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6" Type="http://schemas.microsoft.com/office/2020/02/relationships/classificationlabels" Target="docMetadata/LabelInfo.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5"/>
        <w:gridCol w:w="7798"/>
      </w:tblGrid>
      <w:tr w:rsidR="00614448" w14:paraId="4509DAFB" w14:textId="77777777" w:rsidTr="00A371C6">
        <w:tc>
          <w:tcPr>
            <w:tcW w:w="1255" w:type="dxa"/>
          </w:tcPr>
          <w:p w14:paraId="449B704E" w14:textId="7265A7D3" w:rsidR="00614448" w:rsidRDefault="00614448" w:rsidP="00006358">
            <w:pPr>
              <w:pStyle w:val="IndexHeading1"/>
              <w:spacing w:after="0" w:line="240" w:lineRule="auto"/>
              <w:ind w:left="0" w:firstLine="0"/>
              <w:outlineLvl w:val="0"/>
              <w:rPr>
                <w:szCs w:val="22"/>
              </w:rPr>
            </w:pPr>
            <w:r w:rsidRPr="00614448">
              <w:rPr>
                <w:szCs w:val="22"/>
              </w:rPr>
              <w:t>Not</w:t>
            </w:r>
            <w:r w:rsidR="004C6DF6">
              <w:rPr>
                <w:szCs w:val="22"/>
              </w:rPr>
              <w:t>e</w:t>
            </w:r>
          </w:p>
        </w:tc>
        <w:tc>
          <w:tcPr>
            <w:tcW w:w="7798" w:type="dxa"/>
          </w:tcPr>
          <w:p w14:paraId="1A302BB7" w14:textId="03B5F763" w:rsidR="00614448" w:rsidRPr="0029551F" w:rsidRDefault="00614448" w:rsidP="00006358">
            <w:pPr>
              <w:pStyle w:val="IndexHeading1"/>
              <w:spacing w:after="0" w:line="240" w:lineRule="auto"/>
              <w:ind w:left="0" w:firstLine="0"/>
              <w:outlineLvl w:val="0"/>
              <w:rPr>
                <w:szCs w:val="22"/>
                <w:lang w:val="en-US"/>
              </w:rPr>
            </w:pPr>
            <w:r w:rsidRPr="00614448">
              <w:rPr>
                <w:szCs w:val="22"/>
              </w:rPr>
              <w:t>Contents</w:t>
            </w:r>
          </w:p>
        </w:tc>
      </w:tr>
      <w:tr w:rsidR="00614448" w14:paraId="695C8D7F" w14:textId="77777777" w:rsidTr="00A371C6">
        <w:tc>
          <w:tcPr>
            <w:tcW w:w="1255" w:type="dxa"/>
          </w:tcPr>
          <w:p w14:paraId="4171B2F2" w14:textId="77777777" w:rsidR="00614448" w:rsidRDefault="00614448" w:rsidP="00006358">
            <w:pPr>
              <w:pStyle w:val="IndexHeading1"/>
              <w:spacing w:after="0" w:line="240" w:lineRule="auto"/>
              <w:ind w:left="0" w:firstLine="0"/>
              <w:outlineLvl w:val="0"/>
              <w:rPr>
                <w:szCs w:val="22"/>
              </w:rPr>
            </w:pPr>
          </w:p>
        </w:tc>
        <w:tc>
          <w:tcPr>
            <w:tcW w:w="7798" w:type="dxa"/>
          </w:tcPr>
          <w:p w14:paraId="41EAD790" w14:textId="77777777" w:rsidR="00614448" w:rsidRPr="00487771" w:rsidRDefault="00614448" w:rsidP="00006358">
            <w:pPr>
              <w:pStyle w:val="IndexHeading1"/>
              <w:spacing w:after="0" w:line="240" w:lineRule="auto"/>
              <w:ind w:left="0" w:firstLine="0"/>
              <w:outlineLvl w:val="0"/>
              <w:rPr>
                <w:szCs w:val="28"/>
                <w:lang w:val="en-US" w:bidi="th-TH"/>
              </w:rPr>
            </w:pPr>
          </w:p>
        </w:tc>
      </w:tr>
      <w:tr w:rsidR="00614448" w14:paraId="7DF98A37" w14:textId="77777777" w:rsidTr="00A371C6">
        <w:tc>
          <w:tcPr>
            <w:tcW w:w="1255" w:type="dxa"/>
          </w:tcPr>
          <w:p w14:paraId="26229E4F" w14:textId="44FBD8E6" w:rsidR="00614448" w:rsidRPr="00325CD9" w:rsidRDefault="00614448" w:rsidP="00006358">
            <w:pPr>
              <w:pStyle w:val="IndexHeading1"/>
              <w:spacing w:after="0" w:line="240" w:lineRule="auto"/>
              <w:ind w:left="0" w:firstLine="0"/>
              <w:outlineLvl w:val="0"/>
              <w:rPr>
                <w:b w:val="0"/>
                <w:bCs/>
                <w:szCs w:val="22"/>
              </w:rPr>
            </w:pPr>
            <w:r>
              <w:rPr>
                <w:b w:val="0"/>
                <w:bCs/>
                <w:szCs w:val="22"/>
              </w:rPr>
              <w:t>1</w:t>
            </w:r>
          </w:p>
        </w:tc>
        <w:tc>
          <w:tcPr>
            <w:tcW w:w="7798" w:type="dxa"/>
          </w:tcPr>
          <w:p w14:paraId="19200F59" w14:textId="5E0FBC3B" w:rsidR="00614448" w:rsidRPr="00325CD9" w:rsidRDefault="00614448" w:rsidP="00006358">
            <w:pPr>
              <w:pStyle w:val="IndexHeading1"/>
              <w:spacing w:after="0" w:line="240" w:lineRule="auto"/>
              <w:ind w:left="0" w:firstLine="0"/>
              <w:outlineLvl w:val="0"/>
              <w:rPr>
                <w:b w:val="0"/>
                <w:bCs/>
                <w:szCs w:val="22"/>
              </w:rPr>
            </w:pPr>
            <w:r w:rsidRPr="00325CD9">
              <w:rPr>
                <w:b w:val="0"/>
                <w:bCs/>
                <w:szCs w:val="22"/>
              </w:rPr>
              <w:t>General information</w:t>
            </w:r>
          </w:p>
        </w:tc>
      </w:tr>
      <w:tr w:rsidR="00614448" w14:paraId="168A57D0" w14:textId="77777777" w:rsidTr="00A371C6">
        <w:tc>
          <w:tcPr>
            <w:tcW w:w="1255" w:type="dxa"/>
          </w:tcPr>
          <w:p w14:paraId="69386BB8" w14:textId="5DDFF5B3" w:rsidR="00614448" w:rsidRPr="00325CD9" w:rsidRDefault="00614448" w:rsidP="00006358">
            <w:pPr>
              <w:pStyle w:val="IndexHeading1"/>
              <w:spacing w:after="0" w:line="240" w:lineRule="auto"/>
              <w:ind w:left="0" w:firstLine="0"/>
              <w:outlineLvl w:val="0"/>
              <w:rPr>
                <w:b w:val="0"/>
                <w:bCs/>
                <w:szCs w:val="22"/>
              </w:rPr>
            </w:pPr>
            <w:r>
              <w:rPr>
                <w:b w:val="0"/>
                <w:bCs/>
                <w:szCs w:val="22"/>
              </w:rPr>
              <w:t>2</w:t>
            </w:r>
          </w:p>
        </w:tc>
        <w:tc>
          <w:tcPr>
            <w:tcW w:w="7798" w:type="dxa"/>
          </w:tcPr>
          <w:p w14:paraId="348968E8" w14:textId="04EB6C4E"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Basis of preparation of the interim financial statements</w:t>
            </w:r>
          </w:p>
        </w:tc>
      </w:tr>
      <w:tr w:rsidR="00614448" w14:paraId="10469B7B" w14:textId="77777777" w:rsidTr="00A371C6">
        <w:tc>
          <w:tcPr>
            <w:tcW w:w="1255" w:type="dxa"/>
          </w:tcPr>
          <w:p w14:paraId="54577DA2" w14:textId="31F86830" w:rsidR="00614448" w:rsidRPr="00325CD9" w:rsidRDefault="00614448" w:rsidP="00006358">
            <w:pPr>
              <w:pStyle w:val="IndexHeading1"/>
              <w:spacing w:after="0" w:line="240" w:lineRule="auto"/>
              <w:ind w:left="0" w:firstLine="0"/>
              <w:outlineLvl w:val="0"/>
              <w:rPr>
                <w:b w:val="0"/>
                <w:bCs/>
                <w:szCs w:val="22"/>
              </w:rPr>
            </w:pPr>
            <w:r>
              <w:rPr>
                <w:b w:val="0"/>
                <w:bCs/>
                <w:szCs w:val="22"/>
              </w:rPr>
              <w:t>3</w:t>
            </w:r>
          </w:p>
        </w:tc>
        <w:tc>
          <w:tcPr>
            <w:tcW w:w="7798" w:type="dxa"/>
          </w:tcPr>
          <w:p w14:paraId="3B7B9D19" w14:textId="709E8335" w:rsidR="00614448" w:rsidRPr="00325CD9" w:rsidRDefault="004C3E42" w:rsidP="00325CD9">
            <w:pPr>
              <w:pStyle w:val="index"/>
              <w:numPr>
                <w:ilvl w:val="0"/>
                <w:numId w:val="0"/>
              </w:numPr>
              <w:tabs>
                <w:tab w:val="num" w:pos="1170"/>
              </w:tabs>
              <w:spacing w:after="0" w:line="240" w:lineRule="auto"/>
              <w:outlineLvl w:val="0"/>
              <w:rPr>
                <w:bCs/>
                <w:szCs w:val="22"/>
              </w:rPr>
            </w:pPr>
            <w:r>
              <w:rPr>
                <w:szCs w:val="22"/>
                <w:lang w:val="en-US"/>
              </w:rPr>
              <w:t>Material</w:t>
            </w:r>
            <w:r>
              <w:rPr>
                <w:szCs w:val="22"/>
              </w:rPr>
              <w:t xml:space="preserve"> </w:t>
            </w:r>
            <w:r w:rsidR="00614448">
              <w:rPr>
                <w:szCs w:val="22"/>
              </w:rPr>
              <w:t>a</w:t>
            </w:r>
            <w:r w:rsidR="00614448" w:rsidRPr="00472874">
              <w:rPr>
                <w:szCs w:val="22"/>
              </w:rPr>
              <w:t>ccounting policies</w:t>
            </w:r>
          </w:p>
        </w:tc>
      </w:tr>
      <w:tr w:rsidR="00614448" w14:paraId="3FEFD3D9" w14:textId="77777777" w:rsidTr="00A371C6">
        <w:tc>
          <w:tcPr>
            <w:tcW w:w="1255" w:type="dxa"/>
          </w:tcPr>
          <w:p w14:paraId="7FC77786" w14:textId="2B546A97" w:rsidR="00614448" w:rsidRPr="00325CD9" w:rsidRDefault="00614448" w:rsidP="00006358">
            <w:pPr>
              <w:pStyle w:val="IndexHeading1"/>
              <w:spacing w:after="0" w:line="240" w:lineRule="auto"/>
              <w:ind w:left="0" w:firstLine="0"/>
              <w:outlineLvl w:val="0"/>
              <w:rPr>
                <w:b w:val="0"/>
                <w:bCs/>
                <w:szCs w:val="22"/>
              </w:rPr>
            </w:pPr>
            <w:r>
              <w:rPr>
                <w:b w:val="0"/>
                <w:bCs/>
                <w:szCs w:val="22"/>
              </w:rPr>
              <w:t>4</w:t>
            </w:r>
          </w:p>
        </w:tc>
        <w:tc>
          <w:tcPr>
            <w:tcW w:w="7798" w:type="dxa"/>
          </w:tcPr>
          <w:p w14:paraId="22415893" w14:textId="42E8D4A7"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Critical accounting estimates, assumptions and judgments</w:t>
            </w:r>
          </w:p>
        </w:tc>
      </w:tr>
      <w:tr w:rsidR="00614448" w14:paraId="00385B4B" w14:textId="77777777" w:rsidTr="00A371C6">
        <w:tc>
          <w:tcPr>
            <w:tcW w:w="1255" w:type="dxa"/>
          </w:tcPr>
          <w:p w14:paraId="6E9EFA81" w14:textId="4E11E197" w:rsidR="00614448" w:rsidRPr="00325CD9" w:rsidRDefault="00614448" w:rsidP="00006358">
            <w:pPr>
              <w:pStyle w:val="IndexHeading1"/>
              <w:spacing w:after="0" w:line="240" w:lineRule="auto"/>
              <w:ind w:left="0" w:firstLine="0"/>
              <w:outlineLvl w:val="0"/>
              <w:rPr>
                <w:b w:val="0"/>
                <w:bCs/>
                <w:szCs w:val="22"/>
              </w:rPr>
            </w:pPr>
            <w:r>
              <w:rPr>
                <w:b w:val="0"/>
                <w:bCs/>
                <w:szCs w:val="22"/>
              </w:rPr>
              <w:t>5</w:t>
            </w:r>
          </w:p>
        </w:tc>
        <w:tc>
          <w:tcPr>
            <w:tcW w:w="7798" w:type="dxa"/>
          </w:tcPr>
          <w:p w14:paraId="63FD1C6D" w14:textId="5038C59A"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Segment information and disaggregation of revenue</w:t>
            </w:r>
          </w:p>
        </w:tc>
      </w:tr>
      <w:tr w:rsidR="00614448" w:rsidRPr="00FE5A6C" w14:paraId="756DF2C2" w14:textId="77777777" w:rsidTr="00A371C6">
        <w:tc>
          <w:tcPr>
            <w:tcW w:w="1255" w:type="dxa"/>
          </w:tcPr>
          <w:p w14:paraId="0D12E99F" w14:textId="41FC048B" w:rsidR="00614448" w:rsidRPr="00325CD9" w:rsidRDefault="00614448" w:rsidP="00006358">
            <w:pPr>
              <w:pStyle w:val="IndexHeading1"/>
              <w:spacing w:after="0" w:line="240" w:lineRule="auto"/>
              <w:ind w:left="0" w:firstLine="0"/>
              <w:outlineLvl w:val="0"/>
              <w:rPr>
                <w:b w:val="0"/>
                <w:bCs/>
                <w:szCs w:val="22"/>
              </w:rPr>
            </w:pPr>
            <w:r>
              <w:rPr>
                <w:b w:val="0"/>
                <w:bCs/>
                <w:szCs w:val="22"/>
              </w:rPr>
              <w:t>6</w:t>
            </w:r>
          </w:p>
        </w:tc>
        <w:tc>
          <w:tcPr>
            <w:tcW w:w="7798" w:type="dxa"/>
          </w:tcPr>
          <w:p w14:paraId="29993408" w14:textId="631793A0" w:rsidR="00614448" w:rsidRPr="00325CD9" w:rsidRDefault="00614448" w:rsidP="00006358">
            <w:pPr>
              <w:pStyle w:val="IndexHeading1"/>
              <w:spacing w:after="0" w:line="240" w:lineRule="auto"/>
              <w:ind w:left="0" w:firstLine="0"/>
              <w:outlineLvl w:val="0"/>
              <w:rPr>
                <w:b w:val="0"/>
                <w:bCs/>
                <w:szCs w:val="22"/>
              </w:rPr>
            </w:pPr>
            <w:r w:rsidRPr="00614448">
              <w:rPr>
                <w:b w:val="0"/>
                <w:bCs/>
                <w:szCs w:val="22"/>
              </w:rPr>
              <w:t>Financial instruments</w:t>
            </w:r>
          </w:p>
        </w:tc>
      </w:tr>
      <w:tr w:rsidR="00614448" w14:paraId="7D424FF3" w14:textId="77777777" w:rsidTr="00A371C6">
        <w:tc>
          <w:tcPr>
            <w:tcW w:w="1255" w:type="dxa"/>
          </w:tcPr>
          <w:p w14:paraId="1606E198" w14:textId="58FA2AC2" w:rsidR="00614448" w:rsidRPr="00325CD9" w:rsidRDefault="00614448" w:rsidP="00006358">
            <w:pPr>
              <w:pStyle w:val="IndexHeading1"/>
              <w:spacing w:after="0" w:line="240" w:lineRule="auto"/>
              <w:ind w:left="0" w:firstLine="0"/>
              <w:outlineLvl w:val="0"/>
              <w:rPr>
                <w:b w:val="0"/>
                <w:bCs/>
                <w:szCs w:val="22"/>
              </w:rPr>
            </w:pPr>
            <w:r>
              <w:rPr>
                <w:b w:val="0"/>
                <w:bCs/>
                <w:szCs w:val="22"/>
              </w:rPr>
              <w:t>7</w:t>
            </w:r>
          </w:p>
        </w:tc>
        <w:tc>
          <w:tcPr>
            <w:tcW w:w="7798" w:type="dxa"/>
          </w:tcPr>
          <w:p w14:paraId="21094FAC" w14:textId="4798D132" w:rsidR="00614448" w:rsidRPr="00325CD9" w:rsidRDefault="00614448" w:rsidP="00006358">
            <w:pPr>
              <w:pStyle w:val="IndexHeading1"/>
              <w:spacing w:after="0" w:line="240" w:lineRule="auto"/>
              <w:ind w:left="0" w:firstLine="0"/>
              <w:outlineLvl w:val="0"/>
              <w:rPr>
                <w:b w:val="0"/>
                <w:bCs/>
                <w:szCs w:val="22"/>
              </w:rPr>
            </w:pPr>
            <w:r>
              <w:rPr>
                <w:b w:val="0"/>
                <w:bCs/>
                <w:szCs w:val="22"/>
              </w:rPr>
              <w:t>Cash and cash equivalents</w:t>
            </w:r>
          </w:p>
        </w:tc>
      </w:tr>
      <w:tr w:rsidR="00EA0DF5" w14:paraId="705BCD32" w14:textId="77777777" w:rsidTr="00A371C6">
        <w:tc>
          <w:tcPr>
            <w:tcW w:w="1255" w:type="dxa"/>
          </w:tcPr>
          <w:p w14:paraId="1AC4D21B" w14:textId="085631CC" w:rsidR="00EA0DF5" w:rsidRDefault="00EA0DF5" w:rsidP="00EA0DF5">
            <w:pPr>
              <w:pStyle w:val="IndexHeading1"/>
              <w:spacing w:after="0" w:line="240" w:lineRule="auto"/>
              <w:ind w:left="0" w:firstLine="0"/>
              <w:outlineLvl w:val="0"/>
              <w:rPr>
                <w:b w:val="0"/>
                <w:bCs/>
                <w:szCs w:val="22"/>
              </w:rPr>
            </w:pPr>
            <w:r>
              <w:rPr>
                <w:b w:val="0"/>
                <w:bCs/>
                <w:szCs w:val="22"/>
              </w:rPr>
              <w:t>8</w:t>
            </w:r>
          </w:p>
        </w:tc>
        <w:tc>
          <w:tcPr>
            <w:tcW w:w="7798" w:type="dxa"/>
          </w:tcPr>
          <w:p w14:paraId="0BBD1859" w14:textId="24705634" w:rsidR="00EA0DF5" w:rsidRDefault="00EA0DF5" w:rsidP="00EA0DF5">
            <w:pPr>
              <w:pStyle w:val="IndexHeading1"/>
              <w:spacing w:after="0" w:line="240" w:lineRule="auto"/>
              <w:ind w:left="0" w:firstLine="0"/>
              <w:outlineLvl w:val="0"/>
              <w:rPr>
                <w:b w:val="0"/>
                <w:bCs/>
                <w:szCs w:val="22"/>
              </w:rPr>
            </w:pPr>
            <w:r>
              <w:rPr>
                <w:b w:val="0"/>
                <w:bCs/>
                <w:szCs w:val="22"/>
              </w:rPr>
              <w:t>Short-term investments</w:t>
            </w:r>
          </w:p>
        </w:tc>
      </w:tr>
      <w:tr w:rsidR="00EA0DF5" w14:paraId="012EF771" w14:textId="77777777" w:rsidTr="00A371C6">
        <w:tc>
          <w:tcPr>
            <w:tcW w:w="1255" w:type="dxa"/>
          </w:tcPr>
          <w:p w14:paraId="33FC4BB8" w14:textId="22B0B924" w:rsidR="00EA0DF5" w:rsidRDefault="00EA0DF5" w:rsidP="00EA0DF5">
            <w:pPr>
              <w:pStyle w:val="IndexHeading1"/>
              <w:spacing w:after="0" w:line="240" w:lineRule="auto"/>
              <w:ind w:left="0" w:firstLine="0"/>
              <w:outlineLvl w:val="0"/>
              <w:rPr>
                <w:b w:val="0"/>
                <w:bCs/>
                <w:szCs w:val="22"/>
              </w:rPr>
            </w:pPr>
            <w:r>
              <w:rPr>
                <w:b w:val="0"/>
                <w:bCs/>
                <w:szCs w:val="22"/>
              </w:rPr>
              <w:t>9</w:t>
            </w:r>
          </w:p>
        </w:tc>
        <w:tc>
          <w:tcPr>
            <w:tcW w:w="7798" w:type="dxa"/>
          </w:tcPr>
          <w:p w14:paraId="70F1A40A" w14:textId="6DEB1AE9" w:rsidR="00EA0DF5" w:rsidRPr="00614448" w:rsidRDefault="00EA0DF5" w:rsidP="00EA0DF5">
            <w:pPr>
              <w:pStyle w:val="IndexHeading1"/>
              <w:spacing w:after="0" w:line="240" w:lineRule="auto"/>
              <w:ind w:left="0" w:firstLine="0"/>
              <w:outlineLvl w:val="0"/>
              <w:rPr>
                <w:b w:val="0"/>
                <w:bCs/>
                <w:szCs w:val="22"/>
              </w:rPr>
            </w:pPr>
            <w:r w:rsidRPr="00614448">
              <w:rPr>
                <w:b w:val="0"/>
                <w:bCs/>
                <w:szCs w:val="22"/>
              </w:rPr>
              <w:t>Trade and other receivables, net</w:t>
            </w:r>
          </w:p>
        </w:tc>
      </w:tr>
      <w:tr w:rsidR="00EA0DF5" w14:paraId="6ABC9C85" w14:textId="77777777" w:rsidTr="00A371C6">
        <w:tc>
          <w:tcPr>
            <w:tcW w:w="1255" w:type="dxa"/>
          </w:tcPr>
          <w:p w14:paraId="0A31006C" w14:textId="5F4173BC" w:rsidR="00EA0DF5" w:rsidRDefault="00EA0DF5" w:rsidP="00EA0DF5">
            <w:pPr>
              <w:pStyle w:val="IndexHeading1"/>
              <w:spacing w:after="0" w:line="240" w:lineRule="auto"/>
              <w:ind w:left="0" w:firstLine="0"/>
              <w:outlineLvl w:val="0"/>
              <w:rPr>
                <w:b w:val="0"/>
                <w:bCs/>
                <w:szCs w:val="22"/>
              </w:rPr>
            </w:pPr>
            <w:r>
              <w:rPr>
                <w:rFonts w:cs="Angsana New"/>
                <w:b w:val="0"/>
                <w:bCs/>
                <w:szCs w:val="28"/>
                <w:lang w:val="en-US" w:bidi="th-TH"/>
              </w:rPr>
              <w:t>10</w:t>
            </w:r>
          </w:p>
        </w:tc>
        <w:tc>
          <w:tcPr>
            <w:tcW w:w="7798" w:type="dxa"/>
          </w:tcPr>
          <w:p w14:paraId="14E9DC7E" w14:textId="6F7446D1" w:rsidR="00EA0DF5" w:rsidRPr="00614448" w:rsidRDefault="00EA0DF5" w:rsidP="00EA0DF5">
            <w:pPr>
              <w:pStyle w:val="IndexHeading1"/>
              <w:spacing w:after="0" w:line="240" w:lineRule="auto"/>
              <w:ind w:left="0" w:firstLine="0"/>
              <w:outlineLvl w:val="0"/>
              <w:rPr>
                <w:b w:val="0"/>
                <w:bCs/>
                <w:szCs w:val="22"/>
              </w:rPr>
            </w:pPr>
            <w:r w:rsidRPr="00614448">
              <w:rPr>
                <w:b w:val="0"/>
                <w:bCs/>
                <w:szCs w:val="22"/>
              </w:rPr>
              <w:t>Inventories, net</w:t>
            </w:r>
          </w:p>
        </w:tc>
      </w:tr>
      <w:tr w:rsidR="00EA0DF5" w14:paraId="6F0FA8DF" w14:textId="77777777" w:rsidTr="00A371C6">
        <w:tc>
          <w:tcPr>
            <w:tcW w:w="1255" w:type="dxa"/>
          </w:tcPr>
          <w:p w14:paraId="3D5C6A1B" w14:textId="165FE0CB" w:rsidR="00EA0DF5" w:rsidRDefault="00EA0DF5" w:rsidP="00EA0DF5">
            <w:pPr>
              <w:pStyle w:val="IndexHeading1"/>
              <w:spacing w:after="0" w:line="240" w:lineRule="auto"/>
              <w:ind w:left="0" w:firstLine="0"/>
              <w:outlineLvl w:val="0"/>
              <w:rPr>
                <w:rFonts w:cs="Angsana New"/>
                <w:b w:val="0"/>
                <w:bCs/>
                <w:szCs w:val="28"/>
                <w:lang w:val="en-US" w:bidi="th-TH"/>
              </w:rPr>
            </w:pPr>
            <w:r>
              <w:rPr>
                <w:b w:val="0"/>
                <w:bCs/>
                <w:szCs w:val="22"/>
              </w:rPr>
              <w:t>11</w:t>
            </w:r>
          </w:p>
        </w:tc>
        <w:tc>
          <w:tcPr>
            <w:tcW w:w="7798" w:type="dxa"/>
          </w:tcPr>
          <w:p w14:paraId="1D5F60C2" w14:textId="76592136" w:rsidR="00EA0DF5" w:rsidRPr="00614448" w:rsidRDefault="00EA0DF5" w:rsidP="00EA0DF5">
            <w:pPr>
              <w:pStyle w:val="IndexHeading1"/>
              <w:spacing w:after="0" w:line="240" w:lineRule="auto"/>
              <w:ind w:left="0" w:firstLine="0"/>
              <w:outlineLvl w:val="0"/>
              <w:rPr>
                <w:b w:val="0"/>
                <w:bCs/>
                <w:szCs w:val="22"/>
              </w:rPr>
            </w:pPr>
            <w:r w:rsidRPr="00614448">
              <w:rPr>
                <w:b w:val="0"/>
                <w:bCs/>
                <w:szCs w:val="22"/>
              </w:rPr>
              <w:t>Investments in debt instruments measured at amortised cost</w:t>
            </w:r>
          </w:p>
        </w:tc>
      </w:tr>
      <w:tr w:rsidR="00217294" w14:paraId="309912EA" w14:textId="77777777" w:rsidTr="00A371C6">
        <w:tc>
          <w:tcPr>
            <w:tcW w:w="1255" w:type="dxa"/>
          </w:tcPr>
          <w:p w14:paraId="25BFDD8E" w14:textId="24B8BD4F" w:rsidR="00217294" w:rsidRPr="00A371C6" w:rsidRDefault="00217294" w:rsidP="00EA0DF5">
            <w:pPr>
              <w:pStyle w:val="IndexHeading1"/>
              <w:spacing w:after="0" w:line="240" w:lineRule="auto"/>
              <w:ind w:left="0" w:firstLine="0"/>
              <w:outlineLvl w:val="0"/>
              <w:rPr>
                <w:rFonts w:cs="Angsana New"/>
                <w:b w:val="0"/>
                <w:bCs/>
                <w:szCs w:val="28"/>
                <w:lang w:val="en-US" w:bidi="th-TH"/>
              </w:rPr>
            </w:pPr>
            <w:r>
              <w:rPr>
                <w:b w:val="0"/>
                <w:bCs/>
                <w:szCs w:val="22"/>
              </w:rPr>
              <w:t>12</w:t>
            </w:r>
          </w:p>
        </w:tc>
        <w:tc>
          <w:tcPr>
            <w:tcW w:w="7798" w:type="dxa"/>
          </w:tcPr>
          <w:p w14:paraId="4CA3524C" w14:textId="188C9CAC" w:rsidR="00217294" w:rsidRPr="00217294" w:rsidRDefault="00217294" w:rsidP="00EA0DF5">
            <w:pPr>
              <w:pStyle w:val="IndexHeading1"/>
              <w:spacing w:after="0" w:line="240" w:lineRule="auto"/>
              <w:ind w:left="0" w:firstLine="0"/>
              <w:outlineLvl w:val="0"/>
              <w:rPr>
                <w:b w:val="0"/>
                <w:bCs/>
                <w:szCs w:val="22"/>
                <w:lang w:val="en-US"/>
              </w:rPr>
            </w:pPr>
            <w:r w:rsidRPr="00614448">
              <w:rPr>
                <w:b w:val="0"/>
                <w:bCs/>
                <w:szCs w:val="22"/>
              </w:rPr>
              <w:t>Property, plant and equipment</w:t>
            </w:r>
            <w:r>
              <w:rPr>
                <w:b w:val="0"/>
                <w:bCs/>
                <w:szCs w:val="22"/>
                <w:lang w:val="en-US"/>
              </w:rPr>
              <w:t>, net</w:t>
            </w:r>
          </w:p>
        </w:tc>
      </w:tr>
      <w:tr w:rsidR="00217294" w14:paraId="245ACC87" w14:textId="77777777" w:rsidTr="00A371C6">
        <w:tc>
          <w:tcPr>
            <w:tcW w:w="1255" w:type="dxa"/>
          </w:tcPr>
          <w:p w14:paraId="06FC9499" w14:textId="554DFD27" w:rsidR="00217294" w:rsidRDefault="00217294" w:rsidP="00EA0DF5">
            <w:pPr>
              <w:pStyle w:val="IndexHeading1"/>
              <w:spacing w:after="0" w:line="240" w:lineRule="auto"/>
              <w:ind w:left="0" w:firstLine="0"/>
              <w:outlineLvl w:val="0"/>
              <w:rPr>
                <w:b w:val="0"/>
                <w:bCs/>
                <w:szCs w:val="22"/>
              </w:rPr>
            </w:pPr>
            <w:r>
              <w:rPr>
                <w:b w:val="0"/>
                <w:bCs/>
                <w:szCs w:val="22"/>
              </w:rPr>
              <w:t>13</w:t>
            </w:r>
          </w:p>
        </w:tc>
        <w:tc>
          <w:tcPr>
            <w:tcW w:w="7798" w:type="dxa"/>
          </w:tcPr>
          <w:p w14:paraId="22DD7193" w14:textId="4D20F3FC" w:rsidR="00217294" w:rsidRPr="00614448" w:rsidRDefault="00217294" w:rsidP="00EA0DF5">
            <w:pPr>
              <w:pStyle w:val="IndexHeading1"/>
              <w:spacing w:after="0" w:line="240" w:lineRule="auto"/>
              <w:ind w:left="0" w:firstLine="0"/>
              <w:outlineLvl w:val="0"/>
              <w:rPr>
                <w:b w:val="0"/>
                <w:bCs/>
                <w:szCs w:val="22"/>
              </w:rPr>
            </w:pPr>
            <w:r w:rsidRPr="00614448">
              <w:rPr>
                <w:b w:val="0"/>
                <w:bCs/>
                <w:szCs w:val="22"/>
              </w:rPr>
              <w:t>Other gains (losses), net</w:t>
            </w:r>
          </w:p>
        </w:tc>
      </w:tr>
      <w:tr w:rsidR="00217294" w14:paraId="0EA6B0DD" w14:textId="77777777" w:rsidTr="00A371C6">
        <w:tc>
          <w:tcPr>
            <w:tcW w:w="1255" w:type="dxa"/>
          </w:tcPr>
          <w:p w14:paraId="4E4EE106" w14:textId="0B2E0C09" w:rsidR="00217294" w:rsidRDefault="00217294" w:rsidP="00EA0DF5">
            <w:pPr>
              <w:pStyle w:val="IndexHeading1"/>
              <w:spacing w:after="0" w:line="240" w:lineRule="auto"/>
              <w:ind w:left="0" w:firstLine="0"/>
              <w:outlineLvl w:val="0"/>
              <w:rPr>
                <w:b w:val="0"/>
                <w:bCs/>
                <w:szCs w:val="22"/>
              </w:rPr>
            </w:pPr>
            <w:r>
              <w:rPr>
                <w:b w:val="0"/>
                <w:bCs/>
                <w:szCs w:val="22"/>
              </w:rPr>
              <w:t>14</w:t>
            </w:r>
          </w:p>
        </w:tc>
        <w:tc>
          <w:tcPr>
            <w:tcW w:w="7798" w:type="dxa"/>
          </w:tcPr>
          <w:p w14:paraId="431B700E" w14:textId="4999EEAA" w:rsidR="00217294" w:rsidRPr="00614448" w:rsidRDefault="00217294" w:rsidP="00EA0DF5">
            <w:pPr>
              <w:pStyle w:val="IndexHeading1"/>
              <w:spacing w:after="0" w:line="240" w:lineRule="auto"/>
              <w:ind w:left="0" w:firstLine="0"/>
              <w:outlineLvl w:val="0"/>
              <w:rPr>
                <w:b w:val="0"/>
                <w:bCs/>
                <w:szCs w:val="22"/>
              </w:rPr>
            </w:pPr>
            <w:r w:rsidRPr="00614448">
              <w:rPr>
                <w:b w:val="0"/>
                <w:bCs/>
                <w:szCs w:val="22"/>
              </w:rPr>
              <w:t>Income tax</w:t>
            </w:r>
            <w:r w:rsidR="00AA3E52">
              <w:rPr>
                <w:b w:val="0"/>
                <w:bCs/>
                <w:szCs w:val="22"/>
              </w:rPr>
              <w:t>es</w:t>
            </w:r>
          </w:p>
        </w:tc>
      </w:tr>
      <w:tr w:rsidR="00217294" w14:paraId="04A261F3" w14:textId="77777777" w:rsidTr="00A371C6">
        <w:tc>
          <w:tcPr>
            <w:tcW w:w="1255" w:type="dxa"/>
          </w:tcPr>
          <w:p w14:paraId="3B09504F" w14:textId="40A1A6F4" w:rsidR="00217294" w:rsidRDefault="00217294" w:rsidP="00EA0DF5">
            <w:pPr>
              <w:pStyle w:val="IndexHeading1"/>
              <w:spacing w:after="0" w:line="240" w:lineRule="auto"/>
              <w:ind w:left="0" w:firstLine="0"/>
              <w:outlineLvl w:val="0"/>
              <w:rPr>
                <w:b w:val="0"/>
                <w:bCs/>
                <w:szCs w:val="22"/>
              </w:rPr>
            </w:pPr>
            <w:r>
              <w:rPr>
                <w:b w:val="0"/>
                <w:bCs/>
                <w:szCs w:val="22"/>
              </w:rPr>
              <w:t>15</w:t>
            </w:r>
          </w:p>
        </w:tc>
        <w:tc>
          <w:tcPr>
            <w:tcW w:w="7798" w:type="dxa"/>
          </w:tcPr>
          <w:p w14:paraId="6F5AACC1" w14:textId="670E6688" w:rsidR="00217294" w:rsidRPr="00614448" w:rsidRDefault="00217294" w:rsidP="00EA0DF5">
            <w:pPr>
              <w:pStyle w:val="IndexHeading1"/>
              <w:spacing w:after="0" w:line="240" w:lineRule="auto"/>
              <w:ind w:left="0" w:firstLine="0"/>
              <w:outlineLvl w:val="0"/>
              <w:rPr>
                <w:b w:val="0"/>
                <w:bCs/>
                <w:szCs w:val="22"/>
              </w:rPr>
            </w:pPr>
            <w:r w:rsidRPr="00614448">
              <w:rPr>
                <w:b w:val="0"/>
                <w:bCs/>
                <w:szCs w:val="22"/>
              </w:rPr>
              <w:t>Basi</w:t>
            </w:r>
            <w:r>
              <w:rPr>
                <w:b w:val="0"/>
                <w:bCs/>
                <w:szCs w:val="22"/>
              </w:rPr>
              <w:t>c</w:t>
            </w:r>
            <w:r w:rsidRPr="00614448">
              <w:rPr>
                <w:b w:val="0"/>
                <w:bCs/>
                <w:szCs w:val="22"/>
              </w:rPr>
              <w:t xml:space="preserve"> earnings per share</w:t>
            </w:r>
          </w:p>
        </w:tc>
      </w:tr>
      <w:tr w:rsidR="00217294" w14:paraId="4D51C624" w14:textId="77777777" w:rsidTr="00A371C6">
        <w:tc>
          <w:tcPr>
            <w:tcW w:w="1255" w:type="dxa"/>
          </w:tcPr>
          <w:p w14:paraId="7B339CBC" w14:textId="41FD672F" w:rsidR="00217294" w:rsidRDefault="00217294" w:rsidP="00EA0DF5">
            <w:pPr>
              <w:pStyle w:val="IndexHeading1"/>
              <w:spacing w:after="0" w:line="240" w:lineRule="auto"/>
              <w:ind w:left="0" w:firstLine="0"/>
              <w:outlineLvl w:val="0"/>
              <w:rPr>
                <w:b w:val="0"/>
                <w:bCs/>
                <w:szCs w:val="22"/>
              </w:rPr>
            </w:pPr>
            <w:r>
              <w:rPr>
                <w:b w:val="0"/>
                <w:bCs/>
                <w:szCs w:val="22"/>
              </w:rPr>
              <w:t>16</w:t>
            </w:r>
          </w:p>
        </w:tc>
        <w:tc>
          <w:tcPr>
            <w:tcW w:w="7798" w:type="dxa"/>
          </w:tcPr>
          <w:p w14:paraId="0610CB3E" w14:textId="17504E68" w:rsidR="00217294" w:rsidRPr="00614448" w:rsidRDefault="00217294" w:rsidP="00EA0DF5">
            <w:pPr>
              <w:pStyle w:val="IndexHeading1"/>
              <w:spacing w:after="0" w:line="240" w:lineRule="auto"/>
              <w:ind w:left="0" w:firstLine="0"/>
              <w:outlineLvl w:val="0"/>
              <w:rPr>
                <w:b w:val="0"/>
                <w:bCs/>
                <w:szCs w:val="22"/>
              </w:rPr>
            </w:pPr>
            <w:r w:rsidRPr="00614448">
              <w:rPr>
                <w:b w:val="0"/>
                <w:bCs/>
                <w:szCs w:val="22"/>
              </w:rPr>
              <w:t>Related parties</w:t>
            </w:r>
          </w:p>
        </w:tc>
      </w:tr>
      <w:tr w:rsidR="00217294" w14:paraId="2F80AF47" w14:textId="77777777" w:rsidTr="00A371C6">
        <w:tc>
          <w:tcPr>
            <w:tcW w:w="1255" w:type="dxa"/>
          </w:tcPr>
          <w:p w14:paraId="03973CA2" w14:textId="20CD1201" w:rsidR="00217294" w:rsidRDefault="00217294" w:rsidP="00EA0DF5">
            <w:pPr>
              <w:pStyle w:val="IndexHeading1"/>
              <w:spacing w:after="0" w:line="240" w:lineRule="auto"/>
              <w:ind w:left="0" w:firstLine="0"/>
              <w:outlineLvl w:val="0"/>
              <w:rPr>
                <w:b w:val="0"/>
                <w:bCs/>
                <w:szCs w:val="22"/>
              </w:rPr>
            </w:pPr>
            <w:r>
              <w:rPr>
                <w:b w:val="0"/>
                <w:bCs/>
                <w:szCs w:val="22"/>
              </w:rPr>
              <w:t>17</w:t>
            </w:r>
          </w:p>
        </w:tc>
        <w:tc>
          <w:tcPr>
            <w:tcW w:w="7798" w:type="dxa"/>
          </w:tcPr>
          <w:p w14:paraId="5BFDB7CA" w14:textId="255C81E2" w:rsidR="00217294" w:rsidRPr="00217294" w:rsidRDefault="00217294" w:rsidP="00EA0DF5">
            <w:pPr>
              <w:pStyle w:val="IndexHeading1"/>
              <w:spacing w:after="0" w:line="240" w:lineRule="auto"/>
              <w:ind w:left="0" w:firstLine="0"/>
              <w:outlineLvl w:val="0"/>
              <w:rPr>
                <w:rFonts w:cstheme="minorBidi"/>
                <w:b w:val="0"/>
                <w:bCs/>
                <w:szCs w:val="28"/>
                <w:cs/>
                <w:lang w:val="en-US" w:bidi="th-TH"/>
              </w:rPr>
            </w:pPr>
            <w:r w:rsidRPr="00614448">
              <w:rPr>
                <w:b w:val="0"/>
                <w:bCs/>
                <w:szCs w:val="22"/>
              </w:rPr>
              <w:t>Cash flows information</w:t>
            </w:r>
          </w:p>
        </w:tc>
      </w:tr>
      <w:tr w:rsidR="00217294" w14:paraId="08E8FD9E" w14:textId="77777777" w:rsidTr="00A371C6">
        <w:tc>
          <w:tcPr>
            <w:tcW w:w="1255" w:type="dxa"/>
          </w:tcPr>
          <w:p w14:paraId="68BAA466" w14:textId="6F4EFEC3" w:rsidR="00217294" w:rsidRDefault="00217294" w:rsidP="00EA0DF5">
            <w:pPr>
              <w:pStyle w:val="IndexHeading1"/>
              <w:spacing w:after="0" w:line="240" w:lineRule="auto"/>
              <w:ind w:left="0" w:firstLine="0"/>
              <w:outlineLvl w:val="0"/>
              <w:rPr>
                <w:b w:val="0"/>
                <w:bCs/>
                <w:szCs w:val="22"/>
              </w:rPr>
            </w:pPr>
            <w:r>
              <w:rPr>
                <w:b w:val="0"/>
                <w:bCs/>
                <w:szCs w:val="22"/>
              </w:rPr>
              <w:t>18</w:t>
            </w:r>
          </w:p>
        </w:tc>
        <w:tc>
          <w:tcPr>
            <w:tcW w:w="7798" w:type="dxa"/>
          </w:tcPr>
          <w:p w14:paraId="5B41DDDB" w14:textId="036A2BEF" w:rsidR="00217294" w:rsidRPr="00614448" w:rsidRDefault="00217294" w:rsidP="00EA0DF5">
            <w:pPr>
              <w:pStyle w:val="IndexHeading1"/>
              <w:spacing w:after="0" w:line="240" w:lineRule="auto"/>
              <w:ind w:left="0" w:firstLine="0"/>
              <w:outlineLvl w:val="0"/>
              <w:rPr>
                <w:b w:val="0"/>
                <w:bCs/>
                <w:szCs w:val="22"/>
              </w:rPr>
            </w:pPr>
            <w:r w:rsidRPr="00614448">
              <w:rPr>
                <w:b w:val="0"/>
                <w:bCs/>
                <w:szCs w:val="22"/>
              </w:rPr>
              <w:t>Commitments</w:t>
            </w:r>
          </w:p>
        </w:tc>
      </w:tr>
      <w:tr w:rsidR="00217294" w14:paraId="2FA2E452" w14:textId="77777777" w:rsidTr="00A371C6">
        <w:tc>
          <w:tcPr>
            <w:tcW w:w="1255" w:type="dxa"/>
          </w:tcPr>
          <w:p w14:paraId="048E5B0D" w14:textId="3A01783F" w:rsidR="00217294" w:rsidRDefault="00217294" w:rsidP="00EA0DF5">
            <w:pPr>
              <w:pStyle w:val="IndexHeading1"/>
              <w:spacing w:after="0" w:line="240" w:lineRule="auto"/>
              <w:ind w:left="0" w:firstLine="0"/>
              <w:outlineLvl w:val="0"/>
              <w:rPr>
                <w:b w:val="0"/>
                <w:bCs/>
                <w:szCs w:val="22"/>
              </w:rPr>
            </w:pPr>
            <w:r>
              <w:rPr>
                <w:b w:val="0"/>
                <w:bCs/>
                <w:szCs w:val="22"/>
              </w:rPr>
              <w:t>19</w:t>
            </w:r>
          </w:p>
        </w:tc>
        <w:tc>
          <w:tcPr>
            <w:tcW w:w="7798" w:type="dxa"/>
          </w:tcPr>
          <w:p w14:paraId="6447C023" w14:textId="4367EB97" w:rsidR="00217294" w:rsidRPr="00614448" w:rsidRDefault="00217294" w:rsidP="00EA0DF5">
            <w:pPr>
              <w:pStyle w:val="IndexHeading1"/>
              <w:spacing w:after="0" w:line="240" w:lineRule="auto"/>
              <w:ind w:left="0" w:firstLine="0"/>
              <w:outlineLvl w:val="0"/>
              <w:rPr>
                <w:b w:val="0"/>
                <w:bCs/>
                <w:szCs w:val="22"/>
              </w:rPr>
            </w:pPr>
            <w:r w:rsidRPr="00413B91">
              <w:rPr>
                <w:b w:val="0"/>
                <w:bCs/>
                <w:szCs w:val="22"/>
              </w:rPr>
              <w:t>Event after the reporting period</w:t>
            </w:r>
          </w:p>
        </w:tc>
      </w:tr>
      <w:tr w:rsidR="00217294" w14:paraId="78F2A645" w14:textId="77777777" w:rsidTr="00A371C6">
        <w:tc>
          <w:tcPr>
            <w:tcW w:w="1255" w:type="dxa"/>
          </w:tcPr>
          <w:p w14:paraId="2C38656C" w14:textId="04C5C611" w:rsidR="00217294" w:rsidRPr="00E14951" w:rsidRDefault="00217294" w:rsidP="00EA0DF5">
            <w:pPr>
              <w:pStyle w:val="IndexHeading1"/>
              <w:spacing w:after="0" w:line="240" w:lineRule="auto"/>
              <w:ind w:left="0" w:firstLine="0"/>
              <w:outlineLvl w:val="0"/>
              <w:rPr>
                <w:b w:val="0"/>
                <w:bCs/>
                <w:szCs w:val="22"/>
                <w:highlight w:val="yellow"/>
              </w:rPr>
            </w:pPr>
          </w:p>
        </w:tc>
        <w:tc>
          <w:tcPr>
            <w:tcW w:w="7798" w:type="dxa"/>
          </w:tcPr>
          <w:p w14:paraId="0A97B475" w14:textId="324C3538" w:rsidR="00217294" w:rsidRPr="00614448" w:rsidRDefault="00217294" w:rsidP="00EA0DF5">
            <w:pPr>
              <w:pStyle w:val="IndexHeading1"/>
              <w:spacing w:after="0" w:line="240" w:lineRule="auto"/>
              <w:ind w:left="0" w:firstLine="0"/>
              <w:outlineLvl w:val="0"/>
              <w:rPr>
                <w:b w:val="0"/>
                <w:bCs/>
                <w:szCs w:val="22"/>
              </w:rPr>
            </w:pPr>
          </w:p>
        </w:tc>
      </w:tr>
      <w:tr w:rsidR="00217294" w14:paraId="1A8E8A2B" w14:textId="77777777" w:rsidTr="00A371C6">
        <w:tc>
          <w:tcPr>
            <w:tcW w:w="1255" w:type="dxa"/>
          </w:tcPr>
          <w:p w14:paraId="4D246384" w14:textId="77777777" w:rsidR="00217294" w:rsidRDefault="00217294" w:rsidP="00EA0DF5">
            <w:pPr>
              <w:pStyle w:val="IndexHeading1"/>
              <w:spacing w:after="0" w:line="240" w:lineRule="auto"/>
              <w:ind w:left="0" w:firstLine="0"/>
              <w:outlineLvl w:val="0"/>
              <w:rPr>
                <w:b w:val="0"/>
                <w:bCs/>
                <w:szCs w:val="22"/>
              </w:rPr>
            </w:pPr>
          </w:p>
        </w:tc>
        <w:tc>
          <w:tcPr>
            <w:tcW w:w="7798" w:type="dxa"/>
          </w:tcPr>
          <w:p w14:paraId="080A9F51" w14:textId="77777777" w:rsidR="00217294" w:rsidRPr="00614448" w:rsidRDefault="00217294" w:rsidP="00EA0DF5">
            <w:pPr>
              <w:pStyle w:val="IndexHeading1"/>
              <w:spacing w:after="0" w:line="240" w:lineRule="auto"/>
              <w:ind w:left="0" w:firstLine="0"/>
              <w:outlineLvl w:val="0"/>
              <w:rPr>
                <w:b w:val="0"/>
                <w:bCs/>
                <w:szCs w:val="22"/>
              </w:rPr>
            </w:pPr>
          </w:p>
        </w:tc>
      </w:tr>
      <w:tr w:rsidR="00217294" w14:paraId="3E3700E3" w14:textId="77777777" w:rsidTr="00A371C6">
        <w:tc>
          <w:tcPr>
            <w:tcW w:w="1255" w:type="dxa"/>
          </w:tcPr>
          <w:p w14:paraId="5CF3AB40" w14:textId="77777777" w:rsidR="00217294" w:rsidRDefault="00217294" w:rsidP="00EA0DF5">
            <w:pPr>
              <w:pStyle w:val="IndexHeading1"/>
              <w:spacing w:after="0" w:line="240" w:lineRule="auto"/>
              <w:ind w:left="0" w:firstLine="0"/>
              <w:outlineLvl w:val="0"/>
              <w:rPr>
                <w:b w:val="0"/>
                <w:bCs/>
                <w:szCs w:val="22"/>
              </w:rPr>
            </w:pPr>
          </w:p>
        </w:tc>
        <w:tc>
          <w:tcPr>
            <w:tcW w:w="7798" w:type="dxa"/>
          </w:tcPr>
          <w:p w14:paraId="0AFD9B2F" w14:textId="77777777" w:rsidR="00217294" w:rsidRPr="00614448" w:rsidRDefault="00217294" w:rsidP="00EA0DF5">
            <w:pPr>
              <w:pStyle w:val="IndexHeading1"/>
              <w:spacing w:after="0" w:line="240" w:lineRule="auto"/>
              <w:ind w:left="0" w:firstLine="0"/>
              <w:outlineLvl w:val="0"/>
              <w:rPr>
                <w:b w:val="0"/>
                <w:bCs/>
                <w:szCs w:val="22"/>
              </w:rPr>
            </w:pPr>
          </w:p>
        </w:tc>
      </w:tr>
    </w:tbl>
    <w:p w14:paraId="280162CD" w14:textId="77777777" w:rsidR="00A81DDE" w:rsidRPr="005C10BB" w:rsidRDefault="00A81DDE" w:rsidP="00A81DDE">
      <w:pPr>
        <w:pStyle w:val="BodyText"/>
        <w:rPr>
          <w:rFonts w:cstheme="minorBidi"/>
          <w:lang w:val="en-US" w:bidi="th-TH"/>
        </w:rPr>
        <w:sectPr w:rsidR="00A81DDE" w:rsidRPr="005C10BB" w:rsidSect="00893D92">
          <w:headerReference w:type="default" r:id="rId11"/>
          <w:footerReference w:type="default" r:id="rId12"/>
          <w:footerReference w:type="first" r:id="rId13"/>
          <w:pgSz w:w="11907" w:h="16840" w:code="9"/>
          <w:pgMar w:top="691" w:right="1152" w:bottom="576" w:left="1152" w:header="720" w:footer="720" w:gutter="0"/>
          <w:pgNumType w:start="10"/>
          <w:cols w:space="720"/>
          <w:docGrid w:linePitch="360"/>
        </w:sectPr>
      </w:pPr>
    </w:p>
    <w:p w14:paraId="01291345" w14:textId="520F1832" w:rsidR="005B665E" w:rsidRPr="0087330A" w:rsidRDefault="001E06CD" w:rsidP="00FD0BD0">
      <w:pPr>
        <w:pStyle w:val="Heading1"/>
      </w:pPr>
      <w:r w:rsidRPr="0087330A">
        <w:lastRenderedPageBreak/>
        <w:t>General information</w:t>
      </w:r>
    </w:p>
    <w:p w14:paraId="37750E09" w14:textId="77777777" w:rsidR="005B665E" w:rsidRPr="001225EB" w:rsidRDefault="005B665E" w:rsidP="005B665E">
      <w:pPr>
        <w:pStyle w:val="BodyText"/>
        <w:spacing w:after="0"/>
        <w:rPr>
          <w:sz w:val="20"/>
          <w:lang w:bidi="th-TH"/>
        </w:rPr>
      </w:pPr>
    </w:p>
    <w:p w14:paraId="3C313CD2" w14:textId="53F3E738" w:rsidR="00553733" w:rsidRPr="00325CD9" w:rsidRDefault="00553733" w:rsidP="00A371C6">
      <w:pPr>
        <w:pStyle w:val="BodyText"/>
        <w:ind w:left="540"/>
        <w:jc w:val="thaiDistribute"/>
        <w:rPr>
          <w:rFonts w:cs="Angsana New"/>
          <w:szCs w:val="28"/>
          <w:lang w:val="en-US" w:bidi="th-TH"/>
        </w:rPr>
      </w:pPr>
      <w:proofErr w:type="spellStart"/>
      <w:r w:rsidRPr="0087330A">
        <w:rPr>
          <w:szCs w:val="22"/>
          <w:lang w:bidi="th-TH"/>
        </w:rPr>
        <w:t>i</w:t>
      </w:r>
      <w:proofErr w:type="spellEnd"/>
      <w:r w:rsidRPr="0087330A">
        <w:rPr>
          <w:szCs w:val="22"/>
          <w:lang w:bidi="th-TH"/>
        </w:rPr>
        <w:t xml:space="preserve">-Tail Corporation Public Company Limited (the </w:t>
      </w:r>
      <w:r w:rsidR="0087330A">
        <w:rPr>
          <w:szCs w:val="22"/>
          <w:lang w:bidi="th-TH"/>
        </w:rPr>
        <w:t>“</w:t>
      </w:r>
      <w:r w:rsidRPr="0087330A">
        <w:rPr>
          <w:szCs w:val="22"/>
          <w:lang w:bidi="th-TH"/>
        </w:rPr>
        <w:t>Company</w:t>
      </w:r>
      <w:r w:rsidR="0087330A">
        <w:rPr>
          <w:szCs w:val="22"/>
          <w:lang w:bidi="th-TH"/>
        </w:rPr>
        <w:t>”</w:t>
      </w:r>
      <w:r w:rsidRPr="0087330A">
        <w:rPr>
          <w:szCs w:val="22"/>
          <w:lang w:bidi="th-TH"/>
        </w:rPr>
        <w:t>) is</w:t>
      </w:r>
      <w:r w:rsidR="0087330A">
        <w:rPr>
          <w:szCs w:val="22"/>
          <w:lang w:bidi="th-TH"/>
        </w:rPr>
        <w:t xml:space="preserve"> </w:t>
      </w:r>
      <w:r w:rsidR="0087330A" w:rsidRPr="0087330A">
        <w:rPr>
          <w:szCs w:val="22"/>
          <w:lang w:bidi="th-TH"/>
        </w:rPr>
        <w:t>incorporated and domiciled in Thailand and was listed on the Stock Exchange of Thailand in</w:t>
      </w:r>
      <w:r w:rsidRPr="0087330A">
        <w:rPr>
          <w:szCs w:val="22"/>
          <w:lang w:bidi="th-TH"/>
        </w:rPr>
        <w:t xml:space="preserve"> </w:t>
      </w:r>
      <w:r w:rsidR="0087330A">
        <w:rPr>
          <w:szCs w:val="22"/>
          <w:lang w:bidi="th-TH"/>
        </w:rPr>
        <w:t xml:space="preserve">December 2022. The </w:t>
      </w:r>
      <w:r w:rsidRPr="0087330A">
        <w:rPr>
          <w:szCs w:val="22"/>
          <w:lang w:bidi="th-TH"/>
        </w:rPr>
        <w:t>Company’s registered office at 979/92-94, 29</w:t>
      </w:r>
      <w:proofErr w:type="spellStart"/>
      <w:r w:rsidR="007F1B00" w:rsidRPr="00A371C6">
        <w:rPr>
          <w:rFonts w:cs="Angsana New"/>
          <w:szCs w:val="28"/>
          <w:vertAlign w:val="superscript"/>
          <w:lang w:val="en-US" w:bidi="th-TH"/>
        </w:rPr>
        <w:t>th</w:t>
      </w:r>
      <w:proofErr w:type="spellEnd"/>
      <w:r w:rsidRPr="0087330A">
        <w:rPr>
          <w:szCs w:val="22"/>
          <w:lang w:bidi="th-TH"/>
        </w:rPr>
        <w:t xml:space="preserve"> Floor, S.M. Tower, </w:t>
      </w:r>
      <w:proofErr w:type="spellStart"/>
      <w:r w:rsidRPr="0087330A">
        <w:rPr>
          <w:szCs w:val="22"/>
          <w:lang w:bidi="th-TH"/>
        </w:rPr>
        <w:t>Phaholyothin</w:t>
      </w:r>
      <w:proofErr w:type="spellEnd"/>
      <w:r w:rsidRPr="0087330A">
        <w:rPr>
          <w:szCs w:val="22"/>
          <w:lang w:bidi="th-TH"/>
        </w:rPr>
        <w:t xml:space="preserve"> Road, </w:t>
      </w:r>
      <w:r w:rsidR="007F1B00">
        <w:rPr>
          <w:szCs w:val="22"/>
          <w:lang w:bidi="th-TH"/>
        </w:rPr>
        <w:t xml:space="preserve">Kwang </w:t>
      </w:r>
      <w:proofErr w:type="spellStart"/>
      <w:r w:rsidRPr="0087330A">
        <w:rPr>
          <w:szCs w:val="22"/>
          <w:lang w:bidi="th-TH"/>
        </w:rPr>
        <w:t>Phayathai</w:t>
      </w:r>
      <w:proofErr w:type="spellEnd"/>
      <w:r w:rsidRPr="0087330A">
        <w:rPr>
          <w:szCs w:val="22"/>
          <w:lang w:bidi="th-TH"/>
        </w:rPr>
        <w:t>,</w:t>
      </w:r>
      <w:r w:rsidR="007F1B00">
        <w:rPr>
          <w:szCs w:val="22"/>
          <w:lang w:bidi="th-TH"/>
        </w:rPr>
        <w:t xml:space="preserve"> Khet</w:t>
      </w:r>
      <w:r w:rsidRPr="0087330A">
        <w:rPr>
          <w:szCs w:val="22"/>
          <w:lang w:bidi="th-TH"/>
        </w:rPr>
        <w:t xml:space="preserve"> </w:t>
      </w:r>
      <w:proofErr w:type="spellStart"/>
      <w:r w:rsidRPr="0087330A">
        <w:rPr>
          <w:szCs w:val="22"/>
          <w:lang w:bidi="th-TH"/>
        </w:rPr>
        <w:t>Phayathai</w:t>
      </w:r>
      <w:proofErr w:type="spellEnd"/>
      <w:r w:rsidRPr="0087330A">
        <w:rPr>
          <w:szCs w:val="22"/>
          <w:lang w:bidi="th-TH"/>
        </w:rPr>
        <w:t>, Bangkok</w:t>
      </w:r>
      <w:r w:rsidR="00EC22C1">
        <w:rPr>
          <w:rFonts w:cstheme="minorBidi" w:hint="cs"/>
          <w:szCs w:val="22"/>
          <w:cs/>
          <w:lang w:bidi="th-TH"/>
        </w:rPr>
        <w:t xml:space="preserve"> </w:t>
      </w:r>
      <w:r w:rsidR="00EC22C1">
        <w:rPr>
          <w:rFonts w:cstheme="minorBidi"/>
          <w:szCs w:val="22"/>
          <w:lang w:val="en-US" w:bidi="th-TH"/>
        </w:rPr>
        <w:t>10400, Thailand</w:t>
      </w:r>
      <w:r w:rsidRPr="0087330A">
        <w:rPr>
          <w:szCs w:val="22"/>
          <w:lang w:bidi="th-TH"/>
        </w:rPr>
        <w:t xml:space="preserve">. The Company has one branch in Songkhla and </w:t>
      </w:r>
      <w:r w:rsidR="00AB568C">
        <w:rPr>
          <w:szCs w:val="22"/>
          <w:lang w:bidi="th-TH"/>
        </w:rPr>
        <w:t xml:space="preserve">three </w:t>
      </w:r>
      <w:r w:rsidRPr="0087330A">
        <w:rPr>
          <w:szCs w:val="22"/>
          <w:lang w:bidi="th-TH"/>
        </w:rPr>
        <w:t xml:space="preserve">branches in </w:t>
      </w:r>
      <w:r w:rsidR="00E44AAE">
        <w:rPr>
          <w:szCs w:val="22"/>
          <w:lang w:bidi="th-TH"/>
        </w:rPr>
        <w:t>Samut Sakhon</w:t>
      </w:r>
      <w:r w:rsidR="00B413BC">
        <w:rPr>
          <w:szCs w:val="22"/>
          <w:lang w:bidi="th-TH"/>
        </w:rPr>
        <w:t>.</w:t>
      </w:r>
      <w:r w:rsidR="00E44AAE">
        <w:rPr>
          <w:szCs w:val="22"/>
          <w:lang w:bidi="th-TH"/>
        </w:rPr>
        <w:t xml:space="preserve"> </w:t>
      </w:r>
    </w:p>
    <w:p w14:paraId="38CDC3AB" w14:textId="1E45E0E8" w:rsidR="00553733" w:rsidRPr="0087330A" w:rsidRDefault="00553733" w:rsidP="00A371C6">
      <w:pPr>
        <w:pStyle w:val="BodyText"/>
        <w:ind w:left="540"/>
        <w:jc w:val="thaiDistribute"/>
        <w:rPr>
          <w:szCs w:val="22"/>
          <w:lang w:bidi="th-TH"/>
        </w:rPr>
      </w:pPr>
      <w:r w:rsidRPr="0087330A">
        <w:rPr>
          <w:szCs w:val="22"/>
          <w:lang w:bidi="th-TH"/>
        </w:rPr>
        <w:t xml:space="preserve">For reporting purposes, the Company and its subsidiaries are referred to as </w:t>
      </w:r>
      <w:r w:rsidR="00EC22C1">
        <w:rPr>
          <w:szCs w:val="22"/>
          <w:lang w:bidi="th-TH"/>
        </w:rPr>
        <w:t>“</w:t>
      </w:r>
      <w:r w:rsidRPr="0087330A">
        <w:rPr>
          <w:szCs w:val="22"/>
          <w:lang w:bidi="th-TH"/>
        </w:rPr>
        <w:t>the Group</w:t>
      </w:r>
      <w:r w:rsidR="00EC22C1">
        <w:rPr>
          <w:szCs w:val="22"/>
          <w:lang w:bidi="th-TH"/>
        </w:rPr>
        <w:t>”</w:t>
      </w:r>
      <w:r w:rsidRPr="0087330A">
        <w:rPr>
          <w:szCs w:val="22"/>
          <w:lang w:bidi="th-TH"/>
        </w:rPr>
        <w:t xml:space="preserve">. </w:t>
      </w:r>
    </w:p>
    <w:p w14:paraId="69917F89" w14:textId="11B0B24D" w:rsidR="00553733" w:rsidRPr="0087330A" w:rsidRDefault="00553733" w:rsidP="00A371C6">
      <w:pPr>
        <w:pStyle w:val="BodyText"/>
        <w:ind w:left="540"/>
        <w:jc w:val="thaiDistribute"/>
        <w:rPr>
          <w:szCs w:val="22"/>
          <w:lang w:bidi="th-TH"/>
        </w:rPr>
      </w:pPr>
      <w:r w:rsidRPr="0087330A">
        <w:rPr>
          <w:szCs w:val="22"/>
          <w:lang w:bidi="th-TH"/>
        </w:rPr>
        <w:t>The Company is controlled by Thai Union Group Public Company Limited, its parent company (the “Parent</w:t>
      </w:r>
      <w:r w:rsidR="00B413BC">
        <w:rPr>
          <w:szCs w:val="22"/>
          <w:lang w:bidi="th-TH"/>
        </w:rPr>
        <w:t xml:space="preserve"> </w:t>
      </w:r>
      <w:r w:rsidR="00206513">
        <w:rPr>
          <w:rFonts w:cs="Angsana New"/>
          <w:szCs w:val="28"/>
          <w:lang w:val="en-US" w:bidi="th-TH"/>
        </w:rPr>
        <w:t>c</w:t>
      </w:r>
      <w:proofErr w:type="spellStart"/>
      <w:r w:rsidR="00B413BC">
        <w:rPr>
          <w:szCs w:val="22"/>
          <w:lang w:bidi="th-TH"/>
        </w:rPr>
        <w:t>ompany</w:t>
      </w:r>
      <w:proofErr w:type="spellEnd"/>
      <w:r w:rsidRPr="0087330A">
        <w:rPr>
          <w:szCs w:val="22"/>
          <w:lang w:bidi="th-TH"/>
        </w:rPr>
        <w:t xml:space="preserve">”), </w:t>
      </w:r>
      <w:r w:rsidRPr="00B5185A">
        <w:rPr>
          <w:szCs w:val="22"/>
          <w:lang w:bidi="th-TH"/>
        </w:rPr>
        <w:t xml:space="preserve">which owns </w:t>
      </w:r>
      <w:r w:rsidR="00E44AAE" w:rsidRPr="00B5185A">
        <w:rPr>
          <w:szCs w:val="22"/>
          <w:lang w:bidi="th-TH"/>
        </w:rPr>
        <w:t>7</w:t>
      </w:r>
      <w:r w:rsidR="00B5185A" w:rsidRPr="00320A9E">
        <w:rPr>
          <w:szCs w:val="22"/>
          <w:lang w:bidi="th-TH"/>
        </w:rPr>
        <w:t>9.30</w:t>
      </w:r>
      <w:r w:rsidR="00E44AAE" w:rsidRPr="00B5185A">
        <w:rPr>
          <w:szCs w:val="22"/>
          <w:lang w:bidi="th-TH"/>
        </w:rPr>
        <w:t>%</w:t>
      </w:r>
      <w:r w:rsidRPr="00B5185A">
        <w:rPr>
          <w:szCs w:val="22"/>
          <w:lang w:bidi="th-TH"/>
        </w:rPr>
        <w:t xml:space="preserve"> of</w:t>
      </w:r>
      <w:r w:rsidRPr="0087330A">
        <w:rPr>
          <w:szCs w:val="22"/>
          <w:lang w:bidi="th-TH"/>
        </w:rPr>
        <w:t xml:space="preserve"> the Company’s shares. The </w:t>
      </w:r>
      <w:r w:rsidR="00EC22C1">
        <w:rPr>
          <w:szCs w:val="22"/>
          <w:lang w:bidi="th-TH"/>
        </w:rPr>
        <w:t>P</w:t>
      </w:r>
      <w:r w:rsidRPr="0087330A">
        <w:rPr>
          <w:szCs w:val="22"/>
          <w:lang w:bidi="th-TH"/>
        </w:rPr>
        <w:t xml:space="preserve">arent company is incorporated in Thailand and listed on the Stock Exchange of Thailand. </w:t>
      </w:r>
    </w:p>
    <w:p w14:paraId="2E2C4C38" w14:textId="2DB56075" w:rsidR="00FB0D4B" w:rsidRPr="0087330A" w:rsidRDefault="00553733" w:rsidP="00A371C6">
      <w:pPr>
        <w:pStyle w:val="BodyText"/>
        <w:ind w:left="540"/>
        <w:jc w:val="thaiDistribute"/>
        <w:rPr>
          <w:szCs w:val="22"/>
          <w:lang w:bidi="th-TH"/>
        </w:rPr>
      </w:pPr>
      <w:r w:rsidRPr="0087330A">
        <w:rPr>
          <w:szCs w:val="22"/>
          <w:lang w:bidi="th-TH"/>
        </w:rPr>
        <w:t xml:space="preserve">The Company is a manufacturer and distributor of pet food products. The overseas subsidiaries are principally engaged in importing and distributing of pet food and related product. </w:t>
      </w:r>
    </w:p>
    <w:p w14:paraId="277C4A98" w14:textId="402320E1" w:rsidR="002C710D" w:rsidRPr="0087330A" w:rsidRDefault="002C710D" w:rsidP="00A371C6">
      <w:pPr>
        <w:pStyle w:val="BodyText"/>
        <w:ind w:left="540"/>
        <w:jc w:val="thaiDistribute"/>
        <w:rPr>
          <w:szCs w:val="22"/>
          <w:lang w:bidi="th-TH"/>
        </w:rPr>
      </w:pPr>
      <w:r w:rsidRPr="0087330A">
        <w:rPr>
          <w:szCs w:val="22"/>
          <w:lang w:bidi="th-TH"/>
        </w:rPr>
        <w:t xml:space="preserve">These interim consolidated and separate financial </w:t>
      </w:r>
      <w:r w:rsidR="00EC22C1">
        <w:rPr>
          <w:szCs w:val="22"/>
          <w:lang w:bidi="th-TH"/>
        </w:rPr>
        <w:t>statements</w:t>
      </w:r>
      <w:r w:rsidRPr="0087330A">
        <w:rPr>
          <w:szCs w:val="22"/>
          <w:lang w:bidi="th-TH"/>
        </w:rPr>
        <w:t xml:space="preserve"> are presented in Thai Baht and rounded to the nearest thousand, unless otherwise stated. These interim consolidated and separate financial </w:t>
      </w:r>
      <w:r w:rsidR="00EC22C1">
        <w:rPr>
          <w:szCs w:val="22"/>
          <w:lang w:bidi="th-TH"/>
        </w:rPr>
        <w:t>statements</w:t>
      </w:r>
      <w:r w:rsidRPr="0087330A">
        <w:rPr>
          <w:szCs w:val="22"/>
          <w:lang w:bidi="th-TH"/>
        </w:rPr>
        <w:t xml:space="preserve"> have been reviewed, not audited. </w:t>
      </w:r>
    </w:p>
    <w:p w14:paraId="7ED83311" w14:textId="33D79927" w:rsidR="002C710D" w:rsidRPr="0087330A" w:rsidRDefault="002C710D" w:rsidP="00A371C6">
      <w:pPr>
        <w:pStyle w:val="BodyText"/>
        <w:ind w:left="558"/>
        <w:jc w:val="thaiDistribute"/>
        <w:rPr>
          <w:szCs w:val="22"/>
          <w:lang w:bidi="th-TH"/>
        </w:rPr>
      </w:pPr>
      <w:r w:rsidRPr="0087330A">
        <w:rPr>
          <w:szCs w:val="22"/>
          <w:lang w:bidi="th-TH"/>
        </w:rPr>
        <w:t xml:space="preserve">These interim consolidated and </w:t>
      </w:r>
      <w:r w:rsidRPr="00A744E9">
        <w:rPr>
          <w:szCs w:val="22"/>
          <w:lang w:bidi="th-TH"/>
        </w:rPr>
        <w:t xml:space="preserve">separate financial </w:t>
      </w:r>
      <w:r w:rsidR="00EC22C1" w:rsidRPr="00A744E9">
        <w:rPr>
          <w:szCs w:val="22"/>
          <w:lang w:bidi="th-TH"/>
        </w:rPr>
        <w:t>statements</w:t>
      </w:r>
      <w:r w:rsidRPr="00A744E9">
        <w:rPr>
          <w:szCs w:val="22"/>
          <w:lang w:bidi="th-TH"/>
        </w:rPr>
        <w:t xml:space="preserve"> were authorised for issue by the Board of Directors on </w:t>
      </w:r>
      <w:r w:rsidR="00C96467" w:rsidRPr="00A744E9">
        <w:rPr>
          <w:szCs w:val="22"/>
          <w:lang w:bidi="th-TH"/>
        </w:rPr>
        <w:t>2</w:t>
      </w:r>
      <w:r w:rsidR="00446E36" w:rsidRPr="00582385">
        <w:rPr>
          <w:szCs w:val="22"/>
          <w:lang w:bidi="th-TH"/>
        </w:rPr>
        <w:t>9</w:t>
      </w:r>
      <w:r w:rsidR="00C96467" w:rsidRPr="00A744E9">
        <w:rPr>
          <w:szCs w:val="22"/>
          <w:lang w:bidi="th-TH"/>
        </w:rPr>
        <w:t xml:space="preserve"> April</w:t>
      </w:r>
      <w:r w:rsidR="003843C4" w:rsidRPr="00A744E9">
        <w:rPr>
          <w:szCs w:val="22"/>
          <w:lang w:bidi="th-TH"/>
        </w:rPr>
        <w:t xml:space="preserve"> 202</w:t>
      </w:r>
      <w:r w:rsidR="00446E36" w:rsidRPr="00A744E9">
        <w:rPr>
          <w:szCs w:val="22"/>
          <w:lang w:bidi="th-TH"/>
        </w:rPr>
        <w:t>6</w:t>
      </w:r>
      <w:r w:rsidRPr="00A744E9">
        <w:rPr>
          <w:szCs w:val="22"/>
          <w:lang w:bidi="th-TH"/>
        </w:rPr>
        <w:t>.</w:t>
      </w:r>
      <w:r w:rsidRPr="0087330A">
        <w:rPr>
          <w:szCs w:val="22"/>
          <w:lang w:bidi="th-TH"/>
        </w:rPr>
        <w:t> </w:t>
      </w:r>
    </w:p>
    <w:p w14:paraId="13965F33" w14:textId="40838020" w:rsidR="00A06FA1" w:rsidRPr="00EC22C1" w:rsidRDefault="005D0801" w:rsidP="00FD0BD0">
      <w:pPr>
        <w:pStyle w:val="Heading1"/>
        <w:rPr>
          <w:color w:val="0000FF"/>
        </w:rPr>
      </w:pPr>
      <w:r w:rsidRPr="00EC22C1">
        <w:t>Basis of preparation of the interim financial statements</w:t>
      </w:r>
    </w:p>
    <w:p w14:paraId="1B71BD95" w14:textId="77777777" w:rsidR="00F93866" w:rsidRPr="001225EB" w:rsidRDefault="00F93866" w:rsidP="00006358">
      <w:pPr>
        <w:pStyle w:val="BodyText"/>
        <w:spacing w:after="0" w:line="240" w:lineRule="auto"/>
        <w:jc w:val="both"/>
        <w:rPr>
          <w:sz w:val="20"/>
        </w:rPr>
      </w:pPr>
    </w:p>
    <w:p w14:paraId="15873DDE" w14:textId="711B46B4" w:rsidR="00EC22C1" w:rsidRDefault="00EC22C1" w:rsidP="009C3A57">
      <w:pPr>
        <w:tabs>
          <w:tab w:val="left" w:pos="540"/>
        </w:tabs>
        <w:spacing w:line="240" w:lineRule="atLeast"/>
        <w:ind w:left="540"/>
        <w:jc w:val="thaiDistribute"/>
        <w:rPr>
          <w:szCs w:val="22"/>
        </w:rPr>
      </w:pPr>
      <w:r w:rsidRPr="00434677">
        <w:rPr>
          <w:szCs w:val="22"/>
        </w:rPr>
        <w:t xml:space="preserve">The interim financial statements are presented in the same format as the annual financial statements together with notes to the interim financial statements on a condensed basis (“interim financial statements”) in accordance with Thai Accounting Standard (TAS) No. 34 </w:t>
      </w:r>
      <w:r w:rsidRPr="00D253F0">
        <w:rPr>
          <w:i/>
          <w:iCs/>
          <w:szCs w:val="22"/>
        </w:rPr>
        <w:t>Interim Financial Reporting</w:t>
      </w:r>
      <w:r w:rsidRPr="00434677">
        <w:rPr>
          <w:szCs w:val="22"/>
        </w:rPr>
        <w:t>, guidelines promulgated by the Federation of Accounting Professions and applicable rules and regulations of the Thai Securities and Exchange Commission. The interim financial statements focus on new activities, events and circumstances to avoid repetition of information previously reported in annual financial statements. Accordingly, these interim financial statements should be read in conjunction with the financial statements of the Company and its subsidiaries for the year ended 31 December 202</w:t>
      </w:r>
      <w:r w:rsidR="00F60898">
        <w:rPr>
          <w:szCs w:val="22"/>
        </w:rPr>
        <w:t>5</w:t>
      </w:r>
      <w:r w:rsidRPr="00434677">
        <w:rPr>
          <w:szCs w:val="22"/>
        </w:rPr>
        <w:t>.</w:t>
      </w:r>
    </w:p>
    <w:p w14:paraId="005D209B" w14:textId="77777777" w:rsidR="00EC22C1" w:rsidRPr="003341A7" w:rsidRDefault="00EC22C1" w:rsidP="00EC22C1">
      <w:pPr>
        <w:tabs>
          <w:tab w:val="left" w:pos="540"/>
        </w:tabs>
        <w:spacing w:line="240" w:lineRule="atLeast"/>
        <w:ind w:left="540"/>
        <w:jc w:val="thaiDistribute"/>
        <w:rPr>
          <w:sz w:val="18"/>
          <w:szCs w:val="18"/>
        </w:rPr>
      </w:pPr>
    </w:p>
    <w:p w14:paraId="0FB87B35" w14:textId="77777777" w:rsidR="00EC22C1" w:rsidRPr="00434677" w:rsidRDefault="00EC22C1" w:rsidP="00EC22C1">
      <w:pPr>
        <w:tabs>
          <w:tab w:val="left" w:pos="540"/>
        </w:tabs>
        <w:spacing w:line="240" w:lineRule="atLeast"/>
        <w:ind w:left="540"/>
        <w:jc w:val="thaiDistribute"/>
        <w:rPr>
          <w:szCs w:val="22"/>
        </w:rPr>
      </w:pPr>
      <w:r w:rsidRPr="002E5584">
        <w:rPr>
          <w:szCs w:val="22"/>
        </w:rPr>
        <w:t xml:space="preserve">An English version of these interim financial </w:t>
      </w:r>
      <w:r>
        <w:rPr>
          <w:szCs w:val="22"/>
        </w:rPr>
        <w:t>statements</w:t>
      </w:r>
      <w:r w:rsidRPr="002E5584">
        <w:rPr>
          <w:szCs w:val="22"/>
        </w:rPr>
        <w:t xml:space="preserve"> has been prepared from the interim financial </w:t>
      </w:r>
      <w:r>
        <w:rPr>
          <w:szCs w:val="22"/>
        </w:rPr>
        <w:t>statements</w:t>
      </w:r>
      <w:r w:rsidRPr="002E5584">
        <w:rPr>
          <w:szCs w:val="22"/>
        </w:rPr>
        <w:t xml:space="preserve"> that is</w:t>
      </w:r>
      <w:r>
        <w:rPr>
          <w:szCs w:val="22"/>
        </w:rPr>
        <w:t xml:space="preserve"> </w:t>
      </w:r>
      <w:r w:rsidRPr="002E5584">
        <w:rPr>
          <w:szCs w:val="22"/>
        </w:rPr>
        <w:t>in the Thai language. In the event of a conflict or a difference in interpretation between the two languages, the Thai language</w:t>
      </w:r>
      <w:r>
        <w:rPr>
          <w:szCs w:val="22"/>
        </w:rPr>
        <w:t xml:space="preserve"> </w:t>
      </w:r>
      <w:r w:rsidRPr="002E5584">
        <w:rPr>
          <w:szCs w:val="22"/>
        </w:rPr>
        <w:t>interim financial</w:t>
      </w:r>
      <w:r>
        <w:rPr>
          <w:szCs w:val="22"/>
        </w:rPr>
        <w:t xml:space="preserve"> statements</w:t>
      </w:r>
      <w:r w:rsidRPr="002E5584">
        <w:rPr>
          <w:szCs w:val="22"/>
        </w:rPr>
        <w:t xml:space="preserve"> shall prevail.</w:t>
      </w:r>
    </w:p>
    <w:p w14:paraId="2E73ED75" w14:textId="77777777" w:rsidR="00C17B33" w:rsidRPr="00EC22C1" w:rsidRDefault="00C17B33" w:rsidP="00EC22C1">
      <w:pPr>
        <w:pStyle w:val="BodyText"/>
        <w:spacing w:after="0" w:line="240" w:lineRule="auto"/>
        <w:ind w:left="450"/>
        <w:jc w:val="both"/>
        <w:rPr>
          <w:szCs w:val="22"/>
        </w:rPr>
      </w:pPr>
    </w:p>
    <w:p w14:paraId="169A0755" w14:textId="6C5C24E7" w:rsidR="00D176C2" w:rsidRPr="001225EB" w:rsidRDefault="00804331" w:rsidP="00FD0BD0">
      <w:pPr>
        <w:pStyle w:val="Heading1"/>
      </w:pPr>
      <w:r>
        <w:t xml:space="preserve">Material </w:t>
      </w:r>
      <w:r w:rsidR="00EC22C1">
        <w:t>a</w:t>
      </w:r>
      <w:r w:rsidR="00D176C2" w:rsidRPr="001225EB">
        <w:t>ccounting policies</w:t>
      </w:r>
    </w:p>
    <w:p w14:paraId="3618699D" w14:textId="77777777" w:rsidR="00F31584" w:rsidRPr="001225EB" w:rsidRDefault="00F31584" w:rsidP="00F31584">
      <w:pPr>
        <w:pStyle w:val="BodyText"/>
        <w:spacing w:after="0" w:line="240" w:lineRule="auto"/>
        <w:ind w:left="540"/>
        <w:jc w:val="both"/>
        <w:rPr>
          <w:sz w:val="20"/>
        </w:rPr>
      </w:pPr>
    </w:p>
    <w:p w14:paraId="37F59077" w14:textId="07036507" w:rsidR="00D00889" w:rsidRPr="00D00889" w:rsidRDefault="006F0013" w:rsidP="00443D7E">
      <w:pPr>
        <w:pStyle w:val="BodyText"/>
        <w:spacing w:after="0" w:line="240" w:lineRule="auto"/>
        <w:ind w:left="540"/>
        <w:jc w:val="both"/>
        <w:rPr>
          <w:rFonts w:cstheme="minorBidi"/>
          <w:szCs w:val="28"/>
          <w:cs/>
          <w:lang w:bidi="th-TH"/>
        </w:rPr>
      </w:pPr>
      <w:r w:rsidRPr="00EC22C1">
        <w:rPr>
          <w:szCs w:val="22"/>
        </w:rPr>
        <w:t xml:space="preserve">The accounting policies used for the preparation of the interim financial </w:t>
      </w:r>
      <w:r w:rsidR="005C5A58">
        <w:rPr>
          <w:szCs w:val="22"/>
        </w:rPr>
        <w:t>statements</w:t>
      </w:r>
      <w:r w:rsidRPr="00EC22C1">
        <w:rPr>
          <w:szCs w:val="22"/>
        </w:rPr>
        <w:t xml:space="preserve"> are consistent with those used in the annual financial statements for the year ended 31 December 202</w:t>
      </w:r>
      <w:r w:rsidR="00446E36">
        <w:rPr>
          <w:szCs w:val="22"/>
        </w:rPr>
        <w:t>5</w:t>
      </w:r>
      <w:r w:rsidRPr="00EC22C1">
        <w:rPr>
          <w:szCs w:val="22"/>
        </w:rPr>
        <w:t xml:space="preserve">. </w:t>
      </w:r>
    </w:p>
    <w:p w14:paraId="63B9A8FD" w14:textId="77777777" w:rsidR="00D00889" w:rsidRPr="00D00889" w:rsidRDefault="00D00889" w:rsidP="00D00889">
      <w:pPr>
        <w:pStyle w:val="BodyText"/>
        <w:spacing w:after="0" w:line="240" w:lineRule="auto"/>
        <w:ind w:left="540"/>
        <w:jc w:val="both"/>
        <w:rPr>
          <w:rFonts w:cstheme="minorBidi"/>
          <w:szCs w:val="28"/>
          <w:cs/>
          <w:lang w:bidi="th-TH"/>
        </w:rPr>
      </w:pPr>
    </w:p>
    <w:p w14:paraId="7F5E1E0A" w14:textId="39FEA401" w:rsidR="006F0013" w:rsidRPr="001225EB" w:rsidRDefault="005170D4" w:rsidP="00FD0BD0">
      <w:pPr>
        <w:pStyle w:val="Heading1"/>
      </w:pPr>
      <w:r w:rsidRPr="001225EB">
        <w:t>Critical accounting estimates</w:t>
      </w:r>
      <w:r w:rsidR="005C5A58">
        <w:t>, assumptions</w:t>
      </w:r>
      <w:r w:rsidRPr="001225EB">
        <w:t xml:space="preserve"> and judgments</w:t>
      </w:r>
    </w:p>
    <w:p w14:paraId="4408C008" w14:textId="77777777" w:rsidR="005170D4" w:rsidRPr="001225EB" w:rsidRDefault="005170D4" w:rsidP="001F24E5">
      <w:pPr>
        <w:pStyle w:val="BodyText"/>
        <w:spacing w:after="0"/>
        <w:rPr>
          <w:sz w:val="20"/>
          <w:lang w:bidi="th-TH"/>
        </w:rPr>
      </w:pPr>
    </w:p>
    <w:p w14:paraId="223E810A" w14:textId="77777777" w:rsidR="00EC22C1" w:rsidRDefault="00EC22C1" w:rsidP="00EC22C1">
      <w:pPr>
        <w:spacing w:line="240" w:lineRule="atLeast"/>
        <w:ind w:left="540"/>
        <w:jc w:val="thaiDistribute"/>
        <w:rPr>
          <w:szCs w:val="22"/>
        </w:rPr>
      </w:pPr>
      <w:r w:rsidRPr="009034DA">
        <w:rPr>
          <w:szCs w:val="22"/>
        </w:rPr>
        <w:t>Estimates, assumptions and judgments are continually evaluated and are based on historical experience and other</w:t>
      </w:r>
      <w:r>
        <w:rPr>
          <w:szCs w:val="22"/>
        </w:rPr>
        <w:t xml:space="preserve"> </w:t>
      </w:r>
      <w:r w:rsidRPr="009034DA">
        <w:rPr>
          <w:szCs w:val="22"/>
        </w:rPr>
        <w:t>factors, including expectations of future events that are believed to be reasonable under the circumstances.</w:t>
      </w:r>
    </w:p>
    <w:p w14:paraId="52E91A4C" w14:textId="77777777" w:rsidR="00EC22C1" w:rsidRPr="003341A7" w:rsidRDefault="00EC22C1" w:rsidP="00EC22C1">
      <w:pPr>
        <w:spacing w:line="240" w:lineRule="atLeast"/>
        <w:ind w:left="540"/>
        <w:jc w:val="thaiDistribute"/>
        <w:rPr>
          <w:sz w:val="18"/>
          <w:szCs w:val="18"/>
        </w:rPr>
      </w:pPr>
    </w:p>
    <w:p w14:paraId="53A2C241" w14:textId="284780AE" w:rsidR="00EC22C1" w:rsidRDefault="00EC22C1" w:rsidP="00EC22C1">
      <w:pPr>
        <w:spacing w:line="240" w:lineRule="atLeast"/>
        <w:ind w:left="540"/>
        <w:jc w:val="thaiDistribute"/>
        <w:rPr>
          <w:szCs w:val="22"/>
        </w:rPr>
      </w:pPr>
      <w:r w:rsidRPr="009034DA">
        <w:rPr>
          <w:szCs w:val="22"/>
        </w:rPr>
        <w:t xml:space="preserve">In preparing this interim financial </w:t>
      </w:r>
      <w:r>
        <w:rPr>
          <w:szCs w:val="22"/>
        </w:rPr>
        <w:t>statements</w:t>
      </w:r>
      <w:r w:rsidRPr="009034DA">
        <w:rPr>
          <w:szCs w:val="22"/>
        </w:rPr>
        <w:t>, critical accounting estimates, assumptions and judgments are consistent</w:t>
      </w:r>
      <w:r>
        <w:rPr>
          <w:szCs w:val="22"/>
        </w:rPr>
        <w:t xml:space="preserve"> </w:t>
      </w:r>
      <w:r w:rsidRPr="009034DA">
        <w:rPr>
          <w:szCs w:val="22"/>
        </w:rPr>
        <w:t>with those used in the annual financial statements for the year ended 31 December 202</w:t>
      </w:r>
      <w:r w:rsidR="00446E36">
        <w:rPr>
          <w:szCs w:val="22"/>
        </w:rPr>
        <w:t>5</w:t>
      </w:r>
      <w:r w:rsidRPr="009034DA">
        <w:rPr>
          <w:szCs w:val="22"/>
        </w:rPr>
        <w:t>.</w:t>
      </w:r>
    </w:p>
    <w:p w14:paraId="39179BC1" w14:textId="3E0193B0" w:rsidR="00EC22C1" w:rsidRPr="002F3306" w:rsidRDefault="00EC22C1">
      <w:pPr>
        <w:spacing w:line="240" w:lineRule="auto"/>
        <w:rPr>
          <w:rFonts w:cstheme="minorBidi"/>
          <w:sz w:val="20"/>
          <w:szCs w:val="25"/>
          <w:lang w:bidi="th-TH"/>
        </w:rPr>
      </w:pPr>
    </w:p>
    <w:p w14:paraId="3FCCEA98" w14:textId="22BE7368" w:rsidR="00852805" w:rsidRPr="002C1728" w:rsidRDefault="00852805" w:rsidP="00FD0BD0">
      <w:pPr>
        <w:pStyle w:val="Heading1"/>
      </w:pPr>
      <w:r w:rsidRPr="002C1728">
        <w:lastRenderedPageBreak/>
        <w:t xml:space="preserve">Segment information and disaggregation of revenue </w:t>
      </w:r>
    </w:p>
    <w:p w14:paraId="23F96E42" w14:textId="77777777" w:rsidR="00852805" w:rsidRPr="001225EB" w:rsidRDefault="00852805" w:rsidP="00852805">
      <w:pPr>
        <w:spacing w:line="240" w:lineRule="auto"/>
        <w:rPr>
          <w:sz w:val="20"/>
        </w:rPr>
      </w:pPr>
    </w:p>
    <w:p w14:paraId="0F7D33C4" w14:textId="263E80D0" w:rsidR="00383699" w:rsidRPr="00CA477C" w:rsidRDefault="00383699" w:rsidP="00A371C6">
      <w:pPr>
        <w:pStyle w:val="BodyText"/>
        <w:spacing w:after="0" w:line="240" w:lineRule="auto"/>
        <w:ind w:left="540"/>
        <w:jc w:val="both"/>
        <w:rPr>
          <w:szCs w:val="22"/>
        </w:rPr>
      </w:pPr>
      <w:r w:rsidRPr="00CA477C">
        <w:rPr>
          <w:szCs w:val="22"/>
        </w:rPr>
        <w:t>The Group’s Management Team is the Group’s chief of operating decision maker. Management has determined the operating segments based on the information reviewed by the Group’s Management Team for the purpose of allocating resources and assessing performance.</w:t>
      </w:r>
    </w:p>
    <w:p w14:paraId="51379974" w14:textId="77777777" w:rsidR="00383699" w:rsidRPr="00CA477C" w:rsidRDefault="00383699" w:rsidP="00CA477C">
      <w:pPr>
        <w:pStyle w:val="BodyText"/>
        <w:spacing w:after="0" w:line="240" w:lineRule="auto"/>
        <w:ind w:left="450"/>
        <w:jc w:val="both"/>
        <w:rPr>
          <w:szCs w:val="22"/>
        </w:rPr>
      </w:pPr>
    </w:p>
    <w:p w14:paraId="5D06DA45" w14:textId="77777777" w:rsidR="00383699" w:rsidRDefault="00383699" w:rsidP="00A371C6">
      <w:pPr>
        <w:pStyle w:val="BodyText"/>
        <w:spacing w:after="0" w:line="240" w:lineRule="auto"/>
        <w:ind w:left="540"/>
        <w:jc w:val="both"/>
        <w:rPr>
          <w:rFonts w:cstheme="minorBidi"/>
          <w:szCs w:val="28"/>
          <w:lang w:bidi="th-TH"/>
        </w:rPr>
      </w:pPr>
      <w:r w:rsidRPr="00CA477C">
        <w:rPr>
          <w:szCs w:val="22"/>
        </w:rPr>
        <w:t>For management purposes, the Group organises business units based on its products and services and has two reportable segments as follows:</w:t>
      </w:r>
    </w:p>
    <w:p w14:paraId="2E36283F" w14:textId="77777777" w:rsidR="00D00889" w:rsidRPr="00D00889" w:rsidRDefault="00D00889" w:rsidP="00A371C6">
      <w:pPr>
        <w:pStyle w:val="BodyText"/>
        <w:spacing w:after="0" w:line="240" w:lineRule="auto"/>
        <w:ind w:left="540"/>
        <w:jc w:val="both"/>
        <w:rPr>
          <w:rFonts w:cstheme="minorBidi"/>
          <w:szCs w:val="28"/>
          <w:lang w:bidi="th-TH"/>
        </w:rPr>
      </w:pPr>
    </w:p>
    <w:p w14:paraId="6AF06ED1" w14:textId="5061A6F0" w:rsidR="00383699" w:rsidRPr="00CA477C" w:rsidRDefault="00383699" w:rsidP="00A371C6">
      <w:pPr>
        <w:pStyle w:val="BodyText"/>
        <w:numPr>
          <w:ilvl w:val="0"/>
          <w:numId w:val="44"/>
        </w:numPr>
        <w:spacing w:after="0" w:line="240" w:lineRule="auto"/>
        <w:ind w:left="1080" w:hanging="540"/>
        <w:jc w:val="both"/>
        <w:rPr>
          <w:szCs w:val="22"/>
        </w:rPr>
      </w:pPr>
      <w:r w:rsidRPr="00CA477C">
        <w:rPr>
          <w:szCs w:val="22"/>
        </w:rPr>
        <w:t>Pet food</w:t>
      </w:r>
    </w:p>
    <w:p w14:paraId="24D83B64" w14:textId="4367A507" w:rsidR="00383699" w:rsidRPr="00CA477C" w:rsidRDefault="00383699" w:rsidP="00A371C6">
      <w:pPr>
        <w:pStyle w:val="BodyText"/>
        <w:numPr>
          <w:ilvl w:val="0"/>
          <w:numId w:val="44"/>
        </w:numPr>
        <w:spacing w:after="0" w:line="240" w:lineRule="auto"/>
        <w:ind w:left="1080" w:hanging="540"/>
        <w:jc w:val="both"/>
        <w:rPr>
          <w:szCs w:val="22"/>
        </w:rPr>
      </w:pPr>
      <w:r w:rsidRPr="00CA477C">
        <w:rPr>
          <w:szCs w:val="22"/>
        </w:rPr>
        <w:t xml:space="preserve">Other </w:t>
      </w:r>
      <w:r w:rsidR="004A1701">
        <w:rPr>
          <w:szCs w:val="22"/>
        </w:rPr>
        <w:t xml:space="preserve">businesses </w:t>
      </w:r>
    </w:p>
    <w:p w14:paraId="166B41B9" w14:textId="77777777" w:rsidR="00383699" w:rsidRPr="00CA477C" w:rsidRDefault="00383699" w:rsidP="00CA477C">
      <w:pPr>
        <w:pStyle w:val="BodyText"/>
        <w:spacing w:after="0" w:line="240" w:lineRule="auto"/>
        <w:ind w:left="450"/>
        <w:jc w:val="both"/>
        <w:rPr>
          <w:szCs w:val="22"/>
        </w:rPr>
      </w:pPr>
    </w:p>
    <w:p w14:paraId="2BC51A3E" w14:textId="38EF48AD" w:rsidR="00383699" w:rsidRPr="00CA477C" w:rsidRDefault="00383699" w:rsidP="00A371C6">
      <w:pPr>
        <w:pStyle w:val="BodyText"/>
        <w:spacing w:after="0" w:line="240" w:lineRule="auto"/>
        <w:ind w:left="540"/>
        <w:jc w:val="both"/>
        <w:rPr>
          <w:szCs w:val="22"/>
        </w:rPr>
      </w:pPr>
      <w:r w:rsidRPr="00CA477C">
        <w:rPr>
          <w:szCs w:val="22"/>
        </w:rPr>
        <w:t>The chief operating decision maker monitors the operating results of the business units separately for the purpose of making decisions about resource allocation and assessing performance. The Group measures segment performance based on gross profit on a consistent basis with that uses to measure gross profit in statement of income.</w:t>
      </w:r>
    </w:p>
    <w:p w14:paraId="438C93AA" w14:textId="77777777" w:rsidR="00383699" w:rsidRPr="00CA477C" w:rsidRDefault="00383699" w:rsidP="00CA477C">
      <w:pPr>
        <w:pStyle w:val="BodyText"/>
        <w:spacing w:after="0" w:line="240" w:lineRule="auto"/>
        <w:ind w:left="450"/>
        <w:jc w:val="both"/>
        <w:rPr>
          <w:szCs w:val="22"/>
        </w:rPr>
      </w:pPr>
    </w:p>
    <w:p w14:paraId="5378ED6F" w14:textId="0E8D0114" w:rsidR="003F6239" w:rsidRPr="005C10BB" w:rsidRDefault="00383699" w:rsidP="005C10BB">
      <w:pPr>
        <w:pStyle w:val="BodyText"/>
        <w:spacing w:after="0" w:line="240" w:lineRule="auto"/>
        <w:ind w:left="549" w:right="-27"/>
        <w:jc w:val="thaiDistribute"/>
        <w:rPr>
          <w:szCs w:val="22"/>
        </w:rPr>
      </w:pPr>
      <w:r w:rsidRPr="005C10BB">
        <w:rPr>
          <w:szCs w:val="22"/>
        </w:rPr>
        <w:t xml:space="preserve">Details of revenue disaggregation are </w:t>
      </w:r>
      <w:proofErr w:type="gramStart"/>
      <w:r w:rsidRPr="005C10BB">
        <w:rPr>
          <w:szCs w:val="22"/>
        </w:rPr>
        <w:t>similar to</w:t>
      </w:r>
      <w:proofErr w:type="gramEnd"/>
      <w:r w:rsidRPr="005C10BB">
        <w:rPr>
          <w:szCs w:val="22"/>
        </w:rPr>
        <w:t xml:space="preserve"> revenue information that is disclosed in segment information.</w:t>
      </w:r>
    </w:p>
    <w:p w14:paraId="274FF9E9" w14:textId="77777777" w:rsidR="004F2EDC" w:rsidRDefault="004F2EDC" w:rsidP="00A371C6">
      <w:pPr>
        <w:pStyle w:val="BodyText"/>
        <w:spacing w:after="0" w:line="240" w:lineRule="auto"/>
        <w:ind w:left="540" w:right="-27"/>
        <w:jc w:val="both"/>
        <w:rPr>
          <w:spacing w:val="-4"/>
          <w:szCs w:val="22"/>
        </w:rPr>
      </w:pPr>
    </w:p>
    <w:p w14:paraId="4B7C1DB8" w14:textId="7293B33C" w:rsidR="00852805" w:rsidRPr="00A371C6" w:rsidRDefault="00383699" w:rsidP="00A371C6">
      <w:pPr>
        <w:pStyle w:val="BodyText"/>
        <w:spacing w:after="0" w:line="240" w:lineRule="auto"/>
        <w:ind w:left="540" w:right="-27"/>
        <w:jc w:val="both"/>
        <w:rPr>
          <w:spacing w:val="-4"/>
          <w:szCs w:val="22"/>
        </w:rPr>
      </w:pPr>
      <w:r w:rsidRPr="00A371C6">
        <w:rPr>
          <w:spacing w:val="-4"/>
          <w:szCs w:val="22"/>
        </w:rPr>
        <w:t>The following tables present revenue and gross profit information regarding the Group’s operating segments.</w:t>
      </w:r>
    </w:p>
    <w:p w14:paraId="59AB7D8D" w14:textId="3A420F95" w:rsidR="00DF3C2B" w:rsidRPr="001225EB" w:rsidRDefault="00DF3C2B" w:rsidP="00383699">
      <w:pPr>
        <w:spacing w:line="240" w:lineRule="auto"/>
        <w:rPr>
          <w:sz w:val="20"/>
          <w:lang w:val="en-US"/>
        </w:rPr>
      </w:pPr>
    </w:p>
    <w:tbl>
      <w:tblPr>
        <w:tblW w:w="9190" w:type="dxa"/>
        <w:tblInd w:w="450" w:type="dxa"/>
        <w:tblLayout w:type="fixed"/>
        <w:tblLook w:val="0000" w:firstRow="0" w:lastRow="0" w:firstColumn="0" w:lastColumn="0" w:noHBand="0" w:noVBand="0"/>
      </w:tblPr>
      <w:tblGrid>
        <w:gridCol w:w="4961"/>
        <w:gridCol w:w="1216"/>
        <w:gridCol w:w="258"/>
        <w:gridCol w:w="1125"/>
        <w:gridCol w:w="289"/>
        <w:gridCol w:w="1341"/>
      </w:tblGrid>
      <w:tr w:rsidR="00CA477C" w:rsidRPr="00CA477C" w14:paraId="66544F4B" w14:textId="77777777" w:rsidTr="00A371C6">
        <w:trPr>
          <w:trHeight w:val="20"/>
        </w:trPr>
        <w:tc>
          <w:tcPr>
            <w:tcW w:w="4961" w:type="dxa"/>
            <w:vAlign w:val="bottom"/>
          </w:tcPr>
          <w:p w14:paraId="37FAEB2E" w14:textId="77777777" w:rsidR="00CA477C" w:rsidRPr="00A371C6" w:rsidRDefault="00CA477C" w:rsidP="00CA477C">
            <w:pPr>
              <w:ind w:left="-86" w:firstLine="9"/>
              <w:rPr>
                <w:rFonts w:eastAsia="Arial"/>
                <w:szCs w:val="22"/>
                <w:lang w:val="en-US" w:eastAsia="en-GB"/>
              </w:rPr>
            </w:pPr>
          </w:p>
        </w:tc>
        <w:tc>
          <w:tcPr>
            <w:tcW w:w="4229" w:type="dxa"/>
            <w:gridSpan w:val="5"/>
          </w:tcPr>
          <w:p w14:paraId="301D1250" w14:textId="2D84D7B4" w:rsidR="00CA477C" w:rsidRPr="00CA477C" w:rsidRDefault="00CA477C">
            <w:pPr>
              <w:ind w:left="25" w:right="4"/>
              <w:jc w:val="center"/>
              <w:rPr>
                <w:szCs w:val="22"/>
                <w:lang w:eastAsia="en-GB"/>
              </w:rPr>
            </w:pPr>
            <w:r w:rsidRPr="00CA477C">
              <w:rPr>
                <w:rFonts w:eastAsia="Arial"/>
                <w:b/>
                <w:szCs w:val="22"/>
                <w:lang w:eastAsia="en-GB"/>
              </w:rPr>
              <w:t xml:space="preserve">Consolidated financial </w:t>
            </w:r>
            <w:r>
              <w:rPr>
                <w:rFonts w:eastAsia="Arial"/>
                <w:b/>
                <w:szCs w:val="22"/>
                <w:lang w:eastAsia="en-GB"/>
              </w:rPr>
              <w:t>statements</w:t>
            </w:r>
          </w:p>
        </w:tc>
      </w:tr>
      <w:tr w:rsidR="001E5127" w:rsidRPr="00CA477C" w14:paraId="46E6AB36" w14:textId="77777777" w:rsidTr="00307042">
        <w:trPr>
          <w:trHeight w:val="20"/>
        </w:trPr>
        <w:tc>
          <w:tcPr>
            <w:tcW w:w="4961" w:type="dxa"/>
            <w:vAlign w:val="bottom"/>
          </w:tcPr>
          <w:p w14:paraId="0E54F8F1" w14:textId="27946DF3" w:rsidR="001E5127" w:rsidRPr="00CA477C" w:rsidRDefault="001E5127" w:rsidP="001E5127">
            <w:pPr>
              <w:rPr>
                <w:rFonts w:eastAsia="Arial"/>
                <w:szCs w:val="22"/>
                <w:lang w:eastAsia="en-GB"/>
              </w:rPr>
            </w:pPr>
            <w:r w:rsidRPr="00CA477C">
              <w:rPr>
                <w:rFonts w:eastAsia="Arial"/>
                <w:b/>
                <w:i/>
                <w:iCs/>
                <w:szCs w:val="22"/>
                <w:lang w:eastAsia="en-GB"/>
              </w:rPr>
              <w:t>For the three-month period ended</w:t>
            </w:r>
            <w:r>
              <w:rPr>
                <w:rFonts w:eastAsia="Arial"/>
                <w:b/>
                <w:i/>
                <w:iCs/>
                <w:szCs w:val="22"/>
                <w:lang w:eastAsia="en-GB"/>
              </w:rPr>
              <w:t xml:space="preserve"> </w:t>
            </w:r>
            <w:r w:rsidRPr="00CA477C">
              <w:rPr>
                <w:rFonts w:eastAsia="Arial"/>
                <w:b/>
                <w:i/>
                <w:iCs/>
                <w:szCs w:val="22"/>
                <w:lang w:eastAsia="en-GB"/>
              </w:rPr>
              <w:t>31 March 20</w:t>
            </w:r>
            <w:r>
              <w:rPr>
                <w:rFonts w:eastAsia="Arial"/>
                <w:b/>
                <w:i/>
                <w:iCs/>
                <w:szCs w:val="22"/>
                <w:lang w:eastAsia="en-GB"/>
              </w:rPr>
              <w:t>2</w:t>
            </w:r>
            <w:r w:rsidR="00446E36">
              <w:rPr>
                <w:rFonts w:eastAsia="Arial"/>
                <w:b/>
                <w:i/>
                <w:iCs/>
                <w:szCs w:val="22"/>
                <w:lang w:eastAsia="en-GB"/>
              </w:rPr>
              <w:t>6</w:t>
            </w:r>
          </w:p>
        </w:tc>
        <w:tc>
          <w:tcPr>
            <w:tcW w:w="1216" w:type="dxa"/>
            <w:tcBorders>
              <w:left w:val="nil"/>
              <w:right w:val="nil"/>
            </w:tcBorders>
            <w:vAlign w:val="bottom"/>
          </w:tcPr>
          <w:p w14:paraId="6CDEF876" w14:textId="1249DC78" w:rsidR="001E5127" w:rsidRPr="00CA477C" w:rsidRDefault="001E5127" w:rsidP="001E5127">
            <w:pPr>
              <w:ind w:left="-171" w:right="-72"/>
              <w:jc w:val="center"/>
              <w:rPr>
                <w:szCs w:val="22"/>
                <w:lang w:eastAsia="en-GB"/>
              </w:rPr>
            </w:pPr>
            <w:r w:rsidRPr="00CA477C">
              <w:rPr>
                <w:rFonts w:eastAsia="Arial"/>
                <w:b/>
                <w:szCs w:val="22"/>
                <w:lang w:eastAsia="en-GB"/>
              </w:rPr>
              <w:t>Pet food</w:t>
            </w:r>
          </w:p>
        </w:tc>
        <w:tc>
          <w:tcPr>
            <w:tcW w:w="258" w:type="dxa"/>
            <w:tcBorders>
              <w:left w:val="nil"/>
              <w:right w:val="nil"/>
            </w:tcBorders>
            <w:vAlign w:val="bottom"/>
          </w:tcPr>
          <w:p w14:paraId="5D7CFA5F" w14:textId="77777777" w:rsidR="001E5127" w:rsidRPr="00CA477C" w:rsidRDefault="001E5127" w:rsidP="001E5127">
            <w:pPr>
              <w:ind w:left="-171" w:right="-72"/>
              <w:jc w:val="center"/>
              <w:rPr>
                <w:rFonts w:eastAsia="Arial"/>
                <w:b/>
                <w:szCs w:val="22"/>
                <w:lang w:eastAsia="en-GB"/>
              </w:rPr>
            </w:pPr>
          </w:p>
        </w:tc>
        <w:tc>
          <w:tcPr>
            <w:tcW w:w="1125" w:type="dxa"/>
            <w:tcBorders>
              <w:left w:val="nil"/>
              <w:right w:val="nil"/>
            </w:tcBorders>
            <w:vAlign w:val="bottom"/>
          </w:tcPr>
          <w:p w14:paraId="1EC5E3D9" w14:textId="5B22B4BF" w:rsidR="001E5127" w:rsidRPr="00CA477C" w:rsidRDefault="001E5127" w:rsidP="001E5127">
            <w:pPr>
              <w:ind w:left="-171" w:right="-72"/>
              <w:jc w:val="center"/>
              <w:rPr>
                <w:rFonts w:eastAsia="Arial"/>
                <w:b/>
                <w:szCs w:val="22"/>
                <w:lang w:eastAsia="en-GB"/>
              </w:rPr>
            </w:pPr>
            <w:r w:rsidRPr="00CA477C">
              <w:rPr>
                <w:rFonts w:eastAsia="Arial"/>
                <w:b/>
                <w:szCs w:val="22"/>
                <w:lang w:eastAsia="en-GB"/>
              </w:rPr>
              <w:t>Others</w:t>
            </w:r>
          </w:p>
        </w:tc>
        <w:tc>
          <w:tcPr>
            <w:tcW w:w="289" w:type="dxa"/>
            <w:tcBorders>
              <w:left w:val="nil"/>
              <w:right w:val="nil"/>
            </w:tcBorders>
            <w:vAlign w:val="bottom"/>
          </w:tcPr>
          <w:p w14:paraId="050EE028" w14:textId="77777777" w:rsidR="001E5127" w:rsidRPr="00CA477C" w:rsidRDefault="001E5127" w:rsidP="001E5127">
            <w:pPr>
              <w:ind w:left="25" w:right="-72"/>
              <w:jc w:val="center"/>
              <w:rPr>
                <w:rFonts w:eastAsia="Arial"/>
                <w:b/>
                <w:szCs w:val="22"/>
                <w:lang w:eastAsia="en-GB"/>
              </w:rPr>
            </w:pPr>
          </w:p>
        </w:tc>
        <w:tc>
          <w:tcPr>
            <w:tcW w:w="1341" w:type="dxa"/>
            <w:tcBorders>
              <w:left w:val="nil"/>
              <w:right w:val="nil"/>
            </w:tcBorders>
            <w:vAlign w:val="bottom"/>
          </w:tcPr>
          <w:p w14:paraId="53DFAC6D" w14:textId="16639319" w:rsidR="001E5127" w:rsidRPr="00CA477C" w:rsidRDefault="001E5127" w:rsidP="001E5127">
            <w:pPr>
              <w:ind w:left="25" w:right="-72"/>
              <w:jc w:val="center"/>
              <w:rPr>
                <w:rFonts w:eastAsia="Arial"/>
                <w:b/>
                <w:szCs w:val="22"/>
                <w:lang w:eastAsia="en-GB"/>
              </w:rPr>
            </w:pPr>
            <w:r w:rsidRPr="00CA477C">
              <w:rPr>
                <w:rFonts w:eastAsia="Arial"/>
                <w:b/>
                <w:szCs w:val="22"/>
                <w:lang w:eastAsia="en-GB"/>
              </w:rPr>
              <w:t>Total</w:t>
            </w:r>
          </w:p>
        </w:tc>
      </w:tr>
      <w:tr w:rsidR="00F7711E" w:rsidRPr="00CA477C" w14:paraId="03BC22FA" w14:textId="77777777" w:rsidTr="00A371C6">
        <w:trPr>
          <w:trHeight w:val="20"/>
        </w:trPr>
        <w:tc>
          <w:tcPr>
            <w:tcW w:w="4961" w:type="dxa"/>
            <w:vAlign w:val="bottom"/>
          </w:tcPr>
          <w:p w14:paraId="1A4319C0" w14:textId="77777777" w:rsidR="00F7711E" w:rsidRPr="00CA477C" w:rsidRDefault="00F7711E" w:rsidP="00CA477C">
            <w:pPr>
              <w:ind w:hanging="8"/>
              <w:rPr>
                <w:rFonts w:eastAsia="Arial"/>
                <w:szCs w:val="22"/>
                <w:lang w:eastAsia="en-GB"/>
              </w:rPr>
            </w:pPr>
          </w:p>
        </w:tc>
        <w:tc>
          <w:tcPr>
            <w:tcW w:w="4229" w:type="dxa"/>
            <w:gridSpan w:val="5"/>
            <w:tcBorders>
              <w:left w:val="nil"/>
              <w:right w:val="nil"/>
            </w:tcBorders>
            <w:vAlign w:val="bottom"/>
          </w:tcPr>
          <w:p w14:paraId="671C099A" w14:textId="77777777" w:rsidR="00F7711E" w:rsidRDefault="00F7711E" w:rsidP="00F7711E">
            <w:pPr>
              <w:ind w:left="25" w:right="-72"/>
              <w:jc w:val="center"/>
              <w:rPr>
                <w:i/>
                <w:iCs/>
                <w:szCs w:val="22"/>
                <w:lang w:eastAsia="en-GB"/>
              </w:rPr>
            </w:pPr>
            <w:r w:rsidRPr="00F7711E">
              <w:rPr>
                <w:i/>
                <w:iCs/>
                <w:szCs w:val="22"/>
                <w:lang w:eastAsia="en-GB"/>
              </w:rPr>
              <w:t>(in thousand Baht)</w:t>
            </w:r>
          </w:p>
          <w:p w14:paraId="63BDCF07" w14:textId="377037DE" w:rsidR="00C4057E" w:rsidRPr="00F7711E" w:rsidRDefault="00C4057E" w:rsidP="00F7711E">
            <w:pPr>
              <w:ind w:left="25" w:right="-72"/>
              <w:jc w:val="center"/>
              <w:rPr>
                <w:i/>
                <w:iCs/>
                <w:szCs w:val="22"/>
                <w:lang w:eastAsia="en-GB"/>
              </w:rPr>
            </w:pPr>
          </w:p>
        </w:tc>
      </w:tr>
      <w:tr w:rsidR="0052710D" w:rsidRPr="00CA477C" w14:paraId="4AE0E0C1" w14:textId="77777777" w:rsidTr="007573FB">
        <w:trPr>
          <w:trHeight w:val="20"/>
        </w:trPr>
        <w:tc>
          <w:tcPr>
            <w:tcW w:w="4961" w:type="dxa"/>
            <w:vAlign w:val="bottom"/>
          </w:tcPr>
          <w:p w14:paraId="639685B8" w14:textId="77777777" w:rsidR="0052710D" w:rsidRPr="00CA477C" w:rsidRDefault="0052710D" w:rsidP="0052710D">
            <w:pPr>
              <w:ind w:hanging="8"/>
              <w:rPr>
                <w:rFonts w:eastAsia="Arial"/>
                <w:szCs w:val="22"/>
                <w:lang w:eastAsia="en-GB"/>
              </w:rPr>
            </w:pPr>
            <w:r w:rsidRPr="00CA477C">
              <w:rPr>
                <w:rFonts w:eastAsia="Arial"/>
                <w:szCs w:val="22"/>
                <w:lang w:eastAsia="en-GB"/>
              </w:rPr>
              <w:t>The Company’s revenue</w:t>
            </w:r>
          </w:p>
        </w:tc>
        <w:tc>
          <w:tcPr>
            <w:tcW w:w="1216" w:type="dxa"/>
          </w:tcPr>
          <w:p w14:paraId="2094C6D4" w14:textId="24046356" w:rsidR="0052710D" w:rsidRPr="0052710D" w:rsidRDefault="0054064D" w:rsidP="0052710D">
            <w:pPr>
              <w:ind w:left="-171" w:right="-18"/>
              <w:jc w:val="right"/>
              <w:rPr>
                <w:szCs w:val="22"/>
                <w:lang w:eastAsia="en-GB"/>
              </w:rPr>
            </w:pPr>
            <w:r>
              <w:rPr>
                <w:szCs w:val="22"/>
                <w:lang w:eastAsia="en-GB"/>
              </w:rPr>
              <w:t>4,419,159</w:t>
            </w:r>
          </w:p>
        </w:tc>
        <w:tc>
          <w:tcPr>
            <w:tcW w:w="258" w:type="dxa"/>
            <w:tcBorders>
              <w:left w:val="nil"/>
              <w:right w:val="nil"/>
            </w:tcBorders>
          </w:tcPr>
          <w:p w14:paraId="76EE8396" w14:textId="77777777" w:rsidR="0052710D" w:rsidRPr="0052710D" w:rsidRDefault="0052710D" w:rsidP="0052710D">
            <w:pPr>
              <w:ind w:left="-171" w:right="-18"/>
              <w:jc w:val="right"/>
              <w:rPr>
                <w:szCs w:val="22"/>
                <w:lang w:eastAsia="en-GB"/>
              </w:rPr>
            </w:pPr>
          </w:p>
        </w:tc>
        <w:tc>
          <w:tcPr>
            <w:tcW w:w="1125" w:type="dxa"/>
          </w:tcPr>
          <w:p w14:paraId="069C6479" w14:textId="1CE2627B" w:rsidR="0052710D" w:rsidRPr="0052710D" w:rsidRDefault="00E5064F" w:rsidP="0052710D">
            <w:pPr>
              <w:ind w:left="-171" w:right="-18"/>
              <w:jc w:val="right"/>
              <w:rPr>
                <w:szCs w:val="22"/>
                <w:lang w:eastAsia="en-GB"/>
              </w:rPr>
            </w:pPr>
            <w:r>
              <w:rPr>
                <w:szCs w:val="22"/>
                <w:lang w:eastAsia="en-GB"/>
              </w:rPr>
              <w:t>59,221</w:t>
            </w:r>
          </w:p>
        </w:tc>
        <w:tc>
          <w:tcPr>
            <w:tcW w:w="289" w:type="dxa"/>
            <w:tcBorders>
              <w:left w:val="nil"/>
              <w:right w:val="nil"/>
            </w:tcBorders>
          </w:tcPr>
          <w:p w14:paraId="63A67DEA" w14:textId="77777777" w:rsidR="0052710D" w:rsidRPr="00CA477C" w:rsidRDefault="0052710D" w:rsidP="0052710D">
            <w:pPr>
              <w:ind w:left="25" w:right="-72"/>
              <w:jc w:val="right"/>
              <w:rPr>
                <w:szCs w:val="22"/>
                <w:lang w:eastAsia="en-GB"/>
              </w:rPr>
            </w:pPr>
          </w:p>
        </w:tc>
        <w:tc>
          <w:tcPr>
            <w:tcW w:w="1341" w:type="dxa"/>
          </w:tcPr>
          <w:p w14:paraId="38C724F0" w14:textId="32272005" w:rsidR="0052710D" w:rsidRPr="0052710D" w:rsidRDefault="00843A1D" w:rsidP="0052710D">
            <w:pPr>
              <w:ind w:left="-171" w:right="-18"/>
              <w:jc w:val="right"/>
              <w:rPr>
                <w:szCs w:val="22"/>
                <w:lang w:eastAsia="en-GB"/>
              </w:rPr>
            </w:pPr>
            <w:r>
              <w:rPr>
                <w:szCs w:val="22"/>
                <w:lang w:eastAsia="en-GB"/>
              </w:rPr>
              <w:t>4,478,380</w:t>
            </w:r>
          </w:p>
        </w:tc>
      </w:tr>
      <w:tr w:rsidR="0052710D" w:rsidRPr="00CA477C" w14:paraId="2ABE3AD2" w14:textId="77777777" w:rsidTr="007573FB">
        <w:trPr>
          <w:trHeight w:val="20"/>
        </w:trPr>
        <w:tc>
          <w:tcPr>
            <w:tcW w:w="4961" w:type="dxa"/>
            <w:vAlign w:val="bottom"/>
          </w:tcPr>
          <w:p w14:paraId="301B3696" w14:textId="77777777" w:rsidR="0052710D" w:rsidRPr="00CA477C" w:rsidRDefault="0052710D" w:rsidP="0052710D">
            <w:pPr>
              <w:ind w:hanging="8"/>
              <w:rPr>
                <w:rFonts w:eastAsia="Arial"/>
                <w:szCs w:val="22"/>
                <w:lang w:eastAsia="en-GB"/>
              </w:rPr>
            </w:pPr>
            <w:r w:rsidRPr="00CA477C">
              <w:rPr>
                <w:rFonts w:eastAsia="Arial"/>
                <w:szCs w:val="22"/>
                <w:lang w:eastAsia="en-GB"/>
              </w:rPr>
              <w:t>Subsidiaries’ revenue included in the consolidation</w:t>
            </w:r>
          </w:p>
        </w:tc>
        <w:tc>
          <w:tcPr>
            <w:tcW w:w="1216" w:type="dxa"/>
          </w:tcPr>
          <w:p w14:paraId="1F09F69B" w14:textId="642BB708" w:rsidR="0052710D" w:rsidRPr="0052710D" w:rsidRDefault="0054064D" w:rsidP="0052710D">
            <w:pPr>
              <w:ind w:left="-171" w:right="-18"/>
              <w:jc w:val="right"/>
              <w:rPr>
                <w:szCs w:val="22"/>
                <w:lang w:eastAsia="en-GB"/>
              </w:rPr>
            </w:pPr>
            <w:r>
              <w:rPr>
                <w:szCs w:val="22"/>
                <w:lang w:eastAsia="en-GB"/>
              </w:rPr>
              <w:t>2,155</w:t>
            </w:r>
            <w:r w:rsidR="00E5064F">
              <w:rPr>
                <w:szCs w:val="22"/>
                <w:lang w:eastAsia="en-GB"/>
              </w:rPr>
              <w:t>,234</w:t>
            </w:r>
          </w:p>
        </w:tc>
        <w:tc>
          <w:tcPr>
            <w:tcW w:w="258" w:type="dxa"/>
            <w:tcBorders>
              <w:left w:val="nil"/>
              <w:right w:val="nil"/>
            </w:tcBorders>
          </w:tcPr>
          <w:p w14:paraId="6E6DBF11" w14:textId="786777D6" w:rsidR="0052710D" w:rsidRPr="0052710D" w:rsidRDefault="0052710D" w:rsidP="0052710D">
            <w:pPr>
              <w:ind w:left="-171" w:right="-18"/>
              <w:jc w:val="right"/>
              <w:rPr>
                <w:szCs w:val="22"/>
                <w:lang w:eastAsia="en-GB"/>
              </w:rPr>
            </w:pPr>
          </w:p>
        </w:tc>
        <w:tc>
          <w:tcPr>
            <w:tcW w:w="1125" w:type="dxa"/>
          </w:tcPr>
          <w:p w14:paraId="5C46512E" w14:textId="0A517658" w:rsidR="0052710D" w:rsidRPr="0052710D" w:rsidRDefault="00E5064F" w:rsidP="0052710D">
            <w:pPr>
              <w:tabs>
                <w:tab w:val="left" w:pos="784"/>
              </w:tabs>
              <w:ind w:left="-171" w:right="-18"/>
              <w:jc w:val="right"/>
              <w:rPr>
                <w:szCs w:val="22"/>
                <w:lang w:eastAsia="en-GB"/>
              </w:rPr>
            </w:pPr>
            <w:r>
              <w:rPr>
                <w:szCs w:val="22"/>
                <w:lang w:eastAsia="en-GB"/>
              </w:rPr>
              <w:t>-</w:t>
            </w:r>
          </w:p>
        </w:tc>
        <w:tc>
          <w:tcPr>
            <w:tcW w:w="289" w:type="dxa"/>
            <w:tcBorders>
              <w:left w:val="nil"/>
              <w:right w:val="nil"/>
            </w:tcBorders>
          </w:tcPr>
          <w:p w14:paraId="057784CE" w14:textId="77777777" w:rsidR="0052710D" w:rsidRPr="00CA477C" w:rsidRDefault="0052710D" w:rsidP="0052710D">
            <w:pPr>
              <w:ind w:left="25" w:right="-72"/>
              <w:jc w:val="right"/>
              <w:rPr>
                <w:szCs w:val="22"/>
                <w:lang w:eastAsia="en-GB"/>
              </w:rPr>
            </w:pPr>
          </w:p>
        </w:tc>
        <w:tc>
          <w:tcPr>
            <w:tcW w:w="1341" w:type="dxa"/>
          </w:tcPr>
          <w:p w14:paraId="10A52662" w14:textId="603B5C70" w:rsidR="0052710D" w:rsidRPr="0052710D" w:rsidRDefault="00843A1D" w:rsidP="0052710D">
            <w:pPr>
              <w:tabs>
                <w:tab w:val="left" w:pos="784"/>
              </w:tabs>
              <w:ind w:left="-171" w:right="-29"/>
              <w:jc w:val="right"/>
              <w:rPr>
                <w:szCs w:val="22"/>
                <w:lang w:eastAsia="en-GB"/>
              </w:rPr>
            </w:pPr>
            <w:r>
              <w:rPr>
                <w:szCs w:val="22"/>
                <w:lang w:eastAsia="en-GB"/>
              </w:rPr>
              <w:t>2,155,234</w:t>
            </w:r>
          </w:p>
        </w:tc>
      </w:tr>
      <w:tr w:rsidR="0052710D" w:rsidRPr="00CA477C" w14:paraId="4F000E5B" w14:textId="77777777" w:rsidTr="007573FB">
        <w:trPr>
          <w:trHeight w:val="20"/>
        </w:trPr>
        <w:tc>
          <w:tcPr>
            <w:tcW w:w="4961" w:type="dxa"/>
            <w:vAlign w:val="bottom"/>
          </w:tcPr>
          <w:p w14:paraId="5EE34D20" w14:textId="77777777" w:rsidR="0052710D" w:rsidRPr="00CA477C" w:rsidRDefault="0052710D" w:rsidP="0052710D">
            <w:pPr>
              <w:ind w:hanging="8"/>
              <w:rPr>
                <w:rFonts w:eastAsia="Arial"/>
                <w:szCs w:val="22"/>
                <w:lang w:eastAsia="en-GB"/>
              </w:rPr>
            </w:pPr>
            <w:r w:rsidRPr="00CA477C">
              <w:rPr>
                <w:rFonts w:eastAsia="Arial"/>
                <w:szCs w:val="22"/>
                <w:lang w:eastAsia="en-GB"/>
              </w:rPr>
              <w:t>Eliminated transactions</w:t>
            </w:r>
          </w:p>
        </w:tc>
        <w:tc>
          <w:tcPr>
            <w:tcW w:w="1216" w:type="dxa"/>
            <w:tcBorders>
              <w:bottom w:val="single" w:sz="4" w:space="0" w:color="auto"/>
            </w:tcBorders>
          </w:tcPr>
          <w:p w14:paraId="51129F5D" w14:textId="55BE80B1" w:rsidR="0052710D" w:rsidRPr="0052710D" w:rsidRDefault="00E5064F" w:rsidP="00F5153C">
            <w:pPr>
              <w:ind w:left="-720" w:right="-86"/>
              <w:jc w:val="right"/>
              <w:rPr>
                <w:szCs w:val="22"/>
                <w:lang w:eastAsia="en-GB"/>
              </w:rPr>
            </w:pPr>
            <w:r>
              <w:rPr>
                <w:szCs w:val="22"/>
                <w:lang w:eastAsia="en-GB"/>
              </w:rPr>
              <w:t>(1,4</w:t>
            </w:r>
            <w:r w:rsidR="00142F9D">
              <w:rPr>
                <w:szCs w:val="22"/>
                <w:lang w:eastAsia="en-GB"/>
              </w:rPr>
              <w:t>5</w:t>
            </w:r>
            <w:r>
              <w:rPr>
                <w:szCs w:val="22"/>
                <w:lang w:eastAsia="en-GB"/>
              </w:rPr>
              <w:t>9,402)</w:t>
            </w:r>
          </w:p>
        </w:tc>
        <w:tc>
          <w:tcPr>
            <w:tcW w:w="258" w:type="dxa"/>
            <w:tcBorders>
              <w:left w:val="nil"/>
              <w:right w:val="nil"/>
            </w:tcBorders>
          </w:tcPr>
          <w:p w14:paraId="76D46F4B" w14:textId="7A682952" w:rsidR="0052710D" w:rsidRPr="0052710D" w:rsidRDefault="0052710D" w:rsidP="0052710D">
            <w:pPr>
              <w:ind w:left="-171" w:right="-18"/>
              <w:jc w:val="right"/>
              <w:rPr>
                <w:szCs w:val="22"/>
                <w:lang w:eastAsia="en-GB"/>
              </w:rPr>
            </w:pPr>
          </w:p>
        </w:tc>
        <w:tc>
          <w:tcPr>
            <w:tcW w:w="1125" w:type="dxa"/>
            <w:tcBorders>
              <w:bottom w:val="single" w:sz="4" w:space="0" w:color="auto"/>
            </w:tcBorders>
          </w:tcPr>
          <w:p w14:paraId="52788B59" w14:textId="17A6074A" w:rsidR="0052710D" w:rsidRPr="0052710D" w:rsidRDefault="00E5064F" w:rsidP="004A3DF9">
            <w:pPr>
              <w:ind w:left="-720" w:right="-86"/>
              <w:jc w:val="right"/>
              <w:rPr>
                <w:szCs w:val="22"/>
                <w:lang w:eastAsia="en-GB"/>
              </w:rPr>
            </w:pPr>
            <w:r>
              <w:rPr>
                <w:szCs w:val="22"/>
                <w:lang w:eastAsia="en-GB"/>
              </w:rPr>
              <w:t>(601)</w:t>
            </w:r>
          </w:p>
        </w:tc>
        <w:tc>
          <w:tcPr>
            <w:tcW w:w="289" w:type="dxa"/>
            <w:tcBorders>
              <w:left w:val="nil"/>
              <w:right w:val="nil"/>
            </w:tcBorders>
          </w:tcPr>
          <w:p w14:paraId="77983D90" w14:textId="77777777" w:rsidR="0052710D" w:rsidRPr="00CA477C" w:rsidRDefault="0052710D" w:rsidP="0052710D">
            <w:pPr>
              <w:ind w:left="25" w:right="-18"/>
              <w:jc w:val="right"/>
              <w:rPr>
                <w:szCs w:val="22"/>
                <w:lang w:eastAsia="en-GB"/>
              </w:rPr>
            </w:pPr>
          </w:p>
        </w:tc>
        <w:tc>
          <w:tcPr>
            <w:tcW w:w="1341" w:type="dxa"/>
            <w:tcBorders>
              <w:bottom w:val="single" w:sz="4" w:space="0" w:color="auto"/>
            </w:tcBorders>
          </w:tcPr>
          <w:p w14:paraId="7586C9FE" w14:textId="6FD31350" w:rsidR="0052710D" w:rsidRPr="0052710D" w:rsidRDefault="00843A1D" w:rsidP="00F5153C">
            <w:pPr>
              <w:tabs>
                <w:tab w:val="left" w:pos="784"/>
                <w:tab w:val="left" w:pos="1047"/>
              </w:tabs>
              <w:ind w:left="-171" w:right="-101"/>
              <w:jc w:val="right"/>
              <w:rPr>
                <w:szCs w:val="22"/>
                <w:lang w:eastAsia="en-GB"/>
              </w:rPr>
            </w:pPr>
            <w:r>
              <w:rPr>
                <w:szCs w:val="22"/>
                <w:lang w:eastAsia="en-GB"/>
              </w:rPr>
              <w:t>(1</w:t>
            </w:r>
            <w:r w:rsidR="00EF1807">
              <w:rPr>
                <w:szCs w:val="22"/>
                <w:lang w:eastAsia="en-GB"/>
              </w:rPr>
              <w:t>,</w:t>
            </w:r>
            <w:r>
              <w:rPr>
                <w:szCs w:val="22"/>
                <w:lang w:eastAsia="en-GB"/>
              </w:rPr>
              <w:t>460,003)</w:t>
            </w:r>
          </w:p>
        </w:tc>
      </w:tr>
      <w:tr w:rsidR="0052710D" w:rsidRPr="00CA477C" w14:paraId="452E9AD7" w14:textId="77777777" w:rsidTr="00307042">
        <w:trPr>
          <w:trHeight w:val="20"/>
        </w:trPr>
        <w:tc>
          <w:tcPr>
            <w:tcW w:w="4961" w:type="dxa"/>
            <w:vAlign w:val="bottom"/>
          </w:tcPr>
          <w:p w14:paraId="5033A747" w14:textId="77777777" w:rsidR="0052710D" w:rsidRPr="00CA477C" w:rsidRDefault="0052710D" w:rsidP="0052710D">
            <w:pPr>
              <w:ind w:hanging="8"/>
              <w:rPr>
                <w:rFonts w:eastAsia="Arial"/>
                <w:szCs w:val="22"/>
                <w:lang w:eastAsia="en-GB"/>
              </w:rPr>
            </w:pPr>
          </w:p>
        </w:tc>
        <w:tc>
          <w:tcPr>
            <w:tcW w:w="1216" w:type="dxa"/>
            <w:tcBorders>
              <w:top w:val="single" w:sz="4" w:space="0" w:color="auto"/>
              <w:left w:val="nil"/>
              <w:right w:val="nil"/>
            </w:tcBorders>
          </w:tcPr>
          <w:p w14:paraId="68A5300C" w14:textId="77777777" w:rsidR="0052710D" w:rsidRPr="00CA477C" w:rsidRDefault="0052710D" w:rsidP="0052710D">
            <w:pPr>
              <w:ind w:left="-171" w:right="-72"/>
              <w:jc w:val="right"/>
              <w:rPr>
                <w:szCs w:val="22"/>
                <w:lang w:eastAsia="en-GB"/>
              </w:rPr>
            </w:pPr>
          </w:p>
        </w:tc>
        <w:tc>
          <w:tcPr>
            <w:tcW w:w="258" w:type="dxa"/>
            <w:tcBorders>
              <w:left w:val="nil"/>
              <w:right w:val="nil"/>
            </w:tcBorders>
          </w:tcPr>
          <w:p w14:paraId="7F7C173D" w14:textId="77777777" w:rsidR="0052710D" w:rsidRPr="00CA477C" w:rsidRDefault="0052710D" w:rsidP="0052710D">
            <w:pPr>
              <w:ind w:left="-171" w:right="-72"/>
              <w:jc w:val="right"/>
              <w:rPr>
                <w:szCs w:val="22"/>
                <w:lang w:eastAsia="en-GB"/>
              </w:rPr>
            </w:pPr>
          </w:p>
        </w:tc>
        <w:tc>
          <w:tcPr>
            <w:tcW w:w="1125" w:type="dxa"/>
            <w:tcBorders>
              <w:top w:val="single" w:sz="4" w:space="0" w:color="auto"/>
              <w:left w:val="nil"/>
              <w:right w:val="nil"/>
            </w:tcBorders>
          </w:tcPr>
          <w:p w14:paraId="243133B9" w14:textId="4EBE8EE0" w:rsidR="0052710D" w:rsidRPr="00E14951" w:rsidRDefault="0052710D" w:rsidP="0052710D">
            <w:pPr>
              <w:tabs>
                <w:tab w:val="left" w:pos="784"/>
              </w:tabs>
              <w:ind w:left="-171" w:right="-18"/>
              <w:jc w:val="right"/>
            </w:pPr>
          </w:p>
        </w:tc>
        <w:tc>
          <w:tcPr>
            <w:tcW w:w="289" w:type="dxa"/>
            <w:tcBorders>
              <w:left w:val="nil"/>
              <w:right w:val="nil"/>
            </w:tcBorders>
          </w:tcPr>
          <w:p w14:paraId="67CBDC2D" w14:textId="77777777" w:rsidR="0052710D" w:rsidRPr="00CA477C" w:rsidRDefault="0052710D" w:rsidP="0052710D">
            <w:pPr>
              <w:ind w:left="25" w:right="-72"/>
              <w:jc w:val="right"/>
              <w:rPr>
                <w:szCs w:val="22"/>
                <w:lang w:eastAsia="en-GB"/>
              </w:rPr>
            </w:pPr>
          </w:p>
        </w:tc>
        <w:tc>
          <w:tcPr>
            <w:tcW w:w="1341" w:type="dxa"/>
            <w:tcBorders>
              <w:top w:val="single" w:sz="4" w:space="0" w:color="auto"/>
              <w:left w:val="nil"/>
              <w:right w:val="nil"/>
            </w:tcBorders>
          </w:tcPr>
          <w:p w14:paraId="0E9A0140" w14:textId="267EC157" w:rsidR="0052710D" w:rsidRPr="00E14951" w:rsidRDefault="0052710D" w:rsidP="0052710D">
            <w:pPr>
              <w:tabs>
                <w:tab w:val="left" w:pos="784"/>
              </w:tabs>
              <w:ind w:left="-171" w:right="-18"/>
              <w:jc w:val="right"/>
            </w:pPr>
          </w:p>
        </w:tc>
      </w:tr>
      <w:tr w:rsidR="00010135" w:rsidRPr="00CA477C" w14:paraId="4270E04B" w14:textId="77777777" w:rsidTr="008B25EE">
        <w:trPr>
          <w:trHeight w:val="20"/>
        </w:trPr>
        <w:tc>
          <w:tcPr>
            <w:tcW w:w="4961" w:type="dxa"/>
            <w:vAlign w:val="bottom"/>
          </w:tcPr>
          <w:p w14:paraId="27F6F27D" w14:textId="77777777" w:rsidR="00010135" w:rsidRPr="00325CD9" w:rsidRDefault="00010135" w:rsidP="00010135">
            <w:pPr>
              <w:ind w:hanging="8"/>
              <w:rPr>
                <w:rFonts w:eastAsia="Arial"/>
                <w:b/>
                <w:szCs w:val="22"/>
                <w:lang w:eastAsia="en-GB"/>
              </w:rPr>
            </w:pPr>
            <w:r w:rsidRPr="00325CD9">
              <w:rPr>
                <w:rFonts w:eastAsia="Arial"/>
                <w:b/>
                <w:szCs w:val="22"/>
                <w:lang w:eastAsia="en-GB"/>
              </w:rPr>
              <w:t>Total revenue from external customers</w:t>
            </w:r>
          </w:p>
        </w:tc>
        <w:tc>
          <w:tcPr>
            <w:tcW w:w="1216" w:type="dxa"/>
            <w:tcBorders>
              <w:bottom w:val="double" w:sz="4" w:space="0" w:color="auto"/>
            </w:tcBorders>
          </w:tcPr>
          <w:p w14:paraId="47C16AB8" w14:textId="2DAB5EAE" w:rsidR="00010135" w:rsidRPr="00325CD9" w:rsidRDefault="00BE2DB5" w:rsidP="00010135">
            <w:pPr>
              <w:jc w:val="right"/>
              <w:rPr>
                <w:rFonts w:eastAsia="Arial"/>
                <w:b/>
                <w:szCs w:val="22"/>
                <w:lang w:eastAsia="en-GB"/>
              </w:rPr>
            </w:pPr>
            <w:r>
              <w:rPr>
                <w:rFonts w:eastAsia="Arial"/>
                <w:b/>
                <w:szCs w:val="22"/>
                <w:lang w:eastAsia="en-GB"/>
              </w:rPr>
              <w:t>5,114,991</w:t>
            </w:r>
          </w:p>
        </w:tc>
        <w:tc>
          <w:tcPr>
            <w:tcW w:w="258" w:type="dxa"/>
          </w:tcPr>
          <w:p w14:paraId="1AFDB7EA" w14:textId="77777777" w:rsidR="00010135" w:rsidRPr="00325CD9" w:rsidRDefault="00010135" w:rsidP="00010135">
            <w:pPr>
              <w:jc w:val="right"/>
              <w:rPr>
                <w:rFonts w:eastAsia="Arial"/>
                <w:b/>
                <w:szCs w:val="22"/>
                <w:lang w:eastAsia="en-GB"/>
              </w:rPr>
            </w:pPr>
          </w:p>
        </w:tc>
        <w:tc>
          <w:tcPr>
            <w:tcW w:w="1125" w:type="dxa"/>
            <w:tcBorders>
              <w:bottom w:val="double" w:sz="4" w:space="0" w:color="auto"/>
            </w:tcBorders>
          </w:tcPr>
          <w:p w14:paraId="6227EF5B" w14:textId="5821264A" w:rsidR="00010135" w:rsidRPr="00010135" w:rsidRDefault="00BE2DB5" w:rsidP="00010135">
            <w:pPr>
              <w:tabs>
                <w:tab w:val="left" w:pos="840"/>
              </w:tabs>
              <w:ind w:left="-171"/>
              <w:jc w:val="right"/>
              <w:rPr>
                <w:rFonts w:eastAsia="Arial"/>
                <w:b/>
                <w:szCs w:val="22"/>
                <w:lang w:eastAsia="en-GB"/>
              </w:rPr>
            </w:pPr>
            <w:r>
              <w:rPr>
                <w:rFonts w:eastAsia="Arial"/>
                <w:b/>
                <w:szCs w:val="22"/>
                <w:lang w:eastAsia="en-GB"/>
              </w:rPr>
              <w:t>58,620</w:t>
            </w:r>
          </w:p>
        </w:tc>
        <w:tc>
          <w:tcPr>
            <w:tcW w:w="289" w:type="dxa"/>
          </w:tcPr>
          <w:p w14:paraId="0342DD4E" w14:textId="77777777" w:rsidR="00010135" w:rsidRPr="00010135" w:rsidRDefault="00010135" w:rsidP="00010135">
            <w:pPr>
              <w:jc w:val="right"/>
              <w:rPr>
                <w:rFonts w:eastAsia="Arial"/>
                <w:b/>
                <w:szCs w:val="22"/>
                <w:lang w:eastAsia="en-GB"/>
              </w:rPr>
            </w:pPr>
          </w:p>
        </w:tc>
        <w:tc>
          <w:tcPr>
            <w:tcW w:w="1341" w:type="dxa"/>
            <w:tcBorders>
              <w:bottom w:val="double" w:sz="4" w:space="0" w:color="auto"/>
            </w:tcBorders>
          </w:tcPr>
          <w:p w14:paraId="31166015" w14:textId="4F9EB87B" w:rsidR="00010135" w:rsidRPr="00010135" w:rsidRDefault="00BE2DB5" w:rsidP="00010135">
            <w:pPr>
              <w:tabs>
                <w:tab w:val="left" w:pos="784"/>
              </w:tabs>
              <w:ind w:left="-171"/>
              <w:jc w:val="right"/>
              <w:rPr>
                <w:rFonts w:eastAsia="Arial"/>
                <w:b/>
                <w:szCs w:val="22"/>
                <w:lang w:eastAsia="en-GB"/>
              </w:rPr>
            </w:pPr>
            <w:r>
              <w:rPr>
                <w:rFonts w:eastAsia="Arial"/>
                <w:b/>
                <w:szCs w:val="22"/>
                <w:lang w:eastAsia="en-GB"/>
              </w:rPr>
              <w:t>5,173,611</w:t>
            </w:r>
          </w:p>
        </w:tc>
      </w:tr>
      <w:tr w:rsidR="00010135" w:rsidRPr="00CA477C" w14:paraId="3BEBD712" w14:textId="77777777" w:rsidTr="00307042">
        <w:trPr>
          <w:trHeight w:val="20"/>
        </w:trPr>
        <w:tc>
          <w:tcPr>
            <w:tcW w:w="4961" w:type="dxa"/>
            <w:vAlign w:val="bottom"/>
          </w:tcPr>
          <w:p w14:paraId="7F596ED7" w14:textId="77777777" w:rsidR="00010135" w:rsidRPr="00CA477C" w:rsidRDefault="00010135" w:rsidP="00010135">
            <w:pPr>
              <w:ind w:hanging="8"/>
              <w:rPr>
                <w:rFonts w:eastAsia="Arial"/>
                <w:szCs w:val="22"/>
                <w:lang w:eastAsia="en-GB"/>
              </w:rPr>
            </w:pPr>
          </w:p>
        </w:tc>
        <w:tc>
          <w:tcPr>
            <w:tcW w:w="1216" w:type="dxa"/>
            <w:tcBorders>
              <w:top w:val="double" w:sz="4" w:space="0" w:color="auto"/>
            </w:tcBorders>
            <w:vAlign w:val="bottom"/>
          </w:tcPr>
          <w:p w14:paraId="24FE26E4" w14:textId="77777777" w:rsidR="00010135" w:rsidRPr="00CA477C" w:rsidRDefault="00010135" w:rsidP="00010135">
            <w:pPr>
              <w:ind w:right="-72"/>
              <w:jc w:val="right"/>
              <w:rPr>
                <w:rFonts w:eastAsia="Arial"/>
                <w:szCs w:val="22"/>
                <w:lang w:eastAsia="en-GB"/>
              </w:rPr>
            </w:pPr>
          </w:p>
        </w:tc>
        <w:tc>
          <w:tcPr>
            <w:tcW w:w="258" w:type="dxa"/>
          </w:tcPr>
          <w:p w14:paraId="2025C416" w14:textId="77777777" w:rsidR="00010135" w:rsidRPr="00CA477C" w:rsidRDefault="00010135" w:rsidP="00010135">
            <w:pPr>
              <w:ind w:right="-72"/>
              <w:jc w:val="right"/>
              <w:rPr>
                <w:rFonts w:eastAsia="Arial"/>
                <w:szCs w:val="22"/>
                <w:lang w:eastAsia="en-GB"/>
              </w:rPr>
            </w:pPr>
          </w:p>
        </w:tc>
        <w:tc>
          <w:tcPr>
            <w:tcW w:w="1125" w:type="dxa"/>
            <w:tcBorders>
              <w:top w:val="double" w:sz="4" w:space="0" w:color="auto"/>
            </w:tcBorders>
            <w:vAlign w:val="bottom"/>
          </w:tcPr>
          <w:p w14:paraId="4526CB2D" w14:textId="1285554A" w:rsidR="00010135" w:rsidRPr="00E14951" w:rsidRDefault="00010135" w:rsidP="00010135">
            <w:pPr>
              <w:tabs>
                <w:tab w:val="left" w:pos="784"/>
              </w:tabs>
              <w:ind w:left="-171" w:right="-18"/>
              <w:jc w:val="right"/>
              <w:rPr>
                <w:rFonts w:eastAsia="Arial"/>
              </w:rPr>
            </w:pPr>
          </w:p>
        </w:tc>
        <w:tc>
          <w:tcPr>
            <w:tcW w:w="289" w:type="dxa"/>
          </w:tcPr>
          <w:p w14:paraId="61375B2D" w14:textId="77777777" w:rsidR="00010135" w:rsidRPr="00CA477C" w:rsidRDefault="00010135" w:rsidP="00010135">
            <w:pPr>
              <w:ind w:right="-72"/>
              <w:jc w:val="right"/>
              <w:rPr>
                <w:rFonts w:eastAsia="Arial"/>
                <w:szCs w:val="22"/>
                <w:lang w:eastAsia="en-GB"/>
              </w:rPr>
            </w:pPr>
          </w:p>
        </w:tc>
        <w:tc>
          <w:tcPr>
            <w:tcW w:w="1341" w:type="dxa"/>
            <w:tcBorders>
              <w:top w:val="double" w:sz="4" w:space="0" w:color="auto"/>
            </w:tcBorders>
            <w:vAlign w:val="bottom"/>
          </w:tcPr>
          <w:p w14:paraId="7C4D48B9" w14:textId="3730ABB0" w:rsidR="00010135" w:rsidRPr="00E14951" w:rsidRDefault="00010135" w:rsidP="00010135">
            <w:pPr>
              <w:tabs>
                <w:tab w:val="left" w:pos="784"/>
              </w:tabs>
              <w:ind w:left="-171" w:right="-18"/>
              <w:jc w:val="right"/>
              <w:rPr>
                <w:rFonts w:eastAsia="Arial"/>
              </w:rPr>
            </w:pPr>
          </w:p>
        </w:tc>
      </w:tr>
      <w:tr w:rsidR="00010135" w:rsidRPr="00CA477C" w14:paraId="6E23857D" w14:textId="77777777" w:rsidTr="00307042">
        <w:trPr>
          <w:trHeight w:val="20"/>
        </w:trPr>
        <w:tc>
          <w:tcPr>
            <w:tcW w:w="4961" w:type="dxa"/>
            <w:vAlign w:val="bottom"/>
          </w:tcPr>
          <w:p w14:paraId="61A69CBD" w14:textId="77777777" w:rsidR="00010135" w:rsidRPr="00CA477C" w:rsidRDefault="00010135" w:rsidP="00010135">
            <w:pPr>
              <w:ind w:hanging="8"/>
              <w:rPr>
                <w:rFonts w:eastAsia="Arial"/>
                <w:b/>
                <w:szCs w:val="22"/>
                <w:lang w:eastAsia="en-GB"/>
              </w:rPr>
            </w:pPr>
            <w:r w:rsidRPr="00CA477C">
              <w:rPr>
                <w:rFonts w:eastAsia="Arial"/>
                <w:b/>
                <w:szCs w:val="22"/>
                <w:lang w:eastAsia="en-GB"/>
              </w:rPr>
              <w:t>Result</w:t>
            </w:r>
          </w:p>
        </w:tc>
        <w:tc>
          <w:tcPr>
            <w:tcW w:w="1216" w:type="dxa"/>
          </w:tcPr>
          <w:p w14:paraId="4FD7D846" w14:textId="77777777" w:rsidR="00010135" w:rsidRPr="00CA477C" w:rsidRDefault="00010135" w:rsidP="00010135">
            <w:pPr>
              <w:ind w:right="-72"/>
              <w:jc w:val="right"/>
              <w:rPr>
                <w:rFonts w:eastAsia="Arial"/>
                <w:szCs w:val="22"/>
                <w:lang w:eastAsia="en-GB"/>
              </w:rPr>
            </w:pPr>
          </w:p>
        </w:tc>
        <w:tc>
          <w:tcPr>
            <w:tcW w:w="258" w:type="dxa"/>
          </w:tcPr>
          <w:p w14:paraId="2F538407" w14:textId="77777777" w:rsidR="00010135" w:rsidRPr="00CA477C" w:rsidRDefault="00010135" w:rsidP="00010135">
            <w:pPr>
              <w:ind w:right="-72"/>
              <w:jc w:val="right"/>
              <w:rPr>
                <w:rFonts w:eastAsia="Arial"/>
                <w:szCs w:val="22"/>
                <w:lang w:eastAsia="en-GB"/>
              </w:rPr>
            </w:pPr>
          </w:p>
        </w:tc>
        <w:tc>
          <w:tcPr>
            <w:tcW w:w="1125" w:type="dxa"/>
          </w:tcPr>
          <w:p w14:paraId="2690D890" w14:textId="63E04F6A" w:rsidR="00010135" w:rsidRPr="00E14951" w:rsidRDefault="00010135" w:rsidP="00010135">
            <w:pPr>
              <w:tabs>
                <w:tab w:val="left" w:pos="784"/>
              </w:tabs>
              <w:ind w:left="-171" w:right="-18"/>
              <w:jc w:val="right"/>
              <w:rPr>
                <w:rFonts w:eastAsia="Arial"/>
              </w:rPr>
            </w:pPr>
          </w:p>
        </w:tc>
        <w:tc>
          <w:tcPr>
            <w:tcW w:w="289" w:type="dxa"/>
          </w:tcPr>
          <w:p w14:paraId="728CE0EA" w14:textId="77777777" w:rsidR="00010135" w:rsidRPr="00CA477C" w:rsidRDefault="00010135" w:rsidP="00010135">
            <w:pPr>
              <w:ind w:right="-72"/>
              <w:jc w:val="right"/>
              <w:rPr>
                <w:rFonts w:eastAsia="Arial"/>
                <w:szCs w:val="22"/>
                <w:lang w:eastAsia="en-GB"/>
              </w:rPr>
            </w:pPr>
          </w:p>
        </w:tc>
        <w:tc>
          <w:tcPr>
            <w:tcW w:w="1341" w:type="dxa"/>
          </w:tcPr>
          <w:p w14:paraId="1DD0CBB4" w14:textId="23B1AED5" w:rsidR="00010135" w:rsidRPr="00E14951" w:rsidRDefault="00010135" w:rsidP="00010135">
            <w:pPr>
              <w:tabs>
                <w:tab w:val="left" w:pos="784"/>
              </w:tabs>
              <w:ind w:left="-171" w:right="-18"/>
              <w:jc w:val="right"/>
              <w:rPr>
                <w:rFonts w:eastAsia="Arial"/>
              </w:rPr>
            </w:pPr>
          </w:p>
        </w:tc>
      </w:tr>
      <w:tr w:rsidR="009E3760" w:rsidRPr="00CA477C" w14:paraId="3EDF3B88" w14:textId="77777777" w:rsidTr="00A725D2">
        <w:trPr>
          <w:trHeight w:val="20"/>
        </w:trPr>
        <w:tc>
          <w:tcPr>
            <w:tcW w:w="4961" w:type="dxa"/>
            <w:vAlign w:val="bottom"/>
          </w:tcPr>
          <w:p w14:paraId="63C50917" w14:textId="3EBA3CA3" w:rsidR="009E3760" w:rsidRPr="00CA477C" w:rsidRDefault="009E3760" w:rsidP="009E3760">
            <w:pPr>
              <w:ind w:hanging="8"/>
              <w:rPr>
                <w:rFonts w:eastAsia="Arial"/>
                <w:b/>
                <w:szCs w:val="22"/>
                <w:lang w:eastAsia="en-GB"/>
              </w:rPr>
            </w:pPr>
            <w:r w:rsidRPr="00CA477C">
              <w:rPr>
                <w:rFonts w:eastAsia="Arial"/>
                <w:b/>
                <w:szCs w:val="22"/>
                <w:lang w:eastAsia="en-GB"/>
              </w:rPr>
              <w:t>Segment gross profit</w:t>
            </w:r>
            <w:r>
              <w:rPr>
                <w:rFonts w:eastAsia="Arial"/>
                <w:b/>
                <w:szCs w:val="22"/>
                <w:lang w:eastAsia="en-GB"/>
              </w:rPr>
              <w:t xml:space="preserve"> (loss)</w:t>
            </w:r>
          </w:p>
        </w:tc>
        <w:tc>
          <w:tcPr>
            <w:tcW w:w="1216" w:type="dxa"/>
            <w:tcBorders>
              <w:top w:val="nil"/>
              <w:left w:val="nil"/>
              <w:bottom w:val="nil"/>
              <w:right w:val="nil"/>
            </w:tcBorders>
          </w:tcPr>
          <w:p w14:paraId="18FA9ACA" w14:textId="6393621A" w:rsidR="009E3760" w:rsidRPr="009E3760" w:rsidRDefault="001F18BD" w:rsidP="009E3760">
            <w:pPr>
              <w:ind w:left="-171" w:right="-18"/>
              <w:jc w:val="right"/>
              <w:rPr>
                <w:szCs w:val="22"/>
                <w:lang w:eastAsia="en-GB"/>
              </w:rPr>
            </w:pPr>
            <w:r>
              <w:rPr>
                <w:szCs w:val="22"/>
                <w:lang w:eastAsia="en-GB"/>
              </w:rPr>
              <w:t>1,272,197</w:t>
            </w:r>
          </w:p>
        </w:tc>
        <w:tc>
          <w:tcPr>
            <w:tcW w:w="258" w:type="dxa"/>
          </w:tcPr>
          <w:p w14:paraId="4BDCD893" w14:textId="77777777" w:rsidR="009E3760" w:rsidRPr="009E3760" w:rsidRDefault="009E3760" w:rsidP="009E3760">
            <w:pPr>
              <w:ind w:left="-171" w:right="-18"/>
              <w:jc w:val="right"/>
              <w:rPr>
                <w:szCs w:val="22"/>
                <w:lang w:eastAsia="en-GB"/>
              </w:rPr>
            </w:pPr>
          </w:p>
        </w:tc>
        <w:tc>
          <w:tcPr>
            <w:tcW w:w="1125" w:type="dxa"/>
            <w:tcBorders>
              <w:top w:val="nil"/>
              <w:left w:val="nil"/>
              <w:bottom w:val="nil"/>
              <w:right w:val="nil"/>
            </w:tcBorders>
          </w:tcPr>
          <w:p w14:paraId="6110EC48" w14:textId="1528C910" w:rsidR="009E3760" w:rsidRPr="009E3760" w:rsidRDefault="00AE29B8" w:rsidP="0002629C">
            <w:pPr>
              <w:tabs>
                <w:tab w:val="left" w:pos="453"/>
              </w:tabs>
              <w:ind w:left="-171" w:right="-86"/>
              <w:jc w:val="right"/>
              <w:rPr>
                <w:szCs w:val="22"/>
                <w:lang w:eastAsia="en-GB"/>
              </w:rPr>
            </w:pPr>
            <w:r>
              <w:rPr>
                <w:szCs w:val="22"/>
                <w:lang w:eastAsia="en-GB"/>
              </w:rPr>
              <w:t>(14,454)</w:t>
            </w:r>
          </w:p>
        </w:tc>
        <w:tc>
          <w:tcPr>
            <w:tcW w:w="289" w:type="dxa"/>
          </w:tcPr>
          <w:p w14:paraId="303AF44C" w14:textId="77777777" w:rsidR="009E3760" w:rsidRPr="009E3760" w:rsidRDefault="009E3760" w:rsidP="009E3760">
            <w:pPr>
              <w:ind w:left="-171" w:right="-18"/>
              <w:jc w:val="right"/>
              <w:rPr>
                <w:szCs w:val="22"/>
                <w:lang w:eastAsia="en-GB"/>
              </w:rPr>
            </w:pPr>
          </w:p>
        </w:tc>
        <w:tc>
          <w:tcPr>
            <w:tcW w:w="1341" w:type="dxa"/>
            <w:tcBorders>
              <w:top w:val="nil"/>
              <w:left w:val="nil"/>
              <w:right w:val="nil"/>
            </w:tcBorders>
          </w:tcPr>
          <w:p w14:paraId="61456923" w14:textId="1A8BDE1C" w:rsidR="009E3760" w:rsidRPr="009E3760" w:rsidRDefault="00AE29B8" w:rsidP="009E3760">
            <w:pPr>
              <w:tabs>
                <w:tab w:val="left" w:pos="784"/>
              </w:tabs>
              <w:ind w:left="-171" w:right="-18"/>
              <w:jc w:val="right"/>
              <w:rPr>
                <w:szCs w:val="22"/>
                <w:lang w:eastAsia="en-GB"/>
              </w:rPr>
            </w:pPr>
            <w:r>
              <w:rPr>
                <w:szCs w:val="22"/>
                <w:lang w:eastAsia="en-GB"/>
              </w:rPr>
              <w:t>1,257,743</w:t>
            </w:r>
          </w:p>
        </w:tc>
      </w:tr>
      <w:tr w:rsidR="009E3760" w:rsidRPr="00CA477C" w14:paraId="44F72AFE" w14:textId="77777777" w:rsidTr="00307042">
        <w:trPr>
          <w:trHeight w:val="20"/>
        </w:trPr>
        <w:tc>
          <w:tcPr>
            <w:tcW w:w="4961" w:type="dxa"/>
            <w:vAlign w:val="bottom"/>
          </w:tcPr>
          <w:p w14:paraId="50E4CB37" w14:textId="77777777" w:rsidR="009E3760" w:rsidRDefault="009E3760" w:rsidP="009E3760">
            <w:pPr>
              <w:ind w:hanging="8"/>
              <w:rPr>
                <w:rFonts w:eastAsia="Arial"/>
                <w:szCs w:val="22"/>
                <w:lang w:eastAsia="en-GB"/>
              </w:rPr>
            </w:pPr>
            <w:r w:rsidRPr="00CA477C">
              <w:rPr>
                <w:rFonts w:eastAsia="Arial"/>
                <w:szCs w:val="22"/>
                <w:lang w:eastAsia="en-GB"/>
              </w:rPr>
              <w:t>Selling and administrative expenses</w:t>
            </w:r>
          </w:p>
          <w:p w14:paraId="14FBA5C1" w14:textId="32A990BA" w:rsidR="009E3760" w:rsidRPr="00CA477C" w:rsidRDefault="009E3760" w:rsidP="009E3760">
            <w:pPr>
              <w:ind w:hanging="8"/>
              <w:rPr>
                <w:rFonts w:eastAsia="Arial"/>
                <w:szCs w:val="22"/>
                <w:lang w:eastAsia="en-GB"/>
              </w:rPr>
            </w:pPr>
            <w:r>
              <w:rPr>
                <w:rFonts w:eastAsia="Arial"/>
                <w:szCs w:val="22"/>
                <w:lang w:eastAsia="en-GB"/>
              </w:rPr>
              <w:t xml:space="preserve">    (</w:t>
            </w:r>
            <w:r w:rsidRPr="004029EB">
              <w:rPr>
                <w:rFonts w:eastAsia="Arial"/>
                <w:szCs w:val="22"/>
                <w:lang w:eastAsia="en-GB"/>
              </w:rPr>
              <w:t>including impairment of financial assets</w:t>
            </w:r>
            <w:r>
              <w:rPr>
                <w:rFonts w:eastAsia="Arial"/>
                <w:szCs w:val="22"/>
                <w:lang w:eastAsia="en-GB"/>
              </w:rPr>
              <w:t>)</w:t>
            </w:r>
          </w:p>
        </w:tc>
        <w:tc>
          <w:tcPr>
            <w:tcW w:w="1216" w:type="dxa"/>
            <w:vAlign w:val="bottom"/>
          </w:tcPr>
          <w:p w14:paraId="15128C52" w14:textId="77777777" w:rsidR="009E3760" w:rsidRPr="00CA477C" w:rsidRDefault="009E3760" w:rsidP="009E3760">
            <w:pPr>
              <w:ind w:right="-72"/>
              <w:jc w:val="right"/>
              <w:rPr>
                <w:rFonts w:eastAsia="Arial"/>
                <w:szCs w:val="22"/>
                <w:lang w:eastAsia="en-GB"/>
              </w:rPr>
            </w:pPr>
          </w:p>
        </w:tc>
        <w:tc>
          <w:tcPr>
            <w:tcW w:w="258" w:type="dxa"/>
          </w:tcPr>
          <w:p w14:paraId="6A473733" w14:textId="77777777" w:rsidR="009E3760" w:rsidRPr="00CA477C" w:rsidRDefault="009E3760" w:rsidP="009E3760">
            <w:pPr>
              <w:ind w:right="-72"/>
              <w:jc w:val="right"/>
              <w:rPr>
                <w:rFonts w:eastAsia="Arial"/>
                <w:szCs w:val="22"/>
                <w:lang w:eastAsia="en-GB"/>
              </w:rPr>
            </w:pPr>
          </w:p>
        </w:tc>
        <w:tc>
          <w:tcPr>
            <w:tcW w:w="1125" w:type="dxa"/>
            <w:vAlign w:val="bottom"/>
          </w:tcPr>
          <w:p w14:paraId="039DE9E7" w14:textId="726D684D" w:rsidR="009E3760" w:rsidRPr="00CA477C" w:rsidRDefault="009E3760" w:rsidP="009E3760">
            <w:pPr>
              <w:ind w:right="-72"/>
              <w:jc w:val="right"/>
              <w:rPr>
                <w:rFonts w:eastAsia="Arial"/>
                <w:szCs w:val="22"/>
                <w:lang w:eastAsia="en-GB"/>
              </w:rPr>
            </w:pPr>
          </w:p>
        </w:tc>
        <w:tc>
          <w:tcPr>
            <w:tcW w:w="289" w:type="dxa"/>
          </w:tcPr>
          <w:p w14:paraId="79400EC9" w14:textId="77777777" w:rsidR="009E3760" w:rsidRPr="00CA477C" w:rsidRDefault="009E3760" w:rsidP="009E3760">
            <w:pPr>
              <w:ind w:right="-72"/>
              <w:jc w:val="right"/>
              <w:rPr>
                <w:rFonts w:eastAsia="Arial"/>
                <w:szCs w:val="22"/>
                <w:lang w:eastAsia="en-GB"/>
              </w:rPr>
            </w:pPr>
          </w:p>
        </w:tc>
        <w:tc>
          <w:tcPr>
            <w:tcW w:w="1341" w:type="dxa"/>
            <w:tcBorders>
              <w:bottom w:val="single" w:sz="4" w:space="0" w:color="000000"/>
            </w:tcBorders>
            <w:vAlign w:val="bottom"/>
          </w:tcPr>
          <w:p w14:paraId="5C22FAAA" w14:textId="340FCABB" w:rsidR="009E3760" w:rsidRPr="00E14951" w:rsidRDefault="00AE29B8" w:rsidP="001C30D6">
            <w:pPr>
              <w:tabs>
                <w:tab w:val="left" w:pos="784"/>
                <w:tab w:val="left" w:pos="1040"/>
              </w:tabs>
              <w:ind w:left="-171" w:right="-87"/>
              <w:jc w:val="right"/>
              <w:rPr>
                <w:rFonts w:eastAsia="Arial"/>
              </w:rPr>
            </w:pPr>
            <w:r>
              <w:rPr>
                <w:rFonts w:eastAsia="Arial"/>
              </w:rPr>
              <w:t>(495,432)</w:t>
            </w:r>
          </w:p>
        </w:tc>
      </w:tr>
      <w:tr w:rsidR="009E3760" w:rsidRPr="00CA477C" w14:paraId="7986FC60" w14:textId="77777777" w:rsidTr="00307042">
        <w:trPr>
          <w:trHeight w:val="20"/>
        </w:trPr>
        <w:tc>
          <w:tcPr>
            <w:tcW w:w="4961" w:type="dxa"/>
            <w:vAlign w:val="bottom"/>
          </w:tcPr>
          <w:p w14:paraId="593926F1" w14:textId="77777777" w:rsidR="009E3760" w:rsidRPr="00CA477C" w:rsidRDefault="009E3760" w:rsidP="009E3760">
            <w:pPr>
              <w:ind w:hanging="8"/>
              <w:rPr>
                <w:rFonts w:eastAsia="Arial"/>
                <w:szCs w:val="22"/>
                <w:lang w:eastAsia="en-GB"/>
              </w:rPr>
            </w:pPr>
          </w:p>
        </w:tc>
        <w:tc>
          <w:tcPr>
            <w:tcW w:w="1216" w:type="dxa"/>
            <w:vAlign w:val="bottom"/>
          </w:tcPr>
          <w:p w14:paraId="0097CF22" w14:textId="77777777" w:rsidR="009E3760" w:rsidRPr="00CA477C" w:rsidRDefault="009E3760" w:rsidP="009E3760">
            <w:pPr>
              <w:ind w:right="-72"/>
              <w:jc w:val="right"/>
              <w:rPr>
                <w:rFonts w:eastAsia="Arial"/>
                <w:szCs w:val="22"/>
                <w:lang w:eastAsia="en-GB"/>
              </w:rPr>
            </w:pPr>
          </w:p>
        </w:tc>
        <w:tc>
          <w:tcPr>
            <w:tcW w:w="258" w:type="dxa"/>
          </w:tcPr>
          <w:p w14:paraId="0D104271" w14:textId="77777777" w:rsidR="009E3760" w:rsidRPr="00CA477C" w:rsidRDefault="009E3760" w:rsidP="009E3760">
            <w:pPr>
              <w:ind w:right="-72"/>
              <w:jc w:val="right"/>
              <w:rPr>
                <w:rFonts w:eastAsia="Arial"/>
                <w:szCs w:val="22"/>
                <w:lang w:eastAsia="en-GB"/>
              </w:rPr>
            </w:pPr>
          </w:p>
        </w:tc>
        <w:tc>
          <w:tcPr>
            <w:tcW w:w="1125" w:type="dxa"/>
            <w:vAlign w:val="bottom"/>
          </w:tcPr>
          <w:p w14:paraId="5AF20E30" w14:textId="491D88A7" w:rsidR="009E3760" w:rsidRPr="00CA477C" w:rsidRDefault="009E3760" w:rsidP="009E3760">
            <w:pPr>
              <w:ind w:right="-72"/>
              <w:jc w:val="right"/>
              <w:rPr>
                <w:rFonts w:eastAsia="Arial"/>
                <w:szCs w:val="22"/>
                <w:lang w:eastAsia="en-GB"/>
              </w:rPr>
            </w:pPr>
          </w:p>
        </w:tc>
        <w:tc>
          <w:tcPr>
            <w:tcW w:w="289" w:type="dxa"/>
          </w:tcPr>
          <w:p w14:paraId="50FA71DE" w14:textId="77777777" w:rsidR="009E3760" w:rsidRPr="00CA477C" w:rsidRDefault="009E3760" w:rsidP="009E3760">
            <w:pPr>
              <w:ind w:right="-72"/>
              <w:jc w:val="right"/>
              <w:rPr>
                <w:rFonts w:eastAsia="Arial"/>
                <w:szCs w:val="22"/>
                <w:lang w:eastAsia="en-GB"/>
              </w:rPr>
            </w:pPr>
          </w:p>
        </w:tc>
        <w:tc>
          <w:tcPr>
            <w:tcW w:w="1341" w:type="dxa"/>
            <w:vAlign w:val="bottom"/>
          </w:tcPr>
          <w:p w14:paraId="1317222E" w14:textId="29843BE4" w:rsidR="009E3760" w:rsidRPr="00E14951" w:rsidRDefault="009E3760" w:rsidP="009E3760">
            <w:pPr>
              <w:tabs>
                <w:tab w:val="left" w:pos="784"/>
              </w:tabs>
              <w:ind w:left="-171" w:right="-18"/>
              <w:jc w:val="right"/>
              <w:rPr>
                <w:rFonts w:eastAsia="Arial"/>
              </w:rPr>
            </w:pPr>
          </w:p>
        </w:tc>
      </w:tr>
      <w:tr w:rsidR="0065597B" w:rsidRPr="00CA477C" w14:paraId="42B19720" w14:textId="77777777" w:rsidTr="003F001D">
        <w:trPr>
          <w:trHeight w:val="20"/>
        </w:trPr>
        <w:tc>
          <w:tcPr>
            <w:tcW w:w="4961" w:type="dxa"/>
            <w:vAlign w:val="bottom"/>
          </w:tcPr>
          <w:p w14:paraId="4A8CDB85" w14:textId="4D990A9F" w:rsidR="0065597B" w:rsidRPr="00CA477C" w:rsidRDefault="0065597B" w:rsidP="0065597B">
            <w:pPr>
              <w:ind w:right="-72" w:hanging="8"/>
              <w:rPr>
                <w:rFonts w:eastAsia="Arial"/>
                <w:szCs w:val="22"/>
                <w:lang w:eastAsia="en-GB"/>
              </w:rPr>
            </w:pPr>
            <w:r w:rsidRPr="00CA477C">
              <w:rPr>
                <w:rFonts w:eastAsia="Arial"/>
                <w:b/>
                <w:szCs w:val="22"/>
                <w:lang w:eastAsia="en-GB"/>
              </w:rPr>
              <w:t>Operating profit</w:t>
            </w:r>
            <w:r w:rsidRPr="00CA477C">
              <w:rPr>
                <w:rFonts w:eastAsia="Arial"/>
                <w:szCs w:val="22"/>
                <w:lang w:eastAsia="en-GB"/>
              </w:rPr>
              <w:t xml:space="preserve"> </w:t>
            </w:r>
          </w:p>
        </w:tc>
        <w:tc>
          <w:tcPr>
            <w:tcW w:w="1216" w:type="dxa"/>
            <w:vAlign w:val="bottom"/>
          </w:tcPr>
          <w:p w14:paraId="18CE65D8" w14:textId="77777777" w:rsidR="0065597B" w:rsidRPr="00CA477C" w:rsidRDefault="0065597B" w:rsidP="0065597B">
            <w:pPr>
              <w:ind w:right="-72"/>
              <w:jc w:val="right"/>
              <w:rPr>
                <w:rFonts w:eastAsia="Arial"/>
                <w:szCs w:val="22"/>
                <w:lang w:eastAsia="en-GB"/>
              </w:rPr>
            </w:pPr>
          </w:p>
        </w:tc>
        <w:tc>
          <w:tcPr>
            <w:tcW w:w="258" w:type="dxa"/>
          </w:tcPr>
          <w:p w14:paraId="5BDBF3CD" w14:textId="77777777" w:rsidR="0065597B" w:rsidRPr="00CA477C" w:rsidRDefault="0065597B" w:rsidP="0065597B">
            <w:pPr>
              <w:ind w:right="-72"/>
              <w:jc w:val="right"/>
              <w:rPr>
                <w:rFonts w:eastAsia="Arial"/>
                <w:szCs w:val="22"/>
                <w:lang w:eastAsia="en-GB"/>
              </w:rPr>
            </w:pPr>
          </w:p>
        </w:tc>
        <w:tc>
          <w:tcPr>
            <w:tcW w:w="1125" w:type="dxa"/>
            <w:vAlign w:val="bottom"/>
          </w:tcPr>
          <w:p w14:paraId="4125D1DB" w14:textId="43D19F60" w:rsidR="0065597B" w:rsidRPr="00CA477C" w:rsidRDefault="0065597B" w:rsidP="0065597B">
            <w:pPr>
              <w:ind w:right="-72"/>
              <w:jc w:val="right"/>
              <w:rPr>
                <w:rFonts w:eastAsia="Arial"/>
                <w:szCs w:val="22"/>
                <w:lang w:eastAsia="en-GB"/>
              </w:rPr>
            </w:pPr>
          </w:p>
        </w:tc>
        <w:tc>
          <w:tcPr>
            <w:tcW w:w="289" w:type="dxa"/>
          </w:tcPr>
          <w:p w14:paraId="1ED9AFC3" w14:textId="77777777" w:rsidR="0065597B" w:rsidRPr="00CA477C" w:rsidRDefault="0065597B" w:rsidP="0065597B">
            <w:pPr>
              <w:ind w:right="-72"/>
              <w:jc w:val="right"/>
              <w:rPr>
                <w:rFonts w:eastAsia="Arial"/>
                <w:szCs w:val="22"/>
                <w:lang w:eastAsia="en-GB"/>
              </w:rPr>
            </w:pPr>
          </w:p>
        </w:tc>
        <w:tc>
          <w:tcPr>
            <w:tcW w:w="1341" w:type="dxa"/>
            <w:tcBorders>
              <w:left w:val="nil"/>
              <w:right w:val="nil"/>
            </w:tcBorders>
          </w:tcPr>
          <w:p w14:paraId="62F095D9" w14:textId="0ABD4D51" w:rsidR="0065597B" w:rsidRPr="006C787D" w:rsidRDefault="0065597B" w:rsidP="0065597B">
            <w:pPr>
              <w:ind w:left="-171" w:right="-18"/>
              <w:jc w:val="right"/>
              <w:rPr>
                <w:szCs w:val="22"/>
                <w:lang w:eastAsia="en-GB"/>
              </w:rPr>
            </w:pPr>
            <w:r w:rsidRPr="004A3DF9">
              <w:rPr>
                <w:szCs w:val="22"/>
                <w:lang w:eastAsia="en-GB"/>
              </w:rPr>
              <w:t>762,311</w:t>
            </w:r>
          </w:p>
        </w:tc>
      </w:tr>
      <w:tr w:rsidR="0065597B" w:rsidRPr="00CA477C" w14:paraId="0C4B077D" w14:textId="77777777" w:rsidTr="003F001D">
        <w:trPr>
          <w:trHeight w:val="20"/>
        </w:trPr>
        <w:tc>
          <w:tcPr>
            <w:tcW w:w="4961" w:type="dxa"/>
            <w:vAlign w:val="bottom"/>
          </w:tcPr>
          <w:p w14:paraId="6049A221" w14:textId="7F350029" w:rsidR="0065597B" w:rsidRPr="00CA477C" w:rsidRDefault="0065597B" w:rsidP="0065597B">
            <w:pPr>
              <w:ind w:right="-72" w:hanging="8"/>
              <w:rPr>
                <w:rFonts w:eastAsia="Arial"/>
                <w:b/>
                <w:szCs w:val="22"/>
                <w:lang w:eastAsia="en-GB"/>
              </w:rPr>
            </w:pPr>
            <w:r w:rsidRPr="00CA477C">
              <w:rPr>
                <w:rFonts w:eastAsia="Arial"/>
                <w:szCs w:val="22"/>
                <w:lang w:eastAsia="en-GB"/>
              </w:rPr>
              <w:t>Other income</w:t>
            </w:r>
          </w:p>
        </w:tc>
        <w:tc>
          <w:tcPr>
            <w:tcW w:w="1216" w:type="dxa"/>
            <w:vAlign w:val="bottom"/>
          </w:tcPr>
          <w:p w14:paraId="03DDC334" w14:textId="77777777" w:rsidR="0065597B" w:rsidRPr="00CA477C" w:rsidRDefault="0065597B" w:rsidP="0065597B">
            <w:pPr>
              <w:ind w:right="-72"/>
              <w:jc w:val="right"/>
              <w:rPr>
                <w:rFonts w:eastAsia="Arial"/>
                <w:szCs w:val="22"/>
                <w:lang w:eastAsia="en-GB"/>
              </w:rPr>
            </w:pPr>
          </w:p>
        </w:tc>
        <w:tc>
          <w:tcPr>
            <w:tcW w:w="258" w:type="dxa"/>
          </w:tcPr>
          <w:p w14:paraId="6D9654FD" w14:textId="77777777" w:rsidR="0065597B" w:rsidRPr="00CA477C" w:rsidRDefault="0065597B" w:rsidP="0065597B">
            <w:pPr>
              <w:ind w:right="-72"/>
              <w:jc w:val="right"/>
              <w:rPr>
                <w:rFonts w:eastAsia="Arial"/>
                <w:szCs w:val="22"/>
                <w:lang w:eastAsia="en-GB"/>
              </w:rPr>
            </w:pPr>
          </w:p>
        </w:tc>
        <w:tc>
          <w:tcPr>
            <w:tcW w:w="1125" w:type="dxa"/>
            <w:vAlign w:val="bottom"/>
          </w:tcPr>
          <w:p w14:paraId="3B476978" w14:textId="77777777" w:rsidR="0065597B" w:rsidRPr="00CA477C" w:rsidRDefault="0065597B" w:rsidP="0065597B">
            <w:pPr>
              <w:ind w:right="-72"/>
              <w:jc w:val="right"/>
              <w:rPr>
                <w:rFonts w:eastAsia="Arial"/>
                <w:szCs w:val="22"/>
                <w:lang w:eastAsia="en-GB"/>
              </w:rPr>
            </w:pPr>
          </w:p>
        </w:tc>
        <w:tc>
          <w:tcPr>
            <w:tcW w:w="289" w:type="dxa"/>
          </w:tcPr>
          <w:p w14:paraId="3DA5E84D" w14:textId="77777777" w:rsidR="0065597B" w:rsidRPr="00CA477C" w:rsidRDefault="0065597B" w:rsidP="0065597B">
            <w:pPr>
              <w:ind w:right="-72"/>
              <w:jc w:val="right"/>
              <w:rPr>
                <w:rFonts w:eastAsia="Arial"/>
                <w:szCs w:val="22"/>
                <w:lang w:eastAsia="en-GB"/>
              </w:rPr>
            </w:pPr>
          </w:p>
        </w:tc>
        <w:tc>
          <w:tcPr>
            <w:tcW w:w="1341" w:type="dxa"/>
            <w:tcBorders>
              <w:left w:val="nil"/>
              <w:bottom w:val="nil"/>
              <w:right w:val="nil"/>
            </w:tcBorders>
          </w:tcPr>
          <w:p w14:paraId="20CDA54C" w14:textId="1B4BE1E3" w:rsidR="0065597B" w:rsidRPr="006C787D" w:rsidRDefault="0065597B" w:rsidP="0065597B">
            <w:pPr>
              <w:ind w:left="-171" w:right="-18"/>
              <w:jc w:val="right"/>
              <w:rPr>
                <w:szCs w:val="22"/>
                <w:lang w:eastAsia="en-GB"/>
              </w:rPr>
            </w:pPr>
            <w:r w:rsidRPr="004A3DF9">
              <w:rPr>
                <w:szCs w:val="22"/>
                <w:lang w:eastAsia="en-GB"/>
              </w:rPr>
              <w:t>135,876</w:t>
            </w:r>
          </w:p>
        </w:tc>
      </w:tr>
      <w:tr w:rsidR="0065597B" w:rsidRPr="00CA477C" w14:paraId="0BB300E2" w14:textId="77777777" w:rsidTr="003F001D">
        <w:trPr>
          <w:trHeight w:val="20"/>
        </w:trPr>
        <w:tc>
          <w:tcPr>
            <w:tcW w:w="4961" w:type="dxa"/>
            <w:vAlign w:val="bottom"/>
          </w:tcPr>
          <w:p w14:paraId="39A071DE" w14:textId="0996324A" w:rsidR="0065597B" w:rsidRPr="00CA477C" w:rsidRDefault="0065597B" w:rsidP="0065597B">
            <w:pPr>
              <w:ind w:right="-72" w:hanging="8"/>
              <w:rPr>
                <w:rFonts w:eastAsia="Arial"/>
                <w:b/>
                <w:szCs w:val="22"/>
                <w:lang w:eastAsia="en-GB"/>
              </w:rPr>
            </w:pPr>
            <w:r>
              <w:rPr>
                <w:rFonts w:eastAsia="Arial"/>
                <w:szCs w:val="22"/>
                <w:lang w:eastAsia="en-GB"/>
              </w:rPr>
              <w:t>Other gains (losses), net</w:t>
            </w:r>
          </w:p>
        </w:tc>
        <w:tc>
          <w:tcPr>
            <w:tcW w:w="1216" w:type="dxa"/>
            <w:vAlign w:val="bottom"/>
          </w:tcPr>
          <w:p w14:paraId="5B3D29C3" w14:textId="77777777" w:rsidR="0065597B" w:rsidRPr="00CA477C" w:rsidRDefault="0065597B" w:rsidP="0065597B">
            <w:pPr>
              <w:ind w:right="-72"/>
              <w:jc w:val="right"/>
              <w:rPr>
                <w:rFonts w:eastAsia="Arial"/>
                <w:szCs w:val="22"/>
                <w:lang w:eastAsia="en-GB"/>
              </w:rPr>
            </w:pPr>
          </w:p>
        </w:tc>
        <w:tc>
          <w:tcPr>
            <w:tcW w:w="258" w:type="dxa"/>
          </w:tcPr>
          <w:p w14:paraId="54780F0E" w14:textId="77777777" w:rsidR="0065597B" w:rsidRPr="00CA477C" w:rsidRDefault="0065597B" w:rsidP="0065597B">
            <w:pPr>
              <w:ind w:right="-72"/>
              <w:jc w:val="right"/>
              <w:rPr>
                <w:rFonts w:eastAsia="Arial"/>
                <w:szCs w:val="22"/>
                <w:lang w:eastAsia="en-GB"/>
              </w:rPr>
            </w:pPr>
          </w:p>
        </w:tc>
        <w:tc>
          <w:tcPr>
            <w:tcW w:w="1125" w:type="dxa"/>
            <w:vAlign w:val="bottom"/>
          </w:tcPr>
          <w:p w14:paraId="1CE67789" w14:textId="77777777" w:rsidR="0065597B" w:rsidRPr="00CA477C" w:rsidRDefault="0065597B" w:rsidP="0065597B">
            <w:pPr>
              <w:ind w:right="-72"/>
              <w:jc w:val="right"/>
              <w:rPr>
                <w:rFonts w:eastAsia="Arial"/>
                <w:szCs w:val="22"/>
                <w:lang w:eastAsia="en-GB"/>
              </w:rPr>
            </w:pPr>
          </w:p>
        </w:tc>
        <w:tc>
          <w:tcPr>
            <w:tcW w:w="289" w:type="dxa"/>
          </w:tcPr>
          <w:p w14:paraId="50848861" w14:textId="77777777" w:rsidR="0065597B" w:rsidRPr="00CA477C" w:rsidRDefault="0065597B" w:rsidP="0065597B">
            <w:pPr>
              <w:ind w:right="-72"/>
              <w:jc w:val="right"/>
              <w:rPr>
                <w:rFonts w:eastAsia="Arial"/>
                <w:szCs w:val="22"/>
                <w:lang w:eastAsia="en-GB"/>
              </w:rPr>
            </w:pPr>
          </w:p>
        </w:tc>
        <w:tc>
          <w:tcPr>
            <w:tcW w:w="1341" w:type="dxa"/>
            <w:tcBorders>
              <w:left w:val="nil"/>
              <w:right w:val="nil"/>
            </w:tcBorders>
          </w:tcPr>
          <w:p w14:paraId="0770C144" w14:textId="4925838D" w:rsidR="0065597B" w:rsidRPr="006C787D" w:rsidRDefault="0065597B" w:rsidP="004A3DF9">
            <w:pPr>
              <w:ind w:left="-171" w:right="-18"/>
              <w:jc w:val="right"/>
              <w:rPr>
                <w:szCs w:val="22"/>
                <w:lang w:eastAsia="en-GB"/>
              </w:rPr>
            </w:pPr>
            <w:r w:rsidRPr="004A3DF9">
              <w:rPr>
                <w:szCs w:val="22"/>
                <w:lang w:eastAsia="en-GB"/>
              </w:rPr>
              <w:t xml:space="preserve">8,679 </w:t>
            </w:r>
          </w:p>
        </w:tc>
      </w:tr>
      <w:tr w:rsidR="0065597B" w:rsidRPr="00CA477C" w14:paraId="7A6D0C61" w14:textId="77777777" w:rsidTr="003F001D">
        <w:trPr>
          <w:trHeight w:val="20"/>
        </w:trPr>
        <w:tc>
          <w:tcPr>
            <w:tcW w:w="4961" w:type="dxa"/>
            <w:vAlign w:val="bottom"/>
          </w:tcPr>
          <w:p w14:paraId="495B6279" w14:textId="77777777" w:rsidR="0065597B" w:rsidRPr="00CA477C" w:rsidRDefault="0065597B" w:rsidP="0065597B">
            <w:pPr>
              <w:ind w:hanging="8"/>
              <w:rPr>
                <w:rFonts w:eastAsia="Arial"/>
                <w:szCs w:val="22"/>
                <w:lang w:eastAsia="en-GB"/>
              </w:rPr>
            </w:pPr>
            <w:r w:rsidRPr="00CA477C">
              <w:rPr>
                <w:rFonts w:eastAsia="Arial"/>
                <w:szCs w:val="22"/>
                <w:lang w:eastAsia="en-GB"/>
              </w:rPr>
              <w:t>Finance costs</w:t>
            </w:r>
          </w:p>
        </w:tc>
        <w:tc>
          <w:tcPr>
            <w:tcW w:w="1216" w:type="dxa"/>
            <w:vAlign w:val="bottom"/>
          </w:tcPr>
          <w:p w14:paraId="51DDA89A" w14:textId="77777777" w:rsidR="0065597B" w:rsidRPr="00CA477C" w:rsidRDefault="0065597B" w:rsidP="0065597B">
            <w:pPr>
              <w:ind w:right="-72"/>
              <w:jc w:val="right"/>
              <w:rPr>
                <w:rFonts w:eastAsia="Arial"/>
                <w:szCs w:val="22"/>
                <w:lang w:eastAsia="en-GB"/>
              </w:rPr>
            </w:pPr>
          </w:p>
        </w:tc>
        <w:tc>
          <w:tcPr>
            <w:tcW w:w="258" w:type="dxa"/>
          </w:tcPr>
          <w:p w14:paraId="3F9A0452" w14:textId="77777777" w:rsidR="0065597B" w:rsidRPr="00CA477C" w:rsidRDefault="0065597B" w:rsidP="0065597B">
            <w:pPr>
              <w:ind w:right="-72"/>
              <w:jc w:val="right"/>
              <w:rPr>
                <w:rFonts w:eastAsia="Arial"/>
                <w:szCs w:val="22"/>
                <w:lang w:eastAsia="en-GB"/>
              </w:rPr>
            </w:pPr>
          </w:p>
        </w:tc>
        <w:tc>
          <w:tcPr>
            <w:tcW w:w="1125" w:type="dxa"/>
            <w:vAlign w:val="bottom"/>
          </w:tcPr>
          <w:p w14:paraId="12A4989B" w14:textId="77777777" w:rsidR="0065597B" w:rsidRPr="00CA477C" w:rsidRDefault="0065597B" w:rsidP="0065597B">
            <w:pPr>
              <w:ind w:right="-72"/>
              <w:jc w:val="right"/>
              <w:rPr>
                <w:rFonts w:eastAsia="Arial"/>
                <w:szCs w:val="22"/>
                <w:lang w:eastAsia="en-GB"/>
              </w:rPr>
            </w:pPr>
          </w:p>
        </w:tc>
        <w:tc>
          <w:tcPr>
            <w:tcW w:w="289" w:type="dxa"/>
          </w:tcPr>
          <w:p w14:paraId="4F7F2B7A" w14:textId="77777777" w:rsidR="0065597B" w:rsidRPr="00CA477C" w:rsidRDefault="0065597B" w:rsidP="0065597B">
            <w:pPr>
              <w:ind w:right="-72"/>
              <w:jc w:val="right"/>
              <w:rPr>
                <w:rFonts w:eastAsia="Arial"/>
                <w:szCs w:val="22"/>
                <w:lang w:eastAsia="en-GB"/>
              </w:rPr>
            </w:pPr>
          </w:p>
        </w:tc>
        <w:tc>
          <w:tcPr>
            <w:tcW w:w="1341" w:type="dxa"/>
            <w:tcBorders>
              <w:top w:val="nil"/>
              <w:left w:val="nil"/>
              <w:right w:val="nil"/>
            </w:tcBorders>
          </w:tcPr>
          <w:p w14:paraId="5CB3D7DC" w14:textId="3F349A01" w:rsidR="0065597B" w:rsidRPr="004A3DF9" w:rsidRDefault="0065597B" w:rsidP="004A3DF9">
            <w:pPr>
              <w:tabs>
                <w:tab w:val="left" w:pos="784"/>
                <w:tab w:val="left" w:pos="1040"/>
              </w:tabs>
              <w:ind w:left="-171" w:right="-87"/>
              <w:jc w:val="right"/>
              <w:rPr>
                <w:rFonts w:eastAsia="Arial"/>
              </w:rPr>
            </w:pPr>
            <w:r w:rsidRPr="004A3DF9">
              <w:rPr>
                <w:rFonts w:eastAsia="Arial"/>
              </w:rPr>
              <w:t>(1,056)</w:t>
            </w:r>
          </w:p>
        </w:tc>
      </w:tr>
      <w:tr w:rsidR="0065597B" w:rsidRPr="00CA477C" w14:paraId="5A5FEFF4" w14:textId="77777777" w:rsidTr="008369AB">
        <w:trPr>
          <w:trHeight w:val="20"/>
        </w:trPr>
        <w:tc>
          <w:tcPr>
            <w:tcW w:w="4961" w:type="dxa"/>
            <w:vAlign w:val="bottom"/>
          </w:tcPr>
          <w:p w14:paraId="1D61A641" w14:textId="77777777" w:rsidR="0065597B" w:rsidRPr="00CA477C" w:rsidRDefault="0065597B" w:rsidP="0065597B">
            <w:pPr>
              <w:ind w:hanging="8"/>
              <w:rPr>
                <w:rFonts w:eastAsia="Arial"/>
                <w:szCs w:val="22"/>
                <w:lang w:eastAsia="en-GB"/>
              </w:rPr>
            </w:pPr>
          </w:p>
        </w:tc>
        <w:tc>
          <w:tcPr>
            <w:tcW w:w="1216" w:type="dxa"/>
            <w:vAlign w:val="bottom"/>
          </w:tcPr>
          <w:p w14:paraId="4633DCFC" w14:textId="77777777" w:rsidR="0065597B" w:rsidRPr="00CA477C" w:rsidRDefault="0065597B" w:rsidP="0065597B">
            <w:pPr>
              <w:ind w:right="-72"/>
              <w:jc w:val="right"/>
              <w:rPr>
                <w:rFonts w:eastAsia="Arial"/>
                <w:szCs w:val="22"/>
                <w:lang w:eastAsia="en-GB"/>
              </w:rPr>
            </w:pPr>
          </w:p>
        </w:tc>
        <w:tc>
          <w:tcPr>
            <w:tcW w:w="258" w:type="dxa"/>
          </w:tcPr>
          <w:p w14:paraId="204358A3" w14:textId="77777777" w:rsidR="0065597B" w:rsidRPr="00CA477C" w:rsidRDefault="0065597B" w:rsidP="0065597B">
            <w:pPr>
              <w:ind w:right="-72"/>
              <w:jc w:val="right"/>
              <w:rPr>
                <w:rFonts w:eastAsia="Arial"/>
                <w:szCs w:val="22"/>
                <w:lang w:eastAsia="en-GB"/>
              </w:rPr>
            </w:pPr>
          </w:p>
        </w:tc>
        <w:tc>
          <w:tcPr>
            <w:tcW w:w="1125" w:type="dxa"/>
            <w:vAlign w:val="bottom"/>
          </w:tcPr>
          <w:p w14:paraId="4EB1936D" w14:textId="45B0874C" w:rsidR="0065597B" w:rsidRPr="00CA477C" w:rsidRDefault="0065597B" w:rsidP="0065597B">
            <w:pPr>
              <w:ind w:right="-72"/>
              <w:jc w:val="right"/>
              <w:rPr>
                <w:rFonts w:eastAsia="Arial"/>
                <w:szCs w:val="22"/>
                <w:lang w:eastAsia="en-GB"/>
              </w:rPr>
            </w:pPr>
          </w:p>
        </w:tc>
        <w:tc>
          <w:tcPr>
            <w:tcW w:w="289" w:type="dxa"/>
          </w:tcPr>
          <w:p w14:paraId="4FE356D2" w14:textId="77777777" w:rsidR="0065597B" w:rsidRPr="00CA477C" w:rsidRDefault="0065597B" w:rsidP="0065597B">
            <w:pPr>
              <w:ind w:right="-72"/>
              <w:jc w:val="right"/>
              <w:rPr>
                <w:rFonts w:eastAsia="Arial"/>
                <w:szCs w:val="22"/>
                <w:lang w:eastAsia="en-GB"/>
              </w:rPr>
            </w:pPr>
          </w:p>
        </w:tc>
        <w:tc>
          <w:tcPr>
            <w:tcW w:w="1341" w:type="dxa"/>
            <w:tcBorders>
              <w:top w:val="single" w:sz="4" w:space="0" w:color="auto"/>
            </w:tcBorders>
            <w:vAlign w:val="bottom"/>
          </w:tcPr>
          <w:p w14:paraId="0D719B4F" w14:textId="77353947" w:rsidR="0065597B" w:rsidRPr="00E14951" w:rsidRDefault="0065597B" w:rsidP="0065597B">
            <w:pPr>
              <w:tabs>
                <w:tab w:val="left" w:pos="784"/>
              </w:tabs>
              <w:ind w:left="-171" w:right="-18"/>
              <w:jc w:val="right"/>
              <w:rPr>
                <w:rFonts w:eastAsia="Arial"/>
              </w:rPr>
            </w:pPr>
          </w:p>
        </w:tc>
      </w:tr>
      <w:tr w:rsidR="0065597B" w:rsidRPr="00CA477C" w14:paraId="6E9A8339" w14:textId="77777777" w:rsidTr="00E32AA7">
        <w:trPr>
          <w:trHeight w:val="20"/>
        </w:trPr>
        <w:tc>
          <w:tcPr>
            <w:tcW w:w="4961" w:type="dxa"/>
            <w:vAlign w:val="bottom"/>
          </w:tcPr>
          <w:p w14:paraId="2D853DB5" w14:textId="77777777" w:rsidR="0065597B" w:rsidRPr="00CA477C" w:rsidRDefault="0065597B" w:rsidP="0065597B">
            <w:pPr>
              <w:ind w:hanging="8"/>
              <w:rPr>
                <w:rFonts w:eastAsia="Arial Bold"/>
                <w:szCs w:val="22"/>
                <w:lang w:eastAsia="en-GB"/>
              </w:rPr>
            </w:pPr>
            <w:r w:rsidRPr="00CA477C">
              <w:rPr>
                <w:rFonts w:eastAsia="Arial Bold"/>
                <w:b/>
                <w:szCs w:val="22"/>
                <w:lang w:eastAsia="en-GB"/>
              </w:rPr>
              <w:t>Profit before income tax</w:t>
            </w:r>
          </w:p>
        </w:tc>
        <w:tc>
          <w:tcPr>
            <w:tcW w:w="1216" w:type="dxa"/>
            <w:vAlign w:val="bottom"/>
          </w:tcPr>
          <w:p w14:paraId="6B9D08F7" w14:textId="77777777" w:rsidR="0065597B" w:rsidRPr="00CA477C" w:rsidRDefault="0065597B" w:rsidP="0065597B">
            <w:pPr>
              <w:ind w:right="-72"/>
              <w:jc w:val="right"/>
              <w:rPr>
                <w:rFonts w:eastAsia="Arial"/>
                <w:szCs w:val="22"/>
                <w:lang w:eastAsia="en-GB"/>
              </w:rPr>
            </w:pPr>
          </w:p>
        </w:tc>
        <w:tc>
          <w:tcPr>
            <w:tcW w:w="258" w:type="dxa"/>
          </w:tcPr>
          <w:p w14:paraId="2F5BAE8D" w14:textId="77777777" w:rsidR="0065597B" w:rsidRPr="00CA477C" w:rsidRDefault="0065597B" w:rsidP="0065597B">
            <w:pPr>
              <w:ind w:right="-72"/>
              <w:jc w:val="right"/>
              <w:rPr>
                <w:rFonts w:eastAsia="Arial"/>
                <w:szCs w:val="22"/>
                <w:lang w:eastAsia="en-GB"/>
              </w:rPr>
            </w:pPr>
          </w:p>
        </w:tc>
        <w:tc>
          <w:tcPr>
            <w:tcW w:w="1125" w:type="dxa"/>
            <w:vAlign w:val="bottom"/>
          </w:tcPr>
          <w:p w14:paraId="026DDF20" w14:textId="52AC1984" w:rsidR="0065597B" w:rsidRPr="00CA477C" w:rsidRDefault="0065597B" w:rsidP="0065597B">
            <w:pPr>
              <w:ind w:right="-72"/>
              <w:jc w:val="right"/>
              <w:rPr>
                <w:rFonts w:eastAsia="Arial"/>
                <w:szCs w:val="22"/>
                <w:lang w:eastAsia="en-GB"/>
              </w:rPr>
            </w:pPr>
          </w:p>
        </w:tc>
        <w:tc>
          <w:tcPr>
            <w:tcW w:w="289" w:type="dxa"/>
          </w:tcPr>
          <w:p w14:paraId="4B567100" w14:textId="77777777" w:rsidR="0065597B" w:rsidRPr="00CA477C" w:rsidRDefault="0065597B" w:rsidP="0065597B">
            <w:pPr>
              <w:ind w:right="-72"/>
              <w:jc w:val="right"/>
              <w:rPr>
                <w:rFonts w:eastAsia="Arial"/>
                <w:szCs w:val="22"/>
                <w:lang w:eastAsia="en-GB"/>
              </w:rPr>
            </w:pPr>
          </w:p>
        </w:tc>
        <w:tc>
          <w:tcPr>
            <w:tcW w:w="1341" w:type="dxa"/>
            <w:tcBorders>
              <w:left w:val="nil"/>
              <w:right w:val="nil"/>
            </w:tcBorders>
          </w:tcPr>
          <w:p w14:paraId="4C15779C" w14:textId="2B2D0F7B" w:rsidR="0065597B" w:rsidRPr="0065597B" w:rsidRDefault="0065597B" w:rsidP="0065597B">
            <w:pPr>
              <w:ind w:left="-171" w:right="-18"/>
              <w:jc w:val="right"/>
              <w:rPr>
                <w:b/>
                <w:bCs/>
                <w:szCs w:val="22"/>
                <w:lang w:eastAsia="en-GB"/>
              </w:rPr>
            </w:pPr>
            <w:r w:rsidRPr="004A3DF9">
              <w:rPr>
                <w:b/>
                <w:bCs/>
                <w:szCs w:val="22"/>
                <w:lang w:eastAsia="en-GB"/>
              </w:rPr>
              <w:t>905,810</w:t>
            </w:r>
          </w:p>
        </w:tc>
      </w:tr>
      <w:tr w:rsidR="0065597B" w:rsidRPr="00CA477C" w14:paraId="06AD0D72" w14:textId="77777777" w:rsidTr="00E32AA7">
        <w:trPr>
          <w:trHeight w:val="20"/>
        </w:trPr>
        <w:tc>
          <w:tcPr>
            <w:tcW w:w="4961" w:type="dxa"/>
            <w:vAlign w:val="bottom"/>
          </w:tcPr>
          <w:p w14:paraId="38A91399" w14:textId="6879247F" w:rsidR="0065597B" w:rsidRPr="00CA477C" w:rsidRDefault="0065597B" w:rsidP="0065597B">
            <w:pPr>
              <w:ind w:hanging="8"/>
              <w:rPr>
                <w:rFonts w:eastAsia="Arial"/>
                <w:szCs w:val="22"/>
                <w:lang w:eastAsia="en-GB"/>
              </w:rPr>
            </w:pPr>
            <w:r w:rsidRPr="00CA477C">
              <w:rPr>
                <w:rFonts w:eastAsia="Arial"/>
                <w:szCs w:val="22"/>
                <w:lang w:eastAsia="en-GB"/>
              </w:rPr>
              <w:t xml:space="preserve">Income tax </w:t>
            </w:r>
            <w:r>
              <w:rPr>
                <w:rFonts w:eastAsia="Arial"/>
                <w:szCs w:val="22"/>
                <w:lang w:eastAsia="en-GB"/>
              </w:rPr>
              <w:t>expense</w:t>
            </w:r>
          </w:p>
        </w:tc>
        <w:tc>
          <w:tcPr>
            <w:tcW w:w="1216" w:type="dxa"/>
            <w:vAlign w:val="bottom"/>
          </w:tcPr>
          <w:p w14:paraId="4961B204" w14:textId="77777777" w:rsidR="0065597B" w:rsidRPr="00CA477C" w:rsidRDefault="0065597B" w:rsidP="0065597B">
            <w:pPr>
              <w:ind w:right="-72"/>
              <w:jc w:val="right"/>
              <w:rPr>
                <w:rFonts w:eastAsia="Arial"/>
                <w:szCs w:val="22"/>
                <w:lang w:eastAsia="en-GB"/>
              </w:rPr>
            </w:pPr>
          </w:p>
        </w:tc>
        <w:tc>
          <w:tcPr>
            <w:tcW w:w="258" w:type="dxa"/>
          </w:tcPr>
          <w:p w14:paraId="30FE714A" w14:textId="77777777" w:rsidR="0065597B" w:rsidRPr="00CA477C" w:rsidRDefault="0065597B" w:rsidP="0065597B">
            <w:pPr>
              <w:ind w:right="-72"/>
              <w:jc w:val="right"/>
              <w:rPr>
                <w:rFonts w:eastAsia="Arial"/>
                <w:szCs w:val="22"/>
                <w:lang w:eastAsia="en-GB"/>
              </w:rPr>
            </w:pPr>
          </w:p>
        </w:tc>
        <w:tc>
          <w:tcPr>
            <w:tcW w:w="1125" w:type="dxa"/>
            <w:vAlign w:val="bottom"/>
          </w:tcPr>
          <w:p w14:paraId="43F730B3" w14:textId="6B4429A4" w:rsidR="0065597B" w:rsidRPr="00CA477C" w:rsidRDefault="0065597B" w:rsidP="0065597B">
            <w:pPr>
              <w:ind w:right="-72"/>
              <w:jc w:val="right"/>
              <w:rPr>
                <w:rFonts w:eastAsia="Arial"/>
                <w:szCs w:val="22"/>
                <w:lang w:eastAsia="en-GB"/>
              </w:rPr>
            </w:pPr>
          </w:p>
        </w:tc>
        <w:tc>
          <w:tcPr>
            <w:tcW w:w="289" w:type="dxa"/>
          </w:tcPr>
          <w:p w14:paraId="1F7ECA97" w14:textId="77777777" w:rsidR="0065597B" w:rsidRPr="00CA477C" w:rsidRDefault="0065597B" w:rsidP="0065597B">
            <w:pPr>
              <w:ind w:right="-72"/>
              <w:jc w:val="right"/>
              <w:rPr>
                <w:rFonts w:eastAsia="Arial"/>
                <w:szCs w:val="22"/>
                <w:lang w:eastAsia="en-GB"/>
              </w:rPr>
            </w:pPr>
          </w:p>
        </w:tc>
        <w:tc>
          <w:tcPr>
            <w:tcW w:w="1341" w:type="dxa"/>
            <w:tcBorders>
              <w:top w:val="nil"/>
              <w:left w:val="nil"/>
              <w:bottom w:val="single" w:sz="4" w:space="0" w:color="auto"/>
              <w:right w:val="nil"/>
            </w:tcBorders>
          </w:tcPr>
          <w:p w14:paraId="7D14166B" w14:textId="7AB7A6D7" w:rsidR="0065597B" w:rsidRPr="00CC7628" w:rsidRDefault="0065597B" w:rsidP="004A3DF9">
            <w:pPr>
              <w:tabs>
                <w:tab w:val="left" w:pos="784"/>
                <w:tab w:val="left" w:pos="1040"/>
              </w:tabs>
              <w:ind w:left="-171" w:right="-87"/>
              <w:jc w:val="right"/>
              <w:rPr>
                <w:szCs w:val="22"/>
                <w:lang w:eastAsia="en-GB"/>
              </w:rPr>
            </w:pPr>
            <w:r w:rsidRPr="004A3DF9">
              <w:rPr>
                <w:szCs w:val="22"/>
                <w:lang w:eastAsia="en-GB"/>
              </w:rPr>
              <w:t>(34,</w:t>
            </w:r>
            <w:r w:rsidRPr="004A3DF9">
              <w:rPr>
                <w:rFonts w:eastAsia="Arial"/>
              </w:rPr>
              <w:t>637</w:t>
            </w:r>
            <w:r w:rsidRPr="004A3DF9">
              <w:rPr>
                <w:szCs w:val="22"/>
                <w:lang w:eastAsia="en-GB"/>
              </w:rPr>
              <w:t>)</w:t>
            </w:r>
          </w:p>
        </w:tc>
      </w:tr>
      <w:tr w:rsidR="0065597B" w:rsidRPr="00CA477C" w14:paraId="489BACA4" w14:textId="77777777" w:rsidTr="00307042">
        <w:trPr>
          <w:trHeight w:val="20"/>
        </w:trPr>
        <w:tc>
          <w:tcPr>
            <w:tcW w:w="4961" w:type="dxa"/>
            <w:vAlign w:val="bottom"/>
          </w:tcPr>
          <w:p w14:paraId="37E98A95" w14:textId="77777777" w:rsidR="0065597B" w:rsidRPr="00CA477C" w:rsidRDefault="0065597B" w:rsidP="0065597B">
            <w:pPr>
              <w:ind w:hanging="8"/>
              <w:rPr>
                <w:rFonts w:eastAsia="Arial"/>
                <w:szCs w:val="22"/>
                <w:lang w:eastAsia="en-GB"/>
              </w:rPr>
            </w:pPr>
          </w:p>
        </w:tc>
        <w:tc>
          <w:tcPr>
            <w:tcW w:w="1216" w:type="dxa"/>
            <w:vAlign w:val="bottom"/>
          </w:tcPr>
          <w:p w14:paraId="15764A80" w14:textId="77777777" w:rsidR="0065597B" w:rsidRPr="00CA477C" w:rsidRDefault="0065597B" w:rsidP="0065597B">
            <w:pPr>
              <w:ind w:right="-72"/>
              <w:jc w:val="right"/>
              <w:rPr>
                <w:rFonts w:eastAsia="Arial"/>
                <w:szCs w:val="22"/>
                <w:lang w:eastAsia="en-GB"/>
              </w:rPr>
            </w:pPr>
          </w:p>
        </w:tc>
        <w:tc>
          <w:tcPr>
            <w:tcW w:w="258" w:type="dxa"/>
          </w:tcPr>
          <w:p w14:paraId="1E868CB6" w14:textId="77777777" w:rsidR="0065597B" w:rsidRPr="00CA477C" w:rsidRDefault="0065597B" w:rsidP="0065597B">
            <w:pPr>
              <w:ind w:right="-72"/>
              <w:jc w:val="right"/>
              <w:rPr>
                <w:rFonts w:eastAsia="Arial"/>
                <w:szCs w:val="22"/>
                <w:lang w:eastAsia="en-GB"/>
              </w:rPr>
            </w:pPr>
          </w:p>
        </w:tc>
        <w:tc>
          <w:tcPr>
            <w:tcW w:w="1125" w:type="dxa"/>
            <w:vAlign w:val="bottom"/>
          </w:tcPr>
          <w:p w14:paraId="7614D834" w14:textId="2C4CEF56" w:rsidR="0065597B" w:rsidRPr="00CA477C" w:rsidRDefault="0065597B" w:rsidP="0065597B">
            <w:pPr>
              <w:ind w:right="-72"/>
              <w:jc w:val="right"/>
              <w:rPr>
                <w:rFonts w:eastAsia="Arial"/>
                <w:szCs w:val="22"/>
                <w:lang w:eastAsia="en-GB"/>
              </w:rPr>
            </w:pPr>
          </w:p>
        </w:tc>
        <w:tc>
          <w:tcPr>
            <w:tcW w:w="289" w:type="dxa"/>
          </w:tcPr>
          <w:p w14:paraId="4143AA7B" w14:textId="77777777" w:rsidR="0065597B" w:rsidRPr="00CA477C" w:rsidRDefault="0065597B" w:rsidP="0065597B">
            <w:pPr>
              <w:ind w:right="-72"/>
              <w:jc w:val="right"/>
              <w:rPr>
                <w:rFonts w:eastAsia="Arial"/>
                <w:szCs w:val="22"/>
                <w:lang w:eastAsia="en-GB"/>
              </w:rPr>
            </w:pPr>
          </w:p>
        </w:tc>
        <w:tc>
          <w:tcPr>
            <w:tcW w:w="1341" w:type="dxa"/>
            <w:tcBorders>
              <w:top w:val="single" w:sz="4" w:space="0" w:color="auto"/>
            </w:tcBorders>
            <w:vAlign w:val="bottom"/>
          </w:tcPr>
          <w:p w14:paraId="18B73C94" w14:textId="5E2EB787" w:rsidR="0065597B" w:rsidRPr="00E14951" w:rsidRDefault="0065597B" w:rsidP="0065597B">
            <w:pPr>
              <w:tabs>
                <w:tab w:val="left" w:pos="784"/>
              </w:tabs>
              <w:ind w:left="-171" w:right="-18"/>
              <w:jc w:val="right"/>
              <w:rPr>
                <w:rFonts w:eastAsia="Arial"/>
              </w:rPr>
            </w:pPr>
          </w:p>
        </w:tc>
      </w:tr>
      <w:tr w:rsidR="0065597B" w:rsidRPr="00CA477C" w14:paraId="23A6C83B" w14:textId="77777777" w:rsidTr="00307042">
        <w:trPr>
          <w:trHeight w:val="20"/>
        </w:trPr>
        <w:tc>
          <w:tcPr>
            <w:tcW w:w="4961" w:type="dxa"/>
            <w:vAlign w:val="bottom"/>
          </w:tcPr>
          <w:p w14:paraId="173AF63C" w14:textId="77777777" w:rsidR="0065597B" w:rsidRPr="00CA477C" w:rsidRDefault="0065597B" w:rsidP="0065597B">
            <w:pPr>
              <w:ind w:right="-1193" w:hanging="8"/>
              <w:rPr>
                <w:rFonts w:eastAsia="Arial"/>
                <w:b/>
                <w:szCs w:val="22"/>
                <w:lang w:eastAsia="en-GB"/>
              </w:rPr>
            </w:pPr>
            <w:r w:rsidRPr="00CA477C">
              <w:rPr>
                <w:rFonts w:eastAsia="Arial"/>
                <w:b/>
                <w:szCs w:val="22"/>
                <w:lang w:eastAsia="en-GB"/>
              </w:rPr>
              <w:t>Profit for the period</w:t>
            </w:r>
          </w:p>
        </w:tc>
        <w:tc>
          <w:tcPr>
            <w:tcW w:w="1216" w:type="dxa"/>
            <w:vAlign w:val="bottom"/>
          </w:tcPr>
          <w:p w14:paraId="4C05096E" w14:textId="77777777" w:rsidR="0065597B" w:rsidRPr="00CA477C" w:rsidRDefault="0065597B" w:rsidP="0065597B">
            <w:pPr>
              <w:ind w:right="-72"/>
              <w:jc w:val="right"/>
              <w:rPr>
                <w:rFonts w:eastAsia="Arial"/>
                <w:szCs w:val="22"/>
                <w:lang w:eastAsia="en-GB"/>
              </w:rPr>
            </w:pPr>
          </w:p>
        </w:tc>
        <w:tc>
          <w:tcPr>
            <w:tcW w:w="258" w:type="dxa"/>
          </w:tcPr>
          <w:p w14:paraId="2C259149" w14:textId="77777777" w:rsidR="0065597B" w:rsidRPr="00CA477C" w:rsidRDefault="0065597B" w:rsidP="0065597B">
            <w:pPr>
              <w:ind w:right="-72"/>
              <w:jc w:val="right"/>
              <w:rPr>
                <w:rFonts w:eastAsia="Arial"/>
                <w:szCs w:val="22"/>
                <w:lang w:eastAsia="en-GB"/>
              </w:rPr>
            </w:pPr>
          </w:p>
        </w:tc>
        <w:tc>
          <w:tcPr>
            <w:tcW w:w="1125" w:type="dxa"/>
            <w:vAlign w:val="bottom"/>
          </w:tcPr>
          <w:p w14:paraId="78478C30" w14:textId="2AD0ED1F" w:rsidR="0065597B" w:rsidRPr="00CA477C" w:rsidRDefault="0065597B" w:rsidP="0065597B">
            <w:pPr>
              <w:ind w:right="-72"/>
              <w:jc w:val="right"/>
              <w:rPr>
                <w:rFonts w:eastAsia="Arial"/>
                <w:szCs w:val="22"/>
                <w:lang w:eastAsia="en-GB"/>
              </w:rPr>
            </w:pPr>
          </w:p>
        </w:tc>
        <w:tc>
          <w:tcPr>
            <w:tcW w:w="289" w:type="dxa"/>
          </w:tcPr>
          <w:p w14:paraId="245D3682" w14:textId="77777777" w:rsidR="0065597B" w:rsidRPr="00CA477C" w:rsidRDefault="0065597B" w:rsidP="0065597B">
            <w:pPr>
              <w:ind w:right="-72"/>
              <w:jc w:val="right"/>
              <w:rPr>
                <w:rFonts w:eastAsia="Arial"/>
                <w:szCs w:val="22"/>
                <w:lang w:eastAsia="en-GB"/>
              </w:rPr>
            </w:pPr>
          </w:p>
        </w:tc>
        <w:tc>
          <w:tcPr>
            <w:tcW w:w="1341" w:type="dxa"/>
            <w:tcBorders>
              <w:bottom w:val="double" w:sz="4" w:space="0" w:color="auto"/>
            </w:tcBorders>
            <w:vAlign w:val="bottom"/>
          </w:tcPr>
          <w:p w14:paraId="6BD9F55C" w14:textId="1EBE27CF" w:rsidR="0065597B" w:rsidRPr="00E14951" w:rsidRDefault="0065597B" w:rsidP="0065597B">
            <w:pPr>
              <w:tabs>
                <w:tab w:val="left" w:pos="784"/>
              </w:tabs>
              <w:ind w:left="-171" w:right="-24"/>
              <w:jc w:val="right"/>
              <w:rPr>
                <w:rFonts w:eastAsia="Arial"/>
                <w:b/>
                <w:bCs/>
              </w:rPr>
            </w:pPr>
            <w:r>
              <w:rPr>
                <w:rFonts w:eastAsia="Arial"/>
                <w:b/>
                <w:bCs/>
              </w:rPr>
              <w:t>871,173</w:t>
            </w:r>
          </w:p>
        </w:tc>
      </w:tr>
      <w:tr w:rsidR="0065597B" w:rsidRPr="00CA477C" w14:paraId="2E2E655D" w14:textId="77777777" w:rsidTr="00307042">
        <w:trPr>
          <w:trHeight w:val="20"/>
        </w:trPr>
        <w:tc>
          <w:tcPr>
            <w:tcW w:w="4961" w:type="dxa"/>
            <w:vAlign w:val="bottom"/>
          </w:tcPr>
          <w:p w14:paraId="505C3202" w14:textId="77777777" w:rsidR="0065597B" w:rsidRPr="00CA477C" w:rsidRDefault="0065597B" w:rsidP="0065597B">
            <w:pPr>
              <w:ind w:right="-1193" w:hanging="8"/>
              <w:rPr>
                <w:rFonts w:eastAsia="Arial"/>
                <w:b/>
                <w:szCs w:val="22"/>
                <w:lang w:eastAsia="en-GB"/>
              </w:rPr>
            </w:pPr>
          </w:p>
        </w:tc>
        <w:tc>
          <w:tcPr>
            <w:tcW w:w="1216" w:type="dxa"/>
            <w:vAlign w:val="bottom"/>
          </w:tcPr>
          <w:p w14:paraId="7BF767DD" w14:textId="77777777" w:rsidR="0065597B" w:rsidRPr="00CA477C" w:rsidRDefault="0065597B" w:rsidP="0065597B">
            <w:pPr>
              <w:ind w:right="-72"/>
              <w:jc w:val="right"/>
              <w:rPr>
                <w:rFonts w:eastAsia="Arial"/>
                <w:szCs w:val="22"/>
                <w:lang w:eastAsia="en-GB"/>
              </w:rPr>
            </w:pPr>
          </w:p>
        </w:tc>
        <w:tc>
          <w:tcPr>
            <w:tcW w:w="258" w:type="dxa"/>
          </w:tcPr>
          <w:p w14:paraId="0B02873E" w14:textId="77777777" w:rsidR="0065597B" w:rsidRPr="00CA477C" w:rsidRDefault="0065597B" w:rsidP="0065597B">
            <w:pPr>
              <w:ind w:right="-72"/>
              <w:jc w:val="right"/>
              <w:rPr>
                <w:rFonts w:eastAsia="Arial"/>
                <w:szCs w:val="22"/>
                <w:lang w:eastAsia="en-GB"/>
              </w:rPr>
            </w:pPr>
          </w:p>
        </w:tc>
        <w:tc>
          <w:tcPr>
            <w:tcW w:w="1125" w:type="dxa"/>
            <w:vAlign w:val="bottom"/>
          </w:tcPr>
          <w:p w14:paraId="5D589420" w14:textId="38435AE3" w:rsidR="0065597B" w:rsidRPr="00CA477C" w:rsidRDefault="0065597B" w:rsidP="0065597B">
            <w:pPr>
              <w:ind w:right="-72"/>
              <w:jc w:val="right"/>
              <w:rPr>
                <w:rFonts w:eastAsia="Arial"/>
                <w:szCs w:val="22"/>
                <w:lang w:eastAsia="en-GB"/>
              </w:rPr>
            </w:pPr>
          </w:p>
        </w:tc>
        <w:tc>
          <w:tcPr>
            <w:tcW w:w="289" w:type="dxa"/>
          </w:tcPr>
          <w:p w14:paraId="65AB5C32" w14:textId="77777777" w:rsidR="0065597B" w:rsidRPr="00CA477C" w:rsidRDefault="0065597B" w:rsidP="0065597B">
            <w:pPr>
              <w:ind w:right="-72"/>
              <w:jc w:val="right"/>
              <w:rPr>
                <w:rFonts w:eastAsia="Arial"/>
                <w:szCs w:val="22"/>
                <w:lang w:eastAsia="en-GB"/>
              </w:rPr>
            </w:pPr>
          </w:p>
        </w:tc>
        <w:tc>
          <w:tcPr>
            <w:tcW w:w="1341" w:type="dxa"/>
            <w:tcBorders>
              <w:top w:val="double" w:sz="4" w:space="0" w:color="auto"/>
            </w:tcBorders>
            <w:vAlign w:val="bottom"/>
          </w:tcPr>
          <w:p w14:paraId="2A377FCB" w14:textId="2700D300" w:rsidR="0065597B" w:rsidRPr="00CA477C" w:rsidRDefault="0065597B" w:rsidP="0065597B">
            <w:pPr>
              <w:ind w:right="-72"/>
              <w:jc w:val="right"/>
              <w:rPr>
                <w:rFonts w:eastAsia="Arial"/>
                <w:szCs w:val="22"/>
                <w:lang w:eastAsia="en-GB"/>
              </w:rPr>
            </w:pPr>
          </w:p>
        </w:tc>
      </w:tr>
      <w:tr w:rsidR="0065597B" w:rsidRPr="00CA477C" w14:paraId="35E7B2E5" w14:textId="77777777" w:rsidTr="00307042">
        <w:trPr>
          <w:trHeight w:val="20"/>
        </w:trPr>
        <w:tc>
          <w:tcPr>
            <w:tcW w:w="4961" w:type="dxa"/>
            <w:vAlign w:val="bottom"/>
          </w:tcPr>
          <w:p w14:paraId="44F379BA" w14:textId="77777777" w:rsidR="0065597B" w:rsidRPr="00CA477C" w:rsidRDefault="0065597B" w:rsidP="0065597B">
            <w:pPr>
              <w:ind w:right="-1193" w:hanging="8"/>
              <w:rPr>
                <w:rFonts w:eastAsia="Arial"/>
                <w:b/>
                <w:szCs w:val="22"/>
                <w:lang w:eastAsia="en-GB"/>
              </w:rPr>
            </w:pPr>
            <w:r w:rsidRPr="00CA477C">
              <w:rPr>
                <w:rFonts w:eastAsia="Arial"/>
                <w:b/>
                <w:szCs w:val="22"/>
                <w:lang w:eastAsia="en-GB"/>
              </w:rPr>
              <w:t>Timing of revenue recognition</w:t>
            </w:r>
          </w:p>
        </w:tc>
        <w:tc>
          <w:tcPr>
            <w:tcW w:w="1216" w:type="dxa"/>
            <w:vAlign w:val="bottom"/>
          </w:tcPr>
          <w:p w14:paraId="4B919F59" w14:textId="77777777" w:rsidR="0065597B" w:rsidRPr="00CA477C" w:rsidRDefault="0065597B" w:rsidP="0065597B">
            <w:pPr>
              <w:ind w:right="-72"/>
              <w:jc w:val="right"/>
              <w:rPr>
                <w:rFonts w:eastAsia="Arial"/>
                <w:szCs w:val="22"/>
                <w:lang w:eastAsia="en-GB"/>
              </w:rPr>
            </w:pPr>
          </w:p>
        </w:tc>
        <w:tc>
          <w:tcPr>
            <w:tcW w:w="258" w:type="dxa"/>
          </w:tcPr>
          <w:p w14:paraId="704B6358" w14:textId="77777777" w:rsidR="0065597B" w:rsidRPr="00CA477C" w:rsidRDefault="0065597B" w:rsidP="0065597B">
            <w:pPr>
              <w:ind w:right="-72"/>
              <w:jc w:val="right"/>
              <w:rPr>
                <w:rFonts w:eastAsia="Arial"/>
                <w:szCs w:val="22"/>
                <w:lang w:eastAsia="en-GB"/>
              </w:rPr>
            </w:pPr>
          </w:p>
        </w:tc>
        <w:tc>
          <w:tcPr>
            <w:tcW w:w="1125" w:type="dxa"/>
            <w:vAlign w:val="bottom"/>
          </w:tcPr>
          <w:p w14:paraId="2C9AFDD0" w14:textId="7B0B01A7" w:rsidR="0065597B" w:rsidRPr="00CA477C" w:rsidRDefault="0065597B" w:rsidP="0065597B">
            <w:pPr>
              <w:ind w:right="-72"/>
              <w:jc w:val="right"/>
              <w:rPr>
                <w:rFonts w:eastAsia="Arial"/>
                <w:szCs w:val="22"/>
                <w:lang w:eastAsia="en-GB"/>
              </w:rPr>
            </w:pPr>
          </w:p>
        </w:tc>
        <w:tc>
          <w:tcPr>
            <w:tcW w:w="289" w:type="dxa"/>
          </w:tcPr>
          <w:p w14:paraId="76842C25" w14:textId="77777777" w:rsidR="0065597B" w:rsidRPr="00CA477C" w:rsidRDefault="0065597B" w:rsidP="0065597B">
            <w:pPr>
              <w:ind w:right="-72"/>
              <w:jc w:val="right"/>
              <w:rPr>
                <w:rFonts w:eastAsia="Arial"/>
                <w:szCs w:val="22"/>
                <w:lang w:eastAsia="en-GB"/>
              </w:rPr>
            </w:pPr>
          </w:p>
        </w:tc>
        <w:tc>
          <w:tcPr>
            <w:tcW w:w="1341" w:type="dxa"/>
            <w:vAlign w:val="bottom"/>
          </w:tcPr>
          <w:p w14:paraId="5107DE4B" w14:textId="79FCE904" w:rsidR="0065597B" w:rsidRPr="00CA477C" w:rsidRDefault="0065597B" w:rsidP="0065597B">
            <w:pPr>
              <w:ind w:right="-72"/>
              <w:jc w:val="right"/>
              <w:rPr>
                <w:rFonts w:eastAsia="Arial"/>
                <w:szCs w:val="22"/>
                <w:lang w:eastAsia="en-GB"/>
              </w:rPr>
            </w:pPr>
          </w:p>
        </w:tc>
      </w:tr>
      <w:tr w:rsidR="0065597B" w:rsidRPr="00CA477C" w14:paraId="18629F19" w14:textId="77777777" w:rsidTr="00307042">
        <w:trPr>
          <w:trHeight w:val="20"/>
        </w:trPr>
        <w:tc>
          <w:tcPr>
            <w:tcW w:w="4961" w:type="dxa"/>
            <w:vAlign w:val="bottom"/>
          </w:tcPr>
          <w:p w14:paraId="14C6D841" w14:textId="77777777" w:rsidR="0065597B" w:rsidRPr="00CA477C" w:rsidRDefault="0065597B" w:rsidP="0065597B">
            <w:pPr>
              <w:ind w:right="-1193" w:hanging="8"/>
              <w:rPr>
                <w:rFonts w:eastAsia="Arial"/>
                <w:b/>
                <w:szCs w:val="22"/>
                <w:lang w:eastAsia="en-GB"/>
              </w:rPr>
            </w:pPr>
            <w:r w:rsidRPr="00CA477C">
              <w:rPr>
                <w:rFonts w:eastAsia="Arial"/>
                <w:szCs w:val="22"/>
                <w:lang w:eastAsia="en-GB"/>
              </w:rPr>
              <w:t>At a point in time</w:t>
            </w:r>
          </w:p>
        </w:tc>
        <w:tc>
          <w:tcPr>
            <w:tcW w:w="1216" w:type="dxa"/>
            <w:tcBorders>
              <w:top w:val="nil"/>
              <w:left w:val="nil"/>
              <w:bottom w:val="double" w:sz="4" w:space="0" w:color="000000"/>
              <w:right w:val="nil"/>
            </w:tcBorders>
          </w:tcPr>
          <w:p w14:paraId="2B630005" w14:textId="70FBE5D3" w:rsidR="0065597B" w:rsidRPr="00A371C6" w:rsidRDefault="0065597B" w:rsidP="0065597B">
            <w:pPr>
              <w:tabs>
                <w:tab w:val="left" w:pos="903"/>
              </w:tabs>
              <w:ind w:right="-26"/>
              <w:jc w:val="right"/>
              <w:rPr>
                <w:rFonts w:eastAsia="Arial"/>
                <w:b/>
                <w:bCs/>
                <w:szCs w:val="22"/>
                <w:lang w:eastAsia="en-GB"/>
              </w:rPr>
            </w:pPr>
            <w:r>
              <w:rPr>
                <w:rFonts w:eastAsia="Arial"/>
                <w:b/>
                <w:bCs/>
                <w:szCs w:val="22"/>
                <w:lang w:eastAsia="en-GB"/>
              </w:rPr>
              <w:t>5,114,9</w:t>
            </w:r>
            <w:r w:rsidR="00FE5A6C">
              <w:rPr>
                <w:rFonts w:eastAsia="Arial" w:cs="Angsana New"/>
                <w:b/>
                <w:bCs/>
                <w:szCs w:val="28"/>
                <w:lang w:val="en-US" w:eastAsia="en-GB" w:bidi="th-TH"/>
              </w:rPr>
              <w:t>9</w:t>
            </w:r>
            <w:r>
              <w:rPr>
                <w:rFonts w:eastAsia="Arial"/>
                <w:b/>
                <w:bCs/>
                <w:szCs w:val="22"/>
                <w:lang w:eastAsia="en-GB"/>
              </w:rPr>
              <w:t>1</w:t>
            </w:r>
          </w:p>
        </w:tc>
        <w:tc>
          <w:tcPr>
            <w:tcW w:w="258" w:type="dxa"/>
            <w:tcBorders>
              <w:top w:val="nil"/>
              <w:left w:val="nil"/>
              <w:right w:val="nil"/>
            </w:tcBorders>
          </w:tcPr>
          <w:p w14:paraId="0435B4CF" w14:textId="77777777" w:rsidR="0065597B" w:rsidRPr="00A371C6" w:rsidRDefault="0065597B" w:rsidP="0065597B">
            <w:pPr>
              <w:ind w:right="-72"/>
              <w:jc w:val="right"/>
              <w:rPr>
                <w:rFonts w:eastAsia="Arial"/>
                <w:b/>
                <w:bCs/>
                <w:szCs w:val="22"/>
                <w:lang w:eastAsia="en-GB"/>
              </w:rPr>
            </w:pPr>
          </w:p>
        </w:tc>
        <w:tc>
          <w:tcPr>
            <w:tcW w:w="1125" w:type="dxa"/>
            <w:tcBorders>
              <w:top w:val="nil"/>
              <w:left w:val="nil"/>
              <w:bottom w:val="double" w:sz="4" w:space="0" w:color="000000"/>
              <w:right w:val="nil"/>
            </w:tcBorders>
          </w:tcPr>
          <w:p w14:paraId="10048175" w14:textId="4B2E307F" w:rsidR="0065597B" w:rsidRPr="00A371C6" w:rsidRDefault="0065597B" w:rsidP="0065597B">
            <w:pPr>
              <w:ind w:right="-26"/>
              <w:jc w:val="right"/>
              <w:rPr>
                <w:rFonts w:eastAsia="Arial"/>
                <w:b/>
                <w:bCs/>
                <w:szCs w:val="22"/>
                <w:lang w:eastAsia="en-GB"/>
              </w:rPr>
            </w:pPr>
            <w:r>
              <w:rPr>
                <w:rFonts w:eastAsia="Arial"/>
                <w:b/>
                <w:bCs/>
                <w:szCs w:val="22"/>
                <w:lang w:eastAsia="en-GB"/>
              </w:rPr>
              <w:t>58,620</w:t>
            </w:r>
          </w:p>
        </w:tc>
        <w:tc>
          <w:tcPr>
            <w:tcW w:w="289" w:type="dxa"/>
          </w:tcPr>
          <w:p w14:paraId="27539BDD" w14:textId="77777777" w:rsidR="0065597B" w:rsidRPr="00A371C6" w:rsidRDefault="0065597B" w:rsidP="0065597B">
            <w:pPr>
              <w:tabs>
                <w:tab w:val="left" w:pos="903"/>
              </w:tabs>
              <w:ind w:right="-26"/>
              <w:jc w:val="right"/>
              <w:rPr>
                <w:rFonts w:eastAsia="Arial"/>
                <w:b/>
                <w:bCs/>
                <w:szCs w:val="22"/>
                <w:lang w:eastAsia="en-GB"/>
              </w:rPr>
            </w:pPr>
          </w:p>
        </w:tc>
        <w:tc>
          <w:tcPr>
            <w:tcW w:w="1341" w:type="dxa"/>
            <w:tcBorders>
              <w:bottom w:val="double" w:sz="4" w:space="0" w:color="000000"/>
            </w:tcBorders>
          </w:tcPr>
          <w:p w14:paraId="17E71D7A" w14:textId="37910EF8" w:rsidR="0065597B" w:rsidRPr="00E14951" w:rsidRDefault="0065597B" w:rsidP="0065597B">
            <w:pPr>
              <w:tabs>
                <w:tab w:val="left" w:pos="903"/>
              </w:tabs>
              <w:ind w:right="-15"/>
              <w:jc w:val="right"/>
              <w:rPr>
                <w:rFonts w:eastAsia="Arial"/>
                <w:b/>
                <w:bCs/>
                <w:szCs w:val="22"/>
                <w:lang w:eastAsia="en-GB"/>
              </w:rPr>
            </w:pPr>
            <w:r>
              <w:rPr>
                <w:rFonts w:eastAsia="Arial"/>
                <w:b/>
                <w:bCs/>
                <w:szCs w:val="22"/>
                <w:lang w:eastAsia="en-GB"/>
              </w:rPr>
              <w:t>5,173,611</w:t>
            </w:r>
          </w:p>
        </w:tc>
      </w:tr>
    </w:tbl>
    <w:p w14:paraId="52244D8E" w14:textId="435FDC36" w:rsidR="00CA477C" w:rsidRDefault="00CA477C" w:rsidP="00852805">
      <w:pPr>
        <w:spacing w:line="240" w:lineRule="auto"/>
        <w:rPr>
          <w:sz w:val="20"/>
        </w:rPr>
      </w:pPr>
    </w:p>
    <w:p w14:paraId="4F8FD776" w14:textId="77777777" w:rsidR="00CA477C" w:rsidRDefault="00CA477C">
      <w:pPr>
        <w:spacing w:line="240" w:lineRule="auto"/>
        <w:rPr>
          <w:sz w:val="20"/>
        </w:rPr>
      </w:pPr>
      <w:r>
        <w:rPr>
          <w:sz w:val="20"/>
        </w:rPr>
        <w:br w:type="page"/>
      </w:r>
    </w:p>
    <w:tbl>
      <w:tblPr>
        <w:tblW w:w="9180" w:type="dxa"/>
        <w:tblInd w:w="450" w:type="dxa"/>
        <w:tblLayout w:type="fixed"/>
        <w:tblLook w:val="0000" w:firstRow="0" w:lastRow="0" w:firstColumn="0" w:lastColumn="0" w:noHBand="0" w:noVBand="0"/>
      </w:tblPr>
      <w:tblGrid>
        <w:gridCol w:w="4860"/>
        <w:gridCol w:w="1260"/>
        <w:gridCol w:w="262"/>
        <w:gridCol w:w="1178"/>
        <w:gridCol w:w="239"/>
        <w:gridCol w:w="1381"/>
      </w:tblGrid>
      <w:tr w:rsidR="00CA477C" w:rsidRPr="00CA477C" w14:paraId="3F5E3CA4" w14:textId="77777777" w:rsidTr="0022450E">
        <w:trPr>
          <w:trHeight w:val="20"/>
        </w:trPr>
        <w:tc>
          <w:tcPr>
            <w:tcW w:w="4860" w:type="dxa"/>
            <w:vAlign w:val="bottom"/>
          </w:tcPr>
          <w:p w14:paraId="05052373" w14:textId="77777777" w:rsidR="00CA477C" w:rsidRPr="00CA477C" w:rsidRDefault="00CA477C">
            <w:pPr>
              <w:ind w:left="-86" w:firstLine="9"/>
              <w:rPr>
                <w:rFonts w:eastAsia="Arial"/>
                <w:szCs w:val="22"/>
                <w:lang w:eastAsia="en-GB"/>
              </w:rPr>
            </w:pPr>
          </w:p>
        </w:tc>
        <w:tc>
          <w:tcPr>
            <w:tcW w:w="4320" w:type="dxa"/>
            <w:gridSpan w:val="5"/>
          </w:tcPr>
          <w:p w14:paraId="312DA6A1" w14:textId="47FFC373" w:rsidR="00CA477C" w:rsidRPr="00CA477C" w:rsidRDefault="00CA477C">
            <w:pPr>
              <w:ind w:left="25" w:right="4"/>
              <w:jc w:val="center"/>
              <w:rPr>
                <w:szCs w:val="22"/>
                <w:lang w:eastAsia="en-GB"/>
              </w:rPr>
            </w:pPr>
            <w:r w:rsidRPr="00CA477C">
              <w:rPr>
                <w:rFonts w:eastAsia="Arial"/>
                <w:b/>
                <w:szCs w:val="22"/>
                <w:lang w:eastAsia="en-GB"/>
              </w:rPr>
              <w:t xml:space="preserve">Consolidated financial </w:t>
            </w:r>
            <w:r>
              <w:rPr>
                <w:rFonts w:eastAsia="Arial"/>
                <w:b/>
                <w:szCs w:val="22"/>
                <w:lang w:eastAsia="en-GB"/>
              </w:rPr>
              <w:t>statements</w:t>
            </w:r>
          </w:p>
        </w:tc>
      </w:tr>
      <w:tr w:rsidR="001E5127" w:rsidRPr="00CA477C" w14:paraId="79CB405A" w14:textId="77777777" w:rsidTr="0022450E">
        <w:trPr>
          <w:trHeight w:val="20"/>
        </w:trPr>
        <w:tc>
          <w:tcPr>
            <w:tcW w:w="4860" w:type="dxa"/>
            <w:vAlign w:val="bottom"/>
          </w:tcPr>
          <w:p w14:paraId="1A04D3E3" w14:textId="45F510CD" w:rsidR="001E5127" w:rsidRPr="007B1156" w:rsidRDefault="001E5127" w:rsidP="001E5127">
            <w:pPr>
              <w:ind w:hanging="8"/>
              <w:rPr>
                <w:rFonts w:eastAsia="Arial"/>
                <w:spacing w:val="-4"/>
                <w:szCs w:val="22"/>
                <w:lang w:eastAsia="en-GB"/>
              </w:rPr>
            </w:pPr>
            <w:r w:rsidRPr="00CA477C">
              <w:rPr>
                <w:rFonts w:eastAsia="Arial"/>
                <w:b/>
                <w:i/>
                <w:iCs/>
                <w:szCs w:val="22"/>
                <w:lang w:eastAsia="en-GB"/>
              </w:rPr>
              <w:t>For the three-month period ended</w:t>
            </w:r>
            <w:r>
              <w:rPr>
                <w:rFonts w:eastAsia="Arial"/>
                <w:b/>
                <w:i/>
                <w:iCs/>
                <w:szCs w:val="22"/>
                <w:lang w:eastAsia="en-GB"/>
              </w:rPr>
              <w:t xml:space="preserve"> </w:t>
            </w:r>
            <w:r w:rsidRPr="00CA477C">
              <w:rPr>
                <w:rFonts w:eastAsia="Arial"/>
                <w:b/>
                <w:i/>
                <w:iCs/>
                <w:szCs w:val="22"/>
                <w:lang w:eastAsia="en-GB"/>
              </w:rPr>
              <w:t>31 March 202</w:t>
            </w:r>
            <w:r w:rsidR="00446E36">
              <w:rPr>
                <w:rFonts w:eastAsia="Arial"/>
                <w:b/>
                <w:i/>
                <w:iCs/>
                <w:szCs w:val="22"/>
                <w:lang w:eastAsia="en-GB"/>
              </w:rPr>
              <w:t>5</w:t>
            </w:r>
          </w:p>
        </w:tc>
        <w:tc>
          <w:tcPr>
            <w:tcW w:w="1260" w:type="dxa"/>
            <w:tcBorders>
              <w:top w:val="nil"/>
              <w:left w:val="nil"/>
              <w:right w:val="nil"/>
            </w:tcBorders>
            <w:vAlign w:val="bottom"/>
          </w:tcPr>
          <w:p w14:paraId="4641659C" w14:textId="77777777" w:rsidR="001E5127" w:rsidRPr="00CA477C" w:rsidRDefault="001E5127" w:rsidP="001E5127">
            <w:pPr>
              <w:ind w:left="-171" w:right="-72"/>
              <w:jc w:val="center"/>
              <w:rPr>
                <w:szCs w:val="22"/>
                <w:lang w:eastAsia="en-GB"/>
              </w:rPr>
            </w:pPr>
            <w:r w:rsidRPr="00CA477C">
              <w:rPr>
                <w:rFonts w:eastAsia="Arial"/>
                <w:b/>
                <w:szCs w:val="22"/>
                <w:lang w:eastAsia="en-GB"/>
              </w:rPr>
              <w:t>Pet food</w:t>
            </w:r>
          </w:p>
        </w:tc>
        <w:tc>
          <w:tcPr>
            <w:tcW w:w="262" w:type="dxa"/>
            <w:tcBorders>
              <w:top w:val="nil"/>
              <w:left w:val="nil"/>
              <w:right w:val="nil"/>
            </w:tcBorders>
          </w:tcPr>
          <w:p w14:paraId="5B619F9E" w14:textId="77777777" w:rsidR="001E5127" w:rsidRPr="00CA477C" w:rsidRDefault="001E5127" w:rsidP="001E5127">
            <w:pPr>
              <w:ind w:left="-171" w:right="-72"/>
              <w:jc w:val="center"/>
              <w:rPr>
                <w:rFonts w:eastAsia="Arial"/>
                <w:b/>
                <w:szCs w:val="22"/>
                <w:lang w:eastAsia="en-GB"/>
              </w:rPr>
            </w:pPr>
          </w:p>
        </w:tc>
        <w:tc>
          <w:tcPr>
            <w:tcW w:w="1178" w:type="dxa"/>
            <w:tcBorders>
              <w:top w:val="nil"/>
              <w:left w:val="nil"/>
              <w:right w:val="nil"/>
            </w:tcBorders>
            <w:vAlign w:val="bottom"/>
          </w:tcPr>
          <w:p w14:paraId="55E3E9B6" w14:textId="0A4D87DB" w:rsidR="001E5127" w:rsidRPr="00CA477C" w:rsidRDefault="001E5127" w:rsidP="001E5127">
            <w:pPr>
              <w:ind w:left="-171" w:right="-72"/>
              <w:jc w:val="center"/>
              <w:rPr>
                <w:rFonts w:eastAsia="Arial"/>
                <w:b/>
                <w:szCs w:val="22"/>
                <w:lang w:eastAsia="en-GB"/>
              </w:rPr>
            </w:pPr>
            <w:r w:rsidRPr="00CA477C">
              <w:rPr>
                <w:rFonts w:eastAsia="Arial"/>
                <w:b/>
                <w:szCs w:val="22"/>
                <w:lang w:eastAsia="en-GB"/>
              </w:rPr>
              <w:t>Others</w:t>
            </w:r>
          </w:p>
        </w:tc>
        <w:tc>
          <w:tcPr>
            <w:tcW w:w="239" w:type="dxa"/>
            <w:tcBorders>
              <w:top w:val="nil"/>
              <w:left w:val="nil"/>
              <w:right w:val="nil"/>
            </w:tcBorders>
          </w:tcPr>
          <w:p w14:paraId="0CACE605" w14:textId="77777777" w:rsidR="001E5127" w:rsidRPr="00CA477C" w:rsidRDefault="001E5127" w:rsidP="001E5127">
            <w:pPr>
              <w:ind w:left="25" w:right="-72"/>
              <w:jc w:val="center"/>
              <w:rPr>
                <w:rFonts w:eastAsia="Arial"/>
                <w:b/>
                <w:szCs w:val="22"/>
                <w:lang w:eastAsia="en-GB"/>
              </w:rPr>
            </w:pPr>
          </w:p>
        </w:tc>
        <w:tc>
          <w:tcPr>
            <w:tcW w:w="1381" w:type="dxa"/>
            <w:tcBorders>
              <w:top w:val="nil"/>
              <w:left w:val="nil"/>
              <w:right w:val="nil"/>
            </w:tcBorders>
            <w:vAlign w:val="bottom"/>
          </w:tcPr>
          <w:p w14:paraId="2389D55E" w14:textId="426A8CEB" w:rsidR="001E5127" w:rsidRPr="00CA477C" w:rsidRDefault="001E5127" w:rsidP="001E5127">
            <w:pPr>
              <w:ind w:left="25" w:right="-72"/>
              <w:jc w:val="center"/>
              <w:rPr>
                <w:rFonts w:eastAsia="Arial"/>
                <w:b/>
                <w:szCs w:val="22"/>
                <w:lang w:eastAsia="en-GB"/>
              </w:rPr>
            </w:pPr>
            <w:r w:rsidRPr="00CA477C">
              <w:rPr>
                <w:rFonts w:eastAsia="Arial"/>
                <w:b/>
                <w:szCs w:val="22"/>
                <w:lang w:eastAsia="en-GB"/>
              </w:rPr>
              <w:t>Total</w:t>
            </w:r>
          </w:p>
        </w:tc>
      </w:tr>
      <w:tr w:rsidR="00F7711E" w:rsidRPr="00CA477C" w14:paraId="6E57B5FF" w14:textId="77777777" w:rsidTr="0022450E">
        <w:trPr>
          <w:trHeight w:val="20"/>
        </w:trPr>
        <w:tc>
          <w:tcPr>
            <w:tcW w:w="4860" w:type="dxa"/>
            <w:vAlign w:val="bottom"/>
          </w:tcPr>
          <w:p w14:paraId="0570A84C" w14:textId="77777777" w:rsidR="00F7711E" w:rsidRPr="00CA477C" w:rsidRDefault="00F7711E" w:rsidP="00F7711E">
            <w:pPr>
              <w:ind w:hanging="8"/>
              <w:rPr>
                <w:rFonts w:eastAsia="Arial"/>
                <w:szCs w:val="22"/>
                <w:lang w:eastAsia="en-GB"/>
              </w:rPr>
            </w:pPr>
          </w:p>
        </w:tc>
        <w:tc>
          <w:tcPr>
            <w:tcW w:w="4320" w:type="dxa"/>
            <w:gridSpan w:val="5"/>
            <w:tcBorders>
              <w:left w:val="nil"/>
              <w:right w:val="nil"/>
            </w:tcBorders>
            <w:vAlign w:val="bottom"/>
          </w:tcPr>
          <w:p w14:paraId="2B3739DE" w14:textId="77777777" w:rsidR="00F7711E" w:rsidRDefault="00F7711E" w:rsidP="00F7711E">
            <w:pPr>
              <w:ind w:left="25" w:right="-72"/>
              <w:jc w:val="center"/>
              <w:rPr>
                <w:i/>
                <w:iCs/>
                <w:szCs w:val="22"/>
                <w:lang w:eastAsia="en-GB"/>
              </w:rPr>
            </w:pPr>
            <w:r w:rsidRPr="00F7711E">
              <w:rPr>
                <w:i/>
                <w:iCs/>
                <w:szCs w:val="22"/>
                <w:lang w:eastAsia="en-GB"/>
              </w:rPr>
              <w:t>(in thousand Baht)</w:t>
            </w:r>
          </w:p>
          <w:p w14:paraId="738C7454" w14:textId="752BC526" w:rsidR="00C4057E" w:rsidRPr="00CA477C" w:rsidRDefault="00C4057E" w:rsidP="00F7711E">
            <w:pPr>
              <w:ind w:left="25" w:right="-72"/>
              <w:jc w:val="center"/>
              <w:rPr>
                <w:szCs w:val="22"/>
                <w:lang w:eastAsia="en-GB"/>
              </w:rPr>
            </w:pPr>
          </w:p>
        </w:tc>
      </w:tr>
      <w:tr w:rsidR="00446E36" w:rsidRPr="00CA477C" w14:paraId="44E4D5E9" w14:textId="77777777" w:rsidTr="0022450E">
        <w:trPr>
          <w:trHeight w:val="20"/>
        </w:trPr>
        <w:tc>
          <w:tcPr>
            <w:tcW w:w="4860" w:type="dxa"/>
            <w:vAlign w:val="bottom"/>
          </w:tcPr>
          <w:p w14:paraId="35EDDEAA" w14:textId="77777777" w:rsidR="00446E36" w:rsidRPr="00CA477C" w:rsidRDefault="00446E36" w:rsidP="00446E36">
            <w:pPr>
              <w:ind w:hanging="8"/>
              <w:rPr>
                <w:rFonts w:eastAsia="Arial"/>
                <w:szCs w:val="22"/>
                <w:lang w:eastAsia="en-GB"/>
              </w:rPr>
            </w:pPr>
            <w:r w:rsidRPr="00CA477C">
              <w:rPr>
                <w:rFonts w:eastAsia="Arial"/>
                <w:szCs w:val="22"/>
                <w:lang w:eastAsia="en-GB"/>
              </w:rPr>
              <w:t>The Company’s revenue</w:t>
            </w:r>
          </w:p>
        </w:tc>
        <w:tc>
          <w:tcPr>
            <w:tcW w:w="1260" w:type="dxa"/>
            <w:tcBorders>
              <w:left w:val="nil"/>
              <w:right w:val="nil"/>
            </w:tcBorders>
          </w:tcPr>
          <w:p w14:paraId="0183F04F" w14:textId="65926EAC" w:rsidR="00446E36" w:rsidRPr="00CA477C" w:rsidRDefault="00446E36" w:rsidP="00446E36">
            <w:pPr>
              <w:ind w:left="-171" w:right="-18"/>
              <w:jc w:val="right"/>
              <w:rPr>
                <w:szCs w:val="22"/>
                <w:lang w:eastAsia="en-GB"/>
              </w:rPr>
            </w:pPr>
            <w:r w:rsidRPr="0052710D">
              <w:rPr>
                <w:szCs w:val="22"/>
                <w:lang w:eastAsia="en-GB"/>
              </w:rPr>
              <w:t>3,986,069</w:t>
            </w:r>
          </w:p>
        </w:tc>
        <w:tc>
          <w:tcPr>
            <w:tcW w:w="262" w:type="dxa"/>
            <w:tcBorders>
              <w:left w:val="nil"/>
              <w:right w:val="nil"/>
            </w:tcBorders>
          </w:tcPr>
          <w:p w14:paraId="3C3D81CC" w14:textId="77777777" w:rsidR="00446E36" w:rsidRPr="00CA477C" w:rsidRDefault="00446E36" w:rsidP="00446E36">
            <w:pPr>
              <w:ind w:left="-171" w:right="-72"/>
              <w:jc w:val="right"/>
              <w:rPr>
                <w:szCs w:val="22"/>
                <w:lang w:eastAsia="en-GB"/>
              </w:rPr>
            </w:pPr>
          </w:p>
        </w:tc>
        <w:tc>
          <w:tcPr>
            <w:tcW w:w="1178" w:type="dxa"/>
            <w:tcBorders>
              <w:left w:val="nil"/>
              <w:right w:val="nil"/>
            </w:tcBorders>
          </w:tcPr>
          <w:p w14:paraId="3DA6C44A" w14:textId="3DACB365" w:rsidR="00446E36" w:rsidRPr="00CA477C" w:rsidRDefault="00446E36" w:rsidP="00446E36">
            <w:pPr>
              <w:ind w:left="-171" w:right="-14"/>
              <w:jc w:val="right"/>
              <w:rPr>
                <w:szCs w:val="22"/>
                <w:lang w:eastAsia="en-GB"/>
              </w:rPr>
            </w:pPr>
            <w:r w:rsidRPr="0052710D">
              <w:rPr>
                <w:szCs w:val="22"/>
                <w:lang w:eastAsia="en-GB"/>
              </w:rPr>
              <w:t>74,888</w:t>
            </w:r>
          </w:p>
        </w:tc>
        <w:tc>
          <w:tcPr>
            <w:tcW w:w="239" w:type="dxa"/>
            <w:tcBorders>
              <w:left w:val="nil"/>
              <w:right w:val="nil"/>
            </w:tcBorders>
          </w:tcPr>
          <w:p w14:paraId="6261EE5C" w14:textId="77777777" w:rsidR="00446E36" w:rsidRPr="00CA477C" w:rsidRDefault="00446E36" w:rsidP="00446E36">
            <w:pPr>
              <w:ind w:left="25" w:right="-72"/>
              <w:jc w:val="right"/>
              <w:rPr>
                <w:szCs w:val="22"/>
                <w:lang w:eastAsia="en-GB"/>
              </w:rPr>
            </w:pPr>
          </w:p>
        </w:tc>
        <w:tc>
          <w:tcPr>
            <w:tcW w:w="1381" w:type="dxa"/>
            <w:tcBorders>
              <w:left w:val="nil"/>
              <w:right w:val="nil"/>
            </w:tcBorders>
          </w:tcPr>
          <w:p w14:paraId="41C53090" w14:textId="256B0DA6" w:rsidR="00446E36" w:rsidRPr="00CA477C" w:rsidRDefault="00446E36" w:rsidP="004A3DF9">
            <w:pPr>
              <w:ind w:right="-21"/>
              <w:jc w:val="right"/>
              <w:rPr>
                <w:szCs w:val="22"/>
                <w:lang w:eastAsia="en-GB"/>
              </w:rPr>
            </w:pPr>
            <w:r w:rsidRPr="0052710D">
              <w:rPr>
                <w:szCs w:val="22"/>
                <w:lang w:eastAsia="en-GB"/>
              </w:rPr>
              <w:t>4,060,957</w:t>
            </w:r>
          </w:p>
        </w:tc>
      </w:tr>
      <w:tr w:rsidR="00446E36" w:rsidRPr="00CA477C" w14:paraId="01F3837B" w14:textId="77777777" w:rsidTr="0022450E">
        <w:trPr>
          <w:trHeight w:val="20"/>
        </w:trPr>
        <w:tc>
          <w:tcPr>
            <w:tcW w:w="4860" w:type="dxa"/>
            <w:vAlign w:val="bottom"/>
          </w:tcPr>
          <w:p w14:paraId="19EF1E11" w14:textId="77777777" w:rsidR="00446E36" w:rsidRPr="00CA477C" w:rsidRDefault="00446E36" w:rsidP="00446E36">
            <w:pPr>
              <w:ind w:hanging="8"/>
              <w:rPr>
                <w:rFonts w:eastAsia="Arial"/>
                <w:szCs w:val="22"/>
                <w:lang w:eastAsia="en-GB"/>
              </w:rPr>
            </w:pPr>
            <w:r w:rsidRPr="00CA477C">
              <w:rPr>
                <w:rFonts w:eastAsia="Arial"/>
                <w:szCs w:val="22"/>
                <w:lang w:eastAsia="en-GB"/>
              </w:rPr>
              <w:t>Subsidiaries’ revenue included in the consolidation</w:t>
            </w:r>
          </w:p>
        </w:tc>
        <w:tc>
          <w:tcPr>
            <w:tcW w:w="1260" w:type="dxa"/>
            <w:tcBorders>
              <w:left w:val="nil"/>
              <w:right w:val="nil"/>
            </w:tcBorders>
          </w:tcPr>
          <w:p w14:paraId="05614487" w14:textId="16F7589F" w:rsidR="00446E36" w:rsidRPr="00CA477C" w:rsidRDefault="00446E36" w:rsidP="00446E36">
            <w:pPr>
              <w:ind w:left="-171" w:right="-18"/>
              <w:jc w:val="right"/>
              <w:rPr>
                <w:szCs w:val="22"/>
                <w:lang w:eastAsia="en-GB"/>
              </w:rPr>
            </w:pPr>
            <w:r w:rsidRPr="0052710D">
              <w:rPr>
                <w:szCs w:val="22"/>
                <w:lang w:eastAsia="en-GB"/>
              </w:rPr>
              <w:t>1,445,911</w:t>
            </w:r>
          </w:p>
        </w:tc>
        <w:tc>
          <w:tcPr>
            <w:tcW w:w="262" w:type="dxa"/>
            <w:tcBorders>
              <w:left w:val="nil"/>
              <w:right w:val="nil"/>
            </w:tcBorders>
          </w:tcPr>
          <w:p w14:paraId="5EEA8940" w14:textId="77777777" w:rsidR="00446E36" w:rsidRPr="00CA477C" w:rsidRDefault="00446E36" w:rsidP="00446E36">
            <w:pPr>
              <w:ind w:left="-171" w:right="-72"/>
              <w:jc w:val="right"/>
              <w:rPr>
                <w:szCs w:val="22"/>
                <w:lang w:eastAsia="en-GB"/>
              </w:rPr>
            </w:pPr>
          </w:p>
        </w:tc>
        <w:tc>
          <w:tcPr>
            <w:tcW w:w="1178" w:type="dxa"/>
            <w:tcBorders>
              <w:left w:val="nil"/>
              <w:right w:val="nil"/>
            </w:tcBorders>
          </w:tcPr>
          <w:p w14:paraId="7F8E940E" w14:textId="2A0F91E5" w:rsidR="00446E36" w:rsidRPr="00CA477C" w:rsidRDefault="00446E36" w:rsidP="00446E36">
            <w:pPr>
              <w:ind w:left="-171" w:right="-1008"/>
              <w:jc w:val="center"/>
              <w:rPr>
                <w:szCs w:val="22"/>
                <w:lang w:eastAsia="en-GB"/>
              </w:rPr>
            </w:pPr>
            <w:r w:rsidRPr="0052710D">
              <w:rPr>
                <w:szCs w:val="22"/>
                <w:lang w:eastAsia="en-GB"/>
              </w:rPr>
              <w:t>-</w:t>
            </w:r>
          </w:p>
        </w:tc>
        <w:tc>
          <w:tcPr>
            <w:tcW w:w="239" w:type="dxa"/>
            <w:tcBorders>
              <w:left w:val="nil"/>
              <w:right w:val="nil"/>
            </w:tcBorders>
          </w:tcPr>
          <w:p w14:paraId="06BAE391" w14:textId="77777777" w:rsidR="00446E36" w:rsidRPr="00CA477C" w:rsidRDefault="00446E36" w:rsidP="00446E36">
            <w:pPr>
              <w:ind w:left="25" w:right="-72"/>
              <w:jc w:val="right"/>
              <w:rPr>
                <w:szCs w:val="22"/>
                <w:lang w:eastAsia="en-GB"/>
              </w:rPr>
            </w:pPr>
          </w:p>
        </w:tc>
        <w:tc>
          <w:tcPr>
            <w:tcW w:w="1381" w:type="dxa"/>
            <w:tcBorders>
              <w:left w:val="nil"/>
              <w:right w:val="nil"/>
            </w:tcBorders>
          </w:tcPr>
          <w:p w14:paraId="1BD2D2F3" w14:textId="325CD8A2" w:rsidR="00446E36" w:rsidRPr="00CA477C" w:rsidRDefault="00446E36" w:rsidP="004A3DF9">
            <w:pPr>
              <w:ind w:right="-21"/>
              <w:jc w:val="right"/>
              <w:rPr>
                <w:szCs w:val="22"/>
                <w:lang w:eastAsia="en-GB"/>
              </w:rPr>
            </w:pPr>
            <w:r w:rsidRPr="0052710D">
              <w:rPr>
                <w:szCs w:val="22"/>
                <w:lang w:eastAsia="en-GB"/>
              </w:rPr>
              <w:t>1,445,911</w:t>
            </w:r>
          </w:p>
        </w:tc>
      </w:tr>
      <w:tr w:rsidR="00446E36" w:rsidRPr="00CA477C" w14:paraId="54506E7F" w14:textId="77777777" w:rsidTr="0022450E">
        <w:trPr>
          <w:trHeight w:val="20"/>
        </w:trPr>
        <w:tc>
          <w:tcPr>
            <w:tcW w:w="4860" w:type="dxa"/>
            <w:vAlign w:val="bottom"/>
          </w:tcPr>
          <w:p w14:paraId="7607B8EE" w14:textId="77777777" w:rsidR="00446E36" w:rsidRPr="00CA477C" w:rsidRDefault="00446E36" w:rsidP="00446E36">
            <w:pPr>
              <w:ind w:hanging="8"/>
              <w:rPr>
                <w:rFonts w:eastAsia="Arial"/>
                <w:szCs w:val="22"/>
                <w:lang w:eastAsia="en-GB"/>
              </w:rPr>
            </w:pPr>
            <w:r w:rsidRPr="00CA477C">
              <w:rPr>
                <w:rFonts w:eastAsia="Arial"/>
                <w:szCs w:val="22"/>
                <w:lang w:eastAsia="en-GB"/>
              </w:rPr>
              <w:t>Eliminated transactions</w:t>
            </w:r>
          </w:p>
        </w:tc>
        <w:tc>
          <w:tcPr>
            <w:tcW w:w="1260" w:type="dxa"/>
            <w:tcBorders>
              <w:left w:val="nil"/>
              <w:bottom w:val="single" w:sz="4" w:space="0" w:color="auto"/>
              <w:right w:val="nil"/>
            </w:tcBorders>
          </w:tcPr>
          <w:p w14:paraId="214E8BF5" w14:textId="2EEF7B8B" w:rsidR="00446E36" w:rsidRPr="00CA477C" w:rsidRDefault="00446E36" w:rsidP="00446E36">
            <w:pPr>
              <w:ind w:left="-171" w:right="-72"/>
              <w:jc w:val="right"/>
              <w:rPr>
                <w:szCs w:val="22"/>
                <w:lang w:eastAsia="en-GB"/>
              </w:rPr>
            </w:pPr>
            <w:r w:rsidRPr="0052710D">
              <w:rPr>
                <w:szCs w:val="22"/>
                <w:lang w:eastAsia="en-GB"/>
              </w:rPr>
              <w:t>(1,258,223)</w:t>
            </w:r>
          </w:p>
        </w:tc>
        <w:tc>
          <w:tcPr>
            <w:tcW w:w="262" w:type="dxa"/>
            <w:tcBorders>
              <w:left w:val="nil"/>
              <w:right w:val="nil"/>
            </w:tcBorders>
          </w:tcPr>
          <w:p w14:paraId="2D89A809" w14:textId="77777777" w:rsidR="00446E36" w:rsidRPr="00CA477C" w:rsidRDefault="00446E36" w:rsidP="00446E36">
            <w:pPr>
              <w:ind w:left="-171" w:right="-72"/>
              <w:jc w:val="right"/>
              <w:rPr>
                <w:szCs w:val="22"/>
                <w:lang w:eastAsia="en-GB"/>
              </w:rPr>
            </w:pPr>
          </w:p>
        </w:tc>
        <w:tc>
          <w:tcPr>
            <w:tcW w:w="1178" w:type="dxa"/>
            <w:tcBorders>
              <w:left w:val="nil"/>
              <w:bottom w:val="single" w:sz="4" w:space="0" w:color="auto"/>
              <w:right w:val="nil"/>
            </w:tcBorders>
          </w:tcPr>
          <w:p w14:paraId="5D5C0C65" w14:textId="34636248" w:rsidR="00446E36" w:rsidRPr="00CA477C" w:rsidRDefault="00446E36" w:rsidP="00446E36">
            <w:pPr>
              <w:ind w:left="-171" w:right="29"/>
              <w:jc w:val="right"/>
              <w:rPr>
                <w:szCs w:val="22"/>
                <w:lang w:eastAsia="en-GB"/>
              </w:rPr>
            </w:pPr>
            <w:r w:rsidRPr="0052710D">
              <w:rPr>
                <w:szCs w:val="22"/>
                <w:lang w:eastAsia="en-GB"/>
              </w:rPr>
              <w:t>-</w:t>
            </w:r>
          </w:p>
        </w:tc>
        <w:tc>
          <w:tcPr>
            <w:tcW w:w="239" w:type="dxa"/>
            <w:tcBorders>
              <w:left w:val="nil"/>
              <w:right w:val="nil"/>
            </w:tcBorders>
          </w:tcPr>
          <w:p w14:paraId="312DA6FF" w14:textId="77777777" w:rsidR="00446E36" w:rsidRPr="00CA477C" w:rsidRDefault="00446E36" w:rsidP="00446E36">
            <w:pPr>
              <w:ind w:left="25" w:right="-72"/>
              <w:jc w:val="right"/>
              <w:rPr>
                <w:szCs w:val="22"/>
                <w:lang w:eastAsia="en-GB"/>
              </w:rPr>
            </w:pPr>
          </w:p>
        </w:tc>
        <w:tc>
          <w:tcPr>
            <w:tcW w:w="1381" w:type="dxa"/>
            <w:tcBorders>
              <w:left w:val="nil"/>
              <w:bottom w:val="single" w:sz="4" w:space="0" w:color="auto"/>
              <w:right w:val="nil"/>
            </w:tcBorders>
          </w:tcPr>
          <w:p w14:paraId="2F546917" w14:textId="63BE3560" w:rsidR="00446E36" w:rsidRPr="00CA477C" w:rsidRDefault="00446E36" w:rsidP="00446E36">
            <w:pPr>
              <w:ind w:left="25" w:right="-72"/>
              <w:jc w:val="right"/>
              <w:rPr>
                <w:szCs w:val="22"/>
                <w:lang w:eastAsia="en-GB"/>
              </w:rPr>
            </w:pPr>
            <w:r w:rsidRPr="0052710D">
              <w:rPr>
                <w:szCs w:val="22"/>
                <w:lang w:eastAsia="en-GB"/>
              </w:rPr>
              <w:t>(1,258,223)</w:t>
            </w:r>
          </w:p>
        </w:tc>
      </w:tr>
      <w:tr w:rsidR="00446E36" w:rsidRPr="00CA477C" w14:paraId="72900FA9" w14:textId="77777777" w:rsidTr="0022450E">
        <w:trPr>
          <w:trHeight w:val="20"/>
        </w:trPr>
        <w:tc>
          <w:tcPr>
            <w:tcW w:w="4860" w:type="dxa"/>
            <w:vAlign w:val="bottom"/>
          </w:tcPr>
          <w:p w14:paraId="2CABE17E" w14:textId="77777777" w:rsidR="00446E36" w:rsidRPr="00CA477C" w:rsidRDefault="00446E36" w:rsidP="00446E36">
            <w:pPr>
              <w:ind w:hanging="8"/>
              <w:rPr>
                <w:rFonts w:eastAsia="Arial"/>
                <w:szCs w:val="22"/>
                <w:lang w:eastAsia="en-GB"/>
              </w:rPr>
            </w:pPr>
          </w:p>
        </w:tc>
        <w:tc>
          <w:tcPr>
            <w:tcW w:w="1260" w:type="dxa"/>
            <w:tcBorders>
              <w:top w:val="single" w:sz="4" w:space="0" w:color="auto"/>
              <w:left w:val="nil"/>
              <w:right w:val="nil"/>
            </w:tcBorders>
          </w:tcPr>
          <w:p w14:paraId="58F67311" w14:textId="77777777" w:rsidR="00446E36" w:rsidRPr="00CA477C" w:rsidRDefault="00446E36" w:rsidP="00446E36">
            <w:pPr>
              <w:ind w:left="-171" w:right="-72"/>
              <w:jc w:val="right"/>
              <w:rPr>
                <w:szCs w:val="22"/>
                <w:lang w:eastAsia="en-GB"/>
              </w:rPr>
            </w:pPr>
          </w:p>
        </w:tc>
        <w:tc>
          <w:tcPr>
            <w:tcW w:w="262" w:type="dxa"/>
            <w:tcBorders>
              <w:left w:val="nil"/>
              <w:right w:val="nil"/>
            </w:tcBorders>
          </w:tcPr>
          <w:p w14:paraId="41703ACE" w14:textId="77777777" w:rsidR="00446E36" w:rsidRPr="00CA477C" w:rsidRDefault="00446E36" w:rsidP="00446E36">
            <w:pPr>
              <w:ind w:left="-171" w:right="-72"/>
              <w:jc w:val="right"/>
              <w:rPr>
                <w:szCs w:val="22"/>
                <w:lang w:eastAsia="en-GB"/>
              </w:rPr>
            </w:pPr>
          </w:p>
        </w:tc>
        <w:tc>
          <w:tcPr>
            <w:tcW w:w="1178" w:type="dxa"/>
            <w:tcBorders>
              <w:top w:val="single" w:sz="4" w:space="0" w:color="auto"/>
              <w:left w:val="nil"/>
              <w:right w:val="nil"/>
            </w:tcBorders>
          </w:tcPr>
          <w:p w14:paraId="01A93A48" w14:textId="150023F5" w:rsidR="00446E36" w:rsidRPr="00CA477C" w:rsidRDefault="00446E36" w:rsidP="00446E36">
            <w:pPr>
              <w:ind w:left="-171" w:right="-72"/>
              <w:jc w:val="right"/>
              <w:rPr>
                <w:szCs w:val="22"/>
                <w:lang w:eastAsia="en-GB"/>
              </w:rPr>
            </w:pPr>
          </w:p>
        </w:tc>
        <w:tc>
          <w:tcPr>
            <w:tcW w:w="239" w:type="dxa"/>
            <w:tcBorders>
              <w:left w:val="nil"/>
              <w:right w:val="nil"/>
            </w:tcBorders>
          </w:tcPr>
          <w:p w14:paraId="3BEFBA4D" w14:textId="77777777" w:rsidR="00446E36" w:rsidRPr="00CA477C" w:rsidRDefault="00446E36" w:rsidP="00446E36">
            <w:pPr>
              <w:ind w:left="25" w:right="-72"/>
              <w:jc w:val="right"/>
              <w:rPr>
                <w:szCs w:val="22"/>
                <w:lang w:eastAsia="en-GB"/>
              </w:rPr>
            </w:pPr>
          </w:p>
        </w:tc>
        <w:tc>
          <w:tcPr>
            <w:tcW w:w="1381" w:type="dxa"/>
            <w:tcBorders>
              <w:top w:val="single" w:sz="4" w:space="0" w:color="auto"/>
              <w:left w:val="nil"/>
              <w:right w:val="nil"/>
            </w:tcBorders>
          </w:tcPr>
          <w:p w14:paraId="542D8D3C" w14:textId="3F6C61C6" w:rsidR="00446E36" w:rsidRPr="00CA477C" w:rsidRDefault="00446E36" w:rsidP="00446E36">
            <w:pPr>
              <w:ind w:left="25" w:right="-72"/>
              <w:jc w:val="right"/>
              <w:rPr>
                <w:szCs w:val="22"/>
                <w:lang w:eastAsia="en-GB"/>
              </w:rPr>
            </w:pPr>
          </w:p>
        </w:tc>
      </w:tr>
      <w:tr w:rsidR="00446E36" w:rsidRPr="00CA477C" w14:paraId="3A4501FC" w14:textId="77777777" w:rsidTr="0022450E">
        <w:trPr>
          <w:trHeight w:val="20"/>
        </w:trPr>
        <w:tc>
          <w:tcPr>
            <w:tcW w:w="4860" w:type="dxa"/>
            <w:vAlign w:val="bottom"/>
          </w:tcPr>
          <w:p w14:paraId="1BB5BC09" w14:textId="77777777" w:rsidR="00446E36" w:rsidRPr="00325CD9" w:rsidRDefault="00446E36" w:rsidP="00446E36">
            <w:pPr>
              <w:ind w:hanging="8"/>
              <w:rPr>
                <w:rFonts w:eastAsia="Arial"/>
                <w:b/>
                <w:szCs w:val="22"/>
                <w:lang w:eastAsia="en-GB"/>
              </w:rPr>
            </w:pPr>
            <w:r w:rsidRPr="00325CD9">
              <w:rPr>
                <w:rFonts w:eastAsia="Arial"/>
                <w:b/>
                <w:szCs w:val="22"/>
                <w:lang w:eastAsia="en-GB"/>
              </w:rPr>
              <w:t>Total revenue from external customers</w:t>
            </w:r>
          </w:p>
        </w:tc>
        <w:tc>
          <w:tcPr>
            <w:tcW w:w="1260" w:type="dxa"/>
            <w:tcBorders>
              <w:top w:val="nil"/>
              <w:left w:val="nil"/>
              <w:bottom w:val="double" w:sz="4" w:space="0" w:color="auto"/>
              <w:right w:val="nil"/>
            </w:tcBorders>
          </w:tcPr>
          <w:p w14:paraId="25FB5FA4" w14:textId="1312A02F" w:rsidR="00446E36" w:rsidRPr="00C42656" w:rsidRDefault="00446E36" w:rsidP="00446E36">
            <w:pPr>
              <w:jc w:val="right"/>
              <w:rPr>
                <w:rFonts w:eastAsia="Arial"/>
                <w:b/>
                <w:bCs/>
                <w:szCs w:val="22"/>
                <w:lang w:eastAsia="en-GB"/>
              </w:rPr>
            </w:pPr>
            <w:r w:rsidRPr="00010135">
              <w:rPr>
                <w:rFonts w:eastAsia="Arial"/>
                <w:b/>
                <w:szCs w:val="22"/>
                <w:lang w:eastAsia="en-GB"/>
              </w:rPr>
              <w:t>4,173,757</w:t>
            </w:r>
          </w:p>
        </w:tc>
        <w:tc>
          <w:tcPr>
            <w:tcW w:w="262" w:type="dxa"/>
            <w:tcBorders>
              <w:top w:val="nil"/>
              <w:left w:val="nil"/>
              <w:right w:val="nil"/>
            </w:tcBorders>
          </w:tcPr>
          <w:p w14:paraId="7A53747D" w14:textId="77777777" w:rsidR="00446E36" w:rsidRPr="00C42656" w:rsidRDefault="00446E36" w:rsidP="00446E36">
            <w:pPr>
              <w:ind w:right="-72"/>
              <w:jc w:val="right"/>
              <w:rPr>
                <w:rFonts w:eastAsia="Arial"/>
                <w:b/>
                <w:bCs/>
                <w:szCs w:val="22"/>
                <w:lang w:eastAsia="en-GB"/>
              </w:rPr>
            </w:pPr>
          </w:p>
        </w:tc>
        <w:tc>
          <w:tcPr>
            <w:tcW w:w="1178" w:type="dxa"/>
            <w:tcBorders>
              <w:top w:val="nil"/>
              <w:left w:val="nil"/>
              <w:bottom w:val="double" w:sz="4" w:space="0" w:color="auto"/>
              <w:right w:val="nil"/>
            </w:tcBorders>
          </w:tcPr>
          <w:p w14:paraId="3790DD29" w14:textId="4C97EBA9" w:rsidR="00446E36" w:rsidRPr="00C42656" w:rsidRDefault="00446E36" w:rsidP="00446E36">
            <w:pPr>
              <w:jc w:val="right"/>
              <w:rPr>
                <w:rFonts w:eastAsia="Arial"/>
                <w:b/>
                <w:bCs/>
                <w:szCs w:val="22"/>
                <w:lang w:eastAsia="en-GB"/>
              </w:rPr>
            </w:pPr>
            <w:r w:rsidRPr="00010135">
              <w:rPr>
                <w:rFonts w:eastAsia="Arial"/>
                <w:b/>
                <w:szCs w:val="22"/>
                <w:lang w:eastAsia="en-GB"/>
              </w:rPr>
              <w:t>74,888</w:t>
            </w:r>
          </w:p>
        </w:tc>
        <w:tc>
          <w:tcPr>
            <w:tcW w:w="239" w:type="dxa"/>
            <w:tcBorders>
              <w:top w:val="nil"/>
              <w:left w:val="nil"/>
              <w:right w:val="nil"/>
            </w:tcBorders>
          </w:tcPr>
          <w:p w14:paraId="64C62CE7" w14:textId="77777777" w:rsidR="00446E36" w:rsidRPr="00C42656" w:rsidRDefault="00446E36" w:rsidP="00446E36">
            <w:pPr>
              <w:ind w:right="-72"/>
              <w:jc w:val="right"/>
              <w:rPr>
                <w:rFonts w:eastAsia="Arial"/>
                <w:b/>
                <w:bCs/>
                <w:szCs w:val="22"/>
                <w:lang w:eastAsia="en-GB"/>
              </w:rPr>
            </w:pPr>
          </w:p>
        </w:tc>
        <w:tc>
          <w:tcPr>
            <w:tcW w:w="1381" w:type="dxa"/>
            <w:tcBorders>
              <w:top w:val="nil"/>
              <w:left w:val="nil"/>
              <w:bottom w:val="double" w:sz="4" w:space="0" w:color="auto"/>
              <w:right w:val="nil"/>
            </w:tcBorders>
          </w:tcPr>
          <w:p w14:paraId="4B814BC8" w14:textId="7B38A242" w:rsidR="00446E36" w:rsidRPr="00C42656" w:rsidRDefault="00446E36" w:rsidP="00446E36">
            <w:pPr>
              <w:jc w:val="right"/>
              <w:rPr>
                <w:rFonts w:eastAsia="Arial"/>
                <w:b/>
                <w:bCs/>
                <w:szCs w:val="22"/>
                <w:lang w:eastAsia="en-GB"/>
              </w:rPr>
            </w:pPr>
            <w:r w:rsidRPr="00010135">
              <w:rPr>
                <w:rFonts w:eastAsia="Arial"/>
                <w:b/>
                <w:szCs w:val="22"/>
                <w:lang w:eastAsia="en-GB"/>
              </w:rPr>
              <w:t>4,248,645</w:t>
            </w:r>
          </w:p>
        </w:tc>
      </w:tr>
      <w:tr w:rsidR="00446E36" w:rsidRPr="00CA477C" w14:paraId="20CB31D2" w14:textId="77777777" w:rsidTr="0022450E">
        <w:trPr>
          <w:trHeight w:val="20"/>
        </w:trPr>
        <w:tc>
          <w:tcPr>
            <w:tcW w:w="4860" w:type="dxa"/>
            <w:vAlign w:val="bottom"/>
          </w:tcPr>
          <w:p w14:paraId="046A0195" w14:textId="77777777" w:rsidR="00446E36" w:rsidRPr="00CA477C" w:rsidRDefault="00446E36" w:rsidP="00446E36">
            <w:pPr>
              <w:ind w:hanging="8"/>
              <w:rPr>
                <w:rFonts w:eastAsia="Arial"/>
                <w:szCs w:val="22"/>
                <w:lang w:eastAsia="en-GB"/>
              </w:rPr>
            </w:pPr>
          </w:p>
        </w:tc>
        <w:tc>
          <w:tcPr>
            <w:tcW w:w="1260" w:type="dxa"/>
            <w:tcBorders>
              <w:top w:val="double" w:sz="4" w:space="0" w:color="auto"/>
            </w:tcBorders>
            <w:vAlign w:val="bottom"/>
          </w:tcPr>
          <w:p w14:paraId="71CB6D38" w14:textId="77777777" w:rsidR="00446E36" w:rsidRPr="00CA477C" w:rsidRDefault="00446E36" w:rsidP="00446E36">
            <w:pPr>
              <w:ind w:right="-72"/>
              <w:jc w:val="right"/>
              <w:rPr>
                <w:rFonts w:eastAsia="Arial"/>
                <w:szCs w:val="22"/>
                <w:lang w:eastAsia="en-GB"/>
              </w:rPr>
            </w:pPr>
          </w:p>
        </w:tc>
        <w:tc>
          <w:tcPr>
            <w:tcW w:w="262" w:type="dxa"/>
          </w:tcPr>
          <w:p w14:paraId="5F947BFC" w14:textId="77777777" w:rsidR="00446E36" w:rsidRPr="00CA477C" w:rsidRDefault="00446E36" w:rsidP="00446E36">
            <w:pPr>
              <w:ind w:right="-72"/>
              <w:jc w:val="right"/>
              <w:rPr>
                <w:rFonts w:eastAsia="Arial"/>
                <w:szCs w:val="22"/>
                <w:lang w:eastAsia="en-GB"/>
              </w:rPr>
            </w:pPr>
          </w:p>
        </w:tc>
        <w:tc>
          <w:tcPr>
            <w:tcW w:w="1178" w:type="dxa"/>
            <w:tcBorders>
              <w:top w:val="double" w:sz="4" w:space="0" w:color="auto"/>
            </w:tcBorders>
            <w:vAlign w:val="bottom"/>
          </w:tcPr>
          <w:p w14:paraId="2429F11C" w14:textId="6EA8DF89" w:rsidR="00446E36" w:rsidRPr="00CA477C" w:rsidRDefault="00446E36" w:rsidP="00446E36">
            <w:pPr>
              <w:ind w:right="-72"/>
              <w:jc w:val="right"/>
              <w:rPr>
                <w:rFonts w:eastAsia="Arial"/>
                <w:szCs w:val="22"/>
                <w:lang w:eastAsia="en-GB"/>
              </w:rPr>
            </w:pPr>
          </w:p>
        </w:tc>
        <w:tc>
          <w:tcPr>
            <w:tcW w:w="239" w:type="dxa"/>
          </w:tcPr>
          <w:p w14:paraId="4C9083D5" w14:textId="77777777" w:rsidR="00446E36" w:rsidRPr="00CA477C" w:rsidRDefault="00446E36" w:rsidP="00446E36">
            <w:pPr>
              <w:ind w:right="-72"/>
              <w:jc w:val="right"/>
              <w:rPr>
                <w:rFonts w:eastAsia="Arial"/>
                <w:szCs w:val="22"/>
                <w:lang w:eastAsia="en-GB"/>
              </w:rPr>
            </w:pPr>
          </w:p>
        </w:tc>
        <w:tc>
          <w:tcPr>
            <w:tcW w:w="1381" w:type="dxa"/>
            <w:tcBorders>
              <w:top w:val="double" w:sz="4" w:space="0" w:color="auto"/>
            </w:tcBorders>
            <w:vAlign w:val="bottom"/>
          </w:tcPr>
          <w:p w14:paraId="78138B12" w14:textId="21B58A8A" w:rsidR="00446E36" w:rsidRPr="00CA477C" w:rsidRDefault="00446E36" w:rsidP="00446E36">
            <w:pPr>
              <w:ind w:right="-72"/>
              <w:jc w:val="right"/>
              <w:rPr>
                <w:rFonts w:eastAsia="Arial"/>
                <w:szCs w:val="22"/>
                <w:lang w:eastAsia="en-GB"/>
              </w:rPr>
            </w:pPr>
          </w:p>
        </w:tc>
      </w:tr>
      <w:tr w:rsidR="00446E36" w:rsidRPr="00CA477C" w14:paraId="478ACCCF" w14:textId="77777777" w:rsidTr="0022450E">
        <w:trPr>
          <w:trHeight w:val="20"/>
        </w:trPr>
        <w:tc>
          <w:tcPr>
            <w:tcW w:w="4860" w:type="dxa"/>
            <w:vAlign w:val="bottom"/>
          </w:tcPr>
          <w:p w14:paraId="2E42F791" w14:textId="77777777" w:rsidR="00446E36" w:rsidRPr="00CA477C" w:rsidRDefault="00446E36" w:rsidP="00446E36">
            <w:pPr>
              <w:ind w:hanging="8"/>
              <w:rPr>
                <w:rFonts w:eastAsia="Arial"/>
                <w:b/>
                <w:szCs w:val="22"/>
                <w:lang w:eastAsia="en-GB"/>
              </w:rPr>
            </w:pPr>
            <w:r w:rsidRPr="00CA477C">
              <w:rPr>
                <w:rFonts w:eastAsia="Arial"/>
                <w:b/>
                <w:szCs w:val="22"/>
                <w:lang w:eastAsia="en-GB"/>
              </w:rPr>
              <w:t>Result</w:t>
            </w:r>
          </w:p>
        </w:tc>
        <w:tc>
          <w:tcPr>
            <w:tcW w:w="1260" w:type="dxa"/>
          </w:tcPr>
          <w:p w14:paraId="5A204AF1" w14:textId="77777777" w:rsidR="00446E36" w:rsidRPr="00CA477C" w:rsidRDefault="00446E36" w:rsidP="00446E36">
            <w:pPr>
              <w:ind w:right="-72"/>
              <w:jc w:val="right"/>
              <w:rPr>
                <w:rFonts w:eastAsia="Arial"/>
                <w:szCs w:val="22"/>
                <w:lang w:eastAsia="en-GB"/>
              </w:rPr>
            </w:pPr>
          </w:p>
        </w:tc>
        <w:tc>
          <w:tcPr>
            <w:tcW w:w="262" w:type="dxa"/>
          </w:tcPr>
          <w:p w14:paraId="71D6A51D" w14:textId="77777777" w:rsidR="00446E36" w:rsidRPr="00CA477C" w:rsidRDefault="00446E36" w:rsidP="00446E36">
            <w:pPr>
              <w:ind w:right="-72"/>
              <w:jc w:val="right"/>
              <w:rPr>
                <w:rFonts w:eastAsia="Arial"/>
                <w:szCs w:val="22"/>
                <w:lang w:eastAsia="en-GB"/>
              </w:rPr>
            </w:pPr>
          </w:p>
        </w:tc>
        <w:tc>
          <w:tcPr>
            <w:tcW w:w="1178" w:type="dxa"/>
          </w:tcPr>
          <w:p w14:paraId="23E7F484" w14:textId="5E655E11" w:rsidR="00446E36" w:rsidRPr="00CA477C" w:rsidRDefault="00446E36" w:rsidP="00446E36">
            <w:pPr>
              <w:ind w:right="-72"/>
              <w:jc w:val="right"/>
              <w:rPr>
                <w:rFonts w:eastAsia="Arial"/>
                <w:szCs w:val="22"/>
                <w:lang w:eastAsia="en-GB"/>
              </w:rPr>
            </w:pPr>
          </w:p>
        </w:tc>
        <w:tc>
          <w:tcPr>
            <w:tcW w:w="239" w:type="dxa"/>
          </w:tcPr>
          <w:p w14:paraId="2CAD4C08" w14:textId="77777777" w:rsidR="00446E36" w:rsidRPr="00CA477C" w:rsidRDefault="00446E36" w:rsidP="00446E36">
            <w:pPr>
              <w:ind w:right="-72"/>
              <w:jc w:val="right"/>
              <w:rPr>
                <w:rFonts w:eastAsia="Arial"/>
                <w:szCs w:val="22"/>
                <w:lang w:eastAsia="en-GB"/>
              </w:rPr>
            </w:pPr>
          </w:p>
        </w:tc>
        <w:tc>
          <w:tcPr>
            <w:tcW w:w="1381" w:type="dxa"/>
          </w:tcPr>
          <w:p w14:paraId="149C3430" w14:textId="5F1E68F4" w:rsidR="00446E36" w:rsidRPr="00CA477C" w:rsidRDefault="00446E36" w:rsidP="00446E36">
            <w:pPr>
              <w:ind w:right="-72"/>
              <w:jc w:val="right"/>
              <w:rPr>
                <w:rFonts w:eastAsia="Arial"/>
                <w:szCs w:val="22"/>
                <w:lang w:eastAsia="en-GB"/>
              </w:rPr>
            </w:pPr>
          </w:p>
        </w:tc>
      </w:tr>
      <w:tr w:rsidR="00446E36" w:rsidRPr="00CA477C" w14:paraId="323564C6" w14:textId="77777777" w:rsidTr="005C10BB">
        <w:trPr>
          <w:trHeight w:val="20"/>
        </w:trPr>
        <w:tc>
          <w:tcPr>
            <w:tcW w:w="4860" w:type="dxa"/>
            <w:vAlign w:val="bottom"/>
          </w:tcPr>
          <w:p w14:paraId="32E003F5" w14:textId="77777777" w:rsidR="00446E36" w:rsidRPr="00CA477C" w:rsidRDefault="00446E36" w:rsidP="00446E36">
            <w:pPr>
              <w:ind w:hanging="8"/>
              <w:rPr>
                <w:rFonts w:eastAsia="Arial"/>
                <w:b/>
                <w:szCs w:val="22"/>
                <w:lang w:eastAsia="en-GB"/>
              </w:rPr>
            </w:pPr>
            <w:r w:rsidRPr="00CA477C">
              <w:rPr>
                <w:rFonts w:eastAsia="Arial"/>
                <w:b/>
                <w:szCs w:val="22"/>
                <w:lang w:eastAsia="en-GB"/>
              </w:rPr>
              <w:t>Segment gross profit (loss)</w:t>
            </w:r>
          </w:p>
        </w:tc>
        <w:tc>
          <w:tcPr>
            <w:tcW w:w="1260" w:type="dxa"/>
            <w:tcBorders>
              <w:top w:val="nil"/>
              <w:left w:val="nil"/>
              <w:bottom w:val="nil"/>
              <w:right w:val="nil"/>
            </w:tcBorders>
          </w:tcPr>
          <w:p w14:paraId="570490EA" w14:textId="46B5C572" w:rsidR="00446E36" w:rsidRPr="00E14951" w:rsidRDefault="00446E36" w:rsidP="00446E36">
            <w:pPr>
              <w:jc w:val="right"/>
              <w:rPr>
                <w:rFonts w:eastAsia="Arial" w:cstheme="minorBidi"/>
                <w:szCs w:val="28"/>
                <w:lang w:eastAsia="en-GB" w:bidi="th-TH"/>
              </w:rPr>
            </w:pPr>
            <w:r w:rsidRPr="009E3760">
              <w:rPr>
                <w:szCs w:val="22"/>
                <w:lang w:eastAsia="en-GB"/>
              </w:rPr>
              <w:t>1,024,196</w:t>
            </w:r>
          </w:p>
        </w:tc>
        <w:tc>
          <w:tcPr>
            <w:tcW w:w="262" w:type="dxa"/>
            <w:tcBorders>
              <w:top w:val="nil"/>
              <w:left w:val="nil"/>
              <w:bottom w:val="nil"/>
              <w:right w:val="nil"/>
            </w:tcBorders>
          </w:tcPr>
          <w:p w14:paraId="75C80175" w14:textId="77777777" w:rsidR="00446E36" w:rsidRPr="00CA477C" w:rsidRDefault="00446E36" w:rsidP="00446E36">
            <w:pPr>
              <w:ind w:right="-72"/>
              <w:jc w:val="right"/>
              <w:rPr>
                <w:rFonts w:eastAsia="Arial"/>
                <w:szCs w:val="22"/>
                <w:lang w:eastAsia="en-GB"/>
              </w:rPr>
            </w:pPr>
          </w:p>
        </w:tc>
        <w:tc>
          <w:tcPr>
            <w:tcW w:w="1178" w:type="dxa"/>
            <w:tcBorders>
              <w:top w:val="nil"/>
              <w:left w:val="nil"/>
              <w:bottom w:val="nil"/>
              <w:right w:val="nil"/>
            </w:tcBorders>
          </w:tcPr>
          <w:p w14:paraId="653842B6" w14:textId="46648FD7" w:rsidR="00446E36" w:rsidRPr="00CA477C" w:rsidRDefault="00446E36" w:rsidP="004A3DF9">
            <w:pPr>
              <w:ind w:left="-171" w:right="-72"/>
              <w:jc w:val="right"/>
              <w:rPr>
                <w:rFonts w:eastAsia="Arial"/>
                <w:szCs w:val="22"/>
                <w:lang w:eastAsia="en-GB"/>
              </w:rPr>
            </w:pPr>
            <w:r w:rsidRPr="009E3760">
              <w:rPr>
                <w:szCs w:val="22"/>
                <w:lang w:eastAsia="en-GB"/>
              </w:rPr>
              <w:t>(2,283)</w:t>
            </w:r>
          </w:p>
        </w:tc>
        <w:tc>
          <w:tcPr>
            <w:tcW w:w="239" w:type="dxa"/>
            <w:tcBorders>
              <w:top w:val="nil"/>
              <w:left w:val="nil"/>
              <w:bottom w:val="nil"/>
              <w:right w:val="nil"/>
            </w:tcBorders>
          </w:tcPr>
          <w:p w14:paraId="3CA60B2A" w14:textId="77777777" w:rsidR="00446E36" w:rsidRPr="00CA477C" w:rsidRDefault="00446E36" w:rsidP="00446E36">
            <w:pPr>
              <w:ind w:right="-72"/>
              <w:jc w:val="right"/>
              <w:rPr>
                <w:rFonts w:eastAsia="Arial"/>
                <w:szCs w:val="22"/>
                <w:lang w:eastAsia="en-GB"/>
              </w:rPr>
            </w:pPr>
          </w:p>
        </w:tc>
        <w:tc>
          <w:tcPr>
            <w:tcW w:w="1381" w:type="dxa"/>
            <w:tcBorders>
              <w:top w:val="nil"/>
              <w:left w:val="nil"/>
              <w:right w:val="nil"/>
            </w:tcBorders>
          </w:tcPr>
          <w:p w14:paraId="3A643AED" w14:textId="1AEEF463" w:rsidR="00446E36" w:rsidRPr="00CA477C" w:rsidRDefault="00446E36" w:rsidP="004A3DF9">
            <w:pPr>
              <w:ind w:right="-21"/>
              <w:jc w:val="right"/>
              <w:rPr>
                <w:rFonts w:eastAsia="Arial"/>
                <w:szCs w:val="22"/>
                <w:lang w:eastAsia="en-GB"/>
              </w:rPr>
            </w:pPr>
            <w:r w:rsidRPr="009E3760">
              <w:rPr>
                <w:szCs w:val="22"/>
                <w:lang w:eastAsia="en-GB"/>
              </w:rPr>
              <w:t>1,021,913</w:t>
            </w:r>
          </w:p>
        </w:tc>
      </w:tr>
      <w:tr w:rsidR="00446E36" w:rsidRPr="00CA477C" w14:paraId="78A3E521" w14:textId="77777777" w:rsidTr="005C10BB">
        <w:trPr>
          <w:trHeight w:val="20"/>
        </w:trPr>
        <w:tc>
          <w:tcPr>
            <w:tcW w:w="4860" w:type="dxa"/>
            <w:vAlign w:val="bottom"/>
          </w:tcPr>
          <w:p w14:paraId="4567CF21" w14:textId="2217475E" w:rsidR="00446E36" w:rsidRPr="00881B36" w:rsidRDefault="00446E36" w:rsidP="00446E36">
            <w:pPr>
              <w:ind w:hanging="8"/>
              <w:rPr>
                <w:rFonts w:eastAsia="Arial"/>
                <w:szCs w:val="22"/>
                <w:cs/>
                <w:lang w:eastAsia="en-GB" w:bidi="th-TH"/>
              </w:rPr>
            </w:pPr>
            <w:r w:rsidRPr="00CA477C">
              <w:rPr>
                <w:rFonts w:eastAsia="Arial"/>
                <w:szCs w:val="22"/>
                <w:lang w:eastAsia="en-GB"/>
              </w:rPr>
              <w:t>Selling and administrative expenses</w:t>
            </w:r>
          </w:p>
        </w:tc>
        <w:tc>
          <w:tcPr>
            <w:tcW w:w="1260" w:type="dxa"/>
            <w:vAlign w:val="bottom"/>
          </w:tcPr>
          <w:p w14:paraId="3A81FE9A" w14:textId="77777777" w:rsidR="00446E36" w:rsidRPr="00CA477C" w:rsidRDefault="00446E36" w:rsidP="00446E36">
            <w:pPr>
              <w:ind w:right="-72"/>
              <w:jc w:val="right"/>
              <w:rPr>
                <w:rFonts w:eastAsia="Arial"/>
                <w:szCs w:val="22"/>
                <w:lang w:eastAsia="en-GB"/>
              </w:rPr>
            </w:pPr>
          </w:p>
        </w:tc>
        <w:tc>
          <w:tcPr>
            <w:tcW w:w="262" w:type="dxa"/>
          </w:tcPr>
          <w:p w14:paraId="60127877" w14:textId="77777777" w:rsidR="00446E36" w:rsidRPr="00CA477C" w:rsidRDefault="00446E36" w:rsidP="00446E36">
            <w:pPr>
              <w:ind w:right="-72"/>
              <w:jc w:val="right"/>
              <w:rPr>
                <w:rFonts w:eastAsia="Arial"/>
                <w:szCs w:val="22"/>
                <w:lang w:eastAsia="en-GB"/>
              </w:rPr>
            </w:pPr>
          </w:p>
        </w:tc>
        <w:tc>
          <w:tcPr>
            <w:tcW w:w="1178" w:type="dxa"/>
            <w:vAlign w:val="bottom"/>
          </w:tcPr>
          <w:p w14:paraId="28113D14" w14:textId="14ECEB7B" w:rsidR="00446E36" w:rsidRPr="00881B36" w:rsidRDefault="00446E36" w:rsidP="00446E36">
            <w:pPr>
              <w:ind w:right="-72"/>
              <w:jc w:val="right"/>
              <w:rPr>
                <w:rFonts w:eastAsia="Arial"/>
                <w:szCs w:val="22"/>
                <w:cs/>
                <w:lang w:eastAsia="en-GB" w:bidi="th-TH"/>
              </w:rPr>
            </w:pPr>
          </w:p>
        </w:tc>
        <w:tc>
          <w:tcPr>
            <w:tcW w:w="239" w:type="dxa"/>
          </w:tcPr>
          <w:p w14:paraId="3228E2F2" w14:textId="77777777" w:rsidR="00446E36" w:rsidRPr="00CA477C" w:rsidRDefault="00446E36" w:rsidP="00446E36">
            <w:pPr>
              <w:ind w:right="-72"/>
              <w:jc w:val="right"/>
              <w:rPr>
                <w:rFonts w:eastAsia="Arial"/>
                <w:szCs w:val="22"/>
                <w:lang w:eastAsia="en-GB"/>
              </w:rPr>
            </w:pPr>
          </w:p>
        </w:tc>
        <w:tc>
          <w:tcPr>
            <w:tcW w:w="1381" w:type="dxa"/>
            <w:vAlign w:val="bottom"/>
          </w:tcPr>
          <w:p w14:paraId="3860E7A8" w14:textId="517E8111" w:rsidR="00446E36" w:rsidRPr="00CA477C" w:rsidRDefault="00446E36" w:rsidP="00446E36">
            <w:pPr>
              <w:ind w:right="-72"/>
              <w:jc w:val="right"/>
              <w:rPr>
                <w:rFonts w:eastAsia="Arial"/>
                <w:szCs w:val="22"/>
                <w:lang w:eastAsia="en-GB"/>
              </w:rPr>
            </w:pPr>
          </w:p>
        </w:tc>
      </w:tr>
      <w:tr w:rsidR="00A86B55" w:rsidRPr="00CA477C" w14:paraId="5F6607F9" w14:textId="77777777" w:rsidTr="005C10BB">
        <w:trPr>
          <w:trHeight w:val="20"/>
        </w:trPr>
        <w:tc>
          <w:tcPr>
            <w:tcW w:w="4860" w:type="dxa"/>
            <w:vAlign w:val="bottom"/>
          </w:tcPr>
          <w:p w14:paraId="69EAAB72" w14:textId="5E929131" w:rsidR="00A86B55" w:rsidRPr="00CA477C" w:rsidRDefault="00A86B55" w:rsidP="00A86B55">
            <w:pPr>
              <w:ind w:hanging="8"/>
              <w:rPr>
                <w:rFonts w:eastAsia="Arial"/>
                <w:szCs w:val="22"/>
                <w:lang w:eastAsia="en-GB"/>
              </w:rPr>
            </w:pPr>
            <w:r>
              <w:rPr>
                <w:rFonts w:eastAsia="Arial"/>
                <w:szCs w:val="22"/>
                <w:lang w:eastAsia="en-GB"/>
              </w:rPr>
              <w:t xml:space="preserve">   </w:t>
            </w:r>
            <w:r w:rsidRPr="004A1701">
              <w:rPr>
                <w:rFonts w:eastAsia="Arial"/>
                <w:szCs w:val="22"/>
                <w:lang w:eastAsia="en-GB"/>
              </w:rPr>
              <w:t>(including impairment of financial assets)</w:t>
            </w:r>
          </w:p>
        </w:tc>
        <w:tc>
          <w:tcPr>
            <w:tcW w:w="1260" w:type="dxa"/>
            <w:vAlign w:val="bottom"/>
          </w:tcPr>
          <w:p w14:paraId="6AC02B3F" w14:textId="77777777" w:rsidR="00A86B55" w:rsidRPr="00CA477C" w:rsidRDefault="00A86B55" w:rsidP="00A86B55">
            <w:pPr>
              <w:ind w:right="-72"/>
              <w:jc w:val="right"/>
              <w:rPr>
                <w:rFonts w:eastAsia="Arial"/>
                <w:szCs w:val="22"/>
                <w:lang w:eastAsia="en-GB"/>
              </w:rPr>
            </w:pPr>
          </w:p>
        </w:tc>
        <w:tc>
          <w:tcPr>
            <w:tcW w:w="262" w:type="dxa"/>
          </w:tcPr>
          <w:p w14:paraId="6948133C" w14:textId="77777777" w:rsidR="00A86B55" w:rsidRPr="00CA477C" w:rsidRDefault="00A86B55" w:rsidP="00A86B55">
            <w:pPr>
              <w:ind w:right="-72"/>
              <w:jc w:val="right"/>
              <w:rPr>
                <w:rFonts w:eastAsia="Arial"/>
                <w:szCs w:val="22"/>
                <w:lang w:eastAsia="en-GB"/>
              </w:rPr>
            </w:pPr>
          </w:p>
        </w:tc>
        <w:tc>
          <w:tcPr>
            <w:tcW w:w="1178" w:type="dxa"/>
            <w:vAlign w:val="bottom"/>
          </w:tcPr>
          <w:p w14:paraId="0D16CE99" w14:textId="77777777" w:rsidR="00A86B55" w:rsidRPr="00881B36" w:rsidRDefault="00A86B55" w:rsidP="00A86B55">
            <w:pPr>
              <w:ind w:right="-72"/>
              <w:jc w:val="right"/>
              <w:rPr>
                <w:rFonts w:eastAsia="Arial"/>
                <w:szCs w:val="22"/>
                <w:cs/>
                <w:lang w:eastAsia="en-GB" w:bidi="th-TH"/>
              </w:rPr>
            </w:pPr>
          </w:p>
        </w:tc>
        <w:tc>
          <w:tcPr>
            <w:tcW w:w="239" w:type="dxa"/>
          </w:tcPr>
          <w:p w14:paraId="3F008957" w14:textId="77777777" w:rsidR="00A86B55" w:rsidRPr="00CA477C" w:rsidRDefault="00A86B55" w:rsidP="00A86B55">
            <w:pPr>
              <w:ind w:right="-72"/>
              <w:jc w:val="right"/>
              <w:rPr>
                <w:rFonts w:eastAsia="Arial"/>
                <w:szCs w:val="22"/>
                <w:lang w:eastAsia="en-GB"/>
              </w:rPr>
            </w:pPr>
          </w:p>
        </w:tc>
        <w:tc>
          <w:tcPr>
            <w:tcW w:w="1381" w:type="dxa"/>
            <w:tcBorders>
              <w:bottom w:val="single" w:sz="4" w:space="0" w:color="000000"/>
            </w:tcBorders>
            <w:vAlign w:val="bottom"/>
          </w:tcPr>
          <w:p w14:paraId="12A1AC92" w14:textId="5C22462A" w:rsidR="00A86B55" w:rsidRPr="00A01D61" w:rsidRDefault="00A86B55" w:rsidP="00A86B55">
            <w:pPr>
              <w:ind w:right="-72"/>
              <w:jc w:val="right"/>
              <w:rPr>
                <w:rFonts w:eastAsia="Arial"/>
                <w:szCs w:val="22"/>
                <w:lang w:eastAsia="en-GB"/>
              </w:rPr>
            </w:pPr>
            <w:r w:rsidRPr="001C30D6">
              <w:rPr>
                <w:rFonts w:eastAsia="Arial"/>
              </w:rPr>
              <w:t>(461,580)</w:t>
            </w:r>
          </w:p>
        </w:tc>
      </w:tr>
      <w:tr w:rsidR="00A86B55" w:rsidRPr="00CA477C" w14:paraId="636C365B" w14:textId="77777777" w:rsidTr="00320A9E">
        <w:trPr>
          <w:trHeight w:val="20"/>
        </w:trPr>
        <w:tc>
          <w:tcPr>
            <w:tcW w:w="4860" w:type="dxa"/>
            <w:vAlign w:val="bottom"/>
          </w:tcPr>
          <w:p w14:paraId="429A1FAB" w14:textId="77777777" w:rsidR="00A86B55" w:rsidRPr="00CA477C" w:rsidRDefault="00A86B55" w:rsidP="00A86B55">
            <w:pPr>
              <w:ind w:hanging="8"/>
              <w:rPr>
                <w:rFonts w:eastAsia="Arial"/>
                <w:szCs w:val="22"/>
                <w:lang w:eastAsia="en-GB"/>
              </w:rPr>
            </w:pPr>
          </w:p>
        </w:tc>
        <w:tc>
          <w:tcPr>
            <w:tcW w:w="1260" w:type="dxa"/>
            <w:vAlign w:val="bottom"/>
          </w:tcPr>
          <w:p w14:paraId="2DBDC68D" w14:textId="77777777" w:rsidR="00A86B55" w:rsidRPr="00CA477C" w:rsidRDefault="00A86B55" w:rsidP="00A86B55">
            <w:pPr>
              <w:ind w:right="-72"/>
              <w:jc w:val="right"/>
              <w:rPr>
                <w:rFonts w:eastAsia="Arial"/>
                <w:szCs w:val="22"/>
                <w:lang w:eastAsia="en-GB"/>
              </w:rPr>
            </w:pPr>
          </w:p>
        </w:tc>
        <w:tc>
          <w:tcPr>
            <w:tcW w:w="262" w:type="dxa"/>
          </w:tcPr>
          <w:p w14:paraId="20663FC0" w14:textId="77777777" w:rsidR="00A86B55" w:rsidRPr="00CA477C" w:rsidRDefault="00A86B55" w:rsidP="00A86B55">
            <w:pPr>
              <w:ind w:right="-72"/>
              <w:jc w:val="right"/>
              <w:rPr>
                <w:rFonts w:eastAsia="Arial"/>
                <w:szCs w:val="22"/>
                <w:lang w:eastAsia="en-GB"/>
              </w:rPr>
            </w:pPr>
          </w:p>
        </w:tc>
        <w:tc>
          <w:tcPr>
            <w:tcW w:w="1178" w:type="dxa"/>
            <w:vAlign w:val="bottom"/>
          </w:tcPr>
          <w:p w14:paraId="6476EA7C" w14:textId="3FA46292" w:rsidR="00A86B55" w:rsidRPr="00CA477C" w:rsidRDefault="00A86B55" w:rsidP="00A86B55">
            <w:pPr>
              <w:ind w:right="-72"/>
              <w:jc w:val="right"/>
              <w:rPr>
                <w:rFonts w:eastAsia="Arial"/>
                <w:szCs w:val="22"/>
                <w:lang w:eastAsia="en-GB"/>
              </w:rPr>
            </w:pPr>
          </w:p>
        </w:tc>
        <w:tc>
          <w:tcPr>
            <w:tcW w:w="239" w:type="dxa"/>
          </w:tcPr>
          <w:p w14:paraId="724BDAED" w14:textId="77777777" w:rsidR="00A86B55" w:rsidRPr="00CA477C" w:rsidRDefault="00A86B55" w:rsidP="00A86B55">
            <w:pPr>
              <w:ind w:right="-72"/>
              <w:jc w:val="right"/>
              <w:rPr>
                <w:rFonts w:eastAsia="Arial"/>
                <w:szCs w:val="22"/>
                <w:lang w:eastAsia="en-GB"/>
              </w:rPr>
            </w:pPr>
          </w:p>
        </w:tc>
        <w:tc>
          <w:tcPr>
            <w:tcW w:w="1381" w:type="dxa"/>
          </w:tcPr>
          <w:p w14:paraId="410E7A07" w14:textId="77124503" w:rsidR="00A86B55" w:rsidRPr="00CA477C" w:rsidRDefault="00A86B55" w:rsidP="00A86B55">
            <w:pPr>
              <w:ind w:right="-72"/>
              <w:jc w:val="right"/>
              <w:rPr>
                <w:rFonts w:eastAsia="Arial"/>
                <w:szCs w:val="22"/>
                <w:lang w:eastAsia="en-GB"/>
              </w:rPr>
            </w:pPr>
          </w:p>
        </w:tc>
      </w:tr>
      <w:tr w:rsidR="003E7E35" w:rsidRPr="00CA477C" w14:paraId="73C71141" w14:textId="77777777" w:rsidTr="00320A9E">
        <w:trPr>
          <w:trHeight w:val="20"/>
        </w:trPr>
        <w:tc>
          <w:tcPr>
            <w:tcW w:w="4860" w:type="dxa"/>
            <w:vAlign w:val="bottom"/>
          </w:tcPr>
          <w:p w14:paraId="496E3CC4" w14:textId="4618C75A" w:rsidR="003E7E35" w:rsidRPr="00325CD9" w:rsidRDefault="003E7E35" w:rsidP="003E7E35">
            <w:pPr>
              <w:ind w:right="-72" w:hanging="8"/>
              <w:rPr>
                <w:rFonts w:eastAsia="Arial" w:cstheme="minorBidi"/>
                <w:szCs w:val="28"/>
                <w:lang w:eastAsia="en-GB" w:bidi="th-TH"/>
              </w:rPr>
            </w:pPr>
            <w:r w:rsidRPr="00CA477C">
              <w:rPr>
                <w:rFonts w:eastAsia="Arial"/>
                <w:b/>
                <w:szCs w:val="22"/>
                <w:lang w:eastAsia="en-GB"/>
              </w:rPr>
              <w:t>Operating profit</w:t>
            </w:r>
            <w:r w:rsidRPr="00CA477C">
              <w:rPr>
                <w:rFonts w:eastAsia="Arial"/>
                <w:szCs w:val="22"/>
                <w:lang w:eastAsia="en-GB"/>
              </w:rPr>
              <w:t xml:space="preserve"> </w:t>
            </w:r>
          </w:p>
        </w:tc>
        <w:tc>
          <w:tcPr>
            <w:tcW w:w="1260" w:type="dxa"/>
            <w:vAlign w:val="bottom"/>
          </w:tcPr>
          <w:p w14:paraId="251E00C6" w14:textId="77777777" w:rsidR="003E7E35" w:rsidRPr="00CA477C" w:rsidRDefault="003E7E35" w:rsidP="003E7E35">
            <w:pPr>
              <w:ind w:right="-72"/>
              <w:jc w:val="right"/>
              <w:rPr>
                <w:rFonts w:eastAsia="Arial"/>
                <w:szCs w:val="22"/>
                <w:lang w:eastAsia="en-GB"/>
              </w:rPr>
            </w:pPr>
          </w:p>
        </w:tc>
        <w:tc>
          <w:tcPr>
            <w:tcW w:w="262" w:type="dxa"/>
          </w:tcPr>
          <w:p w14:paraId="1225A95F" w14:textId="77777777" w:rsidR="003E7E35" w:rsidRPr="00CA477C" w:rsidRDefault="003E7E35" w:rsidP="003E7E35">
            <w:pPr>
              <w:ind w:right="-72"/>
              <w:jc w:val="right"/>
              <w:rPr>
                <w:rFonts w:eastAsia="Arial"/>
                <w:szCs w:val="22"/>
                <w:lang w:eastAsia="en-GB"/>
              </w:rPr>
            </w:pPr>
          </w:p>
        </w:tc>
        <w:tc>
          <w:tcPr>
            <w:tcW w:w="1178" w:type="dxa"/>
            <w:vAlign w:val="bottom"/>
          </w:tcPr>
          <w:p w14:paraId="0B10700B" w14:textId="0DA871E2" w:rsidR="003E7E35" w:rsidRPr="00CA477C" w:rsidRDefault="003E7E35" w:rsidP="003E7E35">
            <w:pPr>
              <w:ind w:right="-72"/>
              <w:jc w:val="right"/>
              <w:rPr>
                <w:rFonts w:eastAsia="Arial"/>
                <w:szCs w:val="22"/>
                <w:lang w:eastAsia="en-GB"/>
              </w:rPr>
            </w:pPr>
          </w:p>
        </w:tc>
        <w:tc>
          <w:tcPr>
            <w:tcW w:w="239" w:type="dxa"/>
          </w:tcPr>
          <w:p w14:paraId="0F1064EB" w14:textId="77777777" w:rsidR="003E7E35" w:rsidRPr="00CA477C" w:rsidRDefault="003E7E35" w:rsidP="003E7E35">
            <w:pPr>
              <w:ind w:right="-72"/>
              <w:jc w:val="right"/>
              <w:rPr>
                <w:rFonts w:eastAsia="Arial"/>
                <w:szCs w:val="22"/>
                <w:lang w:eastAsia="en-GB"/>
              </w:rPr>
            </w:pPr>
          </w:p>
        </w:tc>
        <w:tc>
          <w:tcPr>
            <w:tcW w:w="1381" w:type="dxa"/>
          </w:tcPr>
          <w:p w14:paraId="10A70DBF" w14:textId="29EAAF0C" w:rsidR="003E7E35" w:rsidRPr="004A312A" w:rsidRDefault="003E7E35" w:rsidP="003E7E35">
            <w:pPr>
              <w:ind w:right="-21"/>
              <w:jc w:val="right"/>
              <w:rPr>
                <w:rFonts w:eastAsia="Arial"/>
                <w:szCs w:val="22"/>
                <w:lang w:eastAsia="en-GB"/>
              </w:rPr>
            </w:pPr>
            <w:r w:rsidRPr="006C787D">
              <w:rPr>
                <w:szCs w:val="22"/>
                <w:lang w:eastAsia="en-GB"/>
              </w:rPr>
              <w:t>560,333</w:t>
            </w:r>
          </w:p>
        </w:tc>
      </w:tr>
      <w:tr w:rsidR="003E7E35" w:rsidRPr="00CA477C" w14:paraId="40502B3D" w14:textId="77777777" w:rsidTr="00320A9E">
        <w:trPr>
          <w:trHeight w:val="20"/>
        </w:trPr>
        <w:tc>
          <w:tcPr>
            <w:tcW w:w="4860" w:type="dxa"/>
            <w:vAlign w:val="bottom"/>
          </w:tcPr>
          <w:p w14:paraId="64CD968B" w14:textId="7DF0B66F" w:rsidR="003E7E35" w:rsidRPr="00C04DE9" w:rsidRDefault="003E7E35" w:rsidP="003E7E35">
            <w:pPr>
              <w:ind w:right="-72"/>
              <w:rPr>
                <w:rFonts w:eastAsia="Arial"/>
                <w:bCs/>
                <w:szCs w:val="22"/>
                <w:lang w:eastAsia="en-GB"/>
              </w:rPr>
            </w:pPr>
            <w:r>
              <w:rPr>
                <w:rFonts w:eastAsia="Arial"/>
                <w:bCs/>
                <w:szCs w:val="22"/>
                <w:lang w:eastAsia="en-GB"/>
              </w:rPr>
              <w:t>Other income</w:t>
            </w:r>
          </w:p>
        </w:tc>
        <w:tc>
          <w:tcPr>
            <w:tcW w:w="1260" w:type="dxa"/>
            <w:vAlign w:val="bottom"/>
          </w:tcPr>
          <w:p w14:paraId="3E1534A7" w14:textId="77777777" w:rsidR="003E7E35" w:rsidRPr="00CA477C" w:rsidRDefault="003E7E35" w:rsidP="003E7E35">
            <w:pPr>
              <w:ind w:right="-72"/>
              <w:jc w:val="right"/>
              <w:rPr>
                <w:rFonts w:eastAsia="Arial"/>
                <w:szCs w:val="22"/>
                <w:lang w:eastAsia="en-GB"/>
              </w:rPr>
            </w:pPr>
          </w:p>
        </w:tc>
        <w:tc>
          <w:tcPr>
            <w:tcW w:w="262" w:type="dxa"/>
          </w:tcPr>
          <w:p w14:paraId="4E91C28F" w14:textId="77777777" w:rsidR="003E7E35" w:rsidRPr="00CA477C" w:rsidRDefault="003E7E35" w:rsidP="003E7E35">
            <w:pPr>
              <w:ind w:right="-72"/>
              <w:jc w:val="right"/>
              <w:rPr>
                <w:rFonts w:eastAsia="Arial"/>
                <w:szCs w:val="22"/>
                <w:lang w:eastAsia="en-GB"/>
              </w:rPr>
            </w:pPr>
          </w:p>
        </w:tc>
        <w:tc>
          <w:tcPr>
            <w:tcW w:w="1178" w:type="dxa"/>
            <w:vAlign w:val="bottom"/>
          </w:tcPr>
          <w:p w14:paraId="48E1C443" w14:textId="77777777" w:rsidR="003E7E35" w:rsidRPr="00CA477C" w:rsidRDefault="003E7E35" w:rsidP="003E7E35">
            <w:pPr>
              <w:ind w:right="-72"/>
              <w:jc w:val="right"/>
              <w:rPr>
                <w:rFonts w:eastAsia="Arial"/>
                <w:szCs w:val="22"/>
                <w:lang w:eastAsia="en-GB"/>
              </w:rPr>
            </w:pPr>
          </w:p>
        </w:tc>
        <w:tc>
          <w:tcPr>
            <w:tcW w:w="239" w:type="dxa"/>
          </w:tcPr>
          <w:p w14:paraId="18330FCA" w14:textId="77777777" w:rsidR="003E7E35" w:rsidRPr="00CA477C" w:rsidRDefault="003E7E35" w:rsidP="003E7E35">
            <w:pPr>
              <w:ind w:right="-72"/>
              <w:jc w:val="right"/>
              <w:rPr>
                <w:rFonts w:eastAsia="Arial"/>
                <w:szCs w:val="22"/>
                <w:lang w:eastAsia="en-GB"/>
              </w:rPr>
            </w:pPr>
          </w:p>
        </w:tc>
        <w:tc>
          <w:tcPr>
            <w:tcW w:w="1381" w:type="dxa"/>
          </w:tcPr>
          <w:p w14:paraId="79F17CDD" w14:textId="2B4A2784" w:rsidR="003E7E35" w:rsidRPr="00EC6350" w:rsidRDefault="003E7E35" w:rsidP="003E7E35">
            <w:pPr>
              <w:ind w:right="-21"/>
              <w:jc w:val="right"/>
              <w:rPr>
                <w:rFonts w:eastAsia="Arial"/>
              </w:rPr>
            </w:pPr>
            <w:r w:rsidRPr="006C787D">
              <w:rPr>
                <w:szCs w:val="22"/>
                <w:lang w:eastAsia="en-GB"/>
              </w:rPr>
              <w:t>153,009</w:t>
            </w:r>
          </w:p>
        </w:tc>
      </w:tr>
      <w:tr w:rsidR="003E7E35" w:rsidRPr="00CA477C" w14:paraId="500BEE99" w14:textId="77777777" w:rsidTr="00320A9E">
        <w:trPr>
          <w:trHeight w:val="20"/>
        </w:trPr>
        <w:tc>
          <w:tcPr>
            <w:tcW w:w="4860" w:type="dxa"/>
            <w:vAlign w:val="bottom"/>
          </w:tcPr>
          <w:p w14:paraId="67CB5D75" w14:textId="723A763E" w:rsidR="003E7E35" w:rsidRPr="00CA477C" w:rsidRDefault="003E7E35" w:rsidP="003E7E35">
            <w:pPr>
              <w:ind w:hanging="8"/>
              <w:rPr>
                <w:rFonts w:eastAsia="Arial"/>
                <w:szCs w:val="22"/>
                <w:lang w:eastAsia="en-GB"/>
              </w:rPr>
            </w:pPr>
            <w:r w:rsidRPr="00132C25">
              <w:rPr>
                <w:rFonts w:eastAsia="Arial"/>
                <w:szCs w:val="22"/>
                <w:lang w:eastAsia="en-GB"/>
              </w:rPr>
              <w:t>Other gains (losses), net</w:t>
            </w:r>
          </w:p>
        </w:tc>
        <w:tc>
          <w:tcPr>
            <w:tcW w:w="1260" w:type="dxa"/>
            <w:vAlign w:val="bottom"/>
          </w:tcPr>
          <w:p w14:paraId="7FCD4950" w14:textId="77777777" w:rsidR="003E7E35" w:rsidRPr="00CA477C" w:rsidRDefault="003E7E35" w:rsidP="003E7E35">
            <w:pPr>
              <w:ind w:right="-72"/>
              <w:jc w:val="right"/>
              <w:rPr>
                <w:rFonts w:eastAsia="Arial"/>
                <w:szCs w:val="22"/>
                <w:lang w:eastAsia="en-GB"/>
              </w:rPr>
            </w:pPr>
          </w:p>
        </w:tc>
        <w:tc>
          <w:tcPr>
            <w:tcW w:w="262" w:type="dxa"/>
          </w:tcPr>
          <w:p w14:paraId="01826CEA" w14:textId="77777777" w:rsidR="003E7E35" w:rsidRPr="00CA477C" w:rsidRDefault="003E7E35" w:rsidP="003E7E35">
            <w:pPr>
              <w:ind w:right="-72"/>
              <w:jc w:val="right"/>
              <w:rPr>
                <w:rFonts w:eastAsia="Arial"/>
                <w:szCs w:val="22"/>
                <w:lang w:eastAsia="en-GB"/>
              </w:rPr>
            </w:pPr>
          </w:p>
        </w:tc>
        <w:tc>
          <w:tcPr>
            <w:tcW w:w="1178" w:type="dxa"/>
            <w:vAlign w:val="bottom"/>
          </w:tcPr>
          <w:p w14:paraId="03990163" w14:textId="77777777" w:rsidR="003E7E35" w:rsidRPr="00CA477C" w:rsidRDefault="003E7E35" w:rsidP="003E7E35">
            <w:pPr>
              <w:ind w:right="-72"/>
              <w:jc w:val="right"/>
              <w:rPr>
                <w:rFonts w:eastAsia="Arial"/>
                <w:szCs w:val="22"/>
                <w:lang w:eastAsia="en-GB"/>
              </w:rPr>
            </w:pPr>
          </w:p>
        </w:tc>
        <w:tc>
          <w:tcPr>
            <w:tcW w:w="239" w:type="dxa"/>
          </w:tcPr>
          <w:p w14:paraId="1FD6E52C" w14:textId="77777777" w:rsidR="003E7E35" w:rsidRPr="00CA477C" w:rsidRDefault="003E7E35" w:rsidP="003E7E35">
            <w:pPr>
              <w:ind w:right="-72"/>
              <w:jc w:val="right"/>
              <w:rPr>
                <w:rFonts w:eastAsia="Arial"/>
                <w:szCs w:val="22"/>
                <w:lang w:eastAsia="en-GB"/>
              </w:rPr>
            </w:pPr>
          </w:p>
        </w:tc>
        <w:tc>
          <w:tcPr>
            <w:tcW w:w="1381" w:type="dxa"/>
          </w:tcPr>
          <w:p w14:paraId="12227C6C" w14:textId="56DAC9B8" w:rsidR="003E7E35" w:rsidRPr="00CA477C" w:rsidRDefault="003E7E35" w:rsidP="003E7E35">
            <w:pPr>
              <w:ind w:right="-86"/>
              <w:jc w:val="right"/>
              <w:rPr>
                <w:rFonts w:eastAsia="Arial"/>
                <w:szCs w:val="22"/>
                <w:lang w:eastAsia="en-GB"/>
              </w:rPr>
            </w:pPr>
            <w:r w:rsidRPr="006C787D">
              <w:rPr>
                <w:szCs w:val="22"/>
                <w:lang w:eastAsia="en-GB"/>
              </w:rPr>
              <w:t>(19,265)</w:t>
            </w:r>
          </w:p>
        </w:tc>
      </w:tr>
      <w:tr w:rsidR="003E7E35" w:rsidRPr="00CA477C" w14:paraId="71B750FC" w14:textId="77777777" w:rsidTr="00320A9E">
        <w:trPr>
          <w:trHeight w:val="20"/>
        </w:trPr>
        <w:tc>
          <w:tcPr>
            <w:tcW w:w="4860" w:type="dxa"/>
            <w:vAlign w:val="bottom"/>
          </w:tcPr>
          <w:p w14:paraId="6AF63C67" w14:textId="1A2F4C52" w:rsidR="003E7E35" w:rsidRPr="00CA477C" w:rsidRDefault="003E7E35" w:rsidP="003E7E35">
            <w:pPr>
              <w:ind w:right="-72" w:hanging="8"/>
              <w:rPr>
                <w:rFonts w:eastAsia="Arial"/>
                <w:b/>
                <w:szCs w:val="22"/>
                <w:lang w:eastAsia="en-GB"/>
              </w:rPr>
            </w:pPr>
            <w:r w:rsidRPr="00CA477C">
              <w:rPr>
                <w:rFonts w:eastAsia="Arial"/>
                <w:szCs w:val="22"/>
                <w:lang w:eastAsia="en-GB"/>
              </w:rPr>
              <w:t>Finance costs</w:t>
            </w:r>
          </w:p>
        </w:tc>
        <w:tc>
          <w:tcPr>
            <w:tcW w:w="1260" w:type="dxa"/>
            <w:vAlign w:val="bottom"/>
          </w:tcPr>
          <w:p w14:paraId="03783C99" w14:textId="77777777" w:rsidR="003E7E35" w:rsidRPr="00CA477C" w:rsidRDefault="003E7E35" w:rsidP="003E7E35">
            <w:pPr>
              <w:ind w:right="-72"/>
              <w:jc w:val="right"/>
              <w:rPr>
                <w:rFonts w:eastAsia="Arial"/>
                <w:szCs w:val="22"/>
                <w:lang w:eastAsia="en-GB"/>
              </w:rPr>
            </w:pPr>
          </w:p>
        </w:tc>
        <w:tc>
          <w:tcPr>
            <w:tcW w:w="262" w:type="dxa"/>
          </w:tcPr>
          <w:p w14:paraId="36B972C1" w14:textId="77777777" w:rsidR="003E7E35" w:rsidRPr="00CA477C" w:rsidRDefault="003E7E35" w:rsidP="003E7E35">
            <w:pPr>
              <w:ind w:right="-72"/>
              <w:jc w:val="right"/>
              <w:rPr>
                <w:rFonts w:eastAsia="Arial"/>
                <w:szCs w:val="22"/>
                <w:lang w:eastAsia="en-GB"/>
              </w:rPr>
            </w:pPr>
          </w:p>
        </w:tc>
        <w:tc>
          <w:tcPr>
            <w:tcW w:w="1178" w:type="dxa"/>
            <w:vAlign w:val="bottom"/>
          </w:tcPr>
          <w:p w14:paraId="0374204C" w14:textId="77777777" w:rsidR="003E7E35" w:rsidRPr="00CA477C" w:rsidRDefault="003E7E35" w:rsidP="003E7E35">
            <w:pPr>
              <w:ind w:right="-72"/>
              <w:jc w:val="right"/>
              <w:rPr>
                <w:rFonts w:eastAsia="Arial"/>
                <w:szCs w:val="22"/>
                <w:lang w:eastAsia="en-GB"/>
              </w:rPr>
            </w:pPr>
          </w:p>
        </w:tc>
        <w:tc>
          <w:tcPr>
            <w:tcW w:w="239" w:type="dxa"/>
          </w:tcPr>
          <w:p w14:paraId="1907B058" w14:textId="77777777" w:rsidR="003E7E35" w:rsidRPr="00CA477C" w:rsidRDefault="003E7E35" w:rsidP="003E7E35">
            <w:pPr>
              <w:ind w:right="-72"/>
              <w:jc w:val="right"/>
              <w:rPr>
                <w:rFonts w:eastAsia="Arial"/>
                <w:szCs w:val="22"/>
                <w:lang w:eastAsia="en-GB"/>
              </w:rPr>
            </w:pPr>
          </w:p>
        </w:tc>
        <w:tc>
          <w:tcPr>
            <w:tcW w:w="1381" w:type="dxa"/>
          </w:tcPr>
          <w:p w14:paraId="5704E44D" w14:textId="4089FB40" w:rsidR="003E7E35" w:rsidRDefault="003E7E35" w:rsidP="003E7E35">
            <w:pPr>
              <w:ind w:right="-86"/>
              <w:jc w:val="right"/>
              <w:rPr>
                <w:rFonts w:eastAsia="Arial"/>
                <w:szCs w:val="22"/>
                <w:lang w:eastAsia="en-GB"/>
              </w:rPr>
            </w:pPr>
            <w:r w:rsidRPr="006C787D">
              <w:rPr>
                <w:szCs w:val="22"/>
                <w:lang w:eastAsia="en-GB"/>
              </w:rPr>
              <w:t>(1,345)</w:t>
            </w:r>
          </w:p>
        </w:tc>
      </w:tr>
      <w:tr w:rsidR="00A86B55" w:rsidRPr="00CA477C" w14:paraId="09203178" w14:textId="77777777" w:rsidTr="00320A9E">
        <w:trPr>
          <w:trHeight w:val="20"/>
        </w:trPr>
        <w:tc>
          <w:tcPr>
            <w:tcW w:w="4860" w:type="dxa"/>
            <w:vAlign w:val="bottom"/>
          </w:tcPr>
          <w:p w14:paraId="44159916" w14:textId="77777777" w:rsidR="00A86B55" w:rsidRPr="00CA477C" w:rsidRDefault="00A86B55" w:rsidP="00A86B55">
            <w:pPr>
              <w:ind w:hanging="8"/>
              <w:rPr>
                <w:rFonts w:eastAsia="Arial"/>
                <w:szCs w:val="22"/>
                <w:lang w:eastAsia="en-GB"/>
              </w:rPr>
            </w:pPr>
          </w:p>
        </w:tc>
        <w:tc>
          <w:tcPr>
            <w:tcW w:w="1260" w:type="dxa"/>
            <w:vAlign w:val="bottom"/>
          </w:tcPr>
          <w:p w14:paraId="0B9EBDAF" w14:textId="77777777" w:rsidR="00A86B55" w:rsidRPr="00CA477C" w:rsidRDefault="00A86B55" w:rsidP="00A86B55">
            <w:pPr>
              <w:ind w:right="-72"/>
              <w:jc w:val="right"/>
              <w:rPr>
                <w:rFonts w:eastAsia="Arial"/>
                <w:szCs w:val="22"/>
                <w:lang w:eastAsia="en-GB"/>
              </w:rPr>
            </w:pPr>
          </w:p>
        </w:tc>
        <w:tc>
          <w:tcPr>
            <w:tcW w:w="262" w:type="dxa"/>
          </w:tcPr>
          <w:p w14:paraId="10E7DAF2" w14:textId="77777777" w:rsidR="00A86B55" w:rsidRPr="00CA477C" w:rsidRDefault="00A86B55" w:rsidP="00A86B55">
            <w:pPr>
              <w:ind w:right="-72"/>
              <w:jc w:val="right"/>
              <w:rPr>
                <w:rFonts w:eastAsia="Arial"/>
                <w:szCs w:val="22"/>
                <w:lang w:eastAsia="en-GB"/>
              </w:rPr>
            </w:pPr>
          </w:p>
        </w:tc>
        <w:tc>
          <w:tcPr>
            <w:tcW w:w="1178" w:type="dxa"/>
            <w:vAlign w:val="bottom"/>
          </w:tcPr>
          <w:p w14:paraId="63DF8A22" w14:textId="60C2168C" w:rsidR="00A86B55" w:rsidRPr="00CA477C" w:rsidRDefault="00A86B55" w:rsidP="00A86B55">
            <w:pPr>
              <w:ind w:right="-72"/>
              <w:jc w:val="right"/>
              <w:rPr>
                <w:rFonts w:eastAsia="Arial"/>
                <w:szCs w:val="22"/>
                <w:lang w:eastAsia="en-GB"/>
              </w:rPr>
            </w:pPr>
          </w:p>
        </w:tc>
        <w:tc>
          <w:tcPr>
            <w:tcW w:w="239" w:type="dxa"/>
          </w:tcPr>
          <w:p w14:paraId="7FF504FD" w14:textId="77777777" w:rsidR="00A86B55" w:rsidRPr="00CA477C" w:rsidRDefault="00A86B55" w:rsidP="00A86B55">
            <w:pPr>
              <w:ind w:right="-72"/>
              <w:jc w:val="right"/>
              <w:rPr>
                <w:rFonts w:eastAsia="Arial"/>
                <w:szCs w:val="22"/>
                <w:lang w:eastAsia="en-GB"/>
              </w:rPr>
            </w:pPr>
          </w:p>
        </w:tc>
        <w:tc>
          <w:tcPr>
            <w:tcW w:w="1381" w:type="dxa"/>
            <w:tcBorders>
              <w:top w:val="single" w:sz="4" w:space="0" w:color="auto"/>
            </w:tcBorders>
          </w:tcPr>
          <w:p w14:paraId="11C336F6" w14:textId="4C43DB30" w:rsidR="00A86B55" w:rsidRPr="00CA477C" w:rsidRDefault="00A86B55" w:rsidP="00A86B55">
            <w:pPr>
              <w:ind w:right="-72"/>
              <w:jc w:val="right"/>
              <w:rPr>
                <w:rFonts w:eastAsia="Arial"/>
                <w:szCs w:val="22"/>
                <w:lang w:eastAsia="en-GB"/>
              </w:rPr>
            </w:pPr>
          </w:p>
        </w:tc>
      </w:tr>
      <w:tr w:rsidR="00F204C7" w:rsidRPr="00CA477C" w14:paraId="0759242B" w14:textId="77777777" w:rsidTr="00320A9E">
        <w:trPr>
          <w:trHeight w:val="20"/>
        </w:trPr>
        <w:tc>
          <w:tcPr>
            <w:tcW w:w="4860" w:type="dxa"/>
            <w:vAlign w:val="bottom"/>
          </w:tcPr>
          <w:p w14:paraId="3316819E" w14:textId="77777777" w:rsidR="00F204C7" w:rsidRPr="00CA477C" w:rsidRDefault="00F204C7" w:rsidP="00F204C7">
            <w:pPr>
              <w:ind w:hanging="8"/>
              <w:rPr>
                <w:rFonts w:eastAsia="Arial Bold"/>
                <w:szCs w:val="22"/>
                <w:lang w:eastAsia="en-GB"/>
              </w:rPr>
            </w:pPr>
            <w:r w:rsidRPr="00CA477C">
              <w:rPr>
                <w:rFonts w:eastAsia="Arial Bold"/>
                <w:b/>
                <w:szCs w:val="22"/>
                <w:lang w:eastAsia="en-GB"/>
              </w:rPr>
              <w:t>Profit before income tax</w:t>
            </w:r>
          </w:p>
        </w:tc>
        <w:tc>
          <w:tcPr>
            <w:tcW w:w="1260" w:type="dxa"/>
            <w:vAlign w:val="bottom"/>
          </w:tcPr>
          <w:p w14:paraId="017746A5" w14:textId="77777777" w:rsidR="00F204C7" w:rsidRPr="00CA477C" w:rsidRDefault="00F204C7" w:rsidP="00F204C7">
            <w:pPr>
              <w:ind w:right="-72"/>
              <w:jc w:val="right"/>
              <w:rPr>
                <w:rFonts w:eastAsia="Arial"/>
                <w:szCs w:val="22"/>
                <w:lang w:eastAsia="en-GB"/>
              </w:rPr>
            </w:pPr>
          </w:p>
        </w:tc>
        <w:tc>
          <w:tcPr>
            <w:tcW w:w="262" w:type="dxa"/>
          </w:tcPr>
          <w:p w14:paraId="5735A263" w14:textId="77777777" w:rsidR="00F204C7" w:rsidRPr="00CA477C" w:rsidRDefault="00F204C7" w:rsidP="00F204C7">
            <w:pPr>
              <w:ind w:right="-72"/>
              <w:jc w:val="right"/>
              <w:rPr>
                <w:rFonts w:eastAsia="Arial"/>
                <w:szCs w:val="22"/>
                <w:lang w:eastAsia="en-GB"/>
              </w:rPr>
            </w:pPr>
          </w:p>
        </w:tc>
        <w:tc>
          <w:tcPr>
            <w:tcW w:w="1178" w:type="dxa"/>
            <w:vAlign w:val="bottom"/>
          </w:tcPr>
          <w:p w14:paraId="57DDDCEA" w14:textId="29C7207A" w:rsidR="00F204C7" w:rsidRPr="00CA477C" w:rsidRDefault="00F204C7" w:rsidP="00F204C7">
            <w:pPr>
              <w:ind w:right="-72"/>
              <w:jc w:val="right"/>
              <w:rPr>
                <w:rFonts w:eastAsia="Arial"/>
                <w:szCs w:val="22"/>
                <w:lang w:eastAsia="en-GB"/>
              </w:rPr>
            </w:pPr>
          </w:p>
        </w:tc>
        <w:tc>
          <w:tcPr>
            <w:tcW w:w="239" w:type="dxa"/>
          </w:tcPr>
          <w:p w14:paraId="64F075A4" w14:textId="77777777" w:rsidR="00F204C7" w:rsidRPr="00CA477C" w:rsidRDefault="00F204C7" w:rsidP="00F204C7">
            <w:pPr>
              <w:ind w:right="-72"/>
              <w:jc w:val="right"/>
              <w:rPr>
                <w:rFonts w:eastAsia="Arial"/>
                <w:szCs w:val="22"/>
                <w:lang w:eastAsia="en-GB"/>
              </w:rPr>
            </w:pPr>
          </w:p>
        </w:tc>
        <w:tc>
          <w:tcPr>
            <w:tcW w:w="1381" w:type="dxa"/>
          </w:tcPr>
          <w:p w14:paraId="7570E6F4" w14:textId="0878AF4E" w:rsidR="00F204C7" w:rsidRPr="004A312A" w:rsidRDefault="00F204C7" w:rsidP="00F204C7">
            <w:pPr>
              <w:jc w:val="right"/>
              <w:rPr>
                <w:rFonts w:eastAsia="Arial"/>
                <w:b/>
                <w:bCs/>
                <w:szCs w:val="22"/>
                <w:lang w:eastAsia="en-GB"/>
              </w:rPr>
            </w:pPr>
            <w:r w:rsidRPr="005C10BB">
              <w:rPr>
                <w:b/>
                <w:bCs/>
                <w:szCs w:val="22"/>
                <w:lang w:eastAsia="en-GB"/>
              </w:rPr>
              <w:t>692,732</w:t>
            </w:r>
          </w:p>
        </w:tc>
      </w:tr>
      <w:tr w:rsidR="00F204C7" w:rsidRPr="00CA477C" w14:paraId="1164D872" w14:textId="77777777" w:rsidTr="00320A9E">
        <w:trPr>
          <w:trHeight w:val="20"/>
        </w:trPr>
        <w:tc>
          <w:tcPr>
            <w:tcW w:w="4860" w:type="dxa"/>
            <w:vAlign w:val="bottom"/>
          </w:tcPr>
          <w:p w14:paraId="01CD2D1D" w14:textId="08327604" w:rsidR="00F204C7" w:rsidRPr="00CA477C" w:rsidRDefault="00F204C7" w:rsidP="00F204C7">
            <w:pPr>
              <w:ind w:hanging="8"/>
              <w:rPr>
                <w:rFonts w:eastAsia="Arial"/>
                <w:szCs w:val="22"/>
                <w:lang w:eastAsia="en-GB"/>
              </w:rPr>
            </w:pPr>
            <w:r w:rsidRPr="00CA477C">
              <w:rPr>
                <w:rFonts w:eastAsia="Arial"/>
                <w:szCs w:val="22"/>
                <w:lang w:eastAsia="en-GB"/>
              </w:rPr>
              <w:t xml:space="preserve">Income tax </w:t>
            </w:r>
            <w:r>
              <w:rPr>
                <w:rFonts w:eastAsia="Arial"/>
                <w:szCs w:val="22"/>
                <w:lang w:eastAsia="en-GB"/>
              </w:rPr>
              <w:t>expense</w:t>
            </w:r>
          </w:p>
        </w:tc>
        <w:tc>
          <w:tcPr>
            <w:tcW w:w="1260" w:type="dxa"/>
            <w:vAlign w:val="bottom"/>
          </w:tcPr>
          <w:p w14:paraId="37485A72" w14:textId="77777777" w:rsidR="00F204C7" w:rsidRPr="00CA477C" w:rsidRDefault="00F204C7" w:rsidP="00F204C7">
            <w:pPr>
              <w:ind w:right="-72"/>
              <w:jc w:val="right"/>
              <w:rPr>
                <w:rFonts w:eastAsia="Arial"/>
                <w:szCs w:val="22"/>
                <w:lang w:eastAsia="en-GB"/>
              </w:rPr>
            </w:pPr>
          </w:p>
        </w:tc>
        <w:tc>
          <w:tcPr>
            <w:tcW w:w="262" w:type="dxa"/>
          </w:tcPr>
          <w:p w14:paraId="0459E26E" w14:textId="77777777" w:rsidR="00F204C7" w:rsidRPr="00CA477C" w:rsidRDefault="00F204C7" w:rsidP="00F204C7">
            <w:pPr>
              <w:ind w:right="-72"/>
              <w:jc w:val="right"/>
              <w:rPr>
                <w:rFonts w:eastAsia="Arial"/>
                <w:szCs w:val="22"/>
                <w:lang w:eastAsia="en-GB"/>
              </w:rPr>
            </w:pPr>
          </w:p>
        </w:tc>
        <w:tc>
          <w:tcPr>
            <w:tcW w:w="1178" w:type="dxa"/>
            <w:vAlign w:val="bottom"/>
          </w:tcPr>
          <w:p w14:paraId="6DC2A7FF" w14:textId="3FA3A767" w:rsidR="00F204C7" w:rsidRPr="00CA477C" w:rsidRDefault="00F204C7" w:rsidP="00F204C7">
            <w:pPr>
              <w:ind w:right="-72"/>
              <w:jc w:val="right"/>
              <w:rPr>
                <w:rFonts w:eastAsia="Arial"/>
                <w:szCs w:val="22"/>
                <w:lang w:eastAsia="en-GB"/>
              </w:rPr>
            </w:pPr>
          </w:p>
        </w:tc>
        <w:tc>
          <w:tcPr>
            <w:tcW w:w="239" w:type="dxa"/>
          </w:tcPr>
          <w:p w14:paraId="184F8DB3" w14:textId="77777777" w:rsidR="00F204C7" w:rsidRPr="00CA477C" w:rsidRDefault="00F204C7" w:rsidP="00F204C7">
            <w:pPr>
              <w:ind w:right="-72"/>
              <w:jc w:val="right"/>
              <w:rPr>
                <w:rFonts w:eastAsia="Arial"/>
                <w:szCs w:val="22"/>
                <w:lang w:eastAsia="en-GB"/>
              </w:rPr>
            </w:pPr>
          </w:p>
        </w:tc>
        <w:tc>
          <w:tcPr>
            <w:tcW w:w="1381" w:type="dxa"/>
            <w:tcBorders>
              <w:bottom w:val="single" w:sz="4" w:space="0" w:color="auto"/>
            </w:tcBorders>
          </w:tcPr>
          <w:p w14:paraId="5FB3D7A6" w14:textId="18E9E9C7" w:rsidR="00F204C7" w:rsidRPr="00CA477C" w:rsidRDefault="00F204C7" w:rsidP="00F204C7">
            <w:pPr>
              <w:ind w:right="-72"/>
              <w:jc w:val="right"/>
              <w:rPr>
                <w:rFonts w:eastAsia="Arial"/>
                <w:szCs w:val="22"/>
                <w:lang w:eastAsia="en-GB"/>
              </w:rPr>
            </w:pPr>
            <w:r w:rsidRPr="00CC7628">
              <w:rPr>
                <w:szCs w:val="22"/>
                <w:lang w:eastAsia="en-GB"/>
              </w:rPr>
              <w:t>(15,890)</w:t>
            </w:r>
          </w:p>
        </w:tc>
      </w:tr>
      <w:tr w:rsidR="00A86B55" w:rsidRPr="00CA477C" w14:paraId="39F5F438" w14:textId="77777777" w:rsidTr="00320A9E">
        <w:trPr>
          <w:trHeight w:val="20"/>
        </w:trPr>
        <w:tc>
          <w:tcPr>
            <w:tcW w:w="4860" w:type="dxa"/>
            <w:vAlign w:val="bottom"/>
          </w:tcPr>
          <w:p w14:paraId="64D0386C" w14:textId="77777777" w:rsidR="00A86B55" w:rsidRPr="00CA477C" w:rsidRDefault="00A86B55" w:rsidP="00A86B55">
            <w:pPr>
              <w:ind w:hanging="8"/>
              <w:rPr>
                <w:rFonts w:eastAsia="Arial"/>
                <w:szCs w:val="22"/>
                <w:lang w:eastAsia="en-GB"/>
              </w:rPr>
            </w:pPr>
          </w:p>
        </w:tc>
        <w:tc>
          <w:tcPr>
            <w:tcW w:w="1260" w:type="dxa"/>
            <w:vAlign w:val="bottom"/>
          </w:tcPr>
          <w:p w14:paraId="23116B1E" w14:textId="77777777" w:rsidR="00A86B55" w:rsidRPr="00CA477C" w:rsidRDefault="00A86B55" w:rsidP="00A86B55">
            <w:pPr>
              <w:ind w:right="-72"/>
              <w:jc w:val="right"/>
              <w:rPr>
                <w:rFonts w:eastAsia="Arial"/>
                <w:szCs w:val="22"/>
                <w:lang w:eastAsia="en-GB"/>
              </w:rPr>
            </w:pPr>
          </w:p>
        </w:tc>
        <w:tc>
          <w:tcPr>
            <w:tcW w:w="262" w:type="dxa"/>
          </w:tcPr>
          <w:p w14:paraId="2B919CB8" w14:textId="77777777" w:rsidR="00A86B55" w:rsidRPr="00CA477C" w:rsidRDefault="00A86B55" w:rsidP="00A86B55">
            <w:pPr>
              <w:ind w:right="-72"/>
              <w:jc w:val="right"/>
              <w:rPr>
                <w:rFonts w:eastAsia="Arial"/>
                <w:szCs w:val="22"/>
                <w:lang w:eastAsia="en-GB"/>
              </w:rPr>
            </w:pPr>
          </w:p>
        </w:tc>
        <w:tc>
          <w:tcPr>
            <w:tcW w:w="1178" w:type="dxa"/>
            <w:vAlign w:val="bottom"/>
          </w:tcPr>
          <w:p w14:paraId="6E47163E" w14:textId="0750386F" w:rsidR="00A86B55" w:rsidRPr="00CA477C" w:rsidRDefault="00A86B55" w:rsidP="00A86B55">
            <w:pPr>
              <w:ind w:right="-72"/>
              <w:jc w:val="right"/>
              <w:rPr>
                <w:rFonts w:eastAsia="Arial"/>
                <w:szCs w:val="22"/>
                <w:lang w:eastAsia="en-GB"/>
              </w:rPr>
            </w:pPr>
          </w:p>
        </w:tc>
        <w:tc>
          <w:tcPr>
            <w:tcW w:w="239" w:type="dxa"/>
          </w:tcPr>
          <w:p w14:paraId="5E866026" w14:textId="77777777" w:rsidR="00A86B55" w:rsidRPr="00CA477C" w:rsidRDefault="00A86B55" w:rsidP="00A86B55">
            <w:pPr>
              <w:ind w:right="-72"/>
              <w:jc w:val="right"/>
              <w:rPr>
                <w:rFonts w:eastAsia="Arial"/>
                <w:szCs w:val="22"/>
                <w:lang w:eastAsia="en-GB"/>
              </w:rPr>
            </w:pPr>
          </w:p>
        </w:tc>
        <w:tc>
          <w:tcPr>
            <w:tcW w:w="1381" w:type="dxa"/>
            <w:tcBorders>
              <w:top w:val="single" w:sz="4" w:space="0" w:color="auto"/>
            </w:tcBorders>
            <w:vAlign w:val="bottom"/>
          </w:tcPr>
          <w:p w14:paraId="382D3924" w14:textId="7A36960E" w:rsidR="00A86B55" w:rsidRPr="00CA477C" w:rsidRDefault="00A86B55" w:rsidP="00320A9E">
            <w:pPr>
              <w:jc w:val="right"/>
              <w:rPr>
                <w:rFonts w:eastAsia="Arial"/>
                <w:szCs w:val="22"/>
                <w:lang w:eastAsia="en-GB"/>
              </w:rPr>
            </w:pPr>
          </w:p>
        </w:tc>
      </w:tr>
      <w:tr w:rsidR="00A86B55" w:rsidRPr="00CA477C" w14:paraId="3B826531" w14:textId="77777777" w:rsidTr="00504454">
        <w:trPr>
          <w:trHeight w:val="20"/>
        </w:trPr>
        <w:tc>
          <w:tcPr>
            <w:tcW w:w="4860" w:type="dxa"/>
            <w:vAlign w:val="bottom"/>
          </w:tcPr>
          <w:p w14:paraId="2BA6CF87" w14:textId="77777777" w:rsidR="00A86B55" w:rsidRPr="00CA477C" w:rsidRDefault="00A86B55" w:rsidP="00A86B55">
            <w:pPr>
              <w:ind w:right="-1193" w:hanging="8"/>
              <w:rPr>
                <w:rFonts w:eastAsia="Arial"/>
                <w:b/>
                <w:szCs w:val="22"/>
                <w:lang w:eastAsia="en-GB"/>
              </w:rPr>
            </w:pPr>
            <w:r w:rsidRPr="00CA477C">
              <w:rPr>
                <w:rFonts w:eastAsia="Arial"/>
                <w:b/>
                <w:szCs w:val="22"/>
                <w:lang w:eastAsia="en-GB"/>
              </w:rPr>
              <w:t>Profit for the period</w:t>
            </w:r>
          </w:p>
        </w:tc>
        <w:tc>
          <w:tcPr>
            <w:tcW w:w="1260" w:type="dxa"/>
            <w:vAlign w:val="bottom"/>
          </w:tcPr>
          <w:p w14:paraId="397436F3" w14:textId="77777777" w:rsidR="00A86B55" w:rsidRPr="00CA477C" w:rsidRDefault="00A86B55" w:rsidP="00A86B55">
            <w:pPr>
              <w:ind w:right="-72"/>
              <w:jc w:val="right"/>
              <w:rPr>
                <w:rFonts w:eastAsia="Arial"/>
                <w:szCs w:val="22"/>
                <w:lang w:eastAsia="en-GB"/>
              </w:rPr>
            </w:pPr>
          </w:p>
        </w:tc>
        <w:tc>
          <w:tcPr>
            <w:tcW w:w="262" w:type="dxa"/>
          </w:tcPr>
          <w:p w14:paraId="0EC30CC3" w14:textId="77777777" w:rsidR="00A86B55" w:rsidRPr="00CA477C" w:rsidRDefault="00A86B55" w:rsidP="00A86B55">
            <w:pPr>
              <w:ind w:right="-72"/>
              <w:jc w:val="right"/>
              <w:rPr>
                <w:rFonts w:eastAsia="Arial"/>
                <w:szCs w:val="22"/>
                <w:lang w:eastAsia="en-GB"/>
              </w:rPr>
            </w:pPr>
          </w:p>
        </w:tc>
        <w:tc>
          <w:tcPr>
            <w:tcW w:w="1178" w:type="dxa"/>
            <w:vAlign w:val="bottom"/>
          </w:tcPr>
          <w:p w14:paraId="3A6CD800" w14:textId="0C3600A2" w:rsidR="00A86B55" w:rsidRPr="00CA477C" w:rsidRDefault="00A86B55" w:rsidP="00A86B55">
            <w:pPr>
              <w:ind w:right="-72"/>
              <w:jc w:val="right"/>
              <w:rPr>
                <w:rFonts w:eastAsia="Arial"/>
                <w:szCs w:val="22"/>
                <w:lang w:eastAsia="en-GB"/>
              </w:rPr>
            </w:pPr>
          </w:p>
        </w:tc>
        <w:tc>
          <w:tcPr>
            <w:tcW w:w="239" w:type="dxa"/>
          </w:tcPr>
          <w:p w14:paraId="416C0201" w14:textId="77777777" w:rsidR="00A86B55" w:rsidRPr="00CA477C" w:rsidRDefault="00A86B55" w:rsidP="00A86B55">
            <w:pPr>
              <w:ind w:right="-72"/>
              <w:jc w:val="right"/>
              <w:rPr>
                <w:rFonts w:eastAsia="Arial"/>
                <w:szCs w:val="22"/>
                <w:lang w:eastAsia="en-GB"/>
              </w:rPr>
            </w:pPr>
          </w:p>
        </w:tc>
        <w:tc>
          <w:tcPr>
            <w:tcW w:w="1381" w:type="dxa"/>
            <w:tcBorders>
              <w:bottom w:val="double" w:sz="4" w:space="0" w:color="auto"/>
            </w:tcBorders>
            <w:vAlign w:val="bottom"/>
          </w:tcPr>
          <w:p w14:paraId="7CA75C07" w14:textId="6212ED36" w:rsidR="00A86B55" w:rsidRPr="00276995" w:rsidRDefault="00150CE7" w:rsidP="00A86B55">
            <w:pPr>
              <w:jc w:val="right"/>
              <w:rPr>
                <w:rFonts w:eastAsia="Arial"/>
                <w:b/>
                <w:bCs/>
                <w:szCs w:val="22"/>
                <w:lang w:eastAsia="en-GB"/>
              </w:rPr>
            </w:pPr>
            <w:r w:rsidRPr="00CD6D5B">
              <w:rPr>
                <w:rFonts w:eastAsia="Arial"/>
                <w:b/>
                <w:bCs/>
              </w:rPr>
              <w:t>676,</w:t>
            </w:r>
            <w:r w:rsidRPr="003179B7">
              <w:rPr>
                <w:rFonts w:eastAsia="Arial"/>
                <w:b/>
                <w:bCs/>
                <w:szCs w:val="22"/>
                <w:lang w:eastAsia="en-GB"/>
              </w:rPr>
              <w:t>842</w:t>
            </w:r>
          </w:p>
        </w:tc>
      </w:tr>
      <w:tr w:rsidR="00A86B55" w:rsidRPr="00CA477C" w14:paraId="13A379FD" w14:textId="77777777" w:rsidTr="0022450E">
        <w:trPr>
          <w:trHeight w:val="20"/>
        </w:trPr>
        <w:tc>
          <w:tcPr>
            <w:tcW w:w="4860" w:type="dxa"/>
            <w:vAlign w:val="bottom"/>
          </w:tcPr>
          <w:p w14:paraId="1470CAF7" w14:textId="77777777" w:rsidR="00A86B55" w:rsidRPr="00CA477C" w:rsidRDefault="00A86B55" w:rsidP="00A86B55">
            <w:pPr>
              <w:ind w:right="-1193" w:hanging="8"/>
              <w:rPr>
                <w:rFonts w:eastAsia="Arial"/>
                <w:b/>
                <w:szCs w:val="22"/>
                <w:lang w:eastAsia="en-GB"/>
              </w:rPr>
            </w:pPr>
          </w:p>
        </w:tc>
        <w:tc>
          <w:tcPr>
            <w:tcW w:w="1260" w:type="dxa"/>
            <w:vAlign w:val="bottom"/>
          </w:tcPr>
          <w:p w14:paraId="4627281E" w14:textId="77777777" w:rsidR="00A86B55" w:rsidRPr="00CA477C" w:rsidRDefault="00A86B55" w:rsidP="00A86B55">
            <w:pPr>
              <w:ind w:right="-72"/>
              <w:jc w:val="right"/>
              <w:rPr>
                <w:rFonts w:eastAsia="Arial"/>
                <w:szCs w:val="22"/>
                <w:lang w:eastAsia="en-GB"/>
              </w:rPr>
            </w:pPr>
          </w:p>
        </w:tc>
        <w:tc>
          <w:tcPr>
            <w:tcW w:w="262" w:type="dxa"/>
          </w:tcPr>
          <w:p w14:paraId="4010DDEE" w14:textId="77777777" w:rsidR="00A86B55" w:rsidRPr="00CA477C" w:rsidRDefault="00A86B55" w:rsidP="00A86B55">
            <w:pPr>
              <w:ind w:right="-72"/>
              <w:jc w:val="right"/>
              <w:rPr>
                <w:rFonts w:eastAsia="Arial"/>
                <w:szCs w:val="22"/>
                <w:lang w:eastAsia="en-GB"/>
              </w:rPr>
            </w:pPr>
          </w:p>
        </w:tc>
        <w:tc>
          <w:tcPr>
            <w:tcW w:w="1178" w:type="dxa"/>
            <w:vAlign w:val="bottom"/>
          </w:tcPr>
          <w:p w14:paraId="673ADE30" w14:textId="6BCD5A5F" w:rsidR="00A86B55" w:rsidRPr="00CA477C" w:rsidRDefault="00A86B55" w:rsidP="00A86B55">
            <w:pPr>
              <w:ind w:right="-72"/>
              <w:jc w:val="right"/>
              <w:rPr>
                <w:rFonts w:eastAsia="Arial"/>
                <w:szCs w:val="22"/>
                <w:lang w:eastAsia="en-GB"/>
              </w:rPr>
            </w:pPr>
          </w:p>
        </w:tc>
        <w:tc>
          <w:tcPr>
            <w:tcW w:w="239" w:type="dxa"/>
          </w:tcPr>
          <w:p w14:paraId="77909D7D" w14:textId="77777777" w:rsidR="00A86B55" w:rsidRPr="00CA477C" w:rsidRDefault="00A86B55" w:rsidP="00A86B55">
            <w:pPr>
              <w:ind w:right="-72"/>
              <w:jc w:val="right"/>
              <w:rPr>
                <w:rFonts w:eastAsia="Arial"/>
                <w:szCs w:val="22"/>
                <w:lang w:eastAsia="en-GB"/>
              </w:rPr>
            </w:pPr>
          </w:p>
        </w:tc>
        <w:tc>
          <w:tcPr>
            <w:tcW w:w="1381" w:type="dxa"/>
            <w:tcBorders>
              <w:top w:val="double" w:sz="4" w:space="0" w:color="auto"/>
            </w:tcBorders>
            <w:vAlign w:val="bottom"/>
          </w:tcPr>
          <w:p w14:paraId="586AC8BA" w14:textId="6795C417" w:rsidR="00A86B55" w:rsidRPr="00CA477C" w:rsidRDefault="00A86B55" w:rsidP="00A86B55">
            <w:pPr>
              <w:ind w:right="-72"/>
              <w:jc w:val="right"/>
              <w:rPr>
                <w:rFonts w:eastAsia="Arial"/>
                <w:szCs w:val="22"/>
                <w:lang w:eastAsia="en-GB"/>
              </w:rPr>
            </w:pPr>
          </w:p>
        </w:tc>
      </w:tr>
      <w:tr w:rsidR="00A86B55" w:rsidRPr="00CA477C" w14:paraId="2A41C4BD" w14:textId="77777777" w:rsidTr="00320A9E">
        <w:trPr>
          <w:trHeight w:val="20"/>
        </w:trPr>
        <w:tc>
          <w:tcPr>
            <w:tcW w:w="4860" w:type="dxa"/>
            <w:vAlign w:val="bottom"/>
          </w:tcPr>
          <w:p w14:paraId="018BA067" w14:textId="77777777" w:rsidR="00A86B55" w:rsidRPr="00CA477C" w:rsidRDefault="00A86B55" w:rsidP="00A86B55">
            <w:pPr>
              <w:ind w:right="-1193" w:hanging="8"/>
              <w:rPr>
                <w:rFonts w:eastAsia="Arial"/>
                <w:b/>
                <w:szCs w:val="22"/>
                <w:lang w:eastAsia="en-GB"/>
              </w:rPr>
            </w:pPr>
            <w:r w:rsidRPr="00CA477C">
              <w:rPr>
                <w:rFonts w:eastAsia="Arial"/>
                <w:b/>
                <w:szCs w:val="22"/>
                <w:lang w:eastAsia="en-GB"/>
              </w:rPr>
              <w:t>Timing of revenue recognition</w:t>
            </w:r>
          </w:p>
        </w:tc>
        <w:tc>
          <w:tcPr>
            <w:tcW w:w="1260" w:type="dxa"/>
          </w:tcPr>
          <w:p w14:paraId="64953973" w14:textId="5ACD58FE" w:rsidR="00A86B55" w:rsidRPr="00CA477C" w:rsidRDefault="00A86B55" w:rsidP="00A86B55">
            <w:pPr>
              <w:ind w:right="-72"/>
              <w:jc w:val="right"/>
              <w:rPr>
                <w:rFonts w:eastAsia="Arial"/>
                <w:szCs w:val="22"/>
                <w:lang w:eastAsia="en-GB"/>
              </w:rPr>
            </w:pPr>
          </w:p>
        </w:tc>
        <w:tc>
          <w:tcPr>
            <w:tcW w:w="262" w:type="dxa"/>
          </w:tcPr>
          <w:p w14:paraId="534C4DEB" w14:textId="77777777" w:rsidR="00A86B55" w:rsidRPr="00CA477C" w:rsidRDefault="00A86B55" w:rsidP="00A86B55">
            <w:pPr>
              <w:ind w:right="-72"/>
              <w:jc w:val="right"/>
              <w:rPr>
                <w:rFonts w:eastAsia="Arial"/>
                <w:szCs w:val="22"/>
                <w:lang w:eastAsia="en-GB"/>
              </w:rPr>
            </w:pPr>
          </w:p>
        </w:tc>
        <w:tc>
          <w:tcPr>
            <w:tcW w:w="1178" w:type="dxa"/>
          </w:tcPr>
          <w:p w14:paraId="4BC9ED29" w14:textId="62BF2A79" w:rsidR="00A86B55" w:rsidRPr="00CA477C" w:rsidRDefault="00A86B55" w:rsidP="00A86B55">
            <w:pPr>
              <w:ind w:right="-72"/>
              <w:jc w:val="right"/>
              <w:rPr>
                <w:rFonts w:eastAsia="Arial"/>
                <w:szCs w:val="22"/>
                <w:lang w:eastAsia="en-GB"/>
              </w:rPr>
            </w:pPr>
          </w:p>
        </w:tc>
        <w:tc>
          <w:tcPr>
            <w:tcW w:w="239" w:type="dxa"/>
          </w:tcPr>
          <w:p w14:paraId="71C7D974" w14:textId="77777777" w:rsidR="00A86B55" w:rsidRPr="00CA477C" w:rsidRDefault="00A86B55" w:rsidP="00A86B55">
            <w:pPr>
              <w:ind w:right="-72"/>
              <w:jc w:val="right"/>
              <w:rPr>
                <w:rFonts w:eastAsia="Arial"/>
                <w:szCs w:val="22"/>
                <w:lang w:eastAsia="en-GB"/>
              </w:rPr>
            </w:pPr>
          </w:p>
        </w:tc>
        <w:tc>
          <w:tcPr>
            <w:tcW w:w="1381" w:type="dxa"/>
          </w:tcPr>
          <w:p w14:paraId="1C9C10EB" w14:textId="46F93DA8" w:rsidR="00A86B55" w:rsidRPr="00CA477C" w:rsidRDefault="00A86B55" w:rsidP="00A86B55">
            <w:pPr>
              <w:ind w:right="-72"/>
              <w:jc w:val="right"/>
              <w:rPr>
                <w:rFonts w:eastAsia="Arial"/>
                <w:szCs w:val="22"/>
                <w:lang w:eastAsia="en-GB"/>
              </w:rPr>
            </w:pPr>
          </w:p>
        </w:tc>
      </w:tr>
      <w:tr w:rsidR="004B586F" w:rsidRPr="00CA477C" w14:paraId="2EA5CB8D" w14:textId="77777777" w:rsidTr="0022450E">
        <w:trPr>
          <w:trHeight w:val="20"/>
        </w:trPr>
        <w:tc>
          <w:tcPr>
            <w:tcW w:w="4860" w:type="dxa"/>
            <w:vAlign w:val="bottom"/>
          </w:tcPr>
          <w:p w14:paraId="3825576F" w14:textId="77777777" w:rsidR="004B586F" w:rsidRPr="00CA477C" w:rsidRDefault="004B586F" w:rsidP="004B586F">
            <w:pPr>
              <w:ind w:right="-1193" w:hanging="8"/>
              <w:rPr>
                <w:rFonts w:eastAsia="Arial"/>
                <w:b/>
                <w:szCs w:val="22"/>
                <w:lang w:eastAsia="en-GB"/>
              </w:rPr>
            </w:pPr>
            <w:r w:rsidRPr="00CA477C">
              <w:rPr>
                <w:rFonts w:eastAsia="Arial"/>
                <w:szCs w:val="22"/>
                <w:lang w:eastAsia="en-GB"/>
              </w:rPr>
              <w:t>At a point in time</w:t>
            </w:r>
          </w:p>
        </w:tc>
        <w:tc>
          <w:tcPr>
            <w:tcW w:w="1260" w:type="dxa"/>
            <w:tcBorders>
              <w:top w:val="nil"/>
              <w:left w:val="nil"/>
              <w:bottom w:val="double" w:sz="4" w:space="0" w:color="000000"/>
              <w:right w:val="nil"/>
            </w:tcBorders>
          </w:tcPr>
          <w:p w14:paraId="0B980FD3" w14:textId="0B230A63" w:rsidR="004B586F" w:rsidRPr="00A371C6" w:rsidRDefault="004B586F" w:rsidP="004B586F">
            <w:pPr>
              <w:jc w:val="right"/>
              <w:rPr>
                <w:rFonts w:eastAsia="Arial"/>
                <w:b/>
                <w:bCs/>
                <w:szCs w:val="22"/>
                <w:lang w:eastAsia="en-GB"/>
              </w:rPr>
            </w:pPr>
            <w:r w:rsidRPr="005E74E3">
              <w:rPr>
                <w:rFonts w:eastAsia="Arial"/>
                <w:b/>
                <w:bCs/>
                <w:szCs w:val="22"/>
                <w:lang w:eastAsia="en-GB"/>
              </w:rPr>
              <w:t>4,173,757</w:t>
            </w:r>
          </w:p>
        </w:tc>
        <w:tc>
          <w:tcPr>
            <w:tcW w:w="262" w:type="dxa"/>
            <w:tcBorders>
              <w:top w:val="nil"/>
              <w:left w:val="nil"/>
              <w:right w:val="nil"/>
            </w:tcBorders>
          </w:tcPr>
          <w:p w14:paraId="4F22B0A6" w14:textId="77777777" w:rsidR="004B586F" w:rsidRPr="00A371C6" w:rsidRDefault="004B586F" w:rsidP="004B586F">
            <w:pPr>
              <w:ind w:right="-72"/>
              <w:jc w:val="right"/>
              <w:rPr>
                <w:rFonts w:eastAsia="Arial"/>
                <w:b/>
                <w:bCs/>
                <w:szCs w:val="22"/>
                <w:lang w:eastAsia="en-GB"/>
              </w:rPr>
            </w:pPr>
          </w:p>
        </w:tc>
        <w:tc>
          <w:tcPr>
            <w:tcW w:w="1178" w:type="dxa"/>
            <w:tcBorders>
              <w:top w:val="nil"/>
              <w:left w:val="nil"/>
              <w:bottom w:val="double" w:sz="4" w:space="0" w:color="000000"/>
              <w:right w:val="nil"/>
            </w:tcBorders>
          </w:tcPr>
          <w:p w14:paraId="63A3C49A" w14:textId="5A521C4E" w:rsidR="004B586F" w:rsidRPr="00A371C6" w:rsidRDefault="004B586F" w:rsidP="004B586F">
            <w:pPr>
              <w:jc w:val="right"/>
              <w:rPr>
                <w:rFonts w:eastAsia="Arial"/>
                <w:b/>
                <w:bCs/>
                <w:szCs w:val="22"/>
                <w:lang w:eastAsia="en-GB"/>
              </w:rPr>
            </w:pPr>
            <w:r w:rsidRPr="007B1AF2">
              <w:rPr>
                <w:rFonts w:eastAsia="Arial"/>
                <w:b/>
                <w:bCs/>
                <w:szCs w:val="22"/>
                <w:lang w:eastAsia="en-GB"/>
              </w:rPr>
              <w:t>74,888</w:t>
            </w:r>
          </w:p>
        </w:tc>
        <w:tc>
          <w:tcPr>
            <w:tcW w:w="239" w:type="dxa"/>
          </w:tcPr>
          <w:p w14:paraId="3E1087C4" w14:textId="77777777" w:rsidR="004B586F" w:rsidRPr="00A371C6" w:rsidRDefault="004B586F" w:rsidP="004B586F">
            <w:pPr>
              <w:ind w:right="-72"/>
              <w:jc w:val="right"/>
              <w:rPr>
                <w:rFonts w:eastAsia="Arial"/>
                <w:b/>
                <w:bCs/>
                <w:szCs w:val="22"/>
                <w:lang w:eastAsia="en-GB"/>
              </w:rPr>
            </w:pPr>
          </w:p>
        </w:tc>
        <w:tc>
          <w:tcPr>
            <w:tcW w:w="1381" w:type="dxa"/>
            <w:tcBorders>
              <w:bottom w:val="double" w:sz="4" w:space="0" w:color="000000"/>
            </w:tcBorders>
          </w:tcPr>
          <w:p w14:paraId="1CBA3591" w14:textId="1B14B9D9" w:rsidR="004B586F" w:rsidRPr="00A371C6" w:rsidRDefault="004B586F" w:rsidP="004B586F">
            <w:pPr>
              <w:jc w:val="right"/>
              <w:rPr>
                <w:rFonts w:eastAsia="Arial"/>
                <w:b/>
                <w:bCs/>
                <w:szCs w:val="22"/>
                <w:lang w:eastAsia="en-GB"/>
              </w:rPr>
            </w:pPr>
            <w:r w:rsidRPr="002E49F8">
              <w:rPr>
                <w:rFonts w:eastAsia="Arial"/>
                <w:b/>
                <w:bCs/>
                <w:szCs w:val="22"/>
                <w:lang w:eastAsia="en-GB"/>
              </w:rPr>
              <w:t>4,248,645</w:t>
            </w:r>
          </w:p>
        </w:tc>
      </w:tr>
    </w:tbl>
    <w:p w14:paraId="6244A7F5" w14:textId="77777777" w:rsidR="002629BB" w:rsidRPr="001225EB" w:rsidRDefault="002629BB" w:rsidP="002629BB">
      <w:pPr>
        <w:pStyle w:val="BodyText"/>
        <w:spacing w:after="0" w:line="240" w:lineRule="auto"/>
        <w:ind w:left="540"/>
        <w:jc w:val="both"/>
        <w:rPr>
          <w:sz w:val="20"/>
          <w:lang w:val="en-US"/>
        </w:rPr>
      </w:pPr>
    </w:p>
    <w:p w14:paraId="5EE20BF8" w14:textId="7224154A" w:rsidR="002629BB" w:rsidRPr="00A25425" w:rsidRDefault="002629BB" w:rsidP="002629BB">
      <w:pPr>
        <w:pStyle w:val="BodyText"/>
        <w:spacing w:after="0" w:line="240" w:lineRule="auto"/>
        <w:ind w:left="540"/>
        <w:jc w:val="both"/>
        <w:rPr>
          <w:b/>
          <w:bCs/>
          <w:szCs w:val="22"/>
        </w:rPr>
      </w:pPr>
      <w:r w:rsidRPr="00A25425">
        <w:rPr>
          <w:b/>
          <w:bCs/>
          <w:szCs w:val="22"/>
        </w:rPr>
        <w:t xml:space="preserve">Geographic information </w:t>
      </w:r>
    </w:p>
    <w:p w14:paraId="20F21AFD" w14:textId="77777777" w:rsidR="002629BB" w:rsidRPr="00A25425" w:rsidRDefault="002629BB" w:rsidP="001F6071">
      <w:pPr>
        <w:spacing w:line="240" w:lineRule="auto"/>
        <w:ind w:left="540"/>
        <w:jc w:val="both"/>
        <w:rPr>
          <w:szCs w:val="22"/>
          <w:lang w:val="en-US"/>
        </w:rPr>
      </w:pPr>
    </w:p>
    <w:p w14:paraId="679B3F6F" w14:textId="0A02D531" w:rsidR="002629BB" w:rsidRPr="00A25425" w:rsidRDefault="002629BB" w:rsidP="006C0463">
      <w:pPr>
        <w:tabs>
          <w:tab w:val="left" w:pos="10010"/>
        </w:tabs>
        <w:spacing w:line="240" w:lineRule="auto"/>
        <w:ind w:left="540" w:right="-31"/>
        <w:jc w:val="thaiDistribute"/>
        <w:rPr>
          <w:szCs w:val="22"/>
          <w:lang w:val="en-US"/>
        </w:rPr>
      </w:pPr>
      <w:r w:rsidRPr="00A25425">
        <w:rPr>
          <w:szCs w:val="22"/>
          <w:lang w:val="en-US"/>
        </w:rPr>
        <w:t>The Group classifies its revenue according to the nature of its customers, which is revenue from the Parent, subsidiaries</w:t>
      </w:r>
      <w:r w:rsidR="00A35AC0">
        <w:rPr>
          <w:szCs w:val="22"/>
          <w:lang w:val="en-US"/>
        </w:rPr>
        <w:t>, other</w:t>
      </w:r>
      <w:r w:rsidRPr="00A25425">
        <w:rPr>
          <w:szCs w:val="22"/>
          <w:lang w:val="en-US"/>
        </w:rPr>
        <w:t xml:space="preserve"> companies under common control and other related companies, and revenue from third parties. Regarding revenue from third parties, the Group classifies based on the location of customers, which is consistent with nature of revenue, as follows:</w:t>
      </w:r>
    </w:p>
    <w:p w14:paraId="4D5C1723" w14:textId="45D0E524" w:rsidR="00684975" w:rsidRDefault="00684975" w:rsidP="005C10BB">
      <w:pPr>
        <w:pStyle w:val="BodyText"/>
        <w:spacing w:after="0" w:line="240" w:lineRule="auto"/>
        <w:ind w:left="540"/>
        <w:jc w:val="thaiDistribute"/>
        <w:rPr>
          <w:szCs w:val="22"/>
        </w:rPr>
      </w:pPr>
    </w:p>
    <w:tbl>
      <w:tblPr>
        <w:tblW w:w="9180" w:type="dxa"/>
        <w:tblInd w:w="450" w:type="dxa"/>
        <w:tblLayout w:type="fixed"/>
        <w:tblLook w:val="0000" w:firstRow="0" w:lastRow="0" w:firstColumn="0" w:lastColumn="0" w:noHBand="0" w:noVBand="0"/>
      </w:tblPr>
      <w:tblGrid>
        <w:gridCol w:w="5940"/>
        <w:gridCol w:w="1530"/>
        <w:gridCol w:w="270"/>
        <w:gridCol w:w="1440"/>
      </w:tblGrid>
      <w:tr w:rsidR="001D3C40" w:rsidRPr="00A25425" w14:paraId="3A98AB25" w14:textId="77777777" w:rsidTr="005C10BB">
        <w:trPr>
          <w:trHeight w:val="20"/>
        </w:trPr>
        <w:tc>
          <w:tcPr>
            <w:tcW w:w="5940" w:type="dxa"/>
            <w:vAlign w:val="bottom"/>
          </w:tcPr>
          <w:p w14:paraId="52E33570" w14:textId="77777777" w:rsidR="001D3C40" w:rsidRPr="005C10BB" w:rsidRDefault="001D3C40">
            <w:pPr>
              <w:ind w:right="-72"/>
              <w:rPr>
                <w:rFonts w:eastAsia="Arial" w:cstheme="minorBidi"/>
                <w:b/>
                <w:szCs w:val="28"/>
                <w:lang w:val="en-US" w:eastAsia="en-GB" w:bidi="th-TH"/>
              </w:rPr>
            </w:pPr>
          </w:p>
        </w:tc>
        <w:tc>
          <w:tcPr>
            <w:tcW w:w="3240" w:type="dxa"/>
            <w:gridSpan w:val="3"/>
          </w:tcPr>
          <w:p w14:paraId="129C99E2" w14:textId="2E033C69" w:rsidR="001D3C40" w:rsidRDefault="001D3C40">
            <w:pPr>
              <w:ind w:right="-72"/>
              <w:jc w:val="center"/>
              <w:rPr>
                <w:rFonts w:eastAsia="Arial"/>
                <w:b/>
                <w:szCs w:val="22"/>
                <w:lang w:eastAsia="en-GB"/>
              </w:rPr>
            </w:pPr>
            <w:r w:rsidRPr="00A25425">
              <w:rPr>
                <w:rFonts w:eastAsia="Arial"/>
                <w:b/>
                <w:szCs w:val="22"/>
                <w:lang w:eastAsia="en-GB"/>
              </w:rPr>
              <w:t xml:space="preserve">Consolidated </w:t>
            </w:r>
          </w:p>
          <w:p w14:paraId="7185F1C3" w14:textId="117A0EF5" w:rsidR="001D3C40" w:rsidRPr="00F7711E" w:rsidRDefault="001D3C40">
            <w:pPr>
              <w:ind w:right="-72"/>
              <w:jc w:val="center"/>
              <w:rPr>
                <w:rFonts w:eastAsia="Arial" w:cstheme="minorBidi"/>
                <w:szCs w:val="28"/>
                <w:cs/>
                <w:lang w:eastAsia="en-GB" w:bidi="th-TH"/>
              </w:rPr>
            </w:pPr>
            <w:r w:rsidRPr="00A25425">
              <w:rPr>
                <w:rFonts w:eastAsia="Arial"/>
                <w:b/>
                <w:szCs w:val="22"/>
                <w:lang w:eastAsia="en-GB"/>
              </w:rPr>
              <w:t xml:space="preserve">financial </w:t>
            </w:r>
            <w:r>
              <w:rPr>
                <w:rFonts w:eastAsia="Arial"/>
                <w:b/>
                <w:szCs w:val="22"/>
                <w:lang w:eastAsia="en-GB"/>
              </w:rPr>
              <w:t>statements</w:t>
            </w:r>
          </w:p>
        </w:tc>
      </w:tr>
      <w:tr w:rsidR="00CF5827" w:rsidRPr="00A25425" w14:paraId="720E6548" w14:textId="77777777" w:rsidTr="005C10BB">
        <w:trPr>
          <w:trHeight w:val="20"/>
        </w:trPr>
        <w:tc>
          <w:tcPr>
            <w:tcW w:w="5940" w:type="dxa"/>
            <w:vAlign w:val="bottom"/>
          </w:tcPr>
          <w:p w14:paraId="0DEA7419" w14:textId="14EDD166" w:rsidR="00CF5827" w:rsidRPr="001D3C40" w:rsidRDefault="00CF5827" w:rsidP="00CF5827">
            <w:pPr>
              <w:ind w:right="-72"/>
              <w:rPr>
                <w:rFonts w:eastAsia="Arial"/>
                <w:b/>
                <w:i/>
                <w:iCs/>
                <w:szCs w:val="22"/>
                <w:lang w:eastAsia="en-GB"/>
              </w:rPr>
            </w:pPr>
            <w:r w:rsidRPr="001D3C40">
              <w:rPr>
                <w:rFonts w:eastAsia="Arial"/>
                <w:b/>
                <w:i/>
                <w:iCs/>
                <w:szCs w:val="22"/>
                <w:lang w:eastAsia="en-GB"/>
              </w:rPr>
              <w:t>For the three-month period ended 31 March</w:t>
            </w:r>
          </w:p>
        </w:tc>
        <w:tc>
          <w:tcPr>
            <w:tcW w:w="1530" w:type="dxa"/>
            <w:vAlign w:val="bottom"/>
          </w:tcPr>
          <w:p w14:paraId="7674ABC2" w14:textId="052A87B0" w:rsidR="00CF5827" w:rsidRPr="00A371C6" w:rsidRDefault="00CF5827" w:rsidP="00CF5827">
            <w:pPr>
              <w:ind w:right="-72"/>
              <w:jc w:val="center"/>
              <w:rPr>
                <w:rFonts w:eastAsia="Arial" w:cs="Angsana New"/>
                <w:bCs/>
                <w:szCs w:val="28"/>
                <w:lang w:val="en-US" w:eastAsia="en-GB" w:bidi="th-TH"/>
              </w:rPr>
            </w:pPr>
            <w:r w:rsidRPr="00A371C6">
              <w:rPr>
                <w:rFonts w:eastAsia="Arial"/>
                <w:bCs/>
                <w:szCs w:val="22"/>
                <w:lang w:eastAsia="en-GB"/>
              </w:rPr>
              <w:t>202</w:t>
            </w:r>
            <w:r w:rsidR="00B51A64">
              <w:rPr>
                <w:rFonts w:eastAsia="Arial" w:cs="Angsana New"/>
                <w:bCs/>
                <w:szCs w:val="28"/>
                <w:lang w:val="en-US" w:eastAsia="en-GB" w:bidi="th-TH"/>
              </w:rPr>
              <w:t>6</w:t>
            </w:r>
          </w:p>
        </w:tc>
        <w:tc>
          <w:tcPr>
            <w:tcW w:w="270" w:type="dxa"/>
          </w:tcPr>
          <w:p w14:paraId="03BD27AE" w14:textId="77777777" w:rsidR="00CF5827" w:rsidRPr="00A371C6" w:rsidRDefault="00CF5827" w:rsidP="00CF5827">
            <w:pPr>
              <w:ind w:right="-72"/>
              <w:jc w:val="center"/>
              <w:rPr>
                <w:rFonts w:eastAsia="Arial"/>
                <w:bCs/>
                <w:szCs w:val="22"/>
                <w:lang w:eastAsia="en-GB"/>
              </w:rPr>
            </w:pPr>
          </w:p>
        </w:tc>
        <w:tc>
          <w:tcPr>
            <w:tcW w:w="1440" w:type="dxa"/>
            <w:vAlign w:val="bottom"/>
          </w:tcPr>
          <w:p w14:paraId="74EE3905" w14:textId="4BA413D9" w:rsidR="00CF5827" w:rsidRPr="00A371C6" w:rsidRDefault="00CF5827" w:rsidP="00CF5827">
            <w:pPr>
              <w:ind w:right="-72"/>
              <w:jc w:val="center"/>
              <w:rPr>
                <w:rFonts w:eastAsia="Arial"/>
                <w:bCs/>
                <w:szCs w:val="22"/>
                <w:lang w:eastAsia="en-GB"/>
              </w:rPr>
            </w:pPr>
            <w:r w:rsidRPr="00A371C6">
              <w:rPr>
                <w:rFonts w:eastAsia="Arial"/>
                <w:bCs/>
                <w:szCs w:val="22"/>
                <w:lang w:eastAsia="en-GB"/>
              </w:rPr>
              <w:t>202</w:t>
            </w:r>
            <w:r w:rsidR="00B51A64">
              <w:rPr>
                <w:rFonts w:eastAsia="Arial"/>
                <w:bCs/>
                <w:szCs w:val="22"/>
                <w:lang w:eastAsia="en-GB"/>
              </w:rPr>
              <w:t>5</w:t>
            </w:r>
          </w:p>
        </w:tc>
      </w:tr>
      <w:tr w:rsidR="001D3C40" w:rsidRPr="00A25425" w14:paraId="2BF8E963" w14:textId="77777777" w:rsidTr="005C10BB">
        <w:trPr>
          <w:trHeight w:val="20"/>
        </w:trPr>
        <w:tc>
          <w:tcPr>
            <w:tcW w:w="5940" w:type="dxa"/>
            <w:vAlign w:val="bottom"/>
          </w:tcPr>
          <w:p w14:paraId="2D506DB9" w14:textId="77777777" w:rsidR="001D3C40" w:rsidRPr="00A25425" w:rsidRDefault="001D3C40" w:rsidP="00325CD9">
            <w:pPr>
              <w:ind w:right="-72"/>
              <w:rPr>
                <w:rFonts w:eastAsia="Arial"/>
                <w:szCs w:val="22"/>
                <w:lang w:eastAsia="en-GB"/>
              </w:rPr>
            </w:pPr>
          </w:p>
        </w:tc>
        <w:tc>
          <w:tcPr>
            <w:tcW w:w="3240" w:type="dxa"/>
            <w:gridSpan w:val="3"/>
          </w:tcPr>
          <w:p w14:paraId="44AFEBE1" w14:textId="4D5AE156" w:rsidR="00D7067F" w:rsidRPr="00A371C6" w:rsidRDefault="001D3C40" w:rsidP="00D7067F">
            <w:pPr>
              <w:ind w:right="-72"/>
              <w:jc w:val="center"/>
              <w:rPr>
                <w:i/>
                <w:iCs/>
                <w:szCs w:val="22"/>
                <w:lang w:eastAsia="en-GB"/>
              </w:rPr>
            </w:pPr>
            <w:r w:rsidRPr="00F7711E">
              <w:rPr>
                <w:i/>
                <w:iCs/>
                <w:szCs w:val="22"/>
                <w:lang w:eastAsia="en-GB"/>
              </w:rPr>
              <w:t>(in thousand Baht)</w:t>
            </w:r>
          </w:p>
        </w:tc>
      </w:tr>
      <w:tr w:rsidR="001D3C40" w:rsidRPr="00A25425" w14:paraId="69931E25" w14:textId="77777777" w:rsidTr="005C10BB">
        <w:trPr>
          <w:trHeight w:val="20"/>
        </w:trPr>
        <w:tc>
          <w:tcPr>
            <w:tcW w:w="5940" w:type="dxa"/>
            <w:vAlign w:val="bottom"/>
          </w:tcPr>
          <w:p w14:paraId="4BDEFE75" w14:textId="77777777" w:rsidR="001D3C40" w:rsidRPr="00A25425" w:rsidRDefault="001D3C40" w:rsidP="00325CD9">
            <w:pPr>
              <w:ind w:right="-72"/>
              <w:rPr>
                <w:rFonts w:eastAsia="Arial"/>
                <w:bCs/>
                <w:szCs w:val="22"/>
                <w:lang w:eastAsia="en-GB"/>
              </w:rPr>
            </w:pPr>
            <w:r w:rsidRPr="00A25425">
              <w:rPr>
                <w:rFonts w:eastAsia="Arial"/>
                <w:bCs/>
                <w:szCs w:val="22"/>
                <w:lang w:eastAsia="en-GB"/>
              </w:rPr>
              <w:t>Revenue from external customers</w:t>
            </w:r>
          </w:p>
        </w:tc>
        <w:tc>
          <w:tcPr>
            <w:tcW w:w="1530" w:type="dxa"/>
            <w:vAlign w:val="bottom"/>
          </w:tcPr>
          <w:p w14:paraId="44D4B48E" w14:textId="77777777" w:rsidR="001D3C40" w:rsidRPr="00A25425" w:rsidRDefault="001D3C40">
            <w:pPr>
              <w:ind w:right="-72"/>
              <w:jc w:val="right"/>
              <w:rPr>
                <w:rFonts w:eastAsia="Arial"/>
                <w:bCs/>
                <w:szCs w:val="22"/>
                <w:lang w:eastAsia="en-GB"/>
              </w:rPr>
            </w:pPr>
          </w:p>
        </w:tc>
        <w:tc>
          <w:tcPr>
            <w:tcW w:w="270" w:type="dxa"/>
          </w:tcPr>
          <w:p w14:paraId="29FC8430" w14:textId="77777777" w:rsidR="001D3C40" w:rsidRPr="00A25425" w:rsidRDefault="001D3C40">
            <w:pPr>
              <w:ind w:right="-72"/>
              <w:jc w:val="right"/>
              <w:rPr>
                <w:rFonts w:eastAsia="Arial"/>
                <w:bCs/>
                <w:szCs w:val="22"/>
                <w:lang w:eastAsia="en-GB"/>
              </w:rPr>
            </w:pPr>
          </w:p>
        </w:tc>
        <w:tc>
          <w:tcPr>
            <w:tcW w:w="1440" w:type="dxa"/>
            <w:vAlign w:val="bottom"/>
          </w:tcPr>
          <w:p w14:paraId="2F1F9490" w14:textId="4A86A1DD" w:rsidR="001D3C40" w:rsidRPr="00A25425" w:rsidRDefault="001D3C40">
            <w:pPr>
              <w:ind w:right="-72"/>
              <w:jc w:val="right"/>
              <w:rPr>
                <w:rFonts w:eastAsia="Arial"/>
                <w:bCs/>
                <w:szCs w:val="22"/>
                <w:lang w:eastAsia="en-GB"/>
              </w:rPr>
            </w:pPr>
          </w:p>
        </w:tc>
      </w:tr>
      <w:tr w:rsidR="00B51A64" w:rsidRPr="00F26638" w14:paraId="214D5205" w14:textId="77777777" w:rsidTr="005C10BB">
        <w:trPr>
          <w:trHeight w:val="20"/>
        </w:trPr>
        <w:tc>
          <w:tcPr>
            <w:tcW w:w="5940" w:type="dxa"/>
            <w:vAlign w:val="bottom"/>
          </w:tcPr>
          <w:p w14:paraId="4BF8565F" w14:textId="321296DC" w:rsidR="00B51A64" w:rsidRPr="00F26638" w:rsidRDefault="00B51A64" w:rsidP="00B51A64">
            <w:pPr>
              <w:tabs>
                <w:tab w:val="left" w:pos="2232"/>
              </w:tabs>
              <w:ind w:left="-120" w:right="-20"/>
              <w:rPr>
                <w:szCs w:val="22"/>
              </w:rPr>
            </w:pPr>
            <w:r>
              <w:rPr>
                <w:szCs w:val="22"/>
              </w:rPr>
              <w:t xml:space="preserve">      </w:t>
            </w:r>
            <w:r w:rsidRPr="00F26638">
              <w:rPr>
                <w:szCs w:val="22"/>
              </w:rPr>
              <w:t>Countries in Asia, Oceania, and others</w:t>
            </w:r>
          </w:p>
        </w:tc>
        <w:tc>
          <w:tcPr>
            <w:tcW w:w="1530" w:type="dxa"/>
          </w:tcPr>
          <w:p w14:paraId="111647B1" w14:textId="7AD99921" w:rsidR="00B51A64" w:rsidRPr="00F26638" w:rsidRDefault="00F02260" w:rsidP="00B51A64">
            <w:pPr>
              <w:tabs>
                <w:tab w:val="left" w:pos="2232"/>
              </w:tabs>
              <w:ind w:left="-120" w:right="-20"/>
              <w:jc w:val="right"/>
              <w:rPr>
                <w:szCs w:val="22"/>
              </w:rPr>
            </w:pPr>
            <w:r>
              <w:rPr>
                <w:szCs w:val="22"/>
              </w:rPr>
              <w:t>1,265,323</w:t>
            </w:r>
          </w:p>
        </w:tc>
        <w:tc>
          <w:tcPr>
            <w:tcW w:w="270" w:type="dxa"/>
          </w:tcPr>
          <w:p w14:paraId="47AE4706" w14:textId="77777777" w:rsidR="00B51A64" w:rsidRPr="00A25425" w:rsidRDefault="00B51A64" w:rsidP="00B51A64">
            <w:pPr>
              <w:tabs>
                <w:tab w:val="left" w:pos="2232"/>
              </w:tabs>
              <w:ind w:left="-120" w:right="-20"/>
              <w:jc w:val="right"/>
              <w:rPr>
                <w:szCs w:val="22"/>
              </w:rPr>
            </w:pPr>
          </w:p>
        </w:tc>
        <w:tc>
          <w:tcPr>
            <w:tcW w:w="1440" w:type="dxa"/>
          </w:tcPr>
          <w:p w14:paraId="1EC9083A" w14:textId="407A7715" w:rsidR="00B51A64" w:rsidRPr="00A25425" w:rsidRDefault="00B51A64" w:rsidP="00B51A64">
            <w:pPr>
              <w:tabs>
                <w:tab w:val="left" w:pos="2232"/>
              </w:tabs>
              <w:ind w:left="-120" w:right="-20"/>
              <w:jc w:val="right"/>
              <w:rPr>
                <w:szCs w:val="22"/>
              </w:rPr>
            </w:pPr>
            <w:r w:rsidRPr="00F26638">
              <w:rPr>
                <w:szCs w:val="22"/>
              </w:rPr>
              <w:t>1,134,532</w:t>
            </w:r>
          </w:p>
        </w:tc>
      </w:tr>
      <w:tr w:rsidR="00B51A64" w:rsidRPr="00F26638" w14:paraId="45998AEE" w14:textId="77777777" w:rsidTr="005C10BB">
        <w:trPr>
          <w:trHeight w:val="20"/>
        </w:trPr>
        <w:tc>
          <w:tcPr>
            <w:tcW w:w="5940" w:type="dxa"/>
            <w:vAlign w:val="bottom"/>
          </w:tcPr>
          <w:p w14:paraId="2E503F18" w14:textId="76BA8985" w:rsidR="00B51A64" w:rsidRPr="00F26638" w:rsidRDefault="00B51A64" w:rsidP="00B51A64">
            <w:pPr>
              <w:tabs>
                <w:tab w:val="left" w:pos="2232"/>
              </w:tabs>
              <w:ind w:left="-120" w:right="-20"/>
              <w:rPr>
                <w:szCs w:val="22"/>
              </w:rPr>
            </w:pPr>
            <w:r>
              <w:rPr>
                <w:szCs w:val="22"/>
              </w:rPr>
              <w:t xml:space="preserve">    </w:t>
            </w:r>
            <w:r w:rsidRPr="00F26638">
              <w:rPr>
                <w:szCs w:val="22"/>
              </w:rPr>
              <w:t xml:space="preserve">  Countries in America</w:t>
            </w:r>
          </w:p>
        </w:tc>
        <w:tc>
          <w:tcPr>
            <w:tcW w:w="1530" w:type="dxa"/>
          </w:tcPr>
          <w:p w14:paraId="579134D0" w14:textId="6F895A36" w:rsidR="00B51A64" w:rsidRPr="00F26638" w:rsidRDefault="00F02260" w:rsidP="00B51A64">
            <w:pPr>
              <w:tabs>
                <w:tab w:val="left" w:pos="2232"/>
              </w:tabs>
              <w:ind w:left="-120" w:right="-20"/>
              <w:jc w:val="right"/>
              <w:rPr>
                <w:szCs w:val="22"/>
              </w:rPr>
            </w:pPr>
            <w:r>
              <w:rPr>
                <w:szCs w:val="22"/>
              </w:rPr>
              <w:t>3,076,601</w:t>
            </w:r>
          </w:p>
        </w:tc>
        <w:tc>
          <w:tcPr>
            <w:tcW w:w="270" w:type="dxa"/>
          </w:tcPr>
          <w:p w14:paraId="62D8E6FD" w14:textId="77777777" w:rsidR="00B51A64" w:rsidRPr="00A25425" w:rsidRDefault="00B51A64" w:rsidP="00B51A64">
            <w:pPr>
              <w:tabs>
                <w:tab w:val="left" w:pos="2232"/>
              </w:tabs>
              <w:ind w:left="-120" w:right="-20"/>
              <w:jc w:val="right"/>
              <w:rPr>
                <w:szCs w:val="22"/>
              </w:rPr>
            </w:pPr>
          </w:p>
        </w:tc>
        <w:tc>
          <w:tcPr>
            <w:tcW w:w="1440" w:type="dxa"/>
          </w:tcPr>
          <w:p w14:paraId="78A3F922" w14:textId="62344AD1" w:rsidR="00B51A64" w:rsidRPr="00A25425" w:rsidRDefault="00B51A64" w:rsidP="00B51A64">
            <w:pPr>
              <w:tabs>
                <w:tab w:val="left" w:pos="2232"/>
              </w:tabs>
              <w:ind w:left="-120" w:right="-20"/>
              <w:jc w:val="right"/>
              <w:rPr>
                <w:szCs w:val="22"/>
              </w:rPr>
            </w:pPr>
            <w:r w:rsidRPr="00F26638">
              <w:rPr>
                <w:szCs w:val="22"/>
              </w:rPr>
              <w:t>2,522,520</w:t>
            </w:r>
          </w:p>
        </w:tc>
      </w:tr>
      <w:tr w:rsidR="00B51A64" w:rsidRPr="00F26638" w14:paraId="1B678FB7" w14:textId="77777777" w:rsidTr="005C10BB">
        <w:trPr>
          <w:trHeight w:val="20"/>
        </w:trPr>
        <w:tc>
          <w:tcPr>
            <w:tcW w:w="5940" w:type="dxa"/>
            <w:vAlign w:val="bottom"/>
          </w:tcPr>
          <w:p w14:paraId="2E73B6C9" w14:textId="0BA29FF9" w:rsidR="00B51A64" w:rsidRPr="00F26638" w:rsidRDefault="00B51A64" w:rsidP="00B51A64">
            <w:pPr>
              <w:tabs>
                <w:tab w:val="left" w:pos="2232"/>
              </w:tabs>
              <w:ind w:left="-120" w:right="-20"/>
              <w:rPr>
                <w:szCs w:val="22"/>
              </w:rPr>
            </w:pPr>
            <w:r>
              <w:rPr>
                <w:szCs w:val="22"/>
              </w:rPr>
              <w:t xml:space="preserve">    </w:t>
            </w:r>
            <w:r w:rsidRPr="00F26638">
              <w:rPr>
                <w:szCs w:val="22"/>
              </w:rPr>
              <w:t xml:space="preserve">  Countries in Europe (including the United Kingdom)</w:t>
            </w:r>
          </w:p>
        </w:tc>
        <w:tc>
          <w:tcPr>
            <w:tcW w:w="1530" w:type="dxa"/>
            <w:tcBorders>
              <w:bottom w:val="single" w:sz="4" w:space="0" w:color="auto"/>
            </w:tcBorders>
          </w:tcPr>
          <w:p w14:paraId="28380D32" w14:textId="20661EDC" w:rsidR="00B51A64" w:rsidRPr="00F26638" w:rsidRDefault="00F02260" w:rsidP="00B51A64">
            <w:pPr>
              <w:tabs>
                <w:tab w:val="left" w:pos="2232"/>
              </w:tabs>
              <w:ind w:left="-120" w:right="-20"/>
              <w:jc w:val="right"/>
              <w:rPr>
                <w:szCs w:val="22"/>
              </w:rPr>
            </w:pPr>
            <w:r>
              <w:rPr>
                <w:szCs w:val="22"/>
              </w:rPr>
              <w:t>782,562</w:t>
            </w:r>
          </w:p>
        </w:tc>
        <w:tc>
          <w:tcPr>
            <w:tcW w:w="270" w:type="dxa"/>
          </w:tcPr>
          <w:p w14:paraId="618F576A" w14:textId="77777777" w:rsidR="00B51A64" w:rsidRPr="00A25425" w:rsidRDefault="00B51A64" w:rsidP="00B51A64">
            <w:pPr>
              <w:tabs>
                <w:tab w:val="left" w:pos="2232"/>
              </w:tabs>
              <w:ind w:left="-120" w:right="-20"/>
              <w:jc w:val="right"/>
              <w:rPr>
                <w:szCs w:val="22"/>
              </w:rPr>
            </w:pPr>
          </w:p>
        </w:tc>
        <w:tc>
          <w:tcPr>
            <w:tcW w:w="1440" w:type="dxa"/>
          </w:tcPr>
          <w:p w14:paraId="095EF848" w14:textId="779AC397" w:rsidR="00B51A64" w:rsidRPr="00A25425" w:rsidRDefault="00B51A64" w:rsidP="00B51A64">
            <w:pPr>
              <w:tabs>
                <w:tab w:val="left" w:pos="2232"/>
              </w:tabs>
              <w:ind w:left="-120" w:right="-20"/>
              <w:jc w:val="right"/>
              <w:rPr>
                <w:szCs w:val="22"/>
              </w:rPr>
            </w:pPr>
            <w:r w:rsidRPr="00F26638">
              <w:rPr>
                <w:szCs w:val="22"/>
              </w:rPr>
              <w:t>524,286</w:t>
            </w:r>
          </w:p>
        </w:tc>
      </w:tr>
      <w:tr w:rsidR="00B51A64" w:rsidRPr="00F26638" w14:paraId="3FE42B18" w14:textId="77777777" w:rsidTr="005C10BB">
        <w:trPr>
          <w:trHeight w:val="20"/>
        </w:trPr>
        <w:tc>
          <w:tcPr>
            <w:tcW w:w="5940" w:type="dxa"/>
            <w:vAlign w:val="bottom"/>
          </w:tcPr>
          <w:p w14:paraId="293EA228" w14:textId="3D0A83EC" w:rsidR="00B51A64" w:rsidRPr="00C04DE9" w:rsidRDefault="00B51A64" w:rsidP="00B51A64">
            <w:pPr>
              <w:tabs>
                <w:tab w:val="left" w:pos="2232"/>
              </w:tabs>
              <w:ind w:left="-120" w:right="-20"/>
              <w:rPr>
                <w:b/>
                <w:bCs/>
                <w:szCs w:val="22"/>
                <w:cs/>
              </w:rPr>
            </w:pPr>
            <w:r>
              <w:rPr>
                <w:szCs w:val="22"/>
              </w:rPr>
              <w:t xml:space="preserve">  </w:t>
            </w:r>
            <w:r w:rsidRPr="00C04DE9">
              <w:rPr>
                <w:b/>
                <w:bCs/>
                <w:szCs w:val="22"/>
              </w:rPr>
              <w:t>Total revenue from external customers</w:t>
            </w:r>
          </w:p>
        </w:tc>
        <w:tc>
          <w:tcPr>
            <w:tcW w:w="1530" w:type="dxa"/>
            <w:tcBorders>
              <w:top w:val="single" w:sz="4" w:space="0" w:color="auto"/>
            </w:tcBorders>
          </w:tcPr>
          <w:p w14:paraId="62DF9944" w14:textId="57B94448" w:rsidR="00B51A64" w:rsidRPr="009C1768" w:rsidRDefault="00F02260" w:rsidP="00B51A64">
            <w:pPr>
              <w:tabs>
                <w:tab w:val="left" w:pos="2232"/>
              </w:tabs>
              <w:ind w:left="-120" w:right="-20"/>
              <w:jc w:val="right"/>
              <w:rPr>
                <w:b/>
                <w:bCs/>
                <w:szCs w:val="22"/>
              </w:rPr>
            </w:pPr>
            <w:r>
              <w:rPr>
                <w:b/>
                <w:bCs/>
                <w:szCs w:val="22"/>
              </w:rPr>
              <w:t>5,124,486</w:t>
            </w:r>
          </w:p>
        </w:tc>
        <w:tc>
          <w:tcPr>
            <w:tcW w:w="270" w:type="dxa"/>
          </w:tcPr>
          <w:p w14:paraId="6AAD9732" w14:textId="77777777" w:rsidR="00B51A64" w:rsidRPr="009C1768" w:rsidRDefault="00B51A64" w:rsidP="00B51A64">
            <w:pPr>
              <w:tabs>
                <w:tab w:val="left" w:pos="2232"/>
              </w:tabs>
              <w:ind w:left="-120" w:right="-20"/>
              <w:jc w:val="right"/>
              <w:rPr>
                <w:b/>
                <w:bCs/>
                <w:szCs w:val="22"/>
              </w:rPr>
            </w:pPr>
          </w:p>
        </w:tc>
        <w:tc>
          <w:tcPr>
            <w:tcW w:w="1440" w:type="dxa"/>
            <w:tcBorders>
              <w:top w:val="single" w:sz="4" w:space="0" w:color="auto"/>
            </w:tcBorders>
          </w:tcPr>
          <w:p w14:paraId="3707C382" w14:textId="697A5C85" w:rsidR="00B51A64" w:rsidRPr="009C1768" w:rsidRDefault="00B51A64" w:rsidP="00B51A64">
            <w:pPr>
              <w:tabs>
                <w:tab w:val="left" w:pos="2232"/>
              </w:tabs>
              <w:ind w:left="-120" w:right="-20"/>
              <w:jc w:val="right"/>
              <w:rPr>
                <w:b/>
                <w:bCs/>
                <w:szCs w:val="22"/>
              </w:rPr>
            </w:pPr>
            <w:r w:rsidRPr="009C1768">
              <w:rPr>
                <w:b/>
                <w:bCs/>
                <w:szCs w:val="22"/>
              </w:rPr>
              <w:t>4,181,338</w:t>
            </w:r>
          </w:p>
        </w:tc>
      </w:tr>
      <w:tr w:rsidR="00B51A64" w:rsidRPr="00F26638" w14:paraId="68D3457D" w14:textId="77777777" w:rsidTr="00320A9E">
        <w:trPr>
          <w:trHeight w:val="20"/>
        </w:trPr>
        <w:tc>
          <w:tcPr>
            <w:tcW w:w="5940" w:type="dxa"/>
            <w:vAlign w:val="bottom"/>
          </w:tcPr>
          <w:p w14:paraId="00758BD0" w14:textId="5607E845" w:rsidR="00B51A64" w:rsidRPr="00F26638" w:rsidRDefault="00B51A64" w:rsidP="00B51A64">
            <w:pPr>
              <w:tabs>
                <w:tab w:val="left" w:pos="2232"/>
              </w:tabs>
              <w:ind w:left="-120" w:right="-20"/>
              <w:rPr>
                <w:szCs w:val="22"/>
              </w:rPr>
            </w:pPr>
            <w:r>
              <w:rPr>
                <w:szCs w:val="22"/>
              </w:rPr>
              <w:t xml:space="preserve">  </w:t>
            </w:r>
            <w:r w:rsidRPr="00F26638">
              <w:rPr>
                <w:szCs w:val="22"/>
              </w:rPr>
              <w:t xml:space="preserve">Revenue from the Parent, other companies under common </w:t>
            </w:r>
          </w:p>
          <w:p w14:paraId="7DB063E5" w14:textId="1EE0FD99" w:rsidR="00B51A64" w:rsidRPr="00F26638" w:rsidRDefault="00B51A64" w:rsidP="00B51A64">
            <w:pPr>
              <w:tabs>
                <w:tab w:val="left" w:pos="2232"/>
              </w:tabs>
              <w:ind w:left="-120" w:right="-20"/>
              <w:rPr>
                <w:szCs w:val="22"/>
              </w:rPr>
            </w:pPr>
            <w:r>
              <w:rPr>
                <w:szCs w:val="22"/>
                <w:lang w:bidi="th-TH"/>
              </w:rPr>
              <w:t xml:space="preserve">  </w:t>
            </w:r>
            <w:r w:rsidRPr="00F26638">
              <w:rPr>
                <w:rFonts w:hint="cs"/>
                <w:szCs w:val="22"/>
                <w:cs/>
                <w:lang w:bidi="th-TH"/>
              </w:rPr>
              <w:t xml:space="preserve">    </w:t>
            </w:r>
            <w:r w:rsidRPr="00F26638">
              <w:rPr>
                <w:szCs w:val="22"/>
              </w:rPr>
              <w:t>control and other related companies (Note 1</w:t>
            </w:r>
            <w:r>
              <w:rPr>
                <w:szCs w:val="22"/>
              </w:rPr>
              <w:t>6</w:t>
            </w:r>
            <w:r w:rsidRPr="00F26638">
              <w:rPr>
                <w:szCs w:val="22"/>
              </w:rPr>
              <w:t>)</w:t>
            </w:r>
          </w:p>
        </w:tc>
        <w:tc>
          <w:tcPr>
            <w:tcW w:w="1530" w:type="dxa"/>
            <w:tcBorders>
              <w:bottom w:val="single" w:sz="4" w:space="0" w:color="auto"/>
            </w:tcBorders>
          </w:tcPr>
          <w:p w14:paraId="52572E5F" w14:textId="77777777" w:rsidR="00F02260" w:rsidRDefault="00F02260" w:rsidP="00B51A64">
            <w:pPr>
              <w:tabs>
                <w:tab w:val="left" w:pos="2232"/>
              </w:tabs>
              <w:ind w:left="-120" w:right="-20"/>
              <w:jc w:val="right"/>
              <w:rPr>
                <w:szCs w:val="22"/>
              </w:rPr>
            </w:pPr>
          </w:p>
          <w:p w14:paraId="72F541CC" w14:textId="00AEF0C4" w:rsidR="00B51A64" w:rsidRPr="00F26638" w:rsidRDefault="00F02260" w:rsidP="00B51A64">
            <w:pPr>
              <w:tabs>
                <w:tab w:val="left" w:pos="2232"/>
              </w:tabs>
              <w:ind w:left="-120" w:right="-20"/>
              <w:jc w:val="right"/>
              <w:rPr>
                <w:szCs w:val="22"/>
              </w:rPr>
            </w:pPr>
            <w:r>
              <w:rPr>
                <w:szCs w:val="22"/>
              </w:rPr>
              <w:t>49,125</w:t>
            </w:r>
          </w:p>
        </w:tc>
        <w:tc>
          <w:tcPr>
            <w:tcW w:w="270" w:type="dxa"/>
          </w:tcPr>
          <w:p w14:paraId="4F7434DE" w14:textId="77777777" w:rsidR="00B51A64" w:rsidRPr="00F26638" w:rsidRDefault="00B51A64" w:rsidP="00B51A64">
            <w:pPr>
              <w:tabs>
                <w:tab w:val="left" w:pos="2232"/>
              </w:tabs>
              <w:ind w:left="-120" w:right="-20"/>
              <w:jc w:val="right"/>
              <w:rPr>
                <w:szCs w:val="22"/>
              </w:rPr>
            </w:pPr>
          </w:p>
        </w:tc>
        <w:tc>
          <w:tcPr>
            <w:tcW w:w="1440" w:type="dxa"/>
            <w:tcBorders>
              <w:bottom w:val="single" w:sz="4" w:space="0" w:color="auto"/>
            </w:tcBorders>
          </w:tcPr>
          <w:p w14:paraId="31AB7485" w14:textId="77777777" w:rsidR="00B51A64" w:rsidRPr="00F26638" w:rsidRDefault="00B51A64" w:rsidP="00B51A64">
            <w:pPr>
              <w:tabs>
                <w:tab w:val="left" w:pos="2232"/>
              </w:tabs>
              <w:ind w:left="-120" w:right="-20"/>
              <w:jc w:val="right"/>
              <w:rPr>
                <w:szCs w:val="22"/>
              </w:rPr>
            </w:pPr>
          </w:p>
          <w:p w14:paraId="43066EBE" w14:textId="225B69A8" w:rsidR="00B51A64" w:rsidRPr="00A25425" w:rsidRDefault="00B51A64" w:rsidP="00B51A64">
            <w:pPr>
              <w:tabs>
                <w:tab w:val="left" w:pos="2232"/>
              </w:tabs>
              <w:ind w:left="-120" w:right="-20"/>
              <w:jc w:val="right"/>
              <w:rPr>
                <w:szCs w:val="22"/>
              </w:rPr>
            </w:pPr>
            <w:r w:rsidRPr="00F26638">
              <w:rPr>
                <w:szCs w:val="22"/>
              </w:rPr>
              <w:t>67,307</w:t>
            </w:r>
          </w:p>
        </w:tc>
      </w:tr>
      <w:tr w:rsidR="00B51A64" w:rsidRPr="00F26638" w14:paraId="768A61BF" w14:textId="77777777" w:rsidTr="00320A9E">
        <w:trPr>
          <w:trHeight w:val="70"/>
        </w:trPr>
        <w:tc>
          <w:tcPr>
            <w:tcW w:w="5940" w:type="dxa"/>
            <w:vAlign w:val="bottom"/>
          </w:tcPr>
          <w:p w14:paraId="7BB7D2AE" w14:textId="77777777" w:rsidR="00B51A64" w:rsidRPr="00F26638" w:rsidRDefault="00B51A64" w:rsidP="00B51A64">
            <w:pPr>
              <w:tabs>
                <w:tab w:val="left" w:pos="2232"/>
              </w:tabs>
              <w:ind w:left="-120" w:right="-20"/>
              <w:jc w:val="right"/>
              <w:rPr>
                <w:szCs w:val="22"/>
              </w:rPr>
            </w:pPr>
          </w:p>
        </w:tc>
        <w:tc>
          <w:tcPr>
            <w:tcW w:w="1530" w:type="dxa"/>
            <w:tcBorders>
              <w:top w:val="single" w:sz="4" w:space="0" w:color="auto"/>
              <w:bottom w:val="double" w:sz="4" w:space="0" w:color="auto"/>
            </w:tcBorders>
          </w:tcPr>
          <w:p w14:paraId="561A58C4" w14:textId="007A75E9" w:rsidR="00B51A64" w:rsidRPr="009C1768" w:rsidRDefault="00F02260" w:rsidP="00B51A64">
            <w:pPr>
              <w:tabs>
                <w:tab w:val="left" w:pos="2232"/>
              </w:tabs>
              <w:ind w:left="-120" w:right="-20"/>
              <w:jc w:val="right"/>
              <w:rPr>
                <w:b/>
                <w:bCs/>
                <w:szCs w:val="22"/>
              </w:rPr>
            </w:pPr>
            <w:r>
              <w:rPr>
                <w:b/>
                <w:bCs/>
                <w:szCs w:val="22"/>
              </w:rPr>
              <w:t>5,173,611</w:t>
            </w:r>
          </w:p>
        </w:tc>
        <w:tc>
          <w:tcPr>
            <w:tcW w:w="270" w:type="dxa"/>
          </w:tcPr>
          <w:p w14:paraId="745A7690" w14:textId="77777777" w:rsidR="00B51A64" w:rsidRPr="009C1768" w:rsidRDefault="00B51A64" w:rsidP="00B51A64">
            <w:pPr>
              <w:tabs>
                <w:tab w:val="left" w:pos="2232"/>
              </w:tabs>
              <w:ind w:left="-120" w:right="-20"/>
              <w:jc w:val="right"/>
              <w:rPr>
                <w:b/>
                <w:bCs/>
                <w:szCs w:val="22"/>
              </w:rPr>
            </w:pPr>
          </w:p>
        </w:tc>
        <w:tc>
          <w:tcPr>
            <w:tcW w:w="1440" w:type="dxa"/>
            <w:tcBorders>
              <w:top w:val="single" w:sz="4" w:space="0" w:color="000000"/>
              <w:bottom w:val="double" w:sz="4" w:space="0" w:color="000000"/>
            </w:tcBorders>
          </w:tcPr>
          <w:p w14:paraId="4BCC4546" w14:textId="7F34A510" w:rsidR="00B51A64" w:rsidRPr="009C1768" w:rsidRDefault="00B51A64" w:rsidP="00B51A64">
            <w:pPr>
              <w:tabs>
                <w:tab w:val="left" w:pos="2232"/>
              </w:tabs>
              <w:ind w:left="-120" w:right="-20"/>
              <w:jc w:val="right"/>
              <w:rPr>
                <w:b/>
                <w:bCs/>
                <w:szCs w:val="22"/>
              </w:rPr>
            </w:pPr>
            <w:r w:rsidRPr="009C1768">
              <w:rPr>
                <w:b/>
                <w:bCs/>
                <w:szCs w:val="22"/>
              </w:rPr>
              <w:t>4,248,645</w:t>
            </w:r>
          </w:p>
        </w:tc>
      </w:tr>
    </w:tbl>
    <w:p w14:paraId="2BAE258C" w14:textId="4A91BFE3" w:rsidR="00891C4B" w:rsidRDefault="00891C4B" w:rsidP="005C10BB">
      <w:pPr>
        <w:tabs>
          <w:tab w:val="left" w:pos="2232"/>
        </w:tabs>
        <w:ind w:left="-120" w:right="-20"/>
        <w:jc w:val="center"/>
        <w:rPr>
          <w:szCs w:val="22"/>
        </w:rPr>
      </w:pPr>
      <w:r>
        <w:rPr>
          <w:szCs w:val="22"/>
        </w:rPr>
        <w:br w:type="page"/>
      </w:r>
    </w:p>
    <w:p w14:paraId="54875406" w14:textId="18B700F2" w:rsidR="000A1270" w:rsidRPr="001225EB" w:rsidRDefault="000A1270" w:rsidP="00FD0BD0">
      <w:pPr>
        <w:pStyle w:val="Heading1"/>
      </w:pPr>
      <w:r w:rsidRPr="001225EB">
        <w:lastRenderedPageBreak/>
        <w:t xml:space="preserve">Financial instruments </w:t>
      </w:r>
    </w:p>
    <w:p w14:paraId="655E97AA" w14:textId="77777777" w:rsidR="00A7244F" w:rsidRPr="001225EB" w:rsidRDefault="00A7244F" w:rsidP="00A7244F">
      <w:pPr>
        <w:pStyle w:val="BodyText"/>
        <w:spacing w:after="0"/>
        <w:rPr>
          <w:sz w:val="20"/>
          <w:lang w:bidi="th-TH"/>
        </w:rPr>
      </w:pPr>
    </w:p>
    <w:p w14:paraId="3076AE26" w14:textId="77777777" w:rsidR="00A5332D" w:rsidRPr="00A5332D" w:rsidRDefault="00A5332D" w:rsidP="00325CD9">
      <w:pPr>
        <w:autoSpaceDE w:val="0"/>
        <w:autoSpaceDN w:val="0"/>
        <w:adjustRightInd w:val="0"/>
        <w:spacing w:line="240" w:lineRule="auto"/>
        <w:ind w:left="540"/>
        <w:jc w:val="both"/>
        <w:rPr>
          <w:i/>
          <w:iCs/>
          <w:szCs w:val="22"/>
        </w:rPr>
      </w:pPr>
      <w:r w:rsidRPr="00A5332D">
        <w:rPr>
          <w:i/>
          <w:iCs/>
          <w:szCs w:val="22"/>
        </w:rPr>
        <w:t>Carrying amounts and fair values</w:t>
      </w:r>
    </w:p>
    <w:p w14:paraId="5403B9DA" w14:textId="77777777" w:rsidR="00A5332D" w:rsidRPr="00A5332D" w:rsidRDefault="00A5332D" w:rsidP="00325CD9">
      <w:pPr>
        <w:autoSpaceDE w:val="0"/>
        <w:autoSpaceDN w:val="0"/>
        <w:adjustRightInd w:val="0"/>
        <w:spacing w:line="240" w:lineRule="auto"/>
        <w:ind w:left="540"/>
        <w:jc w:val="both"/>
        <w:rPr>
          <w:i/>
          <w:iCs/>
          <w:szCs w:val="22"/>
        </w:rPr>
      </w:pPr>
    </w:p>
    <w:p w14:paraId="1547CE74" w14:textId="2A00D457" w:rsidR="000A1270" w:rsidRDefault="00A5332D" w:rsidP="00325CD9">
      <w:pPr>
        <w:autoSpaceDE w:val="0"/>
        <w:autoSpaceDN w:val="0"/>
        <w:adjustRightInd w:val="0"/>
        <w:spacing w:line="240" w:lineRule="auto"/>
        <w:ind w:left="540"/>
        <w:jc w:val="thaiDistribute"/>
        <w:rPr>
          <w:szCs w:val="22"/>
        </w:rPr>
      </w:pPr>
      <w:r w:rsidRPr="00A5332D">
        <w:rPr>
          <w:szCs w:val="22"/>
        </w:rPr>
        <w:t>The following table shows the carrying amounts and fair values of financial assets and financial liabilities, including their levels in the fair value hierarchy, but does not include fair value information for financial assets and financial liabilities measured at amortised cost if the carrying amount is a reasonable approximation of fair value.</w:t>
      </w:r>
    </w:p>
    <w:p w14:paraId="7CDED1F0" w14:textId="77777777" w:rsidR="00A5332D" w:rsidRPr="00A5332D" w:rsidRDefault="00A5332D" w:rsidP="00A5332D">
      <w:pPr>
        <w:autoSpaceDE w:val="0"/>
        <w:autoSpaceDN w:val="0"/>
        <w:adjustRightInd w:val="0"/>
        <w:spacing w:line="240" w:lineRule="auto"/>
        <w:ind w:left="540"/>
        <w:jc w:val="both"/>
        <w:rPr>
          <w:szCs w:val="22"/>
          <w:lang w:bidi="th-TH"/>
        </w:rPr>
      </w:pPr>
    </w:p>
    <w:tbl>
      <w:tblPr>
        <w:tblW w:w="9152" w:type="dxa"/>
        <w:tblInd w:w="468" w:type="dxa"/>
        <w:tblLayout w:type="fixed"/>
        <w:tblCellMar>
          <w:left w:w="79" w:type="dxa"/>
          <w:right w:w="79" w:type="dxa"/>
        </w:tblCellMar>
        <w:tblLook w:val="0000" w:firstRow="0" w:lastRow="0" w:firstColumn="0" w:lastColumn="0" w:noHBand="0" w:noVBand="0"/>
      </w:tblPr>
      <w:tblGrid>
        <w:gridCol w:w="3941"/>
        <w:gridCol w:w="1100"/>
        <w:gridCol w:w="182"/>
        <w:gridCol w:w="178"/>
        <w:gridCol w:w="251"/>
        <w:gridCol w:w="1708"/>
        <w:gridCol w:w="182"/>
        <w:gridCol w:w="1610"/>
      </w:tblGrid>
      <w:tr w:rsidR="00A5332D" w:rsidRPr="00A5332D" w14:paraId="4278B220" w14:textId="77777777" w:rsidTr="00A5332D">
        <w:trPr>
          <w:cantSplit/>
          <w:tblHeader/>
        </w:trPr>
        <w:tc>
          <w:tcPr>
            <w:tcW w:w="3941" w:type="dxa"/>
          </w:tcPr>
          <w:p w14:paraId="7EC805B0" w14:textId="77777777" w:rsidR="00A5332D" w:rsidRPr="00A5332D" w:rsidDel="00EC3B9E" w:rsidRDefault="00A5332D" w:rsidP="00A5332D">
            <w:pPr>
              <w:pStyle w:val="acctfourfigures"/>
              <w:tabs>
                <w:tab w:val="clear" w:pos="765"/>
                <w:tab w:val="decimal" w:pos="0"/>
              </w:tabs>
              <w:spacing w:line="240" w:lineRule="auto"/>
              <w:rPr>
                <w:rFonts w:cstheme="minorBidi"/>
                <w:i/>
                <w:iCs/>
                <w:szCs w:val="22"/>
                <w:cs/>
                <w:lang w:val="en-US" w:bidi="th-TH"/>
              </w:rPr>
            </w:pPr>
          </w:p>
        </w:tc>
        <w:tc>
          <w:tcPr>
            <w:tcW w:w="1460" w:type="dxa"/>
            <w:gridSpan w:val="3"/>
            <w:vAlign w:val="bottom"/>
          </w:tcPr>
          <w:p w14:paraId="5A8F3110" w14:textId="5A879524" w:rsidR="00A5332D" w:rsidRPr="00A5332D" w:rsidRDefault="00A5332D" w:rsidP="00A5332D">
            <w:pPr>
              <w:pStyle w:val="acctmergecolhdg"/>
              <w:spacing w:line="240" w:lineRule="auto"/>
              <w:ind w:left="-80" w:right="-90"/>
              <w:rPr>
                <w:szCs w:val="22"/>
                <w:cs/>
                <w:lang w:val="en-US" w:bidi="th-TH"/>
              </w:rPr>
            </w:pPr>
          </w:p>
        </w:tc>
        <w:tc>
          <w:tcPr>
            <w:tcW w:w="251" w:type="dxa"/>
            <w:vAlign w:val="bottom"/>
          </w:tcPr>
          <w:p w14:paraId="425A2408" w14:textId="77777777" w:rsidR="00A5332D" w:rsidRPr="00A5332D" w:rsidRDefault="00A5332D" w:rsidP="00A5332D">
            <w:pPr>
              <w:pStyle w:val="acctmergecolhdg"/>
              <w:spacing w:line="240" w:lineRule="auto"/>
              <w:rPr>
                <w:b w:val="0"/>
                <w:bCs/>
                <w:szCs w:val="22"/>
                <w:cs/>
                <w:lang w:bidi="th-TH"/>
              </w:rPr>
            </w:pPr>
          </w:p>
        </w:tc>
        <w:tc>
          <w:tcPr>
            <w:tcW w:w="3500" w:type="dxa"/>
            <w:gridSpan w:val="3"/>
            <w:vAlign w:val="bottom"/>
          </w:tcPr>
          <w:p w14:paraId="6EABC527" w14:textId="77777777" w:rsidR="00A5332D" w:rsidRPr="00A5332D" w:rsidRDefault="00A5332D" w:rsidP="00A5332D">
            <w:pPr>
              <w:pStyle w:val="acctmergecolhdg"/>
              <w:spacing w:line="240" w:lineRule="auto"/>
              <w:ind w:left="-80" w:right="-90"/>
              <w:rPr>
                <w:szCs w:val="22"/>
                <w:lang w:bidi="th-TH"/>
              </w:rPr>
            </w:pPr>
            <w:r w:rsidRPr="00A5332D">
              <w:rPr>
                <w:szCs w:val="22"/>
                <w:lang w:bidi="th-TH"/>
              </w:rPr>
              <w:t xml:space="preserve">Consolidated </w:t>
            </w:r>
            <w:r>
              <w:rPr>
                <w:szCs w:val="22"/>
                <w:lang w:bidi="th-TH"/>
              </w:rPr>
              <w:t>and s</w:t>
            </w:r>
            <w:r w:rsidRPr="00A5332D">
              <w:rPr>
                <w:szCs w:val="22"/>
                <w:lang w:bidi="th-TH"/>
              </w:rPr>
              <w:t xml:space="preserve">eparate </w:t>
            </w:r>
          </w:p>
          <w:p w14:paraId="0349D4E3" w14:textId="4EB75870" w:rsidR="00A5332D" w:rsidRPr="00A5332D" w:rsidRDefault="00A5332D" w:rsidP="00A5332D">
            <w:pPr>
              <w:pStyle w:val="acctmergecolhdg"/>
              <w:spacing w:line="240" w:lineRule="auto"/>
              <w:ind w:left="-80" w:right="-90"/>
              <w:rPr>
                <w:szCs w:val="22"/>
                <w:cs/>
                <w:lang w:bidi="th-TH"/>
              </w:rPr>
            </w:pPr>
            <w:r w:rsidRPr="00A5332D">
              <w:rPr>
                <w:szCs w:val="22"/>
                <w:lang w:bidi="th-TH"/>
              </w:rPr>
              <w:t>financial statement</w:t>
            </w:r>
            <w:r>
              <w:rPr>
                <w:szCs w:val="22"/>
                <w:lang w:bidi="th-TH"/>
              </w:rPr>
              <w:t>s</w:t>
            </w:r>
          </w:p>
        </w:tc>
      </w:tr>
      <w:tr w:rsidR="00CF5827" w:rsidRPr="00A5332D" w14:paraId="34B7C5D6" w14:textId="77777777" w:rsidTr="00A5332D">
        <w:trPr>
          <w:cantSplit/>
          <w:tblHeader/>
        </w:trPr>
        <w:tc>
          <w:tcPr>
            <w:tcW w:w="3941" w:type="dxa"/>
            <w:vAlign w:val="bottom"/>
          </w:tcPr>
          <w:p w14:paraId="2B564F2B" w14:textId="0EC10AEF" w:rsidR="00CF5827" w:rsidRPr="00A5332D" w:rsidRDefault="00CF5827" w:rsidP="00CF5827">
            <w:pPr>
              <w:pStyle w:val="acctfourfigures"/>
              <w:tabs>
                <w:tab w:val="clear" w:pos="765"/>
                <w:tab w:val="decimal" w:pos="0"/>
              </w:tabs>
              <w:spacing w:line="240" w:lineRule="auto"/>
              <w:rPr>
                <w:b/>
                <w:bCs/>
                <w:i/>
                <w:iCs/>
                <w:szCs w:val="22"/>
                <w:lang w:bidi="th-TH"/>
              </w:rPr>
            </w:pPr>
          </w:p>
        </w:tc>
        <w:tc>
          <w:tcPr>
            <w:tcW w:w="1100" w:type="dxa"/>
            <w:vAlign w:val="bottom"/>
          </w:tcPr>
          <w:p w14:paraId="2927F16D" w14:textId="6F0E29C9" w:rsidR="00CF5827" w:rsidRPr="00A5332D" w:rsidRDefault="00CF5827" w:rsidP="00CF5827">
            <w:pPr>
              <w:spacing w:line="240" w:lineRule="auto"/>
              <w:ind w:left="-83" w:right="-79" w:firstLine="4"/>
              <w:jc w:val="center"/>
              <w:rPr>
                <w:szCs w:val="22"/>
                <w:cs/>
              </w:rPr>
            </w:pPr>
          </w:p>
        </w:tc>
        <w:tc>
          <w:tcPr>
            <w:tcW w:w="182" w:type="dxa"/>
          </w:tcPr>
          <w:p w14:paraId="7C659D0A" w14:textId="77777777" w:rsidR="00CF5827" w:rsidRPr="00A5332D" w:rsidRDefault="00CF5827" w:rsidP="00CF5827">
            <w:pPr>
              <w:pStyle w:val="acctmergecolhdg"/>
              <w:spacing w:line="240" w:lineRule="auto"/>
              <w:rPr>
                <w:szCs w:val="22"/>
                <w:cs/>
                <w:lang w:bidi="th-TH"/>
              </w:rPr>
            </w:pPr>
          </w:p>
        </w:tc>
        <w:tc>
          <w:tcPr>
            <w:tcW w:w="178" w:type="dxa"/>
            <w:vAlign w:val="bottom"/>
          </w:tcPr>
          <w:p w14:paraId="61467C8C" w14:textId="1EF9C52E" w:rsidR="00CF5827" w:rsidRPr="00A5332D" w:rsidRDefault="00CF5827" w:rsidP="00CF5827">
            <w:pPr>
              <w:spacing w:line="240" w:lineRule="auto"/>
              <w:ind w:left="-83" w:right="-79" w:firstLine="4"/>
              <w:jc w:val="center"/>
              <w:rPr>
                <w:szCs w:val="22"/>
                <w:cs/>
              </w:rPr>
            </w:pPr>
          </w:p>
        </w:tc>
        <w:tc>
          <w:tcPr>
            <w:tcW w:w="251" w:type="dxa"/>
            <w:vAlign w:val="bottom"/>
          </w:tcPr>
          <w:p w14:paraId="6824E0B2" w14:textId="77777777" w:rsidR="00CF5827" w:rsidRPr="00A5332D" w:rsidRDefault="00CF5827" w:rsidP="00CF5827">
            <w:pPr>
              <w:spacing w:line="240" w:lineRule="auto"/>
              <w:ind w:left="-83" w:right="-79" w:firstLine="4"/>
              <w:jc w:val="center"/>
              <w:rPr>
                <w:szCs w:val="22"/>
                <w:cs/>
              </w:rPr>
            </w:pPr>
          </w:p>
        </w:tc>
        <w:tc>
          <w:tcPr>
            <w:tcW w:w="1708" w:type="dxa"/>
            <w:vAlign w:val="bottom"/>
          </w:tcPr>
          <w:p w14:paraId="69CD04B2" w14:textId="5EBFBFB3" w:rsidR="00CF5827" w:rsidRPr="00A5332D" w:rsidRDefault="00CF5827" w:rsidP="00CF5827">
            <w:pPr>
              <w:spacing w:line="240" w:lineRule="auto"/>
              <w:ind w:left="-83" w:right="-79" w:firstLine="4"/>
              <w:jc w:val="center"/>
              <w:rPr>
                <w:szCs w:val="22"/>
              </w:rPr>
            </w:pPr>
            <w:r w:rsidRPr="00A5332D">
              <w:rPr>
                <w:szCs w:val="22"/>
              </w:rPr>
              <w:t>31 March</w:t>
            </w:r>
          </w:p>
        </w:tc>
        <w:tc>
          <w:tcPr>
            <w:tcW w:w="182" w:type="dxa"/>
            <w:vAlign w:val="bottom"/>
          </w:tcPr>
          <w:p w14:paraId="793A206A" w14:textId="77777777" w:rsidR="00CF5827" w:rsidRPr="00A5332D" w:rsidRDefault="00CF5827" w:rsidP="00CF5827">
            <w:pPr>
              <w:spacing w:line="240" w:lineRule="auto"/>
              <w:ind w:left="-83" w:right="-79" w:firstLine="4"/>
              <w:jc w:val="center"/>
              <w:rPr>
                <w:szCs w:val="22"/>
              </w:rPr>
            </w:pPr>
          </w:p>
        </w:tc>
        <w:tc>
          <w:tcPr>
            <w:tcW w:w="1610" w:type="dxa"/>
            <w:vAlign w:val="bottom"/>
          </w:tcPr>
          <w:p w14:paraId="45FA7719" w14:textId="77777777" w:rsidR="00CF5827" w:rsidRPr="00A5332D" w:rsidRDefault="00CF5827" w:rsidP="00CF5827">
            <w:pPr>
              <w:spacing w:line="240" w:lineRule="auto"/>
              <w:ind w:left="-83" w:right="-79" w:firstLine="4"/>
              <w:jc w:val="center"/>
              <w:rPr>
                <w:szCs w:val="22"/>
              </w:rPr>
            </w:pPr>
            <w:r w:rsidRPr="00A5332D">
              <w:rPr>
                <w:szCs w:val="22"/>
              </w:rPr>
              <w:t>31 December</w:t>
            </w:r>
          </w:p>
        </w:tc>
      </w:tr>
      <w:tr w:rsidR="00CF5827" w:rsidRPr="00A5332D" w14:paraId="42B80F4B" w14:textId="77777777" w:rsidTr="00A5332D">
        <w:trPr>
          <w:cantSplit/>
          <w:tblHeader/>
        </w:trPr>
        <w:tc>
          <w:tcPr>
            <w:tcW w:w="3941" w:type="dxa"/>
            <w:vAlign w:val="bottom"/>
          </w:tcPr>
          <w:p w14:paraId="092D6EB9" w14:textId="77777777" w:rsidR="00CF5827" w:rsidRPr="00A5332D" w:rsidRDefault="00CF5827" w:rsidP="00CF5827">
            <w:pPr>
              <w:pStyle w:val="acctfourfigures"/>
              <w:tabs>
                <w:tab w:val="clear" w:pos="765"/>
                <w:tab w:val="decimal" w:pos="0"/>
              </w:tabs>
              <w:spacing w:line="240" w:lineRule="auto"/>
              <w:rPr>
                <w:bCs/>
                <w:i/>
                <w:iCs/>
                <w:szCs w:val="22"/>
                <w:cs/>
                <w:lang w:bidi="th-TH"/>
              </w:rPr>
            </w:pPr>
          </w:p>
        </w:tc>
        <w:tc>
          <w:tcPr>
            <w:tcW w:w="1100" w:type="dxa"/>
            <w:vAlign w:val="bottom"/>
          </w:tcPr>
          <w:p w14:paraId="2EFD69BA" w14:textId="195EA2D7" w:rsidR="00CF5827" w:rsidRPr="00A5332D" w:rsidRDefault="00CF5827" w:rsidP="00CF5827">
            <w:pPr>
              <w:pStyle w:val="acctmergecolhdg"/>
              <w:spacing w:line="240" w:lineRule="auto"/>
              <w:ind w:left="-80" w:right="-90"/>
              <w:rPr>
                <w:b w:val="0"/>
                <w:bCs/>
                <w:szCs w:val="22"/>
                <w:lang w:val="en-US" w:bidi="th-TH"/>
              </w:rPr>
            </w:pPr>
          </w:p>
        </w:tc>
        <w:tc>
          <w:tcPr>
            <w:tcW w:w="182" w:type="dxa"/>
          </w:tcPr>
          <w:p w14:paraId="4ACDD917" w14:textId="77777777" w:rsidR="00CF5827" w:rsidRPr="00A5332D" w:rsidRDefault="00CF5827" w:rsidP="00CF5827">
            <w:pPr>
              <w:pStyle w:val="acctmergecolhdg"/>
              <w:spacing w:line="240" w:lineRule="auto"/>
              <w:rPr>
                <w:b w:val="0"/>
                <w:bCs/>
                <w:szCs w:val="22"/>
                <w:cs/>
                <w:lang w:bidi="th-TH"/>
              </w:rPr>
            </w:pPr>
          </w:p>
        </w:tc>
        <w:tc>
          <w:tcPr>
            <w:tcW w:w="178" w:type="dxa"/>
            <w:vAlign w:val="bottom"/>
          </w:tcPr>
          <w:p w14:paraId="560E1CFF" w14:textId="0D65E714" w:rsidR="00CF5827" w:rsidRPr="00A5332D" w:rsidRDefault="00CF5827" w:rsidP="00CF5827">
            <w:pPr>
              <w:pStyle w:val="acctmergecolhdg"/>
              <w:spacing w:line="240" w:lineRule="auto"/>
              <w:ind w:left="-80" w:right="-90"/>
              <w:rPr>
                <w:b w:val="0"/>
                <w:bCs/>
                <w:szCs w:val="22"/>
                <w:cs/>
                <w:lang w:bidi="th-TH"/>
              </w:rPr>
            </w:pPr>
          </w:p>
        </w:tc>
        <w:tc>
          <w:tcPr>
            <w:tcW w:w="251" w:type="dxa"/>
            <w:vAlign w:val="bottom"/>
          </w:tcPr>
          <w:p w14:paraId="767B5413" w14:textId="77777777" w:rsidR="00CF5827" w:rsidRPr="00A5332D" w:rsidRDefault="00CF5827" w:rsidP="00CF5827">
            <w:pPr>
              <w:pStyle w:val="acctmergecolhdg"/>
              <w:spacing w:line="240" w:lineRule="auto"/>
              <w:rPr>
                <w:b w:val="0"/>
                <w:bCs/>
                <w:szCs w:val="22"/>
                <w:cs/>
                <w:lang w:bidi="th-TH"/>
              </w:rPr>
            </w:pPr>
          </w:p>
        </w:tc>
        <w:tc>
          <w:tcPr>
            <w:tcW w:w="1708" w:type="dxa"/>
            <w:vAlign w:val="bottom"/>
          </w:tcPr>
          <w:p w14:paraId="74555D40" w14:textId="11940A57" w:rsidR="00CF5827" w:rsidRPr="00A5332D" w:rsidRDefault="00CF5827" w:rsidP="00CF5827">
            <w:pPr>
              <w:pStyle w:val="acctmergecolhdg"/>
              <w:spacing w:line="240" w:lineRule="auto"/>
              <w:ind w:left="-80" w:right="-80"/>
              <w:rPr>
                <w:b w:val="0"/>
                <w:bCs/>
                <w:szCs w:val="22"/>
                <w:cs/>
                <w:lang w:bidi="th-TH"/>
              </w:rPr>
            </w:pPr>
            <w:r w:rsidRPr="00A5332D">
              <w:rPr>
                <w:b w:val="0"/>
                <w:bCs/>
                <w:szCs w:val="22"/>
                <w:lang w:bidi="th-TH"/>
              </w:rPr>
              <w:t>20</w:t>
            </w:r>
            <w:r w:rsidR="00B51A64">
              <w:rPr>
                <w:b w:val="0"/>
                <w:bCs/>
                <w:szCs w:val="22"/>
                <w:lang w:bidi="th-TH"/>
              </w:rPr>
              <w:t>26</w:t>
            </w:r>
          </w:p>
        </w:tc>
        <w:tc>
          <w:tcPr>
            <w:tcW w:w="182" w:type="dxa"/>
            <w:vAlign w:val="bottom"/>
          </w:tcPr>
          <w:p w14:paraId="09E7664D" w14:textId="77777777" w:rsidR="00CF5827" w:rsidRPr="00A5332D" w:rsidRDefault="00CF5827" w:rsidP="00CF5827">
            <w:pPr>
              <w:pStyle w:val="acctmergecolhdg"/>
              <w:spacing w:line="240" w:lineRule="auto"/>
              <w:rPr>
                <w:b w:val="0"/>
                <w:bCs/>
                <w:szCs w:val="22"/>
              </w:rPr>
            </w:pPr>
          </w:p>
        </w:tc>
        <w:tc>
          <w:tcPr>
            <w:tcW w:w="1610" w:type="dxa"/>
            <w:vAlign w:val="bottom"/>
          </w:tcPr>
          <w:p w14:paraId="0D4C49CE" w14:textId="775D7661" w:rsidR="00CF5827" w:rsidRPr="00A5332D" w:rsidRDefault="00CF5827" w:rsidP="00CF5827">
            <w:pPr>
              <w:pStyle w:val="acctmergecolhdg"/>
              <w:spacing w:line="240" w:lineRule="auto"/>
              <w:ind w:left="-72" w:right="-79"/>
              <w:rPr>
                <w:b w:val="0"/>
                <w:bCs/>
                <w:szCs w:val="22"/>
                <w:cs/>
                <w:lang w:bidi="th-TH"/>
              </w:rPr>
            </w:pPr>
            <w:r w:rsidRPr="00A5332D">
              <w:rPr>
                <w:b w:val="0"/>
                <w:bCs/>
                <w:szCs w:val="22"/>
                <w:lang w:bidi="th-TH"/>
              </w:rPr>
              <w:t>202</w:t>
            </w:r>
            <w:r w:rsidR="00B51A64">
              <w:rPr>
                <w:b w:val="0"/>
                <w:bCs/>
                <w:szCs w:val="22"/>
                <w:lang w:bidi="th-TH"/>
              </w:rPr>
              <w:t>5</w:t>
            </w:r>
          </w:p>
        </w:tc>
      </w:tr>
      <w:tr w:rsidR="00CF5827" w:rsidRPr="00A5332D" w14:paraId="57929499" w14:textId="77777777" w:rsidTr="00A5332D">
        <w:trPr>
          <w:cantSplit/>
        </w:trPr>
        <w:tc>
          <w:tcPr>
            <w:tcW w:w="3941" w:type="dxa"/>
          </w:tcPr>
          <w:p w14:paraId="29067AC7" w14:textId="77777777" w:rsidR="00CF5827" w:rsidRPr="00A5332D" w:rsidRDefault="00CF5827" w:rsidP="00CF5827">
            <w:pPr>
              <w:spacing w:line="240" w:lineRule="auto"/>
              <w:rPr>
                <w:b/>
                <w:bCs/>
                <w:i/>
                <w:iCs/>
                <w:szCs w:val="22"/>
              </w:rPr>
            </w:pPr>
          </w:p>
        </w:tc>
        <w:tc>
          <w:tcPr>
            <w:tcW w:w="1100" w:type="dxa"/>
            <w:vAlign w:val="bottom"/>
          </w:tcPr>
          <w:p w14:paraId="78A0FC2E"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82" w:type="dxa"/>
          </w:tcPr>
          <w:p w14:paraId="52F77363"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78" w:type="dxa"/>
            <w:vAlign w:val="bottom"/>
          </w:tcPr>
          <w:p w14:paraId="7A126E69"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251" w:type="dxa"/>
            <w:vAlign w:val="bottom"/>
          </w:tcPr>
          <w:p w14:paraId="30229CFE"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3500" w:type="dxa"/>
            <w:gridSpan w:val="3"/>
            <w:vAlign w:val="bottom"/>
          </w:tcPr>
          <w:p w14:paraId="3E22C955" w14:textId="4EEA106D" w:rsidR="00CF5827" w:rsidRPr="00A5332D" w:rsidRDefault="00CF5827" w:rsidP="00CF5827">
            <w:pPr>
              <w:pStyle w:val="acctfourfigures"/>
              <w:tabs>
                <w:tab w:val="clear" w:pos="765"/>
                <w:tab w:val="decimal" w:pos="1091"/>
              </w:tabs>
              <w:spacing w:line="240" w:lineRule="auto"/>
              <w:ind w:right="11"/>
              <w:jc w:val="center"/>
              <w:rPr>
                <w:b/>
                <w:bCs/>
                <w:szCs w:val="22"/>
              </w:rPr>
            </w:pPr>
            <w:r w:rsidRPr="00A5332D">
              <w:rPr>
                <w:i/>
                <w:iCs/>
                <w:szCs w:val="22"/>
                <w:cs/>
                <w:lang w:bidi="th-TH"/>
              </w:rPr>
              <w:t>(</w:t>
            </w:r>
            <w:r w:rsidRPr="00A5332D">
              <w:rPr>
                <w:i/>
                <w:iCs/>
                <w:szCs w:val="22"/>
                <w:lang w:bidi="th-TH"/>
              </w:rPr>
              <w:t xml:space="preserve">in </w:t>
            </w:r>
            <w:r>
              <w:rPr>
                <w:i/>
                <w:iCs/>
                <w:szCs w:val="22"/>
                <w:lang w:bidi="th-TH"/>
              </w:rPr>
              <w:t>t</w:t>
            </w:r>
            <w:r w:rsidRPr="00A5332D">
              <w:rPr>
                <w:i/>
                <w:iCs/>
                <w:szCs w:val="22"/>
                <w:lang w:bidi="th-TH"/>
              </w:rPr>
              <w:t>housand Baht)</w:t>
            </w:r>
          </w:p>
        </w:tc>
      </w:tr>
      <w:tr w:rsidR="00CF5827" w:rsidRPr="00A5332D" w14:paraId="526B1D70" w14:textId="77777777" w:rsidTr="00325CD9">
        <w:trPr>
          <w:cantSplit/>
        </w:trPr>
        <w:tc>
          <w:tcPr>
            <w:tcW w:w="3941" w:type="dxa"/>
          </w:tcPr>
          <w:p w14:paraId="76C6829A" w14:textId="77777777" w:rsidR="00CF5827" w:rsidRPr="00A5332D" w:rsidRDefault="00CF5827" w:rsidP="00CF5827">
            <w:pPr>
              <w:spacing w:line="240" w:lineRule="auto"/>
              <w:rPr>
                <w:b/>
                <w:bCs/>
                <w:i/>
                <w:iCs/>
                <w:szCs w:val="22"/>
              </w:rPr>
            </w:pPr>
            <w:r w:rsidRPr="00A5332D">
              <w:rPr>
                <w:b/>
                <w:bCs/>
                <w:i/>
                <w:iCs/>
                <w:szCs w:val="22"/>
              </w:rPr>
              <w:t>Derivatives assets</w:t>
            </w:r>
          </w:p>
        </w:tc>
        <w:tc>
          <w:tcPr>
            <w:tcW w:w="1100" w:type="dxa"/>
            <w:vAlign w:val="bottom"/>
          </w:tcPr>
          <w:p w14:paraId="388D32F3"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82" w:type="dxa"/>
          </w:tcPr>
          <w:p w14:paraId="1BE8686D"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78" w:type="dxa"/>
            <w:vAlign w:val="bottom"/>
          </w:tcPr>
          <w:p w14:paraId="3DFAD066"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251" w:type="dxa"/>
            <w:vAlign w:val="bottom"/>
          </w:tcPr>
          <w:p w14:paraId="5A19B8BD"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708" w:type="dxa"/>
            <w:vAlign w:val="bottom"/>
          </w:tcPr>
          <w:p w14:paraId="27D102C7" w14:textId="77777777" w:rsidR="00CF5827" w:rsidRPr="00A5332D" w:rsidRDefault="00CF5827" w:rsidP="00CF5827">
            <w:pPr>
              <w:pStyle w:val="acctfourfigures"/>
              <w:tabs>
                <w:tab w:val="clear" w:pos="765"/>
                <w:tab w:val="decimal" w:pos="1181"/>
              </w:tabs>
              <w:spacing w:line="240" w:lineRule="auto"/>
              <w:ind w:right="11"/>
              <w:rPr>
                <w:b/>
                <w:bCs/>
                <w:szCs w:val="22"/>
              </w:rPr>
            </w:pPr>
          </w:p>
        </w:tc>
        <w:tc>
          <w:tcPr>
            <w:tcW w:w="182" w:type="dxa"/>
            <w:vAlign w:val="bottom"/>
          </w:tcPr>
          <w:p w14:paraId="18645726" w14:textId="77777777" w:rsidR="00CF5827" w:rsidRPr="00A5332D" w:rsidRDefault="00CF5827" w:rsidP="00CF5827">
            <w:pPr>
              <w:pStyle w:val="acctfourfigures"/>
              <w:spacing w:line="240" w:lineRule="auto"/>
              <w:rPr>
                <w:b/>
                <w:bCs/>
                <w:szCs w:val="22"/>
              </w:rPr>
            </w:pPr>
          </w:p>
        </w:tc>
        <w:tc>
          <w:tcPr>
            <w:tcW w:w="1610" w:type="dxa"/>
            <w:vAlign w:val="bottom"/>
          </w:tcPr>
          <w:p w14:paraId="5C7011E3" w14:textId="77777777" w:rsidR="00CF5827" w:rsidRPr="00A5332D" w:rsidRDefault="00CF5827" w:rsidP="00CF5827">
            <w:pPr>
              <w:pStyle w:val="acctfourfigures"/>
              <w:tabs>
                <w:tab w:val="clear" w:pos="765"/>
                <w:tab w:val="decimal" w:pos="1091"/>
              </w:tabs>
              <w:spacing w:line="240" w:lineRule="auto"/>
              <w:ind w:right="11"/>
              <w:rPr>
                <w:b/>
                <w:bCs/>
                <w:szCs w:val="22"/>
              </w:rPr>
            </w:pPr>
          </w:p>
        </w:tc>
      </w:tr>
      <w:tr w:rsidR="00CF5827" w:rsidRPr="00A5332D" w14:paraId="30CF34F7" w14:textId="77777777" w:rsidTr="00325CD9">
        <w:trPr>
          <w:cantSplit/>
        </w:trPr>
        <w:tc>
          <w:tcPr>
            <w:tcW w:w="3941" w:type="dxa"/>
          </w:tcPr>
          <w:p w14:paraId="725521B5" w14:textId="77777777" w:rsidR="00CF5827" w:rsidRPr="00A5332D" w:rsidRDefault="00CF5827" w:rsidP="00CF5827">
            <w:pPr>
              <w:spacing w:line="240" w:lineRule="auto"/>
              <w:rPr>
                <w:szCs w:val="22"/>
                <w:cs/>
              </w:rPr>
            </w:pPr>
            <w:r w:rsidRPr="00A5332D">
              <w:rPr>
                <w:szCs w:val="22"/>
              </w:rPr>
              <w:t>Foreign currency forward contracts</w:t>
            </w:r>
          </w:p>
        </w:tc>
        <w:tc>
          <w:tcPr>
            <w:tcW w:w="1100" w:type="dxa"/>
            <w:vAlign w:val="bottom"/>
          </w:tcPr>
          <w:p w14:paraId="46FB1CA8"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2A873545"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2013628C" w14:textId="78D87347"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22B85D78"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15E67872" w14:textId="78B04369" w:rsidR="00CF5827" w:rsidRPr="00325CD9" w:rsidRDefault="00F02260" w:rsidP="00CF5827">
            <w:pPr>
              <w:pStyle w:val="acctfourfigures"/>
              <w:tabs>
                <w:tab w:val="clear" w:pos="765"/>
                <w:tab w:val="decimal" w:pos="1181"/>
              </w:tabs>
              <w:spacing w:line="240" w:lineRule="auto"/>
              <w:ind w:right="11"/>
              <w:rPr>
                <w:rFonts w:cstheme="minorBidi"/>
                <w:szCs w:val="28"/>
                <w:lang w:bidi="th-TH"/>
              </w:rPr>
            </w:pPr>
            <w:r>
              <w:rPr>
                <w:rFonts w:cstheme="minorBidi"/>
                <w:szCs w:val="28"/>
                <w:lang w:bidi="th-TH"/>
              </w:rPr>
              <w:t>2,37</w:t>
            </w:r>
            <w:r w:rsidR="00BC72E8">
              <w:rPr>
                <w:rFonts w:cstheme="minorBidi"/>
                <w:szCs w:val="28"/>
                <w:lang w:bidi="th-TH"/>
              </w:rPr>
              <w:t>2</w:t>
            </w:r>
          </w:p>
        </w:tc>
        <w:tc>
          <w:tcPr>
            <w:tcW w:w="182" w:type="dxa"/>
            <w:vAlign w:val="bottom"/>
          </w:tcPr>
          <w:p w14:paraId="45A77B90" w14:textId="77777777" w:rsidR="00CF5827" w:rsidRPr="00A5332D" w:rsidRDefault="00CF5827" w:rsidP="00CF5827">
            <w:pPr>
              <w:pStyle w:val="acctfourfigures"/>
              <w:spacing w:line="240" w:lineRule="auto"/>
              <w:rPr>
                <w:szCs w:val="22"/>
              </w:rPr>
            </w:pPr>
          </w:p>
        </w:tc>
        <w:tc>
          <w:tcPr>
            <w:tcW w:w="1610" w:type="dxa"/>
            <w:vAlign w:val="bottom"/>
          </w:tcPr>
          <w:p w14:paraId="453C2E76" w14:textId="4E8C596F" w:rsidR="00CF5827" w:rsidRPr="00A5332D" w:rsidRDefault="00B51A64" w:rsidP="00CF5827">
            <w:pPr>
              <w:pStyle w:val="acctfourfigures"/>
              <w:tabs>
                <w:tab w:val="clear" w:pos="765"/>
                <w:tab w:val="decimal" w:pos="1091"/>
              </w:tabs>
              <w:spacing w:line="240" w:lineRule="auto"/>
              <w:ind w:right="11"/>
              <w:rPr>
                <w:szCs w:val="22"/>
              </w:rPr>
            </w:pPr>
            <w:r>
              <w:rPr>
                <w:szCs w:val="22"/>
                <w:lang w:val="en-US"/>
              </w:rPr>
              <w:t>388,244</w:t>
            </w:r>
          </w:p>
        </w:tc>
      </w:tr>
      <w:tr w:rsidR="00CF5827" w:rsidRPr="00A5332D" w14:paraId="72411B10" w14:textId="77777777" w:rsidTr="00325CD9">
        <w:trPr>
          <w:cantSplit/>
        </w:trPr>
        <w:tc>
          <w:tcPr>
            <w:tcW w:w="3941" w:type="dxa"/>
          </w:tcPr>
          <w:p w14:paraId="182FC83E" w14:textId="77777777" w:rsidR="00CF5827" w:rsidRPr="00A5332D" w:rsidRDefault="00CF5827" w:rsidP="00CF5827">
            <w:pPr>
              <w:spacing w:line="240" w:lineRule="auto"/>
              <w:rPr>
                <w:color w:val="0000FF"/>
                <w:szCs w:val="22"/>
                <w:cs/>
              </w:rPr>
            </w:pPr>
          </w:p>
        </w:tc>
        <w:tc>
          <w:tcPr>
            <w:tcW w:w="1100" w:type="dxa"/>
            <w:vAlign w:val="bottom"/>
          </w:tcPr>
          <w:p w14:paraId="7C21A433"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31A522C7"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2733F5A6"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0F63B47A"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7F0F779F"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vAlign w:val="bottom"/>
          </w:tcPr>
          <w:p w14:paraId="0F6CFDA9" w14:textId="77777777" w:rsidR="00CF5827" w:rsidRPr="00A5332D" w:rsidRDefault="00CF5827" w:rsidP="00CF5827">
            <w:pPr>
              <w:pStyle w:val="acctfourfigures"/>
              <w:spacing w:line="240" w:lineRule="auto"/>
              <w:rPr>
                <w:b/>
                <w:bCs/>
                <w:szCs w:val="22"/>
              </w:rPr>
            </w:pPr>
          </w:p>
        </w:tc>
        <w:tc>
          <w:tcPr>
            <w:tcW w:w="1610" w:type="dxa"/>
            <w:vAlign w:val="bottom"/>
          </w:tcPr>
          <w:p w14:paraId="634BE946" w14:textId="77777777" w:rsidR="00CF5827" w:rsidRPr="00A5332D" w:rsidRDefault="00CF5827" w:rsidP="00CF5827">
            <w:pPr>
              <w:pStyle w:val="acctfourfigures"/>
              <w:tabs>
                <w:tab w:val="clear" w:pos="765"/>
                <w:tab w:val="decimal" w:pos="1091"/>
              </w:tabs>
              <w:spacing w:line="240" w:lineRule="auto"/>
              <w:ind w:right="11"/>
              <w:rPr>
                <w:szCs w:val="22"/>
              </w:rPr>
            </w:pPr>
          </w:p>
        </w:tc>
      </w:tr>
      <w:tr w:rsidR="00CF5827" w:rsidRPr="00A5332D" w14:paraId="524A6EAF" w14:textId="77777777" w:rsidTr="00A5332D">
        <w:trPr>
          <w:cantSplit/>
        </w:trPr>
        <w:tc>
          <w:tcPr>
            <w:tcW w:w="3941" w:type="dxa"/>
          </w:tcPr>
          <w:p w14:paraId="46B81F96" w14:textId="09416552" w:rsidR="00CF5827" w:rsidRPr="00A5332D" w:rsidRDefault="00CF5827" w:rsidP="00CF5827">
            <w:pPr>
              <w:spacing w:line="240" w:lineRule="auto"/>
              <w:rPr>
                <w:i/>
                <w:iCs/>
                <w:color w:val="0000FF"/>
                <w:szCs w:val="22"/>
                <w:cs/>
              </w:rPr>
            </w:pPr>
            <w:r w:rsidRPr="00A5332D">
              <w:rPr>
                <w:b/>
                <w:bCs/>
                <w:i/>
                <w:iCs/>
                <w:szCs w:val="22"/>
              </w:rPr>
              <w:t>Derivatives liabilities</w:t>
            </w:r>
          </w:p>
        </w:tc>
        <w:tc>
          <w:tcPr>
            <w:tcW w:w="1100" w:type="dxa"/>
            <w:vAlign w:val="bottom"/>
          </w:tcPr>
          <w:p w14:paraId="20A09130"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4AEEB428"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42823494"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1827E7A3"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4DEE11D6"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vAlign w:val="bottom"/>
          </w:tcPr>
          <w:p w14:paraId="412F0C5E" w14:textId="77777777" w:rsidR="00CF5827" w:rsidRPr="00A5332D" w:rsidRDefault="00CF5827" w:rsidP="00CF5827">
            <w:pPr>
              <w:pStyle w:val="acctfourfigures"/>
              <w:spacing w:line="240" w:lineRule="auto"/>
              <w:rPr>
                <w:b/>
                <w:bCs/>
                <w:szCs w:val="22"/>
              </w:rPr>
            </w:pPr>
          </w:p>
        </w:tc>
        <w:tc>
          <w:tcPr>
            <w:tcW w:w="1610" w:type="dxa"/>
            <w:vAlign w:val="bottom"/>
          </w:tcPr>
          <w:p w14:paraId="44FA52E2" w14:textId="77777777" w:rsidR="00CF5827" w:rsidRPr="00A5332D" w:rsidRDefault="00CF5827" w:rsidP="00CF5827">
            <w:pPr>
              <w:pStyle w:val="acctfourfigures"/>
              <w:tabs>
                <w:tab w:val="clear" w:pos="765"/>
                <w:tab w:val="decimal" w:pos="1091"/>
              </w:tabs>
              <w:spacing w:line="240" w:lineRule="auto"/>
              <w:ind w:right="11"/>
              <w:rPr>
                <w:szCs w:val="22"/>
              </w:rPr>
            </w:pPr>
          </w:p>
        </w:tc>
      </w:tr>
      <w:tr w:rsidR="00CF5827" w:rsidRPr="00A5332D" w14:paraId="5065E960" w14:textId="77777777" w:rsidTr="00325CD9">
        <w:trPr>
          <w:cantSplit/>
        </w:trPr>
        <w:tc>
          <w:tcPr>
            <w:tcW w:w="3941" w:type="dxa"/>
          </w:tcPr>
          <w:p w14:paraId="0C850D76" w14:textId="77777777" w:rsidR="00CF5827" w:rsidRPr="00A5332D" w:rsidRDefault="00CF5827" w:rsidP="00CF5827">
            <w:pPr>
              <w:spacing w:line="240" w:lineRule="auto"/>
              <w:rPr>
                <w:i/>
                <w:iCs/>
                <w:color w:val="0000FF"/>
                <w:szCs w:val="22"/>
              </w:rPr>
            </w:pPr>
            <w:r w:rsidRPr="00A5332D">
              <w:rPr>
                <w:szCs w:val="22"/>
              </w:rPr>
              <w:t>Foreign currency forward contracts</w:t>
            </w:r>
          </w:p>
        </w:tc>
        <w:tc>
          <w:tcPr>
            <w:tcW w:w="1100" w:type="dxa"/>
            <w:vAlign w:val="bottom"/>
          </w:tcPr>
          <w:p w14:paraId="67623232"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82" w:type="dxa"/>
          </w:tcPr>
          <w:p w14:paraId="3D2C8932"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8" w:type="dxa"/>
            <w:vAlign w:val="bottom"/>
          </w:tcPr>
          <w:p w14:paraId="7098259E" w14:textId="22CB66C8" w:rsidR="00CF5827" w:rsidRPr="00A5332D" w:rsidRDefault="00CF5827" w:rsidP="00CF5827">
            <w:pPr>
              <w:pStyle w:val="acctfourfigures"/>
              <w:tabs>
                <w:tab w:val="clear" w:pos="765"/>
                <w:tab w:val="decimal" w:pos="1181"/>
              </w:tabs>
              <w:spacing w:line="240" w:lineRule="auto"/>
              <w:ind w:right="11"/>
              <w:rPr>
                <w:szCs w:val="22"/>
              </w:rPr>
            </w:pPr>
          </w:p>
        </w:tc>
        <w:tc>
          <w:tcPr>
            <w:tcW w:w="251" w:type="dxa"/>
            <w:vAlign w:val="bottom"/>
          </w:tcPr>
          <w:p w14:paraId="17E8122A" w14:textId="77777777" w:rsidR="00CF5827" w:rsidRPr="00A5332D" w:rsidRDefault="00CF5827" w:rsidP="00CF5827">
            <w:pPr>
              <w:pStyle w:val="acctfourfigures"/>
              <w:tabs>
                <w:tab w:val="clear" w:pos="765"/>
                <w:tab w:val="decimal" w:pos="1181"/>
              </w:tabs>
              <w:spacing w:line="240" w:lineRule="auto"/>
              <w:ind w:right="11"/>
              <w:rPr>
                <w:szCs w:val="22"/>
              </w:rPr>
            </w:pPr>
          </w:p>
        </w:tc>
        <w:tc>
          <w:tcPr>
            <w:tcW w:w="1708" w:type="dxa"/>
            <w:vAlign w:val="bottom"/>
          </w:tcPr>
          <w:p w14:paraId="3D0DA129" w14:textId="75673D48" w:rsidR="00CF5827" w:rsidRPr="00325CD9" w:rsidRDefault="00F02260" w:rsidP="00CF5827">
            <w:pPr>
              <w:pStyle w:val="acctfourfigures"/>
              <w:tabs>
                <w:tab w:val="clear" w:pos="765"/>
                <w:tab w:val="decimal" w:pos="1181"/>
              </w:tabs>
              <w:spacing w:line="240" w:lineRule="auto"/>
              <w:ind w:right="11"/>
              <w:rPr>
                <w:rFonts w:cs="Angsana New"/>
                <w:szCs w:val="28"/>
                <w:lang w:val="en-US" w:bidi="th-TH"/>
              </w:rPr>
            </w:pPr>
            <w:r>
              <w:rPr>
                <w:rFonts w:cs="Angsana New"/>
                <w:szCs w:val="28"/>
                <w:lang w:val="en-US" w:bidi="th-TH"/>
              </w:rPr>
              <w:t>480,508</w:t>
            </w:r>
          </w:p>
        </w:tc>
        <w:tc>
          <w:tcPr>
            <w:tcW w:w="182" w:type="dxa"/>
            <w:vAlign w:val="bottom"/>
          </w:tcPr>
          <w:p w14:paraId="4EEC7BCF" w14:textId="77777777" w:rsidR="00CF5827" w:rsidRPr="00A5332D" w:rsidRDefault="00CF5827" w:rsidP="00CF5827">
            <w:pPr>
              <w:pStyle w:val="acctfourfigures"/>
              <w:spacing w:line="240" w:lineRule="auto"/>
              <w:rPr>
                <w:szCs w:val="22"/>
              </w:rPr>
            </w:pPr>
          </w:p>
        </w:tc>
        <w:tc>
          <w:tcPr>
            <w:tcW w:w="1610" w:type="dxa"/>
            <w:vAlign w:val="bottom"/>
          </w:tcPr>
          <w:p w14:paraId="61568CD6" w14:textId="5D6DFFA0" w:rsidR="00CF5827" w:rsidRPr="00A5332D" w:rsidRDefault="00B51A64" w:rsidP="00CF5827">
            <w:pPr>
              <w:pStyle w:val="acctfourfigures"/>
              <w:tabs>
                <w:tab w:val="clear" w:pos="765"/>
                <w:tab w:val="decimal" w:pos="1091"/>
              </w:tabs>
              <w:spacing w:line="240" w:lineRule="auto"/>
              <w:ind w:right="11"/>
              <w:rPr>
                <w:szCs w:val="22"/>
              </w:rPr>
            </w:pPr>
            <w:r>
              <w:rPr>
                <w:szCs w:val="22"/>
              </w:rPr>
              <w:t>14,860</w:t>
            </w:r>
          </w:p>
        </w:tc>
      </w:tr>
    </w:tbl>
    <w:p w14:paraId="70B6D679" w14:textId="77777777" w:rsidR="000A1270" w:rsidRPr="001225EB" w:rsidRDefault="000A1270" w:rsidP="000A1270">
      <w:pPr>
        <w:autoSpaceDE w:val="0"/>
        <w:autoSpaceDN w:val="0"/>
        <w:adjustRightInd w:val="0"/>
        <w:spacing w:line="240" w:lineRule="auto"/>
        <w:ind w:left="540"/>
        <w:jc w:val="both"/>
        <w:rPr>
          <w:i/>
          <w:iCs/>
          <w:sz w:val="20"/>
          <w:lang w:bidi="th-TH"/>
        </w:rPr>
      </w:pPr>
    </w:p>
    <w:p w14:paraId="314ECE8D" w14:textId="33CCFEEF" w:rsidR="000A1270" w:rsidRDefault="000A1270" w:rsidP="00A5332D">
      <w:pPr>
        <w:autoSpaceDE w:val="0"/>
        <w:autoSpaceDN w:val="0"/>
        <w:adjustRightInd w:val="0"/>
        <w:spacing w:line="240" w:lineRule="auto"/>
        <w:ind w:left="540"/>
        <w:jc w:val="thaiDistribute"/>
        <w:rPr>
          <w:szCs w:val="22"/>
        </w:rPr>
      </w:pPr>
      <w:r w:rsidRPr="00A5332D">
        <w:rPr>
          <w:szCs w:val="22"/>
        </w:rPr>
        <w:t xml:space="preserve">Fair value of financial derivatives is determined by using valuation techniques. These valuation techniques maximise the use of observable market data where it is available by considering contractual </w:t>
      </w:r>
      <w:proofErr w:type="gramStart"/>
      <w:r w:rsidRPr="00A5332D">
        <w:rPr>
          <w:szCs w:val="22"/>
        </w:rPr>
        <w:t>amount</w:t>
      </w:r>
      <w:proofErr w:type="gramEnd"/>
      <w:r w:rsidRPr="00A5332D">
        <w:rPr>
          <w:szCs w:val="22"/>
        </w:rPr>
        <w:t xml:space="preserve"> of financial derivatives by referencing to the market foreign exchange rate at the financial statements date and discounting to the fair values. The fair values are within level 2 of the fair value hierarchy. </w:t>
      </w:r>
    </w:p>
    <w:p w14:paraId="5A5CF695" w14:textId="299580B7" w:rsidR="00A5332D" w:rsidRDefault="00A5332D" w:rsidP="000A1270">
      <w:pPr>
        <w:autoSpaceDE w:val="0"/>
        <w:autoSpaceDN w:val="0"/>
        <w:adjustRightInd w:val="0"/>
        <w:spacing w:line="240" w:lineRule="auto"/>
        <w:ind w:left="540"/>
        <w:jc w:val="both"/>
        <w:rPr>
          <w:szCs w:val="22"/>
        </w:rPr>
      </w:pPr>
    </w:p>
    <w:p w14:paraId="77F4CCB3" w14:textId="77777777" w:rsidR="007E5BCE" w:rsidRPr="00A5332D" w:rsidRDefault="007E5BCE" w:rsidP="007E5BCE">
      <w:pPr>
        <w:autoSpaceDE w:val="0"/>
        <w:autoSpaceDN w:val="0"/>
        <w:adjustRightInd w:val="0"/>
        <w:spacing w:line="240" w:lineRule="auto"/>
        <w:ind w:left="540"/>
        <w:jc w:val="both"/>
        <w:rPr>
          <w:szCs w:val="22"/>
        </w:rPr>
      </w:pPr>
      <w:r w:rsidRPr="00A5332D">
        <w:rPr>
          <w:szCs w:val="22"/>
        </w:rPr>
        <w:t>There was no transfer between such levels during the period. </w:t>
      </w:r>
    </w:p>
    <w:p w14:paraId="2BC5DC7A" w14:textId="77777777" w:rsidR="007E5BCE" w:rsidRPr="00A5332D" w:rsidRDefault="007E5BCE" w:rsidP="000A1270">
      <w:pPr>
        <w:autoSpaceDE w:val="0"/>
        <w:autoSpaceDN w:val="0"/>
        <w:adjustRightInd w:val="0"/>
        <w:spacing w:line="240" w:lineRule="auto"/>
        <w:ind w:left="540"/>
        <w:jc w:val="both"/>
        <w:rPr>
          <w:szCs w:val="22"/>
        </w:rPr>
      </w:pPr>
    </w:p>
    <w:p w14:paraId="78984F92" w14:textId="77777777" w:rsidR="00884D24" w:rsidRPr="00A5332D" w:rsidRDefault="00884D24" w:rsidP="00884D24">
      <w:pPr>
        <w:autoSpaceDE w:val="0"/>
        <w:autoSpaceDN w:val="0"/>
        <w:adjustRightInd w:val="0"/>
        <w:spacing w:line="240" w:lineRule="auto"/>
        <w:ind w:left="540"/>
        <w:jc w:val="both"/>
        <w:rPr>
          <w:szCs w:val="22"/>
        </w:rPr>
      </w:pPr>
      <w:r w:rsidRPr="00A5332D">
        <w:rPr>
          <w:szCs w:val="22"/>
        </w:rPr>
        <w:t>Financial assets and financial liabilities are approximately to the carrying amounts as follows: </w:t>
      </w:r>
    </w:p>
    <w:p w14:paraId="0631852F" w14:textId="77777777" w:rsidR="00884D24" w:rsidRPr="00A5332D" w:rsidRDefault="00884D24" w:rsidP="00884D24">
      <w:pPr>
        <w:autoSpaceDE w:val="0"/>
        <w:autoSpaceDN w:val="0"/>
        <w:adjustRightInd w:val="0"/>
        <w:spacing w:line="240" w:lineRule="auto"/>
        <w:ind w:left="540"/>
        <w:jc w:val="both"/>
        <w:rPr>
          <w:szCs w:val="22"/>
        </w:rPr>
      </w:pPr>
      <w:r w:rsidRPr="00A5332D">
        <w:rPr>
          <w:szCs w:val="22"/>
        </w:rPr>
        <w:t> </w:t>
      </w:r>
    </w:p>
    <w:p w14:paraId="34CF1A57" w14:textId="1CC9F79D" w:rsidR="00884D24" w:rsidRPr="008442B6"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Cash and cash equivalents</w:t>
      </w:r>
    </w:p>
    <w:p w14:paraId="601FAC0B" w14:textId="53244658" w:rsidR="008442B6" w:rsidRPr="00A5332D" w:rsidRDefault="008442B6"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Pr>
          <w:rFonts w:cstheme="minorBidi"/>
          <w:szCs w:val="28"/>
          <w:lang w:bidi="th-TH"/>
        </w:rPr>
        <w:t xml:space="preserve">Short-term </w:t>
      </w:r>
      <w:r w:rsidR="00A36C7D">
        <w:rPr>
          <w:rFonts w:cstheme="minorBidi"/>
          <w:szCs w:val="28"/>
          <w:lang w:bidi="th-TH"/>
        </w:rPr>
        <w:t>investment</w:t>
      </w:r>
      <w:r w:rsidR="00E060B1">
        <w:rPr>
          <w:rFonts w:cstheme="minorBidi"/>
          <w:szCs w:val="28"/>
          <w:lang w:val="en-US" w:bidi="th-TH"/>
        </w:rPr>
        <w:t>s</w:t>
      </w:r>
    </w:p>
    <w:p w14:paraId="0DB16BD7" w14:textId="77777777" w:rsidR="00884D24" w:rsidRPr="00A5332D"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rPr>
          <w:szCs w:val="22"/>
        </w:rPr>
      </w:pPr>
      <w:r w:rsidRPr="00A5332D">
        <w:rPr>
          <w:szCs w:val="22"/>
        </w:rPr>
        <w:t>Trade and other receivables </w:t>
      </w:r>
    </w:p>
    <w:p w14:paraId="6A82CE8D" w14:textId="65FE5FC9" w:rsidR="00884D24" w:rsidRDefault="00884D24"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sidRPr="00A5332D">
        <w:rPr>
          <w:szCs w:val="22"/>
        </w:rPr>
        <w:t>Short-term loans to subsidiaries </w:t>
      </w:r>
    </w:p>
    <w:p w14:paraId="5164492B" w14:textId="6EC691D3" w:rsidR="006D4AEB" w:rsidRPr="00A5332D" w:rsidRDefault="006D4AEB" w:rsidP="00884D24">
      <w:pPr>
        <w:pStyle w:val="ListParagraph"/>
        <w:numPr>
          <w:ilvl w:val="0"/>
          <w:numId w:val="34"/>
        </w:numPr>
        <w:tabs>
          <w:tab w:val="clear" w:pos="340"/>
          <w:tab w:val="num" w:pos="362"/>
          <w:tab w:val="num" w:pos="2077"/>
        </w:tabs>
        <w:autoSpaceDE w:val="0"/>
        <w:autoSpaceDN w:val="0"/>
        <w:adjustRightInd w:val="0"/>
        <w:spacing w:line="240" w:lineRule="auto"/>
        <w:ind w:left="902"/>
        <w:jc w:val="both"/>
        <w:rPr>
          <w:szCs w:val="22"/>
        </w:rPr>
      </w:pPr>
      <w:r>
        <w:rPr>
          <w:szCs w:val="22"/>
        </w:rPr>
        <w:t>Other current and non-current assets</w:t>
      </w:r>
    </w:p>
    <w:p w14:paraId="373AE0F3" w14:textId="77777777" w:rsidR="00884D24" w:rsidRDefault="00884D24" w:rsidP="00884D24">
      <w:pPr>
        <w:pStyle w:val="ListParagraph"/>
        <w:numPr>
          <w:ilvl w:val="0"/>
          <w:numId w:val="34"/>
        </w:numPr>
        <w:tabs>
          <w:tab w:val="num" w:pos="2077"/>
        </w:tabs>
        <w:autoSpaceDE w:val="0"/>
        <w:autoSpaceDN w:val="0"/>
        <w:adjustRightInd w:val="0"/>
        <w:spacing w:line="240" w:lineRule="auto"/>
        <w:ind w:left="902"/>
        <w:jc w:val="both"/>
        <w:rPr>
          <w:szCs w:val="22"/>
        </w:rPr>
      </w:pPr>
      <w:r w:rsidRPr="00A5332D">
        <w:rPr>
          <w:szCs w:val="22"/>
        </w:rPr>
        <w:t>Trade and other payables </w:t>
      </w:r>
    </w:p>
    <w:p w14:paraId="56DF0D56" w14:textId="734DA471" w:rsidR="006D4AEB" w:rsidRPr="00325CD9" w:rsidRDefault="006D4AEB" w:rsidP="00884D24">
      <w:pPr>
        <w:pStyle w:val="ListParagraph"/>
        <w:numPr>
          <w:ilvl w:val="0"/>
          <w:numId w:val="34"/>
        </w:numPr>
        <w:tabs>
          <w:tab w:val="num" w:pos="2077"/>
        </w:tabs>
        <w:autoSpaceDE w:val="0"/>
        <w:autoSpaceDN w:val="0"/>
        <w:adjustRightInd w:val="0"/>
        <w:spacing w:line="240" w:lineRule="auto"/>
        <w:ind w:left="902"/>
        <w:jc w:val="both"/>
        <w:rPr>
          <w:szCs w:val="22"/>
        </w:rPr>
      </w:pPr>
      <w:r>
        <w:rPr>
          <w:szCs w:val="22"/>
        </w:rPr>
        <w:t>Short-term loans from a subsidiary</w:t>
      </w:r>
    </w:p>
    <w:p w14:paraId="3644630A" w14:textId="6AAD878C" w:rsidR="00884D24" w:rsidRPr="00A5332D" w:rsidRDefault="00884D24" w:rsidP="00884D24">
      <w:pPr>
        <w:pStyle w:val="ListParagraph"/>
        <w:numPr>
          <w:ilvl w:val="0"/>
          <w:numId w:val="34"/>
        </w:numPr>
        <w:tabs>
          <w:tab w:val="num" w:pos="2077"/>
        </w:tabs>
        <w:autoSpaceDE w:val="0"/>
        <w:autoSpaceDN w:val="0"/>
        <w:adjustRightInd w:val="0"/>
        <w:spacing w:line="240" w:lineRule="auto"/>
        <w:ind w:left="902"/>
        <w:jc w:val="both"/>
        <w:rPr>
          <w:szCs w:val="22"/>
        </w:rPr>
      </w:pPr>
      <w:r w:rsidRPr="00A5332D">
        <w:rPr>
          <w:szCs w:val="22"/>
        </w:rPr>
        <w:t xml:space="preserve">Other </w:t>
      </w:r>
      <w:r w:rsidR="00C51619">
        <w:rPr>
          <w:szCs w:val="22"/>
        </w:rPr>
        <w:t xml:space="preserve">current and </w:t>
      </w:r>
      <w:r w:rsidRPr="00A5332D">
        <w:rPr>
          <w:szCs w:val="22"/>
        </w:rPr>
        <w:t xml:space="preserve">non-current liabilities  </w:t>
      </w:r>
    </w:p>
    <w:p w14:paraId="0957E789" w14:textId="055DE4D2" w:rsidR="00B270AA" w:rsidRPr="00A5332D" w:rsidRDefault="000A1270" w:rsidP="000A1270">
      <w:pPr>
        <w:autoSpaceDE w:val="0"/>
        <w:autoSpaceDN w:val="0"/>
        <w:adjustRightInd w:val="0"/>
        <w:spacing w:line="240" w:lineRule="auto"/>
        <w:ind w:left="540"/>
        <w:jc w:val="both"/>
        <w:rPr>
          <w:szCs w:val="22"/>
        </w:rPr>
      </w:pPr>
      <w:r w:rsidRPr="00A5332D">
        <w:rPr>
          <w:szCs w:val="22"/>
        </w:rPr>
        <w:t> </w:t>
      </w:r>
    </w:p>
    <w:p w14:paraId="29FD7266" w14:textId="3519BA1C" w:rsidR="007E5BCE" w:rsidRPr="007C7879" w:rsidRDefault="007E5BCE" w:rsidP="00A371C6">
      <w:pPr>
        <w:tabs>
          <w:tab w:val="left" w:pos="540"/>
        </w:tabs>
        <w:spacing w:line="240" w:lineRule="atLeast"/>
        <w:ind w:left="540" w:right="44"/>
        <w:jc w:val="both"/>
        <w:rPr>
          <w:szCs w:val="22"/>
          <w:lang w:eastAsia="ko-KR"/>
        </w:rPr>
      </w:pPr>
      <w:r w:rsidRPr="007C7879">
        <w:rPr>
          <w:szCs w:val="22"/>
          <w:lang w:eastAsia="ko-KR"/>
        </w:rPr>
        <w:t xml:space="preserve">Fair values and valuation techniques are categorised into hierarchy based on inputs used as follows: </w:t>
      </w:r>
    </w:p>
    <w:p w14:paraId="129504C1"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79E41B74" w14:textId="77777777" w:rsidR="000A1270" w:rsidRPr="00A5332D" w:rsidRDefault="000A1270" w:rsidP="00A371C6">
      <w:pPr>
        <w:autoSpaceDE w:val="0"/>
        <w:autoSpaceDN w:val="0"/>
        <w:adjustRightInd w:val="0"/>
        <w:spacing w:line="240" w:lineRule="auto"/>
        <w:ind w:left="1710" w:hanging="1170"/>
        <w:jc w:val="both"/>
        <w:rPr>
          <w:szCs w:val="22"/>
        </w:rPr>
      </w:pPr>
      <w:r w:rsidRPr="00A5332D">
        <w:rPr>
          <w:szCs w:val="22"/>
        </w:rPr>
        <w:t>Level 1</w:t>
      </w:r>
      <w:r w:rsidRPr="00A5332D">
        <w:rPr>
          <w:szCs w:val="22"/>
        </w:rPr>
        <w:tab/>
        <w:t>The fair value of financial instruments is based on the price at the financial statements date by reference to market with liquidity. </w:t>
      </w:r>
    </w:p>
    <w:p w14:paraId="3EFE2BF3"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37E8D807" w14:textId="7FF76915" w:rsidR="000A1270" w:rsidRPr="00A5332D" w:rsidRDefault="000A1270" w:rsidP="00A371C6">
      <w:pPr>
        <w:autoSpaceDE w:val="0"/>
        <w:autoSpaceDN w:val="0"/>
        <w:adjustRightInd w:val="0"/>
        <w:spacing w:line="240" w:lineRule="auto"/>
        <w:ind w:left="1710" w:hanging="1170"/>
        <w:jc w:val="thaiDistribute"/>
        <w:rPr>
          <w:szCs w:val="22"/>
        </w:rPr>
      </w:pPr>
      <w:r w:rsidRPr="00A5332D">
        <w:rPr>
          <w:szCs w:val="22"/>
        </w:rPr>
        <w:t>Level 2</w:t>
      </w:r>
      <w:r w:rsidRPr="00A5332D">
        <w:rPr>
          <w:szCs w:val="22"/>
        </w:rPr>
        <w:tab/>
      </w:r>
      <w:r w:rsidRPr="005C10BB">
        <w:rPr>
          <w:spacing w:val="-2"/>
          <w:szCs w:val="22"/>
        </w:rPr>
        <w:t>The fair value of financial instruments is determined using significant observable inputs</w:t>
      </w:r>
      <w:r w:rsidR="009974F1" w:rsidRPr="005C10BB">
        <w:rPr>
          <w:spacing w:val="-2"/>
          <w:szCs w:val="22"/>
        </w:rPr>
        <w:t xml:space="preserve"> </w:t>
      </w:r>
      <w:r w:rsidRPr="005C10BB">
        <w:rPr>
          <w:spacing w:val="-2"/>
          <w:szCs w:val="22"/>
        </w:rPr>
        <w:t>and, as little as possible, entity-specific estimates.</w:t>
      </w:r>
      <w:r w:rsidR="007E5BCE">
        <w:rPr>
          <w:szCs w:val="22"/>
        </w:rPr>
        <w:t xml:space="preserve"> </w:t>
      </w:r>
    </w:p>
    <w:p w14:paraId="7AB45AB5"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7408CD9C" w14:textId="7A68E5F2" w:rsidR="000A1270" w:rsidRPr="00A5332D" w:rsidRDefault="000A1270" w:rsidP="007E5BCE">
      <w:pPr>
        <w:autoSpaceDE w:val="0"/>
        <w:autoSpaceDN w:val="0"/>
        <w:adjustRightInd w:val="0"/>
        <w:spacing w:line="240" w:lineRule="auto"/>
        <w:ind w:left="540"/>
        <w:jc w:val="thaiDistribute"/>
        <w:rPr>
          <w:szCs w:val="22"/>
        </w:rPr>
      </w:pPr>
      <w:r w:rsidRPr="00A5332D">
        <w:rPr>
          <w:szCs w:val="22"/>
        </w:rPr>
        <w:t>Level 3</w:t>
      </w:r>
      <w:r w:rsidRPr="00A5332D">
        <w:rPr>
          <w:szCs w:val="22"/>
        </w:rPr>
        <w:tab/>
        <w:t>The fair value of financial instruments is not based on observable market data.</w:t>
      </w:r>
      <w:r w:rsidR="007E5BCE">
        <w:rPr>
          <w:szCs w:val="22"/>
        </w:rPr>
        <w:t xml:space="preserve"> </w:t>
      </w:r>
    </w:p>
    <w:p w14:paraId="10C4BD41" w14:textId="77777777" w:rsidR="000A1270" w:rsidRPr="00A5332D" w:rsidRDefault="000A1270" w:rsidP="000A1270">
      <w:pPr>
        <w:autoSpaceDE w:val="0"/>
        <w:autoSpaceDN w:val="0"/>
        <w:adjustRightInd w:val="0"/>
        <w:spacing w:line="240" w:lineRule="auto"/>
        <w:ind w:left="540"/>
        <w:jc w:val="both"/>
        <w:rPr>
          <w:szCs w:val="22"/>
        </w:rPr>
      </w:pPr>
      <w:r w:rsidRPr="00A5332D">
        <w:rPr>
          <w:szCs w:val="22"/>
        </w:rPr>
        <w:t> </w:t>
      </w:r>
    </w:p>
    <w:p w14:paraId="5939A664" w14:textId="25C6A224" w:rsidR="00EA3617" w:rsidRPr="001225EB" w:rsidRDefault="000A1270" w:rsidP="006D47CA">
      <w:pPr>
        <w:autoSpaceDE w:val="0"/>
        <w:autoSpaceDN w:val="0"/>
        <w:adjustRightInd w:val="0"/>
        <w:spacing w:line="240" w:lineRule="auto"/>
        <w:ind w:left="540"/>
        <w:jc w:val="both"/>
        <w:rPr>
          <w:sz w:val="20"/>
        </w:rPr>
      </w:pPr>
      <w:r w:rsidRPr="001225EB">
        <w:rPr>
          <w:sz w:val="20"/>
        </w:rPr>
        <w:t> </w:t>
      </w:r>
    </w:p>
    <w:p w14:paraId="637E3CE5" w14:textId="70DBD6F5" w:rsidR="00FB7780" w:rsidRDefault="00FB7780">
      <w:pPr>
        <w:spacing w:line="240" w:lineRule="auto"/>
        <w:rPr>
          <w:sz w:val="20"/>
        </w:rPr>
      </w:pPr>
      <w:r>
        <w:rPr>
          <w:sz w:val="20"/>
        </w:rPr>
        <w:br w:type="page"/>
      </w:r>
    </w:p>
    <w:p w14:paraId="5CA58BD4" w14:textId="57CF80A6" w:rsidR="00C35778" w:rsidRDefault="00C35778" w:rsidP="00FD0BD0">
      <w:pPr>
        <w:pStyle w:val="Heading1"/>
        <w:rPr>
          <w:lang w:val="en-US"/>
        </w:rPr>
      </w:pPr>
      <w:r>
        <w:rPr>
          <w:lang w:val="en-US"/>
        </w:rPr>
        <w:lastRenderedPageBreak/>
        <w:t>Cash and cash equivalents</w:t>
      </w:r>
    </w:p>
    <w:p w14:paraId="4E87526B" w14:textId="3F888868" w:rsidR="00C35778" w:rsidRDefault="00C35778" w:rsidP="00325CD9">
      <w:pPr>
        <w:pStyle w:val="BodyText"/>
        <w:spacing w:after="0"/>
        <w:rPr>
          <w:lang w:val="en-US"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25"/>
        <w:gridCol w:w="180"/>
        <w:gridCol w:w="1385"/>
      </w:tblGrid>
      <w:tr w:rsidR="00DF5320" w:rsidRPr="00FB7780" w14:paraId="3C224D1B" w14:textId="77777777" w:rsidTr="0041385A">
        <w:trPr>
          <w:cantSplit/>
          <w:tblHeader/>
        </w:trPr>
        <w:tc>
          <w:tcPr>
            <w:tcW w:w="3779" w:type="dxa"/>
            <w:vAlign w:val="bottom"/>
          </w:tcPr>
          <w:p w14:paraId="4DBDDD34" w14:textId="77777777" w:rsidR="00DF5320" w:rsidRPr="00FB7780" w:rsidRDefault="00DF5320" w:rsidP="00DF5320">
            <w:pPr>
              <w:pStyle w:val="acctfourfigures"/>
              <w:shd w:val="clear" w:color="auto" w:fill="FFFFFF"/>
              <w:tabs>
                <w:tab w:val="clear" w:pos="765"/>
              </w:tabs>
              <w:spacing w:line="240" w:lineRule="auto"/>
              <w:rPr>
                <w:b/>
                <w:bCs/>
                <w:i/>
                <w:iCs/>
                <w:szCs w:val="22"/>
              </w:rPr>
            </w:pPr>
          </w:p>
        </w:tc>
        <w:tc>
          <w:tcPr>
            <w:tcW w:w="2700" w:type="dxa"/>
            <w:gridSpan w:val="3"/>
            <w:vAlign w:val="bottom"/>
          </w:tcPr>
          <w:p w14:paraId="07DBFDC5" w14:textId="77777777" w:rsidR="00DF5320" w:rsidRPr="00FB7780" w:rsidRDefault="00DF5320" w:rsidP="00DF5320">
            <w:pPr>
              <w:pStyle w:val="acctmergecolhdg"/>
              <w:spacing w:line="240" w:lineRule="auto"/>
              <w:ind w:left="-83" w:firstLine="4"/>
              <w:rPr>
                <w:szCs w:val="22"/>
              </w:rPr>
            </w:pPr>
            <w:r w:rsidRPr="00FB7780">
              <w:rPr>
                <w:szCs w:val="22"/>
              </w:rPr>
              <w:t xml:space="preserve">Consolidated </w:t>
            </w:r>
          </w:p>
          <w:p w14:paraId="1DA314EF" w14:textId="77777777" w:rsidR="00DF5320" w:rsidRPr="00FB7780" w:rsidRDefault="00DF5320" w:rsidP="00DF5320">
            <w:pPr>
              <w:pStyle w:val="acctmergecolhdg"/>
              <w:spacing w:line="240" w:lineRule="auto"/>
              <w:ind w:left="-83" w:firstLine="4"/>
              <w:rPr>
                <w:b w:val="0"/>
                <w:bCs/>
                <w:szCs w:val="22"/>
              </w:rPr>
            </w:pPr>
            <w:r w:rsidRPr="00FB7780">
              <w:rPr>
                <w:szCs w:val="22"/>
              </w:rPr>
              <w:t>financial statements</w:t>
            </w:r>
          </w:p>
        </w:tc>
        <w:tc>
          <w:tcPr>
            <w:tcW w:w="180" w:type="dxa"/>
          </w:tcPr>
          <w:p w14:paraId="1466C84E" w14:textId="77777777" w:rsidR="00DF5320" w:rsidRPr="00FB7780" w:rsidRDefault="00DF5320" w:rsidP="00DF5320">
            <w:pPr>
              <w:pStyle w:val="acctmergecolhdg"/>
              <w:spacing w:line="240" w:lineRule="auto"/>
              <w:ind w:left="-83" w:right="-79" w:firstLine="4"/>
              <w:rPr>
                <w:b w:val="0"/>
                <w:bCs/>
                <w:szCs w:val="22"/>
              </w:rPr>
            </w:pPr>
          </w:p>
        </w:tc>
        <w:tc>
          <w:tcPr>
            <w:tcW w:w="2790" w:type="dxa"/>
            <w:gridSpan w:val="3"/>
            <w:vAlign w:val="bottom"/>
          </w:tcPr>
          <w:p w14:paraId="461F03A5" w14:textId="77777777" w:rsidR="00DF5320" w:rsidRPr="00FB7780" w:rsidRDefault="00DF5320" w:rsidP="00DF5320">
            <w:pPr>
              <w:pStyle w:val="acctmergecolhdg"/>
              <w:spacing w:line="240" w:lineRule="auto"/>
              <w:ind w:left="-83" w:right="-79" w:firstLine="4"/>
              <w:rPr>
                <w:szCs w:val="22"/>
              </w:rPr>
            </w:pPr>
            <w:r w:rsidRPr="00FB7780">
              <w:rPr>
                <w:szCs w:val="22"/>
              </w:rPr>
              <w:t xml:space="preserve">Separate </w:t>
            </w:r>
          </w:p>
          <w:p w14:paraId="2EDBAA55" w14:textId="77777777" w:rsidR="00DF5320" w:rsidRPr="00FB7780" w:rsidRDefault="00DF5320" w:rsidP="00DF5320">
            <w:pPr>
              <w:pStyle w:val="acctmergecolhdg"/>
              <w:spacing w:line="240" w:lineRule="auto"/>
              <w:ind w:left="-83" w:right="-79" w:firstLine="4"/>
              <w:rPr>
                <w:b w:val="0"/>
                <w:bCs/>
                <w:szCs w:val="22"/>
              </w:rPr>
            </w:pPr>
            <w:r w:rsidRPr="00FB7780">
              <w:rPr>
                <w:szCs w:val="22"/>
              </w:rPr>
              <w:t xml:space="preserve">financial statements </w:t>
            </w:r>
          </w:p>
        </w:tc>
      </w:tr>
      <w:tr w:rsidR="00CF5827" w:rsidRPr="00FB7780" w14:paraId="4210C5A1" w14:textId="77777777" w:rsidTr="0041385A">
        <w:trPr>
          <w:cantSplit/>
          <w:tblHeader/>
        </w:trPr>
        <w:tc>
          <w:tcPr>
            <w:tcW w:w="3779" w:type="dxa"/>
            <w:vAlign w:val="bottom"/>
          </w:tcPr>
          <w:p w14:paraId="0AF4D091" w14:textId="77777777" w:rsidR="00CF5827" w:rsidRPr="00FB7780"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6CF1F04A" w14:textId="67AB7CA5" w:rsidR="00CF5827" w:rsidRPr="004A172C" w:rsidRDefault="00CF5827" w:rsidP="00CF5827">
            <w:pPr>
              <w:pStyle w:val="acctmergecolhdg"/>
              <w:spacing w:line="240" w:lineRule="auto"/>
              <w:ind w:left="-83" w:right="-79" w:firstLine="4"/>
              <w:rPr>
                <w:b w:val="0"/>
                <w:bCs/>
                <w:szCs w:val="22"/>
              </w:rPr>
            </w:pPr>
            <w:r w:rsidRPr="00FB7780">
              <w:rPr>
                <w:b w:val="0"/>
                <w:bCs/>
                <w:szCs w:val="22"/>
              </w:rPr>
              <w:t xml:space="preserve">31 March </w:t>
            </w:r>
          </w:p>
        </w:tc>
        <w:tc>
          <w:tcPr>
            <w:tcW w:w="180" w:type="dxa"/>
            <w:vAlign w:val="bottom"/>
          </w:tcPr>
          <w:p w14:paraId="189C27C5" w14:textId="77777777" w:rsidR="00CF5827" w:rsidRPr="00FB7780" w:rsidRDefault="00CF5827" w:rsidP="00CF5827">
            <w:pPr>
              <w:pStyle w:val="acctmergecolhdg"/>
              <w:spacing w:line="240" w:lineRule="auto"/>
              <w:ind w:left="-83" w:firstLine="4"/>
              <w:rPr>
                <w:b w:val="0"/>
                <w:bCs/>
                <w:szCs w:val="22"/>
              </w:rPr>
            </w:pPr>
          </w:p>
        </w:tc>
        <w:tc>
          <w:tcPr>
            <w:tcW w:w="1260" w:type="dxa"/>
            <w:vAlign w:val="bottom"/>
          </w:tcPr>
          <w:p w14:paraId="39AE5ECC" w14:textId="1559CDB4" w:rsidR="00CF5827" w:rsidRPr="00FB7780" w:rsidRDefault="00CF5827" w:rsidP="00CF5827">
            <w:pPr>
              <w:pStyle w:val="acctmergecolhdg"/>
              <w:spacing w:line="240" w:lineRule="auto"/>
              <w:ind w:left="-83" w:firstLine="4"/>
              <w:rPr>
                <w:b w:val="0"/>
                <w:bCs/>
                <w:szCs w:val="22"/>
              </w:rPr>
            </w:pPr>
            <w:r w:rsidRPr="00FB7780">
              <w:rPr>
                <w:b w:val="0"/>
                <w:bCs/>
                <w:szCs w:val="22"/>
              </w:rPr>
              <w:t>31 December</w:t>
            </w:r>
          </w:p>
        </w:tc>
        <w:tc>
          <w:tcPr>
            <w:tcW w:w="180" w:type="dxa"/>
          </w:tcPr>
          <w:p w14:paraId="717794B8" w14:textId="77777777" w:rsidR="00CF5827" w:rsidRPr="00FB7780" w:rsidRDefault="00CF5827" w:rsidP="00CF5827">
            <w:pPr>
              <w:pStyle w:val="acctmergecolhdg"/>
              <w:spacing w:line="240" w:lineRule="auto"/>
              <w:ind w:left="-83" w:right="-79" w:firstLine="4"/>
              <w:rPr>
                <w:b w:val="0"/>
                <w:bCs/>
                <w:szCs w:val="22"/>
              </w:rPr>
            </w:pPr>
          </w:p>
        </w:tc>
        <w:tc>
          <w:tcPr>
            <w:tcW w:w="1225" w:type="dxa"/>
            <w:vAlign w:val="bottom"/>
          </w:tcPr>
          <w:p w14:paraId="1391442B" w14:textId="6BF9982B" w:rsidR="00CF5827" w:rsidRPr="00FB7780" w:rsidRDefault="00CF5827" w:rsidP="00CF5827">
            <w:pPr>
              <w:pStyle w:val="acctmergecolhdg"/>
              <w:spacing w:line="240" w:lineRule="auto"/>
              <w:ind w:left="-83" w:right="-79" w:firstLine="4"/>
              <w:rPr>
                <w:b w:val="0"/>
                <w:bCs/>
                <w:szCs w:val="22"/>
              </w:rPr>
            </w:pPr>
            <w:r w:rsidRPr="00FB7780">
              <w:rPr>
                <w:b w:val="0"/>
                <w:bCs/>
                <w:szCs w:val="22"/>
              </w:rPr>
              <w:t xml:space="preserve">31 March </w:t>
            </w:r>
          </w:p>
        </w:tc>
        <w:tc>
          <w:tcPr>
            <w:tcW w:w="180" w:type="dxa"/>
            <w:vAlign w:val="bottom"/>
          </w:tcPr>
          <w:p w14:paraId="46F0D9B2" w14:textId="77777777" w:rsidR="00CF5827" w:rsidRPr="00FB7780" w:rsidRDefault="00CF5827" w:rsidP="00CF5827">
            <w:pPr>
              <w:pStyle w:val="acctmergecolhdg"/>
              <w:spacing w:line="240" w:lineRule="auto"/>
              <w:rPr>
                <w:b w:val="0"/>
                <w:bCs/>
                <w:szCs w:val="22"/>
              </w:rPr>
            </w:pPr>
          </w:p>
        </w:tc>
        <w:tc>
          <w:tcPr>
            <w:tcW w:w="1385" w:type="dxa"/>
            <w:vAlign w:val="bottom"/>
          </w:tcPr>
          <w:p w14:paraId="20DC64B9" w14:textId="479A7C54" w:rsidR="00CF5827" w:rsidRPr="00FB7780" w:rsidRDefault="00CF5827" w:rsidP="00CF5827">
            <w:pPr>
              <w:pStyle w:val="acctmergecolhdg"/>
              <w:spacing w:line="240" w:lineRule="auto"/>
              <w:ind w:left="-83" w:right="-79" w:firstLine="4"/>
              <w:rPr>
                <w:b w:val="0"/>
                <w:bCs/>
                <w:szCs w:val="22"/>
              </w:rPr>
            </w:pPr>
            <w:r w:rsidRPr="00FB7780">
              <w:rPr>
                <w:b w:val="0"/>
                <w:bCs/>
                <w:szCs w:val="22"/>
              </w:rPr>
              <w:t>31 December</w:t>
            </w:r>
          </w:p>
        </w:tc>
      </w:tr>
      <w:tr w:rsidR="00CF5827" w:rsidRPr="00FB7780" w14:paraId="63240980" w14:textId="77777777" w:rsidTr="0041385A">
        <w:trPr>
          <w:cantSplit/>
          <w:tblHeader/>
        </w:trPr>
        <w:tc>
          <w:tcPr>
            <w:tcW w:w="3779" w:type="dxa"/>
            <w:vAlign w:val="bottom"/>
          </w:tcPr>
          <w:p w14:paraId="187A82B7" w14:textId="77777777" w:rsidR="00CF5827" w:rsidRPr="00FB7780"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2EF55610" w14:textId="5FF48892"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sidR="00B51A64">
              <w:rPr>
                <w:b w:val="0"/>
                <w:bCs/>
                <w:szCs w:val="22"/>
              </w:rPr>
              <w:t>6</w:t>
            </w:r>
          </w:p>
        </w:tc>
        <w:tc>
          <w:tcPr>
            <w:tcW w:w="180" w:type="dxa"/>
            <w:vAlign w:val="bottom"/>
          </w:tcPr>
          <w:p w14:paraId="14F36467" w14:textId="77777777" w:rsidR="00CF5827" w:rsidRPr="00FB7780" w:rsidRDefault="00CF5827" w:rsidP="00CF5827">
            <w:pPr>
              <w:pStyle w:val="acctmergecolhdg"/>
              <w:spacing w:line="240" w:lineRule="auto"/>
              <w:ind w:left="-83" w:firstLine="4"/>
              <w:rPr>
                <w:b w:val="0"/>
                <w:bCs/>
                <w:szCs w:val="22"/>
              </w:rPr>
            </w:pPr>
          </w:p>
        </w:tc>
        <w:tc>
          <w:tcPr>
            <w:tcW w:w="1260" w:type="dxa"/>
            <w:vAlign w:val="bottom"/>
          </w:tcPr>
          <w:p w14:paraId="585F8CEC" w14:textId="43283503" w:rsidR="00CF5827" w:rsidRPr="00FB7780" w:rsidRDefault="00CF5827" w:rsidP="00CF5827">
            <w:pPr>
              <w:pStyle w:val="acctmergecolhdg"/>
              <w:spacing w:line="240" w:lineRule="auto"/>
              <w:ind w:left="-83" w:firstLine="4"/>
              <w:rPr>
                <w:b w:val="0"/>
                <w:bCs/>
                <w:szCs w:val="22"/>
              </w:rPr>
            </w:pPr>
            <w:r w:rsidRPr="00FB7780">
              <w:rPr>
                <w:b w:val="0"/>
                <w:bCs/>
                <w:szCs w:val="22"/>
              </w:rPr>
              <w:t>202</w:t>
            </w:r>
            <w:r w:rsidR="00B51A64">
              <w:rPr>
                <w:b w:val="0"/>
                <w:bCs/>
                <w:szCs w:val="22"/>
              </w:rPr>
              <w:t>5</w:t>
            </w:r>
          </w:p>
        </w:tc>
        <w:tc>
          <w:tcPr>
            <w:tcW w:w="180" w:type="dxa"/>
          </w:tcPr>
          <w:p w14:paraId="64AE1AD7" w14:textId="77777777" w:rsidR="00CF5827" w:rsidRPr="00FB7780" w:rsidRDefault="00CF5827" w:rsidP="00CF5827">
            <w:pPr>
              <w:pStyle w:val="acctmergecolhdg"/>
              <w:spacing w:line="240" w:lineRule="auto"/>
              <w:ind w:left="-83" w:right="-79" w:firstLine="4"/>
              <w:rPr>
                <w:b w:val="0"/>
                <w:bCs/>
                <w:szCs w:val="22"/>
              </w:rPr>
            </w:pPr>
          </w:p>
        </w:tc>
        <w:tc>
          <w:tcPr>
            <w:tcW w:w="1225" w:type="dxa"/>
            <w:vAlign w:val="bottom"/>
          </w:tcPr>
          <w:p w14:paraId="06489389" w14:textId="7886841C"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sidR="00B51A64">
              <w:rPr>
                <w:b w:val="0"/>
                <w:bCs/>
                <w:szCs w:val="22"/>
              </w:rPr>
              <w:t>6</w:t>
            </w:r>
          </w:p>
        </w:tc>
        <w:tc>
          <w:tcPr>
            <w:tcW w:w="180" w:type="dxa"/>
            <w:vAlign w:val="bottom"/>
          </w:tcPr>
          <w:p w14:paraId="295091B0" w14:textId="77777777" w:rsidR="00CF5827" w:rsidRPr="00FB7780" w:rsidRDefault="00CF5827" w:rsidP="00CF5827">
            <w:pPr>
              <w:pStyle w:val="acctmergecolhdg"/>
              <w:spacing w:line="240" w:lineRule="auto"/>
              <w:rPr>
                <w:b w:val="0"/>
                <w:bCs/>
                <w:szCs w:val="22"/>
              </w:rPr>
            </w:pPr>
          </w:p>
        </w:tc>
        <w:tc>
          <w:tcPr>
            <w:tcW w:w="1385" w:type="dxa"/>
            <w:vAlign w:val="bottom"/>
          </w:tcPr>
          <w:p w14:paraId="12F1D925" w14:textId="5B872613"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sidR="00B51A64">
              <w:rPr>
                <w:b w:val="0"/>
                <w:bCs/>
                <w:szCs w:val="22"/>
              </w:rPr>
              <w:t>5</w:t>
            </w:r>
          </w:p>
        </w:tc>
      </w:tr>
      <w:tr w:rsidR="00CF5827" w:rsidRPr="00FB7780" w14:paraId="19B2AB28" w14:textId="77777777" w:rsidTr="0041385A">
        <w:trPr>
          <w:cantSplit/>
          <w:tblHeader/>
        </w:trPr>
        <w:tc>
          <w:tcPr>
            <w:tcW w:w="3779" w:type="dxa"/>
            <w:vAlign w:val="bottom"/>
          </w:tcPr>
          <w:p w14:paraId="788D6204" w14:textId="77777777" w:rsidR="00CF5827" w:rsidRPr="00FB7780" w:rsidRDefault="00CF5827" w:rsidP="00CF5827">
            <w:pPr>
              <w:pStyle w:val="acctfourfigures"/>
              <w:tabs>
                <w:tab w:val="clear" w:pos="765"/>
              </w:tabs>
              <w:spacing w:line="240" w:lineRule="auto"/>
              <w:rPr>
                <w:b/>
                <w:bCs/>
                <w:i/>
                <w:iCs/>
                <w:szCs w:val="22"/>
              </w:rPr>
            </w:pPr>
          </w:p>
        </w:tc>
        <w:tc>
          <w:tcPr>
            <w:tcW w:w="5670" w:type="dxa"/>
            <w:gridSpan w:val="7"/>
            <w:vAlign w:val="bottom"/>
          </w:tcPr>
          <w:p w14:paraId="3D38B9A7" w14:textId="77777777" w:rsidR="00CF5827" w:rsidRDefault="00CF5827" w:rsidP="00CF5827">
            <w:pPr>
              <w:pStyle w:val="acctmergecolhdg"/>
              <w:spacing w:line="240" w:lineRule="auto"/>
              <w:ind w:left="-83" w:right="-79" w:firstLine="4"/>
              <w:rPr>
                <w:b w:val="0"/>
                <w:bCs/>
                <w:i/>
                <w:iCs/>
                <w:szCs w:val="22"/>
              </w:rPr>
            </w:pPr>
            <w:r w:rsidRPr="00FB7780">
              <w:rPr>
                <w:b w:val="0"/>
                <w:bCs/>
                <w:i/>
                <w:iCs/>
                <w:szCs w:val="22"/>
              </w:rPr>
              <w:t>(in thousand Baht)</w:t>
            </w:r>
          </w:p>
          <w:p w14:paraId="62F63095" w14:textId="5905591E" w:rsidR="00CF5827" w:rsidRPr="00FB7780" w:rsidRDefault="00CF5827" w:rsidP="00CF5827">
            <w:pPr>
              <w:pStyle w:val="acctmergecolhdg"/>
              <w:spacing w:line="240" w:lineRule="auto"/>
              <w:ind w:left="-83" w:right="-79" w:firstLine="4"/>
              <w:rPr>
                <w:b w:val="0"/>
                <w:bCs/>
                <w:i/>
                <w:iCs/>
                <w:szCs w:val="22"/>
              </w:rPr>
            </w:pPr>
          </w:p>
        </w:tc>
      </w:tr>
      <w:tr w:rsidR="009D51B2" w:rsidRPr="00FB7780" w14:paraId="724A1906" w14:textId="77777777" w:rsidTr="0041385A">
        <w:trPr>
          <w:cantSplit/>
        </w:trPr>
        <w:tc>
          <w:tcPr>
            <w:tcW w:w="3779" w:type="dxa"/>
            <w:vAlign w:val="bottom"/>
          </w:tcPr>
          <w:p w14:paraId="1980489F" w14:textId="0AD57474" w:rsidR="009D51B2" w:rsidRPr="00DF5320" w:rsidRDefault="009D51B2" w:rsidP="009D51B2">
            <w:pPr>
              <w:spacing w:line="240" w:lineRule="auto"/>
              <w:rPr>
                <w:szCs w:val="22"/>
              </w:rPr>
            </w:pPr>
            <w:r w:rsidRPr="00325CD9">
              <w:rPr>
                <w:rFonts w:eastAsia="Arial"/>
                <w:szCs w:val="22"/>
              </w:rPr>
              <w:t>Cash on hands</w:t>
            </w:r>
          </w:p>
        </w:tc>
        <w:tc>
          <w:tcPr>
            <w:tcW w:w="1260" w:type="dxa"/>
          </w:tcPr>
          <w:p w14:paraId="696EB288" w14:textId="6BDE0099" w:rsidR="009D51B2" w:rsidRPr="00FB7780" w:rsidRDefault="00F02260" w:rsidP="004A3DF9">
            <w:pPr>
              <w:pStyle w:val="acctfourfigures"/>
              <w:tabs>
                <w:tab w:val="clear" w:pos="765"/>
                <w:tab w:val="decimal" w:pos="731"/>
              </w:tabs>
              <w:spacing w:line="240" w:lineRule="auto"/>
              <w:ind w:right="11"/>
              <w:jc w:val="right"/>
              <w:rPr>
                <w:szCs w:val="22"/>
              </w:rPr>
            </w:pPr>
            <w:r w:rsidRPr="004A3DF9">
              <w:rPr>
                <w:szCs w:val="22"/>
              </w:rPr>
              <w:t>410</w:t>
            </w:r>
          </w:p>
        </w:tc>
        <w:tc>
          <w:tcPr>
            <w:tcW w:w="180" w:type="dxa"/>
          </w:tcPr>
          <w:p w14:paraId="56C40324" w14:textId="77777777" w:rsidR="009D51B2" w:rsidRPr="00FB7780" w:rsidRDefault="009D51B2" w:rsidP="009D51B2">
            <w:pPr>
              <w:pStyle w:val="acctfourfigures"/>
              <w:tabs>
                <w:tab w:val="clear" w:pos="765"/>
                <w:tab w:val="decimal" w:pos="731"/>
              </w:tabs>
              <w:spacing w:line="240" w:lineRule="auto"/>
              <w:ind w:left="-83" w:right="11" w:firstLine="4"/>
              <w:rPr>
                <w:szCs w:val="22"/>
              </w:rPr>
            </w:pPr>
          </w:p>
        </w:tc>
        <w:tc>
          <w:tcPr>
            <w:tcW w:w="1260" w:type="dxa"/>
          </w:tcPr>
          <w:p w14:paraId="38B95FF5" w14:textId="42CFC68F" w:rsidR="009D51B2" w:rsidRPr="00FB7780" w:rsidRDefault="00B51A64" w:rsidP="009D51B2">
            <w:pPr>
              <w:pStyle w:val="acctfourfigures"/>
              <w:tabs>
                <w:tab w:val="clear" w:pos="765"/>
                <w:tab w:val="decimal" w:pos="731"/>
              </w:tabs>
              <w:spacing w:line="240" w:lineRule="auto"/>
              <w:ind w:left="-83" w:right="11" w:firstLine="4"/>
              <w:jc w:val="right"/>
              <w:rPr>
                <w:szCs w:val="22"/>
              </w:rPr>
            </w:pPr>
            <w:r>
              <w:rPr>
                <w:szCs w:val="22"/>
              </w:rPr>
              <w:t>121</w:t>
            </w:r>
          </w:p>
        </w:tc>
        <w:tc>
          <w:tcPr>
            <w:tcW w:w="180" w:type="dxa"/>
          </w:tcPr>
          <w:p w14:paraId="3AA318B7" w14:textId="77777777" w:rsidR="009D51B2" w:rsidRPr="00FB7780" w:rsidRDefault="009D51B2" w:rsidP="009D51B2">
            <w:pPr>
              <w:pStyle w:val="acctfourfigures"/>
              <w:tabs>
                <w:tab w:val="clear" w:pos="765"/>
                <w:tab w:val="decimal" w:pos="731"/>
              </w:tabs>
              <w:spacing w:line="240" w:lineRule="auto"/>
              <w:ind w:left="-79" w:right="-72"/>
              <w:rPr>
                <w:szCs w:val="22"/>
              </w:rPr>
            </w:pPr>
          </w:p>
        </w:tc>
        <w:tc>
          <w:tcPr>
            <w:tcW w:w="1225" w:type="dxa"/>
          </w:tcPr>
          <w:p w14:paraId="1DF7EEBD" w14:textId="58FC945F" w:rsidR="009D51B2" w:rsidRPr="00FB7780" w:rsidRDefault="00F02260" w:rsidP="009D51B2">
            <w:pPr>
              <w:pStyle w:val="acctfourfigures"/>
              <w:tabs>
                <w:tab w:val="clear" w:pos="765"/>
                <w:tab w:val="decimal" w:pos="731"/>
              </w:tabs>
              <w:spacing w:line="240" w:lineRule="auto"/>
              <w:ind w:right="11"/>
              <w:jc w:val="right"/>
              <w:rPr>
                <w:szCs w:val="22"/>
              </w:rPr>
            </w:pPr>
            <w:r w:rsidRPr="00F630AC">
              <w:rPr>
                <w:szCs w:val="22"/>
              </w:rPr>
              <w:t>410</w:t>
            </w:r>
          </w:p>
        </w:tc>
        <w:tc>
          <w:tcPr>
            <w:tcW w:w="180" w:type="dxa"/>
          </w:tcPr>
          <w:p w14:paraId="4B8E7C5C" w14:textId="77777777" w:rsidR="009D51B2" w:rsidRPr="00FB7780" w:rsidRDefault="009D51B2" w:rsidP="009D51B2">
            <w:pPr>
              <w:pStyle w:val="acctfourfigures"/>
              <w:spacing w:line="240" w:lineRule="auto"/>
              <w:rPr>
                <w:szCs w:val="22"/>
              </w:rPr>
            </w:pPr>
          </w:p>
        </w:tc>
        <w:tc>
          <w:tcPr>
            <w:tcW w:w="1385" w:type="dxa"/>
          </w:tcPr>
          <w:p w14:paraId="3445BC00" w14:textId="1EE9F58B" w:rsidR="009D51B2" w:rsidRPr="00FB7780" w:rsidRDefault="00B51A64" w:rsidP="009D51B2">
            <w:pPr>
              <w:pStyle w:val="acctfourfigures"/>
              <w:tabs>
                <w:tab w:val="clear" w:pos="765"/>
                <w:tab w:val="decimal" w:pos="731"/>
              </w:tabs>
              <w:spacing w:line="240" w:lineRule="auto"/>
              <w:ind w:right="11"/>
              <w:jc w:val="right"/>
              <w:rPr>
                <w:szCs w:val="22"/>
              </w:rPr>
            </w:pPr>
            <w:r>
              <w:rPr>
                <w:szCs w:val="22"/>
              </w:rPr>
              <w:t>121</w:t>
            </w:r>
          </w:p>
        </w:tc>
      </w:tr>
      <w:tr w:rsidR="00F02260" w:rsidRPr="00FB7780" w14:paraId="246B0708" w14:textId="77777777" w:rsidTr="0041385A">
        <w:trPr>
          <w:cantSplit/>
        </w:trPr>
        <w:tc>
          <w:tcPr>
            <w:tcW w:w="3779" w:type="dxa"/>
            <w:vAlign w:val="bottom"/>
          </w:tcPr>
          <w:p w14:paraId="765CEE00" w14:textId="4CF88E71" w:rsidR="00F02260" w:rsidRPr="005C10BB" w:rsidRDefault="00F02260" w:rsidP="00F02260">
            <w:pPr>
              <w:spacing w:line="240" w:lineRule="auto"/>
              <w:rPr>
                <w:rFonts w:cstheme="minorBidi"/>
                <w:szCs w:val="28"/>
                <w:lang w:bidi="th-TH"/>
              </w:rPr>
            </w:pPr>
            <w:r>
              <w:rPr>
                <w:rFonts w:eastAsia="Arial"/>
                <w:szCs w:val="22"/>
              </w:rPr>
              <w:t>S</w:t>
            </w:r>
            <w:r w:rsidRPr="00325CD9">
              <w:rPr>
                <w:rFonts w:eastAsia="Arial"/>
                <w:szCs w:val="22"/>
              </w:rPr>
              <w:t xml:space="preserve">avings and </w:t>
            </w:r>
            <w:r>
              <w:rPr>
                <w:rFonts w:eastAsia="Arial"/>
                <w:szCs w:val="22"/>
              </w:rPr>
              <w:t>c</w:t>
            </w:r>
            <w:r w:rsidRPr="00325CD9">
              <w:rPr>
                <w:rFonts w:eastAsia="Arial"/>
                <w:szCs w:val="22"/>
              </w:rPr>
              <w:t>urrent accounts</w:t>
            </w:r>
          </w:p>
        </w:tc>
        <w:tc>
          <w:tcPr>
            <w:tcW w:w="1260" w:type="dxa"/>
          </w:tcPr>
          <w:p w14:paraId="66237959" w14:textId="21A8C821" w:rsidR="00F02260" w:rsidRPr="003F13C2" w:rsidRDefault="00F02260" w:rsidP="004A3DF9">
            <w:pPr>
              <w:pStyle w:val="acctfourfigures"/>
              <w:tabs>
                <w:tab w:val="clear" w:pos="765"/>
                <w:tab w:val="decimal" w:pos="731"/>
              </w:tabs>
              <w:spacing w:line="240" w:lineRule="auto"/>
              <w:ind w:right="11"/>
              <w:jc w:val="right"/>
              <w:rPr>
                <w:szCs w:val="22"/>
              </w:rPr>
            </w:pPr>
            <w:r w:rsidRPr="004A3DF9">
              <w:rPr>
                <w:szCs w:val="22"/>
              </w:rPr>
              <w:t>2,574,935</w:t>
            </w:r>
          </w:p>
        </w:tc>
        <w:tc>
          <w:tcPr>
            <w:tcW w:w="180" w:type="dxa"/>
          </w:tcPr>
          <w:p w14:paraId="79F33534" w14:textId="77777777" w:rsidR="00F02260" w:rsidRPr="00FB7780" w:rsidRDefault="00F02260" w:rsidP="00F02260">
            <w:pPr>
              <w:pStyle w:val="acctfourfigures"/>
              <w:tabs>
                <w:tab w:val="clear" w:pos="765"/>
                <w:tab w:val="decimal" w:pos="731"/>
              </w:tabs>
              <w:spacing w:line="240" w:lineRule="auto"/>
              <w:ind w:left="-83" w:right="11" w:firstLine="4"/>
              <w:rPr>
                <w:szCs w:val="22"/>
              </w:rPr>
            </w:pPr>
          </w:p>
        </w:tc>
        <w:tc>
          <w:tcPr>
            <w:tcW w:w="1260" w:type="dxa"/>
          </w:tcPr>
          <w:p w14:paraId="024CFEFC" w14:textId="3DBFAA51" w:rsidR="00F02260" w:rsidRPr="00FB7780" w:rsidRDefault="00F02260" w:rsidP="00F02260">
            <w:pPr>
              <w:pStyle w:val="acctfourfigures"/>
              <w:tabs>
                <w:tab w:val="clear" w:pos="765"/>
                <w:tab w:val="decimal" w:pos="731"/>
              </w:tabs>
              <w:spacing w:line="240" w:lineRule="auto"/>
              <w:ind w:left="-83" w:right="11" w:firstLine="4"/>
              <w:jc w:val="right"/>
              <w:rPr>
                <w:szCs w:val="22"/>
              </w:rPr>
            </w:pPr>
            <w:r>
              <w:rPr>
                <w:szCs w:val="22"/>
              </w:rPr>
              <w:t>958,650</w:t>
            </w:r>
          </w:p>
        </w:tc>
        <w:tc>
          <w:tcPr>
            <w:tcW w:w="180" w:type="dxa"/>
          </w:tcPr>
          <w:p w14:paraId="5EDEBD05" w14:textId="77777777" w:rsidR="00F02260" w:rsidRPr="00FB7780" w:rsidRDefault="00F02260" w:rsidP="00F02260">
            <w:pPr>
              <w:pStyle w:val="acctfourfigures"/>
              <w:tabs>
                <w:tab w:val="clear" w:pos="765"/>
                <w:tab w:val="decimal" w:pos="731"/>
              </w:tabs>
              <w:spacing w:line="240" w:lineRule="auto"/>
              <w:ind w:left="-79" w:right="-72"/>
              <w:rPr>
                <w:szCs w:val="22"/>
              </w:rPr>
            </w:pPr>
          </w:p>
        </w:tc>
        <w:tc>
          <w:tcPr>
            <w:tcW w:w="1225" w:type="dxa"/>
          </w:tcPr>
          <w:p w14:paraId="220660DB" w14:textId="67C135C0" w:rsidR="00F02260" w:rsidRPr="00FB7780" w:rsidRDefault="00F02260" w:rsidP="00F02260">
            <w:pPr>
              <w:pStyle w:val="acctfourfigures"/>
              <w:tabs>
                <w:tab w:val="clear" w:pos="765"/>
                <w:tab w:val="decimal" w:pos="731"/>
              </w:tabs>
              <w:spacing w:line="240" w:lineRule="auto"/>
              <w:ind w:right="11"/>
              <w:jc w:val="right"/>
              <w:rPr>
                <w:szCs w:val="22"/>
              </w:rPr>
            </w:pPr>
            <w:r w:rsidRPr="004A3DF9">
              <w:rPr>
                <w:szCs w:val="22"/>
              </w:rPr>
              <w:t>2,540,091</w:t>
            </w:r>
          </w:p>
        </w:tc>
        <w:tc>
          <w:tcPr>
            <w:tcW w:w="180" w:type="dxa"/>
          </w:tcPr>
          <w:p w14:paraId="69BE7B96" w14:textId="77777777" w:rsidR="00F02260" w:rsidRPr="00FB7780" w:rsidRDefault="00F02260" w:rsidP="00F02260">
            <w:pPr>
              <w:pStyle w:val="acctfourfigures"/>
              <w:spacing w:line="240" w:lineRule="auto"/>
              <w:rPr>
                <w:szCs w:val="22"/>
              </w:rPr>
            </w:pPr>
          </w:p>
        </w:tc>
        <w:tc>
          <w:tcPr>
            <w:tcW w:w="1385" w:type="dxa"/>
          </w:tcPr>
          <w:p w14:paraId="4B981504" w14:textId="78338257" w:rsidR="00F02260" w:rsidRPr="00FB7780" w:rsidRDefault="00F02260" w:rsidP="00F02260">
            <w:pPr>
              <w:pStyle w:val="acctfourfigures"/>
              <w:tabs>
                <w:tab w:val="clear" w:pos="765"/>
                <w:tab w:val="decimal" w:pos="731"/>
              </w:tabs>
              <w:spacing w:line="240" w:lineRule="auto"/>
              <w:ind w:right="11"/>
              <w:jc w:val="right"/>
              <w:rPr>
                <w:szCs w:val="22"/>
              </w:rPr>
            </w:pPr>
            <w:r>
              <w:rPr>
                <w:szCs w:val="22"/>
              </w:rPr>
              <w:t>903,215</w:t>
            </w:r>
          </w:p>
        </w:tc>
      </w:tr>
      <w:tr w:rsidR="00F02260" w:rsidRPr="00FB7780" w14:paraId="09F74506" w14:textId="77777777" w:rsidTr="009A5527">
        <w:trPr>
          <w:cantSplit/>
        </w:trPr>
        <w:tc>
          <w:tcPr>
            <w:tcW w:w="3779" w:type="dxa"/>
            <w:vAlign w:val="bottom"/>
          </w:tcPr>
          <w:p w14:paraId="38F989CF" w14:textId="1027372D" w:rsidR="00F02260" w:rsidRPr="00DF5320" w:rsidRDefault="00F02260" w:rsidP="00F02260">
            <w:pPr>
              <w:spacing w:line="240" w:lineRule="auto"/>
              <w:rPr>
                <w:szCs w:val="22"/>
              </w:rPr>
            </w:pPr>
            <w:r w:rsidRPr="00325CD9">
              <w:rPr>
                <w:szCs w:val="22"/>
              </w:rPr>
              <w:t>Fixed deposit due within three months</w:t>
            </w:r>
          </w:p>
        </w:tc>
        <w:tc>
          <w:tcPr>
            <w:tcW w:w="1260" w:type="dxa"/>
          </w:tcPr>
          <w:p w14:paraId="5828A41D" w14:textId="63125B40" w:rsidR="00F02260" w:rsidRPr="00FB7780" w:rsidRDefault="00F02260" w:rsidP="004A3DF9">
            <w:pPr>
              <w:pStyle w:val="acctfourfigures"/>
              <w:tabs>
                <w:tab w:val="clear" w:pos="765"/>
                <w:tab w:val="decimal" w:pos="731"/>
              </w:tabs>
              <w:spacing w:line="240" w:lineRule="auto"/>
              <w:ind w:right="11"/>
              <w:jc w:val="right"/>
              <w:rPr>
                <w:szCs w:val="22"/>
              </w:rPr>
            </w:pPr>
            <w:r w:rsidRPr="004A3DF9">
              <w:rPr>
                <w:szCs w:val="22"/>
              </w:rPr>
              <w:t>3,315,602</w:t>
            </w:r>
          </w:p>
        </w:tc>
        <w:tc>
          <w:tcPr>
            <w:tcW w:w="180" w:type="dxa"/>
          </w:tcPr>
          <w:p w14:paraId="2A2CC52D" w14:textId="77777777" w:rsidR="00F02260" w:rsidRPr="00FB7780" w:rsidRDefault="00F02260" w:rsidP="00F02260">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1295249F" w14:textId="36B2AA53" w:rsidR="00F02260" w:rsidRPr="00FB7780" w:rsidRDefault="00F02260" w:rsidP="00F02260">
            <w:pPr>
              <w:pStyle w:val="acctfourfigures"/>
              <w:tabs>
                <w:tab w:val="clear" w:pos="765"/>
                <w:tab w:val="decimal" w:pos="731"/>
              </w:tabs>
              <w:spacing w:line="240" w:lineRule="auto"/>
              <w:ind w:left="-83" w:right="11" w:firstLine="4"/>
              <w:jc w:val="right"/>
              <w:rPr>
                <w:szCs w:val="22"/>
              </w:rPr>
            </w:pPr>
            <w:r>
              <w:rPr>
                <w:szCs w:val="22"/>
              </w:rPr>
              <w:t>5,529,891</w:t>
            </w:r>
          </w:p>
        </w:tc>
        <w:tc>
          <w:tcPr>
            <w:tcW w:w="180" w:type="dxa"/>
          </w:tcPr>
          <w:p w14:paraId="7EAA8FFF" w14:textId="77777777" w:rsidR="00F02260" w:rsidRPr="00FB7780" w:rsidRDefault="00F02260" w:rsidP="00F02260">
            <w:pPr>
              <w:pStyle w:val="acctfourfigures"/>
              <w:tabs>
                <w:tab w:val="clear" w:pos="765"/>
                <w:tab w:val="decimal" w:pos="731"/>
              </w:tabs>
              <w:spacing w:line="240" w:lineRule="auto"/>
              <w:ind w:left="-79" w:right="-72"/>
              <w:rPr>
                <w:szCs w:val="22"/>
              </w:rPr>
            </w:pPr>
          </w:p>
        </w:tc>
        <w:tc>
          <w:tcPr>
            <w:tcW w:w="1225" w:type="dxa"/>
          </w:tcPr>
          <w:p w14:paraId="7063183A" w14:textId="7A37F4F7" w:rsidR="00F02260" w:rsidRPr="00FB7780" w:rsidRDefault="00F02260" w:rsidP="00F02260">
            <w:pPr>
              <w:pStyle w:val="acctfourfigures"/>
              <w:tabs>
                <w:tab w:val="clear" w:pos="765"/>
                <w:tab w:val="decimal" w:pos="731"/>
              </w:tabs>
              <w:spacing w:line="240" w:lineRule="auto"/>
              <w:ind w:right="11"/>
              <w:jc w:val="right"/>
              <w:rPr>
                <w:szCs w:val="22"/>
              </w:rPr>
            </w:pPr>
            <w:r w:rsidRPr="004A3DF9">
              <w:rPr>
                <w:szCs w:val="22"/>
              </w:rPr>
              <w:t>3,315,602</w:t>
            </w:r>
          </w:p>
        </w:tc>
        <w:tc>
          <w:tcPr>
            <w:tcW w:w="180" w:type="dxa"/>
          </w:tcPr>
          <w:p w14:paraId="24A56D2C" w14:textId="77777777" w:rsidR="00F02260" w:rsidRPr="00FB7780" w:rsidRDefault="00F02260" w:rsidP="00F02260">
            <w:pPr>
              <w:pStyle w:val="acctfourfigures"/>
              <w:spacing w:line="240" w:lineRule="auto"/>
              <w:rPr>
                <w:szCs w:val="22"/>
              </w:rPr>
            </w:pPr>
          </w:p>
        </w:tc>
        <w:tc>
          <w:tcPr>
            <w:tcW w:w="1385" w:type="dxa"/>
            <w:tcBorders>
              <w:bottom w:val="single" w:sz="4" w:space="0" w:color="auto"/>
            </w:tcBorders>
          </w:tcPr>
          <w:p w14:paraId="7959ED73" w14:textId="64F35614" w:rsidR="00F02260" w:rsidRPr="00FB7780" w:rsidRDefault="00F02260" w:rsidP="00F02260">
            <w:pPr>
              <w:pStyle w:val="acctfourfigures"/>
              <w:tabs>
                <w:tab w:val="clear" w:pos="765"/>
                <w:tab w:val="decimal" w:pos="731"/>
              </w:tabs>
              <w:spacing w:line="240" w:lineRule="auto"/>
              <w:ind w:right="11"/>
              <w:jc w:val="right"/>
              <w:rPr>
                <w:szCs w:val="22"/>
              </w:rPr>
            </w:pPr>
            <w:r>
              <w:rPr>
                <w:szCs w:val="22"/>
              </w:rPr>
              <w:t>5,529,805</w:t>
            </w:r>
          </w:p>
        </w:tc>
      </w:tr>
      <w:tr w:rsidR="00F02260" w:rsidRPr="00FB7780" w14:paraId="576C04B2" w14:textId="77777777" w:rsidTr="00516E9B">
        <w:trPr>
          <w:cantSplit/>
        </w:trPr>
        <w:tc>
          <w:tcPr>
            <w:tcW w:w="3779" w:type="dxa"/>
          </w:tcPr>
          <w:p w14:paraId="21324597" w14:textId="6CBC2187" w:rsidR="00F02260" w:rsidRPr="00FB7780" w:rsidRDefault="00F02260" w:rsidP="00F02260">
            <w:pPr>
              <w:tabs>
                <w:tab w:val="left" w:pos="252"/>
              </w:tabs>
              <w:ind w:right="-43"/>
              <w:rPr>
                <w:b/>
                <w:bCs/>
                <w:szCs w:val="22"/>
              </w:rPr>
            </w:pPr>
            <w:r>
              <w:rPr>
                <w:b/>
                <w:bCs/>
                <w:szCs w:val="22"/>
              </w:rPr>
              <w:t>Total cash and cash equivalents</w:t>
            </w:r>
          </w:p>
        </w:tc>
        <w:tc>
          <w:tcPr>
            <w:tcW w:w="1260" w:type="dxa"/>
            <w:tcBorders>
              <w:top w:val="single" w:sz="4" w:space="0" w:color="auto"/>
              <w:bottom w:val="double" w:sz="4" w:space="0" w:color="auto"/>
            </w:tcBorders>
          </w:tcPr>
          <w:p w14:paraId="20A48434" w14:textId="50115191" w:rsidR="00F02260" w:rsidRPr="005C10BB" w:rsidRDefault="00F02260" w:rsidP="00F02260">
            <w:pPr>
              <w:pStyle w:val="acctfourfigures"/>
              <w:tabs>
                <w:tab w:val="clear" w:pos="765"/>
                <w:tab w:val="decimal" w:pos="731"/>
              </w:tabs>
              <w:spacing w:line="240" w:lineRule="auto"/>
              <w:ind w:left="-83" w:right="11" w:firstLine="4"/>
              <w:jc w:val="right"/>
              <w:rPr>
                <w:b/>
                <w:bCs/>
                <w:szCs w:val="22"/>
              </w:rPr>
            </w:pPr>
            <w:r>
              <w:rPr>
                <w:b/>
                <w:bCs/>
                <w:szCs w:val="22"/>
              </w:rPr>
              <w:t>5,890,947</w:t>
            </w:r>
          </w:p>
        </w:tc>
        <w:tc>
          <w:tcPr>
            <w:tcW w:w="180" w:type="dxa"/>
          </w:tcPr>
          <w:p w14:paraId="62708A44" w14:textId="77777777" w:rsidR="00F02260" w:rsidRPr="00FB7780" w:rsidRDefault="00F02260" w:rsidP="00F02260">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vAlign w:val="bottom"/>
          </w:tcPr>
          <w:p w14:paraId="12754892" w14:textId="6326F855" w:rsidR="00F02260" w:rsidRPr="00FB7780" w:rsidRDefault="00F02260" w:rsidP="00F02260">
            <w:pPr>
              <w:pStyle w:val="acctfourfigures"/>
              <w:tabs>
                <w:tab w:val="clear" w:pos="765"/>
                <w:tab w:val="decimal" w:pos="731"/>
              </w:tabs>
              <w:spacing w:line="240" w:lineRule="auto"/>
              <w:ind w:left="-83" w:right="11" w:firstLine="4"/>
              <w:jc w:val="right"/>
              <w:rPr>
                <w:b/>
                <w:bCs/>
                <w:szCs w:val="22"/>
              </w:rPr>
            </w:pPr>
            <w:r>
              <w:rPr>
                <w:b/>
                <w:bCs/>
                <w:szCs w:val="22"/>
              </w:rPr>
              <w:t>6,488,662</w:t>
            </w:r>
          </w:p>
        </w:tc>
        <w:tc>
          <w:tcPr>
            <w:tcW w:w="180" w:type="dxa"/>
          </w:tcPr>
          <w:p w14:paraId="386DB1CD" w14:textId="77777777" w:rsidR="00F02260" w:rsidRPr="00FB7780" w:rsidRDefault="00F02260" w:rsidP="00F02260">
            <w:pPr>
              <w:pStyle w:val="acctfourfigures"/>
              <w:tabs>
                <w:tab w:val="clear" w:pos="765"/>
                <w:tab w:val="decimal" w:pos="731"/>
              </w:tabs>
              <w:spacing w:line="240" w:lineRule="auto"/>
              <w:ind w:left="-79" w:right="-72"/>
              <w:rPr>
                <w:b/>
                <w:bCs/>
                <w:szCs w:val="22"/>
              </w:rPr>
            </w:pPr>
          </w:p>
        </w:tc>
        <w:tc>
          <w:tcPr>
            <w:tcW w:w="1225" w:type="dxa"/>
            <w:tcBorders>
              <w:top w:val="single" w:sz="4" w:space="0" w:color="auto"/>
              <w:bottom w:val="double" w:sz="4" w:space="0" w:color="auto"/>
            </w:tcBorders>
          </w:tcPr>
          <w:p w14:paraId="634AD81E" w14:textId="1FF5D9D8" w:rsidR="00F02260" w:rsidRPr="005C10BB" w:rsidRDefault="00F02260" w:rsidP="00F02260">
            <w:pPr>
              <w:pStyle w:val="acctfourfigures"/>
              <w:tabs>
                <w:tab w:val="clear" w:pos="765"/>
                <w:tab w:val="decimal" w:pos="731"/>
              </w:tabs>
              <w:spacing w:line="240" w:lineRule="auto"/>
              <w:ind w:right="11"/>
              <w:jc w:val="right"/>
              <w:rPr>
                <w:b/>
                <w:bCs/>
                <w:szCs w:val="22"/>
              </w:rPr>
            </w:pPr>
            <w:r>
              <w:rPr>
                <w:b/>
                <w:bCs/>
                <w:szCs w:val="22"/>
              </w:rPr>
              <w:t>5,856,103</w:t>
            </w:r>
          </w:p>
        </w:tc>
        <w:tc>
          <w:tcPr>
            <w:tcW w:w="180" w:type="dxa"/>
          </w:tcPr>
          <w:p w14:paraId="4951DE26" w14:textId="77777777" w:rsidR="00F02260" w:rsidRPr="00FB7780" w:rsidRDefault="00F02260" w:rsidP="00F02260">
            <w:pPr>
              <w:pStyle w:val="acctfourfigures"/>
              <w:spacing w:line="240" w:lineRule="auto"/>
              <w:rPr>
                <w:b/>
                <w:bCs/>
                <w:szCs w:val="22"/>
              </w:rPr>
            </w:pPr>
          </w:p>
        </w:tc>
        <w:tc>
          <w:tcPr>
            <w:tcW w:w="1385" w:type="dxa"/>
            <w:tcBorders>
              <w:top w:val="single" w:sz="4" w:space="0" w:color="auto"/>
              <w:bottom w:val="double" w:sz="4" w:space="0" w:color="auto"/>
            </w:tcBorders>
            <w:vAlign w:val="bottom"/>
          </w:tcPr>
          <w:p w14:paraId="64C43D2E" w14:textId="6A792BB3" w:rsidR="00F02260" w:rsidRPr="00FB7780" w:rsidRDefault="00F02260" w:rsidP="00F02260">
            <w:pPr>
              <w:pStyle w:val="acctfourfigures"/>
              <w:tabs>
                <w:tab w:val="clear" w:pos="765"/>
                <w:tab w:val="decimal" w:pos="731"/>
              </w:tabs>
              <w:spacing w:line="240" w:lineRule="auto"/>
              <w:ind w:right="11"/>
              <w:jc w:val="right"/>
              <w:rPr>
                <w:b/>
                <w:bCs/>
                <w:szCs w:val="22"/>
              </w:rPr>
            </w:pPr>
            <w:r>
              <w:rPr>
                <w:b/>
                <w:bCs/>
                <w:szCs w:val="22"/>
              </w:rPr>
              <w:t>6,433,141</w:t>
            </w:r>
          </w:p>
        </w:tc>
      </w:tr>
    </w:tbl>
    <w:p w14:paraId="5B066FDC" w14:textId="77777777" w:rsidR="00DF5320" w:rsidRPr="003227FC" w:rsidRDefault="00DF5320" w:rsidP="00325CD9">
      <w:pPr>
        <w:pStyle w:val="BodyText"/>
        <w:spacing w:after="0"/>
        <w:rPr>
          <w:lang w:val="en-US"/>
        </w:rPr>
      </w:pPr>
    </w:p>
    <w:p w14:paraId="4C54ED62" w14:textId="33EF0EE6" w:rsidR="001A64E5" w:rsidRDefault="00E060B1" w:rsidP="00FD0BD0">
      <w:pPr>
        <w:pStyle w:val="Heading1"/>
        <w:rPr>
          <w:lang w:val="en-US"/>
        </w:rPr>
      </w:pPr>
      <w:r>
        <w:rPr>
          <w:lang w:val="en-US"/>
        </w:rPr>
        <w:t>Short-term investments</w:t>
      </w:r>
    </w:p>
    <w:p w14:paraId="196D5563" w14:textId="77777777" w:rsidR="006B784F" w:rsidRDefault="006B784F" w:rsidP="00345CDE">
      <w:pPr>
        <w:shd w:val="clear" w:color="auto" w:fill="FFFFFF"/>
        <w:ind w:left="549" w:right="-9"/>
        <w:rPr>
          <w:szCs w:val="22"/>
        </w:rPr>
      </w:pPr>
    </w:p>
    <w:p w14:paraId="03808ED9" w14:textId="0AF19A76" w:rsidR="00345CDE" w:rsidRDefault="00613EC1" w:rsidP="005C10BB">
      <w:pPr>
        <w:shd w:val="clear" w:color="auto" w:fill="FFFFFF"/>
        <w:ind w:left="549" w:right="-297"/>
        <w:jc w:val="thaiDistribute"/>
        <w:rPr>
          <w:szCs w:val="22"/>
        </w:rPr>
      </w:pPr>
      <w:r w:rsidRPr="00613EC1">
        <w:rPr>
          <w:szCs w:val="22"/>
        </w:rPr>
        <w:t>As at 31 March 202</w:t>
      </w:r>
      <w:r w:rsidR="00B51A64">
        <w:rPr>
          <w:szCs w:val="22"/>
        </w:rPr>
        <w:t>6</w:t>
      </w:r>
      <w:r w:rsidRPr="00613EC1">
        <w:rPr>
          <w:szCs w:val="22"/>
        </w:rPr>
        <w:t xml:space="preserve">, the short-term investments of the Group and the Company consisted of fixed deposits at financial institutions due </w:t>
      </w:r>
      <w:r w:rsidRPr="00707A34">
        <w:rPr>
          <w:szCs w:val="22"/>
        </w:rPr>
        <w:t xml:space="preserve">within </w:t>
      </w:r>
      <w:r w:rsidR="00F02260" w:rsidRPr="004A3DF9">
        <w:rPr>
          <w:szCs w:val="22"/>
        </w:rPr>
        <w:t xml:space="preserve">April 2026 </w:t>
      </w:r>
      <w:r w:rsidR="00132C25" w:rsidRPr="004A3DF9">
        <w:rPr>
          <w:szCs w:val="22"/>
        </w:rPr>
        <w:t xml:space="preserve">to </w:t>
      </w:r>
      <w:r w:rsidR="00F02260" w:rsidRPr="004A3DF9">
        <w:rPr>
          <w:szCs w:val="22"/>
        </w:rPr>
        <w:t xml:space="preserve">September 2026 </w:t>
      </w:r>
      <w:r w:rsidR="00132C25" w:rsidRPr="00707A34">
        <w:rPr>
          <w:i/>
          <w:iCs/>
          <w:szCs w:val="22"/>
        </w:rPr>
        <w:t>(31 December 202</w:t>
      </w:r>
      <w:r w:rsidR="00B51A64" w:rsidRPr="00707A34">
        <w:rPr>
          <w:i/>
          <w:iCs/>
          <w:szCs w:val="22"/>
        </w:rPr>
        <w:t>5</w:t>
      </w:r>
      <w:r w:rsidR="00132C25" w:rsidRPr="00707A34">
        <w:rPr>
          <w:i/>
          <w:iCs/>
          <w:szCs w:val="22"/>
        </w:rPr>
        <w:t xml:space="preserve">: </w:t>
      </w:r>
      <w:r w:rsidR="00B51A64" w:rsidRPr="00707A34">
        <w:rPr>
          <w:i/>
          <w:iCs/>
          <w:szCs w:val="22"/>
        </w:rPr>
        <w:t>March 202</w:t>
      </w:r>
      <w:r w:rsidR="00895774" w:rsidRPr="00707A34">
        <w:rPr>
          <w:i/>
          <w:iCs/>
          <w:szCs w:val="22"/>
        </w:rPr>
        <w:t>6</w:t>
      </w:r>
      <w:r w:rsidR="00132C25" w:rsidRPr="00707A34">
        <w:rPr>
          <w:i/>
          <w:iCs/>
          <w:szCs w:val="22"/>
        </w:rPr>
        <w:t xml:space="preserve"> to </w:t>
      </w:r>
      <w:r w:rsidR="00B51A64" w:rsidRPr="00707A34">
        <w:rPr>
          <w:i/>
          <w:iCs/>
          <w:szCs w:val="22"/>
        </w:rPr>
        <w:t xml:space="preserve">September </w:t>
      </w:r>
      <w:r w:rsidR="00132C25" w:rsidRPr="00707A34">
        <w:rPr>
          <w:i/>
          <w:iCs/>
          <w:szCs w:val="22"/>
        </w:rPr>
        <w:t>202</w:t>
      </w:r>
      <w:r w:rsidR="00B51A64" w:rsidRPr="00707A34">
        <w:rPr>
          <w:i/>
          <w:iCs/>
          <w:szCs w:val="22"/>
        </w:rPr>
        <w:t>6</w:t>
      </w:r>
      <w:r w:rsidR="00132C25" w:rsidRPr="00707A34">
        <w:rPr>
          <w:i/>
          <w:iCs/>
          <w:szCs w:val="22"/>
        </w:rPr>
        <w:t>)</w:t>
      </w:r>
      <w:r w:rsidRPr="00707A34">
        <w:rPr>
          <w:szCs w:val="22"/>
        </w:rPr>
        <w:t xml:space="preserve"> amounting to </w:t>
      </w:r>
      <w:r w:rsidRPr="004A3DF9">
        <w:rPr>
          <w:szCs w:val="22"/>
        </w:rPr>
        <w:t xml:space="preserve">Baht </w:t>
      </w:r>
      <w:r w:rsidR="00F02260" w:rsidRPr="004A3DF9">
        <w:rPr>
          <w:szCs w:val="22"/>
        </w:rPr>
        <w:t>5,02</w:t>
      </w:r>
      <w:r w:rsidR="00E000E4">
        <w:rPr>
          <w:szCs w:val="22"/>
        </w:rPr>
        <w:t>6</w:t>
      </w:r>
      <w:r w:rsidR="00F02260" w:rsidRPr="004A3DF9">
        <w:rPr>
          <w:szCs w:val="22"/>
        </w:rPr>
        <w:t>.</w:t>
      </w:r>
      <w:r w:rsidR="00E000E4">
        <w:rPr>
          <w:szCs w:val="22"/>
        </w:rPr>
        <w:t>9</w:t>
      </w:r>
      <w:r w:rsidR="00F02260" w:rsidRPr="004A3DF9">
        <w:rPr>
          <w:szCs w:val="22"/>
        </w:rPr>
        <w:t xml:space="preserve"> </w:t>
      </w:r>
      <w:r w:rsidRPr="004A3DF9">
        <w:rPr>
          <w:szCs w:val="22"/>
        </w:rPr>
        <w:t>million</w:t>
      </w:r>
      <w:r w:rsidR="00132C25" w:rsidRPr="00707A34">
        <w:rPr>
          <w:szCs w:val="22"/>
        </w:rPr>
        <w:t xml:space="preserve"> </w:t>
      </w:r>
      <w:r w:rsidR="00132C25" w:rsidRPr="00707A34">
        <w:rPr>
          <w:i/>
          <w:iCs/>
          <w:szCs w:val="22"/>
        </w:rPr>
        <w:t>(31 December 202</w:t>
      </w:r>
      <w:r w:rsidR="00B51A64" w:rsidRPr="00707A34">
        <w:rPr>
          <w:i/>
          <w:iCs/>
          <w:szCs w:val="22"/>
        </w:rPr>
        <w:t>5</w:t>
      </w:r>
      <w:r w:rsidR="00132C25" w:rsidRPr="00707A34">
        <w:rPr>
          <w:i/>
          <w:iCs/>
          <w:szCs w:val="22"/>
        </w:rPr>
        <w:t xml:space="preserve">: Baht </w:t>
      </w:r>
      <w:r w:rsidR="00B51A64" w:rsidRPr="00707A34">
        <w:rPr>
          <w:i/>
          <w:iCs/>
          <w:szCs w:val="22"/>
        </w:rPr>
        <w:t>4,000.0</w:t>
      </w:r>
      <w:r w:rsidR="00132C25" w:rsidRPr="00707A34">
        <w:rPr>
          <w:i/>
          <w:iCs/>
          <w:szCs w:val="22"/>
        </w:rPr>
        <w:t xml:space="preserve"> million)</w:t>
      </w:r>
      <w:r w:rsidRPr="00707A34">
        <w:rPr>
          <w:szCs w:val="22"/>
        </w:rPr>
        <w:t>, bearing interest rates rang</w:t>
      </w:r>
      <w:r w:rsidR="009974F1" w:rsidRPr="00707A34">
        <w:rPr>
          <w:szCs w:val="22"/>
        </w:rPr>
        <w:t>ing</w:t>
      </w:r>
      <w:r w:rsidRPr="00707A34">
        <w:rPr>
          <w:szCs w:val="22"/>
        </w:rPr>
        <w:t xml:space="preserve"> </w:t>
      </w:r>
      <w:r w:rsidR="009974F1" w:rsidRPr="00707A34">
        <w:rPr>
          <w:szCs w:val="22"/>
        </w:rPr>
        <w:t>from</w:t>
      </w:r>
      <w:r w:rsidRPr="00707A34">
        <w:rPr>
          <w:szCs w:val="22"/>
        </w:rPr>
        <w:t xml:space="preserve"> </w:t>
      </w:r>
      <w:r w:rsidR="00707A34" w:rsidRPr="004A3DF9">
        <w:rPr>
          <w:szCs w:val="22"/>
        </w:rPr>
        <w:t>1.10</w:t>
      </w:r>
      <w:r w:rsidRPr="004A3DF9">
        <w:rPr>
          <w:szCs w:val="22"/>
        </w:rPr>
        <w:t xml:space="preserve">% </w:t>
      </w:r>
      <w:r w:rsidR="00707A34">
        <w:rPr>
          <w:szCs w:val="22"/>
        </w:rPr>
        <w:t>to</w:t>
      </w:r>
      <w:r w:rsidRPr="004A3DF9">
        <w:rPr>
          <w:szCs w:val="22"/>
        </w:rPr>
        <w:t xml:space="preserve"> </w:t>
      </w:r>
      <w:r w:rsidR="00707A34" w:rsidRPr="004A3DF9">
        <w:rPr>
          <w:szCs w:val="22"/>
        </w:rPr>
        <w:t>3.93</w:t>
      </w:r>
      <w:r w:rsidRPr="004A3DF9">
        <w:rPr>
          <w:szCs w:val="22"/>
        </w:rPr>
        <w:t>% per annum</w:t>
      </w:r>
      <w:r w:rsidRPr="00613EC1">
        <w:rPr>
          <w:szCs w:val="22"/>
        </w:rPr>
        <w:t xml:space="preserve"> </w:t>
      </w:r>
      <w:r w:rsidR="00345CDE" w:rsidRPr="00C20479">
        <w:rPr>
          <w:i/>
          <w:iCs/>
          <w:szCs w:val="22"/>
        </w:rPr>
        <w:t>(</w:t>
      </w:r>
      <w:r w:rsidR="000E7F0C">
        <w:rPr>
          <w:i/>
          <w:iCs/>
          <w:szCs w:val="22"/>
        </w:rPr>
        <w:t>31 December 202</w:t>
      </w:r>
      <w:r w:rsidR="00B51A64">
        <w:rPr>
          <w:i/>
          <w:iCs/>
          <w:szCs w:val="22"/>
        </w:rPr>
        <w:t>5</w:t>
      </w:r>
      <w:r w:rsidR="00345CDE" w:rsidRPr="00C20479">
        <w:rPr>
          <w:i/>
          <w:iCs/>
          <w:szCs w:val="22"/>
        </w:rPr>
        <w:t xml:space="preserve">: </w:t>
      </w:r>
      <w:r w:rsidR="00B51A64">
        <w:rPr>
          <w:rFonts w:cstheme="minorBidi"/>
          <w:i/>
          <w:iCs/>
          <w:szCs w:val="28"/>
          <w:lang w:val="en-US" w:bidi="th-TH"/>
        </w:rPr>
        <w:t>1.20</w:t>
      </w:r>
      <w:r w:rsidR="00132C25">
        <w:rPr>
          <w:rFonts w:cstheme="minorBidi"/>
          <w:i/>
          <w:iCs/>
          <w:szCs w:val="28"/>
          <w:lang w:val="en-US" w:bidi="th-TH"/>
        </w:rPr>
        <w:t xml:space="preserve">% to </w:t>
      </w:r>
      <w:r w:rsidR="00B51A64">
        <w:rPr>
          <w:rFonts w:cstheme="minorBidi"/>
          <w:i/>
          <w:iCs/>
          <w:szCs w:val="28"/>
          <w:lang w:val="en-US" w:bidi="th-TH"/>
        </w:rPr>
        <w:t>1.40</w:t>
      </w:r>
      <w:r w:rsidR="00132C25">
        <w:rPr>
          <w:rFonts w:cstheme="minorBidi"/>
          <w:i/>
          <w:iCs/>
          <w:szCs w:val="28"/>
          <w:lang w:val="en-US" w:bidi="th-TH"/>
        </w:rPr>
        <w:t>%</w:t>
      </w:r>
      <w:r w:rsidR="00C51619">
        <w:rPr>
          <w:rFonts w:cstheme="minorBidi"/>
          <w:i/>
          <w:iCs/>
          <w:szCs w:val="28"/>
          <w:lang w:val="en-US" w:bidi="th-TH"/>
        </w:rPr>
        <w:t xml:space="preserve"> per annum</w:t>
      </w:r>
      <w:r w:rsidR="00345CDE" w:rsidRPr="00C20479">
        <w:rPr>
          <w:i/>
          <w:iCs/>
          <w:szCs w:val="22"/>
        </w:rPr>
        <w:t>).</w:t>
      </w:r>
    </w:p>
    <w:p w14:paraId="34638182" w14:textId="77777777" w:rsidR="00E060B1" w:rsidRPr="00345CDE" w:rsidRDefault="00E060B1" w:rsidP="00345CDE">
      <w:pPr>
        <w:pStyle w:val="BodyText"/>
        <w:spacing w:after="0" w:line="240" w:lineRule="auto"/>
        <w:ind w:left="540"/>
        <w:jc w:val="thaiDistribute"/>
        <w:rPr>
          <w:lang w:bidi="th-TH"/>
        </w:rPr>
      </w:pPr>
    </w:p>
    <w:p w14:paraId="17377A70" w14:textId="767046B1" w:rsidR="009437D2" w:rsidRDefault="009437D2" w:rsidP="00FD0BD0">
      <w:pPr>
        <w:pStyle w:val="Heading1"/>
        <w:rPr>
          <w:lang w:val="en-US"/>
        </w:rPr>
      </w:pPr>
      <w:r w:rsidRPr="001225EB">
        <w:rPr>
          <w:lang w:val="en-US"/>
        </w:rPr>
        <w:t xml:space="preserve">Trade </w:t>
      </w:r>
      <w:r w:rsidR="00FB7780">
        <w:rPr>
          <w:lang w:val="en-US"/>
        </w:rPr>
        <w:t>and other</w:t>
      </w:r>
      <w:r w:rsidRPr="001225EB">
        <w:rPr>
          <w:lang w:val="en-US"/>
        </w:rPr>
        <w:t xml:space="preserve"> receivables</w:t>
      </w:r>
      <w:r w:rsidR="00FB7780">
        <w:rPr>
          <w:lang w:val="en-US"/>
        </w:rPr>
        <w:t>, net</w:t>
      </w:r>
    </w:p>
    <w:p w14:paraId="07BE0B0B" w14:textId="77777777" w:rsidR="001F24E5" w:rsidRPr="008460A2" w:rsidRDefault="001F24E5" w:rsidP="003313A6">
      <w:pPr>
        <w:pStyle w:val="BodyText"/>
        <w:spacing w:after="0"/>
        <w:ind w:left="540"/>
        <w:rPr>
          <w:rFonts w:cstheme="minorBidi"/>
          <w:cs/>
          <w:lang w:val="en-US" w:bidi="th-TH"/>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25"/>
        <w:gridCol w:w="180"/>
        <w:gridCol w:w="1385"/>
      </w:tblGrid>
      <w:tr w:rsidR="002E1D33" w:rsidRPr="00FB7780" w14:paraId="7B53579B" w14:textId="77777777" w:rsidTr="00575F19">
        <w:trPr>
          <w:cantSplit/>
          <w:tblHeader/>
        </w:trPr>
        <w:tc>
          <w:tcPr>
            <w:tcW w:w="3779" w:type="dxa"/>
            <w:vAlign w:val="bottom"/>
          </w:tcPr>
          <w:p w14:paraId="5A6A13B7" w14:textId="77777777" w:rsidR="002E1D33" w:rsidRPr="00FB7780" w:rsidRDefault="002E1D33">
            <w:pPr>
              <w:pStyle w:val="acctfourfigures"/>
              <w:shd w:val="clear" w:color="auto" w:fill="FFFFFF"/>
              <w:tabs>
                <w:tab w:val="clear" w:pos="765"/>
              </w:tabs>
              <w:spacing w:line="240" w:lineRule="auto"/>
              <w:rPr>
                <w:b/>
                <w:bCs/>
                <w:i/>
                <w:iCs/>
                <w:szCs w:val="22"/>
              </w:rPr>
            </w:pPr>
          </w:p>
        </w:tc>
        <w:tc>
          <w:tcPr>
            <w:tcW w:w="2700" w:type="dxa"/>
            <w:gridSpan w:val="3"/>
            <w:vAlign w:val="bottom"/>
          </w:tcPr>
          <w:p w14:paraId="328328AD" w14:textId="77777777" w:rsidR="002E1D33" w:rsidRPr="00FB7780" w:rsidRDefault="002E1D33">
            <w:pPr>
              <w:pStyle w:val="acctmergecolhdg"/>
              <w:spacing w:line="240" w:lineRule="auto"/>
              <w:ind w:left="-83" w:firstLine="4"/>
              <w:rPr>
                <w:szCs w:val="22"/>
              </w:rPr>
            </w:pPr>
            <w:r w:rsidRPr="00FB7780">
              <w:rPr>
                <w:szCs w:val="22"/>
              </w:rPr>
              <w:t xml:space="preserve">Consolidated </w:t>
            </w:r>
          </w:p>
          <w:p w14:paraId="6CBC3C7A" w14:textId="77777777" w:rsidR="002E1D33" w:rsidRPr="00FB7780" w:rsidRDefault="002E1D33">
            <w:pPr>
              <w:pStyle w:val="acctmergecolhdg"/>
              <w:spacing w:line="240" w:lineRule="auto"/>
              <w:ind w:left="-83" w:firstLine="4"/>
              <w:rPr>
                <w:b w:val="0"/>
                <w:bCs/>
                <w:szCs w:val="22"/>
              </w:rPr>
            </w:pPr>
            <w:r w:rsidRPr="00FB7780">
              <w:rPr>
                <w:szCs w:val="22"/>
              </w:rPr>
              <w:t>financial statements</w:t>
            </w:r>
          </w:p>
        </w:tc>
        <w:tc>
          <w:tcPr>
            <w:tcW w:w="180" w:type="dxa"/>
          </w:tcPr>
          <w:p w14:paraId="0C69070A" w14:textId="77777777" w:rsidR="002E1D33" w:rsidRPr="00FB7780" w:rsidRDefault="002E1D33">
            <w:pPr>
              <w:pStyle w:val="acctmergecolhdg"/>
              <w:spacing w:line="240" w:lineRule="auto"/>
              <w:ind w:left="-83" w:right="-79" w:firstLine="4"/>
              <w:rPr>
                <w:b w:val="0"/>
                <w:bCs/>
                <w:szCs w:val="22"/>
              </w:rPr>
            </w:pPr>
          </w:p>
        </w:tc>
        <w:tc>
          <w:tcPr>
            <w:tcW w:w="2790" w:type="dxa"/>
            <w:gridSpan w:val="3"/>
            <w:vAlign w:val="bottom"/>
          </w:tcPr>
          <w:p w14:paraId="343FC1B5" w14:textId="77777777" w:rsidR="002E1D33" w:rsidRPr="00FB7780" w:rsidRDefault="002E1D33">
            <w:pPr>
              <w:pStyle w:val="acctmergecolhdg"/>
              <w:spacing w:line="240" w:lineRule="auto"/>
              <w:ind w:left="-83" w:right="-79" w:firstLine="4"/>
              <w:rPr>
                <w:szCs w:val="22"/>
              </w:rPr>
            </w:pPr>
            <w:r w:rsidRPr="00FB7780">
              <w:rPr>
                <w:szCs w:val="22"/>
              </w:rPr>
              <w:t xml:space="preserve">Separate </w:t>
            </w:r>
          </w:p>
          <w:p w14:paraId="0CF703A4" w14:textId="77777777" w:rsidR="002E1D33" w:rsidRPr="00FB7780" w:rsidRDefault="002E1D33">
            <w:pPr>
              <w:pStyle w:val="acctmergecolhdg"/>
              <w:spacing w:line="240" w:lineRule="auto"/>
              <w:ind w:left="-83" w:right="-79" w:firstLine="4"/>
              <w:rPr>
                <w:b w:val="0"/>
                <w:bCs/>
                <w:szCs w:val="22"/>
              </w:rPr>
            </w:pPr>
            <w:r w:rsidRPr="00FB7780">
              <w:rPr>
                <w:szCs w:val="22"/>
              </w:rPr>
              <w:t xml:space="preserve">financial statements </w:t>
            </w:r>
          </w:p>
        </w:tc>
      </w:tr>
      <w:tr w:rsidR="00CF5827" w:rsidRPr="00FB7780" w14:paraId="138FB800" w14:textId="77777777" w:rsidTr="00575F19">
        <w:trPr>
          <w:cantSplit/>
          <w:tblHeader/>
        </w:trPr>
        <w:tc>
          <w:tcPr>
            <w:tcW w:w="3779" w:type="dxa"/>
            <w:vAlign w:val="bottom"/>
          </w:tcPr>
          <w:p w14:paraId="4754DBE1" w14:textId="6AADB8AA" w:rsidR="00CF5827" w:rsidRPr="00FB7780"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1D842945" w14:textId="3A6B530A" w:rsidR="00CF5827" w:rsidRPr="00FB7780" w:rsidRDefault="00CF5827" w:rsidP="00CF5827">
            <w:pPr>
              <w:pStyle w:val="acctmergecolhdg"/>
              <w:spacing w:line="240" w:lineRule="auto"/>
              <w:ind w:left="-83" w:right="-79" w:firstLine="4"/>
              <w:rPr>
                <w:b w:val="0"/>
                <w:bCs/>
                <w:szCs w:val="22"/>
              </w:rPr>
            </w:pPr>
            <w:r w:rsidRPr="00FB7780">
              <w:rPr>
                <w:b w:val="0"/>
                <w:bCs/>
                <w:szCs w:val="22"/>
              </w:rPr>
              <w:t xml:space="preserve">31 March </w:t>
            </w:r>
          </w:p>
        </w:tc>
        <w:tc>
          <w:tcPr>
            <w:tcW w:w="180" w:type="dxa"/>
            <w:vAlign w:val="bottom"/>
          </w:tcPr>
          <w:p w14:paraId="7230106F" w14:textId="77777777" w:rsidR="00CF5827" w:rsidRPr="00FB7780" w:rsidRDefault="00CF5827" w:rsidP="00CF5827">
            <w:pPr>
              <w:pStyle w:val="acctmergecolhdg"/>
              <w:spacing w:line="240" w:lineRule="auto"/>
              <w:ind w:left="-83" w:firstLine="4"/>
              <w:rPr>
                <w:b w:val="0"/>
                <w:bCs/>
                <w:szCs w:val="22"/>
              </w:rPr>
            </w:pPr>
          </w:p>
        </w:tc>
        <w:tc>
          <w:tcPr>
            <w:tcW w:w="1260" w:type="dxa"/>
            <w:vAlign w:val="bottom"/>
          </w:tcPr>
          <w:p w14:paraId="38F36065" w14:textId="77777777" w:rsidR="00CF5827" w:rsidRPr="00FB7780" w:rsidRDefault="00CF5827" w:rsidP="00CF5827">
            <w:pPr>
              <w:pStyle w:val="acctmergecolhdg"/>
              <w:spacing w:line="240" w:lineRule="auto"/>
              <w:ind w:left="-83" w:firstLine="4"/>
              <w:rPr>
                <w:b w:val="0"/>
                <w:bCs/>
                <w:szCs w:val="22"/>
              </w:rPr>
            </w:pPr>
            <w:r w:rsidRPr="00FB7780">
              <w:rPr>
                <w:b w:val="0"/>
                <w:bCs/>
                <w:szCs w:val="22"/>
              </w:rPr>
              <w:t>31 December</w:t>
            </w:r>
          </w:p>
        </w:tc>
        <w:tc>
          <w:tcPr>
            <w:tcW w:w="180" w:type="dxa"/>
          </w:tcPr>
          <w:p w14:paraId="6BC5D616" w14:textId="77777777" w:rsidR="00CF5827" w:rsidRPr="00FB7780" w:rsidRDefault="00CF5827" w:rsidP="00CF5827">
            <w:pPr>
              <w:pStyle w:val="acctmergecolhdg"/>
              <w:spacing w:line="240" w:lineRule="auto"/>
              <w:ind w:left="-83" w:right="-79" w:firstLine="4"/>
              <w:rPr>
                <w:b w:val="0"/>
                <w:bCs/>
                <w:szCs w:val="22"/>
              </w:rPr>
            </w:pPr>
          </w:p>
        </w:tc>
        <w:tc>
          <w:tcPr>
            <w:tcW w:w="1225" w:type="dxa"/>
            <w:vAlign w:val="bottom"/>
          </w:tcPr>
          <w:p w14:paraId="1FB2EA34" w14:textId="133F7E21" w:rsidR="00CF5827" w:rsidRPr="00FB7780" w:rsidRDefault="00CF5827" w:rsidP="00CF5827">
            <w:pPr>
              <w:pStyle w:val="acctmergecolhdg"/>
              <w:spacing w:line="240" w:lineRule="auto"/>
              <w:ind w:left="-83" w:right="-79" w:firstLine="4"/>
              <w:rPr>
                <w:b w:val="0"/>
                <w:bCs/>
                <w:szCs w:val="22"/>
              </w:rPr>
            </w:pPr>
            <w:r w:rsidRPr="00FB7780">
              <w:rPr>
                <w:b w:val="0"/>
                <w:bCs/>
                <w:szCs w:val="22"/>
              </w:rPr>
              <w:t xml:space="preserve">31 March </w:t>
            </w:r>
          </w:p>
        </w:tc>
        <w:tc>
          <w:tcPr>
            <w:tcW w:w="180" w:type="dxa"/>
            <w:vAlign w:val="bottom"/>
          </w:tcPr>
          <w:p w14:paraId="2DCF890F" w14:textId="77777777" w:rsidR="00CF5827" w:rsidRPr="00FB7780" w:rsidRDefault="00CF5827" w:rsidP="00CF5827">
            <w:pPr>
              <w:pStyle w:val="acctmergecolhdg"/>
              <w:spacing w:line="240" w:lineRule="auto"/>
              <w:rPr>
                <w:b w:val="0"/>
                <w:bCs/>
                <w:szCs w:val="22"/>
              </w:rPr>
            </w:pPr>
          </w:p>
        </w:tc>
        <w:tc>
          <w:tcPr>
            <w:tcW w:w="1385" w:type="dxa"/>
            <w:vAlign w:val="bottom"/>
          </w:tcPr>
          <w:p w14:paraId="0DC9D8D2" w14:textId="0DB787FA" w:rsidR="00CF5827" w:rsidRPr="00FB7780" w:rsidRDefault="00CF5827" w:rsidP="00CF5827">
            <w:pPr>
              <w:pStyle w:val="acctmergecolhdg"/>
              <w:spacing w:line="240" w:lineRule="auto"/>
              <w:ind w:left="-83" w:right="-79" w:firstLine="4"/>
              <w:rPr>
                <w:b w:val="0"/>
                <w:bCs/>
                <w:szCs w:val="22"/>
              </w:rPr>
            </w:pPr>
            <w:r w:rsidRPr="00FB7780">
              <w:rPr>
                <w:b w:val="0"/>
                <w:bCs/>
                <w:szCs w:val="22"/>
              </w:rPr>
              <w:t>31 December</w:t>
            </w:r>
          </w:p>
        </w:tc>
      </w:tr>
      <w:tr w:rsidR="00CF5827" w:rsidRPr="00FB7780" w14:paraId="56BB53BD" w14:textId="77777777" w:rsidTr="00575F19">
        <w:trPr>
          <w:cantSplit/>
          <w:tblHeader/>
        </w:trPr>
        <w:tc>
          <w:tcPr>
            <w:tcW w:w="3779" w:type="dxa"/>
            <w:vAlign w:val="bottom"/>
          </w:tcPr>
          <w:p w14:paraId="0B9284F6" w14:textId="77777777" w:rsidR="00CF5827" w:rsidRPr="00FB7780"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0F03843F" w14:textId="44404E74"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sidR="001F728A">
              <w:rPr>
                <w:b w:val="0"/>
                <w:bCs/>
                <w:szCs w:val="22"/>
              </w:rPr>
              <w:t>6</w:t>
            </w:r>
          </w:p>
        </w:tc>
        <w:tc>
          <w:tcPr>
            <w:tcW w:w="180" w:type="dxa"/>
            <w:vAlign w:val="bottom"/>
          </w:tcPr>
          <w:p w14:paraId="14F5252E" w14:textId="77777777" w:rsidR="00CF5827" w:rsidRPr="00FB7780" w:rsidRDefault="00CF5827" w:rsidP="00CF5827">
            <w:pPr>
              <w:pStyle w:val="acctmergecolhdg"/>
              <w:spacing w:line="240" w:lineRule="auto"/>
              <w:ind w:left="-83" w:firstLine="4"/>
              <w:rPr>
                <w:b w:val="0"/>
                <w:bCs/>
                <w:szCs w:val="22"/>
              </w:rPr>
            </w:pPr>
          </w:p>
        </w:tc>
        <w:tc>
          <w:tcPr>
            <w:tcW w:w="1260" w:type="dxa"/>
            <w:vAlign w:val="bottom"/>
          </w:tcPr>
          <w:p w14:paraId="1BA00358" w14:textId="720E9353" w:rsidR="00CF5827" w:rsidRPr="00FB7780" w:rsidRDefault="00CF5827" w:rsidP="00CF5827">
            <w:pPr>
              <w:pStyle w:val="acctmergecolhdg"/>
              <w:spacing w:line="240" w:lineRule="auto"/>
              <w:ind w:left="-83" w:firstLine="4"/>
              <w:rPr>
                <w:b w:val="0"/>
                <w:bCs/>
                <w:szCs w:val="22"/>
              </w:rPr>
            </w:pPr>
            <w:r w:rsidRPr="00FB7780">
              <w:rPr>
                <w:b w:val="0"/>
                <w:bCs/>
                <w:szCs w:val="22"/>
              </w:rPr>
              <w:t>202</w:t>
            </w:r>
            <w:r w:rsidR="001F728A">
              <w:rPr>
                <w:b w:val="0"/>
                <w:bCs/>
                <w:szCs w:val="22"/>
              </w:rPr>
              <w:t>5</w:t>
            </w:r>
          </w:p>
        </w:tc>
        <w:tc>
          <w:tcPr>
            <w:tcW w:w="180" w:type="dxa"/>
          </w:tcPr>
          <w:p w14:paraId="64AD1232" w14:textId="77777777" w:rsidR="00CF5827" w:rsidRPr="00FB7780" w:rsidRDefault="00CF5827" w:rsidP="00CF5827">
            <w:pPr>
              <w:pStyle w:val="acctmergecolhdg"/>
              <w:spacing w:line="240" w:lineRule="auto"/>
              <w:ind w:left="-83" w:right="-79" w:firstLine="4"/>
              <w:rPr>
                <w:b w:val="0"/>
                <w:bCs/>
                <w:szCs w:val="22"/>
              </w:rPr>
            </w:pPr>
          </w:p>
        </w:tc>
        <w:tc>
          <w:tcPr>
            <w:tcW w:w="1225" w:type="dxa"/>
            <w:vAlign w:val="bottom"/>
          </w:tcPr>
          <w:p w14:paraId="5E9FF017" w14:textId="3436D987"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sidR="001F728A">
              <w:rPr>
                <w:b w:val="0"/>
                <w:bCs/>
                <w:szCs w:val="22"/>
              </w:rPr>
              <w:t>6</w:t>
            </w:r>
          </w:p>
        </w:tc>
        <w:tc>
          <w:tcPr>
            <w:tcW w:w="180" w:type="dxa"/>
            <w:vAlign w:val="bottom"/>
          </w:tcPr>
          <w:p w14:paraId="38CA79B9" w14:textId="77777777" w:rsidR="00CF5827" w:rsidRPr="00FB7780" w:rsidRDefault="00CF5827" w:rsidP="00CF5827">
            <w:pPr>
              <w:pStyle w:val="acctmergecolhdg"/>
              <w:spacing w:line="240" w:lineRule="auto"/>
              <w:rPr>
                <w:b w:val="0"/>
                <w:bCs/>
                <w:szCs w:val="22"/>
              </w:rPr>
            </w:pPr>
          </w:p>
        </w:tc>
        <w:tc>
          <w:tcPr>
            <w:tcW w:w="1385" w:type="dxa"/>
            <w:vAlign w:val="bottom"/>
          </w:tcPr>
          <w:p w14:paraId="4AAC801A" w14:textId="3743EBFB" w:rsidR="00CF5827" w:rsidRPr="00FB7780" w:rsidRDefault="00CF5827" w:rsidP="00CF5827">
            <w:pPr>
              <w:pStyle w:val="acctmergecolhdg"/>
              <w:spacing w:line="240" w:lineRule="auto"/>
              <w:ind w:left="-83" w:right="-79" w:firstLine="4"/>
              <w:rPr>
                <w:b w:val="0"/>
                <w:bCs/>
                <w:szCs w:val="22"/>
              </w:rPr>
            </w:pPr>
            <w:r w:rsidRPr="00FB7780">
              <w:rPr>
                <w:b w:val="0"/>
                <w:bCs/>
                <w:szCs w:val="22"/>
              </w:rPr>
              <w:t>202</w:t>
            </w:r>
            <w:r w:rsidR="001F728A">
              <w:rPr>
                <w:b w:val="0"/>
                <w:bCs/>
                <w:szCs w:val="22"/>
              </w:rPr>
              <w:t>5</w:t>
            </w:r>
          </w:p>
        </w:tc>
      </w:tr>
      <w:tr w:rsidR="00CF5827" w:rsidRPr="00FB7780" w14:paraId="6AD30787" w14:textId="77777777" w:rsidTr="00575F19">
        <w:trPr>
          <w:cantSplit/>
          <w:tblHeader/>
        </w:trPr>
        <w:tc>
          <w:tcPr>
            <w:tcW w:w="3779" w:type="dxa"/>
            <w:vAlign w:val="bottom"/>
          </w:tcPr>
          <w:p w14:paraId="6B8861E2" w14:textId="77777777" w:rsidR="00CF5827" w:rsidRPr="00FB7780" w:rsidRDefault="00CF5827" w:rsidP="00CF5827">
            <w:pPr>
              <w:pStyle w:val="acctfourfigures"/>
              <w:tabs>
                <w:tab w:val="clear" w:pos="765"/>
              </w:tabs>
              <w:spacing w:line="240" w:lineRule="auto"/>
              <w:rPr>
                <w:b/>
                <w:bCs/>
                <w:i/>
                <w:iCs/>
                <w:szCs w:val="22"/>
              </w:rPr>
            </w:pPr>
          </w:p>
        </w:tc>
        <w:tc>
          <w:tcPr>
            <w:tcW w:w="5670" w:type="dxa"/>
            <w:gridSpan w:val="7"/>
            <w:vAlign w:val="bottom"/>
          </w:tcPr>
          <w:p w14:paraId="4545E69F" w14:textId="77777777" w:rsidR="00CF5827" w:rsidRDefault="00CF5827" w:rsidP="00CF5827">
            <w:pPr>
              <w:pStyle w:val="acctmergecolhdg"/>
              <w:spacing w:line="240" w:lineRule="auto"/>
              <w:ind w:left="-83" w:right="-79" w:firstLine="4"/>
              <w:rPr>
                <w:b w:val="0"/>
                <w:bCs/>
                <w:i/>
                <w:iCs/>
                <w:szCs w:val="22"/>
              </w:rPr>
            </w:pPr>
            <w:r w:rsidRPr="00FB7780">
              <w:rPr>
                <w:b w:val="0"/>
                <w:bCs/>
                <w:i/>
                <w:iCs/>
                <w:szCs w:val="22"/>
              </w:rPr>
              <w:t>(in thousand Baht)</w:t>
            </w:r>
          </w:p>
          <w:p w14:paraId="6A200E57" w14:textId="62327881" w:rsidR="00CF5827" w:rsidRPr="00FB7780" w:rsidRDefault="00CF5827" w:rsidP="00CF5827">
            <w:pPr>
              <w:pStyle w:val="acctmergecolhdg"/>
              <w:spacing w:line="240" w:lineRule="auto"/>
              <w:ind w:left="-83" w:right="-79" w:firstLine="4"/>
              <w:rPr>
                <w:b w:val="0"/>
                <w:bCs/>
                <w:i/>
                <w:iCs/>
                <w:szCs w:val="22"/>
              </w:rPr>
            </w:pPr>
          </w:p>
        </w:tc>
      </w:tr>
      <w:tr w:rsidR="00C15F3E" w:rsidRPr="00FB7780" w14:paraId="125B152C" w14:textId="77777777" w:rsidTr="00575F19">
        <w:trPr>
          <w:cantSplit/>
        </w:trPr>
        <w:tc>
          <w:tcPr>
            <w:tcW w:w="3779" w:type="dxa"/>
          </w:tcPr>
          <w:p w14:paraId="0AD9CFED" w14:textId="6EBF9F8E" w:rsidR="00C15F3E" w:rsidRPr="00FB7780" w:rsidRDefault="00C15F3E" w:rsidP="00C15F3E">
            <w:pPr>
              <w:spacing w:line="240" w:lineRule="auto"/>
              <w:rPr>
                <w:szCs w:val="22"/>
              </w:rPr>
            </w:pPr>
            <w:r w:rsidRPr="00FB7780">
              <w:rPr>
                <w:szCs w:val="22"/>
              </w:rPr>
              <w:t>Trade receivables</w:t>
            </w:r>
          </w:p>
        </w:tc>
        <w:tc>
          <w:tcPr>
            <w:tcW w:w="1260" w:type="dxa"/>
          </w:tcPr>
          <w:p w14:paraId="610A5E5C" w14:textId="2E4B8E7B" w:rsidR="00C15F3E" w:rsidRPr="004A3DF9" w:rsidRDefault="00C15F3E" w:rsidP="00C15F3E">
            <w:pPr>
              <w:pStyle w:val="acctfourfigures"/>
              <w:tabs>
                <w:tab w:val="clear" w:pos="765"/>
                <w:tab w:val="decimal" w:pos="731"/>
              </w:tabs>
              <w:spacing w:line="240" w:lineRule="auto"/>
              <w:ind w:left="-83" w:right="11" w:firstLine="4"/>
              <w:jc w:val="right"/>
            </w:pPr>
            <w:r w:rsidRPr="004A3DF9">
              <w:t>4,638,143</w:t>
            </w:r>
          </w:p>
        </w:tc>
        <w:tc>
          <w:tcPr>
            <w:tcW w:w="180" w:type="dxa"/>
          </w:tcPr>
          <w:p w14:paraId="65D2D027" w14:textId="77777777" w:rsidR="00C15F3E" w:rsidRPr="009974F1" w:rsidRDefault="00C15F3E" w:rsidP="00C15F3E">
            <w:pPr>
              <w:pStyle w:val="acctfourfigures"/>
              <w:tabs>
                <w:tab w:val="clear" w:pos="765"/>
                <w:tab w:val="decimal" w:pos="731"/>
              </w:tabs>
              <w:spacing w:line="240" w:lineRule="auto"/>
              <w:ind w:left="-83" w:right="11" w:firstLine="4"/>
              <w:rPr>
                <w:szCs w:val="22"/>
              </w:rPr>
            </w:pPr>
          </w:p>
        </w:tc>
        <w:tc>
          <w:tcPr>
            <w:tcW w:w="1260" w:type="dxa"/>
          </w:tcPr>
          <w:p w14:paraId="6388551D" w14:textId="57249E42" w:rsidR="00C15F3E" w:rsidRPr="009974F1" w:rsidRDefault="00C15F3E" w:rsidP="00C15F3E">
            <w:pPr>
              <w:pStyle w:val="acctfourfigures"/>
              <w:tabs>
                <w:tab w:val="clear" w:pos="765"/>
                <w:tab w:val="decimal" w:pos="731"/>
              </w:tabs>
              <w:spacing w:line="240" w:lineRule="auto"/>
              <w:ind w:left="-83" w:right="11" w:firstLine="4"/>
              <w:jc w:val="right"/>
              <w:rPr>
                <w:szCs w:val="22"/>
              </w:rPr>
            </w:pPr>
            <w:r w:rsidRPr="00E3278D">
              <w:t>3,480,941</w:t>
            </w:r>
          </w:p>
        </w:tc>
        <w:tc>
          <w:tcPr>
            <w:tcW w:w="180" w:type="dxa"/>
          </w:tcPr>
          <w:p w14:paraId="0036176D" w14:textId="77777777" w:rsidR="00C15F3E" w:rsidRPr="009974F1" w:rsidRDefault="00C15F3E" w:rsidP="00C15F3E">
            <w:pPr>
              <w:pStyle w:val="acctfourfigures"/>
              <w:tabs>
                <w:tab w:val="clear" w:pos="765"/>
                <w:tab w:val="decimal" w:pos="731"/>
              </w:tabs>
              <w:spacing w:line="240" w:lineRule="auto"/>
              <w:ind w:left="-79" w:right="-72"/>
              <w:rPr>
                <w:szCs w:val="22"/>
              </w:rPr>
            </w:pPr>
          </w:p>
        </w:tc>
        <w:tc>
          <w:tcPr>
            <w:tcW w:w="1225" w:type="dxa"/>
          </w:tcPr>
          <w:p w14:paraId="362D5490" w14:textId="5C80C3D7" w:rsidR="00C15F3E" w:rsidRPr="004A3DF9" w:rsidRDefault="00C15F3E" w:rsidP="004A3DF9">
            <w:pPr>
              <w:pStyle w:val="acctfourfigures"/>
              <w:tabs>
                <w:tab w:val="clear" w:pos="765"/>
                <w:tab w:val="decimal" w:pos="731"/>
              </w:tabs>
              <w:spacing w:line="240" w:lineRule="auto"/>
              <w:ind w:left="-83" w:right="11" w:firstLine="4"/>
              <w:jc w:val="right"/>
            </w:pPr>
            <w:r w:rsidRPr="004A3DF9">
              <w:t>3,427,807</w:t>
            </w:r>
          </w:p>
        </w:tc>
        <w:tc>
          <w:tcPr>
            <w:tcW w:w="180" w:type="dxa"/>
          </w:tcPr>
          <w:p w14:paraId="0411F95A" w14:textId="77777777" w:rsidR="00C15F3E" w:rsidRPr="009974F1" w:rsidRDefault="00C15F3E" w:rsidP="00C15F3E">
            <w:pPr>
              <w:pStyle w:val="acctfourfigures"/>
              <w:spacing w:line="240" w:lineRule="auto"/>
              <w:rPr>
                <w:szCs w:val="22"/>
              </w:rPr>
            </w:pPr>
          </w:p>
        </w:tc>
        <w:tc>
          <w:tcPr>
            <w:tcW w:w="1385" w:type="dxa"/>
          </w:tcPr>
          <w:p w14:paraId="409795D0" w14:textId="28B7BC8A" w:rsidR="00C15F3E" w:rsidRPr="009974F1" w:rsidRDefault="00C15F3E" w:rsidP="00C15F3E">
            <w:pPr>
              <w:pStyle w:val="acctfourfigures"/>
              <w:tabs>
                <w:tab w:val="clear" w:pos="765"/>
                <w:tab w:val="decimal" w:pos="731"/>
              </w:tabs>
              <w:spacing w:line="240" w:lineRule="auto"/>
              <w:ind w:right="11"/>
              <w:jc w:val="right"/>
              <w:rPr>
                <w:szCs w:val="22"/>
              </w:rPr>
            </w:pPr>
            <w:r w:rsidRPr="002307EB">
              <w:t>2,623,833</w:t>
            </w:r>
          </w:p>
        </w:tc>
      </w:tr>
      <w:tr w:rsidR="00C15F3E" w:rsidRPr="00FB7780" w14:paraId="7A485B47" w14:textId="77777777" w:rsidTr="00575F19">
        <w:trPr>
          <w:cantSplit/>
        </w:trPr>
        <w:tc>
          <w:tcPr>
            <w:tcW w:w="3779" w:type="dxa"/>
          </w:tcPr>
          <w:p w14:paraId="4B47ECD6" w14:textId="5B579392" w:rsidR="00C15F3E" w:rsidRPr="00FB7780" w:rsidRDefault="00C15F3E" w:rsidP="00C15F3E">
            <w:pPr>
              <w:spacing w:line="240" w:lineRule="auto"/>
              <w:rPr>
                <w:szCs w:val="22"/>
              </w:rPr>
            </w:pPr>
            <w:r w:rsidRPr="00E90EF6">
              <w:rPr>
                <w:i/>
                <w:iCs/>
                <w:szCs w:val="22"/>
              </w:rPr>
              <w:t>Less</w:t>
            </w:r>
            <w:r w:rsidRPr="00FB7780">
              <w:rPr>
                <w:szCs w:val="22"/>
              </w:rPr>
              <w:t xml:space="preserve"> </w:t>
            </w:r>
            <w:r>
              <w:rPr>
                <w:rFonts w:cs="Angsana New"/>
                <w:szCs w:val="28"/>
                <w:lang w:val="en-US" w:bidi="th-TH"/>
              </w:rPr>
              <w:t>l</w:t>
            </w:r>
            <w:proofErr w:type="spellStart"/>
            <w:r w:rsidRPr="00FB7780">
              <w:rPr>
                <w:szCs w:val="22"/>
              </w:rPr>
              <w:t>oss</w:t>
            </w:r>
            <w:proofErr w:type="spellEnd"/>
            <w:r w:rsidRPr="00FB7780">
              <w:rPr>
                <w:szCs w:val="22"/>
              </w:rPr>
              <w:t xml:space="preserve"> allowance for trade receivables</w:t>
            </w:r>
          </w:p>
        </w:tc>
        <w:tc>
          <w:tcPr>
            <w:tcW w:w="1260" w:type="dxa"/>
            <w:tcBorders>
              <w:bottom w:val="single" w:sz="4" w:space="0" w:color="auto"/>
            </w:tcBorders>
          </w:tcPr>
          <w:p w14:paraId="21559BE5" w14:textId="23A5DD8D" w:rsidR="00C15F3E" w:rsidRPr="004A3DF9" w:rsidRDefault="00C15F3E" w:rsidP="004A3DF9">
            <w:pPr>
              <w:pStyle w:val="acctfourfigures"/>
              <w:tabs>
                <w:tab w:val="clear" w:pos="765"/>
                <w:tab w:val="decimal" w:pos="731"/>
              </w:tabs>
              <w:spacing w:line="240" w:lineRule="auto"/>
              <w:ind w:left="-83" w:right="-72" w:firstLine="4"/>
              <w:jc w:val="right"/>
            </w:pPr>
            <w:r w:rsidRPr="004A3DF9">
              <w:t>(14,250)</w:t>
            </w:r>
          </w:p>
        </w:tc>
        <w:tc>
          <w:tcPr>
            <w:tcW w:w="180" w:type="dxa"/>
          </w:tcPr>
          <w:p w14:paraId="6C4A64F9" w14:textId="77777777" w:rsidR="00C15F3E" w:rsidRPr="009974F1" w:rsidRDefault="00C15F3E" w:rsidP="00C15F3E">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7D109AEA" w14:textId="502B83A4" w:rsidR="00C15F3E" w:rsidRPr="009974F1" w:rsidRDefault="00C15F3E" w:rsidP="00C15F3E">
            <w:pPr>
              <w:pStyle w:val="acctfourfigures"/>
              <w:tabs>
                <w:tab w:val="clear" w:pos="765"/>
                <w:tab w:val="decimal" w:pos="731"/>
              </w:tabs>
              <w:spacing w:line="240" w:lineRule="auto"/>
              <w:ind w:left="-83" w:right="-72" w:firstLine="4"/>
              <w:jc w:val="right"/>
              <w:rPr>
                <w:szCs w:val="22"/>
              </w:rPr>
            </w:pPr>
            <w:r w:rsidRPr="00E3278D">
              <w:t>(10,894)</w:t>
            </w:r>
          </w:p>
        </w:tc>
        <w:tc>
          <w:tcPr>
            <w:tcW w:w="180" w:type="dxa"/>
          </w:tcPr>
          <w:p w14:paraId="011409F5" w14:textId="77777777" w:rsidR="00C15F3E" w:rsidRPr="009974F1" w:rsidRDefault="00C15F3E" w:rsidP="00C15F3E">
            <w:pPr>
              <w:pStyle w:val="acctfourfigures"/>
              <w:tabs>
                <w:tab w:val="clear" w:pos="765"/>
                <w:tab w:val="decimal" w:pos="731"/>
              </w:tabs>
              <w:spacing w:line="240" w:lineRule="auto"/>
              <w:ind w:left="-79" w:right="-72"/>
              <w:rPr>
                <w:szCs w:val="22"/>
              </w:rPr>
            </w:pPr>
          </w:p>
        </w:tc>
        <w:tc>
          <w:tcPr>
            <w:tcW w:w="1225" w:type="dxa"/>
            <w:tcBorders>
              <w:bottom w:val="single" w:sz="4" w:space="0" w:color="auto"/>
            </w:tcBorders>
          </w:tcPr>
          <w:p w14:paraId="78CEB4B9" w14:textId="52E5F335" w:rsidR="00C15F3E" w:rsidRPr="004A3DF9" w:rsidRDefault="00C15F3E" w:rsidP="004A3DF9">
            <w:pPr>
              <w:pStyle w:val="acctfourfigures"/>
              <w:tabs>
                <w:tab w:val="clear" w:pos="765"/>
                <w:tab w:val="decimal" w:pos="731"/>
              </w:tabs>
              <w:spacing w:line="240" w:lineRule="auto"/>
              <w:ind w:left="-83" w:right="11" w:firstLine="4"/>
              <w:jc w:val="right"/>
            </w:pPr>
            <w:r w:rsidRPr="004A3DF9">
              <w:t>-</w:t>
            </w:r>
          </w:p>
        </w:tc>
        <w:tc>
          <w:tcPr>
            <w:tcW w:w="180" w:type="dxa"/>
          </w:tcPr>
          <w:p w14:paraId="2CF80A4E" w14:textId="77777777" w:rsidR="00C15F3E" w:rsidRPr="009974F1" w:rsidRDefault="00C15F3E" w:rsidP="00C15F3E">
            <w:pPr>
              <w:pStyle w:val="acctfourfigures"/>
              <w:spacing w:line="240" w:lineRule="auto"/>
              <w:rPr>
                <w:szCs w:val="22"/>
              </w:rPr>
            </w:pPr>
          </w:p>
        </w:tc>
        <w:tc>
          <w:tcPr>
            <w:tcW w:w="1385" w:type="dxa"/>
            <w:tcBorders>
              <w:bottom w:val="single" w:sz="4" w:space="0" w:color="auto"/>
            </w:tcBorders>
          </w:tcPr>
          <w:p w14:paraId="42B02355" w14:textId="54D2ADE5" w:rsidR="00C15F3E" w:rsidRPr="009974F1" w:rsidRDefault="00C15F3E" w:rsidP="00C15F3E">
            <w:pPr>
              <w:pStyle w:val="acctfourfigures"/>
              <w:tabs>
                <w:tab w:val="clear" w:pos="765"/>
                <w:tab w:val="decimal" w:pos="731"/>
              </w:tabs>
              <w:spacing w:line="240" w:lineRule="auto"/>
              <w:ind w:right="12"/>
              <w:jc w:val="right"/>
              <w:rPr>
                <w:szCs w:val="22"/>
              </w:rPr>
            </w:pPr>
            <w:r w:rsidRPr="002307EB">
              <w:t>-</w:t>
            </w:r>
          </w:p>
        </w:tc>
      </w:tr>
      <w:tr w:rsidR="00C15F3E" w:rsidRPr="00FB7780" w14:paraId="0FF0C67F" w14:textId="77777777" w:rsidTr="00575F19">
        <w:trPr>
          <w:cantSplit/>
        </w:trPr>
        <w:tc>
          <w:tcPr>
            <w:tcW w:w="3779" w:type="dxa"/>
          </w:tcPr>
          <w:p w14:paraId="44E2A61C" w14:textId="5BB9F967" w:rsidR="00C15F3E" w:rsidRPr="00FB7780" w:rsidRDefault="00C15F3E" w:rsidP="00C15F3E">
            <w:pPr>
              <w:spacing w:line="240" w:lineRule="auto"/>
              <w:rPr>
                <w:szCs w:val="22"/>
              </w:rPr>
            </w:pPr>
            <w:r w:rsidRPr="00FB7780">
              <w:rPr>
                <w:szCs w:val="22"/>
              </w:rPr>
              <w:t>Trade receivables</w:t>
            </w:r>
            <w:r>
              <w:rPr>
                <w:szCs w:val="22"/>
              </w:rPr>
              <w:t>, net</w:t>
            </w:r>
          </w:p>
        </w:tc>
        <w:tc>
          <w:tcPr>
            <w:tcW w:w="1260" w:type="dxa"/>
            <w:tcBorders>
              <w:top w:val="single" w:sz="4" w:space="0" w:color="auto"/>
            </w:tcBorders>
          </w:tcPr>
          <w:p w14:paraId="460B48A1" w14:textId="612BE08A" w:rsidR="00C15F3E" w:rsidRPr="004A3DF9" w:rsidRDefault="00C15F3E" w:rsidP="00C15F3E">
            <w:pPr>
              <w:pStyle w:val="acctfourfigures"/>
              <w:tabs>
                <w:tab w:val="clear" w:pos="765"/>
                <w:tab w:val="decimal" w:pos="731"/>
              </w:tabs>
              <w:spacing w:line="240" w:lineRule="auto"/>
              <w:ind w:left="-83" w:right="11" w:firstLine="4"/>
              <w:jc w:val="right"/>
            </w:pPr>
            <w:r w:rsidRPr="004A3DF9">
              <w:t>4,623,893</w:t>
            </w:r>
          </w:p>
        </w:tc>
        <w:tc>
          <w:tcPr>
            <w:tcW w:w="180" w:type="dxa"/>
          </w:tcPr>
          <w:p w14:paraId="39EE14C4" w14:textId="77777777" w:rsidR="00C15F3E" w:rsidRPr="009974F1" w:rsidRDefault="00C15F3E" w:rsidP="00C15F3E">
            <w:pPr>
              <w:pStyle w:val="acctfourfigures"/>
              <w:tabs>
                <w:tab w:val="clear" w:pos="765"/>
                <w:tab w:val="decimal" w:pos="731"/>
              </w:tabs>
              <w:spacing w:line="240" w:lineRule="auto"/>
              <w:ind w:left="-83" w:right="11" w:firstLine="4"/>
              <w:rPr>
                <w:szCs w:val="22"/>
              </w:rPr>
            </w:pPr>
          </w:p>
        </w:tc>
        <w:tc>
          <w:tcPr>
            <w:tcW w:w="1260" w:type="dxa"/>
            <w:tcBorders>
              <w:top w:val="single" w:sz="4" w:space="0" w:color="auto"/>
            </w:tcBorders>
          </w:tcPr>
          <w:p w14:paraId="7D9F7998" w14:textId="344D7AB4" w:rsidR="00C15F3E" w:rsidRPr="009974F1" w:rsidRDefault="00C15F3E" w:rsidP="00C15F3E">
            <w:pPr>
              <w:pStyle w:val="acctfourfigures"/>
              <w:tabs>
                <w:tab w:val="clear" w:pos="765"/>
                <w:tab w:val="decimal" w:pos="731"/>
              </w:tabs>
              <w:spacing w:line="240" w:lineRule="auto"/>
              <w:ind w:left="-83" w:firstLine="4"/>
              <w:jc w:val="right"/>
              <w:rPr>
                <w:szCs w:val="22"/>
              </w:rPr>
            </w:pPr>
            <w:r w:rsidRPr="00E3278D">
              <w:t>3,470,047</w:t>
            </w:r>
          </w:p>
        </w:tc>
        <w:tc>
          <w:tcPr>
            <w:tcW w:w="180" w:type="dxa"/>
          </w:tcPr>
          <w:p w14:paraId="6A08A69D" w14:textId="77777777" w:rsidR="00C15F3E" w:rsidRPr="009974F1" w:rsidRDefault="00C15F3E" w:rsidP="00C15F3E">
            <w:pPr>
              <w:pStyle w:val="acctfourfigures"/>
              <w:tabs>
                <w:tab w:val="clear" w:pos="765"/>
                <w:tab w:val="decimal" w:pos="731"/>
              </w:tabs>
              <w:spacing w:line="240" w:lineRule="auto"/>
              <w:ind w:left="-79" w:right="-72"/>
              <w:rPr>
                <w:szCs w:val="22"/>
              </w:rPr>
            </w:pPr>
          </w:p>
        </w:tc>
        <w:tc>
          <w:tcPr>
            <w:tcW w:w="1225" w:type="dxa"/>
            <w:tcBorders>
              <w:top w:val="single" w:sz="4" w:space="0" w:color="auto"/>
            </w:tcBorders>
          </w:tcPr>
          <w:p w14:paraId="68ECD28A" w14:textId="22DD875C" w:rsidR="00C15F3E" w:rsidRPr="004A3DF9" w:rsidRDefault="00C15F3E" w:rsidP="004A3DF9">
            <w:pPr>
              <w:pStyle w:val="acctfourfigures"/>
              <w:tabs>
                <w:tab w:val="clear" w:pos="765"/>
                <w:tab w:val="decimal" w:pos="731"/>
              </w:tabs>
              <w:spacing w:line="240" w:lineRule="auto"/>
              <w:ind w:left="-83" w:right="11" w:firstLine="4"/>
              <w:jc w:val="right"/>
            </w:pPr>
            <w:r w:rsidRPr="004A3DF9">
              <w:t>3,427,807</w:t>
            </w:r>
          </w:p>
        </w:tc>
        <w:tc>
          <w:tcPr>
            <w:tcW w:w="180" w:type="dxa"/>
          </w:tcPr>
          <w:p w14:paraId="6055DB7C" w14:textId="77777777" w:rsidR="00C15F3E" w:rsidRPr="009974F1" w:rsidRDefault="00C15F3E" w:rsidP="00C15F3E">
            <w:pPr>
              <w:pStyle w:val="acctfourfigures"/>
              <w:spacing w:line="240" w:lineRule="auto"/>
              <w:rPr>
                <w:szCs w:val="22"/>
              </w:rPr>
            </w:pPr>
          </w:p>
        </w:tc>
        <w:tc>
          <w:tcPr>
            <w:tcW w:w="1385" w:type="dxa"/>
            <w:tcBorders>
              <w:top w:val="single" w:sz="4" w:space="0" w:color="auto"/>
            </w:tcBorders>
          </w:tcPr>
          <w:p w14:paraId="58D21EB4" w14:textId="2CC5EE99" w:rsidR="00C15F3E" w:rsidRPr="009974F1" w:rsidRDefault="00C15F3E" w:rsidP="00C15F3E">
            <w:pPr>
              <w:pStyle w:val="acctfourfigures"/>
              <w:tabs>
                <w:tab w:val="clear" w:pos="765"/>
                <w:tab w:val="decimal" w:pos="731"/>
              </w:tabs>
              <w:spacing w:line="240" w:lineRule="auto"/>
              <w:ind w:right="11"/>
              <w:jc w:val="right"/>
              <w:rPr>
                <w:szCs w:val="22"/>
              </w:rPr>
            </w:pPr>
            <w:r w:rsidRPr="002307EB">
              <w:t>2,623,833</w:t>
            </w:r>
          </w:p>
        </w:tc>
      </w:tr>
      <w:tr w:rsidR="00C15F3E" w:rsidRPr="00FB7780" w14:paraId="791DD7B8" w14:textId="77777777" w:rsidTr="00575F19">
        <w:trPr>
          <w:cantSplit/>
        </w:trPr>
        <w:tc>
          <w:tcPr>
            <w:tcW w:w="3779" w:type="dxa"/>
          </w:tcPr>
          <w:p w14:paraId="6DEA1387" w14:textId="5774D584" w:rsidR="00C15F3E" w:rsidRPr="00FB7780" w:rsidRDefault="00C15F3E" w:rsidP="00C15F3E">
            <w:pPr>
              <w:spacing w:line="240" w:lineRule="auto"/>
              <w:rPr>
                <w:szCs w:val="22"/>
              </w:rPr>
            </w:pPr>
            <w:r w:rsidRPr="00FB7780">
              <w:rPr>
                <w:szCs w:val="22"/>
              </w:rPr>
              <w:t>Other</w:t>
            </w:r>
            <w:r>
              <w:rPr>
                <w:szCs w:val="22"/>
              </w:rPr>
              <w:t xml:space="preserve"> receivables</w:t>
            </w:r>
          </w:p>
        </w:tc>
        <w:tc>
          <w:tcPr>
            <w:tcW w:w="1260" w:type="dxa"/>
          </w:tcPr>
          <w:p w14:paraId="47FC1C8D" w14:textId="6B51F54F" w:rsidR="00C15F3E" w:rsidRPr="004A3DF9" w:rsidRDefault="00C15F3E" w:rsidP="00C15F3E">
            <w:pPr>
              <w:pStyle w:val="acctfourfigures"/>
              <w:tabs>
                <w:tab w:val="clear" w:pos="765"/>
                <w:tab w:val="decimal" w:pos="731"/>
              </w:tabs>
              <w:spacing w:line="240" w:lineRule="auto"/>
              <w:ind w:left="-83" w:right="11" w:firstLine="4"/>
              <w:jc w:val="right"/>
            </w:pPr>
            <w:r w:rsidRPr="004A3DF9">
              <w:t>354,640</w:t>
            </w:r>
          </w:p>
        </w:tc>
        <w:tc>
          <w:tcPr>
            <w:tcW w:w="180" w:type="dxa"/>
          </w:tcPr>
          <w:p w14:paraId="2DE02677" w14:textId="77777777" w:rsidR="00C15F3E" w:rsidRPr="009974F1" w:rsidRDefault="00C15F3E" w:rsidP="00C15F3E">
            <w:pPr>
              <w:pStyle w:val="acctfourfigures"/>
              <w:tabs>
                <w:tab w:val="clear" w:pos="765"/>
                <w:tab w:val="decimal" w:pos="731"/>
              </w:tabs>
              <w:spacing w:line="240" w:lineRule="auto"/>
              <w:ind w:left="-83" w:right="11" w:firstLine="4"/>
              <w:rPr>
                <w:szCs w:val="22"/>
              </w:rPr>
            </w:pPr>
          </w:p>
        </w:tc>
        <w:tc>
          <w:tcPr>
            <w:tcW w:w="1260" w:type="dxa"/>
          </w:tcPr>
          <w:p w14:paraId="0B306386" w14:textId="1D79EFCD" w:rsidR="00C15F3E" w:rsidRPr="009974F1" w:rsidRDefault="00C15F3E" w:rsidP="00C15F3E">
            <w:pPr>
              <w:pStyle w:val="acctfourfigures"/>
              <w:tabs>
                <w:tab w:val="clear" w:pos="765"/>
                <w:tab w:val="decimal" w:pos="731"/>
              </w:tabs>
              <w:spacing w:line="240" w:lineRule="auto"/>
              <w:ind w:left="-83" w:right="11" w:firstLine="4"/>
              <w:jc w:val="right"/>
              <w:rPr>
                <w:szCs w:val="22"/>
              </w:rPr>
            </w:pPr>
            <w:r w:rsidRPr="00E3278D">
              <w:t>295,920</w:t>
            </w:r>
          </w:p>
        </w:tc>
        <w:tc>
          <w:tcPr>
            <w:tcW w:w="180" w:type="dxa"/>
          </w:tcPr>
          <w:p w14:paraId="5A66B94F" w14:textId="77777777" w:rsidR="00C15F3E" w:rsidRPr="009974F1" w:rsidRDefault="00C15F3E" w:rsidP="00C15F3E">
            <w:pPr>
              <w:pStyle w:val="acctfourfigures"/>
              <w:tabs>
                <w:tab w:val="clear" w:pos="765"/>
                <w:tab w:val="decimal" w:pos="731"/>
              </w:tabs>
              <w:spacing w:line="240" w:lineRule="auto"/>
              <w:ind w:left="-79" w:right="-72"/>
              <w:rPr>
                <w:szCs w:val="22"/>
              </w:rPr>
            </w:pPr>
          </w:p>
        </w:tc>
        <w:tc>
          <w:tcPr>
            <w:tcW w:w="1225" w:type="dxa"/>
          </w:tcPr>
          <w:p w14:paraId="31DFFD4B" w14:textId="279EAAAB" w:rsidR="00C15F3E" w:rsidRPr="004A3DF9" w:rsidRDefault="00C15F3E" w:rsidP="004A3DF9">
            <w:pPr>
              <w:pStyle w:val="acctfourfigures"/>
              <w:tabs>
                <w:tab w:val="clear" w:pos="765"/>
                <w:tab w:val="decimal" w:pos="731"/>
              </w:tabs>
              <w:spacing w:line="240" w:lineRule="auto"/>
              <w:ind w:left="-83" w:right="11" w:firstLine="4"/>
              <w:jc w:val="right"/>
            </w:pPr>
            <w:r w:rsidRPr="004A3DF9">
              <w:t>420,710</w:t>
            </w:r>
          </w:p>
        </w:tc>
        <w:tc>
          <w:tcPr>
            <w:tcW w:w="180" w:type="dxa"/>
          </w:tcPr>
          <w:p w14:paraId="7904E7CE" w14:textId="77777777" w:rsidR="00C15F3E" w:rsidRPr="009974F1" w:rsidRDefault="00C15F3E" w:rsidP="00C15F3E">
            <w:pPr>
              <w:pStyle w:val="acctfourfigures"/>
              <w:spacing w:line="240" w:lineRule="auto"/>
              <w:rPr>
                <w:szCs w:val="22"/>
              </w:rPr>
            </w:pPr>
          </w:p>
        </w:tc>
        <w:tc>
          <w:tcPr>
            <w:tcW w:w="1385" w:type="dxa"/>
          </w:tcPr>
          <w:p w14:paraId="4C3DC791" w14:textId="69B2034C" w:rsidR="00C15F3E" w:rsidRPr="009974F1" w:rsidRDefault="00C15F3E" w:rsidP="00C15F3E">
            <w:pPr>
              <w:pStyle w:val="acctfourfigures"/>
              <w:tabs>
                <w:tab w:val="clear" w:pos="765"/>
                <w:tab w:val="decimal" w:pos="731"/>
              </w:tabs>
              <w:spacing w:line="240" w:lineRule="auto"/>
              <w:ind w:right="11"/>
              <w:jc w:val="right"/>
              <w:rPr>
                <w:szCs w:val="22"/>
              </w:rPr>
            </w:pPr>
            <w:r w:rsidRPr="002307EB">
              <w:t>302,299</w:t>
            </w:r>
          </w:p>
        </w:tc>
      </w:tr>
      <w:tr w:rsidR="00C15F3E" w:rsidRPr="00FB7780" w14:paraId="029828DE" w14:textId="77777777" w:rsidTr="00824448">
        <w:trPr>
          <w:cantSplit/>
        </w:trPr>
        <w:tc>
          <w:tcPr>
            <w:tcW w:w="3779" w:type="dxa"/>
          </w:tcPr>
          <w:p w14:paraId="0D271D05" w14:textId="0AD534A4" w:rsidR="00C15F3E" w:rsidRPr="00FB7780" w:rsidRDefault="00C15F3E" w:rsidP="00C15F3E">
            <w:pPr>
              <w:tabs>
                <w:tab w:val="left" w:pos="252"/>
              </w:tabs>
              <w:ind w:right="-43"/>
              <w:rPr>
                <w:b/>
                <w:bCs/>
                <w:szCs w:val="22"/>
              </w:rPr>
            </w:pPr>
            <w:r w:rsidRPr="00F951D5">
              <w:rPr>
                <w:b/>
                <w:bCs/>
                <w:szCs w:val="22"/>
              </w:rPr>
              <w:t>Total trade and other receivables,</w:t>
            </w:r>
            <w:r>
              <w:rPr>
                <w:b/>
                <w:bCs/>
                <w:szCs w:val="22"/>
              </w:rPr>
              <w:t xml:space="preserve"> net</w:t>
            </w:r>
          </w:p>
        </w:tc>
        <w:tc>
          <w:tcPr>
            <w:tcW w:w="1260" w:type="dxa"/>
            <w:tcBorders>
              <w:top w:val="single" w:sz="4" w:space="0" w:color="auto"/>
              <w:left w:val="nil"/>
              <w:bottom w:val="double" w:sz="4" w:space="0" w:color="auto"/>
              <w:right w:val="nil"/>
            </w:tcBorders>
          </w:tcPr>
          <w:p w14:paraId="3090EF55" w14:textId="5FB57D35" w:rsidR="00C15F3E" w:rsidRPr="001F728A" w:rsidRDefault="00C15F3E" w:rsidP="00C15F3E">
            <w:pPr>
              <w:pStyle w:val="acctfourfigures"/>
              <w:tabs>
                <w:tab w:val="clear" w:pos="765"/>
                <w:tab w:val="decimal" w:pos="731"/>
              </w:tabs>
              <w:spacing w:line="240" w:lineRule="auto"/>
              <w:ind w:left="-83" w:right="11" w:firstLine="4"/>
              <w:jc w:val="right"/>
              <w:rPr>
                <w:b/>
                <w:bCs/>
                <w:szCs w:val="22"/>
              </w:rPr>
            </w:pPr>
            <w:r>
              <w:rPr>
                <w:b/>
                <w:bCs/>
                <w:szCs w:val="22"/>
              </w:rPr>
              <w:t>4,978,533</w:t>
            </w:r>
          </w:p>
        </w:tc>
        <w:tc>
          <w:tcPr>
            <w:tcW w:w="180" w:type="dxa"/>
          </w:tcPr>
          <w:p w14:paraId="433A514B" w14:textId="77777777" w:rsidR="00C15F3E" w:rsidRPr="001F728A" w:rsidRDefault="00C15F3E" w:rsidP="00C15F3E">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2F4D73AD" w14:textId="35008E67" w:rsidR="00C15F3E" w:rsidRPr="001F728A" w:rsidRDefault="00C15F3E" w:rsidP="00C15F3E">
            <w:pPr>
              <w:pStyle w:val="acctfourfigures"/>
              <w:tabs>
                <w:tab w:val="clear" w:pos="765"/>
                <w:tab w:val="decimal" w:pos="731"/>
              </w:tabs>
              <w:spacing w:line="240" w:lineRule="auto"/>
              <w:ind w:left="-83" w:right="11" w:firstLine="4"/>
              <w:jc w:val="right"/>
              <w:rPr>
                <w:b/>
                <w:bCs/>
                <w:szCs w:val="22"/>
              </w:rPr>
            </w:pPr>
            <w:r w:rsidRPr="00320A9E">
              <w:rPr>
                <w:b/>
                <w:bCs/>
              </w:rPr>
              <w:t>3,765,967</w:t>
            </w:r>
          </w:p>
        </w:tc>
        <w:tc>
          <w:tcPr>
            <w:tcW w:w="180" w:type="dxa"/>
          </w:tcPr>
          <w:p w14:paraId="495B8DFC" w14:textId="77777777" w:rsidR="00C15F3E" w:rsidRPr="001F728A" w:rsidRDefault="00C15F3E" w:rsidP="00C15F3E">
            <w:pPr>
              <w:pStyle w:val="acctfourfigures"/>
              <w:tabs>
                <w:tab w:val="clear" w:pos="765"/>
                <w:tab w:val="decimal" w:pos="731"/>
              </w:tabs>
              <w:spacing w:line="240" w:lineRule="auto"/>
              <w:ind w:left="-79" w:right="-72"/>
              <w:rPr>
                <w:b/>
                <w:bCs/>
                <w:szCs w:val="22"/>
              </w:rPr>
            </w:pPr>
          </w:p>
        </w:tc>
        <w:tc>
          <w:tcPr>
            <w:tcW w:w="1225" w:type="dxa"/>
            <w:tcBorders>
              <w:top w:val="single" w:sz="4" w:space="0" w:color="auto"/>
              <w:left w:val="nil"/>
              <w:bottom w:val="double" w:sz="4" w:space="0" w:color="auto"/>
              <w:right w:val="nil"/>
            </w:tcBorders>
          </w:tcPr>
          <w:p w14:paraId="5862EA17" w14:textId="405803F0" w:rsidR="00C15F3E" w:rsidRPr="001F728A" w:rsidRDefault="00C15F3E" w:rsidP="00C15F3E">
            <w:pPr>
              <w:pStyle w:val="acctfourfigures"/>
              <w:tabs>
                <w:tab w:val="clear" w:pos="765"/>
                <w:tab w:val="decimal" w:pos="731"/>
              </w:tabs>
              <w:spacing w:line="240" w:lineRule="auto"/>
              <w:ind w:right="11"/>
              <w:jc w:val="right"/>
              <w:rPr>
                <w:b/>
                <w:bCs/>
                <w:szCs w:val="22"/>
              </w:rPr>
            </w:pPr>
            <w:r>
              <w:rPr>
                <w:b/>
                <w:bCs/>
                <w:szCs w:val="22"/>
              </w:rPr>
              <w:t>3,848,517</w:t>
            </w:r>
          </w:p>
        </w:tc>
        <w:tc>
          <w:tcPr>
            <w:tcW w:w="180" w:type="dxa"/>
          </w:tcPr>
          <w:p w14:paraId="65BB639F" w14:textId="77777777" w:rsidR="00C15F3E" w:rsidRPr="001F728A" w:rsidRDefault="00C15F3E" w:rsidP="00C15F3E">
            <w:pPr>
              <w:pStyle w:val="acctfourfigures"/>
              <w:spacing w:line="240" w:lineRule="auto"/>
              <w:rPr>
                <w:b/>
                <w:bCs/>
                <w:szCs w:val="22"/>
              </w:rPr>
            </w:pPr>
          </w:p>
        </w:tc>
        <w:tc>
          <w:tcPr>
            <w:tcW w:w="1385" w:type="dxa"/>
            <w:tcBorders>
              <w:top w:val="single" w:sz="4" w:space="0" w:color="auto"/>
              <w:bottom w:val="double" w:sz="4" w:space="0" w:color="auto"/>
            </w:tcBorders>
          </w:tcPr>
          <w:p w14:paraId="60E9C0D9" w14:textId="1EC680AB" w:rsidR="00C15F3E" w:rsidRPr="001F728A" w:rsidRDefault="00C15F3E" w:rsidP="00C15F3E">
            <w:pPr>
              <w:pStyle w:val="acctfourfigures"/>
              <w:tabs>
                <w:tab w:val="clear" w:pos="765"/>
                <w:tab w:val="decimal" w:pos="731"/>
              </w:tabs>
              <w:spacing w:line="240" w:lineRule="auto"/>
              <w:ind w:right="11"/>
              <w:jc w:val="right"/>
              <w:rPr>
                <w:b/>
                <w:bCs/>
                <w:szCs w:val="22"/>
              </w:rPr>
            </w:pPr>
            <w:r w:rsidRPr="00320A9E">
              <w:rPr>
                <w:b/>
                <w:bCs/>
              </w:rPr>
              <w:t>2,926,132</w:t>
            </w:r>
          </w:p>
        </w:tc>
      </w:tr>
    </w:tbl>
    <w:p w14:paraId="6E980E50" w14:textId="77777777" w:rsidR="002E1D33" w:rsidRPr="001225EB" w:rsidRDefault="002E1D33" w:rsidP="009437D2">
      <w:pPr>
        <w:pStyle w:val="BodyText"/>
        <w:spacing w:after="0" w:line="240" w:lineRule="auto"/>
        <w:ind w:left="540"/>
        <w:jc w:val="thaiDistribute"/>
        <w:rPr>
          <w:rFonts w:cstheme="minorBidi"/>
          <w:sz w:val="20"/>
          <w:lang w:bidi="th-TH"/>
        </w:rPr>
      </w:pPr>
    </w:p>
    <w:p w14:paraId="0B986103" w14:textId="160035A3" w:rsidR="009437D2" w:rsidRDefault="00FB7780" w:rsidP="009437D2">
      <w:pPr>
        <w:pStyle w:val="BodyText"/>
        <w:spacing w:after="0" w:line="240" w:lineRule="auto"/>
        <w:ind w:left="540"/>
        <w:jc w:val="thaiDistribute"/>
        <w:rPr>
          <w:szCs w:val="22"/>
        </w:rPr>
      </w:pPr>
      <w:r w:rsidRPr="00C424CC">
        <w:rPr>
          <w:szCs w:val="22"/>
        </w:rPr>
        <w:t>Trade receivables can be analysed by aging as follows:</w:t>
      </w:r>
    </w:p>
    <w:p w14:paraId="2116709B" w14:textId="77777777" w:rsidR="00FB7780" w:rsidRPr="001225EB" w:rsidRDefault="00FB7780" w:rsidP="009437D2">
      <w:pPr>
        <w:pStyle w:val="BodyText"/>
        <w:spacing w:after="0" w:line="240" w:lineRule="auto"/>
        <w:ind w:left="540"/>
        <w:jc w:val="thaiDistribute"/>
        <w:rPr>
          <w:sz w:val="20"/>
        </w:rPr>
      </w:pPr>
    </w:p>
    <w:tbl>
      <w:tblPr>
        <w:tblW w:w="9449" w:type="dxa"/>
        <w:tblInd w:w="451" w:type="dxa"/>
        <w:tblLayout w:type="fixed"/>
        <w:tblCellMar>
          <w:left w:w="79" w:type="dxa"/>
          <w:right w:w="79" w:type="dxa"/>
        </w:tblCellMar>
        <w:tblLook w:val="0000" w:firstRow="0" w:lastRow="0" w:firstColumn="0" w:lastColumn="0" w:noHBand="0" w:noVBand="0"/>
      </w:tblPr>
      <w:tblGrid>
        <w:gridCol w:w="3779"/>
        <w:gridCol w:w="1260"/>
        <w:gridCol w:w="180"/>
        <w:gridCol w:w="1260"/>
        <w:gridCol w:w="180"/>
        <w:gridCol w:w="1260"/>
        <w:gridCol w:w="180"/>
        <w:gridCol w:w="1350"/>
      </w:tblGrid>
      <w:tr w:rsidR="009437D2" w:rsidRPr="00967E89" w14:paraId="36502C48" w14:textId="77777777" w:rsidTr="00575F19">
        <w:trPr>
          <w:cantSplit/>
          <w:tblHeader/>
        </w:trPr>
        <w:tc>
          <w:tcPr>
            <w:tcW w:w="3779" w:type="dxa"/>
            <w:vAlign w:val="bottom"/>
          </w:tcPr>
          <w:p w14:paraId="6FCE709A" w14:textId="6FAECA88" w:rsidR="009437D2" w:rsidRPr="00325CD9" w:rsidRDefault="009437D2">
            <w:pPr>
              <w:pStyle w:val="acctfourfigures"/>
              <w:shd w:val="clear" w:color="auto" w:fill="FFFFFF"/>
              <w:tabs>
                <w:tab w:val="clear" w:pos="765"/>
              </w:tabs>
              <w:spacing w:line="240" w:lineRule="auto"/>
              <w:rPr>
                <w:b/>
                <w:bCs/>
                <w:i/>
                <w:iCs/>
                <w:szCs w:val="22"/>
                <w:lang w:val="en-US"/>
              </w:rPr>
            </w:pPr>
          </w:p>
        </w:tc>
        <w:tc>
          <w:tcPr>
            <w:tcW w:w="2700" w:type="dxa"/>
            <w:gridSpan w:val="3"/>
            <w:vAlign w:val="bottom"/>
          </w:tcPr>
          <w:p w14:paraId="5DC2ACD8" w14:textId="77777777" w:rsidR="009437D2" w:rsidRPr="00967E89" w:rsidRDefault="009437D2">
            <w:pPr>
              <w:pStyle w:val="acctmergecolhdg"/>
              <w:spacing w:line="240" w:lineRule="auto"/>
              <w:ind w:left="-83" w:firstLine="4"/>
              <w:rPr>
                <w:szCs w:val="22"/>
              </w:rPr>
            </w:pPr>
            <w:r w:rsidRPr="00967E89">
              <w:rPr>
                <w:szCs w:val="22"/>
              </w:rPr>
              <w:t xml:space="preserve">Consolidated </w:t>
            </w:r>
          </w:p>
          <w:p w14:paraId="106DBFB3" w14:textId="60395B8C" w:rsidR="009437D2" w:rsidRPr="00967E89" w:rsidRDefault="009437D2">
            <w:pPr>
              <w:pStyle w:val="acctmergecolhdg"/>
              <w:spacing w:line="240" w:lineRule="auto"/>
              <w:ind w:left="-83" w:firstLine="4"/>
              <w:rPr>
                <w:b w:val="0"/>
                <w:bCs/>
                <w:szCs w:val="22"/>
              </w:rPr>
            </w:pPr>
            <w:r w:rsidRPr="00967E89">
              <w:rPr>
                <w:szCs w:val="22"/>
              </w:rPr>
              <w:t>financial statements</w:t>
            </w:r>
          </w:p>
        </w:tc>
        <w:tc>
          <w:tcPr>
            <w:tcW w:w="180" w:type="dxa"/>
          </w:tcPr>
          <w:p w14:paraId="5D5FF8B6" w14:textId="77777777" w:rsidR="009437D2" w:rsidRPr="00967E89" w:rsidRDefault="009437D2">
            <w:pPr>
              <w:pStyle w:val="acctmergecolhdg"/>
              <w:spacing w:line="240" w:lineRule="auto"/>
              <w:ind w:left="-83" w:right="-79" w:firstLine="4"/>
              <w:rPr>
                <w:b w:val="0"/>
                <w:bCs/>
                <w:szCs w:val="22"/>
              </w:rPr>
            </w:pPr>
          </w:p>
        </w:tc>
        <w:tc>
          <w:tcPr>
            <w:tcW w:w="2790" w:type="dxa"/>
            <w:gridSpan w:val="3"/>
            <w:vAlign w:val="bottom"/>
          </w:tcPr>
          <w:p w14:paraId="45D55148" w14:textId="77777777" w:rsidR="009437D2" w:rsidRPr="00967E89" w:rsidRDefault="009437D2">
            <w:pPr>
              <w:pStyle w:val="acctmergecolhdg"/>
              <w:spacing w:line="240" w:lineRule="auto"/>
              <w:ind w:left="-83" w:right="-79" w:firstLine="4"/>
              <w:rPr>
                <w:szCs w:val="22"/>
              </w:rPr>
            </w:pPr>
            <w:r w:rsidRPr="00967E89">
              <w:rPr>
                <w:szCs w:val="22"/>
              </w:rPr>
              <w:t xml:space="preserve">Separate </w:t>
            </w:r>
          </w:p>
          <w:p w14:paraId="239C17F7" w14:textId="66E86D5E" w:rsidR="009437D2" w:rsidRPr="00967E89" w:rsidRDefault="009437D2">
            <w:pPr>
              <w:pStyle w:val="acctmergecolhdg"/>
              <w:spacing w:line="240" w:lineRule="auto"/>
              <w:ind w:left="-83" w:right="-79" w:firstLine="4"/>
              <w:rPr>
                <w:b w:val="0"/>
                <w:bCs/>
                <w:szCs w:val="22"/>
              </w:rPr>
            </w:pPr>
            <w:r w:rsidRPr="00967E89">
              <w:rPr>
                <w:szCs w:val="22"/>
              </w:rPr>
              <w:t xml:space="preserve">financial statements </w:t>
            </w:r>
          </w:p>
        </w:tc>
      </w:tr>
      <w:tr w:rsidR="00CF5827" w:rsidRPr="00967E89" w14:paraId="098E20BD" w14:textId="77777777" w:rsidTr="00575F19">
        <w:trPr>
          <w:cantSplit/>
          <w:tblHeader/>
        </w:trPr>
        <w:tc>
          <w:tcPr>
            <w:tcW w:w="3779" w:type="dxa"/>
            <w:vAlign w:val="bottom"/>
          </w:tcPr>
          <w:p w14:paraId="5C21DEC1" w14:textId="0414309E" w:rsidR="00CF5827" w:rsidRPr="00967E89"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1A6B7B3E" w14:textId="07C05C92" w:rsidR="00CF5827" w:rsidRPr="00967E89" w:rsidRDefault="00CF5827" w:rsidP="00CF5827">
            <w:pPr>
              <w:pStyle w:val="acctmergecolhdg"/>
              <w:spacing w:line="240" w:lineRule="auto"/>
              <w:ind w:left="-83" w:right="-79" w:firstLine="4"/>
              <w:rPr>
                <w:b w:val="0"/>
                <w:bCs/>
                <w:szCs w:val="22"/>
              </w:rPr>
            </w:pPr>
            <w:r w:rsidRPr="00FB7780">
              <w:rPr>
                <w:b w:val="0"/>
                <w:bCs/>
                <w:szCs w:val="22"/>
              </w:rPr>
              <w:t xml:space="preserve">31 March </w:t>
            </w:r>
          </w:p>
        </w:tc>
        <w:tc>
          <w:tcPr>
            <w:tcW w:w="180" w:type="dxa"/>
            <w:vAlign w:val="bottom"/>
          </w:tcPr>
          <w:p w14:paraId="2863A6EF" w14:textId="77777777" w:rsidR="00CF5827" w:rsidRPr="00967E89" w:rsidRDefault="00CF5827" w:rsidP="00CF5827">
            <w:pPr>
              <w:pStyle w:val="acctmergecolhdg"/>
              <w:spacing w:line="240" w:lineRule="auto"/>
              <w:ind w:left="-83" w:firstLine="4"/>
              <w:rPr>
                <w:b w:val="0"/>
                <w:bCs/>
                <w:szCs w:val="22"/>
              </w:rPr>
            </w:pPr>
          </w:p>
        </w:tc>
        <w:tc>
          <w:tcPr>
            <w:tcW w:w="1260" w:type="dxa"/>
            <w:vAlign w:val="bottom"/>
          </w:tcPr>
          <w:p w14:paraId="1207D526" w14:textId="547A7232" w:rsidR="00CF5827" w:rsidRPr="00967E89" w:rsidRDefault="00CF5827" w:rsidP="00CF5827">
            <w:pPr>
              <w:pStyle w:val="acctmergecolhdg"/>
              <w:spacing w:line="240" w:lineRule="auto"/>
              <w:ind w:left="-83" w:firstLine="4"/>
              <w:rPr>
                <w:b w:val="0"/>
                <w:bCs/>
                <w:szCs w:val="22"/>
              </w:rPr>
            </w:pPr>
            <w:r w:rsidRPr="00FB7780">
              <w:rPr>
                <w:b w:val="0"/>
                <w:bCs/>
                <w:szCs w:val="22"/>
              </w:rPr>
              <w:t>31 December</w:t>
            </w:r>
          </w:p>
        </w:tc>
        <w:tc>
          <w:tcPr>
            <w:tcW w:w="180" w:type="dxa"/>
          </w:tcPr>
          <w:p w14:paraId="5188E0BB" w14:textId="77777777" w:rsidR="00CF5827" w:rsidRPr="00967E89" w:rsidRDefault="00CF5827" w:rsidP="00CF5827">
            <w:pPr>
              <w:pStyle w:val="acctmergecolhdg"/>
              <w:spacing w:line="240" w:lineRule="auto"/>
              <w:ind w:left="-83" w:right="-79" w:firstLine="4"/>
              <w:rPr>
                <w:b w:val="0"/>
                <w:bCs/>
                <w:szCs w:val="22"/>
              </w:rPr>
            </w:pPr>
          </w:p>
        </w:tc>
        <w:tc>
          <w:tcPr>
            <w:tcW w:w="1260" w:type="dxa"/>
            <w:vAlign w:val="bottom"/>
          </w:tcPr>
          <w:p w14:paraId="0B223C2E" w14:textId="4118D7A7" w:rsidR="00CF5827" w:rsidRPr="00967E89" w:rsidRDefault="00CF5827" w:rsidP="00CF5827">
            <w:pPr>
              <w:pStyle w:val="acctmergecolhdg"/>
              <w:spacing w:line="240" w:lineRule="auto"/>
              <w:ind w:left="-83" w:right="-79" w:firstLine="4"/>
              <w:rPr>
                <w:b w:val="0"/>
                <w:bCs/>
                <w:szCs w:val="22"/>
              </w:rPr>
            </w:pPr>
            <w:r w:rsidRPr="00FB7780">
              <w:rPr>
                <w:b w:val="0"/>
                <w:bCs/>
                <w:szCs w:val="22"/>
              </w:rPr>
              <w:t xml:space="preserve">31 March </w:t>
            </w:r>
          </w:p>
        </w:tc>
        <w:tc>
          <w:tcPr>
            <w:tcW w:w="180" w:type="dxa"/>
            <w:vAlign w:val="bottom"/>
          </w:tcPr>
          <w:p w14:paraId="3B6B66CF" w14:textId="77777777" w:rsidR="00CF5827" w:rsidRPr="00967E89" w:rsidRDefault="00CF5827" w:rsidP="00CF5827">
            <w:pPr>
              <w:pStyle w:val="acctmergecolhdg"/>
              <w:spacing w:line="240" w:lineRule="auto"/>
              <w:rPr>
                <w:b w:val="0"/>
                <w:bCs/>
                <w:szCs w:val="22"/>
              </w:rPr>
            </w:pPr>
          </w:p>
        </w:tc>
        <w:tc>
          <w:tcPr>
            <w:tcW w:w="1350" w:type="dxa"/>
            <w:vAlign w:val="bottom"/>
          </w:tcPr>
          <w:p w14:paraId="2253F296" w14:textId="73D176B9" w:rsidR="00CF5827" w:rsidRPr="00967E89" w:rsidRDefault="00CF5827" w:rsidP="00CF5827">
            <w:pPr>
              <w:pStyle w:val="acctmergecolhdg"/>
              <w:spacing w:line="240" w:lineRule="auto"/>
              <w:ind w:left="-83" w:right="-79" w:firstLine="4"/>
              <w:rPr>
                <w:b w:val="0"/>
                <w:bCs/>
                <w:szCs w:val="22"/>
              </w:rPr>
            </w:pPr>
            <w:r w:rsidRPr="00FB7780">
              <w:rPr>
                <w:b w:val="0"/>
                <w:bCs/>
                <w:szCs w:val="22"/>
              </w:rPr>
              <w:t>31 December</w:t>
            </w:r>
          </w:p>
        </w:tc>
      </w:tr>
      <w:tr w:rsidR="00CF5827" w:rsidRPr="00967E89" w14:paraId="40787D5E" w14:textId="77777777" w:rsidTr="00575F19">
        <w:trPr>
          <w:cantSplit/>
          <w:tblHeader/>
        </w:trPr>
        <w:tc>
          <w:tcPr>
            <w:tcW w:w="3779" w:type="dxa"/>
            <w:vAlign w:val="bottom"/>
          </w:tcPr>
          <w:p w14:paraId="3CBF9FEC" w14:textId="6BF61B2A" w:rsidR="00CF5827" w:rsidRPr="00967E89" w:rsidRDefault="00CF5827" w:rsidP="00CF5827">
            <w:pPr>
              <w:pStyle w:val="acctfourfigures"/>
              <w:tabs>
                <w:tab w:val="clear" w:pos="765"/>
              </w:tabs>
              <w:spacing w:line="240" w:lineRule="auto"/>
              <w:ind w:left="188" w:hanging="174"/>
              <w:rPr>
                <w:b/>
                <w:bCs/>
                <w:i/>
                <w:iCs/>
                <w:szCs w:val="22"/>
                <w:lang w:val="en-US"/>
              </w:rPr>
            </w:pPr>
          </w:p>
        </w:tc>
        <w:tc>
          <w:tcPr>
            <w:tcW w:w="1260" w:type="dxa"/>
            <w:vAlign w:val="bottom"/>
          </w:tcPr>
          <w:p w14:paraId="1E66EB71" w14:textId="4042EC79" w:rsidR="00CF5827" w:rsidRPr="00967E89" w:rsidRDefault="00CF5827" w:rsidP="00CF5827">
            <w:pPr>
              <w:pStyle w:val="acctmergecolhdg"/>
              <w:spacing w:line="240" w:lineRule="auto"/>
              <w:ind w:left="-83" w:right="-79" w:firstLine="4"/>
              <w:rPr>
                <w:b w:val="0"/>
                <w:bCs/>
                <w:szCs w:val="22"/>
              </w:rPr>
            </w:pPr>
            <w:r w:rsidRPr="00FB7780">
              <w:rPr>
                <w:b w:val="0"/>
                <w:bCs/>
                <w:szCs w:val="22"/>
              </w:rPr>
              <w:t>202</w:t>
            </w:r>
            <w:r w:rsidR="001F728A">
              <w:rPr>
                <w:b w:val="0"/>
                <w:bCs/>
                <w:szCs w:val="22"/>
              </w:rPr>
              <w:t>6</w:t>
            </w:r>
          </w:p>
        </w:tc>
        <w:tc>
          <w:tcPr>
            <w:tcW w:w="180" w:type="dxa"/>
            <w:vAlign w:val="bottom"/>
          </w:tcPr>
          <w:p w14:paraId="6D630532" w14:textId="77777777" w:rsidR="00CF5827" w:rsidRPr="00967E89" w:rsidRDefault="00CF5827" w:rsidP="00CF5827">
            <w:pPr>
              <w:pStyle w:val="acctmergecolhdg"/>
              <w:spacing w:line="240" w:lineRule="auto"/>
              <w:ind w:left="-83" w:firstLine="4"/>
              <w:rPr>
                <w:b w:val="0"/>
                <w:bCs/>
                <w:szCs w:val="22"/>
              </w:rPr>
            </w:pPr>
          </w:p>
        </w:tc>
        <w:tc>
          <w:tcPr>
            <w:tcW w:w="1260" w:type="dxa"/>
            <w:vAlign w:val="bottom"/>
          </w:tcPr>
          <w:p w14:paraId="0ACB4362" w14:textId="6276BB51" w:rsidR="00CF5827" w:rsidRPr="00967E89" w:rsidRDefault="00CF5827" w:rsidP="00CF5827">
            <w:pPr>
              <w:pStyle w:val="acctmergecolhdg"/>
              <w:spacing w:line="240" w:lineRule="auto"/>
              <w:ind w:left="-83" w:firstLine="4"/>
              <w:rPr>
                <w:b w:val="0"/>
                <w:bCs/>
                <w:szCs w:val="22"/>
              </w:rPr>
            </w:pPr>
            <w:r w:rsidRPr="00FB7780">
              <w:rPr>
                <w:b w:val="0"/>
                <w:bCs/>
                <w:szCs w:val="22"/>
              </w:rPr>
              <w:t>202</w:t>
            </w:r>
            <w:r w:rsidR="001F728A">
              <w:rPr>
                <w:b w:val="0"/>
                <w:bCs/>
                <w:szCs w:val="22"/>
              </w:rPr>
              <w:t>5</w:t>
            </w:r>
          </w:p>
        </w:tc>
        <w:tc>
          <w:tcPr>
            <w:tcW w:w="180" w:type="dxa"/>
          </w:tcPr>
          <w:p w14:paraId="32E4AF97" w14:textId="77777777" w:rsidR="00CF5827" w:rsidRPr="00967E89" w:rsidRDefault="00CF5827" w:rsidP="00CF5827">
            <w:pPr>
              <w:pStyle w:val="acctmergecolhdg"/>
              <w:spacing w:line="240" w:lineRule="auto"/>
              <w:ind w:left="-83" w:right="-79" w:firstLine="4"/>
              <w:rPr>
                <w:b w:val="0"/>
                <w:bCs/>
                <w:szCs w:val="22"/>
              </w:rPr>
            </w:pPr>
          </w:p>
        </w:tc>
        <w:tc>
          <w:tcPr>
            <w:tcW w:w="1260" w:type="dxa"/>
            <w:vAlign w:val="bottom"/>
          </w:tcPr>
          <w:p w14:paraId="0A30F50C" w14:textId="7FFCF8B3" w:rsidR="00CF5827" w:rsidRPr="00967E89" w:rsidRDefault="00CF5827" w:rsidP="00CF5827">
            <w:pPr>
              <w:pStyle w:val="acctmergecolhdg"/>
              <w:spacing w:line="240" w:lineRule="auto"/>
              <w:ind w:left="-83" w:right="-79" w:firstLine="4"/>
              <w:rPr>
                <w:b w:val="0"/>
                <w:bCs/>
                <w:szCs w:val="22"/>
              </w:rPr>
            </w:pPr>
            <w:r w:rsidRPr="00FB7780">
              <w:rPr>
                <w:b w:val="0"/>
                <w:bCs/>
                <w:szCs w:val="22"/>
              </w:rPr>
              <w:t>202</w:t>
            </w:r>
            <w:r w:rsidR="001F728A">
              <w:rPr>
                <w:b w:val="0"/>
                <w:bCs/>
                <w:szCs w:val="22"/>
              </w:rPr>
              <w:t>6</w:t>
            </w:r>
          </w:p>
        </w:tc>
        <w:tc>
          <w:tcPr>
            <w:tcW w:w="180" w:type="dxa"/>
            <w:vAlign w:val="bottom"/>
          </w:tcPr>
          <w:p w14:paraId="133581E3" w14:textId="77777777" w:rsidR="00CF5827" w:rsidRPr="00967E89" w:rsidRDefault="00CF5827" w:rsidP="00CF5827">
            <w:pPr>
              <w:pStyle w:val="acctmergecolhdg"/>
              <w:spacing w:line="240" w:lineRule="auto"/>
              <w:rPr>
                <w:b w:val="0"/>
                <w:bCs/>
                <w:szCs w:val="22"/>
              </w:rPr>
            </w:pPr>
          </w:p>
        </w:tc>
        <w:tc>
          <w:tcPr>
            <w:tcW w:w="1350" w:type="dxa"/>
            <w:vAlign w:val="bottom"/>
          </w:tcPr>
          <w:p w14:paraId="06C4A19B" w14:textId="26DDE8E9" w:rsidR="00CF5827" w:rsidRPr="00967E89" w:rsidRDefault="00CF5827" w:rsidP="00CF5827">
            <w:pPr>
              <w:pStyle w:val="acctmergecolhdg"/>
              <w:spacing w:line="240" w:lineRule="auto"/>
              <w:ind w:left="-83" w:right="-79" w:firstLine="4"/>
              <w:rPr>
                <w:b w:val="0"/>
                <w:bCs/>
                <w:szCs w:val="22"/>
              </w:rPr>
            </w:pPr>
            <w:r w:rsidRPr="00FB7780">
              <w:rPr>
                <w:b w:val="0"/>
                <w:bCs/>
                <w:szCs w:val="22"/>
              </w:rPr>
              <w:t>202</w:t>
            </w:r>
            <w:r w:rsidR="001F728A">
              <w:rPr>
                <w:b w:val="0"/>
                <w:bCs/>
                <w:szCs w:val="22"/>
              </w:rPr>
              <w:t>5</w:t>
            </w:r>
          </w:p>
        </w:tc>
      </w:tr>
      <w:tr w:rsidR="00CF5827" w:rsidRPr="00967E89" w14:paraId="4D8D0BD0" w14:textId="77777777" w:rsidTr="00575F19">
        <w:trPr>
          <w:cantSplit/>
          <w:tblHeader/>
        </w:trPr>
        <w:tc>
          <w:tcPr>
            <w:tcW w:w="3779" w:type="dxa"/>
            <w:vAlign w:val="bottom"/>
          </w:tcPr>
          <w:p w14:paraId="696E529E" w14:textId="77777777" w:rsidR="00CF5827" w:rsidRPr="00967E89" w:rsidRDefault="00CF5827" w:rsidP="00CF5827">
            <w:pPr>
              <w:pStyle w:val="acctfourfigures"/>
              <w:tabs>
                <w:tab w:val="clear" w:pos="765"/>
              </w:tabs>
              <w:spacing w:line="240" w:lineRule="auto"/>
              <w:rPr>
                <w:b/>
                <w:bCs/>
                <w:i/>
                <w:iCs/>
                <w:szCs w:val="22"/>
              </w:rPr>
            </w:pPr>
          </w:p>
        </w:tc>
        <w:tc>
          <w:tcPr>
            <w:tcW w:w="5670" w:type="dxa"/>
            <w:gridSpan w:val="7"/>
            <w:vAlign w:val="bottom"/>
          </w:tcPr>
          <w:p w14:paraId="48645E93" w14:textId="756B1F8C" w:rsidR="00CF5827" w:rsidRPr="00967E89" w:rsidRDefault="00CF5827" w:rsidP="00CF5827">
            <w:pPr>
              <w:pStyle w:val="acctmergecolhdg"/>
              <w:spacing w:line="240" w:lineRule="auto"/>
              <w:ind w:left="-83" w:right="-79" w:firstLine="4"/>
              <w:rPr>
                <w:b w:val="0"/>
                <w:bCs/>
                <w:i/>
                <w:iCs/>
                <w:szCs w:val="22"/>
              </w:rPr>
            </w:pPr>
            <w:r w:rsidRPr="00967E89">
              <w:rPr>
                <w:b w:val="0"/>
                <w:bCs/>
                <w:i/>
                <w:iCs/>
                <w:szCs w:val="22"/>
              </w:rPr>
              <w:t>(in thousand Baht)</w:t>
            </w:r>
          </w:p>
        </w:tc>
      </w:tr>
      <w:tr w:rsidR="00CF5827" w:rsidRPr="00967E89" w14:paraId="3BF80E24" w14:textId="77777777" w:rsidTr="00575F19">
        <w:trPr>
          <w:cantSplit/>
          <w:tblHeader/>
        </w:trPr>
        <w:tc>
          <w:tcPr>
            <w:tcW w:w="3779" w:type="dxa"/>
            <w:vAlign w:val="bottom"/>
          </w:tcPr>
          <w:p w14:paraId="10B049D1" w14:textId="2E674386" w:rsidR="00CF5827" w:rsidRPr="00967E89" w:rsidRDefault="00CF5827" w:rsidP="00CF5827">
            <w:pPr>
              <w:pStyle w:val="acctfourfigures"/>
              <w:tabs>
                <w:tab w:val="clear" w:pos="765"/>
              </w:tabs>
              <w:spacing w:line="240" w:lineRule="auto"/>
              <w:rPr>
                <w:i/>
                <w:iCs/>
                <w:szCs w:val="22"/>
              </w:rPr>
            </w:pPr>
            <w:r w:rsidRPr="00967E89">
              <w:rPr>
                <w:i/>
                <w:iCs/>
                <w:szCs w:val="22"/>
              </w:rPr>
              <w:t>Trade receivables</w:t>
            </w:r>
          </w:p>
        </w:tc>
        <w:tc>
          <w:tcPr>
            <w:tcW w:w="5670" w:type="dxa"/>
            <w:gridSpan w:val="7"/>
            <w:vAlign w:val="bottom"/>
          </w:tcPr>
          <w:p w14:paraId="560C968A" w14:textId="77777777" w:rsidR="00CF5827" w:rsidRPr="00967E89" w:rsidRDefault="00CF5827" w:rsidP="00CF5827">
            <w:pPr>
              <w:pStyle w:val="acctmergecolhdg"/>
              <w:spacing w:line="240" w:lineRule="auto"/>
              <w:ind w:left="-83" w:right="-79" w:firstLine="4"/>
              <w:rPr>
                <w:b w:val="0"/>
                <w:bCs/>
                <w:i/>
                <w:iCs/>
                <w:szCs w:val="22"/>
              </w:rPr>
            </w:pPr>
          </w:p>
        </w:tc>
      </w:tr>
      <w:tr w:rsidR="00C15F3E" w:rsidRPr="00967E89" w14:paraId="5FD166F3" w14:textId="77777777" w:rsidTr="00575F19">
        <w:trPr>
          <w:cantSplit/>
        </w:trPr>
        <w:tc>
          <w:tcPr>
            <w:tcW w:w="3779" w:type="dxa"/>
          </w:tcPr>
          <w:p w14:paraId="370AFF4F" w14:textId="6E665CC2" w:rsidR="00C15F3E" w:rsidRPr="00967E89" w:rsidRDefault="00C15F3E" w:rsidP="00C15F3E">
            <w:pPr>
              <w:spacing w:line="240" w:lineRule="auto"/>
              <w:rPr>
                <w:szCs w:val="22"/>
              </w:rPr>
            </w:pPr>
            <w:r w:rsidRPr="00967E89">
              <w:rPr>
                <w:szCs w:val="22"/>
              </w:rPr>
              <w:t>Not yet due</w:t>
            </w:r>
          </w:p>
        </w:tc>
        <w:tc>
          <w:tcPr>
            <w:tcW w:w="1260" w:type="dxa"/>
          </w:tcPr>
          <w:p w14:paraId="3BF13DE2" w14:textId="71ED28E0" w:rsidR="00C15F3E" w:rsidRPr="004A3DF9" w:rsidRDefault="00C15F3E" w:rsidP="004A3DF9">
            <w:pPr>
              <w:pStyle w:val="acctfourfigures"/>
              <w:tabs>
                <w:tab w:val="clear" w:pos="765"/>
                <w:tab w:val="decimal" w:pos="701"/>
              </w:tabs>
              <w:spacing w:line="240" w:lineRule="auto"/>
              <w:ind w:left="-79" w:right="24"/>
              <w:jc w:val="right"/>
            </w:pPr>
            <w:r w:rsidRPr="004A3DF9">
              <w:t>4,189,</w:t>
            </w:r>
            <w:r w:rsidR="001977E5">
              <w:t>297</w:t>
            </w:r>
          </w:p>
        </w:tc>
        <w:tc>
          <w:tcPr>
            <w:tcW w:w="180" w:type="dxa"/>
          </w:tcPr>
          <w:p w14:paraId="30DFEC2E" w14:textId="77777777" w:rsidR="00C15F3E" w:rsidRPr="00967E89" w:rsidRDefault="00C15F3E" w:rsidP="00C15F3E">
            <w:pPr>
              <w:pStyle w:val="acctfourfigures"/>
              <w:tabs>
                <w:tab w:val="clear" w:pos="765"/>
                <w:tab w:val="decimal" w:pos="731"/>
              </w:tabs>
              <w:spacing w:line="240" w:lineRule="auto"/>
              <w:ind w:left="-83" w:right="11" w:firstLine="4"/>
              <w:rPr>
                <w:szCs w:val="22"/>
              </w:rPr>
            </w:pPr>
          </w:p>
        </w:tc>
        <w:tc>
          <w:tcPr>
            <w:tcW w:w="1260" w:type="dxa"/>
          </w:tcPr>
          <w:p w14:paraId="19747BD4" w14:textId="7E3AFA96" w:rsidR="00C15F3E" w:rsidRPr="00967E89" w:rsidRDefault="00C15F3E" w:rsidP="00C15F3E">
            <w:pPr>
              <w:pStyle w:val="acctfourfigures"/>
              <w:tabs>
                <w:tab w:val="clear" w:pos="765"/>
                <w:tab w:val="decimal" w:pos="731"/>
              </w:tabs>
              <w:spacing w:line="240" w:lineRule="auto"/>
              <w:ind w:left="-83" w:right="11" w:firstLine="4"/>
              <w:jc w:val="right"/>
              <w:rPr>
                <w:szCs w:val="22"/>
              </w:rPr>
            </w:pPr>
            <w:r w:rsidRPr="00ED19D4">
              <w:t>2,960,882</w:t>
            </w:r>
          </w:p>
        </w:tc>
        <w:tc>
          <w:tcPr>
            <w:tcW w:w="180" w:type="dxa"/>
          </w:tcPr>
          <w:p w14:paraId="24BF22B3" w14:textId="77777777" w:rsidR="00C15F3E" w:rsidRPr="00967E89" w:rsidRDefault="00C15F3E" w:rsidP="00C15F3E">
            <w:pPr>
              <w:pStyle w:val="acctfourfigures"/>
              <w:tabs>
                <w:tab w:val="clear" w:pos="765"/>
                <w:tab w:val="decimal" w:pos="731"/>
              </w:tabs>
              <w:spacing w:line="240" w:lineRule="auto"/>
              <w:ind w:left="-79" w:right="-72"/>
              <w:rPr>
                <w:szCs w:val="22"/>
              </w:rPr>
            </w:pPr>
          </w:p>
        </w:tc>
        <w:tc>
          <w:tcPr>
            <w:tcW w:w="1260" w:type="dxa"/>
          </w:tcPr>
          <w:p w14:paraId="53A2E6B9" w14:textId="7B68FF70" w:rsidR="00C15F3E" w:rsidRPr="004A3DF9" w:rsidRDefault="00C15F3E" w:rsidP="004A3DF9">
            <w:pPr>
              <w:pStyle w:val="acctfourfigures"/>
              <w:tabs>
                <w:tab w:val="clear" w:pos="765"/>
                <w:tab w:val="decimal" w:pos="701"/>
              </w:tabs>
              <w:spacing w:line="240" w:lineRule="auto"/>
              <w:ind w:left="-79" w:right="24"/>
              <w:jc w:val="right"/>
            </w:pPr>
            <w:r w:rsidRPr="004A3DF9">
              <w:t>3,177,670</w:t>
            </w:r>
          </w:p>
        </w:tc>
        <w:tc>
          <w:tcPr>
            <w:tcW w:w="180" w:type="dxa"/>
          </w:tcPr>
          <w:p w14:paraId="2B7A1BCD" w14:textId="77777777" w:rsidR="00C15F3E" w:rsidRPr="00967E89" w:rsidRDefault="00C15F3E" w:rsidP="00C15F3E">
            <w:pPr>
              <w:pStyle w:val="acctfourfigures"/>
              <w:spacing w:line="240" w:lineRule="auto"/>
              <w:rPr>
                <w:szCs w:val="22"/>
              </w:rPr>
            </w:pPr>
          </w:p>
        </w:tc>
        <w:tc>
          <w:tcPr>
            <w:tcW w:w="1350" w:type="dxa"/>
          </w:tcPr>
          <w:p w14:paraId="06896416" w14:textId="648C0280" w:rsidR="00C15F3E" w:rsidRPr="00967E89" w:rsidRDefault="00C15F3E" w:rsidP="00C15F3E">
            <w:pPr>
              <w:pStyle w:val="acctfourfigures"/>
              <w:tabs>
                <w:tab w:val="clear" w:pos="765"/>
                <w:tab w:val="decimal" w:pos="731"/>
              </w:tabs>
              <w:spacing w:line="240" w:lineRule="auto"/>
              <w:ind w:left="-83" w:right="11" w:firstLine="4"/>
              <w:jc w:val="right"/>
              <w:rPr>
                <w:szCs w:val="22"/>
              </w:rPr>
            </w:pPr>
            <w:r w:rsidRPr="000C10F7">
              <w:t>2,316,494</w:t>
            </w:r>
          </w:p>
        </w:tc>
      </w:tr>
      <w:tr w:rsidR="00C15F3E" w:rsidRPr="00967E89" w14:paraId="5E1080B6" w14:textId="77777777" w:rsidTr="00575F19">
        <w:trPr>
          <w:cantSplit/>
        </w:trPr>
        <w:tc>
          <w:tcPr>
            <w:tcW w:w="3779" w:type="dxa"/>
          </w:tcPr>
          <w:p w14:paraId="54C821FB" w14:textId="05B153AE" w:rsidR="00C15F3E" w:rsidRPr="00967E89" w:rsidRDefault="00C15F3E" w:rsidP="00C15F3E">
            <w:pPr>
              <w:spacing w:line="240" w:lineRule="auto"/>
              <w:ind w:left="14"/>
              <w:rPr>
                <w:szCs w:val="22"/>
              </w:rPr>
            </w:pPr>
            <w:r w:rsidRPr="00967E89">
              <w:rPr>
                <w:szCs w:val="22"/>
              </w:rPr>
              <w:t>Up to 3 months</w:t>
            </w:r>
          </w:p>
        </w:tc>
        <w:tc>
          <w:tcPr>
            <w:tcW w:w="1260" w:type="dxa"/>
          </w:tcPr>
          <w:p w14:paraId="1CCC76B9" w14:textId="555E946B" w:rsidR="00C15F3E" w:rsidRPr="004A3DF9" w:rsidRDefault="00C15F3E" w:rsidP="004A3DF9">
            <w:pPr>
              <w:pStyle w:val="acctfourfigures"/>
              <w:tabs>
                <w:tab w:val="clear" w:pos="765"/>
                <w:tab w:val="decimal" w:pos="701"/>
              </w:tabs>
              <w:spacing w:line="240" w:lineRule="auto"/>
              <w:ind w:left="-79" w:right="24"/>
              <w:jc w:val="right"/>
            </w:pPr>
            <w:r w:rsidRPr="004A3DF9">
              <w:t>427,</w:t>
            </w:r>
            <w:r w:rsidR="00EE16F1">
              <w:t>338</w:t>
            </w:r>
          </w:p>
        </w:tc>
        <w:tc>
          <w:tcPr>
            <w:tcW w:w="180" w:type="dxa"/>
          </w:tcPr>
          <w:p w14:paraId="6AF35732" w14:textId="77777777" w:rsidR="00C15F3E" w:rsidRPr="00967E89" w:rsidRDefault="00C15F3E" w:rsidP="00C15F3E">
            <w:pPr>
              <w:pStyle w:val="acctfourfigures"/>
              <w:tabs>
                <w:tab w:val="clear" w:pos="765"/>
                <w:tab w:val="decimal" w:pos="731"/>
              </w:tabs>
              <w:spacing w:line="240" w:lineRule="auto"/>
              <w:ind w:left="-83" w:right="11" w:firstLine="4"/>
              <w:rPr>
                <w:szCs w:val="22"/>
              </w:rPr>
            </w:pPr>
          </w:p>
        </w:tc>
        <w:tc>
          <w:tcPr>
            <w:tcW w:w="1260" w:type="dxa"/>
          </w:tcPr>
          <w:p w14:paraId="1464F7A7" w14:textId="0709161D" w:rsidR="00C15F3E" w:rsidRPr="00967E89" w:rsidRDefault="00C15F3E" w:rsidP="00C15F3E">
            <w:pPr>
              <w:pStyle w:val="acctfourfigures"/>
              <w:tabs>
                <w:tab w:val="clear" w:pos="765"/>
                <w:tab w:val="decimal" w:pos="731"/>
              </w:tabs>
              <w:spacing w:line="240" w:lineRule="auto"/>
              <w:ind w:left="-83" w:right="11" w:firstLine="4"/>
              <w:jc w:val="right"/>
              <w:rPr>
                <w:szCs w:val="22"/>
              </w:rPr>
            </w:pPr>
            <w:r w:rsidRPr="00ED19D4">
              <w:t>499,094</w:t>
            </w:r>
          </w:p>
        </w:tc>
        <w:tc>
          <w:tcPr>
            <w:tcW w:w="180" w:type="dxa"/>
          </w:tcPr>
          <w:p w14:paraId="007D7719" w14:textId="77777777" w:rsidR="00C15F3E" w:rsidRPr="00967E89" w:rsidRDefault="00C15F3E" w:rsidP="00C15F3E">
            <w:pPr>
              <w:pStyle w:val="acctfourfigures"/>
              <w:tabs>
                <w:tab w:val="clear" w:pos="765"/>
                <w:tab w:val="decimal" w:pos="731"/>
              </w:tabs>
              <w:spacing w:line="240" w:lineRule="auto"/>
              <w:ind w:left="-79" w:right="-72"/>
              <w:rPr>
                <w:szCs w:val="22"/>
              </w:rPr>
            </w:pPr>
          </w:p>
        </w:tc>
        <w:tc>
          <w:tcPr>
            <w:tcW w:w="1260" w:type="dxa"/>
          </w:tcPr>
          <w:p w14:paraId="684E9AC0" w14:textId="061C6407" w:rsidR="00C15F3E" w:rsidRPr="004A3DF9" w:rsidRDefault="00C15F3E" w:rsidP="004A3DF9">
            <w:pPr>
              <w:pStyle w:val="acctfourfigures"/>
              <w:tabs>
                <w:tab w:val="clear" w:pos="765"/>
                <w:tab w:val="decimal" w:pos="701"/>
              </w:tabs>
              <w:spacing w:line="240" w:lineRule="auto"/>
              <w:ind w:left="-79" w:right="24"/>
              <w:jc w:val="right"/>
            </w:pPr>
            <w:r w:rsidRPr="004A3DF9">
              <w:t>241,102</w:t>
            </w:r>
          </w:p>
        </w:tc>
        <w:tc>
          <w:tcPr>
            <w:tcW w:w="180" w:type="dxa"/>
          </w:tcPr>
          <w:p w14:paraId="2A939916" w14:textId="77777777" w:rsidR="00C15F3E" w:rsidRPr="00967E89" w:rsidRDefault="00C15F3E" w:rsidP="00C15F3E">
            <w:pPr>
              <w:pStyle w:val="acctfourfigures"/>
              <w:spacing w:line="240" w:lineRule="auto"/>
              <w:rPr>
                <w:szCs w:val="22"/>
              </w:rPr>
            </w:pPr>
          </w:p>
        </w:tc>
        <w:tc>
          <w:tcPr>
            <w:tcW w:w="1350" w:type="dxa"/>
          </w:tcPr>
          <w:p w14:paraId="7B649E0E" w14:textId="1DF9802B" w:rsidR="00C15F3E" w:rsidRPr="00967E89" w:rsidRDefault="00C15F3E" w:rsidP="00C15F3E">
            <w:pPr>
              <w:pStyle w:val="acctfourfigures"/>
              <w:tabs>
                <w:tab w:val="clear" w:pos="765"/>
                <w:tab w:val="decimal" w:pos="731"/>
              </w:tabs>
              <w:spacing w:line="240" w:lineRule="auto"/>
              <w:ind w:left="-83" w:right="11" w:firstLine="4"/>
              <w:jc w:val="right"/>
              <w:rPr>
                <w:szCs w:val="22"/>
              </w:rPr>
            </w:pPr>
            <w:r w:rsidRPr="000C10F7">
              <w:t>302,109</w:t>
            </w:r>
          </w:p>
        </w:tc>
      </w:tr>
      <w:tr w:rsidR="00C15F3E" w:rsidRPr="00967E89" w14:paraId="73E46715" w14:textId="77777777" w:rsidTr="00575F19">
        <w:trPr>
          <w:cantSplit/>
        </w:trPr>
        <w:tc>
          <w:tcPr>
            <w:tcW w:w="3779" w:type="dxa"/>
          </w:tcPr>
          <w:p w14:paraId="3A26A93F" w14:textId="1721DB9D" w:rsidR="00C15F3E" w:rsidRPr="00967E89" w:rsidRDefault="00C15F3E" w:rsidP="00C15F3E">
            <w:pPr>
              <w:spacing w:line="240" w:lineRule="auto"/>
              <w:ind w:left="14"/>
              <w:rPr>
                <w:szCs w:val="22"/>
              </w:rPr>
            </w:pPr>
            <w:r w:rsidRPr="00967E89">
              <w:rPr>
                <w:szCs w:val="22"/>
              </w:rPr>
              <w:t>3 - 6 months</w:t>
            </w:r>
          </w:p>
        </w:tc>
        <w:tc>
          <w:tcPr>
            <w:tcW w:w="1260" w:type="dxa"/>
          </w:tcPr>
          <w:p w14:paraId="7837BBA3" w14:textId="19742C92" w:rsidR="00C15F3E" w:rsidRPr="004A3DF9" w:rsidRDefault="00C15F3E" w:rsidP="004A3DF9">
            <w:pPr>
              <w:pStyle w:val="acctfourfigures"/>
              <w:tabs>
                <w:tab w:val="clear" w:pos="765"/>
                <w:tab w:val="decimal" w:pos="701"/>
              </w:tabs>
              <w:spacing w:line="240" w:lineRule="auto"/>
              <w:ind w:left="-79" w:right="24"/>
              <w:jc w:val="right"/>
            </w:pPr>
            <w:r w:rsidRPr="004A3DF9">
              <w:t>12,606</w:t>
            </w:r>
          </w:p>
        </w:tc>
        <w:tc>
          <w:tcPr>
            <w:tcW w:w="180" w:type="dxa"/>
          </w:tcPr>
          <w:p w14:paraId="0D264FAF" w14:textId="77777777" w:rsidR="00C15F3E" w:rsidRPr="00967E89" w:rsidRDefault="00C15F3E" w:rsidP="00C15F3E">
            <w:pPr>
              <w:pStyle w:val="acctfourfigures"/>
              <w:tabs>
                <w:tab w:val="clear" w:pos="765"/>
                <w:tab w:val="decimal" w:pos="731"/>
              </w:tabs>
              <w:spacing w:line="240" w:lineRule="auto"/>
              <w:ind w:left="-83" w:right="11" w:firstLine="4"/>
              <w:rPr>
                <w:szCs w:val="22"/>
              </w:rPr>
            </w:pPr>
          </w:p>
        </w:tc>
        <w:tc>
          <w:tcPr>
            <w:tcW w:w="1260" w:type="dxa"/>
          </w:tcPr>
          <w:p w14:paraId="11CB9C9B" w14:textId="07D6D702" w:rsidR="00C15F3E" w:rsidRPr="00967E89" w:rsidRDefault="00C15F3E" w:rsidP="00C15F3E">
            <w:pPr>
              <w:pStyle w:val="acctfourfigures"/>
              <w:tabs>
                <w:tab w:val="clear" w:pos="765"/>
                <w:tab w:val="decimal" w:pos="731"/>
              </w:tabs>
              <w:spacing w:line="240" w:lineRule="auto"/>
              <w:ind w:left="-83" w:right="11" w:firstLine="4"/>
              <w:jc w:val="right"/>
              <w:rPr>
                <w:szCs w:val="22"/>
              </w:rPr>
            </w:pPr>
            <w:r w:rsidRPr="00ED19D4">
              <w:t>14,471</w:t>
            </w:r>
          </w:p>
        </w:tc>
        <w:tc>
          <w:tcPr>
            <w:tcW w:w="180" w:type="dxa"/>
          </w:tcPr>
          <w:p w14:paraId="4B43AA58" w14:textId="77777777" w:rsidR="00C15F3E" w:rsidRPr="00967E89" w:rsidRDefault="00C15F3E" w:rsidP="00C15F3E">
            <w:pPr>
              <w:pStyle w:val="acctfourfigures"/>
              <w:tabs>
                <w:tab w:val="clear" w:pos="765"/>
                <w:tab w:val="decimal" w:pos="731"/>
              </w:tabs>
              <w:spacing w:line="240" w:lineRule="auto"/>
              <w:ind w:left="-79" w:right="-72"/>
              <w:rPr>
                <w:szCs w:val="22"/>
              </w:rPr>
            </w:pPr>
          </w:p>
        </w:tc>
        <w:tc>
          <w:tcPr>
            <w:tcW w:w="1260" w:type="dxa"/>
          </w:tcPr>
          <w:p w14:paraId="7DEAC91B" w14:textId="0A36093C" w:rsidR="00C15F3E" w:rsidRPr="004A3DF9" w:rsidRDefault="00C15F3E" w:rsidP="004A3DF9">
            <w:pPr>
              <w:pStyle w:val="acctfourfigures"/>
              <w:tabs>
                <w:tab w:val="clear" w:pos="765"/>
                <w:tab w:val="decimal" w:pos="701"/>
              </w:tabs>
              <w:spacing w:line="240" w:lineRule="auto"/>
              <w:ind w:left="-79" w:right="24"/>
              <w:jc w:val="right"/>
            </w:pPr>
            <w:r w:rsidRPr="004A3DF9">
              <w:t>8,898</w:t>
            </w:r>
          </w:p>
        </w:tc>
        <w:tc>
          <w:tcPr>
            <w:tcW w:w="180" w:type="dxa"/>
          </w:tcPr>
          <w:p w14:paraId="33321A87" w14:textId="77777777" w:rsidR="00C15F3E" w:rsidRPr="00967E89" w:rsidRDefault="00C15F3E" w:rsidP="00C15F3E">
            <w:pPr>
              <w:pStyle w:val="acctfourfigures"/>
              <w:spacing w:line="240" w:lineRule="auto"/>
              <w:rPr>
                <w:szCs w:val="22"/>
              </w:rPr>
            </w:pPr>
          </w:p>
        </w:tc>
        <w:tc>
          <w:tcPr>
            <w:tcW w:w="1350" w:type="dxa"/>
          </w:tcPr>
          <w:p w14:paraId="2430817D" w14:textId="0893BE73" w:rsidR="00C15F3E" w:rsidRPr="00967E89" w:rsidRDefault="00C15F3E" w:rsidP="00C15F3E">
            <w:pPr>
              <w:pStyle w:val="acctfourfigures"/>
              <w:tabs>
                <w:tab w:val="clear" w:pos="765"/>
                <w:tab w:val="decimal" w:pos="731"/>
              </w:tabs>
              <w:spacing w:line="240" w:lineRule="auto"/>
              <w:ind w:left="-83" w:right="11" w:firstLine="4"/>
              <w:jc w:val="right"/>
              <w:rPr>
                <w:szCs w:val="22"/>
              </w:rPr>
            </w:pPr>
            <w:r w:rsidRPr="000C10F7">
              <w:t>5,121</w:t>
            </w:r>
          </w:p>
        </w:tc>
      </w:tr>
      <w:tr w:rsidR="00C15F3E" w:rsidRPr="00967E89" w14:paraId="2D61C804" w14:textId="77777777" w:rsidTr="00575F19">
        <w:trPr>
          <w:cantSplit/>
        </w:trPr>
        <w:tc>
          <w:tcPr>
            <w:tcW w:w="3779" w:type="dxa"/>
          </w:tcPr>
          <w:p w14:paraId="1C538632" w14:textId="60AC0DD5" w:rsidR="00C15F3E" w:rsidRPr="00967E89" w:rsidRDefault="00C15F3E" w:rsidP="00C15F3E">
            <w:pPr>
              <w:spacing w:line="240" w:lineRule="auto"/>
              <w:ind w:left="14" w:right="-79"/>
              <w:rPr>
                <w:szCs w:val="22"/>
              </w:rPr>
            </w:pPr>
            <w:r w:rsidRPr="00967E89">
              <w:rPr>
                <w:szCs w:val="22"/>
              </w:rPr>
              <w:t>6 - 12 months</w:t>
            </w:r>
          </w:p>
        </w:tc>
        <w:tc>
          <w:tcPr>
            <w:tcW w:w="1260" w:type="dxa"/>
          </w:tcPr>
          <w:p w14:paraId="4B4FDF7D" w14:textId="18DE94DD" w:rsidR="00C15F3E" w:rsidRPr="004A3DF9" w:rsidRDefault="00C15F3E" w:rsidP="004A3DF9">
            <w:pPr>
              <w:pStyle w:val="acctfourfigures"/>
              <w:tabs>
                <w:tab w:val="clear" w:pos="765"/>
                <w:tab w:val="decimal" w:pos="701"/>
              </w:tabs>
              <w:spacing w:line="240" w:lineRule="auto"/>
              <w:ind w:left="-79" w:right="24"/>
              <w:jc w:val="right"/>
            </w:pPr>
            <w:r w:rsidRPr="004A3DF9">
              <w:t>8,704</w:t>
            </w:r>
          </w:p>
        </w:tc>
        <w:tc>
          <w:tcPr>
            <w:tcW w:w="180" w:type="dxa"/>
          </w:tcPr>
          <w:p w14:paraId="523DA882" w14:textId="77777777" w:rsidR="00C15F3E" w:rsidRPr="00967E89" w:rsidRDefault="00C15F3E" w:rsidP="00C15F3E">
            <w:pPr>
              <w:pStyle w:val="acctfourfigures"/>
              <w:tabs>
                <w:tab w:val="clear" w:pos="765"/>
                <w:tab w:val="decimal" w:pos="731"/>
              </w:tabs>
              <w:spacing w:line="240" w:lineRule="auto"/>
              <w:ind w:left="-83" w:right="11" w:firstLine="4"/>
              <w:rPr>
                <w:szCs w:val="22"/>
              </w:rPr>
            </w:pPr>
          </w:p>
        </w:tc>
        <w:tc>
          <w:tcPr>
            <w:tcW w:w="1260" w:type="dxa"/>
          </w:tcPr>
          <w:p w14:paraId="227664DC" w14:textId="75D3A602" w:rsidR="00C15F3E" w:rsidRPr="00967E89" w:rsidRDefault="00C15F3E" w:rsidP="00C15F3E">
            <w:pPr>
              <w:pStyle w:val="acctfourfigures"/>
              <w:tabs>
                <w:tab w:val="clear" w:pos="765"/>
                <w:tab w:val="decimal" w:pos="731"/>
              </w:tabs>
              <w:spacing w:line="240" w:lineRule="auto"/>
              <w:ind w:left="-83" w:right="11" w:firstLine="4"/>
              <w:jc w:val="right"/>
              <w:rPr>
                <w:szCs w:val="22"/>
              </w:rPr>
            </w:pPr>
            <w:r w:rsidRPr="00ED19D4">
              <w:t>6,478</w:t>
            </w:r>
          </w:p>
        </w:tc>
        <w:tc>
          <w:tcPr>
            <w:tcW w:w="180" w:type="dxa"/>
          </w:tcPr>
          <w:p w14:paraId="33081966" w14:textId="77777777" w:rsidR="00C15F3E" w:rsidRPr="00967E89" w:rsidRDefault="00C15F3E" w:rsidP="00C15F3E">
            <w:pPr>
              <w:pStyle w:val="acctfourfigures"/>
              <w:tabs>
                <w:tab w:val="clear" w:pos="765"/>
                <w:tab w:val="decimal" w:pos="731"/>
              </w:tabs>
              <w:spacing w:line="240" w:lineRule="auto"/>
              <w:ind w:left="-79" w:right="-72"/>
              <w:rPr>
                <w:szCs w:val="22"/>
              </w:rPr>
            </w:pPr>
          </w:p>
        </w:tc>
        <w:tc>
          <w:tcPr>
            <w:tcW w:w="1260" w:type="dxa"/>
          </w:tcPr>
          <w:p w14:paraId="58C330D9" w14:textId="560CE81C" w:rsidR="00C15F3E" w:rsidRPr="004A3DF9" w:rsidRDefault="00C15F3E" w:rsidP="004A3DF9">
            <w:pPr>
              <w:pStyle w:val="acctfourfigures"/>
              <w:tabs>
                <w:tab w:val="clear" w:pos="765"/>
                <w:tab w:val="decimal" w:pos="701"/>
              </w:tabs>
              <w:spacing w:line="240" w:lineRule="auto"/>
              <w:ind w:left="-79" w:right="24"/>
              <w:jc w:val="right"/>
            </w:pPr>
            <w:r w:rsidRPr="004A3DF9">
              <w:t>114</w:t>
            </w:r>
          </w:p>
        </w:tc>
        <w:tc>
          <w:tcPr>
            <w:tcW w:w="180" w:type="dxa"/>
          </w:tcPr>
          <w:p w14:paraId="5335EA05" w14:textId="77777777" w:rsidR="00C15F3E" w:rsidRPr="00967E89" w:rsidRDefault="00C15F3E" w:rsidP="00C15F3E">
            <w:pPr>
              <w:pStyle w:val="acctfourfigures"/>
              <w:spacing w:line="240" w:lineRule="auto"/>
              <w:rPr>
                <w:szCs w:val="22"/>
              </w:rPr>
            </w:pPr>
          </w:p>
        </w:tc>
        <w:tc>
          <w:tcPr>
            <w:tcW w:w="1350" w:type="dxa"/>
          </w:tcPr>
          <w:p w14:paraId="565F9EF4" w14:textId="073C2BE2" w:rsidR="00C15F3E" w:rsidRPr="00967E89" w:rsidRDefault="00C15F3E" w:rsidP="00C15F3E">
            <w:pPr>
              <w:pStyle w:val="acctfourfigures"/>
              <w:tabs>
                <w:tab w:val="clear" w:pos="765"/>
                <w:tab w:val="decimal" w:pos="731"/>
              </w:tabs>
              <w:spacing w:line="240" w:lineRule="auto"/>
              <w:ind w:left="-83" w:right="11" w:firstLine="4"/>
              <w:jc w:val="right"/>
              <w:rPr>
                <w:szCs w:val="22"/>
              </w:rPr>
            </w:pPr>
            <w:r w:rsidRPr="000C10F7">
              <w:t>93</w:t>
            </w:r>
          </w:p>
        </w:tc>
      </w:tr>
      <w:tr w:rsidR="00C15F3E" w:rsidRPr="00967E89" w14:paraId="1A2CE155" w14:textId="77777777" w:rsidTr="00E14951">
        <w:trPr>
          <w:cantSplit/>
        </w:trPr>
        <w:tc>
          <w:tcPr>
            <w:tcW w:w="3779" w:type="dxa"/>
          </w:tcPr>
          <w:p w14:paraId="1B42FEF9" w14:textId="6397B3F1" w:rsidR="00C15F3E" w:rsidRPr="00967E89" w:rsidRDefault="00C15F3E" w:rsidP="00C15F3E">
            <w:pPr>
              <w:spacing w:line="240" w:lineRule="auto"/>
              <w:ind w:left="14"/>
              <w:rPr>
                <w:szCs w:val="22"/>
              </w:rPr>
            </w:pPr>
            <w:r w:rsidRPr="00967E89">
              <w:rPr>
                <w:szCs w:val="22"/>
              </w:rPr>
              <w:t>Over 12 months</w:t>
            </w:r>
          </w:p>
        </w:tc>
        <w:tc>
          <w:tcPr>
            <w:tcW w:w="1260" w:type="dxa"/>
            <w:tcBorders>
              <w:top w:val="nil"/>
              <w:left w:val="nil"/>
              <w:bottom w:val="single" w:sz="4" w:space="0" w:color="auto"/>
              <w:right w:val="nil"/>
            </w:tcBorders>
          </w:tcPr>
          <w:p w14:paraId="743C4ECD" w14:textId="2E01A220" w:rsidR="00C15F3E" w:rsidRPr="004A3DF9" w:rsidRDefault="00C15F3E" w:rsidP="004A3DF9">
            <w:pPr>
              <w:pStyle w:val="acctfourfigures"/>
              <w:tabs>
                <w:tab w:val="clear" w:pos="765"/>
                <w:tab w:val="decimal" w:pos="701"/>
              </w:tabs>
              <w:spacing w:line="240" w:lineRule="auto"/>
              <w:ind w:left="-79" w:right="24"/>
              <w:jc w:val="right"/>
            </w:pPr>
            <w:r w:rsidRPr="004A3DF9">
              <w:t>198</w:t>
            </w:r>
          </w:p>
        </w:tc>
        <w:tc>
          <w:tcPr>
            <w:tcW w:w="180" w:type="dxa"/>
          </w:tcPr>
          <w:p w14:paraId="48A7FF17" w14:textId="77777777" w:rsidR="00C15F3E" w:rsidRPr="00967E89" w:rsidRDefault="00C15F3E" w:rsidP="00C15F3E">
            <w:pPr>
              <w:pStyle w:val="acctfourfigures"/>
              <w:tabs>
                <w:tab w:val="clear" w:pos="765"/>
                <w:tab w:val="decimal" w:pos="731"/>
              </w:tabs>
              <w:spacing w:line="240" w:lineRule="auto"/>
              <w:ind w:left="-83" w:right="11" w:firstLine="4"/>
              <w:rPr>
                <w:szCs w:val="22"/>
              </w:rPr>
            </w:pPr>
          </w:p>
        </w:tc>
        <w:tc>
          <w:tcPr>
            <w:tcW w:w="1260" w:type="dxa"/>
            <w:tcBorders>
              <w:bottom w:val="single" w:sz="4" w:space="0" w:color="auto"/>
            </w:tcBorders>
          </w:tcPr>
          <w:p w14:paraId="6FF1EF7E" w14:textId="14EC3FCB" w:rsidR="00C15F3E" w:rsidRPr="00967E89" w:rsidRDefault="00C15F3E" w:rsidP="00C15F3E">
            <w:pPr>
              <w:pStyle w:val="acctfourfigures"/>
              <w:tabs>
                <w:tab w:val="clear" w:pos="765"/>
                <w:tab w:val="decimal" w:pos="731"/>
              </w:tabs>
              <w:spacing w:line="240" w:lineRule="auto"/>
              <w:ind w:left="-83" w:right="11" w:firstLine="4"/>
              <w:jc w:val="right"/>
              <w:rPr>
                <w:szCs w:val="22"/>
              </w:rPr>
            </w:pPr>
            <w:r w:rsidRPr="00ED19D4">
              <w:t>16</w:t>
            </w:r>
          </w:p>
        </w:tc>
        <w:tc>
          <w:tcPr>
            <w:tcW w:w="180" w:type="dxa"/>
          </w:tcPr>
          <w:p w14:paraId="2F7DA252" w14:textId="77777777" w:rsidR="00C15F3E" w:rsidRPr="00967E89" w:rsidRDefault="00C15F3E" w:rsidP="00C15F3E">
            <w:pPr>
              <w:pStyle w:val="acctfourfigures"/>
              <w:tabs>
                <w:tab w:val="clear" w:pos="765"/>
                <w:tab w:val="decimal" w:pos="731"/>
              </w:tabs>
              <w:spacing w:line="240" w:lineRule="auto"/>
              <w:ind w:left="-79" w:right="-72"/>
              <w:rPr>
                <w:szCs w:val="22"/>
              </w:rPr>
            </w:pPr>
          </w:p>
        </w:tc>
        <w:tc>
          <w:tcPr>
            <w:tcW w:w="1260" w:type="dxa"/>
            <w:tcBorders>
              <w:top w:val="nil"/>
              <w:left w:val="nil"/>
              <w:bottom w:val="single" w:sz="4" w:space="0" w:color="auto"/>
              <w:right w:val="nil"/>
            </w:tcBorders>
          </w:tcPr>
          <w:p w14:paraId="01C8ECD9" w14:textId="4831658B" w:rsidR="00C15F3E" w:rsidRPr="004A3DF9" w:rsidRDefault="00C15F3E" w:rsidP="004A3DF9">
            <w:pPr>
              <w:pStyle w:val="acctfourfigures"/>
              <w:tabs>
                <w:tab w:val="clear" w:pos="765"/>
                <w:tab w:val="decimal" w:pos="701"/>
              </w:tabs>
              <w:spacing w:line="240" w:lineRule="auto"/>
              <w:ind w:left="-79" w:right="24"/>
              <w:jc w:val="right"/>
            </w:pPr>
            <w:r w:rsidRPr="004A3DF9">
              <w:t>23</w:t>
            </w:r>
          </w:p>
        </w:tc>
        <w:tc>
          <w:tcPr>
            <w:tcW w:w="180" w:type="dxa"/>
          </w:tcPr>
          <w:p w14:paraId="1432F822" w14:textId="77777777" w:rsidR="00C15F3E" w:rsidRPr="00967E89" w:rsidRDefault="00C15F3E" w:rsidP="00C15F3E">
            <w:pPr>
              <w:pStyle w:val="acctfourfigures"/>
              <w:spacing w:line="240" w:lineRule="auto"/>
              <w:rPr>
                <w:szCs w:val="22"/>
              </w:rPr>
            </w:pPr>
          </w:p>
        </w:tc>
        <w:tc>
          <w:tcPr>
            <w:tcW w:w="1350" w:type="dxa"/>
            <w:tcBorders>
              <w:bottom w:val="single" w:sz="4" w:space="0" w:color="auto"/>
            </w:tcBorders>
          </w:tcPr>
          <w:p w14:paraId="0265E5C8" w14:textId="394BB707" w:rsidR="00C15F3E" w:rsidRPr="00967E89" w:rsidRDefault="00C15F3E" w:rsidP="00C15F3E">
            <w:pPr>
              <w:pStyle w:val="acctfourfigures"/>
              <w:tabs>
                <w:tab w:val="clear" w:pos="765"/>
                <w:tab w:val="decimal" w:pos="731"/>
              </w:tabs>
              <w:spacing w:line="240" w:lineRule="auto"/>
              <w:ind w:left="-83" w:right="11" w:firstLine="4"/>
              <w:jc w:val="right"/>
              <w:rPr>
                <w:szCs w:val="22"/>
              </w:rPr>
            </w:pPr>
            <w:r w:rsidRPr="000C10F7">
              <w:t>16</w:t>
            </w:r>
          </w:p>
        </w:tc>
      </w:tr>
      <w:tr w:rsidR="00C15F3E" w:rsidRPr="00967E89" w14:paraId="6E6B4707" w14:textId="77777777" w:rsidTr="00E14951">
        <w:trPr>
          <w:cantSplit/>
        </w:trPr>
        <w:tc>
          <w:tcPr>
            <w:tcW w:w="3779" w:type="dxa"/>
          </w:tcPr>
          <w:p w14:paraId="46CD2BC9" w14:textId="6226B254" w:rsidR="00C15F3E" w:rsidRPr="00967E89" w:rsidRDefault="00C15F3E" w:rsidP="00C15F3E">
            <w:pPr>
              <w:spacing w:line="240" w:lineRule="auto"/>
              <w:rPr>
                <w:b/>
                <w:bCs/>
                <w:szCs w:val="22"/>
              </w:rPr>
            </w:pPr>
          </w:p>
        </w:tc>
        <w:tc>
          <w:tcPr>
            <w:tcW w:w="1260" w:type="dxa"/>
            <w:tcBorders>
              <w:top w:val="single" w:sz="4" w:space="0" w:color="auto"/>
              <w:left w:val="nil"/>
              <w:bottom w:val="nil"/>
              <w:right w:val="nil"/>
            </w:tcBorders>
          </w:tcPr>
          <w:p w14:paraId="48158773" w14:textId="4BFF2E74" w:rsidR="00C15F3E" w:rsidRPr="004A3DF9" w:rsidRDefault="00C15F3E" w:rsidP="004A3DF9">
            <w:pPr>
              <w:pStyle w:val="acctfourfigures"/>
              <w:tabs>
                <w:tab w:val="clear" w:pos="765"/>
                <w:tab w:val="decimal" w:pos="701"/>
              </w:tabs>
              <w:spacing w:line="240" w:lineRule="auto"/>
              <w:ind w:left="-79" w:right="24"/>
              <w:jc w:val="right"/>
            </w:pPr>
            <w:r w:rsidRPr="004A3DF9">
              <w:t>4,638,143</w:t>
            </w:r>
          </w:p>
        </w:tc>
        <w:tc>
          <w:tcPr>
            <w:tcW w:w="180" w:type="dxa"/>
          </w:tcPr>
          <w:p w14:paraId="7CFA20EA" w14:textId="77777777" w:rsidR="00C15F3E" w:rsidRPr="00967E89" w:rsidRDefault="00C15F3E" w:rsidP="00C15F3E">
            <w:pPr>
              <w:pStyle w:val="acctfourfigures"/>
              <w:tabs>
                <w:tab w:val="clear" w:pos="765"/>
                <w:tab w:val="decimal" w:pos="701"/>
                <w:tab w:val="decimal" w:pos="731"/>
              </w:tabs>
              <w:spacing w:line="240" w:lineRule="auto"/>
              <w:ind w:left="-79" w:right="24"/>
              <w:rPr>
                <w:szCs w:val="22"/>
              </w:rPr>
            </w:pPr>
          </w:p>
        </w:tc>
        <w:tc>
          <w:tcPr>
            <w:tcW w:w="1260" w:type="dxa"/>
            <w:tcBorders>
              <w:top w:val="single" w:sz="4" w:space="0" w:color="auto"/>
            </w:tcBorders>
          </w:tcPr>
          <w:p w14:paraId="22CD9E8E" w14:textId="681F3DB3" w:rsidR="00C15F3E" w:rsidRPr="00967E89" w:rsidRDefault="00C15F3E" w:rsidP="00C15F3E">
            <w:pPr>
              <w:pStyle w:val="acctfourfigures"/>
              <w:tabs>
                <w:tab w:val="clear" w:pos="765"/>
                <w:tab w:val="decimal" w:pos="701"/>
              </w:tabs>
              <w:spacing w:line="240" w:lineRule="auto"/>
              <w:ind w:left="-79" w:right="24"/>
              <w:jc w:val="right"/>
              <w:rPr>
                <w:szCs w:val="22"/>
              </w:rPr>
            </w:pPr>
            <w:r w:rsidRPr="00ED19D4">
              <w:t>3,480,941</w:t>
            </w:r>
          </w:p>
        </w:tc>
        <w:tc>
          <w:tcPr>
            <w:tcW w:w="180" w:type="dxa"/>
          </w:tcPr>
          <w:p w14:paraId="454876A4" w14:textId="77777777" w:rsidR="00C15F3E" w:rsidRPr="00967E89" w:rsidRDefault="00C15F3E" w:rsidP="00C15F3E">
            <w:pPr>
              <w:pStyle w:val="acctfourfigures"/>
              <w:tabs>
                <w:tab w:val="clear" w:pos="765"/>
                <w:tab w:val="decimal" w:pos="701"/>
                <w:tab w:val="decimal" w:pos="731"/>
              </w:tabs>
              <w:spacing w:line="240" w:lineRule="auto"/>
              <w:ind w:left="-79" w:right="24"/>
              <w:rPr>
                <w:szCs w:val="22"/>
              </w:rPr>
            </w:pPr>
          </w:p>
        </w:tc>
        <w:tc>
          <w:tcPr>
            <w:tcW w:w="1260" w:type="dxa"/>
            <w:tcBorders>
              <w:top w:val="single" w:sz="4" w:space="0" w:color="auto"/>
              <w:left w:val="nil"/>
              <w:bottom w:val="nil"/>
              <w:right w:val="nil"/>
            </w:tcBorders>
          </w:tcPr>
          <w:p w14:paraId="07FC4F3E" w14:textId="428CC7BB" w:rsidR="00C15F3E" w:rsidRPr="004A3DF9" w:rsidRDefault="00C15F3E" w:rsidP="004A3DF9">
            <w:pPr>
              <w:pStyle w:val="acctfourfigures"/>
              <w:tabs>
                <w:tab w:val="clear" w:pos="765"/>
                <w:tab w:val="decimal" w:pos="701"/>
              </w:tabs>
              <w:spacing w:line="240" w:lineRule="auto"/>
              <w:ind w:left="-79" w:right="24"/>
              <w:jc w:val="right"/>
            </w:pPr>
            <w:r w:rsidRPr="004A3DF9">
              <w:t>3,427,807</w:t>
            </w:r>
          </w:p>
        </w:tc>
        <w:tc>
          <w:tcPr>
            <w:tcW w:w="180" w:type="dxa"/>
          </w:tcPr>
          <w:p w14:paraId="7578B2F2" w14:textId="77777777" w:rsidR="00C15F3E" w:rsidRPr="00967E89" w:rsidRDefault="00C15F3E" w:rsidP="00C15F3E">
            <w:pPr>
              <w:pStyle w:val="acctfourfigures"/>
              <w:tabs>
                <w:tab w:val="decimal" w:pos="701"/>
              </w:tabs>
              <w:spacing w:line="240" w:lineRule="auto"/>
              <w:ind w:left="-79" w:right="24"/>
              <w:rPr>
                <w:szCs w:val="22"/>
              </w:rPr>
            </w:pPr>
          </w:p>
        </w:tc>
        <w:tc>
          <w:tcPr>
            <w:tcW w:w="1350" w:type="dxa"/>
            <w:tcBorders>
              <w:top w:val="single" w:sz="4" w:space="0" w:color="auto"/>
            </w:tcBorders>
          </w:tcPr>
          <w:p w14:paraId="3275DB4F" w14:textId="3036913E" w:rsidR="00C15F3E" w:rsidRPr="00967E89" w:rsidRDefault="00C15F3E" w:rsidP="00C15F3E">
            <w:pPr>
              <w:pStyle w:val="acctfourfigures"/>
              <w:tabs>
                <w:tab w:val="clear" w:pos="765"/>
                <w:tab w:val="decimal" w:pos="701"/>
              </w:tabs>
              <w:spacing w:line="240" w:lineRule="auto"/>
              <w:ind w:left="-79"/>
              <w:jc w:val="right"/>
              <w:rPr>
                <w:szCs w:val="22"/>
              </w:rPr>
            </w:pPr>
            <w:r w:rsidRPr="000C10F7">
              <w:t>2,623,833</w:t>
            </w:r>
          </w:p>
        </w:tc>
      </w:tr>
      <w:tr w:rsidR="00C15F3E" w:rsidRPr="00967E89" w14:paraId="7A9F8471" w14:textId="77777777" w:rsidTr="00E14951">
        <w:trPr>
          <w:cantSplit/>
        </w:trPr>
        <w:tc>
          <w:tcPr>
            <w:tcW w:w="3779" w:type="dxa"/>
          </w:tcPr>
          <w:p w14:paraId="2490D5E0" w14:textId="2F3DD3EA" w:rsidR="00C15F3E" w:rsidRPr="00967E89" w:rsidRDefault="00C15F3E" w:rsidP="00C15F3E">
            <w:pPr>
              <w:spacing w:line="240" w:lineRule="auto"/>
              <w:rPr>
                <w:szCs w:val="22"/>
                <w:lang w:bidi="th-TH"/>
              </w:rPr>
            </w:pPr>
            <w:r w:rsidRPr="00E90EF6">
              <w:rPr>
                <w:i/>
                <w:iCs/>
                <w:szCs w:val="22"/>
              </w:rPr>
              <w:t>Less</w:t>
            </w:r>
            <w:r w:rsidRPr="00967E89">
              <w:rPr>
                <w:szCs w:val="22"/>
              </w:rPr>
              <w:t xml:space="preserve"> loss allowance for trade receivables</w:t>
            </w:r>
          </w:p>
        </w:tc>
        <w:tc>
          <w:tcPr>
            <w:tcW w:w="1260" w:type="dxa"/>
            <w:tcBorders>
              <w:top w:val="nil"/>
              <w:left w:val="nil"/>
              <w:bottom w:val="single" w:sz="4" w:space="0" w:color="auto"/>
              <w:right w:val="nil"/>
            </w:tcBorders>
            <w:vAlign w:val="bottom"/>
          </w:tcPr>
          <w:p w14:paraId="6369AF71" w14:textId="17A5F02F" w:rsidR="00C15F3E" w:rsidRPr="004A3DF9" w:rsidRDefault="00C15F3E" w:rsidP="004A3DF9">
            <w:pPr>
              <w:pStyle w:val="acctfourfigures"/>
              <w:tabs>
                <w:tab w:val="clear" w:pos="765"/>
                <w:tab w:val="decimal" w:pos="701"/>
                <w:tab w:val="decimal" w:pos="1269"/>
              </w:tabs>
              <w:spacing w:line="240" w:lineRule="auto"/>
              <w:ind w:left="-79" w:right="-576"/>
              <w:jc w:val="center"/>
            </w:pPr>
            <w:r w:rsidRPr="004A3DF9">
              <w:t>(14,250)</w:t>
            </w:r>
          </w:p>
        </w:tc>
        <w:tc>
          <w:tcPr>
            <w:tcW w:w="180" w:type="dxa"/>
          </w:tcPr>
          <w:p w14:paraId="687C5D50" w14:textId="77777777" w:rsidR="00C15F3E" w:rsidRPr="00967E89" w:rsidRDefault="00C15F3E" w:rsidP="00C15F3E">
            <w:pPr>
              <w:pStyle w:val="acctfourfigures"/>
              <w:tabs>
                <w:tab w:val="clear" w:pos="765"/>
                <w:tab w:val="decimal" w:pos="701"/>
                <w:tab w:val="decimal" w:pos="731"/>
              </w:tabs>
              <w:spacing w:line="240" w:lineRule="auto"/>
              <w:ind w:left="-79" w:right="24"/>
              <w:rPr>
                <w:szCs w:val="22"/>
              </w:rPr>
            </w:pPr>
          </w:p>
        </w:tc>
        <w:tc>
          <w:tcPr>
            <w:tcW w:w="1260" w:type="dxa"/>
            <w:tcBorders>
              <w:bottom w:val="single" w:sz="4" w:space="0" w:color="auto"/>
            </w:tcBorders>
          </w:tcPr>
          <w:p w14:paraId="0614A90C" w14:textId="0E099278" w:rsidR="00C15F3E" w:rsidRPr="00967E89" w:rsidRDefault="00C15F3E" w:rsidP="00C15F3E">
            <w:pPr>
              <w:pStyle w:val="acctfourfigures"/>
              <w:tabs>
                <w:tab w:val="clear" w:pos="765"/>
                <w:tab w:val="decimal" w:pos="701"/>
                <w:tab w:val="decimal" w:pos="1269"/>
              </w:tabs>
              <w:spacing w:line="240" w:lineRule="auto"/>
              <w:ind w:left="-79" w:right="-576"/>
              <w:jc w:val="center"/>
              <w:rPr>
                <w:szCs w:val="22"/>
              </w:rPr>
            </w:pPr>
            <w:r w:rsidRPr="00ED19D4">
              <w:t>(10,894)</w:t>
            </w:r>
          </w:p>
        </w:tc>
        <w:tc>
          <w:tcPr>
            <w:tcW w:w="180" w:type="dxa"/>
          </w:tcPr>
          <w:p w14:paraId="61A5E2CF" w14:textId="77777777" w:rsidR="00C15F3E" w:rsidRPr="00967E89" w:rsidRDefault="00C15F3E" w:rsidP="00C15F3E">
            <w:pPr>
              <w:pStyle w:val="acctfourfigures"/>
              <w:tabs>
                <w:tab w:val="clear" w:pos="765"/>
                <w:tab w:val="decimal" w:pos="701"/>
                <w:tab w:val="decimal" w:pos="731"/>
              </w:tabs>
              <w:spacing w:line="240" w:lineRule="auto"/>
              <w:ind w:left="-79" w:right="-71"/>
              <w:rPr>
                <w:szCs w:val="22"/>
              </w:rPr>
            </w:pPr>
          </w:p>
        </w:tc>
        <w:tc>
          <w:tcPr>
            <w:tcW w:w="1260" w:type="dxa"/>
            <w:tcBorders>
              <w:top w:val="nil"/>
              <w:left w:val="nil"/>
              <w:bottom w:val="single" w:sz="4" w:space="0" w:color="auto"/>
              <w:right w:val="nil"/>
            </w:tcBorders>
            <w:vAlign w:val="bottom"/>
          </w:tcPr>
          <w:p w14:paraId="33FB1AE8" w14:textId="6013F676" w:rsidR="00C15F3E" w:rsidRPr="004A3DF9" w:rsidRDefault="00C15F3E" w:rsidP="004A3DF9">
            <w:pPr>
              <w:pStyle w:val="acctfourfigures"/>
              <w:tabs>
                <w:tab w:val="clear" w:pos="765"/>
                <w:tab w:val="decimal" w:pos="701"/>
                <w:tab w:val="decimal" w:pos="1179"/>
              </w:tabs>
              <w:spacing w:line="240" w:lineRule="auto"/>
              <w:ind w:left="-79"/>
              <w:jc w:val="right"/>
            </w:pPr>
            <w:r w:rsidRPr="004A3DF9">
              <w:t>-</w:t>
            </w:r>
          </w:p>
        </w:tc>
        <w:tc>
          <w:tcPr>
            <w:tcW w:w="180" w:type="dxa"/>
          </w:tcPr>
          <w:p w14:paraId="43440BD9" w14:textId="77777777" w:rsidR="00C15F3E" w:rsidRPr="00967E89" w:rsidRDefault="00C15F3E" w:rsidP="00C15F3E">
            <w:pPr>
              <w:pStyle w:val="acctfourfigures"/>
              <w:tabs>
                <w:tab w:val="decimal" w:pos="701"/>
              </w:tabs>
              <w:spacing w:line="240" w:lineRule="auto"/>
              <w:ind w:left="-79" w:right="-71"/>
              <w:rPr>
                <w:szCs w:val="22"/>
              </w:rPr>
            </w:pPr>
          </w:p>
        </w:tc>
        <w:tc>
          <w:tcPr>
            <w:tcW w:w="1350" w:type="dxa"/>
            <w:tcBorders>
              <w:bottom w:val="single" w:sz="4" w:space="0" w:color="auto"/>
            </w:tcBorders>
          </w:tcPr>
          <w:p w14:paraId="24876E4F" w14:textId="09514422" w:rsidR="00C15F3E" w:rsidRPr="00967E89" w:rsidRDefault="00C15F3E" w:rsidP="00C15F3E">
            <w:pPr>
              <w:pStyle w:val="acctfourfigures"/>
              <w:tabs>
                <w:tab w:val="clear" w:pos="765"/>
                <w:tab w:val="decimal" w:pos="701"/>
                <w:tab w:val="decimal" w:pos="1179"/>
              </w:tabs>
              <w:spacing w:line="240" w:lineRule="auto"/>
              <w:ind w:left="-79"/>
              <w:jc w:val="right"/>
              <w:rPr>
                <w:szCs w:val="22"/>
              </w:rPr>
            </w:pPr>
            <w:r w:rsidRPr="000C10F7">
              <w:t>-</w:t>
            </w:r>
          </w:p>
        </w:tc>
      </w:tr>
      <w:tr w:rsidR="00C15F3E" w:rsidRPr="00967E89" w14:paraId="42965C8F" w14:textId="77777777" w:rsidTr="00690AB8">
        <w:trPr>
          <w:cantSplit/>
        </w:trPr>
        <w:tc>
          <w:tcPr>
            <w:tcW w:w="3779" w:type="dxa"/>
          </w:tcPr>
          <w:p w14:paraId="54A8E8A6" w14:textId="17AC3B02" w:rsidR="00C15F3E" w:rsidRPr="00967E89" w:rsidRDefault="00C15F3E" w:rsidP="00C15F3E">
            <w:pPr>
              <w:spacing w:line="240" w:lineRule="auto"/>
              <w:rPr>
                <w:b/>
                <w:bCs/>
                <w:szCs w:val="22"/>
              </w:rPr>
            </w:pPr>
            <w:r w:rsidRPr="00967E89">
              <w:rPr>
                <w:b/>
                <w:bCs/>
                <w:szCs w:val="22"/>
              </w:rPr>
              <w:t>Trade receivables, net</w:t>
            </w:r>
          </w:p>
        </w:tc>
        <w:tc>
          <w:tcPr>
            <w:tcW w:w="1260" w:type="dxa"/>
            <w:tcBorders>
              <w:left w:val="nil"/>
              <w:bottom w:val="double" w:sz="4" w:space="0" w:color="auto"/>
              <w:right w:val="nil"/>
            </w:tcBorders>
          </w:tcPr>
          <w:p w14:paraId="6EF1FD0C" w14:textId="2381CCC5" w:rsidR="00C15F3E" w:rsidRPr="005C10BB" w:rsidRDefault="00C15F3E" w:rsidP="00C15F3E">
            <w:pPr>
              <w:pStyle w:val="acctfourfigures"/>
              <w:tabs>
                <w:tab w:val="clear" w:pos="765"/>
                <w:tab w:val="decimal" w:pos="701"/>
              </w:tabs>
              <w:spacing w:line="240" w:lineRule="auto"/>
              <w:ind w:left="-79"/>
              <w:jc w:val="right"/>
              <w:rPr>
                <w:b/>
                <w:bCs/>
                <w:szCs w:val="22"/>
              </w:rPr>
            </w:pPr>
            <w:r>
              <w:rPr>
                <w:b/>
                <w:bCs/>
                <w:szCs w:val="22"/>
              </w:rPr>
              <w:t>4,623,893</w:t>
            </w:r>
          </w:p>
        </w:tc>
        <w:tc>
          <w:tcPr>
            <w:tcW w:w="180" w:type="dxa"/>
          </w:tcPr>
          <w:p w14:paraId="54859FE8" w14:textId="77777777" w:rsidR="00C15F3E" w:rsidRPr="00967E89" w:rsidRDefault="00C15F3E" w:rsidP="00C15F3E">
            <w:pPr>
              <w:pStyle w:val="acctfourfigures"/>
              <w:tabs>
                <w:tab w:val="clear" w:pos="765"/>
                <w:tab w:val="decimal" w:pos="731"/>
              </w:tabs>
              <w:spacing w:line="240" w:lineRule="auto"/>
              <w:ind w:left="-83" w:right="11" w:firstLine="4"/>
              <w:rPr>
                <w:b/>
                <w:bCs/>
                <w:szCs w:val="22"/>
              </w:rPr>
            </w:pPr>
          </w:p>
        </w:tc>
        <w:tc>
          <w:tcPr>
            <w:tcW w:w="1260" w:type="dxa"/>
            <w:tcBorders>
              <w:top w:val="single" w:sz="4" w:space="0" w:color="auto"/>
              <w:bottom w:val="double" w:sz="4" w:space="0" w:color="auto"/>
            </w:tcBorders>
          </w:tcPr>
          <w:p w14:paraId="25546C83" w14:textId="2387FA01" w:rsidR="00C15F3E" w:rsidRPr="004C4255" w:rsidRDefault="00C15F3E" w:rsidP="00C15F3E">
            <w:pPr>
              <w:pStyle w:val="acctfourfigures"/>
              <w:tabs>
                <w:tab w:val="clear" w:pos="765"/>
                <w:tab w:val="decimal" w:pos="701"/>
              </w:tabs>
              <w:spacing w:line="240" w:lineRule="auto"/>
              <w:ind w:left="-79"/>
              <w:jc w:val="right"/>
              <w:rPr>
                <w:b/>
                <w:bCs/>
                <w:szCs w:val="22"/>
              </w:rPr>
            </w:pPr>
            <w:r w:rsidRPr="00320A9E">
              <w:rPr>
                <w:b/>
                <w:bCs/>
              </w:rPr>
              <w:t>3,470,047</w:t>
            </w:r>
          </w:p>
        </w:tc>
        <w:tc>
          <w:tcPr>
            <w:tcW w:w="180" w:type="dxa"/>
          </w:tcPr>
          <w:p w14:paraId="32D3A047" w14:textId="77777777" w:rsidR="00C15F3E" w:rsidRPr="004C4255" w:rsidRDefault="00C15F3E" w:rsidP="00C15F3E">
            <w:pPr>
              <w:pStyle w:val="acctfourfigures"/>
              <w:tabs>
                <w:tab w:val="clear" w:pos="765"/>
                <w:tab w:val="decimal" w:pos="731"/>
              </w:tabs>
              <w:spacing w:line="240" w:lineRule="auto"/>
              <w:ind w:left="-79" w:right="-71"/>
              <w:rPr>
                <w:b/>
                <w:bCs/>
                <w:szCs w:val="22"/>
              </w:rPr>
            </w:pPr>
          </w:p>
        </w:tc>
        <w:tc>
          <w:tcPr>
            <w:tcW w:w="1260" w:type="dxa"/>
            <w:tcBorders>
              <w:left w:val="nil"/>
              <w:bottom w:val="double" w:sz="4" w:space="0" w:color="auto"/>
              <w:right w:val="nil"/>
            </w:tcBorders>
          </w:tcPr>
          <w:p w14:paraId="7BB89097" w14:textId="2844214A" w:rsidR="00C15F3E" w:rsidRPr="004C4255" w:rsidRDefault="00C15F3E" w:rsidP="00C15F3E">
            <w:pPr>
              <w:pStyle w:val="acctfourfigures"/>
              <w:tabs>
                <w:tab w:val="clear" w:pos="765"/>
                <w:tab w:val="decimal" w:pos="701"/>
              </w:tabs>
              <w:spacing w:line="240" w:lineRule="auto"/>
              <w:ind w:left="-79" w:right="43"/>
              <w:jc w:val="right"/>
              <w:rPr>
                <w:b/>
                <w:bCs/>
                <w:szCs w:val="22"/>
                <w:cs/>
              </w:rPr>
            </w:pPr>
            <w:r>
              <w:rPr>
                <w:b/>
                <w:bCs/>
                <w:szCs w:val="22"/>
              </w:rPr>
              <w:t>3,427,807</w:t>
            </w:r>
          </w:p>
        </w:tc>
        <w:tc>
          <w:tcPr>
            <w:tcW w:w="180" w:type="dxa"/>
          </w:tcPr>
          <w:p w14:paraId="728FF806" w14:textId="77777777" w:rsidR="00C15F3E" w:rsidRPr="004C4255" w:rsidRDefault="00C15F3E" w:rsidP="00C15F3E">
            <w:pPr>
              <w:pStyle w:val="acctfourfigures"/>
              <w:spacing w:line="240" w:lineRule="auto"/>
              <w:ind w:right="-71"/>
              <w:rPr>
                <w:b/>
                <w:bCs/>
                <w:szCs w:val="22"/>
              </w:rPr>
            </w:pPr>
          </w:p>
        </w:tc>
        <w:tc>
          <w:tcPr>
            <w:tcW w:w="1350" w:type="dxa"/>
            <w:tcBorders>
              <w:top w:val="single" w:sz="4" w:space="0" w:color="auto"/>
              <w:bottom w:val="double" w:sz="4" w:space="0" w:color="auto"/>
            </w:tcBorders>
          </w:tcPr>
          <w:p w14:paraId="182AF219" w14:textId="2A3D1C6C" w:rsidR="00C15F3E" w:rsidRPr="004C4255" w:rsidRDefault="00C15F3E" w:rsidP="00C15F3E">
            <w:pPr>
              <w:pStyle w:val="acctfourfigures"/>
              <w:tabs>
                <w:tab w:val="clear" w:pos="765"/>
                <w:tab w:val="decimal" w:pos="701"/>
              </w:tabs>
              <w:spacing w:line="240" w:lineRule="auto"/>
              <w:ind w:left="-79"/>
              <w:jc w:val="right"/>
              <w:rPr>
                <w:b/>
                <w:bCs/>
                <w:szCs w:val="22"/>
              </w:rPr>
            </w:pPr>
            <w:r w:rsidRPr="00320A9E">
              <w:rPr>
                <w:b/>
                <w:bCs/>
              </w:rPr>
              <w:t>2,623,833</w:t>
            </w:r>
          </w:p>
        </w:tc>
      </w:tr>
    </w:tbl>
    <w:p w14:paraId="7AE0E21E" w14:textId="4A38EBFF" w:rsidR="00103E28" w:rsidRPr="00A371C6" w:rsidRDefault="00103E28" w:rsidP="00EA15BE">
      <w:pPr>
        <w:pStyle w:val="BodyText"/>
        <w:spacing w:after="0"/>
        <w:rPr>
          <w:rFonts w:cs="Angsana New"/>
          <w:szCs w:val="28"/>
          <w:cs/>
          <w:lang w:bidi="th-TH"/>
        </w:rPr>
      </w:pPr>
    </w:p>
    <w:p w14:paraId="1D6ED1CF" w14:textId="77777777" w:rsidR="00103E28" w:rsidRDefault="00103E28">
      <w:pPr>
        <w:spacing w:line="240" w:lineRule="auto"/>
        <w:rPr>
          <w:szCs w:val="22"/>
          <w:cs/>
          <w:lang w:bidi="th-TH"/>
        </w:rPr>
      </w:pPr>
      <w:r>
        <w:rPr>
          <w:rFonts w:cs="Angsana New"/>
          <w:szCs w:val="22"/>
          <w:cs/>
          <w:lang w:bidi="th-TH"/>
        </w:rPr>
        <w:br w:type="page"/>
      </w:r>
    </w:p>
    <w:p w14:paraId="3A679A32" w14:textId="4E52A983" w:rsidR="000E34C6" w:rsidRPr="001225EB" w:rsidRDefault="000E34C6" w:rsidP="00FD0BD0">
      <w:pPr>
        <w:pStyle w:val="Heading1"/>
      </w:pPr>
      <w:r w:rsidRPr="001225EB">
        <w:lastRenderedPageBreak/>
        <w:t>Inventories</w:t>
      </w:r>
      <w:r w:rsidR="00A06BB0">
        <w:t>, net</w:t>
      </w:r>
    </w:p>
    <w:p w14:paraId="33933E04" w14:textId="77777777" w:rsidR="000E34C6" w:rsidRPr="001225EB" w:rsidRDefault="000E34C6" w:rsidP="000E34C6">
      <w:pPr>
        <w:pStyle w:val="BodyText"/>
        <w:shd w:val="clear" w:color="auto" w:fill="FFFFFF"/>
        <w:spacing w:after="0" w:line="240" w:lineRule="auto"/>
        <w:ind w:left="540"/>
        <w:jc w:val="both"/>
        <w:rPr>
          <w:b/>
          <w:bCs/>
          <w:color w:val="0000FF"/>
          <w:sz w:val="20"/>
        </w:rPr>
      </w:pPr>
      <w:r w:rsidRPr="001225EB">
        <w:rPr>
          <w:b/>
          <w:bCs/>
          <w:color w:val="0000FF"/>
          <w:sz w:val="20"/>
        </w:rPr>
        <w:t xml:space="preserve"> </w:t>
      </w:r>
    </w:p>
    <w:tbl>
      <w:tblPr>
        <w:tblW w:w="9448" w:type="dxa"/>
        <w:tblInd w:w="450" w:type="dxa"/>
        <w:tblLayout w:type="fixed"/>
        <w:tblCellMar>
          <w:left w:w="79" w:type="dxa"/>
          <w:right w:w="79" w:type="dxa"/>
        </w:tblCellMar>
        <w:tblLook w:val="0000" w:firstRow="0" w:lastRow="0" w:firstColumn="0" w:lastColumn="0" w:noHBand="0" w:noVBand="0"/>
      </w:tblPr>
      <w:tblGrid>
        <w:gridCol w:w="3600"/>
        <w:gridCol w:w="1350"/>
        <w:gridCol w:w="181"/>
        <w:gridCol w:w="1349"/>
        <w:gridCol w:w="180"/>
        <w:gridCol w:w="1258"/>
        <w:gridCol w:w="178"/>
        <w:gridCol w:w="1352"/>
      </w:tblGrid>
      <w:tr w:rsidR="00EC2DF1" w:rsidRPr="00967E89" w14:paraId="43668767" w14:textId="77777777" w:rsidTr="00EC2DF1">
        <w:trPr>
          <w:tblHeader/>
        </w:trPr>
        <w:tc>
          <w:tcPr>
            <w:tcW w:w="3600" w:type="dxa"/>
          </w:tcPr>
          <w:p w14:paraId="32BEEEBA" w14:textId="77777777" w:rsidR="00FD3817" w:rsidRPr="00967E89" w:rsidRDefault="00FD3817" w:rsidP="004A3DF9">
            <w:pPr>
              <w:spacing w:line="240" w:lineRule="auto"/>
              <w:ind w:right="-263"/>
              <w:rPr>
                <w:i/>
                <w:iCs/>
                <w:color w:val="0000FF"/>
                <w:szCs w:val="22"/>
              </w:rPr>
            </w:pPr>
          </w:p>
        </w:tc>
        <w:tc>
          <w:tcPr>
            <w:tcW w:w="2880" w:type="dxa"/>
            <w:gridSpan w:val="3"/>
          </w:tcPr>
          <w:p w14:paraId="64FF552D" w14:textId="77777777" w:rsidR="00FD3817" w:rsidRPr="00967E89" w:rsidRDefault="00FD3817">
            <w:pPr>
              <w:pStyle w:val="acctmergecolhdg"/>
              <w:spacing w:line="240" w:lineRule="auto"/>
              <w:ind w:left="-77" w:right="-83"/>
              <w:rPr>
                <w:szCs w:val="22"/>
              </w:rPr>
            </w:pPr>
            <w:r w:rsidRPr="00967E89">
              <w:rPr>
                <w:szCs w:val="22"/>
              </w:rPr>
              <w:t xml:space="preserve">Consolidated </w:t>
            </w:r>
          </w:p>
          <w:p w14:paraId="3273857A" w14:textId="77777777" w:rsidR="00FD3817" w:rsidRPr="00967E89" w:rsidRDefault="00FD3817">
            <w:pPr>
              <w:pStyle w:val="acctmergecolhdg"/>
              <w:spacing w:line="240" w:lineRule="auto"/>
              <w:ind w:left="-77" w:right="-83"/>
              <w:rPr>
                <w:szCs w:val="22"/>
              </w:rPr>
            </w:pPr>
            <w:r w:rsidRPr="00967E89">
              <w:rPr>
                <w:szCs w:val="22"/>
              </w:rPr>
              <w:t>financial statements</w:t>
            </w:r>
          </w:p>
        </w:tc>
        <w:tc>
          <w:tcPr>
            <w:tcW w:w="180" w:type="dxa"/>
          </w:tcPr>
          <w:p w14:paraId="14D462E7" w14:textId="77777777" w:rsidR="00FD3817" w:rsidRPr="00967E89" w:rsidRDefault="00FD3817">
            <w:pPr>
              <w:pStyle w:val="acctmergecolhdg"/>
              <w:spacing w:line="240" w:lineRule="auto"/>
              <w:rPr>
                <w:szCs w:val="22"/>
              </w:rPr>
            </w:pPr>
          </w:p>
        </w:tc>
        <w:tc>
          <w:tcPr>
            <w:tcW w:w="2788" w:type="dxa"/>
            <w:gridSpan w:val="3"/>
          </w:tcPr>
          <w:p w14:paraId="32E2F9A2" w14:textId="77777777" w:rsidR="00FD3817" w:rsidRPr="00967E89" w:rsidRDefault="00FD3817">
            <w:pPr>
              <w:pStyle w:val="acctmergecolhdg"/>
              <w:spacing w:line="240" w:lineRule="auto"/>
              <w:ind w:left="-83" w:right="-77"/>
              <w:rPr>
                <w:szCs w:val="22"/>
              </w:rPr>
            </w:pPr>
            <w:r w:rsidRPr="00967E89">
              <w:rPr>
                <w:szCs w:val="22"/>
              </w:rPr>
              <w:t xml:space="preserve">Separate </w:t>
            </w:r>
          </w:p>
          <w:p w14:paraId="488F7ACB" w14:textId="77777777" w:rsidR="00FD3817" w:rsidRPr="00967E89" w:rsidRDefault="00FD3817">
            <w:pPr>
              <w:pStyle w:val="acctmergecolhdg"/>
              <w:spacing w:line="240" w:lineRule="auto"/>
              <w:ind w:left="-83" w:right="-77"/>
              <w:rPr>
                <w:szCs w:val="22"/>
              </w:rPr>
            </w:pPr>
            <w:r w:rsidRPr="00967E89">
              <w:rPr>
                <w:szCs w:val="22"/>
              </w:rPr>
              <w:t>financial statements</w:t>
            </w:r>
          </w:p>
        </w:tc>
      </w:tr>
      <w:tr w:rsidR="00EC2DF1" w:rsidRPr="00967E89" w14:paraId="53BE02F0" w14:textId="77777777" w:rsidTr="00EC2DF1">
        <w:trPr>
          <w:tblHeader/>
        </w:trPr>
        <w:tc>
          <w:tcPr>
            <w:tcW w:w="3600" w:type="dxa"/>
            <w:vAlign w:val="center"/>
          </w:tcPr>
          <w:p w14:paraId="4F654319" w14:textId="0FC5A8FB" w:rsidR="00FD3817" w:rsidRPr="00967E89" w:rsidRDefault="00FD3817" w:rsidP="006504D3">
            <w:pPr>
              <w:pStyle w:val="acctfourfigures"/>
              <w:tabs>
                <w:tab w:val="clear" w:pos="765"/>
                <w:tab w:val="decimal" w:pos="239"/>
              </w:tabs>
              <w:spacing w:line="240" w:lineRule="auto"/>
              <w:rPr>
                <w:b/>
                <w:bCs/>
                <w:szCs w:val="22"/>
              </w:rPr>
            </w:pPr>
          </w:p>
        </w:tc>
        <w:tc>
          <w:tcPr>
            <w:tcW w:w="1350" w:type="dxa"/>
            <w:vAlign w:val="bottom"/>
          </w:tcPr>
          <w:p w14:paraId="7DD9B5BB" w14:textId="4F7E7C6E" w:rsidR="00FD3817" w:rsidRPr="00967E89" w:rsidRDefault="00FD3817" w:rsidP="006504D3">
            <w:pPr>
              <w:pStyle w:val="acctmergecolhdg"/>
              <w:spacing w:line="240" w:lineRule="auto"/>
              <w:rPr>
                <w:b w:val="0"/>
                <w:bCs/>
                <w:szCs w:val="22"/>
              </w:rPr>
            </w:pPr>
            <w:r w:rsidRPr="00FB7780">
              <w:rPr>
                <w:b w:val="0"/>
                <w:bCs/>
                <w:szCs w:val="22"/>
              </w:rPr>
              <w:t xml:space="preserve">31 March </w:t>
            </w:r>
          </w:p>
        </w:tc>
        <w:tc>
          <w:tcPr>
            <w:tcW w:w="181" w:type="dxa"/>
            <w:vAlign w:val="bottom"/>
          </w:tcPr>
          <w:p w14:paraId="241DB275" w14:textId="77777777" w:rsidR="00FD3817" w:rsidRPr="00967E89" w:rsidRDefault="00FD3817" w:rsidP="006504D3">
            <w:pPr>
              <w:pStyle w:val="acctmergecolhdg"/>
              <w:spacing w:line="240" w:lineRule="auto"/>
              <w:rPr>
                <w:b w:val="0"/>
                <w:bCs/>
                <w:szCs w:val="22"/>
              </w:rPr>
            </w:pPr>
          </w:p>
        </w:tc>
        <w:tc>
          <w:tcPr>
            <w:tcW w:w="1349" w:type="dxa"/>
            <w:vAlign w:val="bottom"/>
          </w:tcPr>
          <w:p w14:paraId="2253FF28" w14:textId="1F8084D2" w:rsidR="00FD3817" w:rsidRPr="00967E89" w:rsidRDefault="00FD3817" w:rsidP="006504D3">
            <w:pPr>
              <w:pStyle w:val="acctmergecolhdg"/>
              <w:spacing w:line="240" w:lineRule="auto"/>
              <w:rPr>
                <w:b w:val="0"/>
                <w:bCs/>
                <w:szCs w:val="22"/>
              </w:rPr>
            </w:pPr>
            <w:r w:rsidRPr="00FB7780">
              <w:rPr>
                <w:b w:val="0"/>
                <w:bCs/>
                <w:szCs w:val="22"/>
              </w:rPr>
              <w:t>31 December</w:t>
            </w:r>
          </w:p>
        </w:tc>
        <w:tc>
          <w:tcPr>
            <w:tcW w:w="180" w:type="dxa"/>
          </w:tcPr>
          <w:p w14:paraId="0B707468" w14:textId="77777777" w:rsidR="00FD3817" w:rsidRPr="00967E89" w:rsidRDefault="00FD3817" w:rsidP="006504D3">
            <w:pPr>
              <w:pStyle w:val="acctmergecolhdg"/>
              <w:spacing w:line="240" w:lineRule="auto"/>
              <w:rPr>
                <w:b w:val="0"/>
                <w:bCs/>
                <w:szCs w:val="22"/>
              </w:rPr>
            </w:pPr>
          </w:p>
        </w:tc>
        <w:tc>
          <w:tcPr>
            <w:tcW w:w="1258" w:type="dxa"/>
            <w:vAlign w:val="bottom"/>
          </w:tcPr>
          <w:p w14:paraId="742E6935" w14:textId="2243F042" w:rsidR="00FD3817" w:rsidRPr="00967E89" w:rsidRDefault="00FD3817" w:rsidP="006504D3">
            <w:pPr>
              <w:pStyle w:val="acctmergecolhdg"/>
              <w:spacing w:line="240" w:lineRule="auto"/>
              <w:ind w:left="-35"/>
              <w:rPr>
                <w:b w:val="0"/>
                <w:bCs/>
                <w:szCs w:val="22"/>
              </w:rPr>
            </w:pPr>
            <w:r w:rsidRPr="00FB7780">
              <w:rPr>
                <w:b w:val="0"/>
                <w:bCs/>
                <w:szCs w:val="22"/>
              </w:rPr>
              <w:t xml:space="preserve">31 March </w:t>
            </w:r>
          </w:p>
        </w:tc>
        <w:tc>
          <w:tcPr>
            <w:tcW w:w="178" w:type="dxa"/>
            <w:vAlign w:val="bottom"/>
          </w:tcPr>
          <w:p w14:paraId="338715A2" w14:textId="51C9D238" w:rsidR="00FD3817" w:rsidRPr="00967E89" w:rsidRDefault="00FD3817" w:rsidP="006504D3">
            <w:pPr>
              <w:pStyle w:val="acctmergecolhdg"/>
              <w:spacing w:line="240" w:lineRule="auto"/>
              <w:rPr>
                <w:b w:val="0"/>
                <w:bCs/>
                <w:szCs w:val="22"/>
              </w:rPr>
            </w:pPr>
          </w:p>
        </w:tc>
        <w:tc>
          <w:tcPr>
            <w:tcW w:w="1352" w:type="dxa"/>
            <w:vAlign w:val="bottom"/>
          </w:tcPr>
          <w:p w14:paraId="6055B999" w14:textId="6C27C01A" w:rsidR="00FD3817" w:rsidRPr="00967E89" w:rsidRDefault="00FD3817" w:rsidP="006504D3">
            <w:pPr>
              <w:pStyle w:val="acctmergecolhdg"/>
              <w:spacing w:line="240" w:lineRule="auto"/>
              <w:rPr>
                <w:b w:val="0"/>
                <w:bCs/>
                <w:szCs w:val="22"/>
              </w:rPr>
            </w:pPr>
            <w:r w:rsidRPr="00FB7780">
              <w:rPr>
                <w:b w:val="0"/>
                <w:bCs/>
                <w:szCs w:val="22"/>
              </w:rPr>
              <w:t>31 December</w:t>
            </w:r>
          </w:p>
        </w:tc>
      </w:tr>
      <w:tr w:rsidR="00EC2DF1" w:rsidRPr="00967E89" w14:paraId="312E931B" w14:textId="77777777" w:rsidTr="00EC2DF1">
        <w:trPr>
          <w:tblHeader/>
        </w:trPr>
        <w:tc>
          <w:tcPr>
            <w:tcW w:w="3600" w:type="dxa"/>
          </w:tcPr>
          <w:p w14:paraId="3B83A1A8" w14:textId="77777777" w:rsidR="00FD3817" w:rsidRPr="00967E89" w:rsidRDefault="00FD3817" w:rsidP="006504D3">
            <w:pPr>
              <w:pStyle w:val="acctfourfigures"/>
              <w:spacing w:line="240" w:lineRule="auto"/>
              <w:rPr>
                <w:szCs w:val="22"/>
              </w:rPr>
            </w:pPr>
          </w:p>
        </w:tc>
        <w:tc>
          <w:tcPr>
            <w:tcW w:w="1350" w:type="dxa"/>
            <w:vAlign w:val="bottom"/>
          </w:tcPr>
          <w:p w14:paraId="220ACB5A" w14:textId="0578142F" w:rsidR="00FD3817" w:rsidRPr="00967E89" w:rsidRDefault="00FD3817" w:rsidP="006504D3">
            <w:pPr>
              <w:pStyle w:val="acctmergecolhdg"/>
              <w:spacing w:line="240" w:lineRule="auto"/>
              <w:rPr>
                <w:b w:val="0"/>
                <w:bCs/>
                <w:szCs w:val="22"/>
              </w:rPr>
            </w:pPr>
            <w:r w:rsidRPr="00FB7780">
              <w:rPr>
                <w:b w:val="0"/>
                <w:bCs/>
                <w:szCs w:val="22"/>
              </w:rPr>
              <w:t>202</w:t>
            </w:r>
            <w:r>
              <w:rPr>
                <w:b w:val="0"/>
                <w:bCs/>
                <w:szCs w:val="22"/>
              </w:rPr>
              <w:t>6</w:t>
            </w:r>
          </w:p>
        </w:tc>
        <w:tc>
          <w:tcPr>
            <w:tcW w:w="181" w:type="dxa"/>
            <w:vAlign w:val="bottom"/>
          </w:tcPr>
          <w:p w14:paraId="132807FA" w14:textId="77777777" w:rsidR="00FD3817" w:rsidRPr="00967E89" w:rsidRDefault="00FD3817" w:rsidP="006504D3">
            <w:pPr>
              <w:pStyle w:val="acctmergecolhdg"/>
              <w:spacing w:line="240" w:lineRule="auto"/>
              <w:rPr>
                <w:b w:val="0"/>
                <w:bCs/>
                <w:szCs w:val="22"/>
              </w:rPr>
            </w:pPr>
          </w:p>
        </w:tc>
        <w:tc>
          <w:tcPr>
            <w:tcW w:w="1349" w:type="dxa"/>
            <w:vAlign w:val="bottom"/>
          </w:tcPr>
          <w:p w14:paraId="01C6B1DA" w14:textId="6AAB0459" w:rsidR="00FD3817" w:rsidRPr="00967E89" w:rsidRDefault="00FD3817" w:rsidP="006504D3">
            <w:pPr>
              <w:pStyle w:val="acctmergecolhdg"/>
              <w:spacing w:line="240" w:lineRule="auto"/>
              <w:rPr>
                <w:b w:val="0"/>
                <w:bCs/>
                <w:szCs w:val="22"/>
              </w:rPr>
            </w:pPr>
            <w:r w:rsidRPr="00FB7780">
              <w:rPr>
                <w:b w:val="0"/>
                <w:bCs/>
                <w:szCs w:val="22"/>
              </w:rPr>
              <w:t>202</w:t>
            </w:r>
            <w:r>
              <w:rPr>
                <w:b w:val="0"/>
                <w:bCs/>
                <w:szCs w:val="22"/>
              </w:rPr>
              <w:t>5</w:t>
            </w:r>
          </w:p>
        </w:tc>
        <w:tc>
          <w:tcPr>
            <w:tcW w:w="180" w:type="dxa"/>
          </w:tcPr>
          <w:p w14:paraId="3EA1BC3B" w14:textId="77777777" w:rsidR="00FD3817" w:rsidRPr="00967E89" w:rsidRDefault="00FD3817" w:rsidP="006504D3">
            <w:pPr>
              <w:pStyle w:val="acctmergecolhdg"/>
              <w:spacing w:line="240" w:lineRule="auto"/>
              <w:rPr>
                <w:b w:val="0"/>
                <w:bCs/>
                <w:szCs w:val="22"/>
              </w:rPr>
            </w:pPr>
          </w:p>
        </w:tc>
        <w:tc>
          <w:tcPr>
            <w:tcW w:w="1258" w:type="dxa"/>
            <w:vAlign w:val="bottom"/>
          </w:tcPr>
          <w:p w14:paraId="5DBEFA93" w14:textId="3DD2A9CB" w:rsidR="00FD3817" w:rsidRPr="00967E89" w:rsidRDefault="00FD3817" w:rsidP="006504D3">
            <w:pPr>
              <w:pStyle w:val="acctmergecolhdg"/>
              <w:spacing w:line="240" w:lineRule="auto"/>
              <w:rPr>
                <w:b w:val="0"/>
                <w:bCs/>
                <w:szCs w:val="22"/>
              </w:rPr>
            </w:pPr>
            <w:r w:rsidRPr="00FB7780">
              <w:rPr>
                <w:b w:val="0"/>
                <w:bCs/>
                <w:szCs w:val="22"/>
              </w:rPr>
              <w:t>202</w:t>
            </w:r>
            <w:r>
              <w:rPr>
                <w:b w:val="0"/>
                <w:bCs/>
                <w:szCs w:val="22"/>
              </w:rPr>
              <w:t>6</w:t>
            </w:r>
          </w:p>
        </w:tc>
        <w:tc>
          <w:tcPr>
            <w:tcW w:w="178" w:type="dxa"/>
            <w:vAlign w:val="bottom"/>
          </w:tcPr>
          <w:p w14:paraId="029FD3C4" w14:textId="77777777" w:rsidR="00FD3817" w:rsidRPr="00967E89" w:rsidRDefault="00FD3817" w:rsidP="006504D3">
            <w:pPr>
              <w:pStyle w:val="acctmergecolhdg"/>
              <w:spacing w:line="240" w:lineRule="auto"/>
              <w:rPr>
                <w:b w:val="0"/>
                <w:bCs/>
                <w:szCs w:val="22"/>
              </w:rPr>
            </w:pPr>
          </w:p>
        </w:tc>
        <w:tc>
          <w:tcPr>
            <w:tcW w:w="1352" w:type="dxa"/>
            <w:vAlign w:val="bottom"/>
          </w:tcPr>
          <w:p w14:paraId="488BAB11" w14:textId="55C893F5" w:rsidR="00FD3817" w:rsidRPr="00967E89" w:rsidRDefault="00FD3817" w:rsidP="006504D3">
            <w:pPr>
              <w:pStyle w:val="acctmergecolhdg"/>
              <w:spacing w:line="240" w:lineRule="auto"/>
              <w:rPr>
                <w:b w:val="0"/>
                <w:bCs/>
                <w:szCs w:val="22"/>
              </w:rPr>
            </w:pPr>
            <w:r w:rsidRPr="00FB7780">
              <w:rPr>
                <w:b w:val="0"/>
                <w:bCs/>
                <w:szCs w:val="22"/>
              </w:rPr>
              <w:t>202</w:t>
            </w:r>
            <w:r>
              <w:rPr>
                <w:b w:val="0"/>
                <w:bCs/>
                <w:szCs w:val="22"/>
              </w:rPr>
              <w:t>5</w:t>
            </w:r>
          </w:p>
        </w:tc>
      </w:tr>
      <w:tr w:rsidR="00935B89" w:rsidRPr="00967E89" w14:paraId="53F5DA95" w14:textId="77777777" w:rsidTr="004A3DF9">
        <w:trPr>
          <w:tblHeader/>
        </w:trPr>
        <w:tc>
          <w:tcPr>
            <w:tcW w:w="3600" w:type="dxa"/>
          </w:tcPr>
          <w:p w14:paraId="62CE3AD0" w14:textId="77777777" w:rsidR="00FD3817" w:rsidRPr="00967E89" w:rsidRDefault="00FD3817" w:rsidP="006504D3">
            <w:pPr>
              <w:spacing w:line="240" w:lineRule="auto"/>
              <w:rPr>
                <w:b/>
                <w:bCs/>
                <w:i/>
                <w:iCs/>
                <w:szCs w:val="22"/>
              </w:rPr>
            </w:pPr>
          </w:p>
        </w:tc>
        <w:tc>
          <w:tcPr>
            <w:tcW w:w="5843" w:type="dxa"/>
            <w:gridSpan w:val="7"/>
          </w:tcPr>
          <w:p w14:paraId="20C8D73C" w14:textId="77777777" w:rsidR="00FD3817" w:rsidRPr="00967E89" w:rsidRDefault="00FD3817" w:rsidP="006504D3">
            <w:pPr>
              <w:pStyle w:val="acctfourfigures"/>
              <w:spacing w:line="240" w:lineRule="auto"/>
              <w:jc w:val="center"/>
              <w:rPr>
                <w:i/>
                <w:iCs/>
                <w:szCs w:val="22"/>
              </w:rPr>
            </w:pPr>
            <w:r w:rsidRPr="00967E89">
              <w:rPr>
                <w:i/>
                <w:iCs/>
                <w:szCs w:val="22"/>
              </w:rPr>
              <w:t>(in thousand Baht)</w:t>
            </w:r>
          </w:p>
        </w:tc>
      </w:tr>
      <w:tr w:rsidR="00935B89" w:rsidRPr="00967E89" w14:paraId="797B967F" w14:textId="77777777" w:rsidTr="004A3DF9">
        <w:trPr>
          <w:tblHeader/>
        </w:trPr>
        <w:tc>
          <w:tcPr>
            <w:tcW w:w="3600" w:type="dxa"/>
          </w:tcPr>
          <w:p w14:paraId="14C3A282" w14:textId="77777777" w:rsidR="00FD3817" w:rsidRPr="00967E89" w:rsidRDefault="00FD3817" w:rsidP="006504D3">
            <w:pPr>
              <w:spacing w:line="240" w:lineRule="auto"/>
              <w:rPr>
                <w:b/>
                <w:bCs/>
                <w:i/>
                <w:iCs/>
                <w:szCs w:val="22"/>
              </w:rPr>
            </w:pPr>
          </w:p>
        </w:tc>
        <w:tc>
          <w:tcPr>
            <w:tcW w:w="5843" w:type="dxa"/>
            <w:gridSpan w:val="7"/>
          </w:tcPr>
          <w:p w14:paraId="56A455C7" w14:textId="77777777" w:rsidR="00FD3817" w:rsidRPr="00967E89" w:rsidRDefault="00FD3817" w:rsidP="006504D3">
            <w:pPr>
              <w:pStyle w:val="acctfourfigures"/>
              <w:spacing w:line="240" w:lineRule="auto"/>
              <w:jc w:val="center"/>
              <w:rPr>
                <w:i/>
                <w:iCs/>
                <w:szCs w:val="22"/>
              </w:rPr>
            </w:pPr>
          </w:p>
        </w:tc>
      </w:tr>
      <w:tr w:rsidR="00EC2DF1" w:rsidRPr="00967E89" w14:paraId="303FAD77" w14:textId="77777777" w:rsidTr="00EC2DF1">
        <w:tc>
          <w:tcPr>
            <w:tcW w:w="3600" w:type="dxa"/>
          </w:tcPr>
          <w:p w14:paraId="19CF7267" w14:textId="77777777" w:rsidR="00FD3817" w:rsidRPr="00967E89" w:rsidRDefault="00FD3817" w:rsidP="000068C0">
            <w:pPr>
              <w:spacing w:line="240" w:lineRule="auto"/>
              <w:rPr>
                <w:szCs w:val="22"/>
              </w:rPr>
            </w:pPr>
            <w:r w:rsidRPr="00967E89">
              <w:rPr>
                <w:szCs w:val="22"/>
              </w:rPr>
              <w:t>Finished goods</w:t>
            </w:r>
          </w:p>
        </w:tc>
        <w:tc>
          <w:tcPr>
            <w:tcW w:w="1350" w:type="dxa"/>
            <w:vAlign w:val="bottom"/>
          </w:tcPr>
          <w:p w14:paraId="1D32BFB3" w14:textId="59BEF2B2" w:rsidR="00FD3817" w:rsidRPr="004A3DF9" w:rsidRDefault="00FD3817" w:rsidP="000068C0">
            <w:pPr>
              <w:pStyle w:val="acctfourfigures"/>
              <w:tabs>
                <w:tab w:val="clear" w:pos="765"/>
                <w:tab w:val="decimal" w:pos="731"/>
              </w:tabs>
              <w:spacing w:line="240" w:lineRule="auto"/>
              <w:ind w:right="11"/>
              <w:jc w:val="right"/>
            </w:pPr>
            <w:r w:rsidRPr="004A3DF9">
              <w:t>1,595,526</w:t>
            </w:r>
          </w:p>
        </w:tc>
        <w:tc>
          <w:tcPr>
            <w:tcW w:w="181" w:type="dxa"/>
            <w:vAlign w:val="bottom"/>
          </w:tcPr>
          <w:p w14:paraId="3EF0ED53" w14:textId="77777777" w:rsidR="00FD3817" w:rsidRPr="00FE2DE9" w:rsidRDefault="00FD3817" w:rsidP="000068C0">
            <w:pPr>
              <w:pStyle w:val="acctfourfigures"/>
              <w:spacing w:line="240" w:lineRule="auto"/>
              <w:jc w:val="right"/>
              <w:rPr>
                <w:szCs w:val="22"/>
              </w:rPr>
            </w:pPr>
          </w:p>
        </w:tc>
        <w:tc>
          <w:tcPr>
            <w:tcW w:w="1349" w:type="dxa"/>
          </w:tcPr>
          <w:p w14:paraId="3BCD64F1" w14:textId="732C4FAA" w:rsidR="00FD3817" w:rsidRPr="00FE2DE9" w:rsidRDefault="00FD3817" w:rsidP="000068C0">
            <w:pPr>
              <w:pStyle w:val="acctfourfigures"/>
              <w:tabs>
                <w:tab w:val="clear" w:pos="765"/>
                <w:tab w:val="decimal" w:pos="731"/>
              </w:tabs>
              <w:spacing w:line="240" w:lineRule="auto"/>
              <w:ind w:right="11"/>
              <w:jc w:val="right"/>
              <w:rPr>
                <w:szCs w:val="22"/>
              </w:rPr>
            </w:pPr>
            <w:r w:rsidRPr="00C615DE">
              <w:t>1,650,971</w:t>
            </w:r>
          </w:p>
        </w:tc>
        <w:tc>
          <w:tcPr>
            <w:tcW w:w="180" w:type="dxa"/>
            <w:vAlign w:val="bottom"/>
          </w:tcPr>
          <w:p w14:paraId="51A63895" w14:textId="77777777" w:rsidR="00FD3817" w:rsidRPr="00FE2DE9" w:rsidRDefault="00FD3817" w:rsidP="000068C0">
            <w:pPr>
              <w:pStyle w:val="acctfourfigures"/>
              <w:spacing w:line="240" w:lineRule="auto"/>
              <w:jc w:val="right"/>
              <w:rPr>
                <w:szCs w:val="22"/>
              </w:rPr>
            </w:pPr>
          </w:p>
        </w:tc>
        <w:tc>
          <w:tcPr>
            <w:tcW w:w="1258" w:type="dxa"/>
          </w:tcPr>
          <w:p w14:paraId="70D58D75" w14:textId="429881FC" w:rsidR="00FD3817" w:rsidRPr="004A3DF9" w:rsidRDefault="00FD3817" w:rsidP="000068C0">
            <w:pPr>
              <w:pStyle w:val="acctfourfigures"/>
              <w:tabs>
                <w:tab w:val="clear" w:pos="765"/>
                <w:tab w:val="decimal" w:pos="731"/>
              </w:tabs>
              <w:spacing w:line="240" w:lineRule="auto"/>
              <w:ind w:right="11"/>
              <w:jc w:val="right"/>
              <w:rPr>
                <w:cs/>
                <w:lang w:bidi="th-TH"/>
              </w:rPr>
            </w:pPr>
            <w:r w:rsidRPr="004A3DF9">
              <w:t>1,413,286</w:t>
            </w:r>
          </w:p>
        </w:tc>
        <w:tc>
          <w:tcPr>
            <w:tcW w:w="178" w:type="dxa"/>
            <w:vAlign w:val="bottom"/>
          </w:tcPr>
          <w:p w14:paraId="4BA0BFD5" w14:textId="77777777" w:rsidR="00FD3817" w:rsidRPr="00FE2DE9" w:rsidRDefault="00FD3817" w:rsidP="000068C0">
            <w:pPr>
              <w:pStyle w:val="acctfourfigures"/>
              <w:spacing w:line="240" w:lineRule="auto"/>
              <w:jc w:val="right"/>
              <w:rPr>
                <w:szCs w:val="22"/>
              </w:rPr>
            </w:pPr>
          </w:p>
        </w:tc>
        <w:tc>
          <w:tcPr>
            <w:tcW w:w="1352" w:type="dxa"/>
          </w:tcPr>
          <w:p w14:paraId="70EC31CE" w14:textId="41CBDBDF" w:rsidR="00FD3817" w:rsidRPr="00FE2DE9" w:rsidRDefault="00FD3817" w:rsidP="000068C0">
            <w:pPr>
              <w:pStyle w:val="acctfourfigures"/>
              <w:tabs>
                <w:tab w:val="clear" w:pos="765"/>
                <w:tab w:val="decimal" w:pos="731"/>
              </w:tabs>
              <w:spacing w:line="240" w:lineRule="auto"/>
              <w:ind w:right="11"/>
              <w:jc w:val="right"/>
              <w:rPr>
                <w:szCs w:val="22"/>
              </w:rPr>
            </w:pPr>
            <w:r w:rsidRPr="000D0552">
              <w:t>1,446,359</w:t>
            </w:r>
          </w:p>
        </w:tc>
      </w:tr>
      <w:tr w:rsidR="00EC2DF1" w:rsidRPr="00967E89" w14:paraId="54169783" w14:textId="77777777" w:rsidTr="00EC2DF1">
        <w:tc>
          <w:tcPr>
            <w:tcW w:w="3600" w:type="dxa"/>
          </w:tcPr>
          <w:p w14:paraId="6ABEC828" w14:textId="606BB53C" w:rsidR="00FD3817" w:rsidRPr="00967E89" w:rsidRDefault="00FD3817" w:rsidP="000068C0">
            <w:pPr>
              <w:spacing w:line="240" w:lineRule="auto"/>
              <w:rPr>
                <w:szCs w:val="22"/>
              </w:rPr>
            </w:pPr>
            <w:r w:rsidRPr="00671F79">
              <w:rPr>
                <w:szCs w:val="22"/>
              </w:rPr>
              <w:t>Work in process</w:t>
            </w:r>
          </w:p>
        </w:tc>
        <w:tc>
          <w:tcPr>
            <w:tcW w:w="1350" w:type="dxa"/>
            <w:vAlign w:val="bottom"/>
          </w:tcPr>
          <w:p w14:paraId="2045595D" w14:textId="0D7176CD" w:rsidR="00FD3817" w:rsidRPr="004A3DF9" w:rsidRDefault="00FD3817" w:rsidP="000068C0">
            <w:pPr>
              <w:pStyle w:val="acctfourfigures"/>
              <w:tabs>
                <w:tab w:val="clear" w:pos="765"/>
                <w:tab w:val="decimal" w:pos="731"/>
              </w:tabs>
              <w:spacing w:line="240" w:lineRule="auto"/>
              <w:ind w:right="11"/>
              <w:jc w:val="right"/>
            </w:pPr>
            <w:r w:rsidRPr="004A3DF9">
              <w:t>552</w:t>
            </w:r>
          </w:p>
        </w:tc>
        <w:tc>
          <w:tcPr>
            <w:tcW w:w="181" w:type="dxa"/>
            <w:vAlign w:val="bottom"/>
          </w:tcPr>
          <w:p w14:paraId="1F8212DD" w14:textId="77777777" w:rsidR="00FD3817" w:rsidRPr="00FE2DE9" w:rsidRDefault="00FD3817" w:rsidP="000068C0">
            <w:pPr>
              <w:pStyle w:val="acctfourfigures"/>
              <w:spacing w:line="240" w:lineRule="auto"/>
              <w:jc w:val="right"/>
              <w:rPr>
                <w:szCs w:val="22"/>
              </w:rPr>
            </w:pPr>
          </w:p>
        </w:tc>
        <w:tc>
          <w:tcPr>
            <w:tcW w:w="1349" w:type="dxa"/>
          </w:tcPr>
          <w:p w14:paraId="5C1A661A" w14:textId="6905B607" w:rsidR="00FD3817" w:rsidRPr="005C10BB" w:rsidRDefault="00FD3817" w:rsidP="000068C0">
            <w:pPr>
              <w:pStyle w:val="acctfourfigures"/>
              <w:tabs>
                <w:tab w:val="clear" w:pos="765"/>
                <w:tab w:val="decimal" w:pos="731"/>
              </w:tabs>
              <w:spacing w:line="240" w:lineRule="auto"/>
              <w:ind w:right="11"/>
              <w:jc w:val="right"/>
              <w:rPr>
                <w:szCs w:val="22"/>
              </w:rPr>
            </w:pPr>
            <w:r w:rsidRPr="00C615DE">
              <w:t>251</w:t>
            </w:r>
          </w:p>
        </w:tc>
        <w:tc>
          <w:tcPr>
            <w:tcW w:w="180" w:type="dxa"/>
            <w:vAlign w:val="bottom"/>
          </w:tcPr>
          <w:p w14:paraId="7BCBC7A9" w14:textId="77777777" w:rsidR="00FD3817" w:rsidRPr="00FE2DE9" w:rsidRDefault="00FD3817" w:rsidP="000068C0">
            <w:pPr>
              <w:pStyle w:val="acctfourfigures"/>
              <w:spacing w:line="240" w:lineRule="auto"/>
              <w:jc w:val="right"/>
              <w:rPr>
                <w:szCs w:val="22"/>
              </w:rPr>
            </w:pPr>
          </w:p>
        </w:tc>
        <w:tc>
          <w:tcPr>
            <w:tcW w:w="1258" w:type="dxa"/>
          </w:tcPr>
          <w:p w14:paraId="53B7A4E4" w14:textId="6FBF870C" w:rsidR="00FD3817" w:rsidRPr="004A3DF9" w:rsidRDefault="00FD3817" w:rsidP="000068C0">
            <w:pPr>
              <w:pStyle w:val="acctfourfigures"/>
              <w:tabs>
                <w:tab w:val="clear" w:pos="765"/>
                <w:tab w:val="decimal" w:pos="731"/>
              </w:tabs>
              <w:spacing w:line="240" w:lineRule="auto"/>
              <w:ind w:right="11"/>
              <w:jc w:val="right"/>
              <w:rPr>
                <w:cs/>
                <w:lang w:bidi="th-TH"/>
              </w:rPr>
            </w:pPr>
            <w:r w:rsidRPr="004A3DF9">
              <w:t>552</w:t>
            </w:r>
          </w:p>
        </w:tc>
        <w:tc>
          <w:tcPr>
            <w:tcW w:w="178" w:type="dxa"/>
            <w:vAlign w:val="bottom"/>
          </w:tcPr>
          <w:p w14:paraId="473D9A77" w14:textId="77777777" w:rsidR="00FD3817" w:rsidRPr="00FE2DE9" w:rsidRDefault="00FD3817" w:rsidP="000068C0">
            <w:pPr>
              <w:pStyle w:val="acctfourfigures"/>
              <w:spacing w:line="240" w:lineRule="auto"/>
              <w:jc w:val="right"/>
              <w:rPr>
                <w:szCs w:val="22"/>
              </w:rPr>
            </w:pPr>
          </w:p>
        </w:tc>
        <w:tc>
          <w:tcPr>
            <w:tcW w:w="1352" w:type="dxa"/>
          </w:tcPr>
          <w:p w14:paraId="215BA6B1" w14:textId="78FD348D" w:rsidR="00FD3817" w:rsidRPr="005C10BB" w:rsidRDefault="00FD3817" w:rsidP="000068C0">
            <w:pPr>
              <w:pStyle w:val="acctfourfigures"/>
              <w:tabs>
                <w:tab w:val="clear" w:pos="765"/>
                <w:tab w:val="decimal" w:pos="731"/>
              </w:tabs>
              <w:spacing w:line="240" w:lineRule="auto"/>
              <w:ind w:right="11"/>
              <w:jc w:val="right"/>
              <w:rPr>
                <w:szCs w:val="22"/>
              </w:rPr>
            </w:pPr>
            <w:r w:rsidRPr="000D0552">
              <w:t>251</w:t>
            </w:r>
          </w:p>
        </w:tc>
      </w:tr>
      <w:tr w:rsidR="00EC2DF1" w:rsidRPr="00967E89" w14:paraId="703417E6" w14:textId="77777777" w:rsidTr="00EC2DF1">
        <w:tc>
          <w:tcPr>
            <w:tcW w:w="3600" w:type="dxa"/>
          </w:tcPr>
          <w:p w14:paraId="508EF6C2" w14:textId="77777777" w:rsidR="00FD3817" w:rsidRPr="00967E89" w:rsidRDefault="00FD3817" w:rsidP="000068C0">
            <w:pPr>
              <w:spacing w:line="240" w:lineRule="auto"/>
              <w:rPr>
                <w:szCs w:val="22"/>
              </w:rPr>
            </w:pPr>
            <w:r w:rsidRPr="00967E89">
              <w:rPr>
                <w:szCs w:val="22"/>
              </w:rPr>
              <w:t>Raw materials</w:t>
            </w:r>
          </w:p>
        </w:tc>
        <w:tc>
          <w:tcPr>
            <w:tcW w:w="1350" w:type="dxa"/>
            <w:vAlign w:val="bottom"/>
          </w:tcPr>
          <w:p w14:paraId="0AAB7AE8" w14:textId="54E74BAC" w:rsidR="00FD3817" w:rsidRPr="004A3DF9" w:rsidRDefault="00FD3817" w:rsidP="000068C0">
            <w:pPr>
              <w:pStyle w:val="acctfourfigures"/>
              <w:tabs>
                <w:tab w:val="clear" w:pos="765"/>
                <w:tab w:val="decimal" w:pos="731"/>
              </w:tabs>
              <w:spacing w:line="240" w:lineRule="auto"/>
              <w:ind w:right="11"/>
              <w:jc w:val="right"/>
            </w:pPr>
            <w:r w:rsidRPr="004A3DF9">
              <w:t>809,153</w:t>
            </w:r>
          </w:p>
        </w:tc>
        <w:tc>
          <w:tcPr>
            <w:tcW w:w="181" w:type="dxa"/>
            <w:vAlign w:val="bottom"/>
          </w:tcPr>
          <w:p w14:paraId="6F96DFA2" w14:textId="77777777" w:rsidR="00FD3817" w:rsidRPr="00FE2DE9" w:rsidRDefault="00FD3817" w:rsidP="000068C0">
            <w:pPr>
              <w:pStyle w:val="acctfourfigures"/>
              <w:spacing w:line="240" w:lineRule="auto"/>
              <w:jc w:val="right"/>
              <w:rPr>
                <w:szCs w:val="22"/>
              </w:rPr>
            </w:pPr>
          </w:p>
        </w:tc>
        <w:tc>
          <w:tcPr>
            <w:tcW w:w="1349" w:type="dxa"/>
          </w:tcPr>
          <w:p w14:paraId="0A0E4364" w14:textId="408424F7" w:rsidR="00FD3817" w:rsidRPr="00FE2DE9" w:rsidRDefault="00FD3817" w:rsidP="000068C0">
            <w:pPr>
              <w:pStyle w:val="acctfourfigures"/>
              <w:tabs>
                <w:tab w:val="clear" w:pos="765"/>
                <w:tab w:val="decimal" w:pos="731"/>
              </w:tabs>
              <w:spacing w:line="240" w:lineRule="auto"/>
              <w:ind w:right="11"/>
              <w:jc w:val="right"/>
              <w:rPr>
                <w:szCs w:val="22"/>
              </w:rPr>
            </w:pPr>
            <w:r w:rsidRPr="00C615DE">
              <w:t>1,061,517</w:t>
            </w:r>
          </w:p>
        </w:tc>
        <w:tc>
          <w:tcPr>
            <w:tcW w:w="180" w:type="dxa"/>
            <w:vAlign w:val="bottom"/>
          </w:tcPr>
          <w:p w14:paraId="603BF86A" w14:textId="77777777" w:rsidR="00FD3817" w:rsidRPr="00FE2DE9" w:rsidRDefault="00FD3817" w:rsidP="000068C0">
            <w:pPr>
              <w:pStyle w:val="acctfourfigures"/>
              <w:spacing w:line="240" w:lineRule="auto"/>
              <w:jc w:val="right"/>
              <w:rPr>
                <w:szCs w:val="22"/>
              </w:rPr>
            </w:pPr>
          </w:p>
        </w:tc>
        <w:tc>
          <w:tcPr>
            <w:tcW w:w="1258" w:type="dxa"/>
          </w:tcPr>
          <w:p w14:paraId="77B5F756" w14:textId="21ACC3C8" w:rsidR="00FD3817" w:rsidRPr="004A3DF9" w:rsidRDefault="00FD3817" w:rsidP="000068C0">
            <w:pPr>
              <w:pStyle w:val="acctfourfigures"/>
              <w:tabs>
                <w:tab w:val="clear" w:pos="765"/>
                <w:tab w:val="decimal" w:pos="731"/>
              </w:tabs>
              <w:spacing w:line="240" w:lineRule="auto"/>
              <w:ind w:right="11"/>
              <w:jc w:val="right"/>
            </w:pPr>
            <w:r w:rsidRPr="004A3DF9">
              <w:t>809,153</w:t>
            </w:r>
          </w:p>
        </w:tc>
        <w:tc>
          <w:tcPr>
            <w:tcW w:w="178" w:type="dxa"/>
            <w:vAlign w:val="bottom"/>
          </w:tcPr>
          <w:p w14:paraId="1ADE8F9C" w14:textId="77777777" w:rsidR="00FD3817" w:rsidRPr="00FE2DE9" w:rsidRDefault="00FD3817" w:rsidP="000068C0">
            <w:pPr>
              <w:pStyle w:val="acctfourfigures"/>
              <w:spacing w:line="240" w:lineRule="auto"/>
              <w:jc w:val="right"/>
              <w:rPr>
                <w:szCs w:val="22"/>
              </w:rPr>
            </w:pPr>
          </w:p>
        </w:tc>
        <w:tc>
          <w:tcPr>
            <w:tcW w:w="1352" w:type="dxa"/>
          </w:tcPr>
          <w:p w14:paraId="673826C4" w14:textId="7411EED7" w:rsidR="00FD3817" w:rsidRPr="00FE2DE9" w:rsidRDefault="00FD3817" w:rsidP="000068C0">
            <w:pPr>
              <w:pStyle w:val="acctfourfigures"/>
              <w:tabs>
                <w:tab w:val="clear" w:pos="765"/>
                <w:tab w:val="decimal" w:pos="731"/>
              </w:tabs>
              <w:spacing w:line="240" w:lineRule="auto"/>
              <w:ind w:right="11"/>
              <w:jc w:val="right"/>
              <w:rPr>
                <w:szCs w:val="22"/>
              </w:rPr>
            </w:pPr>
            <w:r w:rsidRPr="000D0552">
              <w:t>1,061,517</w:t>
            </w:r>
          </w:p>
        </w:tc>
      </w:tr>
      <w:tr w:rsidR="00EC2DF1" w:rsidRPr="00967E89" w14:paraId="5CAFBF87" w14:textId="77777777" w:rsidTr="00EC2DF1">
        <w:tc>
          <w:tcPr>
            <w:tcW w:w="3600" w:type="dxa"/>
          </w:tcPr>
          <w:p w14:paraId="1985C593" w14:textId="77777777" w:rsidR="00FD3817" w:rsidRPr="00967E89" w:rsidRDefault="00FD3817" w:rsidP="000068C0">
            <w:pPr>
              <w:spacing w:line="240" w:lineRule="auto"/>
              <w:rPr>
                <w:szCs w:val="22"/>
              </w:rPr>
            </w:pPr>
            <w:r w:rsidRPr="00967E89">
              <w:rPr>
                <w:szCs w:val="22"/>
              </w:rPr>
              <w:t>Ingredients and packaging</w:t>
            </w:r>
          </w:p>
        </w:tc>
        <w:tc>
          <w:tcPr>
            <w:tcW w:w="1350" w:type="dxa"/>
            <w:vAlign w:val="bottom"/>
          </w:tcPr>
          <w:p w14:paraId="64D8544E" w14:textId="484EDDF9" w:rsidR="00FD3817" w:rsidRPr="004A3DF9" w:rsidRDefault="00FD3817" w:rsidP="000068C0">
            <w:pPr>
              <w:pStyle w:val="acctfourfigures"/>
              <w:tabs>
                <w:tab w:val="clear" w:pos="765"/>
                <w:tab w:val="decimal" w:pos="731"/>
              </w:tabs>
              <w:spacing w:line="240" w:lineRule="auto"/>
              <w:ind w:right="11"/>
              <w:jc w:val="right"/>
            </w:pPr>
            <w:r w:rsidRPr="004A3DF9">
              <w:t>911,767</w:t>
            </w:r>
          </w:p>
        </w:tc>
        <w:tc>
          <w:tcPr>
            <w:tcW w:w="181" w:type="dxa"/>
            <w:vAlign w:val="bottom"/>
          </w:tcPr>
          <w:p w14:paraId="5A272F97" w14:textId="77777777" w:rsidR="00FD3817" w:rsidRPr="00FE2DE9" w:rsidRDefault="00FD3817" w:rsidP="000068C0">
            <w:pPr>
              <w:pStyle w:val="acctfourfigures"/>
              <w:spacing w:line="240" w:lineRule="auto"/>
              <w:jc w:val="right"/>
              <w:rPr>
                <w:szCs w:val="22"/>
              </w:rPr>
            </w:pPr>
          </w:p>
        </w:tc>
        <w:tc>
          <w:tcPr>
            <w:tcW w:w="1349" w:type="dxa"/>
          </w:tcPr>
          <w:p w14:paraId="2C59AC57" w14:textId="1F135BBB" w:rsidR="00FD3817" w:rsidRPr="00FE2DE9" w:rsidRDefault="00FD3817" w:rsidP="000068C0">
            <w:pPr>
              <w:pStyle w:val="acctfourfigures"/>
              <w:tabs>
                <w:tab w:val="clear" w:pos="765"/>
                <w:tab w:val="decimal" w:pos="731"/>
              </w:tabs>
              <w:spacing w:line="240" w:lineRule="auto"/>
              <w:ind w:right="11"/>
              <w:jc w:val="right"/>
              <w:rPr>
                <w:szCs w:val="22"/>
              </w:rPr>
            </w:pPr>
            <w:r w:rsidRPr="00C615DE">
              <w:t>855,588</w:t>
            </w:r>
          </w:p>
        </w:tc>
        <w:tc>
          <w:tcPr>
            <w:tcW w:w="180" w:type="dxa"/>
            <w:vAlign w:val="bottom"/>
          </w:tcPr>
          <w:p w14:paraId="07356272" w14:textId="77777777" w:rsidR="00FD3817" w:rsidRPr="00FE2DE9" w:rsidRDefault="00FD3817" w:rsidP="000068C0">
            <w:pPr>
              <w:pStyle w:val="acctfourfigures"/>
              <w:spacing w:line="240" w:lineRule="auto"/>
              <w:jc w:val="right"/>
              <w:rPr>
                <w:szCs w:val="22"/>
              </w:rPr>
            </w:pPr>
          </w:p>
        </w:tc>
        <w:tc>
          <w:tcPr>
            <w:tcW w:w="1258" w:type="dxa"/>
          </w:tcPr>
          <w:p w14:paraId="260E64EA" w14:textId="7BDFA333" w:rsidR="00FD3817" w:rsidRPr="004A3DF9" w:rsidRDefault="00FD3817" w:rsidP="000068C0">
            <w:pPr>
              <w:pStyle w:val="acctfourfigures"/>
              <w:tabs>
                <w:tab w:val="clear" w:pos="765"/>
                <w:tab w:val="decimal" w:pos="731"/>
              </w:tabs>
              <w:spacing w:line="240" w:lineRule="auto"/>
              <w:ind w:right="11"/>
              <w:jc w:val="right"/>
            </w:pPr>
            <w:r w:rsidRPr="004A3DF9">
              <w:t>910,708</w:t>
            </w:r>
          </w:p>
        </w:tc>
        <w:tc>
          <w:tcPr>
            <w:tcW w:w="178" w:type="dxa"/>
            <w:vAlign w:val="bottom"/>
          </w:tcPr>
          <w:p w14:paraId="11423303" w14:textId="77777777" w:rsidR="00FD3817" w:rsidRPr="00FE2DE9" w:rsidRDefault="00FD3817" w:rsidP="000068C0">
            <w:pPr>
              <w:pStyle w:val="acctfourfigures"/>
              <w:spacing w:line="240" w:lineRule="auto"/>
              <w:jc w:val="right"/>
              <w:rPr>
                <w:szCs w:val="22"/>
              </w:rPr>
            </w:pPr>
          </w:p>
        </w:tc>
        <w:tc>
          <w:tcPr>
            <w:tcW w:w="1352" w:type="dxa"/>
          </w:tcPr>
          <w:p w14:paraId="33ABB0F0" w14:textId="1BE71CFD" w:rsidR="00FD3817" w:rsidRPr="00FE2DE9" w:rsidRDefault="00FD3817" w:rsidP="000068C0">
            <w:pPr>
              <w:pStyle w:val="acctfourfigures"/>
              <w:tabs>
                <w:tab w:val="clear" w:pos="765"/>
                <w:tab w:val="decimal" w:pos="731"/>
              </w:tabs>
              <w:spacing w:line="240" w:lineRule="auto"/>
              <w:ind w:right="11"/>
              <w:jc w:val="right"/>
              <w:rPr>
                <w:szCs w:val="22"/>
              </w:rPr>
            </w:pPr>
            <w:r w:rsidRPr="000D0552">
              <w:t>855,470</w:t>
            </w:r>
          </w:p>
        </w:tc>
      </w:tr>
      <w:tr w:rsidR="00EC2DF1" w:rsidRPr="00967E89" w14:paraId="421B0775" w14:textId="77777777" w:rsidTr="00EC2DF1">
        <w:tc>
          <w:tcPr>
            <w:tcW w:w="3600" w:type="dxa"/>
          </w:tcPr>
          <w:p w14:paraId="5D537DCD" w14:textId="77777777" w:rsidR="00FD3817" w:rsidRPr="00967E89" w:rsidRDefault="00FD3817" w:rsidP="000068C0">
            <w:pPr>
              <w:spacing w:line="240" w:lineRule="auto"/>
              <w:rPr>
                <w:szCs w:val="22"/>
              </w:rPr>
            </w:pPr>
            <w:r w:rsidRPr="00967E89">
              <w:rPr>
                <w:szCs w:val="22"/>
              </w:rPr>
              <w:t>Goods in transit</w:t>
            </w:r>
          </w:p>
        </w:tc>
        <w:tc>
          <w:tcPr>
            <w:tcW w:w="1350" w:type="dxa"/>
            <w:vAlign w:val="bottom"/>
          </w:tcPr>
          <w:p w14:paraId="1F3834AF" w14:textId="14A68728" w:rsidR="00FD3817" w:rsidRPr="004A3DF9" w:rsidRDefault="00FD3817" w:rsidP="000068C0">
            <w:pPr>
              <w:pStyle w:val="acctfourfigures"/>
              <w:tabs>
                <w:tab w:val="clear" w:pos="765"/>
                <w:tab w:val="decimal" w:pos="731"/>
              </w:tabs>
              <w:spacing w:line="240" w:lineRule="auto"/>
              <w:ind w:right="11"/>
              <w:jc w:val="right"/>
            </w:pPr>
            <w:r w:rsidRPr="004A3DF9">
              <w:t>658,244</w:t>
            </w:r>
          </w:p>
        </w:tc>
        <w:tc>
          <w:tcPr>
            <w:tcW w:w="181" w:type="dxa"/>
            <w:vAlign w:val="bottom"/>
          </w:tcPr>
          <w:p w14:paraId="4A49E308" w14:textId="77777777" w:rsidR="00FD3817" w:rsidRPr="00FE2DE9" w:rsidRDefault="00FD3817" w:rsidP="000068C0">
            <w:pPr>
              <w:pStyle w:val="acctfourfigures"/>
              <w:spacing w:line="240" w:lineRule="auto"/>
              <w:jc w:val="right"/>
              <w:rPr>
                <w:szCs w:val="22"/>
              </w:rPr>
            </w:pPr>
          </w:p>
        </w:tc>
        <w:tc>
          <w:tcPr>
            <w:tcW w:w="1349" w:type="dxa"/>
          </w:tcPr>
          <w:p w14:paraId="0F97925C" w14:textId="6E045494" w:rsidR="00FD3817" w:rsidRPr="00FE2DE9" w:rsidRDefault="00FD3817" w:rsidP="000068C0">
            <w:pPr>
              <w:pStyle w:val="acctfourfigures"/>
              <w:tabs>
                <w:tab w:val="clear" w:pos="765"/>
                <w:tab w:val="decimal" w:pos="731"/>
              </w:tabs>
              <w:spacing w:line="240" w:lineRule="auto"/>
              <w:ind w:right="11"/>
              <w:jc w:val="right"/>
              <w:rPr>
                <w:szCs w:val="22"/>
              </w:rPr>
            </w:pPr>
            <w:r w:rsidRPr="00C615DE">
              <w:t>868,418</w:t>
            </w:r>
          </w:p>
        </w:tc>
        <w:tc>
          <w:tcPr>
            <w:tcW w:w="180" w:type="dxa"/>
            <w:vAlign w:val="bottom"/>
          </w:tcPr>
          <w:p w14:paraId="44D68ED7" w14:textId="77777777" w:rsidR="00FD3817" w:rsidRPr="00FE2DE9" w:rsidRDefault="00FD3817" w:rsidP="000068C0">
            <w:pPr>
              <w:pStyle w:val="acctfourfigures"/>
              <w:spacing w:line="240" w:lineRule="auto"/>
              <w:jc w:val="right"/>
              <w:rPr>
                <w:szCs w:val="22"/>
              </w:rPr>
            </w:pPr>
          </w:p>
        </w:tc>
        <w:tc>
          <w:tcPr>
            <w:tcW w:w="1258" w:type="dxa"/>
          </w:tcPr>
          <w:p w14:paraId="7632A984" w14:textId="4D84C9AC" w:rsidR="00FD3817" w:rsidRPr="004A3DF9" w:rsidRDefault="00FD3817" w:rsidP="000068C0">
            <w:pPr>
              <w:pStyle w:val="acctfourfigures"/>
              <w:tabs>
                <w:tab w:val="clear" w:pos="765"/>
                <w:tab w:val="decimal" w:pos="731"/>
              </w:tabs>
              <w:spacing w:line="240" w:lineRule="auto"/>
              <w:ind w:right="11"/>
              <w:jc w:val="right"/>
            </w:pPr>
            <w:r w:rsidRPr="004A3DF9">
              <w:t>143,790</w:t>
            </w:r>
          </w:p>
        </w:tc>
        <w:tc>
          <w:tcPr>
            <w:tcW w:w="178" w:type="dxa"/>
            <w:vAlign w:val="bottom"/>
          </w:tcPr>
          <w:p w14:paraId="109E1DE0" w14:textId="77777777" w:rsidR="00FD3817" w:rsidRPr="00FE2DE9" w:rsidRDefault="00FD3817" w:rsidP="000068C0">
            <w:pPr>
              <w:pStyle w:val="acctfourfigures"/>
              <w:spacing w:line="240" w:lineRule="auto"/>
              <w:jc w:val="right"/>
              <w:rPr>
                <w:szCs w:val="22"/>
              </w:rPr>
            </w:pPr>
          </w:p>
        </w:tc>
        <w:tc>
          <w:tcPr>
            <w:tcW w:w="1352" w:type="dxa"/>
          </w:tcPr>
          <w:p w14:paraId="1CECC3AA" w14:textId="6F1CC852" w:rsidR="00FD3817" w:rsidRPr="00FE2DE9" w:rsidRDefault="00FD3817" w:rsidP="000068C0">
            <w:pPr>
              <w:pStyle w:val="acctfourfigures"/>
              <w:tabs>
                <w:tab w:val="clear" w:pos="765"/>
                <w:tab w:val="decimal" w:pos="731"/>
              </w:tabs>
              <w:spacing w:line="240" w:lineRule="auto"/>
              <w:ind w:right="11"/>
              <w:jc w:val="right"/>
              <w:rPr>
                <w:szCs w:val="22"/>
              </w:rPr>
            </w:pPr>
            <w:r w:rsidRPr="000D0552">
              <w:t>262,407</w:t>
            </w:r>
          </w:p>
        </w:tc>
      </w:tr>
      <w:tr w:rsidR="00EC2DF1" w:rsidRPr="00967E89" w14:paraId="1C02AE74" w14:textId="77777777" w:rsidTr="00EC2DF1">
        <w:tc>
          <w:tcPr>
            <w:tcW w:w="3600" w:type="dxa"/>
          </w:tcPr>
          <w:p w14:paraId="21F9DDE9" w14:textId="77777777" w:rsidR="00FD3817" w:rsidRPr="00967E89" w:rsidRDefault="00FD3817" w:rsidP="000068C0">
            <w:pPr>
              <w:spacing w:line="240" w:lineRule="auto"/>
              <w:rPr>
                <w:szCs w:val="22"/>
              </w:rPr>
            </w:pPr>
            <w:r w:rsidRPr="00967E89">
              <w:rPr>
                <w:szCs w:val="22"/>
              </w:rPr>
              <w:t>Spare parts and supplies</w:t>
            </w:r>
          </w:p>
        </w:tc>
        <w:tc>
          <w:tcPr>
            <w:tcW w:w="1350" w:type="dxa"/>
            <w:tcBorders>
              <w:bottom w:val="single" w:sz="4" w:space="0" w:color="auto"/>
            </w:tcBorders>
            <w:vAlign w:val="bottom"/>
          </w:tcPr>
          <w:p w14:paraId="1748A97E" w14:textId="539BBA02" w:rsidR="00FD3817" w:rsidRPr="004A3DF9" w:rsidRDefault="00FD3817" w:rsidP="000068C0">
            <w:pPr>
              <w:pStyle w:val="acctfourfigures"/>
              <w:tabs>
                <w:tab w:val="clear" w:pos="765"/>
                <w:tab w:val="decimal" w:pos="731"/>
              </w:tabs>
              <w:spacing w:line="240" w:lineRule="auto"/>
              <w:ind w:right="11"/>
              <w:jc w:val="right"/>
            </w:pPr>
            <w:r w:rsidRPr="004A3DF9">
              <w:t>80,157</w:t>
            </w:r>
          </w:p>
        </w:tc>
        <w:tc>
          <w:tcPr>
            <w:tcW w:w="181" w:type="dxa"/>
            <w:vAlign w:val="bottom"/>
          </w:tcPr>
          <w:p w14:paraId="599B148C" w14:textId="77777777" w:rsidR="00FD3817" w:rsidRPr="00FE2DE9" w:rsidRDefault="00FD3817" w:rsidP="000068C0">
            <w:pPr>
              <w:pStyle w:val="acctfourfigures"/>
              <w:spacing w:line="240" w:lineRule="auto"/>
              <w:jc w:val="right"/>
              <w:rPr>
                <w:szCs w:val="22"/>
              </w:rPr>
            </w:pPr>
          </w:p>
        </w:tc>
        <w:tc>
          <w:tcPr>
            <w:tcW w:w="1349" w:type="dxa"/>
            <w:tcBorders>
              <w:bottom w:val="single" w:sz="4" w:space="0" w:color="auto"/>
            </w:tcBorders>
          </w:tcPr>
          <w:p w14:paraId="2D702D88" w14:textId="67FB204B" w:rsidR="00FD3817" w:rsidRPr="00FE2DE9" w:rsidRDefault="00FD3817" w:rsidP="000068C0">
            <w:pPr>
              <w:pStyle w:val="acctfourfigures"/>
              <w:tabs>
                <w:tab w:val="clear" w:pos="765"/>
                <w:tab w:val="decimal" w:pos="731"/>
              </w:tabs>
              <w:spacing w:line="240" w:lineRule="auto"/>
              <w:ind w:right="11"/>
              <w:jc w:val="right"/>
              <w:rPr>
                <w:szCs w:val="22"/>
              </w:rPr>
            </w:pPr>
            <w:r w:rsidRPr="00C615DE">
              <w:t>67,048</w:t>
            </w:r>
          </w:p>
        </w:tc>
        <w:tc>
          <w:tcPr>
            <w:tcW w:w="180" w:type="dxa"/>
            <w:vAlign w:val="bottom"/>
          </w:tcPr>
          <w:p w14:paraId="438F78BF" w14:textId="77777777" w:rsidR="00FD3817" w:rsidRPr="00FE2DE9" w:rsidRDefault="00FD3817" w:rsidP="000068C0">
            <w:pPr>
              <w:pStyle w:val="acctfourfigures"/>
              <w:spacing w:line="240" w:lineRule="auto"/>
              <w:jc w:val="right"/>
              <w:rPr>
                <w:szCs w:val="22"/>
              </w:rPr>
            </w:pPr>
          </w:p>
        </w:tc>
        <w:tc>
          <w:tcPr>
            <w:tcW w:w="1258" w:type="dxa"/>
            <w:tcBorders>
              <w:bottom w:val="single" w:sz="4" w:space="0" w:color="auto"/>
            </w:tcBorders>
          </w:tcPr>
          <w:p w14:paraId="72181605" w14:textId="7A39A5EB" w:rsidR="00FD3817" w:rsidRPr="004A3DF9" w:rsidRDefault="00FD3817" w:rsidP="000068C0">
            <w:pPr>
              <w:pStyle w:val="acctfourfigures"/>
              <w:tabs>
                <w:tab w:val="clear" w:pos="765"/>
                <w:tab w:val="decimal" w:pos="731"/>
              </w:tabs>
              <w:spacing w:line="240" w:lineRule="auto"/>
              <w:ind w:right="11"/>
              <w:jc w:val="right"/>
            </w:pPr>
            <w:r w:rsidRPr="004A3DF9">
              <w:t>80,157</w:t>
            </w:r>
          </w:p>
        </w:tc>
        <w:tc>
          <w:tcPr>
            <w:tcW w:w="178" w:type="dxa"/>
            <w:vAlign w:val="bottom"/>
          </w:tcPr>
          <w:p w14:paraId="2111A778" w14:textId="77777777" w:rsidR="00FD3817" w:rsidRPr="00FE2DE9" w:rsidRDefault="00FD3817" w:rsidP="000068C0">
            <w:pPr>
              <w:pStyle w:val="acctfourfigures"/>
              <w:spacing w:line="240" w:lineRule="auto"/>
              <w:jc w:val="right"/>
              <w:rPr>
                <w:szCs w:val="22"/>
              </w:rPr>
            </w:pPr>
          </w:p>
        </w:tc>
        <w:tc>
          <w:tcPr>
            <w:tcW w:w="1352" w:type="dxa"/>
            <w:tcBorders>
              <w:bottom w:val="single" w:sz="4" w:space="0" w:color="auto"/>
            </w:tcBorders>
          </w:tcPr>
          <w:p w14:paraId="3D525E91" w14:textId="74B28E5F" w:rsidR="00FD3817" w:rsidRPr="00FE2DE9" w:rsidRDefault="00FD3817" w:rsidP="000068C0">
            <w:pPr>
              <w:pStyle w:val="acctfourfigures"/>
              <w:tabs>
                <w:tab w:val="clear" w:pos="765"/>
                <w:tab w:val="decimal" w:pos="731"/>
              </w:tabs>
              <w:spacing w:line="240" w:lineRule="auto"/>
              <w:ind w:right="11"/>
              <w:jc w:val="right"/>
              <w:rPr>
                <w:szCs w:val="22"/>
              </w:rPr>
            </w:pPr>
            <w:r w:rsidRPr="000D0552">
              <w:t>67,048</w:t>
            </w:r>
          </w:p>
        </w:tc>
      </w:tr>
      <w:tr w:rsidR="00EC2DF1" w:rsidRPr="00967E89" w14:paraId="63E21CFD" w14:textId="77777777" w:rsidTr="004A3DF9">
        <w:tc>
          <w:tcPr>
            <w:tcW w:w="3600" w:type="dxa"/>
          </w:tcPr>
          <w:p w14:paraId="2DEB6073" w14:textId="77777777" w:rsidR="00FD3817" w:rsidRPr="00967E89" w:rsidRDefault="00FD3817" w:rsidP="000068C0">
            <w:pPr>
              <w:spacing w:line="240" w:lineRule="auto"/>
              <w:rPr>
                <w:szCs w:val="22"/>
              </w:rPr>
            </w:pPr>
          </w:p>
        </w:tc>
        <w:tc>
          <w:tcPr>
            <w:tcW w:w="1350" w:type="dxa"/>
            <w:tcBorders>
              <w:top w:val="single" w:sz="4" w:space="0" w:color="auto"/>
            </w:tcBorders>
            <w:vAlign w:val="bottom"/>
          </w:tcPr>
          <w:p w14:paraId="5BBF8F88" w14:textId="3266BCA1" w:rsidR="00FD3817" w:rsidRPr="004A3DF9" w:rsidRDefault="00FD3817" w:rsidP="000068C0">
            <w:pPr>
              <w:pStyle w:val="acctfourfigures"/>
              <w:tabs>
                <w:tab w:val="clear" w:pos="765"/>
                <w:tab w:val="decimal" w:pos="731"/>
              </w:tabs>
              <w:spacing w:line="240" w:lineRule="auto"/>
              <w:ind w:right="11"/>
              <w:jc w:val="right"/>
            </w:pPr>
            <w:r w:rsidRPr="004A3DF9">
              <w:t>4,055,399</w:t>
            </w:r>
          </w:p>
        </w:tc>
        <w:tc>
          <w:tcPr>
            <w:tcW w:w="181" w:type="dxa"/>
            <w:vAlign w:val="bottom"/>
          </w:tcPr>
          <w:p w14:paraId="5EF23E0E" w14:textId="77777777" w:rsidR="00FD3817" w:rsidRPr="00FE2DE9" w:rsidRDefault="00FD3817" w:rsidP="000068C0">
            <w:pPr>
              <w:pStyle w:val="acctfourfigures"/>
              <w:spacing w:line="240" w:lineRule="auto"/>
              <w:jc w:val="right"/>
              <w:rPr>
                <w:szCs w:val="22"/>
              </w:rPr>
            </w:pPr>
          </w:p>
        </w:tc>
        <w:tc>
          <w:tcPr>
            <w:tcW w:w="1349" w:type="dxa"/>
            <w:tcBorders>
              <w:top w:val="single" w:sz="4" w:space="0" w:color="auto"/>
            </w:tcBorders>
          </w:tcPr>
          <w:p w14:paraId="0E437D46" w14:textId="63307155" w:rsidR="00FD3817" w:rsidRPr="00FE2DE9" w:rsidRDefault="00FD3817" w:rsidP="000068C0">
            <w:pPr>
              <w:pStyle w:val="acctfourfigures"/>
              <w:tabs>
                <w:tab w:val="clear" w:pos="765"/>
                <w:tab w:val="decimal" w:pos="731"/>
              </w:tabs>
              <w:spacing w:line="240" w:lineRule="auto"/>
              <w:ind w:right="11"/>
              <w:jc w:val="right"/>
              <w:rPr>
                <w:szCs w:val="22"/>
              </w:rPr>
            </w:pPr>
            <w:r w:rsidRPr="00C615DE">
              <w:t>4,503,793</w:t>
            </w:r>
          </w:p>
        </w:tc>
        <w:tc>
          <w:tcPr>
            <w:tcW w:w="180" w:type="dxa"/>
            <w:vAlign w:val="bottom"/>
          </w:tcPr>
          <w:p w14:paraId="4E29A645" w14:textId="77777777" w:rsidR="00FD3817" w:rsidRPr="00FE2DE9" w:rsidRDefault="00FD3817" w:rsidP="000068C0">
            <w:pPr>
              <w:pStyle w:val="acctfourfigures"/>
              <w:spacing w:line="240" w:lineRule="auto"/>
              <w:jc w:val="right"/>
              <w:rPr>
                <w:szCs w:val="22"/>
              </w:rPr>
            </w:pPr>
          </w:p>
        </w:tc>
        <w:tc>
          <w:tcPr>
            <w:tcW w:w="1258" w:type="dxa"/>
            <w:tcBorders>
              <w:top w:val="single" w:sz="4" w:space="0" w:color="auto"/>
            </w:tcBorders>
          </w:tcPr>
          <w:p w14:paraId="2EDC759E" w14:textId="59CD0CDF" w:rsidR="00FD3817" w:rsidRPr="004A3DF9" w:rsidRDefault="00FD3817" w:rsidP="000068C0">
            <w:pPr>
              <w:pStyle w:val="acctfourfigures"/>
              <w:tabs>
                <w:tab w:val="clear" w:pos="765"/>
                <w:tab w:val="decimal" w:pos="731"/>
              </w:tabs>
              <w:spacing w:line="240" w:lineRule="auto"/>
              <w:ind w:right="11"/>
              <w:jc w:val="right"/>
            </w:pPr>
            <w:r w:rsidRPr="004A3DF9">
              <w:t>3,357,646</w:t>
            </w:r>
          </w:p>
        </w:tc>
        <w:tc>
          <w:tcPr>
            <w:tcW w:w="178" w:type="dxa"/>
            <w:vAlign w:val="bottom"/>
          </w:tcPr>
          <w:p w14:paraId="5A98EBFD" w14:textId="77777777" w:rsidR="00FD3817" w:rsidRPr="00FE2DE9" w:rsidRDefault="00FD3817" w:rsidP="000068C0">
            <w:pPr>
              <w:pStyle w:val="acctfourfigures"/>
              <w:spacing w:line="240" w:lineRule="auto"/>
              <w:jc w:val="right"/>
              <w:rPr>
                <w:szCs w:val="22"/>
              </w:rPr>
            </w:pPr>
          </w:p>
        </w:tc>
        <w:tc>
          <w:tcPr>
            <w:tcW w:w="1352" w:type="dxa"/>
            <w:tcBorders>
              <w:top w:val="single" w:sz="4" w:space="0" w:color="auto"/>
            </w:tcBorders>
          </w:tcPr>
          <w:p w14:paraId="37A22E97" w14:textId="36B71E3E" w:rsidR="00FD3817" w:rsidRPr="00FE2DE9" w:rsidRDefault="00FD3817" w:rsidP="000068C0">
            <w:pPr>
              <w:pStyle w:val="acctfourfigures"/>
              <w:tabs>
                <w:tab w:val="clear" w:pos="765"/>
                <w:tab w:val="decimal" w:pos="731"/>
              </w:tabs>
              <w:spacing w:line="240" w:lineRule="auto"/>
              <w:ind w:right="11"/>
              <w:jc w:val="right"/>
              <w:rPr>
                <w:szCs w:val="22"/>
              </w:rPr>
            </w:pPr>
            <w:r w:rsidRPr="000D0552">
              <w:t>3,693,052</w:t>
            </w:r>
          </w:p>
        </w:tc>
      </w:tr>
      <w:tr w:rsidR="00EC2DF1" w:rsidRPr="00967E89" w14:paraId="397D1E5B" w14:textId="77777777" w:rsidTr="004A3DF9">
        <w:tc>
          <w:tcPr>
            <w:tcW w:w="3600" w:type="dxa"/>
          </w:tcPr>
          <w:p w14:paraId="01959A92" w14:textId="797AE5DF" w:rsidR="00FD3817" w:rsidRPr="00967E89" w:rsidRDefault="00FD3817" w:rsidP="000068C0">
            <w:pPr>
              <w:spacing w:line="240" w:lineRule="auto"/>
              <w:rPr>
                <w:szCs w:val="22"/>
              </w:rPr>
            </w:pPr>
            <w:r w:rsidRPr="00967E89">
              <w:rPr>
                <w:i/>
                <w:iCs/>
                <w:szCs w:val="22"/>
              </w:rPr>
              <w:t>Less</w:t>
            </w:r>
            <w:r w:rsidRPr="004A3DF9">
              <w:rPr>
                <w:i/>
                <w:iCs/>
                <w:szCs w:val="22"/>
              </w:rPr>
              <w:t xml:space="preserve"> </w:t>
            </w:r>
            <w:r w:rsidRPr="00FD3817">
              <w:rPr>
                <w:szCs w:val="22"/>
              </w:rPr>
              <w:t>allowance for</w:t>
            </w:r>
            <w:r w:rsidRPr="004A3DF9">
              <w:rPr>
                <w:szCs w:val="22"/>
              </w:rPr>
              <w:t xml:space="preserve"> </w:t>
            </w:r>
            <w:r w:rsidRPr="00FD3817">
              <w:rPr>
                <w:szCs w:val="22"/>
              </w:rPr>
              <w:t>net realisable value</w:t>
            </w:r>
          </w:p>
        </w:tc>
        <w:tc>
          <w:tcPr>
            <w:tcW w:w="1350" w:type="dxa"/>
            <w:vAlign w:val="bottom"/>
          </w:tcPr>
          <w:p w14:paraId="30DE7B79" w14:textId="0E5D23C9" w:rsidR="00FD3817" w:rsidRPr="00FD3817" w:rsidRDefault="00FD3817" w:rsidP="004A3DF9">
            <w:pPr>
              <w:pStyle w:val="acctfourfigures"/>
              <w:tabs>
                <w:tab w:val="clear" w:pos="765"/>
                <w:tab w:val="decimal" w:pos="731"/>
              </w:tabs>
              <w:spacing w:line="240" w:lineRule="auto"/>
              <w:ind w:right="-58"/>
              <w:jc w:val="right"/>
            </w:pPr>
            <w:r w:rsidRPr="0074185F">
              <w:t>(174,</w:t>
            </w:r>
            <w:r w:rsidRPr="0074185F">
              <w:rPr>
                <w:szCs w:val="22"/>
              </w:rPr>
              <w:t>316</w:t>
            </w:r>
            <w:r w:rsidRPr="0074185F">
              <w:t>)</w:t>
            </w:r>
          </w:p>
        </w:tc>
        <w:tc>
          <w:tcPr>
            <w:tcW w:w="181" w:type="dxa"/>
            <w:vAlign w:val="bottom"/>
          </w:tcPr>
          <w:p w14:paraId="62338BB3" w14:textId="77777777" w:rsidR="00FD3817" w:rsidRPr="00FE2DE9" w:rsidRDefault="00FD3817" w:rsidP="000068C0">
            <w:pPr>
              <w:pStyle w:val="acctfourfigures"/>
              <w:spacing w:line="240" w:lineRule="auto"/>
              <w:jc w:val="right"/>
              <w:rPr>
                <w:szCs w:val="22"/>
              </w:rPr>
            </w:pPr>
          </w:p>
        </w:tc>
        <w:tc>
          <w:tcPr>
            <w:tcW w:w="1349" w:type="dxa"/>
          </w:tcPr>
          <w:p w14:paraId="6E833B73" w14:textId="43544A6F" w:rsidR="00FD3817" w:rsidRPr="00C615DE" w:rsidRDefault="00FD3817" w:rsidP="004A3DF9">
            <w:pPr>
              <w:pStyle w:val="acctfourfigures"/>
              <w:tabs>
                <w:tab w:val="clear" w:pos="765"/>
                <w:tab w:val="decimal" w:pos="731"/>
              </w:tabs>
              <w:spacing w:line="240" w:lineRule="auto"/>
              <w:ind w:right="-58"/>
              <w:jc w:val="right"/>
            </w:pPr>
            <w:r w:rsidRPr="005C10BB">
              <w:rPr>
                <w:szCs w:val="22"/>
              </w:rPr>
              <w:t>(1</w:t>
            </w:r>
            <w:r>
              <w:rPr>
                <w:szCs w:val="22"/>
              </w:rPr>
              <w:t>66,236</w:t>
            </w:r>
            <w:r w:rsidRPr="005C10BB">
              <w:rPr>
                <w:szCs w:val="22"/>
              </w:rPr>
              <w:t>)</w:t>
            </w:r>
          </w:p>
        </w:tc>
        <w:tc>
          <w:tcPr>
            <w:tcW w:w="180" w:type="dxa"/>
            <w:vAlign w:val="bottom"/>
          </w:tcPr>
          <w:p w14:paraId="3B8C9A6C" w14:textId="77777777" w:rsidR="00FD3817" w:rsidRPr="00FE2DE9" w:rsidRDefault="00FD3817" w:rsidP="000068C0">
            <w:pPr>
              <w:pStyle w:val="acctfourfigures"/>
              <w:spacing w:line="240" w:lineRule="auto"/>
              <w:jc w:val="right"/>
              <w:rPr>
                <w:szCs w:val="22"/>
              </w:rPr>
            </w:pPr>
          </w:p>
        </w:tc>
        <w:tc>
          <w:tcPr>
            <w:tcW w:w="1258" w:type="dxa"/>
          </w:tcPr>
          <w:p w14:paraId="1C0CED97" w14:textId="5D92A811" w:rsidR="00FD3817" w:rsidRPr="00FD3817" w:rsidRDefault="00FD3817" w:rsidP="004A3DF9">
            <w:pPr>
              <w:pStyle w:val="acctfourfigures"/>
              <w:tabs>
                <w:tab w:val="clear" w:pos="765"/>
                <w:tab w:val="decimal" w:pos="731"/>
              </w:tabs>
              <w:spacing w:line="240" w:lineRule="auto"/>
              <w:ind w:right="-58"/>
              <w:jc w:val="right"/>
            </w:pPr>
            <w:r w:rsidRPr="0074185F">
              <w:t>(149,</w:t>
            </w:r>
            <w:r w:rsidRPr="0074185F">
              <w:rPr>
                <w:szCs w:val="22"/>
              </w:rPr>
              <w:t>545</w:t>
            </w:r>
            <w:r w:rsidRPr="0074185F">
              <w:t>)</w:t>
            </w:r>
          </w:p>
        </w:tc>
        <w:tc>
          <w:tcPr>
            <w:tcW w:w="178" w:type="dxa"/>
            <w:vAlign w:val="bottom"/>
          </w:tcPr>
          <w:p w14:paraId="370370DB" w14:textId="77777777" w:rsidR="00FD3817" w:rsidRPr="00FE2DE9" w:rsidRDefault="00FD3817" w:rsidP="000068C0">
            <w:pPr>
              <w:pStyle w:val="acctfourfigures"/>
              <w:spacing w:line="240" w:lineRule="auto"/>
              <w:jc w:val="right"/>
              <w:rPr>
                <w:szCs w:val="22"/>
              </w:rPr>
            </w:pPr>
          </w:p>
        </w:tc>
        <w:tc>
          <w:tcPr>
            <w:tcW w:w="1352" w:type="dxa"/>
          </w:tcPr>
          <w:p w14:paraId="1A0D417A" w14:textId="529AA2C3" w:rsidR="00FD3817" w:rsidRPr="000D0552" w:rsidRDefault="00FD3817" w:rsidP="004A3DF9">
            <w:pPr>
              <w:pStyle w:val="acctfourfigures"/>
              <w:tabs>
                <w:tab w:val="clear" w:pos="765"/>
                <w:tab w:val="decimal" w:pos="731"/>
              </w:tabs>
              <w:spacing w:line="240" w:lineRule="auto"/>
              <w:ind w:right="-58"/>
              <w:jc w:val="right"/>
            </w:pPr>
            <w:r w:rsidRPr="005C10BB">
              <w:rPr>
                <w:szCs w:val="22"/>
              </w:rPr>
              <w:t>(155,</w:t>
            </w:r>
            <w:r>
              <w:rPr>
                <w:szCs w:val="22"/>
              </w:rPr>
              <w:t>539)</w:t>
            </w:r>
          </w:p>
        </w:tc>
      </w:tr>
      <w:tr w:rsidR="00EC2DF1" w:rsidRPr="00967E89" w14:paraId="0D0AF987" w14:textId="77777777" w:rsidTr="00EC2DF1">
        <w:tc>
          <w:tcPr>
            <w:tcW w:w="3600" w:type="dxa"/>
          </w:tcPr>
          <w:p w14:paraId="6F01B723" w14:textId="09227940" w:rsidR="00FD3817" w:rsidRPr="00967E89" w:rsidRDefault="00FD3817" w:rsidP="000068C0">
            <w:pPr>
              <w:spacing w:line="240" w:lineRule="auto"/>
              <w:rPr>
                <w:rFonts w:cstheme="minorBidi"/>
                <w:b/>
                <w:bCs/>
                <w:szCs w:val="22"/>
                <w:cs/>
                <w:lang w:bidi="th-TH"/>
              </w:rPr>
            </w:pPr>
            <w:r w:rsidRPr="00967E89">
              <w:rPr>
                <w:b/>
                <w:bCs/>
                <w:szCs w:val="22"/>
              </w:rPr>
              <w:t>Total inventories, net</w:t>
            </w:r>
          </w:p>
        </w:tc>
        <w:tc>
          <w:tcPr>
            <w:tcW w:w="1350" w:type="dxa"/>
            <w:tcBorders>
              <w:top w:val="single" w:sz="4" w:space="0" w:color="auto"/>
              <w:bottom w:val="double" w:sz="4" w:space="0" w:color="auto"/>
            </w:tcBorders>
          </w:tcPr>
          <w:p w14:paraId="173F6EBF" w14:textId="73B91C0F" w:rsidR="00FD3817" w:rsidRPr="005C10BB" w:rsidRDefault="00FD3817" w:rsidP="000068C0">
            <w:pPr>
              <w:pStyle w:val="acctfourfigures"/>
              <w:tabs>
                <w:tab w:val="clear" w:pos="765"/>
                <w:tab w:val="decimal" w:pos="731"/>
              </w:tabs>
              <w:spacing w:line="240" w:lineRule="auto"/>
              <w:jc w:val="right"/>
              <w:rPr>
                <w:b/>
                <w:bCs/>
                <w:szCs w:val="22"/>
              </w:rPr>
            </w:pPr>
            <w:r>
              <w:rPr>
                <w:b/>
                <w:bCs/>
                <w:szCs w:val="22"/>
              </w:rPr>
              <w:t>3,881,083</w:t>
            </w:r>
          </w:p>
        </w:tc>
        <w:tc>
          <w:tcPr>
            <w:tcW w:w="181" w:type="dxa"/>
            <w:vAlign w:val="bottom"/>
          </w:tcPr>
          <w:p w14:paraId="77885E5D" w14:textId="77777777" w:rsidR="00FD3817" w:rsidRPr="00FE2DE9" w:rsidRDefault="00FD3817" w:rsidP="000068C0">
            <w:pPr>
              <w:pStyle w:val="acctfourfigures"/>
              <w:spacing w:line="240" w:lineRule="auto"/>
              <w:jc w:val="right"/>
              <w:rPr>
                <w:b/>
                <w:bCs/>
                <w:szCs w:val="22"/>
              </w:rPr>
            </w:pPr>
          </w:p>
        </w:tc>
        <w:tc>
          <w:tcPr>
            <w:tcW w:w="1349" w:type="dxa"/>
            <w:tcBorders>
              <w:top w:val="single" w:sz="4" w:space="0" w:color="auto"/>
              <w:bottom w:val="double" w:sz="4" w:space="0" w:color="auto"/>
            </w:tcBorders>
          </w:tcPr>
          <w:p w14:paraId="459912D7" w14:textId="420C01E9" w:rsidR="00FD3817" w:rsidRPr="00FE2DE9" w:rsidRDefault="00FD3817" w:rsidP="000068C0">
            <w:pPr>
              <w:pStyle w:val="acctfourfigures"/>
              <w:tabs>
                <w:tab w:val="clear" w:pos="765"/>
                <w:tab w:val="decimal" w:pos="731"/>
              </w:tabs>
              <w:spacing w:line="240" w:lineRule="auto"/>
              <w:ind w:right="11"/>
              <w:jc w:val="right"/>
              <w:rPr>
                <w:b/>
                <w:bCs/>
                <w:szCs w:val="22"/>
              </w:rPr>
            </w:pPr>
            <w:r>
              <w:rPr>
                <w:b/>
                <w:bCs/>
                <w:szCs w:val="22"/>
              </w:rPr>
              <w:t>4,337,557</w:t>
            </w:r>
          </w:p>
        </w:tc>
        <w:tc>
          <w:tcPr>
            <w:tcW w:w="180" w:type="dxa"/>
            <w:vAlign w:val="bottom"/>
          </w:tcPr>
          <w:p w14:paraId="1C74A217" w14:textId="77777777" w:rsidR="00FD3817" w:rsidRPr="00FE2DE9" w:rsidRDefault="00FD3817" w:rsidP="000068C0">
            <w:pPr>
              <w:pStyle w:val="acctfourfigures"/>
              <w:spacing w:line="240" w:lineRule="auto"/>
              <w:jc w:val="right"/>
              <w:rPr>
                <w:b/>
                <w:bCs/>
                <w:szCs w:val="22"/>
              </w:rPr>
            </w:pPr>
          </w:p>
        </w:tc>
        <w:tc>
          <w:tcPr>
            <w:tcW w:w="1258" w:type="dxa"/>
            <w:tcBorders>
              <w:top w:val="single" w:sz="4" w:space="0" w:color="auto"/>
              <w:bottom w:val="double" w:sz="4" w:space="0" w:color="auto"/>
            </w:tcBorders>
          </w:tcPr>
          <w:p w14:paraId="417B19FB" w14:textId="7542114F" w:rsidR="00FD3817" w:rsidRPr="005C10BB" w:rsidRDefault="00FD3817" w:rsidP="000068C0">
            <w:pPr>
              <w:pStyle w:val="acctfourfigures"/>
              <w:tabs>
                <w:tab w:val="clear" w:pos="765"/>
                <w:tab w:val="decimal" w:pos="731"/>
              </w:tabs>
              <w:spacing w:line="240" w:lineRule="auto"/>
              <w:jc w:val="right"/>
              <w:rPr>
                <w:b/>
                <w:bCs/>
                <w:szCs w:val="22"/>
              </w:rPr>
            </w:pPr>
            <w:r>
              <w:rPr>
                <w:b/>
                <w:bCs/>
                <w:szCs w:val="22"/>
              </w:rPr>
              <w:t>3,208,101</w:t>
            </w:r>
          </w:p>
        </w:tc>
        <w:tc>
          <w:tcPr>
            <w:tcW w:w="178" w:type="dxa"/>
            <w:vAlign w:val="bottom"/>
          </w:tcPr>
          <w:p w14:paraId="2AA092EB" w14:textId="77777777" w:rsidR="00FD3817" w:rsidRPr="00FE2DE9" w:rsidRDefault="00FD3817" w:rsidP="000068C0">
            <w:pPr>
              <w:pStyle w:val="acctfourfigures"/>
              <w:spacing w:line="240" w:lineRule="auto"/>
              <w:jc w:val="right"/>
              <w:rPr>
                <w:b/>
                <w:bCs/>
                <w:szCs w:val="22"/>
              </w:rPr>
            </w:pPr>
          </w:p>
        </w:tc>
        <w:tc>
          <w:tcPr>
            <w:tcW w:w="1352" w:type="dxa"/>
            <w:tcBorders>
              <w:top w:val="single" w:sz="4" w:space="0" w:color="auto"/>
              <w:bottom w:val="double" w:sz="4" w:space="0" w:color="auto"/>
            </w:tcBorders>
          </w:tcPr>
          <w:p w14:paraId="6D3107F3" w14:textId="081D7658" w:rsidR="00FD3817" w:rsidRPr="00FE2DE9" w:rsidRDefault="00FD3817" w:rsidP="000068C0">
            <w:pPr>
              <w:pStyle w:val="acctfourfigures"/>
              <w:tabs>
                <w:tab w:val="clear" w:pos="765"/>
                <w:tab w:val="decimal" w:pos="731"/>
              </w:tabs>
              <w:spacing w:line="240" w:lineRule="auto"/>
              <w:ind w:right="11"/>
              <w:jc w:val="right"/>
              <w:rPr>
                <w:b/>
                <w:bCs/>
                <w:szCs w:val="22"/>
              </w:rPr>
            </w:pPr>
            <w:r>
              <w:rPr>
                <w:b/>
                <w:bCs/>
                <w:szCs w:val="22"/>
              </w:rPr>
              <w:t>3,537,513</w:t>
            </w:r>
          </w:p>
        </w:tc>
      </w:tr>
    </w:tbl>
    <w:p w14:paraId="46008F9C" w14:textId="4B230875" w:rsidR="00A42727" w:rsidRDefault="00A42727">
      <w:pPr>
        <w:spacing w:line="240" w:lineRule="auto"/>
        <w:rPr>
          <w:bCs/>
          <w:i/>
          <w:sz w:val="20"/>
        </w:rPr>
      </w:pPr>
    </w:p>
    <w:p w14:paraId="29D1D85A" w14:textId="77777777" w:rsidR="006E677A" w:rsidRPr="002E3EE7" w:rsidRDefault="006E677A" w:rsidP="006E677A">
      <w:pPr>
        <w:pStyle w:val="Heading1"/>
      </w:pPr>
      <w:r w:rsidRPr="00A528AD">
        <w:t>Investments in debt instruments measured at amortised cost</w:t>
      </w:r>
      <w:r w:rsidRPr="00484CB6">
        <w:rPr>
          <w:highlight w:val="yellow"/>
        </w:rPr>
        <w:br/>
      </w:r>
    </w:p>
    <w:tbl>
      <w:tblPr>
        <w:tblW w:w="9441" w:type="dxa"/>
        <w:tblInd w:w="450" w:type="dxa"/>
        <w:tblLayout w:type="fixed"/>
        <w:tblCellMar>
          <w:left w:w="79" w:type="dxa"/>
          <w:right w:w="79" w:type="dxa"/>
        </w:tblCellMar>
        <w:tblLook w:val="0000" w:firstRow="0" w:lastRow="0" w:firstColumn="0" w:lastColumn="0" w:noHBand="0" w:noVBand="0"/>
      </w:tblPr>
      <w:tblGrid>
        <w:gridCol w:w="3992"/>
        <w:gridCol w:w="457"/>
        <w:gridCol w:w="1019"/>
        <w:gridCol w:w="187"/>
        <w:gridCol w:w="615"/>
        <w:gridCol w:w="187"/>
        <w:gridCol w:w="1404"/>
        <w:gridCol w:w="187"/>
        <w:gridCol w:w="1393"/>
      </w:tblGrid>
      <w:tr w:rsidR="006E677A" w:rsidRPr="00967E89" w14:paraId="1EAA05E2" w14:textId="77777777" w:rsidTr="00D2415F">
        <w:trPr>
          <w:trHeight w:val="529"/>
          <w:tblHeader/>
        </w:trPr>
        <w:tc>
          <w:tcPr>
            <w:tcW w:w="3992" w:type="dxa"/>
          </w:tcPr>
          <w:p w14:paraId="7265B8F4" w14:textId="77777777" w:rsidR="006E677A" w:rsidRPr="00967E89" w:rsidRDefault="006E677A" w:rsidP="00D2415F">
            <w:pPr>
              <w:spacing w:line="240" w:lineRule="auto"/>
              <w:rPr>
                <w:i/>
                <w:iCs/>
                <w:color w:val="0000FF"/>
                <w:szCs w:val="22"/>
              </w:rPr>
            </w:pPr>
          </w:p>
        </w:tc>
        <w:tc>
          <w:tcPr>
            <w:tcW w:w="457" w:type="dxa"/>
          </w:tcPr>
          <w:p w14:paraId="437554B0" w14:textId="77777777" w:rsidR="006E677A" w:rsidRPr="00967E89" w:rsidRDefault="006E677A" w:rsidP="00D2415F">
            <w:pPr>
              <w:pStyle w:val="acctmergecolhdg"/>
              <w:spacing w:line="240" w:lineRule="auto"/>
              <w:rPr>
                <w:b w:val="0"/>
                <w:bCs/>
                <w:i/>
                <w:iCs/>
                <w:szCs w:val="22"/>
              </w:rPr>
            </w:pPr>
          </w:p>
        </w:tc>
        <w:tc>
          <w:tcPr>
            <w:tcW w:w="1821" w:type="dxa"/>
            <w:gridSpan w:val="3"/>
          </w:tcPr>
          <w:p w14:paraId="073EBB15" w14:textId="77777777" w:rsidR="006E677A" w:rsidRPr="00967E89" w:rsidRDefault="006E677A" w:rsidP="00D2415F">
            <w:pPr>
              <w:pStyle w:val="acctmergecolhdg"/>
              <w:spacing w:line="240" w:lineRule="auto"/>
              <w:ind w:left="-77" w:right="-83"/>
              <w:rPr>
                <w:szCs w:val="22"/>
              </w:rPr>
            </w:pPr>
          </w:p>
        </w:tc>
        <w:tc>
          <w:tcPr>
            <w:tcW w:w="187" w:type="dxa"/>
          </w:tcPr>
          <w:p w14:paraId="0C9BD1A0" w14:textId="77777777" w:rsidR="006E677A" w:rsidRPr="00967E89" w:rsidRDefault="006E677A" w:rsidP="00D2415F">
            <w:pPr>
              <w:pStyle w:val="acctmergecolhdg"/>
              <w:spacing w:line="240" w:lineRule="auto"/>
              <w:rPr>
                <w:szCs w:val="22"/>
              </w:rPr>
            </w:pPr>
          </w:p>
        </w:tc>
        <w:tc>
          <w:tcPr>
            <w:tcW w:w="2984" w:type="dxa"/>
            <w:gridSpan w:val="3"/>
          </w:tcPr>
          <w:p w14:paraId="50C5950E" w14:textId="77777777" w:rsidR="006E677A" w:rsidRPr="002E3EE7" w:rsidRDefault="006E677A" w:rsidP="00D2415F">
            <w:pPr>
              <w:pStyle w:val="acctmergecolhdg"/>
              <w:spacing w:line="240" w:lineRule="auto"/>
              <w:ind w:left="-77" w:right="-83"/>
              <w:rPr>
                <w:szCs w:val="22"/>
              </w:rPr>
            </w:pPr>
            <w:r w:rsidRPr="002E3EE7">
              <w:rPr>
                <w:szCs w:val="22"/>
              </w:rPr>
              <w:t xml:space="preserve">Consolidated and </w:t>
            </w:r>
            <w:r w:rsidRPr="002E3EE7">
              <w:rPr>
                <w:rFonts w:cs="Angsana New"/>
                <w:szCs w:val="22"/>
                <w:lang w:val="en-US" w:bidi="th-TH"/>
              </w:rPr>
              <w:t>s</w:t>
            </w:r>
            <w:proofErr w:type="spellStart"/>
            <w:r w:rsidRPr="002E3EE7">
              <w:rPr>
                <w:szCs w:val="22"/>
              </w:rPr>
              <w:t>eparate</w:t>
            </w:r>
            <w:proofErr w:type="spellEnd"/>
            <w:r w:rsidRPr="002E3EE7">
              <w:rPr>
                <w:szCs w:val="22"/>
              </w:rPr>
              <w:t xml:space="preserve"> </w:t>
            </w:r>
          </w:p>
          <w:p w14:paraId="46F42130" w14:textId="77777777" w:rsidR="006E677A" w:rsidRPr="00967E89" w:rsidRDefault="006E677A" w:rsidP="00D2415F">
            <w:pPr>
              <w:pStyle w:val="acctmergecolhdg"/>
              <w:spacing w:line="240" w:lineRule="auto"/>
              <w:ind w:left="-83" w:right="-77"/>
              <w:rPr>
                <w:szCs w:val="22"/>
              </w:rPr>
            </w:pPr>
            <w:r w:rsidRPr="002E3EE7">
              <w:rPr>
                <w:szCs w:val="22"/>
              </w:rPr>
              <w:t>financial statements</w:t>
            </w:r>
          </w:p>
        </w:tc>
      </w:tr>
      <w:tr w:rsidR="006E677A" w:rsidRPr="00967E89" w14:paraId="58EAF377" w14:textId="77777777" w:rsidTr="00D2415F">
        <w:trPr>
          <w:trHeight w:val="260"/>
          <w:tblHeader/>
        </w:trPr>
        <w:tc>
          <w:tcPr>
            <w:tcW w:w="3992" w:type="dxa"/>
            <w:vAlign w:val="center"/>
          </w:tcPr>
          <w:p w14:paraId="7BB0619A" w14:textId="77777777" w:rsidR="006E677A" w:rsidRPr="00967E89" w:rsidRDefault="006E677A" w:rsidP="00D2415F">
            <w:pPr>
              <w:pStyle w:val="acctfourfigures"/>
              <w:tabs>
                <w:tab w:val="clear" w:pos="765"/>
                <w:tab w:val="decimal" w:pos="239"/>
              </w:tabs>
              <w:spacing w:line="240" w:lineRule="auto"/>
              <w:rPr>
                <w:b/>
                <w:bCs/>
                <w:szCs w:val="22"/>
              </w:rPr>
            </w:pPr>
          </w:p>
        </w:tc>
        <w:tc>
          <w:tcPr>
            <w:tcW w:w="457" w:type="dxa"/>
          </w:tcPr>
          <w:p w14:paraId="389D3B1F" w14:textId="77777777" w:rsidR="006E677A" w:rsidRPr="00967E89" w:rsidRDefault="006E677A" w:rsidP="00D2415F">
            <w:pPr>
              <w:pStyle w:val="acctfourfigures"/>
              <w:tabs>
                <w:tab w:val="clear" w:pos="765"/>
                <w:tab w:val="decimal" w:pos="472"/>
              </w:tabs>
              <w:spacing w:line="240" w:lineRule="auto"/>
              <w:ind w:left="-83"/>
              <w:rPr>
                <w:i/>
                <w:iCs/>
                <w:szCs w:val="22"/>
              </w:rPr>
            </w:pPr>
          </w:p>
        </w:tc>
        <w:tc>
          <w:tcPr>
            <w:tcW w:w="1019" w:type="dxa"/>
          </w:tcPr>
          <w:p w14:paraId="02F1D694" w14:textId="77777777" w:rsidR="006E677A" w:rsidRPr="00967E89" w:rsidRDefault="006E677A" w:rsidP="00D2415F">
            <w:pPr>
              <w:pStyle w:val="acctmergecolhdg"/>
              <w:spacing w:line="240" w:lineRule="auto"/>
              <w:rPr>
                <w:b w:val="0"/>
                <w:bCs/>
                <w:szCs w:val="22"/>
              </w:rPr>
            </w:pPr>
          </w:p>
        </w:tc>
        <w:tc>
          <w:tcPr>
            <w:tcW w:w="187" w:type="dxa"/>
          </w:tcPr>
          <w:p w14:paraId="12C195BB" w14:textId="77777777" w:rsidR="006E677A" w:rsidRPr="00967E89" w:rsidRDefault="006E677A" w:rsidP="00D2415F">
            <w:pPr>
              <w:pStyle w:val="acctmergecolhdg"/>
              <w:spacing w:line="240" w:lineRule="auto"/>
              <w:rPr>
                <w:b w:val="0"/>
                <w:bCs/>
                <w:szCs w:val="22"/>
              </w:rPr>
            </w:pPr>
          </w:p>
        </w:tc>
        <w:tc>
          <w:tcPr>
            <w:tcW w:w="615" w:type="dxa"/>
          </w:tcPr>
          <w:p w14:paraId="2799CFA0" w14:textId="77777777" w:rsidR="006E677A" w:rsidRPr="00967E89" w:rsidRDefault="006E677A" w:rsidP="00D2415F">
            <w:pPr>
              <w:pStyle w:val="acctmergecolhdg"/>
              <w:spacing w:line="240" w:lineRule="auto"/>
              <w:rPr>
                <w:b w:val="0"/>
                <w:bCs/>
                <w:szCs w:val="22"/>
              </w:rPr>
            </w:pPr>
          </w:p>
        </w:tc>
        <w:tc>
          <w:tcPr>
            <w:tcW w:w="187" w:type="dxa"/>
          </w:tcPr>
          <w:p w14:paraId="52BEE971" w14:textId="77777777" w:rsidR="006E677A" w:rsidRPr="00967E89" w:rsidRDefault="006E677A" w:rsidP="00D2415F">
            <w:pPr>
              <w:pStyle w:val="acctmergecolhdg"/>
              <w:spacing w:line="240" w:lineRule="auto"/>
              <w:rPr>
                <w:b w:val="0"/>
                <w:bCs/>
                <w:szCs w:val="22"/>
              </w:rPr>
            </w:pPr>
          </w:p>
        </w:tc>
        <w:tc>
          <w:tcPr>
            <w:tcW w:w="1404" w:type="dxa"/>
          </w:tcPr>
          <w:p w14:paraId="010E765C" w14:textId="77777777" w:rsidR="006E677A" w:rsidRPr="00967E89" w:rsidRDefault="006E677A" w:rsidP="00D2415F">
            <w:pPr>
              <w:pStyle w:val="acctmergecolhdg"/>
              <w:spacing w:line="240" w:lineRule="auto"/>
              <w:rPr>
                <w:b w:val="0"/>
                <w:bCs/>
                <w:szCs w:val="22"/>
              </w:rPr>
            </w:pPr>
            <w:r w:rsidRPr="00967E89">
              <w:rPr>
                <w:b w:val="0"/>
                <w:bCs/>
                <w:szCs w:val="22"/>
              </w:rPr>
              <w:t>31 March</w:t>
            </w:r>
          </w:p>
        </w:tc>
        <w:tc>
          <w:tcPr>
            <w:tcW w:w="187" w:type="dxa"/>
          </w:tcPr>
          <w:p w14:paraId="22DF66E3" w14:textId="77777777" w:rsidR="006E677A" w:rsidRPr="00967E89" w:rsidRDefault="006E677A" w:rsidP="00D2415F">
            <w:pPr>
              <w:pStyle w:val="acctmergecolhdg"/>
              <w:spacing w:line="240" w:lineRule="auto"/>
              <w:rPr>
                <w:b w:val="0"/>
                <w:bCs/>
                <w:szCs w:val="22"/>
              </w:rPr>
            </w:pPr>
          </w:p>
        </w:tc>
        <w:tc>
          <w:tcPr>
            <w:tcW w:w="1393" w:type="dxa"/>
          </w:tcPr>
          <w:p w14:paraId="6F7AE688" w14:textId="77777777" w:rsidR="006E677A" w:rsidRPr="00967E89" w:rsidRDefault="006E677A" w:rsidP="00D2415F">
            <w:pPr>
              <w:pStyle w:val="acctmergecolhdg"/>
              <w:spacing w:line="240" w:lineRule="auto"/>
              <w:rPr>
                <w:b w:val="0"/>
                <w:bCs/>
                <w:szCs w:val="22"/>
              </w:rPr>
            </w:pPr>
            <w:r w:rsidRPr="00967E89">
              <w:rPr>
                <w:b w:val="0"/>
                <w:bCs/>
                <w:szCs w:val="22"/>
              </w:rPr>
              <w:t>31 December</w:t>
            </w:r>
          </w:p>
        </w:tc>
      </w:tr>
      <w:tr w:rsidR="006E677A" w:rsidRPr="00967E89" w14:paraId="087B462B" w14:textId="77777777" w:rsidTr="004A3DF9">
        <w:trPr>
          <w:trHeight w:val="268"/>
          <w:tblHeader/>
        </w:trPr>
        <w:tc>
          <w:tcPr>
            <w:tcW w:w="3992" w:type="dxa"/>
          </w:tcPr>
          <w:p w14:paraId="488B0ECC" w14:textId="77777777" w:rsidR="006E677A" w:rsidRPr="00967E89" w:rsidRDefault="006E677A" w:rsidP="00D2415F">
            <w:pPr>
              <w:pStyle w:val="acctfourfigures"/>
              <w:spacing w:line="240" w:lineRule="auto"/>
              <w:rPr>
                <w:szCs w:val="22"/>
              </w:rPr>
            </w:pPr>
          </w:p>
        </w:tc>
        <w:tc>
          <w:tcPr>
            <w:tcW w:w="457" w:type="dxa"/>
          </w:tcPr>
          <w:p w14:paraId="19C37789" w14:textId="77777777" w:rsidR="006E677A" w:rsidRPr="00967E89" w:rsidRDefault="006E677A" w:rsidP="00D2415F">
            <w:pPr>
              <w:pStyle w:val="acctfourfigures"/>
              <w:tabs>
                <w:tab w:val="clear" w:pos="765"/>
                <w:tab w:val="decimal" w:pos="472"/>
              </w:tabs>
              <w:spacing w:line="240" w:lineRule="auto"/>
              <w:ind w:left="-83"/>
              <w:rPr>
                <w:i/>
                <w:iCs/>
                <w:szCs w:val="22"/>
              </w:rPr>
            </w:pPr>
          </w:p>
        </w:tc>
        <w:tc>
          <w:tcPr>
            <w:tcW w:w="1019" w:type="dxa"/>
          </w:tcPr>
          <w:p w14:paraId="7ACD8AEC" w14:textId="77777777" w:rsidR="006E677A" w:rsidRPr="00967E89" w:rsidRDefault="006E677A" w:rsidP="00D2415F">
            <w:pPr>
              <w:pStyle w:val="acctmergecolhdg"/>
              <w:spacing w:line="240" w:lineRule="auto"/>
              <w:rPr>
                <w:b w:val="0"/>
                <w:bCs/>
                <w:szCs w:val="22"/>
              </w:rPr>
            </w:pPr>
          </w:p>
        </w:tc>
        <w:tc>
          <w:tcPr>
            <w:tcW w:w="187" w:type="dxa"/>
          </w:tcPr>
          <w:p w14:paraId="3A577CDE" w14:textId="77777777" w:rsidR="006E677A" w:rsidRPr="00967E89" w:rsidRDefault="006E677A" w:rsidP="00D2415F">
            <w:pPr>
              <w:pStyle w:val="acctmergecolhdg"/>
              <w:spacing w:line="240" w:lineRule="auto"/>
              <w:rPr>
                <w:b w:val="0"/>
                <w:bCs/>
                <w:szCs w:val="22"/>
              </w:rPr>
            </w:pPr>
          </w:p>
        </w:tc>
        <w:tc>
          <w:tcPr>
            <w:tcW w:w="615" w:type="dxa"/>
          </w:tcPr>
          <w:p w14:paraId="495E1150" w14:textId="77777777" w:rsidR="006E677A" w:rsidRPr="00967E89" w:rsidRDefault="006E677A" w:rsidP="00D2415F">
            <w:pPr>
              <w:pStyle w:val="acctmergecolhdg"/>
              <w:spacing w:line="240" w:lineRule="auto"/>
              <w:rPr>
                <w:b w:val="0"/>
                <w:bCs/>
                <w:szCs w:val="22"/>
              </w:rPr>
            </w:pPr>
          </w:p>
        </w:tc>
        <w:tc>
          <w:tcPr>
            <w:tcW w:w="187" w:type="dxa"/>
          </w:tcPr>
          <w:p w14:paraId="38CAFA89" w14:textId="77777777" w:rsidR="006E677A" w:rsidRPr="00967E89" w:rsidRDefault="006E677A" w:rsidP="00D2415F">
            <w:pPr>
              <w:pStyle w:val="acctmergecolhdg"/>
              <w:spacing w:line="240" w:lineRule="auto"/>
              <w:rPr>
                <w:b w:val="0"/>
                <w:bCs/>
                <w:szCs w:val="22"/>
              </w:rPr>
            </w:pPr>
          </w:p>
        </w:tc>
        <w:tc>
          <w:tcPr>
            <w:tcW w:w="1404" w:type="dxa"/>
          </w:tcPr>
          <w:p w14:paraId="5DFA36C1" w14:textId="6D51D2FA" w:rsidR="006E677A" w:rsidRPr="00967E89" w:rsidRDefault="006E677A" w:rsidP="00D2415F">
            <w:pPr>
              <w:pStyle w:val="acctmergecolhdg"/>
              <w:spacing w:line="240" w:lineRule="auto"/>
              <w:rPr>
                <w:b w:val="0"/>
                <w:bCs/>
                <w:szCs w:val="22"/>
              </w:rPr>
            </w:pPr>
            <w:r w:rsidRPr="00967E89">
              <w:rPr>
                <w:b w:val="0"/>
                <w:bCs/>
                <w:szCs w:val="22"/>
              </w:rPr>
              <w:t>202</w:t>
            </w:r>
            <w:r w:rsidR="006C3B9C">
              <w:rPr>
                <w:b w:val="0"/>
                <w:bCs/>
                <w:szCs w:val="22"/>
              </w:rPr>
              <w:t>6</w:t>
            </w:r>
          </w:p>
        </w:tc>
        <w:tc>
          <w:tcPr>
            <w:tcW w:w="187" w:type="dxa"/>
          </w:tcPr>
          <w:p w14:paraId="631373E9" w14:textId="77777777" w:rsidR="006E677A" w:rsidRPr="00967E89" w:rsidRDefault="006E677A" w:rsidP="00D2415F">
            <w:pPr>
              <w:pStyle w:val="acctmergecolhdg"/>
              <w:spacing w:line="240" w:lineRule="auto"/>
              <w:rPr>
                <w:b w:val="0"/>
                <w:bCs/>
                <w:szCs w:val="22"/>
              </w:rPr>
            </w:pPr>
          </w:p>
        </w:tc>
        <w:tc>
          <w:tcPr>
            <w:tcW w:w="1393" w:type="dxa"/>
          </w:tcPr>
          <w:p w14:paraId="7C529DC3" w14:textId="7717A5D2" w:rsidR="006E677A" w:rsidRPr="00967E89" w:rsidRDefault="006E677A" w:rsidP="00D2415F">
            <w:pPr>
              <w:pStyle w:val="acctmergecolhdg"/>
              <w:spacing w:line="240" w:lineRule="auto"/>
              <w:rPr>
                <w:b w:val="0"/>
                <w:bCs/>
                <w:szCs w:val="22"/>
              </w:rPr>
            </w:pPr>
            <w:r w:rsidRPr="00967E89">
              <w:rPr>
                <w:b w:val="0"/>
                <w:bCs/>
                <w:szCs w:val="22"/>
              </w:rPr>
              <w:t>202</w:t>
            </w:r>
            <w:r w:rsidR="006C3B9C">
              <w:rPr>
                <w:b w:val="0"/>
                <w:bCs/>
                <w:szCs w:val="22"/>
              </w:rPr>
              <w:t>5</w:t>
            </w:r>
          </w:p>
        </w:tc>
      </w:tr>
      <w:tr w:rsidR="006E677A" w:rsidRPr="00967E89" w14:paraId="70FCD3E1" w14:textId="77777777" w:rsidTr="00D2415F">
        <w:trPr>
          <w:trHeight w:val="260"/>
        </w:trPr>
        <w:tc>
          <w:tcPr>
            <w:tcW w:w="3992" w:type="dxa"/>
          </w:tcPr>
          <w:p w14:paraId="7C3F8AB4" w14:textId="77777777" w:rsidR="006E677A" w:rsidRPr="00967E89" w:rsidRDefault="006E677A" w:rsidP="00D2415F">
            <w:pPr>
              <w:spacing w:line="240" w:lineRule="auto"/>
              <w:rPr>
                <w:szCs w:val="22"/>
              </w:rPr>
            </w:pPr>
          </w:p>
        </w:tc>
        <w:tc>
          <w:tcPr>
            <w:tcW w:w="457" w:type="dxa"/>
          </w:tcPr>
          <w:p w14:paraId="2CB9063D" w14:textId="77777777" w:rsidR="006E677A" w:rsidRPr="00967E89" w:rsidRDefault="006E677A" w:rsidP="00D2415F">
            <w:pPr>
              <w:pStyle w:val="acctmergecolhdg"/>
              <w:spacing w:line="240" w:lineRule="auto"/>
              <w:rPr>
                <w:b w:val="0"/>
                <w:bCs/>
                <w:i/>
                <w:iCs/>
                <w:szCs w:val="22"/>
              </w:rPr>
            </w:pPr>
          </w:p>
        </w:tc>
        <w:tc>
          <w:tcPr>
            <w:tcW w:w="1019" w:type="dxa"/>
            <w:vAlign w:val="bottom"/>
          </w:tcPr>
          <w:p w14:paraId="51312CE6" w14:textId="77777777" w:rsidR="006E677A" w:rsidRPr="00967E89" w:rsidRDefault="006E677A" w:rsidP="00D2415F">
            <w:pPr>
              <w:pStyle w:val="acctfourfigures"/>
              <w:tabs>
                <w:tab w:val="clear" w:pos="765"/>
                <w:tab w:val="decimal" w:pos="731"/>
              </w:tabs>
              <w:spacing w:line="240" w:lineRule="auto"/>
              <w:ind w:right="11"/>
              <w:jc w:val="right"/>
              <w:rPr>
                <w:szCs w:val="22"/>
              </w:rPr>
            </w:pPr>
          </w:p>
        </w:tc>
        <w:tc>
          <w:tcPr>
            <w:tcW w:w="187" w:type="dxa"/>
            <w:vAlign w:val="bottom"/>
          </w:tcPr>
          <w:p w14:paraId="66944C1E" w14:textId="77777777" w:rsidR="006E677A" w:rsidRPr="00967E89" w:rsidRDefault="006E677A" w:rsidP="00D2415F">
            <w:pPr>
              <w:pStyle w:val="acctfourfigures"/>
              <w:spacing w:line="240" w:lineRule="auto"/>
              <w:jc w:val="right"/>
              <w:rPr>
                <w:szCs w:val="22"/>
              </w:rPr>
            </w:pPr>
          </w:p>
        </w:tc>
        <w:tc>
          <w:tcPr>
            <w:tcW w:w="615" w:type="dxa"/>
            <w:vAlign w:val="bottom"/>
          </w:tcPr>
          <w:p w14:paraId="62390F8F" w14:textId="77777777" w:rsidR="006E677A" w:rsidRPr="00967E89" w:rsidRDefault="006E677A" w:rsidP="00D2415F">
            <w:pPr>
              <w:pStyle w:val="acctfourfigures"/>
              <w:tabs>
                <w:tab w:val="clear" w:pos="765"/>
                <w:tab w:val="decimal" w:pos="731"/>
              </w:tabs>
              <w:spacing w:line="240" w:lineRule="auto"/>
              <w:ind w:right="11"/>
              <w:jc w:val="right"/>
              <w:rPr>
                <w:szCs w:val="22"/>
              </w:rPr>
            </w:pPr>
          </w:p>
        </w:tc>
        <w:tc>
          <w:tcPr>
            <w:tcW w:w="187" w:type="dxa"/>
            <w:vAlign w:val="bottom"/>
          </w:tcPr>
          <w:p w14:paraId="4216DA09" w14:textId="77777777" w:rsidR="006E677A" w:rsidRPr="00967E89" w:rsidRDefault="006E677A" w:rsidP="00D2415F">
            <w:pPr>
              <w:pStyle w:val="acctfourfigures"/>
              <w:spacing w:line="240" w:lineRule="auto"/>
              <w:jc w:val="right"/>
              <w:rPr>
                <w:szCs w:val="22"/>
              </w:rPr>
            </w:pPr>
          </w:p>
        </w:tc>
        <w:tc>
          <w:tcPr>
            <w:tcW w:w="2984" w:type="dxa"/>
            <w:gridSpan w:val="3"/>
            <w:vAlign w:val="center"/>
          </w:tcPr>
          <w:p w14:paraId="01B75321" w14:textId="77777777" w:rsidR="006E677A" w:rsidRPr="00967E89" w:rsidRDefault="006E677A" w:rsidP="00D2415F">
            <w:pPr>
              <w:pStyle w:val="acctfourfigures"/>
              <w:tabs>
                <w:tab w:val="clear" w:pos="765"/>
                <w:tab w:val="decimal" w:pos="731"/>
              </w:tabs>
              <w:spacing w:line="240" w:lineRule="auto"/>
              <w:ind w:right="11"/>
              <w:jc w:val="center"/>
              <w:rPr>
                <w:szCs w:val="22"/>
              </w:rPr>
            </w:pPr>
            <w:r w:rsidRPr="00967E89">
              <w:rPr>
                <w:i/>
                <w:iCs/>
                <w:szCs w:val="22"/>
              </w:rPr>
              <w:t>(in thousand Baht)</w:t>
            </w:r>
          </w:p>
        </w:tc>
      </w:tr>
      <w:tr w:rsidR="00D35866" w:rsidRPr="00967E89" w14:paraId="481162B9" w14:textId="77777777" w:rsidTr="002D766E">
        <w:trPr>
          <w:trHeight w:val="529"/>
        </w:trPr>
        <w:tc>
          <w:tcPr>
            <w:tcW w:w="6270" w:type="dxa"/>
            <w:gridSpan w:val="5"/>
            <w:vAlign w:val="bottom"/>
          </w:tcPr>
          <w:p w14:paraId="383AA065" w14:textId="71BF523E" w:rsidR="00D35866" w:rsidRPr="004A3DF9" w:rsidRDefault="000068C0" w:rsidP="00D35866">
            <w:pPr>
              <w:pStyle w:val="acctfourfigures"/>
              <w:tabs>
                <w:tab w:val="clear" w:pos="765"/>
                <w:tab w:val="decimal" w:pos="731"/>
              </w:tabs>
              <w:spacing w:line="240" w:lineRule="auto"/>
              <w:ind w:right="11"/>
              <w:rPr>
                <w:szCs w:val="22"/>
              </w:rPr>
            </w:pPr>
            <w:r w:rsidRPr="004A3DF9">
              <w:rPr>
                <w:szCs w:val="22"/>
              </w:rPr>
              <w:t>I</w:t>
            </w:r>
            <w:r w:rsidR="00D35866" w:rsidRPr="004A3DF9">
              <w:rPr>
                <w:szCs w:val="22"/>
              </w:rPr>
              <w:t xml:space="preserve">nvestments in debt instruments measured </w:t>
            </w:r>
          </w:p>
          <w:p w14:paraId="3C28030E" w14:textId="77777777" w:rsidR="00D35866" w:rsidRPr="00967E89" w:rsidRDefault="00D35866" w:rsidP="00D35866">
            <w:pPr>
              <w:pStyle w:val="acctfourfigures"/>
              <w:tabs>
                <w:tab w:val="clear" w:pos="765"/>
                <w:tab w:val="decimal" w:pos="731"/>
              </w:tabs>
              <w:spacing w:line="240" w:lineRule="auto"/>
              <w:ind w:right="11"/>
              <w:rPr>
                <w:b/>
                <w:bCs/>
                <w:szCs w:val="22"/>
              </w:rPr>
            </w:pPr>
            <w:r w:rsidRPr="004A3DF9">
              <w:rPr>
                <w:szCs w:val="22"/>
              </w:rPr>
              <w:t xml:space="preserve">   at amortised cost</w:t>
            </w:r>
          </w:p>
        </w:tc>
        <w:tc>
          <w:tcPr>
            <w:tcW w:w="187" w:type="dxa"/>
            <w:vAlign w:val="bottom"/>
          </w:tcPr>
          <w:p w14:paraId="660A0B0C" w14:textId="77777777" w:rsidR="00D35866" w:rsidRPr="00967E89" w:rsidRDefault="00D35866" w:rsidP="00D35866">
            <w:pPr>
              <w:pStyle w:val="acctfourfigures"/>
              <w:spacing w:line="240" w:lineRule="auto"/>
              <w:jc w:val="right"/>
              <w:rPr>
                <w:szCs w:val="22"/>
              </w:rPr>
            </w:pPr>
          </w:p>
        </w:tc>
        <w:tc>
          <w:tcPr>
            <w:tcW w:w="1404" w:type="dxa"/>
            <w:vAlign w:val="bottom"/>
          </w:tcPr>
          <w:p w14:paraId="2A56B8D5" w14:textId="1C82125A" w:rsidR="00D35866" w:rsidRPr="004A3DF9" w:rsidRDefault="00020A65" w:rsidP="00D35866">
            <w:pPr>
              <w:pStyle w:val="acctfourfigures"/>
              <w:tabs>
                <w:tab w:val="clear" w:pos="765"/>
                <w:tab w:val="decimal" w:pos="731"/>
              </w:tabs>
              <w:spacing w:line="240" w:lineRule="auto"/>
              <w:ind w:right="11"/>
              <w:jc w:val="right"/>
              <w:rPr>
                <w:szCs w:val="22"/>
              </w:rPr>
            </w:pPr>
            <w:r>
              <w:rPr>
                <w:szCs w:val="22"/>
              </w:rPr>
              <w:t>98</w:t>
            </w:r>
            <w:r w:rsidR="002D766E" w:rsidRPr="004A3DF9">
              <w:rPr>
                <w:szCs w:val="22"/>
              </w:rPr>
              <w:t>0,594</w:t>
            </w:r>
          </w:p>
        </w:tc>
        <w:tc>
          <w:tcPr>
            <w:tcW w:w="187" w:type="dxa"/>
            <w:vAlign w:val="bottom"/>
          </w:tcPr>
          <w:p w14:paraId="5BFD8550" w14:textId="77777777" w:rsidR="00D35866" w:rsidRPr="00967E89" w:rsidRDefault="00D35866" w:rsidP="00D35866">
            <w:pPr>
              <w:pStyle w:val="acctfourfigures"/>
              <w:spacing w:line="240" w:lineRule="auto"/>
              <w:jc w:val="right"/>
              <w:rPr>
                <w:b/>
                <w:bCs/>
                <w:szCs w:val="22"/>
              </w:rPr>
            </w:pPr>
          </w:p>
        </w:tc>
        <w:tc>
          <w:tcPr>
            <w:tcW w:w="1393" w:type="dxa"/>
            <w:tcBorders>
              <w:bottom w:val="nil"/>
            </w:tcBorders>
            <w:vAlign w:val="bottom"/>
          </w:tcPr>
          <w:p w14:paraId="27F04846" w14:textId="33E6569C" w:rsidR="00D35866" w:rsidRPr="004A3DF9" w:rsidRDefault="006C3B9C" w:rsidP="00D35866">
            <w:pPr>
              <w:pStyle w:val="acctfourfigures"/>
              <w:tabs>
                <w:tab w:val="clear" w:pos="765"/>
                <w:tab w:val="decimal" w:pos="731"/>
              </w:tabs>
              <w:spacing w:line="240" w:lineRule="auto"/>
              <w:ind w:right="11"/>
              <w:jc w:val="right"/>
              <w:rPr>
                <w:szCs w:val="22"/>
              </w:rPr>
            </w:pPr>
            <w:r w:rsidRPr="004A3DF9">
              <w:rPr>
                <w:szCs w:val="22"/>
              </w:rPr>
              <w:t>849,312</w:t>
            </w:r>
          </w:p>
        </w:tc>
      </w:tr>
    </w:tbl>
    <w:p w14:paraId="5E051D03" w14:textId="77777777" w:rsidR="006E677A" w:rsidRDefault="006E677A" w:rsidP="006E677A">
      <w:pPr>
        <w:pStyle w:val="BodyText"/>
        <w:spacing w:after="0" w:line="240" w:lineRule="auto"/>
        <w:ind w:left="540"/>
        <w:jc w:val="both"/>
        <w:rPr>
          <w:sz w:val="20"/>
        </w:rPr>
      </w:pPr>
    </w:p>
    <w:p w14:paraId="0536D2B6" w14:textId="77777777" w:rsidR="006E677A" w:rsidRPr="001225EB" w:rsidRDefault="006E677A" w:rsidP="006E677A">
      <w:pPr>
        <w:pStyle w:val="BodyText"/>
        <w:spacing w:after="0" w:line="240" w:lineRule="auto"/>
        <w:ind w:left="540"/>
        <w:jc w:val="both"/>
        <w:rPr>
          <w:sz w:val="20"/>
        </w:rPr>
      </w:pPr>
    </w:p>
    <w:p w14:paraId="233E42B2" w14:textId="214B4309" w:rsidR="006E677A" w:rsidRDefault="006E677A" w:rsidP="005C10BB">
      <w:pPr>
        <w:pStyle w:val="BodyText"/>
        <w:spacing w:after="0" w:line="240" w:lineRule="auto"/>
        <w:ind w:left="540" w:right="-297"/>
        <w:jc w:val="thaiDistribute"/>
        <w:rPr>
          <w:szCs w:val="22"/>
        </w:rPr>
      </w:pPr>
      <w:r w:rsidRPr="00F677F9">
        <w:rPr>
          <w:szCs w:val="22"/>
          <w:lang w:val="en-US"/>
        </w:rPr>
        <w:t xml:space="preserve">Investments in debt instruments measured at </w:t>
      </w:r>
      <w:proofErr w:type="spellStart"/>
      <w:r w:rsidRPr="00F677F9">
        <w:rPr>
          <w:szCs w:val="22"/>
          <w:lang w:val="en-US"/>
        </w:rPr>
        <w:t>amortised</w:t>
      </w:r>
      <w:proofErr w:type="spellEnd"/>
      <w:r w:rsidRPr="00F677F9">
        <w:rPr>
          <w:szCs w:val="22"/>
          <w:lang w:val="en-US"/>
        </w:rPr>
        <w:t xml:space="preserve"> cost are investments in corporate bonds which have a minimum of A</w:t>
      </w:r>
      <w:r w:rsidR="00AB5E9D">
        <w:rPr>
          <w:rFonts w:cstheme="minorBidi"/>
          <w:szCs w:val="28"/>
          <w:lang w:val="en-US" w:bidi="th-TH"/>
        </w:rPr>
        <w:t>A</w:t>
      </w:r>
      <w:r w:rsidRPr="00F677F9">
        <w:rPr>
          <w:szCs w:val="22"/>
          <w:lang w:val="en-US"/>
        </w:rPr>
        <w:t xml:space="preserve"> credit rating </w:t>
      </w:r>
      <w:r w:rsidRPr="000068C0">
        <w:rPr>
          <w:szCs w:val="22"/>
          <w:lang w:val="en-US"/>
        </w:rPr>
        <w:t>and pay between</w:t>
      </w:r>
      <w:r w:rsidR="00CA7A5B" w:rsidRPr="000068C0">
        <w:rPr>
          <w:szCs w:val="22"/>
          <w:lang w:val="en-US"/>
        </w:rPr>
        <w:t xml:space="preserve"> </w:t>
      </w:r>
      <w:r w:rsidR="000068C0" w:rsidRPr="004A3DF9">
        <w:rPr>
          <w:szCs w:val="22"/>
          <w:lang w:val="en-US"/>
        </w:rPr>
        <w:t>1.31</w:t>
      </w:r>
      <w:r w:rsidRPr="004A3DF9">
        <w:rPr>
          <w:szCs w:val="22"/>
          <w:lang w:val="en-US"/>
        </w:rPr>
        <w:t xml:space="preserve">% </w:t>
      </w:r>
      <w:r w:rsidR="006E730C" w:rsidRPr="004A3DF9">
        <w:rPr>
          <w:szCs w:val="22"/>
          <w:lang w:val="en-US"/>
        </w:rPr>
        <w:t xml:space="preserve">to </w:t>
      </w:r>
      <w:r w:rsidR="000068C0" w:rsidRPr="004A3DF9">
        <w:rPr>
          <w:szCs w:val="22"/>
          <w:lang w:val="en-US"/>
        </w:rPr>
        <w:t>3.38</w:t>
      </w:r>
      <w:r w:rsidRPr="004A3DF9">
        <w:rPr>
          <w:szCs w:val="22"/>
          <w:lang w:val="en-US"/>
        </w:rPr>
        <w:t>%</w:t>
      </w:r>
      <w:r w:rsidRPr="004A3DF9">
        <w:rPr>
          <w:rFonts w:cstheme="minorBidi"/>
          <w:szCs w:val="28"/>
          <w:cs/>
          <w:lang w:val="en-US" w:bidi="th-TH"/>
        </w:rPr>
        <w:t xml:space="preserve"> </w:t>
      </w:r>
      <w:r w:rsidRPr="004A3DF9">
        <w:rPr>
          <w:rFonts w:cstheme="minorBidi"/>
          <w:szCs w:val="28"/>
          <w:lang w:val="en-US" w:bidi="th-TH"/>
        </w:rPr>
        <w:t>per annum</w:t>
      </w:r>
      <w:r w:rsidRPr="000068C0">
        <w:rPr>
          <w:rFonts w:cstheme="minorBidi"/>
          <w:szCs w:val="28"/>
          <w:lang w:val="en-US" w:bidi="th-TH"/>
        </w:rPr>
        <w:t xml:space="preserve"> </w:t>
      </w:r>
      <w:r w:rsidRPr="000068C0">
        <w:rPr>
          <w:i/>
          <w:iCs/>
          <w:szCs w:val="22"/>
          <w:lang w:val="en-US"/>
        </w:rPr>
        <w:t>(31 December 202</w:t>
      </w:r>
      <w:r w:rsidR="007F0915" w:rsidRPr="000068C0">
        <w:rPr>
          <w:i/>
          <w:iCs/>
          <w:szCs w:val="22"/>
          <w:lang w:val="en-US"/>
        </w:rPr>
        <w:t>5</w:t>
      </w:r>
      <w:r w:rsidRPr="000068C0">
        <w:rPr>
          <w:i/>
          <w:iCs/>
          <w:szCs w:val="22"/>
          <w:lang w:val="en-US"/>
        </w:rPr>
        <w:t>: 1.</w:t>
      </w:r>
      <w:r w:rsidR="007F0915" w:rsidRPr="000068C0">
        <w:rPr>
          <w:i/>
          <w:iCs/>
          <w:szCs w:val="22"/>
          <w:lang w:val="en-US"/>
        </w:rPr>
        <w:t>31</w:t>
      </w:r>
      <w:r w:rsidRPr="000068C0">
        <w:rPr>
          <w:i/>
          <w:iCs/>
          <w:szCs w:val="22"/>
          <w:lang w:val="en-US"/>
        </w:rPr>
        <w:t>% to 3.</w:t>
      </w:r>
      <w:r w:rsidR="007F0915" w:rsidRPr="000068C0">
        <w:rPr>
          <w:i/>
          <w:iCs/>
          <w:szCs w:val="22"/>
          <w:lang w:val="en-US"/>
        </w:rPr>
        <w:t>34</w:t>
      </w:r>
      <w:r w:rsidRPr="000068C0">
        <w:rPr>
          <w:i/>
          <w:iCs/>
          <w:szCs w:val="22"/>
          <w:lang w:val="en-US"/>
        </w:rPr>
        <w:t>% per annum)</w:t>
      </w:r>
      <w:r w:rsidRPr="000068C0">
        <w:rPr>
          <w:szCs w:val="22"/>
          <w:lang w:val="en-US"/>
        </w:rPr>
        <w:t xml:space="preserve"> of interest and the corporate bonds have maturity dates ranging from </w:t>
      </w:r>
      <w:r w:rsidR="000068C0" w:rsidRPr="004A3DF9">
        <w:rPr>
          <w:szCs w:val="22"/>
          <w:lang w:val="en-US"/>
        </w:rPr>
        <w:t>1</w:t>
      </w:r>
      <w:r w:rsidR="00507D7D" w:rsidRPr="004A3DF9">
        <w:rPr>
          <w:szCs w:val="22"/>
          <w:lang w:val="en-US"/>
        </w:rPr>
        <w:t xml:space="preserve"> </w:t>
      </w:r>
      <w:r w:rsidRPr="004A3DF9">
        <w:rPr>
          <w:szCs w:val="22"/>
          <w:lang w:val="en-US"/>
        </w:rPr>
        <w:t xml:space="preserve">to </w:t>
      </w:r>
      <w:r w:rsidR="000068C0" w:rsidRPr="004A3DF9">
        <w:rPr>
          <w:szCs w:val="22"/>
          <w:lang w:val="en-US"/>
        </w:rPr>
        <w:t>8</w:t>
      </w:r>
      <w:r w:rsidR="00507D7D" w:rsidRPr="004A3DF9">
        <w:rPr>
          <w:szCs w:val="22"/>
          <w:lang w:val="en-US"/>
        </w:rPr>
        <w:t xml:space="preserve"> </w:t>
      </w:r>
      <w:r w:rsidRPr="004A3DF9">
        <w:rPr>
          <w:szCs w:val="22"/>
          <w:lang w:val="en-US"/>
        </w:rPr>
        <w:t>months</w:t>
      </w:r>
      <w:r w:rsidRPr="00F677F9">
        <w:rPr>
          <w:szCs w:val="22"/>
          <w:lang w:val="en-US"/>
        </w:rPr>
        <w:t xml:space="preserve"> </w:t>
      </w:r>
      <w:r w:rsidRPr="00F677F9">
        <w:rPr>
          <w:i/>
          <w:iCs/>
          <w:szCs w:val="22"/>
          <w:lang w:val="en-US"/>
        </w:rPr>
        <w:t>(31 December 202</w:t>
      </w:r>
      <w:r w:rsidR="007F0915">
        <w:rPr>
          <w:i/>
          <w:iCs/>
          <w:szCs w:val="22"/>
          <w:lang w:val="en-US"/>
        </w:rPr>
        <w:t>5</w:t>
      </w:r>
      <w:r w:rsidRPr="00F677F9">
        <w:rPr>
          <w:i/>
          <w:iCs/>
          <w:szCs w:val="22"/>
          <w:lang w:val="en-US"/>
        </w:rPr>
        <w:t>: ranging</w:t>
      </w:r>
      <w:r>
        <w:rPr>
          <w:i/>
          <w:iCs/>
          <w:szCs w:val="22"/>
          <w:lang w:val="en-US"/>
        </w:rPr>
        <w:t xml:space="preserve"> </w:t>
      </w:r>
      <w:r w:rsidRPr="00FC34D3">
        <w:rPr>
          <w:i/>
          <w:iCs/>
          <w:szCs w:val="22"/>
          <w:lang w:val="en-US"/>
        </w:rPr>
        <w:t>from</w:t>
      </w:r>
      <w:r w:rsidRPr="00F677F9">
        <w:rPr>
          <w:i/>
          <w:iCs/>
          <w:szCs w:val="22"/>
          <w:lang w:val="en-US"/>
        </w:rPr>
        <w:t xml:space="preserve"> </w:t>
      </w:r>
      <w:r w:rsidR="007F0915">
        <w:rPr>
          <w:i/>
          <w:iCs/>
          <w:szCs w:val="22"/>
          <w:lang w:val="en-US"/>
        </w:rPr>
        <w:t>1</w:t>
      </w:r>
      <w:r w:rsidRPr="00FC34D3">
        <w:rPr>
          <w:i/>
          <w:iCs/>
          <w:szCs w:val="22"/>
          <w:lang w:val="en-US"/>
        </w:rPr>
        <w:t xml:space="preserve"> months to </w:t>
      </w:r>
      <w:r w:rsidR="007F0915">
        <w:rPr>
          <w:i/>
          <w:iCs/>
          <w:szCs w:val="22"/>
          <w:lang w:val="en-US"/>
        </w:rPr>
        <w:t>4</w:t>
      </w:r>
      <w:r w:rsidRPr="00FC34D3">
        <w:rPr>
          <w:i/>
          <w:iCs/>
          <w:szCs w:val="22"/>
          <w:lang w:val="en-US"/>
        </w:rPr>
        <w:t xml:space="preserve"> months</w:t>
      </w:r>
      <w:r w:rsidRPr="00F677F9">
        <w:rPr>
          <w:i/>
          <w:iCs/>
          <w:szCs w:val="22"/>
          <w:lang w:val="en-US"/>
        </w:rPr>
        <w:t>)</w:t>
      </w:r>
      <w:r w:rsidRPr="00F677F9">
        <w:rPr>
          <w:szCs w:val="22"/>
          <w:lang w:val="en-US"/>
        </w:rPr>
        <w:t xml:space="preserve"> from the reporting date. The corporate bonds are held by the Group and the Company within a business model whose objective is to collect their contractual cash flows which is solely payments</w:t>
      </w:r>
      <w:r w:rsidRPr="00967E89">
        <w:rPr>
          <w:szCs w:val="22"/>
          <w:lang w:val="en-US"/>
        </w:rPr>
        <w:t xml:space="preserve"> of principal and interest on the principal amount outstanding. Hence, the corporate bonds are classified at </w:t>
      </w:r>
      <w:proofErr w:type="spellStart"/>
      <w:r w:rsidRPr="00967E89">
        <w:rPr>
          <w:szCs w:val="22"/>
          <w:lang w:val="en-US"/>
        </w:rPr>
        <w:t>amortised</w:t>
      </w:r>
      <w:proofErr w:type="spellEnd"/>
      <w:r w:rsidRPr="00967E89">
        <w:rPr>
          <w:szCs w:val="22"/>
          <w:lang w:val="en-US"/>
        </w:rPr>
        <w:t xml:space="preserve"> cost.</w:t>
      </w:r>
      <w:r w:rsidRPr="00967E89">
        <w:rPr>
          <w:szCs w:val="22"/>
        </w:rPr>
        <w:t xml:space="preserve">  </w:t>
      </w:r>
    </w:p>
    <w:p w14:paraId="460E3346" w14:textId="3349CEBA" w:rsidR="00BC45E5" w:rsidRPr="004A3DF9" w:rsidRDefault="00BC45E5">
      <w:pPr>
        <w:spacing w:line="240" w:lineRule="auto"/>
        <w:rPr>
          <w:rFonts w:cstheme="minorBidi"/>
          <w:b/>
          <w:sz w:val="24"/>
          <w:szCs w:val="24"/>
          <w:lang w:val="en-US" w:bidi="th-TH"/>
        </w:rPr>
      </w:pPr>
      <w:r>
        <w:br w:type="page"/>
      </w:r>
    </w:p>
    <w:p w14:paraId="5398F790" w14:textId="52CFE21B" w:rsidR="00531EAE" w:rsidRDefault="00531EAE" w:rsidP="00FD0BD0">
      <w:pPr>
        <w:pStyle w:val="Heading1"/>
        <w:rPr>
          <w:rFonts w:cstheme="minorBidi"/>
        </w:rPr>
      </w:pPr>
      <w:r w:rsidRPr="001225EB">
        <w:lastRenderedPageBreak/>
        <w:t>Property, plant and equipment</w:t>
      </w:r>
      <w:r>
        <w:t>, net</w:t>
      </w:r>
    </w:p>
    <w:p w14:paraId="0C220C17" w14:textId="1AF3BDD1" w:rsidR="00103E28" w:rsidRDefault="00103E28" w:rsidP="00325CD9">
      <w:pPr>
        <w:pStyle w:val="BodyText"/>
        <w:spacing w:after="0"/>
        <w:rPr>
          <w:rFonts w:cstheme="minorBidi"/>
          <w:lang w:bidi="th-TH"/>
        </w:rPr>
      </w:pPr>
    </w:p>
    <w:p w14:paraId="5EBCC6AC" w14:textId="77777777" w:rsidR="00103E28" w:rsidRDefault="00103E28" w:rsidP="00103E28">
      <w:pPr>
        <w:pStyle w:val="BodyText"/>
        <w:spacing w:after="0" w:line="240" w:lineRule="auto"/>
        <w:ind w:left="540"/>
        <w:jc w:val="both"/>
        <w:rPr>
          <w:rFonts w:cstheme="minorBidi"/>
          <w:szCs w:val="28"/>
          <w:lang w:val="en-US" w:bidi="th-TH"/>
        </w:rPr>
      </w:pPr>
      <w:r w:rsidRPr="00967E89">
        <w:rPr>
          <w:szCs w:val="22"/>
          <w:lang w:val="en-US"/>
        </w:rPr>
        <w:t>Movements of property, plant and equipment for the period are as follows:</w:t>
      </w:r>
    </w:p>
    <w:p w14:paraId="696850A9" w14:textId="77777777" w:rsidR="00C00F99" w:rsidRDefault="00C00F99" w:rsidP="00103E28">
      <w:pPr>
        <w:pStyle w:val="BodyText"/>
        <w:spacing w:after="0" w:line="240" w:lineRule="auto"/>
        <w:ind w:left="540"/>
        <w:jc w:val="both"/>
        <w:rPr>
          <w:rFonts w:cstheme="minorBidi"/>
          <w:szCs w:val="28"/>
          <w:lang w:val="en-US" w:bidi="th-TH"/>
        </w:rPr>
      </w:pPr>
    </w:p>
    <w:tbl>
      <w:tblPr>
        <w:tblW w:w="9270" w:type="dxa"/>
        <w:tblInd w:w="540" w:type="dxa"/>
        <w:tblLayout w:type="fixed"/>
        <w:tblCellMar>
          <w:left w:w="79" w:type="dxa"/>
          <w:right w:w="79" w:type="dxa"/>
        </w:tblCellMar>
        <w:tblLook w:val="0000" w:firstRow="0" w:lastRow="0" w:firstColumn="0" w:lastColumn="0" w:noHBand="0" w:noVBand="0"/>
      </w:tblPr>
      <w:tblGrid>
        <w:gridCol w:w="4590"/>
        <w:gridCol w:w="2250"/>
        <w:gridCol w:w="270"/>
        <w:gridCol w:w="2160"/>
      </w:tblGrid>
      <w:tr w:rsidR="00FC34D3" w:rsidRPr="008969C7" w14:paraId="2A617648" w14:textId="77777777" w:rsidTr="005C10BB">
        <w:trPr>
          <w:cantSplit/>
          <w:trHeight w:val="564"/>
          <w:tblHeader/>
        </w:trPr>
        <w:tc>
          <w:tcPr>
            <w:tcW w:w="4590" w:type="dxa"/>
            <w:vAlign w:val="bottom"/>
          </w:tcPr>
          <w:p w14:paraId="664D926A" w14:textId="1F770D1B" w:rsidR="00FC34D3" w:rsidRPr="008969C7" w:rsidRDefault="00FC34D3" w:rsidP="00FC34D3">
            <w:pPr>
              <w:spacing w:line="240" w:lineRule="auto"/>
              <w:ind w:left="281" w:hanging="281"/>
              <w:rPr>
                <w:b/>
                <w:bCs/>
                <w:i/>
                <w:iCs/>
                <w:szCs w:val="22"/>
              </w:rPr>
            </w:pPr>
            <w:r w:rsidRPr="00976101">
              <w:rPr>
                <w:rFonts w:eastAsia="Arial"/>
                <w:b/>
                <w:i/>
                <w:iCs/>
                <w:szCs w:val="22"/>
              </w:rPr>
              <w:t xml:space="preserve">For the three-month period ended </w:t>
            </w:r>
            <w:r>
              <w:rPr>
                <w:rFonts w:eastAsia="Arial"/>
                <w:b/>
                <w:i/>
                <w:iCs/>
                <w:szCs w:val="22"/>
              </w:rPr>
              <w:br/>
            </w:r>
            <w:r w:rsidRPr="00976101">
              <w:rPr>
                <w:rFonts w:eastAsia="Arial"/>
                <w:b/>
                <w:i/>
                <w:iCs/>
                <w:szCs w:val="22"/>
              </w:rPr>
              <w:t>31 March 202</w:t>
            </w:r>
            <w:r w:rsidR="007F51FD">
              <w:rPr>
                <w:rFonts w:eastAsia="Arial"/>
                <w:b/>
                <w:i/>
                <w:iCs/>
                <w:szCs w:val="22"/>
              </w:rPr>
              <w:t>6</w:t>
            </w:r>
          </w:p>
        </w:tc>
        <w:tc>
          <w:tcPr>
            <w:tcW w:w="2250" w:type="dxa"/>
          </w:tcPr>
          <w:p w14:paraId="48F6E0DF" w14:textId="77777777" w:rsidR="00FC34D3" w:rsidRPr="008969C7" w:rsidRDefault="00FC34D3" w:rsidP="00FC34D3">
            <w:pPr>
              <w:pStyle w:val="acctmergecolhdg"/>
              <w:spacing w:line="240" w:lineRule="auto"/>
              <w:rPr>
                <w:szCs w:val="22"/>
              </w:rPr>
            </w:pPr>
            <w:r w:rsidRPr="008969C7">
              <w:rPr>
                <w:szCs w:val="22"/>
              </w:rPr>
              <w:t>Consolidated</w:t>
            </w:r>
          </w:p>
          <w:p w14:paraId="421DA839" w14:textId="0B2D0267" w:rsidR="00FC34D3" w:rsidRPr="008969C7" w:rsidRDefault="00FC34D3" w:rsidP="00FC34D3">
            <w:pPr>
              <w:pStyle w:val="acctmergecolhdg"/>
              <w:spacing w:line="240" w:lineRule="auto"/>
              <w:rPr>
                <w:szCs w:val="22"/>
              </w:rPr>
            </w:pPr>
            <w:r w:rsidRPr="008969C7">
              <w:rPr>
                <w:szCs w:val="22"/>
              </w:rPr>
              <w:t>financial</w:t>
            </w:r>
            <w:r>
              <w:rPr>
                <w:szCs w:val="22"/>
              </w:rPr>
              <w:t xml:space="preserve"> </w:t>
            </w:r>
            <w:r w:rsidRPr="008969C7">
              <w:rPr>
                <w:szCs w:val="22"/>
              </w:rPr>
              <w:t>statements</w:t>
            </w:r>
          </w:p>
        </w:tc>
        <w:tc>
          <w:tcPr>
            <w:tcW w:w="270" w:type="dxa"/>
          </w:tcPr>
          <w:p w14:paraId="06CB6B0D" w14:textId="77777777" w:rsidR="00FC34D3" w:rsidRPr="008969C7" w:rsidRDefault="00FC34D3" w:rsidP="00FC34D3">
            <w:pPr>
              <w:pStyle w:val="acctmergecolhdg"/>
              <w:spacing w:line="240" w:lineRule="auto"/>
              <w:rPr>
                <w:szCs w:val="22"/>
              </w:rPr>
            </w:pPr>
          </w:p>
        </w:tc>
        <w:tc>
          <w:tcPr>
            <w:tcW w:w="2160" w:type="dxa"/>
          </w:tcPr>
          <w:p w14:paraId="44D68B1E" w14:textId="77777777" w:rsidR="00FC34D3" w:rsidRPr="008969C7" w:rsidRDefault="00FC34D3" w:rsidP="00FC34D3">
            <w:pPr>
              <w:pStyle w:val="acctmergecolhdg"/>
              <w:spacing w:line="240" w:lineRule="auto"/>
              <w:rPr>
                <w:szCs w:val="22"/>
              </w:rPr>
            </w:pPr>
            <w:r w:rsidRPr="008969C7">
              <w:rPr>
                <w:szCs w:val="22"/>
              </w:rPr>
              <w:t xml:space="preserve">Separate </w:t>
            </w:r>
          </w:p>
          <w:p w14:paraId="75A3DCFB" w14:textId="58C1DE04" w:rsidR="00FC34D3" w:rsidRPr="008969C7" w:rsidRDefault="00FC34D3" w:rsidP="00FC34D3">
            <w:pPr>
              <w:pStyle w:val="acctmergecolhdg"/>
              <w:spacing w:line="240" w:lineRule="auto"/>
              <w:rPr>
                <w:szCs w:val="22"/>
              </w:rPr>
            </w:pPr>
            <w:r w:rsidRPr="008969C7">
              <w:rPr>
                <w:szCs w:val="22"/>
              </w:rPr>
              <w:t>financial statements</w:t>
            </w:r>
          </w:p>
        </w:tc>
      </w:tr>
      <w:tr w:rsidR="00C00F99" w:rsidRPr="008969C7" w14:paraId="74FF5EFA" w14:textId="77777777" w:rsidTr="005C10BB">
        <w:trPr>
          <w:cantSplit/>
          <w:trHeight w:val="231"/>
        </w:trPr>
        <w:tc>
          <w:tcPr>
            <w:tcW w:w="4590" w:type="dxa"/>
          </w:tcPr>
          <w:p w14:paraId="78036D9D" w14:textId="77777777" w:rsidR="00C00F99" w:rsidRPr="008969C7" w:rsidRDefault="00C00F99">
            <w:pPr>
              <w:spacing w:line="240" w:lineRule="auto"/>
              <w:rPr>
                <w:szCs w:val="22"/>
              </w:rPr>
            </w:pPr>
          </w:p>
        </w:tc>
        <w:tc>
          <w:tcPr>
            <w:tcW w:w="4680" w:type="dxa"/>
            <w:gridSpan w:val="3"/>
            <w:vAlign w:val="bottom"/>
          </w:tcPr>
          <w:p w14:paraId="3691087C" w14:textId="77777777" w:rsidR="00C00F99" w:rsidRPr="008969C7" w:rsidRDefault="00C00F99">
            <w:pPr>
              <w:spacing w:line="240" w:lineRule="auto"/>
              <w:jc w:val="center"/>
              <w:rPr>
                <w:b/>
                <w:bCs/>
                <w:i/>
                <w:iCs/>
                <w:szCs w:val="22"/>
                <w:lang w:val="en-US"/>
              </w:rPr>
            </w:pPr>
            <w:r w:rsidRPr="008969C7">
              <w:rPr>
                <w:i/>
                <w:iCs/>
                <w:szCs w:val="22"/>
              </w:rPr>
              <w:t>(in thousand Baht)</w:t>
            </w:r>
          </w:p>
        </w:tc>
      </w:tr>
      <w:tr w:rsidR="007E1443" w:rsidRPr="008969C7" w14:paraId="5F614C4E" w14:textId="77777777" w:rsidTr="005C10BB">
        <w:trPr>
          <w:cantSplit/>
          <w:trHeight w:val="231"/>
        </w:trPr>
        <w:tc>
          <w:tcPr>
            <w:tcW w:w="4590" w:type="dxa"/>
          </w:tcPr>
          <w:p w14:paraId="3EB98FF9" w14:textId="77777777" w:rsidR="007E1443" w:rsidRPr="008969C7" w:rsidRDefault="007E1443">
            <w:pPr>
              <w:spacing w:line="240" w:lineRule="auto"/>
              <w:rPr>
                <w:szCs w:val="22"/>
              </w:rPr>
            </w:pPr>
          </w:p>
        </w:tc>
        <w:tc>
          <w:tcPr>
            <w:tcW w:w="4680" w:type="dxa"/>
            <w:gridSpan w:val="3"/>
            <w:vAlign w:val="bottom"/>
          </w:tcPr>
          <w:p w14:paraId="6FD527B5" w14:textId="77777777" w:rsidR="007E1443" w:rsidRPr="008969C7" w:rsidRDefault="007E1443">
            <w:pPr>
              <w:spacing w:line="240" w:lineRule="auto"/>
              <w:jc w:val="center"/>
              <w:rPr>
                <w:i/>
                <w:iCs/>
                <w:szCs w:val="22"/>
              </w:rPr>
            </w:pPr>
          </w:p>
        </w:tc>
      </w:tr>
      <w:tr w:rsidR="0078752C" w:rsidRPr="008969C7" w14:paraId="6DD9879D" w14:textId="77777777" w:rsidTr="005C10BB">
        <w:trPr>
          <w:cantSplit/>
          <w:trHeight w:val="231"/>
        </w:trPr>
        <w:tc>
          <w:tcPr>
            <w:tcW w:w="4590" w:type="dxa"/>
          </w:tcPr>
          <w:p w14:paraId="7D870871" w14:textId="1FE25E3E" w:rsidR="0078752C" w:rsidRPr="008969C7" w:rsidRDefault="0078752C" w:rsidP="0078752C">
            <w:pPr>
              <w:spacing w:line="240" w:lineRule="auto"/>
              <w:ind w:left="-71"/>
              <w:rPr>
                <w:rFonts w:cstheme="minorBidi"/>
                <w:b/>
                <w:bCs/>
                <w:i/>
                <w:iCs/>
                <w:szCs w:val="22"/>
                <w:cs/>
                <w:lang w:val="en-US" w:bidi="th-TH"/>
              </w:rPr>
            </w:pPr>
            <w:r w:rsidRPr="00967E89">
              <w:rPr>
                <w:rFonts w:eastAsia="Arial"/>
                <w:szCs w:val="22"/>
              </w:rPr>
              <w:t>Opening net book value</w:t>
            </w:r>
            <w:r w:rsidR="00FD04B4">
              <w:rPr>
                <w:rFonts w:eastAsia="Arial"/>
                <w:szCs w:val="22"/>
              </w:rPr>
              <w:t>, net</w:t>
            </w:r>
          </w:p>
        </w:tc>
        <w:tc>
          <w:tcPr>
            <w:tcW w:w="2250" w:type="dxa"/>
          </w:tcPr>
          <w:p w14:paraId="405BDBAD" w14:textId="353E76A3" w:rsidR="0078752C" w:rsidRPr="00FC34D3" w:rsidRDefault="009A1A46" w:rsidP="0078752C">
            <w:pPr>
              <w:tabs>
                <w:tab w:val="decimal" w:pos="465"/>
                <w:tab w:val="decimal" w:pos="765"/>
              </w:tabs>
              <w:spacing w:line="240" w:lineRule="auto"/>
              <w:ind w:left="-83" w:firstLine="4"/>
              <w:jc w:val="right"/>
              <w:rPr>
                <w:szCs w:val="22"/>
              </w:rPr>
            </w:pPr>
            <w:r>
              <w:t>6,483,594</w:t>
            </w:r>
          </w:p>
        </w:tc>
        <w:tc>
          <w:tcPr>
            <w:tcW w:w="270" w:type="dxa"/>
          </w:tcPr>
          <w:p w14:paraId="1F0742CF" w14:textId="77777777" w:rsidR="0078752C" w:rsidRPr="008969C7" w:rsidRDefault="0078752C" w:rsidP="0078752C">
            <w:pPr>
              <w:tabs>
                <w:tab w:val="decimal" w:pos="465"/>
                <w:tab w:val="decimal" w:pos="765"/>
              </w:tabs>
              <w:spacing w:line="240" w:lineRule="auto"/>
              <w:ind w:left="-83" w:firstLine="4"/>
              <w:jc w:val="right"/>
              <w:rPr>
                <w:szCs w:val="22"/>
              </w:rPr>
            </w:pPr>
          </w:p>
        </w:tc>
        <w:tc>
          <w:tcPr>
            <w:tcW w:w="2160" w:type="dxa"/>
          </w:tcPr>
          <w:p w14:paraId="749AB332" w14:textId="385A1D0A" w:rsidR="0078752C" w:rsidRPr="00FC34D3" w:rsidRDefault="009A1A46" w:rsidP="0078752C">
            <w:pPr>
              <w:tabs>
                <w:tab w:val="decimal" w:pos="465"/>
                <w:tab w:val="decimal" w:pos="765"/>
              </w:tabs>
              <w:spacing w:line="240" w:lineRule="auto"/>
              <w:ind w:left="-83" w:firstLine="4"/>
              <w:jc w:val="right"/>
              <w:rPr>
                <w:szCs w:val="22"/>
                <w:cs/>
                <w:lang w:bidi="th-TH"/>
              </w:rPr>
            </w:pPr>
            <w:r>
              <w:t>6,483,578</w:t>
            </w:r>
          </w:p>
        </w:tc>
      </w:tr>
      <w:tr w:rsidR="002D766E" w:rsidRPr="008969C7" w14:paraId="0FB90D56" w14:textId="77777777" w:rsidTr="004A3DF9">
        <w:trPr>
          <w:cantSplit/>
          <w:trHeight w:val="231"/>
        </w:trPr>
        <w:tc>
          <w:tcPr>
            <w:tcW w:w="4590" w:type="dxa"/>
          </w:tcPr>
          <w:p w14:paraId="7079F257" w14:textId="508906A7" w:rsidR="002D766E" w:rsidRPr="008969C7" w:rsidRDefault="002D766E" w:rsidP="002D766E">
            <w:pPr>
              <w:spacing w:line="240" w:lineRule="auto"/>
              <w:ind w:left="-62"/>
              <w:rPr>
                <w:szCs w:val="22"/>
              </w:rPr>
            </w:pPr>
            <w:r w:rsidRPr="00967E89">
              <w:rPr>
                <w:rFonts w:eastAsia="Arial"/>
                <w:szCs w:val="22"/>
              </w:rPr>
              <w:t>Additions</w:t>
            </w:r>
          </w:p>
        </w:tc>
        <w:tc>
          <w:tcPr>
            <w:tcW w:w="2250" w:type="dxa"/>
          </w:tcPr>
          <w:p w14:paraId="1152F649" w14:textId="645D41E7" w:rsidR="002D766E" w:rsidRPr="00BD1494" w:rsidRDefault="002D766E" w:rsidP="002D766E">
            <w:pPr>
              <w:tabs>
                <w:tab w:val="decimal" w:pos="465"/>
                <w:tab w:val="decimal" w:pos="765"/>
              </w:tabs>
              <w:spacing w:line="240" w:lineRule="auto"/>
              <w:ind w:left="-83" w:firstLine="4"/>
              <w:jc w:val="right"/>
            </w:pPr>
            <w:r w:rsidRPr="004A3DF9">
              <w:t>61,562</w:t>
            </w:r>
          </w:p>
        </w:tc>
        <w:tc>
          <w:tcPr>
            <w:tcW w:w="270" w:type="dxa"/>
          </w:tcPr>
          <w:p w14:paraId="36BEF99B" w14:textId="77777777" w:rsidR="002D766E" w:rsidRPr="004A3DF9" w:rsidRDefault="002D766E" w:rsidP="002D766E">
            <w:pPr>
              <w:tabs>
                <w:tab w:val="decimal" w:pos="465"/>
                <w:tab w:val="decimal" w:pos="765"/>
              </w:tabs>
              <w:spacing w:line="240" w:lineRule="auto"/>
              <w:ind w:left="-83" w:right="11" w:firstLine="4"/>
              <w:jc w:val="right"/>
            </w:pPr>
          </w:p>
        </w:tc>
        <w:tc>
          <w:tcPr>
            <w:tcW w:w="2160" w:type="dxa"/>
          </w:tcPr>
          <w:p w14:paraId="577A73CB" w14:textId="68B623AA" w:rsidR="002D766E" w:rsidRPr="004F3AF8" w:rsidRDefault="002D766E" w:rsidP="002D766E">
            <w:pPr>
              <w:tabs>
                <w:tab w:val="decimal" w:pos="465"/>
                <w:tab w:val="decimal" w:pos="765"/>
              </w:tabs>
              <w:spacing w:line="240" w:lineRule="auto"/>
              <w:ind w:left="-83" w:firstLine="4"/>
              <w:jc w:val="right"/>
            </w:pPr>
            <w:r w:rsidRPr="004A3DF9">
              <w:t>61,534</w:t>
            </w:r>
          </w:p>
        </w:tc>
      </w:tr>
      <w:tr w:rsidR="002D766E" w:rsidRPr="008969C7" w14:paraId="065B337D" w14:textId="77777777" w:rsidTr="004A3DF9">
        <w:trPr>
          <w:cantSplit/>
          <w:trHeight w:val="231"/>
        </w:trPr>
        <w:tc>
          <w:tcPr>
            <w:tcW w:w="4590" w:type="dxa"/>
          </w:tcPr>
          <w:p w14:paraId="2C27AFC5" w14:textId="7BE98D2B" w:rsidR="002D766E" w:rsidRPr="00967E89" w:rsidRDefault="002D766E" w:rsidP="002D766E">
            <w:pPr>
              <w:spacing w:line="240" w:lineRule="auto"/>
              <w:ind w:left="-89"/>
              <w:rPr>
                <w:rFonts w:eastAsia="Arial"/>
                <w:szCs w:val="22"/>
              </w:rPr>
            </w:pPr>
            <w:r w:rsidRPr="00967E89">
              <w:rPr>
                <w:rFonts w:eastAsia="Arial"/>
                <w:szCs w:val="22"/>
              </w:rPr>
              <w:t>Disposals, net</w:t>
            </w:r>
          </w:p>
        </w:tc>
        <w:tc>
          <w:tcPr>
            <w:tcW w:w="2250" w:type="dxa"/>
          </w:tcPr>
          <w:p w14:paraId="098ED350" w14:textId="46AA5D3A" w:rsidR="002D766E" w:rsidRPr="00BD1494" w:rsidRDefault="002D766E" w:rsidP="004A3DF9">
            <w:pPr>
              <w:pStyle w:val="acctfourfigures"/>
              <w:tabs>
                <w:tab w:val="clear" w:pos="765"/>
                <w:tab w:val="decimal" w:pos="731"/>
              </w:tabs>
              <w:spacing w:line="240" w:lineRule="auto"/>
              <w:ind w:right="-58"/>
              <w:jc w:val="right"/>
            </w:pPr>
            <w:r>
              <w:t xml:space="preserve"> </w:t>
            </w:r>
            <w:r w:rsidRPr="004A3DF9">
              <w:t>(</w:t>
            </w:r>
            <w:r w:rsidRPr="004A3DF9">
              <w:rPr>
                <w:szCs w:val="22"/>
              </w:rPr>
              <w:t>215</w:t>
            </w:r>
            <w:r w:rsidRPr="004A3DF9">
              <w:t>)</w:t>
            </w:r>
          </w:p>
        </w:tc>
        <w:tc>
          <w:tcPr>
            <w:tcW w:w="270" w:type="dxa"/>
          </w:tcPr>
          <w:p w14:paraId="474D6720" w14:textId="77777777" w:rsidR="002D766E" w:rsidRPr="004A3DF9" w:rsidRDefault="002D766E" w:rsidP="004A3DF9">
            <w:pPr>
              <w:tabs>
                <w:tab w:val="decimal" w:pos="465"/>
                <w:tab w:val="decimal" w:pos="765"/>
              </w:tabs>
              <w:spacing w:line="240" w:lineRule="auto"/>
              <w:ind w:left="-83" w:firstLine="4"/>
              <w:jc w:val="right"/>
            </w:pPr>
          </w:p>
        </w:tc>
        <w:tc>
          <w:tcPr>
            <w:tcW w:w="2160" w:type="dxa"/>
          </w:tcPr>
          <w:p w14:paraId="7F79FFE7" w14:textId="7998636F" w:rsidR="002D766E" w:rsidRPr="004F3AF8" w:rsidRDefault="002D766E" w:rsidP="004A3DF9">
            <w:pPr>
              <w:pStyle w:val="acctfourfigures"/>
              <w:tabs>
                <w:tab w:val="clear" w:pos="765"/>
                <w:tab w:val="decimal" w:pos="731"/>
              </w:tabs>
              <w:spacing w:line="240" w:lineRule="auto"/>
              <w:ind w:right="-58"/>
              <w:jc w:val="right"/>
            </w:pPr>
            <w:r w:rsidRPr="004A3DF9">
              <w:t>(215)</w:t>
            </w:r>
          </w:p>
        </w:tc>
      </w:tr>
      <w:tr w:rsidR="002D766E" w:rsidRPr="008969C7" w14:paraId="33AE6DCA" w14:textId="77777777" w:rsidTr="004A3DF9">
        <w:trPr>
          <w:cantSplit/>
          <w:trHeight w:val="231"/>
        </w:trPr>
        <w:tc>
          <w:tcPr>
            <w:tcW w:w="4590" w:type="dxa"/>
          </w:tcPr>
          <w:p w14:paraId="6A7C843F" w14:textId="2D4F1153" w:rsidR="002D766E" w:rsidRPr="00967E89" w:rsidRDefault="002D766E" w:rsidP="002D766E">
            <w:pPr>
              <w:spacing w:line="240" w:lineRule="auto"/>
              <w:ind w:left="-80"/>
              <w:rPr>
                <w:rFonts w:eastAsia="Arial"/>
                <w:szCs w:val="22"/>
              </w:rPr>
            </w:pPr>
            <w:r w:rsidRPr="00967E89">
              <w:rPr>
                <w:rFonts w:eastAsia="Arial"/>
                <w:szCs w:val="22"/>
              </w:rPr>
              <w:t>Depreciation</w:t>
            </w:r>
          </w:p>
        </w:tc>
        <w:tc>
          <w:tcPr>
            <w:tcW w:w="2250" w:type="dxa"/>
            <w:tcBorders>
              <w:bottom w:val="single" w:sz="4" w:space="0" w:color="auto"/>
            </w:tcBorders>
          </w:tcPr>
          <w:p w14:paraId="45EA4DB6" w14:textId="662B8BBD" w:rsidR="002D766E" w:rsidRPr="00BD1494" w:rsidRDefault="002D766E" w:rsidP="004A3DF9">
            <w:pPr>
              <w:pStyle w:val="acctfourfigures"/>
              <w:tabs>
                <w:tab w:val="clear" w:pos="765"/>
                <w:tab w:val="decimal" w:pos="731"/>
              </w:tabs>
              <w:spacing w:line="240" w:lineRule="auto"/>
              <w:ind w:right="-58"/>
              <w:jc w:val="right"/>
            </w:pPr>
            <w:r w:rsidRPr="004A3DF9">
              <w:t>(143,510)</w:t>
            </w:r>
          </w:p>
        </w:tc>
        <w:tc>
          <w:tcPr>
            <w:tcW w:w="270" w:type="dxa"/>
          </w:tcPr>
          <w:p w14:paraId="48B41D60" w14:textId="77777777" w:rsidR="002D766E" w:rsidRPr="004A3DF9" w:rsidRDefault="002D766E" w:rsidP="004A3DF9">
            <w:pPr>
              <w:tabs>
                <w:tab w:val="decimal" w:pos="465"/>
                <w:tab w:val="decimal" w:pos="765"/>
              </w:tabs>
              <w:spacing w:line="240" w:lineRule="auto"/>
              <w:ind w:left="-83" w:firstLine="4"/>
              <w:jc w:val="right"/>
            </w:pPr>
          </w:p>
        </w:tc>
        <w:tc>
          <w:tcPr>
            <w:tcW w:w="2160" w:type="dxa"/>
            <w:tcBorders>
              <w:bottom w:val="single" w:sz="4" w:space="0" w:color="auto"/>
            </w:tcBorders>
          </w:tcPr>
          <w:p w14:paraId="40D7D90C" w14:textId="2F9CB996" w:rsidR="002D766E" w:rsidRPr="004F3AF8" w:rsidRDefault="002D766E" w:rsidP="004A3DF9">
            <w:pPr>
              <w:pStyle w:val="acctfourfigures"/>
              <w:tabs>
                <w:tab w:val="clear" w:pos="765"/>
                <w:tab w:val="decimal" w:pos="731"/>
              </w:tabs>
              <w:spacing w:line="240" w:lineRule="auto"/>
              <w:ind w:right="-58"/>
              <w:jc w:val="right"/>
            </w:pPr>
            <w:r w:rsidRPr="004A3DF9">
              <w:t>(143,505)</w:t>
            </w:r>
          </w:p>
        </w:tc>
      </w:tr>
      <w:tr w:rsidR="002D766E" w:rsidRPr="008937E9" w14:paraId="5D0C0059" w14:textId="77777777" w:rsidTr="004A3DF9">
        <w:trPr>
          <w:cantSplit/>
          <w:trHeight w:val="301"/>
        </w:trPr>
        <w:tc>
          <w:tcPr>
            <w:tcW w:w="4590" w:type="dxa"/>
          </w:tcPr>
          <w:p w14:paraId="13FCBAB1" w14:textId="68AAA189" w:rsidR="002D766E" w:rsidRPr="00A371C6" w:rsidRDefault="002D766E" w:rsidP="002D766E">
            <w:pPr>
              <w:spacing w:line="240" w:lineRule="auto"/>
              <w:ind w:left="-80"/>
              <w:rPr>
                <w:rFonts w:eastAsia="Arial"/>
                <w:b/>
                <w:bCs/>
                <w:szCs w:val="22"/>
              </w:rPr>
            </w:pPr>
            <w:r w:rsidRPr="00A371C6">
              <w:rPr>
                <w:rFonts w:eastAsia="Arial"/>
                <w:b/>
                <w:bCs/>
                <w:szCs w:val="22"/>
              </w:rPr>
              <w:t>Closing net book value</w:t>
            </w:r>
            <w:r w:rsidR="00FD04B4">
              <w:rPr>
                <w:rFonts w:eastAsia="Arial"/>
                <w:b/>
                <w:bCs/>
                <w:szCs w:val="22"/>
              </w:rPr>
              <w:t>, net</w:t>
            </w:r>
          </w:p>
        </w:tc>
        <w:tc>
          <w:tcPr>
            <w:tcW w:w="2250" w:type="dxa"/>
            <w:tcBorders>
              <w:top w:val="single" w:sz="4" w:space="0" w:color="auto"/>
              <w:bottom w:val="double" w:sz="4" w:space="0" w:color="auto"/>
            </w:tcBorders>
          </w:tcPr>
          <w:p w14:paraId="6192D84A" w14:textId="2A8886DC" w:rsidR="002D766E" w:rsidRPr="002D766E" w:rsidRDefault="002D766E" w:rsidP="004A3DF9">
            <w:pPr>
              <w:pStyle w:val="acctfourfigures"/>
              <w:tabs>
                <w:tab w:val="clear" w:pos="765"/>
                <w:tab w:val="decimal" w:pos="731"/>
              </w:tabs>
              <w:spacing w:line="240" w:lineRule="auto"/>
              <w:jc w:val="right"/>
              <w:rPr>
                <w:b/>
                <w:bCs/>
                <w:szCs w:val="22"/>
              </w:rPr>
            </w:pPr>
            <w:r w:rsidRPr="004A3DF9">
              <w:rPr>
                <w:b/>
                <w:bCs/>
                <w:szCs w:val="22"/>
              </w:rPr>
              <w:t>6,401,431</w:t>
            </w:r>
          </w:p>
        </w:tc>
        <w:tc>
          <w:tcPr>
            <w:tcW w:w="270" w:type="dxa"/>
          </w:tcPr>
          <w:p w14:paraId="59806D5E" w14:textId="77777777" w:rsidR="002D766E" w:rsidRPr="004A3DF9" w:rsidRDefault="002D766E" w:rsidP="004A3DF9">
            <w:pPr>
              <w:tabs>
                <w:tab w:val="decimal" w:pos="465"/>
                <w:tab w:val="decimal" w:pos="765"/>
              </w:tabs>
              <w:spacing w:line="240" w:lineRule="auto"/>
              <w:ind w:left="-83" w:firstLine="4"/>
              <w:jc w:val="right"/>
            </w:pPr>
          </w:p>
        </w:tc>
        <w:tc>
          <w:tcPr>
            <w:tcW w:w="2160" w:type="dxa"/>
            <w:tcBorders>
              <w:top w:val="single" w:sz="4" w:space="0" w:color="auto"/>
              <w:bottom w:val="double" w:sz="4" w:space="0" w:color="auto"/>
            </w:tcBorders>
          </w:tcPr>
          <w:p w14:paraId="2EF08ADD" w14:textId="52AA77D1" w:rsidR="002D766E" w:rsidRPr="004A3DF9" w:rsidRDefault="002D766E" w:rsidP="004A3DF9">
            <w:pPr>
              <w:tabs>
                <w:tab w:val="decimal" w:pos="465"/>
                <w:tab w:val="decimal" w:pos="765"/>
              </w:tabs>
              <w:spacing w:line="240" w:lineRule="auto"/>
              <w:ind w:left="-83" w:firstLine="4"/>
              <w:jc w:val="right"/>
              <w:rPr>
                <w:b/>
                <w:bCs/>
              </w:rPr>
            </w:pPr>
            <w:r w:rsidRPr="004A3DF9">
              <w:rPr>
                <w:b/>
                <w:bCs/>
              </w:rPr>
              <w:t>6,401,392</w:t>
            </w:r>
          </w:p>
        </w:tc>
      </w:tr>
    </w:tbl>
    <w:p w14:paraId="59B043A8" w14:textId="3D1D8E81" w:rsidR="00FB32FE" w:rsidRPr="001225EB" w:rsidRDefault="00FB32FE" w:rsidP="00FB32FE">
      <w:pPr>
        <w:spacing w:line="240" w:lineRule="auto"/>
        <w:rPr>
          <w:sz w:val="20"/>
        </w:rPr>
      </w:pPr>
    </w:p>
    <w:p w14:paraId="15A0FE1B" w14:textId="1C17BBB8" w:rsidR="00976101" w:rsidRDefault="001611D5" w:rsidP="00FD0BD0">
      <w:pPr>
        <w:pStyle w:val="Heading1"/>
      </w:pPr>
      <w:r w:rsidRPr="00976101">
        <w:t>Other gains (losses),</w:t>
      </w:r>
      <w:r>
        <w:rPr>
          <w:rFonts w:hint="cs"/>
          <w:cs/>
        </w:rPr>
        <w:t xml:space="preserve"> </w:t>
      </w:r>
      <w:r w:rsidRPr="00976101">
        <w:t>net</w:t>
      </w:r>
    </w:p>
    <w:p w14:paraId="474B3A9B" w14:textId="3ABCF456" w:rsidR="00103E28" w:rsidRPr="00325CD9" w:rsidRDefault="00103E28" w:rsidP="00325CD9">
      <w:pPr>
        <w:pStyle w:val="BodyText"/>
        <w:spacing w:after="0"/>
        <w:rPr>
          <w:rFonts w:cstheme="minorBidi"/>
          <w:lang w:val="en-US" w:bidi="th-TH"/>
        </w:rPr>
      </w:pPr>
    </w:p>
    <w:tbl>
      <w:tblPr>
        <w:tblW w:w="9269" w:type="dxa"/>
        <w:tblInd w:w="540" w:type="dxa"/>
        <w:tblLayout w:type="fixed"/>
        <w:tblLook w:val="0000" w:firstRow="0" w:lastRow="0" w:firstColumn="0" w:lastColumn="0" w:noHBand="0" w:noVBand="0"/>
      </w:tblPr>
      <w:tblGrid>
        <w:gridCol w:w="4230"/>
        <w:gridCol w:w="1080"/>
        <w:gridCol w:w="270"/>
        <w:gridCol w:w="990"/>
        <w:gridCol w:w="239"/>
        <w:gridCol w:w="1201"/>
        <w:gridCol w:w="253"/>
        <w:gridCol w:w="1006"/>
      </w:tblGrid>
      <w:tr w:rsidR="00346870" w:rsidRPr="00976101" w14:paraId="3412F1B3" w14:textId="77777777" w:rsidTr="005C10BB">
        <w:trPr>
          <w:trHeight w:val="536"/>
        </w:trPr>
        <w:tc>
          <w:tcPr>
            <w:tcW w:w="4230" w:type="dxa"/>
          </w:tcPr>
          <w:p w14:paraId="6F7D418A" w14:textId="77777777" w:rsidR="00346870" w:rsidRPr="00976101" w:rsidRDefault="00346870" w:rsidP="00346870">
            <w:pPr>
              <w:ind w:left="70" w:right="-72"/>
              <w:rPr>
                <w:rFonts w:eastAsia="Arial"/>
                <w:b/>
                <w:szCs w:val="22"/>
              </w:rPr>
            </w:pPr>
          </w:p>
        </w:tc>
        <w:tc>
          <w:tcPr>
            <w:tcW w:w="2340" w:type="dxa"/>
            <w:gridSpan w:val="3"/>
          </w:tcPr>
          <w:p w14:paraId="33483861" w14:textId="284F39A8" w:rsidR="00346870" w:rsidRPr="00976101" w:rsidRDefault="00346870">
            <w:pPr>
              <w:ind w:right="-72"/>
              <w:jc w:val="center"/>
              <w:rPr>
                <w:rFonts w:eastAsia="Arial"/>
                <w:b/>
                <w:szCs w:val="22"/>
              </w:rPr>
            </w:pPr>
            <w:r w:rsidRPr="00976101">
              <w:rPr>
                <w:rFonts w:eastAsia="Arial"/>
                <w:b/>
                <w:szCs w:val="22"/>
              </w:rPr>
              <w:t>Consolidated</w:t>
            </w:r>
          </w:p>
          <w:p w14:paraId="74A7B4C8" w14:textId="613F781D" w:rsidR="00346870" w:rsidRPr="00976101" w:rsidRDefault="00346870">
            <w:pPr>
              <w:ind w:right="-72"/>
              <w:jc w:val="center"/>
              <w:rPr>
                <w:rFonts w:eastAsia="Arial"/>
                <w:b/>
                <w:szCs w:val="22"/>
              </w:rPr>
            </w:pPr>
            <w:r w:rsidRPr="00976101">
              <w:rPr>
                <w:rFonts w:eastAsia="Arial"/>
                <w:b/>
                <w:szCs w:val="22"/>
              </w:rPr>
              <w:t xml:space="preserve">financial </w:t>
            </w:r>
            <w:r w:rsidR="00D91B18">
              <w:rPr>
                <w:rFonts w:eastAsia="Arial"/>
                <w:b/>
                <w:szCs w:val="22"/>
              </w:rPr>
              <w:t>statements</w:t>
            </w:r>
            <w:r w:rsidR="00D91B18" w:rsidRPr="00976101">
              <w:rPr>
                <w:rFonts w:eastAsia="Arial"/>
                <w:b/>
                <w:szCs w:val="22"/>
              </w:rPr>
              <w:t xml:space="preserve"> </w:t>
            </w:r>
          </w:p>
        </w:tc>
        <w:tc>
          <w:tcPr>
            <w:tcW w:w="239" w:type="dxa"/>
          </w:tcPr>
          <w:p w14:paraId="34DD54D6" w14:textId="77777777" w:rsidR="00346870" w:rsidRPr="00976101" w:rsidRDefault="00346870">
            <w:pPr>
              <w:ind w:right="-72"/>
              <w:jc w:val="center"/>
              <w:rPr>
                <w:rFonts w:eastAsia="Arial"/>
                <w:b/>
                <w:szCs w:val="22"/>
              </w:rPr>
            </w:pPr>
          </w:p>
        </w:tc>
        <w:tc>
          <w:tcPr>
            <w:tcW w:w="2460" w:type="dxa"/>
            <w:gridSpan w:val="3"/>
          </w:tcPr>
          <w:p w14:paraId="60CF4ACD" w14:textId="3EFBEDA6" w:rsidR="00346870" w:rsidRPr="00976101" w:rsidRDefault="00346870">
            <w:pPr>
              <w:ind w:right="-72"/>
              <w:jc w:val="center"/>
              <w:rPr>
                <w:rFonts w:eastAsia="Arial"/>
                <w:b/>
                <w:szCs w:val="22"/>
              </w:rPr>
            </w:pPr>
            <w:r w:rsidRPr="00976101">
              <w:rPr>
                <w:rFonts w:eastAsia="Arial"/>
                <w:b/>
                <w:szCs w:val="22"/>
              </w:rPr>
              <w:t>Separated</w:t>
            </w:r>
          </w:p>
          <w:p w14:paraId="0B7574EA" w14:textId="5AEFEBDE" w:rsidR="00346870" w:rsidRPr="00976101" w:rsidRDefault="00346870">
            <w:pPr>
              <w:ind w:right="-72"/>
              <w:jc w:val="center"/>
              <w:rPr>
                <w:rFonts w:eastAsia="Arial"/>
                <w:b/>
                <w:szCs w:val="22"/>
              </w:rPr>
            </w:pPr>
            <w:r w:rsidRPr="00976101">
              <w:rPr>
                <w:rFonts w:eastAsia="Arial"/>
                <w:b/>
                <w:szCs w:val="22"/>
              </w:rPr>
              <w:t xml:space="preserve">financial </w:t>
            </w:r>
            <w:r w:rsidR="00D91B18">
              <w:rPr>
                <w:rFonts w:eastAsia="Arial"/>
                <w:b/>
                <w:szCs w:val="22"/>
              </w:rPr>
              <w:t>statements</w:t>
            </w:r>
            <w:r w:rsidR="00D91B18" w:rsidRPr="00976101">
              <w:rPr>
                <w:rFonts w:eastAsia="Arial"/>
                <w:b/>
                <w:szCs w:val="22"/>
              </w:rPr>
              <w:t xml:space="preserve"> </w:t>
            </w:r>
          </w:p>
        </w:tc>
      </w:tr>
      <w:tr w:rsidR="00FC34D3" w:rsidRPr="00976101" w14:paraId="59F4CF5A" w14:textId="77777777" w:rsidTr="005C10BB">
        <w:trPr>
          <w:trHeight w:val="186"/>
        </w:trPr>
        <w:tc>
          <w:tcPr>
            <w:tcW w:w="4230" w:type="dxa"/>
          </w:tcPr>
          <w:p w14:paraId="55CF3ED0" w14:textId="440FB395" w:rsidR="00FC34D3" w:rsidRPr="005B44DA" w:rsidRDefault="00FC34D3" w:rsidP="00FC34D3">
            <w:pPr>
              <w:tabs>
                <w:tab w:val="left" w:pos="2862"/>
              </w:tabs>
              <w:ind w:left="-113" w:right="-72"/>
              <w:rPr>
                <w:rFonts w:eastAsia="Arial"/>
                <w:b/>
                <w:i/>
                <w:iCs/>
                <w:spacing w:val="-4"/>
                <w:szCs w:val="22"/>
              </w:rPr>
            </w:pPr>
            <w:r w:rsidRPr="00346870">
              <w:rPr>
                <w:rFonts w:eastAsia="Arial"/>
                <w:b/>
                <w:i/>
                <w:iCs/>
                <w:szCs w:val="22"/>
              </w:rPr>
              <w:t>For the three-month period ended 31 March</w:t>
            </w:r>
          </w:p>
        </w:tc>
        <w:tc>
          <w:tcPr>
            <w:tcW w:w="1080" w:type="dxa"/>
            <w:vAlign w:val="bottom"/>
          </w:tcPr>
          <w:p w14:paraId="0AA982CA" w14:textId="79EE08DB" w:rsidR="00FC34D3" w:rsidRPr="00346870" w:rsidRDefault="00FC34D3" w:rsidP="00FC34D3">
            <w:pPr>
              <w:ind w:right="-72"/>
              <w:jc w:val="center"/>
              <w:rPr>
                <w:rFonts w:eastAsia="Arial"/>
                <w:bCs/>
                <w:szCs w:val="22"/>
              </w:rPr>
            </w:pPr>
            <w:r w:rsidRPr="00346870">
              <w:rPr>
                <w:rFonts w:eastAsia="Arial"/>
                <w:bCs/>
                <w:szCs w:val="22"/>
              </w:rPr>
              <w:t>202</w:t>
            </w:r>
            <w:r w:rsidR="007F51FD">
              <w:rPr>
                <w:rFonts w:eastAsia="Arial"/>
                <w:bCs/>
                <w:szCs w:val="22"/>
              </w:rPr>
              <w:t>6</w:t>
            </w:r>
          </w:p>
        </w:tc>
        <w:tc>
          <w:tcPr>
            <w:tcW w:w="270" w:type="dxa"/>
          </w:tcPr>
          <w:p w14:paraId="79D113B6" w14:textId="77777777" w:rsidR="00FC34D3" w:rsidRPr="00346870" w:rsidRDefault="00FC34D3" w:rsidP="00FC34D3">
            <w:pPr>
              <w:ind w:right="-72"/>
              <w:jc w:val="center"/>
              <w:rPr>
                <w:rFonts w:eastAsia="Arial"/>
                <w:bCs/>
                <w:szCs w:val="22"/>
              </w:rPr>
            </w:pPr>
          </w:p>
        </w:tc>
        <w:tc>
          <w:tcPr>
            <w:tcW w:w="990" w:type="dxa"/>
            <w:vAlign w:val="bottom"/>
          </w:tcPr>
          <w:p w14:paraId="240B2EF7" w14:textId="3BD6ADEC" w:rsidR="00FC34D3" w:rsidRPr="00346870" w:rsidRDefault="00FC34D3" w:rsidP="00FC34D3">
            <w:pPr>
              <w:ind w:right="-72"/>
              <w:jc w:val="center"/>
              <w:rPr>
                <w:rFonts w:eastAsia="Arial"/>
                <w:bCs/>
                <w:szCs w:val="22"/>
              </w:rPr>
            </w:pPr>
            <w:r w:rsidRPr="00346870">
              <w:rPr>
                <w:rFonts w:eastAsia="Arial"/>
                <w:bCs/>
                <w:szCs w:val="22"/>
              </w:rPr>
              <w:t>202</w:t>
            </w:r>
            <w:r w:rsidR="007F51FD">
              <w:rPr>
                <w:rFonts w:eastAsia="Arial"/>
                <w:bCs/>
                <w:szCs w:val="22"/>
              </w:rPr>
              <w:t>5</w:t>
            </w:r>
          </w:p>
        </w:tc>
        <w:tc>
          <w:tcPr>
            <w:tcW w:w="239" w:type="dxa"/>
          </w:tcPr>
          <w:p w14:paraId="38109099" w14:textId="77777777" w:rsidR="00FC34D3" w:rsidRPr="00346870" w:rsidRDefault="00FC34D3" w:rsidP="00FC34D3">
            <w:pPr>
              <w:ind w:right="-72"/>
              <w:jc w:val="center"/>
              <w:rPr>
                <w:rFonts w:eastAsia="Arial"/>
                <w:bCs/>
                <w:szCs w:val="22"/>
              </w:rPr>
            </w:pPr>
          </w:p>
        </w:tc>
        <w:tc>
          <w:tcPr>
            <w:tcW w:w="1201" w:type="dxa"/>
            <w:vAlign w:val="bottom"/>
          </w:tcPr>
          <w:p w14:paraId="5C157A51" w14:textId="35DB1405" w:rsidR="00FC34D3" w:rsidRPr="00346870" w:rsidRDefault="00FC34D3" w:rsidP="00FC34D3">
            <w:pPr>
              <w:ind w:right="-72"/>
              <w:jc w:val="center"/>
              <w:rPr>
                <w:rFonts w:eastAsia="Arial"/>
                <w:bCs/>
                <w:szCs w:val="22"/>
              </w:rPr>
            </w:pPr>
            <w:r w:rsidRPr="00346870">
              <w:rPr>
                <w:rFonts w:eastAsia="Arial"/>
                <w:bCs/>
                <w:szCs w:val="22"/>
              </w:rPr>
              <w:t>202</w:t>
            </w:r>
            <w:r w:rsidR="007F51FD">
              <w:rPr>
                <w:rFonts w:eastAsia="Arial"/>
                <w:bCs/>
                <w:szCs w:val="22"/>
              </w:rPr>
              <w:t>6</w:t>
            </w:r>
          </w:p>
        </w:tc>
        <w:tc>
          <w:tcPr>
            <w:tcW w:w="253" w:type="dxa"/>
          </w:tcPr>
          <w:p w14:paraId="08505476" w14:textId="77777777" w:rsidR="00FC34D3" w:rsidRPr="00346870" w:rsidRDefault="00FC34D3" w:rsidP="00FC34D3">
            <w:pPr>
              <w:ind w:right="-72"/>
              <w:jc w:val="center"/>
              <w:rPr>
                <w:rFonts w:eastAsia="Arial"/>
                <w:bCs/>
                <w:szCs w:val="22"/>
              </w:rPr>
            </w:pPr>
          </w:p>
        </w:tc>
        <w:tc>
          <w:tcPr>
            <w:tcW w:w="1006" w:type="dxa"/>
            <w:vAlign w:val="bottom"/>
          </w:tcPr>
          <w:p w14:paraId="3F02654B" w14:textId="309BE320" w:rsidR="00FC34D3" w:rsidRPr="00346870" w:rsidRDefault="00FC34D3" w:rsidP="00FC34D3">
            <w:pPr>
              <w:ind w:right="-72"/>
              <w:jc w:val="center"/>
              <w:rPr>
                <w:rFonts w:eastAsia="Arial"/>
                <w:bCs/>
                <w:szCs w:val="22"/>
              </w:rPr>
            </w:pPr>
            <w:r w:rsidRPr="00346870">
              <w:rPr>
                <w:rFonts w:eastAsia="Arial"/>
                <w:bCs/>
                <w:szCs w:val="22"/>
              </w:rPr>
              <w:t>202</w:t>
            </w:r>
            <w:r w:rsidR="007F51FD">
              <w:rPr>
                <w:rFonts w:eastAsia="Arial"/>
                <w:bCs/>
                <w:szCs w:val="22"/>
              </w:rPr>
              <w:t>5</w:t>
            </w:r>
          </w:p>
        </w:tc>
      </w:tr>
      <w:tr w:rsidR="00346870" w:rsidRPr="00976101" w14:paraId="75974160" w14:textId="77777777" w:rsidTr="005C10BB">
        <w:trPr>
          <w:trHeight w:val="268"/>
        </w:trPr>
        <w:tc>
          <w:tcPr>
            <w:tcW w:w="4230" w:type="dxa"/>
          </w:tcPr>
          <w:p w14:paraId="1FC3991F" w14:textId="77777777" w:rsidR="00346870" w:rsidRPr="00976101" w:rsidRDefault="00346870">
            <w:pPr>
              <w:tabs>
                <w:tab w:val="left" w:pos="2862"/>
              </w:tabs>
              <w:ind w:left="-113" w:right="-72"/>
              <w:rPr>
                <w:rFonts w:eastAsia="Arial"/>
                <w:szCs w:val="22"/>
              </w:rPr>
            </w:pPr>
          </w:p>
        </w:tc>
        <w:tc>
          <w:tcPr>
            <w:tcW w:w="5039" w:type="dxa"/>
            <w:gridSpan w:val="7"/>
            <w:vAlign w:val="bottom"/>
          </w:tcPr>
          <w:p w14:paraId="6B9CB34B" w14:textId="5A3704AA" w:rsidR="00346870" w:rsidRPr="00346870" w:rsidRDefault="00346870" w:rsidP="00346870">
            <w:pPr>
              <w:ind w:right="-72"/>
              <w:jc w:val="center"/>
              <w:rPr>
                <w:rFonts w:eastAsia="Arial"/>
                <w:b/>
                <w:szCs w:val="22"/>
              </w:rPr>
            </w:pPr>
            <w:r w:rsidRPr="00346870">
              <w:rPr>
                <w:bCs/>
                <w:i/>
                <w:iCs/>
                <w:szCs w:val="22"/>
              </w:rPr>
              <w:t>(in thousand Baht)</w:t>
            </w:r>
          </w:p>
        </w:tc>
      </w:tr>
      <w:tr w:rsidR="00976101" w:rsidRPr="00976101" w14:paraId="29343448" w14:textId="77777777" w:rsidTr="005C10BB">
        <w:trPr>
          <w:trHeight w:val="75"/>
        </w:trPr>
        <w:tc>
          <w:tcPr>
            <w:tcW w:w="4230" w:type="dxa"/>
          </w:tcPr>
          <w:p w14:paraId="7FE74360" w14:textId="77777777" w:rsidR="00976101" w:rsidRPr="00976101" w:rsidRDefault="00976101">
            <w:pPr>
              <w:ind w:left="-113" w:right="-72"/>
              <w:rPr>
                <w:rFonts w:eastAsia="Arial"/>
                <w:szCs w:val="22"/>
              </w:rPr>
            </w:pPr>
          </w:p>
        </w:tc>
        <w:tc>
          <w:tcPr>
            <w:tcW w:w="1080" w:type="dxa"/>
          </w:tcPr>
          <w:p w14:paraId="6610A4DD" w14:textId="77777777" w:rsidR="00976101" w:rsidRPr="00976101" w:rsidRDefault="00976101">
            <w:pPr>
              <w:ind w:right="-72"/>
              <w:jc w:val="right"/>
              <w:rPr>
                <w:rFonts w:eastAsia="Arial"/>
                <w:szCs w:val="22"/>
              </w:rPr>
            </w:pPr>
          </w:p>
        </w:tc>
        <w:tc>
          <w:tcPr>
            <w:tcW w:w="270" w:type="dxa"/>
          </w:tcPr>
          <w:p w14:paraId="708F26B0" w14:textId="77777777" w:rsidR="00976101" w:rsidRPr="00976101" w:rsidRDefault="00976101">
            <w:pPr>
              <w:ind w:right="-72"/>
              <w:jc w:val="right"/>
              <w:rPr>
                <w:rFonts w:eastAsia="Arial"/>
                <w:szCs w:val="22"/>
              </w:rPr>
            </w:pPr>
          </w:p>
        </w:tc>
        <w:tc>
          <w:tcPr>
            <w:tcW w:w="990" w:type="dxa"/>
          </w:tcPr>
          <w:p w14:paraId="2791AE25" w14:textId="5A4A5441" w:rsidR="00976101" w:rsidRPr="00976101" w:rsidRDefault="00976101">
            <w:pPr>
              <w:ind w:right="-72"/>
              <w:jc w:val="right"/>
              <w:rPr>
                <w:rFonts w:eastAsia="Arial"/>
                <w:szCs w:val="22"/>
              </w:rPr>
            </w:pPr>
          </w:p>
        </w:tc>
        <w:tc>
          <w:tcPr>
            <w:tcW w:w="239" w:type="dxa"/>
          </w:tcPr>
          <w:p w14:paraId="0F96973D" w14:textId="77777777" w:rsidR="00976101" w:rsidRPr="00976101" w:rsidRDefault="00976101">
            <w:pPr>
              <w:ind w:right="-72"/>
              <w:jc w:val="right"/>
              <w:rPr>
                <w:rFonts w:eastAsia="Arial"/>
                <w:szCs w:val="22"/>
              </w:rPr>
            </w:pPr>
          </w:p>
        </w:tc>
        <w:tc>
          <w:tcPr>
            <w:tcW w:w="1201" w:type="dxa"/>
          </w:tcPr>
          <w:p w14:paraId="1AD27E96" w14:textId="66E58E72" w:rsidR="00976101" w:rsidRPr="004A3DF9" w:rsidRDefault="00976101" w:rsidP="004A3DF9">
            <w:pPr>
              <w:ind w:left="-20" w:right="-38"/>
              <w:jc w:val="right"/>
              <w:rPr>
                <w:b/>
                <w:bCs/>
              </w:rPr>
            </w:pPr>
          </w:p>
        </w:tc>
        <w:tc>
          <w:tcPr>
            <w:tcW w:w="253" w:type="dxa"/>
          </w:tcPr>
          <w:p w14:paraId="1DD43E96" w14:textId="77777777" w:rsidR="00976101" w:rsidRPr="00976101" w:rsidRDefault="00976101">
            <w:pPr>
              <w:ind w:right="-72"/>
              <w:jc w:val="right"/>
              <w:rPr>
                <w:rFonts w:eastAsia="Arial"/>
                <w:szCs w:val="22"/>
              </w:rPr>
            </w:pPr>
          </w:p>
        </w:tc>
        <w:tc>
          <w:tcPr>
            <w:tcW w:w="1006" w:type="dxa"/>
          </w:tcPr>
          <w:p w14:paraId="184EFC5D" w14:textId="3A45AB95" w:rsidR="00976101" w:rsidRPr="00976101" w:rsidRDefault="00976101">
            <w:pPr>
              <w:ind w:right="-72"/>
              <w:jc w:val="right"/>
              <w:rPr>
                <w:rFonts w:eastAsia="Arial"/>
                <w:szCs w:val="22"/>
              </w:rPr>
            </w:pPr>
          </w:p>
        </w:tc>
      </w:tr>
      <w:tr w:rsidR="002D766E" w:rsidRPr="00976101" w14:paraId="408F6023" w14:textId="77777777" w:rsidTr="005C10BB">
        <w:trPr>
          <w:trHeight w:val="76"/>
        </w:trPr>
        <w:tc>
          <w:tcPr>
            <w:tcW w:w="4230" w:type="dxa"/>
          </w:tcPr>
          <w:p w14:paraId="52C68659" w14:textId="77777777" w:rsidR="002D766E" w:rsidRPr="00976101" w:rsidRDefault="002D766E" w:rsidP="002D766E">
            <w:pPr>
              <w:ind w:left="-113" w:right="-130"/>
              <w:rPr>
                <w:rFonts w:eastAsia="Arial"/>
                <w:szCs w:val="22"/>
              </w:rPr>
            </w:pPr>
            <w:r w:rsidRPr="00976101">
              <w:rPr>
                <w:rFonts w:eastAsia="Arial"/>
                <w:szCs w:val="22"/>
              </w:rPr>
              <w:t>Gains (losses) on exchange rates, net</w:t>
            </w:r>
          </w:p>
        </w:tc>
        <w:tc>
          <w:tcPr>
            <w:tcW w:w="1080" w:type="dxa"/>
          </w:tcPr>
          <w:p w14:paraId="251CD628" w14:textId="5982AEBF" w:rsidR="002D766E" w:rsidRPr="004A3DF9" w:rsidRDefault="002D766E" w:rsidP="004A3DF9">
            <w:pPr>
              <w:ind w:left="-20" w:right="-38"/>
              <w:jc w:val="right"/>
            </w:pPr>
            <w:r w:rsidRPr="004A3DF9">
              <w:t>363,245</w:t>
            </w:r>
          </w:p>
        </w:tc>
        <w:tc>
          <w:tcPr>
            <w:tcW w:w="270" w:type="dxa"/>
          </w:tcPr>
          <w:p w14:paraId="3A43CA8D" w14:textId="77777777" w:rsidR="002D766E" w:rsidRPr="00976101" w:rsidRDefault="002D766E" w:rsidP="002D766E">
            <w:pPr>
              <w:ind w:right="-72"/>
              <w:jc w:val="right"/>
              <w:rPr>
                <w:rFonts w:eastAsia="Arial"/>
                <w:szCs w:val="22"/>
              </w:rPr>
            </w:pPr>
          </w:p>
        </w:tc>
        <w:tc>
          <w:tcPr>
            <w:tcW w:w="990" w:type="dxa"/>
          </w:tcPr>
          <w:p w14:paraId="5E507D7E" w14:textId="2D46CFCD" w:rsidR="002D766E" w:rsidRPr="00976101" w:rsidRDefault="002D766E" w:rsidP="002D766E">
            <w:pPr>
              <w:ind w:left="-20" w:right="-38"/>
              <w:jc w:val="right"/>
              <w:rPr>
                <w:rFonts w:eastAsia="Arial"/>
                <w:szCs w:val="22"/>
              </w:rPr>
            </w:pPr>
            <w:r w:rsidRPr="00AE4052">
              <w:rPr>
                <w:rFonts w:eastAsia="Arial"/>
                <w:szCs w:val="22"/>
              </w:rPr>
              <w:t>252,169</w:t>
            </w:r>
          </w:p>
        </w:tc>
        <w:tc>
          <w:tcPr>
            <w:tcW w:w="239" w:type="dxa"/>
          </w:tcPr>
          <w:p w14:paraId="45E66FAB" w14:textId="77777777" w:rsidR="002D766E" w:rsidRPr="00976101" w:rsidRDefault="002D766E" w:rsidP="002D766E">
            <w:pPr>
              <w:ind w:right="-72"/>
              <w:jc w:val="right"/>
              <w:rPr>
                <w:rFonts w:eastAsia="Arial"/>
                <w:szCs w:val="22"/>
                <w:cs/>
              </w:rPr>
            </w:pPr>
          </w:p>
        </w:tc>
        <w:tc>
          <w:tcPr>
            <w:tcW w:w="1201" w:type="dxa"/>
          </w:tcPr>
          <w:p w14:paraId="50EB371E" w14:textId="339195F3" w:rsidR="002D766E" w:rsidRPr="004A3DF9" w:rsidRDefault="002D766E" w:rsidP="004A3DF9">
            <w:pPr>
              <w:ind w:left="-20" w:right="-38"/>
              <w:jc w:val="right"/>
            </w:pPr>
            <w:r w:rsidRPr="004A3DF9">
              <w:t>358,854</w:t>
            </w:r>
          </w:p>
        </w:tc>
        <w:tc>
          <w:tcPr>
            <w:tcW w:w="253" w:type="dxa"/>
          </w:tcPr>
          <w:p w14:paraId="0E90A897" w14:textId="77777777" w:rsidR="002D766E" w:rsidRPr="00C13B92" w:rsidRDefault="002D766E" w:rsidP="002D766E">
            <w:pPr>
              <w:ind w:right="-72"/>
              <w:jc w:val="right"/>
              <w:rPr>
                <w:rFonts w:eastAsia="Arial"/>
                <w:b/>
                <w:bCs/>
                <w:szCs w:val="22"/>
              </w:rPr>
            </w:pPr>
          </w:p>
        </w:tc>
        <w:tc>
          <w:tcPr>
            <w:tcW w:w="1006" w:type="dxa"/>
          </w:tcPr>
          <w:p w14:paraId="6AAE6CC3" w14:textId="49C89DB5" w:rsidR="002D766E" w:rsidRPr="00C13B92" w:rsidRDefault="002D766E" w:rsidP="002D766E">
            <w:pPr>
              <w:jc w:val="right"/>
              <w:rPr>
                <w:rFonts w:eastAsia="Arial"/>
                <w:b/>
                <w:bCs/>
                <w:szCs w:val="22"/>
              </w:rPr>
            </w:pPr>
            <w:r w:rsidRPr="00942EFB">
              <w:rPr>
                <w:rFonts w:eastAsia="Arial"/>
                <w:szCs w:val="22"/>
              </w:rPr>
              <w:t>253,685</w:t>
            </w:r>
          </w:p>
        </w:tc>
      </w:tr>
      <w:tr w:rsidR="002D766E" w:rsidRPr="00976101" w14:paraId="7807FB3A" w14:textId="77777777" w:rsidTr="005C10BB">
        <w:trPr>
          <w:trHeight w:val="76"/>
        </w:trPr>
        <w:tc>
          <w:tcPr>
            <w:tcW w:w="4230" w:type="dxa"/>
          </w:tcPr>
          <w:p w14:paraId="5767FCC0" w14:textId="77777777" w:rsidR="002D766E" w:rsidRPr="00976101" w:rsidRDefault="002D766E" w:rsidP="002D766E">
            <w:pPr>
              <w:ind w:left="-113"/>
              <w:rPr>
                <w:rFonts w:eastAsia="Arial"/>
                <w:szCs w:val="22"/>
              </w:rPr>
            </w:pPr>
            <w:r w:rsidRPr="00976101">
              <w:rPr>
                <w:rFonts w:eastAsia="Arial"/>
                <w:szCs w:val="22"/>
              </w:rPr>
              <w:t>Gains (losses) on financial instruments, net</w:t>
            </w:r>
          </w:p>
        </w:tc>
        <w:tc>
          <w:tcPr>
            <w:tcW w:w="1080" w:type="dxa"/>
            <w:tcBorders>
              <w:bottom w:val="single" w:sz="4" w:space="0" w:color="auto"/>
            </w:tcBorders>
          </w:tcPr>
          <w:p w14:paraId="4B582A04" w14:textId="0576CA47" w:rsidR="002D766E" w:rsidRPr="004A3DF9" w:rsidRDefault="002D766E" w:rsidP="004A3DF9">
            <w:pPr>
              <w:ind w:right="-110"/>
              <w:jc w:val="right"/>
            </w:pPr>
            <w:r w:rsidRPr="004A3DF9">
              <w:t>(354,</w:t>
            </w:r>
            <w:r w:rsidRPr="004A3DF9">
              <w:rPr>
                <w:rFonts w:eastAsia="Arial"/>
                <w:szCs w:val="22"/>
              </w:rPr>
              <w:t>566</w:t>
            </w:r>
            <w:r w:rsidRPr="004A3DF9">
              <w:t>)</w:t>
            </w:r>
          </w:p>
        </w:tc>
        <w:tc>
          <w:tcPr>
            <w:tcW w:w="270" w:type="dxa"/>
          </w:tcPr>
          <w:p w14:paraId="03F395C1" w14:textId="77777777" w:rsidR="002D766E" w:rsidRPr="00976101" w:rsidRDefault="002D766E" w:rsidP="002D766E">
            <w:pPr>
              <w:ind w:right="-72"/>
              <w:jc w:val="right"/>
              <w:rPr>
                <w:rFonts w:eastAsia="Arial"/>
                <w:szCs w:val="22"/>
              </w:rPr>
            </w:pPr>
          </w:p>
        </w:tc>
        <w:tc>
          <w:tcPr>
            <w:tcW w:w="990" w:type="dxa"/>
            <w:tcBorders>
              <w:bottom w:val="single" w:sz="4" w:space="0" w:color="auto"/>
            </w:tcBorders>
          </w:tcPr>
          <w:p w14:paraId="1050B43F" w14:textId="13988394" w:rsidR="002D766E" w:rsidRPr="00976101" w:rsidRDefault="002D766E" w:rsidP="002D766E">
            <w:pPr>
              <w:ind w:right="-110"/>
              <w:jc w:val="right"/>
              <w:rPr>
                <w:rFonts w:eastAsia="Arial"/>
                <w:szCs w:val="22"/>
              </w:rPr>
            </w:pPr>
            <w:r w:rsidRPr="00AE4052">
              <w:rPr>
                <w:rFonts w:eastAsia="Arial"/>
                <w:szCs w:val="22"/>
              </w:rPr>
              <w:t>(271,434)</w:t>
            </w:r>
          </w:p>
        </w:tc>
        <w:tc>
          <w:tcPr>
            <w:tcW w:w="239" w:type="dxa"/>
          </w:tcPr>
          <w:p w14:paraId="013E2854" w14:textId="77777777" w:rsidR="002D766E" w:rsidRPr="00976101" w:rsidRDefault="002D766E" w:rsidP="002D766E">
            <w:pPr>
              <w:ind w:right="-72"/>
              <w:jc w:val="right"/>
              <w:rPr>
                <w:rFonts w:eastAsia="Arial"/>
                <w:szCs w:val="22"/>
                <w:cs/>
              </w:rPr>
            </w:pPr>
          </w:p>
        </w:tc>
        <w:tc>
          <w:tcPr>
            <w:tcW w:w="1201" w:type="dxa"/>
            <w:tcBorders>
              <w:bottom w:val="single" w:sz="4" w:space="0" w:color="auto"/>
            </w:tcBorders>
          </w:tcPr>
          <w:p w14:paraId="031F91BC" w14:textId="73326B2F" w:rsidR="002D766E" w:rsidRPr="004A3DF9" w:rsidRDefault="002D766E" w:rsidP="004A3DF9">
            <w:pPr>
              <w:ind w:right="-110"/>
              <w:jc w:val="right"/>
            </w:pPr>
            <w:r w:rsidRPr="004A3DF9">
              <w:t>(349,729)</w:t>
            </w:r>
          </w:p>
        </w:tc>
        <w:tc>
          <w:tcPr>
            <w:tcW w:w="253" w:type="dxa"/>
          </w:tcPr>
          <w:p w14:paraId="48004631" w14:textId="77777777" w:rsidR="002D766E" w:rsidRPr="00976101" w:rsidRDefault="002D766E" w:rsidP="002D766E">
            <w:pPr>
              <w:ind w:right="-72"/>
              <w:jc w:val="right"/>
              <w:rPr>
                <w:rFonts w:eastAsia="Arial"/>
                <w:szCs w:val="22"/>
              </w:rPr>
            </w:pPr>
          </w:p>
        </w:tc>
        <w:tc>
          <w:tcPr>
            <w:tcW w:w="1006" w:type="dxa"/>
            <w:tcBorders>
              <w:bottom w:val="single" w:sz="4" w:space="0" w:color="auto"/>
            </w:tcBorders>
          </w:tcPr>
          <w:p w14:paraId="6D26794A" w14:textId="5BBA9E69" w:rsidR="002D766E" w:rsidRPr="00976101" w:rsidRDefault="002D766E" w:rsidP="002D766E">
            <w:pPr>
              <w:ind w:left="-186" w:right="-72"/>
              <w:jc w:val="right"/>
              <w:rPr>
                <w:rFonts w:eastAsia="Arial"/>
                <w:szCs w:val="22"/>
              </w:rPr>
            </w:pPr>
            <w:r w:rsidRPr="00942EFB">
              <w:rPr>
                <w:rFonts w:eastAsia="Arial"/>
                <w:szCs w:val="22"/>
              </w:rPr>
              <w:t>(272,165)</w:t>
            </w:r>
          </w:p>
        </w:tc>
      </w:tr>
      <w:tr w:rsidR="002D766E" w:rsidRPr="00976101" w14:paraId="768F985B" w14:textId="77777777" w:rsidTr="004A3DF9">
        <w:trPr>
          <w:trHeight w:val="76"/>
        </w:trPr>
        <w:tc>
          <w:tcPr>
            <w:tcW w:w="4230" w:type="dxa"/>
            <w:vAlign w:val="center"/>
          </w:tcPr>
          <w:p w14:paraId="23EA6BFE" w14:textId="77777777" w:rsidR="002D766E" w:rsidRPr="00C13B92" w:rsidRDefault="002D766E" w:rsidP="002D766E">
            <w:pPr>
              <w:ind w:left="-113"/>
              <w:rPr>
                <w:rFonts w:eastAsia="Arial"/>
                <w:b/>
                <w:bCs/>
                <w:szCs w:val="22"/>
              </w:rPr>
            </w:pPr>
            <w:r w:rsidRPr="00C13B92">
              <w:rPr>
                <w:rFonts w:eastAsia="Arial"/>
                <w:b/>
                <w:bCs/>
                <w:szCs w:val="22"/>
              </w:rPr>
              <w:t>Total other gains (losses), net</w:t>
            </w:r>
          </w:p>
        </w:tc>
        <w:tc>
          <w:tcPr>
            <w:tcW w:w="1080" w:type="dxa"/>
            <w:tcBorders>
              <w:top w:val="single" w:sz="4" w:space="0" w:color="auto"/>
              <w:bottom w:val="double" w:sz="4" w:space="0" w:color="auto"/>
            </w:tcBorders>
          </w:tcPr>
          <w:p w14:paraId="733DC237" w14:textId="393AC70E" w:rsidR="002D766E" w:rsidRPr="004A3DF9" w:rsidRDefault="002D766E" w:rsidP="004A3DF9">
            <w:pPr>
              <w:ind w:left="-20" w:right="-38"/>
              <w:jc w:val="right"/>
              <w:rPr>
                <w:b/>
                <w:bCs/>
              </w:rPr>
            </w:pPr>
            <w:r w:rsidRPr="004A3DF9">
              <w:rPr>
                <w:b/>
                <w:bCs/>
              </w:rPr>
              <w:t>8,</w:t>
            </w:r>
            <w:r w:rsidRPr="004A3DF9">
              <w:rPr>
                <w:rFonts w:eastAsia="Arial"/>
                <w:b/>
                <w:bCs/>
                <w:szCs w:val="22"/>
              </w:rPr>
              <w:t>679</w:t>
            </w:r>
          </w:p>
        </w:tc>
        <w:tc>
          <w:tcPr>
            <w:tcW w:w="270" w:type="dxa"/>
          </w:tcPr>
          <w:p w14:paraId="54F78E0D" w14:textId="77777777" w:rsidR="002D766E" w:rsidRPr="002D766E" w:rsidRDefault="002D766E" w:rsidP="002D766E">
            <w:pPr>
              <w:ind w:right="-72"/>
              <w:jc w:val="right"/>
              <w:rPr>
                <w:rFonts w:eastAsia="Arial"/>
                <w:b/>
                <w:bCs/>
                <w:szCs w:val="22"/>
              </w:rPr>
            </w:pPr>
          </w:p>
        </w:tc>
        <w:tc>
          <w:tcPr>
            <w:tcW w:w="990" w:type="dxa"/>
            <w:tcBorders>
              <w:top w:val="single" w:sz="4" w:space="0" w:color="auto"/>
              <w:bottom w:val="double" w:sz="4" w:space="0" w:color="auto"/>
            </w:tcBorders>
            <w:vAlign w:val="bottom"/>
          </w:tcPr>
          <w:p w14:paraId="2350BB1B" w14:textId="639944CA" w:rsidR="002D766E" w:rsidRPr="002D766E" w:rsidRDefault="002D766E" w:rsidP="002D766E">
            <w:pPr>
              <w:ind w:right="-111"/>
              <w:jc w:val="right"/>
              <w:rPr>
                <w:rFonts w:eastAsia="Arial"/>
                <w:b/>
                <w:bCs/>
                <w:szCs w:val="22"/>
              </w:rPr>
            </w:pPr>
            <w:r w:rsidRPr="002D766E">
              <w:rPr>
                <w:rFonts w:eastAsia="Arial"/>
                <w:b/>
                <w:bCs/>
                <w:szCs w:val="22"/>
              </w:rPr>
              <w:t>(19,265)</w:t>
            </w:r>
          </w:p>
        </w:tc>
        <w:tc>
          <w:tcPr>
            <w:tcW w:w="239" w:type="dxa"/>
          </w:tcPr>
          <w:p w14:paraId="478BA5FF" w14:textId="77777777" w:rsidR="002D766E" w:rsidRPr="002D766E" w:rsidRDefault="002D766E" w:rsidP="002D766E">
            <w:pPr>
              <w:ind w:right="-72"/>
              <w:jc w:val="right"/>
              <w:rPr>
                <w:rFonts w:eastAsia="Arial"/>
                <w:b/>
                <w:bCs/>
                <w:szCs w:val="22"/>
                <w:cs/>
              </w:rPr>
            </w:pPr>
          </w:p>
        </w:tc>
        <w:tc>
          <w:tcPr>
            <w:tcW w:w="1201" w:type="dxa"/>
            <w:tcBorders>
              <w:top w:val="single" w:sz="4" w:space="0" w:color="auto"/>
              <w:bottom w:val="double" w:sz="4" w:space="0" w:color="auto"/>
            </w:tcBorders>
          </w:tcPr>
          <w:p w14:paraId="6B26CFDA" w14:textId="7046D718" w:rsidR="002D766E" w:rsidRPr="004A3DF9" w:rsidRDefault="002D766E" w:rsidP="004A3DF9">
            <w:pPr>
              <w:ind w:left="-20" w:right="-38"/>
              <w:jc w:val="right"/>
              <w:rPr>
                <w:b/>
                <w:bCs/>
              </w:rPr>
            </w:pPr>
            <w:r w:rsidRPr="004A3DF9">
              <w:rPr>
                <w:b/>
                <w:bCs/>
              </w:rPr>
              <w:t>9,125</w:t>
            </w:r>
          </w:p>
        </w:tc>
        <w:tc>
          <w:tcPr>
            <w:tcW w:w="253" w:type="dxa"/>
          </w:tcPr>
          <w:p w14:paraId="1E72561E" w14:textId="77777777" w:rsidR="002D766E" w:rsidRPr="00C13B92" w:rsidRDefault="002D766E" w:rsidP="002D766E">
            <w:pPr>
              <w:ind w:right="-72"/>
              <w:jc w:val="right"/>
              <w:rPr>
                <w:rFonts w:eastAsia="Arial"/>
                <w:b/>
                <w:bCs/>
                <w:szCs w:val="22"/>
              </w:rPr>
            </w:pPr>
          </w:p>
        </w:tc>
        <w:tc>
          <w:tcPr>
            <w:tcW w:w="1006" w:type="dxa"/>
            <w:tcBorders>
              <w:top w:val="single" w:sz="4" w:space="0" w:color="auto"/>
              <w:bottom w:val="double" w:sz="4" w:space="0" w:color="auto"/>
            </w:tcBorders>
            <w:vAlign w:val="bottom"/>
          </w:tcPr>
          <w:p w14:paraId="4B00BE41" w14:textId="46EACFB7" w:rsidR="002D766E" w:rsidRPr="00A72E47" w:rsidRDefault="002D766E" w:rsidP="002D766E">
            <w:pPr>
              <w:ind w:right="-72"/>
              <w:jc w:val="right"/>
              <w:rPr>
                <w:rFonts w:eastAsia="Arial"/>
                <w:b/>
                <w:bCs/>
                <w:szCs w:val="22"/>
              </w:rPr>
            </w:pPr>
            <w:r w:rsidRPr="00392E1E">
              <w:rPr>
                <w:rFonts w:eastAsia="Arial"/>
                <w:b/>
                <w:bCs/>
                <w:szCs w:val="22"/>
              </w:rPr>
              <w:t>(18,480)</w:t>
            </w:r>
          </w:p>
        </w:tc>
      </w:tr>
    </w:tbl>
    <w:p w14:paraId="0DFE4A5E" w14:textId="77777777" w:rsidR="00976101" w:rsidRPr="00976101" w:rsidRDefault="00976101" w:rsidP="00A371C6">
      <w:pPr>
        <w:pStyle w:val="BodyText"/>
        <w:spacing w:after="0"/>
        <w:rPr>
          <w:lang w:val="en-US" w:bidi="th-TH"/>
        </w:rPr>
      </w:pPr>
    </w:p>
    <w:p w14:paraId="65D7DB3C" w14:textId="5EC57556" w:rsidR="00CB6DAA" w:rsidRPr="001225EB" w:rsidRDefault="00CB6DAA" w:rsidP="00FD0BD0">
      <w:pPr>
        <w:pStyle w:val="Heading1"/>
        <w:rPr>
          <w:color w:val="0000FF"/>
          <w:lang w:val="en-US"/>
        </w:rPr>
      </w:pPr>
      <w:r w:rsidRPr="001225EB">
        <w:t>Income tax</w:t>
      </w:r>
      <w:r w:rsidR="00AA3E52">
        <w:t>es</w:t>
      </w:r>
      <w:r w:rsidR="00A458CE">
        <w:t xml:space="preserve"> </w:t>
      </w:r>
      <w:r w:rsidRPr="001225EB">
        <w:br/>
      </w:r>
    </w:p>
    <w:tbl>
      <w:tblPr>
        <w:tblW w:w="9270" w:type="dxa"/>
        <w:tblInd w:w="540" w:type="dxa"/>
        <w:tblLayout w:type="fixed"/>
        <w:tblCellMar>
          <w:left w:w="79" w:type="dxa"/>
          <w:right w:w="79" w:type="dxa"/>
        </w:tblCellMar>
        <w:tblLook w:val="04A0" w:firstRow="1" w:lastRow="0" w:firstColumn="1" w:lastColumn="0" w:noHBand="0" w:noVBand="1"/>
      </w:tblPr>
      <w:tblGrid>
        <w:gridCol w:w="4230"/>
        <w:gridCol w:w="1080"/>
        <w:gridCol w:w="270"/>
        <w:gridCol w:w="990"/>
        <w:gridCol w:w="270"/>
        <w:gridCol w:w="1170"/>
        <w:gridCol w:w="270"/>
        <w:gridCol w:w="990"/>
      </w:tblGrid>
      <w:tr w:rsidR="00CB6DAA" w:rsidRPr="00395E18" w14:paraId="567DFF16" w14:textId="77777777" w:rsidTr="00E14951">
        <w:trPr>
          <w:cantSplit/>
          <w:trHeight w:val="547"/>
          <w:tblHeader/>
        </w:trPr>
        <w:tc>
          <w:tcPr>
            <w:tcW w:w="4230" w:type="dxa"/>
            <w:vAlign w:val="bottom"/>
            <w:hideMark/>
          </w:tcPr>
          <w:p w14:paraId="250276AC" w14:textId="77777777" w:rsidR="00CB6DAA" w:rsidRPr="00395E18" w:rsidRDefault="00CB6DAA">
            <w:pPr>
              <w:tabs>
                <w:tab w:val="left" w:pos="720"/>
                <w:tab w:val="decimal" w:pos="765"/>
              </w:tabs>
              <w:spacing w:line="240" w:lineRule="auto"/>
              <w:ind w:left="188" w:hanging="174"/>
              <w:rPr>
                <w:b/>
                <w:bCs/>
                <w:i/>
                <w:iCs/>
                <w:szCs w:val="22"/>
              </w:rPr>
            </w:pPr>
          </w:p>
        </w:tc>
        <w:tc>
          <w:tcPr>
            <w:tcW w:w="2340" w:type="dxa"/>
            <w:gridSpan w:val="3"/>
            <w:vAlign w:val="bottom"/>
          </w:tcPr>
          <w:p w14:paraId="6A8F7135" w14:textId="77777777" w:rsidR="00CB6DAA" w:rsidRPr="00395E18" w:rsidRDefault="00CB6DAA">
            <w:pPr>
              <w:spacing w:line="240" w:lineRule="auto"/>
              <w:ind w:left="-83" w:firstLine="4"/>
              <w:jc w:val="center"/>
              <w:rPr>
                <w:b/>
                <w:szCs w:val="22"/>
              </w:rPr>
            </w:pPr>
            <w:r w:rsidRPr="00395E18">
              <w:rPr>
                <w:b/>
                <w:szCs w:val="22"/>
              </w:rPr>
              <w:t xml:space="preserve">Consolidated </w:t>
            </w:r>
          </w:p>
          <w:p w14:paraId="1BF6FE75" w14:textId="77777777" w:rsidR="00CB6DAA" w:rsidRPr="00395E18" w:rsidRDefault="00CB6DAA">
            <w:pPr>
              <w:spacing w:line="240" w:lineRule="auto"/>
              <w:ind w:left="-83" w:firstLine="4"/>
              <w:jc w:val="center"/>
              <w:rPr>
                <w:bCs/>
                <w:szCs w:val="22"/>
              </w:rPr>
            </w:pPr>
            <w:r w:rsidRPr="00395E18">
              <w:rPr>
                <w:b/>
                <w:szCs w:val="22"/>
              </w:rPr>
              <w:t>financial statements</w:t>
            </w:r>
          </w:p>
        </w:tc>
        <w:tc>
          <w:tcPr>
            <w:tcW w:w="270" w:type="dxa"/>
          </w:tcPr>
          <w:p w14:paraId="6D8CA02C" w14:textId="77777777" w:rsidR="00CB6DAA" w:rsidRPr="00395E18" w:rsidRDefault="00CB6DAA">
            <w:pPr>
              <w:spacing w:line="240" w:lineRule="auto"/>
              <w:ind w:left="-83" w:right="-79" w:firstLine="4"/>
              <w:jc w:val="center"/>
              <w:rPr>
                <w:bCs/>
                <w:szCs w:val="22"/>
              </w:rPr>
            </w:pPr>
          </w:p>
        </w:tc>
        <w:tc>
          <w:tcPr>
            <w:tcW w:w="2430" w:type="dxa"/>
            <w:gridSpan w:val="3"/>
            <w:vAlign w:val="bottom"/>
          </w:tcPr>
          <w:p w14:paraId="46E9B7BD" w14:textId="77777777" w:rsidR="00CB6DAA" w:rsidRPr="00395E18" w:rsidRDefault="00CB6DAA">
            <w:pPr>
              <w:pStyle w:val="acctmergecolhdg"/>
              <w:spacing w:line="240" w:lineRule="auto"/>
              <w:rPr>
                <w:szCs w:val="22"/>
              </w:rPr>
            </w:pPr>
            <w:r w:rsidRPr="00395E18">
              <w:rPr>
                <w:szCs w:val="22"/>
              </w:rPr>
              <w:t xml:space="preserve">Separate </w:t>
            </w:r>
          </w:p>
          <w:p w14:paraId="0F3A9BF7" w14:textId="77777777" w:rsidR="00CB6DAA" w:rsidRPr="00395E18" w:rsidRDefault="00CB6DAA">
            <w:pPr>
              <w:spacing w:line="240" w:lineRule="auto"/>
              <w:ind w:left="-83" w:right="-79" w:firstLine="4"/>
              <w:jc w:val="center"/>
              <w:rPr>
                <w:bCs/>
                <w:szCs w:val="22"/>
              </w:rPr>
            </w:pPr>
            <w:r w:rsidRPr="00395E18">
              <w:rPr>
                <w:b/>
                <w:szCs w:val="22"/>
              </w:rPr>
              <w:t>financial statements</w:t>
            </w:r>
          </w:p>
        </w:tc>
      </w:tr>
      <w:tr w:rsidR="00FC34D3" w:rsidRPr="00395E18" w14:paraId="27CCF364" w14:textId="77777777" w:rsidTr="005C10BB">
        <w:trPr>
          <w:cantSplit/>
          <w:trHeight w:val="269"/>
          <w:tblHeader/>
        </w:trPr>
        <w:tc>
          <w:tcPr>
            <w:tcW w:w="4230" w:type="dxa"/>
            <w:vAlign w:val="bottom"/>
          </w:tcPr>
          <w:p w14:paraId="3AAFDD36" w14:textId="54087C1B" w:rsidR="00FC34D3" w:rsidRPr="0071175C" w:rsidRDefault="00FC34D3" w:rsidP="00FC34D3">
            <w:pPr>
              <w:tabs>
                <w:tab w:val="left" w:pos="720"/>
                <w:tab w:val="decimal" w:pos="765"/>
              </w:tabs>
              <w:spacing w:line="240" w:lineRule="auto"/>
              <w:ind w:left="-80"/>
              <w:rPr>
                <w:b/>
                <w:bCs/>
                <w:i/>
                <w:iCs/>
                <w:color w:val="0000FF"/>
                <w:spacing w:val="-6"/>
                <w:szCs w:val="22"/>
              </w:rPr>
            </w:pPr>
            <w:r w:rsidRPr="00395E18">
              <w:rPr>
                <w:b/>
                <w:bCs/>
                <w:i/>
                <w:iCs/>
                <w:szCs w:val="22"/>
                <w:lang w:val="en-US" w:bidi="th-TH"/>
              </w:rPr>
              <w:t>For the three-month period ended 31 March</w:t>
            </w:r>
          </w:p>
        </w:tc>
        <w:tc>
          <w:tcPr>
            <w:tcW w:w="1080" w:type="dxa"/>
            <w:vAlign w:val="bottom"/>
          </w:tcPr>
          <w:p w14:paraId="07C641E1" w14:textId="392F8921" w:rsidR="00FC34D3" w:rsidRPr="00395E18" w:rsidRDefault="00FC34D3" w:rsidP="00FC34D3">
            <w:pPr>
              <w:spacing w:line="240" w:lineRule="auto"/>
              <w:ind w:left="-83" w:right="-79" w:firstLine="4"/>
              <w:jc w:val="center"/>
              <w:rPr>
                <w:szCs w:val="22"/>
                <w:lang w:val="en-US" w:bidi="th-TH"/>
              </w:rPr>
            </w:pPr>
            <w:r w:rsidRPr="00346870">
              <w:rPr>
                <w:rFonts w:eastAsia="Arial"/>
                <w:bCs/>
                <w:szCs w:val="22"/>
              </w:rPr>
              <w:t>202</w:t>
            </w:r>
            <w:r w:rsidR="00EB3241">
              <w:rPr>
                <w:rFonts w:eastAsia="Arial"/>
                <w:bCs/>
                <w:szCs w:val="22"/>
              </w:rPr>
              <w:t>6</w:t>
            </w:r>
          </w:p>
        </w:tc>
        <w:tc>
          <w:tcPr>
            <w:tcW w:w="270" w:type="dxa"/>
          </w:tcPr>
          <w:p w14:paraId="5BD9FF5F" w14:textId="77777777" w:rsidR="00FC34D3" w:rsidRPr="00395E18" w:rsidRDefault="00FC34D3" w:rsidP="00FC34D3">
            <w:pPr>
              <w:spacing w:line="240" w:lineRule="auto"/>
              <w:ind w:left="-83" w:firstLine="4"/>
              <w:jc w:val="center"/>
              <w:rPr>
                <w:szCs w:val="22"/>
              </w:rPr>
            </w:pPr>
          </w:p>
        </w:tc>
        <w:tc>
          <w:tcPr>
            <w:tcW w:w="990" w:type="dxa"/>
            <w:vAlign w:val="bottom"/>
          </w:tcPr>
          <w:p w14:paraId="5526C6E9" w14:textId="6FAC952C" w:rsidR="00FC34D3" w:rsidRPr="00395E18" w:rsidRDefault="00FC34D3" w:rsidP="00FC34D3">
            <w:pPr>
              <w:spacing w:line="240" w:lineRule="auto"/>
              <w:ind w:left="-77" w:right="-77" w:firstLine="4"/>
              <w:jc w:val="center"/>
              <w:rPr>
                <w:szCs w:val="22"/>
                <w:cs/>
              </w:rPr>
            </w:pPr>
            <w:r w:rsidRPr="00346870">
              <w:rPr>
                <w:rFonts w:eastAsia="Arial"/>
                <w:bCs/>
                <w:szCs w:val="22"/>
              </w:rPr>
              <w:t>202</w:t>
            </w:r>
            <w:r w:rsidR="00EB3241">
              <w:rPr>
                <w:rFonts w:eastAsia="Arial"/>
                <w:bCs/>
                <w:szCs w:val="22"/>
              </w:rPr>
              <w:t>5</w:t>
            </w:r>
          </w:p>
        </w:tc>
        <w:tc>
          <w:tcPr>
            <w:tcW w:w="270" w:type="dxa"/>
          </w:tcPr>
          <w:p w14:paraId="4BA9CBF5" w14:textId="77777777" w:rsidR="00FC34D3" w:rsidRPr="00395E18" w:rsidRDefault="00FC34D3" w:rsidP="00FC34D3">
            <w:pPr>
              <w:spacing w:line="240" w:lineRule="auto"/>
              <w:ind w:left="-83" w:right="-79" w:firstLine="4"/>
              <w:jc w:val="center"/>
              <w:rPr>
                <w:szCs w:val="22"/>
              </w:rPr>
            </w:pPr>
          </w:p>
        </w:tc>
        <w:tc>
          <w:tcPr>
            <w:tcW w:w="1170" w:type="dxa"/>
            <w:vAlign w:val="bottom"/>
          </w:tcPr>
          <w:p w14:paraId="4C0264BF" w14:textId="4AE39F30" w:rsidR="00FC34D3" w:rsidRPr="00395E18" w:rsidRDefault="00FC34D3" w:rsidP="00FC34D3">
            <w:pPr>
              <w:spacing w:line="240" w:lineRule="auto"/>
              <w:ind w:left="-53" w:right="-55"/>
              <w:jc w:val="center"/>
              <w:rPr>
                <w:szCs w:val="22"/>
                <w:cs/>
              </w:rPr>
            </w:pPr>
            <w:r w:rsidRPr="00346870">
              <w:rPr>
                <w:rFonts w:eastAsia="Arial"/>
                <w:bCs/>
                <w:szCs w:val="22"/>
              </w:rPr>
              <w:t>202</w:t>
            </w:r>
            <w:r w:rsidR="00EB3241">
              <w:rPr>
                <w:rFonts w:eastAsia="Arial"/>
                <w:bCs/>
                <w:szCs w:val="22"/>
              </w:rPr>
              <w:t>6</w:t>
            </w:r>
          </w:p>
        </w:tc>
        <w:tc>
          <w:tcPr>
            <w:tcW w:w="270" w:type="dxa"/>
          </w:tcPr>
          <w:p w14:paraId="12DFDF10" w14:textId="77777777" w:rsidR="00FC34D3" w:rsidRPr="00395E18" w:rsidRDefault="00FC34D3" w:rsidP="00FC34D3">
            <w:pPr>
              <w:spacing w:line="240" w:lineRule="auto"/>
              <w:jc w:val="center"/>
              <w:rPr>
                <w:szCs w:val="22"/>
              </w:rPr>
            </w:pPr>
          </w:p>
        </w:tc>
        <w:tc>
          <w:tcPr>
            <w:tcW w:w="990" w:type="dxa"/>
            <w:vAlign w:val="bottom"/>
          </w:tcPr>
          <w:p w14:paraId="317D1CF7" w14:textId="195EC4FD" w:rsidR="00FC34D3" w:rsidRPr="00395E18" w:rsidRDefault="00FC34D3" w:rsidP="00FC34D3">
            <w:pPr>
              <w:spacing w:line="240" w:lineRule="auto"/>
              <w:ind w:firstLine="4"/>
              <w:jc w:val="center"/>
              <w:rPr>
                <w:szCs w:val="22"/>
                <w:cs/>
              </w:rPr>
            </w:pPr>
            <w:r w:rsidRPr="00346870">
              <w:rPr>
                <w:rFonts w:eastAsia="Arial"/>
                <w:bCs/>
                <w:szCs w:val="22"/>
              </w:rPr>
              <w:t>202</w:t>
            </w:r>
            <w:r w:rsidR="00EB3241">
              <w:rPr>
                <w:rFonts w:eastAsia="Arial"/>
                <w:bCs/>
                <w:szCs w:val="22"/>
              </w:rPr>
              <w:t>5</w:t>
            </w:r>
          </w:p>
        </w:tc>
      </w:tr>
      <w:tr w:rsidR="00FC34D3" w:rsidRPr="00395E18" w14:paraId="37C1BF82" w14:textId="77777777" w:rsidTr="00E14951">
        <w:trPr>
          <w:cantSplit/>
          <w:trHeight w:val="278"/>
          <w:tblHeader/>
        </w:trPr>
        <w:tc>
          <w:tcPr>
            <w:tcW w:w="4230" w:type="dxa"/>
            <w:vAlign w:val="bottom"/>
          </w:tcPr>
          <w:p w14:paraId="7CA21DFD" w14:textId="77777777" w:rsidR="00FC34D3" w:rsidRPr="00395E18" w:rsidRDefault="00FC34D3" w:rsidP="00FC34D3">
            <w:pPr>
              <w:tabs>
                <w:tab w:val="left" w:pos="720"/>
                <w:tab w:val="decimal" w:pos="765"/>
              </w:tabs>
              <w:spacing w:line="240" w:lineRule="auto"/>
              <w:ind w:left="188" w:hanging="174"/>
              <w:rPr>
                <w:b/>
                <w:bCs/>
                <w:i/>
                <w:iCs/>
                <w:szCs w:val="22"/>
              </w:rPr>
            </w:pPr>
          </w:p>
        </w:tc>
        <w:tc>
          <w:tcPr>
            <w:tcW w:w="5040" w:type="dxa"/>
            <w:gridSpan w:val="7"/>
            <w:vAlign w:val="bottom"/>
            <w:hideMark/>
          </w:tcPr>
          <w:p w14:paraId="0541C7C2" w14:textId="77777777" w:rsidR="00FC34D3" w:rsidRPr="00A371C6" w:rsidRDefault="00FC34D3" w:rsidP="00FC34D3">
            <w:pPr>
              <w:spacing w:line="240" w:lineRule="auto"/>
              <w:ind w:left="-83" w:right="-79" w:firstLine="4"/>
              <w:jc w:val="center"/>
              <w:rPr>
                <w:rFonts w:cstheme="minorBidi"/>
                <w:bCs/>
                <w:i/>
                <w:iCs/>
                <w:szCs w:val="28"/>
                <w:lang w:bidi="th-TH"/>
              </w:rPr>
            </w:pPr>
            <w:r w:rsidRPr="00395E18">
              <w:rPr>
                <w:bCs/>
                <w:i/>
                <w:iCs/>
                <w:szCs w:val="22"/>
              </w:rPr>
              <w:t>(in thousand Baht)</w:t>
            </w:r>
          </w:p>
          <w:p w14:paraId="72656ADE" w14:textId="6EB3DD68" w:rsidR="00FC34D3" w:rsidRPr="00395E18" w:rsidRDefault="00FC34D3" w:rsidP="00FC34D3">
            <w:pPr>
              <w:spacing w:line="240" w:lineRule="auto"/>
              <w:ind w:left="-83" w:right="-79" w:firstLine="4"/>
              <w:jc w:val="center"/>
              <w:rPr>
                <w:bCs/>
                <w:szCs w:val="22"/>
              </w:rPr>
            </w:pPr>
          </w:p>
        </w:tc>
      </w:tr>
      <w:tr w:rsidR="00FC34D3" w:rsidRPr="00395E18" w14:paraId="3ED2C487" w14:textId="77777777" w:rsidTr="00E14951">
        <w:trPr>
          <w:cantSplit/>
          <w:trHeight w:val="278"/>
          <w:tblHeader/>
        </w:trPr>
        <w:tc>
          <w:tcPr>
            <w:tcW w:w="4230" w:type="dxa"/>
            <w:vAlign w:val="bottom"/>
          </w:tcPr>
          <w:p w14:paraId="4A5D6EB1" w14:textId="77777777" w:rsidR="00FC34D3" w:rsidRPr="00395E18" w:rsidRDefault="00FC34D3" w:rsidP="00FC34D3">
            <w:pPr>
              <w:tabs>
                <w:tab w:val="left" w:pos="720"/>
                <w:tab w:val="decimal" w:pos="765"/>
              </w:tabs>
              <w:spacing w:line="240" w:lineRule="auto"/>
              <w:ind w:left="188" w:hanging="174"/>
              <w:rPr>
                <w:b/>
                <w:bCs/>
                <w:i/>
                <w:iCs/>
                <w:szCs w:val="22"/>
              </w:rPr>
            </w:pPr>
          </w:p>
        </w:tc>
        <w:tc>
          <w:tcPr>
            <w:tcW w:w="5040" w:type="dxa"/>
            <w:gridSpan w:val="7"/>
            <w:vAlign w:val="bottom"/>
          </w:tcPr>
          <w:p w14:paraId="7D6C4CFF" w14:textId="77777777" w:rsidR="00FC34D3" w:rsidRPr="00395E18" w:rsidRDefault="00FC34D3" w:rsidP="00FC34D3">
            <w:pPr>
              <w:spacing w:line="240" w:lineRule="auto"/>
              <w:ind w:left="-83" w:right="-79" w:firstLine="4"/>
              <w:jc w:val="center"/>
              <w:rPr>
                <w:bCs/>
                <w:i/>
                <w:iCs/>
                <w:szCs w:val="22"/>
              </w:rPr>
            </w:pPr>
          </w:p>
        </w:tc>
      </w:tr>
      <w:tr w:rsidR="00743196" w:rsidRPr="00395E18" w14:paraId="0CE47C55" w14:textId="77777777" w:rsidTr="005C10BB">
        <w:trPr>
          <w:cantSplit/>
          <w:trHeight w:val="269"/>
        </w:trPr>
        <w:tc>
          <w:tcPr>
            <w:tcW w:w="4230" w:type="dxa"/>
            <w:hideMark/>
          </w:tcPr>
          <w:p w14:paraId="1EDCB79E" w14:textId="77777777" w:rsidR="00743196" w:rsidRPr="00395E18" w:rsidRDefault="00743196" w:rsidP="00743196">
            <w:pPr>
              <w:spacing w:line="240" w:lineRule="auto"/>
              <w:ind w:left="-62"/>
              <w:rPr>
                <w:szCs w:val="22"/>
              </w:rPr>
            </w:pPr>
            <w:r w:rsidRPr="00395E18">
              <w:rPr>
                <w:szCs w:val="22"/>
              </w:rPr>
              <w:t>Current income tax</w:t>
            </w:r>
          </w:p>
        </w:tc>
        <w:tc>
          <w:tcPr>
            <w:tcW w:w="1080" w:type="dxa"/>
          </w:tcPr>
          <w:p w14:paraId="147CF6A0" w14:textId="3087F404" w:rsidR="00743196" w:rsidRPr="00743196" w:rsidRDefault="00743196" w:rsidP="004A3DF9">
            <w:pPr>
              <w:ind w:left="-20"/>
              <w:jc w:val="right"/>
              <w:rPr>
                <w:rFonts w:eastAsia="Arial"/>
                <w:szCs w:val="22"/>
              </w:rPr>
            </w:pPr>
            <w:r w:rsidRPr="004A3DF9">
              <w:rPr>
                <w:rFonts w:eastAsia="Arial"/>
                <w:szCs w:val="22"/>
              </w:rPr>
              <w:t>110,071</w:t>
            </w:r>
          </w:p>
        </w:tc>
        <w:tc>
          <w:tcPr>
            <w:tcW w:w="270" w:type="dxa"/>
          </w:tcPr>
          <w:p w14:paraId="190E23E1" w14:textId="77777777" w:rsidR="00743196" w:rsidRPr="00395E18" w:rsidRDefault="00743196" w:rsidP="00743196">
            <w:pPr>
              <w:tabs>
                <w:tab w:val="decimal" w:pos="731"/>
                <w:tab w:val="decimal" w:pos="765"/>
              </w:tabs>
              <w:spacing w:line="240" w:lineRule="auto"/>
              <w:ind w:left="-83" w:right="11" w:firstLine="4"/>
              <w:rPr>
                <w:szCs w:val="22"/>
              </w:rPr>
            </w:pPr>
          </w:p>
        </w:tc>
        <w:tc>
          <w:tcPr>
            <w:tcW w:w="990" w:type="dxa"/>
          </w:tcPr>
          <w:p w14:paraId="4E833AB7" w14:textId="1F6CA32E" w:rsidR="00743196" w:rsidRPr="005C10BB" w:rsidRDefault="00743196" w:rsidP="00743196">
            <w:pPr>
              <w:ind w:left="-20"/>
              <w:jc w:val="right"/>
              <w:rPr>
                <w:rFonts w:eastAsia="Arial"/>
                <w:szCs w:val="22"/>
              </w:rPr>
            </w:pPr>
            <w:r w:rsidRPr="005C10BB">
              <w:rPr>
                <w:rFonts w:eastAsia="Arial"/>
                <w:szCs w:val="22"/>
              </w:rPr>
              <w:t>82,499</w:t>
            </w:r>
          </w:p>
        </w:tc>
        <w:tc>
          <w:tcPr>
            <w:tcW w:w="270" w:type="dxa"/>
          </w:tcPr>
          <w:p w14:paraId="1B705F5E" w14:textId="77777777" w:rsidR="00743196" w:rsidRPr="00395E18" w:rsidRDefault="00743196" w:rsidP="00743196">
            <w:pPr>
              <w:tabs>
                <w:tab w:val="decimal" w:pos="731"/>
                <w:tab w:val="decimal" w:pos="765"/>
              </w:tabs>
              <w:spacing w:line="240" w:lineRule="auto"/>
              <w:ind w:left="-79" w:right="-72"/>
              <w:rPr>
                <w:szCs w:val="22"/>
              </w:rPr>
            </w:pPr>
          </w:p>
        </w:tc>
        <w:tc>
          <w:tcPr>
            <w:tcW w:w="1170" w:type="dxa"/>
          </w:tcPr>
          <w:p w14:paraId="4107474E" w14:textId="47018B6B" w:rsidR="00743196" w:rsidRPr="00743196" w:rsidRDefault="00743196" w:rsidP="004A3DF9">
            <w:pPr>
              <w:ind w:left="-20"/>
              <w:jc w:val="right"/>
              <w:rPr>
                <w:rFonts w:eastAsia="Arial"/>
                <w:szCs w:val="22"/>
              </w:rPr>
            </w:pPr>
            <w:r w:rsidRPr="004A3DF9">
              <w:rPr>
                <w:rFonts w:eastAsia="Arial"/>
                <w:szCs w:val="22"/>
              </w:rPr>
              <w:t>98,954</w:t>
            </w:r>
          </w:p>
        </w:tc>
        <w:tc>
          <w:tcPr>
            <w:tcW w:w="270" w:type="dxa"/>
          </w:tcPr>
          <w:p w14:paraId="4F4750FA" w14:textId="77777777" w:rsidR="00743196" w:rsidRPr="00395E18" w:rsidRDefault="00743196" w:rsidP="00743196">
            <w:pPr>
              <w:tabs>
                <w:tab w:val="decimal" w:pos="765"/>
              </w:tabs>
              <w:spacing w:line="240" w:lineRule="auto"/>
              <w:rPr>
                <w:szCs w:val="22"/>
              </w:rPr>
            </w:pPr>
          </w:p>
        </w:tc>
        <w:tc>
          <w:tcPr>
            <w:tcW w:w="990" w:type="dxa"/>
          </w:tcPr>
          <w:p w14:paraId="7DFA7842" w14:textId="5A30F5E8" w:rsidR="00743196" w:rsidRPr="00395E18" w:rsidRDefault="00743196" w:rsidP="004A3DF9">
            <w:pPr>
              <w:ind w:left="-20"/>
              <w:jc w:val="right"/>
              <w:rPr>
                <w:szCs w:val="22"/>
              </w:rPr>
            </w:pPr>
            <w:r w:rsidRPr="005C10BB">
              <w:rPr>
                <w:rFonts w:eastAsia="Arial"/>
                <w:szCs w:val="22"/>
              </w:rPr>
              <w:t>73,114</w:t>
            </w:r>
          </w:p>
        </w:tc>
      </w:tr>
      <w:tr w:rsidR="00743196" w:rsidRPr="00536681" w14:paraId="39FBA5D5" w14:textId="77777777" w:rsidTr="005C10BB">
        <w:trPr>
          <w:cantSplit/>
          <w:trHeight w:val="269"/>
        </w:trPr>
        <w:tc>
          <w:tcPr>
            <w:tcW w:w="4230" w:type="dxa"/>
          </w:tcPr>
          <w:p w14:paraId="34828233" w14:textId="77777777" w:rsidR="00743196" w:rsidRPr="00395E18" w:rsidRDefault="00743196" w:rsidP="00743196">
            <w:pPr>
              <w:spacing w:line="240" w:lineRule="auto"/>
              <w:ind w:left="-62"/>
              <w:rPr>
                <w:szCs w:val="22"/>
                <w:cs/>
              </w:rPr>
            </w:pPr>
            <w:r w:rsidRPr="00395E18">
              <w:rPr>
                <w:szCs w:val="22"/>
              </w:rPr>
              <w:t>Deferred income tax</w:t>
            </w:r>
          </w:p>
        </w:tc>
        <w:tc>
          <w:tcPr>
            <w:tcW w:w="1080" w:type="dxa"/>
            <w:tcBorders>
              <w:bottom w:val="single" w:sz="4" w:space="0" w:color="auto"/>
            </w:tcBorders>
          </w:tcPr>
          <w:p w14:paraId="0DC9B6A5" w14:textId="6AA91844" w:rsidR="00743196" w:rsidRPr="00743196" w:rsidRDefault="00743196" w:rsidP="004A3DF9">
            <w:pPr>
              <w:ind w:right="-72"/>
              <w:jc w:val="right"/>
              <w:rPr>
                <w:rFonts w:eastAsia="Arial"/>
                <w:szCs w:val="22"/>
              </w:rPr>
            </w:pPr>
            <w:r w:rsidRPr="004A3DF9">
              <w:rPr>
                <w:rFonts w:eastAsia="Arial"/>
                <w:szCs w:val="22"/>
              </w:rPr>
              <w:t>(75,434)</w:t>
            </w:r>
          </w:p>
        </w:tc>
        <w:tc>
          <w:tcPr>
            <w:tcW w:w="270" w:type="dxa"/>
          </w:tcPr>
          <w:p w14:paraId="0E70A2CC" w14:textId="77777777" w:rsidR="00743196" w:rsidRPr="00395E18" w:rsidRDefault="00743196" w:rsidP="00743196">
            <w:pPr>
              <w:tabs>
                <w:tab w:val="decimal" w:pos="731"/>
                <w:tab w:val="decimal" w:pos="765"/>
              </w:tabs>
              <w:spacing w:line="240" w:lineRule="auto"/>
              <w:ind w:left="-83" w:right="11" w:firstLine="4"/>
              <w:rPr>
                <w:szCs w:val="22"/>
              </w:rPr>
            </w:pPr>
          </w:p>
        </w:tc>
        <w:tc>
          <w:tcPr>
            <w:tcW w:w="990" w:type="dxa"/>
            <w:tcBorders>
              <w:bottom w:val="single" w:sz="4" w:space="0" w:color="auto"/>
            </w:tcBorders>
          </w:tcPr>
          <w:p w14:paraId="12223132" w14:textId="4E84CA07" w:rsidR="00743196" w:rsidRPr="00395E18" w:rsidRDefault="00743196" w:rsidP="00743196">
            <w:pPr>
              <w:ind w:right="-72"/>
              <w:jc w:val="right"/>
              <w:rPr>
                <w:szCs w:val="22"/>
              </w:rPr>
            </w:pPr>
            <w:r w:rsidRPr="005C10BB">
              <w:rPr>
                <w:rFonts w:eastAsia="Arial"/>
                <w:szCs w:val="22"/>
              </w:rPr>
              <w:t>(66,609)</w:t>
            </w:r>
          </w:p>
        </w:tc>
        <w:tc>
          <w:tcPr>
            <w:tcW w:w="270" w:type="dxa"/>
          </w:tcPr>
          <w:p w14:paraId="44C610C6" w14:textId="77777777" w:rsidR="00743196" w:rsidRPr="00395E18" w:rsidRDefault="00743196" w:rsidP="00743196">
            <w:pPr>
              <w:tabs>
                <w:tab w:val="decimal" w:pos="731"/>
                <w:tab w:val="decimal" w:pos="765"/>
              </w:tabs>
              <w:spacing w:line="240" w:lineRule="auto"/>
              <w:ind w:right="-72"/>
              <w:rPr>
                <w:szCs w:val="22"/>
              </w:rPr>
            </w:pPr>
          </w:p>
        </w:tc>
        <w:tc>
          <w:tcPr>
            <w:tcW w:w="1170" w:type="dxa"/>
            <w:tcBorders>
              <w:bottom w:val="single" w:sz="4" w:space="0" w:color="auto"/>
            </w:tcBorders>
          </w:tcPr>
          <w:p w14:paraId="7D7E4BF3" w14:textId="214E65FC" w:rsidR="00743196" w:rsidRPr="004A3DF9" w:rsidRDefault="00743196" w:rsidP="004A3DF9">
            <w:pPr>
              <w:ind w:right="-72"/>
              <w:jc w:val="right"/>
              <w:rPr>
                <w:rFonts w:eastAsia="Arial"/>
                <w:szCs w:val="22"/>
              </w:rPr>
            </w:pPr>
            <w:r w:rsidRPr="004A3DF9">
              <w:rPr>
                <w:rFonts w:eastAsia="Arial"/>
                <w:szCs w:val="22"/>
              </w:rPr>
              <w:t>(70,770)</w:t>
            </w:r>
          </w:p>
        </w:tc>
        <w:tc>
          <w:tcPr>
            <w:tcW w:w="270" w:type="dxa"/>
          </w:tcPr>
          <w:p w14:paraId="7134A92D" w14:textId="77777777" w:rsidR="00743196" w:rsidRPr="00395E18" w:rsidRDefault="00743196" w:rsidP="00743196">
            <w:pPr>
              <w:tabs>
                <w:tab w:val="decimal" w:pos="765"/>
              </w:tabs>
              <w:spacing w:line="240" w:lineRule="auto"/>
              <w:rPr>
                <w:szCs w:val="22"/>
              </w:rPr>
            </w:pPr>
          </w:p>
        </w:tc>
        <w:tc>
          <w:tcPr>
            <w:tcW w:w="990" w:type="dxa"/>
            <w:tcBorders>
              <w:bottom w:val="single" w:sz="4" w:space="0" w:color="auto"/>
            </w:tcBorders>
          </w:tcPr>
          <w:p w14:paraId="0C4B25F3" w14:textId="63661825" w:rsidR="00743196" w:rsidRPr="00E14951" w:rsidRDefault="00743196" w:rsidP="004A3DF9">
            <w:pPr>
              <w:ind w:right="-72"/>
              <w:jc w:val="right"/>
            </w:pPr>
            <w:r w:rsidRPr="00007C24">
              <w:rPr>
                <w:szCs w:val="22"/>
              </w:rPr>
              <w:t>(55,</w:t>
            </w:r>
            <w:r w:rsidRPr="004A3DF9">
              <w:rPr>
                <w:rFonts w:eastAsia="Arial"/>
                <w:szCs w:val="22"/>
              </w:rPr>
              <w:t>399</w:t>
            </w:r>
            <w:r w:rsidRPr="00007C24">
              <w:rPr>
                <w:szCs w:val="22"/>
              </w:rPr>
              <w:t>)</w:t>
            </w:r>
          </w:p>
        </w:tc>
      </w:tr>
      <w:tr w:rsidR="00743196" w:rsidRPr="00395E18" w14:paraId="2011ADA4" w14:textId="77777777" w:rsidTr="005C10BB">
        <w:trPr>
          <w:cantSplit/>
          <w:trHeight w:val="278"/>
        </w:trPr>
        <w:tc>
          <w:tcPr>
            <w:tcW w:w="4230" w:type="dxa"/>
          </w:tcPr>
          <w:p w14:paraId="0615ABF5" w14:textId="1ADD7C45" w:rsidR="00743196" w:rsidRPr="00E14951" w:rsidRDefault="00743196" w:rsidP="00743196">
            <w:pPr>
              <w:spacing w:line="240" w:lineRule="auto"/>
              <w:ind w:left="-71"/>
              <w:rPr>
                <w:rFonts w:cstheme="minorBidi"/>
                <w:b/>
                <w:bCs/>
                <w:szCs w:val="28"/>
                <w:cs/>
                <w:lang w:bidi="th-TH"/>
              </w:rPr>
            </w:pPr>
            <w:r w:rsidRPr="00395E18">
              <w:rPr>
                <w:b/>
                <w:bCs/>
                <w:szCs w:val="22"/>
              </w:rPr>
              <w:t>Total</w:t>
            </w:r>
            <w:r>
              <w:rPr>
                <w:b/>
                <w:bCs/>
                <w:szCs w:val="22"/>
              </w:rPr>
              <w:t xml:space="preserve"> income</w:t>
            </w:r>
            <w:r w:rsidRPr="00395E18">
              <w:rPr>
                <w:b/>
                <w:bCs/>
                <w:szCs w:val="22"/>
              </w:rPr>
              <w:t xml:space="preserve"> tax expense</w:t>
            </w:r>
          </w:p>
        </w:tc>
        <w:tc>
          <w:tcPr>
            <w:tcW w:w="1080" w:type="dxa"/>
            <w:tcBorders>
              <w:top w:val="single" w:sz="4" w:space="0" w:color="auto"/>
              <w:bottom w:val="double" w:sz="4" w:space="0" w:color="auto"/>
            </w:tcBorders>
          </w:tcPr>
          <w:p w14:paraId="087285BD" w14:textId="7414C83C" w:rsidR="00743196" w:rsidRPr="004A3DF9" w:rsidRDefault="00743196" w:rsidP="004A3DF9">
            <w:pPr>
              <w:ind w:left="-20"/>
              <w:jc w:val="right"/>
              <w:rPr>
                <w:rFonts w:eastAsia="Arial"/>
                <w:b/>
                <w:bCs/>
                <w:szCs w:val="22"/>
              </w:rPr>
            </w:pPr>
            <w:r w:rsidRPr="004A3DF9">
              <w:rPr>
                <w:rFonts w:eastAsia="Arial"/>
                <w:b/>
                <w:bCs/>
                <w:szCs w:val="22"/>
              </w:rPr>
              <w:t>34,637</w:t>
            </w:r>
          </w:p>
        </w:tc>
        <w:tc>
          <w:tcPr>
            <w:tcW w:w="270" w:type="dxa"/>
          </w:tcPr>
          <w:p w14:paraId="2C814BD3" w14:textId="77777777" w:rsidR="00743196" w:rsidRPr="00743196" w:rsidRDefault="00743196" w:rsidP="00743196">
            <w:pPr>
              <w:tabs>
                <w:tab w:val="decimal" w:pos="731"/>
                <w:tab w:val="decimal" w:pos="765"/>
              </w:tabs>
              <w:spacing w:line="240" w:lineRule="auto"/>
              <w:ind w:left="-83" w:right="11" w:firstLine="4"/>
              <w:rPr>
                <w:b/>
                <w:bCs/>
                <w:szCs w:val="22"/>
              </w:rPr>
            </w:pPr>
          </w:p>
        </w:tc>
        <w:tc>
          <w:tcPr>
            <w:tcW w:w="990" w:type="dxa"/>
            <w:tcBorders>
              <w:top w:val="single" w:sz="4" w:space="0" w:color="auto"/>
              <w:bottom w:val="double" w:sz="4" w:space="0" w:color="auto"/>
            </w:tcBorders>
          </w:tcPr>
          <w:p w14:paraId="77469EE9" w14:textId="009C2E33" w:rsidR="00743196" w:rsidRPr="00743196" w:rsidRDefault="00743196" w:rsidP="004A3DF9">
            <w:pPr>
              <w:ind w:left="-20"/>
              <w:jc w:val="right"/>
              <w:rPr>
                <w:b/>
                <w:bCs/>
                <w:szCs w:val="22"/>
              </w:rPr>
            </w:pPr>
            <w:r w:rsidRPr="00743196">
              <w:rPr>
                <w:b/>
                <w:bCs/>
                <w:szCs w:val="22"/>
              </w:rPr>
              <w:t>15,890</w:t>
            </w:r>
          </w:p>
        </w:tc>
        <w:tc>
          <w:tcPr>
            <w:tcW w:w="270" w:type="dxa"/>
          </w:tcPr>
          <w:p w14:paraId="6B4B58DD" w14:textId="77777777" w:rsidR="00743196" w:rsidRPr="00743196" w:rsidRDefault="00743196" w:rsidP="00743196">
            <w:pPr>
              <w:tabs>
                <w:tab w:val="decimal" w:pos="731"/>
                <w:tab w:val="decimal" w:pos="765"/>
              </w:tabs>
              <w:spacing w:line="240" w:lineRule="auto"/>
              <w:ind w:left="-79" w:right="-72"/>
              <w:rPr>
                <w:b/>
                <w:bCs/>
                <w:szCs w:val="22"/>
              </w:rPr>
            </w:pPr>
          </w:p>
        </w:tc>
        <w:tc>
          <w:tcPr>
            <w:tcW w:w="1170" w:type="dxa"/>
            <w:tcBorders>
              <w:top w:val="single" w:sz="4" w:space="0" w:color="auto"/>
              <w:bottom w:val="double" w:sz="4" w:space="0" w:color="auto"/>
            </w:tcBorders>
          </w:tcPr>
          <w:p w14:paraId="449CF8D1" w14:textId="57AB2D6B" w:rsidR="00743196" w:rsidRPr="004A3DF9" w:rsidRDefault="00743196" w:rsidP="004A3DF9">
            <w:pPr>
              <w:ind w:left="-20"/>
              <w:jc w:val="right"/>
              <w:rPr>
                <w:rFonts w:eastAsia="Arial"/>
                <w:b/>
                <w:bCs/>
                <w:szCs w:val="22"/>
              </w:rPr>
            </w:pPr>
            <w:r w:rsidRPr="004A3DF9">
              <w:rPr>
                <w:rFonts w:eastAsia="Arial"/>
                <w:b/>
                <w:bCs/>
                <w:szCs w:val="22"/>
              </w:rPr>
              <w:t>28,184</w:t>
            </w:r>
          </w:p>
        </w:tc>
        <w:tc>
          <w:tcPr>
            <w:tcW w:w="270" w:type="dxa"/>
          </w:tcPr>
          <w:p w14:paraId="55023E5E" w14:textId="77777777" w:rsidR="00743196" w:rsidRPr="004701DD" w:rsidRDefault="00743196" w:rsidP="00743196">
            <w:pPr>
              <w:tabs>
                <w:tab w:val="decimal" w:pos="765"/>
              </w:tabs>
              <w:spacing w:line="240" w:lineRule="auto"/>
              <w:rPr>
                <w:b/>
                <w:bCs/>
                <w:szCs w:val="22"/>
              </w:rPr>
            </w:pPr>
          </w:p>
        </w:tc>
        <w:tc>
          <w:tcPr>
            <w:tcW w:w="990" w:type="dxa"/>
            <w:tcBorders>
              <w:top w:val="single" w:sz="4" w:space="0" w:color="auto"/>
              <w:bottom w:val="double" w:sz="4" w:space="0" w:color="auto"/>
            </w:tcBorders>
          </w:tcPr>
          <w:p w14:paraId="521F9130" w14:textId="122DE17F" w:rsidR="00743196" w:rsidRPr="00E14951" w:rsidRDefault="00743196" w:rsidP="004A3DF9">
            <w:pPr>
              <w:ind w:left="-20"/>
              <w:jc w:val="right"/>
              <w:rPr>
                <w:rFonts w:cstheme="minorBidi"/>
                <w:b/>
                <w:bCs/>
                <w:sz w:val="20"/>
                <w:szCs w:val="18"/>
                <w:lang w:bidi="th-TH"/>
              </w:rPr>
            </w:pPr>
            <w:r w:rsidRPr="004C33AE">
              <w:rPr>
                <w:b/>
                <w:bCs/>
                <w:szCs w:val="22"/>
              </w:rPr>
              <w:t>17,715</w:t>
            </w:r>
          </w:p>
        </w:tc>
      </w:tr>
    </w:tbl>
    <w:p w14:paraId="613F1FD4" w14:textId="77777777" w:rsidR="00CB6DAA" w:rsidRPr="001225EB" w:rsidRDefault="00CB6DAA" w:rsidP="00CB6DAA">
      <w:pPr>
        <w:spacing w:line="240" w:lineRule="auto"/>
        <w:ind w:left="540" w:right="-25"/>
        <w:jc w:val="both"/>
        <w:rPr>
          <w:rFonts w:cs="Angsana New"/>
          <w:sz w:val="20"/>
          <w:lang w:bidi="th-TH"/>
        </w:rPr>
      </w:pPr>
    </w:p>
    <w:p w14:paraId="37A7B202" w14:textId="3A65FC59" w:rsidR="00B857CC" w:rsidRDefault="00B857CC" w:rsidP="005C10BB">
      <w:pPr>
        <w:pStyle w:val="BodyText"/>
        <w:spacing w:after="0" w:line="240" w:lineRule="auto"/>
        <w:ind w:left="540" w:right="-207"/>
        <w:jc w:val="thaiDistribute"/>
        <w:rPr>
          <w:szCs w:val="22"/>
          <w:lang w:val="en-US"/>
        </w:rPr>
      </w:pPr>
      <w:r w:rsidRPr="00395E18">
        <w:rPr>
          <w:szCs w:val="22"/>
          <w:lang w:val="en-US"/>
        </w:rPr>
        <w:t>The interim income tax is accrued based on management’s estimate using the tax rate that would be applicable to the expected total annual earnings. The Group and the Company’s effective tax rate were</w:t>
      </w:r>
      <w:r w:rsidR="00C7167E">
        <w:rPr>
          <w:szCs w:val="22"/>
          <w:lang w:val="en-US"/>
        </w:rPr>
        <w:t xml:space="preserve"> </w:t>
      </w:r>
      <w:r w:rsidR="00743196" w:rsidRPr="004A3DF9">
        <w:rPr>
          <w:szCs w:val="22"/>
          <w:lang w:val="en-US"/>
        </w:rPr>
        <w:t>3.82</w:t>
      </w:r>
      <w:r w:rsidR="005A1239" w:rsidRPr="004A3DF9">
        <w:rPr>
          <w:szCs w:val="22"/>
          <w:lang w:val="en-US"/>
        </w:rPr>
        <w:t>%</w:t>
      </w:r>
      <w:r w:rsidR="004C6623" w:rsidRPr="004A3DF9">
        <w:rPr>
          <w:rFonts w:cstheme="minorBidi"/>
          <w:szCs w:val="28"/>
          <w:cs/>
          <w:lang w:val="en-US" w:bidi="th-TH"/>
        </w:rPr>
        <w:t xml:space="preserve"> </w:t>
      </w:r>
      <w:r w:rsidRPr="004A3DF9">
        <w:rPr>
          <w:szCs w:val="22"/>
          <w:lang w:val="en-US"/>
        </w:rPr>
        <w:t xml:space="preserve">and </w:t>
      </w:r>
      <w:r w:rsidR="00743196" w:rsidRPr="004A3DF9">
        <w:rPr>
          <w:szCs w:val="22"/>
          <w:lang w:val="en-US"/>
        </w:rPr>
        <w:t>3.55</w:t>
      </w:r>
      <w:r w:rsidRPr="004A3DF9">
        <w:rPr>
          <w:szCs w:val="22"/>
          <w:lang w:val="en-US"/>
        </w:rPr>
        <w:t>%,</w:t>
      </w:r>
      <w:r w:rsidRPr="00743196">
        <w:rPr>
          <w:szCs w:val="22"/>
          <w:lang w:val="en-US"/>
        </w:rPr>
        <w:t xml:space="preserve"> </w:t>
      </w:r>
      <w:r w:rsidR="005221F1" w:rsidRPr="00743196">
        <w:rPr>
          <w:szCs w:val="22"/>
          <w:lang w:val="en-US"/>
        </w:rPr>
        <w:t>respectively</w:t>
      </w:r>
      <w:r w:rsidR="005221F1" w:rsidRPr="00395E18">
        <w:rPr>
          <w:szCs w:val="22"/>
          <w:lang w:val="en-US"/>
        </w:rPr>
        <w:t xml:space="preserve"> </w:t>
      </w:r>
      <w:r w:rsidR="005221F1" w:rsidRPr="00395E18">
        <w:rPr>
          <w:i/>
          <w:iCs/>
          <w:szCs w:val="22"/>
          <w:lang w:val="en-US"/>
        </w:rPr>
        <w:t>(</w:t>
      </w:r>
      <w:r w:rsidR="00FC34D3" w:rsidRPr="00FC34D3">
        <w:rPr>
          <w:i/>
          <w:iCs/>
          <w:szCs w:val="22"/>
          <w:lang w:val="en-US"/>
        </w:rPr>
        <w:t>31 March</w:t>
      </w:r>
      <w:r w:rsidRPr="00395E18">
        <w:rPr>
          <w:i/>
          <w:iCs/>
          <w:szCs w:val="22"/>
          <w:lang w:val="en-US"/>
        </w:rPr>
        <w:t xml:space="preserve"> </w:t>
      </w:r>
      <w:r w:rsidR="00EB3241" w:rsidRPr="00395E18">
        <w:rPr>
          <w:i/>
          <w:iCs/>
          <w:szCs w:val="22"/>
          <w:lang w:val="en-US"/>
        </w:rPr>
        <w:t>202</w:t>
      </w:r>
      <w:r w:rsidR="00EB3241">
        <w:rPr>
          <w:i/>
          <w:iCs/>
          <w:szCs w:val="22"/>
          <w:lang w:val="en-US"/>
        </w:rPr>
        <w:t>5</w:t>
      </w:r>
      <w:r w:rsidRPr="00395E18">
        <w:rPr>
          <w:i/>
          <w:iCs/>
          <w:szCs w:val="22"/>
          <w:lang w:val="en-US"/>
        </w:rPr>
        <w:t xml:space="preserve">: </w:t>
      </w:r>
      <w:r w:rsidR="00EB3241">
        <w:rPr>
          <w:i/>
          <w:iCs/>
          <w:szCs w:val="22"/>
          <w:lang w:val="en-US"/>
        </w:rPr>
        <w:t>2.29</w:t>
      </w:r>
      <w:r w:rsidR="00FC34D3" w:rsidRPr="00FC34D3">
        <w:rPr>
          <w:i/>
          <w:iCs/>
          <w:szCs w:val="22"/>
          <w:lang w:val="en-US"/>
        </w:rPr>
        <w:t xml:space="preserve">% and </w:t>
      </w:r>
      <w:r w:rsidR="00EB3241">
        <w:rPr>
          <w:i/>
          <w:iCs/>
          <w:szCs w:val="22"/>
          <w:lang w:val="en-US"/>
        </w:rPr>
        <w:t>2.51</w:t>
      </w:r>
      <w:r w:rsidR="00FC34D3" w:rsidRPr="00FC34D3">
        <w:rPr>
          <w:i/>
          <w:iCs/>
          <w:szCs w:val="22"/>
          <w:lang w:val="en-US"/>
        </w:rPr>
        <w:t>%</w:t>
      </w:r>
      <w:r w:rsidRPr="00395E18">
        <w:rPr>
          <w:i/>
          <w:iCs/>
          <w:szCs w:val="22"/>
          <w:lang w:val="en-US"/>
        </w:rPr>
        <w:t>, respectively)</w:t>
      </w:r>
      <w:r w:rsidRPr="00395E18">
        <w:rPr>
          <w:szCs w:val="22"/>
          <w:lang w:val="en-US"/>
        </w:rPr>
        <w:t>. </w:t>
      </w:r>
    </w:p>
    <w:p w14:paraId="5F48EE9B" w14:textId="77777777" w:rsidR="00B70D82" w:rsidRDefault="00B70D82" w:rsidP="00B70D82">
      <w:pPr>
        <w:ind w:left="540"/>
        <w:rPr>
          <w:rFonts w:eastAsia="Arial"/>
          <w:szCs w:val="22"/>
        </w:rPr>
      </w:pPr>
    </w:p>
    <w:p w14:paraId="3C4D9E85" w14:textId="59A91F1F" w:rsidR="00B70D82" w:rsidRDefault="00B70D82" w:rsidP="004A3DF9">
      <w:pPr>
        <w:ind w:left="540" w:right="-207"/>
        <w:jc w:val="thaiDistribute"/>
        <w:rPr>
          <w:rFonts w:eastAsia="Arial"/>
          <w:szCs w:val="22"/>
        </w:rPr>
      </w:pPr>
      <w:r w:rsidRPr="00F577C2">
        <w:rPr>
          <w:rFonts w:eastAsia="Arial"/>
          <w:szCs w:val="22"/>
        </w:rPr>
        <w:t>The Group has determined that the global minimum top-up tax which it is required to pay under Pillar Two legislation is an income tax in the scope of TAS 12. The Group has applied a temporary</w:t>
      </w:r>
      <w:r w:rsidR="00C2437D">
        <w:rPr>
          <w:rFonts w:eastAsia="Arial"/>
          <w:szCs w:val="22"/>
        </w:rPr>
        <w:t xml:space="preserve"> </w:t>
      </w:r>
      <w:r w:rsidRPr="00F577C2">
        <w:rPr>
          <w:rFonts w:eastAsia="Arial"/>
          <w:szCs w:val="22"/>
        </w:rPr>
        <w:t>mandatory relief from deferred tax accounting for the impacts for the top-up tax and accounts for it as a current tax when it is incurred</w:t>
      </w:r>
      <w:r>
        <w:rPr>
          <w:rFonts w:eastAsia="Arial"/>
          <w:szCs w:val="22"/>
        </w:rPr>
        <w:t>.</w:t>
      </w:r>
    </w:p>
    <w:p w14:paraId="08C721B9" w14:textId="77777777" w:rsidR="00B70D82" w:rsidRDefault="00B70D82" w:rsidP="00B70D82">
      <w:pPr>
        <w:rPr>
          <w:rFonts w:eastAsia="Arial"/>
          <w:szCs w:val="22"/>
        </w:rPr>
      </w:pPr>
    </w:p>
    <w:p w14:paraId="784E198E" w14:textId="5A4B8E13" w:rsidR="00C04713" w:rsidRDefault="00B70D82" w:rsidP="00B70D82">
      <w:pPr>
        <w:pStyle w:val="BodyText"/>
        <w:spacing w:after="0" w:line="240" w:lineRule="auto"/>
        <w:ind w:left="540" w:right="-207"/>
        <w:jc w:val="thaiDistribute"/>
        <w:rPr>
          <w:szCs w:val="22"/>
          <w:lang w:val="en-US"/>
        </w:rPr>
      </w:pPr>
      <w:r w:rsidRPr="00EF49AD">
        <w:rPr>
          <w:rFonts w:eastAsia="Arial"/>
          <w:szCs w:val="22"/>
        </w:rPr>
        <w:t>The Group became subject to the global minimum top-up tax under the Emergency Decree on Top-</w:t>
      </w:r>
      <w:proofErr w:type="gramStart"/>
      <w:r w:rsidRPr="00EF49AD">
        <w:rPr>
          <w:rFonts w:eastAsia="Arial"/>
          <w:szCs w:val="22"/>
        </w:rPr>
        <w:t xml:space="preserve">up </w:t>
      </w:r>
      <w:r w:rsidR="001447FD">
        <w:rPr>
          <w:rFonts w:eastAsia="Arial"/>
          <w:szCs w:val="22"/>
        </w:rPr>
        <w:t xml:space="preserve"> </w:t>
      </w:r>
      <w:r w:rsidRPr="00EF49AD">
        <w:rPr>
          <w:rFonts w:eastAsia="Arial"/>
          <w:szCs w:val="22"/>
        </w:rPr>
        <w:t>Tax</w:t>
      </w:r>
      <w:proofErr w:type="gramEnd"/>
      <w:r w:rsidRPr="00EF49AD">
        <w:rPr>
          <w:rFonts w:eastAsia="Arial"/>
          <w:szCs w:val="22"/>
        </w:rPr>
        <w:t>, which is effective from 1 January 2025 onwards.  Thai Union Group Public Company Limited (the “Parent company”) and its subsidiaries which primarily operated in Thailand have the effective tax rate below</w:t>
      </w:r>
      <w:r>
        <w:rPr>
          <w:rFonts w:eastAsia="Arial"/>
          <w:szCs w:val="22"/>
        </w:rPr>
        <w:t xml:space="preserve"> </w:t>
      </w:r>
      <w:r w:rsidRPr="00EF49AD">
        <w:rPr>
          <w:rFonts w:eastAsia="Arial"/>
          <w:szCs w:val="22"/>
        </w:rPr>
        <w:t>15 percent, hence, the Parent company is responsible for the impact assessment of these</w:t>
      </w:r>
      <w:r w:rsidR="001447FD">
        <w:rPr>
          <w:rFonts w:eastAsia="Arial"/>
          <w:szCs w:val="22"/>
        </w:rPr>
        <w:t xml:space="preserve">  </w:t>
      </w:r>
      <w:r w:rsidRPr="00EF49AD">
        <w:rPr>
          <w:rFonts w:eastAsia="Arial"/>
          <w:szCs w:val="22"/>
        </w:rPr>
        <w:t xml:space="preserve"> legislations.</w:t>
      </w:r>
      <w:r w:rsidR="001447FD">
        <w:rPr>
          <w:rFonts w:eastAsia="Arial"/>
          <w:szCs w:val="22"/>
        </w:rPr>
        <w:t xml:space="preserve"> </w:t>
      </w:r>
      <w:r w:rsidRPr="00EF49AD">
        <w:rPr>
          <w:rFonts w:eastAsia="Arial"/>
          <w:szCs w:val="22"/>
        </w:rPr>
        <w:t xml:space="preserve">The Group and the Company recognised tax expense regarding the top-up tax </w:t>
      </w:r>
      <w:r w:rsidRPr="00260F45">
        <w:rPr>
          <w:rFonts w:eastAsia="Arial"/>
          <w:szCs w:val="22"/>
        </w:rPr>
        <w:t xml:space="preserve">in the </w:t>
      </w:r>
      <w:r w:rsidRPr="005C3000">
        <w:rPr>
          <w:rFonts w:eastAsia="Arial"/>
          <w:szCs w:val="22"/>
        </w:rPr>
        <w:t xml:space="preserve">consolidated and separate statements of comprehensive income for </w:t>
      </w:r>
      <w:r w:rsidR="00DF50F8" w:rsidRPr="00DF50F8">
        <w:rPr>
          <w:rFonts w:eastAsia="Arial"/>
          <w:szCs w:val="22"/>
        </w:rPr>
        <w:t xml:space="preserve">the three-month period ended </w:t>
      </w:r>
      <w:r w:rsidR="00863D3A">
        <w:rPr>
          <w:rFonts w:eastAsia="Arial"/>
          <w:szCs w:val="22"/>
        </w:rPr>
        <w:t xml:space="preserve">                 </w:t>
      </w:r>
      <w:r w:rsidR="00DF50F8" w:rsidRPr="00DF50F8">
        <w:rPr>
          <w:rFonts w:eastAsia="Arial"/>
          <w:szCs w:val="22"/>
        </w:rPr>
        <w:t xml:space="preserve">31 March </w:t>
      </w:r>
      <w:r w:rsidR="00DF50F8">
        <w:rPr>
          <w:rFonts w:eastAsia="Arial"/>
          <w:szCs w:val="22"/>
        </w:rPr>
        <w:t xml:space="preserve">2026 </w:t>
      </w:r>
      <w:r w:rsidRPr="005C3000">
        <w:rPr>
          <w:rFonts w:eastAsia="Arial"/>
          <w:szCs w:val="22"/>
        </w:rPr>
        <w:t xml:space="preserve">of Baht </w:t>
      </w:r>
      <w:r w:rsidR="00A47A47">
        <w:rPr>
          <w:rFonts w:eastAsia="Arial"/>
          <w:szCs w:val="22"/>
        </w:rPr>
        <w:t>17.4</w:t>
      </w:r>
      <w:r w:rsidRPr="005C3000">
        <w:rPr>
          <w:rFonts w:eastAsia="Arial"/>
          <w:szCs w:val="22"/>
        </w:rPr>
        <w:t xml:space="preserve"> million </w:t>
      </w:r>
      <w:r w:rsidRPr="00F630AC">
        <w:rPr>
          <w:rFonts w:eastAsia="Arial"/>
          <w:i/>
          <w:iCs/>
          <w:szCs w:val="22"/>
        </w:rPr>
        <w:t>(</w:t>
      </w:r>
      <w:r w:rsidR="00A47A47">
        <w:rPr>
          <w:rFonts w:eastAsia="Arial"/>
          <w:i/>
          <w:iCs/>
          <w:szCs w:val="22"/>
        </w:rPr>
        <w:t>31 March 202</w:t>
      </w:r>
      <w:r w:rsidR="00DF50F8">
        <w:rPr>
          <w:rFonts w:eastAsia="Arial"/>
          <w:i/>
          <w:iCs/>
          <w:szCs w:val="22"/>
        </w:rPr>
        <w:t>5</w:t>
      </w:r>
      <w:r w:rsidRPr="00F630AC">
        <w:rPr>
          <w:rFonts w:eastAsia="Arial"/>
          <w:i/>
          <w:iCs/>
          <w:szCs w:val="22"/>
        </w:rPr>
        <w:t>: nil)</w:t>
      </w:r>
      <w:r w:rsidRPr="00260F45">
        <w:rPr>
          <w:rFonts w:eastAsia="Arial"/>
          <w:szCs w:val="22"/>
        </w:rPr>
        <w:t>.</w:t>
      </w:r>
    </w:p>
    <w:p w14:paraId="2ADE828D" w14:textId="314499EB" w:rsidR="006B6A47" w:rsidRPr="001225EB" w:rsidRDefault="00395E18" w:rsidP="00FD0BD0">
      <w:pPr>
        <w:pStyle w:val="Heading1"/>
        <w:rPr>
          <w:lang w:val="en-US"/>
        </w:rPr>
      </w:pPr>
      <w:r>
        <w:lastRenderedPageBreak/>
        <w:t>Basic e</w:t>
      </w:r>
      <w:r w:rsidR="006B6A47" w:rsidRPr="001225EB">
        <w:t xml:space="preserve">arnings per share </w:t>
      </w:r>
    </w:p>
    <w:p w14:paraId="35431598" w14:textId="77777777" w:rsidR="006B6A47" w:rsidRPr="005F650C" w:rsidRDefault="006B6A47" w:rsidP="006B6A47">
      <w:pPr>
        <w:spacing w:line="240" w:lineRule="atLeast"/>
        <w:ind w:left="540"/>
        <w:rPr>
          <w:szCs w:val="22"/>
        </w:rPr>
      </w:pPr>
    </w:p>
    <w:p w14:paraId="74EE2FBF" w14:textId="55E1490A" w:rsidR="006B6A47" w:rsidRPr="00395E18" w:rsidRDefault="004200F4" w:rsidP="00395E18">
      <w:pPr>
        <w:spacing w:line="240" w:lineRule="auto"/>
        <w:ind w:left="547"/>
        <w:jc w:val="thaiDistribute"/>
        <w:rPr>
          <w:bCs/>
          <w:szCs w:val="22"/>
          <w:lang w:bidi="th-TH"/>
        </w:rPr>
      </w:pPr>
      <w:r w:rsidRPr="00395E18">
        <w:rPr>
          <w:bCs/>
          <w:szCs w:val="22"/>
          <w:lang w:bidi="th-TH"/>
        </w:rPr>
        <w:t>Basic earnings per share is calculated by dividing profit for the period attributable to owners of the parent (excluded other comprehensive income) by the weighted average number of ordinary shares in issue during the period.</w:t>
      </w:r>
    </w:p>
    <w:p w14:paraId="6E1D57F5" w14:textId="77777777" w:rsidR="004200F4" w:rsidRPr="005F650C" w:rsidRDefault="004200F4" w:rsidP="006B6A47">
      <w:pPr>
        <w:spacing w:line="240" w:lineRule="auto"/>
        <w:ind w:left="547"/>
        <w:rPr>
          <w:bCs/>
          <w:szCs w:val="22"/>
          <w:lang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320"/>
        <w:gridCol w:w="1260"/>
        <w:gridCol w:w="180"/>
        <w:gridCol w:w="1079"/>
        <w:gridCol w:w="181"/>
        <w:gridCol w:w="1080"/>
        <w:gridCol w:w="180"/>
        <w:gridCol w:w="1260"/>
      </w:tblGrid>
      <w:tr w:rsidR="006B6A47" w:rsidRPr="00395E18" w14:paraId="28E9488C" w14:textId="77777777" w:rsidTr="005C10BB">
        <w:trPr>
          <w:cantSplit/>
          <w:trHeight w:val="144"/>
          <w:tblHeader/>
        </w:trPr>
        <w:tc>
          <w:tcPr>
            <w:tcW w:w="4320" w:type="dxa"/>
            <w:vAlign w:val="bottom"/>
          </w:tcPr>
          <w:p w14:paraId="70AAB9C8" w14:textId="0A1C387C" w:rsidR="006B6A47" w:rsidRPr="00395E18" w:rsidRDefault="006B6A47">
            <w:pPr>
              <w:spacing w:line="240" w:lineRule="auto"/>
              <w:ind w:left="195" w:right="-80" w:hanging="195"/>
              <w:rPr>
                <w:b/>
                <w:bCs/>
                <w:i/>
                <w:iCs/>
                <w:szCs w:val="22"/>
              </w:rPr>
            </w:pPr>
          </w:p>
        </w:tc>
        <w:tc>
          <w:tcPr>
            <w:tcW w:w="2519" w:type="dxa"/>
            <w:gridSpan w:val="3"/>
          </w:tcPr>
          <w:p w14:paraId="60A6102F" w14:textId="77777777" w:rsidR="006B6A47" w:rsidRPr="00395E18" w:rsidRDefault="006B6A47">
            <w:pPr>
              <w:pStyle w:val="acctmergecolhdg"/>
              <w:spacing w:line="240" w:lineRule="auto"/>
              <w:rPr>
                <w:szCs w:val="22"/>
              </w:rPr>
            </w:pPr>
            <w:r w:rsidRPr="00395E18">
              <w:rPr>
                <w:szCs w:val="22"/>
              </w:rPr>
              <w:t xml:space="preserve">Consolidated </w:t>
            </w:r>
          </w:p>
          <w:p w14:paraId="5DC7D5E1" w14:textId="7D62B252" w:rsidR="006B6A47" w:rsidRPr="00395E18" w:rsidRDefault="006B6A47">
            <w:pPr>
              <w:pStyle w:val="acctmergecolhdg"/>
              <w:spacing w:line="240" w:lineRule="auto"/>
              <w:rPr>
                <w:szCs w:val="22"/>
              </w:rPr>
            </w:pPr>
            <w:r w:rsidRPr="00395E18">
              <w:rPr>
                <w:szCs w:val="22"/>
              </w:rPr>
              <w:t>financial statement</w:t>
            </w:r>
            <w:r w:rsidR="00852200" w:rsidRPr="00395E18">
              <w:rPr>
                <w:szCs w:val="22"/>
              </w:rPr>
              <w:t>s</w:t>
            </w:r>
          </w:p>
        </w:tc>
        <w:tc>
          <w:tcPr>
            <w:tcW w:w="181" w:type="dxa"/>
          </w:tcPr>
          <w:p w14:paraId="56650DC6" w14:textId="77777777" w:rsidR="006B6A47" w:rsidRPr="00395E18" w:rsidRDefault="006B6A47">
            <w:pPr>
              <w:pStyle w:val="acctmergecolhdg"/>
              <w:spacing w:line="240" w:lineRule="auto"/>
              <w:rPr>
                <w:szCs w:val="22"/>
              </w:rPr>
            </w:pPr>
          </w:p>
          <w:p w14:paraId="7DCE5A7D" w14:textId="77777777" w:rsidR="006B6A47" w:rsidRPr="00395E18" w:rsidRDefault="006B6A47">
            <w:pPr>
              <w:pStyle w:val="acctmergecolhdg"/>
              <w:spacing w:line="240" w:lineRule="auto"/>
              <w:rPr>
                <w:szCs w:val="22"/>
              </w:rPr>
            </w:pPr>
          </w:p>
        </w:tc>
        <w:tc>
          <w:tcPr>
            <w:tcW w:w="2520" w:type="dxa"/>
            <w:gridSpan w:val="3"/>
          </w:tcPr>
          <w:p w14:paraId="70726D63" w14:textId="77777777" w:rsidR="006B6A47" w:rsidRPr="00395E18" w:rsidRDefault="006B6A47">
            <w:pPr>
              <w:pStyle w:val="acctmergecolhdg"/>
              <w:spacing w:line="240" w:lineRule="auto"/>
              <w:rPr>
                <w:szCs w:val="22"/>
              </w:rPr>
            </w:pPr>
            <w:r w:rsidRPr="00395E18">
              <w:rPr>
                <w:szCs w:val="22"/>
              </w:rPr>
              <w:t xml:space="preserve">Separate </w:t>
            </w:r>
          </w:p>
          <w:p w14:paraId="70DB5218" w14:textId="611A671B" w:rsidR="006B6A47" w:rsidRPr="00395E18" w:rsidRDefault="006B6A47">
            <w:pPr>
              <w:pStyle w:val="acctmergecolhdg"/>
              <w:spacing w:line="240" w:lineRule="auto"/>
              <w:rPr>
                <w:szCs w:val="22"/>
              </w:rPr>
            </w:pPr>
            <w:r w:rsidRPr="00395E18">
              <w:rPr>
                <w:szCs w:val="22"/>
              </w:rPr>
              <w:t>financial statements</w:t>
            </w:r>
          </w:p>
        </w:tc>
      </w:tr>
      <w:tr w:rsidR="00A16710" w:rsidRPr="00395E18" w14:paraId="0217805E" w14:textId="77777777" w:rsidTr="005C10BB">
        <w:trPr>
          <w:cantSplit/>
          <w:trHeight w:val="144"/>
          <w:tblHeader/>
        </w:trPr>
        <w:tc>
          <w:tcPr>
            <w:tcW w:w="4320" w:type="dxa"/>
          </w:tcPr>
          <w:p w14:paraId="1890F702" w14:textId="278E015F" w:rsidR="00A16710" w:rsidRPr="004701DD" w:rsidRDefault="00A16710" w:rsidP="00A16710">
            <w:pPr>
              <w:pStyle w:val="acctfourfigures"/>
              <w:spacing w:line="240" w:lineRule="auto"/>
              <w:ind w:right="-80"/>
              <w:rPr>
                <w:b/>
                <w:bCs/>
                <w:i/>
                <w:iCs/>
                <w:spacing w:val="-4"/>
                <w:szCs w:val="22"/>
              </w:rPr>
            </w:pPr>
            <w:r w:rsidRPr="00395E18">
              <w:rPr>
                <w:b/>
                <w:bCs/>
                <w:i/>
                <w:iCs/>
                <w:szCs w:val="22"/>
              </w:rPr>
              <w:t>For the three-month period ended 31 March</w:t>
            </w:r>
          </w:p>
        </w:tc>
        <w:tc>
          <w:tcPr>
            <w:tcW w:w="1260" w:type="dxa"/>
          </w:tcPr>
          <w:p w14:paraId="0C60BA88" w14:textId="3A9AEB52" w:rsidR="00A16710" w:rsidRPr="00395E18" w:rsidRDefault="00A16710" w:rsidP="00A16710">
            <w:pPr>
              <w:pStyle w:val="acctmergecolhdg"/>
              <w:spacing w:line="240" w:lineRule="auto"/>
              <w:rPr>
                <w:b w:val="0"/>
                <w:bCs/>
                <w:szCs w:val="22"/>
              </w:rPr>
            </w:pPr>
            <w:r w:rsidRPr="00395E18">
              <w:rPr>
                <w:b w:val="0"/>
                <w:bCs/>
                <w:szCs w:val="22"/>
              </w:rPr>
              <w:t>202</w:t>
            </w:r>
            <w:r w:rsidR="00B10601">
              <w:rPr>
                <w:b w:val="0"/>
                <w:bCs/>
                <w:szCs w:val="22"/>
              </w:rPr>
              <w:t>6</w:t>
            </w:r>
          </w:p>
        </w:tc>
        <w:tc>
          <w:tcPr>
            <w:tcW w:w="180" w:type="dxa"/>
          </w:tcPr>
          <w:p w14:paraId="75E0ACB9" w14:textId="77777777" w:rsidR="00A16710" w:rsidRPr="00395E18" w:rsidRDefault="00A16710" w:rsidP="00A16710">
            <w:pPr>
              <w:pStyle w:val="acctmergecolhdg"/>
              <w:spacing w:line="240" w:lineRule="auto"/>
              <w:rPr>
                <w:b w:val="0"/>
                <w:bCs/>
                <w:szCs w:val="22"/>
              </w:rPr>
            </w:pPr>
          </w:p>
        </w:tc>
        <w:tc>
          <w:tcPr>
            <w:tcW w:w="1079" w:type="dxa"/>
          </w:tcPr>
          <w:p w14:paraId="474F33B0" w14:textId="64426DF2" w:rsidR="00A16710" w:rsidRPr="00395E18" w:rsidRDefault="00A16710" w:rsidP="00A16710">
            <w:pPr>
              <w:pStyle w:val="acctmergecolhdg"/>
              <w:spacing w:line="240" w:lineRule="auto"/>
              <w:rPr>
                <w:b w:val="0"/>
                <w:bCs/>
                <w:szCs w:val="22"/>
              </w:rPr>
            </w:pPr>
            <w:r w:rsidRPr="00395E18">
              <w:rPr>
                <w:b w:val="0"/>
                <w:bCs/>
                <w:szCs w:val="22"/>
              </w:rPr>
              <w:t>202</w:t>
            </w:r>
            <w:r w:rsidR="00B10601">
              <w:rPr>
                <w:b w:val="0"/>
                <w:bCs/>
                <w:szCs w:val="22"/>
              </w:rPr>
              <w:t>5</w:t>
            </w:r>
          </w:p>
        </w:tc>
        <w:tc>
          <w:tcPr>
            <w:tcW w:w="181" w:type="dxa"/>
          </w:tcPr>
          <w:p w14:paraId="447EB1CA" w14:textId="77777777" w:rsidR="00A16710" w:rsidRPr="00395E18" w:rsidRDefault="00A16710" w:rsidP="00A16710">
            <w:pPr>
              <w:pStyle w:val="acctmergecolhdg"/>
              <w:spacing w:line="240" w:lineRule="auto"/>
              <w:rPr>
                <w:b w:val="0"/>
                <w:bCs/>
                <w:szCs w:val="22"/>
              </w:rPr>
            </w:pPr>
          </w:p>
        </w:tc>
        <w:tc>
          <w:tcPr>
            <w:tcW w:w="1080" w:type="dxa"/>
          </w:tcPr>
          <w:p w14:paraId="4B777DD4" w14:textId="6380CFDA" w:rsidR="00A16710" w:rsidRPr="00395E18" w:rsidRDefault="00A16710" w:rsidP="00A16710">
            <w:pPr>
              <w:pStyle w:val="acctmergecolhdg"/>
              <w:spacing w:line="240" w:lineRule="auto"/>
              <w:rPr>
                <w:b w:val="0"/>
                <w:bCs/>
                <w:szCs w:val="22"/>
              </w:rPr>
            </w:pPr>
            <w:r w:rsidRPr="00395E18">
              <w:rPr>
                <w:b w:val="0"/>
                <w:bCs/>
                <w:szCs w:val="22"/>
              </w:rPr>
              <w:t>202</w:t>
            </w:r>
            <w:r w:rsidR="00B10601">
              <w:rPr>
                <w:b w:val="0"/>
                <w:bCs/>
                <w:szCs w:val="22"/>
              </w:rPr>
              <w:t>6</w:t>
            </w:r>
          </w:p>
        </w:tc>
        <w:tc>
          <w:tcPr>
            <w:tcW w:w="180" w:type="dxa"/>
          </w:tcPr>
          <w:p w14:paraId="422319FD" w14:textId="77777777" w:rsidR="00A16710" w:rsidRPr="00395E18" w:rsidRDefault="00A16710" w:rsidP="00A16710">
            <w:pPr>
              <w:pStyle w:val="acctmergecolhdg"/>
              <w:spacing w:line="240" w:lineRule="auto"/>
              <w:rPr>
                <w:b w:val="0"/>
                <w:bCs/>
                <w:szCs w:val="22"/>
              </w:rPr>
            </w:pPr>
          </w:p>
        </w:tc>
        <w:tc>
          <w:tcPr>
            <w:tcW w:w="1260" w:type="dxa"/>
          </w:tcPr>
          <w:p w14:paraId="57A8CEEF" w14:textId="5FB2D076" w:rsidR="00A16710" w:rsidRPr="00395E18" w:rsidRDefault="00A16710" w:rsidP="00A16710">
            <w:pPr>
              <w:pStyle w:val="acctmergecolhdg"/>
              <w:spacing w:line="240" w:lineRule="auto"/>
              <w:rPr>
                <w:b w:val="0"/>
                <w:bCs/>
                <w:szCs w:val="22"/>
              </w:rPr>
            </w:pPr>
            <w:r w:rsidRPr="00395E18">
              <w:rPr>
                <w:b w:val="0"/>
                <w:bCs/>
                <w:szCs w:val="22"/>
              </w:rPr>
              <w:t>202</w:t>
            </w:r>
            <w:r w:rsidR="00B10601">
              <w:rPr>
                <w:b w:val="0"/>
                <w:bCs/>
                <w:szCs w:val="22"/>
              </w:rPr>
              <w:t>5</w:t>
            </w:r>
          </w:p>
        </w:tc>
      </w:tr>
      <w:tr w:rsidR="00A16710" w:rsidRPr="00395E18" w14:paraId="3414651D" w14:textId="77777777" w:rsidTr="005C10BB">
        <w:trPr>
          <w:cantSplit/>
          <w:trHeight w:val="144"/>
          <w:tblHeader/>
        </w:trPr>
        <w:tc>
          <w:tcPr>
            <w:tcW w:w="4320" w:type="dxa"/>
          </w:tcPr>
          <w:p w14:paraId="5AA44BF2" w14:textId="77777777" w:rsidR="00A16710" w:rsidRPr="00395E18" w:rsidRDefault="00A16710" w:rsidP="00A16710">
            <w:pPr>
              <w:spacing w:line="240" w:lineRule="auto"/>
              <w:ind w:left="195" w:right="-80" w:hanging="195"/>
              <w:rPr>
                <w:b/>
                <w:bCs/>
                <w:i/>
                <w:iCs/>
                <w:szCs w:val="22"/>
              </w:rPr>
            </w:pPr>
          </w:p>
        </w:tc>
        <w:tc>
          <w:tcPr>
            <w:tcW w:w="5220" w:type="dxa"/>
            <w:gridSpan w:val="7"/>
          </w:tcPr>
          <w:p w14:paraId="6C026CCA" w14:textId="134F1E6C" w:rsidR="00A16710" w:rsidRPr="00395E18" w:rsidRDefault="00A16710" w:rsidP="00A16710">
            <w:pPr>
              <w:pStyle w:val="acctfourfigures"/>
              <w:spacing w:line="240" w:lineRule="auto"/>
              <w:jc w:val="center"/>
              <w:rPr>
                <w:i/>
                <w:iCs/>
                <w:szCs w:val="22"/>
              </w:rPr>
            </w:pPr>
          </w:p>
        </w:tc>
      </w:tr>
      <w:tr w:rsidR="00B10601" w:rsidRPr="00395E18" w14:paraId="708C4902" w14:textId="77777777" w:rsidTr="005C10BB">
        <w:trPr>
          <w:cantSplit/>
          <w:trHeight w:val="144"/>
        </w:trPr>
        <w:tc>
          <w:tcPr>
            <w:tcW w:w="4320" w:type="dxa"/>
          </w:tcPr>
          <w:p w14:paraId="47903452" w14:textId="77777777" w:rsidR="00B10601" w:rsidRPr="00F93A97" w:rsidRDefault="00B10601" w:rsidP="00B10601">
            <w:pPr>
              <w:spacing w:line="240" w:lineRule="auto"/>
              <w:ind w:left="195" w:right="-80" w:hanging="195"/>
              <w:rPr>
                <w:b/>
                <w:bCs/>
                <w:szCs w:val="22"/>
              </w:rPr>
            </w:pPr>
            <w:r w:rsidRPr="00F93A97">
              <w:rPr>
                <w:b/>
                <w:bCs/>
                <w:szCs w:val="22"/>
              </w:rPr>
              <w:t xml:space="preserve">Net profit attributable to the owners of </w:t>
            </w:r>
          </w:p>
          <w:p w14:paraId="4EC18180" w14:textId="5C853DFA" w:rsidR="00B10601" w:rsidRPr="00395E18" w:rsidRDefault="00B10601" w:rsidP="00B10601">
            <w:pPr>
              <w:spacing w:line="240" w:lineRule="auto"/>
              <w:ind w:left="195" w:right="-80" w:hanging="195"/>
              <w:rPr>
                <w:i/>
                <w:iCs/>
                <w:szCs w:val="22"/>
              </w:rPr>
            </w:pPr>
            <w:r w:rsidRPr="00F93A97">
              <w:rPr>
                <w:b/>
                <w:bCs/>
                <w:szCs w:val="22"/>
              </w:rPr>
              <w:t xml:space="preserve">   the parent</w:t>
            </w:r>
            <w:r w:rsidRPr="00395E18">
              <w:rPr>
                <w:i/>
                <w:iCs/>
                <w:szCs w:val="22"/>
              </w:rPr>
              <w:t xml:space="preserve"> (in thousand Baht) </w:t>
            </w:r>
          </w:p>
        </w:tc>
        <w:tc>
          <w:tcPr>
            <w:tcW w:w="1260" w:type="dxa"/>
            <w:vAlign w:val="center"/>
          </w:tcPr>
          <w:p w14:paraId="17791D17" w14:textId="77777777" w:rsidR="00743196" w:rsidRDefault="00743196" w:rsidP="00743196">
            <w:pPr>
              <w:pStyle w:val="acctfourfigures"/>
              <w:tabs>
                <w:tab w:val="clear" w:pos="765"/>
                <w:tab w:val="decimal" w:pos="731"/>
              </w:tabs>
              <w:spacing w:line="240" w:lineRule="auto"/>
              <w:ind w:right="11"/>
              <w:jc w:val="right"/>
              <w:rPr>
                <w:szCs w:val="22"/>
              </w:rPr>
            </w:pPr>
          </w:p>
          <w:p w14:paraId="7091F479" w14:textId="52CD5F32" w:rsidR="00B10601" w:rsidRPr="004A3DF9" w:rsidRDefault="00743196" w:rsidP="00743196">
            <w:pPr>
              <w:pStyle w:val="acctfourfigures"/>
              <w:tabs>
                <w:tab w:val="clear" w:pos="765"/>
                <w:tab w:val="decimal" w:pos="731"/>
              </w:tabs>
              <w:spacing w:line="240" w:lineRule="auto"/>
              <w:ind w:right="11"/>
              <w:jc w:val="right"/>
              <w:rPr>
                <w:rFonts w:cstheme="minorBidi"/>
                <w:szCs w:val="28"/>
                <w:lang w:val="en-US" w:bidi="th-TH"/>
              </w:rPr>
            </w:pPr>
            <w:r>
              <w:rPr>
                <w:szCs w:val="22"/>
              </w:rPr>
              <w:t>871,273</w:t>
            </w:r>
          </w:p>
        </w:tc>
        <w:tc>
          <w:tcPr>
            <w:tcW w:w="180" w:type="dxa"/>
            <w:vAlign w:val="center"/>
          </w:tcPr>
          <w:p w14:paraId="2A5CB228" w14:textId="77777777" w:rsidR="00B10601" w:rsidRPr="00395E18" w:rsidRDefault="00B10601" w:rsidP="00B10601">
            <w:pPr>
              <w:pStyle w:val="acctfourfigures"/>
              <w:spacing w:line="240" w:lineRule="auto"/>
              <w:jc w:val="right"/>
              <w:rPr>
                <w:szCs w:val="22"/>
              </w:rPr>
            </w:pPr>
          </w:p>
        </w:tc>
        <w:tc>
          <w:tcPr>
            <w:tcW w:w="1079" w:type="dxa"/>
            <w:vAlign w:val="center"/>
          </w:tcPr>
          <w:p w14:paraId="60D14D5D" w14:textId="77777777" w:rsidR="00B10601" w:rsidRDefault="00B10601" w:rsidP="00B10601">
            <w:pPr>
              <w:pStyle w:val="acctfourfigures"/>
              <w:tabs>
                <w:tab w:val="clear" w:pos="765"/>
                <w:tab w:val="decimal" w:pos="731"/>
              </w:tabs>
              <w:spacing w:line="240" w:lineRule="auto"/>
              <w:ind w:right="11"/>
              <w:jc w:val="right"/>
              <w:rPr>
                <w:szCs w:val="22"/>
              </w:rPr>
            </w:pPr>
          </w:p>
          <w:p w14:paraId="412B6719" w14:textId="230AFDE1" w:rsidR="00B10601" w:rsidRPr="000D37E4" w:rsidRDefault="00B10601" w:rsidP="00B10601">
            <w:pPr>
              <w:pStyle w:val="acctfourfigures"/>
              <w:tabs>
                <w:tab w:val="clear" w:pos="765"/>
                <w:tab w:val="decimal" w:pos="731"/>
              </w:tabs>
              <w:spacing w:line="240" w:lineRule="auto"/>
              <w:ind w:right="11"/>
              <w:jc w:val="right"/>
              <w:rPr>
                <w:rFonts w:cs="Angsana New"/>
                <w:szCs w:val="28"/>
                <w:lang w:val="en-US" w:bidi="th-TH"/>
              </w:rPr>
            </w:pPr>
            <w:r w:rsidRPr="00FE3C8A">
              <w:rPr>
                <w:szCs w:val="22"/>
              </w:rPr>
              <w:t>676,870</w:t>
            </w:r>
          </w:p>
        </w:tc>
        <w:tc>
          <w:tcPr>
            <w:tcW w:w="181" w:type="dxa"/>
            <w:vAlign w:val="bottom"/>
          </w:tcPr>
          <w:p w14:paraId="391EF742" w14:textId="77777777" w:rsidR="00B10601" w:rsidRPr="00395E18" w:rsidRDefault="00B10601" w:rsidP="00B10601">
            <w:pPr>
              <w:pStyle w:val="acctfourfigures"/>
              <w:spacing w:line="240" w:lineRule="auto"/>
              <w:jc w:val="right"/>
              <w:rPr>
                <w:szCs w:val="22"/>
              </w:rPr>
            </w:pPr>
          </w:p>
        </w:tc>
        <w:tc>
          <w:tcPr>
            <w:tcW w:w="1080" w:type="dxa"/>
            <w:vAlign w:val="bottom"/>
          </w:tcPr>
          <w:p w14:paraId="74007C42" w14:textId="52348823" w:rsidR="00B10601" w:rsidRPr="00395E18" w:rsidRDefault="00743196" w:rsidP="00B10601">
            <w:pPr>
              <w:pStyle w:val="acctfourfigures"/>
              <w:tabs>
                <w:tab w:val="clear" w:pos="765"/>
                <w:tab w:val="decimal" w:pos="731"/>
              </w:tabs>
              <w:spacing w:line="240" w:lineRule="auto"/>
              <w:ind w:right="11"/>
              <w:jc w:val="right"/>
              <w:rPr>
                <w:szCs w:val="22"/>
              </w:rPr>
            </w:pPr>
            <w:r>
              <w:rPr>
                <w:szCs w:val="22"/>
              </w:rPr>
              <w:t>765,681</w:t>
            </w:r>
          </w:p>
        </w:tc>
        <w:tc>
          <w:tcPr>
            <w:tcW w:w="180" w:type="dxa"/>
            <w:vAlign w:val="bottom"/>
          </w:tcPr>
          <w:p w14:paraId="51ABF5A6" w14:textId="77777777" w:rsidR="00B10601" w:rsidRPr="00395E18" w:rsidRDefault="00B10601" w:rsidP="00B10601">
            <w:pPr>
              <w:pStyle w:val="acctfourfigures"/>
              <w:spacing w:line="240" w:lineRule="auto"/>
              <w:jc w:val="right"/>
              <w:rPr>
                <w:szCs w:val="22"/>
              </w:rPr>
            </w:pPr>
          </w:p>
        </w:tc>
        <w:tc>
          <w:tcPr>
            <w:tcW w:w="1260" w:type="dxa"/>
            <w:vAlign w:val="bottom"/>
          </w:tcPr>
          <w:p w14:paraId="4CFBBCF1" w14:textId="3EE8037A" w:rsidR="00B10601" w:rsidRPr="00395E18" w:rsidRDefault="00B10601" w:rsidP="00B10601">
            <w:pPr>
              <w:pStyle w:val="acctfourfigures"/>
              <w:tabs>
                <w:tab w:val="clear" w:pos="765"/>
                <w:tab w:val="decimal" w:pos="731"/>
              </w:tabs>
              <w:spacing w:line="240" w:lineRule="auto"/>
              <w:ind w:right="11"/>
              <w:jc w:val="right"/>
              <w:rPr>
                <w:szCs w:val="22"/>
              </w:rPr>
            </w:pPr>
            <w:r w:rsidRPr="004956E8">
              <w:rPr>
                <w:szCs w:val="22"/>
              </w:rPr>
              <w:t>687,813</w:t>
            </w:r>
          </w:p>
        </w:tc>
      </w:tr>
      <w:tr w:rsidR="00B10601" w:rsidRPr="00395E18" w14:paraId="07097CEE" w14:textId="77777777" w:rsidTr="005C10BB">
        <w:trPr>
          <w:cantSplit/>
          <w:trHeight w:val="144"/>
        </w:trPr>
        <w:tc>
          <w:tcPr>
            <w:tcW w:w="4320" w:type="dxa"/>
          </w:tcPr>
          <w:p w14:paraId="4A6C42FD" w14:textId="77777777" w:rsidR="00B10601" w:rsidRPr="00395E18" w:rsidRDefault="00B10601" w:rsidP="00B10601">
            <w:pPr>
              <w:spacing w:line="240" w:lineRule="auto"/>
              <w:ind w:left="195" w:right="-80" w:hanging="195"/>
              <w:rPr>
                <w:szCs w:val="22"/>
              </w:rPr>
            </w:pPr>
          </w:p>
        </w:tc>
        <w:tc>
          <w:tcPr>
            <w:tcW w:w="1260" w:type="dxa"/>
            <w:tcBorders>
              <w:top w:val="double" w:sz="4" w:space="0" w:color="auto"/>
            </w:tcBorders>
            <w:vAlign w:val="center"/>
          </w:tcPr>
          <w:p w14:paraId="3652C4CB" w14:textId="77777777" w:rsidR="00B10601" w:rsidRPr="00395E18" w:rsidRDefault="00B10601" w:rsidP="00B10601">
            <w:pPr>
              <w:pStyle w:val="acctfourfigures"/>
              <w:tabs>
                <w:tab w:val="clear" w:pos="765"/>
                <w:tab w:val="decimal" w:pos="731"/>
              </w:tabs>
              <w:spacing w:line="240" w:lineRule="auto"/>
              <w:ind w:right="11"/>
              <w:jc w:val="right"/>
              <w:rPr>
                <w:szCs w:val="22"/>
              </w:rPr>
            </w:pPr>
          </w:p>
        </w:tc>
        <w:tc>
          <w:tcPr>
            <w:tcW w:w="180" w:type="dxa"/>
            <w:vAlign w:val="center"/>
          </w:tcPr>
          <w:p w14:paraId="20547444" w14:textId="77777777" w:rsidR="00B10601" w:rsidRPr="00395E18" w:rsidRDefault="00B10601" w:rsidP="00B10601">
            <w:pPr>
              <w:pStyle w:val="acctfourfigures"/>
              <w:spacing w:line="240" w:lineRule="auto"/>
              <w:jc w:val="right"/>
              <w:rPr>
                <w:szCs w:val="22"/>
              </w:rPr>
            </w:pPr>
          </w:p>
        </w:tc>
        <w:tc>
          <w:tcPr>
            <w:tcW w:w="1079" w:type="dxa"/>
            <w:tcBorders>
              <w:top w:val="double" w:sz="4" w:space="0" w:color="auto"/>
            </w:tcBorders>
            <w:vAlign w:val="center"/>
          </w:tcPr>
          <w:p w14:paraId="62FD2A58" w14:textId="77777777" w:rsidR="00B10601" w:rsidRPr="00395E18" w:rsidRDefault="00B10601" w:rsidP="00B10601">
            <w:pPr>
              <w:pStyle w:val="acctfourfigures"/>
              <w:tabs>
                <w:tab w:val="clear" w:pos="765"/>
                <w:tab w:val="decimal" w:pos="731"/>
              </w:tabs>
              <w:spacing w:line="240" w:lineRule="auto"/>
              <w:ind w:right="11"/>
              <w:jc w:val="right"/>
              <w:rPr>
                <w:szCs w:val="22"/>
              </w:rPr>
            </w:pPr>
          </w:p>
        </w:tc>
        <w:tc>
          <w:tcPr>
            <w:tcW w:w="181" w:type="dxa"/>
            <w:vAlign w:val="center"/>
          </w:tcPr>
          <w:p w14:paraId="254E636A" w14:textId="77777777" w:rsidR="00B10601" w:rsidRPr="00395E18" w:rsidRDefault="00B10601" w:rsidP="00B10601">
            <w:pPr>
              <w:pStyle w:val="acctfourfigures"/>
              <w:spacing w:line="240" w:lineRule="auto"/>
              <w:jc w:val="right"/>
              <w:rPr>
                <w:szCs w:val="22"/>
              </w:rPr>
            </w:pPr>
          </w:p>
        </w:tc>
        <w:tc>
          <w:tcPr>
            <w:tcW w:w="1080" w:type="dxa"/>
            <w:tcBorders>
              <w:top w:val="double" w:sz="4" w:space="0" w:color="auto"/>
            </w:tcBorders>
            <w:vAlign w:val="center"/>
          </w:tcPr>
          <w:p w14:paraId="4B488D22" w14:textId="77777777" w:rsidR="00B10601" w:rsidRPr="00395E18" w:rsidRDefault="00B10601" w:rsidP="00B10601">
            <w:pPr>
              <w:pStyle w:val="acctfourfigures"/>
              <w:tabs>
                <w:tab w:val="clear" w:pos="765"/>
                <w:tab w:val="decimal" w:pos="731"/>
              </w:tabs>
              <w:spacing w:line="240" w:lineRule="auto"/>
              <w:ind w:right="11"/>
              <w:jc w:val="right"/>
              <w:rPr>
                <w:szCs w:val="22"/>
              </w:rPr>
            </w:pPr>
          </w:p>
        </w:tc>
        <w:tc>
          <w:tcPr>
            <w:tcW w:w="180" w:type="dxa"/>
            <w:vAlign w:val="center"/>
          </w:tcPr>
          <w:p w14:paraId="395B30F6" w14:textId="77777777" w:rsidR="00B10601" w:rsidRPr="00395E18" w:rsidRDefault="00B10601" w:rsidP="00B10601">
            <w:pPr>
              <w:pStyle w:val="acctfourfigures"/>
              <w:spacing w:line="240" w:lineRule="auto"/>
              <w:jc w:val="right"/>
              <w:rPr>
                <w:szCs w:val="22"/>
              </w:rPr>
            </w:pPr>
          </w:p>
        </w:tc>
        <w:tc>
          <w:tcPr>
            <w:tcW w:w="1260" w:type="dxa"/>
            <w:tcBorders>
              <w:top w:val="double" w:sz="4" w:space="0" w:color="auto"/>
            </w:tcBorders>
            <w:vAlign w:val="center"/>
          </w:tcPr>
          <w:p w14:paraId="7A721E83" w14:textId="77777777" w:rsidR="00B10601" w:rsidRPr="00395E18" w:rsidRDefault="00B10601" w:rsidP="00B10601">
            <w:pPr>
              <w:pStyle w:val="acctfourfigures"/>
              <w:tabs>
                <w:tab w:val="clear" w:pos="765"/>
                <w:tab w:val="decimal" w:pos="731"/>
              </w:tabs>
              <w:spacing w:line="240" w:lineRule="auto"/>
              <w:ind w:right="11"/>
              <w:jc w:val="right"/>
              <w:rPr>
                <w:szCs w:val="22"/>
              </w:rPr>
            </w:pPr>
          </w:p>
        </w:tc>
      </w:tr>
      <w:tr w:rsidR="00B10601" w:rsidRPr="00395E18" w14:paraId="6907DCA0" w14:textId="77777777" w:rsidTr="005C10BB">
        <w:trPr>
          <w:cantSplit/>
          <w:trHeight w:val="144"/>
        </w:trPr>
        <w:tc>
          <w:tcPr>
            <w:tcW w:w="4320" w:type="dxa"/>
            <w:vAlign w:val="bottom"/>
          </w:tcPr>
          <w:p w14:paraId="3A62CC40" w14:textId="53A37E58" w:rsidR="00B10601" w:rsidRPr="00395E18" w:rsidRDefault="00B10601" w:rsidP="00B10601">
            <w:pPr>
              <w:spacing w:line="240" w:lineRule="auto"/>
              <w:ind w:left="195" w:right="-80" w:hanging="195"/>
              <w:rPr>
                <w:szCs w:val="22"/>
                <w:shd w:val="clear" w:color="auto" w:fill="D9D9D9"/>
              </w:rPr>
            </w:pPr>
            <w:r w:rsidRPr="00395E18">
              <w:rPr>
                <w:b/>
                <w:bCs/>
                <w:szCs w:val="22"/>
              </w:rPr>
              <w:t xml:space="preserve">Weighted average number of ordinary shares outstanding </w:t>
            </w:r>
            <w:r w:rsidRPr="00395E18">
              <w:rPr>
                <w:i/>
                <w:iCs/>
                <w:szCs w:val="22"/>
              </w:rPr>
              <w:t>(in thousand shares)</w:t>
            </w:r>
          </w:p>
        </w:tc>
        <w:tc>
          <w:tcPr>
            <w:tcW w:w="1260" w:type="dxa"/>
            <w:tcBorders>
              <w:bottom w:val="double" w:sz="4" w:space="0" w:color="auto"/>
            </w:tcBorders>
            <w:vAlign w:val="bottom"/>
          </w:tcPr>
          <w:p w14:paraId="7B427DCD" w14:textId="647AA190" w:rsidR="00B10601" w:rsidRPr="00395E18" w:rsidRDefault="00743196" w:rsidP="00B10601">
            <w:pPr>
              <w:pStyle w:val="acctfourfigures"/>
              <w:tabs>
                <w:tab w:val="clear" w:pos="765"/>
                <w:tab w:val="decimal" w:pos="731"/>
              </w:tabs>
              <w:spacing w:line="240" w:lineRule="auto"/>
              <w:ind w:right="11"/>
              <w:jc w:val="right"/>
              <w:rPr>
                <w:szCs w:val="22"/>
              </w:rPr>
            </w:pPr>
            <w:r w:rsidRPr="00395E18">
              <w:rPr>
                <w:szCs w:val="22"/>
              </w:rPr>
              <w:t>3,000,000</w:t>
            </w:r>
          </w:p>
        </w:tc>
        <w:tc>
          <w:tcPr>
            <w:tcW w:w="180" w:type="dxa"/>
            <w:vAlign w:val="bottom"/>
          </w:tcPr>
          <w:p w14:paraId="40E11769" w14:textId="77777777" w:rsidR="00B10601" w:rsidRPr="00395E18" w:rsidRDefault="00B10601" w:rsidP="00B10601">
            <w:pPr>
              <w:pStyle w:val="acctfourfigures"/>
              <w:spacing w:line="240" w:lineRule="auto"/>
              <w:jc w:val="right"/>
              <w:rPr>
                <w:szCs w:val="22"/>
              </w:rPr>
            </w:pPr>
          </w:p>
        </w:tc>
        <w:tc>
          <w:tcPr>
            <w:tcW w:w="1079" w:type="dxa"/>
            <w:tcBorders>
              <w:bottom w:val="double" w:sz="4" w:space="0" w:color="auto"/>
            </w:tcBorders>
            <w:vAlign w:val="bottom"/>
          </w:tcPr>
          <w:p w14:paraId="164BED64" w14:textId="0125BC2E" w:rsidR="00B10601" w:rsidRPr="00395E18" w:rsidRDefault="00B10601" w:rsidP="00B10601">
            <w:pPr>
              <w:pStyle w:val="acctfourfigures"/>
              <w:tabs>
                <w:tab w:val="clear" w:pos="765"/>
                <w:tab w:val="decimal" w:pos="731"/>
              </w:tabs>
              <w:spacing w:line="240" w:lineRule="auto"/>
              <w:ind w:right="11"/>
              <w:jc w:val="right"/>
              <w:rPr>
                <w:szCs w:val="22"/>
              </w:rPr>
            </w:pPr>
            <w:r w:rsidRPr="00395E18">
              <w:rPr>
                <w:szCs w:val="22"/>
              </w:rPr>
              <w:t>3,000,000</w:t>
            </w:r>
          </w:p>
        </w:tc>
        <w:tc>
          <w:tcPr>
            <w:tcW w:w="181" w:type="dxa"/>
            <w:vAlign w:val="bottom"/>
          </w:tcPr>
          <w:p w14:paraId="79DECB6C" w14:textId="77777777" w:rsidR="00B10601" w:rsidRPr="00395E18" w:rsidRDefault="00B10601" w:rsidP="00B10601">
            <w:pPr>
              <w:pStyle w:val="acctfourfigures"/>
              <w:spacing w:line="240" w:lineRule="auto"/>
              <w:jc w:val="right"/>
              <w:rPr>
                <w:szCs w:val="22"/>
              </w:rPr>
            </w:pPr>
          </w:p>
        </w:tc>
        <w:tc>
          <w:tcPr>
            <w:tcW w:w="1080" w:type="dxa"/>
            <w:tcBorders>
              <w:bottom w:val="double" w:sz="4" w:space="0" w:color="auto"/>
            </w:tcBorders>
            <w:vAlign w:val="bottom"/>
          </w:tcPr>
          <w:p w14:paraId="732EF3FB" w14:textId="23BC9235" w:rsidR="00B10601" w:rsidRPr="00395E18" w:rsidRDefault="00743196" w:rsidP="00B10601">
            <w:pPr>
              <w:pStyle w:val="acctfourfigures"/>
              <w:tabs>
                <w:tab w:val="clear" w:pos="765"/>
                <w:tab w:val="decimal" w:pos="731"/>
              </w:tabs>
              <w:spacing w:line="240" w:lineRule="auto"/>
              <w:ind w:right="11"/>
              <w:jc w:val="right"/>
              <w:rPr>
                <w:szCs w:val="22"/>
              </w:rPr>
            </w:pPr>
            <w:r w:rsidRPr="00395E18">
              <w:rPr>
                <w:szCs w:val="22"/>
              </w:rPr>
              <w:t>3,000,000</w:t>
            </w:r>
          </w:p>
        </w:tc>
        <w:tc>
          <w:tcPr>
            <w:tcW w:w="180" w:type="dxa"/>
            <w:vAlign w:val="bottom"/>
          </w:tcPr>
          <w:p w14:paraId="6B52C6DD" w14:textId="77777777" w:rsidR="00B10601" w:rsidRPr="00395E18" w:rsidRDefault="00B10601" w:rsidP="00B10601">
            <w:pPr>
              <w:pStyle w:val="acctfourfigures"/>
              <w:spacing w:line="240" w:lineRule="auto"/>
              <w:jc w:val="right"/>
              <w:rPr>
                <w:szCs w:val="22"/>
              </w:rPr>
            </w:pPr>
          </w:p>
        </w:tc>
        <w:tc>
          <w:tcPr>
            <w:tcW w:w="1260" w:type="dxa"/>
            <w:tcBorders>
              <w:bottom w:val="double" w:sz="4" w:space="0" w:color="auto"/>
            </w:tcBorders>
            <w:vAlign w:val="bottom"/>
          </w:tcPr>
          <w:p w14:paraId="61A3EEAA" w14:textId="615CA988" w:rsidR="00B10601" w:rsidRPr="00395E18" w:rsidRDefault="00B10601" w:rsidP="00B10601">
            <w:pPr>
              <w:pStyle w:val="acctfourfigures"/>
              <w:tabs>
                <w:tab w:val="clear" w:pos="765"/>
                <w:tab w:val="decimal" w:pos="731"/>
              </w:tabs>
              <w:spacing w:line="240" w:lineRule="auto"/>
              <w:ind w:right="11"/>
              <w:jc w:val="right"/>
              <w:rPr>
                <w:szCs w:val="22"/>
              </w:rPr>
            </w:pPr>
            <w:r w:rsidRPr="00395E18">
              <w:rPr>
                <w:szCs w:val="22"/>
              </w:rPr>
              <w:t>3,000,000</w:t>
            </w:r>
          </w:p>
        </w:tc>
      </w:tr>
      <w:tr w:rsidR="00B10601" w:rsidRPr="00395E18" w14:paraId="04ADF764" w14:textId="77777777" w:rsidTr="005C10BB">
        <w:trPr>
          <w:cantSplit/>
          <w:trHeight w:val="144"/>
        </w:trPr>
        <w:tc>
          <w:tcPr>
            <w:tcW w:w="4320" w:type="dxa"/>
            <w:vAlign w:val="bottom"/>
          </w:tcPr>
          <w:p w14:paraId="6DA7E367" w14:textId="77777777" w:rsidR="00B10601" w:rsidRPr="00395E18" w:rsidRDefault="00B10601" w:rsidP="00B10601">
            <w:pPr>
              <w:spacing w:line="240" w:lineRule="auto"/>
              <w:ind w:left="195" w:right="-80" w:hanging="195"/>
              <w:rPr>
                <w:szCs w:val="22"/>
                <w:shd w:val="clear" w:color="auto" w:fill="D9D9D9" w:themeFill="background1" w:themeFillShade="D9"/>
              </w:rPr>
            </w:pPr>
          </w:p>
        </w:tc>
        <w:tc>
          <w:tcPr>
            <w:tcW w:w="1260" w:type="dxa"/>
            <w:tcBorders>
              <w:top w:val="double" w:sz="4" w:space="0" w:color="auto"/>
            </w:tcBorders>
            <w:vAlign w:val="center"/>
          </w:tcPr>
          <w:p w14:paraId="5CCBDB3B" w14:textId="77777777" w:rsidR="00B10601" w:rsidRPr="00395E18" w:rsidRDefault="00B10601" w:rsidP="00B10601">
            <w:pPr>
              <w:pStyle w:val="acctfourfigures"/>
              <w:tabs>
                <w:tab w:val="clear" w:pos="765"/>
                <w:tab w:val="decimal" w:pos="731"/>
              </w:tabs>
              <w:spacing w:line="240" w:lineRule="auto"/>
              <w:ind w:right="11"/>
              <w:jc w:val="right"/>
              <w:rPr>
                <w:szCs w:val="22"/>
              </w:rPr>
            </w:pPr>
          </w:p>
        </w:tc>
        <w:tc>
          <w:tcPr>
            <w:tcW w:w="180" w:type="dxa"/>
            <w:vAlign w:val="center"/>
          </w:tcPr>
          <w:p w14:paraId="13A6472B" w14:textId="77777777" w:rsidR="00B10601" w:rsidRPr="00395E18" w:rsidRDefault="00B10601" w:rsidP="00B10601">
            <w:pPr>
              <w:pStyle w:val="acctfourfigures"/>
              <w:spacing w:line="240" w:lineRule="auto"/>
              <w:jc w:val="right"/>
              <w:rPr>
                <w:szCs w:val="22"/>
              </w:rPr>
            </w:pPr>
          </w:p>
        </w:tc>
        <w:tc>
          <w:tcPr>
            <w:tcW w:w="1079" w:type="dxa"/>
            <w:tcBorders>
              <w:top w:val="double" w:sz="4" w:space="0" w:color="auto"/>
            </w:tcBorders>
            <w:vAlign w:val="center"/>
          </w:tcPr>
          <w:p w14:paraId="6D050333" w14:textId="77777777" w:rsidR="00B10601" w:rsidRPr="00395E18" w:rsidRDefault="00B10601" w:rsidP="00B10601">
            <w:pPr>
              <w:pStyle w:val="acctfourfigures"/>
              <w:tabs>
                <w:tab w:val="clear" w:pos="765"/>
                <w:tab w:val="decimal" w:pos="731"/>
              </w:tabs>
              <w:spacing w:line="240" w:lineRule="auto"/>
              <w:ind w:right="11"/>
              <w:jc w:val="right"/>
              <w:rPr>
                <w:szCs w:val="22"/>
              </w:rPr>
            </w:pPr>
          </w:p>
        </w:tc>
        <w:tc>
          <w:tcPr>
            <w:tcW w:w="181" w:type="dxa"/>
            <w:vAlign w:val="center"/>
          </w:tcPr>
          <w:p w14:paraId="7458BFC6" w14:textId="77777777" w:rsidR="00B10601" w:rsidRPr="00395E18" w:rsidRDefault="00B10601" w:rsidP="00B10601">
            <w:pPr>
              <w:pStyle w:val="acctfourfigures"/>
              <w:spacing w:line="240" w:lineRule="auto"/>
              <w:jc w:val="right"/>
              <w:rPr>
                <w:szCs w:val="22"/>
              </w:rPr>
            </w:pPr>
          </w:p>
        </w:tc>
        <w:tc>
          <w:tcPr>
            <w:tcW w:w="1080" w:type="dxa"/>
            <w:tcBorders>
              <w:top w:val="double" w:sz="4" w:space="0" w:color="auto"/>
            </w:tcBorders>
            <w:vAlign w:val="center"/>
          </w:tcPr>
          <w:p w14:paraId="0BC1FFB3" w14:textId="77777777" w:rsidR="00B10601" w:rsidRPr="00395E18" w:rsidRDefault="00B10601" w:rsidP="00B10601">
            <w:pPr>
              <w:pStyle w:val="acctfourfigures"/>
              <w:tabs>
                <w:tab w:val="clear" w:pos="765"/>
                <w:tab w:val="decimal" w:pos="731"/>
              </w:tabs>
              <w:spacing w:line="240" w:lineRule="auto"/>
              <w:ind w:right="11"/>
              <w:jc w:val="right"/>
              <w:rPr>
                <w:szCs w:val="22"/>
              </w:rPr>
            </w:pPr>
          </w:p>
        </w:tc>
        <w:tc>
          <w:tcPr>
            <w:tcW w:w="180" w:type="dxa"/>
            <w:vAlign w:val="center"/>
          </w:tcPr>
          <w:p w14:paraId="2C7B37BE" w14:textId="77777777" w:rsidR="00B10601" w:rsidRPr="00395E18" w:rsidRDefault="00B10601" w:rsidP="00B10601">
            <w:pPr>
              <w:pStyle w:val="acctfourfigures"/>
              <w:spacing w:line="240" w:lineRule="auto"/>
              <w:jc w:val="right"/>
              <w:rPr>
                <w:szCs w:val="22"/>
              </w:rPr>
            </w:pPr>
          </w:p>
        </w:tc>
        <w:tc>
          <w:tcPr>
            <w:tcW w:w="1260" w:type="dxa"/>
            <w:tcBorders>
              <w:top w:val="double" w:sz="4" w:space="0" w:color="auto"/>
            </w:tcBorders>
            <w:vAlign w:val="center"/>
          </w:tcPr>
          <w:p w14:paraId="0E1632F7" w14:textId="77777777" w:rsidR="00B10601" w:rsidRPr="00395E18" w:rsidRDefault="00B10601" w:rsidP="00B10601">
            <w:pPr>
              <w:pStyle w:val="acctfourfigures"/>
              <w:tabs>
                <w:tab w:val="clear" w:pos="765"/>
                <w:tab w:val="decimal" w:pos="731"/>
              </w:tabs>
              <w:spacing w:line="240" w:lineRule="auto"/>
              <w:ind w:right="11"/>
              <w:jc w:val="right"/>
              <w:rPr>
                <w:szCs w:val="22"/>
              </w:rPr>
            </w:pPr>
          </w:p>
        </w:tc>
      </w:tr>
      <w:tr w:rsidR="00B10601" w:rsidRPr="00395E18" w14:paraId="0CE83048" w14:textId="77777777" w:rsidTr="005C10BB">
        <w:trPr>
          <w:cantSplit/>
          <w:trHeight w:val="144"/>
        </w:trPr>
        <w:tc>
          <w:tcPr>
            <w:tcW w:w="4320" w:type="dxa"/>
            <w:vAlign w:val="bottom"/>
          </w:tcPr>
          <w:p w14:paraId="20F859A6" w14:textId="747D7B4E" w:rsidR="00B10601" w:rsidRPr="00395E18" w:rsidRDefault="00B10601" w:rsidP="00B10601">
            <w:pPr>
              <w:tabs>
                <w:tab w:val="left" w:pos="99"/>
              </w:tabs>
              <w:spacing w:line="240" w:lineRule="auto"/>
              <w:ind w:left="195" w:right="-80" w:hanging="195"/>
              <w:rPr>
                <w:b/>
                <w:bCs/>
                <w:szCs w:val="22"/>
                <w:shd w:val="clear" w:color="auto" w:fill="D9D9D9" w:themeFill="background1" w:themeFillShade="D9"/>
              </w:rPr>
            </w:pPr>
            <w:r w:rsidRPr="00395E18">
              <w:rPr>
                <w:b/>
                <w:bCs/>
                <w:szCs w:val="22"/>
              </w:rPr>
              <w:t xml:space="preserve">Basic earnings per share </w:t>
            </w:r>
            <w:r w:rsidRPr="00395E18">
              <w:rPr>
                <w:i/>
                <w:iCs/>
                <w:szCs w:val="22"/>
              </w:rPr>
              <w:t>(Baht per share)</w:t>
            </w:r>
          </w:p>
        </w:tc>
        <w:tc>
          <w:tcPr>
            <w:tcW w:w="1260" w:type="dxa"/>
            <w:tcBorders>
              <w:bottom w:val="double" w:sz="4" w:space="0" w:color="auto"/>
            </w:tcBorders>
            <w:vAlign w:val="center"/>
          </w:tcPr>
          <w:p w14:paraId="7293F01F" w14:textId="0CF4FA69" w:rsidR="00B10601" w:rsidRPr="00AD6C89" w:rsidRDefault="00743196" w:rsidP="00B10601">
            <w:pPr>
              <w:pStyle w:val="acctfourfigures"/>
              <w:tabs>
                <w:tab w:val="clear" w:pos="765"/>
                <w:tab w:val="decimal" w:pos="731"/>
              </w:tabs>
              <w:spacing w:line="240" w:lineRule="auto"/>
              <w:ind w:right="11"/>
              <w:jc w:val="right"/>
              <w:rPr>
                <w:szCs w:val="22"/>
              </w:rPr>
            </w:pPr>
            <w:r w:rsidRPr="00903181">
              <w:rPr>
                <w:szCs w:val="22"/>
              </w:rPr>
              <w:t>0.</w:t>
            </w:r>
            <w:r>
              <w:rPr>
                <w:szCs w:val="22"/>
              </w:rPr>
              <w:t>29</w:t>
            </w:r>
          </w:p>
        </w:tc>
        <w:tc>
          <w:tcPr>
            <w:tcW w:w="180" w:type="dxa"/>
            <w:vAlign w:val="center"/>
          </w:tcPr>
          <w:p w14:paraId="306FC5A8" w14:textId="77777777" w:rsidR="00B10601" w:rsidRPr="00AD6C89" w:rsidRDefault="00B10601" w:rsidP="00B10601">
            <w:pPr>
              <w:pStyle w:val="acctfourfigures"/>
              <w:spacing w:line="240" w:lineRule="auto"/>
              <w:jc w:val="right"/>
              <w:rPr>
                <w:szCs w:val="22"/>
              </w:rPr>
            </w:pPr>
          </w:p>
        </w:tc>
        <w:tc>
          <w:tcPr>
            <w:tcW w:w="1079" w:type="dxa"/>
            <w:tcBorders>
              <w:bottom w:val="double" w:sz="4" w:space="0" w:color="auto"/>
            </w:tcBorders>
            <w:vAlign w:val="center"/>
          </w:tcPr>
          <w:p w14:paraId="4AFE8331" w14:textId="567D51F0" w:rsidR="00B10601" w:rsidRPr="00AD6C89" w:rsidRDefault="00B10601" w:rsidP="00B10601">
            <w:pPr>
              <w:pStyle w:val="acctfourfigures"/>
              <w:tabs>
                <w:tab w:val="clear" w:pos="765"/>
                <w:tab w:val="decimal" w:pos="731"/>
              </w:tabs>
              <w:spacing w:line="240" w:lineRule="auto"/>
              <w:ind w:right="11"/>
              <w:jc w:val="right"/>
              <w:rPr>
                <w:szCs w:val="22"/>
              </w:rPr>
            </w:pPr>
            <w:r w:rsidRPr="00903181">
              <w:rPr>
                <w:szCs w:val="22"/>
              </w:rPr>
              <w:t>0.23</w:t>
            </w:r>
          </w:p>
        </w:tc>
        <w:tc>
          <w:tcPr>
            <w:tcW w:w="181" w:type="dxa"/>
            <w:vAlign w:val="center"/>
          </w:tcPr>
          <w:p w14:paraId="20FBBB61" w14:textId="77777777" w:rsidR="00B10601" w:rsidRPr="00AD6C89" w:rsidRDefault="00B10601" w:rsidP="00B10601">
            <w:pPr>
              <w:pStyle w:val="acctfourfigures"/>
              <w:spacing w:line="240" w:lineRule="auto"/>
              <w:jc w:val="right"/>
              <w:rPr>
                <w:szCs w:val="22"/>
              </w:rPr>
            </w:pPr>
          </w:p>
        </w:tc>
        <w:tc>
          <w:tcPr>
            <w:tcW w:w="1080" w:type="dxa"/>
            <w:tcBorders>
              <w:bottom w:val="double" w:sz="4" w:space="0" w:color="auto"/>
            </w:tcBorders>
            <w:vAlign w:val="center"/>
          </w:tcPr>
          <w:p w14:paraId="74504423" w14:textId="504E56FF" w:rsidR="00B10601" w:rsidRPr="00AD6C89" w:rsidRDefault="00743196" w:rsidP="00B10601">
            <w:pPr>
              <w:pStyle w:val="acctfourfigures"/>
              <w:tabs>
                <w:tab w:val="clear" w:pos="765"/>
                <w:tab w:val="decimal" w:pos="731"/>
              </w:tabs>
              <w:spacing w:line="240" w:lineRule="auto"/>
              <w:ind w:right="11"/>
              <w:jc w:val="right"/>
              <w:rPr>
                <w:szCs w:val="22"/>
              </w:rPr>
            </w:pPr>
            <w:r w:rsidRPr="00903181">
              <w:rPr>
                <w:szCs w:val="22"/>
              </w:rPr>
              <w:t>0.2</w:t>
            </w:r>
            <w:r>
              <w:rPr>
                <w:szCs w:val="22"/>
              </w:rPr>
              <w:t>6</w:t>
            </w:r>
          </w:p>
        </w:tc>
        <w:tc>
          <w:tcPr>
            <w:tcW w:w="180" w:type="dxa"/>
            <w:vAlign w:val="center"/>
          </w:tcPr>
          <w:p w14:paraId="4652F2FE" w14:textId="77777777" w:rsidR="00B10601" w:rsidRPr="00AD6C89" w:rsidRDefault="00B10601" w:rsidP="00B10601">
            <w:pPr>
              <w:pStyle w:val="acctfourfigures"/>
              <w:spacing w:line="240" w:lineRule="auto"/>
              <w:jc w:val="right"/>
              <w:rPr>
                <w:szCs w:val="22"/>
              </w:rPr>
            </w:pPr>
          </w:p>
        </w:tc>
        <w:tc>
          <w:tcPr>
            <w:tcW w:w="1260" w:type="dxa"/>
            <w:tcBorders>
              <w:bottom w:val="double" w:sz="4" w:space="0" w:color="auto"/>
            </w:tcBorders>
            <w:vAlign w:val="center"/>
          </w:tcPr>
          <w:p w14:paraId="7740D2E9" w14:textId="1962C8CD" w:rsidR="00B10601" w:rsidRPr="00AD6C89" w:rsidRDefault="00B10601" w:rsidP="00B10601">
            <w:pPr>
              <w:pStyle w:val="acctfourfigures"/>
              <w:tabs>
                <w:tab w:val="clear" w:pos="765"/>
                <w:tab w:val="decimal" w:pos="731"/>
              </w:tabs>
              <w:spacing w:line="240" w:lineRule="auto"/>
              <w:ind w:right="11"/>
              <w:jc w:val="right"/>
              <w:rPr>
                <w:szCs w:val="22"/>
              </w:rPr>
            </w:pPr>
            <w:r w:rsidRPr="00903181">
              <w:rPr>
                <w:szCs w:val="22"/>
              </w:rPr>
              <w:t>0.23</w:t>
            </w:r>
          </w:p>
        </w:tc>
      </w:tr>
    </w:tbl>
    <w:p w14:paraId="025E566C" w14:textId="77777777" w:rsidR="006B6A47" w:rsidRPr="005F650C" w:rsidRDefault="006B6A47" w:rsidP="006B6A47">
      <w:pPr>
        <w:spacing w:line="240" w:lineRule="atLeast"/>
        <w:ind w:left="540"/>
        <w:rPr>
          <w:szCs w:val="22"/>
        </w:rPr>
      </w:pPr>
    </w:p>
    <w:p w14:paraId="7826135F" w14:textId="5FEC832D" w:rsidR="006B6A47" w:rsidRPr="00395E18" w:rsidRDefault="002B52EB" w:rsidP="005C10BB">
      <w:pPr>
        <w:spacing w:line="240" w:lineRule="atLeast"/>
        <w:ind w:left="540" w:right="-387"/>
        <w:jc w:val="thaiDistribute"/>
        <w:rPr>
          <w:szCs w:val="22"/>
        </w:rPr>
      </w:pPr>
      <w:r w:rsidRPr="00395E18">
        <w:rPr>
          <w:szCs w:val="22"/>
        </w:rPr>
        <w:t>There are no dilutive potential ordinary shares in issue during the period presented, so no diluted earnings</w:t>
      </w:r>
      <w:r w:rsidR="006C0463">
        <w:rPr>
          <w:rFonts w:cstheme="minorBidi" w:hint="cs"/>
          <w:szCs w:val="28"/>
          <w:cs/>
          <w:lang w:bidi="th-TH"/>
        </w:rPr>
        <w:t xml:space="preserve"> </w:t>
      </w:r>
      <w:r w:rsidRPr="00395E18">
        <w:rPr>
          <w:szCs w:val="22"/>
        </w:rPr>
        <w:t xml:space="preserve">per share is presented. </w:t>
      </w:r>
    </w:p>
    <w:p w14:paraId="740B4A97" w14:textId="780D0687" w:rsidR="00395E18" w:rsidRPr="005F650C" w:rsidRDefault="00395E18" w:rsidP="005C10BB">
      <w:pPr>
        <w:tabs>
          <w:tab w:val="left" w:pos="9603"/>
        </w:tabs>
        <w:spacing w:line="240" w:lineRule="auto"/>
        <w:ind w:right="-297"/>
        <w:jc w:val="thaiDistribute"/>
        <w:rPr>
          <w:szCs w:val="22"/>
          <w:lang w:val="en-US" w:bidi="th-TH"/>
        </w:rPr>
      </w:pPr>
    </w:p>
    <w:p w14:paraId="056D4B8A" w14:textId="40BC3600" w:rsidR="00A06FA1" w:rsidRPr="005C5154" w:rsidRDefault="00AE0E57" w:rsidP="00FD0BD0">
      <w:pPr>
        <w:pStyle w:val="Heading1"/>
        <w:rPr>
          <w:lang w:val="en-US"/>
        </w:rPr>
      </w:pPr>
      <w:r w:rsidRPr="005C5154">
        <w:t>R</w:t>
      </w:r>
      <w:r w:rsidR="00985DF9" w:rsidRPr="005C5154">
        <w:t>elated</w:t>
      </w:r>
      <w:r w:rsidR="002671CF" w:rsidRPr="005C5154">
        <w:t xml:space="preserve"> parties</w:t>
      </w:r>
      <w:r w:rsidR="00651792" w:rsidRPr="005C5154">
        <w:rPr>
          <w:lang w:val="en-US"/>
        </w:rPr>
        <w:t xml:space="preserve"> </w:t>
      </w:r>
    </w:p>
    <w:p w14:paraId="724547E6" w14:textId="77777777" w:rsidR="000E1F06" w:rsidRPr="005F650C" w:rsidRDefault="000E1F06" w:rsidP="00244AD6">
      <w:pPr>
        <w:spacing w:line="240" w:lineRule="auto"/>
        <w:jc w:val="both"/>
        <w:rPr>
          <w:szCs w:val="22"/>
        </w:rPr>
      </w:pPr>
    </w:p>
    <w:p w14:paraId="61BDAB17" w14:textId="7DBE1C30" w:rsidR="00395E18" w:rsidRPr="00C2747D" w:rsidRDefault="00395E18" w:rsidP="005C10BB">
      <w:pPr>
        <w:tabs>
          <w:tab w:val="left" w:pos="9360"/>
        </w:tabs>
        <w:ind w:left="540" w:right="-387"/>
        <w:jc w:val="thaiDistribute"/>
        <w:rPr>
          <w:szCs w:val="22"/>
        </w:rPr>
      </w:pPr>
      <w:r w:rsidRPr="00C2747D">
        <w:rPr>
          <w:szCs w:val="22"/>
        </w:rPr>
        <w:t>Relationship with subsidiaries, key management and persons or other related parties and pricing policy have no material changes from the financial statements for the year ended</w:t>
      </w:r>
      <w:r w:rsidR="00A16710">
        <w:rPr>
          <w:szCs w:val="22"/>
        </w:rPr>
        <w:t xml:space="preserve"> 31</w:t>
      </w:r>
      <w:r w:rsidRPr="00C2747D">
        <w:rPr>
          <w:szCs w:val="22"/>
        </w:rPr>
        <w:t xml:space="preserve"> December 202</w:t>
      </w:r>
      <w:r w:rsidR="00B67852">
        <w:rPr>
          <w:szCs w:val="22"/>
        </w:rPr>
        <w:t>5</w:t>
      </w:r>
      <w:r w:rsidRPr="00C2747D">
        <w:rPr>
          <w:szCs w:val="22"/>
        </w:rPr>
        <w:t>.</w:t>
      </w:r>
    </w:p>
    <w:p w14:paraId="4959603F" w14:textId="4C1AEAD3" w:rsidR="004C0228" w:rsidRDefault="004C0228" w:rsidP="00325CD9">
      <w:pPr>
        <w:spacing w:line="240" w:lineRule="auto"/>
        <w:jc w:val="both"/>
        <w:rPr>
          <w:szCs w:val="22"/>
          <w:lang w:val="en-US" w:bidi="th-TH"/>
        </w:rPr>
      </w:pPr>
    </w:p>
    <w:tbl>
      <w:tblPr>
        <w:tblW w:w="9540" w:type="dxa"/>
        <w:tblInd w:w="450" w:type="dxa"/>
        <w:tblLayout w:type="fixed"/>
        <w:tblCellMar>
          <w:left w:w="79" w:type="dxa"/>
          <w:right w:w="79" w:type="dxa"/>
        </w:tblCellMar>
        <w:tblLook w:val="0000" w:firstRow="0" w:lastRow="0" w:firstColumn="0" w:lastColumn="0" w:noHBand="0" w:noVBand="0"/>
      </w:tblPr>
      <w:tblGrid>
        <w:gridCol w:w="4139"/>
        <w:gridCol w:w="1081"/>
        <w:gridCol w:w="183"/>
        <w:gridCol w:w="1151"/>
        <w:gridCol w:w="181"/>
        <w:gridCol w:w="1275"/>
        <w:gridCol w:w="180"/>
        <w:gridCol w:w="1350"/>
      </w:tblGrid>
      <w:tr w:rsidR="00395E18" w:rsidRPr="00C2747D" w14:paraId="3EE30231" w14:textId="77777777" w:rsidTr="005C10BB">
        <w:trPr>
          <w:cantSplit/>
          <w:tblHeader/>
        </w:trPr>
        <w:tc>
          <w:tcPr>
            <w:tcW w:w="4139" w:type="dxa"/>
          </w:tcPr>
          <w:p w14:paraId="4B4C6DE7" w14:textId="5317B04F" w:rsidR="00395E18" w:rsidRPr="00C2747D" w:rsidRDefault="00395E18">
            <w:pPr>
              <w:pStyle w:val="acctfourfigures"/>
              <w:tabs>
                <w:tab w:val="clear" w:pos="765"/>
              </w:tabs>
              <w:spacing w:line="240" w:lineRule="atLeast"/>
              <w:rPr>
                <w:b/>
                <w:bCs/>
                <w:i/>
                <w:iCs/>
                <w:szCs w:val="22"/>
                <w:lang w:val="en-US"/>
              </w:rPr>
            </w:pPr>
          </w:p>
        </w:tc>
        <w:tc>
          <w:tcPr>
            <w:tcW w:w="2415" w:type="dxa"/>
            <w:gridSpan w:val="3"/>
          </w:tcPr>
          <w:p w14:paraId="4E2105F7" w14:textId="77777777" w:rsidR="00395E18" w:rsidRPr="00C2747D" w:rsidRDefault="00395E18">
            <w:pPr>
              <w:pStyle w:val="BodyTextIndentnosp"/>
              <w:spacing w:line="240" w:lineRule="atLeast"/>
              <w:ind w:left="-169" w:right="-79" w:firstLine="54"/>
              <w:jc w:val="center"/>
              <w:rPr>
                <w:b/>
                <w:bCs/>
                <w:szCs w:val="22"/>
                <w:lang w:val="en-US"/>
              </w:rPr>
            </w:pPr>
            <w:r w:rsidRPr="00C2747D">
              <w:rPr>
                <w:b/>
                <w:bCs/>
                <w:szCs w:val="22"/>
              </w:rPr>
              <w:t>Consolidated</w:t>
            </w:r>
          </w:p>
        </w:tc>
        <w:tc>
          <w:tcPr>
            <w:tcW w:w="181" w:type="dxa"/>
          </w:tcPr>
          <w:p w14:paraId="63EEC6C5" w14:textId="77777777" w:rsidR="00395E18" w:rsidRPr="00C2747D" w:rsidRDefault="00395E18">
            <w:pPr>
              <w:pStyle w:val="BodyTextIndentnosp"/>
              <w:tabs>
                <w:tab w:val="decimal" w:pos="1190"/>
              </w:tabs>
              <w:spacing w:line="240" w:lineRule="atLeast"/>
              <w:ind w:left="-115" w:right="-187"/>
              <w:rPr>
                <w:b/>
                <w:bCs/>
                <w:szCs w:val="22"/>
                <w:lang w:val="en-US"/>
              </w:rPr>
            </w:pPr>
          </w:p>
        </w:tc>
        <w:tc>
          <w:tcPr>
            <w:tcW w:w="2805" w:type="dxa"/>
            <w:gridSpan w:val="3"/>
          </w:tcPr>
          <w:p w14:paraId="5A4C5EF0" w14:textId="77777777" w:rsidR="00395E18" w:rsidRPr="00C2747D" w:rsidRDefault="00395E18">
            <w:pPr>
              <w:pStyle w:val="acctfourfigures"/>
              <w:tabs>
                <w:tab w:val="clear" w:pos="765"/>
              </w:tabs>
              <w:spacing w:line="240" w:lineRule="atLeast"/>
              <w:ind w:left="-79" w:right="-79"/>
              <w:jc w:val="center"/>
              <w:rPr>
                <w:szCs w:val="22"/>
                <w:cs/>
                <w:lang w:bidi="th-TH"/>
              </w:rPr>
            </w:pPr>
            <w:r w:rsidRPr="00C2747D">
              <w:rPr>
                <w:b/>
                <w:bCs/>
                <w:szCs w:val="22"/>
                <w:lang w:val="en-US"/>
              </w:rPr>
              <w:t>Separate</w:t>
            </w:r>
          </w:p>
        </w:tc>
      </w:tr>
      <w:tr w:rsidR="00395E18" w:rsidRPr="00EF5298" w14:paraId="142ABB8C" w14:textId="77777777" w:rsidTr="005C10BB">
        <w:trPr>
          <w:cantSplit/>
          <w:tblHeader/>
        </w:trPr>
        <w:tc>
          <w:tcPr>
            <w:tcW w:w="4139" w:type="dxa"/>
          </w:tcPr>
          <w:p w14:paraId="25D7E5F2" w14:textId="40FBB2A2" w:rsidR="00395E18" w:rsidRPr="00C2747D" w:rsidRDefault="00395E18" w:rsidP="00395E18">
            <w:pPr>
              <w:pStyle w:val="acctfourfigures"/>
              <w:tabs>
                <w:tab w:val="clear" w:pos="765"/>
              </w:tabs>
              <w:spacing w:line="240" w:lineRule="atLeast"/>
              <w:rPr>
                <w:b/>
                <w:bCs/>
                <w:i/>
                <w:iCs/>
                <w:szCs w:val="22"/>
                <w:lang w:val="en-US"/>
              </w:rPr>
            </w:pPr>
            <w:r w:rsidRPr="00C2747D">
              <w:rPr>
                <w:b/>
                <w:bCs/>
                <w:i/>
                <w:iCs/>
                <w:szCs w:val="22"/>
                <w:lang w:val="en-US"/>
              </w:rPr>
              <w:t>Significant transactions with related parties</w:t>
            </w:r>
          </w:p>
        </w:tc>
        <w:tc>
          <w:tcPr>
            <w:tcW w:w="2415" w:type="dxa"/>
            <w:gridSpan w:val="3"/>
          </w:tcPr>
          <w:p w14:paraId="669D4E14" w14:textId="77777777" w:rsidR="00395E18" w:rsidRPr="00C2747D" w:rsidRDefault="00395E18" w:rsidP="00395E18">
            <w:pPr>
              <w:pStyle w:val="BodyTextIndentnosp"/>
              <w:spacing w:line="240" w:lineRule="atLeast"/>
              <w:ind w:left="-169" w:right="-79" w:firstLine="54"/>
              <w:jc w:val="center"/>
              <w:rPr>
                <w:b/>
                <w:bCs/>
                <w:szCs w:val="22"/>
              </w:rPr>
            </w:pPr>
            <w:r w:rsidRPr="00C2747D">
              <w:rPr>
                <w:b/>
                <w:bCs/>
                <w:szCs w:val="22"/>
              </w:rPr>
              <w:t>financial statements</w:t>
            </w:r>
          </w:p>
        </w:tc>
        <w:tc>
          <w:tcPr>
            <w:tcW w:w="181" w:type="dxa"/>
          </w:tcPr>
          <w:p w14:paraId="3BC934F3" w14:textId="77777777" w:rsidR="00395E18" w:rsidRPr="00C2747D" w:rsidRDefault="00395E18" w:rsidP="00395E18">
            <w:pPr>
              <w:pStyle w:val="BodyTextIndentnosp"/>
              <w:tabs>
                <w:tab w:val="decimal" w:pos="1190"/>
              </w:tabs>
              <w:spacing w:line="240" w:lineRule="atLeast"/>
              <w:ind w:left="-115" w:right="-187"/>
              <w:rPr>
                <w:b/>
                <w:bCs/>
                <w:szCs w:val="22"/>
                <w:lang w:val="en-US"/>
              </w:rPr>
            </w:pPr>
          </w:p>
        </w:tc>
        <w:tc>
          <w:tcPr>
            <w:tcW w:w="2805" w:type="dxa"/>
            <w:gridSpan w:val="3"/>
          </w:tcPr>
          <w:p w14:paraId="31012665" w14:textId="77777777" w:rsidR="00395E18" w:rsidRPr="00EF5298" w:rsidRDefault="00395E18" w:rsidP="00395E18">
            <w:pPr>
              <w:pStyle w:val="acctfourfigures"/>
              <w:tabs>
                <w:tab w:val="clear" w:pos="765"/>
              </w:tabs>
              <w:spacing w:line="240" w:lineRule="atLeast"/>
              <w:ind w:left="-79" w:right="-79"/>
              <w:jc w:val="center"/>
              <w:rPr>
                <w:szCs w:val="22"/>
                <w:lang w:bidi="th-TH"/>
              </w:rPr>
            </w:pPr>
            <w:r w:rsidRPr="00C2747D">
              <w:rPr>
                <w:b/>
                <w:bCs/>
                <w:szCs w:val="22"/>
                <w:lang w:val="en-US"/>
              </w:rPr>
              <w:t>financial statements</w:t>
            </w:r>
          </w:p>
        </w:tc>
      </w:tr>
      <w:tr w:rsidR="00A16710" w:rsidRPr="00EF5298" w14:paraId="53FCDA68" w14:textId="77777777" w:rsidTr="005C10BB">
        <w:trPr>
          <w:cantSplit/>
          <w:tblHeader/>
        </w:trPr>
        <w:tc>
          <w:tcPr>
            <w:tcW w:w="4139" w:type="dxa"/>
          </w:tcPr>
          <w:p w14:paraId="4669AEF1" w14:textId="49CDB1AF" w:rsidR="00A16710" w:rsidRPr="00675D97" w:rsidRDefault="00A16710" w:rsidP="00A16710">
            <w:pPr>
              <w:pStyle w:val="acctfourfigures"/>
              <w:tabs>
                <w:tab w:val="clear" w:pos="765"/>
              </w:tabs>
              <w:spacing w:line="240" w:lineRule="atLeast"/>
              <w:rPr>
                <w:b/>
                <w:bCs/>
                <w:i/>
                <w:iCs/>
                <w:spacing w:val="-8"/>
                <w:szCs w:val="22"/>
                <w:lang w:val="en-US"/>
              </w:rPr>
            </w:pPr>
            <w:r w:rsidRPr="003065C8">
              <w:rPr>
                <w:b/>
                <w:bCs/>
                <w:i/>
                <w:iCs/>
                <w:spacing w:val="-2"/>
                <w:szCs w:val="22"/>
                <w:lang w:val="en-US"/>
              </w:rPr>
              <w:t>For the three-month period ended</w:t>
            </w:r>
            <w:r w:rsidRPr="003065C8">
              <w:rPr>
                <w:b/>
                <w:bCs/>
                <w:i/>
                <w:iCs/>
                <w:spacing w:val="-2"/>
                <w:szCs w:val="28"/>
                <w:cs/>
                <w:lang w:val="en-US" w:bidi="th-TH"/>
              </w:rPr>
              <w:t xml:space="preserve"> </w:t>
            </w:r>
            <w:r w:rsidRPr="003065C8">
              <w:rPr>
                <w:b/>
                <w:bCs/>
                <w:i/>
                <w:iCs/>
                <w:spacing w:val="-2"/>
                <w:szCs w:val="28"/>
                <w:lang w:val="en-US" w:bidi="th-TH"/>
              </w:rPr>
              <w:t xml:space="preserve">31 March </w:t>
            </w:r>
          </w:p>
        </w:tc>
        <w:tc>
          <w:tcPr>
            <w:tcW w:w="1081" w:type="dxa"/>
          </w:tcPr>
          <w:p w14:paraId="5F693F85" w14:textId="014C54BA" w:rsidR="00A16710" w:rsidRPr="00EF5298" w:rsidRDefault="00A16710" w:rsidP="00A16710">
            <w:pPr>
              <w:pStyle w:val="BodyTextIndentnosp"/>
              <w:spacing w:line="240" w:lineRule="atLeast"/>
              <w:ind w:left="-169" w:right="-79" w:firstLine="54"/>
              <w:jc w:val="center"/>
              <w:rPr>
                <w:szCs w:val="22"/>
                <w:lang w:val="en-US"/>
              </w:rPr>
            </w:pPr>
            <w:r w:rsidRPr="00EF5298">
              <w:rPr>
                <w:szCs w:val="22"/>
                <w:lang w:val="en-US"/>
              </w:rPr>
              <w:t>202</w:t>
            </w:r>
            <w:r w:rsidR="00B10601">
              <w:rPr>
                <w:szCs w:val="22"/>
                <w:lang w:val="en-US"/>
              </w:rPr>
              <w:t>6</w:t>
            </w:r>
          </w:p>
        </w:tc>
        <w:tc>
          <w:tcPr>
            <w:tcW w:w="183" w:type="dxa"/>
          </w:tcPr>
          <w:p w14:paraId="63B6C7B4" w14:textId="77777777" w:rsidR="00A16710" w:rsidRPr="00EF5298" w:rsidRDefault="00A16710" w:rsidP="00A16710">
            <w:pPr>
              <w:pStyle w:val="BodyTextIndentnosp"/>
              <w:spacing w:line="240" w:lineRule="atLeast"/>
              <w:ind w:left="-169" w:right="-79" w:firstLine="54"/>
              <w:jc w:val="center"/>
              <w:rPr>
                <w:szCs w:val="22"/>
                <w:lang w:val="en-US"/>
              </w:rPr>
            </w:pPr>
          </w:p>
        </w:tc>
        <w:tc>
          <w:tcPr>
            <w:tcW w:w="1151" w:type="dxa"/>
          </w:tcPr>
          <w:p w14:paraId="76181DED" w14:textId="685B1DA3" w:rsidR="00A16710" w:rsidRPr="00EF5298" w:rsidRDefault="00A16710" w:rsidP="00A16710">
            <w:pPr>
              <w:pStyle w:val="BodyTextIndentnosp"/>
              <w:spacing w:line="240" w:lineRule="atLeast"/>
              <w:ind w:left="-169" w:right="-79" w:firstLine="54"/>
              <w:jc w:val="center"/>
              <w:rPr>
                <w:szCs w:val="22"/>
                <w:lang w:val="en-US"/>
              </w:rPr>
            </w:pPr>
            <w:r w:rsidRPr="00EF5298">
              <w:rPr>
                <w:szCs w:val="22"/>
                <w:lang w:val="en-US"/>
              </w:rPr>
              <w:t>202</w:t>
            </w:r>
            <w:r w:rsidR="00B10601">
              <w:rPr>
                <w:szCs w:val="22"/>
                <w:lang w:val="en-US"/>
              </w:rPr>
              <w:t>5</w:t>
            </w:r>
          </w:p>
        </w:tc>
        <w:tc>
          <w:tcPr>
            <w:tcW w:w="181" w:type="dxa"/>
          </w:tcPr>
          <w:p w14:paraId="16410FA0" w14:textId="77777777" w:rsidR="00A16710" w:rsidRPr="00EF5298" w:rsidRDefault="00A16710" w:rsidP="00A16710">
            <w:pPr>
              <w:pStyle w:val="BodyTextIndentnosp"/>
              <w:tabs>
                <w:tab w:val="decimal" w:pos="1190"/>
              </w:tabs>
              <w:spacing w:line="240" w:lineRule="atLeast"/>
              <w:ind w:left="-115" w:right="-187"/>
              <w:jc w:val="center"/>
              <w:rPr>
                <w:szCs w:val="22"/>
                <w:lang w:val="en-US"/>
              </w:rPr>
            </w:pPr>
          </w:p>
        </w:tc>
        <w:tc>
          <w:tcPr>
            <w:tcW w:w="1275" w:type="dxa"/>
          </w:tcPr>
          <w:p w14:paraId="590130C9" w14:textId="0A8CEDA8" w:rsidR="00A16710" w:rsidRPr="00EF5298" w:rsidRDefault="00A16710" w:rsidP="00A16710">
            <w:pPr>
              <w:pStyle w:val="BodyTextIndentnosp"/>
              <w:spacing w:line="240" w:lineRule="atLeast"/>
              <w:ind w:left="-169" w:right="-79" w:firstLine="54"/>
              <w:jc w:val="center"/>
              <w:rPr>
                <w:szCs w:val="22"/>
                <w:lang w:val="en-US"/>
              </w:rPr>
            </w:pPr>
            <w:r w:rsidRPr="00EF5298">
              <w:rPr>
                <w:szCs w:val="22"/>
                <w:lang w:val="en-US"/>
              </w:rPr>
              <w:t>202</w:t>
            </w:r>
            <w:r w:rsidR="00B10601">
              <w:rPr>
                <w:szCs w:val="22"/>
                <w:lang w:val="en-US"/>
              </w:rPr>
              <w:t>6</w:t>
            </w:r>
          </w:p>
        </w:tc>
        <w:tc>
          <w:tcPr>
            <w:tcW w:w="180" w:type="dxa"/>
          </w:tcPr>
          <w:p w14:paraId="1DB969AF" w14:textId="77777777" w:rsidR="00A16710" w:rsidRPr="00EF5298" w:rsidRDefault="00A16710" w:rsidP="00A16710">
            <w:pPr>
              <w:pStyle w:val="BodyTextIndentnosp"/>
              <w:spacing w:line="240" w:lineRule="atLeast"/>
              <w:ind w:left="-169" w:right="-79" w:firstLine="54"/>
              <w:jc w:val="center"/>
              <w:rPr>
                <w:szCs w:val="22"/>
                <w:lang w:val="en-US"/>
              </w:rPr>
            </w:pPr>
          </w:p>
        </w:tc>
        <w:tc>
          <w:tcPr>
            <w:tcW w:w="1350" w:type="dxa"/>
          </w:tcPr>
          <w:p w14:paraId="6D18302B" w14:textId="5B85F323" w:rsidR="00A16710" w:rsidRPr="00870F46" w:rsidRDefault="00A16710" w:rsidP="00A16710">
            <w:pPr>
              <w:pStyle w:val="BodyTextIndentnosp"/>
              <w:spacing w:line="240" w:lineRule="atLeast"/>
              <w:ind w:left="-169" w:right="-79" w:firstLine="54"/>
              <w:jc w:val="center"/>
              <w:rPr>
                <w:rFonts w:cstheme="minorBidi"/>
                <w:szCs w:val="28"/>
                <w:cs/>
                <w:lang w:val="en-US" w:bidi="th-TH"/>
              </w:rPr>
            </w:pPr>
            <w:r w:rsidRPr="00EF5298">
              <w:rPr>
                <w:szCs w:val="22"/>
                <w:lang w:val="en-US"/>
              </w:rPr>
              <w:t>202</w:t>
            </w:r>
            <w:r w:rsidR="00B10601">
              <w:rPr>
                <w:szCs w:val="22"/>
                <w:lang w:val="en-US"/>
              </w:rPr>
              <w:t>5</w:t>
            </w:r>
          </w:p>
        </w:tc>
      </w:tr>
      <w:tr w:rsidR="00A16710" w:rsidRPr="00EF5298" w14:paraId="48F078A6" w14:textId="77777777" w:rsidTr="005C10BB">
        <w:trPr>
          <w:cantSplit/>
          <w:tblHeader/>
        </w:trPr>
        <w:tc>
          <w:tcPr>
            <w:tcW w:w="4139" w:type="dxa"/>
          </w:tcPr>
          <w:p w14:paraId="26539A21" w14:textId="77777777" w:rsidR="00A16710" w:rsidRPr="00EF5298" w:rsidRDefault="00A16710" w:rsidP="00A16710">
            <w:pPr>
              <w:pStyle w:val="acctfourfigures"/>
              <w:tabs>
                <w:tab w:val="clear" w:pos="765"/>
              </w:tabs>
              <w:spacing w:line="240" w:lineRule="atLeast"/>
              <w:rPr>
                <w:i/>
                <w:iCs/>
                <w:szCs w:val="28"/>
                <w:lang w:bidi="th-TH"/>
              </w:rPr>
            </w:pPr>
          </w:p>
        </w:tc>
        <w:tc>
          <w:tcPr>
            <w:tcW w:w="5401" w:type="dxa"/>
            <w:gridSpan w:val="7"/>
          </w:tcPr>
          <w:p w14:paraId="704CAF5D" w14:textId="77777777" w:rsidR="00A16710" w:rsidRPr="00EF5298" w:rsidRDefault="00A16710" w:rsidP="00A16710">
            <w:pPr>
              <w:pStyle w:val="acctfourfigures"/>
              <w:tabs>
                <w:tab w:val="clear" w:pos="765"/>
              </w:tabs>
              <w:spacing w:line="240" w:lineRule="atLeast"/>
              <w:ind w:left="-79" w:right="-79"/>
              <w:jc w:val="center"/>
              <w:rPr>
                <w:i/>
                <w:iCs/>
                <w:szCs w:val="22"/>
              </w:rPr>
            </w:pPr>
            <w:r w:rsidRPr="00EF5298">
              <w:rPr>
                <w:i/>
                <w:iCs/>
                <w:szCs w:val="22"/>
              </w:rPr>
              <w:t>(in thousand Baht)</w:t>
            </w:r>
          </w:p>
        </w:tc>
      </w:tr>
      <w:tr w:rsidR="00A16710" w:rsidRPr="00EF5298" w14:paraId="14207E9C" w14:textId="77777777" w:rsidTr="005C10BB">
        <w:trPr>
          <w:cantSplit/>
        </w:trPr>
        <w:tc>
          <w:tcPr>
            <w:tcW w:w="4139" w:type="dxa"/>
          </w:tcPr>
          <w:p w14:paraId="4C514781" w14:textId="77777777" w:rsidR="00A16710" w:rsidRPr="000950AD" w:rsidRDefault="00A16710" w:rsidP="00A16710">
            <w:pPr>
              <w:rPr>
                <w:b/>
                <w:bCs/>
                <w:i/>
                <w:iCs/>
                <w:szCs w:val="22"/>
              </w:rPr>
            </w:pPr>
            <w:r w:rsidRPr="000950AD">
              <w:rPr>
                <w:b/>
                <w:bCs/>
                <w:i/>
                <w:iCs/>
                <w:szCs w:val="22"/>
              </w:rPr>
              <w:t xml:space="preserve">Revenue from sales and services </w:t>
            </w:r>
          </w:p>
        </w:tc>
        <w:tc>
          <w:tcPr>
            <w:tcW w:w="1081" w:type="dxa"/>
          </w:tcPr>
          <w:p w14:paraId="6530F97A"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83" w:type="dxa"/>
          </w:tcPr>
          <w:p w14:paraId="22DFA074"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151" w:type="dxa"/>
          </w:tcPr>
          <w:p w14:paraId="781B4187"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81" w:type="dxa"/>
          </w:tcPr>
          <w:p w14:paraId="48ADCB82"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275" w:type="dxa"/>
          </w:tcPr>
          <w:p w14:paraId="4E65109E"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80" w:type="dxa"/>
          </w:tcPr>
          <w:p w14:paraId="163B67CD"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c>
          <w:tcPr>
            <w:tcW w:w="1350" w:type="dxa"/>
          </w:tcPr>
          <w:p w14:paraId="0009D441" w14:textId="77777777" w:rsidR="00A16710" w:rsidRPr="00EF5298" w:rsidRDefault="00A16710" w:rsidP="00A16710">
            <w:pPr>
              <w:pStyle w:val="BodyTextIndentnosp"/>
              <w:tabs>
                <w:tab w:val="decimal" w:pos="1018"/>
              </w:tabs>
              <w:spacing w:line="240" w:lineRule="atLeast"/>
              <w:ind w:left="-115" w:right="-79"/>
              <w:rPr>
                <w:b/>
                <w:bCs/>
                <w:szCs w:val="22"/>
                <w:lang w:val="en-US"/>
              </w:rPr>
            </w:pPr>
          </w:p>
        </w:tc>
      </w:tr>
      <w:tr w:rsidR="00743196" w:rsidRPr="00EF5298" w14:paraId="3AE8447B" w14:textId="77777777" w:rsidTr="004A3DF9">
        <w:trPr>
          <w:cantSplit/>
        </w:trPr>
        <w:tc>
          <w:tcPr>
            <w:tcW w:w="4139" w:type="dxa"/>
          </w:tcPr>
          <w:p w14:paraId="3DA5D49B" w14:textId="48E2D8BA" w:rsidR="00743196" w:rsidRPr="00DE7DC3" w:rsidRDefault="00743196" w:rsidP="00743196">
            <w:pPr>
              <w:rPr>
                <w:szCs w:val="22"/>
              </w:rPr>
            </w:pPr>
            <w:r w:rsidRPr="00DE7DC3">
              <w:rPr>
                <w:rFonts w:eastAsia="Arial"/>
                <w:szCs w:val="22"/>
              </w:rPr>
              <w:t>Parent company</w:t>
            </w:r>
          </w:p>
        </w:tc>
        <w:tc>
          <w:tcPr>
            <w:tcW w:w="1081" w:type="dxa"/>
            <w:vAlign w:val="center"/>
          </w:tcPr>
          <w:p w14:paraId="1DDA0CB4" w14:textId="6EC38283" w:rsidR="00743196" w:rsidRPr="00E14951" w:rsidRDefault="00743196" w:rsidP="004A3DF9">
            <w:pPr>
              <w:tabs>
                <w:tab w:val="decimal" w:pos="1000"/>
              </w:tabs>
              <w:jc w:val="both"/>
            </w:pPr>
            <w:r w:rsidRPr="004A3DF9">
              <w:t>1,405</w:t>
            </w:r>
          </w:p>
        </w:tc>
        <w:tc>
          <w:tcPr>
            <w:tcW w:w="183" w:type="dxa"/>
          </w:tcPr>
          <w:p w14:paraId="51262736" w14:textId="77777777" w:rsidR="00743196" w:rsidRPr="00EF5298" w:rsidRDefault="00743196" w:rsidP="00743196">
            <w:pPr>
              <w:pStyle w:val="BodyTextIndentnosp"/>
              <w:tabs>
                <w:tab w:val="decimal" w:pos="1018"/>
              </w:tabs>
              <w:spacing w:line="240" w:lineRule="atLeast"/>
              <w:ind w:left="-115" w:right="-79"/>
              <w:rPr>
                <w:szCs w:val="22"/>
              </w:rPr>
            </w:pPr>
          </w:p>
        </w:tc>
        <w:tc>
          <w:tcPr>
            <w:tcW w:w="1151" w:type="dxa"/>
          </w:tcPr>
          <w:p w14:paraId="3FBB29F2" w14:textId="2FD7453D" w:rsidR="00743196" w:rsidRPr="004A3DF9" w:rsidRDefault="00743196" w:rsidP="004A3DF9">
            <w:pPr>
              <w:tabs>
                <w:tab w:val="decimal" w:pos="1000"/>
              </w:tabs>
            </w:pPr>
            <w:r w:rsidRPr="00F26A53">
              <w:t>12,399</w:t>
            </w:r>
          </w:p>
        </w:tc>
        <w:tc>
          <w:tcPr>
            <w:tcW w:w="181" w:type="dxa"/>
            <w:vAlign w:val="bottom"/>
          </w:tcPr>
          <w:p w14:paraId="0A44EEE7" w14:textId="77777777" w:rsidR="00743196" w:rsidRPr="009E3434" w:rsidRDefault="00743196" w:rsidP="00743196">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vAlign w:val="center"/>
          </w:tcPr>
          <w:p w14:paraId="118DBA0F" w14:textId="728A97A3" w:rsidR="00743196" w:rsidRPr="00E14951" w:rsidRDefault="00743196" w:rsidP="005E60E7">
            <w:pPr>
              <w:tabs>
                <w:tab w:val="decimal" w:pos="926"/>
              </w:tabs>
              <w:ind w:left="-115" w:right="-144"/>
              <w:jc w:val="center"/>
            </w:pPr>
            <w:r w:rsidRPr="004A3DF9">
              <w:t>1,405</w:t>
            </w:r>
          </w:p>
        </w:tc>
        <w:tc>
          <w:tcPr>
            <w:tcW w:w="180" w:type="dxa"/>
            <w:vAlign w:val="bottom"/>
          </w:tcPr>
          <w:p w14:paraId="05279663" w14:textId="77777777" w:rsidR="00743196" w:rsidRPr="009E3434" w:rsidRDefault="00743196" w:rsidP="00743196">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5AC10BA3" w14:textId="2DF0CD78" w:rsidR="00743196" w:rsidRPr="005C10BB" w:rsidRDefault="00743196" w:rsidP="00743196">
            <w:pPr>
              <w:tabs>
                <w:tab w:val="decimal" w:pos="926"/>
              </w:tabs>
              <w:ind w:left="-115" w:right="-144"/>
              <w:jc w:val="center"/>
            </w:pPr>
            <w:r w:rsidRPr="00F26A53">
              <w:t>12,399</w:t>
            </w:r>
          </w:p>
        </w:tc>
      </w:tr>
      <w:tr w:rsidR="00743196" w:rsidRPr="00EF5298" w14:paraId="153313AE" w14:textId="77777777" w:rsidTr="004A3DF9">
        <w:trPr>
          <w:cantSplit/>
        </w:trPr>
        <w:tc>
          <w:tcPr>
            <w:tcW w:w="4139" w:type="dxa"/>
          </w:tcPr>
          <w:p w14:paraId="7B97FB78" w14:textId="1B667108" w:rsidR="00743196" w:rsidRPr="00DE7DC3" w:rsidRDefault="00743196" w:rsidP="00743196">
            <w:pPr>
              <w:rPr>
                <w:szCs w:val="22"/>
              </w:rPr>
            </w:pPr>
            <w:r>
              <w:rPr>
                <w:rFonts w:eastAsia="Arial"/>
                <w:szCs w:val="22"/>
              </w:rPr>
              <w:t>S</w:t>
            </w:r>
            <w:r w:rsidRPr="00DE7DC3">
              <w:rPr>
                <w:rFonts w:eastAsia="Arial"/>
                <w:szCs w:val="22"/>
              </w:rPr>
              <w:t>ubsidiaries</w:t>
            </w:r>
          </w:p>
        </w:tc>
        <w:tc>
          <w:tcPr>
            <w:tcW w:w="1081" w:type="dxa"/>
            <w:vAlign w:val="center"/>
          </w:tcPr>
          <w:p w14:paraId="1097342A" w14:textId="72B995FC" w:rsidR="00743196" w:rsidRPr="00E14951" w:rsidRDefault="0022611A" w:rsidP="004A3DF9">
            <w:pPr>
              <w:tabs>
                <w:tab w:val="decimal" w:pos="1000"/>
              </w:tabs>
            </w:pPr>
            <w:r>
              <w:t xml:space="preserve"> </w:t>
            </w:r>
            <w:r w:rsidR="00743196" w:rsidRPr="004A3DF9">
              <w:t>-</w:t>
            </w:r>
          </w:p>
        </w:tc>
        <w:tc>
          <w:tcPr>
            <w:tcW w:w="183" w:type="dxa"/>
          </w:tcPr>
          <w:p w14:paraId="13B8F59E" w14:textId="77777777" w:rsidR="00743196" w:rsidRPr="005C10BB" w:rsidRDefault="00743196" w:rsidP="00743196">
            <w:pPr>
              <w:pStyle w:val="BodyTextIndentnosp"/>
              <w:tabs>
                <w:tab w:val="decimal" w:pos="916"/>
              </w:tabs>
              <w:spacing w:line="240" w:lineRule="atLeast"/>
              <w:ind w:left="-115" w:right="-79"/>
            </w:pPr>
          </w:p>
        </w:tc>
        <w:tc>
          <w:tcPr>
            <w:tcW w:w="1151" w:type="dxa"/>
          </w:tcPr>
          <w:p w14:paraId="39B37761" w14:textId="514DF88D" w:rsidR="00743196" w:rsidRPr="005C10BB" w:rsidRDefault="00743196" w:rsidP="004A3DF9">
            <w:pPr>
              <w:tabs>
                <w:tab w:val="decimal" w:pos="1000"/>
              </w:tabs>
            </w:pPr>
            <w:r w:rsidRPr="00F26A53">
              <w:t>-</w:t>
            </w:r>
          </w:p>
        </w:tc>
        <w:tc>
          <w:tcPr>
            <w:tcW w:w="181" w:type="dxa"/>
            <w:vAlign w:val="bottom"/>
          </w:tcPr>
          <w:p w14:paraId="34F79AEE" w14:textId="77777777" w:rsidR="00743196" w:rsidRPr="009E3434" w:rsidRDefault="00743196" w:rsidP="00743196">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vAlign w:val="center"/>
          </w:tcPr>
          <w:p w14:paraId="19FF7C5F" w14:textId="49E84C03" w:rsidR="00743196" w:rsidRPr="00E14951" w:rsidRDefault="00743196" w:rsidP="005E60E7">
            <w:pPr>
              <w:tabs>
                <w:tab w:val="decimal" w:pos="926"/>
              </w:tabs>
              <w:ind w:left="-115" w:right="-144"/>
              <w:jc w:val="center"/>
            </w:pPr>
            <w:r w:rsidRPr="004A3DF9">
              <w:t>1,473,448</w:t>
            </w:r>
          </w:p>
        </w:tc>
        <w:tc>
          <w:tcPr>
            <w:tcW w:w="180" w:type="dxa"/>
            <w:vAlign w:val="bottom"/>
          </w:tcPr>
          <w:p w14:paraId="79530F2A" w14:textId="77777777" w:rsidR="00743196" w:rsidRPr="009E3434" w:rsidRDefault="00743196" w:rsidP="00743196">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0279C97B" w14:textId="73C4B2C5" w:rsidR="00743196" w:rsidRPr="005C10BB" w:rsidRDefault="00743196" w:rsidP="00743196">
            <w:pPr>
              <w:tabs>
                <w:tab w:val="decimal" w:pos="926"/>
              </w:tabs>
              <w:ind w:left="-115" w:right="-144"/>
              <w:jc w:val="center"/>
            </w:pPr>
            <w:r w:rsidRPr="00F26A53">
              <w:t>1,251,529</w:t>
            </w:r>
          </w:p>
        </w:tc>
      </w:tr>
      <w:tr w:rsidR="00743196" w:rsidRPr="00EF5298" w14:paraId="31DEF7C8" w14:textId="77777777" w:rsidTr="00320A9E">
        <w:trPr>
          <w:cantSplit/>
        </w:trPr>
        <w:tc>
          <w:tcPr>
            <w:tcW w:w="4139" w:type="dxa"/>
          </w:tcPr>
          <w:p w14:paraId="6386C331" w14:textId="440B02D1" w:rsidR="00743196" w:rsidRPr="00DE7DC3" w:rsidRDefault="00743196" w:rsidP="00743196">
            <w:pPr>
              <w:rPr>
                <w:szCs w:val="22"/>
              </w:rPr>
            </w:pPr>
            <w:r w:rsidRPr="00DE7DC3">
              <w:rPr>
                <w:rFonts w:eastAsia="Arial"/>
                <w:szCs w:val="22"/>
              </w:rPr>
              <w:t>Other companies under common control</w:t>
            </w:r>
          </w:p>
        </w:tc>
        <w:tc>
          <w:tcPr>
            <w:tcW w:w="1081" w:type="dxa"/>
            <w:tcBorders>
              <w:top w:val="nil"/>
              <w:left w:val="nil"/>
              <w:right w:val="nil"/>
            </w:tcBorders>
            <w:vAlign w:val="center"/>
          </w:tcPr>
          <w:p w14:paraId="43FB1C7F" w14:textId="1A894AF2" w:rsidR="00743196" w:rsidRPr="00E14951" w:rsidRDefault="00743196" w:rsidP="004A3DF9">
            <w:pPr>
              <w:tabs>
                <w:tab w:val="decimal" w:pos="1000"/>
              </w:tabs>
            </w:pPr>
            <w:r w:rsidRPr="004A3DF9">
              <w:t>33,860</w:t>
            </w:r>
          </w:p>
        </w:tc>
        <w:tc>
          <w:tcPr>
            <w:tcW w:w="183" w:type="dxa"/>
          </w:tcPr>
          <w:p w14:paraId="13810AFB" w14:textId="77777777" w:rsidR="00743196" w:rsidRPr="00EF5298" w:rsidRDefault="00743196" w:rsidP="00743196">
            <w:pPr>
              <w:pStyle w:val="BodyTextIndentnosp"/>
              <w:tabs>
                <w:tab w:val="decimal" w:pos="1018"/>
              </w:tabs>
              <w:spacing w:line="240" w:lineRule="atLeast"/>
              <w:ind w:left="-115" w:right="-79"/>
              <w:rPr>
                <w:szCs w:val="22"/>
              </w:rPr>
            </w:pPr>
          </w:p>
        </w:tc>
        <w:tc>
          <w:tcPr>
            <w:tcW w:w="1151" w:type="dxa"/>
            <w:vAlign w:val="center"/>
          </w:tcPr>
          <w:p w14:paraId="588F06AA" w14:textId="325CFF86" w:rsidR="00743196" w:rsidRPr="005C10BB" w:rsidRDefault="00743196" w:rsidP="004A3DF9">
            <w:pPr>
              <w:tabs>
                <w:tab w:val="decimal" w:pos="1000"/>
              </w:tabs>
            </w:pPr>
            <w:r w:rsidRPr="00F26A53">
              <w:t xml:space="preserve">42,132 </w:t>
            </w:r>
          </w:p>
        </w:tc>
        <w:tc>
          <w:tcPr>
            <w:tcW w:w="181" w:type="dxa"/>
            <w:vAlign w:val="bottom"/>
          </w:tcPr>
          <w:p w14:paraId="01FF8C8A" w14:textId="77777777" w:rsidR="00743196" w:rsidRPr="009E3434" w:rsidRDefault="00743196" w:rsidP="00743196">
            <w:pPr>
              <w:pStyle w:val="BodyTextIndentnosp"/>
              <w:tabs>
                <w:tab w:val="decimal" w:pos="1018"/>
              </w:tabs>
              <w:spacing w:line="240" w:lineRule="atLeast"/>
              <w:ind w:left="-115" w:right="-79"/>
              <w:rPr>
                <w:b/>
                <w:bCs/>
                <w:szCs w:val="22"/>
                <w:lang w:val="en-US"/>
              </w:rPr>
            </w:pPr>
          </w:p>
        </w:tc>
        <w:tc>
          <w:tcPr>
            <w:tcW w:w="1275" w:type="dxa"/>
            <w:tcBorders>
              <w:top w:val="nil"/>
              <w:left w:val="nil"/>
              <w:right w:val="nil"/>
            </w:tcBorders>
            <w:vAlign w:val="center"/>
          </w:tcPr>
          <w:p w14:paraId="43BF495F" w14:textId="6FB8FC68" w:rsidR="00743196" w:rsidRPr="00E14951" w:rsidRDefault="00743196" w:rsidP="005E60E7">
            <w:pPr>
              <w:tabs>
                <w:tab w:val="decimal" w:pos="926"/>
              </w:tabs>
              <w:ind w:left="-115" w:right="-144"/>
              <w:jc w:val="center"/>
            </w:pPr>
            <w:r w:rsidRPr="004A3DF9">
              <w:t>33,860</w:t>
            </w:r>
          </w:p>
        </w:tc>
        <w:tc>
          <w:tcPr>
            <w:tcW w:w="180" w:type="dxa"/>
            <w:vAlign w:val="bottom"/>
          </w:tcPr>
          <w:p w14:paraId="1C6EA70B" w14:textId="77777777" w:rsidR="00743196" w:rsidRPr="009E3434" w:rsidRDefault="00743196" w:rsidP="00743196">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5C0B2032" w14:textId="4C791B16" w:rsidR="00743196" w:rsidRPr="005C10BB" w:rsidRDefault="00743196" w:rsidP="00743196">
            <w:pPr>
              <w:tabs>
                <w:tab w:val="decimal" w:pos="926"/>
              </w:tabs>
              <w:ind w:left="-115" w:right="-144"/>
              <w:jc w:val="center"/>
            </w:pPr>
            <w:r w:rsidRPr="00F26A53">
              <w:t>42,132</w:t>
            </w:r>
          </w:p>
        </w:tc>
      </w:tr>
      <w:tr w:rsidR="00743196" w:rsidRPr="00EF5298" w14:paraId="61759FBC" w14:textId="77777777" w:rsidTr="00320A9E">
        <w:trPr>
          <w:cantSplit/>
        </w:trPr>
        <w:tc>
          <w:tcPr>
            <w:tcW w:w="4139" w:type="dxa"/>
          </w:tcPr>
          <w:p w14:paraId="51D4706C" w14:textId="36F4AB84" w:rsidR="00743196" w:rsidRPr="00043C54" w:rsidRDefault="00743196" w:rsidP="00743196">
            <w:pPr>
              <w:rPr>
                <w:rFonts w:cstheme="minorBidi"/>
                <w:szCs w:val="28"/>
                <w:lang w:val="en-US" w:bidi="th-TH"/>
              </w:rPr>
            </w:pPr>
            <w:r w:rsidRPr="00DE7DC3">
              <w:rPr>
                <w:rFonts w:eastAsia="Arial"/>
                <w:szCs w:val="22"/>
              </w:rPr>
              <w:t>Other related company</w:t>
            </w:r>
          </w:p>
        </w:tc>
        <w:tc>
          <w:tcPr>
            <w:tcW w:w="1081" w:type="dxa"/>
            <w:tcBorders>
              <w:top w:val="nil"/>
              <w:left w:val="nil"/>
              <w:right w:val="nil"/>
            </w:tcBorders>
            <w:vAlign w:val="center"/>
          </w:tcPr>
          <w:p w14:paraId="5DE9C4FC" w14:textId="200CD4D2" w:rsidR="00743196" w:rsidRPr="00E14951" w:rsidRDefault="00743196" w:rsidP="004A3DF9">
            <w:pPr>
              <w:tabs>
                <w:tab w:val="decimal" w:pos="1000"/>
              </w:tabs>
            </w:pPr>
            <w:r w:rsidRPr="004A3DF9">
              <w:t>13,860</w:t>
            </w:r>
          </w:p>
        </w:tc>
        <w:tc>
          <w:tcPr>
            <w:tcW w:w="183" w:type="dxa"/>
          </w:tcPr>
          <w:p w14:paraId="6C36EB02" w14:textId="77777777" w:rsidR="00743196" w:rsidRPr="00EF5298" w:rsidRDefault="00743196" w:rsidP="00743196">
            <w:pPr>
              <w:pStyle w:val="BodyTextIndentnosp"/>
              <w:tabs>
                <w:tab w:val="decimal" w:pos="1018"/>
              </w:tabs>
              <w:spacing w:line="240" w:lineRule="atLeast"/>
              <w:ind w:left="-115" w:right="-79"/>
              <w:rPr>
                <w:szCs w:val="22"/>
              </w:rPr>
            </w:pPr>
          </w:p>
        </w:tc>
        <w:tc>
          <w:tcPr>
            <w:tcW w:w="1151" w:type="dxa"/>
            <w:vAlign w:val="center"/>
          </w:tcPr>
          <w:p w14:paraId="11E2A869" w14:textId="6CCFD518" w:rsidR="00743196" w:rsidRPr="005C10BB" w:rsidRDefault="00743196" w:rsidP="004A3DF9">
            <w:pPr>
              <w:tabs>
                <w:tab w:val="decimal" w:pos="1000"/>
              </w:tabs>
            </w:pPr>
            <w:r w:rsidRPr="00F26A53">
              <w:t xml:space="preserve">12,776 </w:t>
            </w:r>
          </w:p>
        </w:tc>
        <w:tc>
          <w:tcPr>
            <w:tcW w:w="181" w:type="dxa"/>
            <w:vAlign w:val="bottom"/>
          </w:tcPr>
          <w:p w14:paraId="3F638136" w14:textId="77777777" w:rsidR="00743196" w:rsidRPr="009E3434" w:rsidRDefault="00743196" w:rsidP="00743196">
            <w:pPr>
              <w:pStyle w:val="BodyTextIndentnosp"/>
              <w:tabs>
                <w:tab w:val="decimal" w:pos="1018"/>
              </w:tabs>
              <w:spacing w:line="240" w:lineRule="atLeast"/>
              <w:ind w:left="-115" w:right="-79"/>
              <w:rPr>
                <w:b/>
                <w:bCs/>
                <w:szCs w:val="22"/>
                <w:lang w:val="en-US"/>
              </w:rPr>
            </w:pPr>
          </w:p>
        </w:tc>
        <w:tc>
          <w:tcPr>
            <w:tcW w:w="1275" w:type="dxa"/>
            <w:tcBorders>
              <w:top w:val="nil"/>
              <w:left w:val="nil"/>
              <w:right w:val="nil"/>
            </w:tcBorders>
            <w:vAlign w:val="center"/>
          </w:tcPr>
          <w:p w14:paraId="6760CFE1" w14:textId="26B82283" w:rsidR="00743196" w:rsidRPr="00E14951" w:rsidRDefault="00743196" w:rsidP="005E60E7">
            <w:pPr>
              <w:tabs>
                <w:tab w:val="decimal" w:pos="926"/>
              </w:tabs>
              <w:ind w:left="-115" w:right="-144"/>
              <w:jc w:val="center"/>
            </w:pPr>
            <w:r w:rsidRPr="004A3DF9">
              <w:t>13,860</w:t>
            </w:r>
          </w:p>
        </w:tc>
        <w:tc>
          <w:tcPr>
            <w:tcW w:w="180" w:type="dxa"/>
            <w:vAlign w:val="bottom"/>
          </w:tcPr>
          <w:p w14:paraId="0813CDB9" w14:textId="77777777" w:rsidR="00743196" w:rsidRPr="009E3434" w:rsidRDefault="00743196" w:rsidP="00743196">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7AC7E3A8" w14:textId="2F22DC7C" w:rsidR="00743196" w:rsidRPr="005C10BB" w:rsidRDefault="00743196" w:rsidP="00743196">
            <w:pPr>
              <w:tabs>
                <w:tab w:val="decimal" w:pos="926"/>
              </w:tabs>
              <w:ind w:left="-115" w:right="-144"/>
              <w:jc w:val="center"/>
            </w:pPr>
            <w:r w:rsidRPr="00F26A53">
              <w:t>12,776</w:t>
            </w:r>
          </w:p>
        </w:tc>
      </w:tr>
      <w:tr w:rsidR="00743196" w:rsidRPr="00EF5298" w14:paraId="43586954" w14:textId="77777777" w:rsidTr="005C10BB">
        <w:trPr>
          <w:cantSplit/>
        </w:trPr>
        <w:tc>
          <w:tcPr>
            <w:tcW w:w="4139" w:type="dxa"/>
          </w:tcPr>
          <w:p w14:paraId="03276B37" w14:textId="77777777" w:rsidR="00743196" w:rsidRDefault="00743196" w:rsidP="00743196">
            <w:pPr>
              <w:rPr>
                <w:rFonts w:cs="Angsana New"/>
              </w:rPr>
            </w:pPr>
          </w:p>
        </w:tc>
        <w:tc>
          <w:tcPr>
            <w:tcW w:w="1081" w:type="dxa"/>
            <w:vAlign w:val="bottom"/>
          </w:tcPr>
          <w:p w14:paraId="1A48D9E6" w14:textId="77777777" w:rsidR="00743196" w:rsidRPr="004A3DF9" w:rsidRDefault="00743196" w:rsidP="004A3DF9">
            <w:pPr>
              <w:tabs>
                <w:tab w:val="decimal" w:pos="926"/>
              </w:tabs>
              <w:ind w:left="-115" w:right="-144"/>
              <w:jc w:val="center"/>
            </w:pPr>
          </w:p>
        </w:tc>
        <w:tc>
          <w:tcPr>
            <w:tcW w:w="183" w:type="dxa"/>
            <w:vAlign w:val="bottom"/>
          </w:tcPr>
          <w:p w14:paraId="77DC19E1" w14:textId="77777777" w:rsidR="00743196" w:rsidRPr="00EF5298" w:rsidRDefault="00743196" w:rsidP="00743196">
            <w:pPr>
              <w:pStyle w:val="BodyTextIndentnosp"/>
              <w:tabs>
                <w:tab w:val="decimal" w:pos="1018"/>
              </w:tabs>
              <w:spacing w:line="240" w:lineRule="atLeast"/>
              <w:ind w:left="-115" w:right="-79"/>
              <w:rPr>
                <w:szCs w:val="22"/>
              </w:rPr>
            </w:pPr>
          </w:p>
        </w:tc>
        <w:tc>
          <w:tcPr>
            <w:tcW w:w="1151" w:type="dxa"/>
            <w:vAlign w:val="bottom"/>
          </w:tcPr>
          <w:p w14:paraId="51D9CEF7" w14:textId="77777777" w:rsidR="00743196" w:rsidRPr="005C10BB" w:rsidRDefault="00743196" w:rsidP="004A3DF9">
            <w:pPr>
              <w:tabs>
                <w:tab w:val="decimal" w:pos="1000"/>
              </w:tabs>
            </w:pPr>
          </w:p>
        </w:tc>
        <w:tc>
          <w:tcPr>
            <w:tcW w:w="181" w:type="dxa"/>
            <w:vAlign w:val="bottom"/>
          </w:tcPr>
          <w:p w14:paraId="2BE5A7E2" w14:textId="77777777" w:rsidR="00743196" w:rsidRPr="00EF5298" w:rsidRDefault="00743196" w:rsidP="00743196">
            <w:pPr>
              <w:pStyle w:val="BodyTextIndentnosp"/>
              <w:tabs>
                <w:tab w:val="decimal" w:pos="1018"/>
              </w:tabs>
              <w:spacing w:line="240" w:lineRule="atLeast"/>
              <w:ind w:left="-115" w:right="-79"/>
              <w:rPr>
                <w:b/>
                <w:bCs/>
                <w:szCs w:val="22"/>
                <w:lang w:val="en-US"/>
              </w:rPr>
            </w:pPr>
          </w:p>
        </w:tc>
        <w:tc>
          <w:tcPr>
            <w:tcW w:w="1275" w:type="dxa"/>
            <w:vAlign w:val="bottom"/>
          </w:tcPr>
          <w:p w14:paraId="24664DE3" w14:textId="77777777" w:rsidR="00743196" w:rsidRPr="005C10BB" w:rsidRDefault="00743196" w:rsidP="00743196">
            <w:pPr>
              <w:tabs>
                <w:tab w:val="decimal" w:pos="926"/>
              </w:tabs>
              <w:ind w:left="-115" w:right="-144"/>
              <w:jc w:val="center"/>
            </w:pPr>
          </w:p>
        </w:tc>
        <w:tc>
          <w:tcPr>
            <w:tcW w:w="180" w:type="dxa"/>
            <w:vAlign w:val="bottom"/>
          </w:tcPr>
          <w:p w14:paraId="03C6CD91" w14:textId="77777777" w:rsidR="00743196" w:rsidRPr="00EF5298" w:rsidRDefault="00743196" w:rsidP="00743196">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CC8EDD1" w14:textId="77777777" w:rsidR="00743196" w:rsidRPr="005C10BB" w:rsidRDefault="00743196" w:rsidP="00743196">
            <w:pPr>
              <w:tabs>
                <w:tab w:val="decimal" w:pos="926"/>
              </w:tabs>
              <w:ind w:left="-115" w:right="-144"/>
              <w:jc w:val="center"/>
            </w:pPr>
          </w:p>
        </w:tc>
      </w:tr>
      <w:tr w:rsidR="00743196" w:rsidRPr="00EF5298" w14:paraId="3EE34B8C" w14:textId="77777777" w:rsidTr="005C10BB">
        <w:trPr>
          <w:cantSplit/>
        </w:trPr>
        <w:tc>
          <w:tcPr>
            <w:tcW w:w="4139" w:type="dxa"/>
          </w:tcPr>
          <w:p w14:paraId="1B1D1B7B" w14:textId="77777777" w:rsidR="00743196" w:rsidRPr="000950AD" w:rsidRDefault="00743196" w:rsidP="00743196">
            <w:pPr>
              <w:ind w:firstLine="11"/>
              <w:rPr>
                <w:b/>
                <w:bCs/>
                <w:i/>
                <w:iCs/>
                <w:szCs w:val="22"/>
              </w:rPr>
            </w:pPr>
            <w:r w:rsidRPr="000950AD">
              <w:rPr>
                <w:b/>
                <w:bCs/>
                <w:i/>
                <w:iCs/>
                <w:szCs w:val="22"/>
              </w:rPr>
              <w:t>Other income</w:t>
            </w:r>
          </w:p>
        </w:tc>
        <w:tc>
          <w:tcPr>
            <w:tcW w:w="1081" w:type="dxa"/>
            <w:vAlign w:val="bottom"/>
          </w:tcPr>
          <w:p w14:paraId="46B40DA2" w14:textId="77777777" w:rsidR="00743196" w:rsidRDefault="00743196" w:rsidP="00743196">
            <w:pPr>
              <w:tabs>
                <w:tab w:val="decimal" w:pos="1018"/>
              </w:tabs>
              <w:ind w:left="-115" w:right="-79"/>
              <w:rPr>
                <w:szCs w:val="22"/>
              </w:rPr>
            </w:pPr>
          </w:p>
        </w:tc>
        <w:tc>
          <w:tcPr>
            <w:tcW w:w="183" w:type="dxa"/>
            <w:vAlign w:val="bottom"/>
          </w:tcPr>
          <w:p w14:paraId="047BD26D" w14:textId="77777777" w:rsidR="00743196" w:rsidRPr="00EF5298" w:rsidRDefault="00743196" w:rsidP="00743196">
            <w:pPr>
              <w:pStyle w:val="BodyTextIndentnosp"/>
              <w:tabs>
                <w:tab w:val="decimal" w:pos="1018"/>
              </w:tabs>
              <w:spacing w:line="240" w:lineRule="atLeast"/>
              <w:ind w:left="-115" w:right="-79"/>
              <w:rPr>
                <w:szCs w:val="22"/>
              </w:rPr>
            </w:pPr>
          </w:p>
        </w:tc>
        <w:tc>
          <w:tcPr>
            <w:tcW w:w="1151" w:type="dxa"/>
            <w:vAlign w:val="bottom"/>
          </w:tcPr>
          <w:p w14:paraId="1D445985" w14:textId="77777777" w:rsidR="00743196" w:rsidRPr="005C10BB" w:rsidRDefault="00743196" w:rsidP="004A3DF9">
            <w:pPr>
              <w:tabs>
                <w:tab w:val="decimal" w:pos="1000"/>
              </w:tabs>
            </w:pPr>
          </w:p>
        </w:tc>
        <w:tc>
          <w:tcPr>
            <w:tcW w:w="181" w:type="dxa"/>
            <w:vAlign w:val="bottom"/>
          </w:tcPr>
          <w:p w14:paraId="622B0673" w14:textId="77777777" w:rsidR="00743196" w:rsidRPr="00EF5298" w:rsidRDefault="00743196" w:rsidP="00743196">
            <w:pPr>
              <w:pStyle w:val="BodyTextIndentnosp"/>
              <w:tabs>
                <w:tab w:val="decimal" w:pos="1018"/>
              </w:tabs>
              <w:spacing w:line="240" w:lineRule="atLeast"/>
              <w:ind w:left="-115" w:right="-79"/>
              <w:rPr>
                <w:b/>
                <w:bCs/>
                <w:szCs w:val="22"/>
                <w:lang w:val="en-US"/>
              </w:rPr>
            </w:pPr>
          </w:p>
        </w:tc>
        <w:tc>
          <w:tcPr>
            <w:tcW w:w="1275" w:type="dxa"/>
            <w:vAlign w:val="bottom"/>
          </w:tcPr>
          <w:p w14:paraId="27A36064" w14:textId="77777777" w:rsidR="00743196" w:rsidRPr="005C10BB" w:rsidRDefault="00743196" w:rsidP="00743196">
            <w:pPr>
              <w:tabs>
                <w:tab w:val="decimal" w:pos="926"/>
              </w:tabs>
              <w:ind w:left="-115" w:right="-144"/>
              <w:jc w:val="center"/>
            </w:pPr>
          </w:p>
        </w:tc>
        <w:tc>
          <w:tcPr>
            <w:tcW w:w="180" w:type="dxa"/>
            <w:vAlign w:val="bottom"/>
          </w:tcPr>
          <w:p w14:paraId="41B5A469" w14:textId="77777777" w:rsidR="00743196" w:rsidRPr="00EF5298" w:rsidRDefault="00743196" w:rsidP="00743196">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0711FF1" w14:textId="77777777" w:rsidR="00743196" w:rsidRPr="005C10BB" w:rsidRDefault="00743196" w:rsidP="00743196">
            <w:pPr>
              <w:tabs>
                <w:tab w:val="decimal" w:pos="926"/>
              </w:tabs>
              <w:ind w:left="-115" w:right="-144"/>
              <w:jc w:val="center"/>
            </w:pPr>
          </w:p>
        </w:tc>
      </w:tr>
      <w:tr w:rsidR="005E60E7" w:rsidRPr="00EF5298" w14:paraId="0C3C2AC0" w14:textId="77777777" w:rsidTr="004A3DF9">
        <w:trPr>
          <w:cantSplit/>
        </w:trPr>
        <w:tc>
          <w:tcPr>
            <w:tcW w:w="4139" w:type="dxa"/>
          </w:tcPr>
          <w:p w14:paraId="0F412AAD" w14:textId="6AC85B4F" w:rsidR="005E60E7" w:rsidRPr="000950AD" w:rsidRDefault="005E60E7" w:rsidP="005E60E7">
            <w:pPr>
              <w:ind w:firstLine="11"/>
              <w:rPr>
                <w:b/>
                <w:bCs/>
                <w:i/>
                <w:iCs/>
                <w:szCs w:val="22"/>
              </w:rPr>
            </w:pPr>
            <w:r w:rsidRPr="00DE7DC3">
              <w:rPr>
                <w:rFonts w:eastAsia="Arial"/>
                <w:szCs w:val="22"/>
              </w:rPr>
              <w:t>Parent company</w:t>
            </w:r>
          </w:p>
        </w:tc>
        <w:tc>
          <w:tcPr>
            <w:tcW w:w="1081" w:type="dxa"/>
          </w:tcPr>
          <w:p w14:paraId="520ED835" w14:textId="2A2151E8" w:rsidR="005E60E7" w:rsidRPr="004A3DF9" w:rsidRDefault="005E60E7" w:rsidP="004A3DF9">
            <w:pPr>
              <w:tabs>
                <w:tab w:val="decimal" w:pos="1018"/>
              </w:tabs>
            </w:pPr>
            <w:r w:rsidRPr="004A3DF9">
              <w:t>16</w:t>
            </w:r>
          </w:p>
        </w:tc>
        <w:tc>
          <w:tcPr>
            <w:tcW w:w="183" w:type="dxa"/>
            <w:vAlign w:val="bottom"/>
          </w:tcPr>
          <w:p w14:paraId="1E894D49" w14:textId="77777777" w:rsidR="005E60E7" w:rsidRPr="00EF5298" w:rsidRDefault="005E60E7" w:rsidP="005E60E7">
            <w:pPr>
              <w:pStyle w:val="BodyTextIndentnosp"/>
              <w:tabs>
                <w:tab w:val="decimal" w:pos="1018"/>
              </w:tabs>
              <w:spacing w:line="240" w:lineRule="atLeast"/>
              <w:ind w:left="-115" w:right="-79"/>
              <w:rPr>
                <w:szCs w:val="22"/>
              </w:rPr>
            </w:pPr>
          </w:p>
        </w:tc>
        <w:tc>
          <w:tcPr>
            <w:tcW w:w="1151" w:type="dxa"/>
            <w:vAlign w:val="bottom"/>
          </w:tcPr>
          <w:p w14:paraId="1466AFCE" w14:textId="2A1414F6" w:rsidR="005E60E7" w:rsidRPr="005C10BB" w:rsidRDefault="005E60E7" w:rsidP="005E60E7">
            <w:pPr>
              <w:tabs>
                <w:tab w:val="decimal" w:pos="1000"/>
              </w:tabs>
            </w:pPr>
            <w:r>
              <w:t>-</w:t>
            </w:r>
          </w:p>
        </w:tc>
        <w:tc>
          <w:tcPr>
            <w:tcW w:w="181" w:type="dxa"/>
            <w:vAlign w:val="bottom"/>
          </w:tcPr>
          <w:p w14:paraId="427333D9" w14:textId="77777777" w:rsidR="005E60E7" w:rsidRPr="00EF5298" w:rsidRDefault="005E60E7" w:rsidP="005E60E7">
            <w:pPr>
              <w:pStyle w:val="BodyTextIndentnosp"/>
              <w:tabs>
                <w:tab w:val="decimal" w:pos="1018"/>
              </w:tabs>
              <w:spacing w:line="240" w:lineRule="atLeast"/>
              <w:ind w:left="-115" w:right="-79"/>
              <w:rPr>
                <w:b/>
                <w:bCs/>
                <w:szCs w:val="22"/>
                <w:lang w:val="en-US"/>
              </w:rPr>
            </w:pPr>
          </w:p>
        </w:tc>
        <w:tc>
          <w:tcPr>
            <w:tcW w:w="1275" w:type="dxa"/>
            <w:vAlign w:val="center"/>
          </w:tcPr>
          <w:p w14:paraId="5898E6A5" w14:textId="35C493B6" w:rsidR="005E60E7" w:rsidRPr="005C10BB" w:rsidRDefault="005E60E7" w:rsidP="005E60E7">
            <w:pPr>
              <w:tabs>
                <w:tab w:val="decimal" w:pos="926"/>
              </w:tabs>
              <w:ind w:left="-115" w:right="-144"/>
              <w:jc w:val="center"/>
            </w:pPr>
            <w:r w:rsidRPr="004A3DF9">
              <w:t>16</w:t>
            </w:r>
          </w:p>
        </w:tc>
        <w:tc>
          <w:tcPr>
            <w:tcW w:w="180" w:type="dxa"/>
            <w:vAlign w:val="bottom"/>
          </w:tcPr>
          <w:p w14:paraId="7CD52779" w14:textId="77777777" w:rsidR="005E60E7" w:rsidRPr="00EF5298" w:rsidRDefault="005E60E7" w:rsidP="005E60E7">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18583D81" w14:textId="0B8727DF" w:rsidR="005E60E7" w:rsidRPr="005C10BB" w:rsidRDefault="005E60E7" w:rsidP="005E60E7">
            <w:pPr>
              <w:tabs>
                <w:tab w:val="decimal" w:pos="926"/>
              </w:tabs>
              <w:ind w:left="-115" w:right="-144"/>
              <w:jc w:val="center"/>
            </w:pPr>
            <w:r>
              <w:t>-</w:t>
            </w:r>
          </w:p>
        </w:tc>
      </w:tr>
      <w:tr w:rsidR="005E60E7" w:rsidRPr="00870F46" w14:paraId="47B3A6A7" w14:textId="77777777" w:rsidTr="004A3DF9">
        <w:trPr>
          <w:cantSplit/>
        </w:trPr>
        <w:tc>
          <w:tcPr>
            <w:tcW w:w="4139" w:type="dxa"/>
          </w:tcPr>
          <w:p w14:paraId="3492B0D3" w14:textId="77777777" w:rsidR="005E60E7" w:rsidRPr="00883C1A" w:rsidRDefault="005E60E7" w:rsidP="005E60E7">
            <w:pPr>
              <w:ind w:firstLine="11"/>
              <w:rPr>
                <w:szCs w:val="22"/>
              </w:rPr>
            </w:pPr>
            <w:r>
              <w:rPr>
                <w:rFonts w:eastAsia="Arial"/>
                <w:szCs w:val="22"/>
              </w:rPr>
              <w:t>S</w:t>
            </w:r>
            <w:r w:rsidRPr="00DE7DC3">
              <w:rPr>
                <w:rFonts w:eastAsia="Arial"/>
                <w:szCs w:val="22"/>
              </w:rPr>
              <w:t>ubsidiaries</w:t>
            </w:r>
          </w:p>
        </w:tc>
        <w:tc>
          <w:tcPr>
            <w:tcW w:w="1081" w:type="dxa"/>
          </w:tcPr>
          <w:p w14:paraId="7A966CD5" w14:textId="5B50092C" w:rsidR="005E60E7" w:rsidRPr="005C10BB" w:rsidRDefault="005E60E7" w:rsidP="004A3DF9">
            <w:pPr>
              <w:tabs>
                <w:tab w:val="decimal" w:pos="1000"/>
              </w:tabs>
            </w:pPr>
            <w:r w:rsidRPr="004A3DF9">
              <w:t>-</w:t>
            </w:r>
          </w:p>
        </w:tc>
        <w:tc>
          <w:tcPr>
            <w:tcW w:w="183" w:type="dxa"/>
            <w:vAlign w:val="bottom"/>
          </w:tcPr>
          <w:p w14:paraId="77DA33F1" w14:textId="77777777" w:rsidR="005E60E7" w:rsidRPr="00EF5298" w:rsidRDefault="005E60E7" w:rsidP="005E60E7">
            <w:pPr>
              <w:pStyle w:val="BodyTextIndentnosp"/>
              <w:tabs>
                <w:tab w:val="decimal" w:pos="1018"/>
              </w:tabs>
              <w:spacing w:line="240" w:lineRule="atLeast"/>
              <w:ind w:left="-115" w:right="-79"/>
              <w:rPr>
                <w:szCs w:val="22"/>
              </w:rPr>
            </w:pPr>
          </w:p>
        </w:tc>
        <w:tc>
          <w:tcPr>
            <w:tcW w:w="1151" w:type="dxa"/>
          </w:tcPr>
          <w:p w14:paraId="09079B77" w14:textId="7E463B59" w:rsidR="005E60E7" w:rsidRPr="005C10BB" w:rsidRDefault="005E60E7" w:rsidP="004A3DF9">
            <w:pPr>
              <w:tabs>
                <w:tab w:val="decimal" w:pos="1000"/>
              </w:tabs>
            </w:pPr>
            <w:r w:rsidRPr="005C10BB">
              <w:t>-</w:t>
            </w:r>
          </w:p>
        </w:tc>
        <w:tc>
          <w:tcPr>
            <w:tcW w:w="181" w:type="dxa"/>
            <w:vAlign w:val="bottom"/>
          </w:tcPr>
          <w:p w14:paraId="03E3E1E7" w14:textId="77777777" w:rsidR="005E60E7" w:rsidRPr="00EF5298" w:rsidRDefault="005E60E7" w:rsidP="005E60E7">
            <w:pPr>
              <w:pStyle w:val="BodyTextIndentnosp"/>
              <w:tabs>
                <w:tab w:val="decimal" w:pos="1018"/>
              </w:tabs>
              <w:spacing w:line="240" w:lineRule="atLeast"/>
              <w:ind w:left="-115" w:right="-79"/>
              <w:rPr>
                <w:b/>
                <w:bCs/>
                <w:szCs w:val="22"/>
                <w:lang w:val="en-US"/>
              </w:rPr>
            </w:pPr>
          </w:p>
        </w:tc>
        <w:tc>
          <w:tcPr>
            <w:tcW w:w="1275" w:type="dxa"/>
            <w:vAlign w:val="center"/>
          </w:tcPr>
          <w:p w14:paraId="585DFAD6" w14:textId="51638C93" w:rsidR="005E60E7" w:rsidRPr="005C10BB" w:rsidRDefault="005E60E7" w:rsidP="005E60E7">
            <w:pPr>
              <w:tabs>
                <w:tab w:val="decimal" w:pos="926"/>
              </w:tabs>
              <w:ind w:left="-115" w:right="-144"/>
              <w:jc w:val="center"/>
            </w:pPr>
            <w:r w:rsidRPr="004A3DF9">
              <w:t>28,099</w:t>
            </w:r>
          </w:p>
        </w:tc>
        <w:tc>
          <w:tcPr>
            <w:tcW w:w="180" w:type="dxa"/>
            <w:vAlign w:val="bottom"/>
          </w:tcPr>
          <w:p w14:paraId="286CCC1E" w14:textId="77777777" w:rsidR="005E60E7" w:rsidRPr="00EF5298" w:rsidRDefault="005E60E7" w:rsidP="005E60E7">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0DF75B5" w14:textId="5D7249D0" w:rsidR="005E60E7" w:rsidRPr="005C10BB" w:rsidRDefault="005E60E7" w:rsidP="005E60E7">
            <w:pPr>
              <w:tabs>
                <w:tab w:val="decimal" w:pos="926"/>
              </w:tabs>
              <w:ind w:left="-115" w:right="-144"/>
              <w:jc w:val="center"/>
            </w:pPr>
            <w:r w:rsidRPr="005C10BB">
              <w:t>11,295</w:t>
            </w:r>
          </w:p>
        </w:tc>
      </w:tr>
      <w:tr w:rsidR="005E60E7" w:rsidRPr="00EF5298" w14:paraId="2AEDB687" w14:textId="77777777" w:rsidTr="004A3DF9">
        <w:trPr>
          <w:cantSplit/>
        </w:trPr>
        <w:tc>
          <w:tcPr>
            <w:tcW w:w="4139" w:type="dxa"/>
          </w:tcPr>
          <w:p w14:paraId="17D57FD8" w14:textId="50BDDBFE" w:rsidR="005E60E7" w:rsidRPr="00883C1A" w:rsidRDefault="005E60E7" w:rsidP="005E60E7">
            <w:pPr>
              <w:ind w:firstLine="11"/>
              <w:rPr>
                <w:szCs w:val="22"/>
              </w:rPr>
            </w:pPr>
            <w:r w:rsidRPr="00DE7DC3">
              <w:rPr>
                <w:rFonts w:eastAsia="Arial"/>
                <w:szCs w:val="22"/>
              </w:rPr>
              <w:t>Other companies under common control</w:t>
            </w:r>
          </w:p>
        </w:tc>
        <w:tc>
          <w:tcPr>
            <w:tcW w:w="1081" w:type="dxa"/>
          </w:tcPr>
          <w:p w14:paraId="7496353E" w14:textId="287CB94C" w:rsidR="005E60E7" w:rsidRPr="004A3DF9" w:rsidRDefault="005E60E7" w:rsidP="004A3DF9">
            <w:pPr>
              <w:tabs>
                <w:tab w:val="decimal" w:pos="1000"/>
              </w:tabs>
            </w:pPr>
            <w:r w:rsidRPr="004A3DF9">
              <w:t>10,015</w:t>
            </w:r>
          </w:p>
        </w:tc>
        <w:tc>
          <w:tcPr>
            <w:tcW w:w="183" w:type="dxa"/>
            <w:vAlign w:val="bottom"/>
          </w:tcPr>
          <w:p w14:paraId="41857912" w14:textId="77777777" w:rsidR="005E60E7" w:rsidRPr="00EF5298" w:rsidRDefault="005E60E7" w:rsidP="005E60E7">
            <w:pPr>
              <w:pStyle w:val="BodyTextIndentnosp"/>
              <w:tabs>
                <w:tab w:val="decimal" w:pos="1018"/>
              </w:tabs>
              <w:spacing w:line="240" w:lineRule="atLeast"/>
              <w:ind w:left="-115" w:right="-79"/>
              <w:rPr>
                <w:szCs w:val="22"/>
              </w:rPr>
            </w:pPr>
          </w:p>
        </w:tc>
        <w:tc>
          <w:tcPr>
            <w:tcW w:w="1151" w:type="dxa"/>
          </w:tcPr>
          <w:p w14:paraId="38827098" w14:textId="396CB819" w:rsidR="005E60E7" w:rsidRPr="005C10BB" w:rsidRDefault="005E60E7" w:rsidP="004A3DF9">
            <w:pPr>
              <w:tabs>
                <w:tab w:val="decimal" w:pos="1000"/>
              </w:tabs>
            </w:pPr>
            <w:r w:rsidRPr="005C10BB">
              <w:t>11,485</w:t>
            </w:r>
          </w:p>
        </w:tc>
        <w:tc>
          <w:tcPr>
            <w:tcW w:w="181" w:type="dxa"/>
            <w:vAlign w:val="bottom"/>
          </w:tcPr>
          <w:p w14:paraId="7F2654E0" w14:textId="77777777" w:rsidR="005E60E7" w:rsidRPr="00EF5298" w:rsidRDefault="005E60E7" w:rsidP="005E60E7">
            <w:pPr>
              <w:pStyle w:val="BodyTextIndentnosp"/>
              <w:tabs>
                <w:tab w:val="decimal" w:pos="1018"/>
              </w:tabs>
              <w:spacing w:line="240" w:lineRule="atLeast"/>
              <w:ind w:left="-115" w:right="-79"/>
              <w:rPr>
                <w:b/>
                <w:bCs/>
                <w:szCs w:val="22"/>
                <w:lang w:val="en-US"/>
              </w:rPr>
            </w:pPr>
          </w:p>
        </w:tc>
        <w:tc>
          <w:tcPr>
            <w:tcW w:w="1275" w:type="dxa"/>
            <w:vAlign w:val="center"/>
          </w:tcPr>
          <w:p w14:paraId="7C931786" w14:textId="7314CCF9" w:rsidR="005E60E7" w:rsidRPr="005C10BB" w:rsidRDefault="005E60E7" w:rsidP="005E60E7">
            <w:pPr>
              <w:tabs>
                <w:tab w:val="decimal" w:pos="926"/>
              </w:tabs>
              <w:ind w:left="-115" w:right="-144"/>
              <w:jc w:val="center"/>
            </w:pPr>
            <w:r w:rsidRPr="004A3DF9">
              <w:t>10,015</w:t>
            </w:r>
          </w:p>
        </w:tc>
        <w:tc>
          <w:tcPr>
            <w:tcW w:w="180" w:type="dxa"/>
            <w:vAlign w:val="bottom"/>
          </w:tcPr>
          <w:p w14:paraId="31FA5D27" w14:textId="77777777" w:rsidR="005E60E7" w:rsidRPr="00EF5298" w:rsidRDefault="005E60E7" w:rsidP="005E60E7">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6CD4632D" w14:textId="082A08DA" w:rsidR="005E60E7" w:rsidRPr="005C10BB" w:rsidRDefault="005E60E7" w:rsidP="005E60E7">
            <w:pPr>
              <w:tabs>
                <w:tab w:val="decimal" w:pos="926"/>
              </w:tabs>
              <w:ind w:left="-115" w:right="-144"/>
              <w:jc w:val="center"/>
            </w:pPr>
            <w:r w:rsidRPr="005C10BB">
              <w:t>11,485</w:t>
            </w:r>
          </w:p>
        </w:tc>
      </w:tr>
      <w:tr w:rsidR="005E60E7" w:rsidRPr="00EF5298" w14:paraId="5D066A04" w14:textId="77777777" w:rsidTr="004A3DF9">
        <w:trPr>
          <w:cantSplit/>
        </w:trPr>
        <w:tc>
          <w:tcPr>
            <w:tcW w:w="4139" w:type="dxa"/>
          </w:tcPr>
          <w:p w14:paraId="27812419" w14:textId="22EFE22B" w:rsidR="005E60E7" w:rsidRPr="00DE7DC3" w:rsidRDefault="005E60E7" w:rsidP="005E60E7">
            <w:pPr>
              <w:ind w:firstLine="11"/>
              <w:rPr>
                <w:rFonts w:eastAsia="Arial"/>
                <w:szCs w:val="22"/>
              </w:rPr>
            </w:pPr>
            <w:r w:rsidRPr="00DE7DC3">
              <w:rPr>
                <w:rFonts w:eastAsia="Arial"/>
                <w:szCs w:val="22"/>
              </w:rPr>
              <w:t>Other related company</w:t>
            </w:r>
          </w:p>
        </w:tc>
        <w:tc>
          <w:tcPr>
            <w:tcW w:w="1081" w:type="dxa"/>
          </w:tcPr>
          <w:p w14:paraId="20528BF5" w14:textId="53DD6A0E" w:rsidR="005E60E7" w:rsidRPr="004A3DF9" w:rsidRDefault="005E60E7" w:rsidP="004A3DF9">
            <w:pPr>
              <w:tabs>
                <w:tab w:val="decimal" w:pos="1000"/>
              </w:tabs>
            </w:pPr>
            <w:r w:rsidRPr="004A3DF9">
              <w:t>17</w:t>
            </w:r>
          </w:p>
        </w:tc>
        <w:tc>
          <w:tcPr>
            <w:tcW w:w="183" w:type="dxa"/>
            <w:vAlign w:val="bottom"/>
          </w:tcPr>
          <w:p w14:paraId="19CFFB51" w14:textId="77777777" w:rsidR="005E60E7" w:rsidRPr="00EF5298" w:rsidRDefault="005E60E7" w:rsidP="005E60E7">
            <w:pPr>
              <w:pStyle w:val="BodyTextIndentnosp"/>
              <w:tabs>
                <w:tab w:val="decimal" w:pos="1018"/>
              </w:tabs>
              <w:spacing w:line="240" w:lineRule="atLeast"/>
              <w:ind w:left="-115" w:right="-79"/>
              <w:rPr>
                <w:szCs w:val="22"/>
              </w:rPr>
            </w:pPr>
          </w:p>
        </w:tc>
        <w:tc>
          <w:tcPr>
            <w:tcW w:w="1151" w:type="dxa"/>
          </w:tcPr>
          <w:p w14:paraId="5AE90693" w14:textId="1111969D" w:rsidR="005E60E7" w:rsidRPr="005C10BB" w:rsidRDefault="005E60E7" w:rsidP="005E60E7">
            <w:pPr>
              <w:tabs>
                <w:tab w:val="decimal" w:pos="1000"/>
              </w:tabs>
            </w:pPr>
            <w:r>
              <w:t>-</w:t>
            </w:r>
          </w:p>
        </w:tc>
        <w:tc>
          <w:tcPr>
            <w:tcW w:w="181" w:type="dxa"/>
            <w:vAlign w:val="bottom"/>
          </w:tcPr>
          <w:p w14:paraId="38AE1F6D" w14:textId="77777777" w:rsidR="005E60E7" w:rsidRPr="00EF5298" w:rsidRDefault="005E60E7" w:rsidP="005E60E7">
            <w:pPr>
              <w:pStyle w:val="BodyTextIndentnosp"/>
              <w:tabs>
                <w:tab w:val="decimal" w:pos="1018"/>
              </w:tabs>
              <w:spacing w:line="240" w:lineRule="atLeast"/>
              <w:ind w:left="-115" w:right="-79"/>
              <w:rPr>
                <w:b/>
                <w:bCs/>
                <w:szCs w:val="22"/>
                <w:lang w:val="en-US"/>
              </w:rPr>
            </w:pPr>
          </w:p>
        </w:tc>
        <w:tc>
          <w:tcPr>
            <w:tcW w:w="1275" w:type="dxa"/>
            <w:vAlign w:val="center"/>
          </w:tcPr>
          <w:p w14:paraId="0AF87344" w14:textId="00086A0B" w:rsidR="005E60E7" w:rsidRPr="005C10BB" w:rsidRDefault="005E60E7" w:rsidP="005E60E7">
            <w:pPr>
              <w:tabs>
                <w:tab w:val="decimal" w:pos="926"/>
              </w:tabs>
              <w:ind w:left="-115" w:right="-144"/>
              <w:jc w:val="center"/>
            </w:pPr>
            <w:r w:rsidRPr="004A3DF9">
              <w:t>17</w:t>
            </w:r>
          </w:p>
        </w:tc>
        <w:tc>
          <w:tcPr>
            <w:tcW w:w="180" w:type="dxa"/>
            <w:vAlign w:val="bottom"/>
          </w:tcPr>
          <w:p w14:paraId="786AA2EF" w14:textId="77777777" w:rsidR="005E60E7" w:rsidRPr="00EF5298" w:rsidRDefault="005E60E7" w:rsidP="005E60E7">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2DF9A39C" w14:textId="08B31827" w:rsidR="005E60E7" w:rsidRPr="005C10BB" w:rsidRDefault="005E60E7" w:rsidP="005E60E7">
            <w:pPr>
              <w:tabs>
                <w:tab w:val="decimal" w:pos="926"/>
              </w:tabs>
              <w:ind w:left="-115" w:right="-144"/>
              <w:jc w:val="center"/>
            </w:pPr>
            <w:r>
              <w:t>-</w:t>
            </w:r>
          </w:p>
        </w:tc>
      </w:tr>
      <w:tr w:rsidR="005E60E7" w:rsidRPr="00EF5298" w14:paraId="07FABE9E" w14:textId="77777777" w:rsidTr="005C10BB">
        <w:trPr>
          <w:cantSplit/>
        </w:trPr>
        <w:tc>
          <w:tcPr>
            <w:tcW w:w="4139" w:type="dxa"/>
          </w:tcPr>
          <w:p w14:paraId="49B79789" w14:textId="77777777" w:rsidR="005E60E7" w:rsidRPr="00DE7DC3" w:rsidRDefault="005E60E7" w:rsidP="005E60E7">
            <w:pPr>
              <w:ind w:firstLine="11"/>
              <w:rPr>
                <w:rFonts w:eastAsia="Arial"/>
                <w:szCs w:val="22"/>
              </w:rPr>
            </w:pPr>
          </w:p>
        </w:tc>
        <w:tc>
          <w:tcPr>
            <w:tcW w:w="1081" w:type="dxa"/>
            <w:vAlign w:val="bottom"/>
          </w:tcPr>
          <w:p w14:paraId="233D4FF1" w14:textId="77777777" w:rsidR="005E60E7" w:rsidRDefault="005E60E7" w:rsidP="005E60E7">
            <w:pPr>
              <w:tabs>
                <w:tab w:val="decimal" w:pos="926"/>
              </w:tabs>
              <w:ind w:left="-115" w:right="-79"/>
              <w:rPr>
                <w:szCs w:val="22"/>
              </w:rPr>
            </w:pPr>
          </w:p>
        </w:tc>
        <w:tc>
          <w:tcPr>
            <w:tcW w:w="183" w:type="dxa"/>
            <w:vAlign w:val="bottom"/>
          </w:tcPr>
          <w:p w14:paraId="02309CFB" w14:textId="77777777" w:rsidR="005E60E7" w:rsidRPr="00EF5298" w:rsidRDefault="005E60E7" w:rsidP="005E60E7">
            <w:pPr>
              <w:pStyle w:val="BodyTextIndentnosp"/>
              <w:tabs>
                <w:tab w:val="decimal" w:pos="1018"/>
              </w:tabs>
              <w:spacing w:line="240" w:lineRule="atLeast"/>
              <w:ind w:left="-115" w:right="-79"/>
              <w:rPr>
                <w:szCs w:val="22"/>
              </w:rPr>
            </w:pPr>
          </w:p>
        </w:tc>
        <w:tc>
          <w:tcPr>
            <w:tcW w:w="1151" w:type="dxa"/>
            <w:vAlign w:val="bottom"/>
          </w:tcPr>
          <w:p w14:paraId="1E030727" w14:textId="77777777" w:rsidR="005E60E7" w:rsidRPr="005C10BB" w:rsidRDefault="005E60E7" w:rsidP="004A3DF9">
            <w:pPr>
              <w:tabs>
                <w:tab w:val="decimal" w:pos="1000"/>
              </w:tabs>
            </w:pPr>
          </w:p>
        </w:tc>
        <w:tc>
          <w:tcPr>
            <w:tcW w:w="181" w:type="dxa"/>
            <w:vAlign w:val="bottom"/>
          </w:tcPr>
          <w:p w14:paraId="75361EF6" w14:textId="77777777" w:rsidR="005E60E7" w:rsidRPr="00EF5298" w:rsidRDefault="005E60E7" w:rsidP="005E60E7">
            <w:pPr>
              <w:pStyle w:val="BodyTextIndentnosp"/>
              <w:tabs>
                <w:tab w:val="decimal" w:pos="1018"/>
              </w:tabs>
              <w:spacing w:line="240" w:lineRule="atLeast"/>
              <w:ind w:left="-115" w:right="-79"/>
              <w:rPr>
                <w:b/>
                <w:bCs/>
                <w:szCs w:val="22"/>
                <w:lang w:val="en-US"/>
              </w:rPr>
            </w:pPr>
          </w:p>
        </w:tc>
        <w:tc>
          <w:tcPr>
            <w:tcW w:w="1275" w:type="dxa"/>
            <w:vAlign w:val="bottom"/>
          </w:tcPr>
          <w:p w14:paraId="384EB243" w14:textId="77777777" w:rsidR="005E60E7" w:rsidRPr="005C10BB" w:rsidRDefault="005E60E7" w:rsidP="005E60E7">
            <w:pPr>
              <w:tabs>
                <w:tab w:val="decimal" w:pos="926"/>
              </w:tabs>
              <w:ind w:left="-115" w:right="-144"/>
              <w:jc w:val="center"/>
            </w:pPr>
          </w:p>
        </w:tc>
        <w:tc>
          <w:tcPr>
            <w:tcW w:w="180" w:type="dxa"/>
            <w:vAlign w:val="bottom"/>
          </w:tcPr>
          <w:p w14:paraId="3E198796" w14:textId="77777777" w:rsidR="005E60E7" w:rsidRPr="00EF5298" w:rsidRDefault="005E60E7" w:rsidP="005E60E7">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747357C3" w14:textId="77777777" w:rsidR="005E60E7" w:rsidRPr="005C10BB" w:rsidRDefault="005E60E7" w:rsidP="005E60E7">
            <w:pPr>
              <w:tabs>
                <w:tab w:val="decimal" w:pos="926"/>
              </w:tabs>
              <w:ind w:left="-115" w:right="-144"/>
              <w:jc w:val="center"/>
            </w:pPr>
          </w:p>
        </w:tc>
      </w:tr>
      <w:tr w:rsidR="005E60E7" w:rsidRPr="00EF5298" w14:paraId="750CAFB3" w14:textId="77777777" w:rsidTr="005C10BB">
        <w:trPr>
          <w:cantSplit/>
        </w:trPr>
        <w:tc>
          <w:tcPr>
            <w:tcW w:w="4139" w:type="dxa"/>
          </w:tcPr>
          <w:p w14:paraId="183EC204" w14:textId="77777777" w:rsidR="005E60E7" w:rsidRPr="000950AD" w:rsidRDefault="005E60E7" w:rsidP="005E60E7">
            <w:pPr>
              <w:rPr>
                <w:b/>
                <w:bCs/>
                <w:i/>
                <w:iCs/>
                <w:szCs w:val="22"/>
              </w:rPr>
            </w:pPr>
            <w:r w:rsidRPr="000950AD">
              <w:rPr>
                <w:b/>
                <w:bCs/>
                <w:i/>
                <w:iCs/>
                <w:szCs w:val="22"/>
              </w:rPr>
              <w:t>Purchases of goods and services</w:t>
            </w:r>
          </w:p>
        </w:tc>
        <w:tc>
          <w:tcPr>
            <w:tcW w:w="1081" w:type="dxa"/>
            <w:vAlign w:val="bottom"/>
          </w:tcPr>
          <w:p w14:paraId="3AA5D5C4" w14:textId="77777777" w:rsidR="005E60E7" w:rsidRDefault="005E60E7" w:rsidP="005E60E7">
            <w:pPr>
              <w:tabs>
                <w:tab w:val="decimal" w:pos="1018"/>
              </w:tabs>
              <w:ind w:left="-115" w:right="-79"/>
              <w:rPr>
                <w:szCs w:val="22"/>
              </w:rPr>
            </w:pPr>
          </w:p>
        </w:tc>
        <w:tc>
          <w:tcPr>
            <w:tcW w:w="183" w:type="dxa"/>
            <w:vAlign w:val="bottom"/>
          </w:tcPr>
          <w:p w14:paraId="07069088" w14:textId="77777777" w:rsidR="005E60E7" w:rsidRPr="00EF5298" w:rsidRDefault="005E60E7" w:rsidP="005E60E7">
            <w:pPr>
              <w:pStyle w:val="BodyTextIndentnosp"/>
              <w:tabs>
                <w:tab w:val="decimal" w:pos="1018"/>
              </w:tabs>
              <w:spacing w:line="240" w:lineRule="atLeast"/>
              <w:ind w:left="-115" w:right="-79"/>
              <w:rPr>
                <w:szCs w:val="22"/>
              </w:rPr>
            </w:pPr>
          </w:p>
        </w:tc>
        <w:tc>
          <w:tcPr>
            <w:tcW w:w="1151" w:type="dxa"/>
            <w:vAlign w:val="bottom"/>
          </w:tcPr>
          <w:p w14:paraId="21E35A18" w14:textId="77777777" w:rsidR="005E60E7" w:rsidRPr="005C10BB" w:rsidRDefault="005E60E7" w:rsidP="004A3DF9">
            <w:pPr>
              <w:tabs>
                <w:tab w:val="decimal" w:pos="1000"/>
              </w:tabs>
            </w:pPr>
          </w:p>
        </w:tc>
        <w:tc>
          <w:tcPr>
            <w:tcW w:w="181" w:type="dxa"/>
            <w:vAlign w:val="bottom"/>
          </w:tcPr>
          <w:p w14:paraId="2A041666" w14:textId="77777777" w:rsidR="005E60E7" w:rsidRPr="00EF5298" w:rsidRDefault="005E60E7" w:rsidP="005E60E7">
            <w:pPr>
              <w:pStyle w:val="BodyTextIndentnosp"/>
              <w:tabs>
                <w:tab w:val="decimal" w:pos="1018"/>
              </w:tabs>
              <w:spacing w:line="240" w:lineRule="atLeast"/>
              <w:ind w:left="-115" w:right="-79"/>
              <w:rPr>
                <w:b/>
                <w:bCs/>
                <w:szCs w:val="22"/>
                <w:lang w:val="en-US"/>
              </w:rPr>
            </w:pPr>
          </w:p>
        </w:tc>
        <w:tc>
          <w:tcPr>
            <w:tcW w:w="1275" w:type="dxa"/>
            <w:vAlign w:val="bottom"/>
          </w:tcPr>
          <w:p w14:paraId="79DC0C0F" w14:textId="77777777" w:rsidR="005E60E7" w:rsidRPr="005C10BB" w:rsidRDefault="005E60E7" w:rsidP="005E60E7">
            <w:pPr>
              <w:tabs>
                <w:tab w:val="decimal" w:pos="926"/>
              </w:tabs>
              <w:ind w:left="-115" w:right="-144"/>
              <w:jc w:val="center"/>
            </w:pPr>
          </w:p>
        </w:tc>
        <w:tc>
          <w:tcPr>
            <w:tcW w:w="180" w:type="dxa"/>
            <w:vAlign w:val="bottom"/>
          </w:tcPr>
          <w:p w14:paraId="09C7A6D2" w14:textId="77777777" w:rsidR="005E60E7" w:rsidRPr="00EF5298" w:rsidRDefault="005E60E7" w:rsidP="005E60E7">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4B577412" w14:textId="77777777" w:rsidR="005E60E7" w:rsidRPr="005C10BB" w:rsidRDefault="005E60E7" w:rsidP="005E60E7">
            <w:pPr>
              <w:tabs>
                <w:tab w:val="decimal" w:pos="926"/>
              </w:tabs>
              <w:ind w:left="-115" w:right="-144"/>
              <w:jc w:val="center"/>
            </w:pPr>
          </w:p>
        </w:tc>
      </w:tr>
      <w:tr w:rsidR="005E60E7" w:rsidRPr="00EF5298" w14:paraId="2EECC4F6" w14:textId="77777777" w:rsidTr="00320A9E">
        <w:trPr>
          <w:cantSplit/>
        </w:trPr>
        <w:tc>
          <w:tcPr>
            <w:tcW w:w="4139" w:type="dxa"/>
          </w:tcPr>
          <w:p w14:paraId="02BD6C14" w14:textId="3996B3D3" w:rsidR="005E60E7" w:rsidRPr="00883C1A" w:rsidRDefault="005E60E7" w:rsidP="005E60E7">
            <w:pPr>
              <w:rPr>
                <w:szCs w:val="22"/>
              </w:rPr>
            </w:pPr>
            <w:r w:rsidRPr="00DE7DC3">
              <w:rPr>
                <w:rFonts w:eastAsia="Arial"/>
                <w:szCs w:val="22"/>
              </w:rPr>
              <w:t>Parent company</w:t>
            </w:r>
          </w:p>
        </w:tc>
        <w:tc>
          <w:tcPr>
            <w:tcW w:w="1081" w:type="dxa"/>
            <w:tcBorders>
              <w:top w:val="nil"/>
              <w:left w:val="nil"/>
              <w:bottom w:val="nil"/>
              <w:right w:val="nil"/>
            </w:tcBorders>
            <w:vAlign w:val="center"/>
          </w:tcPr>
          <w:p w14:paraId="37E7ED18" w14:textId="6D25DC43" w:rsidR="005E60E7" w:rsidRPr="0095176C" w:rsidRDefault="005E60E7" w:rsidP="004A3DF9">
            <w:pPr>
              <w:tabs>
                <w:tab w:val="decimal" w:pos="1000"/>
              </w:tabs>
            </w:pPr>
            <w:r w:rsidRPr="004A3DF9">
              <w:t>180,902</w:t>
            </w:r>
          </w:p>
        </w:tc>
        <w:tc>
          <w:tcPr>
            <w:tcW w:w="183" w:type="dxa"/>
            <w:vAlign w:val="bottom"/>
          </w:tcPr>
          <w:p w14:paraId="577F838B" w14:textId="77777777" w:rsidR="005E60E7" w:rsidRPr="00EF5298" w:rsidRDefault="005E60E7" w:rsidP="005E60E7">
            <w:pPr>
              <w:pStyle w:val="BodyTextIndentnosp"/>
              <w:tabs>
                <w:tab w:val="decimal" w:pos="1018"/>
              </w:tabs>
              <w:spacing w:line="240" w:lineRule="atLeast"/>
              <w:ind w:left="-115" w:right="-79"/>
              <w:rPr>
                <w:szCs w:val="22"/>
              </w:rPr>
            </w:pPr>
          </w:p>
        </w:tc>
        <w:tc>
          <w:tcPr>
            <w:tcW w:w="1151" w:type="dxa"/>
            <w:vAlign w:val="center"/>
          </w:tcPr>
          <w:p w14:paraId="51E64376" w14:textId="1E83F169" w:rsidR="005E60E7" w:rsidRPr="005C10BB" w:rsidRDefault="005E60E7" w:rsidP="004A3DF9">
            <w:pPr>
              <w:tabs>
                <w:tab w:val="decimal" w:pos="1000"/>
              </w:tabs>
            </w:pPr>
            <w:r w:rsidRPr="0095176C">
              <w:t>63,628</w:t>
            </w:r>
          </w:p>
        </w:tc>
        <w:tc>
          <w:tcPr>
            <w:tcW w:w="181" w:type="dxa"/>
            <w:vAlign w:val="bottom"/>
          </w:tcPr>
          <w:p w14:paraId="09B6E927" w14:textId="77777777" w:rsidR="005E60E7" w:rsidRPr="00EF5298" w:rsidRDefault="005E60E7" w:rsidP="005E60E7">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vAlign w:val="center"/>
          </w:tcPr>
          <w:p w14:paraId="491B2421" w14:textId="082BB07C" w:rsidR="005E60E7" w:rsidRPr="0095176C" w:rsidRDefault="005E60E7" w:rsidP="005E60E7">
            <w:pPr>
              <w:tabs>
                <w:tab w:val="decimal" w:pos="926"/>
              </w:tabs>
              <w:ind w:left="-115" w:right="-144"/>
              <w:jc w:val="center"/>
            </w:pPr>
            <w:r w:rsidRPr="004A3DF9">
              <w:t>178,077</w:t>
            </w:r>
          </w:p>
        </w:tc>
        <w:tc>
          <w:tcPr>
            <w:tcW w:w="180" w:type="dxa"/>
            <w:vAlign w:val="bottom"/>
          </w:tcPr>
          <w:p w14:paraId="3145F136" w14:textId="77777777" w:rsidR="005E60E7" w:rsidRPr="00EF5298" w:rsidRDefault="005E60E7" w:rsidP="005E60E7">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63437BAF" w14:textId="5C63BB51" w:rsidR="005E60E7" w:rsidRPr="005C10BB" w:rsidRDefault="005E60E7" w:rsidP="005E60E7">
            <w:pPr>
              <w:tabs>
                <w:tab w:val="decimal" w:pos="926"/>
              </w:tabs>
              <w:ind w:left="-115" w:right="-144"/>
              <w:jc w:val="center"/>
            </w:pPr>
            <w:r w:rsidRPr="0095176C">
              <w:t>61,864</w:t>
            </w:r>
          </w:p>
        </w:tc>
      </w:tr>
      <w:tr w:rsidR="005E60E7" w:rsidRPr="00EF5298" w14:paraId="326D1A57" w14:textId="77777777" w:rsidTr="00320A9E">
        <w:trPr>
          <w:cantSplit/>
        </w:trPr>
        <w:tc>
          <w:tcPr>
            <w:tcW w:w="4139" w:type="dxa"/>
          </w:tcPr>
          <w:p w14:paraId="4C4CE9C8" w14:textId="44229F7A" w:rsidR="005E60E7" w:rsidRPr="00EB3E4F" w:rsidRDefault="005E60E7" w:rsidP="005E60E7">
            <w:pPr>
              <w:rPr>
                <w:rFonts w:cs="Angsana New"/>
                <w:szCs w:val="28"/>
                <w:lang w:val="en-US" w:bidi="th-TH"/>
              </w:rPr>
            </w:pPr>
            <w:r>
              <w:rPr>
                <w:rFonts w:eastAsia="Arial"/>
                <w:szCs w:val="22"/>
              </w:rPr>
              <w:t>S</w:t>
            </w:r>
            <w:r w:rsidRPr="00DE7DC3">
              <w:rPr>
                <w:rFonts w:eastAsia="Arial"/>
                <w:szCs w:val="22"/>
              </w:rPr>
              <w:t>ubsidiary</w:t>
            </w:r>
          </w:p>
        </w:tc>
        <w:tc>
          <w:tcPr>
            <w:tcW w:w="1081" w:type="dxa"/>
            <w:tcBorders>
              <w:top w:val="nil"/>
              <w:left w:val="nil"/>
              <w:bottom w:val="nil"/>
              <w:right w:val="nil"/>
            </w:tcBorders>
            <w:vAlign w:val="center"/>
          </w:tcPr>
          <w:p w14:paraId="3DB18462" w14:textId="607FE5E8" w:rsidR="005E60E7" w:rsidRPr="0095176C" w:rsidRDefault="005E60E7" w:rsidP="004A3DF9">
            <w:pPr>
              <w:tabs>
                <w:tab w:val="decimal" w:pos="1000"/>
              </w:tabs>
            </w:pPr>
            <w:r w:rsidRPr="004A3DF9">
              <w:t>-</w:t>
            </w:r>
          </w:p>
        </w:tc>
        <w:tc>
          <w:tcPr>
            <w:tcW w:w="183" w:type="dxa"/>
            <w:vAlign w:val="bottom"/>
          </w:tcPr>
          <w:p w14:paraId="5E307E90" w14:textId="77777777" w:rsidR="005E60E7" w:rsidRPr="00EF5298" w:rsidRDefault="005E60E7" w:rsidP="005E60E7">
            <w:pPr>
              <w:tabs>
                <w:tab w:val="decimal" w:pos="926"/>
              </w:tabs>
              <w:ind w:left="-115" w:right="-79"/>
              <w:rPr>
                <w:szCs w:val="22"/>
              </w:rPr>
            </w:pPr>
          </w:p>
        </w:tc>
        <w:tc>
          <w:tcPr>
            <w:tcW w:w="1151" w:type="dxa"/>
            <w:vAlign w:val="center"/>
          </w:tcPr>
          <w:p w14:paraId="057447C9" w14:textId="5CA4F561" w:rsidR="005E60E7" w:rsidRPr="005C10BB" w:rsidRDefault="005E60E7" w:rsidP="004A3DF9">
            <w:pPr>
              <w:tabs>
                <w:tab w:val="decimal" w:pos="1000"/>
              </w:tabs>
            </w:pPr>
            <w:r w:rsidRPr="0095176C">
              <w:t>-</w:t>
            </w:r>
          </w:p>
        </w:tc>
        <w:tc>
          <w:tcPr>
            <w:tcW w:w="181" w:type="dxa"/>
            <w:vAlign w:val="bottom"/>
          </w:tcPr>
          <w:p w14:paraId="58F2ABF5" w14:textId="77777777" w:rsidR="005E60E7" w:rsidRPr="00EF5298" w:rsidRDefault="005E60E7" w:rsidP="005E60E7">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vAlign w:val="center"/>
          </w:tcPr>
          <w:p w14:paraId="70BBA9D9" w14:textId="0F1E275E" w:rsidR="005E60E7" w:rsidRPr="0095176C" w:rsidRDefault="005E60E7" w:rsidP="005E60E7">
            <w:pPr>
              <w:tabs>
                <w:tab w:val="decimal" w:pos="926"/>
              </w:tabs>
              <w:ind w:left="-115" w:right="-144"/>
              <w:jc w:val="center"/>
            </w:pPr>
            <w:r w:rsidRPr="004A3DF9">
              <w:t>27</w:t>
            </w:r>
          </w:p>
        </w:tc>
        <w:tc>
          <w:tcPr>
            <w:tcW w:w="180" w:type="dxa"/>
            <w:vAlign w:val="bottom"/>
          </w:tcPr>
          <w:p w14:paraId="6A6FCD7C" w14:textId="77777777" w:rsidR="005E60E7" w:rsidRPr="00EF5298" w:rsidRDefault="005E60E7" w:rsidP="005E60E7">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5E2AFE5D" w14:textId="55BE2913" w:rsidR="005E60E7" w:rsidRPr="005C10BB" w:rsidRDefault="005E60E7" w:rsidP="005E60E7">
            <w:pPr>
              <w:tabs>
                <w:tab w:val="decimal" w:pos="926"/>
              </w:tabs>
              <w:ind w:left="-115" w:right="-144"/>
              <w:jc w:val="center"/>
            </w:pPr>
            <w:r w:rsidRPr="0095176C">
              <w:t>460</w:t>
            </w:r>
          </w:p>
        </w:tc>
      </w:tr>
      <w:tr w:rsidR="005E60E7" w:rsidRPr="00EF5298" w14:paraId="1A4D2DCA" w14:textId="77777777" w:rsidTr="00320A9E">
        <w:trPr>
          <w:cantSplit/>
        </w:trPr>
        <w:tc>
          <w:tcPr>
            <w:tcW w:w="4139" w:type="dxa"/>
          </w:tcPr>
          <w:p w14:paraId="1E984C4E" w14:textId="71F6CB0D" w:rsidR="005E60E7" w:rsidRPr="00883C1A" w:rsidRDefault="005E60E7" w:rsidP="005E60E7">
            <w:pPr>
              <w:rPr>
                <w:szCs w:val="22"/>
              </w:rPr>
            </w:pPr>
            <w:r w:rsidRPr="00DE7DC3">
              <w:rPr>
                <w:rFonts w:eastAsia="Arial"/>
                <w:szCs w:val="22"/>
              </w:rPr>
              <w:t>Other companies under common control</w:t>
            </w:r>
          </w:p>
        </w:tc>
        <w:tc>
          <w:tcPr>
            <w:tcW w:w="1081" w:type="dxa"/>
            <w:tcBorders>
              <w:top w:val="nil"/>
              <w:left w:val="nil"/>
              <w:bottom w:val="nil"/>
              <w:right w:val="nil"/>
            </w:tcBorders>
            <w:vAlign w:val="center"/>
          </w:tcPr>
          <w:p w14:paraId="53B417DD" w14:textId="25A3E0F5" w:rsidR="005E60E7" w:rsidRPr="0095176C" w:rsidRDefault="005E60E7" w:rsidP="004A3DF9">
            <w:pPr>
              <w:tabs>
                <w:tab w:val="decimal" w:pos="1000"/>
              </w:tabs>
            </w:pPr>
            <w:r w:rsidRPr="004A3DF9">
              <w:t>583,557</w:t>
            </w:r>
          </w:p>
        </w:tc>
        <w:tc>
          <w:tcPr>
            <w:tcW w:w="183" w:type="dxa"/>
            <w:vAlign w:val="bottom"/>
          </w:tcPr>
          <w:p w14:paraId="3F0456B9" w14:textId="77777777" w:rsidR="005E60E7" w:rsidRPr="00EF5298" w:rsidRDefault="005E60E7" w:rsidP="005E60E7">
            <w:pPr>
              <w:pStyle w:val="BodyTextIndentnosp"/>
              <w:tabs>
                <w:tab w:val="decimal" w:pos="1018"/>
              </w:tabs>
              <w:spacing w:line="240" w:lineRule="atLeast"/>
              <w:ind w:left="-115" w:right="-79"/>
              <w:rPr>
                <w:szCs w:val="22"/>
              </w:rPr>
            </w:pPr>
          </w:p>
        </w:tc>
        <w:tc>
          <w:tcPr>
            <w:tcW w:w="1151" w:type="dxa"/>
            <w:vAlign w:val="center"/>
          </w:tcPr>
          <w:p w14:paraId="247FBE17" w14:textId="144EC981" w:rsidR="005E60E7" w:rsidRPr="005C10BB" w:rsidRDefault="005E60E7" w:rsidP="004A3DF9">
            <w:pPr>
              <w:tabs>
                <w:tab w:val="decimal" w:pos="1000"/>
              </w:tabs>
            </w:pPr>
            <w:r w:rsidRPr="0095176C">
              <w:t>690,666</w:t>
            </w:r>
          </w:p>
        </w:tc>
        <w:tc>
          <w:tcPr>
            <w:tcW w:w="181" w:type="dxa"/>
            <w:vAlign w:val="bottom"/>
          </w:tcPr>
          <w:p w14:paraId="53AC4BC0" w14:textId="77777777" w:rsidR="005E60E7" w:rsidRPr="00EF5298" w:rsidRDefault="005E60E7" w:rsidP="005E60E7">
            <w:pPr>
              <w:pStyle w:val="BodyTextIndentnosp"/>
              <w:tabs>
                <w:tab w:val="decimal" w:pos="1018"/>
              </w:tabs>
              <w:spacing w:line="240" w:lineRule="atLeast"/>
              <w:ind w:left="-115" w:right="-79"/>
              <w:rPr>
                <w:b/>
                <w:bCs/>
                <w:szCs w:val="22"/>
                <w:lang w:val="en-US"/>
              </w:rPr>
            </w:pPr>
          </w:p>
        </w:tc>
        <w:tc>
          <w:tcPr>
            <w:tcW w:w="1275" w:type="dxa"/>
            <w:tcBorders>
              <w:top w:val="nil"/>
              <w:left w:val="nil"/>
              <w:bottom w:val="nil"/>
              <w:right w:val="nil"/>
            </w:tcBorders>
            <w:vAlign w:val="center"/>
          </w:tcPr>
          <w:p w14:paraId="13E2E4F6" w14:textId="12D8FBF8" w:rsidR="005E60E7" w:rsidRPr="0095176C" w:rsidRDefault="005E60E7" w:rsidP="005E60E7">
            <w:pPr>
              <w:tabs>
                <w:tab w:val="decimal" w:pos="926"/>
              </w:tabs>
              <w:ind w:left="-115" w:right="-144"/>
              <w:jc w:val="center"/>
            </w:pPr>
            <w:r w:rsidRPr="004A3DF9">
              <w:t>577,811</w:t>
            </w:r>
          </w:p>
        </w:tc>
        <w:tc>
          <w:tcPr>
            <w:tcW w:w="180" w:type="dxa"/>
            <w:vAlign w:val="bottom"/>
          </w:tcPr>
          <w:p w14:paraId="02766D8A" w14:textId="77777777" w:rsidR="005E60E7" w:rsidRPr="00EF5298" w:rsidRDefault="005E60E7" w:rsidP="005E60E7">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1454F524" w14:textId="4D74EE83" w:rsidR="005E60E7" w:rsidRPr="005C10BB" w:rsidRDefault="005E60E7" w:rsidP="005E60E7">
            <w:pPr>
              <w:tabs>
                <w:tab w:val="decimal" w:pos="926"/>
              </w:tabs>
              <w:ind w:left="-115" w:right="-144"/>
              <w:jc w:val="center"/>
            </w:pPr>
            <w:r w:rsidRPr="0095176C">
              <w:t>685,656</w:t>
            </w:r>
          </w:p>
        </w:tc>
      </w:tr>
      <w:tr w:rsidR="005E60E7" w:rsidRPr="00EF5298" w14:paraId="37C63B2D" w14:textId="77777777" w:rsidTr="00320A9E">
        <w:trPr>
          <w:cantSplit/>
        </w:trPr>
        <w:tc>
          <w:tcPr>
            <w:tcW w:w="4139" w:type="dxa"/>
          </w:tcPr>
          <w:p w14:paraId="1DE26258" w14:textId="46B0E21D" w:rsidR="005E60E7" w:rsidRPr="00883C1A" w:rsidRDefault="005E60E7" w:rsidP="005E60E7">
            <w:pPr>
              <w:rPr>
                <w:szCs w:val="22"/>
              </w:rPr>
            </w:pPr>
            <w:r w:rsidRPr="00DE7DC3">
              <w:rPr>
                <w:rFonts w:eastAsia="Arial"/>
                <w:szCs w:val="22"/>
              </w:rPr>
              <w:t>Other related companies</w:t>
            </w:r>
          </w:p>
        </w:tc>
        <w:tc>
          <w:tcPr>
            <w:tcW w:w="1081" w:type="dxa"/>
            <w:tcBorders>
              <w:top w:val="nil"/>
              <w:left w:val="nil"/>
              <w:right w:val="nil"/>
            </w:tcBorders>
            <w:vAlign w:val="center"/>
          </w:tcPr>
          <w:p w14:paraId="10E39A25" w14:textId="1AF9CB28" w:rsidR="005E60E7" w:rsidRPr="0095176C" w:rsidRDefault="005E60E7" w:rsidP="004A3DF9">
            <w:pPr>
              <w:tabs>
                <w:tab w:val="decimal" w:pos="1000"/>
              </w:tabs>
            </w:pPr>
            <w:r w:rsidRPr="004A3DF9">
              <w:t>51,113</w:t>
            </w:r>
          </w:p>
        </w:tc>
        <w:tc>
          <w:tcPr>
            <w:tcW w:w="183" w:type="dxa"/>
            <w:vAlign w:val="bottom"/>
          </w:tcPr>
          <w:p w14:paraId="069D3E8F" w14:textId="77777777" w:rsidR="005E60E7" w:rsidRPr="00EF5298" w:rsidRDefault="005E60E7" w:rsidP="005E60E7">
            <w:pPr>
              <w:pStyle w:val="BodyTextIndentnosp"/>
              <w:tabs>
                <w:tab w:val="decimal" w:pos="1018"/>
              </w:tabs>
              <w:spacing w:line="240" w:lineRule="atLeast"/>
              <w:ind w:left="-115" w:right="-79"/>
              <w:rPr>
                <w:szCs w:val="22"/>
              </w:rPr>
            </w:pPr>
          </w:p>
        </w:tc>
        <w:tc>
          <w:tcPr>
            <w:tcW w:w="1151" w:type="dxa"/>
            <w:vAlign w:val="center"/>
          </w:tcPr>
          <w:p w14:paraId="5975A181" w14:textId="0242F183" w:rsidR="005E60E7" w:rsidRPr="005C10BB" w:rsidRDefault="005E60E7" w:rsidP="004A3DF9">
            <w:pPr>
              <w:tabs>
                <w:tab w:val="decimal" w:pos="1000"/>
              </w:tabs>
            </w:pPr>
            <w:r w:rsidRPr="0095176C">
              <w:t>33,122</w:t>
            </w:r>
          </w:p>
        </w:tc>
        <w:tc>
          <w:tcPr>
            <w:tcW w:w="181" w:type="dxa"/>
            <w:vAlign w:val="bottom"/>
          </w:tcPr>
          <w:p w14:paraId="10C1BC7D" w14:textId="77777777" w:rsidR="005E60E7" w:rsidRPr="00EF5298" w:rsidRDefault="005E60E7" w:rsidP="005E60E7">
            <w:pPr>
              <w:pStyle w:val="BodyTextIndentnosp"/>
              <w:tabs>
                <w:tab w:val="decimal" w:pos="1018"/>
              </w:tabs>
              <w:spacing w:line="240" w:lineRule="atLeast"/>
              <w:ind w:left="-115" w:right="-79"/>
              <w:rPr>
                <w:b/>
                <w:bCs/>
                <w:szCs w:val="22"/>
                <w:lang w:val="en-US"/>
              </w:rPr>
            </w:pPr>
          </w:p>
        </w:tc>
        <w:tc>
          <w:tcPr>
            <w:tcW w:w="1275" w:type="dxa"/>
            <w:tcBorders>
              <w:top w:val="nil"/>
              <w:left w:val="nil"/>
              <w:right w:val="nil"/>
            </w:tcBorders>
            <w:vAlign w:val="center"/>
          </w:tcPr>
          <w:p w14:paraId="7368CD17" w14:textId="29472320" w:rsidR="005E60E7" w:rsidRPr="0095176C" w:rsidRDefault="005E60E7" w:rsidP="005E60E7">
            <w:pPr>
              <w:tabs>
                <w:tab w:val="decimal" w:pos="926"/>
              </w:tabs>
              <w:ind w:left="-115" w:right="-144"/>
              <w:jc w:val="center"/>
            </w:pPr>
            <w:r w:rsidRPr="004A3DF9">
              <w:t>51,113</w:t>
            </w:r>
          </w:p>
        </w:tc>
        <w:tc>
          <w:tcPr>
            <w:tcW w:w="180" w:type="dxa"/>
            <w:vAlign w:val="bottom"/>
          </w:tcPr>
          <w:p w14:paraId="1690E8B7" w14:textId="77777777" w:rsidR="005E60E7" w:rsidRPr="00EF5298" w:rsidRDefault="005E60E7" w:rsidP="005E60E7">
            <w:pPr>
              <w:pStyle w:val="BodyTextIndentnosp"/>
              <w:tabs>
                <w:tab w:val="decimal" w:pos="1018"/>
              </w:tabs>
              <w:spacing w:line="240" w:lineRule="atLeast"/>
              <w:ind w:left="-115" w:right="-79"/>
              <w:rPr>
                <w:rFonts w:eastAsia="Cordia New"/>
                <w:szCs w:val="22"/>
                <w:lang w:val="en-US" w:bidi="th-TH"/>
              </w:rPr>
            </w:pPr>
          </w:p>
        </w:tc>
        <w:tc>
          <w:tcPr>
            <w:tcW w:w="1350" w:type="dxa"/>
            <w:vAlign w:val="center"/>
          </w:tcPr>
          <w:p w14:paraId="503C639C" w14:textId="42EB833B" w:rsidR="005E60E7" w:rsidRPr="005C10BB" w:rsidRDefault="005E60E7" w:rsidP="005E60E7">
            <w:pPr>
              <w:tabs>
                <w:tab w:val="decimal" w:pos="926"/>
              </w:tabs>
              <w:ind w:left="-115" w:right="-144"/>
              <w:jc w:val="center"/>
            </w:pPr>
            <w:r w:rsidRPr="0095176C">
              <w:t>33,122</w:t>
            </w:r>
          </w:p>
        </w:tc>
      </w:tr>
      <w:tr w:rsidR="005E60E7" w:rsidRPr="00EF5298" w14:paraId="08800D11" w14:textId="77777777" w:rsidTr="005C10BB">
        <w:trPr>
          <w:cantSplit/>
        </w:trPr>
        <w:tc>
          <w:tcPr>
            <w:tcW w:w="4139" w:type="dxa"/>
          </w:tcPr>
          <w:p w14:paraId="4AD90F94" w14:textId="77777777" w:rsidR="005E60E7" w:rsidRPr="00883C1A" w:rsidRDefault="005E60E7" w:rsidP="005E60E7">
            <w:pPr>
              <w:rPr>
                <w:szCs w:val="22"/>
              </w:rPr>
            </w:pPr>
          </w:p>
        </w:tc>
        <w:tc>
          <w:tcPr>
            <w:tcW w:w="1081" w:type="dxa"/>
            <w:vAlign w:val="bottom"/>
          </w:tcPr>
          <w:p w14:paraId="04377FA1" w14:textId="77777777" w:rsidR="005E60E7" w:rsidRPr="0095176C" w:rsidRDefault="005E60E7" w:rsidP="005E60E7">
            <w:pPr>
              <w:tabs>
                <w:tab w:val="decimal" w:pos="926"/>
              </w:tabs>
              <w:ind w:left="-115" w:right="-79"/>
            </w:pPr>
          </w:p>
        </w:tc>
        <w:tc>
          <w:tcPr>
            <w:tcW w:w="183" w:type="dxa"/>
            <w:vAlign w:val="bottom"/>
          </w:tcPr>
          <w:p w14:paraId="6027F550" w14:textId="77777777" w:rsidR="005E60E7" w:rsidRPr="00EF5298" w:rsidRDefault="005E60E7" w:rsidP="005E60E7">
            <w:pPr>
              <w:pStyle w:val="BodyTextIndentnosp"/>
              <w:tabs>
                <w:tab w:val="decimal" w:pos="1018"/>
              </w:tabs>
              <w:spacing w:line="240" w:lineRule="atLeast"/>
              <w:ind w:left="-115" w:right="-79"/>
              <w:rPr>
                <w:szCs w:val="22"/>
              </w:rPr>
            </w:pPr>
          </w:p>
        </w:tc>
        <w:tc>
          <w:tcPr>
            <w:tcW w:w="1151" w:type="dxa"/>
            <w:vAlign w:val="bottom"/>
          </w:tcPr>
          <w:p w14:paraId="77FAF63F" w14:textId="77777777" w:rsidR="005E60E7" w:rsidRPr="005C10BB" w:rsidRDefault="005E60E7" w:rsidP="004A3DF9">
            <w:pPr>
              <w:tabs>
                <w:tab w:val="decimal" w:pos="1000"/>
              </w:tabs>
            </w:pPr>
          </w:p>
        </w:tc>
        <w:tc>
          <w:tcPr>
            <w:tcW w:w="181" w:type="dxa"/>
            <w:vAlign w:val="bottom"/>
          </w:tcPr>
          <w:p w14:paraId="71C5B636" w14:textId="77777777" w:rsidR="005E60E7" w:rsidRPr="00EF5298" w:rsidRDefault="005E60E7" w:rsidP="005E60E7">
            <w:pPr>
              <w:pStyle w:val="BodyTextIndentnosp"/>
              <w:tabs>
                <w:tab w:val="decimal" w:pos="1018"/>
              </w:tabs>
              <w:spacing w:line="240" w:lineRule="atLeast"/>
              <w:ind w:left="-115" w:right="-79"/>
              <w:rPr>
                <w:b/>
                <w:bCs/>
                <w:szCs w:val="22"/>
                <w:lang w:val="en-US"/>
              </w:rPr>
            </w:pPr>
          </w:p>
        </w:tc>
        <w:tc>
          <w:tcPr>
            <w:tcW w:w="1275" w:type="dxa"/>
            <w:vAlign w:val="bottom"/>
          </w:tcPr>
          <w:p w14:paraId="48EC220A" w14:textId="77777777" w:rsidR="005E60E7" w:rsidRPr="0095176C" w:rsidRDefault="005E60E7" w:rsidP="005E60E7">
            <w:pPr>
              <w:tabs>
                <w:tab w:val="decimal" w:pos="926"/>
              </w:tabs>
              <w:ind w:left="-115" w:right="-79"/>
            </w:pPr>
          </w:p>
        </w:tc>
        <w:tc>
          <w:tcPr>
            <w:tcW w:w="180" w:type="dxa"/>
            <w:vAlign w:val="bottom"/>
          </w:tcPr>
          <w:p w14:paraId="25E2AD2E" w14:textId="77777777" w:rsidR="005E60E7" w:rsidRPr="00EF5298" w:rsidRDefault="005E60E7" w:rsidP="005E60E7">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041A857F" w14:textId="77777777" w:rsidR="005E60E7" w:rsidRPr="00870F46" w:rsidRDefault="005E60E7" w:rsidP="005E60E7">
            <w:pPr>
              <w:tabs>
                <w:tab w:val="decimal" w:pos="1018"/>
              </w:tabs>
              <w:ind w:left="-115" w:right="-79"/>
              <w:rPr>
                <w:szCs w:val="22"/>
              </w:rPr>
            </w:pPr>
          </w:p>
        </w:tc>
      </w:tr>
      <w:tr w:rsidR="005E60E7" w:rsidRPr="00EF5298" w14:paraId="745241D3" w14:textId="77777777" w:rsidTr="005C10BB">
        <w:trPr>
          <w:cantSplit/>
        </w:trPr>
        <w:tc>
          <w:tcPr>
            <w:tcW w:w="4139" w:type="dxa"/>
          </w:tcPr>
          <w:p w14:paraId="400597CB" w14:textId="44DDEC6A" w:rsidR="005E60E7" w:rsidRPr="00E14951" w:rsidRDefault="005E60E7" w:rsidP="005E60E7">
            <w:pPr>
              <w:rPr>
                <w:rFonts w:cs="Angsana New"/>
                <w:b/>
                <w:bCs/>
                <w:i/>
                <w:iCs/>
                <w:szCs w:val="28"/>
                <w:lang w:val="en-US" w:bidi="th-TH"/>
              </w:rPr>
            </w:pPr>
            <w:r>
              <w:rPr>
                <w:rFonts w:cs="Angsana New"/>
                <w:b/>
                <w:bCs/>
                <w:i/>
                <w:iCs/>
                <w:szCs w:val="28"/>
                <w:lang w:val="en-US" w:bidi="th-TH"/>
              </w:rPr>
              <w:t>Finance c</w:t>
            </w:r>
            <w:r w:rsidRPr="00286FF7">
              <w:rPr>
                <w:rFonts w:cs="Angsana New"/>
                <w:b/>
                <w:bCs/>
                <w:i/>
                <w:iCs/>
                <w:szCs w:val="28"/>
                <w:lang w:val="en-US" w:bidi="th-TH"/>
              </w:rPr>
              <w:t>osts</w:t>
            </w:r>
          </w:p>
        </w:tc>
        <w:tc>
          <w:tcPr>
            <w:tcW w:w="1081" w:type="dxa"/>
            <w:vAlign w:val="bottom"/>
          </w:tcPr>
          <w:p w14:paraId="319D0AC8" w14:textId="77777777" w:rsidR="005E60E7" w:rsidRPr="0095176C" w:rsidRDefault="005E60E7" w:rsidP="005E60E7">
            <w:pPr>
              <w:tabs>
                <w:tab w:val="decimal" w:pos="926"/>
              </w:tabs>
              <w:ind w:left="-115" w:right="-79"/>
            </w:pPr>
          </w:p>
        </w:tc>
        <w:tc>
          <w:tcPr>
            <w:tcW w:w="183" w:type="dxa"/>
            <w:vAlign w:val="bottom"/>
          </w:tcPr>
          <w:p w14:paraId="70B371CC" w14:textId="77777777" w:rsidR="005E60E7" w:rsidRPr="00EF5298" w:rsidRDefault="005E60E7" w:rsidP="005E60E7">
            <w:pPr>
              <w:pStyle w:val="BodyTextIndentnosp"/>
              <w:tabs>
                <w:tab w:val="decimal" w:pos="1018"/>
              </w:tabs>
              <w:spacing w:line="240" w:lineRule="atLeast"/>
              <w:ind w:left="-115" w:right="-79"/>
              <w:rPr>
                <w:szCs w:val="22"/>
              </w:rPr>
            </w:pPr>
          </w:p>
        </w:tc>
        <w:tc>
          <w:tcPr>
            <w:tcW w:w="1151" w:type="dxa"/>
            <w:vAlign w:val="bottom"/>
          </w:tcPr>
          <w:p w14:paraId="2F218277" w14:textId="77777777" w:rsidR="005E60E7" w:rsidRPr="004A3DF9" w:rsidRDefault="005E60E7" w:rsidP="004A3DF9">
            <w:pPr>
              <w:tabs>
                <w:tab w:val="decimal" w:pos="1000"/>
              </w:tabs>
            </w:pPr>
          </w:p>
        </w:tc>
        <w:tc>
          <w:tcPr>
            <w:tcW w:w="181" w:type="dxa"/>
            <w:vAlign w:val="bottom"/>
          </w:tcPr>
          <w:p w14:paraId="3396E3AD" w14:textId="77777777" w:rsidR="005E60E7" w:rsidRPr="00EF5298" w:rsidRDefault="005E60E7" w:rsidP="005E60E7">
            <w:pPr>
              <w:pStyle w:val="BodyTextIndentnosp"/>
              <w:tabs>
                <w:tab w:val="decimal" w:pos="1018"/>
              </w:tabs>
              <w:spacing w:line="240" w:lineRule="atLeast"/>
              <w:ind w:left="-115" w:right="-79"/>
              <w:rPr>
                <w:b/>
                <w:bCs/>
                <w:szCs w:val="22"/>
                <w:lang w:val="en-US"/>
              </w:rPr>
            </w:pPr>
          </w:p>
        </w:tc>
        <w:tc>
          <w:tcPr>
            <w:tcW w:w="1275" w:type="dxa"/>
            <w:vAlign w:val="bottom"/>
          </w:tcPr>
          <w:p w14:paraId="3EA93286" w14:textId="77777777" w:rsidR="005E60E7" w:rsidRPr="0095176C" w:rsidRDefault="005E60E7" w:rsidP="005E60E7">
            <w:pPr>
              <w:tabs>
                <w:tab w:val="decimal" w:pos="926"/>
              </w:tabs>
              <w:ind w:left="-115" w:right="-79"/>
            </w:pPr>
          </w:p>
        </w:tc>
        <w:tc>
          <w:tcPr>
            <w:tcW w:w="180" w:type="dxa"/>
            <w:vAlign w:val="bottom"/>
          </w:tcPr>
          <w:p w14:paraId="7C040DE0" w14:textId="77777777" w:rsidR="005E60E7" w:rsidRPr="00EF5298" w:rsidRDefault="005E60E7" w:rsidP="005E60E7">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42954A5A" w14:textId="77777777" w:rsidR="005E60E7" w:rsidRPr="00870F46" w:rsidRDefault="005E60E7" w:rsidP="005E60E7">
            <w:pPr>
              <w:tabs>
                <w:tab w:val="decimal" w:pos="1018"/>
              </w:tabs>
              <w:ind w:left="-115" w:right="-79"/>
              <w:rPr>
                <w:szCs w:val="22"/>
              </w:rPr>
            </w:pPr>
          </w:p>
        </w:tc>
      </w:tr>
      <w:tr w:rsidR="005E60E7" w:rsidRPr="00EF5298" w14:paraId="2D4D7047" w14:textId="77777777" w:rsidTr="00320A9E">
        <w:trPr>
          <w:cantSplit/>
        </w:trPr>
        <w:tc>
          <w:tcPr>
            <w:tcW w:w="4139" w:type="dxa"/>
          </w:tcPr>
          <w:p w14:paraId="2FFD9294" w14:textId="26BF9709" w:rsidR="005E60E7" w:rsidRPr="00EF17F6" w:rsidRDefault="005E60E7" w:rsidP="005E60E7">
            <w:pPr>
              <w:rPr>
                <w:rFonts w:eastAsia="Arial"/>
                <w:szCs w:val="22"/>
              </w:rPr>
            </w:pPr>
            <w:r w:rsidRPr="00EF17F6">
              <w:rPr>
                <w:rFonts w:eastAsia="Arial"/>
                <w:szCs w:val="22"/>
              </w:rPr>
              <w:t>Subsidiar</w:t>
            </w:r>
            <w:r>
              <w:rPr>
                <w:rFonts w:eastAsia="Arial"/>
                <w:szCs w:val="22"/>
              </w:rPr>
              <w:t>y</w:t>
            </w:r>
          </w:p>
        </w:tc>
        <w:tc>
          <w:tcPr>
            <w:tcW w:w="1081" w:type="dxa"/>
          </w:tcPr>
          <w:p w14:paraId="2DECFD3A" w14:textId="12783FB9" w:rsidR="005E60E7" w:rsidRPr="0095176C" w:rsidRDefault="005E60E7" w:rsidP="005E60E7">
            <w:pPr>
              <w:tabs>
                <w:tab w:val="decimal" w:pos="926"/>
              </w:tabs>
              <w:ind w:left="-115" w:right="-79"/>
            </w:pPr>
            <w:r>
              <w:t>-</w:t>
            </w:r>
          </w:p>
        </w:tc>
        <w:tc>
          <w:tcPr>
            <w:tcW w:w="183" w:type="dxa"/>
            <w:vAlign w:val="bottom"/>
          </w:tcPr>
          <w:p w14:paraId="77BB5C27" w14:textId="77777777" w:rsidR="005E60E7" w:rsidRPr="00EF5298" w:rsidRDefault="005E60E7" w:rsidP="005E60E7">
            <w:pPr>
              <w:pStyle w:val="BodyTextIndentnosp"/>
              <w:tabs>
                <w:tab w:val="decimal" w:pos="1018"/>
              </w:tabs>
              <w:spacing w:line="240" w:lineRule="atLeast"/>
              <w:ind w:left="-115" w:right="-79"/>
              <w:rPr>
                <w:szCs w:val="22"/>
              </w:rPr>
            </w:pPr>
          </w:p>
        </w:tc>
        <w:tc>
          <w:tcPr>
            <w:tcW w:w="1151" w:type="dxa"/>
          </w:tcPr>
          <w:p w14:paraId="69CB4C4F" w14:textId="521BD463" w:rsidR="005E60E7" w:rsidRPr="004A3DF9" w:rsidRDefault="005E60E7" w:rsidP="004A3DF9">
            <w:pPr>
              <w:tabs>
                <w:tab w:val="decimal" w:pos="1000"/>
              </w:tabs>
            </w:pPr>
            <w:r w:rsidRPr="0095176C">
              <w:t>-</w:t>
            </w:r>
          </w:p>
        </w:tc>
        <w:tc>
          <w:tcPr>
            <w:tcW w:w="181" w:type="dxa"/>
            <w:vAlign w:val="bottom"/>
          </w:tcPr>
          <w:p w14:paraId="373B748D" w14:textId="77777777" w:rsidR="005E60E7" w:rsidRPr="00EF5298" w:rsidRDefault="005E60E7" w:rsidP="005E60E7">
            <w:pPr>
              <w:pStyle w:val="BodyTextIndentnosp"/>
              <w:tabs>
                <w:tab w:val="decimal" w:pos="1018"/>
              </w:tabs>
              <w:spacing w:line="240" w:lineRule="atLeast"/>
              <w:ind w:left="-115" w:right="-79"/>
              <w:rPr>
                <w:b/>
                <w:bCs/>
                <w:szCs w:val="22"/>
                <w:lang w:val="en-US"/>
              </w:rPr>
            </w:pPr>
          </w:p>
        </w:tc>
        <w:tc>
          <w:tcPr>
            <w:tcW w:w="1275" w:type="dxa"/>
          </w:tcPr>
          <w:p w14:paraId="7EF316BE" w14:textId="14FC7CC3" w:rsidR="005E60E7" w:rsidRPr="0095176C" w:rsidRDefault="005E60E7" w:rsidP="005E60E7">
            <w:pPr>
              <w:tabs>
                <w:tab w:val="decimal" w:pos="926"/>
              </w:tabs>
              <w:ind w:left="-115" w:right="-144"/>
              <w:jc w:val="center"/>
            </w:pPr>
            <w:r>
              <w:t>4</w:t>
            </w:r>
          </w:p>
        </w:tc>
        <w:tc>
          <w:tcPr>
            <w:tcW w:w="180" w:type="dxa"/>
            <w:vAlign w:val="bottom"/>
          </w:tcPr>
          <w:p w14:paraId="4EBC68D7" w14:textId="77777777" w:rsidR="005E60E7" w:rsidRPr="00EF5298" w:rsidRDefault="005E60E7" w:rsidP="005E60E7">
            <w:pPr>
              <w:pStyle w:val="BodyTextIndentnosp"/>
              <w:tabs>
                <w:tab w:val="decimal" w:pos="1018"/>
              </w:tabs>
              <w:spacing w:line="240" w:lineRule="atLeast"/>
              <w:ind w:left="-115" w:right="-79"/>
              <w:rPr>
                <w:rFonts w:eastAsia="Cordia New"/>
                <w:szCs w:val="22"/>
                <w:lang w:val="en-US" w:bidi="th-TH"/>
              </w:rPr>
            </w:pPr>
          </w:p>
        </w:tc>
        <w:tc>
          <w:tcPr>
            <w:tcW w:w="1350" w:type="dxa"/>
          </w:tcPr>
          <w:p w14:paraId="2D0ED6A6" w14:textId="3E07E93A" w:rsidR="005E60E7" w:rsidRPr="00DE7DC3" w:rsidRDefault="005E60E7" w:rsidP="005E60E7">
            <w:pPr>
              <w:tabs>
                <w:tab w:val="decimal" w:pos="926"/>
              </w:tabs>
              <w:ind w:left="-115" w:right="-144"/>
              <w:jc w:val="center"/>
            </w:pPr>
            <w:r w:rsidRPr="0095176C">
              <w:t>-</w:t>
            </w:r>
          </w:p>
        </w:tc>
      </w:tr>
      <w:tr w:rsidR="005E60E7" w:rsidRPr="00EF5298" w14:paraId="1502686F" w14:textId="77777777" w:rsidTr="00320A9E">
        <w:trPr>
          <w:cantSplit/>
        </w:trPr>
        <w:tc>
          <w:tcPr>
            <w:tcW w:w="4139" w:type="dxa"/>
          </w:tcPr>
          <w:p w14:paraId="0082D6BE" w14:textId="47527A16" w:rsidR="005E60E7" w:rsidRPr="000950AD" w:rsidRDefault="005E60E7" w:rsidP="005E60E7">
            <w:pPr>
              <w:rPr>
                <w:b/>
                <w:bCs/>
                <w:i/>
                <w:iCs/>
                <w:szCs w:val="22"/>
              </w:rPr>
            </w:pPr>
            <w:r w:rsidRPr="00DE7DC3">
              <w:rPr>
                <w:rFonts w:eastAsia="Arial"/>
                <w:szCs w:val="22"/>
              </w:rPr>
              <w:t>Other related companies</w:t>
            </w:r>
          </w:p>
        </w:tc>
        <w:tc>
          <w:tcPr>
            <w:tcW w:w="1081" w:type="dxa"/>
          </w:tcPr>
          <w:p w14:paraId="3674D825" w14:textId="0AC45AE7" w:rsidR="005E60E7" w:rsidRPr="0095176C" w:rsidRDefault="005E60E7" w:rsidP="005E60E7">
            <w:pPr>
              <w:tabs>
                <w:tab w:val="decimal" w:pos="926"/>
              </w:tabs>
              <w:ind w:left="-115" w:right="-79"/>
            </w:pPr>
            <w:r>
              <w:t>319</w:t>
            </w:r>
          </w:p>
        </w:tc>
        <w:tc>
          <w:tcPr>
            <w:tcW w:w="183" w:type="dxa"/>
            <w:vAlign w:val="bottom"/>
          </w:tcPr>
          <w:p w14:paraId="3B94C1DC" w14:textId="77777777" w:rsidR="005E60E7" w:rsidRPr="00EF5298" w:rsidRDefault="005E60E7" w:rsidP="005E60E7">
            <w:pPr>
              <w:pStyle w:val="BodyTextIndentnosp"/>
              <w:tabs>
                <w:tab w:val="decimal" w:pos="1018"/>
              </w:tabs>
              <w:spacing w:line="240" w:lineRule="atLeast"/>
              <w:ind w:left="-115" w:right="-79"/>
              <w:rPr>
                <w:szCs w:val="22"/>
              </w:rPr>
            </w:pPr>
          </w:p>
        </w:tc>
        <w:tc>
          <w:tcPr>
            <w:tcW w:w="1151" w:type="dxa"/>
          </w:tcPr>
          <w:p w14:paraId="54DDDFA0" w14:textId="0507C2D9" w:rsidR="005E60E7" w:rsidRPr="004A3DF9" w:rsidRDefault="005E60E7" w:rsidP="004A3DF9">
            <w:pPr>
              <w:tabs>
                <w:tab w:val="decimal" w:pos="1000"/>
              </w:tabs>
            </w:pPr>
            <w:r w:rsidRPr="0095176C">
              <w:t>191</w:t>
            </w:r>
          </w:p>
        </w:tc>
        <w:tc>
          <w:tcPr>
            <w:tcW w:w="181" w:type="dxa"/>
            <w:vAlign w:val="bottom"/>
          </w:tcPr>
          <w:p w14:paraId="5ED8DAA2" w14:textId="77777777" w:rsidR="005E60E7" w:rsidRPr="00EF5298" w:rsidRDefault="005E60E7" w:rsidP="005E60E7">
            <w:pPr>
              <w:pStyle w:val="BodyTextIndentnosp"/>
              <w:tabs>
                <w:tab w:val="decimal" w:pos="1018"/>
              </w:tabs>
              <w:spacing w:line="240" w:lineRule="atLeast"/>
              <w:ind w:left="-115" w:right="-79"/>
              <w:rPr>
                <w:b/>
                <w:bCs/>
                <w:szCs w:val="22"/>
                <w:lang w:val="en-US"/>
              </w:rPr>
            </w:pPr>
          </w:p>
        </w:tc>
        <w:tc>
          <w:tcPr>
            <w:tcW w:w="1275" w:type="dxa"/>
          </w:tcPr>
          <w:p w14:paraId="40486D11" w14:textId="37F05A57" w:rsidR="005E60E7" w:rsidRPr="0095176C" w:rsidRDefault="005E60E7" w:rsidP="005E60E7">
            <w:pPr>
              <w:tabs>
                <w:tab w:val="decimal" w:pos="926"/>
              </w:tabs>
              <w:ind w:left="-115" w:right="-144"/>
              <w:jc w:val="center"/>
            </w:pPr>
            <w:r>
              <w:t>319</w:t>
            </w:r>
          </w:p>
        </w:tc>
        <w:tc>
          <w:tcPr>
            <w:tcW w:w="180" w:type="dxa"/>
            <w:vAlign w:val="bottom"/>
          </w:tcPr>
          <w:p w14:paraId="358CF473" w14:textId="77777777" w:rsidR="005E60E7" w:rsidRPr="00EF5298" w:rsidRDefault="005E60E7" w:rsidP="005E60E7">
            <w:pPr>
              <w:pStyle w:val="BodyTextIndentnosp"/>
              <w:tabs>
                <w:tab w:val="decimal" w:pos="1018"/>
              </w:tabs>
              <w:spacing w:line="240" w:lineRule="atLeast"/>
              <w:ind w:left="-115" w:right="-79"/>
              <w:rPr>
                <w:rFonts w:eastAsia="Cordia New"/>
                <w:szCs w:val="22"/>
                <w:lang w:val="en-US" w:bidi="th-TH"/>
              </w:rPr>
            </w:pPr>
          </w:p>
        </w:tc>
        <w:tc>
          <w:tcPr>
            <w:tcW w:w="1350" w:type="dxa"/>
          </w:tcPr>
          <w:p w14:paraId="7B8AC05B" w14:textId="1D5AE489" w:rsidR="005E60E7" w:rsidRPr="00870F46" w:rsidRDefault="005E60E7" w:rsidP="005E60E7">
            <w:pPr>
              <w:tabs>
                <w:tab w:val="decimal" w:pos="926"/>
              </w:tabs>
              <w:ind w:left="-115" w:right="-144"/>
              <w:jc w:val="center"/>
              <w:rPr>
                <w:szCs w:val="22"/>
              </w:rPr>
            </w:pPr>
            <w:r w:rsidRPr="0095176C">
              <w:t>191</w:t>
            </w:r>
          </w:p>
        </w:tc>
      </w:tr>
      <w:tr w:rsidR="005E60E7" w:rsidRPr="00EF5298" w14:paraId="3D722415" w14:textId="77777777" w:rsidTr="005C10BB">
        <w:trPr>
          <w:cantSplit/>
        </w:trPr>
        <w:tc>
          <w:tcPr>
            <w:tcW w:w="4139" w:type="dxa"/>
          </w:tcPr>
          <w:p w14:paraId="4B0B58F6" w14:textId="77777777" w:rsidR="005E60E7" w:rsidRDefault="005E60E7" w:rsidP="005E60E7">
            <w:pPr>
              <w:rPr>
                <w:b/>
                <w:bCs/>
                <w:i/>
                <w:iCs/>
                <w:szCs w:val="22"/>
              </w:rPr>
            </w:pPr>
          </w:p>
          <w:p w14:paraId="0CCE4E8B" w14:textId="77777777" w:rsidR="005E60E7" w:rsidRPr="000950AD" w:rsidRDefault="005E60E7" w:rsidP="005E60E7">
            <w:pPr>
              <w:rPr>
                <w:b/>
                <w:bCs/>
                <w:i/>
                <w:iCs/>
                <w:szCs w:val="22"/>
              </w:rPr>
            </w:pPr>
          </w:p>
        </w:tc>
        <w:tc>
          <w:tcPr>
            <w:tcW w:w="1081" w:type="dxa"/>
            <w:vAlign w:val="bottom"/>
          </w:tcPr>
          <w:p w14:paraId="61A7D6DA" w14:textId="77777777" w:rsidR="005E60E7" w:rsidRPr="0095176C" w:rsidRDefault="005E60E7" w:rsidP="005E60E7">
            <w:pPr>
              <w:tabs>
                <w:tab w:val="decimal" w:pos="926"/>
              </w:tabs>
              <w:ind w:left="-115" w:right="-79"/>
            </w:pPr>
          </w:p>
        </w:tc>
        <w:tc>
          <w:tcPr>
            <w:tcW w:w="183" w:type="dxa"/>
            <w:vAlign w:val="bottom"/>
          </w:tcPr>
          <w:p w14:paraId="7EEA5769" w14:textId="77777777" w:rsidR="005E60E7" w:rsidRPr="00EF5298" w:rsidRDefault="005E60E7" w:rsidP="005E60E7">
            <w:pPr>
              <w:pStyle w:val="BodyTextIndentnosp"/>
              <w:tabs>
                <w:tab w:val="decimal" w:pos="1018"/>
              </w:tabs>
              <w:spacing w:line="240" w:lineRule="atLeast"/>
              <w:ind w:left="-115" w:right="-79"/>
              <w:rPr>
                <w:szCs w:val="22"/>
              </w:rPr>
            </w:pPr>
          </w:p>
        </w:tc>
        <w:tc>
          <w:tcPr>
            <w:tcW w:w="1151" w:type="dxa"/>
            <w:vAlign w:val="bottom"/>
          </w:tcPr>
          <w:p w14:paraId="7F285EC3" w14:textId="77777777" w:rsidR="005E60E7" w:rsidRPr="004A3DF9" w:rsidRDefault="005E60E7" w:rsidP="004A3DF9">
            <w:pPr>
              <w:tabs>
                <w:tab w:val="decimal" w:pos="1000"/>
              </w:tabs>
            </w:pPr>
          </w:p>
        </w:tc>
        <w:tc>
          <w:tcPr>
            <w:tcW w:w="181" w:type="dxa"/>
            <w:vAlign w:val="bottom"/>
          </w:tcPr>
          <w:p w14:paraId="4AC8565A" w14:textId="77777777" w:rsidR="005E60E7" w:rsidRPr="00EF5298" w:rsidRDefault="005E60E7" w:rsidP="005E60E7">
            <w:pPr>
              <w:pStyle w:val="BodyTextIndentnosp"/>
              <w:tabs>
                <w:tab w:val="decimal" w:pos="1018"/>
              </w:tabs>
              <w:spacing w:line="240" w:lineRule="atLeast"/>
              <w:ind w:left="-115" w:right="-79"/>
              <w:rPr>
                <w:b/>
                <w:bCs/>
                <w:szCs w:val="22"/>
                <w:lang w:val="en-US"/>
              </w:rPr>
            </w:pPr>
          </w:p>
        </w:tc>
        <w:tc>
          <w:tcPr>
            <w:tcW w:w="1275" w:type="dxa"/>
            <w:vAlign w:val="bottom"/>
          </w:tcPr>
          <w:p w14:paraId="02A589C0" w14:textId="77777777" w:rsidR="005E60E7" w:rsidRPr="0095176C" w:rsidRDefault="005E60E7" w:rsidP="005E60E7">
            <w:pPr>
              <w:tabs>
                <w:tab w:val="decimal" w:pos="926"/>
              </w:tabs>
              <w:ind w:left="-115" w:right="-79"/>
            </w:pPr>
          </w:p>
        </w:tc>
        <w:tc>
          <w:tcPr>
            <w:tcW w:w="180" w:type="dxa"/>
            <w:vAlign w:val="bottom"/>
          </w:tcPr>
          <w:p w14:paraId="23A23011" w14:textId="77777777" w:rsidR="005E60E7" w:rsidRPr="00EF5298" w:rsidRDefault="005E60E7" w:rsidP="005E60E7">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201AC130" w14:textId="77777777" w:rsidR="005E60E7" w:rsidRPr="00870F46" w:rsidRDefault="005E60E7" w:rsidP="005E60E7">
            <w:pPr>
              <w:tabs>
                <w:tab w:val="decimal" w:pos="1018"/>
              </w:tabs>
              <w:ind w:left="-115" w:right="-79"/>
              <w:rPr>
                <w:szCs w:val="22"/>
              </w:rPr>
            </w:pPr>
          </w:p>
        </w:tc>
      </w:tr>
      <w:tr w:rsidR="005E60E7" w:rsidRPr="00EF5298" w14:paraId="28C78031" w14:textId="77777777" w:rsidTr="005C10BB">
        <w:trPr>
          <w:cantSplit/>
        </w:trPr>
        <w:tc>
          <w:tcPr>
            <w:tcW w:w="4139" w:type="dxa"/>
          </w:tcPr>
          <w:p w14:paraId="3381F3EF" w14:textId="6FAAF788" w:rsidR="005E60E7" w:rsidRPr="000950AD" w:rsidRDefault="005E60E7" w:rsidP="005E60E7">
            <w:pPr>
              <w:rPr>
                <w:b/>
                <w:bCs/>
                <w:i/>
                <w:iCs/>
                <w:szCs w:val="22"/>
              </w:rPr>
            </w:pPr>
            <w:r w:rsidRPr="000950AD">
              <w:rPr>
                <w:b/>
                <w:bCs/>
                <w:i/>
                <w:iCs/>
                <w:szCs w:val="22"/>
              </w:rPr>
              <w:lastRenderedPageBreak/>
              <w:t>Purchase of property</w:t>
            </w:r>
            <w:r>
              <w:rPr>
                <w:rFonts w:cs="Angsana New"/>
                <w:b/>
                <w:bCs/>
                <w:i/>
                <w:iCs/>
                <w:szCs w:val="28"/>
                <w:lang w:val="en-US" w:bidi="th-TH"/>
              </w:rPr>
              <w:t xml:space="preserve">, plant and equipment </w:t>
            </w:r>
          </w:p>
        </w:tc>
        <w:tc>
          <w:tcPr>
            <w:tcW w:w="1081" w:type="dxa"/>
            <w:vAlign w:val="bottom"/>
          </w:tcPr>
          <w:p w14:paraId="1B77D87D" w14:textId="77777777" w:rsidR="005E60E7" w:rsidRPr="0095176C" w:rsidRDefault="005E60E7" w:rsidP="005E60E7">
            <w:pPr>
              <w:tabs>
                <w:tab w:val="decimal" w:pos="926"/>
              </w:tabs>
              <w:ind w:left="-115" w:right="-79"/>
            </w:pPr>
          </w:p>
        </w:tc>
        <w:tc>
          <w:tcPr>
            <w:tcW w:w="183" w:type="dxa"/>
            <w:vAlign w:val="bottom"/>
          </w:tcPr>
          <w:p w14:paraId="5FB903E2" w14:textId="77777777" w:rsidR="005E60E7" w:rsidRPr="00EF5298" w:rsidRDefault="005E60E7" w:rsidP="005E60E7">
            <w:pPr>
              <w:pStyle w:val="BodyTextIndentnosp"/>
              <w:tabs>
                <w:tab w:val="decimal" w:pos="1018"/>
              </w:tabs>
              <w:spacing w:line="240" w:lineRule="atLeast"/>
              <w:ind w:left="-115" w:right="-79"/>
              <w:rPr>
                <w:szCs w:val="22"/>
              </w:rPr>
            </w:pPr>
          </w:p>
        </w:tc>
        <w:tc>
          <w:tcPr>
            <w:tcW w:w="1151" w:type="dxa"/>
            <w:vAlign w:val="bottom"/>
          </w:tcPr>
          <w:p w14:paraId="57D6D216" w14:textId="77777777" w:rsidR="005E60E7" w:rsidRPr="004A3DF9" w:rsidRDefault="005E60E7" w:rsidP="004A3DF9">
            <w:pPr>
              <w:tabs>
                <w:tab w:val="decimal" w:pos="1000"/>
              </w:tabs>
            </w:pPr>
          </w:p>
        </w:tc>
        <w:tc>
          <w:tcPr>
            <w:tcW w:w="181" w:type="dxa"/>
            <w:vAlign w:val="bottom"/>
          </w:tcPr>
          <w:p w14:paraId="67467FCA" w14:textId="77777777" w:rsidR="005E60E7" w:rsidRPr="00EF5298" w:rsidRDefault="005E60E7" w:rsidP="005E60E7">
            <w:pPr>
              <w:pStyle w:val="BodyTextIndentnosp"/>
              <w:tabs>
                <w:tab w:val="decimal" w:pos="1018"/>
              </w:tabs>
              <w:spacing w:line="240" w:lineRule="atLeast"/>
              <w:ind w:left="-115" w:right="-79"/>
              <w:rPr>
                <w:b/>
                <w:bCs/>
                <w:szCs w:val="22"/>
                <w:lang w:val="en-US"/>
              </w:rPr>
            </w:pPr>
          </w:p>
        </w:tc>
        <w:tc>
          <w:tcPr>
            <w:tcW w:w="1275" w:type="dxa"/>
            <w:vAlign w:val="bottom"/>
          </w:tcPr>
          <w:p w14:paraId="16A15482" w14:textId="77777777" w:rsidR="005E60E7" w:rsidRPr="0095176C" w:rsidRDefault="005E60E7" w:rsidP="005E60E7">
            <w:pPr>
              <w:tabs>
                <w:tab w:val="decimal" w:pos="926"/>
              </w:tabs>
              <w:ind w:left="-115" w:right="-79"/>
            </w:pPr>
          </w:p>
        </w:tc>
        <w:tc>
          <w:tcPr>
            <w:tcW w:w="180" w:type="dxa"/>
            <w:vAlign w:val="bottom"/>
          </w:tcPr>
          <w:p w14:paraId="4633B6D3" w14:textId="77777777" w:rsidR="005E60E7" w:rsidRPr="00EF5298" w:rsidRDefault="005E60E7" w:rsidP="005E60E7">
            <w:pPr>
              <w:pStyle w:val="BodyTextIndentnosp"/>
              <w:tabs>
                <w:tab w:val="decimal" w:pos="1018"/>
              </w:tabs>
              <w:spacing w:line="240" w:lineRule="atLeast"/>
              <w:ind w:left="-115" w:right="-79"/>
              <w:rPr>
                <w:rFonts w:eastAsia="Cordia New"/>
                <w:szCs w:val="22"/>
                <w:lang w:val="en-US" w:bidi="th-TH"/>
              </w:rPr>
            </w:pPr>
          </w:p>
        </w:tc>
        <w:tc>
          <w:tcPr>
            <w:tcW w:w="1350" w:type="dxa"/>
            <w:vAlign w:val="bottom"/>
          </w:tcPr>
          <w:p w14:paraId="48F98DF3" w14:textId="77777777" w:rsidR="005E60E7" w:rsidRPr="00870F46" w:rsidRDefault="005E60E7" w:rsidP="005E60E7">
            <w:pPr>
              <w:tabs>
                <w:tab w:val="decimal" w:pos="1018"/>
              </w:tabs>
              <w:ind w:left="-115" w:right="-79"/>
              <w:rPr>
                <w:szCs w:val="22"/>
              </w:rPr>
            </w:pPr>
          </w:p>
        </w:tc>
      </w:tr>
      <w:tr w:rsidR="006F6463" w:rsidRPr="00EF5298" w14:paraId="2CCDFBD1" w14:textId="77777777" w:rsidTr="00320A9E">
        <w:trPr>
          <w:cantSplit/>
        </w:trPr>
        <w:tc>
          <w:tcPr>
            <w:tcW w:w="4139" w:type="dxa"/>
          </w:tcPr>
          <w:p w14:paraId="088D9446" w14:textId="7DFE4ADD" w:rsidR="006F6463" w:rsidRPr="005C10BB" w:rsidRDefault="006F6463" w:rsidP="006F6463">
            <w:pPr>
              <w:rPr>
                <w:szCs w:val="22"/>
                <w:lang w:val="en-US"/>
              </w:rPr>
            </w:pPr>
            <w:r w:rsidRPr="004A3DF9">
              <w:rPr>
                <w:rFonts w:eastAsia="Arial"/>
                <w:spacing w:val="-6"/>
                <w:szCs w:val="22"/>
              </w:rPr>
              <w:t>Other companies under common control</w:t>
            </w:r>
          </w:p>
        </w:tc>
        <w:tc>
          <w:tcPr>
            <w:tcW w:w="1081" w:type="dxa"/>
          </w:tcPr>
          <w:p w14:paraId="3A7DE4F2" w14:textId="4DE59A30" w:rsidR="006F6463" w:rsidRPr="0095176C" w:rsidRDefault="006F6463" w:rsidP="006F6463">
            <w:pPr>
              <w:tabs>
                <w:tab w:val="decimal" w:pos="926"/>
              </w:tabs>
              <w:ind w:left="-115" w:right="-79"/>
            </w:pPr>
            <w:r w:rsidRPr="004A3DF9">
              <w:t>5,783</w:t>
            </w:r>
          </w:p>
        </w:tc>
        <w:tc>
          <w:tcPr>
            <w:tcW w:w="183" w:type="dxa"/>
            <w:vAlign w:val="bottom"/>
          </w:tcPr>
          <w:p w14:paraId="0AC4F581" w14:textId="77777777" w:rsidR="006F6463" w:rsidRPr="00EF5298" w:rsidRDefault="006F6463" w:rsidP="006F6463">
            <w:pPr>
              <w:pStyle w:val="BodyTextIndentnosp"/>
              <w:tabs>
                <w:tab w:val="decimal" w:pos="1018"/>
              </w:tabs>
              <w:spacing w:line="240" w:lineRule="atLeast"/>
              <w:ind w:left="-115" w:right="-79"/>
              <w:rPr>
                <w:szCs w:val="22"/>
              </w:rPr>
            </w:pPr>
          </w:p>
        </w:tc>
        <w:tc>
          <w:tcPr>
            <w:tcW w:w="1151" w:type="dxa"/>
          </w:tcPr>
          <w:p w14:paraId="410B0452" w14:textId="2A72F4D7" w:rsidR="006F6463" w:rsidRPr="004A3DF9" w:rsidRDefault="006F6463" w:rsidP="004A3DF9">
            <w:pPr>
              <w:tabs>
                <w:tab w:val="decimal" w:pos="1000"/>
              </w:tabs>
            </w:pPr>
            <w:r w:rsidRPr="0095176C">
              <w:t>-</w:t>
            </w:r>
          </w:p>
        </w:tc>
        <w:tc>
          <w:tcPr>
            <w:tcW w:w="181" w:type="dxa"/>
            <w:vAlign w:val="bottom"/>
          </w:tcPr>
          <w:p w14:paraId="5EB188F1" w14:textId="77777777" w:rsidR="006F6463" w:rsidRPr="00EF5298" w:rsidRDefault="006F6463" w:rsidP="006F6463">
            <w:pPr>
              <w:pStyle w:val="BodyTextIndentnosp"/>
              <w:tabs>
                <w:tab w:val="decimal" w:pos="1018"/>
              </w:tabs>
              <w:spacing w:line="240" w:lineRule="atLeast"/>
              <w:ind w:left="-115" w:right="-79"/>
              <w:rPr>
                <w:b/>
                <w:bCs/>
                <w:szCs w:val="22"/>
                <w:lang w:val="en-US"/>
              </w:rPr>
            </w:pPr>
          </w:p>
        </w:tc>
        <w:tc>
          <w:tcPr>
            <w:tcW w:w="1275" w:type="dxa"/>
          </w:tcPr>
          <w:p w14:paraId="5BDF6682" w14:textId="32A93E12" w:rsidR="006F6463" w:rsidRPr="0095176C" w:rsidRDefault="006F6463" w:rsidP="006F6463">
            <w:pPr>
              <w:tabs>
                <w:tab w:val="decimal" w:pos="926"/>
              </w:tabs>
              <w:ind w:left="-115" w:right="-144"/>
              <w:jc w:val="center"/>
            </w:pPr>
            <w:r w:rsidRPr="004A3DF9">
              <w:t>5,783</w:t>
            </w:r>
          </w:p>
        </w:tc>
        <w:tc>
          <w:tcPr>
            <w:tcW w:w="180" w:type="dxa"/>
            <w:vAlign w:val="bottom"/>
          </w:tcPr>
          <w:p w14:paraId="246C64B7" w14:textId="77777777" w:rsidR="006F6463" w:rsidRPr="00EF5298" w:rsidRDefault="006F6463" w:rsidP="006F6463">
            <w:pPr>
              <w:pStyle w:val="BodyTextIndentnosp"/>
              <w:tabs>
                <w:tab w:val="decimal" w:pos="1018"/>
              </w:tabs>
              <w:spacing w:line="240" w:lineRule="atLeast"/>
              <w:ind w:left="-115" w:right="-79"/>
              <w:rPr>
                <w:rFonts w:eastAsia="Cordia New"/>
                <w:szCs w:val="22"/>
                <w:lang w:val="en-US" w:bidi="th-TH"/>
              </w:rPr>
            </w:pPr>
          </w:p>
        </w:tc>
        <w:tc>
          <w:tcPr>
            <w:tcW w:w="1350" w:type="dxa"/>
          </w:tcPr>
          <w:p w14:paraId="6D609200" w14:textId="68650321" w:rsidR="006F6463" w:rsidRPr="00870F46" w:rsidRDefault="006F6463" w:rsidP="006F6463">
            <w:pPr>
              <w:tabs>
                <w:tab w:val="decimal" w:pos="926"/>
              </w:tabs>
              <w:ind w:left="-115" w:right="-144"/>
              <w:jc w:val="center"/>
              <w:rPr>
                <w:szCs w:val="22"/>
              </w:rPr>
            </w:pPr>
            <w:r w:rsidRPr="0095176C">
              <w:t>-</w:t>
            </w:r>
          </w:p>
        </w:tc>
      </w:tr>
      <w:tr w:rsidR="006F6463" w:rsidRPr="00EF5298" w14:paraId="46F2E9A2" w14:textId="77777777" w:rsidTr="00320A9E">
        <w:trPr>
          <w:cantSplit/>
        </w:trPr>
        <w:tc>
          <w:tcPr>
            <w:tcW w:w="4139" w:type="dxa"/>
          </w:tcPr>
          <w:p w14:paraId="75425777" w14:textId="72E0D047" w:rsidR="006F6463" w:rsidRPr="00883C1A" w:rsidRDefault="006F6463" w:rsidP="006F6463">
            <w:pPr>
              <w:rPr>
                <w:szCs w:val="22"/>
              </w:rPr>
            </w:pPr>
            <w:r w:rsidRPr="00DE7DC3">
              <w:rPr>
                <w:rFonts w:eastAsia="Arial"/>
                <w:szCs w:val="22"/>
              </w:rPr>
              <w:t>Other related compan</w:t>
            </w:r>
            <w:r>
              <w:rPr>
                <w:rFonts w:eastAsia="Arial"/>
                <w:szCs w:val="22"/>
              </w:rPr>
              <w:t>y</w:t>
            </w:r>
          </w:p>
        </w:tc>
        <w:tc>
          <w:tcPr>
            <w:tcW w:w="1081" w:type="dxa"/>
          </w:tcPr>
          <w:p w14:paraId="0D226892" w14:textId="7C591061" w:rsidR="006F6463" w:rsidRPr="0095176C" w:rsidRDefault="006F6463" w:rsidP="006F6463">
            <w:pPr>
              <w:tabs>
                <w:tab w:val="decimal" w:pos="926"/>
              </w:tabs>
              <w:ind w:left="-115" w:right="-79"/>
            </w:pPr>
            <w:r w:rsidRPr="004A3DF9">
              <w:t>13,050</w:t>
            </w:r>
          </w:p>
        </w:tc>
        <w:tc>
          <w:tcPr>
            <w:tcW w:w="183" w:type="dxa"/>
            <w:vAlign w:val="bottom"/>
          </w:tcPr>
          <w:p w14:paraId="7C1251B9" w14:textId="77777777" w:rsidR="006F6463" w:rsidRPr="00EF5298" w:rsidRDefault="006F6463" w:rsidP="006F6463">
            <w:pPr>
              <w:pStyle w:val="BodyTextIndentnosp"/>
              <w:tabs>
                <w:tab w:val="decimal" w:pos="1018"/>
              </w:tabs>
              <w:spacing w:line="240" w:lineRule="atLeast"/>
              <w:ind w:left="-115" w:right="-79"/>
              <w:rPr>
                <w:szCs w:val="22"/>
              </w:rPr>
            </w:pPr>
          </w:p>
        </w:tc>
        <w:tc>
          <w:tcPr>
            <w:tcW w:w="1151" w:type="dxa"/>
          </w:tcPr>
          <w:p w14:paraId="65D6183F" w14:textId="5EA475A8" w:rsidR="006F6463" w:rsidRPr="004A3DF9" w:rsidRDefault="006F6463" w:rsidP="004A3DF9">
            <w:pPr>
              <w:tabs>
                <w:tab w:val="decimal" w:pos="1000"/>
              </w:tabs>
            </w:pPr>
            <w:r w:rsidRPr="0095176C">
              <w:t>10,532</w:t>
            </w:r>
          </w:p>
        </w:tc>
        <w:tc>
          <w:tcPr>
            <w:tcW w:w="181" w:type="dxa"/>
            <w:vAlign w:val="bottom"/>
          </w:tcPr>
          <w:p w14:paraId="616D1468" w14:textId="77777777" w:rsidR="006F6463" w:rsidRPr="00EF5298" w:rsidRDefault="006F6463" w:rsidP="006F6463">
            <w:pPr>
              <w:pStyle w:val="BodyTextIndentnosp"/>
              <w:tabs>
                <w:tab w:val="decimal" w:pos="1018"/>
              </w:tabs>
              <w:spacing w:line="240" w:lineRule="atLeast"/>
              <w:ind w:left="-115" w:right="-79"/>
              <w:rPr>
                <w:b/>
                <w:bCs/>
                <w:szCs w:val="22"/>
                <w:lang w:val="en-US"/>
              </w:rPr>
            </w:pPr>
          </w:p>
        </w:tc>
        <w:tc>
          <w:tcPr>
            <w:tcW w:w="1275" w:type="dxa"/>
          </w:tcPr>
          <w:p w14:paraId="30B4CCB9" w14:textId="21BF1A06" w:rsidR="006F6463" w:rsidRPr="0095176C" w:rsidRDefault="006F6463" w:rsidP="006F6463">
            <w:pPr>
              <w:tabs>
                <w:tab w:val="decimal" w:pos="926"/>
              </w:tabs>
              <w:ind w:left="-115" w:right="-144"/>
              <w:jc w:val="center"/>
            </w:pPr>
            <w:r w:rsidRPr="004A3DF9">
              <w:t>13,050</w:t>
            </w:r>
          </w:p>
        </w:tc>
        <w:tc>
          <w:tcPr>
            <w:tcW w:w="180" w:type="dxa"/>
            <w:vAlign w:val="bottom"/>
          </w:tcPr>
          <w:p w14:paraId="231EA11D" w14:textId="77777777" w:rsidR="006F6463" w:rsidRPr="00EF5298" w:rsidRDefault="006F6463" w:rsidP="006F6463">
            <w:pPr>
              <w:pStyle w:val="BodyTextIndentnosp"/>
              <w:tabs>
                <w:tab w:val="decimal" w:pos="1018"/>
              </w:tabs>
              <w:spacing w:line="240" w:lineRule="atLeast"/>
              <w:ind w:left="-115" w:right="-79"/>
              <w:rPr>
                <w:rFonts w:eastAsia="Cordia New"/>
                <w:szCs w:val="22"/>
                <w:lang w:val="en-US" w:bidi="th-TH"/>
              </w:rPr>
            </w:pPr>
          </w:p>
        </w:tc>
        <w:tc>
          <w:tcPr>
            <w:tcW w:w="1350" w:type="dxa"/>
          </w:tcPr>
          <w:p w14:paraId="69178915" w14:textId="2479C41F" w:rsidR="006F6463" w:rsidRPr="00870F46" w:rsidRDefault="006F6463" w:rsidP="006F6463">
            <w:pPr>
              <w:tabs>
                <w:tab w:val="decimal" w:pos="926"/>
              </w:tabs>
              <w:ind w:left="-115" w:right="-144"/>
              <w:jc w:val="center"/>
              <w:rPr>
                <w:szCs w:val="22"/>
              </w:rPr>
            </w:pPr>
            <w:r w:rsidRPr="0095176C">
              <w:t>10,532</w:t>
            </w:r>
          </w:p>
        </w:tc>
      </w:tr>
      <w:tr w:rsidR="006F6463" w:rsidRPr="00EF5298" w14:paraId="48D1F8AE" w14:textId="77777777" w:rsidTr="005C10BB">
        <w:trPr>
          <w:cantSplit/>
        </w:trPr>
        <w:tc>
          <w:tcPr>
            <w:tcW w:w="4139" w:type="dxa"/>
          </w:tcPr>
          <w:p w14:paraId="15236E08" w14:textId="77777777" w:rsidR="006F6463" w:rsidRPr="00DE7DC3" w:rsidRDefault="006F6463" w:rsidP="006F6463">
            <w:pPr>
              <w:rPr>
                <w:rFonts w:eastAsia="Arial"/>
                <w:szCs w:val="22"/>
              </w:rPr>
            </w:pPr>
          </w:p>
        </w:tc>
        <w:tc>
          <w:tcPr>
            <w:tcW w:w="1081" w:type="dxa"/>
            <w:vAlign w:val="bottom"/>
          </w:tcPr>
          <w:p w14:paraId="0B40EBBF" w14:textId="77777777" w:rsidR="006F6463" w:rsidRPr="0095176C" w:rsidRDefault="006F6463" w:rsidP="006F6463">
            <w:pPr>
              <w:tabs>
                <w:tab w:val="decimal" w:pos="926"/>
              </w:tabs>
              <w:ind w:left="-115" w:right="-79"/>
            </w:pPr>
          </w:p>
        </w:tc>
        <w:tc>
          <w:tcPr>
            <w:tcW w:w="183" w:type="dxa"/>
            <w:vAlign w:val="bottom"/>
          </w:tcPr>
          <w:p w14:paraId="54A0B2C3" w14:textId="77777777" w:rsidR="006F6463" w:rsidRPr="00EF5298" w:rsidRDefault="006F6463" w:rsidP="006F6463">
            <w:pPr>
              <w:pStyle w:val="BodyTextIndentnosp"/>
              <w:tabs>
                <w:tab w:val="decimal" w:pos="1018"/>
              </w:tabs>
              <w:spacing w:line="240" w:lineRule="atLeast"/>
              <w:ind w:left="-115" w:right="-79"/>
              <w:rPr>
                <w:szCs w:val="22"/>
              </w:rPr>
            </w:pPr>
          </w:p>
        </w:tc>
        <w:tc>
          <w:tcPr>
            <w:tcW w:w="1151" w:type="dxa"/>
          </w:tcPr>
          <w:p w14:paraId="33F6BB68" w14:textId="77777777" w:rsidR="006F6463" w:rsidRPr="002E362A" w:rsidRDefault="006F6463" w:rsidP="006F6463">
            <w:pPr>
              <w:tabs>
                <w:tab w:val="decimal" w:pos="904"/>
              </w:tabs>
              <w:ind w:left="-115" w:right="-79"/>
              <w:rPr>
                <w:szCs w:val="22"/>
              </w:rPr>
            </w:pPr>
          </w:p>
        </w:tc>
        <w:tc>
          <w:tcPr>
            <w:tcW w:w="181" w:type="dxa"/>
            <w:vAlign w:val="bottom"/>
          </w:tcPr>
          <w:p w14:paraId="1B805315" w14:textId="77777777" w:rsidR="006F6463" w:rsidRPr="00EF5298" w:rsidRDefault="006F6463" w:rsidP="006F6463">
            <w:pPr>
              <w:pStyle w:val="BodyTextIndentnosp"/>
              <w:tabs>
                <w:tab w:val="decimal" w:pos="1018"/>
              </w:tabs>
              <w:spacing w:line="240" w:lineRule="atLeast"/>
              <w:ind w:left="-115" w:right="-79"/>
              <w:rPr>
                <w:b/>
                <w:bCs/>
                <w:szCs w:val="22"/>
                <w:lang w:val="en-US"/>
              </w:rPr>
            </w:pPr>
          </w:p>
        </w:tc>
        <w:tc>
          <w:tcPr>
            <w:tcW w:w="1275" w:type="dxa"/>
            <w:vAlign w:val="bottom"/>
          </w:tcPr>
          <w:p w14:paraId="25001F5A" w14:textId="77777777" w:rsidR="006F6463" w:rsidRPr="0095176C" w:rsidRDefault="006F6463" w:rsidP="006F6463">
            <w:pPr>
              <w:tabs>
                <w:tab w:val="decimal" w:pos="926"/>
              </w:tabs>
              <w:ind w:left="-115" w:right="-79"/>
            </w:pPr>
          </w:p>
        </w:tc>
        <w:tc>
          <w:tcPr>
            <w:tcW w:w="180" w:type="dxa"/>
            <w:vAlign w:val="bottom"/>
          </w:tcPr>
          <w:p w14:paraId="10BF878E" w14:textId="77777777" w:rsidR="006F6463" w:rsidRPr="00EF5298" w:rsidRDefault="006F6463" w:rsidP="006F6463">
            <w:pPr>
              <w:pStyle w:val="BodyTextIndentnosp"/>
              <w:tabs>
                <w:tab w:val="decimal" w:pos="1018"/>
              </w:tabs>
              <w:spacing w:line="240" w:lineRule="atLeast"/>
              <w:ind w:left="-115" w:right="-79"/>
              <w:rPr>
                <w:rFonts w:eastAsia="Cordia New"/>
                <w:szCs w:val="22"/>
                <w:lang w:val="en-US" w:bidi="th-TH"/>
              </w:rPr>
            </w:pPr>
          </w:p>
        </w:tc>
        <w:tc>
          <w:tcPr>
            <w:tcW w:w="1350" w:type="dxa"/>
          </w:tcPr>
          <w:p w14:paraId="1EC00D7B" w14:textId="77777777" w:rsidR="006F6463" w:rsidRPr="00AE0D24" w:rsidRDefault="006F6463" w:rsidP="006F6463">
            <w:pPr>
              <w:tabs>
                <w:tab w:val="decimal" w:pos="1018"/>
              </w:tabs>
              <w:ind w:left="-115" w:right="109"/>
            </w:pPr>
          </w:p>
        </w:tc>
      </w:tr>
      <w:tr w:rsidR="006F6463" w:rsidRPr="00EF5298" w14:paraId="3F7AD201" w14:textId="77777777" w:rsidTr="005C10BB">
        <w:trPr>
          <w:cantSplit/>
        </w:trPr>
        <w:tc>
          <w:tcPr>
            <w:tcW w:w="4139" w:type="dxa"/>
          </w:tcPr>
          <w:p w14:paraId="2482EFAD" w14:textId="77777777" w:rsidR="006F6463" w:rsidRPr="000950AD" w:rsidRDefault="006F6463" w:rsidP="006F6463">
            <w:pPr>
              <w:ind w:right="-79"/>
              <w:rPr>
                <w:b/>
                <w:bCs/>
                <w:i/>
                <w:iCs/>
                <w:szCs w:val="22"/>
              </w:rPr>
            </w:pPr>
            <w:r w:rsidRPr="000950AD">
              <w:rPr>
                <w:b/>
                <w:bCs/>
                <w:i/>
                <w:iCs/>
                <w:szCs w:val="22"/>
              </w:rPr>
              <w:t xml:space="preserve">Directors and key management </w:t>
            </w:r>
          </w:p>
          <w:p w14:paraId="4E3198F0" w14:textId="77777777" w:rsidR="006F6463" w:rsidRPr="000950AD" w:rsidRDefault="006F6463" w:rsidP="006F6463">
            <w:pPr>
              <w:ind w:left="281" w:right="-79"/>
              <w:rPr>
                <w:b/>
                <w:bCs/>
                <w:i/>
                <w:iCs/>
                <w:strike/>
                <w:szCs w:val="22"/>
              </w:rPr>
            </w:pPr>
            <w:r w:rsidRPr="000950AD">
              <w:rPr>
                <w:b/>
                <w:bCs/>
                <w:i/>
                <w:iCs/>
                <w:szCs w:val="22"/>
              </w:rPr>
              <w:t>remunerations</w:t>
            </w:r>
          </w:p>
        </w:tc>
        <w:tc>
          <w:tcPr>
            <w:tcW w:w="1081" w:type="dxa"/>
          </w:tcPr>
          <w:p w14:paraId="5FC507E7" w14:textId="00A2198A" w:rsidR="006F6463" w:rsidRPr="0095176C" w:rsidRDefault="006F6463" w:rsidP="006F6463">
            <w:pPr>
              <w:tabs>
                <w:tab w:val="decimal" w:pos="926"/>
              </w:tabs>
              <w:ind w:left="-115" w:right="-79"/>
            </w:pPr>
          </w:p>
        </w:tc>
        <w:tc>
          <w:tcPr>
            <w:tcW w:w="183" w:type="dxa"/>
          </w:tcPr>
          <w:p w14:paraId="24CD0528" w14:textId="77777777" w:rsidR="006F6463" w:rsidRPr="00EF5298" w:rsidRDefault="006F6463" w:rsidP="006F6463">
            <w:pPr>
              <w:pStyle w:val="BodyTextIndentnosp"/>
              <w:tabs>
                <w:tab w:val="decimal" w:pos="1018"/>
              </w:tabs>
              <w:spacing w:line="240" w:lineRule="atLeast"/>
              <w:ind w:left="-115" w:right="-79"/>
              <w:rPr>
                <w:szCs w:val="22"/>
                <w:lang w:val="en-US"/>
              </w:rPr>
            </w:pPr>
          </w:p>
        </w:tc>
        <w:tc>
          <w:tcPr>
            <w:tcW w:w="1151" w:type="dxa"/>
          </w:tcPr>
          <w:p w14:paraId="684B9A02" w14:textId="77777777" w:rsidR="006F6463" w:rsidRPr="002E362A" w:rsidRDefault="006F6463" w:rsidP="006F6463">
            <w:pPr>
              <w:tabs>
                <w:tab w:val="decimal" w:pos="904"/>
              </w:tabs>
              <w:ind w:left="-115" w:right="-79"/>
              <w:rPr>
                <w:szCs w:val="22"/>
              </w:rPr>
            </w:pPr>
          </w:p>
        </w:tc>
        <w:tc>
          <w:tcPr>
            <w:tcW w:w="181" w:type="dxa"/>
          </w:tcPr>
          <w:p w14:paraId="37602DB2" w14:textId="77777777" w:rsidR="006F6463" w:rsidRPr="00EF5298" w:rsidRDefault="006F6463" w:rsidP="006F6463">
            <w:pPr>
              <w:pStyle w:val="BodyTextIndentnosp"/>
              <w:tabs>
                <w:tab w:val="decimal" w:pos="1018"/>
              </w:tabs>
              <w:spacing w:line="240" w:lineRule="atLeast"/>
              <w:ind w:left="-115" w:right="-79"/>
              <w:rPr>
                <w:szCs w:val="22"/>
                <w:lang w:val="en-US"/>
              </w:rPr>
            </w:pPr>
          </w:p>
        </w:tc>
        <w:tc>
          <w:tcPr>
            <w:tcW w:w="1275" w:type="dxa"/>
          </w:tcPr>
          <w:p w14:paraId="7FC5DFE0" w14:textId="77777777" w:rsidR="006F6463" w:rsidRPr="0095176C" w:rsidRDefault="006F6463" w:rsidP="006F6463">
            <w:pPr>
              <w:tabs>
                <w:tab w:val="decimal" w:pos="926"/>
              </w:tabs>
              <w:ind w:left="-115" w:right="-79"/>
            </w:pPr>
          </w:p>
        </w:tc>
        <w:tc>
          <w:tcPr>
            <w:tcW w:w="180" w:type="dxa"/>
          </w:tcPr>
          <w:p w14:paraId="652A88E3" w14:textId="77777777" w:rsidR="006F6463" w:rsidRPr="00EF5298" w:rsidRDefault="006F6463" w:rsidP="006F6463">
            <w:pPr>
              <w:pStyle w:val="BodyTextIndentnosp"/>
              <w:tabs>
                <w:tab w:val="decimal" w:pos="1018"/>
              </w:tabs>
              <w:spacing w:line="240" w:lineRule="atLeast"/>
              <w:ind w:left="-115" w:right="-79"/>
              <w:rPr>
                <w:szCs w:val="22"/>
                <w:lang w:val="en-US"/>
              </w:rPr>
            </w:pPr>
          </w:p>
        </w:tc>
        <w:tc>
          <w:tcPr>
            <w:tcW w:w="1350" w:type="dxa"/>
          </w:tcPr>
          <w:p w14:paraId="2BD257B0" w14:textId="77777777" w:rsidR="006F6463" w:rsidRPr="00EF5298" w:rsidRDefault="006F6463" w:rsidP="006F6463">
            <w:pPr>
              <w:tabs>
                <w:tab w:val="decimal" w:pos="1018"/>
              </w:tabs>
              <w:ind w:left="-115" w:right="-79"/>
              <w:rPr>
                <w:szCs w:val="22"/>
                <w:highlight w:val="yellow"/>
              </w:rPr>
            </w:pPr>
          </w:p>
        </w:tc>
      </w:tr>
      <w:tr w:rsidR="006F6463" w:rsidRPr="00EF5298" w14:paraId="7576DFB7" w14:textId="77777777" w:rsidTr="00320A9E">
        <w:trPr>
          <w:cantSplit/>
        </w:trPr>
        <w:tc>
          <w:tcPr>
            <w:tcW w:w="4139" w:type="dxa"/>
          </w:tcPr>
          <w:p w14:paraId="65D74CBF" w14:textId="77777777" w:rsidR="006F6463" w:rsidRPr="00EF5298" w:rsidRDefault="006F6463" w:rsidP="006F6463">
            <w:pPr>
              <w:rPr>
                <w:szCs w:val="22"/>
              </w:rPr>
            </w:pPr>
            <w:r w:rsidRPr="00EF5298">
              <w:rPr>
                <w:szCs w:val="22"/>
              </w:rPr>
              <w:t xml:space="preserve">Short-term employee benefits  </w:t>
            </w:r>
          </w:p>
        </w:tc>
        <w:tc>
          <w:tcPr>
            <w:tcW w:w="1081" w:type="dxa"/>
          </w:tcPr>
          <w:p w14:paraId="0FA83A2B" w14:textId="736ADCB7" w:rsidR="006F6463" w:rsidRPr="009B595F" w:rsidRDefault="006F6463" w:rsidP="006F6463">
            <w:pPr>
              <w:tabs>
                <w:tab w:val="decimal" w:pos="926"/>
              </w:tabs>
              <w:ind w:left="-115" w:right="-79"/>
            </w:pPr>
            <w:r w:rsidRPr="004A3DF9">
              <w:t>17,203</w:t>
            </w:r>
          </w:p>
        </w:tc>
        <w:tc>
          <w:tcPr>
            <w:tcW w:w="183" w:type="dxa"/>
            <w:vAlign w:val="bottom"/>
          </w:tcPr>
          <w:p w14:paraId="43CC43FC" w14:textId="77777777" w:rsidR="006F6463" w:rsidRPr="00EF5298" w:rsidRDefault="006F6463" w:rsidP="006F6463">
            <w:pPr>
              <w:pStyle w:val="BodyTextIndentnosp"/>
              <w:tabs>
                <w:tab w:val="decimal" w:pos="1018"/>
              </w:tabs>
              <w:spacing w:line="240" w:lineRule="atLeast"/>
              <w:ind w:left="-115" w:right="-79"/>
              <w:rPr>
                <w:szCs w:val="22"/>
                <w:lang w:val="en-US"/>
              </w:rPr>
            </w:pPr>
          </w:p>
        </w:tc>
        <w:tc>
          <w:tcPr>
            <w:tcW w:w="1151" w:type="dxa"/>
          </w:tcPr>
          <w:p w14:paraId="0E58F583" w14:textId="4B6742B7" w:rsidR="006F6463" w:rsidRPr="005C10BB" w:rsidRDefault="006F6463" w:rsidP="006F6463">
            <w:pPr>
              <w:tabs>
                <w:tab w:val="decimal" w:pos="1000"/>
              </w:tabs>
            </w:pPr>
            <w:r w:rsidRPr="0095176C">
              <w:t>14,787</w:t>
            </w:r>
          </w:p>
        </w:tc>
        <w:tc>
          <w:tcPr>
            <w:tcW w:w="181" w:type="dxa"/>
            <w:vAlign w:val="bottom"/>
          </w:tcPr>
          <w:p w14:paraId="05CF69B3" w14:textId="77777777" w:rsidR="006F6463" w:rsidRPr="00EF5298" w:rsidRDefault="006F6463" w:rsidP="006F6463">
            <w:pPr>
              <w:pStyle w:val="BodyTextIndentnosp"/>
              <w:tabs>
                <w:tab w:val="decimal" w:pos="1018"/>
              </w:tabs>
              <w:spacing w:line="240" w:lineRule="atLeast"/>
              <w:ind w:left="-115" w:right="-79"/>
              <w:rPr>
                <w:szCs w:val="22"/>
                <w:lang w:val="en-US"/>
              </w:rPr>
            </w:pPr>
          </w:p>
        </w:tc>
        <w:tc>
          <w:tcPr>
            <w:tcW w:w="1275" w:type="dxa"/>
          </w:tcPr>
          <w:p w14:paraId="0116B9F8" w14:textId="22FF9B65" w:rsidR="006F6463" w:rsidRPr="009B595F" w:rsidRDefault="006F6463" w:rsidP="006F6463">
            <w:pPr>
              <w:tabs>
                <w:tab w:val="decimal" w:pos="1020"/>
              </w:tabs>
              <w:ind w:right="-72"/>
              <w:jc w:val="center"/>
            </w:pPr>
            <w:r w:rsidRPr="004A3DF9">
              <w:t>17,203</w:t>
            </w:r>
          </w:p>
        </w:tc>
        <w:tc>
          <w:tcPr>
            <w:tcW w:w="180" w:type="dxa"/>
            <w:vAlign w:val="bottom"/>
          </w:tcPr>
          <w:p w14:paraId="5FE90C93" w14:textId="77777777" w:rsidR="006F6463" w:rsidRPr="00EF5298" w:rsidRDefault="006F6463" w:rsidP="006F6463">
            <w:pPr>
              <w:pStyle w:val="BodyTextIndentnosp"/>
              <w:tabs>
                <w:tab w:val="decimal" w:pos="1018"/>
              </w:tabs>
              <w:spacing w:line="240" w:lineRule="atLeast"/>
              <w:ind w:left="-115" w:right="-79"/>
              <w:rPr>
                <w:szCs w:val="22"/>
                <w:lang w:val="en-US"/>
              </w:rPr>
            </w:pPr>
          </w:p>
        </w:tc>
        <w:tc>
          <w:tcPr>
            <w:tcW w:w="1350" w:type="dxa"/>
          </w:tcPr>
          <w:p w14:paraId="0A944710" w14:textId="232A4199" w:rsidR="006F6463" w:rsidRPr="004A3DF9" w:rsidRDefault="006F6463" w:rsidP="004A3DF9">
            <w:pPr>
              <w:tabs>
                <w:tab w:val="decimal" w:pos="926"/>
              </w:tabs>
              <w:ind w:left="-115" w:right="-144"/>
              <w:jc w:val="center"/>
            </w:pPr>
            <w:r w:rsidRPr="0095176C">
              <w:t>14,787</w:t>
            </w:r>
          </w:p>
        </w:tc>
      </w:tr>
      <w:tr w:rsidR="006F6463" w:rsidRPr="00EF5298" w14:paraId="5C2A70E2" w14:textId="77777777" w:rsidTr="005C10BB">
        <w:trPr>
          <w:cantSplit/>
        </w:trPr>
        <w:tc>
          <w:tcPr>
            <w:tcW w:w="4139" w:type="dxa"/>
          </w:tcPr>
          <w:p w14:paraId="6C716471" w14:textId="77777777" w:rsidR="006F6463" w:rsidRPr="00EF5298" w:rsidRDefault="006F6463" w:rsidP="006F6463">
            <w:pPr>
              <w:rPr>
                <w:szCs w:val="22"/>
              </w:rPr>
            </w:pPr>
            <w:r w:rsidRPr="00EF5298">
              <w:rPr>
                <w:szCs w:val="22"/>
              </w:rPr>
              <w:t>Post-employment benefits</w:t>
            </w:r>
          </w:p>
        </w:tc>
        <w:tc>
          <w:tcPr>
            <w:tcW w:w="1081" w:type="dxa"/>
            <w:tcBorders>
              <w:bottom w:val="single" w:sz="4" w:space="0" w:color="auto"/>
            </w:tcBorders>
          </w:tcPr>
          <w:p w14:paraId="552731B8" w14:textId="106B143B" w:rsidR="006F6463" w:rsidRPr="009B595F" w:rsidRDefault="006F6463" w:rsidP="006F6463">
            <w:pPr>
              <w:tabs>
                <w:tab w:val="decimal" w:pos="926"/>
              </w:tabs>
              <w:ind w:left="-115" w:right="-79"/>
            </w:pPr>
            <w:r w:rsidRPr="004A3DF9">
              <w:t>185</w:t>
            </w:r>
          </w:p>
        </w:tc>
        <w:tc>
          <w:tcPr>
            <w:tcW w:w="183" w:type="dxa"/>
          </w:tcPr>
          <w:p w14:paraId="5BAB449F" w14:textId="77777777" w:rsidR="006F6463" w:rsidRPr="00941575" w:rsidRDefault="006F6463" w:rsidP="006F6463">
            <w:pPr>
              <w:pStyle w:val="BodyTextIndentnosp"/>
              <w:tabs>
                <w:tab w:val="decimal" w:pos="1018"/>
              </w:tabs>
              <w:spacing w:line="240" w:lineRule="atLeast"/>
              <w:ind w:left="-115" w:right="-79"/>
              <w:rPr>
                <w:szCs w:val="22"/>
                <w:lang w:val="en-US"/>
              </w:rPr>
            </w:pPr>
          </w:p>
        </w:tc>
        <w:tc>
          <w:tcPr>
            <w:tcW w:w="1151" w:type="dxa"/>
          </w:tcPr>
          <w:p w14:paraId="54746D5D" w14:textId="10F635C2" w:rsidR="006F6463" w:rsidRPr="00EF5298" w:rsidRDefault="006F6463" w:rsidP="006F6463">
            <w:pPr>
              <w:tabs>
                <w:tab w:val="decimal" w:pos="1000"/>
              </w:tabs>
              <w:rPr>
                <w:szCs w:val="22"/>
              </w:rPr>
            </w:pPr>
            <w:r w:rsidRPr="0095176C">
              <w:t>759</w:t>
            </w:r>
          </w:p>
        </w:tc>
        <w:tc>
          <w:tcPr>
            <w:tcW w:w="181" w:type="dxa"/>
          </w:tcPr>
          <w:p w14:paraId="11946E51" w14:textId="77777777" w:rsidR="006F6463" w:rsidRPr="00EF5298" w:rsidRDefault="006F6463" w:rsidP="006F6463">
            <w:pPr>
              <w:pStyle w:val="BodyTextIndentnosp"/>
              <w:tabs>
                <w:tab w:val="decimal" w:pos="1018"/>
              </w:tabs>
              <w:spacing w:line="240" w:lineRule="atLeast"/>
              <w:ind w:left="-115" w:right="-79"/>
              <w:rPr>
                <w:szCs w:val="22"/>
                <w:lang w:val="en-US"/>
              </w:rPr>
            </w:pPr>
          </w:p>
        </w:tc>
        <w:tc>
          <w:tcPr>
            <w:tcW w:w="1275" w:type="dxa"/>
          </w:tcPr>
          <w:p w14:paraId="0658D1A0" w14:textId="42F93B7F" w:rsidR="006F6463" w:rsidRPr="009B595F" w:rsidRDefault="006F6463" w:rsidP="006F6463">
            <w:pPr>
              <w:tabs>
                <w:tab w:val="decimal" w:pos="1080"/>
              </w:tabs>
            </w:pPr>
            <w:r w:rsidRPr="004A3DF9">
              <w:t>185</w:t>
            </w:r>
          </w:p>
        </w:tc>
        <w:tc>
          <w:tcPr>
            <w:tcW w:w="180" w:type="dxa"/>
          </w:tcPr>
          <w:p w14:paraId="186EA372" w14:textId="77777777" w:rsidR="006F6463" w:rsidRPr="00EF5298" w:rsidRDefault="006F6463" w:rsidP="006F6463">
            <w:pPr>
              <w:pStyle w:val="BodyTextIndentnosp"/>
              <w:tabs>
                <w:tab w:val="decimal" w:pos="1018"/>
              </w:tabs>
              <w:spacing w:line="240" w:lineRule="atLeast"/>
              <w:ind w:left="-115" w:right="-79"/>
              <w:rPr>
                <w:szCs w:val="22"/>
                <w:lang w:val="en-US"/>
              </w:rPr>
            </w:pPr>
          </w:p>
        </w:tc>
        <w:tc>
          <w:tcPr>
            <w:tcW w:w="1350" w:type="dxa"/>
          </w:tcPr>
          <w:p w14:paraId="6781085B" w14:textId="4F9EFE35" w:rsidR="006F6463" w:rsidRPr="004A3DF9" w:rsidRDefault="006F6463" w:rsidP="004A3DF9">
            <w:pPr>
              <w:tabs>
                <w:tab w:val="decimal" w:pos="926"/>
              </w:tabs>
              <w:ind w:left="-115" w:right="-144"/>
              <w:jc w:val="center"/>
            </w:pPr>
            <w:r w:rsidRPr="0095176C">
              <w:t>759</w:t>
            </w:r>
          </w:p>
        </w:tc>
      </w:tr>
      <w:tr w:rsidR="006F6463" w:rsidRPr="00EF5298" w14:paraId="5A7311B0" w14:textId="77777777" w:rsidTr="005C10BB">
        <w:trPr>
          <w:cantSplit/>
        </w:trPr>
        <w:tc>
          <w:tcPr>
            <w:tcW w:w="4139" w:type="dxa"/>
          </w:tcPr>
          <w:p w14:paraId="3A74A028" w14:textId="77777777" w:rsidR="006F6463" w:rsidRDefault="006F6463" w:rsidP="006F6463">
            <w:pPr>
              <w:ind w:right="-79"/>
              <w:rPr>
                <w:b/>
                <w:bCs/>
                <w:szCs w:val="22"/>
              </w:rPr>
            </w:pPr>
            <w:r w:rsidRPr="00EF5298">
              <w:rPr>
                <w:b/>
                <w:bCs/>
                <w:szCs w:val="22"/>
              </w:rPr>
              <w:t xml:space="preserve">Total </w:t>
            </w:r>
            <w:r>
              <w:rPr>
                <w:b/>
                <w:bCs/>
                <w:szCs w:val="22"/>
              </w:rPr>
              <w:t>d</w:t>
            </w:r>
            <w:r w:rsidRPr="00572AE2">
              <w:rPr>
                <w:b/>
                <w:bCs/>
                <w:szCs w:val="22"/>
              </w:rPr>
              <w:t xml:space="preserve">irectors and key management </w:t>
            </w:r>
          </w:p>
          <w:p w14:paraId="2730ED6F" w14:textId="77777777" w:rsidR="006F6463" w:rsidRPr="00EF5298" w:rsidRDefault="006F6463" w:rsidP="006F6463">
            <w:pPr>
              <w:ind w:left="281"/>
              <w:rPr>
                <w:szCs w:val="22"/>
              </w:rPr>
            </w:pPr>
            <w:r>
              <w:rPr>
                <w:b/>
                <w:bCs/>
                <w:szCs w:val="22"/>
              </w:rPr>
              <w:t>remunerations</w:t>
            </w:r>
          </w:p>
        </w:tc>
        <w:tc>
          <w:tcPr>
            <w:tcW w:w="1081" w:type="dxa"/>
            <w:tcBorders>
              <w:top w:val="single" w:sz="4" w:space="0" w:color="auto"/>
              <w:bottom w:val="double" w:sz="4" w:space="0" w:color="auto"/>
            </w:tcBorders>
          </w:tcPr>
          <w:p w14:paraId="31F48021" w14:textId="77777777" w:rsidR="006F6463" w:rsidRDefault="006F6463" w:rsidP="006F6463">
            <w:pPr>
              <w:tabs>
                <w:tab w:val="decimal" w:pos="926"/>
              </w:tabs>
              <w:ind w:left="-115" w:right="-72"/>
              <w:jc w:val="center"/>
              <w:rPr>
                <w:b/>
                <w:bCs/>
                <w:szCs w:val="22"/>
              </w:rPr>
            </w:pPr>
          </w:p>
          <w:p w14:paraId="1B117911" w14:textId="351A72C4" w:rsidR="006F6463" w:rsidRPr="004A3DF9" w:rsidRDefault="006F6463" w:rsidP="004A3DF9">
            <w:pPr>
              <w:tabs>
                <w:tab w:val="decimal" w:pos="926"/>
              </w:tabs>
              <w:ind w:left="-115" w:right="-72"/>
              <w:jc w:val="center"/>
              <w:rPr>
                <w:b/>
                <w:bCs/>
                <w:szCs w:val="22"/>
                <w:highlight w:val="yellow"/>
              </w:rPr>
            </w:pPr>
            <w:r w:rsidRPr="00AB6DBC">
              <w:rPr>
                <w:b/>
                <w:bCs/>
                <w:szCs w:val="22"/>
              </w:rPr>
              <w:t>1</w:t>
            </w:r>
            <w:r>
              <w:rPr>
                <w:b/>
                <w:bCs/>
                <w:szCs w:val="22"/>
              </w:rPr>
              <w:t>7</w:t>
            </w:r>
            <w:r w:rsidRPr="00AB6DBC">
              <w:rPr>
                <w:b/>
                <w:bCs/>
                <w:szCs w:val="22"/>
              </w:rPr>
              <w:t>,</w:t>
            </w:r>
            <w:r>
              <w:rPr>
                <w:b/>
                <w:bCs/>
                <w:szCs w:val="22"/>
              </w:rPr>
              <w:t>388</w:t>
            </w:r>
          </w:p>
        </w:tc>
        <w:tc>
          <w:tcPr>
            <w:tcW w:w="183" w:type="dxa"/>
          </w:tcPr>
          <w:p w14:paraId="085E4E6E" w14:textId="77777777" w:rsidR="006F6463" w:rsidRPr="00495076" w:rsidRDefault="006F6463" w:rsidP="006F6463">
            <w:pPr>
              <w:pStyle w:val="BodyTextIndentnosp"/>
              <w:tabs>
                <w:tab w:val="decimal" w:pos="1018"/>
              </w:tabs>
              <w:spacing w:line="240" w:lineRule="atLeast"/>
              <w:ind w:left="-115" w:right="-79"/>
              <w:rPr>
                <w:b/>
                <w:bCs/>
                <w:szCs w:val="22"/>
                <w:lang w:val="en-US"/>
              </w:rPr>
            </w:pPr>
          </w:p>
        </w:tc>
        <w:tc>
          <w:tcPr>
            <w:tcW w:w="1151" w:type="dxa"/>
            <w:tcBorders>
              <w:top w:val="single" w:sz="4" w:space="0" w:color="auto"/>
              <w:bottom w:val="double" w:sz="4" w:space="0" w:color="auto"/>
            </w:tcBorders>
          </w:tcPr>
          <w:p w14:paraId="7FC8BBA3" w14:textId="77777777" w:rsidR="006F6463" w:rsidRDefault="006F6463" w:rsidP="006F6463">
            <w:pPr>
              <w:tabs>
                <w:tab w:val="decimal" w:pos="926"/>
              </w:tabs>
              <w:ind w:left="-115" w:right="-79"/>
              <w:rPr>
                <w:b/>
                <w:bCs/>
                <w:szCs w:val="22"/>
              </w:rPr>
            </w:pPr>
          </w:p>
          <w:p w14:paraId="24F38FDB" w14:textId="5D64EF8F" w:rsidR="006F6463" w:rsidRPr="002E362A" w:rsidRDefault="006F6463" w:rsidP="006F6463">
            <w:pPr>
              <w:tabs>
                <w:tab w:val="decimal" w:pos="904"/>
              </w:tabs>
              <w:ind w:left="-115" w:right="-72"/>
              <w:jc w:val="center"/>
              <w:rPr>
                <w:b/>
                <w:bCs/>
                <w:szCs w:val="22"/>
              </w:rPr>
            </w:pPr>
            <w:r w:rsidRPr="00AB6DBC">
              <w:rPr>
                <w:b/>
                <w:bCs/>
                <w:szCs w:val="22"/>
              </w:rPr>
              <w:t>15,546</w:t>
            </w:r>
          </w:p>
        </w:tc>
        <w:tc>
          <w:tcPr>
            <w:tcW w:w="181" w:type="dxa"/>
            <w:vAlign w:val="bottom"/>
          </w:tcPr>
          <w:p w14:paraId="2EE27962" w14:textId="77777777" w:rsidR="006F6463" w:rsidRPr="002E362A" w:rsidRDefault="006F6463" w:rsidP="006F6463">
            <w:pPr>
              <w:pStyle w:val="BodyTextIndentnosp"/>
              <w:tabs>
                <w:tab w:val="decimal" w:pos="1018"/>
              </w:tabs>
              <w:spacing w:line="240" w:lineRule="atLeast"/>
              <w:ind w:left="-115" w:right="-144"/>
              <w:jc w:val="both"/>
              <w:rPr>
                <w:b/>
                <w:bCs/>
                <w:szCs w:val="22"/>
                <w:lang w:val="en-US"/>
              </w:rPr>
            </w:pPr>
          </w:p>
        </w:tc>
        <w:tc>
          <w:tcPr>
            <w:tcW w:w="1275" w:type="dxa"/>
            <w:tcBorders>
              <w:top w:val="single" w:sz="4" w:space="0" w:color="auto"/>
              <w:bottom w:val="double" w:sz="4" w:space="0" w:color="auto"/>
            </w:tcBorders>
          </w:tcPr>
          <w:p w14:paraId="6E6C4DC0" w14:textId="77777777" w:rsidR="006F6463" w:rsidRDefault="006F6463" w:rsidP="006F6463">
            <w:pPr>
              <w:tabs>
                <w:tab w:val="decimal" w:pos="926"/>
              </w:tabs>
              <w:ind w:left="-115" w:right="-72"/>
              <w:jc w:val="center"/>
              <w:rPr>
                <w:b/>
                <w:bCs/>
                <w:szCs w:val="22"/>
              </w:rPr>
            </w:pPr>
          </w:p>
          <w:p w14:paraId="4157809D" w14:textId="4BEFBE0E" w:rsidR="006F6463" w:rsidRPr="004A3DF9" w:rsidRDefault="006F6463" w:rsidP="006F6463">
            <w:pPr>
              <w:tabs>
                <w:tab w:val="left" w:pos="537"/>
              </w:tabs>
              <w:ind w:left="-115" w:right="-576"/>
              <w:jc w:val="center"/>
              <w:rPr>
                <w:b/>
                <w:bCs/>
                <w:szCs w:val="22"/>
                <w:highlight w:val="yellow"/>
              </w:rPr>
            </w:pPr>
            <w:r w:rsidRPr="00AB6DBC">
              <w:rPr>
                <w:b/>
                <w:bCs/>
                <w:szCs w:val="22"/>
              </w:rPr>
              <w:t>1</w:t>
            </w:r>
            <w:r>
              <w:rPr>
                <w:b/>
                <w:bCs/>
                <w:szCs w:val="22"/>
              </w:rPr>
              <w:t>7</w:t>
            </w:r>
            <w:r w:rsidRPr="00AB6DBC">
              <w:rPr>
                <w:b/>
                <w:bCs/>
                <w:szCs w:val="22"/>
              </w:rPr>
              <w:t>,</w:t>
            </w:r>
            <w:r>
              <w:rPr>
                <w:b/>
                <w:bCs/>
                <w:szCs w:val="22"/>
              </w:rPr>
              <w:t>388</w:t>
            </w:r>
          </w:p>
        </w:tc>
        <w:tc>
          <w:tcPr>
            <w:tcW w:w="180" w:type="dxa"/>
            <w:vAlign w:val="bottom"/>
          </w:tcPr>
          <w:p w14:paraId="54EDE2F9" w14:textId="77777777" w:rsidR="006F6463" w:rsidRPr="00C22F56" w:rsidRDefault="006F6463" w:rsidP="004A3DF9">
            <w:pPr>
              <w:pStyle w:val="BodyTextIndentnosp"/>
              <w:tabs>
                <w:tab w:val="decimal" w:pos="1018"/>
              </w:tabs>
              <w:spacing w:line="240" w:lineRule="atLeast"/>
              <w:ind w:left="-115" w:right="-170"/>
              <w:rPr>
                <w:b/>
                <w:bCs/>
                <w:szCs w:val="22"/>
                <w:lang w:val="en-US"/>
              </w:rPr>
            </w:pPr>
          </w:p>
        </w:tc>
        <w:tc>
          <w:tcPr>
            <w:tcW w:w="1350" w:type="dxa"/>
            <w:tcBorders>
              <w:top w:val="single" w:sz="4" w:space="0" w:color="auto"/>
              <w:bottom w:val="double" w:sz="4" w:space="0" w:color="auto"/>
            </w:tcBorders>
          </w:tcPr>
          <w:p w14:paraId="6763B1EF" w14:textId="77777777" w:rsidR="006F6463" w:rsidRDefault="006F6463" w:rsidP="006F6463">
            <w:pPr>
              <w:tabs>
                <w:tab w:val="decimal" w:pos="926"/>
              </w:tabs>
              <w:ind w:left="-115" w:right="-504"/>
              <w:jc w:val="center"/>
              <w:rPr>
                <w:b/>
                <w:bCs/>
                <w:szCs w:val="22"/>
              </w:rPr>
            </w:pPr>
          </w:p>
          <w:p w14:paraId="45293F6D" w14:textId="55DC068C" w:rsidR="006F6463" w:rsidRPr="00323C93" w:rsidRDefault="006F6463" w:rsidP="004A3DF9">
            <w:pPr>
              <w:tabs>
                <w:tab w:val="decimal" w:pos="926"/>
              </w:tabs>
              <w:ind w:left="-115" w:right="-144"/>
              <w:jc w:val="center"/>
              <w:rPr>
                <w:b/>
                <w:bCs/>
                <w:szCs w:val="22"/>
              </w:rPr>
            </w:pPr>
            <w:r w:rsidRPr="004A3DF9">
              <w:rPr>
                <w:b/>
                <w:bCs/>
              </w:rPr>
              <w:t>15,546</w:t>
            </w:r>
          </w:p>
        </w:tc>
      </w:tr>
    </w:tbl>
    <w:p w14:paraId="569C73ED" w14:textId="7DD6387F" w:rsidR="00493F31" w:rsidRPr="005F650C" w:rsidRDefault="00493F31">
      <w:pPr>
        <w:spacing w:line="240" w:lineRule="auto"/>
        <w:rPr>
          <w:szCs w:val="22"/>
          <w:lang w:val="en-US"/>
        </w:rPr>
      </w:pPr>
    </w:p>
    <w:p w14:paraId="5ABA9338" w14:textId="4FA843BE" w:rsidR="00493F31" w:rsidRDefault="00493F31" w:rsidP="00493F31">
      <w:pPr>
        <w:spacing w:line="240" w:lineRule="auto"/>
        <w:ind w:left="540"/>
        <w:rPr>
          <w:szCs w:val="22"/>
        </w:rPr>
      </w:pPr>
      <w:r w:rsidRPr="00EF5298">
        <w:rPr>
          <w:szCs w:val="22"/>
        </w:rPr>
        <w:t xml:space="preserve">Balances as </w:t>
      </w:r>
      <w:proofErr w:type="gramStart"/>
      <w:r w:rsidRPr="00EF5298">
        <w:rPr>
          <w:szCs w:val="22"/>
        </w:rPr>
        <w:t>at</w:t>
      </w:r>
      <w:proofErr w:type="gramEnd"/>
      <w:r w:rsidRPr="00EF5298">
        <w:rPr>
          <w:szCs w:val="22"/>
        </w:rPr>
        <w:t xml:space="preserve"> </w:t>
      </w:r>
      <w:r w:rsidR="00C207D3" w:rsidRPr="00C207D3">
        <w:rPr>
          <w:rFonts w:cstheme="minorBidi"/>
          <w:szCs w:val="28"/>
          <w:lang w:val="en-US" w:bidi="th-TH"/>
        </w:rPr>
        <w:t>31 March</w:t>
      </w:r>
      <w:r>
        <w:rPr>
          <w:szCs w:val="22"/>
        </w:rPr>
        <w:t xml:space="preserve"> </w:t>
      </w:r>
      <w:r w:rsidRPr="00EF5298">
        <w:rPr>
          <w:szCs w:val="22"/>
        </w:rPr>
        <w:t>202</w:t>
      </w:r>
      <w:r w:rsidR="00B10601">
        <w:rPr>
          <w:rFonts w:cs="Angsana New"/>
          <w:szCs w:val="28"/>
          <w:lang w:val="en-US" w:bidi="th-TH"/>
        </w:rPr>
        <w:t>6</w:t>
      </w:r>
      <w:r w:rsidRPr="00EF5298">
        <w:rPr>
          <w:szCs w:val="22"/>
        </w:rPr>
        <w:t xml:space="preserve"> and 31 December 202</w:t>
      </w:r>
      <w:r w:rsidR="00B10601">
        <w:rPr>
          <w:szCs w:val="22"/>
        </w:rPr>
        <w:t>5</w:t>
      </w:r>
      <w:r w:rsidRPr="00EF5298">
        <w:rPr>
          <w:szCs w:val="22"/>
        </w:rPr>
        <w:t xml:space="preserve"> with related parties were as follows:</w:t>
      </w:r>
    </w:p>
    <w:p w14:paraId="2E0D396E" w14:textId="77777777" w:rsidR="00493F31" w:rsidRPr="00487771" w:rsidRDefault="00493F31" w:rsidP="00A27997">
      <w:pPr>
        <w:spacing w:line="240" w:lineRule="auto"/>
        <w:jc w:val="both"/>
        <w:rPr>
          <w:rFonts w:cstheme="minorBidi"/>
          <w:szCs w:val="25"/>
          <w:cs/>
          <w:lang w:val="en-US" w:bidi="th-TH"/>
        </w:rPr>
      </w:pPr>
      <w:r>
        <w:rPr>
          <w:sz w:val="20"/>
          <w:lang w:val="en-US"/>
        </w:rPr>
        <w:tab/>
      </w:r>
    </w:p>
    <w:tbl>
      <w:tblPr>
        <w:tblW w:w="9540" w:type="dxa"/>
        <w:tblInd w:w="450" w:type="dxa"/>
        <w:tblLayout w:type="fixed"/>
        <w:tblCellMar>
          <w:left w:w="79" w:type="dxa"/>
          <w:right w:w="79" w:type="dxa"/>
        </w:tblCellMar>
        <w:tblLook w:val="0000" w:firstRow="0" w:lastRow="0" w:firstColumn="0" w:lastColumn="0" w:noHBand="0" w:noVBand="0"/>
      </w:tblPr>
      <w:tblGrid>
        <w:gridCol w:w="4050"/>
        <w:gridCol w:w="1161"/>
        <w:gridCol w:w="181"/>
        <w:gridCol w:w="1349"/>
        <w:gridCol w:w="180"/>
        <w:gridCol w:w="1089"/>
        <w:gridCol w:w="180"/>
        <w:gridCol w:w="1350"/>
      </w:tblGrid>
      <w:tr w:rsidR="00493F31" w:rsidRPr="00EF5298" w14:paraId="0373796D" w14:textId="77777777" w:rsidTr="005C10BB">
        <w:trPr>
          <w:cantSplit/>
          <w:tblHeader/>
        </w:trPr>
        <w:tc>
          <w:tcPr>
            <w:tcW w:w="4050" w:type="dxa"/>
          </w:tcPr>
          <w:p w14:paraId="4C60F525" w14:textId="77777777" w:rsidR="00493F31" w:rsidRPr="00324F68" w:rsidRDefault="00493F31">
            <w:pPr>
              <w:rPr>
                <w:b/>
                <w:bCs/>
                <w:i/>
                <w:iCs/>
                <w:szCs w:val="22"/>
                <w:highlight w:val="yellow"/>
              </w:rPr>
            </w:pPr>
          </w:p>
        </w:tc>
        <w:tc>
          <w:tcPr>
            <w:tcW w:w="2691" w:type="dxa"/>
            <w:gridSpan w:val="3"/>
          </w:tcPr>
          <w:p w14:paraId="3EA97185" w14:textId="77777777" w:rsidR="00493F31" w:rsidRPr="00A371C6" w:rsidRDefault="00493F31">
            <w:pPr>
              <w:tabs>
                <w:tab w:val="decimal" w:pos="1000"/>
              </w:tabs>
              <w:jc w:val="center"/>
              <w:rPr>
                <w:b/>
                <w:bCs/>
                <w:szCs w:val="22"/>
              </w:rPr>
            </w:pPr>
            <w:r w:rsidRPr="00A371C6">
              <w:rPr>
                <w:b/>
                <w:bCs/>
                <w:szCs w:val="22"/>
              </w:rPr>
              <w:t>Consolidated</w:t>
            </w:r>
          </w:p>
        </w:tc>
        <w:tc>
          <w:tcPr>
            <w:tcW w:w="180" w:type="dxa"/>
          </w:tcPr>
          <w:p w14:paraId="0574D66F" w14:textId="77777777" w:rsidR="00493F31" w:rsidRPr="00A371C6" w:rsidRDefault="00493F31">
            <w:pPr>
              <w:tabs>
                <w:tab w:val="decimal" w:pos="1000"/>
              </w:tabs>
              <w:rPr>
                <w:b/>
                <w:bCs/>
                <w:szCs w:val="22"/>
              </w:rPr>
            </w:pPr>
          </w:p>
        </w:tc>
        <w:tc>
          <w:tcPr>
            <w:tcW w:w="2619" w:type="dxa"/>
            <w:gridSpan w:val="3"/>
          </w:tcPr>
          <w:p w14:paraId="6E530F01" w14:textId="77777777" w:rsidR="00493F31" w:rsidRPr="00A371C6" w:rsidRDefault="00493F31">
            <w:pPr>
              <w:tabs>
                <w:tab w:val="decimal" w:pos="1000"/>
              </w:tabs>
              <w:jc w:val="center"/>
              <w:rPr>
                <w:b/>
                <w:bCs/>
                <w:szCs w:val="22"/>
              </w:rPr>
            </w:pPr>
            <w:r w:rsidRPr="00A371C6">
              <w:rPr>
                <w:b/>
                <w:bCs/>
                <w:szCs w:val="22"/>
              </w:rPr>
              <w:t>Separate</w:t>
            </w:r>
          </w:p>
        </w:tc>
      </w:tr>
      <w:tr w:rsidR="00493F31" w:rsidRPr="00EF5298" w14:paraId="61A509C1" w14:textId="77777777" w:rsidTr="005C10BB">
        <w:trPr>
          <w:cantSplit/>
          <w:tblHeader/>
        </w:trPr>
        <w:tc>
          <w:tcPr>
            <w:tcW w:w="4050" w:type="dxa"/>
          </w:tcPr>
          <w:p w14:paraId="0005F8FC" w14:textId="77777777" w:rsidR="00493F31" w:rsidRPr="00324F68" w:rsidRDefault="00493F31">
            <w:pPr>
              <w:rPr>
                <w:b/>
                <w:bCs/>
                <w:i/>
                <w:iCs/>
                <w:szCs w:val="22"/>
                <w:highlight w:val="yellow"/>
              </w:rPr>
            </w:pPr>
          </w:p>
        </w:tc>
        <w:tc>
          <w:tcPr>
            <w:tcW w:w="2691" w:type="dxa"/>
            <w:gridSpan w:val="3"/>
          </w:tcPr>
          <w:p w14:paraId="002D795F" w14:textId="77777777" w:rsidR="00493F31" w:rsidRPr="00A371C6" w:rsidRDefault="00493F31">
            <w:pPr>
              <w:tabs>
                <w:tab w:val="decimal" w:pos="1000"/>
              </w:tabs>
              <w:jc w:val="center"/>
              <w:rPr>
                <w:b/>
                <w:bCs/>
                <w:szCs w:val="22"/>
              </w:rPr>
            </w:pPr>
            <w:r w:rsidRPr="00A371C6">
              <w:rPr>
                <w:b/>
                <w:bCs/>
                <w:szCs w:val="22"/>
              </w:rPr>
              <w:t>financial statements</w:t>
            </w:r>
          </w:p>
        </w:tc>
        <w:tc>
          <w:tcPr>
            <w:tcW w:w="180" w:type="dxa"/>
          </w:tcPr>
          <w:p w14:paraId="6B95F03A" w14:textId="77777777" w:rsidR="00493F31" w:rsidRPr="00A371C6" w:rsidRDefault="00493F31">
            <w:pPr>
              <w:tabs>
                <w:tab w:val="decimal" w:pos="1000"/>
              </w:tabs>
              <w:rPr>
                <w:b/>
                <w:bCs/>
                <w:szCs w:val="22"/>
              </w:rPr>
            </w:pPr>
          </w:p>
        </w:tc>
        <w:tc>
          <w:tcPr>
            <w:tcW w:w="2619" w:type="dxa"/>
            <w:gridSpan w:val="3"/>
          </w:tcPr>
          <w:p w14:paraId="722DC9D6" w14:textId="77777777" w:rsidR="00493F31" w:rsidRPr="00A371C6" w:rsidRDefault="00493F31">
            <w:pPr>
              <w:tabs>
                <w:tab w:val="decimal" w:pos="1000"/>
              </w:tabs>
              <w:jc w:val="center"/>
              <w:rPr>
                <w:b/>
                <w:bCs/>
                <w:szCs w:val="22"/>
              </w:rPr>
            </w:pPr>
            <w:r w:rsidRPr="00A371C6">
              <w:rPr>
                <w:b/>
                <w:bCs/>
                <w:szCs w:val="22"/>
              </w:rPr>
              <w:t>financial statements</w:t>
            </w:r>
          </w:p>
        </w:tc>
      </w:tr>
      <w:tr w:rsidR="00C207D3" w:rsidRPr="00EF5298" w14:paraId="66808AF7" w14:textId="77777777" w:rsidTr="005C10BB">
        <w:trPr>
          <w:cantSplit/>
          <w:tblHeader/>
        </w:trPr>
        <w:tc>
          <w:tcPr>
            <w:tcW w:w="4050" w:type="dxa"/>
          </w:tcPr>
          <w:p w14:paraId="13742A6D" w14:textId="77777777" w:rsidR="00C207D3" w:rsidRPr="00324F68" w:rsidRDefault="00C207D3" w:rsidP="00C207D3">
            <w:pPr>
              <w:rPr>
                <w:b/>
                <w:bCs/>
                <w:i/>
                <w:iCs/>
                <w:szCs w:val="22"/>
                <w:highlight w:val="yellow"/>
              </w:rPr>
            </w:pPr>
          </w:p>
        </w:tc>
        <w:tc>
          <w:tcPr>
            <w:tcW w:w="1161" w:type="dxa"/>
          </w:tcPr>
          <w:p w14:paraId="6A8C4DFE" w14:textId="5BA43958" w:rsidR="00C207D3" w:rsidRPr="005A3016" w:rsidRDefault="00C207D3" w:rsidP="00C207D3">
            <w:pPr>
              <w:jc w:val="center"/>
              <w:rPr>
                <w:spacing w:val="-4"/>
                <w:szCs w:val="22"/>
              </w:rPr>
            </w:pPr>
            <w:r w:rsidRPr="008107F1">
              <w:rPr>
                <w:szCs w:val="22"/>
              </w:rPr>
              <w:t>31 March</w:t>
            </w:r>
          </w:p>
        </w:tc>
        <w:tc>
          <w:tcPr>
            <w:tcW w:w="181" w:type="dxa"/>
          </w:tcPr>
          <w:p w14:paraId="23990488" w14:textId="77777777" w:rsidR="00C207D3" w:rsidRPr="00BA0A74" w:rsidRDefault="00C207D3" w:rsidP="00C207D3">
            <w:pPr>
              <w:tabs>
                <w:tab w:val="decimal" w:pos="1000"/>
              </w:tabs>
              <w:jc w:val="center"/>
              <w:rPr>
                <w:szCs w:val="22"/>
              </w:rPr>
            </w:pPr>
          </w:p>
        </w:tc>
        <w:tc>
          <w:tcPr>
            <w:tcW w:w="1349" w:type="dxa"/>
          </w:tcPr>
          <w:p w14:paraId="404FA787" w14:textId="77777777" w:rsidR="00C207D3" w:rsidRPr="00BA0A74" w:rsidRDefault="00C207D3" w:rsidP="00C207D3">
            <w:pPr>
              <w:jc w:val="center"/>
              <w:rPr>
                <w:szCs w:val="22"/>
              </w:rPr>
            </w:pPr>
            <w:r w:rsidRPr="008107F1">
              <w:rPr>
                <w:szCs w:val="22"/>
              </w:rPr>
              <w:t>31 December</w:t>
            </w:r>
          </w:p>
        </w:tc>
        <w:tc>
          <w:tcPr>
            <w:tcW w:w="180" w:type="dxa"/>
          </w:tcPr>
          <w:p w14:paraId="4ADAC2E1" w14:textId="77777777" w:rsidR="00C207D3" w:rsidRPr="00BA0A74" w:rsidRDefault="00C207D3" w:rsidP="00C207D3">
            <w:pPr>
              <w:tabs>
                <w:tab w:val="decimal" w:pos="1000"/>
              </w:tabs>
              <w:jc w:val="center"/>
              <w:rPr>
                <w:szCs w:val="22"/>
              </w:rPr>
            </w:pPr>
          </w:p>
        </w:tc>
        <w:tc>
          <w:tcPr>
            <w:tcW w:w="1089" w:type="dxa"/>
          </w:tcPr>
          <w:p w14:paraId="45730D9A" w14:textId="7C574B52" w:rsidR="00C207D3" w:rsidRPr="005A3016" w:rsidRDefault="00C207D3" w:rsidP="00C207D3">
            <w:pPr>
              <w:jc w:val="center"/>
              <w:rPr>
                <w:rFonts w:cstheme="minorBidi"/>
                <w:spacing w:val="-4"/>
                <w:szCs w:val="28"/>
                <w:cs/>
                <w:lang w:bidi="th-TH"/>
              </w:rPr>
            </w:pPr>
            <w:r w:rsidRPr="008107F1">
              <w:rPr>
                <w:szCs w:val="22"/>
              </w:rPr>
              <w:t>31 March</w:t>
            </w:r>
          </w:p>
        </w:tc>
        <w:tc>
          <w:tcPr>
            <w:tcW w:w="180" w:type="dxa"/>
          </w:tcPr>
          <w:p w14:paraId="69DD9AF2" w14:textId="77777777" w:rsidR="00C207D3" w:rsidRPr="00EF5298" w:rsidRDefault="00C207D3" w:rsidP="00C207D3">
            <w:pPr>
              <w:tabs>
                <w:tab w:val="decimal" w:pos="1000"/>
              </w:tabs>
              <w:jc w:val="center"/>
              <w:rPr>
                <w:szCs w:val="22"/>
              </w:rPr>
            </w:pPr>
          </w:p>
        </w:tc>
        <w:tc>
          <w:tcPr>
            <w:tcW w:w="1350" w:type="dxa"/>
          </w:tcPr>
          <w:p w14:paraId="758E131F" w14:textId="3CED60EA" w:rsidR="00C207D3" w:rsidRPr="00EF5298" w:rsidRDefault="00C207D3" w:rsidP="00C207D3">
            <w:pPr>
              <w:jc w:val="center"/>
              <w:rPr>
                <w:szCs w:val="22"/>
              </w:rPr>
            </w:pPr>
            <w:r w:rsidRPr="008107F1">
              <w:rPr>
                <w:szCs w:val="22"/>
              </w:rPr>
              <w:t>31 December</w:t>
            </w:r>
          </w:p>
        </w:tc>
      </w:tr>
      <w:tr w:rsidR="00C207D3" w:rsidRPr="00EF5298" w14:paraId="344D4F95" w14:textId="77777777" w:rsidTr="005C10BB">
        <w:trPr>
          <w:cantSplit/>
          <w:tblHeader/>
        </w:trPr>
        <w:tc>
          <w:tcPr>
            <w:tcW w:w="4050" w:type="dxa"/>
          </w:tcPr>
          <w:p w14:paraId="6C600590" w14:textId="77777777" w:rsidR="00C207D3" w:rsidRPr="00324F68" w:rsidRDefault="00C207D3" w:rsidP="00C207D3">
            <w:pPr>
              <w:rPr>
                <w:b/>
                <w:bCs/>
                <w:i/>
                <w:iCs/>
                <w:szCs w:val="22"/>
                <w:highlight w:val="yellow"/>
              </w:rPr>
            </w:pPr>
          </w:p>
        </w:tc>
        <w:tc>
          <w:tcPr>
            <w:tcW w:w="1161" w:type="dxa"/>
          </w:tcPr>
          <w:p w14:paraId="3AC24B5E" w14:textId="053BB0C3" w:rsidR="00C207D3" w:rsidRPr="00BA0A74" w:rsidRDefault="00C207D3" w:rsidP="00C207D3">
            <w:pPr>
              <w:jc w:val="center"/>
              <w:rPr>
                <w:szCs w:val="22"/>
              </w:rPr>
            </w:pPr>
            <w:r w:rsidRPr="008107F1">
              <w:rPr>
                <w:szCs w:val="22"/>
              </w:rPr>
              <w:t>202</w:t>
            </w:r>
            <w:r w:rsidR="00881412">
              <w:rPr>
                <w:szCs w:val="22"/>
              </w:rPr>
              <w:t>6</w:t>
            </w:r>
          </w:p>
        </w:tc>
        <w:tc>
          <w:tcPr>
            <w:tcW w:w="181" w:type="dxa"/>
          </w:tcPr>
          <w:p w14:paraId="4AD217E9" w14:textId="77777777" w:rsidR="00C207D3" w:rsidRPr="00BA0A74" w:rsidRDefault="00C207D3" w:rsidP="00C207D3">
            <w:pPr>
              <w:tabs>
                <w:tab w:val="decimal" w:pos="1000"/>
              </w:tabs>
              <w:jc w:val="center"/>
              <w:rPr>
                <w:szCs w:val="22"/>
              </w:rPr>
            </w:pPr>
          </w:p>
        </w:tc>
        <w:tc>
          <w:tcPr>
            <w:tcW w:w="1349" w:type="dxa"/>
          </w:tcPr>
          <w:p w14:paraId="78EC1969" w14:textId="5DF8C90F" w:rsidR="00C207D3" w:rsidRPr="00BA0A74" w:rsidRDefault="00C207D3" w:rsidP="00C207D3">
            <w:pPr>
              <w:jc w:val="center"/>
              <w:rPr>
                <w:szCs w:val="22"/>
              </w:rPr>
            </w:pPr>
            <w:r w:rsidRPr="008107F1">
              <w:rPr>
                <w:szCs w:val="22"/>
              </w:rPr>
              <w:t>202</w:t>
            </w:r>
            <w:r w:rsidR="00881412">
              <w:rPr>
                <w:szCs w:val="22"/>
              </w:rPr>
              <w:t>5</w:t>
            </w:r>
          </w:p>
        </w:tc>
        <w:tc>
          <w:tcPr>
            <w:tcW w:w="180" w:type="dxa"/>
          </w:tcPr>
          <w:p w14:paraId="1497D432" w14:textId="77777777" w:rsidR="00C207D3" w:rsidRPr="00BA0A74" w:rsidRDefault="00C207D3" w:rsidP="00C207D3">
            <w:pPr>
              <w:tabs>
                <w:tab w:val="decimal" w:pos="1000"/>
              </w:tabs>
              <w:jc w:val="center"/>
              <w:rPr>
                <w:szCs w:val="22"/>
              </w:rPr>
            </w:pPr>
          </w:p>
        </w:tc>
        <w:tc>
          <w:tcPr>
            <w:tcW w:w="1089" w:type="dxa"/>
          </w:tcPr>
          <w:p w14:paraId="1FB4502B" w14:textId="2C462256" w:rsidR="00C207D3" w:rsidRPr="00BA0A74" w:rsidRDefault="00C207D3" w:rsidP="00C207D3">
            <w:pPr>
              <w:jc w:val="center"/>
              <w:rPr>
                <w:szCs w:val="22"/>
              </w:rPr>
            </w:pPr>
            <w:r w:rsidRPr="008107F1">
              <w:rPr>
                <w:szCs w:val="22"/>
              </w:rPr>
              <w:t>202</w:t>
            </w:r>
            <w:r w:rsidR="00881412">
              <w:rPr>
                <w:szCs w:val="22"/>
              </w:rPr>
              <w:t>6</w:t>
            </w:r>
          </w:p>
        </w:tc>
        <w:tc>
          <w:tcPr>
            <w:tcW w:w="180" w:type="dxa"/>
          </w:tcPr>
          <w:p w14:paraId="63743877" w14:textId="77777777" w:rsidR="00C207D3" w:rsidRPr="00EF5298" w:rsidRDefault="00C207D3" w:rsidP="00C207D3">
            <w:pPr>
              <w:tabs>
                <w:tab w:val="decimal" w:pos="1000"/>
              </w:tabs>
              <w:jc w:val="center"/>
              <w:rPr>
                <w:szCs w:val="22"/>
              </w:rPr>
            </w:pPr>
          </w:p>
        </w:tc>
        <w:tc>
          <w:tcPr>
            <w:tcW w:w="1350" w:type="dxa"/>
          </w:tcPr>
          <w:p w14:paraId="7CA72BEE" w14:textId="19A00793" w:rsidR="00C207D3" w:rsidRPr="00EF5298" w:rsidRDefault="00C207D3" w:rsidP="00C207D3">
            <w:pPr>
              <w:jc w:val="center"/>
              <w:rPr>
                <w:szCs w:val="22"/>
              </w:rPr>
            </w:pPr>
            <w:r w:rsidRPr="008107F1">
              <w:rPr>
                <w:szCs w:val="22"/>
              </w:rPr>
              <w:t>202</w:t>
            </w:r>
            <w:r w:rsidR="00881412">
              <w:rPr>
                <w:szCs w:val="22"/>
              </w:rPr>
              <w:t>5</w:t>
            </w:r>
          </w:p>
        </w:tc>
      </w:tr>
      <w:tr w:rsidR="00C207D3" w:rsidRPr="00EF5298" w14:paraId="4D740FB8" w14:textId="77777777" w:rsidTr="005C10BB">
        <w:trPr>
          <w:cantSplit/>
          <w:tblHeader/>
        </w:trPr>
        <w:tc>
          <w:tcPr>
            <w:tcW w:w="4050" w:type="dxa"/>
          </w:tcPr>
          <w:p w14:paraId="14F2E65E" w14:textId="77777777" w:rsidR="00C207D3" w:rsidRPr="00324F68" w:rsidRDefault="00C207D3" w:rsidP="00C207D3">
            <w:pPr>
              <w:rPr>
                <w:b/>
                <w:bCs/>
                <w:i/>
                <w:iCs/>
                <w:szCs w:val="22"/>
                <w:highlight w:val="yellow"/>
              </w:rPr>
            </w:pPr>
          </w:p>
        </w:tc>
        <w:tc>
          <w:tcPr>
            <w:tcW w:w="5490" w:type="dxa"/>
            <w:gridSpan w:val="7"/>
          </w:tcPr>
          <w:p w14:paraId="457C5274" w14:textId="77777777" w:rsidR="00C207D3" w:rsidRPr="008107F1" w:rsidRDefault="00C207D3" w:rsidP="00C207D3">
            <w:pPr>
              <w:tabs>
                <w:tab w:val="decimal" w:pos="1000"/>
              </w:tabs>
              <w:jc w:val="center"/>
              <w:rPr>
                <w:i/>
                <w:iCs/>
                <w:szCs w:val="22"/>
              </w:rPr>
            </w:pPr>
            <w:r w:rsidRPr="008107F1">
              <w:rPr>
                <w:i/>
                <w:iCs/>
                <w:szCs w:val="22"/>
              </w:rPr>
              <w:t>(in thousand Baht)</w:t>
            </w:r>
          </w:p>
        </w:tc>
      </w:tr>
      <w:tr w:rsidR="00C207D3" w:rsidRPr="00EF5298" w14:paraId="0CCF0667" w14:textId="77777777" w:rsidTr="005C10BB">
        <w:trPr>
          <w:cantSplit/>
        </w:trPr>
        <w:tc>
          <w:tcPr>
            <w:tcW w:w="4050" w:type="dxa"/>
          </w:tcPr>
          <w:p w14:paraId="7011DF81" w14:textId="4D924BFA" w:rsidR="00C207D3" w:rsidRPr="00EF5298" w:rsidRDefault="00C207D3" w:rsidP="00C207D3">
            <w:pPr>
              <w:rPr>
                <w:b/>
                <w:bCs/>
                <w:i/>
                <w:iCs/>
                <w:szCs w:val="22"/>
              </w:rPr>
            </w:pPr>
            <w:r w:rsidRPr="006347B2">
              <w:rPr>
                <w:b/>
                <w:bCs/>
                <w:i/>
                <w:iCs/>
                <w:szCs w:val="22"/>
              </w:rPr>
              <w:t>Trade receivable</w:t>
            </w:r>
            <w:r>
              <w:rPr>
                <w:b/>
                <w:bCs/>
                <w:i/>
                <w:iCs/>
                <w:szCs w:val="22"/>
              </w:rPr>
              <w:t>s, net</w:t>
            </w:r>
          </w:p>
        </w:tc>
        <w:tc>
          <w:tcPr>
            <w:tcW w:w="1161" w:type="dxa"/>
          </w:tcPr>
          <w:p w14:paraId="78B852AB" w14:textId="77777777" w:rsidR="00C207D3" w:rsidRPr="00BA0A74" w:rsidRDefault="00C207D3" w:rsidP="00C207D3">
            <w:pPr>
              <w:tabs>
                <w:tab w:val="decimal" w:pos="1000"/>
              </w:tabs>
              <w:rPr>
                <w:szCs w:val="22"/>
              </w:rPr>
            </w:pPr>
          </w:p>
        </w:tc>
        <w:tc>
          <w:tcPr>
            <w:tcW w:w="181" w:type="dxa"/>
          </w:tcPr>
          <w:p w14:paraId="52485F3C" w14:textId="77777777" w:rsidR="00C207D3" w:rsidRPr="00BA0A74" w:rsidRDefault="00C207D3" w:rsidP="00C207D3">
            <w:pPr>
              <w:tabs>
                <w:tab w:val="decimal" w:pos="1000"/>
              </w:tabs>
              <w:rPr>
                <w:szCs w:val="22"/>
              </w:rPr>
            </w:pPr>
          </w:p>
        </w:tc>
        <w:tc>
          <w:tcPr>
            <w:tcW w:w="1349" w:type="dxa"/>
          </w:tcPr>
          <w:p w14:paraId="3D7A570A" w14:textId="77777777" w:rsidR="00C207D3" w:rsidRPr="00BA0A74" w:rsidRDefault="00C207D3" w:rsidP="00C207D3">
            <w:pPr>
              <w:tabs>
                <w:tab w:val="decimal" w:pos="1000"/>
              </w:tabs>
              <w:rPr>
                <w:szCs w:val="22"/>
              </w:rPr>
            </w:pPr>
          </w:p>
        </w:tc>
        <w:tc>
          <w:tcPr>
            <w:tcW w:w="180" w:type="dxa"/>
          </w:tcPr>
          <w:p w14:paraId="1969F719" w14:textId="77777777" w:rsidR="00C207D3" w:rsidRPr="00BA0A74" w:rsidRDefault="00C207D3" w:rsidP="00C207D3">
            <w:pPr>
              <w:tabs>
                <w:tab w:val="decimal" w:pos="1000"/>
              </w:tabs>
              <w:rPr>
                <w:szCs w:val="22"/>
              </w:rPr>
            </w:pPr>
          </w:p>
        </w:tc>
        <w:tc>
          <w:tcPr>
            <w:tcW w:w="1089" w:type="dxa"/>
          </w:tcPr>
          <w:p w14:paraId="1139331B" w14:textId="77777777" w:rsidR="00C207D3" w:rsidRPr="00BA0A74" w:rsidRDefault="00C207D3" w:rsidP="00C207D3">
            <w:pPr>
              <w:tabs>
                <w:tab w:val="decimal" w:pos="1000"/>
              </w:tabs>
              <w:rPr>
                <w:szCs w:val="22"/>
              </w:rPr>
            </w:pPr>
          </w:p>
        </w:tc>
        <w:tc>
          <w:tcPr>
            <w:tcW w:w="180" w:type="dxa"/>
          </w:tcPr>
          <w:p w14:paraId="5A6A4F0D" w14:textId="77777777" w:rsidR="00C207D3" w:rsidRPr="00EF5298" w:rsidRDefault="00C207D3" w:rsidP="00C207D3">
            <w:pPr>
              <w:tabs>
                <w:tab w:val="decimal" w:pos="1000"/>
              </w:tabs>
              <w:rPr>
                <w:szCs w:val="22"/>
              </w:rPr>
            </w:pPr>
          </w:p>
        </w:tc>
        <w:tc>
          <w:tcPr>
            <w:tcW w:w="1350" w:type="dxa"/>
          </w:tcPr>
          <w:p w14:paraId="3B678110" w14:textId="77777777" w:rsidR="00C207D3" w:rsidRPr="00EF5298" w:rsidRDefault="00C207D3" w:rsidP="00C207D3">
            <w:pPr>
              <w:tabs>
                <w:tab w:val="decimal" w:pos="1000"/>
              </w:tabs>
              <w:rPr>
                <w:szCs w:val="22"/>
              </w:rPr>
            </w:pPr>
          </w:p>
        </w:tc>
      </w:tr>
      <w:tr w:rsidR="006E0DD0" w:rsidRPr="00EF5298" w14:paraId="0C41AFB3" w14:textId="77777777" w:rsidTr="005C10BB">
        <w:trPr>
          <w:cantSplit/>
        </w:trPr>
        <w:tc>
          <w:tcPr>
            <w:tcW w:w="4050" w:type="dxa"/>
          </w:tcPr>
          <w:p w14:paraId="175D659E" w14:textId="4F93FABD" w:rsidR="006E0DD0" w:rsidRPr="00EF5298" w:rsidRDefault="006E0DD0" w:rsidP="006E0DD0">
            <w:pPr>
              <w:rPr>
                <w:szCs w:val="22"/>
              </w:rPr>
            </w:pPr>
            <w:r w:rsidRPr="00DE7DC3">
              <w:rPr>
                <w:rFonts w:eastAsia="Arial"/>
                <w:szCs w:val="22"/>
              </w:rPr>
              <w:t>Parent company</w:t>
            </w:r>
          </w:p>
        </w:tc>
        <w:tc>
          <w:tcPr>
            <w:tcW w:w="1161" w:type="dxa"/>
            <w:tcBorders>
              <w:top w:val="nil"/>
              <w:left w:val="nil"/>
              <w:bottom w:val="nil"/>
              <w:right w:val="nil"/>
            </w:tcBorders>
            <w:vAlign w:val="center"/>
          </w:tcPr>
          <w:p w14:paraId="75102E1F" w14:textId="4F4A2D08" w:rsidR="006E0DD0" w:rsidRPr="004A3DF9" w:rsidRDefault="006E0DD0" w:rsidP="00155307">
            <w:pPr>
              <w:tabs>
                <w:tab w:val="decimal" w:pos="1000"/>
              </w:tabs>
            </w:pPr>
            <w:r w:rsidRPr="004A3DF9">
              <w:t>1,173</w:t>
            </w:r>
          </w:p>
        </w:tc>
        <w:tc>
          <w:tcPr>
            <w:tcW w:w="181" w:type="dxa"/>
          </w:tcPr>
          <w:p w14:paraId="08C63F4B" w14:textId="77777777" w:rsidR="006E0DD0" w:rsidRPr="00BE4E53" w:rsidRDefault="006E0DD0" w:rsidP="006E0DD0">
            <w:pPr>
              <w:tabs>
                <w:tab w:val="decimal" w:pos="1000"/>
              </w:tabs>
              <w:rPr>
                <w:szCs w:val="22"/>
              </w:rPr>
            </w:pPr>
          </w:p>
        </w:tc>
        <w:tc>
          <w:tcPr>
            <w:tcW w:w="1349" w:type="dxa"/>
          </w:tcPr>
          <w:p w14:paraId="3876E69B" w14:textId="1C4C8DFF" w:rsidR="006E0DD0" w:rsidRPr="00BE4E53" w:rsidRDefault="006E0DD0" w:rsidP="006E0DD0">
            <w:pPr>
              <w:tabs>
                <w:tab w:val="decimal" w:pos="1000"/>
              </w:tabs>
              <w:rPr>
                <w:szCs w:val="22"/>
              </w:rPr>
            </w:pPr>
            <w:r w:rsidRPr="00944654">
              <w:t>50</w:t>
            </w:r>
          </w:p>
        </w:tc>
        <w:tc>
          <w:tcPr>
            <w:tcW w:w="180" w:type="dxa"/>
          </w:tcPr>
          <w:p w14:paraId="4479914A" w14:textId="77777777" w:rsidR="006E0DD0" w:rsidRPr="00BE4E53" w:rsidRDefault="006E0DD0" w:rsidP="006E0DD0">
            <w:pPr>
              <w:tabs>
                <w:tab w:val="decimal" w:pos="1000"/>
              </w:tabs>
              <w:rPr>
                <w:szCs w:val="22"/>
              </w:rPr>
            </w:pPr>
          </w:p>
        </w:tc>
        <w:tc>
          <w:tcPr>
            <w:tcW w:w="1089" w:type="dxa"/>
            <w:tcBorders>
              <w:top w:val="nil"/>
              <w:left w:val="nil"/>
              <w:bottom w:val="nil"/>
              <w:right w:val="nil"/>
            </w:tcBorders>
            <w:vAlign w:val="center"/>
          </w:tcPr>
          <w:p w14:paraId="06C79A94" w14:textId="22B1C309" w:rsidR="006E0DD0" w:rsidRPr="004A3DF9" w:rsidRDefault="006E0DD0" w:rsidP="004A3DF9">
            <w:pPr>
              <w:tabs>
                <w:tab w:val="decimal" w:pos="926"/>
              </w:tabs>
              <w:ind w:left="-115" w:right="-144"/>
              <w:jc w:val="center"/>
            </w:pPr>
            <w:r w:rsidRPr="004A3DF9">
              <w:t>1,173</w:t>
            </w:r>
          </w:p>
        </w:tc>
        <w:tc>
          <w:tcPr>
            <w:tcW w:w="180" w:type="dxa"/>
          </w:tcPr>
          <w:p w14:paraId="3281D950" w14:textId="77777777" w:rsidR="006E0DD0" w:rsidRPr="004A3DF9" w:rsidRDefault="006E0DD0" w:rsidP="006E0DD0">
            <w:pPr>
              <w:tabs>
                <w:tab w:val="decimal" w:pos="1000"/>
              </w:tabs>
            </w:pPr>
          </w:p>
        </w:tc>
        <w:tc>
          <w:tcPr>
            <w:tcW w:w="1350" w:type="dxa"/>
          </w:tcPr>
          <w:p w14:paraId="3A7A98B8" w14:textId="7E627475" w:rsidR="006E0DD0" w:rsidRPr="004A3DF9" w:rsidRDefault="006E0DD0" w:rsidP="004A3DF9">
            <w:pPr>
              <w:tabs>
                <w:tab w:val="decimal" w:pos="926"/>
              </w:tabs>
              <w:ind w:left="-115" w:right="-144"/>
              <w:jc w:val="center"/>
            </w:pPr>
            <w:r w:rsidRPr="00633097">
              <w:t>50</w:t>
            </w:r>
          </w:p>
        </w:tc>
      </w:tr>
      <w:tr w:rsidR="006E0DD0" w:rsidRPr="00EF5298" w14:paraId="7C425E03" w14:textId="77777777" w:rsidTr="005C10BB">
        <w:trPr>
          <w:cantSplit/>
        </w:trPr>
        <w:tc>
          <w:tcPr>
            <w:tcW w:w="4050" w:type="dxa"/>
          </w:tcPr>
          <w:p w14:paraId="7D354ABF" w14:textId="582FF138" w:rsidR="006E0DD0" w:rsidRPr="00EF5298" w:rsidRDefault="006E0DD0" w:rsidP="006E0DD0">
            <w:pPr>
              <w:rPr>
                <w:b/>
                <w:bCs/>
                <w:i/>
                <w:iCs/>
                <w:szCs w:val="22"/>
              </w:rPr>
            </w:pPr>
            <w:r>
              <w:rPr>
                <w:rFonts w:eastAsia="Arial"/>
                <w:szCs w:val="22"/>
              </w:rPr>
              <w:t>S</w:t>
            </w:r>
            <w:r w:rsidRPr="00DE7DC3">
              <w:rPr>
                <w:rFonts w:eastAsia="Arial"/>
                <w:szCs w:val="22"/>
              </w:rPr>
              <w:t>ubsidiaries</w:t>
            </w:r>
          </w:p>
        </w:tc>
        <w:tc>
          <w:tcPr>
            <w:tcW w:w="1161" w:type="dxa"/>
            <w:tcBorders>
              <w:top w:val="nil"/>
              <w:left w:val="nil"/>
              <w:bottom w:val="nil"/>
              <w:right w:val="nil"/>
            </w:tcBorders>
            <w:vAlign w:val="center"/>
          </w:tcPr>
          <w:p w14:paraId="00817D79" w14:textId="6BAE5ACE" w:rsidR="006E0DD0" w:rsidRPr="004A3DF9" w:rsidRDefault="006E0DD0" w:rsidP="00155307">
            <w:pPr>
              <w:tabs>
                <w:tab w:val="decimal" w:pos="1000"/>
              </w:tabs>
            </w:pPr>
            <w:r w:rsidRPr="004A3DF9">
              <w:t>-</w:t>
            </w:r>
          </w:p>
        </w:tc>
        <w:tc>
          <w:tcPr>
            <w:tcW w:w="181" w:type="dxa"/>
          </w:tcPr>
          <w:p w14:paraId="02B736A5" w14:textId="77777777" w:rsidR="006E0DD0" w:rsidRPr="00BE4E53" w:rsidRDefault="006E0DD0" w:rsidP="006E0DD0">
            <w:pPr>
              <w:tabs>
                <w:tab w:val="decimal" w:pos="1000"/>
              </w:tabs>
              <w:rPr>
                <w:szCs w:val="22"/>
              </w:rPr>
            </w:pPr>
          </w:p>
        </w:tc>
        <w:tc>
          <w:tcPr>
            <w:tcW w:w="1349" w:type="dxa"/>
          </w:tcPr>
          <w:p w14:paraId="49B80772" w14:textId="7357F965" w:rsidR="006E0DD0" w:rsidRPr="00BE4E53" w:rsidRDefault="006E0DD0" w:rsidP="006E0DD0">
            <w:pPr>
              <w:tabs>
                <w:tab w:val="decimal" w:pos="1000"/>
              </w:tabs>
              <w:rPr>
                <w:szCs w:val="22"/>
              </w:rPr>
            </w:pPr>
            <w:r w:rsidRPr="00944654">
              <w:t>-</w:t>
            </w:r>
          </w:p>
        </w:tc>
        <w:tc>
          <w:tcPr>
            <w:tcW w:w="180" w:type="dxa"/>
          </w:tcPr>
          <w:p w14:paraId="34028BE6" w14:textId="77777777" w:rsidR="006E0DD0" w:rsidRPr="00BE4E53" w:rsidRDefault="006E0DD0" w:rsidP="006E0DD0">
            <w:pPr>
              <w:tabs>
                <w:tab w:val="decimal" w:pos="1000"/>
              </w:tabs>
              <w:rPr>
                <w:szCs w:val="22"/>
              </w:rPr>
            </w:pPr>
          </w:p>
        </w:tc>
        <w:tc>
          <w:tcPr>
            <w:tcW w:w="1089" w:type="dxa"/>
            <w:tcBorders>
              <w:top w:val="nil"/>
              <w:left w:val="nil"/>
              <w:bottom w:val="nil"/>
              <w:right w:val="nil"/>
            </w:tcBorders>
            <w:vAlign w:val="center"/>
          </w:tcPr>
          <w:p w14:paraId="60BDBBDD" w14:textId="1893E4A6" w:rsidR="006E0DD0" w:rsidRPr="004A3DF9" w:rsidRDefault="006E0DD0" w:rsidP="004A3DF9">
            <w:pPr>
              <w:tabs>
                <w:tab w:val="decimal" w:pos="926"/>
              </w:tabs>
              <w:ind w:left="-115" w:right="-144"/>
              <w:jc w:val="center"/>
            </w:pPr>
            <w:r w:rsidRPr="004A3DF9">
              <w:t>1,222,443</w:t>
            </w:r>
          </w:p>
        </w:tc>
        <w:tc>
          <w:tcPr>
            <w:tcW w:w="180" w:type="dxa"/>
          </w:tcPr>
          <w:p w14:paraId="69DCE7CC" w14:textId="77777777" w:rsidR="006E0DD0" w:rsidRPr="004A3DF9" w:rsidRDefault="006E0DD0" w:rsidP="006E0DD0">
            <w:pPr>
              <w:tabs>
                <w:tab w:val="decimal" w:pos="1000"/>
              </w:tabs>
            </w:pPr>
          </w:p>
        </w:tc>
        <w:tc>
          <w:tcPr>
            <w:tcW w:w="1350" w:type="dxa"/>
          </w:tcPr>
          <w:p w14:paraId="5AB56722" w14:textId="6BA89A85" w:rsidR="006E0DD0" w:rsidRPr="004A3DF9" w:rsidRDefault="006E0DD0" w:rsidP="004A3DF9">
            <w:pPr>
              <w:tabs>
                <w:tab w:val="decimal" w:pos="926"/>
              </w:tabs>
              <w:ind w:left="-115" w:right="-144"/>
              <w:jc w:val="center"/>
            </w:pPr>
            <w:r w:rsidRPr="00633097">
              <w:t>1,195,162</w:t>
            </w:r>
          </w:p>
        </w:tc>
      </w:tr>
      <w:tr w:rsidR="006E0DD0" w:rsidRPr="00EF5298" w14:paraId="66376F5E" w14:textId="77777777" w:rsidTr="005C10BB">
        <w:trPr>
          <w:cantSplit/>
        </w:trPr>
        <w:tc>
          <w:tcPr>
            <w:tcW w:w="4050" w:type="dxa"/>
          </w:tcPr>
          <w:p w14:paraId="191D910E" w14:textId="0DEEF4F4" w:rsidR="006E0DD0" w:rsidRPr="005A3016" w:rsidRDefault="006E0DD0" w:rsidP="006E0DD0">
            <w:pPr>
              <w:rPr>
                <w:b/>
                <w:bCs/>
                <w:i/>
                <w:iCs/>
                <w:spacing w:val="-6"/>
                <w:szCs w:val="22"/>
              </w:rPr>
            </w:pPr>
            <w:r w:rsidRPr="005A3016">
              <w:rPr>
                <w:rFonts w:eastAsia="Arial"/>
                <w:spacing w:val="-6"/>
                <w:szCs w:val="22"/>
              </w:rPr>
              <w:t>Other companies under common control</w:t>
            </w:r>
          </w:p>
        </w:tc>
        <w:tc>
          <w:tcPr>
            <w:tcW w:w="1161" w:type="dxa"/>
            <w:tcBorders>
              <w:top w:val="nil"/>
              <w:left w:val="nil"/>
              <w:bottom w:val="nil"/>
              <w:right w:val="nil"/>
            </w:tcBorders>
            <w:vAlign w:val="center"/>
          </w:tcPr>
          <w:p w14:paraId="1E527239" w14:textId="1ADE74F1" w:rsidR="006E0DD0" w:rsidRPr="004A3DF9" w:rsidRDefault="006E0DD0" w:rsidP="00155307">
            <w:pPr>
              <w:tabs>
                <w:tab w:val="decimal" w:pos="1000"/>
              </w:tabs>
            </w:pPr>
            <w:r w:rsidRPr="004A3DF9">
              <w:t>105</w:t>
            </w:r>
          </w:p>
        </w:tc>
        <w:tc>
          <w:tcPr>
            <w:tcW w:w="181" w:type="dxa"/>
          </w:tcPr>
          <w:p w14:paraId="5BF4A7A8" w14:textId="77777777" w:rsidR="006E0DD0" w:rsidRPr="00BE4E53" w:rsidRDefault="006E0DD0" w:rsidP="006E0DD0">
            <w:pPr>
              <w:tabs>
                <w:tab w:val="decimal" w:pos="1000"/>
              </w:tabs>
              <w:rPr>
                <w:szCs w:val="22"/>
              </w:rPr>
            </w:pPr>
          </w:p>
        </w:tc>
        <w:tc>
          <w:tcPr>
            <w:tcW w:w="1349" w:type="dxa"/>
          </w:tcPr>
          <w:p w14:paraId="53D0C5A7" w14:textId="3D56647B" w:rsidR="006E0DD0" w:rsidRPr="00BE4E53" w:rsidRDefault="006E0DD0" w:rsidP="006E0DD0">
            <w:pPr>
              <w:tabs>
                <w:tab w:val="decimal" w:pos="1000"/>
              </w:tabs>
              <w:rPr>
                <w:szCs w:val="22"/>
              </w:rPr>
            </w:pPr>
            <w:r w:rsidRPr="00944654">
              <w:t>3,532</w:t>
            </w:r>
          </w:p>
        </w:tc>
        <w:tc>
          <w:tcPr>
            <w:tcW w:w="180" w:type="dxa"/>
          </w:tcPr>
          <w:p w14:paraId="0B3B678C" w14:textId="77777777" w:rsidR="006E0DD0" w:rsidRPr="00BE4E53" w:rsidRDefault="006E0DD0" w:rsidP="006E0DD0">
            <w:pPr>
              <w:tabs>
                <w:tab w:val="decimal" w:pos="1000"/>
              </w:tabs>
              <w:rPr>
                <w:szCs w:val="22"/>
              </w:rPr>
            </w:pPr>
          </w:p>
        </w:tc>
        <w:tc>
          <w:tcPr>
            <w:tcW w:w="1089" w:type="dxa"/>
            <w:tcBorders>
              <w:top w:val="nil"/>
              <w:left w:val="nil"/>
              <w:bottom w:val="nil"/>
              <w:right w:val="nil"/>
            </w:tcBorders>
            <w:vAlign w:val="center"/>
          </w:tcPr>
          <w:p w14:paraId="01000B1A" w14:textId="7CB76681" w:rsidR="006E0DD0" w:rsidRPr="004A3DF9" w:rsidRDefault="006E0DD0" w:rsidP="004A3DF9">
            <w:pPr>
              <w:tabs>
                <w:tab w:val="decimal" w:pos="926"/>
              </w:tabs>
              <w:ind w:left="-115" w:right="-144"/>
              <w:jc w:val="center"/>
            </w:pPr>
            <w:r w:rsidRPr="004A3DF9">
              <w:t>105</w:t>
            </w:r>
          </w:p>
        </w:tc>
        <w:tc>
          <w:tcPr>
            <w:tcW w:w="180" w:type="dxa"/>
          </w:tcPr>
          <w:p w14:paraId="79B6A27C" w14:textId="77777777" w:rsidR="006E0DD0" w:rsidRPr="004A3DF9" w:rsidRDefault="006E0DD0" w:rsidP="006E0DD0">
            <w:pPr>
              <w:tabs>
                <w:tab w:val="decimal" w:pos="1000"/>
              </w:tabs>
            </w:pPr>
          </w:p>
        </w:tc>
        <w:tc>
          <w:tcPr>
            <w:tcW w:w="1350" w:type="dxa"/>
          </w:tcPr>
          <w:p w14:paraId="6E84582C" w14:textId="242D5101" w:rsidR="006E0DD0" w:rsidRPr="004A3DF9" w:rsidRDefault="006E0DD0" w:rsidP="004A3DF9">
            <w:pPr>
              <w:tabs>
                <w:tab w:val="decimal" w:pos="926"/>
              </w:tabs>
              <w:ind w:left="-115" w:right="-144"/>
              <w:jc w:val="center"/>
            </w:pPr>
            <w:r w:rsidRPr="00633097">
              <w:t>3,532</w:t>
            </w:r>
          </w:p>
        </w:tc>
      </w:tr>
      <w:tr w:rsidR="006E0DD0" w:rsidRPr="00EF5298" w14:paraId="219F8C97" w14:textId="77777777" w:rsidTr="005C10BB">
        <w:trPr>
          <w:cantSplit/>
        </w:trPr>
        <w:tc>
          <w:tcPr>
            <w:tcW w:w="4050" w:type="dxa"/>
          </w:tcPr>
          <w:p w14:paraId="77B84BD3" w14:textId="3171E859" w:rsidR="006E0DD0" w:rsidRPr="00EF5298" w:rsidRDefault="006E0DD0" w:rsidP="006E0DD0">
            <w:pPr>
              <w:rPr>
                <w:b/>
                <w:bCs/>
                <w:i/>
                <w:iCs/>
                <w:szCs w:val="22"/>
              </w:rPr>
            </w:pPr>
            <w:r w:rsidRPr="00DE7DC3">
              <w:rPr>
                <w:rFonts w:eastAsia="Arial"/>
                <w:szCs w:val="22"/>
              </w:rPr>
              <w:t>Other related companies</w:t>
            </w:r>
          </w:p>
        </w:tc>
        <w:tc>
          <w:tcPr>
            <w:tcW w:w="1161" w:type="dxa"/>
            <w:tcBorders>
              <w:top w:val="nil"/>
              <w:left w:val="nil"/>
              <w:right w:val="nil"/>
            </w:tcBorders>
            <w:vAlign w:val="center"/>
          </w:tcPr>
          <w:p w14:paraId="7441E652" w14:textId="63390ECD" w:rsidR="006E0DD0" w:rsidRPr="004A3DF9" w:rsidRDefault="006E0DD0" w:rsidP="00155307">
            <w:pPr>
              <w:tabs>
                <w:tab w:val="decimal" w:pos="1000"/>
              </w:tabs>
            </w:pPr>
            <w:r w:rsidRPr="004A3DF9">
              <w:t>5,560</w:t>
            </w:r>
          </w:p>
        </w:tc>
        <w:tc>
          <w:tcPr>
            <w:tcW w:w="181" w:type="dxa"/>
          </w:tcPr>
          <w:p w14:paraId="1F2DBD9E" w14:textId="77777777" w:rsidR="006E0DD0" w:rsidRPr="00BE4E53" w:rsidRDefault="006E0DD0" w:rsidP="006E0DD0">
            <w:pPr>
              <w:tabs>
                <w:tab w:val="decimal" w:pos="1000"/>
              </w:tabs>
              <w:rPr>
                <w:szCs w:val="22"/>
              </w:rPr>
            </w:pPr>
          </w:p>
        </w:tc>
        <w:tc>
          <w:tcPr>
            <w:tcW w:w="1349" w:type="dxa"/>
          </w:tcPr>
          <w:p w14:paraId="38D02A8B" w14:textId="2501BA2A" w:rsidR="006E0DD0" w:rsidRPr="00BE4E53" w:rsidRDefault="006E0DD0" w:rsidP="006E0DD0">
            <w:pPr>
              <w:tabs>
                <w:tab w:val="decimal" w:pos="1000"/>
              </w:tabs>
              <w:rPr>
                <w:szCs w:val="22"/>
              </w:rPr>
            </w:pPr>
            <w:r w:rsidRPr="00944654">
              <w:t>2,197</w:t>
            </w:r>
          </w:p>
        </w:tc>
        <w:tc>
          <w:tcPr>
            <w:tcW w:w="180" w:type="dxa"/>
          </w:tcPr>
          <w:p w14:paraId="24FCEFAA" w14:textId="77777777" w:rsidR="006E0DD0" w:rsidRPr="00BE4E53" w:rsidRDefault="006E0DD0" w:rsidP="006E0DD0">
            <w:pPr>
              <w:tabs>
                <w:tab w:val="decimal" w:pos="1000"/>
              </w:tabs>
              <w:rPr>
                <w:szCs w:val="22"/>
              </w:rPr>
            </w:pPr>
          </w:p>
        </w:tc>
        <w:tc>
          <w:tcPr>
            <w:tcW w:w="1089" w:type="dxa"/>
            <w:tcBorders>
              <w:top w:val="nil"/>
              <w:left w:val="nil"/>
              <w:right w:val="nil"/>
            </w:tcBorders>
            <w:vAlign w:val="center"/>
          </w:tcPr>
          <w:p w14:paraId="16830615" w14:textId="22E45787" w:rsidR="006E0DD0" w:rsidRPr="004A3DF9" w:rsidRDefault="006E0DD0" w:rsidP="004A3DF9">
            <w:pPr>
              <w:tabs>
                <w:tab w:val="decimal" w:pos="926"/>
              </w:tabs>
              <w:ind w:left="-115" w:right="-144"/>
              <w:jc w:val="center"/>
            </w:pPr>
            <w:r w:rsidRPr="004A3DF9">
              <w:t>5,560</w:t>
            </w:r>
          </w:p>
        </w:tc>
        <w:tc>
          <w:tcPr>
            <w:tcW w:w="180" w:type="dxa"/>
          </w:tcPr>
          <w:p w14:paraId="3B8D0562" w14:textId="77777777" w:rsidR="006E0DD0" w:rsidRPr="004A3DF9" w:rsidRDefault="006E0DD0" w:rsidP="006E0DD0">
            <w:pPr>
              <w:tabs>
                <w:tab w:val="decimal" w:pos="1000"/>
              </w:tabs>
            </w:pPr>
          </w:p>
        </w:tc>
        <w:tc>
          <w:tcPr>
            <w:tcW w:w="1350" w:type="dxa"/>
          </w:tcPr>
          <w:p w14:paraId="2C144B75" w14:textId="5FAF341A" w:rsidR="006E0DD0" w:rsidRPr="004A3DF9" w:rsidRDefault="006E0DD0" w:rsidP="004A3DF9">
            <w:pPr>
              <w:tabs>
                <w:tab w:val="decimal" w:pos="926"/>
              </w:tabs>
              <w:ind w:left="-115" w:right="-144"/>
              <w:jc w:val="center"/>
            </w:pPr>
            <w:r w:rsidRPr="00633097">
              <w:t>2,197</w:t>
            </w:r>
          </w:p>
        </w:tc>
      </w:tr>
      <w:tr w:rsidR="006E0DD0" w:rsidRPr="00EF5298" w14:paraId="61EE19A4" w14:textId="77777777" w:rsidTr="005C10BB">
        <w:trPr>
          <w:cantSplit/>
        </w:trPr>
        <w:tc>
          <w:tcPr>
            <w:tcW w:w="4050" w:type="dxa"/>
          </w:tcPr>
          <w:p w14:paraId="00E14278" w14:textId="77777777" w:rsidR="006E0DD0" w:rsidRPr="00EF5298" w:rsidRDefault="006E0DD0" w:rsidP="006E0DD0">
            <w:pPr>
              <w:rPr>
                <w:b/>
                <w:bCs/>
                <w:i/>
                <w:iCs/>
                <w:szCs w:val="22"/>
              </w:rPr>
            </w:pPr>
          </w:p>
        </w:tc>
        <w:tc>
          <w:tcPr>
            <w:tcW w:w="1161" w:type="dxa"/>
          </w:tcPr>
          <w:p w14:paraId="5CBF9F41" w14:textId="77777777" w:rsidR="006E0DD0" w:rsidRPr="005C10BB" w:rsidRDefault="006E0DD0" w:rsidP="006E0DD0">
            <w:pPr>
              <w:tabs>
                <w:tab w:val="decimal" w:pos="1000"/>
              </w:tabs>
              <w:rPr>
                <w:szCs w:val="22"/>
              </w:rPr>
            </w:pPr>
          </w:p>
        </w:tc>
        <w:tc>
          <w:tcPr>
            <w:tcW w:w="181" w:type="dxa"/>
          </w:tcPr>
          <w:p w14:paraId="3E4D5A27" w14:textId="77777777" w:rsidR="006E0DD0" w:rsidRPr="00BE4E53" w:rsidRDefault="006E0DD0" w:rsidP="006E0DD0">
            <w:pPr>
              <w:tabs>
                <w:tab w:val="decimal" w:pos="1000"/>
              </w:tabs>
              <w:rPr>
                <w:szCs w:val="22"/>
              </w:rPr>
            </w:pPr>
          </w:p>
        </w:tc>
        <w:tc>
          <w:tcPr>
            <w:tcW w:w="1349" w:type="dxa"/>
          </w:tcPr>
          <w:p w14:paraId="388871CB" w14:textId="77777777" w:rsidR="006E0DD0" w:rsidRPr="00BE4E53" w:rsidRDefault="006E0DD0" w:rsidP="006E0DD0">
            <w:pPr>
              <w:tabs>
                <w:tab w:val="decimal" w:pos="1000"/>
              </w:tabs>
              <w:rPr>
                <w:szCs w:val="22"/>
              </w:rPr>
            </w:pPr>
          </w:p>
        </w:tc>
        <w:tc>
          <w:tcPr>
            <w:tcW w:w="180" w:type="dxa"/>
          </w:tcPr>
          <w:p w14:paraId="65825A9A" w14:textId="77777777" w:rsidR="006E0DD0" w:rsidRPr="00BE4E53" w:rsidRDefault="006E0DD0" w:rsidP="006E0DD0">
            <w:pPr>
              <w:tabs>
                <w:tab w:val="decimal" w:pos="1000"/>
              </w:tabs>
              <w:rPr>
                <w:szCs w:val="22"/>
              </w:rPr>
            </w:pPr>
          </w:p>
        </w:tc>
        <w:tc>
          <w:tcPr>
            <w:tcW w:w="1089" w:type="dxa"/>
          </w:tcPr>
          <w:p w14:paraId="54DAA853" w14:textId="77777777" w:rsidR="006E0DD0" w:rsidRPr="004A3DF9" w:rsidRDefault="006E0DD0" w:rsidP="004A3DF9">
            <w:pPr>
              <w:tabs>
                <w:tab w:val="decimal" w:pos="926"/>
              </w:tabs>
              <w:ind w:left="-115" w:right="-144"/>
              <w:jc w:val="center"/>
            </w:pPr>
          </w:p>
        </w:tc>
        <w:tc>
          <w:tcPr>
            <w:tcW w:w="180" w:type="dxa"/>
          </w:tcPr>
          <w:p w14:paraId="637864F2" w14:textId="77777777" w:rsidR="006E0DD0" w:rsidRPr="004A3DF9" w:rsidRDefault="006E0DD0" w:rsidP="004A3DF9">
            <w:pPr>
              <w:tabs>
                <w:tab w:val="decimal" w:pos="926"/>
              </w:tabs>
              <w:ind w:left="-115" w:right="-144"/>
              <w:jc w:val="center"/>
            </w:pPr>
          </w:p>
        </w:tc>
        <w:tc>
          <w:tcPr>
            <w:tcW w:w="1350" w:type="dxa"/>
          </w:tcPr>
          <w:p w14:paraId="1CC58E3A" w14:textId="77777777" w:rsidR="006E0DD0" w:rsidRPr="004A3DF9" w:rsidRDefault="006E0DD0" w:rsidP="004A3DF9">
            <w:pPr>
              <w:tabs>
                <w:tab w:val="decimal" w:pos="926"/>
              </w:tabs>
              <w:ind w:left="-115" w:right="-144"/>
              <w:jc w:val="center"/>
            </w:pPr>
          </w:p>
        </w:tc>
      </w:tr>
      <w:tr w:rsidR="006E0DD0" w:rsidRPr="00EF5298" w14:paraId="46694455" w14:textId="77777777" w:rsidTr="005C10BB">
        <w:trPr>
          <w:cantSplit/>
        </w:trPr>
        <w:tc>
          <w:tcPr>
            <w:tcW w:w="4050" w:type="dxa"/>
          </w:tcPr>
          <w:p w14:paraId="065A88DD" w14:textId="25D12D12" w:rsidR="006E0DD0" w:rsidRPr="00EF5298" w:rsidRDefault="006E0DD0" w:rsidP="006E0DD0">
            <w:pPr>
              <w:rPr>
                <w:b/>
                <w:bCs/>
                <w:i/>
                <w:iCs/>
                <w:szCs w:val="22"/>
              </w:rPr>
            </w:pPr>
            <w:r>
              <w:rPr>
                <w:b/>
                <w:bCs/>
                <w:i/>
                <w:iCs/>
                <w:szCs w:val="22"/>
              </w:rPr>
              <w:t>Other receivables, net</w:t>
            </w:r>
          </w:p>
        </w:tc>
        <w:tc>
          <w:tcPr>
            <w:tcW w:w="1161" w:type="dxa"/>
          </w:tcPr>
          <w:p w14:paraId="5A41496B" w14:textId="77777777" w:rsidR="006E0DD0" w:rsidRPr="005C10BB" w:rsidRDefault="006E0DD0" w:rsidP="006E0DD0">
            <w:pPr>
              <w:tabs>
                <w:tab w:val="decimal" w:pos="1000"/>
              </w:tabs>
              <w:rPr>
                <w:szCs w:val="22"/>
              </w:rPr>
            </w:pPr>
          </w:p>
        </w:tc>
        <w:tc>
          <w:tcPr>
            <w:tcW w:w="181" w:type="dxa"/>
          </w:tcPr>
          <w:p w14:paraId="15AA847C" w14:textId="77777777" w:rsidR="006E0DD0" w:rsidRPr="00BE4E53" w:rsidRDefault="006E0DD0" w:rsidP="006E0DD0">
            <w:pPr>
              <w:tabs>
                <w:tab w:val="decimal" w:pos="1000"/>
              </w:tabs>
              <w:rPr>
                <w:szCs w:val="22"/>
              </w:rPr>
            </w:pPr>
          </w:p>
        </w:tc>
        <w:tc>
          <w:tcPr>
            <w:tcW w:w="1349" w:type="dxa"/>
          </w:tcPr>
          <w:p w14:paraId="49A95121" w14:textId="77777777" w:rsidR="006E0DD0" w:rsidRPr="00BE4E53" w:rsidRDefault="006E0DD0" w:rsidP="006E0DD0">
            <w:pPr>
              <w:tabs>
                <w:tab w:val="decimal" w:pos="1000"/>
              </w:tabs>
              <w:rPr>
                <w:szCs w:val="22"/>
              </w:rPr>
            </w:pPr>
          </w:p>
        </w:tc>
        <w:tc>
          <w:tcPr>
            <w:tcW w:w="180" w:type="dxa"/>
          </w:tcPr>
          <w:p w14:paraId="7F9A2EC9" w14:textId="77777777" w:rsidR="006E0DD0" w:rsidRPr="00BE4E53" w:rsidRDefault="006E0DD0" w:rsidP="006E0DD0">
            <w:pPr>
              <w:tabs>
                <w:tab w:val="decimal" w:pos="1000"/>
              </w:tabs>
              <w:rPr>
                <w:szCs w:val="22"/>
              </w:rPr>
            </w:pPr>
          </w:p>
        </w:tc>
        <w:tc>
          <w:tcPr>
            <w:tcW w:w="1089" w:type="dxa"/>
          </w:tcPr>
          <w:p w14:paraId="5901C004" w14:textId="77777777" w:rsidR="006E0DD0" w:rsidRPr="005C10BB" w:rsidRDefault="006E0DD0" w:rsidP="006E0DD0">
            <w:pPr>
              <w:tabs>
                <w:tab w:val="decimal" w:pos="1000"/>
              </w:tabs>
              <w:rPr>
                <w:szCs w:val="22"/>
              </w:rPr>
            </w:pPr>
          </w:p>
        </w:tc>
        <w:tc>
          <w:tcPr>
            <w:tcW w:w="180" w:type="dxa"/>
          </w:tcPr>
          <w:p w14:paraId="333041FB" w14:textId="77777777" w:rsidR="006E0DD0" w:rsidRPr="00BE4E53" w:rsidRDefault="006E0DD0" w:rsidP="006E0DD0">
            <w:pPr>
              <w:tabs>
                <w:tab w:val="decimal" w:pos="1000"/>
              </w:tabs>
              <w:rPr>
                <w:szCs w:val="22"/>
              </w:rPr>
            </w:pPr>
          </w:p>
        </w:tc>
        <w:tc>
          <w:tcPr>
            <w:tcW w:w="1350" w:type="dxa"/>
          </w:tcPr>
          <w:p w14:paraId="5D5FFC92" w14:textId="77777777" w:rsidR="006E0DD0" w:rsidRPr="004A3DF9" w:rsidRDefault="006E0DD0" w:rsidP="004A3DF9">
            <w:pPr>
              <w:tabs>
                <w:tab w:val="decimal" w:pos="926"/>
              </w:tabs>
              <w:ind w:left="-115" w:right="-144"/>
              <w:jc w:val="center"/>
            </w:pPr>
          </w:p>
        </w:tc>
      </w:tr>
      <w:tr w:rsidR="006E0DD0" w:rsidRPr="00EF5298" w14:paraId="368F0DC3" w14:textId="77777777" w:rsidTr="005C10BB">
        <w:trPr>
          <w:cantSplit/>
        </w:trPr>
        <w:tc>
          <w:tcPr>
            <w:tcW w:w="4050" w:type="dxa"/>
          </w:tcPr>
          <w:p w14:paraId="4F6F3BCE" w14:textId="39E5ED98" w:rsidR="006E0DD0" w:rsidRPr="00EF5298" w:rsidRDefault="006E0DD0" w:rsidP="006E0DD0">
            <w:pPr>
              <w:rPr>
                <w:b/>
                <w:bCs/>
                <w:i/>
                <w:iCs/>
                <w:szCs w:val="22"/>
              </w:rPr>
            </w:pPr>
            <w:r w:rsidRPr="00DE7DC3">
              <w:rPr>
                <w:rFonts w:eastAsia="Arial"/>
                <w:szCs w:val="22"/>
              </w:rPr>
              <w:t>Parent company</w:t>
            </w:r>
          </w:p>
        </w:tc>
        <w:tc>
          <w:tcPr>
            <w:tcW w:w="1161" w:type="dxa"/>
          </w:tcPr>
          <w:p w14:paraId="79564040" w14:textId="43FC9DDC" w:rsidR="006E0DD0" w:rsidRPr="004A3DF9" w:rsidRDefault="006E0DD0" w:rsidP="0022611A">
            <w:pPr>
              <w:tabs>
                <w:tab w:val="decimal" w:pos="1000"/>
              </w:tabs>
            </w:pPr>
            <w:r w:rsidRPr="004A3DF9">
              <w:t>16</w:t>
            </w:r>
          </w:p>
        </w:tc>
        <w:tc>
          <w:tcPr>
            <w:tcW w:w="181" w:type="dxa"/>
          </w:tcPr>
          <w:p w14:paraId="7CEBBF19" w14:textId="77777777" w:rsidR="006E0DD0" w:rsidRPr="00BE4E53" w:rsidRDefault="006E0DD0" w:rsidP="006E0DD0">
            <w:pPr>
              <w:tabs>
                <w:tab w:val="decimal" w:pos="1000"/>
              </w:tabs>
              <w:rPr>
                <w:szCs w:val="22"/>
              </w:rPr>
            </w:pPr>
          </w:p>
        </w:tc>
        <w:tc>
          <w:tcPr>
            <w:tcW w:w="1349" w:type="dxa"/>
          </w:tcPr>
          <w:p w14:paraId="7B0F18FD" w14:textId="356097D4" w:rsidR="006E0DD0" w:rsidRPr="00BE4E53" w:rsidRDefault="006E0DD0" w:rsidP="006E0DD0">
            <w:pPr>
              <w:tabs>
                <w:tab w:val="decimal" w:pos="1000"/>
              </w:tabs>
              <w:rPr>
                <w:szCs w:val="22"/>
              </w:rPr>
            </w:pPr>
            <w:r w:rsidRPr="003F319C">
              <w:t>3,636</w:t>
            </w:r>
          </w:p>
        </w:tc>
        <w:tc>
          <w:tcPr>
            <w:tcW w:w="180" w:type="dxa"/>
          </w:tcPr>
          <w:p w14:paraId="0D3EAC4E" w14:textId="77777777" w:rsidR="006E0DD0" w:rsidRPr="00BE4E53" w:rsidRDefault="006E0DD0" w:rsidP="006E0DD0">
            <w:pPr>
              <w:tabs>
                <w:tab w:val="decimal" w:pos="1000"/>
              </w:tabs>
              <w:rPr>
                <w:szCs w:val="22"/>
              </w:rPr>
            </w:pPr>
          </w:p>
        </w:tc>
        <w:tc>
          <w:tcPr>
            <w:tcW w:w="1089" w:type="dxa"/>
            <w:tcBorders>
              <w:top w:val="nil"/>
              <w:left w:val="nil"/>
              <w:bottom w:val="nil"/>
              <w:right w:val="nil"/>
            </w:tcBorders>
            <w:vAlign w:val="center"/>
          </w:tcPr>
          <w:p w14:paraId="3864F2B2" w14:textId="589F639B" w:rsidR="006E0DD0" w:rsidRPr="004A3DF9" w:rsidRDefault="006E0DD0" w:rsidP="004A3DF9">
            <w:pPr>
              <w:tabs>
                <w:tab w:val="decimal" w:pos="926"/>
              </w:tabs>
              <w:ind w:left="-115" w:right="-144"/>
              <w:jc w:val="center"/>
            </w:pPr>
            <w:r w:rsidRPr="004A3DF9">
              <w:t>16</w:t>
            </w:r>
          </w:p>
        </w:tc>
        <w:tc>
          <w:tcPr>
            <w:tcW w:w="180" w:type="dxa"/>
          </w:tcPr>
          <w:p w14:paraId="13BF5FA6" w14:textId="77777777" w:rsidR="006E0DD0" w:rsidRPr="00BE4E53" w:rsidRDefault="006E0DD0" w:rsidP="006E0DD0">
            <w:pPr>
              <w:tabs>
                <w:tab w:val="decimal" w:pos="1000"/>
              </w:tabs>
              <w:rPr>
                <w:szCs w:val="22"/>
              </w:rPr>
            </w:pPr>
          </w:p>
        </w:tc>
        <w:tc>
          <w:tcPr>
            <w:tcW w:w="1350" w:type="dxa"/>
          </w:tcPr>
          <w:p w14:paraId="2FC513A2" w14:textId="76FB4856" w:rsidR="006E0DD0" w:rsidRPr="004A3DF9" w:rsidRDefault="006E0DD0" w:rsidP="004A3DF9">
            <w:pPr>
              <w:tabs>
                <w:tab w:val="decimal" w:pos="926"/>
              </w:tabs>
              <w:ind w:left="-115" w:right="-144"/>
              <w:jc w:val="center"/>
            </w:pPr>
            <w:r w:rsidRPr="00501496">
              <w:t>3,636</w:t>
            </w:r>
          </w:p>
        </w:tc>
      </w:tr>
      <w:tr w:rsidR="006E0DD0" w:rsidRPr="00EF5298" w14:paraId="75F9B463" w14:textId="77777777" w:rsidTr="005C10BB">
        <w:trPr>
          <w:cantSplit/>
        </w:trPr>
        <w:tc>
          <w:tcPr>
            <w:tcW w:w="4050" w:type="dxa"/>
          </w:tcPr>
          <w:p w14:paraId="290FB880" w14:textId="2E424075" w:rsidR="006E0DD0" w:rsidRPr="00EF5298" w:rsidRDefault="006E0DD0" w:rsidP="006E0DD0">
            <w:pPr>
              <w:rPr>
                <w:b/>
                <w:bCs/>
                <w:i/>
                <w:iCs/>
                <w:szCs w:val="22"/>
              </w:rPr>
            </w:pPr>
            <w:r>
              <w:rPr>
                <w:rFonts w:eastAsia="Arial"/>
                <w:szCs w:val="22"/>
              </w:rPr>
              <w:t>S</w:t>
            </w:r>
            <w:r w:rsidRPr="00DE7DC3">
              <w:rPr>
                <w:rFonts w:eastAsia="Arial"/>
                <w:szCs w:val="22"/>
              </w:rPr>
              <w:t>ubsidiaries</w:t>
            </w:r>
          </w:p>
        </w:tc>
        <w:tc>
          <w:tcPr>
            <w:tcW w:w="1161" w:type="dxa"/>
          </w:tcPr>
          <w:p w14:paraId="5B25C4FD" w14:textId="4D40DA3C" w:rsidR="006E0DD0" w:rsidRPr="004A3DF9" w:rsidRDefault="006E0DD0" w:rsidP="0022611A">
            <w:pPr>
              <w:tabs>
                <w:tab w:val="decimal" w:pos="1000"/>
              </w:tabs>
            </w:pPr>
            <w:r w:rsidRPr="004A3DF9">
              <w:t>-</w:t>
            </w:r>
          </w:p>
        </w:tc>
        <w:tc>
          <w:tcPr>
            <w:tcW w:w="181" w:type="dxa"/>
          </w:tcPr>
          <w:p w14:paraId="53030A7B" w14:textId="77777777" w:rsidR="006E0DD0" w:rsidRPr="00BE4E53" w:rsidRDefault="006E0DD0" w:rsidP="006E0DD0">
            <w:pPr>
              <w:tabs>
                <w:tab w:val="decimal" w:pos="1000"/>
              </w:tabs>
              <w:rPr>
                <w:szCs w:val="22"/>
              </w:rPr>
            </w:pPr>
          </w:p>
        </w:tc>
        <w:tc>
          <w:tcPr>
            <w:tcW w:w="1349" w:type="dxa"/>
          </w:tcPr>
          <w:p w14:paraId="36B5F217" w14:textId="07FD0472" w:rsidR="006E0DD0" w:rsidRPr="00BE4E53" w:rsidRDefault="0022611A" w:rsidP="006E0DD0">
            <w:pPr>
              <w:tabs>
                <w:tab w:val="decimal" w:pos="1000"/>
              </w:tabs>
              <w:rPr>
                <w:szCs w:val="22"/>
              </w:rPr>
            </w:pPr>
            <w:r>
              <w:t xml:space="preserve"> </w:t>
            </w:r>
            <w:r w:rsidR="006E0DD0" w:rsidRPr="003F319C">
              <w:t>-</w:t>
            </w:r>
          </w:p>
        </w:tc>
        <w:tc>
          <w:tcPr>
            <w:tcW w:w="180" w:type="dxa"/>
          </w:tcPr>
          <w:p w14:paraId="7D153B49" w14:textId="77777777" w:rsidR="006E0DD0" w:rsidRPr="00BE4E53" w:rsidRDefault="006E0DD0" w:rsidP="006E0DD0">
            <w:pPr>
              <w:tabs>
                <w:tab w:val="decimal" w:pos="1000"/>
              </w:tabs>
              <w:rPr>
                <w:szCs w:val="22"/>
              </w:rPr>
            </w:pPr>
          </w:p>
        </w:tc>
        <w:tc>
          <w:tcPr>
            <w:tcW w:w="1089" w:type="dxa"/>
            <w:tcBorders>
              <w:top w:val="nil"/>
              <w:left w:val="nil"/>
              <w:bottom w:val="nil"/>
              <w:right w:val="nil"/>
            </w:tcBorders>
            <w:vAlign w:val="center"/>
          </w:tcPr>
          <w:p w14:paraId="3290650B" w14:textId="75BD1B54" w:rsidR="006E0DD0" w:rsidRPr="004A3DF9" w:rsidRDefault="006E0DD0" w:rsidP="004A3DF9">
            <w:pPr>
              <w:tabs>
                <w:tab w:val="decimal" w:pos="926"/>
              </w:tabs>
              <w:ind w:left="-115" w:right="-144"/>
              <w:jc w:val="center"/>
            </w:pPr>
            <w:r w:rsidRPr="004A3DF9">
              <w:t>82,413</w:t>
            </w:r>
          </w:p>
        </w:tc>
        <w:tc>
          <w:tcPr>
            <w:tcW w:w="180" w:type="dxa"/>
          </w:tcPr>
          <w:p w14:paraId="688124D8" w14:textId="77777777" w:rsidR="006E0DD0" w:rsidRPr="00BE4E53" w:rsidRDefault="006E0DD0" w:rsidP="006E0DD0">
            <w:pPr>
              <w:tabs>
                <w:tab w:val="decimal" w:pos="1000"/>
              </w:tabs>
              <w:rPr>
                <w:szCs w:val="22"/>
              </w:rPr>
            </w:pPr>
          </w:p>
        </w:tc>
        <w:tc>
          <w:tcPr>
            <w:tcW w:w="1350" w:type="dxa"/>
          </w:tcPr>
          <w:p w14:paraId="3D6F681B" w14:textId="3BF9C972" w:rsidR="006E0DD0" w:rsidRPr="004A3DF9" w:rsidRDefault="006E0DD0" w:rsidP="004A3DF9">
            <w:pPr>
              <w:tabs>
                <w:tab w:val="decimal" w:pos="926"/>
              </w:tabs>
              <w:ind w:left="-115" w:right="-144"/>
              <w:jc w:val="center"/>
            </w:pPr>
            <w:r w:rsidRPr="00501496">
              <w:t>19,063</w:t>
            </w:r>
          </w:p>
        </w:tc>
      </w:tr>
      <w:tr w:rsidR="006E0DD0" w:rsidRPr="00EF5298" w14:paraId="4C0A9184" w14:textId="77777777" w:rsidTr="005C10BB">
        <w:trPr>
          <w:cantSplit/>
        </w:trPr>
        <w:tc>
          <w:tcPr>
            <w:tcW w:w="4050" w:type="dxa"/>
          </w:tcPr>
          <w:p w14:paraId="078A3F57" w14:textId="3EAF9142" w:rsidR="006E0DD0" w:rsidRPr="005A3016" w:rsidRDefault="006E0DD0" w:rsidP="006E0DD0">
            <w:pPr>
              <w:rPr>
                <w:b/>
                <w:bCs/>
                <w:i/>
                <w:iCs/>
                <w:spacing w:val="-6"/>
                <w:szCs w:val="22"/>
              </w:rPr>
            </w:pPr>
            <w:r w:rsidRPr="005A3016">
              <w:rPr>
                <w:rFonts w:eastAsia="Arial"/>
                <w:spacing w:val="-6"/>
                <w:szCs w:val="22"/>
              </w:rPr>
              <w:t>Other companies under common control</w:t>
            </w:r>
          </w:p>
        </w:tc>
        <w:tc>
          <w:tcPr>
            <w:tcW w:w="1161" w:type="dxa"/>
            <w:tcBorders>
              <w:top w:val="nil"/>
              <w:left w:val="nil"/>
              <w:bottom w:val="nil"/>
              <w:right w:val="nil"/>
            </w:tcBorders>
            <w:vAlign w:val="center"/>
          </w:tcPr>
          <w:p w14:paraId="5DACAC5E" w14:textId="4C011D6B" w:rsidR="006E0DD0" w:rsidRPr="004A3DF9" w:rsidRDefault="006E0DD0" w:rsidP="0022611A">
            <w:pPr>
              <w:tabs>
                <w:tab w:val="decimal" w:pos="1000"/>
              </w:tabs>
            </w:pPr>
            <w:r w:rsidRPr="004A3DF9">
              <w:t>29,428</w:t>
            </w:r>
          </w:p>
        </w:tc>
        <w:tc>
          <w:tcPr>
            <w:tcW w:w="181" w:type="dxa"/>
          </w:tcPr>
          <w:p w14:paraId="445D8217" w14:textId="77777777" w:rsidR="006E0DD0" w:rsidRPr="00BE4E53" w:rsidRDefault="006E0DD0" w:rsidP="006E0DD0">
            <w:pPr>
              <w:tabs>
                <w:tab w:val="decimal" w:pos="1000"/>
              </w:tabs>
              <w:rPr>
                <w:szCs w:val="22"/>
              </w:rPr>
            </w:pPr>
          </w:p>
        </w:tc>
        <w:tc>
          <w:tcPr>
            <w:tcW w:w="1349" w:type="dxa"/>
          </w:tcPr>
          <w:p w14:paraId="5254946E" w14:textId="5E223137" w:rsidR="006E0DD0" w:rsidRPr="00BE4E53" w:rsidRDefault="006E0DD0" w:rsidP="006E0DD0">
            <w:pPr>
              <w:tabs>
                <w:tab w:val="decimal" w:pos="1000"/>
              </w:tabs>
              <w:rPr>
                <w:szCs w:val="22"/>
              </w:rPr>
            </w:pPr>
            <w:r w:rsidRPr="003F319C">
              <w:t>110,334</w:t>
            </w:r>
          </w:p>
        </w:tc>
        <w:tc>
          <w:tcPr>
            <w:tcW w:w="180" w:type="dxa"/>
          </w:tcPr>
          <w:p w14:paraId="11CF2544" w14:textId="77777777" w:rsidR="006E0DD0" w:rsidRPr="00BE4E53" w:rsidRDefault="006E0DD0" w:rsidP="006E0DD0">
            <w:pPr>
              <w:tabs>
                <w:tab w:val="decimal" w:pos="1000"/>
              </w:tabs>
              <w:rPr>
                <w:szCs w:val="22"/>
              </w:rPr>
            </w:pPr>
          </w:p>
        </w:tc>
        <w:tc>
          <w:tcPr>
            <w:tcW w:w="1089" w:type="dxa"/>
            <w:tcBorders>
              <w:top w:val="nil"/>
              <w:left w:val="nil"/>
              <w:right w:val="nil"/>
            </w:tcBorders>
            <w:vAlign w:val="center"/>
          </w:tcPr>
          <w:p w14:paraId="52D56B5B" w14:textId="72CE668A" w:rsidR="006E0DD0" w:rsidRPr="004A3DF9" w:rsidRDefault="006E0DD0" w:rsidP="004A3DF9">
            <w:pPr>
              <w:tabs>
                <w:tab w:val="decimal" w:pos="926"/>
              </w:tabs>
              <w:ind w:left="-115" w:right="-144"/>
              <w:jc w:val="center"/>
            </w:pPr>
            <w:r w:rsidRPr="004A3DF9">
              <w:t>29,428</w:t>
            </w:r>
          </w:p>
        </w:tc>
        <w:tc>
          <w:tcPr>
            <w:tcW w:w="180" w:type="dxa"/>
          </w:tcPr>
          <w:p w14:paraId="6084711A" w14:textId="77777777" w:rsidR="006E0DD0" w:rsidRPr="00BE4E53" w:rsidRDefault="006E0DD0" w:rsidP="006E0DD0">
            <w:pPr>
              <w:tabs>
                <w:tab w:val="decimal" w:pos="1000"/>
              </w:tabs>
              <w:rPr>
                <w:szCs w:val="22"/>
              </w:rPr>
            </w:pPr>
          </w:p>
        </w:tc>
        <w:tc>
          <w:tcPr>
            <w:tcW w:w="1350" w:type="dxa"/>
          </w:tcPr>
          <w:p w14:paraId="53F3D3A0" w14:textId="4AD78BDB" w:rsidR="006E0DD0" w:rsidRPr="004A3DF9" w:rsidRDefault="006E0DD0" w:rsidP="004A3DF9">
            <w:pPr>
              <w:tabs>
                <w:tab w:val="decimal" w:pos="926"/>
              </w:tabs>
              <w:ind w:left="-115" w:right="-144"/>
              <w:jc w:val="center"/>
            </w:pPr>
            <w:r w:rsidRPr="00501496">
              <w:t>110,334</w:t>
            </w:r>
          </w:p>
        </w:tc>
      </w:tr>
      <w:tr w:rsidR="006E0DD0" w:rsidRPr="00EF5298" w14:paraId="0B99D1FC" w14:textId="77777777" w:rsidTr="005C10BB">
        <w:trPr>
          <w:cantSplit/>
        </w:trPr>
        <w:tc>
          <w:tcPr>
            <w:tcW w:w="4050" w:type="dxa"/>
          </w:tcPr>
          <w:p w14:paraId="3C6331ED" w14:textId="1786BCA3" w:rsidR="006E0DD0" w:rsidRPr="005A3016" w:rsidRDefault="006E0DD0" w:rsidP="006E0DD0">
            <w:pPr>
              <w:rPr>
                <w:rFonts w:eastAsia="Arial"/>
                <w:spacing w:val="-6"/>
                <w:szCs w:val="22"/>
              </w:rPr>
            </w:pPr>
            <w:r w:rsidRPr="00DE7DC3">
              <w:rPr>
                <w:rFonts w:eastAsia="Arial"/>
                <w:szCs w:val="22"/>
              </w:rPr>
              <w:t>Other related companies</w:t>
            </w:r>
          </w:p>
        </w:tc>
        <w:tc>
          <w:tcPr>
            <w:tcW w:w="1161" w:type="dxa"/>
            <w:tcBorders>
              <w:top w:val="nil"/>
              <w:left w:val="nil"/>
              <w:right w:val="nil"/>
            </w:tcBorders>
            <w:vAlign w:val="center"/>
          </w:tcPr>
          <w:p w14:paraId="447F337B" w14:textId="61D261BE" w:rsidR="006E0DD0" w:rsidRPr="004A3DF9" w:rsidRDefault="006E0DD0" w:rsidP="0022611A">
            <w:pPr>
              <w:tabs>
                <w:tab w:val="decimal" w:pos="1000"/>
              </w:tabs>
            </w:pPr>
            <w:r w:rsidRPr="004A3DF9">
              <w:t>6</w:t>
            </w:r>
          </w:p>
        </w:tc>
        <w:tc>
          <w:tcPr>
            <w:tcW w:w="181" w:type="dxa"/>
          </w:tcPr>
          <w:p w14:paraId="5EE6BC1D" w14:textId="77777777" w:rsidR="006E0DD0" w:rsidRPr="00BE4E53" w:rsidRDefault="006E0DD0" w:rsidP="006E0DD0">
            <w:pPr>
              <w:tabs>
                <w:tab w:val="decimal" w:pos="1000"/>
              </w:tabs>
              <w:rPr>
                <w:szCs w:val="22"/>
              </w:rPr>
            </w:pPr>
          </w:p>
        </w:tc>
        <w:tc>
          <w:tcPr>
            <w:tcW w:w="1349" w:type="dxa"/>
          </w:tcPr>
          <w:p w14:paraId="54CB9AD9" w14:textId="5BA5A016" w:rsidR="006E0DD0" w:rsidRPr="005C10BB" w:rsidRDefault="006E0DD0" w:rsidP="006E0DD0">
            <w:pPr>
              <w:tabs>
                <w:tab w:val="decimal" w:pos="1000"/>
              </w:tabs>
              <w:rPr>
                <w:szCs w:val="22"/>
              </w:rPr>
            </w:pPr>
            <w:r w:rsidRPr="003F319C">
              <w:t>6</w:t>
            </w:r>
          </w:p>
        </w:tc>
        <w:tc>
          <w:tcPr>
            <w:tcW w:w="180" w:type="dxa"/>
          </w:tcPr>
          <w:p w14:paraId="22004968" w14:textId="77777777" w:rsidR="006E0DD0" w:rsidRPr="00BE4E53" w:rsidRDefault="006E0DD0" w:rsidP="006E0DD0">
            <w:pPr>
              <w:tabs>
                <w:tab w:val="decimal" w:pos="1000"/>
              </w:tabs>
              <w:rPr>
                <w:szCs w:val="22"/>
              </w:rPr>
            </w:pPr>
          </w:p>
        </w:tc>
        <w:tc>
          <w:tcPr>
            <w:tcW w:w="1089" w:type="dxa"/>
            <w:tcBorders>
              <w:top w:val="nil"/>
              <w:left w:val="nil"/>
              <w:right w:val="nil"/>
            </w:tcBorders>
            <w:vAlign w:val="center"/>
          </w:tcPr>
          <w:p w14:paraId="000CD4B4" w14:textId="7340B43D" w:rsidR="006E0DD0" w:rsidRPr="004A3DF9" w:rsidRDefault="006E0DD0" w:rsidP="004A3DF9">
            <w:pPr>
              <w:tabs>
                <w:tab w:val="decimal" w:pos="926"/>
              </w:tabs>
              <w:ind w:left="-115" w:right="-144"/>
              <w:jc w:val="center"/>
            </w:pPr>
            <w:r w:rsidRPr="004A3DF9">
              <w:t>6</w:t>
            </w:r>
          </w:p>
        </w:tc>
        <w:tc>
          <w:tcPr>
            <w:tcW w:w="180" w:type="dxa"/>
          </w:tcPr>
          <w:p w14:paraId="0748C088" w14:textId="77777777" w:rsidR="006E0DD0" w:rsidRPr="00BE4E53" w:rsidRDefault="006E0DD0" w:rsidP="006E0DD0">
            <w:pPr>
              <w:tabs>
                <w:tab w:val="decimal" w:pos="1000"/>
              </w:tabs>
              <w:rPr>
                <w:szCs w:val="22"/>
              </w:rPr>
            </w:pPr>
          </w:p>
        </w:tc>
        <w:tc>
          <w:tcPr>
            <w:tcW w:w="1350" w:type="dxa"/>
          </w:tcPr>
          <w:p w14:paraId="0D0ECB4C" w14:textId="76309A51" w:rsidR="006E0DD0" w:rsidRPr="004A3DF9" w:rsidRDefault="006E0DD0" w:rsidP="004A3DF9">
            <w:pPr>
              <w:tabs>
                <w:tab w:val="decimal" w:pos="926"/>
              </w:tabs>
              <w:ind w:left="-115" w:right="-144"/>
              <w:jc w:val="center"/>
            </w:pPr>
            <w:r w:rsidRPr="00501496">
              <w:t>6</w:t>
            </w:r>
          </w:p>
        </w:tc>
      </w:tr>
      <w:tr w:rsidR="006E0DD0" w:rsidRPr="00EF5298" w14:paraId="4340FD6A" w14:textId="77777777" w:rsidTr="005C10BB">
        <w:trPr>
          <w:cantSplit/>
        </w:trPr>
        <w:tc>
          <w:tcPr>
            <w:tcW w:w="4050" w:type="dxa"/>
          </w:tcPr>
          <w:p w14:paraId="715F7D67" w14:textId="77777777" w:rsidR="006E0DD0" w:rsidRPr="00D253F0" w:rsidRDefault="006E0DD0" w:rsidP="006E0DD0">
            <w:pPr>
              <w:rPr>
                <w:b/>
                <w:bCs/>
                <w:i/>
                <w:iCs/>
                <w:szCs w:val="22"/>
              </w:rPr>
            </w:pPr>
          </w:p>
        </w:tc>
        <w:tc>
          <w:tcPr>
            <w:tcW w:w="1161" w:type="dxa"/>
          </w:tcPr>
          <w:p w14:paraId="775AD073" w14:textId="77777777" w:rsidR="006E0DD0" w:rsidRPr="005C10BB" w:rsidRDefault="006E0DD0" w:rsidP="006E0DD0">
            <w:pPr>
              <w:tabs>
                <w:tab w:val="decimal" w:pos="1000"/>
              </w:tabs>
              <w:rPr>
                <w:szCs w:val="22"/>
              </w:rPr>
            </w:pPr>
          </w:p>
        </w:tc>
        <w:tc>
          <w:tcPr>
            <w:tcW w:w="181" w:type="dxa"/>
          </w:tcPr>
          <w:p w14:paraId="71FBCBAD" w14:textId="77777777" w:rsidR="006E0DD0" w:rsidRPr="00BE4E53" w:rsidRDefault="006E0DD0" w:rsidP="006E0DD0">
            <w:pPr>
              <w:tabs>
                <w:tab w:val="decimal" w:pos="1000"/>
              </w:tabs>
              <w:rPr>
                <w:szCs w:val="22"/>
              </w:rPr>
            </w:pPr>
          </w:p>
        </w:tc>
        <w:tc>
          <w:tcPr>
            <w:tcW w:w="1349" w:type="dxa"/>
          </w:tcPr>
          <w:p w14:paraId="63C1AE72" w14:textId="29017C13" w:rsidR="006E0DD0" w:rsidRPr="00BE4E53" w:rsidRDefault="006E0DD0" w:rsidP="006E0DD0">
            <w:pPr>
              <w:tabs>
                <w:tab w:val="decimal" w:pos="1000"/>
              </w:tabs>
              <w:rPr>
                <w:szCs w:val="22"/>
              </w:rPr>
            </w:pPr>
          </w:p>
        </w:tc>
        <w:tc>
          <w:tcPr>
            <w:tcW w:w="180" w:type="dxa"/>
          </w:tcPr>
          <w:p w14:paraId="184E3C55" w14:textId="77777777" w:rsidR="006E0DD0" w:rsidRPr="00BE4E53" w:rsidRDefault="006E0DD0" w:rsidP="006E0DD0">
            <w:pPr>
              <w:tabs>
                <w:tab w:val="decimal" w:pos="1000"/>
              </w:tabs>
              <w:rPr>
                <w:szCs w:val="22"/>
              </w:rPr>
            </w:pPr>
          </w:p>
        </w:tc>
        <w:tc>
          <w:tcPr>
            <w:tcW w:w="1089" w:type="dxa"/>
          </w:tcPr>
          <w:p w14:paraId="0C6D5875" w14:textId="77777777" w:rsidR="006E0DD0" w:rsidRPr="005C10BB" w:rsidRDefault="006E0DD0" w:rsidP="006E0DD0">
            <w:pPr>
              <w:tabs>
                <w:tab w:val="decimal" w:pos="1000"/>
              </w:tabs>
              <w:rPr>
                <w:szCs w:val="22"/>
              </w:rPr>
            </w:pPr>
          </w:p>
        </w:tc>
        <w:tc>
          <w:tcPr>
            <w:tcW w:w="180" w:type="dxa"/>
          </w:tcPr>
          <w:p w14:paraId="59E7303B" w14:textId="77777777" w:rsidR="006E0DD0" w:rsidRPr="00BE4E53" w:rsidRDefault="006E0DD0" w:rsidP="006E0DD0">
            <w:pPr>
              <w:tabs>
                <w:tab w:val="decimal" w:pos="1000"/>
              </w:tabs>
              <w:rPr>
                <w:szCs w:val="22"/>
              </w:rPr>
            </w:pPr>
          </w:p>
        </w:tc>
        <w:tc>
          <w:tcPr>
            <w:tcW w:w="1350" w:type="dxa"/>
          </w:tcPr>
          <w:p w14:paraId="15323C53" w14:textId="77777777" w:rsidR="006E0DD0" w:rsidRPr="004A3DF9" w:rsidRDefault="006E0DD0" w:rsidP="004A3DF9">
            <w:pPr>
              <w:tabs>
                <w:tab w:val="decimal" w:pos="926"/>
              </w:tabs>
              <w:ind w:left="-115" w:right="-144"/>
              <w:jc w:val="center"/>
            </w:pPr>
          </w:p>
        </w:tc>
      </w:tr>
      <w:tr w:rsidR="006E0DD0" w:rsidRPr="00EF5298" w14:paraId="28AC29D7" w14:textId="77777777" w:rsidTr="005C10BB">
        <w:trPr>
          <w:cantSplit/>
        </w:trPr>
        <w:tc>
          <w:tcPr>
            <w:tcW w:w="4050" w:type="dxa"/>
          </w:tcPr>
          <w:p w14:paraId="4C7D607A" w14:textId="024B61B6" w:rsidR="006E0DD0" w:rsidRPr="00EF5298" w:rsidRDefault="006E0DD0" w:rsidP="006E0DD0">
            <w:pPr>
              <w:rPr>
                <w:b/>
                <w:bCs/>
                <w:i/>
                <w:iCs/>
                <w:szCs w:val="22"/>
              </w:rPr>
            </w:pPr>
            <w:r w:rsidRPr="00D253F0">
              <w:rPr>
                <w:b/>
                <w:bCs/>
                <w:i/>
                <w:iCs/>
                <w:szCs w:val="22"/>
              </w:rPr>
              <w:t>Short-term loans to</w:t>
            </w:r>
          </w:p>
        </w:tc>
        <w:tc>
          <w:tcPr>
            <w:tcW w:w="1161" w:type="dxa"/>
          </w:tcPr>
          <w:p w14:paraId="00EAF4E7" w14:textId="77777777" w:rsidR="006E0DD0" w:rsidRPr="005C10BB" w:rsidRDefault="006E0DD0" w:rsidP="006E0DD0">
            <w:pPr>
              <w:tabs>
                <w:tab w:val="decimal" w:pos="1000"/>
              </w:tabs>
              <w:rPr>
                <w:szCs w:val="22"/>
              </w:rPr>
            </w:pPr>
          </w:p>
        </w:tc>
        <w:tc>
          <w:tcPr>
            <w:tcW w:w="181" w:type="dxa"/>
          </w:tcPr>
          <w:p w14:paraId="50C1E775" w14:textId="77777777" w:rsidR="006E0DD0" w:rsidRPr="00BE4E53" w:rsidRDefault="006E0DD0" w:rsidP="006E0DD0">
            <w:pPr>
              <w:tabs>
                <w:tab w:val="decimal" w:pos="1000"/>
              </w:tabs>
              <w:rPr>
                <w:szCs w:val="22"/>
              </w:rPr>
            </w:pPr>
          </w:p>
        </w:tc>
        <w:tc>
          <w:tcPr>
            <w:tcW w:w="1349" w:type="dxa"/>
          </w:tcPr>
          <w:p w14:paraId="39D94D6B" w14:textId="77777777" w:rsidR="006E0DD0" w:rsidRPr="00BE4E53" w:rsidRDefault="006E0DD0" w:rsidP="006E0DD0">
            <w:pPr>
              <w:tabs>
                <w:tab w:val="decimal" w:pos="1000"/>
              </w:tabs>
              <w:rPr>
                <w:szCs w:val="22"/>
              </w:rPr>
            </w:pPr>
          </w:p>
        </w:tc>
        <w:tc>
          <w:tcPr>
            <w:tcW w:w="180" w:type="dxa"/>
          </w:tcPr>
          <w:p w14:paraId="607BE5F9" w14:textId="77777777" w:rsidR="006E0DD0" w:rsidRPr="00BE4E53" w:rsidRDefault="006E0DD0" w:rsidP="006E0DD0">
            <w:pPr>
              <w:tabs>
                <w:tab w:val="decimal" w:pos="1000"/>
              </w:tabs>
              <w:rPr>
                <w:szCs w:val="22"/>
              </w:rPr>
            </w:pPr>
          </w:p>
        </w:tc>
        <w:tc>
          <w:tcPr>
            <w:tcW w:w="1089" w:type="dxa"/>
          </w:tcPr>
          <w:p w14:paraId="0C327513" w14:textId="77777777" w:rsidR="006E0DD0" w:rsidRPr="005C10BB" w:rsidRDefault="006E0DD0" w:rsidP="006E0DD0">
            <w:pPr>
              <w:tabs>
                <w:tab w:val="decimal" w:pos="1000"/>
              </w:tabs>
              <w:rPr>
                <w:szCs w:val="22"/>
              </w:rPr>
            </w:pPr>
          </w:p>
        </w:tc>
        <w:tc>
          <w:tcPr>
            <w:tcW w:w="180" w:type="dxa"/>
          </w:tcPr>
          <w:p w14:paraId="06C217CC" w14:textId="77777777" w:rsidR="006E0DD0" w:rsidRPr="00BE4E53" w:rsidRDefault="006E0DD0" w:rsidP="006E0DD0">
            <w:pPr>
              <w:tabs>
                <w:tab w:val="decimal" w:pos="1000"/>
              </w:tabs>
              <w:rPr>
                <w:szCs w:val="22"/>
              </w:rPr>
            </w:pPr>
          </w:p>
        </w:tc>
        <w:tc>
          <w:tcPr>
            <w:tcW w:w="1350" w:type="dxa"/>
          </w:tcPr>
          <w:p w14:paraId="5F17A1EF" w14:textId="77777777" w:rsidR="006E0DD0" w:rsidRPr="004A3DF9" w:rsidRDefault="006E0DD0" w:rsidP="004A3DF9">
            <w:pPr>
              <w:tabs>
                <w:tab w:val="decimal" w:pos="926"/>
              </w:tabs>
              <w:ind w:left="-115" w:right="-144"/>
              <w:jc w:val="center"/>
            </w:pPr>
          </w:p>
        </w:tc>
      </w:tr>
      <w:tr w:rsidR="006E0DD0" w:rsidRPr="00EF5298" w14:paraId="15984CEF" w14:textId="77777777" w:rsidTr="005C10BB">
        <w:trPr>
          <w:cantSplit/>
        </w:trPr>
        <w:tc>
          <w:tcPr>
            <w:tcW w:w="4050" w:type="dxa"/>
          </w:tcPr>
          <w:p w14:paraId="6FCDD2AD" w14:textId="7569CC55" w:rsidR="006E0DD0" w:rsidRPr="00EF5298" w:rsidRDefault="006E0DD0" w:rsidP="006E0DD0">
            <w:pPr>
              <w:rPr>
                <w:b/>
                <w:bCs/>
                <w:i/>
                <w:iCs/>
                <w:szCs w:val="22"/>
              </w:rPr>
            </w:pPr>
            <w:r w:rsidRPr="00EF5298">
              <w:rPr>
                <w:szCs w:val="22"/>
              </w:rPr>
              <w:t>Subsidiar</w:t>
            </w:r>
            <w:r>
              <w:rPr>
                <w:szCs w:val="22"/>
              </w:rPr>
              <w:t>ies</w:t>
            </w:r>
          </w:p>
        </w:tc>
        <w:tc>
          <w:tcPr>
            <w:tcW w:w="1161" w:type="dxa"/>
          </w:tcPr>
          <w:p w14:paraId="4618322E" w14:textId="2DC9AFCB" w:rsidR="006E0DD0" w:rsidRPr="005C10BB" w:rsidRDefault="006E0DD0" w:rsidP="006E0DD0">
            <w:pPr>
              <w:tabs>
                <w:tab w:val="decimal" w:pos="1000"/>
              </w:tabs>
              <w:rPr>
                <w:szCs w:val="22"/>
              </w:rPr>
            </w:pPr>
            <w:r>
              <w:rPr>
                <w:szCs w:val="22"/>
              </w:rPr>
              <w:t>-</w:t>
            </w:r>
          </w:p>
        </w:tc>
        <w:tc>
          <w:tcPr>
            <w:tcW w:w="181" w:type="dxa"/>
          </w:tcPr>
          <w:p w14:paraId="2949E7F4" w14:textId="77777777" w:rsidR="006E0DD0" w:rsidRPr="00BE4E53" w:rsidRDefault="006E0DD0" w:rsidP="006E0DD0">
            <w:pPr>
              <w:tabs>
                <w:tab w:val="decimal" w:pos="1000"/>
              </w:tabs>
              <w:rPr>
                <w:szCs w:val="22"/>
              </w:rPr>
            </w:pPr>
          </w:p>
        </w:tc>
        <w:tc>
          <w:tcPr>
            <w:tcW w:w="1349" w:type="dxa"/>
          </w:tcPr>
          <w:p w14:paraId="13543BEF" w14:textId="427611AF" w:rsidR="006E0DD0" w:rsidRPr="00BE4E53" w:rsidRDefault="006E0DD0" w:rsidP="006E0DD0">
            <w:pPr>
              <w:tabs>
                <w:tab w:val="decimal" w:pos="1000"/>
              </w:tabs>
              <w:rPr>
                <w:szCs w:val="22"/>
              </w:rPr>
            </w:pPr>
            <w:r>
              <w:rPr>
                <w:szCs w:val="22"/>
              </w:rPr>
              <w:t>-</w:t>
            </w:r>
          </w:p>
        </w:tc>
        <w:tc>
          <w:tcPr>
            <w:tcW w:w="180" w:type="dxa"/>
          </w:tcPr>
          <w:p w14:paraId="218BED75" w14:textId="77777777" w:rsidR="006E0DD0" w:rsidRPr="00BE4E53" w:rsidRDefault="006E0DD0" w:rsidP="006E0DD0">
            <w:pPr>
              <w:tabs>
                <w:tab w:val="decimal" w:pos="1000"/>
              </w:tabs>
              <w:rPr>
                <w:szCs w:val="22"/>
              </w:rPr>
            </w:pPr>
          </w:p>
        </w:tc>
        <w:tc>
          <w:tcPr>
            <w:tcW w:w="1089" w:type="dxa"/>
          </w:tcPr>
          <w:p w14:paraId="10216CBC" w14:textId="0D05EABB" w:rsidR="006E0DD0" w:rsidRPr="005C10BB" w:rsidRDefault="006E0DD0" w:rsidP="004A3DF9">
            <w:pPr>
              <w:tabs>
                <w:tab w:val="decimal" w:pos="926"/>
              </w:tabs>
              <w:ind w:left="-115" w:right="-144"/>
              <w:jc w:val="center"/>
              <w:rPr>
                <w:szCs w:val="22"/>
              </w:rPr>
            </w:pPr>
            <w:r>
              <w:rPr>
                <w:szCs w:val="22"/>
              </w:rPr>
              <w:t>1,</w:t>
            </w:r>
            <w:r w:rsidRPr="004A3DF9">
              <w:t>373</w:t>
            </w:r>
            <w:r>
              <w:rPr>
                <w:szCs w:val="22"/>
              </w:rPr>
              <w:t>,079</w:t>
            </w:r>
          </w:p>
        </w:tc>
        <w:tc>
          <w:tcPr>
            <w:tcW w:w="180" w:type="dxa"/>
          </w:tcPr>
          <w:p w14:paraId="6D5529DB" w14:textId="77777777" w:rsidR="006E0DD0" w:rsidRPr="00BE4E53" w:rsidRDefault="006E0DD0" w:rsidP="006E0DD0">
            <w:pPr>
              <w:tabs>
                <w:tab w:val="decimal" w:pos="1000"/>
              </w:tabs>
              <w:rPr>
                <w:szCs w:val="22"/>
              </w:rPr>
            </w:pPr>
          </w:p>
        </w:tc>
        <w:tc>
          <w:tcPr>
            <w:tcW w:w="1350" w:type="dxa"/>
          </w:tcPr>
          <w:p w14:paraId="7733B449" w14:textId="4CB19C11" w:rsidR="006E0DD0" w:rsidRPr="004A3DF9" w:rsidRDefault="006E0DD0" w:rsidP="004A3DF9">
            <w:pPr>
              <w:tabs>
                <w:tab w:val="decimal" w:pos="926"/>
              </w:tabs>
              <w:ind w:left="-115" w:right="-144"/>
              <w:jc w:val="center"/>
            </w:pPr>
            <w:r w:rsidRPr="004A3DF9">
              <w:t>1,341,743</w:t>
            </w:r>
          </w:p>
        </w:tc>
      </w:tr>
      <w:tr w:rsidR="006E0DD0" w:rsidRPr="00EF5298" w14:paraId="0E02084F" w14:textId="77777777" w:rsidTr="005C10BB">
        <w:trPr>
          <w:cantSplit/>
        </w:trPr>
        <w:tc>
          <w:tcPr>
            <w:tcW w:w="4050" w:type="dxa"/>
          </w:tcPr>
          <w:p w14:paraId="0E464810" w14:textId="77777777" w:rsidR="006E0DD0" w:rsidRPr="00EF5298" w:rsidRDefault="006E0DD0" w:rsidP="006E0DD0">
            <w:pPr>
              <w:rPr>
                <w:b/>
                <w:bCs/>
                <w:i/>
                <w:iCs/>
                <w:szCs w:val="22"/>
              </w:rPr>
            </w:pPr>
          </w:p>
        </w:tc>
        <w:tc>
          <w:tcPr>
            <w:tcW w:w="1161" w:type="dxa"/>
          </w:tcPr>
          <w:p w14:paraId="39473CF1" w14:textId="77777777" w:rsidR="006E0DD0" w:rsidRPr="00BE4E53" w:rsidRDefault="006E0DD0" w:rsidP="006E0DD0">
            <w:pPr>
              <w:tabs>
                <w:tab w:val="decimal" w:pos="1000"/>
              </w:tabs>
              <w:rPr>
                <w:szCs w:val="22"/>
              </w:rPr>
            </w:pPr>
          </w:p>
        </w:tc>
        <w:tc>
          <w:tcPr>
            <w:tcW w:w="181" w:type="dxa"/>
          </w:tcPr>
          <w:p w14:paraId="7CF9CD0D" w14:textId="77777777" w:rsidR="006E0DD0" w:rsidRPr="00BE4E53" w:rsidRDefault="006E0DD0" w:rsidP="006E0DD0">
            <w:pPr>
              <w:tabs>
                <w:tab w:val="decimal" w:pos="1000"/>
              </w:tabs>
              <w:rPr>
                <w:szCs w:val="22"/>
              </w:rPr>
            </w:pPr>
          </w:p>
        </w:tc>
        <w:tc>
          <w:tcPr>
            <w:tcW w:w="1349" w:type="dxa"/>
          </w:tcPr>
          <w:p w14:paraId="163C7452" w14:textId="6167758B" w:rsidR="006E0DD0" w:rsidRPr="00BE4E53" w:rsidRDefault="006E0DD0" w:rsidP="006E0DD0">
            <w:pPr>
              <w:tabs>
                <w:tab w:val="decimal" w:pos="1000"/>
              </w:tabs>
              <w:rPr>
                <w:szCs w:val="22"/>
              </w:rPr>
            </w:pPr>
          </w:p>
        </w:tc>
        <w:tc>
          <w:tcPr>
            <w:tcW w:w="180" w:type="dxa"/>
          </w:tcPr>
          <w:p w14:paraId="2847265D" w14:textId="77777777" w:rsidR="006E0DD0" w:rsidRPr="00BE4E53" w:rsidRDefault="006E0DD0" w:rsidP="006E0DD0">
            <w:pPr>
              <w:tabs>
                <w:tab w:val="decimal" w:pos="1000"/>
              </w:tabs>
              <w:rPr>
                <w:szCs w:val="22"/>
              </w:rPr>
            </w:pPr>
          </w:p>
        </w:tc>
        <w:tc>
          <w:tcPr>
            <w:tcW w:w="1089" w:type="dxa"/>
          </w:tcPr>
          <w:p w14:paraId="4C977695" w14:textId="77777777" w:rsidR="006E0DD0" w:rsidRPr="00BE4E53" w:rsidRDefault="006E0DD0" w:rsidP="006E0DD0">
            <w:pPr>
              <w:tabs>
                <w:tab w:val="decimal" w:pos="1000"/>
              </w:tabs>
              <w:rPr>
                <w:szCs w:val="22"/>
              </w:rPr>
            </w:pPr>
          </w:p>
        </w:tc>
        <w:tc>
          <w:tcPr>
            <w:tcW w:w="180" w:type="dxa"/>
          </w:tcPr>
          <w:p w14:paraId="69ACFFD4" w14:textId="77777777" w:rsidR="006E0DD0" w:rsidRPr="00BE4E53" w:rsidRDefault="006E0DD0" w:rsidP="006E0DD0">
            <w:pPr>
              <w:tabs>
                <w:tab w:val="decimal" w:pos="1000"/>
              </w:tabs>
              <w:rPr>
                <w:szCs w:val="22"/>
              </w:rPr>
            </w:pPr>
          </w:p>
        </w:tc>
        <w:tc>
          <w:tcPr>
            <w:tcW w:w="1350" w:type="dxa"/>
          </w:tcPr>
          <w:p w14:paraId="2CDF4FB8" w14:textId="77777777" w:rsidR="006E0DD0" w:rsidRPr="004A3DF9" w:rsidRDefault="006E0DD0" w:rsidP="004A3DF9">
            <w:pPr>
              <w:tabs>
                <w:tab w:val="decimal" w:pos="926"/>
              </w:tabs>
              <w:ind w:left="-115" w:right="-144"/>
              <w:jc w:val="center"/>
            </w:pPr>
          </w:p>
        </w:tc>
      </w:tr>
      <w:tr w:rsidR="006E0DD0" w:rsidRPr="00EF5298" w14:paraId="2487F062" w14:textId="77777777" w:rsidTr="005C10BB">
        <w:trPr>
          <w:cantSplit/>
        </w:trPr>
        <w:tc>
          <w:tcPr>
            <w:tcW w:w="4050" w:type="dxa"/>
          </w:tcPr>
          <w:p w14:paraId="30FA50F7" w14:textId="7FA4E890" w:rsidR="006E0DD0" w:rsidRPr="0031242E" w:rsidRDefault="006E0DD0" w:rsidP="006E0DD0">
            <w:pPr>
              <w:rPr>
                <w:b/>
                <w:bCs/>
                <w:i/>
                <w:iCs/>
                <w:szCs w:val="22"/>
              </w:rPr>
            </w:pPr>
            <w:r w:rsidRPr="006378DA">
              <w:rPr>
                <w:b/>
                <w:bCs/>
                <w:i/>
                <w:iCs/>
                <w:szCs w:val="22"/>
              </w:rPr>
              <w:t>Prepaid expenses</w:t>
            </w:r>
          </w:p>
        </w:tc>
        <w:tc>
          <w:tcPr>
            <w:tcW w:w="1161" w:type="dxa"/>
          </w:tcPr>
          <w:p w14:paraId="0E00EC99" w14:textId="77777777" w:rsidR="006E0DD0" w:rsidRPr="00BE4E53" w:rsidRDefault="006E0DD0" w:rsidP="006E0DD0">
            <w:pPr>
              <w:tabs>
                <w:tab w:val="decimal" w:pos="1000"/>
              </w:tabs>
              <w:rPr>
                <w:szCs w:val="22"/>
              </w:rPr>
            </w:pPr>
          </w:p>
        </w:tc>
        <w:tc>
          <w:tcPr>
            <w:tcW w:w="181" w:type="dxa"/>
          </w:tcPr>
          <w:p w14:paraId="54816D64" w14:textId="77777777" w:rsidR="006E0DD0" w:rsidRPr="00BE4E53" w:rsidRDefault="006E0DD0" w:rsidP="006E0DD0">
            <w:pPr>
              <w:tabs>
                <w:tab w:val="decimal" w:pos="1000"/>
              </w:tabs>
              <w:rPr>
                <w:szCs w:val="22"/>
              </w:rPr>
            </w:pPr>
          </w:p>
        </w:tc>
        <w:tc>
          <w:tcPr>
            <w:tcW w:w="1349" w:type="dxa"/>
          </w:tcPr>
          <w:p w14:paraId="044E7DEF" w14:textId="77777777" w:rsidR="006E0DD0" w:rsidRPr="00BE4E53" w:rsidRDefault="006E0DD0" w:rsidP="006E0DD0">
            <w:pPr>
              <w:tabs>
                <w:tab w:val="decimal" w:pos="1000"/>
              </w:tabs>
              <w:rPr>
                <w:szCs w:val="22"/>
              </w:rPr>
            </w:pPr>
          </w:p>
        </w:tc>
        <w:tc>
          <w:tcPr>
            <w:tcW w:w="180" w:type="dxa"/>
          </w:tcPr>
          <w:p w14:paraId="5241DCD1" w14:textId="77777777" w:rsidR="006E0DD0" w:rsidRPr="00BE4E53" w:rsidRDefault="006E0DD0" w:rsidP="006E0DD0">
            <w:pPr>
              <w:tabs>
                <w:tab w:val="decimal" w:pos="1000"/>
              </w:tabs>
              <w:rPr>
                <w:szCs w:val="22"/>
              </w:rPr>
            </w:pPr>
          </w:p>
        </w:tc>
        <w:tc>
          <w:tcPr>
            <w:tcW w:w="1089" w:type="dxa"/>
          </w:tcPr>
          <w:p w14:paraId="43C11119" w14:textId="77777777" w:rsidR="006E0DD0" w:rsidRPr="00BE4E53" w:rsidRDefault="006E0DD0" w:rsidP="006E0DD0">
            <w:pPr>
              <w:tabs>
                <w:tab w:val="decimal" w:pos="1000"/>
              </w:tabs>
              <w:rPr>
                <w:szCs w:val="22"/>
              </w:rPr>
            </w:pPr>
          </w:p>
        </w:tc>
        <w:tc>
          <w:tcPr>
            <w:tcW w:w="180" w:type="dxa"/>
          </w:tcPr>
          <w:p w14:paraId="60B9B762" w14:textId="77777777" w:rsidR="006E0DD0" w:rsidRPr="00BE4E53" w:rsidRDefault="006E0DD0" w:rsidP="006E0DD0">
            <w:pPr>
              <w:tabs>
                <w:tab w:val="decimal" w:pos="1000"/>
              </w:tabs>
              <w:rPr>
                <w:szCs w:val="22"/>
              </w:rPr>
            </w:pPr>
          </w:p>
        </w:tc>
        <w:tc>
          <w:tcPr>
            <w:tcW w:w="1350" w:type="dxa"/>
          </w:tcPr>
          <w:p w14:paraId="4FBD197F" w14:textId="77777777" w:rsidR="006E0DD0" w:rsidRPr="004A3DF9" w:rsidRDefault="006E0DD0" w:rsidP="004A3DF9">
            <w:pPr>
              <w:tabs>
                <w:tab w:val="decimal" w:pos="926"/>
              </w:tabs>
              <w:ind w:left="-115" w:right="-144"/>
              <w:jc w:val="center"/>
            </w:pPr>
          </w:p>
        </w:tc>
      </w:tr>
      <w:tr w:rsidR="006E0DD0" w:rsidRPr="00EF5298" w14:paraId="032FC6A6" w14:textId="77777777" w:rsidTr="005C10BB">
        <w:trPr>
          <w:cantSplit/>
        </w:trPr>
        <w:tc>
          <w:tcPr>
            <w:tcW w:w="4050" w:type="dxa"/>
          </w:tcPr>
          <w:p w14:paraId="044FFE28" w14:textId="747AD0C0" w:rsidR="006E0DD0" w:rsidRPr="0031242E" w:rsidRDefault="006E0DD0" w:rsidP="006E0DD0">
            <w:pPr>
              <w:rPr>
                <w:b/>
                <w:bCs/>
                <w:i/>
                <w:iCs/>
                <w:szCs w:val="22"/>
              </w:rPr>
            </w:pPr>
            <w:r w:rsidRPr="0013705A">
              <w:rPr>
                <w:rFonts w:cs="Angsana New"/>
              </w:rPr>
              <w:t>Other related companies</w:t>
            </w:r>
          </w:p>
        </w:tc>
        <w:tc>
          <w:tcPr>
            <w:tcW w:w="1161" w:type="dxa"/>
          </w:tcPr>
          <w:p w14:paraId="0BD5F217" w14:textId="2BCD4A87" w:rsidR="006E0DD0" w:rsidRPr="005C10BB" w:rsidRDefault="0022611A" w:rsidP="006E0DD0">
            <w:pPr>
              <w:tabs>
                <w:tab w:val="decimal" w:pos="1000"/>
              </w:tabs>
              <w:rPr>
                <w:szCs w:val="22"/>
              </w:rPr>
            </w:pPr>
            <w:r>
              <w:rPr>
                <w:szCs w:val="22"/>
              </w:rPr>
              <w:t>16,229</w:t>
            </w:r>
          </w:p>
        </w:tc>
        <w:tc>
          <w:tcPr>
            <w:tcW w:w="181" w:type="dxa"/>
          </w:tcPr>
          <w:p w14:paraId="29B5209E" w14:textId="77777777" w:rsidR="006E0DD0" w:rsidRPr="005C10BB" w:rsidRDefault="006E0DD0" w:rsidP="006E0DD0">
            <w:pPr>
              <w:tabs>
                <w:tab w:val="decimal" w:pos="1000"/>
              </w:tabs>
              <w:rPr>
                <w:szCs w:val="22"/>
              </w:rPr>
            </w:pPr>
          </w:p>
        </w:tc>
        <w:tc>
          <w:tcPr>
            <w:tcW w:w="1349" w:type="dxa"/>
          </w:tcPr>
          <w:p w14:paraId="24B11315" w14:textId="1F8BCB93" w:rsidR="006E0DD0" w:rsidRPr="005C10BB" w:rsidRDefault="006E0DD0" w:rsidP="006E0DD0">
            <w:pPr>
              <w:tabs>
                <w:tab w:val="decimal" w:pos="1000"/>
              </w:tabs>
              <w:rPr>
                <w:szCs w:val="22"/>
              </w:rPr>
            </w:pPr>
            <w:r>
              <w:rPr>
                <w:szCs w:val="22"/>
              </w:rPr>
              <w:t>3,311</w:t>
            </w:r>
          </w:p>
        </w:tc>
        <w:tc>
          <w:tcPr>
            <w:tcW w:w="180" w:type="dxa"/>
          </w:tcPr>
          <w:p w14:paraId="3835E39F" w14:textId="77777777" w:rsidR="006E0DD0" w:rsidRPr="005C10BB" w:rsidRDefault="006E0DD0" w:rsidP="006E0DD0">
            <w:pPr>
              <w:tabs>
                <w:tab w:val="decimal" w:pos="1000"/>
              </w:tabs>
              <w:rPr>
                <w:szCs w:val="22"/>
              </w:rPr>
            </w:pPr>
          </w:p>
        </w:tc>
        <w:tc>
          <w:tcPr>
            <w:tcW w:w="1089" w:type="dxa"/>
          </w:tcPr>
          <w:p w14:paraId="066A202F" w14:textId="25AB6079" w:rsidR="006E0DD0" w:rsidRPr="005C10BB" w:rsidRDefault="0022611A" w:rsidP="004A3DF9">
            <w:pPr>
              <w:tabs>
                <w:tab w:val="decimal" w:pos="926"/>
              </w:tabs>
              <w:ind w:left="-115" w:right="-144"/>
              <w:jc w:val="center"/>
              <w:rPr>
                <w:szCs w:val="22"/>
              </w:rPr>
            </w:pPr>
            <w:r>
              <w:rPr>
                <w:szCs w:val="22"/>
              </w:rPr>
              <w:t>16,229</w:t>
            </w:r>
          </w:p>
        </w:tc>
        <w:tc>
          <w:tcPr>
            <w:tcW w:w="180" w:type="dxa"/>
          </w:tcPr>
          <w:p w14:paraId="30616140" w14:textId="77777777" w:rsidR="006E0DD0" w:rsidRPr="00BE4E53" w:rsidRDefault="006E0DD0" w:rsidP="006E0DD0">
            <w:pPr>
              <w:tabs>
                <w:tab w:val="decimal" w:pos="1000"/>
              </w:tabs>
              <w:rPr>
                <w:szCs w:val="22"/>
              </w:rPr>
            </w:pPr>
          </w:p>
        </w:tc>
        <w:tc>
          <w:tcPr>
            <w:tcW w:w="1350" w:type="dxa"/>
          </w:tcPr>
          <w:p w14:paraId="22DC943E" w14:textId="1139AE2D" w:rsidR="006E0DD0" w:rsidRPr="004A3DF9" w:rsidRDefault="006E0DD0" w:rsidP="004A3DF9">
            <w:pPr>
              <w:tabs>
                <w:tab w:val="decimal" w:pos="926"/>
              </w:tabs>
              <w:ind w:left="-115" w:right="-144"/>
              <w:jc w:val="center"/>
            </w:pPr>
            <w:r w:rsidRPr="004A3DF9">
              <w:t>3,311</w:t>
            </w:r>
          </w:p>
        </w:tc>
      </w:tr>
      <w:tr w:rsidR="006E0DD0" w:rsidRPr="00EF5298" w14:paraId="6B732FA1" w14:textId="77777777" w:rsidTr="007A65F1">
        <w:trPr>
          <w:cantSplit/>
        </w:trPr>
        <w:tc>
          <w:tcPr>
            <w:tcW w:w="4050" w:type="dxa"/>
          </w:tcPr>
          <w:p w14:paraId="34437718" w14:textId="77777777" w:rsidR="006E0DD0" w:rsidRPr="0013705A" w:rsidRDefault="006E0DD0" w:rsidP="006E0DD0">
            <w:pPr>
              <w:rPr>
                <w:rFonts w:cs="Angsana New"/>
              </w:rPr>
            </w:pPr>
          </w:p>
        </w:tc>
        <w:tc>
          <w:tcPr>
            <w:tcW w:w="1161" w:type="dxa"/>
          </w:tcPr>
          <w:p w14:paraId="1B3CB2F5" w14:textId="77777777" w:rsidR="006E0DD0" w:rsidRPr="005C10BB" w:rsidRDefault="006E0DD0" w:rsidP="006E0DD0">
            <w:pPr>
              <w:tabs>
                <w:tab w:val="decimal" w:pos="1000"/>
              </w:tabs>
              <w:rPr>
                <w:szCs w:val="22"/>
              </w:rPr>
            </w:pPr>
          </w:p>
        </w:tc>
        <w:tc>
          <w:tcPr>
            <w:tcW w:w="181" w:type="dxa"/>
          </w:tcPr>
          <w:p w14:paraId="02AA0F50" w14:textId="77777777" w:rsidR="006E0DD0" w:rsidRPr="005C10BB" w:rsidRDefault="006E0DD0" w:rsidP="006E0DD0">
            <w:pPr>
              <w:tabs>
                <w:tab w:val="decimal" w:pos="1000"/>
              </w:tabs>
              <w:rPr>
                <w:szCs w:val="22"/>
              </w:rPr>
            </w:pPr>
          </w:p>
        </w:tc>
        <w:tc>
          <w:tcPr>
            <w:tcW w:w="1349" w:type="dxa"/>
          </w:tcPr>
          <w:p w14:paraId="511A2D47" w14:textId="77777777" w:rsidR="006E0DD0" w:rsidRPr="005C10BB" w:rsidRDefault="006E0DD0" w:rsidP="006E0DD0">
            <w:pPr>
              <w:tabs>
                <w:tab w:val="decimal" w:pos="1000"/>
              </w:tabs>
              <w:rPr>
                <w:szCs w:val="22"/>
              </w:rPr>
            </w:pPr>
          </w:p>
        </w:tc>
        <w:tc>
          <w:tcPr>
            <w:tcW w:w="180" w:type="dxa"/>
          </w:tcPr>
          <w:p w14:paraId="7447E5FE" w14:textId="77777777" w:rsidR="006E0DD0" w:rsidRPr="005C10BB" w:rsidRDefault="006E0DD0" w:rsidP="006E0DD0">
            <w:pPr>
              <w:tabs>
                <w:tab w:val="decimal" w:pos="1000"/>
              </w:tabs>
              <w:rPr>
                <w:szCs w:val="22"/>
              </w:rPr>
            </w:pPr>
          </w:p>
        </w:tc>
        <w:tc>
          <w:tcPr>
            <w:tcW w:w="1089" w:type="dxa"/>
          </w:tcPr>
          <w:p w14:paraId="054F3305" w14:textId="77777777" w:rsidR="006E0DD0" w:rsidRPr="005C10BB" w:rsidRDefault="006E0DD0" w:rsidP="006E0DD0">
            <w:pPr>
              <w:tabs>
                <w:tab w:val="decimal" w:pos="1000"/>
              </w:tabs>
              <w:rPr>
                <w:szCs w:val="22"/>
              </w:rPr>
            </w:pPr>
          </w:p>
        </w:tc>
        <w:tc>
          <w:tcPr>
            <w:tcW w:w="180" w:type="dxa"/>
          </w:tcPr>
          <w:p w14:paraId="4A64F01A" w14:textId="77777777" w:rsidR="006E0DD0" w:rsidRPr="00BE4E53" w:rsidRDefault="006E0DD0" w:rsidP="006E0DD0">
            <w:pPr>
              <w:tabs>
                <w:tab w:val="decimal" w:pos="1000"/>
              </w:tabs>
              <w:rPr>
                <w:szCs w:val="22"/>
              </w:rPr>
            </w:pPr>
          </w:p>
        </w:tc>
        <w:tc>
          <w:tcPr>
            <w:tcW w:w="1350" w:type="dxa"/>
          </w:tcPr>
          <w:p w14:paraId="1D5BF282" w14:textId="77777777" w:rsidR="006E0DD0" w:rsidRPr="004A3DF9" w:rsidRDefault="006E0DD0" w:rsidP="004A3DF9">
            <w:pPr>
              <w:tabs>
                <w:tab w:val="decimal" w:pos="926"/>
              </w:tabs>
              <w:ind w:left="-115" w:right="-144"/>
              <w:jc w:val="center"/>
            </w:pPr>
          </w:p>
        </w:tc>
      </w:tr>
      <w:tr w:rsidR="006E0DD0" w:rsidRPr="00EF5298" w14:paraId="619AC7F8" w14:textId="77777777" w:rsidTr="005C10BB">
        <w:trPr>
          <w:cantSplit/>
        </w:trPr>
        <w:tc>
          <w:tcPr>
            <w:tcW w:w="4050" w:type="dxa"/>
          </w:tcPr>
          <w:p w14:paraId="1A39DEE5" w14:textId="63A93717" w:rsidR="006E0DD0" w:rsidRPr="00EF5298" w:rsidRDefault="006E0DD0" w:rsidP="006E0DD0">
            <w:pPr>
              <w:rPr>
                <w:b/>
                <w:bCs/>
                <w:i/>
                <w:iCs/>
                <w:szCs w:val="22"/>
              </w:rPr>
            </w:pPr>
            <w:r w:rsidRPr="006378DA">
              <w:rPr>
                <w:b/>
                <w:bCs/>
                <w:i/>
                <w:iCs/>
                <w:szCs w:val="22"/>
              </w:rPr>
              <w:t>Other non-current assets</w:t>
            </w:r>
          </w:p>
        </w:tc>
        <w:tc>
          <w:tcPr>
            <w:tcW w:w="1161" w:type="dxa"/>
            <w:vAlign w:val="center"/>
          </w:tcPr>
          <w:p w14:paraId="3928AC17" w14:textId="3B488CEF" w:rsidR="006E0DD0" w:rsidRPr="005C10BB" w:rsidRDefault="006E0DD0" w:rsidP="006E0DD0">
            <w:pPr>
              <w:tabs>
                <w:tab w:val="decimal" w:pos="1000"/>
              </w:tabs>
              <w:rPr>
                <w:szCs w:val="22"/>
              </w:rPr>
            </w:pPr>
          </w:p>
        </w:tc>
        <w:tc>
          <w:tcPr>
            <w:tcW w:w="181" w:type="dxa"/>
          </w:tcPr>
          <w:p w14:paraId="685ED155" w14:textId="77777777" w:rsidR="006E0DD0" w:rsidRPr="00BE4E53" w:rsidRDefault="006E0DD0" w:rsidP="006E0DD0">
            <w:pPr>
              <w:tabs>
                <w:tab w:val="decimal" w:pos="1000"/>
              </w:tabs>
              <w:rPr>
                <w:szCs w:val="22"/>
              </w:rPr>
            </w:pPr>
          </w:p>
        </w:tc>
        <w:tc>
          <w:tcPr>
            <w:tcW w:w="1349" w:type="dxa"/>
          </w:tcPr>
          <w:p w14:paraId="1891A810" w14:textId="695392CD" w:rsidR="006E0DD0" w:rsidRPr="00BE4E53" w:rsidRDefault="006E0DD0" w:rsidP="006E0DD0">
            <w:pPr>
              <w:tabs>
                <w:tab w:val="decimal" w:pos="1000"/>
              </w:tabs>
              <w:rPr>
                <w:szCs w:val="22"/>
              </w:rPr>
            </w:pPr>
          </w:p>
        </w:tc>
        <w:tc>
          <w:tcPr>
            <w:tcW w:w="180" w:type="dxa"/>
          </w:tcPr>
          <w:p w14:paraId="26E91CCB" w14:textId="77777777" w:rsidR="006E0DD0" w:rsidRPr="00BE4E53" w:rsidRDefault="006E0DD0" w:rsidP="006E0DD0">
            <w:pPr>
              <w:tabs>
                <w:tab w:val="decimal" w:pos="1000"/>
              </w:tabs>
              <w:rPr>
                <w:szCs w:val="22"/>
              </w:rPr>
            </w:pPr>
          </w:p>
        </w:tc>
        <w:tc>
          <w:tcPr>
            <w:tcW w:w="1089" w:type="dxa"/>
            <w:vAlign w:val="center"/>
          </w:tcPr>
          <w:p w14:paraId="58026D50" w14:textId="4633A47B" w:rsidR="006E0DD0" w:rsidRPr="005C10BB" w:rsidRDefault="006E0DD0" w:rsidP="006E0DD0">
            <w:pPr>
              <w:tabs>
                <w:tab w:val="decimal" w:pos="1000"/>
              </w:tabs>
              <w:rPr>
                <w:szCs w:val="22"/>
              </w:rPr>
            </w:pPr>
          </w:p>
        </w:tc>
        <w:tc>
          <w:tcPr>
            <w:tcW w:w="180" w:type="dxa"/>
          </w:tcPr>
          <w:p w14:paraId="70288088" w14:textId="77777777" w:rsidR="006E0DD0" w:rsidRPr="00BE4E53" w:rsidRDefault="006E0DD0" w:rsidP="006E0DD0">
            <w:pPr>
              <w:tabs>
                <w:tab w:val="decimal" w:pos="1000"/>
              </w:tabs>
              <w:rPr>
                <w:szCs w:val="22"/>
              </w:rPr>
            </w:pPr>
          </w:p>
        </w:tc>
        <w:tc>
          <w:tcPr>
            <w:tcW w:w="1350" w:type="dxa"/>
          </w:tcPr>
          <w:p w14:paraId="5CD7E5E1" w14:textId="4639CCA3" w:rsidR="006E0DD0" w:rsidRPr="004A3DF9" w:rsidRDefault="006E0DD0" w:rsidP="004A3DF9">
            <w:pPr>
              <w:tabs>
                <w:tab w:val="decimal" w:pos="926"/>
              </w:tabs>
              <w:ind w:left="-115" w:right="-144"/>
              <w:jc w:val="center"/>
            </w:pPr>
          </w:p>
        </w:tc>
      </w:tr>
      <w:tr w:rsidR="0022611A" w:rsidRPr="00EF5298" w14:paraId="4F9EFE3B" w14:textId="77777777" w:rsidTr="005C10BB">
        <w:trPr>
          <w:cantSplit/>
        </w:trPr>
        <w:tc>
          <w:tcPr>
            <w:tcW w:w="4050" w:type="dxa"/>
          </w:tcPr>
          <w:p w14:paraId="768C86D9" w14:textId="4447EEA4" w:rsidR="0022611A" w:rsidRPr="00EF5298" w:rsidRDefault="0022611A" w:rsidP="0022611A">
            <w:pPr>
              <w:rPr>
                <w:b/>
                <w:bCs/>
                <w:i/>
                <w:iCs/>
                <w:szCs w:val="22"/>
              </w:rPr>
            </w:pPr>
            <w:r w:rsidRPr="00DE7DC3">
              <w:rPr>
                <w:rFonts w:eastAsia="Arial"/>
                <w:szCs w:val="22"/>
              </w:rPr>
              <w:t>Parent company</w:t>
            </w:r>
          </w:p>
        </w:tc>
        <w:tc>
          <w:tcPr>
            <w:tcW w:w="1161" w:type="dxa"/>
            <w:vAlign w:val="center"/>
          </w:tcPr>
          <w:p w14:paraId="081E2733" w14:textId="2C735EFC" w:rsidR="0022611A" w:rsidRPr="0022611A" w:rsidRDefault="0022611A" w:rsidP="0022611A">
            <w:pPr>
              <w:tabs>
                <w:tab w:val="decimal" w:pos="1000"/>
              </w:tabs>
              <w:rPr>
                <w:szCs w:val="22"/>
              </w:rPr>
            </w:pPr>
            <w:r w:rsidRPr="004A3DF9">
              <w:rPr>
                <w:szCs w:val="22"/>
              </w:rPr>
              <w:t>714</w:t>
            </w:r>
          </w:p>
        </w:tc>
        <w:tc>
          <w:tcPr>
            <w:tcW w:w="181" w:type="dxa"/>
          </w:tcPr>
          <w:p w14:paraId="07D28674" w14:textId="77777777" w:rsidR="0022611A" w:rsidRPr="00BE4E53" w:rsidRDefault="0022611A" w:rsidP="0022611A">
            <w:pPr>
              <w:tabs>
                <w:tab w:val="decimal" w:pos="1000"/>
              </w:tabs>
              <w:rPr>
                <w:szCs w:val="22"/>
              </w:rPr>
            </w:pPr>
          </w:p>
        </w:tc>
        <w:tc>
          <w:tcPr>
            <w:tcW w:w="1349" w:type="dxa"/>
          </w:tcPr>
          <w:p w14:paraId="327CC916" w14:textId="414C40A0" w:rsidR="0022611A" w:rsidRPr="00BE4E53" w:rsidRDefault="0022611A" w:rsidP="0022611A">
            <w:pPr>
              <w:tabs>
                <w:tab w:val="decimal" w:pos="1000"/>
              </w:tabs>
              <w:rPr>
                <w:szCs w:val="22"/>
              </w:rPr>
            </w:pPr>
            <w:r w:rsidRPr="00B555EF">
              <w:t>714</w:t>
            </w:r>
          </w:p>
        </w:tc>
        <w:tc>
          <w:tcPr>
            <w:tcW w:w="180" w:type="dxa"/>
          </w:tcPr>
          <w:p w14:paraId="783B2CA0" w14:textId="77777777" w:rsidR="0022611A" w:rsidRPr="00BE4E53" w:rsidRDefault="0022611A" w:rsidP="0022611A">
            <w:pPr>
              <w:tabs>
                <w:tab w:val="decimal" w:pos="1000"/>
              </w:tabs>
              <w:rPr>
                <w:szCs w:val="22"/>
              </w:rPr>
            </w:pPr>
          </w:p>
        </w:tc>
        <w:tc>
          <w:tcPr>
            <w:tcW w:w="1089" w:type="dxa"/>
            <w:vAlign w:val="center"/>
          </w:tcPr>
          <w:p w14:paraId="112BFBF3" w14:textId="7B9C7550" w:rsidR="0022611A" w:rsidRPr="004A3DF9" w:rsidRDefault="0022611A" w:rsidP="004A3DF9">
            <w:pPr>
              <w:tabs>
                <w:tab w:val="decimal" w:pos="926"/>
              </w:tabs>
              <w:ind w:left="-115" w:right="-144"/>
              <w:jc w:val="center"/>
            </w:pPr>
            <w:r w:rsidRPr="004A3DF9">
              <w:t>714</w:t>
            </w:r>
          </w:p>
        </w:tc>
        <w:tc>
          <w:tcPr>
            <w:tcW w:w="180" w:type="dxa"/>
          </w:tcPr>
          <w:p w14:paraId="5F6D5CA3" w14:textId="77777777" w:rsidR="0022611A" w:rsidRPr="00BE4E53" w:rsidRDefault="0022611A" w:rsidP="0022611A">
            <w:pPr>
              <w:tabs>
                <w:tab w:val="decimal" w:pos="1000"/>
              </w:tabs>
              <w:rPr>
                <w:szCs w:val="22"/>
              </w:rPr>
            </w:pPr>
          </w:p>
        </w:tc>
        <w:tc>
          <w:tcPr>
            <w:tcW w:w="1350" w:type="dxa"/>
          </w:tcPr>
          <w:p w14:paraId="0187BE5F" w14:textId="41476247" w:rsidR="0022611A" w:rsidRPr="004A3DF9" w:rsidRDefault="0022611A" w:rsidP="004A3DF9">
            <w:pPr>
              <w:tabs>
                <w:tab w:val="decimal" w:pos="926"/>
              </w:tabs>
              <w:ind w:left="-115" w:right="-144"/>
              <w:jc w:val="center"/>
            </w:pPr>
            <w:r w:rsidRPr="00B555EF">
              <w:t>714</w:t>
            </w:r>
          </w:p>
        </w:tc>
      </w:tr>
      <w:tr w:rsidR="0022611A" w:rsidRPr="00EF5298" w14:paraId="72092C57" w14:textId="77777777" w:rsidTr="005C10BB">
        <w:trPr>
          <w:cantSplit/>
        </w:trPr>
        <w:tc>
          <w:tcPr>
            <w:tcW w:w="4050" w:type="dxa"/>
          </w:tcPr>
          <w:p w14:paraId="5F75E78F" w14:textId="389D225C" w:rsidR="0022611A" w:rsidRPr="00EF5298" w:rsidRDefault="0022611A" w:rsidP="0022611A">
            <w:pPr>
              <w:rPr>
                <w:b/>
                <w:bCs/>
                <w:i/>
                <w:iCs/>
                <w:szCs w:val="22"/>
              </w:rPr>
            </w:pPr>
            <w:r w:rsidRPr="00DE7DC3">
              <w:rPr>
                <w:rFonts w:eastAsia="Arial"/>
                <w:szCs w:val="22"/>
              </w:rPr>
              <w:t>Other companies under common control</w:t>
            </w:r>
          </w:p>
        </w:tc>
        <w:tc>
          <w:tcPr>
            <w:tcW w:w="1161" w:type="dxa"/>
            <w:vAlign w:val="center"/>
          </w:tcPr>
          <w:p w14:paraId="49414AFD" w14:textId="610FBD64" w:rsidR="0022611A" w:rsidRPr="0022611A" w:rsidRDefault="0022611A" w:rsidP="0022611A">
            <w:pPr>
              <w:tabs>
                <w:tab w:val="decimal" w:pos="1000"/>
              </w:tabs>
              <w:rPr>
                <w:szCs w:val="22"/>
              </w:rPr>
            </w:pPr>
            <w:r w:rsidRPr="004A3DF9">
              <w:rPr>
                <w:szCs w:val="22"/>
              </w:rPr>
              <w:t>166,996</w:t>
            </w:r>
          </w:p>
        </w:tc>
        <w:tc>
          <w:tcPr>
            <w:tcW w:w="181" w:type="dxa"/>
          </w:tcPr>
          <w:p w14:paraId="68E6B748" w14:textId="77777777" w:rsidR="0022611A" w:rsidRPr="00BE4E53" w:rsidRDefault="0022611A" w:rsidP="0022611A">
            <w:pPr>
              <w:tabs>
                <w:tab w:val="decimal" w:pos="1000"/>
              </w:tabs>
              <w:rPr>
                <w:szCs w:val="22"/>
              </w:rPr>
            </w:pPr>
          </w:p>
        </w:tc>
        <w:tc>
          <w:tcPr>
            <w:tcW w:w="1349" w:type="dxa"/>
          </w:tcPr>
          <w:p w14:paraId="76122A28" w14:textId="034AE063" w:rsidR="0022611A" w:rsidRPr="00BE4E53" w:rsidRDefault="0022611A" w:rsidP="0022611A">
            <w:pPr>
              <w:tabs>
                <w:tab w:val="decimal" w:pos="1000"/>
              </w:tabs>
              <w:rPr>
                <w:szCs w:val="22"/>
              </w:rPr>
            </w:pPr>
            <w:r w:rsidRPr="00B555EF">
              <w:t>166,996</w:t>
            </w:r>
          </w:p>
        </w:tc>
        <w:tc>
          <w:tcPr>
            <w:tcW w:w="180" w:type="dxa"/>
          </w:tcPr>
          <w:p w14:paraId="31E83B0A" w14:textId="77777777" w:rsidR="0022611A" w:rsidRPr="00BE4E53" w:rsidRDefault="0022611A" w:rsidP="0022611A">
            <w:pPr>
              <w:tabs>
                <w:tab w:val="decimal" w:pos="1000"/>
              </w:tabs>
              <w:rPr>
                <w:szCs w:val="22"/>
              </w:rPr>
            </w:pPr>
          </w:p>
        </w:tc>
        <w:tc>
          <w:tcPr>
            <w:tcW w:w="1089" w:type="dxa"/>
            <w:vAlign w:val="center"/>
          </w:tcPr>
          <w:p w14:paraId="352DC7E0" w14:textId="3C4D6B4F" w:rsidR="0022611A" w:rsidRPr="004A3DF9" w:rsidRDefault="0022611A" w:rsidP="004A3DF9">
            <w:pPr>
              <w:tabs>
                <w:tab w:val="decimal" w:pos="926"/>
              </w:tabs>
              <w:ind w:left="-115" w:right="-144"/>
              <w:jc w:val="center"/>
            </w:pPr>
            <w:r w:rsidRPr="004A3DF9">
              <w:t>166,996</w:t>
            </w:r>
          </w:p>
        </w:tc>
        <w:tc>
          <w:tcPr>
            <w:tcW w:w="180" w:type="dxa"/>
          </w:tcPr>
          <w:p w14:paraId="38599CAA" w14:textId="77777777" w:rsidR="0022611A" w:rsidRPr="00BE4E53" w:rsidRDefault="0022611A" w:rsidP="0022611A">
            <w:pPr>
              <w:tabs>
                <w:tab w:val="decimal" w:pos="1000"/>
              </w:tabs>
              <w:rPr>
                <w:szCs w:val="22"/>
              </w:rPr>
            </w:pPr>
          </w:p>
        </w:tc>
        <w:tc>
          <w:tcPr>
            <w:tcW w:w="1350" w:type="dxa"/>
          </w:tcPr>
          <w:p w14:paraId="60DBF9C0" w14:textId="08229FC8" w:rsidR="0022611A" w:rsidRPr="004A3DF9" w:rsidRDefault="0022611A" w:rsidP="004A3DF9">
            <w:pPr>
              <w:tabs>
                <w:tab w:val="decimal" w:pos="926"/>
              </w:tabs>
              <w:ind w:left="-115" w:right="-144"/>
              <w:jc w:val="center"/>
            </w:pPr>
            <w:r w:rsidRPr="00B555EF">
              <w:t>166,996</w:t>
            </w:r>
          </w:p>
        </w:tc>
      </w:tr>
      <w:tr w:rsidR="0022611A" w:rsidRPr="00EF5298" w14:paraId="6585E495" w14:textId="77777777" w:rsidTr="005C10BB">
        <w:trPr>
          <w:cantSplit/>
        </w:trPr>
        <w:tc>
          <w:tcPr>
            <w:tcW w:w="4050" w:type="dxa"/>
          </w:tcPr>
          <w:p w14:paraId="7DA45A4D" w14:textId="7F3BF3F7" w:rsidR="0022611A" w:rsidRPr="00EF5298" w:rsidRDefault="0022611A" w:rsidP="0022611A">
            <w:pPr>
              <w:rPr>
                <w:b/>
                <w:bCs/>
                <w:i/>
                <w:iCs/>
                <w:szCs w:val="22"/>
              </w:rPr>
            </w:pPr>
            <w:r w:rsidRPr="00DE7DC3">
              <w:rPr>
                <w:rFonts w:eastAsia="Arial"/>
                <w:szCs w:val="22"/>
              </w:rPr>
              <w:t>Other related companies</w:t>
            </w:r>
          </w:p>
        </w:tc>
        <w:tc>
          <w:tcPr>
            <w:tcW w:w="1161" w:type="dxa"/>
            <w:vAlign w:val="center"/>
          </w:tcPr>
          <w:p w14:paraId="25293AE7" w14:textId="33E188FC" w:rsidR="0022611A" w:rsidRPr="0022611A" w:rsidRDefault="0022611A" w:rsidP="0022611A">
            <w:pPr>
              <w:tabs>
                <w:tab w:val="decimal" w:pos="1000"/>
              </w:tabs>
              <w:rPr>
                <w:szCs w:val="22"/>
              </w:rPr>
            </w:pPr>
            <w:r w:rsidRPr="004A3DF9">
              <w:rPr>
                <w:szCs w:val="22"/>
              </w:rPr>
              <w:t>6,715</w:t>
            </w:r>
          </w:p>
        </w:tc>
        <w:tc>
          <w:tcPr>
            <w:tcW w:w="181" w:type="dxa"/>
          </w:tcPr>
          <w:p w14:paraId="39C57E5E" w14:textId="77777777" w:rsidR="0022611A" w:rsidRPr="00BE4E53" w:rsidRDefault="0022611A" w:rsidP="0022611A">
            <w:pPr>
              <w:tabs>
                <w:tab w:val="decimal" w:pos="1000"/>
              </w:tabs>
              <w:rPr>
                <w:szCs w:val="22"/>
              </w:rPr>
            </w:pPr>
          </w:p>
        </w:tc>
        <w:tc>
          <w:tcPr>
            <w:tcW w:w="1349" w:type="dxa"/>
          </w:tcPr>
          <w:p w14:paraId="688DBCCE" w14:textId="60A3F46E" w:rsidR="0022611A" w:rsidRPr="00BE4E53" w:rsidRDefault="0022611A" w:rsidP="0022611A">
            <w:pPr>
              <w:tabs>
                <w:tab w:val="decimal" w:pos="1000"/>
              </w:tabs>
              <w:rPr>
                <w:szCs w:val="22"/>
              </w:rPr>
            </w:pPr>
            <w:r w:rsidRPr="00B555EF">
              <w:t>8,793</w:t>
            </w:r>
          </w:p>
        </w:tc>
        <w:tc>
          <w:tcPr>
            <w:tcW w:w="180" w:type="dxa"/>
          </w:tcPr>
          <w:p w14:paraId="209110D1" w14:textId="77777777" w:rsidR="0022611A" w:rsidRPr="00BE4E53" w:rsidRDefault="0022611A" w:rsidP="0022611A">
            <w:pPr>
              <w:tabs>
                <w:tab w:val="decimal" w:pos="1000"/>
              </w:tabs>
              <w:rPr>
                <w:szCs w:val="22"/>
              </w:rPr>
            </w:pPr>
          </w:p>
        </w:tc>
        <w:tc>
          <w:tcPr>
            <w:tcW w:w="1089" w:type="dxa"/>
            <w:vAlign w:val="center"/>
          </w:tcPr>
          <w:p w14:paraId="783EDD91" w14:textId="011A8940" w:rsidR="0022611A" w:rsidRPr="004A3DF9" w:rsidRDefault="0022611A" w:rsidP="004A3DF9">
            <w:pPr>
              <w:tabs>
                <w:tab w:val="decimal" w:pos="926"/>
              </w:tabs>
              <w:ind w:left="-115" w:right="-144"/>
              <w:jc w:val="center"/>
            </w:pPr>
            <w:r w:rsidRPr="004A3DF9">
              <w:t>6,715</w:t>
            </w:r>
          </w:p>
        </w:tc>
        <w:tc>
          <w:tcPr>
            <w:tcW w:w="180" w:type="dxa"/>
          </w:tcPr>
          <w:p w14:paraId="1EC6F3FF" w14:textId="77777777" w:rsidR="0022611A" w:rsidRPr="00BE4E53" w:rsidRDefault="0022611A" w:rsidP="0022611A">
            <w:pPr>
              <w:tabs>
                <w:tab w:val="decimal" w:pos="1000"/>
              </w:tabs>
              <w:rPr>
                <w:szCs w:val="22"/>
              </w:rPr>
            </w:pPr>
          </w:p>
        </w:tc>
        <w:tc>
          <w:tcPr>
            <w:tcW w:w="1350" w:type="dxa"/>
          </w:tcPr>
          <w:p w14:paraId="518B3BE7" w14:textId="49CB4290" w:rsidR="0022611A" w:rsidRPr="004A3DF9" w:rsidRDefault="0022611A" w:rsidP="004A3DF9">
            <w:pPr>
              <w:tabs>
                <w:tab w:val="decimal" w:pos="926"/>
              </w:tabs>
              <w:ind w:left="-115" w:right="-144"/>
              <w:jc w:val="center"/>
            </w:pPr>
            <w:r w:rsidRPr="00B555EF">
              <w:t>8,793</w:t>
            </w:r>
          </w:p>
        </w:tc>
      </w:tr>
      <w:tr w:rsidR="0022611A" w:rsidRPr="00EF5298" w14:paraId="5E6B26F8" w14:textId="77777777" w:rsidTr="005C10BB">
        <w:trPr>
          <w:cantSplit/>
        </w:trPr>
        <w:tc>
          <w:tcPr>
            <w:tcW w:w="4050" w:type="dxa"/>
          </w:tcPr>
          <w:p w14:paraId="6DD10564" w14:textId="77777777" w:rsidR="0022611A" w:rsidRPr="00EF5298" w:rsidRDefault="0022611A" w:rsidP="0022611A">
            <w:pPr>
              <w:rPr>
                <w:b/>
                <w:bCs/>
                <w:i/>
                <w:iCs/>
                <w:szCs w:val="22"/>
              </w:rPr>
            </w:pPr>
          </w:p>
        </w:tc>
        <w:tc>
          <w:tcPr>
            <w:tcW w:w="1161" w:type="dxa"/>
          </w:tcPr>
          <w:p w14:paraId="06C8CD02" w14:textId="77777777" w:rsidR="0022611A" w:rsidRPr="00BE4E53" w:rsidRDefault="0022611A" w:rsidP="0022611A">
            <w:pPr>
              <w:tabs>
                <w:tab w:val="decimal" w:pos="1000"/>
              </w:tabs>
              <w:rPr>
                <w:szCs w:val="22"/>
              </w:rPr>
            </w:pPr>
          </w:p>
        </w:tc>
        <w:tc>
          <w:tcPr>
            <w:tcW w:w="181" w:type="dxa"/>
          </w:tcPr>
          <w:p w14:paraId="606D8CFB" w14:textId="77777777" w:rsidR="0022611A" w:rsidRPr="00BE4E53" w:rsidRDefault="0022611A" w:rsidP="0022611A">
            <w:pPr>
              <w:tabs>
                <w:tab w:val="decimal" w:pos="1000"/>
              </w:tabs>
              <w:rPr>
                <w:szCs w:val="22"/>
              </w:rPr>
            </w:pPr>
          </w:p>
        </w:tc>
        <w:tc>
          <w:tcPr>
            <w:tcW w:w="1349" w:type="dxa"/>
          </w:tcPr>
          <w:p w14:paraId="65C66F6B" w14:textId="77777777" w:rsidR="0022611A" w:rsidRPr="00BE4E53" w:rsidRDefault="0022611A" w:rsidP="0022611A">
            <w:pPr>
              <w:tabs>
                <w:tab w:val="decimal" w:pos="1000"/>
              </w:tabs>
              <w:rPr>
                <w:szCs w:val="22"/>
              </w:rPr>
            </w:pPr>
          </w:p>
        </w:tc>
        <w:tc>
          <w:tcPr>
            <w:tcW w:w="180" w:type="dxa"/>
          </w:tcPr>
          <w:p w14:paraId="08AD4DD7" w14:textId="77777777" w:rsidR="0022611A" w:rsidRPr="00BE4E53" w:rsidRDefault="0022611A" w:rsidP="0022611A">
            <w:pPr>
              <w:tabs>
                <w:tab w:val="decimal" w:pos="1000"/>
              </w:tabs>
              <w:rPr>
                <w:szCs w:val="22"/>
              </w:rPr>
            </w:pPr>
          </w:p>
        </w:tc>
        <w:tc>
          <w:tcPr>
            <w:tcW w:w="1089" w:type="dxa"/>
          </w:tcPr>
          <w:p w14:paraId="7B8FEF25" w14:textId="77777777" w:rsidR="0022611A" w:rsidRPr="004A3DF9" w:rsidRDefault="0022611A" w:rsidP="004A3DF9">
            <w:pPr>
              <w:tabs>
                <w:tab w:val="decimal" w:pos="926"/>
              </w:tabs>
              <w:ind w:left="-115" w:right="-144"/>
              <w:jc w:val="center"/>
            </w:pPr>
          </w:p>
        </w:tc>
        <w:tc>
          <w:tcPr>
            <w:tcW w:w="180" w:type="dxa"/>
          </w:tcPr>
          <w:p w14:paraId="5BD64790" w14:textId="77777777" w:rsidR="0022611A" w:rsidRPr="00BE4E53" w:rsidRDefault="0022611A" w:rsidP="0022611A">
            <w:pPr>
              <w:tabs>
                <w:tab w:val="decimal" w:pos="1000"/>
              </w:tabs>
              <w:rPr>
                <w:szCs w:val="22"/>
              </w:rPr>
            </w:pPr>
          </w:p>
        </w:tc>
        <w:tc>
          <w:tcPr>
            <w:tcW w:w="1350" w:type="dxa"/>
          </w:tcPr>
          <w:p w14:paraId="46845985" w14:textId="77777777" w:rsidR="0022611A" w:rsidRPr="004A3DF9" w:rsidRDefault="0022611A" w:rsidP="004A3DF9">
            <w:pPr>
              <w:tabs>
                <w:tab w:val="decimal" w:pos="926"/>
              </w:tabs>
              <w:ind w:left="-115" w:right="-144"/>
              <w:jc w:val="center"/>
            </w:pPr>
          </w:p>
        </w:tc>
      </w:tr>
      <w:tr w:rsidR="0022611A" w:rsidRPr="00787793" w14:paraId="30AD8B4E" w14:textId="77777777" w:rsidTr="005C10BB">
        <w:trPr>
          <w:cantSplit/>
        </w:trPr>
        <w:tc>
          <w:tcPr>
            <w:tcW w:w="4050" w:type="dxa"/>
          </w:tcPr>
          <w:p w14:paraId="44363608" w14:textId="25ABF495" w:rsidR="0022611A" w:rsidRPr="00EF5298" w:rsidRDefault="0022611A" w:rsidP="0022611A">
            <w:pPr>
              <w:rPr>
                <w:b/>
                <w:bCs/>
                <w:i/>
                <w:iCs/>
                <w:szCs w:val="22"/>
              </w:rPr>
            </w:pPr>
            <w:r w:rsidRPr="00EF5298">
              <w:rPr>
                <w:b/>
                <w:bCs/>
                <w:i/>
                <w:iCs/>
                <w:szCs w:val="22"/>
              </w:rPr>
              <w:t>Trade payable</w:t>
            </w:r>
            <w:r>
              <w:rPr>
                <w:b/>
                <w:bCs/>
                <w:i/>
                <w:iCs/>
                <w:szCs w:val="22"/>
              </w:rPr>
              <w:t>s</w:t>
            </w:r>
          </w:p>
        </w:tc>
        <w:tc>
          <w:tcPr>
            <w:tcW w:w="1161" w:type="dxa"/>
          </w:tcPr>
          <w:p w14:paraId="6EC3B947" w14:textId="77777777" w:rsidR="0022611A" w:rsidRPr="00BE4E53" w:rsidRDefault="0022611A" w:rsidP="0022611A">
            <w:pPr>
              <w:tabs>
                <w:tab w:val="decimal" w:pos="1000"/>
              </w:tabs>
              <w:rPr>
                <w:szCs w:val="22"/>
              </w:rPr>
            </w:pPr>
          </w:p>
        </w:tc>
        <w:tc>
          <w:tcPr>
            <w:tcW w:w="181" w:type="dxa"/>
          </w:tcPr>
          <w:p w14:paraId="65A7D9F8" w14:textId="77777777" w:rsidR="0022611A" w:rsidRPr="00BE4E53" w:rsidRDefault="0022611A" w:rsidP="0022611A">
            <w:pPr>
              <w:tabs>
                <w:tab w:val="decimal" w:pos="1000"/>
              </w:tabs>
              <w:rPr>
                <w:szCs w:val="22"/>
              </w:rPr>
            </w:pPr>
          </w:p>
        </w:tc>
        <w:tc>
          <w:tcPr>
            <w:tcW w:w="1349" w:type="dxa"/>
          </w:tcPr>
          <w:p w14:paraId="7361DEA0" w14:textId="636193C7" w:rsidR="0022611A" w:rsidRPr="00BE4E53" w:rsidRDefault="0022611A" w:rsidP="0022611A">
            <w:pPr>
              <w:tabs>
                <w:tab w:val="decimal" w:pos="1000"/>
              </w:tabs>
              <w:rPr>
                <w:szCs w:val="22"/>
              </w:rPr>
            </w:pPr>
          </w:p>
        </w:tc>
        <w:tc>
          <w:tcPr>
            <w:tcW w:w="180" w:type="dxa"/>
          </w:tcPr>
          <w:p w14:paraId="0CA690AC" w14:textId="77777777" w:rsidR="0022611A" w:rsidRPr="00BE4E53" w:rsidRDefault="0022611A" w:rsidP="0022611A">
            <w:pPr>
              <w:tabs>
                <w:tab w:val="decimal" w:pos="1000"/>
              </w:tabs>
              <w:rPr>
                <w:szCs w:val="22"/>
              </w:rPr>
            </w:pPr>
          </w:p>
        </w:tc>
        <w:tc>
          <w:tcPr>
            <w:tcW w:w="1089" w:type="dxa"/>
          </w:tcPr>
          <w:p w14:paraId="6D08C35D" w14:textId="77777777" w:rsidR="0022611A" w:rsidRPr="00BE4E53" w:rsidRDefault="0022611A" w:rsidP="0022611A">
            <w:pPr>
              <w:tabs>
                <w:tab w:val="decimal" w:pos="1000"/>
              </w:tabs>
              <w:rPr>
                <w:szCs w:val="22"/>
              </w:rPr>
            </w:pPr>
          </w:p>
        </w:tc>
        <w:tc>
          <w:tcPr>
            <w:tcW w:w="180" w:type="dxa"/>
          </w:tcPr>
          <w:p w14:paraId="043BBF6C" w14:textId="77777777" w:rsidR="0022611A" w:rsidRPr="00BE4E53" w:rsidRDefault="0022611A" w:rsidP="0022611A">
            <w:pPr>
              <w:tabs>
                <w:tab w:val="decimal" w:pos="1000"/>
              </w:tabs>
              <w:rPr>
                <w:szCs w:val="22"/>
              </w:rPr>
            </w:pPr>
          </w:p>
        </w:tc>
        <w:tc>
          <w:tcPr>
            <w:tcW w:w="1350" w:type="dxa"/>
          </w:tcPr>
          <w:p w14:paraId="032B56CC" w14:textId="77777777" w:rsidR="0022611A" w:rsidRPr="004A3DF9" w:rsidRDefault="0022611A" w:rsidP="004A3DF9">
            <w:pPr>
              <w:tabs>
                <w:tab w:val="decimal" w:pos="926"/>
              </w:tabs>
              <w:ind w:left="-115" w:right="-144"/>
              <w:jc w:val="center"/>
            </w:pPr>
          </w:p>
        </w:tc>
      </w:tr>
      <w:tr w:rsidR="0022611A" w:rsidRPr="00EF5298" w14:paraId="166CB32C" w14:textId="77777777" w:rsidTr="005C10BB">
        <w:trPr>
          <w:cantSplit/>
        </w:trPr>
        <w:tc>
          <w:tcPr>
            <w:tcW w:w="4050" w:type="dxa"/>
          </w:tcPr>
          <w:p w14:paraId="0CC5F5D9" w14:textId="591EC536" w:rsidR="0022611A" w:rsidRPr="00EF5298" w:rsidRDefault="0022611A" w:rsidP="0022611A">
            <w:pPr>
              <w:rPr>
                <w:szCs w:val="22"/>
              </w:rPr>
            </w:pPr>
            <w:r w:rsidRPr="00DE7DC3">
              <w:rPr>
                <w:rFonts w:eastAsia="Arial"/>
                <w:szCs w:val="22"/>
              </w:rPr>
              <w:t>Parent company</w:t>
            </w:r>
          </w:p>
        </w:tc>
        <w:tc>
          <w:tcPr>
            <w:tcW w:w="1161" w:type="dxa"/>
            <w:tcBorders>
              <w:top w:val="nil"/>
              <w:left w:val="nil"/>
              <w:bottom w:val="nil"/>
              <w:right w:val="nil"/>
            </w:tcBorders>
            <w:vAlign w:val="bottom"/>
          </w:tcPr>
          <w:p w14:paraId="21754D64" w14:textId="5956924A" w:rsidR="0022611A" w:rsidRPr="005C10BB" w:rsidRDefault="0022611A" w:rsidP="0022611A">
            <w:pPr>
              <w:tabs>
                <w:tab w:val="decimal" w:pos="1000"/>
              </w:tabs>
              <w:rPr>
                <w:szCs w:val="22"/>
              </w:rPr>
            </w:pPr>
            <w:r w:rsidRPr="004A3DF9">
              <w:rPr>
                <w:szCs w:val="22"/>
              </w:rPr>
              <w:t>81,968</w:t>
            </w:r>
          </w:p>
        </w:tc>
        <w:tc>
          <w:tcPr>
            <w:tcW w:w="181" w:type="dxa"/>
          </w:tcPr>
          <w:p w14:paraId="2C26BAB7" w14:textId="77777777" w:rsidR="0022611A" w:rsidRPr="00BE4E53" w:rsidRDefault="0022611A" w:rsidP="0022611A">
            <w:pPr>
              <w:tabs>
                <w:tab w:val="decimal" w:pos="1000"/>
              </w:tabs>
              <w:rPr>
                <w:szCs w:val="22"/>
              </w:rPr>
            </w:pPr>
          </w:p>
        </w:tc>
        <w:tc>
          <w:tcPr>
            <w:tcW w:w="1349" w:type="dxa"/>
          </w:tcPr>
          <w:p w14:paraId="64D5B999" w14:textId="52A6816A" w:rsidR="0022611A" w:rsidRPr="005C10BB" w:rsidRDefault="0022611A" w:rsidP="0022611A">
            <w:pPr>
              <w:tabs>
                <w:tab w:val="decimal" w:pos="1000"/>
              </w:tabs>
              <w:rPr>
                <w:szCs w:val="22"/>
              </w:rPr>
            </w:pPr>
            <w:r w:rsidRPr="00EF37E2">
              <w:t>109,986</w:t>
            </w:r>
          </w:p>
        </w:tc>
        <w:tc>
          <w:tcPr>
            <w:tcW w:w="180" w:type="dxa"/>
          </w:tcPr>
          <w:p w14:paraId="763E087B" w14:textId="77777777" w:rsidR="0022611A" w:rsidRPr="00BE4E53" w:rsidRDefault="0022611A" w:rsidP="0022611A">
            <w:pPr>
              <w:tabs>
                <w:tab w:val="decimal" w:pos="1000"/>
              </w:tabs>
              <w:rPr>
                <w:szCs w:val="22"/>
              </w:rPr>
            </w:pPr>
          </w:p>
        </w:tc>
        <w:tc>
          <w:tcPr>
            <w:tcW w:w="1089" w:type="dxa"/>
            <w:tcBorders>
              <w:top w:val="nil"/>
              <w:left w:val="nil"/>
              <w:bottom w:val="nil"/>
              <w:right w:val="nil"/>
            </w:tcBorders>
            <w:vAlign w:val="bottom"/>
          </w:tcPr>
          <w:p w14:paraId="44D85816" w14:textId="3CF9D001" w:rsidR="0022611A" w:rsidRPr="004A3DF9" w:rsidRDefault="0022611A" w:rsidP="004A3DF9">
            <w:pPr>
              <w:tabs>
                <w:tab w:val="decimal" w:pos="926"/>
              </w:tabs>
              <w:ind w:left="-115" w:right="-144"/>
              <w:jc w:val="center"/>
            </w:pPr>
            <w:r w:rsidRPr="004A3DF9">
              <w:t>81,968</w:t>
            </w:r>
          </w:p>
        </w:tc>
        <w:tc>
          <w:tcPr>
            <w:tcW w:w="180" w:type="dxa"/>
          </w:tcPr>
          <w:p w14:paraId="3AB81225" w14:textId="77777777" w:rsidR="0022611A" w:rsidRPr="00BE4E53" w:rsidRDefault="0022611A" w:rsidP="0022611A">
            <w:pPr>
              <w:tabs>
                <w:tab w:val="decimal" w:pos="1000"/>
              </w:tabs>
              <w:rPr>
                <w:b/>
                <w:bCs/>
                <w:szCs w:val="22"/>
              </w:rPr>
            </w:pPr>
          </w:p>
        </w:tc>
        <w:tc>
          <w:tcPr>
            <w:tcW w:w="1350" w:type="dxa"/>
          </w:tcPr>
          <w:p w14:paraId="429CDA3A" w14:textId="4B67861D" w:rsidR="0022611A" w:rsidRPr="004A3DF9" w:rsidRDefault="0022611A" w:rsidP="004A3DF9">
            <w:pPr>
              <w:tabs>
                <w:tab w:val="decimal" w:pos="926"/>
              </w:tabs>
              <w:ind w:left="-115" w:right="-144"/>
              <w:jc w:val="center"/>
            </w:pPr>
            <w:r w:rsidRPr="00C54747">
              <w:t>106,500</w:t>
            </w:r>
          </w:p>
        </w:tc>
      </w:tr>
      <w:tr w:rsidR="0022611A" w:rsidRPr="00EF5298" w14:paraId="516F8F76" w14:textId="77777777" w:rsidTr="005C10BB">
        <w:trPr>
          <w:cantSplit/>
        </w:trPr>
        <w:tc>
          <w:tcPr>
            <w:tcW w:w="4050" w:type="dxa"/>
          </w:tcPr>
          <w:p w14:paraId="2DC6A691" w14:textId="1F8AF181" w:rsidR="0022611A" w:rsidRPr="004C34C1" w:rsidRDefault="0022611A" w:rsidP="0022611A">
            <w:pPr>
              <w:rPr>
                <w:rFonts w:eastAsia="Arial"/>
                <w:szCs w:val="22"/>
              </w:rPr>
            </w:pPr>
            <w:r w:rsidRPr="005C10BB">
              <w:rPr>
                <w:rFonts w:eastAsia="Arial"/>
                <w:szCs w:val="22"/>
              </w:rPr>
              <w:t>Subsidiar</w:t>
            </w:r>
            <w:r w:rsidR="001447FD">
              <w:rPr>
                <w:rFonts w:eastAsia="Arial"/>
                <w:szCs w:val="22"/>
              </w:rPr>
              <w:t>y</w:t>
            </w:r>
          </w:p>
        </w:tc>
        <w:tc>
          <w:tcPr>
            <w:tcW w:w="1161" w:type="dxa"/>
            <w:tcBorders>
              <w:top w:val="nil"/>
              <w:left w:val="nil"/>
              <w:bottom w:val="nil"/>
              <w:right w:val="nil"/>
            </w:tcBorders>
            <w:vAlign w:val="center"/>
          </w:tcPr>
          <w:p w14:paraId="38F0DD6C" w14:textId="69371984" w:rsidR="0022611A" w:rsidRPr="005C10BB" w:rsidRDefault="0022611A" w:rsidP="0022611A">
            <w:pPr>
              <w:tabs>
                <w:tab w:val="decimal" w:pos="1000"/>
              </w:tabs>
              <w:rPr>
                <w:szCs w:val="22"/>
              </w:rPr>
            </w:pPr>
            <w:r w:rsidRPr="004A3DF9">
              <w:rPr>
                <w:szCs w:val="22"/>
              </w:rPr>
              <w:t>-</w:t>
            </w:r>
          </w:p>
        </w:tc>
        <w:tc>
          <w:tcPr>
            <w:tcW w:w="181" w:type="dxa"/>
          </w:tcPr>
          <w:p w14:paraId="0B6B3C6C" w14:textId="77777777" w:rsidR="0022611A" w:rsidRPr="00BE4E53" w:rsidRDefault="0022611A" w:rsidP="0022611A">
            <w:pPr>
              <w:tabs>
                <w:tab w:val="decimal" w:pos="1000"/>
              </w:tabs>
              <w:rPr>
                <w:szCs w:val="22"/>
              </w:rPr>
            </w:pPr>
          </w:p>
        </w:tc>
        <w:tc>
          <w:tcPr>
            <w:tcW w:w="1349" w:type="dxa"/>
          </w:tcPr>
          <w:p w14:paraId="2BF9B9F3" w14:textId="19D7363B" w:rsidR="0022611A" w:rsidRPr="005C10BB" w:rsidRDefault="0022611A" w:rsidP="0022611A">
            <w:pPr>
              <w:tabs>
                <w:tab w:val="decimal" w:pos="1000"/>
              </w:tabs>
              <w:rPr>
                <w:szCs w:val="22"/>
                <w:lang w:val="en-US"/>
              </w:rPr>
            </w:pPr>
            <w:r w:rsidRPr="00EF37E2">
              <w:t>-</w:t>
            </w:r>
          </w:p>
        </w:tc>
        <w:tc>
          <w:tcPr>
            <w:tcW w:w="180" w:type="dxa"/>
          </w:tcPr>
          <w:p w14:paraId="265F7A64" w14:textId="77777777" w:rsidR="0022611A" w:rsidRPr="00BE4E53" w:rsidRDefault="0022611A" w:rsidP="0022611A">
            <w:pPr>
              <w:tabs>
                <w:tab w:val="decimal" w:pos="1000"/>
              </w:tabs>
              <w:rPr>
                <w:szCs w:val="22"/>
              </w:rPr>
            </w:pPr>
          </w:p>
        </w:tc>
        <w:tc>
          <w:tcPr>
            <w:tcW w:w="1089" w:type="dxa"/>
            <w:tcBorders>
              <w:top w:val="nil"/>
              <w:left w:val="nil"/>
              <w:bottom w:val="nil"/>
              <w:right w:val="nil"/>
            </w:tcBorders>
            <w:vAlign w:val="center"/>
          </w:tcPr>
          <w:p w14:paraId="37E7235F" w14:textId="56AD9DFD" w:rsidR="0022611A" w:rsidRPr="004A3DF9" w:rsidRDefault="0022611A" w:rsidP="004A3DF9">
            <w:pPr>
              <w:tabs>
                <w:tab w:val="decimal" w:pos="926"/>
              </w:tabs>
              <w:ind w:left="-115" w:right="-144"/>
              <w:jc w:val="center"/>
            </w:pPr>
            <w:r w:rsidRPr="004A3DF9">
              <w:t>5,912</w:t>
            </w:r>
          </w:p>
        </w:tc>
        <w:tc>
          <w:tcPr>
            <w:tcW w:w="180" w:type="dxa"/>
          </w:tcPr>
          <w:p w14:paraId="3944D392" w14:textId="77777777" w:rsidR="0022611A" w:rsidRPr="00BE4E53" w:rsidRDefault="0022611A" w:rsidP="0022611A">
            <w:pPr>
              <w:tabs>
                <w:tab w:val="decimal" w:pos="1000"/>
              </w:tabs>
              <w:rPr>
                <w:szCs w:val="22"/>
              </w:rPr>
            </w:pPr>
          </w:p>
        </w:tc>
        <w:tc>
          <w:tcPr>
            <w:tcW w:w="1350" w:type="dxa"/>
          </w:tcPr>
          <w:p w14:paraId="20755CA3" w14:textId="1D8C8AD7" w:rsidR="0022611A" w:rsidRPr="004A3DF9" w:rsidRDefault="0022611A" w:rsidP="004A3DF9">
            <w:pPr>
              <w:tabs>
                <w:tab w:val="decimal" w:pos="926"/>
              </w:tabs>
              <w:ind w:left="-115" w:right="-144"/>
              <w:jc w:val="center"/>
            </w:pPr>
            <w:r w:rsidRPr="00C54747">
              <w:t>-</w:t>
            </w:r>
          </w:p>
        </w:tc>
      </w:tr>
      <w:tr w:rsidR="0022611A" w:rsidRPr="00EF5298" w14:paraId="298614A5" w14:textId="77777777" w:rsidTr="005C10BB">
        <w:trPr>
          <w:cantSplit/>
        </w:trPr>
        <w:tc>
          <w:tcPr>
            <w:tcW w:w="4050" w:type="dxa"/>
          </w:tcPr>
          <w:p w14:paraId="63225920" w14:textId="39A94DB6" w:rsidR="0022611A" w:rsidRPr="00EF5298" w:rsidRDefault="0022611A" w:rsidP="0022611A">
            <w:pPr>
              <w:rPr>
                <w:szCs w:val="22"/>
              </w:rPr>
            </w:pPr>
            <w:r w:rsidRPr="00DE7DC3">
              <w:rPr>
                <w:rFonts w:eastAsia="Arial"/>
                <w:szCs w:val="22"/>
              </w:rPr>
              <w:t>Other companies under common control</w:t>
            </w:r>
          </w:p>
        </w:tc>
        <w:tc>
          <w:tcPr>
            <w:tcW w:w="1161" w:type="dxa"/>
            <w:tcBorders>
              <w:top w:val="nil"/>
              <w:left w:val="nil"/>
              <w:bottom w:val="nil"/>
              <w:right w:val="nil"/>
            </w:tcBorders>
            <w:vAlign w:val="center"/>
          </w:tcPr>
          <w:p w14:paraId="37C21F08" w14:textId="01DAC7BB" w:rsidR="0022611A" w:rsidRPr="005C10BB" w:rsidRDefault="0022611A" w:rsidP="0022611A">
            <w:pPr>
              <w:tabs>
                <w:tab w:val="decimal" w:pos="1000"/>
              </w:tabs>
              <w:rPr>
                <w:szCs w:val="22"/>
              </w:rPr>
            </w:pPr>
            <w:r w:rsidRPr="004A3DF9">
              <w:rPr>
                <w:szCs w:val="22"/>
              </w:rPr>
              <w:t>348,248</w:t>
            </w:r>
          </w:p>
        </w:tc>
        <w:tc>
          <w:tcPr>
            <w:tcW w:w="181" w:type="dxa"/>
          </w:tcPr>
          <w:p w14:paraId="2D2D39CB" w14:textId="77777777" w:rsidR="0022611A" w:rsidRPr="00BE4E53" w:rsidRDefault="0022611A" w:rsidP="0022611A">
            <w:pPr>
              <w:tabs>
                <w:tab w:val="decimal" w:pos="1000"/>
              </w:tabs>
              <w:rPr>
                <w:szCs w:val="22"/>
              </w:rPr>
            </w:pPr>
          </w:p>
        </w:tc>
        <w:tc>
          <w:tcPr>
            <w:tcW w:w="1349" w:type="dxa"/>
          </w:tcPr>
          <w:p w14:paraId="3B0EE9F4" w14:textId="1553A7F8" w:rsidR="0022611A" w:rsidRPr="005C10BB" w:rsidRDefault="0022611A" w:rsidP="0022611A">
            <w:pPr>
              <w:tabs>
                <w:tab w:val="decimal" w:pos="1000"/>
              </w:tabs>
              <w:rPr>
                <w:szCs w:val="22"/>
              </w:rPr>
            </w:pPr>
            <w:r w:rsidRPr="00EF37E2">
              <w:t>356,412</w:t>
            </w:r>
          </w:p>
        </w:tc>
        <w:tc>
          <w:tcPr>
            <w:tcW w:w="180" w:type="dxa"/>
          </w:tcPr>
          <w:p w14:paraId="4631FAE0" w14:textId="77777777" w:rsidR="0022611A" w:rsidRPr="00BE4E53" w:rsidRDefault="0022611A" w:rsidP="0022611A">
            <w:pPr>
              <w:tabs>
                <w:tab w:val="decimal" w:pos="1000"/>
              </w:tabs>
              <w:rPr>
                <w:szCs w:val="22"/>
              </w:rPr>
            </w:pPr>
          </w:p>
        </w:tc>
        <w:tc>
          <w:tcPr>
            <w:tcW w:w="1089" w:type="dxa"/>
            <w:tcBorders>
              <w:top w:val="nil"/>
              <w:left w:val="nil"/>
              <w:bottom w:val="nil"/>
              <w:right w:val="nil"/>
            </w:tcBorders>
            <w:vAlign w:val="center"/>
          </w:tcPr>
          <w:p w14:paraId="067236ED" w14:textId="5D92D4C4" w:rsidR="0022611A" w:rsidRPr="004A3DF9" w:rsidRDefault="0022611A" w:rsidP="004A3DF9">
            <w:pPr>
              <w:tabs>
                <w:tab w:val="decimal" w:pos="926"/>
              </w:tabs>
              <w:ind w:left="-115" w:right="-144"/>
              <w:jc w:val="center"/>
            </w:pPr>
            <w:r w:rsidRPr="004A3DF9">
              <w:t>348,248</w:t>
            </w:r>
          </w:p>
        </w:tc>
        <w:tc>
          <w:tcPr>
            <w:tcW w:w="180" w:type="dxa"/>
          </w:tcPr>
          <w:p w14:paraId="66B1C383" w14:textId="77777777" w:rsidR="0022611A" w:rsidRPr="00BE4E53" w:rsidRDefault="0022611A" w:rsidP="0022611A">
            <w:pPr>
              <w:tabs>
                <w:tab w:val="decimal" w:pos="1000"/>
              </w:tabs>
              <w:rPr>
                <w:szCs w:val="22"/>
              </w:rPr>
            </w:pPr>
          </w:p>
        </w:tc>
        <w:tc>
          <w:tcPr>
            <w:tcW w:w="1350" w:type="dxa"/>
          </w:tcPr>
          <w:p w14:paraId="4CA6793E" w14:textId="7F90BD7B" w:rsidR="0022611A" w:rsidRPr="004A3DF9" w:rsidRDefault="0022611A" w:rsidP="004A3DF9">
            <w:pPr>
              <w:tabs>
                <w:tab w:val="decimal" w:pos="926"/>
              </w:tabs>
              <w:ind w:left="-115" w:right="-144"/>
              <w:jc w:val="center"/>
            </w:pPr>
            <w:r w:rsidRPr="00C54747">
              <w:t>325,530</w:t>
            </w:r>
          </w:p>
        </w:tc>
      </w:tr>
      <w:tr w:rsidR="0022611A" w:rsidRPr="00EF5298" w14:paraId="159BED57" w14:textId="77777777" w:rsidTr="005C10BB">
        <w:trPr>
          <w:cantSplit/>
        </w:trPr>
        <w:tc>
          <w:tcPr>
            <w:tcW w:w="4050" w:type="dxa"/>
          </w:tcPr>
          <w:p w14:paraId="17D2BE9B" w14:textId="21F1DA07" w:rsidR="0022611A" w:rsidRPr="00EF5298" w:rsidRDefault="0022611A" w:rsidP="0022611A">
            <w:pPr>
              <w:rPr>
                <w:szCs w:val="22"/>
              </w:rPr>
            </w:pPr>
            <w:r w:rsidRPr="00DE7DC3">
              <w:rPr>
                <w:rFonts w:eastAsia="Arial"/>
                <w:szCs w:val="22"/>
              </w:rPr>
              <w:t>Other related companies</w:t>
            </w:r>
          </w:p>
        </w:tc>
        <w:tc>
          <w:tcPr>
            <w:tcW w:w="1161" w:type="dxa"/>
            <w:tcBorders>
              <w:top w:val="nil"/>
              <w:left w:val="nil"/>
              <w:right w:val="nil"/>
            </w:tcBorders>
            <w:vAlign w:val="center"/>
          </w:tcPr>
          <w:p w14:paraId="0AE710C9" w14:textId="412CFE31" w:rsidR="0022611A" w:rsidRPr="005C10BB" w:rsidRDefault="0022611A" w:rsidP="0022611A">
            <w:pPr>
              <w:tabs>
                <w:tab w:val="decimal" w:pos="1000"/>
              </w:tabs>
              <w:rPr>
                <w:szCs w:val="22"/>
              </w:rPr>
            </w:pPr>
            <w:r w:rsidRPr="004A3DF9">
              <w:rPr>
                <w:szCs w:val="22"/>
              </w:rPr>
              <w:t>2,960</w:t>
            </w:r>
          </w:p>
        </w:tc>
        <w:tc>
          <w:tcPr>
            <w:tcW w:w="181" w:type="dxa"/>
          </w:tcPr>
          <w:p w14:paraId="5D7BA5A4" w14:textId="77777777" w:rsidR="0022611A" w:rsidRPr="00BE4E53" w:rsidRDefault="0022611A" w:rsidP="0022611A">
            <w:pPr>
              <w:tabs>
                <w:tab w:val="decimal" w:pos="1000"/>
              </w:tabs>
              <w:rPr>
                <w:szCs w:val="22"/>
              </w:rPr>
            </w:pPr>
          </w:p>
        </w:tc>
        <w:tc>
          <w:tcPr>
            <w:tcW w:w="1349" w:type="dxa"/>
          </w:tcPr>
          <w:p w14:paraId="6B8E6E60" w14:textId="2571C45B" w:rsidR="0022611A" w:rsidRPr="005C10BB" w:rsidRDefault="0022611A" w:rsidP="0022611A">
            <w:pPr>
              <w:tabs>
                <w:tab w:val="decimal" w:pos="1000"/>
              </w:tabs>
              <w:rPr>
                <w:szCs w:val="22"/>
              </w:rPr>
            </w:pPr>
            <w:r w:rsidRPr="00EF37E2">
              <w:t>14,082</w:t>
            </w:r>
          </w:p>
        </w:tc>
        <w:tc>
          <w:tcPr>
            <w:tcW w:w="180" w:type="dxa"/>
          </w:tcPr>
          <w:p w14:paraId="522D44FF" w14:textId="77777777" w:rsidR="0022611A" w:rsidRPr="00BE4E53" w:rsidRDefault="0022611A" w:rsidP="0022611A">
            <w:pPr>
              <w:tabs>
                <w:tab w:val="decimal" w:pos="1000"/>
              </w:tabs>
              <w:rPr>
                <w:szCs w:val="22"/>
              </w:rPr>
            </w:pPr>
          </w:p>
        </w:tc>
        <w:tc>
          <w:tcPr>
            <w:tcW w:w="1089" w:type="dxa"/>
            <w:tcBorders>
              <w:top w:val="nil"/>
              <w:left w:val="nil"/>
              <w:right w:val="nil"/>
            </w:tcBorders>
            <w:vAlign w:val="center"/>
          </w:tcPr>
          <w:p w14:paraId="2DBCC8AC" w14:textId="64F94595" w:rsidR="0022611A" w:rsidRPr="004A3DF9" w:rsidRDefault="0022611A" w:rsidP="004A3DF9">
            <w:pPr>
              <w:tabs>
                <w:tab w:val="decimal" w:pos="926"/>
              </w:tabs>
              <w:ind w:left="-115" w:right="-144"/>
              <w:jc w:val="center"/>
            </w:pPr>
            <w:r w:rsidRPr="004A3DF9">
              <w:t>2,960</w:t>
            </w:r>
          </w:p>
        </w:tc>
        <w:tc>
          <w:tcPr>
            <w:tcW w:w="180" w:type="dxa"/>
          </w:tcPr>
          <w:p w14:paraId="3E6B46C0" w14:textId="77777777" w:rsidR="0022611A" w:rsidRPr="00BE4E53" w:rsidRDefault="0022611A" w:rsidP="0022611A">
            <w:pPr>
              <w:tabs>
                <w:tab w:val="decimal" w:pos="1000"/>
              </w:tabs>
              <w:rPr>
                <w:szCs w:val="22"/>
              </w:rPr>
            </w:pPr>
          </w:p>
        </w:tc>
        <w:tc>
          <w:tcPr>
            <w:tcW w:w="1350" w:type="dxa"/>
          </w:tcPr>
          <w:p w14:paraId="34860C8B" w14:textId="7CE4F6C8" w:rsidR="0022611A" w:rsidRPr="004A3DF9" w:rsidRDefault="0022611A" w:rsidP="004A3DF9">
            <w:pPr>
              <w:tabs>
                <w:tab w:val="decimal" w:pos="926"/>
              </w:tabs>
              <w:ind w:left="-115" w:right="-144"/>
              <w:jc w:val="center"/>
            </w:pPr>
            <w:r w:rsidRPr="00C54747">
              <w:t>14,082</w:t>
            </w:r>
          </w:p>
        </w:tc>
      </w:tr>
      <w:tr w:rsidR="0022611A" w:rsidRPr="00EF5298" w14:paraId="1F30D03C" w14:textId="77777777" w:rsidTr="005C10BB">
        <w:trPr>
          <w:cantSplit/>
        </w:trPr>
        <w:tc>
          <w:tcPr>
            <w:tcW w:w="4050" w:type="dxa"/>
          </w:tcPr>
          <w:p w14:paraId="6F009428" w14:textId="77777777" w:rsidR="0022611A" w:rsidRPr="00EF5298" w:rsidRDefault="0022611A" w:rsidP="0022611A">
            <w:pPr>
              <w:rPr>
                <w:b/>
                <w:bCs/>
                <w:szCs w:val="22"/>
              </w:rPr>
            </w:pPr>
          </w:p>
        </w:tc>
        <w:tc>
          <w:tcPr>
            <w:tcW w:w="1161" w:type="dxa"/>
          </w:tcPr>
          <w:p w14:paraId="0440B2A1" w14:textId="77777777" w:rsidR="0022611A" w:rsidRPr="00BA0A74" w:rsidRDefault="0022611A" w:rsidP="0022611A">
            <w:pPr>
              <w:tabs>
                <w:tab w:val="decimal" w:pos="997"/>
              </w:tabs>
              <w:ind w:right="102"/>
              <w:rPr>
                <w:b/>
                <w:bCs/>
                <w:szCs w:val="22"/>
              </w:rPr>
            </w:pPr>
          </w:p>
        </w:tc>
        <w:tc>
          <w:tcPr>
            <w:tcW w:w="181" w:type="dxa"/>
          </w:tcPr>
          <w:p w14:paraId="411173C6" w14:textId="77777777" w:rsidR="0022611A" w:rsidRPr="00BA0A74" w:rsidRDefault="0022611A" w:rsidP="0022611A">
            <w:pPr>
              <w:tabs>
                <w:tab w:val="decimal" w:pos="1000"/>
              </w:tabs>
              <w:rPr>
                <w:b/>
                <w:bCs/>
                <w:szCs w:val="22"/>
              </w:rPr>
            </w:pPr>
          </w:p>
        </w:tc>
        <w:tc>
          <w:tcPr>
            <w:tcW w:w="1349" w:type="dxa"/>
          </w:tcPr>
          <w:p w14:paraId="55934FFD" w14:textId="77777777" w:rsidR="0022611A" w:rsidRPr="00BA0A74" w:rsidRDefault="0022611A" w:rsidP="0022611A">
            <w:pPr>
              <w:tabs>
                <w:tab w:val="decimal" w:pos="1000"/>
              </w:tabs>
              <w:rPr>
                <w:b/>
                <w:bCs/>
                <w:szCs w:val="22"/>
              </w:rPr>
            </w:pPr>
          </w:p>
        </w:tc>
        <w:tc>
          <w:tcPr>
            <w:tcW w:w="180" w:type="dxa"/>
          </w:tcPr>
          <w:p w14:paraId="0F708DAE" w14:textId="77777777" w:rsidR="0022611A" w:rsidRPr="00BA0A74" w:rsidRDefault="0022611A" w:rsidP="0022611A">
            <w:pPr>
              <w:tabs>
                <w:tab w:val="decimal" w:pos="1000"/>
              </w:tabs>
              <w:rPr>
                <w:b/>
                <w:bCs/>
                <w:szCs w:val="22"/>
              </w:rPr>
            </w:pPr>
          </w:p>
        </w:tc>
        <w:tc>
          <w:tcPr>
            <w:tcW w:w="1089" w:type="dxa"/>
          </w:tcPr>
          <w:p w14:paraId="6BF80DD9" w14:textId="77777777" w:rsidR="0022611A" w:rsidRPr="00BA0A74" w:rsidRDefault="0022611A" w:rsidP="0022611A">
            <w:pPr>
              <w:tabs>
                <w:tab w:val="decimal" w:pos="1000"/>
              </w:tabs>
              <w:rPr>
                <w:rFonts w:cstheme="minorBidi"/>
                <w:b/>
                <w:bCs/>
                <w:szCs w:val="22"/>
              </w:rPr>
            </w:pPr>
          </w:p>
        </w:tc>
        <w:tc>
          <w:tcPr>
            <w:tcW w:w="180" w:type="dxa"/>
          </w:tcPr>
          <w:p w14:paraId="26381C2B" w14:textId="77777777" w:rsidR="0022611A" w:rsidRPr="00EF5298" w:rsidRDefault="0022611A" w:rsidP="0022611A">
            <w:pPr>
              <w:tabs>
                <w:tab w:val="decimal" w:pos="1000"/>
              </w:tabs>
              <w:rPr>
                <w:b/>
                <w:bCs/>
                <w:szCs w:val="22"/>
              </w:rPr>
            </w:pPr>
          </w:p>
        </w:tc>
        <w:tc>
          <w:tcPr>
            <w:tcW w:w="1350" w:type="dxa"/>
          </w:tcPr>
          <w:p w14:paraId="519D6B79" w14:textId="77777777" w:rsidR="0022611A" w:rsidRPr="00EF5298" w:rsidRDefault="0022611A" w:rsidP="0022611A">
            <w:pPr>
              <w:tabs>
                <w:tab w:val="decimal" w:pos="1000"/>
              </w:tabs>
              <w:rPr>
                <w:b/>
                <w:bCs/>
                <w:szCs w:val="22"/>
                <w:cs/>
              </w:rPr>
            </w:pPr>
          </w:p>
        </w:tc>
      </w:tr>
      <w:tr w:rsidR="0022611A" w:rsidRPr="00EF5298" w14:paraId="5288D6D7" w14:textId="77777777" w:rsidTr="005C10BB">
        <w:trPr>
          <w:cantSplit/>
          <w:trHeight w:val="146"/>
        </w:trPr>
        <w:tc>
          <w:tcPr>
            <w:tcW w:w="4050" w:type="dxa"/>
          </w:tcPr>
          <w:p w14:paraId="4929E930" w14:textId="59BC3A7F" w:rsidR="0022611A" w:rsidRPr="00EF5298" w:rsidRDefault="0022611A" w:rsidP="0022611A">
            <w:pPr>
              <w:rPr>
                <w:szCs w:val="22"/>
              </w:rPr>
            </w:pPr>
          </w:p>
        </w:tc>
        <w:tc>
          <w:tcPr>
            <w:tcW w:w="1161" w:type="dxa"/>
          </w:tcPr>
          <w:p w14:paraId="67E3B2BF" w14:textId="77777777" w:rsidR="0022611A" w:rsidRPr="00BA0A74" w:rsidRDefault="0022611A" w:rsidP="0022611A">
            <w:pPr>
              <w:tabs>
                <w:tab w:val="decimal" w:pos="1000"/>
              </w:tabs>
              <w:rPr>
                <w:szCs w:val="22"/>
              </w:rPr>
            </w:pPr>
          </w:p>
        </w:tc>
        <w:tc>
          <w:tcPr>
            <w:tcW w:w="181" w:type="dxa"/>
          </w:tcPr>
          <w:p w14:paraId="254D4133" w14:textId="77777777" w:rsidR="0022611A" w:rsidRPr="00BA0A74" w:rsidRDefault="0022611A" w:rsidP="0022611A">
            <w:pPr>
              <w:tabs>
                <w:tab w:val="decimal" w:pos="1000"/>
              </w:tabs>
              <w:rPr>
                <w:szCs w:val="22"/>
              </w:rPr>
            </w:pPr>
          </w:p>
        </w:tc>
        <w:tc>
          <w:tcPr>
            <w:tcW w:w="1349" w:type="dxa"/>
          </w:tcPr>
          <w:p w14:paraId="1FCB0604" w14:textId="77777777" w:rsidR="0022611A" w:rsidRPr="00BA0A74" w:rsidRDefault="0022611A" w:rsidP="0022611A">
            <w:pPr>
              <w:tabs>
                <w:tab w:val="decimal" w:pos="1000"/>
              </w:tabs>
              <w:rPr>
                <w:szCs w:val="22"/>
              </w:rPr>
            </w:pPr>
          </w:p>
        </w:tc>
        <w:tc>
          <w:tcPr>
            <w:tcW w:w="180" w:type="dxa"/>
          </w:tcPr>
          <w:p w14:paraId="4AB27BAE" w14:textId="77777777" w:rsidR="0022611A" w:rsidRPr="00BA0A74" w:rsidRDefault="0022611A" w:rsidP="0022611A">
            <w:pPr>
              <w:tabs>
                <w:tab w:val="decimal" w:pos="1000"/>
              </w:tabs>
              <w:rPr>
                <w:szCs w:val="22"/>
              </w:rPr>
            </w:pPr>
          </w:p>
        </w:tc>
        <w:tc>
          <w:tcPr>
            <w:tcW w:w="1089" w:type="dxa"/>
          </w:tcPr>
          <w:p w14:paraId="3C3F8CD7" w14:textId="77777777" w:rsidR="0022611A" w:rsidRPr="00BA0A74" w:rsidRDefault="0022611A" w:rsidP="0022611A">
            <w:pPr>
              <w:tabs>
                <w:tab w:val="decimal" w:pos="1000"/>
              </w:tabs>
              <w:rPr>
                <w:szCs w:val="22"/>
              </w:rPr>
            </w:pPr>
          </w:p>
        </w:tc>
        <w:tc>
          <w:tcPr>
            <w:tcW w:w="180" w:type="dxa"/>
          </w:tcPr>
          <w:p w14:paraId="6D0AEAA5" w14:textId="77777777" w:rsidR="0022611A" w:rsidRPr="00B81D1D" w:rsidRDefault="0022611A" w:rsidP="0022611A">
            <w:pPr>
              <w:tabs>
                <w:tab w:val="decimal" w:pos="1000"/>
              </w:tabs>
              <w:rPr>
                <w:szCs w:val="22"/>
              </w:rPr>
            </w:pPr>
          </w:p>
        </w:tc>
        <w:tc>
          <w:tcPr>
            <w:tcW w:w="1350" w:type="dxa"/>
          </w:tcPr>
          <w:p w14:paraId="56D8B446" w14:textId="77777777" w:rsidR="0022611A" w:rsidRPr="00B81D1D" w:rsidRDefault="0022611A" w:rsidP="0022611A">
            <w:pPr>
              <w:tabs>
                <w:tab w:val="decimal" w:pos="1000"/>
              </w:tabs>
              <w:rPr>
                <w:szCs w:val="22"/>
              </w:rPr>
            </w:pPr>
          </w:p>
        </w:tc>
      </w:tr>
      <w:tr w:rsidR="0022611A" w:rsidRPr="00EF5298" w14:paraId="3DC5B337" w14:textId="77777777" w:rsidTr="005C10BB">
        <w:trPr>
          <w:cantSplit/>
          <w:trHeight w:val="146"/>
        </w:trPr>
        <w:tc>
          <w:tcPr>
            <w:tcW w:w="4050" w:type="dxa"/>
          </w:tcPr>
          <w:p w14:paraId="26E5FFF5" w14:textId="77777777" w:rsidR="0022611A" w:rsidRPr="00EF5298" w:rsidRDefault="0022611A" w:rsidP="0022611A">
            <w:pPr>
              <w:rPr>
                <w:szCs w:val="22"/>
              </w:rPr>
            </w:pPr>
          </w:p>
        </w:tc>
        <w:tc>
          <w:tcPr>
            <w:tcW w:w="1161" w:type="dxa"/>
          </w:tcPr>
          <w:p w14:paraId="60992AED" w14:textId="77777777" w:rsidR="0022611A" w:rsidRPr="00BA0A74" w:rsidRDefault="0022611A" w:rsidP="0022611A">
            <w:pPr>
              <w:tabs>
                <w:tab w:val="decimal" w:pos="1000"/>
              </w:tabs>
              <w:rPr>
                <w:szCs w:val="22"/>
              </w:rPr>
            </w:pPr>
          </w:p>
        </w:tc>
        <w:tc>
          <w:tcPr>
            <w:tcW w:w="181" w:type="dxa"/>
          </w:tcPr>
          <w:p w14:paraId="6F10A687" w14:textId="77777777" w:rsidR="0022611A" w:rsidRPr="00BA0A74" w:rsidRDefault="0022611A" w:rsidP="0022611A">
            <w:pPr>
              <w:tabs>
                <w:tab w:val="decimal" w:pos="1000"/>
              </w:tabs>
              <w:rPr>
                <w:szCs w:val="22"/>
              </w:rPr>
            </w:pPr>
          </w:p>
        </w:tc>
        <w:tc>
          <w:tcPr>
            <w:tcW w:w="1349" w:type="dxa"/>
          </w:tcPr>
          <w:p w14:paraId="6CD1807A" w14:textId="77777777" w:rsidR="0022611A" w:rsidRPr="00BA0A74" w:rsidRDefault="0022611A" w:rsidP="0022611A">
            <w:pPr>
              <w:tabs>
                <w:tab w:val="decimal" w:pos="1000"/>
              </w:tabs>
              <w:rPr>
                <w:szCs w:val="22"/>
              </w:rPr>
            </w:pPr>
          </w:p>
        </w:tc>
        <w:tc>
          <w:tcPr>
            <w:tcW w:w="180" w:type="dxa"/>
          </w:tcPr>
          <w:p w14:paraId="3C3AB6D7" w14:textId="77777777" w:rsidR="0022611A" w:rsidRPr="00BA0A74" w:rsidRDefault="0022611A" w:rsidP="0022611A">
            <w:pPr>
              <w:tabs>
                <w:tab w:val="decimal" w:pos="1000"/>
              </w:tabs>
              <w:rPr>
                <w:szCs w:val="22"/>
              </w:rPr>
            </w:pPr>
          </w:p>
        </w:tc>
        <w:tc>
          <w:tcPr>
            <w:tcW w:w="1089" w:type="dxa"/>
          </w:tcPr>
          <w:p w14:paraId="33852CF3" w14:textId="77777777" w:rsidR="0022611A" w:rsidRPr="00BA0A74" w:rsidRDefault="0022611A" w:rsidP="0022611A">
            <w:pPr>
              <w:tabs>
                <w:tab w:val="decimal" w:pos="1000"/>
              </w:tabs>
              <w:rPr>
                <w:szCs w:val="22"/>
              </w:rPr>
            </w:pPr>
          </w:p>
        </w:tc>
        <w:tc>
          <w:tcPr>
            <w:tcW w:w="180" w:type="dxa"/>
          </w:tcPr>
          <w:p w14:paraId="171A2DC3" w14:textId="77777777" w:rsidR="0022611A" w:rsidRPr="00B81D1D" w:rsidRDefault="0022611A" w:rsidP="0022611A">
            <w:pPr>
              <w:tabs>
                <w:tab w:val="decimal" w:pos="1000"/>
              </w:tabs>
              <w:rPr>
                <w:szCs w:val="22"/>
              </w:rPr>
            </w:pPr>
          </w:p>
        </w:tc>
        <w:tc>
          <w:tcPr>
            <w:tcW w:w="1350" w:type="dxa"/>
          </w:tcPr>
          <w:p w14:paraId="625A5041" w14:textId="77777777" w:rsidR="0022611A" w:rsidRPr="00B81D1D" w:rsidRDefault="0022611A" w:rsidP="0022611A">
            <w:pPr>
              <w:tabs>
                <w:tab w:val="decimal" w:pos="1000"/>
              </w:tabs>
              <w:rPr>
                <w:szCs w:val="22"/>
              </w:rPr>
            </w:pPr>
          </w:p>
        </w:tc>
      </w:tr>
      <w:tr w:rsidR="0022611A" w:rsidRPr="00EF5298" w14:paraId="5EAD31F9" w14:textId="77777777" w:rsidTr="005C10BB">
        <w:trPr>
          <w:cantSplit/>
          <w:trHeight w:val="146"/>
        </w:trPr>
        <w:tc>
          <w:tcPr>
            <w:tcW w:w="4050" w:type="dxa"/>
          </w:tcPr>
          <w:p w14:paraId="378E6F42" w14:textId="511BA783" w:rsidR="0022611A" w:rsidRPr="002955F0" w:rsidRDefault="0022611A" w:rsidP="0022611A">
            <w:pPr>
              <w:rPr>
                <w:szCs w:val="22"/>
              </w:rPr>
            </w:pPr>
            <w:r w:rsidRPr="002955F0">
              <w:rPr>
                <w:b/>
                <w:bCs/>
                <w:i/>
                <w:iCs/>
                <w:szCs w:val="22"/>
              </w:rPr>
              <w:t>Short-term loans from</w:t>
            </w:r>
          </w:p>
        </w:tc>
        <w:tc>
          <w:tcPr>
            <w:tcW w:w="1161" w:type="dxa"/>
          </w:tcPr>
          <w:p w14:paraId="6E4F0E6A" w14:textId="77777777" w:rsidR="0022611A" w:rsidRPr="00BA0A74" w:rsidRDefault="0022611A" w:rsidP="0022611A">
            <w:pPr>
              <w:tabs>
                <w:tab w:val="decimal" w:pos="1000"/>
              </w:tabs>
              <w:rPr>
                <w:szCs w:val="22"/>
              </w:rPr>
            </w:pPr>
          </w:p>
        </w:tc>
        <w:tc>
          <w:tcPr>
            <w:tcW w:w="181" w:type="dxa"/>
          </w:tcPr>
          <w:p w14:paraId="69E8F7BC" w14:textId="77777777" w:rsidR="0022611A" w:rsidRPr="00BA0A74" w:rsidRDefault="0022611A" w:rsidP="0022611A">
            <w:pPr>
              <w:tabs>
                <w:tab w:val="decimal" w:pos="1000"/>
              </w:tabs>
              <w:rPr>
                <w:szCs w:val="22"/>
              </w:rPr>
            </w:pPr>
          </w:p>
        </w:tc>
        <w:tc>
          <w:tcPr>
            <w:tcW w:w="1349" w:type="dxa"/>
          </w:tcPr>
          <w:p w14:paraId="2974D19F" w14:textId="77777777" w:rsidR="0022611A" w:rsidRPr="00BA0A74" w:rsidRDefault="0022611A" w:rsidP="0022611A">
            <w:pPr>
              <w:tabs>
                <w:tab w:val="decimal" w:pos="1000"/>
              </w:tabs>
              <w:rPr>
                <w:szCs w:val="22"/>
              </w:rPr>
            </w:pPr>
          </w:p>
        </w:tc>
        <w:tc>
          <w:tcPr>
            <w:tcW w:w="180" w:type="dxa"/>
          </w:tcPr>
          <w:p w14:paraId="019A90F0" w14:textId="77777777" w:rsidR="0022611A" w:rsidRPr="00BA0A74" w:rsidRDefault="0022611A" w:rsidP="0022611A">
            <w:pPr>
              <w:tabs>
                <w:tab w:val="decimal" w:pos="1000"/>
              </w:tabs>
              <w:rPr>
                <w:szCs w:val="22"/>
              </w:rPr>
            </w:pPr>
          </w:p>
        </w:tc>
        <w:tc>
          <w:tcPr>
            <w:tcW w:w="1089" w:type="dxa"/>
          </w:tcPr>
          <w:p w14:paraId="21B7084D" w14:textId="77777777" w:rsidR="0022611A" w:rsidRPr="00BA0A74" w:rsidRDefault="0022611A" w:rsidP="0022611A">
            <w:pPr>
              <w:tabs>
                <w:tab w:val="decimal" w:pos="1000"/>
              </w:tabs>
              <w:rPr>
                <w:szCs w:val="22"/>
              </w:rPr>
            </w:pPr>
          </w:p>
        </w:tc>
        <w:tc>
          <w:tcPr>
            <w:tcW w:w="180" w:type="dxa"/>
          </w:tcPr>
          <w:p w14:paraId="05C645E6" w14:textId="77777777" w:rsidR="0022611A" w:rsidRPr="00B81D1D" w:rsidRDefault="0022611A" w:rsidP="0022611A">
            <w:pPr>
              <w:tabs>
                <w:tab w:val="decimal" w:pos="1000"/>
              </w:tabs>
              <w:rPr>
                <w:szCs w:val="22"/>
              </w:rPr>
            </w:pPr>
          </w:p>
        </w:tc>
        <w:tc>
          <w:tcPr>
            <w:tcW w:w="1350" w:type="dxa"/>
          </w:tcPr>
          <w:p w14:paraId="227431F4" w14:textId="77777777" w:rsidR="0022611A" w:rsidRPr="00B81D1D" w:rsidRDefault="0022611A" w:rsidP="0022611A">
            <w:pPr>
              <w:tabs>
                <w:tab w:val="decimal" w:pos="1000"/>
              </w:tabs>
              <w:rPr>
                <w:szCs w:val="22"/>
              </w:rPr>
            </w:pPr>
          </w:p>
        </w:tc>
      </w:tr>
      <w:tr w:rsidR="0022611A" w:rsidRPr="00EF5298" w14:paraId="5DC78184" w14:textId="77777777" w:rsidTr="005C10BB">
        <w:trPr>
          <w:cantSplit/>
          <w:trHeight w:val="146"/>
        </w:trPr>
        <w:tc>
          <w:tcPr>
            <w:tcW w:w="4050" w:type="dxa"/>
          </w:tcPr>
          <w:p w14:paraId="54C28C1F" w14:textId="5458A79B" w:rsidR="0022611A" w:rsidRPr="002955F0" w:rsidRDefault="0022611A" w:rsidP="0022611A">
            <w:pPr>
              <w:rPr>
                <w:szCs w:val="22"/>
              </w:rPr>
            </w:pPr>
            <w:r w:rsidRPr="002955F0">
              <w:rPr>
                <w:rFonts w:eastAsia="Arial"/>
                <w:szCs w:val="22"/>
              </w:rPr>
              <w:t>Subsidiary</w:t>
            </w:r>
          </w:p>
        </w:tc>
        <w:tc>
          <w:tcPr>
            <w:tcW w:w="1161" w:type="dxa"/>
          </w:tcPr>
          <w:p w14:paraId="46867553" w14:textId="6CD8D411" w:rsidR="0022611A" w:rsidRPr="00BA0A74" w:rsidRDefault="00492934" w:rsidP="0022611A">
            <w:pPr>
              <w:tabs>
                <w:tab w:val="decimal" w:pos="1000"/>
              </w:tabs>
              <w:rPr>
                <w:szCs w:val="22"/>
              </w:rPr>
            </w:pPr>
            <w:r>
              <w:rPr>
                <w:szCs w:val="22"/>
              </w:rPr>
              <w:t>-</w:t>
            </w:r>
          </w:p>
        </w:tc>
        <w:tc>
          <w:tcPr>
            <w:tcW w:w="181" w:type="dxa"/>
          </w:tcPr>
          <w:p w14:paraId="2F4FD8DB" w14:textId="77777777" w:rsidR="0022611A" w:rsidRPr="00BA0A74" w:rsidRDefault="0022611A" w:rsidP="0022611A">
            <w:pPr>
              <w:tabs>
                <w:tab w:val="decimal" w:pos="1000"/>
              </w:tabs>
              <w:rPr>
                <w:szCs w:val="22"/>
              </w:rPr>
            </w:pPr>
          </w:p>
        </w:tc>
        <w:tc>
          <w:tcPr>
            <w:tcW w:w="1349" w:type="dxa"/>
          </w:tcPr>
          <w:p w14:paraId="253F0C06" w14:textId="35653687" w:rsidR="0022611A" w:rsidRPr="00BA0A74" w:rsidRDefault="0022611A" w:rsidP="0022611A">
            <w:pPr>
              <w:tabs>
                <w:tab w:val="decimal" w:pos="1000"/>
              </w:tabs>
              <w:rPr>
                <w:szCs w:val="22"/>
              </w:rPr>
            </w:pPr>
            <w:r>
              <w:rPr>
                <w:szCs w:val="22"/>
              </w:rPr>
              <w:t>-</w:t>
            </w:r>
          </w:p>
        </w:tc>
        <w:tc>
          <w:tcPr>
            <w:tcW w:w="180" w:type="dxa"/>
          </w:tcPr>
          <w:p w14:paraId="7EBCFA13" w14:textId="77777777" w:rsidR="0022611A" w:rsidRPr="00BA0A74" w:rsidRDefault="0022611A" w:rsidP="0022611A">
            <w:pPr>
              <w:tabs>
                <w:tab w:val="decimal" w:pos="1000"/>
              </w:tabs>
              <w:rPr>
                <w:szCs w:val="22"/>
              </w:rPr>
            </w:pPr>
          </w:p>
        </w:tc>
        <w:tc>
          <w:tcPr>
            <w:tcW w:w="1089" w:type="dxa"/>
          </w:tcPr>
          <w:p w14:paraId="32D29813" w14:textId="2EB3877B" w:rsidR="0022611A" w:rsidRPr="00BA0A74" w:rsidRDefault="00492934" w:rsidP="0022611A">
            <w:pPr>
              <w:tabs>
                <w:tab w:val="decimal" w:pos="1000"/>
              </w:tabs>
              <w:rPr>
                <w:szCs w:val="22"/>
              </w:rPr>
            </w:pPr>
            <w:r>
              <w:rPr>
                <w:szCs w:val="22"/>
              </w:rPr>
              <w:t>-</w:t>
            </w:r>
          </w:p>
        </w:tc>
        <w:tc>
          <w:tcPr>
            <w:tcW w:w="180" w:type="dxa"/>
          </w:tcPr>
          <w:p w14:paraId="5420DD67" w14:textId="77777777" w:rsidR="0022611A" w:rsidRPr="00B81D1D" w:rsidRDefault="0022611A" w:rsidP="0022611A">
            <w:pPr>
              <w:tabs>
                <w:tab w:val="decimal" w:pos="1000"/>
              </w:tabs>
              <w:rPr>
                <w:szCs w:val="22"/>
              </w:rPr>
            </w:pPr>
          </w:p>
        </w:tc>
        <w:tc>
          <w:tcPr>
            <w:tcW w:w="1350" w:type="dxa"/>
          </w:tcPr>
          <w:p w14:paraId="0BDAA3B8" w14:textId="7461EFA1" w:rsidR="0022611A" w:rsidRPr="004A3DF9" w:rsidRDefault="0022611A" w:rsidP="004A3DF9">
            <w:pPr>
              <w:tabs>
                <w:tab w:val="decimal" w:pos="926"/>
              </w:tabs>
              <w:ind w:left="-115" w:right="-144"/>
              <w:jc w:val="center"/>
            </w:pPr>
            <w:r w:rsidRPr="004A3DF9">
              <w:t>830</w:t>
            </w:r>
          </w:p>
        </w:tc>
      </w:tr>
      <w:tr w:rsidR="0022611A" w:rsidRPr="00EF5298" w14:paraId="1B36D8CC" w14:textId="77777777" w:rsidTr="005C10BB">
        <w:trPr>
          <w:cantSplit/>
          <w:trHeight w:val="146"/>
        </w:trPr>
        <w:tc>
          <w:tcPr>
            <w:tcW w:w="4050" w:type="dxa"/>
          </w:tcPr>
          <w:p w14:paraId="2EEDF8F6" w14:textId="77777777" w:rsidR="0022611A" w:rsidRPr="00EF5298" w:rsidRDefault="0022611A" w:rsidP="0022611A">
            <w:pPr>
              <w:rPr>
                <w:szCs w:val="22"/>
              </w:rPr>
            </w:pPr>
          </w:p>
        </w:tc>
        <w:tc>
          <w:tcPr>
            <w:tcW w:w="1161" w:type="dxa"/>
          </w:tcPr>
          <w:p w14:paraId="7A74C5B0" w14:textId="77777777" w:rsidR="0022611A" w:rsidRPr="00BA0A74" w:rsidRDefault="0022611A" w:rsidP="0022611A">
            <w:pPr>
              <w:tabs>
                <w:tab w:val="decimal" w:pos="1000"/>
              </w:tabs>
              <w:rPr>
                <w:szCs w:val="22"/>
              </w:rPr>
            </w:pPr>
          </w:p>
        </w:tc>
        <w:tc>
          <w:tcPr>
            <w:tcW w:w="181" w:type="dxa"/>
          </w:tcPr>
          <w:p w14:paraId="6CD0E659" w14:textId="77777777" w:rsidR="0022611A" w:rsidRPr="00BA0A74" w:rsidRDefault="0022611A" w:rsidP="0022611A">
            <w:pPr>
              <w:tabs>
                <w:tab w:val="decimal" w:pos="1000"/>
              </w:tabs>
              <w:rPr>
                <w:szCs w:val="22"/>
              </w:rPr>
            </w:pPr>
          </w:p>
        </w:tc>
        <w:tc>
          <w:tcPr>
            <w:tcW w:w="1349" w:type="dxa"/>
          </w:tcPr>
          <w:p w14:paraId="2521D673" w14:textId="77777777" w:rsidR="0022611A" w:rsidRPr="00BA0A74" w:rsidRDefault="0022611A" w:rsidP="0022611A">
            <w:pPr>
              <w:tabs>
                <w:tab w:val="decimal" w:pos="1000"/>
              </w:tabs>
              <w:rPr>
                <w:szCs w:val="22"/>
              </w:rPr>
            </w:pPr>
          </w:p>
        </w:tc>
        <w:tc>
          <w:tcPr>
            <w:tcW w:w="180" w:type="dxa"/>
          </w:tcPr>
          <w:p w14:paraId="1E2CC5D5" w14:textId="77777777" w:rsidR="0022611A" w:rsidRPr="00BA0A74" w:rsidRDefault="0022611A" w:rsidP="0022611A">
            <w:pPr>
              <w:tabs>
                <w:tab w:val="decimal" w:pos="1000"/>
              </w:tabs>
              <w:rPr>
                <w:szCs w:val="22"/>
              </w:rPr>
            </w:pPr>
          </w:p>
        </w:tc>
        <w:tc>
          <w:tcPr>
            <w:tcW w:w="1089" w:type="dxa"/>
          </w:tcPr>
          <w:p w14:paraId="36AE3DDE" w14:textId="77777777" w:rsidR="0022611A" w:rsidRPr="00BA0A74" w:rsidRDefault="0022611A" w:rsidP="0022611A">
            <w:pPr>
              <w:tabs>
                <w:tab w:val="decimal" w:pos="1000"/>
              </w:tabs>
              <w:rPr>
                <w:szCs w:val="22"/>
              </w:rPr>
            </w:pPr>
          </w:p>
        </w:tc>
        <w:tc>
          <w:tcPr>
            <w:tcW w:w="180" w:type="dxa"/>
          </w:tcPr>
          <w:p w14:paraId="55883E0C" w14:textId="77777777" w:rsidR="0022611A" w:rsidRPr="00B81D1D" w:rsidRDefault="0022611A" w:rsidP="0022611A">
            <w:pPr>
              <w:tabs>
                <w:tab w:val="decimal" w:pos="1000"/>
              </w:tabs>
              <w:rPr>
                <w:szCs w:val="22"/>
              </w:rPr>
            </w:pPr>
          </w:p>
        </w:tc>
        <w:tc>
          <w:tcPr>
            <w:tcW w:w="1350" w:type="dxa"/>
          </w:tcPr>
          <w:p w14:paraId="66C12860" w14:textId="77777777" w:rsidR="0022611A" w:rsidRPr="004A3DF9" w:rsidRDefault="0022611A" w:rsidP="004A3DF9">
            <w:pPr>
              <w:tabs>
                <w:tab w:val="decimal" w:pos="926"/>
              </w:tabs>
              <w:ind w:left="-115" w:right="-144"/>
              <w:jc w:val="center"/>
            </w:pPr>
          </w:p>
        </w:tc>
      </w:tr>
      <w:tr w:rsidR="0022611A" w:rsidRPr="00EF5298" w14:paraId="12BFAC52" w14:textId="77777777" w:rsidTr="005C10BB">
        <w:trPr>
          <w:cantSplit/>
        </w:trPr>
        <w:tc>
          <w:tcPr>
            <w:tcW w:w="4050" w:type="dxa"/>
          </w:tcPr>
          <w:p w14:paraId="66A6E825" w14:textId="251CED75" w:rsidR="0022611A" w:rsidRPr="00EF5298" w:rsidRDefault="0022611A" w:rsidP="0022611A">
            <w:pPr>
              <w:rPr>
                <w:szCs w:val="22"/>
              </w:rPr>
            </w:pPr>
            <w:r w:rsidRPr="006378DA">
              <w:rPr>
                <w:b/>
                <w:bCs/>
                <w:i/>
                <w:iCs/>
                <w:szCs w:val="22"/>
              </w:rPr>
              <w:t>Accrued expenses and other payables</w:t>
            </w:r>
          </w:p>
        </w:tc>
        <w:tc>
          <w:tcPr>
            <w:tcW w:w="1161" w:type="dxa"/>
            <w:tcBorders>
              <w:top w:val="nil"/>
              <w:left w:val="nil"/>
              <w:bottom w:val="nil"/>
              <w:right w:val="nil"/>
            </w:tcBorders>
            <w:vAlign w:val="bottom"/>
          </w:tcPr>
          <w:p w14:paraId="2C24BED1" w14:textId="61CE7ABE" w:rsidR="0022611A" w:rsidRPr="00D7583D" w:rsidRDefault="0022611A" w:rsidP="0022611A">
            <w:pPr>
              <w:tabs>
                <w:tab w:val="decimal" w:pos="1000"/>
              </w:tabs>
              <w:rPr>
                <w:sz w:val="20"/>
              </w:rPr>
            </w:pPr>
          </w:p>
        </w:tc>
        <w:tc>
          <w:tcPr>
            <w:tcW w:w="181" w:type="dxa"/>
          </w:tcPr>
          <w:p w14:paraId="18B91692" w14:textId="77777777" w:rsidR="0022611A" w:rsidRPr="00EF5298" w:rsidRDefault="0022611A" w:rsidP="0022611A">
            <w:pPr>
              <w:tabs>
                <w:tab w:val="decimal" w:pos="1000"/>
              </w:tabs>
              <w:rPr>
                <w:szCs w:val="22"/>
              </w:rPr>
            </w:pPr>
          </w:p>
        </w:tc>
        <w:tc>
          <w:tcPr>
            <w:tcW w:w="1349" w:type="dxa"/>
          </w:tcPr>
          <w:p w14:paraId="0FA38CD3" w14:textId="4947B1AD" w:rsidR="0022611A" w:rsidRPr="006378DA" w:rsidRDefault="0022611A" w:rsidP="0022611A">
            <w:pPr>
              <w:tabs>
                <w:tab w:val="decimal" w:pos="1000"/>
              </w:tabs>
            </w:pPr>
          </w:p>
        </w:tc>
        <w:tc>
          <w:tcPr>
            <w:tcW w:w="180" w:type="dxa"/>
          </w:tcPr>
          <w:p w14:paraId="105E2D75" w14:textId="77777777" w:rsidR="0022611A" w:rsidRPr="006378DA" w:rsidRDefault="0022611A" w:rsidP="0022611A">
            <w:pPr>
              <w:tabs>
                <w:tab w:val="decimal" w:pos="1000"/>
              </w:tabs>
            </w:pPr>
          </w:p>
        </w:tc>
        <w:tc>
          <w:tcPr>
            <w:tcW w:w="1089" w:type="dxa"/>
            <w:tcBorders>
              <w:top w:val="nil"/>
              <w:left w:val="nil"/>
              <w:bottom w:val="nil"/>
              <w:right w:val="nil"/>
            </w:tcBorders>
            <w:vAlign w:val="center"/>
          </w:tcPr>
          <w:p w14:paraId="08029AD4" w14:textId="5E780DD7" w:rsidR="0022611A" w:rsidRPr="00D7583D" w:rsidRDefault="0022611A" w:rsidP="0022611A">
            <w:pPr>
              <w:tabs>
                <w:tab w:val="decimal" w:pos="1000"/>
              </w:tabs>
              <w:rPr>
                <w:sz w:val="20"/>
              </w:rPr>
            </w:pPr>
          </w:p>
        </w:tc>
        <w:tc>
          <w:tcPr>
            <w:tcW w:w="180" w:type="dxa"/>
          </w:tcPr>
          <w:p w14:paraId="66FA68C4" w14:textId="77777777" w:rsidR="0022611A" w:rsidRPr="006378DA" w:rsidRDefault="0022611A" w:rsidP="0022611A">
            <w:pPr>
              <w:tabs>
                <w:tab w:val="decimal" w:pos="1000"/>
              </w:tabs>
            </w:pPr>
          </w:p>
        </w:tc>
        <w:tc>
          <w:tcPr>
            <w:tcW w:w="1350" w:type="dxa"/>
          </w:tcPr>
          <w:p w14:paraId="2F92186C" w14:textId="3EB7E2B2" w:rsidR="0022611A" w:rsidRPr="006378DA" w:rsidRDefault="0022611A" w:rsidP="004A3DF9">
            <w:pPr>
              <w:tabs>
                <w:tab w:val="decimal" w:pos="926"/>
              </w:tabs>
              <w:ind w:left="-115" w:right="-144"/>
              <w:jc w:val="center"/>
            </w:pPr>
          </w:p>
        </w:tc>
      </w:tr>
      <w:tr w:rsidR="00492934" w:rsidRPr="00EF5298" w14:paraId="39DD3B16" w14:textId="77777777" w:rsidTr="007A65F1">
        <w:trPr>
          <w:cantSplit/>
        </w:trPr>
        <w:tc>
          <w:tcPr>
            <w:tcW w:w="4050" w:type="dxa"/>
          </w:tcPr>
          <w:p w14:paraId="46C0B9ED" w14:textId="4F92EF6C" w:rsidR="00492934" w:rsidRPr="00DE7DC3" w:rsidRDefault="00492934" w:rsidP="00492934">
            <w:pPr>
              <w:rPr>
                <w:rFonts w:eastAsia="Arial"/>
                <w:szCs w:val="22"/>
              </w:rPr>
            </w:pPr>
            <w:r w:rsidRPr="00DE7DC3">
              <w:rPr>
                <w:rFonts w:eastAsia="Arial"/>
                <w:szCs w:val="22"/>
              </w:rPr>
              <w:t>Parent company</w:t>
            </w:r>
          </w:p>
        </w:tc>
        <w:tc>
          <w:tcPr>
            <w:tcW w:w="1161" w:type="dxa"/>
            <w:tcBorders>
              <w:top w:val="nil"/>
              <w:left w:val="nil"/>
              <w:bottom w:val="nil"/>
              <w:right w:val="nil"/>
            </w:tcBorders>
            <w:vAlign w:val="bottom"/>
          </w:tcPr>
          <w:p w14:paraId="6AA98167" w14:textId="75410EEA" w:rsidR="00492934" w:rsidRPr="005C10BB" w:rsidRDefault="00492934" w:rsidP="00492934">
            <w:pPr>
              <w:tabs>
                <w:tab w:val="decimal" w:pos="1000"/>
              </w:tabs>
              <w:rPr>
                <w:szCs w:val="22"/>
              </w:rPr>
            </w:pPr>
            <w:r w:rsidRPr="004A3DF9">
              <w:rPr>
                <w:szCs w:val="22"/>
              </w:rPr>
              <w:t>42,773</w:t>
            </w:r>
          </w:p>
        </w:tc>
        <w:tc>
          <w:tcPr>
            <w:tcW w:w="181" w:type="dxa"/>
          </w:tcPr>
          <w:p w14:paraId="03D63120" w14:textId="77777777" w:rsidR="00492934" w:rsidRPr="004C5C3B" w:rsidRDefault="00492934" w:rsidP="00492934">
            <w:pPr>
              <w:tabs>
                <w:tab w:val="decimal" w:pos="1000"/>
              </w:tabs>
              <w:rPr>
                <w:szCs w:val="22"/>
              </w:rPr>
            </w:pPr>
          </w:p>
        </w:tc>
        <w:tc>
          <w:tcPr>
            <w:tcW w:w="1349" w:type="dxa"/>
          </w:tcPr>
          <w:p w14:paraId="4B2750E5" w14:textId="7EAF3FA6" w:rsidR="00492934" w:rsidRPr="005C10BB" w:rsidRDefault="00492934" w:rsidP="00492934">
            <w:pPr>
              <w:tabs>
                <w:tab w:val="decimal" w:pos="1000"/>
              </w:tabs>
              <w:rPr>
                <w:szCs w:val="22"/>
              </w:rPr>
            </w:pPr>
            <w:r w:rsidRPr="00FA5484">
              <w:t>8,131</w:t>
            </w:r>
          </w:p>
        </w:tc>
        <w:tc>
          <w:tcPr>
            <w:tcW w:w="180" w:type="dxa"/>
          </w:tcPr>
          <w:p w14:paraId="3E574AD7" w14:textId="77777777" w:rsidR="00492934" w:rsidRPr="005C10BB" w:rsidRDefault="00492934" w:rsidP="00492934">
            <w:pPr>
              <w:tabs>
                <w:tab w:val="decimal" w:pos="1000"/>
              </w:tabs>
              <w:rPr>
                <w:szCs w:val="22"/>
              </w:rPr>
            </w:pPr>
          </w:p>
        </w:tc>
        <w:tc>
          <w:tcPr>
            <w:tcW w:w="1089" w:type="dxa"/>
            <w:tcBorders>
              <w:top w:val="nil"/>
              <w:left w:val="nil"/>
              <w:bottom w:val="nil"/>
              <w:right w:val="nil"/>
            </w:tcBorders>
            <w:vAlign w:val="center"/>
          </w:tcPr>
          <w:p w14:paraId="35DEF84B" w14:textId="416941FA" w:rsidR="00492934" w:rsidRPr="005C10BB" w:rsidRDefault="00492934" w:rsidP="00492934">
            <w:pPr>
              <w:tabs>
                <w:tab w:val="decimal" w:pos="1000"/>
              </w:tabs>
              <w:rPr>
                <w:szCs w:val="22"/>
              </w:rPr>
            </w:pPr>
            <w:r w:rsidRPr="004A3DF9">
              <w:rPr>
                <w:szCs w:val="22"/>
              </w:rPr>
              <w:t>39,839</w:t>
            </w:r>
          </w:p>
        </w:tc>
        <w:tc>
          <w:tcPr>
            <w:tcW w:w="180" w:type="dxa"/>
          </w:tcPr>
          <w:p w14:paraId="45E81516" w14:textId="77777777" w:rsidR="00492934" w:rsidRPr="005C10BB" w:rsidRDefault="00492934" w:rsidP="00492934">
            <w:pPr>
              <w:tabs>
                <w:tab w:val="decimal" w:pos="1000"/>
              </w:tabs>
              <w:rPr>
                <w:szCs w:val="22"/>
              </w:rPr>
            </w:pPr>
          </w:p>
        </w:tc>
        <w:tc>
          <w:tcPr>
            <w:tcW w:w="1350" w:type="dxa"/>
          </w:tcPr>
          <w:p w14:paraId="737DBD8A" w14:textId="6E6F844D" w:rsidR="00492934" w:rsidRPr="004A3DF9" w:rsidRDefault="00492934" w:rsidP="004A3DF9">
            <w:pPr>
              <w:tabs>
                <w:tab w:val="decimal" w:pos="926"/>
              </w:tabs>
              <w:ind w:left="-115" w:right="-144"/>
              <w:jc w:val="center"/>
            </w:pPr>
            <w:r w:rsidRPr="00403498">
              <w:t>7,819</w:t>
            </w:r>
          </w:p>
        </w:tc>
      </w:tr>
      <w:tr w:rsidR="00492934" w:rsidRPr="00EF5298" w14:paraId="04E07E23" w14:textId="77777777" w:rsidTr="005C10BB">
        <w:trPr>
          <w:cantSplit/>
        </w:trPr>
        <w:tc>
          <w:tcPr>
            <w:tcW w:w="4050" w:type="dxa"/>
          </w:tcPr>
          <w:p w14:paraId="3BA5A65C" w14:textId="4B887E84" w:rsidR="00492934" w:rsidRPr="00EF5298" w:rsidRDefault="00492934" w:rsidP="00492934">
            <w:pPr>
              <w:rPr>
                <w:szCs w:val="22"/>
              </w:rPr>
            </w:pPr>
            <w:r>
              <w:rPr>
                <w:rFonts w:eastAsia="Arial"/>
                <w:szCs w:val="22"/>
              </w:rPr>
              <w:t>S</w:t>
            </w:r>
            <w:r w:rsidRPr="00DE7DC3">
              <w:rPr>
                <w:rFonts w:eastAsia="Arial"/>
                <w:szCs w:val="22"/>
              </w:rPr>
              <w:t>ubsidiaries</w:t>
            </w:r>
          </w:p>
        </w:tc>
        <w:tc>
          <w:tcPr>
            <w:tcW w:w="1161" w:type="dxa"/>
            <w:tcBorders>
              <w:top w:val="nil"/>
              <w:left w:val="nil"/>
              <w:bottom w:val="nil"/>
              <w:right w:val="nil"/>
            </w:tcBorders>
            <w:vAlign w:val="center"/>
          </w:tcPr>
          <w:p w14:paraId="5CEBED23" w14:textId="5BE62D5A" w:rsidR="00492934" w:rsidRPr="005C10BB" w:rsidRDefault="00492934" w:rsidP="00492934">
            <w:pPr>
              <w:tabs>
                <w:tab w:val="decimal" w:pos="1000"/>
              </w:tabs>
              <w:rPr>
                <w:szCs w:val="22"/>
              </w:rPr>
            </w:pPr>
            <w:r w:rsidRPr="004A3DF9">
              <w:rPr>
                <w:szCs w:val="22"/>
              </w:rPr>
              <w:t>-</w:t>
            </w:r>
          </w:p>
        </w:tc>
        <w:tc>
          <w:tcPr>
            <w:tcW w:w="181" w:type="dxa"/>
          </w:tcPr>
          <w:p w14:paraId="61F5501F" w14:textId="77777777" w:rsidR="00492934" w:rsidRPr="004C5C3B" w:rsidRDefault="00492934" w:rsidP="00492934">
            <w:pPr>
              <w:tabs>
                <w:tab w:val="decimal" w:pos="1000"/>
              </w:tabs>
              <w:rPr>
                <w:b/>
                <w:bCs/>
                <w:szCs w:val="22"/>
              </w:rPr>
            </w:pPr>
          </w:p>
        </w:tc>
        <w:tc>
          <w:tcPr>
            <w:tcW w:w="1349" w:type="dxa"/>
          </w:tcPr>
          <w:p w14:paraId="1B0FB17F" w14:textId="1DA1B457" w:rsidR="00492934" w:rsidRPr="005C10BB" w:rsidRDefault="00492934" w:rsidP="00492934">
            <w:pPr>
              <w:tabs>
                <w:tab w:val="decimal" w:pos="1000"/>
              </w:tabs>
              <w:rPr>
                <w:szCs w:val="22"/>
              </w:rPr>
            </w:pPr>
            <w:r w:rsidRPr="00FA5484">
              <w:t>-</w:t>
            </w:r>
          </w:p>
        </w:tc>
        <w:tc>
          <w:tcPr>
            <w:tcW w:w="180" w:type="dxa"/>
          </w:tcPr>
          <w:p w14:paraId="44190EC2" w14:textId="77777777" w:rsidR="00492934" w:rsidRPr="005C10BB" w:rsidRDefault="00492934" w:rsidP="00492934">
            <w:pPr>
              <w:tabs>
                <w:tab w:val="decimal" w:pos="1000"/>
              </w:tabs>
              <w:rPr>
                <w:szCs w:val="22"/>
              </w:rPr>
            </w:pPr>
          </w:p>
        </w:tc>
        <w:tc>
          <w:tcPr>
            <w:tcW w:w="1089" w:type="dxa"/>
            <w:tcBorders>
              <w:top w:val="nil"/>
              <w:left w:val="nil"/>
              <w:bottom w:val="nil"/>
              <w:right w:val="nil"/>
            </w:tcBorders>
            <w:vAlign w:val="center"/>
          </w:tcPr>
          <w:p w14:paraId="1057F61B" w14:textId="7E14E57D" w:rsidR="00492934" w:rsidRPr="005C10BB" w:rsidRDefault="00492934" w:rsidP="00492934">
            <w:pPr>
              <w:tabs>
                <w:tab w:val="decimal" w:pos="1000"/>
              </w:tabs>
              <w:rPr>
                <w:szCs w:val="22"/>
              </w:rPr>
            </w:pPr>
            <w:r w:rsidRPr="004A3DF9">
              <w:rPr>
                <w:szCs w:val="22"/>
              </w:rPr>
              <w:t>51</w:t>
            </w:r>
          </w:p>
        </w:tc>
        <w:tc>
          <w:tcPr>
            <w:tcW w:w="180" w:type="dxa"/>
          </w:tcPr>
          <w:p w14:paraId="1989242E" w14:textId="77777777" w:rsidR="00492934" w:rsidRPr="005C10BB" w:rsidRDefault="00492934" w:rsidP="00492934">
            <w:pPr>
              <w:tabs>
                <w:tab w:val="decimal" w:pos="1000"/>
              </w:tabs>
              <w:rPr>
                <w:szCs w:val="22"/>
              </w:rPr>
            </w:pPr>
          </w:p>
        </w:tc>
        <w:tc>
          <w:tcPr>
            <w:tcW w:w="1350" w:type="dxa"/>
          </w:tcPr>
          <w:p w14:paraId="3D3DBF4B" w14:textId="3AB8ED1E" w:rsidR="00492934" w:rsidRPr="004A3DF9" w:rsidRDefault="00492934" w:rsidP="004A3DF9">
            <w:pPr>
              <w:tabs>
                <w:tab w:val="decimal" w:pos="926"/>
              </w:tabs>
              <w:ind w:left="-115" w:right="-144"/>
              <w:jc w:val="center"/>
            </w:pPr>
            <w:r w:rsidRPr="00403498">
              <w:t>23</w:t>
            </w:r>
          </w:p>
        </w:tc>
      </w:tr>
      <w:tr w:rsidR="00492934" w:rsidRPr="00EF5298" w14:paraId="715F984D" w14:textId="77777777" w:rsidTr="005C10BB">
        <w:trPr>
          <w:cantSplit/>
        </w:trPr>
        <w:tc>
          <w:tcPr>
            <w:tcW w:w="4050" w:type="dxa"/>
          </w:tcPr>
          <w:p w14:paraId="0E1A6AC3" w14:textId="4E6A6E03" w:rsidR="00492934" w:rsidRPr="00EF5298" w:rsidRDefault="00492934" w:rsidP="00492934">
            <w:pPr>
              <w:rPr>
                <w:szCs w:val="22"/>
              </w:rPr>
            </w:pPr>
            <w:r w:rsidRPr="00DE7DC3">
              <w:rPr>
                <w:rFonts w:eastAsia="Arial"/>
                <w:szCs w:val="22"/>
              </w:rPr>
              <w:t>Other companies under common control</w:t>
            </w:r>
          </w:p>
        </w:tc>
        <w:tc>
          <w:tcPr>
            <w:tcW w:w="1161" w:type="dxa"/>
            <w:tcBorders>
              <w:top w:val="nil"/>
              <w:left w:val="nil"/>
              <w:bottom w:val="nil"/>
              <w:right w:val="nil"/>
            </w:tcBorders>
            <w:vAlign w:val="center"/>
          </w:tcPr>
          <w:p w14:paraId="267E6A0C" w14:textId="2866C9C3" w:rsidR="00492934" w:rsidRPr="005C10BB" w:rsidRDefault="00492934" w:rsidP="00492934">
            <w:pPr>
              <w:tabs>
                <w:tab w:val="decimal" w:pos="1000"/>
              </w:tabs>
              <w:rPr>
                <w:szCs w:val="22"/>
              </w:rPr>
            </w:pPr>
            <w:r w:rsidRPr="004A3DF9">
              <w:rPr>
                <w:szCs w:val="22"/>
              </w:rPr>
              <w:t>67,551</w:t>
            </w:r>
          </w:p>
        </w:tc>
        <w:tc>
          <w:tcPr>
            <w:tcW w:w="181" w:type="dxa"/>
          </w:tcPr>
          <w:p w14:paraId="5AB71278" w14:textId="77777777" w:rsidR="00492934" w:rsidRPr="004C5C3B" w:rsidRDefault="00492934" w:rsidP="00492934">
            <w:pPr>
              <w:tabs>
                <w:tab w:val="decimal" w:pos="1000"/>
              </w:tabs>
              <w:rPr>
                <w:b/>
                <w:bCs/>
                <w:szCs w:val="22"/>
              </w:rPr>
            </w:pPr>
          </w:p>
        </w:tc>
        <w:tc>
          <w:tcPr>
            <w:tcW w:w="1349" w:type="dxa"/>
          </w:tcPr>
          <w:p w14:paraId="3C4C63B4" w14:textId="75783672" w:rsidR="00492934" w:rsidRPr="005C10BB" w:rsidRDefault="00492934" w:rsidP="00492934">
            <w:pPr>
              <w:tabs>
                <w:tab w:val="decimal" w:pos="1000"/>
              </w:tabs>
              <w:rPr>
                <w:szCs w:val="22"/>
              </w:rPr>
            </w:pPr>
            <w:r w:rsidRPr="00FA5484">
              <w:t>14,850</w:t>
            </w:r>
          </w:p>
        </w:tc>
        <w:tc>
          <w:tcPr>
            <w:tcW w:w="180" w:type="dxa"/>
          </w:tcPr>
          <w:p w14:paraId="5999CFA0" w14:textId="77777777" w:rsidR="00492934" w:rsidRPr="005C10BB" w:rsidRDefault="00492934" w:rsidP="00492934">
            <w:pPr>
              <w:tabs>
                <w:tab w:val="decimal" w:pos="1000"/>
              </w:tabs>
              <w:rPr>
                <w:szCs w:val="22"/>
              </w:rPr>
            </w:pPr>
          </w:p>
        </w:tc>
        <w:tc>
          <w:tcPr>
            <w:tcW w:w="1089" w:type="dxa"/>
            <w:tcBorders>
              <w:top w:val="nil"/>
              <w:left w:val="nil"/>
              <w:bottom w:val="nil"/>
              <w:right w:val="nil"/>
            </w:tcBorders>
            <w:vAlign w:val="center"/>
          </w:tcPr>
          <w:p w14:paraId="7CBF01CA" w14:textId="02B4EC2B" w:rsidR="00492934" w:rsidRPr="005C10BB" w:rsidRDefault="00492934" w:rsidP="00492934">
            <w:pPr>
              <w:tabs>
                <w:tab w:val="decimal" w:pos="1000"/>
              </w:tabs>
              <w:rPr>
                <w:szCs w:val="22"/>
              </w:rPr>
            </w:pPr>
            <w:r w:rsidRPr="004A3DF9">
              <w:rPr>
                <w:szCs w:val="22"/>
              </w:rPr>
              <w:t>57,507</w:t>
            </w:r>
          </w:p>
        </w:tc>
        <w:tc>
          <w:tcPr>
            <w:tcW w:w="180" w:type="dxa"/>
          </w:tcPr>
          <w:p w14:paraId="46B4AC53" w14:textId="77777777" w:rsidR="00492934" w:rsidRPr="005C10BB" w:rsidRDefault="00492934" w:rsidP="00492934">
            <w:pPr>
              <w:tabs>
                <w:tab w:val="decimal" w:pos="1000"/>
              </w:tabs>
              <w:rPr>
                <w:szCs w:val="22"/>
              </w:rPr>
            </w:pPr>
          </w:p>
        </w:tc>
        <w:tc>
          <w:tcPr>
            <w:tcW w:w="1350" w:type="dxa"/>
          </w:tcPr>
          <w:p w14:paraId="1C43D56E" w14:textId="30653240" w:rsidR="00492934" w:rsidRPr="004A3DF9" w:rsidRDefault="00492934" w:rsidP="004A3DF9">
            <w:pPr>
              <w:tabs>
                <w:tab w:val="decimal" w:pos="926"/>
              </w:tabs>
              <w:ind w:left="-115" w:right="-144"/>
              <w:jc w:val="center"/>
            </w:pPr>
            <w:r w:rsidRPr="00403498">
              <w:t>10,156</w:t>
            </w:r>
          </w:p>
        </w:tc>
      </w:tr>
      <w:tr w:rsidR="00492934" w:rsidRPr="00EF5298" w14:paraId="41F08A1A" w14:textId="77777777" w:rsidTr="005C10BB">
        <w:trPr>
          <w:cantSplit/>
        </w:trPr>
        <w:tc>
          <w:tcPr>
            <w:tcW w:w="4050" w:type="dxa"/>
          </w:tcPr>
          <w:p w14:paraId="63A50DC4" w14:textId="640B3DAF" w:rsidR="00492934" w:rsidRPr="00EF5298" w:rsidRDefault="00492934" w:rsidP="00492934">
            <w:pPr>
              <w:rPr>
                <w:szCs w:val="22"/>
              </w:rPr>
            </w:pPr>
            <w:r w:rsidRPr="00DE7DC3">
              <w:rPr>
                <w:rFonts w:eastAsia="Arial"/>
                <w:szCs w:val="22"/>
              </w:rPr>
              <w:t>Other related companies</w:t>
            </w:r>
          </w:p>
        </w:tc>
        <w:tc>
          <w:tcPr>
            <w:tcW w:w="1161" w:type="dxa"/>
            <w:tcBorders>
              <w:top w:val="nil"/>
              <w:left w:val="nil"/>
              <w:right w:val="nil"/>
            </w:tcBorders>
            <w:vAlign w:val="center"/>
          </w:tcPr>
          <w:p w14:paraId="4E0DF411" w14:textId="0A56FF2E" w:rsidR="00492934" w:rsidRPr="005C10BB" w:rsidRDefault="00492934" w:rsidP="00492934">
            <w:pPr>
              <w:tabs>
                <w:tab w:val="decimal" w:pos="1000"/>
              </w:tabs>
              <w:rPr>
                <w:szCs w:val="22"/>
              </w:rPr>
            </w:pPr>
            <w:r w:rsidRPr="004A3DF9">
              <w:rPr>
                <w:szCs w:val="22"/>
              </w:rPr>
              <w:t>19,240</w:t>
            </w:r>
          </w:p>
        </w:tc>
        <w:tc>
          <w:tcPr>
            <w:tcW w:w="181" w:type="dxa"/>
          </w:tcPr>
          <w:p w14:paraId="0858FE2E" w14:textId="77777777" w:rsidR="00492934" w:rsidRPr="004C5C3B" w:rsidRDefault="00492934" w:rsidP="00492934">
            <w:pPr>
              <w:tabs>
                <w:tab w:val="decimal" w:pos="1000"/>
              </w:tabs>
              <w:rPr>
                <w:b/>
                <w:bCs/>
                <w:szCs w:val="22"/>
              </w:rPr>
            </w:pPr>
          </w:p>
        </w:tc>
        <w:tc>
          <w:tcPr>
            <w:tcW w:w="1349" w:type="dxa"/>
          </w:tcPr>
          <w:p w14:paraId="591BE18F" w14:textId="4692DE9C" w:rsidR="00492934" w:rsidRPr="005C10BB" w:rsidRDefault="00492934" w:rsidP="00492934">
            <w:pPr>
              <w:tabs>
                <w:tab w:val="decimal" w:pos="1000"/>
              </w:tabs>
              <w:rPr>
                <w:szCs w:val="22"/>
              </w:rPr>
            </w:pPr>
            <w:r w:rsidRPr="00FA5484">
              <w:t>5,323</w:t>
            </w:r>
          </w:p>
        </w:tc>
        <w:tc>
          <w:tcPr>
            <w:tcW w:w="180" w:type="dxa"/>
          </w:tcPr>
          <w:p w14:paraId="1DA9034B" w14:textId="77777777" w:rsidR="00492934" w:rsidRPr="005C10BB" w:rsidRDefault="00492934" w:rsidP="00492934">
            <w:pPr>
              <w:tabs>
                <w:tab w:val="decimal" w:pos="1000"/>
              </w:tabs>
              <w:rPr>
                <w:szCs w:val="22"/>
              </w:rPr>
            </w:pPr>
          </w:p>
        </w:tc>
        <w:tc>
          <w:tcPr>
            <w:tcW w:w="1089" w:type="dxa"/>
            <w:tcBorders>
              <w:top w:val="nil"/>
              <w:left w:val="nil"/>
              <w:right w:val="nil"/>
            </w:tcBorders>
            <w:vAlign w:val="center"/>
          </w:tcPr>
          <w:p w14:paraId="77F00DA3" w14:textId="71D4D58E" w:rsidR="00492934" w:rsidRPr="005C10BB" w:rsidRDefault="00492934" w:rsidP="00492934">
            <w:pPr>
              <w:tabs>
                <w:tab w:val="decimal" w:pos="1000"/>
              </w:tabs>
              <w:rPr>
                <w:szCs w:val="22"/>
              </w:rPr>
            </w:pPr>
            <w:r w:rsidRPr="004A3DF9">
              <w:rPr>
                <w:szCs w:val="22"/>
              </w:rPr>
              <w:t>19,240</w:t>
            </w:r>
          </w:p>
        </w:tc>
        <w:tc>
          <w:tcPr>
            <w:tcW w:w="180" w:type="dxa"/>
          </w:tcPr>
          <w:p w14:paraId="4F482BA9" w14:textId="77777777" w:rsidR="00492934" w:rsidRPr="005C10BB" w:rsidRDefault="00492934" w:rsidP="00492934">
            <w:pPr>
              <w:tabs>
                <w:tab w:val="decimal" w:pos="1000"/>
              </w:tabs>
              <w:rPr>
                <w:szCs w:val="22"/>
              </w:rPr>
            </w:pPr>
          </w:p>
        </w:tc>
        <w:tc>
          <w:tcPr>
            <w:tcW w:w="1350" w:type="dxa"/>
          </w:tcPr>
          <w:p w14:paraId="1EBFDF91" w14:textId="5232A6B7" w:rsidR="00492934" w:rsidRPr="004A3DF9" w:rsidRDefault="00492934" w:rsidP="004A3DF9">
            <w:pPr>
              <w:tabs>
                <w:tab w:val="decimal" w:pos="926"/>
              </w:tabs>
              <w:ind w:left="-115" w:right="-144"/>
              <w:jc w:val="center"/>
            </w:pPr>
            <w:r w:rsidRPr="00403498">
              <w:t>5,323</w:t>
            </w:r>
          </w:p>
        </w:tc>
      </w:tr>
      <w:tr w:rsidR="00492934" w:rsidRPr="00EF5298" w14:paraId="45E15201" w14:textId="77777777" w:rsidTr="005C10BB">
        <w:trPr>
          <w:cantSplit/>
        </w:trPr>
        <w:tc>
          <w:tcPr>
            <w:tcW w:w="4050" w:type="dxa"/>
          </w:tcPr>
          <w:p w14:paraId="5E428B65" w14:textId="77777777" w:rsidR="00492934" w:rsidRPr="00EF5298" w:rsidRDefault="00492934" w:rsidP="00492934">
            <w:pPr>
              <w:rPr>
                <w:szCs w:val="22"/>
              </w:rPr>
            </w:pPr>
          </w:p>
        </w:tc>
        <w:tc>
          <w:tcPr>
            <w:tcW w:w="1161" w:type="dxa"/>
          </w:tcPr>
          <w:p w14:paraId="39EA9814" w14:textId="77777777" w:rsidR="00492934" w:rsidRPr="005C10BB" w:rsidRDefault="00492934" w:rsidP="00492934">
            <w:pPr>
              <w:tabs>
                <w:tab w:val="decimal" w:pos="1000"/>
              </w:tabs>
              <w:rPr>
                <w:b/>
                <w:bCs/>
                <w:szCs w:val="22"/>
              </w:rPr>
            </w:pPr>
          </w:p>
        </w:tc>
        <w:tc>
          <w:tcPr>
            <w:tcW w:w="181" w:type="dxa"/>
          </w:tcPr>
          <w:p w14:paraId="77D910CD" w14:textId="77777777" w:rsidR="00492934" w:rsidRPr="004C5C3B" w:rsidRDefault="00492934" w:rsidP="00492934">
            <w:pPr>
              <w:tabs>
                <w:tab w:val="decimal" w:pos="1000"/>
              </w:tabs>
              <w:rPr>
                <w:b/>
                <w:bCs/>
                <w:szCs w:val="22"/>
              </w:rPr>
            </w:pPr>
          </w:p>
        </w:tc>
        <w:tc>
          <w:tcPr>
            <w:tcW w:w="1349" w:type="dxa"/>
          </w:tcPr>
          <w:p w14:paraId="5D668AFF" w14:textId="77777777" w:rsidR="00492934" w:rsidRPr="004C5C3B" w:rsidRDefault="00492934" w:rsidP="00492934">
            <w:pPr>
              <w:tabs>
                <w:tab w:val="decimal" w:pos="1000"/>
              </w:tabs>
              <w:rPr>
                <w:b/>
                <w:bCs/>
                <w:szCs w:val="22"/>
              </w:rPr>
            </w:pPr>
          </w:p>
        </w:tc>
        <w:tc>
          <w:tcPr>
            <w:tcW w:w="180" w:type="dxa"/>
          </w:tcPr>
          <w:p w14:paraId="41EF42A9" w14:textId="77777777" w:rsidR="00492934" w:rsidRPr="004C5C3B" w:rsidRDefault="00492934" w:rsidP="00492934">
            <w:pPr>
              <w:tabs>
                <w:tab w:val="decimal" w:pos="1000"/>
              </w:tabs>
              <w:rPr>
                <w:b/>
                <w:bCs/>
                <w:szCs w:val="22"/>
              </w:rPr>
            </w:pPr>
          </w:p>
        </w:tc>
        <w:tc>
          <w:tcPr>
            <w:tcW w:w="1089" w:type="dxa"/>
          </w:tcPr>
          <w:p w14:paraId="12DD2810" w14:textId="77777777" w:rsidR="00492934" w:rsidRPr="004C5C3B" w:rsidRDefault="00492934" w:rsidP="00492934">
            <w:pPr>
              <w:tabs>
                <w:tab w:val="decimal" w:pos="1000"/>
              </w:tabs>
              <w:rPr>
                <w:b/>
                <w:bCs/>
                <w:szCs w:val="22"/>
              </w:rPr>
            </w:pPr>
          </w:p>
        </w:tc>
        <w:tc>
          <w:tcPr>
            <w:tcW w:w="180" w:type="dxa"/>
          </w:tcPr>
          <w:p w14:paraId="4956990C" w14:textId="77777777" w:rsidR="00492934" w:rsidRPr="004C5C3B" w:rsidRDefault="00492934" w:rsidP="00492934">
            <w:pPr>
              <w:tabs>
                <w:tab w:val="decimal" w:pos="1000"/>
              </w:tabs>
              <w:rPr>
                <w:b/>
                <w:bCs/>
                <w:szCs w:val="22"/>
              </w:rPr>
            </w:pPr>
          </w:p>
        </w:tc>
        <w:tc>
          <w:tcPr>
            <w:tcW w:w="1350" w:type="dxa"/>
          </w:tcPr>
          <w:p w14:paraId="1A3A33C8" w14:textId="77777777" w:rsidR="00492934" w:rsidRPr="004A3DF9" w:rsidRDefault="00492934" w:rsidP="004A3DF9">
            <w:pPr>
              <w:tabs>
                <w:tab w:val="decimal" w:pos="926"/>
              </w:tabs>
              <w:ind w:left="-115" w:right="-144"/>
              <w:jc w:val="center"/>
            </w:pPr>
          </w:p>
        </w:tc>
      </w:tr>
      <w:tr w:rsidR="00492934" w:rsidRPr="00EF5298" w14:paraId="5238504D" w14:textId="77777777" w:rsidTr="005C10BB">
        <w:trPr>
          <w:cantSplit/>
        </w:trPr>
        <w:tc>
          <w:tcPr>
            <w:tcW w:w="4050" w:type="dxa"/>
          </w:tcPr>
          <w:p w14:paraId="16019A09" w14:textId="77777777" w:rsidR="00492934" w:rsidRDefault="00492934" w:rsidP="00492934">
            <w:pPr>
              <w:rPr>
                <w:b/>
                <w:bCs/>
                <w:i/>
                <w:iCs/>
              </w:rPr>
            </w:pPr>
            <w:r w:rsidRPr="006378DA">
              <w:rPr>
                <w:b/>
                <w:bCs/>
                <w:i/>
                <w:iCs/>
              </w:rPr>
              <w:t>Payable purchase of property, plant</w:t>
            </w:r>
          </w:p>
          <w:p w14:paraId="7013BBBD" w14:textId="2F02BC7E" w:rsidR="00492934" w:rsidRPr="00EF5298" w:rsidRDefault="00492934" w:rsidP="00492934">
            <w:pPr>
              <w:rPr>
                <w:szCs w:val="22"/>
              </w:rPr>
            </w:pPr>
            <w:r>
              <w:rPr>
                <w:b/>
                <w:bCs/>
                <w:i/>
                <w:iCs/>
              </w:rPr>
              <w:t xml:space="preserve">   </w:t>
            </w:r>
            <w:r w:rsidRPr="006378DA">
              <w:rPr>
                <w:b/>
                <w:bCs/>
                <w:i/>
                <w:iCs/>
              </w:rPr>
              <w:t xml:space="preserve"> and equipment</w:t>
            </w:r>
          </w:p>
        </w:tc>
        <w:tc>
          <w:tcPr>
            <w:tcW w:w="1161" w:type="dxa"/>
          </w:tcPr>
          <w:p w14:paraId="40163786" w14:textId="77777777" w:rsidR="00492934" w:rsidRPr="004C5C3B" w:rsidRDefault="00492934" w:rsidP="00492934">
            <w:pPr>
              <w:tabs>
                <w:tab w:val="decimal" w:pos="1000"/>
              </w:tabs>
              <w:rPr>
                <w:szCs w:val="22"/>
              </w:rPr>
            </w:pPr>
          </w:p>
        </w:tc>
        <w:tc>
          <w:tcPr>
            <w:tcW w:w="181" w:type="dxa"/>
          </w:tcPr>
          <w:p w14:paraId="2F5CDEE1" w14:textId="77777777" w:rsidR="00492934" w:rsidRPr="004C5C3B" w:rsidRDefault="00492934" w:rsidP="00492934">
            <w:pPr>
              <w:tabs>
                <w:tab w:val="decimal" w:pos="1000"/>
              </w:tabs>
              <w:rPr>
                <w:szCs w:val="22"/>
              </w:rPr>
            </w:pPr>
          </w:p>
        </w:tc>
        <w:tc>
          <w:tcPr>
            <w:tcW w:w="1349" w:type="dxa"/>
          </w:tcPr>
          <w:p w14:paraId="18DF375B" w14:textId="77777777" w:rsidR="00492934" w:rsidRPr="004C5C3B" w:rsidRDefault="00492934" w:rsidP="00492934">
            <w:pPr>
              <w:tabs>
                <w:tab w:val="decimal" w:pos="1000"/>
              </w:tabs>
              <w:rPr>
                <w:szCs w:val="22"/>
              </w:rPr>
            </w:pPr>
          </w:p>
        </w:tc>
        <w:tc>
          <w:tcPr>
            <w:tcW w:w="180" w:type="dxa"/>
          </w:tcPr>
          <w:p w14:paraId="465B5AD3" w14:textId="77777777" w:rsidR="00492934" w:rsidRPr="004C5C3B" w:rsidRDefault="00492934" w:rsidP="00492934">
            <w:pPr>
              <w:tabs>
                <w:tab w:val="decimal" w:pos="1000"/>
              </w:tabs>
              <w:rPr>
                <w:szCs w:val="22"/>
              </w:rPr>
            </w:pPr>
          </w:p>
        </w:tc>
        <w:tc>
          <w:tcPr>
            <w:tcW w:w="1089" w:type="dxa"/>
          </w:tcPr>
          <w:p w14:paraId="39B83668" w14:textId="77777777" w:rsidR="00492934" w:rsidRPr="004C5C3B" w:rsidRDefault="00492934" w:rsidP="00492934">
            <w:pPr>
              <w:tabs>
                <w:tab w:val="decimal" w:pos="1000"/>
              </w:tabs>
              <w:rPr>
                <w:szCs w:val="22"/>
              </w:rPr>
            </w:pPr>
          </w:p>
        </w:tc>
        <w:tc>
          <w:tcPr>
            <w:tcW w:w="180" w:type="dxa"/>
          </w:tcPr>
          <w:p w14:paraId="6B0C00E1" w14:textId="77777777" w:rsidR="00492934" w:rsidRPr="004C5C3B" w:rsidRDefault="00492934" w:rsidP="00492934">
            <w:pPr>
              <w:tabs>
                <w:tab w:val="decimal" w:pos="1000"/>
              </w:tabs>
              <w:rPr>
                <w:szCs w:val="22"/>
              </w:rPr>
            </w:pPr>
          </w:p>
        </w:tc>
        <w:tc>
          <w:tcPr>
            <w:tcW w:w="1350" w:type="dxa"/>
          </w:tcPr>
          <w:p w14:paraId="468AB46B" w14:textId="77777777" w:rsidR="00492934" w:rsidRPr="004A3DF9" w:rsidRDefault="00492934" w:rsidP="004A3DF9">
            <w:pPr>
              <w:tabs>
                <w:tab w:val="decimal" w:pos="926"/>
              </w:tabs>
              <w:ind w:left="-115" w:right="-144"/>
              <w:jc w:val="center"/>
            </w:pPr>
          </w:p>
        </w:tc>
      </w:tr>
      <w:tr w:rsidR="00492934" w:rsidRPr="00EF5298" w14:paraId="41140DEF" w14:textId="77777777" w:rsidTr="005C10BB">
        <w:trPr>
          <w:cantSplit/>
          <w:trHeight w:val="236"/>
        </w:trPr>
        <w:tc>
          <w:tcPr>
            <w:tcW w:w="4050" w:type="dxa"/>
          </w:tcPr>
          <w:p w14:paraId="3DD81CE1" w14:textId="305FA706" w:rsidR="00492934" w:rsidRPr="00EF5298" w:rsidRDefault="00492934" w:rsidP="00492934">
            <w:pPr>
              <w:rPr>
                <w:szCs w:val="22"/>
              </w:rPr>
            </w:pPr>
            <w:r w:rsidRPr="00DE7DC3">
              <w:rPr>
                <w:rFonts w:eastAsia="Arial"/>
                <w:szCs w:val="22"/>
              </w:rPr>
              <w:t>Other companies under common control</w:t>
            </w:r>
          </w:p>
        </w:tc>
        <w:tc>
          <w:tcPr>
            <w:tcW w:w="1161" w:type="dxa"/>
          </w:tcPr>
          <w:p w14:paraId="26D8C5F9" w14:textId="188ADFE2" w:rsidR="00492934" w:rsidRPr="005C10BB" w:rsidRDefault="00492934" w:rsidP="00492934">
            <w:pPr>
              <w:tabs>
                <w:tab w:val="decimal" w:pos="1000"/>
              </w:tabs>
              <w:rPr>
                <w:szCs w:val="22"/>
              </w:rPr>
            </w:pPr>
            <w:r>
              <w:rPr>
                <w:szCs w:val="22"/>
              </w:rPr>
              <w:t>6,188</w:t>
            </w:r>
          </w:p>
        </w:tc>
        <w:tc>
          <w:tcPr>
            <w:tcW w:w="181" w:type="dxa"/>
          </w:tcPr>
          <w:p w14:paraId="652F99F3" w14:textId="77777777" w:rsidR="00492934" w:rsidRPr="005C10BB" w:rsidRDefault="00492934" w:rsidP="00492934">
            <w:pPr>
              <w:tabs>
                <w:tab w:val="decimal" w:pos="1000"/>
              </w:tabs>
              <w:rPr>
                <w:szCs w:val="22"/>
              </w:rPr>
            </w:pPr>
          </w:p>
        </w:tc>
        <w:tc>
          <w:tcPr>
            <w:tcW w:w="1349" w:type="dxa"/>
          </w:tcPr>
          <w:p w14:paraId="6E31FDD4" w14:textId="3EB559D4" w:rsidR="00492934" w:rsidRPr="005C10BB" w:rsidRDefault="00492934" w:rsidP="00492934">
            <w:pPr>
              <w:tabs>
                <w:tab w:val="decimal" w:pos="1000"/>
              </w:tabs>
              <w:rPr>
                <w:szCs w:val="22"/>
              </w:rPr>
            </w:pPr>
            <w:r>
              <w:rPr>
                <w:szCs w:val="22"/>
              </w:rPr>
              <w:t>-</w:t>
            </w:r>
          </w:p>
        </w:tc>
        <w:tc>
          <w:tcPr>
            <w:tcW w:w="180" w:type="dxa"/>
          </w:tcPr>
          <w:p w14:paraId="0EE3A634" w14:textId="77777777" w:rsidR="00492934" w:rsidRPr="005C10BB" w:rsidRDefault="00492934" w:rsidP="00492934">
            <w:pPr>
              <w:tabs>
                <w:tab w:val="decimal" w:pos="1000"/>
              </w:tabs>
              <w:rPr>
                <w:szCs w:val="22"/>
              </w:rPr>
            </w:pPr>
          </w:p>
        </w:tc>
        <w:tc>
          <w:tcPr>
            <w:tcW w:w="1089" w:type="dxa"/>
          </w:tcPr>
          <w:p w14:paraId="4E6BD9DA" w14:textId="61E60830" w:rsidR="00492934" w:rsidRPr="005C10BB" w:rsidRDefault="00492934" w:rsidP="00492934">
            <w:pPr>
              <w:tabs>
                <w:tab w:val="decimal" w:pos="1000"/>
              </w:tabs>
              <w:rPr>
                <w:szCs w:val="22"/>
              </w:rPr>
            </w:pPr>
            <w:r>
              <w:rPr>
                <w:szCs w:val="22"/>
              </w:rPr>
              <w:t>6,188</w:t>
            </w:r>
          </w:p>
        </w:tc>
        <w:tc>
          <w:tcPr>
            <w:tcW w:w="180" w:type="dxa"/>
          </w:tcPr>
          <w:p w14:paraId="1A916C8B" w14:textId="77777777" w:rsidR="00492934" w:rsidRPr="004C5C3B" w:rsidRDefault="00492934" w:rsidP="00492934">
            <w:pPr>
              <w:tabs>
                <w:tab w:val="decimal" w:pos="1000"/>
              </w:tabs>
              <w:rPr>
                <w:szCs w:val="22"/>
              </w:rPr>
            </w:pPr>
          </w:p>
        </w:tc>
        <w:tc>
          <w:tcPr>
            <w:tcW w:w="1350" w:type="dxa"/>
          </w:tcPr>
          <w:p w14:paraId="57FDDCFF" w14:textId="1E623C14" w:rsidR="00492934" w:rsidRPr="004A3DF9" w:rsidRDefault="00492934" w:rsidP="004A3DF9">
            <w:pPr>
              <w:tabs>
                <w:tab w:val="decimal" w:pos="926"/>
              </w:tabs>
              <w:ind w:left="-115" w:right="-144"/>
              <w:jc w:val="center"/>
            </w:pPr>
            <w:r w:rsidRPr="004A3DF9">
              <w:t>-</w:t>
            </w:r>
          </w:p>
        </w:tc>
      </w:tr>
      <w:tr w:rsidR="00492934" w:rsidRPr="00EF5298" w14:paraId="1BC3DBB2" w14:textId="77777777" w:rsidTr="005C10BB">
        <w:trPr>
          <w:cantSplit/>
          <w:trHeight w:val="236"/>
        </w:trPr>
        <w:tc>
          <w:tcPr>
            <w:tcW w:w="4050" w:type="dxa"/>
          </w:tcPr>
          <w:p w14:paraId="5DEB65C6" w14:textId="3C6CFB61" w:rsidR="00492934" w:rsidRPr="00DE7DC3" w:rsidRDefault="00492934" w:rsidP="00492934">
            <w:pPr>
              <w:rPr>
                <w:rFonts w:eastAsia="Arial"/>
                <w:szCs w:val="22"/>
              </w:rPr>
            </w:pPr>
            <w:r w:rsidRPr="00DE7DC3">
              <w:rPr>
                <w:rFonts w:eastAsia="Arial"/>
                <w:szCs w:val="22"/>
              </w:rPr>
              <w:t>Other related companies</w:t>
            </w:r>
          </w:p>
        </w:tc>
        <w:tc>
          <w:tcPr>
            <w:tcW w:w="1161" w:type="dxa"/>
          </w:tcPr>
          <w:p w14:paraId="2AAC52F2" w14:textId="1D396E07" w:rsidR="00492934" w:rsidRPr="005C10BB" w:rsidRDefault="00492934" w:rsidP="00492934">
            <w:pPr>
              <w:tabs>
                <w:tab w:val="decimal" w:pos="1000"/>
              </w:tabs>
              <w:rPr>
                <w:szCs w:val="22"/>
              </w:rPr>
            </w:pPr>
            <w:r>
              <w:rPr>
                <w:szCs w:val="22"/>
              </w:rPr>
              <w:t>6,264</w:t>
            </w:r>
          </w:p>
        </w:tc>
        <w:tc>
          <w:tcPr>
            <w:tcW w:w="181" w:type="dxa"/>
          </w:tcPr>
          <w:p w14:paraId="2FF6C49D" w14:textId="77777777" w:rsidR="00492934" w:rsidRPr="005C10BB" w:rsidRDefault="00492934" w:rsidP="00492934">
            <w:pPr>
              <w:tabs>
                <w:tab w:val="decimal" w:pos="1000"/>
              </w:tabs>
              <w:rPr>
                <w:szCs w:val="22"/>
              </w:rPr>
            </w:pPr>
          </w:p>
        </w:tc>
        <w:tc>
          <w:tcPr>
            <w:tcW w:w="1349" w:type="dxa"/>
          </w:tcPr>
          <w:p w14:paraId="28E18571" w14:textId="61AA624E" w:rsidR="00492934" w:rsidRDefault="00492934" w:rsidP="00492934">
            <w:pPr>
              <w:tabs>
                <w:tab w:val="decimal" w:pos="1000"/>
              </w:tabs>
              <w:rPr>
                <w:szCs w:val="22"/>
              </w:rPr>
            </w:pPr>
            <w:r>
              <w:rPr>
                <w:szCs w:val="22"/>
              </w:rPr>
              <w:t>-</w:t>
            </w:r>
          </w:p>
        </w:tc>
        <w:tc>
          <w:tcPr>
            <w:tcW w:w="180" w:type="dxa"/>
          </w:tcPr>
          <w:p w14:paraId="6EC901AF" w14:textId="77777777" w:rsidR="00492934" w:rsidRPr="005C10BB" w:rsidRDefault="00492934" w:rsidP="00492934">
            <w:pPr>
              <w:tabs>
                <w:tab w:val="decimal" w:pos="1000"/>
              </w:tabs>
              <w:rPr>
                <w:szCs w:val="22"/>
              </w:rPr>
            </w:pPr>
          </w:p>
        </w:tc>
        <w:tc>
          <w:tcPr>
            <w:tcW w:w="1089" w:type="dxa"/>
          </w:tcPr>
          <w:p w14:paraId="30529B46" w14:textId="50D509E7" w:rsidR="00492934" w:rsidRPr="005C10BB" w:rsidRDefault="00492934" w:rsidP="00492934">
            <w:pPr>
              <w:tabs>
                <w:tab w:val="decimal" w:pos="1000"/>
              </w:tabs>
              <w:rPr>
                <w:szCs w:val="22"/>
              </w:rPr>
            </w:pPr>
            <w:r>
              <w:rPr>
                <w:szCs w:val="22"/>
              </w:rPr>
              <w:t>6,264</w:t>
            </w:r>
          </w:p>
        </w:tc>
        <w:tc>
          <w:tcPr>
            <w:tcW w:w="180" w:type="dxa"/>
          </w:tcPr>
          <w:p w14:paraId="6C1B9A47" w14:textId="77777777" w:rsidR="00492934" w:rsidRPr="004C5C3B" w:rsidRDefault="00492934" w:rsidP="00492934">
            <w:pPr>
              <w:tabs>
                <w:tab w:val="decimal" w:pos="1000"/>
              </w:tabs>
              <w:rPr>
                <w:szCs w:val="22"/>
              </w:rPr>
            </w:pPr>
          </w:p>
        </w:tc>
        <w:tc>
          <w:tcPr>
            <w:tcW w:w="1350" w:type="dxa"/>
          </w:tcPr>
          <w:p w14:paraId="79FA8B6D" w14:textId="40CC5E2D" w:rsidR="00492934" w:rsidRPr="004A3DF9" w:rsidRDefault="00492934" w:rsidP="004A3DF9">
            <w:pPr>
              <w:tabs>
                <w:tab w:val="decimal" w:pos="926"/>
              </w:tabs>
              <w:ind w:left="-115" w:right="-144"/>
              <w:jc w:val="center"/>
            </w:pPr>
            <w:r w:rsidRPr="004A3DF9">
              <w:t>-</w:t>
            </w:r>
          </w:p>
        </w:tc>
      </w:tr>
      <w:tr w:rsidR="00492934" w:rsidRPr="00EF5298" w14:paraId="54942704" w14:textId="77777777" w:rsidTr="005C10BB">
        <w:trPr>
          <w:cantSplit/>
        </w:trPr>
        <w:tc>
          <w:tcPr>
            <w:tcW w:w="4050" w:type="dxa"/>
          </w:tcPr>
          <w:p w14:paraId="396767DC" w14:textId="77777777" w:rsidR="00492934" w:rsidRPr="00EF5298" w:rsidRDefault="00492934" w:rsidP="00492934">
            <w:pPr>
              <w:rPr>
                <w:b/>
                <w:bCs/>
                <w:szCs w:val="22"/>
              </w:rPr>
            </w:pPr>
          </w:p>
        </w:tc>
        <w:tc>
          <w:tcPr>
            <w:tcW w:w="1161" w:type="dxa"/>
          </w:tcPr>
          <w:p w14:paraId="4F083B30" w14:textId="77777777" w:rsidR="00492934" w:rsidRPr="004C5C3B" w:rsidRDefault="00492934" w:rsidP="00492934">
            <w:pPr>
              <w:tabs>
                <w:tab w:val="decimal" w:pos="1000"/>
              </w:tabs>
              <w:rPr>
                <w:szCs w:val="22"/>
              </w:rPr>
            </w:pPr>
          </w:p>
        </w:tc>
        <w:tc>
          <w:tcPr>
            <w:tcW w:w="181" w:type="dxa"/>
          </w:tcPr>
          <w:p w14:paraId="09D3793B" w14:textId="77777777" w:rsidR="00492934" w:rsidRPr="004C5C3B" w:rsidRDefault="00492934" w:rsidP="00492934">
            <w:pPr>
              <w:tabs>
                <w:tab w:val="decimal" w:pos="1000"/>
              </w:tabs>
              <w:rPr>
                <w:szCs w:val="22"/>
              </w:rPr>
            </w:pPr>
          </w:p>
        </w:tc>
        <w:tc>
          <w:tcPr>
            <w:tcW w:w="1349" w:type="dxa"/>
          </w:tcPr>
          <w:p w14:paraId="10DE8947" w14:textId="77777777" w:rsidR="00492934" w:rsidRPr="004C5C3B" w:rsidRDefault="00492934" w:rsidP="00492934">
            <w:pPr>
              <w:tabs>
                <w:tab w:val="decimal" w:pos="1000"/>
              </w:tabs>
              <w:rPr>
                <w:szCs w:val="22"/>
              </w:rPr>
            </w:pPr>
          </w:p>
        </w:tc>
        <w:tc>
          <w:tcPr>
            <w:tcW w:w="180" w:type="dxa"/>
          </w:tcPr>
          <w:p w14:paraId="44452F27" w14:textId="77777777" w:rsidR="00492934" w:rsidRPr="004C5C3B" w:rsidRDefault="00492934" w:rsidP="00492934">
            <w:pPr>
              <w:tabs>
                <w:tab w:val="decimal" w:pos="1000"/>
              </w:tabs>
              <w:rPr>
                <w:szCs w:val="22"/>
              </w:rPr>
            </w:pPr>
          </w:p>
        </w:tc>
        <w:tc>
          <w:tcPr>
            <w:tcW w:w="1089" w:type="dxa"/>
          </w:tcPr>
          <w:p w14:paraId="2D2EB426" w14:textId="77777777" w:rsidR="00492934" w:rsidRPr="004C5C3B" w:rsidRDefault="00492934" w:rsidP="00492934">
            <w:pPr>
              <w:tabs>
                <w:tab w:val="decimal" w:pos="1000"/>
              </w:tabs>
              <w:rPr>
                <w:szCs w:val="22"/>
              </w:rPr>
            </w:pPr>
          </w:p>
        </w:tc>
        <w:tc>
          <w:tcPr>
            <w:tcW w:w="180" w:type="dxa"/>
          </w:tcPr>
          <w:p w14:paraId="73C1EC7E" w14:textId="77777777" w:rsidR="00492934" w:rsidRPr="004C5C3B" w:rsidRDefault="00492934" w:rsidP="00492934">
            <w:pPr>
              <w:tabs>
                <w:tab w:val="decimal" w:pos="1000"/>
              </w:tabs>
              <w:rPr>
                <w:szCs w:val="22"/>
              </w:rPr>
            </w:pPr>
          </w:p>
        </w:tc>
        <w:tc>
          <w:tcPr>
            <w:tcW w:w="1350" w:type="dxa"/>
          </w:tcPr>
          <w:p w14:paraId="719AA40B" w14:textId="77777777" w:rsidR="00492934" w:rsidRPr="004A3DF9" w:rsidRDefault="00492934" w:rsidP="004A3DF9">
            <w:pPr>
              <w:tabs>
                <w:tab w:val="decimal" w:pos="926"/>
              </w:tabs>
              <w:ind w:left="-115" w:right="-144"/>
              <w:jc w:val="center"/>
            </w:pPr>
          </w:p>
        </w:tc>
      </w:tr>
      <w:tr w:rsidR="00492934" w:rsidRPr="00EF5298" w14:paraId="3B11538B" w14:textId="77777777" w:rsidTr="005C10BB">
        <w:trPr>
          <w:cantSplit/>
        </w:trPr>
        <w:tc>
          <w:tcPr>
            <w:tcW w:w="4050" w:type="dxa"/>
          </w:tcPr>
          <w:p w14:paraId="52A9A961" w14:textId="1AD955A2" w:rsidR="00492934" w:rsidRPr="002955F0" w:rsidRDefault="00492934" w:rsidP="00492934">
            <w:pPr>
              <w:rPr>
                <w:b/>
                <w:bCs/>
                <w:i/>
                <w:iCs/>
                <w:szCs w:val="22"/>
              </w:rPr>
            </w:pPr>
            <w:r w:rsidRPr="002955F0">
              <w:rPr>
                <w:b/>
                <w:bCs/>
                <w:i/>
                <w:iCs/>
                <w:szCs w:val="22"/>
              </w:rPr>
              <w:t>Other non-current liabilities</w:t>
            </w:r>
          </w:p>
        </w:tc>
        <w:tc>
          <w:tcPr>
            <w:tcW w:w="1161" w:type="dxa"/>
          </w:tcPr>
          <w:p w14:paraId="51D3E1C7" w14:textId="77777777" w:rsidR="00492934" w:rsidRPr="004C5C3B" w:rsidRDefault="00492934" w:rsidP="00492934">
            <w:pPr>
              <w:tabs>
                <w:tab w:val="decimal" w:pos="1000"/>
              </w:tabs>
              <w:rPr>
                <w:szCs w:val="22"/>
              </w:rPr>
            </w:pPr>
          </w:p>
        </w:tc>
        <w:tc>
          <w:tcPr>
            <w:tcW w:w="181" w:type="dxa"/>
          </w:tcPr>
          <w:p w14:paraId="48896C94" w14:textId="77777777" w:rsidR="00492934" w:rsidRPr="004C5C3B" w:rsidRDefault="00492934" w:rsidP="00492934">
            <w:pPr>
              <w:tabs>
                <w:tab w:val="decimal" w:pos="1000"/>
              </w:tabs>
              <w:rPr>
                <w:szCs w:val="22"/>
              </w:rPr>
            </w:pPr>
          </w:p>
        </w:tc>
        <w:tc>
          <w:tcPr>
            <w:tcW w:w="1349" w:type="dxa"/>
          </w:tcPr>
          <w:p w14:paraId="5B174913" w14:textId="77777777" w:rsidR="00492934" w:rsidRPr="004C5C3B" w:rsidRDefault="00492934" w:rsidP="00492934">
            <w:pPr>
              <w:tabs>
                <w:tab w:val="decimal" w:pos="1000"/>
              </w:tabs>
              <w:rPr>
                <w:szCs w:val="22"/>
              </w:rPr>
            </w:pPr>
          </w:p>
        </w:tc>
        <w:tc>
          <w:tcPr>
            <w:tcW w:w="180" w:type="dxa"/>
          </w:tcPr>
          <w:p w14:paraId="275B398B" w14:textId="77777777" w:rsidR="00492934" w:rsidRPr="004C5C3B" w:rsidRDefault="00492934" w:rsidP="00492934">
            <w:pPr>
              <w:tabs>
                <w:tab w:val="decimal" w:pos="1000"/>
              </w:tabs>
              <w:rPr>
                <w:szCs w:val="22"/>
              </w:rPr>
            </w:pPr>
          </w:p>
        </w:tc>
        <w:tc>
          <w:tcPr>
            <w:tcW w:w="1089" w:type="dxa"/>
          </w:tcPr>
          <w:p w14:paraId="71BB4297" w14:textId="77777777" w:rsidR="00492934" w:rsidRPr="004C5C3B" w:rsidRDefault="00492934" w:rsidP="00492934">
            <w:pPr>
              <w:tabs>
                <w:tab w:val="decimal" w:pos="1000"/>
              </w:tabs>
              <w:rPr>
                <w:szCs w:val="22"/>
              </w:rPr>
            </w:pPr>
          </w:p>
        </w:tc>
        <w:tc>
          <w:tcPr>
            <w:tcW w:w="180" w:type="dxa"/>
          </w:tcPr>
          <w:p w14:paraId="37F6846E" w14:textId="77777777" w:rsidR="00492934" w:rsidRPr="004C5C3B" w:rsidRDefault="00492934" w:rsidP="00492934">
            <w:pPr>
              <w:tabs>
                <w:tab w:val="decimal" w:pos="1000"/>
              </w:tabs>
              <w:rPr>
                <w:szCs w:val="22"/>
              </w:rPr>
            </w:pPr>
          </w:p>
        </w:tc>
        <w:tc>
          <w:tcPr>
            <w:tcW w:w="1350" w:type="dxa"/>
          </w:tcPr>
          <w:p w14:paraId="07434742" w14:textId="77777777" w:rsidR="00492934" w:rsidRPr="004A3DF9" w:rsidRDefault="00492934" w:rsidP="004A3DF9">
            <w:pPr>
              <w:tabs>
                <w:tab w:val="decimal" w:pos="926"/>
              </w:tabs>
              <w:ind w:left="-115" w:right="-144"/>
              <w:jc w:val="center"/>
            </w:pPr>
          </w:p>
        </w:tc>
      </w:tr>
      <w:tr w:rsidR="00492934" w:rsidRPr="00EF5298" w14:paraId="3D9770B6" w14:textId="77777777" w:rsidTr="005C10BB">
        <w:trPr>
          <w:cantSplit/>
        </w:trPr>
        <w:tc>
          <w:tcPr>
            <w:tcW w:w="4050" w:type="dxa"/>
          </w:tcPr>
          <w:p w14:paraId="24D0F0A0" w14:textId="47E8B72D" w:rsidR="00492934" w:rsidRPr="002955F0" w:rsidRDefault="00492934" w:rsidP="00492934">
            <w:pPr>
              <w:rPr>
                <w:b/>
                <w:bCs/>
                <w:i/>
                <w:iCs/>
                <w:szCs w:val="22"/>
              </w:rPr>
            </w:pPr>
            <w:r w:rsidRPr="002955F0">
              <w:rPr>
                <w:rFonts w:eastAsia="Arial"/>
                <w:szCs w:val="22"/>
              </w:rPr>
              <w:t>Parent company</w:t>
            </w:r>
          </w:p>
        </w:tc>
        <w:tc>
          <w:tcPr>
            <w:tcW w:w="1161" w:type="dxa"/>
          </w:tcPr>
          <w:p w14:paraId="7EAC02C3" w14:textId="1F5F33F3" w:rsidR="00492934" w:rsidRPr="004C5C3B" w:rsidRDefault="00492934" w:rsidP="00492934">
            <w:pPr>
              <w:tabs>
                <w:tab w:val="decimal" w:pos="1000"/>
              </w:tabs>
              <w:rPr>
                <w:szCs w:val="22"/>
              </w:rPr>
            </w:pPr>
            <w:r>
              <w:rPr>
                <w:szCs w:val="22"/>
              </w:rPr>
              <w:t>3,602</w:t>
            </w:r>
          </w:p>
        </w:tc>
        <w:tc>
          <w:tcPr>
            <w:tcW w:w="181" w:type="dxa"/>
          </w:tcPr>
          <w:p w14:paraId="27F2EE79" w14:textId="77777777" w:rsidR="00492934" w:rsidRPr="004C5C3B" w:rsidRDefault="00492934" w:rsidP="00492934">
            <w:pPr>
              <w:tabs>
                <w:tab w:val="decimal" w:pos="1000"/>
              </w:tabs>
              <w:rPr>
                <w:szCs w:val="22"/>
              </w:rPr>
            </w:pPr>
          </w:p>
        </w:tc>
        <w:tc>
          <w:tcPr>
            <w:tcW w:w="1349" w:type="dxa"/>
          </w:tcPr>
          <w:p w14:paraId="2DB366B5" w14:textId="3F10969B" w:rsidR="00492934" w:rsidRPr="004C5C3B" w:rsidRDefault="00492934" w:rsidP="00492934">
            <w:pPr>
              <w:tabs>
                <w:tab w:val="decimal" w:pos="1000"/>
              </w:tabs>
              <w:rPr>
                <w:szCs w:val="22"/>
              </w:rPr>
            </w:pPr>
            <w:r>
              <w:rPr>
                <w:szCs w:val="22"/>
              </w:rPr>
              <w:t>3,602</w:t>
            </w:r>
          </w:p>
        </w:tc>
        <w:tc>
          <w:tcPr>
            <w:tcW w:w="180" w:type="dxa"/>
          </w:tcPr>
          <w:p w14:paraId="567803EC" w14:textId="77777777" w:rsidR="00492934" w:rsidRPr="004C5C3B" w:rsidRDefault="00492934" w:rsidP="00492934">
            <w:pPr>
              <w:tabs>
                <w:tab w:val="decimal" w:pos="1000"/>
              </w:tabs>
              <w:rPr>
                <w:szCs w:val="22"/>
              </w:rPr>
            </w:pPr>
          </w:p>
        </w:tc>
        <w:tc>
          <w:tcPr>
            <w:tcW w:w="1089" w:type="dxa"/>
          </w:tcPr>
          <w:p w14:paraId="553B4A3A" w14:textId="1CA19D68" w:rsidR="00492934" w:rsidRPr="004C5C3B" w:rsidRDefault="00492934" w:rsidP="00492934">
            <w:pPr>
              <w:tabs>
                <w:tab w:val="decimal" w:pos="1000"/>
              </w:tabs>
              <w:rPr>
                <w:szCs w:val="22"/>
              </w:rPr>
            </w:pPr>
            <w:r>
              <w:rPr>
                <w:szCs w:val="22"/>
              </w:rPr>
              <w:t>3,602</w:t>
            </w:r>
          </w:p>
        </w:tc>
        <w:tc>
          <w:tcPr>
            <w:tcW w:w="180" w:type="dxa"/>
          </w:tcPr>
          <w:p w14:paraId="5E9B7693" w14:textId="77777777" w:rsidR="00492934" w:rsidRPr="004C5C3B" w:rsidRDefault="00492934" w:rsidP="00492934">
            <w:pPr>
              <w:tabs>
                <w:tab w:val="decimal" w:pos="1000"/>
              </w:tabs>
              <w:rPr>
                <w:szCs w:val="22"/>
              </w:rPr>
            </w:pPr>
          </w:p>
        </w:tc>
        <w:tc>
          <w:tcPr>
            <w:tcW w:w="1350" w:type="dxa"/>
          </w:tcPr>
          <w:p w14:paraId="0D20C7A3" w14:textId="7A6E93A5" w:rsidR="00492934" w:rsidRPr="004A3DF9" w:rsidRDefault="00492934" w:rsidP="004A3DF9">
            <w:pPr>
              <w:tabs>
                <w:tab w:val="decimal" w:pos="926"/>
              </w:tabs>
              <w:ind w:left="-115" w:right="-144"/>
              <w:jc w:val="center"/>
            </w:pPr>
            <w:r w:rsidRPr="004A3DF9">
              <w:t>3,602</w:t>
            </w:r>
          </w:p>
        </w:tc>
      </w:tr>
      <w:tr w:rsidR="00492934" w:rsidRPr="00EF5298" w14:paraId="1C4A646F" w14:textId="77777777" w:rsidTr="005C10BB">
        <w:trPr>
          <w:cantSplit/>
        </w:trPr>
        <w:tc>
          <w:tcPr>
            <w:tcW w:w="4050" w:type="dxa"/>
          </w:tcPr>
          <w:p w14:paraId="6D750215" w14:textId="6B2F2F9F" w:rsidR="00492934" w:rsidRPr="00EF5298" w:rsidRDefault="00492934" w:rsidP="00492934">
            <w:pPr>
              <w:rPr>
                <w:b/>
                <w:bCs/>
                <w:szCs w:val="22"/>
              </w:rPr>
            </w:pPr>
            <w:r w:rsidRPr="004A3DF9">
              <w:rPr>
                <w:rFonts w:eastAsia="Arial"/>
                <w:szCs w:val="22"/>
              </w:rPr>
              <w:t>Other companies under common control</w:t>
            </w:r>
          </w:p>
        </w:tc>
        <w:tc>
          <w:tcPr>
            <w:tcW w:w="1161" w:type="dxa"/>
          </w:tcPr>
          <w:p w14:paraId="3CDDC42F" w14:textId="2D82608B" w:rsidR="00492934" w:rsidRPr="005C10BB" w:rsidRDefault="00492934" w:rsidP="00492934">
            <w:pPr>
              <w:tabs>
                <w:tab w:val="decimal" w:pos="1000"/>
              </w:tabs>
              <w:rPr>
                <w:szCs w:val="22"/>
              </w:rPr>
            </w:pPr>
            <w:r>
              <w:rPr>
                <w:szCs w:val="22"/>
              </w:rPr>
              <w:t>22,981</w:t>
            </w:r>
          </w:p>
        </w:tc>
        <w:tc>
          <w:tcPr>
            <w:tcW w:w="181" w:type="dxa"/>
          </w:tcPr>
          <w:p w14:paraId="22BC0FED" w14:textId="77777777" w:rsidR="00492934" w:rsidRPr="005C10BB" w:rsidRDefault="00492934" w:rsidP="00492934">
            <w:pPr>
              <w:tabs>
                <w:tab w:val="decimal" w:pos="1000"/>
              </w:tabs>
              <w:rPr>
                <w:szCs w:val="22"/>
              </w:rPr>
            </w:pPr>
          </w:p>
        </w:tc>
        <w:tc>
          <w:tcPr>
            <w:tcW w:w="1349" w:type="dxa"/>
          </w:tcPr>
          <w:p w14:paraId="23BBAA33" w14:textId="6E61DAE5" w:rsidR="00492934" w:rsidRPr="005C10BB" w:rsidRDefault="00492934" w:rsidP="00492934">
            <w:pPr>
              <w:tabs>
                <w:tab w:val="decimal" w:pos="1000"/>
              </w:tabs>
              <w:rPr>
                <w:szCs w:val="22"/>
              </w:rPr>
            </w:pPr>
            <w:r>
              <w:rPr>
                <w:szCs w:val="22"/>
              </w:rPr>
              <w:t>22,981</w:t>
            </w:r>
          </w:p>
        </w:tc>
        <w:tc>
          <w:tcPr>
            <w:tcW w:w="180" w:type="dxa"/>
          </w:tcPr>
          <w:p w14:paraId="717D3BB8" w14:textId="77777777" w:rsidR="00492934" w:rsidRPr="005C10BB" w:rsidRDefault="00492934" w:rsidP="00492934">
            <w:pPr>
              <w:tabs>
                <w:tab w:val="decimal" w:pos="1000"/>
              </w:tabs>
              <w:rPr>
                <w:szCs w:val="22"/>
              </w:rPr>
            </w:pPr>
          </w:p>
        </w:tc>
        <w:tc>
          <w:tcPr>
            <w:tcW w:w="1089" w:type="dxa"/>
          </w:tcPr>
          <w:p w14:paraId="6C68EFD6" w14:textId="7F2050D4" w:rsidR="00492934" w:rsidRPr="005C10BB" w:rsidRDefault="00492934" w:rsidP="00492934">
            <w:pPr>
              <w:tabs>
                <w:tab w:val="decimal" w:pos="1000"/>
              </w:tabs>
              <w:rPr>
                <w:szCs w:val="22"/>
              </w:rPr>
            </w:pPr>
            <w:r>
              <w:rPr>
                <w:szCs w:val="22"/>
              </w:rPr>
              <w:t>22,981</w:t>
            </w:r>
          </w:p>
        </w:tc>
        <w:tc>
          <w:tcPr>
            <w:tcW w:w="180" w:type="dxa"/>
          </w:tcPr>
          <w:p w14:paraId="10C5D776" w14:textId="77777777" w:rsidR="00492934" w:rsidRPr="005C10BB" w:rsidRDefault="00492934" w:rsidP="00492934">
            <w:pPr>
              <w:tabs>
                <w:tab w:val="decimal" w:pos="1000"/>
              </w:tabs>
              <w:rPr>
                <w:szCs w:val="22"/>
              </w:rPr>
            </w:pPr>
          </w:p>
        </w:tc>
        <w:tc>
          <w:tcPr>
            <w:tcW w:w="1350" w:type="dxa"/>
          </w:tcPr>
          <w:p w14:paraId="10E780F1" w14:textId="0C1379BE" w:rsidR="00492934" w:rsidRPr="004A3DF9" w:rsidRDefault="00492934" w:rsidP="004A3DF9">
            <w:pPr>
              <w:tabs>
                <w:tab w:val="decimal" w:pos="926"/>
              </w:tabs>
              <w:ind w:left="-115" w:right="-144"/>
              <w:jc w:val="center"/>
            </w:pPr>
            <w:r w:rsidRPr="004A3DF9">
              <w:t>22,981</w:t>
            </w:r>
          </w:p>
        </w:tc>
      </w:tr>
      <w:tr w:rsidR="00492934" w:rsidRPr="00EF5298" w14:paraId="3EDFDC70" w14:textId="77777777" w:rsidTr="005C10BB">
        <w:trPr>
          <w:cantSplit/>
        </w:trPr>
        <w:tc>
          <w:tcPr>
            <w:tcW w:w="4050" w:type="dxa"/>
          </w:tcPr>
          <w:p w14:paraId="53F6B2EC" w14:textId="77777777" w:rsidR="00492934" w:rsidRPr="00EF5298" w:rsidRDefault="00492934" w:rsidP="00492934">
            <w:pPr>
              <w:rPr>
                <w:b/>
                <w:bCs/>
                <w:szCs w:val="22"/>
              </w:rPr>
            </w:pPr>
          </w:p>
        </w:tc>
        <w:tc>
          <w:tcPr>
            <w:tcW w:w="1161" w:type="dxa"/>
          </w:tcPr>
          <w:p w14:paraId="3A3AEF23" w14:textId="77777777" w:rsidR="00492934" w:rsidRPr="004C5C3B" w:rsidRDefault="00492934" w:rsidP="00492934">
            <w:pPr>
              <w:tabs>
                <w:tab w:val="decimal" w:pos="1000"/>
              </w:tabs>
              <w:rPr>
                <w:szCs w:val="22"/>
              </w:rPr>
            </w:pPr>
          </w:p>
        </w:tc>
        <w:tc>
          <w:tcPr>
            <w:tcW w:w="181" w:type="dxa"/>
          </w:tcPr>
          <w:p w14:paraId="01F4DEAC" w14:textId="77777777" w:rsidR="00492934" w:rsidRPr="004C5C3B" w:rsidRDefault="00492934" w:rsidP="00492934">
            <w:pPr>
              <w:tabs>
                <w:tab w:val="decimal" w:pos="1000"/>
              </w:tabs>
              <w:rPr>
                <w:szCs w:val="22"/>
              </w:rPr>
            </w:pPr>
          </w:p>
        </w:tc>
        <w:tc>
          <w:tcPr>
            <w:tcW w:w="1349" w:type="dxa"/>
          </w:tcPr>
          <w:p w14:paraId="2A0F0E81" w14:textId="77777777" w:rsidR="00492934" w:rsidRPr="004C5C3B" w:rsidRDefault="00492934" w:rsidP="00492934">
            <w:pPr>
              <w:tabs>
                <w:tab w:val="decimal" w:pos="1000"/>
              </w:tabs>
              <w:rPr>
                <w:szCs w:val="22"/>
              </w:rPr>
            </w:pPr>
          </w:p>
        </w:tc>
        <w:tc>
          <w:tcPr>
            <w:tcW w:w="180" w:type="dxa"/>
          </w:tcPr>
          <w:p w14:paraId="1EAC302D" w14:textId="77777777" w:rsidR="00492934" w:rsidRPr="004C5C3B" w:rsidRDefault="00492934" w:rsidP="00492934">
            <w:pPr>
              <w:tabs>
                <w:tab w:val="decimal" w:pos="1000"/>
              </w:tabs>
              <w:rPr>
                <w:szCs w:val="22"/>
              </w:rPr>
            </w:pPr>
          </w:p>
        </w:tc>
        <w:tc>
          <w:tcPr>
            <w:tcW w:w="1089" w:type="dxa"/>
          </w:tcPr>
          <w:p w14:paraId="4EC0F980" w14:textId="77777777" w:rsidR="00492934" w:rsidRPr="004C5C3B" w:rsidRDefault="00492934" w:rsidP="00492934">
            <w:pPr>
              <w:tabs>
                <w:tab w:val="decimal" w:pos="1000"/>
              </w:tabs>
              <w:rPr>
                <w:szCs w:val="22"/>
              </w:rPr>
            </w:pPr>
          </w:p>
        </w:tc>
        <w:tc>
          <w:tcPr>
            <w:tcW w:w="180" w:type="dxa"/>
          </w:tcPr>
          <w:p w14:paraId="5C308475" w14:textId="77777777" w:rsidR="00492934" w:rsidRPr="004C5C3B" w:rsidRDefault="00492934" w:rsidP="00492934">
            <w:pPr>
              <w:tabs>
                <w:tab w:val="decimal" w:pos="1000"/>
              </w:tabs>
              <w:rPr>
                <w:szCs w:val="22"/>
              </w:rPr>
            </w:pPr>
          </w:p>
        </w:tc>
        <w:tc>
          <w:tcPr>
            <w:tcW w:w="1350" w:type="dxa"/>
          </w:tcPr>
          <w:p w14:paraId="4C5657FE" w14:textId="77777777" w:rsidR="00492934" w:rsidRPr="004C5C3B" w:rsidRDefault="00492934" w:rsidP="00492934">
            <w:pPr>
              <w:tabs>
                <w:tab w:val="decimal" w:pos="1000"/>
              </w:tabs>
              <w:jc w:val="both"/>
              <w:rPr>
                <w:szCs w:val="22"/>
              </w:rPr>
            </w:pPr>
          </w:p>
        </w:tc>
      </w:tr>
    </w:tbl>
    <w:p w14:paraId="56517BCF" w14:textId="77777777" w:rsidR="00423497" w:rsidRPr="00E14951" w:rsidRDefault="00423497">
      <w:pPr>
        <w:rPr>
          <w:rFonts w:cstheme="minorBidi"/>
          <w:lang w:bidi="th-TH"/>
        </w:rPr>
      </w:pPr>
    </w:p>
    <w:p w14:paraId="57B1E60B" w14:textId="77777777" w:rsidR="00FF1250" w:rsidRPr="005C10BB" w:rsidRDefault="00FF1250">
      <w:pPr>
        <w:spacing w:line="240" w:lineRule="auto"/>
        <w:rPr>
          <w:rFonts w:cstheme="minorBidi"/>
          <w:b/>
          <w:sz w:val="24"/>
          <w:szCs w:val="24"/>
          <w:lang w:bidi="th-TH"/>
        </w:rPr>
      </w:pPr>
      <w:r>
        <w:br w:type="page"/>
      </w:r>
    </w:p>
    <w:p w14:paraId="1194267D" w14:textId="3CBA71F0" w:rsidR="009D453A" w:rsidRDefault="009D453A" w:rsidP="00FD0BD0">
      <w:pPr>
        <w:pStyle w:val="Heading1"/>
      </w:pPr>
      <w:r w:rsidRPr="001225EB">
        <w:lastRenderedPageBreak/>
        <w:t>Cash flows information</w:t>
      </w:r>
    </w:p>
    <w:p w14:paraId="3D71EE15" w14:textId="77777777" w:rsidR="005856E8" w:rsidRPr="00325CD9" w:rsidRDefault="005856E8" w:rsidP="005856E8">
      <w:pPr>
        <w:pStyle w:val="BodyText"/>
        <w:spacing w:after="0"/>
        <w:rPr>
          <w:szCs w:val="22"/>
          <w:lang w:bidi="th-TH"/>
        </w:rPr>
      </w:pPr>
    </w:p>
    <w:p w14:paraId="17126E24" w14:textId="2F80AE97" w:rsidR="002D0F70" w:rsidRPr="00325CD9" w:rsidRDefault="004C5C3B" w:rsidP="009D453A">
      <w:pPr>
        <w:pStyle w:val="BodyText"/>
        <w:ind w:left="562"/>
        <w:rPr>
          <w:szCs w:val="22"/>
          <w:lang w:bidi="th-TH"/>
        </w:rPr>
      </w:pPr>
      <w:r>
        <w:rPr>
          <w:szCs w:val="22"/>
          <w:lang w:bidi="th-TH"/>
        </w:rPr>
        <w:t>Reconciliation</w:t>
      </w:r>
      <w:r w:rsidR="008C12EC" w:rsidRPr="00325CD9">
        <w:rPr>
          <w:szCs w:val="22"/>
          <w:lang w:bidi="th-TH"/>
        </w:rPr>
        <w:t xml:space="preserve"> of net profit to cash flows from operating activities is shown below:</w:t>
      </w:r>
    </w:p>
    <w:tbl>
      <w:tblPr>
        <w:tblW w:w="9540" w:type="dxa"/>
        <w:tblInd w:w="540" w:type="dxa"/>
        <w:tblLayout w:type="fixed"/>
        <w:tblCellMar>
          <w:left w:w="79" w:type="dxa"/>
          <w:right w:w="79" w:type="dxa"/>
        </w:tblCellMar>
        <w:tblLook w:val="04A0" w:firstRow="1" w:lastRow="0" w:firstColumn="1" w:lastColumn="0" w:noHBand="0" w:noVBand="1"/>
      </w:tblPr>
      <w:tblGrid>
        <w:gridCol w:w="4848"/>
        <w:gridCol w:w="990"/>
        <w:gridCol w:w="180"/>
        <w:gridCol w:w="1010"/>
        <w:gridCol w:w="181"/>
        <w:gridCol w:w="1071"/>
        <w:gridCol w:w="180"/>
        <w:gridCol w:w="1080"/>
      </w:tblGrid>
      <w:tr w:rsidR="002D0F70" w:rsidRPr="007B5E44" w14:paraId="56142204" w14:textId="77777777" w:rsidTr="00E14951">
        <w:trPr>
          <w:cantSplit/>
          <w:tblHeader/>
        </w:trPr>
        <w:tc>
          <w:tcPr>
            <w:tcW w:w="4848" w:type="dxa"/>
            <w:vAlign w:val="bottom"/>
            <w:hideMark/>
          </w:tcPr>
          <w:p w14:paraId="3918117A" w14:textId="77777777" w:rsidR="002D0F70" w:rsidRPr="007B5E44" w:rsidRDefault="002D0F70">
            <w:pPr>
              <w:tabs>
                <w:tab w:val="left" w:pos="720"/>
                <w:tab w:val="decimal" w:pos="765"/>
              </w:tabs>
              <w:spacing w:line="240" w:lineRule="auto"/>
              <w:ind w:left="188" w:hanging="174"/>
              <w:rPr>
                <w:b/>
                <w:bCs/>
                <w:i/>
                <w:iCs/>
                <w:szCs w:val="22"/>
              </w:rPr>
            </w:pPr>
          </w:p>
        </w:tc>
        <w:tc>
          <w:tcPr>
            <w:tcW w:w="2180" w:type="dxa"/>
            <w:gridSpan w:val="3"/>
            <w:vAlign w:val="bottom"/>
          </w:tcPr>
          <w:p w14:paraId="0EAFE960" w14:textId="77777777" w:rsidR="008D5A5D" w:rsidRPr="007B5E44" w:rsidRDefault="008D5A5D" w:rsidP="008D5A5D">
            <w:pPr>
              <w:spacing w:line="240" w:lineRule="auto"/>
              <w:ind w:left="-83" w:firstLine="4"/>
              <w:jc w:val="center"/>
              <w:rPr>
                <w:b/>
                <w:szCs w:val="22"/>
              </w:rPr>
            </w:pPr>
            <w:r w:rsidRPr="007B5E44">
              <w:rPr>
                <w:b/>
                <w:szCs w:val="22"/>
              </w:rPr>
              <w:t>Consolidated</w:t>
            </w:r>
          </w:p>
          <w:p w14:paraId="6B634A36" w14:textId="0D98B031" w:rsidR="002D0F70" w:rsidRPr="007B5E44" w:rsidRDefault="008D5A5D" w:rsidP="008D5A5D">
            <w:pPr>
              <w:spacing w:line="240" w:lineRule="auto"/>
              <w:ind w:left="-83" w:firstLine="4"/>
              <w:jc w:val="center"/>
              <w:rPr>
                <w:bCs/>
                <w:szCs w:val="22"/>
              </w:rPr>
            </w:pPr>
            <w:r w:rsidRPr="007B5E44">
              <w:rPr>
                <w:b/>
                <w:szCs w:val="22"/>
              </w:rPr>
              <w:t>financial statements</w:t>
            </w:r>
          </w:p>
        </w:tc>
        <w:tc>
          <w:tcPr>
            <w:tcW w:w="181" w:type="dxa"/>
          </w:tcPr>
          <w:p w14:paraId="5B22F21A" w14:textId="77777777" w:rsidR="002D0F70" w:rsidRPr="007B5E44" w:rsidRDefault="002D0F70">
            <w:pPr>
              <w:spacing w:line="240" w:lineRule="auto"/>
              <w:ind w:left="-83" w:right="-79" w:firstLine="4"/>
              <w:jc w:val="center"/>
              <w:rPr>
                <w:bCs/>
                <w:szCs w:val="22"/>
              </w:rPr>
            </w:pPr>
          </w:p>
        </w:tc>
        <w:tc>
          <w:tcPr>
            <w:tcW w:w="2331" w:type="dxa"/>
            <w:gridSpan w:val="3"/>
            <w:vAlign w:val="bottom"/>
          </w:tcPr>
          <w:p w14:paraId="0D56343D" w14:textId="77777777" w:rsidR="008F570D" w:rsidRPr="007B5E44" w:rsidRDefault="008F570D" w:rsidP="008F570D">
            <w:pPr>
              <w:spacing w:line="240" w:lineRule="auto"/>
              <w:ind w:left="-83" w:right="-79" w:firstLine="4"/>
              <w:jc w:val="center"/>
              <w:rPr>
                <w:b/>
                <w:szCs w:val="22"/>
              </w:rPr>
            </w:pPr>
            <w:r w:rsidRPr="007B5E44">
              <w:rPr>
                <w:b/>
                <w:szCs w:val="22"/>
              </w:rPr>
              <w:t xml:space="preserve">Separate </w:t>
            </w:r>
          </w:p>
          <w:p w14:paraId="66AEAC48" w14:textId="3F1ED0EA" w:rsidR="002D0F70" w:rsidRPr="007B5E44" w:rsidRDefault="008F570D" w:rsidP="008F570D">
            <w:pPr>
              <w:spacing w:line="240" w:lineRule="auto"/>
              <w:ind w:left="-83" w:right="-79" w:firstLine="4"/>
              <w:jc w:val="center"/>
              <w:rPr>
                <w:bCs/>
                <w:szCs w:val="22"/>
              </w:rPr>
            </w:pPr>
            <w:r w:rsidRPr="007B5E44">
              <w:rPr>
                <w:b/>
                <w:szCs w:val="22"/>
              </w:rPr>
              <w:t>financial statements</w:t>
            </w:r>
          </w:p>
        </w:tc>
      </w:tr>
      <w:tr w:rsidR="00C20F3F" w:rsidRPr="007B5E44" w14:paraId="1754ED07" w14:textId="77777777" w:rsidTr="00E14951">
        <w:trPr>
          <w:cantSplit/>
          <w:tblHeader/>
        </w:trPr>
        <w:tc>
          <w:tcPr>
            <w:tcW w:w="4848" w:type="dxa"/>
            <w:vAlign w:val="bottom"/>
          </w:tcPr>
          <w:p w14:paraId="5D69E7D1" w14:textId="44321B5A" w:rsidR="00C20F3F" w:rsidRPr="007B5E44" w:rsidRDefault="00C20F3F" w:rsidP="00C20F3F">
            <w:pPr>
              <w:tabs>
                <w:tab w:val="left" w:pos="720"/>
                <w:tab w:val="decimal" w:pos="765"/>
              </w:tabs>
              <w:spacing w:line="240" w:lineRule="auto"/>
              <w:ind w:left="188" w:hanging="174"/>
              <w:rPr>
                <w:b/>
                <w:bCs/>
                <w:i/>
                <w:iCs/>
                <w:color w:val="0000FF"/>
                <w:szCs w:val="22"/>
              </w:rPr>
            </w:pPr>
            <w:r w:rsidRPr="007B5E44">
              <w:rPr>
                <w:b/>
                <w:bCs/>
                <w:i/>
                <w:iCs/>
                <w:szCs w:val="22"/>
              </w:rPr>
              <w:t>For the three-month period ended 31 March</w:t>
            </w:r>
          </w:p>
        </w:tc>
        <w:tc>
          <w:tcPr>
            <w:tcW w:w="990" w:type="dxa"/>
            <w:vAlign w:val="bottom"/>
          </w:tcPr>
          <w:p w14:paraId="42EF1A23" w14:textId="62321330" w:rsidR="00C20F3F" w:rsidRPr="007B5E44" w:rsidRDefault="00C20F3F" w:rsidP="00C20F3F">
            <w:pPr>
              <w:spacing w:line="240" w:lineRule="auto"/>
              <w:ind w:left="-83" w:right="-79" w:firstLine="4"/>
              <w:jc w:val="center"/>
              <w:rPr>
                <w:szCs w:val="22"/>
                <w:cs/>
              </w:rPr>
            </w:pPr>
            <w:r w:rsidRPr="007B5E44">
              <w:rPr>
                <w:szCs w:val="22"/>
              </w:rPr>
              <w:t>202</w:t>
            </w:r>
            <w:r w:rsidR="00924274">
              <w:rPr>
                <w:szCs w:val="22"/>
              </w:rPr>
              <w:t>6</w:t>
            </w:r>
          </w:p>
        </w:tc>
        <w:tc>
          <w:tcPr>
            <w:tcW w:w="180" w:type="dxa"/>
            <w:vAlign w:val="bottom"/>
          </w:tcPr>
          <w:p w14:paraId="69CA890E" w14:textId="77777777" w:rsidR="00C20F3F" w:rsidRPr="007B5E44" w:rsidRDefault="00C20F3F" w:rsidP="00C20F3F">
            <w:pPr>
              <w:spacing w:line="240" w:lineRule="auto"/>
              <w:ind w:left="-83" w:firstLine="4"/>
              <w:jc w:val="center"/>
              <w:rPr>
                <w:szCs w:val="22"/>
              </w:rPr>
            </w:pPr>
          </w:p>
        </w:tc>
        <w:tc>
          <w:tcPr>
            <w:tcW w:w="1010" w:type="dxa"/>
            <w:vAlign w:val="bottom"/>
          </w:tcPr>
          <w:p w14:paraId="19F8BDD9" w14:textId="3616F5E0" w:rsidR="00C20F3F" w:rsidRPr="007B5E44" w:rsidRDefault="00C20F3F" w:rsidP="00C20F3F">
            <w:pPr>
              <w:spacing w:line="240" w:lineRule="auto"/>
              <w:ind w:left="-77" w:right="-77" w:firstLine="4"/>
              <w:jc w:val="center"/>
              <w:rPr>
                <w:szCs w:val="22"/>
                <w:cs/>
              </w:rPr>
            </w:pPr>
            <w:r w:rsidRPr="007B5E44">
              <w:rPr>
                <w:szCs w:val="22"/>
              </w:rPr>
              <w:t>202</w:t>
            </w:r>
            <w:r w:rsidR="00924274">
              <w:rPr>
                <w:szCs w:val="22"/>
              </w:rPr>
              <w:t>5</w:t>
            </w:r>
          </w:p>
        </w:tc>
        <w:tc>
          <w:tcPr>
            <w:tcW w:w="181" w:type="dxa"/>
          </w:tcPr>
          <w:p w14:paraId="7697E68D" w14:textId="77777777" w:rsidR="00C20F3F" w:rsidRPr="007B5E44" w:rsidRDefault="00C20F3F" w:rsidP="00C20F3F">
            <w:pPr>
              <w:spacing w:line="240" w:lineRule="auto"/>
              <w:ind w:left="-83" w:right="-79" w:firstLine="4"/>
              <w:jc w:val="center"/>
              <w:rPr>
                <w:szCs w:val="22"/>
              </w:rPr>
            </w:pPr>
          </w:p>
        </w:tc>
        <w:tc>
          <w:tcPr>
            <w:tcW w:w="1071" w:type="dxa"/>
            <w:vAlign w:val="bottom"/>
          </w:tcPr>
          <w:p w14:paraId="3C749C52" w14:textId="29E35942" w:rsidR="00C20F3F" w:rsidRPr="007B5E44" w:rsidRDefault="00C20F3F" w:rsidP="00C20F3F">
            <w:pPr>
              <w:spacing w:line="240" w:lineRule="auto"/>
              <w:ind w:left="-53" w:right="-55"/>
              <w:jc w:val="center"/>
              <w:rPr>
                <w:szCs w:val="22"/>
                <w:cs/>
              </w:rPr>
            </w:pPr>
            <w:r w:rsidRPr="007B5E44">
              <w:rPr>
                <w:szCs w:val="22"/>
              </w:rPr>
              <w:t>202</w:t>
            </w:r>
            <w:r w:rsidR="00924274">
              <w:rPr>
                <w:szCs w:val="22"/>
              </w:rPr>
              <w:t>6</w:t>
            </w:r>
          </w:p>
        </w:tc>
        <w:tc>
          <w:tcPr>
            <w:tcW w:w="180" w:type="dxa"/>
            <w:vAlign w:val="bottom"/>
          </w:tcPr>
          <w:p w14:paraId="609DBB3F" w14:textId="77777777" w:rsidR="00C20F3F" w:rsidRPr="007B5E44" w:rsidRDefault="00C20F3F" w:rsidP="00C20F3F">
            <w:pPr>
              <w:spacing w:line="240" w:lineRule="auto"/>
              <w:jc w:val="center"/>
              <w:rPr>
                <w:szCs w:val="22"/>
              </w:rPr>
            </w:pPr>
          </w:p>
        </w:tc>
        <w:tc>
          <w:tcPr>
            <w:tcW w:w="1080" w:type="dxa"/>
            <w:vAlign w:val="bottom"/>
          </w:tcPr>
          <w:p w14:paraId="1E254857" w14:textId="11E40C60" w:rsidR="00C20F3F" w:rsidRPr="007B5E44" w:rsidRDefault="00C20F3F" w:rsidP="00C20F3F">
            <w:pPr>
              <w:spacing w:line="240" w:lineRule="auto"/>
              <w:ind w:firstLine="4"/>
              <w:jc w:val="center"/>
              <w:rPr>
                <w:szCs w:val="22"/>
                <w:cs/>
              </w:rPr>
            </w:pPr>
            <w:r w:rsidRPr="007B5E44">
              <w:rPr>
                <w:szCs w:val="22"/>
              </w:rPr>
              <w:t>202</w:t>
            </w:r>
            <w:r w:rsidR="00924274">
              <w:rPr>
                <w:szCs w:val="22"/>
              </w:rPr>
              <w:t>5</w:t>
            </w:r>
          </w:p>
        </w:tc>
      </w:tr>
      <w:tr w:rsidR="00C20F3F" w:rsidRPr="007B5E44" w14:paraId="47B65281" w14:textId="77777777" w:rsidTr="00E14951">
        <w:trPr>
          <w:cantSplit/>
          <w:tblHeader/>
        </w:trPr>
        <w:tc>
          <w:tcPr>
            <w:tcW w:w="4848" w:type="dxa"/>
            <w:vAlign w:val="bottom"/>
          </w:tcPr>
          <w:p w14:paraId="3015DA98" w14:textId="77777777" w:rsidR="00C20F3F" w:rsidRPr="007B5E44" w:rsidRDefault="00C20F3F" w:rsidP="00C20F3F">
            <w:pPr>
              <w:tabs>
                <w:tab w:val="left" w:pos="720"/>
                <w:tab w:val="decimal" w:pos="765"/>
              </w:tabs>
              <w:spacing w:line="240" w:lineRule="auto"/>
              <w:ind w:left="188" w:hanging="174"/>
              <w:rPr>
                <w:b/>
                <w:bCs/>
                <w:i/>
                <w:iCs/>
                <w:szCs w:val="22"/>
              </w:rPr>
            </w:pPr>
          </w:p>
        </w:tc>
        <w:tc>
          <w:tcPr>
            <w:tcW w:w="4692" w:type="dxa"/>
            <w:gridSpan w:val="7"/>
            <w:vAlign w:val="bottom"/>
            <w:hideMark/>
          </w:tcPr>
          <w:p w14:paraId="516FC3C6" w14:textId="0FF2D3B5" w:rsidR="00C20F3F" w:rsidRPr="007B5E44" w:rsidRDefault="00C20F3F" w:rsidP="00C20F3F">
            <w:pPr>
              <w:spacing w:line="240" w:lineRule="auto"/>
              <w:ind w:left="-83" w:right="-79" w:firstLine="4"/>
              <w:jc w:val="center"/>
              <w:rPr>
                <w:bCs/>
                <w:szCs w:val="22"/>
              </w:rPr>
            </w:pPr>
            <w:r w:rsidRPr="007B5E44">
              <w:rPr>
                <w:bCs/>
                <w:i/>
                <w:iCs/>
                <w:szCs w:val="22"/>
              </w:rPr>
              <w:t>(in thousand Baht)</w:t>
            </w:r>
          </w:p>
        </w:tc>
      </w:tr>
      <w:tr w:rsidR="00C20F3F" w:rsidRPr="007B5E44" w14:paraId="5C51BE31" w14:textId="77777777" w:rsidTr="00E14951">
        <w:trPr>
          <w:cantSplit/>
          <w:tblHeader/>
        </w:trPr>
        <w:tc>
          <w:tcPr>
            <w:tcW w:w="4848" w:type="dxa"/>
            <w:vAlign w:val="bottom"/>
          </w:tcPr>
          <w:p w14:paraId="39787777" w14:textId="77777777" w:rsidR="00C20F3F" w:rsidRPr="007B5E44" w:rsidRDefault="00C20F3F" w:rsidP="00C20F3F">
            <w:pPr>
              <w:tabs>
                <w:tab w:val="left" w:pos="720"/>
                <w:tab w:val="decimal" w:pos="765"/>
              </w:tabs>
              <w:spacing w:line="240" w:lineRule="auto"/>
              <w:ind w:left="188" w:hanging="174"/>
              <w:rPr>
                <w:b/>
                <w:bCs/>
                <w:i/>
                <w:iCs/>
                <w:szCs w:val="22"/>
              </w:rPr>
            </w:pPr>
          </w:p>
        </w:tc>
        <w:tc>
          <w:tcPr>
            <w:tcW w:w="4692" w:type="dxa"/>
            <w:gridSpan w:val="7"/>
            <w:vAlign w:val="bottom"/>
          </w:tcPr>
          <w:p w14:paraId="5D8BEEB7" w14:textId="77777777" w:rsidR="00C20F3F" w:rsidRPr="007B5E44" w:rsidRDefault="00C20F3F" w:rsidP="00C20F3F">
            <w:pPr>
              <w:spacing w:line="240" w:lineRule="auto"/>
              <w:ind w:left="-83" w:right="-79" w:firstLine="4"/>
              <w:jc w:val="center"/>
              <w:rPr>
                <w:bCs/>
                <w:i/>
                <w:iCs/>
                <w:szCs w:val="22"/>
              </w:rPr>
            </w:pPr>
          </w:p>
        </w:tc>
      </w:tr>
      <w:tr w:rsidR="00924274" w:rsidRPr="007B5E44" w14:paraId="3ADAB820" w14:textId="77777777" w:rsidTr="00E14951">
        <w:trPr>
          <w:cantSplit/>
        </w:trPr>
        <w:tc>
          <w:tcPr>
            <w:tcW w:w="4848" w:type="dxa"/>
            <w:hideMark/>
          </w:tcPr>
          <w:p w14:paraId="3887F4F5" w14:textId="21D0C57D" w:rsidR="00924274" w:rsidRPr="007B5E44" w:rsidRDefault="00924274" w:rsidP="00924274">
            <w:pPr>
              <w:spacing w:line="240" w:lineRule="auto"/>
              <w:rPr>
                <w:b/>
                <w:bCs/>
                <w:szCs w:val="22"/>
              </w:rPr>
            </w:pPr>
            <w:r w:rsidRPr="007B5E44">
              <w:rPr>
                <w:b/>
                <w:bCs/>
                <w:szCs w:val="22"/>
              </w:rPr>
              <w:t>Profit before income tax:</w:t>
            </w:r>
          </w:p>
        </w:tc>
        <w:tc>
          <w:tcPr>
            <w:tcW w:w="990" w:type="dxa"/>
            <w:tcBorders>
              <w:bottom w:val="single" w:sz="4" w:space="0" w:color="auto"/>
            </w:tcBorders>
          </w:tcPr>
          <w:p w14:paraId="52CD2987" w14:textId="3533A6BE" w:rsidR="00924274" w:rsidRPr="00325CD9" w:rsidRDefault="00492934" w:rsidP="00924274">
            <w:pPr>
              <w:tabs>
                <w:tab w:val="decimal" w:pos="465"/>
                <w:tab w:val="decimal" w:pos="819"/>
              </w:tabs>
              <w:spacing w:line="240" w:lineRule="auto"/>
              <w:ind w:left="-83" w:right="11" w:firstLine="4"/>
              <w:jc w:val="right"/>
              <w:rPr>
                <w:b/>
                <w:bCs/>
                <w:szCs w:val="22"/>
              </w:rPr>
            </w:pPr>
            <w:r>
              <w:rPr>
                <w:b/>
                <w:bCs/>
                <w:szCs w:val="22"/>
              </w:rPr>
              <w:t>905,810</w:t>
            </w:r>
          </w:p>
        </w:tc>
        <w:tc>
          <w:tcPr>
            <w:tcW w:w="180" w:type="dxa"/>
          </w:tcPr>
          <w:p w14:paraId="23BF07AC" w14:textId="77777777" w:rsidR="00924274" w:rsidRPr="00325CD9" w:rsidRDefault="00924274" w:rsidP="00924274">
            <w:pPr>
              <w:tabs>
                <w:tab w:val="decimal" w:pos="731"/>
                <w:tab w:val="decimal" w:pos="765"/>
              </w:tabs>
              <w:spacing w:line="240" w:lineRule="auto"/>
              <w:ind w:left="-83" w:right="11" w:firstLine="4"/>
              <w:rPr>
                <w:b/>
                <w:bCs/>
                <w:szCs w:val="22"/>
              </w:rPr>
            </w:pPr>
          </w:p>
        </w:tc>
        <w:tc>
          <w:tcPr>
            <w:tcW w:w="1010" w:type="dxa"/>
            <w:tcBorders>
              <w:bottom w:val="single" w:sz="4" w:space="0" w:color="auto"/>
            </w:tcBorders>
          </w:tcPr>
          <w:p w14:paraId="72960CFA" w14:textId="57130D60" w:rsidR="00924274" w:rsidRPr="00325CD9" w:rsidRDefault="00924274" w:rsidP="00924274">
            <w:pPr>
              <w:tabs>
                <w:tab w:val="decimal" w:pos="731"/>
                <w:tab w:val="decimal" w:pos="765"/>
              </w:tabs>
              <w:spacing w:line="240" w:lineRule="auto"/>
              <w:ind w:left="-83" w:right="11" w:firstLine="4"/>
              <w:jc w:val="right"/>
              <w:rPr>
                <w:b/>
                <w:bCs/>
                <w:szCs w:val="22"/>
              </w:rPr>
            </w:pPr>
            <w:r w:rsidRPr="00747EC8">
              <w:rPr>
                <w:b/>
                <w:bCs/>
                <w:szCs w:val="22"/>
              </w:rPr>
              <w:t>692,732</w:t>
            </w:r>
          </w:p>
        </w:tc>
        <w:tc>
          <w:tcPr>
            <w:tcW w:w="181" w:type="dxa"/>
          </w:tcPr>
          <w:p w14:paraId="017CB535" w14:textId="77777777" w:rsidR="00924274" w:rsidRPr="00325CD9" w:rsidRDefault="00924274" w:rsidP="00924274">
            <w:pPr>
              <w:tabs>
                <w:tab w:val="decimal" w:pos="731"/>
                <w:tab w:val="decimal" w:pos="765"/>
              </w:tabs>
              <w:spacing w:line="240" w:lineRule="auto"/>
              <w:ind w:left="-79" w:right="-72"/>
              <w:rPr>
                <w:b/>
                <w:bCs/>
                <w:szCs w:val="22"/>
              </w:rPr>
            </w:pPr>
          </w:p>
        </w:tc>
        <w:tc>
          <w:tcPr>
            <w:tcW w:w="1071" w:type="dxa"/>
            <w:tcBorders>
              <w:bottom w:val="single" w:sz="4" w:space="0" w:color="auto"/>
            </w:tcBorders>
          </w:tcPr>
          <w:p w14:paraId="28405266" w14:textId="6E86C4A3" w:rsidR="00924274" w:rsidRPr="00325CD9" w:rsidRDefault="00492934" w:rsidP="00924274">
            <w:pPr>
              <w:tabs>
                <w:tab w:val="decimal" w:pos="765"/>
                <w:tab w:val="decimal" w:pos="811"/>
              </w:tabs>
              <w:spacing w:line="240" w:lineRule="auto"/>
              <w:ind w:left="-83" w:right="11" w:firstLine="4"/>
              <w:jc w:val="right"/>
              <w:rPr>
                <w:b/>
                <w:bCs/>
                <w:szCs w:val="22"/>
                <w:cs/>
                <w:lang w:bidi="th-TH"/>
              </w:rPr>
            </w:pPr>
            <w:r>
              <w:rPr>
                <w:b/>
                <w:bCs/>
                <w:szCs w:val="22"/>
                <w:lang w:bidi="th-TH"/>
              </w:rPr>
              <w:t>793,865</w:t>
            </w:r>
          </w:p>
        </w:tc>
        <w:tc>
          <w:tcPr>
            <w:tcW w:w="180" w:type="dxa"/>
          </w:tcPr>
          <w:p w14:paraId="46A5E9F9" w14:textId="77777777" w:rsidR="00924274" w:rsidRPr="00325CD9" w:rsidRDefault="00924274" w:rsidP="00924274">
            <w:pPr>
              <w:tabs>
                <w:tab w:val="decimal" w:pos="765"/>
              </w:tabs>
              <w:spacing w:line="240" w:lineRule="auto"/>
              <w:rPr>
                <w:b/>
                <w:bCs/>
                <w:szCs w:val="22"/>
              </w:rPr>
            </w:pPr>
          </w:p>
        </w:tc>
        <w:tc>
          <w:tcPr>
            <w:tcW w:w="1080" w:type="dxa"/>
            <w:tcBorders>
              <w:bottom w:val="single" w:sz="4" w:space="0" w:color="auto"/>
            </w:tcBorders>
          </w:tcPr>
          <w:p w14:paraId="660DCF68" w14:textId="624CCC6E" w:rsidR="00924274" w:rsidRPr="00325CD9" w:rsidRDefault="00924274" w:rsidP="00924274">
            <w:pPr>
              <w:tabs>
                <w:tab w:val="decimal" w:pos="731"/>
                <w:tab w:val="decimal" w:pos="765"/>
              </w:tabs>
              <w:spacing w:line="240" w:lineRule="auto"/>
              <w:ind w:left="-83" w:right="11" w:firstLine="4"/>
              <w:jc w:val="right"/>
              <w:rPr>
                <w:b/>
                <w:bCs/>
                <w:szCs w:val="22"/>
              </w:rPr>
            </w:pPr>
            <w:r w:rsidRPr="007E4546">
              <w:rPr>
                <w:b/>
                <w:bCs/>
                <w:szCs w:val="22"/>
                <w:lang w:bidi="th-TH"/>
              </w:rPr>
              <w:t>705,528</w:t>
            </w:r>
          </w:p>
        </w:tc>
      </w:tr>
      <w:tr w:rsidR="00924274" w:rsidRPr="007B5E44" w14:paraId="3D865F82" w14:textId="77777777" w:rsidTr="00E14951">
        <w:trPr>
          <w:cantSplit/>
        </w:trPr>
        <w:tc>
          <w:tcPr>
            <w:tcW w:w="4848" w:type="dxa"/>
          </w:tcPr>
          <w:p w14:paraId="0CF50B75" w14:textId="77777777" w:rsidR="00924274" w:rsidRPr="007B5E44" w:rsidRDefault="00924274" w:rsidP="00924274">
            <w:pPr>
              <w:spacing w:line="240" w:lineRule="auto"/>
              <w:rPr>
                <w:b/>
                <w:bCs/>
                <w:szCs w:val="22"/>
              </w:rPr>
            </w:pPr>
          </w:p>
        </w:tc>
        <w:tc>
          <w:tcPr>
            <w:tcW w:w="990" w:type="dxa"/>
            <w:tcBorders>
              <w:top w:val="single" w:sz="4" w:space="0" w:color="auto"/>
            </w:tcBorders>
          </w:tcPr>
          <w:p w14:paraId="2FC53D69" w14:textId="77777777" w:rsidR="00924274" w:rsidRPr="007B5E44" w:rsidRDefault="00924274" w:rsidP="00924274">
            <w:pPr>
              <w:tabs>
                <w:tab w:val="decimal" w:pos="465"/>
                <w:tab w:val="decimal" w:pos="765"/>
              </w:tabs>
              <w:spacing w:line="240" w:lineRule="auto"/>
              <w:ind w:left="-83" w:right="11" w:firstLine="4"/>
              <w:jc w:val="right"/>
              <w:rPr>
                <w:szCs w:val="22"/>
              </w:rPr>
            </w:pPr>
          </w:p>
        </w:tc>
        <w:tc>
          <w:tcPr>
            <w:tcW w:w="180" w:type="dxa"/>
          </w:tcPr>
          <w:p w14:paraId="3CD1A7AA" w14:textId="77777777" w:rsidR="00924274" w:rsidRPr="007B5E44" w:rsidRDefault="00924274" w:rsidP="00924274">
            <w:pPr>
              <w:tabs>
                <w:tab w:val="decimal" w:pos="731"/>
                <w:tab w:val="decimal" w:pos="765"/>
              </w:tabs>
              <w:spacing w:line="240" w:lineRule="auto"/>
              <w:ind w:left="-83" w:right="11" w:firstLine="4"/>
              <w:rPr>
                <w:szCs w:val="22"/>
              </w:rPr>
            </w:pPr>
          </w:p>
        </w:tc>
        <w:tc>
          <w:tcPr>
            <w:tcW w:w="1010" w:type="dxa"/>
          </w:tcPr>
          <w:p w14:paraId="5219EB7D" w14:textId="77777777" w:rsidR="00924274" w:rsidRPr="007B5E44" w:rsidRDefault="00924274" w:rsidP="00924274">
            <w:pPr>
              <w:tabs>
                <w:tab w:val="decimal" w:pos="731"/>
                <w:tab w:val="decimal" w:pos="765"/>
              </w:tabs>
              <w:spacing w:line="240" w:lineRule="auto"/>
              <w:ind w:left="-83" w:right="11" w:firstLine="4"/>
              <w:jc w:val="right"/>
              <w:rPr>
                <w:szCs w:val="22"/>
              </w:rPr>
            </w:pPr>
          </w:p>
        </w:tc>
        <w:tc>
          <w:tcPr>
            <w:tcW w:w="181" w:type="dxa"/>
          </w:tcPr>
          <w:p w14:paraId="476C063B" w14:textId="77777777" w:rsidR="00924274" w:rsidRPr="007B5E44" w:rsidRDefault="00924274" w:rsidP="00924274">
            <w:pPr>
              <w:tabs>
                <w:tab w:val="decimal" w:pos="731"/>
                <w:tab w:val="decimal" w:pos="765"/>
              </w:tabs>
              <w:spacing w:line="240" w:lineRule="auto"/>
              <w:ind w:left="-79" w:right="-72"/>
              <w:rPr>
                <w:szCs w:val="22"/>
              </w:rPr>
            </w:pPr>
          </w:p>
        </w:tc>
        <w:tc>
          <w:tcPr>
            <w:tcW w:w="1071" w:type="dxa"/>
          </w:tcPr>
          <w:p w14:paraId="1637EDE3" w14:textId="77777777" w:rsidR="00924274" w:rsidRPr="007B5E44" w:rsidRDefault="00924274" w:rsidP="00924274">
            <w:pPr>
              <w:tabs>
                <w:tab w:val="decimal" w:pos="628"/>
                <w:tab w:val="decimal" w:pos="765"/>
              </w:tabs>
              <w:spacing w:line="240" w:lineRule="auto"/>
              <w:ind w:left="-79" w:right="66"/>
              <w:jc w:val="right"/>
              <w:rPr>
                <w:szCs w:val="22"/>
              </w:rPr>
            </w:pPr>
          </w:p>
        </w:tc>
        <w:tc>
          <w:tcPr>
            <w:tcW w:w="180" w:type="dxa"/>
          </w:tcPr>
          <w:p w14:paraId="7AADD8E1" w14:textId="77777777" w:rsidR="00924274" w:rsidRPr="007B5E44" w:rsidRDefault="00924274" w:rsidP="00924274">
            <w:pPr>
              <w:tabs>
                <w:tab w:val="decimal" w:pos="765"/>
              </w:tabs>
              <w:spacing w:line="240" w:lineRule="auto"/>
              <w:rPr>
                <w:szCs w:val="22"/>
              </w:rPr>
            </w:pPr>
          </w:p>
        </w:tc>
        <w:tc>
          <w:tcPr>
            <w:tcW w:w="1080" w:type="dxa"/>
          </w:tcPr>
          <w:p w14:paraId="7A663183" w14:textId="77777777" w:rsidR="00924274" w:rsidRPr="007B5E44" w:rsidRDefault="00924274" w:rsidP="00924274">
            <w:pPr>
              <w:tabs>
                <w:tab w:val="decimal" w:pos="731"/>
                <w:tab w:val="decimal" w:pos="765"/>
              </w:tabs>
              <w:spacing w:line="240" w:lineRule="auto"/>
              <w:ind w:right="11"/>
              <w:jc w:val="right"/>
              <w:rPr>
                <w:szCs w:val="22"/>
              </w:rPr>
            </w:pPr>
          </w:p>
        </w:tc>
      </w:tr>
      <w:tr w:rsidR="00924274" w:rsidRPr="007B5E44" w14:paraId="53346D4A" w14:textId="77777777" w:rsidTr="00E14951">
        <w:trPr>
          <w:cantSplit/>
        </w:trPr>
        <w:tc>
          <w:tcPr>
            <w:tcW w:w="4848" w:type="dxa"/>
          </w:tcPr>
          <w:p w14:paraId="03FBE9DB" w14:textId="76B6AE38" w:rsidR="00924274" w:rsidRPr="007B5E44" w:rsidRDefault="00924274" w:rsidP="00924274">
            <w:pPr>
              <w:spacing w:line="240" w:lineRule="auto"/>
              <w:rPr>
                <w:b/>
                <w:bCs/>
                <w:szCs w:val="22"/>
                <w:cs/>
              </w:rPr>
            </w:pPr>
            <w:r w:rsidRPr="007B5E44">
              <w:rPr>
                <w:b/>
                <w:bCs/>
                <w:szCs w:val="22"/>
              </w:rPr>
              <w:t>Adjustment items:</w:t>
            </w:r>
          </w:p>
        </w:tc>
        <w:tc>
          <w:tcPr>
            <w:tcW w:w="990" w:type="dxa"/>
          </w:tcPr>
          <w:p w14:paraId="72471666" w14:textId="77777777" w:rsidR="00924274" w:rsidRPr="007B5E44" w:rsidRDefault="00924274" w:rsidP="00924274">
            <w:pPr>
              <w:tabs>
                <w:tab w:val="decimal" w:pos="465"/>
                <w:tab w:val="decimal" w:pos="765"/>
              </w:tabs>
              <w:spacing w:line="240" w:lineRule="auto"/>
              <w:ind w:left="-83" w:right="11" w:firstLine="4"/>
              <w:jc w:val="right"/>
              <w:rPr>
                <w:szCs w:val="22"/>
              </w:rPr>
            </w:pPr>
          </w:p>
        </w:tc>
        <w:tc>
          <w:tcPr>
            <w:tcW w:w="180" w:type="dxa"/>
          </w:tcPr>
          <w:p w14:paraId="2C334ED4" w14:textId="77777777" w:rsidR="00924274" w:rsidRPr="007B5E44" w:rsidRDefault="00924274" w:rsidP="00924274">
            <w:pPr>
              <w:tabs>
                <w:tab w:val="decimal" w:pos="731"/>
                <w:tab w:val="decimal" w:pos="765"/>
              </w:tabs>
              <w:spacing w:line="240" w:lineRule="auto"/>
              <w:ind w:left="-83" w:right="11" w:firstLine="4"/>
              <w:rPr>
                <w:szCs w:val="22"/>
              </w:rPr>
            </w:pPr>
          </w:p>
        </w:tc>
        <w:tc>
          <w:tcPr>
            <w:tcW w:w="1010" w:type="dxa"/>
          </w:tcPr>
          <w:p w14:paraId="4763D396" w14:textId="77777777" w:rsidR="00924274" w:rsidRPr="007B5E44" w:rsidRDefault="00924274" w:rsidP="00924274">
            <w:pPr>
              <w:tabs>
                <w:tab w:val="decimal" w:pos="731"/>
                <w:tab w:val="decimal" w:pos="765"/>
              </w:tabs>
              <w:spacing w:line="240" w:lineRule="auto"/>
              <w:ind w:left="-83" w:right="11" w:firstLine="4"/>
              <w:jc w:val="right"/>
              <w:rPr>
                <w:szCs w:val="22"/>
              </w:rPr>
            </w:pPr>
          </w:p>
        </w:tc>
        <w:tc>
          <w:tcPr>
            <w:tcW w:w="181" w:type="dxa"/>
          </w:tcPr>
          <w:p w14:paraId="5BB900A6" w14:textId="77777777" w:rsidR="00924274" w:rsidRPr="007B5E44" w:rsidRDefault="00924274" w:rsidP="00924274">
            <w:pPr>
              <w:tabs>
                <w:tab w:val="decimal" w:pos="731"/>
                <w:tab w:val="decimal" w:pos="765"/>
              </w:tabs>
              <w:spacing w:line="240" w:lineRule="auto"/>
              <w:ind w:left="-79" w:right="-72"/>
              <w:rPr>
                <w:szCs w:val="22"/>
              </w:rPr>
            </w:pPr>
          </w:p>
        </w:tc>
        <w:tc>
          <w:tcPr>
            <w:tcW w:w="1071" w:type="dxa"/>
          </w:tcPr>
          <w:p w14:paraId="635AD45E" w14:textId="77777777" w:rsidR="00924274" w:rsidRPr="007B5E44" w:rsidRDefault="00924274" w:rsidP="00924274">
            <w:pPr>
              <w:tabs>
                <w:tab w:val="decimal" w:pos="628"/>
                <w:tab w:val="decimal" w:pos="765"/>
              </w:tabs>
              <w:spacing w:line="240" w:lineRule="auto"/>
              <w:ind w:left="-79" w:right="66"/>
              <w:jc w:val="right"/>
              <w:rPr>
                <w:szCs w:val="22"/>
              </w:rPr>
            </w:pPr>
          </w:p>
        </w:tc>
        <w:tc>
          <w:tcPr>
            <w:tcW w:w="180" w:type="dxa"/>
          </w:tcPr>
          <w:p w14:paraId="2E9201DA" w14:textId="77777777" w:rsidR="00924274" w:rsidRPr="007B5E44" w:rsidRDefault="00924274" w:rsidP="00924274">
            <w:pPr>
              <w:tabs>
                <w:tab w:val="decimal" w:pos="765"/>
              </w:tabs>
              <w:spacing w:line="240" w:lineRule="auto"/>
              <w:rPr>
                <w:szCs w:val="22"/>
              </w:rPr>
            </w:pPr>
          </w:p>
        </w:tc>
        <w:tc>
          <w:tcPr>
            <w:tcW w:w="1080" w:type="dxa"/>
          </w:tcPr>
          <w:p w14:paraId="325DCAA8" w14:textId="77777777" w:rsidR="00924274" w:rsidRPr="007B5E44" w:rsidRDefault="00924274" w:rsidP="00924274">
            <w:pPr>
              <w:tabs>
                <w:tab w:val="decimal" w:pos="731"/>
                <w:tab w:val="decimal" w:pos="765"/>
              </w:tabs>
              <w:spacing w:line="240" w:lineRule="auto"/>
              <w:ind w:right="11"/>
              <w:jc w:val="right"/>
              <w:rPr>
                <w:szCs w:val="22"/>
              </w:rPr>
            </w:pPr>
          </w:p>
        </w:tc>
      </w:tr>
      <w:tr w:rsidR="001111A9" w:rsidRPr="007B5E44" w14:paraId="0079F17D" w14:textId="77777777" w:rsidTr="00E14951">
        <w:trPr>
          <w:cantSplit/>
        </w:trPr>
        <w:tc>
          <w:tcPr>
            <w:tcW w:w="4848" w:type="dxa"/>
          </w:tcPr>
          <w:p w14:paraId="1D519D0E" w14:textId="2959615A" w:rsidR="001111A9" w:rsidRPr="007B5E44" w:rsidRDefault="001111A9" w:rsidP="001111A9">
            <w:pPr>
              <w:spacing w:line="240" w:lineRule="auto"/>
              <w:ind w:left="5" w:firstLine="9"/>
              <w:rPr>
                <w:szCs w:val="22"/>
                <w:cs/>
              </w:rPr>
            </w:pPr>
            <w:r w:rsidRPr="007B5E44">
              <w:rPr>
                <w:szCs w:val="22"/>
              </w:rPr>
              <w:t>Depreciation expenses</w:t>
            </w:r>
          </w:p>
        </w:tc>
        <w:tc>
          <w:tcPr>
            <w:tcW w:w="990" w:type="dxa"/>
          </w:tcPr>
          <w:p w14:paraId="5F02EE83" w14:textId="6BE1A43C" w:rsidR="001111A9" w:rsidRPr="00057656" w:rsidRDefault="001111A9" w:rsidP="004A3DF9">
            <w:pPr>
              <w:spacing w:line="240" w:lineRule="auto"/>
              <w:ind w:left="-83" w:right="13" w:firstLine="4"/>
              <w:jc w:val="right"/>
              <w:rPr>
                <w:szCs w:val="22"/>
              </w:rPr>
            </w:pPr>
            <w:r w:rsidRPr="004A3DF9">
              <w:rPr>
                <w:szCs w:val="22"/>
              </w:rPr>
              <w:t>151,984</w:t>
            </w:r>
          </w:p>
        </w:tc>
        <w:tc>
          <w:tcPr>
            <w:tcW w:w="180" w:type="dxa"/>
          </w:tcPr>
          <w:p w14:paraId="0E84FBEC" w14:textId="77777777" w:rsidR="001111A9" w:rsidRPr="007B5E44" w:rsidRDefault="001111A9" w:rsidP="001111A9">
            <w:pPr>
              <w:tabs>
                <w:tab w:val="decimal" w:pos="731"/>
                <w:tab w:val="decimal" w:pos="765"/>
              </w:tabs>
              <w:spacing w:line="240" w:lineRule="auto"/>
              <w:ind w:left="-83" w:right="11" w:firstLine="4"/>
              <w:rPr>
                <w:szCs w:val="22"/>
              </w:rPr>
            </w:pPr>
          </w:p>
        </w:tc>
        <w:tc>
          <w:tcPr>
            <w:tcW w:w="1010" w:type="dxa"/>
          </w:tcPr>
          <w:p w14:paraId="1EC14888" w14:textId="6450F788" w:rsidR="001111A9" w:rsidRPr="007B5E44" w:rsidRDefault="001111A9" w:rsidP="001111A9">
            <w:pPr>
              <w:tabs>
                <w:tab w:val="decimal" w:pos="765"/>
                <w:tab w:val="decimal" w:pos="835"/>
              </w:tabs>
              <w:spacing w:line="240" w:lineRule="auto"/>
              <w:ind w:left="-83" w:right="11" w:firstLine="4"/>
              <w:jc w:val="right"/>
              <w:rPr>
                <w:szCs w:val="22"/>
              </w:rPr>
            </w:pPr>
            <w:r w:rsidRPr="00057656">
              <w:rPr>
                <w:szCs w:val="22"/>
              </w:rPr>
              <w:t>144,398</w:t>
            </w:r>
          </w:p>
        </w:tc>
        <w:tc>
          <w:tcPr>
            <w:tcW w:w="181" w:type="dxa"/>
          </w:tcPr>
          <w:p w14:paraId="78083AEE" w14:textId="77777777" w:rsidR="001111A9" w:rsidRPr="007B5E44" w:rsidRDefault="001111A9" w:rsidP="001111A9">
            <w:pPr>
              <w:tabs>
                <w:tab w:val="decimal" w:pos="731"/>
                <w:tab w:val="decimal" w:pos="765"/>
              </w:tabs>
              <w:spacing w:line="240" w:lineRule="auto"/>
              <w:ind w:left="-79" w:right="-72"/>
              <w:rPr>
                <w:szCs w:val="22"/>
              </w:rPr>
            </w:pPr>
          </w:p>
        </w:tc>
        <w:tc>
          <w:tcPr>
            <w:tcW w:w="1071" w:type="dxa"/>
          </w:tcPr>
          <w:p w14:paraId="6EC9BF22" w14:textId="7CBF3299" w:rsidR="001111A9" w:rsidRPr="007B5E44" w:rsidRDefault="001111A9" w:rsidP="004A3DF9">
            <w:pPr>
              <w:spacing w:line="240" w:lineRule="auto"/>
              <w:ind w:left="-83" w:right="13" w:firstLine="4"/>
              <w:jc w:val="right"/>
              <w:rPr>
                <w:szCs w:val="22"/>
              </w:rPr>
            </w:pPr>
            <w:r w:rsidRPr="004A3DF9">
              <w:rPr>
                <w:szCs w:val="22"/>
              </w:rPr>
              <w:t>151,979</w:t>
            </w:r>
          </w:p>
        </w:tc>
        <w:tc>
          <w:tcPr>
            <w:tcW w:w="180" w:type="dxa"/>
          </w:tcPr>
          <w:p w14:paraId="4CB67329" w14:textId="77777777" w:rsidR="001111A9" w:rsidRPr="007B5E44" w:rsidRDefault="001111A9" w:rsidP="001111A9">
            <w:pPr>
              <w:tabs>
                <w:tab w:val="decimal" w:pos="765"/>
              </w:tabs>
              <w:spacing w:line="240" w:lineRule="auto"/>
              <w:rPr>
                <w:szCs w:val="22"/>
              </w:rPr>
            </w:pPr>
          </w:p>
        </w:tc>
        <w:tc>
          <w:tcPr>
            <w:tcW w:w="1080" w:type="dxa"/>
          </w:tcPr>
          <w:p w14:paraId="0E6CD6D2" w14:textId="39A0ABFF" w:rsidR="001111A9" w:rsidRPr="007B5E44" w:rsidRDefault="001111A9" w:rsidP="001111A9">
            <w:pPr>
              <w:tabs>
                <w:tab w:val="decimal" w:pos="765"/>
                <w:tab w:val="decimal" w:pos="818"/>
              </w:tabs>
              <w:spacing w:line="240" w:lineRule="auto"/>
              <w:ind w:left="-83" w:right="11" w:firstLine="4"/>
              <w:jc w:val="right"/>
              <w:rPr>
                <w:szCs w:val="22"/>
              </w:rPr>
            </w:pPr>
            <w:r w:rsidRPr="00057656">
              <w:rPr>
                <w:szCs w:val="22"/>
              </w:rPr>
              <w:t>144,391</w:t>
            </w:r>
          </w:p>
        </w:tc>
      </w:tr>
      <w:tr w:rsidR="001111A9" w:rsidRPr="007B5E44" w14:paraId="4BB3F60D" w14:textId="77777777" w:rsidTr="00E14951">
        <w:trPr>
          <w:cantSplit/>
        </w:trPr>
        <w:tc>
          <w:tcPr>
            <w:tcW w:w="4848" w:type="dxa"/>
          </w:tcPr>
          <w:p w14:paraId="6131E88D" w14:textId="3FE8C860" w:rsidR="001111A9" w:rsidRPr="007B5E44" w:rsidRDefault="001111A9" w:rsidP="001111A9">
            <w:pPr>
              <w:spacing w:line="240" w:lineRule="auto"/>
              <w:ind w:left="5"/>
              <w:rPr>
                <w:szCs w:val="22"/>
                <w:cs/>
              </w:rPr>
            </w:pPr>
            <w:r w:rsidRPr="007B5E44">
              <w:rPr>
                <w:rFonts w:eastAsia="Arial Unicode MS"/>
                <w:szCs w:val="22"/>
              </w:rPr>
              <w:t>Amortisation expenses</w:t>
            </w:r>
          </w:p>
        </w:tc>
        <w:tc>
          <w:tcPr>
            <w:tcW w:w="990" w:type="dxa"/>
          </w:tcPr>
          <w:p w14:paraId="52B36681" w14:textId="4A66753A" w:rsidR="001111A9" w:rsidRPr="00057656" w:rsidRDefault="001111A9" w:rsidP="004A3DF9">
            <w:pPr>
              <w:spacing w:line="240" w:lineRule="auto"/>
              <w:ind w:left="-83" w:right="13" w:firstLine="4"/>
              <w:jc w:val="right"/>
              <w:rPr>
                <w:szCs w:val="22"/>
              </w:rPr>
            </w:pPr>
            <w:r w:rsidRPr="004A3DF9">
              <w:rPr>
                <w:szCs w:val="22"/>
              </w:rPr>
              <w:t>523</w:t>
            </w:r>
          </w:p>
        </w:tc>
        <w:tc>
          <w:tcPr>
            <w:tcW w:w="180" w:type="dxa"/>
          </w:tcPr>
          <w:p w14:paraId="47703CC7" w14:textId="77777777" w:rsidR="001111A9" w:rsidRPr="007B5E44" w:rsidRDefault="001111A9" w:rsidP="001111A9">
            <w:pPr>
              <w:tabs>
                <w:tab w:val="decimal" w:pos="731"/>
                <w:tab w:val="decimal" w:pos="765"/>
              </w:tabs>
              <w:spacing w:line="240" w:lineRule="auto"/>
              <w:ind w:left="-83" w:right="11" w:firstLine="4"/>
              <w:rPr>
                <w:szCs w:val="22"/>
              </w:rPr>
            </w:pPr>
          </w:p>
        </w:tc>
        <w:tc>
          <w:tcPr>
            <w:tcW w:w="1010" w:type="dxa"/>
          </w:tcPr>
          <w:p w14:paraId="37D876EF" w14:textId="02EA1313" w:rsidR="001111A9" w:rsidRPr="007B5E44" w:rsidRDefault="001111A9" w:rsidP="001111A9">
            <w:pPr>
              <w:tabs>
                <w:tab w:val="decimal" w:pos="731"/>
                <w:tab w:val="decimal" w:pos="765"/>
              </w:tabs>
              <w:spacing w:line="240" w:lineRule="auto"/>
              <w:ind w:left="-83" w:right="11" w:firstLine="4"/>
              <w:jc w:val="right"/>
              <w:rPr>
                <w:szCs w:val="22"/>
              </w:rPr>
            </w:pPr>
            <w:r w:rsidRPr="00057656">
              <w:rPr>
                <w:szCs w:val="22"/>
              </w:rPr>
              <w:t>588</w:t>
            </w:r>
          </w:p>
        </w:tc>
        <w:tc>
          <w:tcPr>
            <w:tcW w:w="181" w:type="dxa"/>
          </w:tcPr>
          <w:p w14:paraId="06578419" w14:textId="77777777" w:rsidR="001111A9" w:rsidRPr="007B5E44" w:rsidRDefault="001111A9" w:rsidP="001111A9">
            <w:pPr>
              <w:tabs>
                <w:tab w:val="decimal" w:pos="731"/>
                <w:tab w:val="decimal" w:pos="765"/>
              </w:tabs>
              <w:spacing w:line="240" w:lineRule="auto"/>
              <w:ind w:left="-79" w:right="-72"/>
              <w:rPr>
                <w:szCs w:val="22"/>
              </w:rPr>
            </w:pPr>
          </w:p>
        </w:tc>
        <w:tc>
          <w:tcPr>
            <w:tcW w:w="1071" w:type="dxa"/>
          </w:tcPr>
          <w:p w14:paraId="66735B51" w14:textId="4E05135D" w:rsidR="001111A9" w:rsidRPr="007B5E44" w:rsidRDefault="001111A9" w:rsidP="004A3DF9">
            <w:pPr>
              <w:spacing w:line="240" w:lineRule="auto"/>
              <w:ind w:left="-83" w:right="13" w:firstLine="4"/>
              <w:jc w:val="right"/>
              <w:rPr>
                <w:szCs w:val="22"/>
              </w:rPr>
            </w:pPr>
            <w:r w:rsidRPr="004A3DF9">
              <w:rPr>
                <w:szCs w:val="22"/>
              </w:rPr>
              <w:t>515</w:t>
            </w:r>
          </w:p>
        </w:tc>
        <w:tc>
          <w:tcPr>
            <w:tcW w:w="180" w:type="dxa"/>
          </w:tcPr>
          <w:p w14:paraId="72832104" w14:textId="77777777" w:rsidR="001111A9" w:rsidRPr="007B5E44" w:rsidRDefault="001111A9" w:rsidP="001111A9">
            <w:pPr>
              <w:tabs>
                <w:tab w:val="decimal" w:pos="765"/>
              </w:tabs>
              <w:spacing w:line="240" w:lineRule="auto"/>
              <w:rPr>
                <w:szCs w:val="22"/>
              </w:rPr>
            </w:pPr>
          </w:p>
        </w:tc>
        <w:tc>
          <w:tcPr>
            <w:tcW w:w="1080" w:type="dxa"/>
          </w:tcPr>
          <w:p w14:paraId="2B969A8E" w14:textId="058FBF76" w:rsidR="001111A9" w:rsidRPr="007B5E44" w:rsidRDefault="001111A9" w:rsidP="001111A9">
            <w:pPr>
              <w:tabs>
                <w:tab w:val="decimal" w:pos="731"/>
                <w:tab w:val="decimal" w:pos="765"/>
              </w:tabs>
              <w:spacing w:line="240" w:lineRule="auto"/>
              <w:ind w:left="-97" w:right="11"/>
              <w:jc w:val="right"/>
              <w:rPr>
                <w:szCs w:val="22"/>
              </w:rPr>
            </w:pPr>
            <w:r w:rsidRPr="00057656">
              <w:rPr>
                <w:szCs w:val="22"/>
              </w:rPr>
              <w:t>580</w:t>
            </w:r>
          </w:p>
        </w:tc>
      </w:tr>
      <w:tr w:rsidR="001111A9" w:rsidRPr="007B5E44" w14:paraId="54726E89" w14:textId="77777777" w:rsidTr="00E14951">
        <w:trPr>
          <w:cantSplit/>
        </w:trPr>
        <w:tc>
          <w:tcPr>
            <w:tcW w:w="4848" w:type="dxa"/>
          </w:tcPr>
          <w:p w14:paraId="51F340F7" w14:textId="5C1AFC57" w:rsidR="001111A9" w:rsidRPr="007B5E44" w:rsidRDefault="001111A9" w:rsidP="001111A9">
            <w:pPr>
              <w:spacing w:line="240" w:lineRule="auto"/>
              <w:ind w:left="5"/>
              <w:rPr>
                <w:rFonts w:eastAsia="Arial Unicode MS"/>
                <w:szCs w:val="22"/>
                <w:cs/>
              </w:rPr>
            </w:pPr>
            <w:r>
              <w:rPr>
                <w:rFonts w:eastAsia="Arial Unicode MS"/>
                <w:szCs w:val="22"/>
              </w:rPr>
              <w:t>L</w:t>
            </w:r>
            <w:r w:rsidRPr="007B5E44">
              <w:rPr>
                <w:rFonts w:eastAsia="Arial Unicode MS"/>
                <w:szCs w:val="22"/>
              </w:rPr>
              <w:t>oss on impairment of</w:t>
            </w:r>
            <w:r>
              <w:rPr>
                <w:rFonts w:eastAsia="Arial Unicode MS" w:cstheme="minorBidi"/>
                <w:szCs w:val="28"/>
                <w:lang w:bidi="th-TH"/>
              </w:rPr>
              <w:t xml:space="preserve"> </w:t>
            </w:r>
            <w:r>
              <w:rPr>
                <w:rFonts w:eastAsia="Arial Unicode MS"/>
                <w:szCs w:val="22"/>
              </w:rPr>
              <w:t>financial assets</w:t>
            </w:r>
          </w:p>
        </w:tc>
        <w:tc>
          <w:tcPr>
            <w:tcW w:w="990" w:type="dxa"/>
          </w:tcPr>
          <w:p w14:paraId="7C102150" w14:textId="57AC0D68" w:rsidR="001111A9" w:rsidRPr="00057656" w:rsidRDefault="001111A9" w:rsidP="004A3DF9">
            <w:pPr>
              <w:spacing w:line="240" w:lineRule="auto"/>
              <w:ind w:left="-83" w:right="13" w:firstLine="4"/>
              <w:jc w:val="right"/>
              <w:rPr>
                <w:szCs w:val="22"/>
              </w:rPr>
            </w:pPr>
            <w:r w:rsidRPr="004A3DF9">
              <w:rPr>
                <w:szCs w:val="22"/>
              </w:rPr>
              <w:t>2,872</w:t>
            </w:r>
          </w:p>
        </w:tc>
        <w:tc>
          <w:tcPr>
            <w:tcW w:w="180" w:type="dxa"/>
          </w:tcPr>
          <w:p w14:paraId="11DAF53F" w14:textId="77777777" w:rsidR="001111A9" w:rsidRPr="007B5E44" w:rsidRDefault="001111A9" w:rsidP="001111A9">
            <w:pPr>
              <w:tabs>
                <w:tab w:val="decimal" w:pos="731"/>
                <w:tab w:val="decimal" w:pos="765"/>
              </w:tabs>
              <w:spacing w:line="240" w:lineRule="auto"/>
              <w:ind w:left="-83" w:right="11" w:firstLine="4"/>
              <w:rPr>
                <w:szCs w:val="22"/>
              </w:rPr>
            </w:pPr>
          </w:p>
        </w:tc>
        <w:tc>
          <w:tcPr>
            <w:tcW w:w="1010" w:type="dxa"/>
          </w:tcPr>
          <w:p w14:paraId="17FF3D0B" w14:textId="73F4B0A4" w:rsidR="001111A9" w:rsidRPr="007B5E44" w:rsidRDefault="001111A9" w:rsidP="001111A9">
            <w:pPr>
              <w:tabs>
                <w:tab w:val="decimal" w:pos="731"/>
                <w:tab w:val="decimal" w:pos="765"/>
              </w:tabs>
              <w:spacing w:line="240" w:lineRule="auto"/>
              <w:ind w:left="-83" w:right="11" w:firstLine="4"/>
              <w:jc w:val="right"/>
              <w:rPr>
                <w:szCs w:val="22"/>
              </w:rPr>
            </w:pPr>
            <w:r w:rsidRPr="00057656">
              <w:rPr>
                <w:szCs w:val="22"/>
              </w:rPr>
              <w:t>1,222</w:t>
            </w:r>
          </w:p>
        </w:tc>
        <w:tc>
          <w:tcPr>
            <w:tcW w:w="181" w:type="dxa"/>
          </w:tcPr>
          <w:p w14:paraId="35D58997" w14:textId="77777777" w:rsidR="001111A9" w:rsidRPr="007B5E44" w:rsidRDefault="001111A9" w:rsidP="001111A9">
            <w:pPr>
              <w:tabs>
                <w:tab w:val="decimal" w:pos="731"/>
                <w:tab w:val="decimal" w:pos="765"/>
              </w:tabs>
              <w:spacing w:line="240" w:lineRule="auto"/>
              <w:ind w:left="-79" w:right="-72"/>
              <w:rPr>
                <w:szCs w:val="22"/>
              </w:rPr>
            </w:pPr>
          </w:p>
        </w:tc>
        <w:tc>
          <w:tcPr>
            <w:tcW w:w="1071" w:type="dxa"/>
          </w:tcPr>
          <w:p w14:paraId="5C0C4157" w14:textId="33C4B353" w:rsidR="001111A9" w:rsidRPr="00057656" w:rsidRDefault="001111A9" w:rsidP="004A3DF9">
            <w:pPr>
              <w:spacing w:line="240" w:lineRule="auto"/>
              <w:ind w:left="-83" w:right="13" w:firstLine="4"/>
              <w:jc w:val="right"/>
              <w:rPr>
                <w:szCs w:val="22"/>
              </w:rPr>
            </w:pPr>
            <w:r w:rsidRPr="004A3DF9">
              <w:rPr>
                <w:szCs w:val="22"/>
              </w:rPr>
              <w:t>-</w:t>
            </w:r>
          </w:p>
        </w:tc>
        <w:tc>
          <w:tcPr>
            <w:tcW w:w="180" w:type="dxa"/>
          </w:tcPr>
          <w:p w14:paraId="5D339E7D" w14:textId="77777777" w:rsidR="001111A9" w:rsidRPr="007B5E44" w:rsidRDefault="001111A9" w:rsidP="001111A9">
            <w:pPr>
              <w:tabs>
                <w:tab w:val="decimal" w:pos="765"/>
              </w:tabs>
              <w:spacing w:line="240" w:lineRule="auto"/>
              <w:rPr>
                <w:szCs w:val="22"/>
              </w:rPr>
            </w:pPr>
          </w:p>
        </w:tc>
        <w:tc>
          <w:tcPr>
            <w:tcW w:w="1080" w:type="dxa"/>
          </w:tcPr>
          <w:p w14:paraId="2054133A" w14:textId="0C32E719" w:rsidR="001111A9" w:rsidRPr="007B5E44" w:rsidRDefault="001111A9" w:rsidP="001111A9">
            <w:pPr>
              <w:tabs>
                <w:tab w:val="decimal" w:pos="765"/>
                <w:tab w:val="decimal" w:pos="818"/>
              </w:tabs>
              <w:spacing w:line="240" w:lineRule="auto"/>
              <w:ind w:left="-83" w:right="11" w:firstLine="4"/>
              <w:jc w:val="right"/>
              <w:rPr>
                <w:szCs w:val="22"/>
                <w:cs/>
              </w:rPr>
            </w:pPr>
            <w:r w:rsidRPr="00057656">
              <w:rPr>
                <w:szCs w:val="22"/>
              </w:rPr>
              <w:t>-</w:t>
            </w:r>
          </w:p>
        </w:tc>
      </w:tr>
      <w:tr w:rsidR="001111A9" w:rsidRPr="007B5E44" w14:paraId="36551425" w14:textId="77777777" w:rsidTr="00E14951">
        <w:trPr>
          <w:cantSplit/>
        </w:trPr>
        <w:tc>
          <w:tcPr>
            <w:tcW w:w="4848" w:type="dxa"/>
          </w:tcPr>
          <w:p w14:paraId="45076F23" w14:textId="29F4A761" w:rsidR="001111A9" w:rsidRPr="00D61EA2" w:rsidRDefault="001111A9" w:rsidP="001111A9">
            <w:pPr>
              <w:spacing w:line="240" w:lineRule="auto"/>
              <w:ind w:left="223" w:hanging="218"/>
              <w:rPr>
                <w:szCs w:val="22"/>
                <w:cs/>
              </w:rPr>
            </w:pPr>
            <w:r w:rsidRPr="00D61EA2">
              <w:rPr>
                <w:rFonts w:eastAsia="Arial Unicode MS"/>
                <w:szCs w:val="22"/>
              </w:rPr>
              <w:t xml:space="preserve">(Reversal of) allowance for </w:t>
            </w:r>
            <w:r w:rsidR="001447FD" w:rsidRPr="00D61EA2">
              <w:rPr>
                <w:rFonts w:eastAsia="Arial Unicode MS"/>
                <w:szCs w:val="22"/>
              </w:rPr>
              <w:t>net realisable value</w:t>
            </w:r>
            <w:r w:rsidR="001447FD" w:rsidRPr="00D61EA2" w:rsidDel="001447FD">
              <w:rPr>
                <w:rFonts w:eastAsia="Arial Unicode MS"/>
                <w:szCs w:val="22"/>
              </w:rPr>
              <w:t xml:space="preserve"> </w:t>
            </w:r>
            <w:r w:rsidR="001447FD">
              <w:rPr>
                <w:rFonts w:eastAsia="Arial Unicode MS"/>
                <w:szCs w:val="22"/>
              </w:rPr>
              <w:t>of</w:t>
            </w:r>
            <w:r w:rsidRPr="00D61EA2">
              <w:rPr>
                <w:rFonts w:eastAsia="Arial Unicode MS"/>
                <w:szCs w:val="22"/>
              </w:rPr>
              <w:br/>
            </w:r>
            <w:r w:rsidR="001447FD">
              <w:rPr>
                <w:rFonts w:eastAsia="Arial Unicode MS"/>
                <w:szCs w:val="22"/>
              </w:rPr>
              <w:t>inventories</w:t>
            </w:r>
          </w:p>
        </w:tc>
        <w:tc>
          <w:tcPr>
            <w:tcW w:w="990" w:type="dxa"/>
          </w:tcPr>
          <w:p w14:paraId="7E8B38BA" w14:textId="77777777" w:rsidR="001111A9" w:rsidRPr="004A3DF9" w:rsidRDefault="001111A9" w:rsidP="004A3DF9">
            <w:pPr>
              <w:spacing w:line="240" w:lineRule="auto"/>
              <w:ind w:left="-83" w:right="13" w:firstLine="4"/>
              <w:jc w:val="right"/>
              <w:rPr>
                <w:szCs w:val="22"/>
              </w:rPr>
            </w:pPr>
          </w:p>
          <w:p w14:paraId="493F64BC" w14:textId="3E0C31A1" w:rsidR="001111A9" w:rsidRPr="00057656" w:rsidRDefault="001111A9" w:rsidP="004A3DF9">
            <w:pPr>
              <w:tabs>
                <w:tab w:val="decimal" w:pos="380"/>
                <w:tab w:val="decimal" w:pos="765"/>
                <w:tab w:val="decimal" w:pos="835"/>
              </w:tabs>
              <w:spacing w:line="240" w:lineRule="auto"/>
              <w:ind w:left="-83" w:right="13" w:firstLine="4"/>
              <w:jc w:val="right"/>
              <w:rPr>
                <w:szCs w:val="22"/>
              </w:rPr>
            </w:pPr>
            <w:r w:rsidRPr="004A3DF9">
              <w:rPr>
                <w:szCs w:val="22"/>
              </w:rPr>
              <w:t>7,312</w:t>
            </w:r>
          </w:p>
        </w:tc>
        <w:tc>
          <w:tcPr>
            <w:tcW w:w="180" w:type="dxa"/>
          </w:tcPr>
          <w:p w14:paraId="20086407" w14:textId="77777777" w:rsidR="001111A9" w:rsidRPr="007B5E44" w:rsidRDefault="001111A9" w:rsidP="001111A9">
            <w:pPr>
              <w:tabs>
                <w:tab w:val="decimal" w:pos="731"/>
                <w:tab w:val="decimal" w:pos="765"/>
              </w:tabs>
              <w:spacing w:line="240" w:lineRule="auto"/>
              <w:ind w:left="-83" w:right="11" w:firstLine="4"/>
              <w:rPr>
                <w:szCs w:val="22"/>
              </w:rPr>
            </w:pPr>
          </w:p>
        </w:tc>
        <w:tc>
          <w:tcPr>
            <w:tcW w:w="1010" w:type="dxa"/>
          </w:tcPr>
          <w:p w14:paraId="1BE509DB" w14:textId="77777777" w:rsidR="001111A9" w:rsidRPr="00057656" w:rsidRDefault="001111A9" w:rsidP="001111A9">
            <w:pPr>
              <w:tabs>
                <w:tab w:val="decimal" w:pos="765"/>
                <w:tab w:val="decimal" w:pos="835"/>
              </w:tabs>
              <w:spacing w:line="240" w:lineRule="auto"/>
              <w:ind w:left="-83" w:right="11" w:firstLine="4"/>
              <w:jc w:val="right"/>
              <w:rPr>
                <w:szCs w:val="22"/>
              </w:rPr>
            </w:pPr>
          </w:p>
          <w:p w14:paraId="7CF23150" w14:textId="0FE5A8F3" w:rsidR="001111A9" w:rsidRPr="007B5E44" w:rsidRDefault="001111A9" w:rsidP="004A3DF9">
            <w:pPr>
              <w:tabs>
                <w:tab w:val="decimal" w:pos="731"/>
                <w:tab w:val="decimal" w:pos="765"/>
              </w:tabs>
              <w:spacing w:line="240" w:lineRule="auto"/>
              <w:ind w:left="-83" w:right="11" w:firstLine="4"/>
              <w:jc w:val="right"/>
              <w:rPr>
                <w:szCs w:val="22"/>
              </w:rPr>
            </w:pPr>
            <w:r w:rsidRPr="00057656">
              <w:rPr>
                <w:szCs w:val="22"/>
              </w:rPr>
              <w:t>2,911</w:t>
            </w:r>
          </w:p>
        </w:tc>
        <w:tc>
          <w:tcPr>
            <w:tcW w:w="181" w:type="dxa"/>
          </w:tcPr>
          <w:p w14:paraId="725AC2EB" w14:textId="77777777" w:rsidR="001111A9" w:rsidRPr="007B5E44" w:rsidRDefault="001111A9" w:rsidP="001111A9">
            <w:pPr>
              <w:tabs>
                <w:tab w:val="decimal" w:pos="731"/>
                <w:tab w:val="decimal" w:pos="765"/>
              </w:tabs>
              <w:spacing w:line="240" w:lineRule="auto"/>
              <w:ind w:left="-79" w:right="-72"/>
              <w:rPr>
                <w:szCs w:val="22"/>
              </w:rPr>
            </w:pPr>
          </w:p>
        </w:tc>
        <w:tc>
          <w:tcPr>
            <w:tcW w:w="1071" w:type="dxa"/>
          </w:tcPr>
          <w:p w14:paraId="1C203725" w14:textId="77777777" w:rsidR="001111A9" w:rsidRPr="004A3DF9" w:rsidRDefault="001111A9" w:rsidP="004A3DF9">
            <w:pPr>
              <w:tabs>
                <w:tab w:val="decimal" w:pos="465"/>
                <w:tab w:val="decimal" w:pos="731"/>
                <w:tab w:val="decimal" w:pos="765"/>
                <w:tab w:val="decimal" w:pos="835"/>
              </w:tabs>
              <w:spacing w:line="240" w:lineRule="auto"/>
              <w:ind w:left="-83" w:right="-63" w:firstLine="4"/>
              <w:jc w:val="right"/>
              <w:rPr>
                <w:szCs w:val="22"/>
              </w:rPr>
            </w:pPr>
          </w:p>
          <w:p w14:paraId="1EF4B120" w14:textId="1AF03E91" w:rsidR="001111A9" w:rsidRPr="007B5E44" w:rsidRDefault="001111A9" w:rsidP="004A3DF9">
            <w:pPr>
              <w:tabs>
                <w:tab w:val="decimal" w:pos="465"/>
                <w:tab w:val="decimal" w:pos="731"/>
                <w:tab w:val="decimal" w:pos="765"/>
                <w:tab w:val="decimal" w:pos="835"/>
              </w:tabs>
              <w:spacing w:line="240" w:lineRule="auto"/>
              <w:ind w:left="-83" w:right="-63" w:firstLine="4"/>
              <w:jc w:val="right"/>
              <w:rPr>
                <w:szCs w:val="22"/>
              </w:rPr>
            </w:pPr>
            <w:r w:rsidRPr="004A3DF9">
              <w:rPr>
                <w:szCs w:val="22"/>
              </w:rPr>
              <w:t>(5,994)</w:t>
            </w:r>
          </w:p>
        </w:tc>
        <w:tc>
          <w:tcPr>
            <w:tcW w:w="180" w:type="dxa"/>
          </w:tcPr>
          <w:p w14:paraId="2C3BE6ED" w14:textId="77777777" w:rsidR="001111A9" w:rsidRPr="007B5E44" w:rsidRDefault="001111A9" w:rsidP="001111A9">
            <w:pPr>
              <w:tabs>
                <w:tab w:val="decimal" w:pos="765"/>
              </w:tabs>
              <w:spacing w:line="240" w:lineRule="auto"/>
              <w:rPr>
                <w:szCs w:val="22"/>
              </w:rPr>
            </w:pPr>
          </w:p>
        </w:tc>
        <w:tc>
          <w:tcPr>
            <w:tcW w:w="1080" w:type="dxa"/>
          </w:tcPr>
          <w:p w14:paraId="6EF94A3E" w14:textId="77777777" w:rsidR="001111A9" w:rsidRPr="00057656" w:rsidRDefault="001111A9" w:rsidP="004A3DF9">
            <w:pPr>
              <w:tabs>
                <w:tab w:val="decimal" w:pos="731"/>
                <w:tab w:val="decimal" w:pos="765"/>
              </w:tabs>
              <w:spacing w:line="240" w:lineRule="auto"/>
              <w:ind w:left="-83" w:right="11" w:firstLine="4"/>
              <w:jc w:val="right"/>
              <w:rPr>
                <w:szCs w:val="22"/>
              </w:rPr>
            </w:pPr>
          </w:p>
          <w:p w14:paraId="1116E4D2" w14:textId="3E65BC80" w:rsidR="001111A9" w:rsidRPr="007B5E44" w:rsidRDefault="001111A9" w:rsidP="004A3DF9">
            <w:pPr>
              <w:tabs>
                <w:tab w:val="decimal" w:pos="765"/>
                <w:tab w:val="decimal" w:pos="818"/>
              </w:tabs>
              <w:spacing w:line="240" w:lineRule="auto"/>
              <w:ind w:left="-83" w:right="11" w:firstLine="4"/>
              <w:jc w:val="right"/>
              <w:rPr>
                <w:szCs w:val="22"/>
              </w:rPr>
            </w:pPr>
            <w:r w:rsidRPr="00057656">
              <w:rPr>
                <w:szCs w:val="22"/>
              </w:rPr>
              <w:t>1,430</w:t>
            </w:r>
          </w:p>
        </w:tc>
      </w:tr>
      <w:tr w:rsidR="001111A9" w:rsidRPr="007B5E44" w14:paraId="39D1E90C" w14:textId="77777777" w:rsidTr="00E14951">
        <w:trPr>
          <w:cantSplit/>
        </w:trPr>
        <w:tc>
          <w:tcPr>
            <w:tcW w:w="4848" w:type="dxa"/>
          </w:tcPr>
          <w:p w14:paraId="78F2B0B2" w14:textId="60057E2A" w:rsidR="001111A9" w:rsidRPr="007B5E44" w:rsidRDefault="001111A9" w:rsidP="001111A9">
            <w:pPr>
              <w:spacing w:line="240" w:lineRule="auto"/>
              <w:ind w:left="5"/>
              <w:rPr>
                <w:rFonts w:eastAsia="Arial Unicode MS"/>
                <w:szCs w:val="22"/>
                <w:cs/>
              </w:rPr>
            </w:pPr>
            <w:r w:rsidRPr="007B5E44">
              <w:rPr>
                <w:rFonts w:eastAsia="Arial Unicode MS"/>
                <w:szCs w:val="22"/>
              </w:rPr>
              <w:t>Employee benefit obligations</w:t>
            </w:r>
          </w:p>
        </w:tc>
        <w:tc>
          <w:tcPr>
            <w:tcW w:w="990" w:type="dxa"/>
          </w:tcPr>
          <w:p w14:paraId="11719407" w14:textId="74D8C347" w:rsidR="001111A9" w:rsidRPr="00057656" w:rsidRDefault="001111A9" w:rsidP="004A3DF9">
            <w:pPr>
              <w:spacing w:line="240" w:lineRule="auto"/>
              <w:ind w:left="-83" w:right="13" w:firstLine="4"/>
              <w:jc w:val="right"/>
              <w:rPr>
                <w:szCs w:val="22"/>
              </w:rPr>
            </w:pPr>
            <w:r w:rsidRPr="004A3DF9">
              <w:rPr>
                <w:szCs w:val="22"/>
              </w:rPr>
              <w:t>15,500</w:t>
            </w:r>
          </w:p>
        </w:tc>
        <w:tc>
          <w:tcPr>
            <w:tcW w:w="180" w:type="dxa"/>
          </w:tcPr>
          <w:p w14:paraId="4D4891A8" w14:textId="77777777" w:rsidR="001111A9" w:rsidRPr="007B5E44" w:rsidRDefault="001111A9" w:rsidP="001111A9">
            <w:pPr>
              <w:tabs>
                <w:tab w:val="decimal" w:pos="731"/>
                <w:tab w:val="decimal" w:pos="765"/>
              </w:tabs>
              <w:spacing w:line="240" w:lineRule="auto"/>
              <w:ind w:left="-83" w:right="11" w:firstLine="4"/>
              <w:rPr>
                <w:szCs w:val="22"/>
              </w:rPr>
            </w:pPr>
          </w:p>
        </w:tc>
        <w:tc>
          <w:tcPr>
            <w:tcW w:w="1010" w:type="dxa"/>
          </w:tcPr>
          <w:p w14:paraId="7408ADF3" w14:textId="145D01FF" w:rsidR="001111A9" w:rsidRPr="007B5E44" w:rsidRDefault="001111A9" w:rsidP="001111A9">
            <w:pPr>
              <w:tabs>
                <w:tab w:val="decimal" w:pos="731"/>
                <w:tab w:val="decimal" w:pos="765"/>
              </w:tabs>
              <w:spacing w:line="240" w:lineRule="auto"/>
              <w:ind w:left="-83" w:right="11" w:firstLine="4"/>
              <w:jc w:val="right"/>
              <w:rPr>
                <w:szCs w:val="22"/>
              </w:rPr>
            </w:pPr>
            <w:r w:rsidRPr="00057656">
              <w:rPr>
                <w:szCs w:val="22"/>
              </w:rPr>
              <w:t>15,091</w:t>
            </w:r>
          </w:p>
        </w:tc>
        <w:tc>
          <w:tcPr>
            <w:tcW w:w="181" w:type="dxa"/>
          </w:tcPr>
          <w:p w14:paraId="0C062DE7" w14:textId="77777777" w:rsidR="001111A9" w:rsidRPr="007B5E44" w:rsidRDefault="001111A9" w:rsidP="001111A9">
            <w:pPr>
              <w:tabs>
                <w:tab w:val="decimal" w:pos="731"/>
                <w:tab w:val="decimal" w:pos="765"/>
              </w:tabs>
              <w:spacing w:line="240" w:lineRule="auto"/>
              <w:ind w:left="-79" w:right="-72"/>
              <w:rPr>
                <w:szCs w:val="22"/>
              </w:rPr>
            </w:pPr>
          </w:p>
        </w:tc>
        <w:tc>
          <w:tcPr>
            <w:tcW w:w="1071" w:type="dxa"/>
          </w:tcPr>
          <w:p w14:paraId="641BBCAD" w14:textId="0D9CF607" w:rsidR="001111A9" w:rsidRPr="007B5E44" w:rsidRDefault="001111A9" w:rsidP="004A3DF9">
            <w:pPr>
              <w:spacing w:line="240" w:lineRule="auto"/>
              <w:ind w:left="-83" w:right="13" w:firstLine="4"/>
              <w:jc w:val="right"/>
              <w:rPr>
                <w:szCs w:val="22"/>
              </w:rPr>
            </w:pPr>
            <w:r w:rsidRPr="004A3DF9">
              <w:rPr>
                <w:szCs w:val="22"/>
              </w:rPr>
              <w:t>15,500</w:t>
            </w:r>
          </w:p>
        </w:tc>
        <w:tc>
          <w:tcPr>
            <w:tcW w:w="180" w:type="dxa"/>
          </w:tcPr>
          <w:p w14:paraId="172216D0" w14:textId="77777777" w:rsidR="001111A9" w:rsidRPr="007B5E44" w:rsidRDefault="001111A9" w:rsidP="001111A9">
            <w:pPr>
              <w:tabs>
                <w:tab w:val="decimal" w:pos="765"/>
              </w:tabs>
              <w:spacing w:line="240" w:lineRule="auto"/>
              <w:rPr>
                <w:szCs w:val="22"/>
              </w:rPr>
            </w:pPr>
          </w:p>
        </w:tc>
        <w:tc>
          <w:tcPr>
            <w:tcW w:w="1080" w:type="dxa"/>
          </w:tcPr>
          <w:p w14:paraId="11D1D480" w14:textId="7276450A" w:rsidR="001111A9" w:rsidRPr="007B5E44" w:rsidRDefault="001111A9" w:rsidP="001111A9">
            <w:pPr>
              <w:tabs>
                <w:tab w:val="decimal" w:pos="731"/>
                <w:tab w:val="decimal" w:pos="818"/>
              </w:tabs>
              <w:spacing w:line="240" w:lineRule="auto"/>
              <w:ind w:left="-97" w:right="11"/>
              <w:jc w:val="right"/>
              <w:rPr>
                <w:szCs w:val="22"/>
              </w:rPr>
            </w:pPr>
            <w:r w:rsidRPr="00057656">
              <w:rPr>
                <w:szCs w:val="22"/>
              </w:rPr>
              <w:t>15,091</w:t>
            </w:r>
          </w:p>
        </w:tc>
      </w:tr>
      <w:tr w:rsidR="001111A9" w:rsidRPr="007B5E44" w14:paraId="4114F33B" w14:textId="77777777" w:rsidTr="00E14951">
        <w:trPr>
          <w:cantSplit/>
        </w:trPr>
        <w:tc>
          <w:tcPr>
            <w:tcW w:w="4848" w:type="dxa"/>
          </w:tcPr>
          <w:p w14:paraId="44E65431" w14:textId="2E19C6CF" w:rsidR="001111A9" w:rsidRPr="007B5E44" w:rsidRDefault="001111A9" w:rsidP="001111A9">
            <w:pPr>
              <w:spacing w:line="240" w:lineRule="auto"/>
              <w:ind w:left="5"/>
              <w:rPr>
                <w:rFonts w:eastAsia="Arial Unicode MS"/>
                <w:szCs w:val="22"/>
                <w:cs/>
              </w:rPr>
            </w:pPr>
            <w:r>
              <w:rPr>
                <w:rFonts w:eastAsia="Arial Unicode MS"/>
                <w:szCs w:val="22"/>
              </w:rPr>
              <w:t>Gains</w:t>
            </w:r>
            <w:r w:rsidRPr="007B5E44">
              <w:rPr>
                <w:rFonts w:eastAsia="Arial Unicode MS"/>
                <w:szCs w:val="22"/>
              </w:rPr>
              <w:t xml:space="preserve"> on disposals and write-offs of</w:t>
            </w:r>
            <w:r w:rsidRPr="007B5E44">
              <w:rPr>
                <w:rFonts w:eastAsia="Arial Unicode MS"/>
                <w:szCs w:val="22"/>
              </w:rPr>
              <w:br/>
            </w:r>
            <w:r>
              <w:rPr>
                <w:rFonts w:eastAsia="Arial Unicode MS" w:cstheme="minorBidi" w:hint="cs"/>
                <w:szCs w:val="28"/>
                <w:cs/>
                <w:lang w:bidi="th-TH"/>
              </w:rPr>
              <w:t xml:space="preserve">    </w:t>
            </w:r>
            <w:r w:rsidRPr="007B5E44">
              <w:rPr>
                <w:rFonts w:eastAsia="Arial Unicode MS"/>
                <w:szCs w:val="22"/>
              </w:rPr>
              <w:t>property, plant and equipment, net</w:t>
            </w:r>
          </w:p>
        </w:tc>
        <w:tc>
          <w:tcPr>
            <w:tcW w:w="990" w:type="dxa"/>
          </w:tcPr>
          <w:p w14:paraId="3AC87A2C" w14:textId="77777777" w:rsidR="001111A9" w:rsidRPr="004A3DF9" w:rsidRDefault="001111A9" w:rsidP="004A3DF9">
            <w:pPr>
              <w:spacing w:line="240" w:lineRule="auto"/>
              <w:ind w:left="-83" w:right="-63" w:firstLine="4"/>
              <w:jc w:val="right"/>
              <w:rPr>
                <w:szCs w:val="22"/>
              </w:rPr>
            </w:pPr>
          </w:p>
          <w:p w14:paraId="5338A5AE" w14:textId="3803BBBB" w:rsidR="001111A9" w:rsidRPr="00057656" w:rsidRDefault="001111A9" w:rsidP="004A3DF9">
            <w:pPr>
              <w:tabs>
                <w:tab w:val="decimal" w:pos="465"/>
                <w:tab w:val="decimal" w:pos="731"/>
                <w:tab w:val="decimal" w:pos="765"/>
                <w:tab w:val="decimal" w:pos="835"/>
              </w:tabs>
              <w:spacing w:line="240" w:lineRule="auto"/>
              <w:ind w:left="-83" w:right="-63" w:firstLine="4"/>
              <w:jc w:val="right"/>
              <w:rPr>
                <w:szCs w:val="22"/>
              </w:rPr>
            </w:pPr>
            <w:r w:rsidRPr="004A3DF9">
              <w:rPr>
                <w:szCs w:val="22"/>
              </w:rPr>
              <w:t>(2,431)</w:t>
            </w:r>
          </w:p>
        </w:tc>
        <w:tc>
          <w:tcPr>
            <w:tcW w:w="180" w:type="dxa"/>
          </w:tcPr>
          <w:p w14:paraId="3F38E1CC" w14:textId="77777777" w:rsidR="001111A9" w:rsidRPr="007B5E44" w:rsidRDefault="001111A9" w:rsidP="001111A9">
            <w:pPr>
              <w:tabs>
                <w:tab w:val="decimal" w:pos="731"/>
                <w:tab w:val="decimal" w:pos="765"/>
              </w:tabs>
              <w:spacing w:line="240" w:lineRule="auto"/>
              <w:ind w:left="-83" w:right="11" w:firstLine="4"/>
              <w:rPr>
                <w:szCs w:val="22"/>
              </w:rPr>
            </w:pPr>
          </w:p>
        </w:tc>
        <w:tc>
          <w:tcPr>
            <w:tcW w:w="1010" w:type="dxa"/>
          </w:tcPr>
          <w:p w14:paraId="454A90F8" w14:textId="77777777" w:rsidR="001111A9" w:rsidRPr="00057656" w:rsidRDefault="001111A9" w:rsidP="001111A9">
            <w:pPr>
              <w:tabs>
                <w:tab w:val="decimal" w:pos="765"/>
                <w:tab w:val="decimal" w:pos="835"/>
              </w:tabs>
              <w:spacing w:line="240" w:lineRule="auto"/>
              <w:ind w:left="-83" w:right="11" w:firstLine="4"/>
              <w:jc w:val="right"/>
              <w:rPr>
                <w:szCs w:val="22"/>
              </w:rPr>
            </w:pPr>
          </w:p>
          <w:p w14:paraId="6BDE2C9D" w14:textId="6C9BF13D" w:rsidR="001111A9" w:rsidRPr="007B5E44" w:rsidRDefault="001111A9" w:rsidP="004A3DF9">
            <w:pPr>
              <w:spacing w:line="240" w:lineRule="auto"/>
              <w:ind w:left="-83" w:right="-63" w:firstLine="4"/>
              <w:jc w:val="right"/>
              <w:rPr>
                <w:szCs w:val="22"/>
              </w:rPr>
            </w:pPr>
            <w:r w:rsidRPr="00057656">
              <w:rPr>
                <w:szCs w:val="22"/>
              </w:rPr>
              <w:t>(1,162)</w:t>
            </w:r>
          </w:p>
        </w:tc>
        <w:tc>
          <w:tcPr>
            <w:tcW w:w="181" w:type="dxa"/>
          </w:tcPr>
          <w:p w14:paraId="456263FE" w14:textId="77777777" w:rsidR="001111A9" w:rsidRPr="007B5E44" w:rsidRDefault="001111A9" w:rsidP="001111A9">
            <w:pPr>
              <w:tabs>
                <w:tab w:val="decimal" w:pos="731"/>
                <w:tab w:val="decimal" w:pos="765"/>
              </w:tabs>
              <w:spacing w:line="240" w:lineRule="auto"/>
              <w:ind w:left="-79" w:right="-72"/>
              <w:rPr>
                <w:szCs w:val="22"/>
              </w:rPr>
            </w:pPr>
          </w:p>
        </w:tc>
        <w:tc>
          <w:tcPr>
            <w:tcW w:w="1071" w:type="dxa"/>
          </w:tcPr>
          <w:p w14:paraId="59972A9B" w14:textId="77777777" w:rsidR="001111A9" w:rsidRPr="004A3DF9" w:rsidRDefault="001111A9" w:rsidP="004A3DF9">
            <w:pPr>
              <w:spacing w:line="240" w:lineRule="auto"/>
              <w:ind w:left="-83" w:right="13" w:firstLine="4"/>
              <w:jc w:val="right"/>
              <w:rPr>
                <w:szCs w:val="22"/>
              </w:rPr>
            </w:pPr>
          </w:p>
          <w:p w14:paraId="6AA2E2E9" w14:textId="174A61C4" w:rsidR="001111A9" w:rsidRPr="007B5E44" w:rsidRDefault="001111A9" w:rsidP="004A3DF9">
            <w:pPr>
              <w:tabs>
                <w:tab w:val="decimal" w:pos="465"/>
                <w:tab w:val="decimal" w:pos="731"/>
                <w:tab w:val="decimal" w:pos="765"/>
                <w:tab w:val="decimal" w:pos="835"/>
              </w:tabs>
              <w:spacing w:line="240" w:lineRule="auto"/>
              <w:ind w:left="-83" w:right="-63" w:firstLine="4"/>
              <w:jc w:val="right"/>
              <w:rPr>
                <w:szCs w:val="22"/>
              </w:rPr>
            </w:pPr>
            <w:r w:rsidRPr="004A3DF9">
              <w:rPr>
                <w:szCs w:val="22"/>
              </w:rPr>
              <w:t>(2,431)</w:t>
            </w:r>
          </w:p>
        </w:tc>
        <w:tc>
          <w:tcPr>
            <w:tcW w:w="180" w:type="dxa"/>
          </w:tcPr>
          <w:p w14:paraId="05E7E41B" w14:textId="77777777" w:rsidR="001111A9" w:rsidRPr="007B5E44" w:rsidRDefault="001111A9" w:rsidP="001111A9">
            <w:pPr>
              <w:tabs>
                <w:tab w:val="decimal" w:pos="765"/>
              </w:tabs>
              <w:spacing w:line="240" w:lineRule="auto"/>
              <w:rPr>
                <w:szCs w:val="22"/>
              </w:rPr>
            </w:pPr>
          </w:p>
        </w:tc>
        <w:tc>
          <w:tcPr>
            <w:tcW w:w="1080" w:type="dxa"/>
          </w:tcPr>
          <w:p w14:paraId="50E3C843" w14:textId="77777777" w:rsidR="001111A9" w:rsidRPr="00057656" w:rsidRDefault="001111A9" w:rsidP="001111A9">
            <w:pPr>
              <w:spacing w:line="240" w:lineRule="auto"/>
              <w:ind w:left="-83" w:right="-63" w:firstLine="4"/>
              <w:jc w:val="right"/>
              <w:rPr>
                <w:szCs w:val="22"/>
              </w:rPr>
            </w:pPr>
          </w:p>
          <w:p w14:paraId="6148CE08" w14:textId="3F1E1A18" w:rsidR="001111A9" w:rsidRPr="007B5E44" w:rsidRDefault="001111A9" w:rsidP="004A3DF9">
            <w:pPr>
              <w:spacing w:line="240" w:lineRule="auto"/>
              <w:ind w:left="-97" w:right="-56"/>
              <w:jc w:val="right"/>
              <w:rPr>
                <w:szCs w:val="22"/>
              </w:rPr>
            </w:pPr>
            <w:r w:rsidRPr="00057656">
              <w:rPr>
                <w:szCs w:val="22"/>
              </w:rPr>
              <w:t>(1,162)</w:t>
            </w:r>
          </w:p>
        </w:tc>
      </w:tr>
      <w:tr w:rsidR="001111A9" w:rsidRPr="007B5E44" w14:paraId="07E3CCF0" w14:textId="77777777" w:rsidTr="00E14951">
        <w:trPr>
          <w:cantSplit/>
        </w:trPr>
        <w:tc>
          <w:tcPr>
            <w:tcW w:w="4848" w:type="dxa"/>
            <w:vAlign w:val="bottom"/>
          </w:tcPr>
          <w:p w14:paraId="5BC3EE9B" w14:textId="04635A72" w:rsidR="001111A9" w:rsidRPr="007B5E44" w:rsidRDefault="001111A9" w:rsidP="001111A9">
            <w:pPr>
              <w:spacing w:line="240" w:lineRule="auto"/>
              <w:ind w:left="5"/>
              <w:rPr>
                <w:rFonts w:eastAsia="Arial Unicode MS"/>
                <w:szCs w:val="22"/>
                <w:cs/>
              </w:rPr>
            </w:pPr>
            <w:r w:rsidRPr="007B5E44">
              <w:rPr>
                <w:rFonts w:eastAsia="Arial Unicode MS"/>
                <w:szCs w:val="22"/>
              </w:rPr>
              <w:t>Fair value adjustments to derivatives</w:t>
            </w:r>
          </w:p>
        </w:tc>
        <w:tc>
          <w:tcPr>
            <w:tcW w:w="990" w:type="dxa"/>
          </w:tcPr>
          <w:p w14:paraId="06A597CA" w14:textId="0245D54C" w:rsidR="001111A9" w:rsidRPr="00057656" w:rsidRDefault="001111A9" w:rsidP="004A3DF9">
            <w:pPr>
              <w:spacing w:line="240" w:lineRule="auto"/>
              <w:ind w:left="-83" w:right="13" w:firstLine="4"/>
              <w:jc w:val="right"/>
              <w:rPr>
                <w:szCs w:val="22"/>
              </w:rPr>
            </w:pPr>
            <w:r w:rsidRPr="004A3DF9">
              <w:rPr>
                <w:szCs w:val="22"/>
              </w:rPr>
              <w:t>323,588</w:t>
            </w:r>
          </w:p>
        </w:tc>
        <w:tc>
          <w:tcPr>
            <w:tcW w:w="180" w:type="dxa"/>
          </w:tcPr>
          <w:p w14:paraId="19BCCDF1" w14:textId="77777777" w:rsidR="001111A9" w:rsidRPr="007B5E44" w:rsidRDefault="001111A9" w:rsidP="001111A9">
            <w:pPr>
              <w:tabs>
                <w:tab w:val="decimal" w:pos="731"/>
                <w:tab w:val="decimal" w:pos="765"/>
              </w:tabs>
              <w:spacing w:line="240" w:lineRule="auto"/>
              <w:ind w:left="-83" w:right="11" w:firstLine="4"/>
              <w:rPr>
                <w:szCs w:val="22"/>
              </w:rPr>
            </w:pPr>
          </w:p>
        </w:tc>
        <w:tc>
          <w:tcPr>
            <w:tcW w:w="1010" w:type="dxa"/>
          </w:tcPr>
          <w:p w14:paraId="7B355ACF" w14:textId="103DA3B8" w:rsidR="001111A9" w:rsidRPr="007B5E44" w:rsidRDefault="001111A9" w:rsidP="001111A9">
            <w:pPr>
              <w:spacing w:line="240" w:lineRule="auto"/>
              <w:ind w:left="-83" w:right="13" w:firstLine="4"/>
              <w:jc w:val="right"/>
              <w:rPr>
                <w:szCs w:val="22"/>
              </w:rPr>
            </w:pPr>
            <w:r w:rsidRPr="00057656">
              <w:rPr>
                <w:szCs w:val="22"/>
              </w:rPr>
              <w:t>326,886</w:t>
            </w:r>
          </w:p>
        </w:tc>
        <w:tc>
          <w:tcPr>
            <w:tcW w:w="181" w:type="dxa"/>
          </w:tcPr>
          <w:p w14:paraId="48E9A33F" w14:textId="77777777" w:rsidR="001111A9" w:rsidRPr="007B5E44" w:rsidRDefault="001111A9" w:rsidP="001111A9">
            <w:pPr>
              <w:tabs>
                <w:tab w:val="decimal" w:pos="731"/>
                <w:tab w:val="decimal" w:pos="765"/>
              </w:tabs>
              <w:spacing w:line="240" w:lineRule="auto"/>
              <w:ind w:left="-79" w:right="-72"/>
              <w:rPr>
                <w:szCs w:val="22"/>
              </w:rPr>
            </w:pPr>
          </w:p>
        </w:tc>
        <w:tc>
          <w:tcPr>
            <w:tcW w:w="1071" w:type="dxa"/>
          </w:tcPr>
          <w:p w14:paraId="46287F07" w14:textId="1B954D6F" w:rsidR="001111A9" w:rsidRPr="007B5E44" w:rsidRDefault="001111A9" w:rsidP="004A3DF9">
            <w:pPr>
              <w:spacing w:line="240" w:lineRule="auto"/>
              <w:ind w:left="-83" w:right="13" w:firstLine="4"/>
              <w:jc w:val="right"/>
              <w:rPr>
                <w:szCs w:val="22"/>
              </w:rPr>
            </w:pPr>
            <w:r w:rsidRPr="004A3DF9">
              <w:rPr>
                <w:szCs w:val="22"/>
              </w:rPr>
              <w:t>337,700</w:t>
            </w:r>
          </w:p>
        </w:tc>
        <w:tc>
          <w:tcPr>
            <w:tcW w:w="180" w:type="dxa"/>
          </w:tcPr>
          <w:p w14:paraId="1A9E12E7" w14:textId="77777777" w:rsidR="001111A9" w:rsidRPr="007B5E44" w:rsidRDefault="001111A9" w:rsidP="001111A9">
            <w:pPr>
              <w:tabs>
                <w:tab w:val="decimal" w:pos="765"/>
              </w:tabs>
              <w:spacing w:line="240" w:lineRule="auto"/>
              <w:rPr>
                <w:szCs w:val="22"/>
              </w:rPr>
            </w:pPr>
          </w:p>
        </w:tc>
        <w:tc>
          <w:tcPr>
            <w:tcW w:w="1080" w:type="dxa"/>
          </w:tcPr>
          <w:p w14:paraId="3D47D5D9" w14:textId="3F3026FB" w:rsidR="001111A9" w:rsidRPr="007B5E44" w:rsidRDefault="001111A9" w:rsidP="004A3DF9">
            <w:pPr>
              <w:tabs>
                <w:tab w:val="decimal" w:pos="731"/>
                <w:tab w:val="decimal" w:pos="818"/>
              </w:tabs>
              <w:spacing w:line="240" w:lineRule="auto"/>
              <w:ind w:left="-97" w:right="11"/>
              <w:jc w:val="right"/>
              <w:rPr>
                <w:szCs w:val="22"/>
              </w:rPr>
            </w:pPr>
            <w:r w:rsidRPr="00057656">
              <w:rPr>
                <w:szCs w:val="22"/>
              </w:rPr>
              <w:t>320,969</w:t>
            </w:r>
          </w:p>
        </w:tc>
      </w:tr>
      <w:tr w:rsidR="001111A9" w:rsidRPr="007B5E44" w14:paraId="330A3F97" w14:textId="77777777" w:rsidTr="00E14951">
        <w:trPr>
          <w:cantSplit/>
        </w:trPr>
        <w:tc>
          <w:tcPr>
            <w:tcW w:w="4848" w:type="dxa"/>
            <w:vAlign w:val="bottom"/>
          </w:tcPr>
          <w:p w14:paraId="4939C444" w14:textId="2B6AE455" w:rsidR="001111A9" w:rsidRPr="007B5E44" w:rsidRDefault="001111A9" w:rsidP="001111A9">
            <w:pPr>
              <w:spacing w:line="240" w:lineRule="auto"/>
              <w:ind w:left="5"/>
              <w:rPr>
                <w:rFonts w:eastAsia="Arial Unicode MS"/>
                <w:szCs w:val="22"/>
                <w:cs/>
              </w:rPr>
            </w:pPr>
            <w:r>
              <w:rPr>
                <w:rFonts w:eastAsia="Arial Unicode MS" w:cs="Angsana New"/>
                <w:szCs w:val="28"/>
                <w:lang w:val="en-US" w:bidi="th-TH"/>
              </w:rPr>
              <w:t>Gains</w:t>
            </w:r>
            <w:r w:rsidRPr="007B5E44">
              <w:rPr>
                <w:rFonts w:eastAsia="Arial Unicode MS"/>
                <w:szCs w:val="22"/>
              </w:rPr>
              <w:t xml:space="preserve"> on exchange rates</w:t>
            </w:r>
            <w:r>
              <w:rPr>
                <w:rFonts w:eastAsia="Arial Unicode MS"/>
                <w:szCs w:val="22"/>
              </w:rPr>
              <w:t>, net</w:t>
            </w:r>
          </w:p>
        </w:tc>
        <w:tc>
          <w:tcPr>
            <w:tcW w:w="990" w:type="dxa"/>
          </w:tcPr>
          <w:p w14:paraId="482B3D91" w14:textId="4C14685A" w:rsidR="001111A9" w:rsidRPr="00057656" w:rsidRDefault="001111A9" w:rsidP="004A3DF9">
            <w:pPr>
              <w:spacing w:line="240" w:lineRule="auto"/>
              <w:ind w:left="-83" w:right="-63" w:firstLine="4"/>
              <w:jc w:val="right"/>
              <w:rPr>
                <w:szCs w:val="22"/>
              </w:rPr>
            </w:pPr>
            <w:r w:rsidRPr="004A3DF9">
              <w:rPr>
                <w:szCs w:val="22"/>
              </w:rPr>
              <w:t>(308,811)</w:t>
            </w:r>
          </w:p>
        </w:tc>
        <w:tc>
          <w:tcPr>
            <w:tcW w:w="180" w:type="dxa"/>
          </w:tcPr>
          <w:p w14:paraId="3DE5CDDA" w14:textId="77777777" w:rsidR="001111A9" w:rsidRPr="007B5E44" w:rsidRDefault="001111A9" w:rsidP="001111A9">
            <w:pPr>
              <w:tabs>
                <w:tab w:val="decimal" w:pos="731"/>
                <w:tab w:val="decimal" w:pos="765"/>
              </w:tabs>
              <w:spacing w:line="240" w:lineRule="auto"/>
              <w:ind w:left="-83" w:right="11" w:firstLine="4"/>
              <w:rPr>
                <w:szCs w:val="22"/>
              </w:rPr>
            </w:pPr>
          </w:p>
        </w:tc>
        <w:tc>
          <w:tcPr>
            <w:tcW w:w="1010" w:type="dxa"/>
          </w:tcPr>
          <w:p w14:paraId="3416E66F" w14:textId="24328988" w:rsidR="001111A9" w:rsidRPr="007B5E44" w:rsidRDefault="001111A9" w:rsidP="001111A9">
            <w:pPr>
              <w:spacing w:line="240" w:lineRule="auto"/>
              <w:ind w:left="-83" w:right="-63" w:firstLine="4"/>
              <w:jc w:val="right"/>
              <w:rPr>
                <w:szCs w:val="22"/>
              </w:rPr>
            </w:pPr>
            <w:r w:rsidRPr="00057656">
              <w:rPr>
                <w:szCs w:val="22"/>
              </w:rPr>
              <w:t>(300,56</w:t>
            </w:r>
            <w:r>
              <w:rPr>
                <w:szCs w:val="22"/>
              </w:rPr>
              <w:t>9</w:t>
            </w:r>
            <w:r w:rsidRPr="00057656">
              <w:rPr>
                <w:szCs w:val="22"/>
              </w:rPr>
              <w:t>)</w:t>
            </w:r>
          </w:p>
        </w:tc>
        <w:tc>
          <w:tcPr>
            <w:tcW w:w="181" w:type="dxa"/>
          </w:tcPr>
          <w:p w14:paraId="6D92F9AD" w14:textId="77777777" w:rsidR="001111A9" w:rsidRPr="007B5E44" w:rsidRDefault="001111A9" w:rsidP="001111A9">
            <w:pPr>
              <w:tabs>
                <w:tab w:val="decimal" w:pos="731"/>
                <w:tab w:val="decimal" w:pos="765"/>
              </w:tabs>
              <w:spacing w:line="240" w:lineRule="auto"/>
              <w:ind w:left="-79" w:right="-72"/>
              <w:rPr>
                <w:szCs w:val="22"/>
              </w:rPr>
            </w:pPr>
          </w:p>
        </w:tc>
        <w:tc>
          <w:tcPr>
            <w:tcW w:w="1071" w:type="dxa"/>
          </w:tcPr>
          <w:p w14:paraId="3A815B62" w14:textId="49C85BC3" w:rsidR="001111A9" w:rsidRPr="007B5E44" w:rsidRDefault="001111A9" w:rsidP="004A3DF9">
            <w:pPr>
              <w:tabs>
                <w:tab w:val="decimal" w:pos="465"/>
                <w:tab w:val="decimal" w:pos="731"/>
                <w:tab w:val="decimal" w:pos="765"/>
                <w:tab w:val="decimal" w:pos="835"/>
              </w:tabs>
              <w:spacing w:line="240" w:lineRule="auto"/>
              <w:ind w:left="-83" w:right="-63" w:firstLine="4"/>
              <w:jc w:val="right"/>
              <w:rPr>
                <w:szCs w:val="22"/>
              </w:rPr>
            </w:pPr>
            <w:r w:rsidRPr="004A3DF9">
              <w:rPr>
                <w:szCs w:val="22"/>
              </w:rPr>
              <w:t>(326,803)</w:t>
            </w:r>
          </w:p>
        </w:tc>
        <w:tc>
          <w:tcPr>
            <w:tcW w:w="180" w:type="dxa"/>
          </w:tcPr>
          <w:p w14:paraId="0F9B8A0F" w14:textId="77777777" w:rsidR="001111A9" w:rsidRPr="007B5E44" w:rsidRDefault="001111A9" w:rsidP="001111A9">
            <w:pPr>
              <w:tabs>
                <w:tab w:val="decimal" w:pos="765"/>
              </w:tabs>
              <w:spacing w:line="240" w:lineRule="auto"/>
              <w:rPr>
                <w:szCs w:val="22"/>
              </w:rPr>
            </w:pPr>
          </w:p>
        </w:tc>
        <w:tc>
          <w:tcPr>
            <w:tcW w:w="1080" w:type="dxa"/>
          </w:tcPr>
          <w:p w14:paraId="5D0C118D" w14:textId="7D207757" w:rsidR="001111A9" w:rsidRPr="007B5E44" w:rsidRDefault="001111A9" w:rsidP="001111A9">
            <w:pPr>
              <w:spacing w:line="240" w:lineRule="auto"/>
              <w:ind w:left="-97" w:right="-56"/>
              <w:jc w:val="right"/>
              <w:rPr>
                <w:szCs w:val="22"/>
              </w:rPr>
            </w:pPr>
            <w:r w:rsidRPr="00057656">
              <w:rPr>
                <w:szCs w:val="22"/>
              </w:rPr>
              <w:t>(292,46</w:t>
            </w:r>
            <w:r>
              <w:rPr>
                <w:szCs w:val="22"/>
              </w:rPr>
              <w:t>5</w:t>
            </w:r>
            <w:r w:rsidRPr="00057656">
              <w:rPr>
                <w:szCs w:val="22"/>
              </w:rPr>
              <w:t>)</w:t>
            </w:r>
          </w:p>
        </w:tc>
      </w:tr>
      <w:tr w:rsidR="001111A9" w:rsidRPr="007B5E44" w14:paraId="1C692E68" w14:textId="77777777" w:rsidTr="00E14951">
        <w:trPr>
          <w:cantSplit/>
        </w:trPr>
        <w:tc>
          <w:tcPr>
            <w:tcW w:w="4848" w:type="dxa"/>
            <w:vAlign w:val="bottom"/>
          </w:tcPr>
          <w:p w14:paraId="1ADCE91D" w14:textId="493C96E5" w:rsidR="001111A9" w:rsidRPr="007B5E44" w:rsidRDefault="001111A9" w:rsidP="001111A9">
            <w:pPr>
              <w:tabs>
                <w:tab w:val="decimal" w:pos="628"/>
              </w:tabs>
              <w:spacing w:line="240" w:lineRule="auto"/>
              <w:ind w:left="-97"/>
              <w:rPr>
                <w:rFonts w:eastAsia="Arial Unicode MS"/>
                <w:szCs w:val="22"/>
                <w:cs/>
              </w:rPr>
            </w:pPr>
            <w:r>
              <w:rPr>
                <w:rFonts w:eastAsia="Arial Unicode MS"/>
                <w:szCs w:val="22"/>
              </w:rPr>
              <w:t xml:space="preserve">  </w:t>
            </w:r>
            <w:r w:rsidRPr="007B5E44">
              <w:rPr>
                <w:rFonts w:eastAsia="Arial Unicode MS"/>
                <w:szCs w:val="22"/>
              </w:rPr>
              <w:t>Finance costs</w:t>
            </w:r>
          </w:p>
        </w:tc>
        <w:tc>
          <w:tcPr>
            <w:tcW w:w="990" w:type="dxa"/>
          </w:tcPr>
          <w:p w14:paraId="27E7ABC5" w14:textId="45F410D3" w:rsidR="001111A9" w:rsidRPr="00057656" w:rsidRDefault="001111A9" w:rsidP="004A3DF9">
            <w:pPr>
              <w:spacing w:line="240" w:lineRule="auto"/>
              <w:ind w:left="-83" w:right="13" w:firstLine="4"/>
              <w:jc w:val="right"/>
              <w:rPr>
                <w:szCs w:val="22"/>
              </w:rPr>
            </w:pPr>
            <w:r w:rsidRPr="004A3DF9">
              <w:rPr>
                <w:szCs w:val="22"/>
              </w:rPr>
              <w:t>1,056</w:t>
            </w:r>
          </w:p>
        </w:tc>
        <w:tc>
          <w:tcPr>
            <w:tcW w:w="180" w:type="dxa"/>
          </w:tcPr>
          <w:p w14:paraId="7DB55AD0" w14:textId="77777777" w:rsidR="001111A9" w:rsidRPr="007B5E44" w:rsidRDefault="001111A9" w:rsidP="001111A9">
            <w:pPr>
              <w:tabs>
                <w:tab w:val="decimal" w:pos="731"/>
                <w:tab w:val="decimal" w:pos="765"/>
              </w:tabs>
              <w:spacing w:line="240" w:lineRule="auto"/>
              <w:ind w:left="-83" w:right="11" w:firstLine="4"/>
              <w:rPr>
                <w:szCs w:val="22"/>
              </w:rPr>
            </w:pPr>
          </w:p>
        </w:tc>
        <w:tc>
          <w:tcPr>
            <w:tcW w:w="1010" w:type="dxa"/>
          </w:tcPr>
          <w:p w14:paraId="3169CAE2" w14:textId="4F49F6A4" w:rsidR="001111A9" w:rsidRPr="007B5E44" w:rsidRDefault="001111A9" w:rsidP="001111A9">
            <w:pPr>
              <w:spacing w:line="240" w:lineRule="auto"/>
              <w:ind w:left="-83" w:right="9" w:firstLine="4"/>
              <w:jc w:val="right"/>
              <w:rPr>
                <w:szCs w:val="22"/>
              </w:rPr>
            </w:pPr>
            <w:r w:rsidRPr="00057656">
              <w:rPr>
                <w:szCs w:val="22"/>
              </w:rPr>
              <w:t>1,345</w:t>
            </w:r>
          </w:p>
        </w:tc>
        <w:tc>
          <w:tcPr>
            <w:tcW w:w="181" w:type="dxa"/>
          </w:tcPr>
          <w:p w14:paraId="42991A8A" w14:textId="77777777" w:rsidR="001111A9" w:rsidRPr="007B5E44" w:rsidRDefault="001111A9" w:rsidP="001111A9">
            <w:pPr>
              <w:tabs>
                <w:tab w:val="decimal" w:pos="731"/>
                <w:tab w:val="decimal" w:pos="765"/>
              </w:tabs>
              <w:spacing w:line="240" w:lineRule="auto"/>
              <w:ind w:left="-79" w:right="-72"/>
              <w:rPr>
                <w:szCs w:val="22"/>
              </w:rPr>
            </w:pPr>
          </w:p>
        </w:tc>
        <w:tc>
          <w:tcPr>
            <w:tcW w:w="1071" w:type="dxa"/>
          </w:tcPr>
          <w:p w14:paraId="069C0331" w14:textId="267529C6" w:rsidR="001111A9" w:rsidRPr="007B5E44" w:rsidRDefault="001111A9" w:rsidP="004A3DF9">
            <w:pPr>
              <w:spacing w:line="240" w:lineRule="auto"/>
              <w:ind w:left="-83" w:right="13" w:firstLine="4"/>
              <w:jc w:val="right"/>
              <w:rPr>
                <w:szCs w:val="22"/>
              </w:rPr>
            </w:pPr>
            <w:r w:rsidRPr="004A3DF9">
              <w:rPr>
                <w:szCs w:val="22"/>
              </w:rPr>
              <w:t>1,054</w:t>
            </w:r>
          </w:p>
        </w:tc>
        <w:tc>
          <w:tcPr>
            <w:tcW w:w="180" w:type="dxa"/>
          </w:tcPr>
          <w:p w14:paraId="2A332739" w14:textId="77777777" w:rsidR="001111A9" w:rsidRPr="007B5E44" w:rsidRDefault="001111A9" w:rsidP="001111A9">
            <w:pPr>
              <w:tabs>
                <w:tab w:val="decimal" w:pos="765"/>
              </w:tabs>
              <w:spacing w:line="240" w:lineRule="auto"/>
              <w:rPr>
                <w:szCs w:val="22"/>
              </w:rPr>
            </w:pPr>
          </w:p>
        </w:tc>
        <w:tc>
          <w:tcPr>
            <w:tcW w:w="1080" w:type="dxa"/>
          </w:tcPr>
          <w:p w14:paraId="077486EF" w14:textId="6A37C930" w:rsidR="001111A9" w:rsidRPr="007B5E44" w:rsidRDefault="001111A9" w:rsidP="001111A9">
            <w:pPr>
              <w:tabs>
                <w:tab w:val="decimal" w:pos="731"/>
                <w:tab w:val="decimal" w:pos="765"/>
              </w:tabs>
              <w:spacing w:line="240" w:lineRule="auto"/>
              <w:ind w:left="-97" w:right="11"/>
              <w:jc w:val="right"/>
              <w:rPr>
                <w:szCs w:val="22"/>
              </w:rPr>
            </w:pPr>
            <w:r w:rsidRPr="00057656">
              <w:rPr>
                <w:szCs w:val="22"/>
              </w:rPr>
              <w:t>1,335</w:t>
            </w:r>
          </w:p>
        </w:tc>
      </w:tr>
      <w:tr w:rsidR="001111A9" w:rsidRPr="007B5E44" w14:paraId="3AF6A504" w14:textId="77777777" w:rsidTr="004A3DF9">
        <w:trPr>
          <w:cantSplit/>
        </w:trPr>
        <w:tc>
          <w:tcPr>
            <w:tcW w:w="4848" w:type="dxa"/>
            <w:vAlign w:val="bottom"/>
          </w:tcPr>
          <w:p w14:paraId="0A260C60" w14:textId="4527014A" w:rsidR="001111A9" w:rsidRPr="007B5E44" w:rsidRDefault="001111A9" w:rsidP="001111A9">
            <w:pPr>
              <w:spacing w:line="240" w:lineRule="auto"/>
              <w:ind w:left="5"/>
              <w:rPr>
                <w:rFonts w:eastAsia="Arial Unicode MS"/>
                <w:szCs w:val="22"/>
                <w:cs/>
              </w:rPr>
            </w:pPr>
            <w:r w:rsidRPr="007B5E44">
              <w:rPr>
                <w:rFonts w:eastAsia="Arial Unicode MS"/>
                <w:szCs w:val="22"/>
              </w:rPr>
              <w:t>Interest received</w:t>
            </w:r>
          </w:p>
        </w:tc>
        <w:tc>
          <w:tcPr>
            <w:tcW w:w="990" w:type="dxa"/>
            <w:tcBorders>
              <w:bottom w:val="single" w:sz="4" w:space="0" w:color="auto"/>
            </w:tcBorders>
          </w:tcPr>
          <w:p w14:paraId="70B56204" w14:textId="3F364E1D" w:rsidR="001111A9" w:rsidRPr="00057656" w:rsidRDefault="001111A9" w:rsidP="004A3DF9">
            <w:pPr>
              <w:spacing w:line="240" w:lineRule="auto"/>
              <w:ind w:left="-83" w:right="-63" w:firstLine="4"/>
              <w:jc w:val="right"/>
              <w:rPr>
                <w:szCs w:val="22"/>
              </w:rPr>
            </w:pPr>
            <w:r w:rsidRPr="004A3DF9">
              <w:rPr>
                <w:szCs w:val="22"/>
              </w:rPr>
              <w:t>(55,704)</w:t>
            </w:r>
          </w:p>
        </w:tc>
        <w:tc>
          <w:tcPr>
            <w:tcW w:w="180" w:type="dxa"/>
          </w:tcPr>
          <w:p w14:paraId="797E148F" w14:textId="77777777" w:rsidR="001111A9" w:rsidRPr="007B5E44" w:rsidRDefault="001111A9" w:rsidP="001111A9">
            <w:pPr>
              <w:tabs>
                <w:tab w:val="decimal" w:pos="731"/>
                <w:tab w:val="decimal" w:pos="765"/>
              </w:tabs>
              <w:spacing w:line="240" w:lineRule="auto"/>
              <w:ind w:left="-83" w:right="11" w:firstLine="4"/>
              <w:rPr>
                <w:szCs w:val="22"/>
              </w:rPr>
            </w:pPr>
          </w:p>
        </w:tc>
        <w:tc>
          <w:tcPr>
            <w:tcW w:w="1010" w:type="dxa"/>
          </w:tcPr>
          <w:p w14:paraId="74E79B5F" w14:textId="7CDEE427" w:rsidR="001111A9" w:rsidRPr="007B5E44" w:rsidRDefault="001111A9" w:rsidP="001111A9">
            <w:pPr>
              <w:spacing w:line="240" w:lineRule="auto"/>
              <w:ind w:left="-83" w:right="-72" w:firstLine="4"/>
              <w:jc w:val="right"/>
              <w:rPr>
                <w:szCs w:val="22"/>
              </w:rPr>
            </w:pPr>
            <w:r w:rsidRPr="00057656">
              <w:rPr>
                <w:szCs w:val="22"/>
              </w:rPr>
              <w:t>(88,783)</w:t>
            </w:r>
          </w:p>
        </w:tc>
        <w:tc>
          <w:tcPr>
            <w:tcW w:w="181" w:type="dxa"/>
          </w:tcPr>
          <w:p w14:paraId="74407B3A" w14:textId="77777777" w:rsidR="001111A9" w:rsidRPr="007B5E44" w:rsidRDefault="001111A9" w:rsidP="001111A9">
            <w:pPr>
              <w:tabs>
                <w:tab w:val="decimal" w:pos="731"/>
                <w:tab w:val="decimal" w:pos="765"/>
              </w:tabs>
              <w:spacing w:line="240" w:lineRule="auto"/>
              <w:ind w:left="-79" w:right="-72"/>
              <w:rPr>
                <w:szCs w:val="22"/>
              </w:rPr>
            </w:pPr>
          </w:p>
        </w:tc>
        <w:tc>
          <w:tcPr>
            <w:tcW w:w="1071" w:type="dxa"/>
          </w:tcPr>
          <w:p w14:paraId="68C459AD" w14:textId="77D053EA" w:rsidR="001111A9" w:rsidRPr="007B5E44" w:rsidRDefault="001111A9" w:rsidP="004A3DF9">
            <w:pPr>
              <w:tabs>
                <w:tab w:val="decimal" w:pos="465"/>
                <w:tab w:val="decimal" w:pos="731"/>
                <w:tab w:val="decimal" w:pos="765"/>
                <w:tab w:val="decimal" w:pos="835"/>
              </w:tabs>
              <w:spacing w:line="240" w:lineRule="auto"/>
              <w:ind w:left="-83" w:right="-63" w:firstLine="4"/>
              <w:jc w:val="right"/>
              <w:rPr>
                <w:szCs w:val="22"/>
              </w:rPr>
            </w:pPr>
            <w:r w:rsidRPr="004A3DF9">
              <w:rPr>
                <w:szCs w:val="22"/>
              </w:rPr>
              <w:t>(74,453)</w:t>
            </w:r>
          </w:p>
        </w:tc>
        <w:tc>
          <w:tcPr>
            <w:tcW w:w="180" w:type="dxa"/>
          </w:tcPr>
          <w:p w14:paraId="4FB13A8E" w14:textId="77777777" w:rsidR="001111A9" w:rsidRPr="007B5E44" w:rsidRDefault="001111A9" w:rsidP="001111A9">
            <w:pPr>
              <w:tabs>
                <w:tab w:val="decimal" w:pos="765"/>
              </w:tabs>
              <w:spacing w:line="240" w:lineRule="auto"/>
              <w:rPr>
                <w:szCs w:val="22"/>
              </w:rPr>
            </w:pPr>
          </w:p>
        </w:tc>
        <w:tc>
          <w:tcPr>
            <w:tcW w:w="1080" w:type="dxa"/>
          </w:tcPr>
          <w:p w14:paraId="5D204B53" w14:textId="70DD1B54" w:rsidR="001111A9" w:rsidRPr="007B5E44" w:rsidRDefault="001111A9" w:rsidP="001111A9">
            <w:pPr>
              <w:spacing w:line="240" w:lineRule="auto"/>
              <w:ind w:left="-97" w:right="-56"/>
              <w:jc w:val="right"/>
              <w:rPr>
                <w:szCs w:val="22"/>
              </w:rPr>
            </w:pPr>
            <w:r w:rsidRPr="00057656">
              <w:rPr>
                <w:szCs w:val="22"/>
              </w:rPr>
              <w:t>(98,360)</w:t>
            </w:r>
          </w:p>
        </w:tc>
      </w:tr>
      <w:tr w:rsidR="001111A9" w:rsidRPr="007B5E44" w14:paraId="08395CE3" w14:textId="77777777" w:rsidTr="00B96D86">
        <w:trPr>
          <w:cantSplit/>
        </w:trPr>
        <w:tc>
          <w:tcPr>
            <w:tcW w:w="4848" w:type="dxa"/>
            <w:vAlign w:val="bottom"/>
          </w:tcPr>
          <w:p w14:paraId="33C81DA0" w14:textId="4E37065A" w:rsidR="001111A9" w:rsidRPr="007B5E44" w:rsidRDefault="001111A9" w:rsidP="001111A9">
            <w:pPr>
              <w:spacing w:line="240" w:lineRule="auto"/>
              <w:ind w:left="5"/>
              <w:rPr>
                <w:rFonts w:eastAsia="Arial Unicode MS"/>
                <w:b/>
                <w:bCs/>
                <w:szCs w:val="22"/>
                <w:cs/>
              </w:rPr>
            </w:pPr>
            <w:r w:rsidRPr="007B5E44">
              <w:rPr>
                <w:rFonts w:eastAsia="Arial Unicode MS"/>
                <w:b/>
                <w:bCs/>
                <w:szCs w:val="22"/>
              </w:rPr>
              <w:t>Total</w:t>
            </w:r>
          </w:p>
        </w:tc>
        <w:tc>
          <w:tcPr>
            <w:tcW w:w="990" w:type="dxa"/>
            <w:tcBorders>
              <w:top w:val="single" w:sz="4" w:space="0" w:color="auto"/>
              <w:bottom w:val="single" w:sz="4" w:space="0" w:color="auto"/>
            </w:tcBorders>
          </w:tcPr>
          <w:p w14:paraId="1F2540A5" w14:textId="0AABAF72" w:rsidR="001111A9" w:rsidRPr="00057656" w:rsidRDefault="001111A9" w:rsidP="001111A9">
            <w:pPr>
              <w:tabs>
                <w:tab w:val="decimal" w:pos="765"/>
                <w:tab w:val="decimal" w:pos="835"/>
              </w:tabs>
              <w:spacing w:line="240" w:lineRule="auto"/>
              <w:ind w:left="-83" w:right="11" w:firstLine="4"/>
              <w:jc w:val="right"/>
              <w:rPr>
                <w:b/>
                <w:bCs/>
                <w:szCs w:val="22"/>
              </w:rPr>
            </w:pPr>
            <w:r>
              <w:rPr>
                <w:b/>
                <w:bCs/>
                <w:szCs w:val="22"/>
              </w:rPr>
              <w:t>1,041,699</w:t>
            </w:r>
          </w:p>
        </w:tc>
        <w:tc>
          <w:tcPr>
            <w:tcW w:w="180" w:type="dxa"/>
          </w:tcPr>
          <w:p w14:paraId="732DB249" w14:textId="77777777" w:rsidR="001111A9" w:rsidRPr="007B5E44" w:rsidRDefault="001111A9" w:rsidP="001111A9">
            <w:pPr>
              <w:tabs>
                <w:tab w:val="decimal" w:pos="731"/>
                <w:tab w:val="decimal" w:pos="765"/>
              </w:tabs>
              <w:spacing w:line="240" w:lineRule="auto"/>
              <w:ind w:left="-83" w:right="11" w:firstLine="4"/>
              <w:rPr>
                <w:b/>
                <w:bCs/>
                <w:szCs w:val="22"/>
              </w:rPr>
            </w:pPr>
          </w:p>
        </w:tc>
        <w:tc>
          <w:tcPr>
            <w:tcW w:w="1010" w:type="dxa"/>
            <w:tcBorders>
              <w:top w:val="single" w:sz="4" w:space="0" w:color="auto"/>
              <w:bottom w:val="single" w:sz="4" w:space="0" w:color="auto"/>
            </w:tcBorders>
          </w:tcPr>
          <w:p w14:paraId="3B1D8B23" w14:textId="4D514491" w:rsidR="001111A9" w:rsidRPr="007B5E44" w:rsidRDefault="001111A9" w:rsidP="001111A9">
            <w:pPr>
              <w:tabs>
                <w:tab w:val="decimal" w:pos="731"/>
                <w:tab w:val="decimal" w:pos="765"/>
              </w:tabs>
              <w:spacing w:line="240" w:lineRule="auto"/>
              <w:ind w:left="-83" w:right="11" w:firstLine="4"/>
              <w:jc w:val="right"/>
              <w:rPr>
                <w:b/>
                <w:bCs/>
                <w:szCs w:val="22"/>
              </w:rPr>
            </w:pPr>
            <w:r w:rsidRPr="00057656">
              <w:rPr>
                <w:b/>
                <w:bCs/>
                <w:szCs w:val="22"/>
              </w:rPr>
              <w:t>794,6</w:t>
            </w:r>
            <w:r>
              <w:rPr>
                <w:b/>
                <w:bCs/>
                <w:szCs w:val="22"/>
              </w:rPr>
              <w:t>59</w:t>
            </w:r>
          </w:p>
        </w:tc>
        <w:tc>
          <w:tcPr>
            <w:tcW w:w="181" w:type="dxa"/>
          </w:tcPr>
          <w:p w14:paraId="776F97DA" w14:textId="77777777" w:rsidR="001111A9" w:rsidRPr="007B5E44" w:rsidRDefault="001111A9" w:rsidP="001111A9">
            <w:pPr>
              <w:tabs>
                <w:tab w:val="decimal" w:pos="731"/>
                <w:tab w:val="decimal" w:pos="765"/>
              </w:tabs>
              <w:spacing w:line="240" w:lineRule="auto"/>
              <w:ind w:left="-79" w:right="-72"/>
              <w:rPr>
                <w:b/>
                <w:bCs/>
                <w:szCs w:val="22"/>
              </w:rPr>
            </w:pPr>
          </w:p>
        </w:tc>
        <w:tc>
          <w:tcPr>
            <w:tcW w:w="1071" w:type="dxa"/>
            <w:tcBorders>
              <w:top w:val="single" w:sz="4" w:space="0" w:color="auto"/>
              <w:bottom w:val="single" w:sz="4" w:space="0" w:color="auto"/>
            </w:tcBorders>
          </w:tcPr>
          <w:p w14:paraId="0F2173BE" w14:textId="6ED08693" w:rsidR="001111A9" w:rsidRPr="00057656" w:rsidRDefault="001111A9" w:rsidP="001111A9">
            <w:pPr>
              <w:tabs>
                <w:tab w:val="decimal" w:pos="765"/>
                <w:tab w:val="decimal" w:pos="835"/>
              </w:tabs>
              <w:spacing w:line="240" w:lineRule="auto"/>
              <w:ind w:left="-83" w:right="11" w:firstLine="4"/>
              <w:jc w:val="right"/>
              <w:rPr>
                <w:b/>
                <w:bCs/>
                <w:szCs w:val="22"/>
              </w:rPr>
            </w:pPr>
            <w:r>
              <w:rPr>
                <w:b/>
                <w:bCs/>
                <w:szCs w:val="22"/>
              </w:rPr>
              <w:t>890,932</w:t>
            </w:r>
          </w:p>
        </w:tc>
        <w:tc>
          <w:tcPr>
            <w:tcW w:w="180" w:type="dxa"/>
          </w:tcPr>
          <w:p w14:paraId="11620915" w14:textId="77777777" w:rsidR="001111A9" w:rsidRPr="007B5E44" w:rsidRDefault="001111A9" w:rsidP="001111A9">
            <w:pPr>
              <w:tabs>
                <w:tab w:val="decimal" w:pos="765"/>
              </w:tabs>
              <w:spacing w:line="240" w:lineRule="auto"/>
              <w:rPr>
                <w:b/>
                <w:bCs/>
                <w:szCs w:val="22"/>
              </w:rPr>
            </w:pPr>
          </w:p>
        </w:tc>
        <w:tc>
          <w:tcPr>
            <w:tcW w:w="1080" w:type="dxa"/>
            <w:tcBorders>
              <w:top w:val="single" w:sz="4" w:space="0" w:color="auto"/>
              <w:bottom w:val="single" w:sz="4" w:space="0" w:color="auto"/>
            </w:tcBorders>
          </w:tcPr>
          <w:p w14:paraId="790321EC" w14:textId="0447E0F7" w:rsidR="001111A9" w:rsidRPr="007B5E44" w:rsidRDefault="001111A9" w:rsidP="001111A9">
            <w:pPr>
              <w:tabs>
                <w:tab w:val="decimal" w:pos="731"/>
                <w:tab w:val="decimal" w:pos="765"/>
              </w:tabs>
              <w:spacing w:line="240" w:lineRule="auto"/>
              <w:ind w:left="-97" w:right="11"/>
              <w:jc w:val="right"/>
              <w:rPr>
                <w:b/>
                <w:bCs/>
                <w:szCs w:val="22"/>
              </w:rPr>
            </w:pPr>
            <w:r w:rsidRPr="00057656">
              <w:rPr>
                <w:b/>
                <w:bCs/>
                <w:szCs w:val="22"/>
              </w:rPr>
              <w:t>797,3</w:t>
            </w:r>
            <w:r>
              <w:rPr>
                <w:b/>
                <w:bCs/>
                <w:szCs w:val="22"/>
              </w:rPr>
              <w:t>37</w:t>
            </w:r>
          </w:p>
        </w:tc>
      </w:tr>
      <w:tr w:rsidR="001111A9" w:rsidRPr="007B5E44" w14:paraId="590D7E01" w14:textId="77777777" w:rsidTr="00B96D86">
        <w:trPr>
          <w:cantSplit/>
        </w:trPr>
        <w:tc>
          <w:tcPr>
            <w:tcW w:w="4848" w:type="dxa"/>
            <w:vAlign w:val="bottom"/>
          </w:tcPr>
          <w:p w14:paraId="513DC34E" w14:textId="77777777" w:rsidR="001111A9" w:rsidRPr="007B5E44" w:rsidRDefault="001111A9" w:rsidP="001111A9">
            <w:pPr>
              <w:spacing w:line="240" w:lineRule="auto"/>
              <w:ind w:left="5"/>
              <w:rPr>
                <w:rFonts w:eastAsia="Arial Unicode MS"/>
                <w:b/>
                <w:bCs/>
                <w:szCs w:val="22"/>
              </w:rPr>
            </w:pPr>
          </w:p>
        </w:tc>
        <w:tc>
          <w:tcPr>
            <w:tcW w:w="990" w:type="dxa"/>
            <w:tcBorders>
              <w:top w:val="single" w:sz="4" w:space="0" w:color="auto"/>
            </w:tcBorders>
          </w:tcPr>
          <w:p w14:paraId="497A6393" w14:textId="77777777" w:rsidR="001111A9" w:rsidRPr="00E87173" w:rsidRDefault="001111A9" w:rsidP="001111A9">
            <w:pPr>
              <w:tabs>
                <w:tab w:val="decimal" w:pos="465"/>
                <w:tab w:val="decimal" w:pos="765"/>
              </w:tabs>
              <w:spacing w:line="240" w:lineRule="auto"/>
              <w:ind w:left="-83" w:right="11" w:firstLine="4"/>
              <w:jc w:val="right"/>
              <w:rPr>
                <w:b/>
                <w:bCs/>
                <w:szCs w:val="22"/>
              </w:rPr>
            </w:pPr>
          </w:p>
        </w:tc>
        <w:tc>
          <w:tcPr>
            <w:tcW w:w="180" w:type="dxa"/>
          </w:tcPr>
          <w:p w14:paraId="774AC8E1" w14:textId="77777777" w:rsidR="001111A9" w:rsidRPr="007B5E44" w:rsidRDefault="001111A9" w:rsidP="001111A9">
            <w:pPr>
              <w:tabs>
                <w:tab w:val="decimal" w:pos="731"/>
                <w:tab w:val="decimal" w:pos="765"/>
              </w:tabs>
              <w:spacing w:line="240" w:lineRule="auto"/>
              <w:ind w:left="-83" w:right="11" w:firstLine="4"/>
              <w:rPr>
                <w:b/>
                <w:bCs/>
                <w:szCs w:val="22"/>
              </w:rPr>
            </w:pPr>
          </w:p>
        </w:tc>
        <w:tc>
          <w:tcPr>
            <w:tcW w:w="1010" w:type="dxa"/>
            <w:tcBorders>
              <w:top w:val="single" w:sz="4" w:space="0" w:color="auto"/>
            </w:tcBorders>
          </w:tcPr>
          <w:p w14:paraId="0B094EB6" w14:textId="77777777" w:rsidR="001111A9" w:rsidRPr="006E7B5D" w:rsidRDefault="001111A9" w:rsidP="001111A9">
            <w:pPr>
              <w:tabs>
                <w:tab w:val="decimal" w:pos="731"/>
                <w:tab w:val="decimal" w:pos="765"/>
              </w:tabs>
              <w:spacing w:line="240" w:lineRule="auto"/>
              <w:ind w:left="-83" w:right="11" w:firstLine="4"/>
              <w:jc w:val="right"/>
              <w:rPr>
                <w:b/>
                <w:bCs/>
                <w:szCs w:val="22"/>
              </w:rPr>
            </w:pPr>
          </w:p>
        </w:tc>
        <w:tc>
          <w:tcPr>
            <w:tcW w:w="181" w:type="dxa"/>
          </w:tcPr>
          <w:p w14:paraId="7F1D500A" w14:textId="77777777" w:rsidR="001111A9" w:rsidRPr="007B5E44" w:rsidRDefault="001111A9" w:rsidP="001111A9">
            <w:pPr>
              <w:tabs>
                <w:tab w:val="decimal" w:pos="731"/>
                <w:tab w:val="decimal" w:pos="765"/>
              </w:tabs>
              <w:spacing w:line="240" w:lineRule="auto"/>
              <w:ind w:left="-79" w:right="-72"/>
              <w:rPr>
                <w:b/>
                <w:bCs/>
                <w:szCs w:val="22"/>
              </w:rPr>
            </w:pPr>
          </w:p>
        </w:tc>
        <w:tc>
          <w:tcPr>
            <w:tcW w:w="1071" w:type="dxa"/>
            <w:tcBorders>
              <w:top w:val="single" w:sz="4" w:space="0" w:color="auto"/>
            </w:tcBorders>
          </w:tcPr>
          <w:p w14:paraId="22948B1E" w14:textId="77777777" w:rsidR="001111A9" w:rsidRPr="00832A8F" w:rsidRDefault="001111A9" w:rsidP="001111A9">
            <w:pPr>
              <w:tabs>
                <w:tab w:val="decimal" w:pos="731"/>
                <w:tab w:val="decimal" w:pos="765"/>
              </w:tabs>
              <w:spacing w:line="240" w:lineRule="auto"/>
              <w:ind w:left="-83" w:right="11" w:firstLine="4"/>
              <w:jc w:val="right"/>
              <w:rPr>
                <w:b/>
                <w:bCs/>
                <w:szCs w:val="22"/>
              </w:rPr>
            </w:pPr>
          </w:p>
        </w:tc>
        <w:tc>
          <w:tcPr>
            <w:tcW w:w="180" w:type="dxa"/>
          </w:tcPr>
          <w:p w14:paraId="37A9BE90" w14:textId="77777777" w:rsidR="001111A9" w:rsidRPr="007B5E44" w:rsidRDefault="001111A9" w:rsidP="001111A9">
            <w:pPr>
              <w:tabs>
                <w:tab w:val="decimal" w:pos="765"/>
              </w:tabs>
              <w:spacing w:line="240" w:lineRule="auto"/>
              <w:rPr>
                <w:b/>
                <w:bCs/>
                <w:szCs w:val="22"/>
              </w:rPr>
            </w:pPr>
          </w:p>
        </w:tc>
        <w:tc>
          <w:tcPr>
            <w:tcW w:w="1080" w:type="dxa"/>
            <w:tcBorders>
              <w:top w:val="single" w:sz="4" w:space="0" w:color="auto"/>
            </w:tcBorders>
          </w:tcPr>
          <w:p w14:paraId="06006ACA" w14:textId="77777777" w:rsidR="001111A9" w:rsidRPr="00D42DA6" w:rsidRDefault="001111A9" w:rsidP="001111A9">
            <w:pPr>
              <w:tabs>
                <w:tab w:val="decimal" w:pos="731"/>
                <w:tab w:val="decimal" w:pos="765"/>
              </w:tabs>
              <w:spacing w:line="240" w:lineRule="auto"/>
              <w:ind w:left="-97" w:right="11"/>
              <w:jc w:val="right"/>
              <w:rPr>
                <w:b/>
                <w:bCs/>
                <w:szCs w:val="22"/>
              </w:rPr>
            </w:pPr>
          </w:p>
        </w:tc>
      </w:tr>
      <w:tr w:rsidR="001111A9" w:rsidRPr="007B5E44" w14:paraId="28A5E814" w14:textId="77777777" w:rsidTr="00E14951">
        <w:trPr>
          <w:cantSplit/>
        </w:trPr>
        <w:tc>
          <w:tcPr>
            <w:tcW w:w="4848" w:type="dxa"/>
          </w:tcPr>
          <w:p w14:paraId="61AF1547" w14:textId="3BC0613B" w:rsidR="001111A9" w:rsidRPr="007B5E44" w:rsidRDefault="001111A9" w:rsidP="001111A9">
            <w:pPr>
              <w:spacing w:line="240" w:lineRule="auto"/>
              <w:rPr>
                <w:rFonts w:eastAsia="Arial Unicode MS"/>
                <w:szCs w:val="22"/>
                <w:cs/>
              </w:rPr>
            </w:pPr>
            <w:r w:rsidRPr="007B5E44">
              <w:rPr>
                <w:rFonts w:eastAsia="Arial Unicode MS"/>
                <w:b/>
                <w:bCs/>
                <w:szCs w:val="22"/>
                <w:lang w:eastAsia="th-TH"/>
              </w:rPr>
              <w:t>Changes in operating assets and liabilities:</w:t>
            </w:r>
          </w:p>
        </w:tc>
        <w:tc>
          <w:tcPr>
            <w:tcW w:w="990" w:type="dxa"/>
          </w:tcPr>
          <w:p w14:paraId="14D02634" w14:textId="77777777" w:rsidR="001111A9" w:rsidRPr="007B5E44" w:rsidRDefault="001111A9" w:rsidP="001111A9">
            <w:pPr>
              <w:tabs>
                <w:tab w:val="decimal" w:pos="465"/>
                <w:tab w:val="decimal" w:pos="765"/>
              </w:tabs>
              <w:spacing w:line="240" w:lineRule="auto"/>
              <w:ind w:left="-83" w:right="11" w:firstLine="4"/>
              <w:jc w:val="right"/>
              <w:rPr>
                <w:szCs w:val="22"/>
              </w:rPr>
            </w:pPr>
          </w:p>
        </w:tc>
        <w:tc>
          <w:tcPr>
            <w:tcW w:w="180" w:type="dxa"/>
          </w:tcPr>
          <w:p w14:paraId="10565177" w14:textId="77777777" w:rsidR="001111A9" w:rsidRPr="007B5E44" w:rsidRDefault="001111A9" w:rsidP="001111A9">
            <w:pPr>
              <w:tabs>
                <w:tab w:val="decimal" w:pos="731"/>
                <w:tab w:val="decimal" w:pos="765"/>
              </w:tabs>
              <w:spacing w:line="240" w:lineRule="auto"/>
              <w:ind w:left="-83" w:right="11" w:firstLine="4"/>
              <w:rPr>
                <w:szCs w:val="22"/>
              </w:rPr>
            </w:pPr>
          </w:p>
        </w:tc>
        <w:tc>
          <w:tcPr>
            <w:tcW w:w="1010" w:type="dxa"/>
          </w:tcPr>
          <w:p w14:paraId="5A7FFB06" w14:textId="77777777" w:rsidR="001111A9" w:rsidRPr="007B5E44" w:rsidRDefault="001111A9" w:rsidP="001111A9">
            <w:pPr>
              <w:tabs>
                <w:tab w:val="decimal" w:pos="731"/>
                <w:tab w:val="decimal" w:pos="765"/>
              </w:tabs>
              <w:spacing w:line="240" w:lineRule="auto"/>
              <w:ind w:left="-83" w:right="11" w:firstLine="4"/>
              <w:jc w:val="right"/>
              <w:rPr>
                <w:szCs w:val="22"/>
              </w:rPr>
            </w:pPr>
          </w:p>
        </w:tc>
        <w:tc>
          <w:tcPr>
            <w:tcW w:w="181" w:type="dxa"/>
          </w:tcPr>
          <w:p w14:paraId="7ACE093E" w14:textId="77777777" w:rsidR="001111A9" w:rsidRPr="007B5E44" w:rsidRDefault="001111A9" w:rsidP="001111A9">
            <w:pPr>
              <w:tabs>
                <w:tab w:val="decimal" w:pos="731"/>
                <w:tab w:val="decimal" w:pos="765"/>
              </w:tabs>
              <w:spacing w:line="240" w:lineRule="auto"/>
              <w:ind w:left="-79" w:right="-72"/>
              <w:rPr>
                <w:szCs w:val="22"/>
              </w:rPr>
            </w:pPr>
          </w:p>
        </w:tc>
        <w:tc>
          <w:tcPr>
            <w:tcW w:w="1071" w:type="dxa"/>
          </w:tcPr>
          <w:p w14:paraId="4D457739" w14:textId="77777777" w:rsidR="001111A9" w:rsidRPr="007B5E44" w:rsidRDefault="001111A9" w:rsidP="001111A9">
            <w:pPr>
              <w:tabs>
                <w:tab w:val="decimal" w:pos="701"/>
                <w:tab w:val="decimal" w:pos="765"/>
              </w:tabs>
              <w:spacing w:line="240" w:lineRule="auto"/>
              <w:ind w:left="-79" w:right="66"/>
              <w:jc w:val="right"/>
              <w:rPr>
                <w:szCs w:val="22"/>
              </w:rPr>
            </w:pPr>
          </w:p>
        </w:tc>
        <w:tc>
          <w:tcPr>
            <w:tcW w:w="180" w:type="dxa"/>
          </w:tcPr>
          <w:p w14:paraId="7CFBAE87" w14:textId="77777777" w:rsidR="001111A9" w:rsidRPr="007B5E44" w:rsidRDefault="001111A9" w:rsidP="001111A9">
            <w:pPr>
              <w:tabs>
                <w:tab w:val="decimal" w:pos="765"/>
              </w:tabs>
              <w:spacing w:line="240" w:lineRule="auto"/>
              <w:rPr>
                <w:szCs w:val="22"/>
              </w:rPr>
            </w:pPr>
          </w:p>
        </w:tc>
        <w:tc>
          <w:tcPr>
            <w:tcW w:w="1080" w:type="dxa"/>
          </w:tcPr>
          <w:p w14:paraId="5E6375AA" w14:textId="77777777" w:rsidR="001111A9" w:rsidRPr="007B5E44" w:rsidRDefault="001111A9" w:rsidP="001111A9">
            <w:pPr>
              <w:tabs>
                <w:tab w:val="decimal" w:pos="731"/>
                <w:tab w:val="decimal" w:pos="765"/>
              </w:tabs>
              <w:spacing w:line="240" w:lineRule="auto"/>
              <w:ind w:right="11"/>
              <w:jc w:val="right"/>
              <w:rPr>
                <w:szCs w:val="22"/>
              </w:rPr>
            </w:pPr>
          </w:p>
        </w:tc>
      </w:tr>
      <w:tr w:rsidR="001111A9" w:rsidRPr="007B5E44" w14:paraId="59F63706" w14:textId="77777777" w:rsidTr="00E14951">
        <w:trPr>
          <w:cantSplit/>
        </w:trPr>
        <w:tc>
          <w:tcPr>
            <w:tcW w:w="4848" w:type="dxa"/>
            <w:vAlign w:val="bottom"/>
          </w:tcPr>
          <w:p w14:paraId="2D26825A" w14:textId="6713685A" w:rsidR="001111A9" w:rsidRPr="007B5E44" w:rsidRDefault="00214D7C" w:rsidP="001111A9">
            <w:pPr>
              <w:spacing w:line="240" w:lineRule="auto"/>
              <w:rPr>
                <w:rFonts w:eastAsia="Arial Unicode MS"/>
                <w:szCs w:val="22"/>
                <w:cs/>
              </w:rPr>
            </w:pPr>
            <w:r>
              <w:rPr>
                <w:rFonts w:eastAsia="Arial Unicode MS"/>
                <w:szCs w:val="22"/>
              </w:rPr>
              <w:t>(Increase) d</w:t>
            </w:r>
            <w:r w:rsidRPr="007B5E44">
              <w:rPr>
                <w:rFonts w:eastAsia="Arial Unicode MS"/>
                <w:szCs w:val="22"/>
              </w:rPr>
              <w:t>ecrease</w:t>
            </w:r>
            <w:r>
              <w:rPr>
                <w:rFonts w:eastAsia="Arial Unicode MS"/>
                <w:szCs w:val="22"/>
              </w:rPr>
              <w:t xml:space="preserve"> </w:t>
            </w:r>
            <w:r w:rsidR="001111A9" w:rsidRPr="007B5E44">
              <w:rPr>
                <w:rFonts w:eastAsia="Arial Unicode MS"/>
                <w:szCs w:val="22"/>
              </w:rPr>
              <w:t>in trade and other receivables</w:t>
            </w:r>
          </w:p>
        </w:tc>
        <w:tc>
          <w:tcPr>
            <w:tcW w:w="990" w:type="dxa"/>
          </w:tcPr>
          <w:p w14:paraId="3963818D" w14:textId="202D5384" w:rsidR="001111A9" w:rsidRPr="000172AD" w:rsidRDefault="001111A9" w:rsidP="004A3DF9">
            <w:pPr>
              <w:tabs>
                <w:tab w:val="decimal" w:pos="465"/>
                <w:tab w:val="decimal" w:pos="731"/>
                <w:tab w:val="decimal" w:pos="765"/>
                <w:tab w:val="decimal" w:pos="835"/>
              </w:tabs>
              <w:spacing w:line="240" w:lineRule="auto"/>
              <w:ind w:left="-83" w:right="-63" w:firstLine="4"/>
              <w:jc w:val="right"/>
              <w:rPr>
                <w:szCs w:val="22"/>
              </w:rPr>
            </w:pPr>
            <w:r w:rsidRPr="004A3DF9">
              <w:rPr>
                <w:szCs w:val="22"/>
              </w:rPr>
              <w:t>(974,002)</w:t>
            </w:r>
          </w:p>
        </w:tc>
        <w:tc>
          <w:tcPr>
            <w:tcW w:w="180" w:type="dxa"/>
          </w:tcPr>
          <w:p w14:paraId="396DC34F" w14:textId="77777777" w:rsidR="001111A9" w:rsidRPr="00E14951" w:rsidRDefault="001111A9" w:rsidP="001111A9">
            <w:pPr>
              <w:tabs>
                <w:tab w:val="decimal" w:pos="731"/>
                <w:tab w:val="decimal" w:pos="765"/>
              </w:tabs>
              <w:spacing w:line="240" w:lineRule="auto"/>
              <w:ind w:left="-83" w:right="11" w:firstLine="4"/>
            </w:pPr>
          </w:p>
        </w:tc>
        <w:tc>
          <w:tcPr>
            <w:tcW w:w="1010" w:type="dxa"/>
          </w:tcPr>
          <w:p w14:paraId="42EA734F" w14:textId="6BA40C56" w:rsidR="001111A9" w:rsidRPr="00E14951" w:rsidRDefault="001111A9" w:rsidP="001111A9">
            <w:pPr>
              <w:tabs>
                <w:tab w:val="decimal" w:pos="731"/>
                <w:tab w:val="decimal" w:pos="765"/>
              </w:tabs>
              <w:spacing w:line="240" w:lineRule="auto"/>
              <w:ind w:left="-83" w:right="11" w:firstLine="4"/>
              <w:jc w:val="right"/>
            </w:pPr>
            <w:r w:rsidRPr="000172AD">
              <w:rPr>
                <w:szCs w:val="22"/>
              </w:rPr>
              <w:t>325,675</w:t>
            </w:r>
          </w:p>
        </w:tc>
        <w:tc>
          <w:tcPr>
            <w:tcW w:w="181" w:type="dxa"/>
          </w:tcPr>
          <w:p w14:paraId="37566DB9" w14:textId="77777777" w:rsidR="001111A9" w:rsidRPr="00E14951" w:rsidRDefault="001111A9" w:rsidP="001111A9">
            <w:pPr>
              <w:tabs>
                <w:tab w:val="decimal" w:pos="731"/>
                <w:tab w:val="decimal" w:pos="765"/>
              </w:tabs>
              <w:spacing w:line="240" w:lineRule="auto"/>
              <w:ind w:left="-79" w:right="-72"/>
            </w:pPr>
          </w:p>
        </w:tc>
        <w:tc>
          <w:tcPr>
            <w:tcW w:w="1071" w:type="dxa"/>
          </w:tcPr>
          <w:p w14:paraId="09BC2BC0" w14:textId="2086E221" w:rsidR="001111A9" w:rsidRPr="000172AD" w:rsidRDefault="001111A9" w:rsidP="004A3DF9">
            <w:pPr>
              <w:tabs>
                <w:tab w:val="decimal" w:pos="465"/>
                <w:tab w:val="decimal" w:pos="731"/>
                <w:tab w:val="decimal" w:pos="765"/>
                <w:tab w:val="decimal" w:pos="835"/>
              </w:tabs>
              <w:spacing w:line="240" w:lineRule="auto"/>
              <w:ind w:left="-83" w:right="-63" w:firstLine="4"/>
              <w:jc w:val="right"/>
              <w:rPr>
                <w:szCs w:val="22"/>
              </w:rPr>
            </w:pPr>
            <w:r w:rsidRPr="004A3DF9">
              <w:rPr>
                <w:szCs w:val="22"/>
              </w:rPr>
              <w:t>(770,682)</w:t>
            </w:r>
          </w:p>
        </w:tc>
        <w:tc>
          <w:tcPr>
            <w:tcW w:w="180" w:type="dxa"/>
          </w:tcPr>
          <w:p w14:paraId="12E71A8D" w14:textId="77777777" w:rsidR="001111A9" w:rsidRPr="007B5E44" w:rsidRDefault="001111A9" w:rsidP="001111A9">
            <w:pPr>
              <w:tabs>
                <w:tab w:val="decimal" w:pos="765"/>
              </w:tabs>
              <w:spacing w:line="240" w:lineRule="auto"/>
              <w:rPr>
                <w:szCs w:val="22"/>
              </w:rPr>
            </w:pPr>
          </w:p>
        </w:tc>
        <w:tc>
          <w:tcPr>
            <w:tcW w:w="1080" w:type="dxa"/>
          </w:tcPr>
          <w:p w14:paraId="46F256BC" w14:textId="5C4EB349" w:rsidR="001111A9" w:rsidRPr="007B5E44" w:rsidRDefault="001111A9" w:rsidP="001111A9">
            <w:pPr>
              <w:spacing w:line="240" w:lineRule="auto"/>
              <w:ind w:left="-97" w:right="-56"/>
              <w:jc w:val="right"/>
              <w:rPr>
                <w:szCs w:val="22"/>
              </w:rPr>
            </w:pPr>
            <w:r w:rsidRPr="000172AD">
              <w:rPr>
                <w:szCs w:val="22"/>
              </w:rPr>
              <w:t>(97,748)</w:t>
            </w:r>
          </w:p>
        </w:tc>
      </w:tr>
      <w:tr w:rsidR="001111A9" w:rsidRPr="007B5E44" w14:paraId="6BB8DD79" w14:textId="77777777" w:rsidTr="00320A9E">
        <w:trPr>
          <w:cantSplit/>
        </w:trPr>
        <w:tc>
          <w:tcPr>
            <w:tcW w:w="4848" w:type="dxa"/>
            <w:vAlign w:val="bottom"/>
          </w:tcPr>
          <w:p w14:paraId="55A9BB05" w14:textId="0FB071B4" w:rsidR="001111A9" w:rsidRPr="007B5E44" w:rsidRDefault="001111A9" w:rsidP="001111A9">
            <w:pPr>
              <w:spacing w:line="240" w:lineRule="auto"/>
              <w:rPr>
                <w:rFonts w:eastAsia="Arial Unicode MS"/>
                <w:szCs w:val="22"/>
                <w:cs/>
              </w:rPr>
            </w:pPr>
            <w:r>
              <w:rPr>
                <w:rFonts w:eastAsia="Arial Unicode MS"/>
                <w:szCs w:val="22"/>
              </w:rPr>
              <w:t>(Increase) d</w:t>
            </w:r>
            <w:r w:rsidRPr="007B5E44">
              <w:rPr>
                <w:rFonts w:eastAsia="Arial Unicode MS"/>
                <w:szCs w:val="22"/>
              </w:rPr>
              <w:t>ecrease</w:t>
            </w:r>
            <w:r>
              <w:rPr>
                <w:rFonts w:eastAsia="Arial Unicode MS"/>
                <w:szCs w:val="22"/>
              </w:rPr>
              <w:t xml:space="preserve"> </w:t>
            </w:r>
            <w:r w:rsidRPr="007B5E44">
              <w:rPr>
                <w:rFonts w:eastAsia="Arial Unicode MS"/>
                <w:szCs w:val="22"/>
              </w:rPr>
              <w:t>in inventories</w:t>
            </w:r>
          </w:p>
        </w:tc>
        <w:tc>
          <w:tcPr>
            <w:tcW w:w="990" w:type="dxa"/>
            <w:tcBorders>
              <w:top w:val="nil"/>
              <w:left w:val="nil"/>
              <w:bottom w:val="nil"/>
              <w:right w:val="nil"/>
            </w:tcBorders>
            <w:vAlign w:val="center"/>
          </w:tcPr>
          <w:p w14:paraId="6B78807C" w14:textId="05E9C221" w:rsidR="001111A9" w:rsidRPr="000172AD" w:rsidRDefault="001111A9" w:rsidP="004A3DF9">
            <w:pPr>
              <w:spacing w:line="240" w:lineRule="auto"/>
              <w:ind w:left="-83" w:right="13" w:firstLine="4"/>
              <w:jc w:val="right"/>
              <w:rPr>
                <w:szCs w:val="22"/>
              </w:rPr>
            </w:pPr>
            <w:r w:rsidRPr="004A3DF9">
              <w:rPr>
                <w:szCs w:val="22"/>
              </w:rPr>
              <w:t>480,803</w:t>
            </w:r>
          </w:p>
        </w:tc>
        <w:tc>
          <w:tcPr>
            <w:tcW w:w="180" w:type="dxa"/>
          </w:tcPr>
          <w:p w14:paraId="08E614CE" w14:textId="77777777" w:rsidR="001111A9" w:rsidRPr="00E14951" w:rsidRDefault="001111A9" w:rsidP="001111A9">
            <w:pPr>
              <w:tabs>
                <w:tab w:val="decimal" w:pos="731"/>
                <w:tab w:val="decimal" w:pos="765"/>
              </w:tabs>
              <w:spacing w:line="240" w:lineRule="auto"/>
              <w:ind w:left="-83" w:right="11" w:firstLine="4"/>
            </w:pPr>
          </w:p>
        </w:tc>
        <w:tc>
          <w:tcPr>
            <w:tcW w:w="1010" w:type="dxa"/>
            <w:vAlign w:val="center"/>
          </w:tcPr>
          <w:p w14:paraId="7DB8CAC5" w14:textId="1D92523D" w:rsidR="001111A9" w:rsidRPr="004A3DF9" w:rsidRDefault="001111A9" w:rsidP="004A3DF9">
            <w:pPr>
              <w:spacing w:line="240" w:lineRule="auto"/>
              <w:ind w:left="-83" w:right="-63" w:firstLine="4"/>
              <w:jc w:val="right"/>
              <w:rPr>
                <w:szCs w:val="22"/>
              </w:rPr>
            </w:pPr>
            <w:r w:rsidRPr="000172AD">
              <w:rPr>
                <w:szCs w:val="22"/>
              </w:rPr>
              <w:t>(11,158)</w:t>
            </w:r>
          </w:p>
        </w:tc>
        <w:tc>
          <w:tcPr>
            <w:tcW w:w="181" w:type="dxa"/>
          </w:tcPr>
          <w:p w14:paraId="3547E0A7" w14:textId="77777777" w:rsidR="001111A9" w:rsidRPr="00E14951" w:rsidRDefault="001111A9" w:rsidP="001111A9">
            <w:pPr>
              <w:tabs>
                <w:tab w:val="decimal" w:pos="731"/>
                <w:tab w:val="decimal" w:pos="765"/>
              </w:tabs>
              <w:spacing w:line="240" w:lineRule="auto"/>
              <w:ind w:left="-79" w:right="11"/>
            </w:pPr>
          </w:p>
        </w:tc>
        <w:tc>
          <w:tcPr>
            <w:tcW w:w="1071" w:type="dxa"/>
            <w:tcBorders>
              <w:top w:val="nil"/>
              <w:left w:val="nil"/>
              <w:bottom w:val="nil"/>
              <w:right w:val="nil"/>
            </w:tcBorders>
            <w:vAlign w:val="center"/>
          </w:tcPr>
          <w:p w14:paraId="21822E87" w14:textId="719DCC6D" w:rsidR="001111A9" w:rsidRPr="000172AD" w:rsidRDefault="001111A9" w:rsidP="004A3DF9">
            <w:pPr>
              <w:spacing w:line="240" w:lineRule="auto"/>
              <w:ind w:left="-83" w:right="13" w:firstLine="4"/>
              <w:jc w:val="right"/>
              <w:rPr>
                <w:szCs w:val="22"/>
              </w:rPr>
            </w:pPr>
            <w:r w:rsidRPr="004A3DF9">
              <w:rPr>
                <w:szCs w:val="22"/>
              </w:rPr>
              <w:t>335,406</w:t>
            </w:r>
          </w:p>
        </w:tc>
        <w:tc>
          <w:tcPr>
            <w:tcW w:w="180" w:type="dxa"/>
          </w:tcPr>
          <w:p w14:paraId="1A3FABF0" w14:textId="77777777" w:rsidR="001111A9" w:rsidRPr="007B5E44" w:rsidRDefault="001111A9" w:rsidP="001111A9">
            <w:pPr>
              <w:tabs>
                <w:tab w:val="decimal" w:pos="765"/>
              </w:tabs>
              <w:spacing w:line="240" w:lineRule="auto"/>
              <w:rPr>
                <w:szCs w:val="22"/>
              </w:rPr>
            </w:pPr>
          </w:p>
        </w:tc>
        <w:tc>
          <w:tcPr>
            <w:tcW w:w="1080" w:type="dxa"/>
            <w:vAlign w:val="center"/>
          </w:tcPr>
          <w:p w14:paraId="17B3E730" w14:textId="35296C2B" w:rsidR="001111A9" w:rsidRPr="007B5E44" w:rsidRDefault="001111A9" w:rsidP="001111A9">
            <w:pPr>
              <w:tabs>
                <w:tab w:val="decimal" w:pos="731"/>
                <w:tab w:val="decimal" w:pos="765"/>
              </w:tabs>
              <w:spacing w:line="240" w:lineRule="auto"/>
              <w:ind w:right="10"/>
              <w:jc w:val="right"/>
              <w:rPr>
                <w:szCs w:val="22"/>
              </w:rPr>
            </w:pPr>
            <w:r w:rsidRPr="000172AD">
              <w:rPr>
                <w:szCs w:val="22"/>
              </w:rPr>
              <w:t>68,23</w:t>
            </w:r>
            <w:r>
              <w:rPr>
                <w:szCs w:val="22"/>
              </w:rPr>
              <w:t>3</w:t>
            </w:r>
          </w:p>
        </w:tc>
      </w:tr>
      <w:tr w:rsidR="001111A9" w:rsidRPr="007B5E44" w14:paraId="2AC1308E" w14:textId="77777777" w:rsidTr="00320A9E">
        <w:trPr>
          <w:cantSplit/>
        </w:trPr>
        <w:tc>
          <w:tcPr>
            <w:tcW w:w="4848" w:type="dxa"/>
            <w:vAlign w:val="bottom"/>
          </w:tcPr>
          <w:p w14:paraId="2E155E46" w14:textId="18255C8C" w:rsidR="001111A9" w:rsidRPr="00572691" w:rsidRDefault="001111A9" w:rsidP="001111A9">
            <w:pPr>
              <w:spacing w:line="240" w:lineRule="auto"/>
              <w:rPr>
                <w:rFonts w:eastAsia="Arial Unicode MS"/>
                <w:szCs w:val="22"/>
                <w:cs/>
              </w:rPr>
            </w:pPr>
            <w:r w:rsidRPr="00572691">
              <w:rPr>
                <w:rFonts w:eastAsia="Arial Unicode MS"/>
                <w:szCs w:val="22"/>
              </w:rPr>
              <w:t>(Increase) decrease in other current assets</w:t>
            </w:r>
          </w:p>
        </w:tc>
        <w:tc>
          <w:tcPr>
            <w:tcW w:w="990" w:type="dxa"/>
            <w:tcBorders>
              <w:top w:val="nil"/>
              <w:left w:val="nil"/>
              <w:bottom w:val="nil"/>
              <w:right w:val="nil"/>
            </w:tcBorders>
            <w:vAlign w:val="center"/>
          </w:tcPr>
          <w:p w14:paraId="04CE6BE4" w14:textId="73C910ED" w:rsidR="001111A9" w:rsidRPr="00572691" w:rsidRDefault="001111A9" w:rsidP="004A3DF9">
            <w:pPr>
              <w:spacing w:line="240" w:lineRule="auto"/>
              <w:ind w:left="-83" w:right="13" w:firstLine="4"/>
              <w:jc w:val="right"/>
              <w:rPr>
                <w:szCs w:val="22"/>
              </w:rPr>
            </w:pPr>
            <w:r w:rsidRPr="004A3DF9">
              <w:rPr>
                <w:szCs w:val="22"/>
              </w:rPr>
              <w:t>61,200</w:t>
            </w:r>
          </w:p>
        </w:tc>
        <w:tc>
          <w:tcPr>
            <w:tcW w:w="180" w:type="dxa"/>
          </w:tcPr>
          <w:p w14:paraId="7E0DAFBD" w14:textId="77777777" w:rsidR="001111A9" w:rsidRPr="00572691" w:rsidRDefault="001111A9" w:rsidP="001111A9">
            <w:pPr>
              <w:tabs>
                <w:tab w:val="decimal" w:pos="731"/>
                <w:tab w:val="decimal" w:pos="765"/>
              </w:tabs>
              <w:spacing w:line="240" w:lineRule="auto"/>
              <w:ind w:left="-83" w:right="11" w:firstLine="4"/>
            </w:pPr>
          </w:p>
        </w:tc>
        <w:tc>
          <w:tcPr>
            <w:tcW w:w="1010" w:type="dxa"/>
            <w:vAlign w:val="center"/>
          </w:tcPr>
          <w:p w14:paraId="6E1BE26A" w14:textId="33C11456" w:rsidR="001111A9" w:rsidRPr="004A3DF9" w:rsidRDefault="001111A9" w:rsidP="004A3DF9">
            <w:pPr>
              <w:spacing w:line="240" w:lineRule="auto"/>
              <w:ind w:left="-83" w:right="-63" w:firstLine="4"/>
              <w:jc w:val="right"/>
              <w:rPr>
                <w:szCs w:val="22"/>
              </w:rPr>
            </w:pPr>
            <w:r w:rsidRPr="00572691">
              <w:rPr>
                <w:szCs w:val="22"/>
              </w:rPr>
              <w:t>(46,405)</w:t>
            </w:r>
          </w:p>
        </w:tc>
        <w:tc>
          <w:tcPr>
            <w:tcW w:w="181" w:type="dxa"/>
          </w:tcPr>
          <w:p w14:paraId="3EC9E6FB" w14:textId="77777777" w:rsidR="001111A9" w:rsidRPr="00572691" w:rsidRDefault="001111A9" w:rsidP="001111A9">
            <w:pPr>
              <w:tabs>
                <w:tab w:val="decimal" w:pos="731"/>
                <w:tab w:val="decimal" w:pos="765"/>
              </w:tabs>
              <w:spacing w:line="240" w:lineRule="auto"/>
              <w:ind w:left="-79" w:right="11"/>
            </w:pPr>
          </w:p>
        </w:tc>
        <w:tc>
          <w:tcPr>
            <w:tcW w:w="1071" w:type="dxa"/>
            <w:tcBorders>
              <w:top w:val="nil"/>
              <w:left w:val="nil"/>
              <w:bottom w:val="nil"/>
              <w:right w:val="nil"/>
            </w:tcBorders>
            <w:vAlign w:val="center"/>
          </w:tcPr>
          <w:p w14:paraId="62AF095E" w14:textId="4DB85387" w:rsidR="001111A9" w:rsidRPr="00572691" w:rsidRDefault="001111A9" w:rsidP="004A3DF9">
            <w:pPr>
              <w:spacing w:line="240" w:lineRule="auto"/>
              <w:ind w:left="-83" w:right="13" w:firstLine="4"/>
              <w:jc w:val="right"/>
              <w:rPr>
                <w:szCs w:val="22"/>
              </w:rPr>
            </w:pPr>
            <w:r w:rsidRPr="004A3DF9">
              <w:rPr>
                <w:szCs w:val="22"/>
              </w:rPr>
              <w:t>59,026</w:t>
            </w:r>
          </w:p>
        </w:tc>
        <w:tc>
          <w:tcPr>
            <w:tcW w:w="180" w:type="dxa"/>
          </w:tcPr>
          <w:p w14:paraId="70074159" w14:textId="77777777" w:rsidR="001111A9" w:rsidRPr="00572691" w:rsidRDefault="001111A9" w:rsidP="001111A9">
            <w:pPr>
              <w:tabs>
                <w:tab w:val="decimal" w:pos="765"/>
              </w:tabs>
              <w:spacing w:line="240" w:lineRule="auto"/>
              <w:rPr>
                <w:szCs w:val="22"/>
              </w:rPr>
            </w:pPr>
          </w:p>
        </w:tc>
        <w:tc>
          <w:tcPr>
            <w:tcW w:w="1080" w:type="dxa"/>
            <w:vAlign w:val="center"/>
          </w:tcPr>
          <w:p w14:paraId="6162EA3E" w14:textId="5BC3C31E" w:rsidR="001111A9" w:rsidRPr="007B5E44" w:rsidRDefault="001111A9" w:rsidP="004A3DF9">
            <w:pPr>
              <w:spacing w:line="240" w:lineRule="auto"/>
              <w:ind w:left="-97" w:right="-56"/>
              <w:jc w:val="right"/>
              <w:rPr>
                <w:szCs w:val="22"/>
              </w:rPr>
            </w:pPr>
            <w:r w:rsidRPr="00572691">
              <w:rPr>
                <w:szCs w:val="22"/>
              </w:rPr>
              <w:t>(47,057)</w:t>
            </w:r>
          </w:p>
        </w:tc>
      </w:tr>
      <w:tr w:rsidR="001111A9" w:rsidRPr="007B5E44" w14:paraId="5F97F309" w14:textId="77777777" w:rsidTr="00320A9E">
        <w:trPr>
          <w:cantSplit/>
        </w:trPr>
        <w:tc>
          <w:tcPr>
            <w:tcW w:w="4848" w:type="dxa"/>
            <w:vAlign w:val="bottom"/>
          </w:tcPr>
          <w:p w14:paraId="50707DDE" w14:textId="0638675F" w:rsidR="001111A9" w:rsidRPr="007B5E44" w:rsidRDefault="001111A9" w:rsidP="001111A9">
            <w:pPr>
              <w:spacing w:line="240" w:lineRule="auto"/>
              <w:rPr>
                <w:rFonts w:eastAsia="Arial Unicode MS"/>
                <w:szCs w:val="22"/>
                <w:cs/>
              </w:rPr>
            </w:pPr>
            <w:r w:rsidRPr="007B5E44">
              <w:rPr>
                <w:rFonts w:eastAsia="Arial Unicode MS"/>
                <w:szCs w:val="22"/>
              </w:rPr>
              <w:t>Decrease in other non-current assets</w:t>
            </w:r>
          </w:p>
        </w:tc>
        <w:tc>
          <w:tcPr>
            <w:tcW w:w="990" w:type="dxa"/>
            <w:tcBorders>
              <w:top w:val="nil"/>
              <w:left w:val="nil"/>
              <w:bottom w:val="nil"/>
              <w:right w:val="nil"/>
            </w:tcBorders>
            <w:vAlign w:val="center"/>
          </w:tcPr>
          <w:p w14:paraId="06999607" w14:textId="039B42FF" w:rsidR="001111A9" w:rsidRPr="000172AD" w:rsidRDefault="001111A9" w:rsidP="004A3DF9">
            <w:pPr>
              <w:spacing w:line="240" w:lineRule="auto"/>
              <w:ind w:left="-83" w:right="13" w:firstLine="4"/>
              <w:jc w:val="right"/>
              <w:rPr>
                <w:szCs w:val="22"/>
              </w:rPr>
            </w:pPr>
            <w:r w:rsidRPr="004A3DF9">
              <w:rPr>
                <w:szCs w:val="22"/>
              </w:rPr>
              <w:t>1,990</w:t>
            </w:r>
          </w:p>
        </w:tc>
        <w:tc>
          <w:tcPr>
            <w:tcW w:w="180" w:type="dxa"/>
          </w:tcPr>
          <w:p w14:paraId="4D1D3EFE" w14:textId="77777777" w:rsidR="001111A9" w:rsidRPr="00E14951" w:rsidRDefault="001111A9" w:rsidP="001111A9">
            <w:pPr>
              <w:tabs>
                <w:tab w:val="decimal" w:pos="731"/>
                <w:tab w:val="decimal" w:pos="765"/>
              </w:tabs>
              <w:spacing w:line="240" w:lineRule="auto"/>
              <w:ind w:left="-83" w:right="11" w:firstLine="4"/>
            </w:pPr>
          </w:p>
        </w:tc>
        <w:tc>
          <w:tcPr>
            <w:tcW w:w="1010" w:type="dxa"/>
            <w:vAlign w:val="center"/>
          </w:tcPr>
          <w:p w14:paraId="760675CE" w14:textId="13793F9D" w:rsidR="001111A9" w:rsidRPr="00E14951" w:rsidRDefault="001111A9" w:rsidP="001111A9">
            <w:pPr>
              <w:tabs>
                <w:tab w:val="decimal" w:pos="655"/>
              </w:tabs>
              <w:spacing w:line="240" w:lineRule="auto"/>
              <w:ind w:left="-83" w:right="13" w:firstLine="4"/>
              <w:jc w:val="right"/>
            </w:pPr>
            <w:r w:rsidRPr="000172AD">
              <w:rPr>
                <w:szCs w:val="22"/>
              </w:rPr>
              <w:t>31</w:t>
            </w:r>
          </w:p>
        </w:tc>
        <w:tc>
          <w:tcPr>
            <w:tcW w:w="181" w:type="dxa"/>
          </w:tcPr>
          <w:p w14:paraId="70E25060" w14:textId="77777777" w:rsidR="001111A9" w:rsidRPr="00E14951" w:rsidRDefault="001111A9" w:rsidP="001111A9">
            <w:pPr>
              <w:tabs>
                <w:tab w:val="decimal" w:pos="731"/>
                <w:tab w:val="decimal" w:pos="765"/>
              </w:tabs>
              <w:spacing w:line="240" w:lineRule="auto"/>
              <w:ind w:left="-79" w:right="-72"/>
            </w:pPr>
          </w:p>
        </w:tc>
        <w:tc>
          <w:tcPr>
            <w:tcW w:w="1071" w:type="dxa"/>
            <w:tcBorders>
              <w:top w:val="nil"/>
              <w:left w:val="nil"/>
              <w:bottom w:val="nil"/>
              <w:right w:val="nil"/>
            </w:tcBorders>
            <w:vAlign w:val="center"/>
          </w:tcPr>
          <w:p w14:paraId="35326C7C" w14:textId="33694B78" w:rsidR="001111A9" w:rsidRPr="000172AD" w:rsidRDefault="001111A9" w:rsidP="004A3DF9">
            <w:pPr>
              <w:spacing w:line="240" w:lineRule="auto"/>
              <w:ind w:left="-83" w:right="13" w:firstLine="4"/>
              <w:jc w:val="right"/>
              <w:rPr>
                <w:szCs w:val="22"/>
              </w:rPr>
            </w:pPr>
            <w:r w:rsidRPr="004A3DF9">
              <w:rPr>
                <w:szCs w:val="22"/>
              </w:rPr>
              <w:t>1,990</w:t>
            </w:r>
          </w:p>
        </w:tc>
        <w:tc>
          <w:tcPr>
            <w:tcW w:w="180" w:type="dxa"/>
          </w:tcPr>
          <w:p w14:paraId="6A78A364" w14:textId="77777777" w:rsidR="001111A9" w:rsidRPr="007B5E44" w:rsidRDefault="001111A9" w:rsidP="001111A9">
            <w:pPr>
              <w:tabs>
                <w:tab w:val="decimal" w:pos="765"/>
              </w:tabs>
              <w:spacing w:line="240" w:lineRule="auto"/>
              <w:rPr>
                <w:szCs w:val="22"/>
              </w:rPr>
            </w:pPr>
          </w:p>
        </w:tc>
        <w:tc>
          <w:tcPr>
            <w:tcW w:w="1080" w:type="dxa"/>
            <w:vAlign w:val="center"/>
          </w:tcPr>
          <w:p w14:paraId="31212512" w14:textId="25D1D3AF" w:rsidR="001111A9" w:rsidRPr="007B5E44" w:rsidRDefault="001111A9" w:rsidP="001111A9">
            <w:pPr>
              <w:tabs>
                <w:tab w:val="decimal" w:pos="731"/>
                <w:tab w:val="decimal" w:pos="765"/>
              </w:tabs>
              <w:spacing w:line="240" w:lineRule="auto"/>
              <w:ind w:right="14"/>
              <w:jc w:val="right"/>
              <w:rPr>
                <w:szCs w:val="22"/>
              </w:rPr>
            </w:pPr>
            <w:r w:rsidRPr="000172AD">
              <w:rPr>
                <w:szCs w:val="22"/>
              </w:rPr>
              <w:t>31</w:t>
            </w:r>
          </w:p>
        </w:tc>
      </w:tr>
      <w:tr w:rsidR="001111A9" w:rsidRPr="007B5E44" w14:paraId="4A356B6F" w14:textId="77777777" w:rsidTr="00320A9E">
        <w:trPr>
          <w:cantSplit/>
        </w:trPr>
        <w:tc>
          <w:tcPr>
            <w:tcW w:w="4848" w:type="dxa"/>
            <w:vAlign w:val="bottom"/>
          </w:tcPr>
          <w:p w14:paraId="635395C1" w14:textId="39A25D08" w:rsidR="001111A9" w:rsidRPr="007B5E44" w:rsidRDefault="001111A9" w:rsidP="001111A9">
            <w:pPr>
              <w:spacing w:line="240" w:lineRule="auto"/>
              <w:rPr>
                <w:rFonts w:eastAsia="Arial Unicode MS"/>
                <w:szCs w:val="22"/>
                <w:cs/>
              </w:rPr>
            </w:pPr>
            <w:r w:rsidRPr="007B5E44">
              <w:rPr>
                <w:rFonts w:eastAsia="Arial Unicode MS"/>
                <w:szCs w:val="22"/>
              </w:rPr>
              <w:t>Increase</w:t>
            </w:r>
            <w:r w:rsidR="00282937">
              <w:rPr>
                <w:rFonts w:eastAsia="Arial Unicode MS"/>
                <w:szCs w:val="22"/>
              </w:rPr>
              <w:t xml:space="preserve"> (decrease)</w:t>
            </w:r>
            <w:r w:rsidRPr="007B5E44">
              <w:rPr>
                <w:rFonts w:eastAsia="Arial Unicode MS"/>
                <w:szCs w:val="22"/>
              </w:rPr>
              <w:t xml:space="preserve"> in trade and other payables</w:t>
            </w:r>
          </w:p>
        </w:tc>
        <w:tc>
          <w:tcPr>
            <w:tcW w:w="990" w:type="dxa"/>
            <w:tcBorders>
              <w:top w:val="nil"/>
              <w:left w:val="nil"/>
              <w:bottom w:val="nil"/>
              <w:right w:val="nil"/>
            </w:tcBorders>
            <w:vAlign w:val="center"/>
          </w:tcPr>
          <w:p w14:paraId="18A50620" w14:textId="7665DD84" w:rsidR="001111A9" w:rsidRPr="000172AD" w:rsidRDefault="001111A9" w:rsidP="004A3DF9">
            <w:pPr>
              <w:tabs>
                <w:tab w:val="decimal" w:pos="465"/>
                <w:tab w:val="decimal" w:pos="731"/>
                <w:tab w:val="decimal" w:pos="765"/>
                <w:tab w:val="decimal" w:pos="835"/>
              </w:tabs>
              <w:spacing w:line="240" w:lineRule="auto"/>
              <w:ind w:left="-83" w:right="-63" w:firstLine="4"/>
              <w:jc w:val="right"/>
              <w:rPr>
                <w:szCs w:val="22"/>
              </w:rPr>
            </w:pPr>
            <w:r w:rsidRPr="004A3DF9">
              <w:rPr>
                <w:szCs w:val="22"/>
              </w:rPr>
              <w:t>(201,116)</w:t>
            </w:r>
          </w:p>
        </w:tc>
        <w:tc>
          <w:tcPr>
            <w:tcW w:w="180" w:type="dxa"/>
          </w:tcPr>
          <w:p w14:paraId="0DE8BA84" w14:textId="77777777" w:rsidR="001111A9" w:rsidRPr="00E14951" w:rsidRDefault="001111A9" w:rsidP="001111A9">
            <w:pPr>
              <w:tabs>
                <w:tab w:val="decimal" w:pos="731"/>
                <w:tab w:val="decimal" w:pos="765"/>
              </w:tabs>
              <w:spacing w:line="240" w:lineRule="auto"/>
              <w:ind w:left="-83" w:right="11" w:firstLine="4"/>
            </w:pPr>
          </w:p>
        </w:tc>
        <w:tc>
          <w:tcPr>
            <w:tcW w:w="1010" w:type="dxa"/>
            <w:vAlign w:val="center"/>
          </w:tcPr>
          <w:p w14:paraId="344818F8" w14:textId="3DD5E53F" w:rsidR="001111A9" w:rsidRPr="00E14951" w:rsidRDefault="001111A9" w:rsidP="001111A9">
            <w:pPr>
              <w:tabs>
                <w:tab w:val="decimal" w:pos="731"/>
                <w:tab w:val="decimal" w:pos="765"/>
              </w:tabs>
              <w:spacing w:line="240" w:lineRule="auto"/>
              <w:ind w:left="-83" w:firstLine="4"/>
              <w:jc w:val="right"/>
            </w:pPr>
            <w:r w:rsidRPr="000172AD">
              <w:rPr>
                <w:szCs w:val="22"/>
              </w:rPr>
              <w:t>70,875</w:t>
            </w:r>
          </w:p>
        </w:tc>
        <w:tc>
          <w:tcPr>
            <w:tcW w:w="181" w:type="dxa"/>
          </w:tcPr>
          <w:p w14:paraId="4CF2B2B7" w14:textId="77777777" w:rsidR="001111A9" w:rsidRPr="00E14951" w:rsidRDefault="001111A9" w:rsidP="001111A9">
            <w:pPr>
              <w:tabs>
                <w:tab w:val="decimal" w:pos="731"/>
                <w:tab w:val="decimal" w:pos="765"/>
              </w:tabs>
              <w:spacing w:line="240" w:lineRule="auto"/>
              <w:ind w:left="-79" w:right="-72"/>
            </w:pPr>
          </w:p>
        </w:tc>
        <w:tc>
          <w:tcPr>
            <w:tcW w:w="1071" w:type="dxa"/>
            <w:tcBorders>
              <w:top w:val="nil"/>
              <w:left w:val="nil"/>
              <w:bottom w:val="nil"/>
              <w:right w:val="nil"/>
            </w:tcBorders>
            <w:vAlign w:val="center"/>
          </w:tcPr>
          <w:p w14:paraId="15BF0168" w14:textId="698103DF" w:rsidR="001111A9" w:rsidRPr="000172AD" w:rsidRDefault="001111A9" w:rsidP="004A3DF9">
            <w:pPr>
              <w:tabs>
                <w:tab w:val="decimal" w:pos="465"/>
                <w:tab w:val="decimal" w:pos="731"/>
                <w:tab w:val="decimal" w:pos="765"/>
                <w:tab w:val="decimal" w:pos="835"/>
              </w:tabs>
              <w:spacing w:line="240" w:lineRule="auto"/>
              <w:ind w:left="-83" w:right="-63" w:firstLine="4"/>
              <w:jc w:val="right"/>
              <w:rPr>
                <w:szCs w:val="22"/>
              </w:rPr>
            </w:pPr>
            <w:r w:rsidRPr="004A3DF9">
              <w:rPr>
                <w:szCs w:val="22"/>
              </w:rPr>
              <w:t>(183,485)</w:t>
            </w:r>
          </w:p>
        </w:tc>
        <w:tc>
          <w:tcPr>
            <w:tcW w:w="180" w:type="dxa"/>
          </w:tcPr>
          <w:p w14:paraId="5BA5ADF9" w14:textId="77777777" w:rsidR="001111A9" w:rsidRPr="007B5E44" w:rsidRDefault="001111A9" w:rsidP="001111A9">
            <w:pPr>
              <w:tabs>
                <w:tab w:val="decimal" w:pos="765"/>
              </w:tabs>
              <w:spacing w:line="240" w:lineRule="auto"/>
              <w:rPr>
                <w:szCs w:val="22"/>
              </w:rPr>
            </w:pPr>
          </w:p>
        </w:tc>
        <w:tc>
          <w:tcPr>
            <w:tcW w:w="1080" w:type="dxa"/>
            <w:vAlign w:val="center"/>
          </w:tcPr>
          <w:p w14:paraId="7E101653" w14:textId="71C78C14" w:rsidR="001111A9" w:rsidRPr="007B5E44" w:rsidRDefault="001111A9" w:rsidP="001111A9">
            <w:pPr>
              <w:tabs>
                <w:tab w:val="decimal" w:pos="731"/>
                <w:tab w:val="decimal" w:pos="765"/>
              </w:tabs>
              <w:spacing w:line="240" w:lineRule="auto"/>
              <w:ind w:right="15"/>
              <w:jc w:val="right"/>
              <w:rPr>
                <w:szCs w:val="22"/>
              </w:rPr>
            </w:pPr>
            <w:r w:rsidRPr="000172AD">
              <w:rPr>
                <w:szCs w:val="22"/>
              </w:rPr>
              <w:t>76,850</w:t>
            </w:r>
          </w:p>
        </w:tc>
      </w:tr>
      <w:tr w:rsidR="001111A9" w:rsidRPr="007B5E44" w14:paraId="689478BF" w14:textId="77777777" w:rsidTr="00320A9E">
        <w:trPr>
          <w:cantSplit/>
        </w:trPr>
        <w:tc>
          <w:tcPr>
            <w:tcW w:w="4848" w:type="dxa"/>
            <w:vAlign w:val="bottom"/>
          </w:tcPr>
          <w:p w14:paraId="7E674FC5" w14:textId="179885B4" w:rsidR="001111A9" w:rsidRPr="007B5E44" w:rsidRDefault="001111A9" w:rsidP="001111A9">
            <w:pPr>
              <w:spacing w:line="240" w:lineRule="auto"/>
              <w:rPr>
                <w:rFonts w:eastAsia="Arial Unicode MS"/>
                <w:szCs w:val="22"/>
                <w:cs/>
              </w:rPr>
            </w:pPr>
            <w:r w:rsidRPr="007B5E44">
              <w:rPr>
                <w:rFonts w:eastAsia="Arial Unicode MS"/>
                <w:szCs w:val="22"/>
              </w:rPr>
              <w:t>Decrease in other current liabilities</w:t>
            </w:r>
          </w:p>
        </w:tc>
        <w:tc>
          <w:tcPr>
            <w:tcW w:w="990" w:type="dxa"/>
            <w:tcBorders>
              <w:top w:val="nil"/>
              <w:left w:val="nil"/>
              <w:bottom w:val="nil"/>
              <w:right w:val="nil"/>
            </w:tcBorders>
            <w:vAlign w:val="center"/>
          </w:tcPr>
          <w:p w14:paraId="5C6C3F96" w14:textId="3CF00997" w:rsidR="001111A9" w:rsidRPr="000172AD" w:rsidRDefault="001111A9" w:rsidP="004A3DF9">
            <w:pPr>
              <w:tabs>
                <w:tab w:val="decimal" w:pos="465"/>
                <w:tab w:val="decimal" w:pos="731"/>
                <w:tab w:val="decimal" w:pos="765"/>
                <w:tab w:val="decimal" w:pos="835"/>
              </w:tabs>
              <w:spacing w:line="240" w:lineRule="auto"/>
              <w:ind w:left="-83" w:right="-63" w:firstLine="4"/>
              <w:jc w:val="right"/>
              <w:rPr>
                <w:szCs w:val="22"/>
              </w:rPr>
            </w:pPr>
            <w:r w:rsidRPr="004A3DF9">
              <w:rPr>
                <w:szCs w:val="22"/>
              </w:rPr>
              <w:t>(22,971)</w:t>
            </w:r>
          </w:p>
        </w:tc>
        <w:tc>
          <w:tcPr>
            <w:tcW w:w="180" w:type="dxa"/>
          </w:tcPr>
          <w:p w14:paraId="3FD0439F" w14:textId="77777777" w:rsidR="001111A9" w:rsidRPr="00E14951" w:rsidRDefault="001111A9" w:rsidP="001111A9">
            <w:pPr>
              <w:tabs>
                <w:tab w:val="decimal" w:pos="731"/>
                <w:tab w:val="decimal" w:pos="765"/>
              </w:tabs>
              <w:spacing w:line="240" w:lineRule="auto"/>
              <w:ind w:left="-83" w:right="11" w:firstLine="4"/>
              <w:jc w:val="right"/>
            </w:pPr>
          </w:p>
        </w:tc>
        <w:tc>
          <w:tcPr>
            <w:tcW w:w="1010" w:type="dxa"/>
            <w:vAlign w:val="center"/>
          </w:tcPr>
          <w:p w14:paraId="33BEF458" w14:textId="6A9AEA4E" w:rsidR="001111A9" w:rsidRPr="00E14951" w:rsidRDefault="001111A9" w:rsidP="004A3DF9">
            <w:pPr>
              <w:spacing w:line="240" w:lineRule="auto"/>
              <w:ind w:left="-83" w:right="-63" w:firstLine="4"/>
              <w:jc w:val="right"/>
            </w:pPr>
            <w:r w:rsidRPr="000172AD">
              <w:rPr>
                <w:szCs w:val="22"/>
              </w:rPr>
              <w:t>(22,251)</w:t>
            </w:r>
          </w:p>
        </w:tc>
        <w:tc>
          <w:tcPr>
            <w:tcW w:w="181" w:type="dxa"/>
          </w:tcPr>
          <w:p w14:paraId="3FB095AE" w14:textId="77777777" w:rsidR="001111A9" w:rsidRPr="00E14951" w:rsidRDefault="001111A9" w:rsidP="001111A9">
            <w:pPr>
              <w:tabs>
                <w:tab w:val="decimal" w:pos="731"/>
                <w:tab w:val="decimal" w:pos="765"/>
              </w:tabs>
              <w:spacing w:line="240" w:lineRule="auto"/>
              <w:ind w:left="-79" w:right="11"/>
              <w:jc w:val="right"/>
            </w:pPr>
          </w:p>
        </w:tc>
        <w:tc>
          <w:tcPr>
            <w:tcW w:w="1071" w:type="dxa"/>
            <w:tcBorders>
              <w:top w:val="nil"/>
              <w:left w:val="nil"/>
              <w:bottom w:val="nil"/>
              <w:right w:val="nil"/>
            </w:tcBorders>
            <w:vAlign w:val="center"/>
          </w:tcPr>
          <w:p w14:paraId="746B1983" w14:textId="157E7494" w:rsidR="001111A9" w:rsidRPr="000172AD" w:rsidRDefault="001111A9" w:rsidP="004A3DF9">
            <w:pPr>
              <w:tabs>
                <w:tab w:val="decimal" w:pos="465"/>
                <w:tab w:val="decimal" w:pos="731"/>
                <w:tab w:val="decimal" w:pos="765"/>
                <w:tab w:val="decimal" w:pos="835"/>
              </w:tabs>
              <w:spacing w:line="240" w:lineRule="auto"/>
              <w:ind w:left="-83" w:right="-63" w:firstLine="4"/>
              <w:jc w:val="right"/>
              <w:rPr>
                <w:szCs w:val="22"/>
              </w:rPr>
            </w:pPr>
            <w:r w:rsidRPr="004A3DF9">
              <w:rPr>
                <w:szCs w:val="22"/>
              </w:rPr>
              <w:t>(20,592)</w:t>
            </w:r>
          </w:p>
        </w:tc>
        <w:tc>
          <w:tcPr>
            <w:tcW w:w="180" w:type="dxa"/>
          </w:tcPr>
          <w:p w14:paraId="4BBEA69B" w14:textId="77777777" w:rsidR="001111A9" w:rsidRPr="007B5E44" w:rsidRDefault="001111A9" w:rsidP="001111A9">
            <w:pPr>
              <w:tabs>
                <w:tab w:val="decimal" w:pos="765"/>
              </w:tabs>
              <w:spacing w:line="240" w:lineRule="auto"/>
              <w:rPr>
                <w:szCs w:val="22"/>
              </w:rPr>
            </w:pPr>
          </w:p>
        </w:tc>
        <w:tc>
          <w:tcPr>
            <w:tcW w:w="1080" w:type="dxa"/>
            <w:vAlign w:val="center"/>
          </w:tcPr>
          <w:p w14:paraId="6C0A776D" w14:textId="5F2D02B5" w:rsidR="001111A9" w:rsidRPr="007B5E44" w:rsidRDefault="001111A9" w:rsidP="004A3DF9">
            <w:pPr>
              <w:spacing w:line="240" w:lineRule="auto"/>
              <w:ind w:left="-97" w:right="-56"/>
              <w:jc w:val="right"/>
              <w:rPr>
                <w:szCs w:val="22"/>
              </w:rPr>
            </w:pPr>
            <w:r w:rsidRPr="000172AD">
              <w:rPr>
                <w:szCs w:val="22"/>
              </w:rPr>
              <w:t>(19,18</w:t>
            </w:r>
            <w:r>
              <w:rPr>
                <w:szCs w:val="22"/>
              </w:rPr>
              <w:t>4</w:t>
            </w:r>
            <w:r w:rsidRPr="000172AD">
              <w:rPr>
                <w:szCs w:val="22"/>
              </w:rPr>
              <w:t>)</w:t>
            </w:r>
          </w:p>
        </w:tc>
      </w:tr>
      <w:tr w:rsidR="001111A9" w:rsidRPr="007B5E44" w14:paraId="265027C4" w14:textId="77777777" w:rsidTr="00320A9E">
        <w:trPr>
          <w:cantSplit/>
        </w:trPr>
        <w:tc>
          <w:tcPr>
            <w:tcW w:w="4848" w:type="dxa"/>
            <w:vAlign w:val="bottom"/>
          </w:tcPr>
          <w:p w14:paraId="22E923CF" w14:textId="3FAB9936" w:rsidR="001111A9" w:rsidRPr="00325CD9" w:rsidRDefault="001111A9" w:rsidP="001111A9">
            <w:pPr>
              <w:spacing w:line="240" w:lineRule="auto"/>
              <w:rPr>
                <w:rFonts w:eastAsia="Arial Unicode MS" w:cstheme="minorBidi"/>
                <w:spacing w:val="-6"/>
                <w:szCs w:val="28"/>
                <w:cs/>
                <w:lang w:bidi="th-TH"/>
              </w:rPr>
            </w:pPr>
            <w:r>
              <w:rPr>
                <w:rFonts w:eastAsia="Arial Unicode MS"/>
                <w:szCs w:val="22"/>
              </w:rPr>
              <w:t>Increase (decrease) in other non-current liabilities</w:t>
            </w:r>
          </w:p>
        </w:tc>
        <w:tc>
          <w:tcPr>
            <w:tcW w:w="990" w:type="dxa"/>
            <w:tcBorders>
              <w:top w:val="nil"/>
              <w:left w:val="nil"/>
              <w:bottom w:val="nil"/>
              <w:right w:val="nil"/>
            </w:tcBorders>
            <w:vAlign w:val="center"/>
          </w:tcPr>
          <w:p w14:paraId="650F8FAB" w14:textId="5FACAA6A" w:rsidR="001111A9" w:rsidRPr="000172AD" w:rsidRDefault="001111A9" w:rsidP="004A3DF9">
            <w:pPr>
              <w:tabs>
                <w:tab w:val="decimal" w:pos="465"/>
                <w:tab w:val="decimal" w:pos="731"/>
                <w:tab w:val="decimal" w:pos="765"/>
                <w:tab w:val="decimal" w:pos="835"/>
              </w:tabs>
              <w:spacing w:line="240" w:lineRule="auto"/>
              <w:ind w:left="-83" w:right="-63" w:firstLine="4"/>
              <w:jc w:val="right"/>
              <w:rPr>
                <w:szCs w:val="22"/>
              </w:rPr>
            </w:pPr>
            <w:r w:rsidRPr="004A3DF9">
              <w:rPr>
                <w:szCs w:val="22"/>
              </w:rPr>
              <w:t>(2,334)</w:t>
            </w:r>
          </w:p>
        </w:tc>
        <w:tc>
          <w:tcPr>
            <w:tcW w:w="180" w:type="dxa"/>
          </w:tcPr>
          <w:p w14:paraId="21077A4D" w14:textId="77777777" w:rsidR="001111A9" w:rsidRPr="00E14951" w:rsidRDefault="001111A9" w:rsidP="001111A9">
            <w:pPr>
              <w:tabs>
                <w:tab w:val="decimal" w:pos="731"/>
                <w:tab w:val="decimal" w:pos="765"/>
              </w:tabs>
              <w:spacing w:line="240" w:lineRule="auto"/>
              <w:ind w:left="-83" w:right="11" w:firstLine="4"/>
            </w:pPr>
          </w:p>
        </w:tc>
        <w:tc>
          <w:tcPr>
            <w:tcW w:w="1010" w:type="dxa"/>
            <w:vAlign w:val="center"/>
          </w:tcPr>
          <w:p w14:paraId="36EB9405" w14:textId="6A91AD16" w:rsidR="001111A9" w:rsidRPr="00E14951" w:rsidRDefault="001111A9" w:rsidP="004A3DF9">
            <w:pPr>
              <w:tabs>
                <w:tab w:val="decimal" w:pos="731"/>
                <w:tab w:val="decimal" w:pos="765"/>
              </w:tabs>
              <w:spacing w:line="240" w:lineRule="auto"/>
              <w:ind w:left="-83" w:firstLine="4"/>
              <w:jc w:val="right"/>
            </w:pPr>
            <w:r w:rsidRPr="000172AD">
              <w:rPr>
                <w:szCs w:val="22"/>
              </w:rPr>
              <w:t>4,5</w:t>
            </w:r>
            <w:r>
              <w:rPr>
                <w:szCs w:val="22"/>
              </w:rPr>
              <w:t>90</w:t>
            </w:r>
          </w:p>
        </w:tc>
        <w:tc>
          <w:tcPr>
            <w:tcW w:w="181" w:type="dxa"/>
          </w:tcPr>
          <w:p w14:paraId="069A5890" w14:textId="77777777" w:rsidR="001111A9" w:rsidRPr="00E14951" w:rsidRDefault="001111A9" w:rsidP="001111A9">
            <w:pPr>
              <w:tabs>
                <w:tab w:val="decimal" w:pos="731"/>
                <w:tab w:val="decimal" w:pos="765"/>
              </w:tabs>
              <w:spacing w:line="240" w:lineRule="auto"/>
              <w:ind w:left="-79" w:right="11"/>
            </w:pPr>
          </w:p>
        </w:tc>
        <w:tc>
          <w:tcPr>
            <w:tcW w:w="1071" w:type="dxa"/>
            <w:tcBorders>
              <w:top w:val="nil"/>
              <w:left w:val="nil"/>
              <w:bottom w:val="nil"/>
              <w:right w:val="nil"/>
            </w:tcBorders>
            <w:vAlign w:val="center"/>
          </w:tcPr>
          <w:p w14:paraId="6A44507F" w14:textId="2F4B2131" w:rsidR="001111A9" w:rsidRPr="000172AD" w:rsidRDefault="001111A9" w:rsidP="004A3DF9">
            <w:pPr>
              <w:tabs>
                <w:tab w:val="decimal" w:pos="465"/>
                <w:tab w:val="decimal" w:pos="731"/>
                <w:tab w:val="decimal" w:pos="765"/>
                <w:tab w:val="decimal" w:pos="835"/>
              </w:tabs>
              <w:spacing w:line="240" w:lineRule="auto"/>
              <w:ind w:left="-83" w:right="-63" w:firstLine="4"/>
              <w:jc w:val="right"/>
              <w:rPr>
                <w:szCs w:val="22"/>
              </w:rPr>
            </w:pPr>
            <w:r w:rsidRPr="004A3DF9">
              <w:rPr>
                <w:szCs w:val="22"/>
              </w:rPr>
              <w:t>(2,334)</w:t>
            </w:r>
          </w:p>
        </w:tc>
        <w:tc>
          <w:tcPr>
            <w:tcW w:w="180" w:type="dxa"/>
          </w:tcPr>
          <w:p w14:paraId="59D0FD37" w14:textId="77777777" w:rsidR="001111A9" w:rsidRPr="007B5E44" w:rsidRDefault="001111A9" w:rsidP="001111A9">
            <w:pPr>
              <w:tabs>
                <w:tab w:val="decimal" w:pos="765"/>
              </w:tabs>
              <w:spacing w:line="240" w:lineRule="auto"/>
              <w:rPr>
                <w:szCs w:val="22"/>
              </w:rPr>
            </w:pPr>
          </w:p>
        </w:tc>
        <w:tc>
          <w:tcPr>
            <w:tcW w:w="1080" w:type="dxa"/>
            <w:vAlign w:val="center"/>
          </w:tcPr>
          <w:p w14:paraId="418F0218" w14:textId="36C6FAD6" w:rsidR="001111A9" w:rsidRPr="005C10BB" w:rsidRDefault="001111A9" w:rsidP="004A3DF9">
            <w:pPr>
              <w:tabs>
                <w:tab w:val="decimal" w:pos="731"/>
                <w:tab w:val="decimal" w:pos="765"/>
              </w:tabs>
              <w:spacing w:line="240" w:lineRule="auto"/>
              <w:ind w:right="15"/>
              <w:jc w:val="right"/>
            </w:pPr>
            <w:r w:rsidRPr="000172AD">
              <w:rPr>
                <w:szCs w:val="22"/>
              </w:rPr>
              <w:t>4,5</w:t>
            </w:r>
            <w:r>
              <w:rPr>
                <w:szCs w:val="22"/>
              </w:rPr>
              <w:t>90</w:t>
            </w:r>
          </w:p>
        </w:tc>
      </w:tr>
      <w:tr w:rsidR="001111A9" w:rsidRPr="007B5E44" w14:paraId="2E3FA03B" w14:textId="77777777" w:rsidTr="00320A9E">
        <w:trPr>
          <w:cantSplit/>
        </w:trPr>
        <w:tc>
          <w:tcPr>
            <w:tcW w:w="4848" w:type="dxa"/>
            <w:vAlign w:val="bottom"/>
          </w:tcPr>
          <w:p w14:paraId="6C1243E5" w14:textId="7BCB78A7" w:rsidR="001111A9" w:rsidRPr="007B5E44" w:rsidRDefault="001111A9" w:rsidP="001111A9">
            <w:pPr>
              <w:spacing w:line="240" w:lineRule="auto"/>
              <w:rPr>
                <w:rFonts w:eastAsia="Arial Unicode MS"/>
                <w:szCs w:val="22"/>
                <w:cs/>
              </w:rPr>
            </w:pPr>
            <w:r w:rsidRPr="007B5E44">
              <w:rPr>
                <w:rFonts w:eastAsia="Arial Unicode MS"/>
                <w:szCs w:val="22"/>
              </w:rPr>
              <w:t>Cash paid for employee benefit obligations</w:t>
            </w:r>
          </w:p>
        </w:tc>
        <w:tc>
          <w:tcPr>
            <w:tcW w:w="990" w:type="dxa"/>
            <w:tcBorders>
              <w:top w:val="nil"/>
              <w:left w:val="nil"/>
              <w:bottom w:val="nil"/>
              <w:right w:val="nil"/>
            </w:tcBorders>
            <w:vAlign w:val="center"/>
          </w:tcPr>
          <w:p w14:paraId="13C3A327" w14:textId="7E128610" w:rsidR="001111A9" w:rsidRPr="000172AD" w:rsidRDefault="001111A9" w:rsidP="004A3DF9">
            <w:pPr>
              <w:tabs>
                <w:tab w:val="decimal" w:pos="465"/>
                <w:tab w:val="decimal" w:pos="731"/>
                <w:tab w:val="decimal" w:pos="765"/>
                <w:tab w:val="decimal" w:pos="835"/>
              </w:tabs>
              <w:spacing w:line="240" w:lineRule="auto"/>
              <w:ind w:left="-83" w:right="-63" w:firstLine="4"/>
              <w:jc w:val="right"/>
              <w:rPr>
                <w:szCs w:val="22"/>
              </w:rPr>
            </w:pPr>
            <w:r w:rsidRPr="004A3DF9">
              <w:rPr>
                <w:szCs w:val="22"/>
              </w:rPr>
              <w:t>(1,072)</w:t>
            </w:r>
          </w:p>
        </w:tc>
        <w:tc>
          <w:tcPr>
            <w:tcW w:w="180" w:type="dxa"/>
          </w:tcPr>
          <w:p w14:paraId="5356C57D" w14:textId="77777777" w:rsidR="001111A9" w:rsidRPr="00E14951" w:rsidRDefault="001111A9" w:rsidP="001111A9">
            <w:pPr>
              <w:tabs>
                <w:tab w:val="decimal" w:pos="731"/>
                <w:tab w:val="decimal" w:pos="765"/>
              </w:tabs>
              <w:spacing w:line="240" w:lineRule="auto"/>
              <w:ind w:left="-83" w:right="11" w:firstLine="4"/>
            </w:pPr>
          </w:p>
        </w:tc>
        <w:tc>
          <w:tcPr>
            <w:tcW w:w="1010" w:type="dxa"/>
            <w:tcBorders>
              <w:bottom w:val="single" w:sz="4" w:space="0" w:color="auto"/>
            </w:tcBorders>
            <w:vAlign w:val="center"/>
          </w:tcPr>
          <w:p w14:paraId="42E340B3" w14:textId="1214C678" w:rsidR="001111A9" w:rsidRPr="004A3DF9" w:rsidRDefault="001111A9" w:rsidP="004A3DF9">
            <w:pPr>
              <w:spacing w:line="240" w:lineRule="auto"/>
              <w:ind w:left="-83" w:right="-63" w:firstLine="4"/>
              <w:jc w:val="right"/>
              <w:rPr>
                <w:szCs w:val="22"/>
              </w:rPr>
            </w:pPr>
            <w:r w:rsidRPr="000172AD">
              <w:rPr>
                <w:szCs w:val="22"/>
              </w:rPr>
              <w:t>(431)</w:t>
            </w:r>
          </w:p>
        </w:tc>
        <w:tc>
          <w:tcPr>
            <w:tcW w:w="181" w:type="dxa"/>
          </w:tcPr>
          <w:p w14:paraId="2335E946" w14:textId="77777777" w:rsidR="001111A9" w:rsidRPr="00E14951" w:rsidRDefault="001111A9" w:rsidP="001111A9">
            <w:pPr>
              <w:tabs>
                <w:tab w:val="decimal" w:pos="731"/>
                <w:tab w:val="decimal" w:pos="765"/>
              </w:tabs>
              <w:spacing w:line="240" w:lineRule="auto"/>
              <w:ind w:left="-79" w:right="11"/>
            </w:pPr>
          </w:p>
        </w:tc>
        <w:tc>
          <w:tcPr>
            <w:tcW w:w="1071" w:type="dxa"/>
            <w:tcBorders>
              <w:top w:val="nil"/>
              <w:left w:val="nil"/>
              <w:bottom w:val="nil"/>
              <w:right w:val="nil"/>
            </w:tcBorders>
            <w:vAlign w:val="center"/>
          </w:tcPr>
          <w:p w14:paraId="6642D887" w14:textId="70451CF4" w:rsidR="001111A9" w:rsidRPr="000172AD" w:rsidRDefault="001111A9" w:rsidP="004A3DF9">
            <w:pPr>
              <w:tabs>
                <w:tab w:val="decimal" w:pos="465"/>
                <w:tab w:val="decimal" w:pos="731"/>
                <w:tab w:val="decimal" w:pos="765"/>
                <w:tab w:val="decimal" w:pos="835"/>
              </w:tabs>
              <w:spacing w:line="240" w:lineRule="auto"/>
              <w:ind w:left="-83" w:right="-63" w:firstLine="4"/>
              <w:jc w:val="right"/>
              <w:rPr>
                <w:szCs w:val="22"/>
              </w:rPr>
            </w:pPr>
            <w:r w:rsidRPr="004A3DF9">
              <w:rPr>
                <w:szCs w:val="22"/>
              </w:rPr>
              <w:t>(1,072)</w:t>
            </w:r>
          </w:p>
        </w:tc>
        <w:tc>
          <w:tcPr>
            <w:tcW w:w="180" w:type="dxa"/>
          </w:tcPr>
          <w:p w14:paraId="2D79926E" w14:textId="77777777" w:rsidR="001111A9" w:rsidRPr="007B5E44" w:rsidRDefault="001111A9" w:rsidP="001111A9">
            <w:pPr>
              <w:tabs>
                <w:tab w:val="decimal" w:pos="765"/>
              </w:tabs>
              <w:spacing w:line="240" w:lineRule="auto"/>
              <w:rPr>
                <w:szCs w:val="22"/>
              </w:rPr>
            </w:pPr>
          </w:p>
        </w:tc>
        <w:tc>
          <w:tcPr>
            <w:tcW w:w="1080" w:type="dxa"/>
            <w:tcBorders>
              <w:bottom w:val="single" w:sz="4" w:space="0" w:color="auto"/>
            </w:tcBorders>
            <w:vAlign w:val="center"/>
          </w:tcPr>
          <w:p w14:paraId="2BF34234" w14:textId="49640267" w:rsidR="001111A9" w:rsidRPr="007B5E44" w:rsidRDefault="001111A9" w:rsidP="004A3DF9">
            <w:pPr>
              <w:spacing w:line="240" w:lineRule="auto"/>
              <w:ind w:left="-97" w:right="-56"/>
              <w:jc w:val="right"/>
              <w:rPr>
                <w:szCs w:val="22"/>
              </w:rPr>
            </w:pPr>
            <w:r w:rsidRPr="000172AD">
              <w:rPr>
                <w:szCs w:val="22"/>
              </w:rPr>
              <w:t>(431)</w:t>
            </w:r>
          </w:p>
        </w:tc>
      </w:tr>
      <w:tr w:rsidR="001111A9" w:rsidRPr="007B5E44" w14:paraId="462C2154" w14:textId="77777777" w:rsidTr="00E14951">
        <w:trPr>
          <w:cantSplit/>
        </w:trPr>
        <w:tc>
          <w:tcPr>
            <w:tcW w:w="4848" w:type="dxa"/>
            <w:vAlign w:val="bottom"/>
          </w:tcPr>
          <w:p w14:paraId="59F2BB05" w14:textId="00FE4748" w:rsidR="001111A9" w:rsidRPr="007B5E44" w:rsidRDefault="001111A9" w:rsidP="001111A9">
            <w:pPr>
              <w:ind w:left="5" w:hanging="9"/>
              <w:rPr>
                <w:rFonts w:eastAsia="Arial Unicode MS"/>
                <w:b/>
                <w:bCs/>
                <w:szCs w:val="22"/>
                <w:cs/>
              </w:rPr>
            </w:pPr>
            <w:r w:rsidRPr="00186C56">
              <w:rPr>
                <w:b/>
                <w:bCs/>
                <w:szCs w:val="22"/>
              </w:rPr>
              <w:t>Cash flows from operations</w:t>
            </w:r>
          </w:p>
        </w:tc>
        <w:tc>
          <w:tcPr>
            <w:tcW w:w="990" w:type="dxa"/>
            <w:tcBorders>
              <w:top w:val="single" w:sz="4" w:space="0" w:color="auto"/>
            </w:tcBorders>
          </w:tcPr>
          <w:p w14:paraId="4FFD8283" w14:textId="64330823" w:rsidR="001111A9" w:rsidRPr="000334E2" w:rsidRDefault="001111A9" w:rsidP="001111A9">
            <w:pPr>
              <w:tabs>
                <w:tab w:val="decimal" w:pos="731"/>
                <w:tab w:val="decimal" w:pos="765"/>
              </w:tabs>
              <w:spacing w:line="240" w:lineRule="auto"/>
              <w:ind w:left="-83" w:right="11" w:firstLine="4"/>
              <w:jc w:val="right"/>
              <w:rPr>
                <w:b/>
                <w:bCs/>
                <w:szCs w:val="22"/>
              </w:rPr>
            </w:pPr>
            <w:r>
              <w:rPr>
                <w:b/>
                <w:bCs/>
                <w:szCs w:val="22"/>
              </w:rPr>
              <w:t>384,197</w:t>
            </w:r>
          </w:p>
        </w:tc>
        <w:tc>
          <w:tcPr>
            <w:tcW w:w="180" w:type="dxa"/>
          </w:tcPr>
          <w:p w14:paraId="4B84B14F" w14:textId="77777777" w:rsidR="001111A9" w:rsidRPr="007B5E44" w:rsidRDefault="001111A9" w:rsidP="001111A9">
            <w:pPr>
              <w:tabs>
                <w:tab w:val="decimal" w:pos="731"/>
                <w:tab w:val="decimal" w:pos="765"/>
              </w:tabs>
              <w:spacing w:line="240" w:lineRule="auto"/>
              <w:ind w:left="-83" w:right="11" w:firstLine="4"/>
              <w:rPr>
                <w:b/>
                <w:bCs/>
                <w:szCs w:val="22"/>
              </w:rPr>
            </w:pPr>
          </w:p>
        </w:tc>
        <w:tc>
          <w:tcPr>
            <w:tcW w:w="1010" w:type="dxa"/>
            <w:tcBorders>
              <w:top w:val="single" w:sz="4" w:space="0" w:color="auto"/>
            </w:tcBorders>
          </w:tcPr>
          <w:p w14:paraId="3C92F5BF" w14:textId="1CAE1012" w:rsidR="001111A9" w:rsidRPr="007B5E44" w:rsidRDefault="001111A9" w:rsidP="001111A9">
            <w:pPr>
              <w:tabs>
                <w:tab w:val="decimal" w:pos="731"/>
                <w:tab w:val="decimal" w:pos="765"/>
              </w:tabs>
              <w:spacing w:line="240" w:lineRule="auto"/>
              <w:ind w:left="-83" w:right="-14" w:firstLine="4"/>
              <w:jc w:val="right"/>
              <w:rPr>
                <w:b/>
                <w:bCs/>
                <w:szCs w:val="22"/>
              </w:rPr>
            </w:pPr>
            <w:r w:rsidRPr="000334E2">
              <w:rPr>
                <w:b/>
                <w:bCs/>
                <w:szCs w:val="22"/>
              </w:rPr>
              <w:t>1,115,585</w:t>
            </w:r>
          </w:p>
        </w:tc>
        <w:tc>
          <w:tcPr>
            <w:tcW w:w="181" w:type="dxa"/>
          </w:tcPr>
          <w:p w14:paraId="6CEA7641" w14:textId="77777777" w:rsidR="001111A9" w:rsidRPr="007B5E44" w:rsidRDefault="001111A9" w:rsidP="001111A9">
            <w:pPr>
              <w:tabs>
                <w:tab w:val="decimal" w:pos="731"/>
                <w:tab w:val="decimal" w:pos="765"/>
              </w:tabs>
              <w:spacing w:line="240" w:lineRule="auto"/>
              <w:ind w:left="-79" w:right="-72"/>
              <w:rPr>
                <w:b/>
                <w:bCs/>
                <w:szCs w:val="22"/>
              </w:rPr>
            </w:pPr>
          </w:p>
        </w:tc>
        <w:tc>
          <w:tcPr>
            <w:tcW w:w="1071" w:type="dxa"/>
            <w:tcBorders>
              <w:top w:val="single" w:sz="4" w:space="0" w:color="auto"/>
            </w:tcBorders>
          </w:tcPr>
          <w:p w14:paraId="79C77B98" w14:textId="512C536B" w:rsidR="001111A9" w:rsidRPr="001111A9" w:rsidRDefault="001111A9" w:rsidP="004A3DF9">
            <w:pPr>
              <w:spacing w:line="240" w:lineRule="auto"/>
              <w:ind w:left="-83" w:right="13" w:firstLine="4"/>
              <w:jc w:val="right"/>
              <w:rPr>
                <w:b/>
                <w:bCs/>
                <w:szCs w:val="22"/>
              </w:rPr>
            </w:pPr>
            <w:r w:rsidRPr="004A3DF9">
              <w:rPr>
                <w:b/>
                <w:bCs/>
                <w:szCs w:val="22"/>
              </w:rPr>
              <w:t>309,189</w:t>
            </w:r>
          </w:p>
        </w:tc>
        <w:tc>
          <w:tcPr>
            <w:tcW w:w="180" w:type="dxa"/>
          </w:tcPr>
          <w:p w14:paraId="74DD6A48" w14:textId="77777777" w:rsidR="001111A9" w:rsidRPr="007B5E44" w:rsidRDefault="001111A9" w:rsidP="001111A9">
            <w:pPr>
              <w:tabs>
                <w:tab w:val="decimal" w:pos="765"/>
              </w:tabs>
              <w:spacing w:line="240" w:lineRule="auto"/>
              <w:rPr>
                <w:b/>
                <w:bCs/>
                <w:szCs w:val="22"/>
              </w:rPr>
            </w:pPr>
          </w:p>
        </w:tc>
        <w:tc>
          <w:tcPr>
            <w:tcW w:w="1080" w:type="dxa"/>
            <w:tcBorders>
              <w:top w:val="single" w:sz="4" w:space="0" w:color="auto"/>
            </w:tcBorders>
          </w:tcPr>
          <w:p w14:paraId="6D4333EE" w14:textId="150D7222" w:rsidR="001111A9" w:rsidRPr="007B5E44" w:rsidRDefault="001111A9" w:rsidP="001111A9">
            <w:pPr>
              <w:tabs>
                <w:tab w:val="left" w:pos="564"/>
                <w:tab w:val="decimal" w:pos="731"/>
                <w:tab w:val="decimal" w:pos="765"/>
              </w:tabs>
              <w:spacing w:line="240" w:lineRule="auto"/>
              <w:ind w:right="10"/>
              <w:jc w:val="right"/>
              <w:rPr>
                <w:b/>
                <w:bCs/>
                <w:szCs w:val="22"/>
              </w:rPr>
            </w:pPr>
            <w:r w:rsidRPr="00F6221F">
              <w:rPr>
                <w:b/>
                <w:bCs/>
                <w:szCs w:val="22"/>
              </w:rPr>
              <w:t>782,621</w:t>
            </w:r>
          </w:p>
        </w:tc>
      </w:tr>
      <w:tr w:rsidR="001111A9" w:rsidRPr="007B5E44" w14:paraId="58E88FAF" w14:textId="77777777" w:rsidTr="004A3DF9">
        <w:trPr>
          <w:cantSplit/>
        </w:trPr>
        <w:tc>
          <w:tcPr>
            <w:tcW w:w="4848" w:type="dxa"/>
          </w:tcPr>
          <w:p w14:paraId="1E9D8536" w14:textId="765E82A6" w:rsidR="001111A9" w:rsidRPr="007B5E44" w:rsidRDefault="001111A9" w:rsidP="001111A9">
            <w:pPr>
              <w:spacing w:line="240" w:lineRule="auto"/>
              <w:rPr>
                <w:rFonts w:eastAsia="Arial Unicode MS"/>
                <w:szCs w:val="22"/>
              </w:rPr>
            </w:pPr>
            <w:r w:rsidRPr="007B5E44">
              <w:rPr>
                <w:szCs w:val="22"/>
              </w:rPr>
              <w:t>- Income tax paid</w:t>
            </w:r>
          </w:p>
        </w:tc>
        <w:tc>
          <w:tcPr>
            <w:tcW w:w="990" w:type="dxa"/>
            <w:tcBorders>
              <w:bottom w:val="single" w:sz="4" w:space="0" w:color="auto"/>
            </w:tcBorders>
          </w:tcPr>
          <w:p w14:paraId="1C0C277C" w14:textId="4303F40B" w:rsidR="001111A9" w:rsidRPr="007B5E44" w:rsidRDefault="001111A9" w:rsidP="001111A9">
            <w:pPr>
              <w:tabs>
                <w:tab w:val="decimal" w:pos="731"/>
                <w:tab w:val="decimal" w:pos="765"/>
              </w:tabs>
              <w:spacing w:line="240" w:lineRule="auto"/>
              <w:ind w:left="-83" w:right="-72" w:firstLine="4"/>
              <w:jc w:val="right"/>
              <w:rPr>
                <w:szCs w:val="22"/>
              </w:rPr>
            </w:pPr>
            <w:r>
              <w:rPr>
                <w:szCs w:val="22"/>
              </w:rPr>
              <w:t>(4,830)</w:t>
            </w:r>
          </w:p>
        </w:tc>
        <w:tc>
          <w:tcPr>
            <w:tcW w:w="180" w:type="dxa"/>
          </w:tcPr>
          <w:p w14:paraId="195382BC" w14:textId="77777777" w:rsidR="001111A9" w:rsidRPr="007B5E44" w:rsidRDefault="001111A9" w:rsidP="001111A9">
            <w:pPr>
              <w:tabs>
                <w:tab w:val="decimal" w:pos="731"/>
                <w:tab w:val="decimal" w:pos="765"/>
              </w:tabs>
              <w:spacing w:line="240" w:lineRule="auto"/>
              <w:ind w:left="-83" w:right="11" w:firstLine="4"/>
              <w:rPr>
                <w:szCs w:val="22"/>
              </w:rPr>
            </w:pPr>
          </w:p>
        </w:tc>
        <w:tc>
          <w:tcPr>
            <w:tcW w:w="1010" w:type="dxa"/>
            <w:tcBorders>
              <w:bottom w:val="single" w:sz="4" w:space="0" w:color="auto"/>
            </w:tcBorders>
          </w:tcPr>
          <w:p w14:paraId="33CB3319" w14:textId="1721DBD4" w:rsidR="001111A9" w:rsidRPr="007B5E44" w:rsidRDefault="001111A9" w:rsidP="004A3DF9">
            <w:pPr>
              <w:spacing w:line="240" w:lineRule="auto"/>
              <w:ind w:left="-83" w:right="-63" w:firstLine="4"/>
              <w:jc w:val="right"/>
              <w:rPr>
                <w:szCs w:val="22"/>
              </w:rPr>
            </w:pPr>
            <w:r w:rsidRPr="00501952">
              <w:rPr>
                <w:szCs w:val="22"/>
              </w:rPr>
              <w:t>(3,363)</w:t>
            </w:r>
          </w:p>
        </w:tc>
        <w:tc>
          <w:tcPr>
            <w:tcW w:w="181" w:type="dxa"/>
          </w:tcPr>
          <w:p w14:paraId="157426E4" w14:textId="77777777" w:rsidR="001111A9" w:rsidRPr="007B5E44" w:rsidRDefault="001111A9" w:rsidP="001111A9">
            <w:pPr>
              <w:tabs>
                <w:tab w:val="decimal" w:pos="731"/>
                <w:tab w:val="decimal" w:pos="765"/>
              </w:tabs>
              <w:spacing w:line="240" w:lineRule="auto"/>
              <w:ind w:left="-79" w:right="-72"/>
              <w:rPr>
                <w:szCs w:val="22"/>
              </w:rPr>
            </w:pPr>
          </w:p>
        </w:tc>
        <w:tc>
          <w:tcPr>
            <w:tcW w:w="1071" w:type="dxa"/>
            <w:tcBorders>
              <w:bottom w:val="single" w:sz="4" w:space="0" w:color="auto"/>
            </w:tcBorders>
            <w:vAlign w:val="bottom"/>
          </w:tcPr>
          <w:p w14:paraId="2404C662" w14:textId="2C8915DA" w:rsidR="001111A9" w:rsidRPr="007B5E44" w:rsidRDefault="001111A9" w:rsidP="004A3DF9">
            <w:pPr>
              <w:tabs>
                <w:tab w:val="decimal" w:pos="465"/>
                <w:tab w:val="decimal" w:pos="731"/>
                <w:tab w:val="decimal" w:pos="765"/>
                <w:tab w:val="decimal" w:pos="835"/>
              </w:tabs>
              <w:spacing w:line="240" w:lineRule="auto"/>
              <w:ind w:left="-83" w:right="-63" w:firstLine="4"/>
              <w:jc w:val="right"/>
              <w:rPr>
                <w:szCs w:val="22"/>
              </w:rPr>
            </w:pPr>
            <w:r w:rsidRPr="004A3DF9">
              <w:rPr>
                <w:szCs w:val="22"/>
              </w:rPr>
              <w:t>(4,765)</w:t>
            </w:r>
          </w:p>
        </w:tc>
        <w:tc>
          <w:tcPr>
            <w:tcW w:w="180" w:type="dxa"/>
          </w:tcPr>
          <w:p w14:paraId="663B5100" w14:textId="77777777" w:rsidR="001111A9" w:rsidRPr="007B5E44" w:rsidRDefault="001111A9" w:rsidP="001111A9">
            <w:pPr>
              <w:tabs>
                <w:tab w:val="decimal" w:pos="765"/>
              </w:tabs>
              <w:spacing w:line="240" w:lineRule="auto"/>
              <w:rPr>
                <w:szCs w:val="22"/>
              </w:rPr>
            </w:pPr>
          </w:p>
        </w:tc>
        <w:tc>
          <w:tcPr>
            <w:tcW w:w="1080" w:type="dxa"/>
            <w:tcBorders>
              <w:bottom w:val="single" w:sz="4" w:space="0" w:color="auto"/>
            </w:tcBorders>
          </w:tcPr>
          <w:p w14:paraId="0C9F5E12" w14:textId="04C51D45" w:rsidR="001111A9" w:rsidRPr="007B5E44" w:rsidRDefault="001111A9" w:rsidP="004A3DF9">
            <w:pPr>
              <w:spacing w:line="240" w:lineRule="auto"/>
              <w:ind w:left="-97" w:right="-56"/>
              <w:jc w:val="right"/>
              <w:rPr>
                <w:szCs w:val="22"/>
              </w:rPr>
            </w:pPr>
            <w:r w:rsidRPr="00CB136D">
              <w:rPr>
                <w:szCs w:val="22"/>
              </w:rPr>
              <w:t>(2,972)</w:t>
            </w:r>
          </w:p>
        </w:tc>
      </w:tr>
      <w:tr w:rsidR="001111A9" w:rsidRPr="007B5E44" w14:paraId="2B951E13" w14:textId="77777777" w:rsidTr="004A3DF9">
        <w:trPr>
          <w:cantSplit/>
        </w:trPr>
        <w:tc>
          <w:tcPr>
            <w:tcW w:w="4848" w:type="dxa"/>
          </w:tcPr>
          <w:p w14:paraId="218F7EB3" w14:textId="77777777" w:rsidR="001111A9" w:rsidRPr="007B5E44" w:rsidRDefault="001111A9" w:rsidP="001111A9">
            <w:pPr>
              <w:spacing w:line="240" w:lineRule="auto"/>
              <w:ind w:firstLine="279"/>
              <w:rPr>
                <w:szCs w:val="22"/>
              </w:rPr>
            </w:pPr>
          </w:p>
        </w:tc>
        <w:tc>
          <w:tcPr>
            <w:tcW w:w="990" w:type="dxa"/>
            <w:tcBorders>
              <w:top w:val="single" w:sz="4" w:space="0" w:color="auto"/>
            </w:tcBorders>
          </w:tcPr>
          <w:p w14:paraId="18FC64C8" w14:textId="77777777" w:rsidR="001111A9" w:rsidRPr="00120C99" w:rsidRDefault="001111A9" w:rsidP="001111A9">
            <w:pPr>
              <w:tabs>
                <w:tab w:val="decimal" w:pos="731"/>
                <w:tab w:val="decimal" w:pos="765"/>
              </w:tabs>
              <w:spacing w:line="240" w:lineRule="auto"/>
              <w:ind w:left="-83" w:right="11" w:firstLine="4"/>
              <w:jc w:val="right"/>
              <w:rPr>
                <w:szCs w:val="22"/>
              </w:rPr>
            </w:pPr>
          </w:p>
        </w:tc>
        <w:tc>
          <w:tcPr>
            <w:tcW w:w="180" w:type="dxa"/>
          </w:tcPr>
          <w:p w14:paraId="25B318A3" w14:textId="77777777" w:rsidR="001111A9" w:rsidRPr="007B5E44" w:rsidRDefault="001111A9" w:rsidP="001111A9">
            <w:pPr>
              <w:tabs>
                <w:tab w:val="decimal" w:pos="731"/>
                <w:tab w:val="decimal" w:pos="765"/>
              </w:tabs>
              <w:spacing w:line="240" w:lineRule="auto"/>
              <w:ind w:left="-83" w:right="11" w:firstLine="4"/>
              <w:rPr>
                <w:szCs w:val="22"/>
              </w:rPr>
            </w:pPr>
          </w:p>
        </w:tc>
        <w:tc>
          <w:tcPr>
            <w:tcW w:w="1010" w:type="dxa"/>
            <w:tcBorders>
              <w:top w:val="single" w:sz="4" w:space="0" w:color="auto"/>
            </w:tcBorders>
          </w:tcPr>
          <w:p w14:paraId="62C4DFBB" w14:textId="77777777" w:rsidR="001111A9" w:rsidRPr="007B5E44" w:rsidRDefault="001111A9" w:rsidP="001111A9">
            <w:pPr>
              <w:tabs>
                <w:tab w:val="decimal" w:pos="731"/>
                <w:tab w:val="decimal" w:pos="765"/>
              </w:tabs>
              <w:spacing w:line="240" w:lineRule="auto"/>
              <w:ind w:left="-83" w:right="-46" w:firstLine="4"/>
              <w:jc w:val="right"/>
              <w:rPr>
                <w:szCs w:val="22"/>
              </w:rPr>
            </w:pPr>
          </w:p>
        </w:tc>
        <w:tc>
          <w:tcPr>
            <w:tcW w:w="181" w:type="dxa"/>
          </w:tcPr>
          <w:p w14:paraId="35C803D1" w14:textId="77777777" w:rsidR="001111A9" w:rsidRPr="007B5E44" w:rsidRDefault="001111A9" w:rsidP="001111A9">
            <w:pPr>
              <w:tabs>
                <w:tab w:val="decimal" w:pos="731"/>
                <w:tab w:val="decimal" w:pos="765"/>
              </w:tabs>
              <w:spacing w:line="240" w:lineRule="auto"/>
              <w:ind w:left="-79" w:right="-72"/>
              <w:rPr>
                <w:szCs w:val="22"/>
              </w:rPr>
            </w:pPr>
          </w:p>
        </w:tc>
        <w:tc>
          <w:tcPr>
            <w:tcW w:w="1071" w:type="dxa"/>
            <w:tcBorders>
              <w:top w:val="single" w:sz="4" w:space="0" w:color="auto"/>
            </w:tcBorders>
            <w:vAlign w:val="bottom"/>
          </w:tcPr>
          <w:p w14:paraId="55473E91" w14:textId="69754081" w:rsidR="001111A9" w:rsidRPr="00E420CB" w:rsidRDefault="001111A9" w:rsidP="004A3DF9">
            <w:pPr>
              <w:spacing w:line="240" w:lineRule="auto"/>
              <w:ind w:left="-83" w:right="13" w:firstLine="4"/>
              <w:jc w:val="right"/>
              <w:rPr>
                <w:szCs w:val="22"/>
              </w:rPr>
            </w:pPr>
          </w:p>
        </w:tc>
        <w:tc>
          <w:tcPr>
            <w:tcW w:w="180" w:type="dxa"/>
          </w:tcPr>
          <w:p w14:paraId="2938321E" w14:textId="77777777" w:rsidR="001111A9" w:rsidRPr="007B5E44" w:rsidRDefault="001111A9" w:rsidP="001111A9">
            <w:pPr>
              <w:tabs>
                <w:tab w:val="decimal" w:pos="765"/>
              </w:tabs>
              <w:spacing w:line="240" w:lineRule="auto"/>
              <w:rPr>
                <w:szCs w:val="22"/>
              </w:rPr>
            </w:pPr>
          </w:p>
        </w:tc>
        <w:tc>
          <w:tcPr>
            <w:tcW w:w="1080" w:type="dxa"/>
            <w:tcBorders>
              <w:top w:val="single" w:sz="4" w:space="0" w:color="auto"/>
            </w:tcBorders>
          </w:tcPr>
          <w:p w14:paraId="6BE782E3" w14:textId="77777777" w:rsidR="001111A9" w:rsidRPr="007B5E44" w:rsidRDefault="001111A9" w:rsidP="001111A9">
            <w:pPr>
              <w:tabs>
                <w:tab w:val="decimal" w:pos="731"/>
                <w:tab w:val="decimal" w:pos="765"/>
              </w:tabs>
              <w:spacing w:line="240" w:lineRule="auto"/>
              <w:ind w:right="-51"/>
              <w:jc w:val="right"/>
              <w:rPr>
                <w:szCs w:val="22"/>
              </w:rPr>
            </w:pPr>
          </w:p>
        </w:tc>
      </w:tr>
      <w:tr w:rsidR="001111A9" w:rsidRPr="007B5E44" w14:paraId="6056B8EB" w14:textId="77777777" w:rsidTr="00E14951">
        <w:trPr>
          <w:cantSplit/>
        </w:trPr>
        <w:tc>
          <w:tcPr>
            <w:tcW w:w="4848" w:type="dxa"/>
          </w:tcPr>
          <w:p w14:paraId="50289D60" w14:textId="646EE0F4" w:rsidR="001111A9" w:rsidRPr="007B5E44" w:rsidRDefault="001111A9" w:rsidP="001111A9">
            <w:pPr>
              <w:rPr>
                <w:rFonts w:eastAsia="Arial Unicode MS"/>
                <w:szCs w:val="22"/>
              </w:rPr>
            </w:pPr>
            <w:r w:rsidRPr="007B5E44">
              <w:rPr>
                <w:b/>
                <w:bCs/>
                <w:szCs w:val="22"/>
              </w:rPr>
              <w:t xml:space="preserve">Net cash </w:t>
            </w:r>
            <w:r>
              <w:rPr>
                <w:b/>
                <w:bCs/>
                <w:szCs w:val="22"/>
              </w:rPr>
              <w:t>f</w:t>
            </w:r>
            <w:r w:rsidRPr="00186C56">
              <w:rPr>
                <w:b/>
                <w:bCs/>
                <w:szCs w:val="22"/>
              </w:rPr>
              <w:t xml:space="preserve">rom </w:t>
            </w:r>
            <w:r w:rsidRPr="007B5E44">
              <w:rPr>
                <w:b/>
                <w:bCs/>
                <w:szCs w:val="22"/>
              </w:rPr>
              <w:t>operat</w:t>
            </w:r>
            <w:r>
              <w:rPr>
                <w:b/>
                <w:bCs/>
                <w:szCs w:val="22"/>
              </w:rPr>
              <w:t>ing</w:t>
            </w:r>
            <w:r w:rsidRPr="007B5E44">
              <w:rPr>
                <w:b/>
                <w:bCs/>
                <w:szCs w:val="22"/>
              </w:rPr>
              <w:t xml:space="preserve"> activities</w:t>
            </w:r>
          </w:p>
        </w:tc>
        <w:tc>
          <w:tcPr>
            <w:tcW w:w="990" w:type="dxa"/>
            <w:tcBorders>
              <w:bottom w:val="double" w:sz="4" w:space="0" w:color="auto"/>
            </w:tcBorders>
          </w:tcPr>
          <w:p w14:paraId="412A409F" w14:textId="22D8D248" w:rsidR="001111A9" w:rsidRPr="000334E2" w:rsidRDefault="001111A9" w:rsidP="001111A9">
            <w:pPr>
              <w:tabs>
                <w:tab w:val="decimal" w:pos="731"/>
                <w:tab w:val="decimal" w:pos="765"/>
              </w:tabs>
              <w:spacing w:line="240" w:lineRule="auto"/>
              <w:ind w:left="-83" w:right="11" w:firstLine="4"/>
              <w:jc w:val="right"/>
              <w:rPr>
                <w:b/>
                <w:bCs/>
                <w:szCs w:val="22"/>
              </w:rPr>
            </w:pPr>
            <w:r>
              <w:rPr>
                <w:b/>
                <w:bCs/>
                <w:szCs w:val="22"/>
              </w:rPr>
              <w:t>379,367</w:t>
            </w:r>
          </w:p>
        </w:tc>
        <w:tc>
          <w:tcPr>
            <w:tcW w:w="180" w:type="dxa"/>
          </w:tcPr>
          <w:p w14:paraId="0CFDD7F3" w14:textId="77777777" w:rsidR="001111A9" w:rsidRPr="007B5E44" w:rsidRDefault="001111A9" w:rsidP="001111A9">
            <w:pPr>
              <w:tabs>
                <w:tab w:val="decimal" w:pos="731"/>
                <w:tab w:val="decimal" w:pos="765"/>
              </w:tabs>
              <w:spacing w:line="240" w:lineRule="auto"/>
              <w:ind w:left="-83" w:right="11" w:firstLine="4"/>
              <w:rPr>
                <w:b/>
                <w:bCs/>
                <w:szCs w:val="22"/>
              </w:rPr>
            </w:pPr>
          </w:p>
        </w:tc>
        <w:tc>
          <w:tcPr>
            <w:tcW w:w="1010" w:type="dxa"/>
            <w:tcBorders>
              <w:bottom w:val="double" w:sz="4" w:space="0" w:color="auto"/>
            </w:tcBorders>
          </w:tcPr>
          <w:p w14:paraId="015243FF" w14:textId="43FB6642" w:rsidR="001111A9" w:rsidRPr="007B5E44" w:rsidRDefault="001111A9" w:rsidP="001111A9">
            <w:pPr>
              <w:tabs>
                <w:tab w:val="decimal" w:pos="655"/>
                <w:tab w:val="decimal" w:pos="731"/>
              </w:tabs>
              <w:spacing w:line="240" w:lineRule="auto"/>
              <w:ind w:left="-83" w:right="11" w:firstLine="4"/>
              <w:jc w:val="right"/>
              <w:rPr>
                <w:b/>
                <w:bCs/>
                <w:szCs w:val="22"/>
              </w:rPr>
            </w:pPr>
            <w:r w:rsidRPr="000334E2">
              <w:rPr>
                <w:b/>
                <w:bCs/>
                <w:szCs w:val="22"/>
              </w:rPr>
              <w:t>1,112,222</w:t>
            </w:r>
          </w:p>
        </w:tc>
        <w:tc>
          <w:tcPr>
            <w:tcW w:w="181" w:type="dxa"/>
          </w:tcPr>
          <w:p w14:paraId="4C074263" w14:textId="77777777" w:rsidR="001111A9" w:rsidRPr="007B5E44" w:rsidRDefault="001111A9" w:rsidP="001111A9">
            <w:pPr>
              <w:tabs>
                <w:tab w:val="decimal" w:pos="731"/>
                <w:tab w:val="decimal" w:pos="765"/>
              </w:tabs>
              <w:spacing w:line="240" w:lineRule="auto"/>
              <w:ind w:left="-79" w:right="-72"/>
              <w:rPr>
                <w:b/>
                <w:bCs/>
                <w:szCs w:val="22"/>
              </w:rPr>
            </w:pPr>
          </w:p>
        </w:tc>
        <w:tc>
          <w:tcPr>
            <w:tcW w:w="1071" w:type="dxa"/>
            <w:tcBorders>
              <w:bottom w:val="double" w:sz="4" w:space="0" w:color="auto"/>
            </w:tcBorders>
          </w:tcPr>
          <w:p w14:paraId="4D8AA502" w14:textId="0FB386E5" w:rsidR="001111A9" w:rsidRPr="001111A9" w:rsidRDefault="001111A9" w:rsidP="004A3DF9">
            <w:pPr>
              <w:spacing w:line="240" w:lineRule="auto"/>
              <w:ind w:left="-83" w:right="13" w:firstLine="4"/>
              <w:jc w:val="right"/>
              <w:rPr>
                <w:b/>
                <w:bCs/>
                <w:szCs w:val="22"/>
              </w:rPr>
            </w:pPr>
            <w:r w:rsidRPr="004A3DF9">
              <w:rPr>
                <w:b/>
                <w:bCs/>
                <w:szCs w:val="22"/>
              </w:rPr>
              <w:t>304,424</w:t>
            </w:r>
          </w:p>
        </w:tc>
        <w:tc>
          <w:tcPr>
            <w:tcW w:w="180" w:type="dxa"/>
          </w:tcPr>
          <w:p w14:paraId="5AE9293F" w14:textId="77777777" w:rsidR="001111A9" w:rsidRPr="007B5E44" w:rsidRDefault="001111A9" w:rsidP="001111A9">
            <w:pPr>
              <w:tabs>
                <w:tab w:val="decimal" w:pos="765"/>
              </w:tabs>
              <w:spacing w:line="240" w:lineRule="auto"/>
              <w:rPr>
                <w:b/>
                <w:bCs/>
                <w:szCs w:val="22"/>
              </w:rPr>
            </w:pPr>
          </w:p>
        </w:tc>
        <w:tc>
          <w:tcPr>
            <w:tcW w:w="1080" w:type="dxa"/>
            <w:tcBorders>
              <w:bottom w:val="double" w:sz="4" w:space="0" w:color="auto"/>
            </w:tcBorders>
          </w:tcPr>
          <w:p w14:paraId="3DE048D4" w14:textId="6630EDFA" w:rsidR="001111A9" w:rsidRPr="007B5E44" w:rsidRDefault="001111A9" w:rsidP="001111A9">
            <w:pPr>
              <w:tabs>
                <w:tab w:val="decimal" w:pos="731"/>
                <w:tab w:val="decimal" w:pos="819"/>
              </w:tabs>
              <w:spacing w:line="240" w:lineRule="auto"/>
              <w:ind w:right="11"/>
              <w:jc w:val="right"/>
              <w:rPr>
                <w:b/>
                <w:bCs/>
                <w:szCs w:val="22"/>
              </w:rPr>
            </w:pPr>
            <w:r w:rsidRPr="000172AD">
              <w:rPr>
                <w:b/>
                <w:bCs/>
                <w:szCs w:val="22"/>
              </w:rPr>
              <w:t>779,649</w:t>
            </w:r>
          </w:p>
        </w:tc>
      </w:tr>
    </w:tbl>
    <w:p w14:paraId="3A56510F" w14:textId="20CD1497" w:rsidR="008969C7" w:rsidRDefault="008969C7">
      <w:pPr>
        <w:spacing w:line="240" w:lineRule="auto"/>
        <w:rPr>
          <w:sz w:val="20"/>
          <w:lang w:bidi="th-TH"/>
        </w:rPr>
      </w:pPr>
    </w:p>
    <w:p w14:paraId="7683274B" w14:textId="77777777" w:rsidR="00AA7E56" w:rsidRDefault="00AA7E56">
      <w:pPr>
        <w:spacing w:line="240" w:lineRule="auto"/>
        <w:rPr>
          <w:sz w:val="20"/>
          <w:lang w:bidi="th-TH"/>
        </w:rPr>
      </w:pPr>
    </w:p>
    <w:p w14:paraId="63E4DF89" w14:textId="77777777" w:rsidR="00AA7E56" w:rsidRDefault="00AA7E56">
      <w:pPr>
        <w:spacing w:line="240" w:lineRule="auto"/>
        <w:rPr>
          <w:sz w:val="20"/>
          <w:lang w:bidi="th-TH"/>
        </w:rPr>
      </w:pPr>
    </w:p>
    <w:p w14:paraId="342B78E5" w14:textId="77777777" w:rsidR="00AA7E56" w:rsidRDefault="00AA7E56">
      <w:pPr>
        <w:spacing w:line="240" w:lineRule="auto"/>
        <w:rPr>
          <w:sz w:val="20"/>
          <w:lang w:bidi="th-TH"/>
        </w:rPr>
      </w:pPr>
    </w:p>
    <w:p w14:paraId="103DA7BD" w14:textId="77777777" w:rsidR="00AA7E56" w:rsidRPr="005C10BB" w:rsidRDefault="00AA7E56" w:rsidP="005C10BB">
      <w:pPr>
        <w:tabs>
          <w:tab w:val="left" w:pos="540"/>
          <w:tab w:val="left" w:pos="630"/>
        </w:tabs>
        <w:spacing w:line="240" w:lineRule="auto"/>
        <w:rPr>
          <w:rFonts w:cstheme="minorBidi"/>
          <w:sz w:val="20"/>
          <w:lang w:val="en-US" w:bidi="th-TH"/>
        </w:rPr>
      </w:pPr>
    </w:p>
    <w:p w14:paraId="6E0EEEB2" w14:textId="77777777" w:rsidR="00AA7E56" w:rsidRDefault="00AA7E56">
      <w:pPr>
        <w:spacing w:line="240" w:lineRule="auto"/>
        <w:rPr>
          <w:sz w:val="20"/>
          <w:lang w:bidi="th-TH"/>
        </w:rPr>
      </w:pPr>
    </w:p>
    <w:p w14:paraId="5DB3CEA3" w14:textId="77777777" w:rsidR="00AA7E56" w:rsidRDefault="00AA7E56">
      <w:pPr>
        <w:spacing w:line="240" w:lineRule="auto"/>
        <w:rPr>
          <w:sz w:val="20"/>
          <w:lang w:bidi="th-TH"/>
        </w:rPr>
      </w:pPr>
    </w:p>
    <w:p w14:paraId="3A2ACCBE" w14:textId="77777777" w:rsidR="00AA7E56" w:rsidRDefault="00AA7E56">
      <w:pPr>
        <w:spacing w:line="240" w:lineRule="auto"/>
        <w:rPr>
          <w:sz w:val="20"/>
          <w:lang w:bidi="th-TH"/>
        </w:rPr>
      </w:pPr>
    </w:p>
    <w:p w14:paraId="12C9AF03" w14:textId="77777777" w:rsidR="00AA7E56" w:rsidRDefault="00AA7E56">
      <w:pPr>
        <w:spacing w:line="240" w:lineRule="auto"/>
        <w:rPr>
          <w:sz w:val="20"/>
          <w:lang w:bidi="th-TH"/>
        </w:rPr>
      </w:pPr>
    </w:p>
    <w:p w14:paraId="1D061FBA" w14:textId="77777777" w:rsidR="00AA7E56" w:rsidRDefault="00AA7E56">
      <w:pPr>
        <w:spacing w:line="240" w:lineRule="auto"/>
        <w:rPr>
          <w:sz w:val="20"/>
          <w:lang w:bidi="th-TH"/>
        </w:rPr>
      </w:pPr>
    </w:p>
    <w:p w14:paraId="6EA59826" w14:textId="77777777" w:rsidR="00AA7E56" w:rsidRDefault="00AA7E56">
      <w:pPr>
        <w:spacing w:line="240" w:lineRule="auto"/>
        <w:rPr>
          <w:sz w:val="20"/>
          <w:lang w:bidi="th-TH"/>
        </w:rPr>
      </w:pPr>
    </w:p>
    <w:p w14:paraId="6D651272" w14:textId="77777777" w:rsidR="00AA7E56" w:rsidRDefault="00AA7E56">
      <w:pPr>
        <w:spacing w:line="240" w:lineRule="auto"/>
        <w:rPr>
          <w:sz w:val="20"/>
          <w:lang w:bidi="th-TH"/>
        </w:rPr>
      </w:pPr>
    </w:p>
    <w:p w14:paraId="588573CE" w14:textId="77777777" w:rsidR="00AA7E56" w:rsidRDefault="00AA7E56">
      <w:pPr>
        <w:spacing w:line="240" w:lineRule="auto"/>
        <w:rPr>
          <w:sz w:val="20"/>
          <w:lang w:bidi="th-TH"/>
        </w:rPr>
      </w:pPr>
    </w:p>
    <w:p w14:paraId="67E32C65" w14:textId="77777777" w:rsidR="00AA7E56" w:rsidRPr="00A371C6" w:rsidRDefault="00AA7E56">
      <w:pPr>
        <w:spacing w:line="240" w:lineRule="auto"/>
        <w:rPr>
          <w:rFonts w:cstheme="minorBidi"/>
          <w:sz w:val="20"/>
          <w:lang w:val="en-US" w:bidi="th-TH"/>
        </w:rPr>
      </w:pPr>
    </w:p>
    <w:p w14:paraId="3C72BE34" w14:textId="77777777" w:rsidR="00AA7E56" w:rsidRDefault="00AA7E56">
      <w:pPr>
        <w:spacing w:line="240" w:lineRule="auto"/>
        <w:rPr>
          <w:sz w:val="20"/>
          <w:lang w:bidi="th-TH"/>
        </w:rPr>
      </w:pPr>
    </w:p>
    <w:p w14:paraId="7098697F" w14:textId="2180D9EF" w:rsidR="004C6AA7" w:rsidRPr="008969C7" w:rsidRDefault="004C6AA7" w:rsidP="00FD0BD0">
      <w:pPr>
        <w:pStyle w:val="Heading1"/>
        <w:rPr>
          <w:sz w:val="22"/>
          <w:szCs w:val="22"/>
        </w:rPr>
      </w:pPr>
      <w:r w:rsidRPr="001225EB">
        <w:t>Commitments</w:t>
      </w:r>
      <w:r w:rsidR="00E9094F" w:rsidRPr="001225EB">
        <w:br/>
      </w:r>
    </w:p>
    <w:p w14:paraId="61246C0D" w14:textId="77777777" w:rsidR="00285BE2" w:rsidRPr="008969C7" w:rsidRDefault="004E5FEE" w:rsidP="008969C7">
      <w:pPr>
        <w:pStyle w:val="ListParagraph"/>
        <w:numPr>
          <w:ilvl w:val="1"/>
          <w:numId w:val="19"/>
        </w:numPr>
        <w:spacing w:line="240" w:lineRule="auto"/>
        <w:ind w:left="540" w:hanging="540"/>
        <w:jc w:val="both"/>
        <w:rPr>
          <w:rFonts w:cs="Angsana New"/>
          <w:szCs w:val="22"/>
          <w:lang w:val="en-US" w:bidi="th-TH"/>
        </w:rPr>
      </w:pPr>
      <w:r w:rsidRPr="008969C7">
        <w:rPr>
          <w:rFonts w:cs="Angsana New"/>
          <w:szCs w:val="22"/>
          <w:lang w:val="en-US" w:bidi="th-TH"/>
        </w:rPr>
        <w:t xml:space="preserve">Capital </w:t>
      </w:r>
      <w:r w:rsidR="00DB4209" w:rsidRPr="008969C7">
        <w:rPr>
          <w:rFonts w:cs="Angsana New"/>
          <w:szCs w:val="22"/>
          <w:lang w:val="en-US" w:bidi="th-TH"/>
        </w:rPr>
        <w:t>commitments</w:t>
      </w:r>
    </w:p>
    <w:p w14:paraId="7B94BE50" w14:textId="77777777" w:rsidR="002C5B56" w:rsidRPr="008969C7" w:rsidRDefault="002C5B56" w:rsidP="002C5B56">
      <w:pPr>
        <w:pStyle w:val="ListParagraph"/>
        <w:spacing w:line="240" w:lineRule="auto"/>
        <w:ind w:left="940"/>
        <w:jc w:val="both"/>
        <w:rPr>
          <w:rFonts w:cs="Angsana New"/>
          <w:b/>
          <w:bCs/>
          <w:szCs w:val="22"/>
          <w:lang w:val="en-US" w:bidi="th-TH"/>
        </w:rPr>
      </w:pPr>
    </w:p>
    <w:tbl>
      <w:tblPr>
        <w:tblW w:w="9090" w:type="dxa"/>
        <w:tblInd w:w="540" w:type="dxa"/>
        <w:tblLayout w:type="fixed"/>
        <w:tblCellMar>
          <w:left w:w="79" w:type="dxa"/>
          <w:right w:w="79" w:type="dxa"/>
        </w:tblCellMar>
        <w:tblLook w:val="0000" w:firstRow="0" w:lastRow="0" w:firstColumn="0" w:lastColumn="0" w:noHBand="0" w:noVBand="0"/>
      </w:tblPr>
      <w:tblGrid>
        <w:gridCol w:w="6480"/>
        <w:gridCol w:w="2610"/>
      </w:tblGrid>
      <w:tr w:rsidR="00C20F3F" w:rsidRPr="008969C7" w14:paraId="0C8850EB" w14:textId="77777777" w:rsidTr="00A371C6">
        <w:trPr>
          <w:cantSplit/>
          <w:trHeight w:val="507"/>
          <w:tblHeader/>
        </w:trPr>
        <w:tc>
          <w:tcPr>
            <w:tcW w:w="6480" w:type="dxa"/>
            <w:vAlign w:val="bottom"/>
          </w:tcPr>
          <w:p w14:paraId="078F1553" w14:textId="7E267A97" w:rsidR="00C20F3F" w:rsidRPr="008969C7" w:rsidRDefault="00C20F3F" w:rsidP="00C20F3F">
            <w:pPr>
              <w:spacing w:line="240" w:lineRule="auto"/>
              <w:ind w:left="281" w:hanging="281"/>
              <w:rPr>
                <w:b/>
                <w:bCs/>
                <w:i/>
                <w:iCs/>
                <w:szCs w:val="22"/>
              </w:rPr>
            </w:pPr>
            <w:r w:rsidRPr="008969C7">
              <w:rPr>
                <w:b/>
                <w:bCs/>
                <w:i/>
                <w:iCs/>
                <w:szCs w:val="22"/>
              </w:rPr>
              <w:t>A</w:t>
            </w:r>
            <w:r w:rsidR="004C5C3B">
              <w:rPr>
                <w:b/>
                <w:bCs/>
                <w:i/>
                <w:iCs/>
                <w:szCs w:val="22"/>
              </w:rPr>
              <w:t xml:space="preserve">s </w:t>
            </w:r>
            <w:proofErr w:type="gramStart"/>
            <w:r w:rsidR="004C5C3B">
              <w:rPr>
                <w:b/>
                <w:bCs/>
                <w:i/>
                <w:iCs/>
                <w:szCs w:val="22"/>
              </w:rPr>
              <w:t>at</w:t>
            </w:r>
            <w:proofErr w:type="gramEnd"/>
            <w:r w:rsidRPr="008969C7">
              <w:rPr>
                <w:b/>
                <w:bCs/>
                <w:i/>
                <w:iCs/>
                <w:szCs w:val="22"/>
              </w:rPr>
              <w:t xml:space="preserve"> 31 March 202</w:t>
            </w:r>
            <w:r w:rsidR="008540F7">
              <w:rPr>
                <w:b/>
                <w:bCs/>
                <w:i/>
                <w:iCs/>
                <w:szCs w:val="22"/>
              </w:rPr>
              <w:t>6</w:t>
            </w:r>
          </w:p>
        </w:tc>
        <w:tc>
          <w:tcPr>
            <w:tcW w:w="2610" w:type="dxa"/>
          </w:tcPr>
          <w:p w14:paraId="50F738FD" w14:textId="77777777" w:rsidR="00C20F3F" w:rsidRPr="00967E89" w:rsidRDefault="00C20F3F" w:rsidP="00C20F3F">
            <w:pPr>
              <w:pStyle w:val="acctmergecolhdg"/>
              <w:spacing w:line="240" w:lineRule="auto"/>
              <w:ind w:left="-77" w:right="-83"/>
              <w:rPr>
                <w:szCs w:val="22"/>
              </w:rPr>
            </w:pPr>
            <w:r w:rsidRPr="00967E89">
              <w:rPr>
                <w:szCs w:val="22"/>
              </w:rPr>
              <w:t xml:space="preserve">Consolidated and </w:t>
            </w:r>
            <w:r w:rsidRPr="00967E89">
              <w:rPr>
                <w:rFonts w:cs="Angsana New"/>
                <w:szCs w:val="22"/>
                <w:lang w:val="en-US" w:bidi="th-TH"/>
              </w:rPr>
              <w:t>s</w:t>
            </w:r>
            <w:proofErr w:type="spellStart"/>
            <w:r w:rsidRPr="00967E89">
              <w:rPr>
                <w:szCs w:val="22"/>
              </w:rPr>
              <w:t>eparate</w:t>
            </w:r>
            <w:proofErr w:type="spellEnd"/>
            <w:r w:rsidRPr="00967E89">
              <w:rPr>
                <w:szCs w:val="22"/>
              </w:rPr>
              <w:t xml:space="preserve"> </w:t>
            </w:r>
          </w:p>
          <w:p w14:paraId="0474B675" w14:textId="53358921" w:rsidR="00C20F3F" w:rsidRPr="008969C7" w:rsidRDefault="00C20F3F" w:rsidP="00C20F3F">
            <w:pPr>
              <w:pStyle w:val="acctmergecolhdg"/>
              <w:spacing w:line="240" w:lineRule="auto"/>
              <w:rPr>
                <w:szCs w:val="22"/>
              </w:rPr>
            </w:pPr>
            <w:r w:rsidRPr="00967E89">
              <w:rPr>
                <w:szCs w:val="22"/>
              </w:rPr>
              <w:t>financial statements</w:t>
            </w:r>
          </w:p>
        </w:tc>
      </w:tr>
      <w:tr w:rsidR="004E0CD1" w:rsidRPr="008969C7" w14:paraId="28371884" w14:textId="77777777" w:rsidTr="00A371C6">
        <w:trPr>
          <w:cantSplit/>
          <w:trHeight w:val="211"/>
        </w:trPr>
        <w:tc>
          <w:tcPr>
            <w:tcW w:w="6480" w:type="dxa"/>
          </w:tcPr>
          <w:p w14:paraId="0C33968D" w14:textId="77777777" w:rsidR="004E0CD1" w:rsidRPr="008969C7" w:rsidRDefault="004E0CD1" w:rsidP="004E0CD1">
            <w:pPr>
              <w:spacing w:line="240" w:lineRule="auto"/>
              <w:rPr>
                <w:szCs w:val="22"/>
              </w:rPr>
            </w:pPr>
          </w:p>
        </w:tc>
        <w:tc>
          <w:tcPr>
            <w:tcW w:w="2610" w:type="dxa"/>
            <w:vAlign w:val="bottom"/>
          </w:tcPr>
          <w:p w14:paraId="3BB19F3F" w14:textId="77777777" w:rsidR="004E0CD1" w:rsidRPr="008969C7" w:rsidRDefault="004E0CD1" w:rsidP="004E0CD1">
            <w:pPr>
              <w:spacing w:line="240" w:lineRule="auto"/>
              <w:jc w:val="center"/>
              <w:rPr>
                <w:b/>
                <w:bCs/>
                <w:i/>
                <w:iCs/>
                <w:szCs w:val="22"/>
                <w:lang w:val="en-US"/>
              </w:rPr>
            </w:pPr>
            <w:r w:rsidRPr="008969C7">
              <w:rPr>
                <w:i/>
                <w:iCs/>
                <w:szCs w:val="22"/>
              </w:rPr>
              <w:t>(in thousand Baht)</w:t>
            </w:r>
          </w:p>
        </w:tc>
      </w:tr>
      <w:tr w:rsidR="00775FDC" w:rsidRPr="008969C7" w14:paraId="1E98AB96" w14:textId="77777777" w:rsidTr="00B26E36">
        <w:trPr>
          <w:cantSplit/>
          <w:trHeight w:val="211"/>
        </w:trPr>
        <w:tc>
          <w:tcPr>
            <w:tcW w:w="6480" w:type="dxa"/>
          </w:tcPr>
          <w:p w14:paraId="3B0D5CDB" w14:textId="77777777" w:rsidR="00775FDC" w:rsidRPr="008969C7" w:rsidRDefault="00775FDC" w:rsidP="004E0CD1">
            <w:pPr>
              <w:spacing w:line="240" w:lineRule="auto"/>
              <w:rPr>
                <w:szCs w:val="22"/>
              </w:rPr>
            </w:pPr>
          </w:p>
        </w:tc>
        <w:tc>
          <w:tcPr>
            <w:tcW w:w="2610" w:type="dxa"/>
            <w:vAlign w:val="bottom"/>
          </w:tcPr>
          <w:p w14:paraId="0AB00ABD" w14:textId="77777777" w:rsidR="00775FDC" w:rsidRPr="008969C7" w:rsidRDefault="00775FDC" w:rsidP="004E0CD1">
            <w:pPr>
              <w:spacing w:line="240" w:lineRule="auto"/>
              <w:jc w:val="center"/>
              <w:rPr>
                <w:i/>
                <w:iCs/>
                <w:szCs w:val="22"/>
              </w:rPr>
            </w:pPr>
          </w:p>
        </w:tc>
      </w:tr>
      <w:tr w:rsidR="004E0CD1" w:rsidRPr="008969C7" w14:paraId="79477CF4" w14:textId="77777777" w:rsidTr="00A371C6">
        <w:trPr>
          <w:cantSplit/>
          <w:trHeight w:val="211"/>
        </w:trPr>
        <w:tc>
          <w:tcPr>
            <w:tcW w:w="6480" w:type="dxa"/>
          </w:tcPr>
          <w:p w14:paraId="64B4579E" w14:textId="5280A7AB" w:rsidR="004E0CD1" w:rsidRPr="008969C7" w:rsidRDefault="004E0CD1" w:rsidP="00F00285">
            <w:pPr>
              <w:spacing w:line="240" w:lineRule="auto"/>
              <w:rPr>
                <w:rFonts w:cstheme="minorBidi"/>
                <w:b/>
                <w:bCs/>
                <w:i/>
                <w:iCs/>
                <w:szCs w:val="22"/>
                <w:cs/>
                <w:lang w:val="en-US" w:bidi="th-TH"/>
              </w:rPr>
            </w:pPr>
            <w:r w:rsidRPr="008969C7">
              <w:rPr>
                <w:szCs w:val="22"/>
              </w:rPr>
              <w:t xml:space="preserve">Factory, building and warehouse </w:t>
            </w:r>
            <w:r w:rsidR="00F00285" w:rsidRPr="008969C7">
              <w:rPr>
                <w:szCs w:val="22"/>
              </w:rPr>
              <w:t>construction agreements</w:t>
            </w:r>
            <w:r>
              <w:rPr>
                <w:szCs w:val="22"/>
              </w:rPr>
              <w:t xml:space="preserve">   </w:t>
            </w:r>
          </w:p>
        </w:tc>
        <w:tc>
          <w:tcPr>
            <w:tcW w:w="2610" w:type="dxa"/>
            <w:vAlign w:val="bottom"/>
          </w:tcPr>
          <w:p w14:paraId="5A857EAF" w14:textId="2FADB75A" w:rsidR="004E0CD1" w:rsidRPr="008969C7" w:rsidRDefault="0076641D" w:rsidP="00A371C6">
            <w:pPr>
              <w:tabs>
                <w:tab w:val="decimal" w:pos="465"/>
                <w:tab w:val="decimal" w:pos="765"/>
              </w:tabs>
              <w:spacing w:line="240" w:lineRule="auto"/>
              <w:ind w:left="-83" w:right="47" w:firstLine="4"/>
              <w:jc w:val="right"/>
              <w:rPr>
                <w:szCs w:val="22"/>
              </w:rPr>
            </w:pPr>
            <w:r>
              <w:rPr>
                <w:szCs w:val="22"/>
              </w:rPr>
              <w:t>101</w:t>
            </w:r>
            <w:r w:rsidR="001111A9">
              <w:rPr>
                <w:szCs w:val="22"/>
              </w:rPr>
              <w:t>,</w:t>
            </w:r>
            <w:r>
              <w:rPr>
                <w:szCs w:val="22"/>
              </w:rPr>
              <w:t>674</w:t>
            </w:r>
          </w:p>
        </w:tc>
      </w:tr>
      <w:tr w:rsidR="004E0CD1" w:rsidRPr="008969C7" w14:paraId="0BDB7AAC" w14:textId="77777777" w:rsidTr="00A371C6">
        <w:trPr>
          <w:cantSplit/>
          <w:trHeight w:val="211"/>
        </w:trPr>
        <w:tc>
          <w:tcPr>
            <w:tcW w:w="6480" w:type="dxa"/>
          </w:tcPr>
          <w:p w14:paraId="0C8A5D8A" w14:textId="6E972DF8" w:rsidR="004E0CD1" w:rsidRPr="008969C7" w:rsidRDefault="004E0CD1" w:rsidP="00A517DF">
            <w:pPr>
              <w:spacing w:line="240" w:lineRule="auto"/>
              <w:rPr>
                <w:szCs w:val="22"/>
              </w:rPr>
            </w:pPr>
            <w:r w:rsidRPr="008969C7">
              <w:rPr>
                <w:szCs w:val="22"/>
              </w:rPr>
              <w:t xml:space="preserve">Purchases of machinery and </w:t>
            </w:r>
            <w:r w:rsidR="00736459" w:rsidRPr="00C20479">
              <w:rPr>
                <w:snapToGrid w:val="0"/>
                <w:szCs w:val="22"/>
                <w:lang w:eastAsia="th-TH"/>
              </w:rPr>
              <w:t>equipment</w:t>
            </w:r>
            <w:r w:rsidR="00F00285" w:rsidRPr="008969C7">
              <w:rPr>
                <w:szCs w:val="22"/>
              </w:rPr>
              <w:t xml:space="preserve"> agreements</w:t>
            </w:r>
            <w:r>
              <w:rPr>
                <w:szCs w:val="22"/>
              </w:rPr>
              <w:t xml:space="preserve">   </w:t>
            </w:r>
          </w:p>
        </w:tc>
        <w:tc>
          <w:tcPr>
            <w:tcW w:w="2610" w:type="dxa"/>
            <w:vAlign w:val="bottom"/>
          </w:tcPr>
          <w:p w14:paraId="0FD65AB2" w14:textId="32DFD53C" w:rsidR="004E0CD1" w:rsidRPr="008969C7" w:rsidRDefault="001111A9" w:rsidP="00A371C6">
            <w:pPr>
              <w:tabs>
                <w:tab w:val="decimal" w:pos="465"/>
                <w:tab w:val="decimal" w:pos="765"/>
              </w:tabs>
              <w:spacing w:line="240" w:lineRule="auto"/>
              <w:ind w:left="-83" w:right="65" w:firstLine="4"/>
              <w:jc w:val="right"/>
              <w:rPr>
                <w:szCs w:val="22"/>
              </w:rPr>
            </w:pPr>
            <w:r>
              <w:rPr>
                <w:szCs w:val="22"/>
              </w:rPr>
              <w:t>1</w:t>
            </w:r>
            <w:r w:rsidR="0076641D">
              <w:rPr>
                <w:szCs w:val="22"/>
              </w:rPr>
              <w:t>84</w:t>
            </w:r>
            <w:r>
              <w:rPr>
                <w:szCs w:val="22"/>
              </w:rPr>
              <w:t>,</w:t>
            </w:r>
            <w:r w:rsidR="0076641D">
              <w:rPr>
                <w:szCs w:val="22"/>
              </w:rPr>
              <w:t>719</w:t>
            </w:r>
          </w:p>
        </w:tc>
      </w:tr>
    </w:tbl>
    <w:p w14:paraId="1F395CF2" w14:textId="77777777" w:rsidR="00981FD8" w:rsidRPr="008969C7" w:rsidRDefault="00981FD8" w:rsidP="00DE59A7">
      <w:pPr>
        <w:spacing w:line="240" w:lineRule="auto"/>
        <w:rPr>
          <w:szCs w:val="22"/>
        </w:rPr>
      </w:pPr>
    </w:p>
    <w:p w14:paraId="4CC00551" w14:textId="48AFE6E3" w:rsidR="00FE2505" w:rsidRPr="006407F8" w:rsidRDefault="00981FD8" w:rsidP="006407F8">
      <w:pPr>
        <w:pStyle w:val="ListParagraph"/>
        <w:numPr>
          <w:ilvl w:val="1"/>
          <w:numId w:val="19"/>
        </w:numPr>
        <w:spacing w:line="240" w:lineRule="auto"/>
        <w:ind w:left="540" w:hanging="540"/>
        <w:jc w:val="both"/>
        <w:rPr>
          <w:rFonts w:cs="Angsana New"/>
          <w:szCs w:val="22"/>
          <w:lang w:val="en-US" w:bidi="th-TH"/>
        </w:rPr>
      </w:pPr>
      <w:r w:rsidRPr="006407F8">
        <w:rPr>
          <w:rFonts w:cs="Angsana New"/>
          <w:szCs w:val="22"/>
          <w:lang w:val="en-US" w:bidi="th-TH"/>
        </w:rPr>
        <w:t>Guarantees</w:t>
      </w:r>
    </w:p>
    <w:p w14:paraId="20F321A6" w14:textId="77777777" w:rsidR="005856E8" w:rsidRPr="008969C7" w:rsidRDefault="005856E8" w:rsidP="005856E8">
      <w:pPr>
        <w:pStyle w:val="Caption"/>
        <w:rPr>
          <w:sz w:val="22"/>
          <w:szCs w:val="22"/>
        </w:rPr>
      </w:pPr>
    </w:p>
    <w:p w14:paraId="5EE97C37" w14:textId="6DE6E0EA" w:rsidR="00981FD8" w:rsidRPr="00752EC7" w:rsidRDefault="005856E8" w:rsidP="005C10BB">
      <w:pPr>
        <w:pStyle w:val="BodyText"/>
        <w:ind w:left="562" w:right="-27"/>
        <w:jc w:val="thaiDistribute"/>
        <w:rPr>
          <w:szCs w:val="22"/>
          <w:lang w:bidi="th-TH"/>
        </w:rPr>
      </w:pPr>
      <w:r w:rsidRPr="00752EC7">
        <w:rPr>
          <w:szCs w:val="22"/>
          <w:lang w:bidi="th-TH"/>
        </w:rPr>
        <w:t xml:space="preserve">As </w:t>
      </w:r>
      <w:proofErr w:type="gramStart"/>
      <w:r w:rsidRPr="00752EC7">
        <w:rPr>
          <w:szCs w:val="22"/>
          <w:lang w:bidi="th-TH"/>
        </w:rPr>
        <w:t>at</w:t>
      </w:r>
      <w:proofErr w:type="gramEnd"/>
      <w:r w:rsidRPr="00752EC7">
        <w:rPr>
          <w:szCs w:val="22"/>
          <w:lang w:bidi="th-TH"/>
        </w:rPr>
        <w:t xml:space="preserve"> </w:t>
      </w:r>
      <w:r w:rsidR="00C20F3F" w:rsidRPr="00C20F3F">
        <w:rPr>
          <w:szCs w:val="22"/>
          <w:lang w:bidi="th-TH"/>
        </w:rPr>
        <w:t>31 March</w:t>
      </w:r>
      <w:r w:rsidRPr="00752EC7">
        <w:rPr>
          <w:szCs w:val="22"/>
          <w:lang w:bidi="th-TH"/>
        </w:rPr>
        <w:t xml:space="preserve"> 202</w:t>
      </w:r>
      <w:r w:rsidR="008540F7">
        <w:rPr>
          <w:szCs w:val="22"/>
          <w:lang w:bidi="th-TH"/>
        </w:rPr>
        <w:t>6</w:t>
      </w:r>
      <w:r w:rsidRPr="00752EC7">
        <w:rPr>
          <w:szCs w:val="22"/>
          <w:lang w:bidi="th-TH"/>
        </w:rPr>
        <w:t xml:space="preserve">, there were outstanding bank guarantees of </w:t>
      </w:r>
      <w:r w:rsidRPr="001111A9">
        <w:rPr>
          <w:szCs w:val="22"/>
          <w:lang w:bidi="th-TH"/>
        </w:rPr>
        <w:t>Baht</w:t>
      </w:r>
      <w:r w:rsidR="004C01AB" w:rsidRPr="001111A9">
        <w:rPr>
          <w:szCs w:val="22"/>
          <w:lang w:bidi="th-TH"/>
        </w:rPr>
        <w:t xml:space="preserve"> </w:t>
      </w:r>
      <w:r w:rsidR="001111A9" w:rsidRPr="004A3DF9">
        <w:rPr>
          <w:szCs w:val="22"/>
          <w:lang w:bidi="th-TH"/>
        </w:rPr>
        <w:t>16.3</w:t>
      </w:r>
      <w:r w:rsidR="001111A9" w:rsidRPr="004A3DF9">
        <w:rPr>
          <w:rFonts w:cs="Angsana New"/>
          <w:szCs w:val="28"/>
          <w:lang w:bidi="th-TH"/>
        </w:rPr>
        <w:t xml:space="preserve"> </w:t>
      </w:r>
      <w:r w:rsidRPr="004A3DF9">
        <w:rPr>
          <w:szCs w:val="22"/>
          <w:lang w:bidi="th-TH"/>
        </w:rPr>
        <w:t>million</w:t>
      </w:r>
      <w:r w:rsidRPr="00752EC7">
        <w:rPr>
          <w:szCs w:val="22"/>
          <w:lang w:bidi="th-TH"/>
        </w:rPr>
        <w:t xml:space="preserve"> on behalf of the Company in the normal course of business</w:t>
      </w:r>
      <w:r w:rsidR="006407F8" w:rsidRPr="00752EC7">
        <w:rPr>
          <w:szCs w:val="22"/>
          <w:lang w:bidi="th-TH"/>
        </w:rPr>
        <w:t>.</w:t>
      </w:r>
    </w:p>
    <w:p w14:paraId="7EFD2E2C" w14:textId="1A6E610C" w:rsidR="00993354" w:rsidRPr="00752EC7" w:rsidRDefault="00C57446" w:rsidP="006407F8">
      <w:pPr>
        <w:pStyle w:val="ListParagraph"/>
        <w:numPr>
          <w:ilvl w:val="1"/>
          <w:numId w:val="19"/>
        </w:numPr>
        <w:spacing w:line="240" w:lineRule="auto"/>
        <w:ind w:left="540" w:hanging="540"/>
        <w:jc w:val="both"/>
        <w:rPr>
          <w:rFonts w:cs="Angsana New"/>
          <w:szCs w:val="22"/>
          <w:lang w:val="en-US" w:bidi="th-TH"/>
        </w:rPr>
      </w:pPr>
      <w:r w:rsidRPr="00752EC7">
        <w:rPr>
          <w:rFonts w:cs="Angsana New"/>
          <w:szCs w:val="22"/>
          <w:lang w:val="en-US" w:bidi="th-TH"/>
        </w:rPr>
        <w:t>Other commitments</w:t>
      </w:r>
    </w:p>
    <w:p w14:paraId="268495C0" w14:textId="77777777" w:rsidR="00C57446" w:rsidRPr="00752EC7" w:rsidRDefault="00C57446" w:rsidP="00C57446">
      <w:pPr>
        <w:pStyle w:val="Caption"/>
        <w:rPr>
          <w:sz w:val="22"/>
          <w:szCs w:val="22"/>
          <w:lang w:val="en-US" w:bidi="th-TH"/>
        </w:rPr>
      </w:pPr>
    </w:p>
    <w:p w14:paraId="4E0BE641" w14:textId="5AF0F1E3" w:rsidR="001111A9" w:rsidRDefault="001111A9" w:rsidP="001111A9">
      <w:pPr>
        <w:ind w:left="540"/>
        <w:jc w:val="both"/>
        <w:rPr>
          <w:rFonts w:eastAsia="Arial"/>
          <w:szCs w:val="22"/>
        </w:rPr>
      </w:pPr>
      <w:r w:rsidRPr="00FF59F2">
        <w:rPr>
          <w:rFonts w:eastAsia="Arial"/>
          <w:szCs w:val="22"/>
        </w:rPr>
        <w:t xml:space="preserve">The Group had the following </w:t>
      </w:r>
      <w:r w:rsidR="00314887" w:rsidRPr="00314887">
        <w:rPr>
          <w:szCs w:val="22"/>
        </w:rPr>
        <w:t>u</w:t>
      </w:r>
      <w:r w:rsidR="00314887" w:rsidRPr="004A3DF9">
        <w:rPr>
          <w:szCs w:val="22"/>
        </w:rPr>
        <w:t>nused overdraft lines from financial institutions and other credit facilities</w:t>
      </w:r>
      <w:r w:rsidRPr="00FF59F2">
        <w:rPr>
          <w:rFonts w:eastAsia="Arial"/>
          <w:szCs w:val="22"/>
        </w:rPr>
        <w:t>:</w:t>
      </w:r>
    </w:p>
    <w:p w14:paraId="6B047DC6" w14:textId="77777777" w:rsidR="001111A9" w:rsidRDefault="001111A9" w:rsidP="001111A9">
      <w:pPr>
        <w:ind w:left="540"/>
        <w:jc w:val="both"/>
        <w:rPr>
          <w:rFonts w:eastAsia="Arial"/>
          <w:szCs w:val="22"/>
        </w:rPr>
      </w:pPr>
    </w:p>
    <w:tbl>
      <w:tblPr>
        <w:tblW w:w="9180" w:type="dxa"/>
        <w:tblInd w:w="450" w:type="dxa"/>
        <w:tblLayout w:type="fixed"/>
        <w:tblCellMar>
          <w:left w:w="79" w:type="dxa"/>
          <w:right w:w="79" w:type="dxa"/>
        </w:tblCellMar>
        <w:tblLook w:val="04A0" w:firstRow="1" w:lastRow="0" w:firstColumn="1" w:lastColumn="0" w:noHBand="0" w:noVBand="1"/>
      </w:tblPr>
      <w:tblGrid>
        <w:gridCol w:w="6570"/>
        <w:gridCol w:w="2610"/>
      </w:tblGrid>
      <w:tr w:rsidR="004A65AB" w:rsidRPr="009874D5" w14:paraId="4A07D450" w14:textId="77777777" w:rsidTr="004A3DF9">
        <w:trPr>
          <w:cantSplit/>
          <w:trHeight w:val="431"/>
          <w:tblHeader/>
        </w:trPr>
        <w:tc>
          <w:tcPr>
            <w:tcW w:w="6570" w:type="dxa"/>
            <w:vAlign w:val="bottom"/>
            <w:hideMark/>
          </w:tcPr>
          <w:p w14:paraId="10144D6B" w14:textId="48E0EAA4" w:rsidR="004A65AB" w:rsidRPr="004A3DF9" w:rsidRDefault="004A65AB" w:rsidP="004A3DF9">
            <w:pPr>
              <w:spacing w:line="240" w:lineRule="auto"/>
              <w:ind w:left="281" w:hanging="281"/>
              <w:rPr>
                <w:b/>
                <w:bCs/>
                <w:i/>
                <w:iCs/>
                <w:szCs w:val="22"/>
              </w:rPr>
            </w:pPr>
            <w:r w:rsidRPr="008969C7">
              <w:rPr>
                <w:b/>
                <w:bCs/>
                <w:i/>
                <w:iCs/>
                <w:szCs w:val="22"/>
              </w:rPr>
              <w:t>A</w:t>
            </w:r>
            <w:r>
              <w:rPr>
                <w:b/>
                <w:bCs/>
                <w:i/>
                <w:iCs/>
                <w:szCs w:val="22"/>
              </w:rPr>
              <w:t xml:space="preserve">s </w:t>
            </w:r>
            <w:proofErr w:type="gramStart"/>
            <w:r>
              <w:rPr>
                <w:b/>
                <w:bCs/>
                <w:i/>
                <w:iCs/>
                <w:szCs w:val="22"/>
              </w:rPr>
              <w:t>at</w:t>
            </w:r>
            <w:proofErr w:type="gramEnd"/>
            <w:r w:rsidRPr="008969C7">
              <w:rPr>
                <w:b/>
                <w:bCs/>
                <w:i/>
                <w:iCs/>
                <w:szCs w:val="22"/>
              </w:rPr>
              <w:t xml:space="preserve"> 31 March 202</w:t>
            </w:r>
            <w:r>
              <w:rPr>
                <w:b/>
                <w:bCs/>
                <w:i/>
                <w:iCs/>
                <w:szCs w:val="22"/>
              </w:rPr>
              <w:t>6</w:t>
            </w:r>
          </w:p>
        </w:tc>
        <w:tc>
          <w:tcPr>
            <w:tcW w:w="2610" w:type="dxa"/>
            <w:vAlign w:val="bottom"/>
          </w:tcPr>
          <w:p w14:paraId="5D5F0005" w14:textId="77777777" w:rsidR="004A65AB" w:rsidRPr="001E7E71" w:rsidRDefault="004A65AB" w:rsidP="001E7E71">
            <w:pPr>
              <w:pStyle w:val="acctmergecolhdg"/>
              <w:spacing w:line="240" w:lineRule="auto"/>
              <w:ind w:left="-77" w:right="-83"/>
              <w:rPr>
                <w:szCs w:val="22"/>
              </w:rPr>
            </w:pPr>
            <w:r w:rsidRPr="001E7E71">
              <w:rPr>
                <w:szCs w:val="22"/>
              </w:rPr>
              <w:t xml:space="preserve">Consolidated and </w:t>
            </w:r>
            <w:r w:rsidRPr="004A3DF9">
              <w:rPr>
                <w:szCs w:val="22"/>
              </w:rPr>
              <w:t>s</w:t>
            </w:r>
            <w:r w:rsidRPr="001E7E71">
              <w:rPr>
                <w:szCs w:val="22"/>
              </w:rPr>
              <w:t xml:space="preserve">eparate </w:t>
            </w:r>
          </w:p>
          <w:p w14:paraId="75EAC155" w14:textId="2090A858" w:rsidR="004A65AB" w:rsidRPr="004A3DF9" w:rsidRDefault="004A65AB" w:rsidP="004A3DF9">
            <w:pPr>
              <w:pStyle w:val="acctmergecolhdg"/>
              <w:spacing w:line="240" w:lineRule="auto"/>
              <w:ind w:left="-77" w:right="-83"/>
              <w:rPr>
                <w:bCs/>
                <w:i/>
                <w:iCs/>
                <w:szCs w:val="22"/>
                <w:cs/>
              </w:rPr>
            </w:pPr>
            <w:r w:rsidRPr="001E7E71">
              <w:rPr>
                <w:szCs w:val="22"/>
              </w:rPr>
              <w:t>financial statements</w:t>
            </w:r>
          </w:p>
        </w:tc>
      </w:tr>
      <w:tr w:rsidR="004A65AB" w:rsidRPr="009874D5" w14:paraId="049C9A2F" w14:textId="77777777" w:rsidTr="004A3DF9">
        <w:trPr>
          <w:cantSplit/>
          <w:trHeight w:val="209"/>
          <w:tblHeader/>
        </w:trPr>
        <w:tc>
          <w:tcPr>
            <w:tcW w:w="6570" w:type="dxa"/>
            <w:vAlign w:val="bottom"/>
          </w:tcPr>
          <w:p w14:paraId="2968D369" w14:textId="77777777" w:rsidR="004A65AB" w:rsidRPr="004A3DF9" w:rsidRDefault="004A65AB" w:rsidP="004A3DF9">
            <w:pPr>
              <w:spacing w:line="240" w:lineRule="auto"/>
              <w:rPr>
                <w:szCs w:val="22"/>
                <w:cs/>
              </w:rPr>
            </w:pPr>
          </w:p>
        </w:tc>
        <w:tc>
          <w:tcPr>
            <w:tcW w:w="2610" w:type="dxa"/>
            <w:vAlign w:val="bottom"/>
          </w:tcPr>
          <w:p w14:paraId="35832E86" w14:textId="1C78D0C9" w:rsidR="004A65AB" w:rsidRPr="004A3DF9" w:rsidRDefault="004A65AB" w:rsidP="004A3DF9">
            <w:pPr>
              <w:spacing w:line="240" w:lineRule="auto"/>
              <w:jc w:val="center"/>
              <w:rPr>
                <w:i/>
                <w:iCs/>
                <w:szCs w:val="22"/>
                <w:cs/>
              </w:rPr>
            </w:pPr>
            <w:r w:rsidRPr="004A3DF9">
              <w:rPr>
                <w:i/>
                <w:iCs/>
                <w:szCs w:val="22"/>
              </w:rPr>
              <w:t xml:space="preserve">(in </w:t>
            </w:r>
            <w:r w:rsidR="00207A95">
              <w:rPr>
                <w:i/>
                <w:iCs/>
                <w:szCs w:val="22"/>
              </w:rPr>
              <w:t>million</w:t>
            </w:r>
            <w:r w:rsidR="001447FD">
              <w:rPr>
                <w:i/>
                <w:iCs/>
                <w:szCs w:val="22"/>
              </w:rPr>
              <w:t xml:space="preserve"> currency</w:t>
            </w:r>
            <w:r w:rsidRPr="004A3DF9">
              <w:rPr>
                <w:i/>
                <w:iCs/>
                <w:szCs w:val="22"/>
              </w:rPr>
              <w:t>)</w:t>
            </w:r>
          </w:p>
        </w:tc>
      </w:tr>
      <w:tr w:rsidR="004A65AB" w:rsidRPr="009874D5" w14:paraId="5C401E37" w14:textId="77777777" w:rsidTr="004A3DF9">
        <w:trPr>
          <w:cantSplit/>
          <w:trHeight w:val="317"/>
        </w:trPr>
        <w:tc>
          <w:tcPr>
            <w:tcW w:w="6570" w:type="dxa"/>
            <w:vAlign w:val="bottom"/>
            <w:hideMark/>
          </w:tcPr>
          <w:p w14:paraId="06D3A5D7" w14:textId="3ABFEF8B" w:rsidR="004A65AB" w:rsidRPr="004A3DF9" w:rsidRDefault="001447FD" w:rsidP="004A65AB">
            <w:pPr>
              <w:spacing w:line="240" w:lineRule="auto"/>
              <w:rPr>
                <w:szCs w:val="22"/>
              </w:rPr>
            </w:pPr>
            <w:r>
              <w:rPr>
                <w:szCs w:val="22"/>
              </w:rPr>
              <w:t>THB</w:t>
            </w:r>
          </w:p>
        </w:tc>
        <w:tc>
          <w:tcPr>
            <w:tcW w:w="2610" w:type="dxa"/>
            <w:vAlign w:val="center"/>
          </w:tcPr>
          <w:p w14:paraId="008DD564" w14:textId="77777777" w:rsidR="004A65AB" w:rsidRPr="004A3DF9" w:rsidRDefault="004A65AB" w:rsidP="004A65AB">
            <w:pPr>
              <w:tabs>
                <w:tab w:val="decimal" w:pos="465"/>
                <w:tab w:val="decimal" w:pos="765"/>
              </w:tabs>
              <w:spacing w:line="240" w:lineRule="auto"/>
              <w:ind w:left="-83" w:right="11" w:firstLine="4"/>
              <w:jc w:val="right"/>
              <w:rPr>
                <w:szCs w:val="22"/>
              </w:rPr>
            </w:pPr>
            <w:r w:rsidRPr="004A3DF9">
              <w:rPr>
                <w:szCs w:val="22"/>
              </w:rPr>
              <w:t>4,907</w:t>
            </w:r>
          </w:p>
        </w:tc>
      </w:tr>
      <w:tr w:rsidR="004A65AB" w:rsidRPr="009874D5" w14:paraId="026C6023" w14:textId="77777777" w:rsidTr="004A3DF9">
        <w:trPr>
          <w:cantSplit/>
          <w:trHeight w:val="263"/>
        </w:trPr>
        <w:tc>
          <w:tcPr>
            <w:tcW w:w="6570" w:type="dxa"/>
            <w:hideMark/>
          </w:tcPr>
          <w:p w14:paraId="22D4095D" w14:textId="3422BAF5" w:rsidR="004A65AB" w:rsidRPr="004A3DF9" w:rsidRDefault="001447FD" w:rsidP="004A65AB">
            <w:pPr>
              <w:spacing w:line="240" w:lineRule="auto"/>
              <w:rPr>
                <w:szCs w:val="22"/>
              </w:rPr>
            </w:pPr>
            <w:r>
              <w:rPr>
                <w:szCs w:val="22"/>
              </w:rPr>
              <w:t>USD</w:t>
            </w:r>
          </w:p>
        </w:tc>
        <w:tc>
          <w:tcPr>
            <w:tcW w:w="2610" w:type="dxa"/>
            <w:vAlign w:val="center"/>
          </w:tcPr>
          <w:p w14:paraId="3B77EA82" w14:textId="77777777" w:rsidR="004A65AB" w:rsidRPr="004A3DF9" w:rsidRDefault="004A65AB" w:rsidP="004A65AB">
            <w:pPr>
              <w:tabs>
                <w:tab w:val="decimal" w:pos="465"/>
                <w:tab w:val="decimal" w:pos="765"/>
              </w:tabs>
              <w:spacing w:line="240" w:lineRule="auto"/>
              <w:ind w:left="-83" w:right="11" w:firstLine="4"/>
              <w:jc w:val="right"/>
              <w:rPr>
                <w:szCs w:val="22"/>
              </w:rPr>
            </w:pPr>
            <w:r w:rsidRPr="004A3DF9">
              <w:rPr>
                <w:szCs w:val="22"/>
              </w:rPr>
              <w:t>30</w:t>
            </w:r>
          </w:p>
        </w:tc>
      </w:tr>
    </w:tbl>
    <w:p w14:paraId="3A4E6CE9" w14:textId="77777777" w:rsidR="001111A9" w:rsidRDefault="001111A9" w:rsidP="001111A9">
      <w:pPr>
        <w:ind w:left="540"/>
        <w:jc w:val="both"/>
        <w:rPr>
          <w:rFonts w:eastAsia="Arial"/>
          <w:szCs w:val="22"/>
        </w:rPr>
      </w:pPr>
    </w:p>
    <w:p w14:paraId="673320E0" w14:textId="77777777" w:rsidR="00405774" w:rsidRPr="008372C6" w:rsidRDefault="00405774" w:rsidP="00405774">
      <w:pPr>
        <w:pStyle w:val="Heading1"/>
        <w:keepNext w:val="0"/>
        <w:shd w:val="clear" w:color="auto" w:fill="FFFFFF"/>
        <w:ind w:left="539" w:hanging="539"/>
        <w:rPr>
          <w:rFonts w:eastAsia="Arial"/>
        </w:rPr>
      </w:pPr>
      <w:r w:rsidRPr="008372C6">
        <w:rPr>
          <w:rFonts w:eastAsia="Arial Unicode MS"/>
        </w:rPr>
        <w:t>Event after the reporting period</w:t>
      </w:r>
    </w:p>
    <w:p w14:paraId="1BE1C9DA" w14:textId="5645C724" w:rsidR="006407F8" w:rsidRDefault="006407F8" w:rsidP="00C00CA6">
      <w:pPr>
        <w:pStyle w:val="BodyText"/>
        <w:spacing w:after="0"/>
        <w:ind w:left="540"/>
        <w:jc w:val="both"/>
        <w:rPr>
          <w:rFonts w:cstheme="minorBidi"/>
          <w:lang w:bidi="th-TH"/>
        </w:rPr>
      </w:pPr>
    </w:p>
    <w:p w14:paraId="72C5D13F" w14:textId="59B320F1" w:rsidR="00A82D12" w:rsidRPr="006407F8" w:rsidRDefault="00A82D12" w:rsidP="005C10BB">
      <w:pPr>
        <w:pStyle w:val="BodyText"/>
        <w:spacing w:after="0"/>
        <w:ind w:left="540" w:right="-27"/>
        <w:jc w:val="both"/>
        <w:rPr>
          <w:lang w:bidi="th-TH"/>
        </w:rPr>
      </w:pPr>
      <w:r w:rsidRPr="004A3DF9">
        <w:rPr>
          <w:lang w:bidi="th-TH"/>
        </w:rPr>
        <w:t xml:space="preserve">On </w:t>
      </w:r>
      <w:r w:rsidR="0019351A" w:rsidRPr="004A3DF9">
        <w:rPr>
          <w:rFonts w:cstheme="minorBidi"/>
          <w:lang w:val="en-US" w:bidi="th-TH"/>
        </w:rPr>
        <w:t>8</w:t>
      </w:r>
      <w:r w:rsidRPr="004A3DF9">
        <w:rPr>
          <w:lang w:bidi="th-TH"/>
        </w:rPr>
        <w:t xml:space="preserve"> April 202</w:t>
      </w:r>
      <w:r w:rsidR="00873201" w:rsidRPr="004A3DF9">
        <w:rPr>
          <w:lang w:bidi="th-TH"/>
        </w:rPr>
        <w:t>6</w:t>
      </w:r>
      <w:r w:rsidRPr="004A3DF9">
        <w:rPr>
          <w:lang w:bidi="th-TH"/>
        </w:rPr>
        <w:t xml:space="preserve">, the Annual General Meeting for </w:t>
      </w:r>
      <w:r w:rsidR="00873201" w:rsidRPr="004A3DF9">
        <w:rPr>
          <w:lang w:bidi="th-TH"/>
        </w:rPr>
        <w:t xml:space="preserve">2026 </w:t>
      </w:r>
      <w:r w:rsidRPr="004A3DF9">
        <w:rPr>
          <w:lang w:bidi="th-TH"/>
        </w:rPr>
        <w:t xml:space="preserve">of the Company approved the payment of dividend from the Company’s net operating profit for the year ended </w:t>
      </w:r>
      <w:r w:rsidR="00873201" w:rsidRPr="004A3DF9">
        <w:rPr>
          <w:lang w:bidi="th-TH"/>
        </w:rPr>
        <w:t xml:space="preserve">2025 </w:t>
      </w:r>
      <w:r w:rsidRPr="004A3DF9">
        <w:rPr>
          <w:lang w:bidi="th-TH"/>
        </w:rPr>
        <w:t xml:space="preserve">to ordinary shareholders </w:t>
      </w:r>
      <w:proofErr w:type="spellStart"/>
      <w:r w:rsidRPr="004A3DF9">
        <w:rPr>
          <w:lang w:bidi="th-TH"/>
        </w:rPr>
        <w:t>totaling</w:t>
      </w:r>
      <w:proofErr w:type="spellEnd"/>
      <w:r w:rsidRPr="004A3DF9">
        <w:rPr>
          <w:lang w:bidi="th-TH"/>
        </w:rPr>
        <w:t xml:space="preserve"> of Baht </w:t>
      </w:r>
      <w:r w:rsidR="00873201" w:rsidRPr="004A3DF9">
        <w:rPr>
          <w:lang w:bidi="th-TH"/>
        </w:rPr>
        <w:t>2,</w:t>
      </w:r>
      <w:r w:rsidR="004F2EDC" w:rsidRPr="004A3DF9">
        <w:rPr>
          <w:lang w:bidi="th-TH"/>
        </w:rPr>
        <w:t>5</w:t>
      </w:r>
      <w:r w:rsidR="00873201" w:rsidRPr="004A3DF9">
        <w:rPr>
          <w:lang w:bidi="th-TH"/>
        </w:rPr>
        <w:t>50</w:t>
      </w:r>
      <w:r w:rsidRPr="004A3DF9">
        <w:rPr>
          <w:lang w:bidi="th-TH"/>
        </w:rPr>
        <w:t xml:space="preserve"> million. However, by the resolution of the Company’s Board of Directors meetings during the year, the Company had paid out the interim dividend </w:t>
      </w:r>
      <w:proofErr w:type="spellStart"/>
      <w:r w:rsidRPr="004A3DF9">
        <w:rPr>
          <w:lang w:bidi="th-TH"/>
        </w:rPr>
        <w:t>totaling</w:t>
      </w:r>
      <w:proofErr w:type="spellEnd"/>
      <w:r w:rsidRPr="004A3DF9">
        <w:rPr>
          <w:lang w:bidi="th-TH"/>
        </w:rPr>
        <w:t xml:space="preserve"> of Baht </w:t>
      </w:r>
      <w:r w:rsidR="0019351A" w:rsidRPr="004A3DF9">
        <w:rPr>
          <w:lang w:bidi="th-TH"/>
        </w:rPr>
        <w:t>1,200</w:t>
      </w:r>
      <w:r w:rsidRPr="004A3DF9">
        <w:rPr>
          <w:lang w:bidi="th-TH"/>
        </w:rPr>
        <w:t xml:space="preserve"> million in </w:t>
      </w:r>
      <w:r w:rsidR="00873201" w:rsidRPr="004A3DF9">
        <w:rPr>
          <w:lang w:bidi="th-TH"/>
        </w:rPr>
        <w:t>2025</w:t>
      </w:r>
      <w:r w:rsidRPr="004A3DF9">
        <w:rPr>
          <w:lang w:bidi="th-TH"/>
        </w:rPr>
        <w:t xml:space="preserve">. Therefore, the remaining dividend was Bath </w:t>
      </w:r>
      <w:r w:rsidR="0019351A" w:rsidRPr="004A3DF9">
        <w:rPr>
          <w:lang w:bidi="th-TH"/>
        </w:rPr>
        <w:t>0.</w:t>
      </w:r>
      <w:r w:rsidR="00873201" w:rsidRPr="004A3DF9">
        <w:rPr>
          <w:lang w:bidi="th-TH"/>
        </w:rPr>
        <w:t>4</w:t>
      </w:r>
      <w:r w:rsidR="0019351A" w:rsidRPr="004A3DF9">
        <w:rPr>
          <w:lang w:bidi="th-TH"/>
        </w:rPr>
        <w:t>5</w:t>
      </w:r>
      <w:r w:rsidR="00413B91" w:rsidRPr="004A3DF9">
        <w:rPr>
          <w:lang w:bidi="th-TH"/>
        </w:rPr>
        <w:t xml:space="preserve"> </w:t>
      </w:r>
      <w:r w:rsidRPr="004A3DF9">
        <w:rPr>
          <w:lang w:bidi="th-TH"/>
        </w:rPr>
        <w:t xml:space="preserve">per share, </w:t>
      </w:r>
      <w:proofErr w:type="spellStart"/>
      <w:r w:rsidRPr="004A3DF9">
        <w:rPr>
          <w:lang w:bidi="th-TH"/>
        </w:rPr>
        <w:t>totaling</w:t>
      </w:r>
      <w:proofErr w:type="spellEnd"/>
      <w:r w:rsidRPr="004A3DF9">
        <w:rPr>
          <w:lang w:bidi="th-TH"/>
        </w:rPr>
        <w:t xml:space="preserve"> of Baht </w:t>
      </w:r>
      <w:r w:rsidR="00873201" w:rsidRPr="004A3DF9">
        <w:rPr>
          <w:lang w:bidi="th-TH"/>
        </w:rPr>
        <w:t>1,350</w:t>
      </w:r>
      <w:r w:rsidRPr="004A3DF9">
        <w:rPr>
          <w:lang w:bidi="th-TH"/>
        </w:rPr>
        <w:t xml:space="preserve"> million, which was paid to shareholders on </w:t>
      </w:r>
      <w:r w:rsidR="00887743">
        <w:rPr>
          <w:lang w:bidi="th-TH"/>
        </w:rPr>
        <w:t>24</w:t>
      </w:r>
      <w:r w:rsidR="00887743" w:rsidRPr="004A3DF9">
        <w:rPr>
          <w:lang w:bidi="th-TH"/>
        </w:rPr>
        <w:t xml:space="preserve"> </w:t>
      </w:r>
      <w:r w:rsidRPr="004A3DF9">
        <w:rPr>
          <w:lang w:bidi="th-TH"/>
        </w:rPr>
        <w:t xml:space="preserve">April </w:t>
      </w:r>
      <w:r w:rsidR="00873201" w:rsidRPr="004A3DF9">
        <w:rPr>
          <w:lang w:bidi="th-TH"/>
        </w:rPr>
        <w:t>2026</w:t>
      </w:r>
      <w:r w:rsidR="00483175" w:rsidRPr="004A3DF9">
        <w:rPr>
          <w:lang w:bidi="th-TH"/>
        </w:rPr>
        <w:t>.</w:t>
      </w:r>
    </w:p>
    <w:p w14:paraId="000655B2" w14:textId="77777777" w:rsidR="00405774" w:rsidRPr="00A82D12" w:rsidRDefault="00405774" w:rsidP="005C10BB">
      <w:pPr>
        <w:pStyle w:val="BodyText"/>
        <w:spacing w:after="0"/>
        <w:ind w:left="540" w:right="-27"/>
        <w:jc w:val="both"/>
        <w:rPr>
          <w:rFonts w:cstheme="minorBidi"/>
          <w:lang w:bidi="th-TH"/>
        </w:rPr>
      </w:pPr>
    </w:p>
    <w:sectPr w:rsidR="00405774" w:rsidRPr="00A82D12" w:rsidSect="000F1039">
      <w:footerReference w:type="default" r:id="rId14"/>
      <w:pgSz w:w="11907" w:h="16840" w:code="9"/>
      <w:pgMar w:top="691" w:right="1152" w:bottom="576"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67E4FC" w14:textId="77777777" w:rsidR="00FA48BD" w:rsidRDefault="00FA48BD">
      <w:r>
        <w:separator/>
      </w:r>
    </w:p>
  </w:endnote>
  <w:endnote w:type="continuationSeparator" w:id="0">
    <w:p w14:paraId="193697AC" w14:textId="77777777" w:rsidR="00FA48BD" w:rsidRDefault="00FA48BD">
      <w:r>
        <w:continuationSeparator/>
      </w:r>
    </w:p>
  </w:endnote>
  <w:endnote w:type="continuationNotice" w:id="1">
    <w:p w14:paraId="700BF7F3" w14:textId="77777777" w:rsidR="00FA48BD" w:rsidRDefault="00FA48BD">
      <w:pPr>
        <w:spacing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9999999">
    <w:altName w:val="Cambria"/>
    <w:panose1 w:val="00000000000000000000"/>
    <w:charset w:val="00"/>
    <w:family w:val="roman"/>
    <w:notTrueType/>
    <w:pitch w:val="default"/>
  </w:font>
  <w:font w:name="Univers 45 Light">
    <w:altName w:val="Calibri"/>
    <w:charset w:val="00"/>
    <w:family w:val="auto"/>
    <w:pitch w:val="variable"/>
    <w:sig w:usb0="8000002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panose1 w:val="02020609040205080304"/>
    <w:charset w:val="80"/>
    <w:family w:val="modern"/>
    <w:pitch w:val="fixed"/>
    <w:sig w:usb0="E00002FF" w:usb1="6AC7FDFB" w:usb2="08000012" w:usb3="00000000" w:csb0="0002009F" w:csb1="00000000"/>
  </w:font>
  <w:font w:name="ZapfDingbats BT">
    <w:altName w:val="Calibri"/>
    <w:panose1 w:val="00000000000000000000"/>
    <w:charset w:val="6F"/>
    <w:family w:val="decorative"/>
    <w:notTrueType/>
    <w:pitch w:val="variable"/>
    <w:sig w:usb0="00000001" w:usb1="08070000" w:usb2="00000010" w:usb3="00000000" w:csb0="00020000" w:csb1="00000000"/>
  </w:font>
  <w:font w:name="Angsana New">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Univers LT Std 45 Light">
    <w:altName w:val="Calibri"/>
    <w:panose1 w:val="020B0403020202020204"/>
    <w:charset w:val="00"/>
    <w:family w:val="swiss"/>
    <w:notTrueType/>
    <w:pitch w:val="variable"/>
    <w:sig w:usb0="800000AF" w:usb1="4000204A" w:usb2="00000000" w:usb3="00000000" w:csb0="00000001" w:csb1="00000000"/>
  </w:font>
  <w:font w:name="Arial Bold">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997915"/>
      <w:docPartObj>
        <w:docPartGallery w:val="Page Numbers (Bottom of Page)"/>
        <w:docPartUnique/>
      </w:docPartObj>
    </w:sdtPr>
    <w:sdtEndPr>
      <w:rPr>
        <w:noProof/>
        <w:sz w:val="22"/>
        <w:szCs w:val="22"/>
      </w:rPr>
    </w:sdtEndPr>
    <w:sdtContent>
      <w:p w14:paraId="302D64C9" w14:textId="404B4D0E" w:rsidR="004958CC" w:rsidRPr="0087330A" w:rsidRDefault="0087330A" w:rsidP="0087330A">
        <w:pPr>
          <w:pStyle w:val="Footer"/>
          <w:jc w:val="center"/>
          <w:rPr>
            <w:sz w:val="22"/>
            <w:szCs w:val="22"/>
          </w:rPr>
        </w:pPr>
        <w:r w:rsidRPr="0087330A">
          <w:rPr>
            <w:sz w:val="22"/>
            <w:szCs w:val="22"/>
          </w:rPr>
          <w:fldChar w:fldCharType="begin"/>
        </w:r>
        <w:r w:rsidRPr="0087330A">
          <w:rPr>
            <w:sz w:val="22"/>
            <w:szCs w:val="22"/>
          </w:rPr>
          <w:instrText xml:space="preserve"> PAGE   \* MERGEFORMAT </w:instrText>
        </w:r>
        <w:r w:rsidRPr="0087330A">
          <w:rPr>
            <w:sz w:val="22"/>
            <w:szCs w:val="22"/>
          </w:rPr>
          <w:fldChar w:fldCharType="separate"/>
        </w:r>
        <w:r w:rsidRPr="0087330A">
          <w:rPr>
            <w:noProof/>
            <w:sz w:val="22"/>
            <w:szCs w:val="22"/>
          </w:rPr>
          <w:t>2</w:t>
        </w:r>
        <w:r w:rsidRPr="0087330A">
          <w:rPr>
            <w:noProof/>
            <w:sz w:val="22"/>
            <w:szCs w:val="22"/>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4C522E" w14:textId="77777777" w:rsidR="004958CC" w:rsidRPr="00D54B18" w:rsidRDefault="004958CC">
    <w:pPr>
      <w:pStyle w:val="Footer"/>
      <w:rPr>
        <w:i/>
        <w:iCs/>
        <w:color w:val="0000FF"/>
      </w:rPr>
    </w:pPr>
    <w:r w:rsidRPr="00D54B18">
      <w:rPr>
        <w:i/>
        <w:iCs/>
        <w:color w:val="0000FF"/>
      </w:rPr>
      <w:t xml:space="preserve">Thai GAAP </w:t>
    </w:r>
    <w:r>
      <w:rPr>
        <w:i/>
        <w:iCs/>
        <w:color w:val="0000FF"/>
      </w:rPr>
      <w:t>1</w:t>
    </w:r>
    <w:proofErr w:type="gramStart"/>
    <w:r w:rsidRPr="00620B33">
      <w:rPr>
        <w:i/>
        <w:iCs/>
        <w:color w:val="0000FF"/>
        <w:vertAlign w:val="superscript"/>
      </w:rPr>
      <w:t>st</w:t>
    </w:r>
    <w:r>
      <w:rPr>
        <w:i/>
        <w:iCs/>
        <w:color w:val="0000FF"/>
      </w:rPr>
      <w:t xml:space="preserve">  Quarter</w:t>
    </w:r>
    <w:proofErr w:type="gramEnd"/>
    <w:r w:rsidRPr="00D54B18">
      <w:rPr>
        <w:i/>
        <w:iCs/>
        <w:color w:val="0000FF"/>
      </w:rPr>
      <w:t xml:space="preserve"> PLC </w:t>
    </w:r>
    <w:r>
      <w:rPr>
        <w:i/>
        <w:iCs/>
        <w:color w:val="0000FF"/>
      </w:rPr>
      <w:t>I</w:t>
    </w:r>
    <w:r w:rsidRPr="00D54B18">
      <w:rPr>
        <w:i/>
        <w:iCs/>
        <w:color w:val="0000FF"/>
      </w:rPr>
      <w:t>FS Tem</w:t>
    </w:r>
    <w:r>
      <w:rPr>
        <w:i/>
        <w:iCs/>
        <w:color w:val="0000FF"/>
      </w:rPr>
      <w:t>plate (Eng Version) March 2012</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55989506"/>
      <w:docPartObj>
        <w:docPartGallery w:val="Page Numbers (Bottom of Page)"/>
        <w:docPartUnique/>
      </w:docPartObj>
    </w:sdtPr>
    <w:sdtEndPr>
      <w:rPr>
        <w:noProof/>
        <w:sz w:val="22"/>
        <w:szCs w:val="22"/>
      </w:rPr>
    </w:sdtEndPr>
    <w:sdtContent>
      <w:p w14:paraId="6D086CCD" w14:textId="3624FC9A" w:rsidR="004958CC" w:rsidRPr="00CA477C" w:rsidRDefault="00CA477C" w:rsidP="00CA477C">
        <w:pPr>
          <w:pStyle w:val="Footer"/>
          <w:jc w:val="center"/>
          <w:rPr>
            <w:sz w:val="22"/>
            <w:szCs w:val="22"/>
          </w:rPr>
        </w:pPr>
        <w:r w:rsidRPr="00CA477C">
          <w:rPr>
            <w:sz w:val="22"/>
            <w:szCs w:val="22"/>
          </w:rPr>
          <w:fldChar w:fldCharType="begin"/>
        </w:r>
        <w:r w:rsidRPr="00CA477C">
          <w:rPr>
            <w:sz w:val="22"/>
            <w:szCs w:val="22"/>
          </w:rPr>
          <w:instrText xml:space="preserve"> PAGE   \* MERGEFORMAT </w:instrText>
        </w:r>
        <w:r w:rsidRPr="00CA477C">
          <w:rPr>
            <w:sz w:val="22"/>
            <w:szCs w:val="22"/>
          </w:rPr>
          <w:fldChar w:fldCharType="separate"/>
        </w:r>
        <w:r w:rsidRPr="00CA477C">
          <w:rPr>
            <w:noProof/>
            <w:sz w:val="22"/>
            <w:szCs w:val="22"/>
          </w:rPr>
          <w:t>2</w:t>
        </w:r>
        <w:r w:rsidRPr="00CA477C">
          <w:rPr>
            <w:noProof/>
            <w:sz w:val="22"/>
            <w:szCs w:val="22"/>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992507" w14:textId="77777777" w:rsidR="00FA48BD" w:rsidRDefault="00FA48BD">
      <w:r>
        <w:separator/>
      </w:r>
    </w:p>
  </w:footnote>
  <w:footnote w:type="continuationSeparator" w:id="0">
    <w:p w14:paraId="61770354" w14:textId="77777777" w:rsidR="00FA48BD" w:rsidRDefault="00FA48BD">
      <w:r>
        <w:continuationSeparator/>
      </w:r>
    </w:p>
  </w:footnote>
  <w:footnote w:type="continuationNotice" w:id="1">
    <w:p w14:paraId="5D18E347" w14:textId="77777777" w:rsidR="00FA48BD" w:rsidRDefault="00FA48BD">
      <w:pPr>
        <w:spacing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7D5207" w14:textId="2F37CD4C" w:rsidR="004958CC" w:rsidRDefault="000B163B" w:rsidP="00F32F65">
    <w:pPr>
      <w:pStyle w:val="acctmainheading"/>
      <w:tabs>
        <w:tab w:val="left" w:pos="7810"/>
      </w:tabs>
      <w:spacing w:after="0" w:line="240" w:lineRule="atLeast"/>
    </w:pPr>
    <w:proofErr w:type="spellStart"/>
    <w:r w:rsidRPr="000B163B">
      <w:t>i</w:t>
    </w:r>
    <w:proofErr w:type="spellEnd"/>
    <w:r w:rsidRPr="000B163B">
      <w:t>-Tail Corporation</w:t>
    </w:r>
    <w:r w:rsidR="004958CC">
      <w:t xml:space="preserve"> Public Company Limited </w:t>
    </w:r>
    <w:r w:rsidR="004958CC" w:rsidRPr="000B163B">
      <w:t>and its Subsidiar</w:t>
    </w:r>
    <w:r w:rsidR="00EC22C1">
      <w:t>ies</w:t>
    </w:r>
  </w:p>
  <w:p w14:paraId="48C0884C" w14:textId="697FB51D" w:rsidR="004958CC" w:rsidRDefault="00472874" w:rsidP="00F32F65">
    <w:pPr>
      <w:pStyle w:val="acctmainheading"/>
      <w:spacing w:after="0" w:line="240" w:lineRule="atLeast"/>
      <w:rPr>
        <w:sz w:val="24"/>
        <w:szCs w:val="24"/>
      </w:rPr>
    </w:pPr>
    <w:r>
      <w:rPr>
        <w:sz w:val="24"/>
        <w:szCs w:val="24"/>
      </w:rPr>
      <w:t>Condensed n</w:t>
    </w:r>
    <w:r w:rsidR="004958CC">
      <w:rPr>
        <w:sz w:val="24"/>
        <w:szCs w:val="24"/>
      </w:rPr>
      <w:t>otes to the interim financial statements</w:t>
    </w:r>
  </w:p>
  <w:p w14:paraId="137D51BD" w14:textId="2941E28E" w:rsidR="001E5127" w:rsidRPr="006544A0" w:rsidRDefault="001E5127" w:rsidP="001E5127">
    <w:pPr>
      <w:pStyle w:val="acctmainheading"/>
      <w:spacing w:after="0" w:line="240" w:lineRule="atLeast"/>
      <w:rPr>
        <w:rFonts w:cs="Cordia New"/>
        <w:sz w:val="24"/>
        <w:szCs w:val="30"/>
        <w:lang w:bidi="th-TH"/>
      </w:rPr>
    </w:pPr>
    <w:r w:rsidRPr="0093722D">
      <w:rPr>
        <w:sz w:val="24"/>
        <w:szCs w:val="24"/>
      </w:rPr>
      <w:t>For th</w:t>
    </w:r>
    <w:r>
      <w:rPr>
        <w:sz w:val="24"/>
        <w:szCs w:val="24"/>
      </w:rPr>
      <w:t xml:space="preserve">e three-month period ended </w:t>
    </w:r>
    <w:r w:rsidRPr="000B163B">
      <w:rPr>
        <w:sz w:val="24"/>
        <w:szCs w:val="24"/>
      </w:rPr>
      <w:t>31 March 202</w:t>
    </w:r>
    <w:r w:rsidR="00446E36">
      <w:rPr>
        <w:sz w:val="24"/>
        <w:szCs w:val="24"/>
      </w:rPr>
      <w:t>6</w:t>
    </w:r>
    <w:r>
      <w:rPr>
        <w:sz w:val="24"/>
        <w:szCs w:val="24"/>
      </w:rPr>
      <w:t xml:space="preserve"> (Unaudited)</w:t>
    </w:r>
  </w:p>
  <w:p w14:paraId="454E1850" w14:textId="77777777" w:rsidR="004958CC" w:rsidRDefault="004958CC" w:rsidP="00F32F65">
    <w:pPr>
      <w:pStyle w:val="Header"/>
      <w:jc w:val="left"/>
      <w:rPr>
        <w:b/>
        <w:i w:val="0"/>
        <w:sz w:val="24"/>
        <w:szCs w:val="24"/>
      </w:rPr>
    </w:pPr>
  </w:p>
  <w:p w14:paraId="6007A108" w14:textId="77777777" w:rsidR="004958CC" w:rsidRPr="001A3F50" w:rsidRDefault="004958CC" w:rsidP="00F32F65">
    <w:pPr>
      <w:pStyle w:val="Header"/>
      <w:jc w:val="left"/>
      <w:rPr>
        <w:b/>
        <w:bCs/>
        <w:i w:val="0"/>
        <w:i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1"/>
    <w:multiLevelType w:val="singleLevel"/>
    <w:tmpl w:val="5416374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A7142C96"/>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01C21DE2"/>
    <w:multiLevelType w:val="hybridMultilevel"/>
    <w:tmpl w:val="4FC23A5E"/>
    <w:lvl w:ilvl="0" w:tplc="7D9E8568">
      <w:start w:val="1"/>
      <w:numFmt w:val="decimal"/>
      <w:lvlText w:val="%1)"/>
      <w:lvlJc w:val="left"/>
      <w:pPr>
        <w:ind w:left="900" w:hanging="360"/>
      </w:pPr>
      <w:rPr>
        <w:rFonts w:hint="default"/>
        <w:i/>
        <w:color w:val="0000FF"/>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 w15:restartNumberingAfterBreak="0">
    <w:nsid w:val="04E33973"/>
    <w:multiLevelType w:val="hybridMultilevel"/>
    <w:tmpl w:val="661219F6"/>
    <w:lvl w:ilvl="0" w:tplc="81F40FA4">
      <w:start w:val="25"/>
      <w:numFmt w:val="bullet"/>
      <w:lvlText w:val="-"/>
      <w:lvlJc w:val="left"/>
      <w:pPr>
        <w:ind w:left="900" w:hanging="360"/>
      </w:pPr>
      <w:rPr>
        <w:rFonts w:ascii="Times New Roman" w:eastAsiaTheme="minorHAnsi" w:hAnsi="Times New Roman" w:cs="Times New Roman"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4" w15:restartNumberingAfterBreak="0">
    <w:nsid w:val="0E297D24"/>
    <w:multiLevelType w:val="singleLevel"/>
    <w:tmpl w:val="8252E646"/>
    <w:lvl w:ilvl="0">
      <w:start w:val="1"/>
      <w:numFmt w:val="decimal"/>
      <w:pStyle w:val="index"/>
      <w:lvlText w:val="%1"/>
      <w:lvlJc w:val="left"/>
      <w:pPr>
        <w:tabs>
          <w:tab w:val="num" w:pos="837"/>
        </w:tabs>
        <w:ind w:left="837" w:hanging="567"/>
      </w:pPr>
      <w:rPr>
        <w:rFonts w:hint="default"/>
        <w:color w:val="auto"/>
        <w:sz w:val="22"/>
        <w:szCs w:val="22"/>
      </w:rPr>
    </w:lvl>
  </w:abstractNum>
  <w:abstractNum w:abstractNumId="5" w15:restartNumberingAfterBreak="0">
    <w:nsid w:val="149D7C46"/>
    <w:multiLevelType w:val="singleLevel"/>
    <w:tmpl w:val="FB162126"/>
    <w:lvl w:ilvl="0">
      <w:start w:val="1"/>
      <w:numFmt w:val="bullet"/>
      <w:lvlText w:val="•"/>
      <w:lvlJc w:val="left"/>
      <w:pPr>
        <w:ind w:left="720" w:hanging="360"/>
      </w:pPr>
      <w:rPr>
        <w:rFonts w:ascii="Arial" w:hAnsi="Arial" w:cs="Arial" w:hint="default"/>
        <w:color w:val="auto"/>
        <w:sz w:val="24"/>
      </w:rPr>
    </w:lvl>
  </w:abstractNum>
  <w:abstractNum w:abstractNumId="6" w15:restartNumberingAfterBreak="0">
    <w:nsid w:val="14D14CB5"/>
    <w:multiLevelType w:val="hybridMultilevel"/>
    <w:tmpl w:val="24AA0E30"/>
    <w:lvl w:ilvl="0" w:tplc="E60843A6">
      <w:start w:val="1"/>
      <w:numFmt w:val="bullet"/>
      <w:lvlText w:val=""/>
      <w:lvlJc w:val="left"/>
      <w:pPr>
        <w:ind w:left="720" w:hanging="360"/>
      </w:pPr>
      <w:rPr>
        <w:rFonts w:ascii="Symbol" w:hAnsi="Symbol" w:hint="default"/>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A9032C9"/>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 w15:restartNumberingAfterBreak="0">
    <w:nsid w:val="1B7A3AC0"/>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E834113"/>
    <w:multiLevelType w:val="hybridMultilevel"/>
    <w:tmpl w:val="34E46EAC"/>
    <w:lvl w:ilvl="0" w:tplc="66DEEF4C">
      <w:start w:val="1"/>
      <w:numFmt w:val="bullet"/>
      <w:pStyle w:val="ListBullet2"/>
      <w:lvlText w:val="-"/>
      <w:lvlJc w:val="left"/>
      <w:pPr>
        <w:tabs>
          <w:tab w:val="num" w:pos="700"/>
        </w:tabs>
        <w:ind w:left="680" w:hanging="340"/>
      </w:pPr>
      <w:rPr>
        <w:rFonts w:ascii="Times New Roman" w:hAnsi="Times New Roman" w:cs="Times New Roman" w:hint="default"/>
      </w:rPr>
    </w:lvl>
    <w:lvl w:ilvl="1" w:tplc="CE38E3E2" w:tentative="1">
      <w:start w:val="1"/>
      <w:numFmt w:val="bullet"/>
      <w:lvlText w:val="o"/>
      <w:lvlJc w:val="left"/>
      <w:pPr>
        <w:tabs>
          <w:tab w:val="num" w:pos="1440"/>
        </w:tabs>
        <w:ind w:left="1440" w:hanging="360"/>
      </w:pPr>
      <w:rPr>
        <w:rFonts w:ascii="Courier New" w:hAnsi="Courier New" w:hint="default"/>
      </w:rPr>
    </w:lvl>
    <w:lvl w:ilvl="2" w:tplc="D7742D46" w:tentative="1">
      <w:start w:val="1"/>
      <w:numFmt w:val="bullet"/>
      <w:lvlText w:val=""/>
      <w:lvlJc w:val="left"/>
      <w:pPr>
        <w:tabs>
          <w:tab w:val="num" w:pos="2160"/>
        </w:tabs>
        <w:ind w:left="2160" w:hanging="360"/>
      </w:pPr>
      <w:rPr>
        <w:rFonts w:ascii="Wingdings" w:hAnsi="Wingdings" w:hint="default"/>
      </w:rPr>
    </w:lvl>
    <w:lvl w:ilvl="3" w:tplc="484AAC5E" w:tentative="1">
      <w:start w:val="1"/>
      <w:numFmt w:val="bullet"/>
      <w:lvlText w:val=""/>
      <w:lvlJc w:val="left"/>
      <w:pPr>
        <w:tabs>
          <w:tab w:val="num" w:pos="2880"/>
        </w:tabs>
        <w:ind w:left="2880" w:hanging="360"/>
      </w:pPr>
      <w:rPr>
        <w:rFonts w:ascii="Symbol" w:hAnsi="Symbol" w:hint="default"/>
      </w:rPr>
    </w:lvl>
    <w:lvl w:ilvl="4" w:tplc="2684F534" w:tentative="1">
      <w:start w:val="1"/>
      <w:numFmt w:val="bullet"/>
      <w:lvlText w:val="o"/>
      <w:lvlJc w:val="left"/>
      <w:pPr>
        <w:tabs>
          <w:tab w:val="num" w:pos="3600"/>
        </w:tabs>
        <w:ind w:left="3600" w:hanging="360"/>
      </w:pPr>
      <w:rPr>
        <w:rFonts w:ascii="Courier New" w:hAnsi="Courier New" w:hint="default"/>
      </w:rPr>
    </w:lvl>
    <w:lvl w:ilvl="5" w:tplc="7B04EDA2" w:tentative="1">
      <w:start w:val="1"/>
      <w:numFmt w:val="bullet"/>
      <w:lvlText w:val=""/>
      <w:lvlJc w:val="left"/>
      <w:pPr>
        <w:tabs>
          <w:tab w:val="num" w:pos="4320"/>
        </w:tabs>
        <w:ind w:left="4320" w:hanging="360"/>
      </w:pPr>
      <w:rPr>
        <w:rFonts w:ascii="Wingdings" w:hAnsi="Wingdings" w:hint="default"/>
      </w:rPr>
    </w:lvl>
    <w:lvl w:ilvl="6" w:tplc="F39C41DA" w:tentative="1">
      <w:start w:val="1"/>
      <w:numFmt w:val="bullet"/>
      <w:lvlText w:val=""/>
      <w:lvlJc w:val="left"/>
      <w:pPr>
        <w:tabs>
          <w:tab w:val="num" w:pos="5040"/>
        </w:tabs>
        <w:ind w:left="5040" w:hanging="360"/>
      </w:pPr>
      <w:rPr>
        <w:rFonts w:ascii="Symbol" w:hAnsi="Symbol" w:hint="default"/>
      </w:rPr>
    </w:lvl>
    <w:lvl w:ilvl="7" w:tplc="B83C4A04" w:tentative="1">
      <w:start w:val="1"/>
      <w:numFmt w:val="bullet"/>
      <w:lvlText w:val="o"/>
      <w:lvlJc w:val="left"/>
      <w:pPr>
        <w:tabs>
          <w:tab w:val="num" w:pos="5760"/>
        </w:tabs>
        <w:ind w:left="5760" w:hanging="360"/>
      </w:pPr>
      <w:rPr>
        <w:rFonts w:ascii="Courier New" w:hAnsi="Courier New" w:hint="default"/>
      </w:rPr>
    </w:lvl>
    <w:lvl w:ilvl="8" w:tplc="103C3B12"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29E32AE"/>
    <w:multiLevelType w:val="singleLevel"/>
    <w:tmpl w:val="C1DA7FA8"/>
    <w:lvl w:ilvl="0">
      <w:start w:val="1"/>
      <w:numFmt w:val="bullet"/>
      <w:pStyle w:val="ListBullet"/>
      <w:lvlText w:val=""/>
      <w:lvlJc w:val="left"/>
      <w:pPr>
        <w:tabs>
          <w:tab w:val="num" w:pos="340"/>
        </w:tabs>
        <w:ind w:left="340" w:hanging="340"/>
      </w:pPr>
      <w:rPr>
        <w:rFonts w:ascii="Wingdings" w:hAnsi="Wingdings" w:hint="default"/>
        <w:color w:val="auto"/>
        <w:sz w:val="18"/>
      </w:rPr>
    </w:lvl>
  </w:abstractNum>
  <w:abstractNum w:abstractNumId="11" w15:restartNumberingAfterBreak="0">
    <w:nsid w:val="233F5537"/>
    <w:multiLevelType w:val="multilevel"/>
    <w:tmpl w:val="EBD4C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B0C38B4"/>
    <w:multiLevelType w:val="singleLevel"/>
    <w:tmpl w:val="7C34756A"/>
    <w:lvl w:ilvl="0">
      <w:start w:val="1"/>
      <w:numFmt w:val="bullet"/>
      <w:lvlText w:val="•"/>
      <w:lvlJc w:val="left"/>
      <w:pPr>
        <w:tabs>
          <w:tab w:val="num" w:pos="340"/>
        </w:tabs>
        <w:ind w:left="340" w:hanging="340"/>
      </w:pPr>
      <w:rPr>
        <w:rFonts w:ascii="Times New Roman" w:hAnsi="Times New Roman" w:cs="Times New Roman" w:hint="default"/>
        <w:color w:val="auto"/>
        <w:sz w:val="22"/>
        <w:szCs w:val="22"/>
      </w:rPr>
    </w:lvl>
  </w:abstractNum>
  <w:abstractNum w:abstractNumId="13" w15:restartNumberingAfterBreak="0">
    <w:nsid w:val="3106765F"/>
    <w:multiLevelType w:val="hybridMultilevel"/>
    <w:tmpl w:val="E2F6752E"/>
    <w:lvl w:ilvl="0" w:tplc="1D56DD78">
      <w:numFmt w:val="bullet"/>
      <w:lvlText w:val="-"/>
      <w:lvlJc w:val="left"/>
      <w:pPr>
        <w:ind w:left="1140" w:hanging="78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A0407"/>
    <w:multiLevelType w:val="singleLevel"/>
    <w:tmpl w:val="C130CCFC"/>
    <w:lvl w:ilvl="0">
      <w:start w:val="1"/>
      <w:numFmt w:val="bullet"/>
      <w:lvlText w:val=""/>
      <w:lvlJc w:val="left"/>
      <w:pPr>
        <w:tabs>
          <w:tab w:val="num" w:pos="340"/>
        </w:tabs>
        <w:ind w:left="340" w:hanging="340"/>
      </w:pPr>
      <w:rPr>
        <w:rFonts w:ascii="Symbol" w:hAnsi="Symbol" w:hint="default"/>
        <w:color w:val="auto"/>
        <w:sz w:val="22"/>
      </w:rPr>
    </w:lvl>
  </w:abstractNum>
  <w:abstractNum w:abstractNumId="15" w15:restartNumberingAfterBreak="0">
    <w:nsid w:val="320E00E6"/>
    <w:multiLevelType w:val="hybridMultilevel"/>
    <w:tmpl w:val="7FB26162"/>
    <w:lvl w:ilvl="0" w:tplc="6FDE0692">
      <w:start w:val="1"/>
      <w:numFmt w:val="lowerLetter"/>
      <w:lvlText w:val="(%1)"/>
      <w:lvlJc w:val="left"/>
      <w:pPr>
        <w:ind w:left="418" w:hanging="360"/>
      </w:pPr>
      <w:rPr>
        <w:rFonts w:hint="default"/>
      </w:rPr>
    </w:lvl>
    <w:lvl w:ilvl="1" w:tplc="04090019" w:tentative="1">
      <w:start w:val="1"/>
      <w:numFmt w:val="lowerLetter"/>
      <w:lvlText w:val="%2."/>
      <w:lvlJc w:val="left"/>
      <w:pPr>
        <w:ind w:left="1138" w:hanging="360"/>
      </w:pPr>
    </w:lvl>
    <w:lvl w:ilvl="2" w:tplc="0409001B" w:tentative="1">
      <w:start w:val="1"/>
      <w:numFmt w:val="lowerRoman"/>
      <w:lvlText w:val="%3."/>
      <w:lvlJc w:val="right"/>
      <w:pPr>
        <w:ind w:left="1858" w:hanging="180"/>
      </w:pPr>
    </w:lvl>
    <w:lvl w:ilvl="3" w:tplc="0409000F" w:tentative="1">
      <w:start w:val="1"/>
      <w:numFmt w:val="decimal"/>
      <w:lvlText w:val="%4."/>
      <w:lvlJc w:val="left"/>
      <w:pPr>
        <w:ind w:left="2578" w:hanging="360"/>
      </w:pPr>
    </w:lvl>
    <w:lvl w:ilvl="4" w:tplc="04090019" w:tentative="1">
      <w:start w:val="1"/>
      <w:numFmt w:val="lowerLetter"/>
      <w:lvlText w:val="%5."/>
      <w:lvlJc w:val="left"/>
      <w:pPr>
        <w:ind w:left="3298" w:hanging="360"/>
      </w:pPr>
    </w:lvl>
    <w:lvl w:ilvl="5" w:tplc="0409001B" w:tentative="1">
      <w:start w:val="1"/>
      <w:numFmt w:val="lowerRoman"/>
      <w:lvlText w:val="%6."/>
      <w:lvlJc w:val="right"/>
      <w:pPr>
        <w:ind w:left="4018" w:hanging="180"/>
      </w:pPr>
    </w:lvl>
    <w:lvl w:ilvl="6" w:tplc="0409000F" w:tentative="1">
      <w:start w:val="1"/>
      <w:numFmt w:val="decimal"/>
      <w:lvlText w:val="%7."/>
      <w:lvlJc w:val="left"/>
      <w:pPr>
        <w:ind w:left="4738" w:hanging="360"/>
      </w:pPr>
    </w:lvl>
    <w:lvl w:ilvl="7" w:tplc="04090019" w:tentative="1">
      <w:start w:val="1"/>
      <w:numFmt w:val="lowerLetter"/>
      <w:lvlText w:val="%8."/>
      <w:lvlJc w:val="left"/>
      <w:pPr>
        <w:ind w:left="5458" w:hanging="360"/>
      </w:pPr>
    </w:lvl>
    <w:lvl w:ilvl="8" w:tplc="0409001B" w:tentative="1">
      <w:start w:val="1"/>
      <w:numFmt w:val="lowerRoman"/>
      <w:lvlText w:val="%9."/>
      <w:lvlJc w:val="right"/>
      <w:pPr>
        <w:ind w:left="6178" w:hanging="180"/>
      </w:pPr>
    </w:lvl>
  </w:abstractNum>
  <w:abstractNum w:abstractNumId="16" w15:restartNumberingAfterBreak="0">
    <w:nsid w:val="384E4D89"/>
    <w:multiLevelType w:val="singleLevel"/>
    <w:tmpl w:val="8A0A33D2"/>
    <w:lvl w:ilvl="0">
      <w:start w:val="1"/>
      <w:numFmt w:val="bullet"/>
      <w:lvlText w:val=""/>
      <w:lvlJc w:val="left"/>
      <w:pPr>
        <w:tabs>
          <w:tab w:val="num" w:pos="340"/>
        </w:tabs>
        <w:ind w:left="340" w:hanging="340"/>
      </w:pPr>
      <w:rPr>
        <w:rFonts w:ascii="Symbol" w:hAnsi="Symbol" w:hint="default"/>
        <w:color w:val="auto"/>
        <w:sz w:val="22"/>
      </w:rPr>
    </w:lvl>
  </w:abstractNum>
  <w:abstractNum w:abstractNumId="17" w15:restartNumberingAfterBreak="0">
    <w:nsid w:val="3B613DC9"/>
    <w:multiLevelType w:val="hybridMultilevel"/>
    <w:tmpl w:val="0D10A4A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D168AC"/>
    <w:multiLevelType w:val="hybridMultilevel"/>
    <w:tmpl w:val="089A36D0"/>
    <w:lvl w:ilvl="0" w:tplc="6FDE0692">
      <w:start w:val="1"/>
      <w:numFmt w:val="lowerLetter"/>
      <w:lvlText w:val="(%1)"/>
      <w:lvlJc w:val="left"/>
      <w:pPr>
        <w:ind w:left="900" w:hanging="360"/>
      </w:pPr>
      <w:rPr>
        <w:rFonts w:hint="default"/>
        <w:b w:val="0"/>
        <w:bCs/>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9" w15:restartNumberingAfterBreak="0">
    <w:nsid w:val="4049636D"/>
    <w:multiLevelType w:val="hybridMultilevel"/>
    <w:tmpl w:val="AF9C875C"/>
    <w:lvl w:ilvl="0" w:tplc="7EBEB858">
      <w:start w:val="1"/>
      <w:numFmt w:val="lowerLetter"/>
      <w:lvlText w:val="(%1)"/>
      <w:lvlJc w:val="left"/>
      <w:pPr>
        <w:ind w:left="720" w:hanging="360"/>
      </w:pPr>
      <w:rPr>
        <w:rFonts w:hint="default"/>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25216B0"/>
    <w:multiLevelType w:val="hybridMultilevel"/>
    <w:tmpl w:val="8F38EE42"/>
    <w:lvl w:ilvl="0" w:tplc="E410C194">
      <w:start w:val="1"/>
      <w:numFmt w:val="decimal"/>
      <w:lvlText w:val="%1)"/>
      <w:lvlJc w:val="left"/>
      <w:pPr>
        <w:ind w:left="900" w:hanging="360"/>
      </w:pPr>
      <w:rPr>
        <w:rFonts w:hint="default"/>
        <w:sz w:val="18"/>
        <w:szCs w:val="14"/>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1" w15:restartNumberingAfterBreak="0">
    <w:nsid w:val="49AF0E7E"/>
    <w:multiLevelType w:val="hybridMultilevel"/>
    <w:tmpl w:val="75C8EE3E"/>
    <w:lvl w:ilvl="0" w:tplc="7C34756A">
      <w:start w:val="1"/>
      <w:numFmt w:val="bullet"/>
      <w:lvlText w:val="•"/>
      <w:lvlJc w:val="left"/>
      <w:pPr>
        <w:ind w:left="1251" w:hanging="360"/>
      </w:pPr>
      <w:rPr>
        <w:rFonts w:ascii="Times New Roman" w:hAnsi="Times New Roman" w:cs="Times New Roman" w:hint="default"/>
        <w:color w:val="auto"/>
        <w:sz w:val="22"/>
        <w:szCs w:val="22"/>
      </w:rPr>
    </w:lvl>
    <w:lvl w:ilvl="1" w:tplc="04090003" w:tentative="1">
      <w:start w:val="1"/>
      <w:numFmt w:val="bullet"/>
      <w:lvlText w:val="o"/>
      <w:lvlJc w:val="left"/>
      <w:pPr>
        <w:ind w:left="1971" w:hanging="360"/>
      </w:pPr>
      <w:rPr>
        <w:rFonts w:ascii="Courier New" w:hAnsi="Courier New" w:cs="Courier New" w:hint="default"/>
      </w:rPr>
    </w:lvl>
    <w:lvl w:ilvl="2" w:tplc="04090005" w:tentative="1">
      <w:start w:val="1"/>
      <w:numFmt w:val="bullet"/>
      <w:lvlText w:val=""/>
      <w:lvlJc w:val="left"/>
      <w:pPr>
        <w:ind w:left="2691" w:hanging="360"/>
      </w:pPr>
      <w:rPr>
        <w:rFonts w:ascii="Wingdings" w:hAnsi="Wingdings" w:hint="default"/>
      </w:rPr>
    </w:lvl>
    <w:lvl w:ilvl="3" w:tplc="04090001" w:tentative="1">
      <w:start w:val="1"/>
      <w:numFmt w:val="bullet"/>
      <w:lvlText w:val=""/>
      <w:lvlJc w:val="left"/>
      <w:pPr>
        <w:ind w:left="3411" w:hanging="360"/>
      </w:pPr>
      <w:rPr>
        <w:rFonts w:ascii="Symbol" w:hAnsi="Symbol" w:hint="default"/>
      </w:rPr>
    </w:lvl>
    <w:lvl w:ilvl="4" w:tplc="04090003" w:tentative="1">
      <w:start w:val="1"/>
      <w:numFmt w:val="bullet"/>
      <w:lvlText w:val="o"/>
      <w:lvlJc w:val="left"/>
      <w:pPr>
        <w:ind w:left="4131" w:hanging="360"/>
      </w:pPr>
      <w:rPr>
        <w:rFonts w:ascii="Courier New" w:hAnsi="Courier New" w:cs="Courier New" w:hint="default"/>
      </w:rPr>
    </w:lvl>
    <w:lvl w:ilvl="5" w:tplc="04090005" w:tentative="1">
      <w:start w:val="1"/>
      <w:numFmt w:val="bullet"/>
      <w:lvlText w:val=""/>
      <w:lvlJc w:val="left"/>
      <w:pPr>
        <w:ind w:left="4851" w:hanging="360"/>
      </w:pPr>
      <w:rPr>
        <w:rFonts w:ascii="Wingdings" w:hAnsi="Wingdings" w:hint="default"/>
      </w:rPr>
    </w:lvl>
    <w:lvl w:ilvl="6" w:tplc="04090001" w:tentative="1">
      <w:start w:val="1"/>
      <w:numFmt w:val="bullet"/>
      <w:lvlText w:val=""/>
      <w:lvlJc w:val="left"/>
      <w:pPr>
        <w:ind w:left="5571" w:hanging="360"/>
      </w:pPr>
      <w:rPr>
        <w:rFonts w:ascii="Symbol" w:hAnsi="Symbol" w:hint="default"/>
      </w:rPr>
    </w:lvl>
    <w:lvl w:ilvl="7" w:tplc="04090003" w:tentative="1">
      <w:start w:val="1"/>
      <w:numFmt w:val="bullet"/>
      <w:lvlText w:val="o"/>
      <w:lvlJc w:val="left"/>
      <w:pPr>
        <w:ind w:left="6291" w:hanging="360"/>
      </w:pPr>
      <w:rPr>
        <w:rFonts w:ascii="Courier New" w:hAnsi="Courier New" w:cs="Courier New" w:hint="default"/>
      </w:rPr>
    </w:lvl>
    <w:lvl w:ilvl="8" w:tplc="04090005" w:tentative="1">
      <w:start w:val="1"/>
      <w:numFmt w:val="bullet"/>
      <w:lvlText w:val=""/>
      <w:lvlJc w:val="left"/>
      <w:pPr>
        <w:ind w:left="7011" w:hanging="360"/>
      </w:pPr>
      <w:rPr>
        <w:rFonts w:ascii="Wingdings" w:hAnsi="Wingdings" w:hint="default"/>
      </w:rPr>
    </w:lvl>
  </w:abstractNum>
  <w:abstractNum w:abstractNumId="22" w15:restartNumberingAfterBreak="0">
    <w:nsid w:val="4F8E5298"/>
    <w:multiLevelType w:val="hybridMultilevel"/>
    <w:tmpl w:val="C2F01A48"/>
    <w:lvl w:ilvl="0" w:tplc="04F807E2">
      <w:numFmt w:val="bullet"/>
      <w:lvlText w:val="-"/>
      <w:lvlJc w:val="left"/>
      <w:pPr>
        <w:ind w:left="1120" w:hanging="360"/>
      </w:pPr>
      <w:rPr>
        <w:rFonts w:ascii="Times New Roman" w:eastAsia="Times New Roman" w:hAnsi="Times New Roman" w:cs="Times New Roman"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23" w15:restartNumberingAfterBreak="0">
    <w:nsid w:val="50BD2F06"/>
    <w:multiLevelType w:val="hybridMultilevel"/>
    <w:tmpl w:val="837236FE"/>
    <w:lvl w:ilvl="0" w:tplc="0930E61C">
      <w:start w:val="2"/>
      <w:numFmt w:val="bullet"/>
      <w:lvlText w:val="-"/>
      <w:lvlJc w:val="left"/>
      <w:pPr>
        <w:ind w:left="901" w:hanging="360"/>
      </w:pPr>
      <w:rPr>
        <w:rFonts w:ascii="Times New Roman" w:eastAsiaTheme="minorHAnsi" w:hAnsi="Times New Roman" w:cs="Times New Roman" w:hint="default"/>
      </w:rPr>
    </w:lvl>
    <w:lvl w:ilvl="1" w:tplc="04090003" w:tentative="1">
      <w:start w:val="1"/>
      <w:numFmt w:val="bullet"/>
      <w:lvlText w:val="o"/>
      <w:lvlJc w:val="left"/>
      <w:pPr>
        <w:ind w:left="1621" w:hanging="360"/>
      </w:pPr>
      <w:rPr>
        <w:rFonts w:ascii="Courier New" w:hAnsi="Courier New" w:cs="Courier New" w:hint="default"/>
      </w:rPr>
    </w:lvl>
    <w:lvl w:ilvl="2" w:tplc="04090005" w:tentative="1">
      <w:start w:val="1"/>
      <w:numFmt w:val="bullet"/>
      <w:lvlText w:val=""/>
      <w:lvlJc w:val="left"/>
      <w:pPr>
        <w:ind w:left="2341" w:hanging="360"/>
      </w:pPr>
      <w:rPr>
        <w:rFonts w:ascii="Wingdings" w:hAnsi="Wingdings" w:hint="default"/>
      </w:rPr>
    </w:lvl>
    <w:lvl w:ilvl="3" w:tplc="04090001" w:tentative="1">
      <w:start w:val="1"/>
      <w:numFmt w:val="bullet"/>
      <w:lvlText w:val=""/>
      <w:lvlJc w:val="left"/>
      <w:pPr>
        <w:ind w:left="3061" w:hanging="360"/>
      </w:pPr>
      <w:rPr>
        <w:rFonts w:ascii="Symbol" w:hAnsi="Symbol" w:hint="default"/>
      </w:rPr>
    </w:lvl>
    <w:lvl w:ilvl="4" w:tplc="04090003" w:tentative="1">
      <w:start w:val="1"/>
      <w:numFmt w:val="bullet"/>
      <w:lvlText w:val="o"/>
      <w:lvlJc w:val="left"/>
      <w:pPr>
        <w:ind w:left="3781" w:hanging="360"/>
      </w:pPr>
      <w:rPr>
        <w:rFonts w:ascii="Courier New" w:hAnsi="Courier New" w:cs="Courier New" w:hint="default"/>
      </w:rPr>
    </w:lvl>
    <w:lvl w:ilvl="5" w:tplc="04090005" w:tentative="1">
      <w:start w:val="1"/>
      <w:numFmt w:val="bullet"/>
      <w:lvlText w:val=""/>
      <w:lvlJc w:val="left"/>
      <w:pPr>
        <w:ind w:left="4501" w:hanging="360"/>
      </w:pPr>
      <w:rPr>
        <w:rFonts w:ascii="Wingdings" w:hAnsi="Wingdings" w:hint="default"/>
      </w:rPr>
    </w:lvl>
    <w:lvl w:ilvl="6" w:tplc="04090001" w:tentative="1">
      <w:start w:val="1"/>
      <w:numFmt w:val="bullet"/>
      <w:lvlText w:val=""/>
      <w:lvlJc w:val="left"/>
      <w:pPr>
        <w:ind w:left="5221" w:hanging="360"/>
      </w:pPr>
      <w:rPr>
        <w:rFonts w:ascii="Symbol" w:hAnsi="Symbol" w:hint="default"/>
      </w:rPr>
    </w:lvl>
    <w:lvl w:ilvl="7" w:tplc="04090003" w:tentative="1">
      <w:start w:val="1"/>
      <w:numFmt w:val="bullet"/>
      <w:lvlText w:val="o"/>
      <w:lvlJc w:val="left"/>
      <w:pPr>
        <w:ind w:left="5941" w:hanging="360"/>
      </w:pPr>
      <w:rPr>
        <w:rFonts w:ascii="Courier New" w:hAnsi="Courier New" w:cs="Courier New" w:hint="default"/>
      </w:rPr>
    </w:lvl>
    <w:lvl w:ilvl="8" w:tplc="04090005" w:tentative="1">
      <w:start w:val="1"/>
      <w:numFmt w:val="bullet"/>
      <w:lvlText w:val=""/>
      <w:lvlJc w:val="left"/>
      <w:pPr>
        <w:ind w:left="6661" w:hanging="360"/>
      </w:pPr>
      <w:rPr>
        <w:rFonts w:ascii="Wingdings" w:hAnsi="Wingdings" w:hint="default"/>
      </w:rPr>
    </w:lvl>
  </w:abstractNum>
  <w:abstractNum w:abstractNumId="24" w15:restartNumberingAfterBreak="0">
    <w:nsid w:val="5207247D"/>
    <w:multiLevelType w:val="hybridMultilevel"/>
    <w:tmpl w:val="C3E0DE02"/>
    <w:lvl w:ilvl="0" w:tplc="B1FA6226">
      <w:start w:val="1"/>
      <w:numFmt w:val="decimal"/>
      <w:lvlText w:val="%1)"/>
      <w:lvlJc w:val="left"/>
      <w:pPr>
        <w:ind w:left="900" w:hanging="360"/>
      </w:pPr>
      <w:rPr>
        <w:rFonts w:hint="default"/>
        <w:sz w:val="20"/>
        <w:szCs w:val="20"/>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5" w15:restartNumberingAfterBreak="0">
    <w:nsid w:val="54C24EAD"/>
    <w:multiLevelType w:val="hybridMultilevel"/>
    <w:tmpl w:val="09101A46"/>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5C81D2C"/>
    <w:multiLevelType w:val="multilevel"/>
    <w:tmpl w:val="CF9C4A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7E53505"/>
    <w:multiLevelType w:val="singleLevel"/>
    <w:tmpl w:val="56F0B412"/>
    <w:lvl w:ilvl="0">
      <w:start w:val="1"/>
      <w:numFmt w:val="bullet"/>
      <w:lvlText w:val=""/>
      <w:lvlJc w:val="left"/>
      <w:pPr>
        <w:tabs>
          <w:tab w:val="num" w:pos="340"/>
        </w:tabs>
        <w:ind w:left="340" w:hanging="340"/>
      </w:pPr>
      <w:rPr>
        <w:rFonts w:ascii="Symbol" w:hAnsi="Symbol" w:hint="default"/>
        <w:color w:val="auto"/>
        <w:sz w:val="22"/>
      </w:rPr>
    </w:lvl>
  </w:abstractNum>
  <w:abstractNum w:abstractNumId="28" w15:restartNumberingAfterBreak="0">
    <w:nsid w:val="5DB70768"/>
    <w:multiLevelType w:val="hybridMultilevel"/>
    <w:tmpl w:val="9CD2B9E0"/>
    <w:lvl w:ilvl="0" w:tplc="8A0A33D2">
      <w:start w:val="1"/>
      <w:numFmt w:val="bullet"/>
      <w:lvlText w:val=""/>
      <w:lvlJc w:val="left"/>
      <w:pPr>
        <w:ind w:left="678" w:hanging="360"/>
      </w:pPr>
      <w:rPr>
        <w:rFonts w:ascii="Symbol" w:hAnsi="Symbol" w:hint="default"/>
        <w:color w:val="auto"/>
        <w:sz w:val="22"/>
      </w:rPr>
    </w:lvl>
    <w:lvl w:ilvl="1" w:tplc="04090003" w:tentative="1">
      <w:start w:val="1"/>
      <w:numFmt w:val="bullet"/>
      <w:lvlText w:val="o"/>
      <w:lvlJc w:val="left"/>
      <w:pPr>
        <w:ind w:left="1398" w:hanging="360"/>
      </w:pPr>
      <w:rPr>
        <w:rFonts w:ascii="Courier New" w:hAnsi="Courier New" w:cs="Courier New" w:hint="default"/>
      </w:rPr>
    </w:lvl>
    <w:lvl w:ilvl="2" w:tplc="04090005" w:tentative="1">
      <w:start w:val="1"/>
      <w:numFmt w:val="bullet"/>
      <w:lvlText w:val=""/>
      <w:lvlJc w:val="left"/>
      <w:pPr>
        <w:ind w:left="2118" w:hanging="360"/>
      </w:pPr>
      <w:rPr>
        <w:rFonts w:ascii="Wingdings" w:hAnsi="Wingdings" w:hint="default"/>
      </w:rPr>
    </w:lvl>
    <w:lvl w:ilvl="3" w:tplc="04090001" w:tentative="1">
      <w:start w:val="1"/>
      <w:numFmt w:val="bullet"/>
      <w:lvlText w:val=""/>
      <w:lvlJc w:val="left"/>
      <w:pPr>
        <w:ind w:left="2838" w:hanging="360"/>
      </w:pPr>
      <w:rPr>
        <w:rFonts w:ascii="Symbol" w:hAnsi="Symbol" w:hint="default"/>
      </w:rPr>
    </w:lvl>
    <w:lvl w:ilvl="4" w:tplc="04090003" w:tentative="1">
      <w:start w:val="1"/>
      <w:numFmt w:val="bullet"/>
      <w:lvlText w:val="o"/>
      <w:lvlJc w:val="left"/>
      <w:pPr>
        <w:ind w:left="3558" w:hanging="360"/>
      </w:pPr>
      <w:rPr>
        <w:rFonts w:ascii="Courier New" w:hAnsi="Courier New" w:cs="Courier New" w:hint="default"/>
      </w:rPr>
    </w:lvl>
    <w:lvl w:ilvl="5" w:tplc="04090005" w:tentative="1">
      <w:start w:val="1"/>
      <w:numFmt w:val="bullet"/>
      <w:lvlText w:val=""/>
      <w:lvlJc w:val="left"/>
      <w:pPr>
        <w:ind w:left="4278" w:hanging="360"/>
      </w:pPr>
      <w:rPr>
        <w:rFonts w:ascii="Wingdings" w:hAnsi="Wingdings" w:hint="default"/>
      </w:rPr>
    </w:lvl>
    <w:lvl w:ilvl="6" w:tplc="04090001" w:tentative="1">
      <w:start w:val="1"/>
      <w:numFmt w:val="bullet"/>
      <w:lvlText w:val=""/>
      <w:lvlJc w:val="left"/>
      <w:pPr>
        <w:ind w:left="4998" w:hanging="360"/>
      </w:pPr>
      <w:rPr>
        <w:rFonts w:ascii="Symbol" w:hAnsi="Symbol" w:hint="default"/>
      </w:rPr>
    </w:lvl>
    <w:lvl w:ilvl="7" w:tplc="04090003" w:tentative="1">
      <w:start w:val="1"/>
      <w:numFmt w:val="bullet"/>
      <w:lvlText w:val="o"/>
      <w:lvlJc w:val="left"/>
      <w:pPr>
        <w:ind w:left="5718" w:hanging="360"/>
      </w:pPr>
      <w:rPr>
        <w:rFonts w:ascii="Courier New" w:hAnsi="Courier New" w:cs="Courier New" w:hint="default"/>
      </w:rPr>
    </w:lvl>
    <w:lvl w:ilvl="8" w:tplc="04090005" w:tentative="1">
      <w:start w:val="1"/>
      <w:numFmt w:val="bullet"/>
      <w:lvlText w:val=""/>
      <w:lvlJc w:val="left"/>
      <w:pPr>
        <w:ind w:left="6438" w:hanging="360"/>
      </w:pPr>
      <w:rPr>
        <w:rFonts w:ascii="Wingdings" w:hAnsi="Wingdings" w:hint="default"/>
      </w:rPr>
    </w:lvl>
  </w:abstractNum>
  <w:abstractNum w:abstractNumId="29" w15:restartNumberingAfterBreak="0">
    <w:nsid w:val="5FA17216"/>
    <w:multiLevelType w:val="hybridMultilevel"/>
    <w:tmpl w:val="BD365624"/>
    <w:lvl w:ilvl="0" w:tplc="A288C854">
      <w:numFmt w:val="bullet"/>
      <w:lvlText w:val="-"/>
      <w:lvlJc w:val="left"/>
      <w:pPr>
        <w:ind w:left="720" w:hanging="360"/>
      </w:pPr>
      <w:rPr>
        <w:rFonts w:ascii="Times New Roman" w:eastAsia="Times New Roman" w:hAnsi="Times New Roman" w:cs="Times New Roman" w:hint="default"/>
        <w:i/>
        <w:color w:val="0000FF"/>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547488"/>
    <w:multiLevelType w:val="multilevel"/>
    <w:tmpl w:val="439E783A"/>
    <w:lvl w:ilvl="0">
      <w:start w:val="1"/>
      <w:numFmt w:val="decimal"/>
      <w:pStyle w:val="Heading1"/>
      <w:lvlText w:val="%1"/>
      <w:lvlJc w:val="left"/>
      <w:pPr>
        <w:ind w:left="360" w:hanging="360"/>
      </w:pPr>
      <w:rPr>
        <w:rFonts w:hint="default"/>
        <w:b/>
        <w:bCs/>
        <w:i w:val="0"/>
        <w:iCs w:val="0"/>
        <w:color w:val="auto"/>
        <w:sz w:val="24"/>
        <w:szCs w:val="24"/>
      </w:rPr>
    </w:lvl>
    <w:lvl w:ilvl="1">
      <w:start w:val="1"/>
      <w:numFmt w:val="decimal"/>
      <w:isLgl/>
      <w:lvlText w:val="%1.%2"/>
      <w:lvlJc w:val="left"/>
      <w:pPr>
        <w:ind w:left="940" w:hanging="400"/>
      </w:pPr>
      <w:rPr>
        <w:rFonts w:ascii="Times New Roman" w:hAnsi="Times New Roman" w:cs="Times New Roman" w:hint="default"/>
      </w:rPr>
    </w:lvl>
    <w:lvl w:ilvl="2">
      <w:start w:val="1"/>
      <w:numFmt w:val="decimal"/>
      <w:isLgl/>
      <w:lvlText w:val="%1.%2.%3"/>
      <w:lvlJc w:val="left"/>
      <w:pPr>
        <w:ind w:left="1800" w:hanging="720"/>
      </w:pPr>
      <w:rPr>
        <w:rFonts w:ascii="Times New Roman" w:hAnsi="Times New Roman" w:cs="Times New Roman" w:hint="default"/>
      </w:rPr>
    </w:lvl>
    <w:lvl w:ilvl="3">
      <w:start w:val="1"/>
      <w:numFmt w:val="decimal"/>
      <w:isLgl/>
      <w:lvlText w:val="%1.%2.%3.%4"/>
      <w:lvlJc w:val="left"/>
      <w:pPr>
        <w:ind w:left="2340" w:hanging="720"/>
      </w:pPr>
      <w:rPr>
        <w:rFonts w:ascii="Times New Roman" w:hAnsi="Times New Roman" w:cs="Times New Roman" w:hint="default"/>
      </w:rPr>
    </w:lvl>
    <w:lvl w:ilvl="4">
      <w:start w:val="1"/>
      <w:numFmt w:val="decimal"/>
      <w:isLgl/>
      <w:lvlText w:val="%1.%2.%3.%4.%5"/>
      <w:lvlJc w:val="left"/>
      <w:pPr>
        <w:ind w:left="2880" w:hanging="720"/>
      </w:pPr>
      <w:rPr>
        <w:rFonts w:ascii="Times New Roman" w:hAnsi="Times New Roman" w:cs="Times New Roman" w:hint="default"/>
      </w:rPr>
    </w:lvl>
    <w:lvl w:ilvl="5">
      <w:start w:val="1"/>
      <w:numFmt w:val="decimal"/>
      <w:isLgl/>
      <w:lvlText w:val="%1.%2.%3.%4.%5.%6"/>
      <w:lvlJc w:val="left"/>
      <w:pPr>
        <w:ind w:left="3780" w:hanging="1080"/>
      </w:pPr>
      <w:rPr>
        <w:rFonts w:ascii="Times New Roman" w:hAnsi="Times New Roman" w:cs="Times New Roman" w:hint="default"/>
      </w:rPr>
    </w:lvl>
    <w:lvl w:ilvl="6">
      <w:start w:val="1"/>
      <w:numFmt w:val="decimal"/>
      <w:isLgl/>
      <w:lvlText w:val="%1.%2.%3.%4.%5.%6.%7"/>
      <w:lvlJc w:val="left"/>
      <w:pPr>
        <w:ind w:left="4320" w:hanging="1080"/>
      </w:pPr>
      <w:rPr>
        <w:rFonts w:ascii="Times New Roman" w:hAnsi="Times New Roman" w:cs="Times New Roman" w:hint="default"/>
      </w:rPr>
    </w:lvl>
    <w:lvl w:ilvl="7">
      <w:start w:val="1"/>
      <w:numFmt w:val="decimal"/>
      <w:isLgl/>
      <w:lvlText w:val="%1.%2.%3.%4.%5.%6.%7.%8"/>
      <w:lvlJc w:val="left"/>
      <w:pPr>
        <w:ind w:left="5220" w:hanging="1440"/>
      </w:pPr>
      <w:rPr>
        <w:rFonts w:ascii="Times New Roman" w:hAnsi="Times New Roman" w:cs="Times New Roman" w:hint="default"/>
      </w:rPr>
    </w:lvl>
    <w:lvl w:ilvl="8">
      <w:start w:val="1"/>
      <w:numFmt w:val="decimal"/>
      <w:isLgl/>
      <w:lvlText w:val="%1.%2.%3.%4.%5.%6.%7.%8.%9"/>
      <w:lvlJc w:val="left"/>
      <w:pPr>
        <w:ind w:left="5760" w:hanging="1440"/>
      </w:pPr>
      <w:rPr>
        <w:rFonts w:ascii="Times New Roman" w:hAnsi="Times New Roman" w:cs="Times New Roman" w:hint="default"/>
      </w:rPr>
    </w:lvl>
  </w:abstractNum>
  <w:abstractNum w:abstractNumId="31" w15:restartNumberingAfterBreak="0">
    <w:nsid w:val="68AD0043"/>
    <w:multiLevelType w:val="singleLevel"/>
    <w:tmpl w:val="5612578A"/>
    <w:lvl w:ilvl="0">
      <w:start w:val="1"/>
      <w:numFmt w:val="bullet"/>
      <w:lvlText w:val=""/>
      <w:lvlJc w:val="left"/>
      <w:pPr>
        <w:tabs>
          <w:tab w:val="num" w:pos="340"/>
        </w:tabs>
        <w:ind w:left="340" w:hanging="340"/>
      </w:pPr>
      <w:rPr>
        <w:rFonts w:ascii="Symbol" w:hAnsi="Symbol" w:hint="default"/>
        <w:color w:val="auto"/>
        <w:sz w:val="22"/>
      </w:rPr>
    </w:lvl>
  </w:abstractNum>
  <w:abstractNum w:abstractNumId="32" w15:restartNumberingAfterBreak="0">
    <w:nsid w:val="6F561602"/>
    <w:multiLevelType w:val="hybridMultilevel"/>
    <w:tmpl w:val="F73EB9F2"/>
    <w:lvl w:ilvl="0" w:tplc="8A0A33D2">
      <w:start w:val="1"/>
      <w:numFmt w:val="bullet"/>
      <w:lvlText w:val=""/>
      <w:lvlJc w:val="left"/>
      <w:pPr>
        <w:ind w:left="720" w:hanging="360"/>
      </w:pPr>
      <w:rPr>
        <w:rFonts w:ascii="Symbol" w:hAnsi="Symbol" w:hint="default"/>
        <w:color w:val="auto"/>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1DF55D1"/>
    <w:multiLevelType w:val="multilevel"/>
    <w:tmpl w:val="D29AE250"/>
    <w:lvl w:ilvl="0">
      <w:start w:val="1"/>
      <w:numFmt w:val="decimal"/>
      <w:lvlText w:val="%1"/>
      <w:lvlJc w:val="left"/>
      <w:pPr>
        <w:tabs>
          <w:tab w:val="num" w:pos="1134"/>
        </w:tabs>
        <w:ind w:left="1134" w:hanging="1134"/>
      </w:pPr>
      <w:rPr>
        <w:rFonts w:hint="default"/>
        <w:color w:val="auto"/>
      </w:rPr>
    </w:lvl>
    <w:lvl w:ilvl="1">
      <w:start w:val="1"/>
      <w:numFmt w:val="lowerLetter"/>
      <w:pStyle w:val="Heading2"/>
      <w:lvlText w:val="(%2)"/>
      <w:lvlJc w:val="left"/>
      <w:pPr>
        <w:tabs>
          <w:tab w:val="num" w:pos="600"/>
        </w:tabs>
        <w:ind w:left="600" w:firstLine="0"/>
      </w:pPr>
      <w:rPr>
        <w:rFonts w:hint="default"/>
        <w:b/>
        <w:bCs/>
        <w:i/>
        <w:color w:val="auto"/>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4"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35" w15:restartNumberingAfterBreak="0">
    <w:nsid w:val="765906AA"/>
    <w:multiLevelType w:val="hybridMultilevel"/>
    <w:tmpl w:val="EBACE14A"/>
    <w:lvl w:ilvl="0" w:tplc="D2CEA600">
      <w:start w:val="1"/>
      <w:numFmt w:val="lowerLetter"/>
      <w:lvlText w:val="(%1)"/>
      <w:lvlJc w:val="left"/>
      <w:pPr>
        <w:ind w:left="360" w:hanging="360"/>
      </w:pPr>
      <w:rPr>
        <w:rFonts w:ascii="Times New Roman" w:hAnsi="Times New Roman" w:hint="default"/>
        <w:b/>
        <w:i/>
        <w:sz w:val="22"/>
      </w:rPr>
    </w:lvl>
    <w:lvl w:ilvl="1" w:tplc="F0A0B7EA" w:tentative="1">
      <w:start w:val="1"/>
      <w:numFmt w:val="lowerLetter"/>
      <w:lvlText w:val="%2."/>
      <w:lvlJc w:val="left"/>
      <w:pPr>
        <w:ind w:left="1080" w:hanging="360"/>
      </w:pPr>
    </w:lvl>
    <w:lvl w:ilvl="2" w:tplc="3C0868B0" w:tentative="1">
      <w:start w:val="1"/>
      <w:numFmt w:val="lowerRoman"/>
      <w:lvlText w:val="%3."/>
      <w:lvlJc w:val="right"/>
      <w:pPr>
        <w:ind w:left="1800" w:hanging="180"/>
      </w:pPr>
    </w:lvl>
    <w:lvl w:ilvl="3" w:tplc="AFEA4858" w:tentative="1">
      <w:start w:val="1"/>
      <w:numFmt w:val="decimal"/>
      <w:lvlText w:val="%4."/>
      <w:lvlJc w:val="left"/>
      <w:pPr>
        <w:ind w:left="2520" w:hanging="360"/>
      </w:pPr>
    </w:lvl>
    <w:lvl w:ilvl="4" w:tplc="D71CD3E2" w:tentative="1">
      <w:start w:val="1"/>
      <w:numFmt w:val="lowerLetter"/>
      <w:lvlText w:val="%5."/>
      <w:lvlJc w:val="left"/>
      <w:pPr>
        <w:ind w:left="3240" w:hanging="360"/>
      </w:pPr>
    </w:lvl>
    <w:lvl w:ilvl="5" w:tplc="2BEA29DE" w:tentative="1">
      <w:start w:val="1"/>
      <w:numFmt w:val="lowerRoman"/>
      <w:lvlText w:val="%6."/>
      <w:lvlJc w:val="right"/>
      <w:pPr>
        <w:ind w:left="3960" w:hanging="180"/>
      </w:pPr>
    </w:lvl>
    <w:lvl w:ilvl="6" w:tplc="91EEDE3C" w:tentative="1">
      <w:start w:val="1"/>
      <w:numFmt w:val="decimal"/>
      <w:lvlText w:val="%7."/>
      <w:lvlJc w:val="left"/>
      <w:pPr>
        <w:ind w:left="4680" w:hanging="360"/>
      </w:pPr>
    </w:lvl>
    <w:lvl w:ilvl="7" w:tplc="25184CC2" w:tentative="1">
      <w:start w:val="1"/>
      <w:numFmt w:val="lowerLetter"/>
      <w:lvlText w:val="%8."/>
      <w:lvlJc w:val="left"/>
      <w:pPr>
        <w:ind w:left="5400" w:hanging="360"/>
      </w:pPr>
    </w:lvl>
    <w:lvl w:ilvl="8" w:tplc="13ECB82C" w:tentative="1">
      <w:start w:val="1"/>
      <w:numFmt w:val="lowerRoman"/>
      <w:lvlText w:val="%9."/>
      <w:lvlJc w:val="right"/>
      <w:pPr>
        <w:ind w:left="6120" w:hanging="180"/>
      </w:pPr>
    </w:lvl>
  </w:abstractNum>
  <w:abstractNum w:abstractNumId="36" w15:restartNumberingAfterBreak="0">
    <w:nsid w:val="76C65C30"/>
    <w:multiLevelType w:val="hybridMultilevel"/>
    <w:tmpl w:val="20304DDE"/>
    <w:lvl w:ilvl="0" w:tplc="74B6E340">
      <w:start w:val="1"/>
      <w:numFmt w:val="bullet"/>
      <w:pStyle w:val="BodyTextbullet"/>
      <w:lvlText w:val=""/>
      <w:lvlJc w:val="left"/>
      <w:pPr>
        <w:tabs>
          <w:tab w:val="num" w:pos="1440"/>
        </w:tabs>
        <w:ind w:left="1440" w:hanging="360"/>
      </w:pPr>
      <w:rPr>
        <w:rFonts w:ascii="Symbol" w:hAnsi="Symbol" w:hint="default"/>
        <w:color w:val="auto"/>
        <w:sz w:val="22"/>
      </w:rPr>
    </w:lvl>
    <w:lvl w:ilvl="1" w:tplc="CE226F22">
      <w:start w:val="1"/>
      <w:numFmt w:val="bullet"/>
      <w:lvlText w:val="o"/>
      <w:lvlJc w:val="left"/>
      <w:pPr>
        <w:tabs>
          <w:tab w:val="num" w:pos="2520"/>
        </w:tabs>
        <w:ind w:left="2520" w:hanging="360"/>
      </w:pPr>
      <w:rPr>
        <w:rFonts w:ascii="Courier New" w:hAnsi="Courier New" w:hint="default"/>
      </w:rPr>
    </w:lvl>
    <w:lvl w:ilvl="2" w:tplc="0D3E5838" w:tentative="1">
      <w:start w:val="1"/>
      <w:numFmt w:val="bullet"/>
      <w:lvlText w:val=""/>
      <w:lvlJc w:val="left"/>
      <w:pPr>
        <w:tabs>
          <w:tab w:val="num" w:pos="3240"/>
        </w:tabs>
        <w:ind w:left="3240" w:hanging="360"/>
      </w:pPr>
      <w:rPr>
        <w:rFonts w:ascii="Wingdings" w:hAnsi="Wingdings" w:hint="default"/>
      </w:rPr>
    </w:lvl>
    <w:lvl w:ilvl="3" w:tplc="DE8EA27E" w:tentative="1">
      <w:start w:val="1"/>
      <w:numFmt w:val="bullet"/>
      <w:lvlText w:val=""/>
      <w:lvlJc w:val="left"/>
      <w:pPr>
        <w:tabs>
          <w:tab w:val="num" w:pos="3960"/>
        </w:tabs>
        <w:ind w:left="3960" w:hanging="360"/>
      </w:pPr>
      <w:rPr>
        <w:rFonts w:ascii="Symbol" w:hAnsi="Symbol" w:hint="default"/>
      </w:rPr>
    </w:lvl>
    <w:lvl w:ilvl="4" w:tplc="641868EA" w:tentative="1">
      <w:start w:val="1"/>
      <w:numFmt w:val="bullet"/>
      <w:lvlText w:val="o"/>
      <w:lvlJc w:val="left"/>
      <w:pPr>
        <w:tabs>
          <w:tab w:val="num" w:pos="4680"/>
        </w:tabs>
        <w:ind w:left="4680" w:hanging="360"/>
      </w:pPr>
      <w:rPr>
        <w:rFonts w:ascii="Courier New" w:hAnsi="Courier New" w:hint="default"/>
      </w:rPr>
    </w:lvl>
    <w:lvl w:ilvl="5" w:tplc="5AA274AE" w:tentative="1">
      <w:start w:val="1"/>
      <w:numFmt w:val="bullet"/>
      <w:lvlText w:val=""/>
      <w:lvlJc w:val="left"/>
      <w:pPr>
        <w:tabs>
          <w:tab w:val="num" w:pos="5400"/>
        </w:tabs>
        <w:ind w:left="5400" w:hanging="360"/>
      </w:pPr>
      <w:rPr>
        <w:rFonts w:ascii="Wingdings" w:hAnsi="Wingdings" w:hint="default"/>
      </w:rPr>
    </w:lvl>
    <w:lvl w:ilvl="6" w:tplc="9B26A606" w:tentative="1">
      <w:start w:val="1"/>
      <w:numFmt w:val="bullet"/>
      <w:lvlText w:val=""/>
      <w:lvlJc w:val="left"/>
      <w:pPr>
        <w:tabs>
          <w:tab w:val="num" w:pos="6120"/>
        </w:tabs>
        <w:ind w:left="6120" w:hanging="360"/>
      </w:pPr>
      <w:rPr>
        <w:rFonts w:ascii="Symbol" w:hAnsi="Symbol" w:hint="default"/>
      </w:rPr>
    </w:lvl>
    <w:lvl w:ilvl="7" w:tplc="C63C622E" w:tentative="1">
      <w:start w:val="1"/>
      <w:numFmt w:val="bullet"/>
      <w:lvlText w:val="o"/>
      <w:lvlJc w:val="left"/>
      <w:pPr>
        <w:tabs>
          <w:tab w:val="num" w:pos="6840"/>
        </w:tabs>
        <w:ind w:left="6840" w:hanging="360"/>
      </w:pPr>
      <w:rPr>
        <w:rFonts w:ascii="Courier New" w:hAnsi="Courier New" w:hint="default"/>
      </w:rPr>
    </w:lvl>
    <w:lvl w:ilvl="8" w:tplc="D77AF6E6" w:tentative="1">
      <w:start w:val="1"/>
      <w:numFmt w:val="bullet"/>
      <w:lvlText w:val=""/>
      <w:lvlJc w:val="left"/>
      <w:pPr>
        <w:tabs>
          <w:tab w:val="num" w:pos="7560"/>
        </w:tabs>
        <w:ind w:left="7560" w:hanging="360"/>
      </w:pPr>
      <w:rPr>
        <w:rFonts w:ascii="Wingdings" w:hAnsi="Wingdings" w:hint="default"/>
      </w:rPr>
    </w:lvl>
  </w:abstractNum>
  <w:abstractNum w:abstractNumId="37" w15:restartNumberingAfterBreak="0">
    <w:nsid w:val="7762393A"/>
    <w:multiLevelType w:val="multilevel"/>
    <w:tmpl w:val="516AB808"/>
    <w:lvl w:ilvl="0">
      <w:start w:val="1"/>
      <w:numFmt w:val="decimal"/>
      <w:lvlText w:val="%1"/>
      <w:lvlJc w:val="left"/>
      <w:pPr>
        <w:tabs>
          <w:tab w:val="num" w:pos="3760"/>
        </w:tabs>
        <w:ind w:left="3760" w:hanging="340"/>
      </w:pPr>
      <w:rPr>
        <w:rFonts w:hint="default"/>
        <w:color w:val="auto"/>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38" w15:restartNumberingAfterBreak="0">
    <w:nsid w:val="7A305261"/>
    <w:multiLevelType w:val="hybridMultilevel"/>
    <w:tmpl w:val="B17098B8"/>
    <w:lvl w:ilvl="0" w:tplc="F572B8F2">
      <w:start w:val="2"/>
      <w:numFmt w:val="upperLetter"/>
      <w:lvlText w:val="(%1)"/>
      <w:lvlJc w:val="left"/>
      <w:pPr>
        <w:ind w:left="1260" w:hanging="360"/>
      </w:pPr>
      <w:rPr>
        <w:rFonts w:hint="default"/>
        <w:b w:val="0"/>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16cid:durableId="582027401">
    <w:abstractNumId w:val="1"/>
  </w:num>
  <w:num w:numId="2" w16cid:durableId="435371307">
    <w:abstractNumId w:val="0"/>
  </w:num>
  <w:num w:numId="3" w16cid:durableId="512108853">
    <w:abstractNumId w:val="10"/>
  </w:num>
  <w:num w:numId="4" w16cid:durableId="51199170">
    <w:abstractNumId w:val="4"/>
  </w:num>
  <w:num w:numId="5" w16cid:durableId="1883785311">
    <w:abstractNumId w:val="34"/>
  </w:num>
  <w:num w:numId="6" w16cid:durableId="1539468570">
    <w:abstractNumId w:val="9"/>
  </w:num>
  <w:num w:numId="7" w16cid:durableId="1032615770">
    <w:abstractNumId w:val="36"/>
  </w:num>
  <w:num w:numId="8" w16cid:durableId="995650639">
    <w:abstractNumId w:val="33"/>
  </w:num>
  <w:num w:numId="9" w16cid:durableId="2034651795">
    <w:abstractNumId w:val="16"/>
  </w:num>
  <w:num w:numId="10" w16cid:durableId="1784575893">
    <w:abstractNumId w:val="27"/>
  </w:num>
  <w:num w:numId="11" w16cid:durableId="1680548528">
    <w:abstractNumId w:val="14"/>
  </w:num>
  <w:num w:numId="12" w16cid:durableId="655956308">
    <w:abstractNumId w:val="31"/>
  </w:num>
  <w:num w:numId="13" w16cid:durableId="985276237">
    <w:abstractNumId w:val="37"/>
  </w:num>
  <w:num w:numId="14" w16cid:durableId="2073651872">
    <w:abstractNumId w:val="28"/>
  </w:num>
  <w:num w:numId="15" w16cid:durableId="718747358">
    <w:abstractNumId w:val="32"/>
  </w:num>
  <w:num w:numId="16" w16cid:durableId="439105899">
    <w:abstractNumId w:val="19"/>
  </w:num>
  <w:num w:numId="17" w16cid:durableId="342053222">
    <w:abstractNumId w:val="6"/>
  </w:num>
  <w:num w:numId="18" w16cid:durableId="651255428">
    <w:abstractNumId w:val="25"/>
  </w:num>
  <w:num w:numId="19" w16cid:durableId="1173376330">
    <w:abstractNumId w:val="30"/>
  </w:num>
  <w:num w:numId="20" w16cid:durableId="432746076">
    <w:abstractNumId w:val="3"/>
  </w:num>
  <w:num w:numId="21" w16cid:durableId="463931139">
    <w:abstractNumId w:val="29"/>
  </w:num>
  <w:num w:numId="22" w16cid:durableId="955067180">
    <w:abstractNumId w:val="17"/>
  </w:num>
  <w:num w:numId="23" w16cid:durableId="1649436193">
    <w:abstractNumId w:val="23"/>
  </w:num>
  <w:num w:numId="24" w16cid:durableId="27799173">
    <w:abstractNumId w:val="18"/>
  </w:num>
  <w:num w:numId="25" w16cid:durableId="1830903765">
    <w:abstractNumId w:val="15"/>
  </w:num>
  <w:num w:numId="26" w16cid:durableId="172913551">
    <w:abstractNumId w:val="20"/>
  </w:num>
  <w:num w:numId="27" w16cid:durableId="356391879">
    <w:abstractNumId w:val="24"/>
  </w:num>
  <w:num w:numId="28" w16cid:durableId="38285249">
    <w:abstractNumId w:val="7"/>
  </w:num>
  <w:num w:numId="29" w16cid:durableId="1811094975">
    <w:abstractNumId w:val="2"/>
  </w:num>
  <w:num w:numId="30" w16cid:durableId="484509568">
    <w:abstractNumId w:val="38"/>
  </w:num>
  <w:num w:numId="31" w16cid:durableId="889267238">
    <w:abstractNumId w:val="8"/>
  </w:num>
  <w:num w:numId="32" w16cid:durableId="1517235356">
    <w:abstractNumId w:val="11"/>
  </w:num>
  <w:num w:numId="33" w16cid:durableId="531654821">
    <w:abstractNumId w:val="26"/>
  </w:num>
  <w:num w:numId="34" w16cid:durableId="84813089">
    <w:abstractNumId w:val="12"/>
  </w:num>
  <w:num w:numId="35" w16cid:durableId="666515848">
    <w:abstractNumId w:val="30"/>
    <w:lvlOverride w:ilvl="0">
      <w:startOverride w:val="1"/>
    </w:lvlOverride>
  </w:num>
  <w:num w:numId="36" w16cid:durableId="1880705740">
    <w:abstractNumId w:val="35"/>
  </w:num>
  <w:num w:numId="37" w16cid:durableId="1490751783">
    <w:abstractNumId w:val="30"/>
    <w:lvlOverride w:ilvl="0">
      <w:startOverride w:val="17"/>
    </w:lvlOverride>
    <w:lvlOverride w:ilvl="1">
      <w:startOverride w:val="2"/>
    </w:lvlOverride>
  </w:num>
  <w:num w:numId="38" w16cid:durableId="5838774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9816695">
    <w:abstractNumId w:val="30"/>
  </w:num>
  <w:num w:numId="40" w16cid:durableId="1757704183">
    <w:abstractNumId w:val="30"/>
  </w:num>
  <w:num w:numId="41" w16cid:durableId="1882326954">
    <w:abstractNumId w:val="30"/>
  </w:num>
  <w:num w:numId="42" w16cid:durableId="1740639305">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861043913">
    <w:abstractNumId w:val="21"/>
  </w:num>
  <w:num w:numId="44" w16cid:durableId="498809362">
    <w:abstractNumId w:val="5"/>
  </w:num>
  <w:num w:numId="45" w16cid:durableId="1454321650">
    <w:abstractNumId w:val="22"/>
  </w:num>
  <w:num w:numId="46" w16cid:durableId="388892508">
    <w:abstractNumId w:val="13"/>
  </w:num>
  <w:numIdMacAtCleanup w:val="2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70"/>
  <w:displayBackgroundShape/>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2"/>
  <w:drawingGridHorizontalSpacing w:val="110"/>
  <w:displayHorizontalDrawingGridEvery w:val="0"/>
  <w:displayVerticalDrawingGridEvery w:val="0"/>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DraftWatermark" w:val="ﾓﾔﾒྥ⦆Ⳙ뿓屹忄椁爔稧綋裏趌郁飍騃鷇ꃪꎖꖂꚮꡢ꺢듗뢚밆븄삇웎쾋퓃홀﫷ﹸ֮આ༒ႌᙠᤆ⼁㚛㾅䊞䔝䨏䯏孃屯懎搇洲灴爙矝耻裹鄋鞙鹔ꙶ꼈댚럭븝욷쟍쯻큹폦﫫ﳯǈͦӾ࡞ऊะ࿖ᖇᵸ὎↌⍡Ⓢ♎⥀ⴋㆻ㓡㗖㞷䍥凎屫曬溸芒鈌雺鴐ꏗ꠪ꪸ곬꼠둄뼷쓙줍쾵톼혣﨎ﵱъൺ‸⎛➤⬘ⷒ㉋䛼䴏侵冻匷嵸覯鉱ꎝ꡺ _x000a__x000a_ _x000a_!&quot;#$%&amp;'()*+,-./012345789: ;&lt;=&gt;!?@ABC&quot;DEFG#HIJK$MNOP%QRST&amp;UVWXY'Z[\](^_`a)cdef*ghij+klmno,pqrs-tuvw.yz{|/}~0123456済퀀ķ^^㸈퀸ā((9จ퀀ā:퀀;āaa&lt;금 퀀ājj縈!퀀ācc丈&quot;퀀ābbḈ#퀀ā#퀀"/>
  </w:docVars>
  <w:rsids>
    <w:rsidRoot w:val="00107940"/>
    <w:rsid w:val="000003F5"/>
    <w:rsid w:val="00000486"/>
    <w:rsid w:val="00000613"/>
    <w:rsid w:val="000009C4"/>
    <w:rsid w:val="00000A1C"/>
    <w:rsid w:val="00000A92"/>
    <w:rsid w:val="00000B0C"/>
    <w:rsid w:val="00000E00"/>
    <w:rsid w:val="00000EB5"/>
    <w:rsid w:val="00001166"/>
    <w:rsid w:val="000019F8"/>
    <w:rsid w:val="00001C79"/>
    <w:rsid w:val="00001C9A"/>
    <w:rsid w:val="00001E0E"/>
    <w:rsid w:val="00001E2D"/>
    <w:rsid w:val="00002233"/>
    <w:rsid w:val="00002533"/>
    <w:rsid w:val="0000270B"/>
    <w:rsid w:val="000027B2"/>
    <w:rsid w:val="00002A65"/>
    <w:rsid w:val="00002E91"/>
    <w:rsid w:val="00003116"/>
    <w:rsid w:val="00003217"/>
    <w:rsid w:val="0000363B"/>
    <w:rsid w:val="00003985"/>
    <w:rsid w:val="00003A9B"/>
    <w:rsid w:val="00003AEA"/>
    <w:rsid w:val="00003BE9"/>
    <w:rsid w:val="00003CDD"/>
    <w:rsid w:val="00003E24"/>
    <w:rsid w:val="0000409D"/>
    <w:rsid w:val="0000472B"/>
    <w:rsid w:val="00004CA4"/>
    <w:rsid w:val="00004E24"/>
    <w:rsid w:val="00005079"/>
    <w:rsid w:val="00005732"/>
    <w:rsid w:val="000058DB"/>
    <w:rsid w:val="00005A06"/>
    <w:rsid w:val="00005B9E"/>
    <w:rsid w:val="00005BBE"/>
    <w:rsid w:val="00005CB4"/>
    <w:rsid w:val="00005E0C"/>
    <w:rsid w:val="00005F6E"/>
    <w:rsid w:val="0000603C"/>
    <w:rsid w:val="00006042"/>
    <w:rsid w:val="00006053"/>
    <w:rsid w:val="00006358"/>
    <w:rsid w:val="000068C0"/>
    <w:rsid w:val="000068EA"/>
    <w:rsid w:val="00006905"/>
    <w:rsid w:val="00006B87"/>
    <w:rsid w:val="00006C7C"/>
    <w:rsid w:val="00006EDA"/>
    <w:rsid w:val="00006F51"/>
    <w:rsid w:val="0000702C"/>
    <w:rsid w:val="0000752E"/>
    <w:rsid w:val="0000753C"/>
    <w:rsid w:val="0000771E"/>
    <w:rsid w:val="0000790F"/>
    <w:rsid w:val="00007BB4"/>
    <w:rsid w:val="00007C24"/>
    <w:rsid w:val="00010057"/>
    <w:rsid w:val="00010135"/>
    <w:rsid w:val="0001038B"/>
    <w:rsid w:val="00010E15"/>
    <w:rsid w:val="00010F44"/>
    <w:rsid w:val="00011033"/>
    <w:rsid w:val="0001134F"/>
    <w:rsid w:val="0001135B"/>
    <w:rsid w:val="00011588"/>
    <w:rsid w:val="000117DB"/>
    <w:rsid w:val="0001199C"/>
    <w:rsid w:val="00011E48"/>
    <w:rsid w:val="00011EFC"/>
    <w:rsid w:val="000122EC"/>
    <w:rsid w:val="000125F2"/>
    <w:rsid w:val="0001260E"/>
    <w:rsid w:val="000127BD"/>
    <w:rsid w:val="000129E2"/>
    <w:rsid w:val="00012BBF"/>
    <w:rsid w:val="00012C92"/>
    <w:rsid w:val="00012FA8"/>
    <w:rsid w:val="00013392"/>
    <w:rsid w:val="000137C4"/>
    <w:rsid w:val="0001381E"/>
    <w:rsid w:val="00013906"/>
    <w:rsid w:val="00013C3C"/>
    <w:rsid w:val="00013D0D"/>
    <w:rsid w:val="00013D4A"/>
    <w:rsid w:val="0001408C"/>
    <w:rsid w:val="00014093"/>
    <w:rsid w:val="000141A8"/>
    <w:rsid w:val="000146E6"/>
    <w:rsid w:val="00014B31"/>
    <w:rsid w:val="00014BCF"/>
    <w:rsid w:val="0001507F"/>
    <w:rsid w:val="0001509E"/>
    <w:rsid w:val="00015129"/>
    <w:rsid w:val="000151CB"/>
    <w:rsid w:val="00015579"/>
    <w:rsid w:val="000155F9"/>
    <w:rsid w:val="00015B3C"/>
    <w:rsid w:val="00015F8D"/>
    <w:rsid w:val="00016197"/>
    <w:rsid w:val="0001624C"/>
    <w:rsid w:val="00016673"/>
    <w:rsid w:val="00016A4C"/>
    <w:rsid w:val="00016E23"/>
    <w:rsid w:val="00017248"/>
    <w:rsid w:val="000172AD"/>
    <w:rsid w:val="00017330"/>
    <w:rsid w:val="000174BD"/>
    <w:rsid w:val="00017571"/>
    <w:rsid w:val="00017DF1"/>
    <w:rsid w:val="0002006E"/>
    <w:rsid w:val="00020703"/>
    <w:rsid w:val="0002095D"/>
    <w:rsid w:val="000209D4"/>
    <w:rsid w:val="00020A44"/>
    <w:rsid w:val="00020A65"/>
    <w:rsid w:val="00020BEE"/>
    <w:rsid w:val="00020EB4"/>
    <w:rsid w:val="0002113A"/>
    <w:rsid w:val="00021354"/>
    <w:rsid w:val="0002147E"/>
    <w:rsid w:val="00021745"/>
    <w:rsid w:val="000217FE"/>
    <w:rsid w:val="00021872"/>
    <w:rsid w:val="00021A66"/>
    <w:rsid w:val="00021B25"/>
    <w:rsid w:val="00021DDF"/>
    <w:rsid w:val="00021DF1"/>
    <w:rsid w:val="00021E51"/>
    <w:rsid w:val="00022271"/>
    <w:rsid w:val="000222FF"/>
    <w:rsid w:val="0002264F"/>
    <w:rsid w:val="000228EF"/>
    <w:rsid w:val="000229B1"/>
    <w:rsid w:val="000229EC"/>
    <w:rsid w:val="00022F6C"/>
    <w:rsid w:val="0002300E"/>
    <w:rsid w:val="00023088"/>
    <w:rsid w:val="0002310B"/>
    <w:rsid w:val="00023122"/>
    <w:rsid w:val="000232E1"/>
    <w:rsid w:val="0002332C"/>
    <w:rsid w:val="0002345D"/>
    <w:rsid w:val="000234F3"/>
    <w:rsid w:val="0002393D"/>
    <w:rsid w:val="000239D7"/>
    <w:rsid w:val="00023C4A"/>
    <w:rsid w:val="00023E63"/>
    <w:rsid w:val="000243F0"/>
    <w:rsid w:val="00024752"/>
    <w:rsid w:val="00024A0E"/>
    <w:rsid w:val="00024C20"/>
    <w:rsid w:val="00024C42"/>
    <w:rsid w:val="00024C6E"/>
    <w:rsid w:val="00024ECC"/>
    <w:rsid w:val="00024F20"/>
    <w:rsid w:val="00024F9F"/>
    <w:rsid w:val="000251BB"/>
    <w:rsid w:val="0002557E"/>
    <w:rsid w:val="000255CC"/>
    <w:rsid w:val="000255F4"/>
    <w:rsid w:val="0002583F"/>
    <w:rsid w:val="00025996"/>
    <w:rsid w:val="00025D7C"/>
    <w:rsid w:val="00025EC2"/>
    <w:rsid w:val="0002605A"/>
    <w:rsid w:val="00026127"/>
    <w:rsid w:val="0002629C"/>
    <w:rsid w:val="00026454"/>
    <w:rsid w:val="000266DE"/>
    <w:rsid w:val="000269F0"/>
    <w:rsid w:val="00026B5F"/>
    <w:rsid w:val="00026B65"/>
    <w:rsid w:val="00026D93"/>
    <w:rsid w:val="00026F1A"/>
    <w:rsid w:val="0002761D"/>
    <w:rsid w:val="00027F4C"/>
    <w:rsid w:val="00030347"/>
    <w:rsid w:val="000304D3"/>
    <w:rsid w:val="0003053A"/>
    <w:rsid w:val="0003088C"/>
    <w:rsid w:val="00030BAA"/>
    <w:rsid w:val="00030BBF"/>
    <w:rsid w:val="00030DD8"/>
    <w:rsid w:val="000312D7"/>
    <w:rsid w:val="000315DF"/>
    <w:rsid w:val="00032011"/>
    <w:rsid w:val="0003206B"/>
    <w:rsid w:val="00032079"/>
    <w:rsid w:val="00032523"/>
    <w:rsid w:val="0003313B"/>
    <w:rsid w:val="0003332F"/>
    <w:rsid w:val="000334E2"/>
    <w:rsid w:val="000337C3"/>
    <w:rsid w:val="000339B0"/>
    <w:rsid w:val="00033ABE"/>
    <w:rsid w:val="000344BA"/>
    <w:rsid w:val="0003453D"/>
    <w:rsid w:val="000345A5"/>
    <w:rsid w:val="0003469A"/>
    <w:rsid w:val="00034A18"/>
    <w:rsid w:val="00034CCD"/>
    <w:rsid w:val="0003506A"/>
    <w:rsid w:val="0003524E"/>
    <w:rsid w:val="00035453"/>
    <w:rsid w:val="0003566A"/>
    <w:rsid w:val="000359D2"/>
    <w:rsid w:val="00035C6C"/>
    <w:rsid w:val="00035D50"/>
    <w:rsid w:val="00035FB0"/>
    <w:rsid w:val="000360E9"/>
    <w:rsid w:val="00036248"/>
    <w:rsid w:val="000364ED"/>
    <w:rsid w:val="00036831"/>
    <w:rsid w:val="00036FD9"/>
    <w:rsid w:val="000371AB"/>
    <w:rsid w:val="000371AF"/>
    <w:rsid w:val="00037E27"/>
    <w:rsid w:val="000404A7"/>
    <w:rsid w:val="00040741"/>
    <w:rsid w:val="000407B3"/>
    <w:rsid w:val="000409EE"/>
    <w:rsid w:val="00040FC4"/>
    <w:rsid w:val="00041166"/>
    <w:rsid w:val="000411F2"/>
    <w:rsid w:val="000417CC"/>
    <w:rsid w:val="000418B0"/>
    <w:rsid w:val="00041C17"/>
    <w:rsid w:val="00041FE6"/>
    <w:rsid w:val="0004225F"/>
    <w:rsid w:val="00042401"/>
    <w:rsid w:val="00042AFE"/>
    <w:rsid w:val="000432C1"/>
    <w:rsid w:val="000434B7"/>
    <w:rsid w:val="000436CE"/>
    <w:rsid w:val="0004391E"/>
    <w:rsid w:val="0004395A"/>
    <w:rsid w:val="00043A30"/>
    <w:rsid w:val="00043AD3"/>
    <w:rsid w:val="00043C54"/>
    <w:rsid w:val="00043D87"/>
    <w:rsid w:val="00043F79"/>
    <w:rsid w:val="00044942"/>
    <w:rsid w:val="00044948"/>
    <w:rsid w:val="00044A03"/>
    <w:rsid w:val="00044A7D"/>
    <w:rsid w:val="00044C1C"/>
    <w:rsid w:val="00044CBE"/>
    <w:rsid w:val="00045088"/>
    <w:rsid w:val="000450E7"/>
    <w:rsid w:val="00045540"/>
    <w:rsid w:val="00045955"/>
    <w:rsid w:val="00045AC6"/>
    <w:rsid w:val="00045B91"/>
    <w:rsid w:val="00045EEB"/>
    <w:rsid w:val="00045F96"/>
    <w:rsid w:val="00045F9E"/>
    <w:rsid w:val="00046087"/>
    <w:rsid w:val="00046162"/>
    <w:rsid w:val="0004622A"/>
    <w:rsid w:val="00046401"/>
    <w:rsid w:val="0004653F"/>
    <w:rsid w:val="00046845"/>
    <w:rsid w:val="00046A0B"/>
    <w:rsid w:val="00046B14"/>
    <w:rsid w:val="000470B9"/>
    <w:rsid w:val="000470E9"/>
    <w:rsid w:val="0004719C"/>
    <w:rsid w:val="000471AE"/>
    <w:rsid w:val="0004739E"/>
    <w:rsid w:val="000473EF"/>
    <w:rsid w:val="00047465"/>
    <w:rsid w:val="00047585"/>
    <w:rsid w:val="0004778A"/>
    <w:rsid w:val="00047C4F"/>
    <w:rsid w:val="00047C99"/>
    <w:rsid w:val="00047F94"/>
    <w:rsid w:val="0005030F"/>
    <w:rsid w:val="00050467"/>
    <w:rsid w:val="000505B3"/>
    <w:rsid w:val="00050D18"/>
    <w:rsid w:val="00050D9E"/>
    <w:rsid w:val="00050DE8"/>
    <w:rsid w:val="00050E22"/>
    <w:rsid w:val="00050E5F"/>
    <w:rsid w:val="00050E6D"/>
    <w:rsid w:val="000512D0"/>
    <w:rsid w:val="000512EE"/>
    <w:rsid w:val="00051531"/>
    <w:rsid w:val="00051553"/>
    <w:rsid w:val="00051560"/>
    <w:rsid w:val="00051895"/>
    <w:rsid w:val="000518F7"/>
    <w:rsid w:val="000521E4"/>
    <w:rsid w:val="00052284"/>
    <w:rsid w:val="000522EE"/>
    <w:rsid w:val="000523F9"/>
    <w:rsid w:val="0005246B"/>
    <w:rsid w:val="000525D2"/>
    <w:rsid w:val="000526C8"/>
    <w:rsid w:val="00052899"/>
    <w:rsid w:val="000528C2"/>
    <w:rsid w:val="00052DEB"/>
    <w:rsid w:val="00052E25"/>
    <w:rsid w:val="0005305A"/>
    <w:rsid w:val="00053BB3"/>
    <w:rsid w:val="00053CEF"/>
    <w:rsid w:val="00053D09"/>
    <w:rsid w:val="00053D11"/>
    <w:rsid w:val="0005426E"/>
    <w:rsid w:val="0005450A"/>
    <w:rsid w:val="000545FA"/>
    <w:rsid w:val="00054837"/>
    <w:rsid w:val="00054C4D"/>
    <w:rsid w:val="00054CFF"/>
    <w:rsid w:val="00055048"/>
    <w:rsid w:val="00055954"/>
    <w:rsid w:val="00055CC6"/>
    <w:rsid w:val="00055E10"/>
    <w:rsid w:val="000560F0"/>
    <w:rsid w:val="00056534"/>
    <w:rsid w:val="000567EA"/>
    <w:rsid w:val="000568F7"/>
    <w:rsid w:val="00056B12"/>
    <w:rsid w:val="00056B5C"/>
    <w:rsid w:val="00056C08"/>
    <w:rsid w:val="00057461"/>
    <w:rsid w:val="0005758A"/>
    <w:rsid w:val="00057656"/>
    <w:rsid w:val="00057B8A"/>
    <w:rsid w:val="00057C90"/>
    <w:rsid w:val="00057E16"/>
    <w:rsid w:val="000600BD"/>
    <w:rsid w:val="00060107"/>
    <w:rsid w:val="000603AA"/>
    <w:rsid w:val="00060410"/>
    <w:rsid w:val="000604DE"/>
    <w:rsid w:val="000606A1"/>
    <w:rsid w:val="000608BD"/>
    <w:rsid w:val="000609CA"/>
    <w:rsid w:val="00060CA8"/>
    <w:rsid w:val="00060DD7"/>
    <w:rsid w:val="0006107E"/>
    <w:rsid w:val="000611F8"/>
    <w:rsid w:val="0006124E"/>
    <w:rsid w:val="000614F9"/>
    <w:rsid w:val="000617AA"/>
    <w:rsid w:val="00061B29"/>
    <w:rsid w:val="00061D8F"/>
    <w:rsid w:val="00062456"/>
    <w:rsid w:val="00062572"/>
    <w:rsid w:val="00062B6F"/>
    <w:rsid w:val="00062C75"/>
    <w:rsid w:val="00062E8B"/>
    <w:rsid w:val="00062F0A"/>
    <w:rsid w:val="000631DF"/>
    <w:rsid w:val="00063C70"/>
    <w:rsid w:val="00063DF1"/>
    <w:rsid w:val="00063F39"/>
    <w:rsid w:val="00064000"/>
    <w:rsid w:val="000642E5"/>
    <w:rsid w:val="000643A9"/>
    <w:rsid w:val="0006455E"/>
    <w:rsid w:val="00064690"/>
    <w:rsid w:val="000646D9"/>
    <w:rsid w:val="00064F58"/>
    <w:rsid w:val="00064FD7"/>
    <w:rsid w:val="0006568B"/>
    <w:rsid w:val="000656F7"/>
    <w:rsid w:val="00065D24"/>
    <w:rsid w:val="00065EEC"/>
    <w:rsid w:val="00065F47"/>
    <w:rsid w:val="00065F83"/>
    <w:rsid w:val="00065FBE"/>
    <w:rsid w:val="0006659A"/>
    <w:rsid w:val="000665B0"/>
    <w:rsid w:val="00066791"/>
    <w:rsid w:val="000667F4"/>
    <w:rsid w:val="0006681D"/>
    <w:rsid w:val="00066895"/>
    <w:rsid w:val="00066AF5"/>
    <w:rsid w:val="00066E9C"/>
    <w:rsid w:val="000674EA"/>
    <w:rsid w:val="000676AB"/>
    <w:rsid w:val="00067848"/>
    <w:rsid w:val="00067929"/>
    <w:rsid w:val="00067A03"/>
    <w:rsid w:val="00067BF8"/>
    <w:rsid w:val="00067C48"/>
    <w:rsid w:val="00067C61"/>
    <w:rsid w:val="0007008F"/>
    <w:rsid w:val="00070C90"/>
    <w:rsid w:val="000710FD"/>
    <w:rsid w:val="00071195"/>
    <w:rsid w:val="00071372"/>
    <w:rsid w:val="00071BB2"/>
    <w:rsid w:val="00072224"/>
    <w:rsid w:val="000722BB"/>
    <w:rsid w:val="00072533"/>
    <w:rsid w:val="000726AE"/>
    <w:rsid w:val="00072945"/>
    <w:rsid w:val="00072A90"/>
    <w:rsid w:val="00072BC9"/>
    <w:rsid w:val="00072FEF"/>
    <w:rsid w:val="00073099"/>
    <w:rsid w:val="000734C3"/>
    <w:rsid w:val="00073710"/>
    <w:rsid w:val="000738FD"/>
    <w:rsid w:val="000739D9"/>
    <w:rsid w:val="00073D9E"/>
    <w:rsid w:val="00073F98"/>
    <w:rsid w:val="0007409E"/>
    <w:rsid w:val="0007413E"/>
    <w:rsid w:val="000741B3"/>
    <w:rsid w:val="00074299"/>
    <w:rsid w:val="000742B8"/>
    <w:rsid w:val="0007441A"/>
    <w:rsid w:val="0007463F"/>
    <w:rsid w:val="0007470E"/>
    <w:rsid w:val="00074B31"/>
    <w:rsid w:val="00074B6B"/>
    <w:rsid w:val="00074BCA"/>
    <w:rsid w:val="00074EA4"/>
    <w:rsid w:val="00074F0D"/>
    <w:rsid w:val="00075A97"/>
    <w:rsid w:val="00075A9E"/>
    <w:rsid w:val="00075D78"/>
    <w:rsid w:val="00075FAF"/>
    <w:rsid w:val="0007642A"/>
    <w:rsid w:val="00076438"/>
    <w:rsid w:val="000764E8"/>
    <w:rsid w:val="00077000"/>
    <w:rsid w:val="00077780"/>
    <w:rsid w:val="00077942"/>
    <w:rsid w:val="00077EF1"/>
    <w:rsid w:val="00080408"/>
    <w:rsid w:val="00080412"/>
    <w:rsid w:val="000804F6"/>
    <w:rsid w:val="0008060B"/>
    <w:rsid w:val="00080925"/>
    <w:rsid w:val="00080B9D"/>
    <w:rsid w:val="00080BFC"/>
    <w:rsid w:val="00080D15"/>
    <w:rsid w:val="0008150C"/>
    <w:rsid w:val="000815BE"/>
    <w:rsid w:val="000819DA"/>
    <w:rsid w:val="00081A17"/>
    <w:rsid w:val="00081ACB"/>
    <w:rsid w:val="00081B3D"/>
    <w:rsid w:val="00081BAB"/>
    <w:rsid w:val="00081C50"/>
    <w:rsid w:val="000827C7"/>
    <w:rsid w:val="000828C6"/>
    <w:rsid w:val="00082CE7"/>
    <w:rsid w:val="00082D60"/>
    <w:rsid w:val="00083134"/>
    <w:rsid w:val="0008330C"/>
    <w:rsid w:val="00083535"/>
    <w:rsid w:val="00083CDC"/>
    <w:rsid w:val="00083DE6"/>
    <w:rsid w:val="00083F26"/>
    <w:rsid w:val="00084661"/>
    <w:rsid w:val="000847D5"/>
    <w:rsid w:val="00084A9A"/>
    <w:rsid w:val="00084DD4"/>
    <w:rsid w:val="00084E05"/>
    <w:rsid w:val="00084EBF"/>
    <w:rsid w:val="000852EA"/>
    <w:rsid w:val="000853B8"/>
    <w:rsid w:val="00085613"/>
    <w:rsid w:val="00085802"/>
    <w:rsid w:val="000868F6"/>
    <w:rsid w:val="00086EEB"/>
    <w:rsid w:val="000870AB"/>
    <w:rsid w:val="00087153"/>
    <w:rsid w:val="00087167"/>
    <w:rsid w:val="00087691"/>
    <w:rsid w:val="00087764"/>
    <w:rsid w:val="0008784A"/>
    <w:rsid w:val="00087D73"/>
    <w:rsid w:val="000904A8"/>
    <w:rsid w:val="00090661"/>
    <w:rsid w:val="000906B0"/>
    <w:rsid w:val="0009090C"/>
    <w:rsid w:val="00090995"/>
    <w:rsid w:val="00090B6C"/>
    <w:rsid w:val="00090FC9"/>
    <w:rsid w:val="00091244"/>
    <w:rsid w:val="00091377"/>
    <w:rsid w:val="00091412"/>
    <w:rsid w:val="000917C6"/>
    <w:rsid w:val="000917FD"/>
    <w:rsid w:val="00091839"/>
    <w:rsid w:val="00091996"/>
    <w:rsid w:val="00091A2C"/>
    <w:rsid w:val="00091A7A"/>
    <w:rsid w:val="00091ACD"/>
    <w:rsid w:val="00091B73"/>
    <w:rsid w:val="00091BDF"/>
    <w:rsid w:val="00091CC9"/>
    <w:rsid w:val="00091D93"/>
    <w:rsid w:val="00091F23"/>
    <w:rsid w:val="00091F5D"/>
    <w:rsid w:val="00091F79"/>
    <w:rsid w:val="00092332"/>
    <w:rsid w:val="0009280D"/>
    <w:rsid w:val="00092855"/>
    <w:rsid w:val="000929F6"/>
    <w:rsid w:val="00092C0B"/>
    <w:rsid w:val="0009354F"/>
    <w:rsid w:val="000935F4"/>
    <w:rsid w:val="00093701"/>
    <w:rsid w:val="00093A86"/>
    <w:rsid w:val="00093B67"/>
    <w:rsid w:val="00093D2F"/>
    <w:rsid w:val="00093E1D"/>
    <w:rsid w:val="00093EBF"/>
    <w:rsid w:val="00093F4B"/>
    <w:rsid w:val="00094239"/>
    <w:rsid w:val="00094532"/>
    <w:rsid w:val="000945F7"/>
    <w:rsid w:val="00094BB3"/>
    <w:rsid w:val="00094C4E"/>
    <w:rsid w:val="0009532D"/>
    <w:rsid w:val="00095331"/>
    <w:rsid w:val="000958BB"/>
    <w:rsid w:val="0009598E"/>
    <w:rsid w:val="00095B6D"/>
    <w:rsid w:val="00095CCC"/>
    <w:rsid w:val="00096103"/>
    <w:rsid w:val="00096304"/>
    <w:rsid w:val="00096424"/>
    <w:rsid w:val="000964D0"/>
    <w:rsid w:val="0009662F"/>
    <w:rsid w:val="00096631"/>
    <w:rsid w:val="000967C5"/>
    <w:rsid w:val="00096820"/>
    <w:rsid w:val="000969EB"/>
    <w:rsid w:val="00096A43"/>
    <w:rsid w:val="00096CD8"/>
    <w:rsid w:val="00096FA5"/>
    <w:rsid w:val="00096FFF"/>
    <w:rsid w:val="000970EC"/>
    <w:rsid w:val="000971A3"/>
    <w:rsid w:val="00097280"/>
    <w:rsid w:val="00097333"/>
    <w:rsid w:val="000975E4"/>
    <w:rsid w:val="000977C8"/>
    <w:rsid w:val="0009793F"/>
    <w:rsid w:val="00097D3B"/>
    <w:rsid w:val="000A016A"/>
    <w:rsid w:val="000A0248"/>
    <w:rsid w:val="000A05F0"/>
    <w:rsid w:val="000A0979"/>
    <w:rsid w:val="000A0AE1"/>
    <w:rsid w:val="000A0DE2"/>
    <w:rsid w:val="000A10B6"/>
    <w:rsid w:val="000A1270"/>
    <w:rsid w:val="000A136C"/>
    <w:rsid w:val="000A1424"/>
    <w:rsid w:val="000A144E"/>
    <w:rsid w:val="000A15BD"/>
    <w:rsid w:val="000A1608"/>
    <w:rsid w:val="000A1731"/>
    <w:rsid w:val="000A1A35"/>
    <w:rsid w:val="000A1B2D"/>
    <w:rsid w:val="000A2008"/>
    <w:rsid w:val="000A209D"/>
    <w:rsid w:val="000A2170"/>
    <w:rsid w:val="000A2800"/>
    <w:rsid w:val="000A292F"/>
    <w:rsid w:val="000A294F"/>
    <w:rsid w:val="000A2CA0"/>
    <w:rsid w:val="000A2DF3"/>
    <w:rsid w:val="000A2E70"/>
    <w:rsid w:val="000A2FB6"/>
    <w:rsid w:val="000A3252"/>
    <w:rsid w:val="000A33AC"/>
    <w:rsid w:val="000A356C"/>
    <w:rsid w:val="000A39A5"/>
    <w:rsid w:val="000A39CD"/>
    <w:rsid w:val="000A3B58"/>
    <w:rsid w:val="000A4092"/>
    <w:rsid w:val="000A450B"/>
    <w:rsid w:val="000A4836"/>
    <w:rsid w:val="000A4847"/>
    <w:rsid w:val="000A4A1C"/>
    <w:rsid w:val="000A4AA1"/>
    <w:rsid w:val="000A4DEE"/>
    <w:rsid w:val="000A4FE1"/>
    <w:rsid w:val="000A5289"/>
    <w:rsid w:val="000A52D1"/>
    <w:rsid w:val="000A52D5"/>
    <w:rsid w:val="000A5443"/>
    <w:rsid w:val="000A575F"/>
    <w:rsid w:val="000A5945"/>
    <w:rsid w:val="000A5A7D"/>
    <w:rsid w:val="000A5BAD"/>
    <w:rsid w:val="000A5DD5"/>
    <w:rsid w:val="000A5E0D"/>
    <w:rsid w:val="000A5F57"/>
    <w:rsid w:val="000A6039"/>
    <w:rsid w:val="000A638C"/>
    <w:rsid w:val="000A64F9"/>
    <w:rsid w:val="000A6DEC"/>
    <w:rsid w:val="000A6E6A"/>
    <w:rsid w:val="000A6EAA"/>
    <w:rsid w:val="000A6F6A"/>
    <w:rsid w:val="000A6FCA"/>
    <w:rsid w:val="000A70D3"/>
    <w:rsid w:val="000A71B3"/>
    <w:rsid w:val="000A7336"/>
    <w:rsid w:val="000A73E7"/>
    <w:rsid w:val="000A7646"/>
    <w:rsid w:val="000A7661"/>
    <w:rsid w:val="000A7B76"/>
    <w:rsid w:val="000A7C33"/>
    <w:rsid w:val="000A7F5D"/>
    <w:rsid w:val="000B0066"/>
    <w:rsid w:val="000B0069"/>
    <w:rsid w:val="000B013F"/>
    <w:rsid w:val="000B01E6"/>
    <w:rsid w:val="000B1113"/>
    <w:rsid w:val="000B15A1"/>
    <w:rsid w:val="000B163B"/>
    <w:rsid w:val="000B170A"/>
    <w:rsid w:val="000B1993"/>
    <w:rsid w:val="000B1A04"/>
    <w:rsid w:val="000B20CD"/>
    <w:rsid w:val="000B226C"/>
    <w:rsid w:val="000B22C8"/>
    <w:rsid w:val="000B2656"/>
    <w:rsid w:val="000B2CCC"/>
    <w:rsid w:val="000B2DE4"/>
    <w:rsid w:val="000B2E6D"/>
    <w:rsid w:val="000B302C"/>
    <w:rsid w:val="000B33D7"/>
    <w:rsid w:val="000B3437"/>
    <w:rsid w:val="000B36D8"/>
    <w:rsid w:val="000B3AAA"/>
    <w:rsid w:val="000B3BF1"/>
    <w:rsid w:val="000B4174"/>
    <w:rsid w:val="000B4212"/>
    <w:rsid w:val="000B424A"/>
    <w:rsid w:val="000B4394"/>
    <w:rsid w:val="000B43E6"/>
    <w:rsid w:val="000B43ED"/>
    <w:rsid w:val="000B45EA"/>
    <w:rsid w:val="000B4611"/>
    <w:rsid w:val="000B4664"/>
    <w:rsid w:val="000B47E8"/>
    <w:rsid w:val="000B4E91"/>
    <w:rsid w:val="000B517B"/>
    <w:rsid w:val="000B55C2"/>
    <w:rsid w:val="000B5B87"/>
    <w:rsid w:val="000B62A3"/>
    <w:rsid w:val="000B6406"/>
    <w:rsid w:val="000B649D"/>
    <w:rsid w:val="000B651F"/>
    <w:rsid w:val="000B6756"/>
    <w:rsid w:val="000B68A1"/>
    <w:rsid w:val="000B6AC0"/>
    <w:rsid w:val="000B6D0E"/>
    <w:rsid w:val="000B7032"/>
    <w:rsid w:val="000B752C"/>
    <w:rsid w:val="000B75E5"/>
    <w:rsid w:val="000B7996"/>
    <w:rsid w:val="000B7A31"/>
    <w:rsid w:val="000B7B46"/>
    <w:rsid w:val="000B7BEE"/>
    <w:rsid w:val="000C0271"/>
    <w:rsid w:val="000C0384"/>
    <w:rsid w:val="000C07FC"/>
    <w:rsid w:val="000C0A12"/>
    <w:rsid w:val="000C0A40"/>
    <w:rsid w:val="000C176C"/>
    <w:rsid w:val="000C1ADC"/>
    <w:rsid w:val="000C1CFA"/>
    <w:rsid w:val="000C2048"/>
    <w:rsid w:val="000C29BC"/>
    <w:rsid w:val="000C2BE6"/>
    <w:rsid w:val="000C2DF6"/>
    <w:rsid w:val="000C2E2F"/>
    <w:rsid w:val="000C2EE4"/>
    <w:rsid w:val="000C39C0"/>
    <w:rsid w:val="000C39ED"/>
    <w:rsid w:val="000C3B8F"/>
    <w:rsid w:val="000C3C95"/>
    <w:rsid w:val="000C4020"/>
    <w:rsid w:val="000C40E5"/>
    <w:rsid w:val="000C41F5"/>
    <w:rsid w:val="000C420A"/>
    <w:rsid w:val="000C4424"/>
    <w:rsid w:val="000C4603"/>
    <w:rsid w:val="000C4714"/>
    <w:rsid w:val="000C4DE3"/>
    <w:rsid w:val="000C5230"/>
    <w:rsid w:val="000C52DC"/>
    <w:rsid w:val="000C53C5"/>
    <w:rsid w:val="000C5793"/>
    <w:rsid w:val="000C5B22"/>
    <w:rsid w:val="000C62BB"/>
    <w:rsid w:val="000C648B"/>
    <w:rsid w:val="000C6759"/>
    <w:rsid w:val="000C6785"/>
    <w:rsid w:val="000C692F"/>
    <w:rsid w:val="000C69A7"/>
    <w:rsid w:val="000C6A81"/>
    <w:rsid w:val="000C6C61"/>
    <w:rsid w:val="000C6FFA"/>
    <w:rsid w:val="000C70C9"/>
    <w:rsid w:val="000C7151"/>
    <w:rsid w:val="000C7280"/>
    <w:rsid w:val="000C7441"/>
    <w:rsid w:val="000C74A8"/>
    <w:rsid w:val="000C753C"/>
    <w:rsid w:val="000C7554"/>
    <w:rsid w:val="000C7567"/>
    <w:rsid w:val="000C78D7"/>
    <w:rsid w:val="000C7BE8"/>
    <w:rsid w:val="000C7CCD"/>
    <w:rsid w:val="000C7DDD"/>
    <w:rsid w:val="000D004A"/>
    <w:rsid w:val="000D015F"/>
    <w:rsid w:val="000D01AD"/>
    <w:rsid w:val="000D02A6"/>
    <w:rsid w:val="000D078E"/>
    <w:rsid w:val="000D0810"/>
    <w:rsid w:val="000D162C"/>
    <w:rsid w:val="000D17D4"/>
    <w:rsid w:val="000D1922"/>
    <w:rsid w:val="000D1B26"/>
    <w:rsid w:val="000D1BDB"/>
    <w:rsid w:val="000D2022"/>
    <w:rsid w:val="000D207C"/>
    <w:rsid w:val="000D2519"/>
    <w:rsid w:val="000D2654"/>
    <w:rsid w:val="000D2747"/>
    <w:rsid w:val="000D2979"/>
    <w:rsid w:val="000D2B8A"/>
    <w:rsid w:val="000D2B8F"/>
    <w:rsid w:val="000D31D1"/>
    <w:rsid w:val="000D31E5"/>
    <w:rsid w:val="000D35F1"/>
    <w:rsid w:val="000D37E4"/>
    <w:rsid w:val="000D3F3A"/>
    <w:rsid w:val="000D428C"/>
    <w:rsid w:val="000D471A"/>
    <w:rsid w:val="000D494F"/>
    <w:rsid w:val="000D4E17"/>
    <w:rsid w:val="000D4FBD"/>
    <w:rsid w:val="000D5032"/>
    <w:rsid w:val="000D508C"/>
    <w:rsid w:val="000D517A"/>
    <w:rsid w:val="000D5316"/>
    <w:rsid w:val="000D5483"/>
    <w:rsid w:val="000D5713"/>
    <w:rsid w:val="000D59CA"/>
    <w:rsid w:val="000D5AC8"/>
    <w:rsid w:val="000D5BD7"/>
    <w:rsid w:val="000D5C78"/>
    <w:rsid w:val="000D6080"/>
    <w:rsid w:val="000D61DF"/>
    <w:rsid w:val="000D637C"/>
    <w:rsid w:val="000D6496"/>
    <w:rsid w:val="000D6683"/>
    <w:rsid w:val="000D66CD"/>
    <w:rsid w:val="000D67AD"/>
    <w:rsid w:val="000D6A30"/>
    <w:rsid w:val="000D6C1C"/>
    <w:rsid w:val="000D6E95"/>
    <w:rsid w:val="000D7699"/>
    <w:rsid w:val="000D77A3"/>
    <w:rsid w:val="000D7999"/>
    <w:rsid w:val="000D7BE1"/>
    <w:rsid w:val="000E01C6"/>
    <w:rsid w:val="000E0295"/>
    <w:rsid w:val="000E0547"/>
    <w:rsid w:val="000E0887"/>
    <w:rsid w:val="000E0ACF"/>
    <w:rsid w:val="000E0B2D"/>
    <w:rsid w:val="000E0F28"/>
    <w:rsid w:val="000E12D8"/>
    <w:rsid w:val="000E1551"/>
    <w:rsid w:val="000E156E"/>
    <w:rsid w:val="000E17C6"/>
    <w:rsid w:val="000E1BDB"/>
    <w:rsid w:val="000E1CFC"/>
    <w:rsid w:val="000E1F06"/>
    <w:rsid w:val="000E2262"/>
    <w:rsid w:val="000E249F"/>
    <w:rsid w:val="000E2A16"/>
    <w:rsid w:val="000E2A85"/>
    <w:rsid w:val="000E2C93"/>
    <w:rsid w:val="000E30E3"/>
    <w:rsid w:val="000E34C6"/>
    <w:rsid w:val="000E352D"/>
    <w:rsid w:val="000E3613"/>
    <w:rsid w:val="000E36CD"/>
    <w:rsid w:val="000E3983"/>
    <w:rsid w:val="000E3A29"/>
    <w:rsid w:val="000E3D4B"/>
    <w:rsid w:val="000E3F13"/>
    <w:rsid w:val="000E40A5"/>
    <w:rsid w:val="000E40F7"/>
    <w:rsid w:val="000E49FA"/>
    <w:rsid w:val="000E4A60"/>
    <w:rsid w:val="000E4C2F"/>
    <w:rsid w:val="000E4D03"/>
    <w:rsid w:val="000E544B"/>
    <w:rsid w:val="000E5A63"/>
    <w:rsid w:val="000E5B5E"/>
    <w:rsid w:val="000E5EFC"/>
    <w:rsid w:val="000E60F1"/>
    <w:rsid w:val="000E61E0"/>
    <w:rsid w:val="000E626E"/>
    <w:rsid w:val="000E71AE"/>
    <w:rsid w:val="000E7568"/>
    <w:rsid w:val="000E7638"/>
    <w:rsid w:val="000E783C"/>
    <w:rsid w:val="000E78D4"/>
    <w:rsid w:val="000E78FF"/>
    <w:rsid w:val="000E7AB9"/>
    <w:rsid w:val="000E7B8D"/>
    <w:rsid w:val="000E7F0C"/>
    <w:rsid w:val="000E7FE7"/>
    <w:rsid w:val="000F01F7"/>
    <w:rsid w:val="000F0216"/>
    <w:rsid w:val="000F03DE"/>
    <w:rsid w:val="000F099A"/>
    <w:rsid w:val="000F0C32"/>
    <w:rsid w:val="000F0C5F"/>
    <w:rsid w:val="000F1039"/>
    <w:rsid w:val="000F12B4"/>
    <w:rsid w:val="000F1515"/>
    <w:rsid w:val="000F1BD9"/>
    <w:rsid w:val="000F1C7E"/>
    <w:rsid w:val="000F1DA3"/>
    <w:rsid w:val="000F2104"/>
    <w:rsid w:val="000F2148"/>
    <w:rsid w:val="000F2763"/>
    <w:rsid w:val="000F2804"/>
    <w:rsid w:val="000F29FB"/>
    <w:rsid w:val="000F2CC1"/>
    <w:rsid w:val="000F3023"/>
    <w:rsid w:val="000F32C1"/>
    <w:rsid w:val="000F364F"/>
    <w:rsid w:val="000F3734"/>
    <w:rsid w:val="000F3744"/>
    <w:rsid w:val="000F39AA"/>
    <w:rsid w:val="000F406F"/>
    <w:rsid w:val="000F4092"/>
    <w:rsid w:val="000F470B"/>
    <w:rsid w:val="000F4DD4"/>
    <w:rsid w:val="000F4FC3"/>
    <w:rsid w:val="000F5045"/>
    <w:rsid w:val="000F519E"/>
    <w:rsid w:val="000F5246"/>
    <w:rsid w:val="000F54BC"/>
    <w:rsid w:val="000F580E"/>
    <w:rsid w:val="000F5977"/>
    <w:rsid w:val="000F5B04"/>
    <w:rsid w:val="000F5F10"/>
    <w:rsid w:val="000F603A"/>
    <w:rsid w:val="000F60D7"/>
    <w:rsid w:val="000F60F0"/>
    <w:rsid w:val="000F6476"/>
    <w:rsid w:val="000F66FD"/>
    <w:rsid w:val="000F67F7"/>
    <w:rsid w:val="000F6E8D"/>
    <w:rsid w:val="000F6E9F"/>
    <w:rsid w:val="000F72A2"/>
    <w:rsid w:val="000F72BC"/>
    <w:rsid w:val="000F7335"/>
    <w:rsid w:val="000F76C8"/>
    <w:rsid w:val="000F7DC2"/>
    <w:rsid w:val="000F7E08"/>
    <w:rsid w:val="000F7FBD"/>
    <w:rsid w:val="00100078"/>
    <w:rsid w:val="0010008C"/>
    <w:rsid w:val="00100107"/>
    <w:rsid w:val="0010017E"/>
    <w:rsid w:val="0010027E"/>
    <w:rsid w:val="00100498"/>
    <w:rsid w:val="001004FF"/>
    <w:rsid w:val="0010051C"/>
    <w:rsid w:val="001005A1"/>
    <w:rsid w:val="00100603"/>
    <w:rsid w:val="00100BC2"/>
    <w:rsid w:val="00100CB8"/>
    <w:rsid w:val="00100E2F"/>
    <w:rsid w:val="00100E91"/>
    <w:rsid w:val="00100EA6"/>
    <w:rsid w:val="00100F78"/>
    <w:rsid w:val="00101393"/>
    <w:rsid w:val="00101686"/>
    <w:rsid w:val="00101950"/>
    <w:rsid w:val="00101BFE"/>
    <w:rsid w:val="00101EAC"/>
    <w:rsid w:val="001020D1"/>
    <w:rsid w:val="00102432"/>
    <w:rsid w:val="0010273A"/>
    <w:rsid w:val="001027BA"/>
    <w:rsid w:val="00102B64"/>
    <w:rsid w:val="00102D53"/>
    <w:rsid w:val="001031A7"/>
    <w:rsid w:val="0010369D"/>
    <w:rsid w:val="00103908"/>
    <w:rsid w:val="00103B62"/>
    <w:rsid w:val="00103BAA"/>
    <w:rsid w:val="00103E28"/>
    <w:rsid w:val="001042F8"/>
    <w:rsid w:val="00104401"/>
    <w:rsid w:val="001045A0"/>
    <w:rsid w:val="00104705"/>
    <w:rsid w:val="00104897"/>
    <w:rsid w:val="00104934"/>
    <w:rsid w:val="00104AAB"/>
    <w:rsid w:val="00105028"/>
    <w:rsid w:val="0010584A"/>
    <w:rsid w:val="001058CE"/>
    <w:rsid w:val="00105B7B"/>
    <w:rsid w:val="00105C94"/>
    <w:rsid w:val="00105EC9"/>
    <w:rsid w:val="00105F42"/>
    <w:rsid w:val="00106459"/>
    <w:rsid w:val="001069AD"/>
    <w:rsid w:val="00106A6D"/>
    <w:rsid w:val="0010703C"/>
    <w:rsid w:val="00107751"/>
    <w:rsid w:val="00107940"/>
    <w:rsid w:val="00107FD4"/>
    <w:rsid w:val="00110136"/>
    <w:rsid w:val="001107AB"/>
    <w:rsid w:val="0011083F"/>
    <w:rsid w:val="00110D4E"/>
    <w:rsid w:val="00110D8B"/>
    <w:rsid w:val="00111052"/>
    <w:rsid w:val="0011107F"/>
    <w:rsid w:val="001111A9"/>
    <w:rsid w:val="00111325"/>
    <w:rsid w:val="00111387"/>
    <w:rsid w:val="001119F5"/>
    <w:rsid w:val="00111AE2"/>
    <w:rsid w:val="00112A8C"/>
    <w:rsid w:val="00112B39"/>
    <w:rsid w:val="00112DD8"/>
    <w:rsid w:val="00112E5C"/>
    <w:rsid w:val="00113348"/>
    <w:rsid w:val="0011361F"/>
    <w:rsid w:val="0011370F"/>
    <w:rsid w:val="001137BF"/>
    <w:rsid w:val="001137E0"/>
    <w:rsid w:val="00113971"/>
    <w:rsid w:val="00113972"/>
    <w:rsid w:val="00113AEF"/>
    <w:rsid w:val="00113BBF"/>
    <w:rsid w:val="00113D88"/>
    <w:rsid w:val="00113E73"/>
    <w:rsid w:val="00114333"/>
    <w:rsid w:val="001144A7"/>
    <w:rsid w:val="00114833"/>
    <w:rsid w:val="00114889"/>
    <w:rsid w:val="0011499E"/>
    <w:rsid w:val="00114A3A"/>
    <w:rsid w:val="00115015"/>
    <w:rsid w:val="001151C5"/>
    <w:rsid w:val="00115348"/>
    <w:rsid w:val="0011566D"/>
    <w:rsid w:val="00115860"/>
    <w:rsid w:val="00115AB1"/>
    <w:rsid w:val="00115F04"/>
    <w:rsid w:val="00116098"/>
    <w:rsid w:val="001161E9"/>
    <w:rsid w:val="00116D53"/>
    <w:rsid w:val="00117017"/>
    <w:rsid w:val="001171A6"/>
    <w:rsid w:val="0011730A"/>
    <w:rsid w:val="0011736A"/>
    <w:rsid w:val="001179CA"/>
    <w:rsid w:val="00120091"/>
    <w:rsid w:val="00120154"/>
    <w:rsid w:val="0012015F"/>
    <w:rsid w:val="001202E9"/>
    <w:rsid w:val="00120514"/>
    <w:rsid w:val="0012054C"/>
    <w:rsid w:val="0012068F"/>
    <w:rsid w:val="001206EB"/>
    <w:rsid w:val="001209F5"/>
    <w:rsid w:val="00120BB6"/>
    <w:rsid w:val="00120C99"/>
    <w:rsid w:val="00120DAC"/>
    <w:rsid w:val="00121182"/>
    <w:rsid w:val="001212C7"/>
    <w:rsid w:val="00121379"/>
    <w:rsid w:val="001214F1"/>
    <w:rsid w:val="0012174C"/>
    <w:rsid w:val="001217D6"/>
    <w:rsid w:val="00121C89"/>
    <w:rsid w:val="00121CFD"/>
    <w:rsid w:val="00121E46"/>
    <w:rsid w:val="001221DB"/>
    <w:rsid w:val="00122271"/>
    <w:rsid w:val="0012233C"/>
    <w:rsid w:val="001225EB"/>
    <w:rsid w:val="00122680"/>
    <w:rsid w:val="00122860"/>
    <w:rsid w:val="0012306C"/>
    <w:rsid w:val="00123218"/>
    <w:rsid w:val="00123370"/>
    <w:rsid w:val="00123463"/>
    <w:rsid w:val="001237D4"/>
    <w:rsid w:val="00123958"/>
    <w:rsid w:val="00123B33"/>
    <w:rsid w:val="00123B78"/>
    <w:rsid w:val="00123BA7"/>
    <w:rsid w:val="00123C05"/>
    <w:rsid w:val="00123E4B"/>
    <w:rsid w:val="0012450B"/>
    <w:rsid w:val="00124563"/>
    <w:rsid w:val="001245E3"/>
    <w:rsid w:val="001246ED"/>
    <w:rsid w:val="00124B34"/>
    <w:rsid w:val="00124C09"/>
    <w:rsid w:val="00124E20"/>
    <w:rsid w:val="00125049"/>
    <w:rsid w:val="0012549F"/>
    <w:rsid w:val="0012550A"/>
    <w:rsid w:val="00125677"/>
    <w:rsid w:val="00125A34"/>
    <w:rsid w:val="001260B2"/>
    <w:rsid w:val="001262E4"/>
    <w:rsid w:val="001265CE"/>
    <w:rsid w:val="00126655"/>
    <w:rsid w:val="001267FD"/>
    <w:rsid w:val="00126856"/>
    <w:rsid w:val="001269B8"/>
    <w:rsid w:val="00126E6A"/>
    <w:rsid w:val="0012721E"/>
    <w:rsid w:val="0012734F"/>
    <w:rsid w:val="001274C1"/>
    <w:rsid w:val="0012770B"/>
    <w:rsid w:val="001278DD"/>
    <w:rsid w:val="00127B10"/>
    <w:rsid w:val="00127E3B"/>
    <w:rsid w:val="001304B2"/>
    <w:rsid w:val="0013083A"/>
    <w:rsid w:val="00130ADF"/>
    <w:rsid w:val="00131A49"/>
    <w:rsid w:val="00131CCF"/>
    <w:rsid w:val="00131D56"/>
    <w:rsid w:val="00132154"/>
    <w:rsid w:val="00132756"/>
    <w:rsid w:val="0013275D"/>
    <w:rsid w:val="00132896"/>
    <w:rsid w:val="00132C25"/>
    <w:rsid w:val="00132D12"/>
    <w:rsid w:val="00132E0D"/>
    <w:rsid w:val="00132FF3"/>
    <w:rsid w:val="0013300B"/>
    <w:rsid w:val="001332BD"/>
    <w:rsid w:val="00133690"/>
    <w:rsid w:val="001337EA"/>
    <w:rsid w:val="001339FA"/>
    <w:rsid w:val="00133DDE"/>
    <w:rsid w:val="00133F0E"/>
    <w:rsid w:val="0013409D"/>
    <w:rsid w:val="00134190"/>
    <w:rsid w:val="001341DC"/>
    <w:rsid w:val="00134267"/>
    <w:rsid w:val="00134289"/>
    <w:rsid w:val="00134B23"/>
    <w:rsid w:val="00134B72"/>
    <w:rsid w:val="00134C0B"/>
    <w:rsid w:val="00134E3C"/>
    <w:rsid w:val="00134EAC"/>
    <w:rsid w:val="00134F3B"/>
    <w:rsid w:val="001351C5"/>
    <w:rsid w:val="0013521D"/>
    <w:rsid w:val="001352AC"/>
    <w:rsid w:val="00135690"/>
    <w:rsid w:val="001356BE"/>
    <w:rsid w:val="00135A4C"/>
    <w:rsid w:val="00135B97"/>
    <w:rsid w:val="00135DCE"/>
    <w:rsid w:val="00135EDE"/>
    <w:rsid w:val="00135F92"/>
    <w:rsid w:val="00136129"/>
    <w:rsid w:val="00136415"/>
    <w:rsid w:val="0013646C"/>
    <w:rsid w:val="00136734"/>
    <w:rsid w:val="00136782"/>
    <w:rsid w:val="00136981"/>
    <w:rsid w:val="00136A96"/>
    <w:rsid w:val="00137883"/>
    <w:rsid w:val="0013796D"/>
    <w:rsid w:val="00137BF0"/>
    <w:rsid w:val="00137E25"/>
    <w:rsid w:val="0014023D"/>
    <w:rsid w:val="00140266"/>
    <w:rsid w:val="00140635"/>
    <w:rsid w:val="00140C87"/>
    <w:rsid w:val="00140D6B"/>
    <w:rsid w:val="00140EE1"/>
    <w:rsid w:val="0014102E"/>
    <w:rsid w:val="00141154"/>
    <w:rsid w:val="00141447"/>
    <w:rsid w:val="00141531"/>
    <w:rsid w:val="00141608"/>
    <w:rsid w:val="00141D5B"/>
    <w:rsid w:val="00141DEB"/>
    <w:rsid w:val="00142202"/>
    <w:rsid w:val="001422C7"/>
    <w:rsid w:val="0014240A"/>
    <w:rsid w:val="0014243F"/>
    <w:rsid w:val="00142863"/>
    <w:rsid w:val="00142B62"/>
    <w:rsid w:val="00142B81"/>
    <w:rsid w:val="00142BA0"/>
    <w:rsid w:val="00142C35"/>
    <w:rsid w:val="00142CEA"/>
    <w:rsid w:val="00142D95"/>
    <w:rsid w:val="00142F9D"/>
    <w:rsid w:val="00143009"/>
    <w:rsid w:val="001431BA"/>
    <w:rsid w:val="00143208"/>
    <w:rsid w:val="001437E7"/>
    <w:rsid w:val="00143C24"/>
    <w:rsid w:val="00143E60"/>
    <w:rsid w:val="00143F7E"/>
    <w:rsid w:val="00143FAE"/>
    <w:rsid w:val="001440E7"/>
    <w:rsid w:val="0014440F"/>
    <w:rsid w:val="0014442A"/>
    <w:rsid w:val="001447FD"/>
    <w:rsid w:val="001448D5"/>
    <w:rsid w:val="00144A68"/>
    <w:rsid w:val="00144C93"/>
    <w:rsid w:val="00144D62"/>
    <w:rsid w:val="00144FBB"/>
    <w:rsid w:val="001450FD"/>
    <w:rsid w:val="00145269"/>
    <w:rsid w:val="001452D8"/>
    <w:rsid w:val="00145338"/>
    <w:rsid w:val="00145757"/>
    <w:rsid w:val="00145787"/>
    <w:rsid w:val="00145B73"/>
    <w:rsid w:val="00145DBB"/>
    <w:rsid w:val="00145FD7"/>
    <w:rsid w:val="001461C9"/>
    <w:rsid w:val="001461EB"/>
    <w:rsid w:val="001462CE"/>
    <w:rsid w:val="00146564"/>
    <w:rsid w:val="0014688E"/>
    <w:rsid w:val="00147101"/>
    <w:rsid w:val="001471BC"/>
    <w:rsid w:val="001471D4"/>
    <w:rsid w:val="001471EB"/>
    <w:rsid w:val="00147223"/>
    <w:rsid w:val="001474E0"/>
    <w:rsid w:val="00147B10"/>
    <w:rsid w:val="00147B6F"/>
    <w:rsid w:val="001500A4"/>
    <w:rsid w:val="001501D4"/>
    <w:rsid w:val="00150244"/>
    <w:rsid w:val="00150802"/>
    <w:rsid w:val="001509E1"/>
    <w:rsid w:val="00150CE7"/>
    <w:rsid w:val="0015121B"/>
    <w:rsid w:val="001512E7"/>
    <w:rsid w:val="001513FC"/>
    <w:rsid w:val="00151478"/>
    <w:rsid w:val="00151497"/>
    <w:rsid w:val="00151ADB"/>
    <w:rsid w:val="00151B90"/>
    <w:rsid w:val="00151B9F"/>
    <w:rsid w:val="00151CFC"/>
    <w:rsid w:val="00151E3B"/>
    <w:rsid w:val="00152074"/>
    <w:rsid w:val="00152461"/>
    <w:rsid w:val="001524A3"/>
    <w:rsid w:val="001524A5"/>
    <w:rsid w:val="0015260B"/>
    <w:rsid w:val="001529D7"/>
    <w:rsid w:val="00152C49"/>
    <w:rsid w:val="00152D32"/>
    <w:rsid w:val="00152D72"/>
    <w:rsid w:val="00152F69"/>
    <w:rsid w:val="001530A1"/>
    <w:rsid w:val="001536BC"/>
    <w:rsid w:val="00153E47"/>
    <w:rsid w:val="00153E7C"/>
    <w:rsid w:val="001541F4"/>
    <w:rsid w:val="001543E1"/>
    <w:rsid w:val="001546D4"/>
    <w:rsid w:val="00154CAC"/>
    <w:rsid w:val="00154FA2"/>
    <w:rsid w:val="001551E7"/>
    <w:rsid w:val="001552B4"/>
    <w:rsid w:val="00155307"/>
    <w:rsid w:val="00155BAC"/>
    <w:rsid w:val="00155BEA"/>
    <w:rsid w:val="00155F34"/>
    <w:rsid w:val="0015603F"/>
    <w:rsid w:val="001562E2"/>
    <w:rsid w:val="00156308"/>
    <w:rsid w:val="001568A5"/>
    <w:rsid w:val="001569E4"/>
    <w:rsid w:val="00156CCC"/>
    <w:rsid w:val="00156CE9"/>
    <w:rsid w:val="00156D8B"/>
    <w:rsid w:val="00157222"/>
    <w:rsid w:val="001572D7"/>
    <w:rsid w:val="00157577"/>
    <w:rsid w:val="00157990"/>
    <w:rsid w:val="00160424"/>
    <w:rsid w:val="0016046E"/>
    <w:rsid w:val="00160A74"/>
    <w:rsid w:val="001611D5"/>
    <w:rsid w:val="00161A27"/>
    <w:rsid w:val="00162257"/>
    <w:rsid w:val="00162724"/>
    <w:rsid w:val="00162ABB"/>
    <w:rsid w:val="00162C8E"/>
    <w:rsid w:val="00162D05"/>
    <w:rsid w:val="001630B9"/>
    <w:rsid w:val="0016336B"/>
    <w:rsid w:val="0016347F"/>
    <w:rsid w:val="001635CA"/>
    <w:rsid w:val="001640FD"/>
    <w:rsid w:val="00164258"/>
    <w:rsid w:val="00164386"/>
    <w:rsid w:val="00164436"/>
    <w:rsid w:val="00164685"/>
    <w:rsid w:val="0016485F"/>
    <w:rsid w:val="00164BA2"/>
    <w:rsid w:val="00164C98"/>
    <w:rsid w:val="00164DA3"/>
    <w:rsid w:val="001650C1"/>
    <w:rsid w:val="00165126"/>
    <w:rsid w:val="0016538C"/>
    <w:rsid w:val="00165390"/>
    <w:rsid w:val="0016539D"/>
    <w:rsid w:val="00165767"/>
    <w:rsid w:val="00165839"/>
    <w:rsid w:val="0016589B"/>
    <w:rsid w:val="001658AE"/>
    <w:rsid w:val="0016595E"/>
    <w:rsid w:val="00165AD2"/>
    <w:rsid w:val="00165E1A"/>
    <w:rsid w:val="00165E43"/>
    <w:rsid w:val="00165FEE"/>
    <w:rsid w:val="0016649D"/>
    <w:rsid w:val="0016689C"/>
    <w:rsid w:val="00166D06"/>
    <w:rsid w:val="001675E1"/>
    <w:rsid w:val="00167764"/>
    <w:rsid w:val="00167B7B"/>
    <w:rsid w:val="00170015"/>
    <w:rsid w:val="00170755"/>
    <w:rsid w:val="001707A8"/>
    <w:rsid w:val="00170A5F"/>
    <w:rsid w:val="00170D2F"/>
    <w:rsid w:val="00170F58"/>
    <w:rsid w:val="001710DC"/>
    <w:rsid w:val="00171112"/>
    <w:rsid w:val="00171212"/>
    <w:rsid w:val="001712DF"/>
    <w:rsid w:val="001715D0"/>
    <w:rsid w:val="00171748"/>
    <w:rsid w:val="00171E16"/>
    <w:rsid w:val="00171F20"/>
    <w:rsid w:val="0017244B"/>
    <w:rsid w:val="0017275A"/>
    <w:rsid w:val="001727CA"/>
    <w:rsid w:val="00172919"/>
    <w:rsid w:val="00172BEC"/>
    <w:rsid w:val="00172C6E"/>
    <w:rsid w:val="001734B4"/>
    <w:rsid w:val="0017354F"/>
    <w:rsid w:val="00173591"/>
    <w:rsid w:val="00173A1A"/>
    <w:rsid w:val="00173B3F"/>
    <w:rsid w:val="00173D24"/>
    <w:rsid w:val="00173D80"/>
    <w:rsid w:val="001745DD"/>
    <w:rsid w:val="00174794"/>
    <w:rsid w:val="00174831"/>
    <w:rsid w:val="0017495C"/>
    <w:rsid w:val="00174A9A"/>
    <w:rsid w:val="00174D27"/>
    <w:rsid w:val="00174D6F"/>
    <w:rsid w:val="0017524B"/>
    <w:rsid w:val="001753EF"/>
    <w:rsid w:val="0017565E"/>
    <w:rsid w:val="00175A6B"/>
    <w:rsid w:val="00175A82"/>
    <w:rsid w:val="00175B9B"/>
    <w:rsid w:val="00175BDC"/>
    <w:rsid w:val="00175ECB"/>
    <w:rsid w:val="00175F57"/>
    <w:rsid w:val="00175F81"/>
    <w:rsid w:val="00176722"/>
    <w:rsid w:val="001768BB"/>
    <w:rsid w:val="00176A85"/>
    <w:rsid w:val="00176B1D"/>
    <w:rsid w:val="00176C47"/>
    <w:rsid w:val="00176DF5"/>
    <w:rsid w:val="001778EF"/>
    <w:rsid w:val="00177914"/>
    <w:rsid w:val="00177922"/>
    <w:rsid w:val="00177BBA"/>
    <w:rsid w:val="00177F9A"/>
    <w:rsid w:val="0018004D"/>
    <w:rsid w:val="001804E2"/>
    <w:rsid w:val="00180595"/>
    <w:rsid w:val="00180B05"/>
    <w:rsid w:val="00180D44"/>
    <w:rsid w:val="00180E0C"/>
    <w:rsid w:val="00180E1F"/>
    <w:rsid w:val="00180F5B"/>
    <w:rsid w:val="00181153"/>
    <w:rsid w:val="0018123B"/>
    <w:rsid w:val="00182192"/>
    <w:rsid w:val="0018219B"/>
    <w:rsid w:val="0018235D"/>
    <w:rsid w:val="001823BF"/>
    <w:rsid w:val="00182890"/>
    <w:rsid w:val="00182AAB"/>
    <w:rsid w:val="00182C89"/>
    <w:rsid w:val="0018315A"/>
    <w:rsid w:val="00183390"/>
    <w:rsid w:val="001833AD"/>
    <w:rsid w:val="001837BC"/>
    <w:rsid w:val="001839E9"/>
    <w:rsid w:val="00183B39"/>
    <w:rsid w:val="001841B7"/>
    <w:rsid w:val="00184358"/>
    <w:rsid w:val="00184776"/>
    <w:rsid w:val="001848EC"/>
    <w:rsid w:val="001849BD"/>
    <w:rsid w:val="00184D24"/>
    <w:rsid w:val="00184E48"/>
    <w:rsid w:val="0018546C"/>
    <w:rsid w:val="001854D3"/>
    <w:rsid w:val="0018558F"/>
    <w:rsid w:val="00185708"/>
    <w:rsid w:val="001858B2"/>
    <w:rsid w:val="00185FB5"/>
    <w:rsid w:val="00186184"/>
    <w:rsid w:val="00186241"/>
    <w:rsid w:val="00186B9B"/>
    <w:rsid w:val="00186C56"/>
    <w:rsid w:val="00186DC5"/>
    <w:rsid w:val="00187352"/>
    <w:rsid w:val="001875BB"/>
    <w:rsid w:val="001875D2"/>
    <w:rsid w:val="00187697"/>
    <w:rsid w:val="001876B0"/>
    <w:rsid w:val="001879D0"/>
    <w:rsid w:val="00187B48"/>
    <w:rsid w:val="00187BC2"/>
    <w:rsid w:val="00190044"/>
    <w:rsid w:val="001901C1"/>
    <w:rsid w:val="0019030D"/>
    <w:rsid w:val="001907C2"/>
    <w:rsid w:val="001907FB"/>
    <w:rsid w:val="00190C5F"/>
    <w:rsid w:val="00190C74"/>
    <w:rsid w:val="00190D43"/>
    <w:rsid w:val="00190EF9"/>
    <w:rsid w:val="00190FAA"/>
    <w:rsid w:val="00191159"/>
    <w:rsid w:val="001913AB"/>
    <w:rsid w:val="00191A50"/>
    <w:rsid w:val="00191AD8"/>
    <w:rsid w:val="00191B96"/>
    <w:rsid w:val="00191ED0"/>
    <w:rsid w:val="001920C1"/>
    <w:rsid w:val="0019230D"/>
    <w:rsid w:val="00192312"/>
    <w:rsid w:val="001926EE"/>
    <w:rsid w:val="00192711"/>
    <w:rsid w:val="001928F1"/>
    <w:rsid w:val="00193011"/>
    <w:rsid w:val="001930CE"/>
    <w:rsid w:val="00193124"/>
    <w:rsid w:val="001932A9"/>
    <w:rsid w:val="0019337A"/>
    <w:rsid w:val="0019351A"/>
    <w:rsid w:val="00193543"/>
    <w:rsid w:val="00193899"/>
    <w:rsid w:val="001938B0"/>
    <w:rsid w:val="001939DB"/>
    <w:rsid w:val="00193A45"/>
    <w:rsid w:val="00193CA8"/>
    <w:rsid w:val="00193F2A"/>
    <w:rsid w:val="00194036"/>
    <w:rsid w:val="0019429C"/>
    <w:rsid w:val="001942D0"/>
    <w:rsid w:val="00194804"/>
    <w:rsid w:val="00194F6A"/>
    <w:rsid w:val="00195173"/>
    <w:rsid w:val="00195267"/>
    <w:rsid w:val="0019541D"/>
    <w:rsid w:val="00195680"/>
    <w:rsid w:val="001959F3"/>
    <w:rsid w:val="00195AC3"/>
    <w:rsid w:val="00195D7A"/>
    <w:rsid w:val="00195DDE"/>
    <w:rsid w:val="00195E58"/>
    <w:rsid w:val="00195F5E"/>
    <w:rsid w:val="00195F96"/>
    <w:rsid w:val="001960B2"/>
    <w:rsid w:val="00196294"/>
    <w:rsid w:val="001962F3"/>
    <w:rsid w:val="001963E2"/>
    <w:rsid w:val="00196627"/>
    <w:rsid w:val="0019687E"/>
    <w:rsid w:val="00196E3A"/>
    <w:rsid w:val="001974B2"/>
    <w:rsid w:val="00197590"/>
    <w:rsid w:val="001975FF"/>
    <w:rsid w:val="00197687"/>
    <w:rsid w:val="0019770C"/>
    <w:rsid w:val="001977E5"/>
    <w:rsid w:val="00197887"/>
    <w:rsid w:val="00197A04"/>
    <w:rsid w:val="00197FB7"/>
    <w:rsid w:val="001A0067"/>
    <w:rsid w:val="001A025A"/>
    <w:rsid w:val="001A08A2"/>
    <w:rsid w:val="001A08E6"/>
    <w:rsid w:val="001A0938"/>
    <w:rsid w:val="001A0C87"/>
    <w:rsid w:val="001A0CC3"/>
    <w:rsid w:val="001A1105"/>
    <w:rsid w:val="001A1358"/>
    <w:rsid w:val="001A1364"/>
    <w:rsid w:val="001A1735"/>
    <w:rsid w:val="001A181E"/>
    <w:rsid w:val="001A1AF4"/>
    <w:rsid w:val="001A1C67"/>
    <w:rsid w:val="001A1D4B"/>
    <w:rsid w:val="001A1DE3"/>
    <w:rsid w:val="001A1E04"/>
    <w:rsid w:val="001A202E"/>
    <w:rsid w:val="001A20D7"/>
    <w:rsid w:val="001A23CA"/>
    <w:rsid w:val="001A2598"/>
    <w:rsid w:val="001A25F0"/>
    <w:rsid w:val="001A279C"/>
    <w:rsid w:val="001A297B"/>
    <w:rsid w:val="001A311E"/>
    <w:rsid w:val="001A3265"/>
    <w:rsid w:val="001A32A4"/>
    <w:rsid w:val="001A3535"/>
    <w:rsid w:val="001A37B9"/>
    <w:rsid w:val="001A3CFC"/>
    <w:rsid w:val="001A3F50"/>
    <w:rsid w:val="001A3F81"/>
    <w:rsid w:val="001A4095"/>
    <w:rsid w:val="001A42F7"/>
    <w:rsid w:val="001A43E3"/>
    <w:rsid w:val="001A4718"/>
    <w:rsid w:val="001A49AC"/>
    <w:rsid w:val="001A4BCD"/>
    <w:rsid w:val="001A4E65"/>
    <w:rsid w:val="001A5151"/>
    <w:rsid w:val="001A516A"/>
    <w:rsid w:val="001A53E0"/>
    <w:rsid w:val="001A53EE"/>
    <w:rsid w:val="001A5536"/>
    <w:rsid w:val="001A562D"/>
    <w:rsid w:val="001A5700"/>
    <w:rsid w:val="001A5705"/>
    <w:rsid w:val="001A57AF"/>
    <w:rsid w:val="001A5B0C"/>
    <w:rsid w:val="001A5C9F"/>
    <w:rsid w:val="001A5EDB"/>
    <w:rsid w:val="001A5F38"/>
    <w:rsid w:val="001A61CA"/>
    <w:rsid w:val="001A64E5"/>
    <w:rsid w:val="001A72B0"/>
    <w:rsid w:val="001A7329"/>
    <w:rsid w:val="001A76A8"/>
    <w:rsid w:val="001A7894"/>
    <w:rsid w:val="001A7C02"/>
    <w:rsid w:val="001A7C83"/>
    <w:rsid w:val="001B02D7"/>
    <w:rsid w:val="001B03A0"/>
    <w:rsid w:val="001B09A1"/>
    <w:rsid w:val="001B0A44"/>
    <w:rsid w:val="001B0C3E"/>
    <w:rsid w:val="001B0D6A"/>
    <w:rsid w:val="001B10C6"/>
    <w:rsid w:val="001B1184"/>
    <w:rsid w:val="001B17A2"/>
    <w:rsid w:val="001B21C6"/>
    <w:rsid w:val="001B2949"/>
    <w:rsid w:val="001B2F40"/>
    <w:rsid w:val="001B2FB4"/>
    <w:rsid w:val="001B309F"/>
    <w:rsid w:val="001B31C1"/>
    <w:rsid w:val="001B31C3"/>
    <w:rsid w:val="001B36A9"/>
    <w:rsid w:val="001B3729"/>
    <w:rsid w:val="001B383B"/>
    <w:rsid w:val="001B38C4"/>
    <w:rsid w:val="001B400E"/>
    <w:rsid w:val="001B410B"/>
    <w:rsid w:val="001B4243"/>
    <w:rsid w:val="001B4426"/>
    <w:rsid w:val="001B451F"/>
    <w:rsid w:val="001B458E"/>
    <w:rsid w:val="001B4C97"/>
    <w:rsid w:val="001B4E1A"/>
    <w:rsid w:val="001B4F60"/>
    <w:rsid w:val="001B50B2"/>
    <w:rsid w:val="001B50D3"/>
    <w:rsid w:val="001B5115"/>
    <w:rsid w:val="001B52F3"/>
    <w:rsid w:val="001B592C"/>
    <w:rsid w:val="001B5AC2"/>
    <w:rsid w:val="001B61A8"/>
    <w:rsid w:val="001B63EC"/>
    <w:rsid w:val="001B651E"/>
    <w:rsid w:val="001B68C0"/>
    <w:rsid w:val="001B6C1C"/>
    <w:rsid w:val="001B7079"/>
    <w:rsid w:val="001B7298"/>
    <w:rsid w:val="001B7B59"/>
    <w:rsid w:val="001B7E02"/>
    <w:rsid w:val="001B7F7F"/>
    <w:rsid w:val="001C07B0"/>
    <w:rsid w:val="001C0945"/>
    <w:rsid w:val="001C108C"/>
    <w:rsid w:val="001C159D"/>
    <w:rsid w:val="001C162B"/>
    <w:rsid w:val="001C1694"/>
    <w:rsid w:val="001C1840"/>
    <w:rsid w:val="001C19C2"/>
    <w:rsid w:val="001C19DB"/>
    <w:rsid w:val="001C1C6F"/>
    <w:rsid w:val="001C202E"/>
    <w:rsid w:val="001C2325"/>
    <w:rsid w:val="001C234D"/>
    <w:rsid w:val="001C2468"/>
    <w:rsid w:val="001C246B"/>
    <w:rsid w:val="001C28AC"/>
    <w:rsid w:val="001C29FD"/>
    <w:rsid w:val="001C2A03"/>
    <w:rsid w:val="001C30D6"/>
    <w:rsid w:val="001C31D7"/>
    <w:rsid w:val="001C325F"/>
    <w:rsid w:val="001C32A1"/>
    <w:rsid w:val="001C32C7"/>
    <w:rsid w:val="001C3618"/>
    <w:rsid w:val="001C3654"/>
    <w:rsid w:val="001C376A"/>
    <w:rsid w:val="001C3B6A"/>
    <w:rsid w:val="001C3DAF"/>
    <w:rsid w:val="001C3E43"/>
    <w:rsid w:val="001C401A"/>
    <w:rsid w:val="001C4080"/>
    <w:rsid w:val="001C414F"/>
    <w:rsid w:val="001C4190"/>
    <w:rsid w:val="001C4561"/>
    <w:rsid w:val="001C459B"/>
    <w:rsid w:val="001C4657"/>
    <w:rsid w:val="001C4692"/>
    <w:rsid w:val="001C4850"/>
    <w:rsid w:val="001C4B13"/>
    <w:rsid w:val="001C4D29"/>
    <w:rsid w:val="001C507B"/>
    <w:rsid w:val="001C5341"/>
    <w:rsid w:val="001C5437"/>
    <w:rsid w:val="001C555E"/>
    <w:rsid w:val="001C577A"/>
    <w:rsid w:val="001C5BD5"/>
    <w:rsid w:val="001C5CC2"/>
    <w:rsid w:val="001C6758"/>
    <w:rsid w:val="001C6812"/>
    <w:rsid w:val="001C6F7A"/>
    <w:rsid w:val="001C7104"/>
    <w:rsid w:val="001C7298"/>
    <w:rsid w:val="001C7918"/>
    <w:rsid w:val="001C7990"/>
    <w:rsid w:val="001C7D44"/>
    <w:rsid w:val="001C7E4E"/>
    <w:rsid w:val="001C7E4F"/>
    <w:rsid w:val="001C7F0F"/>
    <w:rsid w:val="001C7FAD"/>
    <w:rsid w:val="001D0447"/>
    <w:rsid w:val="001D08B3"/>
    <w:rsid w:val="001D0AE9"/>
    <w:rsid w:val="001D1058"/>
    <w:rsid w:val="001D1546"/>
    <w:rsid w:val="001D16DE"/>
    <w:rsid w:val="001D18A0"/>
    <w:rsid w:val="001D1A0A"/>
    <w:rsid w:val="001D1D6A"/>
    <w:rsid w:val="001D24E9"/>
    <w:rsid w:val="001D2564"/>
    <w:rsid w:val="001D2668"/>
    <w:rsid w:val="001D266E"/>
    <w:rsid w:val="001D2AF3"/>
    <w:rsid w:val="001D2D61"/>
    <w:rsid w:val="001D3043"/>
    <w:rsid w:val="001D30BE"/>
    <w:rsid w:val="001D3212"/>
    <w:rsid w:val="001D352D"/>
    <w:rsid w:val="001D35E2"/>
    <w:rsid w:val="001D3626"/>
    <w:rsid w:val="001D3943"/>
    <w:rsid w:val="001D3A79"/>
    <w:rsid w:val="001D3C40"/>
    <w:rsid w:val="001D3C9B"/>
    <w:rsid w:val="001D3F0A"/>
    <w:rsid w:val="001D4051"/>
    <w:rsid w:val="001D4318"/>
    <w:rsid w:val="001D48A0"/>
    <w:rsid w:val="001D4A8E"/>
    <w:rsid w:val="001D4C1E"/>
    <w:rsid w:val="001D4D81"/>
    <w:rsid w:val="001D4F54"/>
    <w:rsid w:val="001D50EE"/>
    <w:rsid w:val="001D51E7"/>
    <w:rsid w:val="001D53AD"/>
    <w:rsid w:val="001D5753"/>
    <w:rsid w:val="001D5942"/>
    <w:rsid w:val="001D5C6D"/>
    <w:rsid w:val="001D5F5C"/>
    <w:rsid w:val="001D60BD"/>
    <w:rsid w:val="001D6199"/>
    <w:rsid w:val="001D6321"/>
    <w:rsid w:val="001D6859"/>
    <w:rsid w:val="001D6A08"/>
    <w:rsid w:val="001D6D2A"/>
    <w:rsid w:val="001D70D4"/>
    <w:rsid w:val="001D7150"/>
    <w:rsid w:val="001D7216"/>
    <w:rsid w:val="001D723A"/>
    <w:rsid w:val="001D733C"/>
    <w:rsid w:val="001D7572"/>
    <w:rsid w:val="001D77A4"/>
    <w:rsid w:val="001D787C"/>
    <w:rsid w:val="001D7DA2"/>
    <w:rsid w:val="001D7EEF"/>
    <w:rsid w:val="001E01DD"/>
    <w:rsid w:val="001E026D"/>
    <w:rsid w:val="001E03B6"/>
    <w:rsid w:val="001E0405"/>
    <w:rsid w:val="001E051A"/>
    <w:rsid w:val="001E069F"/>
    <w:rsid w:val="001E06CD"/>
    <w:rsid w:val="001E111B"/>
    <w:rsid w:val="001E12D5"/>
    <w:rsid w:val="001E12F9"/>
    <w:rsid w:val="001E13B6"/>
    <w:rsid w:val="001E1564"/>
    <w:rsid w:val="001E1596"/>
    <w:rsid w:val="001E16D7"/>
    <w:rsid w:val="001E1829"/>
    <w:rsid w:val="001E19D7"/>
    <w:rsid w:val="001E1D62"/>
    <w:rsid w:val="001E2164"/>
    <w:rsid w:val="001E22F1"/>
    <w:rsid w:val="001E2351"/>
    <w:rsid w:val="001E2664"/>
    <w:rsid w:val="001E28A9"/>
    <w:rsid w:val="001E300A"/>
    <w:rsid w:val="001E314B"/>
    <w:rsid w:val="001E3387"/>
    <w:rsid w:val="001E3A95"/>
    <w:rsid w:val="001E3EE2"/>
    <w:rsid w:val="001E3F3B"/>
    <w:rsid w:val="001E3F68"/>
    <w:rsid w:val="001E40B7"/>
    <w:rsid w:val="001E454D"/>
    <w:rsid w:val="001E4666"/>
    <w:rsid w:val="001E4761"/>
    <w:rsid w:val="001E48C8"/>
    <w:rsid w:val="001E4C6A"/>
    <w:rsid w:val="001E4DE3"/>
    <w:rsid w:val="001E4DE9"/>
    <w:rsid w:val="001E4F40"/>
    <w:rsid w:val="001E4FD6"/>
    <w:rsid w:val="001E5127"/>
    <w:rsid w:val="001E52EC"/>
    <w:rsid w:val="001E5825"/>
    <w:rsid w:val="001E5A10"/>
    <w:rsid w:val="001E5AAE"/>
    <w:rsid w:val="001E5CFE"/>
    <w:rsid w:val="001E5DF0"/>
    <w:rsid w:val="001E613E"/>
    <w:rsid w:val="001E6436"/>
    <w:rsid w:val="001E6555"/>
    <w:rsid w:val="001E67FE"/>
    <w:rsid w:val="001E68A5"/>
    <w:rsid w:val="001E68D6"/>
    <w:rsid w:val="001E6AE1"/>
    <w:rsid w:val="001E6C6A"/>
    <w:rsid w:val="001E6ED1"/>
    <w:rsid w:val="001E6EEC"/>
    <w:rsid w:val="001E6F76"/>
    <w:rsid w:val="001E75D9"/>
    <w:rsid w:val="001E76CF"/>
    <w:rsid w:val="001E7B26"/>
    <w:rsid w:val="001E7BDB"/>
    <w:rsid w:val="001E7CD5"/>
    <w:rsid w:val="001E7DAE"/>
    <w:rsid w:val="001E7E71"/>
    <w:rsid w:val="001F0337"/>
    <w:rsid w:val="001F05E8"/>
    <w:rsid w:val="001F081A"/>
    <w:rsid w:val="001F0AE8"/>
    <w:rsid w:val="001F0BFE"/>
    <w:rsid w:val="001F0CE9"/>
    <w:rsid w:val="001F0D0A"/>
    <w:rsid w:val="001F1021"/>
    <w:rsid w:val="001F1072"/>
    <w:rsid w:val="001F1354"/>
    <w:rsid w:val="001F1536"/>
    <w:rsid w:val="001F1605"/>
    <w:rsid w:val="001F180C"/>
    <w:rsid w:val="001F18BD"/>
    <w:rsid w:val="001F1943"/>
    <w:rsid w:val="001F194E"/>
    <w:rsid w:val="001F23AB"/>
    <w:rsid w:val="001F24E5"/>
    <w:rsid w:val="001F2BBA"/>
    <w:rsid w:val="001F2D6F"/>
    <w:rsid w:val="001F31E2"/>
    <w:rsid w:val="001F3854"/>
    <w:rsid w:val="001F3A1B"/>
    <w:rsid w:val="001F3C07"/>
    <w:rsid w:val="001F4335"/>
    <w:rsid w:val="001F4400"/>
    <w:rsid w:val="001F4406"/>
    <w:rsid w:val="001F44BE"/>
    <w:rsid w:val="001F5559"/>
    <w:rsid w:val="001F55EC"/>
    <w:rsid w:val="001F5639"/>
    <w:rsid w:val="001F56F4"/>
    <w:rsid w:val="001F58B5"/>
    <w:rsid w:val="001F5B6B"/>
    <w:rsid w:val="001F5BC0"/>
    <w:rsid w:val="001F5BC9"/>
    <w:rsid w:val="001F5C40"/>
    <w:rsid w:val="001F5CE1"/>
    <w:rsid w:val="001F6060"/>
    <w:rsid w:val="001F6071"/>
    <w:rsid w:val="001F609E"/>
    <w:rsid w:val="001F615D"/>
    <w:rsid w:val="001F63FE"/>
    <w:rsid w:val="001F64B7"/>
    <w:rsid w:val="001F65AB"/>
    <w:rsid w:val="001F67A6"/>
    <w:rsid w:val="001F67B5"/>
    <w:rsid w:val="001F6847"/>
    <w:rsid w:val="001F69D2"/>
    <w:rsid w:val="001F6A22"/>
    <w:rsid w:val="001F6E59"/>
    <w:rsid w:val="001F6FF0"/>
    <w:rsid w:val="001F728A"/>
    <w:rsid w:val="001F7311"/>
    <w:rsid w:val="001F782B"/>
    <w:rsid w:val="001F79BF"/>
    <w:rsid w:val="001F7B1A"/>
    <w:rsid w:val="002000DE"/>
    <w:rsid w:val="0020028B"/>
    <w:rsid w:val="00200352"/>
    <w:rsid w:val="0020050B"/>
    <w:rsid w:val="002006A4"/>
    <w:rsid w:val="00200785"/>
    <w:rsid w:val="00200AC3"/>
    <w:rsid w:val="00200C43"/>
    <w:rsid w:val="002010CC"/>
    <w:rsid w:val="0020111E"/>
    <w:rsid w:val="0020124E"/>
    <w:rsid w:val="0020135F"/>
    <w:rsid w:val="00201385"/>
    <w:rsid w:val="002014B8"/>
    <w:rsid w:val="00201508"/>
    <w:rsid w:val="002019A4"/>
    <w:rsid w:val="00201B9E"/>
    <w:rsid w:val="00201DF3"/>
    <w:rsid w:val="00201EBD"/>
    <w:rsid w:val="00201EE9"/>
    <w:rsid w:val="00201F97"/>
    <w:rsid w:val="002020AF"/>
    <w:rsid w:val="002023BB"/>
    <w:rsid w:val="002024E2"/>
    <w:rsid w:val="00202708"/>
    <w:rsid w:val="0020277F"/>
    <w:rsid w:val="002028E1"/>
    <w:rsid w:val="00202AA5"/>
    <w:rsid w:val="00202DCF"/>
    <w:rsid w:val="00202F4F"/>
    <w:rsid w:val="002030ED"/>
    <w:rsid w:val="00203505"/>
    <w:rsid w:val="00203B2C"/>
    <w:rsid w:val="00203B9E"/>
    <w:rsid w:val="00203DB8"/>
    <w:rsid w:val="0020403C"/>
    <w:rsid w:val="002043DC"/>
    <w:rsid w:val="00204591"/>
    <w:rsid w:val="002046C0"/>
    <w:rsid w:val="002049C8"/>
    <w:rsid w:val="00204BDD"/>
    <w:rsid w:val="00204BE8"/>
    <w:rsid w:val="00204CDA"/>
    <w:rsid w:val="00205275"/>
    <w:rsid w:val="002057FA"/>
    <w:rsid w:val="00205880"/>
    <w:rsid w:val="002058E1"/>
    <w:rsid w:val="0020592E"/>
    <w:rsid w:val="00205C9B"/>
    <w:rsid w:val="00205EDD"/>
    <w:rsid w:val="00205FFE"/>
    <w:rsid w:val="002060A6"/>
    <w:rsid w:val="00206389"/>
    <w:rsid w:val="00206513"/>
    <w:rsid w:val="0020673F"/>
    <w:rsid w:val="002067AB"/>
    <w:rsid w:val="0020695A"/>
    <w:rsid w:val="00206BEF"/>
    <w:rsid w:val="00206C9B"/>
    <w:rsid w:val="00206D5F"/>
    <w:rsid w:val="00206E1E"/>
    <w:rsid w:val="00206F80"/>
    <w:rsid w:val="00207531"/>
    <w:rsid w:val="002075D5"/>
    <w:rsid w:val="00207A95"/>
    <w:rsid w:val="00207B45"/>
    <w:rsid w:val="00207BA6"/>
    <w:rsid w:val="00207D4F"/>
    <w:rsid w:val="00210015"/>
    <w:rsid w:val="002103FE"/>
    <w:rsid w:val="002104E8"/>
    <w:rsid w:val="0021064D"/>
    <w:rsid w:val="0021078D"/>
    <w:rsid w:val="00210BC8"/>
    <w:rsid w:val="00210C37"/>
    <w:rsid w:val="00210E57"/>
    <w:rsid w:val="00210F56"/>
    <w:rsid w:val="0021100C"/>
    <w:rsid w:val="0021124F"/>
    <w:rsid w:val="00211465"/>
    <w:rsid w:val="002118D4"/>
    <w:rsid w:val="00211A91"/>
    <w:rsid w:val="00211B8A"/>
    <w:rsid w:val="00211BCA"/>
    <w:rsid w:val="00211BE0"/>
    <w:rsid w:val="00211D57"/>
    <w:rsid w:val="00211DCA"/>
    <w:rsid w:val="00211F52"/>
    <w:rsid w:val="002123BC"/>
    <w:rsid w:val="002123EB"/>
    <w:rsid w:val="00212CB5"/>
    <w:rsid w:val="002134D3"/>
    <w:rsid w:val="00213515"/>
    <w:rsid w:val="002136EB"/>
    <w:rsid w:val="00213DF0"/>
    <w:rsid w:val="0021410B"/>
    <w:rsid w:val="002143E0"/>
    <w:rsid w:val="0021442C"/>
    <w:rsid w:val="00214641"/>
    <w:rsid w:val="00214914"/>
    <w:rsid w:val="00214A2A"/>
    <w:rsid w:val="00214BFE"/>
    <w:rsid w:val="00214C8C"/>
    <w:rsid w:val="00214CDD"/>
    <w:rsid w:val="00214D7C"/>
    <w:rsid w:val="00214E45"/>
    <w:rsid w:val="00214F32"/>
    <w:rsid w:val="00214F96"/>
    <w:rsid w:val="00215213"/>
    <w:rsid w:val="00215231"/>
    <w:rsid w:val="00215253"/>
    <w:rsid w:val="0021532D"/>
    <w:rsid w:val="002154DC"/>
    <w:rsid w:val="00215688"/>
    <w:rsid w:val="002156E1"/>
    <w:rsid w:val="00215790"/>
    <w:rsid w:val="002158DB"/>
    <w:rsid w:val="00215953"/>
    <w:rsid w:val="00215B46"/>
    <w:rsid w:val="002164BD"/>
    <w:rsid w:val="00216873"/>
    <w:rsid w:val="002169DD"/>
    <w:rsid w:val="002169E1"/>
    <w:rsid w:val="00217294"/>
    <w:rsid w:val="002172BC"/>
    <w:rsid w:val="0021736D"/>
    <w:rsid w:val="00217409"/>
    <w:rsid w:val="00217531"/>
    <w:rsid w:val="00217A88"/>
    <w:rsid w:val="00217F19"/>
    <w:rsid w:val="00217FD0"/>
    <w:rsid w:val="002201F2"/>
    <w:rsid w:val="00220529"/>
    <w:rsid w:val="002205CE"/>
    <w:rsid w:val="0022093C"/>
    <w:rsid w:val="002219E3"/>
    <w:rsid w:val="00221B7B"/>
    <w:rsid w:val="00221C4A"/>
    <w:rsid w:val="00221E8B"/>
    <w:rsid w:val="00221EA0"/>
    <w:rsid w:val="00221ED0"/>
    <w:rsid w:val="00222077"/>
    <w:rsid w:val="002222B5"/>
    <w:rsid w:val="00222483"/>
    <w:rsid w:val="0022266C"/>
    <w:rsid w:val="00222729"/>
    <w:rsid w:val="00222AAF"/>
    <w:rsid w:val="00222D9E"/>
    <w:rsid w:val="00222DB2"/>
    <w:rsid w:val="00222E9E"/>
    <w:rsid w:val="00223422"/>
    <w:rsid w:val="00223581"/>
    <w:rsid w:val="00223638"/>
    <w:rsid w:val="00223A95"/>
    <w:rsid w:val="00223B5C"/>
    <w:rsid w:val="00223C22"/>
    <w:rsid w:val="00223C33"/>
    <w:rsid w:val="00223CC3"/>
    <w:rsid w:val="00223DA7"/>
    <w:rsid w:val="002241B3"/>
    <w:rsid w:val="00224210"/>
    <w:rsid w:val="0022431D"/>
    <w:rsid w:val="002243E8"/>
    <w:rsid w:val="0022450E"/>
    <w:rsid w:val="0022465E"/>
    <w:rsid w:val="00224795"/>
    <w:rsid w:val="002248D6"/>
    <w:rsid w:val="00224986"/>
    <w:rsid w:val="002249CF"/>
    <w:rsid w:val="00224AFD"/>
    <w:rsid w:val="00224FF9"/>
    <w:rsid w:val="0022500D"/>
    <w:rsid w:val="00225013"/>
    <w:rsid w:val="002250C1"/>
    <w:rsid w:val="002253EB"/>
    <w:rsid w:val="002257A7"/>
    <w:rsid w:val="00225864"/>
    <w:rsid w:val="00225916"/>
    <w:rsid w:val="00225F62"/>
    <w:rsid w:val="00225FB0"/>
    <w:rsid w:val="002260BC"/>
    <w:rsid w:val="0022611A"/>
    <w:rsid w:val="002261EE"/>
    <w:rsid w:val="002262E7"/>
    <w:rsid w:val="002265B3"/>
    <w:rsid w:val="00226739"/>
    <w:rsid w:val="002267FE"/>
    <w:rsid w:val="00226A09"/>
    <w:rsid w:val="00226BA0"/>
    <w:rsid w:val="00226BD2"/>
    <w:rsid w:val="0022727D"/>
    <w:rsid w:val="002274FF"/>
    <w:rsid w:val="00227538"/>
    <w:rsid w:val="002277D5"/>
    <w:rsid w:val="0022788D"/>
    <w:rsid w:val="00227C9D"/>
    <w:rsid w:val="00227D72"/>
    <w:rsid w:val="00227DB9"/>
    <w:rsid w:val="0023004F"/>
    <w:rsid w:val="00230B1A"/>
    <w:rsid w:val="00230F2B"/>
    <w:rsid w:val="00231058"/>
    <w:rsid w:val="0023120A"/>
    <w:rsid w:val="0023120F"/>
    <w:rsid w:val="00231280"/>
    <w:rsid w:val="0023135B"/>
    <w:rsid w:val="002316F4"/>
    <w:rsid w:val="00231B85"/>
    <w:rsid w:val="00231C77"/>
    <w:rsid w:val="00231D0F"/>
    <w:rsid w:val="00231D45"/>
    <w:rsid w:val="00231EC8"/>
    <w:rsid w:val="0023220E"/>
    <w:rsid w:val="002322CC"/>
    <w:rsid w:val="0023239B"/>
    <w:rsid w:val="00232A2B"/>
    <w:rsid w:val="00233003"/>
    <w:rsid w:val="00233201"/>
    <w:rsid w:val="002332C1"/>
    <w:rsid w:val="00233831"/>
    <w:rsid w:val="00233A38"/>
    <w:rsid w:val="00233A41"/>
    <w:rsid w:val="00233B04"/>
    <w:rsid w:val="00233EB3"/>
    <w:rsid w:val="00233F87"/>
    <w:rsid w:val="002342E9"/>
    <w:rsid w:val="00234350"/>
    <w:rsid w:val="0023499B"/>
    <w:rsid w:val="00234C5C"/>
    <w:rsid w:val="00234EEC"/>
    <w:rsid w:val="00234F5D"/>
    <w:rsid w:val="00234FEC"/>
    <w:rsid w:val="002354B2"/>
    <w:rsid w:val="002356C1"/>
    <w:rsid w:val="002357B7"/>
    <w:rsid w:val="00235EFF"/>
    <w:rsid w:val="00235F07"/>
    <w:rsid w:val="00236443"/>
    <w:rsid w:val="0023666B"/>
    <w:rsid w:val="0023682A"/>
    <w:rsid w:val="00236C0D"/>
    <w:rsid w:val="00236CE8"/>
    <w:rsid w:val="002371EE"/>
    <w:rsid w:val="0023738A"/>
    <w:rsid w:val="002373A0"/>
    <w:rsid w:val="0023746C"/>
    <w:rsid w:val="002377EA"/>
    <w:rsid w:val="002377FC"/>
    <w:rsid w:val="00237B8E"/>
    <w:rsid w:val="00237D81"/>
    <w:rsid w:val="00237DE8"/>
    <w:rsid w:val="00237FC7"/>
    <w:rsid w:val="00240236"/>
    <w:rsid w:val="002403FB"/>
    <w:rsid w:val="0024045C"/>
    <w:rsid w:val="00240537"/>
    <w:rsid w:val="00240607"/>
    <w:rsid w:val="0024078B"/>
    <w:rsid w:val="00240BD1"/>
    <w:rsid w:val="00240E85"/>
    <w:rsid w:val="00240E98"/>
    <w:rsid w:val="002410AD"/>
    <w:rsid w:val="0024128C"/>
    <w:rsid w:val="00241607"/>
    <w:rsid w:val="0024160C"/>
    <w:rsid w:val="0024172B"/>
    <w:rsid w:val="00242026"/>
    <w:rsid w:val="002420C0"/>
    <w:rsid w:val="00242427"/>
    <w:rsid w:val="00242687"/>
    <w:rsid w:val="00242A98"/>
    <w:rsid w:val="00242BE8"/>
    <w:rsid w:val="00242CC4"/>
    <w:rsid w:val="00242E23"/>
    <w:rsid w:val="00242E32"/>
    <w:rsid w:val="00243043"/>
    <w:rsid w:val="00243099"/>
    <w:rsid w:val="00243199"/>
    <w:rsid w:val="002431CC"/>
    <w:rsid w:val="0024362B"/>
    <w:rsid w:val="00243712"/>
    <w:rsid w:val="002437EF"/>
    <w:rsid w:val="00243B8E"/>
    <w:rsid w:val="00243D4A"/>
    <w:rsid w:val="00243E50"/>
    <w:rsid w:val="002440A3"/>
    <w:rsid w:val="00244488"/>
    <w:rsid w:val="002445A2"/>
    <w:rsid w:val="002447F4"/>
    <w:rsid w:val="0024491C"/>
    <w:rsid w:val="00244AD6"/>
    <w:rsid w:val="00244CC1"/>
    <w:rsid w:val="00244EE6"/>
    <w:rsid w:val="00244F1C"/>
    <w:rsid w:val="002451BD"/>
    <w:rsid w:val="0024531D"/>
    <w:rsid w:val="002454EA"/>
    <w:rsid w:val="00245E09"/>
    <w:rsid w:val="00245FD2"/>
    <w:rsid w:val="002460ED"/>
    <w:rsid w:val="00246174"/>
    <w:rsid w:val="0024626E"/>
    <w:rsid w:val="002462B2"/>
    <w:rsid w:val="002469C3"/>
    <w:rsid w:val="00246A22"/>
    <w:rsid w:val="00246A55"/>
    <w:rsid w:val="00246B66"/>
    <w:rsid w:val="00246C18"/>
    <w:rsid w:val="00246C2F"/>
    <w:rsid w:val="00246D65"/>
    <w:rsid w:val="00247039"/>
    <w:rsid w:val="00247055"/>
    <w:rsid w:val="00247150"/>
    <w:rsid w:val="0024719D"/>
    <w:rsid w:val="002472CF"/>
    <w:rsid w:val="0024750F"/>
    <w:rsid w:val="00247565"/>
    <w:rsid w:val="002476A2"/>
    <w:rsid w:val="00247903"/>
    <w:rsid w:val="00247AB4"/>
    <w:rsid w:val="002501AC"/>
    <w:rsid w:val="002502EA"/>
    <w:rsid w:val="002503F7"/>
    <w:rsid w:val="00250510"/>
    <w:rsid w:val="002505CA"/>
    <w:rsid w:val="00250989"/>
    <w:rsid w:val="00250A09"/>
    <w:rsid w:val="00250D18"/>
    <w:rsid w:val="00251224"/>
    <w:rsid w:val="002513DA"/>
    <w:rsid w:val="00251B47"/>
    <w:rsid w:val="00252114"/>
    <w:rsid w:val="0025215E"/>
    <w:rsid w:val="00252198"/>
    <w:rsid w:val="002521C7"/>
    <w:rsid w:val="0025241C"/>
    <w:rsid w:val="002525D4"/>
    <w:rsid w:val="0025292B"/>
    <w:rsid w:val="00252B7B"/>
    <w:rsid w:val="00252BB0"/>
    <w:rsid w:val="00254B0B"/>
    <w:rsid w:val="00254CFB"/>
    <w:rsid w:val="00254D6A"/>
    <w:rsid w:val="00254EE6"/>
    <w:rsid w:val="00255210"/>
    <w:rsid w:val="00255218"/>
    <w:rsid w:val="002552CF"/>
    <w:rsid w:val="00255433"/>
    <w:rsid w:val="00255529"/>
    <w:rsid w:val="0025557C"/>
    <w:rsid w:val="00255984"/>
    <w:rsid w:val="002559E3"/>
    <w:rsid w:val="00255A7B"/>
    <w:rsid w:val="00255AC8"/>
    <w:rsid w:val="00255C22"/>
    <w:rsid w:val="00255D4C"/>
    <w:rsid w:val="00256023"/>
    <w:rsid w:val="00256187"/>
    <w:rsid w:val="00256644"/>
    <w:rsid w:val="00256F0F"/>
    <w:rsid w:val="002570C6"/>
    <w:rsid w:val="00257221"/>
    <w:rsid w:val="00257305"/>
    <w:rsid w:val="00257722"/>
    <w:rsid w:val="00257973"/>
    <w:rsid w:val="00257A36"/>
    <w:rsid w:val="002607A3"/>
    <w:rsid w:val="002608DD"/>
    <w:rsid w:val="00260C78"/>
    <w:rsid w:val="00260D5D"/>
    <w:rsid w:val="00260D9A"/>
    <w:rsid w:val="0026136B"/>
    <w:rsid w:val="002614DD"/>
    <w:rsid w:val="002619C8"/>
    <w:rsid w:val="00261B2A"/>
    <w:rsid w:val="002620A3"/>
    <w:rsid w:val="00262107"/>
    <w:rsid w:val="00262250"/>
    <w:rsid w:val="0026240A"/>
    <w:rsid w:val="0026243C"/>
    <w:rsid w:val="00262445"/>
    <w:rsid w:val="0026266B"/>
    <w:rsid w:val="002628E7"/>
    <w:rsid w:val="0026291A"/>
    <w:rsid w:val="002629BB"/>
    <w:rsid w:val="00262AAA"/>
    <w:rsid w:val="00262AEC"/>
    <w:rsid w:val="00262E70"/>
    <w:rsid w:val="00262E98"/>
    <w:rsid w:val="00263168"/>
    <w:rsid w:val="00263312"/>
    <w:rsid w:val="002633B5"/>
    <w:rsid w:val="002633CE"/>
    <w:rsid w:val="002633EA"/>
    <w:rsid w:val="0026344E"/>
    <w:rsid w:val="002635EA"/>
    <w:rsid w:val="0026396D"/>
    <w:rsid w:val="00263B05"/>
    <w:rsid w:val="00264380"/>
    <w:rsid w:val="00264798"/>
    <w:rsid w:val="00264B44"/>
    <w:rsid w:val="00264BD9"/>
    <w:rsid w:val="00265027"/>
    <w:rsid w:val="00265386"/>
    <w:rsid w:val="002658CA"/>
    <w:rsid w:val="0026599C"/>
    <w:rsid w:val="00265A69"/>
    <w:rsid w:val="00265CCF"/>
    <w:rsid w:val="00265EDE"/>
    <w:rsid w:val="002662D6"/>
    <w:rsid w:val="0026633C"/>
    <w:rsid w:val="00266660"/>
    <w:rsid w:val="00266865"/>
    <w:rsid w:val="00266928"/>
    <w:rsid w:val="00266A8E"/>
    <w:rsid w:val="00266D2F"/>
    <w:rsid w:val="00266F84"/>
    <w:rsid w:val="002671CF"/>
    <w:rsid w:val="002672A3"/>
    <w:rsid w:val="002675AD"/>
    <w:rsid w:val="00267AB9"/>
    <w:rsid w:val="00267ED2"/>
    <w:rsid w:val="00267F59"/>
    <w:rsid w:val="00267FF4"/>
    <w:rsid w:val="002700D2"/>
    <w:rsid w:val="0027030D"/>
    <w:rsid w:val="0027037B"/>
    <w:rsid w:val="00270868"/>
    <w:rsid w:val="00270A69"/>
    <w:rsid w:val="00270BBC"/>
    <w:rsid w:val="00270BD2"/>
    <w:rsid w:val="00270C35"/>
    <w:rsid w:val="00270D43"/>
    <w:rsid w:val="00271062"/>
    <w:rsid w:val="00271983"/>
    <w:rsid w:val="00271A1A"/>
    <w:rsid w:val="00271A39"/>
    <w:rsid w:val="00271B14"/>
    <w:rsid w:val="00271BAE"/>
    <w:rsid w:val="00271F4D"/>
    <w:rsid w:val="00272099"/>
    <w:rsid w:val="002721E0"/>
    <w:rsid w:val="00272654"/>
    <w:rsid w:val="0027268F"/>
    <w:rsid w:val="002728FC"/>
    <w:rsid w:val="00272DA7"/>
    <w:rsid w:val="00272E05"/>
    <w:rsid w:val="00272E38"/>
    <w:rsid w:val="00272E77"/>
    <w:rsid w:val="002730FC"/>
    <w:rsid w:val="0027332D"/>
    <w:rsid w:val="002733D9"/>
    <w:rsid w:val="00273418"/>
    <w:rsid w:val="0027344C"/>
    <w:rsid w:val="002736A1"/>
    <w:rsid w:val="00273C76"/>
    <w:rsid w:val="00273D17"/>
    <w:rsid w:val="00273D2D"/>
    <w:rsid w:val="00273F49"/>
    <w:rsid w:val="00274086"/>
    <w:rsid w:val="002741F4"/>
    <w:rsid w:val="0027423C"/>
    <w:rsid w:val="00274485"/>
    <w:rsid w:val="00274588"/>
    <w:rsid w:val="00274918"/>
    <w:rsid w:val="00274C7C"/>
    <w:rsid w:val="00274D23"/>
    <w:rsid w:val="00274EC5"/>
    <w:rsid w:val="00274F93"/>
    <w:rsid w:val="00275271"/>
    <w:rsid w:val="00275407"/>
    <w:rsid w:val="002754DF"/>
    <w:rsid w:val="0027579C"/>
    <w:rsid w:val="002757B6"/>
    <w:rsid w:val="00275810"/>
    <w:rsid w:val="00275906"/>
    <w:rsid w:val="00275BD9"/>
    <w:rsid w:val="00275BFF"/>
    <w:rsid w:val="00275DF2"/>
    <w:rsid w:val="00275F19"/>
    <w:rsid w:val="00275FC8"/>
    <w:rsid w:val="00276019"/>
    <w:rsid w:val="00276156"/>
    <w:rsid w:val="0027640C"/>
    <w:rsid w:val="0027655A"/>
    <w:rsid w:val="002766D4"/>
    <w:rsid w:val="00276995"/>
    <w:rsid w:val="002769B9"/>
    <w:rsid w:val="00276D81"/>
    <w:rsid w:val="00276DA5"/>
    <w:rsid w:val="00276E1A"/>
    <w:rsid w:val="00276E81"/>
    <w:rsid w:val="00277531"/>
    <w:rsid w:val="0027766C"/>
    <w:rsid w:val="002803AB"/>
    <w:rsid w:val="0028075B"/>
    <w:rsid w:val="002807F7"/>
    <w:rsid w:val="00280BFC"/>
    <w:rsid w:val="00280C1F"/>
    <w:rsid w:val="00280EBA"/>
    <w:rsid w:val="00281149"/>
    <w:rsid w:val="0028166D"/>
    <w:rsid w:val="00281847"/>
    <w:rsid w:val="00281ACC"/>
    <w:rsid w:val="00281B0F"/>
    <w:rsid w:val="00282698"/>
    <w:rsid w:val="002826D6"/>
    <w:rsid w:val="00282937"/>
    <w:rsid w:val="00282D4A"/>
    <w:rsid w:val="00282D7B"/>
    <w:rsid w:val="00283008"/>
    <w:rsid w:val="0028313A"/>
    <w:rsid w:val="00283160"/>
    <w:rsid w:val="002831EC"/>
    <w:rsid w:val="002832AA"/>
    <w:rsid w:val="00283330"/>
    <w:rsid w:val="00283375"/>
    <w:rsid w:val="002836B0"/>
    <w:rsid w:val="00283743"/>
    <w:rsid w:val="00283BC2"/>
    <w:rsid w:val="00283D54"/>
    <w:rsid w:val="00283FDA"/>
    <w:rsid w:val="00284406"/>
    <w:rsid w:val="00284412"/>
    <w:rsid w:val="00284794"/>
    <w:rsid w:val="00284DAF"/>
    <w:rsid w:val="00284EB2"/>
    <w:rsid w:val="0028534F"/>
    <w:rsid w:val="00285440"/>
    <w:rsid w:val="002854D6"/>
    <w:rsid w:val="0028564C"/>
    <w:rsid w:val="00285BE2"/>
    <w:rsid w:val="00285C64"/>
    <w:rsid w:val="00286189"/>
    <w:rsid w:val="002861EF"/>
    <w:rsid w:val="002864BF"/>
    <w:rsid w:val="002867F5"/>
    <w:rsid w:val="00286AE5"/>
    <w:rsid w:val="00286B5F"/>
    <w:rsid w:val="00286FF7"/>
    <w:rsid w:val="0028724D"/>
    <w:rsid w:val="00287287"/>
    <w:rsid w:val="002877C1"/>
    <w:rsid w:val="002878F2"/>
    <w:rsid w:val="0028793E"/>
    <w:rsid w:val="00287E01"/>
    <w:rsid w:val="00287E4C"/>
    <w:rsid w:val="0029007A"/>
    <w:rsid w:val="002902E3"/>
    <w:rsid w:val="0029034E"/>
    <w:rsid w:val="00290963"/>
    <w:rsid w:val="00290AE9"/>
    <w:rsid w:val="002913C2"/>
    <w:rsid w:val="00291531"/>
    <w:rsid w:val="002915CB"/>
    <w:rsid w:val="0029171F"/>
    <w:rsid w:val="0029177D"/>
    <w:rsid w:val="00291A57"/>
    <w:rsid w:val="00291B07"/>
    <w:rsid w:val="00292071"/>
    <w:rsid w:val="002927B7"/>
    <w:rsid w:val="002928C8"/>
    <w:rsid w:val="00292A23"/>
    <w:rsid w:val="00292B1F"/>
    <w:rsid w:val="00292C7D"/>
    <w:rsid w:val="00293511"/>
    <w:rsid w:val="00293590"/>
    <w:rsid w:val="002936BE"/>
    <w:rsid w:val="0029373D"/>
    <w:rsid w:val="00293824"/>
    <w:rsid w:val="002938FF"/>
    <w:rsid w:val="002939AD"/>
    <w:rsid w:val="00293AE6"/>
    <w:rsid w:val="00293B36"/>
    <w:rsid w:val="00293D3C"/>
    <w:rsid w:val="00293FA3"/>
    <w:rsid w:val="00294538"/>
    <w:rsid w:val="002946DA"/>
    <w:rsid w:val="00294D04"/>
    <w:rsid w:val="00294E3E"/>
    <w:rsid w:val="0029525A"/>
    <w:rsid w:val="0029551F"/>
    <w:rsid w:val="002955F0"/>
    <w:rsid w:val="00295619"/>
    <w:rsid w:val="0029572C"/>
    <w:rsid w:val="002958D5"/>
    <w:rsid w:val="00295AF1"/>
    <w:rsid w:val="00295C0B"/>
    <w:rsid w:val="00295C45"/>
    <w:rsid w:val="00295C92"/>
    <w:rsid w:val="00295D80"/>
    <w:rsid w:val="002961B3"/>
    <w:rsid w:val="0029660F"/>
    <w:rsid w:val="00296848"/>
    <w:rsid w:val="0029691A"/>
    <w:rsid w:val="00296E52"/>
    <w:rsid w:val="00296EC8"/>
    <w:rsid w:val="00297033"/>
    <w:rsid w:val="002970EB"/>
    <w:rsid w:val="00297386"/>
    <w:rsid w:val="002979A6"/>
    <w:rsid w:val="00297A39"/>
    <w:rsid w:val="00297AD3"/>
    <w:rsid w:val="00297CD6"/>
    <w:rsid w:val="00297EF0"/>
    <w:rsid w:val="00297F3F"/>
    <w:rsid w:val="00297FF5"/>
    <w:rsid w:val="002A000E"/>
    <w:rsid w:val="002A0097"/>
    <w:rsid w:val="002A023D"/>
    <w:rsid w:val="002A03F1"/>
    <w:rsid w:val="002A05F0"/>
    <w:rsid w:val="002A0634"/>
    <w:rsid w:val="002A06CC"/>
    <w:rsid w:val="002A0DE6"/>
    <w:rsid w:val="002A0EF1"/>
    <w:rsid w:val="002A1220"/>
    <w:rsid w:val="002A1307"/>
    <w:rsid w:val="002A13B0"/>
    <w:rsid w:val="002A13CD"/>
    <w:rsid w:val="002A15EF"/>
    <w:rsid w:val="002A1AD5"/>
    <w:rsid w:val="002A1B0A"/>
    <w:rsid w:val="002A1B47"/>
    <w:rsid w:val="002A1CAA"/>
    <w:rsid w:val="002A1E1E"/>
    <w:rsid w:val="002A1F32"/>
    <w:rsid w:val="002A2025"/>
    <w:rsid w:val="002A241F"/>
    <w:rsid w:val="002A2484"/>
    <w:rsid w:val="002A25DF"/>
    <w:rsid w:val="002A272C"/>
    <w:rsid w:val="002A2A27"/>
    <w:rsid w:val="002A2A6F"/>
    <w:rsid w:val="002A2E9C"/>
    <w:rsid w:val="002A2FBC"/>
    <w:rsid w:val="002A35E4"/>
    <w:rsid w:val="002A3660"/>
    <w:rsid w:val="002A3BF1"/>
    <w:rsid w:val="002A4058"/>
    <w:rsid w:val="002A40FF"/>
    <w:rsid w:val="002A443B"/>
    <w:rsid w:val="002A4578"/>
    <w:rsid w:val="002A4747"/>
    <w:rsid w:val="002A4766"/>
    <w:rsid w:val="002A4B4A"/>
    <w:rsid w:val="002A4B7B"/>
    <w:rsid w:val="002A4C95"/>
    <w:rsid w:val="002A4E3D"/>
    <w:rsid w:val="002A51E5"/>
    <w:rsid w:val="002A51FE"/>
    <w:rsid w:val="002A55BB"/>
    <w:rsid w:val="002A55FE"/>
    <w:rsid w:val="002A57FB"/>
    <w:rsid w:val="002A5B0E"/>
    <w:rsid w:val="002A5CBE"/>
    <w:rsid w:val="002A5D14"/>
    <w:rsid w:val="002A5E20"/>
    <w:rsid w:val="002A5E6F"/>
    <w:rsid w:val="002A6176"/>
    <w:rsid w:val="002A63D6"/>
    <w:rsid w:val="002A69A5"/>
    <w:rsid w:val="002A6CEC"/>
    <w:rsid w:val="002A6EC0"/>
    <w:rsid w:val="002A7734"/>
    <w:rsid w:val="002A7B20"/>
    <w:rsid w:val="002A7B92"/>
    <w:rsid w:val="002A7BED"/>
    <w:rsid w:val="002A7DC7"/>
    <w:rsid w:val="002A7F48"/>
    <w:rsid w:val="002A7FA4"/>
    <w:rsid w:val="002B00C3"/>
    <w:rsid w:val="002B03F1"/>
    <w:rsid w:val="002B066E"/>
    <w:rsid w:val="002B098C"/>
    <w:rsid w:val="002B0B56"/>
    <w:rsid w:val="002B0B8C"/>
    <w:rsid w:val="002B0D7B"/>
    <w:rsid w:val="002B0EEB"/>
    <w:rsid w:val="002B1003"/>
    <w:rsid w:val="002B142D"/>
    <w:rsid w:val="002B1860"/>
    <w:rsid w:val="002B1ACB"/>
    <w:rsid w:val="002B1E3F"/>
    <w:rsid w:val="002B1FF5"/>
    <w:rsid w:val="002B210F"/>
    <w:rsid w:val="002B21CA"/>
    <w:rsid w:val="002B21CF"/>
    <w:rsid w:val="002B2721"/>
    <w:rsid w:val="002B2736"/>
    <w:rsid w:val="002B2958"/>
    <w:rsid w:val="002B2C2D"/>
    <w:rsid w:val="002B2E46"/>
    <w:rsid w:val="002B318E"/>
    <w:rsid w:val="002B33B4"/>
    <w:rsid w:val="002B3440"/>
    <w:rsid w:val="002B37AA"/>
    <w:rsid w:val="002B398B"/>
    <w:rsid w:val="002B3E74"/>
    <w:rsid w:val="002B3F28"/>
    <w:rsid w:val="002B4060"/>
    <w:rsid w:val="002B40E2"/>
    <w:rsid w:val="002B4413"/>
    <w:rsid w:val="002B45AB"/>
    <w:rsid w:val="002B45B6"/>
    <w:rsid w:val="002B497E"/>
    <w:rsid w:val="002B4AAC"/>
    <w:rsid w:val="002B4CC2"/>
    <w:rsid w:val="002B4DDB"/>
    <w:rsid w:val="002B4E7D"/>
    <w:rsid w:val="002B510A"/>
    <w:rsid w:val="002B51BD"/>
    <w:rsid w:val="002B52EB"/>
    <w:rsid w:val="002B53FE"/>
    <w:rsid w:val="002B587D"/>
    <w:rsid w:val="002B5BF7"/>
    <w:rsid w:val="002B63B4"/>
    <w:rsid w:val="002B652C"/>
    <w:rsid w:val="002B6856"/>
    <w:rsid w:val="002B6964"/>
    <w:rsid w:val="002B6B0A"/>
    <w:rsid w:val="002B6C06"/>
    <w:rsid w:val="002B6C32"/>
    <w:rsid w:val="002B6C50"/>
    <w:rsid w:val="002B6D78"/>
    <w:rsid w:val="002B7178"/>
    <w:rsid w:val="002B7447"/>
    <w:rsid w:val="002B779B"/>
    <w:rsid w:val="002B7827"/>
    <w:rsid w:val="002B7960"/>
    <w:rsid w:val="002B7CA3"/>
    <w:rsid w:val="002B7CE0"/>
    <w:rsid w:val="002B7FA9"/>
    <w:rsid w:val="002B7FF6"/>
    <w:rsid w:val="002C0100"/>
    <w:rsid w:val="002C027D"/>
    <w:rsid w:val="002C0342"/>
    <w:rsid w:val="002C061F"/>
    <w:rsid w:val="002C0A1D"/>
    <w:rsid w:val="002C0A36"/>
    <w:rsid w:val="002C0D8D"/>
    <w:rsid w:val="002C0FE2"/>
    <w:rsid w:val="002C138D"/>
    <w:rsid w:val="002C1728"/>
    <w:rsid w:val="002C1899"/>
    <w:rsid w:val="002C1A8B"/>
    <w:rsid w:val="002C1C3A"/>
    <w:rsid w:val="002C1D1D"/>
    <w:rsid w:val="002C1FC0"/>
    <w:rsid w:val="002C2212"/>
    <w:rsid w:val="002C2272"/>
    <w:rsid w:val="002C244E"/>
    <w:rsid w:val="002C2B36"/>
    <w:rsid w:val="002C2B7E"/>
    <w:rsid w:val="002C2CAB"/>
    <w:rsid w:val="002C2D70"/>
    <w:rsid w:val="002C3201"/>
    <w:rsid w:val="002C34C0"/>
    <w:rsid w:val="002C34F0"/>
    <w:rsid w:val="002C3643"/>
    <w:rsid w:val="002C3C65"/>
    <w:rsid w:val="002C3D80"/>
    <w:rsid w:val="002C3F27"/>
    <w:rsid w:val="002C42B7"/>
    <w:rsid w:val="002C46BD"/>
    <w:rsid w:val="002C4804"/>
    <w:rsid w:val="002C4D2C"/>
    <w:rsid w:val="002C4EB8"/>
    <w:rsid w:val="002C53AB"/>
    <w:rsid w:val="002C5990"/>
    <w:rsid w:val="002C5B56"/>
    <w:rsid w:val="002C5D59"/>
    <w:rsid w:val="002C5DCD"/>
    <w:rsid w:val="002C6252"/>
    <w:rsid w:val="002C658F"/>
    <w:rsid w:val="002C6609"/>
    <w:rsid w:val="002C6724"/>
    <w:rsid w:val="002C6CBD"/>
    <w:rsid w:val="002C6F2A"/>
    <w:rsid w:val="002C7064"/>
    <w:rsid w:val="002C710D"/>
    <w:rsid w:val="002C7486"/>
    <w:rsid w:val="002C7749"/>
    <w:rsid w:val="002C7A0A"/>
    <w:rsid w:val="002C7C95"/>
    <w:rsid w:val="002C7FAB"/>
    <w:rsid w:val="002D00FF"/>
    <w:rsid w:val="002D08CB"/>
    <w:rsid w:val="002D09DB"/>
    <w:rsid w:val="002D0DE6"/>
    <w:rsid w:val="002D0F70"/>
    <w:rsid w:val="002D1009"/>
    <w:rsid w:val="002D136D"/>
    <w:rsid w:val="002D1531"/>
    <w:rsid w:val="002D17C3"/>
    <w:rsid w:val="002D17F5"/>
    <w:rsid w:val="002D18A3"/>
    <w:rsid w:val="002D1D6F"/>
    <w:rsid w:val="002D1EF6"/>
    <w:rsid w:val="002D203C"/>
    <w:rsid w:val="002D20A1"/>
    <w:rsid w:val="002D2584"/>
    <w:rsid w:val="002D2946"/>
    <w:rsid w:val="002D2E41"/>
    <w:rsid w:val="002D2E48"/>
    <w:rsid w:val="002D2E8C"/>
    <w:rsid w:val="002D31F3"/>
    <w:rsid w:val="002D35C3"/>
    <w:rsid w:val="002D35FE"/>
    <w:rsid w:val="002D3844"/>
    <w:rsid w:val="002D386B"/>
    <w:rsid w:val="002D3957"/>
    <w:rsid w:val="002D3AAC"/>
    <w:rsid w:val="002D40C4"/>
    <w:rsid w:val="002D42A0"/>
    <w:rsid w:val="002D4382"/>
    <w:rsid w:val="002D4615"/>
    <w:rsid w:val="002D475A"/>
    <w:rsid w:val="002D4771"/>
    <w:rsid w:val="002D4ED4"/>
    <w:rsid w:val="002D4F9C"/>
    <w:rsid w:val="002D4FAC"/>
    <w:rsid w:val="002D551A"/>
    <w:rsid w:val="002D5ABA"/>
    <w:rsid w:val="002D5B55"/>
    <w:rsid w:val="002D5CD0"/>
    <w:rsid w:val="002D5D80"/>
    <w:rsid w:val="002D5F04"/>
    <w:rsid w:val="002D5FD7"/>
    <w:rsid w:val="002D6293"/>
    <w:rsid w:val="002D6608"/>
    <w:rsid w:val="002D6827"/>
    <w:rsid w:val="002D68CD"/>
    <w:rsid w:val="002D6C45"/>
    <w:rsid w:val="002D7009"/>
    <w:rsid w:val="002D758A"/>
    <w:rsid w:val="002D75E8"/>
    <w:rsid w:val="002D766E"/>
    <w:rsid w:val="002D7AE0"/>
    <w:rsid w:val="002E029E"/>
    <w:rsid w:val="002E0501"/>
    <w:rsid w:val="002E0675"/>
    <w:rsid w:val="002E0789"/>
    <w:rsid w:val="002E0806"/>
    <w:rsid w:val="002E097C"/>
    <w:rsid w:val="002E0F69"/>
    <w:rsid w:val="002E10C4"/>
    <w:rsid w:val="002E177E"/>
    <w:rsid w:val="002E196D"/>
    <w:rsid w:val="002E19D8"/>
    <w:rsid w:val="002E1B6F"/>
    <w:rsid w:val="002E1D33"/>
    <w:rsid w:val="002E1D3D"/>
    <w:rsid w:val="002E2003"/>
    <w:rsid w:val="002E2751"/>
    <w:rsid w:val="002E29CD"/>
    <w:rsid w:val="002E3342"/>
    <w:rsid w:val="002E362A"/>
    <w:rsid w:val="002E3BF0"/>
    <w:rsid w:val="002E3C49"/>
    <w:rsid w:val="002E3EE7"/>
    <w:rsid w:val="002E4111"/>
    <w:rsid w:val="002E41EB"/>
    <w:rsid w:val="002E4331"/>
    <w:rsid w:val="002E4707"/>
    <w:rsid w:val="002E4709"/>
    <w:rsid w:val="002E4971"/>
    <w:rsid w:val="002E49F8"/>
    <w:rsid w:val="002E4C5C"/>
    <w:rsid w:val="002E4D1B"/>
    <w:rsid w:val="002E4EE8"/>
    <w:rsid w:val="002E4F72"/>
    <w:rsid w:val="002E507C"/>
    <w:rsid w:val="002E50E2"/>
    <w:rsid w:val="002E51A0"/>
    <w:rsid w:val="002E520E"/>
    <w:rsid w:val="002E54FE"/>
    <w:rsid w:val="002E5567"/>
    <w:rsid w:val="002E5788"/>
    <w:rsid w:val="002E57B0"/>
    <w:rsid w:val="002E588E"/>
    <w:rsid w:val="002E5BA5"/>
    <w:rsid w:val="002E5BEB"/>
    <w:rsid w:val="002E5D2F"/>
    <w:rsid w:val="002E5FAB"/>
    <w:rsid w:val="002E6223"/>
    <w:rsid w:val="002E62FA"/>
    <w:rsid w:val="002E635C"/>
    <w:rsid w:val="002E635D"/>
    <w:rsid w:val="002E63D4"/>
    <w:rsid w:val="002E6443"/>
    <w:rsid w:val="002E66C9"/>
    <w:rsid w:val="002E66D0"/>
    <w:rsid w:val="002E6856"/>
    <w:rsid w:val="002E6968"/>
    <w:rsid w:val="002E69EE"/>
    <w:rsid w:val="002E6A5D"/>
    <w:rsid w:val="002E6CB4"/>
    <w:rsid w:val="002E7014"/>
    <w:rsid w:val="002E70B3"/>
    <w:rsid w:val="002E745C"/>
    <w:rsid w:val="002E7BD3"/>
    <w:rsid w:val="002E7FA3"/>
    <w:rsid w:val="002F004D"/>
    <w:rsid w:val="002F010D"/>
    <w:rsid w:val="002F0432"/>
    <w:rsid w:val="002F07CA"/>
    <w:rsid w:val="002F0C45"/>
    <w:rsid w:val="002F0CC0"/>
    <w:rsid w:val="002F0F67"/>
    <w:rsid w:val="002F101B"/>
    <w:rsid w:val="002F109B"/>
    <w:rsid w:val="002F1621"/>
    <w:rsid w:val="002F16BB"/>
    <w:rsid w:val="002F1846"/>
    <w:rsid w:val="002F18CA"/>
    <w:rsid w:val="002F195E"/>
    <w:rsid w:val="002F1C13"/>
    <w:rsid w:val="002F2049"/>
    <w:rsid w:val="002F2172"/>
    <w:rsid w:val="002F24E8"/>
    <w:rsid w:val="002F2712"/>
    <w:rsid w:val="002F298A"/>
    <w:rsid w:val="002F2FD7"/>
    <w:rsid w:val="002F311F"/>
    <w:rsid w:val="002F3306"/>
    <w:rsid w:val="002F3433"/>
    <w:rsid w:val="002F3443"/>
    <w:rsid w:val="002F365D"/>
    <w:rsid w:val="002F387D"/>
    <w:rsid w:val="002F3896"/>
    <w:rsid w:val="002F3B0A"/>
    <w:rsid w:val="002F3B4E"/>
    <w:rsid w:val="002F3C31"/>
    <w:rsid w:val="002F418E"/>
    <w:rsid w:val="002F439E"/>
    <w:rsid w:val="002F46CC"/>
    <w:rsid w:val="002F4788"/>
    <w:rsid w:val="002F520E"/>
    <w:rsid w:val="002F5238"/>
    <w:rsid w:val="002F523A"/>
    <w:rsid w:val="002F5267"/>
    <w:rsid w:val="002F55C0"/>
    <w:rsid w:val="002F56F9"/>
    <w:rsid w:val="002F59B3"/>
    <w:rsid w:val="002F5B19"/>
    <w:rsid w:val="002F5B70"/>
    <w:rsid w:val="002F5EBD"/>
    <w:rsid w:val="002F5F89"/>
    <w:rsid w:val="002F5F94"/>
    <w:rsid w:val="002F60CB"/>
    <w:rsid w:val="002F618B"/>
    <w:rsid w:val="002F6922"/>
    <w:rsid w:val="002F6B5D"/>
    <w:rsid w:val="002F6D19"/>
    <w:rsid w:val="002F710E"/>
    <w:rsid w:val="002F7DBC"/>
    <w:rsid w:val="002F7F07"/>
    <w:rsid w:val="002F7F86"/>
    <w:rsid w:val="0030004B"/>
    <w:rsid w:val="00300136"/>
    <w:rsid w:val="00300157"/>
    <w:rsid w:val="0030051E"/>
    <w:rsid w:val="00300554"/>
    <w:rsid w:val="00300573"/>
    <w:rsid w:val="00300EB1"/>
    <w:rsid w:val="003013C5"/>
    <w:rsid w:val="003014A7"/>
    <w:rsid w:val="00301953"/>
    <w:rsid w:val="00301F19"/>
    <w:rsid w:val="00302084"/>
    <w:rsid w:val="00302507"/>
    <w:rsid w:val="00302673"/>
    <w:rsid w:val="0030286E"/>
    <w:rsid w:val="00302FC5"/>
    <w:rsid w:val="00302FCC"/>
    <w:rsid w:val="00303097"/>
    <w:rsid w:val="003030C3"/>
    <w:rsid w:val="003031D7"/>
    <w:rsid w:val="00303651"/>
    <w:rsid w:val="00303707"/>
    <w:rsid w:val="003038D2"/>
    <w:rsid w:val="00303A21"/>
    <w:rsid w:val="00303C33"/>
    <w:rsid w:val="0030450D"/>
    <w:rsid w:val="003046AB"/>
    <w:rsid w:val="00304854"/>
    <w:rsid w:val="00304A46"/>
    <w:rsid w:val="00304A61"/>
    <w:rsid w:val="00304F0C"/>
    <w:rsid w:val="00304F55"/>
    <w:rsid w:val="00305054"/>
    <w:rsid w:val="00305482"/>
    <w:rsid w:val="00305CFF"/>
    <w:rsid w:val="00305DBB"/>
    <w:rsid w:val="00306215"/>
    <w:rsid w:val="0030634E"/>
    <w:rsid w:val="003066FA"/>
    <w:rsid w:val="00306A2A"/>
    <w:rsid w:val="00306B2B"/>
    <w:rsid w:val="00307027"/>
    <w:rsid w:val="00307042"/>
    <w:rsid w:val="003072B9"/>
    <w:rsid w:val="00307538"/>
    <w:rsid w:val="003076FA"/>
    <w:rsid w:val="00307A6B"/>
    <w:rsid w:val="00307ACE"/>
    <w:rsid w:val="00307F18"/>
    <w:rsid w:val="00307FD0"/>
    <w:rsid w:val="00310129"/>
    <w:rsid w:val="003104CF"/>
    <w:rsid w:val="003106AE"/>
    <w:rsid w:val="003106D5"/>
    <w:rsid w:val="003107B3"/>
    <w:rsid w:val="00310931"/>
    <w:rsid w:val="003109AD"/>
    <w:rsid w:val="003109C1"/>
    <w:rsid w:val="0031153D"/>
    <w:rsid w:val="003118D5"/>
    <w:rsid w:val="0031195D"/>
    <w:rsid w:val="003122DA"/>
    <w:rsid w:val="003123F1"/>
    <w:rsid w:val="0031252B"/>
    <w:rsid w:val="0031260E"/>
    <w:rsid w:val="003126D1"/>
    <w:rsid w:val="00312B7C"/>
    <w:rsid w:val="00312DE0"/>
    <w:rsid w:val="0031335A"/>
    <w:rsid w:val="00313674"/>
    <w:rsid w:val="0031399B"/>
    <w:rsid w:val="00313F82"/>
    <w:rsid w:val="00314046"/>
    <w:rsid w:val="0031419F"/>
    <w:rsid w:val="003142F8"/>
    <w:rsid w:val="00314887"/>
    <w:rsid w:val="00314AD4"/>
    <w:rsid w:val="00314B5F"/>
    <w:rsid w:val="00314C22"/>
    <w:rsid w:val="00314C4B"/>
    <w:rsid w:val="00314CAE"/>
    <w:rsid w:val="00314EC3"/>
    <w:rsid w:val="003150EB"/>
    <w:rsid w:val="003151EC"/>
    <w:rsid w:val="00315224"/>
    <w:rsid w:val="003153E9"/>
    <w:rsid w:val="0031551D"/>
    <w:rsid w:val="00315846"/>
    <w:rsid w:val="00315AA7"/>
    <w:rsid w:val="003160E6"/>
    <w:rsid w:val="0031612D"/>
    <w:rsid w:val="0031650B"/>
    <w:rsid w:val="003166FD"/>
    <w:rsid w:val="00316A0A"/>
    <w:rsid w:val="00316DAD"/>
    <w:rsid w:val="003171D5"/>
    <w:rsid w:val="00317336"/>
    <w:rsid w:val="00317391"/>
    <w:rsid w:val="0031741F"/>
    <w:rsid w:val="003176DD"/>
    <w:rsid w:val="003177DC"/>
    <w:rsid w:val="00317AFD"/>
    <w:rsid w:val="00317D3B"/>
    <w:rsid w:val="00317D82"/>
    <w:rsid w:val="00317EC2"/>
    <w:rsid w:val="003203E4"/>
    <w:rsid w:val="003204FA"/>
    <w:rsid w:val="0032061F"/>
    <w:rsid w:val="00320797"/>
    <w:rsid w:val="00320903"/>
    <w:rsid w:val="00320A9E"/>
    <w:rsid w:val="00320BC8"/>
    <w:rsid w:val="00320D79"/>
    <w:rsid w:val="00320DB9"/>
    <w:rsid w:val="00321EF1"/>
    <w:rsid w:val="003224C8"/>
    <w:rsid w:val="0032253A"/>
    <w:rsid w:val="003227FC"/>
    <w:rsid w:val="00322A1D"/>
    <w:rsid w:val="00322AF1"/>
    <w:rsid w:val="00323036"/>
    <w:rsid w:val="00323177"/>
    <w:rsid w:val="0032346E"/>
    <w:rsid w:val="0032385D"/>
    <w:rsid w:val="00323AAD"/>
    <w:rsid w:val="00323C93"/>
    <w:rsid w:val="00323DB5"/>
    <w:rsid w:val="00323F12"/>
    <w:rsid w:val="00323FB7"/>
    <w:rsid w:val="00324370"/>
    <w:rsid w:val="0032468B"/>
    <w:rsid w:val="003246A9"/>
    <w:rsid w:val="003246DC"/>
    <w:rsid w:val="00324A53"/>
    <w:rsid w:val="00324AAB"/>
    <w:rsid w:val="00324AE2"/>
    <w:rsid w:val="00324B02"/>
    <w:rsid w:val="00324ED3"/>
    <w:rsid w:val="00325565"/>
    <w:rsid w:val="0032579D"/>
    <w:rsid w:val="003257A9"/>
    <w:rsid w:val="0032582D"/>
    <w:rsid w:val="00325B68"/>
    <w:rsid w:val="00325CD9"/>
    <w:rsid w:val="00325DAA"/>
    <w:rsid w:val="00326068"/>
    <w:rsid w:val="00326070"/>
    <w:rsid w:val="0032608A"/>
    <w:rsid w:val="003260D2"/>
    <w:rsid w:val="0032620F"/>
    <w:rsid w:val="00326325"/>
    <w:rsid w:val="003264A0"/>
    <w:rsid w:val="00326500"/>
    <w:rsid w:val="0032664E"/>
    <w:rsid w:val="0032666D"/>
    <w:rsid w:val="00326A87"/>
    <w:rsid w:val="00326A97"/>
    <w:rsid w:val="00327000"/>
    <w:rsid w:val="0032728A"/>
    <w:rsid w:val="003272F2"/>
    <w:rsid w:val="00327768"/>
    <w:rsid w:val="003277AC"/>
    <w:rsid w:val="00327853"/>
    <w:rsid w:val="00327896"/>
    <w:rsid w:val="0032792E"/>
    <w:rsid w:val="0032797A"/>
    <w:rsid w:val="0032797F"/>
    <w:rsid w:val="00327BE8"/>
    <w:rsid w:val="00327C0F"/>
    <w:rsid w:val="003302BF"/>
    <w:rsid w:val="00330568"/>
    <w:rsid w:val="0033065F"/>
    <w:rsid w:val="003307B8"/>
    <w:rsid w:val="003307BA"/>
    <w:rsid w:val="003308D0"/>
    <w:rsid w:val="0033090D"/>
    <w:rsid w:val="00330AB9"/>
    <w:rsid w:val="00330D13"/>
    <w:rsid w:val="00330EFD"/>
    <w:rsid w:val="00331183"/>
    <w:rsid w:val="003311D2"/>
    <w:rsid w:val="00331378"/>
    <w:rsid w:val="003313A6"/>
    <w:rsid w:val="00331813"/>
    <w:rsid w:val="00331A11"/>
    <w:rsid w:val="00331E25"/>
    <w:rsid w:val="003320E2"/>
    <w:rsid w:val="00332670"/>
    <w:rsid w:val="00332704"/>
    <w:rsid w:val="003329FA"/>
    <w:rsid w:val="00332BCA"/>
    <w:rsid w:val="00332C2C"/>
    <w:rsid w:val="00332C34"/>
    <w:rsid w:val="00333067"/>
    <w:rsid w:val="003333F8"/>
    <w:rsid w:val="00333513"/>
    <w:rsid w:val="00333EDA"/>
    <w:rsid w:val="00333F34"/>
    <w:rsid w:val="00333FCC"/>
    <w:rsid w:val="003341F0"/>
    <w:rsid w:val="003344B6"/>
    <w:rsid w:val="003344E0"/>
    <w:rsid w:val="00334623"/>
    <w:rsid w:val="003348DB"/>
    <w:rsid w:val="00334C74"/>
    <w:rsid w:val="00334CE1"/>
    <w:rsid w:val="0033516E"/>
    <w:rsid w:val="00335189"/>
    <w:rsid w:val="003357D9"/>
    <w:rsid w:val="00335A3C"/>
    <w:rsid w:val="00335EF0"/>
    <w:rsid w:val="0033607A"/>
    <w:rsid w:val="003360C3"/>
    <w:rsid w:val="003361A1"/>
    <w:rsid w:val="0033655D"/>
    <w:rsid w:val="00336802"/>
    <w:rsid w:val="00336ADC"/>
    <w:rsid w:val="00337015"/>
    <w:rsid w:val="00337552"/>
    <w:rsid w:val="00337B39"/>
    <w:rsid w:val="0034006D"/>
    <w:rsid w:val="0034013F"/>
    <w:rsid w:val="0034015C"/>
    <w:rsid w:val="0034017F"/>
    <w:rsid w:val="0034036D"/>
    <w:rsid w:val="003403F0"/>
    <w:rsid w:val="003403FD"/>
    <w:rsid w:val="00340574"/>
    <w:rsid w:val="00340900"/>
    <w:rsid w:val="00340B34"/>
    <w:rsid w:val="00340F96"/>
    <w:rsid w:val="0034109B"/>
    <w:rsid w:val="00341354"/>
    <w:rsid w:val="00341377"/>
    <w:rsid w:val="00341400"/>
    <w:rsid w:val="0034157D"/>
    <w:rsid w:val="003416A1"/>
    <w:rsid w:val="00341D45"/>
    <w:rsid w:val="00341F6D"/>
    <w:rsid w:val="003424EC"/>
    <w:rsid w:val="003424F6"/>
    <w:rsid w:val="00342550"/>
    <w:rsid w:val="003426BF"/>
    <w:rsid w:val="00342A87"/>
    <w:rsid w:val="00342B86"/>
    <w:rsid w:val="00342B9A"/>
    <w:rsid w:val="0034301C"/>
    <w:rsid w:val="0034330F"/>
    <w:rsid w:val="00343415"/>
    <w:rsid w:val="0034367B"/>
    <w:rsid w:val="0034368F"/>
    <w:rsid w:val="00343829"/>
    <w:rsid w:val="00343BB9"/>
    <w:rsid w:val="0034404B"/>
    <w:rsid w:val="003443F4"/>
    <w:rsid w:val="00344474"/>
    <w:rsid w:val="003444B3"/>
    <w:rsid w:val="003445F2"/>
    <w:rsid w:val="0034474F"/>
    <w:rsid w:val="003448F9"/>
    <w:rsid w:val="00344991"/>
    <w:rsid w:val="00344AB2"/>
    <w:rsid w:val="00344B48"/>
    <w:rsid w:val="0034513C"/>
    <w:rsid w:val="0034514B"/>
    <w:rsid w:val="003458B5"/>
    <w:rsid w:val="00345ADA"/>
    <w:rsid w:val="00345B08"/>
    <w:rsid w:val="00345CDE"/>
    <w:rsid w:val="00345D0D"/>
    <w:rsid w:val="00345DA7"/>
    <w:rsid w:val="00345FAC"/>
    <w:rsid w:val="00345FBC"/>
    <w:rsid w:val="00346366"/>
    <w:rsid w:val="003464F8"/>
    <w:rsid w:val="003465EB"/>
    <w:rsid w:val="003466B7"/>
    <w:rsid w:val="00346870"/>
    <w:rsid w:val="003469A8"/>
    <w:rsid w:val="00346DCD"/>
    <w:rsid w:val="00346FB2"/>
    <w:rsid w:val="00347022"/>
    <w:rsid w:val="003470C8"/>
    <w:rsid w:val="0034739A"/>
    <w:rsid w:val="0034745B"/>
    <w:rsid w:val="003474FA"/>
    <w:rsid w:val="00347508"/>
    <w:rsid w:val="00347737"/>
    <w:rsid w:val="00347D4A"/>
    <w:rsid w:val="003500A3"/>
    <w:rsid w:val="0035031F"/>
    <w:rsid w:val="003503B2"/>
    <w:rsid w:val="00350413"/>
    <w:rsid w:val="0035059A"/>
    <w:rsid w:val="00350602"/>
    <w:rsid w:val="0035064A"/>
    <w:rsid w:val="00350660"/>
    <w:rsid w:val="00350EEB"/>
    <w:rsid w:val="0035108D"/>
    <w:rsid w:val="003511BB"/>
    <w:rsid w:val="00351221"/>
    <w:rsid w:val="003515A0"/>
    <w:rsid w:val="00351703"/>
    <w:rsid w:val="0035198C"/>
    <w:rsid w:val="00352024"/>
    <w:rsid w:val="00352028"/>
    <w:rsid w:val="003524A0"/>
    <w:rsid w:val="00352599"/>
    <w:rsid w:val="003525C5"/>
    <w:rsid w:val="003530C9"/>
    <w:rsid w:val="003530F4"/>
    <w:rsid w:val="00353428"/>
    <w:rsid w:val="0035348E"/>
    <w:rsid w:val="00353712"/>
    <w:rsid w:val="00353908"/>
    <w:rsid w:val="00353A06"/>
    <w:rsid w:val="00353A17"/>
    <w:rsid w:val="00353CFE"/>
    <w:rsid w:val="00354020"/>
    <w:rsid w:val="0035425A"/>
    <w:rsid w:val="00354346"/>
    <w:rsid w:val="003543C3"/>
    <w:rsid w:val="003547CB"/>
    <w:rsid w:val="0035483A"/>
    <w:rsid w:val="00354892"/>
    <w:rsid w:val="00354DA1"/>
    <w:rsid w:val="00355237"/>
    <w:rsid w:val="0035536E"/>
    <w:rsid w:val="003553C7"/>
    <w:rsid w:val="003557CD"/>
    <w:rsid w:val="00355842"/>
    <w:rsid w:val="00355966"/>
    <w:rsid w:val="00355A54"/>
    <w:rsid w:val="003560CE"/>
    <w:rsid w:val="00356261"/>
    <w:rsid w:val="003562AF"/>
    <w:rsid w:val="003563A0"/>
    <w:rsid w:val="0035652B"/>
    <w:rsid w:val="003566B0"/>
    <w:rsid w:val="00356888"/>
    <w:rsid w:val="00356CC6"/>
    <w:rsid w:val="00356E4C"/>
    <w:rsid w:val="00356EB4"/>
    <w:rsid w:val="00356EE6"/>
    <w:rsid w:val="00356F69"/>
    <w:rsid w:val="003570DA"/>
    <w:rsid w:val="00357670"/>
    <w:rsid w:val="003579A6"/>
    <w:rsid w:val="00357DC6"/>
    <w:rsid w:val="00360186"/>
    <w:rsid w:val="00360513"/>
    <w:rsid w:val="00360658"/>
    <w:rsid w:val="003607DB"/>
    <w:rsid w:val="003609E2"/>
    <w:rsid w:val="00360DCB"/>
    <w:rsid w:val="0036117F"/>
    <w:rsid w:val="003611AF"/>
    <w:rsid w:val="003615C3"/>
    <w:rsid w:val="003619E5"/>
    <w:rsid w:val="00361B16"/>
    <w:rsid w:val="0036218E"/>
    <w:rsid w:val="00362334"/>
    <w:rsid w:val="0036265B"/>
    <w:rsid w:val="00362702"/>
    <w:rsid w:val="0036293C"/>
    <w:rsid w:val="00362D1A"/>
    <w:rsid w:val="00362E8E"/>
    <w:rsid w:val="00362ED4"/>
    <w:rsid w:val="00362F47"/>
    <w:rsid w:val="00363438"/>
    <w:rsid w:val="0036359C"/>
    <w:rsid w:val="003635CB"/>
    <w:rsid w:val="00363681"/>
    <w:rsid w:val="003636CA"/>
    <w:rsid w:val="00363959"/>
    <w:rsid w:val="00363BC9"/>
    <w:rsid w:val="00363CA6"/>
    <w:rsid w:val="00363EC3"/>
    <w:rsid w:val="0036400B"/>
    <w:rsid w:val="00364140"/>
    <w:rsid w:val="0036433B"/>
    <w:rsid w:val="003646A7"/>
    <w:rsid w:val="00364744"/>
    <w:rsid w:val="003648C0"/>
    <w:rsid w:val="003648F4"/>
    <w:rsid w:val="00364A3E"/>
    <w:rsid w:val="00364B8E"/>
    <w:rsid w:val="00364CD3"/>
    <w:rsid w:val="00364E2E"/>
    <w:rsid w:val="00364FFB"/>
    <w:rsid w:val="003653FE"/>
    <w:rsid w:val="00365A01"/>
    <w:rsid w:val="00365D05"/>
    <w:rsid w:val="00365DAB"/>
    <w:rsid w:val="00365E4F"/>
    <w:rsid w:val="00366276"/>
    <w:rsid w:val="003662B3"/>
    <w:rsid w:val="00366316"/>
    <w:rsid w:val="0036670F"/>
    <w:rsid w:val="00366711"/>
    <w:rsid w:val="00366997"/>
    <w:rsid w:val="00366E79"/>
    <w:rsid w:val="0036795D"/>
    <w:rsid w:val="00367A61"/>
    <w:rsid w:val="0037005C"/>
    <w:rsid w:val="0037054C"/>
    <w:rsid w:val="003705CE"/>
    <w:rsid w:val="00370DF1"/>
    <w:rsid w:val="00371329"/>
    <w:rsid w:val="00371519"/>
    <w:rsid w:val="0037212A"/>
    <w:rsid w:val="0037229C"/>
    <w:rsid w:val="003724D7"/>
    <w:rsid w:val="00372674"/>
    <w:rsid w:val="00372727"/>
    <w:rsid w:val="00372A87"/>
    <w:rsid w:val="00372D2C"/>
    <w:rsid w:val="00372E3E"/>
    <w:rsid w:val="00372E55"/>
    <w:rsid w:val="003731B1"/>
    <w:rsid w:val="00373342"/>
    <w:rsid w:val="00373785"/>
    <w:rsid w:val="0037380F"/>
    <w:rsid w:val="00373B0C"/>
    <w:rsid w:val="00373DF7"/>
    <w:rsid w:val="003740DF"/>
    <w:rsid w:val="00374269"/>
    <w:rsid w:val="00374733"/>
    <w:rsid w:val="003747DF"/>
    <w:rsid w:val="00374B26"/>
    <w:rsid w:val="00374C8C"/>
    <w:rsid w:val="00374E69"/>
    <w:rsid w:val="00374F70"/>
    <w:rsid w:val="00375008"/>
    <w:rsid w:val="003750D9"/>
    <w:rsid w:val="00375325"/>
    <w:rsid w:val="00375CBF"/>
    <w:rsid w:val="00375D03"/>
    <w:rsid w:val="00375F78"/>
    <w:rsid w:val="00376172"/>
    <w:rsid w:val="0037636F"/>
    <w:rsid w:val="00376439"/>
    <w:rsid w:val="003765BC"/>
    <w:rsid w:val="00376B87"/>
    <w:rsid w:val="0037705A"/>
    <w:rsid w:val="00377642"/>
    <w:rsid w:val="003776A2"/>
    <w:rsid w:val="003779F2"/>
    <w:rsid w:val="00377A6E"/>
    <w:rsid w:val="00377D2A"/>
    <w:rsid w:val="00380152"/>
    <w:rsid w:val="00380230"/>
    <w:rsid w:val="00380518"/>
    <w:rsid w:val="00380973"/>
    <w:rsid w:val="00380984"/>
    <w:rsid w:val="00380A0E"/>
    <w:rsid w:val="00380F7A"/>
    <w:rsid w:val="0038116B"/>
    <w:rsid w:val="003812DD"/>
    <w:rsid w:val="0038153E"/>
    <w:rsid w:val="003817C3"/>
    <w:rsid w:val="00381802"/>
    <w:rsid w:val="00381BEB"/>
    <w:rsid w:val="00381F3F"/>
    <w:rsid w:val="00381F99"/>
    <w:rsid w:val="0038206E"/>
    <w:rsid w:val="003820C7"/>
    <w:rsid w:val="0038236F"/>
    <w:rsid w:val="00382509"/>
    <w:rsid w:val="00382A28"/>
    <w:rsid w:val="00382B94"/>
    <w:rsid w:val="00382BB5"/>
    <w:rsid w:val="00382C40"/>
    <w:rsid w:val="00382F12"/>
    <w:rsid w:val="00383212"/>
    <w:rsid w:val="00383699"/>
    <w:rsid w:val="00383878"/>
    <w:rsid w:val="003838E8"/>
    <w:rsid w:val="00383B64"/>
    <w:rsid w:val="00383F32"/>
    <w:rsid w:val="00383F7F"/>
    <w:rsid w:val="003841A5"/>
    <w:rsid w:val="003843C4"/>
    <w:rsid w:val="0038479B"/>
    <w:rsid w:val="00384B90"/>
    <w:rsid w:val="00385346"/>
    <w:rsid w:val="00385A1C"/>
    <w:rsid w:val="00385D02"/>
    <w:rsid w:val="00386169"/>
    <w:rsid w:val="0038672D"/>
    <w:rsid w:val="003870AC"/>
    <w:rsid w:val="003875AB"/>
    <w:rsid w:val="003878E4"/>
    <w:rsid w:val="00387A96"/>
    <w:rsid w:val="00387D41"/>
    <w:rsid w:val="00387F9A"/>
    <w:rsid w:val="003908C6"/>
    <w:rsid w:val="003912D8"/>
    <w:rsid w:val="00391610"/>
    <w:rsid w:val="00391702"/>
    <w:rsid w:val="00391792"/>
    <w:rsid w:val="00391BCB"/>
    <w:rsid w:val="00391D57"/>
    <w:rsid w:val="00391E6A"/>
    <w:rsid w:val="00391F19"/>
    <w:rsid w:val="00391F88"/>
    <w:rsid w:val="003921DA"/>
    <w:rsid w:val="00392508"/>
    <w:rsid w:val="0039259A"/>
    <w:rsid w:val="003928CA"/>
    <w:rsid w:val="00392956"/>
    <w:rsid w:val="00392A64"/>
    <w:rsid w:val="00392A69"/>
    <w:rsid w:val="00392B76"/>
    <w:rsid w:val="00392BFC"/>
    <w:rsid w:val="00392C7C"/>
    <w:rsid w:val="00392CAD"/>
    <w:rsid w:val="00392E1E"/>
    <w:rsid w:val="00393125"/>
    <w:rsid w:val="003931F8"/>
    <w:rsid w:val="003935CC"/>
    <w:rsid w:val="003937FB"/>
    <w:rsid w:val="0039396E"/>
    <w:rsid w:val="00393A93"/>
    <w:rsid w:val="00393B0E"/>
    <w:rsid w:val="00393D59"/>
    <w:rsid w:val="00393DC2"/>
    <w:rsid w:val="00393E9F"/>
    <w:rsid w:val="0039404C"/>
    <w:rsid w:val="00394190"/>
    <w:rsid w:val="003941DE"/>
    <w:rsid w:val="003942E1"/>
    <w:rsid w:val="00394410"/>
    <w:rsid w:val="0039495F"/>
    <w:rsid w:val="00394AA8"/>
    <w:rsid w:val="00394B3C"/>
    <w:rsid w:val="00394B79"/>
    <w:rsid w:val="00394B96"/>
    <w:rsid w:val="00394D1E"/>
    <w:rsid w:val="00395076"/>
    <w:rsid w:val="003950A8"/>
    <w:rsid w:val="003950C0"/>
    <w:rsid w:val="00395225"/>
    <w:rsid w:val="003952D7"/>
    <w:rsid w:val="0039539F"/>
    <w:rsid w:val="00395558"/>
    <w:rsid w:val="00395E18"/>
    <w:rsid w:val="003960C2"/>
    <w:rsid w:val="003963AF"/>
    <w:rsid w:val="00396A4C"/>
    <w:rsid w:val="00396B6E"/>
    <w:rsid w:val="00396D09"/>
    <w:rsid w:val="00396E15"/>
    <w:rsid w:val="00396E70"/>
    <w:rsid w:val="003970F8"/>
    <w:rsid w:val="0039742E"/>
    <w:rsid w:val="003974FB"/>
    <w:rsid w:val="003978C3"/>
    <w:rsid w:val="00397D92"/>
    <w:rsid w:val="003A023A"/>
    <w:rsid w:val="003A05F5"/>
    <w:rsid w:val="003A0C64"/>
    <w:rsid w:val="003A0CAA"/>
    <w:rsid w:val="003A11A0"/>
    <w:rsid w:val="003A11C5"/>
    <w:rsid w:val="003A14B9"/>
    <w:rsid w:val="003A1509"/>
    <w:rsid w:val="003A1E23"/>
    <w:rsid w:val="003A1E77"/>
    <w:rsid w:val="003A1EF7"/>
    <w:rsid w:val="003A1F1E"/>
    <w:rsid w:val="003A202A"/>
    <w:rsid w:val="003A2357"/>
    <w:rsid w:val="003A26D5"/>
    <w:rsid w:val="003A28BE"/>
    <w:rsid w:val="003A2B40"/>
    <w:rsid w:val="003A2D4C"/>
    <w:rsid w:val="003A2D6D"/>
    <w:rsid w:val="003A3066"/>
    <w:rsid w:val="003A3477"/>
    <w:rsid w:val="003A35F2"/>
    <w:rsid w:val="003A36D5"/>
    <w:rsid w:val="003A3A3A"/>
    <w:rsid w:val="003A3BA7"/>
    <w:rsid w:val="003A3F58"/>
    <w:rsid w:val="003A3F76"/>
    <w:rsid w:val="003A4096"/>
    <w:rsid w:val="003A423A"/>
    <w:rsid w:val="003A4332"/>
    <w:rsid w:val="003A4453"/>
    <w:rsid w:val="003A446C"/>
    <w:rsid w:val="003A4687"/>
    <w:rsid w:val="003A4AA5"/>
    <w:rsid w:val="003A4D62"/>
    <w:rsid w:val="003A4DC4"/>
    <w:rsid w:val="003A4F06"/>
    <w:rsid w:val="003A4FC3"/>
    <w:rsid w:val="003A4FED"/>
    <w:rsid w:val="003A5379"/>
    <w:rsid w:val="003A53C8"/>
    <w:rsid w:val="003A55BD"/>
    <w:rsid w:val="003A5614"/>
    <w:rsid w:val="003A5673"/>
    <w:rsid w:val="003A58CF"/>
    <w:rsid w:val="003A5B54"/>
    <w:rsid w:val="003A5C19"/>
    <w:rsid w:val="003A5E17"/>
    <w:rsid w:val="003A5E99"/>
    <w:rsid w:val="003A5F21"/>
    <w:rsid w:val="003A63FC"/>
    <w:rsid w:val="003A6512"/>
    <w:rsid w:val="003A670B"/>
    <w:rsid w:val="003A67DC"/>
    <w:rsid w:val="003A68A0"/>
    <w:rsid w:val="003A6BD0"/>
    <w:rsid w:val="003A6FD0"/>
    <w:rsid w:val="003A706E"/>
    <w:rsid w:val="003A70C9"/>
    <w:rsid w:val="003A72CD"/>
    <w:rsid w:val="003A783C"/>
    <w:rsid w:val="003B078D"/>
    <w:rsid w:val="003B0C62"/>
    <w:rsid w:val="003B0D0D"/>
    <w:rsid w:val="003B0EE5"/>
    <w:rsid w:val="003B0F54"/>
    <w:rsid w:val="003B0FE0"/>
    <w:rsid w:val="003B10ED"/>
    <w:rsid w:val="003B15C3"/>
    <w:rsid w:val="003B1679"/>
    <w:rsid w:val="003B1753"/>
    <w:rsid w:val="003B17C3"/>
    <w:rsid w:val="003B19D7"/>
    <w:rsid w:val="003B2005"/>
    <w:rsid w:val="003B2101"/>
    <w:rsid w:val="003B2267"/>
    <w:rsid w:val="003B2787"/>
    <w:rsid w:val="003B278E"/>
    <w:rsid w:val="003B28B8"/>
    <w:rsid w:val="003B2F6D"/>
    <w:rsid w:val="003B3006"/>
    <w:rsid w:val="003B31B3"/>
    <w:rsid w:val="003B342C"/>
    <w:rsid w:val="003B344F"/>
    <w:rsid w:val="003B3584"/>
    <w:rsid w:val="003B3751"/>
    <w:rsid w:val="003B3B24"/>
    <w:rsid w:val="003B4564"/>
    <w:rsid w:val="003B46B0"/>
    <w:rsid w:val="003B4912"/>
    <w:rsid w:val="003B4C34"/>
    <w:rsid w:val="003B501C"/>
    <w:rsid w:val="003B51AA"/>
    <w:rsid w:val="003B569E"/>
    <w:rsid w:val="003B56FB"/>
    <w:rsid w:val="003B58AD"/>
    <w:rsid w:val="003B6578"/>
    <w:rsid w:val="003B6721"/>
    <w:rsid w:val="003B6792"/>
    <w:rsid w:val="003B67F4"/>
    <w:rsid w:val="003B6883"/>
    <w:rsid w:val="003B69E9"/>
    <w:rsid w:val="003B6CD5"/>
    <w:rsid w:val="003B6E4C"/>
    <w:rsid w:val="003B6F94"/>
    <w:rsid w:val="003B7205"/>
    <w:rsid w:val="003B7491"/>
    <w:rsid w:val="003B79B5"/>
    <w:rsid w:val="003B79BA"/>
    <w:rsid w:val="003B7A2F"/>
    <w:rsid w:val="003B7A3B"/>
    <w:rsid w:val="003B7B79"/>
    <w:rsid w:val="003B7E1B"/>
    <w:rsid w:val="003B7F09"/>
    <w:rsid w:val="003C0033"/>
    <w:rsid w:val="003C0341"/>
    <w:rsid w:val="003C068F"/>
    <w:rsid w:val="003C0A5A"/>
    <w:rsid w:val="003C0CBE"/>
    <w:rsid w:val="003C0E92"/>
    <w:rsid w:val="003C120B"/>
    <w:rsid w:val="003C1258"/>
    <w:rsid w:val="003C150A"/>
    <w:rsid w:val="003C1529"/>
    <w:rsid w:val="003C1A9D"/>
    <w:rsid w:val="003C1DE4"/>
    <w:rsid w:val="003C213A"/>
    <w:rsid w:val="003C22FB"/>
    <w:rsid w:val="003C2632"/>
    <w:rsid w:val="003C2B3E"/>
    <w:rsid w:val="003C2F2C"/>
    <w:rsid w:val="003C2F46"/>
    <w:rsid w:val="003C31D4"/>
    <w:rsid w:val="003C339D"/>
    <w:rsid w:val="003C34C0"/>
    <w:rsid w:val="003C3506"/>
    <w:rsid w:val="003C3843"/>
    <w:rsid w:val="003C411B"/>
    <w:rsid w:val="003C41C6"/>
    <w:rsid w:val="003C438B"/>
    <w:rsid w:val="003C451C"/>
    <w:rsid w:val="003C470C"/>
    <w:rsid w:val="003C4A02"/>
    <w:rsid w:val="003C4CBB"/>
    <w:rsid w:val="003C4F31"/>
    <w:rsid w:val="003C539C"/>
    <w:rsid w:val="003C549E"/>
    <w:rsid w:val="003C56E9"/>
    <w:rsid w:val="003C59C9"/>
    <w:rsid w:val="003C5DE3"/>
    <w:rsid w:val="003C5E77"/>
    <w:rsid w:val="003C5E7D"/>
    <w:rsid w:val="003C6234"/>
    <w:rsid w:val="003C648F"/>
    <w:rsid w:val="003C6660"/>
    <w:rsid w:val="003C6747"/>
    <w:rsid w:val="003C6792"/>
    <w:rsid w:val="003C6A8B"/>
    <w:rsid w:val="003C6F86"/>
    <w:rsid w:val="003C6FFD"/>
    <w:rsid w:val="003C7295"/>
    <w:rsid w:val="003C740E"/>
    <w:rsid w:val="003C74D0"/>
    <w:rsid w:val="003C763D"/>
    <w:rsid w:val="003C7C95"/>
    <w:rsid w:val="003D009F"/>
    <w:rsid w:val="003D0389"/>
    <w:rsid w:val="003D03F4"/>
    <w:rsid w:val="003D07BB"/>
    <w:rsid w:val="003D0863"/>
    <w:rsid w:val="003D0E69"/>
    <w:rsid w:val="003D0F14"/>
    <w:rsid w:val="003D0F36"/>
    <w:rsid w:val="003D1018"/>
    <w:rsid w:val="003D12B9"/>
    <w:rsid w:val="003D1662"/>
    <w:rsid w:val="003D1E22"/>
    <w:rsid w:val="003D1E9A"/>
    <w:rsid w:val="003D209C"/>
    <w:rsid w:val="003D2221"/>
    <w:rsid w:val="003D225F"/>
    <w:rsid w:val="003D23F2"/>
    <w:rsid w:val="003D2561"/>
    <w:rsid w:val="003D289E"/>
    <w:rsid w:val="003D29DE"/>
    <w:rsid w:val="003D2EB3"/>
    <w:rsid w:val="003D335C"/>
    <w:rsid w:val="003D3586"/>
    <w:rsid w:val="003D36CD"/>
    <w:rsid w:val="003D3B22"/>
    <w:rsid w:val="003D3F92"/>
    <w:rsid w:val="003D4634"/>
    <w:rsid w:val="003D4848"/>
    <w:rsid w:val="003D4C0C"/>
    <w:rsid w:val="003D4C30"/>
    <w:rsid w:val="003D5297"/>
    <w:rsid w:val="003D5336"/>
    <w:rsid w:val="003D54A9"/>
    <w:rsid w:val="003D55D3"/>
    <w:rsid w:val="003D5750"/>
    <w:rsid w:val="003D5CA5"/>
    <w:rsid w:val="003D5DBC"/>
    <w:rsid w:val="003D5EB9"/>
    <w:rsid w:val="003D64AD"/>
    <w:rsid w:val="003D65FD"/>
    <w:rsid w:val="003D6AA7"/>
    <w:rsid w:val="003D6D18"/>
    <w:rsid w:val="003D6D1F"/>
    <w:rsid w:val="003D732C"/>
    <w:rsid w:val="003D73A5"/>
    <w:rsid w:val="003D7437"/>
    <w:rsid w:val="003D7663"/>
    <w:rsid w:val="003D79A6"/>
    <w:rsid w:val="003D79B6"/>
    <w:rsid w:val="003D79EB"/>
    <w:rsid w:val="003D7BC5"/>
    <w:rsid w:val="003D7C4A"/>
    <w:rsid w:val="003D7EE3"/>
    <w:rsid w:val="003E0040"/>
    <w:rsid w:val="003E00A4"/>
    <w:rsid w:val="003E047D"/>
    <w:rsid w:val="003E0592"/>
    <w:rsid w:val="003E06D7"/>
    <w:rsid w:val="003E0772"/>
    <w:rsid w:val="003E0B43"/>
    <w:rsid w:val="003E0BE5"/>
    <w:rsid w:val="003E1764"/>
    <w:rsid w:val="003E1CA2"/>
    <w:rsid w:val="003E1ECE"/>
    <w:rsid w:val="003E261B"/>
    <w:rsid w:val="003E283B"/>
    <w:rsid w:val="003E2DB2"/>
    <w:rsid w:val="003E2F2A"/>
    <w:rsid w:val="003E3195"/>
    <w:rsid w:val="003E3295"/>
    <w:rsid w:val="003E3423"/>
    <w:rsid w:val="003E35A4"/>
    <w:rsid w:val="003E3B15"/>
    <w:rsid w:val="003E3BA1"/>
    <w:rsid w:val="003E3C22"/>
    <w:rsid w:val="003E3FCA"/>
    <w:rsid w:val="003E46DF"/>
    <w:rsid w:val="003E4728"/>
    <w:rsid w:val="003E4734"/>
    <w:rsid w:val="003E4865"/>
    <w:rsid w:val="003E4A39"/>
    <w:rsid w:val="003E4AA1"/>
    <w:rsid w:val="003E4C19"/>
    <w:rsid w:val="003E51D0"/>
    <w:rsid w:val="003E554B"/>
    <w:rsid w:val="003E562B"/>
    <w:rsid w:val="003E5AB6"/>
    <w:rsid w:val="003E5F03"/>
    <w:rsid w:val="003E626A"/>
    <w:rsid w:val="003E645B"/>
    <w:rsid w:val="003E64C9"/>
    <w:rsid w:val="003E6CB8"/>
    <w:rsid w:val="003E6D67"/>
    <w:rsid w:val="003E6D77"/>
    <w:rsid w:val="003E6E43"/>
    <w:rsid w:val="003E6EB7"/>
    <w:rsid w:val="003E6FBA"/>
    <w:rsid w:val="003E70A4"/>
    <w:rsid w:val="003E7389"/>
    <w:rsid w:val="003E75A4"/>
    <w:rsid w:val="003E7681"/>
    <w:rsid w:val="003E790D"/>
    <w:rsid w:val="003E792F"/>
    <w:rsid w:val="003E799B"/>
    <w:rsid w:val="003E79A6"/>
    <w:rsid w:val="003E7BED"/>
    <w:rsid w:val="003E7C4C"/>
    <w:rsid w:val="003E7D0B"/>
    <w:rsid w:val="003E7E35"/>
    <w:rsid w:val="003E7EF8"/>
    <w:rsid w:val="003E7FB9"/>
    <w:rsid w:val="003F026C"/>
    <w:rsid w:val="003F0275"/>
    <w:rsid w:val="003F02B7"/>
    <w:rsid w:val="003F036F"/>
    <w:rsid w:val="003F03E5"/>
    <w:rsid w:val="003F0491"/>
    <w:rsid w:val="003F0518"/>
    <w:rsid w:val="003F0764"/>
    <w:rsid w:val="003F0C8D"/>
    <w:rsid w:val="003F0D55"/>
    <w:rsid w:val="003F0DBF"/>
    <w:rsid w:val="003F13C2"/>
    <w:rsid w:val="003F188C"/>
    <w:rsid w:val="003F18C5"/>
    <w:rsid w:val="003F1D4F"/>
    <w:rsid w:val="003F2C32"/>
    <w:rsid w:val="003F2CC5"/>
    <w:rsid w:val="003F2E61"/>
    <w:rsid w:val="003F2EAA"/>
    <w:rsid w:val="003F32A6"/>
    <w:rsid w:val="003F34D3"/>
    <w:rsid w:val="003F361A"/>
    <w:rsid w:val="003F364F"/>
    <w:rsid w:val="003F371A"/>
    <w:rsid w:val="003F373A"/>
    <w:rsid w:val="003F3AEE"/>
    <w:rsid w:val="003F3FA0"/>
    <w:rsid w:val="003F3FA4"/>
    <w:rsid w:val="003F42C5"/>
    <w:rsid w:val="003F43B2"/>
    <w:rsid w:val="003F45F6"/>
    <w:rsid w:val="003F4838"/>
    <w:rsid w:val="003F4976"/>
    <w:rsid w:val="003F4B3E"/>
    <w:rsid w:val="003F51A6"/>
    <w:rsid w:val="003F52A3"/>
    <w:rsid w:val="003F55E5"/>
    <w:rsid w:val="003F5606"/>
    <w:rsid w:val="003F5668"/>
    <w:rsid w:val="003F5BB7"/>
    <w:rsid w:val="003F5C58"/>
    <w:rsid w:val="003F6239"/>
    <w:rsid w:val="003F6352"/>
    <w:rsid w:val="003F6462"/>
    <w:rsid w:val="003F64C1"/>
    <w:rsid w:val="003F6B23"/>
    <w:rsid w:val="003F6BF3"/>
    <w:rsid w:val="003F70A4"/>
    <w:rsid w:val="003F718E"/>
    <w:rsid w:val="003F7499"/>
    <w:rsid w:val="003F74E0"/>
    <w:rsid w:val="003F7800"/>
    <w:rsid w:val="003F7F64"/>
    <w:rsid w:val="00400017"/>
    <w:rsid w:val="0040026B"/>
    <w:rsid w:val="00400522"/>
    <w:rsid w:val="0040066F"/>
    <w:rsid w:val="00401119"/>
    <w:rsid w:val="004016F6"/>
    <w:rsid w:val="00401773"/>
    <w:rsid w:val="00401C1D"/>
    <w:rsid w:val="00401EB7"/>
    <w:rsid w:val="004020FB"/>
    <w:rsid w:val="0040222A"/>
    <w:rsid w:val="00402418"/>
    <w:rsid w:val="00402678"/>
    <w:rsid w:val="0040271E"/>
    <w:rsid w:val="004027DE"/>
    <w:rsid w:val="004029EB"/>
    <w:rsid w:val="00402D31"/>
    <w:rsid w:val="00402DA3"/>
    <w:rsid w:val="00402EF5"/>
    <w:rsid w:val="0040301E"/>
    <w:rsid w:val="004030F6"/>
    <w:rsid w:val="004032DA"/>
    <w:rsid w:val="00403AC1"/>
    <w:rsid w:val="00403D5E"/>
    <w:rsid w:val="00403EB1"/>
    <w:rsid w:val="00403EE2"/>
    <w:rsid w:val="00404010"/>
    <w:rsid w:val="004040C2"/>
    <w:rsid w:val="004041DE"/>
    <w:rsid w:val="00404415"/>
    <w:rsid w:val="00404595"/>
    <w:rsid w:val="00404647"/>
    <w:rsid w:val="004047B0"/>
    <w:rsid w:val="00404AEB"/>
    <w:rsid w:val="00404DDF"/>
    <w:rsid w:val="00404E4B"/>
    <w:rsid w:val="0040527C"/>
    <w:rsid w:val="00405289"/>
    <w:rsid w:val="00405774"/>
    <w:rsid w:val="004058AB"/>
    <w:rsid w:val="00405A1A"/>
    <w:rsid w:val="00405A1F"/>
    <w:rsid w:val="00405C87"/>
    <w:rsid w:val="00405CBD"/>
    <w:rsid w:val="00405D15"/>
    <w:rsid w:val="00405DF7"/>
    <w:rsid w:val="00406126"/>
    <w:rsid w:val="004061D6"/>
    <w:rsid w:val="004062DA"/>
    <w:rsid w:val="0040636A"/>
    <w:rsid w:val="0040689F"/>
    <w:rsid w:val="00406C28"/>
    <w:rsid w:val="00406C80"/>
    <w:rsid w:val="004070CE"/>
    <w:rsid w:val="00407207"/>
    <w:rsid w:val="004073C7"/>
    <w:rsid w:val="00407C79"/>
    <w:rsid w:val="00407DC1"/>
    <w:rsid w:val="004105E9"/>
    <w:rsid w:val="00410615"/>
    <w:rsid w:val="00410805"/>
    <w:rsid w:val="00410D7B"/>
    <w:rsid w:val="00410DA3"/>
    <w:rsid w:val="00410E66"/>
    <w:rsid w:val="00411031"/>
    <w:rsid w:val="00411301"/>
    <w:rsid w:val="00411334"/>
    <w:rsid w:val="0041136E"/>
    <w:rsid w:val="00411511"/>
    <w:rsid w:val="004115CD"/>
    <w:rsid w:val="00411802"/>
    <w:rsid w:val="00411B31"/>
    <w:rsid w:val="00412024"/>
    <w:rsid w:val="00412422"/>
    <w:rsid w:val="00412498"/>
    <w:rsid w:val="0041259A"/>
    <w:rsid w:val="00412641"/>
    <w:rsid w:val="004127A4"/>
    <w:rsid w:val="00412935"/>
    <w:rsid w:val="0041385A"/>
    <w:rsid w:val="004139C0"/>
    <w:rsid w:val="00413B91"/>
    <w:rsid w:val="00413EB3"/>
    <w:rsid w:val="00413F43"/>
    <w:rsid w:val="0041427B"/>
    <w:rsid w:val="00414412"/>
    <w:rsid w:val="00414483"/>
    <w:rsid w:val="004145D0"/>
    <w:rsid w:val="0041461D"/>
    <w:rsid w:val="00414735"/>
    <w:rsid w:val="00414CE3"/>
    <w:rsid w:val="00415094"/>
    <w:rsid w:val="00415A35"/>
    <w:rsid w:val="00415AD1"/>
    <w:rsid w:val="00415B34"/>
    <w:rsid w:val="00415B4F"/>
    <w:rsid w:val="00415CAD"/>
    <w:rsid w:val="00415D57"/>
    <w:rsid w:val="00415D82"/>
    <w:rsid w:val="00416024"/>
    <w:rsid w:val="00416205"/>
    <w:rsid w:val="0041626E"/>
    <w:rsid w:val="004163ED"/>
    <w:rsid w:val="00416425"/>
    <w:rsid w:val="004165BB"/>
    <w:rsid w:val="00416623"/>
    <w:rsid w:val="00416A63"/>
    <w:rsid w:val="00416BCD"/>
    <w:rsid w:val="0041706C"/>
    <w:rsid w:val="004171C7"/>
    <w:rsid w:val="00417324"/>
    <w:rsid w:val="00417514"/>
    <w:rsid w:val="00417899"/>
    <w:rsid w:val="004179AE"/>
    <w:rsid w:val="00417B2A"/>
    <w:rsid w:val="00417E8C"/>
    <w:rsid w:val="0042002D"/>
    <w:rsid w:val="00420078"/>
    <w:rsid w:val="004200B8"/>
    <w:rsid w:val="004200F4"/>
    <w:rsid w:val="004202A3"/>
    <w:rsid w:val="004203EB"/>
    <w:rsid w:val="00420422"/>
    <w:rsid w:val="00420429"/>
    <w:rsid w:val="004206D4"/>
    <w:rsid w:val="004207CB"/>
    <w:rsid w:val="00420E58"/>
    <w:rsid w:val="00420E63"/>
    <w:rsid w:val="00420ED4"/>
    <w:rsid w:val="0042102D"/>
    <w:rsid w:val="004211B8"/>
    <w:rsid w:val="0042131F"/>
    <w:rsid w:val="00421385"/>
    <w:rsid w:val="004213E5"/>
    <w:rsid w:val="00421531"/>
    <w:rsid w:val="0042155E"/>
    <w:rsid w:val="00421729"/>
    <w:rsid w:val="00421B38"/>
    <w:rsid w:val="00421C5C"/>
    <w:rsid w:val="00421C9A"/>
    <w:rsid w:val="00421ED5"/>
    <w:rsid w:val="0042210C"/>
    <w:rsid w:val="00422500"/>
    <w:rsid w:val="0042254A"/>
    <w:rsid w:val="004225EC"/>
    <w:rsid w:val="00422919"/>
    <w:rsid w:val="00422949"/>
    <w:rsid w:val="0042329A"/>
    <w:rsid w:val="00423301"/>
    <w:rsid w:val="0042346D"/>
    <w:rsid w:val="00423497"/>
    <w:rsid w:val="0042388B"/>
    <w:rsid w:val="00423917"/>
    <w:rsid w:val="00423959"/>
    <w:rsid w:val="00423FCF"/>
    <w:rsid w:val="00424013"/>
    <w:rsid w:val="0042442D"/>
    <w:rsid w:val="00424552"/>
    <w:rsid w:val="00424754"/>
    <w:rsid w:val="004249A5"/>
    <w:rsid w:val="00424AEE"/>
    <w:rsid w:val="00424CDB"/>
    <w:rsid w:val="00424F01"/>
    <w:rsid w:val="00425176"/>
    <w:rsid w:val="00425241"/>
    <w:rsid w:val="00425303"/>
    <w:rsid w:val="0042550E"/>
    <w:rsid w:val="00425EE1"/>
    <w:rsid w:val="00425F46"/>
    <w:rsid w:val="00425FF6"/>
    <w:rsid w:val="004264A7"/>
    <w:rsid w:val="004266E0"/>
    <w:rsid w:val="00426732"/>
    <w:rsid w:val="00427076"/>
    <w:rsid w:val="00427864"/>
    <w:rsid w:val="0042788D"/>
    <w:rsid w:val="00427A6B"/>
    <w:rsid w:val="00427C30"/>
    <w:rsid w:val="004303D8"/>
    <w:rsid w:val="0043056F"/>
    <w:rsid w:val="00430587"/>
    <w:rsid w:val="004307A4"/>
    <w:rsid w:val="0043085C"/>
    <w:rsid w:val="00430C11"/>
    <w:rsid w:val="00430C7C"/>
    <w:rsid w:val="00430C9F"/>
    <w:rsid w:val="00430F73"/>
    <w:rsid w:val="00430FA1"/>
    <w:rsid w:val="00430FEC"/>
    <w:rsid w:val="00431659"/>
    <w:rsid w:val="0043171F"/>
    <w:rsid w:val="00431801"/>
    <w:rsid w:val="004318DC"/>
    <w:rsid w:val="00431FAA"/>
    <w:rsid w:val="0043201F"/>
    <w:rsid w:val="0043206C"/>
    <w:rsid w:val="00432086"/>
    <w:rsid w:val="00432210"/>
    <w:rsid w:val="0043272B"/>
    <w:rsid w:val="00432AFF"/>
    <w:rsid w:val="00433431"/>
    <w:rsid w:val="004337A6"/>
    <w:rsid w:val="0043384A"/>
    <w:rsid w:val="0043388F"/>
    <w:rsid w:val="00433ADD"/>
    <w:rsid w:val="00433CE7"/>
    <w:rsid w:val="00433D59"/>
    <w:rsid w:val="00433E5D"/>
    <w:rsid w:val="00434219"/>
    <w:rsid w:val="00434534"/>
    <w:rsid w:val="00434751"/>
    <w:rsid w:val="00434839"/>
    <w:rsid w:val="004349DF"/>
    <w:rsid w:val="00434B59"/>
    <w:rsid w:val="00434CDE"/>
    <w:rsid w:val="00434E99"/>
    <w:rsid w:val="00434FA4"/>
    <w:rsid w:val="00435139"/>
    <w:rsid w:val="00435270"/>
    <w:rsid w:val="00435388"/>
    <w:rsid w:val="00435501"/>
    <w:rsid w:val="004356AA"/>
    <w:rsid w:val="00435E05"/>
    <w:rsid w:val="00435F22"/>
    <w:rsid w:val="00435F43"/>
    <w:rsid w:val="00435FB9"/>
    <w:rsid w:val="004360EC"/>
    <w:rsid w:val="004362C1"/>
    <w:rsid w:val="00436625"/>
    <w:rsid w:val="0043673D"/>
    <w:rsid w:val="00436A61"/>
    <w:rsid w:val="00436A87"/>
    <w:rsid w:val="00436AEF"/>
    <w:rsid w:val="00436BCA"/>
    <w:rsid w:val="00436E51"/>
    <w:rsid w:val="00437192"/>
    <w:rsid w:val="00437238"/>
    <w:rsid w:val="00437260"/>
    <w:rsid w:val="00437377"/>
    <w:rsid w:val="00437434"/>
    <w:rsid w:val="0043777E"/>
    <w:rsid w:val="0043789C"/>
    <w:rsid w:val="00437F5D"/>
    <w:rsid w:val="004400B2"/>
    <w:rsid w:val="004404DE"/>
    <w:rsid w:val="0044051A"/>
    <w:rsid w:val="004405DC"/>
    <w:rsid w:val="004406AD"/>
    <w:rsid w:val="00440B39"/>
    <w:rsid w:val="00440BB7"/>
    <w:rsid w:val="00440DA6"/>
    <w:rsid w:val="00440E69"/>
    <w:rsid w:val="00440F6B"/>
    <w:rsid w:val="00440F7B"/>
    <w:rsid w:val="00440FD1"/>
    <w:rsid w:val="0044110C"/>
    <w:rsid w:val="004411F5"/>
    <w:rsid w:val="004413BC"/>
    <w:rsid w:val="0044141B"/>
    <w:rsid w:val="00441627"/>
    <w:rsid w:val="00441BEB"/>
    <w:rsid w:val="00441D71"/>
    <w:rsid w:val="00441F63"/>
    <w:rsid w:val="00442303"/>
    <w:rsid w:val="00442367"/>
    <w:rsid w:val="00442388"/>
    <w:rsid w:val="004425E3"/>
    <w:rsid w:val="00442636"/>
    <w:rsid w:val="00442C1E"/>
    <w:rsid w:val="00442F01"/>
    <w:rsid w:val="00442F06"/>
    <w:rsid w:val="00442FBD"/>
    <w:rsid w:val="0044302E"/>
    <w:rsid w:val="0044359C"/>
    <w:rsid w:val="004437A5"/>
    <w:rsid w:val="004437AC"/>
    <w:rsid w:val="0044382F"/>
    <w:rsid w:val="00443873"/>
    <w:rsid w:val="00443876"/>
    <w:rsid w:val="004438A9"/>
    <w:rsid w:val="00443910"/>
    <w:rsid w:val="0044397C"/>
    <w:rsid w:val="00443AAA"/>
    <w:rsid w:val="00443B62"/>
    <w:rsid w:val="00443D7E"/>
    <w:rsid w:val="00443EBC"/>
    <w:rsid w:val="004444CE"/>
    <w:rsid w:val="00444D4D"/>
    <w:rsid w:val="00444EE2"/>
    <w:rsid w:val="004452AF"/>
    <w:rsid w:val="004453F6"/>
    <w:rsid w:val="0044571B"/>
    <w:rsid w:val="00445EE0"/>
    <w:rsid w:val="004463BD"/>
    <w:rsid w:val="0044660F"/>
    <w:rsid w:val="0044667A"/>
    <w:rsid w:val="004467D1"/>
    <w:rsid w:val="00446992"/>
    <w:rsid w:val="00446A94"/>
    <w:rsid w:val="00446B2A"/>
    <w:rsid w:val="00446B80"/>
    <w:rsid w:val="00446E36"/>
    <w:rsid w:val="0044723E"/>
    <w:rsid w:val="004476F6"/>
    <w:rsid w:val="00447C84"/>
    <w:rsid w:val="004502C4"/>
    <w:rsid w:val="0045030E"/>
    <w:rsid w:val="0045034F"/>
    <w:rsid w:val="00450523"/>
    <w:rsid w:val="004505B8"/>
    <w:rsid w:val="00450C04"/>
    <w:rsid w:val="00450C5D"/>
    <w:rsid w:val="00450E64"/>
    <w:rsid w:val="00451080"/>
    <w:rsid w:val="004510F5"/>
    <w:rsid w:val="004518B0"/>
    <w:rsid w:val="00451A7A"/>
    <w:rsid w:val="00451D91"/>
    <w:rsid w:val="00452241"/>
    <w:rsid w:val="00452891"/>
    <w:rsid w:val="00452934"/>
    <w:rsid w:val="00453253"/>
    <w:rsid w:val="0045368E"/>
    <w:rsid w:val="004537AF"/>
    <w:rsid w:val="00453821"/>
    <w:rsid w:val="004538B7"/>
    <w:rsid w:val="004538EC"/>
    <w:rsid w:val="004539DC"/>
    <w:rsid w:val="00453A5F"/>
    <w:rsid w:val="00453BE6"/>
    <w:rsid w:val="00453E6D"/>
    <w:rsid w:val="00454257"/>
    <w:rsid w:val="004542D7"/>
    <w:rsid w:val="0045437B"/>
    <w:rsid w:val="00454681"/>
    <w:rsid w:val="004548C8"/>
    <w:rsid w:val="00454918"/>
    <w:rsid w:val="00454DFD"/>
    <w:rsid w:val="00454EF5"/>
    <w:rsid w:val="00454F08"/>
    <w:rsid w:val="0045525A"/>
    <w:rsid w:val="0045587C"/>
    <w:rsid w:val="00455C59"/>
    <w:rsid w:val="0045602D"/>
    <w:rsid w:val="004565E4"/>
    <w:rsid w:val="004566DF"/>
    <w:rsid w:val="0045672D"/>
    <w:rsid w:val="00456855"/>
    <w:rsid w:val="00456911"/>
    <w:rsid w:val="00456B21"/>
    <w:rsid w:val="00456CBB"/>
    <w:rsid w:val="00457091"/>
    <w:rsid w:val="004572FA"/>
    <w:rsid w:val="00457355"/>
    <w:rsid w:val="0045767A"/>
    <w:rsid w:val="00457926"/>
    <w:rsid w:val="00457DB6"/>
    <w:rsid w:val="00457E6A"/>
    <w:rsid w:val="00457FF1"/>
    <w:rsid w:val="00460202"/>
    <w:rsid w:val="004603E4"/>
    <w:rsid w:val="00460482"/>
    <w:rsid w:val="00460CB5"/>
    <w:rsid w:val="00461042"/>
    <w:rsid w:val="0046109B"/>
    <w:rsid w:val="00461106"/>
    <w:rsid w:val="00461274"/>
    <w:rsid w:val="004612AA"/>
    <w:rsid w:val="00461339"/>
    <w:rsid w:val="0046135D"/>
    <w:rsid w:val="00461470"/>
    <w:rsid w:val="0046150F"/>
    <w:rsid w:val="00461884"/>
    <w:rsid w:val="004618F3"/>
    <w:rsid w:val="004619D6"/>
    <w:rsid w:val="00461B36"/>
    <w:rsid w:val="00461BBE"/>
    <w:rsid w:val="00461F9F"/>
    <w:rsid w:val="004620B6"/>
    <w:rsid w:val="00462210"/>
    <w:rsid w:val="0046222A"/>
    <w:rsid w:val="00462460"/>
    <w:rsid w:val="0046250C"/>
    <w:rsid w:val="00462967"/>
    <w:rsid w:val="00463649"/>
    <w:rsid w:val="0046371D"/>
    <w:rsid w:val="00463A88"/>
    <w:rsid w:val="00464683"/>
    <w:rsid w:val="004646B8"/>
    <w:rsid w:val="00464760"/>
    <w:rsid w:val="00464797"/>
    <w:rsid w:val="00464A6F"/>
    <w:rsid w:val="00464CA4"/>
    <w:rsid w:val="004650C9"/>
    <w:rsid w:val="0046521E"/>
    <w:rsid w:val="00465551"/>
    <w:rsid w:val="00465590"/>
    <w:rsid w:val="00465753"/>
    <w:rsid w:val="004657B5"/>
    <w:rsid w:val="004659DB"/>
    <w:rsid w:val="00465B90"/>
    <w:rsid w:val="00465EF2"/>
    <w:rsid w:val="004663BE"/>
    <w:rsid w:val="0046675A"/>
    <w:rsid w:val="0046682C"/>
    <w:rsid w:val="0046698C"/>
    <w:rsid w:val="00467020"/>
    <w:rsid w:val="00467217"/>
    <w:rsid w:val="00467ABD"/>
    <w:rsid w:val="00467C85"/>
    <w:rsid w:val="00467DED"/>
    <w:rsid w:val="00467EA8"/>
    <w:rsid w:val="004701DD"/>
    <w:rsid w:val="00470281"/>
    <w:rsid w:val="004705D7"/>
    <w:rsid w:val="00470851"/>
    <w:rsid w:val="0047091D"/>
    <w:rsid w:val="00470B48"/>
    <w:rsid w:val="00470BDA"/>
    <w:rsid w:val="00470FA3"/>
    <w:rsid w:val="0047154F"/>
    <w:rsid w:val="00471728"/>
    <w:rsid w:val="0047188A"/>
    <w:rsid w:val="0047199F"/>
    <w:rsid w:val="00471C67"/>
    <w:rsid w:val="00471C77"/>
    <w:rsid w:val="0047200A"/>
    <w:rsid w:val="004724E8"/>
    <w:rsid w:val="00472567"/>
    <w:rsid w:val="004727D8"/>
    <w:rsid w:val="00472874"/>
    <w:rsid w:val="00472A59"/>
    <w:rsid w:val="00472AC0"/>
    <w:rsid w:val="00472BB8"/>
    <w:rsid w:val="00472C27"/>
    <w:rsid w:val="00472EF2"/>
    <w:rsid w:val="00472F01"/>
    <w:rsid w:val="004730CA"/>
    <w:rsid w:val="0047339C"/>
    <w:rsid w:val="0047356D"/>
    <w:rsid w:val="004737BC"/>
    <w:rsid w:val="004739C8"/>
    <w:rsid w:val="00473A29"/>
    <w:rsid w:val="00473D6F"/>
    <w:rsid w:val="00473EF4"/>
    <w:rsid w:val="0047400D"/>
    <w:rsid w:val="0047445C"/>
    <w:rsid w:val="0047450D"/>
    <w:rsid w:val="0047454C"/>
    <w:rsid w:val="004747AC"/>
    <w:rsid w:val="00474CE5"/>
    <w:rsid w:val="004750B0"/>
    <w:rsid w:val="004751E0"/>
    <w:rsid w:val="00475371"/>
    <w:rsid w:val="004753C6"/>
    <w:rsid w:val="00475472"/>
    <w:rsid w:val="004757A5"/>
    <w:rsid w:val="0047589B"/>
    <w:rsid w:val="00475AA1"/>
    <w:rsid w:val="00475B2F"/>
    <w:rsid w:val="00475B38"/>
    <w:rsid w:val="00475D46"/>
    <w:rsid w:val="00476104"/>
    <w:rsid w:val="004763D0"/>
    <w:rsid w:val="004763D4"/>
    <w:rsid w:val="0047676E"/>
    <w:rsid w:val="0047684D"/>
    <w:rsid w:val="004769E3"/>
    <w:rsid w:val="00476A37"/>
    <w:rsid w:val="00476B64"/>
    <w:rsid w:val="00477245"/>
    <w:rsid w:val="00477479"/>
    <w:rsid w:val="00477A48"/>
    <w:rsid w:val="00477CC3"/>
    <w:rsid w:val="00477D22"/>
    <w:rsid w:val="00477D73"/>
    <w:rsid w:val="00477E34"/>
    <w:rsid w:val="00477F74"/>
    <w:rsid w:val="00480381"/>
    <w:rsid w:val="0048040A"/>
    <w:rsid w:val="004804EF"/>
    <w:rsid w:val="0048050B"/>
    <w:rsid w:val="00480604"/>
    <w:rsid w:val="00480704"/>
    <w:rsid w:val="0048074D"/>
    <w:rsid w:val="00480F49"/>
    <w:rsid w:val="00481012"/>
    <w:rsid w:val="00481679"/>
    <w:rsid w:val="004817EA"/>
    <w:rsid w:val="00481AB0"/>
    <w:rsid w:val="00481FAE"/>
    <w:rsid w:val="00482360"/>
    <w:rsid w:val="004823BD"/>
    <w:rsid w:val="00482752"/>
    <w:rsid w:val="004827DC"/>
    <w:rsid w:val="00482808"/>
    <w:rsid w:val="004828EF"/>
    <w:rsid w:val="00482E15"/>
    <w:rsid w:val="00483095"/>
    <w:rsid w:val="00483175"/>
    <w:rsid w:val="00483237"/>
    <w:rsid w:val="0048334F"/>
    <w:rsid w:val="0048392D"/>
    <w:rsid w:val="00483ADD"/>
    <w:rsid w:val="00483DB2"/>
    <w:rsid w:val="00483FFB"/>
    <w:rsid w:val="00484194"/>
    <w:rsid w:val="004841BF"/>
    <w:rsid w:val="004843BC"/>
    <w:rsid w:val="00484400"/>
    <w:rsid w:val="0048440E"/>
    <w:rsid w:val="0048456B"/>
    <w:rsid w:val="004847AF"/>
    <w:rsid w:val="00484A2B"/>
    <w:rsid w:val="00484AB8"/>
    <w:rsid w:val="00484CB6"/>
    <w:rsid w:val="00484D35"/>
    <w:rsid w:val="00484F55"/>
    <w:rsid w:val="00485229"/>
    <w:rsid w:val="00485641"/>
    <w:rsid w:val="00485857"/>
    <w:rsid w:val="00485928"/>
    <w:rsid w:val="00485ACE"/>
    <w:rsid w:val="00486057"/>
    <w:rsid w:val="00486218"/>
    <w:rsid w:val="004864F2"/>
    <w:rsid w:val="00486AD8"/>
    <w:rsid w:val="00486F08"/>
    <w:rsid w:val="00487309"/>
    <w:rsid w:val="0048734E"/>
    <w:rsid w:val="00487771"/>
    <w:rsid w:val="004878CA"/>
    <w:rsid w:val="004878FF"/>
    <w:rsid w:val="00487A6F"/>
    <w:rsid w:val="004900E5"/>
    <w:rsid w:val="0049028F"/>
    <w:rsid w:val="004902FE"/>
    <w:rsid w:val="0049030D"/>
    <w:rsid w:val="00490316"/>
    <w:rsid w:val="004903B7"/>
    <w:rsid w:val="00490587"/>
    <w:rsid w:val="004905C5"/>
    <w:rsid w:val="0049095A"/>
    <w:rsid w:val="00490A51"/>
    <w:rsid w:val="00491487"/>
    <w:rsid w:val="00491731"/>
    <w:rsid w:val="00491C6E"/>
    <w:rsid w:val="00491D6D"/>
    <w:rsid w:val="00491E19"/>
    <w:rsid w:val="00492007"/>
    <w:rsid w:val="004921DD"/>
    <w:rsid w:val="00492253"/>
    <w:rsid w:val="004924C1"/>
    <w:rsid w:val="004924CE"/>
    <w:rsid w:val="0049272D"/>
    <w:rsid w:val="0049277A"/>
    <w:rsid w:val="004927A5"/>
    <w:rsid w:val="00492934"/>
    <w:rsid w:val="00492EF2"/>
    <w:rsid w:val="004930D7"/>
    <w:rsid w:val="004931AA"/>
    <w:rsid w:val="0049335A"/>
    <w:rsid w:val="00493F31"/>
    <w:rsid w:val="00493FB3"/>
    <w:rsid w:val="004942B7"/>
    <w:rsid w:val="0049430A"/>
    <w:rsid w:val="004945FE"/>
    <w:rsid w:val="00494FE3"/>
    <w:rsid w:val="00495076"/>
    <w:rsid w:val="0049516D"/>
    <w:rsid w:val="00495391"/>
    <w:rsid w:val="004956DF"/>
    <w:rsid w:val="004956E8"/>
    <w:rsid w:val="0049576D"/>
    <w:rsid w:val="004957D8"/>
    <w:rsid w:val="00495858"/>
    <w:rsid w:val="004958CC"/>
    <w:rsid w:val="00495BD2"/>
    <w:rsid w:val="00496076"/>
    <w:rsid w:val="00496240"/>
    <w:rsid w:val="004963A4"/>
    <w:rsid w:val="00496806"/>
    <w:rsid w:val="00496CF9"/>
    <w:rsid w:val="00496E62"/>
    <w:rsid w:val="00496F6C"/>
    <w:rsid w:val="00496FBE"/>
    <w:rsid w:val="00497237"/>
    <w:rsid w:val="00497300"/>
    <w:rsid w:val="00497399"/>
    <w:rsid w:val="00497773"/>
    <w:rsid w:val="0049796F"/>
    <w:rsid w:val="00497FCE"/>
    <w:rsid w:val="004A0118"/>
    <w:rsid w:val="004A03A9"/>
    <w:rsid w:val="004A046A"/>
    <w:rsid w:val="004A0592"/>
    <w:rsid w:val="004A0BA7"/>
    <w:rsid w:val="004A0F29"/>
    <w:rsid w:val="004A0F8C"/>
    <w:rsid w:val="004A0FF0"/>
    <w:rsid w:val="004A1064"/>
    <w:rsid w:val="004A1143"/>
    <w:rsid w:val="004A126D"/>
    <w:rsid w:val="004A135E"/>
    <w:rsid w:val="004A1642"/>
    <w:rsid w:val="004A1701"/>
    <w:rsid w:val="004A172C"/>
    <w:rsid w:val="004A18FB"/>
    <w:rsid w:val="004A1A39"/>
    <w:rsid w:val="004A1B27"/>
    <w:rsid w:val="004A1D55"/>
    <w:rsid w:val="004A1E60"/>
    <w:rsid w:val="004A1E7C"/>
    <w:rsid w:val="004A1F30"/>
    <w:rsid w:val="004A1F68"/>
    <w:rsid w:val="004A20E2"/>
    <w:rsid w:val="004A2508"/>
    <w:rsid w:val="004A2567"/>
    <w:rsid w:val="004A25D7"/>
    <w:rsid w:val="004A2693"/>
    <w:rsid w:val="004A27F5"/>
    <w:rsid w:val="004A2D35"/>
    <w:rsid w:val="004A2F25"/>
    <w:rsid w:val="004A306C"/>
    <w:rsid w:val="004A312A"/>
    <w:rsid w:val="004A3170"/>
    <w:rsid w:val="004A3198"/>
    <w:rsid w:val="004A3711"/>
    <w:rsid w:val="004A394D"/>
    <w:rsid w:val="004A3DF9"/>
    <w:rsid w:val="004A41B3"/>
    <w:rsid w:val="004A444C"/>
    <w:rsid w:val="004A4494"/>
    <w:rsid w:val="004A45BD"/>
    <w:rsid w:val="004A461A"/>
    <w:rsid w:val="004A4646"/>
    <w:rsid w:val="004A49F2"/>
    <w:rsid w:val="004A4A60"/>
    <w:rsid w:val="004A4AD3"/>
    <w:rsid w:val="004A51CE"/>
    <w:rsid w:val="004A62BF"/>
    <w:rsid w:val="004A631D"/>
    <w:rsid w:val="004A6352"/>
    <w:rsid w:val="004A65AB"/>
    <w:rsid w:val="004A65F5"/>
    <w:rsid w:val="004A672D"/>
    <w:rsid w:val="004A6739"/>
    <w:rsid w:val="004A67A2"/>
    <w:rsid w:val="004A693E"/>
    <w:rsid w:val="004A6D77"/>
    <w:rsid w:val="004A6F03"/>
    <w:rsid w:val="004A72B9"/>
    <w:rsid w:val="004A72C4"/>
    <w:rsid w:val="004A7353"/>
    <w:rsid w:val="004A73C4"/>
    <w:rsid w:val="004A757B"/>
    <w:rsid w:val="004A7597"/>
    <w:rsid w:val="004A76F0"/>
    <w:rsid w:val="004A794F"/>
    <w:rsid w:val="004A79B2"/>
    <w:rsid w:val="004A7AF4"/>
    <w:rsid w:val="004A7BFD"/>
    <w:rsid w:val="004A7C04"/>
    <w:rsid w:val="004A7C40"/>
    <w:rsid w:val="004A7F81"/>
    <w:rsid w:val="004B0238"/>
    <w:rsid w:val="004B0506"/>
    <w:rsid w:val="004B0685"/>
    <w:rsid w:val="004B07D9"/>
    <w:rsid w:val="004B0828"/>
    <w:rsid w:val="004B0B53"/>
    <w:rsid w:val="004B0ECA"/>
    <w:rsid w:val="004B0F83"/>
    <w:rsid w:val="004B1219"/>
    <w:rsid w:val="004B1387"/>
    <w:rsid w:val="004B141A"/>
    <w:rsid w:val="004B1B09"/>
    <w:rsid w:val="004B1E78"/>
    <w:rsid w:val="004B200F"/>
    <w:rsid w:val="004B2662"/>
    <w:rsid w:val="004B2686"/>
    <w:rsid w:val="004B2788"/>
    <w:rsid w:val="004B2948"/>
    <w:rsid w:val="004B2971"/>
    <w:rsid w:val="004B29A8"/>
    <w:rsid w:val="004B2AD9"/>
    <w:rsid w:val="004B307F"/>
    <w:rsid w:val="004B32A3"/>
    <w:rsid w:val="004B336E"/>
    <w:rsid w:val="004B3424"/>
    <w:rsid w:val="004B3A31"/>
    <w:rsid w:val="004B3B99"/>
    <w:rsid w:val="004B3F78"/>
    <w:rsid w:val="004B4009"/>
    <w:rsid w:val="004B400E"/>
    <w:rsid w:val="004B40E9"/>
    <w:rsid w:val="004B4DB9"/>
    <w:rsid w:val="004B4F05"/>
    <w:rsid w:val="004B50C5"/>
    <w:rsid w:val="004B564A"/>
    <w:rsid w:val="004B572D"/>
    <w:rsid w:val="004B582C"/>
    <w:rsid w:val="004B586F"/>
    <w:rsid w:val="004B58B7"/>
    <w:rsid w:val="004B5B1D"/>
    <w:rsid w:val="004B5B99"/>
    <w:rsid w:val="004B5C65"/>
    <w:rsid w:val="004B61C9"/>
    <w:rsid w:val="004B63E8"/>
    <w:rsid w:val="004B6C8B"/>
    <w:rsid w:val="004B6C8C"/>
    <w:rsid w:val="004B6F93"/>
    <w:rsid w:val="004B7003"/>
    <w:rsid w:val="004B7014"/>
    <w:rsid w:val="004B7130"/>
    <w:rsid w:val="004B713B"/>
    <w:rsid w:val="004B7839"/>
    <w:rsid w:val="004B7DC1"/>
    <w:rsid w:val="004B7E8F"/>
    <w:rsid w:val="004C01AB"/>
    <w:rsid w:val="004C0228"/>
    <w:rsid w:val="004C0261"/>
    <w:rsid w:val="004C032D"/>
    <w:rsid w:val="004C0C2F"/>
    <w:rsid w:val="004C0E13"/>
    <w:rsid w:val="004C15DF"/>
    <w:rsid w:val="004C16DD"/>
    <w:rsid w:val="004C1781"/>
    <w:rsid w:val="004C17DF"/>
    <w:rsid w:val="004C180D"/>
    <w:rsid w:val="004C1A27"/>
    <w:rsid w:val="004C1A45"/>
    <w:rsid w:val="004C1BFF"/>
    <w:rsid w:val="004C1C8A"/>
    <w:rsid w:val="004C1CB3"/>
    <w:rsid w:val="004C1ECF"/>
    <w:rsid w:val="004C1EFB"/>
    <w:rsid w:val="004C1FE1"/>
    <w:rsid w:val="004C2072"/>
    <w:rsid w:val="004C2081"/>
    <w:rsid w:val="004C2120"/>
    <w:rsid w:val="004C24C5"/>
    <w:rsid w:val="004C2C07"/>
    <w:rsid w:val="004C2F03"/>
    <w:rsid w:val="004C31A7"/>
    <w:rsid w:val="004C33A5"/>
    <w:rsid w:val="004C33AE"/>
    <w:rsid w:val="004C34C1"/>
    <w:rsid w:val="004C34C5"/>
    <w:rsid w:val="004C36DD"/>
    <w:rsid w:val="004C36E6"/>
    <w:rsid w:val="004C3A47"/>
    <w:rsid w:val="004C3A96"/>
    <w:rsid w:val="004C3DE3"/>
    <w:rsid w:val="004C3E0C"/>
    <w:rsid w:val="004C3E42"/>
    <w:rsid w:val="004C4255"/>
    <w:rsid w:val="004C426F"/>
    <w:rsid w:val="004C45A2"/>
    <w:rsid w:val="004C45E9"/>
    <w:rsid w:val="004C4B85"/>
    <w:rsid w:val="004C4C0C"/>
    <w:rsid w:val="004C4DE6"/>
    <w:rsid w:val="004C4F1A"/>
    <w:rsid w:val="004C4F70"/>
    <w:rsid w:val="004C5065"/>
    <w:rsid w:val="004C51E2"/>
    <w:rsid w:val="004C5225"/>
    <w:rsid w:val="004C5501"/>
    <w:rsid w:val="004C5673"/>
    <w:rsid w:val="004C5AD8"/>
    <w:rsid w:val="004C5B60"/>
    <w:rsid w:val="004C5C3B"/>
    <w:rsid w:val="004C5EE7"/>
    <w:rsid w:val="004C60E6"/>
    <w:rsid w:val="004C617D"/>
    <w:rsid w:val="004C638D"/>
    <w:rsid w:val="004C6612"/>
    <w:rsid w:val="004C6623"/>
    <w:rsid w:val="004C68A6"/>
    <w:rsid w:val="004C6AA7"/>
    <w:rsid w:val="004C6BF2"/>
    <w:rsid w:val="004C6D63"/>
    <w:rsid w:val="004C6DF6"/>
    <w:rsid w:val="004C6ED9"/>
    <w:rsid w:val="004C7448"/>
    <w:rsid w:val="004C7A67"/>
    <w:rsid w:val="004C7BF2"/>
    <w:rsid w:val="004C7CDB"/>
    <w:rsid w:val="004D0203"/>
    <w:rsid w:val="004D0AF9"/>
    <w:rsid w:val="004D104E"/>
    <w:rsid w:val="004D11A9"/>
    <w:rsid w:val="004D153A"/>
    <w:rsid w:val="004D1609"/>
    <w:rsid w:val="004D1A5A"/>
    <w:rsid w:val="004D1CA1"/>
    <w:rsid w:val="004D24F9"/>
    <w:rsid w:val="004D2CCF"/>
    <w:rsid w:val="004D2DE1"/>
    <w:rsid w:val="004D3506"/>
    <w:rsid w:val="004D35A2"/>
    <w:rsid w:val="004D3D64"/>
    <w:rsid w:val="004D4418"/>
    <w:rsid w:val="004D4B15"/>
    <w:rsid w:val="004D4CF0"/>
    <w:rsid w:val="004D4D10"/>
    <w:rsid w:val="004D4E83"/>
    <w:rsid w:val="004D4F14"/>
    <w:rsid w:val="004D5371"/>
    <w:rsid w:val="004D543F"/>
    <w:rsid w:val="004D56F3"/>
    <w:rsid w:val="004D58C7"/>
    <w:rsid w:val="004D59D5"/>
    <w:rsid w:val="004D5EF0"/>
    <w:rsid w:val="004D5F90"/>
    <w:rsid w:val="004D63D4"/>
    <w:rsid w:val="004D6441"/>
    <w:rsid w:val="004D64EE"/>
    <w:rsid w:val="004D6631"/>
    <w:rsid w:val="004D6C5A"/>
    <w:rsid w:val="004D6D53"/>
    <w:rsid w:val="004D6E84"/>
    <w:rsid w:val="004D7098"/>
    <w:rsid w:val="004D750E"/>
    <w:rsid w:val="004D76C4"/>
    <w:rsid w:val="004D7984"/>
    <w:rsid w:val="004D7CE2"/>
    <w:rsid w:val="004D7D55"/>
    <w:rsid w:val="004D7F77"/>
    <w:rsid w:val="004E0179"/>
    <w:rsid w:val="004E0286"/>
    <w:rsid w:val="004E0430"/>
    <w:rsid w:val="004E04D2"/>
    <w:rsid w:val="004E06EF"/>
    <w:rsid w:val="004E07BF"/>
    <w:rsid w:val="004E0BE2"/>
    <w:rsid w:val="004E0C76"/>
    <w:rsid w:val="004E0C94"/>
    <w:rsid w:val="004E0CD1"/>
    <w:rsid w:val="004E150E"/>
    <w:rsid w:val="004E1C8F"/>
    <w:rsid w:val="004E1DB4"/>
    <w:rsid w:val="004E255F"/>
    <w:rsid w:val="004E285A"/>
    <w:rsid w:val="004E28B6"/>
    <w:rsid w:val="004E29DE"/>
    <w:rsid w:val="004E2C7B"/>
    <w:rsid w:val="004E39E7"/>
    <w:rsid w:val="004E3F57"/>
    <w:rsid w:val="004E41DE"/>
    <w:rsid w:val="004E43CA"/>
    <w:rsid w:val="004E4740"/>
    <w:rsid w:val="004E4D56"/>
    <w:rsid w:val="004E591A"/>
    <w:rsid w:val="004E5961"/>
    <w:rsid w:val="004E5A28"/>
    <w:rsid w:val="004E5CC6"/>
    <w:rsid w:val="004E5D7F"/>
    <w:rsid w:val="004E5F93"/>
    <w:rsid w:val="004E5FEE"/>
    <w:rsid w:val="004E687B"/>
    <w:rsid w:val="004E6E96"/>
    <w:rsid w:val="004E6EF0"/>
    <w:rsid w:val="004E746B"/>
    <w:rsid w:val="004E79B7"/>
    <w:rsid w:val="004E7BD7"/>
    <w:rsid w:val="004E7D0C"/>
    <w:rsid w:val="004E7FF9"/>
    <w:rsid w:val="004F005C"/>
    <w:rsid w:val="004F00F2"/>
    <w:rsid w:val="004F020C"/>
    <w:rsid w:val="004F0319"/>
    <w:rsid w:val="004F0429"/>
    <w:rsid w:val="004F09C2"/>
    <w:rsid w:val="004F0A42"/>
    <w:rsid w:val="004F0D9D"/>
    <w:rsid w:val="004F0DE9"/>
    <w:rsid w:val="004F0F11"/>
    <w:rsid w:val="004F104B"/>
    <w:rsid w:val="004F113B"/>
    <w:rsid w:val="004F125C"/>
    <w:rsid w:val="004F1413"/>
    <w:rsid w:val="004F1AFC"/>
    <w:rsid w:val="004F1B6E"/>
    <w:rsid w:val="004F1CFC"/>
    <w:rsid w:val="004F1D56"/>
    <w:rsid w:val="004F1FAA"/>
    <w:rsid w:val="004F2188"/>
    <w:rsid w:val="004F2255"/>
    <w:rsid w:val="004F2677"/>
    <w:rsid w:val="004F29A2"/>
    <w:rsid w:val="004F2A51"/>
    <w:rsid w:val="004F2EDC"/>
    <w:rsid w:val="004F2F78"/>
    <w:rsid w:val="004F3169"/>
    <w:rsid w:val="004F3198"/>
    <w:rsid w:val="004F31D9"/>
    <w:rsid w:val="004F3881"/>
    <w:rsid w:val="004F3AF8"/>
    <w:rsid w:val="004F3B2E"/>
    <w:rsid w:val="004F3B43"/>
    <w:rsid w:val="004F4014"/>
    <w:rsid w:val="004F421C"/>
    <w:rsid w:val="004F4517"/>
    <w:rsid w:val="004F4652"/>
    <w:rsid w:val="004F4691"/>
    <w:rsid w:val="004F472A"/>
    <w:rsid w:val="004F493E"/>
    <w:rsid w:val="004F4B00"/>
    <w:rsid w:val="004F4CF3"/>
    <w:rsid w:val="004F5025"/>
    <w:rsid w:val="004F510A"/>
    <w:rsid w:val="004F522E"/>
    <w:rsid w:val="004F5572"/>
    <w:rsid w:val="004F5B0E"/>
    <w:rsid w:val="004F6027"/>
    <w:rsid w:val="004F6082"/>
    <w:rsid w:val="004F64E4"/>
    <w:rsid w:val="004F66AA"/>
    <w:rsid w:val="004F68FD"/>
    <w:rsid w:val="004F699C"/>
    <w:rsid w:val="004F6B3E"/>
    <w:rsid w:val="004F6EC0"/>
    <w:rsid w:val="004F723D"/>
    <w:rsid w:val="004F730F"/>
    <w:rsid w:val="004F738D"/>
    <w:rsid w:val="004F755C"/>
    <w:rsid w:val="004F7A17"/>
    <w:rsid w:val="004F7B03"/>
    <w:rsid w:val="004F7BFB"/>
    <w:rsid w:val="004F7C15"/>
    <w:rsid w:val="004F7CE6"/>
    <w:rsid w:val="004F7F8A"/>
    <w:rsid w:val="00500220"/>
    <w:rsid w:val="00500BCA"/>
    <w:rsid w:val="00500F19"/>
    <w:rsid w:val="005010E7"/>
    <w:rsid w:val="0050148E"/>
    <w:rsid w:val="0050164C"/>
    <w:rsid w:val="005016D2"/>
    <w:rsid w:val="00501952"/>
    <w:rsid w:val="00502402"/>
    <w:rsid w:val="005024F7"/>
    <w:rsid w:val="00502664"/>
    <w:rsid w:val="00502933"/>
    <w:rsid w:val="0050298E"/>
    <w:rsid w:val="00502B66"/>
    <w:rsid w:val="00502D7B"/>
    <w:rsid w:val="005033D7"/>
    <w:rsid w:val="0050352F"/>
    <w:rsid w:val="00503A08"/>
    <w:rsid w:val="00504034"/>
    <w:rsid w:val="005040E6"/>
    <w:rsid w:val="005043B5"/>
    <w:rsid w:val="0050449C"/>
    <w:rsid w:val="00504715"/>
    <w:rsid w:val="00504E29"/>
    <w:rsid w:val="00505185"/>
    <w:rsid w:val="00505348"/>
    <w:rsid w:val="005054A1"/>
    <w:rsid w:val="005054D1"/>
    <w:rsid w:val="005056AA"/>
    <w:rsid w:val="0050580E"/>
    <w:rsid w:val="005059F2"/>
    <w:rsid w:val="0050618C"/>
    <w:rsid w:val="005062DC"/>
    <w:rsid w:val="005062F0"/>
    <w:rsid w:val="0050645C"/>
    <w:rsid w:val="00506506"/>
    <w:rsid w:val="00506599"/>
    <w:rsid w:val="00506F29"/>
    <w:rsid w:val="00506F38"/>
    <w:rsid w:val="00507135"/>
    <w:rsid w:val="0050721B"/>
    <w:rsid w:val="00507527"/>
    <w:rsid w:val="00507661"/>
    <w:rsid w:val="005079F8"/>
    <w:rsid w:val="00507A5F"/>
    <w:rsid w:val="00507C16"/>
    <w:rsid w:val="00507D7D"/>
    <w:rsid w:val="00507F09"/>
    <w:rsid w:val="00510094"/>
    <w:rsid w:val="00510110"/>
    <w:rsid w:val="005108A4"/>
    <w:rsid w:val="0051095F"/>
    <w:rsid w:val="00510997"/>
    <w:rsid w:val="00510A62"/>
    <w:rsid w:val="00510D8C"/>
    <w:rsid w:val="005111D1"/>
    <w:rsid w:val="00511376"/>
    <w:rsid w:val="00511398"/>
    <w:rsid w:val="0051154B"/>
    <w:rsid w:val="0051198F"/>
    <w:rsid w:val="00511D58"/>
    <w:rsid w:val="00511DAB"/>
    <w:rsid w:val="00511F0C"/>
    <w:rsid w:val="00512060"/>
    <w:rsid w:val="005126A4"/>
    <w:rsid w:val="005126C4"/>
    <w:rsid w:val="0051288C"/>
    <w:rsid w:val="00512D18"/>
    <w:rsid w:val="00512E1C"/>
    <w:rsid w:val="005131C7"/>
    <w:rsid w:val="005135B1"/>
    <w:rsid w:val="00513678"/>
    <w:rsid w:val="005136B3"/>
    <w:rsid w:val="00513C17"/>
    <w:rsid w:val="00513C5D"/>
    <w:rsid w:val="00513C85"/>
    <w:rsid w:val="00513E82"/>
    <w:rsid w:val="00514C50"/>
    <w:rsid w:val="0051506B"/>
    <w:rsid w:val="00515181"/>
    <w:rsid w:val="00515329"/>
    <w:rsid w:val="005153BB"/>
    <w:rsid w:val="00515724"/>
    <w:rsid w:val="00515878"/>
    <w:rsid w:val="00515A09"/>
    <w:rsid w:val="00515E44"/>
    <w:rsid w:val="00516277"/>
    <w:rsid w:val="00516297"/>
    <w:rsid w:val="0051691E"/>
    <w:rsid w:val="005169AA"/>
    <w:rsid w:val="00516F11"/>
    <w:rsid w:val="005170D4"/>
    <w:rsid w:val="005172D4"/>
    <w:rsid w:val="005174C8"/>
    <w:rsid w:val="00517694"/>
    <w:rsid w:val="0051783E"/>
    <w:rsid w:val="00517858"/>
    <w:rsid w:val="005178AD"/>
    <w:rsid w:val="00517BC8"/>
    <w:rsid w:val="00517CF4"/>
    <w:rsid w:val="00520010"/>
    <w:rsid w:val="00520569"/>
    <w:rsid w:val="0052063D"/>
    <w:rsid w:val="0052096B"/>
    <w:rsid w:val="005209F4"/>
    <w:rsid w:val="00520B65"/>
    <w:rsid w:val="00521447"/>
    <w:rsid w:val="005214E2"/>
    <w:rsid w:val="005217B0"/>
    <w:rsid w:val="00521951"/>
    <w:rsid w:val="00521A33"/>
    <w:rsid w:val="005221F1"/>
    <w:rsid w:val="005223AA"/>
    <w:rsid w:val="0052252B"/>
    <w:rsid w:val="00522F1B"/>
    <w:rsid w:val="00522F97"/>
    <w:rsid w:val="005233AF"/>
    <w:rsid w:val="005236B0"/>
    <w:rsid w:val="0052392E"/>
    <w:rsid w:val="00523A19"/>
    <w:rsid w:val="00523BBD"/>
    <w:rsid w:val="00523C1D"/>
    <w:rsid w:val="00523E54"/>
    <w:rsid w:val="00524591"/>
    <w:rsid w:val="00524C25"/>
    <w:rsid w:val="00524C8C"/>
    <w:rsid w:val="00524E51"/>
    <w:rsid w:val="00525078"/>
    <w:rsid w:val="005250E0"/>
    <w:rsid w:val="0052538D"/>
    <w:rsid w:val="005255D9"/>
    <w:rsid w:val="00525851"/>
    <w:rsid w:val="00525B80"/>
    <w:rsid w:val="00525CA2"/>
    <w:rsid w:val="00525CE2"/>
    <w:rsid w:val="00525FBF"/>
    <w:rsid w:val="005260B1"/>
    <w:rsid w:val="005263CD"/>
    <w:rsid w:val="005264D1"/>
    <w:rsid w:val="00526601"/>
    <w:rsid w:val="005268A9"/>
    <w:rsid w:val="00527058"/>
    <w:rsid w:val="0052710D"/>
    <w:rsid w:val="00527128"/>
    <w:rsid w:val="00527706"/>
    <w:rsid w:val="00527BBF"/>
    <w:rsid w:val="00527BEA"/>
    <w:rsid w:val="00527C8E"/>
    <w:rsid w:val="00527D31"/>
    <w:rsid w:val="00527FED"/>
    <w:rsid w:val="00530527"/>
    <w:rsid w:val="0053069B"/>
    <w:rsid w:val="0053089C"/>
    <w:rsid w:val="00530AB8"/>
    <w:rsid w:val="00530CB8"/>
    <w:rsid w:val="00530E2D"/>
    <w:rsid w:val="00530F77"/>
    <w:rsid w:val="005311FE"/>
    <w:rsid w:val="0053149B"/>
    <w:rsid w:val="00531AA0"/>
    <w:rsid w:val="00531EAE"/>
    <w:rsid w:val="00531F2D"/>
    <w:rsid w:val="0053213C"/>
    <w:rsid w:val="005321C5"/>
    <w:rsid w:val="005325BA"/>
    <w:rsid w:val="00532892"/>
    <w:rsid w:val="00533139"/>
    <w:rsid w:val="005331C2"/>
    <w:rsid w:val="00533216"/>
    <w:rsid w:val="005333EB"/>
    <w:rsid w:val="00533466"/>
    <w:rsid w:val="00533531"/>
    <w:rsid w:val="0053362B"/>
    <w:rsid w:val="005339C6"/>
    <w:rsid w:val="005339D7"/>
    <w:rsid w:val="00533AB4"/>
    <w:rsid w:val="00533C94"/>
    <w:rsid w:val="00533D03"/>
    <w:rsid w:val="00534036"/>
    <w:rsid w:val="00534068"/>
    <w:rsid w:val="005341A2"/>
    <w:rsid w:val="00534230"/>
    <w:rsid w:val="0053432B"/>
    <w:rsid w:val="00534522"/>
    <w:rsid w:val="00534761"/>
    <w:rsid w:val="00534CD3"/>
    <w:rsid w:val="0053501B"/>
    <w:rsid w:val="005355AC"/>
    <w:rsid w:val="005355B4"/>
    <w:rsid w:val="005355F4"/>
    <w:rsid w:val="005356F4"/>
    <w:rsid w:val="00535978"/>
    <w:rsid w:val="00535B7A"/>
    <w:rsid w:val="00535CE1"/>
    <w:rsid w:val="00535F79"/>
    <w:rsid w:val="005362D8"/>
    <w:rsid w:val="005362E5"/>
    <w:rsid w:val="005364C8"/>
    <w:rsid w:val="00536585"/>
    <w:rsid w:val="00536681"/>
    <w:rsid w:val="005368C0"/>
    <w:rsid w:val="00536E04"/>
    <w:rsid w:val="005371FF"/>
    <w:rsid w:val="005379CF"/>
    <w:rsid w:val="00537A4C"/>
    <w:rsid w:val="00537F63"/>
    <w:rsid w:val="00537F6E"/>
    <w:rsid w:val="00537F8B"/>
    <w:rsid w:val="005400BB"/>
    <w:rsid w:val="0054064D"/>
    <w:rsid w:val="00540912"/>
    <w:rsid w:val="00540B88"/>
    <w:rsid w:val="00540CF2"/>
    <w:rsid w:val="00540E72"/>
    <w:rsid w:val="00540E7A"/>
    <w:rsid w:val="00540F40"/>
    <w:rsid w:val="005411A2"/>
    <w:rsid w:val="005411E5"/>
    <w:rsid w:val="005414B9"/>
    <w:rsid w:val="00541676"/>
    <w:rsid w:val="00541891"/>
    <w:rsid w:val="005419A7"/>
    <w:rsid w:val="00541D23"/>
    <w:rsid w:val="005421F4"/>
    <w:rsid w:val="0054291C"/>
    <w:rsid w:val="00542CCE"/>
    <w:rsid w:val="00543147"/>
    <w:rsid w:val="0054325C"/>
    <w:rsid w:val="0054332A"/>
    <w:rsid w:val="005433F2"/>
    <w:rsid w:val="005435C6"/>
    <w:rsid w:val="005437A6"/>
    <w:rsid w:val="00543898"/>
    <w:rsid w:val="00543917"/>
    <w:rsid w:val="00543A54"/>
    <w:rsid w:val="00543E86"/>
    <w:rsid w:val="00543F3D"/>
    <w:rsid w:val="00544037"/>
    <w:rsid w:val="005442BD"/>
    <w:rsid w:val="005444A8"/>
    <w:rsid w:val="00544503"/>
    <w:rsid w:val="0054482B"/>
    <w:rsid w:val="00544B90"/>
    <w:rsid w:val="00544D4D"/>
    <w:rsid w:val="00544F67"/>
    <w:rsid w:val="00545178"/>
    <w:rsid w:val="005451E1"/>
    <w:rsid w:val="005452F5"/>
    <w:rsid w:val="0054533A"/>
    <w:rsid w:val="00545605"/>
    <w:rsid w:val="0054567F"/>
    <w:rsid w:val="005456B0"/>
    <w:rsid w:val="00545A5E"/>
    <w:rsid w:val="00545AD1"/>
    <w:rsid w:val="00545AD6"/>
    <w:rsid w:val="00545B2A"/>
    <w:rsid w:val="00545D09"/>
    <w:rsid w:val="00545DA1"/>
    <w:rsid w:val="005466F1"/>
    <w:rsid w:val="0054676A"/>
    <w:rsid w:val="00546DE2"/>
    <w:rsid w:val="00547194"/>
    <w:rsid w:val="005471B4"/>
    <w:rsid w:val="005472D0"/>
    <w:rsid w:val="00547661"/>
    <w:rsid w:val="00547870"/>
    <w:rsid w:val="00550337"/>
    <w:rsid w:val="005505CD"/>
    <w:rsid w:val="005511EB"/>
    <w:rsid w:val="00551393"/>
    <w:rsid w:val="00551599"/>
    <w:rsid w:val="0055166A"/>
    <w:rsid w:val="00551781"/>
    <w:rsid w:val="00551883"/>
    <w:rsid w:val="00551B93"/>
    <w:rsid w:val="00551C1A"/>
    <w:rsid w:val="00551DBD"/>
    <w:rsid w:val="0055201F"/>
    <w:rsid w:val="00552124"/>
    <w:rsid w:val="005524F7"/>
    <w:rsid w:val="005525E6"/>
    <w:rsid w:val="00552678"/>
    <w:rsid w:val="00552A09"/>
    <w:rsid w:val="00552FBB"/>
    <w:rsid w:val="00553055"/>
    <w:rsid w:val="00553385"/>
    <w:rsid w:val="00553565"/>
    <w:rsid w:val="005535D9"/>
    <w:rsid w:val="00553733"/>
    <w:rsid w:val="00553770"/>
    <w:rsid w:val="00553B90"/>
    <w:rsid w:val="00554284"/>
    <w:rsid w:val="00554980"/>
    <w:rsid w:val="00554A96"/>
    <w:rsid w:val="00554D85"/>
    <w:rsid w:val="005551FA"/>
    <w:rsid w:val="005552AD"/>
    <w:rsid w:val="005553F5"/>
    <w:rsid w:val="0055561A"/>
    <w:rsid w:val="0055568B"/>
    <w:rsid w:val="00555B7F"/>
    <w:rsid w:val="00555D31"/>
    <w:rsid w:val="00555EB9"/>
    <w:rsid w:val="00556078"/>
    <w:rsid w:val="005560B5"/>
    <w:rsid w:val="0055610E"/>
    <w:rsid w:val="005561C0"/>
    <w:rsid w:val="005565FA"/>
    <w:rsid w:val="00556689"/>
    <w:rsid w:val="0055673D"/>
    <w:rsid w:val="005569C6"/>
    <w:rsid w:val="00556BD0"/>
    <w:rsid w:val="00556C5B"/>
    <w:rsid w:val="00556C9F"/>
    <w:rsid w:val="00556DE8"/>
    <w:rsid w:val="00557213"/>
    <w:rsid w:val="00557645"/>
    <w:rsid w:val="005577AB"/>
    <w:rsid w:val="005577B7"/>
    <w:rsid w:val="005577E1"/>
    <w:rsid w:val="00557931"/>
    <w:rsid w:val="00557BF1"/>
    <w:rsid w:val="00557C0C"/>
    <w:rsid w:val="00557D18"/>
    <w:rsid w:val="00557F7D"/>
    <w:rsid w:val="005603FF"/>
    <w:rsid w:val="0056089F"/>
    <w:rsid w:val="00560A0E"/>
    <w:rsid w:val="00560FE7"/>
    <w:rsid w:val="00561104"/>
    <w:rsid w:val="0056113C"/>
    <w:rsid w:val="005611A5"/>
    <w:rsid w:val="00561BB9"/>
    <w:rsid w:val="00562240"/>
    <w:rsid w:val="0056228F"/>
    <w:rsid w:val="00562886"/>
    <w:rsid w:val="00562CC6"/>
    <w:rsid w:val="00562F46"/>
    <w:rsid w:val="00563225"/>
    <w:rsid w:val="00563243"/>
    <w:rsid w:val="0056361D"/>
    <w:rsid w:val="00563889"/>
    <w:rsid w:val="00563D26"/>
    <w:rsid w:val="00563F44"/>
    <w:rsid w:val="00563FAF"/>
    <w:rsid w:val="00564442"/>
    <w:rsid w:val="0056444C"/>
    <w:rsid w:val="00564468"/>
    <w:rsid w:val="00564581"/>
    <w:rsid w:val="00564615"/>
    <w:rsid w:val="00564713"/>
    <w:rsid w:val="00564729"/>
    <w:rsid w:val="005649B9"/>
    <w:rsid w:val="00564AC6"/>
    <w:rsid w:val="0056565B"/>
    <w:rsid w:val="005657F9"/>
    <w:rsid w:val="00565959"/>
    <w:rsid w:val="00565A9D"/>
    <w:rsid w:val="005664A2"/>
    <w:rsid w:val="0056655E"/>
    <w:rsid w:val="0056657E"/>
    <w:rsid w:val="0056670B"/>
    <w:rsid w:val="00566B68"/>
    <w:rsid w:val="00566CA2"/>
    <w:rsid w:val="00566CC4"/>
    <w:rsid w:val="00566DDA"/>
    <w:rsid w:val="00566E25"/>
    <w:rsid w:val="00566F78"/>
    <w:rsid w:val="0056704C"/>
    <w:rsid w:val="005670AD"/>
    <w:rsid w:val="00567306"/>
    <w:rsid w:val="0056764E"/>
    <w:rsid w:val="0056794A"/>
    <w:rsid w:val="00567DA3"/>
    <w:rsid w:val="00567F2C"/>
    <w:rsid w:val="005701EF"/>
    <w:rsid w:val="005703DC"/>
    <w:rsid w:val="0057054F"/>
    <w:rsid w:val="00570AE4"/>
    <w:rsid w:val="00570D83"/>
    <w:rsid w:val="00570DA6"/>
    <w:rsid w:val="00570E49"/>
    <w:rsid w:val="00570E79"/>
    <w:rsid w:val="00571407"/>
    <w:rsid w:val="005714C5"/>
    <w:rsid w:val="005715F1"/>
    <w:rsid w:val="00571B46"/>
    <w:rsid w:val="00571C6D"/>
    <w:rsid w:val="00571DAE"/>
    <w:rsid w:val="00571DDE"/>
    <w:rsid w:val="00571F22"/>
    <w:rsid w:val="00572167"/>
    <w:rsid w:val="0057228F"/>
    <w:rsid w:val="00572691"/>
    <w:rsid w:val="0057299B"/>
    <w:rsid w:val="00572CFB"/>
    <w:rsid w:val="00572DD9"/>
    <w:rsid w:val="00572EBD"/>
    <w:rsid w:val="00573050"/>
    <w:rsid w:val="005730DC"/>
    <w:rsid w:val="00573102"/>
    <w:rsid w:val="0057354F"/>
    <w:rsid w:val="00573DF6"/>
    <w:rsid w:val="00573E95"/>
    <w:rsid w:val="00573F4A"/>
    <w:rsid w:val="00573F7B"/>
    <w:rsid w:val="00574143"/>
    <w:rsid w:val="00574B00"/>
    <w:rsid w:val="005751D6"/>
    <w:rsid w:val="00575517"/>
    <w:rsid w:val="00575666"/>
    <w:rsid w:val="005756E0"/>
    <w:rsid w:val="00575933"/>
    <w:rsid w:val="00575B9F"/>
    <w:rsid w:val="00575F19"/>
    <w:rsid w:val="005762AC"/>
    <w:rsid w:val="005762BC"/>
    <w:rsid w:val="0057631A"/>
    <w:rsid w:val="00576436"/>
    <w:rsid w:val="00576929"/>
    <w:rsid w:val="00577004"/>
    <w:rsid w:val="00577256"/>
    <w:rsid w:val="005778F1"/>
    <w:rsid w:val="00577AD4"/>
    <w:rsid w:val="00577C50"/>
    <w:rsid w:val="00577C62"/>
    <w:rsid w:val="00577CA9"/>
    <w:rsid w:val="00577D9A"/>
    <w:rsid w:val="00577DA4"/>
    <w:rsid w:val="00580065"/>
    <w:rsid w:val="0058042E"/>
    <w:rsid w:val="00580519"/>
    <w:rsid w:val="00580A82"/>
    <w:rsid w:val="0058109A"/>
    <w:rsid w:val="0058118B"/>
    <w:rsid w:val="00581293"/>
    <w:rsid w:val="005816EA"/>
    <w:rsid w:val="005816FA"/>
    <w:rsid w:val="00581947"/>
    <w:rsid w:val="00581EE8"/>
    <w:rsid w:val="00581F9B"/>
    <w:rsid w:val="0058264A"/>
    <w:rsid w:val="00582A42"/>
    <w:rsid w:val="00582C81"/>
    <w:rsid w:val="00583379"/>
    <w:rsid w:val="00583412"/>
    <w:rsid w:val="005836CE"/>
    <w:rsid w:val="00583797"/>
    <w:rsid w:val="005840E9"/>
    <w:rsid w:val="00584248"/>
    <w:rsid w:val="00584446"/>
    <w:rsid w:val="0058458D"/>
    <w:rsid w:val="005849E4"/>
    <w:rsid w:val="00584D4A"/>
    <w:rsid w:val="00584D5C"/>
    <w:rsid w:val="00584D92"/>
    <w:rsid w:val="005851B6"/>
    <w:rsid w:val="0058545F"/>
    <w:rsid w:val="005854E3"/>
    <w:rsid w:val="005856E8"/>
    <w:rsid w:val="00585982"/>
    <w:rsid w:val="005859BD"/>
    <w:rsid w:val="00585AA1"/>
    <w:rsid w:val="00585DF5"/>
    <w:rsid w:val="00586132"/>
    <w:rsid w:val="00586226"/>
    <w:rsid w:val="0058628F"/>
    <w:rsid w:val="00586459"/>
    <w:rsid w:val="005865B6"/>
    <w:rsid w:val="0058661C"/>
    <w:rsid w:val="0058685E"/>
    <w:rsid w:val="005868F8"/>
    <w:rsid w:val="00586DE8"/>
    <w:rsid w:val="00586E00"/>
    <w:rsid w:val="00586FF9"/>
    <w:rsid w:val="00587115"/>
    <w:rsid w:val="00587236"/>
    <w:rsid w:val="005878C6"/>
    <w:rsid w:val="0058799F"/>
    <w:rsid w:val="00587A43"/>
    <w:rsid w:val="00587B90"/>
    <w:rsid w:val="00587CD8"/>
    <w:rsid w:val="00587E1A"/>
    <w:rsid w:val="00587E84"/>
    <w:rsid w:val="005903BD"/>
    <w:rsid w:val="0059040E"/>
    <w:rsid w:val="00590976"/>
    <w:rsid w:val="00590BE5"/>
    <w:rsid w:val="00590C25"/>
    <w:rsid w:val="005910A7"/>
    <w:rsid w:val="0059128B"/>
    <w:rsid w:val="005914F1"/>
    <w:rsid w:val="00591641"/>
    <w:rsid w:val="0059178E"/>
    <w:rsid w:val="0059192C"/>
    <w:rsid w:val="00591D26"/>
    <w:rsid w:val="00592159"/>
    <w:rsid w:val="0059244F"/>
    <w:rsid w:val="00592581"/>
    <w:rsid w:val="00592918"/>
    <w:rsid w:val="00592CE7"/>
    <w:rsid w:val="00592E62"/>
    <w:rsid w:val="00592EB3"/>
    <w:rsid w:val="00593139"/>
    <w:rsid w:val="005935E5"/>
    <w:rsid w:val="00593698"/>
    <w:rsid w:val="0059372B"/>
    <w:rsid w:val="0059396D"/>
    <w:rsid w:val="00593B5E"/>
    <w:rsid w:val="00593C19"/>
    <w:rsid w:val="00593C41"/>
    <w:rsid w:val="0059400F"/>
    <w:rsid w:val="00594353"/>
    <w:rsid w:val="0059442B"/>
    <w:rsid w:val="00594645"/>
    <w:rsid w:val="00594651"/>
    <w:rsid w:val="00594779"/>
    <w:rsid w:val="00594A54"/>
    <w:rsid w:val="00594B01"/>
    <w:rsid w:val="00595776"/>
    <w:rsid w:val="005957AC"/>
    <w:rsid w:val="005958B1"/>
    <w:rsid w:val="00595BFD"/>
    <w:rsid w:val="00595D56"/>
    <w:rsid w:val="00595DDC"/>
    <w:rsid w:val="005962E4"/>
    <w:rsid w:val="0059671E"/>
    <w:rsid w:val="00596C66"/>
    <w:rsid w:val="005970AF"/>
    <w:rsid w:val="005970D6"/>
    <w:rsid w:val="00597458"/>
    <w:rsid w:val="00597599"/>
    <w:rsid w:val="0059771A"/>
    <w:rsid w:val="0059785E"/>
    <w:rsid w:val="00597A45"/>
    <w:rsid w:val="00597A6D"/>
    <w:rsid w:val="00597AE9"/>
    <w:rsid w:val="00597DF1"/>
    <w:rsid w:val="005A02E0"/>
    <w:rsid w:val="005A055E"/>
    <w:rsid w:val="005A064F"/>
    <w:rsid w:val="005A09E1"/>
    <w:rsid w:val="005A0A47"/>
    <w:rsid w:val="005A0D97"/>
    <w:rsid w:val="005A1239"/>
    <w:rsid w:val="005A13F8"/>
    <w:rsid w:val="005A1536"/>
    <w:rsid w:val="005A15EC"/>
    <w:rsid w:val="005A214D"/>
    <w:rsid w:val="005A22C2"/>
    <w:rsid w:val="005A231D"/>
    <w:rsid w:val="005A2753"/>
    <w:rsid w:val="005A28CB"/>
    <w:rsid w:val="005A2C2E"/>
    <w:rsid w:val="005A3016"/>
    <w:rsid w:val="005A306E"/>
    <w:rsid w:val="005A3078"/>
    <w:rsid w:val="005A3483"/>
    <w:rsid w:val="005A3BC1"/>
    <w:rsid w:val="005A3C06"/>
    <w:rsid w:val="005A3F11"/>
    <w:rsid w:val="005A400D"/>
    <w:rsid w:val="005A45E4"/>
    <w:rsid w:val="005A4AB7"/>
    <w:rsid w:val="005A4CDA"/>
    <w:rsid w:val="005A4D75"/>
    <w:rsid w:val="005A4DBB"/>
    <w:rsid w:val="005A4E6D"/>
    <w:rsid w:val="005A52F4"/>
    <w:rsid w:val="005A5B3A"/>
    <w:rsid w:val="005A5E22"/>
    <w:rsid w:val="005A5EC6"/>
    <w:rsid w:val="005A5FD9"/>
    <w:rsid w:val="005A607A"/>
    <w:rsid w:val="005A608A"/>
    <w:rsid w:val="005A62BD"/>
    <w:rsid w:val="005A6700"/>
    <w:rsid w:val="005A673A"/>
    <w:rsid w:val="005A68FD"/>
    <w:rsid w:val="005A6B18"/>
    <w:rsid w:val="005A6C59"/>
    <w:rsid w:val="005A6CD3"/>
    <w:rsid w:val="005A70F7"/>
    <w:rsid w:val="005A71C6"/>
    <w:rsid w:val="005A7748"/>
    <w:rsid w:val="005A77E7"/>
    <w:rsid w:val="005A7878"/>
    <w:rsid w:val="005A79A7"/>
    <w:rsid w:val="005A7B50"/>
    <w:rsid w:val="005A7C0C"/>
    <w:rsid w:val="005A7D4E"/>
    <w:rsid w:val="005A7E48"/>
    <w:rsid w:val="005A7E75"/>
    <w:rsid w:val="005B00BB"/>
    <w:rsid w:val="005B053B"/>
    <w:rsid w:val="005B0844"/>
    <w:rsid w:val="005B0855"/>
    <w:rsid w:val="005B08DD"/>
    <w:rsid w:val="005B0A00"/>
    <w:rsid w:val="005B107D"/>
    <w:rsid w:val="005B19DE"/>
    <w:rsid w:val="005B20BA"/>
    <w:rsid w:val="005B2614"/>
    <w:rsid w:val="005B28DE"/>
    <w:rsid w:val="005B2A48"/>
    <w:rsid w:val="005B324C"/>
    <w:rsid w:val="005B3355"/>
    <w:rsid w:val="005B3416"/>
    <w:rsid w:val="005B3715"/>
    <w:rsid w:val="005B3C1D"/>
    <w:rsid w:val="005B3D3F"/>
    <w:rsid w:val="005B3D5F"/>
    <w:rsid w:val="005B3DF1"/>
    <w:rsid w:val="005B4189"/>
    <w:rsid w:val="005B436F"/>
    <w:rsid w:val="005B43A8"/>
    <w:rsid w:val="005B44DA"/>
    <w:rsid w:val="005B45CC"/>
    <w:rsid w:val="005B4796"/>
    <w:rsid w:val="005B4881"/>
    <w:rsid w:val="005B4A6C"/>
    <w:rsid w:val="005B4D82"/>
    <w:rsid w:val="005B4DEA"/>
    <w:rsid w:val="005B4E49"/>
    <w:rsid w:val="005B5360"/>
    <w:rsid w:val="005B538C"/>
    <w:rsid w:val="005B552D"/>
    <w:rsid w:val="005B5F28"/>
    <w:rsid w:val="005B6018"/>
    <w:rsid w:val="005B6103"/>
    <w:rsid w:val="005B6136"/>
    <w:rsid w:val="005B6386"/>
    <w:rsid w:val="005B649C"/>
    <w:rsid w:val="005B64AA"/>
    <w:rsid w:val="005B665E"/>
    <w:rsid w:val="005B67A1"/>
    <w:rsid w:val="005B6E85"/>
    <w:rsid w:val="005B7355"/>
    <w:rsid w:val="005B75AC"/>
    <w:rsid w:val="005B7AB2"/>
    <w:rsid w:val="005B7CEA"/>
    <w:rsid w:val="005B7EFF"/>
    <w:rsid w:val="005B7FCF"/>
    <w:rsid w:val="005C010D"/>
    <w:rsid w:val="005C03A5"/>
    <w:rsid w:val="005C052A"/>
    <w:rsid w:val="005C06DE"/>
    <w:rsid w:val="005C07EF"/>
    <w:rsid w:val="005C0801"/>
    <w:rsid w:val="005C0870"/>
    <w:rsid w:val="005C09D0"/>
    <w:rsid w:val="005C0A51"/>
    <w:rsid w:val="005C0D19"/>
    <w:rsid w:val="005C0DF6"/>
    <w:rsid w:val="005C0F67"/>
    <w:rsid w:val="005C10BB"/>
    <w:rsid w:val="005C188D"/>
    <w:rsid w:val="005C1A12"/>
    <w:rsid w:val="005C1ADB"/>
    <w:rsid w:val="005C1BD9"/>
    <w:rsid w:val="005C1CBC"/>
    <w:rsid w:val="005C1D66"/>
    <w:rsid w:val="005C2050"/>
    <w:rsid w:val="005C2777"/>
    <w:rsid w:val="005C29DA"/>
    <w:rsid w:val="005C2C64"/>
    <w:rsid w:val="005C2C86"/>
    <w:rsid w:val="005C2D95"/>
    <w:rsid w:val="005C336A"/>
    <w:rsid w:val="005C3406"/>
    <w:rsid w:val="005C341B"/>
    <w:rsid w:val="005C3666"/>
    <w:rsid w:val="005C3742"/>
    <w:rsid w:val="005C387B"/>
    <w:rsid w:val="005C39A0"/>
    <w:rsid w:val="005C39CE"/>
    <w:rsid w:val="005C40EF"/>
    <w:rsid w:val="005C4235"/>
    <w:rsid w:val="005C440A"/>
    <w:rsid w:val="005C489C"/>
    <w:rsid w:val="005C490C"/>
    <w:rsid w:val="005C5154"/>
    <w:rsid w:val="005C53A9"/>
    <w:rsid w:val="005C54F4"/>
    <w:rsid w:val="005C58B1"/>
    <w:rsid w:val="005C5A58"/>
    <w:rsid w:val="005C5A68"/>
    <w:rsid w:val="005C5C1D"/>
    <w:rsid w:val="005C5EDB"/>
    <w:rsid w:val="005C60E1"/>
    <w:rsid w:val="005C6260"/>
    <w:rsid w:val="005C66EB"/>
    <w:rsid w:val="005C673B"/>
    <w:rsid w:val="005C69C9"/>
    <w:rsid w:val="005C6D13"/>
    <w:rsid w:val="005C6E2E"/>
    <w:rsid w:val="005C71B8"/>
    <w:rsid w:val="005C721F"/>
    <w:rsid w:val="005C7497"/>
    <w:rsid w:val="005C7ACA"/>
    <w:rsid w:val="005D00A2"/>
    <w:rsid w:val="005D021C"/>
    <w:rsid w:val="005D0339"/>
    <w:rsid w:val="005D0374"/>
    <w:rsid w:val="005D0728"/>
    <w:rsid w:val="005D0801"/>
    <w:rsid w:val="005D0828"/>
    <w:rsid w:val="005D0861"/>
    <w:rsid w:val="005D0C67"/>
    <w:rsid w:val="005D0C6C"/>
    <w:rsid w:val="005D0D26"/>
    <w:rsid w:val="005D0FDB"/>
    <w:rsid w:val="005D0FF4"/>
    <w:rsid w:val="005D1244"/>
    <w:rsid w:val="005D1339"/>
    <w:rsid w:val="005D1506"/>
    <w:rsid w:val="005D16F6"/>
    <w:rsid w:val="005D1992"/>
    <w:rsid w:val="005D19C1"/>
    <w:rsid w:val="005D1C68"/>
    <w:rsid w:val="005D2736"/>
    <w:rsid w:val="005D27E1"/>
    <w:rsid w:val="005D2907"/>
    <w:rsid w:val="005D2FF5"/>
    <w:rsid w:val="005D3110"/>
    <w:rsid w:val="005D39DF"/>
    <w:rsid w:val="005D3FC3"/>
    <w:rsid w:val="005D44A6"/>
    <w:rsid w:val="005D44A7"/>
    <w:rsid w:val="005D44E5"/>
    <w:rsid w:val="005D48ED"/>
    <w:rsid w:val="005D4A89"/>
    <w:rsid w:val="005D4DAF"/>
    <w:rsid w:val="005D52DF"/>
    <w:rsid w:val="005D53B5"/>
    <w:rsid w:val="005D556C"/>
    <w:rsid w:val="005D5680"/>
    <w:rsid w:val="005D5D37"/>
    <w:rsid w:val="005D5E3F"/>
    <w:rsid w:val="005D61F1"/>
    <w:rsid w:val="005D63B8"/>
    <w:rsid w:val="005D7516"/>
    <w:rsid w:val="005D7532"/>
    <w:rsid w:val="005D754E"/>
    <w:rsid w:val="005D7975"/>
    <w:rsid w:val="005D79D0"/>
    <w:rsid w:val="005D7B95"/>
    <w:rsid w:val="005D7DD0"/>
    <w:rsid w:val="005D7E1F"/>
    <w:rsid w:val="005E002E"/>
    <w:rsid w:val="005E01FE"/>
    <w:rsid w:val="005E034E"/>
    <w:rsid w:val="005E0573"/>
    <w:rsid w:val="005E080B"/>
    <w:rsid w:val="005E0862"/>
    <w:rsid w:val="005E0AE1"/>
    <w:rsid w:val="005E0E1E"/>
    <w:rsid w:val="005E1108"/>
    <w:rsid w:val="005E114F"/>
    <w:rsid w:val="005E195B"/>
    <w:rsid w:val="005E1A3D"/>
    <w:rsid w:val="005E1A4B"/>
    <w:rsid w:val="005E1A6C"/>
    <w:rsid w:val="005E1E1B"/>
    <w:rsid w:val="005E1EF6"/>
    <w:rsid w:val="005E2020"/>
    <w:rsid w:val="005E20E3"/>
    <w:rsid w:val="005E214A"/>
    <w:rsid w:val="005E2761"/>
    <w:rsid w:val="005E29DC"/>
    <w:rsid w:val="005E2AF8"/>
    <w:rsid w:val="005E372C"/>
    <w:rsid w:val="005E3EAB"/>
    <w:rsid w:val="005E3F87"/>
    <w:rsid w:val="005E405E"/>
    <w:rsid w:val="005E40D7"/>
    <w:rsid w:val="005E40E5"/>
    <w:rsid w:val="005E4581"/>
    <w:rsid w:val="005E4D76"/>
    <w:rsid w:val="005E503B"/>
    <w:rsid w:val="005E5569"/>
    <w:rsid w:val="005E5743"/>
    <w:rsid w:val="005E5B57"/>
    <w:rsid w:val="005E5EE8"/>
    <w:rsid w:val="005E60E7"/>
    <w:rsid w:val="005E6441"/>
    <w:rsid w:val="005E68D9"/>
    <w:rsid w:val="005E73E6"/>
    <w:rsid w:val="005E744A"/>
    <w:rsid w:val="005E74E3"/>
    <w:rsid w:val="005E7C9B"/>
    <w:rsid w:val="005E7DC8"/>
    <w:rsid w:val="005F00C6"/>
    <w:rsid w:val="005F00D9"/>
    <w:rsid w:val="005F0648"/>
    <w:rsid w:val="005F07B4"/>
    <w:rsid w:val="005F0928"/>
    <w:rsid w:val="005F0A07"/>
    <w:rsid w:val="005F12F7"/>
    <w:rsid w:val="005F14B9"/>
    <w:rsid w:val="005F15A9"/>
    <w:rsid w:val="005F1685"/>
    <w:rsid w:val="005F171A"/>
    <w:rsid w:val="005F1C15"/>
    <w:rsid w:val="005F1E54"/>
    <w:rsid w:val="005F24D2"/>
    <w:rsid w:val="005F2C36"/>
    <w:rsid w:val="005F2CE2"/>
    <w:rsid w:val="005F30F7"/>
    <w:rsid w:val="005F31A1"/>
    <w:rsid w:val="005F31BF"/>
    <w:rsid w:val="005F3263"/>
    <w:rsid w:val="005F3279"/>
    <w:rsid w:val="005F3473"/>
    <w:rsid w:val="005F36F0"/>
    <w:rsid w:val="005F37ED"/>
    <w:rsid w:val="005F3AE3"/>
    <w:rsid w:val="005F3B35"/>
    <w:rsid w:val="005F4194"/>
    <w:rsid w:val="005F488E"/>
    <w:rsid w:val="005F490A"/>
    <w:rsid w:val="005F4BA2"/>
    <w:rsid w:val="005F4DF1"/>
    <w:rsid w:val="005F4FCE"/>
    <w:rsid w:val="005F50C3"/>
    <w:rsid w:val="005F526E"/>
    <w:rsid w:val="005F527C"/>
    <w:rsid w:val="005F5514"/>
    <w:rsid w:val="005F5790"/>
    <w:rsid w:val="005F5D59"/>
    <w:rsid w:val="005F602F"/>
    <w:rsid w:val="005F6220"/>
    <w:rsid w:val="005F64AA"/>
    <w:rsid w:val="005F650C"/>
    <w:rsid w:val="005F6834"/>
    <w:rsid w:val="005F6EFA"/>
    <w:rsid w:val="005F6F9F"/>
    <w:rsid w:val="005F716A"/>
    <w:rsid w:val="005F75A1"/>
    <w:rsid w:val="005F75E2"/>
    <w:rsid w:val="005F7891"/>
    <w:rsid w:val="005F7C67"/>
    <w:rsid w:val="005F7DE1"/>
    <w:rsid w:val="00600099"/>
    <w:rsid w:val="006001BE"/>
    <w:rsid w:val="0060045B"/>
    <w:rsid w:val="00600503"/>
    <w:rsid w:val="00600752"/>
    <w:rsid w:val="006008C1"/>
    <w:rsid w:val="00600AEE"/>
    <w:rsid w:val="00600BF3"/>
    <w:rsid w:val="00600D92"/>
    <w:rsid w:val="00600DD6"/>
    <w:rsid w:val="006011BF"/>
    <w:rsid w:val="00601559"/>
    <w:rsid w:val="006016C4"/>
    <w:rsid w:val="006018A1"/>
    <w:rsid w:val="00601A81"/>
    <w:rsid w:val="00601AC1"/>
    <w:rsid w:val="00601B66"/>
    <w:rsid w:val="006023AF"/>
    <w:rsid w:val="006027E4"/>
    <w:rsid w:val="00602DF0"/>
    <w:rsid w:val="00602E26"/>
    <w:rsid w:val="00603434"/>
    <w:rsid w:val="00603491"/>
    <w:rsid w:val="00603505"/>
    <w:rsid w:val="00603616"/>
    <w:rsid w:val="006036C0"/>
    <w:rsid w:val="00603C7B"/>
    <w:rsid w:val="00603C90"/>
    <w:rsid w:val="00603CB8"/>
    <w:rsid w:val="00603CCB"/>
    <w:rsid w:val="00603F84"/>
    <w:rsid w:val="00604322"/>
    <w:rsid w:val="00604476"/>
    <w:rsid w:val="006047ED"/>
    <w:rsid w:val="00604984"/>
    <w:rsid w:val="00604A95"/>
    <w:rsid w:val="00604CEC"/>
    <w:rsid w:val="00604DA8"/>
    <w:rsid w:val="006051CD"/>
    <w:rsid w:val="00605384"/>
    <w:rsid w:val="006054CD"/>
    <w:rsid w:val="0060578D"/>
    <w:rsid w:val="00605A1B"/>
    <w:rsid w:val="00605B56"/>
    <w:rsid w:val="00605CEE"/>
    <w:rsid w:val="00605D88"/>
    <w:rsid w:val="00605FA7"/>
    <w:rsid w:val="00606029"/>
    <w:rsid w:val="006060D6"/>
    <w:rsid w:val="006061B0"/>
    <w:rsid w:val="00606630"/>
    <w:rsid w:val="006066DB"/>
    <w:rsid w:val="00606725"/>
    <w:rsid w:val="00606B39"/>
    <w:rsid w:val="00606E30"/>
    <w:rsid w:val="00606E3F"/>
    <w:rsid w:val="00606FA8"/>
    <w:rsid w:val="00606FBC"/>
    <w:rsid w:val="00607423"/>
    <w:rsid w:val="006076A7"/>
    <w:rsid w:val="006077AC"/>
    <w:rsid w:val="00607CA0"/>
    <w:rsid w:val="00607CBA"/>
    <w:rsid w:val="00607E47"/>
    <w:rsid w:val="00607F24"/>
    <w:rsid w:val="00610431"/>
    <w:rsid w:val="00610606"/>
    <w:rsid w:val="00610BA4"/>
    <w:rsid w:val="00610D75"/>
    <w:rsid w:val="00611726"/>
    <w:rsid w:val="006117B6"/>
    <w:rsid w:val="00611808"/>
    <w:rsid w:val="006118A5"/>
    <w:rsid w:val="00611D9E"/>
    <w:rsid w:val="00611F7F"/>
    <w:rsid w:val="00612118"/>
    <w:rsid w:val="0061213A"/>
    <w:rsid w:val="006122A8"/>
    <w:rsid w:val="006122B0"/>
    <w:rsid w:val="00612337"/>
    <w:rsid w:val="006123F6"/>
    <w:rsid w:val="0061246E"/>
    <w:rsid w:val="006124BD"/>
    <w:rsid w:val="00612740"/>
    <w:rsid w:val="006128DB"/>
    <w:rsid w:val="00612C52"/>
    <w:rsid w:val="0061338E"/>
    <w:rsid w:val="0061341A"/>
    <w:rsid w:val="00613434"/>
    <w:rsid w:val="006135DC"/>
    <w:rsid w:val="0061382F"/>
    <w:rsid w:val="0061384A"/>
    <w:rsid w:val="00613879"/>
    <w:rsid w:val="0061396A"/>
    <w:rsid w:val="00613EB0"/>
    <w:rsid w:val="00613EC1"/>
    <w:rsid w:val="00613F15"/>
    <w:rsid w:val="00613FAF"/>
    <w:rsid w:val="00614448"/>
    <w:rsid w:val="00614997"/>
    <w:rsid w:val="006149DD"/>
    <w:rsid w:val="00614AFE"/>
    <w:rsid w:val="00614BAA"/>
    <w:rsid w:val="00614CB2"/>
    <w:rsid w:val="0061521D"/>
    <w:rsid w:val="006153DA"/>
    <w:rsid w:val="00615408"/>
    <w:rsid w:val="006154FD"/>
    <w:rsid w:val="0061557A"/>
    <w:rsid w:val="00615683"/>
    <w:rsid w:val="00615948"/>
    <w:rsid w:val="00615984"/>
    <w:rsid w:val="00615BC3"/>
    <w:rsid w:val="00615DC5"/>
    <w:rsid w:val="0061665E"/>
    <w:rsid w:val="006168E0"/>
    <w:rsid w:val="00616C8B"/>
    <w:rsid w:val="0061709A"/>
    <w:rsid w:val="00617238"/>
    <w:rsid w:val="00617309"/>
    <w:rsid w:val="00617323"/>
    <w:rsid w:val="0061733A"/>
    <w:rsid w:val="0061757A"/>
    <w:rsid w:val="00617A12"/>
    <w:rsid w:val="00617AD1"/>
    <w:rsid w:val="00617B54"/>
    <w:rsid w:val="00617D2D"/>
    <w:rsid w:val="00617DC4"/>
    <w:rsid w:val="00617FCA"/>
    <w:rsid w:val="00620296"/>
    <w:rsid w:val="006209A8"/>
    <w:rsid w:val="00620A0A"/>
    <w:rsid w:val="00620B33"/>
    <w:rsid w:val="00620E4E"/>
    <w:rsid w:val="00621175"/>
    <w:rsid w:val="006212D1"/>
    <w:rsid w:val="00621348"/>
    <w:rsid w:val="006216BF"/>
    <w:rsid w:val="006218F8"/>
    <w:rsid w:val="00621904"/>
    <w:rsid w:val="00621B29"/>
    <w:rsid w:val="00621FA0"/>
    <w:rsid w:val="006226BE"/>
    <w:rsid w:val="00622903"/>
    <w:rsid w:val="00622920"/>
    <w:rsid w:val="00622A60"/>
    <w:rsid w:val="00622AE0"/>
    <w:rsid w:val="00622BE8"/>
    <w:rsid w:val="00622E0D"/>
    <w:rsid w:val="00622FD6"/>
    <w:rsid w:val="00623068"/>
    <w:rsid w:val="0062328D"/>
    <w:rsid w:val="006232CE"/>
    <w:rsid w:val="006233FB"/>
    <w:rsid w:val="0062341B"/>
    <w:rsid w:val="006235FB"/>
    <w:rsid w:val="00623CCD"/>
    <w:rsid w:val="006243D8"/>
    <w:rsid w:val="006243FB"/>
    <w:rsid w:val="00624621"/>
    <w:rsid w:val="00624647"/>
    <w:rsid w:val="0062495F"/>
    <w:rsid w:val="006249F1"/>
    <w:rsid w:val="00624B77"/>
    <w:rsid w:val="00624F59"/>
    <w:rsid w:val="00625275"/>
    <w:rsid w:val="00625500"/>
    <w:rsid w:val="00625762"/>
    <w:rsid w:val="006258E4"/>
    <w:rsid w:val="006259A2"/>
    <w:rsid w:val="00625A40"/>
    <w:rsid w:val="00625AA2"/>
    <w:rsid w:val="00625B5F"/>
    <w:rsid w:val="00625C3F"/>
    <w:rsid w:val="00625C91"/>
    <w:rsid w:val="00625FFE"/>
    <w:rsid w:val="00626295"/>
    <w:rsid w:val="00626497"/>
    <w:rsid w:val="006264F0"/>
    <w:rsid w:val="00626699"/>
    <w:rsid w:val="00626E56"/>
    <w:rsid w:val="00626EA9"/>
    <w:rsid w:val="00627021"/>
    <w:rsid w:val="006272A8"/>
    <w:rsid w:val="006272D3"/>
    <w:rsid w:val="0062748C"/>
    <w:rsid w:val="00627B4D"/>
    <w:rsid w:val="00627C28"/>
    <w:rsid w:val="00627D96"/>
    <w:rsid w:val="00627F9E"/>
    <w:rsid w:val="00627FF1"/>
    <w:rsid w:val="0063017A"/>
    <w:rsid w:val="006303D3"/>
    <w:rsid w:val="00630667"/>
    <w:rsid w:val="006307EB"/>
    <w:rsid w:val="00630892"/>
    <w:rsid w:val="00630C17"/>
    <w:rsid w:val="0063102B"/>
    <w:rsid w:val="00631203"/>
    <w:rsid w:val="0063120C"/>
    <w:rsid w:val="00631228"/>
    <w:rsid w:val="006313B1"/>
    <w:rsid w:val="006315F6"/>
    <w:rsid w:val="0063170D"/>
    <w:rsid w:val="00631953"/>
    <w:rsid w:val="00631E42"/>
    <w:rsid w:val="00631E64"/>
    <w:rsid w:val="0063216D"/>
    <w:rsid w:val="00632278"/>
    <w:rsid w:val="0063240D"/>
    <w:rsid w:val="0063292C"/>
    <w:rsid w:val="00632B4B"/>
    <w:rsid w:val="00632F4A"/>
    <w:rsid w:val="0063369A"/>
    <w:rsid w:val="00633749"/>
    <w:rsid w:val="00633A4E"/>
    <w:rsid w:val="00633B52"/>
    <w:rsid w:val="006340A7"/>
    <w:rsid w:val="006340B7"/>
    <w:rsid w:val="00634108"/>
    <w:rsid w:val="00634621"/>
    <w:rsid w:val="00634638"/>
    <w:rsid w:val="006347DC"/>
    <w:rsid w:val="006348CA"/>
    <w:rsid w:val="00634995"/>
    <w:rsid w:val="00634D7C"/>
    <w:rsid w:val="00635247"/>
    <w:rsid w:val="00635AB2"/>
    <w:rsid w:val="00635AE2"/>
    <w:rsid w:val="00635E49"/>
    <w:rsid w:val="00635FF1"/>
    <w:rsid w:val="0063673E"/>
    <w:rsid w:val="006369F2"/>
    <w:rsid w:val="00636D0A"/>
    <w:rsid w:val="00636D66"/>
    <w:rsid w:val="00637286"/>
    <w:rsid w:val="006373B7"/>
    <w:rsid w:val="00637621"/>
    <w:rsid w:val="00637640"/>
    <w:rsid w:val="006378DA"/>
    <w:rsid w:val="00637C6D"/>
    <w:rsid w:val="00637CAB"/>
    <w:rsid w:val="00637E30"/>
    <w:rsid w:val="00637E6A"/>
    <w:rsid w:val="00637ED9"/>
    <w:rsid w:val="00640378"/>
    <w:rsid w:val="00640438"/>
    <w:rsid w:val="0064047E"/>
    <w:rsid w:val="006407F8"/>
    <w:rsid w:val="00640A4F"/>
    <w:rsid w:val="00640BB2"/>
    <w:rsid w:val="00640BCC"/>
    <w:rsid w:val="00640FFE"/>
    <w:rsid w:val="006410C0"/>
    <w:rsid w:val="00641277"/>
    <w:rsid w:val="00641796"/>
    <w:rsid w:val="00641858"/>
    <w:rsid w:val="00641896"/>
    <w:rsid w:val="00641B07"/>
    <w:rsid w:val="00641C51"/>
    <w:rsid w:val="00641C68"/>
    <w:rsid w:val="00641DB8"/>
    <w:rsid w:val="00642060"/>
    <w:rsid w:val="00642066"/>
    <w:rsid w:val="006420C8"/>
    <w:rsid w:val="006420E0"/>
    <w:rsid w:val="00642223"/>
    <w:rsid w:val="00642232"/>
    <w:rsid w:val="0064278B"/>
    <w:rsid w:val="00642AD1"/>
    <w:rsid w:val="00642E79"/>
    <w:rsid w:val="00642E87"/>
    <w:rsid w:val="00643079"/>
    <w:rsid w:val="00643316"/>
    <w:rsid w:val="00643341"/>
    <w:rsid w:val="00643C0F"/>
    <w:rsid w:val="006440EB"/>
    <w:rsid w:val="006442A1"/>
    <w:rsid w:val="00644534"/>
    <w:rsid w:val="00644581"/>
    <w:rsid w:val="006447AA"/>
    <w:rsid w:val="006449F0"/>
    <w:rsid w:val="00644E29"/>
    <w:rsid w:val="00644F4B"/>
    <w:rsid w:val="006450EE"/>
    <w:rsid w:val="006451B0"/>
    <w:rsid w:val="006463B0"/>
    <w:rsid w:val="0064651E"/>
    <w:rsid w:val="00646588"/>
    <w:rsid w:val="00646614"/>
    <w:rsid w:val="0064662A"/>
    <w:rsid w:val="00646646"/>
    <w:rsid w:val="00646829"/>
    <w:rsid w:val="00646A24"/>
    <w:rsid w:val="00646DB4"/>
    <w:rsid w:val="00647034"/>
    <w:rsid w:val="00647474"/>
    <w:rsid w:val="00647551"/>
    <w:rsid w:val="00647748"/>
    <w:rsid w:val="00647A57"/>
    <w:rsid w:val="00647DFE"/>
    <w:rsid w:val="00647EEC"/>
    <w:rsid w:val="00647F9E"/>
    <w:rsid w:val="00647FF2"/>
    <w:rsid w:val="00650447"/>
    <w:rsid w:val="006504D3"/>
    <w:rsid w:val="006505B1"/>
    <w:rsid w:val="0065079B"/>
    <w:rsid w:val="00650BA7"/>
    <w:rsid w:val="00650BA8"/>
    <w:rsid w:val="00650C49"/>
    <w:rsid w:val="00650C72"/>
    <w:rsid w:val="00650F77"/>
    <w:rsid w:val="00651086"/>
    <w:rsid w:val="006512D3"/>
    <w:rsid w:val="0065133A"/>
    <w:rsid w:val="006515FE"/>
    <w:rsid w:val="00651792"/>
    <w:rsid w:val="0065182A"/>
    <w:rsid w:val="0065192B"/>
    <w:rsid w:val="00651A36"/>
    <w:rsid w:val="00651B2D"/>
    <w:rsid w:val="00651BC0"/>
    <w:rsid w:val="00651D92"/>
    <w:rsid w:val="00651F64"/>
    <w:rsid w:val="006521B9"/>
    <w:rsid w:val="00652487"/>
    <w:rsid w:val="00652A64"/>
    <w:rsid w:val="00652B89"/>
    <w:rsid w:val="00652C7B"/>
    <w:rsid w:val="00652CD2"/>
    <w:rsid w:val="0065398A"/>
    <w:rsid w:val="006539CF"/>
    <w:rsid w:val="006542EC"/>
    <w:rsid w:val="00654404"/>
    <w:rsid w:val="006544A0"/>
    <w:rsid w:val="00654791"/>
    <w:rsid w:val="006547E2"/>
    <w:rsid w:val="00654987"/>
    <w:rsid w:val="00654E05"/>
    <w:rsid w:val="00654F55"/>
    <w:rsid w:val="0065540C"/>
    <w:rsid w:val="00655452"/>
    <w:rsid w:val="00655590"/>
    <w:rsid w:val="0065597B"/>
    <w:rsid w:val="00655B36"/>
    <w:rsid w:val="00655D57"/>
    <w:rsid w:val="00655FF3"/>
    <w:rsid w:val="0065607D"/>
    <w:rsid w:val="006562CC"/>
    <w:rsid w:val="00656450"/>
    <w:rsid w:val="00656810"/>
    <w:rsid w:val="00656898"/>
    <w:rsid w:val="00656E60"/>
    <w:rsid w:val="00656F67"/>
    <w:rsid w:val="00656F71"/>
    <w:rsid w:val="00657014"/>
    <w:rsid w:val="00657064"/>
    <w:rsid w:val="00657476"/>
    <w:rsid w:val="00657640"/>
    <w:rsid w:val="00657687"/>
    <w:rsid w:val="00657DF4"/>
    <w:rsid w:val="006602D7"/>
    <w:rsid w:val="0066042B"/>
    <w:rsid w:val="00660483"/>
    <w:rsid w:val="006609BA"/>
    <w:rsid w:val="00660C25"/>
    <w:rsid w:val="00660C2B"/>
    <w:rsid w:val="006612FE"/>
    <w:rsid w:val="00661695"/>
    <w:rsid w:val="006617ED"/>
    <w:rsid w:val="00661875"/>
    <w:rsid w:val="00661B59"/>
    <w:rsid w:val="00661DBC"/>
    <w:rsid w:val="00661E55"/>
    <w:rsid w:val="00661E68"/>
    <w:rsid w:val="00661E82"/>
    <w:rsid w:val="00661F9C"/>
    <w:rsid w:val="00662119"/>
    <w:rsid w:val="00662627"/>
    <w:rsid w:val="006629E9"/>
    <w:rsid w:val="00662B04"/>
    <w:rsid w:val="00662C62"/>
    <w:rsid w:val="0066307D"/>
    <w:rsid w:val="00663140"/>
    <w:rsid w:val="00663173"/>
    <w:rsid w:val="00663299"/>
    <w:rsid w:val="006632BF"/>
    <w:rsid w:val="006634FB"/>
    <w:rsid w:val="00663873"/>
    <w:rsid w:val="00663A35"/>
    <w:rsid w:val="00663B17"/>
    <w:rsid w:val="00663B79"/>
    <w:rsid w:val="00663F0E"/>
    <w:rsid w:val="006640DA"/>
    <w:rsid w:val="00664182"/>
    <w:rsid w:val="00664266"/>
    <w:rsid w:val="00664415"/>
    <w:rsid w:val="0066475F"/>
    <w:rsid w:val="00664BED"/>
    <w:rsid w:val="00664DDB"/>
    <w:rsid w:val="006650E9"/>
    <w:rsid w:val="0066535C"/>
    <w:rsid w:val="00665497"/>
    <w:rsid w:val="0066574D"/>
    <w:rsid w:val="0066578B"/>
    <w:rsid w:val="00665801"/>
    <w:rsid w:val="0066588C"/>
    <w:rsid w:val="00665C69"/>
    <w:rsid w:val="00665D56"/>
    <w:rsid w:val="00665F2B"/>
    <w:rsid w:val="0066617D"/>
    <w:rsid w:val="0066647D"/>
    <w:rsid w:val="00666600"/>
    <w:rsid w:val="006666A1"/>
    <w:rsid w:val="00666840"/>
    <w:rsid w:val="00666AE7"/>
    <w:rsid w:val="00666BBB"/>
    <w:rsid w:val="00666D7E"/>
    <w:rsid w:val="00666F40"/>
    <w:rsid w:val="00666FAF"/>
    <w:rsid w:val="0066711F"/>
    <w:rsid w:val="00667205"/>
    <w:rsid w:val="00667CBB"/>
    <w:rsid w:val="00667ED4"/>
    <w:rsid w:val="006701AF"/>
    <w:rsid w:val="00670572"/>
    <w:rsid w:val="006706F4"/>
    <w:rsid w:val="00670C54"/>
    <w:rsid w:val="00670CCF"/>
    <w:rsid w:val="0067142D"/>
    <w:rsid w:val="006714AC"/>
    <w:rsid w:val="0067170D"/>
    <w:rsid w:val="006718EE"/>
    <w:rsid w:val="00671CD1"/>
    <w:rsid w:val="00671E36"/>
    <w:rsid w:val="00671E95"/>
    <w:rsid w:val="00671F79"/>
    <w:rsid w:val="006720E7"/>
    <w:rsid w:val="0067259C"/>
    <w:rsid w:val="00672831"/>
    <w:rsid w:val="006728C9"/>
    <w:rsid w:val="00672C15"/>
    <w:rsid w:val="00673092"/>
    <w:rsid w:val="00673149"/>
    <w:rsid w:val="00673B55"/>
    <w:rsid w:val="00673CD8"/>
    <w:rsid w:val="0067401C"/>
    <w:rsid w:val="0067415E"/>
    <w:rsid w:val="00674212"/>
    <w:rsid w:val="006743E0"/>
    <w:rsid w:val="006745C8"/>
    <w:rsid w:val="00674637"/>
    <w:rsid w:val="006746CB"/>
    <w:rsid w:val="006746D3"/>
    <w:rsid w:val="006746EB"/>
    <w:rsid w:val="00674953"/>
    <w:rsid w:val="00674A2A"/>
    <w:rsid w:val="00674ED8"/>
    <w:rsid w:val="00675514"/>
    <w:rsid w:val="00675631"/>
    <w:rsid w:val="006756C7"/>
    <w:rsid w:val="0067578A"/>
    <w:rsid w:val="00675D97"/>
    <w:rsid w:val="00675EE1"/>
    <w:rsid w:val="00675EE3"/>
    <w:rsid w:val="00675F10"/>
    <w:rsid w:val="00675F63"/>
    <w:rsid w:val="00676003"/>
    <w:rsid w:val="00676208"/>
    <w:rsid w:val="006763F5"/>
    <w:rsid w:val="006765DB"/>
    <w:rsid w:val="00676647"/>
    <w:rsid w:val="006768CF"/>
    <w:rsid w:val="00676A04"/>
    <w:rsid w:val="00676B0A"/>
    <w:rsid w:val="00676CB6"/>
    <w:rsid w:val="00676CF5"/>
    <w:rsid w:val="00676EC0"/>
    <w:rsid w:val="00677265"/>
    <w:rsid w:val="0067731B"/>
    <w:rsid w:val="006775A5"/>
    <w:rsid w:val="006775BE"/>
    <w:rsid w:val="00677611"/>
    <w:rsid w:val="00677806"/>
    <w:rsid w:val="00677A7B"/>
    <w:rsid w:val="00677B37"/>
    <w:rsid w:val="00677D4D"/>
    <w:rsid w:val="00677E91"/>
    <w:rsid w:val="00680275"/>
    <w:rsid w:val="00680493"/>
    <w:rsid w:val="006807F8"/>
    <w:rsid w:val="006809ED"/>
    <w:rsid w:val="00680B80"/>
    <w:rsid w:val="00680C01"/>
    <w:rsid w:val="00680C3E"/>
    <w:rsid w:val="00680C4C"/>
    <w:rsid w:val="0068119E"/>
    <w:rsid w:val="00681475"/>
    <w:rsid w:val="006818C3"/>
    <w:rsid w:val="006819DD"/>
    <w:rsid w:val="00681D33"/>
    <w:rsid w:val="00681D5C"/>
    <w:rsid w:val="00681ED7"/>
    <w:rsid w:val="00681F59"/>
    <w:rsid w:val="00682673"/>
    <w:rsid w:val="00682837"/>
    <w:rsid w:val="00682961"/>
    <w:rsid w:val="00683402"/>
    <w:rsid w:val="0068396A"/>
    <w:rsid w:val="00683D8E"/>
    <w:rsid w:val="0068428A"/>
    <w:rsid w:val="006843F7"/>
    <w:rsid w:val="00684464"/>
    <w:rsid w:val="006844BA"/>
    <w:rsid w:val="006848EE"/>
    <w:rsid w:val="00684975"/>
    <w:rsid w:val="00684DCA"/>
    <w:rsid w:val="00684EA4"/>
    <w:rsid w:val="0068519B"/>
    <w:rsid w:val="0068530E"/>
    <w:rsid w:val="006853A5"/>
    <w:rsid w:val="00685712"/>
    <w:rsid w:val="00685B0D"/>
    <w:rsid w:val="00685E47"/>
    <w:rsid w:val="006865C3"/>
    <w:rsid w:val="006867E8"/>
    <w:rsid w:val="00686946"/>
    <w:rsid w:val="006869CB"/>
    <w:rsid w:val="00686BCA"/>
    <w:rsid w:val="00686C05"/>
    <w:rsid w:val="00686DE1"/>
    <w:rsid w:val="00686FF2"/>
    <w:rsid w:val="006871FB"/>
    <w:rsid w:val="006873C9"/>
    <w:rsid w:val="006873D4"/>
    <w:rsid w:val="0068745F"/>
    <w:rsid w:val="00687583"/>
    <w:rsid w:val="00687AE7"/>
    <w:rsid w:val="00687B60"/>
    <w:rsid w:val="006902F1"/>
    <w:rsid w:val="00690461"/>
    <w:rsid w:val="00690AC5"/>
    <w:rsid w:val="00691261"/>
    <w:rsid w:val="006915E8"/>
    <w:rsid w:val="00691967"/>
    <w:rsid w:val="00691AFD"/>
    <w:rsid w:val="00691B7E"/>
    <w:rsid w:val="00691C15"/>
    <w:rsid w:val="00691D95"/>
    <w:rsid w:val="00691EEA"/>
    <w:rsid w:val="00692482"/>
    <w:rsid w:val="006925F4"/>
    <w:rsid w:val="006926CD"/>
    <w:rsid w:val="00692A68"/>
    <w:rsid w:val="00693080"/>
    <w:rsid w:val="0069312A"/>
    <w:rsid w:val="006932A2"/>
    <w:rsid w:val="00693ABB"/>
    <w:rsid w:val="00693BD1"/>
    <w:rsid w:val="00693C00"/>
    <w:rsid w:val="00693D43"/>
    <w:rsid w:val="00693EEF"/>
    <w:rsid w:val="00693F1E"/>
    <w:rsid w:val="00693F67"/>
    <w:rsid w:val="006942F1"/>
    <w:rsid w:val="0069435E"/>
    <w:rsid w:val="0069444E"/>
    <w:rsid w:val="00694A88"/>
    <w:rsid w:val="00694C7C"/>
    <w:rsid w:val="006952AD"/>
    <w:rsid w:val="00695317"/>
    <w:rsid w:val="00695752"/>
    <w:rsid w:val="00695AD1"/>
    <w:rsid w:val="00695CA3"/>
    <w:rsid w:val="00695DE5"/>
    <w:rsid w:val="00696236"/>
    <w:rsid w:val="006963E6"/>
    <w:rsid w:val="006964EE"/>
    <w:rsid w:val="006966B4"/>
    <w:rsid w:val="006969C5"/>
    <w:rsid w:val="00696B8F"/>
    <w:rsid w:val="00696D15"/>
    <w:rsid w:val="00696F1F"/>
    <w:rsid w:val="0069712A"/>
    <w:rsid w:val="00697150"/>
    <w:rsid w:val="006974D4"/>
    <w:rsid w:val="00697535"/>
    <w:rsid w:val="0069754E"/>
    <w:rsid w:val="00697738"/>
    <w:rsid w:val="006977F4"/>
    <w:rsid w:val="006978CB"/>
    <w:rsid w:val="00697915"/>
    <w:rsid w:val="00697D22"/>
    <w:rsid w:val="006A05A3"/>
    <w:rsid w:val="006A0845"/>
    <w:rsid w:val="006A0A28"/>
    <w:rsid w:val="006A181F"/>
    <w:rsid w:val="006A1C30"/>
    <w:rsid w:val="006A1D57"/>
    <w:rsid w:val="006A2196"/>
    <w:rsid w:val="006A24D4"/>
    <w:rsid w:val="006A285B"/>
    <w:rsid w:val="006A2A7D"/>
    <w:rsid w:val="006A2B14"/>
    <w:rsid w:val="006A2F01"/>
    <w:rsid w:val="006A3124"/>
    <w:rsid w:val="006A32FF"/>
    <w:rsid w:val="006A3338"/>
    <w:rsid w:val="006A3898"/>
    <w:rsid w:val="006A3A52"/>
    <w:rsid w:val="006A3C7A"/>
    <w:rsid w:val="006A3DA6"/>
    <w:rsid w:val="006A4041"/>
    <w:rsid w:val="006A421F"/>
    <w:rsid w:val="006A441C"/>
    <w:rsid w:val="006A4626"/>
    <w:rsid w:val="006A481B"/>
    <w:rsid w:val="006A4C09"/>
    <w:rsid w:val="006A4DB5"/>
    <w:rsid w:val="006A4F6F"/>
    <w:rsid w:val="006A4F84"/>
    <w:rsid w:val="006A5160"/>
    <w:rsid w:val="006A52E8"/>
    <w:rsid w:val="006A5481"/>
    <w:rsid w:val="006A54C7"/>
    <w:rsid w:val="006A5573"/>
    <w:rsid w:val="006A56CA"/>
    <w:rsid w:val="006A5EEA"/>
    <w:rsid w:val="006A6005"/>
    <w:rsid w:val="006A6061"/>
    <w:rsid w:val="006A63B0"/>
    <w:rsid w:val="006A679D"/>
    <w:rsid w:val="006A67EF"/>
    <w:rsid w:val="006A69E5"/>
    <w:rsid w:val="006A6D83"/>
    <w:rsid w:val="006A72C2"/>
    <w:rsid w:val="006A7470"/>
    <w:rsid w:val="006A7723"/>
    <w:rsid w:val="006A7ACD"/>
    <w:rsid w:val="006B0589"/>
    <w:rsid w:val="006B05F1"/>
    <w:rsid w:val="006B05FA"/>
    <w:rsid w:val="006B07F0"/>
    <w:rsid w:val="006B1127"/>
    <w:rsid w:val="006B1261"/>
    <w:rsid w:val="006B1953"/>
    <w:rsid w:val="006B2253"/>
    <w:rsid w:val="006B2393"/>
    <w:rsid w:val="006B23A0"/>
    <w:rsid w:val="006B248B"/>
    <w:rsid w:val="006B24FE"/>
    <w:rsid w:val="006B2527"/>
    <w:rsid w:val="006B269F"/>
    <w:rsid w:val="006B2798"/>
    <w:rsid w:val="006B28E9"/>
    <w:rsid w:val="006B2C42"/>
    <w:rsid w:val="006B2D19"/>
    <w:rsid w:val="006B2D49"/>
    <w:rsid w:val="006B2DEF"/>
    <w:rsid w:val="006B2F82"/>
    <w:rsid w:val="006B30FD"/>
    <w:rsid w:val="006B31C7"/>
    <w:rsid w:val="006B370A"/>
    <w:rsid w:val="006B371D"/>
    <w:rsid w:val="006B3A55"/>
    <w:rsid w:val="006B3A75"/>
    <w:rsid w:val="006B3B94"/>
    <w:rsid w:val="006B3C3B"/>
    <w:rsid w:val="006B3CA6"/>
    <w:rsid w:val="006B3ED5"/>
    <w:rsid w:val="006B406A"/>
    <w:rsid w:val="006B43D5"/>
    <w:rsid w:val="006B4482"/>
    <w:rsid w:val="006B44C5"/>
    <w:rsid w:val="006B46E9"/>
    <w:rsid w:val="006B471B"/>
    <w:rsid w:val="006B47A9"/>
    <w:rsid w:val="006B4890"/>
    <w:rsid w:val="006B49B8"/>
    <w:rsid w:val="006B4D27"/>
    <w:rsid w:val="006B4D39"/>
    <w:rsid w:val="006B4F00"/>
    <w:rsid w:val="006B4FD6"/>
    <w:rsid w:val="006B5128"/>
    <w:rsid w:val="006B5131"/>
    <w:rsid w:val="006B52A6"/>
    <w:rsid w:val="006B52C8"/>
    <w:rsid w:val="006B555A"/>
    <w:rsid w:val="006B5592"/>
    <w:rsid w:val="006B562A"/>
    <w:rsid w:val="006B5C9D"/>
    <w:rsid w:val="006B5D84"/>
    <w:rsid w:val="006B5E9D"/>
    <w:rsid w:val="006B6331"/>
    <w:rsid w:val="006B651B"/>
    <w:rsid w:val="006B698F"/>
    <w:rsid w:val="006B6A47"/>
    <w:rsid w:val="006B6AF7"/>
    <w:rsid w:val="006B6B8C"/>
    <w:rsid w:val="006B6C74"/>
    <w:rsid w:val="006B6DFC"/>
    <w:rsid w:val="006B7220"/>
    <w:rsid w:val="006B7583"/>
    <w:rsid w:val="006B782C"/>
    <w:rsid w:val="006B784F"/>
    <w:rsid w:val="006B7A82"/>
    <w:rsid w:val="006B7BDD"/>
    <w:rsid w:val="006B7CFE"/>
    <w:rsid w:val="006B7E04"/>
    <w:rsid w:val="006B7F15"/>
    <w:rsid w:val="006C0095"/>
    <w:rsid w:val="006C00CD"/>
    <w:rsid w:val="006C03F1"/>
    <w:rsid w:val="006C0463"/>
    <w:rsid w:val="006C050C"/>
    <w:rsid w:val="006C0E96"/>
    <w:rsid w:val="006C1070"/>
    <w:rsid w:val="006C1428"/>
    <w:rsid w:val="006C15F4"/>
    <w:rsid w:val="006C16AC"/>
    <w:rsid w:val="006C1778"/>
    <w:rsid w:val="006C1B02"/>
    <w:rsid w:val="006C1C91"/>
    <w:rsid w:val="006C1DC4"/>
    <w:rsid w:val="006C1DDC"/>
    <w:rsid w:val="006C211D"/>
    <w:rsid w:val="006C2600"/>
    <w:rsid w:val="006C2671"/>
    <w:rsid w:val="006C29F3"/>
    <w:rsid w:val="006C2AFF"/>
    <w:rsid w:val="006C2E80"/>
    <w:rsid w:val="006C2F59"/>
    <w:rsid w:val="006C3070"/>
    <w:rsid w:val="006C3128"/>
    <w:rsid w:val="006C314E"/>
    <w:rsid w:val="006C32C0"/>
    <w:rsid w:val="006C33D5"/>
    <w:rsid w:val="006C33F2"/>
    <w:rsid w:val="006C3963"/>
    <w:rsid w:val="006C39C5"/>
    <w:rsid w:val="006C3B9C"/>
    <w:rsid w:val="006C3D9A"/>
    <w:rsid w:val="006C3FAC"/>
    <w:rsid w:val="006C4262"/>
    <w:rsid w:val="006C4608"/>
    <w:rsid w:val="006C492C"/>
    <w:rsid w:val="006C4992"/>
    <w:rsid w:val="006C4E3B"/>
    <w:rsid w:val="006C4F59"/>
    <w:rsid w:val="006C51D2"/>
    <w:rsid w:val="006C5A67"/>
    <w:rsid w:val="006C5B44"/>
    <w:rsid w:val="006C5BF7"/>
    <w:rsid w:val="006C5CEF"/>
    <w:rsid w:val="006C5ECB"/>
    <w:rsid w:val="006C6155"/>
    <w:rsid w:val="006C640A"/>
    <w:rsid w:val="006C6539"/>
    <w:rsid w:val="006C66B4"/>
    <w:rsid w:val="006C6E5D"/>
    <w:rsid w:val="006C6EE6"/>
    <w:rsid w:val="006C70BE"/>
    <w:rsid w:val="006C7544"/>
    <w:rsid w:val="006C787D"/>
    <w:rsid w:val="006C7887"/>
    <w:rsid w:val="006C78CB"/>
    <w:rsid w:val="006C7D05"/>
    <w:rsid w:val="006C7DE6"/>
    <w:rsid w:val="006C7E35"/>
    <w:rsid w:val="006C7E8B"/>
    <w:rsid w:val="006C7F08"/>
    <w:rsid w:val="006D0371"/>
    <w:rsid w:val="006D07C9"/>
    <w:rsid w:val="006D08E8"/>
    <w:rsid w:val="006D0BB7"/>
    <w:rsid w:val="006D0C4A"/>
    <w:rsid w:val="006D15A8"/>
    <w:rsid w:val="006D1773"/>
    <w:rsid w:val="006D17BE"/>
    <w:rsid w:val="006D17D0"/>
    <w:rsid w:val="006D17DB"/>
    <w:rsid w:val="006D19B5"/>
    <w:rsid w:val="006D1B7A"/>
    <w:rsid w:val="006D1CCB"/>
    <w:rsid w:val="006D2192"/>
    <w:rsid w:val="006D2818"/>
    <w:rsid w:val="006D28D5"/>
    <w:rsid w:val="006D290C"/>
    <w:rsid w:val="006D2983"/>
    <w:rsid w:val="006D2E6F"/>
    <w:rsid w:val="006D3090"/>
    <w:rsid w:val="006D30D7"/>
    <w:rsid w:val="006D3116"/>
    <w:rsid w:val="006D342C"/>
    <w:rsid w:val="006D38FC"/>
    <w:rsid w:val="006D3B13"/>
    <w:rsid w:val="006D3C82"/>
    <w:rsid w:val="006D40BA"/>
    <w:rsid w:val="006D4249"/>
    <w:rsid w:val="006D4459"/>
    <w:rsid w:val="006D4557"/>
    <w:rsid w:val="006D45BD"/>
    <w:rsid w:val="006D47CA"/>
    <w:rsid w:val="006D4A13"/>
    <w:rsid w:val="006D4AEB"/>
    <w:rsid w:val="006D4B82"/>
    <w:rsid w:val="006D4C9D"/>
    <w:rsid w:val="006D4D15"/>
    <w:rsid w:val="006D4D51"/>
    <w:rsid w:val="006D5024"/>
    <w:rsid w:val="006D5EAA"/>
    <w:rsid w:val="006D5FE1"/>
    <w:rsid w:val="006D61EA"/>
    <w:rsid w:val="006D624E"/>
    <w:rsid w:val="006D6686"/>
    <w:rsid w:val="006D66BF"/>
    <w:rsid w:val="006D6AAB"/>
    <w:rsid w:val="006D6B11"/>
    <w:rsid w:val="006D6B6D"/>
    <w:rsid w:val="006D6CC8"/>
    <w:rsid w:val="006D6FBD"/>
    <w:rsid w:val="006D77CF"/>
    <w:rsid w:val="006D7AB3"/>
    <w:rsid w:val="006D7C86"/>
    <w:rsid w:val="006D7FB4"/>
    <w:rsid w:val="006E0028"/>
    <w:rsid w:val="006E0045"/>
    <w:rsid w:val="006E01AA"/>
    <w:rsid w:val="006E032A"/>
    <w:rsid w:val="006E0C64"/>
    <w:rsid w:val="006E0D6B"/>
    <w:rsid w:val="006E0DD0"/>
    <w:rsid w:val="006E100E"/>
    <w:rsid w:val="006E103C"/>
    <w:rsid w:val="006E10F1"/>
    <w:rsid w:val="006E13F7"/>
    <w:rsid w:val="006E162D"/>
    <w:rsid w:val="006E18E5"/>
    <w:rsid w:val="006E1937"/>
    <w:rsid w:val="006E1A2A"/>
    <w:rsid w:val="006E1ECD"/>
    <w:rsid w:val="006E2058"/>
    <w:rsid w:val="006E20D1"/>
    <w:rsid w:val="006E214C"/>
    <w:rsid w:val="006E230B"/>
    <w:rsid w:val="006E2732"/>
    <w:rsid w:val="006E27BD"/>
    <w:rsid w:val="006E28DC"/>
    <w:rsid w:val="006E2934"/>
    <w:rsid w:val="006E2E47"/>
    <w:rsid w:val="006E2F38"/>
    <w:rsid w:val="006E3067"/>
    <w:rsid w:val="006E37B2"/>
    <w:rsid w:val="006E3AB9"/>
    <w:rsid w:val="006E3AD9"/>
    <w:rsid w:val="006E3B85"/>
    <w:rsid w:val="006E3C14"/>
    <w:rsid w:val="006E3E32"/>
    <w:rsid w:val="006E4381"/>
    <w:rsid w:val="006E4C9B"/>
    <w:rsid w:val="006E4F41"/>
    <w:rsid w:val="006E5194"/>
    <w:rsid w:val="006E52D8"/>
    <w:rsid w:val="006E53AE"/>
    <w:rsid w:val="006E5467"/>
    <w:rsid w:val="006E5527"/>
    <w:rsid w:val="006E55BC"/>
    <w:rsid w:val="006E580D"/>
    <w:rsid w:val="006E5811"/>
    <w:rsid w:val="006E5863"/>
    <w:rsid w:val="006E5935"/>
    <w:rsid w:val="006E5A89"/>
    <w:rsid w:val="006E6060"/>
    <w:rsid w:val="006E677A"/>
    <w:rsid w:val="006E6FE4"/>
    <w:rsid w:val="006E7140"/>
    <w:rsid w:val="006E730C"/>
    <w:rsid w:val="006E73AE"/>
    <w:rsid w:val="006E781B"/>
    <w:rsid w:val="006E7B29"/>
    <w:rsid w:val="006E7B5D"/>
    <w:rsid w:val="006E7BB3"/>
    <w:rsid w:val="006F0013"/>
    <w:rsid w:val="006F0152"/>
    <w:rsid w:val="006F0342"/>
    <w:rsid w:val="006F03B5"/>
    <w:rsid w:val="006F06E2"/>
    <w:rsid w:val="006F0AB4"/>
    <w:rsid w:val="006F0C6D"/>
    <w:rsid w:val="006F13A6"/>
    <w:rsid w:val="006F17F5"/>
    <w:rsid w:val="006F19B6"/>
    <w:rsid w:val="006F19B9"/>
    <w:rsid w:val="006F19CF"/>
    <w:rsid w:val="006F1B6A"/>
    <w:rsid w:val="006F1C48"/>
    <w:rsid w:val="006F1D07"/>
    <w:rsid w:val="006F1D9B"/>
    <w:rsid w:val="006F287A"/>
    <w:rsid w:val="006F2999"/>
    <w:rsid w:val="006F2A2F"/>
    <w:rsid w:val="006F2A3F"/>
    <w:rsid w:val="006F2AE1"/>
    <w:rsid w:val="006F2D08"/>
    <w:rsid w:val="006F2DEC"/>
    <w:rsid w:val="006F2E2F"/>
    <w:rsid w:val="006F3691"/>
    <w:rsid w:val="006F37D8"/>
    <w:rsid w:val="006F383A"/>
    <w:rsid w:val="006F3F7F"/>
    <w:rsid w:val="006F407E"/>
    <w:rsid w:val="006F4339"/>
    <w:rsid w:val="006F4AD6"/>
    <w:rsid w:val="006F4D19"/>
    <w:rsid w:val="006F5275"/>
    <w:rsid w:val="006F55A1"/>
    <w:rsid w:val="006F55D8"/>
    <w:rsid w:val="006F56CF"/>
    <w:rsid w:val="006F5829"/>
    <w:rsid w:val="006F5923"/>
    <w:rsid w:val="006F5A5F"/>
    <w:rsid w:val="006F5B7A"/>
    <w:rsid w:val="006F5DF0"/>
    <w:rsid w:val="006F6046"/>
    <w:rsid w:val="006F6047"/>
    <w:rsid w:val="006F6101"/>
    <w:rsid w:val="006F6194"/>
    <w:rsid w:val="006F636F"/>
    <w:rsid w:val="006F6463"/>
    <w:rsid w:val="006F65C3"/>
    <w:rsid w:val="006F678B"/>
    <w:rsid w:val="006F681B"/>
    <w:rsid w:val="006F6951"/>
    <w:rsid w:val="006F69C6"/>
    <w:rsid w:val="006F69EF"/>
    <w:rsid w:val="006F6E7F"/>
    <w:rsid w:val="006F7498"/>
    <w:rsid w:val="00700044"/>
    <w:rsid w:val="00700663"/>
    <w:rsid w:val="00700810"/>
    <w:rsid w:val="00700BE9"/>
    <w:rsid w:val="00700EEE"/>
    <w:rsid w:val="00700F0A"/>
    <w:rsid w:val="00701053"/>
    <w:rsid w:val="0070137C"/>
    <w:rsid w:val="0070142A"/>
    <w:rsid w:val="007014AF"/>
    <w:rsid w:val="007016A0"/>
    <w:rsid w:val="00701E5A"/>
    <w:rsid w:val="00702080"/>
    <w:rsid w:val="0070216A"/>
    <w:rsid w:val="00702312"/>
    <w:rsid w:val="00702426"/>
    <w:rsid w:val="0070249D"/>
    <w:rsid w:val="00702863"/>
    <w:rsid w:val="0070286E"/>
    <w:rsid w:val="00702891"/>
    <w:rsid w:val="007029BD"/>
    <w:rsid w:val="00702C36"/>
    <w:rsid w:val="00702E4D"/>
    <w:rsid w:val="0070342B"/>
    <w:rsid w:val="007036EB"/>
    <w:rsid w:val="00703957"/>
    <w:rsid w:val="00703C30"/>
    <w:rsid w:val="0070405C"/>
    <w:rsid w:val="007041DD"/>
    <w:rsid w:val="0070453D"/>
    <w:rsid w:val="007045BE"/>
    <w:rsid w:val="0070475D"/>
    <w:rsid w:val="00704869"/>
    <w:rsid w:val="007048B4"/>
    <w:rsid w:val="00704A27"/>
    <w:rsid w:val="00704EC4"/>
    <w:rsid w:val="007050BD"/>
    <w:rsid w:val="00705656"/>
    <w:rsid w:val="007057EA"/>
    <w:rsid w:val="00705BFF"/>
    <w:rsid w:val="00705E06"/>
    <w:rsid w:val="00705F30"/>
    <w:rsid w:val="00705FD5"/>
    <w:rsid w:val="00706039"/>
    <w:rsid w:val="0070617B"/>
    <w:rsid w:val="00706371"/>
    <w:rsid w:val="0070638D"/>
    <w:rsid w:val="0070638F"/>
    <w:rsid w:val="00706A37"/>
    <w:rsid w:val="00706D1B"/>
    <w:rsid w:val="00706F7D"/>
    <w:rsid w:val="0070707D"/>
    <w:rsid w:val="0070763D"/>
    <w:rsid w:val="00707681"/>
    <w:rsid w:val="00707A34"/>
    <w:rsid w:val="00710F23"/>
    <w:rsid w:val="007115BA"/>
    <w:rsid w:val="0071175C"/>
    <w:rsid w:val="0071196C"/>
    <w:rsid w:val="0071198B"/>
    <w:rsid w:val="00711A63"/>
    <w:rsid w:val="00711D9E"/>
    <w:rsid w:val="00712313"/>
    <w:rsid w:val="00712A94"/>
    <w:rsid w:val="00712B53"/>
    <w:rsid w:val="00712D5A"/>
    <w:rsid w:val="0071300E"/>
    <w:rsid w:val="007134F1"/>
    <w:rsid w:val="007135ED"/>
    <w:rsid w:val="00713C35"/>
    <w:rsid w:val="00713FFD"/>
    <w:rsid w:val="0071438D"/>
    <w:rsid w:val="00714A50"/>
    <w:rsid w:val="00714AA8"/>
    <w:rsid w:val="00714D62"/>
    <w:rsid w:val="00714D8E"/>
    <w:rsid w:val="00714F93"/>
    <w:rsid w:val="0071505F"/>
    <w:rsid w:val="0071518A"/>
    <w:rsid w:val="007155E7"/>
    <w:rsid w:val="00715651"/>
    <w:rsid w:val="00716006"/>
    <w:rsid w:val="007162D6"/>
    <w:rsid w:val="0071657D"/>
    <w:rsid w:val="00716B32"/>
    <w:rsid w:val="00716B55"/>
    <w:rsid w:val="00716BC4"/>
    <w:rsid w:val="00716DE4"/>
    <w:rsid w:val="00716F35"/>
    <w:rsid w:val="007170A7"/>
    <w:rsid w:val="00717299"/>
    <w:rsid w:val="007179B3"/>
    <w:rsid w:val="00717BC5"/>
    <w:rsid w:val="00717C70"/>
    <w:rsid w:val="00717EB7"/>
    <w:rsid w:val="00717F13"/>
    <w:rsid w:val="00720756"/>
    <w:rsid w:val="00720B03"/>
    <w:rsid w:val="00720FB3"/>
    <w:rsid w:val="00721560"/>
    <w:rsid w:val="00721951"/>
    <w:rsid w:val="00721C80"/>
    <w:rsid w:val="00721D2F"/>
    <w:rsid w:val="0072244E"/>
    <w:rsid w:val="00722724"/>
    <w:rsid w:val="0072286A"/>
    <w:rsid w:val="00722ADE"/>
    <w:rsid w:val="00722B69"/>
    <w:rsid w:val="00722B8D"/>
    <w:rsid w:val="00722D03"/>
    <w:rsid w:val="00722DF0"/>
    <w:rsid w:val="00722E69"/>
    <w:rsid w:val="00723245"/>
    <w:rsid w:val="00723246"/>
    <w:rsid w:val="00723296"/>
    <w:rsid w:val="0072353C"/>
    <w:rsid w:val="00723727"/>
    <w:rsid w:val="0072383F"/>
    <w:rsid w:val="00723B2D"/>
    <w:rsid w:val="00723B44"/>
    <w:rsid w:val="0072417F"/>
    <w:rsid w:val="007241FC"/>
    <w:rsid w:val="007242A3"/>
    <w:rsid w:val="0072440E"/>
    <w:rsid w:val="007245C7"/>
    <w:rsid w:val="00724647"/>
    <w:rsid w:val="00724B00"/>
    <w:rsid w:val="00724B28"/>
    <w:rsid w:val="00724BB3"/>
    <w:rsid w:val="00724E1D"/>
    <w:rsid w:val="00724F09"/>
    <w:rsid w:val="00724F3A"/>
    <w:rsid w:val="00725093"/>
    <w:rsid w:val="0072533D"/>
    <w:rsid w:val="007258B5"/>
    <w:rsid w:val="00725E7A"/>
    <w:rsid w:val="007260D8"/>
    <w:rsid w:val="00726226"/>
    <w:rsid w:val="007262F3"/>
    <w:rsid w:val="00726337"/>
    <w:rsid w:val="007263A0"/>
    <w:rsid w:val="0072656C"/>
    <w:rsid w:val="00726666"/>
    <w:rsid w:val="00726ADE"/>
    <w:rsid w:val="00726BF9"/>
    <w:rsid w:val="00726E6F"/>
    <w:rsid w:val="00727101"/>
    <w:rsid w:val="00727115"/>
    <w:rsid w:val="007273E4"/>
    <w:rsid w:val="00727530"/>
    <w:rsid w:val="00727790"/>
    <w:rsid w:val="007279A5"/>
    <w:rsid w:val="00727CAB"/>
    <w:rsid w:val="00730513"/>
    <w:rsid w:val="007305E7"/>
    <w:rsid w:val="00730BB5"/>
    <w:rsid w:val="00730E5D"/>
    <w:rsid w:val="00730F75"/>
    <w:rsid w:val="00731092"/>
    <w:rsid w:val="00731317"/>
    <w:rsid w:val="007315DB"/>
    <w:rsid w:val="00731828"/>
    <w:rsid w:val="0073196D"/>
    <w:rsid w:val="00731B0E"/>
    <w:rsid w:val="00731C04"/>
    <w:rsid w:val="00732209"/>
    <w:rsid w:val="007324EC"/>
    <w:rsid w:val="00732590"/>
    <w:rsid w:val="0073266B"/>
    <w:rsid w:val="00732801"/>
    <w:rsid w:val="0073294C"/>
    <w:rsid w:val="00732DD3"/>
    <w:rsid w:val="00732E0A"/>
    <w:rsid w:val="0073309D"/>
    <w:rsid w:val="007332F6"/>
    <w:rsid w:val="007333EA"/>
    <w:rsid w:val="007334A2"/>
    <w:rsid w:val="007334DD"/>
    <w:rsid w:val="0073357F"/>
    <w:rsid w:val="00733AEC"/>
    <w:rsid w:val="00733C9E"/>
    <w:rsid w:val="00734377"/>
    <w:rsid w:val="007343E8"/>
    <w:rsid w:val="00734572"/>
    <w:rsid w:val="007347B3"/>
    <w:rsid w:val="007349EA"/>
    <w:rsid w:val="00734C06"/>
    <w:rsid w:val="00734D9F"/>
    <w:rsid w:val="00735374"/>
    <w:rsid w:val="0073543B"/>
    <w:rsid w:val="0073565F"/>
    <w:rsid w:val="00735C37"/>
    <w:rsid w:val="00735D0C"/>
    <w:rsid w:val="007362BE"/>
    <w:rsid w:val="00736459"/>
    <w:rsid w:val="00736462"/>
    <w:rsid w:val="007367F3"/>
    <w:rsid w:val="007369D0"/>
    <w:rsid w:val="00736FFA"/>
    <w:rsid w:val="00737046"/>
    <w:rsid w:val="00737260"/>
    <w:rsid w:val="00737263"/>
    <w:rsid w:val="007376F7"/>
    <w:rsid w:val="007376FA"/>
    <w:rsid w:val="0073792A"/>
    <w:rsid w:val="00737DA8"/>
    <w:rsid w:val="0074041A"/>
    <w:rsid w:val="00740420"/>
    <w:rsid w:val="00740573"/>
    <w:rsid w:val="00740711"/>
    <w:rsid w:val="00740784"/>
    <w:rsid w:val="00740888"/>
    <w:rsid w:val="00740983"/>
    <w:rsid w:val="00740996"/>
    <w:rsid w:val="00740C26"/>
    <w:rsid w:val="00740F74"/>
    <w:rsid w:val="0074137C"/>
    <w:rsid w:val="007416AA"/>
    <w:rsid w:val="007418DA"/>
    <w:rsid w:val="00741ABB"/>
    <w:rsid w:val="00741B39"/>
    <w:rsid w:val="00741C3B"/>
    <w:rsid w:val="00742156"/>
    <w:rsid w:val="0074227E"/>
    <w:rsid w:val="0074238F"/>
    <w:rsid w:val="007425E0"/>
    <w:rsid w:val="00742690"/>
    <w:rsid w:val="007427FB"/>
    <w:rsid w:val="00742807"/>
    <w:rsid w:val="007429BD"/>
    <w:rsid w:val="00743196"/>
    <w:rsid w:val="00743291"/>
    <w:rsid w:val="007432C7"/>
    <w:rsid w:val="00743373"/>
    <w:rsid w:val="00743564"/>
    <w:rsid w:val="007435A1"/>
    <w:rsid w:val="00743902"/>
    <w:rsid w:val="00743A33"/>
    <w:rsid w:val="00743BF0"/>
    <w:rsid w:val="00743D00"/>
    <w:rsid w:val="00743D22"/>
    <w:rsid w:val="007442E9"/>
    <w:rsid w:val="007445DA"/>
    <w:rsid w:val="00744C4F"/>
    <w:rsid w:val="00744FC4"/>
    <w:rsid w:val="00745645"/>
    <w:rsid w:val="00745A7E"/>
    <w:rsid w:val="00745AA4"/>
    <w:rsid w:val="00745D0D"/>
    <w:rsid w:val="007460BE"/>
    <w:rsid w:val="00746346"/>
    <w:rsid w:val="007468CB"/>
    <w:rsid w:val="0074694E"/>
    <w:rsid w:val="00746CED"/>
    <w:rsid w:val="007471C7"/>
    <w:rsid w:val="007474DD"/>
    <w:rsid w:val="007478C2"/>
    <w:rsid w:val="00747EC8"/>
    <w:rsid w:val="00750265"/>
    <w:rsid w:val="0075030B"/>
    <w:rsid w:val="0075034B"/>
    <w:rsid w:val="0075082A"/>
    <w:rsid w:val="00750C39"/>
    <w:rsid w:val="00751160"/>
    <w:rsid w:val="00751183"/>
    <w:rsid w:val="007513C5"/>
    <w:rsid w:val="0075170D"/>
    <w:rsid w:val="00751B82"/>
    <w:rsid w:val="00751D64"/>
    <w:rsid w:val="00751D91"/>
    <w:rsid w:val="00751DD0"/>
    <w:rsid w:val="00751E40"/>
    <w:rsid w:val="007520B1"/>
    <w:rsid w:val="00752244"/>
    <w:rsid w:val="007522DB"/>
    <w:rsid w:val="00752624"/>
    <w:rsid w:val="00752691"/>
    <w:rsid w:val="00752829"/>
    <w:rsid w:val="00752BBA"/>
    <w:rsid w:val="00752C49"/>
    <w:rsid w:val="00752D45"/>
    <w:rsid w:val="00752EC7"/>
    <w:rsid w:val="007531B3"/>
    <w:rsid w:val="00753381"/>
    <w:rsid w:val="0075343C"/>
    <w:rsid w:val="00753637"/>
    <w:rsid w:val="0075384A"/>
    <w:rsid w:val="0075398A"/>
    <w:rsid w:val="00753B2B"/>
    <w:rsid w:val="007546BF"/>
    <w:rsid w:val="007546CB"/>
    <w:rsid w:val="0075499C"/>
    <w:rsid w:val="00754A0C"/>
    <w:rsid w:val="00754A8D"/>
    <w:rsid w:val="007550DB"/>
    <w:rsid w:val="007551F9"/>
    <w:rsid w:val="0075526E"/>
    <w:rsid w:val="00755939"/>
    <w:rsid w:val="00755D19"/>
    <w:rsid w:val="007565DE"/>
    <w:rsid w:val="007565E2"/>
    <w:rsid w:val="007568E0"/>
    <w:rsid w:val="00756AE9"/>
    <w:rsid w:val="00756B9D"/>
    <w:rsid w:val="00757763"/>
    <w:rsid w:val="007577B0"/>
    <w:rsid w:val="007577EA"/>
    <w:rsid w:val="0076003D"/>
    <w:rsid w:val="007600E4"/>
    <w:rsid w:val="007602D4"/>
    <w:rsid w:val="007603B1"/>
    <w:rsid w:val="007603C3"/>
    <w:rsid w:val="00760435"/>
    <w:rsid w:val="007605A9"/>
    <w:rsid w:val="00760FE6"/>
    <w:rsid w:val="00761537"/>
    <w:rsid w:val="00761574"/>
    <w:rsid w:val="00761791"/>
    <w:rsid w:val="007618C5"/>
    <w:rsid w:val="00761BA3"/>
    <w:rsid w:val="00762377"/>
    <w:rsid w:val="00762665"/>
    <w:rsid w:val="00762693"/>
    <w:rsid w:val="0076280F"/>
    <w:rsid w:val="0076298D"/>
    <w:rsid w:val="007629A5"/>
    <w:rsid w:val="007629C4"/>
    <w:rsid w:val="0076303E"/>
    <w:rsid w:val="007630BB"/>
    <w:rsid w:val="007637F0"/>
    <w:rsid w:val="00763A24"/>
    <w:rsid w:val="00763DFE"/>
    <w:rsid w:val="007643E9"/>
    <w:rsid w:val="007643FE"/>
    <w:rsid w:val="00764495"/>
    <w:rsid w:val="00764639"/>
    <w:rsid w:val="00764E9B"/>
    <w:rsid w:val="00765C09"/>
    <w:rsid w:val="00765D52"/>
    <w:rsid w:val="00765E16"/>
    <w:rsid w:val="0076641D"/>
    <w:rsid w:val="00766617"/>
    <w:rsid w:val="00766839"/>
    <w:rsid w:val="00766911"/>
    <w:rsid w:val="00766A4A"/>
    <w:rsid w:val="00767418"/>
    <w:rsid w:val="007677B0"/>
    <w:rsid w:val="00767ABD"/>
    <w:rsid w:val="00767BA1"/>
    <w:rsid w:val="00767D69"/>
    <w:rsid w:val="00767F06"/>
    <w:rsid w:val="007700AA"/>
    <w:rsid w:val="0077065E"/>
    <w:rsid w:val="007708C5"/>
    <w:rsid w:val="00770DE5"/>
    <w:rsid w:val="00770E49"/>
    <w:rsid w:val="0077154F"/>
    <w:rsid w:val="0077168B"/>
    <w:rsid w:val="007716AE"/>
    <w:rsid w:val="00771C93"/>
    <w:rsid w:val="00771D0C"/>
    <w:rsid w:val="00771E54"/>
    <w:rsid w:val="007720DD"/>
    <w:rsid w:val="00772534"/>
    <w:rsid w:val="007726C8"/>
    <w:rsid w:val="0077295F"/>
    <w:rsid w:val="00772B24"/>
    <w:rsid w:val="00772C8A"/>
    <w:rsid w:val="00772F1F"/>
    <w:rsid w:val="00772F3F"/>
    <w:rsid w:val="00773236"/>
    <w:rsid w:val="007734B7"/>
    <w:rsid w:val="00773885"/>
    <w:rsid w:val="00773CA0"/>
    <w:rsid w:val="007741D9"/>
    <w:rsid w:val="0077430E"/>
    <w:rsid w:val="007748FD"/>
    <w:rsid w:val="00774A28"/>
    <w:rsid w:val="00774CB1"/>
    <w:rsid w:val="00774FB0"/>
    <w:rsid w:val="00775456"/>
    <w:rsid w:val="00775841"/>
    <w:rsid w:val="007758F1"/>
    <w:rsid w:val="00775929"/>
    <w:rsid w:val="007759B9"/>
    <w:rsid w:val="00775A43"/>
    <w:rsid w:val="00775B12"/>
    <w:rsid w:val="00775CF6"/>
    <w:rsid w:val="00775D76"/>
    <w:rsid w:val="00775F57"/>
    <w:rsid w:val="00775FDC"/>
    <w:rsid w:val="00776236"/>
    <w:rsid w:val="007772CE"/>
    <w:rsid w:val="007774EA"/>
    <w:rsid w:val="00777BBD"/>
    <w:rsid w:val="00777C08"/>
    <w:rsid w:val="00780601"/>
    <w:rsid w:val="00780695"/>
    <w:rsid w:val="0078088C"/>
    <w:rsid w:val="00780AC8"/>
    <w:rsid w:val="00780C47"/>
    <w:rsid w:val="00780C77"/>
    <w:rsid w:val="00780CDF"/>
    <w:rsid w:val="00780D43"/>
    <w:rsid w:val="00780E5A"/>
    <w:rsid w:val="00780E89"/>
    <w:rsid w:val="00780FB3"/>
    <w:rsid w:val="0078117F"/>
    <w:rsid w:val="007814F2"/>
    <w:rsid w:val="007816BD"/>
    <w:rsid w:val="0078184D"/>
    <w:rsid w:val="00781A2E"/>
    <w:rsid w:val="00781C43"/>
    <w:rsid w:val="00782256"/>
    <w:rsid w:val="007828B2"/>
    <w:rsid w:val="00782B16"/>
    <w:rsid w:val="00782B50"/>
    <w:rsid w:val="00782BD2"/>
    <w:rsid w:val="00782BE2"/>
    <w:rsid w:val="00782C3F"/>
    <w:rsid w:val="00782DEB"/>
    <w:rsid w:val="007830AE"/>
    <w:rsid w:val="007834CD"/>
    <w:rsid w:val="007835E7"/>
    <w:rsid w:val="0078366F"/>
    <w:rsid w:val="00783A3C"/>
    <w:rsid w:val="00783C40"/>
    <w:rsid w:val="00783FE9"/>
    <w:rsid w:val="00784000"/>
    <w:rsid w:val="007842BB"/>
    <w:rsid w:val="00784843"/>
    <w:rsid w:val="00784BD9"/>
    <w:rsid w:val="00784F50"/>
    <w:rsid w:val="0078539F"/>
    <w:rsid w:val="007854A4"/>
    <w:rsid w:val="00785617"/>
    <w:rsid w:val="00785A5F"/>
    <w:rsid w:val="00785C49"/>
    <w:rsid w:val="00785D71"/>
    <w:rsid w:val="00785E10"/>
    <w:rsid w:val="00785F8C"/>
    <w:rsid w:val="00786032"/>
    <w:rsid w:val="007861FB"/>
    <w:rsid w:val="007864FB"/>
    <w:rsid w:val="007869AF"/>
    <w:rsid w:val="00786A56"/>
    <w:rsid w:val="00786A74"/>
    <w:rsid w:val="0078711B"/>
    <w:rsid w:val="00787139"/>
    <w:rsid w:val="0078752C"/>
    <w:rsid w:val="00787793"/>
    <w:rsid w:val="00787979"/>
    <w:rsid w:val="00787A21"/>
    <w:rsid w:val="00787E6C"/>
    <w:rsid w:val="00790372"/>
    <w:rsid w:val="007907C2"/>
    <w:rsid w:val="00791764"/>
    <w:rsid w:val="0079187D"/>
    <w:rsid w:val="00791B4F"/>
    <w:rsid w:val="00791ED2"/>
    <w:rsid w:val="00791FE7"/>
    <w:rsid w:val="00792357"/>
    <w:rsid w:val="00792444"/>
    <w:rsid w:val="00792696"/>
    <w:rsid w:val="0079323B"/>
    <w:rsid w:val="0079388D"/>
    <w:rsid w:val="0079399A"/>
    <w:rsid w:val="00793A51"/>
    <w:rsid w:val="00793BD4"/>
    <w:rsid w:val="00793DB8"/>
    <w:rsid w:val="00793F28"/>
    <w:rsid w:val="007942EF"/>
    <w:rsid w:val="0079465E"/>
    <w:rsid w:val="00794977"/>
    <w:rsid w:val="00794D1E"/>
    <w:rsid w:val="00794D84"/>
    <w:rsid w:val="00794EDA"/>
    <w:rsid w:val="007951A8"/>
    <w:rsid w:val="00795310"/>
    <w:rsid w:val="00795472"/>
    <w:rsid w:val="007954ED"/>
    <w:rsid w:val="0079563F"/>
    <w:rsid w:val="0079569E"/>
    <w:rsid w:val="00795D01"/>
    <w:rsid w:val="00796403"/>
    <w:rsid w:val="00796666"/>
    <w:rsid w:val="00796828"/>
    <w:rsid w:val="0079693E"/>
    <w:rsid w:val="00796B0B"/>
    <w:rsid w:val="00796D80"/>
    <w:rsid w:val="007972AF"/>
    <w:rsid w:val="00797574"/>
    <w:rsid w:val="007978FF"/>
    <w:rsid w:val="00797990"/>
    <w:rsid w:val="00797B86"/>
    <w:rsid w:val="00797C0A"/>
    <w:rsid w:val="00797E13"/>
    <w:rsid w:val="007A03D2"/>
    <w:rsid w:val="007A098D"/>
    <w:rsid w:val="007A0B73"/>
    <w:rsid w:val="007A0D0B"/>
    <w:rsid w:val="007A0D0C"/>
    <w:rsid w:val="007A1573"/>
    <w:rsid w:val="007A1B44"/>
    <w:rsid w:val="007A1DCF"/>
    <w:rsid w:val="007A1F76"/>
    <w:rsid w:val="007A257A"/>
    <w:rsid w:val="007A2788"/>
    <w:rsid w:val="007A28BD"/>
    <w:rsid w:val="007A28D3"/>
    <w:rsid w:val="007A295D"/>
    <w:rsid w:val="007A2AFA"/>
    <w:rsid w:val="007A2F44"/>
    <w:rsid w:val="007A30BE"/>
    <w:rsid w:val="007A30D1"/>
    <w:rsid w:val="007A3485"/>
    <w:rsid w:val="007A35D1"/>
    <w:rsid w:val="007A39D7"/>
    <w:rsid w:val="007A411B"/>
    <w:rsid w:val="007A427A"/>
    <w:rsid w:val="007A45E7"/>
    <w:rsid w:val="007A46C9"/>
    <w:rsid w:val="007A4991"/>
    <w:rsid w:val="007A4B2C"/>
    <w:rsid w:val="007A4B96"/>
    <w:rsid w:val="007A4BE5"/>
    <w:rsid w:val="007A4E53"/>
    <w:rsid w:val="007A4F02"/>
    <w:rsid w:val="007A4FDB"/>
    <w:rsid w:val="007A5318"/>
    <w:rsid w:val="007A56B4"/>
    <w:rsid w:val="007A56CC"/>
    <w:rsid w:val="007A5853"/>
    <w:rsid w:val="007A58EF"/>
    <w:rsid w:val="007A5A39"/>
    <w:rsid w:val="007A5C23"/>
    <w:rsid w:val="007A6164"/>
    <w:rsid w:val="007A63F7"/>
    <w:rsid w:val="007A64E8"/>
    <w:rsid w:val="007A656D"/>
    <w:rsid w:val="007A65F1"/>
    <w:rsid w:val="007A74C5"/>
    <w:rsid w:val="007A74ED"/>
    <w:rsid w:val="007A786B"/>
    <w:rsid w:val="007A7AA2"/>
    <w:rsid w:val="007A7B0A"/>
    <w:rsid w:val="007A7DDE"/>
    <w:rsid w:val="007A7FC9"/>
    <w:rsid w:val="007B03AE"/>
    <w:rsid w:val="007B03DC"/>
    <w:rsid w:val="007B0659"/>
    <w:rsid w:val="007B091E"/>
    <w:rsid w:val="007B0A0B"/>
    <w:rsid w:val="007B0A8D"/>
    <w:rsid w:val="007B0BB9"/>
    <w:rsid w:val="007B0EEB"/>
    <w:rsid w:val="007B10D3"/>
    <w:rsid w:val="007B1156"/>
    <w:rsid w:val="007B145B"/>
    <w:rsid w:val="007B1539"/>
    <w:rsid w:val="007B1AF2"/>
    <w:rsid w:val="007B1DFE"/>
    <w:rsid w:val="007B1E4A"/>
    <w:rsid w:val="007B1FA1"/>
    <w:rsid w:val="007B2261"/>
    <w:rsid w:val="007B22C0"/>
    <w:rsid w:val="007B234B"/>
    <w:rsid w:val="007B2496"/>
    <w:rsid w:val="007B2544"/>
    <w:rsid w:val="007B27B7"/>
    <w:rsid w:val="007B2826"/>
    <w:rsid w:val="007B2A5A"/>
    <w:rsid w:val="007B2E9F"/>
    <w:rsid w:val="007B3766"/>
    <w:rsid w:val="007B3782"/>
    <w:rsid w:val="007B396F"/>
    <w:rsid w:val="007B3A5C"/>
    <w:rsid w:val="007B3B52"/>
    <w:rsid w:val="007B3E6A"/>
    <w:rsid w:val="007B45DE"/>
    <w:rsid w:val="007B4675"/>
    <w:rsid w:val="007B46ED"/>
    <w:rsid w:val="007B4929"/>
    <w:rsid w:val="007B4BAA"/>
    <w:rsid w:val="007B4DCF"/>
    <w:rsid w:val="007B5256"/>
    <w:rsid w:val="007B53E6"/>
    <w:rsid w:val="007B567C"/>
    <w:rsid w:val="007B5798"/>
    <w:rsid w:val="007B5E44"/>
    <w:rsid w:val="007B6103"/>
    <w:rsid w:val="007B61B3"/>
    <w:rsid w:val="007B64BE"/>
    <w:rsid w:val="007B66CC"/>
    <w:rsid w:val="007B67CF"/>
    <w:rsid w:val="007B67F9"/>
    <w:rsid w:val="007B7225"/>
    <w:rsid w:val="007B7A7A"/>
    <w:rsid w:val="007B7CE7"/>
    <w:rsid w:val="007B7D25"/>
    <w:rsid w:val="007B7F02"/>
    <w:rsid w:val="007B7F6A"/>
    <w:rsid w:val="007C00E7"/>
    <w:rsid w:val="007C00F8"/>
    <w:rsid w:val="007C01BC"/>
    <w:rsid w:val="007C022B"/>
    <w:rsid w:val="007C0262"/>
    <w:rsid w:val="007C029F"/>
    <w:rsid w:val="007C030F"/>
    <w:rsid w:val="007C053B"/>
    <w:rsid w:val="007C07FC"/>
    <w:rsid w:val="007C085B"/>
    <w:rsid w:val="007C0CF6"/>
    <w:rsid w:val="007C0D61"/>
    <w:rsid w:val="007C0E7B"/>
    <w:rsid w:val="007C0FB0"/>
    <w:rsid w:val="007C11AE"/>
    <w:rsid w:val="007C19A5"/>
    <w:rsid w:val="007C21A4"/>
    <w:rsid w:val="007C228F"/>
    <w:rsid w:val="007C2304"/>
    <w:rsid w:val="007C2470"/>
    <w:rsid w:val="007C264C"/>
    <w:rsid w:val="007C2732"/>
    <w:rsid w:val="007C2762"/>
    <w:rsid w:val="007C2884"/>
    <w:rsid w:val="007C29B0"/>
    <w:rsid w:val="007C2A2E"/>
    <w:rsid w:val="007C2CD0"/>
    <w:rsid w:val="007C2D7B"/>
    <w:rsid w:val="007C2F6E"/>
    <w:rsid w:val="007C3269"/>
    <w:rsid w:val="007C354E"/>
    <w:rsid w:val="007C3840"/>
    <w:rsid w:val="007C3859"/>
    <w:rsid w:val="007C3900"/>
    <w:rsid w:val="007C3BE8"/>
    <w:rsid w:val="007C3CEA"/>
    <w:rsid w:val="007C3E43"/>
    <w:rsid w:val="007C412E"/>
    <w:rsid w:val="007C4715"/>
    <w:rsid w:val="007C48A9"/>
    <w:rsid w:val="007C4A49"/>
    <w:rsid w:val="007C4B2B"/>
    <w:rsid w:val="007C5541"/>
    <w:rsid w:val="007C5572"/>
    <w:rsid w:val="007C597C"/>
    <w:rsid w:val="007C59D8"/>
    <w:rsid w:val="007C5C92"/>
    <w:rsid w:val="007C6455"/>
    <w:rsid w:val="007C6503"/>
    <w:rsid w:val="007C682E"/>
    <w:rsid w:val="007C68C3"/>
    <w:rsid w:val="007C6C6E"/>
    <w:rsid w:val="007C7C6F"/>
    <w:rsid w:val="007D011A"/>
    <w:rsid w:val="007D019E"/>
    <w:rsid w:val="007D035D"/>
    <w:rsid w:val="007D03D2"/>
    <w:rsid w:val="007D0422"/>
    <w:rsid w:val="007D07EB"/>
    <w:rsid w:val="007D0C04"/>
    <w:rsid w:val="007D0C09"/>
    <w:rsid w:val="007D0DAE"/>
    <w:rsid w:val="007D0E1E"/>
    <w:rsid w:val="007D0FFB"/>
    <w:rsid w:val="007D11D0"/>
    <w:rsid w:val="007D120D"/>
    <w:rsid w:val="007D1891"/>
    <w:rsid w:val="007D1987"/>
    <w:rsid w:val="007D1C42"/>
    <w:rsid w:val="007D215A"/>
    <w:rsid w:val="007D27DF"/>
    <w:rsid w:val="007D29D0"/>
    <w:rsid w:val="007D2CC7"/>
    <w:rsid w:val="007D2E15"/>
    <w:rsid w:val="007D32E2"/>
    <w:rsid w:val="007D33BD"/>
    <w:rsid w:val="007D353E"/>
    <w:rsid w:val="007D35BF"/>
    <w:rsid w:val="007D381C"/>
    <w:rsid w:val="007D3BC2"/>
    <w:rsid w:val="007D3C3A"/>
    <w:rsid w:val="007D42C3"/>
    <w:rsid w:val="007D43B2"/>
    <w:rsid w:val="007D43E3"/>
    <w:rsid w:val="007D4400"/>
    <w:rsid w:val="007D4779"/>
    <w:rsid w:val="007D48BD"/>
    <w:rsid w:val="007D4903"/>
    <w:rsid w:val="007D4A2F"/>
    <w:rsid w:val="007D4D31"/>
    <w:rsid w:val="007D4DEC"/>
    <w:rsid w:val="007D4E0D"/>
    <w:rsid w:val="007D4E9A"/>
    <w:rsid w:val="007D5002"/>
    <w:rsid w:val="007D55BB"/>
    <w:rsid w:val="007D55E3"/>
    <w:rsid w:val="007D5A68"/>
    <w:rsid w:val="007D6204"/>
    <w:rsid w:val="007D6532"/>
    <w:rsid w:val="007D668A"/>
    <w:rsid w:val="007D68DC"/>
    <w:rsid w:val="007D6D38"/>
    <w:rsid w:val="007D6E90"/>
    <w:rsid w:val="007D6EBB"/>
    <w:rsid w:val="007D6F12"/>
    <w:rsid w:val="007D71BD"/>
    <w:rsid w:val="007D732B"/>
    <w:rsid w:val="007D7487"/>
    <w:rsid w:val="007D7B06"/>
    <w:rsid w:val="007D7E28"/>
    <w:rsid w:val="007E02A6"/>
    <w:rsid w:val="007E04B6"/>
    <w:rsid w:val="007E069A"/>
    <w:rsid w:val="007E0E68"/>
    <w:rsid w:val="007E0F7E"/>
    <w:rsid w:val="007E11E5"/>
    <w:rsid w:val="007E125C"/>
    <w:rsid w:val="007E13C4"/>
    <w:rsid w:val="007E1443"/>
    <w:rsid w:val="007E1848"/>
    <w:rsid w:val="007E1C0E"/>
    <w:rsid w:val="007E1DB0"/>
    <w:rsid w:val="007E2028"/>
    <w:rsid w:val="007E208F"/>
    <w:rsid w:val="007E222B"/>
    <w:rsid w:val="007E2889"/>
    <w:rsid w:val="007E2B12"/>
    <w:rsid w:val="007E2B7D"/>
    <w:rsid w:val="007E2CCE"/>
    <w:rsid w:val="007E2D78"/>
    <w:rsid w:val="007E3695"/>
    <w:rsid w:val="007E4544"/>
    <w:rsid w:val="007E4546"/>
    <w:rsid w:val="007E4AD1"/>
    <w:rsid w:val="007E4C29"/>
    <w:rsid w:val="007E4E6F"/>
    <w:rsid w:val="007E5339"/>
    <w:rsid w:val="007E563B"/>
    <w:rsid w:val="007E5B40"/>
    <w:rsid w:val="007E5BCE"/>
    <w:rsid w:val="007E5FD1"/>
    <w:rsid w:val="007E66C1"/>
    <w:rsid w:val="007E66E0"/>
    <w:rsid w:val="007E6730"/>
    <w:rsid w:val="007E6C4F"/>
    <w:rsid w:val="007E6D8B"/>
    <w:rsid w:val="007E7040"/>
    <w:rsid w:val="007F0022"/>
    <w:rsid w:val="007F002B"/>
    <w:rsid w:val="007F006A"/>
    <w:rsid w:val="007F01D8"/>
    <w:rsid w:val="007F02EF"/>
    <w:rsid w:val="007F0315"/>
    <w:rsid w:val="007F082F"/>
    <w:rsid w:val="007F0915"/>
    <w:rsid w:val="007F098E"/>
    <w:rsid w:val="007F0C52"/>
    <w:rsid w:val="007F1037"/>
    <w:rsid w:val="007F10EE"/>
    <w:rsid w:val="007F15E2"/>
    <w:rsid w:val="007F1B00"/>
    <w:rsid w:val="007F1C32"/>
    <w:rsid w:val="007F1D09"/>
    <w:rsid w:val="007F1F1F"/>
    <w:rsid w:val="007F1F6F"/>
    <w:rsid w:val="007F2035"/>
    <w:rsid w:val="007F230C"/>
    <w:rsid w:val="007F2548"/>
    <w:rsid w:val="007F2605"/>
    <w:rsid w:val="007F27D0"/>
    <w:rsid w:val="007F3330"/>
    <w:rsid w:val="007F3520"/>
    <w:rsid w:val="007F3642"/>
    <w:rsid w:val="007F369C"/>
    <w:rsid w:val="007F37C6"/>
    <w:rsid w:val="007F37FC"/>
    <w:rsid w:val="007F3803"/>
    <w:rsid w:val="007F3C78"/>
    <w:rsid w:val="007F3E11"/>
    <w:rsid w:val="007F41D1"/>
    <w:rsid w:val="007F4225"/>
    <w:rsid w:val="007F43DE"/>
    <w:rsid w:val="007F43F1"/>
    <w:rsid w:val="007F4614"/>
    <w:rsid w:val="007F473A"/>
    <w:rsid w:val="007F49B4"/>
    <w:rsid w:val="007F4A7A"/>
    <w:rsid w:val="007F4C3D"/>
    <w:rsid w:val="007F4CDF"/>
    <w:rsid w:val="007F4E88"/>
    <w:rsid w:val="007F51DD"/>
    <w:rsid w:val="007F51FD"/>
    <w:rsid w:val="007F56CD"/>
    <w:rsid w:val="007F56F2"/>
    <w:rsid w:val="007F5898"/>
    <w:rsid w:val="007F59F2"/>
    <w:rsid w:val="007F5FBA"/>
    <w:rsid w:val="007F614B"/>
    <w:rsid w:val="007F6274"/>
    <w:rsid w:val="007F633F"/>
    <w:rsid w:val="007F66BC"/>
    <w:rsid w:val="007F675D"/>
    <w:rsid w:val="007F68C1"/>
    <w:rsid w:val="007F6B6B"/>
    <w:rsid w:val="007F6B9A"/>
    <w:rsid w:val="007F6DCE"/>
    <w:rsid w:val="007F6E60"/>
    <w:rsid w:val="007F6E6C"/>
    <w:rsid w:val="007F70C1"/>
    <w:rsid w:val="007F76D0"/>
    <w:rsid w:val="007F785E"/>
    <w:rsid w:val="007F7865"/>
    <w:rsid w:val="007F7B5F"/>
    <w:rsid w:val="007F7C28"/>
    <w:rsid w:val="007F7CF2"/>
    <w:rsid w:val="007F7F31"/>
    <w:rsid w:val="007F7FB9"/>
    <w:rsid w:val="00800704"/>
    <w:rsid w:val="00800B33"/>
    <w:rsid w:val="00800BBF"/>
    <w:rsid w:val="00800F0B"/>
    <w:rsid w:val="00800F81"/>
    <w:rsid w:val="008011FF"/>
    <w:rsid w:val="00801211"/>
    <w:rsid w:val="00801430"/>
    <w:rsid w:val="00801D2B"/>
    <w:rsid w:val="0080230B"/>
    <w:rsid w:val="008023FF"/>
    <w:rsid w:val="008025BF"/>
    <w:rsid w:val="0080264E"/>
    <w:rsid w:val="0080273D"/>
    <w:rsid w:val="00802B68"/>
    <w:rsid w:val="00802E39"/>
    <w:rsid w:val="00802F01"/>
    <w:rsid w:val="00803317"/>
    <w:rsid w:val="00803792"/>
    <w:rsid w:val="00803AA4"/>
    <w:rsid w:val="00803B7A"/>
    <w:rsid w:val="00803E5E"/>
    <w:rsid w:val="0080417E"/>
    <w:rsid w:val="00804331"/>
    <w:rsid w:val="0080446A"/>
    <w:rsid w:val="00804535"/>
    <w:rsid w:val="008045DF"/>
    <w:rsid w:val="00804714"/>
    <w:rsid w:val="008047C5"/>
    <w:rsid w:val="00804973"/>
    <w:rsid w:val="00804B38"/>
    <w:rsid w:val="00804BE8"/>
    <w:rsid w:val="00804D70"/>
    <w:rsid w:val="00804F91"/>
    <w:rsid w:val="00804FFD"/>
    <w:rsid w:val="008050A8"/>
    <w:rsid w:val="008050AA"/>
    <w:rsid w:val="0080524F"/>
    <w:rsid w:val="008054C7"/>
    <w:rsid w:val="008059F8"/>
    <w:rsid w:val="00805B63"/>
    <w:rsid w:val="00805F10"/>
    <w:rsid w:val="008061FC"/>
    <w:rsid w:val="008062B9"/>
    <w:rsid w:val="00806303"/>
    <w:rsid w:val="0080632F"/>
    <w:rsid w:val="00806448"/>
    <w:rsid w:val="008064CE"/>
    <w:rsid w:val="00806893"/>
    <w:rsid w:val="008069A9"/>
    <w:rsid w:val="0080718D"/>
    <w:rsid w:val="0080744C"/>
    <w:rsid w:val="0080759B"/>
    <w:rsid w:val="00807C5A"/>
    <w:rsid w:val="00810289"/>
    <w:rsid w:val="008103FE"/>
    <w:rsid w:val="00810942"/>
    <w:rsid w:val="00810CBC"/>
    <w:rsid w:val="00811020"/>
    <w:rsid w:val="008116EE"/>
    <w:rsid w:val="00811826"/>
    <w:rsid w:val="00811935"/>
    <w:rsid w:val="00811964"/>
    <w:rsid w:val="008119E5"/>
    <w:rsid w:val="00811BAC"/>
    <w:rsid w:val="00811D12"/>
    <w:rsid w:val="00811E3C"/>
    <w:rsid w:val="00811F1C"/>
    <w:rsid w:val="0081208F"/>
    <w:rsid w:val="00812695"/>
    <w:rsid w:val="008129A5"/>
    <w:rsid w:val="008129DB"/>
    <w:rsid w:val="00812AE5"/>
    <w:rsid w:val="00812DA1"/>
    <w:rsid w:val="00812DC0"/>
    <w:rsid w:val="00812E0F"/>
    <w:rsid w:val="00812E20"/>
    <w:rsid w:val="00812FCE"/>
    <w:rsid w:val="008132CD"/>
    <w:rsid w:val="0081394E"/>
    <w:rsid w:val="00813B91"/>
    <w:rsid w:val="00813BB3"/>
    <w:rsid w:val="00813C1F"/>
    <w:rsid w:val="00813CE9"/>
    <w:rsid w:val="00814042"/>
    <w:rsid w:val="00814105"/>
    <w:rsid w:val="0081421E"/>
    <w:rsid w:val="008146D3"/>
    <w:rsid w:val="00814ADC"/>
    <w:rsid w:val="00814B4A"/>
    <w:rsid w:val="008150DA"/>
    <w:rsid w:val="00815572"/>
    <w:rsid w:val="00815834"/>
    <w:rsid w:val="0081588A"/>
    <w:rsid w:val="008159BA"/>
    <w:rsid w:val="00815B16"/>
    <w:rsid w:val="00815FC5"/>
    <w:rsid w:val="00816BAF"/>
    <w:rsid w:val="00816BC3"/>
    <w:rsid w:val="00816D75"/>
    <w:rsid w:val="0081702E"/>
    <w:rsid w:val="0081703B"/>
    <w:rsid w:val="00817072"/>
    <w:rsid w:val="008171E1"/>
    <w:rsid w:val="008175FC"/>
    <w:rsid w:val="00817968"/>
    <w:rsid w:val="008179F6"/>
    <w:rsid w:val="00817AEF"/>
    <w:rsid w:val="00817C6A"/>
    <w:rsid w:val="00817C95"/>
    <w:rsid w:val="00817E3C"/>
    <w:rsid w:val="00817F04"/>
    <w:rsid w:val="008200A9"/>
    <w:rsid w:val="008201E4"/>
    <w:rsid w:val="008201E5"/>
    <w:rsid w:val="0082032B"/>
    <w:rsid w:val="008203EF"/>
    <w:rsid w:val="00820489"/>
    <w:rsid w:val="008207D9"/>
    <w:rsid w:val="00820A4A"/>
    <w:rsid w:val="00820DBD"/>
    <w:rsid w:val="00820F1F"/>
    <w:rsid w:val="008210EA"/>
    <w:rsid w:val="008213A8"/>
    <w:rsid w:val="00821547"/>
    <w:rsid w:val="00821630"/>
    <w:rsid w:val="00821951"/>
    <w:rsid w:val="00821EBD"/>
    <w:rsid w:val="008224B5"/>
    <w:rsid w:val="0082256A"/>
    <w:rsid w:val="0082274D"/>
    <w:rsid w:val="008227D1"/>
    <w:rsid w:val="00822838"/>
    <w:rsid w:val="00822904"/>
    <w:rsid w:val="00822D5D"/>
    <w:rsid w:val="00822EAF"/>
    <w:rsid w:val="0082321A"/>
    <w:rsid w:val="008234BC"/>
    <w:rsid w:val="00823697"/>
    <w:rsid w:val="008236F9"/>
    <w:rsid w:val="0082413A"/>
    <w:rsid w:val="0082425A"/>
    <w:rsid w:val="008242A0"/>
    <w:rsid w:val="0082446E"/>
    <w:rsid w:val="008245E6"/>
    <w:rsid w:val="00824785"/>
    <w:rsid w:val="00824BB0"/>
    <w:rsid w:val="00824D01"/>
    <w:rsid w:val="0082576C"/>
    <w:rsid w:val="008258AE"/>
    <w:rsid w:val="008258C8"/>
    <w:rsid w:val="00825960"/>
    <w:rsid w:val="00825A37"/>
    <w:rsid w:val="00825C31"/>
    <w:rsid w:val="0082645E"/>
    <w:rsid w:val="00826740"/>
    <w:rsid w:val="008271CD"/>
    <w:rsid w:val="00827332"/>
    <w:rsid w:val="0082762F"/>
    <w:rsid w:val="008279FD"/>
    <w:rsid w:val="00827B0A"/>
    <w:rsid w:val="00827EE7"/>
    <w:rsid w:val="00827FFE"/>
    <w:rsid w:val="008302EE"/>
    <w:rsid w:val="008303FA"/>
    <w:rsid w:val="00830B0E"/>
    <w:rsid w:val="00831986"/>
    <w:rsid w:val="00831A6A"/>
    <w:rsid w:val="00831D21"/>
    <w:rsid w:val="00832242"/>
    <w:rsid w:val="008325BE"/>
    <w:rsid w:val="008325E9"/>
    <w:rsid w:val="00832A8F"/>
    <w:rsid w:val="00832B6B"/>
    <w:rsid w:val="00832DBA"/>
    <w:rsid w:val="0083301F"/>
    <w:rsid w:val="008337F2"/>
    <w:rsid w:val="00833BED"/>
    <w:rsid w:val="008341B5"/>
    <w:rsid w:val="00834297"/>
    <w:rsid w:val="008346B6"/>
    <w:rsid w:val="00834777"/>
    <w:rsid w:val="008347EA"/>
    <w:rsid w:val="0083487A"/>
    <w:rsid w:val="00834A2B"/>
    <w:rsid w:val="00834B9C"/>
    <w:rsid w:val="00834BE8"/>
    <w:rsid w:val="00834C4A"/>
    <w:rsid w:val="00834FF5"/>
    <w:rsid w:val="00835047"/>
    <w:rsid w:val="0083573F"/>
    <w:rsid w:val="00836418"/>
    <w:rsid w:val="008364F9"/>
    <w:rsid w:val="0083663D"/>
    <w:rsid w:val="008369AB"/>
    <w:rsid w:val="00836EA6"/>
    <w:rsid w:val="00837331"/>
    <w:rsid w:val="008373F8"/>
    <w:rsid w:val="00837614"/>
    <w:rsid w:val="0083793B"/>
    <w:rsid w:val="008379CC"/>
    <w:rsid w:val="00840113"/>
    <w:rsid w:val="008402EF"/>
    <w:rsid w:val="008403A0"/>
    <w:rsid w:val="008403CE"/>
    <w:rsid w:val="00840453"/>
    <w:rsid w:val="00840460"/>
    <w:rsid w:val="00840836"/>
    <w:rsid w:val="00841817"/>
    <w:rsid w:val="00841A99"/>
    <w:rsid w:val="00841BFE"/>
    <w:rsid w:val="00841E8C"/>
    <w:rsid w:val="00842020"/>
    <w:rsid w:val="00842499"/>
    <w:rsid w:val="00842582"/>
    <w:rsid w:val="0084279E"/>
    <w:rsid w:val="00842BC5"/>
    <w:rsid w:val="008430DF"/>
    <w:rsid w:val="008431AA"/>
    <w:rsid w:val="008431C6"/>
    <w:rsid w:val="008432E2"/>
    <w:rsid w:val="00843341"/>
    <w:rsid w:val="00843A1D"/>
    <w:rsid w:val="00843A87"/>
    <w:rsid w:val="00843AD8"/>
    <w:rsid w:val="00843C75"/>
    <w:rsid w:val="00843E4D"/>
    <w:rsid w:val="00843FBC"/>
    <w:rsid w:val="00844154"/>
    <w:rsid w:val="00844248"/>
    <w:rsid w:val="008442B6"/>
    <w:rsid w:val="008448EE"/>
    <w:rsid w:val="0084499B"/>
    <w:rsid w:val="00844B08"/>
    <w:rsid w:val="00844DBD"/>
    <w:rsid w:val="00844E43"/>
    <w:rsid w:val="00845129"/>
    <w:rsid w:val="0084556C"/>
    <w:rsid w:val="00845733"/>
    <w:rsid w:val="0084582D"/>
    <w:rsid w:val="00845873"/>
    <w:rsid w:val="00845FC8"/>
    <w:rsid w:val="008460A2"/>
    <w:rsid w:val="008461BE"/>
    <w:rsid w:val="0084629B"/>
    <w:rsid w:val="0084669A"/>
    <w:rsid w:val="0084679B"/>
    <w:rsid w:val="008467BC"/>
    <w:rsid w:val="008467DB"/>
    <w:rsid w:val="00846C99"/>
    <w:rsid w:val="0084787E"/>
    <w:rsid w:val="008479EC"/>
    <w:rsid w:val="00847D62"/>
    <w:rsid w:val="008500DC"/>
    <w:rsid w:val="008501EA"/>
    <w:rsid w:val="008503E9"/>
    <w:rsid w:val="00850583"/>
    <w:rsid w:val="0085085D"/>
    <w:rsid w:val="008508B0"/>
    <w:rsid w:val="00850A21"/>
    <w:rsid w:val="00850A3F"/>
    <w:rsid w:val="00850BB5"/>
    <w:rsid w:val="00850E8B"/>
    <w:rsid w:val="00850ED9"/>
    <w:rsid w:val="00850EDE"/>
    <w:rsid w:val="008511FD"/>
    <w:rsid w:val="0085154D"/>
    <w:rsid w:val="0085154E"/>
    <w:rsid w:val="00851697"/>
    <w:rsid w:val="0085179F"/>
    <w:rsid w:val="008518C2"/>
    <w:rsid w:val="00851B3F"/>
    <w:rsid w:val="00851BC6"/>
    <w:rsid w:val="00852200"/>
    <w:rsid w:val="0085245E"/>
    <w:rsid w:val="008524BA"/>
    <w:rsid w:val="00852805"/>
    <w:rsid w:val="00852DA0"/>
    <w:rsid w:val="00852E85"/>
    <w:rsid w:val="00852FA5"/>
    <w:rsid w:val="00853029"/>
    <w:rsid w:val="008531F2"/>
    <w:rsid w:val="0085324A"/>
    <w:rsid w:val="008532F6"/>
    <w:rsid w:val="008536B3"/>
    <w:rsid w:val="0085376F"/>
    <w:rsid w:val="00853A91"/>
    <w:rsid w:val="00853ABB"/>
    <w:rsid w:val="008540C7"/>
    <w:rsid w:val="008540F7"/>
    <w:rsid w:val="00854110"/>
    <w:rsid w:val="008541C9"/>
    <w:rsid w:val="008541DA"/>
    <w:rsid w:val="0085423F"/>
    <w:rsid w:val="0085447C"/>
    <w:rsid w:val="008547E1"/>
    <w:rsid w:val="00854E82"/>
    <w:rsid w:val="00855173"/>
    <w:rsid w:val="008552FC"/>
    <w:rsid w:val="008553BB"/>
    <w:rsid w:val="008555F6"/>
    <w:rsid w:val="00855B63"/>
    <w:rsid w:val="00856374"/>
    <w:rsid w:val="008563C8"/>
    <w:rsid w:val="008564D7"/>
    <w:rsid w:val="00856A06"/>
    <w:rsid w:val="00856A9E"/>
    <w:rsid w:val="00856D5B"/>
    <w:rsid w:val="0085704B"/>
    <w:rsid w:val="00857573"/>
    <w:rsid w:val="00857574"/>
    <w:rsid w:val="00857638"/>
    <w:rsid w:val="008578EA"/>
    <w:rsid w:val="00857A66"/>
    <w:rsid w:val="00860215"/>
    <w:rsid w:val="008603D1"/>
    <w:rsid w:val="0086053D"/>
    <w:rsid w:val="008605B8"/>
    <w:rsid w:val="00860850"/>
    <w:rsid w:val="00860B69"/>
    <w:rsid w:val="00860CAE"/>
    <w:rsid w:val="00860E0B"/>
    <w:rsid w:val="00860F04"/>
    <w:rsid w:val="008610AE"/>
    <w:rsid w:val="00861109"/>
    <w:rsid w:val="0086126B"/>
    <w:rsid w:val="0086140E"/>
    <w:rsid w:val="008616EC"/>
    <w:rsid w:val="008616F5"/>
    <w:rsid w:val="00861719"/>
    <w:rsid w:val="00861A78"/>
    <w:rsid w:val="00861B5F"/>
    <w:rsid w:val="00861B64"/>
    <w:rsid w:val="00861B9B"/>
    <w:rsid w:val="00861C81"/>
    <w:rsid w:val="00861CC8"/>
    <w:rsid w:val="00861F16"/>
    <w:rsid w:val="00862024"/>
    <w:rsid w:val="00862028"/>
    <w:rsid w:val="00862225"/>
    <w:rsid w:val="00862397"/>
    <w:rsid w:val="0086239F"/>
    <w:rsid w:val="00862523"/>
    <w:rsid w:val="0086261F"/>
    <w:rsid w:val="00862658"/>
    <w:rsid w:val="008627B6"/>
    <w:rsid w:val="0086288C"/>
    <w:rsid w:val="008628CE"/>
    <w:rsid w:val="00862966"/>
    <w:rsid w:val="00862EE2"/>
    <w:rsid w:val="00863350"/>
    <w:rsid w:val="008636C3"/>
    <w:rsid w:val="008636E3"/>
    <w:rsid w:val="0086377E"/>
    <w:rsid w:val="00863797"/>
    <w:rsid w:val="00863829"/>
    <w:rsid w:val="008639C6"/>
    <w:rsid w:val="00863A1C"/>
    <w:rsid w:val="00863A5A"/>
    <w:rsid w:val="00863D3A"/>
    <w:rsid w:val="008640D3"/>
    <w:rsid w:val="008643A6"/>
    <w:rsid w:val="008645E4"/>
    <w:rsid w:val="00864684"/>
    <w:rsid w:val="00864760"/>
    <w:rsid w:val="00864AAF"/>
    <w:rsid w:val="00864B7A"/>
    <w:rsid w:val="00864C2D"/>
    <w:rsid w:val="00864CB4"/>
    <w:rsid w:val="00864E89"/>
    <w:rsid w:val="00864F95"/>
    <w:rsid w:val="00864F9F"/>
    <w:rsid w:val="00865706"/>
    <w:rsid w:val="00865AFC"/>
    <w:rsid w:val="00865EED"/>
    <w:rsid w:val="00866251"/>
    <w:rsid w:val="00866281"/>
    <w:rsid w:val="008662F6"/>
    <w:rsid w:val="008664D2"/>
    <w:rsid w:val="00866509"/>
    <w:rsid w:val="00866856"/>
    <w:rsid w:val="00867186"/>
    <w:rsid w:val="0086746A"/>
    <w:rsid w:val="008675C3"/>
    <w:rsid w:val="008675EE"/>
    <w:rsid w:val="008675FF"/>
    <w:rsid w:val="00867A77"/>
    <w:rsid w:val="00867B10"/>
    <w:rsid w:val="00867D33"/>
    <w:rsid w:val="00867DD7"/>
    <w:rsid w:val="00867EB6"/>
    <w:rsid w:val="00867F1F"/>
    <w:rsid w:val="00870436"/>
    <w:rsid w:val="008704B1"/>
    <w:rsid w:val="00870559"/>
    <w:rsid w:val="00870718"/>
    <w:rsid w:val="0087071E"/>
    <w:rsid w:val="00870BC4"/>
    <w:rsid w:val="00870EC4"/>
    <w:rsid w:val="0087117E"/>
    <w:rsid w:val="0087118D"/>
    <w:rsid w:val="0087137E"/>
    <w:rsid w:val="0087166C"/>
    <w:rsid w:val="00871992"/>
    <w:rsid w:val="0087201C"/>
    <w:rsid w:val="0087205D"/>
    <w:rsid w:val="00872169"/>
    <w:rsid w:val="00872296"/>
    <w:rsid w:val="008725CA"/>
    <w:rsid w:val="008726AD"/>
    <w:rsid w:val="008727FA"/>
    <w:rsid w:val="00872876"/>
    <w:rsid w:val="008728E3"/>
    <w:rsid w:val="00872903"/>
    <w:rsid w:val="008729DC"/>
    <w:rsid w:val="00872DE5"/>
    <w:rsid w:val="00872FA8"/>
    <w:rsid w:val="008730C6"/>
    <w:rsid w:val="0087319A"/>
    <w:rsid w:val="008731DE"/>
    <w:rsid w:val="00873201"/>
    <w:rsid w:val="008732F0"/>
    <w:rsid w:val="0087330A"/>
    <w:rsid w:val="008735BF"/>
    <w:rsid w:val="0087369B"/>
    <w:rsid w:val="008738E5"/>
    <w:rsid w:val="008739E7"/>
    <w:rsid w:val="008740E4"/>
    <w:rsid w:val="00874574"/>
    <w:rsid w:val="00874683"/>
    <w:rsid w:val="008746F1"/>
    <w:rsid w:val="00874B15"/>
    <w:rsid w:val="008755E4"/>
    <w:rsid w:val="00875659"/>
    <w:rsid w:val="008757FE"/>
    <w:rsid w:val="00875B73"/>
    <w:rsid w:val="00875CD7"/>
    <w:rsid w:val="00875E99"/>
    <w:rsid w:val="00876394"/>
    <w:rsid w:val="008763D0"/>
    <w:rsid w:val="0087646A"/>
    <w:rsid w:val="0087704D"/>
    <w:rsid w:val="0087742F"/>
    <w:rsid w:val="008775A7"/>
    <w:rsid w:val="00877739"/>
    <w:rsid w:val="00877A78"/>
    <w:rsid w:val="00880198"/>
    <w:rsid w:val="008804DF"/>
    <w:rsid w:val="008806D4"/>
    <w:rsid w:val="00880B4A"/>
    <w:rsid w:val="00880BB9"/>
    <w:rsid w:val="00880DE8"/>
    <w:rsid w:val="00880EB1"/>
    <w:rsid w:val="00881056"/>
    <w:rsid w:val="00881063"/>
    <w:rsid w:val="008813D8"/>
    <w:rsid w:val="00881412"/>
    <w:rsid w:val="00881436"/>
    <w:rsid w:val="00881441"/>
    <w:rsid w:val="00881809"/>
    <w:rsid w:val="00881814"/>
    <w:rsid w:val="0088195A"/>
    <w:rsid w:val="00881B36"/>
    <w:rsid w:val="00882703"/>
    <w:rsid w:val="00882CB5"/>
    <w:rsid w:val="00882E19"/>
    <w:rsid w:val="00882F15"/>
    <w:rsid w:val="0088364C"/>
    <w:rsid w:val="00883691"/>
    <w:rsid w:val="008839CF"/>
    <w:rsid w:val="00883D41"/>
    <w:rsid w:val="00883ECF"/>
    <w:rsid w:val="00884488"/>
    <w:rsid w:val="008846AF"/>
    <w:rsid w:val="008847A3"/>
    <w:rsid w:val="00884901"/>
    <w:rsid w:val="0088498D"/>
    <w:rsid w:val="00884ACD"/>
    <w:rsid w:val="00884C0F"/>
    <w:rsid w:val="00884D24"/>
    <w:rsid w:val="00884FB8"/>
    <w:rsid w:val="00885355"/>
    <w:rsid w:val="00885865"/>
    <w:rsid w:val="0088588B"/>
    <w:rsid w:val="00885AF3"/>
    <w:rsid w:val="00885B98"/>
    <w:rsid w:val="00886128"/>
    <w:rsid w:val="00886797"/>
    <w:rsid w:val="008867A8"/>
    <w:rsid w:val="008868F4"/>
    <w:rsid w:val="00886DE1"/>
    <w:rsid w:val="00886F1A"/>
    <w:rsid w:val="00887053"/>
    <w:rsid w:val="008870B3"/>
    <w:rsid w:val="008873DC"/>
    <w:rsid w:val="00887419"/>
    <w:rsid w:val="0088765C"/>
    <w:rsid w:val="008876FE"/>
    <w:rsid w:val="00887743"/>
    <w:rsid w:val="00887DC2"/>
    <w:rsid w:val="00887F1E"/>
    <w:rsid w:val="00887F61"/>
    <w:rsid w:val="00890059"/>
    <w:rsid w:val="0089068D"/>
    <w:rsid w:val="00890A1A"/>
    <w:rsid w:val="00890A2B"/>
    <w:rsid w:val="00890BF3"/>
    <w:rsid w:val="00890C99"/>
    <w:rsid w:val="0089103C"/>
    <w:rsid w:val="00891167"/>
    <w:rsid w:val="00891191"/>
    <w:rsid w:val="008913D6"/>
    <w:rsid w:val="008913EF"/>
    <w:rsid w:val="00891685"/>
    <w:rsid w:val="00891739"/>
    <w:rsid w:val="0089197C"/>
    <w:rsid w:val="00891C4B"/>
    <w:rsid w:val="00892261"/>
    <w:rsid w:val="00892317"/>
    <w:rsid w:val="00892422"/>
    <w:rsid w:val="00892612"/>
    <w:rsid w:val="00892639"/>
    <w:rsid w:val="0089293D"/>
    <w:rsid w:val="00892ADC"/>
    <w:rsid w:val="00892CF6"/>
    <w:rsid w:val="008930FA"/>
    <w:rsid w:val="00893203"/>
    <w:rsid w:val="0089341D"/>
    <w:rsid w:val="008934C5"/>
    <w:rsid w:val="0089354C"/>
    <w:rsid w:val="008935B1"/>
    <w:rsid w:val="008935C1"/>
    <w:rsid w:val="008937C7"/>
    <w:rsid w:val="008937E9"/>
    <w:rsid w:val="0089396A"/>
    <w:rsid w:val="00893D18"/>
    <w:rsid w:val="00893D37"/>
    <w:rsid w:val="00893D92"/>
    <w:rsid w:val="00893E6C"/>
    <w:rsid w:val="00893F5D"/>
    <w:rsid w:val="00894045"/>
    <w:rsid w:val="008948A1"/>
    <w:rsid w:val="008949D5"/>
    <w:rsid w:val="00894C8C"/>
    <w:rsid w:val="00895009"/>
    <w:rsid w:val="00895176"/>
    <w:rsid w:val="00895318"/>
    <w:rsid w:val="008953F7"/>
    <w:rsid w:val="008955AE"/>
    <w:rsid w:val="00895743"/>
    <w:rsid w:val="00895771"/>
    <w:rsid w:val="00895774"/>
    <w:rsid w:val="00895C56"/>
    <w:rsid w:val="00895CE3"/>
    <w:rsid w:val="00895E78"/>
    <w:rsid w:val="00896023"/>
    <w:rsid w:val="0089613C"/>
    <w:rsid w:val="008965DB"/>
    <w:rsid w:val="008968D8"/>
    <w:rsid w:val="008969C7"/>
    <w:rsid w:val="00896A09"/>
    <w:rsid w:val="00896CDA"/>
    <w:rsid w:val="00896F5F"/>
    <w:rsid w:val="0089711B"/>
    <w:rsid w:val="00897D61"/>
    <w:rsid w:val="00897E97"/>
    <w:rsid w:val="008A01B6"/>
    <w:rsid w:val="008A07A2"/>
    <w:rsid w:val="008A09CA"/>
    <w:rsid w:val="008A0AB7"/>
    <w:rsid w:val="008A0DDD"/>
    <w:rsid w:val="008A0E0E"/>
    <w:rsid w:val="008A145F"/>
    <w:rsid w:val="008A14B7"/>
    <w:rsid w:val="008A14D1"/>
    <w:rsid w:val="008A165C"/>
    <w:rsid w:val="008A1B3A"/>
    <w:rsid w:val="008A1F4C"/>
    <w:rsid w:val="008A1F6B"/>
    <w:rsid w:val="008A1FBF"/>
    <w:rsid w:val="008A242D"/>
    <w:rsid w:val="008A277B"/>
    <w:rsid w:val="008A2B51"/>
    <w:rsid w:val="008A2D5D"/>
    <w:rsid w:val="008A301C"/>
    <w:rsid w:val="008A3333"/>
    <w:rsid w:val="008A3460"/>
    <w:rsid w:val="008A3503"/>
    <w:rsid w:val="008A3934"/>
    <w:rsid w:val="008A39A7"/>
    <w:rsid w:val="008A3B93"/>
    <w:rsid w:val="008A3C61"/>
    <w:rsid w:val="008A3CF1"/>
    <w:rsid w:val="008A3D90"/>
    <w:rsid w:val="008A3F5E"/>
    <w:rsid w:val="008A3FF3"/>
    <w:rsid w:val="008A408F"/>
    <w:rsid w:val="008A4248"/>
    <w:rsid w:val="008A42C8"/>
    <w:rsid w:val="008A4781"/>
    <w:rsid w:val="008A4C5E"/>
    <w:rsid w:val="008A4C5F"/>
    <w:rsid w:val="008A4E3A"/>
    <w:rsid w:val="008A4FF4"/>
    <w:rsid w:val="008A5198"/>
    <w:rsid w:val="008A578E"/>
    <w:rsid w:val="008A5947"/>
    <w:rsid w:val="008A5CB6"/>
    <w:rsid w:val="008A5E17"/>
    <w:rsid w:val="008A5FC2"/>
    <w:rsid w:val="008A60A0"/>
    <w:rsid w:val="008A61F4"/>
    <w:rsid w:val="008A6740"/>
    <w:rsid w:val="008A68BB"/>
    <w:rsid w:val="008A69EC"/>
    <w:rsid w:val="008A6CB9"/>
    <w:rsid w:val="008A6FB9"/>
    <w:rsid w:val="008A722E"/>
    <w:rsid w:val="008A7503"/>
    <w:rsid w:val="008A775F"/>
    <w:rsid w:val="008A77D8"/>
    <w:rsid w:val="008A788B"/>
    <w:rsid w:val="008A7A0B"/>
    <w:rsid w:val="008A7B57"/>
    <w:rsid w:val="008A7E17"/>
    <w:rsid w:val="008B02C2"/>
    <w:rsid w:val="008B04FB"/>
    <w:rsid w:val="008B094F"/>
    <w:rsid w:val="008B0E77"/>
    <w:rsid w:val="008B1257"/>
    <w:rsid w:val="008B145F"/>
    <w:rsid w:val="008B1485"/>
    <w:rsid w:val="008B19B2"/>
    <w:rsid w:val="008B1C7C"/>
    <w:rsid w:val="008B1F69"/>
    <w:rsid w:val="008B2D48"/>
    <w:rsid w:val="008B2E78"/>
    <w:rsid w:val="008B2ED2"/>
    <w:rsid w:val="008B310A"/>
    <w:rsid w:val="008B31A8"/>
    <w:rsid w:val="008B3516"/>
    <w:rsid w:val="008B3908"/>
    <w:rsid w:val="008B3D77"/>
    <w:rsid w:val="008B3FA4"/>
    <w:rsid w:val="008B42F7"/>
    <w:rsid w:val="008B46BC"/>
    <w:rsid w:val="008B48B4"/>
    <w:rsid w:val="008B4A15"/>
    <w:rsid w:val="008B4AF2"/>
    <w:rsid w:val="008B4C8F"/>
    <w:rsid w:val="008B4C96"/>
    <w:rsid w:val="008B4DB1"/>
    <w:rsid w:val="008B563D"/>
    <w:rsid w:val="008B56E1"/>
    <w:rsid w:val="008B5AAB"/>
    <w:rsid w:val="008B5D79"/>
    <w:rsid w:val="008B5E0A"/>
    <w:rsid w:val="008B6350"/>
    <w:rsid w:val="008B64D8"/>
    <w:rsid w:val="008B6A8F"/>
    <w:rsid w:val="008B6D51"/>
    <w:rsid w:val="008B6DAE"/>
    <w:rsid w:val="008B6DD2"/>
    <w:rsid w:val="008B7414"/>
    <w:rsid w:val="008B7771"/>
    <w:rsid w:val="008B7885"/>
    <w:rsid w:val="008B793A"/>
    <w:rsid w:val="008B7EEA"/>
    <w:rsid w:val="008C019A"/>
    <w:rsid w:val="008C025D"/>
    <w:rsid w:val="008C03F6"/>
    <w:rsid w:val="008C04BD"/>
    <w:rsid w:val="008C0981"/>
    <w:rsid w:val="008C0997"/>
    <w:rsid w:val="008C0B9F"/>
    <w:rsid w:val="008C116D"/>
    <w:rsid w:val="008C12EC"/>
    <w:rsid w:val="008C1BC7"/>
    <w:rsid w:val="008C1C9D"/>
    <w:rsid w:val="008C1E5A"/>
    <w:rsid w:val="008C1E8C"/>
    <w:rsid w:val="008C1F87"/>
    <w:rsid w:val="008C215D"/>
    <w:rsid w:val="008C21CD"/>
    <w:rsid w:val="008C22A4"/>
    <w:rsid w:val="008C243C"/>
    <w:rsid w:val="008C245B"/>
    <w:rsid w:val="008C28AF"/>
    <w:rsid w:val="008C2C6F"/>
    <w:rsid w:val="008C2D72"/>
    <w:rsid w:val="008C2E05"/>
    <w:rsid w:val="008C3B57"/>
    <w:rsid w:val="008C3CB3"/>
    <w:rsid w:val="008C3F5B"/>
    <w:rsid w:val="008C416C"/>
    <w:rsid w:val="008C42E2"/>
    <w:rsid w:val="008C44C5"/>
    <w:rsid w:val="008C45FE"/>
    <w:rsid w:val="008C463D"/>
    <w:rsid w:val="008C4841"/>
    <w:rsid w:val="008C4846"/>
    <w:rsid w:val="008C4B47"/>
    <w:rsid w:val="008C4D7D"/>
    <w:rsid w:val="008C4D83"/>
    <w:rsid w:val="008C5394"/>
    <w:rsid w:val="008C583C"/>
    <w:rsid w:val="008C5A01"/>
    <w:rsid w:val="008C5A37"/>
    <w:rsid w:val="008C5CFC"/>
    <w:rsid w:val="008C684B"/>
    <w:rsid w:val="008C6880"/>
    <w:rsid w:val="008C6BC2"/>
    <w:rsid w:val="008C6CCF"/>
    <w:rsid w:val="008C6F73"/>
    <w:rsid w:val="008C7636"/>
    <w:rsid w:val="008C7CD2"/>
    <w:rsid w:val="008D03E3"/>
    <w:rsid w:val="008D08EB"/>
    <w:rsid w:val="008D0C04"/>
    <w:rsid w:val="008D1498"/>
    <w:rsid w:val="008D168E"/>
    <w:rsid w:val="008D1A3E"/>
    <w:rsid w:val="008D1B0A"/>
    <w:rsid w:val="008D1B4D"/>
    <w:rsid w:val="008D1BCD"/>
    <w:rsid w:val="008D1CD9"/>
    <w:rsid w:val="008D1D63"/>
    <w:rsid w:val="008D212B"/>
    <w:rsid w:val="008D215D"/>
    <w:rsid w:val="008D2449"/>
    <w:rsid w:val="008D2509"/>
    <w:rsid w:val="008D25A6"/>
    <w:rsid w:val="008D25D5"/>
    <w:rsid w:val="008D2680"/>
    <w:rsid w:val="008D2A66"/>
    <w:rsid w:val="008D2DBB"/>
    <w:rsid w:val="008D2FFF"/>
    <w:rsid w:val="008D3059"/>
    <w:rsid w:val="008D3221"/>
    <w:rsid w:val="008D34A4"/>
    <w:rsid w:val="008D35EB"/>
    <w:rsid w:val="008D378E"/>
    <w:rsid w:val="008D3ECF"/>
    <w:rsid w:val="008D3FAF"/>
    <w:rsid w:val="008D4204"/>
    <w:rsid w:val="008D443F"/>
    <w:rsid w:val="008D45C5"/>
    <w:rsid w:val="008D46C5"/>
    <w:rsid w:val="008D47D8"/>
    <w:rsid w:val="008D4A9A"/>
    <w:rsid w:val="008D4C69"/>
    <w:rsid w:val="008D51AB"/>
    <w:rsid w:val="008D5972"/>
    <w:rsid w:val="008D5A5D"/>
    <w:rsid w:val="008D5E09"/>
    <w:rsid w:val="008D5E32"/>
    <w:rsid w:val="008D5F36"/>
    <w:rsid w:val="008D6022"/>
    <w:rsid w:val="008D6313"/>
    <w:rsid w:val="008D642D"/>
    <w:rsid w:val="008D6815"/>
    <w:rsid w:val="008D696B"/>
    <w:rsid w:val="008D6B75"/>
    <w:rsid w:val="008D6C56"/>
    <w:rsid w:val="008D6E17"/>
    <w:rsid w:val="008D708E"/>
    <w:rsid w:val="008D70B7"/>
    <w:rsid w:val="008D724E"/>
    <w:rsid w:val="008D7355"/>
    <w:rsid w:val="008D7591"/>
    <w:rsid w:val="008D77F2"/>
    <w:rsid w:val="008D7B63"/>
    <w:rsid w:val="008D7F7C"/>
    <w:rsid w:val="008E02B6"/>
    <w:rsid w:val="008E04D7"/>
    <w:rsid w:val="008E06F9"/>
    <w:rsid w:val="008E08AE"/>
    <w:rsid w:val="008E0970"/>
    <w:rsid w:val="008E0A0A"/>
    <w:rsid w:val="008E0A81"/>
    <w:rsid w:val="008E0C54"/>
    <w:rsid w:val="008E0EAB"/>
    <w:rsid w:val="008E1B20"/>
    <w:rsid w:val="008E2320"/>
    <w:rsid w:val="008E24B5"/>
    <w:rsid w:val="008E274F"/>
    <w:rsid w:val="008E29E7"/>
    <w:rsid w:val="008E2AC5"/>
    <w:rsid w:val="008E2BD3"/>
    <w:rsid w:val="008E2EE0"/>
    <w:rsid w:val="008E3015"/>
    <w:rsid w:val="008E30E9"/>
    <w:rsid w:val="008E344E"/>
    <w:rsid w:val="008E34D2"/>
    <w:rsid w:val="008E3547"/>
    <w:rsid w:val="008E3808"/>
    <w:rsid w:val="008E3809"/>
    <w:rsid w:val="008E39CE"/>
    <w:rsid w:val="008E3A4C"/>
    <w:rsid w:val="008E3D9A"/>
    <w:rsid w:val="008E4167"/>
    <w:rsid w:val="008E42C0"/>
    <w:rsid w:val="008E43AD"/>
    <w:rsid w:val="008E4B77"/>
    <w:rsid w:val="008E4EA6"/>
    <w:rsid w:val="008E54C2"/>
    <w:rsid w:val="008E5B55"/>
    <w:rsid w:val="008E5CBF"/>
    <w:rsid w:val="008E5CC4"/>
    <w:rsid w:val="008E5D97"/>
    <w:rsid w:val="008E5E10"/>
    <w:rsid w:val="008E5E4F"/>
    <w:rsid w:val="008E5EEE"/>
    <w:rsid w:val="008E649B"/>
    <w:rsid w:val="008E649E"/>
    <w:rsid w:val="008E6588"/>
    <w:rsid w:val="008E683F"/>
    <w:rsid w:val="008E6B23"/>
    <w:rsid w:val="008E6C5F"/>
    <w:rsid w:val="008E6C77"/>
    <w:rsid w:val="008E703A"/>
    <w:rsid w:val="008E7163"/>
    <w:rsid w:val="008E75B3"/>
    <w:rsid w:val="008E765D"/>
    <w:rsid w:val="008E7928"/>
    <w:rsid w:val="008F0002"/>
    <w:rsid w:val="008F0017"/>
    <w:rsid w:val="008F016E"/>
    <w:rsid w:val="008F032F"/>
    <w:rsid w:val="008F06DB"/>
    <w:rsid w:val="008F06E8"/>
    <w:rsid w:val="008F0B26"/>
    <w:rsid w:val="008F10DE"/>
    <w:rsid w:val="008F1382"/>
    <w:rsid w:val="008F13EB"/>
    <w:rsid w:val="008F19ED"/>
    <w:rsid w:val="008F1C47"/>
    <w:rsid w:val="008F1D25"/>
    <w:rsid w:val="008F1DA8"/>
    <w:rsid w:val="008F2C5D"/>
    <w:rsid w:val="008F2D48"/>
    <w:rsid w:val="008F2D62"/>
    <w:rsid w:val="008F2F9D"/>
    <w:rsid w:val="008F31A5"/>
    <w:rsid w:val="008F3204"/>
    <w:rsid w:val="008F3560"/>
    <w:rsid w:val="008F356A"/>
    <w:rsid w:val="008F37D9"/>
    <w:rsid w:val="008F38F2"/>
    <w:rsid w:val="008F3A1E"/>
    <w:rsid w:val="008F3A91"/>
    <w:rsid w:val="008F3AC7"/>
    <w:rsid w:val="008F3C88"/>
    <w:rsid w:val="008F3DF6"/>
    <w:rsid w:val="008F3F9A"/>
    <w:rsid w:val="008F420D"/>
    <w:rsid w:val="008F4294"/>
    <w:rsid w:val="008F4371"/>
    <w:rsid w:val="008F46A7"/>
    <w:rsid w:val="008F4900"/>
    <w:rsid w:val="008F4AC0"/>
    <w:rsid w:val="008F4B51"/>
    <w:rsid w:val="008F4DAD"/>
    <w:rsid w:val="008F526F"/>
    <w:rsid w:val="008F570D"/>
    <w:rsid w:val="008F5841"/>
    <w:rsid w:val="008F58AB"/>
    <w:rsid w:val="008F5CC9"/>
    <w:rsid w:val="008F6284"/>
    <w:rsid w:val="008F6596"/>
    <w:rsid w:val="008F6637"/>
    <w:rsid w:val="008F6E3B"/>
    <w:rsid w:val="008F6E48"/>
    <w:rsid w:val="008F7061"/>
    <w:rsid w:val="008F710F"/>
    <w:rsid w:val="008F7516"/>
    <w:rsid w:val="008F7619"/>
    <w:rsid w:val="008F787E"/>
    <w:rsid w:val="008F7977"/>
    <w:rsid w:val="008F7F09"/>
    <w:rsid w:val="008F7FA6"/>
    <w:rsid w:val="009000EE"/>
    <w:rsid w:val="009002DF"/>
    <w:rsid w:val="00900491"/>
    <w:rsid w:val="00900577"/>
    <w:rsid w:val="0090076F"/>
    <w:rsid w:val="00900895"/>
    <w:rsid w:val="00900FD6"/>
    <w:rsid w:val="009010C3"/>
    <w:rsid w:val="00901161"/>
    <w:rsid w:val="0090121C"/>
    <w:rsid w:val="0090151D"/>
    <w:rsid w:val="009016E4"/>
    <w:rsid w:val="009016F6"/>
    <w:rsid w:val="0090171A"/>
    <w:rsid w:val="00901988"/>
    <w:rsid w:val="00902128"/>
    <w:rsid w:val="0090212F"/>
    <w:rsid w:val="0090262A"/>
    <w:rsid w:val="00902711"/>
    <w:rsid w:val="009029A3"/>
    <w:rsid w:val="00902D03"/>
    <w:rsid w:val="00902D4E"/>
    <w:rsid w:val="00902E9F"/>
    <w:rsid w:val="00903001"/>
    <w:rsid w:val="0090304E"/>
    <w:rsid w:val="0090305C"/>
    <w:rsid w:val="00903080"/>
    <w:rsid w:val="00903181"/>
    <w:rsid w:val="0090340B"/>
    <w:rsid w:val="009034F6"/>
    <w:rsid w:val="009035A8"/>
    <w:rsid w:val="009035C5"/>
    <w:rsid w:val="00903849"/>
    <w:rsid w:val="00903ACC"/>
    <w:rsid w:val="00903B65"/>
    <w:rsid w:val="00903BB8"/>
    <w:rsid w:val="00903E7A"/>
    <w:rsid w:val="0090415F"/>
    <w:rsid w:val="00904633"/>
    <w:rsid w:val="00904685"/>
    <w:rsid w:val="009049ED"/>
    <w:rsid w:val="0090547C"/>
    <w:rsid w:val="009056B5"/>
    <w:rsid w:val="00905AA4"/>
    <w:rsid w:val="00905F67"/>
    <w:rsid w:val="009060DC"/>
    <w:rsid w:val="00906185"/>
    <w:rsid w:val="00906A7F"/>
    <w:rsid w:val="00906D97"/>
    <w:rsid w:val="009073E9"/>
    <w:rsid w:val="00907417"/>
    <w:rsid w:val="00907543"/>
    <w:rsid w:val="00907C60"/>
    <w:rsid w:val="00907EFB"/>
    <w:rsid w:val="00907FA1"/>
    <w:rsid w:val="00910177"/>
    <w:rsid w:val="0091040E"/>
    <w:rsid w:val="0091076C"/>
    <w:rsid w:val="009107B8"/>
    <w:rsid w:val="009108DA"/>
    <w:rsid w:val="0091095C"/>
    <w:rsid w:val="00910AD5"/>
    <w:rsid w:val="00910B20"/>
    <w:rsid w:val="00910BB9"/>
    <w:rsid w:val="00910E6E"/>
    <w:rsid w:val="0091141C"/>
    <w:rsid w:val="00911574"/>
    <w:rsid w:val="0091175F"/>
    <w:rsid w:val="0091177F"/>
    <w:rsid w:val="00911855"/>
    <w:rsid w:val="0091197A"/>
    <w:rsid w:val="00911CE7"/>
    <w:rsid w:val="00911EDB"/>
    <w:rsid w:val="00911F33"/>
    <w:rsid w:val="0091218E"/>
    <w:rsid w:val="00912A20"/>
    <w:rsid w:val="00912AE4"/>
    <w:rsid w:val="00912D25"/>
    <w:rsid w:val="00912E6C"/>
    <w:rsid w:val="009130A1"/>
    <w:rsid w:val="009130AC"/>
    <w:rsid w:val="0091365E"/>
    <w:rsid w:val="00913852"/>
    <w:rsid w:val="00913CFC"/>
    <w:rsid w:val="00913D4C"/>
    <w:rsid w:val="00913D6E"/>
    <w:rsid w:val="00913EF2"/>
    <w:rsid w:val="00913F95"/>
    <w:rsid w:val="0091413A"/>
    <w:rsid w:val="00914B43"/>
    <w:rsid w:val="00914B4B"/>
    <w:rsid w:val="00914C9B"/>
    <w:rsid w:val="00914F73"/>
    <w:rsid w:val="00915007"/>
    <w:rsid w:val="00915080"/>
    <w:rsid w:val="00915231"/>
    <w:rsid w:val="00915480"/>
    <w:rsid w:val="00915521"/>
    <w:rsid w:val="00915774"/>
    <w:rsid w:val="00915A37"/>
    <w:rsid w:val="00915DCC"/>
    <w:rsid w:val="009160C2"/>
    <w:rsid w:val="009163FC"/>
    <w:rsid w:val="0091648C"/>
    <w:rsid w:val="0091697E"/>
    <w:rsid w:val="00916E6C"/>
    <w:rsid w:val="009170F5"/>
    <w:rsid w:val="009171B4"/>
    <w:rsid w:val="0091751D"/>
    <w:rsid w:val="0091770A"/>
    <w:rsid w:val="00917A78"/>
    <w:rsid w:val="00917AB0"/>
    <w:rsid w:val="00917CAE"/>
    <w:rsid w:val="00917EA8"/>
    <w:rsid w:val="00917F58"/>
    <w:rsid w:val="00920290"/>
    <w:rsid w:val="009204D7"/>
    <w:rsid w:val="00920A56"/>
    <w:rsid w:val="00920B16"/>
    <w:rsid w:val="00920E81"/>
    <w:rsid w:val="00920F19"/>
    <w:rsid w:val="00920F29"/>
    <w:rsid w:val="00920F85"/>
    <w:rsid w:val="00920FC1"/>
    <w:rsid w:val="00921037"/>
    <w:rsid w:val="0092176A"/>
    <w:rsid w:val="00921805"/>
    <w:rsid w:val="00921A80"/>
    <w:rsid w:val="00921A96"/>
    <w:rsid w:val="00921C82"/>
    <w:rsid w:val="00921D24"/>
    <w:rsid w:val="00921E04"/>
    <w:rsid w:val="00921ED9"/>
    <w:rsid w:val="009224A2"/>
    <w:rsid w:val="00922A16"/>
    <w:rsid w:val="00922DC1"/>
    <w:rsid w:val="00923446"/>
    <w:rsid w:val="009238C3"/>
    <w:rsid w:val="00923DEF"/>
    <w:rsid w:val="00924055"/>
    <w:rsid w:val="009241D8"/>
    <w:rsid w:val="00924274"/>
    <w:rsid w:val="0092427C"/>
    <w:rsid w:val="00924406"/>
    <w:rsid w:val="00924A8A"/>
    <w:rsid w:val="00924C4E"/>
    <w:rsid w:val="00925134"/>
    <w:rsid w:val="009252B6"/>
    <w:rsid w:val="00925431"/>
    <w:rsid w:val="00925439"/>
    <w:rsid w:val="00925499"/>
    <w:rsid w:val="009254BE"/>
    <w:rsid w:val="009255A7"/>
    <w:rsid w:val="0092561B"/>
    <w:rsid w:val="009256CE"/>
    <w:rsid w:val="00925779"/>
    <w:rsid w:val="009257C1"/>
    <w:rsid w:val="009259F8"/>
    <w:rsid w:val="009259FB"/>
    <w:rsid w:val="00925C3E"/>
    <w:rsid w:val="0092608C"/>
    <w:rsid w:val="0092610D"/>
    <w:rsid w:val="0092629F"/>
    <w:rsid w:val="00926432"/>
    <w:rsid w:val="00926523"/>
    <w:rsid w:val="00926800"/>
    <w:rsid w:val="00926816"/>
    <w:rsid w:val="00926AFB"/>
    <w:rsid w:val="00926B32"/>
    <w:rsid w:val="00926B68"/>
    <w:rsid w:val="0092702B"/>
    <w:rsid w:val="009272A9"/>
    <w:rsid w:val="009274DA"/>
    <w:rsid w:val="00927562"/>
    <w:rsid w:val="009278E5"/>
    <w:rsid w:val="0092793E"/>
    <w:rsid w:val="0093006F"/>
    <w:rsid w:val="0093012F"/>
    <w:rsid w:val="0093037E"/>
    <w:rsid w:val="009308C2"/>
    <w:rsid w:val="009309F4"/>
    <w:rsid w:val="00930B76"/>
    <w:rsid w:val="00930DF3"/>
    <w:rsid w:val="0093118E"/>
    <w:rsid w:val="00931379"/>
    <w:rsid w:val="009313B7"/>
    <w:rsid w:val="009313D4"/>
    <w:rsid w:val="009313D7"/>
    <w:rsid w:val="0093156E"/>
    <w:rsid w:val="00931DC1"/>
    <w:rsid w:val="009321D4"/>
    <w:rsid w:val="00932255"/>
    <w:rsid w:val="009323FC"/>
    <w:rsid w:val="009324CD"/>
    <w:rsid w:val="00932518"/>
    <w:rsid w:val="009325C4"/>
    <w:rsid w:val="00932670"/>
    <w:rsid w:val="00932AFF"/>
    <w:rsid w:val="00932C67"/>
    <w:rsid w:val="00932DF9"/>
    <w:rsid w:val="009335C1"/>
    <w:rsid w:val="0093397A"/>
    <w:rsid w:val="00933A7E"/>
    <w:rsid w:val="00933B66"/>
    <w:rsid w:val="0093402F"/>
    <w:rsid w:val="0093418E"/>
    <w:rsid w:val="009341E8"/>
    <w:rsid w:val="009347AA"/>
    <w:rsid w:val="00934967"/>
    <w:rsid w:val="00934F9D"/>
    <w:rsid w:val="009350E2"/>
    <w:rsid w:val="00935407"/>
    <w:rsid w:val="009354FB"/>
    <w:rsid w:val="00935557"/>
    <w:rsid w:val="009357AD"/>
    <w:rsid w:val="00935B89"/>
    <w:rsid w:val="00935BFB"/>
    <w:rsid w:val="00935E66"/>
    <w:rsid w:val="009362D9"/>
    <w:rsid w:val="00936DD3"/>
    <w:rsid w:val="00936FCA"/>
    <w:rsid w:val="009370BD"/>
    <w:rsid w:val="0093722D"/>
    <w:rsid w:val="009374FD"/>
    <w:rsid w:val="0093769B"/>
    <w:rsid w:val="009376E3"/>
    <w:rsid w:val="00937B3C"/>
    <w:rsid w:val="00937BF3"/>
    <w:rsid w:val="00937C9E"/>
    <w:rsid w:val="00937D00"/>
    <w:rsid w:val="00940190"/>
    <w:rsid w:val="0094020D"/>
    <w:rsid w:val="009404CA"/>
    <w:rsid w:val="00940611"/>
    <w:rsid w:val="009407B4"/>
    <w:rsid w:val="0094094A"/>
    <w:rsid w:val="00940C53"/>
    <w:rsid w:val="00940DF8"/>
    <w:rsid w:val="00940EA9"/>
    <w:rsid w:val="00940ED8"/>
    <w:rsid w:val="00941575"/>
    <w:rsid w:val="0094160A"/>
    <w:rsid w:val="00941B7E"/>
    <w:rsid w:val="00941CAD"/>
    <w:rsid w:val="00941CB1"/>
    <w:rsid w:val="00941D22"/>
    <w:rsid w:val="0094244E"/>
    <w:rsid w:val="009424F0"/>
    <w:rsid w:val="00942911"/>
    <w:rsid w:val="00942B38"/>
    <w:rsid w:val="00942EFB"/>
    <w:rsid w:val="0094301D"/>
    <w:rsid w:val="00943294"/>
    <w:rsid w:val="009432BF"/>
    <w:rsid w:val="0094340A"/>
    <w:rsid w:val="009436B5"/>
    <w:rsid w:val="009437D2"/>
    <w:rsid w:val="00943EAF"/>
    <w:rsid w:val="00943FF9"/>
    <w:rsid w:val="00943FFA"/>
    <w:rsid w:val="00944065"/>
    <w:rsid w:val="009449C5"/>
    <w:rsid w:val="00944A45"/>
    <w:rsid w:val="00944A9A"/>
    <w:rsid w:val="009450B8"/>
    <w:rsid w:val="00945191"/>
    <w:rsid w:val="0094520C"/>
    <w:rsid w:val="00945331"/>
    <w:rsid w:val="009455C1"/>
    <w:rsid w:val="00945761"/>
    <w:rsid w:val="00946021"/>
    <w:rsid w:val="00946244"/>
    <w:rsid w:val="009462BC"/>
    <w:rsid w:val="00946402"/>
    <w:rsid w:val="00946516"/>
    <w:rsid w:val="00946883"/>
    <w:rsid w:val="0094696E"/>
    <w:rsid w:val="00946A24"/>
    <w:rsid w:val="00946A7E"/>
    <w:rsid w:val="00946B1E"/>
    <w:rsid w:val="00946B42"/>
    <w:rsid w:val="00946B98"/>
    <w:rsid w:val="00946C73"/>
    <w:rsid w:val="00946CC4"/>
    <w:rsid w:val="00946CD1"/>
    <w:rsid w:val="00946CDF"/>
    <w:rsid w:val="00946D77"/>
    <w:rsid w:val="00946E53"/>
    <w:rsid w:val="00946F2F"/>
    <w:rsid w:val="00947312"/>
    <w:rsid w:val="00947598"/>
    <w:rsid w:val="009475BE"/>
    <w:rsid w:val="009475D0"/>
    <w:rsid w:val="0094775F"/>
    <w:rsid w:val="009478C2"/>
    <w:rsid w:val="00947B5D"/>
    <w:rsid w:val="00947BAA"/>
    <w:rsid w:val="00947D6A"/>
    <w:rsid w:val="00947EF1"/>
    <w:rsid w:val="00947F84"/>
    <w:rsid w:val="00950296"/>
    <w:rsid w:val="009509B5"/>
    <w:rsid w:val="00950B45"/>
    <w:rsid w:val="00950F70"/>
    <w:rsid w:val="00950FD3"/>
    <w:rsid w:val="00951241"/>
    <w:rsid w:val="00951324"/>
    <w:rsid w:val="009515E8"/>
    <w:rsid w:val="00951705"/>
    <w:rsid w:val="0095176C"/>
    <w:rsid w:val="00951A2C"/>
    <w:rsid w:val="00951B83"/>
    <w:rsid w:val="00951E9F"/>
    <w:rsid w:val="00952047"/>
    <w:rsid w:val="0095261A"/>
    <w:rsid w:val="0095272F"/>
    <w:rsid w:val="00952803"/>
    <w:rsid w:val="00952A6D"/>
    <w:rsid w:val="00952BA6"/>
    <w:rsid w:val="00952EE0"/>
    <w:rsid w:val="00953124"/>
    <w:rsid w:val="00953299"/>
    <w:rsid w:val="009535C0"/>
    <w:rsid w:val="00953739"/>
    <w:rsid w:val="0095377F"/>
    <w:rsid w:val="00953851"/>
    <w:rsid w:val="009539BC"/>
    <w:rsid w:val="00953A16"/>
    <w:rsid w:val="00953D49"/>
    <w:rsid w:val="00953F7C"/>
    <w:rsid w:val="009542C7"/>
    <w:rsid w:val="009545BD"/>
    <w:rsid w:val="0095478A"/>
    <w:rsid w:val="009547BE"/>
    <w:rsid w:val="00954B72"/>
    <w:rsid w:val="00954DF5"/>
    <w:rsid w:val="009552AE"/>
    <w:rsid w:val="0095563C"/>
    <w:rsid w:val="00955742"/>
    <w:rsid w:val="00955E15"/>
    <w:rsid w:val="00956754"/>
    <w:rsid w:val="009568A3"/>
    <w:rsid w:val="00956A27"/>
    <w:rsid w:val="00956AC2"/>
    <w:rsid w:val="00956EEC"/>
    <w:rsid w:val="009572F4"/>
    <w:rsid w:val="009574B9"/>
    <w:rsid w:val="00957592"/>
    <w:rsid w:val="009575BD"/>
    <w:rsid w:val="009575DC"/>
    <w:rsid w:val="009575DD"/>
    <w:rsid w:val="00957717"/>
    <w:rsid w:val="009577F1"/>
    <w:rsid w:val="00957CA1"/>
    <w:rsid w:val="00957D21"/>
    <w:rsid w:val="0096057A"/>
    <w:rsid w:val="00960746"/>
    <w:rsid w:val="00960AD1"/>
    <w:rsid w:val="00960C21"/>
    <w:rsid w:val="009616A3"/>
    <w:rsid w:val="00961701"/>
    <w:rsid w:val="00961B62"/>
    <w:rsid w:val="00961D45"/>
    <w:rsid w:val="00962029"/>
    <w:rsid w:val="00962174"/>
    <w:rsid w:val="00962268"/>
    <w:rsid w:val="00962351"/>
    <w:rsid w:val="009627B1"/>
    <w:rsid w:val="0096284C"/>
    <w:rsid w:val="00962B5E"/>
    <w:rsid w:val="00962B67"/>
    <w:rsid w:val="00962C6B"/>
    <w:rsid w:val="00962CAE"/>
    <w:rsid w:val="00962D25"/>
    <w:rsid w:val="00962D96"/>
    <w:rsid w:val="00962E18"/>
    <w:rsid w:val="00962F87"/>
    <w:rsid w:val="009632A3"/>
    <w:rsid w:val="009633B3"/>
    <w:rsid w:val="00963880"/>
    <w:rsid w:val="00963E59"/>
    <w:rsid w:val="00963F29"/>
    <w:rsid w:val="0096412E"/>
    <w:rsid w:val="0096415F"/>
    <w:rsid w:val="00964BDE"/>
    <w:rsid w:val="00964C91"/>
    <w:rsid w:val="00964E02"/>
    <w:rsid w:val="00964E97"/>
    <w:rsid w:val="009655DE"/>
    <w:rsid w:val="009656A5"/>
    <w:rsid w:val="009656D1"/>
    <w:rsid w:val="0096587A"/>
    <w:rsid w:val="00965E03"/>
    <w:rsid w:val="00965FA1"/>
    <w:rsid w:val="0096660C"/>
    <w:rsid w:val="00966A54"/>
    <w:rsid w:val="00966B1E"/>
    <w:rsid w:val="00967124"/>
    <w:rsid w:val="00967216"/>
    <w:rsid w:val="0096789C"/>
    <w:rsid w:val="00967970"/>
    <w:rsid w:val="00967AC6"/>
    <w:rsid w:val="00967C78"/>
    <w:rsid w:val="00967E89"/>
    <w:rsid w:val="0097001B"/>
    <w:rsid w:val="009703AD"/>
    <w:rsid w:val="0097055F"/>
    <w:rsid w:val="009707B1"/>
    <w:rsid w:val="0097082E"/>
    <w:rsid w:val="00970884"/>
    <w:rsid w:val="00970A9A"/>
    <w:rsid w:val="00970EAB"/>
    <w:rsid w:val="0097144F"/>
    <w:rsid w:val="009715E0"/>
    <w:rsid w:val="009716EA"/>
    <w:rsid w:val="00971863"/>
    <w:rsid w:val="00971C97"/>
    <w:rsid w:val="009721BD"/>
    <w:rsid w:val="00972311"/>
    <w:rsid w:val="0097231D"/>
    <w:rsid w:val="00972356"/>
    <w:rsid w:val="00972622"/>
    <w:rsid w:val="00972AED"/>
    <w:rsid w:val="00973043"/>
    <w:rsid w:val="00973236"/>
    <w:rsid w:val="00973403"/>
    <w:rsid w:val="00973432"/>
    <w:rsid w:val="00973597"/>
    <w:rsid w:val="00973713"/>
    <w:rsid w:val="009737B0"/>
    <w:rsid w:val="0097399D"/>
    <w:rsid w:val="00973CCA"/>
    <w:rsid w:val="00974040"/>
    <w:rsid w:val="009740E7"/>
    <w:rsid w:val="009743B0"/>
    <w:rsid w:val="00974B99"/>
    <w:rsid w:val="00974F49"/>
    <w:rsid w:val="009751E6"/>
    <w:rsid w:val="00975406"/>
    <w:rsid w:val="00975914"/>
    <w:rsid w:val="00975A77"/>
    <w:rsid w:val="00975C11"/>
    <w:rsid w:val="00975CED"/>
    <w:rsid w:val="00975E57"/>
    <w:rsid w:val="00975ED8"/>
    <w:rsid w:val="00976101"/>
    <w:rsid w:val="0097665C"/>
    <w:rsid w:val="009766FD"/>
    <w:rsid w:val="00976892"/>
    <w:rsid w:val="009768EB"/>
    <w:rsid w:val="0097691A"/>
    <w:rsid w:val="00976CB0"/>
    <w:rsid w:val="00976D03"/>
    <w:rsid w:val="00976F20"/>
    <w:rsid w:val="00976FAE"/>
    <w:rsid w:val="009778D5"/>
    <w:rsid w:val="00977945"/>
    <w:rsid w:val="00977B90"/>
    <w:rsid w:val="00977C40"/>
    <w:rsid w:val="00977C52"/>
    <w:rsid w:val="00977EFA"/>
    <w:rsid w:val="00977F24"/>
    <w:rsid w:val="009800AA"/>
    <w:rsid w:val="0098027C"/>
    <w:rsid w:val="0098036B"/>
    <w:rsid w:val="00980696"/>
    <w:rsid w:val="00980831"/>
    <w:rsid w:val="0098090A"/>
    <w:rsid w:val="00980959"/>
    <w:rsid w:val="00980A68"/>
    <w:rsid w:val="00980B85"/>
    <w:rsid w:val="00980E4C"/>
    <w:rsid w:val="00981118"/>
    <w:rsid w:val="00981302"/>
    <w:rsid w:val="00981803"/>
    <w:rsid w:val="0098180D"/>
    <w:rsid w:val="0098184D"/>
    <w:rsid w:val="009818BD"/>
    <w:rsid w:val="00981A34"/>
    <w:rsid w:val="00981D5B"/>
    <w:rsid w:val="00981DF0"/>
    <w:rsid w:val="00981FD8"/>
    <w:rsid w:val="009821EE"/>
    <w:rsid w:val="009824AB"/>
    <w:rsid w:val="0098297D"/>
    <w:rsid w:val="00982C88"/>
    <w:rsid w:val="00983437"/>
    <w:rsid w:val="00983535"/>
    <w:rsid w:val="009837FD"/>
    <w:rsid w:val="0098385E"/>
    <w:rsid w:val="00983866"/>
    <w:rsid w:val="00983B3B"/>
    <w:rsid w:val="009842A7"/>
    <w:rsid w:val="0098441B"/>
    <w:rsid w:val="00984588"/>
    <w:rsid w:val="00984727"/>
    <w:rsid w:val="00984855"/>
    <w:rsid w:val="0098493A"/>
    <w:rsid w:val="00984EFB"/>
    <w:rsid w:val="0098544F"/>
    <w:rsid w:val="00985604"/>
    <w:rsid w:val="009858F2"/>
    <w:rsid w:val="00985974"/>
    <w:rsid w:val="00985CAB"/>
    <w:rsid w:val="00985CFC"/>
    <w:rsid w:val="00985D3E"/>
    <w:rsid w:val="00985DF9"/>
    <w:rsid w:val="00985EF7"/>
    <w:rsid w:val="0098610C"/>
    <w:rsid w:val="00986349"/>
    <w:rsid w:val="00986580"/>
    <w:rsid w:val="0098662C"/>
    <w:rsid w:val="009866A9"/>
    <w:rsid w:val="00986876"/>
    <w:rsid w:val="00986AC7"/>
    <w:rsid w:val="00986E05"/>
    <w:rsid w:val="00986F13"/>
    <w:rsid w:val="00986F9D"/>
    <w:rsid w:val="0098705E"/>
    <w:rsid w:val="00987434"/>
    <w:rsid w:val="00987461"/>
    <w:rsid w:val="0098750E"/>
    <w:rsid w:val="00987749"/>
    <w:rsid w:val="00987792"/>
    <w:rsid w:val="00987898"/>
    <w:rsid w:val="00987966"/>
    <w:rsid w:val="009879BF"/>
    <w:rsid w:val="00987CB0"/>
    <w:rsid w:val="00990175"/>
    <w:rsid w:val="00990273"/>
    <w:rsid w:val="00990B55"/>
    <w:rsid w:val="00990BF1"/>
    <w:rsid w:val="00990F60"/>
    <w:rsid w:val="009912B3"/>
    <w:rsid w:val="00991339"/>
    <w:rsid w:val="009914A9"/>
    <w:rsid w:val="00992057"/>
    <w:rsid w:val="0099224F"/>
    <w:rsid w:val="009922A5"/>
    <w:rsid w:val="0099284D"/>
    <w:rsid w:val="009928A3"/>
    <w:rsid w:val="00992C09"/>
    <w:rsid w:val="00992DAD"/>
    <w:rsid w:val="00992E1F"/>
    <w:rsid w:val="00992FFF"/>
    <w:rsid w:val="0099303B"/>
    <w:rsid w:val="0099310B"/>
    <w:rsid w:val="00993354"/>
    <w:rsid w:val="00993490"/>
    <w:rsid w:val="00993A79"/>
    <w:rsid w:val="00993CD5"/>
    <w:rsid w:val="00994031"/>
    <w:rsid w:val="00994364"/>
    <w:rsid w:val="0099447E"/>
    <w:rsid w:val="0099448E"/>
    <w:rsid w:val="00994B1A"/>
    <w:rsid w:val="00994B76"/>
    <w:rsid w:val="00994CA5"/>
    <w:rsid w:val="00994DA0"/>
    <w:rsid w:val="00994E65"/>
    <w:rsid w:val="00994F81"/>
    <w:rsid w:val="00995315"/>
    <w:rsid w:val="009953A7"/>
    <w:rsid w:val="0099546E"/>
    <w:rsid w:val="00995850"/>
    <w:rsid w:val="00995B11"/>
    <w:rsid w:val="009961D5"/>
    <w:rsid w:val="0099622D"/>
    <w:rsid w:val="00996398"/>
    <w:rsid w:val="009967AC"/>
    <w:rsid w:val="009967AF"/>
    <w:rsid w:val="00996952"/>
    <w:rsid w:val="00996D7A"/>
    <w:rsid w:val="00996FD4"/>
    <w:rsid w:val="00997000"/>
    <w:rsid w:val="009974F1"/>
    <w:rsid w:val="00997872"/>
    <w:rsid w:val="0099792A"/>
    <w:rsid w:val="00997CE8"/>
    <w:rsid w:val="009A0189"/>
    <w:rsid w:val="009A0233"/>
    <w:rsid w:val="009A046F"/>
    <w:rsid w:val="009A0472"/>
    <w:rsid w:val="009A04A2"/>
    <w:rsid w:val="009A091D"/>
    <w:rsid w:val="009A0BAC"/>
    <w:rsid w:val="009A0C1D"/>
    <w:rsid w:val="009A0C72"/>
    <w:rsid w:val="009A0D33"/>
    <w:rsid w:val="009A1499"/>
    <w:rsid w:val="009A1808"/>
    <w:rsid w:val="009A1835"/>
    <w:rsid w:val="009A187E"/>
    <w:rsid w:val="009A1A46"/>
    <w:rsid w:val="009A1A5B"/>
    <w:rsid w:val="009A1AAD"/>
    <w:rsid w:val="009A1D52"/>
    <w:rsid w:val="009A238D"/>
    <w:rsid w:val="009A24A8"/>
    <w:rsid w:val="009A2548"/>
    <w:rsid w:val="009A263B"/>
    <w:rsid w:val="009A2A46"/>
    <w:rsid w:val="009A3133"/>
    <w:rsid w:val="009A3262"/>
    <w:rsid w:val="009A35B8"/>
    <w:rsid w:val="009A35DA"/>
    <w:rsid w:val="009A35F4"/>
    <w:rsid w:val="009A36FB"/>
    <w:rsid w:val="009A403C"/>
    <w:rsid w:val="009A42A2"/>
    <w:rsid w:val="009A43ED"/>
    <w:rsid w:val="009A485A"/>
    <w:rsid w:val="009A4A45"/>
    <w:rsid w:val="009A4BAF"/>
    <w:rsid w:val="009A4EA0"/>
    <w:rsid w:val="009A50E8"/>
    <w:rsid w:val="009A53FB"/>
    <w:rsid w:val="009A546C"/>
    <w:rsid w:val="009A5474"/>
    <w:rsid w:val="009A5621"/>
    <w:rsid w:val="009A59BD"/>
    <w:rsid w:val="009A5A23"/>
    <w:rsid w:val="009A5EF9"/>
    <w:rsid w:val="009A6A7B"/>
    <w:rsid w:val="009A6C00"/>
    <w:rsid w:val="009A6C38"/>
    <w:rsid w:val="009A6C3D"/>
    <w:rsid w:val="009A6E05"/>
    <w:rsid w:val="009A6E88"/>
    <w:rsid w:val="009A75C7"/>
    <w:rsid w:val="009A75F6"/>
    <w:rsid w:val="009A764D"/>
    <w:rsid w:val="009A77AE"/>
    <w:rsid w:val="009A77BD"/>
    <w:rsid w:val="009A7845"/>
    <w:rsid w:val="009A7882"/>
    <w:rsid w:val="009A7ACB"/>
    <w:rsid w:val="009A7C11"/>
    <w:rsid w:val="009A7DCA"/>
    <w:rsid w:val="009A7F46"/>
    <w:rsid w:val="009B001F"/>
    <w:rsid w:val="009B035F"/>
    <w:rsid w:val="009B06A1"/>
    <w:rsid w:val="009B084D"/>
    <w:rsid w:val="009B0C98"/>
    <w:rsid w:val="009B0FE2"/>
    <w:rsid w:val="009B10E6"/>
    <w:rsid w:val="009B138D"/>
    <w:rsid w:val="009B145D"/>
    <w:rsid w:val="009B1790"/>
    <w:rsid w:val="009B1E4A"/>
    <w:rsid w:val="009B2CB6"/>
    <w:rsid w:val="009B2E29"/>
    <w:rsid w:val="009B3458"/>
    <w:rsid w:val="009B4078"/>
    <w:rsid w:val="009B41ED"/>
    <w:rsid w:val="009B42D8"/>
    <w:rsid w:val="009B44F6"/>
    <w:rsid w:val="009B45BA"/>
    <w:rsid w:val="009B4999"/>
    <w:rsid w:val="009B4EC3"/>
    <w:rsid w:val="009B4FFD"/>
    <w:rsid w:val="009B5097"/>
    <w:rsid w:val="009B51C8"/>
    <w:rsid w:val="009B5241"/>
    <w:rsid w:val="009B535B"/>
    <w:rsid w:val="009B595F"/>
    <w:rsid w:val="009B5C66"/>
    <w:rsid w:val="009B5E43"/>
    <w:rsid w:val="009B5E6A"/>
    <w:rsid w:val="009B5E77"/>
    <w:rsid w:val="009B6476"/>
    <w:rsid w:val="009B6F38"/>
    <w:rsid w:val="009B6F78"/>
    <w:rsid w:val="009B7067"/>
    <w:rsid w:val="009B7075"/>
    <w:rsid w:val="009B737D"/>
    <w:rsid w:val="009B7891"/>
    <w:rsid w:val="009B79C1"/>
    <w:rsid w:val="009B7A62"/>
    <w:rsid w:val="009B7DF3"/>
    <w:rsid w:val="009B7EA4"/>
    <w:rsid w:val="009B7EF4"/>
    <w:rsid w:val="009B7F1D"/>
    <w:rsid w:val="009C01F2"/>
    <w:rsid w:val="009C0913"/>
    <w:rsid w:val="009C1007"/>
    <w:rsid w:val="009C12FC"/>
    <w:rsid w:val="009C1584"/>
    <w:rsid w:val="009C16E6"/>
    <w:rsid w:val="009C1768"/>
    <w:rsid w:val="009C1789"/>
    <w:rsid w:val="009C1E35"/>
    <w:rsid w:val="009C20E9"/>
    <w:rsid w:val="009C2193"/>
    <w:rsid w:val="009C2230"/>
    <w:rsid w:val="009C2381"/>
    <w:rsid w:val="009C2816"/>
    <w:rsid w:val="009C28E2"/>
    <w:rsid w:val="009C2907"/>
    <w:rsid w:val="009C2B64"/>
    <w:rsid w:val="009C2DE3"/>
    <w:rsid w:val="009C3095"/>
    <w:rsid w:val="009C3133"/>
    <w:rsid w:val="009C31C9"/>
    <w:rsid w:val="009C33CD"/>
    <w:rsid w:val="009C35D5"/>
    <w:rsid w:val="009C36FF"/>
    <w:rsid w:val="009C38F5"/>
    <w:rsid w:val="009C39B4"/>
    <w:rsid w:val="009C3A57"/>
    <w:rsid w:val="009C3AD9"/>
    <w:rsid w:val="009C3DD2"/>
    <w:rsid w:val="009C3F2D"/>
    <w:rsid w:val="009C405F"/>
    <w:rsid w:val="009C4B01"/>
    <w:rsid w:val="009C4D4E"/>
    <w:rsid w:val="009C4E25"/>
    <w:rsid w:val="009C5126"/>
    <w:rsid w:val="009C54D9"/>
    <w:rsid w:val="009C55E5"/>
    <w:rsid w:val="009C57E2"/>
    <w:rsid w:val="009C5907"/>
    <w:rsid w:val="009C5CEB"/>
    <w:rsid w:val="009C66E7"/>
    <w:rsid w:val="009C6D4D"/>
    <w:rsid w:val="009C6E0C"/>
    <w:rsid w:val="009C70E7"/>
    <w:rsid w:val="009C71D0"/>
    <w:rsid w:val="009C72B8"/>
    <w:rsid w:val="009C776B"/>
    <w:rsid w:val="009C792F"/>
    <w:rsid w:val="009C7AC8"/>
    <w:rsid w:val="009C7B7F"/>
    <w:rsid w:val="009C7F98"/>
    <w:rsid w:val="009D01D5"/>
    <w:rsid w:val="009D04B2"/>
    <w:rsid w:val="009D06A4"/>
    <w:rsid w:val="009D0F67"/>
    <w:rsid w:val="009D10F8"/>
    <w:rsid w:val="009D119B"/>
    <w:rsid w:val="009D143E"/>
    <w:rsid w:val="009D162C"/>
    <w:rsid w:val="009D1A54"/>
    <w:rsid w:val="009D1A96"/>
    <w:rsid w:val="009D1FD4"/>
    <w:rsid w:val="009D2425"/>
    <w:rsid w:val="009D2557"/>
    <w:rsid w:val="009D25E7"/>
    <w:rsid w:val="009D28D4"/>
    <w:rsid w:val="009D29FA"/>
    <w:rsid w:val="009D2A18"/>
    <w:rsid w:val="009D2AE3"/>
    <w:rsid w:val="009D2C17"/>
    <w:rsid w:val="009D2C37"/>
    <w:rsid w:val="009D3097"/>
    <w:rsid w:val="009D31DC"/>
    <w:rsid w:val="009D3640"/>
    <w:rsid w:val="009D3787"/>
    <w:rsid w:val="009D3C31"/>
    <w:rsid w:val="009D3D6F"/>
    <w:rsid w:val="009D3FC7"/>
    <w:rsid w:val="009D423C"/>
    <w:rsid w:val="009D4354"/>
    <w:rsid w:val="009D453A"/>
    <w:rsid w:val="009D51B2"/>
    <w:rsid w:val="009D54A8"/>
    <w:rsid w:val="009D5613"/>
    <w:rsid w:val="009D5657"/>
    <w:rsid w:val="009D56C4"/>
    <w:rsid w:val="009D56FB"/>
    <w:rsid w:val="009D59DF"/>
    <w:rsid w:val="009D5B32"/>
    <w:rsid w:val="009D5B4F"/>
    <w:rsid w:val="009D62E6"/>
    <w:rsid w:val="009D6A52"/>
    <w:rsid w:val="009D6E70"/>
    <w:rsid w:val="009D6EBD"/>
    <w:rsid w:val="009D7013"/>
    <w:rsid w:val="009D7087"/>
    <w:rsid w:val="009D70C3"/>
    <w:rsid w:val="009D7138"/>
    <w:rsid w:val="009D733B"/>
    <w:rsid w:val="009D762F"/>
    <w:rsid w:val="009D764C"/>
    <w:rsid w:val="009D788D"/>
    <w:rsid w:val="009E0115"/>
    <w:rsid w:val="009E03E1"/>
    <w:rsid w:val="009E06F5"/>
    <w:rsid w:val="009E0876"/>
    <w:rsid w:val="009E0C86"/>
    <w:rsid w:val="009E0C9B"/>
    <w:rsid w:val="009E0E6D"/>
    <w:rsid w:val="009E0F6C"/>
    <w:rsid w:val="009E115A"/>
    <w:rsid w:val="009E1272"/>
    <w:rsid w:val="009E142F"/>
    <w:rsid w:val="009E1457"/>
    <w:rsid w:val="009E17D9"/>
    <w:rsid w:val="009E1800"/>
    <w:rsid w:val="009E1AC6"/>
    <w:rsid w:val="009E1EE2"/>
    <w:rsid w:val="009E20A2"/>
    <w:rsid w:val="009E20FD"/>
    <w:rsid w:val="009E22DE"/>
    <w:rsid w:val="009E2360"/>
    <w:rsid w:val="009E240D"/>
    <w:rsid w:val="009E265A"/>
    <w:rsid w:val="009E268A"/>
    <w:rsid w:val="009E2826"/>
    <w:rsid w:val="009E2C8F"/>
    <w:rsid w:val="009E2E64"/>
    <w:rsid w:val="009E2FA8"/>
    <w:rsid w:val="009E3011"/>
    <w:rsid w:val="009E30FD"/>
    <w:rsid w:val="009E331A"/>
    <w:rsid w:val="009E3351"/>
    <w:rsid w:val="009E342E"/>
    <w:rsid w:val="009E35A0"/>
    <w:rsid w:val="009E3760"/>
    <w:rsid w:val="009E379C"/>
    <w:rsid w:val="009E3810"/>
    <w:rsid w:val="009E382E"/>
    <w:rsid w:val="009E38F8"/>
    <w:rsid w:val="009E3947"/>
    <w:rsid w:val="009E3A3B"/>
    <w:rsid w:val="009E3B91"/>
    <w:rsid w:val="009E4297"/>
    <w:rsid w:val="009E43D1"/>
    <w:rsid w:val="009E43F2"/>
    <w:rsid w:val="009E4881"/>
    <w:rsid w:val="009E4D25"/>
    <w:rsid w:val="009E4F14"/>
    <w:rsid w:val="009E4FD1"/>
    <w:rsid w:val="009E536A"/>
    <w:rsid w:val="009E5758"/>
    <w:rsid w:val="009E5B15"/>
    <w:rsid w:val="009E5C03"/>
    <w:rsid w:val="009E5C07"/>
    <w:rsid w:val="009E5D99"/>
    <w:rsid w:val="009E5DE0"/>
    <w:rsid w:val="009E60E2"/>
    <w:rsid w:val="009E6954"/>
    <w:rsid w:val="009E69B8"/>
    <w:rsid w:val="009E6C7D"/>
    <w:rsid w:val="009E6CCA"/>
    <w:rsid w:val="009E6FD6"/>
    <w:rsid w:val="009E700F"/>
    <w:rsid w:val="009E7107"/>
    <w:rsid w:val="009E716F"/>
    <w:rsid w:val="009E72E9"/>
    <w:rsid w:val="009E72EF"/>
    <w:rsid w:val="009E78E3"/>
    <w:rsid w:val="009E79CF"/>
    <w:rsid w:val="009E7A5F"/>
    <w:rsid w:val="009E7ACB"/>
    <w:rsid w:val="009F008F"/>
    <w:rsid w:val="009F011D"/>
    <w:rsid w:val="009F0398"/>
    <w:rsid w:val="009F0FFF"/>
    <w:rsid w:val="009F121C"/>
    <w:rsid w:val="009F1639"/>
    <w:rsid w:val="009F16C4"/>
    <w:rsid w:val="009F172B"/>
    <w:rsid w:val="009F1FB5"/>
    <w:rsid w:val="009F20E7"/>
    <w:rsid w:val="009F21BB"/>
    <w:rsid w:val="009F23D6"/>
    <w:rsid w:val="009F259B"/>
    <w:rsid w:val="009F287E"/>
    <w:rsid w:val="009F2AB3"/>
    <w:rsid w:val="009F2D89"/>
    <w:rsid w:val="009F2E69"/>
    <w:rsid w:val="009F314E"/>
    <w:rsid w:val="009F3183"/>
    <w:rsid w:val="009F319C"/>
    <w:rsid w:val="009F3AC8"/>
    <w:rsid w:val="009F3E94"/>
    <w:rsid w:val="009F3FAE"/>
    <w:rsid w:val="009F41E9"/>
    <w:rsid w:val="009F4320"/>
    <w:rsid w:val="009F439E"/>
    <w:rsid w:val="009F4505"/>
    <w:rsid w:val="009F465F"/>
    <w:rsid w:val="009F470B"/>
    <w:rsid w:val="009F4925"/>
    <w:rsid w:val="009F495A"/>
    <w:rsid w:val="009F4E1A"/>
    <w:rsid w:val="009F4E6C"/>
    <w:rsid w:val="009F4E83"/>
    <w:rsid w:val="009F4FF3"/>
    <w:rsid w:val="009F509D"/>
    <w:rsid w:val="009F5143"/>
    <w:rsid w:val="009F553C"/>
    <w:rsid w:val="009F5668"/>
    <w:rsid w:val="009F5ACF"/>
    <w:rsid w:val="009F5AFE"/>
    <w:rsid w:val="009F5C9B"/>
    <w:rsid w:val="009F5EE9"/>
    <w:rsid w:val="009F62E8"/>
    <w:rsid w:val="009F67CD"/>
    <w:rsid w:val="009F6999"/>
    <w:rsid w:val="009F6A53"/>
    <w:rsid w:val="009F6AD4"/>
    <w:rsid w:val="009F6BE2"/>
    <w:rsid w:val="009F6C30"/>
    <w:rsid w:val="009F6D0C"/>
    <w:rsid w:val="009F6E18"/>
    <w:rsid w:val="009F70F6"/>
    <w:rsid w:val="009F70F7"/>
    <w:rsid w:val="009F7126"/>
    <w:rsid w:val="009F72C3"/>
    <w:rsid w:val="009F73AC"/>
    <w:rsid w:val="009F73BA"/>
    <w:rsid w:val="009F742E"/>
    <w:rsid w:val="009F7768"/>
    <w:rsid w:val="009F77E7"/>
    <w:rsid w:val="009F7888"/>
    <w:rsid w:val="009F7894"/>
    <w:rsid w:val="009F7A5B"/>
    <w:rsid w:val="009F7A9A"/>
    <w:rsid w:val="009F7B86"/>
    <w:rsid w:val="00A000C6"/>
    <w:rsid w:val="00A005FD"/>
    <w:rsid w:val="00A0083B"/>
    <w:rsid w:val="00A00B08"/>
    <w:rsid w:val="00A00CBA"/>
    <w:rsid w:val="00A0105E"/>
    <w:rsid w:val="00A01077"/>
    <w:rsid w:val="00A012B3"/>
    <w:rsid w:val="00A0145E"/>
    <w:rsid w:val="00A015BD"/>
    <w:rsid w:val="00A016FD"/>
    <w:rsid w:val="00A019A4"/>
    <w:rsid w:val="00A01CE7"/>
    <w:rsid w:val="00A01D61"/>
    <w:rsid w:val="00A01E17"/>
    <w:rsid w:val="00A01E84"/>
    <w:rsid w:val="00A01F5B"/>
    <w:rsid w:val="00A02472"/>
    <w:rsid w:val="00A027F7"/>
    <w:rsid w:val="00A02845"/>
    <w:rsid w:val="00A02B29"/>
    <w:rsid w:val="00A02DDD"/>
    <w:rsid w:val="00A0315F"/>
    <w:rsid w:val="00A03635"/>
    <w:rsid w:val="00A0381F"/>
    <w:rsid w:val="00A038A8"/>
    <w:rsid w:val="00A03B76"/>
    <w:rsid w:val="00A03C3A"/>
    <w:rsid w:val="00A03CD0"/>
    <w:rsid w:val="00A040A9"/>
    <w:rsid w:val="00A041B1"/>
    <w:rsid w:val="00A04372"/>
    <w:rsid w:val="00A04785"/>
    <w:rsid w:val="00A0494D"/>
    <w:rsid w:val="00A04A4D"/>
    <w:rsid w:val="00A04A5D"/>
    <w:rsid w:val="00A05371"/>
    <w:rsid w:val="00A057BD"/>
    <w:rsid w:val="00A058A3"/>
    <w:rsid w:val="00A05D64"/>
    <w:rsid w:val="00A05EA7"/>
    <w:rsid w:val="00A05F6F"/>
    <w:rsid w:val="00A05F77"/>
    <w:rsid w:val="00A05F84"/>
    <w:rsid w:val="00A060A0"/>
    <w:rsid w:val="00A0614E"/>
    <w:rsid w:val="00A065BC"/>
    <w:rsid w:val="00A06783"/>
    <w:rsid w:val="00A0692E"/>
    <w:rsid w:val="00A06984"/>
    <w:rsid w:val="00A06BB0"/>
    <w:rsid w:val="00A06C85"/>
    <w:rsid w:val="00A06CFC"/>
    <w:rsid w:val="00A06D88"/>
    <w:rsid w:val="00A06FA1"/>
    <w:rsid w:val="00A070AD"/>
    <w:rsid w:val="00A072DF"/>
    <w:rsid w:val="00A07570"/>
    <w:rsid w:val="00A0791E"/>
    <w:rsid w:val="00A07D5F"/>
    <w:rsid w:val="00A10210"/>
    <w:rsid w:val="00A1082C"/>
    <w:rsid w:val="00A108AC"/>
    <w:rsid w:val="00A10A6F"/>
    <w:rsid w:val="00A11299"/>
    <w:rsid w:val="00A117DD"/>
    <w:rsid w:val="00A11A57"/>
    <w:rsid w:val="00A11C19"/>
    <w:rsid w:val="00A11CF8"/>
    <w:rsid w:val="00A11D28"/>
    <w:rsid w:val="00A11EB7"/>
    <w:rsid w:val="00A1246F"/>
    <w:rsid w:val="00A125C1"/>
    <w:rsid w:val="00A12857"/>
    <w:rsid w:val="00A128F9"/>
    <w:rsid w:val="00A129CE"/>
    <w:rsid w:val="00A12C2F"/>
    <w:rsid w:val="00A12D2A"/>
    <w:rsid w:val="00A12DB1"/>
    <w:rsid w:val="00A13103"/>
    <w:rsid w:val="00A132A5"/>
    <w:rsid w:val="00A1343A"/>
    <w:rsid w:val="00A136FB"/>
    <w:rsid w:val="00A1388F"/>
    <w:rsid w:val="00A14053"/>
    <w:rsid w:val="00A146A1"/>
    <w:rsid w:val="00A14A5D"/>
    <w:rsid w:val="00A14D39"/>
    <w:rsid w:val="00A15323"/>
    <w:rsid w:val="00A1540F"/>
    <w:rsid w:val="00A15C60"/>
    <w:rsid w:val="00A1602D"/>
    <w:rsid w:val="00A160B4"/>
    <w:rsid w:val="00A16450"/>
    <w:rsid w:val="00A165A4"/>
    <w:rsid w:val="00A16710"/>
    <w:rsid w:val="00A16959"/>
    <w:rsid w:val="00A16AC4"/>
    <w:rsid w:val="00A16BB8"/>
    <w:rsid w:val="00A16C3F"/>
    <w:rsid w:val="00A16C79"/>
    <w:rsid w:val="00A170E2"/>
    <w:rsid w:val="00A17136"/>
    <w:rsid w:val="00A17157"/>
    <w:rsid w:val="00A17795"/>
    <w:rsid w:val="00A17FB9"/>
    <w:rsid w:val="00A20223"/>
    <w:rsid w:val="00A20374"/>
    <w:rsid w:val="00A2093E"/>
    <w:rsid w:val="00A20B93"/>
    <w:rsid w:val="00A20EA2"/>
    <w:rsid w:val="00A21372"/>
    <w:rsid w:val="00A21426"/>
    <w:rsid w:val="00A21433"/>
    <w:rsid w:val="00A215A8"/>
    <w:rsid w:val="00A217F6"/>
    <w:rsid w:val="00A21B22"/>
    <w:rsid w:val="00A21C10"/>
    <w:rsid w:val="00A225DB"/>
    <w:rsid w:val="00A227D2"/>
    <w:rsid w:val="00A22903"/>
    <w:rsid w:val="00A22A02"/>
    <w:rsid w:val="00A22E9D"/>
    <w:rsid w:val="00A23060"/>
    <w:rsid w:val="00A234F0"/>
    <w:rsid w:val="00A23669"/>
    <w:rsid w:val="00A2399D"/>
    <w:rsid w:val="00A23D21"/>
    <w:rsid w:val="00A23F9E"/>
    <w:rsid w:val="00A246BF"/>
    <w:rsid w:val="00A24D15"/>
    <w:rsid w:val="00A24D48"/>
    <w:rsid w:val="00A24DCA"/>
    <w:rsid w:val="00A24EA4"/>
    <w:rsid w:val="00A25052"/>
    <w:rsid w:val="00A250E0"/>
    <w:rsid w:val="00A25425"/>
    <w:rsid w:val="00A255CF"/>
    <w:rsid w:val="00A26311"/>
    <w:rsid w:val="00A264CA"/>
    <w:rsid w:val="00A2687E"/>
    <w:rsid w:val="00A26AAE"/>
    <w:rsid w:val="00A26BEA"/>
    <w:rsid w:val="00A26CB5"/>
    <w:rsid w:val="00A26D05"/>
    <w:rsid w:val="00A2769E"/>
    <w:rsid w:val="00A278FF"/>
    <w:rsid w:val="00A27997"/>
    <w:rsid w:val="00A279D3"/>
    <w:rsid w:val="00A27B2C"/>
    <w:rsid w:val="00A27FC7"/>
    <w:rsid w:val="00A308C2"/>
    <w:rsid w:val="00A30A10"/>
    <w:rsid w:val="00A30EBE"/>
    <w:rsid w:val="00A312A3"/>
    <w:rsid w:val="00A312F3"/>
    <w:rsid w:val="00A3145C"/>
    <w:rsid w:val="00A315E5"/>
    <w:rsid w:val="00A317DB"/>
    <w:rsid w:val="00A31BFF"/>
    <w:rsid w:val="00A3211F"/>
    <w:rsid w:val="00A32179"/>
    <w:rsid w:val="00A32D63"/>
    <w:rsid w:val="00A32FB4"/>
    <w:rsid w:val="00A33D8D"/>
    <w:rsid w:val="00A344F3"/>
    <w:rsid w:val="00A354BC"/>
    <w:rsid w:val="00A35A05"/>
    <w:rsid w:val="00A35AA4"/>
    <w:rsid w:val="00A35AC0"/>
    <w:rsid w:val="00A35CE3"/>
    <w:rsid w:val="00A35D88"/>
    <w:rsid w:val="00A3645A"/>
    <w:rsid w:val="00A3648F"/>
    <w:rsid w:val="00A364B4"/>
    <w:rsid w:val="00A365BD"/>
    <w:rsid w:val="00A36826"/>
    <w:rsid w:val="00A36C3E"/>
    <w:rsid w:val="00A36C7D"/>
    <w:rsid w:val="00A36CED"/>
    <w:rsid w:val="00A36D8B"/>
    <w:rsid w:val="00A36E06"/>
    <w:rsid w:val="00A36F3C"/>
    <w:rsid w:val="00A371C6"/>
    <w:rsid w:val="00A377C1"/>
    <w:rsid w:val="00A3787E"/>
    <w:rsid w:val="00A378E1"/>
    <w:rsid w:val="00A37AAE"/>
    <w:rsid w:val="00A37B3A"/>
    <w:rsid w:val="00A37B4A"/>
    <w:rsid w:val="00A37C00"/>
    <w:rsid w:val="00A37E61"/>
    <w:rsid w:val="00A400C1"/>
    <w:rsid w:val="00A40437"/>
    <w:rsid w:val="00A405B2"/>
    <w:rsid w:val="00A408BB"/>
    <w:rsid w:val="00A40F0F"/>
    <w:rsid w:val="00A40F81"/>
    <w:rsid w:val="00A411FE"/>
    <w:rsid w:val="00A4127C"/>
    <w:rsid w:val="00A41A19"/>
    <w:rsid w:val="00A41A51"/>
    <w:rsid w:val="00A41CC3"/>
    <w:rsid w:val="00A41CDE"/>
    <w:rsid w:val="00A41D4E"/>
    <w:rsid w:val="00A41D8D"/>
    <w:rsid w:val="00A4242D"/>
    <w:rsid w:val="00A426A0"/>
    <w:rsid w:val="00A42727"/>
    <w:rsid w:val="00A42DD7"/>
    <w:rsid w:val="00A42E19"/>
    <w:rsid w:val="00A42F27"/>
    <w:rsid w:val="00A42FC2"/>
    <w:rsid w:val="00A430C4"/>
    <w:rsid w:val="00A4333C"/>
    <w:rsid w:val="00A4338E"/>
    <w:rsid w:val="00A43D72"/>
    <w:rsid w:val="00A442D2"/>
    <w:rsid w:val="00A4432B"/>
    <w:rsid w:val="00A44983"/>
    <w:rsid w:val="00A44BE3"/>
    <w:rsid w:val="00A44D95"/>
    <w:rsid w:val="00A44F26"/>
    <w:rsid w:val="00A44FD0"/>
    <w:rsid w:val="00A4509E"/>
    <w:rsid w:val="00A458CE"/>
    <w:rsid w:val="00A45A9E"/>
    <w:rsid w:val="00A45CCE"/>
    <w:rsid w:val="00A45D2B"/>
    <w:rsid w:val="00A45E73"/>
    <w:rsid w:val="00A46414"/>
    <w:rsid w:val="00A46476"/>
    <w:rsid w:val="00A466A1"/>
    <w:rsid w:val="00A46777"/>
    <w:rsid w:val="00A46D17"/>
    <w:rsid w:val="00A46F49"/>
    <w:rsid w:val="00A46F99"/>
    <w:rsid w:val="00A472E7"/>
    <w:rsid w:val="00A47503"/>
    <w:rsid w:val="00A476B2"/>
    <w:rsid w:val="00A47A47"/>
    <w:rsid w:val="00A47C34"/>
    <w:rsid w:val="00A47E4D"/>
    <w:rsid w:val="00A47FA9"/>
    <w:rsid w:val="00A50019"/>
    <w:rsid w:val="00A503D8"/>
    <w:rsid w:val="00A50C53"/>
    <w:rsid w:val="00A51200"/>
    <w:rsid w:val="00A5166E"/>
    <w:rsid w:val="00A517DF"/>
    <w:rsid w:val="00A5198B"/>
    <w:rsid w:val="00A519D8"/>
    <w:rsid w:val="00A51C05"/>
    <w:rsid w:val="00A51E65"/>
    <w:rsid w:val="00A51F03"/>
    <w:rsid w:val="00A51F5E"/>
    <w:rsid w:val="00A52179"/>
    <w:rsid w:val="00A52662"/>
    <w:rsid w:val="00A52692"/>
    <w:rsid w:val="00A528AD"/>
    <w:rsid w:val="00A5291A"/>
    <w:rsid w:val="00A52EB7"/>
    <w:rsid w:val="00A5332D"/>
    <w:rsid w:val="00A536B9"/>
    <w:rsid w:val="00A53782"/>
    <w:rsid w:val="00A53868"/>
    <w:rsid w:val="00A539AD"/>
    <w:rsid w:val="00A53A83"/>
    <w:rsid w:val="00A53CE8"/>
    <w:rsid w:val="00A53F41"/>
    <w:rsid w:val="00A54110"/>
    <w:rsid w:val="00A5418C"/>
    <w:rsid w:val="00A54406"/>
    <w:rsid w:val="00A54504"/>
    <w:rsid w:val="00A545D4"/>
    <w:rsid w:val="00A5477B"/>
    <w:rsid w:val="00A5499E"/>
    <w:rsid w:val="00A54A64"/>
    <w:rsid w:val="00A54D97"/>
    <w:rsid w:val="00A54EA7"/>
    <w:rsid w:val="00A551B6"/>
    <w:rsid w:val="00A553E9"/>
    <w:rsid w:val="00A55D3E"/>
    <w:rsid w:val="00A55E06"/>
    <w:rsid w:val="00A55E31"/>
    <w:rsid w:val="00A55EE3"/>
    <w:rsid w:val="00A5628A"/>
    <w:rsid w:val="00A5652B"/>
    <w:rsid w:val="00A567E7"/>
    <w:rsid w:val="00A567FB"/>
    <w:rsid w:val="00A568EC"/>
    <w:rsid w:val="00A56919"/>
    <w:rsid w:val="00A56E1C"/>
    <w:rsid w:val="00A56E77"/>
    <w:rsid w:val="00A5709A"/>
    <w:rsid w:val="00A570A7"/>
    <w:rsid w:val="00A575B1"/>
    <w:rsid w:val="00A575E9"/>
    <w:rsid w:val="00A57CF3"/>
    <w:rsid w:val="00A57DC9"/>
    <w:rsid w:val="00A57F01"/>
    <w:rsid w:val="00A601C0"/>
    <w:rsid w:val="00A603F1"/>
    <w:rsid w:val="00A604B2"/>
    <w:rsid w:val="00A6052E"/>
    <w:rsid w:val="00A6077C"/>
    <w:rsid w:val="00A60786"/>
    <w:rsid w:val="00A609AD"/>
    <w:rsid w:val="00A6129C"/>
    <w:rsid w:val="00A614C9"/>
    <w:rsid w:val="00A61F9E"/>
    <w:rsid w:val="00A62378"/>
    <w:rsid w:val="00A6240B"/>
    <w:rsid w:val="00A62585"/>
    <w:rsid w:val="00A62729"/>
    <w:rsid w:val="00A62767"/>
    <w:rsid w:val="00A62AA4"/>
    <w:rsid w:val="00A62C6E"/>
    <w:rsid w:val="00A62DB4"/>
    <w:rsid w:val="00A62FB9"/>
    <w:rsid w:val="00A63480"/>
    <w:rsid w:val="00A634EE"/>
    <w:rsid w:val="00A63581"/>
    <w:rsid w:val="00A63672"/>
    <w:rsid w:val="00A63715"/>
    <w:rsid w:val="00A63A3D"/>
    <w:rsid w:val="00A63D87"/>
    <w:rsid w:val="00A63E49"/>
    <w:rsid w:val="00A641EF"/>
    <w:rsid w:val="00A64442"/>
    <w:rsid w:val="00A6471F"/>
    <w:rsid w:val="00A647B4"/>
    <w:rsid w:val="00A647FE"/>
    <w:rsid w:val="00A648A0"/>
    <w:rsid w:val="00A649D5"/>
    <w:rsid w:val="00A64E4B"/>
    <w:rsid w:val="00A65001"/>
    <w:rsid w:val="00A654F8"/>
    <w:rsid w:val="00A6590C"/>
    <w:rsid w:val="00A6594A"/>
    <w:rsid w:val="00A65AF3"/>
    <w:rsid w:val="00A65BB7"/>
    <w:rsid w:val="00A65C44"/>
    <w:rsid w:val="00A65C9B"/>
    <w:rsid w:val="00A65D20"/>
    <w:rsid w:val="00A65ECC"/>
    <w:rsid w:val="00A65FED"/>
    <w:rsid w:val="00A6610E"/>
    <w:rsid w:val="00A666C8"/>
    <w:rsid w:val="00A66A40"/>
    <w:rsid w:val="00A66C30"/>
    <w:rsid w:val="00A66F71"/>
    <w:rsid w:val="00A673A7"/>
    <w:rsid w:val="00A67575"/>
    <w:rsid w:val="00A67A53"/>
    <w:rsid w:val="00A67AB4"/>
    <w:rsid w:val="00A67C6B"/>
    <w:rsid w:val="00A67D62"/>
    <w:rsid w:val="00A67DCC"/>
    <w:rsid w:val="00A700F0"/>
    <w:rsid w:val="00A70394"/>
    <w:rsid w:val="00A70604"/>
    <w:rsid w:val="00A70768"/>
    <w:rsid w:val="00A70C2E"/>
    <w:rsid w:val="00A70D34"/>
    <w:rsid w:val="00A70E8B"/>
    <w:rsid w:val="00A70FA0"/>
    <w:rsid w:val="00A70FE5"/>
    <w:rsid w:val="00A71043"/>
    <w:rsid w:val="00A7120C"/>
    <w:rsid w:val="00A718B1"/>
    <w:rsid w:val="00A71D17"/>
    <w:rsid w:val="00A71E2D"/>
    <w:rsid w:val="00A71EE5"/>
    <w:rsid w:val="00A71FA6"/>
    <w:rsid w:val="00A7244F"/>
    <w:rsid w:val="00A72564"/>
    <w:rsid w:val="00A7276A"/>
    <w:rsid w:val="00A729A2"/>
    <w:rsid w:val="00A72E47"/>
    <w:rsid w:val="00A73035"/>
    <w:rsid w:val="00A731FA"/>
    <w:rsid w:val="00A73583"/>
    <w:rsid w:val="00A73630"/>
    <w:rsid w:val="00A736C7"/>
    <w:rsid w:val="00A73824"/>
    <w:rsid w:val="00A73A01"/>
    <w:rsid w:val="00A73AA7"/>
    <w:rsid w:val="00A73CD0"/>
    <w:rsid w:val="00A73FC9"/>
    <w:rsid w:val="00A74026"/>
    <w:rsid w:val="00A744E9"/>
    <w:rsid w:val="00A74669"/>
    <w:rsid w:val="00A7485A"/>
    <w:rsid w:val="00A74A40"/>
    <w:rsid w:val="00A74D4D"/>
    <w:rsid w:val="00A74DDB"/>
    <w:rsid w:val="00A74FBF"/>
    <w:rsid w:val="00A75134"/>
    <w:rsid w:val="00A751DC"/>
    <w:rsid w:val="00A752A7"/>
    <w:rsid w:val="00A75314"/>
    <w:rsid w:val="00A758AD"/>
    <w:rsid w:val="00A75F62"/>
    <w:rsid w:val="00A76225"/>
    <w:rsid w:val="00A76333"/>
    <w:rsid w:val="00A76375"/>
    <w:rsid w:val="00A764A8"/>
    <w:rsid w:val="00A7651C"/>
    <w:rsid w:val="00A76732"/>
    <w:rsid w:val="00A76863"/>
    <w:rsid w:val="00A76ADD"/>
    <w:rsid w:val="00A76C83"/>
    <w:rsid w:val="00A76D6E"/>
    <w:rsid w:val="00A76DDD"/>
    <w:rsid w:val="00A7704F"/>
    <w:rsid w:val="00A77068"/>
    <w:rsid w:val="00A77191"/>
    <w:rsid w:val="00A772E4"/>
    <w:rsid w:val="00A7730B"/>
    <w:rsid w:val="00A77756"/>
    <w:rsid w:val="00A77793"/>
    <w:rsid w:val="00A8025A"/>
    <w:rsid w:val="00A8071E"/>
    <w:rsid w:val="00A80D45"/>
    <w:rsid w:val="00A80E9B"/>
    <w:rsid w:val="00A80EFA"/>
    <w:rsid w:val="00A80F8A"/>
    <w:rsid w:val="00A80FDD"/>
    <w:rsid w:val="00A810BD"/>
    <w:rsid w:val="00A815AA"/>
    <w:rsid w:val="00A818B8"/>
    <w:rsid w:val="00A81AEB"/>
    <w:rsid w:val="00A81BCA"/>
    <w:rsid w:val="00A81BEB"/>
    <w:rsid w:val="00A81CA9"/>
    <w:rsid w:val="00A81DDE"/>
    <w:rsid w:val="00A81EC7"/>
    <w:rsid w:val="00A81EFB"/>
    <w:rsid w:val="00A81F33"/>
    <w:rsid w:val="00A821C3"/>
    <w:rsid w:val="00A82379"/>
    <w:rsid w:val="00A82540"/>
    <w:rsid w:val="00A82548"/>
    <w:rsid w:val="00A82658"/>
    <w:rsid w:val="00A82669"/>
    <w:rsid w:val="00A82671"/>
    <w:rsid w:val="00A82A89"/>
    <w:rsid w:val="00A82B0F"/>
    <w:rsid w:val="00A82C11"/>
    <w:rsid w:val="00A82CF2"/>
    <w:rsid w:val="00A82D12"/>
    <w:rsid w:val="00A82E7D"/>
    <w:rsid w:val="00A82FA7"/>
    <w:rsid w:val="00A830E9"/>
    <w:rsid w:val="00A83596"/>
    <w:rsid w:val="00A8359F"/>
    <w:rsid w:val="00A83D29"/>
    <w:rsid w:val="00A84067"/>
    <w:rsid w:val="00A84436"/>
    <w:rsid w:val="00A84825"/>
    <w:rsid w:val="00A84969"/>
    <w:rsid w:val="00A84A19"/>
    <w:rsid w:val="00A84AD5"/>
    <w:rsid w:val="00A84B91"/>
    <w:rsid w:val="00A84BE2"/>
    <w:rsid w:val="00A84C53"/>
    <w:rsid w:val="00A84C86"/>
    <w:rsid w:val="00A84C94"/>
    <w:rsid w:val="00A8525E"/>
    <w:rsid w:val="00A852C6"/>
    <w:rsid w:val="00A85301"/>
    <w:rsid w:val="00A85586"/>
    <w:rsid w:val="00A85968"/>
    <w:rsid w:val="00A85B0D"/>
    <w:rsid w:val="00A85D5C"/>
    <w:rsid w:val="00A86064"/>
    <w:rsid w:val="00A8606B"/>
    <w:rsid w:val="00A86083"/>
    <w:rsid w:val="00A861EF"/>
    <w:rsid w:val="00A8652A"/>
    <w:rsid w:val="00A86664"/>
    <w:rsid w:val="00A86B55"/>
    <w:rsid w:val="00A86ED8"/>
    <w:rsid w:val="00A8702A"/>
    <w:rsid w:val="00A8735D"/>
    <w:rsid w:val="00A873F4"/>
    <w:rsid w:val="00A87710"/>
    <w:rsid w:val="00A87728"/>
    <w:rsid w:val="00A8787D"/>
    <w:rsid w:val="00A87ACE"/>
    <w:rsid w:val="00A87B42"/>
    <w:rsid w:val="00A87BB3"/>
    <w:rsid w:val="00A87D28"/>
    <w:rsid w:val="00A87F0E"/>
    <w:rsid w:val="00A900F6"/>
    <w:rsid w:val="00A9013E"/>
    <w:rsid w:val="00A901FC"/>
    <w:rsid w:val="00A903FF"/>
    <w:rsid w:val="00A90597"/>
    <w:rsid w:val="00A905F7"/>
    <w:rsid w:val="00A90707"/>
    <w:rsid w:val="00A90858"/>
    <w:rsid w:val="00A908BC"/>
    <w:rsid w:val="00A90C5D"/>
    <w:rsid w:val="00A90EB7"/>
    <w:rsid w:val="00A910BB"/>
    <w:rsid w:val="00A9118C"/>
    <w:rsid w:val="00A91291"/>
    <w:rsid w:val="00A913C2"/>
    <w:rsid w:val="00A917D5"/>
    <w:rsid w:val="00A91819"/>
    <w:rsid w:val="00A91A8B"/>
    <w:rsid w:val="00A920F1"/>
    <w:rsid w:val="00A92140"/>
    <w:rsid w:val="00A9248E"/>
    <w:rsid w:val="00A92A03"/>
    <w:rsid w:val="00A92AEF"/>
    <w:rsid w:val="00A92B09"/>
    <w:rsid w:val="00A92D6E"/>
    <w:rsid w:val="00A92E0A"/>
    <w:rsid w:val="00A92F2E"/>
    <w:rsid w:val="00A93226"/>
    <w:rsid w:val="00A9334F"/>
    <w:rsid w:val="00A936A5"/>
    <w:rsid w:val="00A936F7"/>
    <w:rsid w:val="00A937BF"/>
    <w:rsid w:val="00A93CC1"/>
    <w:rsid w:val="00A93E37"/>
    <w:rsid w:val="00A93F42"/>
    <w:rsid w:val="00A9430D"/>
    <w:rsid w:val="00A94676"/>
    <w:rsid w:val="00A946B4"/>
    <w:rsid w:val="00A94724"/>
    <w:rsid w:val="00A9473F"/>
    <w:rsid w:val="00A94964"/>
    <w:rsid w:val="00A94D46"/>
    <w:rsid w:val="00A94F21"/>
    <w:rsid w:val="00A952CC"/>
    <w:rsid w:val="00A956CA"/>
    <w:rsid w:val="00A95806"/>
    <w:rsid w:val="00A958FE"/>
    <w:rsid w:val="00A959AF"/>
    <w:rsid w:val="00A95BC8"/>
    <w:rsid w:val="00A95C5D"/>
    <w:rsid w:val="00A95C8C"/>
    <w:rsid w:val="00A95D6C"/>
    <w:rsid w:val="00A95E61"/>
    <w:rsid w:val="00A95EDE"/>
    <w:rsid w:val="00A95F04"/>
    <w:rsid w:val="00A9600E"/>
    <w:rsid w:val="00A962C1"/>
    <w:rsid w:val="00A967CC"/>
    <w:rsid w:val="00A96859"/>
    <w:rsid w:val="00A96B03"/>
    <w:rsid w:val="00A96B8B"/>
    <w:rsid w:val="00A96D75"/>
    <w:rsid w:val="00A96DF9"/>
    <w:rsid w:val="00A96F7C"/>
    <w:rsid w:val="00A97655"/>
    <w:rsid w:val="00AA01ED"/>
    <w:rsid w:val="00AA0928"/>
    <w:rsid w:val="00AA0B30"/>
    <w:rsid w:val="00AA107B"/>
    <w:rsid w:val="00AA1639"/>
    <w:rsid w:val="00AA19F4"/>
    <w:rsid w:val="00AA202E"/>
    <w:rsid w:val="00AA20DF"/>
    <w:rsid w:val="00AA2697"/>
    <w:rsid w:val="00AA270C"/>
    <w:rsid w:val="00AA27B4"/>
    <w:rsid w:val="00AA2830"/>
    <w:rsid w:val="00AA2B55"/>
    <w:rsid w:val="00AA2D44"/>
    <w:rsid w:val="00AA32B1"/>
    <w:rsid w:val="00AA33E4"/>
    <w:rsid w:val="00AA35DB"/>
    <w:rsid w:val="00AA367B"/>
    <w:rsid w:val="00AA39C0"/>
    <w:rsid w:val="00AA3A91"/>
    <w:rsid w:val="00AA3E52"/>
    <w:rsid w:val="00AA3E55"/>
    <w:rsid w:val="00AA3EFA"/>
    <w:rsid w:val="00AA4227"/>
    <w:rsid w:val="00AA43A8"/>
    <w:rsid w:val="00AA459B"/>
    <w:rsid w:val="00AA49E5"/>
    <w:rsid w:val="00AA4C4B"/>
    <w:rsid w:val="00AA4D20"/>
    <w:rsid w:val="00AA4E0D"/>
    <w:rsid w:val="00AA543B"/>
    <w:rsid w:val="00AA549B"/>
    <w:rsid w:val="00AA5520"/>
    <w:rsid w:val="00AA562E"/>
    <w:rsid w:val="00AA5707"/>
    <w:rsid w:val="00AA5BA7"/>
    <w:rsid w:val="00AA5EBC"/>
    <w:rsid w:val="00AA5FC3"/>
    <w:rsid w:val="00AA611C"/>
    <w:rsid w:val="00AA67D5"/>
    <w:rsid w:val="00AA6FAD"/>
    <w:rsid w:val="00AA70DF"/>
    <w:rsid w:val="00AA7389"/>
    <w:rsid w:val="00AA73FF"/>
    <w:rsid w:val="00AA7B44"/>
    <w:rsid w:val="00AA7C6F"/>
    <w:rsid w:val="00AA7E56"/>
    <w:rsid w:val="00AB01F5"/>
    <w:rsid w:val="00AB03CD"/>
    <w:rsid w:val="00AB06E8"/>
    <w:rsid w:val="00AB0B04"/>
    <w:rsid w:val="00AB0FE1"/>
    <w:rsid w:val="00AB1258"/>
    <w:rsid w:val="00AB1298"/>
    <w:rsid w:val="00AB1623"/>
    <w:rsid w:val="00AB164B"/>
    <w:rsid w:val="00AB1660"/>
    <w:rsid w:val="00AB1686"/>
    <w:rsid w:val="00AB1A48"/>
    <w:rsid w:val="00AB2364"/>
    <w:rsid w:val="00AB2721"/>
    <w:rsid w:val="00AB2895"/>
    <w:rsid w:val="00AB29D0"/>
    <w:rsid w:val="00AB2D0D"/>
    <w:rsid w:val="00AB2D22"/>
    <w:rsid w:val="00AB3018"/>
    <w:rsid w:val="00AB3225"/>
    <w:rsid w:val="00AB327F"/>
    <w:rsid w:val="00AB3A2E"/>
    <w:rsid w:val="00AB3C04"/>
    <w:rsid w:val="00AB4367"/>
    <w:rsid w:val="00AB4374"/>
    <w:rsid w:val="00AB480D"/>
    <w:rsid w:val="00AB4975"/>
    <w:rsid w:val="00AB4A40"/>
    <w:rsid w:val="00AB4BC6"/>
    <w:rsid w:val="00AB4E6C"/>
    <w:rsid w:val="00AB4F4C"/>
    <w:rsid w:val="00AB50B0"/>
    <w:rsid w:val="00AB568C"/>
    <w:rsid w:val="00AB56B5"/>
    <w:rsid w:val="00AB5780"/>
    <w:rsid w:val="00AB5868"/>
    <w:rsid w:val="00AB5ABB"/>
    <w:rsid w:val="00AB5DD5"/>
    <w:rsid w:val="00AB5E98"/>
    <w:rsid w:val="00AB5E9D"/>
    <w:rsid w:val="00AB6027"/>
    <w:rsid w:val="00AB61B9"/>
    <w:rsid w:val="00AB61DC"/>
    <w:rsid w:val="00AB6601"/>
    <w:rsid w:val="00AB6942"/>
    <w:rsid w:val="00AB6AAE"/>
    <w:rsid w:val="00AB6D49"/>
    <w:rsid w:val="00AB6DBC"/>
    <w:rsid w:val="00AB7255"/>
    <w:rsid w:val="00AB733E"/>
    <w:rsid w:val="00AB7494"/>
    <w:rsid w:val="00AB7509"/>
    <w:rsid w:val="00AB7B13"/>
    <w:rsid w:val="00AB7C34"/>
    <w:rsid w:val="00AB7C36"/>
    <w:rsid w:val="00AB7F75"/>
    <w:rsid w:val="00AC013F"/>
    <w:rsid w:val="00AC0761"/>
    <w:rsid w:val="00AC078C"/>
    <w:rsid w:val="00AC08E1"/>
    <w:rsid w:val="00AC0B08"/>
    <w:rsid w:val="00AC0D31"/>
    <w:rsid w:val="00AC0D5F"/>
    <w:rsid w:val="00AC12D1"/>
    <w:rsid w:val="00AC19B1"/>
    <w:rsid w:val="00AC1A93"/>
    <w:rsid w:val="00AC1B42"/>
    <w:rsid w:val="00AC1D6E"/>
    <w:rsid w:val="00AC1DE4"/>
    <w:rsid w:val="00AC1E0C"/>
    <w:rsid w:val="00AC26FA"/>
    <w:rsid w:val="00AC2768"/>
    <w:rsid w:val="00AC2CF4"/>
    <w:rsid w:val="00AC3410"/>
    <w:rsid w:val="00AC34A2"/>
    <w:rsid w:val="00AC35F4"/>
    <w:rsid w:val="00AC3672"/>
    <w:rsid w:val="00AC3C3E"/>
    <w:rsid w:val="00AC3E62"/>
    <w:rsid w:val="00AC3F4D"/>
    <w:rsid w:val="00AC4171"/>
    <w:rsid w:val="00AC42E7"/>
    <w:rsid w:val="00AC4405"/>
    <w:rsid w:val="00AC4CE2"/>
    <w:rsid w:val="00AC4FFC"/>
    <w:rsid w:val="00AC5082"/>
    <w:rsid w:val="00AC50F3"/>
    <w:rsid w:val="00AC51D2"/>
    <w:rsid w:val="00AC580A"/>
    <w:rsid w:val="00AC5B7B"/>
    <w:rsid w:val="00AC60AD"/>
    <w:rsid w:val="00AC6204"/>
    <w:rsid w:val="00AC64D7"/>
    <w:rsid w:val="00AC670A"/>
    <w:rsid w:val="00AC695B"/>
    <w:rsid w:val="00AC6BD3"/>
    <w:rsid w:val="00AC6D61"/>
    <w:rsid w:val="00AC7000"/>
    <w:rsid w:val="00AC7215"/>
    <w:rsid w:val="00AC7854"/>
    <w:rsid w:val="00AC797A"/>
    <w:rsid w:val="00AC7B45"/>
    <w:rsid w:val="00AC7EB4"/>
    <w:rsid w:val="00AD00BE"/>
    <w:rsid w:val="00AD00EA"/>
    <w:rsid w:val="00AD0197"/>
    <w:rsid w:val="00AD0654"/>
    <w:rsid w:val="00AD0676"/>
    <w:rsid w:val="00AD0760"/>
    <w:rsid w:val="00AD082C"/>
    <w:rsid w:val="00AD0CB8"/>
    <w:rsid w:val="00AD1030"/>
    <w:rsid w:val="00AD155B"/>
    <w:rsid w:val="00AD176E"/>
    <w:rsid w:val="00AD1AD7"/>
    <w:rsid w:val="00AD1C3F"/>
    <w:rsid w:val="00AD2347"/>
    <w:rsid w:val="00AD2450"/>
    <w:rsid w:val="00AD2965"/>
    <w:rsid w:val="00AD2AD3"/>
    <w:rsid w:val="00AD2D8D"/>
    <w:rsid w:val="00AD313E"/>
    <w:rsid w:val="00AD31BA"/>
    <w:rsid w:val="00AD330C"/>
    <w:rsid w:val="00AD33AE"/>
    <w:rsid w:val="00AD3489"/>
    <w:rsid w:val="00AD34CC"/>
    <w:rsid w:val="00AD370F"/>
    <w:rsid w:val="00AD3819"/>
    <w:rsid w:val="00AD3B09"/>
    <w:rsid w:val="00AD3DCE"/>
    <w:rsid w:val="00AD3E72"/>
    <w:rsid w:val="00AD3EC3"/>
    <w:rsid w:val="00AD3F47"/>
    <w:rsid w:val="00AD44DE"/>
    <w:rsid w:val="00AD4911"/>
    <w:rsid w:val="00AD4C07"/>
    <w:rsid w:val="00AD4CAB"/>
    <w:rsid w:val="00AD4FEF"/>
    <w:rsid w:val="00AD50BA"/>
    <w:rsid w:val="00AD52AB"/>
    <w:rsid w:val="00AD537C"/>
    <w:rsid w:val="00AD5765"/>
    <w:rsid w:val="00AD57FB"/>
    <w:rsid w:val="00AD5CD4"/>
    <w:rsid w:val="00AD5E65"/>
    <w:rsid w:val="00AD5F13"/>
    <w:rsid w:val="00AD60CC"/>
    <w:rsid w:val="00AD61D3"/>
    <w:rsid w:val="00AD63AF"/>
    <w:rsid w:val="00AD6802"/>
    <w:rsid w:val="00AD6C6B"/>
    <w:rsid w:val="00AD6C89"/>
    <w:rsid w:val="00AD6CBA"/>
    <w:rsid w:val="00AD749F"/>
    <w:rsid w:val="00AD756E"/>
    <w:rsid w:val="00AD781F"/>
    <w:rsid w:val="00AD78C9"/>
    <w:rsid w:val="00AE00E4"/>
    <w:rsid w:val="00AE01C5"/>
    <w:rsid w:val="00AE032E"/>
    <w:rsid w:val="00AE04F0"/>
    <w:rsid w:val="00AE0518"/>
    <w:rsid w:val="00AE0769"/>
    <w:rsid w:val="00AE0789"/>
    <w:rsid w:val="00AE07E4"/>
    <w:rsid w:val="00AE0B0C"/>
    <w:rsid w:val="00AE0CD6"/>
    <w:rsid w:val="00AE0E29"/>
    <w:rsid w:val="00AE0E57"/>
    <w:rsid w:val="00AE0F2C"/>
    <w:rsid w:val="00AE111B"/>
    <w:rsid w:val="00AE11DE"/>
    <w:rsid w:val="00AE1364"/>
    <w:rsid w:val="00AE19E0"/>
    <w:rsid w:val="00AE1B5D"/>
    <w:rsid w:val="00AE1E0C"/>
    <w:rsid w:val="00AE205F"/>
    <w:rsid w:val="00AE2082"/>
    <w:rsid w:val="00AE2100"/>
    <w:rsid w:val="00AE2782"/>
    <w:rsid w:val="00AE29B8"/>
    <w:rsid w:val="00AE2A56"/>
    <w:rsid w:val="00AE2BAF"/>
    <w:rsid w:val="00AE2CC0"/>
    <w:rsid w:val="00AE3524"/>
    <w:rsid w:val="00AE3564"/>
    <w:rsid w:val="00AE3689"/>
    <w:rsid w:val="00AE3DEF"/>
    <w:rsid w:val="00AE4052"/>
    <w:rsid w:val="00AE4548"/>
    <w:rsid w:val="00AE45B6"/>
    <w:rsid w:val="00AE51F0"/>
    <w:rsid w:val="00AE559A"/>
    <w:rsid w:val="00AE5889"/>
    <w:rsid w:val="00AE588D"/>
    <w:rsid w:val="00AE59B5"/>
    <w:rsid w:val="00AE6412"/>
    <w:rsid w:val="00AE645E"/>
    <w:rsid w:val="00AE65F3"/>
    <w:rsid w:val="00AE660C"/>
    <w:rsid w:val="00AE6708"/>
    <w:rsid w:val="00AE6868"/>
    <w:rsid w:val="00AE6A0F"/>
    <w:rsid w:val="00AE6E3B"/>
    <w:rsid w:val="00AE70C3"/>
    <w:rsid w:val="00AE71CD"/>
    <w:rsid w:val="00AE7205"/>
    <w:rsid w:val="00AE77C7"/>
    <w:rsid w:val="00AE7BA9"/>
    <w:rsid w:val="00AF01A3"/>
    <w:rsid w:val="00AF0385"/>
    <w:rsid w:val="00AF0614"/>
    <w:rsid w:val="00AF0617"/>
    <w:rsid w:val="00AF093B"/>
    <w:rsid w:val="00AF0B8D"/>
    <w:rsid w:val="00AF0E07"/>
    <w:rsid w:val="00AF0FEC"/>
    <w:rsid w:val="00AF10B6"/>
    <w:rsid w:val="00AF1127"/>
    <w:rsid w:val="00AF1251"/>
    <w:rsid w:val="00AF1338"/>
    <w:rsid w:val="00AF14B0"/>
    <w:rsid w:val="00AF151F"/>
    <w:rsid w:val="00AF176B"/>
    <w:rsid w:val="00AF18E3"/>
    <w:rsid w:val="00AF1ABC"/>
    <w:rsid w:val="00AF1B30"/>
    <w:rsid w:val="00AF21B2"/>
    <w:rsid w:val="00AF25E3"/>
    <w:rsid w:val="00AF28B5"/>
    <w:rsid w:val="00AF2AEE"/>
    <w:rsid w:val="00AF2C58"/>
    <w:rsid w:val="00AF2E19"/>
    <w:rsid w:val="00AF302B"/>
    <w:rsid w:val="00AF35AF"/>
    <w:rsid w:val="00AF3766"/>
    <w:rsid w:val="00AF38C5"/>
    <w:rsid w:val="00AF3C36"/>
    <w:rsid w:val="00AF3E34"/>
    <w:rsid w:val="00AF4116"/>
    <w:rsid w:val="00AF4504"/>
    <w:rsid w:val="00AF45CC"/>
    <w:rsid w:val="00AF4954"/>
    <w:rsid w:val="00AF496A"/>
    <w:rsid w:val="00AF4A23"/>
    <w:rsid w:val="00AF4C14"/>
    <w:rsid w:val="00AF4C92"/>
    <w:rsid w:val="00AF4CEF"/>
    <w:rsid w:val="00AF4E29"/>
    <w:rsid w:val="00AF5ACC"/>
    <w:rsid w:val="00AF5EAE"/>
    <w:rsid w:val="00AF624D"/>
    <w:rsid w:val="00AF662B"/>
    <w:rsid w:val="00AF6A36"/>
    <w:rsid w:val="00AF6EC8"/>
    <w:rsid w:val="00AF6F66"/>
    <w:rsid w:val="00AF717F"/>
    <w:rsid w:val="00AF7187"/>
    <w:rsid w:val="00AF722C"/>
    <w:rsid w:val="00AF74CD"/>
    <w:rsid w:val="00AF74F6"/>
    <w:rsid w:val="00AF758C"/>
    <w:rsid w:val="00AF7600"/>
    <w:rsid w:val="00AF78DB"/>
    <w:rsid w:val="00AF7C5A"/>
    <w:rsid w:val="00AF7E9C"/>
    <w:rsid w:val="00B00050"/>
    <w:rsid w:val="00B0035F"/>
    <w:rsid w:val="00B00950"/>
    <w:rsid w:val="00B00DAA"/>
    <w:rsid w:val="00B00EEE"/>
    <w:rsid w:val="00B010B6"/>
    <w:rsid w:val="00B01438"/>
    <w:rsid w:val="00B02113"/>
    <w:rsid w:val="00B0219C"/>
    <w:rsid w:val="00B023D5"/>
    <w:rsid w:val="00B029C8"/>
    <w:rsid w:val="00B02E49"/>
    <w:rsid w:val="00B02F20"/>
    <w:rsid w:val="00B03000"/>
    <w:rsid w:val="00B03799"/>
    <w:rsid w:val="00B03A6D"/>
    <w:rsid w:val="00B03D2A"/>
    <w:rsid w:val="00B04023"/>
    <w:rsid w:val="00B040D7"/>
    <w:rsid w:val="00B041A1"/>
    <w:rsid w:val="00B049D7"/>
    <w:rsid w:val="00B04D03"/>
    <w:rsid w:val="00B04D74"/>
    <w:rsid w:val="00B04ECC"/>
    <w:rsid w:val="00B05248"/>
    <w:rsid w:val="00B052E2"/>
    <w:rsid w:val="00B05439"/>
    <w:rsid w:val="00B055D0"/>
    <w:rsid w:val="00B05634"/>
    <w:rsid w:val="00B0568D"/>
    <w:rsid w:val="00B05A88"/>
    <w:rsid w:val="00B05E30"/>
    <w:rsid w:val="00B06235"/>
    <w:rsid w:val="00B064E5"/>
    <w:rsid w:val="00B066B9"/>
    <w:rsid w:val="00B069B1"/>
    <w:rsid w:val="00B06BEA"/>
    <w:rsid w:val="00B07052"/>
    <w:rsid w:val="00B070BC"/>
    <w:rsid w:val="00B0719B"/>
    <w:rsid w:val="00B07310"/>
    <w:rsid w:val="00B07C33"/>
    <w:rsid w:val="00B07C3D"/>
    <w:rsid w:val="00B07D1D"/>
    <w:rsid w:val="00B07D4D"/>
    <w:rsid w:val="00B07F2A"/>
    <w:rsid w:val="00B07FB3"/>
    <w:rsid w:val="00B1016E"/>
    <w:rsid w:val="00B10601"/>
    <w:rsid w:val="00B10646"/>
    <w:rsid w:val="00B109C9"/>
    <w:rsid w:val="00B10AED"/>
    <w:rsid w:val="00B10BAE"/>
    <w:rsid w:val="00B10DAF"/>
    <w:rsid w:val="00B10EC0"/>
    <w:rsid w:val="00B110EC"/>
    <w:rsid w:val="00B11887"/>
    <w:rsid w:val="00B11C4B"/>
    <w:rsid w:val="00B11DCD"/>
    <w:rsid w:val="00B11DF4"/>
    <w:rsid w:val="00B11F98"/>
    <w:rsid w:val="00B1230E"/>
    <w:rsid w:val="00B1257A"/>
    <w:rsid w:val="00B12668"/>
    <w:rsid w:val="00B12858"/>
    <w:rsid w:val="00B12886"/>
    <w:rsid w:val="00B12894"/>
    <w:rsid w:val="00B13179"/>
    <w:rsid w:val="00B13376"/>
    <w:rsid w:val="00B133A3"/>
    <w:rsid w:val="00B133CF"/>
    <w:rsid w:val="00B134FD"/>
    <w:rsid w:val="00B1387E"/>
    <w:rsid w:val="00B13892"/>
    <w:rsid w:val="00B13BDA"/>
    <w:rsid w:val="00B13CDE"/>
    <w:rsid w:val="00B13D10"/>
    <w:rsid w:val="00B1403A"/>
    <w:rsid w:val="00B141BE"/>
    <w:rsid w:val="00B14651"/>
    <w:rsid w:val="00B14923"/>
    <w:rsid w:val="00B14AE4"/>
    <w:rsid w:val="00B152FC"/>
    <w:rsid w:val="00B1579D"/>
    <w:rsid w:val="00B15A47"/>
    <w:rsid w:val="00B15DA4"/>
    <w:rsid w:val="00B16042"/>
    <w:rsid w:val="00B160D0"/>
    <w:rsid w:val="00B16123"/>
    <w:rsid w:val="00B16160"/>
    <w:rsid w:val="00B16499"/>
    <w:rsid w:val="00B16739"/>
    <w:rsid w:val="00B16D51"/>
    <w:rsid w:val="00B16DCD"/>
    <w:rsid w:val="00B17052"/>
    <w:rsid w:val="00B17068"/>
    <w:rsid w:val="00B171BA"/>
    <w:rsid w:val="00B17768"/>
    <w:rsid w:val="00B179D7"/>
    <w:rsid w:val="00B17B0B"/>
    <w:rsid w:val="00B17D19"/>
    <w:rsid w:val="00B17F57"/>
    <w:rsid w:val="00B20400"/>
    <w:rsid w:val="00B20420"/>
    <w:rsid w:val="00B20435"/>
    <w:rsid w:val="00B2059B"/>
    <w:rsid w:val="00B209EA"/>
    <w:rsid w:val="00B20BBB"/>
    <w:rsid w:val="00B20E74"/>
    <w:rsid w:val="00B21140"/>
    <w:rsid w:val="00B213E5"/>
    <w:rsid w:val="00B21483"/>
    <w:rsid w:val="00B216D9"/>
    <w:rsid w:val="00B2184B"/>
    <w:rsid w:val="00B22154"/>
    <w:rsid w:val="00B2250C"/>
    <w:rsid w:val="00B22669"/>
    <w:rsid w:val="00B226EB"/>
    <w:rsid w:val="00B227C9"/>
    <w:rsid w:val="00B22992"/>
    <w:rsid w:val="00B231C5"/>
    <w:rsid w:val="00B235F3"/>
    <w:rsid w:val="00B2371C"/>
    <w:rsid w:val="00B2374F"/>
    <w:rsid w:val="00B23815"/>
    <w:rsid w:val="00B239AD"/>
    <w:rsid w:val="00B23AC6"/>
    <w:rsid w:val="00B23ACF"/>
    <w:rsid w:val="00B2416E"/>
    <w:rsid w:val="00B24225"/>
    <w:rsid w:val="00B242B6"/>
    <w:rsid w:val="00B244B7"/>
    <w:rsid w:val="00B24881"/>
    <w:rsid w:val="00B248A1"/>
    <w:rsid w:val="00B24F33"/>
    <w:rsid w:val="00B250D7"/>
    <w:rsid w:val="00B254EA"/>
    <w:rsid w:val="00B2572A"/>
    <w:rsid w:val="00B25809"/>
    <w:rsid w:val="00B25ADC"/>
    <w:rsid w:val="00B25EA7"/>
    <w:rsid w:val="00B260DA"/>
    <w:rsid w:val="00B264F8"/>
    <w:rsid w:val="00B26672"/>
    <w:rsid w:val="00B2667D"/>
    <w:rsid w:val="00B266DD"/>
    <w:rsid w:val="00B26B33"/>
    <w:rsid w:val="00B26B89"/>
    <w:rsid w:val="00B26CEC"/>
    <w:rsid w:val="00B26D07"/>
    <w:rsid w:val="00B26E36"/>
    <w:rsid w:val="00B26F62"/>
    <w:rsid w:val="00B270AA"/>
    <w:rsid w:val="00B27160"/>
    <w:rsid w:val="00B272F9"/>
    <w:rsid w:val="00B27439"/>
    <w:rsid w:val="00B27C8E"/>
    <w:rsid w:val="00B27D38"/>
    <w:rsid w:val="00B27F84"/>
    <w:rsid w:val="00B27FAF"/>
    <w:rsid w:val="00B30058"/>
    <w:rsid w:val="00B30692"/>
    <w:rsid w:val="00B30754"/>
    <w:rsid w:val="00B30D54"/>
    <w:rsid w:val="00B31142"/>
    <w:rsid w:val="00B315F7"/>
    <w:rsid w:val="00B3193C"/>
    <w:rsid w:val="00B31A13"/>
    <w:rsid w:val="00B31AD4"/>
    <w:rsid w:val="00B31DCF"/>
    <w:rsid w:val="00B31F18"/>
    <w:rsid w:val="00B31F5A"/>
    <w:rsid w:val="00B32374"/>
    <w:rsid w:val="00B3243E"/>
    <w:rsid w:val="00B3250C"/>
    <w:rsid w:val="00B3277D"/>
    <w:rsid w:val="00B3297A"/>
    <w:rsid w:val="00B32997"/>
    <w:rsid w:val="00B32E75"/>
    <w:rsid w:val="00B32F27"/>
    <w:rsid w:val="00B330F5"/>
    <w:rsid w:val="00B3324E"/>
    <w:rsid w:val="00B33504"/>
    <w:rsid w:val="00B3376F"/>
    <w:rsid w:val="00B337DA"/>
    <w:rsid w:val="00B33878"/>
    <w:rsid w:val="00B339F9"/>
    <w:rsid w:val="00B33B4F"/>
    <w:rsid w:val="00B33D2A"/>
    <w:rsid w:val="00B341FC"/>
    <w:rsid w:val="00B345C8"/>
    <w:rsid w:val="00B34A3D"/>
    <w:rsid w:val="00B34B05"/>
    <w:rsid w:val="00B34D0A"/>
    <w:rsid w:val="00B34D26"/>
    <w:rsid w:val="00B34D85"/>
    <w:rsid w:val="00B34EB7"/>
    <w:rsid w:val="00B34EC9"/>
    <w:rsid w:val="00B354E2"/>
    <w:rsid w:val="00B364B4"/>
    <w:rsid w:val="00B36689"/>
    <w:rsid w:val="00B366FD"/>
    <w:rsid w:val="00B36D7D"/>
    <w:rsid w:val="00B36D99"/>
    <w:rsid w:val="00B36FFE"/>
    <w:rsid w:val="00B376EB"/>
    <w:rsid w:val="00B37B07"/>
    <w:rsid w:val="00B402D2"/>
    <w:rsid w:val="00B40A57"/>
    <w:rsid w:val="00B40AF4"/>
    <w:rsid w:val="00B40AF6"/>
    <w:rsid w:val="00B40B80"/>
    <w:rsid w:val="00B40DC8"/>
    <w:rsid w:val="00B413BC"/>
    <w:rsid w:val="00B4155F"/>
    <w:rsid w:val="00B418AA"/>
    <w:rsid w:val="00B41947"/>
    <w:rsid w:val="00B41971"/>
    <w:rsid w:val="00B41D87"/>
    <w:rsid w:val="00B41E07"/>
    <w:rsid w:val="00B4203F"/>
    <w:rsid w:val="00B420BB"/>
    <w:rsid w:val="00B423C2"/>
    <w:rsid w:val="00B42501"/>
    <w:rsid w:val="00B426BB"/>
    <w:rsid w:val="00B428F2"/>
    <w:rsid w:val="00B42906"/>
    <w:rsid w:val="00B42ABB"/>
    <w:rsid w:val="00B42ACA"/>
    <w:rsid w:val="00B42D1F"/>
    <w:rsid w:val="00B433F4"/>
    <w:rsid w:val="00B43768"/>
    <w:rsid w:val="00B439FF"/>
    <w:rsid w:val="00B43B0C"/>
    <w:rsid w:val="00B43CFD"/>
    <w:rsid w:val="00B440A5"/>
    <w:rsid w:val="00B440B7"/>
    <w:rsid w:val="00B442ED"/>
    <w:rsid w:val="00B44307"/>
    <w:rsid w:val="00B444C7"/>
    <w:rsid w:val="00B44891"/>
    <w:rsid w:val="00B448DD"/>
    <w:rsid w:val="00B44B57"/>
    <w:rsid w:val="00B44C2E"/>
    <w:rsid w:val="00B44DE1"/>
    <w:rsid w:val="00B44E9B"/>
    <w:rsid w:val="00B44ED7"/>
    <w:rsid w:val="00B45117"/>
    <w:rsid w:val="00B45166"/>
    <w:rsid w:val="00B459E6"/>
    <w:rsid w:val="00B45BFC"/>
    <w:rsid w:val="00B45C94"/>
    <w:rsid w:val="00B46564"/>
    <w:rsid w:val="00B46576"/>
    <w:rsid w:val="00B46670"/>
    <w:rsid w:val="00B46693"/>
    <w:rsid w:val="00B46A87"/>
    <w:rsid w:val="00B46AE6"/>
    <w:rsid w:val="00B46CF3"/>
    <w:rsid w:val="00B46EA8"/>
    <w:rsid w:val="00B46FF9"/>
    <w:rsid w:val="00B47056"/>
    <w:rsid w:val="00B47257"/>
    <w:rsid w:val="00B4732C"/>
    <w:rsid w:val="00B4736E"/>
    <w:rsid w:val="00B4739F"/>
    <w:rsid w:val="00B473E4"/>
    <w:rsid w:val="00B47493"/>
    <w:rsid w:val="00B47769"/>
    <w:rsid w:val="00B479BC"/>
    <w:rsid w:val="00B47AA7"/>
    <w:rsid w:val="00B50162"/>
    <w:rsid w:val="00B5019C"/>
    <w:rsid w:val="00B501AB"/>
    <w:rsid w:val="00B502AD"/>
    <w:rsid w:val="00B5068A"/>
    <w:rsid w:val="00B50903"/>
    <w:rsid w:val="00B50941"/>
    <w:rsid w:val="00B50C19"/>
    <w:rsid w:val="00B50CFA"/>
    <w:rsid w:val="00B50EFC"/>
    <w:rsid w:val="00B5116C"/>
    <w:rsid w:val="00B51528"/>
    <w:rsid w:val="00B5185A"/>
    <w:rsid w:val="00B51A64"/>
    <w:rsid w:val="00B51E99"/>
    <w:rsid w:val="00B520F1"/>
    <w:rsid w:val="00B5259F"/>
    <w:rsid w:val="00B52955"/>
    <w:rsid w:val="00B52CAE"/>
    <w:rsid w:val="00B536DC"/>
    <w:rsid w:val="00B536F9"/>
    <w:rsid w:val="00B5376A"/>
    <w:rsid w:val="00B53C2F"/>
    <w:rsid w:val="00B53D31"/>
    <w:rsid w:val="00B53E2C"/>
    <w:rsid w:val="00B5406D"/>
    <w:rsid w:val="00B5434E"/>
    <w:rsid w:val="00B54528"/>
    <w:rsid w:val="00B5485E"/>
    <w:rsid w:val="00B549A7"/>
    <w:rsid w:val="00B54BA3"/>
    <w:rsid w:val="00B54E4C"/>
    <w:rsid w:val="00B54FCD"/>
    <w:rsid w:val="00B553AB"/>
    <w:rsid w:val="00B553F4"/>
    <w:rsid w:val="00B554D9"/>
    <w:rsid w:val="00B55805"/>
    <w:rsid w:val="00B55F2E"/>
    <w:rsid w:val="00B56281"/>
    <w:rsid w:val="00B5644E"/>
    <w:rsid w:val="00B5660D"/>
    <w:rsid w:val="00B56998"/>
    <w:rsid w:val="00B56D15"/>
    <w:rsid w:val="00B56F8B"/>
    <w:rsid w:val="00B5716B"/>
    <w:rsid w:val="00B576EA"/>
    <w:rsid w:val="00B576FF"/>
    <w:rsid w:val="00B579E1"/>
    <w:rsid w:val="00B57B07"/>
    <w:rsid w:val="00B57C03"/>
    <w:rsid w:val="00B57D52"/>
    <w:rsid w:val="00B57EFD"/>
    <w:rsid w:val="00B6046F"/>
    <w:rsid w:val="00B606B8"/>
    <w:rsid w:val="00B61095"/>
    <w:rsid w:val="00B6162A"/>
    <w:rsid w:val="00B61A1A"/>
    <w:rsid w:val="00B61C4C"/>
    <w:rsid w:val="00B6288E"/>
    <w:rsid w:val="00B6292B"/>
    <w:rsid w:val="00B62B05"/>
    <w:rsid w:val="00B63486"/>
    <w:rsid w:val="00B63495"/>
    <w:rsid w:val="00B634DD"/>
    <w:rsid w:val="00B637C5"/>
    <w:rsid w:val="00B63D7E"/>
    <w:rsid w:val="00B63E0F"/>
    <w:rsid w:val="00B64805"/>
    <w:rsid w:val="00B649F7"/>
    <w:rsid w:val="00B649FC"/>
    <w:rsid w:val="00B64BCB"/>
    <w:rsid w:val="00B64E84"/>
    <w:rsid w:val="00B64F0B"/>
    <w:rsid w:val="00B6504A"/>
    <w:rsid w:val="00B65292"/>
    <w:rsid w:val="00B6583E"/>
    <w:rsid w:val="00B659E4"/>
    <w:rsid w:val="00B65A75"/>
    <w:rsid w:val="00B65AEA"/>
    <w:rsid w:val="00B65B6F"/>
    <w:rsid w:val="00B65FF4"/>
    <w:rsid w:val="00B65FF6"/>
    <w:rsid w:val="00B6601B"/>
    <w:rsid w:val="00B6610F"/>
    <w:rsid w:val="00B661E7"/>
    <w:rsid w:val="00B66244"/>
    <w:rsid w:val="00B663E7"/>
    <w:rsid w:val="00B664FC"/>
    <w:rsid w:val="00B6669C"/>
    <w:rsid w:val="00B667F7"/>
    <w:rsid w:val="00B66946"/>
    <w:rsid w:val="00B66DC0"/>
    <w:rsid w:val="00B66DE5"/>
    <w:rsid w:val="00B66ED4"/>
    <w:rsid w:val="00B66F5A"/>
    <w:rsid w:val="00B67151"/>
    <w:rsid w:val="00B67285"/>
    <w:rsid w:val="00B67425"/>
    <w:rsid w:val="00B67852"/>
    <w:rsid w:val="00B67859"/>
    <w:rsid w:val="00B67B9A"/>
    <w:rsid w:val="00B67EB9"/>
    <w:rsid w:val="00B70234"/>
    <w:rsid w:val="00B70353"/>
    <w:rsid w:val="00B70440"/>
    <w:rsid w:val="00B70615"/>
    <w:rsid w:val="00B70817"/>
    <w:rsid w:val="00B70B36"/>
    <w:rsid w:val="00B70B5E"/>
    <w:rsid w:val="00B70BAA"/>
    <w:rsid w:val="00B70D82"/>
    <w:rsid w:val="00B70EA0"/>
    <w:rsid w:val="00B70FC1"/>
    <w:rsid w:val="00B7148B"/>
    <w:rsid w:val="00B71496"/>
    <w:rsid w:val="00B715FB"/>
    <w:rsid w:val="00B717BA"/>
    <w:rsid w:val="00B71C23"/>
    <w:rsid w:val="00B71E84"/>
    <w:rsid w:val="00B7237D"/>
    <w:rsid w:val="00B7294E"/>
    <w:rsid w:val="00B72AFC"/>
    <w:rsid w:val="00B72B2C"/>
    <w:rsid w:val="00B72CC9"/>
    <w:rsid w:val="00B72D65"/>
    <w:rsid w:val="00B72D6A"/>
    <w:rsid w:val="00B72DD0"/>
    <w:rsid w:val="00B734A7"/>
    <w:rsid w:val="00B7392C"/>
    <w:rsid w:val="00B73F9A"/>
    <w:rsid w:val="00B7433A"/>
    <w:rsid w:val="00B7440E"/>
    <w:rsid w:val="00B74552"/>
    <w:rsid w:val="00B74570"/>
    <w:rsid w:val="00B7490A"/>
    <w:rsid w:val="00B74938"/>
    <w:rsid w:val="00B74FBC"/>
    <w:rsid w:val="00B753F6"/>
    <w:rsid w:val="00B754BE"/>
    <w:rsid w:val="00B7561F"/>
    <w:rsid w:val="00B756D1"/>
    <w:rsid w:val="00B75A4E"/>
    <w:rsid w:val="00B75C57"/>
    <w:rsid w:val="00B760A0"/>
    <w:rsid w:val="00B7651B"/>
    <w:rsid w:val="00B7679D"/>
    <w:rsid w:val="00B7698A"/>
    <w:rsid w:val="00B77393"/>
    <w:rsid w:val="00B7743A"/>
    <w:rsid w:val="00B776FC"/>
    <w:rsid w:val="00B777D5"/>
    <w:rsid w:val="00B778A5"/>
    <w:rsid w:val="00B77EC1"/>
    <w:rsid w:val="00B77EFA"/>
    <w:rsid w:val="00B802A0"/>
    <w:rsid w:val="00B80348"/>
    <w:rsid w:val="00B80628"/>
    <w:rsid w:val="00B80D62"/>
    <w:rsid w:val="00B81080"/>
    <w:rsid w:val="00B8138A"/>
    <w:rsid w:val="00B81411"/>
    <w:rsid w:val="00B81503"/>
    <w:rsid w:val="00B8159B"/>
    <w:rsid w:val="00B81637"/>
    <w:rsid w:val="00B8196C"/>
    <w:rsid w:val="00B82106"/>
    <w:rsid w:val="00B824C1"/>
    <w:rsid w:val="00B826EB"/>
    <w:rsid w:val="00B82B1D"/>
    <w:rsid w:val="00B82B8F"/>
    <w:rsid w:val="00B82E86"/>
    <w:rsid w:val="00B82FA6"/>
    <w:rsid w:val="00B831E4"/>
    <w:rsid w:val="00B83919"/>
    <w:rsid w:val="00B8394A"/>
    <w:rsid w:val="00B83EA9"/>
    <w:rsid w:val="00B84238"/>
    <w:rsid w:val="00B84339"/>
    <w:rsid w:val="00B8439D"/>
    <w:rsid w:val="00B8449B"/>
    <w:rsid w:val="00B8450B"/>
    <w:rsid w:val="00B847DC"/>
    <w:rsid w:val="00B84AE9"/>
    <w:rsid w:val="00B85111"/>
    <w:rsid w:val="00B8514E"/>
    <w:rsid w:val="00B85177"/>
    <w:rsid w:val="00B85200"/>
    <w:rsid w:val="00B857CC"/>
    <w:rsid w:val="00B85991"/>
    <w:rsid w:val="00B85BD1"/>
    <w:rsid w:val="00B85E32"/>
    <w:rsid w:val="00B85F33"/>
    <w:rsid w:val="00B8605C"/>
    <w:rsid w:val="00B86231"/>
    <w:rsid w:val="00B86311"/>
    <w:rsid w:val="00B8638F"/>
    <w:rsid w:val="00B86535"/>
    <w:rsid w:val="00B86991"/>
    <w:rsid w:val="00B86A9A"/>
    <w:rsid w:val="00B86BB8"/>
    <w:rsid w:val="00B86DFE"/>
    <w:rsid w:val="00B8717F"/>
    <w:rsid w:val="00B87301"/>
    <w:rsid w:val="00B87665"/>
    <w:rsid w:val="00B87E76"/>
    <w:rsid w:val="00B87F63"/>
    <w:rsid w:val="00B902EE"/>
    <w:rsid w:val="00B90362"/>
    <w:rsid w:val="00B90ED0"/>
    <w:rsid w:val="00B911B2"/>
    <w:rsid w:val="00B913D9"/>
    <w:rsid w:val="00B91563"/>
    <w:rsid w:val="00B91711"/>
    <w:rsid w:val="00B9175C"/>
    <w:rsid w:val="00B917EE"/>
    <w:rsid w:val="00B91892"/>
    <w:rsid w:val="00B91909"/>
    <w:rsid w:val="00B91F25"/>
    <w:rsid w:val="00B91FDF"/>
    <w:rsid w:val="00B92126"/>
    <w:rsid w:val="00B92385"/>
    <w:rsid w:val="00B929A6"/>
    <w:rsid w:val="00B929D3"/>
    <w:rsid w:val="00B92E42"/>
    <w:rsid w:val="00B92FC1"/>
    <w:rsid w:val="00B931D6"/>
    <w:rsid w:val="00B93596"/>
    <w:rsid w:val="00B93748"/>
    <w:rsid w:val="00B93AB3"/>
    <w:rsid w:val="00B93AE4"/>
    <w:rsid w:val="00B943AB"/>
    <w:rsid w:val="00B9461E"/>
    <w:rsid w:val="00B94981"/>
    <w:rsid w:val="00B94C10"/>
    <w:rsid w:val="00B94D17"/>
    <w:rsid w:val="00B94D85"/>
    <w:rsid w:val="00B95207"/>
    <w:rsid w:val="00B9534A"/>
    <w:rsid w:val="00B9567B"/>
    <w:rsid w:val="00B9580F"/>
    <w:rsid w:val="00B95A19"/>
    <w:rsid w:val="00B95D03"/>
    <w:rsid w:val="00B95D2B"/>
    <w:rsid w:val="00B95F27"/>
    <w:rsid w:val="00B96007"/>
    <w:rsid w:val="00B96365"/>
    <w:rsid w:val="00B9641B"/>
    <w:rsid w:val="00B9644D"/>
    <w:rsid w:val="00B96821"/>
    <w:rsid w:val="00B96A96"/>
    <w:rsid w:val="00B96D46"/>
    <w:rsid w:val="00B96D86"/>
    <w:rsid w:val="00B96F04"/>
    <w:rsid w:val="00B96F79"/>
    <w:rsid w:val="00B970DA"/>
    <w:rsid w:val="00B97585"/>
    <w:rsid w:val="00B976A6"/>
    <w:rsid w:val="00B97AC4"/>
    <w:rsid w:val="00B97BE9"/>
    <w:rsid w:val="00B97E31"/>
    <w:rsid w:val="00BA00BE"/>
    <w:rsid w:val="00BA00E8"/>
    <w:rsid w:val="00BA052E"/>
    <w:rsid w:val="00BA0644"/>
    <w:rsid w:val="00BA07AF"/>
    <w:rsid w:val="00BA0814"/>
    <w:rsid w:val="00BA081A"/>
    <w:rsid w:val="00BA0894"/>
    <w:rsid w:val="00BA093A"/>
    <w:rsid w:val="00BA098B"/>
    <w:rsid w:val="00BA098C"/>
    <w:rsid w:val="00BA0BDB"/>
    <w:rsid w:val="00BA0BE2"/>
    <w:rsid w:val="00BA0D8C"/>
    <w:rsid w:val="00BA0EBD"/>
    <w:rsid w:val="00BA0FE8"/>
    <w:rsid w:val="00BA157D"/>
    <w:rsid w:val="00BA1B9D"/>
    <w:rsid w:val="00BA1D30"/>
    <w:rsid w:val="00BA2119"/>
    <w:rsid w:val="00BA21CD"/>
    <w:rsid w:val="00BA21FD"/>
    <w:rsid w:val="00BA2357"/>
    <w:rsid w:val="00BA264D"/>
    <w:rsid w:val="00BA2799"/>
    <w:rsid w:val="00BA2876"/>
    <w:rsid w:val="00BA2909"/>
    <w:rsid w:val="00BA2BDB"/>
    <w:rsid w:val="00BA3016"/>
    <w:rsid w:val="00BA3377"/>
    <w:rsid w:val="00BA36DD"/>
    <w:rsid w:val="00BA3B97"/>
    <w:rsid w:val="00BA458E"/>
    <w:rsid w:val="00BA4DE5"/>
    <w:rsid w:val="00BA4F1D"/>
    <w:rsid w:val="00BA5180"/>
    <w:rsid w:val="00BA574D"/>
    <w:rsid w:val="00BA5EA6"/>
    <w:rsid w:val="00BA5FDC"/>
    <w:rsid w:val="00BA6348"/>
    <w:rsid w:val="00BA63F1"/>
    <w:rsid w:val="00BA669C"/>
    <w:rsid w:val="00BA6811"/>
    <w:rsid w:val="00BA68D1"/>
    <w:rsid w:val="00BA706E"/>
    <w:rsid w:val="00BA719D"/>
    <w:rsid w:val="00BA7446"/>
    <w:rsid w:val="00BA7546"/>
    <w:rsid w:val="00BA7562"/>
    <w:rsid w:val="00BA7B51"/>
    <w:rsid w:val="00BA7C0E"/>
    <w:rsid w:val="00BB0090"/>
    <w:rsid w:val="00BB01A9"/>
    <w:rsid w:val="00BB01AA"/>
    <w:rsid w:val="00BB04E4"/>
    <w:rsid w:val="00BB058B"/>
    <w:rsid w:val="00BB058E"/>
    <w:rsid w:val="00BB0639"/>
    <w:rsid w:val="00BB09EA"/>
    <w:rsid w:val="00BB0C7A"/>
    <w:rsid w:val="00BB0F82"/>
    <w:rsid w:val="00BB12D5"/>
    <w:rsid w:val="00BB19F3"/>
    <w:rsid w:val="00BB1A2A"/>
    <w:rsid w:val="00BB1A96"/>
    <w:rsid w:val="00BB1AA6"/>
    <w:rsid w:val="00BB1E35"/>
    <w:rsid w:val="00BB1FF6"/>
    <w:rsid w:val="00BB2481"/>
    <w:rsid w:val="00BB2672"/>
    <w:rsid w:val="00BB2933"/>
    <w:rsid w:val="00BB2E0A"/>
    <w:rsid w:val="00BB2FB7"/>
    <w:rsid w:val="00BB3A39"/>
    <w:rsid w:val="00BB3E37"/>
    <w:rsid w:val="00BB4041"/>
    <w:rsid w:val="00BB40BC"/>
    <w:rsid w:val="00BB42C7"/>
    <w:rsid w:val="00BB4332"/>
    <w:rsid w:val="00BB43DC"/>
    <w:rsid w:val="00BB44CD"/>
    <w:rsid w:val="00BB48B5"/>
    <w:rsid w:val="00BB4939"/>
    <w:rsid w:val="00BB49BD"/>
    <w:rsid w:val="00BB53A6"/>
    <w:rsid w:val="00BB558F"/>
    <w:rsid w:val="00BB57AA"/>
    <w:rsid w:val="00BB57BE"/>
    <w:rsid w:val="00BB58FA"/>
    <w:rsid w:val="00BB5BE7"/>
    <w:rsid w:val="00BB5BEC"/>
    <w:rsid w:val="00BB5C5C"/>
    <w:rsid w:val="00BB5C68"/>
    <w:rsid w:val="00BB61D0"/>
    <w:rsid w:val="00BB658C"/>
    <w:rsid w:val="00BB673F"/>
    <w:rsid w:val="00BB684E"/>
    <w:rsid w:val="00BB685D"/>
    <w:rsid w:val="00BB6C30"/>
    <w:rsid w:val="00BB6F46"/>
    <w:rsid w:val="00BB6FCE"/>
    <w:rsid w:val="00BB704A"/>
    <w:rsid w:val="00BB7279"/>
    <w:rsid w:val="00BB7584"/>
    <w:rsid w:val="00BB798C"/>
    <w:rsid w:val="00BB7BBC"/>
    <w:rsid w:val="00BB7BFA"/>
    <w:rsid w:val="00BB7C29"/>
    <w:rsid w:val="00BC0218"/>
    <w:rsid w:val="00BC05E3"/>
    <w:rsid w:val="00BC0D36"/>
    <w:rsid w:val="00BC0D47"/>
    <w:rsid w:val="00BC0FE9"/>
    <w:rsid w:val="00BC13AB"/>
    <w:rsid w:val="00BC13C1"/>
    <w:rsid w:val="00BC1453"/>
    <w:rsid w:val="00BC1530"/>
    <w:rsid w:val="00BC1682"/>
    <w:rsid w:val="00BC1916"/>
    <w:rsid w:val="00BC1B37"/>
    <w:rsid w:val="00BC1C56"/>
    <w:rsid w:val="00BC1F09"/>
    <w:rsid w:val="00BC23DD"/>
    <w:rsid w:val="00BC2599"/>
    <w:rsid w:val="00BC263F"/>
    <w:rsid w:val="00BC26DD"/>
    <w:rsid w:val="00BC273D"/>
    <w:rsid w:val="00BC2960"/>
    <w:rsid w:val="00BC2AC6"/>
    <w:rsid w:val="00BC2DBA"/>
    <w:rsid w:val="00BC2F00"/>
    <w:rsid w:val="00BC30B5"/>
    <w:rsid w:val="00BC31A8"/>
    <w:rsid w:val="00BC333B"/>
    <w:rsid w:val="00BC3408"/>
    <w:rsid w:val="00BC34AE"/>
    <w:rsid w:val="00BC35A7"/>
    <w:rsid w:val="00BC37D0"/>
    <w:rsid w:val="00BC37E1"/>
    <w:rsid w:val="00BC3809"/>
    <w:rsid w:val="00BC3C23"/>
    <w:rsid w:val="00BC3EE1"/>
    <w:rsid w:val="00BC42A7"/>
    <w:rsid w:val="00BC42AC"/>
    <w:rsid w:val="00BC4323"/>
    <w:rsid w:val="00BC43B2"/>
    <w:rsid w:val="00BC45E5"/>
    <w:rsid w:val="00BC4A02"/>
    <w:rsid w:val="00BC4A4C"/>
    <w:rsid w:val="00BC4EC3"/>
    <w:rsid w:val="00BC4F24"/>
    <w:rsid w:val="00BC501B"/>
    <w:rsid w:val="00BC57B2"/>
    <w:rsid w:val="00BC596F"/>
    <w:rsid w:val="00BC5CA2"/>
    <w:rsid w:val="00BC619E"/>
    <w:rsid w:val="00BC63EB"/>
    <w:rsid w:val="00BC64B4"/>
    <w:rsid w:val="00BC6A3C"/>
    <w:rsid w:val="00BC6C5F"/>
    <w:rsid w:val="00BC6C8B"/>
    <w:rsid w:val="00BC701E"/>
    <w:rsid w:val="00BC70ED"/>
    <w:rsid w:val="00BC7161"/>
    <w:rsid w:val="00BC71BD"/>
    <w:rsid w:val="00BC72E8"/>
    <w:rsid w:val="00BC7394"/>
    <w:rsid w:val="00BC762C"/>
    <w:rsid w:val="00BC783A"/>
    <w:rsid w:val="00BC7B7D"/>
    <w:rsid w:val="00BC7DAC"/>
    <w:rsid w:val="00BC7F3E"/>
    <w:rsid w:val="00BD0893"/>
    <w:rsid w:val="00BD0E44"/>
    <w:rsid w:val="00BD0E98"/>
    <w:rsid w:val="00BD0FAF"/>
    <w:rsid w:val="00BD109B"/>
    <w:rsid w:val="00BD1479"/>
    <w:rsid w:val="00BD1494"/>
    <w:rsid w:val="00BD14A5"/>
    <w:rsid w:val="00BD15D9"/>
    <w:rsid w:val="00BD16A6"/>
    <w:rsid w:val="00BD190D"/>
    <w:rsid w:val="00BD1955"/>
    <w:rsid w:val="00BD1A9C"/>
    <w:rsid w:val="00BD1D14"/>
    <w:rsid w:val="00BD1FF3"/>
    <w:rsid w:val="00BD228F"/>
    <w:rsid w:val="00BD23A6"/>
    <w:rsid w:val="00BD26A8"/>
    <w:rsid w:val="00BD280B"/>
    <w:rsid w:val="00BD299D"/>
    <w:rsid w:val="00BD2AA1"/>
    <w:rsid w:val="00BD2C95"/>
    <w:rsid w:val="00BD313C"/>
    <w:rsid w:val="00BD355F"/>
    <w:rsid w:val="00BD35E4"/>
    <w:rsid w:val="00BD3866"/>
    <w:rsid w:val="00BD3931"/>
    <w:rsid w:val="00BD3E34"/>
    <w:rsid w:val="00BD3E56"/>
    <w:rsid w:val="00BD3FC6"/>
    <w:rsid w:val="00BD4118"/>
    <w:rsid w:val="00BD4162"/>
    <w:rsid w:val="00BD41F4"/>
    <w:rsid w:val="00BD42C1"/>
    <w:rsid w:val="00BD4496"/>
    <w:rsid w:val="00BD45BD"/>
    <w:rsid w:val="00BD46DB"/>
    <w:rsid w:val="00BD46F6"/>
    <w:rsid w:val="00BD47F0"/>
    <w:rsid w:val="00BD47FF"/>
    <w:rsid w:val="00BD4883"/>
    <w:rsid w:val="00BD4A49"/>
    <w:rsid w:val="00BD4A93"/>
    <w:rsid w:val="00BD4B5F"/>
    <w:rsid w:val="00BD4E2C"/>
    <w:rsid w:val="00BD4ECD"/>
    <w:rsid w:val="00BD514B"/>
    <w:rsid w:val="00BD5236"/>
    <w:rsid w:val="00BD550F"/>
    <w:rsid w:val="00BD59EE"/>
    <w:rsid w:val="00BD5A49"/>
    <w:rsid w:val="00BD5A50"/>
    <w:rsid w:val="00BD5B8B"/>
    <w:rsid w:val="00BD5CD3"/>
    <w:rsid w:val="00BD5D45"/>
    <w:rsid w:val="00BD5ED8"/>
    <w:rsid w:val="00BD5F39"/>
    <w:rsid w:val="00BD5F6C"/>
    <w:rsid w:val="00BD61B0"/>
    <w:rsid w:val="00BD679A"/>
    <w:rsid w:val="00BD6A03"/>
    <w:rsid w:val="00BD6CE3"/>
    <w:rsid w:val="00BD710D"/>
    <w:rsid w:val="00BD7166"/>
    <w:rsid w:val="00BD73A2"/>
    <w:rsid w:val="00BD7734"/>
    <w:rsid w:val="00BD775E"/>
    <w:rsid w:val="00BD7819"/>
    <w:rsid w:val="00BD79AD"/>
    <w:rsid w:val="00BD7AF1"/>
    <w:rsid w:val="00BD7B36"/>
    <w:rsid w:val="00BD7D9D"/>
    <w:rsid w:val="00BD7EB9"/>
    <w:rsid w:val="00BE0263"/>
    <w:rsid w:val="00BE0276"/>
    <w:rsid w:val="00BE06EE"/>
    <w:rsid w:val="00BE0A6E"/>
    <w:rsid w:val="00BE0D05"/>
    <w:rsid w:val="00BE0E57"/>
    <w:rsid w:val="00BE0EE6"/>
    <w:rsid w:val="00BE10F8"/>
    <w:rsid w:val="00BE128D"/>
    <w:rsid w:val="00BE190D"/>
    <w:rsid w:val="00BE1972"/>
    <w:rsid w:val="00BE1AEC"/>
    <w:rsid w:val="00BE20E0"/>
    <w:rsid w:val="00BE2B50"/>
    <w:rsid w:val="00BE2DB5"/>
    <w:rsid w:val="00BE2E9B"/>
    <w:rsid w:val="00BE35C6"/>
    <w:rsid w:val="00BE3727"/>
    <w:rsid w:val="00BE3770"/>
    <w:rsid w:val="00BE3E93"/>
    <w:rsid w:val="00BE4033"/>
    <w:rsid w:val="00BE418E"/>
    <w:rsid w:val="00BE43B8"/>
    <w:rsid w:val="00BE452B"/>
    <w:rsid w:val="00BE4D80"/>
    <w:rsid w:val="00BE4E53"/>
    <w:rsid w:val="00BE54DF"/>
    <w:rsid w:val="00BE563C"/>
    <w:rsid w:val="00BE56EA"/>
    <w:rsid w:val="00BE573C"/>
    <w:rsid w:val="00BE573E"/>
    <w:rsid w:val="00BE58A3"/>
    <w:rsid w:val="00BE5A85"/>
    <w:rsid w:val="00BE5CD8"/>
    <w:rsid w:val="00BE5D2E"/>
    <w:rsid w:val="00BE5E51"/>
    <w:rsid w:val="00BE6002"/>
    <w:rsid w:val="00BE60BD"/>
    <w:rsid w:val="00BE6226"/>
    <w:rsid w:val="00BE62B8"/>
    <w:rsid w:val="00BE63DF"/>
    <w:rsid w:val="00BE645B"/>
    <w:rsid w:val="00BE64BE"/>
    <w:rsid w:val="00BE65CC"/>
    <w:rsid w:val="00BE6726"/>
    <w:rsid w:val="00BE6953"/>
    <w:rsid w:val="00BE6B9D"/>
    <w:rsid w:val="00BE6BC6"/>
    <w:rsid w:val="00BE76BD"/>
    <w:rsid w:val="00BE77D3"/>
    <w:rsid w:val="00BE79AF"/>
    <w:rsid w:val="00BE7DA6"/>
    <w:rsid w:val="00BF031C"/>
    <w:rsid w:val="00BF0575"/>
    <w:rsid w:val="00BF0741"/>
    <w:rsid w:val="00BF09AD"/>
    <w:rsid w:val="00BF0A5E"/>
    <w:rsid w:val="00BF0C6D"/>
    <w:rsid w:val="00BF10A5"/>
    <w:rsid w:val="00BF110E"/>
    <w:rsid w:val="00BF12FF"/>
    <w:rsid w:val="00BF14B2"/>
    <w:rsid w:val="00BF19BC"/>
    <w:rsid w:val="00BF21B5"/>
    <w:rsid w:val="00BF21CE"/>
    <w:rsid w:val="00BF2226"/>
    <w:rsid w:val="00BF25D4"/>
    <w:rsid w:val="00BF27FD"/>
    <w:rsid w:val="00BF2CD2"/>
    <w:rsid w:val="00BF31D0"/>
    <w:rsid w:val="00BF3462"/>
    <w:rsid w:val="00BF3614"/>
    <w:rsid w:val="00BF3901"/>
    <w:rsid w:val="00BF3973"/>
    <w:rsid w:val="00BF3ADA"/>
    <w:rsid w:val="00BF3DAC"/>
    <w:rsid w:val="00BF3E3F"/>
    <w:rsid w:val="00BF44AF"/>
    <w:rsid w:val="00BF45C3"/>
    <w:rsid w:val="00BF45CA"/>
    <w:rsid w:val="00BF4612"/>
    <w:rsid w:val="00BF4661"/>
    <w:rsid w:val="00BF4827"/>
    <w:rsid w:val="00BF49D9"/>
    <w:rsid w:val="00BF51A3"/>
    <w:rsid w:val="00BF5270"/>
    <w:rsid w:val="00BF547A"/>
    <w:rsid w:val="00BF5EAF"/>
    <w:rsid w:val="00BF6086"/>
    <w:rsid w:val="00BF61DD"/>
    <w:rsid w:val="00BF62CF"/>
    <w:rsid w:val="00BF63C1"/>
    <w:rsid w:val="00BF6500"/>
    <w:rsid w:val="00BF6549"/>
    <w:rsid w:val="00BF69FC"/>
    <w:rsid w:val="00BF6D0C"/>
    <w:rsid w:val="00BF6D97"/>
    <w:rsid w:val="00BF6F9D"/>
    <w:rsid w:val="00BF7212"/>
    <w:rsid w:val="00BF7528"/>
    <w:rsid w:val="00BF78CA"/>
    <w:rsid w:val="00BF7B7D"/>
    <w:rsid w:val="00BF7C9C"/>
    <w:rsid w:val="00BF7DB7"/>
    <w:rsid w:val="00BF7E0E"/>
    <w:rsid w:val="00BF7F81"/>
    <w:rsid w:val="00C00166"/>
    <w:rsid w:val="00C00257"/>
    <w:rsid w:val="00C0056B"/>
    <w:rsid w:val="00C007B9"/>
    <w:rsid w:val="00C00912"/>
    <w:rsid w:val="00C00B68"/>
    <w:rsid w:val="00C00B69"/>
    <w:rsid w:val="00C00B92"/>
    <w:rsid w:val="00C00CA6"/>
    <w:rsid w:val="00C00F99"/>
    <w:rsid w:val="00C00FE4"/>
    <w:rsid w:val="00C01806"/>
    <w:rsid w:val="00C01841"/>
    <w:rsid w:val="00C01A3D"/>
    <w:rsid w:val="00C01B83"/>
    <w:rsid w:val="00C01F23"/>
    <w:rsid w:val="00C020B5"/>
    <w:rsid w:val="00C021FA"/>
    <w:rsid w:val="00C02811"/>
    <w:rsid w:val="00C029DD"/>
    <w:rsid w:val="00C02AEB"/>
    <w:rsid w:val="00C03593"/>
    <w:rsid w:val="00C03774"/>
    <w:rsid w:val="00C037F7"/>
    <w:rsid w:val="00C03B35"/>
    <w:rsid w:val="00C0449C"/>
    <w:rsid w:val="00C04605"/>
    <w:rsid w:val="00C046E2"/>
    <w:rsid w:val="00C04713"/>
    <w:rsid w:val="00C04752"/>
    <w:rsid w:val="00C04B08"/>
    <w:rsid w:val="00C04C82"/>
    <w:rsid w:val="00C04DD0"/>
    <w:rsid w:val="00C04DE9"/>
    <w:rsid w:val="00C04EF9"/>
    <w:rsid w:val="00C05012"/>
    <w:rsid w:val="00C0507A"/>
    <w:rsid w:val="00C051E7"/>
    <w:rsid w:val="00C05298"/>
    <w:rsid w:val="00C05857"/>
    <w:rsid w:val="00C05964"/>
    <w:rsid w:val="00C059B3"/>
    <w:rsid w:val="00C06135"/>
    <w:rsid w:val="00C06302"/>
    <w:rsid w:val="00C06BDE"/>
    <w:rsid w:val="00C06BF2"/>
    <w:rsid w:val="00C06DAB"/>
    <w:rsid w:val="00C06E14"/>
    <w:rsid w:val="00C06F81"/>
    <w:rsid w:val="00C07011"/>
    <w:rsid w:val="00C074D2"/>
    <w:rsid w:val="00C075CF"/>
    <w:rsid w:val="00C07C02"/>
    <w:rsid w:val="00C105C1"/>
    <w:rsid w:val="00C105C7"/>
    <w:rsid w:val="00C1081E"/>
    <w:rsid w:val="00C10947"/>
    <w:rsid w:val="00C10B5E"/>
    <w:rsid w:val="00C10B65"/>
    <w:rsid w:val="00C10C0C"/>
    <w:rsid w:val="00C10F15"/>
    <w:rsid w:val="00C115E7"/>
    <w:rsid w:val="00C115F5"/>
    <w:rsid w:val="00C11869"/>
    <w:rsid w:val="00C118D8"/>
    <w:rsid w:val="00C11971"/>
    <w:rsid w:val="00C11C16"/>
    <w:rsid w:val="00C11FDC"/>
    <w:rsid w:val="00C11FDD"/>
    <w:rsid w:val="00C122F5"/>
    <w:rsid w:val="00C1261A"/>
    <w:rsid w:val="00C1292B"/>
    <w:rsid w:val="00C13110"/>
    <w:rsid w:val="00C1352A"/>
    <w:rsid w:val="00C13943"/>
    <w:rsid w:val="00C13B92"/>
    <w:rsid w:val="00C13F58"/>
    <w:rsid w:val="00C13FAF"/>
    <w:rsid w:val="00C140D7"/>
    <w:rsid w:val="00C142FE"/>
    <w:rsid w:val="00C14677"/>
    <w:rsid w:val="00C14C10"/>
    <w:rsid w:val="00C14C88"/>
    <w:rsid w:val="00C14E51"/>
    <w:rsid w:val="00C1533F"/>
    <w:rsid w:val="00C1545D"/>
    <w:rsid w:val="00C15556"/>
    <w:rsid w:val="00C15710"/>
    <w:rsid w:val="00C15C3E"/>
    <w:rsid w:val="00C15C4D"/>
    <w:rsid w:val="00C15C73"/>
    <w:rsid w:val="00C15CBE"/>
    <w:rsid w:val="00C15EDE"/>
    <w:rsid w:val="00C15EE3"/>
    <w:rsid w:val="00C15F3E"/>
    <w:rsid w:val="00C16174"/>
    <w:rsid w:val="00C1617F"/>
    <w:rsid w:val="00C16232"/>
    <w:rsid w:val="00C166B0"/>
    <w:rsid w:val="00C1672F"/>
    <w:rsid w:val="00C16995"/>
    <w:rsid w:val="00C16AB2"/>
    <w:rsid w:val="00C16CB5"/>
    <w:rsid w:val="00C16D4F"/>
    <w:rsid w:val="00C16F56"/>
    <w:rsid w:val="00C176AB"/>
    <w:rsid w:val="00C17733"/>
    <w:rsid w:val="00C17927"/>
    <w:rsid w:val="00C17B10"/>
    <w:rsid w:val="00C17B33"/>
    <w:rsid w:val="00C17EA9"/>
    <w:rsid w:val="00C17EB0"/>
    <w:rsid w:val="00C17F0D"/>
    <w:rsid w:val="00C17F2B"/>
    <w:rsid w:val="00C2001D"/>
    <w:rsid w:val="00C204A6"/>
    <w:rsid w:val="00C20717"/>
    <w:rsid w:val="00C207D3"/>
    <w:rsid w:val="00C2094C"/>
    <w:rsid w:val="00C2097B"/>
    <w:rsid w:val="00C20A49"/>
    <w:rsid w:val="00C20DAB"/>
    <w:rsid w:val="00C20E0A"/>
    <w:rsid w:val="00C20EA9"/>
    <w:rsid w:val="00C20F3F"/>
    <w:rsid w:val="00C20FAC"/>
    <w:rsid w:val="00C21208"/>
    <w:rsid w:val="00C21736"/>
    <w:rsid w:val="00C21825"/>
    <w:rsid w:val="00C2189B"/>
    <w:rsid w:val="00C21B12"/>
    <w:rsid w:val="00C21BA5"/>
    <w:rsid w:val="00C21E3D"/>
    <w:rsid w:val="00C221A6"/>
    <w:rsid w:val="00C221C1"/>
    <w:rsid w:val="00C22695"/>
    <w:rsid w:val="00C2269C"/>
    <w:rsid w:val="00C2272E"/>
    <w:rsid w:val="00C22C62"/>
    <w:rsid w:val="00C22C7E"/>
    <w:rsid w:val="00C22F56"/>
    <w:rsid w:val="00C22FF5"/>
    <w:rsid w:val="00C230E2"/>
    <w:rsid w:val="00C233E3"/>
    <w:rsid w:val="00C235A2"/>
    <w:rsid w:val="00C236FF"/>
    <w:rsid w:val="00C238DA"/>
    <w:rsid w:val="00C23B2C"/>
    <w:rsid w:val="00C23B78"/>
    <w:rsid w:val="00C23D8B"/>
    <w:rsid w:val="00C23FCF"/>
    <w:rsid w:val="00C2437D"/>
    <w:rsid w:val="00C2438F"/>
    <w:rsid w:val="00C2447B"/>
    <w:rsid w:val="00C246A7"/>
    <w:rsid w:val="00C24839"/>
    <w:rsid w:val="00C248D6"/>
    <w:rsid w:val="00C24D31"/>
    <w:rsid w:val="00C24E3E"/>
    <w:rsid w:val="00C253BD"/>
    <w:rsid w:val="00C2561D"/>
    <w:rsid w:val="00C25AAA"/>
    <w:rsid w:val="00C26066"/>
    <w:rsid w:val="00C2637F"/>
    <w:rsid w:val="00C269AB"/>
    <w:rsid w:val="00C26A5E"/>
    <w:rsid w:val="00C26BBA"/>
    <w:rsid w:val="00C26EE6"/>
    <w:rsid w:val="00C26F8F"/>
    <w:rsid w:val="00C26FC0"/>
    <w:rsid w:val="00C271F6"/>
    <w:rsid w:val="00C272DE"/>
    <w:rsid w:val="00C2732B"/>
    <w:rsid w:val="00C27452"/>
    <w:rsid w:val="00C27467"/>
    <w:rsid w:val="00C275CF"/>
    <w:rsid w:val="00C275DD"/>
    <w:rsid w:val="00C277C7"/>
    <w:rsid w:val="00C27B02"/>
    <w:rsid w:val="00C27F43"/>
    <w:rsid w:val="00C3002E"/>
    <w:rsid w:val="00C30086"/>
    <w:rsid w:val="00C3063B"/>
    <w:rsid w:val="00C308F4"/>
    <w:rsid w:val="00C30C4A"/>
    <w:rsid w:val="00C30D4E"/>
    <w:rsid w:val="00C30E04"/>
    <w:rsid w:val="00C31135"/>
    <w:rsid w:val="00C313FE"/>
    <w:rsid w:val="00C31462"/>
    <w:rsid w:val="00C3185F"/>
    <w:rsid w:val="00C319DF"/>
    <w:rsid w:val="00C31B69"/>
    <w:rsid w:val="00C31E8B"/>
    <w:rsid w:val="00C31F76"/>
    <w:rsid w:val="00C32167"/>
    <w:rsid w:val="00C321B6"/>
    <w:rsid w:val="00C321D5"/>
    <w:rsid w:val="00C324A3"/>
    <w:rsid w:val="00C32782"/>
    <w:rsid w:val="00C32F17"/>
    <w:rsid w:val="00C33068"/>
    <w:rsid w:val="00C33530"/>
    <w:rsid w:val="00C337E6"/>
    <w:rsid w:val="00C338CE"/>
    <w:rsid w:val="00C33953"/>
    <w:rsid w:val="00C33B89"/>
    <w:rsid w:val="00C34265"/>
    <w:rsid w:val="00C3460E"/>
    <w:rsid w:val="00C347D0"/>
    <w:rsid w:val="00C34B37"/>
    <w:rsid w:val="00C34C30"/>
    <w:rsid w:val="00C34DB3"/>
    <w:rsid w:val="00C34DCD"/>
    <w:rsid w:val="00C35050"/>
    <w:rsid w:val="00C35200"/>
    <w:rsid w:val="00C35299"/>
    <w:rsid w:val="00C352DB"/>
    <w:rsid w:val="00C35321"/>
    <w:rsid w:val="00C353AE"/>
    <w:rsid w:val="00C35401"/>
    <w:rsid w:val="00C35438"/>
    <w:rsid w:val="00C3543F"/>
    <w:rsid w:val="00C3545F"/>
    <w:rsid w:val="00C355B4"/>
    <w:rsid w:val="00C355BD"/>
    <w:rsid w:val="00C355E6"/>
    <w:rsid w:val="00C3566D"/>
    <w:rsid w:val="00C35778"/>
    <w:rsid w:val="00C35898"/>
    <w:rsid w:val="00C3596D"/>
    <w:rsid w:val="00C3632F"/>
    <w:rsid w:val="00C364D1"/>
    <w:rsid w:val="00C367C2"/>
    <w:rsid w:val="00C36859"/>
    <w:rsid w:val="00C368D5"/>
    <w:rsid w:val="00C36A2D"/>
    <w:rsid w:val="00C36AC9"/>
    <w:rsid w:val="00C36C05"/>
    <w:rsid w:val="00C36C1B"/>
    <w:rsid w:val="00C37125"/>
    <w:rsid w:val="00C3720B"/>
    <w:rsid w:val="00C37409"/>
    <w:rsid w:val="00C3763A"/>
    <w:rsid w:val="00C3799D"/>
    <w:rsid w:val="00C37AC7"/>
    <w:rsid w:val="00C37AF5"/>
    <w:rsid w:val="00C4028A"/>
    <w:rsid w:val="00C402D2"/>
    <w:rsid w:val="00C4051F"/>
    <w:rsid w:val="00C4057E"/>
    <w:rsid w:val="00C40B4C"/>
    <w:rsid w:val="00C40BB2"/>
    <w:rsid w:val="00C40CAD"/>
    <w:rsid w:val="00C40F8C"/>
    <w:rsid w:val="00C40FDB"/>
    <w:rsid w:val="00C41056"/>
    <w:rsid w:val="00C4113C"/>
    <w:rsid w:val="00C412E5"/>
    <w:rsid w:val="00C4153C"/>
    <w:rsid w:val="00C415EC"/>
    <w:rsid w:val="00C41B15"/>
    <w:rsid w:val="00C41BBF"/>
    <w:rsid w:val="00C42656"/>
    <w:rsid w:val="00C4268F"/>
    <w:rsid w:val="00C426EC"/>
    <w:rsid w:val="00C42BBE"/>
    <w:rsid w:val="00C42CE7"/>
    <w:rsid w:val="00C43187"/>
    <w:rsid w:val="00C43B0E"/>
    <w:rsid w:val="00C43E55"/>
    <w:rsid w:val="00C43EBD"/>
    <w:rsid w:val="00C440BA"/>
    <w:rsid w:val="00C4475E"/>
    <w:rsid w:val="00C44902"/>
    <w:rsid w:val="00C449CD"/>
    <w:rsid w:val="00C44D5D"/>
    <w:rsid w:val="00C44F42"/>
    <w:rsid w:val="00C45365"/>
    <w:rsid w:val="00C45A07"/>
    <w:rsid w:val="00C45B05"/>
    <w:rsid w:val="00C45DD2"/>
    <w:rsid w:val="00C45EE1"/>
    <w:rsid w:val="00C460B4"/>
    <w:rsid w:val="00C461BD"/>
    <w:rsid w:val="00C461F9"/>
    <w:rsid w:val="00C46275"/>
    <w:rsid w:val="00C4672B"/>
    <w:rsid w:val="00C467C5"/>
    <w:rsid w:val="00C46952"/>
    <w:rsid w:val="00C46E9B"/>
    <w:rsid w:val="00C470E9"/>
    <w:rsid w:val="00C470F0"/>
    <w:rsid w:val="00C4710A"/>
    <w:rsid w:val="00C472BD"/>
    <w:rsid w:val="00C4739F"/>
    <w:rsid w:val="00C47A13"/>
    <w:rsid w:val="00C47B8C"/>
    <w:rsid w:val="00C47E1C"/>
    <w:rsid w:val="00C50252"/>
    <w:rsid w:val="00C5070E"/>
    <w:rsid w:val="00C50792"/>
    <w:rsid w:val="00C5084C"/>
    <w:rsid w:val="00C50C36"/>
    <w:rsid w:val="00C50E4C"/>
    <w:rsid w:val="00C50E9D"/>
    <w:rsid w:val="00C5124E"/>
    <w:rsid w:val="00C515FD"/>
    <w:rsid w:val="00C51619"/>
    <w:rsid w:val="00C51837"/>
    <w:rsid w:val="00C51905"/>
    <w:rsid w:val="00C51988"/>
    <w:rsid w:val="00C51D03"/>
    <w:rsid w:val="00C5265F"/>
    <w:rsid w:val="00C5280F"/>
    <w:rsid w:val="00C528C1"/>
    <w:rsid w:val="00C529F6"/>
    <w:rsid w:val="00C52B32"/>
    <w:rsid w:val="00C52C9D"/>
    <w:rsid w:val="00C52CE7"/>
    <w:rsid w:val="00C52D91"/>
    <w:rsid w:val="00C52F0A"/>
    <w:rsid w:val="00C5330B"/>
    <w:rsid w:val="00C5346C"/>
    <w:rsid w:val="00C53A28"/>
    <w:rsid w:val="00C53B78"/>
    <w:rsid w:val="00C53C9D"/>
    <w:rsid w:val="00C54012"/>
    <w:rsid w:val="00C5403A"/>
    <w:rsid w:val="00C54053"/>
    <w:rsid w:val="00C5408F"/>
    <w:rsid w:val="00C540A5"/>
    <w:rsid w:val="00C5461D"/>
    <w:rsid w:val="00C5472C"/>
    <w:rsid w:val="00C548E1"/>
    <w:rsid w:val="00C54973"/>
    <w:rsid w:val="00C54D07"/>
    <w:rsid w:val="00C54D5E"/>
    <w:rsid w:val="00C5507B"/>
    <w:rsid w:val="00C5569A"/>
    <w:rsid w:val="00C55DA6"/>
    <w:rsid w:val="00C55DD6"/>
    <w:rsid w:val="00C55FBF"/>
    <w:rsid w:val="00C55FDF"/>
    <w:rsid w:val="00C56504"/>
    <w:rsid w:val="00C56672"/>
    <w:rsid w:val="00C567A4"/>
    <w:rsid w:val="00C569F4"/>
    <w:rsid w:val="00C56AF9"/>
    <w:rsid w:val="00C56C94"/>
    <w:rsid w:val="00C56D65"/>
    <w:rsid w:val="00C56D81"/>
    <w:rsid w:val="00C56E6F"/>
    <w:rsid w:val="00C56F17"/>
    <w:rsid w:val="00C56F7D"/>
    <w:rsid w:val="00C573DB"/>
    <w:rsid w:val="00C57446"/>
    <w:rsid w:val="00C57485"/>
    <w:rsid w:val="00C576C8"/>
    <w:rsid w:val="00C57DAF"/>
    <w:rsid w:val="00C57F2D"/>
    <w:rsid w:val="00C600F5"/>
    <w:rsid w:val="00C601E3"/>
    <w:rsid w:val="00C606F0"/>
    <w:rsid w:val="00C60FB4"/>
    <w:rsid w:val="00C60FDF"/>
    <w:rsid w:val="00C610EC"/>
    <w:rsid w:val="00C61148"/>
    <w:rsid w:val="00C613EA"/>
    <w:rsid w:val="00C614FC"/>
    <w:rsid w:val="00C617AF"/>
    <w:rsid w:val="00C61B4A"/>
    <w:rsid w:val="00C61B97"/>
    <w:rsid w:val="00C61BAD"/>
    <w:rsid w:val="00C61C87"/>
    <w:rsid w:val="00C61DC0"/>
    <w:rsid w:val="00C622E3"/>
    <w:rsid w:val="00C6255D"/>
    <w:rsid w:val="00C625F2"/>
    <w:rsid w:val="00C6322D"/>
    <w:rsid w:val="00C63509"/>
    <w:rsid w:val="00C63C57"/>
    <w:rsid w:val="00C63FB9"/>
    <w:rsid w:val="00C6402F"/>
    <w:rsid w:val="00C64199"/>
    <w:rsid w:val="00C6460A"/>
    <w:rsid w:val="00C648B4"/>
    <w:rsid w:val="00C64BD2"/>
    <w:rsid w:val="00C64E8B"/>
    <w:rsid w:val="00C64F08"/>
    <w:rsid w:val="00C64F5C"/>
    <w:rsid w:val="00C65015"/>
    <w:rsid w:val="00C65577"/>
    <w:rsid w:val="00C657B0"/>
    <w:rsid w:val="00C65973"/>
    <w:rsid w:val="00C65B37"/>
    <w:rsid w:val="00C65C01"/>
    <w:rsid w:val="00C65C21"/>
    <w:rsid w:val="00C65EED"/>
    <w:rsid w:val="00C664A1"/>
    <w:rsid w:val="00C66716"/>
    <w:rsid w:val="00C6698D"/>
    <w:rsid w:val="00C669AD"/>
    <w:rsid w:val="00C66B8A"/>
    <w:rsid w:val="00C66BA5"/>
    <w:rsid w:val="00C66EC2"/>
    <w:rsid w:val="00C66ECE"/>
    <w:rsid w:val="00C66FF4"/>
    <w:rsid w:val="00C67215"/>
    <w:rsid w:val="00C672C2"/>
    <w:rsid w:val="00C676FB"/>
    <w:rsid w:val="00C67712"/>
    <w:rsid w:val="00C7007D"/>
    <w:rsid w:val="00C70589"/>
    <w:rsid w:val="00C705F9"/>
    <w:rsid w:val="00C706ED"/>
    <w:rsid w:val="00C707C3"/>
    <w:rsid w:val="00C707E1"/>
    <w:rsid w:val="00C7091D"/>
    <w:rsid w:val="00C7095B"/>
    <w:rsid w:val="00C70D50"/>
    <w:rsid w:val="00C70ED0"/>
    <w:rsid w:val="00C70F76"/>
    <w:rsid w:val="00C715B6"/>
    <w:rsid w:val="00C7167E"/>
    <w:rsid w:val="00C71743"/>
    <w:rsid w:val="00C717F5"/>
    <w:rsid w:val="00C71940"/>
    <w:rsid w:val="00C71DAF"/>
    <w:rsid w:val="00C72196"/>
    <w:rsid w:val="00C7226F"/>
    <w:rsid w:val="00C72535"/>
    <w:rsid w:val="00C72747"/>
    <w:rsid w:val="00C72A71"/>
    <w:rsid w:val="00C72A87"/>
    <w:rsid w:val="00C72DD5"/>
    <w:rsid w:val="00C72FB1"/>
    <w:rsid w:val="00C735B4"/>
    <w:rsid w:val="00C73E32"/>
    <w:rsid w:val="00C73E3A"/>
    <w:rsid w:val="00C73E62"/>
    <w:rsid w:val="00C74594"/>
    <w:rsid w:val="00C7546A"/>
    <w:rsid w:val="00C75BFA"/>
    <w:rsid w:val="00C75FC8"/>
    <w:rsid w:val="00C7627C"/>
    <w:rsid w:val="00C76291"/>
    <w:rsid w:val="00C762AB"/>
    <w:rsid w:val="00C76609"/>
    <w:rsid w:val="00C766E6"/>
    <w:rsid w:val="00C7682C"/>
    <w:rsid w:val="00C76849"/>
    <w:rsid w:val="00C76F79"/>
    <w:rsid w:val="00C77048"/>
    <w:rsid w:val="00C77463"/>
    <w:rsid w:val="00C775CC"/>
    <w:rsid w:val="00C776CB"/>
    <w:rsid w:val="00C776E9"/>
    <w:rsid w:val="00C77859"/>
    <w:rsid w:val="00C77A1C"/>
    <w:rsid w:val="00C77ABF"/>
    <w:rsid w:val="00C80080"/>
    <w:rsid w:val="00C80CF9"/>
    <w:rsid w:val="00C80F8F"/>
    <w:rsid w:val="00C8127A"/>
    <w:rsid w:val="00C8142D"/>
    <w:rsid w:val="00C81447"/>
    <w:rsid w:val="00C81952"/>
    <w:rsid w:val="00C8209B"/>
    <w:rsid w:val="00C822C2"/>
    <w:rsid w:val="00C822C5"/>
    <w:rsid w:val="00C824C8"/>
    <w:rsid w:val="00C82911"/>
    <w:rsid w:val="00C82F9F"/>
    <w:rsid w:val="00C8342F"/>
    <w:rsid w:val="00C83890"/>
    <w:rsid w:val="00C838F4"/>
    <w:rsid w:val="00C83969"/>
    <w:rsid w:val="00C839E8"/>
    <w:rsid w:val="00C83E23"/>
    <w:rsid w:val="00C840C9"/>
    <w:rsid w:val="00C84574"/>
    <w:rsid w:val="00C84819"/>
    <w:rsid w:val="00C84BF4"/>
    <w:rsid w:val="00C84C7B"/>
    <w:rsid w:val="00C84CC9"/>
    <w:rsid w:val="00C84DCB"/>
    <w:rsid w:val="00C84F9B"/>
    <w:rsid w:val="00C84FC0"/>
    <w:rsid w:val="00C8511B"/>
    <w:rsid w:val="00C851F0"/>
    <w:rsid w:val="00C85470"/>
    <w:rsid w:val="00C85640"/>
    <w:rsid w:val="00C857A1"/>
    <w:rsid w:val="00C857E4"/>
    <w:rsid w:val="00C85D64"/>
    <w:rsid w:val="00C85E79"/>
    <w:rsid w:val="00C85E83"/>
    <w:rsid w:val="00C85FCE"/>
    <w:rsid w:val="00C860F8"/>
    <w:rsid w:val="00C862A3"/>
    <w:rsid w:val="00C864F7"/>
    <w:rsid w:val="00C86A8E"/>
    <w:rsid w:val="00C86DD8"/>
    <w:rsid w:val="00C86F66"/>
    <w:rsid w:val="00C87155"/>
    <w:rsid w:val="00C87190"/>
    <w:rsid w:val="00C8726F"/>
    <w:rsid w:val="00C874C7"/>
    <w:rsid w:val="00C876AC"/>
    <w:rsid w:val="00C8770E"/>
    <w:rsid w:val="00C87D96"/>
    <w:rsid w:val="00C87DE4"/>
    <w:rsid w:val="00C90034"/>
    <w:rsid w:val="00C9013C"/>
    <w:rsid w:val="00C90176"/>
    <w:rsid w:val="00C901BF"/>
    <w:rsid w:val="00C90354"/>
    <w:rsid w:val="00C9043B"/>
    <w:rsid w:val="00C907CE"/>
    <w:rsid w:val="00C90935"/>
    <w:rsid w:val="00C909A5"/>
    <w:rsid w:val="00C90B65"/>
    <w:rsid w:val="00C90DA7"/>
    <w:rsid w:val="00C90E24"/>
    <w:rsid w:val="00C91576"/>
    <w:rsid w:val="00C91D65"/>
    <w:rsid w:val="00C91EC5"/>
    <w:rsid w:val="00C91FC1"/>
    <w:rsid w:val="00C921AD"/>
    <w:rsid w:val="00C929D9"/>
    <w:rsid w:val="00C92B79"/>
    <w:rsid w:val="00C92C7D"/>
    <w:rsid w:val="00C92CAC"/>
    <w:rsid w:val="00C92EC9"/>
    <w:rsid w:val="00C92F74"/>
    <w:rsid w:val="00C93010"/>
    <w:rsid w:val="00C9327B"/>
    <w:rsid w:val="00C93832"/>
    <w:rsid w:val="00C94A56"/>
    <w:rsid w:val="00C94B63"/>
    <w:rsid w:val="00C9501E"/>
    <w:rsid w:val="00C951D2"/>
    <w:rsid w:val="00C95A5B"/>
    <w:rsid w:val="00C95AA4"/>
    <w:rsid w:val="00C95B77"/>
    <w:rsid w:val="00C95C37"/>
    <w:rsid w:val="00C95CFF"/>
    <w:rsid w:val="00C95DB5"/>
    <w:rsid w:val="00C95FA5"/>
    <w:rsid w:val="00C960A2"/>
    <w:rsid w:val="00C96467"/>
    <w:rsid w:val="00C969AC"/>
    <w:rsid w:val="00C96F36"/>
    <w:rsid w:val="00C97005"/>
    <w:rsid w:val="00C970FB"/>
    <w:rsid w:val="00C97512"/>
    <w:rsid w:val="00C97C25"/>
    <w:rsid w:val="00C97D06"/>
    <w:rsid w:val="00C97E4A"/>
    <w:rsid w:val="00CA0018"/>
    <w:rsid w:val="00CA0072"/>
    <w:rsid w:val="00CA00FB"/>
    <w:rsid w:val="00CA0312"/>
    <w:rsid w:val="00CA0337"/>
    <w:rsid w:val="00CA0538"/>
    <w:rsid w:val="00CA0667"/>
    <w:rsid w:val="00CA067F"/>
    <w:rsid w:val="00CA06C8"/>
    <w:rsid w:val="00CA06E5"/>
    <w:rsid w:val="00CA0828"/>
    <w:rsid w:val="00CA0956"/>
    <w:rsid w:val="00CA0AD7"/>
    <w:rsid w:val="00CA0BD6"/>
    <w:rsid w:val="00CA0E6A"/>
    <w:rsid w:val="00CA0E73"/>
    <w:rsid w:val="00CA0F7F"/>
    <w:rsid w:val="00CA1044"/>
    <w:rsid w:val="00CA11E4"/>
    <w:rsid w:val="00CA1556"/>
    <w:rsid w:val="00CA165E"/>
    <w:rsid w:val="00CA16CA"/>
    <w:rsid w:val="00CA16D4"/>
    <w:rsid w:val="00CA16D9"/>
    <w:rsid w:val="00CA1C18"/>
    <w:rsid w:val="00CA1D0F"/>
    <w:rsid w:val="00CA1D80"/>
    <w:rsid w:val="00CA1E93"/>
    <w:rsid w:val="00CA20CE"/>
    <w:rsid w:val="00CA20E3"/>
    <w:rsid w:val="00CA21FD"/>
    <w:rsid w:val="00CA2451"/>
    <w:rsid w:val="00CA24C4"/>
    <w:rsid w:val="00CA2623"/>
    <w:rsid w:val="00CA2980"/>
    <w:rsid w:val="00CA2987"/>
    <w:rsid w:val="00CA2A19"/>
    <w:rsid w:val="00CA2A6C"/>
    <w:rsid w:val="00CA2B5C"/>
    <w:rsid w:val="00CA2F82"/>
    <w:rsid w:val="00CA3340"/>
    <w:rsid w:val="00CA33AD"/>
    <w:rsid w:val="00CA3A3A"/>
    <w:rsid w:val="00CA3D9F"/>
    <w:rsid w:val="00CA3F57"/>
    <w:rsid w:val="00CA3F96"/>
    <w:rsid w:val="00CA42BA"/>
    <w:rsid w:val="00CA477C"/>
    <w:rsid w:val="00CA4878"/>
    <w:rsid w:val="00CA4888"/>
    <w:rsid w:val="00CA5089"/>
    <w:rsid w:val="00CA5658"/>
    <w:rsid w:val="00CA56DF"/>
    <w:rsid w:val="00CA570C"/>
    <w:rsid w:val="00CA571E"/>
    <w:rsid w:val="00CA5EA4"/>
    <w:rsid w:val="00CA6226"/>
    <w:rsid w:val="00CA62B8"/>
    <w:rsid w:val="00CA7544"/>
    <w:rsid w:val="00CA76F3"/>
    <w:rsid w:val="00CA7819"/>
    <w:rsid w:val="00CA7876"/>
    <w:rsid w:val="00CA796C"/>
    <w:rsid w:val="00CA7A5B"/>
    <w:rsid w:val="00CA7CB8"/>
    <w:rsid w:val="00CA7D95"/>
    <w:rsid w:val="00CB00F8"/>
    <w:rsid w:val="00CB014F"/>
    <w:rsid w:val="00CB02D9"/>
    <w:rsid w:val="00CB02FF"/>
    <w:rsid w:val="00CB0546"/>
    <w:rsid w:val="00CB07BA"/>
    <w:rsid w:val="00CB07D8"/>
    <w:rsid w:val="00CB08E9"/>
    <w:rsid w:val="00CB0BB6"/>
    <w:rsid w:val="00CB0E69"/>
    <w:rsid w:val="00CB0ED9"/>
    <w:rsid w:val="00CB1154"/>
    <w:rsid w:val="00CB136D"/>
    <w:rsid w:val="00CB13ED"/>
    <w:rsid w:val="00CB17A3"/>
    <w:rsid w:val="00CB1981"/>
    <w:rsid w:val="00CB1B2F"/>
    <w:rsid w:val="00CB1F63"/>
    <w:rsid w:val="00CB2297"/>
    <w:rsid w:val="00CB22C0"/>
    <w:rsid w:val="00CB25CE"/>
    <w:rsid w:val="00CB2997"/>
    <w:rsid w:val="00CB29C9"/>
    <w:rsid w:val="00CB2B86"/>
    <w:rsid w:val="00CB306D"/>
    <w:rsid w:val="00CB315D"/>
    <w:rsid w:val="00CB31D4"/>
    <w:rsid w:val="00CB3260"/>
    <w:rsid w:val="00CB34DA"/>
    <w:rsid w:val="00CB361D"/>
    <w:rsid w:val="00CB365B"/>
    <w:rsid w:val="00CB378E"/>
    <w:rsid w:val="00CB390D"/>
    <w:rsid w:val="00CB3C5B"/>
    <w:rsid w:val="00CB425D"/>
    <w:rsid w:val="00CB42AC"/>
    <w:rsid w:val="00CB434C"/>
    <w:rsid w:val="00CB4452"/>
    <w:rsid w:val="00CB45D2"/>
    <w:rsid w:val="00CB4825"/>
    <w:rsid w:val="00CB508C"/>
    <w:rsid w:val="00CB50A0"/>
    <w:rsid w:val="00CB583C"/>
    <w:rsid w:val="00CB5AA8"/>
    <w:rsid w:val="00CB640A"/>
    <w:rsid w:val="00CB6415"/>
    <w:rsid w:val="00CB643C"/>
    <w:rsid w:val="00CB68F4"/>
    <w:rsid w:val="00CB6A9B"/>
    <w:rsid w:val="00CB6BD8"/>
    <w:rsid w:val="00CB6DAA"/>
    <w:rsid w:val="00CB6F0B"/>
    <w:rsid w:val="00CB7581"/>
    <w:rsid w:val="00CB7617"/>
    <w:rsid w:val="00CB764A"/>
    <w:rsid w:val="00CB7658"/>
    <w:rsid w:val="00CB777B"/>
    <w:rsid w:val="00CB79CB"/>
    <w:rsid w:val="00CB7A4C"/>
    <w:rsid w:val="00CB7A7C"/>
    <w:rsid w:val="00CB7B5B"/>
    <w:rsid w:val="00CB7BCC"/>
    <w:rsid w:val="00CB7E5C"/>
    <w:rsid w:val="00CB7F82"/>
    <w:rsid w:val="00CC018A"/>
    <w:rsid w:val="00CC048B"/>
    <w:rsid w:val="00CC05D3"/>
    <w:rsid w:val="00CC07DA"/>
    <w:rsid w:val="00CC091E"/>
    <w:rsid w:val="00CC09C9"/>
    <w:rsid w:val="00CC0D25"/>
    <w:rsid w:val="00CC0E2E"/>
    <w:rsid w:val="00CC0EBE"/>
    <w:rsid w:val="00CC0FDE"/>
    <w:rsid w:val="00CC113C"/>
    <w:rsid w:val="00CC129B"/>
    <w:rsid w:val="00CC172F"/>
    <w:rsid w:val="00CC177A"/>
    <w:rsid w:val="00CC1816"/>
    <w:rsid w:val="00CC1F08"/>
    <w:rsid w:val="00CC2248"/>
    <w:rsid w:val="00CC236B"/>
    <w:rsid w:val="00CC268B"/>
    <w:rsid w:val="00CC29DC"/>
    <w:rsid w:val="00CC3494"/>
    <w:rsid w:val="00CC36B2"/>
    <w:rsid w:val="00CC3754"/>
    <w:rsid w:val="00CC3A07"/>
    <w:rsid w:val="00CC3B14"/>
    <w:rsid w:val="00CC3F6E"/>
    <w:rsid w:val="00CC40C7"/>
    <w:rsid w:val="00CC48B1"/>
    <w:rsid w:val="00CC48BA"/>
    <w:rsid w:val="00CC4A7F"/>
    <w:rsid w:val="00CC4BBA"/>
    <w:rsid w:val="00CC4C3C"/>
    <w:rsid w:val="00CC4CBD"/>
    <w:rsid w:val="00CC4CC3"/>
    <w:rsid w:val="00CC4D20"/>
    <w:rsid w:val="00CC5476"/>
    <w:rsid w:val="00CC56B8"/>
    <w:rsid w:val="00CC578B"/>
    <w:rsid w:val="00CC58C9"/>
    <w:rsid w:val="00CC5D22"/>
    <w:rsid w:val="00CC5D9A"/>
    <w:rsid w:val="00CC5DFC"/>
    <w:rsid w:val="00CC6005"/>
    <w:rsid w:val="00CC6045"/>
    <w:rsid w:val="00CC6271"/>
    <w:rsid w:val="00CC6964"/>
    <w:rsid w:val="00CC6A4B"/>
    <w:rsid w:val="00CC6A8E"/>
    <w:rsid w:val="00CC6C9D"/>
    <w:rsid w:val="00CC7286"/>
    <w:rsid w:val="00CC7628"/>
    <w:rsid w:val="00CC79A6"/>
    <w:rsid w:val="00CC7C61"/>
    <w:rsid w:val="00CD002B"/>
    <w:rsid w:val="00CD02CF"/>
    <w:rsid w:val="00CD056A"/>
    <w:rsid w:val="00CD0B08"/>
    <w:rsid w:val="00CD0F15"/>
    <w:rsid w:val="00CD1568"/>
    <w:rsid w:val="00CD1609"/>
    <w:rsid w:val="00CD17F3"/>
    <w:rsid w:val="00CD1CF5"/>
    <w:rsid w:val="00CD1F8A"/>
    <w:rsid w:val="00CD1FB6"/>
    <w:rsid w:val="00CD2206"/>
    <w:rsid w:val="00CD237D"/>
    <w:rsid w:val="00CD2382"/>
    <w:rsid w:val="00CD2631"/>
    <w:rsid w:val="00CD2741"/>
    <w:rsid w:val="00CD293C"/>
    <w:rsid w:val="00CD2BD5"/>
    <w:rsid w:val="00CD2D51"/>
    <w:rsid w:val="00CD2F17"/>
    <w:rsid w:val="00CD311F"/>
    <w:rsid w:val="00CD3314"/>
    <w:rsid w:val="00CD35B7"/>
    <w:rsid w:val="00CD371F"/>
    <w:rsid w:val="00CD375B"/>
    <w:rsid w:val="00CD3FAE"/>
    <w:rsid w:val="00CD4021"/>
    <w:rsid w:val="00CD403B"/>
    <w:rsid w:val="00CD432E"/>
    <w:rsid w:val="00CD45CD"/>
    <w:rsid w:val="00CD47BE"/>
    <w:rsid w:val="00CD4A08"/>
    <w:rsid w:val="00CD4C5C"/>
    <w:rsid w:val="00CD5700"/>
    <w:rsid w:val="00CD59C3"/>
    <w:rsid w:val="00CD5B37"/>
    <w:rsid w:val="00CD5E26"/>
    <w:rsid w:val="00CD60F8"/>
    <w:rsid w:val="00CD64C4"/>
    <w:rsid w:val="00CD688B"/>
    <w:rsid w:val="00CD69D9"/>
    <w:rsid w:val="00CD6A0A"/>
    <w:rsid w:val="00CD6A9B"/>
    <w:rsid w:val="00CD6BC4"/>
    <w:rsid w:val="00CD6D5B"/>
    <w:rsid w:val="00CD71B6"/>
    <w:rsid w:val="00CD72BD"/>
    <w:rsid w:val="00CD76BD"/>
    <w:rsid w:val="00CD7BA6"/>
    <w:rsid w:val="00CD7C22"/>
    <w:rsid w:val="00CD7CEF"/>
    <w:rsid w:val="00CD7F04"/>
    <w:rsid w:val="00CD7F8E"/>
    <w:rsid w:val="00CE03E6"/>
    <w:rsid w:val="00CE047A"/>
    <w:rsid w:val="00CE0614"/>
    <w:rsid w:val="00CE079F"/>
    <w:rsid w:val="00CE07F3"/>
    <w:rsid w:val="00CE0910"/>
    <w:rsid w:val="00CE0B40"/>
    <w:rsid w:val="00CE1509"/>
    <w:rsid w:val="00CE1529"/>
    <w:rsid w:val="00CE15C8"/>
    <w:rsid w:val="00CE15EF"/>
    <w:rsid w:val="00CE17A0"/>
    <w:rsid w:val="00CE19B0"/>
    <w:rsid w:val="00CE1BF7"/>
    <w:rsid w:val="00CE1C4C"/>
    <w:rsid w:val="00CE21EF"/>
    <w:rsid w:val="00CE227D"/>
    <w:rsid w:val="00CE227F"/>
    <w:rsid w:val="00CE229A"/>
    <w:rsid w:val="00CE23D2"/>
    <w:rsid w:val="00CE25B6"/>
    <w:rsid w:val="00CE263E"/>
    <w:rsid w:val="00CE27B7"/>
    <w:rsid w:val="00CE2A88"/>
    <w:rsid w:val="00CE2DE9"/>
    <w:rsid w:val="00CE2ED0"/>
    <w:rsid w:val="00CE3293"/>
    <w:rsid w:val="00CE32EB"/>
    <w:rsid w:val="00CE3439"/>
    <w:rsid w:val="00CE35B0"/>
    <w:rsid w:val="00CE35EC"/>
    <w:rsid w:val="00CE3747"/>
    <w:rsid w:val="00CE382D"/>
    <w:rsid w:val="00CE3A3D"/>
    <w:rsid w:val="00CE3E89"/>
    <w:rsid w:val="00CE3EB4"/>
    <w:rsid w:val="00CE4063"/>
    <w:rsid w:val="00CE484E"/>
    <w:rsid w:val="00CE4B5F"/>
    <w:rsid w:val="00CE4BEB"/>
    <w:rsid w:val="00CE4EDB"/>
    <w:rsid w:val="00CE552D"/>
    <w:rsid w:val="00CE5682"/>
    <w:rsid w:val="00CE5FA7"/>
    <w:rsid w:val="00CE637D"/>
    <w:rsid w:val="00CE6442"/>
    <w:rsid w:val="00CE696E"/>
    <w:rsid w:val="00CE6BAC"/>
    <w:rsid w:val="00CE703A"/>
    <w:rsid w:val="00CE70C6"/>
    <w:rsid w:val="00CE7129"/>
    <w:rsid w:val="00CE755B"/>
    <w:rsid w:val="00CE757A"/>
    <w:rsid w:val="00CE79C1"/>
    <w:rsid w:val="00CE7EEA"/>
    <w:rsid w:val="00CF022F"/>
    <w:rsid w:val="00CF044F"/>
    <w:rsid w:val="00CF0470"/>
    <w:rsid w:val="00CF0653"/>
    <w:rsid w:val="00CF066B"/>
    <w:rsid w:val="00CF08DE"/>
    <w:rsid w:val="00CF08EB"/>
    <w:rsid w:val="00CF0958"/>
    <w:rsid w:val="00CF09A5"/>
    <w:rsid w:val="00CF0AA7"/>
    <w:rsid w:val="00CF0CA5"/>
    <w:rsid w:val="00CF0CD2"/>
    <w:rsid w:val="00CF0CDD"/>
    <w:rsid w:val="00CF0D08"/>
    <w:rsid w:val="00CF0D76"/>
    <w:rsid w:val="00CF0E53"/>
    <w:rsid w:val="00CF10F5"/>
    <w:rsid w:val="00CF1104"/>
    <w:rsid w:val="00CF1B0F"/>
    <w:rsid w:val="00CF1F6D"/>
    <w:rsid w:val="00CF2206"/>
    <w:rsid w:val="00CF252F"/>
    <w:rsid w:val="00CF26F6"/>
    <w:rsid w:val="00CF28C9"/>
    <w:rsid w:val="00CF294B"/>
    <w:rsid w:val="00CF29BC"/>
    <w:rsid w:val="00CF29F8"/>
    <w:rsid w:val="00CF2AAF"/>
    <w:rsid w:val="00CF2AB7"/>
    <w:rsid w:val="00CF2F67"/>
    <w:rsid w:val="00CF3054"/>
    <w:rsid w:val="00CF339E"/>
    <w:rsid w:val="00CF3527"/>
    <w:rsid w:val="00CF352C"/>
    <w:rsid w:val="00CF38F8"/>
    <w:rsid w:val="00CF3D11"/>
    <w:rsid w:val="00CF45CF"/>
    <w:rsid w:val="00CF4791"/>
    <w:rsid w:val="00CF4BB4"/>
    <w:rsid w:val="00CF4D72"/>
    <w:rsid w:val="00CF513A"/>
    <w:rsid w:val="00CF569C"/>
    <w:rsid w:val="00CF56C3"/>
    <w:rsid w:val="00CF576C"/>
    <w:rsid w:val="00CF5817"/>
    <w:rsid w:val="00CF5827"/>
    <w:rsid w:val="00CF588F"/>
    <w:rsid w:val="00CF58A4"/>
    <w:rsid w:val="00CF6065"/>
    <w:rsid w:val="00CF61AB"/>
    <w:rsid w:val="00CF64DF"/>
    <w:rsid w:val="00CF6607"/>
    <w:rsid w:val="00CF6768"/>
    <w:rsid w:val="00CF6974"/>
    <w:rsid w:val="00CF7040"/>
    <w:rsid w:val="00CF7655"/>
    <w:rsid w:val="00CF7856"/>
    <w:rsid w:val="00CF7E51"/>
    <w:rsid w:val="00D00698"/>
    <w:rsid w:val="00D00889"/>
    <w:rsid w:val="00D00E8D"/>
    <w:rsid w:val="00D012E9"/>
    <w:rsid w:val="00D0149E"/>
    <w:rsid w:val="00D0151A"/>
    <w:rsid w:val="00D0163B"/>
    <w:rsid w:val="00D01701"/>
    <w:rsid w:val="00D01881"/>
    <w:rsid w:val="00D021D9"/>
    <w:rsid w:val="00D022BA"/>
    <w:rsid w:val="00D0258D"/>
    <w:rsid w:val="00D025BE"/>
    <w:rsid w:val="00D02847"/>
    <w:rsid w:val="00D02884"/>
    <w:rsid w:val="00D02D44"/>
    <w:rsid w:val="00D02EFD"/>
    <w:rsid w:val="00D030BD"/>
    <w:rsid w:val="00D0320B"/>
    <w:rsid w:val="00D033A3"/>
    <w:rsid w:val="00D03896"/>
    <w:rsid w:val="00D03D1B"/>
    <w:rsid w:val="00D03E65"/>
    <w:rsid w:val="00D03EF2"/>
    <w:rsid w:val="00D04191"/>
    <w:rsid w:val="00D04239"/>
    <w:rsid w:val="00D0426D"/>
    <w:rsid w:val="00D0427A"/>
    <w:rsid w:val="00D0428A"/>
    <w:rsid w:val="00D042BB"/>
    <w:rsid w:val="00D04A41"/>
    <w:rsid w:val="00D04AA1"/>
    <w:rsid w:val="00D04AA5"/>
    <w:rsid w:val="00D04B6A"/>
    <w:rsid w:val="00D05374"/>
    <w:rsid w:val="00D053F6"/>
    <w:rsid w:val="00D055C1"/>
    <w:rsid w:val="00D058F8"/>
    <w:rsid w:val="00D0597C"/>
    <w:rsid w:val="00D05A38"/>
    <w:rsid w:val="00D05AF1"/>
    <w:rsid w:val="00D05BF9"/>
    <w:rsid w:val="00D05E0F"/>
    <w:rsid w:val="00D06151"/>
    <w:rsid w:val="00D064F9"/>
    <w:rsid w:val="00D06BF8"/>
    <w:rsid w:val="00D0706B"/>
    <w:rsid w:val="00D07160"/>
    <w:rsid w:val="00D07397"/>
    <w:rsid w:val="00D073A1"/>
    <w:rsid w:val="00D07573"/>
    <w:rsid w:val="00D07A63"/>
    <w:rsid w:val="00D07B32"/>
    <w:rsid w:val="00D100BD"/>
    <w:rsid w:val="00D103A3"/>
    <w:rsid w:val="00D103AE"/>
    <w:rsid w:val="00D10475"/>
    <w:rsid w:val="00D1069F"/>
    <w:rsid w:val="00D1071C"/>
    <w:rsid w:val="00D1084C"/>
    <w:rsid w:val="00D108A0"/>
    <w:rsid w:val="00D113B9"/>
    <w:rsid w:val="00D116DA"/>
    <w:rsid w:val="00D11718"/>
    <w:rsid w:val="00D117FF"/>
    <w:rsid w:val="00D118F1"/>
    <w:rsid w:val="00D119D2"/>
    <w:rsid w:val="00D11ADF"/>
    <w:rsid w:val="00D11B9C"/>
    <w:rsid w:val="00D11C62"/>
    <w:rsid w:val="00D12249"/>
    <w:rsid w:val="00D1245D"/>
    <w:rsid w:val="00D128DD"/>
    <w:rsid w:val="00D12968"/>
    <w:rsid w:val="00D12FA4"/>
    <w:rsid w:val="00D13026"/>
    <w:rsid w:val="00D13969"/>
    <w:rsid w:val="00D13E41"/>
    <w:rsid w:val="00D13F71"/>
    <w:rsid w:val="00D140CB"/>
    <w:rsid w:val="00D14285"/>
    <w:rsid w:val="00D142CF"/>
    <w:rsid w:val="00D147EC"/>
    <w:rsid w:val="00D14C13"/>
    <w:rsid w:val="00D14F2E"/>
    <w:rsid w:val="00D14FB1"/>
    <w:rsid w:val="00D15871"/>
    <w:rsid w:val="00D15D9E"/>
    <w:rsid w:val="00D15E83"/>
    <w:rsid w:val="00D16235"/>
    <w:rsid w:val="00D16408"/>
    <w:rsid w:val="00D164D9"/>
    <w:rsid w:val="00D168AD"/>
    <w:rsid w:val="00D16979"/>
    <w:rsid w:val="00D16A21"/>
    <w:rsid w:val="00D174C0"/>
    <w:rsid w:val="00D176C2"/>
    <w:rsid w:val="00D177A0"/>
    <w:rsid w:val="00D177CD"/>
    <w:rsid w:val="00D17C00"/>
    <w:rsid w:val="00D17CD2"/>
    <w:rsid w:val="00D17E64"/>
    <w:rsid w:val="00D20327"/>
    <w:rsid w:val="00D20417"/>
    <w:rsid w:val="00D20547"/>
    <w:rsid w:val="00D209EE"/>
    <w:rsid w:val="00D21520"/>
    <w:rsid w:val="00D21612"/>
    <w:rsid w:val="00D21A8B"/>
    <w:rsid w:val="00D21B99"/>
    <w:rsid w:val="00D21E23"/>
    <w:rsid w:val="00D21E6B"/>
    <w:rsid w:val="00D21F36"/>
    <w:rsid w:val="00D21FCF"/>
    <w:rsid w:val="00D225CF"/>
    <w:rsid w:val="00D2296F"/>
    <w:rsid w:val="00D22AAC"/>
    <w:rsid w:val="00D22B1D"/>
    <w:rsid w:val="00D233B3"/>
    <w:rsid w:val="00D236E1"/>
    <w:rsid w:val="00D23AE0"/>
    <w:rsid w:val="00D23C13"/>
    <w:rsid w:val="00D24233"/>
    <w:rsid w:val="00D24343"/>
    <w:rsid w:val="00D244D6"/>
    <w:rsid w:val="00D244D8"/>
    <w:rsid w:val="00D24574"/>
    <w:rsid w:val="00D2458C"/>
    <w:rsid w:val="00D246E7"/>
    <w:rsid w:val="00D24833"/>
    <w:rsid w:val="00D24BE3"/>
    <w:rsid w:val="00D24CD0"/>
    <w:rsid w:val="00D24D41"/>
    <w:rsid w:val="00D24D86"/>
    <w:rsid w:val="00D25121"/>
    <w:rsid w:val="00D2514E"/>
    <w:rsid w:val="00D252FC"/>
    <w:rsid w:val="00D25465"/>
    <w:rsid w:val="00D25CFC"/>
    <w:rsid w:val="00D25E82"/>
    <w:rsid w:val="00D25EF2"/>
    <w:rsid w:val="00D26065"/>
    <w:rsid w:val="00D263AF"/>
    <w:rsid w:val="00D2652F"/>
    <w:rsid w:val="00D265E8"/>
    <w:rsid w:val="00D26856"/>
    <w:rsid w:val="00D26862"/>
    <w:rsid w:val="00D268CB"/>
    <w:rsid w:val="00D26D99"/>
    <w:rsid w:val="00D26F01"/>
    <w:rsid w:val="00D26FFF"/>
    <w:rsid w:val="00D270DC"/>
    <w:rsid w:val="00D2710F"/>
    <w:rsid w:val="00D27A40"/>
    <w:rsid w:val="00D27A7A"/>
    <w:rsid w:val="00D27B38"/>
    <w:rsid w:val="00D27D0F"/>
    <w:rsid w:val="00D30254"/>
    <w:rsid w:val="00D305C4"/>
    <w:rsid w:val="00D306DC"/>
    <w:rsid w:val="00D3071E"/>
    <w:rsid w:val="00D30E85"/>
    <w:rsid w:val="00D30EDA"/>
    <w:rsid w:val="00D314E8"/>
    <w:rsid w:val="00D314ED"/>
    <w:rsid w:val="00D31537"/>
    <w:rsid w:val="00D3164E"/>
    <w:rsid w:val="00D3180E"/>
    <w:rsid w:val="00D31A26"/>
    <w:rsid w:val="00D31F06"/>
    <w:rsid w:val="00D3207C"/>
    <w:rsid w:val="00D32172"/>
    <w:rsid w:val="00D321B3"/>
    <w:rsid w:val="00D321EB"/>
    <w:rsid w:val="00D32301"/>
    <w:rsid w:val="00D32586"/>
    <w:rsid w:val="00D3288C"/>
    <w:rsid w:val="00D32CC2"/>
    <w:rsid w:val="00D32D88"/>
    <w:rsid w:val="00D32F47"/>
    <w:rsid w:val="00D3300A"/>
    <w:rsid w:val="00D33313"/>
    <w:rsid w:val="00D33396"/>
    <w:rsid w:val="00D33C17"/>
    <w:rsid w:val="00D33CDA"/>
    <w:rsid w:val="00D33E67"/>
    <w:rsid w:val="00D33F6E"/>
    <w:rsid w:val="00D34002"/>
    <w:rsid w:val="00D3401E"/>
    <w:rsid w:val="00D34225"/>
    <w:rsid w:val="00D3441E"/>
    <w:rsid w:val="00D34671"/>
    <w:rsid w:val="00D34DA2"/>
    <w:rsid w:val="00D34DE5"/>
    <w:rsid w:val="00D34F14"/>
    <w:rsid w:val="00D35085"/>
    <w:rsid w:val="00D35173"/>
    <w:rsid w:val="00D3520D"/>
    <w:rsid w:val="00D3554A"/>
    <w:rsid w:val="00D35866"/>
    <w:rsid w:val="00D358EC"/>
    <w:rsid w:val="00D35B1F"/>
    <w:rsid w:val="00D35F9A"/>
    <w:rsid w:val="00D36094"/>
    <w:rsid w:val="00D3658F"/>
    <w:rsid w:val="00D36ADE"/>
    <w:rsid w:val="00D36DB4"/>
    <w:rsid w:val="00D37023"/>
    <w:rsid w:val="00D37180"/>
    <w:rsid w:val="00D371DA"/>
    <w:rsid w:val="00D37791"/>
    <w:rsid w:val="00D37D2C"/>
    <w:rsid w:val="00D40068"/>
    <w:rsid w:val="00D400D1"/>
    <w:rsid w:val="00D404A0"/>
    <w:rsid w:val="00D40607"/>
    <w:rsid w:val="00D407E9"/>
    <w:rsid w:val="00D40974"/>
    <w:rsid w:val="00D4104B"/>
    <w:rsid w:val="00D41130"/>
    <w:rsid w:val="00D4121F"/>
    <w:rsid w:val="00D4134D"/>
    <w:rsid w:val="00D41420"/>
    <w:rsid w:val="00D415E4"/>
    <w:rsid w:val="00D41715"/>
    <w:rsid w:val="00D41A9D"/>
    <w:rsid w:val="00D41D24"/>
    <w:rsid w:val="00D41DC6"/>
    <w:rsid w:val="00D42220"/>
    <w:rsid w:val="00D42864"/>
    <w:rsid w:val="00D42BC4"/>
    <w:rsid w:val="00D42CA5"/>
    <w:rsid w:val="00D42D6F"/>
    <w:rsid w:val="00D42DA6"/>
    <w:rsid w:val="00D431AB"/>
    <w:rsid w:val="00D433CD"/>
    <w:rsid w:val="00D43463"/>
    <w:rsid w:val="00D43622"/>
    <w:rsid w:val="00D43968"/>
    <w:rsid w:val="00D439E5"/>
    <w:rsid w:val="00D43C6C"/>
    <w:rsid w:val="00D43D36"/>
    <w:rsid w:val="00D43F26"/>
    <w:rsid w:val="00D43F96"/>
    <w:rsid w:val="00D44005"/>
    <w:rsid w:val="00D4435A"/>
    <w:rsid w:val="00D44483"/>
    <w:rsid w:val="00D4456A"/>
    <w:rsid w:val="00D44602"/>
    <w:rsid w:val="00D4460F"/>
    <w:rsid w:val="00D4470B"/>
    <w:rsid w:val="00D44748"/>
    <w:rsid w:val="00D44830"/>
    <w:rsid w:val="00D44D87"/>
    <w:rsid w:val="00D450EA"/>
    <w:rsid w:val="00D4541E"/>
    <w:rsid w:val="00D454AA"/>
    <w:rsid w:val="00D455D5"/>
    <w:rsid w:val="00D459F5"/>
    <w:rsid w:val="00D45B81"/>
    <w:rsid w:val="00D45D6C"/>
    <w:rsid w:val="00D4634C"/>
    <w:rsid w:val="00D469AE"/>
    <w:rsid w:val="00D46B8B"/>
    <w:rsid w:val="00D46BB4"/>
    <w:rsid w:val="00D46E7A"/>
    <w:rsid w:val="00D46FCF"/>
    <w:rsid w:val="00D477E3"/>
    <w:rsid w:val="00D479D0"/>
    <w:rsid w:val="00D47D89"/>
    <w:rsid w:val="00D47E84"/>
    <w:rsid w:val="00D50652"/>
    <w:rsid w:val="00D507DF"/>
    <w:rsid w:val="00D50987"/>
    <w:rsid w:val="00D50A5B"/>
    <w:rsid w:val="00D50B6A"/>
    <w:rsid w:val="00D50EF1"/>
    <w:rsid w:val="00D50F61"/>
    <w:rsid w:val="00D51650"/>
    <w:rsid w:val="00D5197A"/>
    <w:rsid w:val="00D519E9"/>
    <w:rsid w:val="00D51A67"/>
    <w:rsid w:val="00D51FB2"/>
    <w:rsid w:val="00D520CE"/>
    <w:rsid w:val="00D521F4"/>
    <w:rsid w:val="00D5240C"/>
    <w:rsid w:val="00D52713"/>
    <w:rsid w:val="00D52755"/>
    <w:rsid w:val="00D5276C"/>
    <w:rsid w:val="00D52886"/>
    <w:rsid w:val="00D52A02"/>
    <w:rsid w:val="00D52DCA"/>
    <w:rsid w:val="00D52DE6"/>
    <w:rsid w:val="00D531B2"/>
    <w:rsid w:val="00D53336"/>
    <w:rsid w:val="00D535D8"/>
    <w:rsid w:val="00D53707"/>
    <w:rsid w:val="00D53806"/>
    <w:rsid w:val="00D53846"/>
    <w:rsid w:val="00D53AD8"/>
    <w:rsid w:val="00D53B0C"/>
    <w:rsid w:val="00D53D9A"/>
    <w:rsid w:val="00D53E7A"/>
    <w:rsid w:val="00D53EFA"/>
    <w:rsid w:val="00D53F22"/>
    <w:rsid w:val="00D540C1"/>
    <w:rsid w:val="00D54441"/>
    <w:rsid w:val="00D54598"/>
    <w:rsid w:val="00D54B18"/>
    <w:rsid w:val="00D54EA4"/>
    <w:rsid w:val="00D55336"/>
    <w:rsid w:val="00D554E0"/>
    <w:rsid w:val="00D55A1F"/>
    <w:rsid w:val="00D55D49"/>
    <w:rsid w:val="00D55D82"/>
    <w:rsid w:val="00D55D8C"/>
    <w:rsid w:val="00D55F08"/>
    <w:rsid w:val="00D56060"/>
    <w:rsid w:val="00D560C7"/>
    <w:rsid w:val="00D5633B"/>
    <w:rsid w:val="00D5665C"/>
    <w:rsid w:val="00D56713"/>
    <w:rsid w:val="00D56BE2"/>
    <w:rsid w:val="00D56E73"/>
    <w:rsid w:val="00D56F5A"/>
    <w:rsid w:val="00D56FD0"/>
    <w:rsid w:val="00D57444"/>
    <w:rsid w:val="00D575DC"/>
    <w:rsid w:val="00D57EBE"/>
    <w:rsid w:val="00D602D6"/>
    <w:rsid w:val="00D605F6"/>
    <w:rsid w:val="00D60690"/>
    <w:rsid w:val="00D609E1"/>
    <w:rsid w:val="00D60A14"/>
    <w:rsid w:val="00D60D06"/>
    <w:rsid w:val="00D60D74"/>
    <w:rsid w:val="00D61024"/>
    <w:rsid w:val="00D6124E"/>
    <w:rsid w:val="00D61391"/>
    <w:rsid w:val="00D61872"/>
    <w:rsid w:val="00D619C9"/>
    <w:rsid w:val="00D61D4E"/>
    <w:rsid w:val="00D61EA2"/>
    <w:rsid w:val="00D62195"/>
    <w:rsid w:val="00D62297"/>
    <w:rsid w:val="00D623E5"/>
    <w:rsid w:val="00D6278E"/>
    <w:rsid w:val="00D62B24"/>
    <w:rsid w:val="00D62B76"/>
    <w:rsid w:val="00D62C72"/>
    <w:rsid w:val="00D62D5E"/>
    <w:rsid w:val="00D63AA3"/>
    <w:rsid w:val="00D63AC5"/>
    <w:rsid w:val="00D640DB"/>
    <w:rsid w:val="00D6416C"/>
    <w:rsid w:val="00D64184"/>
    <w:rsid w:val="00D64190"/>
    <w:rsid w:val="00D647DB"/>
    <w:rsid w:val="00D649C2"/>
    <w:rsid w:val="00D64AD9"/>
    <w:rsid w:val="00D6501B"/>
    <w:rsid w:val="00D65151"/>
    <w:rsid w:val="00D653F5"/>
    <w:rsid w:val="00D65595"/>
    <w:rsid w:val="00D65654"/>
    <w:rsid w:val="00D6565E"/>
    <w:rsid w:val="00D65DBC"/>
    <w:rsid w:val="00D65ECD"/>
    <w:rsid w:val="00D664B6"/>
    <w:rsid w:val="00D6686B"/>
    <w:rsid w:val="00D66DE7"/>
    <w:rsid w:val="00D6753A"/>
    <w:rsid w:val="00D67637"/>
    <w:rsid w:val="00D67C2A"/>
    <w:rsid w:val="00D67E7B"/>
    <w:rsid w:val="00D67EC0"/>
    <w:rsid w:val="00D701DF"/>
    <w:rsid w:val="00D7021A"/>
    <w:rsid w:val="00D7028B"/>
    <w:rsid w:val="00D7029D"/>
    <w:rsid w:val="00D703A0"/>
    <w:rsid w:val="00D7042C"/>
    <w:rsid w:val="00D7048E"/>
    <w:rsid w:val="00D7067F"/>
    <w:rsid w:val="00D70953"/>
    <w:rsid w:val="00D70A32"/>
    <w:rsid w:val="00D70A7A"/>
    <w:rsid w:val="00D7106A"/>
    <w:rsid w:val="00D717F5"/>
    <w:rsid w:val="00D71A28"/>
    <w:rsid w:val="00D71D2B"/>
    <w:rsid w:val="00D71D4B"/>
    <w:rsid w:val="00D723B6"/>
    <w:rsid w:val="00D7256E"/>
    <w:rsid w:val="00D725A3"/>
    <w:rsid w:val="00D728F2"/>
    <w:rsid w:val="00D72B10"/>
    <w:rsid w:val="00D72DD9"/>
    <w:rsid w:val="00D731FF"/>
    <w:rsid w:val="00D73229"/>
    <w:rsid w:val="00D7334C"/>
    <w:rsid w:val="00D73519"/>
    <w:rsid w:val="00D73680"/>
    <w:rsid w:val="00D73681"/>
    <w:rsid w:val="00D736E3"/>
    <w:rsid w:val="00D73842"/>
    <w:rsid w:val="00D73900"/>
    <w:rsid w:val="00D73903"/>
    <w:rsid w:val="00D73E1D"/>
    <w:rsid w:val="00D73FB5"/>
    <w:rsid w:val="00D73FD7"/>
    <w:rsid w:val="00D74354"/>
    <w:rsid w:val="00D743C8"/>
    <w:rsid w:val="00D7444F"/>
    <w:rsid w:val="00D74607"/>
    <w:rsid w:val="00D7583D"/>
    <w:rsid w:val="00D759DD"/>
    <w:rsid w:val="00D759E7"/>
    <w:rsid w:val="00D75E68"/>
    <w:rsid w:val="00D7601F"/>
    <w:rsid w:val="00D76382"/>
    <w:rsid w:val="00D76670"/>
    <w:rsid w:val="00D766C9"/>
    <w:rsid w:val="00D769D2"/>
    <w:rsid w:val="00D76BAC"/>
    <w:rsid w:val="00D76C48"/>
    <w:rsid w:val="00D76CDF"/>
    <w:rsid w:val="00D76DE6"/>
    <w:rsid w:val="00D76E63"/>
    <w:rsid w:val="00D76ECC"/>
    <w:rsid w:val="00D7704C"/>
    <w:rsid w:val="00D77151"/>
    <w:rsid w:val="00D77297"/>
    <w:rsid w:val="00D77419"/>
    <w:rsid w:val="00D77773"/>
    <w:rsid w:val="00D7789F"/>
    <w:rsid w:val="00D779B3"/>
    <w:rsid w:val="00D77B82"/>
    <w:rsid w:val="00D77BCE"/>
    <w:rsid w:val="00D806AA"/>
    <w:rsid w:val="00D80798"/>
    <w:rsid w:val="00D807EE"/>
    <w:rsid w:val="00D80ADF"/>
    <w:rsid w:val="00D80D26"/>
    <w:rsid w:val="00D80F33"/>
    <w:rsid w:val="00D80F80"/>
    <w:rsid w:val="00D8145C"/>
    <w:rsid w:val="00D815C1"/>
    <w:rsid w:val="00D816B4"/>
    <w:rsid w:val="00D817E4"/>
    <w:rsid w:val="00D81840"/>
    <w:rsid w:val="00D81A2F"/>
    <w:rsid w:val="00D81A8F"/>
    <w:rsid w:val="00D81B77"/>
    <w:rsid w:val="00D81BCD"/>
    <w:rsid w:val="00D81E58"/>
    <w:rsid w:val="00D821C8"/>
    <w:rsid w:val="00D82632"/>
    <w:rsid w:val="00D82772"/>
    <w:rsid w:val="00D82BA9"/>
    <w:rsid w:val="00D82D6C"/>
    <w:rsid w:val="00D82DA0"/>
    <w:rsid w:val="00D83327"/>
    <w:rsid w:val="00D83337"/>
    <w:rsid w:val="00D8371D"/>
    <w:rsid w:val="00D83772"/>
    <w:rsid w:val="00D8384D"/>
    <w:rsid w:val="00D83A03"/>
    <w:rsid w:val="00D83E03"/>
    <w:rsid w:val="00D83E98"/>
    <w:rsid w:val="00D83F39"/>
    <w:rsid w:val="00D840B5"/>
    <w:rsid w:val="00D841E1"/>
    <w:rsid w:val="00D84304"/>
    <w:rsid w:val="00D84377"/>
    <w:rsid w:val="00D844D7"/>
    <w:rsid w:val="00D8456D"/>
    <w:rsid w:val="00D847A7"/>
    <w:rsid w:val="00D84985"/>
    <w:rsid w:val="00D84CE5"/>
    <w:rsid w:val="00D85008"/>
    <w:rsid w:val="00D851E3"/>
    <w:rsid w:val="00D85476"/>
    <w:rsid w:val="00D855AA"/>
    <w:rsid w:val="00D8569B"/>
    <w:rsid w:val="00D857CD"/>
    <w:rsid w:val="00D857E8"/>
    <w:rsid w:val="00D859AB"/>
    <w:rsid w:val="00D85AEA"/>
    <w:rsid w:val="00D85C90"/>
    <w:rsid w:val="00D85F8F"/>
    <w:rsid w:val="00D864C1"/>
    <w:rsid w:val="00D86861"/>
    <w:rsid w:val="00D86994"/>
    <w:rsid w:val="00D86AFD"/>
    <w:rsid w:val="00D86B36"/>
    <w:rsid w:val="00D86E45"/>
    <w:rsid w:val="00D86F62"/>
    <w:rsid w:val="00D875B2"/>
    <w:rsid w:val="00D87687"/>
    <w:rsid w:val="00D879B4"/>
    <w:rsid w:val="00D87CA7"/>
    <w:rsid w:val="00D87EA7"/>
    <w:rsid w:val="00D90605"/>
    <w:rsid w:val="00D90745"/>
    <w:rsid w:val="00D90876"/>
    <w:rsid w:val="00D908FB"/>
    <w:rsid w:val="00D90A93"/>
    <w:rsid w:val="00D90B5A"/>
    <w:rsid w:val="00D90CF6"/>
    <w:rsid w:val="00D9107A"/>
    <w:rsid w:val="00D912D9"/>
    <w:rsid w:val="00D913CB"/>
    <w:rsid w:val="00D913DB"/>
    <w:rsid w:val="00D914E6"/>
    <w:rsid w:val="00D91569"/>
    <w:rsid w:val="00D9175C"/>
    <w:rsid w:val="00D91B18"/>
    <w:rsid w:val="00D91FF2"/>
    <w:rsid w:val="00D92340"/>
    <w:rsid w:val="00D929BA"/>
    <w:rsid w:val="00D92CE2"/>
    <w:rsid w:val="00D92E40"/>
    <w:rsid w:val="00D930D5"/>
    <w:rsid w:val="00D931B1"/>
    <w:rsid w:val="00D93678"/>
    <w:rsid w:val="00D936F2"/>
    <w:rsid w:val="00D938BF"/>
    <w:rsid w:val="00D93950"/>
    <w:rsid w:val="00D93955"/>
    <w:rsid w:val="00D940CF"/>
    <w:rsid w:val="00D941E6"/>
    <w:rsid w:val="00D941F1"/>
    <w:rsid w:val="00D94203"/>
    <w:rsid w:val="00D943CF"/>
    <w:rsid w:val="00D94945"/>
    <w:rsid w:val="00D94BB8"/>
    <w:rsid w:val="00D94D33"/>
    <w:rsid w:val="00D959E8"/>
    <w:rsid w:val="00D965BF"/>
    <w:rsid w:val="00D96608"/>
    <w:rsid w:val="00D968AE"/>
    <w:rsid w:val="00D96ADE"/>
    <w:rsid w:val="00D97282"/>
    <w:rsid w:val="00D9732C"/>
    <w:rsid w:val="00D9790F"/>
    <w:rsid w:val="00D979CD"/>
    <w:rsid w:val="00D97C3A"/>
    <w:rsid w:val="00DA02D6"/>
    <w:rsid w:val="00DA034F"/>
    <w:rsid w:val="00DA043A"/>
    <w:rsid w:val="00DA0601"/>
    <w:rsid w:val="00DA0800"/>
    <w:rsid w:val="00DA085D"/>
    <w:rsid w:val="00DA0EEF"/>
    <w:rsid w:val="00DA12EC"/>
    <w:rsid w:val="00DA13B8"/>
    <w:rsid w:val="00DA1822"/>
    <w:rsid w:val="00DA19E4"/>
    <w:rsid w:val="00DA1A88"/>
    <w:rsid w:val="00DA1AAB"/>
    <w:rsid w:val="00DA1D52"/>
    <w:rsid w:val="00DA23C0"/>
    <w:rsid w:val="00DA249B"/>
    <w:rsid w:val="00DA2508"/>
    <w:rsid w:val="00DA2669"/>
    <w:rsid w:val="00DA26E5"/>
    <w:rsid w:val="00DA2F4A"/>
    <w:rsid w:val="00DA2FDA"/>
    <w:rsid w:val="00DA31B6"/>
    <w:rsid w:val="00DA34A8"/>
    <w:rsid w:val="00DA35B4"/>
    <w:rsid w:val="00DA36C7"/>
    <w:rsid w:val="00DA3823"/>
    <w:rsid w:val="00DA3D63"/>
    <w:rsid w:val="00DA3E24"/>
    <w:rsid w:val="00DA42BB"/>
    <w:rsid w:val="00DA4B1B"/>
    <w:rsid w:val="00DA4B70"/>
    <w:rsid w:val="00DA4F0E"/>
    <w:rsid w:val="00DA4F33"/>
    <w:rsid w:val="00DA51D9"/>
    <w:rsid w:val="00DA53A0"/>
    <w:rsid w:val="00DA6C1C"/>
    <w:rsid w:val="00DA6EF4"/>
    <w:rsid w:val="00DA70C1"/>
    <w:rsid w:val="00DA73A1"/>
    <w:rsid w:val="00DA773B"/>
    <w:rsid w:val="00DA773C"/>
    <w:rsid w:val="00DA7F7D"/>
    <w:rsid w:val="00DA7FA5"/>
    <w:rsid w:val="00DB00A9"/>
    <w:rsid w:val="00DB01A2"/>
    <w:rsid w:val="00DB0CAE"/>
    <w:rsid w:val="00DB0D4E"/>
    <w:rsid w:val="00DB0E2D"/>
    <w:rsid w:val="00DB169A"/>
    <w:rsid w:val="00DB1836"/>
    <w:rsid w:val="00DB18C6"/>
    <w:rsid w:val="00DB19AB"/>
    <w:rsid w:val="00DB1C77"/>
    <w:rsid w:val="00DB1D43"/>
    <w:rsid w:val="00DB263E"/>
    <w:rsid w:val="00DB294F"/>
    <w:rsid w:val="00DB29DB"/>
    <w:rsid w:val="00DB2B71"/>
    <w:rsid w:val="00DB2CE9"/>
    <w:rsid w:val="00DB2DC6"/>
    <w:rsid w:val="00DB31A1"/>
    <w:rsid w:val="00DB4209"/>
    <w:rsid w:val="00DB424D"/>
    <w:rsid w:val="00DB438F"/>
    <w:rsid w:val="00DB443A"/>
    <w:rsid w:val="00DB4BBE"/>
    <w:rsid w:val="00DB4D4C"/>
    <w:rsid w:val="00DB4DF5"/>
    <w:rsid w:val="00DB4FF4"/>
    <w:rsid w:val="00DB52E4"/>
    <w:rsid w:val="00DB5660"/>
    <w:rsid w:val="00DB5BAE"/>
    <w:rsid w:val="00DB646E"/>
    <w:rsid w:val="00DB677E"/>
    <w:rsid w:val="00DB69E6"/>
    <w:rsid w:val="00DB6CAD"/>
    <w:rsid w:val="00DB6F1F"/>
    <w:rsid w:val="00DB6F3D"/>
    <w:rsid w:val="00DB7488"/>
    <w:rsid w:val="00DB79BB"/>
    <w:rsid w:val="00DB7AEB"/>
    <w:rsid w:val="00DB7B22"/>
    <w:rsid w:val="00DB7E14"/>
    <w:rsid w:val="00DC0112"/>
    <w:rsid w:val="00DC03E5"/>
    <w:rsid w:val="00DC0475"/>
    <w:rsid w:val="00DC05FF"/>
    <w:rsid w:val="00DC0B90"/>
    <w:rsid w:val="00DC0B93"/>
    <w:rsid w:val="00DC0DA2"/>
    <w:rsid w:val="00DC0F83"/>
    <w:rsid w:val="00DC111A"/>
    <w:rsid w:val="00DC140A"/>
    <w:rsid w:val="00DC145A"/>
    <w:rsid w:val="00DC1962"/>
    <w:rsid w:val="00DC1CD2"/>
    <w:rsid w:val="00DC1CFA"/>
    <w:rsid w:val="00DC1D09"/>
    <w:rsid w:val="00DC1D86"/>
    <w:rsid w:val="00DC2478"/>
    <w:rsid w:val="00DC2533"/>
    <w:rsid w:val="00DC26A3"/>
    <w:rsid w:val="00DC2B5C"/>
    <w:rsid w:val="00DC326B"/>
    <w:rsid w:val="00DC369D"/>
    <w:rsid w:val="00DC3793"/>
    <w:rsid w:val="00DC38E8"/>
    <w:rsid w:val="00DC3DDC"/>
    <w:rsid w:val="00DC401F"/>
    <w:rsid w:val="00DC4133"/>
    <w:rsid w:val="00DC4165"/>
    <w:rsid w:val="00DC4439"/>
    <w:rsid w:val="00DC4610"/>
    <w:rsid w:val="00DC4710"/>
    <w:rsid w:val="00DC4835"/>
    <w:rsid w:val="00DC4F91"/>
    <w:rsid w:val="00DC54FB"/>
    <w:rsid w:val="00DC561A"/>
    <w:rsid w:val="00DC5866"/>
    <w:rsid w:val="00DC609C"/>
    <w:rsid w:val="00DC60B3"/>
    <w:rsid w:val="00DC6670"/>
    <w:rsid w:val="00DC6782"/>
    <w:rsid w:val="00DC6791"/>
    <w:rsid w:val="00DC6847"/>
    <w:rsid w:val="00DC6D69"/>
    <w:rsid w:val="00DC6EAA"/>
    <w:rsid w:val="00DC6FC9"/>
    <w:rsid w:val="00DC6FCE"/>
    <w:rsid w:val="00DC70E1"/>
    <w:rsid w:val="00DC7133"/>
    <w:rsid w:val="00DC7306"/>
    <w:rsid w:val="00DC749C"/>
    <w:rsid w:val="00DC7C79"/>
    <w:rsid w:val="00DC7F3B"/>
    <w:rsid w:val="00DD0075"/>
    <w:rsid w:val="00DD0195"/>
    <w:rsid w:val="00DD0781"/>
    <w:rsid w:val="00DD0E2E"/>
    <w:rsid w:val="00DD0EAA"/>
    <w:rsid w:val="00DD1348"/>
    <w:rsid w:val="00DD1781"/>
    <w:rsid w:val="00DD1CD2"/>
    <w:rsid w:val="00DD1DD2"/>
    <w:rsid w:val="00DD1F10"/>
    <w:rsid w:val="00DD261D"/>
    <w:rsid w:val="00DD2966"/>
    <w:rsid w:val="00DD2E84"/>
    <w:rsid w:val="00DD31E2"/>
    <w:rsid w:val="00DD35F0"/>
    <w:rsid w:val="00DD3782"/>
    <w:rsid w:val="00DD383E"/>
    <w:rsid w:val="00DD390C"/>
    <w:rsid w:val="00DD3DB8"/>
    <w:rsid w:val="00DD41C9"/>
    <w:rsid w:val="00DD4372"/>
    <w:rsid w:val="00DD46A6"/>
    <w:rsid w:val="00DD4739"/>
    <w:rsid w:val="00DD48E8"/>
    <w:rsid w:val="00DD49A7"/>
    <w:rsid w:val="00DD4B35"/>
    <w:rsid w:val="00DD4CB7"/>
    <w:rsid w:val="00DD4CEE"/>
    <w:rsid w:val="00DD4E13"/>
    <w:rsid w:val="00DD4EC8"/>
    <w:rsid w:val="00DD4F32"/>
    <w:rsid w:val="00DD4FFD"/>
    <w:rsid w:val="00DD5165"/>
    <w:rsid w:val="00DD5605"/>
    <w:rsid w:val="00DD568E"/>
    <w:rsid w:val="00DD582F"/>
    <w:rsid w:val="00DD596B"/>
    <w:rsid w:val="00DD5B01"/>
    <w:rsid w:val="00DD5E1B"/>
    <w:rsid w:val="00DD60AD"/>
    <w:rsid w:val="00DD60D5"/>
    <w:rsid w:val="00DD6175"/>
    <w:rsid w:val="00DD618F"/>
    <w:rsid w:val="00DD61A2"/>
    <w:rsid w:val="00DD6931"/>
    <w:rsid w:val="00DD69BA"/>
    <w:rsid w:val="00DD69FA"/>
    <w:rsid w:val="00DD6B0D"/>
    <w:rsid w:val="00DD6C5C"/>
    <w:rsid w:val="00DD6DA5"/>
    <w:rsid w:val="00DD6E1A"/>
    <w:rsid w:val="00DD6E4F"/>
    <w:rsid w:val="00DD6EC4"/>
    <w:rsid w:val="00DD71BB"/>
    <w:rsid w:val="00DD7442"/>
    <w:rsid w:val="00DD79B2"/>
    <w:rsid w:val="00DD79E4"/>
    <w:rsid w:val="00DD7A9C"/>
    <w:rsid w:val="00DD7BDB"/>
    <w:rsid w:val="00DD7E7F"/>
    <w:rsid w:val="00DE0242"/>
    <w:rsid w:val="00DE04F9"/>
    <w:rsid w:val="00DE05BD"/>
    <w:rsid w:val="00DE05F4"/>
    <w:rsid w:val="00DE08FE"/>
    <w:rsid w:val="00DE15E7"/>
    <w:rsid w:val="00DE16F1"/>
    <w:rsid w:val="00DE17DF"/>
    <w:rsid w:val="00DE1826"/>
    <w:rsid w:val="00DE1841"/>
    <w:rsid w:val="00DE1B4F"/>
    <w:rsid w:val="00DE1BD0"/>
    <w:rsid w:val="00DE2417"/>
    <w:rsid w:val="00DE2520"/>
    <w:rsid w:val="00DE2DF2"/>
    <w:rsid w:val="00DE3048"/>
    <w:rsid w:val="00DE313E"/>
    <w:rsid w:val="00DE3603"/>
    <w:rsid w:val="00DE374F"/>
    <w:rsid w:val="00DE399C"/>
    <w:rsid w:val="00DE3A22"/>
    <w:rsid w:val="00DE3ABB"/>
    <w:rsid w:val="00DE3BDA"/>
    <w:rsid w:val="00DE3C5D"/>
    <w:rsid w:val="00DE3CB9"/>
    <w:rsid w:val="00DE3F55"/>
    <w:rsid w:val="00DE40C2"/>
    <w:rsid w:val="00DE4349"/>
    <w:rsid w:val="00DE4521"/>
    <w:rsid w:val="00DE4AF5"/>
    <w:rsid w:val="00DE4C5A"/>
    <w:rsid w:val="00DE4CBC"/>
    <w:rsid w:val="00DE4D74"/>
    <w:rsid w:val="00DE4DBF"/>
    <w:rsid w:val="00DE4E6A"/>
    <w:rsid w:val="00DE507C"/>
    <w:rsid w:val="00DE50E2"/>
    <w:rsid w:val="00DE50F4"/>
    <w:rsid w:val="00DE530B"/>
    <w:rsid w:val="00DE53C7"/>
    <w:rsid w:val="00DE570C"/>
    <w:rsid w:val="00DE583E"/>
    <w:rsid w:val="00DE59A0"/>
    <w:rsid w:val="00DE59A7"/>
    <w:rsid w:val="00DE5B3D"/>
    <w:rsid w:val="00DE5CE6"/>
    <w:rsid w:val="00DE5F5A"/>
    <w:rsid w:val="00DE602F"/>
    <w:rsid w:val="00DE60B0"/>
    <w:rsid w:val="00DE625C"/>
    <w:rsid w:val="00DE62DF"/>
    <w:rsid w:val="00DE63B9"/>
    <w:rsid w:val="00DE69D6"/>
    <w:rsid w:val="00DE6A97"/>
    <w:rsid w:val="00DE6EC8"/>
    <w:rsid w:val="00DE6F5A"/>
    <w:rsid w:val="00DE757F"/>
    <w:rsid w:val="00DE7936"/>
    <w:rsid w:val="00DE795B"/>
    <w:rsid w:val="00DE7CBD"/>
    <w:rsid w:val="00DE7DC3"/>
    <w:rsid w:val="00DE7DF7"/>
    <w:rsid w:val="00DF0429"/>
    <w:rsid w:val="00DF05D8"/>
    <w:rsid w:val="00DF069E"/>
    <w:rsid w:val="00DF0ACB"/>
    <w:rsid w:val="00DF0D95"/>
    <w:rsid w:val="00DF100E"/>
    <w:rsid w:val="00DF10FF"/>
    <w:rsid w:val="00DF12A7"/>
    <w:rsid w:val="00DF1407"/>
    <w:rsid w:val="00DF1546"/>
    <w:rsid w:val="00DF16F3"/>
    <w:rsid w:val="00DF1EF9"/>
    <w:rsid w:val="00DF203D"/>
    <w:rsid w:val="00DF2162"/>
    <w:rsid w:val="00DF26EF"/>
    <w:rsid w:val="00DF2AA3"/>
    <w:rsid w:val="00DF31CC"/>
    <w:rsid w:val="00DF3245"/>
    <w:rsid w:val="00DF33CB"/>
    <w:rsid w:val="00DF366A"/>
    <w:rsid w:val="00DF39E3"/>
    <w:rsid w:val="00DF3A01"/>
    <w:rsid w:val="00DF3C2B"/>
    <w:rsid w:val="00DF3FF9"/>
    <w:rsid w:val="00DF40E5"/>
    <w:rsid w:val="00DF434B"/>
    <w:rsid w:val="00DF4437"/>
    <w:rsid w:val="00DF4454"/>
    <w:rsid w:val="00DF47EA"/>
    <w:rsid w:val="00DF4A75"/>
    <w:rsid w:val="00DF5054"/>
    <w:rsid w:val="00DF50F8"/>
    <w:rsid w:val="00DF5320"/>
    <w:rsid w:val="00DF543D"/>
    <w:rsid w:val="00DF5602"/>
    <w:rsid w:val="00DF56A0"/>
    <w:rsid w:val="00DF56ED"/>
    <w:rsid w:val="00DF60CD"/>
    <w:rsid w:val="00DF6203"/>
    <w:rsid w:val="00DF6674"/>
    <w:rsid w:val="00DF66D5"/>
    <w:rsid w:val="00DF6746"/>
    <w:rsid w:val="00DF6F10"/>
    <w:rsid w:val="00DF6F14"/>
    <w:rsid w:val="00DF70C3"/>
    <w:rsid w:val="00DF7101"/>
    <w:rsid w:val="00DF735A"/>
    <w:rsid w:val="00DF795B"/>
    <w:rsid w:val="00DF7B26"/>
    <w:rsid w:val="00DF7C83"/>
    <w:rsid w:val="00DF7D11"/>
    <w:rsid w:val="00DF7D38"/>
    <w:rsid w:val="00E000E4"/>
    <w:rsid w:val="00E00118"/>
    <w:rsid w:val="00E002E8"/>
    <w:rsid w:val="00E0048B"/>
    <w:rsid w:val="00E005AD"/>
    <w:rsid w:val="00E00D07"/>
    <w:rsid w:val="00E00F15"/>
    <w:rsid w:val="00E01494"/>
    <w:rsid w:val="00E014E8"/>
    <w:rsid w:val="00E015EC"/>
    <w:rsid w:val="00E015F5"/>
    <w:rsid w:val="00E0166A"/>
    <w:rsid w:val="00E01691"/>
    <w:rsid w:val="00E01BBA"/>
    <w:rsid w:val="00E01C64"/>
    <w:rsid w:val="00E01EC3"/>
    <w:rsid w:val="00E01EFF"/>
    <w:rsid w:val="00E0242D"/>
    <w:rsid w:val="00E024BA"/>
    <w:rsid w:val="00E02549"/>
    <w:rsid w:val="00E026B3"/>
    <w:rsid w:val="00E02755"/>
    <w:rsid w:val="00E02798"/>
    <w:rsid w:val="00E02A6D"/>
    <w:rsid w:val="00E02B43"/>
    <w:rsid w:val="00E02E5F"/>
    <w:rsid w:val="00E02E8A"/>
    <w:rsid w:val="00E0305D"/>
    <w:rsid w:val="00E031C7"/>
    <w:rsid w:val="00E03258"/>
    <w:rsid w:val="00E03477"/>
    <w:rsid w:val="00E03B72"/>
    <w:rsid w:val="00E04181"/>
    <w:rsid w:val="00E043D5"/>
    <w:rsid w:val="00E04DF4"/>
    <w:rsid w:val="00E0514B"/>
    <w:rsid w:val="00E051F2"/>
    <w:rsid w:val="00E052A1"/>
    <w:rsid w:val="00E05877"/>
    <w:rsid w:val="00E05BBA"/>
    <w:rsid w:val="00E060B1"/>
    <w:rsid w:val="00E060B8"/>
    <w:rsid w:val="00E0618D"/>
    <w:rsid w:val="00E06628"/>
    <w:rsid w:val="00E0673E"/>
    <w:rsid w:val="00E06773"/>
    <w:rsid w:val="00E068A1"/>
    <w:rsid w:val="00E068AC"/>
    <w:rsid w:val="00E06FFF"/>
    <w:rsid w:val="00E070D5"/>
    <w:rsid w:val="00E071A8"/>
    <w:rsid w:val="00E07212"/>
    <w:rsid w:val="00E072CD"/>
    <w:rsid w:val="00E073F2"/>
    <w:rsid w:val="00E074F1"/>
    <w:rsid w:val="00E077F0"/>
    <w:rsid w:val="00E079D3"/>
    <w:rsid w:val="00E07DEA"/>
    <w:rsid w:val="00E07E78"/>
    <w:rsid w:val="00E101BC"/>
    <w:rsid w:val="00E101E5"/>
    <w:rsid w:val="00E104CE"/>
    <w:rsid w:val="00E10B06"/>
    <w:rsid w:val="00E11022"/>
    <w:rsid w:val="00E11CBD"/>
    <w:rsid w:val="00E121F1"/>
    <w:rsid w:val="00E12BD1"/>
    <w:rsid w:val="00E12D3C"/>
    <w:rsid w:val="00E12F93"/>
    <w:rsid w:val="00E13992"/>
    <w:rsid w:val="00E13B92"/>
    <w:rsid w:val="00E13CCB"/>
    <w:rsid w:val="00E14042"/>
    <w:rsid w:val="00E1429A"/>
    <w:rsid w:val="00E1439E"/>
    <w:rsid w:val="00E14552"/>
    <w:rsid w:val="00E14590"/>
    <w:rsid w:val="00E14701"/>
    <w:rsid w:val="00E14951"/>
    <w:rsid w:val="00E150EB"/>
    <w:rsid w:val="00E153AB"/>
    <w:rsid w:val="00E154C5"/>
    <w:rsid w:val="00E15826"/>
    <w:rsid w:val="00E15D94"/>
    <w:rsid w:val="00E16080"/>
    <w:rsid w:val="00E16104"/>
    <w:rsid w:val="00E16380"/>
    <w:rsid w:val="00E163D0"/>
    <w:rsid w:val="00E16FA2"/>
    <w:rsid w:val="00E1736C"/>
    <w:rsid w:val="00E173E1"/>
    <w:rsid w:val="00E17490"/>
    <w:rsid w:val="00E17761"/>
    <w:rsid w:val="00E1790D"/>
    <w:rsid w:val="00E17BDE"/>
    <w:rsid w:val="00E2023A"/>
    <w:rsid w:val="00E2063A"/>
    <w:rsid w:val="00E2091B"/>
    <w:rsid w:val="00E215A8"/>
    <w:rsid w:val="00E216AC"/>
    <w:rsid w:val="00E21950"/>
    <w:rsid w:val="00E21A07"/>
    <w:rsid w:val="00E21A3B"/>
    <w:rsid w:val="00E21CFB"/>
    <w:rsid w:val="00E21EA8"/>
    <w:rsid w:val="00E2207C"/>
    <w:rsid w:val="00E2268E"/>
    <w:rsid w:val="00E2282D"/>
    <w:rsid w:val="00E23400"/>
    <w:rsid w:val="00E2350C"/>
    <w:rsid w:val="00E238DE"/>
    <w:rsid w:val="00E23A5B"/>
    <w:rsid w:val="00E23C9E"/>
    <w:rsid w:val="00E23CD7"/>
    <w:rsid w:val="00E23CFA"/>
    <w:rsid w:val="00E24028"/>
    <w:rsid w:val="00E24493"/>
    <w:rsid w:val="00E245A0"/>
    <w:rsid w:val="00E25398"/>
    <w:rsid w:val="00E25C88"/>
    <w:rsid w:val="00E25CF4"/>
    <w:rsid w:val="00E26403"/>
    <w:rsid w:val="00E26C94"/>
    <w:rsid w:val="00E26CAF"/>
    <w:rsid w:val="00E26DC6"/>
    <w:rsid w:val="00E26FFB"/>
    <w:rsid w:val="00E2708A"/>
    <w:rsid w:val="00E2736F"/>
    <w:rsid w:val="00E27529"/>
    <w:rsid w:val="00E279DE"/>
    <w:rsid w:val="00E27C86"/>
    <w:rsid w:val="00E301E7"/>
    <w:rsid w:val="00E302F6"/>
    <w:rsid w:val="00E30391"/>
    <w:rsid w:val="00E30520"/>
    <w:rsid w:val="00E30974"/>
    <w:rsid w:val="00E30A84"/>
    <w:rsid w:val="00E30B27"/>
    <w:rsid w:val="00E30B5A"/>
    <w:rsid w:val="00E30C94"/>
    <w:rsid w:val="00E30CE9"/>
    <w:rsid w:val="00E30D39"/>
    <w:rsid w:val="00E30D96"/>
    <w:rsid w:val="00E30F67"/>
    <w:rsid w:val="00E30F6B"/>
    <w:rsid w:val="00E31104"/>
    <w:rsid w:val="00E3125E"/>
    <w:rsid w:val="00E312B2"/>
    <w:rsid w:val="00E313D2"/>
    <w:rsid w:val="00E3145A"/>
    <w:rsid w:val="00E3174D"/>
    <w:rsid w:val="00E3183D"/>
    <w:rsid w:val="00E31A54"/>
    <w:rsid w:val="00E31A5D"/>
    <w:rsid w:val="00E31CC7"/>
    <w:rsid w:val="00E32654"/>
    <w:rsid w:val="00E32886"/>
    <w:rsid w:val="00E32E91"/>
    <w:rsid w:val="00E331E3"/>
    <w:rsid w:val="00E33787"/>
    <w:rsid w:val="00E339D3"/>
    <w:rsid w:val="00E33A5E"/>
    <w:rsid w:val="00E33E2A"/>
    <w:rsid w:val="00E33FF5"/>
    <w:rsid w:val="00E34081"/>
    <w:rsid w:val="00E346B1"/>
    <w:rsid w:val="00E34703"/>
    <w:rsid w:val="00E3488F"/>
    <w:rsid w:val="00E349E2"/>
    <w:rsid w:val="00E34BF5"/>
    <w:rsid w:val="00E35186"/>
    <w:rsid w:val="00E3534D"/>
    <w:rsid w:val="00E3547B"/>
    <w:rsid w:val="00E355C6"/>
    <w:rsid w:val="00E35616"/>
    <w:rsid w:val="00E356A4"/>
    <w:rsid w:val="00E35A0F"/>
    <w:rsid w:val="00E35C6E"/>
    <w:rsid w:val="00E36431"/>
    <w:rsid w:val="00E3662E"/>
    <w:rsid w:val="00E36658"/>
    <w:rsid w:val="00E36784"/>
    <w:rsid w:val="00E36B8D"/>
    <w:rsid w:val="00E36C09"/>
    <w:rsid w:val="00E36C5C"/>
    <w:rsid w:val="00E36D65"/>
    <w:rsid w:val="00E36FA0"/>
    <w:rsid w:val="00E372F1"/>
    <w:rsid w:val="00E37332"/>
    <w:rsid w:val="00E3737F"/>
    <w:rsid w:val="00E37496"/>
    <w:rsid w:val="00E376F9"/>
    <w:rsid w:val="00E379CE"/>
    <w:rsid w:val="00E37DC1"/>
    <w:rsid w:val="00E37E77"/>
    <w:rsid w:val="00E40683"/>
    <w:rsid w:val="00E40FBE"/>
    <w:rsid w:val="00E411D0"/>
    <w:rsid w:val="00E4185A"/>
    <w:rsid w:val="00E419F7"/>
    <w:rsid w:val="00E41BDD"/>
    <w:rsid w:val="00E41F47"/>
    <w:rsid w:val="00E420CB"/>
    <w:rsid w:val="00E4222C"/>
    <w:rsid w:val="00E42995"/>
    <w:rsid w:val="00E42A57"/>
    <w:rsid w:val="00E42B12"/>
    <w:rsid w:val="00E42BEA"/>
    <w:rsid w:val="00E42C68"/>
    <w:rsid w:val="00E42FD6"/>
    <w:rsid w:val="00E42FFB"/>
    <w:rsid w:val="00E430A1"/>
    <w:rsid w:val="00E43281"/>
    <w:rsid w:val="00E433CA"/>
    <w:rsid w:val="00E434DA"/>
    <w:rsid w:val="00E434EC"/>
    <w:rsid w:val="00E43AA0"/>
    <w:rsid w:val="00E43F93"/>
    <w:rsid w:val="00E4421B"/>
    <w:rsid w:val="00E44490"/>
    <w:rsid w:val="00E449E2"/>
    <w:rsid w:val="00E44A0D"/>
    <w:rsid w:val="00E44A17"/>
    <w:rsid w:val="00E44AAE"/>
    <w:rsid w:val="00E44B81"/>
    <w:rsid w:val="00E44DAA"/>
    <w:rsid w:val="00E44E97"/>
    <w:rsid w:val="00E44F5F"/>
    <w:rsid w:val="00E45330"/>
    <w:rsid w:val="00E45F39"/>
    <w:rsid w:val="00E46379"/>
    <w:rsid w:val="00E46D0A"/>
    <w:rsid w:val="00E46D46"/>
    <w:rsid w:val="00E4701B"/>
    <w:rsid w:val="00E471BD"/>
    <w:rsid w:val="00E4730D"/>
    <w:rsid w:val="00E474F1"/>
    <w:rsid w:val="00E4786D"/>
    <w:rsid w:val="00E47965"/>
    <w:rsid w:val="00E47CE8"/>
    <w:rsid w:val="00E50329"/>
    <w:rsid w:val="00E50551"/>
    <w:rsid w:val="00E5064F"/>
    <w:rsid w:val="00E507DB"/>
    <w:rsid w:val="00E5088E"/>
    <w:rsid w:val="00E508D6"/>
    <w:rsid w:val="00E50F40"/>
    <w:rsid w:val="00E50FBD"/>
    <w:rsid w:val="00E51013"/>
    <w:rsid w:val="00E5101A"/>
    <w:rsid w:val="00E510CB"/>
    <w:rsid w:val="00E51AEC"/>
    <w:rsid w:val="00E51BC7"/>
    <w:rsid w:val="00E51C1F"/>
    <w:rsid w:val="00E51C22"/>
    <w:rsid w:val="00E51CF5"/>
    <w:rsid w:val="00E51EE6"/>
    <w:rsid w:val="00E5232F"/>
    <w:rsid w:val="00E5239B"/>
    <w:rsid w:val="00E5263E"/>
    <w:rsid w:val="00E526B8"/>
    <w:rsid w:val="00E5277B"/>
    <w:rsid w:val="00E529DE"/>
    <w:rsid w:val="00E535C4"/>
    <w:rsid w:val="00E536F3"/>
    <w:rsid w:val="00E53A55"/>
    <w:rsid w:val="00E54214"/>
    <w:rsid w:val="00E54585"/>
    <w:rsid w:val="00E54725"/>
    <w:rsid w:val="00E5477A"/>
    <w:rsid w:val="00E5479C"/>
    <w:rsid w:val="00E54831"/>
    <w:rsid w:val="00E5486D"/>
    <w:rsid w:val="00E54DD2"/>
    <w:rsid w:val="00E54F33"/>
    <w:rsid w:val="00E55083"/>
    <w:rsid w:val="00E55191"/>
    <w:rsid w:val="00E551D5"/>
    <w:rsid w:val="00E555C3"/>
    <w:rsid w:val="00E557F6"/>
    <w:rsid w:val="00E5599B"/>
    <w:rsid w:val="00E55E68"/>
    <w:rsid w:val="00E55FB8"/>
    <w:rsid w:val="00E5608B"/>
    <w:rsid w:val="00E564AE"/>
    <w:rsid w:val="00E56738"/>
    <w:rsid w:val="00E568F9"/>
    <w:rsid w:val="00E569B3"/>
    <w:rsid w:val="00E56CBF"/>
    <w:rsid w:val="00E5718A"/>
    <w:rsid w:val="00E572B6"/>
    <w:rsid w:val="00E573D0"/>
    <w:rsid w:val="00E5742C"/>
    <w:rsid w:val="00E57525"/>
    <w:rsid w:val="00E579CB"/>
    <w:rsid w:val="00E57E98"/>
    <w:rsid w:val="00E6028E"/>
    <w:rsid w:val="00E6035C"/>
    <w:rsid w:val="00E60762"/>
    <w:rsid w:val="00E609F0"/>
    <w:rsid w:val="00E60E9E"/>
    <w:rsid w:val="00E6129E"/>
    <w:rsid w:val="00E614A3"/>
    <w:rsid w:val="00E61A72"/>
    <w:rsid w:val="00E61BE3"/>
    <w:rsid w:val="00E620A0"/>
    <w:rsid w:val="00E6242D"/>
    <w:rsid w:val="00E625F2"/>
    <w:rsid w:val="00E62D36"/>
    <w:rsid w:val="00E6360E"/>
    <w:rsid w:val="00E63C6D"/>
    <w:rsid w:val="00E63FD7"/>
    <w:rsid w:val="00E642F6"/>
    <w:rsid w:val="00E643B9"/>
    <w:rsid w:val="00E64CD8"/>
    <w:rsid w:val="00E65108"/>
    <w:rsid w:val="00E6517E"/>
    <w:rsid w:val="00E655EE"/>
    <w:rsid w:val="00E656EA"/>
    <w:rsid w:val="00E66094"/>
    <w:rsid w:val="00E66411"/>
    <w:rsid w:val="00E667C0"/>
    <w:rsid w:val="00E668B6"/>
    <w:rsid w:val="00E66F96"/>
    <w:rsid w:val="00E670AA"/>
    <w:rsid w:val="00E671DF"/>
    <w:rsid w:val="00E674B5"/>
    <w:rsid w:val="00E677D2"/>
    <w:rsid w:val="00E67914"/>
    <w:rsid w:val="00E67AFD"/>
    <w:rsid w:val="00E67BA3"/>
    <w:rsid w:val="00E67C15"/>
    <w:rsid w:val="00E67EE1"/>
    <w:rsid w:val="00E67FE3"/>
    <w:rsid w:val="00E7046E"/>
    <w:rsid w:val="00E706CA"/>
    <w:rsid w:val="00E7083F"/>
    <w:rsid w:val="00E708A9"/>
    <w:rsid w:val="00E708CA"/>
    <w:rsid w:val="00E70A74"/>
    <w:rsid w:val="00E70A9E"/>
    <w:rsid w:val="00E70B49"/>
    <w:rsid w:val="00E70BDE"/>
    <w:rsid w:val="00E70F3B"/>
    <w:rsid w:val="00E711E6"/>
    <w:rsid w:val="00E71CD8"/>
    <w:rsid w:val="00E71D0C"/>
    <w:rsid w:val="00E71F49"/>
    <w:rsid w:val="00E723E1"/>
    <w:rsid w:val="00E728BF"/>
    <w:rsid w:val="00E72AA6"/>
    <w:rsid w:val="00E72C08"/>
    <w:rsid w:val="00E72CCD"/>
    <w:rsid w:val="00E72D29"/>
    <w:rsid w:val="00E72E3B"/>
    <w:rsid w:val="00E72F84"/>
    <w:rsid w:val="00E72FAB"/>
    <w:rsid w:val="00E7303F"/>
    <w:rsid w:val="00E7313C"/>
    <w:rsid w:val="00E73623"/>
    <w:rsid w:val="00E736BC"/>
    <w:rsid w:val="00E738D0"/>
    <w:rsid w:val="00E73CF0"/>
    <w:rsid w:val="00E73D66"/>
    <w:rsid w:val="00E73F67"/>
    <w:rsid w:val="00E74070"/>
    <w:rsid w:val="00E74260"/>
    <w:rsid w:val="00E747E4"/>
    <w:rsid w:val="00E74849"/>
    <w:rsid w:val="00E74895"/>
    <w:rsid w:val="00E749A7"/>
    <w:rsid w:val="00E74BB5"/>
    <w:rsid w:val="00E74F3F"/>
    <w:rsid w:val="00E7513C"/>
    <w:rsid w:val="00E75160"/>
    <w:rsid w:val="00E7542A"/>
    <w:rsid w:val="00E754A0"/>
    <w:rsid w:val="00E754F6"/>
    <w:rsid w:val="00E75F55"/>
    <w:rsid w:val="00E76337"/>
    <w:rsid w:val="00E76703"/>
    <w:rsid w:val="00E76A8D"/>
    <w:rsid w:val="00E76CAD"/>
    <w:rsid w:val="00E76CB2"/>
    <w:rsid w:val="00E76E43"/>
    <w:rsid w:val="00E76E84"/>
    <w:rsid w:val="00E7756F"/>
    <w:rsid w:val="00E77B98"/>
    <w:rsid w:val="00E77C21"/>
    <w:rsid w:val="00E77D00"/>
    <w:rsid w:val="00E80111"/>
    <w:rsid w:val="00E80375"/>
    <w:rsid w:val="00E805FF"/>
    <w:rsid w:val="00E80F67"/>
    <w:rsid w:val="00E810ED"/>
    <w:rsid w:val="00E81143"/>
    <w:rsid w:val="00E813A1"/>
    <w:rsid w:val="00E817F7"/>
    <w:rsid w:val="00E81877"/>
    <w:rsid w:val="00E81A31"/>
    <w:rsid w:val="00E81C3F"/>
    <w:rsid w:val="00E821B2"/>
    <w:rsid w:val="00E82811"/>
    <w:rsid w:val="00E82BAA"/>
    <w:rsid w:val="00E82EFD"/>
    <w:rsid w:val="00E82F57"/>
    <w:rsid w:val="00E82F7A"/>
    <w:rsid w:val="00E8356A"/>
    <w:rsid w:val="00E83572"/>
    <w:rsid w:val="00E836E6"/>
    <w:rsid w:val="00E837C3"/>
    <w:rsid w:val="00E8385F"/>
    <w:rsid w:val="00E83AD5"/>
    <w:rsid w:val="00E83E56"/>
    <w:rsid w:val="00E83FF7"/>
    <w:rsid w:val="00E8407D"/>
    <w:rsid w:val="00E84173"/>
    <w:rsid w:val="00E84620"/>
    <w:rsid w:val="00E84813"/>
    <w:rsid w:val="00E84BEE"/>
    <w:rsid w:val="00E84D6B"/>
    <w:rsid w:val="00E84D72"/>
    <w:rsid w:val="00E85261"/>
    <w:rsid w:val="00E856FF"/>
    <w:rsid w:val="00E857C6"/>
    <w:rsid w:val="00E85870"/>
    <w:rsid w:val="00E85AB5"/>
    <w:rsid w:val="00E85C7C"/>
    <w:rsid w:val="00E85CDD"/>
    <w:rsid w:val="00E85CF7"/>
    <w:rsid w:val="00E85D55"/>
    <w:rsid w:val="00E85E50"/>
    <w:rsid w:val="00E85E99"/>
    <w:rsid w:val="00E860B9"/>
    <w:rsid w:val="00E86198"/>
    <w:rsid w:val="00E867CE"/>
    <w:rsid w:val="00E869E6"/>
    <w:rsid w:val="00E869F6"/>
    <w:rsid w:val="00E86B4F"/>
    <w:rsid w:val="00E86BF6"/>
    <w:rsid w:val="00E86ECD"/>
    <w:rsid w:val="00E87173"/>
    <w:rsid w:val="00E87311"/>
    <w:rsid w:val="00E901A3"/>
    <w:rsid w:val="00E901AD"/>
    <w:rsid w:val="00E901BD"/>
    <w:rsid w:val="00E90475"/>
    <w:rsid w:val="00E904E8"/>
    <w:rsid w:val="00E9094F"/>
    <w:rsid w:val="00E90EF6"/>
    <w:rsid w:val="00E91522"/>
    <w:rsid w:val="00E916BD"/>
    <w:rsid w:val="00E9192B"/>
    <w:rsid w:val="00E919B3"/>
    <w:rsid w:val="00E91B01"/>
    <w:rsid w:val="00E920C1"/>
    <w:rsid w:val="00E922A6"/>
    <w:rsid w:val="00E923AF"/>
    <w:rsid w:val="00E92718"/>
    <w:rsid w:val="00E927C8"/>
    <w:rsid w:val="00E927F5"/>
    <w:rsid w:val="00E92B52"/>
    <w:rsid w:val="00E92E9B"/>
    <w:rsid w:val="00E93043"/>
    <w:rsid w:val="00E93129"/>
    <w:rsid w:val="00E9354B"/>
    <w:rsid w:val="00E93889"/>
    <w:rsid w:val="00E93B2D"/>
    <w:rsid w:val="00E94129"/>
    <w:rsid w:val="00E9439F"/>
    <w:rsid w:val="00E946C0"/>
    <w:rsid w:val="00E947E8"/>
    <w:rsid w:val="00E94EED"/>
    <w:rsid w:val="00E94FE2"/>
    <w:rsid w:val="00E94FEE"/>
    <w:rsid w:val="00E95642"/>
    <w:rsid w:val="00E95848"/>
    <w:rsid w:val="00E95919"/>
    <w:rsid w:val="00E960FD"/>
    <w:rsid w:val="00E9610D"/>
    <w:rsid w:val="00E9618D"/>
    <w:rsid w:val="00E961EA"/>
    <w:rsid w:val="00E96271"/>
    <w:rsid w:val="00E96415"/>
    <w:rsid w:val="00E965BF"/>
    <w:rsid w:val="00E96688"/>
    <w:rsid w:val="00E96719"/>
    <w:rsid w:val="00E9691E"/>
    <w:rsid w:val="00E96E1E"/>
    <w:rsid w:val="00E97682"/>
    <w:rsid w:val="00E97BB4"/>
    <w:rsid w:val="00E97BCC"/>
    <w:rsid w:val="00E97F81"/>
    <w:rsid w:val="00EA0272"/>
    <w:rsid w:val="00EA0304"/>
    <w:rsid w:val="00EA0354"/>
    <w:rsid w:val="00EA083E"/>
    <w:rsid w:val="00EA0B83"/>
    <w:rsid w:val="00EA0CEE"/>
    <w:rsid w:val="00EA0DC4"/>
    <w:rsid w:val="00EA0DF5"/>
    <w:rsid w:val="00EA1060"/>
    <w:rsid w:val="00EA10A4"/>
    <w:rsid w:val="00EA15BE"/>
    <w:rsid w:val="00EA193E"/>
    <w:rsid w:val="00EA19AB"/>
    <w:rsid w:val="00EA1A4F"/>
    <w:rsid w:val="00EA1B06"/>
    <w:rsid w:val="00EA1D18"/>
    <w:rsid w:val="00EA1D1E"/>
    <w:rsid w:val="00EA1E11"/>
    <w:rsid w:val="00EA1EDF"/>
    <w:rsid w:val="00EA219C"/>
    <w:rsid w:val="00EA21B3"/>
    <w:rsid w:val="00EA2248"/>
    <w:rsid w:val="00EA22C4"/>
    <w:rsid w:val="00EA2320"/>
    <w:rsid w:val="00EA2365"/>
    <w:rsid w:val="00EA24C1"/>
    <w:rsid w:val="00EA258B"/>
    <w:rsid w:val="00EA2664"/>
    <w:rsid w:val="00EA2714"/>
    <w:rsid w:val="00EA2A80"/>
    <w:rsid w:val="00EA2E93"/>
    <w:rsid w:val="00EA2ECE"/>
    <w:rsid w:val="00EA303A"/>
    <w:rsid w:val="00EA31A5"/>
    <w:rsid w:val="00EA355A"/>
    <w:rsid w:val="00EA3617"/>
    <w:rsid w:val="00EA37E3"/>
    <w:rsid w:val="00EA3A04"/>
    <w:rsid w:val="00EA3DA1"/>
    <w:rsid w:val="00EA41ED"/>
    <w:rsid w:val="00EA421E"/>
    <w:rsid w:val="00EA4812"/>
    <w:rsid w:val="00EA488F"/>
    <w:rsid w:val="00EA4AC4"/>
    <w:rsid w:val="00EA4F26"/>
    <w:rsid w:val="00EA5713"/>
    <w:rsid w:val="00EA5805"/>
    <w:rsid w:val="00EA585A"/>
    <w:rsid w:val="00EA5D4C"/>
    <w:rsid w:val="00EA5DBC"/>
    <w:rsid w:val="00EA652E"/>
    <w:rsid w:val="00EA6A4E"/>
    <w:rsid w:val="00EA6A64"/>
    <w:rsid w:val="00EA6BA0"/>
    <w:rsid w:val="00EA6C1B"/>
    <w:rsid w:val="00EA6C91"/>
    <w:rsid w:val="00EA6D6F"/>
    <w:rsid w:val="00EA7348"/>
    <w:rsid w:val="00EA737D"/>
    <w:rsid w:val="00EA751C"/>
    <w:rsid w:val="00EA7641"/>
    <w:rsid w:val="00EA7764"/>
    <w:rsid w:val="00EA77B0"/>
    <w:rsid w:val="00EA796C"/>
    <w:rsid w:val="00EA7B8F"/>
    <w:rsid w:val="00EA7BFF"/>
    <w:rsid w:val="00EB03F7"/>
    <w:rsid w:val="00EB0491"/>
    <w:rsid w:val="00EB0548"/>
    <w:rsid w:val="00EB065C"/>
    <w:rsid w:val="00EB097C"/>
    <w:rsid w:val="00EB098F"/>
    <w:rsid w:val="00EB0A52"/>
    <w:rsid w:val="00EB0BAA"/>
    <w:rsid w:val="00EB0BD0"/>
    <w:rsid w:val="00EB0D3A"/>
    <w:rsid w:val="00EB0FEB"/>
    <w:rsid w:val="00EB11CA"/>
    <w:rsid w:val="00EB122E"/>
    <w:rsid w:val="00EB1320"/>
    <w:rsid w:val="00EB1596"/>
    <w:rsid w:val="00EB15C0"/>
    <w:rsid w:val="00EB1824"/>
    <w:rsid w:val="00EB196F"/>
    <w:rsid w:val="00EB1AB8"/>
    <w:rsid w:val="00EB1C8C"/>
    <w:rsid w:val="00EB1CEF"/>
    <w:rsid w:val="00EB1FD7"/>
    <w:rsid w:val="00EB2673"/>
    <w:rsid w:val="00EB2BCE"/>
    <w:rsid w:val="00EB3241"/>
    <w:rsid w:val="00EB3476"/>
    <w:rsid w:val="00EB3570"/>
    <w:rsid w:val="00EB3640"/>
    <w:rsid w:val="00EB3A20"/>
    <w:rsid w:val="00EB3A54"/>
    <w:rsid w:val="00EB3BBB"/>
    <w:rsid w:val="00EB3D0C"/>
    <w:rsid w:val="00EB3E37"/>
    <w:rsid w:val="00EB3E4F"/>
    <w:rsid w:val="00EB3F06"/>
    <w:rsid w:val="00EB4259"/>
    <w:rsid w:val="00EB4396"/>
    <w:rsid w:val="00EB43EA"/>
    <w:rsid w:val="00EB499E"/>
    <w:rsid w:val="00EB49B4"/>
    <w:rsid w:val="00EB4BD1"/>
    <w:rsid w:val="00EB4C68"/>
    <w:rsid w:val="00EB4DCF"/>
    <w:rsid w:val="00EB506F"/>
    <w:rsid w:val="00EB50C2"/>
    <w:rsid w:val="00EB531D"/>
    <w:rsid w:val="00EB558D"/>
    <w:rsid w:val="00EB5CE4"/>
    <w:rsid w:val="00EB5FA5"/>
    <w:rsid w:val="00EB6065"/>
    <w:rsid w:val="00EB63E7"/>
    <w:rsid w:val="00EB65C8"/>
    <w:rsid w:val="00EB6613"/>
    <w:rsid w:val="00EB6976"/>
    <w:rsid w:val="00EB6D93"/>
    <w:rsid w:val="00EB737D"/>
    <w:rsid w:val="00EB769E"/>
    <w:rsid w:val="00EB76D4"/>
    <w:rsid w:val="00EB7935"/>
    <w:rsid w:val="00EB7992"/>
    <w:rsid w:val="00EB7B2E"/>
    <w:rsid w:val="00EB7D2E"/>
    <w:rsid w:val="00EC0051"/>
    <w:rsid w:val="00EC08B8"/>
    <w:rsid w:val="00EC0B59"/>
    <w:rsid w:val="00EC0E6F"/>
    <w:rsid w:val="00EC1089"/>
    <w:rsid w:val="00EC128C"/>
    <w:rsid w:val="00EC1779"/>
    <w:rsid w:val="00EC180B"/>
    <w:rsid w:val="00EC1CE4"/>
    <w:rsid w:val="00EC1DAE"/>
    <w:rsid w:val="00EC22C1"/>
    <w:rsid w:val="00EC24EC"/>
    <w:rsid w:val="00EC2748"/>
    <w:rsid w:val="00EC2CAD"/>
    <w:rsid w:val="00EC2DF1"/>
    <w:rsid w:val="00EC31AA"/>
    <w:rsid w:val="00EC32B2"/>
    <w:rsid w:val="00EC36C4"/>
    <w:rsid w:val="00EC383D"/>
    <w:rsid w:val="00EC3E2F"/>
    <w:rsid w:val="00EC423B"/>
    <w:rsid w:val="00EC4AC7"/>
    <w:rsid w:val="00EC4C9D"/>
    <w:rsid w:val="00EC4C9F"/>
    <w:rsid w:val="00EC4D33"/>
    <w:rsid w:val="00EC5018"/>
    <w:rsid w:val="00EC512C"/>
    <w:rsid w:val="00EC5847"/>
    <w:rsid w:val="00EC59FF"/>
    <w:rsid w:val="00EC5A55"/>
    <w:rsid w:val="00EC5B81"/>
    <w:rsid w:val="00EC5E75"/>
    <w:rsid w:val="00EC611D"/>
    <w:rsid w:val="00EC6260"/>
    <w:rsid w:val="00EC62F6"/>
    <w:rsid w:val="00EC6307"/>
    <w:rsid w:val="00EC6323"/>
    <w:rsid w:val="00EC6398"/>
    <w:rsid w:val="00EC64C4"/>
    <w:rsid w:val="00EC652F"/>
    <w:rsid w:val="00EC67FE"/>
    <w:rsid w:val="00EC6BD2"/>
    <w:rsid w:val="00EC6BF8"/>
    <w:rsid w:val="00EC72AE"/>
    <w:rsid w:val="00EC7425"/>
    <w:rsid w:val="00EC77DE"/>
    <w:rsid w:val="00EC7A85"/>
    <w:rsid w:val="00EC7AC5"/>
    <w:rsid w:val="00EC7B7D"/>
    <w:rsid w:val="00EC7CAE"/>
    <w:rsid w:val="00EC7CBB"/>
    <w:rsid w:val="00ED033A"/>
    <w:rsid w:val="00ED061A"/>
    <w:rsid w:val="00ED0814"/>
    <w:rsid w:val="00ED0A99"/>
    <w:rsid w:val="00ED11A1"/>
    <w:rsid w:val="00ED126A"/>
    <w:rsid w:val="00ED133C"/>
    <w:rsid w:val="00ED15AF"/>
    <w:rsid w:val="00ED190B"/>
    <w:rsid w:val="00ED1AAE"/>
    <w:rsid w:val="00ED1D69"/>
    <w:rsid w:val="00ED1DB4"/>
    <w:rsid w:val="00ED1FF3"/>
    <w:rsid w:val="00ED206C"/>
    <w:rsid w:val="00ED2172"/>
    <w:rsid w:val="00ED235B"/>
    <w:rsid w:val="00ED2402"/>
    <w:rsid w:val="00ED2707"/>
    <w:rsid w:val="00ED27EA"/>
    <w:rsid w:val="00ED2AD2"/>
    <w:rsid w:val="00ED36B0"/>
    <w:rsid w:val="00ED38F9"/>
    <w:rsid w:val="00ED3B7D"/>
    <w:rsid w:val="00ED3D57"/>
    <w:rsid w:val="00ED40B2"/>
    <w:rsid w:val="00ED40D6"/>
    <w:rsid w:val="00ED4125"/>
    <w:rsid w:val="00ED46F4"/>
    <w:rsid w:val="00ED4733"/>
    <w:rsid w:val="00ED4785"/>
    <w:rsid w:val="00ED489C"/>
    <w:rsid w:val="00ED4D9A"/>
    <w:rsid w:val="00ED5047"/>
    <w:rsid w:val="00ED56C3"/>
    <w:rsid w:val="00ED57E1"/>
    <w:rsid w:val="00ED580D"/>
    <w:rsid w:val="00ED599C"/>
    <w:rsid w:val="00ED5E65"/>
    <w:rsid w:val="00ED64D6"/>
    <w:rsid w:val="00ED65D9"/>
    <w:rsid w:val="00ED665D"/>
    <w:rsid w:val="00ED6886"/>
    <w:rsid w:val="00ED6AC1"/>
    <w:rsid w:val="00ED6CB3"/>
    <w:rsid w:val="00ED6D4C"/>
    <w:rsid w:val="00ED704D"/>
    <w:rsid w:val="00ED79B9"/>
    <w:rsid w:val="00ED7C57"/>
    <w:rsid w:val="00ED7D9F"/>
    <w:rsid w:val="00EE0031"/>
    <w:rsid w:val="00EE00DC"/>
    <w:rsid w:val="00EE035B"/>
    <w:rsid w:val="00EE0645"/>
    <w:rsid w:val="00EE0A78"/>
    <w:rsid w:val="00EE0DEB"/>
    <w:rsid w:val="00EE0EEC"/>
    <w:rsid w:val="00EE125B"/>
    <w:rsid w:val="00EE1451"/>
    <w:rsid w:val="00EE16F1"/>
    <w:rsid w:val="00EE195D"/>
    <w:rsid w:val="00EE1A92"/>
    <w:rsid w:val="00EE1DB7"/>
    <w:rsid w:val="00EE1DF8"/>
    <w:rsid w:val="00EE20C4"/>
    <w:rsid w:val="00EE22D2"/>
    <w:rsid w:val="00EE2351"/>
    <w:rsid w:val="00EE243B"/>
    <w:rsid w:val="00EE251A"/>
    <w:rsid w:val="00EE29F3"/>
    <w:rsid w:val="00EE2CC0"/>
    <w:rsid w:val="00EE30DA"/>
    <w:rsid w:val="00EE3119"/>
    <w:rsid w:val="00EE3140"/>
    <w:rsid w:val="00EE3145"/>
    <w:rsid w:val="00EE32DC"/>
    <w:rsid w:val="00EE344D"/>
    <w:rsid w:val="00EE379E"/>
    <w:rsid w:val="00EE3ADC"/>
    <w:rsid w:val="00EE3AE4"/>
    <w:rsid w:val="00EE3AF4"/>
    <w:rsid w:val="00EE3C12"/>
    <w:rsid w:val="00EE3D1B"/>
    <w:rsid w:val="00EE412C"/>
    <w:rsid w:val="00EE489B"/>
    <w:rsid w:val="00EE4AFB"/>
    <w:rsid w:val="00EE4D1A"/>
    <w:rsid w:val="00EE4F0C"/>
    <w:rsid w:val="00EE4FFF"/>
    <w:rsid w:val="00EE5538"/>
    <w:rsid w:val="00EE55AB"/>
    <w:rsid w:val="00EE5683"/>
    <w:rsid w:val="00EE5A20"/>
    <w:rsid w:val="00EE5A92"/>
    <w:rsid w:val="00EE5F92"/>
    <w:rsid w:val="00EE63BF"/>
    <w:rsid w:val="00EE6419"/>
    <w:rsid w:val="00EE6439"/>
    <w:rsid w:val="00EE64E6"/>
    <w:rsid w:val="00EE661F"/>
    <w:rsid w:val="00EE66C6"/>
    <w:rsid w:val="00EE6E6E"/>
    <w:rsid w:val="00EE784F"/>
    <w:rsid w:val="00EE7859"/>
    <w:rsid w:val="00EE791C"/>
    <w:rsid w:val="00EE7935"/>
    <w:rsid w:val="00EE7BFA"/>
    <w:rsid w:val="00EF00AF"/>
    <w:rsid w:val="00EF0250"/>
    <w:rsid w:val="00EF05BB"/>
    <w:rsid w:val="00EF06F3"/>
    <w:rsid w:val="00EF072B"/>
    <w:rsid w:val="00EF07B7"/>
    <w:rsid w:val="00EF0D61"/>
    <w:rsid w:val="00EF0FBE"/>
    <w:rsid w:val="00EF10B7"/>
    <w:rsid w:val="00EF1141"/>
    <w:rsid w:val="00EF1212"/>
    <w:rsid w:val="00EF1339"/>
    <w:rsid w:val="00EF17F6"/>
    <w:rsid w:val="00EF1807"/>
    <w:rsid w:val="00EF1903"/>
    <w:rsid w:val="00EF1A5F"/>
    <w:rsid w:val="00EF1EBF"/>
    <w:rsid w:val="00EF1F2B"/>
    <w:rsid w:val="00EF2581"/>
    <w:rsid w:val="00EF2619"/>
    <w:rsid w:val="00EF278D"/>
    <w:rsid w:val="00EF2A67"/>
    <w:rsid w:val="00EF2A88"/>
    <w:rsid w:val="00EF2AD7"/>
    <w:rsid w:val="00EF2F82"/>
    <w:rsid w:val="00EF3227"/>
    <w:rsid w:val="00EF35B4"/>
    <w:rsid w:val="00EF3735"/>
    <w:rsid w:val="00EF380F"/>
    <w:rsid w:val="00EF38FC"/>
    <w:rsid w:val="00EF39E9"/>
    <w:rsid w:val="00EF3FD5"/>
    <w:rsid w:val="00EF44ED"/>
    <w:rsid w:val="00EF4770"/>
    <w:rsid w:val="00EF4B3C"/>
    <w:rsid w:val="00EF4B5C"/>
    <w:rsid w:val="00EF4B7C"/>
    <w:rsid w:val="00EF4C23"/>
    <w:rsid w:val="00EF5646"/>
    <w:rsid w:val="00EF5650"/>
    <w:rsid w:val="00EF57DA"/>
    <w:rsid w:val="00EF5F42"/>
    <w:rsid w:val="00EF6129"/>
    <w:rsid w:val="00EF649D"/>
    <w:rsid w:val="00EF6B49"/>
    <w:rsid w:val="00EF6DA6"/>
    <w:rsid w:val="00EF6DFD"/>
    <w:rsid w:val="00EF6FA1"/>
    <w:rsid w:val="00EF714D"/>
    <w:rsid w:val="00EF741B"/>
    <w:rsid w:val="00EF744F"/>
    <w:rsid w:val="00EF7505"/>
    <w:rsid w:val="00EF76D1"/>
    <w:rsid w:val="00EF7B80"/>
    <w:rsid w:val="00EF7E24"/>
    <w:rsid w:val="00EF7ED6"/>
    <w:rsid w:val="00F00285"/>
    <w:rsid w:val="00F0067E"/>
    <w:rsid w:val="00F00A53"/>
    <w:rsid w:val="00F00C12"/>
    <w:rsid w:val="00F00C87"/>
    <w:rsid w:val="00F00ED9"/>
    <w:rsid w:val="00F00FE9"/>
    <w:rsid w:val="00F0100F"/>
    <w:rsid w:val="00F01DB4"/>
    <w:rsid w:val="00F01FA9"/>
    <w:rsid w:val="00F02260"/>
    <w:rsid w:val="00F02580"/>
    <w:rsid w:val="00F026D2"/>
    <w:rsid w:val="00F027F6"/>
    <w:rsid w:val="00F02DDC"/>
    <w:rsid w:val="00F0314B"/>
    <w:rsid w:val="00F031EB"/>
    <w:rsid w:val="00F037E8"/>
    <w:rsid w:val="00F03A31"/>
    <w:rsid w:val="00F03BA1"/>
    <w:rsid w:val="00F03BE1"/>
    <w:rsid w:val="00F03D40"/>
    <w:rsid w:val="00F03DA6"/>
    <w:rsid w:val="00F03E6C"/>
    <w:rsid w:val="00F03ED2"/>
    <w:rsid w:val="00F045E3"/>
    <w:rsid w:val="00F04BF0"/>
    <w:rsid w:val="00F04D93"/>
    <w:rsid w:val="00F04DB6"/>
    <w:rsid w:val="00F050D0"/>
    <w:rsid w:val="00F055F6"/>
    <w:rsid w:val="00F05760"/>
    <w:rsid w:val="00F05975"/>
    <w:rsid w:val="00F05977"/>
    <w:rsid w:val="00F05A45"/>
    <w:rsid w:val="00F05A97"/>
    <w:rsid w:val="00F060B8"/>
    <w:rsid w:val="00F063AB"/>
    <w:rsid w:val="00F06529"/>
    <w:rsid w:val="00F065C8"/>
    <w:rsid w:val="00F06655"/>
    <w:rsid w:val="00F06715"/>
    <w:rsid w:val="00F06E07"/>
    <w:rsid w:val="00F07077"/>
    <w:rsid w:val="00F074A8"/>
    <w:rsid w:val="00F07572"/>
    <w:rsid w:val="00F077E6"/>
    <w:rsid w:val="00F1004A"/>
    <w:rsid w:val="00F10253"/>
    <w:rsid w:val="00F10568"/>
    <w:rsid w:val="00F10638"/>
    <w:rsid w:val="00F1066A"/>
    <w:rsid w:val="00F10670"/>
    <w:rsid w:val="00F1078A"/>
    <w:rsid w:val="00F10B52"/>
    <w:rsid w:val="00F10B7A"/>
    <w:rsid w:val="00F10BA3"/>
    <w:rsid w:val="00F10C3B"/>
    <w:rsid w:val="00F1104F"/>
    <w:rsid w:val="00F11182"/>
    <w:rsid w:val="00F11423"/>
    <w:rsid w:val="00F114C1"/>
    <w:rsid w:val="00F115F7"/>
    <w:rsid w:val="00F1170A"/>
    <w:rsid w:val="00F11804"/>
    <w:rsid w:val="00F1183E"/>
    <w:rsid w:val="00F119FD"/>
    <w:rsid w:val="00F11A5B"/>
    <w:rsid w:val="00F11B30"/>
    <w:rsid w:val="00F11BC5"/>
    <w:rsid w:val="00F12254"/>
    <w:rsid w:val="00F123FD"/>
    <w:rsid w:val="00F1243B"/>
    <w:rsid w:val="00F12AD6"/>
    <w:rsid w:val="00F12C86"/>
    <w:rsid w:val="00F13056"/>
    <w:rsid w:val="00F138BC"/>
    <w:rsid w:val="00F13930"/>
    <w:rsid w:val="00F139CC"/>
    <w:rsid w:val="00F13B2E"/>
    <w:rsid w:val="00F13F9C"/>
    <w:rsid w:val="00F146C6"/>
    <w:rsid w:val="00F14877"/>
    <w:rsid w:val="00F14EE4"/>
    <w:rsid w:val="00F150D5"/>
    <w:rsid w:val="00F1557A"/>
    <w:rsid w:val="00F155EC"/>
    <w:rsid w:val="00F15689"/>
    <w:rsid w:val="00F15770"/>
    <w:rsid w:val="00F15A0A"/>
    <w:rsid w:val="00F15A6D"/>
    <w:rsid w:val="00F15FB9"/>
    <w:rsid w:val="00F16038"/>
    <w:rsid w:val="00F1626B"/>
    <w:rsid w:val="00F162FC"/>
    <w:rsid w:val="00F16479"/>
    <w:rsid w:val="00F16568"/>
    <w:rsid w:val="00F165B9"/>
    <w:rsid w:val="00F1667C"/>
    <w:rsid w:val="00F1690D"/>
    <w:rsid w:val="00F169D1"/>
    <w:rsid w:val="00F16AF4"/>
    <w:rsid w:val="00F16D04"/>
    <w:rsid w:val="00F16DCF"/>
    <w:rsid w:val="00F16F47"/>
    <w:rsid w:val="00F17086"/>
    <w:rsid w:val="00F170D7"/>
    <w:rsid w:val="00F170FE"/>
    <w:rsid w:val="00F17114"/>
    <w:rsid w:val="00F17131"/>
    <w:rsid w:val="00F172B1"/>
    <w:rsid w:val="00F1778F"/>
    <w:rsid w:val="00F17A0E"/>
    <w:rsid w:val="00F17C78"/>
    <w:rsid w:val="00F17D5D"/>
    <w:rsid w:val="00F17F65"/>
    <w:rsid w:val="00F2001F"/>
    <w:rsid w:val="00F2008A"/>
    <w:rsid w:val="00F204C7"/>
    <w:rsid w:val="00F204FD"/>
    <w:rsid w:val="00F20868"/>
    <w:rsid w:val="00F20AF6"/>
    <w:rsid w:val="00F20BD6"/>
    <w:rsid w:val="00F2136E"/>
    <w:rsid w:val="00F214DE"/>
    <w:rsid w:val="00F215CF"/>
    <w:rsid w:val="00F21B1D"/>
    <w:rsid w:val="00F21B23"/>
    <w:rsid w:val="00F21EA9"/>
    <w:rsid w:val="00F220E9"/>
    <w:rsid w:val="00F2216A"/>
    <w:rsid w:val="00F2252F"/>
    <w:rsid w:val="00F22781"/>
    <w:rsid w:val="00F22864"/>
    <w:rsid w:val="00F229FD"/>
    <w:rsid w:val="00F22E38"/>
    <w:rsid w:val="00F22FB8"/>
    <w:rsid w:val="00F22FCD"/>
    <w:rsid w:val="00F2318A"/>
    <w:rsid w:val="00F23D60"/>
    <w:rsid w:val="00F24072"/>
    <w:rsid w:val="00F242A1"/>
    <w:rsid w:val="00F2465D"/>
    <w:rsid w:val="00F248CB"/>
    <w:rsid w:val="00F24C5F"/>
    <w:rsid w:val="00F24ED9"/>
    <w:rsid w:val="00F25047"/>
    <w:rsid w:val="00F25317"/>
    <w:rsid w:val="00F25338"/>
    <w:rsid w:val="00F257BC"/>
    <w:rsid w:val="00F25BEB"/>
    <w:rsid w:val="00F25FF6"/>
    <w:rsid w:val="00F26053"/>
    <w:rsid w:val="00F26196"/>
    <w:rsid w:val="00F262F2"/>
    <w:rsid w:val="00F26638"/>
    <w:rsid w:val="00F26A53"/>
    <w:rsid w:val="00F26EB3"/>
    <w:rsid w:val="00F26EDE"/>
    <w:rsid w:val="00F27060"/>
    <w:rsid w:val="00F274CA"/>
    <w:rsid w:val="00F2780A"/>
    <w:rsid w:val="00F2782A"/>
    <w:rsid w:val="00F30061"/>
    <w:rsid w:val="00F303FA"/>
    <w:rsid w:val="00F307C6"/>
    <w:rsid w:val="00F308D0"/>
    <w:rsid w:val="00F30A45"/>
    <w:rsid w:val="00F30B57"/>
    <w:rsid w:val="00F30FAE"/>
    <w:rsid w:val="00F310AD"/>
    <w:rsid w:val="00F310F9"/>
    <w:rsid w:val="00F313E5"/>
    <w:rsid w:val="00F31584"/>
    <w:rsid w:val="00F316AB"/>
    <w:rsid w:val="00F31C2F"/>
    <w:rsid w:val="00F31CB3"/>
    <w:rsid w:val="00F31D68"/>
    <w:rsid w:val="00F31FFB"/>
    <w:rsid w:val="00F320CB"/>
    <w:rsid w:val="00F3217F"/>
    <w:rsid w:val="00F32292"/>
    <w:rsid w:val="00F32C8E"/>
    <w:rsid w:val="00F32D19"/>
    <w:rsid w:val="00F32F65"/>
    <w:rsid w:val="00F32FE8"/>
    <w:rsid w:val="00F331AE"/>
    <w:rsid w:val="00F33302"/>
    <w:rsid w:val="00F333C6"/>
    <w:rsid w:val="00F336CD"/>
    <w:rsid w:val="00F337A8"/>
    <w:rsid w:val="00F33D00"/>
    <w:rsid w:val="00F33E52"/>
    <w:rsid w:val="00F33EB5"/>
    <w:rsid w:val="00F33F0C"/>
    <w:rsid w:val="00F348D7"/>
    <w:rsid w:val="00F348E7"/>
    <w:rsid w:val="00F34AAF"/>
    <w:rsid w:val="00F355B7"/>
    <w:rsid w:val="00F35AC3"/>
    <w:rsid w:val="00F35B8A"/>
    <w:rsid w:val="00F35C84"/>
    <w:rsid w:val="00F35CEB"/>
    <w:rsid w:val="00F35D75"/>
    <w:rsid w:val="00F35D9D"/>
    <w:rsid w:val="00F35F5D"/>
    <w:rsid w:val="00F361E4"/>
    <w:rsid w:val="00F36305"/>
    <w:rsid w:val="00F36952"/>
    <w:rsid w:val="00F36DE6"/>
    <w:rsid w:val="00F36E38"/>
    <w:rsid w:val="00F36F3B"/>
    <w:rsid w:val="00F37049"/>
    <w:rsid w:val="00F3719D"/>
    <w:rsid w:val="00F37252"/>
    <w:rsid w:val="00F3729C"/>
    <w:rsid w:val="00F37658"/>
    <w:rsid w:val="00F376C6"/>
    <w:rsid w:val="00F3794D"/>
    <w:rsid w:val="00F37C5E"/>
    <w:rsid w:val="00F4008A"/>
    <w:rsid w:val="00F4019B"/>
    <w:rsid w:val="00F40448"/>
    <w:rsid w:val="00F404E4"/>
    <w:rsid w:val="00F4053F"/>
    <w:rsid w:val="00F40BFB"/>
    <w:rsid w:val="00F40CAD"/>
    <w:rsid w:val="00F40DE2"/>
    <w:rsid w:val="00F41125"/>
    <w:rsid w:val="00F413A3"/>
    <w:rsid w:val="00F41597"/>
    <w:rsid w:val="00F41815"/>
    <w:rsid w:val="00F41D75"/>
    <w:rsid w:val="00F4232E"/>
    <w:rsid w:val="00F423E8"/>
    <w:rsid w:val="00F426A6"/>
    <w:rsid w:val="00F42862"/>
    <w:rsid w:val="00F4289B"/>
    <w:rsid w:val="00F42A44"/>
    <w:rsid w:val="00F42BB5"/>
    <w:rsid w:val="00F42EB6"/>
    <w:rsid w:val="00F433C6"/>
    <w:rsid w:val="00F4350C"/>
    <w:rsid w:val="00F43E2D"/>
    <w:rsid w:val="00F43EE7"/>
    <w:rsid w:val="00F44051"/>
    <w:rsid w:val="00F4495F"/>
    <w:rsid w:val="00F44978"/>
    <w:rsid w:val="00F44B2E"/>
    <w:rsid w:val="00F44C12"/>
    <w:rsid w:val="00F44C77"/>
    <w:rsid w:val="00F45006"/>
    <w:rsid w:val="00F450C3"/>
    <w:rsid w:val="00F455AD"/>
    <w:rsid w:val="00F45B1D"/>
    <w:rsid w:val="00F45C79"/>
    <w:rsid w:val="00F46680"/>
    <w:rsid w:val="00F466DE"/>
    <w:rsid w:val="00F46719"/>
    <w:rsid w:val="00F468BC"/>
    <w:rsid w:val="00F469DF"/>
    <w:rsid w:val="00F46A82"/>
    <w:rsid w:val="00F46C24"/>
    <w:rsid w:val="00F46EA7"/>
    <w:rsid w:val="00F46FAD"/>
    <w:rsid w:val="00F46FAE"/>
    <w:rsid w:val="00F46FF6"/>
    <w:rsid w:val="00F4751D"/>
    <w:rsid w:val="00F479E3"/>
    <w:rsid w:val="00F47A70"/>
    <w:rsid w:val="00F50009"/>
    <w:rsid w:val="00F50131"/>
    <w:rsid w:val="00F5020E"/>
    <w:rsid w:val="00F50928"/>
    <w:rsid w:val="00F50AF0"/>
    <w:rsid w:val="00F50E25"/>
    <w:rsid w:val="00F50F50"/>
    <w:rsid w:val="00F50F8F"/>
    <w:rsid w:val="00F50FF5"/>
    <w:rsid w:val="00F5153C"/>
    <w:rsid w:val="00F51835"/>
    <w:rsid w:val="00F5185E"/>
    <w:rsid w:val="00F51C36"/>
    <w:rsid w:val="00F51D11"/>
    <w:rsid w:val="00F5249B"/>
    <w:rsid w:val="00F52BF4"/>
    <w:rsid w:val="00F52DDB"/>
    <w:rsid w:val="00F52FC4"/>
    <w:rsid w:val="00F53061"/>
    <w:rsid w:val="00F53187"/>
    <w:rsid w:val="00F531ED"/>
    <w:rsid w:val="00F53703"/>
    <w:rsid w:val="00F538E9"/>
    <w:rsid w:val="00F53B3D"/>
    <w:rsid w:val="00F53C35"/>
    <w:rsid w:val="00F53D1F"/>
    <w:rsid w:val="00F53F26"/>
    <w:rsid w:val="00F5417F"/>
    <w:rsid w:val="00F547A6"/>
    <w:rsid w:val="00F54828"/>
    <w:rsid w:val="00F54B07"/>
    <w:rsid w:val="00F553EE"/>
    <w:rsid w:val="00F555CB"/>
    <w:rsid w:val="00F5570E"/>
    <w:rsid w:val="00F55786"/>
    <w:rsid w:val="00F5586C"/>
    <w:rsid w:val="00F558D6"/>
    <w:rsid w:val="00F55A38"/>
    <w:rsid w:val="00F55F4C"/>
    <w:rsid w:val="00F56028"/>
    <w:rsid w:val="00F56161"/>
    <w:rsid w:val="00F562F4"/>
    <w:rsid w:val="00F56450"/>
    <w:rsid w:val="00F56857"/>
    <w:rsid w:val="00F5694A"/>
    <w:rsid w:val="00F569B3"/>
    <w:rsid w:val="00F56AA6"/>
    <w:rsid w:val="00F56D20"/>
    <w:rsid w:val="00F56E43"/>
    <w:rsid w:val="00F56E4D"/>
    <w:rsid w:val="00F57057"/>
    <w:rsid w:val="00F5717B"/>
    <w:rsid w:val="00F571D8"/>
    <w:rsid w:val="00F57772"/>
    <w:rsid w:val="00F578F4"/>
    <w:rsid w:val="00F57D2F"/>
    <w:rsid w:val="00F57D47"/>
    <w:rsid w:val="00F57E81"/>
    <w:rsid w:val="00F57F07"/>
    <w:rsid w:val="00F60480"/>
    <w:rsid w:val="00F60593"/>
    <w:rsid w:val="00F60898"/>
    <w:rsid w:val="00F60ACD"/>
    <w:rsid w:val="00F60B50"/>
    <w:rsid w:val="00F60E4B"/>
    <w:rsid w:val="00F610E5"/>
    <w:rsid w:val="00F613DF"/>
    <w:rsid w:val="00F61709"/>
    <w:rsid w:val="00F6198B"/>
    <w:rsid w:val="00F61B48"/>
    <w:rsid w:val="00F61E2F"/>
    <w:rsid w:val="00F61FE3"/>
    <w:rsid w:val="00F6221F"/>
    <w:rsid w:val="00F62399"/>
    <w:rsid w:val="00F623A0"/>
    <w:rsid w:val="00F62416"/>
    <w:rsid w:val="00F626BE"/>
    <w:rsid w:val="00F626CE"/>
    <w:rsid w:val="00F62B9A"/>
    <w:rsid w:val="00F62CB0"/>
    <w:rsid w:val="00F63005"/>
    <w:rsid w:val="00F631CC"/>
    <w:rsid w:val="00F6359E"/>
    <w:rsid w:val="00F635C4"/>
    <w:rsid w:val="00F63697"/>
    <w:rsid w:val="00F63827"/>
    <w:rsid w:val="00F63A47"/>
    <w:rsid w:val="00F63C41"/>
    <w:rsid w:val="00F63E25"/>
    <w:rsid w:val="00F63E35"/>
    <w:rsid w:val="00F64088"/>
    <w:rsid w:val="00F643BE"/>
    <w:rsid w:val="00F6441C"/>
    <w:rsid w:val="00F64663"/>
    <w:rsid w:val="00F6482E"/>
    <w:rsid w:val="00F648F9"/>
    <w:rsid w:val="00F64950"/>
    <w:rsid w:val="00F64ADC"/>
    <w:rsid w:val="00F64CB8"/>
    <w:rsid w:val="00F64CD3"/>
    <w:rsid w:val="00F64FB2"/>
    <w:rsid w:val="00F6523C"/>
    <w:rsid w:val="00F654A0"/>
    <w:rsid w:val="00F654BE"/>
    <w:rsid w:val="00F654C0"/>
    <w:rsid w:val="00F65795"/>
    <w:rsid w:val="00F657E5"/>
    <w:rsid w:val="00F6584D"/>
    <w:rsid w:val="00F659AE"/>
    <w:rsid w:val="00F65E28"/>
    <w:rsid w:val="00F6604E"/>
    <w:rsid w:val="00F6630C"/>
    <w:rsid w:val="00F66418"/>
    <w:rsid w:val="00F66761"/>
    <w:rsid w:val="00F667B1"/>
    <w:rsid w:val="00F66ABB"/>
    <w:rsid w:val="00F6715D"/>
    <w:rsid w:val="00F671D3"/>
    <w:rsid w:val="00F672EF"/>
    <w:rsid w:val="00F67341"/>
    <w:rsid w:val="00F6736E"/>
    <w:rsid w:val="00F67587"/>
    <w:rsid w:val="00F6768D"/>
    <w:rsid w:val="00F67735"/>
    <w:rsid w:val="00F6773E"/>
    <w:rsid w:val="00F677A8"/>
    <w:rsid w:val="00F677F9"/>
    <w:rsid w:val="00F67D8B"/>
    <w:rsid w:val="00F67E4A"/>
    <w:rsid w:val="00F67F10"/>
    <w:rsid w:val="00F67F30"/>
    <w:rsid w:val="00F7014D"/>
    <w:rsid w:val="00F7046D"/>
    <w:rsid w:val="00F70656"/>
    <w:rsid w:val="00F706F0"/>
    <w:rsid w:val="00F70ABA"/>
    <w:rsid w:val="00F70B5F"/>
    <w:rsid w:val="00F70BE6"/>
    <w:rsid w:val="00F71451"/>
    <w:rsid w:val="00F7148E"/>
    <w:rsid w:val="00F71997"/>
    <w:rsid w:val="00F71B58"/>
    <w:rsid w:val="00F71D66"/>
    <w:rsid w:val="00F71E30"/>
    <w:rsid w:val="00F72170"/>
    <w:rsid w:val="00F72192"/>
    <w:rsid w:val="00F7225A"/>
    <w:rsid w:val="00F72523"/>
    <w:rsid w:val="00F7255F"/>
    <w:rsid w:val="00F72743"/>
    <w:rsid w:val="00F727D6"/>
    <w:rsid w:val="00F72803"/>
    <w:rsid w:val="00F728AE"/>
    <w:rsid w:val="00F728EE"/>
    <w:rsid w:val="00F72FF4"/>
    <w:rsid w:val="00F733E3"/>
    <w:rsid w:val="00F7343D"/>
    <w:rsid w:val="00F7374E"/>
    <w:rsid w:val="00F73760"/>
    <w:rsid w:val="00F73A58"/>
    <w:rsid w:val="00F73FD5"/>
    <w:rsid w:val="00F7401E"/>
    <w:rsid w:val="00F7413B"/>
    <w:rsid w:val="00F7422B"/>
    <w:rsid w:val="00F742E6"/>
    <w:rsid w:val="00F74604"/>
    <w:rsid w:val="00F74919"/>
    <w:rsid w:val="00F74CF3"/>
    <w:rsid w:val="00F74ED5"/>
    <w:rsid w:val="00F75433"/>
    <w:rsid w:val="00F754D5"/>
    <w:rsid w:val="00F7558F"/>
    <w:rsid w:val="00F756B7"/>
    <w:rsid w:val="00F7570A"/>
    <w:rsid w:val="00F75D29"/>
    <w:rsid w:val="00F76F04"/>
    <w:rsid w:val="00F76F0A"/>
    <w:rsid w:val="00F76F2C"/>
    <w:rsid w:val="00F770B3"/>
    <w:rsid w:val="00F770E2"/>
    <w:rsid w:val="00F7711E"/>
    <w:rsid w:val="00F772EC"/>
    <w:rsid w:val="00F77921"/>
    <w:rsid w:val="00F77ED2"/>
    <w:rsid w:val="00F77F3D"/>
    <w:rsid w:val="00F77F5D"/>
    <w:rsid w:val="00F8013C"/>
    <w:rsid w:val="00F801E4"/>
    <w:rsid w:val="00F80849"/>
    <w:rsid w:val="00F80DE4"/>
    <w:rsid w:val="00F81482"/>
    <w:rsid w:val="00F815A4"/>
    <w:rsid w:val="00F815DF"/>
    <w:rsid w:val="00F8170F"/>
    <w:rsid w:val="00F81986"/>
    <w:rsid w:val="00F819AC"/>
    <w:rsid w:val="00F81E84"/>
    <w:rsid w:val="00F81E9B"/>
    <w:rsid w:val="00F81F03"/>
    <w:rsid w:val="00F81F0B"/>
    <w:rsid w:val="00F820DE"/>
    <w:rsid w:val="00F820E3"/>
    <w:rsid w:val="00F82118"/>
    <w:rsid w:val="00F824D3"/>
    <w:rsid w:val="00F828DD"/>
    <w:rsid w:val="00F82A55"/>
    <w:rsid w:val="00F82B26"/>
    <w:rsid w:val="00F82FB4"/>
    <w:rsid w:val="00F82FF1"/>
    <w:rsid w:val="00F83213"/>
    <w:rsid w:val="00F83228"/>
    <w:rsid w:val="00F8351E"/>
    <w:rsid w:val="00F83522"/>
    <w:rsid w:val="00F836C1"/>
    <w:rsid w:val="00F837AF"/>
    <w:rsid w:val="00F83C29"/>
    <w:rsid w:val="00F84149"/>
    <w:rsid w:val="00F8452F"/>
    <w:rsid w:val="00F84AFA"/>
    <w:rsid w:val="00F84BD6"/>
    <w:rsid w:val="00F84D0A"/>
    <w:rsid w:val="00F84E82"/>
    <w:rsid w:val="00F85081"/>
    <w:rsid w:val="00F8514C"/>
    <w:rsid w:val="00F851B3"/>
    <w:rsid w:val="00F851C8"/>
    <w:rsid w:val="00F85558"/>
    <w:rsid w:val="00F85C72"/>
    <w:rsid w:val="00F85E87"/>
    <w:rsid w:val="00F86A85"/>
    <w:rsid w:val="00F86B9F"/>
    <w:rsid w:val="00F86C6C"/>
    <w:rsid w:val="00F86CDC"/>
    <w:rsid w:val="00F86E19"/>
    <w:rsid w:val="00F870F4"/>
    <w:rsid w:val="00F872CB"/>
    <w:rsid w:val="00F87307"/>
    <w:rsid w:val="00F87365"/>
    <w:rsid w:val="00F875B1"/>
    <w:rsid w:val="00F8772B"/>
    <w:rsid w:val="00F87970"/>
    <w:rsid w:val="00F87B86"/>
    <w:rsid w:val="00F9017D"/>
    <w:rsid w:val="00F9027F"/>
    <w:rsid w:val="00F90329"/>
    <w:rsid w:val="00F903BE"/>
    <w:rsid w:val="00F904EE"/>
    <w:rsid w:val="00F90919"/>
    <w:rsid w:val="00F90A8F"/>
    <w:rsid w:val="00F90B1B"/>
    <w:rsid w:val="00F90F2E"/>
    <w:rsid w:val="00F90F51"/>
    <w:rsid w:val="00F9101B"/>
    <w:rsid w:val="00F91384"/>
    <w:rsid w:val="00F913B3"/>
    <w:rsid w:val="00F917D1"/>
    <w:rsid w:val="00F917E4"/>
    <w:rsid w:val="00F918B2"/>
    <w:rsid w:val="00F91917"/>
    <w:rsid w:val="00F91D1E"/>
    <w:rsid w:val="00F91E43"/>
    <w:rsid w:val="00F91F6C"/>
    <w:rsid w:val="00F92117"/>
    <w:rsid w:val="00F922FC"/>
    <w:rsid w:val="00F925F8"/>
    <w:rsid w:val="00F92AD3"/>
    <w:rsid w:val="00F92C0B"/>
    <w:rsid w:val="00F92C85"/>
    <w:rsid w:val="00F92F16"/>
    <w:rsid w:val="00F93006"/>
    <w:rsid w:val="00F93261"/>
    <w:rsid w:val="00F93443"/>
    <w:rsid w:val="00F934F3"/>
    <w:rsid w:val="00F93517"/>
    <w:rsid w:val="00F9382C"/>
    <w:rsid w:val="00F93866"/>
    <w:rsid w:val="00F93A57"/>
    <w:rsid w:val="00F93A97"/>
    <w:rsid w:val="00F93E3B"/>
    <w:rsid w:val="00F93EEC"/>
    <w:rsid w:val="00F94360"/>
    <w:rsid w:val="00F943E6"/>
    <w:rsid w:val="00F94732"/>
    <w:rsid w:val="00F94A8A"/>
    <w:rsid w:val="00F94B32"/>
    <w:rsid w:val="00F94D2C"/>
    <w:rsid w:val="00F94D91"/>
    <w:rsid w:val="00F94DC6"/>
    <w:rsid w:val="00F94E0A"/>
    <w:rsid w:val="00F95586"/>
    <w:rsid w:val="00F9561C"/>
    <w:rsid w:val="00F959C3"/>
    <w:rsid w:val="00F95BB1"/>
    <w:rsid w:val="00F95D2D"/>
    <w:rsid w:val="00F95D39"/>
    <w:rsid w:val="00F95E78"/>
    <w:rsid w:val="00F95EDF"/>
    <w:rsid w:val="00F95FED"/>
    <w:rsid w:val="00F95FF6"/>
    <w:rsid w:val="00F96131"/>
    <w:rsid w:val="00F96272"/>
    <w:rsid w:val="00F962EB"/>
    <w:rsid w:val="00F96376"/>
    <w:rsid w:val="00F9666E"/>
    <w:rsid w:val="00F96714"/>
    <w:rsid w:val="00F9673A"/>
    <w:rsid w:val="00F968E8"/>
    <w:rsid w:val="00F96A6E"/>
    <w:rsid w:val="00F96AA9"/>
    <w:rsid w:val="00F96C83"/>
    <w:rsid w:val="00F96F04"/>
    <w:rsid w:val="00F9727A"/>
    <w:rsid w:val="00F97456"/>
    <w:rsid w:val="00F97869"/>
    <w:rsid w:val="00F978F2"/>
    <w:rsid w:val="00F9796F"/>
    <w:rsid w:val="00F97AC7"/>
    <w:rsid w:val="00F97B49"/>
    <w:rsid w:val="00F97C04"/>
    <w:rsid w:val="00F97E75"/>
    <w:rsid w:val="00F97F25"/>
    <w:rsid w:val="00F97FD2"/>
    <w:rsid w:val="00FA00A3"/>
    <w:rsid w:val="00FA0487"/>
    <w:rsid w:val="00FA0561"/>
    <w:rsid w:val="00FA0673"/>
    <w:rsid w:val="00FA08AF"/>
    <w:rsid w:val="00FA0971"/>
    <w:rsid w:val="00FA0AD9"/>
    <w:rsid w:val="00FA0D6D"/>
    <w:rsid w:val="00FA0E4D"/>
    <w:rsid w:val="00FA17AC"/>
    <w:rsid w:val="00FA195A"/>
    <w:rsid w:val="00FA1B04"/>
    <w:rsid w:val="00FA1E0F"/>
    <w:rsid w:val="00FA1ED2"/>
    <w:rsid w:val="00FA229C"/>
    <w:rsid w:val="00FA23C4"/>
    <w:rsid w:val="00FA29D0"/>
    <w:rsid w:val="00FA3233"/>
    <w:rsid w:val="00FA34EB"/>
    <w:rsid w:val="00FA366A"/>
    <w:rsid w:val="00FA3691"/>
    <w:rsid w:val="00FA3BDF"/>
    <w:rsid w:val="00FA3C19"/>
    <w:rsid w:val="00FA3D18"/>
    <w:rsid w:val="00FA3F5B"/>
    <w:rsid w:val="00FA41A2"/>
    <w:rsid w:val="00FA41B6"/>
    <w:rsid w:val="00FA4718"/>
    <w:rsid w:val="00FA4864"/>
    <w:rsid w:val="00FA48BD"/>
    <w:rsid w:val="00FA4D15"/>
    <w:rsid w:val="00FA4D56"/>
    <w:rsid w:val="00FA4EB4"/>
    <w:rsid w:val="00FA4EE1"/>
    <w:rsid w:val="00FA4F24"/>
    <w:rsid w:val="00FA520B"/>
    <w:rsid w:val="00FA551D"/>
    <w:rsid w:val="00FA5736"/>
    <w:rsid w:val="00FA5912"/>
    <w:rsid w:val="00FA5B52"/>
    <w:rsid w:val="00FA6435"/>
    <w:rsid w:val="00FA649D"/>
    <w:rsid w:val="00FA6904"/>
    <w:rsid w:val="00FA698A"/>
    <w:rsid w:val="00FA6B15"/>
    <w:rsid w:val="00FA7532"/>
    <w:rsid w:val="00FA758F"/>
    <w:rsid w:val="00FA75E6"/>
    <w:rsid w:val="00FA76FF"/>
    <w:rsid w:val="00FA7729"/>
    <w:rsid w:val="00FA78A9"/>
    <w:rsid w:val="00FA78B6"/>
    <w:rsid w:val="00FA79DD"/>
    <w:rsid w:val="00FA7A75"/>
    <w:rsid w:val="00FA7CA3"/>
    <w:rsid w:val="00FA7E6A"/>
    <w:rsid w:val="00FA7F16"/>
    <w:rsid w:val="00FA7F37"/>
    <w:rsid w:val="00FB0109"/>
    <w:rsid w:val="00FB0141"/>
    <w:rsid w:val="00FB0317"/>
    <w:rsid w:val="00FB0330"/>
    <w:rsid w:val="00FB0708"/>
    <w:rsid w:val="00FB0858"/>
    <w:rsid w:val="00FB0867"/>
    <w:rsid w:val="00FB0B03"/>
    <w:rsid w:val="00FB0D4B"/>
    <w:rsid w:val="00FB17F7"/>
    <w:rsid w:val="00FB1BEC"/>
    <w:rsid w:val="00FB1E1B"/>
    <w:rsid w:val="00FB20C6"/>
    <w:rsid w:val="00FB24EA"/>
    <w:rsid w:val="00FB255A"/>
    <w:rsid w:val="00FB264D"/>
    <w:rsid w:val="00FB2D14"/>
    <w:rsid w:val="00FB2FF0"/>
    <w:rsid w:val="00FB319E"/>
    <w:rsid w:val="00FB32FE"/>
    <w:rsid w:val="00FB3350"/>
    <w:rsid w:val="00FB35BB"/>
    <w:rsid w:val="00FB3A54"/>
    <w:rsid w:val="00FB3E5F"/>
    <w:rsid w:val="00FB42B0"/>
    <w:rsid w:val="00FB47F5"/>
    <w:rsid w:val="00FB495C"/>
    <w:rsid w:val="00FB4BFD"/>
    <w:rsid w:val="00FB4C1F"/>
    <w:rsid w:val="00FB52BE"/>
    <w:rsid w:val="00FB5307"/>
    <w:rsid w:val="00FB532B"/>
    <w:rsid w:val="00FB5538"/>
    <w:rsid w:val="00FB5B03"/>
    <w:rsid w:val="00FB5C94"/>
    <w:rsid w:val="00FB5FED"/>
    <w:rsid w:val="00FB6184"/>
    <w:rsid w:val="00FB6395"/>
    <w:rsid w:val="00FB643C"/>
    <w:rsid w:val="00FB6D0E"/>
    <w:rsid w:val="00FB6D18"/>
    <w:rsid w:val="00FB6DE5"/>
    <w:rsid w:val="00FB6DEA"/>
    <w:rsid w:val="00FB700D"/>
    <w:rsid w:val="00FB7260"/>
    <w:rsid w:val="00FB7780"/>
    <w:rsid w:val="00FB7A11"/>
    <w:rsid w:val="00FB7BCB"/>
    <w:rsid w:val="00FB7EC4"/>
    <w:rsid w:val="00FC00B6"/>
    <w:rsid w:val="00FC00D5"/>
    <w:rsid w:val="00FC00D9"/>
    <w:rsid w:val="00FC01BB"/>
    <w:rsid w:val="00FC0296"/>
    <w:rsid w:val="00FC0615"/>
    <w:rsid w:val="00FC0A7A"/>
    <w:rsid w:val="00FC0B78"/>
    <w:rsid w:val="00FC0BB1"/>
    <w:rsid w:val="00FC0C13"/>
    <w:rsid w:val="00FC0FF6"/>
    <w:rsid w:val="00FC1143"/>
    <w:rsid w:val="00FC1645"/>
    <w:rsid w:val="00FC166C"/>
    <w:rsid w:val="00FC1982"/>
    <w:rsid w:val="00FC1AB1"/>
    <w:rsid w:val="00FC20AF"/>
    <w:rsid w:val="00FC2160"/>
    <w:rsid w:val="00FC23C9"/>
    <w:rsid w:val="00FC2761"/>
    <w:rsid w:val="00FC27DF"/>
    <w:rsid w:val="00FC28CD"/>
    <w:rsid w:val="00FC2A1E"/>
    <w:rsid w:val="00FC2DFE"/>
    <w:rsid w:val="00FC2E76"/>
    <w:rsid w:val="00FC2FBC"/>
    <w:rsid w:val="00FC302A"/>
    <w:rsid w:val="00FC30C4"/>
    <w:rsid w:val="00FC3172"/>
    <w:rsid w:val="00FC33B2"/>
    <w:rsid w:val="00FC34D3"/>
    <w:rsid w:val="00FC3509"/>
    <w:rsid w:val="00FC3536"/>
    <w:rsid w:val="00FC357F"/>
    <w:rsid w:val="00FC35C3"/>
    <w:rsid w:val="00FC3621"/>
    <w:rsid w:val="00FC3EFA"/>
    <w:rsid w:val="00FC40BD"/>
    <w:rsid w:val="00FC434F"/>
    <w:rsid w:val="00FC4417"/>
    <w:rsid w:val="00FC441A"/>
    <w:rsid w:val="00FC4441"/>
    <w:rsid w:val="00FC4494"/>
    <w:rsid w:val="00FC48B7"/>
    <w:rsid w:val="00FC497D"/>
    <w:rsid w:val="00FC4A69"/>
    <w:rsid w:val="00FC5072"/>
    <w:rsid w:val="00FC511A"/>
    <w:rsid w:val="00FC52EB"/>
    <w:rsid w:val="00FC5310"/>
    <w:rsid w:val="00FC5733"/>
    <w:rsid w:val="00FC589D"/>
    <w:rsid w:val="00FC5C32"/>
    <w:rsid w:val="00FC6037"/>
    <w:rsid w:val="00FC6462"/>
    <w:rsid w:val="00FC68BA"/>
    <w:rsid w:val="00FC6DA6"/>
    <w:rsid w:val="00FC6F42"/>
    <w:rsid w:val="00FC70CA"/>
    <w:rsid w:val="00FC7696"/>
    <w:rsid w:val="00FC78A6"/>
    <w:rsid w:val="00FC7AC2"/>
    <w:rsid w:val="00FC7D7E"/>
    <w:rsid w:val="00FD0000"/>
    <w:rsid w:val="00FD002B"/>
    <w:rsid w:val="00FD00F4"/>
    <w:rsid w:val="00FD03AA"/>
    <w:rsid w:val="00FD04B4"/>
    <w:rsid w:val="00FD04C3"/>
    <w:rsid w:val="00FD055E"/>
    <w:rsid w:val="00FD0599"/>
    <w:rsid w:val="00FD06E5"/>
    <w:rsid w:val="00FD07F1"/>
    <w:rsid w:val="00FD0864"/>
    <w:rsid w:val="00FD0928"/>
    <w:rsid w:val="00FD0A82"/>
    <w:rsid w:val="00FD0BD0"/>
    <w:rsid w:val="00FD0D63"/>
    <w:rsid w:val="00FD0DBC"/>
    <w:rsid w:val="00FD0FD0"/>
    <w:rsid w:val="00FD11A3"/>
    <w:rsid w:val="00FD1283"/>
    <w:rsid w:val="00FD15B1"/>
    <w:rsid w:val="00FD1650"/>
    <w:rsid w:val="00FD1954"/>
    <w:rsid w:val="00FD1E09"/>
    <w:rsid w:val="00FD1FE0"/>
    <w:rsid w:val="00FD2111"/>
    <w:rsid w:val="00FD27F6"/>
    <w:rsid w:val="00FD2AEA"/>
    <w:rsid w:val="00FD2AEE"/>
    <w:rsid w:val="00FD2C3F"/>
    <w:rsid w:val="00FD2E9E"/>
    <w:rsid w:val="00FD3287"/>
    <w:rsid w:val="00FD32AC"/>
    <w:rsid w:val="00FD34E8"/>
    <w:rsid w:val="00FD3817"/>
    <w:rsid w:val="00FD38FE"/>
    <w:rsid w:val="00FD4105"/>
    <w:rsid w:val="00FD4462"/>
    <w:rsid w:val="00FD47C8"/>
    <w:rsid w:val="00FD4C7A"/>
    <w:rsid w:val="00FD53A5"/>
    <w:rsid w:val="00FD54F2"/>
    <w:rsid w:val="00FD55F8"/>
    <w:rsid w:val="00FD572C"/>
    <w:rsid w:val="00FD5808"/>
    <w:rsid w:val="00FD5AEA"/>
    <w:rsid w:val="00FD64D4"/>
    <w:rsid w:val="00FD6A47"/>
    <w:rsid w:val="00FD6BAD"/>
    <w:rsid w:val="00FD6BCA"/>
    <w:rsid w:val="00FD6D96"/>
    <w:rsid w:val="00FD70AA"/>
    <w:rsid w:val="00FD76C9"/>
    <w:rsid w:val="00FD7EF3"/>
    <w:rsid w:val="00FD7FA8"/>
    <w:rsid w:val="00FE00AC"/>
    <w:rsid w:val="00FE0207"/>
    <w:rsid w:val="00FE0314"/>
    <w:rsid w:val="00FE0797"/>
    <w:rsid w:val="00FE07B6"/>
    <w:rsid w:val="00FE0ADD"/>
    <w:rsid w:val="00FE0E59"/>
    <w:rsid w:val="00FE0F2C"/>
    <w:rsid w:val="00FE0FB6"/>
    <w:rsid w:val="00FE10C6"/>
    <w:rsid w:val="00FE1480"/>
    <w:rsid w:val="00FE173B"/>
    <w:rsid w:val="00FE1990"/>
    <w:rsid w:val="00FE1B4F"/>
    <w:rsid w:val="00FE1BBB"/>
    <w:rsid w:val="00FE1E37"/>
    <w:rsid w:val="00FE20D5"/>
    <w:rsid w:val="00FE2466"/>
    <w:rsid w:val="00FE24E6"/>
    <w:rsid w:val="00FE2505"/>
    <w:rsid w:val="00FE269E"/>
    <w:rsid w:val="00FE2B14"/>
    <w:rsid w:val="00FE2C27"/>
    <w:rsid w:val="00FE2DE9"/>
    <w:rsid w:val="00FE3381"/>
    <w:rsid w:val="00FE35D0"/>
    <w:rsid w:val="00FE3617"/>
    <w:rsid w:val="00FE3A81"/>
    <w:rsid w:val="00FE3C8A"/>
    <w:rsid w:val="00FE4780"/>
    <w:rsid w:val="00FE49C4"/>
    <w:rsid w:val="00FE4DFC"/>
    <w:rsid w:val="00FE5042"/>
    <w:rsid w:val="00FE5743"/>
    <w:rsid w:val="00FE5882"/>
    <w:rsid w:val="00FE58AC"/>
    <w:rsid w:val="00FE5942"/>
    <w:rsid w:val="00FE5A6C"/>
    <w:rsid w:val="00FE5C77"/>
    <w:rsid w:val="00FE5CF0"/>
    <w:rsid w:val="00FE5F7B"/>
    <w:rsid w:val="00FE6044"/>
    <w:rsid w:val="00FE6165"/>
    <w:rsid w:val="00FE6A7A"/>
    <w:rsid w:val="00FE6C07"/>
    <w:rsid w:val="00FE6F8B"/>
    <w:rsid w:val="00FE72AE"/>
    <w:rsid w:val="00FE76C8"/>
    <w:rsid w:val="00FE7DDD"/>
    <w:rsid w:val="00FE7F36"/>
    <w:rsid w:val="00FF0CCA"/>
    <w:rsid w:val="00FF103B"/>
    <w:rsid w:val="00FF11F8"/>
    <w:rsid w:val="00FF1250"/>
    <w:rsid w:val="00FF128B"/>
    <w:rsid w:val="00FF1BD0"/>
    <w:rsid w:val="00FF1DC9"/>
    <w:rsid w:val="00FF1E71"/>
    <w:rsid w:val="00FF1F35"/>
    <w:rsid w:val="00FF2133"/>
    <w:rsid w:val="00FF232C"/>
    <w:rsid w:val="00FF25F9"/>
    <w:rsid w:val="00FF27B6"/>
    <w:rsid w:val="00FF298F"/>
    <w:rsid w:val="00FF2B53"/>
    <w:rsid w:val="00FF2E6F"/>
    <w:rsid w:val="00FF2E77"/>
    <w:rsid w:val="00FF2F8D"/>
    <w:rsid w:val="00FF32CA"/>
    <w:rsid w:val="00FF341B"/>
    <w:rsid w:val="00FF355E"/>
    <w:rsid w:val="00FF3863"/>
    <w:rsid w:val="00FF3B08"/>
    <w:rsid w:val="00FF428C"/>
    <w:rsid w:val="00FF4BCA"/>
    <w:rsid w:val="00FF4C1A"/>
    <w:rsid w:val="00FF53B6"/>
    <w:rsid w:val="00FF5498"/>
    <w:rsid w:val="00FF552A"/>
    <w:rsid w:val="00FF5CB6"/>
    <w:rsid w:val="00FF5E87"/>
    <w:rsid w:val="00FF5FE1"/>
    <w:rsid w:val="00FF60AB"/>
    <w:rsid w:val="00FF6546"/>
    <w:rsid w:val="00FF6668"/>
    <w:rsid w:val="00FF699D"/>
    <w:rsid w:val="00FF69EA"/>
    <w:rsid w:val="00FF6BC5"/>
    <w:rsid w:val="00FF6CC8"/>
    <w:rsid w:val="00FF6F76"/>
    <w:rsid w:val="00FF70B2"/>
    <w:rsid w:val="00FF7234"/>
    <w:rsid w:val="00FF78E2"/>
    <w:rsid w:val="00FF7962"/>
    <w:rsid w:val="00FF79B5"/>
    <w:rsid w:val="00FF7D6B"/>
    <w:rsid w:val="00FF7E34"/>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5001F2"/>
  <w15:docId w15:val="{EF32C80A-BE66-46DA-8DFE-4733552C3D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E677A"/>
    <w:pPr>
      <w:spacing w:line="260" w:lineRule="atLeast"/>
    </w:pPr>
    <w:rPr>
      <w:sz w:val="22"/>
      <w:lang w:eastAsia="en-US" w:bidi="ar-SA"/>
    </w:rPr>
  </w:style>
  <w:style w:type="paragraph" w:styleId="Heading1">
    <w:name w:val="heading 1"/>
    <w:basedOn w:val="Heading2"/>
    <w:next w:val="BodyText"/>
    <w:link w:val="Heading1Char"/>
    <w:autoRedefine/>
    <w:qFormat/>
    <w:rsid w:val="00FD0BD0"/>
    <w:pPr>
      <w:numPr>
        <w:ilvl w:val="0"/>
        <w:numId w:val="19"/>
      </w:numPr>
      <w:spacing w:before="0" w:after="0" w:line="240" w:lineRule="auto"/>
      <w:ind w:left="540" w:hanging="540"/>
      <w:outlineLvl w:val="0"/>
    </w:pPr>
    <w:rPr>
      <w:i w:val="0"/>
      <w:sz w:val="24"/>
      <w:szCs w:val="24"/>
      <w:lang w:bidi="th-TH"/>
    </w:rPr>
  </w:style>
  <w:style w:type="paragraph" w:styleId="Heading2">
    <w:name w:val="heading 2"/>
    <w:basedOn w:val="Heading3"/>
    <w:next w:val="BodyText"/>
    <w:link w:val="Heading2Char"/>
    <w:qFormat/>
    <w:rsid w:val="00A45CCE"/>
    <w:pPr>
      <w:numPr>
        <w:ilvl w:val="1"/>
        <w:numId w:val="8"/>
      </w:numPr>
      <w:spacing w:line="280" w:lineRule="atLeast"/>
      <w:outlineLvl w:val="1"/>
    </w:pPr>
    <w:rPr>
      <w:b/>
    </w:rPr>
  </w:style>
  <w:style w:type="paragraph" w:styleId="Heading3">
    <w:name w:val="heading 3"/>
    <w:basedOn w:val="BodyText"/>
    <w:next w:val="BodyText"/>
    <w:link w:val="Heading3Char"/>
    <w:qFormat/>
    <w:rsid w:val="00C766E6"/>
    <w:pPr>
      <w:keepNext/>
      <w:keepLines/>
      <w:spacing w:before="130" w:after="130"/>
      <w:outlineLvl w:val="2"/>
    </w:pPr>
    <w:rPr>
      <w:i/>
    </w:rPr>
  </w:style>
  <w:style w:type="paragraph" w:styleId="Heading4">
    <w:name w:val="heading 4"/>
    <w:basedOn w:val="BodyText"/>
    <w:next w:val="BodyText"/>
    <w:qFormat/>
    <w:rsid w:val="00C766E6"/>
    <w:pPr>
      <w:keepLines/>
      <w:suppressLineNumbers/>
      <w:spacing w:before="130" w:after="130"/>
      <w:outlineLvl w:val="3"/>
    </w:pPr>
  </w:style>
  <w:style w:type="paragraph" w:styleId="Heading5">
    <w:name w:val="heading 5"/>
    <w:basedOn w:val="Normal"/>
    <w:next w:val="Normal"/>
    <w:qFormat/>
    <w:rsid w:val="00C766E6"/>
    <w:pPr>
      <w:outlineLvl w:val="4"/>
    </w:pPr>
  </w:style>
  <w:style w:type="paragraph" w:styleId="Heading6">
    <w:name w:val="heading 6"/>
    <w:basedOn w:val="Normal"/>
    <w:next w:val="Normal"/>
    <w:qFormat/>
    <w:rsid w:val="00C766E6"/>
    <w:pPr>
      <w:outlineLvl w:val="5"/>
    </w:pPr>
  </w:style>
  <w:style w:type="paragraph" w:styleId="Heading7">
    <w:name w:val="heading 7"/>
    <w:basedOn w:val="Normal"/>
    <w:next w:val="Normal"/>
    <w:qFormat/>
    <w:rsid w:val="00C766E6"/>
    <w:pPr>
      <w:outlineLvl w:val="6"/>
    </w:pPr>
  </w:style>
  <w:style w:type="paragraph" w:styleId="Heading8">
    <w:name w:val="heading 8"/>
    <w:basedOn w:val="Normal"/>
    <w:next w:val="Normal"/>
    <w:qFormat/>
    <w:rsid w:val="00C766E6"/>
    <w:pPr>
      <w:outlineLvl w:val="7"/>
    </w:pPr>
  </w:style>
  <w:style w:type="paragraph" w:styleId="Heading9">
    <w:name w:val="heading 9"/>
    <w:basedOn w:val="Normal"/>
    <w:next w:val="Normal"/>
    <w:qFormat/>
    <w:rsid w:val="00C766E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body text,Body,BT"/>
    <w:basedOn w:val="Normal"/>
    <w:link w:val="BodyTextChar"/>
    <w:rsid w:val="009B79C1"/>
    <w:pPr>
      <w:spacing w:after="260"/>
    </w:pPr>
  </w:style>
  <w:style w:type="paragraph" w:styleId="BodyTextIndent">
    <w:name w:val="Body Text Indent"/>
    <w:aliases w:val="i"/>
    <w:basedOn w:val="BodyText"/>
    <w:rsid w:val="009B79C1"/>
    <w:pPr>
      <w:ind w:left="340"/>
    </w:pPr>
  </w:style>
  <w:style w:type="paragraph" w:styleId="Footer">
    <w:name w:val="footer"/>
    <w:basedOn w:val="Normal"/>
    <w:link w:val="FooterChar"/>
    <w:uiPriority w:val="99"/>
    <w:rsid w:val="009B79C1"/>
    <w:pPr>
      <w:tabs>
        <w:tab w:val="right" w:pos="9639"/>
      </w:tabs>
    </w:pPr>
    <w:rPr>
      <w:sz w:val="18"/>
    </w:rPr>
  </w:style>
  <w:style w:type="paragraph" w:styleId="Header">
    <w:name w:val="header"/>
    <w:basedOn w:val="Normal"/>
    <w:link w:val="HeaderChar"/>
    <w:uiPriority w:val="99"/>
    <w:rsid w:val="009B79C1"/>
    <w:pPr>
      <w:spacing w:line="220" w:lineRule="exact"/>
      <w:jc w:val="right"/>
    </w:pPr>
    <w:rPr>
      <w:i/>
      <w:sz w:val="18"/>
    </w:rPr>
  </w:style>
  <w:style w:type="paragraph" w:styleId="ListBullet">
    <w:name w:val="List Bullet"/>
    <w:basedOn w:val="BodyText"/>
    <w:rsid w:val="009B79C1"/>
    <w:pPr>
      <w:numPr>
        <w:numId w:val="3"/>
      </w:numPr>
    </w:pPr>
  </w:style>
  <w:style w:type="paragraph" w:styleId="FootnoteText">
    <w:name w:val="footnote text"/>
    <w:aliases w:val="ft"/>
    <w:basedOn w:val="Normal"/>
    <w:semiHidden/>
    <w:rsid w:val="009B79C1"/>
    <w:rPr>
      <w:sz w:val="18"/>
    </w:rPr>
  </w:style>
  <w:style w:type="paragraph" w:customStyle="1" w:styleId="Graphic">
    <w:name w:val="Graphic"/>
    <w:basedOn w:val="Signature"/>
    <w:rsid w:val="009B79C1"/>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9B79C1"/>
    <w:pPr>
      <w:spacing w:line="240" w:lineRule="auto"/>
    </w:pPr>
  </w:style>
  <w:style w:type="paragraph" w:styleId="ListBullet2">
    <w:name w:val="List Bullet 2"/>
    <w:basedOn w:val="ListBullet"/>
    <w:rsid w:val="009B79C1"/>
    <w:pPr>
      <w:numPr>
        <w:numId w:val="6"/>
      </w:numPr>
      <w:tabs>
        <w:tab w:val="clear" w:pos="700"/>
        <w:tab w:val="num" w:pos="680"/>
      </w:tabs>
    </w:pPr>
  </w:style>
  <w:style w:type="paragraph" w:styleId="Caption">
    <w:name w:val="caption"/>
    <w:basedOn w:val="Normal"/>
    <w:next w:val="Normal"/>
    <w:qFormat/>
    <w:rsid w:val="009B79C1"/>
    <w:rPr>
      <w:bCs/>
      <w:i/>
      <w:sz w:val="14"/>
    </w:rPr>
  </w:style>
  <w:style w:type="paragraph" w:styleId="BodyText3">
    <w:name w:val="Body Text 3"/>
    <w:basedOn w:val="Normal"/>
    <w:rsid w:val="009B79C1"/>
    <w:pPr>
      <w:ind w:left="142" w:hanging="142"/>
    </w:pPr>
    <w:rPr>
      <w:sz w:val="18"/>
      <w:szCs w:val="16"/>
    </w:rPr>
  </w:style>
  <w:style w:type="character" w:styleId="PageNumber">
    <w:name w:val="page number"/>
    <w:basedOn w:val="DefaultParagraphFont"/>
    <w:rsid w:val="009B79C1"/>
    <w:rPr>
      <w:sz w:val="22"/>
    </w:rPr>
  </w:style>
  <w:style w:type="paragraph" w:styleId="ListBullet3">
    <w:name w:val="List Bullet 3"/>
    <w:basedOn w:val="ListBullet"/>
    <w:autoRedefine/>
    <w:rsid w:val="009B79C1"/>
    <w:pPr>
      <w:numPr>
        <w:numId w:val="1"/>
      </w:numPr>
      <w:tabs>
        <w:tab w:val="clear" w:pos="926"/>
        <w:tab w:val="left" w:pos="227"/>
      </w:tabs>
      <w:spacing w:after="0"/>
      <w:ind w:left="227" w:hanging="227"/>
    </w:pPr>
    <w:rPr>
      <w:sz w:val="18"/>
    </w:rPr>
  </w:style>
  <w:style w:type="paragraph" w:styleId="ListBullet4">
    <w:name w:val="List Bullet 4"/>
    <w:basedOn w:val="ListBullet2"/>
    <w:autoRedefine/>
    <w:rsid w:val="009B79C1"/>
    <w:pPr>
      <w:numPr>
        <w:numId w:val="2"/>
      </w:numPr>
      <w:tabs>
        <w:tab w:val="clear" w:pos="1209"/>
        <w:tab w:val="left" w:pos="454"/>
      </w:tabs>
      <w:ind w:left="454" w:hanging="227"/>
    </w:pPr>
    <w:rPr>
      <w:sz w:val="18"/>
    </w:rPr>
  </w:style>
  <w:style w:type="paragraph" w:customStyle="1" w:styleId="acctcolumnheading">
    <w:name w:val="acct column heading"/>
    <w:aliases w:val="ac"/>
    <w:basedOn w:val="Normal"/>
    <w:rsid w:val="009B79C1"/>
    <w:pPr>
      <w:spacing w:after="260"/>
      <w:jc w:val="center"/>
    </w:pPr>
  </w:style>
  <w:style w:type="paragraph" w:customStyle="1" w:styleId="acctcolumnheadingnospaceafter">
    <w:name w:val="acct column heading no space after"/>
    <w:aliases w:val="acn,acct column heading no sp"/>
    <w:basedOn w:val="acctcolumnheading"/>
    <w:rsid w:val="009B79C1"/>
    <w:pPr>
      <w:spacing w:after="0"/>
    </w:pPr>
  </w:style>
  <w:style w:type="paragraph" w:customStyle="1" w:styleId="acctdividends">
    <w:name w:val="acct dividends"/>
    <w:aliases w:val="ad"/>
    <w:basedOn w:val="Normal"/>
    <w:rsid w:val="009B79C1"/>
    <w:pPr>
      <w:tabs>
        <w:tab w:val="decimal" w:pos="8505"/>
      </w:tabs>
      <w:spacing w:after="240"/>
      <w:ind w:left="709" w:right="1701" w:hanging="709"/>
    </w:pPr>
  </w:style>
  <w:style w:type="paragraph" w:customStyle="1" w:styleId="acctfourfigures">
    <w:name w:val="acct four figures"/>
    <w:aliases w:val="a4,a4 + 8 pt,(Complex) + 8 pt,(Complex),Thai Distribute...,a4 + Angsana New,Before:  3 pt,Line spacing:  At l...,Left:  -0.05&quot;,Right:  -0.05&quot;,Lin...,...,normal + Angsana New,Left,Before:  0 pt,Line spacing:  At least..."/>
    <w:basedOn w:val="Normal"/>
    <w:rsid w:val="009B79C1"/>
    <w:pPr>
      <w:tabs>
        <w:tab w:val="decimal" w:pos="765"/>
      </w:tabs>
    </w:pPr>
  </w:style>
  <w:style w:type="paragraph" w:customStyle="1" w:styleId="acctindentnospaceafter">
    <w:name w:val="acct indent no space after"/>
    <w:aliases w:val="ain"/>
    <w:basedOn w:val="acctindent"/>
    <w:rsid w:val="009B79C1"/>
    <w:pPr>
      <w:spacing w:after="0"/>
    </w:pPr>
  </w:style>
  <w:style w:type="paragraph" w:customStyle="1" w:styleId="acctindent">
    <w:name w:val="acct indent"/>
    <w:aliases w:val="ai"/>
    <w:basedOn w:val="BodyText"/>
    <w:rsid w:val="009B79C1"/>
    <w:pPr>
      <w:ind w:left="284"/>
    </w:pPr>
  </w:style>
  <w:style w:type="paragraph" w:customStyle="1" w:styleId="acctmainheading">
    <w:name w:val="acct main heading"/>
    <w:aliases w:val="am"/>
    <w:basedOn w:val="Normal"/>
    <w:rsid w:val="009B79C1"/>
    <w:pPr>
      <w:keepNext/>
      <w:spacing w:after="140" w:line="320" w:lineRule="atLeast"/>
    </w:pPr>
    <w:rPr>
      <w:b/>
      <w:sz w:val="28"/>
    </w:rPr>
  </w:style>
  <w:style w:type="paragraph" w:customStyle="1" w:styleId="acctmergecolhdg">
    <w:name w:val="acct merge col hdg"/>
    <w:aliases w:val="mh"/>
    <w:basedOn w:val="Normal"/>
    <w:rsid w:val="009B79C1"/>
    <w:pPr>
      <w:jc w:val="center"/>
    </w:pPr>
    <w:rPr>
      <w:b/>
    </w:rPr>
  </w:style>
  <w:style w:type="paragraph" w:customStyle="1" w:styleId="acctnotecolumn">
    <w:name w:val="acct note column"/>
    <w:aliases w:val="an"/>
    <w:basedOn w:val="Normal"/>
    <w:rsid w:val="009B79C1"/>
    <w:pPr>
      <w:jc w:val="center"/>
    </w:pPr>
  </w:style>
  <w:style w:type="paragraph" w:customStyle="1" w:styleId="acctreadnote">
    <w:name w:val="acct read note"/>
    <w:aliases w:val="ar"/>
    <w:basedOn w:val="BodyText"/>
    <w:rsid w:val="009B79C1"/>
    <w:pPr>
      <w:framePr w:hSpace="180" w:vSpace="180" w:wrap="auto" w:hAnchor="margin" w:yAlign="bottom"/>
    </w:pPr>
  </w:style>
  <w:style w:type="paragraph" w:customStyle="1" w:styleId="acctsigneddirectors">
    <w:name w:val="acct signed directors"/>
    <w:aliases w:val="asd"/>
    <w:basedOn w:val="BodyText"/>
    <w:rsid w:val="009B79C1"/>
    <w:pPr>
      <w:tabs>
        <w:tab w:val="left" w:pos="5103"/>
      </w:tabs>
      <w:spacing w:before="130" w:after="130"/>
    </w:pPr>
  </w:style>
  <w:style w:type="paragraph" w:customStyle="1" w:styleId="acctstatementheading">
    <w:name w:val="acct statement heading"/>
    <w:aliases w:val="as"/>
    <w:basedOn w:val="Heading2"/>
    <w:next w:val="Normal"/>
    <w:rsid w:val="009B79C1"/>
    <w:pPr>
      <w:keepLines w:val="0"/>
      <w:ind w:left="567" w:hanging="567"/>
    </w:pPr>
    <w:rPr>
      <w:i w:val="0"/>
    </w:rPr>
  </w:style>
  <w:style w:type="paragraph" w:customStyle="1" w:styleId="acctstatementheadinga">
    <w:name w:val="acct statement heading (a)"/>
    <w:aliases w:val="asa"/>
    <w:basedOn w:val="acctstatementheading"/>
    <w:rsid w:val="009B79C1"/>
    <w:pPr>
      <w:spacing w:line="260" w:lineRule="atLeast"/>
    </w:pPr>
  </w:style>
  <w:style w:type="paragraph" w:customStyle="1" w:styleId="acctstatementsub-headingbolditalic">
    <w:name w:val="acct statement sub-heading bold italic"/>
    <w:aliases w:val="asbi"/>
    <w:basedOn w:val="Normal"/>
    <w:rsid w:val="009B79C1"/>
    <w:pPr>
      <w:keepNext/>
      <w:keepLines/>
      <w:spacing w:before="130" w:after="130"/>
      <w:ind w:left="567"/>
    </w:pPr>
    <w:rPr>
      <w:b/>
      <w:bCs/>
      <w:i/>
    </w:rPr>
  </w:style>
  <w:style w:type="paragraph" w:customStyle="1" w:styleId="acctstatementsub-headingitalic">
    <w:name w:val="acct statement sub-heading italic"/>
    <w:aliases w:val="asi"/>
    <w:basedOn w:val="Normal"/>
    <w:rsid w:val="009B79C1"/>
    <w:pPr>
      <w:keepNext/>
      <w:keepLines/>
      <w:spacing w:before="130" w:after="130"/>
      <w:ind w:left="567"/>
    </w:pPr>
    <w:rPr>
      <w:bCs/>
      <w:i/>
    </w:rPr>
  </w:style>
  <w:style w:type="paragraph" w:customStyle="1" w:styleId="acctstatementsub-heading">
    <w:name w:val="acct statement sub-heading"/>
    <w:aliases w:val="ass"/>
    <w:basedOn w:val="acctstatementheading"/>
    <w:next w:val="Normal"/>
    <w:rsid w:val="009B79C1"/>
    <w:pPr>
      <w:keepLines/>
      <w:spacing w:line="240" w:lineRule="atLeast"/>
      <w:ind w:left="600" w:firstLine="0"/>
    </w:pPr>
  </w:style>
  <w:style w:type="paragraph" w:customStyle="1" w:styleId="acctstatementsub-sub-heading">
    <w:name w:val="acct statement sub-sub-heading"/>
    <w:aliases w:val="asss"/>
    <w:basedOn w:val="block2"/>
    <w:next w:val="Normal"/>
    <w:rsid w:val="009B79C1"/>
    <w:pPr>
      <w:keepNext/>
      <w:keepLines/>
      <w:spacing w:before="130" w:after="130"/>
    </w:pPr>
    <w:rPr>
      <w:b/>
      <w:bCs/>
      <w:i/>
    </w:rPr>
  </w:style>
  <w:style w:type="paragraph" w:customStyle="1" w:styleId="block2">
    <w:name w:val="block2"/>
    <w:aliases w:val="b2"/>
    <w:basedOn w:val="block"/>
    <w:rsid w:val="009B79C1"/>
    <w:pPr>
      <w:ind w:left="1134"/>
    </w:pPr>
  </w:style>
  <w:style w:type="paragraph" w:customStyle="1" w:styleId="block">
    <w:name w:val="block"/>
    <w:aliases w:val="b,b + Angsana New,Bold,Thai Distributed Justification,Left:  0....,Normal + Angsana New,15 pt,Left:  1 cm,Rig..."/>
    <w:basedOn w:val="BodyText"/>
    <w:link w:val="blockChar"/>
    <w:rsid w:val="009B79C1"/>
    <w:pPr>
      <w:ind w:left="567"/>
    </w:pPr>
  </w:style>
  <w:style w:type="paragraph" w:customStyle="1" w:styleId="acctstatementsub-sub-sub-heading">
    <w:name w:val="acct statement sub-sub-sub-heading"/>
    <w:aliases w:val="assss"/>
    <w:basedOn w:val="acctstatementsub-sub-heading"/>
    <w:rsid w:val="009B79C1"/>
    <w:rPr>
      <w:b w:val="0"/>
    </w:rPr>
  </w:style>
  <w:style w:type="paragraph" w:customStyle="1" w:styleId="accttwofigureslongernumber">
    <w:name w:val="acct two figures longer number"/>
    <w:aliases w:val="a2+"/>
    <w:basedOn w:val="Normal"/>
    <w:rsid w:val="009B79C1"/>
    <w:pPr>
      <w:tabs>
        <w:tab w:val="decimal" w:pos="1247"/>
      </w:tabs>
    </w:pPr>
  </w:style>
  <w:style w:type="paragraph" w:customStyle="1" w:styleId="accttwofigures">
    <w:name w:val="acct two figures"/>
    <w:aliases w:val="a2"/>
    <w:basedOn w:val="Normal"/>
    <w:rsid w:val="009B79C1"/>
    <w:pPr>
      <w:tabs>
        <w:tab w:val="decimal" w:pos="1021"/>
      </w:tabs>
    </w:pPr>
  </w:style>
  <w:style w:type="paragraph" w:customStyle="1" w:styleId="accttwolines">
    <w:name w:val="acct two lines"/>
    <w:aliases w:val="a2l"/>
    <w:basedOn w:val="Normal"/>
    <w:rsid w:val="009B79C1"/>
    <w:pPr>
      <w:spacing w:after="240"/>
      <w:ind w:left="142" w:hanging="142"/>
    </w:pPr>
  </w:style>
  <w:style w:type="paragraph" w:customStyle="1" w:styleId="accttwolinesnospaceafter">
    <w:name w:val="acct two lines no space after"/>
    <w:aliases w:val="a2ln"/>
    <w:basedOn w:val="Normal"/>
    <w:rsid w:val="009B79C1"/>
    <w:pPr>
      <w:ind w:left="142" w:hanging="142"/>
    </w:pPr>
  </w:style>
  <w:style w:type="paragraph" w:customStyle="1" w:styleId="blocknospaceafter">
    <w:name w:val="block no space after"/>
    <w:aliases w:val="bn"/>
    <w:basedOn w:val="block"/>
    <w:rsid w:val="009B79C1"/>
    <w:pPr>
      <w:spacing w:after="0"/>
    </w:pPr>
  </w:style>
  <w:style w:type="paragraph" w:customStyle="1" w:styleId="block2nospaceafter">
    <w:name w:val="block2 no space after"/>
    <w:aliases w:val="b2n,block2 no sp"/>
    <w:basedOn w:val="block2"/>
    <w:rsid w:val="009B79C1"/>
    <w:pPr>
      <w:spacing w:after="0"/>
    </w:pPr>
  </w:style>
  <w:style w:type="paragraph" w:customStyle="1" w:styleId="List1a">
    <w:name w:val="List 1a"/>
    <w:aliases w:val="1a"/>
    <w:basedOn w:val="Normal"/>
    <w:rsid w:val="009B79C1"/>
    <w:pPr>
      <w:spacing w:after="260"/>
      <w:ind w:left="567" w:hanging="567"/>
    </w:pPr>
  </w:style>
  <w:style w:type="paragraph" w:customStyle="1" w:styleId="List2i">
    <w:name w:val="List 2i"/>
    <w:aliases w:val="2i"/>
    <w:basedOn w:val="Normal"/>
    <w:rsid w:val="009B79C1"/>
    <w:pPr>
      <w:spacing w:after="260"/>
      <w:ind w:left="1134" w:hanging="567"/>
    </w:pPr>
  </w:style>
  <w:style w:type="paragraph" w:styleId="MacroText">
    <w:name w:val="macro"/>
    <w:semiHidden/>
    <w:rsid w:val="009B79C1"/>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hAnsi="Courier New"/>
      <w:lang w:val="en-AU" w:eastAsia="en-US" w:bidi="ar-SA"/>
    </w:rPr>
  </w:style>
  <w:style w:type="paragraph" w:styleId="TOC1">
    <w:name w:val="toc 1"/>
    <w:basedOn w:val="Normal"/>
    <w:autoRedefine/>
    <w:semiHidden/>
    <w:rsid w:val="009B79C1"/>
    <w:pPr>
      <w:tabs>
        <w:tab w:val="right" w:pos="8221"/>
      </w:tabs>
      <w:spacing w:before="260" w:line="240" w:lineRule="auto"/>
      <w:ind w:left="851" w:right="567" w:hanging="851"/>
    </w:pPr>
    <w:rPr>
      <w:sz w:val="28"/>
    </w:rPr>
  </w:style>
  <w:style w:type="paragraph" w:styleId="TOC2">
    <w:name w:val="toc 2"/>
    <w:basedOn w:val="TOC1"/>
    <w:autoRedefine/>
    <w:semiHidden/>
    <w:rsid w:val="009B79C1"/>
    <w:pPr>
      <w:spacing w:before="0"/>
    </w:pPr>
    <w:rPr>
      <w:sz w:val="24"/>
    </w:rPr>
  </w:style>
  <w:style w:type="paragraph" w:styleId="TOC3">
    <w:name w:val="toc 3"/>
    <w:basedOn w:val="TOC2"/>
    <w:autoRedefine/>
    <w:semiHidden/>
    <w:rsid w:val="009B79C1"/>
    <w:pPr>
      <w:ind w:left="1418" w:hanging="1418"/>
    </w:pPr>
  </w:style>
  <w:style w:type="paragraph" w:styleId="TOC4">
    <w:name w:val="toc 4"/>
    <w:basedOn w:val="TOC3"/>
    <w:autoRedefine/>
    <w:semiHidden/>
    <w:rsid w:val="009B79C1"/>
  </w:style>
  <w:style w:type="paragraph" w:customStyle="1" w:styleId="zcompanyname">
    <w:name w:val="zcompany name"/>
    <w:aliases w:val="cn"/>
    <w:basedOn w:val="Normal"/>
    <w:rsid w:val="009B79C1"/>
    <w:pPr>
      <w:framePr w:w="4536" w:wrap="around" w:vAnchor="page" w:hAnchor="page" w:xAlign="center" w:y="3993"/>
      <w:spacing w:after="400" w:line="240" w:lineRule="auto"/>
      <w:jc w:val="center"/>
    </w:pPr>
    <w:rPr>
      <w:b/>
      <w:sz w:val="26"/>
    </w:rPr>
  </w:style>
  <w:style w:type="paragraph" w:customStyle="1" w:styleId="zcontents">
    <w:name w:val="zcontents"/>
    <w:basedOn w:val="acctmainheading"/>
    <w:rsid w:val="009B79C1"/>
  </w:style>
  <w:style w:type="paragraph" w:customStyle="1" w:styleId="zreportaddinfo">
    <w:name w:val="zreport addinfo"/>
    <w:basedOn w:val="Normal"/>
    <w:rsid w:val="009B79C1"/>
    <w:pPr>
      <w:framePr w:wrap="around" w:hAnchor="page" w:xAlign="center" w:yAlign="bottom"/>
      <w:jc w:val="center"/>
    </w:pPr>
    <w:rPr>
      <w:noProof/>
      <w:sz w:val="20"/>
    </w:rPr>
  </w:style>
  <w:style w:type="paragraph" w:customStyle="1" w:styleId="zreportaddinfoit">
    <w:name w:val="zreport addinfoit"/>
    <w:basedOn w:val="Normal"/>
    <w:rsid w:val="009B79C1"/>
    <w:pPr>
      <w:framePr w:wrap="around" w:hAnchor="page" w:xAlign="center" w:yAlign="bottom"/>
      <w:jc w:val="center"/>
    </w:pPr>
    <w:rPr>
      <w:i/>
      <w:sz w:val="20"/>
    </w:rPr>
  </w:style>
  <w:style w:type="paragraph" w:customStyle="1" w:styleId="zreportname">
    <w:name w:val="zreport name"/>
    <w:aliases w:val="rn"/>
    <w:basedOn w:val="Normal"/>
    <w:rsid w:val="009B79C1"/>
    <w:pPr>
      <w:keepLines/>
      <w:framePr w:w="4536" w:wrap="around" w:vAnchor="page" w:hAnchor="page" w:xAlign="center" w:y="3993"/>
      <w:spacing w:line="440" w:lineRule="exact"/>
      <w:jc w:val="center"/>
    </w:pPr>
    <w:rPr>
      <w:noProof/>
      <w:sz w:val="36"/>
    </w:rPr>
  </w:style>
  <w:style w:type="paragraph" w:customStyle="1" w:styleId="zreportsubtitle">
    <w:name w:val="zreport subtitle"/>
    <w:basedOn w:val="zreportname"/>
    <w:rsid w:val="009B79C1"/>
    <w:pPr>
      <w:framePr w:wrap="around"/>
      <w:spacing w:line="360" w:lineRule="exact"/>
    </w:pPr>
    <w:rPr>
      <w:sz w:val="32"/>
    </w:rPr>
  </w:style>
  <w:style w:type="paragraph" w:customStyle="1" w:styleId="BodyTexthalfspaceafter">
    <w:name w:val="Body Text half space after"/>
    <w:aliases w:val="hs"/>
    <w:basedOn w:val="BodyText"/>
    <w:rsid w:val="009B79C1"/>
    <w:pPr>
      <w:spacing w:after="130"/>
    </w:pPr>
  </w:style>
  <w:style w:type="paragraph" w:customStyle="1" w:styleId="ind">
    <w:name w:val="*ind"/>
    <w:basedOn w:val="BodyText"/>
    <w:rsid w:val="009B79C1"/>
    <w:pPr>
      <w:ind w:left="340" w:hanging="340"/>
    </w:pPr>
  </w:style>
  <w:style w:type="paragraph" w:customStyle="1" w:styleId="acctindenthalfspaceafter">
    <w:name w:val="acct indent half space after"/>
    <w:aliases w:val="aihs"/>
    <w:basedOn w:val="acctindent"/>
    <w:rsid w:val="009B79C1"/>
    <w:pPr>
      <w:spacing w:after="130"/>
    </w:pPr>
  </w:style>
  <w:style w:type="paragraph" w:customStyle="1" w:styleId="keeptogethernormal">
    <w:name w:val="keep together normal"/>
    <w:aliases w:val="ktn"/>
    <w:basedOn w:val="Normal"/>
    <w:rsid w:val="009B79C1"/>
    <w:pPr>
      <w:keepNext/>
      <w:keepLines/>
    </w:pPr>
  </w:style>
  <w:style w:type="paragraph" w:customStyle="1" w:styleId="nineptheading">
    <w:name w:val="nine pt heading"/>
    <w:aliases w:val="9h"/>
    <w:basedOn w:val="nineptbodytext"/>
    <w:rsid w:val="009B79C1"/>
    <w:rPr>
      <w:b/>
      <w:bCs/>
    </w:rPr>
  </w:style>
  <w:style w:type="paragraph" w:customStyle="1" w:styleId="nineptbodytext">
    <w:name w:val="nine pt body text"/>
    <w:aliases w:val="9bt"/>
    <w:basedOn w:val="nineptnormal"/>
    <w:rsid w:val="009B79C1"/>
    <w:pPr>
      <w:spacing w:after="220"/>
    </w:pPr>
  </w:style>
  <w:style w:type="paragraph" w:customStyle="1" w:styleId="nineptnormal">
    <w:name w:val="nine pt normal"/>
    <w:aliases w:val="9n"/>
    <w:basedOn w:val="Normal"/>
    <w:rsid w:val="009B79C1"/>
    <w:pPr>
      <w:spacing w:line="220" w:lineRule="atLeast"/>
    </w:pPr>
    <w:rPr>
      <w:sz w:val="18"/>
    </w:rPr>
  </w:style>
  <w:style w:type="paragraph" w:customStyle="1" w:styleId="nineptheadingcentred">
    <w:name w:val="nine pt heading centred"/>
    <w:aliases w:val="9hc"/>
    <w:basedOn w:val="nineptheading"/>
    <w:rsid w:val="009B79C1"/>
    <w:pPr>
      <w:jc w:val="center"/>
    </w:pPr>
  </w:style>
  <w:style w:type="paragraph" w:customStyle="1" w:styleId="heading">
    <w:name w:val="heading"/>
    <w:aliases w:val="h"/>
    <w:basedOn w:val="BodyText"/>
    <w:rsid w:val="009B79C1"/>
    <w:rPr>
      <w:b/>
    </w:rPr>
  </w:style>
  <w:style w:type="paragraph" w:customStyle="1" w:styleId="headingcentred">
    <w:name w:val="heading centred"/>
    <w:aliases w:val="hc"/>
    <w:basedOn w:val="heading"/>
    <w:rsid w:val="009B79C1"/>
    <w:pPr>
      <w:jc w:val="center"/>
    </w:pPr>
  </w:style>
  <w:style w:type="paragraph" w:customStyle="1" w:styleId="Normalcentred">
    <w:name w:val="Normal centred"/>
    <w:aliases w:val="nc"/>
    <w:basedOn w:val="acctcolumnheadingnospaceafter"/>
    <w:rsid w:val="009B79C1"/>
  </w:style>
  <w:style w:type="paragraph" w:customStyle="1" w:styleId="nineptheadingcentredbold">
    <w:name w:val="nine pt heading centred bold"/>
    <w:aliases w:val="9hcb"/>
    <w:basedOn w:val="Normal"/>
    <w:rsid w:val="009B79C1"/>
    <w:pPr>
      <w:spacing w:line="220" w:lineRule="atLeast"/>
      <w:jc w:val="center"/>
    </w:pPr>
    <w:rPr>
      <w:b/>
      <w:bCs/>
      <w:sz w:val="18"/>
    </w:rPr>
  </w:style>
  <w:style w:type="paragraph" w:customStyle="1" w:styleId="nineptheadingcentredboldwider">
    <w:name w:val="nine pt heading centred bold wider"/>
    <w:aliases w:val="9hcbw"/>
    <w:basedOn w:val="nineptheadingcentredbold"/>
    <w:rsid w:val="009B79C1"/>
    <w:pPr>
      <w:ind w:left="-57" w:right="-57"/>
    </w:pPr>
  </w:style>
  <w:style w:type="paragraph" w:customStyle="1" w:styleId="nineptnormalheadinghalfspace">
    <w:name w:val="nine pt normal heading half space"/>
    <w:aliases w:val="9nhhs"/>
    <w:basedOn w:val="nineptnormalheading"/>
    <w:rsid w:val="009B79C1"/>
    <w:pPr>
      <w:spacing w:after="80"/>
    </w:pPr>
  </w:style>
  <w:style w:type="paragraph" w:customStyle="1" w:styleId="nineptnormalheading">
    <w:name w:val="nine pt normal heading"/>
    <w:aliases w:val="9nh"/>
    <w:basedOn w:val="nineptnormal"/>
    <w:rsid w:val="009B79C1"/>
    <w:rPr>
      <w:b/>
    </w:rPr>
  </w:style>
  <w:style w:type="paragraph" w:customStyle="1" w:styleId="nineptcolumntab1">
    <w:name w:val="nine pt column tab1"/>
    <w:aliases w:val="a91"/>
    <w:basedOn w:val="nineptnormal"/>
    <w:rsid w:val="009B79C1"/>
    <w:pPr>
      <w:tabs>
        <w:tab w:val="decimal" w:pos="737"/>
      </w:tabs>
    </w:pPr>
  </w:style>
  <w:style w:type="paragraph" w:customStyle="1" w:styleId="nineptnormalitalicheading">
    <w:name w:val="nine pt normal italic heading"/>
    <w:aliases w:val="9nith"/>
    <w:basedOn w:val="nineptnormalheading"/>
    <w:rsid w:val="009B79C1"/>
    <w:rPr>
      <w:i/>
      <w:iCs/>
    </w:rPr>
  </w:style>
  <w:style w:type="paragraph" w:customStyle="1" w:styleId="Normalheadingcentred">
    <w:name w:val="Normal heading centred"/>
    <w:aliases w:val="nhc"/>
    <w:basedOn w:val="Normalheading"/>
    <w:rsid w:val="009B79C1"/>
    <w:pPr>
      <w:jc w:val="center"/>
    </w:pPr>
  </w:style>
  <w:style w:type="paragraph" w:customStyle="1" w:styleId="Normalheading">
    <w:name w:val="Normal heading"/>
    <w:aliases w:val="nh"/>
    <w:basedOn w:val="Normal"/>
    <w:rsid w:val="009B79C1"/>
    <w:rPr>
      <w:b/>
      <w:bCs/>
    </w:rPr>
  </w:style>
  <w:style w:type="paragraph" w:customStyle="1" w:styleId="ListBullethalfspaceafter">
    <w:name w:val="List Bullet half space after"/>
    <w:aliases w:val="lbhs"/>
    <w:basedOn w:val="ListBullet"/>
    <w:rsid w:val="009B79C1"/>
    <w:pPr>
      <w:spacing w:after="130"/>
    </w:pPr>
  </w:style>
  <w:style w:type="paragraph" w:customStyle="1" w:styleId="accttwofigurescents">
    <w:name w:val="acct two figures cents"/>
    <w:aliases w:val="a2c,acct two figures ¢ sign"/>
    <w:basedOn w:val="Normal"/>
    <w:rsid w:val="009B79C1"/>
    <w:pPr>
      <w:tabs>
        <w:tab w:val="decimal" w:pos="284"/>
      </w:tabs>
    </w:pPr>
  </w:style>
  <w:style w:type="paragraph" w:customStyle="1" w:styleId="accttwofiguresdecimal">
    <w:name w:val="acct two figures decimal"/>
    <w:aliases w:val="a2d"/>
    <w:basedOn w:val="Normal"/>
    <w:rsid w:val="009B79C1"/>
    <w:pPr>
      <w:tabs>
        <w:tab w:val="decimal" w:pos="510"/>
      </w:tabs>
    </w:pPr>
  </w:style>
  <w:style w:type="paragraph" w:customStyle="1" w:styleId="NormalIndent1">
    <w:name w:val="Normal Indent1"/>
    <w:basedOn w:val="Normal"/>
    <w:rsid w:val="009B79C1"/>
    <w:pPr>
      <w:ind w:left="142"/>
    </w:pPr>
  </w:style>
  <w:style w:type="paragraph" w:customStyle="1" w:styleId="ListBullet2nospaceafter">
    <w:name w:val="List Bullet 2 no space after"/>
    <w:aliases w:val="lb2n"/>
    <w:basedOn w:val="ListBullet2"/>
    <w:rsid w:val="009B79C1"/>
    <w:pPr>
      <w:spacing w:after="0"/>
    </w:pPr>
  </w:style>
  <w:style w:type="paragraph" w:customStyle="1" w:styleId="ListBullet2halfspaceafter">
    <w:name w:val="List Bullet 2 half space after"/>
    <w:aliases w:val="lb2hs"/>
    <w:basedOn w:val="ListBullet2"/>
    <w:rsid w:val="009B79C1"/>
    <w:pPr>
      <w:spacing w:after="130"/>
    </w:pPr>
  </w:style>
  <w:style w:type="paragraph" w:customStyle="1" w:styleId="BodyTextIndentitalichalfspafter">
    <w:name w:val="Body Text Indent italic half sp after"/>
    <w:aliases w:val="iitalhs"/>
    <w:basedOn w:val="BodyTextIndentitalic"/>
    <w:rsid w:val="009B79C1"/>
    <w:pPr>
      <w:spacing w:after="130"/>
    </w:pPr>
  </w:style>
  <w:style w:type="paragraph" w:customStyle="1" w:styleId="BodyTextIndentitalic">
    <w:name w:val="Body Text Indent italic"/>
    <w:aliases w:val="iital"/>
    <w:basedOn w:val="BodyTextIndent"/>
    <w:rsid w:val="009B79C1"/>
    <w:rPr>
      <w:i/>
      <w:iCs/>
    </w:rPr>
  </w:style>
  <w:style w:type="paragraph" w:customStyle="1" w:styleId="BodyTextIndenthalfspaceafter">
    <w:name w:val="Body Text Indent half space after"/>
    <w:aliases w:val="ihs"/>
    <w:basedOn w:val="BodyTextIndent"/>
    <w:rsid w:val="009B79C1"/>
    <w:pPr>
      <w:spacing w:after="130"/>
    </w:pPr>
  </w:style>
  <w:style w:type="paragraph" w:customStyle="1" w:styleId="BodyTextonepointafter">
    <w:name w:val="Body Text one point after"/>
    <w:aliases w:val="bt1"/>
    <w:basedOn w:val="BodyText"/>
    <w:rsid w:val="009B79C1"/>
    <w:pPr>
      <w:spacing w:after="20"/>
    </w:pPr>
  </w:style>
  <w:style w:type="paragraph" w:customStyle="1" w:styleId="keeptogether">
    <w:name w:val="keep together"/>
    <w:aliases w:val="kt"/>
    <w:basedOn w:val="BodyText"/>
    <w:rsid w:val="009B79C1"/>
    <w:pPr>
      <w:keepNext/>
      <w:keepLines/>
    </w:pPr>
  </w:style>
  <w:style w:type="paragraph" w:customStyle="1" w:styleId="acctthreecolumns">
    <w:name w:val="acct three columns"/>
    <w:aliases w:val="a3,acct three figures"/>
    <w:basedOn w:val="Normal"/>
    <w:rsid w:val="009B79C1"/>
    <w:pPr>
      <w:tabs>
        <w:tab w:val="decimal" w:pos="1361"/>
      </w:tabs>
    </w:pPr>
  </w:style>
  <w:style w:type="paragraph" w:customStyle="1" w:styleId="acctthreecolumnsshorternumber">
    <w:name w:val="acct three columns shorter number"/>
    <w:aliases w:val="a3-"/>
    <w:basedOn w:val="Normal"/>
    <w:rsid w:val="009B79C1"/>
    <w:pPr>
      <w:tabs>
        <w:tab w:val="decimal" w:pos="1021"/>
      </w:tabs>
    </w:pPr>
  </w:style>
  <w:style w:type="character" w:styleId="FootnoteReference">
    <w:name w:val="footnote reference"/>
    <w:aliases w:val="fr"/>
    <w:basedOn w:val="DefaultParagraphFont"/>
    <w:semiHidden/>
    <w:rsid w:val="009B79C1"/>
    <w:rPr>
      <w:position w:val="6"/>
      <w:sz w:val="14"/>
    </w:rPr>
  </w:style>
  <w:style w:type="paragraph" w:customStyle="1" w:styleId="tabletext">
    <w:name w:val="table text"/>
    <w:aliases w:val="tt"/>
    <w:basedOn w:val="Normal"/>
    <w:rsid w:val="009B79C1"/>
    <w:pPr>
      <w:spacing w:before="130" w:after="130"/>
    </w:pPr>
  </w:style>
  <w:style w:type="paragraph" w:customStyle="1" w:styleId="BodyTextitalic">
    <w:name w:val="Body Text italic"/>
    <w:basedOn w:val="BodyText"/>
    <w:rsid w:val="009B79C1"/>
    <w:rPr>
      <w:i/>
      <w:iCs/>
    </w:rPr>
  </w:style>
  <w:style w:type="paragraph" w:customStyle="1" w:styleId="BodyTextIndentnosp">
    <w:name w:val="Body Text Indent no sp"/>
    <w:aliases w:val="in,indent no space after"/>
    <w:basedOn w:val="BodyTextIndent"/>
    <w:rsid w:val="009B79C1"/>
    <w:pPr>
      <w:spacing w:after="0"/>
    </w:pPr>
  </w:style>
  <w:style w:type="paragraph" w:customStyle="1" w:styleId="acctfourfiguresdecimal">
    <w:name w:val="acct four figures decimal"/>
    <w:aliases w:val="a4d"/>
    <w:basedOn w:val="Normal"/>
    <w:rsid w:val="009B79C1"/>
    <w:pPr>
      <w:tabs>
        <w:tab w:val="decimal" w:pos="383"/>
      </w:tabs>
    </w:pPr>
  </w:style>
  <w:style w:type="paragraph" w:customStyle="1" w:styleId="headingnospaceafter">
    <w:name w:val="heading no space after"/>
    <w:aliases w:val="hn,heading no space"/>
    <w:basedOn w:val="heading"/>
    <w:rsid w:val="009B79C1"/>
    <w:pPr>
      <w:spacing w:after="0"/>
    </w:pPr>
  </w:style>
  <w:style w:type="paragraph" w:customStyle="1" w:styleId="acctnotecolumndecimal">
    <w:name w:val="acct note column decimal"/>
    <w:aliases w:val="and"/>
    <w:basedOn w:val="Normal"/>
    <w:rsid w:val="009B79C1"/>
    <w:pPr>
      <w:tabs>
        <w:tab w:val="decimal" w:pos="425"/>
      </w:tabs>
    </w:pPr>
  </w:style>
  <w:style w:type="paragraph" w:customStyle="1" w:styleId="index">
    <w:name w:val="index"/>
    <w:aliases w:val="ix"/>
    <w:basedOn w:val="BodyText"/>
    <w:rsid w:val="009B79C1"/>
    <w:pPr>
      <w:numPr>
        <w:numId w:val="4"/>
      </w:numPr>
      <w:spacing w:after="20"/>
    </w:pPr>
  </w:style>
  <w:style w:type="paragraph" w:customStyle="1" w:styleId="nineptbodytextbullet">
    <w:name w:val="nine pt body text bullet"/>
    <w:aliases w:val="9btb"/>
    <w:basedOn w:val="nineptbodytext"/>
    <w:rsid w:val="009B79C1"/>
    <w:pPr>
      <w:tabs>
        <w:tab w:val="num" w:pos="284"/>
      </w:tabs>
      <w:spacing w:after="180"/>
      <w:ind w:left="284" w:hanging="284"/>
    </w:pPr>
  </w:style>
  <w:style w:type="paragraph" w:customStyle="1" w:styleId="nineptnormalbullet">
    <w:name w:val="nine pt normal bullet"/>
    <w:aliases w:val="9nb"/>
    <w:basedOn w:val="nineptnormal"/>
    <w:rsid w:val="009B79C1"/>
    <w:pPr>
      <w:tabs>
        <w:tab w:val="num" w:pos="284"/>
      </w:tabs>
      <w:ind w:left="284" w:hanging="284"/>
    </w:pPr>
  </w:style>
  <w:style w:type="paragraph" w:customStyle="1" w:styleId="ninepttabletextblockbullet">
    <w:name w:val="nine pt table text block bullet"/>
    <w:aliases w:val="9ttbb"/>
    <w:basedOn w:val="ninepttabletextblock"/>
    <w:rsid w:val="009B79C1"/>
    <w:pPr>
      <w:tabs>
        <w:tab w:val="num" w:pos="652"/>
      </w:tabs>
      <w:ind w:left="652" w:hanging="227"/>
    </w:pPr>
  </w:style>
  <w:style w:type="paragraph" w:customStyle="1" w:styleId="ninepttabletextblock">
    <w:name w:val="nine pt table text block"/>
    <w:aliases w:val="9ttbk"/>
    <w:basedOn w:val="Normal"/>
    <w:rsid w:val="009B79C1"/>
    <w:pPr>
      <w:spacing w:after="60" w:line="220" w:lineRule="atLeast"/>
      <w:ind w:left="425"/>
    </w:pPr>
    <w:rPr>
      <w:sz w:val="18"/>
    </w:rPr>
  </w:style>
  <w:style w:type="paragraph" w:customStyle="1" w:styleId="IndexHeading1">
    <w:name w:val="Index Heading1"/>
    <w:aliases w:val="ixh"/>
    <w:basedOn w:val="BodyText"/>
    <w:rsid w:val="009B79C1"/>
    <w:pPr>
      <w:spacing w:after="130"/>
      <w:ind w:left="1134" w:hanging="1134"/>
    </w:pPr>
    <w:rPr>
      <w:b/>
    </w:rPr>
  </w:style>
  <w:style w:type="paragraph" w:customStyle="1" w:styleId="block2bullet">
    <w:name w:val="block2bullet"/>
    <w:aliases w:val="b2b"/>
    <w:basedOn w:val="block2"/>
    <w:rsid w:val="009B79C1"/>
    <w:pPr>
      <w:tabs>
        <w:tab w:val="num" w:pos="1474"/>
      </w:tabs>
      <w:ind w:left="1474" w:hanging="340"/>
    </w:pPr>
  </w:style>
  <w:style w:type="paragraph" w:customStyle="1" w:styleId="tabletextheading">
    <w:name w:val="table text heading"/>
    <w:aliases w:val="tth"/>
    <w:basedOn w:val="tabletext"/>
    <w:rsid w:val="009B79C1"/>
    <w:rPr>
      <w:b/>
      <w:bCs/>
    </w:rPr>
  </w:style>
  <w:style w:type="paragraph" w:customStyle="1" w:styleId="acctfourfiguresyears">
    <w:name w:val="acct four figures years"/>
    <w:aliases w:val="a4y"/>
    <w:basedOn w:val="Normal"/>
    <w:rsid w:val="009B79C1"/>
    <w:pPr>
      <w:tabs>
        <w:tab w:val="decimal" w:pos="227"/>
        <w:tab w:val="num" w:pos="567"/>
      </w:tabs>
      <w:ind w:left="567" w:hanging="567"/>
    </w:pPr>
  </w:style>
  <w:style w:type="paragraph" w:customStyle="1" w:styleId="accttwofiguresyears">
    <w:name w:val="acct two figures years"/>
    <w:aliases w:val="a2y"/>
    <w:basedOn w:val="Normal"/>
    <w:rsid w:val="009B79C1"/>
    <w:pPr>
      <w:tabs>
        <w:tab w:val="decimal" w:pos="482"/>
      </w:tabs>
    </w:pPr>
  </w:style>
  <w:style w:type="paragraph" w:customStyle="1" w:styleId="Foreigncurrencytable">
    <w:name w:val="Foreign currency table"/>
    <w:basedOn w:val="Normal"/>
    <w:rsid w:val="009B79C1"/>
    <w:pPr>
      <w:tabs>
        <w:tab w:val="decimal" w:pos="567"/>
      </w:tabs>
    </w:pPr>
  </w:style>
  <w:style w:type="paragraph" w:customStyle="1" w:styleId="headingitalicnospaceafter">
    <w:name w:val="heading italic no space after"/>
    <w:aliases w:val="hin"/>
    <w:basedOn w:val="Normal"/>
    <w:rsid w:val="009B79C1"/>
    <w:rPr>
      <w:i/>
      <w:iCs/>
    </w:rPr>
  </w:style>
  <w:style w:type="paragraph" w:customStyle="1" w:styleId="accttwofigures0">
    <w:name w:val="acct two figures %"/>
    <w:aliases w:val="a2%"/>
    <w:basedOn w:val="Normal"/>
    <w:rsid w:val="009B79C1"/>
    <w:pPr>
      <w:tabs>
        <w:tab w:val="decimal" w:pos="794"/>
      </w:tabs>
    </w:pPr>
  </w:style>
  <w:style w:type="paragraph" w:customStyle="1" w:styleId="accttwofigures2a22">
    <w:name w:val="acct two figures %2.a2%2"/>
    <w:basedOn w:val="Normal"/>
    <w:rsid w:val="009B79C1"/>
    <w:pPr>
      <w:tabs>
        <w:tab w:val="decimal" w:pos="510"/>
      </w:tabs>
    </w:pPr>
  </w:style>
  <w:style w:type="paragraph" w:customStyle="1" w:styleId="blocklist">
    <w:name w:val="block list"/>
    <w:aliases w:val="blist"/>
    <w:basedOn w:val="block"/>
    <w:rsid w:val="009B79C1"/>
    <w:pPr>
      <w:ind w:left="1134" w:hanging="567"/>
    </w:pPr>
  </w:style>
  <w:style w:type="paragraph" w:customStyle="1" w:styleId="blocklist2">
    <w:name w:val="block list2"/>
    <w:aliases w:val="blist2"/>
    <w:basedOn w:val="blocklist"/>
    <w:rsid w:val="009B79C1"/>
    <w:pPr>
      <w:ind w:left="1701"/>
    </w:pPr>
  </w:style>
  <w:style w:type="paragraph" w:customStyle="1" w:styleId="acctfourfigureslongernumber">
    <w:name w:val="acct four figures longer number"/>
    <w:aliases w:val="a4+"/>
    <w:basedOn w:val="Normal"/>
    <w:rsid w:val="009B79C1"/>
    <w:pPr>
      <w:tabs>
        <w:tab w:val="decimal" w:pos="851"/>
      </w:tabs>
    </w:pPr>
  </w:style>
  <w:style w:type="paragraph" w:customStyle="1" w:styleId="blockheading">
    <w:name w:val="block heading"/>
    <w:aliases w:val="bh"/>
    <w:basedOn w:val="block"/>
    <w:rsid w:val="009B79C1"/>
    <w:pPr>
      <w:keepNext/>
      <w:keepLines/>
      <w:spacing w:before="70"/>
    </w:pPr>
    <w:rPr>
      <w:b/>
    </w:rPr>
  </w:style>
  <w:style w:type="paragraph" w:customStyle="1" w:styleId="blockheadingitalicnosp">
    <w:name w:val="block heading italic no sp"/>
    <w:aliases w:val="bhin"/>
    <w:basedOn w:val="blockheadingitalic"/>
    <w:rsid w:val="009B79C1"/>
    <w:pPr>
      <w:spacing w:after="0"/>
    </w:pPr>
  </w:style>
  <w:style w:type="paragraph" w:customStyle="1" w:styleId="blockheadingitalic">
    <w:name w:val="block heading italic"/>
    <w:aliases w:val="bhi"/>
    <w:basedOn w:val="blockheadingitalicbold"/>
    <w:rsid w:val="009B79C1"/>
    <w:rPr>
      <w:b w:val="0"/>
    </w:rPr>
  </w:style>
  <w:style w:type="paragraph" w:customStyle="1" w:styleId="blockheadingitalicbold">
    <w:name w:val="block heading italic bold"/>
    <w:aliases w:val="bhib"/>
    <w:basedOn w:val="blockheading"/>
    <w:rsid w:val="009B79C1"/>
    <w:rPr>
      <w:i/>
    </w:rPr>
  </w:style>
  <w:style w:type="paragraph" w:customStyle="1" w:styleId="blockheadingnosp">
    <w:name w:val="block heading no sp"/>
    <w:aliases w:val="bhn,block heading no space after"/>
    <w:basedOn w:val="blockheading"/>
    <w:rsid w:val="009B79C1"/>
    <w:pPr>
      <w:spacing w:after="0"/>
    </w:pPr>
  </w:style>
  <w:style w:type="paragraph" w:customStyle="1" w:styleId="smallreturn">
    <w:name w:val="small return"/>
    <w:aliases w:val="sr"/>
    <w:basedOn w:val="Normal"/>
    <w:rsid w:val="009B79C1"/>
    <w:pPr>
      <w:spacing w:line="130" w:lineRule="exact"/>
    </w:pPr>
  </w:style>
  <w:style w:type="paragraph" w:customStyle="1" w:styleId="headingbolditalicnospaceafter">
    <w:name w:val="heading bold italic no space after"/>
    <w:aliases w:val="hbin"/>
    <w:basedOn w:val="headingbolditalic"/>
    <w:rsid w:val="009B79C1"/>
    <w:pPr>
      <w:spacing w:after="0"/>
    </w:pPr>
  </w:style>
  <w:style w:type="paragraph" w:customStyle="1" w:styleId="headingbolditalic">
    <w:name w:val="heading bold italic"/>
    <w:aliases w:val="hbi"/>
    <w:basedOn w:val="heading"/>
    <w:rsid w:val="009B79C1"/>
    <w:rPr>
      <w:i/>
    </w:rPr>
  </w:style>
  <w:style w:type="paragraph" w:customStyle="1" w:styleId="acctstatementheadingashorter">
    <w:name w:val="acct statement heading (a) shorter"/>
    <w:aliases w:val="asas"/>
    <w:basedOn w:val="Normal"/>
    <w:rsid w:val="009B79C1"/>
    <w:pPr>
      <w:keepNext/>
      <w:spacing w:before="140" w:after="140"/>
      <w:ind w:left="567" w:right="4252" w:hanging="567"/>
      <w:outlineLvl w:val="1"/>
    </w:pPr>
    <w:rPr>
      <w:b/>
    </w:rPr>
  </w:style>
  <w:style w:type="paragraph" w:customStyle="1" w:styleId="acctstatementheadingshorter">
    <w:name w:val="acct statement heading shorter"/>
    <w:aliases w:val="as-"/>
    <w:basedOn w:val="Normal"/>
    <w:rsid w:val="009B79C1"/>
    <w:pPr>
      <w:keepNext/>
      <w:spacing w:before="140" w:after="140" w:line="280" w:lineRule="atLeast"/>
      <w:ind w:left="567" w:right="4252" w:hanging="567"/>
      <w:outlineLvl w:val="1"/>
    </w:pPr>
    <w:rPr>
      <w:b/>
      <w:sz w:val="24"/>
    </w:rPr>
  </w:style>
  <w:style w:type="paragraph" w:customStyle="1" w:styleId="acctindentlistnospaceafter">
    <w:name w:val="acct indent list no space after"/>
    <w:aliases w:val="ailn"/>
    <w:basedOn w:val="Normal"/>
    <w:rsid w:val="009B79C1"/>
    <w:pPr>
      <w:ind w:left="568" w:hanging="284"/>
    </w:pPr>
  </w:style>
  <w:style w:type="paragraph" w:customStyle="1" w:styleId="acctindenttabs">
    <w:name w:val="acct indent+tabs"/>
    <w:aliases w:val="ait"/>
    <w:basedOn w:val="acctindent"/>
    <w:rsid w:val="009B79C1"/>
    <w:pPr>
      <w:tabs>
        <w:tab w:val="left" w:pos="851"/>
        <w:tab w:val="left" w:pos="1134"/>
      </w:tabs>
    </w:pPr>
  </w:style>
  <w:style w:type="paragraph" w:customStyle="1" w:styleId="acctindenttabsnospaceafter">
    <w:name w:val="acct indent+tabs no space after"/>
    <w:aliases w:val="aitn"/>
    <w:basedOn w:val="acctindenttabs"/>
    <w:rsid w:val="009B79C1"/>
    <w:pPr>
      <w:spacing w:after="0"/>
    </w:pPr>
  </w:style>
  <w:style w:type="paragraph" w:customStyle="1" w:styleId="blockbullet">
    <w:name w:val="block bullet"/>
    <w:aliases w:val="bb"/>
    <w:basedOn w:val="block"/>
    <w:rsid w:val="009B79C1"/>
    <w:pPr>
      <w:numPr>
        <w:numId w:val="5"/>
      </w:numPr>
      <w:tabs>
        <w:tab w:val="clear" w:pos="340"/>
        <w:tab w:val="num" w:pos="907"/>
      </w:tabs>
      <w:ind w:left="907"/>
    </w:pPr>
  </w:style>
  <w:style w:type="paragraph" w:customStyle="1" w:styleId="acctfourfigureslongernumber3">
    <w:name w:val="acct four figures longer number3"/>
    <w:aliases w:val="a4+3"/>
    <w:basedOn w:val="Normal"/>
    <w:rsid w:val="009B79C1"/>
    <w:pPr>
      <w:tabs>
        <w:tab w:val="decimal" w:pos="964"/>
      </w:tabs>
    </w:pPr>
  </w:style>
  <w:style w:type="paragraph" w:customStyle="1" w:styleId="headingitalic">
    <w:name w:val="heading italic"/>
    <w:aliases w:val="hi"/>
    <w:basedOn w:val="headingbolditalic"/>
    <w:rsid w:val="009B79C1"/>
    <w:rPr>
      <w:b w:val="0"/>
      <w:bCs/>
      <w:iCs/>
    </w:rPr>
  </w:style>
  <w:style w:type="paragraph" w:customStyle="1" w:styleId="blocklistnospaceafter">
    <w:name w:val="block list no space after"/>
    <w:aliases w:val="blistn"/>
    <w:basedOn w:val="blocklist"/>
    <w:rsid w:val="009B79C1"/>
    <w:pPr>
      <w:spacing w:after="0"/>
    </w:pPr>
  </w:style>
  <w:style w:type="paragraph" w:customStyle="1" w:styleId="eightptnormal">
    <w:name w:val="eight pt normal"/>
    <w:aliases w:val="8n"/>
    <w:basedOn w:val="Normal"/>
    <w:rsid w:val="009B79C1"/>
    <w:pPr>
      <w:spacing w:line="200" w:lineRule="atLeast"/>
    </w:pPr>
    <w:rPr>
      <w:sz w:val="16"/>
    </w:rPr>
  </w:style>
  <w:style w:type="paragraph" w:customStyle="1" w:styleId="eightptcolumnheading">
    <w:name w:val="eight pt column heading"/>
    <w:aliases w:val="8ch"/>
    <w:basedOn w:val="eightptnormal"/>
    <w:rsid w:val="009B79C1"/>
    <w:pPr>
      <w:jc w:val="center"/>
    </w:pPr>
  </w:style>
  <w:style w:type="paragraph" w:customStyle="1" w:styleId="eightptnormalheadingcentred">
    <w:name w:val="eight pt normal heading centred"/>
    <w:aliases w:val="8nhc"/>
    <w:basedOn w:val="eightptnormalheading"/>
    <w:rsid w:val="009B79C1"/>
    <w:pPr>
      <w:jc w:val="center"/>
    </w:pPr>
    <w:rPr>
      <w:bCs w:val="0"/>
    </w:rPr>
  </w:style>
  <w:style w:type="paragraph" w:customStyle="1" w:styleId="eightptnormalheading">
    <w:name w:val="eight pt normal heading"/>
    <w:aliases w:val="8nh"/>
    <w:basedOn w:val="eightptnormal"/>
    <w:rsid w:val="009B79C1"/>
    <w:rPr>
      <w:b/>
      <w:bCs/>
    </w:rPr>
  </w:style>
  <w:style w:type="paragraph" w:customStyle="1" w:styleId="eightptbodytextheading">
    <w:name w:val="eight pt body text heading"/>
    <w:aliases w:val="8h"/>
    <w:basedOn w:val="eightptbodytext"/>
    <w:rsid w:val="009B79C1"/>
    <w:rPr>
      <w:b/>
      <w:bCs/>
    </w:rPr>
  </w:style>
  <w:style w:type="paragraph" w:customStyle="1" w:styleId="eightptbodytext">
    <w:name w:val="eight pt body text"/>
    <w:aliases w:val="8bt"/>
    <w:basedOn w:val="eightptnormal"/>
    <w:rsid w:val="009B79C1"/>
    <w:pPr>
      <w:spacing w:after="200"/>
    </w:pPr>
  </w:style>
  <w:style w:type="paragraph" w:customStyle="1" w:styleId="eightptcolumntabs">
    <w:name w:val="eight pt column tabs"/>
    <w:aliases w:val="a8"/>
    <w:basedOn w:val="eightptnormal"/>
    <w:rsid w:val="009B79C1"/>
    <w:pPr>
      <w:tabs>
        <w:tab w:val="decimal" w:pos="482"/>
      </w:tabs>
      <w:ind w:left="-57" w:right="-57"/>
    </w:pPr>
  </w:style>
  <w:style w:type="paragraph" w:customStyle="1" w:styleId="eightpthalfspaceafter">
    <w:name w:val="eight pt half space after"/>
    <w:aliases w:val="8hs"/>
    <w:basedOn w:val="eightptnormal"/>
    <w:rsid w:val="009B79C1"/>
    <w:pPr>
      <w:spacing w:after="100"/>
    </w:pPr>
  </w:style>
  <w:style w:type="paragraph" w:customStyle="1" w:styleId="eightptcolumnheadingspace">
    <w:name w:val="eight pt column heading+space"/>
    <w:aliases w:val="8chs"/>
    <w:basedOn w:val="eightptcolumnheading"/>
    <w:rsid w:val="009B79C1"/>
    <w:pPr>
      <w:spacing w:after="200"/>
    </w:pPr>
  </w:style>
  <w:style w:type="paragraph" w:customStyle="1" w:styleId="eightptblocknosp">
    <w:name w:val="eight pt block no sp"/>
    <w:aliases w:val="8bn"/>
    <w:basedOn w:val="eightptblock"/>
    <w:rsid w:val="009B79C1"/>
    <w:pPr>
      <w:spacing w:after="0"/>
    </w:pPr>
  </w:style>
  <w:style w:type="paragraph" w:customStyle="1" w:styleId="eightptblock">
    <w:name w:val="eight pt block"/>
    <w:aliases w:val="8b"/>
    <w:basedOn w:val="Normal"/>
    <w:rsid w:val="009B79C1"/>
    <w:pPr>
      <w:spacing w:after="160" w:line="200" w:lineRule="atLeast"/>
      <w:ind w:left="567"/>
    </w:pPr>
    <w:rPr>
      <w:sz w:val="16"/>
    </w:rPr>
  </w:style>
  <w:style w:type="paragraph" w:customStyle="1" w:styleId="nineptbodytext4ptbefore4ptafter">
    <w:name w:val="nine pt body text 4pt before 4pt after"/>
    <w:aliases w:val="9bt44"/>
    <w:basedOn w:val="nineptbodytext"/>
    <w:rsid w:val="009B79C1"/>
    <w:pPr>
      <w:spacing w:before="80" w:after="80"/>
    </w:pPr>
  </w:style>
  <w:style w:type="paragraph" w:customStyle="1" w:styleId="eightptcolumntabs2">
    <w:name w:val="eight pt column tabs2"/>
    <w:aliases w:val="a82"/>
    <w:basedOn w:val="eightptnormal"/>
    <w:rsid w:val="009B79C1"/>
    <w:pPr>
      <w:tabs>
        <w:tab w:val="decimal" w:pos="539"/>
      </w:tabs>
      <w:ind w:left="-57" w:right="-57"/>
    </w:pPr>
  </w:style>
  <w:style w:type="paragraph" w:customStyle="1" w:styleId="acctstatementheadingshorter2">
    <w:name w:val="acct statement heading shorter2"/>
    <w:aliases w:val="as-2"/>
    <w:basedOn w:val="acctstatementheading"/>
    <w:rsid w:val="009B79C1"/>
    <w:pPr>
      <w:ind w:right="5103"/>
    </w:pPr>
  </w:style>
  <w:style w:type="paragraph" w:customStyle="1" w:styleId="accttwofigureslongernumber2">
    <w:name w:val="acct two figures longer number2"/>
    <w:aliases w:val="a2+2"/>
    <w:basedOn w:val="Normal"/>
    <w:rsid w:val="009B79C1"/>
    <w:pPr>
      <w:tabs>
        <w:tab w:val="decimal" w:pos="1332"/>
      </w:tabs>
    </w:pPr>
  </w:style>
  <w:style w:type="paragraph" w:customStyle="1" w:styleId="Normalbullet">
    <w:name w:val="Normal bullet"/>
    <w:aliases w:val="nb"/>
    <w:basedOn w:val="Normal"/>
    <w:rsid w:val="009B79C1"/>
    <w:pPr>
      <w:tabs>
        <w:tab w:val="num" w:pos="340"/>
      </w:tabs>
      <w:ind w:left="340" w:hanging="340"/>
    </w:pPr>
  </w:style>
  <w:style w:type="paragraph" w:customStyle="1" w:styleId="blockindentnosp">
    <w:name w:val="block indent no sp"/>
    <w:aliases w:val="bin,binn,block + indent"/>
    <w:basedOn w:val="blockindent"/>
    <w:rsid w:val="009B79C1"/>
    <w:pPr>
      <w:spacing w:after="0"/>
    </w:pPr>
  </w:style>
  <w:style w:type="paragraph" w:customStyle="1" w:styleId="blockindent">
    <w:name w:val="block indent"/>
    <w:aliases w:val="bi"/>
    <w:basedOn w:val="block"/>
    <w:rsid w:val="009B79C1"/>
    <w:pPr>
      <w:ind w:left="737" w:hanging="170"/>
    </w:pPr>
  </w:style>
  <w:style w:type="paragraph" w:customStyle="1" w:styleId="nineptnormalcentred">
    <w:name w:val="nine pt normal centred"/>
    <w:aliases w:val="9nc"/>
    <w:basedOn w:val="nineptnormal"/>
    <w:rsid w:val="009B79C1"/>
    <w:pPr>
      <w:jc w:val="center"/>
    </w:pPr>
  </w:style>
  <w:style w:type="paragraph" w:customStyle="1" w:styleId="nineptcol">
    <w:name w:val="nine pt %col"/>
    <w:aliases w:val="9%"/>
    <w:basedOn w:val="nineptnormal"/>
    <w:rsid w:val="009B79C1"/>
    <w:pPr>
      <w:tabs>
        <w:tab w:val="decimal" w:pos="340"/>
      </w:tabs>
    </w:pPr>
  </w:style>
  <w:style w:type="paragraph" w:customStyle="1" w:styleId="nineptcolumntab">
    <w:name w:val="nine pt column tab"/>
    <w:aliases w:val="a9,nine pt column tabs"/>
    <w:basedOn w:val="nineptnormal"/>
    <w:rsid w:val="009B79C1"/>
    <w:pPr>
      <w:tabs>
        <w:tab w:val="decimal" w:pos="624"/>
      </w:tabs>
      <w:spacing w:line="200" w:lineRule="atLeast"/>
    </w:pPr>
  </w:style>
  <w:style w:type="paragraph" w:customStyle="1" w:styleId="nineptnormalitalic">
    <w:name w:val="nine pt normal italic"/>
    <w:aliases w:val="9nit"/>
    <w:basedOn w:val="nineptnormal"/>
    <w:rsid w:val="009B79C1"/>
    <w:rPr>
      <w:i/>
      <w:iCs/>
    </w:rPr>
  </w:style>
  <w:style w:type="paragraph" w:customStyle="1" w:styleId="nineptblocklistnospaceafter">
    <w:name w:val="nine pt block list no space after"/>
    <w:aliases w:val="9bln"/>
    <w:basedOn w:val="nineptblocklist"/>
    <w:rsid w:val="009B79C1"/>
    <w:pPr>
      <w:spacing w:after="0"/>
    </w:pPr>
  </w:style>
  <w:style w:type="paragraph" w:customStyle="1" w:styleId="nineptblocklist">
    <w:name w:val="nine pt block list"/>
    <w:aliases w:val="9bl"/>
    <w:basedOn w:val="nineptblock"/>
    <w:rsid w:val="009B79C1"/>
    <w:pPr>
      <w:ind w:left="992" w:hanging="425"/>
    </w:pPr>
  </w:style>
  <w:style w:type="paragraph" w:customStyle="1" w:styleId="nineptblock">
    <w:name w:val="nine pt block"/>
    <w:aliases w:val="9b"/>
    <w:basedOn w:val="nineptnormal"/>
    <w:rsid w:val="009B79C1"/>
    <w:pPr>
      <w:spacing w:after="220"/>
      <w:ind w:left="567"/>
    </w:pPr>
  </w:style>
  <w:style w:type="paragraph" w:customStyle="1" w:styleId="acctfourfiguresshorternumber2">
    <w:name w:val="acct four figures shorter number2"/>
    <w:aliases w:val="a4-2"/>
    <w:basedOn w:val="Normal"/>
    <w:rsid w:val="009B79C1"/>
    <w:pPr>
      <w:tabs>
        <w:tab w:val="decimal" w:pos="624"/>
      </w:tabs>
    </w:pPr>
  </w:style>
  <w:style w:type="paragraph" w:customStyle="1" w:styleId="nineptnormalheadingcentred">
    <w:name w:val="nine pt normal heading centred"/>
    <w:aliases w:val="9nhc"/>
    <w:basedOn w:val="nineptnormalheading"/>
    <w:rsid w:val="009B79C1"/>
    <w:pPr>
      <w:jc w:val="center"/>
    </w:pPr>
  </w:style>
  <w:style w:type="paragraph" w:customStyle="1" w:styleId="nineptheadingcentredspace">
    <w:name w:val="nine pt heading centred + space"/>
    <w:aliases w:val="9hcs"/>
    <w:basedOn w:val="Normal"/>
    <w:rsid w:val="009B79C1"/>
    <w:pPr>
      <w:spacing w:after="180" w:line="220" w:lineRule="atLeast"/>
      <w:jc w:val="center"/>
    </w:pPr>
    <w:rPr>
      <w:sz w:val="18"/>
    </w:rPr>
  </w:style>
  <w:style w:type="paragraph" w:customStyle="1" w:styleId="nineptcolumntabdecimal">
    <w:name w:val="nine pt column tab decimal"/>
    <w:aliases w:val="a9d,nine pt column tabs decimal"/>
    <w:basedOn w:val="nineptnormal"/>
    <w:rsid w:val="009B79C1"/>
    <w:pPr>
      <w:tabs>
        <w:tab w:val="decimal" w:pos="227"/>
      </w:tabs>
    </w:pPr>
  </w:style>
  <w:style w:type="paragraph" w:customStyle="1" w:styleId="nineptcolumntab2">
    <w:name w:val="nine pt column tab2"/>
    <w:aliases w:val="a92,nine pt column tabs2"/>
    <w:basedOn w:val="nineptnormal"/>
    <w:rsid w:val="009B79C1"/>
    <w:pPr>
      <w:tabs>
        <w:tab w:val="decimal" w:pos="510"/>
      </w:tabs>
    </w:pPr>
  </w:style>
  <w:style w:type="paragraph" w:customStyle="1" w:styleId="nineptonepointafter">
    <w:name w:val="nine pt one point after"/>
    <w:aliases w:val="9n1"/>
    <w:basedOn w:val="nineptnormal"/>
    <w:rsid w:val="009B79C1"/>
    <w:pPr>
      <w:spacing w:after="20"/>
    </w:pPr>
  </w:style>
  <w:style w:type="paragraph" w:customStyle="1" w:styleId="nineptblockind">
    <w:name w:val="nine pt block *ind"/>
    <w:aliases w:val="9b*ind"/>
    <w:basedOn w:val="nineptblock"/>
    <w:rsid w:val="009B79C1"/>
    <w:pPr>
      <w:ind w:left="851" w:hanging="284"/>
    </w:pPr>
  </w:style>
  <w:style w:type="paragraph" w:customStyle="1" w:styleId="headingonepointafter">
    <w:name w:val="heading one point after"/>
    <w:aliases w:val="h1p"/>
    <w:basedOn w:val="heading"/>
    <w:rsid w:val="009B79C1"/>
    <w:pPr>
      <w:spacing w:after="20"/>
    </w:pPr>
  </w:style>
  <w:style w:type="paragraph" w:customStyle="1" w:styleId="blockbulletnospaceafter">
    <w:name w:val="block bullet no space after"/>
    <w:aliases w:val="bbn,block bullet no sp"/>
    <w:basedOn w:val="blockbullet"/>
    <w:rsid w:val="009B79C1"/>
    <w:pPr>
      <w:spacing w:after="0"/>
    </w:pPr>
  </w:style>
  <w:style w:type="paragraph" w:customStyle="1" w:styleId="acctstatementheadingaitalicbold">
    <w:name w:val="acct statement heading (a) italic bold"/>
    <w:aliases w:val="asaib"/>
    <w:basedOn w:val="acctstatementheadinga"/>
    <w:rsid w:val="009B79C1"/>
    <w:pPr>
      <w:spacing w:before="0" w:after="260"/>
    </w:pPr>
    <w:rPr>
      <w:i/>
    </w:rPr>
  </w:style>
  <w:style w:type="paragraph" w:customStyle="1" w:styleId="nineptblocknosp">
    <w:name w:val="nine pt block no sp"/>
    <w:aliases w:val="9bn"/>
    <w:basedOn w:val="Normal"/>
    <w:rsid w:val="009B79C1"/>
    <w:pPr>
      <w:spacing w:line="220" w:lineRule="atLeast"/>
      <w:ind w:left="567"/>
    </w:pPr>
    <w:rPr>
      <w:sz w:val="18"/>
    </w:rPr>
  </w:style>
  <w:style w:type="paragraph" w:customStyle="1" w:styleId="nineptnormalheadingbolditalic">
    <w:name w:val="nine pt normal heading bold italic"/>
    <w:aliases w:val="9h2"/>
    <w:basedOn w:val="nineptnormalheading"/>
    <w:rsid w:val="009B79C1"/>
    <w:rPr>
      <w:i/>
      <w:iCs/>
    </w:rPr>
  </w:style>
  <w:style w:type="paragraph" w:customStyle="1" w:styleId="nineptnormalhalfspace">
    <w:name w:val="nine pt normal half space"/>
    <w:aliases w:val="9nhs"/>
    <w:basedOn w:val="nineptnormal"/>
    <w:rsid w:val="009B79C1"/>
    <w:pPr>
      <w:spacing w:after="80"/>
    </w:pPr>
  </w:style>
  <w:style w:type="paragraph" w:customStyle="1" w:styleId="nineptratecol">
    <w:name w:val="nine pt rate col"/>
    <w:aliases w:val="a9r"/>
    <w:basedOn w:val="nineptnormal"/>
    <w:rsid w:val="009B79C1"/>
    <w:pPr>
      <w:tabs>
        <w:tab w:val="decimal" w:pos="397"/>
      </w:tabs>
    </w:pPr>
  </w:style>
  <w:style w:type="paragraph" w:customStyle="1" w:styleId="nineptblockitalics">
    <w:name w:val="nine pt block italics"/>
    <w:aliases w:val="9bit"/>
    <w:basedOn w:val="nineptblock"/>
    <w:rsid w:val="009B79C1"/>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9B79C1"/>
    <w:pPr>
      <w:spacing w:after="80"/>
    </w:pPr>
  </w:style>
  <w:style w:type="paragraph" w:customStyle="1" w:styleId="nineptbodytextheading">
    <w:name w:val="nine pt body text heading"/>
    <w:aliases w:val="9bth"/>
    <w:basedOn w:val="Footer"/>
    <w:rsid w:val="009B79C1"/>
    <w:pPr>
      <w:tabs>
        <w:tab w:val="clear" w:pos="9639"/>
      </w:tabs>
      <w:spacing w:after="180" w:line="220" w:lineRule="atLeast"/>
    </w:pPr>
    <w:rPr>
      <w:b/>
      <w:bCs/>
    </w:rPr>
  </w:style>
  <w:style w:type="paragraph" w:customStyle="1" w:styleId="nineptbodytextheadingcentred">
    <w:name w:val="nine pt body text heading centred"/>
    <w:aliases w:val="9bthc"/>
    <w:basedOn w:val="nineptbodytextheading"/>
    <w:rsid w:val="009B79C1"/>
    <w:pPr>
      <w:jc w:val="center"/>
    </w:pPr>
  </w:style>
  <w:style w:type="paragraph" w:customStyle="1" w:styleId="nineptnormalheadingcentredwider">
    <w:name w:val="nine pt normal heading centred wider"/>
    <w:aliases w:val="9nhcw"/>
    <w:basedOn w:val="nineptnormalheadingcentred"/>
    <w:rsid w:val="009B79C1"/>
    <w:pPr>
      <w:ind w:left="-85" w:right="-85"/>
    </w:pPr>
  </w:style>
  <w:style w:type="paragraph" w:customStyle="1" w:styleId="nineptcolumntabs5">
    <w:name w:val="nine pt column tabs5"/>
    <w:aliases w:val="a95,nine pt column tab5"/>
    <w:basedOn w:val="Normal"/>
    <w:rsid w:val="009B79C1"/>
    <w:pPr>
      <w:tabs>
        <w:tab w:val="decimal" w:pos="794"/>
      </w:tabs>
      <w:spacing w:line="220" w:lineRule="atLeast"/>
    </w:pPr>
    <w:rPr>
      <w:sz w:val="18"/>
    </w:rPr>
  </w:style>
  <w:style w:type="paragraph" w:customStyle="1" w:styleId="ninebtbodytextcentred">
    <w:name w:val="nine bt body text centred"/>
    <w:aliases w:val="9btc"/>
    <w:basedOn w:val="nineptbodytext"/>
    <w:rsid w:val="009B79C1"/>
    <w:pPr>
      <w:spacing w:after="180"/>
      <w:jc w:val="center"/>
    </w:pPr>
  </w:style>
  <w:style w:type="paragraph" w:customStyle="1" w:styleId="nineptbodytextheadingcentredwider">
    <w:name w:val="nine pt body text heading centred wider"/>
    <w:aliases w:val="9bthcw,a9bthcw"/>
    <w:basedOn w:val="nineptbodytextheadingcentred"/>
    <w:rsid w:val="009B79C1"/>
    <w:pPr>
      <w:ind w:left="-85" w:right="-85"/>
    </w:pPr>
  </w:style>
  <w:style w:type="paragraph" w:customStyle="1" w:styleId="nineptcolumntabdecimal2">
    <w:name w:val="nine pt column tab decimal2"/>
    <w:aliases w:val="a9d2,nine pt column tabs decimal2"/>
    <w:basedOn w:val="nineptnormal"/>
    <w:rsid w:val="009B79C1"/>
    <w:pPr>
      <w:tabs>
        <w:tab w:val="decimal" w:pos="284"/>
      </w:tabs>
    </w:pPr>
  </w:style>
  <w:style w:type="paragraph" w:customStyle="1" w:styleId="nineptcolumntab4">
    <w:name w:val="nine pt column tab4"/>
    <w:aliases w:val="a94,nine pt column tabs4"/>
    <w:basedOn w:val="nineptnormal"/>
    <w:rsid w:val="009B79C1"/>
    <w:pPr>
      <w:tabs>
        <w:tab w:val="decimal" w:pos="680"/>
      </w:tabs>
    </w:pPr>
  </w:style>
  <w:style w:type="paragraph" w:customStyle="1" w:styleId="nineptcolumntab3">
    <w:name w:val="nine pt column tab3"/>
    <w:aliases w:val="a93,nine pt column tabs3"/>
    <w:basedOn w:val="nineptnormal"/>
    <w:rsid w:val="009B79C1"/>
    <w:pPr>
      <w:tabs>
        <w:tab w:val="decimal" w:pos="567"/>
      </w:tabs>
    </w:pPr>
  </w:style>
  <w:style w:type="paragraph" w:customStyle="1" w:styleId="nineptindent">
    <w:name w:val="nine pt indent"/>
    <w:aliases w:val="9i"/>
    <w:basedOn w:val="nineptnormal"/>
    <w:rsid w:val="009B79C1"/>
    <w:pPr>
      <w:ind w:left="425" w:hanging="425"/>
    </w:pPr>
  </w:style>
  <w:style w:type="paragraph" w:customStyle="1" w:styleId="blockind">
    <w:name w:val="block *ind"/>
    <w:aliases w:val="b*,block star ind"/>
    <w:basedOn w:val="block"/>
    <w:rsid w:val="009B79C1"/>
    <w:pPr>
      <w:ind w:left="907" w:hanging="340"/>
    </w:pPr>
  </w:style>
  <w:style w:type="paragraph" w:customStyle="1" w:styleId="List3i">
    <w:name w:val="List 3i"/>
    <w:aliases w:val="3i"/>
    <w:basedOn w:val="List2i"/>
    <w:rsid w:val="009B79C1"/>
    <w:pPr>
      <w:ind w:left="1701"/>
    </w:pPr>
  </w:style>
  <w:style w:type="paragraph" w:customStyle="1" w:styleId="acctindentonepointafter">
    <w:name w:val="acct indent one point after"/>
    <w:aliases w:val="ai1p"/>
    <w:basedOn w:val="acctindent"/>
    <w:rsid w:val="009B79C1"/>
    <w:pPr>
      <w:spacing w:after="20"/>
    </w:pPr>
  </w:style>
  <w:style w:type="paragraph" w:customStyle="1" w:styleId="eightptnormalheadingitalic">
    <w:name w:val="eight pt normal heading italic"/>
    <w:aliases w:val="8nhbi"/>
    <w:basedOn w:val="eightptnormalheading"/>
    <w:rsid w:val="009B79C1"/>
    <w:rPr>
      <w:i/>
      <w:iCs/>
    </w:rPr>
  </w:style>
  <w:style w:type="paragraph" w:customStyle="1" w:styleId="eightptcolumntabs3">
    <w:name w:val="eight pt column tabs3"/>
    <w:aliases w:val="a83"/>
    <w:basedOn w:val="eightptnormal"/>
    <w:rsid w:val="009B79C1"/>
    <w:pPr>
      <w:tabs>
        <w:tab w:val="decimal" w:pos="794"/>
      </w:tabs>
    </w:pPr>
  </w:style>
  <w:style w:type="paragraph" w:customStyle="1" w:styleId="eightptbodytextheadingmiddleline">
    <w:name w:val="eight pt body text heading middle line"/>
    <w:aliases w:val="8hml"/>
    <w:basedOn w:val="eightptbodytextheading"/>
    <w:rsid w:val="009B79C1"/>
    <w:pPr>
      <w:spacing w:before="80" w:after="80"/>
    </w:pPr>
  </w:style>
  <w:style w:type="paragraph" w:customStyle="1" w:styleId="eightptbodytextheadingmiddlelinecentred">
    <w:name w:val="eight pt body text heading middle line centred"/>
    <w:aliases w:val="8hmlc"/>
    <w:basedOn w:val="eightptbodytextheadingmiddleline"/>
    <w:rsid w:val="009B79C1"/>
    <w:pPr>
      <w:jc w:val="center"/>
    </w:pPr>
  </w:style>
  <w:style w:type="paragraph" w:customStyle="1" w:styleId="eightpt4ptspacebefore">
    <w:name w:val="eight pt 4pt space before"/>
    <w:aliases w:val="8n4sp"/>
    <w:basedOn w:val="eightptnormal"/>
    <w:rsid w:val="009B79C1"/>
    <w:pPr>
      <w:spacing w:before="80"/>
    </w:pPr>
  </w:style>
  <w:style w:type="paragraph" w:customStyle="1" w:styleId="eightpt4ptspaceafter">
    <w:name w:val="eight pt 4 pt space after"/>
    <w:aliases w:val="8n4sa"/>
    <w:basedOn w:val="eightptnormal"/>
    <w:rsid w:val="009B79C1"/>
    <w:pPr>
      <w:spacing w:after="80"/>
    </w:pPr>
  </w:style>
  <w:style w:type="paragraph" w:customStyle="1" w:styleId="blockbullet2">
    <w:name w:val="block bullet 2"/>
    <w:aliases w:val="bb2"/>
    <w:basedOn w:val="BodyText"/>
    <w:rsid w:val="009B79C1"/>
    <w:pPr>
      <w:tabs>
        <w:tab w:val="num" w:pos="1247"/>
      </w:tabs>
      <w:ind w:left="1247" w:hanging="340"/>
    </w:pPr>
  </w:style>
  <w:style w:type="paragraph" w:customStyle="1" w:styleId="headingnospaceaftercentred">
    <w:name w:val="heading no space after centred"/>
    <w:aliases w:val="hnc"/>
    <w:basedOn w:val="headingnospaceafter"/>
    <w:rsid w:val="009B79C1"/>
    <w:pPr>
      <w:jc w:val="center"/>
    </w:pPr>
  </w:style>
  <w:style w:type="paragraph" w:customStyle="1" w:styleId="acctfourfigureslongernumber2">
    <w:name w:val="acct four figures longer number2"/>
    <w:aliases w:val="a4+2"/>
    <w:basedOn w:val="Normal"/>
    <w:rsid w:val="009B79C1"/>
    <w:pPr>
      <w:tabs>
        <w:tab w:val="decimal" w:pos="907"/>
      </w:tabs>
    </w:pPr>
  </w:style>
  <w:style w:type="paragraph" w:customStyle="1" w:styleId="AccPolicyHeading">
    <w:name w:val="Acc Policy Heading"/>
    <w:basedOn w:val="BodyText"/>
    <w:link w:val="AccPolicyHeadingCharChar"/>
    <w:autoRedefine/>
    <w:rsid w:val="00046845"/>
    <w:pPr>
      <w:tabs>
        <w:tab w:val="num" w:pos="720"/>
        <w:tab w:val="num" w:pos="2925"/>
      </w:tabs>
      <w:spacing w:after="120"/>
      <w:ind w:left="720" w:hanging="720"/>
      <w:jc w:val="both"/>
    </w:pPr>
    <w:rPr>
      <w:bCs/>
      <w:szCs w:val="22"/>
      <w:lang w:val="en-US" w:eastAsia="en-GB" w:bidi="th-TH"/>
    </w:rPr>
  </w:style>
  <w:style w:type="character" w:customStyle="1" w:styleId="AccPolicyHeadingCharChar">
    <w:name w:val="Acc Policy Heading Char Char"/>
    <w:basedOn w:val="DefaultParagraphFont"/>
    <w:link w:val="AccPolicyHeading"/>
    <w:rsid w:val="00046845"/>
    <w:rPr>
      <w:bCs/>
      <w:sz w:val="22"/>
      <w:szCs w:val="22"/>
      <w:lang w:val="en-US" w:eastAsia="en-GB" w:bidi="th-TH"/>
    </w:rPr>
  </w:style>
  <w:style w:type="paragraph" w:customStyle="1" w:styleId="AccPolicysubhead">
    <w:name w:val="Acc Policy sub head"/>
    <w:basedOn w:val="BodyText"/>
    <w:next w:val="BodyText"/>
    <w:link w:val="AccPolicysubheadChar"/>
    <w:autoRedefine/>
    <w:rsid w:val="002D7009"/>
    <w:pPr>
      <w:spacing w:after="0" w:line="240" w:lineRule="atLeast"/>
      <w:ind w:left="540" w:right="43"/>
      <w:jc w:val="both"/>
    </w:pPr>
    <w:rPr>
      <w:rFonts w:cs="Univers 45 Light"/>
      <w:color w:val="000000"/>
      <w:szCs w:val="22"/>
      <w:lang w:val="en-US" w:bidi="th-TH"/>
    </w:rPr>
  </w:style>
  <w:style w:type="paragraph" w:customStyle="1" w:styleId="BodyTextbullet">
    <w:name w:val="Body Text bullet"/>
    <w:basedOn w:val="BodyText"/>
    <w:next w:val="BodyText"/>
    <w:autoRedefine/>
    <w:rsid w:val="00046845"/>
    <w:pPr>
      <w:numPr>
        <w:numId w:val="7"/>
      </w:numPr>
      <w:spacing w:after="120"/>
      <w:jc w:val="both"/>
    </w:pPr>
    <w:rPr>
      <w:bCs/>
      <w:szCs w:val="22"/>
      <w:lang w:val="en-US" w:eastAsia="en-GB" w:bidi="th-TH"/>
    </w:rPr>
  </w:style>
  <w:style w:type="paragraph" w:customStyle="1" w:styleId="AccNoteHeading">
    <w:name w:val="Acc Note Heading"/>
    <w:basedOn w:val="BodyText"/>
    <w:autoRedefine/>
    <w:rsid w:val="00046845"/>
    <w:pPr>
      <w:tabs>
        <w:tab w:val="num" w:pos="360"/>
      </w:tabs>
      <w:spacing w:before="130" w:after="130"/>
      <w:ind w:left="360" w:hanging="360"/>
      <w:jc w:val="both"/>
    </w:pPr>
    <w:rPr>
      <w:b/>
      <w:bCs/>
      <w:sz w:val="24"/>
      <w:szCs w:val="22"/>
      <w:lang w:val="en-US" w:eastAsia="en-GB" w:bidi="th-TH"/>
    </w:rPr>
  </w:style>
  <w:style w:type="character" w:customStyle="1" w:styleId="AccPolicysubheadChar">
    <w:name w:val="Acc Policy sub head Char"/>
    <w:basedOn w:val="DefaultParagraphFont"/>
    <w:link w:val="AccPolicysubhead"/>
    <w:rsid w:val="002D7009"/>
    <w:rPr>
      <w:rFonts w:cs="Univers 45 Light"/>
      <w:color w:val="000000"/>
      <w:sz w:val="22"/>
      <w:szCs w:val="22"/>
      <w:lang w:val="en-US" w:eastAsia="en-US"/>
    </w:rPr>
  </w:style>
  <w:style w:type="paragraph" w:customStyle="1" w:styleId="AccPolicyalternative">
    <w:name w:val="Acc Policy alternative"/>
    <w:basedOn w:val="AccPolicysubhead"/>
    <w:link w:val="AccPolicyalternativeChar"/>
    <w:autoRedefine/>
    <w:rsid w:val="002A0634"/>
    <w:pPr>
      <w:ind w:right="0"/>
    </w:pPr>
    <w:rPr>
      <w:color w:val="0000FF"/>
    </w:rPr>
  </w:style>
  <w:style w:type="character" w:customStyle="1" w:styleId="AccPolicyalternativeChar">
    <w:name w:val="Acc Policy alternative Char"/>
    <w:basedOn w:val="AccPolicysubheadChar"/>
    <w:link w:val="AccPolicyalternative"/>
    <w:rsid w:val="002A0634"/>
    <w:rPr>
      <w:rFonts w:cs="Univers 45 Light"/>
      <w:color w:val="0000FF"/>
      <w:sz w:val="22"/>
      <w:szCs w:val="22"/>
      <w:lang w:val="en-US" w:eastAsia="en-US"/>
    </w:rPr>
  </w:style>
  <w:style w:type="paragraph" w:styleId="BodyText2">
    <w:name w:val="Body Text 2"/>
    <w:basedOn w:val="Normal"/>
    <w:rsid w:val="00D47D89"/>
    <w:pPr>
      <w:spacing w:after="120" w:line="480" w:lineRule="auto"/>
    </w:pPr>
  </w:style>
  <w:style w:type="paragraph" w:customStyle="1" w:styleId="CoverTitle">
    <w:name w:val="Cover Title"/>
    <w:basedOn w:val="Normal"/>
    <w:rsid w:val="00A84C94"/>
    <w:pPr>
      <w:overflowPunct w:val="0"/>
      <w:autoSpaceDE w:val="0"/>
      <w:autoSpaceDN w:val="0"/>
      <w:adjustRightInd w:val="0"/>
      <w:spacing w:line="440" w:lineRule="exact"/>
      <w:jc w:val="both"/>
      <w:textAlignment w:val="baseline"/>
    </w:pPr>
    <w:rPr>
      <w:sz w:val="36"/>
    </w:rPr>
  </w:style>
  <w:style w:type="paragraph" w:customStyle="1" w:styleId="Single">
    <w:name w:val="Single"/>
    <w:basedOn w:val="Normal"/>
    <w:rsid w:val="00A84C94"/>
    <w:pPr>
      <w:overflowPunct w:val="0"/>
      <w:autoSpaceDE w:val="0"/>
      <w:autoSpaceDN w:val="0"/>
      <w:adjustRightInd w:val="0"/>
      <w:spacing w:after="130" w:line="240" w:lineRule="auto"/>
      <w:jc w:val="both"/>
      <w:textAlignment w:val="baseline"/>
    </w:pPr>
    <w:rPr>
      <w:sz w:val="18"/>
      <w:u w:val="single"/>
    </w:rPr>
  </w:style>
  <w:style w:type="paragraph" w:customStyle="1" w:styleId="CoverClientName">
    <w:name w:val="Cover Client Name"/>
    <w:basedOn w:val="Normal"/>
    <w:rsid w:val="00A84C94"/>
    <w:pPr>
      <w:tabs>
        <w:tab w:val="left" w:pos="-140"/>
      </w:tabs>
      <w:overflowPunct w:val="0"/>
      <w:autoSpaceDE w:val="0"/>
      <w:autoSpaceDN w:val="0"/>
      <w:adjustRightInd w:val="0"/>
      <w:spacing w:before="80" w:after="520" w:line="240" w:lineRule="auto"/>
      <w:jc w:val="both"/>
      <w:textAlignment w:val="baseline"/>
    </w:pPr>
    <w:rPr>
      <w:b/>
      <w:sz w:val="26"/>
    </w:rPr>
  </w:style>
  <w:style w:type="paragraph" w:customStyle="1" w:styleId="CoverSubTitle">
    <w:name w:val="Cover SubTitle"/>
    <w:basedOn w:val="Single"/>
    <w:rsid w:val="00A84C94"/>
    <w:pPr>
      <w:spacing w:after="0" w:line="440" w:lineRule="exact"/>
      <w:jc w:val="center"/>
    </w:pPr>
    <w:rPr>
      <w:sz w:val="32"/>
      <w:u w:val="none"/>
    </w:rPr>
  </w:style>
  <w:style w:type="paragraph" w:customStyle="1" w:styleId="CoverDate">
    <w:name w:val="Cover Date"/>
    <w:basedOn w:val="Single"/>
    <w:rsid w:val="00A84C94"/>
    <w:pPr>
      <w:spacing w:after="0" w:line="440" w:lineRule="exact"/>
      <w:jc w:val="center"/>
    </w:pPr>
    <w:rPr>
      <w:sz w:val="32"/>
      <w:u w:val="none"/>
    </w:rPr>
  </w:style>
  <w:style w:type="character" w:customStyle="1" w:styleId="BodyTextChar">
    <w:name w:val="Body Text Char"/>
    <w:aliases w:val="bt Char,body text Char,Body Char,BT Char"/>
    <w:basedOn w:val="DefaultParagraphFont"/>
    <w:link w:val="BodyText"/>
    <w:rsid w:val="00C766E6"/>
    <w:rPr>
      <w:sz w:val="22"/>
      <w:lang w:val="en-AU" w:eastAsia="en-US" w:bidi="ar-SA"/>
    </w:rPr>
  </w:style>
  <w:style w:type="character" w:customStyle="1" w:styleId="Heading3Char">
    <w:name w:val="Heading 3 Char"/>
    <w:basedOn w:val="BodyTextChar"/>
    <w:link w:val="Heading3"/>
    <w:rsid w:val="00C766E6"/>
    <w:rPr>
      <w:i/>
      <w:sz w:val="22"/>
      <w:lang w:val="en-AU" w:eastAsia="en-US" w:bidi="ar-SA"/>
    </w:rPr>
  </w:style>
  <w:style w:type="character" w:customStyle="1" w:styleId="Heading2Char">
    <w:name w:val="Heading 2 Char"/>
    <w:basedOn w:val="Heading3Char"/>
    <w:link w:val="Heading2"/>
    <w:rsid w:val="00A45CCE"/>
    <w:rPr>
      <w:b/>
      <w:i/>
      <w:sz w:val="22"/>
      <w:lang w:val="en-AU" w:eastAsia="en-US" w:bidi="ar-SA"/>
    </w:rPr>
  </w:style>
  <w:style w:type="character" w:customStyle="1" w:styleId="Heading1Char">
    <w:name w:val="Heading 1 Char"/>
    <w:basedOn w:val="Heading2Char"/>
    <w:link w:val="Heading1"/>
    <w:uiPriority w:val="9"/>
    <w:rsid w:val="00FD0BD0"/>
    <w:rPr>
      <w:b/>
      <w:i w:val="0"/>
      <w:sz w:val="24"/>
      <w:szCs w:val="24"/>
      <w:lang w:val="en-AU" w:eastAsia="en-US" w:bidi="ar-SA"/>
    </w:rPr>
  </w:style>
  <w:style w:type="paragraph" w:styleId="BlockText">
    <w:name w:val="Block Text"/>
    <w:basedOn w:val="Normal"/>
    <w:rsid w:val="00A74026"/>
    <w:pPr>
      <w:spacing w:before="240" w:line="240" w:lineRule="auto"/>
      <w:ind w:left="547" w:right="749" w:firstLine="1440"/>
      <w:jc w:val="both"/>
    </w:pPr>
    <w:rPr>
      <w:rFonts w:ascii="CG Times (W1)" w:hAnsi="CG Times (W1)" w:cs="KPMG Logo"/>
      <w:sz w:val="28"/>
      <w:szCs w:val="28"/>
      <w:lang w:val="th-TH" w:bidi="th-TH"/>
    </w:rPr>
  </w:style>
  <w:style w:type="paragraph" w:styleId="BalloonText">
    <w:name w:val="Balloon Text"/>
    <w:basedOn w:val="Normal"/>
    <w:semiHidden/>
    <w:rsid w:val="006E13F7"/>
    <w:rPr>
      <w:rFonts w:ascii="Tahoma" w:hAnsi="Tahoma" w:cs="Tahoma"/>
      <w:sz w:val="16"/>
      <w:szCs w:val="16"/>
    </w:rPr>
  </w:style>
  <w:style w:type="paragraph" w:styleId="DocumentMap">
    <w:name w:val="Document Map"/>
    <w:basedOn w:val="Normal"/>
    <w:semiHidden/>
    <w:rsid w:val="00BB09EA"/>
    <w:pPr>
      <w:shd w:val="clear" w:color="auto" w:fill="000080"/>
    </w:pPr>
    <w:rPr>
      <w:rFonts w:ascii="Tahoma" w:hAnsi="Tahoma" w:cs="Tahoma"/>
      <w:sz w:val="20"/>
    </w:rPr>
  </w:style>
  <w:style w:type="table" w:styleId="TableGrid">
    <w:name w:val="Table Grid"/>
    <w:basedOn w:val="TableNormal"/>
    <w:uiPriority w:val="39"/>
    <w:rsid w:val="00B2374F"/>
    <w:pPr>
      <w:spacing w:line="26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mailStyle226">
    <w:name w:val="EmailStyle226"/>
    <w:basedOn w:val="DefaultParagraphFont"/>
    <w:semiHidden/>
    <w:rsid w:val="00375F78"/>
    <w:rPr>
      <w:rFonts w:ascii="Arial" w:hAnsi="Arial" w:cs="Arial"/>
      <w:color w:val="auto"/>
      <w:sz w:val="20"/>
      <w:szCs w:val="20"/>
    </w:rPr>
  </w:style>
  <w:style w:type="paragraph" w:customStyle="1" w:styleId="Default">
    <w:name w:val="Default"/>
    <w:rsid w:val="00FE3A81"/>
    <w:pPr>
      <w:autoSpaceDE w:val="0"/>
      <w:autoSpaceDN w:val="0"/>
      <w:adjustRightInd w:val="0"/>
    </w:pPr>
    <w:rPr>
      <w:rFonts w:ascii="Univers 45 Light" w:eastAsia="Batang" w:hAnsi="Univers 45 Light" w:cs="Univers 45 Light"/>
      <w:color w:val="000000"/>
      <w:sz w:val="24"/>
      <w:szCs w:val="24"/>
      <w:lang w:val="en-US" w:eastAsia="ko-KR"/>
    </w:rPr>
  </w:style>
  <w:style w:type="paragraph" w:customStyle="1" w:styleId="AccountingPolicy">
    <w:name w:val="Accounting Policy"/>
    <w:basedOn w:val="Normal"/>
    <w:link w:val="AccountingPolicyChar1"/>
    <w:rsid w:val="008726AD"/>
    <w:pPr>
      <w:widowControl w:val="0"/>
      <w:tabs>
        <w:tab w:val="left" w:pos="1531"/>
        <w:tab w:val="left" w:pos="1871"/>
      </w:tabs>
      <w:suppressAutoHyphens/>
      <w:autoSpaceDE w:val="0"/>
      <w:autoSpaceDN w:val="0"/>
      <w:adjustRightInd w:val="0"/>
      <w:ind w:left="1531" w:hanging="1531"/>
      <w:textAlignment w:val="center"/>
    </w:pPr>
    <w:rPr>
      <w:rFonts w:ascii="Univers 45 Light" w:eastAsia="MS Mincho" w:hAnsi="Univers 45 Light" w:cs="Univers 45 Light"/>
      <w:color w:val="000000"/>
      <w:sz w:val="20"/>
    </w:rPr>
  </w:style>
  <w:style w:type="paragraph" w:customStyle="1" w:styleId="Subhead3">
    <w:name w:val="Subhead 3"/>
    <w:basedOn w:val="Normal"/>
    <w:link w:val="Subhead3Char"/>
    <w:rsid w:val="008726AD"/>
    <w:pPr>
      <w:widowControl w:val="0"/>
      <w:tabs>
        <w:tab w:val="left" w:pos="1134"/>
        <w:tab w:val="left" w:pos="1531"/>
        <w:tab w:val="left" w:pos="1871"/>
      </w:tabs>
      <w:suppressAutoHyphens/>
      <w:autoSpaceDE w:val="0"/>
      <w:autoSpaceDN w:val="0"/>
      <w:adjustRightInd w:val="0"/>
      <w:ind w:left="1531" w:right="935" w:hanging="1531"/>
      <w:textAlignment w:val="center"/>
    </w:pPr>
    <w:rPr>
      <w:rFonts w:ascii="Univers 45 Light" w:eastAsia="MS Mincho" w:hAnsi="Univers 45 Light" w:cs="Univers 45 Light"/>
      <w:b/>
      <w:bCs/>
      <w:color w:val="0C2D83"/>
      <w:sz w:val="20"/>
    </w:rPr>
  </w:style>
  <w:style w:type="paragraph" w:customStyle="1" w:styleId="AccountingPolicyIndent">
    <w:name w:val="Accounting Policy Indent"/>
    <w:basedOn w:val="Normal"/>
    <w:rsid w:val="008726AD"/>
    <w:pPr>
      <w:widowControl w:val="0"/>
      <w:tabs>
        <w:tab w:val="left" w:pos="1531"/>
        <w:tab w:val="left" w:pos="1871"/>
      </w:tabs>
      <w:suppressAutoHyphens/>
      <w:autoSpaceDE w:val="0"/>
      <w:autoSpaceDN w:val="0"/>
      <w:adjustRightInd w:val="0"/>
      <w:ind w:left="1871" w:hanging="1871"/>
      <w:textAlignment w:val="center"/>
    </w:pPr>
    <w:rPr>
      <w:rFonts w:ascii="Univers 45 Light" w:eastAsia="MS Mincho" w:hAnsi="Univers 45 Light" w:cs="Univers 45 Light"/>
      <w:color w:val="000000"/>
      <w:sz w:val="20"/>
    </w:rPr>
  </w:style>
  <w:style w:type="character" w:customStyle="1" w:styleId="Reference">
    <w:name w:val="Reference"/>
    <w:rsid w:val="008726AD"/>
    <w:rPr>
      <w:rFonts w:ascii="Univers 45 Light" w:hAnsi="Univers 45 Light"/>
      <w:i/>
      <w:color w:val="0C2D83"/>
      <w:sz w:val="16"/>
    </w:rPr>
  </w:style>
  <w:style w:type="character" w:customStyle="1" w:styleId="Footnote">
    <w:name w:val="Footnote"/>
    <w:rsid w:val="008726AD"/>
    <w:rPr>
      <w:rFonts w:ascii="Univers 45 Light" w:hAnsi="Univers 45 Light"/>
      <w:color w:val="0C2D83"/>
      <w:position w:val="2"/>
      <w:sz w:val="20"/>
      <w:vertAlign w:val="superscript"/>
    </w:rPr>
  </w:style>
  <w:style w:type="character" w:customStyle="1" w:styleId="Bullet">
    <w:name w:val="Bullet"/>
    <w:rsid w:val="008726AD"/>
    <w:rPr>
      <w:rFonts w:ascii="ZapfDingbats BT" w:hAnsi="ZapfDingbats BT"/>
      <w:color w:val="0C2D83"/>
      <w:position w:val="2"/>
      <w:sz w:val="10"/>
    </w:rPr>
  </w:style>
  <w:style w:type="character" w:customStyle="1" w:styleId="Subhead3Char">
    <w:name w:val="Subhead 3 Char"/>
    <w:basedOn w:val="DefaultParagraphFont"/>
    <w:link w:val="Subhead3"/>
    <w:locked/>
    <w:rsid w:val="008726AD"/>
    <w:rPr>
      <w:rFonts w:ascii="Univers 45 Light" w:eastAsia="MS Mincho" w:hAnsi="Univers 45 Light" w:cs="Univers 45 Light"/>
      <w:b/>
      <w:bCs/>
      <w:color w:val="0C2D83"/>
      <w:lang w:val="en-GB" w:eastAsia="en-US" w:bidi="ar-SA"/>
    </w:rPr>
  </w:style>
  <w:style w:type="character" w:customStyle="1" w:styleId="AccountingPolicyChar1">
    <w:name w:val="Accounting Policy Char1"/>
    <w:basedOn w:val="DefaultParagraphFont"/>
    <w:link w:val="AccountingPolicy"/>
    <w:locked/>
    <w:rsid w:val="008726AD"/>
    <w:rPr>
      <w:rFonts w:ascii="Univers 45 Light" w:eastAsia="MS Mincho" w:hAnsi="Univers 45 Light" w:cs="Univers 45 Light"/>
      <w:color w:val="000000"/>
      <w:lang w:val="en-GB" w:eastAsia="en-US" w:bidi="ar-SA"/>
    </w:rPr>
  </w:style>
  <w:style w:type="paragraph" w:customStyle="1" w:styleId="CM32">
    <w:name w:val="CM32"/>
    <w:basedOn w:val="Default"/>
    <w:next w:val="Default"/>
    <w:rsid w:val="00D20417"/>
    <w:pPr>
      <w:spacing w:line="260" w:lineRule="atLeast"/>
    </w:pPr>
    <w:rPr>
      <w:rFonts w:eastAsia="Times New Roman" w:cs="Angsana New"/>
      <w:color w:val="auto"/>
      <w:lang w:eastAsia="en-US"/>
    </w:rPr>
  </w:style>
  <w:style w:type="paragraph" w:customStyle="1" w:styleId="CM139">
    <w:name w:val="CM139"/>
    <w:basedOn w:val="Default"/>
    <w:next w:val="Default"/>
    <w:rsid w:val="00D20417"/>
    <w:rPr>
      <w:rFonts w:eastAsia="Times New Roman" w:cs="Angsana New"/>
      <w:color w:val="auto"/>
      <w:lang w:eastAsia="en-US"/>
    </w:rPr>
  </w:style>
  <w:style w:type="paragraph" w:customStyle="1" w:styleId="CM38">
    <w:name w:val="CM38"/>
    <w:basedOn w:val="Default"/>
    <w:next w:val="Default"/>
    <w:rsid w:val="00D20417"/>
    <w:pPr>
      <w:spacing w:line="256" w:lineRule="atLeast"/>
    </w:pPr>
    <w:rPr>
      <w:rFonts w:eastAsia="Times New Roman" w:cs="Angsana New"/>
      <w:color w:val="auto"/>
      <w:lang w:eastAsia="en-US"/>
    </w:rPr>
  </w:style>
  <w:style w:type="paragraph" w:customStyle="1" w:styleId="CM31">
    <w:name w:val="CM31"/>
    <w:basedOn w:val="Default"/>
    <w:next w:val="Default"/>
    <w:rsid w:val="00D20417"/>
    <w:pPr>
      <w:spacing w:line="253" w:lineRule="atLeast"/>
    </w:pPr>
    <w:rPr>
      <w:rFonts w:eastAsia="Times New Roman" w:cs="Angsana New"/>
      <w:color w:val="auto"/>
      <w:lang w:eastAsia="en-US"/>
    </w:rPr>
  </w:style>
  <w:style w:type="paragraph" w:customStyle="1" w:styleId="CM48">
    <w:name w:val="CM48"/>
    <w:basedOn w:val="Default"/>
    <w:next w:val="Default"/>
    <w:rsid w:val="00D20417"/>
    <w:rPr>
      <w:rFonts w:eastAsia="Times New Roman" w:cs="Angsana New"/>
      <w:color w:val="auto"/>
      <w:lang w:eastAsia="en-US"/>
    </w:rPr>
  </w:style>
  <w:style w:type="paragraph" w:customStyle="1" w:styleId="CM74">
    <w:name w:val="CM74"/>
    <w:basedOn w:val="Default"/>
    <w:next w:val="Default"/>
    <w:rsid w:val="00D20417"/>
    <w:rPr>
      <w:rFonts w:eastAsia="Times New Roman" w:cs="Angsana New"/>
      <w:color w:val="auto"/>
      <w:lang w:eastAsia="en-US"/>
    </w:rPr>
  </w:style>
  <w:style w:type="paragraph" w:styleId="ListParagraph">
    <w:name w:val="List Paragraph"/>
    <w:basedOn w:val="Normal"/>
    <w:link w:val="ListParagraphChar"/>
    <w:uiPriority w:val="34"/>
    <w:qFormat/>
    <w:rsid w:val="00985DF9"/>
    <w:pPr>
      <w:ind w:left="720"/>
      <w:contextualSpacing/>
    </w:pPr>
  </w:style>
  <w:style w:type="character" w:styleId="CommentReference">
    <w:name w:val="annotation reference"/>
    <w:basedOn w:val="DefaultParagraphFont"/>
    <w:uiPriority w:val="99"/>
    <w:semiHidden/>
    <w:rsid w:val="004C0E13"/>
    <w:rPr>
      <w:sz w:val="16"/>
      <w:szCs w:val="16"/>
    </w:rPr>
  </w:style>
  <w:style w:type="paragraph" w:styleId="CommentText">
    <w:name w:val="annotation text"/>
    <w:basedOn w:val="Normal"/>
    <w:link w:val="CommentTextChar"/>
    <w:uiPriority w:val="99"/>
    <w:rsid w:val="004C0E13"/>
    <w:rPr>
      <w:sz w:val="20"/>
    </w:rPr>
  </w:style>
  <w:style w:type="paragraph" w:styleId="CommentSubject">
    <w:name w:val="annotation subject"/>
    <w:basedOn w:val="CommentText"/>
    <w:next w:val="CommentText"/>
    <w:semiHidden/>
    <w:rsid w:val="004C0E13"/>
    <w:rPr>
      <w:b/>
      <w:bCs/>
    </w:rPr>
  </w:style>
  <w:style w:type="character" w:customStyle="1" w:styleId="FooterChar">
    <w:name w:val="Footer Char"/>
    <w:basedOn w:val="DefaultParagraphFont"/>
    <w:link w:val="Footer"/>
    <w:uiPriority w:val="99"/>
    <w:rsid w:val="001A0CC3"/>
    <w:rPr>
      <w:sz w:val="18"/>
      <w:lang w:val="en-GB" w:bidi="ar-SA"/>
    </w:rPr>
  </w:style>
  <w:style w:type="table" w:styleId="TableSimple2">
    <w:name w:val="Table Simple 2"/>
    <w:basedOn w:val="TableNormal"/>
    <w:rsid w:val="001A0CC3"/>
    <w:pPr>
      <w:spacing w:line="26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Revision">
    <w:name w:val="Revision"/>
    <w:hidden/>
    <w:uiPriority w:val="99"/>
    <w:semiHidden/>
    <w:rsid w:val="006B2253"/>
    <w:rPr>
      <w:sz w:val="22"/>
      <w:lang w:eastAsia="en-US" w:bidi="ar-SA"/>
    </w:rPr>
  </w:style>
  <w:style w:type="character" w:styleId="Emphasis">
    <w:name w:val="Emphasis"/>
    <w:basedOn w:val="DefaultParagraphFont"/>
    <w:uiPriority w:val="20"/>
    <w:qFormat/>
    <w:rsid w:val="00F56161"/>
    <w:rPr>
      <w:i/>
      <w:iCs/>
    </w:rPr>
  </w:style>
  <w:style w:type="table" w:styleId="Table3Deffects2">
    <w:name w:val="Table 3D effects 2"/>
    <w:basedOn w:val="TableNormal"/>
    <w:rsid w:val="00322AF1"/>
    <w:pPr>
      <w:spacing w:line="26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PlaceholderText">
    <w:name w:val="Placeholder Text"/>
    <w:basedOn w:val="DefaultParagraphFont"/>
    <w:uiPriority w:val="99"/>
    <w:semiHidden/>
    <w:rsid w:val="00A958FE"/>
    <w:rPr>
      <w:color w:val="808080"/>
    </w:rPr>
  </w:style>
  <w:style w:type="paragraph" w:customStyle="1" w:styleId="TableParagraph">
    <w:name w:val="Table Paragraph"/>
    <w:basedOn w:val="Normal"/>
    <w:uiPriority w:val="1"/>
    <w:qFormat/>
    <w:rsid w:val="002B2C2D"/>
    <w:pPr>
      <w:widowControl w:val="0"/>
      <w:spacing w:line="240" w:lineRule="auto"/>
    </w:pPr>
    <w:rPr>
      <w:rFonts w:asciiTheme="minorHAnsi" w:eastAsiaTheme="minorHAnsi" w:hAnsiTheme="minorHAnsi" w:cstheme="minorBidi"/>
      <w:szCs w:val="22"/>
      <w:lang w:val="en-US"/>
    </w:rPr>
  </w:style>
  <w:style w:type="character" w:styleId="Hyperlink">
    <w:name w:val="Hyperlink"/>
    <w:basedOn w:val="DefaultParagraphFont"/>
    <w:uiPriority w:val="99"/>
    <w:rsid w:val="00325565"/>
    <w:rPr>
      <w:color w:val="0000FF" w:themeColor="hyperlink"/>
      <w:u w:val="single"/>
    </w:rPr>
  </w:style>
  <w:style w:type="paragraph" w:customStyle="1" w:styleId="Pa20">
    <w:name w:val="Pa20"/>
    <w:basedOn w:val="Default"/>
    <w:next w:val="Default"/>
    <w:uiPriority w:val="99"/>
    <w:rsid w:val="006E53AE"/>
    <w:pPr>
      <w:spacing w:line="191" w:lineRule="atLeast"/>
    </w:pPr>
    <w:rPr>
      <w:rFonts w:ascii="Univers LT Std 45 Light" w:eastAsia="Times New Roman" w:hAnsi="Univers LT Std 45 Light" w:cs="Angsana New"/>
      <w:color w:val="auto"/>
      <w:lang w:eastAsia="en-GB"/>
    </w:rPr>
  </w:style>
  <w:style w:type="paragraph" w:styleId="NoSpacing">
    <w:name w:val="No Spacing"/>
    <w:uiPriority w:val="1"/>
    <w:qFormat/>
    <w:rsid w:val="00617309"/>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cs="Angsana New"/>
      <w:sz w:val="18"/>
      <w:szCs w:val="22"/>
      <w:lang w:val="en-US" w:eastAsia="en-US"/>
    </w:rPr>
  </w:style>
  <w:style w:type="paragraph" w:customStyle="1" w:styleId="Pa66">
    <w:name w:val="Pa66"/>
    <w:basedOn w:val="Normal"/>
    <w:next w:val="Normal"/>
    <w:uiPriority w:val="99"/>
    <w:rsid w:val="00307F18"/>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customStyle="1" w:styleId="CommentTextChar">
    <w:name w:val="Comment Text Char"/>
    <w:basedOn w:val="DefaultParagraphFont"/>
    <w:link w:val="CommentText"/>
    <w:uiPriority w:val="99"/>
    <w:rsid w:val="000F2104"/>
    <w:rPr>
      <w:lang w:eastAsia="en-US" w:bidi="ar-SA"/>
    </w:rPr>
  </w:style>
  <w:style w:type="paragraph" w:customStyle="1" w:styleId="Pa67">
    <w:name w:val="Pa67"/>
    <w:basedOn w:val="Normal"/>
    <w:next w:val="Normal"/>
    <w:uiPriority w:val="99"/>
    <w:rsid w:val="00D92E40"/>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paragraph" w:customStyle="1" w:styleId="Pa18">
    <w:name w:val="Pa18"/>
    <w:basedOn w:val="Normal"/>
    <w:next w:val="Normal"/>
    <w:uiPriority w:val="99"/>
    <w:rsid w:val="00242E23"/>
    <w:pPr>
      <w:autoSpaceDE w:val="0"/>
      <w:autoSpaceDN w:val="0"/>
      <w:adjustRightInd w:val="0"/>
      <w:spacing w:line="191" w:lineRule="atLeast"/>
    </w:pPr>
    <w:rPr>
      <w:rFonts w:ascii="Univers LT Std 45 Light" w:eastAsiaTheme="minorHAnsi" w:hAnsi="Univers LT Std 45 Light" w:cstheme="minorBidi"/>
      <w:sz w:val="24"/>
      <w:szCs w:val="24"/>
      <w:lang w:val="en-US" w:bidi="th-TH"/>
    </w:rPr>
  </w:style>
  <w:style w:type="character" w:styleId="UnresolvedMention">
    <w:name w:val="Unresolved Mention"/>
    <w:basedOn w:val="DefaultParagraphFont"/>
    <w:uiPriority w:val="99"/>
    <w:semiHidden/>
    <w:unhideWhenUsed/>
    <w:rsid w:val="00A648A0"/>
    <w:rPr>
      <w:color w:val="605E5C"/>
      <w:shd w:val="clear" w:color="auto" w:fill="E1DFDD"/>
    </w:rPr>
  </w:style>
  <w:style w:type="character" w:styleId="FollowedHyperlink">
    <w:name w:val="FollowedHyperlink"/>
    <w:basedOn w:val="DefaultParagraphFont"/>
    <w:semiHidden/>
    <w:unhideWhenUsed/>
    <w:rsid w:val="009E0C9B"/>
    <w:rPr>
      <w:color w:val="800080" w:themeColor="followedHyperlink"/>
      <w:u w:val="single"/>
    </w:rPr>
  </w:style>
  <w:style w:type="character" w:customStyle="1" w:styleId="ListParagraphChar">
    <w:name w:val="List Paragraph Char"/>
    <w:link w:val="ListParagraph"/>
    <w:uiPriority w:val="34"/>
    <w:locked/>
    <w:rsid w:val="00CA76F3"/>
    <w:rPr>
      <w:sz w:val="22"/>
      <w:lang w:eastAsia="en-US" w:bidi="ar-SA"/>
    </w:rPr>
  </w:style>
  <w:style w:type="character" w:customStyle="1" w:styleId="blockChar">
    <w:name w:val="block Char"/>
    <w:aliases w:val="b Char"/>
    <w:link w:val="block"/>
    <w:locked/>
    <w:rsid w:val="00502933"/>
    <w:rPr>
      <w:sz w:val="22"/>
      <w:lang w:eastAsia="en-US" w:bidi="ar-SA"/>
    </w:rPr>
  </w:style>
  <w:style w:type="paragraph" w:customStyle="1" w:styleId="paragraph">
    <w:name w:val="paragraph"/>
    <w:basedOn w:val="Normal"/>
    <w:rsid w:val="00F43E2D"/>
    <w:pPr>
      <w:spacing w:before="100" w:beforeAutospacing="1" w:after="100" w:afterAutospacing="1" w:line="240" w:lineRule="auto"/>
    </w:pPr>
    <w:rPr>
      <w:sz w:val="24"/>
      <w:szCs w:val="24"/>
      <w:lang w:val="en-US" w:bidi="th-TH"/>
    </w:rPr>
  </w:style>
  <w:style w:type="character" w:customStyle="1" w:styleId="findhit">
    <w:name w:val="findhit"/>
    <w:basedOn w:val="DefaultParagraphFont"/>
    <w:rsid w:val="00F43E2D"/>
  </w:style>
  <w:style w:type="character" w:customStyle="1" w:styleId="normaltextrun">
    <w:name w:val="normaltextrun"/>
    <w:basedOn w:val="DefaultParagraphFont"/>
    <w:rsid w:val="00F43E2D"/>
  </w:style>
  <w:style w:type="character" w:customStyle="1" w:styleId="eop">
    <w:name w:val="eop"/>
    <w:basedOn w:val="DefaultParagraphFont"/>
    <w:rsid w:val="00F43E2D"/>
  </w:style>
  <w:style w:type="character" w:customStyle="1" w:styleId="tabchar">
    <w:name w:val="tabchar"/>
    <w:basedOn w:val="DefaultParagraphFont"/>
    <w:rsid w:val="00F43E2D"/>
  </w:style>
  <w:style w:type="character" w:customStyle="1" w:styleId="scxw4781543">
    <w:name w:val="scxw4781543"/>
    <w:basedOn w:val="DefaultParagraphFont"/>
    <w:rsid w:val="00B857CC"/>
  </w:style>
  <w:style w:type="character" w:customStyle="1" w:styleId="HeaderChar">
    <w:name w:val="Header Char"/>
    <w:basedOn w:val="DefaultParagraphFont"/>
    <w:link w:val="Header"/>
    <w:uiPriority w:val="99"/>
    <w:rsid w:val="003B3584"/>
    <w:rPr>
      <w:i/>
      <w:sz w:val="18"/>
      <w:lang w:eastAsia="en-US" w:bidi="ar-SA"/>
    </w:rPr>
  </w:style>
  <w:style w:type="character" w:customStyle="1" w:styleId="scxw35268238">
    <w:name w:val="scxw35268238"/>
    <w:basedOn w:val="DefaultParagraphFont"/>
    <w:rsid w:val="002C71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2457938">
      <w:bodyDiv w:val="1"/>
      <w:marLeft w:val="0"/>
      <w:marRight w:val="0"/>
      <w:marTop w:val="0"/>
      <w:marBottom w:val="0"/>
      <w:divBdr>
        <w:top w:val="none" w:sz="0" w:space="0" w:color="auto"/>
        <w:left w:val="none" w:sz="0" w:space="0" w:color="auto"/>
        <w:bottom w:val="none" w:sz="0" w:space="0" w:color="auto"/>
        <w:right w:val="none" w:sz="0" w:space="0" w:color="auto"/>
      </w:divBdr>
      <w:divsChild>
        <w:div w:id="1089422201">
          <w:marLeft w:val="0"/>
          <w:marRight w:val="0"/>
          <w:marTop w:val="0"/>
          <w:marBottom w:val="0"/>
          <w:divBdr>
            <w:top w:val="none" w:sz="0" w:space="0" w:color="auto"/>
            <w:left w:val="none" w:sz="0" w:space="0" w:color="auto"/>
            <w:bottom w:val="none" w:sz="0" w:space="0" w:color="auto"/>
            <w:right w:val="none" w:sz="0" w:space="0" w:color="auto"/>
          </w:divBdr>
        </w:div>
      </w:divsChild>
    </w:div>
    <w:div w:id="112792635">
      <w:bodyDiv w:val="1"/>
      <w:marLeft w:val="0"/>
      <w:marRight w:val="0"/>
      <w:marTop w:val="0"/>
      <w:marBottom w:val="0"/>
      <w:divBdr>
        <w:top w:val="none" w:sz="0" w:space="0" w:color="auto"/>
        <w:left w:val="none" w:sz="0" w:space="0" w:color="auto"/>
        <w:bottom w:val="none" w:sz="0" w:space="0" w:color="auto"/>
        <w:right w:val="none" w:sz="0" w:space="0" w:color="auto"/>
      </w:divBdr>
    </w:div>
    <w:div w:id="149827759">
      <w:bodyDiv w:val="1"/>
      <w:marLeft w:val="0"/>
      <w:marRight w:val="0"/>
      <w:marTop w:val="0"/>
      <w:marBottom w:val="0"/>
      <w:divBdr>
        <w:top w:val="none" w:sz="0" w:space="0" w:color="auto"/>
        <w:left w:val="none" w:sz="0" w:space="0" w:color="auto"/>
        <w:bottom w:val="none" w:sz="0" w:space="0" w:color="auto"/>
        <w:right w:val="none" w:sz="0" w:space="0" w:color="auto"/>
      </w:divBdr>
      <w:divsChild>
        <w:div w:id="662854622">
          <w:marLeft w:val="0"/>
          <w:marRight w:val="0"/>
          <w:marTop w:val="0"/>
          <w:marBottom w:val="0"/>
          <w:divBdr>
            <w:top w:val="none" w:sz="0" w:space="0" w:color="auto"/>
            <w:left w:val="none" w:sz="0" w:space="0" w:color="auto"/>
            <w:bottom w:val="none" w:sz="0" w:space="0" w:color="auto"/>
            <w:right w:val="none" w:sz="0" w:space="0" w:color="auto"/>
          </w:divBdr>
          <w:divsChild>
            <w:div w:id="3000442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6076">
      <w:bodyDiv w:val="1"/>
      <w:marLeft w:val="0"/>
      <w:marRight w:val="0"/>
      <w:marTop w:val="0"/>
      <w:marBottom w:val="0"/>
      <w:divBdr>
        <w:top w:val="none" w:sz="0" w:space="0" w:color="auto"/>
        <w:left w:val="none" w:sz="0" w:space="0" w:color="auto"/>
        <w:bottom w:val="none" w:sz="0" w:space="0" w:color="auto"/>
        <w:right w:val="none" w:sz="0" w:space="0" w:color="auto"/>
      </w:divBdr>
      <w:divsChild>
        <w:div w:id="255989919">
          <w:marLeft w:val="0"/>
          <w:marRight w:val="0"/>
          <w:marTop w:val="0"/>
          <w:marBottom w:val="0"/>
          <w:divBdr>
            <w:top w:val="none" w:sz="0" w:space="0" w:color="auto"/>
            <w:left w:val="none" w:sz="0" w:space="0" w:color="auto"/>
            <w:bottom w:val="none" w:sz="0" w:space="0" w:color="auto"/>
            <w:right w:val="none" w:sz="0" w:space="0" w:color="auto"/>
          </w:divBdr>
        </w:div>
        <w:div w:id="607853170">
          <w:marLeft w:val="0"/>
          <w:marRight w:val="0"/>
          <w:marTop w:val="0"/>
          <w:marBottom w:val="0"/>
          <w:divBdr>
            <w:top w:val="none" w:sz="0" w:space="0" w:color="auto"/>
            <w:left w:val="none" w:sz="0" w:space="0" w:color="auto"/>
            <w:bottom w:val="none" w:sz="0" w:space="0" w:color="auto"/>
            <w:right w:val="none" w:sz="0" w:space="0" w:color="auto"/>
          </w:divBdr>
        </w:div>
        <w:div w:id="926768318">
          <w:marLeft w:val="0"/>
          <w:marRight w:val="0"/>
          <w:marTop w:val="0"/>
          <w:marBottom w:val="0"/>
          <w:divBdr>
            <w:top w:val="none" w:sz="0" w:space="0" w:color="auto"/>
            <w:left w:val="none" w:sz="0" w:space="0" w:color="auto"/>
            <w:bottom w:val="none" w:sz="0" w:space="0" w:color="auto"/>
            <w:right w:val="none" w:sz="0" w:space="0" w:color="auto"/>
          </w:divBdr>
        </w:div>
      </w:divsChild>
    </w:div>
    <w:div w:id="181940678">
      <w:bodyDiv w:val="1"/>
      <w:marLeft w:val="0"/>
      <w:marRight w:val="0"/>
      <w:marTop w:val="0"/>
      <w:marBottom w:val="0"/>
      <w:divBdr>
        <w:top w:val="none" w:sz="0" w:space="0" w:color="auto"/>
        <w:left w:val="none" w:sz="0" w:space="0" w:color="auto"/>
        <w:bottom w:val="none" w:sz="0" w:space="0" w:color="auto"/>
        <w:right w:val="none" w:sz="0" w:space="0" w:color="auto"/>
      </w:divBdr>
    </w:div>
    <w:div w:id="195583247">
      <w:bodyDiv w:val="1"/>
      <w:marLeft w:val="0"/>
      <w:marRight w:val="0"/>
      <w:marTop w:val="0"/>
      <w:marBottom w:val="0"/>
      <w:divBdr>
        <w:top w:val="none" w:sz="0" w:space="0" w:color="auto"/>
        <w:left w:val="none" w:sz="0" w:space="0" w:color="auto"/>
        <w:bottom w:val="none" w:sz="0" w:space="0" w:color="auto"/>
        <w:right w:val="none" w:sz="0" w:space="0" w:color="auto"/>
      </w:divBdr>
    </w:div>
    <w:div w:id="339115702">
      <w:bodyDiv w:val="1"/>
      <w:marLeft w:val="0"/>
      <w:marRight w:val="0"/>
      <w:marTop w:val="0"/>
      <w:marBottom w:val="0"/>
      <w:divBdr>
        <w:top w:val="none" w:sz="0" w:space="0" w:color="auto"/>
        <w:left w:val="none" w:sz="0" w:space="0" w:color="auto"/>
        <w:bottom w:val="none" w:sz="0" w:space="0" w:color="auto"/>
        <w:right w:val="none" w:sz="0" w:space="0" w:color="auto"/>
      </w:divBdr>
    </w:div>
    <w:div w:id="403258205">
      <w:bodyDiv w:val="1"/>
      <w:marLeft w:val="0"/>
      <w:marRight w:val="0"/>
      <w:marTop w:val="0"/>
      <w:marBottom w:val="0"/>
      <w:divBdr>
        <w:top w:val="none" w:sz="0" w:space="0" w:color="auto"/>
        <w:left w:val="none" w:sz="0" w:space="0" w:color="auto"/>
        <w:bottom w:val="none" w:sz="0" w:space="0" w:color="auto"/>
        <w:right w:val="none" w:sz="0" w:space="0" w:color="auto"/>
      </w:divBdr>
    </w:div>
    <w:div w:id="471559964">
      <w:bodyDiv w:val="1"/>
      <w:marLeft w:val="0"/>
      <w:marRight w:val="0"/>
      <w:marTop w:val="0"/>
      <w:marBottom w:val="0"/>
      <w:divBdr>
        <w:top w:val="none" w:sz="0" w:space="0" w:color="auto"/>
        <w:left w:val="none" w:sz="0" w:space="0" w:color="auto"/>
        <w:bottom w:val="none" w:sz="0" w:space="0" w:color="auto"/>
        <w:right w:val="none" w:sz="0" w:space="0" w:color="auto"/>
      </w:divBdr>
      <w:divsChild>
        <w:div w:id="722942577">
          <w:marLeft w:val="0"/>
          <w:marRight w:val="0"/>
          <w:marTop w:val="0"/>
          <w:marBottom w:val="0"/>
          <w:divBdr>
            <w:top w:val="none" w:sz="0" w:space="0" w:color="auto"/>
            <w:left w:val="none" w:sz="0" w:space="0" w:color="auto"/>
            <w:bottom w:val="none" w:sz="0" w:space="0" w:color="auto"/>
            <w:right w:val="none" w:sz="0" w:space="0" w:color="auto"/>
          </w:divBdr>
          <w:divsChild>
            <w:div w:id="19548955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5072680">
      <w:bodyDiv w:val="1"/>
      <w:marLeft w:val="0"/>
      <w:marRight w:val="0"/>
      <w:marTop w:val="0"/>
      <w:marBottom w:val="0"/>
      <w:divBdr>
        <w:top w:val="none" w:sz="0" w:space="0" w:color="auto"/>
        <w:left w:val="none" w:sz="0" w:space="0" w:color="auto"/>
        <w:bottom w:val="none" w:sz="0" w:space="0" w:color="auto"/>
        <w:right w:val="none" w:sz="0" w:space="0" w:color="auto"/>
      </w:divBdr>
      <w:divsChild>
        <w:div w:id="1128082544">
          <w:marLeft w:val="0"/>
          <w:marRight w:val="0"/>
          <w:marTop w:val="0"/>
          <w:marBottom w:val="0"/>
          <w:divBdr>
            <w:top w:val="none" w:sz="0" w:space="0" w:color="auto"/>
            <w:left w:val="none" w:sz="0" w:space="0" w:color="auto"/>
            <w:bottom w:val="none" w:sz="0" w:space="0" w:color="auto"/>
            <w:right w:val="none" w:sz="0" w:space="0" w:color="auto"/>
          </w:divBdr>
        </w:div>
        <w:div w:id="1206479481">
          <w:marLeft w:val="0"/>
          <w:marRight w:val="0"/>
          <w:marTop w:val="0"/>
          <w:marBottom w:val="0"/>
          <w:divBdr>
            <w:top w:val="none" w:sz="0" w:space="0" w:color="auto"/>
            <w:left w:val="none" w:sz="0" w:space="0" w:color="auto"/>
            <w:bottom w:val="none" w:sz="0" w:space="0" w:color="auto"/>
            <w:right w:val="none" w:sz="0" w:space="0" w:color="auto"/>
          </w:divBdr>
        </w:div>
        <w:div w:id="1596478767">
          <w:marLeft w:val="0"/>
          <w:marRight w:val="0"/>
          <w:marTop w:val="0"/>
          <w:marBottom w:val="0"/>
          <w:divBdr>
            <w:top w:val="none" w:sz="0" w:space="0" w:color="auto"/>
            <w:left w:val="none" w:sz="0" w:space="0" w:color="auto"/>
            <w:bottom w:val="none" w:sz="0" w:space="0" w:color="auto"/>
            <w:right w:val="none" w:sz="0" w:space="0" w:color="auto"/>
          </w:divBdr>
        </w:div>
      </w:divsChild>
    </w:div>
    <w:div w:id="577446658">
      <w:bodyDiv w:val="1"/>
      <w:marLeft w:val="0"/>
      <w:marRight w:val="0"/>
      <w:marTop w:val="0"/>
      <w:marBottom w:val="0"/>
      <w:divBdr>
        <w:top w:val="none" w:sz="0" w:space="0" w:color="auto"/>
        <w:left w:val="none" w:sz="0" w:space="0" w:color="auto"/>
        <w:bottom w:val="none" w:sz="0" w:space="0" w:color="auto"/>
        <w:right w:val="none" w:sz="0" w:space="0" w:color="auto"/>
      </w:divBdr>
    </w:div>
    <w:div w:id="580020140">
      <w:bodyDiv w:val="1"/>
      <w:marLeft w:val="0"/>
      <w:marRight w:val="0"/>
      <w:marTop w:val="0"/>
      <w:marBottom w:val="0"/>
      <w:divBdr>
        <w:top w:val="none" w:sz="0" w:space="0" w:color="auto"/>
        <w:left w:val="none" w:sz="0" w:space="0" w:color="auto"/>
        <w:bottom w:val="none" w:sz="0" w:space="0" w:color="auto"/>
        <w:right w:val="none" w:sz="0" w:space="0" w:color="auto"/>
      </w:divBdr>
    </w:div>
    <w:div w:id="601189701">
      <w:bodyDiv w:val="1"/>
      <w:marLeft w:val="0"/>
      <w:marRight w:val="0"/>
      <w:marTop w:val="0"/>
      <w:marBottom w:val="0"/>
      <w:divBdr>
        <w:top w:val="none" w:sz="0" w:space="0" w:color="auto"/>
        <w:left w:val="none" w:sz="0" w:space="0" w:color="auto"/>
        <w:bottom w:val="none" w:sz="0" w:space="0" w:color="auto"/>
        <w:right w:val="none" w:sz="0" w:space="0" w:color="auto"/>
      </w:divBdr>
    </w:div>
    <w:div w:id="658729759">
      <w:bodyDiv w:val="1"/>
      <w:marLeft w:val="0"/>
      <w:marRight w:val="0"/>
      <w:marTop w:val="0"/>
      <w:marBottom w:val="0"/>
      <w:divBdr>
        <w:top w:val="none" w:sz="0" w:space="0" w:color="auto"/>
        <w:left w:val="none" w:sz="0" w:space="0" w:color="auto"/>
        <w:bottom w:val="none" w:sz="0" w:space="0" w:color="auto"/>
        <w:right w:val="none" w:sz="0" w:space="0" w:color="auto"/>
      </w:divBdr>
    </w:div>
    <w:div w:id="686908654">
      <w:bodyDiv w:val="1"/>
      <w:marLeft w:val="0"/>
      <w:marRight w:val="0"/>
      <w:marTop w:val="0"/>
      <w:marBottom w:val="0"/>
      <w:divBdr>
        <w:top w:val="none" w:sz="0" w:space="0" w:color="auto"/>
        <w:left w:val="none" w:sz="0" w:space="0" w:color="auto"/>
        <w:bottom w:val="none" w:sz="0" w:space="0" w:color="auto"/>
        <w:right w:val="none" w:sz="0" w:space="0" w:color="auto"/>
      </w:divBdr>
    </w:div>
    <w:div w:id="715197653">
      <w:bodyDiv w:val="1"/>
      <w:marLeft w:val="0"/>
      <w:marRight w:val="0"/>
      <w:marTop w:val="0"/>
      <w:marBottom w:val="0"/>
      <w:divBdr>
        <w:top w:val="none" w:sz="0" w:space="0" w:color="auto"/>
        <w:left w:val="none" w:sz="0" w:space="0" w:color="auto"/>
        <w:bottom w:val="none" w:sz="0" w:space="0" w:color="auto"/>
        <w:right w:val="none" w:sz="0" w:space="0" w:color="auto"/>
      </w:divBdr>
    </w:div>
    <w:div w:id="808550199">
      <w:bodyDiv w:val="1"/>
      <w:marLeft w:val="0"/>
      <w:marRight w:val="0"/>
      <w:marTop w:val="0"/>
      <w:marBottom w:val="0"/>
      <w:divBdr>
        <w:top w:val="none" w:sz="0" w:space="0" w:color="auto"/>
        <w:left w:val="none" w:sz="0" w:space="0" w:color="auto"/>
        <w:bottom w:val="none" w:sz="0" w:space="0" w:color="auto"/>
        <w:right w:val="none" w:sz="0" w:space="0" w:color="auto"/>
      </w:divBdr>
    </w:div>
    <w:div w:id="813564114">
      <w:bodyDiv w:val="1"/>
      <w:marLeft w:val="0"/>
      <w:marRight w:val="0"/>
      <w:marTop w:val="0"/>
      <w:marBottom w:val="0"/>
      <w:divBdr>
        <w:top w:val="none" w:sz="0" w:space="0" w:color="auto"/>
        <w:left w:val="none" w:sz="0" w:space="0" w:color="auto"/>
        <w:bottom w:val="none" w:sz="0" w:space="0" w:color="auto"/>
        <w:right w:val="none" w:sz="0" w:space="0" w:color="auto"/>
      </w:divBdr>
    </w:div>
    <w:div w:id="1008486986">
      <w:bodyDiv w:val="1"/>
      <w:marLeft w:val="0"/>
      <w:marRight w:val="0"/>
      <w:marTop w:val="0"/>
      <w:marBottom w:val="0"/>
      <w:divBdr>
        <w:top w:val="none" w:sz="0" w:space="0" w:color="auto"/>
        <w:left w:val="none" w:sz="0" w:space="0" w:color="auto"/>
        <w:bottom w:val="none" w:sz="0" w:space="0" w:color="auto"/>
        <w:right w:val="none" w:sz="0" w:space="0" w:color="auto"/>
      </w:divBdr>
    </w:div>
    <w:div w:id="1043863928">
      <w:bodyDiv w:val="1"/>
      <w:marLeft w:val="0"/>
      <w:marRight w:val="0"/>
      <w:marTop w:val="0"/>
      <w:marBottom w:val="0"/>
      <w:divBdr>
        <w:top w:val="none" w:sz="0" w:space="0" w:color="auto"/>
        <w:left w:val="none" w:sz="0" w:space="0" w:color="auto"/>
        <w:bottom w:val="none" w:sz="0" w:space="0" w:color="auto"/>
        <w:right w:val="none" w:sz="0" w:space="0" w:color="auto"/>
      </w:divBdr>
    </w:div>
    <w:div w:id="1058479635">
      <w:bodyDiv w:val="1"/>
      <w:marLeft w:val="0"/>
      <w:marRight w:val="0"/>
      <w:marTop w:val="0"/>
      <w:marBottom w:val="0"/>
      <w:divBdr>
        <w:top w:val="none" w:sz="0" w:space="0" w:color="auto"/>
        <w:left w:val="none" w:sz="0" w:space="0" w:color="auto"/>
        <w:bottom w:val="none" w:sz="0" w:space="0" w:color="auto"/>
        <w:right w:val="none" w:sz="0" w:space="0" w:color="auto"/>
      </w:divBdr>
    </w:div>
    <w:div w:id="1140536962">
      <w:bodyDiv w:val="1"/>
      <w:marLeft w:val="0"/>
      <w:marRight w:val="0"/>
      <w:marTop w:val="0"/>
      <w:marBottom w:val="0"/>
      <w:divBdr>
        <w:top w:val="none" w:sz="0" w:space="0" w:color="auto"/>
        <w:left w:val="none" w:sz="0" w:space="0" w:color="auto"/>
        <w:bottom w:val="none" w:sz="0" w:space="0" w:color="auto"/>
        <w:right w:val="none" w:sz="0" w:space="0" w:color="auto"/>
      </w:divBdr>
    </w:div>
    <w:div w:id="1194491132">
      <w:bodyDiv w:val="1"/>
      <w:marLeft w:val="0"/>
      <w:marRight w:val="0"/>
      <w:marTop w:val="0"/>
      <w:marBottom w:val="0"/>
      <w:divBdr>
        <w:top w:val="none" w:sz="0" w:space="0" w:color="auto"/>
        <w:left w:val="none" w:sz="0" w:space="0" w:color="auto"/>
        <w:bottom w:val="none" w:sz="0" w:space="0" w:color="auto"/>
        <w:right w:val="none" w:sz="0" w:space="0" w:color="auto"/>
      </w:divBdr>
      <w:divsChild>
        <w:div w:id="451900109">
          <w:marLeft w:val="0"/>
          <w:marRight w:val="0"/>
          <w:marTop w:val="0"/>
          <w:marBottom w:val="0"/>
          <w:divBdr>
            <w:top w:val="none" w:sz="0" w:space="0" w:color="auto"/>
            <w:left w:val="none" w:sz="0" w:space="0" w:color="auto"/>
            <w:bottom w:val="none" w:sz="0" w:space="0" w:color="auto"/>
            <w:right w:val="none" w:sz="0" w:space="0" w:color="auto"/>
          </w:divBdr>
          <w:divsChild>
            <w:div w:id="159583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2550362">
      <w:bodyDiv w:val="1"/>
      <w:marLeft w:val="0"/>
      <w:marRight w:val="0"/>
      <w:marTop w:val="0"/>
      <w:marBottom w:val="0"/>
      <w:divBdr>
        <w:top w:val="none" w:sz="0" w:space="0" w:color="auto"/>
        <w:left w:val="none" w:sz="0" w:space="0" w:color="auto"/>
        <w:bottom w:val="none" w:sz="0" w:space="0" w:color="auto"/>
        <w:right w:val="none" w:sz="0" w:space="0" w:color="auto"/>
      </w:divBdr>
      <w:divsChild>
        <w:div w:id="1114326517">
          <w:marLeft w:val="0"/>
          <w:marRight w:val="0"/>
          <w:marTop w:val="0"/>
          <w:marBottom w:val="0"/>
          <w:divBdr>
            <w:top w:val="none" w:sz="0" w:space="0" w:color="auto"/>
            <w:left w:val="none" w:sz="0" w:space="0" w:color="auto"/>
            <w:bottom w:val="none" w:sz="0" w:space="0" w:color="auto"/>
            <w:right w:val="none" w:sz="0" w:space="0" w:color="auto"/>
          </w:divBdr>
        </w:div>
        <w:div w:id="1515343877">
          <w:marLeft w:val="0"/>
          <w:marRight w:val="0"/>
          <w:marTop w:val="0"/>
          <w:marBottom w:val="0"/>
          <w:divBdr>
            <w:top w:val="none" w:sz="0" w:space="0" w:color="auto"/>
            <w:left w:val="none" w:sz="0" w:space="0" w:color="auto"/>
            <w:bottom w:val="none" w:sz="0" w:space="0" w:color="auto"/>
            <w:right w:val="none" w:sz="0" w:space="0" w:color="auto"/>
          </w:divBdr>
        </w:div>
        <w:div w:id="1549300786">
          <w:marLeft w:val="0"/>
          <w:marRight w:val="0"/>
          <w:marTop w:val="0"/>
          <w:marBottom w:val="0"/>
          <w:divBdr>
            <w:top w:val="none" w:sz="0" w:space="0" w:color="auto"/>
            <w:left w:val="none" w:sz="0" w:space="0" w:color="auto"/>
            <w:bottom w:val="none" w:sz="0" w:space="0" w:color="auto"/>
            <w:right w:val="none" w:sz="0" w:space="0" w:color="auto"/>
          </w:divBdr>
        </w:div>
        <w:div w:id="1622953311">
          <w:marLeft w:val="0"/>
          <w:marRight w:val="0"/>
          <w:marTop w:val="0"/>
          <w:marBottom w:val="0"/>
          <w:divBdr>
            <w:top w:val="none" w:sz="0" w:space="0" w:color="auto"/>
            <w:left w:val="none" w:sz="0" w:space="0" w:color="auto"/>
            <w:bottom w:val="none" w:sz="0" w:space="0" w:color="auto"/>
            <w:right w:val="none" w:sz="0" w:space="0" w:color="auto"/>
          </w:divBdr>
        </w:div>
        <w:div w:id="1969702336">
          <w:marLeft w:val="0"/>
          <w:marRight w:val="0"/>
          <w:marTop w:val="0"/>
          <w:marBottom w:val="0"/>
          <w:divBdr>
            <w:top w:val="none" w:sz="0" w:space="0" w:color="auto"/>
            <w:left w:val="none" w:sz="0" w:space="0" w:color="auto"/>
            <w:bottom w:val="none" w:sz="0" w:space="0" w:color="auto"/>
            <w:right w:val="none" w:sz="0" w:space="0" w:color="auto"/>
          </w:divBdr>
        </w:div>
        <w:div w:id="1977643932">
          <w:marLeft w:val="0"/>
          <w:marRight w:val="0"/>
          <w:marTop w:val="0"/>
          <w:marBottom w:val="0"/>
          <w:divBdr>
            <w:top w:val="none" w:sz="0" w:space="0" w:color="auto"/>
            <w:left w:val="none" w:sz="0" w:space="0" w:color="auto"/>
            <w:bottom w:val="none" w:sz="0" w:space="0" w:color="auto"/>
            <w:right w:val="none" w:sz="0" w:space="0" w:color="auto"/>
          </w:divBdr>
        </w:div>
      </w:divsChild>
    </w:div>
    <w:div w:id="1226915062">
      <w:bodyDiv w:val="1"/>
      <w:marLeft w:val="0"/>
      <w:marRight w:val="0"/>
      <w:marTop w:val="0"/>
      <w:marBottom w:val="0"/>
      <w:divBdr>
        <w:top w:val="none" w:sz="0" w:space="0" w:color="auto"/>
        <w:left w:val="none" w:sz="0" w:space="0" w:color="auto"/>
        <w:bottom w:val="none" w:sz="0" w:space="0" w:color="auto"/>
        <w:right w:val="none" w:sz="0" w:space="0" w:color="auto"/>
      </w:divBdr>
    </w:div>
    <w:div w:id="1261186395">
      <w:bodyDiv w:val="1"/>
      <w:marLeft w:val="0"/>
      <w:marRight w:val="0"/>
      <w:marTop w:val="0"/>
      <w:marBottom w:val="0"/>
      <w:divBdr>
        <w:top w:val="none" w:sz="0" w:space="0" w:color="auto"/>
        <w:left w:val="none" w:sz="0" w:space="0" w:color="auto"/>
        <w:bottom w:val="none" w:sz="0" w:space="0" w:color="auto"/>
        <w:right w:val="none" w:sz="0" w:space="0" w:color="auto"/>
      </w:divBdr>
    </w:div>
    <w:div w:id="1286038078">
      <w:bodyDiv w:val="1"/>
      <w:marLeft w:val="0"/>
      <w:marRight w:val="0"/>
      <w:marTop w:val="0"/>
      <w:marBottom w:val="0"/>
      <w:divBdr>
        <w:top w:val="none" w:sz="0" w:space="0" w:color="auto"/>
        <w:left w:val="none" w:sz="0" w:space="0" w:color="auto"/>
        <w:bottom w:val="none" w:sz="0" w:space="0" w:color="auto"/>
        <w:right w:val="none" w:sz="0" w:space="0" w:color="auto"/>
      </w:divBdr>
      <w:divsChild>
        <w:div w:id="1750927666">
          <w:marLeft w:val="0"/>
          <w:marRight w:val="0"/>
          <w:marTop w:val="0"/>
          <w:marBottom w:val="0"/>
          <w:divBdr>
            <w:top w:val="none" w:sz="0" w:space="0" w:color="auto"/>
            <w:left w:val="none" w:sz="0" w:space="0" w:color="auto"/>
            <w:bottom w:val="none" w:sz="0" w:space="0" w:color="auto"/>
            <w:right w:val="none" w:sz="0" w:space="0" w:color="auto"/>
          </w:divBdr>
          <w:divsChild>
            <w:div w:id="4414126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8992519">
      <w:bodyDiv w:val="1"/>
      <w:marLeft w:val="0"/>
      <w:marRight w:val="0"/>
      <w:marTop w:val="0"/>
      <w:marBottom w:val="0"/>
      <w:divBdr>
        <w:top w:val="none" w:sz="0" w:space="0" w:color="auto"/>
        <w:left w:val="none" w:sz="0" w:space="0" w:color="auto"/>
        <w:bottom w:val="none" w:sz="0" w:space="0" w:color="auto"/>
        <w:right w:val="none" w:sz="0" w:space="0" w:color="auto"/>
      </w:divBdr>
    </w:div>
    <w:div w:id="1329403517">
      <w:bodyDiv w:val="1"/>
      <w:marLeft w:val="0"/>
      <w:marRight w:val="0"/>
      <w:marTop w:val="0"/>
      <w:marBottom w:val="0"/>
      <w:divBdr>
        <w:top w:val="none" w:sz="0" w:space="0" w:color="auto"/>
        <w:left w:val="none" w:sz="0" w:space="0" w:color="auto"/>
        <w:bottom w:val="none" w:sz="0" w:space="0" w:color="auto"/>
        <w:right w:val="none" w:sz="0" w:space="0" w:color="auto"/>
      </w:divBdr>
    </w:div>
    <w:div w:id="1338847397">
      <w:bodyDiv w:val="1"/>
      <w:marLeft w:val="0"/>
      <w:marRight w:val="0"/>
      <w:marTop w:val="0"/>
      <w:marBottom w:val="0"/>
      <w:divBdr>
        <w:top w:val="none" w:sz="0" w:space="0" w:color="auto"/>
        <w:left w:val="none" w:sz="0" w:space="0" w:color="auto"/>
        <w:bottom w:val="none" w:sz="0" w:space="0" w:color="auto"/>
        <w:right w:val="none" w:sz="0" w:space="0" w:color="auto"/>
      </w:divBdr>
    </w:div>
    <w:div w:id="1541824542">
      <w:bodyDiv w:val="1"/>
      <w:marLeft w:val="0"/>
      <w:marRight w:val="0"/>
      <w:marTop w:val="0"/>
      <w:marBottom w:val="0"/>
      <w:divBdr>
        <w:top w:val="none" w:sz="0" w:space="0" w:color="auto"/>
        <w:left w:val="none" w:sz="0" w:space="0" w:color="auto"/>
        <w:bottom w:val="none" w:sz="0" w:space="0" w:color="auto"/>
        <w:right w:val="none" w:sz="0" w:space="0" w:color="auto"/>
      </w:divBdr>
      <w:divsChild>
        <w:div w:id="857158075">
          <w:marLeft w:val="0"/>
          <w:marRight w:val="0"/>
          <w:marTop w:val="0"/>
          <w:marBottom w:val="0"/>
          <w:divBdr>
            <w:top w:val="none" w:sz="0" w:space="0" w:color="auto"/>
            <w:left w:val="none" w:sz="0" w:space="0" w:color="auto"/>
            <w:bottom w:val="none" w:sz="0" w:space="0" w:color="auto"/>
            <w:right w:val="none" w:sz="0" w:space="0" w:color="auto"/>
          </w:divBdr>
          <w:divsChild>
            <w:div w:id="14679652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3175715">
      <w:bodyDiv w:val="1"/>
      <w:marLeft w:val="0"/>
      <w:marRight w:val="0"/>
      <w:marTop w:val="0"/>
      <w:marBottom w:val="0"/>
      <w:divBdr>
        <w:top w:val="none" w:sz="0" w:space="0" w:color="auto"/>
        <w:left w:val="none" w:sz="0" w:space="0" w:color="auto"/>
        <w:bottom w:val="none" w:sz="0" w:space="0" w:color="auto"/>
        <w:right w:val="none" w:sz="0" w:space="0" w:color="auto"/>
      </w:divBdr>
    </w:div>
    <w:div w:id="1750153430">
      <w:bodyDiv w:val="1"/>
      <w:marLeft w:val="0"/>
      <w:marRight w:val="0"/>
      <w:marTop w:val="0"/>
      <w:marBottom w:val="0"/>
      <w:divBdr>
        <w:top w:val="none" w:sz="0" w:space="0" w:color="auto"/>
        <w:left w:val="none" w:sz="0" w:space="0" w:color="auto"/>
        <w:bottom w:val="none" w:sz="0" w:space="0" w:color="auto"/>
        <w:right w:val="none" w:sz="0" w:space="0" w:color="auto"/>
      </w:divBdr>
      <w:divsChild>
        <w:div w:id="600797033">
          <w:marLeft w:val="0"/>
          <w:marRight w:val="0"/>
          <w:marTop w:val="0"/>
          <w:marBottom w:val="0"/>
          <w:divBdr>
            <w:top w:val="none" w:sz="0" w:space="0" w:color="auto"/>
            <w:left w:val="none" w:sz="0" w:space="0" w:color="auto"/>
            <w:bottom w:val="none" w:sz="0" w:space="0" w:color="auto"/>
            <w:right w:val="none" w:sz="0" w:space="0" w:color="auto"/>
          </w:divBdr>
        </w:div>
        <w:div w:id="870260317">
          <w:marLeft w:val="0"/>
          <w:marRight w:val="0"/>
          <w:marTop w:val="0"/>
          <w:marBottom w:val="0"/>
          <w:divBdr>
            <w:top w:val="none" w:sz="0" w:space="0" w:color="auto"/>
            <w:left w:val="none" w:sz="0" w:space="0" w:color="auto"/>
            <w:bottom w:val="none" w:sz="0" w:space="0" w:color="auto"/>
            <w:right w:val="none" w:sz="0" w:space="0" w:color="auto"/>
          </w:divBdr>
        </w:div>
        <w:div w:id="884102725">
          <w:marLeft w:val="0"/>
          <w:marRight w:val="0"/>
          <w:marTop w:val="0"/>
          <w:marBottom w:val="0"/>
          <w:divBdr>
            <w:top w:val="none" w:sz="0" w:space="0" w:color="auto"/>
            <w:left w:val="none" w:sz="0" w:space="0" w:color="auto"/>
            <w:bottom w:val="none" w:sz="0" w:space="0" w:color="auto"/>
            <w:right w:val="none" w:sz="0" w:space="0" w:color="auto"/>
          </w:divBdr>
        </w:div>
      </w:divsChild>
    </w:div>
    <w:div w:id="1774940146">
      <w:bodyDiv w:val="1"/>
      <w:marLeft w:val="0"/>
      <w:marRight w:val="0"/>
      <w:marTop w:val="0"/>
      <w:marBottom w:val="0"/>
      <w:divBdr>
        <w:top w:val="none" w:sz="0" w:space="0" w:color="auto"/>
        <w:left w:val="none" w:sz="0" w:space="0" w:color="auto"/>
        <w:bottom w:val="none" w:sz="0" w:space="0" w:color="auto"/>
        <w:right w:val="none" w:sz="0" w:space="0" w:color="auto"/>
      </w:divBdr>
    </w:div>
    <w:div w:id="1783260861">
      <w:bodyDiv w:val="1"/>
      <w:marLeft w:val="0"/>
      <w:marRight w:val="0"/>
      <w:marTop w:val="0"/>
      <w:marBottom w:val="0"/>
      <w:divBdr>
        <w:top w:val="none" w:sz="0" w:space="0" w:color="auto"/>
        <w:left w:val="none" w:sz="0" w:space="0" w:color="auto"/>
        <w:bottom w:val="none" w:sz="0" w:space="0" w:color="auto"/>
        <w:right w:val="none" w:sz="0" w:space="0" w:color="auto"/>
      </w:divBdr>
    </w:div>
    <w:div w:id="1805275677">
      <w:bodyDiv w:val="1"/>
      <w:marLeft w:val="0"/>
      <w:marRight w:val="0"/>
      <w:marTop w:val="0"/>
      <w:marBottom w:val="0"/>
      <w:divBdr>
        <w:top w:val="none" w:sz="0" w:space="0" w:color="auto"/>
        <w:left w:val="none" w:sz="0" w:space="0" w:color="auto"/>
        <w:bottom w:val="none" w:sz="0" w:space="0" w:color="auto"/>
        <w:right w:val="none" w:sz="0" w:space="0" w:color="auto"/>
      </w:divBdr>
      <w:divsChild>
        <w:div w:id="465780189">
          <w:marLeft w:val="0"/>
          <w:marRight w:val="0"/>
          <w:marTop w:val="0"/>
          <w:marBottom w:val="0"/>
          <w:divBdr>
            <w:top w:val="none" w:sz="0" w:space="0" w:color="auto"/>
            <w:left w:val="none" w:sz="0" w:space="0" w:color="auto"/>
            <w:bottom w:val="none" w:sz="0" w:space="0" w:color="auto"/>
            <w:right w:val="none" w:sz="0" w:space="0" w:color="auto"/>
          </w:divBdr>
          <w:divsChild>
            <w:div w:id="17244197">
              <w:marLeft w:val="0"/>
              <w:marRight w:val="0"/>
              <w:marTop w:val="0"/>
              <w:marBottom w:val="0"/>
              <w:divBdr>
                <w:top w:val="none" w:sz="0" w:space="0" w:color="auto"/>
                <w:left w:val="none" w:sz="0" w:space="0" w:color="auto"/>
                <w:bottom w:val="none" w:sz="0" w:space="0" w:color="auto"/>
                <w:right w:val="none" w:sz="0" w:space="0" w:color="auto"/>
              </w:divBdr>
            </w:div>
            <w:div w:id="134883301">
              <w:marLeft w:val="0"/>
              <w:marRight w:val="0"/>
              <w:marTop w:val="0"/>
              <w:marBottom w:val="0"/>
              <w:divBdr>
                <w:top w:val="none" w:sz="0" w:space="0" w:color="auto"/>
                <w:left w:val="none" w:sz="0" w:space="0" w:color="auto"/>
                <w:bottom w:val="none" w:sz="0" w:space="0" w:color="auto"/>
                <w:right w:val="none" w:sz="0" w:space="0" w:color="auto"/>
              </w:divBdr>
            </w:div>
            <w:div w:id="478376839">
              <w:marLeft w:val="0"/>
              <w:marRight w:val="0"/>
              <w:marTop w:val="0"/>
              <w:marBottom w:val="0"/>
              <w:divBdr>
                <w:top w:val="none" w:sz="0" w:space="0" w:color="auto"/>
                <w:left w:val="none" w:sz="0" w:space="0" w:color="auto"/>
                <w:bottom w:val="none" w:sz="0" w:space="0" w:color="auto"/>
                <w:right w:val="none" w:sz="0" w:space="0" w:color="auto"/>
              </w:divBdr>
            </w:div>
            <w:div w:id="594020512">
              <w:marLeft w:val="0"/>
              <w:marRight w:val="0"/>
              <w:marTop w:val="0"/>
              <w:marBottom w:val="0"/>
              <w:divBdr>
                <w:top w:val="none" w:sz="0" w:space="0" w:color="auto"/>
                <w:left w:val="none" w:sz="0" w:space="0" w:color="auto"/>
                <w:bottom w:val="none" w:sz="0" w:space="0" w:color="auto"/>
                <w:right w:val="none" w:sz="0" w:space="0" w:color="auto"/>
              </w:divBdr>
            </w:div>
            <w:div w:id="727845154">
              <w:marLeft w:val="0"/>
              <w:marRight w:val="0"/>
              <w:marTop w:val="0"/>
              <w:marBottom w:val="0"/>
              <w:divBdr>
                <w:top w:val="none" w:sz="0" w:space="0" w:color="auto"/>
                <w:left w:val="none" w:sz="0" w:space="0" w:color="auto"/>
                <w:bottom w:val="none" w:sz="0" w:space="0" w:color="auto"/>
                <w:right w:val="none" w:sz="0" w:space="0" w:color="auto"/>
              </w:divBdr>
            </w:div>
            <w:div w:id="940066138">
              <w:marLeft w:val="0"/>
              <w:marRight w:val="0"/>
              <w:marTop w:val="0"/>
              <w:marBottom w:val="0"/>
              <w:divBdr>
                <w:top w:val="none" w:sz="0" w:space="0" w:color="auto"/>
                <w:left w:val="none" w:sz="0" w:space="0" w:color="auto"/>
                <w:bottom w:val="none" w:sz="0" w:space="0" w:color="auto"/>
                <w:right w:val="none" w:sz="0" w:space="0" w:color="auto"/>
              </w:divBdr>
            </w:div>
            <w:div w:id="1008559403">
              <w:marLeft w:val="0"/>
              <w:marRight w:val="0"/>
              <w:marTop w:val="0"/>
              <w:marBottom w:val="0"/>
              <w:divBdr>
                <w:top w:val="none" w:sz="0" w:space="0" w:color="auto"/>
                <w:left w:val="none" w:sz="0" w:space="0" w:color="auto"/>
                <w:bottom w:val="none" w:sz="0" w:space="0" w:color="auto"/>
                <w:right w:val="none" w:sz="0" w:space="0" w:color="auto"/>
              </w:divBdr>
            </w:div>
            <w:div w:id="1151407232">
              <w:marLeft w:val="0"/>
              <w:marRight w:val="0"/>
              <w:marTop w:val="0"/>
              <w:marBottom w:val="0"/>
              <w:divBdr>
                <w:top w:val="none" w:sz="0" w:space="0" w:color="auto"/>
                <w:left w:val="none" w:sz="0" w:space="0" w:color="auto"/>
                <w:bottom w:val="none" w:sz="0" w:space="0" w:color="auto"/>
                <w:right w:val="none" w:sz="0" w:space="0" w:color="auto"/>
              </w:divBdr>
            </w:div>
            <w:div w:id="1235552981">
              <w:marLeft w:val="0"/>
              <w:marRight w:val="0"/>
              <w:marTop w:val="0"/>
              <w:marBottom w:val="0"/>
              <w:divBdr>
                <w:top w:val="none" w:sz="0" w:space="0" w:color="auto"/>
                <w:left w:val="none" w:sz="0" w:space="0" w:color="auto"/>
                <w:bottom w:val="none" w:sz="0" w:space="0" w:color="auto"/>
                <w:right w:val="none" w:sz="0" w:space="0" w:color="auto"/>
              </w:divBdr>
            </w:div>
            <w:div w:id="1271471677">
              <w:marLeft w:val="0"/>
              <w:marRight w:val="0"/>
              <w:marTop w:val="0"/>
              <w:marBottom w:val="0"/>
              <w:divBdr>
                <w:top w:val="none" w:sz="0" w:space="0" w:color="auto"/>
                <w:left w:val="none" w:sz="0" w:space="0" w:color="auto"/>
                <w:bottom w:val="none" w:sz="0" w:space="0" w:color="auto"/>
                <w:right w:val="none" w:sz="0" w:space="0" w:color="auto"/>
              </w:divBdr>
            </w:div>
            <w:div w:id="1503154745">
              <w:marLeft w:val="0"/>
              <w:marRight w:val="0"/>
              <w:marTop w:val="0"/>
              <w:marBottom w:val="0"/>
              <w:divBdr>
                <w:top w:val="none" w:sz="0" w:space="0" w:color="auto"/>
                <w:left w:val="none" w:sz="0" w:space="0" w:color="auto"/>
                <w:bottom w:val="none" w:sz="0" w:space="0" w:color="auto"/>
                <w:right w:val="none" w:sz="0" w:space="0" w:color="auto"/>
              </w:divBdr>
            </w:div>
            <w:div w:id="1875800487">
              <w:marLeft w:val="0"/>
              <w:marRight w:val="0"/>
              <w:marTop w:val="0"/>
              <w:marBottom w:val="0"/>
              <w:divBdr>
                <w:top w:val="none" w:sz="0" w:space="0" w:color="auto"/>
                <w:left w:val="none" w:sz="0" w:space="0" w:color="auto"/>
                <w:bottom w:val="none" w:sz="0" w:space="0" w:color="auto"/>
                <w:right w:val="none" w:sz="0" w:space="0" w:color="auto"/>
              </w:divBdr>
            </w:div>
            <w:div w:id="1943800508">
              <w:marLeft w:val="0"/>
              <w:marRight w:val="0"/>
              <w:marTop w:val="0"/>
              <w:marBottom w:val="0"/>
              <w:divBdr>
                <w:top w:val="none" w:sz="0" w:space="0" w:color="auto"/>
                <w:left w:val="none" w:sz="0" w:space="0" w:color="auto"/>
                <w:bottom w:val="none" w:sz="0" w:space="0" w:color="auto"/>
                <w:right w:val="none" w:sz="0" w:space="0" w:color="auto"/>
              </w:divBdr>
            </w:div>
            <w:div w:id="2054575519">
              <w:marLeft w:val="0"/>
              <w:marRight w:val="0"/>
              <w:marTop w:val="0"/>
              <w:marBottom w:val="0"/>
              <w:divBdr>
                <w:top w:val="none" w:sz="0" w:space="0" w:color="auto"/>
                <w:left w:val="none" w:sz="0" w:space="0" w:color="auto"/>
                <w:bottom w:val="none" w:sz="0" w:space="0" w:color="auto"/>
                <w:right w:val="none" w:sz="0" w:space="0" w:color="auto"/>
              </w:divBdr>
            </w:div>
            <w:div w:id="2146308894">
              <w:marLeft w:val="0"/>
              <w:marRight w:val="0"/>
              <w:marTop w:val="0"/>
              <w:marBottom w:val="0"/>
              <w:divBdr>
                <w:top w:val="none" w:sz="0" w:space="0" w:color="auto"/>
                <w:left w:val="none" w:sz="0" w:space="0" w:color="auto"/>
                <w:bottom w:val="none" w:sz="0" w:space="0" w:color="auto"/>
                <w:right w:val="none" w:sz="0" w:space="0" w:color="auto"/>
              </w:divBdr>
            </w:div>
          </w:divsChild>
        </w:div>
        <w:div w:id="1543594274">
          <w:marLeft w:val="0"/>
          <w:marRight w:val="0"/>
          <w:marTop w:val="0"/>
          <w:marBottom w:val="0"/>
          <w:divBdr>
            <w:top w:val="none" w:sz="0" w:space="0" w:color="auto"/>
            <w:left w:val="none" w:sz="0" w:space="0" w:color="auto"/>
            <w:bottom w:val="none" w:sz="0" w:space="0" w:color="auto"/>
            <w:right w:val="none" w:sz="0" w:space="0" w:color="auto"/>
          </w:divBdr>
          <w:divsChild>
            <w:div w:id="1504780807">
              <w:marLeft w:val="0"/>
              <w:marRight w:val="0"/>
              <w:marTop w:val="0"/>
              <w:marBottom w:val="0"/>
              <w:divBdr>
                <w:top w:val="none" w:sz="0" w:space="0" w:color="auto"/>
                <w:left w:val="none" w:sz="0" w:space="0" w:color="auto"/>
                <w:bottom w:val="none" w:sz="0" w:space="0" w:color="auto"/>
                <w:right w:val="none" w:sz="0" w:space="0" w:color="auto"/>
              </w:divBdr>
            </w:div>
            <w:div w:id="21325496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36215055">
      <w:bodyDiv w:val="1"/>
      <w:marLeft w:val="0"/>
      <w:marRight w:val="0"/>
      <w:marTop w:val="0"/>
      <w:marBottom w:val="0"/>
      <w:divBdr>
        <w:top w:val="none" w:sz="0" w:space="0" w:color="auto"/>
        <w:left w:val="none" w:sz="0" w:space="0" w:color="auto"/>
        <w:bottom w:val="none" w:sz="0" w:space="0" w:color="auto"/>
        <w:right w:val="none" w:sz="0" w:space="0" w:color="auto"/>
      </w:divBdr>
    </w:div>
    <w:div w:id="1929191609">
      <w:bodyDiv w:val="1"/>
      <w:marLeft w:val="0"/>
      <w:marRight w:val="0"/>
      <w:marTop w:val="0"/>
      <w:marBottom w:val="0"/>
      <w:divBdr>
        <w:top w:val="none" w:sz="0" w:space="0" w:color="auto"/>
        <w:left w:val="none" w:sz="0" w:space="0" w:color="auto"/>
        <w:bottom w:val="none" w:sz="0" w:space="0" w:color="auto"/>
        <w:right w:val="none" w:sz="0" w:space="0" w:color="auto"/>
      </w:divBdr>
    </w:div>
    <w:div w:id="1937908118">
      <w:bodyDiv w:val="1"/>
      <w:marLeft w:val="0"/>
      <w:marRight w:val="0"/>
      <w:marTop w:val="0"/>
      <w:marBottom w:val="0"/>
      <w:divBdr>
        <w:top w:val="none" w:sz="0" w:space="0" w:color="auto"/>
        <w:left w:val="none" w:sz="0" w:space="0" w:color="auto"/>
        <w:bottom w:val="none" w:sz="0" w:space="0" w:color="auto"/>
        <w:right w:val="none" w:sz="0" w:space="0" w:color="auto"/>
      </w:divBdr>
    </w:div>
    <w:div w:id="198503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KIS\Templates\_Plai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5F56E8E-6676-4302-9F6C-9B0A94660042}">
  <we:reference id="wa104099688" version="1.3.0.0" store="en-US" storeType="OMEX"/>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6CDCF4CA2D6D946A8DEFF58AF48DD10" ma:contentTypeVersion="3" ma:contentTypeDescription="Create a new document." ma:contentTypeScope="" ma:versionID="6187427354b64a17616ddc1abee656b0">
  <xsd:schema xmlns:xsd="http://www.w3.org/2001/XMLSchema" xmlns:xs="http://www.w3.org/2001/XMLSchema" xmlns:p="http://schemas.microsoft.com/office/2006/metadata/properties" xmlns:ns2="c0dac57a-ddf7-4c87-bb25-a6d24a73af9c" targetNamespace="http://schemas.microsoft.com/office/2006/metadata/properties" ma:root="true" ma:fieldsID="c6b64ac1eb0116f859cd79b044b8fbe8" ns2:_="">
    <xsd:import namespace="c0dac57a-ddf7-4c87-bb25-a6d24a73af9c"/>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dac57a-ddf7-4c87-bb25-a6d24a73af9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D42061-F8E7-4AC4-B021-C2544767528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dac57a-ddf7-4c87-bb25-a6d24a73af9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45DAA7-8A33-4538-83FE-A920B6B5B858}">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BE075C7-E7CC-4675-9584-07F212053134}">
  <ds:schemaRefs>
    <ds:schemaRef ds:uri="http://schemas.openxmlformats.org/officeDocument/2006/bibliography"/>
  </ds:schemaRefs>
</ds:datastoreItem>
</file>

<file path=customXml/itemProps4.xml><?xml version="1.0" encoding="utf-8"?>
<ds:datastoreItem xmlns:ds="http://schemas.openxmlformats.org/officeDocument/2006/customXml" ds:itemID="{58C04773-9435-487D-BDE8-AAB2AB4D1D7E}">
  <ds:schemaRefs>
    <ds:schemaRef ds:uri="http://schemas.microsoft.com/sharepoint/v3/contenttype/forms"/>
  </ds:schemaRefs>
</ds:datastoreItem>
</file>

<file path=docMetadata/LabelInfo.xml><?xml version="1.0" encoding="utf-8"?>
<clbl:labelList xmlns:clbl="http://schemas.microsoft.com/office/2020/mipLabelMetadata">
  <clbl:label id="{deff24bb-2089-4400-8c8e-f71e680378b2}" enabled="0" method="" siteId="{deff24bb-2089-4400-8c8e-f71e680378b2}" removed="1"/>
</clbl:labelList>
</file>

<file path=docProps/app.xml><?xml version="1.0" encoding="utf-8"?>
<Properties xmlns="http://schemas.openxmlformats.org/officeDocument/2006/extended-properties" xmlns:vt="http://schemas.openxmlformats.org/officeDocument/2006/docPropsVTypes">
  <Template>_Plain.dot</Template>
  <TotalTime>835</TotalTime>
  <Pages>12</Pages>
  <Words>3518</Words>
  <Characters>20058</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
    </vt:vector>
  </TitlesOfParts>
  <Company>KPMG</Company>
  <LinksUpToDate>false</LinksUpToDate>
  <CharactersWithSpaces>23529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KPMG - DPP</dc:creator>
  <cp:keywords/>
  <dc:description/>
  <cp:lastModifiedBy>Natchamon, Kulchol</cp:lastModifiedBy>
  <cp:revision>134</cp:revision>
  <cp:lastPrinted>2026-04-23T02:58:00Z</cp:lastPrinted>
  <dcterms:created xsi:type="dcterms:W3CDTF">2025-04-24T11:24:00Z</dcterms:created>
  <dcterms:modified xsi:type="dcterms:W3CDTF">2026-04-24T08:37:00Z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ISTmpltVer">
    <vt:lpwstr>2.1</vt:lpwstr>
  </property>
  <property fmtid="{D5CDD505-2E9C-101B-9397-08002B2CF9AE}" pid="3" name="KISDateFmt">
    <vt:lpwstr>d MMMM yyyy</vt:lpwstr>
  </property>
  <property fmtid="{D5CDD505-2E9C-101B-9397-08002B2CF9AE}" pid="4" name="ContentTypeId">
    <vt:lpwstr>0x010100D6CDCF4CA2D6D946A8DEFF58AF48DD10</vt:lpwstr>
  </property>
</Properties>
</file>