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D301" w14:textId="77777777" w:rsidR="00711F5B" w:rsidRPr="00BD5B36" w:rsidRDefault="00711F5B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14:paraId="069298E5" w14:textId="77777777" w:rsidR="003F5D17" w:rsidRDefault="003F5D17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14:paraId="41004044" w14:textId="77777777" w:rsidR="004631BA" w:rsidRDefault="004631BA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14:paraId="41AE3796" w14:textId="77777777" w:rsidR="004631BA" w:rsidRPr="00BD5B36" w:rsidRDefault="004631BA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14:paraId="539748E3" w14:textId="77777777" w:rsidR="003F5D17" w:rsidRPr="00BD5B36" w:rsidRDefault="003F5D17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DD40CAC" w14:textId="77777777" w:rsidR="00A8570D" w:rsidRPr="00BD5B36" w:rsidRDefault="00A8570D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7AF70503" w14:textId="77777777" w:rsidR="00A8570D" w:rsidRDefault="00A8570D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71883EE5" w14:textId="77777777" w:rsidR="00716FC1" w:rsidRPr="00BD5B36" w:rsidRDefault="00716FC1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12E1CC4F" w14:textId="77777777" w:rsidR="00057DC4" w:rsidRPr="00BD5B36" w:rsidRDefault="004D7F8B" w:rsidP="005E56DF">
      <w:pPr>
        <w:tabs>
          <w:tab w:val="center" w:pos="4770"/>
        </w:tabs>
        <w:spacing w:line="240" w:lineRule="atLeast"/>
        <w:ind w:right="47"/>
        <w:jc w:val="center"/>
        <w:rPr>
          <w:rFonts w:ascii="Cordia New" w:hAnsi="Cordia New" w:cs="Cordia New"/>
          <w:b/>
          <w:bCs/>
          <w:sz w:val="44"/>
          <w:szCs w:val="44"/>
        </w:rPr>
      </w:pPr>
      <w:r w:rsidRPr="00BD5B36">
        <w:rPr>
          <w:rFonts w:ascii="Cordia New" w:hAnsi="Cordia New" w:cs="Cordia New"/>
          <w:b/>
          <w:bCs/>
          <w:sz w:val="44"/>
          <w:szCs w:val="44"/>
        </w:rPr>
        <w:t xml:space="preserve">KASIKORNBANK PUBLIC COMPANY LIMITED </w:t>
      </w:r>
    </w:p>
    <w:p w14:paraId="7B67A293" w14:textId="77777777" w:rsidR="004D7F8B" w:rsidRPr="00BD5B36" w:rsidRDefault="00EA7A6B" w:rsidP="005E56DF">
      <w:pPr>
        <w:tabs>
          <w:tab w:val="center" w:pos="4770"/>
        </w:tabs>
        <w:spacing w:line="240" w:lineRule="atLeast"/>
        <w:ind w:right="47"/>
        <w:jc w:val="center"/>
        <w:rPr>
          <w:rFonts w:ascii="Cordia New" w:hAnsi="Cordia New" w:cs="Cordia New"/>
          <w:b/>
          <w:bCs/>
          <w:sz w:val="44"/>
          <w:szCs w:val="44"/>
        </w:rPr>
      </w:pPr>
      <w:r w:rsidRPr="00BD5B36">
        <w:rPr>
          <w:rFonts w:ascii="Cordia New" w:hAnsi="Cordia New" w:cs="Cordia New"/>
          <w:b/>
          <w:bCs/>
          <w:sz w:val="44"/>
          <w:szCs w:val="44"/>
        </w:rPr>
        <w:t>a</w:t>
      </w:r>
      <w:r w:rsidR="00C86C8C" w:rsidRPr="00BD5B36">
        <w:rPr>
          <w:rFonts w:ascii="Cordia New" w:hAnsi="Cordia New" w:cs="Cordia New"/>
          <w:b/>
          <w:bCs/>
          <w:sz w:val="44"/>
          <w:szCs w:val="44"/>
        </w:rPr>
        <w:t xml:space="preserve">nd </w:t>
      </w:r>
      <w:r w:rsidR="004F1A7A">
        <w:rPr>
          <w:rFonts w:ascii="Cordia New" w:hAnsi="Cordia New" w:cs="Cordia New"/>
          <w:b/>
          <w:bCs/>
          <w:sz w:val="44"/>
          <w:szCs w:val="44"/>
        </w:rPr>
        <w:t>I</w:t>
      </w:r>
      <w:r w:rsidR="00C86C8C" w:rsidRPr="00BD5B36">
        <w:rPr>
          <w:rFonts w:ascii="Cordia New" w:hAnsi="Cordia New" w:cs="Cordia New"/>
          <w:b/>
          <w:bCs/>
          <w:sz w:val="44"/>
          <w:szCs w:val="44"/>
        </w:rPr>
        <w:t xml:space="preserve">ts </w:t>
      </w:r>
      <w:r w:rsidR="004D7F8B" w:rsidRPr="00BD5B36">
        <w:rPr>
          <w:rFonts w:ascii="Cordia New" w:hAnsi="Cordia New" w:cs="Cordia New"/>
          <w:b/>
          <w:bCs/>
          <w:sz w:val="44"/>
          <w:szCs w:val="44"/>
        </w:rPr>
        <w:t>S</w:t>
      </w:r>
      <w:r w:rsidR="00C86C8C" w:rsidRPr="00BD5B36">
        <w:rPr>
          <w:rFonts w:ascii="Cordia New" w:hAnsi="Cordia New" w:cs="Cordia New"/>
          <w:b/>
          <w:bCs/>
          <w:sz w:val="44"/>
          <w:szCs w:val="44"/>
        </w:rPr>
        <w:t>ubsidiaries</w:t>
      </w:r>
    </w:p>
    <w:p w14:paraId="51D4E43A" w14:textId="77777777" w:rsidR="004D7F8B" w:rsidRPr="004631BA" w:rsidRDefault="004D7F8B" w:rsidP="005E56DF">
      <w:pPr>
        <w:tabs>
          <w:tab w:val="center" w:pos="4770"/>
        </w:tabs>
        <w:spacing w:line="240" w:lineRule="atLeast"/>
        <w:ind w:right="47"/>
        <w:jc w:val="center"/>
        <w:rPr>
          <w:rFonts w:ascii="Cordia New" w:hAnsi="Cordia New" w:cs="Cordia New"/>
          <w:sz w:val="20"/>
          <w:szCs w:val="20"/>
        </w:rPr>
      </w:pPr>
    </w:p>
    <w:p w14:paraId="6F44649A" w14:textId="77777777" w:rsidR="004D7F8B" w:rsidRDefault="00473A11" w:rsidP="005E56DF">
      <w:pPr>
        <w:tabs>
          <w:tab w:val="center" w:pos="4770"/>
        </w:tabs>
        <w:spacing w:line="240" w:lineRule="atLeast"/>
        <w:ind w:right="47"/>
        <w:jc w:val="center"/>
        <w:rPr>
          <w:rFonts w:ascii="Cordia New" w:hAnsi="Cordia New" w:cs="Cordia New"/>
          <w:sz w:val="44"/>
          <w:szCs w:val="44"/>
        </w:rPr>
      </w:pPr>
      <w:r>
        <w:rPr>
          <w:rFonts w:ascii="Cordia New" w:hAnsi="Cordia New" w:cs="Cordia New"/>
          <w:sz w:val="44"/>
          <w:szCs w:val="44"/>
        </w:rPr>
        <w:t>Interim financial statements</w:t>
      </w:r>
    </w:p>
    <w:p w14:paraId="465386A8" w14:textId="0E657220" w:rsidR="00473A11" w:rsidRPr="00BD5B36" w:rsidRDefault="00CE0900" w:rsidP="00E3497A">
      <w:pPr>
        <w:tabs>
          <w:tab w:val="center" w:pos="4770"/>
        </w:tabs>
        <w:spacing w:line="240" w:lineRule="atLeast"/>
        <w:ind w:right="47"/>
        <w:jc w:val="center"/>
        <w:rPr>
          <w:rFonts w:ascii="Cordia New" w:hAnsi="Cordia New" w:cs="Cordia New"/>
          <w:sz w:val="44"/>
          <w:szCs w:val="44"/>
          <w:lang w:bidi="th-TH"/>
        </w:rPr>
      </w:pPr>
      <w:r w:rsidRPr="00327F69">
        <w:rPr>
          <w:rFonts w:ascii="Cordia New" w:hAnsi="Cordia New" w:cs="Cordia New"/>
          <w:sz w:val="44"/>
          <w:szCs w:val="44"/>
        </w:rPr>
        <w:t>For the three-month</w:t>
      </w:r>
      <w:r>
        <w:rPr>
          <w:rFonts w:ascii="Cordia New" w:hAnsi="Cordia New" w:cs="Cordia New" w:hint="cs"/>
          <w:sz w:val="44"/>
          <w:szCs w:val="44"/>
          <w:cs/>
          <w:lang w:bidi="th-TH"/>
        </w:rPr>
        <w:t xml:space="preserve"> </w:t>
      </w:r>
      <w:r w:rsidRPr="00327F69">
        <w:rPr>
          <w:rFonts w:ascii="Cordia New" w:hAnsi="Cordia New" w:cs="Cordia New"/>
          <w:sz w:val="44"/>
          <w:szCs w:val="44"/>
        </w:rPr>
        <w:t>period ended</w:t>
      </w:r>
      <w:r w:rsidR="00537F26">
        <w:rPr>
          <w:rFonts w:ascii="Cordia New" w:hAnsi="Cordia New" w:cs="Cordia New"/>
          <w:sz w:val="44"/>
          <w:szCs w:val="44"/>
        </w:rPr>
        <w:t xml:space="preserve"> </w:t>
      </w:r>
      <w:r w:rsidR="00B35B11">
        <w:rPr>
          <w:rFonts w:ascii="Cordia New" w:hAnsi="Cordia New" w:cs="Cordia New"/>
          <w:sz w:val="44"/>
          <w:szCs w:val="44"/>
          <w:lang w:bidi="th-TH"/>
        </w:rPr>
        <w:t>31 March 2026</w:t>
      </w:r>
    </w:p>
    <w:p w14:paraId="0D61AD4E" w14:textId="77777777" w:rsidR="004D7F8B" w:rsidRPr="00BD5B36" w:rsidRDefault="004D7F8B" w:rsidP="005E56DF">
      <w:pPr>
        <w:tabs>
          <w:tab w:val="center" w:pos="4770"/>
        </w:tabs>
        <w:spacing w:line="240" w:lineRule="atLeast"/>
        <w:ind w:right="47"/>
        <w:jc w:val="center"/>
        <w:rPr>
          <w:rFonts w:ascii="Cordia New" w:hAnsi="Cordia New" w:cs="Cordia New"/>
          <w:sz w:val="44"/>
          <w:szCs w:val="44"/>
        </w:rPr>
      </w:pPr>
      <w:r w:rsidRPr="00BD5B36">
        <w:rPr>
          <w:rFonts w:ascii="Cordia New" w:hAnsi="Cordia New" w:cs="Cordia New"/>
          <w:sz w:val="44"/>
          <w:szCs w:val="44"/>
        </w:rPr>
        <w:t>and</w:t>
      </w:r>
    </w:p>
    <w:p w14:paraId="77424DBE" w14:textId="77777777" w:rsidR="007F19DA" w:rsidRPr="00327F69" w:rsidRDefault="007F19DA" w:rsidP="005E56DF">
      <w:pPr>
        <w:tabs>
          <w:tab w:val="center" w:pos="4770"/>
        </w:tabs>
        <w:spacing w:line="240" w:lineRule="atLeast"/>
        <w:ind w:right="47"/>
        <w:jc w:val="center"/>
        <w:rPr>
          <w:rFonts w:ascii="Cordia New" w:hAnsi="Cordia New" w:cs="Cordia New"/>
          <w:sz w:val="44"/>
          <w:szCs w:val="44"/>
        </w:rPr>
      </w:pPr>
      <w:r w:rsidRPr="00327F69">
        <w:rPr>
          <w:rFonts w:ascii="Cordia New" w:hAnsi="Cordia New" w:cs="Cordia New"/>
          <w:sz w:val="44"/>
          <w:szCs w:val="44"/>
        </w:rPr>
        <w:t>Independent Auditor’s Report</w:t>
      </w:r>
    </w:p>
    <w:p w14:paraId="45AD6C02" w14:textId="77777777" w:rsidR="004D7F8B" w:rsidRPr="00BD5B36" w:rsidRDefault="007F19DA" w:rsidP="005E56DF">
      <w:pPr>
        <w:tabs>
          <w:tab w:val="center" w:pos="4770"/>
        </w:tabs>
        <w:spacing w:line="240" w:lineRule="atLeast"/>
        <w:ind w:right="47"/>
        <w:jc w:val="center"/>
        <w:rPr>
          <w:rFonts w:ascii="Cordia New" w:hAnsi="Cordia New" w:cs="Cordia New"/>
          <w:sz w:val="44"/>
          <w:szCs w:val="44"/>
        </w:rPr>
      </w:pPr>
      <w:r w:rsidRPr="00327F69">
        <w:rPr>
          <w:rFonts w:ascii="Cordia New" w:hAnsi="Cordia New" w:cs="Cordia New"/>
          <w:sz w:val="44"/>
          <w:szCs w:val="44"/>
        </w:rPr>
        <w:t>On Review of Interim Financial Information</w:t>
      </w:r>
    </w:p>
    <w:p w14:paraId="2915577A" w14:textId="77777777" w:rsidR="004D7F8B" w:rsidRPr="00BD5B36" w:rsidRDefault="004D7F8B" w:rsidP="0067143C">
      <w:pPr>
        <w:spacing w:line="240" w:lineRule="atLeast"/>
        <w:rPr>
          <w:rFonts w:ascii="Cordia New" w:hAnsi="Cordia New" w:cs="Cordia New"/>
          <w:sz w:val="28"/>
          <w:szCs w:val="28"/>
        </w:rPr>
      </w:pPr>
    </w:p>
    <w:p w14:paraId="32C9B97D" w14:textId="77777777" w:rsidR="004D7F8B" w:rsidRPr="00BD5B36" w:rsidRDefault="004D7F8B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14:paraId="7FDDC5E6" w14:textId="77777777" w:rsidR="004D7F8B" w:rsidRPr="00BD5B36" w:rsidRDefault="004D7F8B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14:paraId="79FE126B" w14:textId="77777777" w:rsidR="004D7F8B" w:rsidRPr="00BD5B36" w:rsidRDefault="004D7F8B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14:paraId="23159B78" w14:textId="77777777" w:rsidR="004D7F8B" w:rsidRPr="00BD5B36" w:rsidRDefault="004D7F8B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14:paraId="0EFA032B" w14:textId="77777777" w:rsidR="004D7F8B" w:rsidRPr="00BD5B36" w:rsidRDefault="004D7F8B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14:paraId="2858416B" w14:textId="77777777" w:rsidR="004D7F8B" w:rsidRPr="00BD5B36" w:rsidRDefault="004D7F8B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14:paraId="5CD27392" w14:textId="77777777" w:rsidR="004D7F8B" w:rsidRPr="00BD5B36" w:rsidRDefault="004D7F8B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14:paraId="10A88FBE" w14:textId="77777777" w:rsidR="007822BC" w:rsidRPr="00BD5B36" w:rsidRDefault="007822BC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2D9F2E7C" w14:textId="77777777" w:rsidR="00A8570D" w:rsidRPr="00BD5B36" w:rsidRDefault="00A8570D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  <w:cs/>
          <w:lang w:bidi="th-TH"/>
        </w:rPr>
        <w:sectPr w:rsidR="00A8570D" w:rsidRPr="00BD5B36" w:rsidSect="0067143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14:paraId="4EC7294E" w14:textId="77777777" w:rsidR="00EB4C80" w:rsidRDefault="00EB4C80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14:paraId="49888282" w14:textId="77777777" w:rsidR="00B165F0" w:rsidRDefault="00B165F0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14:paraId="150381A8" w14:textId="77777777" w:rsidR="00B165F0" w:rsidRDefault="00B165F0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14:paraId="4291C7FF" w14:textId="77777777" w:rsidR="00B165F0" w:rsidRPr="00BD5B36" w:rsidRDefault="00B165F0" w:rsidP="0067143C">
      <w:pPr>
        <w:spacing w:line="240" w:lineRule="atLeast"/>
        <w:rPr>
          <w:rFonts w:ascii="Cordia New" w:hAnsi="Cordia New" w:cs="Cordia New"/>
          <w:b/>
          <w:bCs/>
          <w:sz w:val="28"/>
          <w:szCs w:val="28"/>
        </w:rPr>
      </w:pPr>
    </w:p>
    <w:p w14:paraId="6DB263CA" w14:textId="77777777" w:rsidR="0067143C" w:rsidRDefault="0067143C" w:rsidP="0067143C">
      <w:pPr>
        <w:spacing w:line="240" w:lineRule="atLeast"/>
        <w:rPr>
          <w:rFonts w:ascii="Cordia New" w:hAnsi="Cordia New" w:cs="Cordia New"/>
          <w:b/>
          <w:bCs/>
          <w:sz w:val="40"/>
          <w:szCs w:val="40"/>
        </w:rPr>
      </w:pPr>
    </w:p>
    <w:p w14:paraId="6FAB3AA2" w14:textId="77777777" w:rsidR="00681B13" w:rsidRDefault="00681B13" w:rsidP="0067143C">
      <w:pPr>
        <w:spacing w:line="240" w:lineRule="atLeast"/>
        <w:rPr>
          <w:rFonts w:ascii="Cordia New" w:hAnsi="Cordia New" w:cs="Cordia New"/>
          <w:b/>
          <w:bCs/>
          <w:sz w:val="40"/>
          <w:szCs w:val="40"/>
        </w:rPr>
      </w:pPr>
    </w:p>
    <w:p w14:paraId="16F55B9B" w14:textId="77777777" w:rsidR="0067143C" w:rsidRDefault="0067143C" w:rsidP="0067143C">
      <w:pPr>
        <w:spacing w:line="240" w:lineRule="atLeast"/>
        <w:rPr>
          <w:rFonts w:ascii="Cordia New" w:hAnsi="Cordia New" w:cs="Cordia New"/>
          <w:b/>
          <w:bCs/>
          <w:sz w:val="40"/>
          <w:szCs w:val="40"/>
        </w:rPr>
      </w:pPr>
    </w:p>
    <w:p w14:paraId="5DC7FB6F" w14:textId="77777777" w:rsidR="00681B13" w:rsidRDefault="00681B13" w:rsidP="0067143C">
      <w:pPr>
        <w:spacing w:line="240" w:lineRule="atLeast"/>
        <w:rPr>
          <w:rFonts w:ascii="Cordia New" w:hAnsi="Cordia New" w:cs="Cordia New"/>
          <w:b/>
          <w:bCs/>
          <w:sz w:val="40"/>
          <w:szCs w:val="40"/>
        </w:rPr>
      </w:pPr>
    </w:p>
    <w:p w14:paraId="5C05BF05" w14:textId="77777777" w:rsidR="007F19DA" w:rsidRPr="0048298D" w:rsidRDefault="007F19DA" w:rsidP="0067143C">
      <w:pPr>
        <w:spacing w:line="240" w:lineRule="atLeast"/>
        <w:rPr>
          <w:rFonts w:ascii="Cordia New" w:hAnsi="Cordia New" w:cs="Cordia New"/>
          <w:b/>
          <w:bCs/>
          <w:sz w:val="40"/>
          <w:szCs w:val="40"/>
        </w:rPr>
      </w:pPr>
      <w:r w:rsidRPr="0048298D">
        <w:rPr>
          <w:rFonts w:ascii="Cordia New" w:hAnsi="Cordia New" w:cs="Cordia New"/>
          <w:b/>
          <w:bCs/>
          <w:sz w:val="40"/>
          <w:szCs w:val="40"/>
        </w:rPr>
        <w:t>Independent Auditor’s Report on Review of Interim Financial Information</w:t>
      </w:r>
    </w:p>
    <w:p w14:paraId="637DF9A8" w14:textId="77777777" w:rsidR="007F19DA" w:rsidRPr="00057DC4" w:rsidRDefault="007F19DA" w:rsidP="0067143C">
      <w:pPr>
        <w:pStyle w:val="RNormal"/>
        <w:spacing w:line="240" w:lineRule="atLeast"/>
        <w:rPr>
          <w:rFonts w:ascii="Cordia New" w:hAnsi="Cordia New" w:cs="Cordia New"/>
        </w:rPr>
      </w:pPr>
    </w:p>
    <w:p w14:paraId="72DF8FE0" w14:textId="77777777" w:rsidR="007F19DA" w:rsidRPr="0048298D" w:rsidRDefault="007F19DA" w:rsidP="0067143C">
      <w:pPr>
        <w:spacing w:line="240" w:lineRule="atLeast"/>
        <w:rPr>
          <w:rFonts w:ascii="Cordia New" w:hAnsi="Cordia New" w:cs="Cordia New"/>
          <w:b/>
          <w:bCs/>
          <w:sz w:val="34"/>
          <w:szCs w:val="34"/>
        </w:rPr>
      </w:pPr>
      <w:r w:rsidRPr="0048298D">
        <w:rPr>
          <w:rFonts w:ascii="Cordia New" w:hAnsi="Cordia New" w:cs="Cordia New"/>
          <w:b/>
          <w:bCs/>
          <w:sz w:val="34"/>
          <w:szCs w:val="34"/>
        </w:rPr>
        <w:t>To the Board of Directors of KASIKORNBANK PUBLIC COMPANY LIMITED</w:t>
      </w:r>
    </w:p>
    <w:p w14:paraId="059F6928" w14:textId="77777777" w:rsidR="007F19DA" w:rsidRPr="003613B0" w:rsidRDefault="007F19DA" w:rsidP="0067143C">
      <w:pPr>
        <w:spacing w:line="240" w:lineRule="atLeast"/>
        <w:jc w:val="both"/>
        <w:rPr>
          <w:rFonts w:ascii="Cordia New" w:hAnsi="Cordia New" w:cs="Cordia New"/>
          <w:i/>
          <w:sz w:val="28"/>
          <w:szCs w:val="28"/>
        </w:rPr>
      </w:pPr>
    </w:p>
    <w:p w14:paraId="4F91E2D8" w14:textId="776E72D4" w:rsidR="007F19DA" w:rsidRPr="003613B0" w:rsidRDefault="007F19DA" w:rsidP="00ED31DB">
      <w:pPr>
        <w:spacing w:line="240" w:lineRule="atLeast"/>
        <w:jc w:val="both"/>
        <w:rPr>
          <w:rFonts w:ascii="Cordia New" w:hAnsi="Cordia New" w:cs="Cordia New"/>
          <w:sz w:val="28"/>
          <w:szCs w:val="28"/>
        </w:rPr>
      </w:pPr>
      <w:r w:rsidRPr="003613B0">
        <w:rPr>
          <w:rFonts w:ascii="Cordia New" w:hAnsi="Cordia New" w:cs="Cordia New"/>
          <w:sz w:val="28"/>
          <w:szCs w:val="28"/>
        </w:rPr>
        <w:t>I have reviewed the accompanying consolidated and the Bank-only statements of financial position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3613B0">
        <w:rPr>
          <w:rFonts w:ascii="Cordia New" w:hAnsi="Cordia New" w:cs="Cordia New"/>
          <w:sz w:val="28"/>
          <w:szCs w:val="28"/>
        </w:rPr>
        <w:t xml:space="preserve">of </w:t>
      </w:r>
      <w:bookmarkStart w:id="0" w:name="OLE_LINK1"/>
      <w:bookmarkStart w:id="1" w:name="OLE_LINK2"/>
      <w:r w:rsidRPr="00DE18BF">
        <w:rPr>
          <w:rFonts w:ascii="Cordia New" w:hAnsi="Cordia New" w:cs="Cordia New"/>
          <w:sz w:val="28"/>
          <w:szCs w:val="28"/>
        </w:rPr>
        <w:t>KASIKORNBANK PUBLIC COMPANY LIMITED and its subsidiaries, and of KASIKORNBANK PUBLIC COMPANY LIMITED, respectively</w:t>
      </w:r>
      <w:bookmarkEnd w:id="0"/>
      <w:bookmarkEnd w:id="1"/>
      <w:r w:rsidRPr="00DE18BF">
        <w:rPr>
          <w:rFonts w:ascii="Cordia New" w:hAnsi="Cordia New" w:cs="Cordia New"/>
          <w:sz w:val="28"/>
          <w:szCs w:val="28"/>
        </w:rPr>
        <w:t xml:space="preserve">, as at </w:t>
      </w:r>
      <w:r w:rsidR="00B35B11" w:rsidRPr="00B35B11">
        <w:rPr>
          <w:rFonts w:ascii="Cordia New" w:hAnsi="Cordia New" w:cs="Cordia New"/>
          <w:sz w:val="28"/>
          <w:szCs w:val="28"/>
        </w:rPr>
        <w:t>31 March 2026</w:t>
      </w:r>
      <w:r w:rsidRPr="00DE18BF">
        <w:rPr>
          <w:rFonts w:ascii="Cordia New" w:hAnsi="Cordia New" w:cs="Cordia New"/>
          <w:sz w:val="28"/>
          <w:szCs w:val="28"/>
        </w:rPr>
        <w:t xml:space="preserve">; </w:t>
      </w:r>
      <w:r w:rsidR="0003394D" w:rsidRPr="00DE18BF">
        <w:rPr>
          <w:rFonts w:ascii="Cordia New" w:hAnsi="Cordia New" w:cs="Cordia New"/>
          <w:sz w:val="28"/>
          <w:szCs w:val="28"/>
        </w:rPr>
        <w:t>the consolidated and the Bank-only statements of</w:t>
      </w:r>
      <w:r w:rsidR="00FA4408" w:rsidRPr="00DE18BF">
        <w:rPr>
          <w:rFonts w:ascii="Cordia New" w:hAnsi="Cordia New" w:cs="Cordia New"/>
          <w:sz w:val="28"/>
          <w:szCs w:val="28"/>
        </w:rPr>
        <w:t xml:space="preserve"> profit or loss and other</w:t>
      </w:r>
      <w:r w:rsidR="0003394D" w:rsidRPr="00DE18BF">
        <w:rPr>
          <w:rFonts w:ascii="Cordia New" w:hAnsi="Cordia New" w:cs="Cordia New"/>
          <w:sz w:val="28"/>
          <w:szCs w:val="28"/>
        </w:rPr>
        <w:t xml:space="preserve"> comprehensive income, changes in</w:t>
      </w:r>
      <w:r w:rsidR="0003394D" w:rsidRPr="003613B0">
        <w:rPr>
          <w:rFonts w:ascii="Cordia New" w:hAnsi="Cordia New" w:cs="Cordia New"/>
          <w:sz w:val="28"/>
          <w:szCs w:val="28"/>
        </w:rPr>
        <w:t xml:space="preserve"> equity and cash flows for</w:t>
      </w:r>
      <w:r w:rsidR="0003394D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03394D">
        <w:rPr>
          <w:rFonts w:ascii="Cordia New" w:hAnsi="Cordia New" w:cs="Cordia New"/>
          <w:sz w:val="28"/>
          <w:szCs w:val="28"/>
          <w:lang w:bidi="th-TH"/>
        </w:rPr>
        <w:t>the</w:t>
      </w:r>
      <w:r w:rsidR="00CE0900">
        <w:rPr>
          <w:rFonts w:ascii="Cordia New" w:hAnsi="Cordia New" w:cs="Cordia New"/>
          <w:sz w:val="28"/>
          <w:szCs w:val="28"/>
        </w:rPr>
        <w:t xml:space="preserve"> </w:t>
      </w:r>
      <w:r w:rsidR="009645A3">
        <w:rPr>
          <w:rFonts w:ascii="Cordia New" w:hAnsi="Cordia New" w:cs="Cordia New"/>
          <w:sz w:val="28"/>
          <w:szCs w:val="28"/>
        </w:rPr>
        <w:t>three</w:t>
      </w:r>
      <w:r w:rsidR="009F51BB">
        <w:rPr>
          <w:rFonts w:ascii="Cordia New" w:hAnsi="Cordia New" w:cs="Cordia New"/>
          <w:sz w:val="28"/>
          <w:szCs w:val="28"/>
        </w:rPr>
        <w:t xml:space="preserve">-month </w:t>
      </w:r>
      <w:r w:rsidR="00CE0900">
        <w:rPr>
          <w:rFonts w:ascii="Cordia New" w:hAnsi="Cordia New" w:cs="Cordia New"/>
          <w:sz w:val="28"/>
          <w:szCs w:val="28"/>
        </w:rPr>
        <w:t>period ended</w:t>
      </w:r>
      <w:r w:rsidR="0003394D" w:rsidRPr="003613B0">
        <w:rPr>
          <w:rFonts w:ascii="Cordia New" w:hAnsi="Cordia New" w:cs="Cordia New"/>
          <w:sz w:val="28"/>
          <w:szCs w:val="28"/>
        </w:rPr>
        <w:t xml:space="preserve"> </w:t>
      </w:r>
      <w:r w:rsidR="009645A3" w:rsidRPr="009645A3">
        <w:rPr>
          <w:rFonts w:ascii="Cordia New" w:hAnsi="Cordia New" w:cs="Cordia New"/>
          <w:sz w:val="28"/>
          <w:szCs w:val="28"/>
        </w:rPr>
        <w:t>31 March 2026</w:t>
      </w:r>
      <w:r w:rsidR="0003394D">
        <w:rPr>
          <w:rFonts w:ascii="Cordia New" w:hAnsi="Cordia New" w:cs="Cordia New"/>
          <w:sz w:val="28"/>
          <w:szCs w:val="28"/>
        </w:rPr>
        <w:t>; and</w:t>
      </w:r>
      <w:r>
        <w:rPr>
          <w:rFonts w:ascii="Cordia New" w:hAnsi="Cordia New" w:cs="Cordia New"/>
          <w:sz w:val="28"/>
          <w:szCs w:val="28"/>
        </w:rPr>
        <w:t xml:space="preserve"> condensed notes (“interim financial information”)</w:t>
      </w:r>
      <w:r w:rsidRPr="003613B0">
        <w:rPr>
          <w:rFonts w:ascii="Cordia New" w:hAnsi="Cordia New" w:cs="Cordia New"/>
          <w:sz w:val="28"/>
          <w:szCs w:val="28"/>
        </w:rPr>
        <w:t xml:space="preserve">. The Bank’s management is responsible for </w:t>
      </w:r>
      <w:r>
        <w:rPr>
          <w:rFonts w:ascii="Cordia New" w:hAnsi="Cordia New" w:cs="Cordia New"/>
          <w:sz w:val="28"/>
          <w:szCs w:val="28"/>
        </w:rPr>
        <w:t>the preparation and presentation of this interim financial information in accordance with Thai Accounting Standard 34, “Interim Financial Reporting”</w:t>
      </w:r>
      <w:r w:rsidR="0085056B" w:rsidRPr="002E37C1">
        <w:t xml:space="preserve"> </w:t>
      </w:r>
      <w:r w:rsidR="0085056B" w:rsidRPr="002E37C1">
        <w:rPr>
          <w:rFonts w:ascii="Cordia New" w:hAnsi="Cordia New" w:cs="Cordia New"/>
          <w:sz w:val="28"/>
          <w:szCs w:val="28"/>
        </w:rPr>
        <w:t>and the regulations of the Bank of Thailand</w:t>
      </w:r>
      <w:r w:rsidRPr="003613B0">
        <w:rPr>
          <w:rFonts w:ascii="Cordia New" w:hAnsi="Cordia New" w:cs="Cordia New"/>
          <w:sz w:val="28"/>
          <w:szCs w:val="28"/>
        </w:rPr>
        <w:t xml:space="preserve">. My responsibility is to </w:t>
      </w:r>
      <w:proofErr w:type="gramStart"/>
      <w:r>
        <w:rPr>
          <w:rFonts w:ascii="Cordia New" w:hAnsi="Cordia New" w:cs="Cordia New"/>
          <w:sz w:val="28"/>
          <w:szCs w:val="28"/>
        </w:rPr>
        <w:t>express</w:t>
      </w:r>
      <w:proofErr w:type="gramEnd"/>
      <w:r>
        <w:rPr>
          <w:rFonts w:ascii="Cordia New" w:hAnsi="Cordia New" w:cs="Cordia New"/>
          <w:sz w:val="28"/>
          <w:szCs w:val="28"/>
        </w:rPr>
        <w:t xml:space="preserve"> a conclusion on this interim</w:t>
      </w:r>
      <w:r w:rsidRPr="003613B0">
        <w:rPr>
          <w:rFonts w:ascii="Cordia New" w:hAnsi="Cordia New" w:cs="Cordia New"/>
          <w:sz w:val="28"/>
          <w:szCs w:val="28"/>
        </w:rPr>
        <w:t xml:space="preserve"> financial </w:t>
      </w:r>
      <w:r>
        <w:rPr>
          <w:rFonts w:ascii="Cordia New" w:hAnsi="Cordia New" w:cs="Cordia New"/>
          <w:sz w:val="28"/>
          <w:szCs w:val="28"/>
        </w:rPr>
        <w:t>information</w:t>
      </w:r>
      <w:r w:rsidRPr="003613B0">
        <w:rPr>
          <w:rFonts w:ascii="Cordia New" w:hAnsi="Cordia New" w:cs="Cordia New"/>
          <w:sz w:val="28"/>
          <w:szCs w:val="28"/>
        </w:rPr>
        <w:t xml:space="preserve"> based on my review.  </w:t>
      </w:r>
    </w:p>
    <w:p w14:paraId="2AB864F7" w14:textId="77777777" w:rsidR="007F19DA" w:rsidRPr="003613B0" w:rsidRDefault="007F19DA" w:rsidP="0067143C">
      <w:pPr>
        <w:pStyle w:val="RNormal"/>
        <w:spacing w:line="240" w:lineRule="atLeast"/>
        <w:jc w:val="thaiDistribute"/>
        <w:rPr>
          <w:rFonts w:ascii="Cordia New" w:hAnsi="Cordia New" w:cs="Cordia New"/>
          <w:sz w:val="28"/>
          <w:szCs w:val="28"/>
        </w:rPr>
      </w:pPr>
    </w:p>
    <w:p w14:paraId="7F06322A" w14:textId="77777777" w:rsidR="007F19DA" w:rsidRPr="00A14E9A" w:rsidRDefault="007F19DA" w:rsidP="0067143C">
      <w:pPr>
        <w:spacing w:line="240" w:lineRule="atLeast"/>
        <w:jc w:val="thaiDistribute"/>
        <w:rPr>
          <w:rFonts w:ascii="Cordia New" w:hAnsi="Cordia New" w:cs="Cordia New"/>
          <w:i/>
          <w:sz w:val="32"/>
          <w:szCs w:val="32"/>
        </w:rPr>
      </w:pPr>
      <w:r w:rsidRPr="00A14E9A">
        <w:rPr>
          <w:rFonts w:ascii="Cordia New" w:hAnsi="Cordia New" w:cs="Cordia New"/>
          <w:i/>
          <w:sz w:val="32"/>
          <w:szCs w:val="32"/>
        </w:rPr>
        <w:t>Scope of Review</w:t>
      </w:r>
    </w:p>
    <w:p w14:paraId="2BBF7EAE" w14:textId="77777777" w:rsidR="007F19DA" w:rsidRDefault="007F19DA" w:rsidP="0067143C">
      <w:pPr>
        <w:spacing w:line="240" w:lineRule="atLeast"/>
        <w:jc w:val="both"/>
        <w:rPr>
          <w:sz w:val="22"/>
        </w:rPr>
      </w:pPr>
    </w:p>
    <w:p w14:paraId="6C6B91C8" w14:textId="77777777" w:rsidR="007F19DA" w:rsidRPr="00A14E9A" w:rsidRDefault="007F19DA" w:rsidP="00ED31DB">
      <w:pPr>
        <w:spacing w:line="240" w:lineRule="atLeast"/>
        <w:jc w:val="both"/>
        <w:rPr>
          <w:rFonts w:ascii="Cordia New" w:hAnsi="Cordia New" w:cs="Cordia New"/>
          <w:sz w:val="28"/>
          <w:szCs w:val="28"/>
        </w:rPr>
      </w:pPr>
      <w:r w:rsidRPr="00A14E9A">
        <w:rPr>
          <w:rFonts w:ascii="Cordia New" w:hAnsi="Cordia New" w:cs="Cordia New"/>
          <w:sz w:val="28"/>
          <w:szCs w:val="2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A14E9A">
        <w:rPr>
          <w:rFonts w:ascii="Cordia New" w:hAnsi="Cordia New" w:cs="Cordia New"/>
          <w:sz w:val="28"/>
          <w:szCs w:val="28"/>
        </w:rPr>
        <w:t>persons</w:t>
      </w:r>
      <w:proofErr w:type="gramEnd"/>
      <w:r w:rsidRPr="00A14E9A">
        <w:rPr>
          <w:rFonts w:ascii="Cordia New" w:hAnsi="Cordia New" w:cs="Cordia New"/>
          <w:sz w:val="28"/>
          <w:szCs w:val="28"/>
        </w:rPr>
        <w:t xml:space="preserve"> responsible for financial and accounting matters, and applying analytical and other review p</w:t>
      </w:r>
      <w:r w:rsidR="00CE0900">
        <w:rPr>
          <w:rFonts w:ascii="Cordia New" w:hAnsi="Cordia New" w:cs="Cordia New"/>
          <w:sz w:val="28"/>
          <w:szCs w:val="28"/>
        </w:rPr>
        <w:t xml:space="preserve">rocedures. </w:t>
      </w:r>
      <w:r w:rsidRPr="00A14E9A">
        <w:rPr>
          <w:rFonts w:ascii="Cordia New" w:hAnsi="Cordia New" w:cs="Cordia New"/>
          <w:sz w:val="28"/>
          <w:szCs w:val="28"/>
        </w:rPr>
        <w:t xml:space="preserve"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A14E9A">
        <w:rPr>
          <w:rFonts w:ascii="Cordia New" w:hAnsi="Cordia New" w:cs="Cordia New"/>
          <w:sz w:val="28"/>
          <w:szCs w:val="28"/>
        </w:rPr>
        <w:t>an audit opinion</w:t>
      </w:r>
      <w:proofErr w:type="gramEnd"/>
      <w:r w:rsidRPr="00A14E9A">
        <w:rPr>
          <w:rFonts w:ascii="Cordia New" w:hAnsi="Cordia New" w:cs="Cordia New"/>
          <w:sz w:val="28"/>
          <w:szCs w:val="28"/>
        </w:rPr>
        <w:t>.</w:t>
      </w:r>
    </w:p>
    <w:p w14:paraId="75C484D0" w14:textId="77777777" w:rsidR="007F19DA" w:rsidRPr="003613B0" w:rsidRDefault="007F19DA" w:rsidP="0067143C">
      <w:pPr>
        <w:pStyle w:val="RNormal"/>
        <w:spacing w:line="240" w:lineRule="atLeast"/>
        <w:jc w:val="thaiDistribute"/>
        <w:rPr>
          <w:rFonts w:ascii="Cordia New" w:hAnsi="Cordia New" w:cs="Cordia New"/>
          <w:sz w:val="28"/>
          <w:szCs w:val="28"/>
        </w:rPr>
      </w:pPr>
    </w:p>
    <w:p w14:paraId="0F2813C8" w14:textId="77777777" w:rsidR="007F19DA" w:rsidRPr="00A14E9A" w:rsidRDefault="007F19DA" w:rsidP="0067143C">
      <w:pPr>
        <w:spacing w:line="240" w:lineRule="atLeast"/>
        <w:jc w:val="thaiDistribute"/>
        <w:rPr>
          <w:rFonts w:ascii="Cordia New" w:hAnsi="Cordia New" w:cs="Cordia New"/>
          <w:sz w:val="28"/>
          <w:szCs w:val="28"/>
        </w:rPr>
      </w:pPr>
    </w:p>
    <w:p w14:paraId="0F8B88A5" w14:textId="77777777" w:rsidR="007F19DA" w:rsidRDefault="007F19DA" w:rsidP="0067143C">
      <w:pPr>
        <w:spacing w:line="240" w:lineRule="atLeast"/>
        <w:jc w:val="both"/>
        <w:rPr>
          <w:i/>
          <w:iCs/>
          <w:sz w:val="22"/>
        </w:rPr>
        <w:sectPr w:rsidR="007F19DA" w:rsidSect="0067143C">
          <w:headerReference w:type="even" r:id="rId16"/>
          <w:headerReference w:type="default" r:id="rId17"/>
          <w:footerReference w:type="default" r:id="rId18"/>
          <w:headerReference w:type="first" r:id="rId19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14:paraId="7705E320" w14:textId="77777777" w:rsidR="007F19DA" w:rsidRDefault="007F19DA" w:rsidP="0067143C">
      <w:pPr>
        <w:spacing w:line="240" w:lineRule="atLeast"/>
        <w:jc w:val="both"/>
        <w:rPr>
          <w:i/>
          <w:iCs/>
          <w:sz w:val="22"/>
        </w:rPr>
      </w:pPr>
    </w:p>
    <w:p w14:paraId="37E743E1" w14:textId="77777777" w:rsidR="007F19DA" w:rsidRDefault="007F19DA" w:rsidP="0067143C">
      <w:pPr>
        <w:spacing w:line="240" w:lineRule="atLeast"/>
        <w:jc w:val="both"/>
        <w:rPr>
          <w:i/>
          <w:iCs/>
          <w:sz w:val="22"/>
        </w:rPr>
      </w:pPr>
    </w:p>
    <w:p w14:paraId="3E23CEF4" w14:textId="77777777" w:rsidR="007F19DA" w:rsidRDefault="007F19DA" w:rsidP="0067143C">
      <w:pPr>
        <w:spacing w:line="240" w:lineRule="atLeast"/>
        <w:jc w:val="both"/>
        <w:rPr>
          <w:i/>
          <w:iCs/>
          <w:sz w:val="22"/>
        </w:rPr>
      </w:pPr>
    </w:p>
    <w:p w14:paraId="7EC733AA" w14:textId="77777777" w:rsidR="007F19DA" w:rsidRPr="00A14E9A" w:rsidRDefault="007F19DA" w:rsidP="0067143C">
      <w:pPr>
        <w:spacing w:line="240" w:lineRule="atLeast"/>
        <w:jc w:val="thaiDistribute"/>
        <w:rPr>
          <w:rFonts w:ascii="Cordia New" w:hAnsi="Cordia New" w:cs="Cordia New"/>
          <w:i/>
          <w:sz w:val="32"/>
          <w:szCs w:val="32"/>
        </w:rPr>
      </w:pPr>
      <w:r w:rsidRPr="00A14E9A">
        <w:rPr>
          <w:rFonts w:ascii="Cordia New" w:hAnsi="Cordia New" w:cs="Cordia New"/>
          <w:i/>
          <w:sz w:val="32"/>
          <w:szCs w:val="32"/>
        </w:rPr>
        <w:t>Conclusion</w:t>
      </w:r>
    </w:p>
    <w:p w14:paraId="3B15F679" w14:textId="77777777" w:rsidR="007F19DA" w:rsidRDefault="007F19DA" w:rsidP="0067143C">
      <w:pPr>
        <w:spacing w:line="240" w:lineRule="atLeast"/>
        <w:jc w:val="both"/>
        <w:rPr>
          <w:sz w:val="22"/>
        </w:rPr>
      </w:pPr>
    </w:p>
    <w:p w14:paraId="549D4138" w14:textId="77777777" w:rsidR="007F19DA" w:rsidRDefault="007F19DA" w:rsidP="0067143C">
      <w:pPr>
        <w:spacing w:line="240" w:lineRule="atLeast"/>
        <w:jc w:val="thaiDistribute"/>
        <w:rPr>
          <w:rFonts w:ascii="Cordia New" w:hAnsi="Cordia New" w:cs="Cordia New"/>
          <w:sz w:val="28"/>
          <w:szCs w:val="28"/>
        </w:rPr>
      </w:pPr>
      <w:r w:rsidRPr="00A14E9A">
        <w:rPr>
          <w:rFonts w:ascii="Cordia New" w:hAnsi="Cordia New" w:cs="Cordia New"/>
          <w:sz w:val="28"/>
          <w:szCs w:val="28"/>
        </w:rPr>
        <w:t xml:space="preserve">Based on my review, nothing has come to my attention that causes me to believe that the accompanying </w:t>
      </w:r>
      <w:r w:rsidRPr="007F643A">
        <w:rPr>
          <w:rFonts w:ascii="Cordia New" w:hAnsi="Cordia New" w:cs="Cordia New"/>
          <w:sz w:val="28"/>
          <w:szCs w:val="28"/>
        </w:rPr>
        <w:t>interim financial information</w:t>
      </w:r>
      <w:r w:rsidRPr="00A14E9A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A14E9A">
        <w:rPr>
          <w:rFonts w:ascii="Cordia New" w:hAnsi="Cordia New" w:cs="Cordia New"/>
          <w:sz w:val="28"/>
          <w:szCs w:val="28"/>
        </w:rPr>
        <w:t>is not prepared, in all material respects, in accordance with Thai Accounting Standard 34, “Interim Financial Reporting”</w:t>
      </w:r>
      <w:r w:rsidR="0085056B">
        <w:rPr>
          <w:rFonts w:ascii="Cordia New" w:hAnsi="Cordia New" w:cs="Cordia New"/>
          <w:sz w:val="28"/>
          <w:szCs w:val="28"/>
        </w:rPr>
        <w:t xml:space="preserve"> </w:t>
      </w:r>
      <w:r w:rsidR="0085056B" w:rsidRPr="002E37C1">
        <w:rPr>
          <w:rFonts w:ascii="Cordia New" w:hAnsi="Cordia New" w:cs="Cordia New"/>
          <w:sz w:val="28"/>
          <w:szCs w:val="28"/>
        </w:rPr>
        <w:t>and the regulations of the Bank of Thailand</w:t>
      </w:r>
      <w:r w:rsidRPr="00A14E9A">
        <w:rPr>
          <w:rFonts w:ascii="Cordia New" w:hAnsi="Cordia New" w:cs="Cordia New"/>
          <w:sz w:val="28"/>
          <w:szCs w:val="28"/>
        </w:rPr>
        <w:t>.</w:t>
      </w:r>
    </w:p>
    <w:p w14:paraId="2FDBE334" w14:textId="77777777" w:rsidR="007F19DA" w:rsidRPr="003613B0" w:rsidRDefault="007F19DA" w:rsidP="0067143C">
      <w:pPr>
        <w:pStyle w:val="RNormal"/>
        <w:spacing w:line="240" w:lineRule="atLeast"/>
        <w:rPr>
          <w:rFonts w:ascii="Cordia New" w:hAnsi="Cordia New" w:cs="Cordia New"/>
          <w:sz w:val="28"/>
          <w:szCs w:val="28"/>
        </w:rPr>
      </w:pPr>
    </w:p>
    <w:p w14:paraId="21A7FDE9" w14:textId="77777777" w:rsidR="007F19DA" w:rsidRPr="003613B0" w:rsidRDefault="007F19DA" w:rsidP="0067143C">
      <w:pPr>
        <w:pStyle w:val="RNormal"/>
        <w:spacing w:line="240" w:lineRule="atLeast"/>
        <w:rPr>
          <w:rFonts w:ascii="Cordia New" w:hAnsi="Cordia New" w:cs="Cordia New"/>
          <w:sz w:val="28"/>
          <w:szCs w:val="28"/>
        </w:rPr>
      </w:pPr>
    </w:p>
    <w:p w14:paraId="44C49A14" w14:textId="77777777" w:rsidR="007F19DA" w:rsidRPr="003613B0" w:rsidRDefault="007F19DA" w:rsidP="0067143C">
      <w:pPr>
        <w:pStyle w:val="RNormal"/>
        <w:spacing w:line="240" w:lineRule="atLeast"/>
        <w:rPr>
          <w:rFonts w:ascii="Cordia New" w:hAnsi="Cordia New" w:cs="Cordia New"/>
          <w:sz w:val="28"/>
          <w:szCs w:val="28"/>
        </w:rPr>
      </w:pPr>
    </w:p>
    <w:p w14:paraId="4557C137" w14:textId="77777777" w:rsidR="0085056B" w:rsidRPr="003613B0" w:rsidRDefault="0085056B" w:rsidP="0085056B">
      <w:pPr>
        <w:autoSpaceDE w:val="0"/>
        <w:autoSpaceDN w:val="0"/>
        <w:spacing w:line="240" w:lineRule="atLeast"/>
        <w:rPr>
          <w:rFonts w:ascii="Cordia New" w:hAnsi="Cordia New" w:cs="Cordia New"/>
          <w:sz w:val="28"/>
          <w:szCs w:val="28"/>
        </w:rPr>
      </w:pPr>
      <w:r w:rsidRPr="003613B0">
        <w:rPr>
          <w:rFonts w:ascii="Cordia New" w:hAnsi="Cordia New" w:cs="Cordia New"/>
          <w:sz w:val="28"/>
          <w:szCs w:val="28"/>
        </w:rPr>
        <w:t>(</w:t>
      </w:r>
      <w:proofErr w:type="spellStart"/>
      <w:r w:rsidRPr="002E37C1">
        <w:rPr>
          <w:rFonts w:ascii="Cordia New" w:hAnsi="Cordia New" w:cs="Cordia New"/>
          <w:sz w:val="28"/>
          <w:szCs w:val="28"/>
        </w:rPr>
        <w:t>Sureerat</w:t>
      </w:r>
      <w:proofErr w:type="spellEnd"/>
      <w:r w:rsidRPr="002E37C1">
        <w:rPr>
          <w:rFonts w:ascii="Cordia New" w:hAnsi="Cordia New" w:cs="Cordia New"/>
          <w:sz w:val="28"/>
          <w:szCs w:val="28"/>
        </w:rPr>
        <w:t xml:space="preserve"> </w:t>
      </w:r>
      <w:proofErr w:type="spellStart"/>
      <w:r w:rsidRPr="002E37C1">
        <w:rPr>
          <w:rFonts w:ascii="Cordia New" w:hAnsi="Cordia New" w:cs="Cordia New"/>
          <w:sz w:val="28"/>
          <w:szCs w:val="28"/>
        </w:rPr>
        <w:t>Thongarunsang</w:t>
      </w:r>
      <w:proofErr w:type="spellEnd"/>
      <w:r w:rsidRPr="003613B0">
        <w:rPr>
          <w:rFonts w:ascii="Cordia New" w:hAnsi="Cordia New" w:cs="Cordia New"/>
          <w:sz w:val="28"/>
          <w:szCs w:val="28"/>
        </w:rPr>
        <w:t>)</w:t>
      </w:r>
    </w:p>
    <w:p w14:paraId="529C2D8D" w14:textId="77777777" w:rsidR="0085056B" w:rsidRPr="003613B0" w:rsidRDefault="0085056B" w:rsidP="0085056B">
      <w:pPr>
        <w:pStyle w:val="RNormal"/>
        <w:spacing w:line="240" w:lineRule="atLeast"/>
        <w:rPr>
          <w:rFonts w:ascii="Cordia New" w:hAnsi="Cordia New" w:cs="Cordia New"/>
          <w:sz w:val="28"/>
          <w:szCs w:val="28"/>
        </w:rPr>
      </w:pPr>
      <w:r w:rsidRPr="003613B0">
        <w:rPr>
          <w:rFonts w:ascii="Cordia New" w:hAnsi="Cordia New" w:cs="Cordia New"/>
          <w:sz w:val="28"/>
          <w:szCs w:val="28"/>
        </w:rPr>
        <w:t>Certified Public Accountant</w:t>
      </w:r>
    </w:p>
    <w:p w14:paraId="4C8C5A81" w14:textId="77777777" w:rsidR="0085056B" w:rsidRDefault="0085056B" w:rsidP="0085056B">
      <w:pPr>
        <w:autoSpaceDE w:val="0"/>
        <w:autoSpaceDN w:val="0"/>
        <w:spacing w:line="240" w:lineRule="atLeast"/>
        <w:rPr>
          <w:sz w:val="22"/>
          <w:szCs w:val="22"/>
          <w:lang w:bidi="th-TH"/>
        </w:rPr>
      </w:pPr>
      <w:r w:rsidRPr="003613B0">
        <w:rPr>
          <w:rFonts w:ascii="Cordia New" w:hAnsi="Cordia New" w:cs="Cordia New"/>
          <w:sz w:val="28"/>
          <w:szCs w:val="28"/>
        </w:rPr>
        <w:t xml:space="preserve">Registration No. </w:t>
      </w:r>
      <w:r w:rsidRPr="00DD50B0">
        <w:rPr>
          <w:rFonts w:ascii="Cordia New" w:hAnsi="Cordia New" w:cs="Cordia New"/>
          <w:sz w:val="28"/>
          <w:szCs w:val="28"/>
        </w:rPr>
        <w:t>4</w:t>
      </w:r>
      <w:r>
        <w:rPr>
          <w:rFonts w:ascii="Cordia New" w:hAnsi="Cordia New" w:cs="Cordia New"/>
          <w:sz w:val="28"/>
          <w:szCs w:val="28"/>
        </w:rPr>
        <w:t>409</w:t>
      </w:r>
    </w:p>
    <w:p w14:paraId="3F78F05D" w14:textId="77777777" w:rsidR="007F19DA" w:rsidRPr="003613B0" w:rsidRDefault="007F19DA" w:rsidP="0067143C">
      <w:pPr>
        <w:pStyle w:val="RNormal"/>
        <w:spacing w:line="240" w:lineRule="atLeast"/>
        <w:rPr>
          <w:rFonts w:ascii="Cordia New" w:hAnsi="Cordia New" w:cs="Cordia New"/>
          <w:sz w:val="28"/>
          <w:szCs w:val="28"/>
        </w:rPr>
      </w:pPr>
    </w:p>
    <w:p w14:paraId="1DA9F009" w14:textId="77777777" w:rsidR="007F19DA" w:rsidRPr="003613B0" w:rsidRDefault="007F19DA" w:rsidP="0067143C">
      <w:pPr>
        <w:pStyle w:val="RNormal"/>
        <w:spacing w:line="240" w:lineRule="atLeast"/>
        <w:rPr>
          <w:rFonts w:ascii="Cordia New" w:hAnsi="Cordia New" w:cs="Cordia New"/>
          <w:sz w:val="28"/>
          <w:szCs w:val="28"/>
        </w:rPr>
      </w:pPr>
      <w:r w:rsidRPr="003613B0">
        <w:rPr>
          <w:rFonts w:ascii="Cordia New" w:hAnsi="Cordia New" w:cs="Cordia New"/>
          <w:sz w:val="28"/>
          <w:szCs w:val="28"/>
        </w:rPr>
        <w:t xml:space="preserve">KPMG </w:t>
      </w:r>
      <w:proofErr w:type="spellStart"/>
      <w:r w:rsidRPr="003613B0">
        <w:rPr>
          <w:rFonts w:ascii="Cordia New" w:hAnsi="Cordia New" w:cs="Cordia New"/>
          <w:sz w:val="28"/>
          <w:szCs w:val="28"/>
        </w:rPr>
        <w:t>Phoomchai</w:t>
      </w:r>
      <w:proofErr w:type="spellEnd"/>
      <w:r w:rsidRPr="003613B0">
        <w:rPr>
          <w:rFonts w:ascii="Cordia New" w:hAnsi="Cordia New" w:cs="Cordia New"/>
          <w:sz w:val="28"/>
          <w:szCs w:val="28"/>
        </w:rPr>
        <w:t xml:space="preserve"> Audit Ltd.</w:t>
      </w:r>
    </w:p>
    <w:p w14:paraId="1B6A515A" w14:textId="77777777" w:rsidR="007F19DA" w:rsidRPr="003613B0" w:rsidRDefault="007F19DA" w:rsidP="0067143C">
      <w:pPr>
        <w:pStyle w:val="RNormal"/>
        <w:spacing w:line="240" w:lineRule="atLeast"/>
        <w:rPr>
          <w:rFonts w:ascii="Cordia New" w:hAnsi="Cordia New" w:cs="Cordia New"/>
          <w:sz w:val="28"/>
          <w:szCs w:val="28"/>
        </w:rPr>
      </w:pPr>
      <w:smartTag w:uri="urn:schemas-microsoft-com:office:smarttags" w:element="City">
        <w:smartTag w:uri="urn:schemas-microsoft-com:office:smarttags" w:element="place">
          <w:r w:rsidRPr="003613B0">
            <w:rPr>
              <w:rFonts w:ascii="Cordia New" w:hAnsi="Cordia New" w:cs="Cordia New"/>
              <w:sz w:val="28"/>
              <w:szCs w:val="28"/>
            </w:rPr>
            <w:t>Bangkok</w:t>
          </w:r>
        </w:smartTag>
      </w:smartTag>
    </w:p>
    <w:p w14:paraId="4E3C01C5" w14:textId="096DE20D" w:rsidR="005A6C01" w:rsidRPr="00BD5B36" w:rsidRDefault="00DC03E9" w:rsidP="0067143C">
      <w:pPr>
        <w:spacing w:line="240" w:lineRule="atLeast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14 May 2026</w:t>
      </w:r>
    </w:p>
    <w:sectPr w:rsidR="005A6C01" w:rsidRPr="00BD5B36" w:rsidSect="0067143C"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69B5B" w14:textId="77777777" w:rsidR="00BD73A8" w:rsidRDefault="00BD73A8">
      <w:r>
        <w:separator/>
      </w:r>
    </w:p>
  </w:endnote>
  <w:endnote w:type="continuationSeparator" w:id="0">
    <w:p w14:paraId="3A3CA4AE" w14:textId="77777777" w:rsidR="00BD73A8" w:rsidRDefault="00BD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081AE" w14:textId="77777777" w:rsidR="008D5252" w:rsidRDefault="008D5252" w:rsidP="00A857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8CBC88D" w14:textId="77777777" w:rsidR="008D5252" w:rsidRDefault="008D5252" w:rsidP="00A857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48444" w14:textId="77777777" w:rsidR="009B458E" w:rsidRDefault="009B45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BEA64" w14:textId="77777777" w:rsidR="009B458E" w:rsidRDefault="009B458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6D7C7" w14:textId="77777777" w:rsidR="007F19DA" w:rsidRDefault="007F19DA" w:rsidP="00A8570D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86E75" w14:textId="77777777" w:rsidR="008D5252" w:rsidRPr="00BD5B36" w:rsidRDefault="008D5252">
    <w:pPr>
      <w:pStyle w:val="Footer"/>
      <w:jc w:val="center"/>
      <w:rPr>
        <w:rFonts w:ascii="Cordia New" w:hAnsi="Cordia New" w:cs="Cordia New"/>
      </w:rPr>
    </w:pPr>
    <w:r w:rsidRPr="00BD5B36">
      <w:rPr>
        <w:rFonts w:ascii="Cordia New" w:hAnsi="Cordia New" w:cs="Cordia New"/>
        <w:sz w:val="32"/>
        <w:szCs w:val="32"/>
      </w:rPr>
      <w:fldChar w:fldCharType="begin"/>
    </w:r>
    <w:r w:rsidRPr="00BD5B36">
      <w:rPr>
        <w:rFonts w:ascii="Cordia New" w:hAnsi="Cordia New" w:cs="Cordia New"/>
        <w:sz w:val="32"/>
        <w:szCs w:val="32"/>
      </w:rPr>
      <w:instrText xml:space="preserve"> PAGE   \* MERGEFORMAT </w:instrText>
    </w:r>
    <w:r w:rsidRPr="00BD5B36">
      <w:rPr>
        <w:rFonts w:ascii="Cordia New" w:hAnsi="Cordia New" w:cs="Cordia New"/>
        <w:sz w:val="32"/>
        <w:szCs w:val="32"/>
      </w:rPr>
      <w:fldChar w:fldCharType="separate"/>
    </w:r>
    <w:r w:rsidR="00DE18BF">
      <w:rPr>
        <w:rFonts w:ascii="Cordia New" w:hAnsi="Cordia New" w:cs="Cordia New"/>
        <w:noProof/>
        <w:sz w:val="32"/>
        <w:szCs w:val="32"/>
      </w:rPr>
      <w:t>2</w:t>
    </w:r>
    <w:r w:rsidRPr="00BD5B36">
      <w:rPr>
        <w:rFonts w:ascii="Cordia New" w:hAnsi="Cordia New" w:cs="Cordi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81A1B" w14:textId="77777777" w:rsidR="00BD73A8" w:rsidRDefault="00BD73A8">
      <w:r>
        <w:separator/>
      </w:r>
    </w:p>
  </w:footnote>
  <w:footnote w:type="continuationSeparator" w:id="0">
    <w:p w14:paraId="2519511E" w14:textId="77777777" w:rsidR="00BD73A8" w:rsidRDefault="00BD7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3FA7D" w14:textId="77777777" w:rsidR="008D5252" w:rsidRDefault="00D03B46">
    <w:pPr>
      <w:pStyle w:val="Header"/>
    </w:pPr>
    <w:r>
      <w:rPr>
        <w:noProof/>
      </w:rPr>
      <w:pict w14:anchorId="753919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435.05pt;height:174pt;rotation:315;z-index:-251659264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2185" w14:textId="77777777" w:rsidR="008D5252" w:rsidRDefault="008D5252">
    <w:pPr>
      <w:pStyle w:val="Header"/>
    </w:pPr>
  </w:p>
  <w:p w14:paraId="394CAFBA" w14:textId="77777777" w:rsidR="008D5252" w:rsidRDefault="008D5252">
    <w:pPr>
      <w:pStyle w:val="Header"/>
    </w:pPr>
  </w:p>
  <w:p w14:paraId="4DFE4631" w14:textId="77777777" w:rsidR="008D5252" w:rsidRDefault="008D5252">
    <w:pPr>
      <w:pStyle w:val="Header"/>
    </w:pPr>
  </w:p>
  <w:p w14:paraId="2ED7948D" w14:textId="77777777" w:rsidR="008D5252" w:rsidRDefault="008D5252">
    <w:pPr>
      <w:pStyle w:val="Header"/>
    </w:pPr>
  </w:p>
  <w:p w14:paraId="1F6ABB64" w14:textId="77777777" w:rsidR="008D5252" w:rsidRDefault="008D5252">
    <w:pPr>
      <w:pStyle w:val="Header"/>
    </w:pPr>
  </w:p>
  <w:p w14:paraId="5CA3C0D2" w14:textId="77777777" w:rsidR="008D5252" w:rsidRDefault="008D5252">
    <w:pPr>
      <w:pStyle w:val="Header"/>
    </w:pPr>
  </w:p>
  <w:p w14:paraId="11291BCC" w14:textId="77777777" w:rsidR="008D5252" w:rsidRDefault="008D52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18AE1" w14:textId="77777777" w:rsidR="008D5252" w:rsidRDefault="00D03B46">
    <w:pPr>
      <w:pStyle w:val="Header"/>
    </w:pPr>
    <w:r>
      <w:rPr>
        <w:noProof/>
      </w:rPr>
      <w:pict w14:anchorId="2AA54D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style="position:absolute;margin-left:0;margin-top:0;width:435.05pt;height:174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64520" w14:textId="77777777" w:rsidR="007F19DA" w:rsidRDefault="00D03B46">
    <w:pPr>
      <w:pStyle w:val="Header"/>
    </w:pPr>
    <w:r>
      <w:rPr>
        <w:noProof/>
      </w:rPr>
      <w:pict w14:anchorId="229B19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1028" type="#_x0000_t136" style="position:absolute;margin-left:0;margin-top:0;width:435.05pt;height:174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33D09" w14:textId="77777777" w:rsidR="007F19DA" w:rsidRDefault="007F19DA">
    <w:pPr>
      <w:pStyle w:val="Header"/>
      <w:rPr>
        <w:rFonts w:cs="Angsana New"/>
        <w:lang w:bidi="th-TH"/>
      </w:rPr>
    </w:pPr>
  </w:p>
  <w:p w14:paraId="508926C2" w14:textId="77777777" w:rsidR="007F19DA" w:rsidRDefault="007F19DA">
    <w:pPr>
      <w:pStyle w:val="Header"/>
      <w:rPr>
        <w:rFonts w:cs="Angsana New"/>
        <w:lang w:bidi="th-TH"/>
      </w:rPr>
    </w:pPr>
  </w:p>
  <w:p w14:paraId="38A0CBED" w14:textId="77777777" w:rsidR="007F19DA" w:rsidRDefault="007F19D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8B58B" w14:textId="77777777" w:rsidR="007F19DA" w:rsidRDefault="00D03B46">
    <w:pPr>
      <w:pStyle w:val="Header"/>
    </w:pPr>
    <w:r>
      <w:rPr>
        <w:noProof/>
      </w:rPr>
      <w:pict w14:anchorId="33328E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" o:spid="_x0000_s1027" type="#_x0000_t136" style="position:absolute;margin-left:0;margin-top:0;width:435.05pt;height:174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6ABBE"/>
    <w:lvl w:ilvl="0">
      <w:start w:val="1"/>
      <w:numFmt w:val="decimal"/>
      <w:pStyle w:val="Heading1"/>
      <w:lvlText w:val="Example %1"/>
      <w:lvlJc w:val="left"/>
      <w:pPr>
        <w:tabs>
          <w:tab w:val="num" w:pos="1440"/>
        </w:tabs>
        <w:ind w:left="708" w:hanging="708"/>
      </w:pPr>
      <w:rPr>
        <w:rFonts w:hint="default"/>
        <w:b/>
        <w:i w:val="0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709" w:hanging="708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09" w:hanging="708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709" w:hanging="708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352999"/>
    <w:multiLevelType w:val="hybridMultilevel"/>
    <w:tmpl w:val="084E1218"/>
    <w:lvl w:ilvl="0" w:tplc="9FFAD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0000FF"/>
      </w:rPr>
    </w:lvl>
    <w:lvl w:ilvl="1" w:tplc="12129D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34E8D2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1787741">
    <w:abstractNumId w:val="0"/>
  </w:num>
  <w:num w:numId="2" w16cid:durableId="1808235140">
    <w:abstractNumId w:val="1"/>
  </w:num>
  <w:num w:numId="3" w16cid:durableId="1571232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C5g1Y/wXziNaRTqaunjVw9QTrZje80pBKVotNzBc46T4c3reRBEvncpAbNVFd1IuH9gcweIve9/0k5W1GdHsYQ==" w:salt="hfTQBBWBbdFCPtyfnmk/Wg==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6C01"/>
    <w:rsid w:val="0000149E"/>
    <w:rsid w:val="000078BC"/>
    <w:rsid w:val="0002702C"/>
    <w:rsid w:val="00030CEF"/>
    <w:rsid w:val="000312A1"/>
    <w:rsid w:val="0003394D"/>
    <w:rsid w:val="00037DCF"/>
    <w:rsid w:val="00043309"/>
    <w:rsid w:val="00043343"/>
    <w:rsid w:val="00057A9B"/>
    <w:rsid w:val="00057DC4"/>
    <w:rsid w:val="000627D5"/>
    <w:rsid w:val="00067B65"/>
    <w:rsid w:val="0007074A"/>
    <w:rsid w:val="00071C13"/>
    <w:rsid w:val="000739F4"/>
    <w:rsid w:val="0008244A"/>
    <w:rsid w:val="00093AE9"/>
    <w:rsid w:val="000A46DF"/>
    <w:rsid w:val="000A5945"/>
    <w:rsid w:val="000B1A3B"/>
    <w:rsid w:val="000B230E"/>
    <w:rsid w:val="000B2B29"/>
    <w:rsid w:val="000B4DBE"/>
    <w:rsid w:val="000B7560"/>
    <w:rsid w:val="000C77A8"/>
    <w:rsid w:val="000D39DE"/>
    <w:rsid w:val="000D7A9A"/>
    <w:rsid w:val="000E0DD7"/>
    <w:rsid w:val="000E3903"/>
    <w:rsid w:val="000E475F"/>
    <w:rsid w:val="000F6B52"/>
    <w:rsid w:val="001030F1"/>
    <w:rsid w:val="00105022"/>
    <w:rsid w:val="00127364"/>
    <w:rsid w:val="001400A2"/>
    <w:rsid w:val="00157BA2"/>
    <w:rsid w:val="001721A7"/>
    <w:rsid w:val="001802D4"/>
    <w:rsid w:val="001812F3"/>
    <w:rsid w:val="001835F9"/>
    <w:rsid w:val="00186A00"/>
    <w:rsid w:val="00190021"/>
    <w:rsid w:val="00190C64"/>
    <w:rsid w:val="001A081D"/>
    <w:rsid w:val="001A736B"/>
    <w:rsid w:val="001A78EE"/>
    <w:rsid w:val="001B0240"/>
    <w:rsid w:val="001B5101"/>
    <w:rsid w:val="001C2862"/>
    <w:rsid w:val="001C4A52"/>
    <w:rsid w:val="001C4F8C"/>
    <w:rsid w:val="001D2347"/>
    <w:rsid w:val="001D25F1"/>
    <w:rsid w:val="001E0187"/>
    <w:rsid w:val="001F7E76"/>
    <w:rsid w:val="00201C2F"/>
    <w:rsid w:val="00221BB7"/>
    <w:rsid w:val="00224F93"/>
    <w:rsid w:val="00231CD9"/>
    <w:rsid w:val="00231ED6"/>
    <w:rsid w:val="002361C3"/>
    <w:rsid w:val="00252A9D"/>
    <w:rsid w:val="002700EE"/>
    <w:rsid w:val="00272503"/>
    <w:rsid w:val="0027423A"/>
    <w:rsid w:val="00275E5C"/>
    <w:rsid w:val="002763FB"/>
    <w:rsid w:val="002778E4"/>
    <w:rsid w:val="00295E6A"/>
    <w:rsid w:val="002A0B3E"/>
    <w:rsid w:val="002A1408"/>
    <w:rsid w:val="002A5F73"/>
    <w:rsid w:val="002B04D8"/>
    <w:rsid w:val="002B09B5"/>
    <w:rsid w:val="002B61BC"/>
    <w:rsid w:val="002C0A6C"/>
    <w:rsid w:val="002C3B8E"/>
    <w:rsid w:val="002D2405"/>
    <w:rsid w:val="002F1964"/>
    <w:rsid w:val="002F222A"/>
    <w:rsid w:val="00316163"/>
    <w:rsid w:val="00327780"/>
    <w:rsid w:val="00327F69"/>
    <w:rsid w:val="0034281F"/>
    <w:rsid w:val="00343C01"/>
    <w:rsid w:val="003447D9"/>
    <w:rsid w:val="00354346"/>
    <w:rsid w:val="003613B0"/>
    <w:rsid w:val="003705E1"/>
    <w:rsid w:val="003738C3"/>
    <w:rsid w:val="00373EE7"/>
    <w:rsid w:val="00376E56"/>
    <w:rsid w:val="003831CD"/>
    <w:rsid w:val="003833FB"/>
    <w:rsid w:val="003A2DDE"/>
    <w:rsid w:val="003A7BBC"/>
    <w:rsid w:val="003C077B"/>
    <w:rsid w:val="003C36CC"/>
    <w:rsid w:val="003D185B"/>
    <w:rsid w:val="003D1C07"/>
    <w:rsid w:val="003D5675"/>
    <w:rsid w:val="003E4D48"/>
    <w:rsid w:val="003F2CE4"/>
    <w:rsid w:val="003F5D17"/>
    <w:rsid w:val="00406655"/>
    <w:rsid w:val="00410D2C"/>
    <w:rsid w:val="004111B0"/>
    <w:rsid w:val="004148C2"/>
    <w:rsid w:val="0043410B"/>
    <w:rsid w:val="0043666B"/>
    <w:rsid w:val="00436739"/>
    <w:rsid w:val="00446F37"/>
    <w:rsid w:val="004474AC"/>
    <w:rsid w:val="00450CBE"/>
    <w:rsid w:val="004510BC"/>
    <w:rsid w:val="00451B1A"/>
    <w:rsid w:val="00457505"/>
    <w:rsid w:val="0046040C"/>
    <w:rsid w:val="00461105"/>
    <w:rsid w:val="004631BA"/>
    <w:rsid w:val="00463D32"/>
    <w:rsid w:val="00464B73"/>
    <w:rsid w:val="00473A11"/>
    <w:rsid w:val="0048298D"/>
    <w:rsid w:val="004905EB"/>
    <w:rsid w:val="00492267"/>
    <w:rsid w:val="00493EDC"/>
    <w:rsid w:val="004B25CB"/>
    <w:rsid w:val="004B4FC2"/>
    <w:rsid w:val="004B79CC"/>
    <w:rsid w:val="004C2973"/>
    <w:rsid w:val="004C4AC7"/>
    <w:rsid w:val="004D1973"/>
    <w:rsid w:val="004D7F8B"/>
    <w:rsid w:val="004E0CB6"/>
    <w:rsid w:val="004E2D4B"/>
    <w:rsid w:val="004E4A67"/>
    <w:rsid w:val="004F1A7A"/>
    <w:rsid w:val="004F76DA"/>
    <w:rsid w:val="00503503"/>
    <w:rsid w:val="00505699"/>
    <w:rsid w:val="00511C68"/>
    <w:rsid w:val="005137AA"/>
    <w:rsid w:val="0052353C"/>
    <w:rsid w:val="00536D57"/>
    <w:rsid w:val="00537F26"/>
    <w:rsid w:val="00540E7D"/>
    <w:rsid w:val="00542106"/>
    <w:rsid w:val="00542C10"/>
    <w:rsid w:val="005434AC"/>
    <w:rsid w:val="00545CE5"/>
    <w:rsid w:val="005508D6"/>
    <w:rsid w:val="005521EC"/>
    <w:rsid w:val="00557797"/>
    <w:rsid w:val="00561DF5"/>
    <w:rsid w:val="0056733F"/>
    <w:rsid w:val="00572DBC"/>
    <w:rsid w:val="00580A82"/>
    <w:rsid w:val="00582B02"/>
    <w:rsid w:val="00583436"/>
    <w:rsid w:val="00591777"/>
    <w:rsid w:val="00591D05"/>
    <w:rsid w:val="0059440A"/>
    <w:rsid w:val="005A6C01"/>
    <w:rsid w:val="005B5FD9"/>
    <w:rsid w:val="005C30EE"/>
    <w:rsid w:val="005D7BF9"/>
    <w:rsid w:val="005E2EA5"/>
    <w:rsid w:val="005E4D6C"/>
    <w:rsid w:val="005E56DF"/>
    <w:rsid w:val="005F2000"/>
    <w:rsid w:val="0060635D"/>
    <w:rsid w:val="0063115C"/>
    <w:rsid w:val="00631753"/>
    <w:rsid w:val="00635638"/>
    <w:rsid w:val="00636103"/>
    <w:rsid w:val="00641791"/>
    <w:rsid w:val="006427FF"/>
    <w:rsid w:val="0064546C"/>
    <w:rsid w:val="00663FA4"/>
    <w:rsid w:val="0067143C"/>
    <w:rsid w:val="00677800"/>
    <w:rsid w:val="00681B13"/>
    <w:rsid w:val="006920D5"/>
    <w:rsid w:val="0069656D"/>
    <w:rsid w:val="006A2A82"/>
    <w:rsid w:val="006A2DC0"/>
    <w:rsid w:val="006B6464"/>
    <w:rsid w:val="006C01A3"/>
    <w:rsid w:val="006C1831"/>
    <w:rsid w:val="006C5A51"/>
    <w:rsid w:val="006D1E91"/>
    <w:rsid w:val="006D20D8"/>
    <w:rsid w:val="006D3AA8"/>
    <w:rsid w:val="006E3280"/>
    <w:rsid w:val="006F49C4"/>
    <w:rsid w:val="00700CA5"/>
    <w:rsid w:val="00702A28"/>
    <w:rsid w:val="00711F5B"/>
    <w:rsid w:val="00716FC1"/>
    <w:rsid w:val="00720759"/>
    <w:rsid w:val="00721736"/>
    <w:rsid w:val="007221CE"/>
    <w:rsid w:val="00723810"/>
    <w:rsid w:val="00726FA0"/>
    <w:rsid w:val="0073468B"/>
    <w:rsid w:val="00750D51"/>
    <w:rsid w:val="00751A13"/>
    <w:rsid w:val="007814E4"/>
    <w:rsid w:val="007822BC"/>
    <w:rsid w:val="00790553"/>
    <w:rsid w:val="00796586"/>
    <w:rsid w:val="007965B2"/>
    <w:rsid w:val="007A16B7"/>
    <w:rsid w:val="007B293D"/>
    <w:rsid w:val="007B4595"/>
    <w:rsid w:val="007B5C47"/>
    <w:rsid w:val="007B7049"/>
    <w:rsid w:val="007C3FBE"/>
    <w:rsid w:val="007C61AC"/>
    <w:rsid w:val="007D23FF"/>
    <w:rsid w:val="007D31F1"/>
    <w:rsid w:val="007D4F06"/>
    <w:rsid w:val="007D4FA9"/>
    <w:rsid w:val="007E147C"/>
    <w:rsid w:val="007E23A8"/>
    <w:rsid w:val="007E638D"/>
    <w:rsid w:val="007F19DA"/>
    <w:rsid w:val="007F3DE3"/>
    <w:rsid w:val="007F643A"/>
    <w:rsid w:val="007F6758"/>
    <w:rsid w:val="007F78CD"/>
    <w:rsid w:val="00800CC9"/>
    <w:rsid w:val="00804D7B"/>
    <w:rsid w:val="00807B5B"/>
    <w:rsid w:val="008137A4"/>
    <w:rsid w:val="00821A22"/>
    <w:rsid w:val="00822895"/>
    <w:rsid w:val="00827362"/>
    <w:rsid w:val="00831B39"/>
    <w:rsid w:val="008369C5"/>
    <w:rsid w:val="00840BDE"/>
    <w:rsid w:val="008436AB"/>
    <w:rsid w:val="0085056B"/>
    <w:rsid w:val="00866662"/>
    <w:rsid w:val="008764DA"/>
    <w:rsid w:val="00880AB2"/>
    <w:rsid w:val="00881CBC"/>
    <w:rsid w:val="0088314D"/>
    <w:rsid w:val="00896307"/>
    <w:rsid w:val="008B0294"/>
    <w:rsid w:val="008C4A36"/>
    <w:rsid w:val="008D514D"/>
    <w:rsid w:val="008D5252"/>
    <w:rsid w:val="008F1B4E"/>
    <w:rsid w:val="008F3065"/>
    <w:rsid w:val="008F7480"/>
    <w:rsid w:val="00917E71"/>
    <w:rsid w:val="00920ED9"/>
    <w:rsid w:val="0092682F"/>
    <w:rsid w:val="009315DF"/>
    <w:rsid w:val="009359D2"/>
    <w:rsid w:val="00942E66"/>
    <w:rsid w:val="00943054"/>
    <w:rsid w:val="0094682F"/>
    <w:rsid w:val="00952E43"/>
    <w:rsid w:val="00955798"/>
    <w:rsid w:val="009567BE"/>
    <w:rsid w:val="009611F5"/>
    <w:rsid w:val="00961620"/>
    <w:rsid w:val="00961D95"/>
    <w:rsid w:val="009645A3"/>
    <w:rsid w:val="009678DA"/>
    <w:rsid w:val="00971A07"/>
    <w:rsid w:val="0097526A"/>
    <w:rsid w:val="00982D31"/>
    <w:rsid w:val="00987E1D"/>
    <w:rsid w:val="009926E1"/>
    <w:rsid w:val="00994371"/>
    <w:rsid w:val="009A047B"/>
    <w:rsid w:val="009B0561"/>
    <w:rsid w:val="009B0D04"/>
    <w:rsid w:val="009B458E"/>
    <w:rsid w:val="009B48CB"/>
    <w:rsid w:val="009D1E7C"/>
    <w:rsid w:val="009D4C7A"/>
    <w:rsid w:val="009E497F"/>
    <w:rsid w:val="009F068E"/>
    <w:rsid w:val="009F1CBB"/>
    <w:rsid w:val="009F51BB"/>
    <w:rsid w:val="00A14E9A"/>
    <w:rsid w:val="00A16BE1"/>
    <w:rsid w:val="00A16BFD"/>
    <w:rsid w:val="00A31199"/>
    <w:rsid w:val="00A35A2A"/>
    <w:rsid w:val="00A42E1C"/>
    <w:rsid w:val="00A466B4"/>
    <w:rsid w:val="00A47992"/>
    <w:rsid w:val="00A641FB"/>
    <w:rsid w:val="00A73D20"/>
    <w:rsid w:val="00A75E13"/>
    <w:rsid w:val="00A778DA"/>
    <w:rsid w:val="00A8570D"/>
    <w:rsid w:val="00A87A4A"/>
    <w:rsid w:val="00AE7ADE"/>
    <w:rsid w:val="00AF7912"/>
    <w:rsid w:val="00B0152C"/>
    <w:rsid w:val="00B021AF"/>
    <w:rsid w:val="00B03521"/>
    <w:rsid w:val="00B158F7"/>
    <w:rsid w:val="00B165F0"/>
    <w:rsid w:val="00B20565"/>
    <w:rsid w:val="00B252D4"/>
    <w:rsid w:val="00B35B11"/>
    <w:rsid w:val="00B36DCE"/>
    <w:rsid w:val="00B37B93"/>
    <w:rsid w:val="00B425A6"/>
    <w:rsid w:val="00B456F7"/>
    <w:rsid w:val="00B507BC"/>
    <w:rsid w:val="00B50D24"/>
    <w:rsid w:val="00B54070"/>
    <w:rsid w:val="00B60E01"/>
    <w:rsid w:val="00B62AB3"/>
    <w:rsid w:val="00B80CA9"/>
    <w:rsid w:val="00B86E89"/>
    <w:rsid w:val="00BB23DD"/>
    <w:rsid w:val="00BC3C69"/>
    <w:rsid w:val="00BD04F5"/>
    <w:rsid w:val="00BD5B36"/>
    <w:rsid w:val="00BD6CD9"/>
    <w:rsid w:val="00BD73A8"/>
    <w:rsid w:val="00BF77FA"/>
    <w:rsid w:val="00C1178D"/>
    <w:rsid w:val="00C1616F"/>
    <w:rsid w:val="00C25120"/>
    <w:rsid w:val="00C27AEA"/>
    <w:rsid w:val="00C32002"/>
    <w:rsid w:val="00C35F2E"/>
    <w:rsid w:val="00C37539"/>
    <w:rsid w:val="00C4290C"/>
    <w:rsid w:val="00C5227D"/>
    <w:rsid w:val="00C600F4"/>
    <w:rsid w:val="00C6620F"/>
    <w:rsid w:val="00C673BE"/>
    <w:rsid w:val="00C75405"/>
    <w:rsid w:val="00C81E67"/>
    <w:rsid w:val="00C85E1E"/>
    <w:rsid w:val="00C86C8C"/>
    <w:rsid w:val="00CA5033"/>
    <w:rsid w:val="00CB2CD7"/>
    <w:rsid w:val="00CB2EB2"/>
    <w:rsid w:val="00CD6CC4"/>
    <w:rsid w:val="00CD7163"/>
    <w:rsid w:val="00CE0900"/>
    <w:rsid w:val="00CE7D18"/>
    <w:rsid w:val="00CF7127"/>
    <w:rsid w:val="00D00F83"/>
    <w:rsid w:val="00D03B46"/>
    <w:rsid w:val="00D11087"/>
    <w:rsid w:val="00D36EED"/>
    <w:rsid w:val="00D37404"/>
    <w:rsid w:val="00D40BF1"/>
    <w:rsid w:val="00D611D1"/>
    <w:rsid w:val="00D62405"/>
    <w:rsid w:val="00D7250E"/>
    <w:rsid w:val="00D767F1"/>
    <w:rsid w:val="00D83EEA"/>
    <w:rsid w:val="00D87C2C"/>
    <w:rsid w:val="00DA0E2D"/>
    <w:rsid w:val="00DA2F63"/>
    <w:rsid w:val="00DB1166"/>
    <w:rsid w:val="00DB19F5"/>
    <w:rsid w:val="00DB2A9D"/>
    <w:rsid w:val="00DC03E9"/>
    <w:rsid w:val="00DC42C3"/>
    <w:rsid w:val="00DD0733"/>
    <w:rsid w:val="00DD50B0"/>
    <w:rsid w:val="00DD610D"/>
    <w:rsid w:val="00DD70AC"/>
    <w:rsid w:val="00DD7E42"/>
    <w:rsid w:val="00DE18BF"/>
    <w:rsid w:val="00DF2CF2"/>
    <w:rsid w:val="00DF38C7"/>
    <w:rsid w:val="00DF7798"/>
    <w:rsid w:val="00E118A5"/>
    <w:rsid w:val="00E12EDB"/>
    <w:rsid w:val="00E15ECE"/>
    <w:rsid w:val="00E17BDA"/>
    <w:rsid w:val="00E17DA9"/>
    <w:rsid w:val="00E210D5"/>
    <w:rsid w:val="00E30C25"/>
    <w:rsid w:val="00E34017"/>
    <w:rsid w:val="00E3497A"/>
    <w:rsid w:val="00E36A62"/>
    <w:rsid w:val="00E425E7"/>
    <w:rsid w:val="00E43FC6"/>
    <w:rsid w:val="00E46ACB"/>
    <w:rsid w:val="00E65F52"/>
    <w:rsid w:val="00E74F58"/>
    <w:rsid w:val="00E7638C"/>
    <w:rsid w:val="00E837E1"/>
    <w:rsid w:val="00E91639"/>
    <w:rsid w:val="00E9175F"/>
    <w:rsid w:val="00E95028"/>
    <w:rsid w:val="00EA4E69"/>
    <w:rsid w:val="00EA7A6B"/>
    <w:rsid w:val="00EB4C80"/>
    <w:rsid w:val="00EC009F"/>
    <w:rsid w:val="00ED1ED5"/>
    <w:rsid w:val="00ED31DB"/>
    <w:rsid w:val="00ED4CA8"/>
    <w:rsid w:val="00EE202C"/>
    <w:rsid w:val="00EE3BE8"/>
    <w:rsid w:val="00EE4467"/>
    <w:rsid w:val="00EF0D93"/>
    <w:rsid w:val="00F10543"/>
    <w:rsid w:val="00F14E77"/>
    <w:rsid w:val="00F17212"/>
    <w:rsid w:val="00F4121D"/>
    <w:rsid w:val="00F44814"/>
    <w:rsid w:val="00F51480"/>
    <w:rsid w:val="00F52E1B"/>
    <w:rsid w:val="00F8502B"/>
    <w:rsid w:val="00F90217"/>
    <w:rsid w:val="00F9312E"/>
    <w:rsid w:val="00F94773"/>
    <w:rsid w:val="00F9712D"/>
    <w:rsid w:val="00FA4408"/>
    <w:rsid w:val="00FC60DD"/>
    <w:rsid w:val="00FD1707"/>
    <w:rsid w:val="00FD2A39"/>
    <w:rsid w:val="00FE15AF"/>
    <w:rsid w:val="00FF08F3"/>
    <w:rsid w:val="00FF3A61"/>
    <w:rsid w:val="00FF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778ABBFE"/>
  <w15:chartTrackingRefBased/>
  <w15:docId w15:val="{89770928-4A12-424C-9086-CEB6FE659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bidi="ar-SA"/>
    </w:rPr>
  </w:style>
  <w:style w:type="paragraph" w:styleId="Heading1">
    <w:name w:val="heading 1"/>
    <w:basedOn w:val="Normal"/>
    <w:next w:val="Heading2"/>
    <w:qFormat/>
    <w:pPr>
      <w:numPr>
        <w:numId w:val="1"/>
      </w:numPr>
      <w:tabs>
        <w:tab w:val="left" w:pos="1531"/>
      </w:tabs>
      <w:overflowPunct w:val="0"/>
      <w:autoSpaceDE w:val="0"/>
      <w:autoSpaceDN w:val="0"/>
      <w:adjustRightInd w:val="0"/>
      <w:ind w:left="1531" w:hanging="1531"/>
      <w:jc w:val="both"/>
      <w:textAlignment w:val="baseline"/>
      <w:outlineLvl w:val="0"/>
    </w:pPr>
    <w:rPr>
      <w:b/>
      <w:sz w:val="28"/>
      <w:szCs w:val="20"/>
      <w:lang w:val="en-GB"/>
    </w:rPr>
  </w:style>
  <w:style w:type="paragraph" w:styleId="Heading2">
    <w:name w:val="heading 2"/>
    <w:basedOn w:val="Normal"/>
    <w:qFormat/>
    <w:pPr>
      <w:numPr>
        <w:ilvl w:val="1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1"/>
    </w:pPr>
    <w:rPr>
      <w:sz w:val="22"/>
      <w:szCs w:val="20"/>
      <w:lang w:val="en-GB"/>
    </w:rPr>
  </w:style>
  <w:style w:type="paragraph" w:styleId="Heading3">
    <w:name w:val="heading 3"/>
    <w:basedOn w:val="Normal"/>
    <w:next w:val="Normal"/>
    <w:qFormat/>
    <w:pPr>
      <w:numPr>
        <w:ilvl w:val="2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2"/>
    </w:pPr>
    <w:rPr>
      <w:position w:val="-4"/>
      <w:sz w:val="22"/>
      <w:szCs w:val="20"/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3"/>
    </w:pPr>
    <w:rPr>
      <w:sz w:val="22"/>
      <w:szCs w:val="20"/>
      <w:lang w:val="en-GB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ascii="Arial" w:hAnsi="Arial"/>
      <w:sz w:val="22"/>
      <w:szCs w:val="20"/>
      <w:lang w:val="en-GB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ascii="Arial" w:hAnsi="Arial"/>
      <w:i/>
      <w:sz w:val="22"/>
      <w:szCs w:val="20"/>
      <w:lang w:val="en-GB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ascii="Arial" w:hAnsi="Arial"/>
      <w:sz w:val="20"/>
      <w:szCs w:val="20"/>
      <w:lang w:val="en-GB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ascii="Arial" w:hAnsi="Arial"/>
      <w:i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Arial" w:hAnsi="Arial"/>
      <w:i/>
      <w:sz w:val="1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Normal"/>
    <w:pPr>
      <w:numPr>
        <w:ilvl w:val="1"/>
        <w:numId w:val="2"/>
      </w:numPr>
    </w:pPr>
  </w:style>
  <w:style w:type="paragraph" w:customStyle="1" w:styleId="RNormal">
    <w:name w:val="RNormal"/>
    <w:basedOn w:val="Normal"/>
    <w:uiPriority w:val="99"/>
    <w:pPr>
      <w:jc w:val="both"/>
    </w:pPr>
    <w:rPr>
      <w:sz w:val="22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ext">
    <w:name w:val="Text"/>
    <w:basedOn w:val="Normal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z w:val="22"/>
      <w:szCs w:val="20"/>
      <w:lang w:val="en-GB"/>
    </w:rPr>
  </w:style>
  <w:style w:type="paragraph" w:customStyle="1" w:styleId="Example">
    <w:name w:val="Example"/>
    <w:basedOn w:val="BodyText"/>
    <w:pPr>
      <w:spacing w:after="260"/>
      <w:jc w:val="both"/>
    </w:pPr>
    <w:rPr>
      <w:rFonts w:ascii="Arial" w:hAnsi="Arial"/>
      <w:b/>
      <w:sz w:val="22"/>
      <w:szCs w:val="20"/>
    </w:rPr>
  </w:style>
  <w:style w:type="character" w:customStyle="1" w:styleId="Boldparagraph">
    <w:name w:val="Bold paragraph"/>
    <w:rPr>
      <w:b/>
      <w:bCs/>
      <w:color w:val="000000"/>
    </w:rPr>
  </w:style>
  <w:style w:type="character" w:customStyle="1" w:styleId="KBold">
    <w:name w:val="KBold"/>
    <w:rPr>
      <w:b/>
    </w:rPr>
  </w:style>
  <w:style w:type="paragraph" w:styleId="BodyTextIndent2">
    <w:name w:val="Body Text Indent 2"/>
    <w:basedOn w:val="Normal"/>
    <w:pPr>
      <w:tabs>
        <w:tab w:val="left" w:pos="8640"/>
      </w:tabs>
      <w:ind w:left="720"/>
      <w:jc w:val="both"/>
    </w:pPr>
    <w:rPr>
      <w:sz w:val="22"/>
      <w:lang w:val="en-CA"/>
    </w:rPr>
  </w:style>
  <w:style w:type="paragraph" w:styleId="BodyTextIndent3">
    <w:name w:val="Body Text Indent 3"/>
    <w:basedOn w:val="Normal"/>
    <w:pPr>
      <w:ind w:left="360"/>
      <w:jc w:val="both"/>
    </w:pPr>
    <w:rPr>
      <w:sz w:val="22"/>
      <w:lang w:val="en-CA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semiHidden/>
    <w:rsid w:val="00582B02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DB19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B19F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837E1"/>
  </w:style>
  <w:style w:type="character" w:customStyle="1" w:styleId="FooterChar">
    <w:name w:val="Footer Char"/>
    <w:link w:val="Footer"/>
    <w:uiPriority w:val="99"/>
    <w:rsid w:val="007D4F06"/>
    <w:rPr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B35B11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0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stiemsurawach\Local%20Settings\Temp\Example%2010.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5101602BF844E95CAA28C83F8F290" ma:contentTypeVersion="18" ma:contentTypeDescription="Create a new document." ma:contentTypeScope="" ma:versionID="8a330e7b225621ca852383277657e5a3">
  <xsd:schema xmlns:xsd="http://www.w3.org/2001/XMLSchema" xmlns:xs="http://www.w3.org/2001/XMLSchema" xmlns:p="http://schemas.microsoft.com/office/2006/metadata/properties" xmlns:ns2="ea62828b-874a-49d8-97c6-093465823aef" xmlns:ns3="5518bbbc-02a1-4808-8f58-2caa5d633660" targetNamespace="http://schemas.microsoft.com/office/2006/metadata/properties" ma:root="true" ma:fieldsID="35ea1ba1c64c31b4f36b47adfb1c882b" ns2:_="" ns3:_="">
    <xsd:import namespace="ea62828b-874a-49d8-97c6-093465823aef"/>
    <xsd:import namespace="5518bbbc-02a1-4808-8f58-2caa5d6336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2828b-874a-49d8-97c6-093465823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5cb27d5-2ecb-4528-aa23-d948d350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18bbbc-02a1-4808-8f58-2caa5d6336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ee3c7-92bc-4ba5-accf-73b4b49be1e2}" ma:internalName="TaxCatchAll" ma:showField="CatchAllData" ma:web="5518bbbc-02a1-4808-8f58-2caa5d6336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62828b-874a-49d8-97c6-093465823aef">
      <Terms xmlns="http://schemas.microsoft.com/office/infopath/2007/PartnerControls"/>
    </lcf76f155ced4ddcb4097134ff3c332f>
    <TaxCatchAll xmlns="5518bbbc-02a1-4808-8f58-2caa5d633660" xsi:nil="true"/>
  </documentManagement>
</p:properties>
</file>

<file path=customXml/itemProps1.xml><?xml version="1.0" encoding="utf-8"?>
<ds:datastoreItem xmlns:ds="http://schemas.openxmlformats.org/officeDocument/2006/customXml" ds:itemID="{3614D8C0-316B-4288-9724-EA32CBFD47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B09FED-AF94-4B0D-B2BE-07FFD0336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62828b-874a-49d8-97c6-093465823aef"/>
    <ds:schemaRef ds:uri="5518bbbc-02a1-4808-8f58-2caa5d6336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9B5DF3-C263-4DA6-8DFD-B5DE8D3B0A50}">
  <ds:schemaRefs>
    <ds:schemaRef ds:uri="http://schemas.microsoft.com/office/2006/metadata/properties"/>
    <ds:schemaRef ds:uri="http://schemas.microsoft.com/office/infopath/2007/PartnerControls"/>
    <ds:schemaRef ds:uri="ea62828b-874a-49d8-97c6-093465823aef"/>
    <ds:schemaRef ds:uri="5518bbbc-02a1-4808-8f58-2caa5d633660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Example 10.1.dot</Template>
  <TotalTime>6</TotalTime>
  <Pages>3</Pages>
  <Words>347</Words>
  <Characters>1978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10.1</vt:lpstr>
    </vt:vector>
  </TitlesOfParts>
  <Company>KPMG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10.1</dc:title>
  <dc:subject/>
  <dc:creator>KPMG</dc:creator>
  <cp:keywords/>
  <cp:lastModifiedBy>Paveena Chaowannasiri</cp:lastModifiedBy>
  <cp:revision>10</cp:revision>
  <cp:lastPrinted>2018-05-03T13:27:00Z</cp:lastPrinted>
  <dcterms:created xsi:type="dcterms:W3CDTF">2026-04-29T09:54:00Z</dcterms:created>
  <dcterms:modified xsi:type="dcterms:W3CDTF">2026-05-14T09:14:00Z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0x0101001955101602BF844E95CAA28C83F8F290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