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74D10" w14:textId="4720D424" w:rsidR="00C742EC" w:rsidRPr="008138F9" w:rsidRDefault="00F17729" w:rsidP="009F78F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ข้อมูลทั่วไป</w:t>
      </w:r>
    </w:p>
    <w:p w14:paraId="32E8CD47" w14:textId="2E27F07B" w:rsidR="002071FD" w:rsidRPr="008138F9" w:rsidRDefault="00F17729" w:rsidP="001B66A8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sz w:val="28"/>
          <w:szCs w:val="28"/>
        </w:rPr>
      </w:pPr>
      <w:r w:rsidRPr="00441CD6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62436BA6" w14:textId="1F2E89EC" w:rsidR="0000478C" w:rsidRPr="008138F9" w:rsidRDefault="0000478C" w:rsidP="001B66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441CD6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8138F9">
        <w:rPr>
          <w:rFonts w:ascii="Angsana New" w:hAnsi="Angsana New"/>
          <w:color w:val="000000"/>
          <w:sz w:val="28"/>
          <w:szCs w:val="28"/>
        </w:rPr>
        <w:t xml:space="preserve">34 </w:t>
      </w:r>
      <w:r w:rsidRPr="00441CD6">
        <w:rPr>
          <w:rFonts w:ascii="Angsana New" w:hAnsi="Angsana New"/>
          <w:color w:val="000000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2071FD" w:rsidRPr="00441CD6">
        <w:rPr>
          <w:rFonts w:ascii="Angsana New" w:hAnsi="Angsana New"/>
          <w:color w:val="000000"/>
          <w:sz w:val="28"/>
          <w:szCs w:val="28"/>
          <w:cs/>
        </w:rPr>
        <w:t>โดยบริษัทนำ</w:t>
      </w:r>
      <w:r w:rsidRPr="00441CD6">
        <w:rPr>
          <w:rFonts w:ascii="Angsana New" w:hAnsi="Angsana New"/>
          <w:color w:val="000000"/>
          <w:sz w:val="28"/>
          <w:szCs w:val="28"/>
          <w:cs/>
        </w:rPr>
        <w:t xml:space="preserve">เสนอข้อมูลทางการเงินระหว่างกาลแบบย่อ </w:t>
      </w:r>
      <w:r w:rsidR="00461989" w:rsidRPr="00441CD6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2071FD" w:rsidRPr="00441CD6">
        <w:rPr>
          <w:rFonts w:ascii="Angsana New" w:hAnsi="Angsana New"/>
          <w:color w:val="000000"/>
          <w:sz w:val="28"/>
          <w:szCs w:val="28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และจัดทำหมายเหตุประกอบข้อมูลทางการเงินระหว่างกาลในรูปแบบย่อ</w:t>
      </w:r>
    </w:p>
    <w:p w14:paraId="4F859792" w14:textId="0030FFB7" w:rsidR="0000478C" w:rsidRPr="008138F9" w:rsidRDefault="0000478C" w:rsidP="001B66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441CD6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17729" w:rsidRPr="00441CD6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 </w:t>
      </w:r>
      <w:r w:rsidRPr="00441CD6">
        <w:rPr>
          <w:rFonts w:ascii="Angsana New" w:hAnsi="Angsana New"/>
          <w:color w:val="000000"/>
          <w:sz w:val="28"/>
          <w:szCs w:val="28"/>
          <w:cs/>
        </w:rPr>
        <w:t>จึ</w:t>
      </w:r>
      <w:r w:rsidR="002071FD" w:rsidRPr="00441CD6">
        <w:rPr>
          <w:rFonts w:ascii="Angsana New" w:hAnsi="Angsana New"/>
          <w:color w:val="000000"/>
          <w:sz w:val="28"/>
          <w:szCs w:val="28"/>
          <w:cs/>
        </w:rPr>
        <w:t>งเน้นการให้ข้อมูลเกี่ยวกับกิจกรรม</w:t>
      </w:r>
      <w:r w:rsidRPr="00441CD6">
        <w:rPr>
          <w:rFonts w:ascii="Angsana New" w:hAnsi="Angsana New"/>
          <w:color w:val="000000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</w:t>
      </w:r>
      <w:r w:rsidR="002071FD" w:rsidRPr="00441CD6">
        <w:rPr>
          <w:rFonts w:ascii="Angsana New" w:hAnsi="Angsana New"/>
          <w:color w:val="000000"/>
          <w:sz w:val="28"/>
          <w:szCs w:val="28"/>
          <w:cs/>
        </w:rPr>
        <w:t>ประจำปีล่าสุด</w:t>
      </w:r>
    </w:p>
    <w:p w14:paraId="7B63274B" w14:textId="77777777" w:rsidR="002071FD" w:rsidRPr="008138F9" w:rsidRDefault="0000478C" w:rsidP="001B66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441CD6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4631EE1D" w14:textId="1A357CC7" w:rsidR="0000478C" w:rsidRPr="002C2AD3" w:rsidRDefault="002C2AD3" w:rsidP="00B100FD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36"/>
        <w:jc w:val="thaiDistribute"/>
        <w:rPr>
          <w:rFonts w:ascii="Angsana New" w:hAnsi="Angsana New"/>
          <w:color w:val="000000"/>
          <w:sz w:val="28"/>
          <w:szCs w:val="28"/>
        </w:rPr>
      </w:pPr>
      <w:r w:rsidRPr="00441CD6">
        <w:rPr>
          <w:rFonts w:ascii="Angsana New" w:hAnsi="Angsana New" w:hint="cs"/>
          <w:b/>
          <w:bCs/>
          <w:color w:val="000000"/>
          <w:sz w:val="28"/>
          <w:szCs w:val="28"/>
          <w:cs/>
        </w:rPr>
        <w:t>มาตรฐานการบัญชีและมาตรฐานการรายงานทางการเงินใหม่</w:t>
      </w:r>
    </w:p>
    <w:p w14:paraId="4DF021C6" w14:textId="1F72B6C5" w:rsidR="002071FD" w:rsidRPr="008138F9" w:rsidRDefault="0000478C" w:rsidP="002071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441CD6">
        <w:rPr>
          <w:rFonts w:ascii="Angsana New" w:hAnsi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138F9">
        <w:rPr>
          <w:rFonts w:ascii="Angsana New" w:hAnsi="Angsana New"/>
          <w:color w:val="000000"/>
          <w:sz w:val="28"/>
          <w:szCs w:val="28"/>
        </w:rPr>
        <w:t>1</w:t>
      </w:r>
      <w:r w:rsidRPr="00441CD6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8138F9">
        <w:rPr>
          <w:rFonts w:ascii="Angsana New" w:hAnsi="Angsana New"/>
          <w:color w:val="000000"/>
          <w:sz w:val="28"/>
          <w:szCs w:val="28"/>
        </w:rPr>
        <w:t>256</w:t>
      </w:r>
      <w:r w:rsidR="001B66A8" w:rsidRPr="008138F9">
        <w:rPr>
          <w:rFonts w:ascii="Angsana New" w:hAnsi="Angsana New"/>
          <w:color w:val="000000"/>
          <w:sz w:val="28"/>
          <w:szCs w:val="28"/>
        </w:rPr>
        <w:t>9</w:t>
      </w:r>
      <w:r w:rsidRPr="00441CD6">
        <w:rPr>
          <w:rFonts w:ascii="Angsana New" w:hAnsi="Angsana New"/>
          <w:color w:val="000000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220CE61E" w14:textId="2C8037F9" w:rsidR="0000478C" w:rsidRPr="008138F9" w:rsidRDefault="0000478C" w:rsidP="002071FD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41CD6">
        <w:rPr>
          <w:rFonts w:ascii="Angsana New" w:hAnsi="Angsana New"/>
          <w:b/>
          <w:bCs/>
          <w:color w:val="000000"/>
          <w:sz w:val="28"/>
          <w:szCs w:val="28"/>
          <w:cs/>
        </w:rPr>
        <w:t>การใช้ดุลยพินิจและการประมาณการ</w:t>
      </w:r>
    </w:p>
    <w:p w14:paraId="63E4DCEC" w14:textId="77777777" w:rsidR="0000478C" w:rsidRPr="008138F9" w:rsidRDefault="0000478C" w:rsidP="000047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441CD6">
        <w:rPr>
          <w:rFonts w:ascii="Angsana New" w:hAnsi="Angsana New"/>
          <w:color w:val="000000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5DFC2346" w14:textId="208F4E6A" w:rsidR="0000478C" w:rsidRPr="008138F9" w:rsidRDefault="0000478C" w:rsidP="000047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441CD6">
        <w:rPr>
          <w:rFonts w:ascii="Angsana New" w:hAnsi="Angsana New"/>
          <w:color w:val="000000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8138F9">
        <w:rPr>
          <w:rFonts w:ascii="Angsana New" w:hAnsi="Angsana New"/>
          <w:color w:val="000000"/>
          <w:sz w:val="28"/>
          <w:szCs w:val="28"/>
        </w:rPr>
        <w:t xml:space="preserve">31 </w:t>
      </w:r>
      <w:r w:rsidRPr="00441CD6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8138F9">
        <w:rPr>
          <w:rFonts w:ascii="Angsana New" w:hAnsi="Angsana New"/>
          <w:color w:val="000000"/>
          <w:sz w:val="28"/>
          <w:szCs w:val="28"/>
        </w:rPr>
        <w:t>256</w:t>
      </w:r>
      <w:r w:rsidR="001B66A8" w:rsidRPr="008138F9">
        <w:rPr>
          <w:rFonts w:ascii="Angsana New" w:hAnsi="Angsana New"/>
          <w:color w:val="000000"/>
          <w:sz w:val="28"/>
          <w:szCs w:val="28"/>
        </w:rPr>
        <w:t>8</w:t>
      </w:r>
    </w:p>
    <w:p w14:paraId="4202D9EA" w14:textId="77777777" w:rsidR="003A4BFD" w:rsidRPr="001E30B1" w:rsidRDefault="003A4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E107F2">
        <w:rPr>
          <w:rFonts w:ascii="Angsana New" w:hAnsi="Angsana New"/>
          <w:sz w:val="28"/>
          <w:szCs w:val="28"/>
        </w:rPr>
        <w:br w:type="page"/>
      </w:r>
    </w:p>
    <w:p w14:paraId="37ADA154" w14:textId="6855E36E" w:rsidR="00AF1930" w:rsidRPr="008138F9" w:rsidRDefault="00F2053F" w:rsidP="008F4CA6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69518E8F" w14:textId="08A3CF9A" w:rsidR="00D125B8" w:rsidRPr="008138F9" w:rsidRDefault="00AF1930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441CD6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8138F9">
        <w:rPr>
          <w:rFonts w:ascii="Angsana New" w:hAnsi="Angsana New"/>
          <w:color w:val="FFFFFF"/>
          <w:sz w:val="28"/>
          <w:szCs w:val="28"/>
        </w:rPr>
        <w:t>_</w:t>
      </w:r>
      <w:r w:rsidRPr="00441CD6">
        <w:rPr>
          <w:rFonts w:ascii="Angsana New" w:hAnsi="Angsana New"/>
          <w:sz w:val="28"/>
          <w:szCs w:val="28"/>
          <w:cs/>
        </w:rPr>
        <w:t>หมายถึง</w:t>
      </w:r>
      <w:r w:rsidR="00D12079" w:rsidRPr="00441CD6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441CD6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="003A4BFD">
        <w:rPr>
          <w:rFonts w:ascii="Angsana New" w:hAnsi="Angsana New"/>
          <w:color w:val="FFFFFF"/>
          <w:sz w:val="28"/>
          <w:szCs w:val="28"/>
        </w:rPr>
        <w:t xml:space="preserve"> </w:t>
      </w:r>
      <w:r w:rsidRPr="00441CD6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="00742A42" w:rsidRPr="00441CD6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441CD6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441CD6">
        <w:rPr>
          <w:rFonts w:ascii="Angsana New" w:hAnsi="Angsana New"/>
          <w:sz w:val="28"/>
          <w:szCs w:val="28"/>
          <w:cs/>
        </w:rPr>
        <w:t>หรือกิจการที่ถูกควบคุม</w:t>
      </w:r>
      <w:r w:rsidR="00632ACA" w:rsidRPr="00441CD6">
        <w:rPr>
          <w:rFonts w:ascii="Angsana New" w:hAnsi="Angsana New"/>
          <w:sz w:val="28"/>
          <w:szCs w:val="28"/>
          <w:cs/>
        </w:rPr>
        <w:t>หรือ</w:t>
      </w:r>
      <w:r w:rsidR="0049303E" w:rsidRPr="00441CD6">
        <w:rPr>
          <w:rFonts w:ascii="Angsana New" w:hAnsi="Angsana New"/>
          <w:sz w:val="28"/>
          <w:szCs w:val="28"/>
          <w:cs/>
        </w:rPr>
        <w:t>ถูกควบคุมร่วมโดยบุคคลที่เกี่ยวข้องกัน</w:t>
      </w:r>
      <w:r w:rsidR="002071FD" w:rsidRPr="00441CD6">
        <w:rPr>
          <w:rFonts w:ascii="Angsana New" w:hAnsi="Angsana New"/>
          <w:sz w:val="28"/>
          <w:szCs w:val="28"/>
          <w:cs/>
        </w:rPr>
        <w:t xml:space="preserve"> ในระหว่างปี </w:t>
      </w:r>
      <w:r w:rsidR="002071FD" w:rsidRPr="008138F9">
        <w:rPr>
          <w:rFonts w:ascii="Angsana New" w:hAnsi="Angsana New"/>
          <w:sz w:val="28"/>
          <w:szCs w:val="28"/>
        </w:rPr>
        <w:t>256</w:t>
      </w:r>
      <w:r w:rsidR="00AD4E40" w:rsidRPr="008138F9">
        <w:rPr>
          <w:rFonts w:ascii="Angsana New" w:hAnsi="Angsana New"/>
          <w:sz w:val="28"/>
          <w:szCs w:val="28"/>
        </w:rPr>
        <w:t>9</w:t>
      </w:r>
      <w:r w:rsidR="003A4BFD">
        <w:rPr>
          <w:rFonts w:ascii="Angsana New" w:hAnsi="Angsana New"/>
          <w:sz w:val="28"/>
          <w:szCs w:val="28"/>
        </w:rPr>
        <w:t xml:space="preserve"> </w:t>
      </w:r>
      <w:r w:rsidR="002071FD" w:rsidRPr="008138F9">
        <w:rPr>
          <w:rFonts w:ascii="Angsana New" w:hAnsi="Angsana New"/>
          <w:sz w:val="28"/>
          <w:szCs w:val="28"/>
          <w:cs/>
        </w:rPr>
        <w:t>ไม่มีการเปลี่ยนแปลงอย่างมีสาระสำคัญ</w:t>
      </w:r>
    </w:p>
    <w:p w14:paraId="522D0DDE" w14:textId="100A343F" w:rsidR="00643581" w:rsidRPr="00643581" w:rsidRDefault="00643581" w:rsidP="00643581">
      <w:pPr>
        <w:pStyle w:val="BodyText3"/>
        <w:spacing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643581">
        <w:rPr>
          <w:rFonts w:ascii="Angsana New" w:hAnsi="Angsana New"/>
          <w:sz w:val="28"/>
          <w:szCs w:val="28"/>
          <w:cs/>
        </w:rPr>
        <w:t>ยอดคงเหลือที่มีสาระสำคัญกับบุคคลหรือกิจการที่เกี่ยวข้องกัน ซึ่งได้รวมไว้ใน</w:t>
      </w:r>
      <w:r w:rsidRPr="0064358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643581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643581">
        <w:rPr>
          <w:rFonts w:ascii="Angsana New" w:hAnsi="Angsana New"/>
          <w:sz w:val="28"/>
          <w:szCs w:val="28"/>
        </w:rPr>
        <w:t xml:space="preserve"> 3</w:t>
      </w:r>
      <w:r>
        <w:rPr>
          <w:rFonts w:ascii="Angsana New" w:hAnsi="Angsana New"/>
          <w:sz w:val="28"/>
          <w:szCs w:val="28"/>
        </w:rPr>
        <w:t xml:space="preserve">1 </w:t>
      </w:r>
      <w:r w:rsidRPr="00441CD6">
        <w:rPr>
          <w:rFonts w:ascii="Angsana New" w:hAnsi="Angsana New"/>
          <w:sz w:val="28"/>
          <w:szCs w:val="28"/>
          <w:cs/>
        </w:rPr>
        <w:t xml:space="preserve">มีนาคม </w:t>
      </w:r>
      <w:r w:rsidRPr="00643581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9</w:t>
      </w:r>
      <w:r w:rsidRPr="00643581">
        <w:rPr>
          <w:rFonts w:ascii="Angsana New" w:hAnsi="Angsana New"/>
          <w:sz w:val="28"/>
          <w:szCs w:val="28"/>
        </w:rPr>
        <w:t xml:space="preserve"> </w:t>
      </w:r>
      <w:r w:rsidRPr="00710BF4">
        <w:rPr>
          <w:rFonts w:ascii="Angsana New" w:hAnsi="Angsana New"/>
          <w:sz w:val="28"/>
          <w:szCs w:val="28"/>
          <w:cs/>
        </w:rPr>
        <w:t>และ</w:t>
      </w:r>
      <w:r w:rsidRPr="00710BF4">
        <w:rPr>
          <w:rFonts w:ascii="Angsana New" w:hAnsi="Angsana New" w:hint="cs"/>
          <w:sz w:val="28"/>
          <w:szCs w:val="28"/>
          <w:cs/>
        </w:rPr>
        <w:t>วันที่</w:t>
      </w:r>
      <w:r w:rsidRPr="00710BF4">
        <w:rPr>
          <w:rFonts w:ascii="Angsana New" w:hAnsi="Angsana New" w:hint="cs"/>
          <w:sz w:val="28"/>
          <w:szCs w:val="28"/>
        </w:rPr>
        <w:t xml:space="preserve"> </w:t>
      </w:r>
      <w:r w:rsidRPr="00643581">
        <w:rPr>
          <w:rFonts w:ascii="Angsana New" w:hAnsi="Angsana New"/>
          <w:sz w:val="28"/>
          <w:szCs w:val="28"/>
        </w:rPr>
        <w:t xml:space="preserve">31 </w:t>
      </w:r>
      <w:r w:rsidRPr="00441CD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643581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441CD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2"/>
        <w:gridCol w:w="1987"/>
        <w:gridCol w:w="1989"/>
      </w:tblGrid>
      <w:tr w:rsidR="00AB26F5" w:rsidRPr="008138F9" w14:paraId="75739390" w14:textId="77777777" w:rsidTr="00AB26F5">
        <w:trPr>
          <w:trHeight w:val="397"/>
          <w:tblHeader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DB3FC1" w:rsidRPr="008138F9" w:rsidRDefault="00DB3FC1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A5E61" w14:textId="77777777" w:rsidR="00DB3FC1" w:rsidRPr="00441CD6" w:rsidRDefault="00DB3FC1" w:rsidP="00D212EB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B26F5" w:rsidRPr="008138F9" w14:paraId="3DE56DD8" w14:textId="77777777" w:rsidTr="00AB26F5">
        <w:trPr>
          <w:trHeight w:val="397"/>
          <w:tblHeader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DB3FC1" w:rsidRPr="008138F9" w:rsidRDefault="00DB3FC1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02558" w14:textId="2A9DB3B9" w:rsidR="00DB3FC1" w:rsidRPr="00441CD6" w:rsidRDefault="00DB3FC1" w:rsidP="00D212E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AB26F5" w:rsidRPr="008138F9" w14:paraId="2BE4D347" w14:textId="77777777" w:rsidTr="00AB26F5">
        <w:trPr>
          <w:trHeight w:val="397"/>
          <w:tblHeader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DB3FC1" w:rsidRPr="008138F9" w:rsidRDefault="00DB3FC1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69E2" w14:textId="743E3614" w:rsidR="00DB3FC1" w:rsidRPr="00441CD6" w:rsidRDefault="00DB3FC1" w:rsidP="00D212EB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26F5" w:rsidRPr="008138F9" w14:paraId="4C8C2B4D" w14:textId="77777777" w:rsidTr="00AB26F5">
        <w:trPr>
          <w:trHeight w:val="397"/>
          <w:tblHeader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256AB6" w:rsidRPr="008138F9" w:rsidRDefault="00256AB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AF38" w14:textId="6B5015B2" w:rsidR="00256AB6" w:rsidRPr="008138F9" w:rsidRDefault="00256AB6" w:rsidP="00D212E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="003A4B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B4E2" w14:textId="77777777" w:rsidR="00256AB6" w:rsidRPr="008138F9" w:rsidRDefault="00256AB6" w:rsidP="00D212E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B26F5" w:rsidRPr="008138F9" w14:paraId="1C087272" w14:textId="77777777" w:rsidTr="00AB26F5">
        <w:trPr>
          <w:trHeight w:val="397"/>
          <w:tblHeader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256AB6" w:rsidRPr="008138F9" w:rsidRDefault="00256AB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D48E0" w14:textId="101B9B75" w:rsidR="00256AB6" w:rsidRPr="00441CD6" w:rsidRDefault="00256AB6" w:rsidP="00D212EB">
            <w:pPr>
              <w:pStyle w:val="BodyText3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862F0" w14:textId="1F98891D" w:rsidR="00256AB6" w:rsidRPr="008138F9" w:rsidRDefault="00256AB6" w:rsidP="00D212EB">
            <w:pPr>
              <w:pStyle w:val="BodyText3"/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B26F5" w:rsidRPr="008138F9" w14:paraId="48393147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E003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6F5" w:rsidRPr="008138F9" w14:paraId="4420AB0E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CA0AE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6F5" w:rsidRPr="008138F9" w14:paraId="7B4C52EF" w14:textId="77777777" w:rsidTr="00292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5144C78E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551EA" w14:textId="59E271BD" w:rsidR="00256AB6" w:rsidRPr="00292993" w:rsidRDefault="00292993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9299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8F3C2" w14:textId="3365D1BC" w:rsidR="00256AB6" w:rsidRPr="008138F9" w:rsidRDefault="00831899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424</w:t>
            </w:r>
          </w:p>
        </w:tc>
      </w:tr>
      <w:tr w:rsidR="00AB26F5" w:rsidRPr="008138F9" w14:paraId="0846B6C4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3C9A0383" w14:textId="5A18DE18" w:rsidR="00256AB6" w:rsidRPr="00292993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4" w:type="pct"/>
            <w:tcBorders>
              <w:top w:val="nil"/>
              <w:left w:val="nil"/>
              <w:right w:val="nil"/>
            </w:tcBorders>
            <w:vAlign w:val="bottom"/>
          </w:tcPr>
          <w:p w14:paraId="4D246515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26F5" w:rsidRPr="008138F9" w14:paraId="1B42D0F1" w14:textId="77777777" w:rsidTr="00292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615EBEF9" w14:textId="5F324423" w:rsidR="00256AB6" w:rsidRPr="00292993" w:rsidRDefault="00292993" w:rsidP="00D212EB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9299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1034" w:type="pct"/>
            <w:tcBorders>
              <w:top w:val="nil"/>
              <w:left w:val="nil"/>
              <w:right w:val="nil"/>
            </w:tcBorders>
            <w:vAlign w:val="bottom"/>
          </w:tcPr>
          <w:p w14:paraId="1B83683E" w14:textId="5181B29A" w:rsidR="00256AB6" w:rsidRPr="008138F9" w:rsidRDefault="00256AB6" w:rsidP="00D212EB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AB26F5" w:rsidRPr="008138F9" w14:paraId="295A4500" w14:textId="77777777" w:rsidTr="00292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3" w:type="pct"/>
            <w:tcBorders>
              <w:left w:val="nil"/>
              <w:right w:val="nil"/>
            </w:tcBorders>
            <w:vAlign w:val="bottom"/>
          </w:tcPr>
          <w:p w14:paraId="1CB0D748" w14:textId="27E8D7E5" w:rsidR="00256AB6" w:rsidRPr="00292993" w:rsidRDefault="00292993" w:rsidP="00D212EB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2993">
              <w:rPr>
                <w:rFonts w:ascii="Angsana New" w:hAnsi="Angsana New"/>
                <w:sz w:val="28"/>
                <w:szCs w:val="28"/>
                <w:lang w:val="en-US"/>
              </w:rPr>
              <w:t>244</w:t>
            </w:r>
          </w:p>
        </w:tc>
        <w:tc>
          <w:tcPr>
            <w:tcW w:w="1034" w:type="pct"/>
            <w:tcBorders>
              <w:left w:val="nil"/>
              <w:right w:val="nil"/>
            </w:tcBorders>
            <w:vAlign w:val="bottom"/>
          </w:tcPr>
          <w:p w14:paraId="702DD53C" w14:textId="57767809" w:rsidR="00256AB6" w:rsidRPr="008138F9" w:rsidRDefault="00831899" w:rsidP="00D212EB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427</w:t>
            </w:r>
          </w:p>
        </w:tc>
      </w:tr>
      <w:tr w:rsidR="00AB26F5" w:rsidRPr="008138F9" w14:paraId="5EAB4AB3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8864" w14:textId="77777777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3" w:type="pct"/>
            <w:tcBorders>
              <w:left w:val="nil"/>
              <w:bottom w:val="nil"/>
              <w:right w:val="nil"/>
            </w:tcBorders>
            <w:vAlign w:val="bottom"/>
          </w:tcPr>
          <w:p w14:paraId="470068CB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left w:val="nil"/>
              <w:bottom w:val="nil"/>
              <w:right w:val="nil"/>
            </w:tcBorders>
            <w:vAlign w:val="bottom"/>
          </w:tcPr>
          <w:p w14:paraId="08A936E3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26F5" w:rsidRPr="008138F9" w14:paraId="7174F76A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256AB6" w:rsidRPr="008138F9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33" w:type="pct"/>
            <w:tcBorders>
              <w:left w:val="nil"/>
              <w:bottom w:val="nil"/>
              <w:right w:val="nil"/>
            </w:tcBorders>
            <w:vAlign w:val="bottom"/>
          </w:tcPr>
          <w:p w14:paraId="1F739683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26F5" w:rsidRPr="008138F9" w14:paraId="10871320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FCBA6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26F5" w:rsidRPr="008138F9" w14:paraId="23F94BD3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3B031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26F5" w:rsidRPr="008138F9" w14:paraId="47C5F10C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95B2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CE53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C73B0" w:rsidRPr="008138F9" w14:paraId="63D1255C" w14:textId="77777777" w:rsidTr="003C73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09497" w14:textId="2B9878F5" w:rsidR="003C73B0" w:rsidRPr="00441CD6" w:rsidRDefault="003C73B0" w:rsidP="003C73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10BF4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161D" w14:textId="33CE63E1" w:rsidR="003C73B0" w:rsidRPr="008138F9" w:rsidRDefault="003C73B0" w:rsidP="003C73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3C73B0" w:rsidRPr="008138F9" w14:paraId="57846AEA" w14:textId="77777777" w:rsidTr="003C73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315C1FAB" w14:textId="13651703" w:rsidR="003C73B0" w:rsidRPr="003C73B0" w:rsidRDefault="003C73B0" w:rsidP="003C73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10BF4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1034" w:type="pct"/>
            <w:tcBorders>
              <w:top w:val="nil"/>
              <w:left w:val="nil"/>
              <w:right w:val="nil"/>
            </w:tcBorders>
            <w:vAlign w:val="bottom"/>
          </w:tcPr>
          <w:p w14:paraId="1413D2A3" w14:textId="033905C9" w:rsidR="003C73B0" w:rsidRPr="008138F9" w:rsidRDefault="003C73B0" w:rsidP="003C73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3C73B0" w:rsidRPr="008138F9" w14:paraId="39A483FF" w14:textId="77777777" w:rsidTr="003C73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41CD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44E589AA" w14:textId="283096EC" w:rsidR="003C73B0" w:rsidRPr="003C73B0" w:rsidRDefault="003C73B0" w:rsidP="003C73B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10BF4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1034" w:type="pct"/>
            <w:tcBorders>
              <w:top w:val="nil"/>
              <w:left w:val="nil"/>
              <w:right w:val="nil"/>
            </w:tcBorders>
            <w:vAlign w:val="bottom"/>
          </w:tcPr>
          <w:p w14:paraId="6FCD7F96" w14:textId="77910374" w:rsidR="003C73B0" w:rsidRPr="008138F9" w:rsidRDefault="003C73B0" w:rsidP="003C73B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</w:tr>
      <w:tr w:rsidR="003C73B0" w:rsidRPr="008138F9" w14:paraId="73C19238" w14:textId="77777777" w:rsidTr="003C73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pct"/>
            <w:tcBorders>
              <w:left w:val="nil"/>
              <w:bottom w:val="nil"/>
              <w:right w:val="nil"/>
            </w:tcBorders>
            <w:vAlign w:val="bottom"/>
          </w:tcPr>
          <w:p w14:paraId="780DEAAD" w14:textId="6B1AA47D" w:rsidR="003C73B0" w:rsidRPr="003C73B0" w:rsidRDefault="003C73B0" w:rsidP="003C73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10BF4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  <w:tc>
          <w:tcPr>
            <w:tcW w:w="1034" w:type="pct"/>
            <w:tcBorders>
              <w:left w:val="nil"/>
              <w:bottom w:val="nil"/>
              <w:right w:val="nil"/>
            </w:tcBorders>
            <w:vAlign w:val="bottom"/>
          </w:tcPr>
          <w:p w14:paraId="5B15F0BE" w14:textId="075B9458" w:rsidR="003C73B0" w:rsidRPr="008138F9" w:rsidRDefault="003C73B0" w:rsidP="003C73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</w:tr>
      <w:tr w:rsidR="003C73B0" w:rsidRPr="008138F9" w14:paraId="631C16DC" w14:textId="77777777" w:rsidTr="003C73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559C9830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การเปลี่ยนแปลงในมูลค่ายุติธรรมสะสม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23778B5B" w14:textId="7825378F" w:rsidR="003C73B0" w:rsidRPr="00441CD6" w:rsidRDefault="003C73B0" w:rsidP="003C73B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10BF4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120,393</w:t>
            </w:r>
          </w:p>
        </w:tc>
        <w:tc>
          <w:tcPr>
            <w:tcW w:w="1034" w:type="pct"/>
            <w:tcBorders>
              <w:top w:val="nil"/>
              <w:left w:val="nil"/>
              <w:right w:val="nil"/>
            </w:tcBorders>
            <w:vAlign w:val="bottom"/>
          </w:tcPr>
          <w:p w14:paraId="30024BA0" w14:textId="0CF837B9" w:rsidR="003C73B0" w:rsidRPr="008138F9" w:rsidRDefault="003C73B0" w:rsidP="003C73B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119,761</w:t>
            </w:r>
          </w:p>
        </w:tc>
      </w:tr>
      <w:tr w:rsidR="003C73B0" w:rsidRPr="008138F9" w14:paraId="57839A66" w14:textId="77777777" w:rsidTr="003C73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3" w:type="pct"/>
            <w:tcBorders>
              <w:left w:val="nil"/>
              <w:right w:val="nil"/>
            </w:tcBorders>
            <w:vAlign w:val="bottom"/>
          </w:tcPr>
          <w:p w14:paraId="159FDCF9" w14:textId="46D1555F" w:rsidR="003C73B0" w:rsidRPr="00441CD6" w:rsidRDefault="003C73B0" w:rsidP="003C73B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10BF4">
              <w:rPr>
                <w:rFonts w:ascii="Angsana New" w:hAnsi="Angsana New" w:hint="cs"/>
                <w:sz w:val="28"/>
                <w:szCs w:val="28"/>
                <w:lang w:val="en-US"/>
              </w:rPr>
              <w:t>141,536</w:t>
            </w:r>
          </w:p>
        </w:tc>
        <w:tc>
          <w:tcPr>
            <w:tcW w:w="1034" w:type="pct"/>
            <w:tcBorders>
              <w:left w:val="nil"/>
              <w:right w:val="nil"/>
            </w:tcBorders>
            <w:vAlign w:val="bottom"/>
          </w:tcPr>
          <w:p w14:paraId="0BEE7ED0" w14:textId="33A418CB" w:rsidR="003C73B0" w:rsidRPr="00441CD6" w:rsidRDefault="003C73B0" w:rsidP="003C73B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140,904</w:t>
            </w:r>
          </w:p>
        </w:tc>
      </w:tr>
      <w:tr w:rsidR="00AB26F5" w:rsidRPr="008138F9" w14:paraId="2DDCB13B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A31F" w14:textId="77777777" w:rsidR="00256AB6" w:rsidRPr="008138F9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pct"/>
            <w:tcBorders>
              <w:left w:val="nil"/>
              <w:right w:val="nil"/>
            </w:tcBorders>
            <w:vAlign w:val="bottom"/>
          </w:tcPr>
          <w:p w14:paraId="34288B8C" w14:textId="77777777" w:rsidR="00256AB6" w:rsidRPr="00441CD6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4" w:type="pct"/>
            <w:tcBorders>
              <w:left w:val="nil"/>
              <w:right w:val="nil"/>
            </w:tcBorders>
            <w:vAlign w:val="bottom"/>
          </w:tcPr>
          <w:p w14:paraId="1397491E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B26F5" w:rsidRPr="008138F9" w14:paraId="384EE849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963F4" w14:textId="77777777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pct"/>
            <w:tcBorders>
              <w:left w:val="nil"/>
              <w:right w:val="nil"/>
            </w:tcBorders>
            <w:vAlign w:val="bottom"/>
          </w:tcPr>
          <w:p w14:paraId="13317C61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4" w:type="pct"/>
            <w:tcBorders>
              <w:left w:val="nil"/>
              <w:right w:val="nil"/>
            </w:tcBorders>
            <w:vAlign w:val="bottom"/>
          </w:tcPr>
          <w:p w14:paraId="20C81EB6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B26F5" w:rsidRPr="008138F9" w14:paraId="0AE7B516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3A93" w14:textId="77777777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pct"/>
            <w:tcBorders>
              <w:left w:val="nil"/>
              <w:right w:val="nil"/>
            </w:tcBorders>
            <w:vAlign w:val="bottom"/>
          </w:tcPr>
          <w:p w14:paraId="7FB46DBF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4" w:type="pct"/>
            <w:tcBorders>
              <w:left w:val="nil"/>
              <w:right w:val="nil"/>
            </w:tcBorders>
            <w:vAlign w:val="bottom"/>
          </w:tcPr>
          <w:p w14:paraId="6F9D919A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B26F5" w:rsidRPr="008138F9" w14:paraId="2424AD89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07C33" w14:textId="77777777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pct"/>
            <w:tcBorders>
              <w:left w:val="nil"/>
              <w:right w:val="nil"/>
            </w:tcBorders>
            <w:vAlign w:val="bottom"/>
          </w:tcPr>
          <w:p w14:paraId="701C5EC5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4" w:type="pct"/>
            <w:tcBorders>
              <w:left w:val="nil"/>
              <w:right w:val="nil"/>
            </w:tcBorders>
            <w:vAlign w:val="bottom"/>
          </w:tcPr>
          <w:p w14:paraId="5F859EA9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B26F5" w:rsidRPr="008138F9" w14:paraId="25116021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2A9C9963" w14:textId="57CDA103" w:rsidR="00256AB6" w:rsidRPr="008138F9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ตราสารทุน - หลักทรัพย์ที่ไม่อยู่ในความต้องการตลาด</w:t>
            </w:r>
          </w:p>
        </w:tc>
        <w:tc>
          <w:tcPr>
            <w:tcW w:w="1033" w:type="pct"/>
            <w:vAlign w:val="bottom"/>
          </w:tcPr>
          <w:p w14:paraId="46C77F68" w14:textId="77777777" w:rsidR="00256AB6" w:rsidRPr="00441CD6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4" w:type="pct"/>
            <w:vAlign w:val="bottom"/>
          </w:tcPr>
          <w:p w14:paraId="4B415973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26F5" w:rsidRPr="008138F9" w14:paraId="6DE3BC0C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26A1932E" w14:textId="77777777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33" w:type="pct"/>
            <w:vAlign w:val="bottom"/>
          </w:tcPr>
          <w:p w14:paraId="254DE44D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vAlign w:val="bottom"/>
          </w:tcPr>
          <w:p w14:paraId="763F1A60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92993" w:rsidRPr="008138F9" w14:paraId="618B7DE2" w14:textId="77777777" w:rsidTr="00870B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54B21D35" w14:textId="77777777" w:rsidR="00292993" w:rsidRPr="00441CD6" w:rsidRDefault="00292993" w:rsidP="0029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1033" w:type="pct"/>
            <w:vAlign w:val="bottom"/>
          </w:tcPr>
          <w:p w14:paraId="2A4CAB08" w14:textId="2FCDD984" w:rsidR="00292993" w:rsidRPr="008138F9" w:rsidRDefault="00292993" w:rsidP="0029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034" w:type="pct"/>
            <w:vAlign w:val="bottom"/>
          </w:tcPr>
          <w:p w14:paraId="65DCC557" w14:textId="4A7D4562" w:rsidR="00292993" w:rsidRPr="008138F9" w:rsidRDefault="00292993" w:rsidP="0029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292993" w:rsidRPr="008138F9" w14:paraId="6C7E9AD6" w14:textId="77777777" w:rsidTr="00870B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3F693ACB" w14:textId="77777777" w:rsidR="00292993" w:rsidRPr="00441CD6" w:rsidRDefault="00292993" w:rsidP="0029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1033" w:type="pct"/>
            <w:vAlign w:val="bottom"/>
          </w:tcPr>
          <w:p w14:paraId="22650B61" w14:textId="071E6DF4" w:rsidR="00292993" w:rsidRPr="008138F9" w:rsidRDefault="00292993" w:rsidP="002929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10">
              <w:rPr>
                <w:rFonts w:ascii="Angsana New" w:hAnsi="Angsana New"/>
                <w:sz w:val="28"/>
                <w:szCs w:val="28"/>
              </w:rPr>
              <w:t>2,130</w:t>
            </w:r>
          </w:p>
        </w:tc>
        <w:tc>
          <w:tcPr>
            <w:tcW w:w="1034" w:type="pct"/>
            <w:vAlign w:val="bottom"/>
          </w:tcPr>
          <w:p w14:paraId="4ECB68C1" w14:textId="6E5CD80B" w:rsidR="00292993" w:rsidRPr="008138F9" w:rsidRDefault="00292993" w:rsidP="002929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F10">
              <w:rPr>
                <w:rFonts w:ascii="Angsana New" w:hAnsi="Angsana New"/>
                <w:sz w:val="28"/>
                <w:szCs w:val="28"/>
              </w:rPr>
              <w:t>2,130</w:t>
            </w:r>
          </w:p>
        </w:tc>
      </w:tr>
      <w:tr w:rsidR="00292993" w:rsidRPr="008138F9" w14:paraId="067ECE41" w14:textId="77777777" w:rsidTr="00870B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50070511" w14:textId="77777777" w:rsidR="00292993" w:rsidRPr="008138F9" w:rsidRDefault="00292993" w:rsidP="0029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3" w:type="pct"/>
            <w:vAlign w:val="bottom"/>
          </w:tcPr>
          <w:p w14:paraId="7AF443FB" w14:textId="356CEAAE" w:rsidR="00292993" w:rsidRPr="008138F9" w:rsidRDefault="00292993" w:rsidP="002929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26C4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5,130</w:t>
            </w:r>
          </w:p>
        </w:tc>
        <w:tc>
          <w:tcPr>
            <w:tcW w:w="1034" w:type="pct"/>
            <w:vAlign w:val="bottom"/>
          </w:tcPr>
          <w:p w14:paraId="59EA2448" w14:textId="185A8EA9" w:rsidR="00292993" w:rsidRPr="008138F9" w:rsidRDefault="00292993" w:rsidP="002929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26C4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5,130</w:t>
            </w:r>
          </w:p>
        </w:tc>
      </w:tr>
      <w:tr w:rsidR="00292993" w:rsidRPr="008138F9" w14:paraId="5A401E06" w14:textId="77777777" w:rsidTr="00870B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49BB3CE6" w14:textId="1E564086" w:rsidR="00292993" w:rsidRPr="00441CD6" w:rsidRDefault="00292993" w:rsidP="0029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proofErr w:type="gramStart"/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proofErr w:type="gramEnd"/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การเปลี่ยนแปลงในมูลค่ายุติธรรมสะสม</w:t>
            </w:r>
          </w:p>
        </w:tc>
        <w:tc>
          <w:tcPr>
            <w:tcW w:w="1033" w:type="pct"/>
            <w:vAlign w:val="bottom"/>
          </w:tcPr>
          <w:p w14:paraId="651C17CD" w14:textId="2E73E22A" w:rsidR="00292993" w:rsidRPr="00441CD6" w:rsidRDefault="00292993" w:rsidP="00292993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(3,815)</w:t>
            </w:r>
          </w:p>
        </w:tc>
        <w:tc>
          <w:tcPr>
            <w:tcW w:w="1034" w:type="pct"/>
            <w:vAlign w:val="bottom"/>
          </w:tcPr>
          <w:p w14:paraId="3CC12F4B" w14:textId="38B72918" w:rsidR="00292993" w:rsidRPr="008138F9" w:rsidRDefault="00292993" w:rsidP="00292993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(3,815)</w:t>
            </w:r>
          </w:p>
        </w:tc>
      </w:tr>
      <w:tr w:rsidR="00292993" w:rsidRPr="008138F9" w14:paraId="00EAFFFA" w14:textId="77777777" w:rsidTr="00870B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04371A03" w14:textId="77777777" w:rsidR="00292993" w:rsidRPr="00441CD6" w:rsidRDefault="00292993" w:rsidP="0029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3" w:type="pct"/>
            <w:vAlign w:val="bottom"/>
          </w:tcPr>
          <w:p w14:paraId="4813AC8D" w14:textId="2EB82DA4" w:rsidR="00292993" w:rsidRPr="008138F9" w:rsidRDefault="00292993" w:rsidP="00292993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1,315</w:t>
            </w:r>
          </w:p>
        </w:tc>
        <w:tc>
          <w:tcPr>
            <w:tcW w:w="1034" w:type="pct"/>
            <w:vAlign w:val="bottom"/>
          </w:tcPr>
          <w:p w14:paraId="745F23BD" w14:textId="16B89CD6" w:rsidR="00292993" w:rsidRPr="008138F9" w:rsidRDefault="00292993" w:rsidP="00292993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1,315</w:t>
            </w:r>
          </w:p>
        </w:tc>
      </w:tr>
      <w:tr w:rsidR="00AB26F5" w:rsidRPr="008138F9" w14:paraId="40EAAC5F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526AC61A" w14:textId="77777777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3" w:type="pct"/>
            <w:vAlign w:val="bottom"/>
          </w:tcPr>
          <w:p w14:paraId="328D2F82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4" w:type="pct"/>
            <w:vAlign w:val="bottom"/>
          </w:tcPr>
          <w:p w14:paraId="3D640398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26F5" w:rsidRPr="008138F9" w14:paraId="4EE391FD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05E37D4D" w14:textId="77777777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033" w:type="pct"/>
            <w:vAlign w:val="bottom"/>
          </w:tcPr>
          <w:p w14:paraId="606AAC43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4" w:type="pct"/>
            <w:vAlign w:val="bottom"/>
          </w:tcPr>
          <w:p w14:paraId="20B4B07E" w14:textId="77777777" w:rsidR="00256AB6" w:rsidRPr="008138F9" w:rsidRDefault="00256AB6" w:rsidP="00D212E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26F5" w:rsidRPr="008138F9" w14:paraId="3256A5C1" w14:textId="77777777" w:rsidTr="00AB26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0B6463F1" w14:textId="77777777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33" w:type="pct"/>
            <w:vAlign w:val="bottom"/>
          </w:tcPr>
          <w:p w14:paraId="25261853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pct"/>
            <w:vAlign w:val="bottom"/>
          </w:tcPr>
          <w:p w14:paraId="6141BF59" w14:textId="77777777" w:rsidR="00256AB6" w:rsidRPr="008138F9" w:rsidRDefault="00256AB6" w:rsidP="00D2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6F5" w:rsidRPr="008138F9" w14:paraId="2FD14DD9" w14:textId="77777777" w:rsidTr="002929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933" w:type="pct"/>
            <w:vAlign w:val="bottom"/>
          </w:tcPr>
          <w:p w14:paraId="4121B095" w14:textId="175717A2" w:rsidR="00256AB6" w:rsidRPr="00441CD6" w:rsidRDefault="00256AB6" w:rsidP="000F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033" w:type="pct"/>
            <w:vAlign w:val="bottom"/>
          </w:tcPr>
          <w:p w14:paraId="040A2DC0" w14:textId="7735B141" w:rsidR="00256AB6" w:rsidRPr="008138F9" w:rsidRDefault="00292993" w:rsidP="00D212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2993">
              <w:rPr>
                <w:rFonts w:ascii="Angsana New" w:hAnsi="Angsana New"/>
                <w:b/>
                <w:bCs/>
                <w:sz w:val="28"/>
                <w:szCs w:val="28"/>
              </w:rPr>
              <w:t>37,979</w:t>
            </w:r>
          </w:p>
        </w:tc>
        <w:tc>
          <w:tcPr>
            <w:tcW w:w="1034" w:type="pct"/>
            <w:vAlign w:val="bottom"/>
          </w:tcPr>
          <w:p w14:paraId="628F5589" w14:textId="68BAE39D" w:rsidR="00256AB6" w:rsidRPr="008138F9" w:rsidRDefault="00490C41" w:rsidP="00D212EB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52,963</w:t>
            </w:r>
          </w:p>
        </w:tc>
      </w:tr>
    </w:tbl>
    <w:p w14:paraId="17106A13" w14:textId="15762432" w:rsidR="00960B87" w:rsidRPr="008138F9" w:rsidRDefault="000E38F9" w:rsidP="006A6889">
      <w:pPr>
        <w:pStyle w:val="a4"/>
        <w:widowControl/>
        <w:spacing w:before="240" w:after="120"/>
        <w:ind w:left="284" w:right="0"/>
        <w:jc w:val="thaiDistribute"/>
        <w:rPr>
          <w:rFonts w:ascii="Angsana New" w:hAnsi="Angsana New" w:cs="Angsana New"/>
        </w:rPr>
      </w:pPr>
      <w:r w:rsidRPr="008138F9">
        <w:rPr>
          <w:rFonts w:ascii="Angsana New" w:hAnsi="Angsana New" w:cs="Angsana New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450241" w:rsidRPr="008138F9">
        <w:rPr>
          <w:rFonts w:ascii="Angsana New" w:hAnsi="Angsana New" w:cs="Angsana New"/>
          <w:spacing w:val="-4"/>
          <w:cs/>
        </w:rPr>
        <w:t>สำหรับงวดสามเดือน</w:t>
      </w:r>
      <w:r w:rsidR="00D51A19" w:rsidRPr="008138F9">
        <w:rPr>
          <w:rFonts w:ascii="Angsana New" w:hAnsi="Angsana New" w:cs="Angsana New"/>
          <w:cs/>
        </w:rPr>
        <w:t>สิ้นสุดวันที</w:t>
      </w:r>
      <w:r w:rsidR="008C70B8" w:rsidRPr="008138F9">
        <w:rPr>
          <w:rFonts w:ascii="Angsana New" w:hAnsi="Angsana New" w:cs="Angsana New"/>
          <w:cs/>
        </w:rPr>
        <w:t>่</w:t>
      </w:r>
      <w:r w:rsidR="00FC259D" w:rsidRPr="008138F9">
        <w:rPr>
          <w:rFonts w:ascii="Angsana New" w:hAnsi="Angsana New" w:cs="Angsana New"/>
        </w:rPr>
        <w:t xml:space="preserve"> </w:t>
      </w:r>
      <w:r w:rsidR="00256AB6" w:rsidRPr="008138F9">
        <w:rPr>
          <w:rFonts w:ascii="Angsana New" w:hAnsi="Angsana New" w:cs="Angsana New"/>
        </w:rPr>
        <w:t xml:space="preserve">31 </w:t>
      </w:r>
      <w:r w:rsidR="00256AB6" w:rsidRPr="00441CD6">
        <w:rPr>
          <w:rFonts w:ascii="Angsana New" w:hAnsi="Angsana New" w:cs="Angsana New"/>
          <w:cs/>
        </w:rPr>
        <w:t xml:space="preserve">มีนาคม </w:t>
      </w:r>
      <w:r w:rsidR="00256AB6" w:rsidRPr="008138F9">
        <w:rPr>
          <w:rFonts w:ascii="Angsana New" w:hAnsi="Angsana New" w:cs="Angsana New"/>
        </w:rPr>
        <w:t>2569</w:t>
      </w:r>
      <w:r w:rsidR="00040045" w:rsidRPr="00441CD6">
        <w:rPr>
          <w:rFonts w:ascii="Angsana New" w:hAnsi="Angsana New" w:cs="Angsana New"/>
          <w:cs/>
        </w:rPr>
        <w:t xml:space="preserve"> และ </w:t>
      </w:r>
      <w:r w:rsidR="000448CF" w:rsidRPr="008138F9">
        <w:rPr>
          <w:rFonts w:ascii="Angsana New" w:hAnsi="Angsana New" w:cs="Angsana New"/>
        </w:rPr>
        <w:t>256</w:t>
      </w:r>
      <w:r w:rsidR="00FC4AB4" w:rsidRPr="008138F9">
        <w:rPr>
          <w:rFonts w:ascii="Angsana New" w:hAnsi="Angsana New" w:cs="Angsana New"/>
        </w:rPr>
        <w:t>8</w:t>
      </w:r>
      <w:r w:rsidR="00307A6D" w:rsidRPr="008138F9">
        <w:rPr>
          <w:rFonts w:ascii="Angsana New" w:hAnsi="Angsana New" w:cs="Angsana New"/>
          <w:cs/>
        </w:rPr>
        <w:t xml:space="preserve"> </w:t>
      </w:r>
      <w:r w:rsidR="009C3690" w:rsidRPr="008138F9">
        <w:rPr>
          <w:rFonts w:ascii="Angsana New" w:hAnsi="Angsana New" w:cs="Angsana New"/>
          <w:cs/>
        </w:rPr>
        <w:t>มีดังนี้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42"/>
        <w:gridCol w:w="1985"/>
        <w:gridCol w:w="1991"/>
      </w:tblGrid>
      <w:tr w:rsidR="006163D9" w:rsidRPr="008138F9" w14:paraId="7654C205" w14:textId="77777777" w:rsidTr="00AB26F5">
        <w:trPr>
          <w:trHeight w:val="397"/>
          <w:tblHeader/>
        </w:trPr>
        <w:tc>
          <w:tcPr>
            <w:tcW w:w="2933" w:type="pct"/>
            <w:vAlign w:val="bottom"/>
          </w:tcPr>
          <w:p w14:paraId="111E4D54" w14:textId="77777777" w:rsidR="004D4A37" w:rsidRPr="008138F9" w:rsidRDefault="004D4A37" w:rsidP="00AB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067" w:type="pct"/>
            <w:gridSpan w:val="2"/>
            <w:vAlign w:val="bottom"/>
          </w:tcPr>
          <w:p w14:paraId="52893F78" w14:textId="77777777" w:rsidR="004D4A37" w:rsidRPr="008138F9" w:rsidRDefault="004D4A37" w:rsidP="00337F38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133B3" w:rsidRPr="008138F9" w14:paraId="7DD97100" w14:textId="77777777" w:rsidTr="00AB26F5">
        <w:trPr>
          <w:trHeight w:val="397"/>
          <w:tblHeader/>
        </w:trPr>
        <w:tc>
          <w:tcPr>
            <w:tcW w:w="2933" w:type="pct"/>
            <w:vAlign w:val="bottom"/>
          </w:tcPr>
          <w:p w14:paraId="3A2405AB" w14:textId="77777777" w:rsidR="007133B3" w:rsidRPr="008138F9" w:rsidRDefault="007133B3" w:rsidP="00AB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067" w:type="pct"/>
            <w:gridSpan w:val="2"/>
            <w:vAlign w:val="bottom"/>
          </w:tcPr>
          <w:p w14:paraId="12FA505C" w14:textId="1557B18B" w:rsidR="007133B3" w:rsidRPr="008138F9" w:rsidRDefault="00FC4AB4" w:rsidP="00AC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FC4AB4" w:rsidRPr="008138F9" w14:paraId="108FEE9B" w14:textId="77777777" w:rsidTr="00AB26F5">
        <w:trPr>
          <w:trHeight w:val="397"/>
          <w:tblHeader/>
        </w:trPr>
        <w:tc>
          <w:tcPr>
            <w:tcW w:w="2933" w:type="pct"/>
            <w:vAlign w:val="bottom"/>
          </w:tcPr>
          <w:p w14:paraId="36FD6F06" w14:textId="77777777" w:rsidR="00FC4AB4" w:rsidRPr="008138F9" w:rsidRDefault="00FC4AB4" w:rsidP="00AB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067" w:type="pct"/>
            <w:gridSpan w:val="2"/>
            <w:vAlign w:val="bottom"/>
          </w:tcPr>
          <w:p w14:paraId="33990635" w14:textId="5D412C60" w:rsidR="00FC4AB4" w:rsidRPr="00441CD6" w:rsidRDefault="00FC4AB4" w:rsidP="00FC4A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33B3" w:rsidRPr="008138F9" w14:paraId="374861A1" w14:textId="77777777" w:rsidTr="00AB26F5">
        <w:trPr>
          <w:trHeight w:val="397"/>
          <w:tblHeader/>
        </w:trPr>
        <w:tc>
          <w:tcPr>
            <w:tcW w:w="2933" w:type="pct"/>
            <w:vAlign w:val="bottom"/>
          </w:tcPr>
          <w:p w14:paraId="625E3843" w14:textId="77777777" w:rsidR="007133B3" w:rsidRPr="00441CD6" w:rsidRDefault="007133B3" w:rsidP="00AB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032" w:type="pct"/>
            <w:vAlign w:val="bottom"/>
          </w:tcPr>
          <w:p w14:paraId="53A140F9" w14:textId="50DC6EB6" w:rsidR="007133B3" w:rsidRPr="008138F9" w:rsidRDefault="007133B3" w:rsidP="00FC4A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ZW"/>
              </w:rPr>
              <w:t>256</w:t>
            </w:r>
            <w:r w:rsidR="00337F38" w:rsidRPr="008138F9">
              <w:rPr>
                <w:rFonts w:ascii="Angsana New" w:hAnsi="Angsana New"/>
                <w:sz w:val="28"/>
                <w:szCs w:val="28"/>
                <w:lang w:val="en-ZW"/>
              </w:rPr>
              <w:t>9</w:t>
            </w:r>
          </w:p>
        </w:tc>
        <w:tc>
          <w:tcPr>
            <w:tcW w:w="1035" w:type="pct"/>
            <w:vAlign w:val="bottom"/>
          </w:tcPr>
          <w:p w14:paraId="66C73BFE" w14:textId="3C368C31" w:rsidR="007133B3" w:rsidRPr="008138F9" w:rsidRDefault="007133B3" w:rsidP="00FC4A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ZW"/>
              </w:rPr>
              <w:t>25</w:t>
            </w:r>
            <w:r w:rsidRPr="008138F9">
              <w:rPr>
                <w:rFonts w:ascii="Angsana New" w:hAnsi="Angsana New"/>
                <w:sz w:val="28"/>
                <w:szCs w:val="28"/>
              </w:rPr>
              <w:t>6</w:t>
            </w:r>
            <w:r w:rsidR="00337F38" w:rsidRPr="008138F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133B3" w:rsidRPr="008138F9" w14:paraId="5F23D496" w14:textId="77777777" w:rsidTr="00AB26F5">
        <w:trPr>
          <w:trHeight w:val="397"/>
        </w:trPr>
        <w:tc>
          <w:tcPr>
            <w:tcW w:w="2933" w:type="pct"/>
            <w:vAlign w:val="bottom"/>
          </w:tcPr>
          <w:p w14:paraId="6ED62352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032" w:type="pct"/>
          </w:tcPr>
          <w:p w14:paraId="2815E5B8" w14:textId="77777777" w:rsidR="007133B3" w:rsidRPr="008138F9" w:rsidRDefault="007133B3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35" w:type="pct"/>
          </w:tcPr>
          <w:p w14:paraId="753D29F8" w14:textId="77777777" w:rsidR="007133B3" w:rsidRPr="008138F9" w:rsidRDefault="007133B3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7133B3" w:rsidRPr="008138F9" w14:paraId="14A1FAE8" w14:textId="77777777" w:rsidTr="00AB26F5">
        <w:trPr>
          <w:trHeight w:val="397"/>
        </w:trPr>
        <w:tc>
          <w:tcPr>
            <w:tcW w:w="2933" w:type="pct"/>
            <w:vAlign w:val="bottom"/>
          </w:tcPr>
          <w:p w14:paraId="7C9F7A0C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32" w:type="pct"/>
          </w:tcPr>
          <w:p w14:paraId="0D1A0C5C" w14:textId="77777777" w:rsidR="007133B3" w:rsidRPr="008138F9" w:rsidRDefault="007133B3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35" w:type="pct"/>
          </w:tcPr>
          <w:p w14:paraId="58805881" w14:textId="77777777" w:rsidR="007133B3" w:rsidRPr="008138F9" w:rsidRDefault="007133B3" w:rsidP="0085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7133B3" w:rsidRPr="008138F9" w14:paraId="1B2EA9B3" w14:textId="77777777" w:rsidTr="00AB26F5">
        <w:trPr>
          <w:trHeight w:val="397"/>
        </w:trPr>
        <w:tc>
          <w:tcPr>
            <w:tcW w:w="2933" w:type="pct"/>
            <w:vAlign w:val="bottom"/>
          </w:tcPr>
          <w:p w14:paraId="25235C31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1032" w:type="pct"/>
            <w:vAlign w:val="bottom"/>
          </w:tcPr>
          <w:p w14:paraId="58948955" w14:textId="77777777" w:rsidR="007133B3" w:rsidRPr="008138F9" w:rsidRDefault="007133B3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5" w:type="pct"/>
            <w:vAlign w:val="bottom"/>
          </w:tcPr>
          <w:p w14:paraId="2FB84E45" w14:textId="77777777" w:rsidR="007133B3" w:rsidRPr="008138F9" w:rsidRDefault="007133B3" w:rsidP="008551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133B3" w:rsidRPr="008138F9" w14:paraId="0F8E68CF" w14:textId="77777777" w:rsidTr="00292993">
        <w:trPr>
          <w:trHeight w:val="397"/>
        </w:trPr>
        <w:tc>
          <w:tcPr>
            <w:tcW w:w="2933" w:type="pct"/>
            <w:vAlign w:val="bottom"/>
          </w:tcPr>
          <w:p w14:paraId="6831055A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032" w:type="pct"/>
            <w:vAlign w:val="bottom"/>
          </w:tcPr>
          <w:p w14:paraId="3BA738EB" w14:textId="37B34881" w:rsidR="007133B3" w:rsidRPr="008138F9" w:rsidRDefault="0029299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9299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44,248</w:t>
            </w:r>
          </w:p>
        </w:tc>
        <w:tc>
          <w:tcPr>
            <w:tcW w:w="1035" w:type="pct"/>
            <w:vAlign w:val="bottom"/>
          </w:tcPr>
          <w:p w14:paraId="3049B313" w14:textId="3A6B88EA" w:rsidR="007133B3" w:rsidRPr="008138F9" w:rsidRDefault="00157E31" w:rsidP="00FC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68,152</w:t>
            </w:r>
          </w:p>
        </w:tc>
      </w:tr>
      <w:tr w:rsidR="007133B3" w:rsidRPr="008138F9" w14:paraId="52026A12" w14:textId="77777777" w:rsidTr="00AB26F5">
        <w:trPr>
          <w:trHeight w:val="397"/>
        </w:trPr>
        <w:tc>
          <w:tcPr>
            <w:tcW w:w="2933" w:type="pct"/>
            <w:vAlign w:val="bottom"/>
          </w:tcPr>
          <w:p w14:paraId="7F880145" w14:textId="69A8BF3B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32" w:type="pct"/>
            <w:vAlign w:val="bottom"/>
          </w:tcPr>
          <w:p w14:paraId="1FA5C0EF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5" w:type="pct"/>
            <w:vAlign w:val="bottom"/>
          </w:tcPr>
          <w:p w14:paraId="29FCEF93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133B3" w:rsidRPr="008138F9" w14:paraId="56883032" w14:textId="77777777" w:rsidTr="00292993">
        <w:trPr>
          <w:trHeight w:val="397"/>
        </w:trPr>
        <w:tc>
          <w:tcPr>
            <w:tcW w:w="2933" w:type="pct"/>
            <w:vAlign w:val="bottom"/>
          </w:tcPr>
          <w:p w14:paraId="6433D30D" w14:textId="09BD3851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032" w:type="pct"/>
            <w:vAlign w:val="bottom"/>
          </w:tcPr>
          <w:p w14:paraId="33348EFD" w14:textId="73F154C0" w:rsidR="007133B3" w:rsidRPr="008138F9" w:rsidRDefault="00292993" w:rsidP="00712C65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35" w:type="pct"/>
            <w:vAlign w:val="bottom"/>
          </w:tcPr>
          <w:p w14:paraId="746FFCEB" w14:textId="0816CA99" w:rsidR="007133B3" w:rsidRPr="008138F9" w:rsidRDefault="00A128EA" w:rsidP="00712C65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175</w:t>
            </w:r>
          </w:p>
        </w:tc>
      </w:tr>
      <w:tr w:rsidR="007133B3" w:rsidRPr="008138F9" w14:paraId="10C1D967" w14:textId="77777777" w:rsidTr="00292993">
        <w:trPr>
          <w:trHeight w:val="397"/>
        </w:trPr>
        <w:tc>
          <w:tcPr>
            <w:tcW w:w="2933" w:type="pct"/>
            <w:vAlign w:val="bottom"/>
          </w:tcPr>
          <w:p w14:paraId="65577AAE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bottom"/>
          </w:tcPr>
          <w:p w14:paraId="680A48DD" w14:textId="0E1A07F2" w:rsidR="007133B3" w:rsidRPr="008138F9" w:rsidRDefault="00292993" w:rsidP="00712C65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2993">
              <w:rPr>
                <w:rFonts w:ascii="Angsana New" w:hAnsi="Angsana New"/>
                <w:sz w:val="28"/>
                <w:szCs w:val="28"/>
                <w:lang w:val="en-US"/>
              </w:rPr>
              <w:t>44,248</w:t>
            </w:r>
          </w:p>
        </w:tc>
        <w:tc>
          <w:tcPr>
            <w:tcW w:w="1035" w:type="pct"/>
            <w:tcBorders>
              <w:left w:val="nil"/>
              <w:right w:val="nil"/>
            </w:tcBorders>
            <w:vAlign w:val="bottom"/>
          </w:tcPr>
          <w:p w14:paraId="5027D6C2" w14:textId="01FEEB4C" w:rsidR="007133B3" w:rsidRPr="008138F9" w:rsidRDefault="008E3712" w:rsidP="00712C65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68,327</w:t>
            </w:r>
          </w:p>
        </w:tc>
      </w:tr>
      <w:tr w:rsidR="00EF38C2" w:rsidRPr="008138F9" w14:paraId="2E1B23AC" w14:textId="77777777" w:rsidTr="00AB26F5">
        <w:trPr>
          <w:trHeight w:val="397"/>
        </w:trPr>
        <w:tc>
          <w:tcPr>
            <w:tcW w:w="2933" w:type="pct"/>
            <w:vAlign w:val="bottom"/>
          </w:tcPr>
          <w:p w14:paraId="4BAD54C6" w14:textId="77777777" w:rsidR="00EF38C2" w:rsidRPr="00441CD6" w:rsidRDefault="00EF38C2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2" w:type="pct"/>
            <w:tcBorders>
              <w:left w:val="nil"/>
              <w:right w:val="nil"/>
            </w:tcBorders>
            <w:vAlign w:val="bottom"/>
          </w:tcPr>
          <w:p w14:paraId="539A1CE0" w14:textId="77777777" w:rsidR="00EF38C2" w:rsidRPr="008138F9" w:rsidRDefault="00EF38C2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pct"/>
            <w:tcBorders>
              <w:left w:val="nil"/>
              <w:right w:val="nil"/>
            </w:tcBorders>
            <w:vAlign w:val="bottom"/>
          </w:tcPr>
          <w:p w14:paraId="5A529B42" w14:textId="77777777" w:rsidR="00EF38C2" w:rsidRPr="00441CD6" w:rsidRDefault="00EF38C2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F38C2" w:rsidRPr="008138F9" w14:paraId="75E41579" w14:textId="77777777" w:rsidTr="00AB26F5">
        <w:trPr>
          <w:trHeight w:val="397"/>
        </w:trPr>
        <w:tc>
          <w:tcPr>
            <w:tcW w:w="2933" w:type="pct"/>
            <w:vAlign w:val="bottom"/>
          </w:tcPr>
          <w:p w14:paraId="07EAB97F" w14:textId="77777777" w:rsidR="00EF38C2" w:rsidRPr="00441CD6" w:rsidRDefault="00EF38C2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2" w:type="pct"/>
            <w:tcBorders>
              <w:left w:val="nil"/>
              <w:right w:val="nil"/>
            </w:tcBorders>
            <w:vAlign w:val="bottom"/>
          </w:tcPr>
          <w:p w14:paraId="52DAF9FA" w14:textId="77777777" w:rsidR="00EF38C2" w:rsidRPr="008138F9" w:rsidRDefault="00EF38C2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pct"/>
            <w:tcBorders>
              <w:left w:val="nil"/>
              <w:right w:val="nil"/>
            </w:tcBorders>
            <w:vAlign w:val="bottom"/>
          </w:tcPr>
          <w:p w14:paraId="35B4D88B" w14:textId="77777777" w:rsidR="00EF38C2" w:rsidRPr="00441CD6" w:rsidRDefault="00EF38C2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F0084A" w:rsidRPr="008138F9" w14:paraId="23314762" w14:textId="77777777" w:rsidTr="00AB26F5">
        <w:trPr>
          <w:trHeight w:val="397"/>
        </w:trPr>
        <w:tc>
          <w:tcPr>
            <w:tcW w:w="2933" w:type="pct"/>
            <w:vAlign w:val="bottom"/>
          </w:tcPr>
          <w:p w14:paraId="644A5759" w14:textId="77777777" w:rsidR="00F0084A" w:rsidRPr="00441CD6" w:rsidRDefault="00F0084A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2" w:type="pct"/>
            <w:tcBorders>
              <w:left w:val="nil"/>
              <w:right w:val="nil"/>
            </w:tcBorders>
            <w:vAlign w:val="bottom"/>
          </w:tcPr>
          <w:p w14:paraId="1305DC55" w14:textId="77777777" w:rsidR="00F0084A" w:rsidRPr="008138F9" w:rsidRDefault="00F0084A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pct"/>
            <w:tcBorders>
              <w:left w:val="nil"/>
              <w:right w:val="nil"/>
            </w:tcBorders>
            <w:vAlign w:val="bottom"/>
          </w:tcPr>
          <w:p w14:paraId="62E26B0A" w14:textId="77777777" w:rsidR="00F0084A" w:rsidRPr="00441CD6" w:rsidRDefault="00F0084A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133B3" w:rsidRPr="008138F9" w14:paraId="64D502EE" w14:textId="77777777" w:rsidTr="00AB26F5">
        <w:trPr>
          <w:trHeight w:val="397"/>
        </w:trPr>
        <w:tc>
          <w:tcPr>
            <w:tcW w:w="2933" w:type="pct"/>
            <w:vAlign w:val="bottom"/>
          </w:tcPr>
          <w:p w14:paraId="00E57A89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รายได้อื่น (ค่านายหน้า ค่าเช่า และอื่นๆ)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center"/>
          </w:tcPr>
          <w:p w14:paraId="7E9A86A6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pct"/>
            <w:vAlign w:val="center"/>
          </w:tcPr>
          <w:p w14:paraId="0C419B81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133B3" w:rsidRPr="008138F9" w14:paraId="0D541A4E" w14:textId="77777777" w:rsidTr="00AB26F5">
        <w:trPr>
          <w:trHeight w:val="397"/>
        </w:trPr>
        <w:tc>
          <w:tcPr>
            <w:tcW w:w="2933" w:type="pct"/>
            <w:vAlign w:val="bottom"/>
          </w:tcPr>
          <w:p w14:paraId="5ADE5A9F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center"/>
          </w:tcPr>
          <w:p w14:paraId="1F4770C3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pct"/>
            <w:vAlign w:val="center"/>
          </w:tcPr>
          <w:p w14:paraId="115607C1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133B3" w:rsidRPr="008138F9" w14:paraId="3D989A6E" w14:textId="77777777" w:rsidTr="00292993">
        <w:trPr>
          <w:trHeight w:val="397"/>
        </w:trPr>
        <w:tc>
          <w:tcPr>
            <w:tcW w:w="2933" w:type="pct"/>
            <w:vAlign w:val="bottom"/>
          </w:tcPr>
          <w:p w14:paraId="3D6490D8" w14:textId="61487F71" w:rsidR="007133B3" w:rsidRPr="00441CD6" w:rsidRDefault="00805794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</w:t>
            </w:r>
            <w:r w:rsidRPr="008138F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bottom"/>
          </w:tcPr>
          <w:p w14:paraId="5615927F" w14:textId="471418D9" w:rsidR="007133B3" w:rsidRPr="008138F9" w:rsidRDefault="0029299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9299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556</w:t>
            </w:r>
          </w:p>
        </w:tc>
        <w:tc>
          <w:tcPr>
            <w:tcW w:w="1035" w:type="pct"/>
            <w:vAlign w:val="bottom"/>
          </w:tcPr>
          <w:p w14:paraId="25B82709" w14:textId="7091740A" w:rsidR="007133B3" w:rsidRPr="008138F9" w:rsidRDefault="000F699B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840</w:t>
            </w:r>
          </w:p>
        </w:tc>
      </w:tr>
      <w:tr w:rsidR="007133B3" w:rsidRPr="008138F9" w14:paraId="703CE7EE" w14:textId="77777777" w:rsidTr="00AB26F5">
        <w:trPr>
          <w:trHeight w:val="397"/>
        </w:trPr>
        <w:tc>
          <w:tcPr>
            <w:tcW w:w="2933" w:type="pct"/>
            <w:vAlign w:val="bottom"/>
          </w:tcPr>
          <w:p w14:paraId="22693A9D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bottom"/>
          </w:tcPr>
          <w:p w14:paraId="39FA6BE8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5" w:type="pct"/>
            <w:vAlign w:val="bottom"/>
          </w:tcPr>
          <w:p w14:paraId="47D3A6EB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133B3" w:rsidRPr="008138F9" w14:paraId="680A9B16" w14:textId="77777777" w:rsidTr="00292993">
        <w:trPr>
          <w:trHeight w:val="397"/>
        </w:trPr>
        <w:tc>
          <w:tcPr>
            <w:tcW w:w="2933" w:type="pct"/>
            <w:vAlign w:val="bottom"/>
          </w:tcPr>
          <w:p w14:paraId="6B9A8819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bottom"/>
          </w:tcPr>
          <w:p w14:paraId="226423D7" w14:textId="10541E8E" w:rsidR="007133B3" w:rsidRPr="008138F9" w:rsidRDefault="00292993" w:rsidP="00712C65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9299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1035" w:type="pct"/>
            <w:vAlign w:val="bottom"/>
          </w:tcPr>
          <w:p w14:paraId="334B2317" w14:textId="2059EBBD" w:rsidR="007133B3" w:rsidRPr="008138F9" w:rsidRDefault="004B382D" w:rsidP="00712C65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</w:p>
        </w:tc>
      </w:tr>
      <w:tr w:rsidR="007133B3" w:rsidRPr="008138F9" w14:paraId="137F8E09" w14:textId="77777777" w:rsidTr="00292993">
        <w:trPr>
          <w:trHeight w:val="397"/>
        </w:trPr>
        <w:tc>
          <w:tcPr>
            <w:tcW w:w="2933" w:type="pct"/>
            <w:vAlign w:val="bottom"/>
          </w:tcPr>
          <w:p w14:paraId="79EC8A8F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bottom"/>
          </w:tcPr>
          <w:p w14:paraId="028C7B8D" w14:textId="1620C79D" w:rsidR="007133B3" w:rsidRPr="008138F9" w:rsidRDefault="00292993" w:rsidP="00712C65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2993">
              <w:rPr>
                <w:rFonts w:ascii="Angsana New" w:hAnsi="Angsana New"/>
                <w:sz w:val="28"/>
                <w:szCs w:val="28"/>
                <w:lang w:val="en-US"/>
              </w:rPr>
              <w:t>565</w:t>
            </w:r>
          </w:p>
        </w:tc>
        <w:tc>
          <w:tcPr>
            <w:tcW w:w="1035" w:type="pct"/>
            <w:tcBorders>
              <w:left w:val="nil"/>
              <w:right w:val="nil"/>
            </w:tcBorders>
            <w:vAlign w:val="bottom"/>
          </w:tcPr>
          <w:p w14:paraId="7713C690" w14:textId="43D62746" w:rsidR="007133B3" w:rsidRPr="008138F9" w:rsidRDefault="004B382D" w:rsidP="00712C65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851</w:t>
            </w:r>
          </w:p>
        </w:tc>
      </w:tr>
      <w:tr w:rsidR="007133B3" w:rsidRPr="008138F9" w14:paraId="6F916507" w14:textId="77777777" w:rsidTr="00AB26F5">
        <w:trPr>
          <w:trHeight w:val="397"/>
        </w:trPr>
        <w:tc>
          <w:tcPr>
            <w:tcW w:w="2933" w:type="pct"/>
            <w:vAlign w:val="center"/>
          </w:tcPr>
          <w:p w14:paraId="1F78B6D4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2" w:type="pct"/>
            <w:tcBorders>
              <w:left w:val="nil"/>
              <w:right w:val="nil"/>
            </w:tcBorders>
            <w:vAlign w:val="center"/>
          </w:tcPr>
          <w:p w14:paraId="750AA865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pct"/>
            <w:vAlign w:val="center"/>
          </w:tcPr>
          <w:p w14:paraId="3DFE97BF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133B3" w:rsidRPr="008138F9" w14:paraId="5B5522DF" w14:textId="77777777" w:rsidTr="00AB26F5">
        <w:trPr>
          <w:trHeight w:val="397"/>
        </w:trPr>
        <w:tc>
          <w:tcPr>
            <w:tcW w:w="2933" w:type="pct"/>
            <w:vAlign w:val="bottom"/>
          </w:tcPr>
          <w:p w14:paraId="37DDBD99" w14:textId="15F30D81" w:rsidR="007133B3" w:rsidRPr="00441CD6" w:rsidRDefault="007133B3" w:rsidP="00F6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br w:type="page"/>
            </w:r>
            <w:r w:rsidRPr="008138F9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br w:type="page"/>
            </w: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center"/>
          </w:tcPr>
          <w:p w14:paraId="50BF5A64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5" w:type="pct"/>
            <w:vAlign w:val="center"/>
          </w:tcPr>
          <w:p w14:paraId="69D9F1D0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133B3" w:rsidRPr="008138F9" w14:paraId="745D33ED" w14:textId="77777777" w:rsidTr="00AB26F5">
        <w:trPr>
          <w:trHeight w:val="397"/>
        </w:trPr>
        <w:tc>
          <w:tcPr>
            <w:tcW w:w="2933" w:type="pct"/>
            <w:vAlign w:val="bottom"/>
          </w:tcPr>
          <w:p w14:paraId="6C27AFC8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 และอื่นๆ)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center"/>
          </w:tcPr>
          <w:p w14:paraId="498F85A4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5" w:type="pct"/>
            <w:vAlign w:val="center"/>
          </w:tcPr>
          <w:p w14:paraId="761A73AE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133B3" w:rsidRPr="008138F9" w14:paraId="1718AAB3" w14:textId="77777777" w:rsidTr="00AB26F5">
        <w:trPr>
          <w:trHeight w:val="397"/>
        </w:trPr>
        <w:tc>
          <w:tcPr>
            <w:tcW w:w="2933" w:type="pct"/>
            <w:vAlign w:val="bottom"/>
          </w:tcPr>
          <w:p w14:paraId="369E0036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center"/>
          </w:tcPr>
          <w:p w14:paraId="667AEDDC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5" w:type="pct"/>
            <w:vAlign w:val="center"/>
          </w:tcPr>
          <w:p w14:paraId="52B6A7FC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133B3" w:rsidRPr="008138F9" w14:paraId="045C20DD" w14:textId="77777777" w:rsidTr="00AB26F5">
        <w:trPr>
          <w:trHeight w:val="397"/>
        </w:trPr>
        <w:tc>
          <w:tcPr>
            <w:tcW w:w="2933" w:type="pct"/>
            <w:vAlign w:val="bottom"/>
          </w:tcPr>
          <w:p w14:paraId="285940B6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center"/>
          </w:tcPr>
          <w:p w14:paraId="03145BFD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5" w:type="pct"/>
            <w:vAlign w:val="center"/>
          </w:tcPr>
          <w:p w14:paraId="57E2D908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133B3" w:rsidRPr="008138F9" w14:paraId="6A7A043C" w14:textId="77777777" w:rsidTr="00292993">
        <w:trPr>
          <w:trHeight w:val="397"/>
        </w:trPr>
        <w:tc>
          <w:tcPr>
            <w:tcW w:w="2933" w:type="pct"/>
            <w:vAlign w:val="bottom"/>
          </w:tcPr>
          <w:p w14:paraId="5D657E7F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center"/>
          </w:tcPr>
          <w:p w14:paraId="19B2C187" w14:textId="47F0A16D" w:rsidR="007133B3" w:rsidRPr="008138F9" w:rsidRDefault="0029299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9299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1035" w:type="pct"/>
            <w:vAlign w:val="center"/>
          </w:tcPr>
          <w:p w14:paraId="026F0EE2" w14:textId="10B720C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</w:tr>
      <w:tr w:rsidR="007133B3" w:rsidRPr="008138F9" w14:paraId="714D3CD0" w14:textId="77777777" w:rsidTr="00AB26F5">
        <w:trPr>
          <w:trHeight w:val="397"/>
        </w:trPr>
        <w:tc>
          <w:tcPr>
            <w:tcW w:w="2933" w:type="pct"/>
            <w:vAlign w:val="bottom"/>
          </w:tcPr>
          <w:p w14:paraId="66014FC1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center"/>
          </w:tcPr>
          <w:p w14:paraId="5B5D96C6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35" w:type="pct"/>
            <w:vAlign w:val="center"/>
          </w:tcPr>
          <w:p w14:paraId="080948F1" w14:textId="77777777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133B3" w:rsidRPr="008138F9" w14:paraId="6245632A" w14:textId="77777777" w:rsidTr="00292993">
        <w:trPr>
          <w:trHeight w:val="397"/>
        </w:trPr>
        <w:tc>
          <w:tcPr>
            <w:tcW w:w="2933" w:type="pct"/>
            <w:vAlign w:val="bottom"/>
          </w:tcPr>
          <w:p w14:paraId="3B22F96A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center"/>
          </w:tcPr>
          <w:p w14:paraId="47C7291B" w14:textId="60A96B47" w:rsidR="007133B3" w:rsidRPr="008138F9" w:rsidRDefault="0029299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520</w:t>
            </w:r>
          </w:p>
        </w:tc>
        <w:tc>
          <w:tcPr>
            <w:tcW w:w="1035" w:type="pct"/>
            <w:vAlign w:val="center"/>
          </w:tcPr>
          <w:p w14:paraId="6CCE80C7" w14:textId="3C59215D" w:rsidR="007133B3" w:rsidRPr="008138F9" w:rsidRDefault="007133B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="009B7E02"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</w:t>
            </w:r>
          </w:p>
        </w:tc>
      </w:tr>
      <w:tr w:rsidR="007133B3" w:rsidRPr="008138F9" w14:paraId="44B13505" w14:textId="77777777" w:rsidTr="00292993">
        <w:trPr>
          <w:trHeight w:val="397"/>
        </w:trPr>
        <w:tc>
          <w:tcPr>
            <w:tcW w:w="2933" w:type="pct"/>
            <w:vAlign w:val="bottom"/>
          </w:tcPr>
          <w:p w14:paraId="496B5E65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center"/>
          </w:tcPr>
          <w:p w14:paraId="37111379" w14:textId="420AED4D" w:rsidR="007133B3" w:rsidRPr="008138F9" w:rsidRDefault="00292993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</w:t>
            </w:r>
          </w:p>
        </w:tc>
        <w:tc>
          <w:tcPr>
            <w:tcW w:w="1035" w:type="pct"/>
            <w:vAlign w:val="center"/>
          </w:tcPr>
          <w:p w14:paraId="0EF5EDA3" w14:textId="65D8CE77" w:rsidR="007133B3" w:rsidRPr="008138F9" w:rsidRDefault="00712C65" w:rsidP="00F406F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7133B3" w:rsidRPr="008138F9" w14:paraId="03FB201E" w14:textId="77777777" w:rsidTr="00292993">
        <w:trPr>
          <w:trHeight w:val="397"/>
        </w:trPr>
        <w:tc>
          <w:tcPr>
            <w:tcW w:w="2933" w:type="pct"/>
            <w:vAlign w:val="bottom"/>
          </w:tcPr>
          <w:p w14:paraId="40416586" w14:textId="01A699C7" w:rsidR="007133B3" w:rsidRPr="00441CD6" w:rsidRDefault="007133B3" w:rsidP="009B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bottom"/>
          </w:tcPr>
          <w:p w14:paraId="27E0AA63" w14:textId="50F66158" w:rsidR="007133B3" w:rsidRPr="008138F9" w:rsidRDefault="00292993" w:rsidP="00712C65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</w:t>
            </w:r>
          </w:p>
        </w:tc>
        <w:tc>
          <w:tcPr>
            <w:tcW w:w="1035" w:type="pct"/>
            <w:tcBorders>
              <w:top w:val="nil"/>
              <w:left w:val="nil"/>
              <w:right w:val="nil"/>
            </w:tcBorders>
            <w:vAlign w:val="bottom"/>
          </w:tcPr>
          <w:p w14:paraId="0E13F773" w14:textId="3AE537C7" w:rsidR="007133B3" w:rsidRPr="008138F9" w:rsidRDefault="00712C65" w:rsidP="00712C65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</w:t>
            </w:r>
          </w:p>
        </w:tc>
      </w:tr>
      <w:tr w:rsidR="007133B3" w:rsidRPr="008138F9" w14:paraId="2355F1A9" w14:textId="77777777" w:rsidTr="00292993">
        <w:trPr>
          <w:trHeight w:val="397"/>
        </w:trPr>
        <w:tc>
          <w:tcPr>
            <w:tcW w:w="2933" w:type="pct"/>
            <w:vAlign w:val="bottom"/>
          </w:tcPr>
          <w:p w14:paraId="540BC184" w14:textId="77777777" w:rsidR="007133B3" w:rsidRPr="00441CD6" w:rsidRDefault="007133B3" w:rsidP="0033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2" w:type="pct"/>
            <w:tcBorders>
              <w:left w:val="nil"/>
              <w:right w:val="nil"/>
            </w:tcBorders>
            <w:vAlign w:val="center"/>
          </w:tcPr>
          <w:p w14:paraId="620BBBA5" w14:textId="45E33605" w:rsidR="007133B3" w:rsidRPr="008138F9" w:rsidRDefault="00292993" w:rsidP="00712C65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639</w:t>
            </w:r>
          </w:p>
        </w:tc>
        <w:tc>
          <w:tcPr>
            <w:tcW w:w="1035" w:type="pct"/>
            <w:tcBorders>
              <w:left w:val="nil"/>
              <w:right w:val="nil"/>
            </w:tcBorders>
            <w:vAlign w:val="center"/>
          </w:tcPr>
          <w:p w14:paraId="35D0D9DB" w14:textId="15837B02" w:rsidR="007133B3" w:rsidRPr="008138F9" w:rsidRDefault="007133B3" w:rsidP="00712C65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712C65" w:rsidRPr="008138F9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</w:p>
        </w:tc>
      </w:tr>
    </w:tbl>
    <w:p w14:paraId="5C5BF3C7" w14:textId="77777777" w:rsidR="00AC233F" w:rsidRDefault="00AC2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CCD7024" w14:textId="3EECC59F" w:rsidR="006975B9" w:rsidRPr="008138F9" w:rsidRDefault="006975B9" w:rsidP="009B5570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p w14:paraId="06998D04" w14:textId="1E486C4C" w:rsidR="002D131C" w:rsidRPr="008138F9" w:rsidRDefault="002D131C" w:rsidP="004D4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44"/>
        <w:gridCol w:w="1987"/>
        <w:gridCol w:w="1987"/>
      </w:tblGrid>
      <w:tr w:rsidR="00582EEE" w:rsidRPr="008138F9" w14:paraId="2CBF4434" w14:textId="77777777" w:rsidTr="007869D9">
        <w:trPr>
          <w:trHeight w:val="369"/>
          <w:tblHeader/>
        </w:trPr>
        <w:tc>
          <w:tcPr>
            <w:tcW w:w="2934" w:type="pct"/>
            <w:vAlign w:val="bottom"/>
          </w:tcPr>
          <w:p w14:paraId="6C18004D" w14:textId="77777777" w:rsidR="00582EEE" w:rsidRPr="008138F9" w:rsidRDefault="00582EEE" w:rsidP="00E6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6" w:type="pct"/>
            <w:gridSpan w:val="2"/>
            <w:vAlign w:val="bottom"/>
          </w:tcPr>
          <w:p w14:paraId="6FD07FAF" w14:textId="77777777" w:rsidR="00582EEE" w:rsidRPr="008138F9" w:rsidRDefault="00582EEE" w:rsidP="00E6611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82EEE" w:rsidRPr="008138F9" w14:paraId="36EA2ADF" w14:textId="77777777" w:rsidTr="007869D9">
        <w:trPr>
          <w:trHeight w:val="369"/>
          <w:tblHeader/>
        </w:trPr>
        <w:tc>
          <w:tcPr>
            <w:tcW w:w="2934" w:type="pct"/>
            <w:vAlign w:val="bottom"/>
          </w:tcPr>
          <w:p w14:paraId="40A83A75" w14:textId="77777777" w:rsidR="00582EEE" w:rsidRPr="008138F9" w:rsidRDefault="00582EEE" w:rsidP="00E6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6" w:type="pct"/>
            <w:gridSpan w:val="2"/>
            <w:vAlign w:val="bottom"/>
          </w:tcPr>
          <w:p w14:paraId="10D783DB" w14:textId="77777777" w:rsidR="00582EEE" w:rsidRPr="008138F9" w:rsidRDefault="00582EEE" w:rsidP="00AC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582EEE" w:rsidRPr="008138F9" w14:paraId="6317D7EC" w14:textId="77777777" w:rsidTr="007869D9">
        <w:trPr>
          <w:trHeight w:val="369"/>
          <w:tblHeader/>
        </w:trPr>
        <w:tc>
          <w:tcPr>
            <w:tcW w:w="2934" w:type="pct"/>
            <w:vAlign w:val="bottom"/>
          </w:tcPr>
          <w:p w14:paraId="507B7D56" w14:textId="77777777" w:rsidR="00582EEE" w:rsidRPr="008138F9" w:rsidRDefault="00582EEE" w:rsidP="00E6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6" w:type="pct"/>
            <w:gridSpan w:val="2"/>
            <w:vAlign w:val="bottom"/>
          </w:tcPr>
          <w:p w14:paraId="2C841B4B" w14:textId="77777777" w:rsidR="00582EEE" w:rsidRPr="00441CD6" w:rsidRDefault="00582EEE" w:rsidP="00E661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EEE" w:rsidRPr="008138F9" w14:paraId="1D6AFFFF" w14:textId="77777777" w:rsidTr="007869D9">
        <w:trPr>
          <w:trHeight w:val="369"/>
          <w:tblHeader/>
        </w:trPr>
        <w:tc>
          <w:tcPr>
            <w:tcW w:w="2934" w:type="pct"/>
            <w:vAlign w:val="bottom"/>
          </w:tcPr>
          <w:p w14:paraId="24C3641C" w14:textId="77777777" w:rsidR="00582EEE" w:rsidRPr="008138F9" w:rsidRDefault="00582EEE" w:rsidP="0058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pct"/>
            <w:vAlign w:val="bottom"/>
          </w:tcPr>
          <w:p w14:paraId="76E444CF" w14:textId="48230212" w:rsidR="00582EEE" w:rsidRPr="008138F9" w:rsidRDefault="00582EEE" w:rsidP="0058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3" w:type="pct"/>
            <w:vAlign w:val="bottom"/>
          </w:tcPr>
          <w:p w14:paraId="2E30B3B5" w14:textId="1C56E921" w:rsidR="00582EEE" w:rsidRPr="008138F9" w:rsidRDefault="00582EEE" w:rsidP="0058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82EEE" w:rsidRPr="008138F9" w14:paraId="4B2C0A2E" w14:textId="77777777" w:rsidTr="007869D9">
        <w:trPr>
          <w:trHeight w:val="369"/>
          <w:tblHeader/>
        </w:trPr>
        <w:tc>
          <w:tcPr>
            <w:tcW w:w="2934" w:type="pct"/>
            <w:vAlign w:val="bottom"/>
          </w:tcPr>
          <w:p w14:paraId="552FAD76" w14:textId="77777777" w:rsidR="00582EEE" w:rsidRPr="00441CD6" w:rsidRDefault="00582EEE" w:rsidP="0058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pct"/>
            <w:vAlign w:val="bottom"/>
          </w:tcPr>
          <w:p w14:paraId="211E6E99" w14:textId="0213487B" w:rsidR="00582EEE" w:rsidRPr="008138F9" w:rsidRDefault="00582EEE" w:rsidP="00582E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33" w:type="pct"/>
            <w:vAlign w:val="bottom"/>
          </w:tcPr>
          <w:p w14:paraId="2785982F" w14:textId="4D3A46B8" w:rsidR="00582EEE" w:rsidRPr="008138F9" w:rsidRDefault="00582EEE" w:rsidP="00582E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64C52" w:rsidRPr="008138F9" w14:paraId="1BE637D8" w14:textId="77777777" w:rsidTr="007869D9">
        <w:trPr>
          <w:trHeight w:val="369"/>
        </w:trPr>
        <w:tc>
          <w:tcPr>
            <w:tcW w:w="2934" w:type="pct"/>
            <w:vAlign w:val="bottom"/>
          </w:tcPr>
          <w:p w14:paraId="2CEB99ED" w14:textId="74ED70A1" w:rsidR="00B64C52" w:rsidRPr="00441CD6" w:rsidRDefault="00B64C52" w:rsidP="00B64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33" w:type="pct"/>
          </w:tcPr>
          <w:p w14:paraId="657CED17" w14:textId="77777777" w:rsidR="00B64C52" w:rsidRPr="008138F9" w:rsidRDefault="00B64C52" w:rsidP="00B64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33" w:type="pct"/>
          </w:tcPr>
          <w:p w14:paraId="04A07CF3" w14:textId="77777777" w:rsidR="00B64C52" w:rsidRPr="008138F9" w:rsidRDefault="00B64C52" w:rsidP="00B64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741FF2" w:rsidRPr="008138F9" w14:paraId="10C735A3" w14:textId="77777777" w:rsidTr="00125199">
        <w:trPr>
          <w:trHeight w:val="369"/>
        </w:trPr>
        <w:tc>
          <w:tcPr>
            <w:tcW w:w="2934" w:type="pct"/>
            <w:vAlign w:val="bottom"/>
          </w:tcPr>
          <w:p w14:paraId="69F90A78" w14:textId="225EC09F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33" w:type="pct"/>
          </w:tcPr>
          <w:p w14:paraId="121395DB" w14:textId="1235AD5D" w:rsidR="00741FF2" w:rsidRPr="008138F9" w:rsidRDefault="00125199" w:rsidP="00E2675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70</w:t>
            </w:r>
            <w:r w:rsidRPr="001251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</w:t>
            </w:r>
            <w:r w:rsidR="008854D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1033" w:type="pct"/>
            <w:vAlign w:val="bottom"/>
          </w:tcPr>
          <w:p w14:paraId="1468BA7E" w14:textId="08A8965F" w:rsidR="00741FF2" w:rsidRPr="008138F9" w:rsidRDefault="00741FF2" w:rsidP="00741FF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87,</w:t>
            </w: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558</w:t>
            </w:r>
          </w:p>
        </w:tc>
      </w:tr>
      <w:tr w:rsidR="00741FF2" w:rsidRPr="008138F9" w14:paraId="6A716182" w14:textId="77777777" w:rsidTr="00125199">
        <w:trPr>
          <w:trHeight w:val="369"/>
        </w:trPr>
        <w:tc>
          <w:tcPr>
            <w:tcW w:w="2934" w:type="pct"/>
            <w:vAlign w:val="bottom"/>
          </w:tcPr>
          <w:p w14:paraId="050187C7" w14:textId="28105D7E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proofErr w:type="gramStart"/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proofErr w:type="gramEnd"/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033" w:type="pct"/>
          </w:tcPr>
          <w:p w14:paraId="26C2A1EE" w14:textId="664459FC" w:rsidR="00741FF2" w:rsidRPr="008138F9" w:rsidRDefault="00125199" w:rsidP="00E2675C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</w:t>
            </w:r>
            <w:r w:rsidRPr="001251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</w:t>
            </w:r>
            <w:r w:rsidR="008854D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33" w:type="pct"/>
            <w:vAlign w:val="bottom"/>
          </w:tcPr>
          <w:p w14:paraId="13CAE9A0" w14:textId="469D82AB" w:rsidR="00741FF2" w:rsidRPr="008138F9" w:rsidRDefault="00741FF2" w:rsidP="00E2675C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(2,235)</w:t>
            </w:r>
          </w:p>
        </w:tc>
      </w:tr>
      <w:tr w:rsidR="00741FF2" w:rsidRPr="008138F9" w14:paraId="613535F0" w14:textId="77777777" w:rsidTr="00125199">
        <w:trPr>
          <w:trHeight w:val="369"/>
        </w:trPr>
        <w:tc>
          <w:tcPr>
            <w:tcW w:w="2934" w:type="pct"/>
            <w:vAlign w:val="bottom"/>
          </w:tcPr>
          <w:p w14:paraId="565C1EEE" w14:textId="16DF7A6D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033" w:type="pct"/>
          </w:tcPr>
          <w:p w14:paraId="271B67D4" w14:textId="18484E18" w:rsidR="00741FF2" w:rsidRPr="008138F9" w:rsidRDefault="00125199" w:rsidP="00472081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</w:t>
            </w:r>
            <w:r w:rsidRPr="001251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961</w:t>
            </w:r>
          </w:p>
        </w:tc>
        <w:tc>
          <w:tcPr>
            <w:tcW w:w="1033" w:type="pct"/>
            <w:vAlign w:val="bottom"/>
          </w:tcPr>
          <w:p w14:paraId="616B01E9" w14:textId="23AAB0E4" w:rsidR="00741FF2" w:rsidRPr="008138F9" w:rsidRDefault="00741FF2" w:rsidP="00472081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85,323</w:t>
            </w:r>
          </w:p>
        </w:tc>
      </w:tr>
      <w:tr w:rsidR="00741FF2" w:rsidRPr="008138F9" w14:paraId="5E5B7874" w14:textId="77777777" w:rsidTr="007869D9">
        <w:trPr>
          <w:trHeight w:val="369"/>
        </w:trPr>
        <w:tc>
          <w:tcPr>
            <w:tcW w:w="2934" w:type="pct"/>
            <w:vAlign w:val="bottom"/>
          </w:tcPr>
          <w:p w14:paraId="7C3334AA" w14:textId="16685E4C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33" w:type="pct"/>
          </w:tcPr>
          <w:p w14:paraId="53785E42" w14:textId="77777777" w:rsidR="00741FF2" w:rsidRPr="008138F9" w:rsidRDefault="00741FF2" w:rsidP="00E2675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33" w:type="pct"/>
            <w:vAlign w:val="bottom"/>
          </w:tcPr>
          <w:p w14:paraId="4BC4F799" w14:textId="77777777" w:rsidR="00741FF2" w:rsidRPr="008138F9" w:rsidRDefault="00741FF2" w:rsidP="00741FF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41FF2" w:rsidRPr="008138F9" w14:paraId="578C5D7E" w14:textId="77777777" w:rsidTr="00125199">
        <w:trPr>
          <w:trHeight w:val="369"/>
        </w:trPr>
        <w:tc>
          <w:tcPr>
            <w:tcW w:w="2934" w:type="pct"/>
            <w:vAlign w:val="bottom"/>
          </w:tcPr>
          <w:p w14:paraId="2C7358CB" w14:textId="3CF65404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33" w:type="pct"/>
          </w:tcPr>
          <w:p w14:paraId="6022406E" w14:textId="3C5D4B88" w:rsidR="00741FF2" w:rsidRPr="008138F9" w:rsidRDefault="00125199" w:rsidP="00E2675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1251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572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EB041" w14:textId="6650DB57" w:rsidR="00741FF2" w:rsidRPr="008138F9" w:rsidRDefault="00741FF2" w:rsidP="00741FF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1,493</w:t>
            </w:r>
          </w:p>
        </w:tc>
      </w:tr>
      <w:tr w:rsidR="00741FF2" w:rsidRPr="008138F9" w14:paraId="01F9D0FD" w14:textId="77777777" w:rsidTr="00125199">
        <w:trPr>
          <w:trHeight w:val="369"/>
        </w:trPr>
        <w:tc>
          <w:tcPr>
            <w:tcW w:w="2934" w:type="pct"/>
            <w:vAlign w:val="bottom"/>
          </w:tcPr>
          <w:p w14:paraId="2D3771C4" w14:textId="5101DF17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ลูกหนี้กรมสรรพากร  </w:t>
            </w:r>
          </w:p>
        </w:tc>
        <w:tc>
          <w:tcPr>
            <w:tcW w:w="1033" w:type="pct"/>
          </w:tcPr>
          <w:p w14:paraId="43142FCA" w14:textId="28D9B74F" w:rsidR="00741FF2" w:rsidRPr="008138F9" w:rsidRDefault="00125199" w:rsidP="00E2675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 w:rsidRPr="001251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402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A2C13" w14:textId="46FB8181" w:rsidR="00741FF2" w:rsidRPr="008138F9" w:rsidRDefault="00741FF2" w:rsidP="00741FF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9,182</w:t>
            </w:r>
          </w:p>
        </w:tc>
      </w:tr>
      <w:tr w:rsidR="00741FF2" w:rsidRPr="008138F9" w14:paraId="4F361D22" w14:textId="77777777" w:rsidTr="00125199">
        <w:trPr>
          <w:trHeight w:val="369"/>
        </w:trPr>
        <w:tc>
          <w:tcPr>
            <w:tcW w:w="2934" w:type="pct"/>
            <w:vAlign w:val="bottom"/>
          </w:tcPr>
          <w:p w14:paraId="11CD59BF" w14:textId="4FD853B1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33" w:type="pct"/>
          </w:tcPr>
          <w:p w14:paraId="0DF8AF95" w14:textId="76CC3CA2" w:rsidR="00741FF2" w:rsidRPr="008138F9" w:rsidRDefault="00125199" w:rsidP="00E2675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966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ADA4" w14:textId="39A41718" w:rsidR="00741FF2" w:rsidRPr="008138F9" w:rsidRDefault="00741FF2" w:rsidP="00741FF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2,273</w:t>
            </w:r>
          </w:p>
        </w:tc>
      </w:tr>
      <w:tr w:rsidR="00741FF2" w:rsidRPr="008138F9" w14:paraId="62E1C88D" w14:textId="77777777" w:rsidTr="00125199">
        <w:trPr>
          <w:trHeight w:val="369"/>
        </w:trPr>
        <w:tc>
          <w:tcPr>
            <w:tcW w:w="2934" w:type="pct"/>
            <w:vAlign w:val="bottom"/>
          </w:tcPr>
          <w:p w14:paraId="68A94CBC" w14:textId="390F7B14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33" w:type="pct"/>
          </w:tcPr>
          <w:p w14:paraId="41F1B89D" w14:textId="2792750F" w:rsidR="00741FF2" w:rsidRPr="008138F9" w:rsidRDefault="00125199" w:rsidP="00E2675C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657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71444396" w14:textId="6716B667" w:rsidR="00741FF2" w:rsidRPr="008138F9" w:rsidRDefault="00741FF2" w:rsidP="00E2675C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760</w:t>
            </w:r>
          </w:p>
        </w:tc>
      </w:tr>
      <w:tr w:rsidR="00741FF2" w:rsidRPr="008138F9" w14:paraId="36C8A68B" w14:textId="77777777" w:rsidTr="00125199">
        <w:trPr>
          <w:trHeight w:val="369"/>
        </w:trPr>
        <w:tc>
          <w:tcPr>
            <w:tcW w:w="2934" w:type="pct"/>
            <w:vAlign w:val="bottom"/>
          </w:tcPr>
          <w:p w14:paraId="4FF4CC34" w14:textId="21F17693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33" w:type="pct"/>
          </w:tcPr>
          <w:p w14:paraId="7D4AC393" w14:textId="26696EA2" w:rsidR="00741FF2" w:rsidRPr="008138F9" w:rsidRDefault="00125199" w:rsidP="00E2675C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  <w:r w:rsidRPr="001251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597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383DD2B1" w14:textId="6D608095" w:rsidR="00741FF2" w:rsidRPr="008138F9" w:rsidRDefault="00741FF2" w:rsidP="00E2675C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13,708</w:t>
            </w:r>
          </w:p>
        </w:tc>
      </w:tr>
      <w:tr w:rsidR="00741FF2" w:rsidRPr="008138F9" w14:paraId="763D3BF0" w14:textId="77777777" w:rsidTr="00125199">
        <w:trPr>
          <w:trHeight w:val="369"/>
        </w:trPr>
        <w:tc>
          <w:tcPr>
            <w:tcW w:w="2934" w:type="pct"/>
            <w:vAlign w:val="bottom"/>
          </w:tcPr>
          <w:p w14:paraId="0EF35061" w14:textId="57723B4A" w:rsidR="00741FF2" w:rsidRPr="00441CD6" w:rsidRDefault="00741FF2" w:rsidP="0074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033" w:type="pct"/>
          </w:tcPr>
          <w:p w14:paraId="275F5CE6" w14:textId="59B6FB58" w:rsidR="00741FF2" w:rsidRPr="00472081" w:rsidRDefault="00125199" w:rsidP="00E2675C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  <w:r w:rsidRPr="00125199">
              <w:rPr>
                <w:rFonts w:ascii="Angsana New" w:hAnsi="Angsana New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sz w:val="28"/>
                <w:szCs w:val="28"/>
                <w:lang w:val="en-US"/>
              </w:rPr>
              <w:t>558</w:t>
            </w:r>
          </w:p>
        </w:tc>
        <w:tc>
          <w:tcPr>
            <w:tcW w:w="1033" w:type="pct"/>
            <w:tcBorders>
              <w:left w:val="nil"/>
              <w:right w:val="nil"/>
            </w:tcBorders>
            <w:vAlign w:val="bottom"/>
          </w:tcPr>
          <w:p w14:paraId="107BBE39" w14:textId="2A31B4F0" w:rsidR="00741FF2" w:rsidRPr="008138F9" w:rsidRDefault="00741FF2" w:rsidP="00E2675C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138F9">
              <w:rPr>
                <w:rFonts w:ascii="Angsana New" w:hAnsi="Angsana New"/>
                <w:color w:val="000000"/>
                <w:sz w:val="28"/>
                <w:szCs w:val="28"/>
              </w:rPr>
              <w:t>99,</w:t>
            </w: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031</w:t>
            </w:r>
          </w:p>
        </w:tc>
      </w:tr>
    </w:tbl>
    <w:p w14:paraId="6E56691B" w14:textId="5D06544B" w:rsidR="00D127B9" w:rsidRPr="008138F9" w:rsidRDefault="00D127B9" w:rsidP="00CB6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ลูกหนี้การค้า</w:t>
      </w:r>
      <w:r w:rsidR="00C25DBB" w:rsidRPr="00710BF4">
        <w:rPr>
          <w:rFonts w:ascii="Angsana New" w:hAnsi="Angsana New"/>
          <w:sz w:val="28"/>
          <w:szCs w:val="28"/>
        </w:rPr>
        <w:t xml:space="preserve"> </w:t>
      </w:r>
      <w:r w:rsidR="003A3D17">
        <w:rPr>
          <w:rFonts w:ascii="Angsana New" w:hAnsi="Angsana New"/>
          <w:sz w:val="28"/>
          <w:szCs w:val="28"/>
        </w:rPr>
        <w:t>-</w:t>
      </w:r>
      <w:r w:rsidR="00C25DBB" w:rsidRPr="008138F9">
        <w:rPr>
          <w:rFonts w:ascii="Angsana New" w:hAnsi="Angsana New"/>
          <w:sz w:val="28"/>
          <w:szCs w:val="28"/>
          <w:cs/>
        </w:rPr>
        <w:t xml:space="preserve"> บริษัทอื่น</w:t>
      </w:r>
      <w:r w:rsidRPr="008138F9">
        <w:rPr>
          <w:rFonts w:ascii="Angsana New" w:hAnsi="Angsana New"/>
          <w:sz w:val="28"/>
          <w:szCs w:val="28"/>
          <w:cs/>
        </w:rPr>
        <w:t>แยกตามอายุหนี้ที่ค้างชำระได้ดังนี้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46"/>
        <w:gridCol w:w="1985"/>
        <w:gridCol w:w="1987"/>
      </w:tblGrid>
      <w:tr w:rsidR="00CB6C3B" w:rsidRPr="008138F9" w14:paraId="2C8D64CC" w14:textId="77777777" w:rsidTr="007869D9">
        <w:trPr>
          <w:trHeight w:val="369"/>
          <w:tblHeader/>
        </w:trPr>
        <w:tc>
          <w:tcPr>
            <w:tcW w:w="2935" w:type="pct"/>
            <w:vAlign w:val="bottom"/>
          </w:tcPr>
          <w:p w14:paraId="141D1355" w14:textId="77777777" w:rsidR="00CB6C3B" w:rsidRPr="008138F9" w:rsidRDefault="00CB6C3B" w:rsidP="0078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3A7B703B" w14:textId="77777777" w:rsidR="00CB6C3B" w:rsidRPr="008138F9" w:rsidRDefault="00CB6C3B" w:rsidP="00E6611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B6C3B" w:rsidRPr="008138F9" w14:paraId="38A38B80" w14:textId="77777777" w:rsidTr="007869D9">
        <w:trPr>
          <w:trHeight w:val="369"/>
          <w:tblHeader/>
        </w:trPr>
        <w:tc>
          <w:tcPr>
            <w:tcW w:w="2935" w:type="pct"/>
            <w:vAlign w:val="bottom"/>
          </w:tcPr>
          <w:p w14:paraId="4760A606" w14:textId="77777777" w:rsidR="00CB6C3B" w:rsidRPr="008138F9" w:rsidRDefault="00CB6C3B" w:rsidP="0078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61CE0BB2" w14:textId="77777777" w:rsidR="00CB6C3B" w:rsidRPr="008138F9" w:rsidRDefault="00CB6C3B" w:rsidP="00AC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CB6C3B" w:rsidRPr="008138F9" w14:paraId="4ED7AF6A" w14:textId="77777777" w:rsidTr="007869D9">
        <w:trPr>
          <w:trHeight w:val="369"/>
          <w:tblHeader/>
        </w:trPr>
        <w:tc>
          <w:tcPr>
            <w:tcW w:w="2935" w:type="pct"/>
            <w:vAlign w:val="bottom"/>
          </w:tcPr>
          <w:p w14:paraId="752B6D30" w14:textId="77777777" w:rsidR="00CB6C3B" w:rsidRPr="008138F9" w:rsidRDefault="00CB6C3B" w:rsidP="0078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1E08B36A" w14:textId="77777777" w:rsidR="00CB6C3B" w:rsidRPr="00441CD6" w:rsidRDefault="00CB6C3B" w:rsidP="00E661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C3B" w:rsidRPr="008138F9" w14:paraId="5A93D15B" w14:textId="77777777" w:rsidTr="007869D9">
        <w:trPr>
          <w:trHeight w:val="369"/>
          <w:tblHeader/>
        </w:trPr>
        <w:tc>
          <w:tcPr>
            <w:tcW w:w="2935" w:type="pct"/>
            <w:vAlign w:val="bottom"/>
          </w:tcPr>
          <w:p w14:paraId="43716168" w14:textId="77777777" w:rsidR="00CB6C3B" w:rsidRPr="008138F9" w:rsidRDefault="00CB6C3B" w:rsidP="0078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</w:p>
        </w:tc>
        <w:tc>
          <w:tcPr>
            <w:tcW w:w="1032" w:type="pct"/>
            <w:vAlign w:val="bottom"/>
          </w:tcPr>
          <w:p w14:paraId="6FB29BD5" w14:textId="77777777" w:rsidR="00CB6C3B" w:rsidRPr="008138F9" w:rsidRDefault="00CB6C3B" w:rsidP="00E6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3" w:type="pct"/>
            <w:vAlign w:val="bottom"/>
          </w:tcPr>
          <w:p w14:paraId="32113E67" w14:textId="77777777" w:rsidR="00CB6C3B" w:rsidRPr="008138F9" w:rsidRDefault="00CB6C3B" w:rsidP="00E6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B6C3B" w:rsidRPr="008138F9" w14:paraId="7E3E7FC8" w14:textId="77777777" w:rsidTr="007869D9">
        <w:trPr>
          <w:trHeight w:val="369"/>
          <w:tblHeader/>
        </w:trPr>
        <w:tc>
          <w:tcPr>
            <w:tcW w:w="2935" w:type="pct"/>
            <w:vAlign w:val="bottom"/>
          </w:tcPr>
          <w:p w14:paraId="73D36506" w14:textId="77777777" w:rsidR="00CB6C3B" w:rsidRPr="00441CD6" w:rsidRDefault="00CB6C3B" w:rsidP="0078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</w:p>
        </w:tc>
        <w:tc>
          <w:tcPr>
            <w:tcW w:w="1032" w:type="pct"/>
            <w:vAlign w:val="bottom"/>
          </w:tcPr>
          <w:p w14:paraId="0FD796A3" w14:textId="77777777" w:rsidR="00CB6C3B" w:rsidRPr="008138F9" w:rsidRDefault="00CB6C3B" w:rsidP="00E661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33" w:type="pct"/>
            <w:vAlign w:val="bottom"/>
          </w:tcPr>
          <w:p w14:paraId="5CBA9DA4" w14:textId="77777777" w:rsidR="00CB6C3B" w:rsidRPr="008138F9" w:rsidRDefault="00CB6C3B" w:rsidP="00E661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97CC8" w:rsidRPr="008138F9" w14:paraId="08A79C12" w14:textId="77777777" w:rsidTr="00125199">
        <w:trPr>
          <w:trHeight w:val="369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90861" w14:textId="7FDC83DB" w:rsidR="00D97CC8" w:rsidRPr="00441CD6" w:rsidRDefault="00D97CC8" w:rsidP="00D9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32" w:type="pct"/>
          </w:tcPr>
          <w:p w14:paraId="5B833A4B" w14:textId="2E5521BB" w:rsidR="00D97CC8" w:rsidRPr="00125199" w:rsidRDefault="00125199" w:rsidP="00BE1B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cs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56</w:t>
            </w:r>
            <w:r w:rsidRPr="001251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07</w:t>
            </w:r>
            <w:r w:rsidR="00CC2FE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1033" w:type="pct"/>
            <w:vAlign w:val="bottom"/>
          </w:tcPr>
          <w:p w14:paraId="54602CE8" w14:textId="24ED3D46" w:rsidR="00D97CC8" w:rsidRPr="008138F9" w:rsidRDefault="00D97CC8" w:rsidP="00D97C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</w:t>
            </w: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363</w:t>
            </w:r>
          </w:p>
        </w:tc>
      </w:tr>
      <w:tr w:rsidR="00D97CC8" w:rsidRPr="008138F9" w14:paraId="07E17A9B" w14:textId="77777777" w:rsidTr="00125199">
        <w:trPr>
          <w:trHeight w:val="369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B2593" w14:textId="343EE324" w:rsidR="00D97CC8" w:rsidRPr="00441CD6" w:rsidRDefault="00D97CC8" w:rsidP="00D9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ไม่เกิน </w:t>
            </w:r>
            <w:r w:rsidRPr="008138F9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 xml:space="preserve">3 </w:t>
            </w: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เดือน</w:t>
            </w:r>
          </w:p>
        </w:tc>
        <w:tc>
          <w:tcPr>
            <w:tcW w:w="1032" w:type="pct"/>
          </w:tcPr>
          <w:p w14:paraId="297D335F" w14:textId="42E639DE" w:rsidR="00D97CC8" w:rsidRPr="008138F9" w:rsidRDefault="00125199" w:rsidP="00D97C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  <w:r w:rsidRPr="001251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586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9B7A" w14:textId="0F767801" w:rsidR="00D97CC8" w:rsidRPr="008138F9" w:rsidRDefault="00D97CC8" w:rsidP="00D97C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17,503</w:t>
            </w:r>
          </w:p>
        </w:tc>
      </w:tr>
      <w:tr w:rsidR="00D97CC8" w:rsidRPr="008138F9" w14:paraId="18B6109D" w14:textId="77777777" w:rsidTr="00125199">
        <w:trPr>
          <w:trHeight w:val="369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93345" w14:textId="7585EF58" w:rsidR="00D97CC8" w:rsidRPr="00441CD6" w:rsidRDefault="00D97CC8" w:rsidP="00D9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มากกว่า </w:t>
            </w:r>
            <w:r w:rsidRPr="008138F9">
              <w:rPr>
                <w:rFonts w:ascii="Angsana New" w:hAnsi="Angsana New"/>
                <w:color w:val="0D0D0D" w:themeColor="text1" w:themeTint="F2"/>
                <w:sz w:val="28"/>
                <w:szCs w:val="28"/>
              </w:rPr>
              <w:t xml:space="preserve">3 - 6 </w:t>
            </w:r>
            <w:r w:rsidRPr="00441CD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เดือน</w:t>
            </w:r>
          </w:p>
        </w:tc>
        <w:tc>
          <w:tcPr>
            <w:tcW w:w="1032" w:type="pct"/>
          </w:tcPr>
          <w:p w14:paraId="77A0C949" w14:textId="4C8C4746" w:rsidR="00D97CC8" w:rsidRPr="008138F9" w:rsidRDefault="00125199" w:rsidP="00D97C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6F306" w14:textId="77BBAD05" w:rsidR="00D97CC8" w:rsidRPr="008138F9" w:rsidRDefault="00D97CC8" w:rsidP="00D97C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D97CC8" w:rsidRPr="008138F9" w14:paraId="389B0C37" w14:textId="77777777" w:rsidTr="00125199">
        <w:trPr>
          <w:trHeight w:val="369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0C03" w14:textId="4BD768D2" w:rsidR="00D97CC8" w:rsidRPr="00441CD6" w:rsidRDefault="00D97CC8" w:rsidP="00D9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138F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32" w:type="pct"/>
          </w:tcPr>
          <w:p w14:paraId="18E192AE" w14:textId="439B30CD" w:rsidR="00D97CC8" w:rsidRPr="008138F9" w:rsidRDefault="00125199" w:rsidP="00D97C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289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20C4CA8B" w14:textId="1A8C8A00" w:rsidR="00D97CC8" w:rsidRPr="008138F9" w:rsidRDefault="00D97CC8" w:rsidP="00D97C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457</w:t>
            </w:r>
          </w:p>
        </w:tc>
      </w:tr>
      <w:tr w:rsidR="00D97CC8" w:rsidRPr="008138F9" w14:paraId="2CA137E5" w14:textId="77777777" w:rsidTr="00125199">
        <w:trPr>
          <w:trHeight w:val="369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F9B1" w14:textId="21DD2C30" w:rsidR="00D97CC8" w:rsidRPr="00441CD6" w:rsidRDefault="00D97CC8" w:rsidP="00D9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138F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32" w:type="pct"/>
          </w:tcPr>
          <w:p w14:paraId="0767BCA4" w14:textId="12945D95" w:rsidR="00D97CC8" w:rsidRPr="008138F9" w:rsidRDefault="00125199" w:rsidP="00EF3031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1251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</w:t>
            </w:r>
            <w:r w:rsidR="00CC2FE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31BCA20A" w14:textId="650392E6" w:rsidR="00D97CC8" w:rsidRPr="008138F9" w:rsidRDefault="00D97CC8" w:rsidP="00EF3031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2,235</w:t>
            </w:r>
          </w:p>
        </w:tc>
      </w:tr>
      <w:tr w:rsidR="009741DE" w:rsidRPr="008138F9" w14:paraId="2DE623D3" w14:textId="77777777" w:rsidTr="00125199">
        <w:trPr>
          <w:trHeight w:val="369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A640" w14:textId="3CF4F67E" w:rsidR="009741DE" w:rsidRPr="00441CD6" w:rsidRDefault="009741DE" w:rsidP="0097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032" w:type="pct"/>
          </w:tcPr>
          <w:p w14:paraId="7534E381" w14:textId="493827BD" w:rsidR="009741DE" w:rsidRPr="008138F9" w:rsidRDefault="00125199" w:rsidP="00CD423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70</w:t>
            </w:r>
            <w:r w:rsidRPr="001251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</w:t>
            </w:r>
            <w:r w:rsidR="008854D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1033" w:type="pct"/>
            <w:tcBorders>
              <w:top w:val="nil"/>
              <w:left w:val="nil"/>
              <w:right w:val="nil"/>
            </w:tcBorders>
            <w:vAlign w:val="bottom"/>
          </w:tcPr>
          <w:p w14:paraId="0908B3CB" w14:textId="3A3B8CF8" w:rsidR="009741DE" w:rsidRPr="008138F9" w:rsidRDefault="00EF3031" w:rsidP="00CD423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87,558</w:t>
            </w:r>
          </w:p>
        </w:tc>
      </w:tr>
      <w:tr w:rsidR="00CB6C3B" w:rsidRPr="008138F9" w14:paraId="05C820EA" w14:textId="77777777" w:rsidTr="00125199">
        <w:trPr>
          <w:trHeight w:val="369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664C" w14:textId="1CA11D70" w:rsidR="00CB6C3B" w:rsidRPr="00441CD6" w:rsidRDefault="00CB6C3B" w:rsidP="00CB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proofErr w:type="gramStart"/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proofErr w:type="gramEnd"/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41CD6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032" w:type="pct"/>
          </w:tcPr>
          <w:p w14:paraId="34BB40A9" w14:textId="74BBDF09" w:rsidR="00CB6C3B" w:rsidRPr="008138F9" w:rsidRDefault="00125199" w:rsidP="00815D16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</w:t>
            </w:r>
            <w:r w:rsidRPr="001251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</w:t>
            </w:r>
            <w:r w:rsidR="008854D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33" w:type="pct"/>
            <w:vAlign w:val="bottom"/>
          </w:tcPr>
          <w:p w14:paraId="0EAC5F13" w14:textId="38A4A1F7" w:rsidR="00CB6C3B" w:rsidRPr="008138F9" w:rsidRDefault="003553AD" w:rsidP="00815D16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(2,235)</w:t>
            </w:r>
          </w:p>
        </w:tc>
      </w:tr>
      <w:tr w:rsidR="00CB6C3B" w:rsidRPr="008138F9" w14:paraId="5432D942" w14:textId="77777777" w:rsidTr="00125199">
        <w:trPr>
          <w:trHeight w:val="369"/>
        </w:trPr>
        <w:tc>
          <w:tcPr>
            <w:tcW w:w="2935" w:type="pct"/>
            <w:vAlign w:val="bottom"/>
          </w:tcPr>
          <w:p w14:paraId="1A7DC03D" w14:textId="77192898" w:rsidR="00CB6C3B" w:rsidRPr="00441CD6" w:rsidRDefault="00CB6C3B" w:rsidP="00E6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32" w:type="pct"/>
          </w:tcPr>
          <w:p w14:paraId="654495FC" w14:textId="0FCCED96" w:rsidR="00CB6C3B" w:rsidRPr="00472081" w:rsidRDefault="00125199" w:rsidP="00815D16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BF4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  <w:r w:rsidRPr="001251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10BF4">
              <w:rPr>
                <w:rFonts w:ascii="Angsana New" w:hAnsi="Angsana New"/>
                <w:sz w:val="28"/>
                <w:szCs w:val="28"/>
                <w:lang w:val="en-US"/>
              </w:rPr>
              <w:t>961</w:t>
            </w:r>
          </w:p>
        </w:tc>
        <w:tc>
          <w:tcPr>
            <w:tcW w:w="1033" w:type="pct"/>
            <w:vAlign w:val="bottom"/>
          </w:tcPr>
          <w:p w14:paraId="133ADCBC" w14:textId="59837B04" w:rsidR="00CB6C3B" w:rsidRPr="008138F9" w:rsidRDefault="00D16404" w:rsidP="00815D16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sz w:val="28"/>
                <w:szCs w:val="28"/>
                <w:lang w:val="en-US"/>
              </w:rPr>
              <w:t>85,323</w:t>
            </w:r>
          </w:p>
        </w:tc>
      </w:tr>
    </w:tbl>
    <w:p w14:paraId="7B40D1A3" w14:textId="3137815F" w:rsidR="00277882" w:rsidRDefault="006C7998" w:rsidP="005A6500">
      <w:pPr>
        <w:pStyle w:val="a4"/>
        <w:widowControl/>
        <w:spacing w:before="120" w:after="120"/>
        <w:ind w:left="284" w:right="0"/>
        <w:jc w:val="thaiDistribute"/>
        <w:rPr>
          <w:rFonts w:ascii="Angsana New" w:hAnsi="Angsana New" w:cs="Angsana New"/>
        </w:rPr>
      </w:pPr>
      <w:r w:rsidRPr="008138F9">
        <w:rPr>
          <w:rFonts w:ascii="Angsana New" w:hAnsi="Angsana New" w:cs="Angsana New"/>
          <w:cs/>
        </w:rPr>
        <w:lastRenderedPageBreak/>
        <w:t>รายการเปลี่ยนแปลงของบัญชี</w:t>
      </w:r>
      <w:r w:rsidR="00526EA2" w:rsidRPr="008138F9">
        <w:rPr>
          <w:rFonts w:ascii="Angsana New" w:hAnsi="Angsana New" w:cs="Angsana New"/>
          <w:cs/>
        </w:rPr>
        <w:t>ค่าเผื่อผลขาดทุนด้านเครดิต</w:t>
      </w:r>
      <w:r w:rsidRPr="008138F9">
        <w:rPr>
          <w:rFonts w:ascii="Angsana New" w:hAnsi="Angsana New" w:cs="Angsana New"/>
          <w:cs/>
        </w:rPr>
        <w:t>ของลูกหนี้การค้า</w:t>
      </w:r>
      <w:r w:rsidR="004C0C42" w:rsidRPr="008138F9">
        <w:rPr>
          <w:rFonts w:ascii="Angsana New" w:hAnsi="Angsana New" w:cs="Angsana New"/>
          <w:cs/>
        </w:rPr>
        <w:t xml:space="preserve"> </w:t>
      </w:r>
      <w:r w:rsidR="00C54856" w:rsidRPr="008138F9">
        <w:rPr>
          <w:rFonts w:ascii="Angsana New" w:hAnsi="Angsana New" w:cs="Angsana New"/>
          <w:cs/>
        </w:rPr>
        <w:t>สำหรับ</w:t>
      </w:r>
      <w:r w:rsidR="00D835FA" w:rsidRPr="008138F9">
        <w:rPr>
          <w:rFonts w:ascii="Angsana New" w:hAnsi="Angsana New" w:cs="Angsana New"/>
          <w:cs/>
        </w:rPr>
        <w:t>งวด</w:t>
      </w:r>
      <w:r w:rsidR="00463202" w:rsidRPr="008138F9">
        <w:rPr>
          <w:rFonts w:ascii="Angsana New" w:hAnsi="Angsana New" w:cs="Angsana New"/>
          <w:cs/>
        </w:rPr>
        <w:t>สาม</w:t>
      </w:r>
      <w:r w:rsidR="00290130" w:rsidRPr="008138F9">
        <w:rPr>
          <w:rFonts w:ascii="Angsana New" w:hAnsi="Angsana New" w:cs="Angsana New"/>
          <w:cs/>
        </w:rPr>
        <w:t>เดือน</w:t>
      </w:r>
      <w:r w:rsidR="00C54856" w:rsidRPr="008138F9">
        <w:rPr>
          <w:rFonts w:ascii="Angsana New" w:hAnsi="Angsana New" w:cs="Angsana New"/>
          <w:cs/>
        </w:rPr>
        <w:t>สิ้นสุด</w:t>
      </w:r>
      <w:r w:rsidR="002A53E5" w:rsidRPr="008138F9">
        <w:rPr>
          <w:rFonts w:ascii="Angsana New" w:hAnsi="Angsana New" w:cs="Angsana New"/>
          <w:cs/>
        </w:rPr>
        <w:t>วั</w:t>
      </w:r>
      <w:r w:rsidRPr="008138F9">
        <w:rPr>
          <w:rFonts w:ascii="Angsana New" w:hAnsi="Angsana New" w:cs="Angsana New"/>
          <w:cs/>
        </w:rPr>
        <w:t>นที่</w:t>
      </w:r>
      <w:r w:rsidRPr="008138F9">
        <w:rPr>
          <w:rFonts w:ascii="Angsana New" w:hAnsi="Angsana New" w:cs="Angsana New"/>
        </w:rPr>
        <w:t xml:space="preserve"> </w:t>
      </w:r>
      <w:r w:rsidR="00256AB6" w:rsidRPr="008138F9">
        <w:rPr>
          <w:rFonts w:ascii="Angsana New" w:hAnsi="Angsana New" w:cs="Angsana New"/>
        </w:rPr>
        <w:t xml:space="preserve">31 </w:t>
      </w:r>
      <w:r w:rsidR="00256AB6" w:rsidRPr="00441CD6">
        <w:rPr>
          <w:rFonts w:ascii="Angsana New" w:hAnsi="Angsana New" w:cs="Angsana New"/>
          <w:cs/>
        </w:rPr>
        <w:t xml:space="preserve">มีนาคม </w:t>
      </w:r>
      <w:r w:rsidR="00256AB6" w:rsidRPr="008138F9">
        <w:rPr>
          <w:rFonts w:ascii="Angsana New" w:hAnsi="Angsana New" w:cs="Angsana New"/>
        </w:rPr>
        <w:t>2569</w:t>
      </w:r>
      <w:r w:rsidR="0058743F" w:rsidRPr="001E30B1">
        <w:rPr>
          <w:rFonts w:ascii="Angsana New" w:hAnsi="Angsana New" w:cs="Angsana New"/>
          <w:cs/>
        </w:rPr>
        <w:t xml:space="preserve"> </w:t>
      </w:r>
      <w:r w:rsidRPr="001E30B1">
        <w:rPr>
          <w:rFonts w:ascii="Angsana New" w:hAnsi="Angsana New" w:cs="Angsana New"/>
          <w:cs/>
        </w:rPr>
        <w:t>สรุปได้ดังนี้</w:t>
      </w:r>
    </w:p>
    <w:tbl>
      <w:tblPr>
        <w:tblW w:w="5000" w:type="pct"/>
        <w:tblBorders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5652"/>
        <w:gridCol w:w="3966"/>
      </w:tblGrid>
      <w:tr w:rsidR="000A331E" w:rsidRPr="001E30B1" w14:paraId="3D2918D8" w14:textId="77777777" w:rsidTr="000A331E">
        <w:trPr>
          <w:trHeight w:val="408"/>
        </w:trPr>
        <w:tc>
          <w:tcPr>
            <w:tcW w:w="2938" w:type="pct"/>
          </w:tcPr>
          <w:p w14:paraId="7821BE28" w14:textId="77777777" w:rsidR="000A331E" w:rsidRPr="008138F9" w:rsidRDefault="000A331E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2" w:type="pct"/>
            <w:vAlign w:val="bottom"/>
          </w:tcPr>
          <w:p w14:paraId="4188EE41" w14:textId="77777777" w:rsidR="000A331E" w:rsidRPr="00441CD6" w:rsidRDefault="000A331E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A331E" w:rsidRPr="008138F9" w14:paraId="1668BDC4" w14:textId="77777777" w:rsidTr="000A331E">
        <w:trPr>
          <w:trHeight w:val="408"/>
        </w:trPr>
        <w:tc>
          <w:tcPr>
            <w:tcW w:w="2938" w:type="pct"/>
            <w:vAlign w:val="center"/>
          </w:tcPr>
          <w:p w14:paraId="6CAAD927" w14:textId="77777777" w:rsidR="000A331E" w:rsidRPr="008138F9" w:rsidRDefault="000A331E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7159A054" w14:textId="77777777" w:rsidR="000A331E" w:rsidRPr="008138F9" w:rsidRDefault="000A331E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0A331E" w:rsidRPr="001E30B1" w14:paraId="72EC6A24" w14:textId="77777777" w:rsidTr="000A331E">
        <w:trPr>
          <w:trHeight w:val="408"/>
        </w:trPr>
        <w:tc>
          <w:tcPr>
            <w:tcW w:w="2938" w:type="pct"/>
            <w:vAlign w:val="center"/>
          </w:tcPr>
          <w:p w14:paraId="4B44B66F" w14:textId="77777777" w:rsidR="000A331E" w:rsidRPr="008138F9" w:rsidRDefault="000A331E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26179CF0" w14:textId="77777777" w:rsidR="000A331E" w:rsidRPr="00441CD6" w:rsidRDefault="000A331E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331E" w:rsidRPr="008138F9" w14:paraId="7824F174" w14:textId="77777777" w:rsidTr="000A331E">
        <w:trPr>
          <w:trHeight w:val="408"/>
        </w:trPr>
        <w:tc>
          <w:tcPr>
            <w:tcW w:w="2938" w:type="pct"/>
            <w:vAlign w:val="bottom"/>
          </w:tcPr>
          <w:p w14:paraId="72B0E7CD" w14:textId="77777777" w:rsidR="000A331E" w:rsidRPr="00441CD6" w:rsidRDefault="000A331E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138F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062" w:type="pct"/>
            <w:vAlign w:val="bottom"/>
          </w:tcPr>
          <w:p w14:paraId="07B9A614" w14:textId="706CC521" w:rsidR="000A331E" w:rsidRPr="008138F9" w:rsidRDefault="000A331E" w:rsidP="00CE73E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A331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2,235</w:t>
            </w:r>
          </w:p>
        </w:tc>
      </w:tr>
      <w:tr w:rsidR="000A331E" w:rsidRPr="008138F9" w14:paraId="7B4A85AF" w14:textId="77777777" w:rsidTr="00125199">
        <w:trPr>
          <w:trHeight w:val="408"/>
        </w:trPr>
        <w:tc>
          <w:tcPr>
            <w:tcW w:w="2938" w:type="pct"/>
            <w:tcBorders>
              <w:bottom w:val="nil"/>
            </w:tcBorders>
            <w:vAlign w:val="bottom"/>
          </w:tcPr>
          <w:p w14:paraId="3C4FE514" w14:textId="0E9AB7D8" w:rsidR="000A331E" w:rsidRPr="00441CD6" w:rsidRDefault="000A331E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proofErr w:type="gramStart"/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proofErr w:type="gramEnd"/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ยอด (ลดลง) ระหว่างงวด</w:t>
            </w:r>
          </w:p>
        </w:tc>
        <w:tc>
          <w:tcPr>
            <w:tcW w:w="2062" w:type="pct"/>
            <w:tcBorders>
              <w:bottom w:val="nil"/>
            </w:tcBorders>
            <w:vAlign w:val="bottom"/>
          </w:tcPr>
          <w:p w14:paraId="60140682" w14:textId="6EC6E166" w:rsidR="000A331E" w:rsidRPr="008138F9" w:rsidRDefault="008854D8" w:rsidP="00CE73E3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A331E" w:rsidRPr="008138F9" w14:paraId="3B7BE9FA" w14:textId="77777777" w:rsidTr="00125199">
        <w:trPr>
          <w:trHeight w:val="408"/>
        </w:trPr>
        <w:tc>
          <w:tcPr>
            <w:tcW w:w="2938" w:type="pct"/>
            <w:tcBorders>
              <w:bottom w:val="nil"/>
            </w:tcBorders>
            <w:vAlign w:val="bottom"/>
          </w:tcPr>
          <w:p w14:paraId="74F79051" w14:textId="77777777" w:rsidR="000A331E" w:rsidRPr="00441CD6" w:rsidRDefault="000A331E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62" w:type="pct"/>
            <w:tcBorders>
              <w:bottom w:val="nil"/>
            </w:tcBorders>
            <w:vAlign w:val="bottom"/>
          </w:tcPr>
          <w:p w14:paraId="58687C78" w14:textId="535D3065" w:rsidR="000A331E" w:rsidRPr="008138F9" w:rsidRDefault="00125199" w:rsidP="000A331E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1251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710BF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</w:t>
            </w:r>
            <w:r w:rsidR="008854D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</w:tbl>
    <w:p w14:paraId="7EAF1270" w14:textId="687DB5CD" w:rsidR="00190C33" w:rsidRPr="008138F9" w:rsidRDefault="00190C33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สินค้าคงเหลือ</w:t>
      </w:r>
      <w:r w:rsidR="005A171F" w:rsidRPr="00441CD6">
        <w:rPr>
          <w:rFonts w:ascii="Angsana New" w:hAnsi="Angsana New"/>
          <w:sz w:val="28"/>
          <w:szCs w:val="28"/>
          <w:cs/>
        </w:rPr>
        <w:t xml:space="preserve"> - สุทธิ</w:t>
      </w:r>
    </w:p>
    <w:p w14:paraId="58B248B3" w14:textId="41DDEF4F" w:rsidR="00603BE1" w:rsidRPr="008138F9" w:rsidRDefault="00603BE1" w:rsidP="00F00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46"/>
        <w:gridCol w:w="1985"/>
        <w:gridCol w:w="1987"/>
      </w:tblGrid>
      <w:tr w:rsidR="00F0084A" w:rsidRPr="008138F9" w14:paraId="0C03E273" w14:textId="77777777" w:rsidTr="006662BE">
        <w:trPr>
          <w:trHeight w:val="397"/>
          <w:tblHeader/>
        </w:trPr>
        <w:tc>
          <w:tcPr>
            <w:tcW w:w="2935" w:type="pct"/>
            <w:vAlign w:val="bottom"/>
          </w:tcPr>
          <w:p w14:paraId="7A328363" w14:textId="77777777" w:rsidR="00F0084A" w:rsidRPr="008138F9" w:rsidRDefault="00F0084A" w:rsidP="004A5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7EE7570F" w14:textId="77777777" w:rsidR="00F0084A" w:rsidRPr="008138F9" w:rsidRDefault="00F0084A" w:rsidP="008B062E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0084A" w:rsidRPr="008138F9" w14:paraId="65FEF7D7" w14:textId="77777777" w:rsidTr="006662BE">
        <w:trPr>
          <w:trHeight w:val="397"/>
          <w:tblHeader/>
        </w:trPr>
        <w:tc>
          <w:tcPr>
            <w:tcW w:w="2935" w:type="pct"/>
            <w:vAlign w:val="bottom"/>
          </w:tcPr>
          <w:p w14:paraId="0C12FCF8" w14:textId="77777777" w:rsidR="00F0084A" w:rsidRPr="008138F9" w:rsidRDefault="00F0084A" w:rsidP="004A5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4F7F697E" w14:textId="77777777" w:rsidR="00F0084A" w:rsidRPr="008138F9" w:rsidRDefault="00F0084A" w:rsidP="00AC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F0084A" w:rsidRPr="008138F9" w14:paraId="6F726586" w14:textId="77777777" w:rsidTr="006662BE">
        <w:trPr>
          <w:trHeight w:val="397"/>
          <w:tblHeader/>
        </w:trPr>
        <w:tc>
          <w:tcPr>
            <w:tcW w:w="2935" w:type="pct"/>
            <w:vAlign w:val="bottom"/>
          </w:tcPr>
          <w:p w14:paraId="0176D09F" w14:textId="77777777" w:rsidR="00F0084A" w:rsidRPr="008138F9" w:rsidRDefault="00F0084A" w:rsidP="004A5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462E0B40" w14:textId="77777777" w:rsidR="00F0084A" w:rsidRPr="00441CD6" w:rsidRDefault="00F0084A" w:rsidP="008B06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084A" w:rsidRPr="008138F9" w14:paraId="0CCD3641" w14:textId="77777777" w:rsidTr="006662BE">
        <w:trPr>
          <w:trHeight w:val="397"/>
          <w:tblHeader/>
        </w:trPr>
        <w:tc>
          <w:tcPr>
            <w:tcW w:w="2935" w:type="pct"/>
            <w:vAlign w:val="bottom"/>
          </w:tcPr>
          <w:p w14:paraId="12ADB1BB" w14:textId="77777777" w:rsidR="00F0084A" w:rsidRPr="008138F9" w:rsidRDefault="00F0084A" w:rsidP="004A5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2" w:type="pct"/>
            <w:vAlign w:val="bottom"/>
          </w:tcPr>
          <w:p w14:paraId="2C8803B7" w14:textId="77777777" w:rsidR="00F0084A" w:rsidRPr="008138F9" w:rsidRDefault="00F0084A" w:rsidP="008B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3" w:type="pct"/>
            <w:vAlign w:val="bottom"/>
          </w:tcPr>
          <w:p w14:paraId="79034078" w14:textId="77777777" w:rsidR="00F0084A" w:rsidRPr="008138F9" w:rsidRDefault="00F0084A" w:rsidP="008B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0084A" w:rsidRPr="008138F9" w14:paraId="3F3F4324" w14:textId="77777777" w:rsidTr="006662BE">
        <w:trPr>
          <w:trHeight w:val="397"/>
          <w:tblHeader/>
        </w:trPr>
        <w:tc>
          <w:tcPr>
            <w:tcW w:w="2935" w:type="pct"/>
            <w:vAlign w:val="bottom"/>
          </w:tcPr>
          <w:p w14:paraId="37A71C6D" w14:textId="77777777" w:rsidR="00F0084A" w:rsidRPr="00441CD6" w:rsidRDefault="00F0084A" w:rsidP="004A5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2" w:type="pct"/>
            <w:vAlign w:val="bottom"/>
          </w:tcPr>
          <w:p w14:paraId="20FA6002" w14:textId="77777777" w:rsidR="00F0084A" w:rsidRPr="008138F9" w:rsidRDefault="00F0084A" w:rsidP="008B06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33" w:type="pct"/>
            <w:vAlign w:val="bottom"/>
          </w:tcPr>
          <w:p w14:paraId="40420179" w14:textId="77777777" w:rsidR="00F0084A" w:rsidRPr="008138F9" w:rsidRDefault="00F0084A" w:rsidP="008B06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0084A" w:rsidRPr="008138F9" w14:paraId="2A482FCC" w14:textId="77777777" w:rsidTr="00125199">
        <w:trPr>
          <w:trHeight w:val="397"/>
          <w:tblHeader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2BF9B" w14:textId="2372CF1F" w:rsidR="00F0084A" w:rsidRPr="00441CD6" w:rsidRDefault="00F0084A" w:rsidP="00F0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32" w:type="pct"/>
            <w:vAlign w:val="bottom"/>
          </w:tcPr>
          <w:p w14:paraId="5B6D88E7" w14:textId="352F1BBC" w:rsidR="00F0084A" w:rsidRPr="008138F9" w:rsidRDefault="00125199" w:rsidP="001E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/>
                <w:sz w:val="28"/>
                <w:szCs w:val="28"/>
              </w:rPr>
              <w:t>326</w:t>
            </w:r>
            <w:r w:rsidRPr="00125199">
              <w:rPr>
                <w:rFonts w:ascii="Angsana New" w:hAnsi="Angsana New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033" w:type="pct"/>
            <w:vAlign w:val="bottom"/>
          </w:tcPr>
          <w:p w14:paraId="1429FFD4" w14:textId="523FB1B3" w:rsidR="00F0084A" w:rsidRPr="008138F9" w:rsidRDefault="00ED491E" w:rsidP="001E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347,317</w:t>
            </w:r>
          </w:p>
        </w:tc>
      </w:tr>
      <w:tr w:rsidR="00F0084A" w:rsidRPr="008138F9" w14:paraId="66494A14" w14:textId="77777777" w:rsidTr="00125199">
        <w:trPr>
          <w:trHeight w:val="397"/>
          <w:tblHeader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1BB0" w14:textId="0680ADE9" w:rsidR="00F0084A" w:rsidRPr="00441CD6" w:rsidRDefault="00F0084A" w:rsidP="00F0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proofErr w:type="gramStart"/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proofErr w:type="gramEnd"/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ค่าเผื่อด้อยค่าสินค้าเสื่อมสภาพ</w:t>
            </w:r>
          </w:p>
        </w:tc>
        <w:tc>
          <w:tcPr>
            <w:tcW w:w="1032" w:type="pct"/>
            <w:vAlign w:val="bottom"/>
          </w:tcPr>
          <w:p w14:paraId="738FDBD2" w14:textId="6A49522E" w:rsidR="00F0084A" w:rsidRPr="008138F9" w:rsidRDefault="00125199" w:rsidP="001E07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/>
                <w:sz w:val="28"/>
                <w:szCs w:val="28"/>
              </w:rPr>
              <w:t>(1</w:t>
            </w:r>
            <w:r w:rsidRPr="00125199">
              <w:rPr>
                <w:rFonts w:ascii="Angsana New" w:hAnsi="Angsana New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sz w:val="28"/>
                <w:szCs w:val="28"/>
              </w:rPr>
              <w:t>088)</w:t>
            </w:r>
          </w:p>
        </w:tc>
        <w:tc>
          <w:tcPr>
            <w:tcW w:w="1033" w:type="pct"/>
            <w:vAlign w:val="bottom"/>
          </w:tcPr>
          <w:p w14:paraId="70F0F08D" w14:textId="28A82154" w:rsidR="00F0084A" w:rsidRPr="008138F9" w:rsidRDefault="00597BCF" w:rsidP="001E07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(1,088)</w:t>
            </w:r>
          </w:p>
        </w:tc>
      </w:tr>
      <w:tr w:rsidR="00F0084A" w:rsidRPr="008138F9" w14:paraId="4DAD2874" w14:textId="77777777" w:rsidTr="00125199">
        <w:trPr>
          <w:trHeight w:val="397"/>
          <w:tblHeader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C81CE" w14:textId="119C685D" w:rsidR="00F0084A" w:rsidRPr="00441CD6" w:rsidRDefault="00F0084A" w:rsidP="00F0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032" w:type="pct"/>
            <w:vAlign w:val="bottom"/>
          </w:tcPr>
          <w:p w14:paraId="3B9C7D53" w14:textId="28140CC3" w:rsidR="00F0084A" w:rsidRPr="00472081" w:rsidRDefault="00125199" w:rsidP="001E07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0BF4">
              <w:rPr>
                <w:rFonts w:ascii="Angsana New" w:hAnsi="Angsana New"/>
                <w:b/>
                <w:bCs/>
                <w:sz w:val="28"/>
                <w:szCs w:val="28"/>
              </w:rPr>
              <w:t>325</w:t>
            </w:r>
            <w:r w:rsidRPr="0012519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1033" w:type="pct"/>
            <w:vAlign w:val="bottom"/>
          </w:tcPr>
          <w:p w14:paraId="7D80B503" w14:textId="2EB90AF6" w:rsidR="00F0084A" w:rsidRPr="00472081" w:rsidRDefault="001E071F" w:rsidP="004720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2081">
              <w:rPr>
                <w:rFonts w:ascii="Angsana New" w:hAnsi="Angsana New"/>
                <w:b/>
                <w:bCs/>
                <w:sz w:val="28"/>
                <w:szCs w:val="28"/>
              </w:rPr>
              <w:t>346,229</w:t>
            </w:r>
          </w:p>
        </w:tc>
      </w:tr>
    </w:tbl>
    <w:p w14:paraId="19087AD1" w14:textId="3FCB09A6" w:rsidR="00547532" w:rsidRDefault="00547532" w:rsidP="00973AB3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</w:rPr>
      </w:pPr>
      <w:r w:rsidRPr="008138F9">
        <w:rPr>
          <w:rFonts w:ascii="Angsana New" w:hAnsi="Angsana New" w:cs="Angsana New"/>
          <w:cs/>
        </w:rPr>
        <w:t xml:space="preserve">รายการเปลี่ยนแปลงของบัญชีค่าเผื่อด้อยค่าสินค้าเสื่อมสภาพของสินค้าคงเหลือ </w:t>
      </w:r>
      <w:r w:rsidR="00C54856" w:rsidRPr="008138F9">
        <w:rPr>
          <w:rFonts w:ascii="Angsana New" w:hAnsi="Angsana New" w:cs="Angsana New"/>
          <w:cs/>
        </w:rPr>
        <w:t>สำหรับ</w:t>
      </w:r>
      <w:r w:rsidR="00A410B2" w:rsidRPr="008138F9">
        <w:rPr>
          <w:rFonts w:ascii="Angsana New" w:hAnsi="Angsana New" w:cs="Angsana New"/>
          <w:cs/>
        </w:rPr>
        <w:t>งวด</w:t>
      </w:r>
      <w:r w:rsidR="00F0084A" w:rsidRPr="008138F9">
        <w:rPr>
          <w:rFonts w:ascii="Angsana New" w:hAnsi="Angsana New" w:cs="Angsana New"/>
          <w:cs/>
        </w:rPr>
        <w:t>สาม</w:t>
      </w:r>
      <w:r w:rsidR="00290130" w:rsidRPr="008138F9">
        <w:rPr>
          <w:rFonts w:ascii="Angsana New" w:hAnsi="Angsana New" w:cs="Angsana New"/>
          <w:cs/>
        </w:rPr>
        <w:t>เดือน</w:t>
      </w:r>
      <w:r w:rsidR="00C54856" w:rsidRPr="008138F9">
        <w:rPr>
          <w:rFonts w:ascii="Angsana New" w:hAnsi="Angsana New" w:cs="Angsana New"/>
          <w:cs/>
        </w:rPr>
        <w:t>สิ้นสุด</w:t>
      </w:r>
      <w:r w:rsidRPr="008138F9">
        <w:rPr>
          <w:rFonts w:ascii="Angsana New" w:hAnsi="Angsana New" w:cs="Angsana New"/>
          <w:cs/>
        </w:rPr>
        <w:t>วันที่</w:t>
      </w:r>
      <w:r w:rsidRPr="008138F9">
        <w:rPr>
          <w:rFonts w:ascii="Angsana New" w:hAnsi="Angsana New" w:cs="Angsana New"/>
        </w:rPr>
        <w:t xml:space="preserve"> </w:t>
      </w:r>
      <w:r w:rsidR="00F0084A" w:rsidRPr="008138F9">
        <w:rPr>
          <w:rFonts w:ascii="Angsana New" w:hAnsi="Angsana New" w:cs="Angsana New"/>
        </w:rPr>
        <w:t>31</w:t>
      </w:r>
      <w:r w:rsidR="00256AB6" w:rsidRPr="008138F9">
        <w:rPr>
          <w:rFonts w:ascii="Angsana New" w:hAnsi="Angsana New" w:cs="Angsana New"/>
        </w:rPr>
        <w:t xml:space="preserve"> </w:t>
      </w:r>
      <w:r w:rsidR="00256AB6" w:rsidRPr="00441CD6">
        <w:rPr>
          <w:rFonts w:ascii="Angsana New" w:hAnsi="Angsana New" w:cs="Angsana New"/>
          <w:cs/>
        </w:rPr>
        <w:t xml:space="preserve">มีนาคม </w:t>
      </w:r>
      <w:r w:rsidR="00256AB6" w:rsidRPr="008138F9">
        <w:rPr>
          <w:rFonts w:ascii="Angsana New" w:hAnsi="Angsana New" w:cs="Angsana New"/>
        </w:rPr>
        <w:t>2569</w:t>
      </w:r>
      <w:r w:rsidR="0058743F" w:rsidRPr="008138F9">
        <w:rPr>
          <w:rFonts w:ascii="Angsana New" w:hAnsi="Angsana New" w:cs="Angsana New"/>
          <w:cs/>
        </w:rPr>
        <w:t xml:space="preserve"> </w:t>
      </w:r>
      <w:r w:rsidRPr="008138F9">
        <w:rPr>
          <w:rFonts w:ascii="Angsana New" w:hAnsi="Angsana New" w:cs="Angsana New"/>
          <w:cs/>
        </w:rPr>
        <w:t>สรุปได้ดังนี้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52"/>
        <w:gridCol w:w="3966"/>
      </w:tblGrid>
      <w:tr w:rsidR="006E1ADA" w:rsidRPr="001E30B1" w14:paraId="4FD6E246" w14:textId="77777777" w:rsidTr="00CE73E3">
        <w:trPr>
          <w:trHeight w:val="408"/>
        </w:trPr>
        <w:tc>
          <w:tcPr>
            <w:tcW w:w="2938" w:type="pct"/>
          </w:tcPr>
          <w:p w14:paraId="521287FB" w14:textId="77777777" w:rsidR="006E1ADA" w:rsidRPr="008138F9" w:rsidRDefault="006E1ADA" w:rsidP="0071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2" w:type="pct"/>
            <w:vAlign w:val="bottom"/>
          </w:tcPr>
          <w:p w14:paraId="2BF77882" w14:textId="77777777" w:rsidR="006E1ADA" w:rsidRPr="00441CD6" w:rsidRDefault="006E1ADA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E1ADA" w:rsidRPr="008138F9" w14:paraId="24AB07BD" w14:textId="77777777" w:rsidTr="00CE73E3">
        <w:trPr>
          <w:trHeight w:val="408"/>
        </w:trPr>
        <w:tc>
          <w:tcPr>
            <w:tcW w:w="2938" w:type="pct"/>
            <w:vAlign w:val="center"/>
          </w:tcPr>
          <w:p w14:paraId="01B3897A" w14:textId="77777777" w:rsidR="006E1ADA" w:rsidRPr="008138F9" w:rsidRDefault="006E1ADA" w:rsidP="0071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5FADABF7" w14:textId="77777777" w:rsidR="006E1ADA" w:rsidRPr="008138F9" w:rsidRDefault="006E1ADA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E1ADA" w:rsidRPr="001E30B1" w14:paraId="5107E519" w14:textId="77777777" w:rsidTr="00CE73E3">
        <w:trPr>
          <w:trHeight w:val="408"/>
        </w:trPr>
        <w:tc>
          <w:tcPr>
            <w:tcW w:w="2938" w:type="pct"/>
            <w:vAlign w:val="center"/>
          </w:tcPr>
          <w:p w14:paraId="5054A272" w14:textId="77777777" w:rsidR="006E1ADA" w:rsidRPr="008138F9" w:rsidRDefault="006E1ADA" w:rsidP="0071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59E8BF83" w14:textId="77777777" w:rsidR="006E1ADA" w:rsidRPr="00441CD6" w:rsidRDefault="006E1ADA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4BD" w:rsidRPr="008138F9" w14:paraId="7BADEEBB" w14:textId="77777777" w:rsidTr="006C7723">
        <w:trPr>
          <w:trHeight w:val="408"/>
        </w:trPr>
        <w:tc>
          <w:tcPr>
            <w:tcW w:w="2938" w:type="pct"/>
            <w:vAlign w:val="bottom"/>
          </w:tcPr>
          <w:p w14:paraId="14EA0859" w14:textId="31B28414" w:rsidR="007164BD" w:rsidRPr="00441CD6" w:rsidRDefault="007164BD" w:rsidP="0071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138F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714EEB83" w14:textId="1BF6B407" w:rsidR="007164BD" w:rsidRPr="008138F9" w:rsidRDefault="00226E0D" w:rsidP="007164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6E0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1,088</w:t>
            </w:r>
          </w:p>
        </w:tc>
      </w:tr>
      <w:tr w:rsidR="007164BD" w:rsidRPr="008138F9" w14:paraId="1E3B0A5A" w14:textId="77777777" w:rsidTr="00125199">
        <w:trPr>
          <w:trHeight w:val="408"/>
        </w:trPr>
        <w:tc>
          <w:tcPr>
            <w:tcW w:w="2938" w:type="pct"/>
            <w:vAlign w:val="bottom"/>
          </w:tcPr>
          <w:p w14:paraId="5AAC7CBC" w14:textId="1680F82A" w:rsidR="007164BD" w:rsidRPr="00441CD6" w:rsidRDefault="007164BD" w:rsidP="0071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: ยอดเพิ่มขึ้นระหว่างงวด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263A1B6E" w14:textId="243A4ADD" w:rsidR="007164BD" w:rsidRPr="008138F9" w:rsidRDefault="00125199" w:rsidP="00226E0D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10BF4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7164BD" w:rsidRPr="008138F9" w14:paraId="0AE72986" w14:textId="77777777" w:rsidTr="00125199">
        <w:trPr>
          <w:trHeight w:val="408"/>
        </w:trPr>
        <w:tc>
          <w:tcPr>
            <w:tcW w:w="2938" w:type="pct"/>
            <w:vAlign w:val="bottom"/>
          </w:tcPr>
          <w:p w14:paraId="4675BF57" w14:textId="6CBD257E" w:rsidR="007164BD" w:rsidRPr="00441CD6" w:rsidRDefault="007164BD" w:rsidP="0071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2E3A3A9B" w14:textId="564183BD" w:rsidR="007164BD" w:rsidRPr="008138F9" w:rsidRDefault="00125199" w:rsidP="00226E0D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251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1,088</w:t>
            </w:r>
          </w:p>
        </w:tc>
      </w:tr>
    </w:tbl>
    <w:p w14:paraId="5AD6A13F" w14:textId="77777777" w:rsidR="00A431A4" w:rsidRPr="008138F9" w:rsidRDefault="00A43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8138F9">
        <w:rPr>
          <w:rFonts w:ascii="Angsana New" w:hAnsi="Angsana New"/>
          <w:sz w:val="28"/>
          <w:szCs w:val="28"/>
        </w:rPr>
        <w:br w:type="page"/>
      </w:r>
    </w:p>
    <w:p w14:paraId="388C68D8" w14:textId="0499D937" w:rsidR="002D7D4D" w:rsidRPr="008138F9" w:rsidRDefault="004079A8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lastRenderedPageBreak/>
        <w:t>สินทรัพย์ทางการเงินไม่หมุนเวียนอื่น</w:t>
      </w:r>
    </w:p>
    <w:p w14:paraId="6E7155A5" w14:textId="77777777" w:rsidR="00A431A4" w:rsidRPr="008138F9" w:rsidRDefault="002D131C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46"/>
        <w:gridCol w:w="1985"/>
        <w:gridCol w:w="1987"/>
      </w:tblGrid>
      <w:tr w:rsidR="00A431A4" w:rsidRPr="008138F9" w14:paraId="10DD009F" w14:textId="77777777" w:rsidTr="005839F3">
        <w:trPr>
          <w:trHeight w:val="397"/>
          <w:tblHeader/>
        </w:trPr>
        <w:tc>
          <w:tcPr>
            <w:tcW w:w="2935" w:type="pct"/>
            <w:vAlign w:val="bottom"/>
          </w:tcPr>
          <w:p w14:paraId="0CEF84BE" w14:textId="77777777" w:rsidR="00A431A4" w:rsidRPr="008138F9" w:rsidRDefault="00A431A4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5BC432C8" w14:textId="77777777" w:rsidR="00A431A4" w:rsidRPr="008138F9" w:rsidRDefault="00A431A4" w:rsidP="00CE73E3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431A4" w:rsidRPr="008138F9" w14:paraId="15D39D3C" w14:textId="77777777" w:rsidTr="005839F3">
        <w:trPr>
          <w:trHeight w:val="397"/>
          <w:tblHeader/>
        </w:trPr>
        <w:tc>
          <w:tcPr>
            <w:tcW w:w="2935" w:type="pct"/>
            <w:vAlign w:val="bottom"/>
          </w:tcPr>
          <w:p w14:paraId="096D7EB3" w14:textId="77777777" w:rsidR="00A431A4" w:rsidRPr="008138F9" w:rsidRDefault="00A431A4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48A24F93" w14:textId="77777777" w:rsidR="00A431A4" w:rsidRPr="008138F9" w:rsidRDefault="00A431A4" w:rsidP="00AC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A431A4" w:rsidRPr="008138F9" w14:paraId="31FF2938" w14:textId="77777777" w:rsidTr="005839F3">
        <w:trPr>
          <w:trHeight w:val="397"/>
          <w:tblHeader/>
        </w:trPr>
        <w:tc>
          <w:tcPr>
            <w:tcW w:w="2935" w:type="pct"/>
            <w:vAlign w:val="bottom"/>
          </w:tcPr>
          <w:p w14:paraId="7243D0AC" w14:textId="77777777" w:rsidR="00A431A4" w:rsidRPr="008138F9" w:rsidRDefault="00A431A4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5" w:type="pct"/>
            <w:gridSpan w:val="2"/>
            <w:vAlign w:val="bottom"/>
          </w:tcPr>
          <w:p w14:paraId="2EA95A6F" w14:textId="77777777" w:rsidR="00A431A4" w:rsidRPr="00441CD6" w:rsidRDefault="00A431A4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31A4" w:rsidRPr="008138F9" w14:paraId="32045EA2" w14:textId="77777777" w:rsidTr="005839F3">
        <w:trPr>
          <w:trHeight w:val="397"/>
          <w:tblHeader/>
        </w:trPr>
        <w:tc>
          <w:tcPr>
            <w:tcW w:w="2935" w:type="pct"/>
            <w:vAlign w:val="bottom"/>
          </w:tcPr>
          <w:p w14:paraId="24DD1B78" w14:textId="77777777" w:rsidR="00A431A4" w:rsidRPr="008138F9" w:rsidRDefault="00A431A4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2" w:type="pct"/>
            <w:vAlign w:val="bottom"/>
          </w:tcPr>
          <w:p w14:paraId="51738111" w14:textId="77777777" w:rsidR="00A431A4" w:rsidRPr="008138F9" w:rsidRDefault="00A431A4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3" w:type="pct"/>
            <w:vAlign w:val="bottom"/>
          </w:tcPr>
          <w:p w14:paraId="572B4509" w14:textId="77777777" w:rsidR="00A431A4" w:rsidRPr="008138F9" w:rsidRDefault="00A431A4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431A4" w:rsidRPr="008138F9" w14:paraId="0923DE0E" w14:textId="77777777" w:rsidTr="005839F3">
        <w:trPr>
          <w:trHeight w:val="397"/>
          <w:tblHeader/>
        </w:trPr>
        <w:tc>
          <w:tcPr>
            <w:tcW w:w="2935" w:type="pct"/>
            <w:vAlign w:val="bottom"/>
          </w:tcPr>
          <w:p w14:paraId="6CAF4A0F" w14:textId="77777777" w:rsidR="00A431A4" w:rsidRPr="00441CD6" w:rsidRDefault="00A431A4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2" w:type="pct"/>
            <w:vAlign w:val="bottom"/>
          </w:tcPr>
          <w:p w14:paraId="1BB92028" w14:textId="77777777" w:rsidR="00A431A4" w:rsidRPr="008138F9" w:rsidRDefault="00A431A4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33" w:type="pct"/>
            <w:vAlign w:val="bottom"/>
          </w:tcPr>
          <w:p w14:paraId="28135801" w14:textId="77777777" w:rsidR="00A431A4" w:rsidRPr="008138F9" w:rsidRDefault="00A431A4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C73B0" w:rsidRPr="008138F9" w14:paraId="06C94173" w14:textId="77777777" w:rsidTr="003C73B0">
        <w:trPr>
          <w:trHeight w:val="397"/>
          <w:tblHeader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81B3" w14:textId="1A523C99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032" w:type="pct"/>
            <w:vAlign w:val="bottom"/>
          </w:tcPr>
          <w:p w14:paraId="6E1E75DC" w14:textId="4A8C76D0" w:rsidR="003C73B0" w:rsidRPr="008138F9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163,847</w:t>
            </w:r>
          </w:p>
        </w:tc>
        <w:tc>
          <w:tcPr>
            <w:tcW w:w="1033" w:type="pct"/>
            <w:vAlign w:val="bottom"/>
          </w:tcPr>
          <w:p w14:paraId="219C5DDA" w14:textId="7F4A7A20" w:rsidR="003C73B0" w:rsidRPr="008138F9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Pr="00710BF4"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,680</w:t>
            </w:r>
          </w:p>
        </w:tc>
      </w:tr>
      <w:tr w:rsidR="003C73B0" w:rsidRPr="008138F9" w14:paraId="6D282CEC" w14:textId="77777777" w:rsidTr="003C73B0">
        <w:trPr>
          <w:trHeight w:val="397"/>
          <w:tblHeader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96AA" w14:textId="65B26AE5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1032" w:type="pct"/>
            <w:vAlign w:val="bottom"/>
          </w:tcPr>
          <w:p w14:paraId="5000F94F" w14:textId="09B6E4FB" w:rsidR="003C73B0" w:rsidRPr="008138F9" w:rsidRDefault="003C73B0" w:rsidP="003C73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68,400</w:t>
            </w:r>
          </w:p>
        </w:tc>
        <w:tc>
          <w:tcPr>
            <w:tcW w:w="1033" w:type="pct"/>
            <w:vAlign w:val="bottom"/>
          </w:tcPr>
          <w:p w14:paraId="506927C9" w14:textId="02469AB6" w:rsidR="003C73B0" w:rsidRPr="008138F9" w:rsidRDefault="003C73B0" w:rsidP="003C73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</w:tr>
      <w:tr w:rsidR="003C73B0" w:rsidRPr="008138F9" w14:paraId="7E534ED8" w14:textId="77777777" w:rsidTr="003C73B0">
        <w:trPr>
          <w:trHeight w:val="397"/>
          <w:tblHeader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050F2" w14:textId="268D33AE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32" w:type="pct"/>
            <w:vAlign w:val="bottom"/>
          </w:tcPr>
          <w:p w14:paraId="593E2D74" w14:textId="487B1560" w:rsidR="003C73B0" w:rsidRPr="004E237A" w:rsidRDefault="003C73B0" w:rsidP="003C73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0BF4">
              <w:rPr>
                <w:rFonts w:ascii="Angsana New" w:hAnsi="Angsana New"/>
                <w:b/>
                <w:bCs/>
                <w:sz w:val="28"/>
                <w:szCs w:val="28"/>
              </w:rPr>
              <w:t>232</w:t>
            </w:r>
            <w:r w:rsidRPr="0048187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1033" w:type="pct"/>
            <w:vAlign w:val="bottom"/>
          </w:tcPr>
          <w:p w14:paraId="4162974D" w14:textId="0BE638CD" w:rsidR="003C73B0" w:rsidRPr="004E237A" w:rsidRDefault="003C73B0" w:rsidP="003C73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229,080</w:t>
            </w:r>
          </w:p>
        </w:tc>
      </w:tr>
    </w:tbl>
    <w:p w14:paraId="45FC5C83" w14:textId="0CF21EE6" w:rsidR="00825A00" w:rsidRPr="008138F9" w:rsidRDefault="00825A00" w:rsidP="00BA0831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sz w:val="28"/>
          <w:szCs w:val="28"/>
        </w:rPr>
      </w:pPr>
      <w:r w:rsidRPr="00441CD6">
        <w:rPr>
          <w:rFonts w:ascii="Angsana New" w:hAnsi="Angsana New"/>
          <w:b/>
          <w:bCs/>
          <w:sz w:val="28"/>
          <w:szCs w:val="28"/>
          <w:cs/>
        </w:rPr>
        <w:t xml:space="preserve">ตราสารทุน </w:t>
      </w:r>
      <w:r w:rsidR="00FD2DC2">
        <w:rPr>
          <w:rFonts w:ascii="Angsana New" w:hAnsi="Angsana New"/>
          <w:b/>
          <w:bCs/>
          <w:sz w:val="28"/>
          <w:szCs w:val="28"/>
        </w:rPr>
        <w:t>-</w:t>
      </w:r>
      <w:r w:rsidRPr="00441CD6">
        <w:rPr>
          <w:rFonts w:ascii="Angsana New" w:hAnsi="Angsana New"/>
          <w:b/>
          <w:bCs/>
          <w:sz w:val="28"/>
          <w:szCs w:val="28"/>
          <w:cs/>
        </w:rPr>
        <w:t xml:space="preserve"> หลักทรัพย์จดทะเบียนในตลาดหลักทรัพย์</w:t>
      </w:r>
    </w:p>
    <w:tbl>
      <w:tblPr>
        <w:tblW w:w="9620" w:type="dxa"/>
        <w:tblLayout w:type="fixed"/>
        <w:tblLook w:val="0000" w:firstRow="0" w:lastRow="0" w:firstColumn="0" w:lastColumn="0" w:noHBand="0" w:noVBand="0"/>
      </w:tblPr>
      <w:tblGrid>
        <w:gridCol w:w="5364"/>
        <w:gridCol w:w="1420"/>
        <w:gridCol w:w="1416"/>
        <w:gridCol w:w="1420"/>
      </w:tblGrid>
      <w:tr w:rsidR="0025720A" w:rsidRPr="008138F9" w14:paraId="5C7C31E4" w14:textId="3A66A081" w:rsidTr="003C73B0">
        <w:trPr>
          <w:trHeight w:val="397"/>
          <w:tblHeader/>
        </w:trPr>
        <w:tc>
          <w:tcPr>
            <w:tcW w:w="5364" w:type="dxa"/>
            <w:vAlign w:val="bottom"/>
          </w:tcPr>
          <w:p w14:paraId="6F1B0EC2" w14:textId="77777777" w:rsidR="005839F3" w:rsidRPr="008138F9" w:rsidRDefault="005839F3" w:rsidP="0025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0E284052" w14:textId="2915CDCC" w:rsidR="005839F3" w:rsidRPr="00441CD6" w:rsidRDefault="005839F3" w:rsidP="00CE73E3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5720A" w:rsidRPr="008138F9" w14:paraId="0A14CCE3" w14:textId="6F933E2F" w:rsidTr="003C73B0">
        <w:trPr>
          <w:trHeight w:val="397"/>
          <w:tblHeader/>
        </w:trPr>
        <w:tc>
          <w:tcPr>
            <w:tcW w:w="5364" w:type="dxa"/>
            <w:vAlign w:val="bottom"/>
          </w:tcPr>
          <w:p w14:paraId="2392D078" w14:textId="77777777" w:rsidR="004054E1" w:rsidRPr="008138F9" w:rsidRDefault="004054E1" w:rsidP="0025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7EC574CD" w14:textId="28F0EC6D" w:rsidR="004054E1" w:rsidRPr="00441CD6" w:rsidRDefault="004054E1" w:rsidP="00AC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25720A" w:rsidRPr="008138F9" w14:paraId="051775D0" w14:textId="440FC6C6" w:rsidTr="003C73B0">
        <w:trPr>
          <w:trHeight w:val="397"/>
          <w:tblHeader/>
        </w:trPr>
        <w:tc>
          <w:tcPr>
            <w:tcW w:w="5364" w:type="dxa"/>
            <w:vAlign w:val="bottom"/>
          </w:tcPr>
          <w:p w14:paraId="5B04E8B2" w14:textId="77777777" w:rsidR="004054E1" w:rsidRPr="008138F9" w:rsidRDefault="004054E1" w:rsidP="0025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2C496469" w14:textId="7147F0CC" w:rsidR="004054E1" w:rsidRPr="00441CD6" w:rsidRDefault="004054E1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720A" w:rsidRPr="008138F9" w14:paraId="51287591" w14:textId="19512CE2" w:rsidTr="003C73B0">
        <w:trPr>
          <w:trHeight w:val="397"/>
          <w:tblHeader/>
        </w:trPr>
        <w:tc>
          <w:tcPr>
            <w:tcW w:w="5364" w:type="dxa"/>
          </w:tcPr>
          <w:p w14:paraId="700F6F79" w14:textId="37492A59" w:rsidR="008138F9" w:rsidRPr="008138F9" w:rsidRDefault="008138F9" w:rsidP="0025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vAlign w:val="bottom"/>
          </w:tcPr>
          <w:p w14:paraId="1B3456AB" w14:textId="37053E61" w:rsidR="008138F9" w:rsidRPr="008138F9" w:rsidRDefault="008138F9" w:rsidP="000A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1416" w:type="dxa"/>
            <w:vAlign w:val="bottom"/>
          </w:tcPr>
          <w:p w14:paraId="41ED8C34" w14:textId="05270DB1" w:rsidR="008138F9" w:rsidRPr="008138F9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5A339EE2" w14:textId="77777777" w:rsidR="008138F9" w:rsidRPr="00441CD6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720A" w:rsidRPr="008138F9" w14:paraId="05FFA22C" w14:textId="77777777" w:rsidTr="003C73B0">
        <w:trPr>
          <w:trHeight w:val="397"/>
          <w:tblHeader/>
        </w:trPr>
        <w:tc>
          <w:tcPr>
            <w:tcW w:w="5364" w:type="dxa"/>
          </w:tcPr>
          <w:p w14:paraId="5D27981D" w14:textId="77777777" w:rsidR="008138F9" w:rsidRPr="008138F9" w:rsidRDefault="008138F9" w:rsidP="0025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vAlign w:val="bottom"/>
          </w:tcPr>
          <w:p w14:paraId="53037D1B" w14:textId="21EED93D" w:rsidR="008138F9" w:rsidRPr="008138F9" w:rsidRDefault="008138F9" w:rsidP="000A23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6" w:type="dxa"/>
            <w:vAlign w:val="bottom"/>
          </w:tcPr>
          <w:p w14:paraId="47E35637" w14:textId="3B475493" w:rsidR="008138F9" w:rsidRPr="008138F9" w:rsidRDefault="008138F9" w:rsidP="008138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0" w:type="dxa"/>
          </w:tcPr>
          <w:p w14:paraId="776F5AE9" w14:textId="55662F2B" w:rsidR="008138F9" w:rsidRPr="00441CD6" w:rsidRDefault="008138F9" w:rsidP="008138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5720A" w:rsidRPr="008138F9" w14:paraId="115E17C4" w14:textId="77777777" w:rsidTr="003C73B0">
        <w:trPr>
          <w:trHeight w:val="397"/>
          <w:tblHeader/>
        </w:trPr>
        <w:tc>
          <w:tcPr>
            <w:tcW w:w="5364" w:type="dxa"/>
          </w:tcPr>
          <w:p w14:paraId="784BC2FE" w14:textId="77777777" w:rsidR="008138F9" w:rsidRPr="00441CD6" w:rsidRDefault="008138F9" w:rsidP="0025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14:paraId="0D847A38" w14:textId="6310B9AC" w:rsidR="008138F9" w:rsidRPr="008138F9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(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8138F9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416" w:type="dxa"/>
            <w:vAlign w:val="bottom"/>
          </w:tcPr>
          <w:p w14:paraId="2E517835" w14:textId="77777777" w:rsidR="008138F9" w:rsidRPr="008138F9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067D5622" w14:textId="77777777" w:rsidR="008138F9" w:rsidRPr="00441CD6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720A" w:rsidRPr="008138F9" w14:paraId="222495F5" w14:textId="11995939" w:rsidTr="003C73B0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C64F1" w14:textId="16287652" w:rsidR="008138F9" w:rsidRPr="00441CD6" w:rsidRDefault="008138F9" w:rsidP="000E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138F9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8138F9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20" w:type="dxa"/>
            <w:vAlign w:val="bottom"/>
          </w:tcPr>
          <w:p w14:paraId="31B93463" w14:textId="77777777" w:rsidR="008138F9" w:rsidRPr="008138F9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291B94B4" w14:textId="788E8FDE" w:rsidR="008138F9" w:rsidRPr="008138F9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43008DB7" w14:textId="77777777" w:rsidR="008138F9" w:rsidRPr="008138F9" w:rsidRDefault="008138F9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720A" w:rsidRPr="008138F9" w14:paraId="781444E0" w14:textId="77777777" w:rsidTr="003C73B0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81DE0" w14:textId="294FD2BA" w:rsidR="008138F9" w:rsidRPr="00441CD6" w:rsidRDefault="008138F9" w:rsidP="000E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0" w:type="dxa"/>
            <w:vAlign w:val="bottom"/>
          </w:tcPr>
          <w:p w14:paraId="748F048C" w14:textId="4396FB95" w:rsidR="008138F9" w:rsidRPr="003C73B0" w:rsidRDefault="00FB4ABD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3B0"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  <w:tc>
          <w:tcPr>
            <w:tcW w:w="1416" w:type="dxa"/>
            <w:vAlign w:val="bottom"/>
          </w:tcPr>
          <w:p w14:paraId="2DAE5776" w14:textId="01AB3C96" w:rsidR="008138F9" w:rsidRPr="003C73B0" w:rsidRDefault="00F73160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3B0">
              <w:rPr>
                <w:rFonts w:ascii="Angsana New" w:hAnsi="Angsana New"/>
                <w:sz w:val="28"/>
                <w:szCs w:val="28"/>
              </w:rPr>
              <w:t>17,182</w:t>
            </w:r>
          </w:p>
        </w:tc>
        <w:tc>
          <w:tcPr>
            <w:tcW w:w="1420" w:type="dxa"/>
          </w:tcPr>
          <w:p w14:paraId="145E133A" w14:textId="78264498" w:rsidR="008138F9" w:rsidRPr="003C73B0" w:rsidRDefault="005A0D23" w:rsidP="0081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73B0">
              <w:rPr>
                <w:rFonts w:ascii="Angsana New" w:hAnsi="Angsana New"/>
                <w:sz w:val="28"/>
                <w:szCs w:val="28"/>
              </w:rPr>
              <w:t>38,325</w:t>
            </w:r>
          </w:p>
        </w:tc>
      </w:tr>
      <w:tr w:rsidR="003C73B0" w:rsidRPr="008138F9" w14:paraId="07FE45DC" w14:textId="77777777" w:rsidTr="003C73B0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41A46" w14:textId="0AC9C1BC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420" w:type="dxa"/>
            <w:vAlign w:val="bottom"/>
          </w:tcPr>
          <w:p w14:paraId="54E0DC73" w14:textId="48FCDA39" w:rsidR="003C73B0" w:rsidRPr="003C73B0" w:rsidRDefault="003C73B0" w:rsidP="003C73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120,393</w:t>
            </w:r>
          </w:p>
        </w:tc>
        <w:tc>
          <w:tcPr>
            <w:tcW w:w="1416" w:type="dxa"/>
            <w:vAlign w:val="bottom"/>
          </w:tcPr>
          <w:p w14:paraId="51760CA1" w14:textId="274C88B0" w:rsidR="003C73B0" w:rsidRPr="003C73B0" w:rsidRDefault="003C73B0" w:rsidP="003C73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5,129</w:t>
            </w:r>
          </w:p>
        </w:tc>
        <w:tc>
          <w:tcPr>
            <w:tcW w:w="1420" w:type="dxa"/>
          </w:tcPr>
          <w:p w14:paraId="38CF690F" w14:textId="3E248275" w:rsidR="003C73B0" w:rsidRPr="003C73B0" w:rsidRDefault="003C73B0" w:rsidP="003C73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125,522</w:t>
            </w:r>
          </w:p>
        </w:tc>
      </w:tr>
      <w:tr w:rsidR="003C73B0" w:rsidRPr="008138F9" w14:paraId="473F7631" w14:textId="77777777" w:rsidTr="003C73B0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A967" w14:textId="72A1A504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508091DC" w14:textId="19AD9707" w:rsidR="003C73B0" w:rsidRPr="003C73B0" w:rsidRDefault="003C73B0" w:rsidP="003C73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b/>
                <w:bCs/>
                <w:sz w:val="28"/>
                <w:szCs w:val="28"/>
              </w:rPr>
              <w:t>141,536</w:t>
            </w:r>
          </w:p>
        </w:tc>
        <w:tc>
          <w:tcPr>
            <w:tcW w:w="1416" w:type="dxa"/>
            <w:vAlign w:val="bottom"/>
          </w:tcPr>
          <w:p w14:paraId="6F687CA9" w14:textId="338796D3" w:rsidR="003C73B0" w:rsidRPr="003C73B0" w:rsidRDefault="003C73B0" w:rsidP="003C73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b/>
                <w:bCs/>
                <w:sz w:val="28"/>
                <w:szCs w:val="28"/>
              </w:rPr>
              <w:t>22,311</w:t>
            </w:r>
          </w:p>
        </w:tc>
        <w:tc>
          <w:tcPr>
            <w:tcW w:w="1420" w:type="dxa"/>
          </w:tcPr>
          <w:p w14:paraId="16835423" w14:textId="73B1E7BA" w:rsidR="003C73B0" w:rsidRPr="003C73B0" w:rsidRDefault="003C73B0" w:rsidP="003C73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b/>
                <w:bCs/>
                <w:sz w:val="28"/>
                <w:szCs w:val="28"/>
              </w:rPr>
              <w:t>163,847</w:t>
            </w:r>
          </w:p>
        </w:tc>
      </w:tr>
      <w:tr w:rsidR="003C73B0" w:rsidRPr="008138F9" w14:paraId="4EA3D7EA" w14:textId="77777777" w:rsidTr="003C73B0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B0628" w14:textId="77777777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vAlign w:val="bottom"/>
          </w:tcPr>
          <w:p w14:paraId="7747D8D0" w14:textId="77777777" w:rsidR="003C73B0" w:rsidRPr="008138F9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1A558AD1" w14:textId="77777777" w:rsidR="003C73B0" w:rsidRPr="008138F9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5EBB3317" w14:textId="77777777" w:rsidR="003C73B0" w:rsidRPr="008138F9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3B0" w:rsidRPr="008138F9" w14:paraId="736243F3" w14:textId="77777777" w:rsidTr="003C73B0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A2BE" w14:textId="12ECAB1F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138F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20" w:type="dxa"/>
            <w:vAlign w:val="bottom"/>
          </w:tcPr>
          <w:p w14:paraId="66FB38B3" w14:textId="77777777" w:rsidR="003C73B0" w:rsidRPr="008138F9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4EBB1786" w14:textId="77777777" w:rsidR="003C73B0" w:rsidRPr="008138F9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7A824A1D" w14:textId="77777777" w:rsidR="003C73B0" w:rsidRPr="008138F9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3B0" w:rsidRPr="008138F9" w14:paraId="19B13C02" w14:textId="77777777" w:rsidTr="003C73B0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7FB35" w14:textId="1C6D7860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0" w:type="dxa"/>
            <w:vAlign w:val="bottom"/>
          </w:tcPr>
          <w:p w14:paraId="1EECD5D4" w14:textId="3A59068C" w:rsidR="003C73B0" w:rsidRPr="008138F9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07F2">
              <w:rPr>
                <w:rFonts w:ascii="Angsana New" w:hAnsi="Angsana New"/>
                <w:sz w:val="28"/>
                <w:szCs w:val="28"/>
              </w:rPr>
              <w:t>21</w:t>
            </w:r>
            <w:r w:rsidRPr="00FB4ABD">
              <w:rPr>
                <w:rFonts w:ascii="Angsana New" w:hAnsi="Angsana New"/>
                <w:sz w:val="28"/>
                <w:szCs w:val="28"/>
              </w:rPr>
              <w:t>,</w:t>
            </w:r>
            <w:r w:rsidRPr="00E107F2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416" w:type="dxa"/>
            <w:vAlign w:val="bottom"/>
          </w:tcPr>
          <w:p w14:paraId="7ED3FAFB" w14:textId="3F37976E" w:rsidR="003C73B0" w:rsidRPr="008138F9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07F2">
              <w:rPr>
                <w:rFonts w:ascii="Angsana New" w:hAnsi="Angsana New"/>
                <w:sz w:val="28"/>
                <w:szCs w:val="28"/>
              </w:rPr>
              <w:t>17</w:t>
            </w:r>
            <w:r w:rsidRPr="00F73160">
              <w:rPr>
                <w:rFonts w:ascii="Angsana New" w:hAnsi="Angsana New"/>
                <w:sz w:val="28"/>
                <w:szCs w:val="28"/>
              </w:rPr>
              <w:t>,</w:t>
            </w:r>
            <w:r w:rsidRPr="00E107F2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420" w:type="dxa"/>
          </w:tcPr>
          <w:p w14:paraId="25506EA3" w14:textId="1F8CAF33" w:rsidR="003C73B0" w:rsidRPr="008138F9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38,325</w:t>
            </w:r>
          </w:p>
        </w:tc>
      </w:tr>
      <w:tr w:rsidR="003C73B0" w:rsidRPr="008138F9" w14:paraId="553E3598" w14:textId="2B26F4B8" w:rsidTr="003C73B0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9A64D" w14:textId="2EAFCE3C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420" w:type="dxa"/>
            <w:vAlign w:val="bottom"/>
          </w:tcPr>
          <w:p w14:paraId="518DD10E" w14:textId="045D0BB2" w:rsidR="003C73B0" w:rsidRPr="008138F9" w:rsidRDefault="003C73B0" w:rsidP="003C73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07F2">
              <w:rPr>
                <w:rFonts w:ascii="Angsana New" w:hAnsi="Angsana New"/>
                <w:sz w:val="28"/>
                <w:szCs w:val="28"/>
              </w:rPr>
              <w:t>119</w:t>
            </w:r>
            <w:r w:rsidRPr="0009329B">
              <w:rPr>
                <w:rFonts w:ascii="Angsana New" w:hAnsi="Angsana New"/>
                <w:sz w:val="28"/>
                <w:szCs w:val="28"/>
              </w:rPr>
              <w:t>,</w:t>
            </w:r>
            <w:r w:rsidRPr="00E107F2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1416" w:type="dxa"/>
            <w:vAlign w:val="bottom"/>
          </w:tcPr>
          <w:p w14:paraId="4899F44E" w14:textId="3E9F5124" w:rsidR="003C73B0" w:rsidRPr="008138F9" w:rsidRDefault="003C73B0" w:rsidP="003C73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07F2">
              <w:rPr>
                <w:rFonts w:ascii="Angsana New" w:hAnsi="Angsana New"/>
                <w:sz w:val="28"/>
                <w:szCs w:val="28"/>
              </w:rPr>
              <w:t>2</w:t>
            </w:r>
            <w:r w:rsidRPr="00A2543B">
              <w:rPr>
                <w:rFonts w:ascii="Angsana New" w:hAnsi="Angsana New"/>
                <w:sz w:val="28"/>
                <w:szCs w:val="28"/>
              </w:rPr>
              <w:t>,</w:t>
            </w:r>
            <w:r w:rsidRPr="00E107F2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420" w:type="dxa"/>
          </w:tcPr>
          <w:p w14:paraId="1086F723" w14:textId="6EC7C37F" w:rsidR="003C73B0" w:rsidRPr="008138F9" w:rsidRDefault="003C73B0" w:rsidP="003C73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122,355</w:t>
            </w:r>
          </w:p>
        </w:tc>
      </w:tr>
      <w:tr w:rsidR="003C73B0" w:rsidRPr="008138F9" w14:paraId="60FF65F7" w14:textId="3D6F71E0" w:rsidTr="003C73B0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AD937" w14:textId="29879D57" w:rsidR="003C73B0" w:rsidRPr="00441CD6" w:rsidRDefault="003C73B0" w:rsidP="003C7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258BFA62" w14:textId="00964F2F" w:rsidR="003C73B0" w:rsidRPr="004E237A" w:rsidRDefault="003C73B0" w:rsidP="003C73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37A">
              <w:rPr>
                <w:rFonts w:ascii="Angsana New" w:hAnsi="Angsana New"/>
                <w:b/>
                <w:bCs/>
                <w:sz w:val="28"/>
                <w:szCs w:val="28"/>
              </w:rPr>
              <w:t>140,904</w:t>
            </w:r>
          </w:p>
        </w:tc>
        <w:tc>
          <w:tcPr>
            <w:tcW w:w="1416" w:type="dxa"/>
            <w:vAlign w:val="bottom"/>
          </w:tcPr>
          <w:p w14:paraId="06114E8F" w14:textId="106357CD" w:rsidR="003C73B0" w:rsidRPr="004E237A" w:rsidRDefault="003C73B0" w:rsidP="003C73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37A">
              <w:rPr>
                <w:rFonts w:ascii="Angsana New" w:hAnsi="Angsana New"/>
                <w:b/>
                <w:bCs/>
                <w:sz w:val="28"/>
                <w:szCs w:val="28"/>
              </w:rPr>
              <w:t>19,776</w:t>
            </w:r>
          </w:p>
        </w:tc>
        <w:tc>
          <w:tcPr>
            <w:tcW w:w="1420" w:type="dxa"/>
          </w:tcPr>
          <w:p w14:paraId="777075BD" w14:textId="4DEE21CA" w:rsidR="003C73B0" w:rsidRPr="004E237A" w:rsidRDefault="003C73B0" w:rsidP="003C73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160,680</w:t>
            </w:r>
          </w:p>
        </w:tc>
      </w:tr>
    </w:tbl>
    <w:p w14:paraId="5B9C69F5" w14:textId="77777777" w:rsidR="008138F9" w:rsidRPr="00441CD6" w:rsidRDefault="00813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E107F2">
        <w:rPr>
          <w:rFonts w:ascii="Angsana New" w:hAnsi="Angsana New"/>
          <w:b/>
          <w:bCs/>
          <w:sz w:val="28"/>
          <w:szCs w:val="28"/>
        </w:rPr>
        <w:br w:type="page"/>
      </w:r>
    </w:p>
    <w:p w14:paraId="4DF120BB" w14:textId="5C82CA54" w:rsidR="000A236C" w:rsidRDefault="00825A00" w:rsidP="00BA0831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sz w:val="28"/>
          <w:szCs w:val="28"/>
        </w:rPr>
      </w:pPr>
      <w:r w:rsidRPr="00441CD6">
        <w:rPr>
          <w:rFonts w:ascii="Angsana New" w:hAnsi="Angsana New"/>
          <w:b/>
          <w:bCs/>
          <w:sz w:val="28"/>
          <w:szCs w:val="28"/>
          <w:cs/>
        </w:rPr>
        <w:lastRenderedPageBreak/>
        <w:t>ตราสารทุน</w:t>
      </w:r>
      <w:r w:rsidRPr="00710BF4">
        <w:rPr>
          <w:rFonts w:ascii="Angsana New" w:hAnsi="Angsana New"/>
          <w:b/>
          <w:bCs/>
          <w:sz w:val="28"/>
          <w:szCs w:val="28"/>
        </w:rPr>
        <w:t xml:space="preserve"> </w:t>
      </w:r>
      <w:r w:rsidR="00C278E4">
        <w:rPr>
          <w:rFonts w:ascii="Angsana New" w:hAnsi="Angsana New"/>
          <w:b/>
          <w:bCs/>
          <w:sz w:val="28"/>
          <w:szCs w:val="28"/>
        </w:rPr>
        <w:t>-</w:t>
      </w:r>
      <w:r w:rsidRPr="00441CD6">
        <w:rPr>
          <w:rFonts w:ascii="Angsana New" w:hAnsi="Angsana New"/>
          <w:b/>
          <w:bCs/>
          <w:sz w:val="28"/>
          <w:szCs w:val="28"/>
          <w:cs/>
        </w:rPr>
        <w:t xml:space="preserve"> หลักทรัพย์ที่ไม่อยู่ในความต้องการตลาด</w:t>
      </w:r>
    </w:p>
    <w:tbl>
      <w:tblPr>
        <w:tblW w:w="9620" w:type="dxa"/>
        <w:tblLayout w:type="fixed"/>
        <w:tblLook w:val="0000" w:firstRow="0" w:lastRow="0" w:firstColumn="0" w:lastColumn="0" w:noHBand="0" w:noVBand="0"/>
      </w:tblPr>
      <w:tblGrid>
        <w:gridCol w:w="5364"/>
        <w:gridCol w:w="1420"/>
        <w:gridCol w:w="1416"/>
        <w:gridCol w:w="1420"/>
      </w:tblGrid>
      <w:tr w:rsidR="00C64659" w:rsidRPr="001E30B1" w14:paraId="779A6DDC" w14:textId="77777777" w:rsidTr="00C64659">
        <w:trPr>
          <w:trHeight w:val="397"/>
          <w:tblHeader/>
        </w:trPr>
        <w:tc>
          <w:tcPr>
            <w:tcW w:w="5364" w:type="dxa"/>
            <w:vAlign w:val="bottom"/>
          </w:tcPr>
          <w:p w14:paraId="7413E28D" w14:textId="77777777" w:rsidR="00C64659" w:rsidRPr="008138F9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39E7404C" w14:textId="77777777" w:rsidR="00C64659" w:rsidRPr="00441CD6" w:rsidRDefault="00C64659" w:rsidP="00CE73E3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64659" w:rsidRPr="001E30B1" w14:paraId="7A011C7C" w14:textId="77777777" w:rsidTr="00C64659">
        <w:trPr>
          <w:trHeight w:val="397"/>
          <w:tblHeader/>
        </w:trPr>
        <w:tc>
          <w:tcPr>
            <w:tcW w:w="5364" w:type="dxa"/>
            <w:vAlign w:val="bottom"/>
          </w:tcPr>
          <w:p w14:paraId="7A759159" w14:textId="77777777" w:rsidR="00C64659" w:rsidRPr="008138F9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0B55EA10" w14:textId="77777777" w:rsidR="00C64659" w:rsidRPr="00441CD6" w:rsidRDefault="00C64659" w:rsidP="00AC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C64659" w:rsidRPr="008138F9" w14:paraId="404D5708" w14:textId="77777777" w:rsidTr="00C64659">
        <w:trPr>
          <w:trHeight w:val="397"/>
          <w:tblHeader/>
        </w:trPr>
        <w:tc>
          <w:tcPr>
            <w:tcW w:w="5364" w:type="dxa"/>
            <w:vAlign w:val="bottom"/>
          </w:tcPr>
          <w:p w14:paraId="17AEB57D" w14:textId="77777777" w:rsidR="00C64659" w:rsidRPr="008138F9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24753A61" w14:textId="77777777" w:rsidR="00C64659" w:rsidRPr="00441CD6" w:rsidRDefault="00C64659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4659" w:rsidRPr="001E30B1" w14:paraId="06753B0B" w14:textId="77777777" w:rsidTr="00C64659">
        <w:trPr>
          <w:trHeight w:val="397"/>
          <w:tblHeader/>
        </w:trPr>
        <w:tc>
          <w:tcPr>
            <w:tcW w:w="5364" w:type="dxa"/>
          </w:tcPr>
          <w:p w14:paraId="7210A5CB" w14:textId="77777777" w:rsidR="00C64659" w:rsidRPr="008138F9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vAlign w:val="bottom"/>
          </w:tcPr>
          <w:p w14:paraId="03B55F6D" w14:textId="77777777" w:rsidR="00C64659" w:rsidRPr="008138F9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1416" w:type="dxa"/>
            <w:vAlign w:val="bottom"/>
          </w:tcPr>
          <w:p w14:paraId="601A83AE" w14:textId="77777777" w:rsidR="00C64659" w:rsidRPr="008138F9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743A950E" w14:textId="77777777" w:rsidR="00C64659" w:rsidRPr="00441CD6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4659" w:rsidRPr="001E30B1" w14:paraId="319CB7F2" w14:textId="77777777" w:rsidTr="00C64659">
        <w:trPr>
          <w:trHeight w:val="397"/>
          <w:tblHeader/>
        </w:trPr>
        <w:tc>
          <w:tcPr>
            <w:tcW w:w="5364" w:type="dxa"/>
          </w:tcPr>
          <w:p w14:paraId="5A66B956" w14:textId="77777777" w:rsidR="00C64659" w:rsidRPr="008138F9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vAlign w:val="bottom"/>
          </w:tcPr>
          <w:p w14:paraId="31E0F5C1" w14:textId="77777777" w:rsidR="00C64659" w:rsidRPr="008138F9" w:rsidRDefault="00C64659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6" w:type="dxa"/>
            <w:vAlign w:val="bottom"/>
          </w:tcPr>
          <w:p w14:paraId="1E40BAF7" w14:textId="77777777" w:rsidR="00C64659" w:rsidRPr="008138F9" w:rsidRDefault="00C64659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0" w:type="dxa"/>
          </w:tcPr>
          <w:p w14:paraId="34516501" w14:textId="77777777" w:rsidR="00C64659" w:rsidRPr="00441CD6" w:rsidRDefault="00C64659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64659" w:rsidRPr="001E30B1" w14:paraId="76DF7777" w14:textId="77777777" w:rsidTr="00E009A5">
        <w:trPr>
          <w:trHeight w:val="397"/>
          <w:tblHeader/>
        </w:trPr>
        <w:tc>
          <w:tcPr>
            <w:tcW w:w="5364" w:type="dxa"/>
          </w:tcPr>
          <w:p w14:paraId="64499DEC" w14:textId="77777777" w:rsidR="00C64659" w:rsidRPr="00441CD6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14:paraId="773C4CDC" w14:textId="77777777" w:rsidR="00C64659" w:rsidRPr="008138F9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(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8138F9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416" w:type="dxa"/>
            <w:vAlign w:val="bottom"/>
          </w:tcPr>
          <w:p w14:paraId="5F5D83DD" w14:textId="77777777" w:rsidR="00C64659" w:rsidRPr="008138F9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1989D83" w14:textId="77777777" w:rsidR="00C64659" w:rsidRPr="00441CD6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4659" w:rsidRPr="008138F9" w14:paraId="04C5DA20" w14:textId="77777777" w:rsidTr="00C64659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F801" w14:textId="77777777" w:rsidR="00C64659" w:rsidRPr="00441CD6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138F9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8138F9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20" w:type="dxa"/>
            <w:vAlign w:val="bottom"/>
          </w:tcPr>
          <w:p w14:paraId="1E952E3C" w14:textId="77777777" w:rsidR="00C64659" w:rsidRPr="008138F9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5C1B6E9D" w14:textId="77777777" w:rsidR="00C64659" w:rsidRPr="008138F9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36F6D6E" w14:textId="77777777" w:rsidR="00C64659" w:rsidRPr="008138F9" w:rsidRDefault="00C64659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5199" w:rsidRPr="008138F9" w14:paraId="720E72AF" w14:textId="77777777" w:rsidTr="00125199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A3D7" w14:textId="77777777" w:rsidR="00125199" w:rsidRPr="00441CD6" w:rsidRDefault="00125199" w:rsidP="0012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0" w:type="dxa"/>
            <w:vAlign w:val="bottom"/>
          </w:tcPr>
          <w:p w14:paraId="7E933B01" w14:textId="58676AE3" w:rsidR="00125199" w:rsidRPr="008138F9" w:rsidRDefault="00125199" w:rsidP="0012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53E7">
              <w:rPr>
                <w:rFonts w:ascii="Angsana New" w:hAnsi="Angsana New"/>
                <w:sz w:val="28"/>
                <w:szCs w:val="28"/>
              </w:rPr>
              <w:t>5,130</w:t>
            </w:r>
          </w:p>
        </w:tc>
        <w:tc>
          <w:tcPr>
            <w:tcW w:w="1416" w:type="dxa"/>
            <w:vAlign w:val="bottom"/>
          </w:tcPr>
          <w:p w14:paraId="714B95A3" w14:textId="4D0DCDE4" w:rsidR="00125199" w:rsidRPr="008138F9" w:rsidRDefault="00125199" w:rsidP="0012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07F2">
              <w:rPr>
                <w:rFonts w:ascii="Angsana New" w:hAnsi="Angsana New"/>
                <w:sz w:val="28"/>
                <w:szCs w:val="28"/>
              </w:rPr>
              <w:t>14,325</w:t>
            </w:r>
          </w:p>
        </w:tc>
        <w:tc>
          <w:tcPr>
            <w:tcW w:w="1420" w:type="dxa"/>
          </w:tcPr>
          <w:p w14:paraId="7BB88D37" w14:textId="17444ED7" w:rsidR="00125199" w:rsidRPr="008138F9" w:rsidRDefault="00125199" w:rsidP="0012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07F2">
              <w:rPr>
                <w:rFonts w:ascii="Angsana New" w:hAnsi="Angsana New"/>
                <w:sz w:val="28"/>
                <w:szCs w:val="28"/>
              </w:rPr>
              <w:t>19,455</w:t>
            </w:r>
          </w:p>
        </w:tc>
      </w:tr>
      <w:tr w:rsidR="00125199" w:rsidRPr="008138F9" w14:paraId="172E48C8" w14:textId="77777777" w:rsidTr="00125199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9F95" w14:textId="77777777" w:rsidR="00125199" w:rsidRPr="00441CD6" w:rsidRDefault="00125199" w:rsidP="0012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420" w:type="dxa"/>
            <w:vAlign w:val="bottom"/>
          </w:tcPr>
          <w:p w14:paraId="0FC0E249" w14:textId="32915A15" w:rsidR="00125199" w:rsidRPr="008138F9" w:rsidRDefault="00125199" w:rsidP="001251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132">
              <w:rPr>
                <w:rFonts w:ascii="Angsana New" w:hAnsi="Angsana New"/>
                <w:sz w:val="28"/>
                <w:szCs w:val="28"/>
              </w:rPr>
              <w:t>(3,815)</w:t>
            </w:r>
          </w:p>
        </w:tc>
        <w:tc>
          <w:tcPr>
            <w:tcW w:w="1416" w:type="dxa"/>
            <w:vAlign w:val="bottom"/>
          </w:tcPr>
          <w:p w14:paraId="75B5C51C" w14:textId="0D39B884" w:rsidR="00125199" w:rsidRPr="008138F9" w:rsidRDefault="00125199" w:rsidP="001251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21D5">
              <w:rPr>
                <w:rFonts w:ascii="Angsana New" w:hAnsi="Angsana New"/>
                <w:sz w:val="28"/>
                <w:szCs w:val="28"/>
              </w:rPr>
              <w:t>52,76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0" w:type="dxa"/>
          </w:tcPr>
          <w:p w14:paraId="5957C505" w14:textId="14E4E83A" w:rsidR="00125199" w:rsidRPr="008138F9" w:rsidRDefault="002C2AD3" w:rsidP="001251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</w:rPr>
              <w:t>48</w:t>
            </w:r>
            <w:r w:rsidRPr="002C2AD3">
              <w:rPr>
                <w:rFonts w:ascii="Angsana New" w:hAnsi="Angsana New"/>
                <w:sz w:val="28"/>
                <w:szCs w:val="28"/>
              </w:rPr>
              <w:t>,</w:t>
            </w:r>
            <w:r w:rsidRPr="00441CD6">
              <w:rPr>
                <w:rFonts w:ascii="Angsana New" w:hAnsi="Angsana New"/>
                <w:sz w:val="28"/>
                <w:szCs w:val="28"/>
              </w:rPr>
              <w:t>945</w:t>
            </w:r>
          </w:p>
        </w:tc>
      </w:tr>
      <w:tr w:rsidR="00125199" w:rsidRPr="008138F9" w14:paraId="1131E2EE" w14:textId="77777777" w:rsidTr="00125199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ACCB6" w14:textId="77777777" w:rsidR="00125199" w:rsidRPr="00441CD6" w:rsidRDefault="00125199" w:rsidP="0012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647C5AD3" w14:textId="0E895DD1" w:rsidR="00125199" w:rsidRPr="00C278E4" w:rsidRDefault="00125199" w:rsidP="001251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78E4">
              <w:rPr>
                <w:rFonts w:ascii="Angsana New" w:hAnsi="Angsana New"/>
                <w:b/>
                <w:bCs/>
                <w:sz w:val="28"/>
                <w:szCs w:val="28"/>
              </w:rPr>
              <w:t>1,315</w:t>
            </w:r>
          </w:p>
        </w:tc>
        <w:tc>
          <w:tcPr>
            <w:tcW w:w="1416" w:type="dxa"/>
            <w:vAlign w:val="bottom"/>
          </w:tcPr>
          <w:p w14:paraId="11B54266" w14:textId="46E0E614" w:rsidR="00125199" w:rsidRPr="00C278E4" w:rsidRDefault="00125199" w:rsidP="001251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21D5">
              <w:rPr>
                <w:rFonts w:ascii="Angsana New" w:hAnsi="Angsana New"/>
                <w:b/>
                <w:bCs/>
                <w:sz w:val="28"/>
                <w:szCs w:val="28"/>
              </w:rPr>
              <w:t>67,085</w:t>
            </w:r>
          </w:p>
        </w:tc>
        <w:tc>
          <w:tcPr>
            <w:tcW w:w="1420" w:type="dxa"/>
          </w:tcPr>
          <w:p w14:paraId="71C0EC30" w14:textId="3CE76E39" w:rsidR="00125199" w:rsidRPr="00C278E4" w:rsidRDefault="00125199" w:rsidP="001251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21D5">
              <w:rPr>
                <w:rFonts w:ascii="Angsana New" w:hAnsi="Angsana New"/>
                <w:b/>
                <w:bCs/>
                <w:sz w:val="28"/>
                <w:szCs w:val="28"/>
              </w:rPr>
              <w:t>68,400</w:t>
            </w:r>
          </w:p>
        </w:tc>
      </w:tr>
      <w:tr w:rsidR="00C64659" w:rsidRPr="008138F9" w14:paraId="2B720637" w14:textId="77777777" w:rsidTr="00C64659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B70BE" w14:textId="77777777" w:rsidR="00C64659" w:rsidRPr="00441CD6" w:rsidRDefault="00C64659" w:rsidP="00C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vAlign w:val="bottom"/>
          </w:tcPr>
          <w:p w14:paraId="1A811047" w14:textId="77777777" w:rsidR="00C64659" w:rsidRPr="008138F9" w:rsidRDefault="00C64659" w:rsidP="00C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45A32CE" w14:textId="77777777" w:rsidR="00C64659" w:rsidRPr="008138F9" w:rsidRDefault="00C64659" w:rsidP="00C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735BFFD2" w14:textId="77777777" w:rsidR="00C64659" w:rsidRPr="008138F9" w:rsidRDefault="00C64659" w:rsidP="00C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4659" w:rsidRPr="008138F9" w14:paraId="45028E98" w14:textId="77777777" w:rsidTr="00C64659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2740" w14:textId="77777777" w:rsidR="00C64659" w:rsidRPr="00441CD6" w:rsidRDefault="00C64659" w:rsidP="00C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138F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20" w:type="dxa"/>
            <w:vAlign w:val="bottom"/>
          </w:tcPr>
          <w:p w14:paraId="539F8FBA" w14:textId="77777777" w:rsidR="00C64659" w:rsidRPr="008138F9" w:rsidRDefault="00C64659" w:rsidP="00C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2B59A55E" w14:textId="77777777" w:rsidR="00C64659" w:rsidRPr="008138F9" w:rsidRDefault="00C64659" w:rsidP="00C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929D5FA" w14:textId="77777777" w:rsidR="00C64659" w:rsidRPr="008138F9" w:rsidRDefault="00C64659" w:rsidP="00C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4659" w:rsidRPr="008138F9" w14:paraId="0A3E3A40" w14:textId="77777777" w:rsidTr="00C64659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2E98" w14:textId="77777777" w:rsidR="00C64659" w:rsidRPr="00441CD6" w:rsidRDefault="00C64659" w:rsidP="00C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0" w:type="dxa"/>
            <w:vAlign w:val="bottom"/>
          </w:tcPr>
          <w:p w14:paraId="43793ABC" w14:textId="7BB280F5" w:rsidR="00C64659" w:rsidRPr="008138F9" w:rsidRDefault="00C64659" w:rsidP="00C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132">
              <w:rPr>
                <w:rFonts w:ascii="Angsana New" w:hAnsi="Angsana New"/>
                <w:sz w:val="28"/>
                <w:szCs w:val="28"/>
              </w:rPr>
              <w:t>5,130</w:t>
            </w:r>
          </w:p>
        </w:tc>
        <w:tc>
          <w:tcPr>
            <w:tcW w:w="1416" w:type="dxa"/>
            <w:vAlign w:val="bottom"/>
          </w:tcPr>
          <w:p w14:paraId="1CCF1D02" w14:textId="469B4B11" w:rsidR="00C64659" w:rsidRPr="008138F9" w:rsidRDefault="00C64659" w:rsidP="00C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399A">
              <w:rPr>
                <w:rFonts w:ascii="Angsana New" w:hAnsi="Angsana New"/>
                <w:sz w:val="28"/>
                <w:szCs w:val="28"/>
              </w:rPr>
              <w:t>14,325</w:t>
            </w:r>
          </w:p>
        </w:tc>
        <w:tc>
          <w:tcPr>
            <w:tcW w:w="1420" w:type="dxa"/>
          </w:tcPr>
          <w:p w14:paraId="50989FFB" w14:textId="316AF9B9" w:rsidR="00C64659" w:rsidRPr="008138F9" w:rsidRDefault="005224F6" w:rsidP="00C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19,455</w:t>
            </w:r>
          </w:p>
        </w:tc>
      </w:tr>
      <w:tr w:rsidR="00C64659" w:rsidRPr="008138F9" w14:paraId="5ADADD47" w14:textId="77777777" w:rsidTr="00C64659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D6977" w14:textId="77777777" w:rsidR="00C64659" w:rsidRPr="00441CD6" w:rsidRDefault="00C64659" w:rsidP="00C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420" w:type="dxa"/>
            <w:vAlign w:val="bottom"/>
          </w:tcPr>
          <w:p w14:paraId="04D3C743" w14:textId="445C170E" w:rsidR="00C64659" w:rsidRPr="008138F9" w:rsidRDefault="00C64659" w:rsidP="00C646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4132">
              <w:rPr>
                <w:rFonts w:ascii="Angsana New" w:hAnsi="Angsana New"/>
                <w:sz w:val="28"/>
                <w:szCs w:val="28"/>
              </w:rPr>
              <w:t>(3,815)</w:t>
            </w:r>
          </w:p>
        </w:tc>
        <w:tc>
          <w:tcPr>
            <w:tcW w:w="1416" w:type="dxa"/>
            <w:vAlign w:val="bottom"/>
          </w:tcPr>
          <w:p w14:paraId="4B8FFE53" w14:textId="7B79DBC1" w:rsidR="00C64659" w:rsidRPr="008138F9" w:rsidRDefault="00C64659" w:rsidP="00C646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12B">
              <w:rPr>
                <w:rFonts w:ascii="Angsana New" w:hAnsi="Angsana New"/>
                <w:sz w:val="28"/>
                <w:szCs w:val="28"/>
              </w:rPr>
              <w:t>52,760</w:t>
            </w:r>
          </w:p>
        </w:tc>
        <w:tc>
          <w:tcPr>
            <w:tcW w:w="1420" w:type="dxa"/>
          </w:tcPr>
          <w:p w14:paraId="6E1C9DB3" w14:textId="40D4FF3D" w:rsidR="00C64659" w:rsidRPr="008138F9" w:rsidRDefault="00C278E4" w:rsidP="00C646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</w:t>
            </w:r>
            <w:r w:rsidR="005224F6">
              <w:rPr>
                <w:rFonts w:ascii="Angsana New" w:hAnsi="Angsana New"/>
                <w:sz w:val="28"/>
                <w:szCs w:val="28"/>
              </w:rPr>
              <w:t>945</w:t>
            </w:r>
          </w:p>
        </w:tc>
      </w:tr>
      <w:tr w:rsidR="00C64659" w:rsidRPr="008138F9" w14:paraId="5B07ABD5" w14:textId="77777777" w:rsidTr="00C64659">
        <w:trPr>
          <w:trHeight w:val="397"/>
          <w:tblHeader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D35F" w14:textId="77777777" w:rsidR="00C64659" w:rsidRPr="00441CD6" w:rsidRDefault="00C64659" w:rsidP="00C6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9" w:hanging="10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3F24B08A" w14:textId="341590AA" w:rsidR="00C64659" w:rsidRPr="00C278E4" w:rsidRDefault="00C64659" w:rsidP="00C646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78E4">
              <w:rPr>
                <w:rFonts w:ascii="Angsana New" w:hAnsi="Angsana New"/>
                <w:b/>
                <w:bCs/>
                <w:sz w:val="28"/>
                <w:szCs w:val="28"/>
              </w:rPr>
              <w:t>1,315</w:t>
            </w:r>
          </w:p>
        </w:tc>
        <w:tc>
          <w:tcPr>
            <w:tcW w:w="1416" w:type="dxa"/>
            <w:vAlign w:val="bottom"/>
          </w:tcPr>
          <w:p w14:paraId="7D956D7A" w14:textId="686678D7" w:rsidR="00C64659" w:rsidRPr="00C278E4" w:rsidRDefault="00C64659" w:rsidP="00C646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78E4">
              <w:rPr>
                <w:rFonts w:ascii="Angsana New" w:hAnsi="Angsana New"/>
                <w:b/>
                <w:bCs/>
                <w:sz w:val="28"/>
                <w:szCs w:val="28"/>
              </w:rPr>
              <w:t>67,085</w:t>
            </w:r>
          </w:p>
        </w:tc>
        <w:tc>
          <w:tcPr>
            <w:tcW w:w="1420" w:type="dxa"/>
          </w:tcPr>
          <w:p w14:paraId="6895EF3B" w14:textId="28F6F1F5" w:rsidR="00C64659" w:rsidRPr="00C278E4" w:rsidRDefault="005224F6" w:rsidP="00C646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68,400</w:t>
            </w:r>
          </w:p>
        </w:tc>
      </w:tr>
    </w:tbl>
    <w:p w14:paraId="54233472" w14:textId="397F5E7E" w:rsidR="000A236C" w:rsidRPr="000A236C" w:rsidRDefault="000A236C" w:rsidP="000A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  <w:sectPr w:rsidR="000A236C" w:rsidRPr="000A236C" w:rsidSect="00926818">
          <w:headerReference w:type="default" r:id="rId8"/>
          <w:footerReference w:type="default" r:id="rId9"/>
          <w:pgSz w:w="11909" w:h="16834" w:code="9"/>
          <w:pgMar w:top="1440" w:right="851" w:bottom="567" w:left="1440" w:header="1276" w:footer="448" w:gutter="0"/>
          <w:pgNumType w:start="9"/>
          <w:cols w:space="720"/>
          <w:docGrid w:linePitch="245"/>
        </w:sectPr>
      </w:pPr>
    </w:p>
    <w:p w14:paraId="6FA9827E" w14:textId="77777777" w:rsidR="00CD4062" w:rsidRPr="008138F9" w:rsidRDefault="006E3C5E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134" w:hanging="425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lastRenderedPageBreak/>
        <w:t>เ</w:t>
      </w:r>
      <w:r w:rsidR="000E19AF" w:rsidRPr="00441CD6">
        <w:rPr>
          <w:rFonts w:ascii="Angsana New" w:hAnsi="Angsana New"/>
          <w:sz w:val="28"/>
          <w:szCs w:val="28"/>
          <w:cs/>
        </w:rPr>
        <w:t>งินลงทุนในบริษัทร่วม</w:t>
      </w:r>
      <w:r w:rsidR="009A3FC6" w:rsidRPr="00441CD6">
        <w:rPr>
          <w:rFonts w:ascii="Angsana New" w:hAnsi="Angsana New"/>
          <w:sz w:val="28"/>
          <w:szCs w:val="28"/>
          <w:cs/>
        </w:rPr>
        <w:t xml:space="preserve"> </w:t>
      </w:r>
      <w:r w:rsidR="00315EE7" w:rsidRPr="00441CD6">
        <w:rPr>
          <w:rFonts w:ascii="Angsana New" w:hAnsi="Angsana New"/>
          <w:sz w:val="28"/>
          <w:szCs w:val="28"/>
          <w:cs/>
        </w:rPr>
        <w:t>-</w:t>
      </w:r>
      <w:r w:rsidR="009A3FC6" w:rsidRPr="00441CD6">
        <w:rPr>
          <w:rFonts w:ascii="Angsana New" w:hAnsi="Angsana New"/>
          <w:sz w:val="28"/>
          <w:szCs w:val="28"/>
          <w:cs/>
        </w:rPr>
        <w:t xml:space="preserve"> สุทธิ</w:t>
      </w:r>
      <w:r w:rsidR="00124EAF" w:rsidRPr="00441CD6">
        <w:rPr>
          <w:rFonts w:ascii="Angsana New" w:hAnsi="Angsana New"/>
          <w:sz w:val="28"/>
          <w:szCs w:val="28"/>
          <w:cs/>
        </w:rPr>
        <w:t xml:space="preserve"> </w:t>
      </w:r>
    </w:p>
    <w:p w14:paraId="2F626F70" w14:textId="2352F5A3" w:rsidR="00B74494" w:rsidRDefault="00B74494" w:rsidP="00844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4458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118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AF59AD" w:rsidRPr="009B595A" w14:paraId="2CC4FC11" w14:textId="77777777" w:rsidTr="00C34D64">
        <w:trPr>
          <w:trHeight w:val="397"/>
        </w:trPr>
        <w:tc>
          <w:tcPr>
            <w:tcW w:w="3118" w:type="dxa"/>
            <w:vAlign w:val="center"/>
          </w:tcPr>
          <w:p w14:paraId="6053A6DC" w14:textId="77777777" w:rsidR="00AF59AD" w:rsidRPr="00441CD6" w:rsidRDefault="00AF59AD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  <w:vAlign w:val="center"/>
          </w:tcPr>
          <w:p w14:paraId="04353A37" w14:textId="27B0D635" w:rsidR="00AF59AD" w:rsidRPr="00234AF0" w:rsidRDefault="00AF59AD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/>
              <w:jc w:val="center"/>
              <w:rPr>
                <w:rFonts w:ascii="Angsana New" w:eastAsia="Calibri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18" w:type="dxa"/>
            <w:vAlign w:val="center"/>
          </w:tcPr>
          <w:p w14:paraId="0906FFDD" w14:textId="229ACCD5" w:rsidR="00AF59AD" w:rsidRPr="00234AF0" w:rsidRDefault="00AF59AD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C927762" w14:textId="4D572106" w:rsidR="00AF59AD" w:rsidRPr="00234AF0" w:rsidRDefault="00AF59AD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8" w:type="dxa"/>
            <w:gridSpan w:val="5"/>
            <w:vAlign w:val="center"/>
          </w:tcPr>
          <w:p w14:paraId="3782B776" w14:textId="22FF174E" w:rsidR="00AF59AD" w:rsidRPr="00234AF0" w:rsidRDefault="001A6F21" w:rsidP="00864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20AE6" w:rsidRPr="009B595A" w14:paraId="59D8B771" w14:textId="77777777" w:rsidTr="00C34D64">
        <w:trPr>
          <w:trHeight w:val="397"/>
        </w:trPr>
        <w:tc>
          <w:tcPr>
            <w:tcW w:w="3118" w:type="dxa"/>
            <w:vAlign w:val="center"/>
          </w:tcPr>
          <w:p w14:paraId="26667FD1" w14:textId="77777777" w:rsidR="00D20AE6" w:rsidRPr="00441CD6" w:rsidRDefault="00D20AE6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  <w:vAlign w:val="center"/>
          </w:tcPr>
          <w:p w14:paraId="454240D4" w14:textId="77777777" w:rsidR="00D20AE6" w:rsidRPr="00234AF0" w:rsidRDefault="00D20AE6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/>
              <w:jc w:val="center"/>
              <w:rPr>
                <w:rFonts w:ascii="Angsana New" w:eastAsia="Calibri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41E291A" w14:textId="0076052D" w:rsidR="00D20AE6" w:rsidRPr="00234AF0" w:rsidRDefault="00351C39" w:rsidP="00A33A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107F2">
              <w:rPr>
                <w:rFonts w:ascii="Angsana New" w:hAnsi="Angsana New"/>
                <w:sz w:val="28"/>
                <w:szCs w:val="28"/>
              </w:rPr>
              <w:t>(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7088" w:type="dxa"/>
            <w:gridSpan w:val="5"/>
            <w:vAlign w:val="center"/>
          </w:tcPr>
          <w:p w14:paraId="3B4B7BCA" w14:textId="3ADA1187" w:rsidR="00D20AE6" w:rsidRPr="00234AF0" w:rsidRDefault="004C56EE" w:rsidP="00864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D20AE6" w:rsidRPr="009B595A" w14:paraId="36B54D09" w14:textId="77777777" w:rsidTr="00C34D64">
        <w:trPr>
          <w:trHeight w:val="397"/>
        </w:trPr>
        <w:tc>
          <w:tcPr>
            <w:tcW w:w="3118" w:type="dxa"/>
            <w:vAlign w:val="center"/>
          </w:tcPr>
          <w:p w14:paraId="123F0973" w14:textId="77777777" w:rsidR="00D20AE6" w:rsidRPr="00234AF0" w:rsidRDefault="00D20AE6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  <w:vAlign w:val="center"/>
          </w:tcPr>
          <w:p w14:paraId="175A3694" w14:textId="77777777" w:rsidR="00D20AE6" w:rsidRPr="00234AF0" w:rsidRDefault="00D20AE6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0416385" w14:textId="34809CFA" w:rsidR="00D20AE6" w:rsidRPr="00234AF0" w:rsidRDefault="00052ED5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418" w:type="dxa"/>
            <w:vAlign w:val="center"/>
          </w:tcPr>
          <w:p w14:paraId="4793BF28" w14:textId="77777777" w:rsidR="00D20AE6" w:rsidRPr="00234AF0" w:rsidRDefault="00D20AE6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3ADC765B" w14:textId="7737E208" w:rsidR="00D20AE6" w:rsidRPr="00441CD6" w:rsidRDefault="003C6294" w:rsidP="00864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D20AE6" w:rsidRPr="009B595A" w14:paraId="575FAA5A" w14:textId="77777777" w:rsidTr="00C34D64">
        <w:trPr>
          <w:trHeight w:val="397"/>
        </w:trPr>
        <w:tc>
          <w:tcPr>
            <w:tcW w:w="3118" w:type="dxa"/>
            <w:vAlign w:val="center"/>
          </w:tcPr>
          <w:p w14:paraId="399856AB" w14:textId="77777777" w:rsidR="00D20AE6" w:rsidRPr="00234AF0" w:rsidRDefault="00D20AE6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  <w:vAlign w:val="center"/>
          </w:tcPr>
          <w:p w14:paraId="2441BD0F" w14:textId="77777777" w:rsidR="00D20AE6" w:rsidRPr="00234AF0" w:rsidRDefault="00D20AE6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B7CBB97" w14:textId="1F641911" w:rsidR="00D20AE6" w:rsidRPr="00234AF0" w:rsidRDefault="00C00C19" w:rsidP="00864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418" w:type="dxa"/>
            <w:vAlign w:val="center"/>
          </w:tcPr>
          <w:p w14:paraId="6B355131" w14:textId="77777777" w:rsidR="00D20AE6" w:rsidRPr="00234AF0" w:rsidRDefault="00D20AE6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BA9B175" w14:textId="3B7DF52C" w:rsidR="00D20AE6" w:rsidRPr="00234AF0" w:rsidRDefault="00B873BE" w:rsidP="00864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35" w:type="dxa"/>
            <w:gridSpan w:val="2"/>
            <w:vAlign w:val="center"/>
          </w:tcPr>
          <w:p w14:paraId="5A8C6731" w14:textId="09153696" w:rsidR="00D20AE6" w:rsidRPr="00441CD6" w:rsidRDefault="00C42EB4" w:rsidP="00864F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0E05DE" w:rsidRPr="009B595A" w14:paraId="33210DA3" w14:textId="77777777" w:rsidTr="00C34D64">
        <w:trPr>
          <w:trHeight w:val="397"/>
        </w:trPr>
        <w:tc>
          <w:tcPr>
            <w:tcW w:w="3118" w:type="dxa"/>
            <w:vAlign w:val="center"/>
          </w:tcPr>
          <w:p w14:paraId="2851F90E" w14:textId="77777777" w:rsidR="000E05DE" w:rsidRPr="00234AF0" w:rsidRDefault="000E05DE" w:rsidP="000E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  <w:vAlign w:val="center"/>
          </w:tcPr>
          <w:p w14:paraId="6BCC6620" w14:textId="74215294" w:rsidR="000E05DE" w:rsidRPr="00234AF0" w:rsidRDefault="000E05DE" w:rsidP="000E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1418" w:type="dxa"/>
            <w:vAlign w:val="center"/>
          </w:tcPr>
          <w:p w14:paraId="1B76C3E0" w14:textId="1B5608F5" w:rsidR="000E05DE" w:rsidRPr="00234AF0" w:rsidRDefault="000E05DE" w:rsidP="000E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B595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14:paraId="364531BB" w14:textId="6094CC77" w:rsidR="000E05DE" w:rsidRPr="00234AF0" w:rsidRDefault="000E05DE" w:rsidP="000E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B595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18" w:type="dxa"/>
            <w:vAlign w:val="center"/>
          </w:tcPr>
          <w:p w14:paraId="1791A61B" w14:textId="3BF0D016" w:rsidR="000E05DE" w:rsidRPr="00234AF0" w:rsidRDefault="000E05DE" w:rsidP="000E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417" w:type="dxa"/>
            <w:vAlign w:val="center"/>
          </w:tcPr>
          <w:p w14:paraId="499E251C" w14:textId="3C217668" w:rsidR="000E05DE" w:rsidRPr="00234AF0" w:rsidRDefault="000E05DE" w:rsidP="000E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B595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3029211" w14:textId="5D9ECFE5" w:rsidR="000E05DE" w:rsidRPr="00234AF0" w:rsidRDefault="000E05DE" w:rsidP="000E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B595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17" w:type="dxa"/>
            <w:vAlign w:val="center"/>
          </w:tcPr>
          <w:p w14:paraId="24AA696C" w14:textId="6369A4D1" w:rsidR="000E05DE" w:rsidRPr="00234AF0" w:rsidRDefault="000E05DE" w:rsidP="000E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B595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389B2682" w14:textId="31C1F4C8" w:rsidR="000E05DE" w:rsidRPr="00441CD6" w:rsidRDefault="000E05DE" w:rsidP="000E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B595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0E05DE" w:rsidRPr="009B595A" w14:paraId="535066FD" w14:textId="77777777" w:rsidTr="00C34D64">
        <w:trPr>
          <w:trHeight w:val="397"/>
        </w:trPr>
        <w:tc>
          <w:tcPr>
            <w:tcW w:w="3118" w:type="dxa"/>
            <w:vAlign w:val="center"/>
          </w:tcPr>
          <w:p w14:paraId="1740714B" w14:textId="77777777" w:rsidR="000E05DE" w:rsidRPr="00234AF0" w:rsidRDefault="000E05DE" w:rsidP="000E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  <w:vAlign w:val="center"/>
          </w:tcPr>
          <w:p w14:paraId="1E470AFD" w14:textId="6331B1A3" w:rsidR="000E05DE" w:rsidRPr="00234AF0" w:rsidRDefault="000E05DE" w:rsidP="000E0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/>
              <w:jc w:val="center"/>
              <w:rPr>
                <w:rFonts w:ascii="Angsana New" w:eastAsia="Calibri" w:hAnsi="Angsana New"/>
                <w:kern w:val="2"/>
                <w:sz w:val="28"/>
                <w:szCs w:val="28"/>
                <w14:ligatures w14:val="standardContextual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  <w:tc>
          <w:tcPr>
            <w:tcW w:w="1418" w:type="dxa"/>
            <w:vAlign w:val="center"/>
          </w:tcPr>
          <w:p w14:paraId="267D3CFD" w14:textId="44E6E2FC" w:rsidR="000E05DE" w:rsidRPr="00234AF0" w:rsidRDefault="000E05DE" w:rsidP="000E0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B595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center"/>
          </w:tcPr>
          <w:p w14:paraId="2D998EC7" w14:textId="6A73771C" w:rsidR="000E05DE" w:rsidRPr="00234AF0" w:rsidRDefault="000E05DE" w:rsidP="000E0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B595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14:paraId="77072C1A" w14:textId="126D3B37" w:rsidR="000E05DE" w:rsidRPr="00234AF0" w:rsidRDefault="000E05DE" w:rsidP="000E0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 w:hint="cs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417" w:type="dxa"/>
            <w:vAlign w:val="center"/>
          </w:tcPr>
          <w:p w14:paraId="6933CA0B" w14:textId="348FD2EB" w:rsidR="000E05DE" w:rsidRPr="00234AF0" w:rsidRDefault="000E05DE" w:rsidP="000E0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B595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14:paraId="02DAF7B8" w14:textId="224BB7C9" w:rsidR="000E05DE" w:rsidRPr="00234AF0" w:rsidRDefault="000E05DE" w:rsidP="000E0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B595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center"/>
          </w:tcPr>
          <w:p w14:paraId="255DFAA7" w14:textId="75D9179B" w:rsidR="000E05DE" w:rsidRPr="00234AF0" w:rsidRDefault="000E05DE" w:rsidP="000E0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B595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14:paraId="2165A3FA" w14:textId="0F7F42CE" w:rsidR="000E05DE" w:rsidRPr="00234AF0" w:rsidRDefault="000E05DE" w:rsidP="000E0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B595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E5089" w:rsidRPr="009B595A" w14:paraId="60107887" w14:textId="77777777" w:rsidTr="00185E52">
        <w:trPr>
          <w:trHeight w:val="397"/>
        </w:trPr>
        <w:tc>
          <w:tcPr>
            <w:tcW w:w="3118" w:type="dxa"/>
            <w:vAlign w:val="center"/>
          </w:tcPr>
          <w:p w14:paraId="09E4D781" w14:textId="13746778" w:rsidR="00DE5089" w:rsidRPr="00441CD6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7" w:type="dxa"/>
            <w:vAlign w:val="center"/>
          </w:tcPr>
          <w:p w14:paraId="2B2C2A9C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/>
              <w:jc w:val="center"/>
              <w:rPr>
                <w:rFonts w:ascii="Angsana New" w:eastAsia="Calibri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18" w:type="dxa"/>
            <w:vAlign w:val="center"/>
          </w:tcPr>
          <w:p w14:paraId="586B65BB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B2AA694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E4547F8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2E6C484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A0DEA79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2E8FABA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EE77216" w14:textId="77777777" w:rsidR="00DE5089" w:rsidRPr="00234AF0" w:rsidRDefault="00DE5089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E52" w:rsidRPr="009B595A" w14:paraId="1707F6C4" w14:textId="77777777" w:rsidTr="00125199">
        <w:trPr>
          <w:trHeight w:val="397"/>
        </w:trPr>
        <w:tc>
          <w:tcPr>
            <w:tcW w:w="3118" w:type="dxa"/>
            <w:vAlign w:val="center"/>
          </w:tcPr>
          <w:p w14:paraId="3A3C8E91" w14:textId="77777777" w:rsidR="009B595A" w:rsidRPr="009B595A" w:rsidRDefault="009B595A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1417" w:type="dxa"/>
            <w:vAlign w:val="center"/>
          </w:tcPr>
          <w:p w14:paraId="40361190" w14:textId="77777777" w:rsidR="009B595A" w:rsidRPr="00441CD6" w:rsidRDefault="009B595A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ผลิตสิ่งทอ</w:t>
            </w:r>
          </w:p>
        </w:tc>
        <w:tc>
          <w:tcPr>
            <w:tcW w:w="1418" w:type="dxa"/>
            <w:vAlign w:val="bottom"/>
          </w:tcPr>
          <w:p w14:paraId="754CA6B0" w14:textId="77777777" w:rsidR="009B595A" w:rsidRPr="00441CD6" w:rsidRDefault="009B595A" w:rsidP="00634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B595A">
              <w:rPr>
                <w:rFonts w:ascii="Angsana New" w:hAnsi="Angsana New"/>
                <w:sz w:val="28"/>
                <w:szCs w:val="28"/>
              </w:rPr>
              <w:t>14.79</w:t>
            </w:r>
          </w:p>
        </w:tc>
        <w:tc>
          <w:tcPr>
            <w:tcW w:w="1417" w:type="dxa"/>
            <w:vAlign w:val="bottom"/>
          </w:tcPr>
          <w:p w14:paraId="18A3A4ED" w14:textId="77777777" w:rsidR="009B595A" w:rsidRPr="009B595A" w:rsidRDefault="009B595A" w:rsidP="00634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B595A">
              <w:rPr>
                <w:rFonts w:ascii="Angsana New" w:hAnsi="Angsana New"/>
                <w:sz w:val="28"/>
                <w:szCs w:val="28"/>
              </w:rPr>
              <w:t>14.79</w:t>
            </w:r>
          </w:p>
        </w:tc>
        <w:tc>
          <w:tcPr>
            <w:tcW w:w="1418" w:type="dxa"/>
            <w:vAlign w:val="center"/>
          </w:tcPr>
          <w:p w14:paraId="58FADCA8" w14:textId="77777777" w:rsidR="009B595A" w:rsidRPr="00441CD6" w:rsidRDefault="009B595A" w:rsidP="0018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B595A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417" w:type="dxa"/>
            <w:vAlign w:val="center"/>
          </w:tcPr>
          <w:p w14:paraId="2AEFFA97" w14:textId="3163ECDE" w:rsidR="009B595A" w:rsidRPr="009B595A" w:rsidRDefault="00125199" w:rsidP="0018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5199">
              <w:rPr>
                <w:rFonts w:ascii="Angsana New" w:hAnsi="Angsana New"/>
                <w:sz w:val="28"/>
                <w:szCs w:val="28"/>
              </w:rPr>
              <w:t>45,776</w:t>
            </w:r>
          </w:p>
        </w:tc>
        <w:tc>
          <w:tcPr>
            <w:tcW w:w="1418" w:type="dxa"/>
            <w:vAlign w:val="center"/>
          </w:tcPr>
          <w:p w14:paraId="536D395D" w14:textId="36F2F3CB" w:rsidR="009B595A" w:rsidRPr="009B595A" w:rsidRDefault="00EE1519" w:rsidP="0018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1519">
              <w:rPr>
                <w:rFonts w:ascii="Angsana New" w:hAnsi="Angsana New"/>
                <w:sz w:val="28"/>
                <w:szCs w:val="28"/>
              </w:rPr>
              <w:t>43,916</w:t>
            </w:r>
          </w:p>
        </w:tc>
        <w:tc>
          <w:tcPr>
            <w:tcW w:w="1417" w:type="dxa"/>
            <w:vAlign w:val="center"/>
          </w:tcPr>
          <w:p w14:paraId="203E7BB4" w14:textId="35168BCC" w:rsidR="009B595A" w:rsidRPr="009B595A" w:rsidRDefault="00125199" w:rsidP="0018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5199"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1418" w:type="dxa"/>
            <w:vAlign w:val="center"/>
          </w:tcPr>
          <w:p w14:paraId="181C76D8" w14:textId="6324D7B6" w:rsidR="009B595A" w:rsidRPr="009B595A" w:rsidRDefault="00A21F11" w:rsidP="0018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F11"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</w:tr>
      <w:tr w:rsidR="00185E52" w:rsidRPr="009B595A" w14:paraId="3C980EBB" w14:textId="77777777" w:rsidTr="00125199">
        <w:trPr>
          <w:trHeight w:val="397"/>
        </w:trPr>
        <w:tc>
          <w:tcPr>
            <w:tcW w:w="3118" w:type="dxa"/>
            <w:vAlign w:val="center"/>
          </w:tcPr>
          <w:p w14:paraId="27927CD2" w14:textId="77777777" w:rsidR="009B595A" w:rsidRPr="009B595A" w:rsidRDefault="009B595A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B595A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proofErr w:type="gramStart"/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proofErr w:type="gramEnd"/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17" w:type="dxa"/>
            <w:vAlign w:val="center"/>
          </w:tcPr>
          <w:p w14:paraId="39CB3FEF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5607DC7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1C61FD9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8C09888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FA864F0" w14:textId="2012BB79" w:rsidR="009B595A" w:rsidRPr="00441CD6" w:rsidRDefault="00125199" w:rsidP="00257B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14:paraId="1A350243" w14:textId="3629FDB1" w:rsidR="009B595A" w:rsidRPr="009B595A" w:rsidRDefault="00EE1519" w:rsidP="00257B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7EA48B38" w14:textId="3050A0E9" w:rsidR="009B595A" w:rsidRPr="009B595A" w:rsidRDefault="00125199" w:rsidP="00257B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25199">
              <w:rPr>
                <w:rFonts w:ascii="Angsana New" w:hAnsi="Angsana New"/>
                <w:sz w:val="28"/>
                <w:szCs w:val="28"/>
              </w:rPr>
              <w:t>(1,95</w:t>
            </w:r>
            <w:r w:rsidR="008854D8">
              <w:rPr>
                <w:rFonts w:ascii="Angsana New" w:hAnsi="Angsana New"/>
                <w:sz w:val="28"/>
                <w:szCs w:val="28"/>
              </w:rPr>
              <w:t>4</w:t>
            </w:r>
            <w:r w:rsidRPr="0012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14:paraId="097DDD1B" w14:textId="102642D7" w:rsidR="009B595A" w:rsidRPr="009B595A" w:rsidRDefault="00C61189" w:rsidP="00257B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61189">
              <w:rPr>
                <w:rFonts w:ascii="Angsana New" w:hAnsi="Angsana New"/>
                <w:sz w:val="28"/>
                <w:szCs w:val="28"/>
              </w:rPr>
              <w:t>(2,221)</w:t>
            </w:r>
          </w:p>
        </w:tc>
      </w:tr>
      <w:tr w:rsidR="00234AF0" w:rsidRPr="009B595A" w14:paraId="2900B617" w14:textId="77777777" w:rsidTr="00125199">
        <w:trPr>
          <w:trHeight w:val="397"/>
        </w:trPr>
        <w:tc>
          <w:tcPr>
            <w:tcW w:w="3118" w:type="dxa"/>
            <w:vAlign w:val="center"/>
          </w:tcPr>
          <w:p w14:paraId="3079DF12" w14:textId="77777777" w:rsidR="009B595A" w:rsidRPr="009B595A" w:rsidRDefault="009B595A" w:rsidP="0023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center"/>
          </w:tcPr>
          <w:p w14:paraId="4E6F85C9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76C5E77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370CB08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929B68B" w14:textId="77777777" w:rsidR="009B595A" w:rsidRPr="009B595A" w:rsidRDefault="009B595A" w:rsidP="00C3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04CB4A8" w14:textId="4A259D5C" w:rsidR="009B595A" w:rsidRPr="009B595A" w:rsidRDefault="00125199" w:rsidP="00257B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5199">
              <w:rPr>
                <w:rFonts w:ascii="Angsana New" w:hAnsi="Angsana New"/>
                <w:b/>
                <w:bCs/>
                <w:sz w:val="28"/>
                <w:szCs w:val="28"/>
              </w:rPr>
              <w:t>45,776</w:t>
            </w:r>
          </w:p>
        </w:tc>
        <w:tc>
          <w:tcPr>
            <w:tcW w:w="1418" w:type="dxa"/>
            <w:vAlign w:val="center"/>
          </w:tcPr>
          <w:p w14:paraId="49BB79C8" w14:textId="094CA9AA" w:rsidR="009B595A" w:rsidRPr="009B595A" w:rsidRDefault="00726CB4" w:rsidP="00257B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6CB4">
              <w:rPr>
                <w:rFonts w:ascii="Angsana New" w:hAnsi="Angsana New"/>
                <w:b/>
                <w:bCs/>
                <w:sz w:val="28"/>
                <w:szCs w:val="28"/>
              </w:rPr>
              <w:t>43,916</w:t>
            </w:r>
          </w:p>
        </w:tc>
        <w:tc>
          <w:tcPr>
            <w:tcW w:w="1417" w:type="dxa"/>
            <w:vAlign w:val="center"/>
          </w:tcPr>
          <w:p w14:paraId="383BC519" w14:textId="65EB72A4" w:rsidR="009B595A" w:rsidRPr="009B595A" w:rsidRDefault="00125199" w:rsidP="00257B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5199">
              <w:rPr>
                <w:rFonts w:ascii="Angsana New" w:hAnsi="Angsana New"/>
                <w:b/>
                <w:bCs/>
                <w:sz w:val="28"/>
                <w:szCs w:val="28"/>
              </w:rPr>
              <w:t>67,97</w:t>
            </w:r>
            <w:r w:rsidR="008854D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14:paraId="680528F2" w14:textId="6238AF47" w:rsidR="009B595A" w:rsidRPr="009B595A" w:rsidRDefault="0052359C" w:rsidP="00257B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359C">
              <w:rPr>
                <w:rFonts w:ascii="Angsana New" w:hAnsi="Angsana New"/>
                <w:b/>
                <w:bCs/>
                <w:sz w:val="28"/>
                <w:szCs w:val="28"/>
              </w:rPr>
              <w:t>67,711</w:t>
            </w:r>
          </w:p>
        </w:tc>
      </w:tr>
    </w:tbl>
    <w:p w14:paraId="38D3AC13" w14:textId="2F2974E8" w:rsidR="008F0BED" w:rsidRPr="00441CD6" w:rsidRDefault="008F0BED" w:rsidP="008F0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spacing w:before="120" w:after="120" w:line="240" w:lineRule="auto"/>
        <w:ind w:left="1134" w:right="-11"/>
        <w:jc w:val="thaiDistribute"/>
        <w:rPr>
          <w:rFonts w:ascii="Angsana New" w:hAnsi="Angsana New"/>
          <w:sz w:val="28"/>
          <w:szCs w:val="28"/>
          <w:cs/>
        </w:rPr>
        <w:sectPr w:rsidR="008F0BED" w:rsidRPr="00441CD6" w:rsidSect="00C552C9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  <w:r w:rsidRPr="00441CD6">
        <w:rPr>
          <w:rFonts w:ascii="Angsana New" w:hAnsi="Angsana New"/>
          <w:sz w:val="28"/>
          <w:szCs w:val="28"/>
          <w:cs/>
        </w:rPr>
        <w:t xml:space="preserve">เงินลงทุนในบริษัทร่วมตามงบการเงินเฉพาะกิจการแสดงตามราคาทุนหักค่าเผื่อผลขาดทุนจากการด้อยค่าของเงินลงทุน บริษัทพิจารณามูลค่าที่คาดว่าจะได้รับคืนโดยใช้มูลค่าตามส่วนของผู้ถือหุ้นของบริษัทร่วม ณ วันที่ </w:t>
      </w:r>
      <w:r w:rsidRPr="008F0BED">
        <w:rPr>
          <w:rFonts w:ascii="Angsana New" w:hAnsi="Angsana New"/>
          <w:sz w:val="28"/>
          <w:szCs w:val="28"/>
        </w:rPr>
        <w:t xml:space="preserve">31 </w:t>
      </w:r>
      <w:r w:rsidRPr="00441CD6">
        <w:rPr>
          <w:rFonts w:ascii="Angsana New" w:hAnsi="Angsana New"/>
          <w:sz w:val="28"/>
          <w:szCs w:val="28"/>
          <w:cs/>
        </w:rPr>
        <w:t xml:space="preserve">มีนาคม </w:t>
      </w:r>
      <w:r w:rsidRPr="008F0BED">
        <w:rPr>
          <w:rFonts w:ascii="Angsana New" w:hAnsi="Angsana New"/>
          <w:sz w:val="28"/>
          <w:szCs w:val="28"/>
        </w:rPr>
        <w:t xml:space="preserve">2569 </w:t>
      </w:r>
      <w:r w:rsidRPr="00441CD6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8F0BED">
        <w:rPr>
          <w:rFonts w:ascii="Angsana New" w:hAnsi="Angsana New"/>
          <w:sz w:val="28"/>
          <w:szCs w:val="28"/>
        </w:rPr>
        <w:t xml:space="preserve">31 </w:t>
      </w:r>
      <w:r w:rsidRPr="00441CD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F0BED">
        <w:rPr>
          <w:rFonts w:ascii="Angsana New" w:hAnsi="Angsana New"/>
          <w:sz w:val="28"/>
          <w:szCs w:val="28"/>
        </w:rPr>
        <w:t>2568</w:t>
      </w:r>
      <w:r w:rsidRPr="00441CD6">
        <w:rPr>
          <w:rFonts w:ascii="Angsana New" w:hAnsi="Angsana New"/>
          <w:sz w:val="28"/>
          <w:szCs w:val="28"/>
          <w:cs/>
        </w:rPr>
        <w:t xml:space="preserve"> บริษัทบันทึกค่าเผื่อผลขาดทุนจากการด้อยค่าของเงินลงทุนในบริษัทร่วม จำนวน </w:t>
      </w:r>
      <w:r w:rsidR="00125199">
        <w:rPr>
          <w:rFonts w:ascii="Angsana New" w:hAnsi="Angsana New"/>
          <w:sz w:val="28"/>
          <w:szCs w:val="28"/>
        </w:rPr>
        <w:t>1.95</w:t>
      </w:r>
      <w:r w:rsidRPr="008F0BED">
        <w:rPr>
          <w:rFonts w:ascii="Angsana New" w:hAnsi="Angsana New"/>
          <w:sz w:val="28"/>
          <w:szCs w:val="28"/>
        </w:rPr>
        <w:t xml:space="preserve"> </w:t>
      </w:r>
      <w:r w:rsidRPr="00441CD6">
        <w:rPr>
          <w:rFonts w:ascii="Angsana New" w:hAnsi="Angsana New"/>
          <w:sz w:val="28"/>
          <w:szCs w:val="28"/>
          <w:cs/>
        </w:rPr>
        <w:t xml:space="preserve">ล้านบาท และ </w:t>
      </w:r>
      <w:r>
        <w:rPr>
          <w:rFonts w:ascii="Angsana New" w:hAnsi="Angsana New"/>
          <w:sz w:val="28"/>
          <w:szCs w:val="28"/>
        </w:rPr>
        <w:t>2.22</w:t>
      </w:r>
      <w:r w:rsidRPr="008F0BED">
        <w:rPr>
          <w:rFonts w:ascii="Angsana New" w:hAnsi="Angsana New"/>
          <w:sz w:val="28"/>
          <w:szCs w:val="28"/>
        </w:rPr>
        <w:t xml:space="preserve"> </w:t>
      </w:r>
      <w:r w:rsidRPr="00441CD6">
        <w:rPr>
          <w:rFonts w:ascii="Angsana New" w:hAnsi="Angsana New"/>
          <w:sz w:val="28"/>
          <w:szCs w:val="28"/>
          <w:cs/>
        </w:rPr>
        <w:t>ล้านบาท ตามลำดับ ในระหว่าง</w:t>
      </w:r>
      <w:r w:rsidR="000510AF" w:rsidRPr="00441CD6">
        <w:rPr>
          <w:rFonts w:ascii="Angsana New" w:hAnsi="Angsana New" w:hint="cs"/>
          <w:sz w:val="28"/>
          <w:szCs w:val="28"/>
          <w:cs/>
        </w:rPr>
        <w:t>งวด</w:t>
      </w:r>
      <w:r w:rsidRPr="00441CD6">
        <w:rPr>
          <w:rFonts w:ascii="Angsana New" w:hAnsi="Angsana New"/>
          <w:sz w:val="28"/>
          <w:szCs w:val="28"/>
          <w:cs/>
        </w:rPr>
        <w:t>บริษัทบันทึก</w:t>
      </w:r>
      <w:r w:rsidR="002C2AD3" w:rsidRPr="00441CD6">
        <w:rPr>
          <w:rFonts w:ascii="Angsana New" w:hAnsi="Angsana New" w:hint="cs"/>
          <w:sz w:val="28"/>
          <w:szCs w:val="28"/>
          <w:cs/>
        </w:rPr>
        <w:t>กลับรายการ</w:t>
      </w:r>
      <w:r w:rsidRPr="00441CD6">
        <w:rPr>
          <w:rFonts w:ascii="Angsana New" w:hAnsi="Angsana New"/>
          <w:sz w:val="28"/>
          <w:szCs w:val="28"/>
          <w:cs/>
        </w:rPr>
        <w:t xml:space="preserve">ค่าเผื่อผลขาดทุนจากด้อยค่าของเงินลงทุนในบริษัทร่วม จำนวน </w:t>
      </w:r>
      <w:r w:rsidR="00C31ED0">
        <w:rPr>
          <w:rFonts w:ascii="Angsana New" w:hAnsi="Angsana New"/>
          <w:sz w:val="28"/>
          <w:szCs w:val="28"/>
        </w:rPr>
        <w:t xml:space="preserve">0.27 </w:t>
      </w:r>
      <w:r w:rsidRPr="00441CD6">
        <w:rPr>
          <w:rFonts w:ascii="Angsana New" w:hAnsi="Angsana New"/>
          <w:sz w:val="28"/>
          <w:szCs w:val="28"/>
          <w:cs/>
        </w:rPr>
        <w:t xml:space="preserve">ล้านบาท  </w:t>
      </w:r>
    </w:p>
    <w:p w14:paraId="7F6CA57F" w14:textId="5FF3BBA6" w:rsidR="00967CF5" w:rsidRPr="008138F9" w:rsidRDefault="00967CF5" w:rsidP="00CF18B7">
      <w:pPr>
        <w:pStyle w:val="a"/>
        <w:tabs>
          <w:tab w:val="clear" w:pos="1080"/>
          <w:tab w:val="left" w:pos="9356"/>
        </w:tabs>
        <w:spacing w:after="120"/>
        <w:ind w:left="284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lastRenderedPageBreak/>
        <w:t>บริษัทบันทึกเงินลงทุนในบริษัทร่วมตามวิธีส่วนได้เสียใน</w:t>
      </w:r>
      <w:r w:rsidR="005B7074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</w:t>
      </w:r>
      <w:r w:rsidR="00AD4E40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ณ วันที่ </w:t>
      </w:r>
      <w:r w:rsidR="00AD4E40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AD4E40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มีนาคม </w:t>
      </w:r>
      <w:r w:rsidR="00AD4E40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>2569</w:t>
      </w:r>
      <w:r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และส่วนแบ่งกำไร</w:t>
      </w:r>
      <w:r w:rsidR="009562CD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(ขาดทุน) </w:t>
      </w:r>
      <w:r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</w:t>
      </w:r>
      <w:r w:rsidR="00C54856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</w:t>
      </w:r>
      <w:r w:rsidR="00EF0E0D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บงวด</w:t>
      </w:r>
      <w:r w:rsidR="00A21F11" w:rsidRPr="00441CD6">
        <w:rPr>
          <w:rFonts w:ascii="Angsana New" w:hAnsi="Angsana New" w:cs="Angsana New" w:hint="cs"/>
          <w:sz w:val="28"/>
          <w:szCs w:val="28"/>
          <w:cs/>
          <w:lang w:val="en-US"/>
        </w:rPr>
        <w:t>สาม</w:t>
      </w:r>
      <w:r w:rsidR="00AB6ADD" w:rsidRPr="00441CD6">
        <w:rPr>
          <w:rFonts w:ascii="Angsana New" w:hAnsi="Angsana New" w:cs="Angsana New"/>
          <w:sz w:val="28"/>
          <w:szCs w:val="28"/>
          <w:cs/>
          <w:lang w:val="en-US"/>
        </w:rPr>
        <w:t>เดือน</w:t>
      </w:r>
      <w:r w:rsidR="00C54856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256AB6" w:rsidRPr="008138F9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256AB6" w:rsidRPr="00441CD6">
        <w:rPr>
          <w:rFonts w:ascii="Angsana New" w:hAnsi="Angsana New" w:cs="Angsana New"/>
          <w:sz w:val="28"/>
          <w:szCs w:val="28"/>
          <w:cs/>
          <w:lang w:val="en-US"/>
        </w:rPr>
        <w:t xml:space="preserve">มีนาคม </w:t>
      </w:r>
      <w:r w:rsidR="00256AB6" w:rsidRPr="008138F9">
        <w:rPr>
          <w:rFonts w:ascii="Angsana New" w:hAnsi="Angsana New" w:cs="Angsana New"/>
          <w:sz w:val="28"/>
          <w:szCs w:val="28"/>
          <w:lang w:val="en-US"/>
        </w:rPr>
        <w:t>2569</w:t>
      </w:r>
      <w:r w:rsidR="006E0937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ถือตาม</w:t>
      </w:r>
      <w:r w:rsidR="005B7074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</w:t>
      </w:r>
      <w:r w:rsidR="00C54856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</w:t>
      </w:r>
      <w:r w:rsidR="00874CBF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งว</w:t>
      </w:r>
      <w:r w:rsidR="00EA5D9D" w:rsidRPr="00441CD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ดสาม</w:t>
      </w:r>
      <w:r w:rsidR="00AB6ADD" w:rsidRPr="00441CD6">
        <w:rPr>
          <w:rFonts w:ascii="Angsana New" w:hAnsi="Angsana New" w:cs="Angsana New"/>
          <w:sz w:val="28"/>
          <w:szCs w:val="28"/>
          <w:cs/>
          <w:lang w:val="en-US"/>
        </w:rPr>
        <w:t>เดือน</w:t>
      </w:r>
      <w:r w:rsidR="00C54856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256AB6" w:rsidRPr="008138F9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256AB6" w:rsidRPr="00441CD6">
        <w:rPr>
          <w:rFonts w:ascii="Angsana New" w:hAnsi="Angsana New" w:cs="Angsana New"/>
          <w:sz w:val="28"/>
          <w:szCs w:val="28"/>
          <w:cs/>
          <w:lang w:val="en-US"/>
        </w:rPr>
        <w:t xml:space="preserve">มีนาคม </w:t>
      </w:r>
      <w:r w:rsidR="00256AB6" w:rsidRPr="008138F9">
        <w:rPr>
          <w:rFonts w:ascii="Angsana New" w:hAnsi="Angsana New" w:cs="Angsana New"/>
          <w:sz w:val="28"/>
          <w:szCs w:val="28"/>
          <w:lang w:val="en-US"/>
        </w:rPr>
        <w:t>2569</w:t>
      </w:r>
      <w:r w:rsidR="006E0937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ของบริษัท นิวพลัสนิตติ้ง จำกัด (มหาชน) และบริษัทย่อย ซึ่งตรวจสอบโดยผู้สอบบัญชีอื่น มูลค่าของเงินลงทุน</w:t>
      </w:r>
      <w:r w:rsidR="006C146D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ตามวิธีส่วนได้เสีย</w:t>
      </w:r>
      <w:r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นี้ </w:t>
      </w:r>
      <w:r w:rsidR="00AD4E40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ณ วันที่ </w:t>
      </w:r>
      <w:r w:rsidR="00AD4E40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AD4E40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มีนาคม </w:t>
      </w:r>
      <w:r w:rsidR="00AD4E40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>2569</w:t>
      </w:r>
      <w:r w:rsidR="006820ED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6820ED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และ</w:t>
      </w:r>
      <w:r w:rsidR="001C38B7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วันที่</w:t>
      </w:r>
      <w:r w:rsidR="005565CA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AD4E40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AD4E40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ธันวาคม </w:t>
      </w:r>
      <w:r w:rsidR="00AD4E40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>2568</w:t>
      </w:r>
      <w:r w:rsidR="005602E2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มีจำนวน </w:t>
      </w:r>
      <w:r w:rsidR="00C31ED0">
        <w:rPr>
          <w:rFonts w:ascii="Angsana New" w:hAnsi="Angsana New" w:cs="Angsana New"/>
          <w:spacing w:val="-2"/>
          <w:sz w:val="28"/>
          <w:szCs w:val="28"/>
          <w:lang w:val="en-US"/>
        </w:rPr>
        <w:t>45.78</w:t>
      </w:r>
      <w:r w:rsidR="005602E2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307A6D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263546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>3.</w:t>
      </w:r>
      <w:r w:rsidR="00EA5D9D">
        <w:rPr>
          <w:rFonts w:ascii="Angsana New" w:hAnsi="Angsana New" w:cs="Angsana New"/>
          <w:spacing w:val="-2"/>
          <w:sz w:val="28"/>
          <w:szCs w:val="28"/>
          <w:lang w:val="en-US"/>
        </w:rPr>
        <w:t>92</w:t>
      </w:r>
      <w:r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ตามลำดับ ส่วนแบ่ง</w:t>
      </w:r>
      <w:r w:rsidR="000C0D13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กำไร</w:t>
      </w:r>
      <w:r w:rsidR="0049464E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(ขาดทุน) </w:t>
      </w:r>
      <w:r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</w:t>
      </w:r>
      <w:r w:rsidR="00C54856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</w:t>
      </w:r>
      <w:r w:rsidR="00623DD9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งวด</w:t>
      </w:r>
      <w:r w:rsidR="005F72DC" w:rsidRPr="00441CD6">
        <w:rPr>
          <w:rFonts w:ascii="Angsana New" w:hAnsi="Angsana New" w:cs="Angsana New" w:hint="cs"/>
          <w:sz w:val="28"/>
          <w:szCs w:val="28"/>
          <w:cs/>
          <w:lang w:val="en-US"/>
        </w:rPr>
        <w:t>สาม</w:t>
      </w:r>
      <w:r w:rsidR="00AB6ADD" w:rsidRPr="00441CD6">
        <w:rPr>
          <w:rFonts w:ascii="Angsana New" w:hAnsi="Angsana New" w:cs="Angsana New"/>
          <w:sz w:val="28"/>
          <w:szCs w:val="28"/>
          <w:cs/>
          <w:lang w:val="en-US"/>
        </w:rPr>
        <w:t>เดือน</w:t>
      </w:r>
      <w:r w:rsidR="00C54856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256AB6" w:rsidRPr="008138F9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256AB6" w:rsidRPr="00441CD6">
        <w:rPr>
          <w:rFonts w:ascii="Angsana New" w:hAnsi="Angsana New" w:cs="Angsana New"/>
          <w:sz w:val="28"/>
          <w:szCs w:val="28"/>
          <w:cs/>
          <w:lang w:val="en-US"/>
        </w:rPr>
        <w:t xml:space="preserve">มีนาคม </w:t>
      </w:r>
      <w:r w:rsidR="00256AB6" w:rsidRPr="008138F9">
        <w:rPr>
          <w:rFonts w:ascii="Angsana New" w:hAnsi="Angsana New" w:cs="Angsana New"/>
          <w:sz w:val="28"/>
          <w:szCs w:val="28"/>
          <w:lang w:val="en-US"/>
        </w:rPr>
        <w:t>2569</w:t>
      </w:r>
      <w:r w:rsidR="006E0937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5602E2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307A6D" w:rsidRPr="008138F9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256</w:t>
      </w:r>
      <w:r w:rsidR="005F72DC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8</w:t>
      </w:r>
      <w:r w:rsidR="00376E65" w:rsidRPr="00441CD6">
        <w:rPr>
          <w:rFonts w:ascii="Angsana New" w:eastAsia="Arial Unicode MS" w:hAnsi="Angsana New" w:cs="Angsana New"/>
          <w:snapToGrid w:val="0"/>
          <w:sz w:val="28"/>
          <w:szCs w:val="28"/>
          <w:cs/>
          <w:lang w:val="en-US" w:eastAsia="th-TH"/>
        </w:rPr>
        <w:t xml:space="preserve"> </w:t>
      </w:r>
      <w:r w:rsidR="005602E2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</w:t>
      </w:r>
      <w:r w:rsidR="006C146D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ผล</w:t>
      </w:r>
      <w:r w:rsidR="000E5118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กำไร (ขาดทุน) </w:t>
      </w:r>
      <w:r w:rsidR="008854D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จำนวน </w:t>
      </w:r>
      <w:r w:rsidR="00C31ED0" w:rsidRPr="00C31ED0">
        <w:rPr>
          <w:rFonts w:ascii="Angsana New" w:hAnsi="Angsana New" w:cs="Angsana New"/>
          <w:spacing w:val="-2"/>
          <w:sz w:val="28"/>
          <w:szCs w:val="28"/>
          <w:lang w:val="en-US"/>
        </w:rPr>
        <w:t>1.71</w:t>
      </w:r>
      <w:r w:rsidR="007C0B41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</w:t>
      </w:r>
      <w:r w:rsidR="005602E2" w:rsidRPr="00441CD6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 xml:space="preserve">บาท </w:t>
      </w:r>
      <w:r w:rsidR="005602E2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0E5118"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(</w:t>
      </w:r>
      <w:r w:rsidR="005F72DC">
        <w:rPr>
          <w:rFonts w:ascii="Angsana New" w:hAnsi="Angsana New" w:cs="Angsana New"/>
          <w:spacing w:val="-2"/>
          <w:sz w:val="28"/>
          <w:szCs w:val="28"/>
          <w:lang w:val="en-US"/>
        </w:rPr>
        <w:t>1.68</w:t>
      </w:r>
      <w:r w:rsidR="000E5118"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>)</w:t>
      </w:r>
      <w:r w:rsidRPr="008138F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441CD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</w:t>
      </w:r>
      <w:r w:rsidRPr="00441CD6">
        <w:rPr>
          <w:rFonts w:ascii="Angsana New" w:hAnsi="Angsana New" w:cs="Angsana New"/>
          <w:sz w:val="28"/>
          <w:szCs w:val="28"/>
          <w:cs/>
          <w:lang w:val="en-US"/>
        </w:rPr>
        <w:t xml:space="preserve"> ตามลำดับ</w:t>
      </w:r>
    </w:p>
    <w:p w14:paraId="51DCC232" w14:textId="0615EDE2" w:rsidR="008D3AA6" w:rsidRPr="008138F9" w:rsidRDefault="00967CF5" w:rsidP="00E17414">
      <w:pPr>
        <w:pStyle w:val="a"/>
        <w:tabs>
          <w:tab w:val="clear" w:pos="1080"/>
        </w:tabs>
        <w:spacing w:before="120" w:after="120"/>
        <w:ind w:left="284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441CD6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8"/>
        <w:gridCol w:w="2106"/>
        <w:gridCol w:w="2104"/>
      </w:tblGrid>
      <w:tr w:rsidR="00E14BC6" w:rsidRPr="008138F9" w14:paraId="22A0F398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2DA19" w14:textId="77777777" w:rsidR="00EE2A57" w:rsidRPr="00EE2A57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9D8DA" w14:textId="77777777" w:rsidR="00EE2A57" w:rsidRPr="00441CD6" w:rsidRDefault="00EE2A57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14BC6" w:rsidRPr="008138F9" w14:paraId="5A16BE38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A4262" w14:textId="77777777" w:rsidR="00EE2A57" w:rsidRPr="00EE2A57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C3C6C" w14:textId="238CC40C" w:rsidR="00EE2A57" w:rsidRPr="008138F9" w:rsidRDefault="00EE2A57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E14BC6" w:rsidRPr="008138F9" w14:paraId="112CDFA4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B6D4D" w14:textId="77777777" w:rsidR="00EE2A57" w:rsidRPr="00EE2A57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60E3" w14:textId="7B8E2CD0" w:rsidR="00EE2A57" w:rsidRPr="008138F9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6AED" w14:textId="59D855D0" w:rsidR="00EE2A57" w:rsidRPr="008138F9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14BC6" w:rsidRPr="008138F9" w14:paraId="68997AA9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DE43D" w14:textId="77777777" w:rsidR="00EE2A57" w:rsidRPr="00441CD6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BB3B" w14:textId="7592EF0B" w:rsidR="00EE2A57" w:rsidRPr="008138F9" w:rsidRDefault="00710BF4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AB11E8" w:rsidRPr="00EE2A5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AB11E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EE2A57" w:rsidRPr="00441CD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มีนาคม</w:t>
            </w:r>
            <w:r w:rsidR="00EE2A57"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EE2A57" w:rsidRPr="009B595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EE2A57" w:rsidRPr="00EE2A5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E420" w14:textId="2E83ED80" w:rsidR="00EE2A57" w:rsidRPr="00441CD6" w:rsidRDefault="00AB11E8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B595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EE2A5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EE2A57"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EE2A57"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EE2A5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E14BC6" w:rsidRPr="008138F9" w14:paraId="359F9757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399D5" w14:textId="48581ACF" w:rsidR="00EE2A57" w:rsidRPr="00EE2A57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งบฐานะการเงินแบบย่อ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962C" w14:textId="77777777" w:rsidR="00EE2A57" w:rsidRPr="00E107F2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AFAAD" w14:textId="77777777" w:rsidR="00EE2A57" w:rsidRPr="00441CD6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31ED0" w:rsidRPr="008138F9" w14:paraId="00754E87" w14:textId="77777777" w:rsidTr="00C31ED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DABF0" w14:textId="77777777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1363" w14:textId="566B58C0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655">
              <w:rPr>
                <w:rFonts w:ascii="Angsana New" w:hAnsi="Angsana New"/>
                <w:sz w:val="28"/>
                <w:szCs w:val="28"/>
              </w:rPr>
              <w:t>213,262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DBB4" w14:textId="641B8F5B" w:rsidR="00C31ED0" w:rsidRPr="008138F9" w:rsidRDefault="00C31ED0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C94F4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224,910</w:t>
            </w:r>
          </w:p>
        </w:tc>
      </w:tr>
      <w:tr w:rsidR="00C31ED0" w:rsidRPr="008138F9" w14:paraId="6F2246DE" w14:textId="77777777" w:rsidTr="00C31ED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2451F" w14:textId="77777777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E4ED" w14:textId="6F38ABE4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7B8B">
              <w:rPr>
                <w:rFonts w:ascii="Angsana New" w:hAnsi="Angsana New"/>
                <w:sz w:val="28"/>
                <w:szCs w:val="28"/>
              </w:rPr>
              <w:t>314,270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1269" w14:textId="7FA77BBF" w:rsidR="00C31ED0" w:rsidRPr="008138F9" w:rsidRDefault="00C31ED0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77491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313,297</w:t>
            </w:r>
          </w:p>
        </w:tc>
      </w:tr>
      <w:tr w:rsidR="00C31ED0" w:rsidRPr="008138F9" w14:paraId="4C8FD533" w14:textId="77777777" w:rsidTr="00C31ED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5B540" w14:textId="77777777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F0868" w14:textId="6C274A7A" w:rsidR="00C31ED0" w:rsidRPr="00441CD6" w:rsidRDefault="00C31ED0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97B8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30,379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44AF" w14:textId="71CE7D7B" w:rsidR="00C31ED0" w:rsidRPr="00441CD6" w:rsidRDefault="00C31ED0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47F5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42,871</w:t>
            </w:r>
          </w:p>
        </w:tc>
      </w:tr>
      <w:tr w:rsidR="00C31ED0" w:rsidRPr="008138F9" w14:paraId="00DFBE05" w14:textId="77777777" w:rsidTr="00C31ED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2E762" w14:textId="77777777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95FA" w14:textId="3A6125E1" w:rsidR="00C31ED0" w:rsidRPr="00441CD6" w:rsidRDefault="00C31ED0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1474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37,511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580EC" w14:textId="00FC57A4" w:rsidR="00C31ED0" w:rsidRPr="00441CD6" w:rsidRDefault="00C31ED0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27D0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37,528</w:t>
            </w:r>
          </w:p>
        </w:tc>
      </w:tr>
      <w:tr w:rsidR="00E14BC6" w:rsidRPr="008138F9" w14:paraId="1D7159D1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988F4" w14:textId="77777777" w:rsidR="00EE2A57" w:rsidRPr="00441CD6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2A668" w14:textId="77777777" w:rsidR="00EE2A57" w:rsidRPr="008138F9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</w:tcPr>
          <w:p w14:paraId="01C5D462" w14:textId="77777777" w:rsidR="00EE2A57" w:rsidRPr="008138F9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14BC6" w:rsidRPr="008138F9" w14:paraId="6D49522F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ED176" w14:textId="77777777" w:rsidR="00FB060A" w:rsidRPr="00EE2A57" w:rsidRDefault="00FB060A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69A45" w14:textId="28A5897D" w:rsidR="00FB060A" w:rsidRPr="00441CD6" w:rsidRDefault="00FB060A" w:rsidP="00327C9D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2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14BC6" w:rsidRPr="008138F9" w14:paraId="2F24D027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C3B68" w14:textId="77777777" w:rsidR="00FB060A" w:rsidRPr="00EE2A57" w:rsidRDefault="00FB060A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09C31" w14:textId="71984BEF" w:rsidR="00FB060A" w:rsidRPr="00441CD6" w:rsidRDefault="00FB060A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E14BC6" w:rsidRPr="008138F9" w14:paraId="3F667283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4DEF" w14:textId="77777777" w:rsidR="002417A2" w:rsidRPr="00EE2A57" w:rsidRDefault="002417A2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5D62" w14:textId="2BD836AA" w:rsidR="002417A2" w:rsidRPr="00441CD6" w:rsidRDefault="00CC191F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สำหรับ</w:t>
            </w:r>
            <w:r w:rsidR="000E59D3"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งวด</w:t>
            </w:r>
            <w:r w:rsidR="00EE2A57" w:rsidRPr="00441CD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สาม</w:t>
            </w:r>
            <w:r w:rsidR="00AB6ADD"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สิ้นสุด วันที่ </w:t>
            </w:r>
            <w:r w:rsidR="00E1741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31 </w:t>
            </w:r>
            <w:r w:rsidR="00E17414" w:rsidRPr="00441CD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E14BC6" w:rsidRPr="008138F9" w14:paraId="55DF5A8C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F00BE" w14:textId="77777777" w:rsidR="00EE2A57" w:rsidRPr="00441CD6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E888" w14:textId="041329EB" w:rsidR="00EE2A57" w:rsidRPr="00441CD6" w:rsidRDefault="00EE2A57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E1741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C3FFA" w14:textId="4F8B4CD0" w:rsidR="00EE2A57" w:rsidRPr="00441CD6" w:rsidRDefault="00EE2A57" w:rsidP="008417F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E1741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E14BC6" w:rsidRPr="008138F9" w14:paraId="0F8BBC22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1BECB" w14:textId="4582A622" w:rsidR="00EE2A57" w:rsidRPr="00441CD6" w:rsidRDefault="00EE2A57" w:rsidP="00841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</w:tcPr>
          <w:p w14:paraId="1CCEA91E" w14:textId="402C363A" w:rsidR="00EE2A57" w:rsidRPr="008138F9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EE2A57" w:rsidRPr="00441CD6" w:rsidRDefault="00EE2A57" w:rsidP="008417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31ED0" w:rsidRPr="008138F9" w14:paraId="667D9290" w14:textId="77777777" w:rsidTr="00C31ED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C255D" w14:textId="26EE1997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33840" w14:textId="01533671" w:rsidR="00C31ED0" w:rsidRPr="00C31ED0" w:rsidRDefault="00C31ED0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31ED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48,408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A42B3" w14:textId="637961FB" w:rsidR="00C31ED0" w:rsidRPr="008138F9" w:rsidRDefault="00982202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69,438</w:t>
            </w:r>
          </w:p>
        </w:tc>
      </w:tr>
      <w:tr w:rsidR="00C31ED0" w:rsidRPr="008138F9" w14:paraId="5B99C6DD" w14:textId="77777777" w:rsidTr="00C31ED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87B02" w14:textId="3AA77BAF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86FAA" w14:textId="644989B5" w:rsidR="00C31ED0" w:rsidRPr="008138F9" w:rsidRDefault="00C31ED0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5D2F" w14:textId="4640B261" w:rsidR="00C31ED0" w:rsidRPr="00441CD6" w:rsidRDefault="00C31ED0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31ED0" w:rsidRPr="008138F9" w14:paraId="55F9816C" w14:textId="77777777" w:rsidTr="00C31ED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EF09D" w14:textId="03A6EBCA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7A2C" w14:textId="705C3373" w:rsidR="00C31ED0" w:rsidRPr="008138F9" w:rsidRDefault="00C31ED0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1474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789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B65A" w14:textId="74AE1965" w:rsidR="00C31ED0" w:rsidRPr="008138F9" w:rsidRDefault="00C31ED0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F3A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7,011</w:t>
            </w:r>
          </w:p>
        </w:tc>
      </w:tr>
      <w:tr w:rsidR="00C31ED0" w:rsidRPr="008138F9" w14:paraId="28FCD431" w14:textId="77777777" w:rsidTr="00C31ED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6E732" w14:textId="7137A445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2C4AF" w14:textId="1C2EB349" w:rsidR="00C31ED0" w:rsidRPr="00441CD6" w:rsidRDefault="00C31ED0" w:rsidP="00C31ED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1474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1,044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67BF" w14:textId="19019AAF" w:rsidR="00C31ED0" w:rsidRPr="008138F9" w:rsidRDefault="00C31ED0" w:rsidP="00C31ED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F484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(105)</w:t>
            </w:r>
          </w:p>
        </w:tc>
      </w:tr>
      <w:tr w:rsidR="00C31ED0" w:rsidRPr="008138F9" w14:paraId="694AA4A3" w14:textId="77777777" w:rsidTr="00C31ED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5326C" w14:textId="50034039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8A891" w14:textId="46A0BF87" w:rsidR="00C31ED0" w:rsidRPr="008138F9" w:rsidRDefault="00C31ED0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1474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1,833</w:t>
            </w: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BA876" w14:textId="590448A8" w:rsidR="00C31ED0" w:rsidRPr="008138F9" w:rsidRDefault="00C31ED0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65E0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6,906</w:t>
            </w:r>
          </w:p>
        </w:tc>
      </w:tr>
      <w:tr w:rsidR="00C31ED0" w:rsidRPr="008138F9" w14:paraId="5A933335" w14:textId="77777777" w:rsidTr="008417F0">
        <w:trPr>
          <w:trHeight w:val="397"/>
        </w:trPr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ADF06" w14:textId="383B8825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pct"/>
            <w:tcBorders>
              <w:top w:val="nil"/>
              <w:left w:val="nil"/>
              <w:bottom w:val="nil"/>
              <w:right w:val="nil"/>
            </w:tcBorders>
          </w:tcPr>
          <w:p w14:paraId="72B32FC8" w14:textId="3D09FE10" w:rsidR="00C31ED0" w:rsidRPr="008138F9" w:rsidRDefault="00C31ED0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6C794" w14:textId="5EE2CD81" w:rsidR="00C31ED0" w:rsidRPr="008138F9" w:rsidRDefault="00C31ED0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36B2F27D" w14:textId="77777777" w:rsidR="00AB11E8" w:rsidRDefault="00AB1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0682F17" w14:textId="4D952753" w:rsidR="00240D0A" w:rsidRPr="008138F9" w:rsidRDefault="00240D0A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lastRenderedPageBreak/>
        <w:t>ที่ดิน อาคารและอุปกรณ์ - สุทธิ</w:t>
      </w:r>
    </w:p>
    <w:p w14:paraId="60BE8149" w14:textId="0A59CA1C" w:rsidR="009B29B0" w:rsidRDefault="009B29B0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8138F9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 อาคารและอุปกรณ์</w:t>
      </w:r>
      <w:r w:rsidR="001104D2" w:rsidRPr="008138F9">
        <w:rPr>
          <w:rFonts w:ascii="Angsana New" w:hAnsi="Angsana New"/>
          <w:sz w:val="28"/>
          <w:szCs w:val="28"/>
          <w:cs/>
        </w:rPr>
        <w:t xml:space="preserve"> </w:t>
      </w:r>
      <w:r w:rsidR="00F63FAF" w:rsidRPr="008138F9">
        <w:rPr>
          <w:rFonts w:ascii="Angsana New" w:hAnsi="Angsana New"/>
          <w:sz w:val="28"/>
          <w:szCs w:val="28"/>
          <w:cs/>
        </w:rPr>
        <w:t>สำหรับ</w:t>
      </w:r>
      <w:r w:rsidR="00616BB2" w:rsidRPr="00616BB2">
        <w:rPr>
          <w:rFonts w:ascii="Angsana New" w:hAnsi="Angsana New"/>
          <w:sz w:val="28"/>
          <w:szCs w:val="28"/>
          <w:cs/>
        </w:rPr>
        <w:t>งวดสาม</w:t>
      </w:r>
      <w:r w:rsidR="00AB6ADD" w:rsidRPr="008138F9">
        <w:rPr>
          <w:rFonts w:ascii="Angsana New" w:hAnsi="Angsana New"/>
          <w:sz w:val="28"/>
          <w:szCs w:val="28"/>
          <w:cs/>
        </w:rPr>
        <w:t>เดือน</w:t>
      </w:r>
      <w:r w:rsidR="00F63FAF" w:rsidRPr="008138F9">
        <w:rPr>
          <w:rFonts w:ascii="Angsana New" w:hAnsi="Angsana New"/>
          <w:sz w:val="28"/>
          <w:szCs w:val="28"/>
          <w:cs/>
        </w:rPr>
        <w:t>สิ้นสุดวันที่</w:t>
      </w:r>
      <w:r w:rsidRPr="008138F9">
        <w:rPr>
          <w:rFonts w:ascii="Angsana New" w:hAnsi="Angsana New"/>
          <w:sz w:val="28"/>
          <w:szCs w:val="28"/>
        </w:rPr>
        <w:t xml:space="preserve"> </w:t>
      </w:r>
      <w:r w:rsidR="00256AB6" w:rsidRPr="008138F9">
        <w:rPr>
          <w:rFonts w:ascii="Angsana New" w:hAnsi="Angsana New"/>
          <w:sz w:val="28"/>
          <w:szCs w:val="28"/>
        </w:rPr>
        <w:t xml:space="preserve">31 </w:t>
      </w:r>
      <w:r w:rsidR="00256AB6" w:rsidRPr="00441CD6">
        <w:rPr>
          <w:rFonts w:ascii="Angsana New" w:hAnsi="Angsana New"/>
          <w:sz w:val="28"/>
          <w:szCs w:val="28"/>
          <w:cs/>
        </w:rPr>
        <w:t xml:space="preserve">มีนาคม </w:t>
      </w:r>
      <w:r w:rsidR="00256AB6" w:rsidRPr="008138F9">
        <w:rPr>
          <w:rFonts w:ascii="Angsana New" w:hAnsi="Angsana New"/>
          <w:sz w:val="28"/>
          <w:szCs w:val="28"/>
        </w:rPr>
        <w:t>2569</w:t>
      </w:r>
      <w:r w:rsidR="00D00F8E" w:rsidRPr="008138F9">
        <w:rPr>
          <w:rFonts w:ascii="Angsana New" w:hAnsi="Angsana New"/>
          <w:sz w:val="28"/>
          <w:szCs w:val="28"/>
          <w:cs/>
        </w:rPr>
        <w:t xml:space="preserve"> </w:t>
      </w:r>
      <w:r w:rsidRPr="008138F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52"/>
        <w:gridCol w:w="3966"/>
      </w:tblGrid>
      <w:tr w:rsidR="00896C07" w:rsidRPr="001E30B1" w14:paraId="09A6847F" w14:textId="77777777" w:rsidTr="0081562F">
        <w:trPr>
          <w:trHeight w:val="397"/>
        </w:trPr>
        <w:tc>
          <w:tcPr>
            <w:tcW w:w="2938" w:type="pct"/>
          </w:tcPr>
          <w:p w14:paraId="431E1096" w14:textId="77777777" w:rsidR="00896C07" w:rsidRPr="008138F9" w:rsidRDefault="00896C07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2" w:type="pct"/>
            <w:vAlign w:val="bottom"/>
          </w:tcPr>
          <w:p w14:paraId="736F2334" w14:textId="77777777" w:rsidR="00896C07" w:rsidRPr="00441CD6" w:rsidRDefault="00896C07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96C07" w:rsidRPr="008138F9" w14:paraId="4DA8F673" w14:textId="77777777" w:rsidTr="0081562F">
        <w:trPr>
          <w:trHeight w:val="397"/>
        </w:trPr>
        <w:tc>
          <w:tcPr>
            <w:tcW w:w="2938" w:type="pct"/>
            <w:vAlign w:val="center"/>
          </w:tcPr>
          <w:p w14:paraId="5435A054" w14:textId="77777777" w:rsidR="00896C07" w:rsidRPr="008138F9" w:rsidRDefault="00896C07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28548617" w14:textId="16A63970" w:rsidR="00896C07" w:rsidRPr="008138F9" w:rsidRDefault="00896C07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896C07" w:rsidRPr="001E30B1" w14:paraId="483F8470" w14:textId="77777777" w:rsidTr="0081562F">
        <w:trPr>
          <w:trHeight w:val="397"/>
        </w:trPr>
        <w:tc>
          <w:tcPr>
            <w:tcW w:w="2938" w:type="pct"/>
            <w:vAlign w:val="center"/>
          </w:tcPr>
          <w:p w14:paraId="6603684D" w14:textId="77777777" w:rsidR="00896C07" w:rsidRPr="008138F9" w:rsidRDefault="00896C07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2BC5399A" w14:textId="77777777" w:rsidR="00896C07" w:rsidRPr="00441CD6" w:rsidRDefault="00896C07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6C07" w:rsidRPr="008138F9" w14:paraId="56888F68" w14:textId="77777777" w:rsidTr="0081562F">
        <w:trPr>
          <w:trHeight w:val="397"/>
        </w:trPr>
        <w:tc>
          <w:tcPr>
            <w:tcW w:w="2938" w:type="pct"/>
            <w:vAlign w:val="center"/>
          </w:tcPr>
          <w:p w14:paraId="47C89F11" w14:textId="569FC0A9" w:rsidR="00896C07" w:rsidRPr="00441CD6" w:rsidRDefault="00896C07" w:rsidP="00896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465E0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768B3BF8" w14:textId="376CC6A5" w:rsidR="00896C07" w:rsidRPr="008138F9" w:rsidRDefault="00896C07" w:rsidP="00896C0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96C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22,379</w:t>
            </w:r>
          </w:p>
        </w:tc>
      </w:tr>
      <w:tr w:rsidR="00C31ED0" w:rsidRPr="008138F9" w14:paraId="632CA935" w14:textId="77777777" w:rsidTr="00C31ED0">
        <w:trPr>
          <w:trHeight w:val="397"/>
        </w:trPr>
        <w:tc>
          <w:tcPr>
            <w:tcW w:w="2938" w:type="pct"/>
            <w:vAlign w:val="center"/>
          </w:tcPr>
          <w:p w14:paraId="4FF25B6D" w14:textId="5579D7DC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: ซื้อระหว่างงวด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1FAA4BDA" w14:textId="566A6D85" w:rsidR="00C31ED0" w:rsidRPr="008138F9" w:rsidRDefault="00C31ED0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B11A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648</w:t>
            </w:r>
          </w:p>
        </w:tc>
      </w:tr>
      <w:tr w:rsidR="00C31ED0" w:rsidRPr="008138F9" w14:paraId="7739D593" w14:textId="77777777" w:rsidTr="00C31ED0">
        <w:trPr>
          <w:trHeight w:val="397"/>
        </w:trPr>
        <w:tc>
          <w:tcPr>
            <w:tcW w:w="2938" w:type="pct"/>
            <w:vAlign w:val="center"/>
          </w:tcPr>
          <w:p w14:paraId="21E5CB82" w14:textId="3E5AE3FF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5E0B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proofErr w:type="gramStart"/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proofErr w:type="gramEnd"/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จำหน่ายระหว่างงวด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07BCF619" w14:textId="4BF85E9C" w:rsidR="00C31ED0" w:rsidRPr="008138F9" w:rsidRDefault="00C31ED0" w:rsidP="00C31E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C31ED0" w:rsidRPr="008138F9" w14:paraId="72A76E96" w14:textId="77777777" w:rsidTr="00C31ED0">
        <w:trPr>
          <w:trHeight w:val="397"/>
        </w:trPr>
        <w:tc>
          <w:tcPr>
            <w:tcW w:w="2938" w:type="pct"/>
            <w:vAlign w:val="center"/>
          </w:tcPr>
          <w:p w14:paraId="128167A5" w14:textId="3FE975A5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5E0B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proofErr w:type="gramStart"/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proofErr w:type="gramEnd"/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0971ED40" w14:textId="1252519A" w:rsidR="00C31ED0" w:rsidRPr="008138F9" w:rsidRDefault="00C31ED0" w:rsidP="00C31ED0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64B6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(681)</w:t>
            </w:r>
          </w:p>
        </w:tc>
      </w:tr>
      <w:tr w:rsidR="00C31ED0" w:rsidRPr="008138F9" w14:paraId="21E6EF30" w14:textId="77777777" w:rsidTr="00C31ED0">
        <w:trPr>
          <w:trHeight w:val="397"/>
        </w:trPr>
        <w:tc>
          <w:tcPr>
            <w:tcW w:w="2938" w:type="pct"/>
            <w:vAlign w:val="center"/>
          </w:tcPr>
          <w:p w14:paraId="43644D3D" w14:textId="5DC48BAF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7B0C2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7B0C2C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79F40814" w14:textId="7B114CFF" w:rsidR="00C31ED0" w:rsidRPr="00EE2498" w:rsidRDefault="00C31ED0" w:rsidP="00C31ED0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4B6D">
              <w:rPr>
                <w:rFonts w:ascii="Angsana New" w:hAnsi="Angsana New"/>
                <w:sz w:val="28"/>
                <w:szCs w:val="28"/>
                <w:lang w:val="en-US"/>
              </w:rPr>
              <w:t>22,346</w:t>
            </w:r>
          </w:p>
        </w:tc>
      </w:tr>
    </w:tbl>
    <w:p w14:paraId="4D69ECAB" w14:textId="71AE1348" w:rsidR="00193D90" w:rsidRPr="008138F9" w:rsidRDefault="00193D90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76AA0671" w14:textId="4998248F" w:rsidR="00BA340F" w:rsidRPr="00441CD6" w:rsidRDefault="00BA340F" w:rsidP="00BA3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8138F9">
        <w:rPr>
          <w:rFonts w:ascii="Angsana New" w:hAnsi="Angsana New"/>
          <w:sz w:val="28"/>
          <w:szCs w:val="28"/>
        </w:rPr>
        <w:tab/>
      </w:r>
      <w:r w:rsidRPr="00441CD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margin" w:tblpY="178"/>
        <w:tblW w:w="5000" w:type="pct"/>
        <w:tblLook w:val="0000" w:firstRow="0" w:lastRow="0" w:firstColumn="0" w:lastColumn="0" w:noHBand="0" w:noVBand="0"/>
      </w:tblPr>
      <w:tblGrid>
        <w:gridCol w:w="5658"/>
        <w:gridCol w:w="1979"/>
        <w:gridCol w:w="1981"/>
      </w:tblGrid>
      <w:tr w:rsidR="0069475D" w:rsidRPr="008138F9" w14:paraId="28BB9DCB" w14:textId="77777777" w:rsidTr="00DC0FE0">
        <w:trPr>
          <w:trHeight w:val="397"/>
          <w:tblHeader/>
        </w:trPr>
        <w:tc>
          <w:tcPr>
            <w:tcW w:w="2941" w:type="pct"/>
          </w:tcPr>
          <w:p w14:paraId="09674E9C" w14:textId="77777777" w:rsidR="0069475D" w:rsidRPr="008138F9" w:rsidRDefault="0069475D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9" w:type="pct"/>
            <w:gridSpan w:val="2"/>
            <w:vAlign w:val="bottom"/>
          </w:tcPr>
          <w:p w14:paraId="5B3F5C0F" w14:textId="77777777" w:rsidR="0069475D" w:rsidRPr="00441CD6" w:rsidRDefault="0069475D" w:rsidP="00DC0F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475D" w:rsidRPr="008138F9" w14:paraId="2C71185A" w14:textId="77777777" w:rsidTr="00DC0FE0">
        <w:trPr>
          <w:trHeight w:val="397"/>
          <w:tblHeader/>
        </w:trPr>
        <w:tc>
          <w:tcPr>
            <w:tcW w:w="2941" w:type="pct"/>
          </w:tcPr>
          <w:p w14:paraId="40A12F44" w14:textId="77777777" w:rsidR="0069475D" w:rsidRPr="008138F9" w:rsidRDefault="0069475D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9" w:type="pct"/>
            <w:gridSpan w:val="2"/>
            <w:vAlign w:val="center"/>
          </w:tcPr>
          <w:p w14:paraId="029F183A" w14:textId="77777777" w:rsidR="0069475D" w:rsidRPr="00441CD6" w:rsidRDefault="0069475D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9475D" w:rsidRPr="008138F9" w14:paraId="74D51746" w14:textId="77777777" w:rsidTr="00DC0FE0">
        <w:trPr>
          <w:trHeight w:val="397"/>
          <w:tblHeader/>
        </w:trPr>
        <w:tc>
          <w:tcPr>
            <w:tcW w:w="2941" w:type="pct"/>
          </w:tcPr>
          <w:p w14:paraId="09BFFFC8" w14:textId="77777777" w:rsidR="0069475D" w:rsidRPr="008138F9" w:rsidRDefault="0069475D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9" w:type="pct"/>
            <w:gridSpan w:val="2"/>
            <w:vAlign w:val="bottom"/>
          </w:tcPr>
          <w:p w14:paraId="25C43FEC" w14:textId="77777777" w:rsidR="0069475D" w:rsidRPr="00441CD6" w:rsidRDefault="0069475D" w:rsidP="00DC0F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5CE4" w:rsidRPr="008138F9" w14:paraId="7E18A39D" w14:textId="77777777" w:rsidTr="00DC0FE0">
        <w:trPr>
          <w:trHeight w:val="397"/>
          <w:tblHeader/>
        </w:trPr>
        <w:tc>
          <w:tcPr>
            <w:tcW w:w="2941" w:type="pct"/>
          </w:tcPr>
          <w:p w14:paraId="2DEAD0C4" w14:textId="77777777" w:rsidR="00E25CE4" w:rsidRPr="008138F9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pct"/>
            <w:vAlign w:val="bottom"/>
          </w:tcPr>
          <w:p w14:paraId="2457BE41" w14:textId="77777777" w:rsidR="00E25CE4" w:rsidRPr="008138F9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29" w:type="pct"/>
            <w:vAlign w:val="bottom"/>
          </w:tcPr>
          <w:p w14:paraId="5CC7F541" w14:textId="77777777" w:rsidR="00E25CE4" w:rsidRPr="008138F9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25CE4" w:rsidRPr="008138F9" w14:paraId="63BF89A8" w14:textId="77777777" w:rsidTr="00DC0FE0">
        <w:trPr>
          <w:trHeight w:val="397"/>
          <w:tblHeader/>
        </w:trPr>
        <w:tc>
          <w:tcPr>
            <w:tcW w:w="2941" w:type="pct"/>
          </w:tcPr>
          <w:p w14:paraId="1249B88C" w14:textId="77777777" w:rsidR="00E25CE4" w:rsidRPr="008138F9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pct"/>
            <w:vAlign w:val="bottom"/>
          </w:tcPr>
          <w:p w14:paraId="313985BD" w14:textId="18FF24DD" w:rsidR="00E25CE4" w:rsidRPr="008138F9" w:rsidRDefault="00E25CE4" w:rsidP="00327C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29" w:type="pct"/>
            <w:vAlign w:val="bottom"/>
          </w:tcPr>
          <w:p w14:paraId="6A233545" w14:textId="073CAD14" w:rsidR="00E25CE4" w:rsidRPr="00441CD6" w:rsidRDefault="00E25CE4" w:rsidP="00327C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25CE4" w:rsidRPr="008138F9" w14:paraId="478FA221" w14:textId="77777777" w:rsidTr="00983B09">
        <w:trPr>
          <w:trHeight w:val="397"/>
        </w:trPr>
        <w:tc>
          <w:tcPr>
            <w:tcW w:w="2941" w:type="pct"/>
            <w:vAlign w:val="bottom"/>
          </w:tcPr>
          <w:p w14:paraId="4610D9F5" w14:textId="77777777" w:rsidR="00E25CE4" w:rsidRPr="003417A2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029" w:type="pct"/>
          </w:tcPr>
          <w:p w14:paraId="0F866360" w14:textId="77777777" w:rsidR="00E25CE4" w:rsidRPr="008138F9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pct"/>
          </w:tcPr>
          <w:p w14:paraId="3C9F5514" w14:textId="77777777" w:rsidR="00E25CE4" w:rsidRPr="008138F9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5CE4" w:rsidRPr="008138F9" w14:paraId="261D1DFA" w14:textId="77777777" w:rsidTr="00983B09">
        <w:trPr>
          <w:trHeight w:val="397"/>
        </w:trPr>
        <w:tc>
          <w:tcPr>
            <w:tcW w:w="2941" w:type="pct"/>
            <w:vAlign w:val="bottom"/>
          </w:tcPr>
          <w:p w14:paraId="71E3DBD4" w14:textId="295CA3FD" w:rsidR="00E25CE4" w:rsidRPr="003417A2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  <w:r w:rsidRPr="001E30B1">
              <w:rPr>
                <w:rFonts w:ascii="Angsana New" w:hAnsi="Angsana New"/>
                <w:sz w:val="28"/>
                <w:szCs w:val="28"/>
              </w:rPr>
              <w:t>(</w:t>
            </w:r>
            <w:r w:rsidR="003C73B0" w:rsidRPr="00441C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C73B0" w:rsidRPr="001E30B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C73B0"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3C73B0" w:rsidRPr="001E30B1">
              <w:rPr>
                <w:rFonts w:ascii="Angsana New" w:hAnsi="Angsana New"/>
                <w:sz w:val="28"/>
                <w:szCs w:val="28"/>
              </w:rPr>
              <w:t xml:space="preserve">2569 </w:t>
            </w:r>
            <w:r w:rsidR="003C73B0" w:rsidRPr="00441CD6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3C73B0" w:rsidRPr="00710BF4">
              <w:rPr>
                <w:rFonts w:ascii="Angsana New" w:hAnsi="Angsana New" w:hint="cs"/>
                <w:sz w:val="28"/>
                <w:szCs w:val="28"/>
              </w:rPr>
              <w:t>6.87</w:t>
            </w:r>
            <w:r w:rsidR="003C73B0" w:rsidRPr="001E30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73B0" w:rsidRPr="00441CD6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="003C73B0" w:rsidRPr="00710BF4">
              <w:rPr>
                <w:rFonts w:ascii="Angsana New" w:hAnsi="Angsana New" w:hint="cs"/>
                <w:sz w:val="28"/>
                <w:szCs w:val="28"/>
              </w:rPr>
              <w:t>7.30</w:t>
            </w:r>
            <w:r w:rsidR="003C73B0" w:rsidRPr="001E30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73B0" w:rsidRPr="00441CD6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029" w:type="pct"/>
            <w:vAlign w:val="bottom"/>
          </w:tcPr>
          <w:p w14:paraId="4D7543BC" w14:textId="06930E18" w:rsidR="00E25CE4" w:rsidRPr="008138F9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29" w:type="pct"/>
            <w:vAlign w:val="bottom"/>
          </w:tcPr>
          <w:p w14:paraId="6F68E4C4" w14:textId="56A8034A" w:rsidR="00E25CE4" w:rsidRPr="008138F9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25CE4" w:rsidRPr="008138F9" w14:paraId="1530CDC9" w14:textId="77777777" w:rsidTr="003C73B0">
        <w:trPr>
          <w:trHeight w:val="397"/>
        </w:trPr>
        <w:tc>
          <w:tcPr>
            <w:tcW w:w="2941" w:type="pct"/>
            <w:vAlign w:val="bottom"/>
          </w:tcPr>
          <w:p w14:paraId="252049BA" w14:textId="2AE43816" w:rsidR="00E25CE4" w:rsidRPr="00441CD6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และ ณ วันที่ </w:t>
            </w:r>
            <w:r w:rsidRPr="00983B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83B09">
              <w:rPr>
                <w:rFonts w:ascii="Angsana New" w:hAnsi="Angsana New"/>
                <w:sz w:val="28"/>
                <w:szCs w:val="28"/>
              </w:rPr>
              <w:t>2568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อัตราดอกเบี้ยร้อยละ </w:t>
            </w:r>
            <w:r w:rsidRPr="00983B09">
              <w:rPr>
                <w:rFonts w:ascii="Angsana New" w:hAnsi="Angsana New"/>
                <w:sz w:val="28"/>
                <w:szCs w:val="28"/>
              </w:rPr>
              <w:t>6.87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983B09">
              <w:rPr>
                <w:rFonts w:ascii="Angsana New" w:hAnsi="Angsana New"/>
                <w:sz w:val="28"/>
                <w:szCs w:val="28"/>
              </w:rPr>
              <w:t>7.</w:t>
            </w:r>
            <w:r w:rsidR="004A5F92">
              <w:rPr>
                <w:rFonts w:ascii="Angsana New" w:hAnsi="Angsana New"/>
                <w:sz w:val="28"/>
                <w:szCs w:val="28"/>
              </w:rPr>
              <w:t>30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ต่อปี)</w:t>
            </w:r>
          </w:p>
        </w:tc>
        <w:tc>
          <w:tcPr>
            <w:tcW w:w="1029" w:type="pct"/>
            <w:vAlign w:val="bottom"/>
          </w:tcPr>
          <w:p w14:paraId="62B919C5" w14:textId="2F3F2EC2" w:rsidR="00E25CE4" w:rsidRPr="008138F9" w:rsidRDefault="003C73B0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10BF4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1,162</w:t>
            </w:r>
          </w:p>
        </w:tc>
        <w:tc>
          <w:tcPr>
            <w:tcW w:w="1029" w:type="pct"/>
            <w:vAlign w:val="bottom"/>
          </w:tcPr>
          <w:p w14:paraId="721E730E" w14:textId="7B232088" w:rsidR="00E25CE4" w:rsidRPr="008138F9" w:rsidRDefault="008B2636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B263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1,239</w:t>
            </w:r>
          </w:p>
        </w:tc>
      </w:tr>
      <w:tr w:rsidR="00E25CE4" w:rsidRPr="008138F9" w14:paraId="15370FE1" w14:textId="77777777" w:rsidTr="00983B09">
        <w:trPr>
          <w:trHeight w:val="397"/>
        </w:trPr>
        <w:tc>
          <w:tcPr>
            <w:tcW w:w="2941" w:type="pct"/>
            <w:vAlign w:val="bottom"/>
          </w:tcPr>
          <w:p w14:paraId="4613D384" w14:textId="77777777" w:rsidR="00E25CE4" w:rsidRPr="003417A2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pct"/>
            <w:vAlign w:val="center"/>
          </w:tcPr>
          <w:p w14:paraId="01A644AD" w14:textId="77777777" w:rsidR="00E25CE4" w:rsidRPr="00441CD6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29" w:type="pct"/>
            <w:vAlign w:val="center"/>
          </w:tcPr>
          <w:p w14:paraId="7A75D346" w14:textId="77777777" w:rsidR="00E25CE4" w:rsidRPr="008138F9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25CE4" w:rsidRPr="008138F9" w14:paraId="1B93F46B" w14:textId="77777777" w:rsidTr="00983B09">
        <w:trPr>
          <w:trHeight w:val="397"/>
        </w:trPr>
        <w:tc>
          <w:tcPr>
            <w:tcW w:w="2941" w:type="pct"/>
            <w:vAlign w:val="bottom"/>
          </w:tcPr>
          <w:p w14:paraId="7C68F07E" w14:textId="77777777" w:rsidR="00E25CE4" w:rsidRPr="00441CD6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9" w:type="pct"/>
            <w:vAlign w:val="center"/>
          </w:tcPr>
          <w:p w14:paraId="60DF1618" w14:textId="77777777" w:rsidR="00E25CE4" w:rsidRPr="008138F9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29" w:type="pct"/>
            <w:vAlign w:val="center"/>
          </w:tcPr>
          <w:p w14:paraId="11EBBBE5" w14:textId="77777777" w:rsidR="00E25CE4" w:rsidRPr="008138F9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25CE4" w:rsidRPr="008138F9" w14:paraId="36D9AB4C" w14:textId="77777777" w:rsidTr="00983B09">
        <w:trPr>
          <w:trHeight w:val="397"/>
        </w:trPr>
        <w:tc>
          <w:tcPr>
            <w:tcW w:w="2941" w:type="pct"/>
            <w:vAlign w:val="bottom"/>
          </w:tcPr>
          <w:p w14:paraId="697EBB73" w14:textId="4C7928C1" w:rsidR="00E25CE4" w:rsidRPr="003417A2" w:rsidRDefault="003417A2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(</w:t>
            </w:r>
            <w:r w:rsidR="003C73B0" w:rsidRPr="00441C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C73B0"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C73B0"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3C73B0" w:rsidRPr="008138F9">
              <w:rPr>
                <w:rFonts w:ascii="Angsana New" w:hAnsi="Angsana New"/>
                <w:sz w:val="28"/>
                <w:szCs w:val="28"/>
              </w:rPr>
              <w:t xml:space="preserve">2569 </w:t>
            </w:r>
            <w:r w:rsidR="003C73B0" w:rsidRPr="00441CD6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ร้อยละ </w:t>
            </w:r>
            <w:r w:rsidR="003C73B0" w:rsidRPr="00710BF4">
              <w:rPr>
                <w:rFonts w:ascii="Angsana New" w:hAnsi="Angsana New" w:hint="cs"/>
                <w:sz w:val="28"/>
                <w:szCs w:val="28"/>
              </w:rPr>
              <w:t>1.75</w:t>
            </w:r>
            <w:r w:rsidR="003C73B0" w:rsidRPr="00710BF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73B0" w:rsidRPr="00441CD6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="003C73B0" w:rsidRPr="00710BF4">
              <w:rPr>
                <w:rFonts w:ascii="Angsana New" w:hAnsi="Angsana New" w:hint="cs"/>
                <w:sz w:val="28"/>
                <w:szCs w:val="28"/>
              </w:rPr>
              <w:t>2.</w:t>
            </w:r>
            <w:r w:rsidR="00095F8F">
              <w:rPr>
                <w:rFonts w:ascii="Angsana New" w:hAnsi="Angsana New"/>
                <w:sz w:val="28"/>
                <w:szCs w:val="28"/>
              </w:rPr>
              <w:t>1</w:t>
            </w:r>
            <w:r w:rsidR="003C73B0" w:rsidRPr="00710BF4">
              <w:rPr>
                <w:rFonts w:ascii="Angsana New" w:hAnsi="Angsana New" w:hint="cs"/>
                <w:sz w:val="28"/>
                <w:szCs w:val="28"/>
              </w:rPr>
              <w:t>5</w:t>
            </w:r>
            <w:r w:rsidR="003C73B0" w:rsidRPr="00710BF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73B0" w:rsidRPr="00441CD6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029" w:type="pct"/>
            <w:vAlign w:val="bottom"/>
          </w:tcPr>
          <w:p w14:paraId="3DEA255C" w14:textId="4356E798" w:rsidR="00E25CE4" w:rsidRPr="008138F9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29" w:type="pct"/>
            <w:vAlign w:val="bottom"/>
          </w:tcPr>
          <w:p w14:paraId="7E0F9525" w14:textId="764800E2" w:rsidR="00E25CE4" w:rsidRPr="008138F9" w:rsidRDefault="00E25CE4" w:rsidP="003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25CE4" w:rsidRPr="008138F9" w14:paraId="15615B7F" w14:textId="77777777" w:rsidTr="003C73B0">
        <w:trPr>
          <w:trHeight w:val="397"/>
        </w:trPr>
        <w:tc>
          <w:tcPr>
            <w:tcW w:w="2941" w:type="pct"/>
            <w:vAlign w:val="bottom"/>
          </w:tcPr>
          <w:p w14:paraId="0AAA15CA" w14:textId="5E4D9207" w:rsidR="00E25CE4" w:rsidRPr="00441CD6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และ ณ วันที่ </w:t>
            </w:r>
            <w:r w:rsidRPr="00983B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83B09">
              <w:rPr>
                <w:rFonts w:ascii="Angsana New" w:hAnsi="Angsana New"/>
                <w:sz w:val="28"/>
                <w:szCs w:val="28"/>
              </w:rPr>
              <w:t>2568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อัตราดอกเบี้ยร้อยละ </w:t>
            </w:r>
            <w:r w:rsidR="008D36C5">
              <w:rPr>
                <w:rFonts w:ascii="Angsana New" w:hAnsi="Angsana New"/>
                <w:sz w:val="28"/>
                <w:szCs w:val="28"/>
              </w:rPr>
              <w:t>2.03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8D36C5">
              <w:rPr>
                <w:rFonts w:ascii="Angsana New" w:hAnsi="Angsana New"/>
                <w:sz w:val="28"/>
                <w:szCs w:val="28"/>
              </w:rPr>
              <w:t>2.</w:t>
            </w:r>
            <w:r w:rsidR="00095F8F">
              <w:rPr>
                <w:rFonts w:ascii="Angsana New" w:hAnsi="Angsana New"/>
                <w:sz w:val="28"/>
                <w:szCs w:val="28"/>
              </w:rPr>
              <w:t>35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ต่อปี)</w:t>
            </w:r>
          </w:p>
        </w:tc>
        <w:tc>
          <w:tcPr>
            <w:tcW w:w="1029" w:type="pct"/>
            <w:vAlign w:val="bottom"/>
          </w:tcPr>
          <w:p w14:paraId="3A12AC71" w14:textId="57DA7BC9" w:rsidR="00E25CE4" w:rsidRPr="008138F9" w:rsidRDefault="003C73B0" w:rsidP="00333B7D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10BF4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  <w:tc>
          <w:tcPr>
            <w:tcW w:w="1029" w:type="pct"/>
            <w:vAlign w:val="bottom"/>
          </w:tcPr>
          <w:p w14:paraId="796E3E85" w14:textId="0433BA62" w:rsidR="00E25CE4" w:rsidRPr="008138F9" w:rsidRDefault="00E25CE4" w:rsidP="00333B7D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38F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</w:tr>
      <w:tr w:rsidR="00E25CE4" w:rsidRPr="008138F9" w14:paraId="2C4018D0" w14:textId="77777777" w:rsidTr="003C73B0">
        <w:trPr>
          <w:trHeight w:val="397"/>
        </w:trPr>
        <w:tc>
          <w:tcPr>
            <w:tcW w:w="2941" w:type="pct"/>
            <w:vAlign w:val="bottom"/>
          </w:tcPr>
          <w:p w14:paraId="578D4A04" w14:textId="77777777" w:rsidR="00E25CE4" w:rsidRPr="001E30B1" w:rsidRDefault="00E25CE4" w:rsidP="0034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29" w:type="pct"/>
            <w:vAlign w:val="bottom"/>
          </w:tcPr>
          <w:p w14:paraId="625D5943" w14:textId="539CE59E" w:rsidR="00E25CE4" w:rsidRPr="008138F9" w:rsidRDefault="003C73B0" w:rsidP="00333B7D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0BF4">
              <w:rPr>
                <w:rFonts w:ascii="Angsana New" w:hAnsi="Angsana New" w:hint="cs"/>
                <w:sz w:val="28"/>
                <w:szCs w:val="28"/>
                <w:lang w:val="en-US"/>
              </w:rPr>
              <w:t>170,162</w:t>
            </w:r>
          </w:p>
        </w:tc>
        <w:tc>
          <w:tcPr>
            <w:tcW w:w="1029" w:type="pct"/>
            <w:vAlign w:val="bottom"/>
          </w:tcPr>
          <w:p w14:paraId="679DCFF7" w14:textId="7DE4C893" w:rsidR="00E25CE4" w:rsidRPr="008138F9" w:rsidRDefault="00333B7D" w:rsidP="00333B7D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3B7D">
              <w:rPr>
                <w:rFonts w:ascii="Angsana New" w:hAnsi="Angsana New"/>
                <w:sz w:val="28"/>
                <w:szCs w:val="28"/>
                <w:lang w:val="en-US"/>
              </w:rPr>
              <w:t>170,239</w:t>
            </w:r>
          </w:p>
        </w:tc>
      </w:tr>
    </w:tbl>
    <w:p w14:paraId="1F0A4273" w14:textId="7B71364A" w:rsidR="00326F36" w:rsidRDefault="00AD4E40" w:rsidP="00F66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441CD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1430CF">
        <w:rPr>
          <w:rFonts w:ascii="Angsana New" w:hAnsi="Angsana New"/>
          <w:sz w:val="28"/>
          <w:szCs w:val="28"/>
        </w:rPr>
        <w:t xml:space="preserve">31 </w:t>
      </w:r>
      <w:r w:rsidRPr="00441CD6">
        <w:rPr>
          <w:rFonts w:ascii="Angsana New" w:hAnsi="Angsana New"/>
          <w:sz w:val="28"/>
          <w:szCs w:val="28"/>
          <w:cs/>
        </w:rPr>
        <w:t xml:space="preserve">มีนาคม </w:t>
      </w:r>
      <w:r w:rsidRPr="001430CF">
        <w:rPr>
          <w:rFonts w:ascii="Angsana New" w:hAnsi="Angsana New"/>
          <w:sz w:val="28"/>
          <w:szCs w:val="28"/>
        </w:rPr>
        <w:t>2569</w:t>
      </w:r>
      <w:r w:rsidR="00CF5ACE" w:rsidRPr="001430CF">
        <w:rPr>
          <w:rFonts w:ascii="Angsana New" w:hAnsi="Angsana New"/>
          <w:sz w:val="28"/>
          <w:szCs w:val="28"/>
        </w:rPr>
        <w:t xml:space="preserve"> </w:t>
      </w:r>
      <w:r w:rsidR="00CF5ACE" w:rsidRPr="00441CD6">
        <w:rPr>
          <w:rFonts w:ascii="Angsana New" w:hAnsi="Angsana New"/>
          <w:sz w:val="28"/>
          <w:szCs w:val="28"/>
          <w:cs/>
        </w:rPr>
        <w:t>และ</w:t>
      </w:r>
      <w:r w:rsidR="0017318F" w:rsidRPr="00441CD6">
        <w:rPr>
          <w:rFonts w:ascii="Angsana New" w:hAnsi="Angsana New"/>
          <w:sz w:val="28"/>
          <w:szCs w:val="28"/>
          <w:cs/>
        </w:rPr>
        <w:t>วันที่</w:t>
      </w:r>
      <w:r w:rsidR="00890807" w:rsidRPr="00441CD6">
        <w:rPr>
          <w:rFonts w:ascii="Angsana New" w:hAnsi="Angsana New"/>
          <w:sz w:val="28"/>
          <w:szCs w:val="28"/>
          <w:cs/>
        </w:rPr>
        <w:t xml:space="preserve"> </w:t>
      </w:r>
      <w:r w:rsidRPr="001430CF">
        <w:rPr>
          <w:rFonts w:ascii="Angsana New" w:hAnsi="Angsana New"/>
          <w:sz w:val="28"/>
          <w:szCs w:val="28"/>
        </w:rPr>
        <w:t xml:space="preserve">31 </w:t>
      </w:r>
      <w:r w:rsidRPr="00441CD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430CF">
        <w:rPr>
          <w:rFonts w:ascii="Angsana New" w:hAnsi="Angsana New"/>
          <w:sz w:val="28"/>
          <w:szCs w:val="28"/>
        </w:rPr>
        <w:t>2568</w:t>
      </w:r>
      <w:r w:rsidR="00CF5ACE" w:rsidRPr="00441CD6">
        <w:rPr>
          <w:rFonts w:ascii="Angsana New" w:hAnsi="Angsana New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บริษัทมีวงเงินเบิกเกินบัญชีและเงินกู้ยืมระยะสั้นจากสถาบันการเงินคงเหลือ จำนวน</w:t>
      </w:r>
      <w:r w:rsidR="00B629C6" w:rsidRPr="001430CF">
        <w:rPr>
          <w:rFonts w:ascii="Angsana New" w:hAnsi="Angsana New"/>
          <w:sz w:val="28"/>
          <w:szCs w:val="28"/>
        </w:rPr>
        <w:t xml:space="preserve"> </w:t>
      </w:r>
      <w:r w:rsidR="003C73B0" w:rsidRPr="00710BF4">
        <w:rPr>
          <w:rFonts w:ascii="Angsana New" w:hAnsi="Angsana New" w:hint="cs"/>
          <w:sz w:val="28"/>
          <w:szCs w:val="28"/>
        </w:rPr>
        <w:t>34</w:t>
      </w:r>
      <w:r w:rsidR="008854D8">
        <w:rPr>
          <w:rFonts w:ascii="Angsana New" w:hAnsi="Angsana New"/>
          <w:sz w:val="28"/>
          <w:szCs w:val="28"/>
        </w:rPr>
        <w:t>2</w:t>
      </w:r>
      <w:r w:rsidR="00F66881" w:rsidRPr="001430CF">
        <w:rPr>
          <w:rFonts w:ascii="Angsana New" w:hAnsi="Angsana New"/>
          <w:sz w:val="28"/>
          <w:szCs w:val="28"/>
        </w:rPr>
        <w:t xml:space="preserve"> </w:t>
      </w:r>
      <w:r w:rsidR="00CF5ACE" w:rsidRPr="00710BF4">
        <w:rPr>
          <w:rFonts w:ascii="Angsana New" w:hAnsi="Angsana New"/>
          <w:sz w:val="28"/>
          <w:szCs w:val="28"/>
          <w:cs/>
        </w:rPr>
        <w:t>ล้านบาท</w:t>
      </w:r>
      <w:r w:rsidR="008854D8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723056B" w14:textId="77777777" w:rsidR="00326F36" w:rsidRDefault="00326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7A3F311" w14:textId="5C7DF5B1" w:rsidR="00CF5ACE" w:rsidRDefault="00CF5ACE" w:rsidP="00CF5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8138F9">
        <w:rPr>
          <w:rFonts w:ascii="Angsana New" w:hAnsi="Angsana New"/>
          <w:spacing w:val="-2"/>
          <w:sz w:val="28"/>
          <w:szCs w:val="28"/>
          <w:cs/>
        </w:rPr>
        <w:lastRenderedPageBreak/>
        <w:t>รายการเคลื่อนไหวของเงินกู้ยืมระยะสั้นจากสถาบันการเงิน</w:t>
      </w:r>
      <w:r w:rsidR="00F63FAF" w:rsidRPr="008138F9">
        <w:rPr>
          <w:rFonts w:ascii="Angsana New" w:hAnsi="Angsana New"/>
          <w:sz w:val="28"/>
          <w:szCs w:val="28"/>
          <w:cs/>
        </w:rPr>
        <w:t>สำหรับ</w:t>
      </w:r>
      <w:r w:rsidR="00616BB2" w:rsidRPr="00616BB2">
        <w:rPr>
          <w:rFonts w:ascii="Angsana New" w:hAnsi="Angsana New"/>
          <w:sz w:val="28"/>
          <w:szCs w:val="28"/>
          <w:cs/>
        </w:rPr>
        <w:t>งวดสาม</w:t>
      </w:r>
      <w:r w:rsidR="00AB6ADD" w:rsidRPr="008138F9">
        <w:rPr>
          <w:rFonts w:ascii="Angsana New" w:hAnsi="Angsana New"/>
          <w:sz w:val="28"/>
          <w:szCs w:val="28"/>
          <w:cs/>
        </w:rPr>
        <w:t>เดือน</w:t>
      </w:r>
      <w:r w:rsidR="00F63FAF" w:rsidRPr="008138F9">
        <w:rPr>
          <w:rFonts w:ascii="Angsana New" w:hAnsi="Angsana New"/>
          <w:sz w:val="28"/>
          <w:szCs w:val="28"/>
          <w:cs/>
        </w:rPr>
        <w:t>สิ้นสุดวันที่</w:t>
      </w:r>
      <w:r w:rsidRPr="008138F9">
        <w:rPr>
          <w:rFonts w:ascii="Angsana New" w:hAnsi="Angsana New"/>
          <w:sz w:val="28"/>
          <w:szCs w:val="28"/>
        </w:rPr>
        <w:t xml:space="preserve"> </w:t>
      </w:r>
      <w:r w:rsidR="00256AB6" w:rsidRPr="008138F9">
        <w:rPr>
          <w:rFonts w:ascii="Angsana New" w:hAnsi="Angsana New"/>
          <w:sz w:val="28"/>
          <w:szCs w:val="28"/>
        </w:rPr>
        <w:t xml:space="preserve">31 </w:t>
      </w:r>
      <w:r w:rsidR="00256AB6" w:rsidRPr="00441CD6">
        <w:rPr>
          <w:rFonts w:ascii="Angsana New" w:hAnsi="Angsana New"/>
          <w:sz w:val="28"/>
          <w:szCs w:val="28"/>
          <w:cs/>
        </w:rPr>
        <w:t xml:space="preserve">มีนาคม </w:t>
      </w:r>
      <w:r w:rsidR="00256AB6" w:rsidRPr="008138F9">
        <w:rPr>
          <w:rFonts w:ascii="Angsana New" w:hAnsi="Angsana New"/>
          <w:sz w:val="28"/>
          <w:szCs w:val="28"/>
        </w:rPr>
        <w:t>2569</w:t>
      </w:r>
      <w:r w:rsidRPr="00441CD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52"/>
        <w:gridCol w:w="3966"/>
      </w:tblGrid>
      <w:tr w:rsidR="0040711F" w:rsidRPr="001E30B1" w14:paraId="1092268A" w14:textId="77777777" w:rsidTr="00CE73E3">
        <w:trPr>
          <w:trHeight w:val="397"/>
        </w:trPr>
        <w:tc>
          <w:tcPr>
            <w:tcW w:w="2938" w:type="pct"/>
          </w:tcPr>
          <w:p w14:paraId="03607095" w14:textId="77777777" w:rsidR="0040711F" w:rsidRPr="008138F9" w:rsidRDefault="0040711F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2" w:type="pct"/>
            <w:vAlign w:val="bottom"/>
          </w:tcPr>
          <w:p w14:paraId="25CBA553" w14:textId="77777777" w:rsidR="0040711F" w:rsidRPr="00441CD6" w:rsidRDefault="0040711F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0711F" w:rsidRPr="008138F9" w14:paraId="6A174B34" w14:textId="77777777" w:rsidTr="00CE73E3">
        <w:trPr>
          <w:trHeight w:val="397"/>
        </w:trPr>
        <w:tc>
          <w:tcPr>
            <w:tcW w:w="2938" w:type="pct"/>
            <w:vAlign w:val="center"/>
          </w:tcPr>
          <w:p w14:paraId="51DD3740" w14:textId="77777777" w:rsidR="0040711F" w:rsidRPr="008138F9" w:rsidRDefault="0040711F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2E9D7827" w14:textId="77777777" w:rsidR="0040711F" w:rsidRPr="008138F9" w:rsidRDefault="0040711F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40711F" w:rsidRPr="001E30B1" w14:paraId="66DE40E2" w14:textId="77777777" w:rsidTr="00CE73E3">
        <w:trPr>
          <w:trHeight w:val="397"/>
        </w:trPr>
        <w:tc>
          <w:tcPr>
            <w:tcW w:w="2938" w:type="pct"/>
            <w:vAlign w:val="center"/>
          </w:tcPr>
          <w:p w14:paraId="1AACFE55" w14:textId="77777777" w:rsidR="0040711F" w:rsidRPr="008138F9" w:rsidRDefault="0040711F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79A5C0B1" w14:textId="77777777" w:rsidR="0040711F" w:rsidRPr="00441CD6" w:rsidRDefault="0040711F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711F" w:rsidRPr="008138F9" w14:paraId="355A0FAA" w14:textId="77777777" w:rsidTr="0040711F">
        <w:trPr>
          <w:trHeight w:val="397"/>
        </w:trPr>
        <w:tc>
          <w:tcPr>
            <w:tcW w:w="2938" w:type="pct"/>
            <w:vAlign w:val="bottom"/>
          </w:tcPr>
          <w:p w14:paraId="41B06C15" w14:textId="415B2D1A" w:rsidR="0040711F" w:rsidRPr="00441CD6" w:rsidRDefault="0040711F" w:rsidP="00407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138F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282F303B" w14:textId="66395483" w:rsidR="0040711F" w:rsidRPr="00BA3BA7" w:rsidRDefault="0040711F" w:rsidP="004071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A3BA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</w:tr>
      <w:tr w:rsidR="0040711F" w:rsidRPr="008138F9" w14:paraId="7892F250" w14:textId="77777777" w:rsidTr="00BA3BA7">
        <w:trPr>
          <w:trHeight w:val="397"/>
        </w:trPr>
        <w:tc>
          <w:tcPr>
            <w:tcW w:w="2938" w:type="pct"/>
            <w:vAlign w:val="bottom"/>
          </w:tcPr>
          <w:p w14:paraId="5B17CA7E" w14:textId="20ACB650" w:rsidR="0040711F" w:rsidRPr="00441CD6" w:rsidRDefault="0040711F" w:rsidP="00407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กู้เพิ่มระหว่างงวด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3AC02688" w14:textId="7661C911" w:rsidR="0040711F" w:rsidRPr="00BA3BA7" w:rsidRDefault="00BA3BA7" w:rsidP="004071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10BF4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359,000</w:t>
            </w:r>
          </w:p>
        </w:tc>
      </w:tr>
      <w:tr w:rsidR="0040711F" w:rsidRPr="008138F9" w14:paraId="31FAC3C9" w14:textId="77777777" w:rsidTr="00BA3BA7">
        <w:trPr>
          <w:trHeight w:val="397"/>
        </w:trPr>
        <w:tc>
          <w:tcPr>
            <w:tcW w:w="2938" w:type="pct"/>
            <w:vAlign w:val="bottom"/>
          </w:tcPr>
          <w:p w14:paraId="3866EF22" w14:textId="1599231D" w:rsidR="0040711F" w:rsidRPr="00441CD6" w:rsidRDefault="0040711F" w:rsidP="00407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C0236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proofErr w:type="gramStart"/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proofErr w:type="gramEnd"/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จ่ายชำระระหว่างงวด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5FF0BFCB" w14:textId="59C24D9D" w:rsidR="0040711F" w:rsidRPr="00BA3BA7" w:rsidRDefault="00BA3BA7" w:rsidP="0040711F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10BF4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(359,000)</w:t>
            </w:r>
          </w:p>
        </w:tc>
      </w:tr>
      <w:tr w:rsidR="0040711F" w:rsidRPr="008138F9" w14:paraId="4C9F7022" w14:textId="77777777" w:rsidTr="00BA3BA7">
        <w:trPr>
          <w:trHeight w:val="397"/>
        </w:trPr>
        <w:tc>
          <w:tcPr>
            <w:tcW w:w="2938" w:type="pct"/>
            <w:vAlign w:val="bottom"/>
          </w:tcPr>
          <w:p w14:paraId="7C35C537" w14:textId="1867E3C8" w:rsidR="0040711F" w:rsidRPr="00441CD6" w:rsidRDefault="0040711F" w:rsidP="00407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EC02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C0236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35DBCEF5" w14:textId="4D22D0F9" w:rsidR="0040711F" w:rsidRPr="008854D8" w:rsidRDefault="00BA3BA7" w:rsidP="0040711F">
            <w:pPr>
              <w:pStyle w:val="E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854D8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</w:tr>
    </w:tbl>
    <w:p w14:paraId="31D92199" w14:textId="06AAB07A" w:rsidR="000E2BB4" w:rsidRDefault="000E2BB4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กำไร (ขาดทุน) เบ็ดเสร็จอื่น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357"/>
        <w:gridCol w:w="1418"/>
        <w:gridCol w:w="1420"/>
        <w:gridCol w:w="1423"/>
      </w:tblGrid>
      <w:tr w:rsidR="00744D88" w:rsidRPr="001E30B1" w14:paraId="29BFE3DA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3C080FCB" w14:textId="77777777" w:rsidR="00744D88" w:rsidRPr="008138F9" w:rsidRDefault="00744D88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5" w:type="pct"/>
            <w:gridSpan w:val="3"/>
            <w:vAlign w:val="bottom"/>
          </w:tcPr>
          <w:p w14:paraId="1C52A63B" w14:textId="77777777" w:rsidR="00744D88" w:rsidRPr="00441CD6" w:rsidRDefault="00744D88" w:rsidP="00CE73E3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44D88" w:rsidRPr="001E30B1" w14:paraId="1DF33DC2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4194E16F" w14:textId="77777777" w:rsidR="00744D88" w:rsidRPr="008138F9" w:rsidRDefault="00744D88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5" w:type="pct"/>
            <w:gridSpan w:val="3"/>
            <w:vAlign w:val="bottom"/>
          </w:tcPr>
          <w:p w14:paraId="079944DB" w14:textId="26D9004F" w:rsidR="00744D88" w:rsidRPr="00441CD6" w:rsidRDefault="00744D88" w:rsidP="00F75E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744D88" w:rsidRPr="001E30B1" w14:paraId="661EC858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0F0D7E4C" w14:textId="77777777" w:rsidR="00744D88" w:rsidRPr="00441CD6" w:rsidRDefault="00744D88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7" w:type="pct"/>
            <w:vAlign w:val="bottom"/>
          </w:tcPr>
          <w:p w14:paraId="13B2D572" w14:textId="5229C139" w:rsidR="00744D88" w:rsidRPr="008138F9" w:rsidRDefault="00744D88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738" w:type="pct"/>
            <w:vAlign w:val="bottom"/>
          </w:tcPr>
          <w:p w14:paraId="4EB333DB" w14:textId="12E1EFD4" w:rsidR="00744D88" w:rsidRPr="008138F9" w:rsidRDefault="000E7458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41CD6">
              <w:rPr>
                <w:rFonts w:ascii="Angsana New" w:hAnsi="Angsana New" w:hint="cs"/>
                <w:sz w:val="28"/>
                <w:szCs w:val="28"/>
                <w:cs/>
              </w:rPr>
              <w:t>รายได้)</w:t>
            </w:r>
          </w:p>
        </w:tc>
        <w:tc>
          <w:tcPr>
            <w:tcW w:w="740" w:type="pct"/>
          </w:tcPr>
          <w:p w14:paraId="4BD9304D" w14:textId="77777777" w:rsidR="00744D88" w:rsidRPr="00441CD6" w:rsidRDefault="00744D88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44D88" w:rsidRPr="001E30B1" w14:paraId="0DB7AFC1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45F8D805" w14:textId="77777777" w:rsidR="00744D88" w:rsidRPr="008138F9" w:rsidRDefault="00744D88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7" w:type="pct"/>
            <w:vAlign w:val="bottom"/>
          </w:tcPr>
          <w:p w14:paraId="768421E9" w14:textId="299B9ED9" w:rsidR="00744D88" w:rsidRPr="008138F9" w:rsidRDefault="00D1123B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738" w:type="pct"/>
            <w:vAlign w:val="bottom"/>
          </w:tcPr>
          <w:p w14:paraId="4615EFA4" w14:textId="037266B6" w:rsidR="00744D88" w:rsidRPr="008138F9" w:rsidRDefault="00D1123B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40" w:type="pct"/>
          </w:tcPr>
          <w:p w14:paraId="52973421" w14:textId="090DE33F" w:rsidR="00744D88" w:rsidRPr="00441CD6" w:rsidRDefault="00D1123B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909E5" w:rsidRPr="008138F9" w14:paraId="796BA565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0FB4739D" w14:textId="3254D4CF" w:rsidR="00A909E5" w:rsidRPr="00441CD6" w:rsidRDefault="00A909E5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37" w:type="pct"/>
            <w:vAlign w:val="bottom"/>
          </w:tcPr>
          <w:p w14:paraId="18C40C88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34217441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0275B9F5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9E5" w:rsidRPr="008138F9" w14:paraId="3BC9C1BC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31B51924" w14:textId="4CBB5960" w:rsidR="00A909E5" w:rsidRPr="00441CD6" w:rsidRDefault="00A909E5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37" w:type="pct"/>
            <w:vAlign w:val="bottom"/>
          </w:tcPr>
          <w:p w14:paraId="0B9257D1" w14:textId="3988401C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083FA952" w14:textId="0A45F9AE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0D4F71B4" w14:textId="32C352A3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9E5" w:rsidRPr="008138F9" w14:paraId="40746093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461A1DBE" w14:textId="76BFDFC5" w:rsidR="00A909E5" w:rsidRPr="00441CD6" w:rsidRDefault="00A909E5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7" w:type="pct"/>
            <w:vAlign w:val="bottom"/>
          </w:tcPr>
          <w:p w14:paraId="72F3D0B2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0E9A323B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4C85B4C2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9E5" w:rsidRPr="008138F9" w14:paraId="7AC282B0" w14:textId="77777777" w:rsidTr="0033255D">
        <w:trPr>
          <w:trHeight w:val="397"/>
        </w:trPr>
        <w:tc>
          <w:tcPr>
            <w:tcW w:w="2785" w:type="pct"/>
            <w:vAlign w:val="bottom"/>
          </w:tcPr>
          <w:p w14:paraId="4BA9C909" w14:textId="775987CE" w:rsidR="00A909E5" w:rsidRPr="00441CD6" w:rsidRDefault="00A909E5" w:rsidP="00256CE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5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33255D" w:rsidRPr="00441CD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737" w:type="pct"/>
            <w:vAlign w:val="bottom"/>
          </w:tcPr>
          <w:p w14:paraId="4B922BBF" w14:textId="45E6FA28" w:rsidR="00A909E5" w:rsidRPr="008138F9" w:rsidRDefault="00E009A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09A5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738" w:type="pct"/>
            <w:vAlign w:val="bottom"/>
          </w:tcPr>
          <w:p w14:paraId="41A5112F" w14:textId="7C81768E" w:rsidR="00A909E5" w:rsidRPr="00441CD6" w:rsidRDefault="00E009A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(39)</w:t>
            </w:r>
          </w:p>
        </w:tc>
        <w:tc>
          <w:tcPr>
            <w:tcW w:w="740" w:type="pct"/>
            <w:vAlign w:val="bottom"/>
          </w:tcPr>
          <w:p w14:paraId="749106E5" w14:textId="22B4D086" w:rsidR="00A909E5" w:rsidRPr="008138F9" w:rsidRDefault="00E009A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09A5">
              <w:rPr>
                <w:rFonts w:ascii="Angsana New" w:hAnsi="Angsana New"/>
                <w:sz w:val="28"/>
                <w:szCs w:val="28"/>
              </w:rPr>
              <w:t>154</w:t>
            </w:r>
          </w:p>
        </w:tc>
      </w:tr>
      <w:tr w:rsidR="00A909E5" w:rsidRPr="008138F9" w14:paraId="1020B90B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131C91C0" w14:textId="3578CE72" w:rsidR="00A909E5" w:rsidRPr="00441CD6" w:rsidRDefault="00A909E5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vAlign w:val="bottom"/>
          </w:tcPr>
          <w:p w14:paraId="4A10374F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6B26B341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46B7B17C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9E5" w:rsidRPr="008138F9" w14:paraId="6DC0ABB6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52678A0D" w14:textId="402750E9" w:rsidR="00A909E5" w:rsidRPr="00441CD6" w:rsidRDefault="00A909E5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7" w:type="pct"/>
            <w:vAlign w:val="bottom"/>
          </w:tcPr>
          <w:p w14:paraId="6927F142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3C5F5754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30A61000" w14:textId="77777777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9E5" w:rsidRPr="008138F9" w14:paraId="11E3ADA8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13884B8C" w14:textId="76E749F7" w:rsidR="00A909E5" w:rsidRPr="00441CD6" w:rsidRDefault="00A909E5" w:rsidP="00256CE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5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="0033255D" w:rsidRPr="00441CD6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="0033255D" w:rsidRPr="00441CD6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="0033255D" w:rsidRPr="00441CD6">
              <w:rPr>
                <w:rFonts w:ascii="Angsana New" w:hAnsi="Angsana New"/>
                <w:sz w:val="28"/>
                <w:szCs w:val="28"/>
                <w:cs/>
              </w:rPr>
              <w:t>ไร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จากการวัดมูลค่ายุติธรรม - หลักทรัพย์</w:t>
            </w:r>
          </w:p>
        </w:tc>
        <w:tc>
          <w:tcPr>
            <w:tcW w:w="737" w:type="pct"/>
            <w:vAlign w:val="bottom"/>
          </w:tcPr>
          <w:p w14:paraId="6EC6F905" w14:textId="191E6201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624C39BD" w14:textId="7866C19B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214FEA7E" w14:textId="3B1038FB" w:rsidR="00A909E5" w:rsidRPr="008138F9" w:rsidRDefault="00A909E5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9E5" w:rsidRPr="008138F9" w14:paraId="2D122049" w14:textId="77777777" w:rsidTr="0033255D">
        <w:trPr>
          <w:trHeight w:val="397"/>
        </w:trPr>
        <w:tc>
          <w:tcPr>
            <w:tcW w:w="2785" w:type="pct"/>
            <w:vAlign w:val="bottom"/>
          </w:tcPr>
          <w:p w14:paraId="6689BD40" w14:textId="60805C9E" w:rsidR="00A909E5" w:rsidRPr="00441CD6" w:rsidRDefault="003009F5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7"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จด</w:t>
            </w:r>
            <w:r w:rsidR="00A909E5" w:rsidRPr="00441CD6">
              <w:rPr>
                <w:rFonts w:ascii="Angsana New" w:hAnsi="Angsana New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7" w:type="pct"/>
            <w:vAlign w:val="bottom"/>
          </w:tcPr>
          <w:p w14:paraId="4D2E3B6E" w14:textId="51713646" w:rsidR="00A909E5" w:rsidRPr="008138F9" w:rsidRDefault="00E009A5" w:rsidP="004652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/>
                <w:sz w:val="28"/>
                <w:szCs w:val="28"/>
              </w:rPr>
              <w:t>3</w:t>
            </w:r>
            <w:r w:rsidRPr="00E009A5">
              <w:rPr>
                <w:rFonts w:ascii="Angsana New" w:hAnsi="Angsana New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738" w:type="pct"/>
            <w:vAlign w:val="bottom"/>
          </w:tcPr>
          <w:p w14:paraId="01AADC7B" w14:textId="795CCC66" w:rsidR="00A909E5" w:rsidRPr="008138F9" w:rsidRDefault="00E009A5" w:rsidP="004652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10BF4">
              <w:rPr>
                <w:rFonts w:ascii="Angsana New" w:hAnsi="Angsana New"/>
                <w:sz w:val="28"/>
                <w:szCs w:val="28"/>
              </w:rPr>
              <w:t>63</w:t>
            </w:r>
            <w:r w:rsidR="0033255D" w:rsidRPr="00710BF4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710BF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740" w:type="pct"/>
            <w:vAlign w:val="bottom"/>
          </w:tcPr>
          <w:p w14:paraId="12D91548" w14:textId="40E67D12" w:rsidR="00A909E5" w:rsidRPr="008138F9" w:rsidRDefault="00E009A5" w:rsidP="004652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/>
                <w:sz w:val="28"/>
                <w:szCs w:val="28"/>
              </w:rPr>
              <w:t>2</w:t>
            </w:r>
            <w:r w:rsidRPr="00E009A5">
              <w:rPr>
                <w:rFonts w:ascii="Angsana New" w:hAnsi="Angsana New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sz w:val="28"/>
                <w:szCs w:val="28"/>
              </w:rPr>
              <w:t>533</w:t>
            </w:r>
          </w:p>
        </w:tc>
      </w:tr>
      <w:tr w:rsidR="00A909E5" w:rsidRPr="008138F9" w14:paraId="05694F35" w14:textId="77777777" w:rsidTr="0033255D">
        <w:trPr>
          <w:trHeight w:val="397"/>
        </w:trPr>
        <w:tc>
          <w:tcPr>
            <w:tcW w:w="2785" w:type="pct"/>
            <w:vAlign w:val="bottom"/>
          </w:tcPr>
          <w:p w14:paraId="2B6D52AF" w14:textId="31554B45" w:rsidR="00A909E5" w:rsidRPr="00441CD6" w:rsidRDefault="008854D8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A909E5"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737" w:type="pct"/>
            <w:vAlign w:val="bottom"/>
          </w:tcPr>
          <w:p w14:paraId="1C09C5F7" w14:textId="629EDD16" w:rsidR="00A909E5" w:rsidRPr="002E266C" w:rsidRDefault="0033255D" w:rsidP="004652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66C">
              <w:rPr>
                <w:rFonts w:ascii="Angsana New" w:hAnsi="Angsana New"/>
                <w:b/>
                <w:bCs/>
                <w:sz w:val="28"/>
                <w:szCs w:val="28"/>
              </w:rPr>
              <w:t>3,360</w:t>
            </w:r>
          </w:p>
        </w:tc>
        <w:tc>
          <w:tcPr>
            <w:tcW w:w="738" w:type="pct"/>
            <w:vAlign w:val="bottom"/>
          </w:tcPr>
          <w:p w14:paraId="3DFC45A9" w14:textId="2427AF47" w:rsidR="00A909E5" w:rsidRPr="002E266C" w:rsidRDefault="0033255D" w:rsidP="004652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66C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2E266C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  <w:r w:rsidRPr="002E266C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740" w:type="pct"/>
            <w:vAlign w:val="bottom"/>
          </w:tcPr>
          <w:p w14:paraId="12092F53" w14:textId="439CA841" w:rsidR="00A909E5" w:rsidRPr="002E266C" w:rsidRDefault="0033255D" w:rsidP="004652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66C">
              <w:rPr>
                <w:rFonts w:ascii="Angsana New" w:hAnsi="Angsana New"/>
                <w:b/>
                <w:bCs/>
                <w:sz w:val="28"/>
                <w:szCs w:val="28"/>
              </w:rPr>
              <w:t>2,687</w:t>
            </w:r>
          </w:p>
        </w:tc>
      </w:tr>
      <w:tr w:rsidR="00D2750E" w:rsidRPr="008138F9" w14:paraId="4036C144" w14:textId="77777777" w:rsidTr="008B4BEF">
        <w:trPr>
          <w:trHeight w:hRule="exact" w:val="397"/>
        </w:trPr>
        <w:tc>
          <w:tcPr>
            <w:tcW w:w="2785" w:type="pct"/>
            <w:vAlign w:val="bottom"/>
          </w:tcPr>
          <w:p w14:paraId="78E56158" w14:textId="77777777" w:rsidR="00D2750E" w:rsidRPr="00815660" w:rsidRDefault="00D2750E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pct"/>
            <w:vAlign w:val="bottom"/>
          </w:tcPr>
          <w:p w14:paraId="12D46AED" w14:textId="77777777" w:rsidR="00D2750E" w:rsidRPr="008138F9" w:rsidRDefault="00D2750E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7A16C69C" w14:textId="77777777" w:rsidR="00D2750E" w:rsidRPr="008138F9" w:rsidRDefault="00D2750E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56CE3792" w14:textId="77777777" w:rsidR="00D2750E" w:rsidRPr="008138F9" w:rsidRDefault="00D2750E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3F7" w:rsidRPr="008138F9" w14:paraId="32E2C37F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08B3C758" w14:textId="713F7736" w:rsidR="005713F7" w:rsidRPr="00815660" w:rsidRDefault="005713F7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CD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737" w:type="pct"/>
            <w:vAlign w:val="bottom"/>
          </w:tcPr>
          <w:p w14:paraId="73F32E5E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5346BD37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5BD5C491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3F7" w:rsidRPr="008138F9" w14:paraId="300E1947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5F85047A" w14:textId="2ACD4004" w:rsidR="005713F7" w:rsidRPr="00815660" w:rsidRDefault="005713F7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C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vAlign w:val="bottom"/>
          </w:tcPr>
          <w:p w14:paraId="0D0992CA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43511A63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196E1AFD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3F7" w:rsidRPr="008138F9" w14:paraId="39F50EC5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1AB1674F" w14:textId="1F1D946D" w:rsidR="005713F7" w:rsidRPr="00815660" w:rsidRDefault="005713F7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C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737" w:type="pct"/>
            <w:vAlign w:val="bottom"/>
          </w:tcPr>
          <w:p w14:paraId="22D50D4E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626C2760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6A2F76FF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3F7" w:rsidRPr="008138F9" w14:paraId="0C1A7727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5954F8A0" w14:textId="133CD55C" w:rsidR="005713F7" w:rsidRPr="00815660" w:rsidRDefault="005713F7" w:rsidP="00256CE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5" w:hanging="14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C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</w:t>
            </w:r>
          </w:p>
        </w:tc>
        <w:tc>
          <w:tcPr>
            <w:tcW w:w="737" w:type="pct"/>
            <w:vAlign w:val="bottom"/>
          </w:tcPr>
          <w:p w14:paraId="2BD2F4BB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57038545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3D1C9204" w14:textId="77777777" w:rsidR="005713F7" w:rsidRPr="008138F9" w:rsidRDefault="005713F7" w:rsidP="0046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255D" w:rsidRPr="008138F9" w14:paraId="69B41CD5" w14:textId="77777777" w:rsidTr="00E157A6">
        <w:trPr>
          <w:trHeight w:val="397"/>
        </w:trPr>
        <w:tc>
          <w:tcPr>
            <w:tcW w:w="2785" w:type="pct"/>
            <w:vAlign w:val="bottom"/>
          </w:tcPr>
          <w:p w14:paraId="718B52E6" w14:textId="376E0765" w:rsidR="0033255D" w:rsidRPr="00815660" w:rsidRDefault="0033255D" w:rsidP="0033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7"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จด</w:t>
            </w:r>
            <w:r w:rsidRPr="00441C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7" w:type="pct"/>
            <w:vAlign w:val="bottom"/>
          </w:tcPr>
          <w:p w14:paraId="08F8437C" w14:textId="4EE9E845" w:rsidR="0033255D" w:rsidRPr="008138F9" w:rsidRDefault="0033255D" w:rsidP="003325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/>
                <w:sz w:val="28"/>
                <w:szCs w:val="28"/>
              </w:rPr>
              <w:t>3</w:t>
            </w:r>
            <w:r w:rsidRPr="00E009A5">
              <w:rPr>
                <w:rFonts w:ascii="Angsana New" w:hAnsi="Angsana New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738" w:type="pct"/>
            <w:vAlign w:val="bottom"/>
          </w:tcPr>
          <w:p w14:paraId="37419E53" w14:textId="7E807634" w:rsidR="0033255D" w:rsidRPr="008138F9" w:rsidRDefault="0033255D" w:rsidP="003325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10BF4">
              <w:rPr>
                <w:rFonts w:ascii="Angsana New" w:hAnsi="Angsana New"/>
                <w:sz w:val="28"/>
                <w:szCs w:val="28"/>
              </w:rPr>
              <w:t>63</w:t>
            </w:r>
            <w:r w:rsidRPr="00710BF4">
              <w:rPr>
                <w:rFonts w:ascii="Angsana New" w:hAnsi="Angsana New" w:hint="cs"/>
                <w:sz w:val="28"/>
                <w:szCs w:val="28"/>
              </w:rPr>
              <w:t>4)</w:t>
            </w:r>
          </w:p>
        </w:tc>
        <w:tc>
          <w:tcPr>
            <w:tcW w:w="740" w:type="pct"/>
            <w:vAlign w:val="bottom"/>
          </w:tcPr>
          <w:p w14:paraId="6B63AB6B" w14:textId="2143B29C" w:rsidR="0033255D" w:rsidRPr="008138F9" w:rsidRDefault="0033255D" w:rsidP="003325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/>
                <w:sz w:val="28"/>
                <w:szCs w:val="28"/>
              </w:rPr>
              <w:t>2</w:t>
            </w:r>
            <w:r w:rsidRPr="00E009A5">
              <w:rPr>
                <w:rFonts w:ascii="Angsana New" w:hAnsi="Angsana New"/>
                <w:sz w:val="28"/>
                <w:szCs w:val="28"/>
              </w:rPr>
              <w:t>,</w:t>
            </w:r>
            <w:r w:rsidRPr="00710BF4">
              <w:rPr>
                <w:rFonts w:ascii="Angsana New" w:hAnsi="Angsana New"/>
                <w:sz w:val="28"/>
                <w:szCs w:val="28"/>
              </w:rPr>
              <w:t>533</w:t>
            </w:r>
          </w:p>
        </w:tc>
      </w:tr>
      <w:tr w:rsidR="005713F7" w:rsidRPr="008138F9" w14:paraId="22EB8759" w14:textId="77777777" w:rsidTr="0033255D">
        <w:trPr>
          <w:trHeight w:val="397"/>
        </w:trPr>
        <w:tc>
          <w:tcPr>
            <w:tcW w:w="2785" w:type="pct"/>
            <w:vAlign w:val="bottom"/>
          </w:tcPr>
          <w:p w14:paraId="313585DF" w14:textId="48C7BAD2" w:rsidR="005713F7" w:rsidRPr="00815660" w:rsidRDefault="008854D8" w:rsidP="0025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5713F7" w:rsidRPr="00441CD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737" w:type="pct"/>
            <w:vAlign w:val="bottom"/>
          </w:tcPr>
          <w:p w14:paraId="6D5D77BA" w14:textId="34B24A9A" w:rsidR="005713F7" w:rsidRPr="002E266C" w:rsidRDefault="0033255D" w:rsidP="004652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66C">
              <w:rPr>
                <w:rFonts w:ascii="Angsana New" w:hAnsi="Angsana New"/>
                <w:b/>
                <w:bCs/>
                <w:sz w:val="28"/>
                <w:szCs w:val="28"/>
              </w:rPr>
              <w:t>3,167</w:t>
            </w:r>
          </w:p>
        </w:tc>
        <w:tc>
          <w:tcPr>
            <w:tcW w:w="738" w:type="pct"/>
            <w:vAlign w:val="bottom"/>
          </w:tcPr>
          <w:p w14:paraId="35C711DB" w14:textId="4B13D374" w:rsidR="005713F7" w:rsidRPr="002E266C" w:rsidRDefault="0033255D" w:rsidP="004652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66C">
              <w:rPr>
                <w:rFonts w:ascii="Angsana New" w:hAnsi="Angsana New"/>
                <w:b/>
                <w:bCs/>
                <w:sz w:val="28"/>
                <w:szCs w:val="28"/>
              </w:rPr>
              <w:t>(634)</w:t>
            </w:r>
          </w:p>
        </w:tc>
        <w:tc>
          <w:tcPr>
            <w:tcW w:w="740" w:type="pct"/>
            <w:vAlign w:val="bottom"/>
          </w:tcPr>
          <w:p w14:paraId="3104DEFE" w14:textId="04BDFEF7" w:rsidR="005713F7" w:rsidRPr="002E266C" w:rsidRDefault="0033255D" w:rsidP="004652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266C">
              <w:rPr>
                <w:rFonts w:ascii="Angsana New" w:hAnsi="Angsana New"/>
                <w:b/>
                <w:bCs/>
                <w:sz w:val="28"/>
                <w:szCs w:val="28"/>
              </w:rPr>
              <w:t>2,533</w:t>
            </w:r>
          </w:p>
        </w:tc>
      </w:tr>
    </w:tbl>
    <w:p w14:paraId="18B43C05" w14:textId="31CD1FA8" w:rsidR="00BB095F" w:rsidRDefault="00BB095F" w:rsidP="00D2750E">
      <w:pPr>
        <w:spacing w:before="120"/>
      </w:pPr>
    </w:p>
    <w:p w14:paraId="254437BD" w14:textId="77777777" w:rsidR="00BB095F" w:rsidRDefault="00BB0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357"/>
        <w:gridCol w:w="1418"/>
        <w:gridCol w:w="1420"/>
        <w:gridCol w:w="1423"/>
      </w:tblGrid>
      <w:tr w:rsidR="006D2B1B" w:rsidRPr="001E30B1" w14:paraId="7C663A06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5D4555C0" w14:textId="7CEF2413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5" w:type="pct"/>
            <w:gridSpan w:val="3"/>
            <w:vAlign w:val="bottom"/>
          </w:tcPr>
          <w:p w14:paraId="47F77C3E" w14:textId="77777777" w:rsidR="006D2B1B" w:rsidRPr="00441CD6" w:rsidRDefault="006D2B1B" w:rsidP="00CE73E3">
            <w:pPr>
              <w:pStyle w:val="E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41CD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D2B1B" w:rsidRPr="001E30B1" w14:paraId="7C131F84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78CD00C5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5" w:type="pct"/>
            <w:gridSpan w:val="3"/>
            <w:vAlign w:val="bottom"/>
          </w:tcPr>
          <w:p w14:paraId="6BA38ADD" w14:textId="60E22CD1" w:rsidR="006D2B1B" w:rsidRPr="00441CD6" w:rsidRDefault="006D2B1B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01E6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D2B1B" w:rsidRPr="001E30B1" w14:paraId="0AB05D36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04AD0610" w14:textId="77777777" w:rsidR="006D2B1B" w:rsidRPr="00441CD6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7" w:type="pct"/>
            <w:vAlign w:val="bottom"/>
          </w:tcPr>
          <w:p w14:paraId="7CCE5812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738" w:type="pct"/>
            <w:vAlign w:val="bottom"/>
          </w:tcPr>
          <w:p w14:paraId="13159697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740" w:type="pct"/>
          </w:tcPr>
          <w:p w14:paraId="3E3ECFA2" w14:textId="77777777" w:rsidR="006D2B1B" w:rsidRPr="00441CD6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2B1B" w:rsidRPr="001E30B1" w14:paraId="7E18B3FC" w14:textId="77777777" w:rsidTr="005A3C02">
        <w:trPr>
          <w:trHeight w:val="397"/>
          <w:tblHeader/>
        </w:trPr>
        <w:tc>
          <w:tcPr>
            <w:tcW w:w="2785" w:type="pct"/>
            <w:vAlign w:val="bottom"/>
          </w:tcPr>
          <w:p w14:paraId="2AF48E8D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7" w:type="pct"/>
            <w:vAlign w:val="bottom"/>
          </w:tcPr>
          <w:p w14:paraId="030D77F7" w14:textId="77777777" w:rsidR="006D2B1B" w:rsidRPr="008138F9" w:rsidRDefault="006D2B1B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738" w:type="pct"/>
            <w:vAlign w:val="bottom"/>
          </w:tcPr>
          <w:p w14:paraId="36BFEFCF" w14:textId="77777777" w:rsidR="006D2B1B" w:rsidRPr="008138F9" w:rsidRDefault="006D2B1B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40" w:type="pct"/>
          </w:tcPr>
          <w:p w14:paraId="7C5FB110" w14:textId="77777777" w:rsidR="006D2B1B" w:rsidRPr="00441CD6" w:rsidRDefault="006D2B1B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D2B1B" w:rsidRPr="008138F9" w14:paraId="1EE655C6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14BDD072" w14:textId="77777777" w:rsidR="006D2B1B" w:rsidRPr="00441CD6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37" w:type="pct"/>
            <w:vAlign w:val="bottom"/>
          </w:tcPr>
          <w:p w14:paraId="50F26FAB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7FB2CD2E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09766AA8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0B75F102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05753CE3" w14:textId="77777777" w:rsidR="006D2B1B" w:rsidRPr="00441CD6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37" w:type="pct"/>
            <w:vAlign w:val="bottom"/>
          </w:tcPr>
          <w:p w14:paraId="7DAD8D87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061B75AC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667E0440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11E37D6D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46AB8077" w14:textId="77777777" w:rsidR="006D2B1B" w:rsidRPr="00441CD6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7" w:type="pct"/>
            <w:vAlign w:val="bottom"/>
          </w:tcPr>
          <w:p w14:paraId="3C6C2B8C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1CCF7D4B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5F065B25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47FF5E3F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5F4F700C" w14:textId="77777777" w:rsidR="006D2B1B" w:rsidRPr="00441CD6" w:rsidRDefault="006D2B1B" w:rsidP="00CE73E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5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ส่วนแบ่ง (ขาดทุน) เบ็ดเสร็จอื่นจากบริษัทร่วม</w:t>
            </w:r>
          </w:p>
        </w:tc>
        <w:tc>
          <w:tcPr>
            <w:tcW w:w="737" w:type="pct"/>
            <w:vAlign w:val="bottom"/>
          </w:tcPr>
          <w:p w14:paraId="058A7812" w14:textId="7BF6A81D" w:rsidR="006D2B1B" w:rsidRPr="008138F9" w:rsidRDefault="00091C8F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C8F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738" w:type="pct"/>
            <w:vAlign w:val="bottom"/>
          </w:tcPr>
          <w:p w14:paraId="2C2CF9BF" w14:textId="124BE4E0" w:rsidR="006D2B1B" w:rsidRPr="008138F9" w:rsidRDefault="00894977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497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40" w:type="pct"/>
            <w:vAlign w:val="bottom"/>
          </w:tcPr>
          <w:p w14:paraId="5475D87F" w14:textId="3A7D12B7" w:rsidR="006D2B1B" w:rsidRPr="008138F9" w:rsidRDefault="00437D3F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7D3F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</w:tr>
      <w:tr w:rsidR="006D2B1B" w:rsidRPr="008138F9" w14:paraId="4B899EFD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2ACF761F" w14:textId="77777777" w:rsidR="006D2B1B" w:rsidRPr="00441CD6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vAlign w:val="bottom"/>
          </w:tcPr>
          <w:p w14:paraId="73F357EE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5981290A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4B104DE8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7B47E5A8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79A5245A" w14:textId="77777777" w:rsidR="006D2B1B" w:rsidRPr="00441CD6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7" w:type="pct"/>
            <w:vAlign w:val="bottom"/>
          </w:tcPr>
          <w:p w14:paraId="4F7085BC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2AC74CA6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3AD43D7E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001B8F0C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10426AE6" w14:textId="77777777" w:rsidR="006D2B1B" w:rsidRPr="00441CD6" w:rsidRDefault="006D2B1B" w:rsidP="00CE73E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5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ผล (ขาดทุน) จากการวัดมูลค่ายุติธรรม - หลักทรัพย์</w:t>
            </w:r>
          </w:p>
        </w:tc>
        <w:tc>
          <w:tcPr>
            <w:tcW w:w="737" w:type="pct"/>
            <w:vAlign w:val="bottom"/>
          </w:tcPr>
          <w:p w14:paraId="5F0BBF9C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60C2BD81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29ECE50B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7CF75F52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3C4B6DBE" w14:textId="77777777" w:rsidR="006D2B1B" w:rsidRPr="00441CD6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7" w:firstLine="170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737" w:type="pct"/>
            <w:vAlign w:val="bottom"/>
          </w:tcPr>
          <w:p w14:paraId="34BDD636" w14:textId="541CD57F" w:rsidR="006D2B1B" w:rsidRPr="008138F9" w:rsidRDefault="005E5ACB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CB">
              <w:rPr>
                <w:rFonts w:ascii="Angsana New" w:hAnsi="Angsana New"/>
                <w:sz w:val="28"/>
                <w:szCs w:val="28"/>
              </w:rPr>
              <w:t>(3,983)</w:t>
            </w:r>
          </w:p>
        </w:tc>
        <w:tc>
          <w:tcPr>
            <w:tcW w:w="738" w:type="pct"/>
            <w:vAlign w:val="bottom"/>
          </w:tcPr>
          <w:p w14:paraId="71CFA2B7" w14:textId="7210359A" w:rsidR="006D2B1B" w:rsidRPr="008138F9" w:rsidRDefault="00DC1953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953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740" w:type="pct"/>
            <w:vAlign w:val="bottom"/>
          </w:tcPr>
          <w:p w14:paraId="45A24329" w14:textId="147DC76A" w:rsidR="006D2B1B" w:rsidRPr="008138F9" w:rsidRDefault="00EF775D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775D">
              <w:rPr>
                <w:rFonts w:ascii="Angsana New" w:hAnsi="Angsana New"/>
                <w:sz w:val="28"/>
                <w:szCs w:val="28"/>
              </w:rPr>
              <w:t>(3,187)</w:t>
            </w:r>
          </w:p>
        </w:tc>
      </w:tr>
      <w:tr w:rsidR="006D2B1B" w:rsidRPr="008138F9" w14:paraId="6CCE787B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3910CE6A" w14:textId="77777777" w:rsidR="006D2B1B" w:rsidRPr="00441CD6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566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ขาดทุน) เบ็ดเสร็จอื่นสำหรับงวด</w:t>
            </w:r>
          </w:p>
        </w:tc>
        <w:tc>
          <w:tcPr>
            <w:tcW w:w="737" w:type="pct"/>
            <w:vAlign w:val="bottom"/>
          </w:tcPr>
          <w:p w14:paraId="54CB9BA3" w14:textId="1A4278DD" w:rsidR="006D2B1B" w:rsidRPr="00007A96" w:rsidRDefault="0091488B" w:rsidP="00CE7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7A96">
              <w:rPr>
                <w:rFonts w:ascii="Angsana New" w:hAnsi="Angsana New"/>
                <w:b/>
                <w:bCs/>
                <w:sz w:val="28"/>
                <w:szCs w:val="28"/>
              </w:rPr>
              <w:t>(4,002)</w:t>
            </w:r>
          </w:p>
        </w:tc>
        <w:tc>
          <w:tcPr>
            <w:tcW w:w="738" w:type="pct"/>
            <w:vAlign w:val="bottom"/>
          </w:tcPr>
          <w:p w14:paraId="221EA1F8" w14:textId="1500A2C2" w:rsidR="006D2B1B" w:rsidRPr="00007A96" w:rsidRDefault="0019469F" w:rsidP="00CE7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7A96">
              <w:rPr>
                <w:rFonts w:ascii="Angsana New" w:hAnsi="Angsana New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740" w:type="pct"/>
            <w:vAlign w:val="bottom"/>
          </w:tcPr>
          <w:p w14:paraId="0C387433" w14:textId="58F8D1DB" w:rsidR="006D2B1B" w:rsidRPr="00007A96" w:rsidRDefault="00D22882" w:rsidP="00CE7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7A96">
              <w:rPr>
                <w:rFonts w:ascii="Angsana New" w:hAnsi="Angsana New"/>
                <w:b/>
                <w:bCs/>
                <w:sz w:val="28"/>
                <w:szCs w:val="28"/>
              </w:rPr>
              <w:t>(3,202)</w:t>
            </w:r>
          </w:p>
        </w:tc>
      </w:tr>
      <w:tr w:rsidR="006D2B1B" w:rsidRPr="008138F9" w14:paraId="7DC993FD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47F0EA1D" w14:textId="77777777" w:rsidR="006D2B1B" w:rsidRPr="00815660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pct"/>
            <w:vAlign w:val="bottom"/>
          </w:tcPr>
          <w:p w14:paraId="005235E1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6CE995F5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582AD210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4FA919B3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393F4B7E" w14:textId="77777777" w:rsidR="006D2B1B" w:rsidRPr="00815660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CD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737" w:type="pct"/>
            <w:vAlign w:val="bottom"/>
          </w:tcPr>
          <w:p w14:paraId="4C4000E8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4E6F9FD8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2B53F9F6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7FCC402D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254BBEDF" w14:textId="77777777" w:rsidR="006D2B1B" w:rsidRPr="00815660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C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vAlign w:val="bottom"/>
          </w:tcPr>
          <w:p w14:paraId="65E6387E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4C121E8D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6E2AECD3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77D702B4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59C70358" w14:textId="77777777" w:rsidR="006D2B1B" w:rsidRPr="00815660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3"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C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737" w:type="pct"/>
            <w:vAlign w:val="bottom"/>
          </w:tcPr>
          <w:p w14:paraId="42D830B1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7AD0DB73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397FD339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2B1B" w:rsidRPr="008138F9" w14:paraId="41F19EA7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0E8F9ACC" w14:textId="77777777" w:rsidR="006D2B1B" w:rsidRPr="00815660" w:rsidRDefault="006D2B1B" w:rsidP="00CE73E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5" w:hanging="14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C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</w:t>
            </w:r>
          </w:p>
        </w:tc>
        <w:tc>
          <w:tcPr>
            <w:tcW w:w="737" w:type="pct"/>
            <w:vAlign w:val="bottom"/>
          </w:tcPr>
          <w:p w14:paraId="36322AB3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vAlign w:val="bottom"/>
          </w:tcPr>
          <w:p w14:paraId="3D9CDD69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45E6CA74" w14:textId="77777777" w:rsidR="006D2B1B" w:rsidRPr="008138F9" w:rsidRDefault="006D2B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5299" w:rsidRPr="008138F9" w14:paraId="5DCEB877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6D6056B0" w14:textId="77777777" w:rsidR="00315299" w:rsidRPr="00815660" w:rsidRDefault="00315299" w:rsidP="0031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7"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จด</w:t>
            </w:r>
            <w:r w:rsidRPr="00441C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7" w:type="pct"/>
            <w:vAlign w:val="bottom"/>
          </w:tcPr>
          <w:p w14:paraId="23EA9EF7" w14:textId="5A0D1516" w:rsidR="00315299" w:rsidRPr="008138F9" w:rsidRDefault="00315299" w:rsidP="00315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5ACB">
              <w:rPr>
                <w:rFonts w:ascii="Angsana New" w:hAnsi="Angsana New"/>
                <w:sz w:val="28"/>
                <w:szCs w:val="28"/>
              </w:rPr>
              <w:t>(3,983)</w:t>
            </w:r>
          </w:p>
        </w:tc>
        <w:tc>
          <w:tcPr>
            <w:tcW w:w="738" w:type="pct"/>
            <w:vAlign w:val="bottom"/>
          </w:tcPr>
          <w:p w14:paraId="7AE13B79" w14:textId="42EEDE82" w:rsidR="00315299" w:rsidRPr="008138F9" w:rsidRDefault="00315299" w:rsidP="00315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1953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740" w:type="pct"/>
            <w:vAlign w:val="bottom"/>
          </w:tcPr>
          <w:p w14:paraId="2DB397AE" w14:textId="60DB022F" w:rsidR="00315299" w:rsidRPr="008138F9" w:rsidRDefault="00315299" w:rsidP="00315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775D">
              <w:rPr>
                <w:rFonts w:ascii="Angsana New" w:hAnsi="Angsana New"/>
                <w:sz w:val="28"/>
                <w:szCs w:val="28"/>
              </w:rPr>
              <w:t>(3,187)</w:t>
            </w:r>
          </w:p>
        </w:tc>
      </w:tr>
      <w:tr w:rsidR="00315299" w:rsidRPr="008138F9" w14:paraId="03745881" w14:textId="77777777" w:rsidTr="008B4BEF">
        <w:trPr>
          <w:trHeight w:val="397"/>
        </w:trPr>
        <w:tc>
          <w:tcPr>
            <w:tcW w:w="2785" w:type="pct"/>
            <w:vAlign w:val="bottom"/>
          </w:tcPr>
          <w:p w14:paraId="5E87874B" w14:textId="77777777" w:rsidR="00315299" w:rsidRPr="00815660" w:rsidRDefault="00315299" w:rsidP="00315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38F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441CD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ขาดทุน) เบ็ดเสร็จอื่นสำหรับงวด</w:t>
            </w:r>
          </w:p>
        </w:tc>
        <w:tc>
          <w:tcPr>
            <w:tcW w:w="737" w:type="pct"/>
            <w:vAlign w:val="bottom"/>
          </w:tcPr>
          <w:p w14:paraId="105E2ED3" w14:textId="5B613A97" w:rsidR="00315299" w:rsidRPr="00007A96" w:rsidRDefault="00315299" w:rsidP="00315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7A96">
              <w:rPr>
                <w:rFonts w:ascii="Angsana New" w:hAnsi="Angsana New"/>
                <w:b/>
                <w:bCs/>
                <w:sz w:val="28"/>
                <w:szCs w:val="28"/>
              </w:rPr>
              <w:t>(3,983)</w:t>
            </w:r>
          </w:p>
        </w:tc>
        <w:tc>
          <w:tcPr>
            <w:tcW w:w="738" w:type="pct"/>
            <w:vAlign w:val="bottom"/>
          </w:tcPr>
          <w:p w14:paraId="083721AF" w14:textId="68C5A532" w:rsidR="00315299" w:rsidRPr="00007A96" w:rsidRDefault="00315299" w:rsidP="00315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7A96">
              <w:rPr>
                <w:rFonts w:ascii="Angsana New" w:hAnsi="Angsana New"/>
                <w:b/>
                <w:bCs/>
                <w:sz w:val="28"/>
                <w:szCs w:val="28"/>
              </w:rPr>
              <w:t>796</w:t>
            </w:r>
          </w:p>
        </w:tc>
        <w:tc>
          <w:tcPr>
            <w:tcW w:w="740" w:type="pct"/>
            <w:vAlign w:val="bottom"/>
          </w:tcPr>
          <w:p w14:paraId="4613DF8F" w14:textId="743C6127" w:rsidR="00315299" w:rsidRPr="00007A96" w:rsidRDefault="00315299" w:rsidP="00315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7A96">
              <w:rPr>
                <w:rFonts w:ascii="Angsana New" w:hAnsi="Angsana New"/>
                <w:b/>
                <w:bCs/>
                <w:sz w:val="28"/>
                <w:szCs w:val="28"/>
              </w:rPr>
              <w:t>(3,187)</w:t>
            </w:r>
          </w:p>
        </w:tc>
      </w:tr>
    </w:tbl>
    <w:p w14:paraId="2D50E791" w14:textId="77777777" w:rsidR="00326F36" w:rsidRDefault="00326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ACDFAFF" w14:textId="1198C882" w:rsidR="005B220A" w:rsidRDefault="00F42EA5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  <w:cs/>
        </w:rPr>
      </w:pPr>
      <w:r w:rsidRPr="001E30B1">
        <w:rPr>
          <w:rFonts w:ascii="Angsana New" w:hAnsi="Angsana New"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15BF7237" w14:textId="027815EC" w:rsidR="00E25521" w:rsidRPr="008138F9" w:rsidRDefault="00F42EA5" w:rsidP="008B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141"/>
        <w:jc w:val="thaiDistribute"/>
        <w:rPr>
          <w:rFonts w:ascii="Angsana New" w:hAnsi="Angsana New"/>
          <w:sz w:val="28"/>
          <w:szCs w:val="28"/>
        </w:rPr>
      </w:pPr>
      <w:r w:rsidRPr="008138F9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</w:t>
      </w:r>
      <w:r w:rsidR="00F63FAF" w:rsidRPr="008138F9">
        <w:rPr>
          <w:rFonts w:ascii="Angsana New" w:hAnsi="Angsana New"/>
          <w:sz w:val="28"/>
          <w:szCs w:val="28"/>
          <w:cs/>
        </w:rPr>
        <w:t>สำหรับ</w:t>
      </w:r>
      <w:r w:rsidR="00616BB2" w:rsidRPr="00616BB2">
        <w:rPr>
          <w:rFonts w:ascii="Angsana New" w:hAnsi="Angsana New"/>
          <w:sz w:val="28"/>
          <w:szCs w:val="28"/>
          <w:cs/>
        </w:rPr>
        <w:t>งวดสาม</w:t>
      </w:r>
      <w:r w:rsidR="00AB6ADD" w:rsidRPr="008138F9">
        <w:rPr>
          <w:rFonts w:ascii="Angsana New" w:hAnsi="Angsana New"/>
          <w:sz w:val="28"/>
          <w:szCs w:val="28"/>
          <w:cs/>
        </w:rPr>
        <w:t>เดือน</w:t>
      </w:r>
      <w:r w:rsidR="00F63FAF" w:rsidRPr="008138F9">
        <w:rPr>
          <w:rFonts w:ascii="Angsana New" w:hAnsi="Angsana New"/>
          <w:sz w:val="28"/>
          <w:szCs w:val="28"/>
          <w:cs/>
        </w:rPr>
        <w:t>สิ้นสุดวันที่</w:t>
      </w:r>
      <w:r w:rsidRPr="008138F9">
        <w:rPr>
          <w:rFonts w:ascii="Angsana New" w:hAnsi="Angsana New"/>
          <w:sz w:val="28"/>
          <w:szCs w:val="28"/>
        </w:rPr>
        <w:t xml:space="preserve"> </w:t>
      </w:r>
      <w:r w:rsidR="00256AB6" w:rsidRPr="008138F9">
        <w:rPr>
          <w:rFonts w:ascii="Angsana New" w:hAnsi="Angsana New"/>
          <w:sz w:val="28"/>
          <w:szCs w:val="28"/>
        </w:rPr>
        <w:t xml:space="preserve">31 </w:t>
      </w:r>
      <w:r w:rsidR="00256AB6" w:rsidRPr="00441CD6">
        <w:rPr>
          <w:rFonts w:ascii="Angsana New" w:hAnsi="Angsana New"/>
          <w:sz w:val="28"/>
          <w:szCs w:val="28"/>
          <w:cs/>
        </w:rPr>
        <w:t xml:space="preserve">มีนาคม </w:t>
      </w:r>
      <w:r w:rsidR="00256AB6" w:rsidRPr="008138F9">
        <w:rPr>
          <w:rFonts w:ascii="Angsana New" w:hAnsi="Angsana New"/>
          <w:sz w:val="28"/>
          <w:szCs w:val="28"/>
        </w:rPr>
        <w:t>2569</w:t>
      </w:r>
      <w:r w:rsidRPr="00441CD6">
        <w:rPr>
          <w:rFonts w:ascii="Angsana New" w:hAnsi="Angsana New"/>
          <w:sz w:val="28"/>
          <w:szCs w:val="28"/>
          <w:cs/>
        </w:rPr>
        <w:t xml:space="preserve"> และ </w:t>
      </w:r>
      <w:r w:rsidRPr="008138F9">
        <w:rPr>
          <w:rFonts w:ascii="Angsana New" w:hAnsi="Angsana New"/>
          <w:sz w:val="28"/>
          <w:szCs w:val="28"/>
        </w:rPr>
        <w:t>256</w:t>
      </w:r>
      <w:r w:rsidR="00DF38F5">
        <w:rPr>
          <w:rFonts w:ascii="Angsana New" w:hAnsi="Angsana New"/>
          <w:sz w:val="28"/>
          <w:szCs w:val="28"/>
        </w:rPr>
        <w:t>8</w:t>
      </w:r>
      <w:r w:rsidRPr="00441CD6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64"/>
        <w:gridCol w:w="1289"/>
        <w:gridCol w:w="1289"/>
        <w:gridCol w:w="1289"/>
        <w:gridCol w:w="1287"/>
      </w:tblGrid>
      <w:tr w:rsidR="00865D02" w:rsidRPr="008138F9" w14:paraId="3D36C045" w14:textId="77777777" w:rsidTr="00CC6B42">
        <w:trPr>
          <w:trHeight w:val="397"/>
        </w:trPr>
        <w:tc>
          <w:tcPr>
            <w:tcW w:w="2321" w:type="pct"/>
            <w:vAlign w:val="bottom"/>
          </w:tcPr>
          <w:p w14:paraId="6C8D656B" w14:textId="77777777" w:rsidR="00865D02" w:rsidRPr="008138F9" w:rsidRDefault="00865D02" w:rsidP="00CC6B42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  <w:vAlign w:val="bottom"/>
          </w:tcPr>
          <w:p w14:paraId="0778B7FB" w14:textId="3827867A" w:rsidR="00865D02" w:rsidRPr="00441CD6" w:rsidRDefault="00865D02" w:rsidP="00E778EA">
            <w:pPr>
              <w:pStyle w:val="a4"/>
              <w:widowControl/>
              <w:pBdr>
                <w:bottom w:val="single" w:sz="4" w:space="1" w:color="auto"/>
              </w:pBdr>
              <w:ind w:right="10"/>
              <w:jc w:val="center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E06710" w:rsidRPr="008138F9" w14:paraId="17F8301B" w14:textId="77777777" w:rsidTr="00CC6B42">
        <w:trPr>
          <w:trHeight w:val="397"/>
        </w:trPr>
        <w:tc>
          <w:tcPr>
            <w:tcW w:w="2321" w:type="pct"/>
            <w:vAlign w:val="bottom"/>
          </w:tcPr>
          <w:p w14:paraId="76C4838D" w14:textId="77777777" w:rsidR="00E06710" w:rsidRPr="008138F9" w:rsidRDefault="00E06710" w:rsidP="00CC6B42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</w:tcPr>
          <w:p w14:paraId="6BF7AEC2" w14:textId="593E05EC" w:rsidR="00E06710" w:rsidRPr="00441CD6" w:rsidRDefault="00E06710" w:rsidP="00E778EA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B4BEF" w:rsidRPr="008138F9" w14:paraId="6B627616" w14:textId="77777777" w:rsidTr="00CC6B42">
        <w:trPr>
          <w:trHeight w:val="397"/>
        </w:trPr>
        <w:tc>
          <w:tcPr>
            <w:tcW w:w="2321" w:type="pct"/>
            <w:vAlign w:val="bottom"/>
          </w:tcPr>
          <w:p w14:paraId="787AF7B9" w14:textId="77777777" w:rsidR="008B4BEF" w:rsidRPr="008138F9" w:rsidRDefault="008B4BEF" w:rsidP="00CC6B42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670" w:type="pct"/>
          </w:tcPr>
          <w:p w14:paraId="207E5A30" w14:textId="77777777" w:rsidR="008B4BEF" w:rsidRPr="008138F9" w:rsidRDefault="008B4BEF" w:rsidP="006708DC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670" w:type="pct"/>
          </w:tcPr>
          <w:p w14:paraId="58249274" w14:textId="77777777" w:rsidR="008B4BEF" w:rsidRPr="001E30B1" w:rsidRDefault="008B4BEF" w:rsidP="007576A1">
            <w:pPr>
              <w:pStyle w:val="a4"/>
              <w:widowControl/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670" w:type="pct"/>
          </w:tcPr>
          <w:p w14:paraId="156D747A" w14:textId="77777777" w:rsidR="008B4BEF" w:rsidRPr="008138F9" w:rsidRDefault="008B4BEF" w:rsidP="006708DC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669" w:type="pct"/>
          </w:tcPr>
          <w:p w14:paraId="3F564359" w14:textId="77777777" w:rsidR="008B4BEF" w:rsidRPr="008138F9" w:rsidRDefault="008B4BEF" w:rsidP="006708DC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B4BEF" w:rsidRPr="008138F9" w14:paraId="2E73D341" w14:textId="77777777" w:rsidTr="00CC6B42">
        <w:trPr>
          <w:trHeight w:val="397"/>
        </w:trPr>
        <w:tc>
          <w:tcPr>
            <w:tcW w:w="2321" w:type="pct"/>
            <w:vAlign w:val="bottom"/>
          </w:tcPr>
          <w:p w14:paraId="3B591225" w14:textId="64BE64A4" w:rsidR="008B4BEF" w:rsidRPr="00441CD6" w:rsidRDefault="008B4BEF" w:rsidP="00CC6B42">
            <w:pPr>
              <w:pStyle w:val="a4"/>
              <w:widowControl/>
              <w:ind w:right="0" w:firstLine="170"/>
              <w:rPr>
                <w:rFonts w:ascii="Angsana New" w:hAnsi="Angsana New" w:cs="Angsana New"/>
                <w:u w:val="single"/>
                <w:cs/>
              </w:rPr>
            </w:pPr>
            <w:r w:rsidRPr="00441CD6">
              <w:rPr>
                <w:rFonts w:ascii="Angsana New" w:hAnsi="Angsana New" w:cs="Angsana New"/>
                <w:u w:val="single"/>
                <w:cs/>
              </w:rPr>
              <w:t xml:space="preserve">สำหรับงวดสามเดือนสิ้นสุดวันที่ </w:t>
            </w:r>
            <w:r w:rsidRPr="008138F9">
              <w:rPr>
                <w:rFonts w:ascii="Angsana New" w:hAnsi="Angsana New" w:cs="Angsana New"/>
                <w:u w:val="single"/>
              </w:rPr>
              <w:t xml:space="preserve">31 </w:t>
            </w:r>
            <w:r w:rsidRPr="00441CD6">
              <w:rPr>
                <w:rFonts w:ascii="Angsana New" w:hAnsi="Angsana New" w:cs="Angsana New"/>
                <w:u w:val="single"/>
                <w:cs/>
              </w:rPr>
              <w:t xml:space="preserve">มีนาคม </w:t>
            </w:r>
            <w:r w:rsidRPr="008138F9"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670" w:type="pct"/>
          </w:tcPr>
          <w:p w14:paraId="6319DB7F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00F46146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6EEB66EF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</w:tcPr>
          <w:p w14:paraId="33CBD9EB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1ED0" w:rsidRPr="008138F9" w14:paraId="4FFEB8EA" w14:textId="77777777" w:rsidTr="00C31ED0">
        <w:trPr>
          <w:trHeight w:val="397"/>
        </w:trPr>
        <w:tc>
          <w:tcPr>
            <w:tcW w:w="2321" w:type="pct"/>
            <w:vAlign w:val="bottom"/>
          </w:tcPr>
          <w:p w14:paraId="2C7C3803" w14:textId="77777777" w:rsidR="00C31ED0" w:rsidRPr="00441CD6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670" w:type="pct"/>
            <w:vAlign w:val="bottom"/>
          </w:tcPr>
          <w:p w14:paraId="347D84EF" w14:textId="58C7EAC2" w:rsidR="00C31ED0" w:rsidRPr="00441CD6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94,061</w:t>
            </w:r>
          </w:p>
        </w:tc>
        <w:tc>
          <w:tcPr>
            <w:tcW w:w="670" w:type="pct"/>
            <w:vAlign w:val="bottom"/>
          </w:tcPr>
          <w:p w14:paraId="135E226E" w14:textId="18DA3FA6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16,557</w:t>
            </w:r>
          </w:p>
        </w:tc>
        <w:tc>
          <w:tcPr>
            <w:tcW w:w="670" w:type="pct"/>
            <w:vAlign w:val="bottom"/>
          </w:tcPr>
          <w:p w14:paraId="5EBC7C71" w14:textId="2FE66F50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5,700</w:t>
            </w:r>
          </w:p>
        </w:tc>
        <w:tc>
          <w:tcPr>
            <w:tcW w:w="669" w:type="pct"/>
            <w:vAlign w:val="bottom"/>
          </w:tcPr>
          <w:p w14:paraId="6E230188" w14:textId="2EA2E28F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116,318</w:t>
            </w:r>
          </w:p>
        </w:tc>
      </w:tr>
      <w:tr w:rsidR="00C31ED0" w:rsidRPr="008138F9" w14:paraId="49A7B8D3" w14:textId="77777777" w:rsidTr="00C31ED0">
        <w:trPr>
          <w:trHeight w:val="397"/>
        </w:trPr>
        <w:tc>
          <w:tcPr>
            <w:tcW w:w="2321" w:type="pct"/>
            <w:vAlign w:val="bottom"/>
          </w:tcPr>
          <w:p w14:paraId="7A08C23F" w14:textId="77777777" w:rsidR="00C31ED0" w:rsidRPr="008138F9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670" w:type="pct"/>
            <w:vAlign w:val="bottom"/>
          </w:tcPr>
          <w:p w14:paraId="3D10D18A" w14:textId="078AAF38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33,821</w:t>
            </w:r>
          </w:p>
        </w:tc>
        <w:tc>
          <w:tcPr>
            <w:tcW w:w="670" w:type="pct"/>
            <w:vAlign w:val="bottom"/>
          </w:tcPr>
          <w:p w14:paraId="3B10CFF5" w14:textId="70BB29F6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670" w:type="pct"/>
            <w:vAlign w:val="bottom"/>
          </w:tcPr>
          <w:p w14:paraId="12743D0E" w14:textId="29C7B27A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1,2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669" w:type="pct"/>
            <w:vAlign w:val="bottom"/>
          </w:tcPr>
          <w:p w14:paraId="76983EA2" w14:textId="1E0AB96C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38,04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31ED0" w:rsidRPr="008138F9" w14:paraId="3EF61FC0" w14:textId="77777777" w:rsidTr="00C31ED0">
        <w:trPr>
          <w:trHeight w:val="397"/>
        </w:trPr>
        <w:tc>
          <w:tcPr>
            <w:tcW w:w="2321" w:type="pct"/>
            <w:vAlign w:val="bottom"/>
          </w:tcPr>
          <w:p w14:paraId="426A46C0" w14:textId="5A62569E" w:rsidR="00C31ED0" w:rsidRPr="00441CD6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670" w:type="pct"/>
            <w:vAlign w:val="bottom"/>
          </w:tcPr>
          <w:p w14:paraId="02291443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43C83B4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0105FFB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25A5830" w14:textId="4A208586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751D">
              <w:rPr>
                <w:rFonts w:ascii="Angsana New" w:hAnsi="Angsana New"/>
                <w:sz w:val="28"/>
                <w:szCs w:val="28"/>
              </w:rPr>
              <w:t>1,582</w:t>
            </w:r>
          </w:p>
        </w:tc>
      </w:tr>
      <w:tr w:rsidR="00C31ED0" w:rsidRPr="008138F9" w14:paraId="3BC91A2F" w14:textId="77777777" w:rsidTr="00C31ED0">
        <w:trPr>
          <w:trHeight w:val="397"/>
        </w:trPr>
        <w:tc>
          <w:tcPr>
            <w:tcW w:w="2321" w:type="pct"/>
            <w:vAlign w:val="bottom"/>
          </w:tcPr>
          <w:p w14:paraId="032CDB53" w14:textId="77777777" w:rsidR="00C31ED0" w:rsidRPr="00441CD6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670" w:type="pct"/>
            <w:vAlign w:val="bottom"/>
          </w:tcPr>
          <w:p w14:paraId="6AE6B912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0D9E53F6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BEAAB32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799DF4E6" w14:textId="4C63891F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751D">
              <w:rPr>
                <w:rFonts w:ascii="Angsana New" w:hAnsi="Angsana New"/>
                <w:sz w:val="28"/>
                <w:szCs w:val="28"/>
              </w:rPr>
              <w:t>(39,346)</w:t>
            </w:r>
          </w:p>
        </w:tc>
      </w:tr>
      <w:tr w:rsidR="00C31ED0" w:rsidRPr="008138F9" w14:paraId="3C541804" w14:textId="77777777" w:rsidTr="00C31ED0">
        <w:trPr>
          <w:trHeight w:val="397"/>
        </w:trPr>
        <w:tc>
          <w:tcPr>
            <w:tcW w:w="2321" w:type="pct"/>
            <w:vAlign w:val="bottom"/>
          </w:tcPr>
          <w:p w14:paraId="2CFE5604" w14:textId="77777777" w:rsidR="00C31ED0" w:rsidRPr="00441CD6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670" w:type="pct"/>
            <w:vAlign w:val="bottom"/>
          </w:tcPr>
          <w:p w14:paraId="3436A23C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E55FBBC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4E720C2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71E36985" w14:textId="397709C0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751D">
              <w:rPr>
                <w:rFonts w:ascii="Angsana New" w:hAnsi="Angsana New"/>
                <w:sz w:val="28"/>
                <w:szCs w:val="28"/>
              </w:rPr>
              <w:t>(977)</w:t>
            </w:r>
          </w:p>
        </w:tc>
      </w:tr>
      <w:tr w:rsidR="00C31ED0" w:rsidRPr="008138F9" w14:paraId="597F0D84" w14:textId="77777777" w:rsidTr="00C31ED0">
        <w:trPr>
          <w:trHeight w:val="397"/>
        </w:trPr>
        <w:tc>
          <w:tcPr>
            <w:tcW w:w="2321" w:type="pct"/>
            <w:vAlign w:val="bottom"/>
          </w:tcPr>
          <w:p w14:paraId="012A1F4F" w14:textId="18875973" w:rsidR="00C31ED0" w:rsidRPr="00441CD6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70" w:type="pct"/>
            <w:vAlign w:val="bottom"/>
          </w:tcPr>
          <w:p w14:paraId="47FFC29C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0F19715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095695AF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2A996331" w14:textId="26BDEF15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306">
              <w:rPr>
                <w:rFonts w:ascii="Angsana New" w:hAnsi="Angsana New"/>
                <w:sz w:val="28"/>
                <w:szCs w:val="28"/>
              </w:rPr>
              <w:t>1,705</w:t>
            </w:r>
          </w:p>
        </w:tc>
      </w:tr>
      <w:tr w:rsidR="008B4BEF" w:rsidRPr="008138F9" w14:paraId="4F798B33" w14:textId="77777777" w:rsidTr="00C83F4C">
        <w:trPr>
          <w:trHeight w:val="397"/>
        </w:trPr>
        <w:tc>
          <w:tcPr>
            <w:tcW w:w="2321" w:type="pct"/>
            <w:vAlign w:val="bottom"/>
          </w:tcPr>
          <w:p w14:paraId="7A365C10" w14:textId="785AD8BB" w:rsidR="008B4BEF" w:rsidRPr="00441CD6" w:rsidRDefault="00C83F4C" w:rsidP="00CC6B42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 w:hint="cs"/>
                <w:cs/>
              </w:rPr>
              <w:t>รายได้</w:t>
            </w:r>
            <w:r w:rsidR="008B4BEF" w:rsidRPr="00441CD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670" w:type="pct"/>
            <w:vAlign w:val="bottom"/>
          </w:tcPr>
          <w:p w14:paraId="1276CD39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190CCE2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F71984A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59F963E1" w14:textId="76ED6992" w:rsidR="008B4BEF" w:rsidRPr="008138F9" w:rsidRDefault="00C83F4C" w:rsidP="009267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3F4C">
              <w:rPr>
                <w:rFonts w:ascii="Angsana New" w:hAnsi="Angsana New"/>
                <w:sz w:val="28"/>
                <w:szCs w:val="28"/>
              </w:rPr>
              <w:t>3</w:t>
            </w:r>
            <w:r w:rsidR="00452D57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8B4BEF" w:rsidRPr="008138F9" w14:paraId="4DF6D995" w14:textId="77777777" w:rsidTr="00C83F4C">
        <w:trPr>
          <w:trHeight w:val="397"/>
        </w:trPr>
        <w:tc>
          <w:tcPr>
            <w:tcW w:w="2321" w:type="pct"/>
            <w:vAlign w:val="bottom"/>
          </w:tcPr>
          <w:p w14:paraId="04DE02EA" w14:textId="37F208BB" w:rsidR="008B4BEF" w:rsidRPr="00441CD6" w:rsidRDefault="008B4BEF" w:rsidP="00CC6B42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670" w:type="pct"/>
            <w:vAlign w:val="bottom"/>
          </w:tcPr>
          <w:p w14:paraId="54228740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0CFDCD72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663E41A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30DDF46D" w14:textId="6F530F5A" w:rsidR="008B4BEF" w:rsidRPr="008138F9" w:rsidRDefault="00C83F4C" w:rsidP="009267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3F4C">
              <w:rPr>
                <w:rFonts w:ascii="Angsana New" w:hAnsi="Angsana New"/>
                <w:sz w:val="28"/>
                <w:szCs w:val="28"/>
              </w:rPr>
              <w:t>1,3</w:t>
            </w:r>
            <w:r w:rsidR="00452D57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8B4BEF" w:rsidRPr="008138F9" w14:paraId="3AD4A151" w14:textId="77777777" w:rsidTr="00CC6B42">
        <w:trPr>
          <w:trHeight w:val="397"/>
        </w:trPr>
        <w:tc>
          <w:tcPr>
            <w:tcW w:w="2321" w:type="pct"/>
            <w:vAlign w:val="bottom"/>
          </w:tcPr>
          <w:p w14:paraId="13669C70" w14:textId="77777777" w:rsidR="008B4BEF" w:rsidRPr="00441CD6" w:rsidRDefault="008B4BEF" w:rsidP="00CC6B42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670" w:type="pct"/>
            <w:vAlign w:val="bottom"/>
          </w:tcPr>
          <w:p w14:paraId="628C2F81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FD1A123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0CBC7127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FE8A37C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4BEF" w:rsidRPr="008138F9" w14:paraId="35C167B2" w14:textId="77777777" w:rsidTr="00CC6B42">
        <w:trPr>
          <w:trHeight w:val="397"/>
        </w:trPr>
        <w:tc>
          <w:tcPr>
            <w:tcW w:w="2321" w:type="pct"/>
            <w:vAlign w:val="bottom"/>
          </w:tcPr>
          <w:p w14:paraId="4A85D647" w14:textId="77777777" w:rsidR="008B4BEF" w:rsidRPr="00441CD6" w:rsidRDefault="008B4BEF" w:rsidP="00CC6B42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670" w:type="pct"/>
            <w:vAlign w:val="bottom"/>
          </w:tcPr>
          <w:p w14:paraId="0B7A3E8F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0B6C1ACF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4DDFB59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E89C116" w14:textId="77777777" w:rsidR="008B4BEF" w:rsidRPr="008138F9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4BEF" w:rsidRPr="008138F9" w14:paraId="1BDB4E62" w14:textId="77777777" w:rsidTr="00C83F4C">
        <w:trPr>
          <w:trHeight w:val="397"/>
        </w:trPr>
        <w:tc>
          <w:tcPr>
            <w:tcW w:w="2321" w:type="pct"/>
            <w:vAlign w:val="bottom"/>
          </w:tcPr>
          <w:p w14:paraId="57B3F77F" w14:textId="01EF766E" w:rsidR="008B4BEF" w:rsidRPr="00441CD6" w:rsidRDefault="008B4BEF" w:rsidP="00CC6B42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441CD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8138F9">
              <w:rPr>
                <w:rFonts w:ascii="Angsana New" w:hAnsi="Angsana New" w:cs="Angsana New"/>
                <w:color w:val="000000" w:themeColor="text1"/>
              </w:rPr>
              <w:t>31</w:t>
            </w:r>
            <w:r w:rsidRPr="00441CD6">
              <w:rPr>
                <w:rFonts w:ascii="Angsana New" w:hAnsi="Angsana New" w:cs="Angsana New"/>
                <w:color w:val="000000" w:themeColor="text1"/>
                <w:cs/>
              </w:rPr>
              <w:t xml:space="preserve"> มีนาคม </w:t>
            </w:r>
            <w:r w:rsidRPr="008138F9">
              <w:rPr>
                <w:rFonts w:ascii="Angsana New" w:hAnsi="Angsana New" w:cs="Angsana New"/>
                <w:color w:val="000000" w:themeColor="text1"/>
              </w:rPr>
              <w:t>2569</w:t>
            </w:r>
          </w:p>
        </w:tc>
        <w:tc>
          <w:tcPr>
            <w:tcW w:w="670" w:type="pct"/>
            <w:vAlign w:val="bottom"/>
          </w:tcPr>
          <w:p w14:paraId="2E2AA931" w14:textId="77777777" w:rsidR="008B4BEF" w:rsidRPr="004E2B3D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289CB57" w14:textId="77777777" w:rsidR="008B4BEF" w:rsidRPr="004E2B3D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AF02DF2" w14:textId="77777777" w:rsidR="008B4BEF" w:rsidRPr="004E2B3D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719FD5D5" w14:textId="2815FE16" w:rsidR="008B4BEF" w:rsidRPr="004E2B3D" w:rsidRDefault="00C83F4C" w:rsidP="009267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3F4C">
              <w:rPr>
                <w:rFonts w:ascii="Angsana New" w:hAnsi="Angsana New"/>
                <w:sz w:val="28"/>
                <w:szCs w:val="28"/>
              </w:rPr>
              <w:t>792,4</w:t>
            </w:r>
            <w:r w:rsidR="00982202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8B4BEF" w:rsidRPr="008138F9" w14:paraId="2230859F" w14:textId="77777777" w:rsidTr="00CC6B42">
        <w:trPr>
          <w:trHeight w:val="397"/>
        </w:trPr>
        <w:tc>
          <w:tcPr>
            <w:tcW w:w="2321" w:type="pct"/>
            <w:vAlign w:val="bottom"/>
          </w:tcPr>
          <w:p w14:paraId="475ABEC6" w14:textId="2DAC5993" w:rsidR="008B4BEF" w:rsidRPr="00441CD6" w:rsidRDefault="008B4BEF" w:rsidP="00CC6B42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441CD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จังหวะเวลาในการรับรู้รายได้</w:t>
            </w:r>
          </w:p>
        </w:tc>
        <w:tc>
          <w:tcPr>
            <w:tcW w:w="670" w:type="pct"/>
            <w:vAlign w:val="bottom"/>
          </w:tcPr>
          <w:p w14:paraId="7F557C1B" w14:textId="77777777" w:rsidR="008B4BEF" w:rsidRPr="004E2B3D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1AE487B" w14:textId="77777777" w:rsidR="008B4BEF" w:rsidRPr="004E2B3D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87E434D" w14:textId="77777777" w:rsidR="008B4BEF" w:rsidRPr="004E2B3D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40C6B592" w14:textId="77777777" w:rsidR="008B4BEF" w:rsidRPr="004E2B3D" w:rsidRDefault="008B4BEF" w:rsidP="004E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1ED0" w:rsidRPr="008138F9" w14:paraId="33613F58" w14:textId="77777777" w:rsidTr="00C31ED0">
        <w:trPr>
          <w:trHeight w:val="397"/>
        </w:trPr>
        <w:tc>
          <w:tcPr>
            <w:tcW w:w="2321" w:type="pct"/>
            <w:vAlign w:val="bottom"/>
          </w:tcPr>
          <w:p w14:paraId="3A82E799" w14:textId="77777777" w:rsidR="00C31ED0" w:rsidRPr="00441CD6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441CD6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670" w:type="pct"/>
            <w:vAlign w:val="bottom"/>
          </w:tcPr>
          <w:p w14:paraId="4AFBB352" w14:textId="71E796A0" w:rsidR="00C31ED0" w:rsidRPr="00441CD6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94,061</w:t>
            </w:r>
          </w:p>
        </w:tc>
        <w:tc>
          <w:tcPr>
            <w:tcW w:w="670" w:type="pct"/>
            <w:vAlign w:val="bottom"/>
          </w:tcPr>
          <w:p w14:paraId="6E0E565B" w14:textId="5C8A5D6D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16,557</w:t>
            </w:r>
          </w:p>
        </w:tc>
        <w:tc>
          <w:tcPr>
            <w:tcW w:w="670" w:type="pct"/>
            <w:vAlign w:val="bottom"/>
          </w:tcPr>
          <w:p w14:paraId="0FA4854D" w14:textId="432F0E9E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5,700</w:t>
            </w:r>
          </w:p>
        </w:tc>
        <w:tc>
          <w:tcPr>
            <w:tcW w:w="669" w:type="pct"/>
            <w:vAlign w:val="bottom"/>
          </w:tcPr>
          <w:p w14:paraId="067436A6" w14:textId="7F508C13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116,318</w:t>
            </w:r>
          </w:p>
        </w:tc>
      </w:tr>
    </w:tbl>
    <w:p w14:paraId="2589BE65" w14:textId="77777777" w:rsidR="00CC6B42" w:rsidRPr="00097D91" w:rsidRDefault="00CC6B42" w:rsidP="00155CDB">
      <w:pPr>
        <w:pStyle w:val="a4"/>
        <w:widowControl/>
        <w:spacing w:before="120"/>
        <w:ind w:right="0"/>
        <w:rPr>
          <w:rFonts w:ascii="Angsana New" w:hAnsi="Angsana New" w:cs="Angsana New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64"/>
        <w:gridCol w:w="1289"/>
        <w:gridCol w:w="1289"/>
        <w:gridCol w:w="1289"/>
        <w:gridCol w:w="1287"/>
      </w:tblGrid>
      <w:tr w:rsidR="00CC6B42" w:rsidRPr="001E30B1" w14:paraId="0F94003B" w14:textId="77777777" w:rsidTr="0049738B">
        <w:trPr>
          <w:trHeight w:val="369"/>
          <w:tblHeader/>
        </w:trPr>
        <w:tc>
          <w:tcPr>
            <w:tcW w:w="2321" w:type="pct"/>
            <w:vAlign w:val="bottom"/>
          </w:tcPr>
          <w:p w14:paraId="3ABF5408" w14:textId="77777777" w:rsidR="00CC6B42" w:rsidRPr="008138F9" w:rsidRDefault="00CC6B42" w:rsidP="00CE73E3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  <w:vAlign w:val="bottom"/>
          </w:tcPr>
          <w:p w14:paraId="59077EB0" w14:textId="77777777" w:rsidR="00CC6B42" w:rsidRPr="00441CD6" w:rsidRDefault="00CC6B42" w:rsidP="00CE73E3">
            <w:pPr>
              <w:pStyle w:val="a4"/>
              <w:widowControl/>
              <w:pBdr>
                <w:bottom w:val="single" w:sz="4" w:space="1" w:color="auto"/>
              </w:pBdr>
              <w:ind w:right="10"/>
              <w:jc w:val="center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CC6B42" w:rsidRPr="001E30B1" w14:paraId="7CB393B3" w14:textId="77777777" w:rsidTr="0049738B">
        <w:trPr>
          <w:trHeight w:val="369"/>
          <w:tblHeader/>
        </w:trPr>
        <w:tc>
          <w:tcPr>
            <w:tcW w:w="2321" w:type="pct"/>
            <w:vAlign w:val="bottom"/>
          </w:tcPr>
          <w:p w14:paraId="3BD98630" w14:textId="77777777" w:rsidR="00CC6B42" w:rsidRPr="008138F9" w:rsidRDefault="00CC6B42" w:rsidP="00CE73E3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</w:tcPr>
          <w:p w14:paraId="22FDC677" w14:textId="77777777" w:rsidR="00CC6B42" w:rsidRPr="00441CD6" w:rsidRDefault="00CC6B42" w:rsidP="00CE73E3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C6B42" w:rsidRPr="008138F9" w14:paraId="28D50311" w14:textId="77777777" w:rsidTr="0049738B">
        <w:trPr>
          <w:trHeight w:val="369"/>
          <w:tblHeader/>
        </w:trPr>
        <w:tc>
          <w:tcPr>
            <w:tcW w:w="2321" w:type="pct"/>
            <w:vAlign w:val="bottom"/>
          </w:tcPr>
          <w:p w14:paraId="10363D61" w14:textId="77777777" w:rsidR="00CC6B42" w:rsidRPr="008138F9" w:rsidRDefault="00CC6B42" w:rsidP="00CE73E3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670" w:type="pct"/>
          </w:tcPr>
          <w:p w14:paraId="0BDD75C1" w14:textId="77777777" w:rsidR="00CC6B42" w:rsidRPr="008138F9" w:rsidRDefault="00CC6B42" w:rsidP="00CE73E3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670" w:type="pct"/>
          </w:tcPr>
          <w:p w14:paraId="49FB137A" w14:textId="77777777" w:rsidR="00CC6B42" w:rsidRPr="001E30B1" w:rsidRDefault="00CC6B42" w:rsidP="00CE73E3">
            <w:pPr>
              <w:pStyle w:val="a4"/>
              <w:widowControl/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670" w:type="pct"/>
          </w:tcPr>
          <w:p w14:paraId="40270929" w14:textId="77777777" w:rsidR="00CC6B42" w:rsidRPr="008138F9" w:rsidRDefault="00CC6B42" w:rsidP="00CE73E3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669" w:type="pct"/>
          </w:tcPr>
          <w:p w14:paraId="34973B91" w14:textId="77777777" w:rsidR="00CC6B42" w:rsidRPr="008138F9" w:rsidRDefault="00CC6B42" w:rsidP="00CE73E3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C6B42" w:rsidRPr="008138F9" w14:paraId="5C931F35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0EE37167" w14:textId="2941DDC3" w:rsidR="00CC6B42" w:rsidRPr="00441CD6" w:rsidRDefault="00CC6B42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u w:val="single"/>
                <w:cs/>
              </w:rPr>
            </w:pPr>
            <w:r w:rsidRPr="00441CD6">
              <w:rPr>
                <w:rFonts w:ascii="Angsana New" w:hAnsi="Angsana New" w:cs="Angsana New"/>
                <w:u w:val="single"/>
                <w:cs/>
              </w:rPr>
              <w:t xml:space="preserve">สำหรับงวดสามเดือนสิ้นสุดวันที่ </w:t>
            </w:r>
            <w:r w:rsidRPr="008138F9">
              <w:rPr>
                <w:rFonts w:ascii="Angsana New" w:hAnsi="Angsana New" w:cs="Angsana New"/>
                <w:u w:val="single"/>
              </w:rPr>
              <w:t xml:space="preserve">31 </w:t>
            </w:r>
            <w:r w:rsidRPr="00441CD6">
              <w:rPr>
                <w:rFonts w:ascii="Angsana New" w:hAnsi="Angsana New" w:cs="Angsana New"/>
                <w:u w:val="single"/>
                <w:cs/>
              </w:rPr>
              <w:t xml:space="preserve">มีนาคม </w:t>
            </w:r>
            <w:r w:rsidRPr="008138F9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8</w:t>
            </w:r>
          </w:p>
        </w:tc>
        <w:tc>
          <w:tcPr>
            <w:tcW w:w="670" w:type="pct"/>
          </w:tcPr>
          <w:p w14:paraId="4682482C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0F178BF7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15613D41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</w:tcPr>
          <w:p w14:paraId="4E7794C5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4853" w:rsidRPr="008138F9" w14:paraId="1B76D4A0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132125B3" w14:textId="77777777" w:rsidR="003D4853" w:rsidRPr="00441CD6" w:rsidRDefault="003D4853" w:rsidP="003D485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670" w:type="pct"/>
            <w:vAlign w:val="bottom"/>
          </w:tcPr>
          <w:p w14:paraId="79AFF7A6" w14:textId="69721047" w:rsidR="003D4853" w:rsidRPr="00441CD6" w:rsidRDefault="00394E16" w:rsidP="003D4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103,349</w:t>
            </w:r>
          </w:p>
        </w:tc>
        <w:tc>
          <w:tcPr>
            <w:tcW w:w="670" w:type="pct"/>
            <w:vAlign w:val="bottom"/>
          </w:tcPr>
          <w:p w14:paraId="6EBCA146" w14:textId="3EDA4183" w:rsidR="003D4853" w:rsidRPr="008138F9" w:rsidRDefault="003D4853" w:rsidP="003D4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80B">
              <w:rPr>
                <w:rFonts w:ascii="Angsana New" w:hAnsi="Angsana New"/>
                <w:sz w:val="28"/>
                <w:szCs w:val="28"/>
              </w:rPr>
              <w:t>20,065</w:t>
            </w:r>
          </w:p>
        </w:tc>
        <w:tc>
          <w:tcPr>
            <w:tcW w:w="670" w:type="pct"/>
            <w:vAlign w:val="bottom"/>
          </w:tcPr>
          <w:p w14:paraId="5583F1F0" w14:textId="326D1A70" w:rsidR="003D4853" w:rsidRPr="008138F9" w:rsidRDefault="00394E16" w:rsidP="003D4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8,285</w:t>
            </w:r>
          </w:p>
        </w:tc>
        <w:tc>
          <w:tcPr>
            <w:tcW w:w="669" w:type="pct"/>
            <w:vAlign w:val="bottom"/>
          </w:tcPr>
          <w:p w14:paraId="41E5799A" w14:textId="437A5AA4" w:rsidR="003D4853" w:rsidRPr="008138F9" w:rsidRDefault="003D4853" w:rsidP="003D4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F02">
              <w:rPr>
                <w:rFonts w:ascii="Angsana New" w:hAnsi="Angsana New"/>
                <w:sz w:val="28"/>
                <w:szCs w:val="28"/>
              </w:rPr>
              <w:t>131,699</w:t>
            </w:r>
          </w:p>
        </w:tc>
      </w:tr>
      <w:tr w:rsidR="003D4853" w:rsidRPr="001E30B1" w14:paraId="12CDA0AF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38C7C322" w14:textId="77777777" w:rsidR="003D4853" w:rsidRPr="008138F9" w:rsidRDefault="003D4853" w:rsidP="003D4853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670" w:type="pct"/>
            <w:vAlign w:val="bottom"/>
          </w:tcPr>
          <w:p w14:paraId="6295D45A" w14:textId="25DFF11D" w:rsidR="003D4853" w:rsidRPr="008138F9" w:rsidRDefault="00394E16" w:rsidP="003D4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35,838</w:t>
            </w:r>
          </w:p>
        </w:tc>
        <w:tc>
          <w:tcPr>
            <w:tcW w:w="670" w:type="pct"/>
            <w:vAlign w:val="bottom"/>
          </w:tcPr>
          <w:p w14:paraId="29007B34" w14:textId="7A9446FB" w:rsidR="003D4853" w:rsidRPr="008138F9" w:rsidRDefault="003D4853" w:rsidP="003D4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A8"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  <w:tc>
          <w:tcPr>
            <w:tcW w:w="670" w:type="pct"/>
            <w:vAlign w:val="bottom"/>
          </w:tcPr>
          <w:p w14:paraId="1283530F" w14:textId="277670AE" w:rsidR="003D4853" w:rsidRPr="008138F9" w:rsidRDefault="003D4853" w:rsidP="003D4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30E2F">
              <w:rPr>
                <w:rFonts w:ascii="Angsana New" w:hAnsi="Angsana New"/>
                <w:sz w:val="28"/>
                <w:szCs w:val="28"/>
              </w:rPr>
              <w:t>1</w:t>
            </w:r>
            <w:r w:rsidR="00394E16">
              <w:rPr>
                <w:rFonts w:ascii="Angsana New" w:hAnsi="Angsana New"/>
                <w:sz w:val="28"/>
                <w:szCs w:val="28"/>
              </w:rPr>
              <w:t>,674</w:t>
            </w:r>
          </w:p>
        </w:tc>
        <w:tc>
          <w:tcPr>
            <w:tcW w:w="669" w:type="pct"/>
            <w:vAlign w:val="bottom"/>
          </w:tcPr>
          <w:p w14:paraId="53161FC5" w14:textId="38827643" w:rsidR="003D4853" w:rsidRPr="00441CD6" w:rsidRDefault="003D4853" w:rsidP="003D4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39,70</w:t>
            </w:r>
            <w:r w:rsidR="00394E1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C6B42" w:rsidRPr="001E30B1" w14:paraId="4D9FC141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759A246D" w14:textId="77777777" w:rsidR="00CC6B42" w:rsidRPr="00441CD6" w:rsidRDefault="00CC6B42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670" w:type="pct"/>
            <w:vAlign w:val="bottom"/>
          </w:tcPr>
          <w:p w14:paraId="3574550C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AEF731E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F2023DB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F0C8037" w14:textId="116774C8" w:rsidR="00CC6B42" w:rsidRPr="00441CD6" w:rsidRDefault="00153A55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53A55">
              <w:rPr>
                <w:rFonts w:ascii="Angsana New" w:hAnsi="Angsana New"/>
                <w:sz w:val="28"/>
                <w:szCs w:val="28"/>
              </w:rPr>
              <w:t>1,66</w:t>
            </w:r>
            <w:r w:rsidR="00394E1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C6B42" w:rsidRPr="001E30B1" w14:paraId="03B0912C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04C5BD73" w14:textId="77777777" w:rsidR="00CC6B42" w:rsidRPr="00441CD6" w:rsidRDefault="00CC6B42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670" w:type="pct"/>
            <w:vAlign w:val="bottom"/>
          </w:tcPr>
          <w:p w14:paraId="3101884B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2D682D5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A65FA33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553C41AE" w14:textId="5BF86D54" w:rsidR="00CC6B42" w:rsidRPr="00441CD6" w:rsidRDefault="008D5C97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5C97">
              <w:rPr>
                <w:rFonts w:ascii="Angsana New" w:hAnsi="Angsana New"/>
                <w:sz w:val="28"/>
                <w:szCs w:val="28"/>
              </w:rPr>
              <w:t>(38,212)</w:t>
            </w:r>
          </w:p>
        </w:tc>
      </w:tr>
      <w:tr w:rsidR="00CC6B42" w:rsidRPr="001E30B1" w14:paraId="39B521EE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27BDFA1C" w14:textId="77777777" w:rsidR="00CC6B42" w:rsidRPr="00441CD6" w:rsidRDefault="00CC6B42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670" w:type="pct"/>
            <w:vAlign w:val="bottom"/>
          </w:tcPr>
          <w:p w14:paraId="3E30D5B2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282D91D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0D02A5E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CF6234D" w14:textId="677C6CF8" w:rsidR="00CC6B42" w:rsidRPr="00441CD6" w:rsidRDefault="007B4444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4444">
              <w:rPr>
                <w:rFonts w:ascii="Angsana New" w:hAnsi="Angsana New"/>
                <w:sz w:val="28"/>
                <w:szCs w:val="28"/>
              </w:rPr>
              <w:t>(1,276)</w:t>
            </w:r>
          </w:p>
        </w:tc>
      </w:tr>
      <w:tr w:rsidR="00CC6B42" w:rsidRPr="008138F9" w14:paraId="66741B73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74E38318" w14:textId="2A208BCA" w:rsidR="00CC6B42" w:rsidRPr="00441CD6" w:rsidRDefault="00624C4C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670" w:type="pct"/>
            <w:vAlign w:val="bottom"/>
          </w:tcPr>
          <w:p w14:paraId="5729358A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2F7D8DB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9472EB6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AD7DE33" w14:textId="779FF68F" w:rsidR="00CC6B42" w:rsidRPr="008138F9" w:rsidRDefault="00137FB0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FB0">
              <w:rPr>
                <w:rFonts w:ascii="Angsana New" w:hAnsi="Angsana New"/>
                <w:sz w:val="28"/>
                <w:szCs w:val="28"/>
              </w:rPr>
              <w:t>(1,676)</w:t>
            </w:r>
          </w:p>
        </w:tc>
      </w:tr>
      <w:tr w:rsidR="00CC6B42" w:rsidRPr="008138F9" w14:paraId="20E7A31F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0F4DEB37" w14:textId="127BD7A1" w:rsidR="00CC6B42" w:rsidRPr="00441CD6" w:rsidRDefault="000419A3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670" w:type="pct"/>
            <w:vAlign w:val="bottom"/>
          </w:tcPr>
          <w:p w14:paraId="3B4547B1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BDC194E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5C3B487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FF18E29" w14:textId="58EABF41" w:rsidR="00CC6B42" w:rsidRPr="008138F9" w:rsidRDefault="005F468B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468B">
              <w:rPr>
                <w:rFonts w:ascii="Angsana New" w:hAnsi="Angsana New"/>
                <w:sz w:val="28"/>
                <w:szCs w:val="28"/>
              </w:rPr>
              <w:t>294</w:t>
            </w:r>
          </w:p>
        </w:tc>
      </w:tr>
      <w:tr w:rsidR="00CC6B42" w:rsidRPr="008138F9" w14:paraId="2DCAB977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7169A936" w14:textId="77777777" w:rsidR="00CC6B42" w:rsidRPr="00441CD6" w:rsidRDefault="00CC6B42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670" w:type="pct"/>
            <w:vAlign w:val="bottom"/>
          </w:tcPr>
          <w:p w14:paraId="7D8D6B5C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55C943F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BAFF70D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8A5701B" w14:textId="22B679C5" w:rsidR="00CC6B42" w:rsidRPr="008138F9" w:rsidRDefault="00215C88" w:rsidP="00CE7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C88">
              <w:rPr>
                <w:rFonts w:ascii="Angsana New" w:hAnsi="Angsana New"/>
                <w:sz w:val="28"/>
                <w:szCs w:val="28"/>
              </w:rPr>
              <w:t>499</w:t>
            </w:r>
          </w:p>
        </w:tc>
      </w:tr>
      <w:tr w:rsidR="00CC6B42" w:rsidRPr="008138F9" w14:paraId="0ECD09D2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30018F45" w14:textId="77777777" w:rsidR="00CC6B42" w:rsidRPr="00441CD6" w:rsidRDefault="00CC6B42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b/>
                <w:bCs/>
                <w:cs/>
              </w:rPr>
              <w:lastRenderedPageBreak/>
              <w:t>สินทรัพย์ที่ไม่ได้ปันส่วน</w:t>
            </w:r>
          </w:p>
        </w:tc>
        <w:tc>
          <w:tcPr>
            <w:tcW w:w="670" w:type="pct"/>
            <w:vAlign w:val="bottom"/>
          </w:tcPr>
          <w:p w14:paraId="46E2052F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7EDC1F9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7376EDC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4A4BC00" w14:textId="77777777" w:rsidR="00CC6B42" w:rsidRPr="008138F9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6B42" w:rsidRPr="004E2B3D" w14:paraId="7C4900AD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6AFE6B25" w14:textId="4E1FC8B9" w:rsidR="00CC6B42" w:rsidRPr="00441CD6" w:rsidRDefault="00CC6B42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441CD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8138F9">
              <w:rPr>
                <w:rFonts w:ascii="Angsana New" w:hAnsi="Angsana New" w:cs="Angsana New"/>
                <w:color w:val="000000" w:themeColor="text1"/>
              </w:rPr>
              <w:t>31</w:t>
            </w:r>
            <w:r w:rsidRPr="00441CD6">
              <w:rPr>
                <w:rFonts w:ascii="Angsana New" w:hAnsi="Angsana New" w:cs="Angsana New"/>
                <w:color w:val="000000" w:themeColor="text1"/>
                <w:cs/>
              </w:rPr>
              <w:t xml:space="preserve"> มีนาคม </w:t>
            </w:r>
            <w:r w:rsidRPr="008138F9">
              <w:rPr>
                <w:rFonts w:ascii="Angsana New" w:hAnsi="Angsana New" w:cs="Angsana New"/>
                <w:color w:val="000000" w:themeColor="text1"/>
              </w:rPr>
              <w:t>256</w:t>
            </w:r>
            <w:r w:rsidR="00097D91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670" w:type="pct"/>
            <w:vAlign w:val="bottom"/>
          </w:tcPr>
          <w:p w14:paraId="3D614A93" w14:textId="77777777" w:rsidR="00CC6B42" w:rsidRPr="004E2B3D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876C50A" w14:textId="77777777" w:rsidR="00CC6B42" w:rsidRPr="004E2B3D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F71F017" w14:textId="77777777" w:rsidR="00CC6B42" w:rsidRPr="004E2B3D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31148BEE" w14:textId="01313B6F" w:rsidR="00CC6B42" w:rsidRPr="004E2B3D" w:rsidRDefault="00982202" w:rsidP="00CE7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815,194</w:t>
            </w:r>
          </w:p>
        </w:tc>
      </w:tr>
      <w:tr w:rsidR="00CC6B42" w:rsidRPr="004E2B3D" w14:paraId="676E7CBA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17ABD72C" w14:textId="77777777" w:rsidR="00CC6B42" w:rsidRPr="00441CD6" w:rsidRDefault="00CC6B42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441CD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จังหวะเวลาในการรับรู้รายได้</w:t>
            </w:r>
          </w:p>
        </w:tc>
        <w:tc>
          <w:tcPr>
            <w:tcW w:w="670" w:type="pct"/>
            <w:vAlign w:val="bottom"/>
          </w:tcPr>
          <w:p w14:paraId="366A833C" w14:textId="77777777" w:rsidR="00CC6B42" w:rsidRPr="004E2B3D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F395CE1" w14:textId="77777777" w:rsidR="00CC6B42" w:rsidRPr="004E2B3D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6ACF389" w14:textId="77777777" w:rsidR="00CC6B42" w:rsidRPr="004E2B3D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7407B9C4" w14:textId="77777777" w:rsidR="00CC6B42" w:rsidRPr="004E2B3D" w:rsidRDefault="00CC6B42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2202" w:rsidRPr="008138F9" w14:paraId="7305187F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14B3D466" w14:textId="77777777" w:rsidR="00982202" w:rsidRPr="00441CD6" w:rsidRDefault="00982202" w:rsidP="00982202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441CD6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670" w:type="pct"/>
            <w:vAlign w:val="bottom"/>
          </w:tcPr>
          <w:p w14:paraId="51E804F3" w14:textId="57A9B97B" w:rsidR="00982202" w:rsidRPr="00441CD6" w:rsidRDefault="00982202" w:rsidP="009822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103,349</w:t>
            </w:r>
          </w:p>
        </w:tc>
        <w:tc>
          <w:tcPr>
            <w:tcW w:w="670" w:type="pct"/>
            <w:vAlign w:val="bottom"/>
          </w:tcPr>
          <w:p w14:paraId="4D12CB73" w14:textId="43F6C47D" w:rsidR="00982202" w:rsidRPr="008138F9" w:rsidRDefault="00982202" w:rsidP="009822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80B">
              <w:rPr>
                <w:rFonts w:ascii="Angsana New" w:hAnsi="Angsana New"/>
                <w:sz w:val="28"/>
                <w:szCs w:val="28"/>
              </w:rPr>
              <w:t>20,065</w:t>
            </w:r>
          </w:p>
        </w:tc>
        <w:tc>
          <w:tcPr>
            <w:tcW w:w="670" w:type="pct"/>
            <w:vAlign w:val="bottom"/>
          </w:tcPr>
          <w:p w14:paraId="6513C734" w14:textId="6CEDB03F" w:rsidR="00982202" w:rsidRPr="008138F9" w:rsidRDefault="00982202" w:rsidP="009822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8,285</w:t>
            </w:r>
          </w:p>
        </w:tc>
        <w:tc>
          <w:tcPr>
            <w:tcW w:w="669" w:type="pct"/>
            <w:vAlign w:val="bottom"/>
          </w:tcPr>
          <w:p w14:paraId="42CDFA38" w14:textId="30FFEFA0" w:rsidR="00982202" w:rsidRPr="008138F9" w:rsidRDefault="00982202" w:rsidP="009822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F02">
              <w:rPr>
                <w:rFonts w:ascii="Angsana New" w:hAnsi="Angsana New"/>
                <w:sz w:val="28"/>
                <w:szCs w:val="28"/>
              </w:rPr>
              <w:t>131,699</w:t>
            </w:r>
          </w:p>
        </w:tc>
      </w:tr>
    </w:tbl>
    <w:p w14:paraId="0C88153F" w14:textId="77777777" w:rsidR="0045461B" w:rsidRPr="0045461B" w:rsidRDefault="0045461B" w:rsidP="0049738B">
      <w:pPr>
        <w:pStyle w:val="a4"/>
        <w:widowControl/>
        <w:spacing w:before="120"/>
        <w:ind w:right="0"/>
        <w:rPr>
          <w:rFonts w:ascii="Angsana New" w:hAnsi="Angsana New" w:cs="Angsana New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64"/>
        <w:gridCol w:w="1289"/>
        <w:gridCol w:w="1289"/>
        <w:gridCol w:w="1289"/>
        <w:gridCol w:w="1287"/>
      </w:tblGrid>
      <w:tr w:rsidR="0045461B" w:rsidRPr="001E30B1" w14:paraId="649E95BD" w14:textId="77777777" w:rsidTr="0049738B">
        <w:trPr>
          <w:trHeight w:val="369"/>
          <w:tblHeader/>
        </w:trPr>
        <w:tc>
          <w:tcPr>
            <w:tcW w:w="2321" w:type="pct"/>
            <w:vAlign w:val="bottom"/>
          </w:tcPr>
          <w:p w14:paraId="5F1B1178" w14:textId="77777777" w:rsidR="0045461B" w:rsidRPr="008138F9" w:rsidRDefault="0045461B" w:rsidP="00CE73E3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  <w:vAlign w:val="bottom"/>
          </w:tcPr>
          <w:p w14:paraId="2C7A2307" w14:textId="77777777" w:rsidR="0045461B" w:rsidRPr="00441CD6" w:rsidRDefault="0045461B" w:rsidP="00CE73E3">
            <w:pPr>
              <w:pStyle w:val="a4"/>
              <w:widowControl/>
              <w:pBdr>
                <w:bottom w:val="single" w:sz="4" w:space="1" w:color="auto"/>
              </w:pBdr>
              <w:ind w:right="10"/>
              <w:jc w:val="center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45461B" w:rsidRPr="001E30B1" w14:paraId="3798E9D5" w14:textId="77777777" w:rsidTr="0049738B">
        <w:trPr>
          <w:trHeight w:val="369"/>
          <w:tblHeader/>
        </w:trPr>
        <w:tc>
          <w:tcPr>
            <w:tcW w:w="2321" w:type="pct"/>
            <w:vAlign w:val="bottom"/>
          </w:tcPr>
          <w:p w14:paraId="32E35777" w14:textId="77777777" w:rsidR="0045461B" w:rsidRPr="008138F9" w:rsidRDefault="0045461B" w:rsidP="00CE73E3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</w:tcPr>
          <w:p w14:paraId="569F47F8" w14:textId="47DCDC1D" w:rsidR="0045461B" w:rsidRPr="00441CD6" w:rsidRDefault="00AC233F" w:rsidP="00CE73E3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5461B" w:rsidRPr="008138F9" w14:paraId="74012A58" w14:textId="77777777" w:rsidTr="0049738B">
        <w:trPr>
          <w:trHeight w:val="369"/>
          <w:tblHeader/>
        </w:trPr>
        <w:tc>
          <w:tcPr>
            <w:tcW w:w="2321" w:type="pct"/>
            <w:vAlign w:val="bottom"/>
          </w:tcPr>
          <w:p w14:paraId="004F6A13" w14:textId="77777777" w:rsidR="0045461B" w:rsidRPr="008138F9" w:rsidRDefault="0045461B" w:rsidP="00CE73E3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670" w:type="pct"/>
          </w:tcPr>
          <w:p w14:paraId="01A4F847" w14:textId="77777777" w:rsidR="0045461B" w:rsidRPr="008138F9" w:rsidRDefault="0045461B" w:rsidP="00CE73E3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670" w:type="pct"/>
          </w:tcPr>
          <w:p w14:paraId="30D57710" w14:textId="77777777" w:rsidR="0045461B" w:rsidRPr="001E30B1" w:rsidRDefault="0045461B" w:rsidP="00CE73E3">
            <w:pPr>
              <w:pStyle w:val="a4"/>
              <w:widowControl/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670" w:type="pct"/>
          </w:tcPr>
          <w:p w14:paraId="08457CAA" w14:textId="77777777" w:rsidR="0045461B" w:rsidRPr="008138F9" w:rsidRDefault="0045461B" w:rsidP="00CE73E3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669" w:type="pct"/>
          </w:tcPr>
          <w:p w14:paraId="6CCC485E" w14:textId="77777777" w:rsidR="0045461B" w:rsidRPr="008138F9" w:rsidRDefault="0045461B" w:rsidP="00CE73E3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5461B" w:rsidRPr="008138F9" w14:paraId="4AA5FD5E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6BC256E5" w14:textId="2D04A257" w:rsidR="0045461B" w:rsidRPr="00441CD6" w:rsidRDefault="0045461B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u w:val="single"/>
                <w:cs/>
              </w:rPr>
            </w:pPr>
            <w:r w:rsidRPr="00441CD6">
              <w:rPr>
                <w:rFonts w:ascii="Angsana New" w:hAnsi="Angsana New" w:cs="Angsana New"/>
                <w:u w:val="single"/>
                <w:cs/>
              </w:rPr>
              <w:t xml:space="preserve">สำหรับงวดสามเดือนสิ้นสุดวันที่ </w:t>
            </w:r>
            <w:r w:rsidRPr="008138F9">
              <w:rPr>
                <w:rFonts w:ascii="Angsana New" w:hAnsi="Angsana New" w:cs="Angsana New"/>
                <w:u w:val="single"/>
              </w:rPr>
              <w:t xml:space="preserve">31 </w:t>
            </w:r>
            <w:r w:rsidRPr="00441CD6">
              <w:rPr>
                <w:rFonts w:ascii="Angsana New" w:hAnsi="Angsana New" w:cs="Angsana New"/>
                <w:u w:val="single"/>
                <w:cs/>
              </w:rPr>
              <w:t xml:space="preserve">มีนาคม </w:t>
            </w:r>
            <w:r w:rsidRPr="008138F9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9</w:t>
            </w:r>
          </w:p>
        </w:tc>
        <w:tc>
          <w:tcPr>
            <w:tcW w:w="670" w:type="pct"/>
          </w:tcPr>
          <w:p w14:paraId="198C82CF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3E82FD2A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4237166A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</w:tcPr>
          <w:p w14:paraId="5663B866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1ED0" w:rsidRPr="008138F9" w14:paraId="04885DC9" w14:textId="77777777" w:rsidTr="00C31ED0">
        <w:trPr>
          <w:trHeight w:val="369"/>
        </w:trPr>
        <w:tc>
          <w:tcPr>
            <w:tcW w:w="2321" w:type="pct"/>
            <w:vAlign w:val="bottom"/>
          </w:tcPr>
          <w:p w14:paraId="5CF5D098" w14:textId="77777777" w:rsidR="00C31ED0" w:rsidRPr="00441CD6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670" w:type="pct"/>
            <w:vAlign w:val="bottom"/>
          </w:tcPr>
          <w:p w14:paraId="5D504211" w14:textId="3489EE0B" w:rsidR="00C31ED0" w:rsidRPr="00441CD6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94,061</w:t>
            </w:r>
          </w:p>
        </w:tc>
        <w:tc>
          <w:tcPr>
            <w:tcW w:w="670" w:type="pct"/>
            <w:vAlign w:val="bottom"/>
          </w:tcPr>
          <w:p w14:paraId="6B0360C3" w14:textId="2A7DF1F1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16,557</w:t>
            </w:r>
          </w:p>
        </w:tc>
        <w:tc>
          <w:tcPr>
            <w:tcW w:w="670" w:type="pct"/>
            <w:vAlign w:val="bottom"/>
          </w:tcPr>
          <w:p w14:paraId="7BA409D4" w14:textId="3CB76B24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5,700</w:t>
            </w:r>
          </w:p>
        </w:tc>
        <w:tc>
          <w:tcPr>
            <w:tcW w:w="669" w:type="pct"/>
            <w:vAlign w:val="bottom"/>
          </w:tcPr>
          <w:p w14:paraId="5F1A06EB" w14:textId="63960D95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116,318</w:t>
            </w:r>
          </w:p>
        </w:tc>
      </w:tr>
      <w:tr w:rsidR="00C31ED0" w:rsidRPr="001E30B1" w14:paraId="4A300DA1" w14:textId="77777777" w:rsidTr="00C31ED0">
        <w:trPr>
          <w:trHeight w:val="369"/>
        </w:trPr>
        <w:tc>
          <w:tcPr>
            <w:tcW w:w="2321" w:type="pct"/>
            <w:vAlign w:val="bottom"/>
          </w:tcPr>
          <w:p w14:paraId="7E829785" w14:textId="77777777" w:rsidR="00C31ED0" w:rsidRPr="008138F9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670" w:type="pct"/>
            <w:vAlign w:val="bottom"/>
          </w:tcPr>
          <w:p w14:paraId="72FBCFA9" w14:textId="0E93EE3D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33,821</w:t>
            </w:r>
          </w:p>
        </w:tc>
        <w:tc>
          <w:tcPr>
            <w:tcW w:w="670" w:type="pct"/>
            <w:vAlign w:val="bottom"/>
          </w:tcPr>
          <w:p w14:paraId="415A7A75" w14:textId="5C275D38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670" w:type="pct"/>
            <w:vAlign w:val="bottom"/>
          </w:tcPr>
          <w:p w14:paraId="4718C248" w14:textId="6D301CFC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1,2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669" w:type="pct"/>
            <w:vAlign w:val="bottom"/>
          </w:tcPr>
          <w:p w14:paraId="1BE20D97" w14:textId="69D4E21C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38,04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31ED0" w:rsidRPr="001E30B1" w14:paraId="0AD56651" w14:textId="77777777" w:rsidTr="00C31ED0">
        <w:trPr>
          <w:trHeight w:val="369"/>
        </w:trPr>
        <w:tc>
          <w:tcPr>
            <w:tcW w:w="2321" w:type="pct"/>
            <w:vAlign w:val="bottom"/>
          </w:tcPr>
          <w:p w14:paraId="3087C709" w14:textId="77777777" w:rsidR="00C31ED0" w:rsidRPr="00441CD6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670" w:type="pct"/>
            <w:vAlign w:val="bottom"/>
          </w:tcPr>
          <w:p w14:paraId="63EB6D2C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9C82712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E8FC191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C01C453" w14:textId="26F34209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639">
              <w:rPr>
                <w:rFonts w:ascii="Angsana New" w:hAnsi="Angsana New"/>
                <w:sz w:val="28"/>
                <w:szCs w:val="28"/>
              </w:rPr>
              <w:t>1,849</w:t>
            </w:r>
          </w:p>
        </w:tc>
      </w:tr>
      <w:tr w:rsidR="00C31ED0" w:rsidRPr="001E30B1" w14:paraId="2063853E" w14:textId="77777777" w:rsidTr="00C31ED0">
        <w:trPr>
          <w:trHeight w:val="369"/>
        </w:trPr>
        <w:tc>
          <w:tcPr>
            <w:tcW w:w="2321" w:type="pct"/>
            <w:vAlign w:val="bottom"/>
          </w:tcPr>
          <w:p w14:paraId="37C2F3D0" w14:textId="77777777" w:rsidR="00C31ED0" w:rsidRPr="00441CD6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670" w:type="pct"/>
            <w:vAlign w:val="bottom"/>
          </w:tcPr>
          <w:p w14:paraId="4D1049DA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04EE217E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E878476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FF18AB7" w14:textId="5D392264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639">
              <w:rPr>
                <w:rFonts w:ascii="Angsana New" w:hAnsi="Angsana New"/>
                <w:sz w:val="28"/>
                <w:szCs w:val="28"/>
              </w:rPr>
              <w:t>(39,346)</w:t>
            </w:r>
          </w:p>
        </w:tc>
      </w:tr>
      <w:tr w:rsidR="00C31ED0" w:rsidRPr="001E30B1" w14:paraId="0294D6DC" w14:textId="77777777" w:rsidTr="00C31ED0">
        <w:trPr>
          <w:trHeight w:val="369"/>
        </w:trPr>
        <w:tc>
          <w:tcPr>
            <w:tcW w:w="2321" w:type="pct"/>
            <w:vAlign w:val="bottom"/>
          </w:tcPr>
          <w:p w14:paraId="24FB719E" w14:textId="77777777" w:rsidR="00C31ED0" w:rsidRPr="00441CD6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670" w:type="pct"/>
            <w:vAlign w:val="bottom"/>
          </w:tcPr>
          <w:p w14:paraId="5D4288EC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C8BAD5C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5868446" w14:textId="77777777" w:rsidR="00C31ED0" w:rsidRPr="008138F9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448D7A2D" w14:textId="73E94F56" w:rsidR="00C31ED0" w:rsidRPr="00441CD6" w:rsidRDefault="00C31ED0" w:rsidP="00C31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639">
              <w:rPr>
                <w:rFonts w:ascii="Angsana New" w:hAnsi="Angsana New"/>
                <w:sz w:val="28"/>
                <w:szCs w:val="28"/>
              </w:rPr>
              <w:t>(977)</w:t>
            </w:r>
          </w:p>
        </w:tc>
      </w:tr>
      <w:tr w:rsidR="0045461B" w:rsidRPr="008138F9" w14:paraId="60F653AB" w14:textId="77777777" w:rsidTr="00684185">
        <w:trPr>
          <w:trHeight w:val="369"/>
        </w:trPr>
        <w:tc>
          <w:tcPr>
            <w:tcW w:w="2321" w:type="pct"/>
            <w:vAlign w:val="bottom"/>
          </w:tcPr>
          <w:p w14:paraId="19823378" w14:textId="113EF0C5" w:rsidR="0045461B" w:rsidRPr="00441CD6" w:rsidRDefault="00684185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670" w:type="pct"/>
            <w:vAlign w:val="bottom"/>
          </w:tcPr>
          <w:p w14:paraId="32FD310D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64F8AE0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48F9456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333A5C5E" w14:textId="689866A1" w:rsidR="0045461B" w:rsidRPr="008138F9" w:rsidRDefault="00452D57" w:rsidP="00CE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</w:tr>
      <w:tr w:rsidR="0045461B" w:rsidRPr="008138F9" w14:paraId="571142CF" w14:textId="77777777" w:rsidTr="00684185">
        <w:trPr>
          <w:trHeight w:val="369"/>
        </w:trPr>
        <w:tc>
          <w:tcPr>
            <w:tcW w:w="2321" w:type="pct"/>
            <w:vAlign w:val="bottom"/>
          </w:tcPr>
          <w:p w14:paraId="64F4B8EF" w14:textId="7414C4D5" w:rsidR="0045461B" w:rsidRPr="00441CD6" w:rsidRDefault="00684185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710BF4">
              <w:rPr>
                <w:rFonts w:ascii="Angsana New" w:hAnsi="Angsana New" w:cs="Angsana New" w:hint="cs"/>
              </w:rPr>
              <w:t>(</w:t>
            </w:r>
            <w:r w:rsidRPr="00441CD6">
              <w:rPr>
                <w:rFonts w:ascii="Angsana New" w:hAnsi="Angsana New" w:cs="Angsana New" w:hint="cs"/>
                <w:cs/>
              </w:rPr>
              <w:t xml:space="preserve">ขาดทุน) </w:t>
            </w:r>
            <w:r w:rsidR="0045461B" w:rsidRPr="00441CD6">
              <w:rPr>
                <w:rFonts w:ascii="Angsana New" w:hAnsi="Angsana New" w:cs="Angsana New"/>
                <w:cs/>
              </w:rPr>
              <w:t>สำหรับงวด</w:t>
            </w:r>
          </w:p>
        </w:tc>
        <w:tc>
          <w:tcPr>
            <w:tcW w:w="670" w:type="pct"/>
            <w:vAlign w:val="bottom"/>
          </w:tcPr>
          <w:p w14:paraId="1B67A5A8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24AE908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EDAD14A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B9BE79C" w14:textId="5B68F665" w:rsidR="0045461B" w:rsidRPr="00441CD6" w:rsidRDefault="00684185" w:rsidP="00CE7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(</w:t>
            </w:r>
            <w:r w:rsidR="00452D57">
              <w:rPr>
                <w:rFonts w:ascii="Angsana New" w:hAnsi="Angsana New"/>
                <w:sz w:val="28"/>
                <w:szCs w:val="28"/>
              </w:rPr>
              <w:t>94</w:t>
            </w:r>
            <w:r w:rsidRPr="00710BF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5461B" w:rsidRPr="008138F9" w14:paraId="09872453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4C3CD1D8" w14:textId="77777777" w:rsidR="0045461B" w:rsidRPr="00441CD6" w:rsidRDefault="0045461B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670" w:type="pct"/>
            <w:vAlign w:val="bottom"/>
          </w:tcPr>
          <w:p w14:paraId="544B32B8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3E5A238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B8D3554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7343C26F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461B" w:rsidRPr="008138F9" w14:paraId="1029D47A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20892B58" w14:textId="77777777" w:rsidR="0045461B" w:rsidRPr="00441CD6" w:rsidRDefault="0045461B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670" w:type="pct"/>
            <w:vAlign w:val="bottom"/>
          </w:tcPr>
          <w:p w14:paraId="4950825F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0A64137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520B87D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035287A1" w14:textId="77777777" w:rsidR="0045461B" w:rsidRPr="008138F9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461B" w:rsidRPr="004E2B3D" w14:paraId="12F46EC5" w14:textId="77777777" w:rsidTr="00C83F4C">
        <w:trPr>
          <w:trHeight w:val="369"/>
        </w:trPr>
        <w:tc>
          <w:tcPr>
            <w:tcW w:w="2321" w:type="pct"/>
            <w:vAlign w:val="bottom"/>
          </w:tcPr>
          <w:p w14:paraId="2FC90D83" w14:textId="75FE7DF6" w:rsidR="0045461B" w:rsidRPr="00441CD6" w:rsidRDefault="0045461B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441CD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8138F9">
              <w:rPr>
                <w:rFonts w:ascii="Angsana New" w:hAnsi="Angsana New" w:cs="Angsana New"/>
                <w:color w:val="000000" w:themeColor="text1"/>
              </w:rPr>
              <w:t>31</w:t>
            </w:r>
            <w:r w:rsidRPr="00441CD6">
              <w:rPr>
                <w:rFonts w:ascii="Angsana New" w:hAnsi="Angsana New" w:cs="Angsana New"/>
                <w:color w:val="000000" w:themeColor="text1"/>
                <w:cs/>
              </w:rPr>
              <w:t xml:space="preserve"> มีนาคม </w:t>
            </w:r>
            <w:r w:rsidRPr="008138F9">
              <w:rPr>
                <w:rFonts w:ascii="Angsana New" w:hAnsi="Angsana New" w:cs="Angsana New"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670" w:type="pct"/>
            <w:vAlign w:val="bottom"/>
          </w:tcPr>
          <w:p w14:paraId="4F18261E" w14:textId="77777777" w:rsidR="0045461B" w:rsidRPr="004E2B3D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C7B2A55" w14:textId="77777777" w:rsidR="0045461B" w:rsidRPr="004E2B3D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C13EC20" w14:textId="77777777" w:rsidR="0045461B" w:rsidRPr="004E2B3D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33565B2C" w14:textId="37E5DC5D" w:rsidR="0045461B" w:rsidRPr="004E2B3D" w:rsidRDefault="00C83F4C" w:rsidP="00CE7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3F4C">
              <w:rPr>
                <w:rFonts w:ascii="Angsana New" w:hAnsi="Angsana New"/>
                <w:sz w:val="28"/>
                <w:szCs w:val="28"/>
              </w:rPr>
              <w:t>815,0</w:t>
            </w:r>
            <w:r w:rsidR="00982202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45461B" w:rsidRPr="004E2B3D" w14:paraId="617527A0" w14:textId="77777777" w:rsidTr="0049738B">
        <w:trPr>
          <w:trHeight w:val="369"/>
        </w:trPr>
        <w:tc>
          <w:tcPr>
            <w:tcW w:w="2321" w:type="pct"/>
            <w:vAlign w:val="bottom"/>
          </w:tcPr>
          <w:p w14:paraId="464A2F7E" w14:textId="77777777" w:rsidR="0045461B" w:rsidRPr="00441CD6" w:rsidRDefault="0045461B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441CD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จังหวะเวลาในการรับรู้รายได้</w:t>
            </w:r>
          </w:p>
        </w:tc>
        <w:tc>
          <w:tcPr>
            <w:tcW w:w="670" w:type="pct"/>
            <w:vAlign w:val="bottom"/>
          </w:tcPr>
          <w:p w14:paraId="270CC9E5" w14:textId="77777777" w:rsidR="0045461B" w:rsidRPr="004E2B3D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0AA16DB" w14:textId="77777777" w:rsidR="0045461B" w:rsidRPr="004E2B3D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083BA009" w14:textId="77777777" w:rsidR="0045461B" w:rsidRPr="004E2B3D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72772FE4" w14:textId="77777777" w:rsidR="0045461B" w:rsidRPr="004E2B3D" w:rsidRDefault="0045461B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1ED0" w:rsidRPr="008138F9" w14:paraId="4B9828D8" w14:textId="77777777" w:rsidTr="008862FD">
        <w:trPr>
          <w:trHeight w:val="369"/>
        </w:trPr>
        <w:tc>
          <w:tcPr>
            <w:tcW w:w="2321" w:type="pct"/>
            <w:vAlign w:val="bottom"/>
          </w:tcPr>
          <w:p w14:paraId="667E113F" w14:textId="77777777" w:rsidR="00C31ED0" w:rsidRPr="00441CD6" w:rsidRDefault="00C31ED0" w:rsidP="00C31ED0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441CD6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670" w:type="pct"/>
            <w:vAlign w:val="bottom"/>
          </w:tcPr>
          <w:p w14:paraId="0D687BDA" w14:textId="47A5BE1A" w:rsidR="00C31ED0" w:rsidRPr="00441CD6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94,061</w:t>
            </w:r>
          </w:p>
        </w:tc>
        <w:tc>
          <w:tcPr>
            <w:tcW w:w="670" w:type="pct"/>
            <w:vAlign w:val="bottom"/>
          </w:tcPr>
          <w:p w14:paraId="7C640520" w14:textId="3C7AB70C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16,557</w:t>
            </w:r>
          </w:p>
        </w:tc>
        <w:tc>
          <w:tcPr>
            <w:tcW w:w="670" w:type="pct"/>
            <w:vAlign w:val="bottom"/>
          </w:tcPr>
          <w:p w14:paraId="24259FE7" w14:textId="4ACD2BC3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5,700</w:t>
            </w:r>
          </w:p>
        </w:tc>
        <w:tc>
          <w:tcPr>
            <w:tcW w:w="669" w:type="pct"/>
            <w:vAlign w:val="bottom"/>
          </w:tcPr>
          <w:p w14:paraId="52741D62" w14:textId="3C14C0F7" w:rsidR="00C31ED0" w:rsidRPr="008138F9" w:rsidRDefault="00C31ED0" w:rsidP="00C31E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6BA1">
              <w:rPr>
                <w:rFonts w:ascii="Angsana New" w:hAnsi="Angsana New"/>
                <w:sz w:val="28"/>
                <w:szCs w:val="28"/>
              </w:rPr>
              <w:t>116,318</w:t>
            </w:r>
          </w:p>
        </w:tc>
      </w:tr>
    </w:tbl>
    <w:p w14:paraId="72A2BD9F" w14:textId="77777777" w:rsidR="00326F36" w:rsidRDefault="00326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64"/>
        <w:gridCol w:w="1289"/>
        <w:gridCol w:w="1289"/>
        <w:gridCol w:w="1289"/>
        <w:gridCol w:w="1287"/>
      </w:tblGrid>
      <w:tr w:rsidR="00B202B1" w:rsidRPr="001E30B1" w14:paraId="6A85BA57" w14:textId="77777777" w:rsidTr="00CE73E3">
        <w:trPr>
          <w:trHeight w:val="397"/>
        </w:trPr>
        <w:tc>
          <w:tcPr>
            <w:tcW w:w="2321" w:type="pct"/>
            <w:vAlign w:val="bottom"/>
          </w:tcPr>
          <w:p w14:paraId="3F927721" w14:textId="77777777" w:rsidR="00B202B1" w:rsidRPr="008138F9" w:rsidRDefault="00B202B1" w:rsidP="00CE73E3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  <w:vAlign w:val="bottom"/>
          </w:tcPr>
          <w:p w14:paraId="70F10CD2" w14:textId="77777777" w:rsidR="00B202B1" w:rsidRPr="00441CD6" w:rsidRDefault="00B202B1" w:rsidP="00CE73E3">
            <w:pPr>
              <w:pStyle w:val="a4"/>
              <w:widowControl/>
              <w:pBdr>
                <w:bottom w:val="single" w:sz="4" w:space="1" w:color="auto"/>
              </w:pBdr>
              <w:ind w:right="10"/>
              <w:jc w:val="center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B202B1" w:rsidRPr="001E30B1" w14:paraId="622A4F13" w14:textId="77777777" w:rsidTr="00CE73E3">
        <w:trPr>
          <w:trHeight w:val="397"/>
        </w:trPr>
        <w:tc>
          <w:tcPr>
            <w:tcW w:w="2321" w:type="pct"/>
            <w:vAlign w:val="bottom"/>
          </w:tcPr>
          <w:p w14:paraId="274A84BB" w14:textId="77777777" w:rsidR="00B202B1" w:rsidRPr="008138F9" w:rsidRDefault="00B202B1" w:rsidP="00CE73E3">
            <w:pPr>
              <w:pStyle w:val="a4"/>
              <w:widowControl/>
              <w:ind w:right="0"/>
              <w:rPr>
                <w:rFonts w:ascii="Angsana New" w:hAnsi="Angsana New" w:cs="Angsana New"/>
              </w:rPr>
            </w:pPr>
          </w:p>
        </w:tc>
        <w:tc>
          <w:tcPr>
            <w:tcW w:w="2679" w:type="pct"/>
            <w:gridSpan w:val="4"/>
          </w:tcPr>
          <w:p w14:paraId="70D2CDB3" w14:textId="77777777" w:rsidR="00B202B1" w:rsidRPr="00441CD6" w:rsidRDefault="00B202B1" w:rsidP="00CE73E3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202B1" w:rsidRPr="008138F9" w14:paraId="4C0632DC" w14:textId="77777777" w:rsidTr="00CE73E3">
        <w:trPr>
          <w:trHeight w:val="397"/>
        </w:trPr>
        <w:tc>
          <w:tcPr>
            <w:tcW w:w="2321" w:type="pct"/>
            <w:vAlign w:val="bottom"/>
          </w:tcPr>
          <w:p w14:paraId="0C288045" w14:textId="77777777" w:rsidR="00B202B1" w:rsidRPr="008138F9" w:rsidRDefault="00B202B1" w:rsidP="00CE73E3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670" w:type="pct"/>
          </w:tcPr>
          <w:p w14:paraId="08CD8DEB" w14:textId="77777777" w:rsidR="00B202B1" w:rsidRPr="008138F9" w:rsidRDefault="00B202B1" w:rsidP="00CE73E3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670" w:type="pct"/>
          </w:tcPr>
          <w:p w14:paraId="50CA2259" w14:textId="77777777" w:rsidR="00B202B1" w:rsidRPr="001E30B1" w:rsidRDefault="00B202B1" w:rsidP="00CE73E3">
            <w:pPr>
              <w:pStyle w:val="a4"/>
              <w:widowControl/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670" w:type="pct"/>
          </w:tcPr>
          <w:p w14:paraId="75949016" w14:textId="77777777" w:rsidR="00B202B1" w:rsidRPr="008138F9" w:rsidRDefault="00B202B1" w:rsidP="00CE73E3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669" w:type="pct"/>
          </w:tcPr>
          <w:p w14:paraId="5F68A170" w14:textId="77777777" w:rsidR="00B202B1" w:rsidRPr="008138F9" w:rsidRDefault="00B202B1" w:rsidP="00CE73E3">
            <w:pPr>
              <w:pStyle w:val="a4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202B1" w:rsidRPr="008138F9" w14:paraId="12167448" w14:textId="77777777" w:rsidTr="00CE73E3">
        <w:trPr>
          <w:trHeight w:val="397"/>
        </w:trPr>
        <w:tc>
          <w:tcPr>
            <w:tcW w:w="2321" w:type="pct"/>
            <w:vAlign w:val="bottom"/>
          </w:tcPr>
          <w:p w14:paraId="24D9EE5A" w14:textId="14A1C556" w:rsidR="00B202B1" w:rsidRPr="00441CD6" w:rsidRDefault="00B202B1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u w:val="single"/>
                <w:cs/>
              </w:rPr>
            </w:pPr>
            <w:r w:rsidRPr="00441CD6">
              <w:rPr>
                <w:rFonts w:ascii="Angsana New" w:hAnsi="Angsana New" w:cs="Angsana New"/>
                <w:u w:val="single"/>
                <w:cs/>
              </w:rPr>
              <w:t xml:space="preserve">สำหรับงวดสามเดือนสิ้นสุดวันที่ </w:t>
            </w:r>
            <w:r w:rsidRPr="008138F9">
              <w:rPr>
                <w:rFonts w:ascii="Angsana New" w:hAnsi="Angsana New" w:cs="Angsana New"/>
                <w:u w:val="single"/>
              </w:rPr>
              <w:t xml:space="preserve">31 </w:t>
            </w:r>
            <w:r w:rsidRPr="00441CD6">
              <w:rPr>
                <w:rFonts w:ascii="Angsana New" w:hAnsi="Angsana New" w:cs="Angsana New"/>
                <w:u w:val="single"/>
                <w:cs/>
              </w:rPr>
              <w:t xml:space="preserve">มีนาคม </w:t>
            </w:r>
            <w:r w:rsidRPr="008138F9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8</w:t>
            </w:r>
          </w:p>
        </w:tc>
        <w:tc>
          <w:tcPr>
            <w:tcW w:w="670" w:type="pct"/>
          </w:tcPr>
          <w:p w14:paraId="5799B0A9" w14:textId="77777777" w:rsidR="00B202B1" w:rsidRPr="008138F9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3E1B258D" w14:textId="77777777" w:rsidR="00B202B1" w:rsidRPr="008138F9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327C6A1D" w14:textId="77777777" w:rsidR="00B202B1" w:rsidRPr="008138F9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</w:tcPr>
          <w:p w14:paraId="69FFB6D8" w14:textId="77777777" w:rsidR="00B202B1" w:rsidRPr="008138F9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E16" w:rsidRPr="008138F9" w14:paraId="7009E02D" w14:textId="77777777" w:rsidTr="00F87A2F">
        <w:trPr>
          <w:trHeight w:val="397"/>
        </w:trPr>
        <w:tc>
          <w:tcPr>
            <w:tcW w:w="2321" w:type="pct"/>
            <w:vAlign w:val="bottom"/>
          </w:tcPr>
          <w:p w14:paraId="0277B2A5" w14:textId="77777777" w:rsidR="00394E16" w:rsidRPr="00441CD6" w:rsidRDefault="00394E16" w:rsidP="00394E16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670" w:type="pct"/>
            <w:vAlign w:val="bottom"/>
          </w:tcPr>
          <w:p w14:paraId="450D182B" w14:textId="1D261736" w:rsidR="00394E16" w:rsidRPr="00441CD6" w:rsidRDefault="00394E16" w:rsidP="00394E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103,349</w:t>
            </w:r>
          </w:p>
        </w:tc>
        <w:tc>
          <w:tcPr>
            <w:tcW w:w="670" w:type="pct"/>
            <w:vAlign w:val="bottom"/>
          </w:tcPr>
          <w:p w14:paraId="2264F441" w14:textId="36468E7D" w:rsidR="00394E16" w:rsidRPr="008138F9" w:rsidRDefault="00394E16" w:rsidP="00394E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80B">
              <w:rPr>
                <w:rFonts w:ascii="Angsana New" w:hAnsi="Angsana New"/>
                <w:sz w:val="28"/>
                <w:szCs w:val="28"/>
              </w:rPr>
              <w:t>20,065</w:t>
            </w:r>
          </w:p>
        </w:tc>
        <w:tc>
          <w:tcPr>
            <w:tcW w:w="670" w:type="pct"/>
            <w:vAlign w:val="bottom"/>
          </w:tcPr>
          <w:p w14:paraId="15FB28CC" w14:textId="4CF73BC4" w:rsidR="00394E16" w:rsidRPr="008138F9" w:rsidRDefault="00394E16" w:rsidP="00394E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8,285</w:t>
            </w:r>
          </w:p>
        </w:tc>
        <w:tc>
          <w:tcPr>
            <w:tcW w:w="669" w:type="pct"/>
            <w:vAlign w:val="bottom"/>
          </w:tcPr>
          <w:p w14:paraId="5F58E303" w14:textId="5B9D63F9" w:rsidR="00394E16" w:rsidRPr="008138F9" w:rsidRDefault="00394E16" w:rsidP="00394E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F02">
              <w:rPr>
                <w:rFonts w:ascii="Angsana New" w:hAnsi="Angsana New"/>
                <w:sz w:val="28"/>
                <w:szCs w:val="28"/>
              </w:rPr>
              <w:t>131,699</w:t>
            </w:r>
          </w:p>
        </w:tc>
      </w:tr>
      <w:tr w:rsidR="00394E16" w:rsidRPr="001E30B1" w14:paraId="46CE5C16" w14:textId="77777777" w:rsidTr="00F87A2F">
        <w:trPr>
          <w:trHeight w:val="397"/>
        </w:trPr>
        <w:tc>
          <w:tcPr>
            <w:tcW w:w="2321" w:type="pct"/>
            <w:vAlign w:val="bottom"/>
          </w:tcPr>
          <w:p w14:paraId="45EA0260" w14:textId="77777777" w:rsidR="00394E16" w:rsidRPr="008138F9" w:rsidRDefault="00394E16" w:rsidP="00394E16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670" w:type="pct"/>
            <w:vAlign w:val="bottom"/>
          </w:tcPr>
          <w:p w14:paraId="3D6A0999" w14:textId="3BBA8D3C" w:rsidR="00394E16" w:rsidRPr="008138F9" w:rsidRDefault="00394E16" w:rsidP="00394E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35,838</w:t>
            </w:r>
          </w:p>
        </w:tc>
        <w:tc>
          <w:tcPr>
            <w:tcW w:w="670" w:type="pct"/>
            <w:vAlign w:val="bottom"/>
          </w:tcPr>
          <w:p w14:paraId="27FEFB90" w14:textId="0139FE48" w:rsidR="00394E16" w:rsidRPr="008138F9" w:rsidRDefault="00394E16" w:rsidP="00394E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0DA8"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  <w:tc>
          <w:tcPr>
            <w:tcW w:w="670" w:type="pct"/>
            <w:vAlign w:val="bottom"/>
          </w:tcPr>
          <w:p w14:paraId="7C059A00" w14:textId="36FC7E87" w:rsidR="00394E16" w:rsidRPr="008138F9" w:rsidRDefault="00394E16" w:rsidP="00394E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0E2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,674</w:t>
            </w:r>
          </w:p>
        </w:tc>
        <w:tc>
          <w:tcPr>
            <w:tcW w:w="669" w:type="pct"/>
            <w:vAlign w:val="bottom"/>
          </w:tcPr>
          <w:p w14:paraId="7DF1F845" w14:textId="74FE826D" w:rsidR="00394E16" w:rsidRPr="00441CD6" w:rsidRDefault="00394E16" w:rsidP="0039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39,708</w:t>
            </w:r>
          </w:p>
        </w:tc>
      </w:tr>
      <w:tr w:rsidR="00F7074E" w:rsidRPr="001E30B1" w14:paraId="43C21BA5" w14:textId="77777777" w:rsidTr="00C27268">
        <w:trPr>
          <w:trHeight w:val="397"/>
        </w:trPr>
        <w:tc>
          <w:tcPr>
            <w:tcW w:w="2321" w:type="pct"/>
            <w:vAlign w:val="bottom"/>
          </w:tcPr>
          <w:p w14:paraId="75AF9CEB" w14:textId="77777777" w:rsidR="00F7074E" w:rsidRPr="00441CD6" w:rsidRDefault="00F7074E" w:rsidP="00F7074E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670" w:type="pct"/>
            <w:vAlign w:val="bottom"/>
          </w:tcPr>
          <w:p w14:paraId="6D23D6E8" w14:textId="77777777" w:rsidR="00F7074E" w:rsidRPr="008138F9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2F88615" w14:textId="77777777" w:rsidR="00F7074E" w:rsidRPr="008138F9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33C9A96" w14:textId="77777777" w:rsidR="00F7074E" w:rsidRPr="008138F9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270346DC" w14:textId="6F38D053" w:rsidR="00F7074E" w:rsidRPr="00441CD6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2,68</w:t>
            </w:r>
            <w:r w:rsidR="00394E1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7074E" w:rsidRPr="001E30B1" w14:paraId="64D6E7D7" w14:textId="77777777" w:rsidTr="00C27268">
        <w:trPr>
          <w:trHeight w:val="397"/>
        </w:trPr>
        <w:tc>
          <w:tcPr>
            <w:tcW w:w="2321" w:type="pct"/>
            <w:vAlign w:val="bottom"/>
          </w:tcPr>
          <w:p w14:paraId="08AB6BDA" w14:textId="77777777" w:rsidR="00F7074E" w:rsidRPr="00441CD6" w:rsidRDefault="00F7074E" w:rsidP="00F7074E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670" w:type="pct"/>
            <w:vAlign w:val="bottom"/>
          </w:tcPr>
          <w:p w14:paraId="335534AE" w14:textId="77777777" w:rsidR="00F7074E" w:rsidRPr="008138F9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6D2D0AC" w14:textId="77777777" w:rsidR="00F7074E" w:rsidRPr="008138F9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09C520B" w14:textId="77777777" w:rsidR="00F7074E" w:rsidRPr="008138F9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480437A1" w14:textId="5703E9BC" w:rsidR="00F7074E" w:rsidRPr="00441CD6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38,212</w:t>
            </w:r>
            <w:r w:rsidRPr="00710BF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7074E" w:rsidRPr="001E30B1" w14:paraId="063221CD" w14:textId="77777777" w:rsidTr="00536614">
        <w:trPr>
          <w:trHeight w:val="397"/>
        </w:trPr>
        <w:tc>
          <w:tcPr>
            <w:tcW w:w="2321" w:type="pct"/>
            <w:vAlign w:val="bottom"/>
          </w:tcPr>
          <w:p w14:paraId="23890078" w14:textId="77777777" w:rsidR="00F7074E" w:rsidRPr="00441CD6" w:rsidRDefault="00F7074E" w:rsidP="00F7074E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670" w:type="pct"/>
            <w:vAlign w:val="bottom"/>
          </w:tcPr>
          <w:p w14:paraId="59E3BB82" w14:textId="77777777" w:rsidR="00F7074E" w:rsidRPr="008138F9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09D41BF" w14:textId="77777777" w:rsidR="00F7074E" w:rsidRPr="008138F9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BEFF5DA" w14:textId="77777777" w:rsidR="00F7074E" w:rsidRPr="008138F9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3FB7B89C" w14:textId="4C2AAFC8" w:rsidR="00F7074E" w:rsidRPr="00441CD6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1,276</w:t>
            </w:r>
            <w:r w:rsidRPr="00710BF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7074E" w:rsidRPr="008138F9" w14:paraId="0C5966B3" w14:textId="77777777" w:rsidTr="00536614">
        <w:trPr>
          <w:trHeight w:val="397"/>
        </w:trPr>
        <w:tc>
          <w:tcPr>
            <w:tcW w:w="2321" w:type="pct"/>
            <w:vAlign w:val="bottom"/>
          </w:tcPr>
          <w:p w14:paraId="4C4762E1" w14:textId="7798B571" w:rsidR="00F7074E" w:rsidRPr="00441CD6" w:rsidRDefault="00481520" w:rsidP="00F7074E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670" w:type="pct"/>
            <w:vAlign w:val="bottom"/>
          </w:tcPr>
          <w:p w14:paraId="69A92E6C" w14:textId="77777777" w:rsidR="00F7074E" w:rsidRPr="008138F9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A66D987" w14:textId="77777777" w:rsidR="00F7074E" w:rsidRPr="008138F9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76B3BFEB" w14:textId="77777777" w:rsidR="00F7074E" w:rsidRPr="008138F9" w:rsidRDefault="00F7074E" w:rsidP="00F70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8D69D32" w14:textId="1CA6675F" w:rsidR="00F7074E" w:rsidRPr="008138F9" w:rsidRDefault="00F7074E" w:rsidP="00F707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B202B1" w:rsidRPr="008138F9" w14:paraId="3B0C5D15" w14:textId="77777777" w:rsidTr="00F87A2F">
        <w:trPr>
          <w:trHeight w:val="397"/>
        </w:trPr>
        <w:tc>
          <w:tcPr>
            <w:tcW w:w="2321" w:type="pct"/>
            <w:vAlign w:val="bottom"/>
          </w:tcPr>
          <w:p w14:paraId="5CC5AB34" w14:textId="77777777" w:rsidR="00B202B1" w:rsidRPr="00441CD6" w:rsidRDefault="00B202B1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670" w:type="pct"/>
            <w:vAlign w:val="bottom"/>
          </w:tcPr>
          <w:p w14:paraId="2645E35A" w14:textId="77777777" w:rsidR="00B202B1" w:rsidRPr="008138F9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22FB807" w14:textId="77777777" w:rsidR="00B202B1" w:rsidRPr="008138F9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BB3D78E" w14:textId="77777777" w:rsidR="00B202B1" w:rsidRPr="008138F9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D615BD3" w14:textId="2A948753" w:rsidR="00B202B1" w:rsidRPr="008138F9" w:rsidRDefault="00536614" w:rsidP="00CE7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614">
              <w:rPr>
                <w:rFonts w:ascii="Angsana New" w:hAnsi="Angsana New"/>
                <w:sz w:val="28"/>
                <w:szCs w:val="28"/>
              </w:rPr>
              <w:t>2,992</w:t>
            </w:r>
          </w:p>
        </w:tc>
      </w:tr>
      <w:tr w:rsidR="00B202B1" w:rsidRPr="008138F9" w14:paraId="4AB7CC21" w14:textId="77777777" w:rsidTr="00CE73E3">
        <w:trPr>
          <w:trHeight w:val="397"/>
        </w:trPr>
        <w:tc>
          <w:tcPr>
            <w:tcW w:w="2321" w:type="pct"/>
            <w:vAlign w:val="bottom"/>
          </w:tcPr>
          <w:p w14:paraId="645BC7A4" w14:textId="77777777" w:rsidR="00B202B1" w:rsidRPr="00441CD6" w:rsidRDefault="00B202B1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670" w:type="pct"/>
            <w:vAlign w:val="bottom"/>
          </w:tcPr>
          <w:p w14:paraId="3006D6B1" w14:textId="77777777" w:rsidR="00B202B1" w:rsidRPr="008138F9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166FE4C" w14:textId="77777777" w:rsidR="00B202B1" w:rsidRPr="008138F9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73673B7" w14:textId="77777777" w:rsidR="00B202B1" w:rsidRPr="008138F9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3F01FF9C" w14:textId="77777777" w:rsidR="00B202B1" w:rsidRPr="008138F9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2B1" w:rsidRPr="008138F9" w14:paraId="4A02F634" w14:textId="77777777" w:rsidTr="00CE73E3">
        <w:trPr>
          <w:trHeight w:val="397"/>
        </w:trPr>
        <w:tc>
          <w:tcPr>
            <w:tcW w:w="2321" w:type="pct"/>
            <w:vAlign w:val="bottom"/>
          </w:tcPr>
          <w:p w14:paraId="081EDA45" w14:textId="77777777" w:rsidR="00B202B1" w:rsidRPr="00441CD6" w:rsidRDefault="00B202B1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670" w:type="pct"/>
            <w:vAlign w:val="bottom"/>
          </w:tcPr>
          <w:p w14:paraId="22A83919" w14:textId="77777777" w:rsidR="00B202B1" w:rsidRPr="008138F9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AA3381E" w14:textId="77777777" w:rsidR="00B202B1" w:rsidRPr="008138F9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52ACAE0A" w14:textId="77777777" w:rsidR="00B202B1" w:rsidRPr="008138F9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459D98FD" w14:textId="77777777" w:rsidR="00B202B1" w:rsidRPr="008138F9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2B1" w:rsidRPr="004E2B3D" w14:paraId="0CB662C6" w14:textId="77777777" w:rsidTr="00F87A2F">
        <w:trPr>
          <w:trHeight w:val="397"/>
        </w:trPr>
        <w:tc>
          <w:tcPr>
            <w:tcW w:w="2321" w:type="pct"/>
            <w:vAlign w:val="bottom"/>
          </w:tcPr>
          <w:p w14:paraId="6EAC0FFD" w14:textId="5C51F956" w:rsidR="00B202B1" w:rsidRPr="00441CD6" w:rsidRDefault="00B202B1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441CD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8138F9">
              <w:rPr>
                <w:rFonts w:ascii="Angsana New" w:hAnsi="Angsana New" w:cs="Angsana New"/>
                <w:color w:val="000000" w:themeColor="text1"/>
              </w:rPr>
              <w:t>31</w:t>
            </w:r>
            <w:r w:rsidRPr="00441CD6">
              <w:rPr>
                <w:rFonts w:ascii="Angsana New" w:hAnsi="Angsana New" w:cs="Angsana New"/>
                <w:color w:val="000000" w:themeColor="text1"/>
                <w:cs/>
              </w:rPr>
              <w:t xml:space="preserve"> มีนาคม </w:t>
            </w:r>
            <w:r w:rsidRPr="008138F9">
              <w:rPr>
                <w:rFonts w:ascii="Angsana New" w:hAnsi="Angsana New" w:cs="Angsana New"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670" w:type="pct"/>
            <w:vAlign w:val="bottom"/>
          </w:tcPr>
          <w:p w14:paraId="59EE5AB7" w14:textId="77777777" w:rsidR="00B202B1" w:rsidRPr="004E2B3D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81AF76C" w14:textId="77777777" w:rsidR="00B202B1" w:rsidRPr="004E2B3D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D92B504" w14:textId="77777777" w:rsidR="00B202B1" w:rsidRPr="004E2B3D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70371891" w14:textId="538865FC" w:rsidR="00B202B1" w:rsidRPr="004E2B3D" w:rsidRDefault="00F87A2F" w:rsidP="00CE73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7A2F">
              <w:rPr>
                <w:rFonts w:ascii="Angsana New" w:hAnsi="Angsana New"/>
                <w:sz w:val="28"/>
                <w:szCs w:val="28"/>
              </w:rPr>
              <w:t>8</w:t>
            </w:r>
            <w:r w:rsidR="00982202">
              <w:rPr>
                <w:rFonts w:ascii="Angsana New" w:hAnsi="Angsana New"/>
                <w:sz w:val="28"/>
                <w:szCs w:val="28"/>
              </w:rPr>
              <w:t>39,433</w:t>
            </w:r>
          </w:p>
        </w:tc>
      </w:tr>
      <w:tr w:rsidR="00B202B1" w:rsidRPr="004E2B3D" w14:paraId="452BEB32" w14:textId="77777777" w:rsidTr="00CE73E3">
        <w:trPr>
          <w:trHeight w:val="397"/>
        </w:trPr>
        <w:tc>
          <w:tcPr>
            <w:tcW w:w="2321" w:type="pct"/>
            <w:vAlign w:val="bottom"/>
          </w:tcPr>
          <w:p w14:paraId="4BF7EF37" w14:textId="77777777" w:rsidR="00B202B1" w:rsidRPr="00441CD6" w:rsidRDefault="00B202B1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441CD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จังหวะเวลาในการรับรู้รายได้</w:t>
            </w:r>
          </w:p>
        </w:tc>
        <w:tc>
          <w:tcPr>
            <w:tcW w:w="670" w:type="pct"/>
            <w:vAlign w:val="bottom"/>
          </w:tcPr>
          <w:p w14:paraId="01A0EE0C" w14:textId="77777777" w:rsidR="00B202B1" w:rsidRPr="004E2B3D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5D8E667" w14:textId="77777777" w:rsidR="00B202B1" w:rsidRPr="004E2B3D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D0BBF0F" w14:textId="77777777" w:rsidR="00B202B1" w:rsidRPr="004E2B3D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06AD65ED" w14:textId="77777777" w:rsidR="00B202B1" w:rsidRPr="004E2B3D" w:rsidRDefault="00B202B1" w:rsidP="00CE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F02" w:rsidRPr="008138F9" w14:paraId="66497401" w14:textId="77777777" w:rsidTr="00F87A2F">
        <w:trPr>
          <w:trHeight w:val="397"/>
        </w:trPr>
        <w:tc>
          <w:tcPr>
            <w:tcW w:w="2321" w:type="pct"/>
            <w:vAlign w:val="bottom"/>
          </w:tcPr>
          <w:p w14:paraId="40EABC8C" w14:textId="77777777" w:rsidR="00AD6F02" w:rsidRPr="00441CD6" w:rsidRDefault="00AD6F02" w:rsidP="00AD6F02">
            <w:pPr>
              <w:pStyle w:val="a4"/>
              <w:widowControl/>
              <w:ind w:right="0" w:firstLine="170"/>
              <w:rPr>
                <w:rFonts w:ascii="Angsana New" w:hAnsi="Angsana New" w:cs="Angsana New"/>
                <w:color w:val="000000" w:themeColor="text1"/>
                <w:cs/>
              </w:rPr>
            </w:pPr>
            <w:r w:rsidRPr="00441CD6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670" w:type="pct"/>
            <w:vAlign w:val="bottom"/>
          </w:tcPr>
          <w:p w14:paraId="08502978" w14:textId="64757C25" w:rsidR="00AD6F02" w:rsidRPr="00441CD6" w:rsidRDefault="00982202" w:rsidP="00AD6F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103,349</w:t>
            </w:r>
          </w:p>
        </w:tc>
        <w:tc>
          <w:tcPr>
            <w:tcW w:w="670" w:type="pct"/>
            <w:vAlign w:val="bottom"/>
          </w:tcPr>
          <w:p w14:paraId="06539592" w14:textId="6A71C201" w:rsidR="00AD6F02" w:rsidRPr="008138F9" w:rsidRDefault="00AD6F02" w:rsidP="00AD6F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80B">
              <w:rPr>
                <w:rFonts w:ascii="Angsana New" w:hAnsi="Angsana New"/>
                <w:sz w:val="28"/>
                <w:szCs w:val="28"/>
              </w:rPr>
              <w:t>20,065</w:t>
            </w:r>
          </w:p>
        </w:tc>
        <w:tc>
          <w:tcPr>
            <w:tcW w:w="670" w:type="pct"/>
            <w:vAlign w:val="bottom"/>
          </w:tcPr>
          <w:p w14:paraId="4F9DC5A0" w14:textId="0DCD1494" w:rsidR="00AD6F02" w:rsidRPr="008138F9" w:rsidRDefault="00982202" w:rsidP="00AD6F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8,285</w:t>
            </w:r>
          </w:p>
        </w:tc>
        <w:tc>
          <w:tcPr>
            <w:tcW w:w="669" w:type="pct"/>
            <w:vAlign w:val="bottom"/>
          </w:tcPr>
          <w:p w14:paraId="72B35ED1" w14:textId="2C10BAC7" w:rsidR="00AD6F02" w:rsidRPr="008138F9" w:rsidRDefault="00AD6F02" w:rsidP="00AD6F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F02">
              <w:rPr>
                <w:rFonts w:ascii="Angsana New" w:hAnsi="Angsana New"/>
                <w:sz w:val="28"/>
                <w:szCs w:val="28"/>
              </w:rPr>
              <w:t>131,699</w:t>
            </w:r>
          </w:p>
        </w:tc>
      </w:tr>
    </w:tbl>
    <w:p w14:paraId="496A23DA" w14:textId="567B93E6" w:rsidR="00E255B4" w:rsidRDefault="00577FB9" w:rsidP="00326F36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441CD6">
        <w:rPr>
          <w:rFonts w:ascii="Angsana New" w:hAnsi="Angsana New"/>
          <w:spacing w:val="-2"/>
          <w:sz w:val="28"/>
          <w:szCs w:val="28"/>
          <w:cs/>
        </w:rPr>
        <w:t>ยอดขายให้ลูกค้ารายใหญ่</w:t>
      </w:r>
      <w:r w:rsidR="00F63FAF" w:rsidRPr="00441CD6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616BB2" w:rsidRPr="00441CD6">
        <w:rPr>
          <w:rFonts w:ascii="Angsana New" w:hAnsi="Angsana New"/>
          <w:spacing w:val="-2"/>
          <w:sz w:val="28"/>
          <w:szCs w:val="28"/>
          <w:cs/>
        </w:rPr>
        <w:t>งวดสาม</w:t>
      </w:r>
      <w:r w:rsidR="00AB6ADD" w:rsidRPr="00441CD6">
        <w:rPr>
          <w:rFonts w:ascii="Angsana New" w:hAnsi="Angsana New"/>
          <w:sz w:val="28"/>
          <w:szCs w:val="28"/>
          <w:cs/>
        </w:rPr>
        <w:t>เดือน</w:t>
      </w:r>
      <w:r w:rsidR="00F63FAF" w:rsidRPr="00441CD6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Pr="00441CD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256AB6" w:rsidRPr="008138F9">
        <w:rPr>
          <w:rFonts w:ascii="Angsana New" w:hAnsi="Angsana New"/>
          <w:sz w:val="28"/>
          <w:szCs w:val="28"/>
        </w:rPr>
        <w:t xml:space="preserve">31 </w:t>
      </w:r>
      <w:r w:rsidR="00256AB6" w:rsidRPr="00441CD6">
        <w:rPr>
          <w:rFonts w:ascii="Angsana New" w:hAnsi="Angsana New"/>
          <w:sz w:val="28"/>
          <w:szCs w:val="28"/>
          <w:cs/>
        </w:rPr>
        <w:t xml:space="preserve">มีนาคม </w:t>
      </w:r>
      <w:r w:rsidR="00256AB6" w:rsidRPr="008138F9">
        <w:rPr>
          <w:rFonts w:ascii="Angsana New" w:hAnsi="Angsana New"/>
          <w:sz w:val="28"/>
          <w:szCs w:val="28"/>
        </w:rPr>
        <w:t>2569</w:t>
      </w:r>
      <w:r w:rsidRPr="00441CD6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8138F9">
        <w:rPr>
          <w:rFonts w:ascii="Angsana New" w:hAnsi="Angsana New"/>
          <w:spacing w:val="-2"/>
          <w:sz w:val="28"/>
          <w:szCs w:val="28"/>
        </w:rPr>
        <w:t>256</w:t>
      </w:r>
      <w:r w:rsidR="00B202B1">
        <w:rPr>
          <w:rFonts w:ascii="Angsana New" w:hAnsi="Angsana New"/>
          <w:spacing w:val="-2"/>
          <w:sz w:val="28"/>
          <w:szCs w:val="28"/>
        </w:rPr>
        <w:t>8</w:t>
      </w:r>
      <w:r w:rsidRPr="00441CD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D2E22" w:rsidRPr="00441CD6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AD2E22" w:rsidRPr="00C31ED0">
        <w:rPr>
          <w:rFonts w:ascii="Angsana New" w:hAnsi="Angsana New"/>
          <w:spacing w:val="-2"/>
          <w:sz w:val="28"/>
          <w:szCs w:val="28"/>
        </w:rPr>
        <w:t xml:space="preserve">2 </w:t>
      </w:r>
      <w:r w:rsidR="00AD2E22" w:rsidRPr="00441CD6">
        <w:rPr>
          <w:rFonts w:ascii="Angsana New" w:hAnsi="Angsana New"/>
          <w:spacing w:val="-2"/>
          <w:sz w:val="28"/>
          <w:szCs w:val="28"/>
          <w:cs/>
        </w:rPr>
        <w:t xml:space="preserve">ราย ทั้งสองปี </w:t>
      </w:r>
      <w:r w:rsidRPr="00441CD6">
        <w:rPr>
          <w:rFonts w:ascii="Angsana New" w:hAnsi="Angsana New"/>
          <w:spacing w:val="-2"/>
          <w:sz w:val="28"/>
          <w:szCs w:val="28"/>
          <w:cs/>
        </w:rPr>
        <w:t xml:space="preserve">เป็นมูลค่า </w:t>
      </w:r>
      <w:r w:rsidR="00C31ED0">
        <w:rPr>
          <w:rFonts w:ascii="Angsana New" w:hAnsi="Angsana New"/>
          <w:spacing w:val="-2"/>
          <w:sz w:val="28"/>
          <w:szCs w:val="28"/>
        </w:rPr>
        <w:t xml:space="preserve">45.69 </w:t>
      </w:r>
      <w:r w:rsidRPr="00441CD6">
        <w:rPr>
          <w:rFonts w:ascii="Angsana New" w:hAnsi="Angsana New"/>
          <w:spacing w:val="-2"/>
          <w:sz w:val="28"/>
          <w:szCs w:val="28"/>
          <w:cs/>
        </w:rPr>
        <w:t xml:space="preserve">ล้านบาท และ </w:t>
      </w:r>
      <w:r w:rsidR="00773DC1">
        <w:rPr>
          <w:rFonts w:ascii="Angsana New" w:hAnsi="Angsana New"/>
          <w:spacing w:val="-2"/>
          <w:sz w:val="28"/>
          <w:szCs w:val="28"/>
        </w:rPr>
        <w:t>49.70</w:t>
      </w:r>
      <w:r w:rsidRPr="00441CD6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</w:t>
      </w:r>
    </w:p>
    <w:p w14:paraId="01AB9543" w14:textId="43ADC597" w:rsidR="00577FB9" w:rsidRPr="008138F9" w:rsidRDefault="00577FB9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8138F9">
        <w:rPr>
          <w:rFonts w:ascii="Angsana New" w:hAnsi="Angsana New"/>
          <w:sz w:val="28"/>
          <w:szCs w:val="28"/>
          <w:cs/>
        </w:rPr>
        <w:t>ยอดขายทางภูมิศาสตร์</w:t>
      </w:r>
      <w:r w:rsidR="00F63FAF" w:rsidRPr="008138F9">
        <w:rPr>
          <w:rFonts w:ascii="Angsana New" w:hAnsi="Angsana New"/>
          <w:sz w:val="28"/>
          <w:szCs w:val="28"/>
          <w:cs/>
        </w:rPr>
        <w:t>สำหรับ</w:t>
      </w:r>
      <w:r w:rsidR="00616BB2" w:rsidRPr="00616BB2">
        <w:rPr>
          <w:rFonts w:ascii="Angsana New" w:hAnsi="Angsana New"/>
          <w:sz w:val="28"/>
          <w:szCs w:val="28"/>
          <w:cs/>
        </w:rPr>
        <w:t>งวดสาม</w:t>
      </w:r>
      <w:r w:rsidR="00AB6ADD" w:rsidRPr="008138F9">
        <w:rPr>
          <w:rFonts w:ascii="Angsana New" w:hAnsi="Angsana New"/>
          <w:sz w:val="28"/>
          <w:szCs w:val="28"/>
          <w:cs/>
        </w:rPr>
        <w:t>เดือน</w:t>
      </w:r>
      <w:r w:rsidR="00F63FAF" w:rsidRPr="008138F9">
        <w:rPr>
          <w:rFonts w:ascii="Angsana New" w:hAnsi="Angsana New"/>
          <w:sz w:val="28"/>
          <w:szCs w:val="28"/>
          <w:cs/>
        </w:rPr>
        <w:t>สิ้นสุดวันที่</w:t>
      </w:r>
      <w:r w:rsidRPr="008138F9">
        <w:rPr>
          <w:rFonts w:ascii="Angsana New" w:hAnsi="Angsana New"/>
          <w:sz w:val="28"/>
          <w:szCs w:val="28"/>
        </w:rPr>
        <w:t xml:space="preserve"> </w:t>
      </w:r>
      <w:r w:rsidR="00256AB6" w:rsidRPr="008138F9">
        <w:rPr>
          <w:rFonts w:ascii="Angsana New" w:hAnsi="Angsana New"/>
          <w:sz w:val="28"/>
          <w:szCs w:val="28"/>
        </w:rPr>
        <w:t xml:space="preserve">31 </w:t>
      </w:r>
      <w:r w:rsidR="00256AB6" w:rsidRPr="00441CD6">
        <w:rPr>
          <w:rFonts w:ascii="Angsana New" w:hAnsi="Angsana New"/>
          <w:sz w:val="28"/>
          <w:szCs w:val="28"/>
          <w:cs/>
        </w:rPr>
        <w:t xml:space="preserve">มีนาคม </w:t>
      </w:r>
      <w:r w:rsidR="00256AB6" w:rsidRPr="008138F9">
        <w:rPr>
          <w:rFonts w:ascii="Angsana New" w:hAnsi="Angsana New"/>
          <w:sz w:val="28"/>
          <w:szCs w:val="28"/>
        </w:rPr>
        <w:t>2569</w:t>
      </w:r>
      <w:r w:rsidRPr="00441CD6">
        <w:rPr>
          <w:rFonts w:ascii="Angsana New" w:hAnsi="Angsana New"/>
          <w:sz w:val="28"/>
          <w:szCs w:val="28"/>
          <w:cs/>
        </w:rPr>
        <w:t xml:space="preserve"> และ </w:t>
      </w:r>
      <w:r w:rsidRPr="008138F9">
        <w:rPr>
          <w:rFonts w:ascii="Angsana New" w:hAnsi="Angsana New"/>
          <w:sz w:val="28"/>
          <w:szCs w:val="28"/>
        </w:rPr>
        <w:t>25</w:t>
      </w:r>
      <w:r w:rsidR="00B202B1">
        <w:rPr>
          <w:rFonts w:ascii="Angsana New" w:hAnsi="Angsana New"/>
          <w:sz w:val="28"/>
          <w:szCs w:val="28"/>
        </w:rPr>
        <w:t>68</w:t>
      </w:r>
      <w:r w:rsidRPr="00441CD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6"/>
        <w:gridCol w:w="1985"/>
        <w:gridCol w:w="1987"/>
      </w:tblGrid>
      <w:tr w:rsidR="006118D7" w:rsidRPr="008138F9" w14:paraId="39AA69C1" w14:textId="77777777" w:rsidTr="008F75E5">
        <w:trPr>
          <w:trHeight w:val="397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B72" w14:textId="77777777" w:rsidR="006118D7" w:rsidRPr="008138F9" w:rsidRDefault="006118D7" w:rsidP="008F75E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20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4D91F" w14:textId="77777777" w:rsidR="006118D7" w:rsidRPr="008138F9" w:rsidRDefault="006118D7" w:rsidP="008F75E5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18D7" w:rsidRPr="008138F9" w14:paraId="4AC9BAB5" w14:textId="77777777" w:rsidTr="008F75E5">
        <w:trPr>
          <w:trHeight w:val="397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5BE" w14:textId="77777777" w:rsidR="006118D7" w:rsidRPr="008138F9" w:rsidRDefault="006118D7" w:rsidP="008F75E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20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B51B1" w14:textId="77777777" w:rsidR="006118D7" w:rsidRPr="00441CD6" w:rsidRDefault="006118D7" w:rsidP="008F75E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118D7" w:rsidRPr="008138F9" w14:paraId="0DB94B6D" w14:textId="77777777" w:rsidTr="008F75E5">
        <w:trPr>
          <w:trHeight w:val="397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8F91" w14:textId="77777777" w:rsidR="006118D7" w:rsidRPr="008138F9" w:rsidRDefault="006118D7" w:rsidP="008F75E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20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C7109" w14:textId="77777777" w:rsidR="006118D7" w:rsidRPr="00441CD6" w:rsidRDefault="006118D7" w:rsidP="008F75E5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1129" w:rsidRPr="008138F9" w14:paraId="004A55F4" w14:textId="77777777" w:rsidTr="008F75E5">
        <w:trPr>
          <w:trHeight w:val="397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5051" w14:textId="77777777" w:rsidR="00B11129" w:rsidRPr="00441CD6" w:rsidRDefault="00B11129" w:rsidP="008F75E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90459" w14:textId="5BDB2452" w:rsidR="00B11129" w:rsidRPr="00441CD6" w:rsidRDefault="00B11129" w:rsidP="00C23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256</w:t>
            </w:r>
            <w:r w:rsidR="008F75E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BF246" w14:textId="772C7E57" w:rsidR="00B11129" w:rsidRPr="00441CD6" w:rsidRDefault="00B11129" w:rsidP="00C23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8F9">
              <w:rPr>
                <w:rFonts w:ascii="Angsana New" w:hAnsi="Angsana New"/>
                <w:sz w:val="28"/>
                <w:szCs w:val="28"/>
              </w:rPr>
              <w:t>256</w:t>
            </w:r>
            <w:r w:rsidR="008F75E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11129" w:rsidRPr="008138F9" w14:paraId="559F7270" w14:textId="77777777" w:rsidTr="00E343FD">
        <w:trPr>
          <w:trHeight w:val="397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221F" w14:textId="77777777" w:rsidR="00B11129" w:rsidRPr="00441CD6" w:rsidRDefault="00B11129" w:rsidP="008F75E5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ขายในประเทศ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9C6BE" w14:textId="7F6AAF2E" w:rsidR="00B11129" w:rsidRPr="00E343FD" w:rsidRDefault="00E343FD" w:rsidP="00C23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43FD">
              <w:rPr>
                <w:rFonts w:ascii="Angsana New" w:hAnsi="Angsana New"/>
                <w:sz w:val="28"/>
                <w:szCs w:val="28"/>
              </w:rPr>
              <w:t>101,657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C43F" w14:textId="60B7BD27" w:rsidR="00B11129" w:rsidRPr="008138F9" w:rsidRDefault="003E1C44" w:rsidP="00C23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1C44">
              <w:rPr>
                <w:rFonts w:ascii="Angsana New" w:hAnsi="Angsana New"/>
                <w:sz w:val="28"/>
                <w:szCs w:val="28"/>
              </w:rPr>
              <w:t>109,669</w:t>
            </w:r>
          </w:p>
        </w:tc>
      </w:tr>
      <w:tr w:rsidR="00B11129" w:rsidRPr="008138F9" w14:paraId="3DFE028B" w14:textId="77777777" w:rsidTr="00E343FD">
        <w:trPr>
          <w:trHeight w:val="397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0C73" w14:textId="77777777" w:rsidR="00B11129" w:rsidRPr="008F75E5" w:rsidRDefault="00B11129" w:rsidP="008F75E5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ขายต่างประเทศ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888D8" w14:textId="6AE5D8B5" w:rsidR="00B11129" w:rsidRPr="00E343FD" w:rsidRDefault="00E343FD" w:rsidP="00C23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43FD">
              <w:rPr>
                <w:rFonts w:ascii="Angsana New" w:hAnsi="Angsana New"/>
                <w:sz w:val="28"/>
                <w:szCs w:val="28"/>
              </w:rPr>
              <w:t>14,661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DA209" w14:textId="2D188426" w:rsidR="00B11129" w:rsidRPr="008138F9" w:rsidRDefault="009E7888" w:rsidP="00C23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7888">
              <w:rPr>
                <w:rFonts w:ascii="Angsana New" w:hAnsi="Angsana New"/>
                <w:sz w:val="28"/>
                <w:szCs w:val="28"/>
              </w:rPr>
              <w:t>22,030</w:t>
            </w:r>
          </w:p>
        </w:tc>
      </w:tr>
      <w:tr w:rsidR="00B11129" w:rsidRPr="008138F9" w14:paraId="77E3CE1E" w14:textId="77777777" w:rsidTr="00E343FD">
        <w:trPr>
          <w:trHeight w:val="397"/>
        </w:trPr>
        <w:tc>
          <w:tcPr>
            <w:tcW w:w="29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6F14" w14:textId="77777777" w:rsidR="00B11129" w:rsidRPr="008F75E5" w:rsidRDefault="00B11129" w:rsidP="008F75E5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</w:rPr>
            </w:pPr>
            <w:r w:rsidRPr="00441CD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63147" w14:textId="0631E7E6" w:rsidR="00B11129" w:rsidRPr="00441CD6" w:rsidRDefault="00E343FD" w:rsidP="00C2385A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43FD">
              <w:rPr>
                <w:rFonts w:ascii="Angsana New" w:hAnsi="Angsana New"/>
                <w:b/>
                <w:bCs/>
                <w:sz w:val="28"/>
                <w:szCs w:val="28"/>
              </w:rPr>
              <w:t>116,318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A788" w14:textId="3A4458B9" w:rsidR="00B11129" w:rsidRPr="00C2385A" w:rsidRDefault="00983B09" w:rsidP="00C2385A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385A">
              <w:rPr>
                <w:rFonts w:ascii="Angsana New" w:hAnsi="Angsana New"/>
                <w:b/>
                <w:bCs/>
                <w:sz w:val="28"/>
                <w:szCs w:val="28"/>
              </w:rPr>
              <w:t>131,699</w:t>
            </w:r>
          </w:p>
        </w:tc>
      </w:tr>
    </w:tbl>
    <w:p w14:paraId="1EA366E6" w14:textId="77777777" w:rsidR="00326F36" w:rsidRPr="00441CD6" w:rsidRDefault="00326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710BF4">
        <w:rPr>
          <w:rFonts w:ascii="Angsana New" w:hAnsi="Angsana New"/>
          <w:sz w:val="28"/>
          <w:szCs w:val="28"/>
        </w:rPr>
        <w:br w:type="page"/>
      </w:r>
    </w:p>
    <w:p w14:paraId="7B7692FB" w14:textId="592940AF" w:rsidR="00705AB8" w:rsidRPr="008138F9" w:rsidRDefault="00705AB8" w:rsidP="00705AB8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lastRenderedPageBreak/>
        <w:t>เครื่องมือทางการเงิน</w:t>
      </w:r>
    </w:p>
    <w:p w14:paraId="0EF19C99" w14:textId="299042C8" w:rsidR="00705AB8" w:rsidRPr="008138F9" w:rsidRDefault="00705AB8" w:rsidP="00030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6116555" w14:textId="3C35771F" w:rsidR="00705AB8" w:rsidRPr="00441CD6" w:rsidRDefault="00705AB8" w:rsidP="00C031AD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441CD6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เงินเบิกเกินบัญชีและเงินกู้ยืมระยะสั้น</w:t>
      </w:r>
      <w:r w:rsidR="008854D8">
        <w:rPr>
          <w:rFonts w:ascii="Angsana New" w:hAnsi="Angsana New" w:hint="cs"/>
          <w:sz w:val="28"/>
          <w:szCs w:val="28"/>
          <w:cs/>
        </w:rPr>
        <w:t>จากสถาบันการเงิน</w:t>
      </w:r>
      <w:r w:rsidRPr="00441CD6">
        <w:rPr>
          <w:rFonts w:ascii="Angsana New" w:hAnsi="Angsana New"/>
          <w:sz w:val="28"/>
          <w:szCs w:val="28"/>
          <w:cs/>
        </w:rPr>
        <w:t xml:space="preserve"> เจ้าหนี้การค้าและเจ้าหนี้หมุนเวียนอื่น </w:t>
      </w:r>
      <w:r w:rsidR="00684617" w:rsidRPr="00441CD6">
        <w:rPr>
          <w:rFonts w:ascii="Angsana New" w:hAnsi="Angsana New"/>
          <w:sz w:val="28"/>
          <w:szCs w:val="28"/>
          <w:cs/>
        </w:rPr>
        <w:t xml:space="preserve">และส่วนของหนี้สินตามสัญญาเช่าที่ถึงกำหนดชำระภายในหนึ่งปี </w:t>
      </w:r>
      <w:r w:rsidRPr="00441CD6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44696038" w14:textId="11AC05C8" w:rsidR="00705AB8" w:rsidRPr="008138F9" w:rsidRDefault="00705AB8" w:rsidP="000308D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4D361CE9" w14:textId="04E023D2" w:rsidR="00E255B4" w:rsidRDefault="00EA06FE" w:rsidP="00326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 xml:space="preserve"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 </w:t>
      </w:r>
    </w:p>
    <w:p w14:paraId="443DAF9E" w14:textId="4E9479D1" w:rsidR="00BD6916" w:rsidRPr="008138F9" w:rsidRDefault="00AD4E40" w:rsidP="00177B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3451E" w:rsidRPr="008138F9">
        <w:rPr>
          <w:rFonts w:ascii="Angsana New" w:hAnsi="Angsana New"/>
          <w:sz w:val="28"/>
          <w:szCs w:val="28"/>
        </w:rPr>
        <w:t>31</w:t>
      </w:r>
      <w:r w:rsidRPr="00441CD6">
        <w:rPr>
          <w:rFonts w:ascii="Angsana New" w:hAnsi="Angsana New"/>
          <w:sz w:val="28"/>
          <w:szCs w:val="28"/>
          <w:cs/>
        </w:rPr>
        <w:t xml:space="preserve"> มีนาคม </w:t>
      </w:r>
      <w:r w:rsidR="0023451E" w:rsidRPr="008138F9">
        <w:rPr>
          <w:rFonts w:ascii="Angsana New" w:hAnsi="Angsana New"/>
          <w:sz w:val="28"/>
          <w:szCs w:val="28"/>
        </w:rPr>
        <w:t>2569</w:t>
      </w:r>
      <w:r w:rsidR="00C161A9" w:rsidRPr="00441CD6">
        <w:rPr>
          <w:rFonts w:ascii="Angsana New" w:hAnsi="Angsana New"/>
          <w:sz w:val="28"/>
          <w:szCs w:val="28"/>
          <w:cs/>
        </w:rPr>
        <w:t xml:space="preserve"> และวันที่</w:t>
      </w:r>
      <w:r w:rsidR="00C161A9" w:rsidRPr="008138F9">
        <w:rPr>
          <w:rFonts w:ascii="Angsana New" w:hAnsi="Angsana New"/>
          <w:sz w:val="28"/>
          <w:szCs w:val="28"/>
        </w:rPr>
        <w:t xml:space="preserve"> </w:t>
      </w:r>
      <w:r w:rsidRPr="008138F9">
        <w:rPr>
          <w:rFonts w:ascii="Angsana New" w:hAnsi="Angsana New"/>
          <w:sz w:val="28"/>
          <w:szCs w:val="28"/>
        </w:rPr>
        <w:t xml:space="preserve">31 </w:t>
      </w:r>
      <w:r w:rsidRPr="00441CD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138F9">
        <w:rPr>
          <w:rFonts w:ascii="Angsana New" w:hAnsi="Angsana New"/>
          <w:sz w:val="28"/>
          <w:szCs w:val="28"/>
        </w:rPr>
        <w:t>2568</w:t>
      </w:r>
      <w:r w:rsidR="00C161A9" w:rsidRPr="00441CD6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60"/>
        <w:gridCol w:w="1379"/>
        <w:gridCol w:w="1243"/>
        <w:gridCol w:w="1245"/>
        <w:gridCol w:w="1245"/>
        <w:gridCol w:w="1246"/>
      </w:tblGrid>
      <w:tr w:rsidR="008B7CDE" w:rsidRPr="008138F9" w14:paraId="11202F9A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3D8B8CC5" w14:textId="77777777" w:rsidR="008B7CDE" w:rsidRPr="008138F9" w:rsidRDefault="008B7CDE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3305" w:type="pct"/>
            <w:gridSpan w:val="5"/>
            <w:vAlign w:val="bottom"/>
          </w:tcPr>
          <w:p w14:paraId="2DA43F61" w14:textId="77777777" w:rsidR="008B7CDE" w:rsidRPr="00441CD6" w:rsidRDefault="008B7CDE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B7CDE" w:rsidRPr="008138F9" w14:paraId="379C3D29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1ACEE5BD" w14:textId="77777777" w:rsidR="008B7CDE" w:rsidRPr="008138F9" w:rsidRDefault="008B7CDE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3305" w:type="pct"/>
            <w:gridSpan w:val="5"/>
            <w:vAlign w:val="bottom"/>
          </w:tcPr>
          <w:p w14:paraId="0E503F62" w14:textId="54B5B0E4" w:rsidR="008B7CDE" w:rsidRPr="008138F9" w:rsidRDefault="008B7CDE" w:rsidP="00EC3BBD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  <w:r w:rsidR="00AF57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7CDE" w:rsidRPr="008138F9" w14:paraId="2CFCF203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7FE32E53" w14:textId="77777777" w:rsidR="008B7CDE" w:rsidRPr="008138F9" w:rsidRDefault="008B7CDE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3305" w:type="pct"/>
            <w:gridSpan w:val="5"/>
            <w:vAlign w:val="bottom"/>
          </w:tcPr>
          <w:p w14:paraId="49751D96" w14:textId="5D241126" w:rsidR="008B7CDE" w:rsidRPr="008138F9" w:rsidRDefault="00AD4E40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38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340E1C" w:rsidRPr="008138F9" w14:paraId="374BD4C4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7EDD33DA" w14:textId="77777777" w:rsidR="00340E1C" w:rsidRPr="008138F9" w:rsidRDefault="00340E1C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717" w:type="pct"/>
            <w:vAlign w:val="bottom"/>
          </w:tcPr>
          <w:p w14:paraId="071B3F70" w14:textId="77777777" w:rsidR="00340E1C" w:rsidRPr="001E30B1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8" w:type="pct"/>
            <w:gridSpan w:val="4"/>
            <w:vAlign w:val="bottom"/>
          </w:tcPr>
          <w:p w14:paraId="0A5D45CF" w14:textId="77777777" w:rsidR="00340E1C" w:rsidRPr="008138F9" w:rsidRDefault="00340E1C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031AD" w:rsidRPr="008138F9" w14:paraId="6BB58D2B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1733963D" w14:textId="77777777" w:rsidR="00C031AD" w:rsidRPr="008138F9" w:rsidRDefault="00C031AD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717" w:type="pct"/>
            <w:vAlign w:val="bottom"/>
          </w:tcPr>
          <w:p w14:paraId="31176958" w14:textId="3E3C18C6" w:rsidR="00C031AD" w:rsidRPr="0079029A" w:rsidRDefault="00EC5CDA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C031AD" w:rsidRPr="00441CD6">
              <w:rPr>
                <w:rFonts w:ascii="Angsana New" w:hAnsi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646" w:type="pct"/>
            <w:vAlign w:val="bottom"/>
          </w:tcPr>
          <w:p w14:paraId="6A311DDF" w14:textId="7ADA3489" w:rsidR="00C031AD" w:rsidRPr="001E30B1" w:rsidRDefault="00C031AD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138F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47" w:type="pct"/>
            <w:vAlign w:val="bottom"/>
          </w:tcPr>
          <w:p w14:paraId="7953EA18" w14:textId="201E5F89" w:rsidR="00C031AD" w:rsidRPr="001E30B1" w:rsidRDefault="00C031AD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138F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47" w:type="pct"/>
            <w:vAlign w:val="bottom"/>
          </w:tcPr>
          <w:p w14:paraId="2348A51D" w14:textId="4843D6AC" w:rsidR="00C031AD" w:rsidRPr="001E30B1" w:rsidRDefault="00C031AD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138F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48" w:type="pct"/>
            <w:vAlign w:val="bottom"/>
          </w:tcPr>
          <w:p w14:paraId="34F30FE5" w14:textId="6D8F5E65" w:rsidR="00C031AD" w:rsidRPr="00441CD6" w:rsidRDefault="00C031AD" w:rsidP="00C3460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34606" w:rsidRPr="008138F9" w14:paraId="06386940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5C800AFE" w14:textId="77777777" w:rsidR="00340E1C" w:rsidRPr="0079029A" w:rsidRDefault="00340E1C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  <w:u w:val="single"/>
              </w:rPr>
            </w:pPr>
            <w:r w:rsidRPr="00441CD6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7" w:type="pct"/>
            <w:vAlign w:val="bottom"/>
          </w:tcPr>
          <w:p w14:paraId="37328957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286BAAB1" w14:textId="77777777" w:rsidR="00340E1C" w:rsidRPr="00441CD6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5BD93CB8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3EAB815D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7EB52424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618254C6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3D2A6C94" w14:textId="77777777" w:rsidR="00340E1C" w:rsidRPr="00441CD6" w:rsidRDefault="00340E1C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717" w:type="pct"/>
            <w:vAlign w:val="bottom"/>
          </w:tcPr>
          <w:p w14:paraId="1F9449AD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731391B7" w14:textId="77777777" w:rsidR="00340E1C" w:rsidRPr="00441CD6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71570234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3B99C8C9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653C9DE5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73443A3E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5FFB1010" w14:textId="77777777" w:rsidR="00340E1C" w:rsidRPr="00441CD6" w:rsidRDefault="00340E1C" w:rsidP="00673945">
            <w:pPr>
              <w:pStyle w:val="a4"/>
              <w:widowControl/>
              <w:ind w:left="283"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ด้วยมูลค่ายุติธรรมผ่านกำไร</w:t>
            </w:r>
          </w:p>
        </w:tc>
        <w:tc>
          <w:tcPr>
            <w:tcW w:w="717" w:type="pct"/>
            <w:vAlign w:val="bottom"/>
          </w:tcPr>
          <w:p w14:paraId="3DA41160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341FA57B" w14:textId="77777777" w:rsidR="00340E1C" w:rsidRPr="00441CD6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7E64A085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4230832F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681E7390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6D4700E1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1B7B620C" w14:textId="676E77CE" w:rsidR="00340E1C" w:rsidRPr="00441CD6" w:rsidRDefault="00340E1C" w:rsidP="00673945">
            <w:pPr>
              <w:pStyle w:val="a4"/>
              <w:widowControl/>
              <w:ind w:left="567"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ขาดทุนเบ็ดเสร็จอื่น (</w:t>
            </w:r>
            <w:r w:rsidRPr="008138F9">
              <w:rPr>
                <w:rFonts w:ascii="Angsana New" w:hAnsi="Angsana New" w:cs="Angsana New"/>
              </w:rPr>
              <w:t>FVOCI)</w:t>
            </w:r>
          </w:p>
        </w:tc>
        <w:tc>
          <w:tcPr>
            <w:tcW w:w="717" w:type="pct"/>
            <w:vAlign w:val="bottom"/>
          </w:tcPr>
          <w:p w14:paraId="676D3435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2C0C6D6A" w14:textId="77777777" w:rsidR="00340E1C" w:rsidRPr="00441CD6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48B3A24C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1B318463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6FE2DD0C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0D7DC63B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57F9AAC1" w14:textId="3BAE16FB" w:rsidR="00340E1C" w:rsidRPr="00441CD6" w:rsidRDefault="00340E1C" w:rsidP="0067394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</w:t>
            </w:r>
          </w:p>
        </w:tc>
        <w:tc>
          <w:tcPr>
            <w:tcW w:w="717" w:type="pct"/>
            <w:vAlign w:val="bottom"/>
          </w:tcPr>
          <w:p w14:paraId="20188110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37346183" w14:textId="77777777" w:rsidR="00340E1C" w:rsidRPr="00441CD6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29C112F4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130060BD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61F19F6B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0ADCA2AE" w14:textId="77777777" w:rsidTr="009C2B58">
        <w:trPr>
          <w:trHeight w:val="397"/>
        </w:trPr>
        <w:tc>
          <w:tcPr>
            <w:tcW w:w="1695" w:type="pct"/>
            <w:vAlign w:val="bottom"/>
          </w:tcPr>
          <w:p w14:paraId="061EC4F7" w14:textId="3F710F4E" w:rsidR="00340E1C" w:rsidRPr="00441CD6" w:rsidRDefault="00340E1C" w:rsidP="00673945">
            <w:pPr>
              <w:pStyle w:val="a4"/>
              <w:widowControl/>
              <w:ind w:left="283"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จดทะเบียนในตลาดหลักทรัพย์</w:t>
            </w:r>
          </w:p>
        </w:tc>
        <w:tc>
          <w:tcPr>
            <w:tcW w:w="717" w:type="pct"/>
            <w:vAlign w:val="bottom"/>
          </w:tcPr>
          <w:p w14:paraId="6576FB50" w14:textId="6ADE6139" w:rsidR="00340E1C" w:rsidRPr="008138F9" w:rsidRDefault="009C2B58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163,847</w:t>
            </w:r>
          </w:p>
        </w:tc>
        <w:tc>
          <w:tcPr>
            <w:tcW w:w="646" w:type="pct"/>
            <w:vAlign w:val="bottom"/>
          </w:tcPr>
          <w:p w14:paraId="6E8748FA" w14:textId="7044C968" w:rsidR="00340E1C" w:rsidRPr="00441CD6" w:rsidRDefault="009C2B58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163,847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vAlign w:val="bottom"/>
          </w:tcPr>
          <w:p w14:paraId="59418860" w14:textId="14C6AD94" w:rsidR="00340E1C" w:rsidRPr="008138F9" w:rsidRDefault="009C2B58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vAlign w:val="bottom"/>
          </w:tcPr>
          <w:p w14:paraId="6EC7DB85" w14:textId="24FDB8F8" w:rsidR="00340E1C" w:rsidRPr="008138F9" w:rsidRDefault="009C2B58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48" w:type="pct"/>
            <w:vAlign w:val="bottom"/>
          </w:tcPr>
          <w:p w14:paraId="415C3EA9" w14:textId="19EF84CF" w:rsidR="00340E1C" w:rsidRPr="008138F9" w:rsidRDefault="009C2B58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BF4">
              <w:rPr>
                <w:rFonts w:ascii="Angsana New" w:hAnsi="Angsana New" w:hint="cs"/>
                <w:sz w:val="28"/>
                <w:szCs w:val="28"/>
              </w:rPr>
              <w:t>163,847</w:t>
            </w:r>
          </w:p>
        </w:tc>
      </w:tr>
      <w:tr w:rsidR="00C34606" w:rsidRPr="008138F9" w14:paraId="48BF4EEE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242C666A" w14:textId="20B46763" w:rsidR="00340E1C" w:rsidRPr="00441CD6" w:rsidRDefault="00340E1C" w:rsidP="0067394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</w:t>
            </w:r>
          </w:p>
        </w:tc>
        <w:tc>
          <w:tcPr>
            <w:tcW w:w="717" w:type="pct"/>
            <w:vAlign w:val="bottom"/>
          </w:tcPr>
          <w:p w14:paraId="5661BFB5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65586547" w14:textId="77777777" w:rsidR="00340E1C" w:rsidRPr="00441CD6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20FFB9D5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59CED535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2915EA03" w14:textId="77777777" w:rsidR="00340E1C" w:rsidRPr="008138F9" w:rsidRDefault="00340E1C" w:rsidP="00C3460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1ED0" w:rsidRPr="008138F9" w14:paraId="25019E8E" w14:textId="77777777" w:rsidTr="007F7F76">
        <w:trPr>
          <w:trHeight w:val="397"/>
        </w:trPr>
        <w:tc>
          <w:tcPr>
            <w:tcW w:w="1695" w:type="pct"/>
            <w:vAlign w:val="bottom"/>
          </w:tcPr>
          <w:p w14:paraId="68B97B9A" w14:textId="51834F83" w:rsidR="00C31ED0" w:rsidRPr="00441CD6" w:rsidRDefault="00C31ED0" w:rsidP="00C31ED0">
            <w:pPr>
              <w:pStyle w:val="a4"/>
              <w:widowControl/>
              <w:ind w:left="283"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ที่ไม่อยู่ในความต้องการตลาด</w:t>
            </w:r>
          </w:p>
        </w:tc>
        <w:tc>
          <w:tcPr>
            <w:tcW w:w="717" w:type="pct"/>
            <w:vAlign w:val="bottom"/>
          </w:tcPr>
          <w:p w14:paraId="2EC7C34D" w14:textId="2E369A59" w:rsidR="00C31ED0" w:rsidRPr="008138F9" w:rsidRDefault="00C31ED0" w:rsidP="00C31ED0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43A9"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  <w:tc>
          <w:tcPr>
            <w:tcW w:w="646" w:type="pct"/>
            <w:vAlign w:val="bottom"/>
          </w:tcPr>
          <w:p w14:paraId="3FA6A77E" w14:textId="7FCC0F96" w:rsidR="00C31ED0" w:rsidRPr="00441CD6" w:rsidRDefault="00C31ED0" w:rsidP="00C31ED0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7" w:type="pct"/>
            <w:vAlign w:val="bottom"/>
          </w:tcPr>
          <w:p w14:paraId="45F09976" w14:textId="527EE3BA" w:rsidR="00C31ED0" w:rsidRPr="008138F9" w:rsidRDefault="00C31ED0" w:rsidP="00C31ED0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58A1"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  <w:tc>
          <w:tcPr>
            <w:tcW w:w="647" w:type="pct"/>
            <w:vAlign w:val="bottom"/>
          </w:tcPr>
          <w:p w14:paraId="2CCE5723" w14:textId="68F348AF" w:rsidR="00C31ED0" w:rsidRPr="008138F9" w:rsidRDefault="00C31ED0" w:rsidP="00C31ED0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8" w:type="pct"/>
            <w:vAlign w:val="bottom"/>
          </w:tcPr>
          <w:p w14:paraId="0C90AB20" w14:textId="583853EA" w:rsidR="00C31ED0" w:rsidRPr="008138F9" w:rsidRDefault="00C31ED0" w:rsidP="00C31ED0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58A1"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</w:tr>
      <w:tr w:rsidR="00C34606" w:rsidRPr="008138F9" w14:paraId="48C0AC5A" w14:textId="77777777" w:rsidTr="00C31ED0">
        <w:trPr>
          <w:trHeight w:val="397"/>
        </w:trPr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46EE" w14:textId="77777777" w:rsidR="00340E1C" w:rsidRPr="00441CD6" w:rsidRDefault="00340E1C" w:rsidP="00C34606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s/>
              </w:rPr>
            </w:pPr>
            <w:r w:rsidRPr="00441CD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717" w:type="pct"/>
            <w:tcBorders>
              <w:left w:val="nil"/>
              <w:right w:val="nil"/>
            </w:tcBorders>
            <w:vAlign w:val="bottom"/>
          </w:tcPr>
          <w:p w14:paraId="117DED35" w14:textId="23E4B124" w:rsidR="00340E1C" w:rsidRPr="00340E1C" w:rsidRDefault="00C31ED0" w:rsidP="00C3460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1ED0">
              <w:rPr>
                <w:rFonts w:ascii="Angsana New" w:hAnsi="Angsana New"/>
                <w:b/>
                <w:bCs/>
                <w:sz w:val="28"/>
                <w:szCs w:val="28"/>
              </w:rPr>
              <w:t>232,247</w:t>
            </w: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0B5983C5" w14:textId="609A87FC" w:rsidR="00340E1C" w:rsidRPr="00441CD6" w:rsidRDefault="00C31ED0" w:rsidP="00C3460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1ED0">
              <w:rPr>
                <w:rFonts w:ascii="Angsana New" w:hAnsi="Angsana New"/>
                <w:b/>
                <w:bCs/>
                <w:sz w:val="28"/>
                <w:szCs w:val="28"/>
              </w:rPr>
              <w:t>163,847</w:t>
            </w: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7A0AE577" w14:textId="59441DA2" w:rsidR="00340E1C" w:rsidRPr="00340E1C" w:rsidRDefault="00C31ED0" w:rsidP="00C3460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1ED0">
              <w:rPr>
                <w:rFonts w:ascii="Angsana New" w:hAnsi="Angsana New"/>
                <w:b/>
                <w:bCs/>
                <w:sz w:val="28"/>
                <w:szCs w:val="28"/>
              </w:rPr>
              <w:t>68,400</w:t>
            </w: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427C3769" w14:textId="235FB1C1" w:rsidR="00340E1C" w:rsidRPr="00441CD6" w:rsidRDefault="00C31ED0" w:rsidP="00C3460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48" w:type="pct"/>
            <w:tcBorders>
              <w:left w:val="nil"/>
              <w:right w:val="nil"/>
            </w:tcBorders>
            <w:vAlign w:val="bottom"/>
          </w:tcPr>
          <w:p w14:paraId="2655E862" w14:textId="3ECFCB76" w:rsidR="00340E1C" w:rsidRPr="00441CD6" w:rsidRDefault="00C31ED0" w:rsidP="00C3460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1ED0">
              <w:rPr>
                <w:rFonts w:ascii="Angsana New" w:hAnsi="Angsana New"/>
                <w:b/>
                <w:bCs/>
                <w:sz w:val="28"/>
                <w:szCs w:val="28"/>
              </w:rPr>
              <w:t>232,247</w:t>
            </w:r>
          </w:p>
        </w:tc>
      </w:tr>
      <w:tr w:rsidR="00C72BC4" w:rsidRPr="008138F9" w14:paraId="22A63A92" w14:textId="77777777" w:rsidTr="00C72BC4">
        <w:trPr>
          <w:trHeight w:val="397"/>
        </w:trPr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20E78" w14:textId="77777777" w:rsidR="00C72BC4" w:rsidRPr="00441CD6" w:rsidRDefault="00C72BC4" w:rsidP="00C72BC4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vAlign w:val="bottom"/>
          </w:tcPr>
          <w:p w14:paraId="7CB1E6C9" w14:textId="77777777" w:rsidR="00C72BC4" w:rsidRPr="00340E1C" w:rsidRDefault="00C72BC4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4FEF9B03" w14:textId="77777777" w:rsidR="00C72BC4" w:rsidRPr="00441CD6" w:rsidRDefault="00C72BC4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361AB4CE" w14:textId="77777777" w:rsidR="00C72BC4" w:rsidRPr="00340E1C" w:rsidRDefault="00C72BC4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39972033" w14:textId="77777777" w:rsidR="00C72BC4" w:rsidRPr="00340E1C" w:rsidRDefault="00C72BC4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left w:val="nil"/>
              <w:right w:val="nil"/>
            </w:tcBorders>
            <w:vAlign w:val="bottom"/>
          </w:tcPr>
          <w:p w14:paraId="75BB0470" w14:textId="77777777" w:rsidR="00C72BC4" w:rsidRPr="00441CD6" w:rsidRDefault="00C72BC4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45CDF" w:rsidRPr="008138F9" w14:paraId="6861B06E" w14:textId="77777777" w:rsidTr="00C72BC4">
        <w:trPr>
          <w:trHeight w:val="397"/>
        </w:trPr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73EA7" w14:textId="77777777" w:rsidR="00145CDF" w:rsidRPr="00441CD6" w:rsidRDefault="00145CDF" w:rsidP="00C72BC4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vAlign w:val="bottom"/>
          </w:tcPr>
          <w:p w14:paraId="767B410A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717B1B8F" w14:textId="77777777" w:rsidR="00145CDF" w:rsidRPr="00441CD6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1ADD31C4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32CAE693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left w:val="nil"/>
              <w:right w:val="nil"/>
            </w:tcBorders>
            <w:vAlign w:val="bottom"/>
          </w:tcPr>
          <w:p w14:paraId="2CFC5BFC" w14:textId="77777777" w:rsidR="00145CDF" w:rsidRPr="00441CD6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45CDF" w:rsidRPr="008138F9" w14:paraId="44C4C0FB" w14:textId="77777777" w:rsidTr="00C72BC4">
        <w:trPr>
          <w:trHeight w:val="397"/>
        </w:trPr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BEFFC" w14:textId="77777777" w:rsidR="00145CDF" w:rsidRPr="00441CD6" w:rsidRDefault="00145CDF" w:rsidP="00C72BC4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vAlign w:val="bottom"/>
          </w:tcPr>
          <w:p w14:paraId="36F25CE8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0AE2F944" w14:textId="77777777" w:rsidR="00145CDF" w:rsidRPr="00441CD6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40815608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3CCE50D1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left w:val="nil"/>
              <w:right w:val="nil"/>
            </w:tcBorders>
            <w:vAlign w:val="bottom"/>
          </w:tcPr>
          <w:p w14:paraId="51FF2895" w14:textId="77777777" w:rsidR="00145CDF" w:rsidRPr="00441CD6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45CDF" w:rsidRPr="008138F9" w14:paraId="30677AFC" w14:textId="77777777" w:rsidTr="00C72BC4">
        <w:trPr>
          <w:trHeight w:val="397"/>
        </w:trPr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65D39" w14:textId="77777777" w:rsidR="00145CDF" w:rsidRPr="00441CD6" w:rsidRDefault="00145CDF" w:rsidP="00C72BC4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vAlign w:val="bottom"/>
          </w:tcPr>
          <w:p w14:paraId="1EE33C16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0E84CC85" w14:textId="77777777" w:rsidR="00145CDF" w:rsidRPr="00441CD6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17A6CA75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74B1B08F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left w:val="nil"/>
              <w:right w:val="nil"/>
            </w:tcBorders>
            <w:vAlign w:val="bottom"/>
          </w:tcPr>
          <w:p w14:paraId="5FCF57C8" w14:textId="77777777" w:rsidR="00145CDF" w:rsidRPr="00441CD6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45CDF" w:rsidRPr="008138F9" w14:paraId="1FA9E953" w14:textId="77777777" w:rsidTr="00C72BC4">
        <w:trPr>
          <w:trHeight w:val="397"/>
        </w:trPr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EBB1" w14:textId="77777777" w:rsidR="00145CDF" w:rsidRPr="00441CD6" w:rsidRDefault="00145CDF" w:rsidP="00C72BC4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vAlign w:val="bottom"/>
          </w:tcPr>
          <w:p w14:paraId="5607964E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7C1E003B" w14:textId="77777777" w:rsidR="00145CDF" w:rsidRPr="00441CD6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25FBC5BB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46DD58CC" w14:textId="77777777" w:rsidR="00145CDF" w:rsidRPr="00340E1C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left w:val="nil"/>
              <w:right w:val="nil"/>
            </w:tcBorders>
            <w:vAlign w:val="bottom"/>
          </w:tcPr>
          <w:p w14:paraId="34A456FD" w14:textId="77777777" w:rsidR="00145CDF" w:rsidRPr="00441CD6" w:rsidRDefault="00145CDF" w:rsidP="00C72BC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34606" w:rsidRPr="001E30B1" w14:paraId="66841BE9" w14:textId="77777777" w:rsidTr="00CE73E3">
        <w:trPr>
          <w:trHeight w:val="397"/>
        </w:trPr>
        <w:tc>
          <w:tcPr>
            <w:tcW w:w="1695" w:type="pct"/>
            <w:vAlign w:val="bottom"/>
          </w:tcPr>
          <w:p w14:paraId="4E876BA0" w14:textId="77777777" w:rsidR="00C34606" w:rsidRPr="008138F9" w:rsidRDefault="00C34606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3305" w:type="pct"/>
            <w:gridSpan w:val="5"/>
            <w:vAlign w:val="bottom"/>
          </w:tcPr>
          <w:p w14:paraId="3C38B4FD" w14:textId="77777777" w:rsidR="00C34606" w:rsidRPr="00441CD6" w:rsidRDefault="00C34606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34606" w:rsidRPr="008138F9" w14:paraId="4FF68263" w14:textId="77777777" w:rsidTr="00CE73E3">
        <w:trPr>
          <w:trHeight w:val="397"/>
        </w:trPr>
        <w:tc>
          <w:tcPr>
            <w:tcW w:w="1695" w:type="pct"/>
            <w:vAlign w:val="bottom"/>
          </w:tcPr>
          <w:p w14:paraId="752F96DA" w14:textId="77777777" w:rsidR="00C34606" w:rsidRPr="008138F9" w:rsidRDefault="00C34606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3305" w:type="pct"/>
            <w:gridSpan w:val="5"/>
            <w:vAlign w:val="bottom"/>
          </w:tcPr>
          <w:p w14:paraId="3DBB27E6" w14:textId="77777777" w:rsidR="00C34606" w:rsidRPr="008138F9" w:rsidRDefault="00C34606" w:rsidP="00EC3BBD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606" w:rsidRPr="008138F9" w14:paraId="4244A1CB" w14:textId="77777777" w:rsidTr="00CE73E3">
        <w:trPr>
          <w:trHeight w:val="397"/>
        </w:trPr>
        <w:tc>
          <w:tcPr>
            <w:tcW w:w="1695" w:type="pct"/>
            <w:vAlign w:val="bottom"/>
          </w:tcPr>
          <w:p w14:paraId="3EF4F604" w14:textId="77777777" w:rsidR="00C34606" w:rsidRPr="008138F9" w:rsidRDefault="00C34606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3305" w:type="pct"/>
            <w:gridSpan w:val="5"/>
            <w:vAlign w:val="bottom"/>
          </w:tcPr>
          <w:p w14:paraId="568EE06D" w14:textId="00AC9589" w:rsidR="00C34606" w:rsidRPr="00441CD6" w:rsidRDefault="00C34606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346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460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34606" w:rsidRPr="008138F9" w14:paraId="4DF1968A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5DFFCDAC" w14:textId="77777777" w:rsidR="00C34606" w:rsidRPr="008138F9" w:rsidRDefault="00C34606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717" w:type="pct"/>
            <w:vAlign w:val="bottom"/>
          </w:tcPr>
          <w:p w14:paraId="39823306" w14:textId="77777777" w:rsidR="00C34606" w:rsidRPr="001E30B1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8" w:type="pct"/>
            <w:gridSpan w:val="4"/>
            <w:vAlign w:val="bottom"/>
          </w:tcPr>
          <w:p w14:paraId="52EC4A77" w14:textId="77777777" w:rsidR="00C34606" w:rsidRPr="008138F9" w:rsidRDefault="00C34606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34606" w:rsidRPr="001E30B1" w14:paraId="1CFDF145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482907C5" w14:textId="77777777" w:rsidR="00C34606" w:rsidRPr="008138F9" w:rsidRDefault="00C34606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</w:rPr>
            </w:pPr>
          </w:p>
        </w:tc>
        <w:tc>
          <w:tcPr>
            <w:tcW w:w="717" w:type="pct"/>
            <w:vAlign w:val="bottom"/>
          </w:tcPr>
          <w:p w14:paraId="691BF006" w14:textId="77777777" w:rsidR="00C34606" w:rsidRPr="0079029A" w:rsidRDefault="00C34606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646" w:type="pct"/>
            <w:vAlign w:val="bottom"/>
          </w:tcPr>
          <w:p w14:paraId="6FD3FFC0" w14:textId="77777777" w:rsidR="00C34606" w:rsidRPr="001E30B1" w:rsidRDefault="00C34606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138F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47" w:type="pct"/>
            <w:vAlign w:val="bottom"/>
          </w:tcPr>
          <w:p w14:paraId="33076655" w14:textId="77777777" w:rsidR="00C34606" w:rsidRPr="001E30B1" w:rsidRDefault="00C34606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138F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47" w:type="pct"/>
            <w:vAlign w:val="bottom"/>
          </w:tcPr>
          <w:p w14:paraId="3DED8ED7" w14:textId="77777777" w:rsidR="00C34606" w:rsidRPr="001E30B1" w:rsidRDefault="00C34606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138F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48" w:type="pct"/>
            <w:vAlign w:val="bottom"/>
          </w:tcPr>
          <w:p w14:paraId="5D8D9E47" w14:textId="77777777" w:rsidR="00C34606" w:rsidRPr="00441CD6" w:rsidRDefault="00C34606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34606" w:rsidRPr="008138F9" w14:paraId="3AC0682E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551DB7FC" w14:textId="77777777" w:rsidR="00C34606" w:rsidRPr="0079029A" w:rsidRDefault="00C34606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u w:val="single"/>
              </w:rPr>
            </w:pPr>
            <w:r w:rsidRPr="00441CD6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7" w:type="pct"/>
            <w:vAlign w:val="bottom"/>
          </w:tcPr>
          <w:p w14:paraId="7028292B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4FC042AB" w14:textId="77777777" w:rsidR="00C34606" w:rsidRPr="00441CD6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1DCA7144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7A67FAB1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020952F6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03CCEFF8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02698B21" w14:textId="77777777" w:rsidR="00C34606" w:rsidRPr="00441CD6" w:rsidRDefault="00C34606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717" w:type="pct"/>
            <w:vAlign w:val="bottom"/>
          </w:tcPr>
          <w:p w14:paraId="260B1003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1171FE37" w14:textId="77777777" w:rsidR="00C34606" w:rsidRPr="00441CD6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5D323428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6A07DADD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4A64458C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061786A7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681EA3FB" w14:textId="77777777" w:rsidR="00C34606" w:rsidRPr="00441CD6" w:rsidRDefault="00C34606" w:rsidP="00673945">
            <w:pPr>
              <w:pStyle w:val="a4"/>
              <w:widowControl/>
              <w:ind w:left="283"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ด้วยมูลค่ายุติธรรมผ่านกำไร</w:t>
            </w:r>
          </w:p>
        </w:tc>
        <w:tc>
          <w:tcPr>
            <w:tcW w:w="717" w:type="pct"/>
            <w:vAlign w:val="bottom"/>
          </w:tcPr>
          <w:p w14:paraId="7A85B86F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77017BDF" w14:textId="77777777" w:rsidR="00C34606" w:rsidRPr="00441CD6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0EFA1C77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2C22BDD9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4BDA05A6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73EBC4D0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4F9563DF" w14:textId="77777777" w:rsidR="00C34606" w:rsidRPr="00441CD6" w:rsidRDefault="00C34606" w:rsidP="00673945">
            <w:pPr>
              <w:pStyle w:val="a4"/>
              <w:widowControl/>
              <w:ind w:left="567"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ขาดทุนเบ็ดเสร็จอื่น (</w:t>
            </w:r>
            <w:r w:rsidRPr="008138F9">
              <w:rPr>
                <w:rFonts w:ascii="Angsana New" w:hAnsi="Angsana New" w:cs="Angsana New"/>
              </w:rPr>
              <w:t>FVOCI)</w:t>
            </w:r>
          </w:p>
        </w:tc>
        <w:tc>
          <w:tcPr>
            <w:tcW w:w="717" w:type="pct"/>
            <w:vAlign w:val="bottom"/>
          </w:tcPr>
          <w:p w14:paraId="31254C7C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7EF40F27" w14:textId="77777777" w:rsidR="00C34606" w:rsidRPr="00441CD6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73F650C3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4B8543F2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528C8589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6AAB5F6C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36EA5CEB" w14:textId="77777777" w:rsidR="00C34606" w:rsidRPr="00441CD6" w:rsidRDefault="00C34606" w:rsidP="0067394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</w:t>
            </w:r>
          </w:p>
        </w:tc>
        <w:tc>
          <w:tcPr>
            <w:tcW w:w="717" w:type="pct"/>
            <w:vAlign w:val="bottom"/>
          </w:tcPr>
          <w:p w14:paraId="57FB78DD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655899CA" w14:textId="77777777" w:rsidR="00C34606" w:rsidRPr="00441CD6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1310BC9E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0420B1E6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75557661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75E3CE4A" w14:textId="77777777" w:rsidTr="003E2F8A">
        <w:trPr>
          <w:trHeight w:val="397"/>
        </w:trPr>
        <w:tc>
          <w:tcPr>
            <w:tcW w:w="1695" w:type="pct"/>
            <w:vAlign w:val="bottom"/>
          </w:tcPr>
          <w:p w14:paraId="4B78998F" w14:textId="77777777" w:rsidR="00C34606" w:rsidRPr="00441CD6" w:rsidRDefault="00C34606" w:rsidP="00673945">
            <w:pPr>
              <w:pStyle w:val="a4"/>
              <w:widowControl/>
              <w:ind w:left="283"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จดทะเบียนในตลาดหลักทรัพย์</w:t>
            </w:r>
          </w:p>
        </w:tc>
        <w:tc>
          <w:tcPr>
            <w:tcW w:w="717" w:type="pct"/>
            <w:vAlign w:val="bottom"/>
          </w:tcPr>
          <w:p w14:paraId="6CA7EF4B" w14:textId="6B7C60EA" w:rsidR="00C34606" w:rsidRPr="008138F9" w:rsidRDefault="005A1383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383">
              <w:rPr>
                <w:rFonts w:ascii="Angsana New" w:hAnsi="Angsana New"/>
                <w:sz w:val="28"/>
                <w:szCs w:val="28"/>
              </w:rPr>
              <w:t>160,680</w:t>
            </w:r>
          </w:p>
        </w:tc>
        <w:tc>
          <w:tcPr>
            <w:tcW w:w="646" w:type="pct"/>
            <w:vAlign w:val="bottom"/>
          </w:tcPr>
          <w:p w14:paraId="0194031E" w14:textId="1837E082" w:rsidR="00C34606" w:rsidRPr="00441CD6" w:rsidRDefault="00EF2D0B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2D0B">
              <w:rPr>
                <w:rFonts w:ascii="Angsana New" w:hAnsi="Angsana New"/>
                <w:sz w:val="28"/>
                <w:szCs w:val="28"/>
              </w:rPr>
              <w:t>160,680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vAlign w:val="bottom"/>
          </w:tcPr>
          <w:p w14:paraId="2648348C" w14:textId="39445BF7" w:rsidR="00C34606" w:rsidRPr="008138F9" w:rsidRDefault="003E2F8A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vAlign w:val="bottom"/>
          </w:tcPr>
          <w:p w14:paraId="3B149D80" w14:textId="29764511" w:rsidR="00C34606" w:rsidRPr="008138F9" w:rsidRDefault="003E2F8A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8" w:type="pct"/>
            <w:vAlign w:val="bottom"/>
          </w:tcPr>
          <w:p w14:paraId="20EB1726" w14:textId="70538B4B" w:rsidR="00C34606" w:rsidRPr="008138F9" w:rsidRDefault="00EF2D0B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2D0B">
              <w:rPr>
                <w:rFonts w:ascii="Angsana New" w:hAnsi="Angsana New"/>
                <w:sz w:val="28"/>
                <w:szCs w:val="28"/>
              </w:rPr>
              <w:t>160,680</w:t>
            </w:r>
          </w:p>
        </w:tc>
      </w:tr>
      <w:tr w:rsidR="00C34606" w:rsidRPr="008138F9" w14:paraId="16CEBED7" w14:textId="77777777" w:rsidTr="00C34606">
        <w:trPr>
          <w:trHeight w:val="397"/>
        </w:trPr>
        <w:tc>
          <w:tcPr>
            <w:tcW w:w="1695" w:type="pct"/>
            <w:vAlign w:val="bottom"/>
          </w:tcPr>
          <w:p w14:paraId="3F6DE3A5" w14:textId="77777777" w:rsidR="00C34606" w:rsidRPr="00441CD6" w:rsidRDefault="00C34606" w:rsidP="0067394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</w:t>
            </w:r>
          </w:p>
        </w:tc>
        <w:tc>
          <w:tcPr>
            <w:tcW w:w="717" w:type="pct"/>
            <w:vAlign w:val="bottom"/>
          </w:tcPr>
          <w:p w14:paraId="75C30708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55F1B2CB" w14:textId="77777777" w:rsidR="00C34606" w:rsidRPr="00441CD6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vAlign w:val="bottom"/>
          </w:tcPr>
          <w:p w14:paraId="3464FD5F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2159075F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vAlign w:val="bottom"/>
          </w:tcPr>
          <w:p w14:paraId="6F7C8387" w14:textId="77777777" w:rsidR="00C34606" w:rsidRPr="008138F9" w:rsidRDefault="00C34606" w:rsidP="00CE73E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4606" w:rsidRPr="008138F9" w14:paraId="54B93AB1" w14:textId="77777777" w:rsidTr="003E2F8A">
        <w:trPr>
          <w:trHeight w:val="397"/>
        </w:trPr>
        <w:tc>
          <w:tcPr>
            <w:tcW w:w="1695" w:type="pct"/>
            <w:vAlign w:val="bottom"/>
          </w:tcPr>
          <w:p w14:paraId="147C0E0F" w14:textId="77777777" w:rsidR="00C34606" w:rsidRPr="00441CD6" w:rsidRDefault="00C34606" w:rsidP="00673945">
            <w:pPr>
              <w:pStyle w:val="a4"/>
              <w:widowControl/>
              <w:ind w:left="283"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ที่ไม่อยู่ในความต้องการตลาด</w:t>
            </w:r>
          </w:p>
        </w:tc>
        <w:tc>
          <w:tcPr>
            <w:tcW w:w="717" w:type="pct"/>
            <w:vAlign w:val="bottom"/>
          </w:tcPr>
          <w:p w14:paraId="763401A7" w14:textId="1183CC15" w:rsidR="00C34606" w:rsidRPr="008138F9" w:rsidRDefault="007043A9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43A9"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  <w:tc>
          <w:tcPr>
            <w:tcW w:w="646" w:type="pct"/>
            <w:vAlign w:val="bottom"/>
          </w:tcPr>
          <w:p w14:paraId="44306A50" w14:textId="0E88F4D1" w:rsidR="00C34606" w:rsidRPr="00441CD6" w:rsidRDefault="003E2F8A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7" w:type="pct"/>
            <w:vAlign w:val="bottom"/>
          </w:tcPr>
          <w:p w14:paraId="106B68A4" w14:textId="74F838A3" w:rsidR="00C34606" w:rsidRPr="008138F9" w:rsidRDefault="007D58A1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58A1"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  <w:tc>
          <w:tcPr>
            <w:tcW w:w="647" w:type="pct"/>
            <w:vAlign w:val="bottom"/>
          </w:tcPr>
          <w:p w14:paraId="039A0C6F" w14:textId="3724A07C" w:rsidR="00C34606" w:rsidRPr="008138F9" w:rsidRDefault="003E2F8A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8" w:type="pct"/>
            <w:vAlign w:val="bottom"/>
          </w:tcPr>
          <w:p w14:paraId="47DBC249" w14:textId="1B6ED14B" w:rsidR="00C34606" w:rsidRPr="008138F9" w:rsidRDefault="007D58A1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58A1">
              <w:rPr>
                <w:rFonts w:ascii="Angsana New" w:hAnsi="Angsana New"/>
                <w:sz w:val="28"/>
                <w:szCs w:val="28"/>
              </w:rPr>
              <w:t>68,400</w:t>
            </w:r>
          </w:p>
        </w:tc>
      </w:tr>
      <w:tr w:rsidR="00C34606" w:rsidRPr="00340E1C" w14:paraId="105509E0" w14:textId="77777777" w:rsidTr="003E2F8A">
        <w:trPr>
          <w:trHeight w:val="397"/>
        </w:trPr>
        <w:tc>
          <w:tcPr>
            <w:tcW w:w="16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7FC6" w14:textId="77777777" w:rsidR="00C34606" w:rsidRPr="00441CD6" w:rsidRDefault="00C34606" w:rsidP="00CE73E3">
            <w:pPr>
              <w:pStyle w:val="a4"/>
              <w:widowControl/>
              <w:ind w:right="0" w:firstLine="170"/>
              <w:rPr>
                <w:rFonts w:ascii="Angsana New" w:hAnsi="Angsana New" w:cs="Angsana New"/>
                <w:b/>
                <w:bCs/>
                <w:cs/>
              </w:rPr>
            </w:pPr>
            <w:r w:rsidRPr="00441CD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717" w:type="pct"/>
            <w:tcBorders>
              <w:left w:val="nil"/>
              <w:right w:val="nil"/>
            </w:tcBorders>
            <w:vAlign w:val="bottom"/>
          </w:tcPr>
          <w:p w14:paraId="5DEBC936" w14:textId="1E073014" w:rsidR="00C34606" w:rsidRPr="00340E1C" w:rsidRDefault="00ED60C2" w:rsidP="00CE73E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60C2">
              <w:rPr>
                <w:rFonts w:ascii="Angsana New" w:hAnsi="Angsana New"/>
                <w:b/>
                <w:bCs/>
                <w:sz w:val="28"/>
                <w:szCs w:val="28"/>
              </w:rPr>
              <w:t>229,080</w:t>
            </w: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3993073E" w14:textId="08FF326E" w:rsidR="00C34606" w:rsidRPr="00441CD6" w:rsidRDefault="00C57D44" w:rsidP="00CE73E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7D44">
              <w:rPr>
                <w:rFonts w:ascii="Angsana New" w:hAnsi="Angsana New"/>
                <w:b/>
                <w:bCs/>
                <w:sz w:val="28"/>
                <w:szCs w:val="28"/>
              </w:rPr>
              <w:t>160,680</w:t>
            </w: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58899B35" w14:textId="0A932EE8" w:rsidR="00C34606" w:rsidRPr="00340E1C" w:rsidRDefault="007D58A1" w:rsidP="00CE73E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58A1">
              <w:rPr>
                <w:rFonts w:ascii="Angsana New" w:hAnsi="Angsana New"/>
                <w:b/>
                <w:bCs/>
                <w:sz w:val="28"/>
                <w:szCs w:val="28"/>
              </w:rPr>
              <w:t>68,400</w:t>
            </w:r>
          </w:p>
        </w:tc>
        <w:tc>
          <w:tcPr>
            <w:tcW w:w="647" w:type="pct"/>
            <w:tcBorders>
              <w:left w:val="nil"/>
              <w:right w:val="nil"/>
            </w:tcBorders>
            <w:vAlign w:val="bottom"/>
          </w:tcPr>
          <w:p w14:paraId="3214173F" w14:textId="132D957C" w:rsidR="00C34606" w:rsidRPr="00441CD6" w:rsidRDefault="003E2F8A" w:rsidP="00CE73E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48" w:type="pct"/>
            <w:tcBorders>
              <w:left w:val="nil"/>
              <w:right w:val="nil"/>
            </w:tcBorders>
            <w:vAlign w:val="bottom"/>
          </w:tcPr>
          <w:p w14:paraId="47CCA14E" w14:textId="3B258544" w:rsidR="00C34606" w:rsidRPr="00441CD6" w:rsidRDefault="003E2F8A" w:rsidP="00CE73E3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2F8A">
              <w:rPr>
                <w:rFonts w:ascii="Angsana New" w:hAnsi="Angsana New"/>
                <w:b/>
                <w:bCs/>
                <w:sz w:val="28"/>
                <w:szCs w:val="28"/>
              </w:rPr>
              <w:t>229,080</w:t>
            </w:r>
          </w:p>
        </w:tc>
      </w:tr>
    </w:tbl>
    <w:p w14:paraId="13FF97C9" w14:textId="77777777" w:rsidR="008B7CDE" w:rsidRPr="008138F9" w:rsidRDefault="008B7CDE" w:rsidP="00F01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8138F9">
        <w:rPr>
          <w:rFonts w:ascii="Angsana New" w:hAnsi="Angsana New"/>
          <w:sz w:val="28"/>
          <w:szCs w:val="28"/>
        </w:rPr>
        <w:t xml:space="preserve">1 </w:t>
      </w:r>
      <w:r w:rsidRPr="00441CD6">
        <w:rPr>
          <w:rFonts w:ascii="Angsana New" w:hAnsi="Angsana New"/>
          <w:sz w:val="28"/>
          <w:szCs w:val="28"/>
          <w:cs/>
        </w:rPr>
        <w:t xml:space="preserve">ระดับ </w:t>
      </w:r>
      <w:r w:rsidRPr="008138F9">
        <w:rPr>
          <w:rFonts w:ascii="Angsana New" w:hAnsi="Angsana New"/>
          <w:sz w:val="28"/>
          <w:szCs w:val="28"/>
        </w:rPr>
        <w:t xml:space="preserve">2 </w:t>
      </w:r>
      <w:r w:rsidRPr="00441CD6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8138F9">
        <w:rPr>
          <w:rFonts w:ascii="Angsana New" w:hAnsi="Angsana New"/>
          <w:sz w:val="28"/>
          <w:szCs w:val="28"/>
        </w:rPr>
        <w:t xml:space="preserve">3 </w:t>
      </w:r>
      <w:r w:rsidRPr="00441CD6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ของลำดับชั้นมูลค่ายุติธรรมในระหว่างงวด</w:t>
      </w:r>
    </w:p>
    <w:p w14:paraId="4F6EB117" w14:textId="77777777" w:rsidR="008B7CDE" w:rsidRPr="00441CD6" w:rsidRDefault="008B7CDE" w:rsidP="00F01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441CD6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809"/>
        <w:gridCol w:w="4809"/>
      </w:tblGrid>
      <w:tr w:rsidR="00C43AA0" w:rsidRPr="008138F9" w14:paraId="17066E19" w14:textId="77777777" w:rsidTr="00687EA6">
        <w:trPr>
          <w:trHeight w:val="431"/>
        </w:trPr>
        <w:tc>
          <w:tcPr>
            <w:tcW w:w="2500" w:type="pct"/>
          </w:tcPr>
          <w:p w14:paraId="648CAC99" w14:textId="77777777" w:rsidR="00C43AA0" w:rsidRPr="00C43AA0" w:rsidDel="00A37FCF" w:rsidRDefault="00C43AA0" w:rsidP="00687E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2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500" w:type="pct"/>
          </w:tcPr>
          <w:p w14:paraId="6CDDE0D0" w14:textId="77777777" w:rsidR="00C43AA0" w:rsidRPr="00441CD6" w:rsidRDefault="00C43AA0" w:rsidP="00687E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12" w:hanging="9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441CD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</w:t>
            </w: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ประเมิน</w:t>
            </w:r>
            <w:r w:rsidRPr="00441CD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มูลค่า</w:t>
            </w:r>
          </w:p>
        </w:tc>
      </w:tr>
      <w:tr w:rsidR="00C43AA0" w:rsidRPr="008138F9" w14:paraId="0BED2F8A" w14:textId="77777777" w:rsidTr="00687EA6">
        <w:trPr>
          <w:trHeight w:val="355"/>
        </w:trPr>
        <w:tc>
          <w:tcPr>
            <w:tcW w:w="2500" w:type="pct"/>
          </w:tcPr>
          <w:p w14:paraId="6CBA6329" w14:textId="77777777" w:rsidR="00C43AA0" w:rsidRPr="008138F9" w:rsidRDefault="00C43AA0" w:rsidP="00C43AA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เงินลงทุนในตราสารทุน - หลักทรัพย์จดทะเบียนในตลาด</w:t>
            </w:r>
          </w:p>
        </w:tc>
        <w:tc>
          <w:tcPr>
            <w:tcW w:w="2500" w:type="pct"/>
            <w:vAlign w:val="bottom"/>
          </w:tcPr>
          <w:p w14:paraId="1D45702D" w14:textId="54281669" w:rsidR="00C43AA0" w:rsidRPr="00441CD6" w:rsidRDefault="00C43AA0" w:rsidP="00687EA6">
            <w:pPr>
              <w:pStyle w:val="a4"/>
              <w:widowControl/>
              <w:ind w:right="0" w:firstLine="42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ราคาเสนอซื้อครั้งสุดท้ายในตลาดหลักทรัพย์</w:t>
            </w:r>
            <w:r w:rsidR="007C2373" w:rsidRPr="00441CD6">
              <w:rPr>
                <w:rFonts w:ascii="Angsana New" w:hAnsi="Angsana New" w:cs="Angsana New"/>
                <w:cs/>
              </w:rPr>
              <w:t>แห่งประเทศไทย</w:t>
            </w:r>
          </w:p>
        </w:tc>
      </w:tr>
      <w:tr w:rsidR="00C43AA0" w:rsidRPr="008138F9" w14:paraId="6E62C58F" w14:textId="77777777" w:rsidTr="00687EA6">
        <w:trPr>
          <w:trHeight w:val="307"/>
        </w:trPr>
        <w:tc>
          <w:tcPr>
            <w:tcW w:w="2500" w:type="pct"/>
          </w:tcPr>
          <w:p w14:paraId="254575A9" w14:textId="77777777" w:rsidR="00C43AA0" w:rsidRPr="008138F9" w:rsidRDefault="00C43AA0" w:rsidP="00C43AA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หลักทรัพย์</w:t>
            </w:r>
          </w:p>
        </w:tc>
        <w:tc>
          <w:tcPr>
            <w:tcW w:w="2500" w:type="pct"/>
          </w:tcPr>
          <w:p w14:paraId="74B211D3" w14:textId="4D1FB323" w:rsidR="00C43AA0" w:rsidRPr="00441CD6" w:rsidRDefault="00C43AA0" w:rsidP="007C2373">
            <w:pPr>
              <w:pStyle w:val="a4"/>
              <w:widowControl/>
              <w:ind w:right="0" w:firstLine="135"/>
              <w:rPr>
                <w:rFonts w:ascii="Angsana New" w:hAnsi="Angsana New" w:cs="Angsana New"/>
                <w:cs/>
              </w:rPr>
            </w:pPr>
          </w:p>
        </w:tc>
      </w:tr>
      <w:tr w:rsidR="00C43AA0" w:rsidRPr="008138F9" w14:paraId="34ADE897" w14:textId="77777777" w:rsidTr="00687EA6">
        <w:trPr>
          <w:trHeight w:val="426"/>
        </w:trPr>
        <w:tc>
          <w:tcPr>
            <w:tcW w:w="2500" w:type="pct"/>
          </w:tcPr>
          <w:p w14:paraId="5E41ED2B" w14:textId="02534053" w:rsidR="00C43AA0" w:rsidRPr="008138F9" w:rsidRDefault="00C43AA0" w:rsidP="00C43AA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เงินลงทุนในตราสารทุน - หลักทรัพย์ที่ไม่อยู่ในความ</w:t>
            </w:r>
          </w:p>
        </w:tc>
        <w:tc>
          <w:tcPr>
            <w:tcW w:w="2500" w:type="pct"/>
          </w:tcPr>
          <w:p w14:paraId="501E479B" w14:textId="375321DE" w:rsidR="00C43AA0" w:rsidRPr="006E1ADA" w:rsidRDefault="00C43AA0" w:rsidP="00687EA6">
            <w:pPr>
              <w:pStyle w:val="a4"/>
              <w:widowControl/>
              <w:ind w:right="0" w:firstLine="42"/>
              <w:rPr>
                <w:rFonts w:ascii="Angsana New" w:hAnsi="Angsana New" w:cs="Angsana New"/>
              </w:rPr>
            </w:pPr>
            <w:r w:rsidRPr="00441CD6">
              <w:rPr>
                <w:rFonts w:ascii="Angsana New" w:hAnsi="Angsana New" w:cs="Angsana New"/>
                <w:cs/>
              </w:rPr>
              <w:t>ประเมินมูลค่าโดยใช้แผนธุรกิจร่วมกับการประเมินสภาพ</w:t>
            </w:r>
          </w:p>
        </w:tc>
      </w:tr>
      <w:tr w:rsidR="00C43AA0" w:rsidRPr="008138F9" w14:paraId="61F9C737" w14:textId="77777777" w:rsidTr="00687EA6">
        <w:trPr>
          <w:trHeight w:val="277"/>
        </w:trPr>
        <w:tc>
          <w:tcPr>
            <w:tcW w:w="2500" w:type="pct"/>
          </w:tcPr>
          <w:p w14:paraId="0EC0B62F" w14:textId="4ED767D3" w:rsidR="00C43AA0" w:rsidRPr="008138F9" w:rsidRDefault="00C43AA0" w:rsidP="00C43AA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ต้องการตลาด</w:t>
            </w:r>
          </w:p>
        </w:tc>
        <w:tc>
          <w:tcPr>
            <w:tcW w:w="2500" w:type="pct"/>
          </w:tcPr>
          <w:p w14:paraId="07C9C0E5" w14:textId="0B47071C" w:rsidR="00C43AA0" w:rsidRPr="00441CD6" w:rsidRDefault="00C43AA0" w:rsidP="00687EA6">
            <w:pPr>
              <w:pStyle w:val="a4"/>
              <w:widowControl/>
              <w:ind w:right="0" w:firstLine="42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ปัจจุบันของตลาดโดยใช้วิธีคิดลดมูลค่าปัจจุบันสุทธิของ</w:t>
            </w:r>
          </w:p>
        </w:tc>
      </w:tr>
      <w:tr w:rsidR="00C43AA0" w:rsidRPr="008138F9" w14:paraId="0DC01215" w14:textId="77777777" w:rsidTr="00687EA6">
        <w:trPr>
          <w:trHeight w:val="277"/>
        </w:trPr>
        <w:tc>
          <w:tcPr>
            <w:tcW w:w="2500" w:type="pct"/>
          </w:tcPr>
          <w:p w14:paraId="4F8DA276" w14:textId="77777777" w:rsidR="00C43AA0" w:rsidRPr="008138F9" w:rsidRDefault="00C43AA0" w:rsidP="00C43AA0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2500" w:type="pct"/>
          </w:tcPr>
          <w:p w14:paraId="6168D4FF" w14:textId="3EE87F42" w:rsidR="00C43AA0" w:rsidRPr="00441CD6" w:rsidRDefault="00C43AA0" w:rsidP="00687EA6">
            <w:pPr>
              <w:pStyle w:val="a4"/>
              <w:widowControl/>
              <w:ind w:right="0" w:firstLine="42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กระแสเงินสด</w:t>
            </w:r>
          </w:p>
        </w:tc>
      </w:tr>
    </w:tbl>
    <w:p w14:paraId="5D7B39F8" w14:textId="53CE7B1F" w:rsidR="00F50AAB" w:rsidRDefault="00F50AAB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ภาระผูกพันและหนี้สินที่อาจเกิดขึ้น</w:t>
      </w:r>
    </w:p>
    <w:p w14:paraId="4C14628F" w14:textId="4336C1AF" w:rsidR="00A707F0" w:rsidRPr="00A707F0" w:rsidRDefault="00A707F0" w:rsidP="005D2D84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sz w:val="28"/>
          <w:szCs w:val="28"/>
        </w:rPr>
      </w:pPr>
      <w:r w:rsidRPr="00441CD6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14:paraId="40591590" w14:textId="584E4597" w:rsidR="00A707F0" w:rsidRDefault="005D2D84" w:rsidP="005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9"/>
        <w:rPr>
          <w:rFonts w:ascii="Angsana New" w:hAnsi="Angsana New"/>
          <w:spacing w:val="-4"/>
          <w:sz w:val="28"/>
          <w:szCs w:val="28"/>
        </w:rPr>
      </w:pPr>
      <w:r w:rsidRPr="00441CD6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5D2D84">
        <w:rPr>
          <w:rFonts w:ascii="Angsana New" w:hAnsi="Angsana New"/>
          <w:spacing w:val="-4"/>
          <w:sz w:val="28"/>
          <w:szCs w:val="28"/>
        </w:rPr>
        <w:t xml:space="preserve">31 </w:t>
      </w:r>
      <w:r w:rsidRPr="00441CD6">
        <w:rPr>
          <w:rFonts w:ascii="Angsana New" w:hAnsi="Angsana New"/>
          <w:spacing w:val="-4"/>
          <w:sz w:val="28"/>
          <w:szCs w:val="28"/>
          <w:cs/>
        </w:rPr>
        <w:t xml:space="preserve">มีนาคม </w:t>
      </w:r>
      <w:r w:rsidRPr="005D2D84">
        <w:rPr>
          <w:rFonts w:ascii="Angsana New" w:hAnsi="Angsana New"/>
          <w:spacing w:val="-4"/>
          <w:sz w:val="28"/>
          <w:szCs w:val="28"/>
        </w:rPr>
        <w:t>2569</w:t>
      </w:r>
      <w:r w:rsidRPr="00441C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707F0" w:rsidRPr="00441CD6">
        <w:rPr>
          <w:rFonts w:ascii="Angsana New" w:hAnsi="Angsana New"/>
          <w:spacing w:val="-4"/>
          <w:sz w:val="28"/>
          <w:szCs w:val="28"/>
          <w:cs/>
        </w:rPr>
        <w:t>และ</w:t>
      </w:r>
      <w:r w:rsidRPr="00441CD6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Pr="005D2D84">
        <w:rPr>
          <w:rFonts w:ascii="Angsana New" w:hAnsi="Angsana New"/>
          <w:spacing w:val="-4"/>
          <w:sz w:val="28"/>
          <w:szCs w:val="28"/>
        </w:rPr>
        <w:t xml:space="preserve">31 </w:t>
      </w:r>
      <w:r w:rsidRPr="00441CD6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5D2D84">
        <w:rPr>
          <w:rFonts w:ascii="Angsana New" w:hAnsi="Angsana New"/>
          <w:spacing w:val="-4"/>
          <w:sz w:val="28"/>
          <w:szCs w:val="28"/>
        </w:rPr>
        <w:t xml:space="preserve">2568 </w:t>
      </w:r>
      <w:r w:rsidR="00A707F0" w:rsidRPr="00441CD6">
        <w:rPr>
          <w:rFonts w:ascii="Angsana New" w:hAnsi="Angsana New"/>
          <w:spacing w:val="-4"/>
          <w:sz w:val="28"/>
          <w:szCs w:val="28"/>
          <w:cs/>
        </w:rPr>
        <w:t xml:space="preserve">บริษัทมีหนังสือค้ำประกันซึ่งออกโดยธนาคารจำนวน </w:t>
      </w:r>
      <w:r w:rsidRPr="00697341">
        <w:rPr>
          <w:rFonts w:ascii="Angsana New" w:hAnsi="Angsana New"/>
          <w:spacing w:val="-4"/>
          <w:sz w:val="28"/>
          <w:szCs w:val="28"/>
        </w:rPr>
        <w:t>0.</w:t>
      </w:r>
      <w:r w:rsidR="0021576F">
        <w:rPr>
          <w:rFonts w:ascii="Angsana New" w:hAnsi="Angsana New"/>
          <w:spacing w:val="-4"/>
          <w:sz w:val="28"/>
          <w:szCs w:val="28"/>
        </w:rPr>
        <w:t>64</w:t>
      </w:r>
      <w:r w:rsidR="00A707F0" w:rsidRPr="00441CD6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6AE61B2E" w14:textId="18AD9113" w:rsidR="005D2D84" w:rsidRDefault="005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</w:rPr>
        <w:br w:type="page"/>
      </w:r>
    </w:p>
    <w:p w14:paraId="720EA948" w14:textId="58AF83BD" w:rsidR="006C30FE" w:rsidRPr="008138F9" w:rsidRDefault="006C30FE" w:rsidP="005D2D84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sz w:val="28"/>
          <w:szCs w:val="28"/>
        </w:rPr>
      </w:pPr>
      <w:r w:rsidRPr="00441CD6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ภาระผูกพันที่เกี่ยวกับรายจ่ายฝ่ายทุน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52"/>
        <w:gridCol w:w="3966"/>
      </w:tblGrid>
      <w:tr w:rsidR="00304F4A" w:rsidRPr="008138F9" w14:paraId="42AEAE6A" w14:textId="77777777" w:rsidTr="00304F4A">
        <w:trPr>
          <w:trHeight w:val="408"/>
        </w:trPr>
        <w:tc>
          <w:tcPr>
            <w:tcW w:w="2938" w:type="pct"/>
          </w:tcPr>
          <w:p w14:paraId="7B0DE36B" w14:textId="77777777" w:rsidR="00304F4A" w:rsidRPr="008138F9" w:rsidRDefault="00304F4A" w:rsidP="00806FF0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062" w:type="pct"/>
            <w:vAlign w:val="bottom"/>
          </w:tcPr>
          <w:p w14:paraId="40C4383F" w14:textId="77777777" w:rsidR="00304F4A" w:rsidRPr="00441CD6" w:rsidRDefault="00304F4A" w:rsidP="00304F4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04F4A" w:rsidRPr="008138F9" w14:paraId="4B45F8AE" w14:textId="77777777" w:rsidTr="00304F4A">
        <w:trPr>
          <w:trHeight w:val="408"/>
        </w:trPr>
        <w:tc>
          <w:tcPr>
            <w:tcW w:w="2938" w:type="pct"/>
            <w:vAlign w:val="center"/>
          </w:tcPr>
          <w:p w14:paraId="4265F711" w14:textId="77777777" w:rsidR="00304F4A" w:rsidRPr="008138F9" w:rsidRDefault="00304F4A" w:rsidP="006C30FE">
            <w:pPr>
              <w:tabs>
                <w:tab w:val="left" w:pos="318"/>
              </w:tabs>
              <w:spacing w:line="240" w:lineRule="auto"/>
              <w:ind w:left="71" w:right="32" w:hanging="1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02A33C1E" w14:textId="1EC2049C" w:rsidR="00304F4A" w:rsidRPr="008138F9" w:rsidRDefault="00304F4A" w:rsidP="00304F4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304F4A" w:rsidRPr="008138F9" w14:paraId="2F5F453E" w14:textId="77777777" w:rsidTr="00304F4A">
        <w:trPr>
          <w:trHeight w:val="408"/>
        </w:trPr>
        <w:tc>
          <w:tcPr>
            <w:tcW w:w="2938" w:type="pct"/>
            <w:vAlign w:val="center"/>
          </w:tcPr>
          <w:p w14:paraId="56620460" w14:textId="77777777" w:rsidR="00304F4A" w:rsidRPr="008138F9" w:rsidRDefault="00304F4A" w:rsidP="00806FF0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pct"/>
            <w:vAlign w:val="bottom"/>
          </w:tcPr>
          <w:p w14:paraId="0082A778" w14:textId="77777777" w:rsidR="00304F4A" w:rsidRPr="00441CD6" w:rsidRDefault="00304F4A" w:rsidP="00304F4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F4A" w:rsidRPr="008138F9" w14:paraId="5E546AED" w14:textId="77777777" w:rsidTr="00304F4A">
        <w:trPr>
          <w:trHeight w:val="408"/>
        </w:trPr>
        <w:tc>
          <w:tcPr>
            <w:tcW w:w="2938" w:type="pct"/>
          </w:tcPr>
          <w:p w14:paraId="6FECAA17" w14:textId="77777777" w:rsidR="00304F4A" w:rsidRPr="008138F9" w:rsidRDefault="00304F4A" w:rsidP="0080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2" w:type="pct"/>
            <w:vAlign w:val="bottom"/>
          </w:tcPr>
          <w:p w14:paraId="5261C35E" w14:textId="2702AE55" w:rsidR="00304F4A" w:rsidRPr="00441CD6" w:rsidRDefault="00304F4A" w:rsidP="00304F4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38F9">
              <w:rPr>
                <w:rFonts w:ascii="Angsana New" w:hAnsi="Angsana New"/>
                <w:sz w:val="28"/>
                <w:szCs w:val="28"/>
              </w:rPr>
              <w:t>31</w:t>
            </w:r>
            <w:r w:rsidRPr="00441CD6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8138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304F4A" w:rsidRPr="008138F9" w14:paraId="1C1A12C7" w14:textId="77777777" w:rsidTr="00115404">
        <w:trPr>
          <w:trHeight w:val="408"/>
        </w:trPr>
        <w:tc>
          <w:tcPr>
            <w:tcW w:w="29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EA42" w14:textId="183FFD29" w:rsidR="00304F4A" w:rsidRPr="00441CD6" w:rsidRDefault="00304F4A" w:rsidP="00304F4A">
            <w:pPr>
              <w:pStyle w:val="a4"/>
              <w:widowControl/>
              <w:ind w:left="567" w:right="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>ข้อตกลงซื้อสินค้า</w:t>
            </w:r>
          </w:p>
        </w:tc>
        <w:tc>
          <w:tcPr>
            <w:tcW w:w="2062" w:type="pct"/>
            <w:tcBorders>
              <w:left w:val="nil"/>
              <w:right w:val="nil"/>
            </w:tcBorders>
            <w:vAlign w:val="bottom"/>
          </w:tcPr>
          <w:p w14:paraId="02CD55A8" w14:textId="09C65BD7" w:rsidR="00304F4A" w:rsidRPr="008138F9" w:rsidRDefault="008854D8" w:rsidP="006E1AD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32,293</w:t>
            </w:r>
          </w:p>
        </w:tc>
      </w:tr>
    </w:tbl>
    <w:p w14:paraId="08EE3B79" w14:textId="2DBCFBEF" w:rsidR="00C806DD" w:rsidRPr="008138F9" w:rsidRDefault="00C806DD" w:rsidP="005D2D84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sz w:val="28"/>
          <w:szCs w:val="28"/>
        </w:rPr>
      </w:pPr>
      <w:r w:rsidRPr="00441CD6">
        <w:rPr>
          <w:rFonts w:ascii="Angsana New" w:hAnsi="Angsana New"/>
          <w:b/>
          <w:bCs/>
          <w:sz w:val="28"/>
          <w:szCs w:val="28"/>
          <w:cs/>
        </w:rPr>
        <w:t>ภาระผูกพันตามสัญญาเช่าและบริการ</w:t>
      </w:r>
    </w:p>
    <w:p w14:paraId="5B6BC765" w14:textId="20BC02A7" w:rsidR="00F50AAB" w:rsidRDefault="00AD4E40" w:rsidP="005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firstLine="29"/>
        <w:jc w:val="thaiDistribute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3451E" w:rsidRPr="008138F9">
        <w:rPr>
          <w:rFonts w:ascii="Angsana New" w:hAnsi="Angsana New"/>
          <w:sz w:val="28"/>
          <w:szCs w:val="28"/>
        </w:rPr>
        <w:t>31</w:t>
      </w:r>
      <w:r w:rsidRPr="00441CD6">
        <w:rPr>
          <w:rFonts w:ascii="Angsana New" w:hAnsi="Angsana New"/>
          <w:sz w:val="28"/>
          <w:szCs w:val="28"/>
          <w:cs/>
        </w:rPr>
        <w:t xml:space="preserve"> มีนาคม </w:t>
      </w:r>
      <w:r w:rsidR="0023451E" w:rsidRPr="008138F9">
        <w:rPr>
          <w:rFonts w:ascii="Angsana New" w:hAnsi="Angsana New"/>
          <w:sz w:val="28"/>
          <w:szCs w:val="28"/>
        </w:rPr>
        <w:t>2569</w:t>
      </w:r>
      <w:r w:rsidR="00F50AAB" w:rsidRPr="00441CD6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บริษัทมีภาระผูกพันจากสัญญาเช่าและสัญญาบริการ 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639"/>
        <w:gridCol w:w="1979"/>
      </w:tblGrid>
      <w:tr w:rsidR="005C0740" w:rsidRPr="001E30B1" w14:paraId="089C3E55" w14:textId="77777777" w:rsidTr="005C0740">
        <w:trPr>
          <w:trHeight w:val="408"/>
        </w:trPr>
        <w:tc>
          <w:tcPr>
            <w:tcW w:w="3971" w:type="pct"/>
          </w:tcPr>
          <w:p w14:paraId="77FBDF5F" w14:textId="77777777" w:rsidR="005C0740" w:rsidRPr="008138F9" w:rsidRDefault="005C0740" w:rsidP="00CE73E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9" w:type="pct"/>
            <w:vAlign w:val="bottom"/>
          </w:tcPr>
          <w:p w14:paraId="14B54171" w14:textId="77777777" w:rsidR="005C0740" w:rsidRPr="00441CD6" w:rsidRDefault="005C0740" w:rsidP="00CE73E3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C0740" w:rsidRPr="008138F9" w14:paraId="0E5BEE12" w14:textId="77777777" w:rsidTr="00FE0841">
        <w:trPr>
          <w:trHeight w:val="408"/>
        </w:trPr>
        <w:tc>
          <w:tcPr>
            <w:tcW w:w="3971" w:type="pct"/>
            <w:vAlign w:val="bottom"/>
          </w:tcPr>
          <w:p w14:paraId="6D0FF1C8" w14:textId="3CDCFCE2" w:rsidR="005C0740" w:rsidRPr="00441CD6" w:rsidRDefault="005C0740" w:rsidP="005C0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029" w:type="pct"/>
            <w:vAlign w:val="bottom"/>
          </w:tcPr>
          <w:p w14:paraId="17BB7A9F" w14:textId="30296606" w:rsidR="005C0740" w:rsidRPr="008138F9" w:rsidRDefault="00FE0841" w:rsidP="00CF101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1,794</w:t>
            </w:r>
          </w:p>
        </w:tc>
      </w:tr>
      <w:tr w:rsidR="005C0740" w:rsidRPr="001E30B1" w14:paraId="5DD63A3C" w14:textId="77777777" w:rsidTr="00FE0841">
        <w:trPr>
          <w:trHeight w:val="408"/>
        </w:trPr>
        <w:tc>
          <w:tcPr>
            <w:tcW w:w="3971" w:type="pct"/>
            <w:vAlign w:val="bottom"/>
          </w:tcPr>
          <w:p w14:paraId="77C8E6E0" w14:textId="04DE509B" w:rsidR="005C0740" w:rsidRPr="00441CD6" w:rsidRDefault="005C0740" w:rsidP="005C0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29" w:type="pct"/>
            <w:vAlign w:val="bottom"/>
          </w:tcPr>
          <w:p w14:paraId="714E245F" w14:textId="15ACBD8E" w:rsidR="005C0740" w:rsidRPr="00441CD6" w:rsidRDefault="00FE0841" w:rsidP="00CF101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407</w:t>
            </w:r>
          </w:p>
        </w:tc>
      </w:tr>
      <w:tr w:rsidR="005C0740" w:rsidRPr="001E30B1" w14:paraId="46193463" w14:textId="77777777" w:rsidTr="00FE0841">
        <w:trPr>
          <w:trHeight w:val="408"/>
        </w:trPr>
        <w:tc>
          <w:tcPr>
            <w:tcW w:w="3971" w:type="pct"/>
            <w:vAlign w:val="bottom"/>
          </w:tcPr>
          <w:p w14:paraId="7E84F506" w14:textId="5FC7105D" w:rsidR="005C0740" w:rsidRPr="005C0740" w:rsidRDefault="005C0740" w:rsidP="005C0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1C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pct"/>
            <w:vAlign w:val="bottom"/>
          </w:tcPr>
          <w:p w14:paraId="4DB8D03B" w14:textId="7A276BB2" w:rsidR="005C0740" w:rsidRPr="00441CD6" w:rsidRDefault="00FE0841" w:rsidP="00CF101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2,201</w:t>
            </w:r>
          </w:p>
        </w:tc>
      </w:tr>
    </w:tbl>
    <w:p w14:paraId="51C37142" w14:textId="0215151C" w:rsidR="006C30FE" w:rsidRDefault="0093353A" w:rsidP="005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บริษัทมีภาระผูกพันจากการทำสัญญาเช่ากับบริษัทอื่นมีจำนวนเงินที่ต้องจ่ายในอนาคตทั้งสิ้นภายใต้สัญญาเช่าดำเนินงา</w:t>
      </w:r>
      <w:r w:rsidR="0095451B" w:rsidRPr="00441CD6">
        <w:rPr>
          <w:rFonts w:ascii="Angsana New" w:hAnsi="Angsana New" w:hint="cs"/>
          <w:sz w:val="28"/>
          <w:szCs w:val="28"/>
          <w:cs/>
        </w:rPr>
        <w:t>น</w:t>
      </w:r>
      <w:r w:rsidRPr="00441CD6">
        <w:rPr>
          <w:rFonts w:ascii="Angsana New" w:hAnsi="Angsana New"/>
          <w:sz w:val="28"/>
          <w:szCs w:val="28"/>
          <w:cs/>
        </w:rPr>
        <w:t xml:space="preserve">และสัญญาบริการ ซึ่งไม่เข้าเงื่อนไขการบันทึกบัญชีตามมาตรฐานการรายงานทางการเงินฉบับที่ </w:t>
      </w:r>
      <w:r w:rsidRPr="008138F9">
        <w:rPr>
          <w:rFonts w:ascii="Angsana New" w:hAnsi="Angsana New"/>
          <w:sz w:val="28"/>
          <w:szCs w:val="28"/>
        </w:rPr>
        <w:t xml:space="preserve">16 </w:t>
      </w:r>
      <w:r w:rsidRPr="00441CD6">
        <w:rPr>
          <w:rFonts w:ascii="Angsana New" w:hAnsi="Angsana New"/>
          <w:sz w:val="28"/>
          <w:szCs w:val="28"/>
          <w:cs/>
        </w:rPr>
        <w:t>เรื่องสัญญาเช่า</w:t>
      </w:r>
    </w:p>
    <w:p w14:paraId="3D3E4D87" w14:textId="77777777" w:rsidR="007C2373" w:rsidRPr="007C2373" w:rsidRDefault="007C2373" w:rsidP="007C2373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การบริหารจัดการทุน</w:t>
      </w:r>
    </w:p>
    <w:p w14:paraId="1A311587" w14:textId="77777777" w:rsidR="007C2373" w:rsidRDefault="007C2373" w:rsidP="0015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24"/>
        <w:gridCol w:w="2297"/>
        <w:gridCol w:w="2297"/>
      </w:tblGrid>
      <w:tr w:rsidR="003A635A" w:rsidRPr="001E30B1" w14:paraId="7F5F2364" w14:textId="4F2DED0C" w:rsidTr="00F43EA1">
        <w:trPr>
          <w:trHeight w:val="408"/>
        </w:trPr>
        <w:tc>
          <w:tcPr>
            <w:tcW w:w="2612" w:type="pct"/>
          </w:tcPr>
          <w:p w14:paraId="47C612FB" w14:textId="77777777" w:rsidR="003A635A" w:rsidRPr="008138F9" w:rsidRDefault="003A635A" w:rsidP="00B22129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94" w:type="pct"/>
            <w:vAlign w:val="bottom"/>
          </w:tcPr>
          <w:p w14:paraId="14D30B24" w14:textId="319E79CD" w:rsidR="003A635A" w:rsidRPr="001E30B1" w:rsidRDefault="00C53EAD" w:rsidP="0019287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194" w:type="pct"/>
          </w:tcPr>
          <w:p w14:paraId="2FEBC6C4" w14:textId="77777777" w:rsidR="003A635A" w:rsidRPr="00441CD6" w:rsidRDefault="003A635A" w:rsidP="0019287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2870" w:rsidRPr="001E30B1" w14:paraId="18DEE056" w14:textId="77777777" w:rsidTr="00F43EA1">
        <w:trPr>
          <w:trHeight w:val="408"/>
        </w:trPr>
        <w:tc>
          <w:tcPr>
            <w:tcW w:w="2612" w:type="pct"/>
          </w:tcPr>
          <w:p w14:paraId="5C2C4315" w14:textId="77777777" w:rsidR="00192870" w:rsidRPr="008138F9" w:rsidRDefault="00192870" w:rsidP="00B22129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94" w:type="pct"/>
            <w:vAlign w:val="bottom"/>
          </w:tcPr>
          <w:p w14:paraId="29166096" w14:textId="7B439B24" w:rsidR="00192870" w:rsidRPr="001E30B1" w:rsidRDefault="00BC5732" w:rsidP="00B2212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194" w:type="pct"/>
          </w:tcPr>
          <w:p w14:paraId="5A8419CE" w14:textId="4E943353" w:rsidR="00192870" w:rsidRPr="00441CD6" w:rsidRDefault="00602715" w:rsidP="00B2212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C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7874" w:rsidRPr="008138F9" w14:paraId="3893217D" w14:textId="3B4C7414" w:rsidTr="00C801D0">
        <w:trPr>
          <w:trHeight w:val="408"/>
        </w:trPr>
        <w:tc>
          <w:tcPr>
            <w:tcW w:w="2612" w:type="pct"/>
          </w:tcPr>
          <w:p w14:paraId="7FDD9FD2" w14:textId="1FA99D68" w:rsidR="008B7874" w:rsidRPr="00441CD6" w:rsidRDefault="008B7874" w:rsidP="00F43EA1">
            <w:pPr>
              <w:pStyle w:val="a4"/>
              <w:widowControl/>
              <w:ind w:right="0" w:firstLine="170"/>
              <w:rPr>
                <w:rFonts w:ascii="Angsana New" w:hAnsi="Angsana New" w:cs="Angsana New"/>
                <w:u w:val="single"/>
                <w:cs/>
              </w:rPr>
            </w:pPr>
            <w:r w:rsidRPr="00441CD6">
              <w:rPr>
                <w:rFonts w:ascii="Angsana New" w:hAnsi="Angsana New" w:cs="Angsana New"/>
                <w:u w:val="single"/>
                <w:cs/>
              </w:rPr>
              <w:t>อัตราส่วนหนี้สินต่อทุน</w:t>
            </w:r>
          </w:p>
        </w:tc>
        <w:tc>
          <w:tcPr>
            <w:tcW w:w="1194" w:type="pct"/>
            <w:vAlign w:val="bottom"/>
          </w:tcPr>
          <w:p w14:paraId="74493C17" w14:textId="77777777" w:rsidR="008B7874" w:rsidRPr="008138F9" w:rsidRDefault="008B7874" w:rsidP="008B787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pct"/>
          </w:tcPr>
          <w:p w14:paraId="7F0DFB9A" w14:textId="77777777" w:rsidR="008B7874" w:rsidRPr="008138F9" w:rsidRDefault="008B7874" w:rsidP="008B787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727A" w:rsidRPr="001E30B1" w14:paraId="2C6707C3" w14:textId="5E80C0D0" w:rsidTr="006F3C48">
        <w:trPr>
          <w:trHeight w:val="408"/>
        </w:trPr>
        <w:tc>
          <w:tcPr>
            <w:tcW w:w="2612" w:type="pct"/>
            <w:vAlign w:val="bottom"/>
          </w:tcPr>
          <w:p w14:paraId="7F7877DF" w14:textId="7A2D5B1E" w:rsidR="005F727A" w:rsidRPr="00441CD6" w:rsidRDefault="005F727A" w:rsidP="005F727A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1B3">
              <w:rPr>
                <w:rFonts w:ascii="Angsana New" w:hAnsi="Angsana New" w:cs="Angsana New"/>
              </w:rPr>
              <w:t>31</w:t>
            </w:r>
            <w:r w:rsidRPr="00441CD6">
              <w:rPr>
                <w:rFonts w:ascii="Angsana New" w:hAnsi="Angsana New" w:cs="Angsana New"/>
                <w:cs/>
              </w:rPr>
              <w:t xml:space="preserve"> มีนาคม </w:t>
            </w:r>
            <w:r w:rsidRPr="004731B3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194" w:type="pct"/>
            <w:vAlign w:val="bottom"/>
          </w:tcPr>
          <w:p w14:paraId="4B9BA072" w14:textId="2F5F426A" w:rsidR="005F727A" w:rsidRPr="00441CD6" w:rsidRDefault="005F727A" w:rsidP="005F72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proofErr w:type="gramStart"/>
            <w:r w:rsidRPr="006818D5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710BF4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6818D5">
              <w:rPr>
                <w:rFonts w:ascii="Angsana New" w:hAnsi="Angsana New"/>
                <w:sz w:val="28"/>
                <w:szCs w:val="28"/>
              </w:rPr>
              <w:t xml:space="preserve"> :</w:t>
            </w:r>
            <w:proofErr w:type="gramEnd"/>
            <w:r w:rsidRPr="006818D5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194" w:type="pct"/>
            <w:vAlign w:val="bottom"/>
          </w:tcPr>
          <w:p w14:paraId="0C71CF25" w14:textId="58C43998" w:rsidR="005F727A" w:rsidRPr="00441CD6" w:rsidRDefault="005F727A" w:rsidP="005F72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proofErr w:type="gramStart"/>
            <w:r w:rsidRPr="00721A2B">
              <w:rPr>
                <w:rFonts w:ascii="Angsana New" w:hAnsi="Angsana New"/>
                <w:sz w:val="28"/>
                <w:szCs w:val="28"/>
              </w:rPr>
              <w:t>0.6</w:t>
            </w:r>
            <w:r w:rsidR="00BB6824">
              <w:rPr>
                <w:rFonts w:ascii="Angsana New" w:hAnsi="Angsana New"/>
                <w:sz w:val="28"/>
                <w:szCs w:val="28"/>
              </w:rPr>
              <w:t>1</w:t>
            </w:r>
            <w:r w:rsidRPr="00721A2B">
              <w:rPr>
                <w:rFonts w:ascii="Angsana New" w:hAnsi="Angsana New"/>
                <w:sz w:val="28"/>
                <w:szCs w:val="28"/>
              </w:rPr>
              <w:t xml:space="preserve"> :</w:t>
            </w:r>
            <w:proofErr w:type="gramEnd"/>
            <w:r w:rsidRPr="00721A2B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</w:tr>
      <w:tr w:rsidR="005F727A" w:rsidRPr="001E30B1" w14:paraId="73BB3B53" w14:textId="77777777" w:rsidTr="00346DF5">
        <w:trPr>
          <w:trHeight w:val="408"/>
        </w:trPr>
        <w:tc>
          <w:tcPr>
            <w:tcW w:w="2612" w:type="pct"/>
            <w:vAlign w:val="bottom"/>
          </w:tcPr>
          <w:p w14:paraId="75FD6197" w14:textId="0FB376E1" w:rsidR="005F727A" w:rsidRPr="00441CD6" w:rsidRDefault="005F727A" w:rsidP="005F727A">
            <w:pPr>
              <w:pStyle w:val="a4"/>
              <w:widowControl/>
              <w:ind w:right="0" w:firstLine="170"/>
              <w:rPr>
                <w:rFonts w:ascii="Angsana New" w:hAnsi="Angsana New" w:cs="Angsana New"/>
                <w:cs/>
              </w:rPr>
            </w:pPr>
            <w:r w:rsidRPr="00441CD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0447A">
              <w:rPr>
                <w:rFonts w:ascii="Angsana New" w:hAnsi="Angsana New" w:cs="Angsana New"/>
              </w:rPr>
              <w:t>31</w:t>
            </w:r>
            <w:r w:rsidRPr="00441CD6">
              <w:rPr>
                <w:rFonts w:ascii="Angsana New" w:hAnsi="Angsana New" w:cs="Angsana New"/>
                <w:cs/>
              </w:rPr>
              <w:t xml:space="preserve"> มีนาคม </w:t>
            </w:r>
            <w:r w:rsidRPr="0070447A">
              <w:rPr>
                <w:rFonts w:ascii="Angsana New" w:hAnsi="Angsana New" w:cs="Angsana New"/>
              </w:rPr>
              <w:t>256</w:t>
            </w:r>
            <w:r w:rsidR="00866A37">
              <w:rPr>
                <w:rFonts w:ascii="Angsana New" w:hAnsi="Angsana New" w:cs="Angsana New"/>
              </w:rPr>
              <w:t>8</w:t>
            </w:r>
          </w:p>
        </w:tc>
        <w:tc>
          <w:tcPr>
            <w:tcW w:w="1194" w:type="pct"/>
            <w:vAlign w:val="bottom"/>
          </w:tcPr>
          <w:p w14:paraId="1495CC61" w14:textId="7B6B135B" w:rsidR="005F727A" w:rsidRPr="00441CD6" w:rsidRDefault="005F727A" w:rsidP="005F72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proofErr w:type="gramStart"/>
            <w:r w:rsidRPr="006818D5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Pr="006818D5">
              <w:rPr>
                <w:rFonts w:ascii="Angsana New" w:hAnsi="Angsana New"/>
                <w:sz w:val="28"/>
                <w:szCs w:val="28"/>
              </w:rPr>
              <w:t xml:space="preserve"> :</w:t>
            </w:r>
            <w:proofErr w:type="gramEnd"/>
            <w:r w:rsidRPr="006818D5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194" w:type="pct"/>
            <w:vAlign w:val="bottom"/>
          </w:tcPr>
          <w:p w14:paraId="51CE55B7" w14:textId="06741C18" w:rsidR="005F727A" w:rsidRPr="00441CD6" w:rsidRDefault="005F727A" w:rsidP="005F72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proofErr w:type="gramStart"/>
            <w:r w:rsidRPr="00721A2B">
              <w:rPr>
                <w:rFonts w:ascii="Angsana New" w:hAnsi="Angsana New"/>
                <w:sz w:val="28"/>
                <w:szCs w:val="28"/>
              </w:rPr>
              <w:t>0.6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721A2B">
              <w:rPr>
                <w:rFonts w:ascii="Angsana New" w:hAnsi="Angsana New"/>
                <w:sz w:val="28"/>
                <w:szCs w:val="28"/>
              </w:rPr>
              <w:t xml:space="preserve"> :</w:t>
            </w:r>
            <w:proofErr w:type="gramEnd"/>
            <w:r w:rsidRPr="00721A2B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</w:tr>
    </w:tbl>
    <w:p w14:paraId="412E94A9" w14:textId="77777777" w:rsidR="00441CD6" w:rsidRPr="00441CD6" w:rsidRDefault="00441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441CD6">
        <w:rPr>
          <w:rFonts w:ascii="Angsana New" w:hAnsi="Angsana New"/>
          <w:sz w:val="28"/>
          <w:szCs w:val="28"/>
        </w:rPr>
        <w:br w:type="page"/>
      </w:r>
    </w:p>
    <w:p w14:paraId="105A6424" w14:textId="3282060B" w:rsidR="00BF001B" w:rsidRDefault="00BF001B" w:rsidP="00BF001B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35CF77F0" w14:textId="1D7EB2FE" w:rsidR="00441CD6" w:rsidRPr="00441CD6" w:rsidRDefault="00441CD6" w:rsidP="00441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ตามมติที่ประชุมสามัญผู้ถือหุ้นครั้งที่ </w:t>
      </w:r>
      <w:r w:rsidRPr="00441CD6">
        <w:rPr>
          <w:rFonts w:ascii="Angsana New" w:hAnsi="Angsana New"/>
          <w:sz w:val="28"/>
          <w:szCs w:val="28"/>
        </w:rPr>
        <w:t>5</w:t>
      </w:r>
      <w:r w:rsidRPr="00441CD6">
        <w:rPr>
          <w:rFonts w:ascii="Angsana New" w:hAnsi="Angsana New" w:hint="cs"/>
          <w:sz w:val="28"/>
          <w:szCs w:val="28"/>
        </w:rPr>
        <w:t>8</w:t>
      </w:r>
      <w:r w:rsidRPr="00441CD6">
        <w:rPr>
          <w:rFonts w:ascii="Angsana New" w:hAnsi="Angsana New"/>
          <w:sz w:val="28"/>
          <w:szCs w:val="28"/>
        </w:rPr>
        <w:t>/256</w:t>
      </w:r>
      <w:r w:rsidRPr="00441CD6">
        <w:rPr>
          <w:rFonts w:ascii="Angsana New" w:hAnsi="Angsana New" w:hint="cs"/>
          <w:sz w:val="28"/>
          <w:szCs w:val="28"/>
        </w:rPr>
        <w:t>9</w:t>
      </w:r>
      <w:r w:rsidRPr="00441CD6">
        <w:rPr>
          <w:rFonts w:ascii="Angsana New" w:hAnsi="Angsana New"/>
          <w:sz w:val="28"/>
          <w:szCs w:val="28"/>
        </w:rPr>
        <w:t xml:space="preserve"> </w:t>
      </w:r>
      <w:r w:rsidRPr="00441C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41CD6">
        <w:rPr>
          <w:rFonts w:ascii="Angsana New" w:hAnsi="Angsana New"/>
          <w:sz w:val="28"/>
          <w:szCs w:val="28"/>
        </w:rPr>
        <w:t>2</w:t>
      </w:r>
      <w:r w:rsidRPr="00441CD6">
        <w:rPr>
          <w:rFonts w:ascii="Angsana New" w:hAnsi="Angsana New" w:hint="cs"/>
          <w:sz w:val="28"/>
          <w:szCs w:val="28"/>
        </w:rPr>
        <w:t>8</w:t>
      </w:r>
      <w:r w:rsidRPr="00441CD6">
        <w:rPr>
          <w:rFonts w:ascii="Angsana New" w:hAnsi="Angsana New"/>
          <w:sz w:val="28"/>
          <w:szCs w:val="28"/>
        </w:rPr>
        <w:t xml:space="preserve"> </w:t>
      </w:r>
      <w:r w:rsidRPr="00441CD6">
        <w:rPr>
          <w:rFonts w:ascii="Angsana New" w:hAnsi="Angsana New"/>
          <w:sz w:val="28"/>
          <w:szCs w:val="28"/>
          <w:cs/>
        </w:rPr>
        <w:t xml:space="preserve">เมษายน </w:t>
      </w:r>
      <w:r w:rsidRPr="00441CD6">
        <w:rPr>
          <w:rFonts w:ascii="Angsana New" w:hAnsi="Angsana New"/>
          <w:sz w:val="28"/>
          <w:szCs w:val="28"/>
        </w:rPr>
        <w:t>256</w:t>
      </w:r>
      <w:r w:rsidRPr="00441CD6">
        <w:rPr>
          <w:rFonts w:ascii="Angsana New" w:hAnsi="Angsana New" w:hint="cs"/>
          <w:sz w:val="28"/>
          <w:szCs w:val="28"/>
        </w:rPr>
        <w:t>9</w:t>
      </w:r>
      <w:r w:rsidRPr="00441CD6">
        <w:rPr>
          <w:rFonts w:ascii="Angsana New" w:hAnsi="Angsana New"/>
          <w:sz w:val="28"/>
          <w:szCs w:val="28"/>
        </w:rPr>
        <w:t xml:space="preserve"> </w:t>
      </w:r>
      <w:r w:rsidRPr="00441CD6">
        <w:rPr>
          <w:rFonts w:ascii="Angsana New" w:hAnsi="Angsana New"/>
          <w:sz w:val="28"/>
          <w:szCs w:val="28"/>
          <w:cs/>
        </w:rPr>
        <w:t>มีมติอนุมัติเรื่องดังต่อไปนี้</w:t>
      </w:r>
    </w:p>
    <w:p w14:paraId="6ACF42FC" w14:textId="647D4BBD" w:rsidR="00441CD6" w:rsidRPr="00A642AD" w:rsidRDefault="00441CD6" w:rsidP="00441CD6">
      <w:pPr>
        <w:pStyle w:val="ListParagraph"/>
        <w:numPr>
          <w:ilvl w:val="0"/>
          <w:numId w:val="26"/>
        </w:numPr>
        <w:tabs>
          <w:tab w:val="clear" w:pos="907"/>
          <w:tab w:val="left" w:pos="709"/>
        </w:tabs>
        <w:spacing w:before="120"/>
        <w:ind w:left="709" w:hanging="425"/>
        <w:jc w:val="thaiDistribute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อนุมั</w:t>
      </w:r>
      <w:r w:rsidRPr="00441CD6">
        <w:rPr>
          <w:rFonts w:ascii="Angsana New" w:hAnsi="Angsana New" w:hint="cs"/>
          <w:sz w:val="28"/>
          <w:szCs w:val="28"/>
          <w:cs/>
        </w:rPr>
        <w:t xml:space="preserve">ติจัดสรรกำไรและการจ่ายปันผล สำหรับผลประกอบการประจำปี </w:t>
      </w:r>
      <w:r>
        <w:rPr>
          <w:rFonts w:ascii="Angsana New" w:hAnsi="Angsana New"/>
          <w:sz w:val="28"/>
          <w:szCs w:val="28"/>
        </w:rPr>
        <w:t xml:space="preserve">2568 </w:t>
      </w:r>
      <w:r w:rsidRPr="00441CD6">
        <w:rPr>
          <w:rFonts w:ascii="Angsana New" w:hAnsi="Angsana New"/>
          <w:sz w:val="28"/>
          <w:szCs w:val="28"/>
          <w:cs/>
        </w:rPr>
        <w:t>ให</w:t>
      </w:r>
      <w:r w:rsidRPr="00441CD6">
        <w:rPr>
          <w:rFonts w:ascii="Angsana New" w:hAnsi="Angsana New" w:hint="cs"/>
          <w:sz w:val="28"/>
          <w:szCs w:val="28"/>
          <w:cs/>
        </w:rPr>
        <w:t xml:space="preserve">้แก่ผู้ถือหุ้น </w:t>
      </w:r>
      <w:r w:rsidRPr="00441CD6">
        <w:rPr>
          <w:rFonts w:ascii="Angsana New" w:hAnsi="Angsana New"/>
          <w:sz w:val="28"/>
          <w:szCs w:val="28"/>
          <w:cs/>
        </w:rPr>
        <w:t>จ</w:t>
      </w:r>
      <w:r w:rsidRPr="00441CD6">
        <w:rPr>
          <w:rFonts w:ascii="Angsana New" w:hAnsi="Angsana New" w:hint="cs"/>
          <w:sz w:val="28"/>
          <w:szCs w:val="28"/>
          <w:cs/>
        </w:rPr>
        <w:t>ำ</w:t>
      </w:r>
      <w:r w:rsidRPr="00441CD6">
        <w:rPr>
          <w:rFonts w:ascii="Angsana New" w:hAnsi="Angsana New"/>
          <w:sz w:val="28"/>
          <w:szCs w:val="28"/>
          <w:cs/>
        </w:rPr>
        <w:t xml:space="preserve">นวน </w:t>
      </w:r>
      <w:r w:rsidRPr="00621F51">
        <w:rPr>
          <w:rFonts w:ascii="Angsana New" w:hAnsi="Angsana New"/>
          <w:sz w:val="28"/>
          <w:szCs w:val="28"/>
        </w:rPr>
        <w:t xml:space="preserve">152,499,896 </w:t>
      </w:r>
      <w:r w:rsidRPr="00441CD6">
        <w:rPr>
          <w:rFonts w:ascii="Angsana New" w:hAnsi="Angsana New"/>
          <w:sz w:val="28"/>
          <w:szCs w:val="28"/>
          <w:cs/>
        </w:rPr>
        <w:t>หุ้น</w:t>
      </w:r>
      <w:r>
        <w:rPr>
          <w:rFonts w:ascii="Angsana New" w:hAnsi="Angsana New"/>
          <w:sz w:val="28"/>
          <w:szCs w:val="28"/>
        </w:rPr>
        <w:t xml:space="preserve"> </w:t>
      </w:r>
      <w:r w:rsidRPr="00441CD6">
        <w:rPr>
          <w:rFonts w:ascii="Angsana New" w:hAnsi="Angsana New" w:hint="cs"/>
          <w:sz w:val="28"/>
          <w:szCs w:val="28"/>
          <w:cs/>
        </w:rPr>
        <w:t xml:space="preserve">ในอัตราหุ้นละ </w:t>
      </w:r>
      <w:r>
        <w:rPr>
          <w:rFonts w:ascii="Angsana New" w:hAnsi="Angsana New"/>
          <w:sz w:val="28"/>
          <w:szCs w:val="28"/>
        </w:rPr>
        <w:t xml:space="preserve">0.01 </w:t>
      </w:r>
      <w:r w:rsidRPr="00441CD6">
        <w:rPr>
          <w:rFonts w:ascii="Angsana New" w:hAnsi="Angsana New" w:hint="cs"/>
          <w:sz w:val="28"/>
          <w:szCs w:val="28"/>
          <w:cs/>
        </w:rPr>
        <w:t xml:space="preserve">บาท รวมเป็นจำนวนเงิน </w:t>
      </w:r>
      <w:r>
        <w:rPr>
          <w:rFonts w:ascii="Angsana New" w:hAnsi="Angsana New"/>
          <w:sz w:val="28"/>
          <w:szCs w:val="28"/>
        </w:rPr>
        <w:t xml:space="preserve">1,524,999 </w:t>
      </w:r>
      <w:r w:rsidRPr="00441CD6">
        <w:rPr>
          <w:rFonts w:ascii="Angsana New" w:hAnsi="Angsana New" w:hint="cs"/>
          <w:sz w:val="28"/>
          <w:szCs w:val="28"/>
          <w:cs/>
        </w:rPr>
        <w:t>บาท</w:t>
      </w:r>
      <w:r w:rsidRPr="00441CD6">
        <w:rPr>
          <w:rStyle w:val="fontstyle01"/>
          <w:rFonts w:hint="cs"/>
          <w:cs/>
        </w:rPr>
        <w:t xml:space="preserve"> และ</w:t>
      </w:r>
      <w:r w:rsidRPr="00441CD6">
        <w:rPr>
          <w:rStyle w:val="fontstyle01"/>
          <w:cs/>
        </w:rPr>
        <w:t>จัดสรรเป็นทุนส</w:t>
      </w:r>
      <w:r w:rsidRPr="00441CD6">
        <w:rPr>
          <w:rStyle w:val="fontstyle01"/>
          <w:rFonts w:hint="cs"/>
          <w:cs/>
        </w:rPr>
        <w:t>ำ</w:t>
      </w:r>
      <w:r w:rsidRPr="00441CD6">
        <w:rPr>
          <w:rStyle w:val="fontstyle01"/>
          <w:cs/>
        </w:rPr>
        <w:t>รองตามกฎหมายเพิ่มเติมอีกเป็</w:t>
      </w:r>
      <w:r w:rsidRPr="00441CD6">
        <w:rPr>
          <w:rStyle w:val="fontstyle01"/>
          <w:rFonts w:hint="cs"/>
          <w:cs/>
        </w:rPr>
        <w:t>น</w:t>
      </w:r>
      <w:r w:rsidRPr="00441CD6">
        <w:rPr>
          <w:rStyle w:val="fontstyle01"/>
          <w:cs/>
        </w:rPr>
        <w:t>เงิ</w:t>
      </w:r>
      <w:r w:rsidRPr="00441CD6">
        <w:rPr>
          <w:rStyle w:val="fontstyle01"/>
          <w:rFonts w:hint="cs"/>
          <w:cs/>
        </w:rPr>
        <w:t>น</w:t>
      </w:r>
      <w:r w:rsidRPr="00441CD6">
        <w:rPr>
          <w:rStyle w:val="fontstyle01"/>
          <w:cs/>
        </w:rPr>
        <w:t>จ</w:t>
      </w:r>
      <w:r w:rsidRPr="00441CD6">
        <w:rPr>
          <w:rStyle w:val="fontstyle01"/>
          <w:rFonts w:hint="cs"/>
          <w:cs/>
        </w:rPr>
        <w:t>ำ</w:t>
      </w:r>
      <w:r w:rsidRPr="00441CD6">
        <w:rPr>
          <w:rStyle w:val="fontstyle01"/>
          <w:cs/>
        </w:rPr>
        <w:t xml:space="preserve">นวน </w:t>
      </w:r>
      <w:r>
        <w:rPr>
          <w:rStyle w:val="fontstyle01"/>
        </w:rPr>
        <w:t xml:space="preserve">299,020 </w:t>
      </w:r>
      <w:r w:rsidRPr="00441CD6">
        <w:rPr>
          <w:rStyle w:val="fontstyle01"/>
          <w:cs/>
        </w:rPr>
        <w:t>บาท</w:t>
      </w:r>
      <w:r w:rsidRPr="00441CD6">
        <w:rPr>
          <w:rStyle w:val="fontstyle01"/>
          <w:rFonts w:hint="cs"/>
          <w:cs/>
        </w:rPr>
        <w:t xml:space="preserve"> </w:t>
      </w:r>
      <w:r w:rsidRPr="00441CD6">
        <w:rPr>
          <w:rStyle w:val="fontstyle01"/>
          <w:cs/>
        </w:rPr>
        <w:t>รวมเป็นเงินจ</w:t>
      </w:r>
      <w:r w:rsidRPr="00441CD6">
        <w:rPr>
          <w:rStyle w:val="fontstyle01"/>
          <w:rFonts w:hint="cs"/>
          <w:cs/>
        </w:rPr>
        <w:t>ำ</w:t>
      </w:r>
      <w:r w:rsidRPr="00441CD6">
        <w:rPr>
          <w:rStyle w:val="fontstyle01"/>
          <w:cs/>
        </w:rPr>
        <w:t xml:space="preserve">นวน </w:t>
      </w:r>
      <w:r>
        <w:rPr>
          <w:rStyle w:val="fontstyle01"/>
        </w:rPr>
        <w:t xml:space="preserve">15,250,020 </w:t>
      </w:r>
      <w:r w:rsidRPr="00441CD6">
        <w:rPr>
          <w:rStyle w:val="fontstyle01"/>
          <w:cs/>
        </w:rPr>
        <w:t>บาท</w:t>
      </w:r>
    </w:p>
    <w:p w14:paraId="2C49A553" w14:textId="30E39B7C" w:rsidR="00441CD6" w:rsidRPr="00F03026" w:rsidRDefault="00441CD6" w:rsidP="00441CD6">
      <w:pPr>
        <w:pStyle w:val="ListParagraph"/>
        <w:numPr>
          <w:ilvl w:val="0"/>
          <w:numId w:val="26"/>
        </w:numPr>
        <w:tabs>
          <w:tab w:val="clear" w:pos="907"/>
          <w:tab w:val="left" w:pos="709"/>
        </w:tabs>
        <w:spacing w:before="120"/>
        <w:ind w:left="709" w:hanging="425"/>
        <w:jc w:val="thaiDistribute"/>
        <w:rPr>
          <w:rStyle w:val="fontstyle01"/>
          <w:color w:val="auto"/>
        </w:rPr>
      </w:pPr>
      <w:r w:rsidRPr="00441CD6">
        <w:rPr>
          <w:rFonts w:ascii="Angsana New" w:hAnsi="Angsana New" w:hint="cs"/>
          <w:sz w:val="28"/>
          <w:szCs w:val="28"/>
          <w:cs/>
        </w:rPr>
        <w:t xml:space="preserve">อนุมัติการลดทุนจดทะเบียนของบริษัท และแก้ไขเพิ่มเติมหนังสือบริคณห์สนธิ ข้อ </w:t>
      </w:r>
      <w:r>
        <w:rPr>
          <w:rFonts w:ascii="Angsana New" w:hAnsi="Angsana New"/>
          <w:sz w:val="28"/>
          <w:szCs w:val="28"/>
        </w:rPr>
        <w:t xml:space="preserve">4 </w:t>
      </w:r>
      <w:r w:rsidRPr="00441CD6">
        <w:rPr>
          <w:rFonts w:ascii="Angsana New" w:hAnsi="Angsana New" w:hint="cs"/>
          <w:sz w:val="28"/>
          <w:szCs w:val="28"/>
          <w:cs/>
        </w:rPr>
        <w:t>เพื่อให้สอดคล้องกับการลดทุนจดทะเบียน</w:t>
      </w:r>
      <w:r w:rsidRPr="00441CD6">
        <w:rPr>
          <w:rStyle w:val="fontstyle01"/>
          <w:cs/>
        </w:rPr>
        <w:t>จ</w:t>
      </w:r>
      <w:r w:rsidRPr="00441CD6">
        <w:rPr>
          <w:rStyle w:val="fontstyle01"/>
          <w:rFonts w:hint="cs"/>
          <w:cs/>
        </w:rPr>
        <w:t>ำ</w:t>
      </w:r>
      <w:r w:rsidRPr="00441CD6">
        <w:rPr>
          <w:rStyle w:val="fontstyle01"/>
          <w:cs/>
        </w:rPr>
        <w:t>นวน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Style w:val="fontstyle01"/>
        </w:rPr>
        <w:t xml:space="preserve">304 </w:t>
      </w:r>
      <w:r w:rsidRPr="00441CD6">
        <w:rPr>
          <w:rStyle w:val="fontstyle01"/>
          <w:cs/>
        </w:rPr>
        <w:t xml:space="preserve">บาท จากทุนจดทะเบียนเดิม </w:t>
      </w:r>
      <w:r>
        <w:rPr>
          <w:rStyle w:val="fontstyle01"/>
        </w:rPr>
        <w:t xml:space="preserve">152,500,200 </w:t>
      </w:r>
      <w:r w:rsidRPr="00441CD6">
        <w:rPr>
          <w:rStyle w:val="fontstyle01"/>
          <w:cs/>
        </w:rPr>
        <w:t>บาท เป็นทุนจดทะเบียนใหม่จ</w:t>
      </w:r>
      <w:r w:rsidRPr="00441CD6">
        <w:rPr>
          <w:rStyle w:val="fontstyle01"/>
          <w:rFonts w:hint="cs"/>
          <w:cs/>
        </w:rPr>
        <w:t>ำ</w:t>
      </w:r>
      <w:r w:rsidRPr="00441CD6">
        <w:rPr>
          <w:rStyle w:val="fontstyle01"/>
          <w:cs/>
        </w:rPr>
        <w:t xml:space="preserve">นวน </w:t>
      </w:r>
      <w:r>
        <w:rPr>
          <w:rStyle w:val="fontstyle01"/>
        </w:rPr>
        <w:t xml:space="preserve">152,499,896 </w:t>
      </w:r>
      <w:r w:rsidRPr="00441CD6">
        <w:rPr>
          <w:rStyle w:val="fontstyle01"/>
          <w:cs/>
        </w:rPr>
        <w:t>บาทโดยการตัดหุ้นสามัญที่ยังไม่ได</w:t>
      </w:r>
      <w:r w:rsidRPr="00441CD6">
        <w:rPr>
          <w:rStyle w:val="fontstyle01"/>
          <w:rFonts w:hint="cs"/>
          <w:cs/>
        </w:rPr>
        <w:t>้</w:t>
      </w:r>
      <w:r w:rsidRPr="00441CD6">
        <w:rPr>
          <w:rStyle w:val="fontstyle01"/>
          <w:cs/>
        </w:rPr>
        <w:t>น</w:t>
      </w:r>
      <w:r w:rsidRPr="00441CD6">
        <w:rPr>
          <w:rStyle w:val="fontstyle01"/>
          <w:rFonts w:hint="cs"/>
          <w:cs/>
        </w:rPr>
        <w:t>ำ</w:t>
      </w:r>
      <w:r w:rsidRPr="00441CD6">
        <w:rPr>
          <w:rStyle w:val="fontstyle01"/>
          <w:cs/>
        </w:rPr>
        <w:t>ออกจ</w:t>
      </w:r>
      <w:r w:rsidRPr="00441CD6">
        <w:rPr>
          <w:rStyle w:val="fontstyle01"/>
          <w:rFonts w:hint="cs"/>
          <w:cs/>
        </w:rPr>
        <w:t>ำ</w:t>
      </w:r>
      <w:r w:rsidRPr="00441CD6">
        <w:rPr>
          <w:rStyle w:val="fontstyle01"/>
          <w:cs/>
        </w:rPr>
        <w:t>หน่าย จ</w:t>
      </w:r>
      <w:r w:rsidRPr="00441CD6">
        <w:rPr>
          <w:rStyle w:val="fontstyle01"/>
          <w:rFonts w:hint="cs"/>
          <w:cs/>
        </w:rPr>
        <w:t>ำ</w:t>
      </w:r>
      <w:r w:rsidRPr="00441CD6">
        <w:rPr>
          <w:rStyle w:val="fontstyle01"/>
          <w:cs/>
        </w:rPr>
        <w:t xml:space="preserve">นวน </w:t>
      </w:r>
      <w:r>
        <w:rPr>
          <w:rStyle w:val="fontstyle01"/>
        </w:rPr>
        <w:t xml:space="preserve">304 </w:t>
      </w:r>
      <w:r w:rsidRPr="00441CD6">
        <w:rPr>
          <w:rStyle w:val="fontstyle01"/>
          <w:rFonts w:hint="cs"/>
          <w:cs/>
        </w:rPr>
        <w:t xml:space="preserve">หุ้น </w:t>
      </w:r>
      <w:r w:rsidRPr="00441CD6">
        <w:rPr>
          <w:rStyle w:val="fontstyle01"/>
          <w:cs/>
        </w:rPr>
        <w:t>มูลค่าที่ตราไว</w:t>
      </w:r>
      <w:r w:rsidR="0029529C">
        <w:rPr>
          <w:rStyle w:val="fontstyle01"/>
          <w:rFonts w:hint="cs"/>
          <w:cs/>
        </w:rPr>
        <w:t>้</w:t>
      </w:r>
      <w:r w:rsidRPr="00441CD6">
        <w:rPr>
          <w:rStyle w:val="fontstyle01"/>
          <w:cs/>
        </w:rPr>
        <w:t>ห</w:t>
      </w:r>
      <w:r w:rsidRPr="00441CD6">
        <w:rPr>
          <w:rStyle w:val="fontstyle01"/>
          <w:rFonts w:hint="cs"/>
          <w:cs/>
        </w:rPr>
        <w:t>ุ้น</w:t>
      </w:r>
      <w:r w:rsidRPr="00441CD6">
        <w:rPr>
          <w:rStyle w:val="fontstyle01"/>
          <w:cs/>
        </w:rPr>
        <w:t xml:space="preserve">ละ </w:t>
      </w:r>
      <w:r>
        <w:rPr>
          <w:rStyle w:val="fontstyle01"/>
        </w:rPr>
        <w:t xml:space="preserve">1 </w:t>
      </w:r>
      <w:r w:rsidRPr="00441CD6">
        <w:rPr>
          <w:rStyle w:val="fontstyle01"/>
          <w:cs/>
        </w:rPr>
        <w:t>บาท ซึ่งเป็นหุ้นที่เหลือจากการจัดสรรหุ้นปันผล</w:t>
      </w:r>
    </w:p>
    <w:p w14:paraId="4C1C2C27" w14:textId="4F83B865" w:rsidR="006E7751" w:rsidRPr="008138F9" w:rsidRDefault="006E7751" w:rsidP="00FA46BE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441CD6">
        <w:rPr>
          <w:rFonts w:ascii="Angsana New" w:hAnsi="Angsana New"/>
          <w:sz w:val="28"/>
          <w:szCs w:val="28"/>
          <w:cs/>
        </w:rPr>
        <w:t>การอนุมัติข้อมูลทางการเงินระหว่างกาล</w:t>
      </w:r>
    </w:p>
    <w:p w14:paraId="0DC74AB2" w14:textId="66D73EAF" w:rsidR="007E5346" w:rsidRPr="00441CD6" w:rsidRDefault="006E7751" w:rsidP="001D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441CD6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292993">
        <w:rPr>
          <w:rFonts w:ascii="Angsana New" w:hAnsi="Angsana New"/>
          <w:sz w:val="28"/>
          <w:szCs w:val="28"/>
        </w:rPr>
        <w:t>15</w:t>
      </w:r>
      <w:r w:rsidR="00503968" w:rsidRPr="008138F9">
        <w:rPr>
          <w:rFonts w:ascii="Angsana New" w:hAnsi="Angsana New"/>
          <w:sz w:val="28"/>
          <w:szCs w:val="28"/>
        </w:rPr>
        <w:t xml:space="preserve"> </w:t>
      </w:r>
      <w:r w:rsidR="009F3963" w:rsidRPr="00441CD6">
        <w:rPr>
          <w:rFonts w:ascii="Angsana New" w:hAnsi="Angsana New"/>
          <w:sz w:val="28"/>
          <w:szCs w:val="28"/>
          <w:cs/>
        </w:rPr>
        <w:t>พฤ</w:t>
      </w:r>
      <w:r w:rsidR="006526A6" w:rsidRPr="00441CD6">
        <w:rPr>
          <w:rFonts w:ascii="Angsana New" w:hAnsi="Angsana New" w:hint="cs"/>
          <w:sz w:val="28"/>
          <w:szCs w:val="28"/>
          <w:cs/>
        </w:rPr>
        <w:t>ษภาคม</w:t>
      </w:r>
      <w:r w:rsidRPr="00441CD6">
        <w:rPr>
          <w:rFonts w:ascii="Angsana New" w:hAnsi="Angsana New"/>
          <w:sz w:val="28"/>
          <w:szCs w:val="28"/>
          <w:cs/>
        </w:rPr>
        <w:t xml:space="preserve"> </w:t>
      </w:r>
      <w:r w:rsidRPr="008138F9">
        <w:rPr>
          <w:rFonts w:ascii="Angsana New" w:hAnsi="Angsana New"/>
          <w:color w:val="000000"/>
          <w:sz w:val="28"/>
          <w:szCs w:val="28"/>
        </w:rPr>
        <w:t>256</w:t>
      </w:r>
      <w:r w:rsidR="00251F1D">
        <w:rPr>
          <w:rFonts w:ascii="Angsana New" w:hAnsi="Angsana New"/>
          <w:color w:val="000000"/>
          <w:sz w:val="28"/>
          <w:szCs w:val="28"/>
        </w:rPr>
        <w:t>9</w:t>
      </w:r>
    </w:p>
    <w:sectPr w:rsidR="007E5346" w:rsidRPr="00441CD6" w:rsidSect="00C552C9">
      <w:headerReference w:type="default" r:id="rId14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48894" w14:textId="77777777" w:rsidR="001C6714" w:rsidRDefault="001C6714">
      <w:r>
        <w:separator/>
      </w:r>
    </w:p>
  </w:endnote>
  <w:endnote w:type="continuationSeparator" w:id="0">
    <w:p w14:paraId="403FB976" w14:textId="77777777" w:rsidR="001C6714" w:rsidRDefault="001C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02DE" w14:textId="324B327B" w:rsidR="002071FD" w:rsidRPr="00180047" w:rsidRDefault="002071FD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027121">
      <w:rPr>
        <w:rFonts w:ascii="Angsana New" w:hAnsi="Angsana New" w:hint="cs"/>
        <w:sz w:val="28"/>
        <w:szCs w:val="28"/>
      </w:rPr>
      <w:t xml:space="preserve"> </w:t>
    </w:r>
    <w:r w:rsidRPr="00027121">
      <w:rPr>
        <w:rFonts w:asciiTheme="majorBidi" w:hAnsi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B302E0">
      <w:rPr>
        <w:rFonts w:asciiTheme="majorBidi" w:hAnsiTheme="majorBidi" w:cstheme="majorBidi"/>
        <w:noProof/>
        <w:sz w:val="28"/>
        <w:szCs w:val="28"/>
      </w:rPr>
      <w:t>16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DCB49" w14:textId="0023B20A" w:rsidR="002071FD" w:rsidRPr="00C91024" w:rsidRDefault="002071FD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B302E0">
      <w:rPr>
        <w:rFonts w:ascii="Angsana New" w:hAnsi="Angsana New"/>
        <w:noProof/>
        <w:sz w:val="28"/>
        <w:szCs w:val="28"/>
      </w:rPr>
      <w:t>27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26A3F" w14:textId="77777777" w:rsidR="002071FD" w:rsidRPr="00A20434" w:rsidRDefault="002071FD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2071FD" w:rsidRPr="0017742A" w:rsidRDefault="002071FD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9001E" w14:textId="77777777" w:rsidR="001C6714" w:rsidRDefault="001C6714">
      <w:r>
        <w:separator/>
      </w:r>
    </w:p>
  </w:footnote>
  <w:footnote w:type="continuationSeparator" w:id="0">
    <w:p w14:paraId="56652AD1" w14:textId="77777777" w:rsidR="001C6714" w:rsidRDefault="001C6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177C2" w14:textId="596AF9E8" w:rsidR="002071FD" w:rsidRPr="00441CD6" w:rsidRDefault="002071FD" w:rsidP="00B10A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441CD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441CD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441CD6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 w:rsidRPr="003A4BFD">
      <w:rPr>
        <w:rFonts w:ascii="Angsana New" w:hAnsi="Angsana New"/>
        <w:b/>
        <w:bCs/>
        <w:sz w:val="28"/>
        <w:szCs w:val="28"/>
      </w:rPr>
      <w:tab/>
    </w:r>
    <w:r w:rsidRPr="003A4BFD">
      <w:rPr>
        <w:rFonts w:ascii="Angsana New" w:hAnsi="Angsana New" w:hint="cs"/>
        <w:b/>
        <w:bCs/>
        <w:sz w:val="28"/>
        <w:szCs w:val="28"/>
      </w:rPr>
      <w:t>“</w:t>
    </w:r>
    <w:r w:rsidRPr="00441CD6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022C3FBF" w14:textId="03FD4E6B" w:rsidR="002071FD" w:rsidRPr="00441CD6" w:rsidRDefault="002071FD" w:rsidP="00A060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441CD6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ab/>
      <w:t xml:space="preserve">             “สอบทานแล้ว”</w:t>
    </w:r>
  </w:p>
  <w:p w14:paraId="769635EF" w14:textId="288BBAD0" w:rsidR="002071FD" w:rsidRPr="003A4BFD" w:rsidRDefault="002071FD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441CD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3A4BFD">
      <w:rPr>
        <w:rFonts w:ascii="Angsana New" w:hAnsi="Angsana New" w:hint="cs"/>
        <w:b/>
        <w:bCs/>
        <w:sz w:val="28"/>
        <w:szCs w:val="28"/>
      </w:rPr>
      <w:t>3</w:t>
    </w:r>
    <w:r w:rsidR="001B66A8" w:rsidRPr="003A4BFD">
      <w:rPr>
        <w:rFonts w:ascii="Angsana New" w:hAnsi="Angsana New"/>
        <w:b/>
        <w:bCs/>
        <w:sz w:val="28"/>
        <w:szCs w:val="28"/>
      </w:rPr>
      <w:t>1</w:t>
    </w:r>
    <w:r w:rsidRPr="00441CD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1B66A8" w:rsidRPr="00441CD6">
      <w:rPr>
        <w:rFonts w:ascii="Angsana New" w:hAnsi="Angsana New" w:hint="cs"/>
        <w:b/>
        <w:bCs/>
        <w:sz w:val="28"/>
        <w:szCs w:val="28"/>
        <w:cs/>
      </w:rPr>
      <w:t>มีนาคม</w:t>
    </w:r>
    <w:r w:rsidRPr="00441CD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3A4BFD">
      <w:rPr>
        <w:rFonts w:ascii="Angsana New" w:hAnsi="Angsana New" w:hint="cs"/>
        <w:b/>
        <w:bCs/>
        <w:sz w:val="28"/>
        <w:szCs w:val="28"/>
      </w:rPr>
      <w:t>256</w:t>
    </w:r>
    <w:r w:rsidR="001B66A8" w:rsidRPr="003A4BFD">
      <w:rPr>
        <w:rFonts w:ascii="Angsana New" w:hAnsi="Angsana New"/>
        <w:b/>
        <w:bCs/>
        <w:sz w:val="28"/>
        <w:szCs w:val="28"/>
      </w:rPr>
      <w:t>9</w:t>
    </w:r>
  </w:p>
  <w:p w14:paraId="6B02DAD8" w14:textId="77777777" w:rsidR="002071FD" w:rsidRPr="00225770" w:rsidRDefault="002071FD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4DDB8" w14:textId="42518CC8" w:rsidR="002071FD" w:rsidRDefault="002071FD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441CD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441CD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441CD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 w:hint="cs"/>
        <w:b/>
        <w:bCs/>
        <w:sz w:val="28"/>
        <w:szCs w:val="28"/>
        <w:cs/>
      </w:rPr>
      <w:t xml:space="preserve">        </w:t>
    </w:r>
    <w:r w:rsidRPr="00441CD6">
      <w:rPr>
        <w:rFonts w:ascii="Angsana New" w:hAnsi="Angsana New"/>
        <w:b/>
        <w:bCs/>
        <w:sz w:val="28"/>
        <w:szCs w:val="28"/>
        <w:cs/>
      </w:rPr>
      <w:t xml:space="preserve"> </w:t>
    </w:r>
    <w:r w:rsidRPr="00441CD6">
      <w:rPr>
        <w:rFonts w:ascii="Angsana New" w:hAnsi="Angsana New" w:hint="cs"/>
        <w:b/>
        <w:bCs/>
        <w:sz w:val="28"/>
        <w:szCs w:val="28"/>
        <w:cs/>
      </w:rPr>
      <w:t>“ยังไม่ได้ตรวจสอบ”</w:t>
    </w:r>
    <w:r w:rsidRPr="00441CD6">
      <w:rPr>
        <w:rFonts w:ascii="Angsana New" w:hAnsi="Angsana New"/>
        <w:b/>
        <w:bCs/>
        <w:sz w:val="28"/>
        <w:szCs w:val="28"/>
        <w:cs/>
      </w:rPr>
      <w:t xml:space="preserve">                    </w:t>
    </w:r>
    <w:r>
      <w:rPr>
        <w:rFonts w:ascii="Angsana New" w:hAnsi="Angsana New"/>
        <w:b/>
        <w:bCs/>
        <w:sz w:val="28"/>
        <w:szCs w:val="28"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="00043669" w:rsidRPr="00E107F2">
      <w:rPr>
        <w:rFonts w:ascii="Angsana New" w:hAnsi="Angsana New" w:hint="cs"/>
        <w:b/>
        <w:bCs/>
        <w:sz w:val="28"/>
        <w:szCs w:val="28"/>
      </w:rPr>
      <w:t xml:space="preserve"> </w:t>
    </w:r>
    <w:r w:rsidRPr="00027121">
      <w:rPr>
        <w:rFonts w:ascii="Angsana New" w:hAnsi="Angsana New" w:hint="cs"/>
        <w:b/>
        <w:bCs/>
        <w:sz w:val="28"/>
        <w:szCs w:val="28"/>
      </w:rPr>
      <w:t>“</w:t>
    </w:r>
    <w:r w:rsidRPr="00441CD6">
      <w:rPr>
        <w:rFonts w:ascii="Angsana New" w:hAnsi="Angsana New" w:hint="cs"/>
        <w:b/>
        <w:bCs/>
        <w:sz w:val="28"/>
        <w:szCs w:val="28"/>
        <w:cs/>
      </w:rPr>
      <w:t xml:space="preserve">สอบทานแล้ว”                    </w:t>
    </w:r>
  </w:p>
  <w:p w14:paraId="1548CD77" w14:textId="2A0E80F4" w:rsidR="002071FD" w:rsidRPr="002D0232" w:rsidRDefault="002071FD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441CD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256AB6">
      <w:rPr>
        <w:rFonts w:ascii="Angsana New" w:hAnsi="Angsana New" w:hint="cs"/>
        <w:b/>
        <w:bCs/>
        <w:sz w:val="28"/>
        <w:szCs w:val="28"/>
      </w:rPr>
      <w:t xml:space="preserve">31 </w:t>
    </w:r>
    <w:r w:rsidR="00256AB6" w:rsidRPr="00441CD6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 w:rsidR="00256AB6">
      <w:rPr>
        <w:rFonts w:ascii="Angsana New" w:hAnsi="Angsana New" w:hint="cs"/>
        <w:b/>
        <w:bCs/>
        <w:sz w:val="28"/>
        <w:szCs w:val="28"/>
      </w:rPr>
      <w:t>2569</w:t>
    </w:r>
  </w:p>
  <w:p w14:paraId="105F1B2D" w14:textId="77777777" w:rsidR="002071FD" w:rsidRPr="00637127" w:rsidRDefault="002071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68FA1" w14:textId="77777777" w:rsidR="002071FD" w:rsidRPr="00441CD6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441CD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41CD6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441CD6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441CD6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2071FD" w:rsidRPr="00441CD6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441CD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441CD6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41CD6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2071FD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41CD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441CD6">
      <w:rPr>
        <w:rFonts w:ascii="Angsana New" w:hAnsi="Angsana New"/>
        <w:b/>
        <w:bCs/>
        <w:sz w:val="32"/>
        <w:szCs w:val="32"/>
        <w:cs/>
      </w:rPr>
      <w:t xml:space="preserve"> </w:t>
    </w:r>
    <w:r w:rsidRPr="00441CD6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441CD6">
      <w:rPr>
        <w:rFonts w:ascii="Angsana New" w:hAnsi="Angsana New"/>
        <w:b/>
        <w:bCs/>
        <w:sz w:val="32"/>
        <w:szCs w:val="32"/>
        <w:cs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 w:rsidRPr="00441CD6">
      <w:rPr>
        <w:rFonts w:ascii="Angsana New" w:hAnsi="Angsana New"/>
        <w:b/>
        <w:bCs/>
        <w:sz w:val="32"/>
        <w:szCs w:val="32"/>
        <w:cs/>
      </w:rPr>
      <w:t xml:space="preserve"> </w:t>
    </w:r>
    <w:r w:rsidRPr="00441CD6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027121">
      <w:rPr>
        <w:rFonts w:ascii="Angsana New" w:hAnsi="Angsana New"/>
        <w:b/>
        <w:bCs/>
        <w:sz w:val="32"/>
        <w:szCs w:val="32"/>
      </w:rPr>
      <w:t xml:space="preserve"> (</w:t>
    </w:r>
    <w:r w:rsidRPr="00441CD6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2071FD" w:rsidRDefault="002071FD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41CD6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441CD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027121">
      <w:rPr>
        <w:rFonts w:ascii="Angsana New" w:hAnsi="Angsana New"/>
        <w:b/>
        <w:bCs/>
        <w:sz w:val="32"/>
        <w:szCs w:val="32"/>
      </w:rPr>
      <w:t xml:space="preserve"> (</w:t>
    </w:r>
    <w:r w:rsidRPr="00441CD6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2071FD" w:rsidRPr="0093624F" w:rsidRDefault="002071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1B007" w14:textId="35E1DDEC" w:rsidR="002071FD" w:rsidRPr="00441CD6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441CD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441CD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441CD6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  <w:r w:rsidRPr="00027121">
      <w:rPr>
        <w:rFonts w:ascii="Angsana New" w:hAnsi="Angsana New" w:hint="cs"/>
        <w:b/>
        <w:bCs/>
        <w:sz w:val="28"/>
        <w:szCs w:val="28"/>
      </w:rPr>
      <w:t>“</w:t>
    </w:r>
    <w:r w:rsidRPr="00441CD6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727AC6DE" w14:textId="53483BFE" w:rsidR="002071FD" w:rsidRPr="00441CD6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441CD6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/>
        <w:b/>
        <w:bCs/>
        <w:sz w:val="28"/>
        <w:szCs w:val="28"/>
        <w:cs/>
      </w:rPr>
      <w:tab/>
    </w:r>
    <w:r w:rsidRPr="00441CD6">
      <w:rPr>
        <w:rFonts w:ascii="Angsana New" w:hAnsi="Angsana New" w:hint="cs"/>
        <w:b/>
        <w:bCs/>
        <w:sz w:val="28"/>
        <w:szCs w:val="28"/>
        <w:cs/>
      </w:rPr>
      <w:t xml:space="preserve">             “สอบทานแล้ว”</w:t>
    </w:r>
  </w:p>
  <w:p w14:paraId="6B2C3A0B" w14:textId="06CBFABF" w:rsidR="002071FD" w:rsidRDefault="002071FD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441CD6">
      <w:rPr>
        <w:rFonts w:ascii="Angsana New" w:hAnsi="Angsana New"/>
        <w:b/>
        <w:bCs/>
        <w:sz w:val="28"/>
        <w:szCs w:val="28"/>
        <w:cs/>
      </w:rPr>
      <w:t>วันที่</w:t>
    </w:r>
    <w:r w:rsidRPr="00441CD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256AB6">
      <w:rPr>
        <w:rFonts w:ascii="Angsana New" w:hAnsi="Angsana New" w:hint="cs"/>
        <w:b/>
        <w:bCs/>
        <w:sz w:val="28"/>
        <w:szCs w:val="28"/>
      </w:rPr>
      <w:t xml:space="preserve">31 </w:t>
    </w:r>
    <w:r w:rsidR="00256AB6" w:rsidRPr="00441CD6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 w:rsidR="00256AB6">
      <w:rPr>
        <w:rFonts w:ascii="Angsana New" w:hAnsi="Angsana New" w:hint="cs"/>
        <w:b/>
        <w:bCs/>
        <w:sz w:val="28"/>
        <w:szCs w:val="28"/>
      </w:rPr>
      <w:t>2569</w:t>
    </w:r>
  </w:p>
  <w:p w14:paraId="1ABB9A88" w14:textId="77777777" w:rsidR="002071FD" w:rsidRPr="00441CD6" w:rsidRDefault="002071FD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6986D13"/>
    <w:multiLevelType w:val="multilevel"/>
    <w:tmpl w:val="F1085996"/>
    <w:styleLink w:val="Style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F12D4D"/>
    <w:multiLevelType w:val="hybridMultilevel"/>
    <w:tmpl w:val="515E16C4"/>
    <w:lvl w:ilvl="0" w:tplc="CED42972">
      <w:start w:val="1"/>
      <w:numFmt w:val="decimal"/>
      <w:lvlText w:val="14.%1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E21683A"/>
    <w:multiLevelType w:val="multilevel"/>
    <w:tmpl w:val="3184DB4C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16" w15:restartNumberingAfterBreak="0">
    <w:nsid w:val="2E966C92"/>
    <w:multiLevelType w:val="hybridMultilevel"/>
    <w:tmpl w:val="F7D40470"/>
    <w:lvl w:ilvl="0" w:tplc="A96E6956">
      <w:start w:val="1"/>
      <w:numFmt w:val="decimal"/>
      <w:lvlText w:val="1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 w15:restartNumberingAfterBreak="0">
    <w:nsid w:val="3D1F7C7F"/>
    <w:multiLevelType w:val="hybridMultilevel"/>
    <w:tmpl w:val="F41EAFC8"/>
    <w:lvl w:ilvl="0" w:tplc="80302F7C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13F98"/>
    <w:multiLevelType w:val="hybridMultilevel"/>
    <w:tmpl w:val="6FC0B826"/>
    <w:lvl w:ilvl="0" w:tplc="80302F7C">
      <w:start w:val="1"/>
      <w:numFmt w:val="bullet"/>
      <w:lvlText w:val="-"/>
      <w:lvlJc w:val="left"/>
      <w:pPr>
        <w:ind w:left="89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1" w15:restartNumberingAfterBreak="0">
    <w:nsid w:val="3EA27F6C"/>
    <w:multiLevelType w:val="hybridMultilevel"/>
    <w:tmpl w:val="0A3E3840"/>
    <w:lvl w:ilvl="0" w:tplc="877C35A2">
      <w:start w:val="1"/>
      <w:numFmt w:val="thaiLetters"/>
      <w:lvlText w:val="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59415993"/>
    <w:multiLevelType w:val="hybridMultilevel"/>
    <w:tmpl w:val="674C5364"/>
    <w:lvl w:ilvl="0" w:tplc="85765EF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D00E77"/>
    <w:multiLevelType w:val="multilevel"/>
    <w:tmpl w:val="6DD030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DCF3F1B"/>
    <w:multiLevelType w:val="hybridMultilevel"/>
    <w:tmpl w:val="1360C440"/>
    <w:lvl w:ilvl="0" w:tplc="6EEAA0D8">
      <w:start w:val="1"/>
      <w:numFmt w:val="decimal"/>
      <w:lvlText w:val="%1."/>
      <w:lvlJc w:val="left"/>
      <w:pPr>
        <w:ind w:left="1353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826551061">
    <w:abstractNumId w:val="6"/>
  </w:num>
  <w:num w:numId="2" w16cid:durableId="908225290">
    <w:abstractNumId w:val="5"/>
  </w:num>
  <w:num w:numId="3" w16cid:durableId="174393235">
    <w:abstractNumId w:val="9"/>
  </w:num>
  <w:num w:numId="4" w16cid:durableId="1760367656">
    <w:abstractNumId w:val="7"/>
  </w:num>
  <w:num w:numId="5" w16cid:durableId="770472949">
    <w:abstractNumId w:val="8"/>
  </w:num>
  <w:num w:numId="6" w16cid:durableId="1437945668">
    <w:abstractNumId w:val="3"/>
  </w:num>
  <w:num w:numId="7" w16cid:durableId="508982330">
    <w:abstractNumId w:val="2"/>
  </w:num>
  <w:num w:numId="8" w16cid:durableId="1470973194">
    <w:abstractNumId w:val="0"/>
  </w:num>
  <w:num w:numId="9" w16cid:durableId="1486358529">
    <w:abstractNumId w:val="1"/>
  </w:num>
  <w:num w:numId="10" w16cid:durableId="322660597">
    <w:abstractNumId w:val="4"/>
  </w:num>
  <w:num w:numId="11" w16cid:durableId="1225604204">
    <w:abstractNumId w:val="18"/>
  </w:num>
  <w:num w:numId="12" w16cid:durableId="1873152473">
    <w:abstractNumId w:val="13"/>
  </w:num>
  <w:num w:numId="13" w16cid:durableId="1412585059">
    <w:abstractNumId w:val="25"/>
  </w:num>
  <w:num w:numId="14" w16cid:durableId="138153634">
    <w:abstractNumId w:val="17"/>
  </w:num>
  <w:num w:numId="15" w16cid:durableId="451486457">
    <w:abstractNumId w:val="22"/>
  </w:num>
  <w:num w:numId="16" w16cid:durableId="680932193">
    <w:abstractNumId w:val="11"/>
  </w:num>
  <w:num w:numId="17" w16cid:durableId="580411329">
    <w:abstractNumId w:val="12"/>
  </w:num>
  <w:num w:numId="18" w16cid:durableId="1098452353">
    <w:abstractNumId w:val="10"/>
  </w:num>
  <w:num w:numId="19" w16cid:durableId="549147321">
    <w:abstractNumId w:val="15"/>
  </w:num>
  <w:num w:numId="20" w16cid:durableId="369306714">
    <w:abstractNumId w:val="24"/>
  </w:num>
  <w:num w:numId="21" w16cid:durableId="1618566971">
    <w:abstractNumId w:val="23"/>
  </w:num>
  <w:num w:numId="22" w16cid:durableId="601300961">
    <w:abstractNumId w:val="21"/>
  </w:num>
  <w:num w:numId="23" w16cid:durableId="899051216">
    <w:abstractNumId w:val="26"/>
  </w:num>
  <w:num w:numId="24" w16cid:durableId="651911151">
    <w:abstractNumId w:val="16"/>
  </w:num>
  <w:num w:numId="25" w16cid:durableId="2053074899">
    <w:abstractNumId w:val="20"/>
  </w:num>
  <w:num w:numId="26" w16cid:durableId="2000964493">
    <w:abstractNumId w:val="14"/>
  </w:num>
  <w:num w:numId="27" w16cid:durableId="1336153343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576"/>
    <w:rsid w:val="0000093E"/>
    <w:rsid w:val="00000DA0"/>
    <w:rsid w:val="00000F5D"/>
    <w:rsid w:val="00001017"/>
    <w:rsid w:val="00001215"/>
    <w:rsid w:val="00001476"/>
    <w:rsid w:val="00001523"/>
    <w:rsid w:val="00001536"/>
    <w:rsid w:val="0000168E"/>
    <w:rsid w:val="00001E43"/>
    <w:rsid w:val="0000217D"/>
    <w:rsid w:val="000023BC"/>
    <w:rsid w:val="00002518"/>
    <w:rsid w:val="00002ABF"/>
    <w:rsid w:val="00002D9A"/>
    <w:rsid w:val="00002EE8"/>
    <w:rsid w:val="00002F31"/>
    <w:rsid w:val="0000302C"/>
    <w:rsid w:val="000036DF"/>
    <w:rsid w:val="00003D77"/>
    <w:rsid w:val="00003E80"/>
    <w:rsid w:val="00004735"/>
    <w:rsid w:val="0000478C"/>
    <w:rsid w:val="000047E9"/>
    <w:rsid w:val="00004863"/>
    <w:rsid w:val="000049A0"/>
    <w:rsid w:val="00004F84"/>
    <w:rsid w:val="00004F93"/>
    <w:rsid w:val="000052BE"/>
    <w:rsid w:val="0000567C"/>
    <w:rsid w:val="000056BE"/>
    <w:rsid w:val="00005BDA"/>
    <w:rsid w:val="00005F80"/>
    <w:rsid w:val="00006131"/>
    <w:rsid w:val="00006503"/>
    <w:rsid w:val="0000657B"/>
    <w:rsid w:val="00006B5B"/>
    <w:rsid w:val="0000714F"/>
    <w:rsid w:val="000072DA"/>
    <w:rsid w:val="0000740C"/>
    <w:rsid w:val="00007631"/>
    <w:rsid w:val="0000770E"/>
    <w:rsid w:val="000077F7"/>
    <w:rsid w:val="000078E0"/>
    <w:rsid w:val="00007A61"/>
    <w:rsid w:val="00007A96"/>
    <w:rsid w:val="00007FAE"/>
    <w:rsid w:val="00010251"/>
    <w:rsid w:val="000102C6"/>
    <w:rsid w:val="000106F1"/>
    <w:rsid w:val="00010A8B"/>
    <w:rsid w:val="000114F7"/>
    <w:rsid w:val="000114FB"/>
    <w:rsid w:val="0001157B"/>
    <w:rsid w:val="00011886"/>
    <w:rsid w:val="000118FF"/>
    <w:rsid w:val="00011D3A"/>
    <w:rsid w:val="00011FDB"/>
    <w:rsid w:val="00012139"/>
    <w:rsid w:val="000125BD"/>
    <w:rsid w:val="000129CC"/>
    <w:rsid w:val="00012B7E"/>
    <w:rsid w:val="00013434"/>
    <w:rsid w:val="00013586"/>
    <w:rsid w:val="00013B52"/>
    <w:rsid w:val="00013C24"/>
    <w:rsid w:val="00013E0F"/>
    <w:rsid w:val="00013E34"/>
    <w:rsid w:val="00014556"/>
    <w:rsid w:val="00014620"/>
    <w:rsid w:val="00014799"/>
    <w:rsid w:val="00014D18"/>
    <w:rsid w:val="000151B1"/>
    <w:rsid w:val="000156BA"/>
    <w:rsid w:val="00015810"/>
    <w:rsid w:val="0001590C"/>
    <w:rsid w:val="000159C2"/>
    <w:rsid w:val="00015AE9"/>
    <w:rsid w:val="00015C44"/>
    <w:rsid w:val="00016376"/>
    <w:rsid w:val="00016895"/>
    <w:rsid w:val="00016D45"/>
    <w:rsid w:val="00016E9B"/>
    <w:rsid w:val="00016FAB"/>
    <w:rsid w:val="000171EC"/>
    <w:rsid w:val="000172CF"/>
    <w:rsid w:val="000179D5"/>
    <w:rsid w:val="00017B0A"/>
    <w:rsid w:val="00017CD5"/>
    <w:rsid w:val="00020190"/>
    <w:rsid w:val="000202AE"/>
    <w:rsid w:val="000205D3"/>
    <w:rsid w:val="00020A41"/>
    <w:rsid w:val="00020E5D"/>
    <w:rsid w:val="00020ECB"/>
    <w:rsid w:val="00021109"/>
    <w:rsid w:val="00021538"/>
    <w:rsid w:val="000215A9"/>
    <w:rsid w:val="0002172F"/>
    <w:rsid w:val="000217E7"/>
    <w:rsid w:val="00021949"/>
    <w:rsid w:val="00021D81"/>
    <w:rsid w:val="00021E60"/>
    <w:rsid w:val="0002210D"/>
    <w:rsid w:val="0002214A"/>
    <w:rsid w:val="000223A6"/>
    <w:rsid w:val="000225DA"/>
    <w:rsid w:val="00022E2D"/>
    <w:rsid w:val="00022E8F"/>
    <w:rsid w:val="00022FFC"/>
    <w:rsid w:val="0002340D"/>
    <w:rsid w:val="00023525"/>
    <w:rsid w:val="00023552"/>
    <w:rsid w:val="00023642"/>
    <w:rsid w:val="00023C48"/>
    <w:rsid w:val="00023CB9"/>
    <w:rsid w:val="000241D5"/>
    <w:rsid w:val="000245AF"/>
    <w:rsid w:val="00024609"/>
    <w:rsid w:val="000246A7"/>
    <w:rsid w:val="00024789"/>
    <w:rsid w:val="000247BD"/>
    <w:rsid w:val="00024862"/>
    <w:rsid w:val="000249B6"/>
    <w:rsid w:val="00024A4D"/>
    <w:rsid w:val="00024FF9"/>
    <w:rsid w:val="000252F0"/>
    <w:rsid w:val="00025564"/>
    <w:rsid w:val="00025654"/>
    <w:rsid w:val="00025C9F"/>
    <w:rsid w:val="00025E2C"/>
    <w:rsid w:val="00026148"/>
    <w:rsid w:val="00026931"/>
    <w:rsid w:val="00026A4C"/>
    <w:rsid w:val="00027121"/>
    <w:rsid w:val="00027406"/>
    <w:rsid w:val="00027939"/>
    <w:rsid w:val="00027C26"/>
    <w:rsid w:val="00027DBC"/>
    <w:rsid w:val="00030356"/>
    <w:rsid w:val="000304F1"/>
    <w:rsid w:val="000307A3"/>
    <w:rsid w:val="000308D1"/>
    <w:rsid w:val="00030E2F"/>
    <w:rsid w:val="00031235"/>
    <w:rsid w:val="00031329"/>
    <w:rsid w:val="000314CA"/>
    <w:rsid w:val="00031905"/>
    <w:rsid w:val="00031B51"/>
    <w:rsid w:val="00031BF9"/>
    <w:rsid w:val="00032A34"/>
    <w:rsid w:val="00032A77"/>
    <w:rsid w:val="00033058"/>
    <w:rsid w:val="000330E1"/>
    <w:rsid w:val="0003330E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50E"/>
    <w:rsid w:val="00035B30"/>
    <w:rsid w:val="00035CED"/>
    <w:rsid w:val="00035E84"/>
    <w:rsid w:val="00035F2E"/>
    <w:rsid w:val="00036402"/>
    <w:rsid w:val="00036A95"/>
    <w:rsid w:val="00036B95"/>
    <w:rsid w:val="00036C01"/>
    <w:rsid w:val="00037234"/>
    <w:rsid w:val="0003762C"/>
    <w:rsid w:val="00037962"/>
    <w:rsid w:val="00040045"/>
    <w:rsid w:val="0004017B"/>
    <w:rsid w:val="000402D7"/>
    <w:rsid w:val="00040418"/>
    <w:rsid w:val="000405B6"/>
    <w:rsid w:val="000415F9"/>
    <w:rsid w:val="00041677"/>
    <w:rsid w:val="000416D5"/>
    <w:rsid w:val="0004184A"/>
    <w:rsid w:val="000419A3"/>
    <w:rsid w:val="00041A01"/>
    <w:rsid w:val="00041BD0"/>
    <w:rsid w:val="00041CF6"/>
    <w:rsid w:val="00041F85"/>
    <w:rsid w:val="00042006"/>
    <w:rsid w:val="000429E6"/>
    <w:rsid w:val="00042C9E"/>
    <w:rsid w:val="00042DE6"/>
    <w:rsid w:val="00042F82"/>
    <w:rsid w:val="00043419"/>
    <w:rsid w:val="0004358E"/>
    <w:rsid w:val="00043669"/>
    <w:rsid w:val="00043980"/>
    <w:rsid w:val="00043A9B"/>
    <w:rsid w:val="00043A9E"/>
    <w:rsid w:val="00043BA7"/>
    <w:rsid w:val="00044793"/>
    <w:rsid w:val="00044819"/>
    <w:rsid w:val="000448CF"/>
    <w:rsid w:val="00044BDC"/>
    <w:rsid w:val="00044C08"/>
    <w:rsid w:val="0004570E"/>
    <w:rsid w:val="00045738"/>
    <w:rsid w:val="000459B6"/>
    <w:rsid w:val="00045A69"/>
    <w:rsid w:val="00045A88"/>
    <w:rsid w:val="00045FBB"/>
    <w:rsid w:val="00046847"/>
    <w:rsid w:val="00047072"/>
    <w:rsid w:val="00047226"/>
    <w:rsid w:val="000473D7"/>
    <w:rsid w:val="00047FD9"/>
    <w:rsid w:val="000502C9"/>
    <w:rsid w:val="00050571"/>
    <w:rsid w:val="000510AF"/>
    <w:rsid w:val="000510F4"/>
    <w:rsid w:val="00051138"/>
    <w:rsid w:val="00051F65"/>
    <w:rsid w:val="00051F90"/>
    <w:rsid w:val="0005244B"/>
    <w:rsid w:val="00052909"/>
    <w:rsid w:val="00052AE3"/>
    <w:rsid w:val="00052ED5"/>
    <w:rsid w:val="00053099"/>
    <w:rsid w:val="000533E0"/>
    <w:rsid w:val="000536C7"/>
    <w:rsid w:val="00053954"/>
    <w:rsid w:val="00053978"/>
    <w:rsid w:val="00053B6A"/>
    <w:rsid w:val="000540AE"/>
    <w:rsid w:val="00054134"/>
    <w:rsid w:val="00054166"/>
    <w:rsid w:val="000549BC"/>
    <w:rsid w:val="00054CFF"/>
    <w:rsid w:val="0005500B"/>
    <w:rsid w:val="00055017"/>
    <w:rsid w:val="000550CF"/>
    <w:rsid w:val="00055853"/>
    <w:rsid w:val="00055F02"/>
    <w:rsid w:val="000569D6"/>
    <w:rsid w:val="00056B95"/>
    <w:rsid w:val="00056C13"/>
    <w:rsid w:val="00056C7A"/>
    <w:rsid w:val="00056ECE"/>
    <w:rsid w:val="000574DA"/>
    <w:rsid w:val="00057B6E"/>
    <w:rsid w:val="00057E28"/>
    <w:rsid w:val="00057ED5"/>
    <w:rsid w:val="00057F92"/>
    <w:rsid w:val="00057FFC"/>
    <w:rsid w:val="000603D6"/>
    <w:rsid w:val="000608DD"/>
    <w:rsid w:val="0006118B"/>
    <w:rsid w:val="00061270"/>
    <w:rsid w:val="000612F7"/>
    <w:rsid w:val="00061521"/>
    <w:rsid w:val="00061730"/>
    <w:rsid w:val="00061792"/>
    <w:rsid w:val="00061C01"/>
    <w:rsid w:val="00061D22"/>
    <w:rsid w:val="00061EAA"/>
    <w:rsid w:val="00062026"/>
    <w:rsid w:val="00062325"/>
    <w:rsid w:val="00062E8F"/>
    <w:rsid w:val="00063226"/>
    <w:rsid w:val="000633D5"/>
    <w:rsid w:val="00063B7F"/>
    <w:rsid w:val="00063C1D"/>
    <w:rsid w:val="000640FF"/>
    <w:rsid w:val="000650FF"/>
    <w:rsid w:val="00065110"/>
    <w:rsid w:val="000653D9"/>
    <w:rsid w:val="00065541"/>
    <w:rsid w:val="000656E3"/>
    <w:rsid w:val="00065864"/>
    <w:rsid w:val="00065A9F"/>
    <w:rsid w:val="00065C6A"/>
    <w:rsid w:val="00065CD6"/>
    <w:rsid w:val="00065E3D"/>
    <w:rsid w:val="0006668C"/>
    <w:rsid w:val="00066D53"/>
    <w:rsid w:val="00067262"/>
    <w:rsid w:val="000673C9"/>
    <w:rsid w:val="00067794"/>
    <w:rsid w:val="000679E6"/>
    <w:rsid w:val="00067A28"/>
    <w:rsid w:val="00067E49"/>
    <w:rsid w:val="00070327"/>
    <w:rsid w:val="000703AD"/>
    <w:rsid w:val="000707D3"/>
    <w:rsid w:val="00070A26"/>
    <w:rsid w:val="000714E3"/>
    <w:rsid w:val="000715EA"/>
    <w:rsid w:val="000716F0"/>
    <w:rsid w:val="00071E32"/>
    <w:rsid w:val="00071E7C"/>
    <w:rsid w:val="00072019"/>
    <w:rsid w:val="000725B2"/>
    <w:rsid w:val="000727DE"/>
    <w:rsid w:val="00072C74"/>
    <w:rsid w:val="00072F48"/>
    <w:rsid w:val="000730F4"/>
    <w:rsid w:val="00073338"/>
    <w:rsid w:val="0007338D"/>
    <w:rsid w:val="00073560"/>
    <w:rsid w:val="000738BB"/>
    <w:rsid w:val="00073C23"/>
    <w:rsid w:val="00073E7D"/>
    <w:rsid w:val="000747D9"/>
    <w:rsid w:val="00074A1A"/>
    <w:rsid w:val="00074B13"/>
    <w:rsid w:val="0007533C"/>
    <w:rsid w:val="00075E79"/>
    <w:rsid w:val="000762BE"/>
    <w:rsid w:val="00076664"/>
    <w:rsid w:val="00076676"/>
    <w:rsid w:val="000768AA"/>
    <w:rsid w:val="000769C6"/>
    <w:rsid w:val="00076A65"/>
    <w:rsid w:val="00076CAA"/>
    <w:rsid w:val="00076F9C"/>
    <w:rsid w:val="000771F1"/>
    <w:rsid w:val="00077287"/>
    <w:rsid w:val="000779C7"/>
    <w:rsid w:val="00077A7D"/>
    <w:rsid w:val="00077EAB"/>
    <w:rsid w:val="00077FA4"/>
    <w:rsid w:val="00080337"/>
    <w:rsid w:val="0008071E"/>
    <w:rsid w:val="000807DD"/>
    <w:rsid w:val="00080E1F"/>
    <w:rsid w:val="000817D7"/>
    <w:rsid w:val="00081F8F"/>
    <w:rsid w:val="00082930"/>
    <w:rsid w:val="00082C47"/>
    <w:rsid w:val="000831E5"/>
    <w:rsid w:val="00083366"/>
    <w:rsid w:val="00083451"/>
    <w:rsid w:val="0008355A"/>
    <w:rsid w:val="00083721"/>
    <w:rsid w:val="00083AFC"/>
    <w:rsid w:val="00083C2A"/>
    <w:rsid w:val="00083EA8"/>
    <w:rsid w:val="00083FB3"/>
    <w:rsid w:val="000843B3"/>
    <w:rsid w:val="00084B8C"/>
    <w:rsid w:val="00084BF0"/>
    <w:rsid w:val="00084C31"/>
    <w:rsid w:val="00084CB4"/>
    <w:rsid w:val="00084DCA"/>
    <w:rsid w:val="00084F29"/>
    <w:rsid w:val="000854D8"/>
    <w:rsid w:val="00085831"/>
    <w:rsid w:val="00085B18"/>
    <w:rsid w:val="00085E94"/>
    <w:rsid w:val="000863E7"/>
    <w:rsid w:val="00086B57"/>
    <w:rsid w:val="00086BF7"/>
    <w:rsid w:val="000877F6"/>
    <w:rsid w:val="00087918"/>
    <w:rsid w:val="00087DE2"/>
    <w:rsid w:val="00090283"/>
    <w:rsid w:val="00090399"/>
    <w:rsid w:val="00090B69"/>
    <w:rsid w:val="00090F01"/>
    <w:rsid w:val="00090F25"/>
    <w:rsid w:val="00091117"/>
    <w:rsid w:val="0009130A"/>
    <w:rsid w:val="0009145E"/>
    <w:rsid w:val="00091C8F"/>
    <w:rsid w:val="00091F28"/>
    <w:rsid w:val="00091FF0"/>
    <w:rsid w:val="0009203B"/>
    <w:rsid w:val="00092216"/>
    <w:rsid w:val="0009248E"/>
    <w:rsid w:val="0009271E"/>
    <w:rsid w:val="0009294E"/>
    <w:rsid w:val="00092C95"/>
    <w:rsid w:val="00092CFB"/>
    <w:rsid w:val="00092D35"/>
    <w:rsid w:val="00092E14"/>
    <w:rsid w:val="00092E87"/>
    <w:rsid w:val="00092EC8"/>
    <w:rsid w:val="0009329B"/>
    <w:rsid w:val="000932E0"/>
    <w:rsid w:val="000934B0"/>
    <w:rsid w:val="000935FC"/>
    <w:rsid w:val="00093DFC"/>
    <w:rsid w:val="00094094"/>
    <w:rsid w:val="000940DA"/>
    <w:rsid w:val="0009433E"/>
    <w:rsid w:val="0009446D"/>
    <w:rsid w:val="0009495B"/>
    <w:rsid w:val="000949F8"/>
    <w:rsid w:val="00094E26"/>
    <w:rsid w:val="00095357"/>
    <w:rsid w:val="000957E8"/>
    <w:rsid w:val="00095E9E"/>
    <w:rsid w:val="00095F8F"/>
    <w:rsid w:val="000966E7"/>
    <w:rsid w:val="00096CDF"/>
    <w:rsid w:val="00096D4B"/>
    <w:rsid w:val="000975F4"/>
    <w:rsid w:val="00097763"/>
    <w:rsid w:val="000978A4"/>
    <w:rsid w:val="00097BE1"/>
    <w:rsid w:val="00097D05"/>
    <w:rsid w:val="00097D91"/>
    <w:rsid w:val="00097F48"/>
    <w:rsid w:val="000A01E8"/>
    <w:rsid w:val="000A0459"/>
    <w:rsid w:val="000A0623"/>
    <w:rsid w:val="000A06AA"/>
    <w:rsid w:val="000A0A9C"/>
    <w:rsid w:val="000A0C5D"/>
    <w:rsid w:val="000A0CC3"/>
    <w:rsid w:val="000A0DAE"/>
    <w:rsid w:val="000A104A"/>
    <w:rsid w:val="000A113F"/>
    <w:rsid w:val="000A121A"/>
    <w:rsid w:val="000A137B"/>
    <w:rsid w:val="000A14DA"/>
    <w:rsid w:val="000A15C4"/>
    <w:rsid w:val="000A17E0"/>
    <w:rsid w:val="000A1D71"/>
    <w:rsid w:val="000A1E35"/>
    <w:rsid w:val="000A236C"/>
    <w:rsid w:val="000A2B65"/>
    <w:rsid w:val="000A2C20"/>
    <w:rsid w:val="000A2FAF"/>
    <w:rsid w:val="000A314D"/>
    <w:rsid w:val="000A331E"/>
    <w:rsid w:val="000A3554"/>
    <w:rsid w:val="000A37E8"/>
    <w:rsid w:val="000A3820"/>
    <w:rsid w:val="000A3839"/>
    <w:rsid w:val="000A386F"/>
    <w:rsid w:val="000A3938"/>
    <w:rsid w:val="000A39EB"/>
    <w:rsid w:val="000A3AF2"/>
    <w:rsid w:val="000A3CCA"/>
    <w:rsid w:val="000A3E53"/>
    <w:rsid w:val="000A3F75"/>
    <w:rsid w:val="000A44AF"/>
    <w:rsid w:val="000A494D"/>
    <w:rsid w:val="000A4D80"/>
    <w:rsid w:val="000A4D89"/>
    <w:rsid w:val="000A502A"/>
    <w:rsid w:val="000A51A7"/>
    <w:rsid w:val="000A531D"/>
    <w:rsid w:val="000A5491"/>
    <w:rsid w:val="000A54F1"/>
    <w:rsid w:val="000A567D"/>
    <w:rsid w:val="000A5684"/>
    <w:rsid w:val="000A654F"/>
    <w:rsid w:val="000A76D2"/>
    <w:rsid w:val="000A788A"/>
    <w:rsid w:val="000A7BEC"/>
    <w:rsid w:val="000A7CA7"/>
    <w:rsid w:val="000A7DCF"/>
    <w:rsid w:val="000B02AE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A9B"/>
    <w:rsid w:val="000B1D20"/>
    <w:rsid w:val="000B1F6D"/>
    <w:rsid w:val="000B2048"/>
    <w:rsid w:val="000B2320"/>
    <w:rsid w:val="000B26AF"/>
    <w:rsid w:val="000B2AC6"/>
    <w:rsid w:val="000B32A0"/>
    <w:rsid w:val="000B3A0F"/>
    <w:rsid w:val="000B3A8F"/>
    <w:rsid w:val="000B3C6D"/>
    <w:rsid w:val="000B3D0C"/>
    <w:rsid w:val="000B407A"/>
    <w:rsid w:val="000B40F1"/>
    <w:rsid w:val="000B417B"/>
    <w:rsid w:val="000B43C0"/>
    <w:rsid w:val="000B453A"/>
    <w:rsid w:val="000B460F"/>
    <w:rsid w:val="000B4893"/>
    <w:rsid w:val="000B4924"/>
    <w:rsid w:val="000B4DCD"/>
    <w:rsid w:val="000B4EFF"/>
    <w:rsid w:val="000B5392"/>
    <w:rsid w:val="000B54F8"/>
    <w:rsid w:val="000B5899"/>
    <w:rsid w:val="000B5999"/>
    <w:rsid w:val="000B5C45"/>
    <w:rsid w:val="000B5C52"/>
    <w:rsid w:val="000B5CFC"/>
    <w:rsid w:val="000B5E26"/>
    <w:rsid w:val="000B63F6"/>
    <w:rsid w:val="000B6B11"/>
    <w:rsid w:val="000B6E81"/>
    <w:rsid w:val="000B6F5A"/>
    <w:rsid w:val="000B7137"/>
    <w:rsid w:val="000B7604"/>
    <w:rsid w:val="000B795F"/>
    <w:rsid w:val="000B7A6B"/>
    <w:rsid w:val="000B7C10"/>
    <w:rsid w:val="000B7C4F"/>
    <w:rsid w:val="000B7FE4"/>
    <w:rsid w:val="000C03A4"/>
    <w:rsid w:val="000C06A9"/>
    <w:rsid w:val="000C0752"/>
    <w:rsid w:val="000C07B9"/>
    <w:rsid w:val="000C0BD4"/>
    <w:rsid w:val="000C0D13"/>
    <w:rsid w:val="000C1025"/>
    <w:rsid w:val="000C104E"/>
    <w:rsid w:val="000C1458"/>
    <w:rsid w:val="000C16AE"/>
    <w:rsid w:val="000C1831"/>
    <w:rsid w:val="000C190F"/>
    <w:rsid w:val="000C1B64"/>
    <w:rsid w:val="000C1C26"/>
    <w:rsid w:val="000C1D99"/>
    <w:rsid w:val="000C1FD6"/>
    <w:rsid w:val="000C2066"/>
    <w:rsid w:val="000C25E2"/>
    <w:rsid w:val="000C25E9"/>
    <w:rsid w:val="000C26A2"/>
    <w:rsid w:val="000C2D7D"/>
    <w:rsid w:val="000C2D87"/>
    <w:rsid w:val="000C3190"/>
    <w:rsid w:val="000C3840"/>
    <w:rsid w:val="000C392F"/>
    <w:rsid w:val="000C3C6A"/>
    <w:rsid w:val="000C3EA8"/>
    <w:rsid w:val="000C4175"/>
    <w:rsid w:val="000C433E"/>
    <w:rsid w:val="000C470C"/>
    <w:rsid w:val="000C4A0D"/>
    <w:rsid w:val="000C4D5E"/>
    <w:rsid w:val="000C4F48"/>
    <w:rsid w:val="000C4F71"/>
    <w:rsid w:val="000C50AC"/>
    <w:rsid w:val="000C52D7"/>
    <w:rsid w:val="000C5521"/>
    <w:rsid w:val="000C607C"/>
    <w:rsid w:val="000C6587"/>
    <w:rsid w:val="000C6D06"/>
    <w:rsid w:val="000C6E61"/>
    <w:rsid w:val="000C7370"/>
    <w:rsid w:val="000C77B6"/>
    <w:rsid w:val="000C7A53"/>
    <w:rsid w:val="000D021F"/>
    <w:rsid w:val="000D0483"/>
    <w:rsid w:val="000D04A3"/>
    <w:rsid w:val="000D069A"/>
    <w:rsid w:val="000D0708"/>
    <w:rsid w:val="000D08E9"/>
    <w:rsid w:val="000D0A82"/>
    <w:rsid w:val="000D0FC6"/>
    <w:rsid w:val="000D1226"/>
    <w:rsid w:val="000D1D35"/>
    <w:rsid w:val="000D1D52"/>
    <w:rsid w:val="000D2110"/>
    <w:rsid w:val="000D2771"/>
    <w:rsid w:val="000D28A3"/>
    <w:rsid w:val="000D2A3E"/>
    <w:rsid w:val="000D2F3B"/>
    <w:rsid w:val="000D32C6"/>
    <w:rsid w:val="000D37C4"/>
    <w:rsid w:val="000D385F"/>
    <w:rsid w:val="000D38A1"/>
    <w:rsid w:val="000D38DE"/>
    <w:rsid w:val="000D399F"/>
    <w:rsid w:val="000D3AB4"/>
    <w:rsid w:val="000D403D"/>
    <w:rsid w:val="000D421E"/>
    <w:rsid w:val="000D4340"/>
    <w:rsid w:val="000D450B"/>
    <w:rsid w:val="000D4559"/>
    <w:rsid w:val="000D4A61"/>
    <w:rsid w:val="000D4E03"/>
    <w:rsid w:val="000D52EE"/>
    <w:rsid w:val="000D5DCC"/>
    <w:rsid w:val="000D602A"/>
    <w:rsid w:val="000D6394"/>
    <w:rsid w:val="000D63FB"/>
    <w:rsid w:val="000D644B"/>
    <w:rsid w:val="000D6962"/>
    <w:rsid w:val="000D69DC"/>
    <w:rsid w:val="000D6A2D"/>
    <w:rsid w:val="000D6C04"/>
    <w:rsid w:val="000D70A1"/>
    <w:rsid w:val="000D7128"/>
    <w:rsid w:val="000D71FF"/>
    <w:rsid w:val="000D72D3"/>
    <w:rsid w:val="000D7735"/>
    <w:rsid w:val="000D7832"/>
    <w:rsid w:val="000D7EDF"/>
    <w:rsid w:val="000E0041"/>
    <w:rsid w:val="000E01DA"/>
    <w:rsid w:val="000E02A2"/>
    <w:rsid w:val="000E0421"/>
    <w:rsid w:val="000E0428"/>
    <w:rsid w:val="000E05DE"/>
    <w:rsid w:val="000E0657"/>
    <w:rsid w:val="000E0880"/>
    <w:rsid w:val="000E0AE0"/>
    <w:rsid w:val="000E0AE3"/>
    <w:rsid w:val="000E0B0E"/>
    <w:rsid w:val="000E0F3E"/>
    <w:rsid w:val="000E116D"/>
    <w:rsid w:val="000E18C6"/>
    <w:rsid w:val="000E1919"/>
    <w:rsid w:val="000E19AF"/>
    <w:rsid w:val="000E1B4D"/>
    <w:rsid w:val="000E2254"/>
    <w:rsid w:val="000E276E"/>
    <w:rsid w:val="000E28E1"/>
    <w:rsid w:val="000E2B14"/>
    <w:rsid w:val="000E2BB4"/>
    <w:rsid w:val="000E2D30"/>
    <w:rsid w:val="000E2DC6"/>
    <w:rsid w:val="000E336C"/>
    <w:rsid w:val="000E343D"/>
    <w:rsid w:val="000E353F"/>
    <w:rsid w:val="000E38F9"/>
    <w:rsid w:val="000E3BC8"/>
    <w:rsid w:val="000E3D6F"/>
    <w:rsid w:val="000E40D7"/>
    <w:rsid w:val="000E43AB"/>
    <w:rsid w:val="000E4714"/>
    <w:rsid w:val="000E4D43"/>
    <w:rsid w:val="000E4DAD"/>
    <w:rsid w:val="000E50CD"/>
    <w:rsid w:val="000E5118"/>
    <w:rsid w:val="000E5552"/>
    <w:rsid w:val="000E5611"/>
    <w:rsid w:val="000E594F"/>
    <w:rsid w:val="000E59D3"/>
    <w:rsid w:val="000E5A00"/>
    <w:rsid w:val="000E5AE3"/>
    <w:rsid w:val="000E5D3F"/>
    <w:rsid w:val="000E5E83"/>
    <w:rsid w:val="000E5FE1"/>
    <w:rsid w:val="000E61EA"/>
    <w:rsid w:val="000E6645"/>
    <w:rsid w:val="000E6766"/>
    <w:rsid w:val="000E67B8"/>
    <w:rsid w:val="000E6A8B"/>
    <w:rsid w:val="000E6DD7"/>
    <w:rsid w:val="000E6E4F"/>
    <w:rsid w:val="000E6EEE"/>
    <w:rsid w:val="000E6FCC"/>
    <w:rsid w:val="000E71FF"/>
    <w:rsid w:val="000E728A"/>
    <w:rsid w:val="000E7458"/>
    <w:rsid w:val="000E7750"/>
    <w:rsid w:val="000E785C"/>
    <w:rsid w:val="000E7AE9"/>
    <w:rsid w:val="000E7FF7"/>
    <w:rsid w:val="000F01B8"/>
    <w:rsid w:val="000F0239"/>
    <w:rsid w:val="000F0421"/>
    <w:rsid w:val="000F09F4"/>
    <w:rsid w:val="000F0C89"/>
    <w:rsid w:val="000F0D51"/>
    <w:rsid w:val="000F1165"/>
    <w:rsid w:val="000F11F6"/>
    <w:rsid w:val="000F1414"/>
    <w:rsid w:val="000F15FF"/>
    <w:rsid w:val="000F18C6"/>
    <w:rsid w:val="000F1B9C"/>
    <w:rsid w:val="000F1E19"/>
    <w:rsid w:val="000F1E51"/>
    <w:rsid w:val="000F1E68"/>
    <w:rsid w:val="000F21F4"/>
    <w:rsid w:val="000F2433"/>
    <w:rsid w:val="000F288C"/>
    <w:rsid w:val="000F28BF"/>
    <w:rsid w:val="000F2ED5"/>
    <w:rsid w:val="000F30E4"/>
    <w:rsid w:val="000F3579"/>
    <w:rsid w:val="000F3D51"/>
    <w:rsid w:val="000F47BB"/>
    <w:rsid w:val="000F48A6"/>
    <w:rsid w:val="000F4E34"/>
    <w:rsid w:val="000F50DA"/>
    <w:rsid w:val="000F5A00"/>
    <w:rsid w:val="000F5E09"/>
    <w:rsid w:val="000F5F95"/>
    <w:rsid w:val="000F6769"/>
    <w:rsid w:val="000F690E"/>
    <w:rsid w:val="000F699B"/>
    <w:rsid w:val="000F6A55"/>
    <w:rsid w:val="000F6AD3"/>
    <w:rsid w:val="000F6ADF"/>
    <w:rsid w:val="000F6B04"/>
    <w:rsid w:val="000F6D68"/>
    <w:rsid w:val="000F7091"/>
    <w:rsid w:val="000F72E8"/>
    <w:rsid w:val="000F744A"/>
    <w:rsid w:val="000F7627"/>
    <w:rsid w:val="000F785B"/>
    <w:rsid w:val="000F7DCE"/>
    <w:rsid w:val="00100345"/>
    <w:rsid w:val="0010146E"/>
    <w:rsid w:val="001016C6"/>
    <w:rsid w:val="00101D19"/>
    <w:rsid w:val="00101F50"/>
    <w:rsid w:val="00102338"/>
    <w:rsid w:val="00102413"/>
    <w:rsid w:val="00102997"/>
    <w:rsid w:val="00102E54"/>
    <w:rsid w:val="0010316A"/>
    <w:rsid w:val="00103515"/>
    <w:rsid w:val="001037EB"/>
    <w:rsid w:val="00103A00"/>
    <w:rsid w:val="00103B64"/>
    <w:rsid w:val="001040C8"/>
    <w:rsid w:val="00104138"/>
    <w:rsid w:val="001043EE"/>
    <w:rsid w:val="001045A1"/>
    <w:rsid w:val="00105199"/>
    <w:rsid w:val="00105855"/>
    <w:rsid w:val="00105A84"/>
    <w:rsid w:val="00105A98"/>
    <w:rsid w:val="00105B30"/>
    <w:rsid w:val="00105B97"/>
    <w:rsid w:val="00106101"/>
    <w:rsid w:val="001061B1"/>
    <w:rsid w:val="00106A90"/>
    <w:rsid w:val="00106A9C"/>
    <w:rsid w:val="00106E3C"/>
    <w:rsid w:val="00106E75"/>
    <w:rsid w:val="00106EFA"/>
    <w:rsid w:val="001073AA"/>
    <w:rsid w:val="0010769F"/>
    <w:rsid w:val="0010776C"/>
    <w:rsid w:val="00107915"/>
    <w:rsid w:val="00107959"/>
    <w:rsid w:val="001079E7"/>
    <w:rsid w:val="00107A7C"/>
    <w:rsid w:val="0011046C"/>
    <w:rsid w:val="001104D2"/>
    <w:rsid w:val="00110544"/>
    <w:rsid w:val="001107F7"/>
    <w:rsid w:val="00110907"/>
    <w:rsid w:val="00110BE3"/>
    <w:rsid w:val="00110D02"/>
    <w:rsid w:val="00110FF3"/>
    <w:rsid w:val="00111249"/>
    <w:rsid w:val="001112AF"/>
    <w:rsid w:val="00111395"/>
    <w:rsid w:val="001118F0"/>
    <w:rsid w:val="00111A45"/>
    <w:rsid w:val="00112809"/>
    <w:rsid w:val="0011295C"/>
    <w:rsid w:val="00112E90"/>
    <w:rsid w:val="00113B76"/>
    <w:rsid w:val="00113FF5"/>
    <w:rsid w:val="001140A2"/>
    <w:rsid w:val="00114123"/>
    <w:rsid w:val="001142F5"/>
    <w:rsid w:val="001151EB"/>
    <w:rsid w:val="0011525D"/>
    <w:rsid w:val="00115270"/>
    <w:rsid w:val="001152DA"/>
    <w:rsid w:val="00115404"/>
    <w:rsid w:val="00115821"/>
    <w:rsid w:val="001158B9"/>
    <w:rsid w:val="00115938"/>
    <w:rsid w:val="00115BF9"/>
    <w:rsid w:val="00115E3F"/>
    <w:rsid w:val="00116163"/>
    <w:rsid w:val="0011648A"/>
    <w:rsid w:val="00116A93"/>
    <w:rsid w:val="00116AD4"/>
    <w:rsid w:val="00116C19"/>
    <w:rsid w:val="00116D95"/>
    <w:rsid w:val="0011710F"/>
    <w:rsid w:val="00117721"/>
    <w:rsid w:val="0011787B"/>
    <w:rsid w:val="001178FE"/>
    <w:rsid w:val="00120160"/>
    <w:rsid w:val="00120554"/>
    <w:rsid w:val="00120DE4"/>
    <w:rsid w:val="001212E4"/>
    <w:rsid w:val="00121410"/>
    <w:rsid w:val="001214D8"/>
    <w:rsid w:val="001217AD"/>
    <w:rsid w:val="0012198F"/>
    <w:rsid w:val="00121FE3"/>
    <w:rsid w:val="00122156"/>
    <w:rsid w:val="00122A02"/>
    <w:rsid w:val="00122BDD"/>
    <w:rsid w:val="00122C13"/>
    <w:rsid w:val="00122CAF"/>
    <w:rsid w:val="00122EE8"/>
    <w:rsid w:val="00122FFF"/>
    <w:rsid w:val="0012321E"/>
    <w:rsid w:val="0012350E"/>
    <w:rsid w:val="0012397B"/>
    <w:rsid w:val="00124171"/>
    <w:rsid w:val="00124217"/>
    <w:rsid w:val="001243E1"/>
    <w:rsid w:val="00124EAF"/>
    <w:rsid w:val="0012507C"/>
    <w:rsid w:val="001250C3"/>
    <w:rsid w:val="00125199"/>
    <w:rsid w:val="001251B0"/>
    <w:rsid w:val="0012533A"/>
    <w:rsid w:val="001259B5"/>
    <w:rsid w:val="00125B60"/>
    <w:rsid w:val="00125CEA"/>
    <w:rsid w:val="0012600E"/>
    <w:rsid w:val="00126490"/>
    <w:rsid w:val="00126B80"/>
    <w:rsid w:val="00126D41"/>
    <w:rsid w:val="001273C6"/>
    <w:rsid w:val="001302E1"/>
    <w:rsid w:val="00130301"/>
    <w:rsid w:val="001305A6"/>
    <w:rsid w:val="00130657"/>
    <w:rsid w:val="001308F0"/>
    <w:rsid w:val="001309A4"/>
    <w:rsid w:val="00130AFA"/>
    <w:rsid w:val="00130C5A"/>
    <w:rsid w:val="0013119D"/>
    <w:rsid w:val="001318EB"/>
    <w:rsid w:val="00131BBA"/>
    <w:rsid w:val="00132038"/>
    <w:rsid w:val="001326AC"/>
    <w:rsid w:val="001326F7"/>
    <w:rsid w:val="00132D1A"/>
    <w:rsid w:val="00132DF6"/>
    <w:rsid w:val="0013396F"/>
    <w:rsid w:val="00133CDD"/>
    <w:rsid w:val="00133D8E"/>
    <w:rsid w:val="0013477E"/>
    <w:rsid w:val="00134913"/>
    <w:rsid w:val="00134EF7"/>
    <w:rsid w:val="00134FE8"/>
    <w:rsid w:val="001350E4"/>
    <w:rsid w:val="001353C5"/>
    <w:rsid w:val="001354CF"/>
    <w:rsid w:val="001357AE"/>
    <w:rsid w:val="00135BAB"/>
    <w:rsid w:val="00136091"/>
    <w:rsid w:val="001364E8"/>
    <w:rsid w:val="00136681"/>
    <w:rsid w:val="001366EA"/>
    <w:rsid w:val="00136CAA"/>
    <w:rsid w:val="0013712B"/>
    <w:rsid w:val="001375FF"/>
    <w:rsid w:val="00137961"/>
    <w:rsid w:val="00137A8D"/>
    <w:rsid w:val="00137E44"/>
    <w:rsid w:val="00137EA4"/>
    <w:rsid w:val="00137F53"/>
    <w:rsid w:val="00137FB0"/>
    <w:rsid w:val="00140016"/>
    <w:rsid w:val="0014065C"/>
    <w:rsid w:val="00140A9D"/>
    <w:rsid w:val="00140BBC"/>
    <w:rsid w:val="00141418"/>
    <w:rsid w:val="00141633"/>
    <w:rsid w:val="00141AA6"/>
    <w:rsid w:val="00141B22"/>
    <w:rsid w:val="00141F84"/>
    <w:rsid w:val="00141FDD"/>
    <w:rsid w:val="001430CF"/>
    <w:rsid w:val="00143871"/>
    <w:rsid w:val="001438B9"/>
    <w:rsid w:val="00144318"/>
    <w:rsid w:val="001444BC"/>
    <w:rsid w:val="0014471B"/>
    <w:rsid w:val="00144971"/>
    <w:rsid w:val="00144AB0"/>
    <w:rsid w:val="001450FA"/>
    <w:rsid w:val="0014534F"/>
    <w:rsid w:val="00145701"/>
    <w:rsid w:val="001458BC"/>
    <w:rsid w:val="00145BD8"/>
    <w:rsid w:val="00145C3C"/>
    <w:rsid w:val="00145CDF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6BB"/>
    <w:rsid w:val="001478C0"/>
    <w:rsid w:val="00147AA9"/>
    <w:rsid w:val="00147B5A"/>
    <w:rsid w:val="00147F2A"/>
    <w:rsid w:val="00147F33"/>
    <w:rsid w:val="00147F4B"/>
    <w:rsid w:val="00147F55"/>
    <w:rsid w:val="00150208"/>
    <w:rsid w:val="001508CB"/>
    <w:rsid w:val="00150A3D"/>
    <w:rsid w:val="0015102D"/>
    <w:rsid w:val="001513CF"/>
    <w:rsid w:val="00151590"/>
    <w:rsid w:val="00151861"/>
    <w:rsid w:val="00151913"/>
    <w:rsid w:val="00151B07"/>
    <w:rsid w:val="00151C7D"/>
    <w:rsid w:val="00151FF8"/>
    <w:rsid w:val="001523ED"/>
    <w:rsid w:val="00152670"/>
    <w:rsid w:val="0015270D"/>
    <w:rsid w:val="001528F6"/>
    <w:rsid w:val="00152A95"/>
    <w:rsid w:val="00152C52"/>
    <w:rsid w:val="00153123"/>
    <w:rsid w:val="00153225"/>
    <w:rsid w:val="00153277"/>
    <w:rsid w:val="00153344"/>
    <w:rsid w:val="0015386A"/>
    <w:rsid w:val="00153A31"/>
    <w:rsid w:val="00153A55"/>
    <w:rsid w:val="00153A7F"/>
    <w:rsid w:val="00153AEA"/>
    <w:rsid w:val="00153BD5"/>
    <w:rsid w:val="00153CE1"/>
    <w:rsid w:val="00153FBD"/>
    <w:rsid w:val="0015423C"/>
    <w:rsid w:val="00154274"/>
    <w:rsid w:val="0015492A"/>
    <w:rsid w:val="00154D39"/>
    <w:rsid w:val="001551EC"/>
    <w:rsid w:val="001551F9"/>
    <w:rsid w:val="0015535D"/>
    <w:rsid w:val="001557AC"/>
    <w:rsid w:val="0015588E"/>
    <w:rsid w:val="00155A50"/>
    <w:rsid w:val="00155CDB"/>
    <w:rsid w:val="001565DC"/>
    <w:rsid w:val="001566C1"/>
    <w:rsid w:val="001568FE"/>
    <w:rsid w:val="001569A9"/>
    <w:rsid w:val="00156CF4"/>
    <w:rsid w:val="00156F48"/>
    <w:rsid w:val="00157017"/>
    <w:rsid w:val="0015738B"/>
    <w:rsid w:val="00157463"/>
    <w:rsid w:val="001574AE"/>
    <w:rsid w:val="00157508"/>
    <w:rsid w:val="00157718"/>
    <w:rsid w:val="0015781A"/>
    <w:rsid w:val="00157AE4"/>
    <w:rsid w:val="00157BEC"/>
    <w:rsid w:val="00157DAA"/>
    <w:rsid w:val="00157E31"/>
    <w:rsid w:val="00160099"/>
    <w:rsid w:val="001604CE"/>
    <w:rsid w:val="001605E0"/>
    <w:rsid w:val="00160657"/>
    <w:rsid w:val="00160715"/>
    <w:rsid w:val="001607E8"/>
    <w:rsid w:val="00160CA4"/>
    <w:rsid w:val="00161041"/>
    <w:rsid w:val="00161186"/>
    <w:rsid w:val="001613B4"/>
    <w:rsid w:val="00161497"/>
    <w:rsid w:val="00161883"/>
    <w:rsid w:val="001618AE"/>
    <w:rsid w:val="001619A7"/>
    <w:rsid w:val="00161B8C"/>
    <w:rsid w:val="00161DAF"/>
    <w:rsid w:val="00161E51"/>
    <w:rsid w:val="00161EF7"/>
    <w:rsid w:val="00162041"/>
    <w:rsid w:val="001620A0"/>
    <w:rsid w:val="00162123"/>
    <w:rsid w:val="00162353"/>
    <w:rsid w:val="001623FE"/>
    <w:rsid w:val="00162C06"/>
    <w:rsid w:val="00162E79"/>
    <w:rsid w:val="00163411"/>
    <w:rsid w:val="00163674"/>
    <w:rsid w:val="001638AD"/>
    <w:rsid w:val="00163A0F"/>
    <w:rsid w:val="00163B05"/>
    <w:rsid w:val="00163CAD"/>
    <w:rsid w:val="00163D6A"/>
    <w:rsid w:val="00164348"/>
    <w:rsid w:val="00164731"/>
    <w:rsid w:val="00164C0C"/>
    <w:rsid w:val="00164C86"/>
    <w:rsid w:val="00164ED6"/>
    <w:rsid w:val="00164F79"/>
    <w:rsid w:val="001658E8"/>
    <w:rsid w:val="00165AAA"/>
    <w:rsid w:val="00165B7C"/>
    <w:rsid w:val="001662D9"/>
    <w:rsid w:val="001663C8"/>
    <w:rsid w:val="00166B3B"/>
    <w:rsid w:val="00166BCA"/>
    <w:rsid w:val="00166C93"/>
    <w:rsid w:val="0016713B"/>
    <w:rsid w:val="001674DD"/>
    <w:rsid w:val="0016750A"/>
    <w:rsid w:val="00167539"/>
    <w:rsid w:val="00167576"/>
    <w:rsid w:val="00167662"/>
    <w:rsid w:val="001678A4"/>
    <w:rsid w:val="001679A4"/>
    <w:rsid w:val="00167A32"/>
    <w:rsid w:val="00167D5D"/>
    <w:rsid w:val="0017057A"/>
    <w:rsid w:val="00170609"/>
    <w:rsid w:val="00170654"/>
    <w:rsid w:val="001708FD"/>
    <w:rsid w:val="00170A27"/>
    <w:rsid w:val="00170BDA"/>
    <w:rsid w:val="00170C3E"/>
    <w:rsid w:val="00170C4A"/>
    <w:rsid w:val="00170DE0"/>
    <w:rsid w:val="00170E9A"/>
    <w:rsid w:val="00171A06"/>
    <w:rsid w:val="00171AC1"/>
    <w:rsid w:val="00171B9F"/>
    <w:rsid w:val="00171C45"/>
    <w:rsid w:val="00171DD7"/>
    <w:rsid w:val="001729B9"/>
    <w:rsid w:val="00172CD6"/>
    <w:rsid w:val="00172DC6"/>
    <w:rsid w:val="0017318F"/>
    <w:rsid w:val="0017319E"/>
    <w:rsid w:val="0017328D"/>
    <w:rsid w:val="001738B3"/>
    <w:rsid w:val="00173CBC"/>
    <w:rsid w:val="00173DC8"/>
    <w:rsid w:val="00174051"/>
    <w:rsid w:val="00174345"/>
    <w:rsid w:val="00174389"/>
    <w:rsid w:val="00174C6D"/>
    <w:rsid w:val="00174D6B"/>
    <w:rsid w:val="0017512C"/>
    <w:rsid w:val="001752AE"/>
    <w:rsid w:val="001753F5"/>
    <w:rsid w:val="0017545A"/>
    <w:rsid w:val="001759B6"/>
    <w:rsid w:val="00175E87"/>
    <w:rsid w:val="00175EDA"/>
    <w:rsid w:val="00175F93"/>
    <w:rsid w:val="00176311"/>
    <w:rsid w:val="00176346"/>
    <w:rsid w:val="001764DF"/>
    <w:rsid w:val="001768AC"/>
    <w:rsid w:val="00176E33"/>
    <w:rsid w:val="001770CD"/>
    <w:rsid w:val="001771E2"/>
    <w:rsid w:val="0017728F"/>
    <w:rsid w:val="0017732D"/>
    <w:rsid w:val="0017742A"/>
    <w:rsid w:val="001777C2"/>
    <w:rsid w:val="00177B98"/>
    <w:rsid w:val="00177F45"/>
    <w:rsid w:val="00180047"/>
    <w:rsid w:val="0018062D"/>
    <w:rsid w:val="00180F67"/>
    <w:rsid w:val="0018135D"/>
    <w:rsid w:val="0018146F"/>
    <w:rsid w:val="001814AE"/>
    <w:rsid w:val="001818A6"/>
    <w:rsid w:val="00181A68"/>
    <w:rsid w:val="00181F49"/>
    <w:rsid w:val="001824EB"/>
    <w:rsid w:val="0018254E"/>
    <w:rsid w:val="00182A77"/>
    <w:rsid w:val="00182E98"/>
    <w:rsid w:val="001831A3"/>
    <w:rsid w:val="001835AD"/>
    <w:rsid w:val="0018367C"/>
    <w:rsid w:val="0018372C"/>
    <w:rsid w:val="00183B8F"/>
    <w:rsid w:val="00183D44"/>
    <w:rsid w:val="00183F50"/>
    <w:rsid w:val="00184090"/>
    <w:rsid w:val="00184342"/>
    <w:rsid w:val="00184441"/>
    <w:rsid w:val="0018448D"/>
    <w:rsid w:val="00184724"/>
    <w:rsid w:val="001847AB"/>
    <w:rsid w:val="00184C19"/>
    <w:rsid w:val="001850BD"/>
    <w:rsid w:val="0018538B"/>
    <w:rsid w:val="00185E52"/>
    <w:rsid w:val="00185F9B"/>
    <w:rsid w:val="00186074"/>
    <w:rsid w:val="001862EA"/>
    <w:rsid w:val="00186598"/>
    <w:rsid w:val="001865F7"/>
    <w:rsid w:val="0018664B"/>
    <w:rsid w:val="0018669A"/>
    <w:rsid w:val="00186B04"/>
    <w:rsid w:val="00186B69"/>
    <w:rsid w:val="00186E63"/>
    <w:rsid w:val="00187187"/>
    <w:rsid w:val="001871D8"/>
    <w:rsid w:val="00187337"/>
    <w:rsid w:val="00187A4F"/>
    <w:rsid w:val="00187EC7"/>
    <w:rsid w:val="00190631"/>
    <w:rsid w:val="00190C33"/>
    <w:rsid w:val="00191055"/>
    <w:rsid w:val="001916F0"/>
    <w:rsid w:val="001918E6"/>
    <w:rsid w:val="00191A7C"/>
    <w:rsid w:val="00191B06"/>
    <w:rsid w:val="00191C2C"/>
    <w:rsid w:val="00191CC7"/>
    <w:rsid w:val="00191F43"/>
    <w:rsid w:val="001920B1"/>
    <w:rsid w:val="001920E1"/>
    <w:rsid w:val="00192484"/>
    <w:rsid w:val="001924AF"/>
    <w:rsid w:val="00192870"/>
    <w:rsid w:val="001928A9"/>
    <w:rsid w:val="00192A1A"/>
    <w:rsid w:val="00192CED"/>
    <w:rsid w:val="00193079"/>
    <w:rsid w:val="00193230"/>
    <w:rsid w:val="001938D5"/>
    <w:rsid w:val="00193B1C"/>
    <w:rsid w:val="00193BE9"/>
    <w:rsid w:val="00193D90"/>
    <w:rsid w:val="00193DC4"/>
    <w:rsid w:val="001940F5"/>
    <w:rsid w:val="00194309"/>
    <w:rsid w:val="00194421"/>
    <w:rsid w:val="00194501"/>
    <w:rsid w:val="0019469C"/>
    <w:rsid w:val="0019469F"/>
    <w:rsid w:val="001947D8"/>
    <w:rsid w:val="00194A96"/>
    <w:rsid w:val="00194AEB"/>
    <w:rsid w:val="00195344"/>
    <w:rsid w:val="00195678"/>
    <w:rsid w:val="00195815"/>
    <w:rsid w:val="00195D38"/>
    <w:rsid w:val="00195E3A"/>
    <w:rsid w:val="00195E52"/>
    <w:rsid w:val="0019637A"/>
    <w:rsid w:val="001965DB"/>
    <w:rsid w:val="001966C0"/>
    <w:rsid w:val="001966F4"/>
    <w:rsid w:val="001967F9"/>
    <w:rsid w:val="0019698B"/>
    <w:rsid w:val="00196C4A"/>
    <w:rsid w:val="00196D49"/>
    <w:rsid w:val="00196DFA"/>
    <w:rsid w:val="00196EC5"/>
    <w:rsid w:val="0019712A"/>
    <w:rsid w:val="001978F5"/>
    <w:rsid w:val="0019796D"/>
    <w:rsid w:val="00197B17"/>
    <w:rsid w:val="00197BDC"/>
    <w:rsid w:val="001A041D"/>
    <w:rsid w:val="001A04BE"/>
    <w:rsid w:val="001A0519"/>
    <w:rsid w:val="001A05EA"/>
    <w:rsid w:val="001A0D65"/>
    <w:rsid w:val="001A0DE5"/>
    <w:rsid w:val="001A0FB9"/>
    <w:rsid w:val="001A12AB"/>
    <w:rsid w:val="001A1741"/>
    <w:rsid w:val="001A1840"/>
    <w:rsid w:val="001A1B02"/>
    <w:rsid w:val="001A1CD4"/>
    <w:rsid w:val="001A2011"/>
    <w:rsid w:val="001A20E6"/>
    <w:rsid w:val="001A2174"/>
    <w:rsid w:val="001A24F8"/>
    <w:rsid w:val="001A25BB"/>
    <w:rsid w:val="001A25DC"/>
    <w:rsid w:val="001A281F"/>
    <w:rsid w:val="001A2BAF"/>
    <w:rsid w:val="001A329E"/>
    <w:rsid w:val="001A3301"/>
    <w:rsid w:val="001A3450"/>
    <w:rsid w:val="001A36B6"/>
    <w:rsid w:val="001A376D"/>
    <w:rsid w:val="001A3AB7"/>
    <w:rsid w:val="001A3E16"/>
    <w:rsid w:val="001A41C3"/>
    <w:rsid w:val="001A4300"/>
    <w:rsid w:val="001A472E"/>
    <w:rsid w:val="001A5193"/>
    <w:rsid w:val="001A52BA"/>
    <w:rsid w:val="001A5543"/>
    <w:rsid w:val="001A5910"/>
    <w:rsid w:val="001A5A03"/>
    <w:rsid w:val="001A6171"/>
    <w:rsid w:val="001A61BE"/>
    <w:rsid w:val="001A6828"/>
    <w:rsid w:val="001A6A0D"/>
    <w:rsid w:val="001A6B72"/>
    <w:rsid w:val="001A6D2C"/>
    <w:rsid w:val="001A6E34"/>
    <w:rsid w:val="001A6F21"/>
    <w:rsid w:val="001A74ED"/>
    <w:rsid w:val="001A770E"/>
    <w:rsid w:val="001A7A78"/>
    <w:rsid w:val="001A7AD7"/>
    <w:rsid w:val="001A7BD7"/>
    <w:rsid w:val="001A7C1B"/>
    <w:rsid w:val="001A7C5A"/>
    <w:rsid w:val="001A7D49"/>
    <w:rsid w:val="001A7FB4"/>
    <w:rsid w:val="001A7FD6"/>
    <w:rsid w:val="001B012D"/>
    <w:rsid w:val="001B0806"/>
    <w:rsid w:val="001B0C1A"/>
    <w:rsid w:val="001B0C6C"/>
    <w:rsid w:val="001B0C9A"/>
    <w:rsid w:val="001B0E0F"/>
    <w:rsid w:val="001B1321"/>
    <w:rsid w:val="001B142F"/>
    <w:rsid w:val="001B1C66"/>
    <w:rsid w:val="001B2158"/>
    <w:rsid w:val="001B2566"/>
    <w:rsid w:val="001B3063"/>
    <w:rsid w:val="001B3110"/>
    <w:rsid w:val="001B31C9"/>
    <w:rsid w:val="001B323E"/>
    <w:rsid w:val="001B345D"/>
    <w:rsid w:val="001B3552"/>
    <w:rsid w:val="001B361E"/>
    <w:rsid w:val="001B3626"/>
    <w:rsid w:val="001B3889"/>
    <w:rsid w:val="001B389F"/>
    <w:rsid w:val="001B39E7"/>
    <w:rsid w:val="001B3C77"/>
    <w:rsid w:val="001B43D1"/>
    <w:rsid w:val="001B4CA5"/>
    <w:rsid w:val="001B51A7"/>
    <w:rsid w:val="001B51AC"/>
    <w:rsid w:val="001B5A1E"/>
    <w:rsid w:val="001B5C0A"/>
    <w:rsid w:val="001B5C2D"/>
    <w:rsid w:val="001B5FE1"/>
    <w:rsid w:val="001B637D"/>
    <w:rsid w:val="001B66A8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653"/>
    <w:rsid w:val="001C0976"/>
    <w:rsid w:val="001C09E5"/>
    <w:rsid w:val="001C0AD3"/>
    <w:rsid w:val="001C0D06"/>
    <w:rsid w:val="001C132F"/>
    <w:rsid w:val="001C1531"/>
    <w:rsid w:val="001C1B76"/>
    <w:rsid w:val="001C21B8"/>
    <w:rsid w:val="001C2281"/>
    <w:rsid w:val="001C234B"/>
    <w:rsid w:val="001C25F4"/>
    <w:rsid w:val="001C2718"/>
    <w:rsid w:val="001C2E07"/>
    <w:rsid w:val="001C2F0E"/>
    <w:rsid w:val="001C36B0"/>
    <w:rsid w:val="001C38B7"/>
    <w:rsid w:val="001C3B17"/>
    <w:rsid w:val="001C3B61"/>
    <w:rsid w:val="001C3BD9"/>
    <w:rsid w:val="001C3FF6"/>
    <w:rsid w:val="001C4123"/>
    <w:rsid w:val="001C42F6"/>
    <w:rsid w:val="001C4526"/>
    <w:rsid w:val="001C47F8"/>
    <w:rsid w:val="001C528C"/>
    <w:rsid w:val="001C5308"/>
    <w:rsid w:val="001C5853"/>
    <w:rsid w:val="001C5D1A"/>
    <w:rsid w:val="001C5D83"/>
    <w:rsid w:val="001C5EF8"/>
    <w:rsid w:val="001C6340"/>
    <w:rsid w:val="001C6714"/>
    <w:rsid w:val="001C6D39"/>
    <w:rsid w:val="001C6DAB"/>
    <w:rsid w:val="001C6DB5"/>
    <w:rsid w:val="001C6F8B"/>
    <w:rsid w:val="001C77B5"/>
    <w:rsid w:val="001C7A17"/>
    <w:rsid w:val="001C7ABF"/>
    <w:rsid w:val="001C7BE3"/>
    <w:rsid w:val="001C7BFF"/>
    <w:rsid w:val="001C7F52"/>
    <w:rsid w:val="001D028B"/>
    <w:rsid w:val="001D02CA"/>
    <w:rsid w:val="001D04B4"/>
    <w:rsid w:val="001D04C9"/>
    <w:rsid w:val="001D07A2"/>
    <w:rsid w:val="001D0B56"/>
    <w:rsid w:val="001D0E43"/>
    <w:rsid w:val="001D13FE"/>
    <w:rsid w:val="001D16D1"/>
    <w:rsid w:val="001D1959"/>
    <w:rsid w:val="001D1E1F"/>
    <w:rsid w:val="001D2103"/>
    <w:rsid w:val="001D2733"/>
    <w:rsid w:val="001D29CC"/>
    <w:rsid w:val="001D2B25"/>
    <w:rsid w:val="001D2CB7"/>
    <w:rsid w:val="001D301D"/>
    <w:rsid w:val="001D31AF"/>
    <w:rsid w:val="001D379F"/>
    <w:rsid w:val="001D3882"/>
    <w:rsid w:val="001D3CD4"/>
    <w:rsid w:val="001D50D1"/>
    <w:rsid w:val="001D5372"/>
    <w:rsid w:val="001D5463"/>
    <w:rsid w:val="001D5549"/>
    <w:rsid w:val="001D5732"/>
    <w:rsid w:val="001D57F9"/>
    <w:rsid w:val="001D5F14"/>
    <w:rsid w:val="001D600B"/>
    <w:rsid w:val="001D6371"/>
    <w:rsid w:val="001D654D"/>
    <w:rsid w:val="001D6737"/>
    <w:rsid w:val="001D6884"/>
    <w:rsid w:val="001D6966"/>
    <w:rsid w:val="001D6EE7"/>
    <w:rsid w:val="001D6EEC"/>
    <w:rsid w:val="001D71C3"/>
    <w:rsid w:val="001D7282"/>
    <w:rsid w:val="001D7604"/>
    <w:rsid w:val="001D7865"/>
    <w:rsid w:val="001D7C12"/>
    <w:rsid w:val="001E0644"/>
    <w:rsid w:val="001E071F"/>
    <w:rsid w:val="001E0B59"/>
    <w:rsid w:val="001E0DA7"/>
    <w:rsid w:val="001E1209"/>
    <w:rsid w:val="001E155E"/>
    <w:rsid w:val="001E1615"/>
    <w:rsid w:val="001E1639"/>
    <w:rsid w:val="001E16A8"/>
    <w:rsid w:val="001E1702"/>
    <w:rsid w:val="001E1A94"/>
    <w:rsid w:val="001E234C"/>
    <w:rsid w:val="001E23F7"/>
    <w:rsid w:val="001E23FA"/>
    <w:rsid w:val="001E293B"/>
    <w:rsid w:val="001E2BBF"/>
    <w:rsid w:val="001E2BFA"/>
    <w:rsid w:val="001E2E94"/>
    <w:rsid w:val="001E2EC8"/>
    <w:rsid w:val="001E30B1"/>
    <w:rsid w:val="001E3A04"/>
    <w:rsid w:val="001E41C5"/>
    <w:rsid w:val="001E43FD"/>
    <w:rsid w:val="001E462E"/>
    <w:rsid w:val="001E4A60"/>
    <w:rsid w:val="001E50EA"/>
    <w:rsid w:val="001E5CD5"/>
    <w:rsid w:val="001E5D59"/>
    <w:rsid w:val="001E65A7"/>
    <w:rsid w:val="001E6BB6"/>
    <w:rsid w:val="001E6C46"/>
    <w:rsid w:val="001E6DC6"/>
    <w:rsid w:val="001E73BB"/>
    <w:rsid w:val="001E7B07"/>
    <w:rsid w:val="001F0386"/>
    <w:rsid w:val="001F0469"/>
    <w:rsid w:val="001F07B3"/>
    <w:rsid w:val="001F0B05"/>
    <w:rsid w:val="001F0BA0"/>
    <w:rsid w:val="001F0CBA"/>
    <w:rsid w:val="001F1063"/>
    <w:rsid w:val="001F10A4"/>
    <w:rsid w:val="001F10B2"/>
    <w:rsid w:val="001F14D3"/>
    <w:rsid w:val="001F15AB"/>
    <w:rsid w:val="001F17B0"/>
    <w:rsid w:val="001F17C4"/>
    <w:rsid w:val="001F193D"/>
    <w:rsid w:val="001F1944"/>
    <w:rsid w:val="001F228A"/>
    <w:rsid w:val="001F22F4"/>
    <w:rsid w:val="001F23FA"/>
    <w:rsid w:val="001F28DD"/>
    <w:rsid w:val="001F2ACB"/>
    <w:rsid w:val="001F2EDA"/>
    <w:rsid w:val="001F3010"/>
    <w:rsid w:val="001F34DE"/>
    <w:rsid w:val="001F35F0"/>
    <w:rsid w:val="001F379F"/>
    <w:rsid w:val="001F38B1"/>
    <w:rsid w:val="001F3EB5"/>
    <w:rsid w:val="001F442C"/>
    <w:rsid w:val="001F447E"/>
    <w:rsid w:val="001F45A4"/>
    <w:rsid w:val="001F4634"/>
    <w:rsid w:val="001F4683"/>
    <w:rsid w:val="001F486C"/>
    <w:rsid w:val="001F4B3B"/>
    <w:rsid w:val="001F4CB9"/>
    <w:rsid w:val="001F5013"/>
    <w:rsid w:val="001F5337"/>
    <w:rsid w:val="001F5375"/>
    <w:rsid w:val="001F5884"/>
    <w:rsid w:val="001F635C"/>
    <w:rsid w:val="001F63F4"/>
    <w:rsid w:val="001F640E"/>
    <w:rsid w:val="001F6578"/>
    <w:rsid w:val="001F66DD"/>
    <w:rsid w:val="001F66E5"/>
    <w:rsid w:val="001F6E58"/>
    <w:rsid w:val="001F7153"/>
    <w:rsid w:val="001F738F"/>
    <w:rsid w:val="001F74EB"/>
    <w:rsid w:val="001F786F"/>
    <w:rsid w:val="001F7B6A"/>
    <w:rsid w:val="002001D7"/>
    <w:rsid w:val="0020038B"/>
    <w:rsid w:val="00200643"/>
    <w:rsid w:val="0020066D"/>
    <w:rsid w:val="00200766"/>
    <w:rsid w:val="002008FB"/>
    <w:rsid w:val="00200AE9"/>
    <w:rsid w:val="00200F14"/>
    <w:rsid w:val="00201051"/>
    <w:rsid w:val="002012AB"/>
    <w:rsid w:val="002018AA"/>
    <w:rsid w:val="00201A44"/>
    <w:rsid w:val="00201FC1"/>
    <w:rsid w:val="00202A09"/>
    <w:rsid w:val="00202F1B"/>
    <w:rsid w:val="00203084"/>
    <w:rsid w:val="00203116"/>
    <w:rsid w:val="00203516"/>
    <w:rsid w:val="00203B15"/>
    <w:rsid w:val="00203E02"/>
    <w:rsid w:val="002040DE"/>
    <w:rsid w:val="0020470E"/>
    <w:rsid w:val="00204AB5"/>
    <w:rsid w:val="00204B7F"/>
    <w:rsid w:val="00204C1E"/>
    <w:rsid w:val="00204C65"/>
    <w:rsid w:val="00204DC3"/>
    <w:rsid w:val="0020584F"/>
    <w:rsid w:val="0020590E"/>
    <w:rsid w:val="00205EDD"/>
    <w:rsid w:val="00205F3C"/>
    <w:rsid w:val="002060BB"/>
    <w:rsid w:val="00206208"/>
    <w:rsid w:val="0020692E"/>
    <w:rsid w:val="002069B4"/>
    <w:rsid w:val="002069D0"/>
    <w:rsid w:val="00206ECB"/>
    <w:rsid w:val="002071FD"/>
    <w:rsid w:val="002075BF"/>
    <w:rsid w:val="00207669"/>
    <w:rsid w:val="002079E1"/>
    <w:rsid w:val="00207A6F"/>
    <w:rsid w:val="00210389"/>
    <w:rsid w:val="00210AEC"/>
    <w:rsid w:val="00211067"/>
    <w:rsid w:val="00211A0F"/>
    <w:rsid w:val="00211E29"/>
    <w:rsid w:val="00211E31"/>
    <w:rsid w:val="00211E53"/>
    <w:rsid w:val="00212075"/>
    <w:rsid w:val="00212180"/>
    <w:rsid w:val="0021224E"/>
    <w:rsid w:val="00212294"/>
    <w:rsid w:val="0021254D"/>
    <w:rsid w:val="00212620"/>
    <w:rsid w:val="0021264B"/>
    <w:rsid w:val="00212908"/>
    <w:rsid w:val="00212960"/>
    <w:rsid w:val="00212D95"/>
    <w:rsid w:val="00212ECD"/>
    <w:rsid w:val="00212F67"/>
    <w:rsid w:val="00212FF5"/>
    <w:rsid w:val="002134C7"/>
    <w:rsid w:val="002136EA"/>
    <w:rsid w:val="002137F7"/>
    <w:rsid w:val="00214C4F"/>
    <w:rsid w:val="00214C7C"/>
    <w:rsid w:val="002155C1"/>
    <w:rsid w:val="0021576F"/>
    <w:rsid w:val="002157E3"/>
    <w:rsid w:val="002158A4"/>
    <w:rsid w:val="00215C88"/>
    <w:rsid w:val="00215F78"/>
    <w:rsid w:val="002161E9"/>
    <w:rsid w:val="002163D9"/>
    <w:rsid w:val="00216462"/>
    <w:rsid w:val="00216684"/>
    <w:rsid w:val="002166E5"/>
    <w:rsid w:val="002167B2"/>
    <w:rsid w:val="00216AA4"/>
    <w:rsid w:val="00216C6B"/>
    <w:rsid w:val="00216DA4"/>
    <w:rsid w:val="00216DAE"/>
    <w:rsid w:val="00216FBB"/>
    <w:rsid w:val="002170AF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5F"/>
    <w:rsid w:val="00221DC0"/>
    <w:rsid w:val="00221DEF"/>
    <w:rsid w:val="002220CC"/>
    <w:rsid w:val="00222852"/>
    <w:rsid w:val="00222920"/>
    <w:rsid w:val="00222AC4"/>
    <w:rsid w:val="00222BE8"/>
    <w:rsid w:val="00222EC1"/>
    <w:rsid w:val="00223005"/>
    <w:rsid w:val="00223171"/>
    <w:rsid w:val="00223578"/>
    <w:rsid w:val="0022376F"/>
    <w:rsid w:val="00224119"/>
    <w:rsid w:val="002247B8"/>
    <w:rsid w:val="002247EB"/>
    <w:rsid w:val="002247FC"/>
    <w:rsid w:val="00224929"/>
    <w:rsid w:val="00224AE7"/>
    <w:rsid w:val="00224BDE"/>
    <w:rsid w:val="00224CB6"/>
    <w:rsid w:val="00225304"/>
    <w:rsid w:val="00225352"/>
    <w:rsid w:val="002254A5"/>
    <w:rsid w:val="00225705"/>
    <w:rsid w:val="00225770"/>
    <w:rsid w:val="00225DD1"/>
    <w:rsid w:val="002264E5"/>
    <w:rsid w:val="0022682A"/>
    <w:rsid w:val="00226CFF"/>
    <w:rsid w:val="00226E0D"/>
    <w:rsid w:val="002279E7"/>
    <w:rsid w:val="00227BCF"/>
    <w:rsid w:val="0023008B"/>
    <w:rsid w:val="002300D1"/>
    <w:rsid w:val="002302F1"/>
    <w:rsid w:val="002304C4"/>
    <w:rsid w:val="00230974"/>
    <w:rsid w:val="00230E24"/>
    <w:rsid w:val="002312DD"/>
    <w:rsid w:val="0023140F"/>
    <w:rsid w:val="00231560"/>
    <w:rsid w:val="002316DA"/>
    <w:rsid w:val="00231723"/>
    <w:rsid w:val="002317D1"/>
    <w:rsid w:val="002318EC"/>
    <w:rsid w:val="00231CA1"/>
    <w:rsid w:val="00232386"/>
    <w:rsid w:val="0023247B"/>
    <w:rsid w:val="002327C0"/>
    <w:rsid w:val="00232C1E"/>
    <w:rsid w:val="00232DF1"/>
    <w:rsid w:val="00232E1F"/>
    <w:rsid w:val="00232E3F"/>
    <w:rsid w:val="002331DE"/>
    <w:rsid w:val="00233318"/>
    <w:rsid w:val="0023353D"/>
    <w:rsid w:val="002339FC"/>
    <w:rsid w:val="00233BFC"/>
    <w:rsid w:val="00234007"/>
    <w:rsid w:val="00234107"/>
    <w:rsid w:val="002342E4"/>
    <w:rsid w:val="0023451E"/>
    <w:rsid w:val="002347C9"/>
    <w:rsid w:val="00234AF0"/>
    <w:rsid w:val="00234B91"/>
    <w:rsid w:val="00234BBA"/>
    <w:rsid w:val="0023556E"/>
    <w:rsid w:val="00235833"/>
    <w:rsid w:val="002359FA"/>
    <w:rsid w:val="00235DC3"/>
    <w:rsid w:val="002363C3"/>
    <w:rsid w:val="002366C6"/>
    <w:rsid w:val="002366E3"/>
    <w:rsid w:val="0023676B"/>
    <w:rsid w:val="0023692F"/>
    <w:rsid w:val="00236A96"/>
    <w:rsid w:val="00236ABD"/>
    <w:rsid w:val="00236B72"/>
    <w:rsid w:val="00236DD2"/>
    <w:rsid w:val="00236DEA"/>
    <w:rsid w:val="002371FD"/>
    <w:rsid w:val="00237406"/>
    <w:rsid w:val="002375BF"/>
    <w:rsid w:val="002376DE"/>
    <w:rsid w:val="00237880"/>
    <w:rsid w:val="00237FDE"/>
    <w:rsid w:val="00240494"/>
    <w:rsid w:val="00240D0A"/>
    <w:rsid w:val="00240E5D"/>
    <w:rsid w:val="002412F3"/>
    <w:rsid w:val="0024137C"/>
    <w:rsid w:val="0024161A"/>
    <w:rsid w:val="002417A2"/>
    <w:rsid w:val="00241964"/>
    <w:rsid w:val="002419B0"/>
    <w:rsid w:val="002419DF"/>
    <w:rsid w:val="00241F5F"/>
    <w:rsid w:val="002421C7"/>
    <w:rsid w:val="0024224F"/>
    <w:rsid w:val="002422C1"/>
    <w:rsid w:val="0024290C"/>
    <w:rsid w:val="0024294A"/>
    <w:rsid w:val="00242BDE"/>
    <w:rsid w:val="00243201"/>
    <w:rsid w:val="00243842"/>
    <w:rsid w:val="00243968"/>
    <w:rsid w:val="00243A01"/>
    <w:rsid w:val="00243C90"/>
    <w:rsid w:val="00243ED8"/>
    <w:rsid w:val="00243F3B"/>
    <w:rsid w:val="00244C2F"/>
    <w:rsid w:val="00244DA1"/>
    <w:rsid w:val="00244DC8"/>
    <w:rsid w:val="00244F87"/>
    <w:rsid w:val="0024568E"/>
    <w:rsid w:val="00245F89"/>
    <w:rsid w:val="00246520"/>
    <w:rsid w:val="0024668F"/>
    <w:rsid w:val="00246789"/>
    <w:rsid w:val="00246AAC"/>
    <w:rsid w:val="00246AE1"/>
    <w:rsid w:val="00246CCE"/>
    <w:rsid w:val="002470C0"/>
    <w:rsid w:val="002471BF"/>
    <w:rsid w:val="002471F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6AC"/>
    <w:rsid w:val="0025092E"/>
    <w:rsid w:val="00250E05"/>
    <w:rsid w:val="00250FCA"/>
    <w:rsid w:val="00250FF1"/>
    <w:rsid w:val="0025102B"/>
    <w:rsid w:val="0025105F"/>
    <w:rsid w:val="002512BF"/>
    <w:rsid w:val="0025145C"/>
    <w:rsid w:val="0025178F"/>
    <w:rsid w:val="002518EF"/>
    <w:rsid w:val="00251F1D"/>
    <w:rsid w:val="0025239B"/>
    <w:rsid w:val="002524D0"/>
    <w:rsid w:val="00252F0B"/>
    <w:rsid w:val="00253443"/>
    <w:rsid w:val="0025389C"/>
    <w:rsid w:val="002539F4"/>
    <w:rsid w:val="00253A05"/>
    <w:rsid w:val="00253F1E"/>
    <w:rsid w:val="00253F6B"/>
    <w:rsid w:val="00254392"/>
    <w:rsid w:val="002546B3"/>
    <w:rsid w:val="0025482F"/>
    <w:rsid w:val="002549CD"/>
    <w:rsid w:val="00255085"/>
    <w:rsid w:val="00255118"/>
    <w:rsid w:val="00255592"/>
    <w:rsid w:val="0025597C"/>
    <w:rsid w:val="0025624D"/>
    <w:rsid w:val="0025644E"/>
    <w:rsid w:val="0025645B"/>
    <w:rsid w:val="00256587"/>
    <w:rsid w:val="00256612"/>
    <w:rsid w:val="00256683"/>
    <w:rsid w:val="0025686E"/>
    <w:rsid w:val="00256AB6"/>
    <w:rsid w:val="00256B8C"/>
    <w:rsid w:val="00256BBC"/>
    <w:rsid w:val="00256CE5"/>
    <w:rsid w:val="00256D22"/>
    <w:rsid w:val="00256F0B"/>
    <w:rsid w:val="00256FD6"/>
    <w:rsid w:val="0025720A"/>
    <w:rsid w:val="00257586"/>
    <w:rsid w:val="0025784C"/>
    <w:rsid w:val="00257B3E"/>
    <w:rsid w:val="00257EC4"/>
    <w:rsid w:val="0026068D"/>
    <w:rsid w:val="00260704"/>
    <w:rsid w:val="00260A82"/>
    <w:rsid w:val="00260B2A"/>
    <w:rsid w:val="002615FB"/>
    <w:rsid w:val="002619CD"/>
    <w:rsid w:val="00261EF2"/>
    <w:rsid w:val="002620E8"/>
    <w:rsid w:val="00262366"/>
    <w:rsid w:val="002623A4"/>
    <w:rsid w:val="0026252B"/>
    <w:rsid w:val="0026265D"/>
    <w:rsid w:val="00262A21"/>
    <w:rsid w:val="0026339F"/>
    <w:rsid w:val="00263546"/>
    <w:rsid w:val="00263953"/>
    <w:rsid w:val="002639CB"/>
    <w:rsid w:val="00264B13"/>
    <w:rsid w:val="00264C91"/>
    <w:rsid w:val="00265CFF"/>
    <w:rsid w:val="002670DA"/>
    <w:rsid w:val="002671AD"/>
    <w:rsid w:val="002672DB"/>
    <w:rsid w:val="00267327"/>
    <w:rsid w:val="00267347"/>
    <w:rsid w:val="0026739D"/>
    <w:rsid w:val="002674D8"/>
    <w:rsid w:val="00267524"/>
    <w:rsid w:val="00267882"/>
    <w:rsid w:val="00267F54"/>
    <w:rsid w:val="002702C6"/>
    <w:rsid w:val="00270782"/>
    <w:rsid w:val="00271901"/>
    <w:rsid w:val="00272284"/>
    <w:rsid w:val="002725A7"/>
    <w:rsid w:val="002726C3"/>
    <w:rsid w:val="0027286B"/>
    <w:rsid w:val="00272A69"/>
    <w:rsid w:val="00272B3B"/>
    <w:rsid w:val="00272C9B"/>
    <w:rsid w:val="00273002"/>
    <w:rsid w:val="002730DE"/>
    <w:rsid w:val="002732D3"/>
    <w:rsid w:val="002732FF"/>
    <w:rsid w:val="00273AE5"/>
    <w:rsid w:val="00274268"/>
    <w:rsid w:val="002746A7"/>
    <w:rsid w:val="00274761"/>
    <w:rsid w:val="0027487F"/>
    <w:rsid w:val="00274BD6"/>
    <w:rsid w:val="00274C5B"/>
    <w:rsid w:val="002753D3"/>
    <w:rsid w:val="00275424"/>
    <w:rsid w:val="002754FF"/>
    <w:rsid w:val="00275601"/>
    <w:rsid w:val="002759C6"/>
    <w:rsid w:val="00275C8A"/>
    <w:rsid w:val="00275C95"/>
    <w:rsid w:val="00276495"/>
    <w:rsid w:val="00276989"/>
    <w:rsid w:val="00276AF6"/>
    <w:rsid w:val="00276BF6"/>
    <w:rsid w:val="00277090"/>
    <w:rsid w:val="0027709D"/>
    <w:rsid w:val="0027709F"/>
    <w:rsid w:val="002771AD"/>
    <w:rsid w:val="00277227"/>
    <w:rsid w:val="00277882"/>
    <w:rsid w:val="00277907"/>
    <w:rsid w:val="00277BAA"/>
    <w:rsid w:val="00277D5F"/>
    <w:rsid w:val="00277E8F"/>
    <w:rsid w:val="00280019"/>
    <w:rsid w:val="002805E0"/>
    <w:rsid w:val="0028088E"/>
    <w:rsid w:val="002808E7"/>
    <w:rsid w:val="00280C80"/>
    <w:rsid w:val="00280D65"/>
    <w:rsid w:val="00280DE9"/>
    <w:rsid w:val="00280FEE"/>
    <w:rsid w:val="0028171F"/>
    <w:rsid w:val="00281C72"/>
    <w:rsid w:val="00281CAD"/>
    <w:rsid w:val="0028209A"/>
    <w:rsid w:val="0028222F"/>
    <w:rsid w:val="00282252"/>
    <w:rsid w:val="002823B4"/>
    <w:rsid w:val="0028258D"/>
    <w:rsid w:val="002825FF"/>
    <w:rsid w:val="002826FE"/>
    <w:rsid w:val="0028270C"/>
    <w:rsid w:val="0028298A"/>
    <w:rsid w:val="002829D3"/>
    <w:rsid w:val="00282E8B"/>
    <w:rsid w:val="002834D4"/>
    <w:rsid w:val="002835F8"/>
    <w:rsid w:val="0028373A"/>
    <w:rsid w:val="00283830"/>
    <w:rsid w:val="00283842"/>
    <w:rsid w:val="00283858"/>
    <w:rsid w:val="002839EE"/>
    <w:rsid w:val="002844A6"/>
    <w:rsid w:val="00284A17"/>
    <w:rsid w:val="00284F8D"/>
    <w:rsid w:val="00286090"/>
    <w:rsid w:val="00286DBE"/>
    <w:rsid w:val="00286DD9"/>
    <w:rsid w:val="00287082"/>
    <w:rsid w:val="00287230"/>
    <w:rsid w:val="002872B7"/>
    <w:rsid w:val="0028733F"/>
    <w:rsid w:val="00287953"/>
    <w:rsid w:val="00287F9A"/>
    <w:rsid w:val="00290012"/>
    <w:rsid w:val="002900B8"/>
    <w:rsid w:val="00290130"/>
    <w:rsid w:val="00290A1F"/>
    <w:rsid w:val="00290B5E"/>
    <w:rsid w:val="00290C98"/>
    <w:rsid w:val="00290D48"/>
    <w:rsid w:val="00290FE3"/>
    <w:rsid w:val="0029119F"/>
    <w:rsid w:val="00291338"/>
    <w:rsid w:val="002914D7"/>
    <w:rsid w:val="00291FD2"/>
    <w:rsid w:val="00292149"/>
    <w:rsid w:val="00292993"/>
    <w:rsid w:val="002929BC"/>
    <w:rsid w:val="0029329C"/>
    <w:rsid w:val="00293855"/>
    <w:rsid w:val="002939BA"/>
    <w:rsid w:val="002941D6"/>
    <w:rsid w:val="002943AD"/>
    <w:rsid w:val="0029465C"/>
    <w:rsid w:val="002948F6"/>
    <w:rsid w:val="00294C32"/>
    <w:rsid w:val="00294FB6"/>
    <w:rsid w:val="00295032"/>
    <w:rsid w:val="002951C0"/>
    <w:rsid w:val="0029529C"/>
    <w:rsid w:val="002952EC"/>
    <w:rsid w:val="002955CA"/>
    <w:rsid w:val="002959F9"/>
    <w:rsid w:val="00295B10"/>
    <w:rsid w:val="00295E2E"/>
    <w:rsid w:val="002965C3"/>
    <w:rsid w:val="002966A5"/>
    <w:rsid w:val="00296A31"/>
    <w:rsid w:val="00296B13"/>
    <w:rsid w:val="002974C2"/>
    <w:rsid w:val="002974DF"/>
    <w:rsid w:val="00297A04"/>
    <w:rsid w:val="00297DE8"/>
    <w:rsid w:val="00297EE9"/>
    <w:rsid w:val="002A00B9"/>
    <w:rsid w:val="002A01DA"/>
    <w:rsid w:val="002A03A6"/>
    <w:rsid w:val="002A0572"/>
    <w:rsid w:val="002A059E"/>
    <w:rsid w:val="002A0828"/>
    <w:rsid w:val="002A0D98"/>
    <w:rsid w:val="002A0E17"/>
    <w:rsid w:val="002A0F5D"/>
    <w:rsid w:val="002A1472"/>
    <w:rsid w:val="002A1740"/>
    <w:rsid w:val="002A1910"/>
    <w:rsid w:val="002A2738"/>
    <w:rsid w:val="002A2895"/>
    <w:rsid w:val="002A2FDF"/>
    <w:rsid w:val="002A3386"/>
    <w:rsid w:val="002A3622"/>
    <w:rsid w:val="002A39C8"/>
    <w:rsid w:val="002A3AA9"/>
    <w:rsid w:val="002A3ADB"/>
    <w:rsid w:val="002A3B24"/>
    <w:rsid w:val="002A3B36"/>
    <w:rsid w:val="002A3DF7"/>
    <w:rsid w:val="002A474D"/>
    <w:rsid w:val="002A4990"/>
    <w:rsid w:val="002A4A25"/>
    <w:rsid w:val="002A4BA1"/>
    <w:rsid w:val="002A4EB6"/>
    <w:rsid w:val="002A5042"/>
    <w:rsid w:val="002A53E5"/>
    <w:rsid w:val="002A55AE"/>
    <w:rsid w:val="002A5730"/>
    <w:rsid w:val="002A5781"/>
    <w:rsid w:val="002A5BCD"/>
    <w:rsid w:val="002A5D24"/>
    <w:rsid w:val="002A664B"/>
    <w:rsid w:val="002A669D"/>
    <w:rsid w:val="002A6890"/>
    <w:rsid w:val="002A6B32"/>
    <w:rsid w:val="002A77CC"/>
    <w:rsid w:val="002A7957"/>
    <w:rsid w:val="002A7F05"/>
    <w:rsid w:val="002B0492"/>
    <w:rsid w:val="002B04E4"/>
    <w:rsid w:val="002B072C"/>
    <w:rsid w:val="002B083D"/>
    <w:rsid w:val="002B093F"/>
    <w:rsid w:val="002B1489"/>
    <w:rsid w:val="002B14CB"/>
    <w:rsid w:val="002B1670"/>
    <w:rsid w:val="002B1984"/>
    <w:rsid w:val="002B1AAB"/>
    <w:rsid w:val="002B1E23"/>
    <w:rsid w:val="002B2521"/>
    <w:rsid w:val="002B252A"/>
    <w:rsid w:val="002B28A9"/>
    <w:rsid w:val="002B2B08"/>
    <w:rsid w:val="002B2B6C"/>
    <w:rsid w:val="002B2DAB"/>
    <w:rsid w:val="002B2E96"/>
    <w:rsid w:val="002B2F7D"/>
    <w:rsid w:val="002B2F89"/>
    <w:rsid w:val="002B3431"/>
    <w:rsid w:val="002B36EC"/>
    <w:rsid w:val="002B3763"/>
    <w:rsid w:val="002B37D0"/>
    <w:rsid w:val="002B385C"/>
    <w:rsid w:val="002B3F33"/>
    <w:rsid w:val="002B4096"/>
    <w:rsid w:val="002B5182"/>
    <w:rsid w:val="002B5739"/>
    <w:rsid w:val="002B57BD"/>
    <w:rsid w:val="002B57FD"/>
    <w:rsid w:val="002B5886"/>
    <w:rsid w:val="002B592E"/>
    <w:rsid w:val="002B5D67"/>
    <w:rsid w:val="002B5F44"/>
    <w:rsid w:val="002B6243"/>
    <w:rsid w:val="002B6336"/>
    <w:rsid w:val="002B6388"/>
    <w:rsid w:val="002B6414"/>
    <w:rsid w:val="002B6723"/>
    <w:rsid w:val="002B6BF2"/>
    <w:rsid w:val="002B6CD3"/>
    <w:rsid w:val="002B74FF"/>
    <w:rsid w:val="002B7904"/>
    <w:rsid w:val="002B7C39"/>
    <w:rsid w:val="002B7DA3"/>
    <w:rsid w:val="002C03BC"/>
    <w:rsid w:val="002C06D5"/>
    <w:rsid w:val="002C0714"/>
    <w:rsid w:val="002C0848"/>
    <w:rsid w:val="002C0A59"/>
    <w:rsid w:val="002C143E"/>
    <w:rsid w:val="002C1563"/>
    <w:rsid w:val="002C16E1"/>
    <w:rsid w:val="002C192E"/>
    <w:rsid w:val="002C19FF"/>
    <w:rsid w:val="002C1BA4"/>
    <w:rsid w:val="002C1BAA"/>
    <w:rsid w:val="002C201C"/>
    <w:rsid w:val="002C213E"/>
    <w:rsid w:val="002C24B7"/>
    <w:rsid w:val="002C26D3"/>
    <w:rsid w:val="002C2737"/>
    <w:rsid w:val="002C288D"/>
    <w:rsid w:val="002C2946"/>
    <w:rsid w:val="002C2AD3"/>
    <w:rsid w:val="002C2D9E"/>
    <w:rsid w:val="002C2E10"/>
    <w:rsid w:val="002C2EA5"/>
    <w:rsid w:val="002C2FF9"/>
    <w:rsid w:val="002C3319"/>
    <w:rsid w:val="002C33B0"/>
    <w:rsid w:val="002C340B"/>
    <w:rsid w:val="002C3552"/>
    <w:rsid w:val="002C3848"/>
    <w:rsid w:val="002C38D0"/>
    <w:rsid w:val="002C38EA"/>
    <w:rsid w:val="002C3E1F"/>
    <w:rsid w:val="002C3E48"/>
    <w:rsid w:val="002C4224"/>
    <w:rsid w:val="002C44BE"/>
    <w:rsid w:val="002C46ED"/>
    <w:rsid w:val="002C4769"/>
    <w:rsid w:val="002C48B9"/>
    <w:rsid w:val="002C4B71"/>
    <w:rsid w:val="002C4CEA"/>
    <w:rsid w:val="002C5610"/>
    <w:rsid w:val="002C5A25"/>
    <w:rsid w:val="002C5AFF"/>
    <w:rsid w:val="002C5CCA"/>
    <w:rsid w:val="002C5DFE"/>
    <w:rsid w:val="002C61F8"/>
    <w:rsid w:val="002C652F"/>
    <w:rsid w:val="002C667E"/>
    <w:rsid w:val="002C66C4"/>
    <w:rsid w:val="002C67A2"/>
    <w:rsid w:val="002C6C35"/>
    <w:rsid w:val="002C7145"/>
    <w:rsid w:val="002C74A9"/>
    <w:rsid w:val="002C7613"/>
    <w:rsid w:val="002C7963"/>
    <w:rsid w:val="002C7F22"/>
    <w:rsid w:val="002D0232"/>
    <w:rsid w:val="002D086D"/>
    <w:rsid w:val="002D0CDA"/>
    <w:rsid w:val="002D0DF1"/>
    <w:rsid w:val="002D1042"/>
    <w:rsid w:val="002D131C"/>
    <w:rsid w:val="002D1346"/>
    <w:rsid w:val="002D1485"/>
    <w:rsid w:val="002D15CA"/>
    <w:rsid w:val="002D1793"/>
    <w:rsid w:val="002D1979"/>
    <w:rsid w:val="002D1CC7"/>
    <w:rsid w:val="002D2214"/>
    <w:rsid w:val="002D2250"/>
    <w:rsid w:val="002D2632"/>
    <w:rsid w:val="002D2A8B"/>
    <w:rsid w:val="002D2AEE"/>
    <w:rsid w:val="002D3074"/>
    <w:rsid w:val="002D30B0"/>
    <w:rsid w:val="002D38CB"/>
    <w:rsid w:val="002D39A2"/>
    <w:rsid w:val="002D3B05"/>
    <w:rsid w:val="002D3CA1"/>
    <w:rsid w:val="002D3D2F"/>
    <w:rsid w:val="002D3DA1"/>
    <w:rsid w:val="002D3EFD"/>
    <w:rsid w:val="002D42D6"/>
    <w:rsid w:val="002D459D"/>
    <w:rsid w:val="002D4BE8"/>
    <w:rsid w:val="002D4FD1"/>
    <w:rsid w:val="002D5190"/>
    <w:rsid w:val="002D5462"/>
    <w:rsid w:val="002D54BE"/>
    <w:rsid w:val="002D55DA"/>
    <w:rsid w:val="002D55F5"/>
    <w:rsid w:val="002D56DB"/>
    <w:rsid w:val="002D5CA8"/>
    <w:rsid w:val="002D5CDE"/>
    <w:rsid w:val="002D5E2B"/>
    <w:rsid w:val="002D5F9F"/>
    <w:rsid w:val="002D6174"/>
    <w:rsid w:val="002D6316"/>
    <w:rsid w:val="002D68EA"/>
    <w:rsid w:val="002D6B2D"/>
    <w:rsid w:val="002D6FFC"/>
    <w:rsid w:val="002D71A3"/>
    <w:rsid w:val="002D71D1"/>
    <w:rsid w:val="002D76DE"/>
    <w:rsid w:val="002D78A8"/>
    <w:rsid w:val="002D78F2"/>
    <w:rsid w:val="002D7903"/>
    <w:rsid w:val="002D7926"/>
    <w:rsid w:val="002D7D4D"/>
    <w:rsid w:val="002D7D70"/>
    <w:rsid w:val="002E0046"/>
    <w:rsid w:val="002E016B"/>
    <w:rsid w:val="002E02A0"/>
    <w:rsid w:val="002E03BF"/>
    <w:rsid w:val="002E0504"/>
    <w:rsid w:val="002E0589"/>
    <w:rsid w:val="002E06CD"/>
    <w:rsid w:val="002E06D4"/>
    <w:rsid w:val="002E0EF8"/>
    <w:rsid w:val="002E10B0"/>
    <w:rsid w:val="002E132A"/>
    <w:rsid w:val="002E13F4"/>
    <w:rsid w:val="002E14B1"/>
    <w:rsid w:val="002E177B"/>
    <w:rsid w:val="002E18AD"/>
    <w:rsid w:val="002E215C"/>
    <w:rsid w:val="002E256A"/>
    <w:rsid w:val="002E25B0"/>
    <w:rsid w:val="002E266C"/>
    <w:rsid w:val="002E2BA1"/>
    <w:rsid w:val="002E2FAB"/>
    <w:rsid w:val="002E35CE"/>
    <w:rsid w:val="002E395D"/>
    <w:rsid w:val="002E39A2"/>
    <w:rsid w:val="002E39D3"/>
    <w:rsid w:val="002E39F4"/>
    <w:rsid w:val="002E3DCB"/>
    <w:rsid w:val="002E3E8A"/>
    <w:rsid w:val="002E4093"/>
    <w:rsid w:val="002E4190"/>
    <w:rsid w:val="002E49B1"/>
    <w:rsid w:val="002E515E"/>
    <w:rsid w:val="002E5235"/>
    <w:rsid w:val="002E5A53"/>
    <w:rsid w:val="002E5AFA"/>
    <w:rsid w:val="002E5DFC"/>
    <w:rsid w:val="002E6249"/>
    <w:rsid w:val="002E67CF"/>
    <w:rsid w:val="002E6E23"/>
    <w:rsid w:val="002E702B"/>
    <w:rsid w:val="002E70C7"/>
    <w:rsid w:val="002E7723"/>
    <w:rsid w:val="002E78AA"/>
    <w:rsid w:val="002E791B"/>
    <w:rsid w:val="002E7A07"/>
    <w:rsid w:val="002E7E95"/>
    <w:rsid w:val="002F013F"/>
    <w:rsid w:val="002F02B5"/>
    <w:rsid w:val="002F065B"/>
    <w:rsid w:val="002F0D51"/>
    <w:rsid w:val="002F0DC8"/>
    <w:rsid w:val="002F0ED8"/>
    <w:rsid w:val="002F1C40"/>
    <w:rsid w:val="002F1FA3"/>
    <w:rsid w:val="002F2822"/>
    <w:rsid w:val="002F2F41"/>
    <w:rsid w:val="002F3048"/>
    <w:rsid w:val="002F372D"/>
    <w:rsid w:val="002F3865"/>
    <w:rsid w:val="002F39E1"/>
    <w:rsid w:val="002F3A67"/>
    <w:rsid w:val="002F3B9D"/>
    <w:rsid w:val="002F42AA"/>
    <w:rsid w:val="002F438B"/>
    <w:rsid w:val="002F4681"/>
    <w:rsid w:val="002F4AB2"/>
    <w:rsid w:val="002F5230"/>
    <w:rsid w:val="002F5425"/>
    <w:rsid w:val="002F5616"/>
    <w:rsid w:val="002F590B"/>
    <w:rsid w:val="002F59B5"/>
    <w:rsid w:val="002F5DBC"/>
    <w:rsid w:val="002F5DDC"/>
    <w:rsid w:val="002F5E6F"/>
    <w:rsid w:val="002F61A9"/>
    <w:rsid w:val="002F61BF"/>
    <w:rsid w:val="002F6724"/>
    <w:rsid w:val="002F73CD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8B"/>
    <w:rsid w:val="003005CC"/>
    <w:rsid w:val="003008B8"/>
    <w:rsid w:val="003008FD"/>
    <w:rsid w:val="003009F5"/>
    <w:rsid w:val="00300B7E"/>
    <w:rsid w:val="00300EEA"/>
    <w:rsid w:val="00300F4D"/>
    <w:rsid w:val="00301009"/>
    <w:rsid w:val="00301159"/>
    <w:rsid w:val="00301712"/>
    <w:rsid w:val="00301720"/>
    <w:rsid w:val="00301ADA"/>
    <w:rsid w:val="00301B2D"/>
    <w:rsid w:val="00301F99"/>
    <w:rsid w:val="003023B3"/>
    <w:rsid w:val="003024A6"/>
    <w:rsid w:val="0030252D"/>
    <w:rsid w:val="003027BD"/>
    <w:rsid w:val="00302DA3"/>
    <w:rsid w:val="0030300F"/>
    <w:rsid w:val="00303026"/>
    <w:rsid w:val="0030314F"/>
    <w:rsid w:val="003039F9"/>
    <w:rsid w:val="00303E4A"/>
    <w:rsid w:val="00304296"/>
    <w:rsid w:val="003043CD"/>
    <w:rsid w:val="0030442B"/>
    <w:rsid w:val="0030448B"/>
    <w:rsid w:val="003045A8"/>
    <w:rsid w:val="003047D2"/>
    <w:rsid w:val="003047E0"/>
    <w:rsid w:val="00304AB6"/>
    <w:rsid w:val="00304F4A"/>
    <w:rsid w:val="003053F9"/>
    <w:rsid w:val="003057A0"/>
    <w:rsid w:val="003061C1"/>
    <w:rsid w:val="00306215"/>
    <w:rsid w:val="0030655C"/>
    <w:rsid w:val="0030673C"/>
    <w:rsid w:val="003067EC"/>
    <w:rsid w:val="0030688D"/>
    <w:rsid w:val="003071A5"/>
    <w:rsid w:val="0030728A"/>
    <w:rsid w:val="00307624"/>
    <w:rsid w:val="00307905"/>
    <w:rsid w:val="0030790F"/>
    <w:rsid w:val="00307A6D"/>
    <w:rsid w:val="00307CF0"/>
    <w:rsid w:val="003101D1"/>
    <w:rsid w:val="00310F4F"/>
    <w:rsid w:val="003110EF"/>
    <w:rsid w:val="00311608"/>
    <w:rsid w:val="003116F3"/>
    <w:rsid w:val="003117AD"/>
    <w:rsid w:val="00311AB8"/>
    <w:rsid w:val="00311D7C"/>
    <w:rsid w:val="00312260"/>
    <w:rsid w:val="003122B1"/>
    <w:rsid w:val="003124C3"/>
    <w:rsid w:val="003124CD"/>
    <w:rsid w:val="00312603"/>
    <w:rsid w:val="00312A5B"/>
    <w:rsid w:val="00312B73"/>
    <w:rsid w:val="00312C28"/>
    <w:rsid w:val="00313279"/>
    <w:rsid w:val="003134F3"/>
    <w:rsid w:val="00313595"/>
    <w:rsid w:val="0031366E"/>
    <w:rsid w:val="003139F7"/>
    <w:rsid w:val="00313A77"/>
    <w:rsid w:val="003140E4"/>
    <w:rsid w:val="003142FE"/>
    <w:rsid w:val="00314399"/>
    <w:rsid w:val="00314742"/>
    <w:rsid w:val="0031492A"/>
    <w:rsid w:val="00314956"/>
    <w:rsid w:val="00314A2C"/>
    <w:rsid w:val="00314AAE"/>
    <w:rsid w:val="00314B90"/>
    <w:rsid w:val="00314C77"/>
    <w:rsid w:val="0031517D"/>
    <w:rsid w:val="00315297"/>
    <w:rsid w:val="00315299"/>
    <w:rsid w:val="0031534D"/>
    <w:rsid w:val="0031553B"/>
    <w:rsid w:val="003157CD"/>
    <w:rsid w:val="00315950"/>
    <w:rsid w:val="00315CC3"/>
    <w:rsid w:val="00315EE7"/>
    <w:rsid w:val="00316567"/>
    <w:rsid w:val="00316FFC"/>
    <w:rsid w:val="0031702B"/>
    <w:rsid w:val="00317703"/>
    <w:rsid w:val="0031781C"/>
    <w:rsid w:val="00317DF3"/>
    <w:rsid w:val="00317F1C"/>
    <w:rsid w:val="00317F2D"/>
    <w:rsid w:val="00320048"/>
    <w:rsid w:val="003202DB"/>
    <w:rsid w:val="003203CF"/>
    <w:rsid w:val="00320825"/>
    <w:rsid w:val="00320B30"/>
    <w:rsid w:val="00320ECA"/>
    <w:rsid w:val="00321073"/>
    <w:rsid w:val="003215E5"/>
    <w:rsid w:val="003216B0"/>
    <w:rsid w:val="00321820"/>
    <w:rsid w:val="00321A26"/>
    <w:rsid w:val="00321A30"/>
    <w:rsid w:val="00321BEB"/>
    <w:rsid w:val="00321C8A"/>
    <w:rsid w:val="00321EFD"/>
    <w:rsid w:val="00322142"/>
    <w:rsid w:val="00322246"/>
    <w:rsid w:val="00322852"/>
    <w:rsid w:val="00322A74"/>
    <w:rsid w:val="00322BC2"/>
    <w:rsid w:val="00322F08"/>
    <w:rsid w:val="00323777"/>
    <w:rsid w:val="00323890"/>
    <w:rsid w:val="00323AA7"/>
    <w:rsid w:val="003240D4"/>
    <w:rsid w:val="0032424F"/>
    <w:rsid w:val="0032440D"/>
    <w:rsid w:val="003244E0"/>
    <w:rsid w:val="00324800"/>
    <w:rsid w:val="00325114"/>
    <w:rsid w:val="00325B66"/>
    <w:rsid w:val="0032603B"/>
    <w:rsid w:val="00326081"/>
    <w:rsid w:val="00326122"/>
    <w:rsid w:val="003261F0"/>
    <w:rsid w:val="00326A86"/>
    <w:rsid w:val="00326F36"/>
    <w:rsid w:val="0032711E"/>
    <w:rsid w:val="003271F6"/>
    <w:rsid w:val="003275A0"/>
    <w:rsid w:val="00327C9D"/>
    <w:rsid w:val="00327D5D"/>
    <w:rsid w:val="0033013B"/>
    <w:rsid w:val="003305BF"/>
    <w:rsid w:val="0033068E"/>
    <w:rsid w:val="0033078E"/>
    <w:rsid w:val="00330A67"/>
    <w:rsid w:val="00330E63"/>
    <w:rsid w:val="00331403"/>
    <w:rsid w:val="0033146F"/>
    <w:rsid w:val="00331D11"/>
    <w:rsid w:val="00331ECE"/>
    <w:rsid w:val="003320E8"/>
    <w:rsid w:val="00332194"/>
    <w:rsid w:val="0033255D"/>
    <w:rsid w:val="00332DD4"/>
    <w:rsid w:val="00333055"/>
    <w:rsid w:val="0033336A"/>
    <w:rsid w:val="0033337B"/>
    <w:rsid w:val="003333C2"/>
    <w:rsid w:val="0033366D"/>
    <w:rsid w:val="00333AD3"/>
    <w:rsid w:val="00333B7D"/>
    <w:rsid w:val="00333EAE"/>
    <w:rsid w:val="00333ECF"/>
    <w:rsid w:val="00334019"/>
    <w:rsid w:val="00334215"/>
    <w:rsid w:val="0033474E"/>
    <w:rsid w:val="00334858"/>
    <w:rsid w:val="0033499D"/>
    <w:rsid w:val="00334DDC"/>
    <w:rsid w:val="00334FF9"/>
    <w:rsid w:val="00335110"/>
    <w:rsid w:val="003357D0"/>
    <w:rsid w:val="0033593D"/>
    <w:rsid w:val="00335AB7"/>
    <w:rsid w:val="00335DBA"/>
    <w:rsid w:val="0033602A"/>
    <w:rsid w:val="00336198"/>
    <w:rsid w:val="003362C5"/>
    <w:rsid w:val="00336A38"/>
    <w:rsid w:val="00336E63"/>
    <w:rsid w:val="00336FDC"/>
    <w:rsid w:val="0033708A"/>
    <w:rsid w:val="003371F8"/>
    <w:rsid w:val="00337206"/>
    <w:rsid w:val="003373E7"/>
    <w:rsid w:val="00337466"/>
    <w:rsid w:val="0033766C"/>
    <w:rsid w:val="00337902"/>
    <w:rsid w:val="00337DF3"/>
    <w:rsid w:val="00337F38"/>
    <w:rsid w:val="00340035"/>
    <w:rsid w:val="0034011E"/>
    <w:rsid w:val="0034013C"/>
    <w:rsid w:val="0034022A"/>
    <w:rsid w:val="003402C9"/>
    <w:rsid w:val="00340688"/>
    <w:rsid w:val="00340A4D"/>
    <w:rsid w:val="00340BDA"/>
    <w:rsid w:val="00340E1C"/>
    <w:rsid w:val="003413E3"/>
    <w:rsid w:val="0034158F"/>
    <w:rsid w:val="003417A2"/>
    <w:rsid w:val="00341996"/>
    <w:rsid w:val="00341C70"/>
    <w:rsid w:val="00341FF0"/>
    <w:rsid w:val="0034247A"/>
    <w:rsid w:val="00342488"/>
    <w:rsid w:val="00342806"/>
    <w:rsid w:val="00342ACD"/>
    <w:rsid w:val="00342C46"/>
    <w:rsid w:val="003430CC"/>
    <w:rsid w:val="0034315A"/>
    <w:rsid w:val="00343AAC"/>
    <w:rsid w:val="00343B7F"/>
    <w:rsid w:val="00343E2A"/>
    <w:rsid w:val="0034421B"/>
    <w:rsid w:val="003445AD"/>
    <w:rsid w:val="0034464C"/>
    <w:rsid w:val="00344807"/>
    <w:rsid w:val="00344979"/>
    <w:rsid w:val="003449BB"/>
    <w:rsid w:val="003449E9"/>
    <w:rsid w:val="00344A0F"/>
    <w:rsid w:val="00344E6C"/>
    <w:rsid w:val="0034527B"/>
    <w:rsid w:val="003454A6"/>
    <w:rsid w:val="00345A5F"/>
    <w:rsid w:val="003460EB"/>
    <w:rsid w:val="00346673"/>
    <w:rsid w:val="00346A35"/>
    <w:rsid w:val="00346DF5"/>
    <w:rsid w:val="00347053"/>
    <w:rsid w:val="003470C6"/>
    <w:rsid w:val="003473EA"/>
    <w:rsid w:val="00347440"/>
    <w:rsid w:val="0034748F"/>
    <w:rsid w:val="003478BA"/>
    <w:rsid w:val="00347C78"/>
    <w:rsid w:val="00347C89"/>
    <w:rsid w:val="00347CD4"/>
    <w:rsid w:val="00347E3C"/>
    <w:rsid w:val="003500D5"/>
    <w:rsid w:val="0035053D"/>
    <w:rsid w:val="00350599"/>
    <w:rsid w:val="00350B29"/>
    <w:rsid w:val="00350B8C"/>
    <w:rsid w:val="00351287"/>
    <w:rsid w:val="003512A3"/>
    <w:rsid w:val="003512D4"/>
    <w:rsid w:val="0035168F"/>
    <w:rsid w:val="0035196D"/>
    <w:rsid w:val="00351BF5"/>
    <w:rsid w:val="00351C39"/>
    <w:rsid w:val="00351DF2"/>
    <w:rsid w:val="00351E6F"/>
    <w:rsid w:val="00352652"/>
    <w:rsid w:val="00352743"/>
    <w:rsid w:val="003528BA"/>
    <w:rsid w:val="00352C66"/>
    <w:rsid w:val="00352C74"/>
    <w:rsid w:val="00352D1F"/>
    <w:rsid w:val="00353217"/>
    <w:rsid w:val="00353365"/>
    <w:rsid w:val="0035354C"/>
    <w:rsid w:val="003535EB"/>
    <w:rsid w:val="00353C6C"/>
    <w:rsid w:val="003541CE"/>
    <w:rsid w:val="00354418"/>
    <w:rsid w:val="00354712"/>
    <w:rsid w:val="00354D3C"/>
    <w:rsid w:val="003551D2"/>
    <w:rsid w:val="003553AD"/>
    <w:rsid w:val="003554E3"/>
    <w:rsid w:val="0035562F"/>
    <w:rsid w:val="00355DD8"/>
    <w:rsid w:val="00355F06"/>
    <w:rsid w:val="00356070"/>
    <w:rsid w:val="003560B5"/>
    <w:rsid w:val="00356468"/>
    <w:rsid w:val="00356C26"/>
    <w:rsid w:val="00356C42"/>
    <w:rsid w:val="00356EDF"/>
    <w:rsid w:val="003576E7"/>
    <w:rsid w:val="00357811"/>
    <w:rsid w:val="003579E9"/>
    <w:rsid w:val="00357B07"/>
    <w:rsid w:val="00357B61"/>
    <w:rsid w:val="00357F19"/>
    <w:rsid w:val="00360139"/>
    <w:rsid w:val="00360515"/>
    <w:rsid w:val="003605BF"/>
    <w:rsid w:val="003606AB"/>
    <w:rsid w:val="00360E66"/>
    <w:rsid w:val="0036134A"/>
    <w:rsid w:val="003613C9"/>
    <w:rsid w:val="0036170B"/>
    <w:rsid w:val="00361716"/>
    <w:rsid w:val="00361862"/>
    <w:rsid w:val="00361A0C"/>
    <w:rsid w:val="00361B41"/>
    <w:rsid w:val="00361EB9"/>
    <w:rsid w:val="00361ED2"/>
    <w:rsid w:val="00362289"/>
    <w:rsid w:val="003625F0"/>
    <w:rsid w:val="00362C0F"/>
    <w:rsid w:val="00362E59"/>
    <w:rsid w:val="00362F5D"/>
    <w:rsid w:val="00362FEA"/>
    <w:rsid w:val="00363315"/>
    <w:rsid w:val="00363A77"/>
    <w:rsid w:val="00363AA8"/>
    <w:rsid w:val="00363B59"/>
    <w:rsid w:val="00363E03"/>
    <w:rsid w:val="00363F1C"/>
    <w:rsid w:val="003640D5"/>
    <w:rsid w:val="00364291"/>
    <w:rsid w:val="003646A6"/>
    <w:rsid w:val="00364821"/>
    <w:rsid w:val="00364A10"/>
    <w:rsid w:val="00364EE3"/>
    <w:rsid w:val="003656A8"/>
    <w:rsid w:val="0036582A"/>
    <w:rsid w:val="00365894"/>
    <w:rsid w:val="003658B7"/>
    <w:rsid w:val="00365D22"/>
    <w:rsid w:val="00366626"/>
    <w:rsid w:val="003667DA"/>
    <w:rsid w:val="003668F7"/>
    <w:rsid w:val="00366B83"/>
    <w:rsid w:val="00366DB1"/>
    <w:rsid w:val="0036707A"/>
    <w:rsid w:val="003672BC"/>
    <w:rsid w:val="0036735A"/>
    <w:rsid w:val="0036740A"/>
    <w:rsid w:val="00367498"/>
    <w:rsid w:val="003674AE"/>
    <w:rsid w:val="0036764C"/>
    <w:rsid w:val="00367996"/>
    <w:rsid w:val="003679AD"/>
    <w:rsid w:val="00367A33"/>
    <w:rsid w:val="00367C33"/>
    <w:rsid w:val="003700A6"/>
    <w:rsid w:val="0037059F"/>
    <w:rsid w:val="003707DD"/>
    <w:rsid w:val="00371284"/>
    <w:rsid w:val="003714E2"/>
    <w:rsid w:val="0037151E"/>
    <w:rsid w:val="00371679"/>
    <w:rsid w:val="003716E9"/>
    <w:rsid w:val="00371718"/>
    <w:rsid w:val="00371A80"/>
    <w:rsid w:val="00371D77"/>
    <w:rsid w:val="00372180"/>
    <w:rsid w:val="003722AB"/>
    <w:rsid w:val="003724FA"/>
    <w:rsid w:val="00372502"/>
    <w:rsid w:val="00372699"/>
    <w:rsid w:val="00372711"/>
    <w:rsid w:val="00372A81"/>
    <w:rsid w:val="00372BD0"/>
    <w:rsid w:val="00372DC4"/>
    <w:rsid w:val="00372F00"/>
    <w:rsid w:val="003733C1"/>
    <w:rsid w:val="0037396B"/>
    <w:rsid w:val="003739AA"/>
    <w:rsid w:val="00373DF8"/>
    <w:rsid w:val="00374229"/>
    <w:rsid w:val="00374826"/>
    <w:rsid w:val="00374992"/>
    <w:rsid w:val="00374DAC"/>
    <w:rsid w:val="003750FD"/>
    <w:rsid w:val="0037545E"/>
    <w:rsid w:val="003756A4"/>
    <w:rsid w:val="00375F2D"/>
    <w:rsid w:val="00375FDE"/>
    <w:rsid w:val="003761F3"/>
    <w:rsid w:val="003762B4"/>
    <w:rsid w:val="003764A6"/>
    <w:rsid w:val="0037656C"/>
    <w:rsid w:val="00376E65"/>
    <w:rsid w:val="00377442"/>
    <w:rsid w:val="003777F0"/>
    <w:rsid w:val="003779FA"/>
    <w:rsid w:val="003779FF"/>
    <w:rsid w:val="00377B45"/>
    <w:rsid w:val="00377BC2"/>
    <w:rsid w:val="00377CDE"/>
    <w:rsid w:val="00377E5B"/>
    <w:rsid w:val="00377EDC"/>
    <w:rsid w:val="00377F5F"/>
    <w:rsid w:val="00377F81"/>
    <w:rsid w:val="003802E8"/>
    <w:rsid w:val="0038096C"/>
    <w:rsid w:val="00380FCE"/>
    <w:rsid w:val="00381001"/>
    <w:rsid w:val="003810B3"/>
    <w:rsid w:val="0038122A"/>
    <w:rsid w:val="003813F1"/>
    <w:rsid w:val="00382489"/>
    <w:rsid w:val="00382585"/>
    <w:rsid w:val="0038260C"/>
    <w:rsid w:val="00382B98"/>
    <w:rsid w:val="00382FF9"/>
    <w:rsid w:val="003831FC"/>
    <w:rsid w:val="00383495"/>
    <w:rsid w:val="003834C8"/>
    <w:rsid w:val="00383809"/>
    <w:rsid w:val="00383AAD"/>
    <w:rsid w:val="00383BF1"/>
    <w:rsid w:val="003840A4"/>
    <w:rsid w:val="003848DF"/>
    <w:rsid w:val="00384DBE"/>
    <w:rsid w:val="00384E9F"/>
    <w:rsid w:val="00384FAB"/>
    <w:rsid w:val="003853EF"/>
    <w:rsid w:val="003855EE"/>
    <w:rsid w:val="00385960"/>
    <w:rsid w:val="00385EF0"/>
    <w:rsid w:val="00386775"/>
    <w:rsid w:val="00386DAE"/>
    <w:rsid w:val="00386F96"/>
    <w:rsid w:val="003872C2"/>
    <w:rsid w:val="003873D6"/>
    <w:rsid w:val="003903CE"/>
    <w:rsid w:val="003906E0"/>
    <w:rsid w:val="003907E3"/>
    <w:rsid w:val="00390806"/>
    <w:rsid w:val="0039081E"/>
    <w:rsid w:val="00390C01"/>
    <w:rsid w:val="003910F5"/>
    <w:rsid w:val="00391292"/>
    <w:rsid w:val="003912DD"/>
    <w:rsid w:val="003913F1"/>
    <w:rsid w:val="00391599"/>
    <w:rsid w:val="003915D5"/>
    <w:rsid w:val="0039172D"/>
    <w:rsid w:val="003917A4"/>
    <w:rsid w:val="00391C03"/>
    <w:rsid w:val="00391D38"/>
    <w:rsid w:val="00391E70"/>
    <w:rsid w:val="00391EB9"/>
    <w:rsid w:val="003921F1"/>
    <w:rsid w:val="00392259"/>
    <w:rsid w:val="00392297"/>
    <w:rsid w:val="00392344"/>
    <w:rsid w:val="0039252F"/>
    <w:rsid w:val="00392581"/>
    <w:rsid w:val="003926C1"/>
    <w:rsid w:val="0039274D"/>
    <w:rsid w:val="0039298F"/>
    <w:rsid w:val="00392C11"/>
    <w:rsid w:val="00392C4E"/>
    <w:rsid w:val="00392C6B"/>
    <w:rsid w:val="00392F36"/>
    <w:rsid w:val="00393555"/>
    <w:rsid w:val="003935CA"/>
    <w:rsid w:val="003936AD"/>
    <w:rsid w:val="00393755"/>
    <w:rsid w:val="003938C5"/>
    <w:rsid w:val="00393A3F"/>
    <w:rsid w:val="00393B3F"/>
    <w:rsid w:val="00393D73"/>
    <w:rsid w:val="003940F2"/>
    <w:rsid w:val="00394370"/>
    <w:rsid w:val="0039490E"/>
    <w:rsid w:val="00394BFC"/>
    <w:rsid w:val="00394D46"/>
    <w:rsid w:val="00394E16"/>
    <w:rsid w:val="00395031"/>
    <w:rsid w:val="003958A4"/>
    <w:rsid w:val="003958AA"/>
    <w:rsid w:val="00395E44"/>
    <w:rsid w:val="00395F9F"/>
    <w:rsid w:val="00395FF2"/>
    <w:rsid w:val="0039603F"/>
    <w:rsid w:val="00396A53"/>
    <w:rsid w:val="003970B8"/>
    <w:rsid w:val="0039734B"/>
    <w:rsid w:val="0039774C"/>
    <w:rsid w:val="00397756"/>
    <w:rsid w:val="003977E4"/>
    <w:rsid w:val="00397EBB"/>
    <w:rsid w:val="003A016E"/>
    <w:rsid w:val="003A0533"/>
    <w:rsid w:val="003A09FD"/>
    <w:rsid w:val="003A0AC9"/>
    <w:rsid w:val="003A0F00"/>
    <w:rsid w:val="003A1250"/>
    <w:rsid w:val="003A139D"/>
    <w:rsid w:val="003A1D13"/>
    <w:rsid w:val="003A1D2E"/>
    <w:rsid w:val="003A2430"/>
    <w:rsid w:val="003A248F"/>
    <w:rsid w:val="003A2566"/>
    <w:rsid w:val="003A331D"/>
    <w:rsid w:val="003A3375"/>
    <w:rsid w:val="003A3859"/>
    <w:rsid w:val="003A3A8D"/>
    <w:rsid w:val="003A3D17"/>
    <w:rsid w:val="003A4091"/>
    <w:rsid w:val="003A44A1"/>
    <w:rsid w:val="003A4648"/>
    <w:rsid w:val="003A4908"/>
    <w:rsid w:val="003A4BFD"/>
    <w:rsid w:val="003A4D30"/>
    <w:rsid w:val="003A4DB4"/>
    <w:rsid w:val="003A4DB6"/>
    <w:rsid w:val="003A502A"/>
    <w:rsid w:val="003A55F5"/>
    <w:rsid w:val="003A5BA8"/>
    <w:rsid w:val="003A5C68"/>
    <w:rsid w:val="003A5E92"/>
    <w:rsid w:val="003A6110"/>
    <w:rsid w:val="003A635A"/>
    <w:rsid w:val="003A64C1"/>
    <w:rsid w:val="003A67ED"/>
    <w:rsid w:val="003A6941"/>
    <w:rsid w:val="003A69C6"/>
    <w:rsid w:val="003A6A05"/>
    <w:rsid w:val="003A7074"/>
    <w:rsid w:val="003A724F"/>
    <w:rsid w:val="003A736F"/>
    <w:rsid w:val="003A75C4"/>
    <w:rsid w:val="003A7A26"/>
    <w:rsid w:val="003B003F"/>
    <w:rsid w:val="003B02E6"/>
    <w:rsid w:val="003B0448"/>
    <w:rsid w:val="003B0788"/>
    <w:rsid w:val="003B0934"/>
    <w:rsid w:val="003B09A9"/>
    <w:rsid w:val="003B09DF"/>
    <w:rsid w:val="003B12D5"/>
    <w:rsid w:val="003B1670"/>
    <w:rsid w:val="003B1940"/>
    <w:rsid w:val="003B1A55"/>
    <w:rsid w:val="003B2030"/>
    <w:rsid w:val="003B264E"/>
    <w:rsid w:val="003B2B89"/>
    <w:rsid w:val="003B30FB"/>
    <w:rsid w:val="003B35F4"/>
    <w:rsid w:val="003B37E8"/>
    <w:rsid w:val="003B3CE4"/>
    <w:rsid w:val="003B42DB"/>
    <w:rsid w:val="003B4A96"/>
    <w:rsid w:val="003B4CDB"/>
    <w:rsid w:val="003B4F7F"/>
    <w:rsid w:val="003B541D"/>
    <w:rsid w:val="003B552C"/>
    <w:rsid w:val="003B57C2"/>
    <w:rsid w:val="003B57CA"/>
    <w:rsid w:val="003B58D4"/>
    <w:rsid w:val="003B5F7E"/>
    <w:rsid w:val="003B6307"/>
    <w:rsid w:val="003B66A0"/>
    <w:rsid w:val="003B6AAB"/>
    <w:rsid w:val="003B7BD3"/>
    <w:rsid w:val="003B7BF2"/>
    <w:rsid w:val="003B7C28"/>
    <w:rsid w:val="003C0763"/>
    <w:rsid w:val="003C08B8"/>
    <w:rsid w:val="003C10D7"/>
    <w:rsid w:val="003C10FB"/>
    <w:rsid w:val="003C1220"/>
    <w:rsid w:val="003C17BF"/>
    <w:rsid w:val="003C18B7"/>
    <w:rsid w:val="003C18EA"/>
    <w:rsid w:val="003C1B03"/>
    <w:rsid w:val="003C251C"/>
    <w:rsid w:val="003C257B"/>
    <w:rsid w:val="003C27D3"/>
    <w:rsid w:val="003C2C8F"/>
    <w:rsid w:val="003C3001"/>
    <w:rsid w:val="003C3279"/>
    <w:rsid w:val="003C3BC3"/>
    <w:rsid w:val="003C3C54"/>
    <w:rsid w:val="003C407A"/>
    <w:rsid w:val="003C448B"/>
    <w:rsid w:val="003C44EE"/>
    <w:rsid w:val="003C496A"/>
    <w:rsid w:val="003C4A17"/>
    <w:rsid w:val="003C4E33"/>
    <w:rsid w:val="003C5176"/>
    <w:rsid w:val="003C5FBF"/>
    <w:rsid w:val="003C6294"/>
    <w:rsid w:val="003C6405"/>
    <w:rsid w:val="003C6627"/>
    <w:rsid w:val="003C6827"/>
    <w:rsid w:val="003C6ACC"/>
    <w:rsid w:val="003C6ADC"/>
    <w:rsid w:val="003C6BC1"/>
    <w:rsid w:val="003C73B0"/>
    <w:rsid w:val="003C7B4C"/>
    <w:rsid w:val="003C7B66"/>
    <w:rsid w:val="003C7D42"/>
    <w:rsid w:val="003C7D68"/>
    <w:rsid w:val="003D0E54"/>
    <w:rsid w:val="003D13DA"/>
    <w:rsid w:val="003D144B"/>
    <w:rsid w:val="003D1CE8"/>
    <w:rsid w:val="003D1D88"/>
    <w:rsid w:val="003D32E2"/>
    <w:rsid w:val="003D3425"/>
    <w:rsid w:val="003D35B5"/>
    <w:rsid w:val="003D377D"/>
    <w:rsid w:val="003D3890"/>
    <w:rsid w:val="003D3B4B"/>
    <w:rsid w:val="003D3B9C"/>
    <w:rsid w:val="003D3C71"/>
    <w:rsid w:val="003D3FE9"/>
    <w:rsid w:val="003D4453"/>
    <w:rsid w:val="003D4678"/>
    <w:rsid w:val="003D4853"/>
    <w:rsid w:val="003D4955"/>
    <w:rsid w:val="003D4B1A"/>
    <w:rsid w:val="003D4C28"/>
    <w:rsid w:val="003D4C95"/>
    <w:rsid w:val="003D4DC4"/>
    <w:rsid w:val="003D4FA3"/>
    <w:rsid w:val="003D4FAF"/>
    <w:rsid w:val="003D58B9"/>
    <w:rsid w:val="003D5990"/>
    <w:rsid w:val="003D5CAE"/>
    <w:rsid w:val="003D5E8E"/>
    <w:rsid w:val="003D5FB8"/>
    <w:rsid w:val="003D6030"/>
    <w:rsid w:val="003D6034"/>
    <w:rsid w:val="003D624B"/>
    <w:rsid w:val="003D63A7"/>
    <w:rsid w:val="003D6445"/>
    <w:rsid w:val="003D686B"/>
    <w:rsid w:val="003D697B"/>
    <w:rsid w:val="003D6B84"/>
    <w:rsid w:val="003D708E"/>
    <w:rsid w:val="003D735F"/>
    <w:rsid w:val="003D7757"/>
    <w:rsid w:val="003D784A"/>
    <w:rsid w:val="003D7D1B"/>
    <w:rsid w:val="003E02FB"/>
    <w:rsid w:val="003E06F6"/>
    <w:rsid w:val="003E0755"/>
    <w:rsid w:val="003E0B8D"/>
    <w:rsid w:val="003E0E5A"/>
    <w:rsid w:val="003E13DB"/>
    <w:rsid w:val="003E14D0"/>
    <w:rsid w:val="003E1511"/>
    <w:rsid w:val="003E15D6"/>
    <w:rsid w:val="003E165D"/>
    <w:rsid w:val="003E16CB"/>
    <w:rsid w:val="003E17DD"/>
    <w:rsid w:val="003E1C44"/>
    <w:rsid w:val="003E257C"/>
    <w:rsid w:val="003E297C"/>
    <w:rsid w:val="003E2CD2"/>
    <w:rsid w:val="003E2EB5"/>
    <w:rsid w:val="003E2F8A"/>
    <w:rsid w:val="003E32A4"/>
    <w:rsid w:val="003E3336"/>
    <w:rsid w:val="003E37D9"/>
    <w:rsid w:val="003E3812"/>
    <w:rsid w:val="003E398F"/>
    <w:rsid w:val="003E3B5D"/>
    <w:rsid w:val="003E3C8C"/>
    <w:rsid w:val="003E3F87"/>
    <w:rsid w:val="003E4382"/>
    <w:rsid w:val="003E49E1"/>
    <w:rsid w:val="003E4CE1"/>
    <w:rsid w:val="003E5034"/>
    <w:rsid w:val="003E543B"/>
    <w:rsid w:val="003E559B"/>
    <w:rsid w:val="003E5D21"/>
    <w:rsid w:val="003E60BF"/>
    <w:rsid w:val="003E61B6"/>
    <w:rsid w:val="003E61E1"/>
    <w:rsid w:val="003E6452"/>
    <w:rsid w:val="003E663C"/>
    <w:rsid w:val="003E683C"/>
    <w:rsid w:val="003E692E"/>
    <w:rsid w:val="003E6DE3"/>
    <w:rsid w:val="003E7225"/>
    <w:rsid w:val="003E724F"/>
    <w:rsid w:val="003E7667"/>
    <w:rsid w:val="003E78A1"/>
    <w:rsid w:val="003E7941"/>
    <w:rsid w:val="003E7CC9"/>
    <w:rsid w:val="003F0509"/>
    <w:rsid w:val="003F051B"/>
    <w:rsid w:val="003F068E"/>
    <w:rsid w:val="003F0755"/>
    <w:rsid w:val="003F0B28"/>
    <w:rsid w:val="003F0EA7"/>
    <w:rsid w:val="003F131C"/>
    <w:rsid w:val="003F1947"/>
    <w:rsid w:val="003F19C7"/>
    <w:rsid w:val="003F1C6A"/>
    <w:rsid w:val="003F1C9D"/>
    <w:rsid w:val="003F1E86"/>
    <w:rsid w:val="003F2501"/>
    <w:rsid w:val="003F2A7D"/>
    <w:rsid w:val="003F3011"/>
    <w:rsid w:val="003F3234"/>
    <w:rsid w:val="003F32F7"/>
    <w:rsid w:val="003F385A"/>
    <w:rsid w:val="003F38FE"/>
    <w:rsid w:val="003F3F52"/>
    <w:rsid w:val="003F403C"/>
    <w:rsid w:val="003F4312"/>
    <w:rsid w:val="003F448F"/>
    <w:rsid w:val="003F45FA"/>
    <w:rsid w:val="003F4777"/>
    <w:rsid w:val="003F49BA"/>
    <w:rsid w:val="003F541F"/>
    <w:rsid w:val="003F57FE"/>
    <w:rsid w:val="003F5AD8"/>
    <w:rsid w:val="003F5DEA"/>
    <w:rsid w:val="003F5F1E"/>
    <w:rsid w:val="003F5F7C"/>
    <w:rsid w:val="003F614C"/>
    <w:rsid w:val="003F6592"/>
    <w:rsid w:val="003F67DB"/>
    <w:rsid w:val="003F67FA"/>
    <w:rsid w:val="003F6963"/>
    <w:rsid w:val="003F69EB"/>
    <w:rsid w:val="003F6CDE"/>
    <w:rsid w:val="003F706A"/>
    <w:rsid w:val="003F706B"/>
    <w:rsid w:val="003F7400"/>
    <w:rsid w:val="003F77C8"/>
    <w:rsid w:val="003F77F5"/>
    <w:rsid w:val="003F7956"/>
    <w:rsid w:val="003F79C7"/>
    <w:rsid w:val="003F7F52"/>
    <w:rsid w:val="004000E3"/>
    <w:rsid w:val="0040046A"/>
    <w:rsid w:val="00400541"/>
    <w:rsid w:val="004005C6"/>
    <w:rsid w:val="00400B37"/>
    <w:rsid w:val="00400C94"/>
    <w:rsid w:val="00400D0C"/>
    <w:rsid w:val="00400D9E"/>
    <w:rsid w:val="00400E1F"/>
    <w:rsid w:val="0040136D"/>
    <w:rsid w:val="004014A2"/>
    <w:rsid w:val="00401737"/>
    <w:rsid w:val="0040177E"/>
    <w:rsid w:val="0040181C"/>
    <w:rsid w:val="00401A9F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AF7"/>
    <w:rsid w:val="00403B49"/>
    <w:rsid w:val="004046F4"/>
    <w:rsid w:val="0040494D"/>
    <w:rsid w:val="0040519A"/>
    <w:rsid w:val="004054E1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11F"/>
    <w:rsid w:val="00407275"/>
    <w:rsid w:val="004074EA"/>
    <w:rsid w:val="004079A8"/>
    <w:rsid w:val="00407BE6"/>
    <w:rsid w:val="00407DF1"/>
    <w:rsid w:val="00410678"/>
    <w:rsid w:val="00410BDD"/>
    <w:rsid w:val="00411363"/>
    <w:rsid w:val="00411447"/>
    <w:rsid w:val="00411A92"/>
    <w:rsid w:val="00411DF7"/>
    <w:rsid w:val="00411E58"/>
    <w:rsid w:val="00411EC6"/>
    <w:rsid w:val="00411F46"/>
    <w:rsid w:val="00412126"/>
    <w:rsid w:val="0041265F"/>
    <w:rsid w:val="004127A4"/>
    <w:rsid w:val="00412B9F"/>
    <w:rsid w:val="00413235"/>
    <w:rsid w:val="004133B5"/>
    <w:rsid w:val="004135FF"/>
    <w:rsid w:val="004136CA"/>
    <w:rsid w:val="004139FC"/>
    <w:rsid w:val="00413B9F"/>
    <w:rsid w:val="00413C50"/>
    <w:rsid w:val="00413E7E"/>
    <w:rsid w:val="00413FD9"/>
    <w:rsid w:val="004144D1"/>
    <w:rsid w:val="004145D3"/>
    <w:rsid w:val="00415492"/>
    <w:rsid w:val="00415588"/>
    <w:rsid w:val="004157E1"/>
    <w:rsid w:val="004158F6"/>
    <w:rsid w:val="00415E01"/>
    <w:rsid w:val="00415F84"/>
    <w:rsid w:val="004163C6"/>
    <w:rsid w:val="004163DA"/>
    <w:rsid w:val="00416508"/>
    <w:rsid w:val="00416911"/>
    <w:rsid w:val="00417130"/>
    <w:rsid w:val="004175A2"/>
    <w:rsid w:val="0042011C"/>
    <w:rsid w:val="00420665"/>
    <w:rsid w:val="004207DD"/>
    <w:rsid w:val="00420923"/>
    <w:rsid w:val="00420C63"/>
    <w:rsid w:val="00421187"/>
    <w:rsid w:val="0042151D"/>
    <w:rsid w:val="00421C7D"/>
    <w:rsid w:val="00421C94"/>
    <w:rsid w:val="00421E03"/>
    <w:rsid w:val="00421EBE"/>
    <w:rsid w:val="00421FB2"/>
    <w:rsid w:val="0042259E"/>
    <w:rsid w:val="00422EC5"/>
    <w:rsid w:val="00422ED2"/>
    <w:rsid w:val="0042330F"/>
    <w:rsid w:val="00423557"/>
    <w:rsid w:val="00423674"/>
    <w:rsid w:val="0042388B"/>
    <w:rsid w:val="0042402E"/>
    <w:rsid w:val="004246E0"/>
    <w:rsid w:val="004246E1"/>
    <w:rsid w:val="004247DF"/>
    <w:rsid w:val="00424911"/>
    <w:rsid w:val="00424B70"/>
    <w:rsid w:val="00425066"/>
    <w:rsid w:val="004255C9"/>
    <w:rsid w:val="00425AF3"/>
    <w:rsid w:val="00425FEE"/>
    <w:rsid w:val="00426243"/>
    <w:rsid w:val="00426A8A"/>
    <w:rsid w:val="00426B60"/>
    <w:rsid w:val="00426C42"/>
    <w:rsid w:val="00427601"/>
    <w:rsid w:val="004276FB"/>
    <w:rsid w:val="004277DF"/>
    <w:rsid w:val="00427853"/>
    <w:rsid w:val="00427BD5"/>
    <w:rsid w:val="00427CFB"/>
    <w:rsid w:val="00427F4A"/>
    <w:rsid w:val="00427F53"/>
    <w:rsid w:val="00427FCE"/>
    <w:rsid w:val="0043015E"/>
    <w:rsid w:val="004302A6"/>
    <w:rsid w:val="004302E0"/>
    <w:rsid w:val="00430421"/>
    <w:rsid w:val="0043066C"/>
    <w:rsid w:val="00430804"/>
    <w:rsid w:val="0043096D"/>
    <w:rsid w:val="00430F85"/>
    <w:rsid w:val="004314B5"/>
    <w:rsid w:val="004319E4"/>
    <w:rsid w:val="00431E0F"/>
    <w:rsid w:val="00431E55"/>
    <w:rsid w:val="00432028"/>
    <w:rsid w:val="0043211C"/>
    <w:rsid w:val="00432386"/>
    <w:rsid w:val="0043287C"/>
    <w:rsid w:val="00432999"/>
    <w:rsid w:val="00432B4E"/>
    <w:rsid w:val="004331BC"/>
    <w:rsid w:val="004331DF"/>
    <w:rsid w:val="004336B4"/>
    <w:rsid w:val="0043371B"/>
    <w:rsid w:val="00433883"/>
    <w:rsid w:val="00433996"/>
    <w:rsid w:val="00433B3D"/>
    <w:rsid w:val="00433DEB"/>
    <w:rsid w:val="004342E2"/>
    <w:rsid w:val="00434E73"/>
    <w:rsid w:val="00434FD1"/>
    <w:rsid w:val="00435075"/>
    <w:rsid w:val="00435137"/>
    <w:rsid w:val="004351E8"/>
    <w:rsid w:val="00435C0E"/>
    <w:rsid w:val="00435E36"/>
    <w:rsid w:val="00435FCD"/>
    <w:rsid w:val="004362B9"/>
    <w:rsid w:val="00436CCF"/>
    <w:rsid w:val="004375CF"/>
    <w:rsid w:val="0043775D"/>
    <w:rsid w:val="004379B2"/>
    <w:rsid w:val="00437D3F"/>
    <w:rsid w:val="00437D83"/>
    <w:rsid w:val="004404CC"/>
    <w:rsid w:val="0044099F"/>
    <w:rsid w:val="00440EC8"/>
    <w:rsid w:val="0044111F"/>
    <w:rsid w:val="00441AB0"/>
    <w:rsid w:val="00441CD6"/>
    <w:rsid w:val="0044209A"/>
    <w:rsid w:val="004422E1"/>
    <w:rsid w:val="00442475"/>
    <w:rsid w:val="00442844"/>
    <w:rsid w:val="004428E2"/>
    <w:rsid w:val="00442A97"/>
    <w:rsid w:val="00442BEE"/>
    <w:rsid w:val="00442DF7"/>
    <w:rsid w:val="00442E68"/>
    <w:rsid w:val="00442E7E"/>
    <w:rsid w:val="00443143"/>
    <w:rsid w:val="00443374"/>
    <w:rsid w:val="004438B5"/>
    <w:rsid w:val="00443B62"/>
    <w:rsid w:val="00443D38"/>
    <w:rsid w:val="00443D46"/>
    <w:rsid w:val="00443E2B"/>
    <w:rsid w:val="00443F8B"/>
    <w:rsid w:val="0044409C"/>
    <w:rsid w:val="00444254"/>
    <w:rsid w:val="004442F3"/>
    <w:rsid w:val="004445CF"/>
    <w:rsid w:val="004445D3"/>
    <w:rsid w:val="004446C2"/>
    <w:rsid w:val="0044491A"/>
    <w:rsid w:val="00444AE0"/>
    <w:rsid w:val="00444B1D"/>
    <w:rsid w:val="00445080"/>
    <w:rsid w:val="00445301"/>
    <w:rsid w:val="004453AF"/>
    <w:rsid w:val="00445CD8"/>
    <w:rsid w:val="00445E83"/>
    <w:rsid w:val="00446004"/>
    <w:rsid w:val="00446172"/>
    <w:rsid w:val="004467B0"/>
    <w:rsid w:val="004468F8"/>
    <w:rsid w:val="00446947"/>
    <w:rsid w:val="00446B2F"/>
    <w:rsid w:val="00446E50"/>
    <w:rsid w:val="00447503"/>
    <w:rsid w:val="00447936"/>
    <w:rsid w:val="00447F58"/>
    <w:rsid w:val="00450066"/>
    <w:rsid w:val="00450241"/>
    <w:rsid w:val="00450613"/>
    <w:rsid w:val="00450A77"/>
    <w:rsid w:val="00450B58"/>
    <w:rsid w:val="00450CD2"/>
    <w:rsid w:val="004511E5"/>
    <w:rsid w:val="004513D9"/>
    <w:rsid w:val="00451B2F"/>
    <w:rsid w:val="00451F70"/>
    <w:rsid w:val="004523B3"/>
    <w:rsid w:val="004527AA"/>
    <w:rsid w:val="004527F8"/>
    <w:rsid w:val="00452916"/>
    <w:rsid w:val="00452A70"/>
    <w:rsid w:val="00452D57"/>
    <w:rsid w:val="00452DF6"/>
    <w:rsid w:val="00452F9A"/>
    <w:rsid w:val="00453543"/>
    <w:rsid w:val="0045375A"/>
    <w:rsid w:val="004539A8"/>
    <w:rsid w:val="00453B1C"/>
    <w:rsid w:val="00453C18"/>
    <w:rsid w:val="0045423E"/>
    <w:rsid w:val="0045461B"/>
    <w:rsid w:val="004547DF"/>
    <w:rsid w:val="00454A6C"/>
    <w:rsid w:val="00455117"/>
    <w:rsid w:val="00455530"/>
    <w:rsid w:val="004558D7"/>
    <w:rsid w:val="0045654C"/>
    <w:rsid w:val="0045687C"/>
    <w:rsid w:val="00456A7E"/>
    <w:rsid w:val="00456B38"/>
    <w:rsid w:val="00456DA4"/>
    <w:rsid w:val="00456F7A"/>
    <w:rsid w:val="00456FE2"/>
    <w:rsid w:val="00457411"/>
    <w:rsid w:val="00457413"/>
    <w:rsid w:val="0045772F"/>
    <w:rsid w:val="00457762"/>
    <w:rsid w:val="00457908"/>
    <w:rsid w:val="00457940"/>
    <w:rsid w:val="00457BFC"/>
    <w:rsid w:val="004601C0"/>
    <w:rsid w:val="00460254"/>
    <w:rsid w:val="0046054C"/>
    <w:rsid w:val="0046078F"/>
    <w:rsid w:val="00460802"/>
    <w:rsid w:val="0046095A"/>
    <w:rsid w:val="00460D44"/>
    <w:rsid w:val="00460E46"/>
    <w:rsid w:val="0046139B"/>
    <w:rsid w:val="0046158D"/>
    <w:rsid w:val="004615DF"/>
    <w:rsid w:val="004618D7"/>
    <w:rsid w:val="00461989"/>
    <w:rsid w:val="004619F6"/>
    <w:rsid w:val="00461C01"/>
    <w:rsid w:val="00461D00"/>
    <w:rsid w:val="00461D71"/>
    <w:rsid w:val="00461ED0"/>
    <w:rsid w:val="00462506"/>
    <w:rsid w:val="00462A9F"/>
    <w:rsid w:val="00462E34"/>
    <w:rsid w:val="00462E44"/>
    <w:rsid w:val="00462FB1"/>
    <w:rsid w:val="00462FCF"/>
    <w:rsid w:val="00463202"/>
    <w:rsid w:val="0046345B"/>
    <w:rsid w:val="0046354E"/>
    <w:rsid w:val="00463816"/>
    <w:rsid w:val="00463E97"/>
    <w:rsid w:val="004640D1"/>
    <w:rsid w:val="00464111"/>
    <w:rsid w:val="004642A3"/>
    <w:rsid w:val="004642F0"/>
    <w:rsid w:val="00464821"/>
    <w:rsid w:val="004649D2"/>
    <w:rsid w:val="00464A30"/>
    <w:rsid w:val="0046514E"/>
    <w:rsid w:val="004651F7"/>
    <w:rsid w:val="00465204"/>
    <w:rsid w:val="00465651"/>
    <w:rsid w:val="004656D1"/>
    <w:rsid w:val="00465A77"/>
    <w:rsid w:val="00465E0B"/>
    <w:rsid w:val="00465E47"/>
    <w:rsid w:val="00466905"/>
    <w:rsid w:val="004669BC"/>
    <w:rsid w:val="00466C2D"/>
    <w:rsid w:val="00466E71"/>
    <w:rsid w:val="00467753"/>
    <w:rsid w:val="00467E90"/>
    <w:rsid w:val="00470B75"/>
    <w:rsid w:val="0047111D"/>
    <w:rsid w:val="004715E2"/>
    <w:rsid w:val="00471610"/>
    <w:rsid w:val="0047177D"/>
    <w:rsid w:val="004718A9"/>
    <w:rsid w:val="00471A27"/>
    <w:rsid w:val="00471E18"/>
    <w:rsid w:val="00471ED5"/>
    <w:rsid w:val="00472081"/>
    <w:rsid w:val="0047209C"/>
    <w:rsid w:val="00472680"/>
    <w:rsid w:val="00472944"/>
    <w:rsid w:val="004731B3"/>
    <w:rsid w:val="00473262"/>
    <w:rsid w:val="0047327E"/>
    <w:rsid w:val="00473494"/>
    <w:rsid w:val="00473522"/>
    <w:rsid w:val="0047378F"/>
    <w:rsid w:val="00473835"/>
    <w:rsid w:val="00473B40"/>
    <w:rsid w:val="00473D01"/>
    <w:rsid w:val="00473D5E"/>
    <w:rsid w:val="00473E22"/>
    <w:rsid w:val="00473E64"/>
    <w:rsid w:val="00473E69"/>
    <w:rsid w:val="00474264"/>
    <w:rsid w:val="0047446C"/>
    <w:rsid w:val="00474610"/>
    <w:rsid w:val="00474F20"/>
    <w:rsid w:val="004752B2"/>
    <w:rsid w:val="004753AE"/>
    <w:rsid w:val="00475D59"/>
    <w:rsid w:val="00475F8A"/>
    <w:rsid w:val="00476132"/>
    <w:rsid w:val="00476359"/>
    <w:rsid w:val="00476549"/>
    <w:rsid w:val="004768BF"/>
    <w:rsid w:val="004768DD"/>
    <w:rsid w:val="0047699A"/>
    <w:rsid w:val="00476B09"/>
    <w:rsid w:val="00476CA0"/>
    <w:rsid w:val="00476F23"/>
    <w:rsid w:val="00476F5E"/>
    <w:rsid w:val="0047739F"/>
    <w:rsid w:val="004778B6"/>
    <w:rsid w:val="0047790D"/>
    <w:rsid w:val="00477B4C"/>
    <w:rsid w:val="004801FD"/>
    <w:rsid w:val="00480263"/>
    <w:rsid w:val="00480322"/>
    <w:rsid w:val="0048065F"/>
    <w:rsid w:val="00480693"/>
    <w:rsid w:val="004809D2"/>
    <w:rsid w:val="00480BA4"/>
    <w:rsid w:val="00480EC7"/>
    <w:rsid w:val="00481081"/>
    <w:rsid w:val="00481120"/>
    <w:rsid w:val="00481520"/>
    <w:rsid w:val="00481580"/>
    <w:rsid w:val="00481784"/>
    <w:rsid w:val="00481C34"/>
    <w:rsid w:val="00481C88"/>
    <w:rsid w:val="00481F9F"/>
    <w:rsid w:val="00482B89"/>
    <w:rsid w:val="00482D80"/>
    <w:rsid w:val="00482DC9"/>
    <w:rsid w:val="00482DFF"/>
    <w:rsid w:val="004830B5"/>
    <w:rsid w:val="004830CA"/>
    <w:rsid w:val="004837BB"/>
    <w:rsid w:val="00483AAB"/>
    <w:rsid w:val="00483CC5"/>
    <w:rsid w:val="00484147"/>
    <w:rsid w:val="0048430D"/>
    <w:rsid w:val="004845C0"/>
    <w:rsid w:val="0048469B"/>
    <w:rsid w:val="004847AC"/>
    <w:rsid w:val="004847E4"/>
    <w:rsid w:val="004849D1"/>
    <w:rsid w:val="00484EF9"/>
    <w:rsid w:val="004850C1"/>
    <w:rsid w:val="00485A56"/>
    <w:rsid w:val="00485B07"/>
    <w:rsid w:val="00485BF5"/>
    <w:rsid w:val="00485E46"/>
    <w:rsid w:val="00485F06"/>
    <w:rsid w:val="00486061"/>
    <w:rsid w:val="00486266"/>
    <w:rsid w:val="00486455"/>
    <w:rsid w:val="0048667E"/>
    <w:rsid w:val="0048669F"/>
    <w:rsid w:val="004866CE"/>
    <w:rsid w:val="0048682A"/>
    <w:rsid w:val="00486A97"/>
    <w:rsid w:val="00486BF4"/>
    <w:rsid w:val="004870CF"/>
    <w:rsid w:val="004873D1"/>
    <w:rsid w:val="004874DB"/>
    <w:rsid w:val="004878C9"/>
    <w:rsid w:val="0048798C"/>
    <w:rsid w:val="00487CA8"/>
    <w:rsid w:val="00487D4E"/>
    <w:rsid w:val="00490113"/>
    <w:rsid w:val="00490474"/>
    <w:rsid w:val="0049059F"/>
    <w:rsid w:val="00490AEB"/>
    <w:rsid w:val="00490C41"/>
    <w:rsid w:val="00490F9B"/>
    <w:rsid w:val="004913B6"/>
    <w:rsid w:val="00491855"/>
    <w:rsid w:val="00491B8C"/>
    <w:rsid w:val="00491EEE"/>
    <w:rsid w:val="0049203D"/>
    <w:rsid w:val="0049204E"/>
    <w:rsid w:val="0049245E"/>
    <w:rsid w:val="00492D54"/>
    <w:rsid w:val="00492DB7"/>
    <w:rsid w:val="00492E5B"/>
    <w:rsid w:val="0049303E"/>
    <w:rsid w:val="00493253"/>
    <w:rsid w:val="004933D5"/>
    <w:rsid w:val="004933DD"/>
    <w:rsid w:val="0049375A"/>
    <w:rsid w:val="00493A1A"/>
    <w:rsid w:val="00493C0A"/>
    <w:rsid w:val="00493C66"/>
    <w:rsid w:val="00493C9A"/>
    <w:rsid w:val="00493DCC"/>
    <w:rsid w:val="00493E80"/>
    <w:rsid w:val="00493F02"/>
    <w:rsid w:val="004943B7"/>
    <w:rsid w:val="004945FB"/>
    <w:rsid w:val="0049464E"/>
    <w:rsid w:val="00494895"/>
    <w:rsid w:val="00494A9B"/>
    <w:rsid w:val="00494B88"/>
    <w:rsid w:val="00495039"/>
    <w:rsid w:val="00495048"/>
    <w:rsid w:val="0049506C"/>
    <w:rsid w:val="0049506D"/>
    <w:rsid w:val="004951E3"/>
    <w:rsid w:val="004957E9"/>
    <w:rsid w:val="00495A4D"/>
    <w:rsid w:val="00495AE5"/>
    <w:rsid w:val="00495CFB"/>
    <w:rsid w:val="00495F01"/>
    <w:rsid w:val="00496001"/>
    <w:rsid w:val="0049603C"/>
    <w:rsid w:val="00496078"/>
    <w:rsid w:val="00496115"/>
    <w:rsid w:val="0049699A"/>
    <w:rsid w:val="00496AB3"/>
    <w:rsid w:val="00496E8A"/>
    <w:rsid w:val="00496EFD"/>
    <w:rsid w:val="00496FD7"/>
    <w:rsid w:val="0049738B"/>
    <w:rsid w:val="00497D70"/>
    <w:rsid w:val="004A026D"/>
    <w:rsid w:val="004A0829"/>
    <w:rsid w:val="004A0974"/>
    <w:rsid w:val="004A0C18"/>
    <w:rsid w:val="004A10E2"/>
    <w:rsid w:val="004A128F"/>
    <w:rsid w:val="004A1904"/>
    <w:rsid w:val="004A1FDD"/>
    <w:rsid w:val="004A22FE"/>
    <w:rsid w:val="004A276D"/>
    <w:rsid w:val="004A2AAE"/>
    <w:rsid w:val="004A2CE1"/>
    <w:rsid w:val="004A2F78"/>
    <w:rsid w:val="004A2F8D"/>
    <w:rsid w:val="004A30F1"/>
    <w:rsid w:val="004A33B0"/>
    <w:rsid w:val="004A349E"/>
    <w:rsid w:val="004A3933"/>
    <w:rsid w:val="004A3A28"/>
    <w:rsid w:val="004A3BD9"/>
    <w:rsid w:val="004A3C63"/>
    <w:rsid w:val="004A3FD4"/>
    <w:rsid w:val="004A408D"/>
    <w:rsid w:val="004A45B5"/>
    <w:rsid w:val="004A4834"/>
    <w:rsid w:val="004A49EF"/>
    <w:rsid w:val="004A4B81"/>
    <w:rsid w:val="004A4D7A"/>
    <w:rsid w:val="004A51B7"/>
    <w:rsid w:val="004A56B7"/>
    <w:rsid w:val="004A5739"/>
    <w:rsid w:val="004A57EF"/>
    <w:rsid w:val="004A57FB"/>
    <w:rsid w:val="004A5848"/>
    <w:rsid w:val="004A5B5B"/>
    <w:rsid w:val="004A5F92"/>
    <w:rsid w:val="004A5FAD"/>
    <w:rsid w:val="004A635F"/>
    <w:rsid w:val="004A6607"/>
    <w:rsid w:val="004A67B6"/>
    <w:rsid w:val="004A6A0D"/>
    <w:rsid w:val="004A6EE9"/>
    <w:rsid w:val="004A6FCA"/>
    <w:rsid w:val="004A71F3"/>
    <w:rsid w:val="004A762B"/>
    <w:rsid w:val="004A763F"/>
    <w:rsid w:val="004A79CB"/>
    <w:rsid w:val="004A7C68"/>
    <w:rsid w:val="004A7E4B"/>
    <w:rsid w:val="004A7E74"/>
    <w:rsid w:val="004A7EF7"/>
    <w:rsid w:val="004A7F8C"/>
    <w:rsid w:val="004B053D"/>
    <w:rsid w:val="004B07A7"/>
    <w:rsid w:val="004B07CC"/>
    <w:rsid w:val="004B08DC"/>
    <w:rsid w:val="004B0B24"/>
    <w:rsid w:val="004B0BE3"/>
    <w:rsid w:val="004B0D75"/>
    <w:rsid w:val="004B180A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82D"/>
    <w:rsid w:val="004B3952"/>
    <w:rsid w:val="004B3C69"/>
    <w:rsid w:val="004B3EAF"/>
    <w:rsid w:val="004B405C"/>
    <w:rsid w:val="004B4130"/>
    <w:rsid w:val="004B41AF"/>
    <w:rsid w:val="004B481F"/>
    <w:rsid w:val="004B4853"/>
    <w:rsid w:val="004B489D"/>
    <w:rsid w:val="004B4A44"/>
    <w:rsid w:val="004B4D26"/>
    <w:rsid w:val="004B4EA2"/>
    <w:rsid w:val="004B5030"/>
    <w:rsid w:val="004B5205"/>
    <w:rsid w:val="004B5257"/>
    <w:rsid w:val="004B52CE"/>
    <w:rsid w:val="004B55FA"/>
    <w:rsid w:val="004B572F"/>
    <w:rsid w:val="004B57CA"/>
    <w:rsid w:val="004B5991"/>
    <w:rsid w:val="004B59A5"/>
    <w:rsid w:val="004B6119"/>
    <w:rsid w:val="004B68E2"/>
    <w:rsid w:val="004B6C02"/>
    <w:rsid w:val="004B72E6"/>
    <w:rsid w:val="004B7692"/>
    <w:rsid w:val="004B7CA9"/>
    <w:rsid w:val="004B7EBD"/>
    <w:rsid w:val="004B7F7E"/>
    <w:rsid w:val="004B7FD0"/>
    <w:rsid w:val="004C0065"/>
    <w:rsid w:val="004C011D"/>
    <w:rsid w:val="004C03C9"/>
    <w:rsid w:val="004C0540"/>
    <w:rsid w:val="004C0C42"/>
    <w:rsid w:val="004C1079"/>
    <w:rsid w:val="004C12A9"/>
    <w:rsid w:val="004C1716"/>
    <w:rsid w:val="004C17CF"/>
    <w:rsid w:val="004C1A28"/>
    <w:rsid w:val="004C1C78"/>
    <w:rsid w:val="004C1E6E"/>
    <w:rsid w:val="004C1F0A"/>
    <w:rsid w:val="004C1F45"/>
    <w:rsid w:val="004C215E"/>
    <w:rsid w:val="004C2E96"/>
    <w:rsid w:val="004C2EDA"/>
    <w:rsid w:val="004C2F8F"/>
    <w:rsid w:val="004C333C"/>
    <w:rsid w:val="004C37DF"/>
    <w:rsid w:val="004C3970"/>
    <w:rsid w:val="004C3A61"/>
    <w:rsid w:val="004C3BB0"/>
    <w:rsid w:val="004C3D4F"/>
    <w:rsid w:val="004C3E3A"/>
    <w:rsid w:val="004C40B6"/>
    <w:rsid w:val="004C417D"/>
    <w:rsid w:val="004C4239"/>
    <w:rsid w:val="004C4448"/>
    <w:rsid w:val="004C4631"/>
    <w:rsid w:val="004C47C2"/>
    <w:rsid w:val="004C4BBD"/>
    <w:rsid w:val="004C4D6A"/>
    <w:rsid w:val="004C4E44"/>
    <w:rsid w:val="004C4E51"/>
    <w:rsid w:val="004C4FE4"/>
    <w:rsid w:val="004C514A"/>
    <w:rsid w:val="004C54C0"/>
    <w:rsid w:val="004C56EE"/>
    <w:rsid w:val="004C6178"/>
    <w:rsid w:val="004C6452"/>
    <w:rsid w:val="004C64D0"/>
    <w:rsid w:val="004C684B"/>
    <w:rsid w:val="004C755B"/>
    <w:rsid w:val="004C7DCD"/>
    <w:rsid w:val="004D05A1"/>
    <w:rsid w:val="004D05BE"/>
    <w:rsid w:val="004D0730"/>
    <w:rsid w:val="004D0755"/>
    <w:rsid w:val="004D0848"/>
    <w:rsid w:val="004D08B2"/>
    <w:rsid w:val="004D0C60"/>
    <w:rsid w:val="004D0EA1"/>
    <w:rsid w:val="004D0F1F"/>
    <w:rsid w:val="004D0F21"/>
    <w:rsid w:val="004D1AB9"/>
    <w:rsid w:val="004D1D71"/>
    <w:rsid w:val="004D205C"/>
    <w:rsid w:val="004D20AF"/>
    <w:rsid w:val="004D2522"/>
    <w:rsid w:val="004D253D"/>
    <w:rsid w:val="004D2544"/>
    <w:rsid w:val="004D2663"/>
    <w:rsid w:val="004D26B5"/>
    <w:rsid w:val="004D2734"/>
    <w:rsid w:val="004D280B"/>
    <w:rsid w:val="004D28A1"/>
    <w:rsid w:val="004D2AD7"/>
    <w:rsid w:val="004D2CF9"/>
    <w:rsid w:val="004D2EE8"/>
    <w:rsid w:val="004D2FDC"/>
    <w:rsid w:val="004D356C"/>
    <w:rsid w:val="004D37EB"/>
    <w:rsid w:val="004D3A4D"/>
    <w:rsid w:val="004D3CA0"/>
    <w:rsid w:val="004D47A9"/>
    <w:rsid w:val="004D4A37"/>
    <w:rsid w:val="004D4BB3"/>
    <w:rsid w:val="004D4CAD"/>
    <w:rsid w:val="004D4D30"/>
    <w:rsid w:val="004D5458"/>
    <w:rsid w:val="004D545F"/>
    <w:rsid w:val="004D55DD"/>
    <w:rsid w:val="004D5CD2"/>
    <w:rsid w:val="004D5E11"/>
    <w:rsid w:val="004D61BB"/>
    <w:rsid w:val="004D62B2"/>
    <w:rsid w:val="004D63AC"/>
    <w:rsid w:val="004D65C2"/>
    <w:rsid w:val="004D65FC"/>
    <w:rsid w:val="004D6C16"/>
    <w:rsid w:val="004D72CB"/>
    <w:rsid w:val="004D7394"/>
    <w:rsid w:val="004D7C62"/>
    <w:rsid w:val="004D7C88"/>
    <w:rsid w:val="004D7CA0"/>
    <w:rsid w:val="004E0183"/>
    <w:rsid w:val="004E0646"/>
    <w:rsid w:val="004E068D"/>
    <w:rsid w:val="004E088D"/>
    <w:rsid w:val="004E0ED3"/>
    <w:rsid w:val="004E1684"/>
    <w:rsid w:val="004E1884"/>
    <w:rsid w:val="004E21D1"/>
    <w:rsid w:val="004E2256"/>
    <w:rsid w:val="004E237A"/>
    <w:rsid w:val="004E26C3"/>
    <w:rsid w:val="004E2B3D"/>
    <w:rsid w:val="004E2D1B"/>
    <w:rsid w:val="004E2E22"/>
    <w:rsid w:val="004E30A8"/>
    <w:rsid w:val="004E319C"/>
    <w:rsid w:val="004E3E40"/>
    <w:rsid w:val="004E3F0A"/>
    <w:rsid w:val="004E48BB"/>
    <w:rsid w:val="004E4C60"/>
    <w:rsid w:val="004E50F5"/>
    <w:rsid w:val="004E51BF"/>
    <w:rsid w:val="004E5554"/>
    <w:rsid w:val="004E5976"/>
    <w:rsid w:val="004E5B51"/>
    <w:rsid w:val="004E5E2D"/>
    <w:rsid w:val="004E6090"/>
    <w:rsid w:val="004E624D"/>
    <w:rsid w:val="004E648A"/>
    <w:rsid w:val="004E6EA7"/>
    <w:rsid w:val="004E70E9"/>
    <w:rsid w:val="004E7119"/>
    <w:rsid w:val="004E759C"/>
    <w:rsid w:val="004E76B6"/>
    <w:rsid w:val="004E7B09"/>
    <w:rsid w:val="004E7D16"/>
    <w:rsid w:val="004F0307"/>
    <w:rsid w:val="004F0337"/>
    <w:rsid w:val="004F049B"/>
    <w:rsid w:val="004F0E89"/>
    <w:rsid w:val="004F0F5B"/>
    <w:rsid w:val="004F11C2"/>
    <w:rsid w:val="004F1495"/>
    <w:rsid w:val="004F153F"/>
    <w:rsid w:val="004F1743"/>
    <w:rsid w:val="004F17F8"/>
    <w:rsid w:val="004F1D5D"/>
    <w:rsid w:val="004F2782"/>
    <w:rsid w:val="004F2EDC"/>
    <w:rsid w:val="004F307F"/>
    <w:rsid w:val="004F3215"/>
    <w:rsid w:val="004F328D"/>
    <w:rsid w:val="004F37EA"/>
    <w:rsid w:val="004F3897"/>
    <w:rsid w:val="004F3C65"/>
    <w:rsid w:val="004F4776"/>
    <w:rsid w:val="004F4978"/>
    <w:rsid w:val="004F4AD2"/>
    <w:rsid w:val="004F4EA3"/>
    <w:rsid w:val="004F4FB4"/>
    <w:rsid w:val="004F4FF0"/>
    <w:rsid w:val="004F50E8"/>
    <w:rsid w:val="004F52BB"/>
    <w:rsid w:val="004F53A3"/>
    <w:rsid w:val="004F55EC"/>
    <w:rsid w:val="004F57FD"/>
    <w:rsid w:val="004F5C32"/>
    <w:rsid w:val="004F6453"/>
    <w:rsid w:val="004F71AC"/>
    <w:rsid w:val="004F72E6"/>
    <w:rsid w:val="004F7551"/>
    <w:rsid w:val="004F7C18"/>
    <w:rsid w:val="004F7D83"/>
    <w:rsid w:val="004F7E7B"/>
    <w:rsid w:val="0050001F"/>
    <w:rsid w:val="005004FC"/>
    <w:rsid w:val="00500617"/>
    <w:rsid w:val="0050064B"/>
    <w:rsid w:val="00501448"/>
    <w:rsid w:val="00501AC5"/>
    <w:rsid w:val="00501F50"/>
    <w:rsid w:val="005020AA"/>
    <w:rsid w:val="005021DE"/>
    <w:rsid w:val="005023BC"/>
    <w:rsid w:val="00502849"/>
    <w:rsid w:val="005028E2"/>
    <w:rsid w:val="00502A2E"/>
    <w:rsid w:val="00502A54"/>
    <w:rsid w:val="00502F68"/>
    <w:rsid w:val="00502FB0"/>
    <w:rsid w:val="00502FB1"/>
    <w:rsid w:val="0050315B"/>
    <w:rsid w:val="00503406"/>
    <w:rsid w:val="0050373E"/>
    <w:rsid w:val="00503968"/>
    <w:rsid w:val="005039A1"/>
    <w:rsid w:val="00504793"/>
    <w:rsid w:val="0050567B"/>
    <w:rsid w:val="0050578B"/>
    <w:rsid w:val="00505E7A"/>
    <w:rsid w:val="00505F32"/>
    <w:rsid w:val="00505FE0"/>
    <w:rsid w:val="005066BF"/>
    <w:rsid w:val="00506820"/>
    <w:rsid w:val="0050692A"/>
    <w:rsid w:val="0050773A"/>
    <w:rsid w:val="00507855"/>
    <w:rsid w:val="00510032"/>
    <w:rsid w:val="00510A75"/>
    <w:rsid w:val="00510C1B"/>
    <w:rsid w:val="0051145F"/>
    <w:rsid w:val="0051155A"/>
    <w:rsid w:val="00511569"/>
    <w:rsid w:val="00511AA9"/>
    <w:rsid w:val="00511F52"/>
    <w:rsid w:val="005120F0"/>
    <w:rsid w:val="005123F9"/>
    <w:rsid w:val="00512480"/>
    <w:rsid w:val="00512EA9"/>
    <w:rsid w:val="005130D4"/>
    <w:rsid w:val="00513893"/>
    <w:rsid w:val="00513F3E"/>
    <w:rsid w:val="0051404F"/>
    <w:rsid w:val="00514110"/>
    <w:rsid w:val="00514533"/>
    <w:rsid w:val="005148D7"/>
    <w:rsid w:val="00514984"/>
    <w:rsid w:val="00514B23"/>
    <w:rsid w:val="005151F0"/>
    <w:rsid w:val="00515317"/>
    <w:rsid w:val="00515605"/>
    <w:rsid w:val="0051566D"/>
    <w:rsid w:val="00515858"/>
    <w:rsid w:val="00515888"/>
    <w:rsid w:val="00515BD0"/>
    <w:rsid w:val="00515E23"/>
    <w:rsid w:val="0051614A"/>
    <w:rsid w:val="00516304"/>
    <w:rsid w:val="00516751"/>
    <w:rsid w:val="005168E7"/>
    <w:rsid w:val="00516EB8"/>
    <w:rsid w:val="005177C3"/>
    <w:rsid w:val="00517BAC"/>
    <w:rsid w:val="00517C8C"/>
    <w:rsid w:val="00520516"/>
    <w:rsid w:val="005209F6"/>
    <w:rsid w:val="00520A7E"/>
    <w:rsid w:val="005210EC"/>
    <w:rsid w:val="005214A3"/>
    <w:rsid w:val="00521A02"/>
    <w:rsid w:val="00521DC6"/>
    <w:rsid w:val="00521F21"/>
    <w:rsid w:val="00522487"/>
    <w:rsid w:val="005224F6"/>
    <w:rsid w:val="005225C4"/>
    <w:rsid w:val="0052269D"/>
    <w:rsid w:val="005226FC"/>
    <w:rsid w:val="00522858"/>
    <w:rsid w:val="00522A35"/>
    <w:rsid w:val="00522CC0"/>
    <w:rsid w:val="00522DB4"/>
    <w:rsid w:val="00522EA6"/>
    <w:rsid w:val="0052312C"/>
    <w:rsid w:val="0052359C"/>
    <w:rsid w:val="00523B10"/>
    <w:rsid w:val="00523DDD"/>
    <w:rsid w:val="0052409F"/>
    <w:rsid w:val="00524538"/>
    <w:rsid w:val="00524EC1"/>
    <w:rsid w:val="00524ED2"/>
    <w:rsid w:val="005250B6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08D"/>
    <w:rsid w:val="0052712B"/>
    <w:rsid w:val="00527449"/>
    <w:rsid w:val="00527A9E"/>
    <w:rsid w:val="00530235"/>
    <w:rsid w:val="005302B8"/>
    <w:rsid w:val="005303F3"/>
    <w:rsid w:val="00530E26"/>
    <w:rsid w:val="00530EF4"/>
    <w:rsid w:val="005316CC"/>
    <w:rsid w:val="00531C09"/>
    <w:rsid w:val="00531C54"/>
    <w:rsid w:val="00531CC7"/>
    <w:rsid w:val="00532395"/>
    <w:rsid w:val="005324B0"/>
    <w:rsid w:val="00532F28"/>
    <w:rsid w:val="005331FF"/>
    <w:rsid w:val="0053395F"/>
    <w:rsid w:val="0053396A"/>
    <w:rsid w:val="00533B1A"/>
    <w:rsid w:val="00533C78"/>
    <w:rsid w:val="00533EA4"/>
    <w:rsid w:val="00533EE8"/>
    <w:rsid w:val="00534208"/>
    <w:rsid w:val="005348FC"/>
    <w:rsid w:val="005349D9"/>
    <w:rsid w:val="00534C97"/>
    <w:rsid w:val="005357CB"/>
    <w:rsid w:val="00535B48"/>
    <w:rsid w:val="00535B80"/>
    <w:rsid w:val="00535C08"/>
    <w:rsid w:val="005360F7"/>
    <w:rsid w:val="00536614"/>
    <w:rsid w:val="0053677C"/>
    <w:rsid w:val="0053696F"/>
    <w:rsid w:val="00536A36"/>
    <w:rsid w:val="00536BD0"/>
    <w:rsid w:val="00536C58"/>
    <w:rsid w:val="005371F0"/>
    <w:rsid w:val="0053775B"/>
    <w:rsid w:val="00537B20"/>
    <w:rsid w:val="00537B2A"/>
    <w:rsid w:val="00537E64"/>
    <w:rsid w:val="00537F1E"/>
    <w:rsid w:val="00537F68"/>
    <w:rsid w:val="005404C5"/>
    <w:rsid w:val="005408AF"/>
    <w:rsid w:val="0054094D"/>
    <w:rsid w:val="00540A5C"/>
    <w:rsid w:val="00540AAF"/>
    <w:rsid w:val="00540C87"/>
    <w:rsid w:val="00540DEC"/>
    <w:rsid w:val="0054166C"/>
    <w:rsid w:val="00541F97"/>
    <w:rsid w:val="00542819"/>
    <w:rsid w:val="00542C0D"/>
    <w:rsid w:val="00542DB0"/>
    <w:rsid w:val="00542E9C"/>
    <w:rsid w:val="00542F1B"/>
    <w:rsid w:val="005431C3"/>
    <w:rsid w:val="005436D5"/>
    <w:rsid w:val="0054394F"/>
    <w:rsid w:val="00544084"/>
    <w:rsid w:val="00544211"/>
    <w:rsid w:val="005442F1"/>
    <w:rsid w:val="00544323"/>
    <w:rsid w:val="0054485F"/>
    <w:rsid w:val="005449C3"/>
    <w:rsid w:val="005451CF"/>
    <w:rsid w:val="00545286"/>
    <w:rsid w:val="005453E7"/>
    <w:rsid w:val="005455AE"/>
    <w:rsid w:val="005457FC"/>
    <w:rsid w:val="005458EF"/>
    <w:rsid w:val="00545933"/>
    <w:rsid w:val="00545B6F"/>
    <w:rsid w:val="00545BE8"/>
    <w:rsid w:val="0054612D"/>
    <w:rsid w:val="0054621F"/>
    <w:rsid w:val="0054633D"/>
    <w:rsid w:val="00546382"/>
    <w:rsid w:val="00546874"/>
    <w:rsid w:val="00546A1F"/>
    <w:rsid w:val="00546E21"/>
    <w:rsid w:val="0054701D"/>
    <w:rsid w:val="00547137"/>
    <w:rsid w:val="00547312"/>
    <w:rsid w:val="00547532"/>
    <w:rsid w:val="005476B5"/>
    <w:rsid w:val="0054784D"/>
    <w:rsid w:val="00547863"/>
    <w:rsid w:val="00547B72"/>
    <w:rsid w:val="00547E32"/>
    <w:rsid w:val="0055096E"/>
    <w:rsid w:val="00550B11"/>
    <w:rsid w:val="00550DB8"/>
    <w:rsid w:val="0055117D"/>
    <w:rsid w:val="005517F2"/>
    <w:rsid w:val="00551AE9"/>
    <w:rsid w:val="00551B54"/>
    <w:rsid w:val="00552219"/>
    <w:rsid w:val="00552488"/>
    <w:rsid w:val="005524C1"/>
    <w:rsid w:val="00552721"/>
    <w:rsid w:val="00552C7D"/>
    <w:rsid w:val="00552CD9"/>
    <w:rsid w:val="00552E51"/>
    <w:rsid w:val="005530DA"/>
    <w:rsid w:val="005534FF"/>
    <w:rsid w:val="0055366F"/>
    <w:rsid w:val="00553807"/>
    <w:rsid w:val="00553837"/>
    <w:rsid w:val="00553A9D"/>
    <w:rsid w:val="00553BE7"/>
    <w:rsid w:val="00553C38"/>
    <w:rsid w:val="005544D7"/>
    <w:rsid w:val="005548FC"/>
    <w:rsid w:val="005549D2"/>
    <w:rsid w:val="00554FC8"/>
    <w:rsid w:val="00555265"/>
    <w:rsid w:val="005555FD"/>
    <w:rsid w:val="0055585A"/>
    <w:rsid w:val="00555A04"/>
    <w:rsid w:val="00555B77"/>
    <w:rsid w:val="00555BC9"/>
    <w:rsid w:val="00555D22"/>
    <w:rsid w:val="00555E3D"/>
    <w:rsid w:val="00555EFB"/>
    <w:rsid w:val="00555FA8"/>
    <w:rsid w:val="0055607A"/>
    <w:rsid w:val="005565CA"/>
    <w:rsid w:val="0055664C"/>
    <w:rsid w:val="00556BB4"/>
    <w:rsid w:val="00557939"/>
    <w:rsid w:val="00557CE0"/>
    <w:rsid w:val="005601AA"/>
    <w:rsid w:val="005602E2"/>
    <w:rsid w:val="005603AC"/>
    <w:rsid w:val="00560541"/>
    <w:rsid w:val="005606CD"/>
    <w:rsid w:val="005606D4"/>
    <w:rsid w:val="005609F7"/>
    <w:rsid w:val="00560B96"/>
    <w:rsid w:val="005610B6"/>
    <w:rsid w:val="00561343"/>
    <w:rsid w:val="0056136E"/>
    <w:rsid w:val="00561D10"/>
    <w:rsid w:val="0056227C"/>
    <w:rsid w:val="00562782"/>
    <w:rsid w:val="005629C2"/>
    <w:rsid w:val="00562B42"/>
    <w:rsid w:val="005630EC"/>
    <w:rsid w:val="0056355F"/>
    <w:rsid w:val="005636B8"/>
    <w:rsid w:val="00563B6C"/>
    <w:rsid w:val="00563ECE"/>
    <w:rsid w:val="00563FFD"/>
    <w:rsid w:val="00564E5D"/>
    <w:rsid w:val="00564F61"/>
    <w:rsid w:val="0056578F"/>
    <w:rsid w:val="005658D5"/>
    <w:rsid w:val="00565EA7"/>
    <w:rsid w:val="00565F71"/>
    <w:rsid w:val="005668B8"/>
    <w:rsid w:val="00566ACD"/>
    <w:rsid w:val="00567807"/>
    <w:rsid w:val="005679D4"/>
    <w:rsid w:val="00567D68"/>
    <w:rsid w:val="00567DFA"/>
    <w:rsid w:val="00567F1D"/>
    <w:rsid w:val="00570609"/>
    <w:rsid w:val="005708D7"/>
    <w:rsid w:val="00570AF3"/>
    <w:rsid w:val="00570C1C"/>
    <w:rsid w:val="00570FD5"/>
    <w:rsid w:val="005713F7"/>
    <w:rsid w:val="00571464"/>
    <w:rsid w:val="00571891"/>
    <w:rsid w:val="00571DF7"/>
    <w:rsid w:val="00571E34"/>
    <w:rsid w:val="0057204A"/>
    <w:rsid w:val="00572053"/>
    <w:rsid w:val="0057208D"/>
    <w:rsid w:val="0057257F"/>
    <w:rsid w:val="00572806"/>
    <w:rsid w:val="00572A30"/>
    <w:rsid w:val="00572F53"/>
    <w:rsid w:val="00573584"/>
    <w:rsid w:val="00573590"/>
    <w:rsid w:val="0057369D"/>
    <w:rsid w:val="0057374A"/>
    <w:rsid w:val="00573752"/>
    <w:rsid w:val="00573AC0"/>
    <w:rsid w:val="005741EA"/>
    <w:rsid w:val="005743D9"/>
    <w:rsid w:val="00574543"/>
    <w:rsid w:val="00574580"/>
    <w:rsid w:val="00574B4C"/>
    <w:rsid w:val="00574C4A"/>
    <w:rsid w:val="00574EC7"/>
    <w:rsid w:val="00575521"/>
    <w:rsid w:val="005758A7"/>
    <w:rsid w:val="00575F87"/>
    <w:rsid w:val="00576076"/>
    <w:rsid w:val="005761A3"/>
    <w:rsid w:val="0057647F"/>
    <w:rsid w:val="005764E7"/>
    <w:rsid w:val="0057669B"/>
    <w:rsid w:val="0057694A"/>
    <w:rsid w:val="00576D6F"/>
    <w:rsid w:val="00576E88"/>
    <w:rsid w:val="00576F64"/>
    <w:rsid w:val="00576FEA"/>
    <w:rsid w:val="00577251"/>
    <w:rsid w:val="00577779"/>
    <w:rsid w:val="00577FB9"/>
    <w:rsid w:val="0058001C"/>
    <w:rsid w:val="0058008E"/>
    <w:rsid w:val="00580580"/>
    <w:rsid w:val="00580EFA"/>
    <w:rsid w:val="00581744"/>
    <w:rsid w:val="00581C9E"/>
    <w:rsid w:val="00582035"/>
    <w:rsid w:val="0058256B"/>
    <w:rsid w:val="00582905"/>
    <w:rsid w:val="00582AED"/>
    <w:rsid w:val="00582C1F"/>
    <w:rsid w:val="00582EEE"/>
    <w:rsid w:val="00583223"/>
    <w:rsid w:val="005836D5"/>
    <w:rsid w:val="00583774"/>
    <w:rsid w:val="00583862"/>
    <w:rsid w:val="0058389E"/>
    <w:rsid w:val="005838BA"/>
    <w:rsid w:val="005839F3"/>
    <w:rsid w:val="00583B35"/>
    <w:rsid w:val="00583D1C"/>
    <w:rsid w:val="0058404C"/>
    <w:rsid w:val="00584137"/>
    <w:rsid w:val="0058421C"/>
    <w:rsid w:val="00584755"/>
    <w:rsid w:val="005849FE"/>
    <w:rsid w:val="0058513F"/>
    <w:rsid w:val="0058530F"/>
    <w:rsid w:val="0058572B"/>
    <w:rsid w:val="0058589F"/>
    <w:rsid w:val="00585A0A"/>
    <w:rsid w:val="00585A3F"/>
    <w:rsid w:val="00586065"/>
    <w:rsid w:val="0058615A"/>
    <w:rsid w:val="00586464"/>
    <w:rsid w:val="005866D6"/>
    <w:rsid w:val="005866F8"/>
    <w:rsid w:val="0058686B"/>
    <w:rsid w:val="00586A8D"/>
    <w:rsid w:val="00586C2A"/>
    <w:rsid w:val="00586E1B"/>
    <w:rsid w:val="0058734B"/>
    <w:rsid w:val="005873BC"/>
    <w:rsid w:val="0058743F"/>
    <w:rsid w:val="00587EE4"/>
    <w:rsid w:val="00587F27"/>
    <w:rsid w:val="0059034A"/>
    <w:rsid w:val="0059034E"/>
    <w:rsid w:val="0059038A"/>
    <w:rsid w:val="0059041F"/>
    <w:rsid w:val="005905A7"/>
    <w:rsid w:val="0059061D"/>
    <w:rsid w:val="00590744"/>
    <w:rsid w:val="00590DC3"/>
    <w:rsid w:val="00590F3B"/>
    <w:rsid w:val="00590FD1"/>
    <w:rsid w:val="00591093"/>
    <w:rsid w:val="005912B6"/>
    <w:rsid w:val="00591F15"/>
    <w:rsid w:val="0059221C"/>
    <w:rsid w:val="0059242D"/>
    <w:rsid w:val="005925BC"/>
    <w:rsid w:val="00592899"/>
    <w:rsid w:val="005931CA"/>
    <w:rsid w:val="005933AD"/>
    <w:rsid w:val="00593412"/>
    <w:rsid w:val="005934E7"/>
    <w:rsid w:val="00593515"/>
    <w:rsid w:val="00593739"/>
    <w:rsid w:val="0059373C"/>
    <w:rsid w:val="00593BE3"/>
    <w:rsid w:val="00594112"/>
    <w:rsid w:val="00594382"/>
    <w:rsid w:val="005944A4"/>
    <w:rsid w:val="005944D8"/>
    <w:rsid w:val="00594588"/>
    <w:rsid w:val="00594822"/>
    <w:rsid w:val="00594AA1"/>
    <w:rsid w:val="00595089"/>
    <w:rsid w:val="005957ED"/>
    <w:rsid w:val="00595FA0"/>
    <w:rsid w:val="0059673A"/>
    <w:rsid w:val="005969D8"/>
    <w:rsid w:val="00596C89"/>
    <w:rsid w:val="00597272"/>
    <w:rsid w:val="0059743F"/>
    <w:rsid w:val="00597576"/>
    <w:rsid w:val="005976C9"/>
    <w:rsid w:val="00597BCF"/>
    <w:rsid w:val="00597FF7"/>
    <w:rsid w:val="005A02EE"/>
    <w:rsid w:val="005A0770"/>
    <w:rsid w:val="005A0784"/>
    <w:rsid w:val="005A08AC"/>
    <w:rsid w:val="005A09E0"/>
    <w:rsid w:val="005A0A78"/>
    <w:rsid w:val="005A0B28"/>
    <w:rsid w:val="005A0BC1"/>
    <w:rsid w:val="005A0D23"/>
    <w:rsid w:val="005A1326"/>
    <w:rsid w:val="005A1383"/>
    <w:rsid w:val="005A171F"/>
    <w:rsid w:val="005A1ACD"/>
    <w:rsid w:val="005A1CED"/>
    <w:rsid w:val="005A2130"/>
    <w:rsid w:val="005A273E"/>
    <w:rsid w:val="005A28C5"/>
    <w:rsid w:val="005A2DB3"/>
    <w:rsid w:val="005A2DDC"/>
    <w:rsid w:val="005A2FC7"/>
    <w:rsid w:val="005A332E"/>
    <w:rsid w:val="005A3572"/>
    <w:rsid w:val="005A3708"/>
    <w:rsid w:val="005A3B76"/>
    <w:rsid w:val="005A3C02"/>
    <w:rsid w:val="005A3C71"/>
    <w:rsid w:val="005A3EEC"/>
    <w:rsid w:val="005A3F8C"/>
    <w:rsid w:val="005A40C3"/>
    <w:rsid w:val="005A43A2"/>
    <w:rsid w:val="005A4A65"/>
    <w:rsid w:val="005A4DE0"/>
    <w:rsid w:val="005A4F2E"/>
    <w:rsid w:val="005A517A"/>
    <w:rsid w:val="005A5F3D"/>
    <w:rsid w:val="005A6105"/>
    <w:rsid w:val="005A6463"/>
    <w:rsid w:val="005A6500"/>
    <w:rsid w:val="005A65B1"/>
    <w:rsid w:val="005A6C60"/>
    <w:rsid w:val="005A723F"/>
    <w:rsid w:val="005A7278"/>
    <w:rsid w:val="005A72B0"/>
    <w:rsid w:val="005A7355"/>
    <w:rsid w:val="005A74C4"/>
    <w:rsid w:val="005A75A2"/>
    <w:rsid w:val="005A76DC"/>
    <w:rsid w:val="005A7C04"/>
    <w:rsid w:val="005A7DAE"/>
    <w:rsid w:val="005A7EED"/>
    <w:rsid w:val="005B0145"/>
    <w:rsid w:val="005B036C"/>
    <w:rsid w:val="005B0AA4"/>
    <w:rsid w:val="005B0AA8"/>
    <w:rsid w:val="005B0ADB"/>
    <w:rsid w:val="005B0B64"/>
    <w:rsid w:val="005B0E60"/>
    <w:rsid w:val="005B0EB0"/>
    <w:rsid w:val="005B0FC9"/>
    <w:rsid w:val="005B13AE"/>
    <w:rsid w:val="005B1688"/>
    <w:rsid w:val="005B1781"/>
    <w:rsid w:val="005B1782"/>
    <w:rsid w:val="005B1A4B"/>
    <w:rsid w:val="005B1BD8"/>
    <w:rsid w:val="005B1FE4"/>
    <w:rsid w:val="005B220A"/>
    <w:rsid w:val="005B2EA8"/>
    <w:rsid w:val="005B316E"/>
    <w:rsid w:val="005B35E9"/>
    <w:rsid w:val="005B3845"/>
    <w:rsid w:val="005B388A"/>
    <w:rsid w:val="005B3C7B"/>
    <w:rsid w:val="005B3CC2"/>
    <w:rsid w:val="005B3D02"/>
    <w:rsid w:val="005B3D03"/>
    <w:rsid w:val="005B424B"/>
    <w:rsid w:val="005B4329"/>
    <w:rsid w:val="005B4370"/>
    <w:rsid w:val="005B473E"/>
    <w:rsid w:val="005B49F3"/>
    <w:rsid w:val="005B53E7"/>
    <w:rsid w:val="005B540F"/>
    <w:rsid w:val="005B56C4"/>
    <w:rsid w:val="005B59BD"/>
    <w:rsid w:val="005B5B1D"/>
    <w:rsid w:val="005B5CAF"/>
    <w:rsid w:val="005B5E4B"/>
    <w:rsid w:val="005B5EAA"/>
    <w:rsid w:val="005B6153"/>
    <w:rsid w:val="005B6595"/>
    <w:rsid w:val="005B6896"/>
    <w:rsid w:val="005B6BA8"/>
    <w:rsid w:val="005B6C09"/>
    <w:rsid w:val="005B6F18"/>
    <w:rsid w:val="005B6F3C"/>
    <w:rsid w:val="005B7074"/>
    <w:rsid w:val="005B7294"/>
    <w:rsid w:val="005B7334"/>
    <w:rsid w:val="005B73D1"/>
    <w:rsid w:val="005B760F"/>
    <w:rsid w:val="005B765B"/>
    <w:rsid w:val="005B7866"/>
    <w:rsid w:val="005B789F"/>
    <w:rsid w:val="005B7EDE"/>
    <w:rsid w:val="005C0135"/>
    <w:rsid w:val="005C0540"/>
    <w:rsid w:val="005C0740"/>
    <w:rsid w:val="005C084C"/>
    <w:rsid w:val="005C0B0B"/>
    <w:rsid w:val="005C0B1B"/>
    <w:rsid w:val="005C0C0E"/>
    <w:rsid w:val="005C0C72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3A3E"/>
    <w:rsid w:val="005C3AEA"/>
    <w:rsid w:val="005C41C2"/>
    <w:rsid w:val="005C4269"/>
    <w:rsid w:val="005C43CD"/>
    <w:rsid w:val="005C4CD4"/>
    <w:rsid w:val="005C4D74"/>
    <w:rsid w:val="005C5B19"/>
    <w:rsid w:val="005C5CC7"/>
    <w:rsid w:val="005C5CFE"/>
    <w:rsid w:val="005C5FD6"/>
    <w:rsid w:val="005C6056"/>
    <w:rsid w:val="005C6131"/>
    <w:rsid w:val="005C621D"/>
    <w:rsid w:val="005C67E8"/>
    <w:rsid w:val="005C6B19"/>
    <w:rsid w:val="005C6D30"/>
    <w:rsid w:val="005C6E2A"/>
    <w:rsid w:val="005C73DC"/>
    <w:rsid w:val="005C7754"/>
    <w:rsid w:val="005C7B60"/>
    <w:rsid w:val="005C7C20"/>
    <w:rsid w:val="005C7C43"/>
    <w:rsid w:val="005C7CF4"/>
    <w:rsid w:val="005D0031"/>
    <w:rsid w:val="005D02F9"/>
    <w:rsid w:val="005D0930"/>
    <w:rsid w:val="005D0BBB"/>
    <w:rsid w:val="005D0D13"/>
    <w:rsid w:val="005D0FE2"/>
    <w:rsid w:val="005D1710"/>
    <w:rsid w:val="005D17A5"/>
    <w:rsid w:val="005D1841"/>
    <w:rsid w:val="005D1D67"/>
    <w:rsid w:val="005D20F7"/>
    <w:rsid w:val="005D2262"/>
    <w:rsid w:val="005D2524"/>
    <w:rsid w:val="005D2D84"/>
    <w:rsid w:val="005D2E39"/>
    <w:rsid w:val="005D308D"/>
    <w:rsid w:val="005D3187"/>
    <w:rsid w:val="005D3568"/>
    <w:rsid w:val="005D3646"/>
    <w:rsid w:val="005D3A0E"/>
    <w:rsid w:val="005D4508"/>
    <w:rsid w:val="005D4837"/>
    <w:rsid w:val="005D49E8"/>
    <w:rsid w:val="005D4BBE"/>
    <w:rsid w:val="005D4CDB"/>
    <w:rsid w:val="005D563D"/>
    <w:rsid w:val="005D62A4"/>
    <w:rsid w:val="005D668B"/>
    <w:rsid w:val="005D6B87"/>
    <w:rsid w:val="005D6C21"/>
    <w:rsid w:val="005D6E99"/>
    <w:rsid w:val="005D701E"/>
    <w:rsid w:val="005D70AD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680"/>
    <w:rsid w:val="005E2B2C"/>
    <w:rsid w:val="005E2E42"/>
    <w:rsid w:val="005E2EAA"/>
    <w:rsid w:val="005E2FBC"/>
    <w:rsid w:val="005E30A1"/>
    <w:rsid w:val="005E39AA"/>
    <w:rsid w:val="005E40F5"/>
    <w:rsid w:val="005E4241"/>
    <w:rsid w:val="005E443C"/>
    <w:rsid w:val="005E46FB"/>
    <w:rsid w:val="005E48ED"/>
    <w:rsid w:val="005E4961"/>
    <w:rsid w:val="005E4B60"/>
    <w:rsid w:val="005E4BCB"/>
    <w:rsid w:val="005E4D75"/>
    <w:rsid w:val="005E4D88"/>
    <w:rsid w:val="005E51B3"/>
    <w:rsid w:val="005E5381"/>
    <w:rsid w:val="005E5ACB"/>
    <w:rsid w:val="005E5CA8"/>
    <w:rsid w:val="005E5DBD"/>
    <w:rsid w:val="005E5E15"/>
    <w:rsid w:val="005E6048"/>
    <w:rsid w:val="005E604D"/>
    <w:rsid w:val="005E6165"/>
    <w:rsid w:val="005E66E4"/>
    <w:rsid w:val="005E69E2"/>
    <w:rsid w:val="005E6FC1"/>
    <w:rsid w:val="005E702C"/>
    <w:rsid w:val="005E71C5"/>
    <w:rsid w:val="005E7536"/>
    <w:rsid w:val="005E7995"/>
    <w:rsid w:val="005E7CCE"/>
    <w:rsid w:val="005E7EDE"/>
    <w:rsid w:val="005E7F42"/>
    <w:rsid w:val="005F006A"/>
    <w:rsid w:val="005F011B"/>
    <w:rsid w:val="005F011D"/>
    <w:rsid w:val="005F06FF"/>
    <w:rsid w:val="005F0D69"/>
    <w:rsid w:val="005F0E01"/>
    <w:rsid w:val="005F0FE5"/>
    <w:rsid w:val="005F10E9"/>
    <w:rsid w:val="005F1AE1"/>
    <w:rsid w:val="005F1FD9"/>
    <w:rsid w:val="005F2897"/>
    <w:rsid w:val="005F2D74"/>
    <w:rsid w:val="005F2E15"/>
    <w:rsid w:val="005F2EC0"/>
    <w:rsid w:val="005F30B4"/>
    <w:rsid w:val="005F3116"/>
    <w:rsid w:val="005F3188"/>
    <w:rsid w:val="005F36B4"/>
    <w:rsid w:val="005F399B"/>
    <w:rsid w:val="005F3AD4"/>
    <w:rsid w:val="005F3D87"/>
    <w:rsid w:val="005F3E2F"/>
    <w:rsid w:val="005F411D"/>
    <w:rsid w:val="005F4124"/>
    <w:rsid w:val="005F468B"/>
    <w:rsid w:val="005F47D0"/>
    <w:rsid w:val="005F4EC4"/>
    <w:rsid w:val="005F5296"/>
    <w:rsid w:val="005F5BD8"/>
    <w:rsid w:val="005F5C47"/>
    <w:rsid w:val="005F5F76"/>
    <w:rsid w:val="005F604E"/>
    <w:rsid w:val="005F6060"/>
    <w:rsid w:val="005F63D6"/>
    <w:rsid w:val="005F6AA0"/>
    <w:rsid w:val="005F6D36"/>
    <w:rsid w:val="005F717F"/>
    <w:rsid w:val="005F727A"/>
    <w:rsid w:val="005F72DC"/>
    <w:rsid w:val="005F79F9"/>
    <w:rsid w:val="005F7CE8"/>
    <w:rsid w:val="005F7DE0"/>
    <w:rsid w:val="0060006E"/>
    <w:rsid w:val="006001FD"/>
    <w:rsid w:val="006003AA"/>
    <w:rsid w:val="00600730"/>
    <w:rsid w:val="006007D5"/>
    <w:rsid w:val="00600E76"/>
    <w:rsid w:val="0060113B"/>
    <w:rsid w:val="00601303"/>
    <w:rsid w:val="0060138B"/>
    <w:rsid w:val="006016A6"/>
    <w:rsid w:val="006018CA"/>
    <w:rsid w:val="00601A96"/>
    <w:rsid w:val="00602053"/>
    <w:rsid w:val="00602338"/>
    <w:rsid w:val="00602445"/>
    <w:rsid w:val="00602495"/>
    <w:rsid w:val="00602665"/>
    <w:rsid w:val="00602715"/>
    <w:rsid w:val="00602918"/>
    <w:rsid w:val="00602A0B"/>
    <w:rsid w:val="00602DAA"/>
    <w:rsid w:val="00602DFF"/>
    <w:rsid w:val="006030F5"/>
    <w:rsid w:val="00603630"/>
    <w:rsid w:val="00603B0E"/>
    <w:rsid w:val="00603BD5"/>
    <w:rsid w:val="00603BE1"/>
    <w:rsid w:val="00603CC4"/>
    <w:rsid w:val="00603DA3"/>
    <w:rsid w:val="006042F7"/>
    <w:rsid w:val="00604441"/>
    <w:rsid w:val="00604524"/>
    <w:rsid w:val="006046D4"/>
    <w:rsid w:val="0060473F"/>
    <w:rsid w:val="0060478A"/>
    <w:rsid w:val="00604A65"/>
    <w:rsid w:val="00605718"/>
    <w:rsid w:val="00605800"/>
    <w:rsid w:val="00605A86"/>
    <w:rsid w:val="00606104"/>
    <w:rsid w:val="006061E0"/>
    <w:rsid w:val="006066F4"/>
    <w:rsid w:val="00606ADF"/>
    <w:rsid w:val="00606D7D"/>
    <w:rsid w:val="00606F1E"/>
    <w:rsid w:val="00607099"/>
    <w:rsid w:val="0060757A"/>
    <w:rsid w:val="00607896"/>
    <w:rsid w:val="0060799F"/>
    <w:rsid w:val="006079FB"/>
    <w:rsid w:val="00607B06"/>
    <w:rsid w:val="00607CA9"/>
    <w:rsid w:val="00607DDE"/>
    <w:rsid w:val="00607E8B"/>
    <w:rsid w:val="00607ECC"/>
    <w:rsid w:val="006102E5"/>
    <w:rsid w:val="006105F6"/>
    <w:rsid w:val="0061078A"/>
    <w:rsid w:val="0061097C"/>
    <w:rsid w:val="00610F1D"/>
    <w:rsid w:val="00610FB1"/>
    <w:rsid w:val="00610FC5"/>
    <w:rsid w:val="00611089"/>
    <w:rsid w:val="006111E6"/>
    <w:rsid w:val="006118D7"/>
    <w:rsid w:val="00612666"/>
    <w:rsid w:val="00613099"/>
    <w:rsid w:val="00613219"/>
    <w:rsid w:val="006132FB"/>
    <w:rsid w:val="00613306"/>
    <w:rsid w:val="0061363B"/>
    <w:rsid w:val="006136F8"/>
    <w:rsid w:val="0061471D"/>
    <w:rsid w:val="00614808"/>
    <w:rsid w:val="00614CE4"/>
    <w:rsid w:val="00615007"/>
    <w:rsid w:val="00615144"/>
    <w:rsid w:val="006151C7"/>
    <w:rsid w:val="006153CF"/>
    <w:rsid w:val="006153E7"/>
    <w:rsid w:val="00615777"/>
    <w:rsid w:val="0061608E"/>
    <w:rsid w:val="006163D9"/>
    <w:rsid w:val="00616459"/>
    <w:rsid w:val="00616547"/>
    <w:rsid w:val="00616589"/>
    <w:rsid w:val="0061698C"/>
    <w:rsid w:val="00616BB2"/>
    <w:rsid w:val="00616D8A"/>
    <w:rsid w:val="0061747F"/>
    <w:rsid w:val="00617550"/>
    <w:rsid w:val="00617776"/>
    <w:rsid w:val="00617E0B"/>
    <w:rsid w:val="00620C9C"/>
    <w:rsid w:val="006213C8"/>
    <w:rsid w:val="006213DA"/>
    <w:rsid w:val="006216A8"/>
    <w:rsid w:val="00621A6D"/>
    <w:rsid w:val="00621D2B"/>
    <w:rsid w:val="00621E56"/>
    <w:rsid w:val="0062230E"/>
    <w:rsid w:val="0062252B"/>
    <w:rsid w:val="006225A4"/>
    <w:rsid w:val="0062299C"/>
    <w:rsid w:val="00622F7A"/>
    <w:rsid w:val="0062371A"/>
    <w:rsid w:val="00623775"/>
    <w:rsid w:val="00623833"/>
    <w:rsid w:val="006238F2"/>
    <w:rsid w:val="00623DD9"/>
    <w:rsid w:val="006242C1"/>
    <w:rsid w:val="006242F0"/>
    <w:rsid w:val="00624728"/>
    <w:rsid w:val="00624ADC"/>
    <w:rsid w:val="00624C4C"/>
    <w:rsid w:val="00624CDD"/>
    <w:rsid w:val="00624F3B"/>
    <w:rsid w:val="00625007"/>
    <w:rsid w:val="0062547D"/>
    <w:rsid w:val="00625E94"/>
    <w:rsid w:val="00626594"/>
    <w:rsid w:val="0062674A"/>
    <w:rsid w:val="006269DE"/>
    <w:rsid w:val="00626DC5"/>
    <w:rsid w:val="00626F30"/>
    <w:rsid w:val="00627303"/>
    <w:rsid w:val="006274DB"/>
    <w:rsid w:val="00627CBF"/>
    <w:rsid w:val="00630364"/>
    <w:rsid w:val="00630831"/>
    <w:rsid w:val="006309D3"/>
    <w:rsid w:val="00630A2B"/>
    <w:rsid w:val="00630ED3"/>
    <w:rsid w:val="00630FB4"/>
    <w:rsid w:val="006312AF"/>
    <w:rsid w:val="00631600"/>
    <w:rsid w:val="00631C85"/>
    <w:rsid w:val="00631F77"/>
    <w:rsid w:val="00632ACA"/>
    <w:rsid w:val="00632B7F"/>
    <w:rsid w:val="00632DDC"/>
    <w:rsid w:val="00632F8E"/>
    <w:rsid w:val="006330C1"/>
    <w:rsid w:val="006335F9"/>
    <w:rsid w:val="00633B81"/>
    <w:rsid w:val="00633BD4"/>
    <w:rsid w:val="00633D2F"/>
    <w:rsid w:val="00633D70"/>
    <w:rsid w:val="00634181"/>
    <w:rsid w:val="00634497"/>
    <w:rsid w:val="00634CAF"/>
    <w:rsid w:val="00634E04"/>
    <w:rsid w:val="00634EC7"/>
    <w:rsid w:val="00634F1E"/>
    <w:rsid w:val="00635097"/>
    <w:rsid w:val="006353D3"/>
    <w:rsid w:val="006357A2"/>
    <w:rsid w:val="00636248"/>
    <w:rsid w:val="006363EB"/>
    <w:rsid w:val="006365C2"/>
    <w:rsid w:val="0063686C"/>
    <w:rsid w:val="0063701E"/>
    <w:rsid w:val="0063704D"/>
    <w:rsid w:val="00637127"/>
    <w:rsid w:val="006373B9"/>
    <w:rsid w:val="0063747C"/>
    <w:rsid w:val="00637F74"/>
    <w:rsid w:val="00640028"/>
    <w:rsid w:val="00640138"/>
    <w:rsid w:val="006401A2"/>
    <w:rsid w:val="006405B8"/>
    <w:rsid w:val="006416D9"/>
    <w:rsid w:val="00641863"/>
    <w:rsid w:val="006419FD"/>
    <w:rsid w:val="00641D1B"/>
    <w:rsid w:val="00641F49"/>
    <w:rsid w:val="00642129"/>
    <w:rsid w:val="00642136"/>
    <w:rsid w:val="0064232F"/>
    <w:rsid w:val="00642398"/>
    <w:rsid w:val="006423D5"/>
    <w:rsid w:val="00642445"/>
    <w:rsid w:val="00642686"/>
    <w:rsid w:val="00642B9F"/>
    <w:rsid w:val="00642BFA"/>
    <w:rsid w:val="00642DCA"/>
    <w:rsid w:val="00643581"/>
    <w:rsid w:val="00643635"/>
    <w:rsid w:val="0064386A"/>
    <w:rsid w:val="00643BE9"/>
    <w:rsid w:val="00643CA2"/>
    <w:rsid w:val="00643F27"/>
    <w:rsid w:val="00644623"/>
    <w:rsid w:val="00644734"/>
    <w:rsid w:val="006448AB"/>
    <w:rsid w:val="00644BA2"/>
    <w:rsid w:val="00644CAB"/>
    <w:rsid w:val="00644DC4"/>
    <w:rsid w:val="00644F26"/>
    <w:rsid w:val="00645019"/>
    <w:rsid w:val="006452B2"/>
    <w:rsid w:val="00645376"/>
    <w:rsid w:val="00645AE0"/>
    <w:rsid w:val="00645CCE"/>
    <w:rsid w:val="00645DDA"/>
    <w:rsid w:val="00646042"/>
    <w:rsid w:val="00646579"/>
    <w:rsid w:val="006467BC"/>
    <w:rsid w:val="00646AD1"/>
    <w:rsid w:val="00646F62"/>
    <w:rsid w:val="006476EA"/>
    <w:rsid w:val="00647A33"/>
    <w:rsid w:val="00647C03"/>
    <w:rsid w:val="00647FB5"/>
    <w:rsid w:val="006500A4"/>
    <w:rsid w:val="006504C1"/>
    <w:rsid w:val="00650986"/>
    <w:rsid w:val="00651275"/>
    <w:rsid w:val="00651907"/>
    <w:rsid w:val="00651BE5"/>
    <w:rsid w:val="00652243"/>
    <w:rsid w:val="00652254"/>
    <w:rsid w:val="006524B3"/>
    <w:rsid w:val="006526A6"/>
    <w:rsid w:val="006526FA"/>
    <w:rsid w:val="006527C2"/>
    <w:rsid w:val="00652A0C"/>
    <w:rsid w:val="00653983"/>
    <w:rsid w:val="00653C75"/>
    <w:rsid w:val="0065403B"/>
    <w:rsid w:val="00654CE6"/>
    <w:rsid w:val="00655000"/>
    <w:rsid w:val="0065516B"/>
    <w:rsid w:val="006556A9"/>
    <w:rsid w:val="00655A7B"/>
    <w:rsid w:val="00655AC5"/>
    <w:rsid w:val="00656928"/>
    <w:rsid w:val="00656A5D"/>
    <w:rsid w:val="00656B26"/>
    <w:rsid w:val="00656B55"/>
    <w:rsid w:val="00656DB4"/>
    <w:rsid w:val="00656DCC"/>
    <w:rsid w:val="00656DCE"/>
    <w:rsid w:val="00657356"/>
    <w:rsid w:val="00657358"/>
    <w:rsid w:val="0065750B"/>
    <w:rsid w:val="0065773E"/>
    <w:rsid w:val="0065775C"/>
    <w:rsid w:val="00657DE3"/>
    <w:rsid w:val="006602D4"/>
    <w:rsid w:val="00660574"/>
    <w:rsid w:val="006608A4"/>
    <w:rsid w:val="00660A87"/>
    <w:rsid w:val="006613B4"/>
    <w:rsid w:val="0066178E"/>
    <w:rsid w:val="006618A4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BBE"/>
    <w:rsid w:val="00663CC1"/>
    <w:rsid w:val="00663F22"/>
    <w:rsid w:val="006640FC"/>
    <w:rsid w:val="006647AB"/>
    <w:rsid w:val="00664B2D"/>
    <w:rsid w:val="00664BD1"/>
    <w:rsid w:val="00665332"/>
    <w:rsid w:val="00665747"/>
    <w:rsid w:val="00665850"/>
    <w:rsid w:val="006659D0"/>
    <w:rsid w:val="006659E1"/>
    <w:rsid w:val="00665CF8"/>
    <w:rsid w:val="00665EAE"/>
    <w:rsid w:val="0066614E"/>
    <w:rsid w:val="006662BE"/>
    <w:rsid w:val="00666311"/>
    <w:rsid w:val="00666545"/>
    <w:rsid w:val="0066674B"/>
    <w:rsid w:val="006669A8"/>
    <w:rsid w:val="00666BAB"/>
    <w:rsid w:val="00666E5C"/>
    <w:rsid w:val="00666F20"/>
    <w:rsid w:val="00666F78"/>
    <w:rsid w:val="0066735E"/>
    <w:rsid w:val="0066782C"/>
    <w:rsid w:val="00667859"/>
    <w:rsid w:val="00667C62"/>
    <w:rsid w:val="00667D40"/>
    <w:rsid w:val="0067010C"/>
    <w:rsid w:val="0067011C"/>
    <w:rsid w:val="0067058F"/>
    <w:rsid w:val="0067060E"/>
    <w:rsid w:val="006708DC"/>
    <w:rsid w:val="00670A41"/>
    <w:rsid w:val="00670BF1"/>
    <w:rsid w:val="00670F8E"/>
    <w:rsid w:val="00671673"/>
    <w:rsid w:val="00671685"/>
    <w:rsid w:val="00671988"/>
    <w:rsid w:val="006719AA"/>
    <w:rsid w:val="00671C87"/>
    <w:rsid w:val="00671CCD"/>
    <w:rsid w:val="00672115"/>
    <w:rsid w:val="00672366"/>
    <w:rsid w:val="0067257D"/>
    <w:rsid w:val="0067263B"/>
    <w:rsid w:val="006726A8"/>
    <w:rsid w:val="006726DF"/>
    <w:rsid w:val="00673344"/>
    <w:rsid w:val="0067347C"/>
    <w:rsid w:val="0067371A"/>
    <w:rsid w:val="00673945"/>
    <w:rsid w:val="00673FE6"/>
    <w:rsid w:val="00674101"/>
    <w:rsid w:val="00674247"/>
    <w:rsid w:val="006749BE"/>
    <w:rsid w:val="00674BE3"/>
    <w:rsid w:val="00674C0A"/>
    <w:rsid w:val="00674E95"/>
    <w:rsid w:val="006753B8"/>
    <w:rsid w:val="0067563C"/>
    <w:rsid w:val="00675D98"/>
    <w:rsid w:val="006763A5"/>
    <w:rsid w:val="00676453"/>
    <w:rsid w:val="00676930"/>
    <w:rsid w:val="00676C9D"/>
    <w:rsid w:val="00676D0E"/>
    <w:rsid w:val="006770BE"/>
    <w:rsid w:val="006775BD"/>
    <w:rsid w:val="006775F6"/>
    <w:rsid w:val="006777E2"/>
    <w:rsid w:val="006777F2"/>
    <w:rsid w:val="00677FDA"/>
    <w:rsid w:val="006801ED"/>
    <w:rsid w:val="00680279"/>
    <w:rsid w:val="0068027E"/>
    <w:rsid w:val="0068062D"/>
    <w:rsid w:val="006806A9"/>
    <w:rsid w:val="006812B9"/>
    <w:rsid w:val="006812FB"/>
    <w:rsid w:val="006814D7"/>
    <w:rsid w:val="00681576"/>
    <w:rsid w:val="00681738"/>
    <w:rsid w:val="006818D5"/>
    <w:rsid w:val="00681F0D"/>
    <w:rsid w:val="006820ED"/>
    <w:rsid w:val="0068216C"/>
    <w:rsid w:val="00682204"/>
    <w:rsid w:val="00682567"/>
    <w:rsid w:val="006826FC"/>
    <w:rsid w:val="00682833"/>
    <w:rsid w:val="00682EC2"/>
    <w:rsid w:val="006830A2"/>
    <w:rsid w:val="00683407"/>
    <w:rsid w:val="006838B4"/>
    <w:rsid w:val="006839F6"/>
    <w:rsid w:val="00683E11"/>
    <w:rsid w:val="00684181"/>
    <w:rsid w:val="00684185"/>
    <w:rsid w:val="006844C9"/>
    <w:rsid w:val="00684617"/>
    <w:rsid w:val="00684A5A"/>
    <w:rsid w:val="00684ED0"/>
    <w:rsid w:val="0068542B"/>
    <w:rsid w:val="00685667"/>
    <w:rsid w:val="00685B94"/>
    <w:rsid w:val="00685E1C"/>
    <w:rsid w:val="00685ECE"/>
    <w:rsid w:val="00685FCF"/>
    <w:rsid w:val="006863EC"/>
    <w:rsid w:val="00686A8F"/>
    <w:rsid w:val="00686E0E"/>
    <w:rsid w:val="00686E19"/>
    <w:rsid w:val="00686EC4"/>
    <w:rsid w:val="00686EF8"/>
    <w:rsid w:val="006872C0"/>
    <w:rsid w:val="00687400"/>
    <w:rsid w:val="0068773E"/>
    <w:rsid w:val="00687A0F"/>
    <w:rsid w:val="00687B7B"/>
    <w:rsid w:val="00687EA1"/>
    <w:rsid w:val="00687EA6"/>
    <w:rsid w:val="00687EF0"/>
    <w:rsid w:val="0069070B"/>
    <w:rsid w:val="00690AA3"/>
    <w:rsid w:val="00690CF1"/>
    <w:rsid w:val="00690E6A"/>
    <w:rsid w:val="00690F89"/>
    <w:rsid w:val="00690FA1"/>
    <w:rsid w:val="0069131D"/>
    <w:rsid w:val="00691D15"/>
    <w:rsid w:val="00691F24"/>
    <w:rsid w:val="0069237A"/>
    <w:rsid w:val="0069257A"/>
    <w:rsid w:val="006926B0"/>
    <w:rsid w:val="00692C18"/>
    <w:rsid w:val="00692F70"/>
    <w:rsid w:val="00692FC0"/>
    <w:rsid w:val="00693283"/>
    <w:rsid w:val="0069350C"/>
    <w:rsid w:val="00693B60"/>
    <w:rsid w:val="00693D23"/>
    <w:rsid w:val="006943DF"/>
    <w:rsid w:val="00694462"/>
    <w:rsid w:val="006946F7"/>
    <w:rsid w:val="006946FA"/>
    <w:rsid w:val="0069475D"/>
    <w:rsid w:val="00694C6E"/>
    <w:rsid w:val="00694D7C"/>
    <w:rsid w:val="00694D96"/>
    <w:rsid w:val="00694E93"/>
    <w:rsid w:val="00694EC9"/>
    <w:rsid w:val="0069504E"/>
    <w:rsid w:val="006951FB"/>
    <w:rsid w:val="006952B0"/>
    <w:rsid w:val="006953D6"/>
    <w:rsid w:val="00695447"/>
    <w:rsid w:val="00695C37"/>
    <w:rsid w:val="00695EB6"/>
    <w:rsid w:val="00695EF9"/>
    <w:rsid w:val="00695F96"/>
    <w:rsid w:val="0069610A"/>
    <w:rsid w:val="006961D6"/>
    <w:rsid w:val="0069641E"/>
    <w:rsid w:val="0069656D"/>
    <w:rsid w:val="0069657A"/>
    <w:rsid w:val="006968D0"/>
    <w:rsid w:val="00696927"/>
    <w:rsid w:val="006969FD"/>
    <w:rsid w:val="00696A4C"/>
    <w:rsid w:val="00696EB6"/>
    <w:rsid w:val="0069712E"/>
    <w:rsid w:val="00697341"/>
    <w:rsid w:val="006974DE"/>
    <w:rsid w:val="006975B9"/>
    <w:rsid w:val="00697C40"/>
    <w:rsid w:val="00697CB2"/>
    <w:rsid w:val="00697D2B"/>
    <w:rsid w:val="00697D5F"/>
    <w:rsid w:val="00697D9A"/>
    <w:rsid w:val="006A020E"/>
    <w:rsid w:val="006A0795"/>
    <w:rsid w:val="006A081F"/>
    <w:rsid w:val="006A0E89"/>
    <w:rsid w:val="006A0EE0"/>
    <w:rsid w:val="006A11CD"/>
    <w:rsid w:val="006A120C"/>
    <w:rsid w:val="006A1605"/>
    <w:rsid w:val="006A1EE1"/>
    <w:rsid w:val="006A1FD1"/>
    <w:rsid w:val="006A2137"/>
    <w:rsid w:val="006A214C"/>
    <w:rsid w:val="006A21C1"/>
    <w:rsid w:val="006A2723"/>
    <w:rsid w:val="006A30A8"/>
    <w:rsid w:val="006A30B0"/>
    <w:rsid w:val="006A31D3"/>
    <w:rsid w:val="006A32F7"/>
    <w:rsid w:val="006A357F"/>
    <w:rsid w:val="006A3F59"/>
    <w:rsid w:val="006A43B9"/>
    <w:rsid w:val="006A45AE"/>
    <w:rsid w:val="006A4D10"/>
    <w:rsid w:val="006A50EF"/>
    <w:rsid w:val="006A5345"/>
    <w:rsid w:val="006A53F6"/>
    <w:rsid w:val="006A5B1B"/>
    <w:rsid w:val="006A60F9"/>
    <w:rsid w:val="006A6186"/>
    <w:rsid w:val="006A6294"/>
    <w:rsid w:val="006A63F0"/>
    <w:rsid w:val="006A649D"/>
    <w:rsid w:val="006A661F"/>
    <w:rsid w:val="006A6624"/>
    <w:rsid w:val="006A6889"/>
    <w:rsid w:val="006A6C09"/>
    <w:rsid w:val="006A6C2C"/>
    <w:rsid w:val="006A7170"/>
    <w:rsid w:val="006A746B"/>
    <w:rsid w:val="006A7783"/>
    <w:rsid w:val="006A78F6"/>
    <w:rsid w:val="006A7A7A"/>
    <w:rsid w:val="006B0090"/>
    <w:rsid w:val="006B0224"/>
    <w:rsid w:val="006B06DC"/>
    <w:rsid w:val="006B082A"/>
    <w:rsid w:val="006B0AC7"/>
    <w:rsid w:val="006B0FE1"/>
    <w:rsid w:val="006B100E"/>
    <w:rsid w:val="006B1749"/>
    <w:rsid w:val="006B177C"/>
    <w:rsid w:val="006B1D58"/>
    <w:rsid w:val="006B1FDB"/>
    <w:rsid w:val="006B22C0"/>
    <w:rsid w:val="006B2874"/>
    <w:rsid w:val="006B2A3E"/>
    <w:rsid w:val="006B2A9F"/>
    <w:rsid w:val="006B2B15"/>
    <w:rsid w:val="006B2B3E"/>
    <w:rsid w:val="006B2B7B"/>
    <w:rsid w:val="006B2E12"/>
    <w:rsid w:val="006B3110"/>
    <w:rsid w:val="006B376A"/>
    <w:rsid w:val="006B404D"/>
    <w:rsid w:val="006B42BC"/>
    <w:rsid w:val="006B4656"/>
    <w:rsid w:val="006B47C3"/>
    <w:rsid w:val="006B482D"/>
    <w:rsid w:val="006B4B0B"/>
    <w:rsid w:val="006B4D7E"/>
    <w:rsid w:val="006B535D"/>
    <w:rsid w:val="006B576E"/>
    <w:rsid w:val="006B5C4E"/>
    <w:rsid w:val="006B5D79"/>
    <w:rsid w:val="006B5E11"/>
    <w:rsid w:val="006B5E72"/>
    <w:rsid w:val="006B5FBC"/>
    <w:rsid w:val="006B6064"/>
    <w:rsid w:val="006B68EB"/>
    <w:rsid w:val="006B7101"/>
    <w:rsid w:val="006B7435"/>
    <w:rsid w:val="006B7664"/>
    <w:rsid w:val="006B7AB6"/>
    <w:rsid w:val="006B7AC0"/>
    <w:rsid w:val="006B7DEA"/>
    <w:rsid w:val="006C0244"/>
    <w:rsid w:val="006C0613"/>
    <w:rsid w:val="006C0621"/>
    <w:rsid w:val="006C0650"/>
    <w:rsid w:val="006C072C"/>
    <w:rsid w:val="006C1282"/>
    <w:rsid w:val="006C146D"/>
    <w:rsid w:val="006C1640"/>
    <w:rsid w:val="006C1C64"/>
    <w:rsid w:val="006C2092"/>
    <w:rsid w:val="006C22CB"/>
    <w:rsid w:val="006C23A5"/>
    <w:rsid w:val="006C254F"/>
    <w:rsid w:val="006C2827"/>
    <w:rsid w:val="006C2AA6"/>
    <w:rsid w:val="006C30FE"/>
    <w:rsid w:val="006C3EA4"/>
    <w:rsid w:val="006C41FF"/>
    <w:rsid w:val="006C4772"/>
    <w:rsid w:val="006C4FCB"/>
    <w:rsid w:val="006C516A"/>
    <w:rsid w:val="006C523E"/>
    <w:rsid w:val="006C5798"/>
    <w:rsid w:val="006C59B9"/>
    <w:rsid w:val="006C5D70"/>
    <w:rsid w:val="006C5F82"/>
    <w:rsid w:val="006C6103"/>
    <w:rsid w:val="006C6A08"/>
    <w:rsid w:val="006C6DFF"/>
    <w:rsid w:val="006C6E3E"/>
    <w:rsid w:val="006C6F8A"/>
    <w:rsid w:val="006C7734"/>
    <w:rsid w:val="006C7871"/>
    <w:rsid w:val="006C7998"/>
    <w:rsid w:val="006C7B9F"/>
    <w:rsid w:val="006C7D05"/>
    <w:rsid w:val="006D02B0"/>
    <w:rsid w:val="006D0620"/>
    <w:rsid w:val="006D0A69"/>
    <w:rsid w:val="006D0C44"/>
    <w:rsid w:val="006D0DC5"/>
    <w:rsid w:val="006D1115"/>
    <w:rsid w:val="006D1530"/>
    <w:rsid w:val="006D172E"/>
    <w:rsid w:val="006D1AB6"/>
    <w:rsid w:val="006D202F"/>
    <w:rsid w:val="006D2A42"/>
    <w:rsid w:val="006D2B1B"/>
    <w:rsid w:val="006D2D22"/>
    <w:rsid w:val="006D3039"/>
    <w:rsid w:val="006D3216"/>
    <w:rsid w:val="006D3248"/>
    <w:rsid w:val="006D332E"/>
    <w:rsid w:val="006D387F"/>
    <w:rsid w:val="006D388B"/>
    <w:rsid w:val="006D3921"/>
    <w:rsid w:val="006D39F2"/>
    <w:rsid w:val="006D3A84"/>
    <w:rsid w:val="006D3BCD"/>
    <w:rsid w:val="006D3BF1"/>
    <w:rsid w:val="006D4077"/>
    <w:rsid w:val="006D4181"/>
    <w:rsid w:val="006D41F2"/>
    <w:rsid w:val="006D4366"/>
    <w:rsid w:val="006D4494"/>
    <w:rsid w:val="006D4759"/>
    <w:rsid w:val="006D4A56"/>
    <w:rsid w:val="006D4BD9"/>
    <w:rsid w:val="006D4C17"/>
    <w:rsid w:val="006D4C4F"/>
    <w:rsid w:val="006D4C9B"/>
    <w:rsid w:val="006D4CDE"/>
    <w:rsid w:val="006D4EDA"/>
    <w:rsid w:val="006D4FA0"/>
    <w:rsid w:val="006D5064"/>
    <w:rsid w:val="006D5140"/>
    <w:rsid w:val="006D55BA"/>
    <w:rsid w:val="006D562A"/>
    <w:rsid w:val="006D58FA"/>
    <w:rsid w:val="006D5946"/>
    <w:rsid w:val="006D5B98"/>
    <w:rsid w:val="006D5D1B"/>
    <w:rsid w:val="006D5FB1"/>
    <w:rsid w:val="006D5FC1"/>
    <w:rsid w:val="006D6211"/>
    <w:rsid w:val="006D62F3"/>
    <w:rsid w:val="006D6453"/>
    <w:rsid w:val="006D64E1"/>
    <w:rsid w:val="006D6877"/>
    <w:rsid w:val="006D6B0F"/>
    <w:rsid w:val="006D6EAA"/>
    <w:rsid w:val="006D6EB1"/>
    <w:rsid w:val="006D709F"/>
    <w:rsid w:val="006D725B"/>
    <w:rsid w:val="006D7312"/>
    <w:rsid w:val="006D78FB"/>
    <w:rsid w:val="006D7D97"/>
    <w:rsid w:val="006D7F7E"/>
    <w:rsid w:val="006E060A"/>
    <w:rsid w:val="006E0937"/>
    <w:rsid w:val="006E0E02"/>
    <w:rsid w:val="006E14CC"/>
    <w:rsid w:val="006E1537"/>
    <w:rsid w:val="006E17BC"/>
    <w:rsid w:val="006E1A58"/>
    <w:rsid w:val="006E1ADA"/>
    <w:rsid w:val="006E1D17"/>
    <w:rsid w:val="006E1EEA"/>
    <w:rsid w:val="006E1F85"/>
    <w:rsid w:val="006E28DD"/>
    <w:rsid w:val="006E29CF"/>
    <w:rsid w:val="006E29E9"/>
    <w:rsid w:val="006E2AAE"/>
    <w:rsid w:val="006E2F53"/>
    <w:rsid w:val="006E3009"/>
    <w:rsid w:val="006E3064"/>
    <w:rsid w:val="006E3199"/>
    <w:rsid w:val="006E323D"/>
    <w:rsid w:val="006E3589"/>
    <w:rsid w:val="006E371E"/>
    <w:rsid w:val="006E3C2B"/>
    <w:rsid w:val="006E3C5E"/>
    <w:rsid w:val="006E3C9B"/>
    <w:rsid w:val="006E3D85"/>
    <w:rsid w:val="006E3E0D"/>
    <w:rsid w:val="006E3FCC"/>
    <w:rsid w:val="006E487C"/>
    <w:rsid w:val="006E4CE1"/>
    <w:rsid w:val="006E4E29"/>
    <w:rsid w:val="006E4ECA"/>
    <w:rsid w:val="006E539B"/>
    <w:rsid w:val="006E53F1"/>
    <w:rsid w:val="006E5465"/>
    <w:rsid w:val="006E55C1"/>
    <w:rsid w:val="006E57B9"/>
    <w:rsid w:val="006E58DC"/>
    <w:rsid w:val="006E5A79"/>
    <w:rsid w:val="006E6565"/>
    <w:rsid w:val="006E71CE"/>
    <w:rsid w:val="006E7751"/>
    <w:rsid w:val="006E7A6D"/>
    <w:rsid w:val="006E7B8E"/>
    <w:rsid w:val="006E7D81"/>
    <w:rsid w:val="006E7E21"/>
    <w:rsid w:val="006E7FD0"/>
    <w:rsid w:val="006F005D"/>
    <w:rsid w:val="006F01AF"/>
    <w:rsid w:val="006F0216"/>
    <w:rsid w:val="006F02A2"/>
    <w:rsid w:val="006F035C"/>
    <w:rsid w:val="006F0A7F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381"/>
    <w:rsid w:val="006F257C"/>
    <w:rsid w:val="006F2861"/>
    <w:rsid w:val="006F2E12"/>
    <w:rsid w:val="006F326A"/>
    <w:rsid w:val="006F32A7"/>
    <w:rsid w:val="006F3440"/>
    <w:rsid w:val="006F34C5"/>
    <w:rsid w:val="006F3695"/>
    <w:rsid w:val="006F371E"/>
    <w:rsid w:val="006F3ABA"/>
    <w:rsid w:val="006F3D23"/>
    <w:rsid w:val="006F3EE2"/>
    <w:rsid w:val="006F3F89"/>
    <w:rsid w:val="006F40C7"/>
    <w:rsid w:val="006F4164"/>
    <w:rsid w:val="006F420D"/>
    <w:rsid w:val="006F425F"/>
    <w:rsid w:val="006F45C0"/>
    <w:rsid w:val="006F46D0"/>
    <w:rsid w:val="006F4982"/>
    <w:rsid w:val="006F4C0C"/>
    <w:rsid w:val="006F4C3E"/>
    <w:rsid w:val="006F4C56"/>
    <w:rsid w:val="006F4D56"/>
    <w:rsid w:val="006F51D6"/>
    <w:rsid w:val="006F55A1"/>
    <w:rsid w:val="006F585C"/>
    <w:rsid w:val="006F5B46"/>
    <w:rsid w:val="006F5B5B"/>
    <w:rsid w:val="006F5CC5"/>
    <w:rsid w:val="006F5F3F"/>
    <w:rsid w:val="006F6CEB"/>
    <w:rsid w:val="006F6DEE"/>
    <w:rsid w:val="006F6FAD"/>
    <w:rsid w:val="006F7312"/>
    <w:rsid w:val="006F7629"/>
    <w:rsid w:val="006F7640"/>
    <w:rsid w:val="006F7BEB"/>
    <w:rsid w:val="006F7D5E"/>
    <w:rsid w:val="006F7E82"/>
    <w:rsid w:val="00700026"/>
    <w:rsid w:val="00700078"/>
    <w:rsid w:val="00700242"/>
    <w:rsid w:val="00700751"/>
    <w:rsid w:val="00700895"/>
    <w:rsid w:val="00700CD6"/>
    <w:rsid w:val="0070124D"/>
    <w:rsid w:val="0070126A"/>
    <w:rsid w:val="007012BF"/>
    <w:rsid w:val="00701313"/>
    <w:rsid w:val="007015B1"/>
    <w:rsid w:val="00701D4A"/>
    <w:rsid w:val="00702548"/>
    <w:rsid w:val="00702611"/>
    <w:rsid w:val="007026C3"/>
    <w:rsid w:val="0070285C"/>
    <w:rsid w:val="00702F39"/>
    <w:rsid w:val="00702FCC"/>
    <w:rsid w:val="007031B1"/>
    <w:rsid w:val="007032F2"/>
    <w:rsid w:val="007037FE"/>
    <w:rsid w:val="00703B7F"/>
    <w:rsid w:val="00703CA0"/>
    <w:rsid w:val="00703CE0"/>
    <w:rsid w:val="00703FA3"/>
    <w:rsid w:val="0070401E"/>
    <w:rsid w:val="00704049"/>
    <w:rsid w:val="007042B3"/>
    <w:rsid w:val="007043A9"/>
    <w:rsid w:val="0070447A"/>
    <w:rsid w:val="00704503"/>
    <w:rsid w:val="0070463E"/>
    <w:rsid w:val="007046BE"/>
    <w:rsid w:val="0070531D"/>
    <w:rsid w:val="0070532F"/>
    <w:rsid w:val="007055C7"/>
    <w:rsid w:val="00705724"/>
    <w:rsid w:val="0070595C"/>
    <w:rsid w:val="00705AB8"/>
    <w:rsid w:val="00705AEF"/>
    <w:rsid w:val="00705C47"/>
    <w:rsid w:val="00705E88"/>
    <w:rsid w:val="00705F84"/>
    <w:rsid w:val="00705FFC"/>
    <w:rsid w:val="0070627B"/>
    <w:rsid w:val="007064BB"/>
    <w:rsid w:val="00706A16"/>
    <w:rsid w:val="00706AC4"/>
    <w:rsid w:val="00706B2F"/>
    <w:rsid w:val="00706B8D"/>
    <w:rsid w:val="00706E33"/>
    <w:rsid w:val="0070712B"/>
    <w:rsid w:val="0070752C"/>
    <w:rsid w:val="0070788F"/>
    <w:rsid w:val="00707BCA"/>
    <w:rsid w:val="00707E96"/>
    <w:rsid w:val="0071072E"/>
    <w:rsid w:val="00710802"/>
    <w:rsid w:val="00710BF4"/>
    <w:rsid w:val="00710C10"/>
    <w:rsid w:val="00711266"/>
    <w:rsid w:val="00711641"/>
    <w:rsid w:val="00711754"/>
    <w:rsid w:val="00711963"/>
    <w:rsid w:val="00711B37"/>
    <w:rsid w:val="00711EE2"/>
    <w:rsid w:val="007122F8"/>
    <w:rsid w:val="007125AD"/>
    <w:rsid w:val="0071263D"/>
    <w:rsid w:val="00712984"/>
    <w:rsid w:val="00712BAC"/>
    <w:rsid w:val="00712C65"/>
    <w:rsid w:val="00713261"/>
    <w:rsid w:val="007133A7"/>
    <w:rsid w:val="007133B3"/>
    <w:rsid w:val="00713482"/>
    <w:rsid w:val="00713885"/>
    <w:rsid w:val="00713E38"/>
    <w:rsid w:val="007140A3"/>
    <w:rsid w:val="007142B8"/>
    <w:rsid w:val="00714728"/>
    <w:rsid w:val="007147D5"/>
    <w:rsid w:val="0071487F"/>
    <w:rsid w:val="0071497F"/>
    <w:rsid w:val="00714BB4"/>
    <w:rsid w:val="00714D48"/>
    <w:rsid w:val="00714E7B"/>
    <w:rsid w:val="00714EC9"/>
    <w:rsid w:val="00714F0A"/>
    <w:rsid w:val="007152DA"/>
    <w:rsid w:val="0071531B"/>
    <w:rsid w:val="00715668"/>
    <w:rsid w:val="007159ED"/>
    <w:rsid w:val="00715AE1"/>
    <w:rsid w:val="00715E2F"/>
    <w:rsid w:val="007160D4"/>
    <w:rsid w:val="0071630D"/>
    <w:rsid w:val="00716488"/>
    <w:rsid w:val="007164BD"/>
    <w:rsid w:val="007167A1"/>
    <w:rsid w:val="007169F3"/>
    <w:rsid w:val="00716DB1"/>
    <w:rsid w:val="00716FD6"/>
    <w:rsid w:val="00716FEF"/>
    <w:rsid w:val="007173F8"/>
    <w:rsid w:val="00717C35"/>
    <w:rsid w:val="00717EC5"/>
    <w:rsid w:val="007201A3"/>
    <w:rsid w:val="007204BB"/>
    <w:rsid w:val="00720ABB"/>
    <w:rsid w:val="00721814"/>
    <w:rsid w:val="00721A1E"/>
    <w:rsid w:val="00721A2B"/>
    <w:rsid w:val="00721AEF"/>
    <w:rsid w:val="00721C9C"/>
    <w:rsid w:val="00721D53"/>
    <w:rsid w:val="00721DDF"/>
    <w:rsid w:val="00722033"/>
    <w:rsid w:val="007220D3"/>
    <w:rsid w:val="007226DC"/>
    <w:rsid w:val="0072280D"/>
    <w:rsid w:val="00722DCD"/>
    <w:rsid w:val="007234BF"/>
    <w:rsid w:val="007236AF"/>
    <w:rsid w:val="007237F4"/>
    <w:rsid w:val="00723840"/>
    <w:rsid w:val="00723C45"/>
    <w:rsid w:val="00723FF3"/>
    <w:rsid w:val="007241A4"/>
    <w:rsid w:val="00724496"/>
    <w:rsid w:val="007244B9"/>
    <w:rsid w:val="0072458E"/>
    <w:rsid w:val="0072490E"/>
    <w:rsid w:val="00724A9F"/>
    <w:rsid w:val="00724B7E"/>
    <w:rsid w:val="007254C3"/>
    <w:rsid w:val="00725C53"/>
    <w:rsid w:val="00725C7D"/>
    <w:rsid w:val="00725CDC"/>
    <w:rsid w:val="00726115"/>
    <w:rsid w:val="00726173"/>
    <w:rsid w:val="007261D6"/>
    <w:rsid w:val="007262CB"/>
    <w:rsid w:val="007268DC"/>
    <w:rsid w:val="00726AE5"/>
    <w:rsid w:val="00726CB4"/>
    <w:rsid w:val="00726E80"/>
    <w:rsid w:val="00726E8F"/>
    <w:rsid w:val="00727101"/>
    <w:rsid w:val="00727102"/>
    <w:rsid w:val="00727163"/>
    <w:rsid w:val="00727347"/>
    <w:rsid w:val="00727597"/>
    <w:rsid w:val="00727813"/>
    <w:rsid w:val="00727CBE"/>
    <w:rsid w:val="00727E86"/>
    <w:rsid w:val="00730260"/>
    <w:rsid w:val="007305F8"/>
    <w:rsid w:val="0073064E"/>
    <w:rsid w:val="007307E0"/>
    <w:rsid w:val="00730B42"/>
    <w:rsid w:val="00730CD4"/>
    <w:rsid w:val="00730D5C"/>
    <w:rsid w:val="00730E3E"/>
    <w:rsid w:val="00730EAC"/>
    <w:rsid w:val="007311E9"/>
    <w:rsid w:val="00731599"/>
    <w:rsid w:val="00731BAB"/>
    <w:rsid w:val="00731C2E"/>
    <w:rsid w:val="007325A9"/>
    <w:rsid w:val="0073333C"/>
    <w:rsid w:val="00733456"/>
    <w:rsid w:val="00733668"/>
    <w:rsid w:val="00733B1C"/>
    <w:rsid w:val="00733EAA"/>
    <w:rsid w:val="00734092"/>
    <w:rsid w:val="00734804"/>
    <w:rsid w:val="0073497A"/>
    <w:rsid w:val="00734AE9"/>
    <w:rsid w:val="00734BE0"/>
    <w:rsid w:val="00734CDA"/>
    <w:rsid w:val="00734E36"/>
    <w:rsid w:val="00734F4A"/>
    <w:rsid w:val="00735001"/>
    <w:rsid w:val="007351B4"/>
    <w:rsid w:val="00735209"/>
    <w:rsid w:val="00735489"/>
    <w:rsid w:val="007356A6"/>
    <w:rsid w:val="00735A40"/>
    <w:rsid w:val="00735A94"/>
    <w:rsid w:val="00735DF7"/>
    <w:rsid w:val="00735F3C"/>
    <w:rsid w:val="00735FAF"/>
    <w:rsid w:val="007363A8"/>
    <w:rsid w:val="007365F5"/>
    <w:rsid w:val="007367D3"/>
    <w:rsid w:val="007369AC"/>
    <w:rsid w:val="007369C3"/>
    <w:rsid w:val="00736AC6"/>
    <w:rsid w:val="007373BB"/>
    <w:rsid w:val="0073759E"/>
    <w:rsid w:val="00737738"/>
    <w:rsid w:val="007379FE"/>
    <w:rsid w:val="00737A58"/>
    <w:rsid w:val="00737B32"/>
    <w:rsid w:val="00737B4A"/>
    <w:rsid w:val="00737B6C"/>
    <w:rsid w:val="00737D55"/>
    <w:rsid w:val="00737E3E"/>
    <w:rsid w:val="00737FE0"/>
    <w:rsid w:val="0074046A"/>
    <w:rsid w:val="007405C5"/>
    <w:rsid w:val="0074090A"/>
    <w:rsid w:val="007409CA"/>
    <w:rsid w:val="00740BA0"/>
    <w:rsid w:val="00740D38"/>
    <w:rsid w:val="00740EDC"/>
    <w:rsid w:val="007412A1"/>
    <w:rsid w:val="007415C8"/>
    <w:rsid w:val="0074187F"/>
    <w:rsid w:val="00741B71"/>
    <w:rsid w:val="00741C70"/>
    <w:rsid w:val="00741E03"/>
    <w:rsid w:val="00741FF2"/>
    <w:rsid w:val="007422C5"/>
    <w:rsid w:val="007427BF"/>
    <w:rsid w:val="00742A42"/>
    <w:rsid w:val="00742E36"/>
    <w:rsid w:val="007430E5"/>
    <w:rsid w:val="007431CD"/>
    <w:rsid w:val="0074321B"/>
    <w:rsid w:val="00743768"/>
    <w:rsid w:val="007438A1"/>
    <w:rsid w:val="00743976"/>
    <w:rsid w:val="00744096"/>
    <w:rsid w:val="0074496E"/>
    <w:rsid w:val="007449D9"/>
    <w:rsid w:val="00744D88"/>
    <w:rsid w:val="007450B8"/>
    <w:rsid w:val="00745286"/>
    <w:rsid w:val="00745D10"/>
    <w:rsid w:val="00745D5D"/>
    <w:rsid w:val="00745E7B"/>
    <w:rsid w:val="00745F00"/>
    <w:rsid w:val="007461BF"/>
    <w:rsid w:val="007462C5"/>
    <w:rsid w:val="0074695F"/>
    <w:rsid w:val="00746B2B"/>
    <w:rsid w:val="00746BCB"/>
    <w:rsid w:val="00747016"/>
    <w:rsid w:val="007473D1"/>
    <w:rsid w:val="007476D5"/>
    <w:rsid w:val="00747856"/>
    <w:rsid w:val="00747AC6"/>
    <w:rsid w:val="00747CC9"/>
    <w:rsid w:val="0075023C"/>
    <w:rsid w:val="007503BD"/>
    <w:rsid w:val="0075116F"/>
    <w:rsid w:val="00751587"/>
    <w:rsid w:val="00751760"/>
    <w:rsid w:val="00751AFC"/>
    <w:rsid w:val="00751EC5"/>
    <w:rsid w:val="00751FC7"/>
    <w:rsid w:val="00752061"/>
    <w:rsid w:val="007528DB"/>
    <w:rsid w:val="00752E6E"/>
    <w:rsid w:val="00752E71"/>
    <w:rsid w:val="00753163"/>
    <w:rsid w:val="007532E2"/>
    <w:rsid w:val="007533BB"/>
    <w:rsid w:val="0075347A"/>
    <w:rsid w:val="00753F8F"/>
    <w:rsid w:val="00754281"/>
    <w:rsid w:val="007548AD"/>
    <w:rsid w:val="00754F79"/>
    <w:rsid w:val="0075504E"/>
    <w:rsid w:val="007550DD"/>
    <w:rsid w:val="0075511C"/>
    <w:rsid w:val="007553F8"/>
    <w:rsid w:val="007559BF"/>
    <w:rsid w:val="00755CF9"/>
    <w:rsid w:val="00755F50"/>
    <w:rsid w:val="00756329"/>
    <w:rsid w:val="007565F5"/>
    <w:rsid w:val="00756CCA"/>
    <w:rsid w:val="00756D09"/>
    <w:rsid w:val="00756F6B"/>
    <w:rsid w:val="00757163"/>
    <w:rsid w:val="007576A1"/>
    <w:rsid w:val="00757B09"/>
    <w:rsid w:val="00757BE5"/>
    <w:rsid w:val="007600D7"/>
    <w:rsid w:val="00760149"/>
    <w:rsid w:val="007604FA"/>
    <w:rsid w:val="00760570"/>
    <w:rsid w:val="007606CE"/>
    <w:rsid w:val="00760C9C"/>
    <w:rsid w:val="00760CC5"/>
    <w:rsid w:val="00760F48"/>
    <w:rsid w:val="00761051"/>
    <w:rsid w:val="007615CB"/>
    <w:rsid w:val="00761671"/>
    <w:rsid w:val="007618E8"/>
    <w:rsid w:val="00761EBE"/>
    <w:rsid w:val="0076275E"/>
    <w:rsid w:val="00762AE1"/>
    <w:rsid w:val="00763127"/>
    <w:rsid w:val="0076367F"/>
    <w:rsid w:val="00763AE9"/>
    <w:rsid w:val="00763F62"/>
    <w:rsid w:val="007640A9"/>
    <w:rsid w:val="00764137"/>
    <w:rsid w:val="007645D0"/>
    <w:rsid w:val="00764DF0"/>
    <w:rsid w:val="00764E3C"/>
    <w:rsid w:val="00765C9A"/>
    <w:rsid w:val="0076631E"/>
    <w:rsid w:val="00766A4E"/>
    <w:rsid w:val="00766BF5"/>
    <w:rsid w:val="00766C1A"/>
    <w:rsid w:val="0076740A"/>
    <w:rsid w:val="00767844"/>
    <w:rsid w:val="0076794B"/>
    <w:rsid w:val="00770023"/>
    <w:rsid w:val="00770549"/>
    <w:rsid w:val="0077057B"/>
    <w:rsid w:val="00770EBF"/>
    <w:rsid w:val="00771093"/>
    <w:rsid w:val="0077131B"/>
    <w:rsid w:val="007714FA"/>
    <w:rsid w:val="007719BB"/>
    <w:rsid w:val="00772391"/>
    <w:rsid w:val="007723C5"/>
    <w:rsid w:val="007724C0"/>
    <w:rsid w:val="00772581"/>
    <w:rsid w:val="007734C9"/>
    <w:rsid w:val="00773B6F"/>
    <w:rsid w:val="00773BC4"/>
    <w:rsid w:val="00773D19"/>
    <w:rsid w:val="00773DC1"/>
    <w:rsid w:val="0077406C"/>
    <w:rsid w:val="007740E4"/>
    <w:rsid w:val="007742C2"/>
    <w:rsid w:val="007748F8"/>
    <w:rsid w:val="0077491E"/>
    <w:rsid w:val="00774FEE"/>
    <w:rsid w:val="0077551C"/>
    <w:rsid w:val="007759EB"/>
    <w:rsid w:val="00775F7D"/>
    <w:rsid w:val="00776011"/>
    <w:rsid w:val="00776548"/>
    <w:rsid w:val="00776BBC"/>
    <w:rsid w:val="00776C67"/>
    <w:rsid w:val="00776E2B"/>
    <w:rsid w:val="00776F7D"/>
    <w:rsid w:val="007772A4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ED4"/>
    <w:rsid w:val="00781F2D"/>
    <w:rsid w:val="00781F4C"/>
    <w:rsid w:val="0078259D"/>
    <w:rsid w:val="00782B04"/>
    <w:rsid w:val="00782CFE"/>
    <w:rsid w:val="00782F4D"/>
    <w:rsid w:val="00782FA0"/>
    <w:rsid w:val="00783127"/>
    <w:rsid w:val="00783152"/>
    <w:rsid w:val="007833BB"/>
    <w:rsid w:val="00783416"/>
    <w:rsid w:val="0078343C"/>
    <w:rsid w:val="007836F0"/>
    <w:rsid w:val="00783B38"/>
    <w:rsid w:val="00783B5F"/>
    <w:rsid w:val="00783BD6"/>
    <w:rsid w:val="00783F04"/>
    <w:rsid w:val="00783F52"/>
    <w:rsid w:val="00784042"/>
    <w:rsid w:val="00784047"/>
    <w:rsid w:val="0078425B"/>
    <w:rsid w:val="00784293"/>
    <w:rsid w:val="0078457B"/>
    <w:rsid w:val="00784590"/>
    <w:rsid w:val="0078476E"/>
    <w:rsid w:val="00784BD4"/>
    <w:rsid w:val="00784C16"/>
    <w:rsid w:val="00784E4F"/>
    <w:rsid w:val="00785801"/>
    <w:rsid w:val="007858F2"/>
    <w:rsid w:val="00785AC1"/>
    <w:rsid w:val="00785C0A"/>
    <w:rsid w:val="0078646E"/>
    <w:rsid w:val="00786655"/>
    <w:rsid w:val="007868C8"/>
    <w:rsid w:val="00786999"/>
    <w:rsid w:val="007869D9"/>
    <w:rsid w:val="00786A26"/>
    <w:rsid w:val="00786D50"/>
    <w:rsid w:val="0078727B"/>
    <w:rsid w:val="00787516"/>
    <w:rsid w:val="007875A6"/>
    <w:rsid w:val="00787D02"/>
    <w:rsid w:val="00787E51"/>
    <w:rsid w:val="00787F55"/>
    <w:rsid w:val="0079007C"/>
    <w:rsid w:val="0079029A"/>
    <w:rsid w:val="00790448"/>
    <w:rsid w:val="0079054F"/>
    <w:rsid w:val="00790661"/>
    <w:rsid w:val="00790A00"/>
    <w:rsid w:val="00790DA0"/>
    <w:rsid w:val="00791099"/>
    <w:rsid w:val="0079152F"/>
    <w:rsid w:val="00791744"/>
    <w:rsid w:val="007917C0"/>
    <w:rsid w:val="007919E2"/>
    <w:rsid w:val="00791CB2"/>
    <w:rsid w:val="00791D9C"/>
    <w:rsid w:val="00791E3A"/>
    <w:rsid w:val="00791FCA"/>
    <w:rsid w:val="00792231"/>
    <w:rsid w:val="0079267C"/>
    <w:rsid w:val="00792A4C"/>
    <w:rsid w:val="00792B0A"/>
    <w:rsid w:val="00792C27"/>
    <w:rsid w:val="00792E87"/>
    <w:rsid w:val="00792EA5"/>
    <w:rsid w:val="00792EAB"/>
    <w:rsid w:val="00793331"/>
    <w:rsid w:val="00793727"/>
    <w:rsid w:val="0079372C"/>
    <w:rsid w:val="00793C3C"/>
    <w:rsid w:val="00793EA0"/>
    <w:rsid w:val="0079408B"/>
    <w:rsid w:val="00794701"/>
    <w:rsid w:val="007953EC"/>
    <w:rsid w:val="0079562B"/>
    <w:rsid w:val="007957BC"/>
    <w:rsid w:val="007957C0"/>
    <w:rsid w:val="00795961"/>
    <w:rsid w:val="00795C77"/>
    <w:rsid w:val="00795D70"/>
    <w:rsid w:val="00795E34"/>
    <w:rsid w:val="00795EEC"/>
    <w:rsid w:val="00795FFF"/>
    <w:rsid w:val="007962AA"/>
    <w:rsid w:val="0079660C"/>
    <w:rsid w:val="0079674C"/>
    <w:rsid w:val="00796B82"/>
    <w:rsid w:val="00796F68"/>
    <w:rsid w:val="00797360"/>
    <w:rsid w:val="0079753E"/>
    <w:rsid w:val="00797B09"/>
    <w:rsid w:val="00797C1B"/>
    <w:rsid w:val="00797FA6"/>
    <w:rsid w:val="007A00DF"/>
    <w:rsid w:val="007A0928"/>
    <w:rsid w:val="007A0991"/>
    <w:rsid w:val="007A0AA3"/>
    <w:rsid w:val="007A0D53"/>
    <w:rsid w:val="007A0FB5"/>
    <w:rsid w:val="007A125B"/>
    <w:rsid w:val="007A1605"/>
    <w:rsid w:val="007A1882"/>
    <w:rsid w:val="007A1C19"/>
    <w:rsid w:val="007A1D32"/>
    <w:rsid w:val="007A1F03"/>
    <w:rsid w:val="007A202C"/>
    <w:rsid w:val="007A21B2"/>
    <w:rsid w:val="007A26F1"/>
    <w:rsid w:val="007A2926"/>
    <w:rsid w:val="007A2C35"/>
    <w:rsid w:val="007A3092"/>
    <w:rsid w:val="007A321A"/>
    <w:rsid w:val="007A3299"/>
    <w:rsid w:val="007A3502"/>
    <w:rsid w:val="007A3600"/>
    <w:rsid w:val="007A3D2F"/>
    <w:rsid w:val="007A3F10"/>
    <w:rsid w:val="007A425B"/>
    <w:rsid w:val="007A4505"/>
    <w:rsid w:val="007A4779"/>
    <w:rsid w:val="007A47AB"/>
    <w:rsid w:val="007A4B41"/>
    <w:rsid w:val="007A4CB8"/>
    <w:rsid w:val="007A4E8D"/>
    <w:rsid w:val="007A51C2"/>
    <w:rsid w:val="007A5385"/>
    <w:rsid w:val="007A5769"/>
    <w:rsid w:val="007A5AF9"/>
    <w:rsid w:val="007A5D17"/>
    <w:rsid w:val="007A640A"/>
    <w:rsid w:val="007A66E2"/>
    <w:rsid w:val="007A68CB"/>
    <w:rsid w:val="007A69B7"/>
    <w:rsid w:val="007A6CE1"/>
    <w:rsid w:val="007A708B"/>
    <w:rsid w:val="007A745F"/>
    <w:rsid w:val="007A74EC"/>
    <w:rsid w:val="007A751E"/>
    <w:rsid w:val="007A757C"/>
    <w:rsid w:val="007A7938"/>
    <w:rsid w:val="007A7A19"/>
    <w:rsid w:val="007A7BD0"/>
    <w:rsid w:val="007A7E80"/>
    <w:rsid w:val="007B0868"/>
    <w:rsid w:val="007B08E9"/>
    <w:rsid w:val="007B0B28"/>
    <w:rsid w:val="007B0C2C"/>
    <w:rsid w:val="007B0EB8"/>
    <w:rsid w:val="007B103D"/>
    <w:rsid w:val="007B1D8E"/>
    <w:rsid w:val="007B1DFB"/>
    <w:rsid w:val="007B2197"/>
    <w:rsid w:val="007B231F"/>
    <w:rsid w:val="007B23DD"/>
    <w:rsid w:val="007B2929"/>
    <w:rsid w:val="007B2CCA"/>
    <w:rsid w:val="007B3030"/>
    <w:rsid w:val="007B304A"/>
    <w:rsid w:val="007B31B2"/>
    <w:rsid w:val="007B36F1"/>
    <w:rsid w:val="007B3839"/>
    <w:rsid w:val="007B4444"/>
    <w:rsid w:val="007B46D6"/>
    <w:rsid w:val="007B49E0"/>
    <w:rsid w:val="007B4C2A"/>
    <w:rsid w:val="007B4CCD"/>
    <w:rsid w:val="007B549C"/>
    <w:rsid w:val="007B5524"/>
    <w:rsid w:val="007B5D7C"/>
    <w:rsid w:val="007B64A0"/>
    <w:rsid w:val="007B6580"/>
    <w:rsid w:val="007B6948"/>
    <w:rsid w:val="007B6963"/>
    <w:rsid w:val="007B6E98"/>
    <w:rsid w:val="007B6F2E"/>
    <w:rsid w:val="007B72B3"/>
    <w:rsid w:val="007B784F"/>
    <w:rsid w:val="007B7ACC"/>
    <w:rsid w:val="007B7B93"/>
    <w:rsid w:val="007C0267"/>
    <w:rsid w:val="007C0774"/>
    <w:rsid w:val="007C0823"/>
    <w:rsid w:val="007C089C"/>
    <w:rsid w:val="007C093D"/>
    <w:rsid w:val="007C09DC"/>
    <w:rsid w:val="007C0B41"/>
    <w:rsid w:val="007C129B"/>
    <w:rsid w:val="007C1764"/>
    <w:rsid w:val="007C2116"/>
    <w:rsid w:val="007C2373"/>
    <w:rsid w:val="007C26B2"/>
    <w:rsid w:val="007C2FA9"/>
    <w:rsid w:val="007C308A"/>
    <w:rsid w:val="007C3480"/>
    <w:rsid w:val="007C3534"/>
    <w:rsid w:val="007C37D5"/>
    <w:rsid w:val="007C3BA8"/>
    <w:rsid w:val="007C4027"/>
    <w:rsid w:val="007C44F0"/>
    <w:rsid w:val="007C4A37"/>
    <w:rsid w:val="007C5060"/>
    <w:rsid w:val="007C51A4"/>
    <w:rsid w:val="007C5512"/>
    <w:rsid w:val="007C5584"/>
    <w:rsid w:val="007C5BBB"/>
    <w:rsid w:val="007C5E43"/>
    <w:rsid w:val="007C6163"/>
    <w:rsid w:val="007C6683"/>
    <w:rsid w:val="007C6A3E"/>
    <w:rsid w:val="007C6B1C"/>
    <w:rsid w:val="007C704D"/>
    <w:rsid w:val="007C7156"/>
    <w:rsid w:val="007C715E"/>
    <w:rsid w:val="007C7423"/>
    <w:rsid w:val="007C74F9"/>
    <w:rsid w:val="007C753D"/>
    <w:rsid w:val="007C77D4"/>
    <w:rsid w:val="007C7FF8"/>
    <w:rsid w:val="007D0292"/>
    <w:rsid w:val="007D0638"/>
    <w:rsid w:val="007D0827"/>
    <w:rsid w:val="007D0AC5"/>
    <w:rsid w:val="007D0BC1"/>
    <w:rsid w:val="007D0C4D"/>
    <w:rsid w:val="007D0CE9"/>
    <w:rsid w:val="007D1081"/>
    <w:rsid w:val="007D13FA"/>
    <w:rsid w:val="007D1B5D"/>
    <w:rsid w:val="007D1E42"/>
    <w:rsid w:val="007D1F6A"/>
    <w:rsid w:val="007D26A9"/>
    <w:rsid w:val="007D2925"/>
    <w:rsid w:val="007D29AF"/>
    <w:rsid w:val="007D2B4C"/>
    <w:rsid w:val="007D2C42"/>
    <w:rsid w:val="007D2CE5"/>
    <w:rsid w:val="007D2FC0"/>
    <w:rsid w:val="007D3013"/>
    <w:rsid w:val="007D3159"/>
    <w:rsid w:val="007D3201"/>
    <w:rsid w:val="007D3349"/>
    <w:rsid w:val="007D3427"/>
    <w:rsid w:val="007D3928"/>
    <w:rsid w:val="007D3AE9"/>
    <w:rsid w:val="007D40BE"/>
    <w:rsid w:val="007D434E"/>
    <w:rsid w:val="007D48F3"/>
    <w:rsid w:val="007D498A"/>
    <w:rsid w:val="007D499B"/>
    <w:rsid w:val="007D4A16"/>
    <w:rsid w:val="007D4B36"/>
    <w:rsid w:val="007D4CA7"/>
    <w:rsid w:val="007D5204"/>
    <w:rsid w:val="007D5522"/>
    <w:rsid w:val="007D58A1"/>
    <w:rsid w:val="007D5CD3"/>
    <w:rsid w:val="007D5F1D"/>
    <w:rsid w:val="007D5F28"/>
    <w:rsid w:val="007D62FC"/>
    <w:rsid w:val="007D719D"/>
    <w:rsid w:val="007D71FB"/>
    <w:rsid w:val="007D7429"/>
    <w:rsid w:val="007D7439"/>
    <w:rsid w:val="007D76E7"/>
    <w:rsid w:val="007D7B99"/>
    <w:rsid w:val="007D7CD4"/>
    <w:rsid w:val="007D7D3C"/>
    <w:rsid w:val="007D7D7A"/>
    <w:rsid w:val="007D7E95"/>
    <w:rsid w:val="007E02AB"/>
    <w:rsid w:val="007E02EA"/>
    <w:rsid w:val="007E0663"/>
    <w:rsid w:val="007E06C7"/>
    <w:rsid w:val="007E0F91"/>
    <w:rsid w:val="007E12B1"/>
    <w:rsid w:val="007E20D2"/>
    <w:rsid w:val="007E2322"/>
    <w:rsid w:val="007E253D"/>
    <w:rsid w:val="007E293E"/>
    <w:rsid w:val="007E30DD"/>
    <w:rsid w:val="007E3BC2"/>
    <w:rsid w:val="007E3F2E"/>
    <w:rsid w:val="007E4370"/>
    <w:rsid w:val="007E443A"/>
    <w:rsid w:val="007E4866"/>
    <w:rsid w:val="007E4BCD"/>
    <w:rsid w:val="007E4E7C"/>
    <w:rsid w:val="007E4ED8"/>
    <w:rsid w:val="007E5222"/>
    <w:rsid w:val="007E529D"/>
    <w:rsid w:val="007E5346"/>
    <w:rsid w:val="007E5494"/>
    <w:rsid w:val="007E581C"/>
    <w:rsid w:val="007E64AA"/>
    <w:rsid w:val="007E650B"/>
    <w:rsid w:val="007E6711"/>
    <w:rsid w:val="007E6D34"/>
    <w:rsid w:val="007E6D45"/>
    <w:rsid w:val="007E7A4A"/>
    <w:rsid w:val="007E7F32"/>
    <w:rsid w:val="007F0663"/>
    <w:rsid w:val="007F07E3"/>
    <w:rsid w:val="007F0C7A"/>
    <w:rsid w:val="007F0D8D"/>
    <w:rsid w:val="007F1020"/>
    <w:rsid w:val="007F118B"/>
    <w:rsid w:val="007F148A"/>
    <w:rsid w:val="007F14A7"/>
    <w:rsid w:val="007F16AD"/>
    <w:rsid w:val="007F17FC"/>
    <w:rsid w:val="007F18F4"/>
    <w:rsid w:val="007F1CB7"/>
    <w:rsid w:val="007F1CCA"/>
    <w:rsid w:val="007F2209"/>
    <w:rsid w:val="007F22C9"/>
    <w:rsid w:val="007F23BF"/>
    <w:rsid w:val="007F25C2"/>
    <w:rsid w:val="007F2931"/>
    <w:rsid w:val="007F2979"/>
    <w:rsid w:val="007F2A49"/>
    <w:rsid w:val="007F2E37"/>
    <w:rsid w:val="007F3080"/>
    <w:rsid w:val="007F37E0"/>
    <w:rsid w:val="007F3A28"/>
    <w:rsid w:val="007F3CF7"/>
    <w:rsid w:val="007F3D7C"/>
    <w:rsid w:val="007F46A6"/>
    <w:rsid w:val="007F499B"/>
    <w:rsid w:val="007F4A32"/>
    <w:rsid w:val="007F4DB5"/>
    <w:rsid w:val="007F4DE9"/>
    <w:rsid w:val="007F4E1B"/>
    <w:rsid w:val="007F4F44"/>
    <w:rsid w:val="007F5114"/>
    <w:rsid w:val="007F53BB"/>
    <w:rsid w:val="007F5467"/>
    <w:rsid w:val="007F5531"/>
    <w:rsid w:val="007F57E2"/>
    <w:rsid w:val="007F580A"/>
    <w:rsid w:val="007F5A7F"/>
    <w:rsid w:val="007F5E4D"/>
    <w:rsid w:val="007F5EB4"/>
    <w:rsid w:val="007F6017"/>
    <w:rsid w:val="007F6154"/>
    <w:rsid w:val="007F61D3"/>
    <w:rsid w:val="007F651F"/>
    <w:rsid w:val="007F65CD"/>
    <w:rsid w:val="007F67A8"/>
    <w:rsid w:val="007F6E58"/>
    <w:rsid w:val="007F706F"/>
    <w:rsid w:val="007F796D"/>
    <w:rsid w:val="007F7CAE"/>
    <w:rsid w:val="007F7D9D"/>
    <w:rsid w:val="007F7E96"/>
    <w:rsid w:val="00800C86"/>
    <w:rsid w:val="00800E2B"/>
    <w:rsid w:val="00800F16"/>
    <w:rsid w:val="00800F44"/>
    <w:rsid w:val="00800FA1"/>
    <w:rsid w:val="008014EE"/>
    <w:rsid w:val="008019BF"/>
    <w:rsid w:val="00801A86"/>
    <w:rsid w:val="00801B0B"/>
    <w:rsid w:val="00801D34"/>
    <w:rsid w:val="00801EFF"/>
    <w:rsid w:val="00801FD8"/>
    <w:rsid w:val="008020F2"/>
    <w:rsid w:val="00802217"/>
    <w:rsid w:val="00802892"/>
    <w:rsid w:val="00802C8D"/>
    <w:rsid w:val="00802D0F"/>
    <w:rsid w:val="00802E30"/>
    <w:rsid w:val="008033F4"/>
    <w:rsid w:val="0080367C"/>
    <w:rsid w:val="008038B0"/>
    <w:rsid w:val="00803DFC"/>
    <w:rsid w:val="00803FAC"/>
    <w:rsid w:val="00804AB4"/>
    <w:rsid w:val="00804B88"/>
    <w:rsid w:val="00805128"/>
    <w:rsid w:val="008051A6"/>
    <w:rsid w:val="008053CD"/>
    <w:rsid w:val="0080550B"/>
    <w:rsid w:val="00805714"/>
    <w:rsid w:val="00805794"/>
    <w:rsid w:val="00805A31"/>
    <w:rsid w:val="00805DAC"/>
    <w:rsid w:val="00805F89"/>
    <w:rsid w:val="00806557"/>
    <w:rsid w:val="008069BC"/>
    <w:rsid w:val="00806D4B"/>
    <w:rsid w:val="0080726A"/>
    <w:rsid w:val="008076AD"/>
    <w:rsid w:val="00807CBA"/>
    <w:rsid w:val="0081014A"/>
    <w:rsid w:val="008102BF"/>
    <w:rsid w:val="00810408"/>
    <w:rsid w:val="0081059B"/>
    <w:rsid w:val="00810838"/>
    <w:rsid w:val="008110D4"/>
    <w:rsid w:val="00811574"/>
    <w:rsid w:val="00811610"/>
    <w:rsid w:val="00811642"/>
    <w:rsid w:val="008119C6"/>
    <w:rsid w:val="00811C2B"/>
    <w:rsid w:val="008122D6"/>
    <w:rsid w:val="008128DE"/>
    <w:rsid w:val="0081291B"/>
    <w:rsid w:val="00812FC6"/>
    <w:rsid w:val="00812FE3"/>
    <w:rsid w:val="00813060"/>
    <w:rsid w:val="00813273"/>
    <w:rsid w:val="0081338C"/>
    <w:rsid w:val="008133C6"/>
    <w:rsid w:val="008135F2"/>
    <w:rsid w:val="0081376F"/>
    <w:rsid w:val="00813872"/>
    <w:rsid w:val="008138F9"/>
    <w:rsid w:val="0081395B"/>
    <w:rsid w:val="00813C70"/>
    <w:rsid w:val="00813CF9"/>
    <w:rsid w:val="00813D31"/>
    <w:rsid w:val="00813E8D"/>
    <w:rsid w:val="0081471A"/>
    <w:rsid w:val="00814852"/>
    <w:rsid w:val="00814CB5"/>
    <w:rsid w:val="00814EB3"/>
    <w:rsid w:val="00814FDA"/>
    <w:rsid w:val="008154BC"/>
    <w:rsid w:val="0081562F"/>
    <w:rsid w:val="00815660"/>
    <w:rsid w:val="00815823"/>
    <w:rsid w:val="00815918"/>
    <w:rsid w:val="00815D16"/>
    <w:rsid w:val="008161DC"/>
    <w:rsid w:val="00816226"/>
    <w:rsid w:val="00816362"/>
    <w:rsid w:val="008167B0"/>
    <w:rsid w:val="008169DE"/>
    <w:rsid w:val="00816A6D"/>
    <w:rsid w:val="00816B8E"/>
    <w:rsid w:val="00816CD4"/>
    <w:rsid w:val="00817184"/>
    <w:rsid w:val="00817234"/>
    <w:rsid w:val="0081726D"/>
    <w:rsid w:val="00817A1D"/>
    <w:rsid w:val="00817B1F"/>
    <w:rsid w:val="00817B25"/>
    <w:rsid w:val="00817CA9"/>
    <w:rsid w:val="00817DE5"/>
    <w:rsid w:val="00817DF2"/>
    <w:rsid w:val="00817E1F"/>
    <w:rsid w:val="00817EC7"/>
    <w:rsid w:val="00820482"/>
    <w:rsid w:val="008204DE"/>
    <w:rsid w:val="0082057D"/>
    <w:rsid w:val="008207ED"/>
    <w:rsid w:val="008209CC"/>
    <w:rsid w:val="00820E43"/>
    <w:rsid w:val="0082101A"/>
    <w:rsid w:val="008214F3"/>
    <w:rsid w:val="008217F2"/>
    <w:rsid w:val="008218A9"/>
    <w:rsid w:val="00821A89"/>
    <w:rsid w:val="00821E81"/>
    <w:rsid w:val="0082267C"/>
    <w:rsid w:val="008228E7"/>
    <w:rsid w:val="00822C8A"/>
    <w:rsid w:val="0082302A"/>
    <w:rsid w:val="0082399A"/>
    <w:rsid w:val="00823C44"/>
    <w:rsid w:val="008245A2"/>
    <w:rsid w:val="0082477E"/>
    <w:rsid w:val="008248B8"/>
    <w:rsid w:val="00824C84"/>
    <w:rsid w:val="00824D0A"/>
    <w:rsid w:val="00824FBF"/>
    <w:rsid w:val="0082555F"/>
    <w:rsid w:val="00825A00"/>
    <w:rsid w:val="008261F5"/>
    <w:rsid w:val="0082631B"/>
    <w:rsid w:val="008263F9"/>
    <w:rsid w:val="008265CC"/>
    <w:rsid w:val="008266B3"/>
    <w:rsid w:val="00826868"/>
    <w:rsid w:val="00826BDF"/>
    <w:rsid w:val="00826FCF"/>
    <w:rsid w:val="00826FF6"/>
    <w:rsid w:val="008302BC"/>
    <w:rsid w:val="00830363"/>
    <w:rsid w:val="00830464"/>
    <w:rsid w:val="00830619"/>
    <w:rsid w:val="008308C3"/>
    <w:rsid w:val="00830B79"/>
    <w:rsid w:val="00830BBE"/>
    <w:rsid w:val="00830DC6"/>
    <w:rsid w:val="0083110C"/>
    <w:rsid w:val="008316FE"/>
    <w:rsid w:val="00831899"/>
    <w:rsid w:val="00831E4C"/>
    <w:rsid w:val="008320EA"/>
    <w:rsid w:val="00832175"/>
    <w:rsid w:val="00832792"/>
    <w:rsid w:val="00832B91"/>
    <w:rsid w:val="00832C56"/>
    <w:rsid w:val="00832E45"/>
    <w:rsid w:val="0083327C"/>
    <w:rsid w:val="00833598"/>
    <w:rsid w:val="00833D9D"/>
    <w:rsid w:val="008340E5"/>
    <w:rsid w:val="008341D8"/>
    <w:rsid w:val="00834216"/>
    <w:rsid w:val="00834565"/>
    <w:rsid w:val="0083467C"/>
    <w:rsid w:val="00834923"/>
    <w:rsid w:val="00834939"/>
    <w:rsid w:val="00834A00"/>
    <w:rsid w:val="00834CE7"/>
    <w:rsid w:val="008358D6"/>
    <w:rsid w:val="00835B75"/>
    <w:rsid w:val="00835EAC"/>
    <w:rsid w:val="00835F19"/>
    <w:rsid w:val="0083626C"/>
    <w:rsid w:val="008362A9"/>
    <w:rsid w:val="008366C9"/>
    <w:rsid w:val="0083687D"/>
    <w:rsid w:val="00836B52"/>
    <w:rsid w:val="00836D73"/>
    <w:rsid w:val="008370CE"/>
    <w:rsid w:val="008372AA"/>
    <w:rsid w:val="008379D6"/>
    <w:rsid w:val="00837AF8"/>
    <w:rsid w:val="00837E09"/>
    <w:rsid w:val="008401B8"/>
    <w:rsid w:val="008401F3"/>
    <w:rsid w:val="00840A75"/>
    <w:rsid w:val="00840BE3"/>
    <w:rsid w:val="00841162"/>
    <w:rsid w:val="0084156C"/>
    <w:rsid w:val="008417F0"/>
    <w:rsid w:val="00841BD2"/>
    <w:rsid w:val="00841E36"/>
    <w:rsid w:val="00841EC9"/>
    <w:rsid w:val="00841EF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25F"/>
    <w:rsid w:val="008434B1"/>
    <w:rsid w:val="008435C3"/>
    <w:rsid w:val="00843AD7"/>
    <w:rsid w:val="00843F68"/>
    <w:rsid w:val="00844022"/>
    <w:rsid w:val="00844389"/>
    <w:rsid w:val="008445D7"/>
    <w:rsid w:val="00844796"/>
    <w:rsid w:val="00844CCF"/>
    <w:rsid w:val="00844F92"/>
    <w:rsid w:val="008450A5"/>
    <w:rsid w:val="008451F8"/>
    <w:rsid w:val="0084546F"/>
    <w:rsid w:val="0084580A"/>
    <w:rsid w:val="00845F35"/>
    <w:rsid w:val="008460DD"/>
    <w:rsid w:val="008460E1"/>
    <w:rsid w:val="00846173"/>
    <w:rsid w:val="008461F7"/>
    <w:rsid w:val="008462ED"/>
    <w:rsid w:val="00846528"/>
    <w:rsid w:val="008466C5"/>
    <w:rsid w:val="008469CF"/>
    <w:rsid w:val="00846E25"/>
    <w:rsid w:val="008475B7"/>
    <w:rsid w:val="00847657"/>
    <w:rsid w:val="00847D79"/>
    <w:rsid w:val="00850163"/>
    <w:rsid w:val="008501EE"/>
    <w:rsid w:val="00850398"/>
    <w:rsid w:val="00850CB0"/>
    <w:rsid w:val="00850E71"/>
    <w:rsid w:val="00851065"/>
    <w:rsid w:val="00851645"/>
    <w:rsid w:val="00851671"/>
    <w:rsid w:val="008519FF"/>
    <w:rsid w:val="00851BEC"/>
    <w:rsid w:val="00851D09"/>
    <w:rsid w:val="00851F60"/>
    <w:rsid w:val="008522AD"/>
    <w:rsid w:val="00852763"/>
    <w:rsid w:val="00852C2C"/>
    <w:rsid w:val="008532D5"/>
    <w:rsid w:val="00853538"/>
    <w:rsid w:val="00853828"/>
    <w:rsid w:val="008538B4"/>
    <w:rsid w:val="00853AB9"/>
    <w:rsid w:val="00853C01"/>
    <w:rsid w:val="00853C52"/>
    <w:rsid w:val="00853F65"/>
    <w:rsid w:val="00854011"/>
    <w:rsid w:val="008545B6"/>
    <w:rsid w:val="008545E5"/>
    <w:rsid w:val="00854687"/>
    <w:rsid w:val="008549BD"/>
    <w:rsid w:val="00854B0A"/>
    <w:rsid w:val="00854D4B"/>
    <w:rsid w:val="00855207"/>
    <w:rsid w:val="008556BB"/>
    <w:rsid w:val="0085587E"/>
    <w:rsid w:val="00855C4E"/>
    <w:rsid w:val="00855EF4"/>
    <w:rsid w:val="008562E3"/>
    <w:rsid w:val="00856300"/>
    <w:rsid w:val="0085639C"/>
    <w:rsid w:val="008563DC"/>
    <w:rsid w:val="008569B9"/>
    <w:rsid w:val="00856D46"/>
    <w:rsid w:val="00856D58"/>
    <w:rsid w:val="008571DF"/>
    <w:rsid w:val="008577CE"/>
    <w:rsid w:val="00857820"/>
    <w:rsid w:val="00857CBE"/>
    <w:rsid w:val="00857F9D"/>
    <w:rsid w:val="008601ED"/>
    <w:rsid w:val="0086064A"/>
    <w:rsid w:val="0086064B"/>
    <w:rsid w:val="00860686"/>
    <w:rsid w:val="008607FA"/>
    <w:rsid w:val="00860B20"/>
    <w:rsid w:val="00860D93"/>
    <w:rsid w:val="00860DDD"/>
    <w:rsid w:val="008611ED"/>
    <w:rsid w:val="00861C5F"/>
    <w:rsid w:val="00861F8C"/>
    <w:rsid w:val="0086232D"/>
    <w:rsid w:val="00862847"/>
    <w:rsid w:val="0086297B"/>
    <w:rsid w:val="00862DBA"/>
    <w:rsid w:val="0086379F"/>
    <w:rsid w:val="00863FC7"/>
    <w:rsid w:val="00864374"/>
    <w:rsid w:val="00864380"/>
    <w:rsid w:val="008645A5"/>
    <w:rsid w:val="0086466E"/>
    <w:rsid w:val="008649FD"/>
    <w:rsid w:val="00864F8D"/>
    <w:rsid w:val="00865317"/>
    <w:rsid w:val="00865596"/>
    <w:rsid w:val="0086562F"/>
    <w:rsid w:val="008657FD"/>
    <w:rsid w:val="008659E6"/>
    <w:rsid w:val="00865D02"/>
    <w:rsid w:val="00865D92"/>
    <w:rsid w:val="00865E78"/>
    <w:rsid w:val="00866261"/>
    <w:rsid w:val="008665EC"/>
    <w:rsid w:val="008667F0"/>
    <w:rsid w:val="00866A37"/>
    <w:rsid w:val="00866BBA"/>
    <w:rsid w:val="00866CF1"/>
    <w:rsid w:val="0086760D"/>
    <w:rsid w:val="008700C3"/>
    <w:rsid w:val="0087042F"/>
    <w:rsid w:val="00870C9D"/>
    <w:rsid w:val="00870EA2"/>
    <w:rsid w:val="00870F3C"/>
    <w:rsid w:val="00870F51"/>
    <w:rsid w:val="00871075"/>
    <w:rsid w:val="008713E5"/>
    <w:rsid w:val="008723C3"/>
    <w:rsid w:val="0087248F"/>
    <w:rsid w:val="0087258B"/>
    <w:rsid w:val="00872746"/>
    <w:rsid w:val="00872A17"/>
    <w:rsid w:val="0087317D"/>
    <w:rsid w:val="008733A9"/>
    <w:rsid w:val="00873621"/>
    <w:rsid w:val="00873742"/>
    <w:rsid w:val="00873986"/>
    <w:rsid w:val="0087398A"/>
    <w:rsid w:val="00873C51"/>
    <w:rsid w:val="0087402E"/>
    <w:rsid w:val="00874092"/>
    <w:rsid w:val="008742EA"/>
    <w:rsid w:val="00874925"/>
    <w:rsid w:val="0087496E"/>
    <w:rsid w:val="00874CBF"/>
    <w:rsid w:val="00874D0B"/>
    <w:rsid w:val="0087571E"/>
    <w:rsid w:val="00875AC5"/>
    <w:rsid w:val="00875EE5"/>
    <w:rsid w:val="00876026"/>
    <w:rsid w:val="00876323"/>
    <w:rsid w:val="00876692"/>
    <w:rsid w:val="0087680D"/>
    <w:rsid w:val="00877228"/>
    <w:rsid w:val="00877325"/>
    <w:rsid w:val="00877B3D"/>
    <w:rsid w:val="00877C68"/>
    <w:rsid w:val="00877D23"/>
    <w:rsid w:val="008806A1"/>
    <w:rsid w:val="008807BA"/>
    <w:rsid w:val="00880DDC"/>
    <w:rsid w:val="00880EDA"/>
    <w:rsid w:val="00880EE3"/>
    <w:rsid w:val="00881197"/>
    <w:rsid w:val="008818B9"/>
    <w:rsid w:val="00881ED7"/>
    <w:rsid w:val="00882416"/>
    <w:rsid w:val="00882436"/>
    <w:rsid w:val="00882B04"/>
    <w:rsid w:val="00882F78"/>
    <w:rsid w:val="00883020"/>
    <w:rsid w:val="0088325F"/>
    <w:rsid w:val="008832FE"/>
    <w:rsid w:val="008833E5"/>
    <w:rsid w:val="008834A4"/>
    <w:rsid w:val="00883518"/>
    <w:rsid w:val="0088352A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0A6"/>
    <w:rsid w:val="00885119"/>
    <w:rsid w:val="008852C1"/>
    <w:rsid w:val="00885358"/>
    <w:rsid w:val="008854D8"/>
    <w:rsid w:val="00885EE2"/>
    <w:rsid w:val="00885F7C"/>
    <w:rsid w:val="0088601B"/>
    <w:rsid w:val="008861B8"/>
    <w:rsid w:val="0088631E"/>
    <w:rsid w:val="00886661"/>
    <w:rsid w:val="00886879"/>
    <w:rsid w:val="00886A24"/>
    <w:rsid w:val="00886A32"/>
    <w:rsid w:val="0088703B"/>
    <w:rsid w:val="0088714E"/>
    <w:rsid w:val="00887CA8"/>
    <w:rsid w:val="00890365"/>
    <w:rsid w:val="00890807"/>
    <w:rsid w:val="0089083F"/>
    <w:rsid w:val="008908DB"/>
    <w:rsid w:val="00890C20"/>
    <w:rsid w:val="00890C8A"/>
    <w:rsid w:val="00890CAF"/>
    <w:rsid w:val="00891771"/>
    <w:rsid w:val="00891B65"/>
    <w:rsid w:val="00891BDA"/>
    <w:rsid w:val="00891CA9"/>
    <w:rsid w:val="008929E5"/>
    <w:rsid w:val="00892E4B"/>
    <w:rsid w:val="00893CEA"/>
    <w:rsid w:val="00893D45"/>
    <w:rsid w:val="0089405B"/>
    <w:rsid w:val="008940B4"/>
    <w:rsid w:val="00894977"/>
    <w:rsid w:val="00894B41"/>
    <w:rsid w:val="00894D71"/>
    <w:rsid w:val="0089556E"/>
    <w:rsid w:val="00895B1D"/>
    <w:rsid w:val="0089687C"/>
    <w:rsid w:val="00896AF8"/>
    <w:rsid w:val="00896C07"/>
    <w:rsid w:val="00896DA7"/>
    <w:rsid w:val="00896E2A"/>
    <w:rsid w:val="00896F06"/>
    <w:rsid w:val="00897214"/>
    <w:rsid w:val="00897E44"/>
    <w:rsid w:val="00897EB0"/>
    <w:rsid w:val="00897F48"/>
    <w:rsid w:val="008A0417"/>
    <w:rsid w:val="008A0491"/>
    <w:rsid w:val="008A07BC"/>
    <w:rsid w:val="008A08D3"/>
    <w:rsid w:val="008A0DDA"/>
    <w:rsid w:val="008A0F42"/>
    <w:rsid w:val="008A153D"/>
    <w:rsid w:val="008A1F43"/>
    <w:rsid w:val="008A20D9"/>
    <w:rsid w:val="008A2167"/>
    <w:rsid w:val="008A25E2"/>
    <w:rsid w:val="008A2761"/>
    <w:rsid w:val="008A28CE"/>
    <w:rsid w:val="008A293F"/>
    <w:rsid w:val="008A31F0"/>
    <w:rsid w:val="008A3421"/>
    <w:rsid w:val="008A3619"/>
    <w:rsid w:val="008A3843"/>
    <w:rsid w:val="008A3BF5"/>
    <w:rsid w:val="008A3E44"/>
    <w:rsid w:val="008A3EA6"/>
    <w:rsid w:val="008A43EA"/>
    <w:rsid w:val="008A46E7"/>
    <w:rsid w:val="008A50A6"/>
    <w:rsid w:val="008A50F0"/>
    <w:rsid w:val="008A5215"/>
    <w:rsid w:val="008A559F"/>
    <w:rsid w:val="008A56E9"/>
    <w:rsid w:val="008A5901"/>
    <w:rsid w:val="008A6898"/>
    <w:rsid w:val="008A68CC"/>
    <w:rsid w:val="008A71B5"/>
    <w:rsid w:val="008A7232"/>
    <w:rsid w:val="008A7467"/>
    <w:rsid w:val="008A794B"/>
    <w:rsid w:val="008A7A57"/>
    <w:rsid w:val="008A7F00"/>
    <w:rsid w:val="008B07C1"/>
    <w:rsid w:val="008B1445"/>
    <w:rsid w:val="008B15B9"/>
    <w:rsid w:val="008B1871"/>
    <w:rsid w:val="008B1A6D"/>
    <w:rsid w:val="008B1A92"/>
    <w:rsid w:val="008B1B0B"/>
    <w:rsid w:val="008B1C19"/>
    <w:rsid w:val="008B23F4"/>
    <w:rsid w:val="008B2563"/>
    <w:rsid w:val="008B2636"/>
    <w:rsid w:val="008B3038"/>
    <w:rsid w:val="008B38B2"/>
    <w:rsid w:val="008B3B3B"/>
    <w:rsid w:val="008B3DC9"/>
    <w:rsid w:val="008B4679"/>
    <w:rsid w:val="008B4B8A"/>
    <w:rsid w:val="008B4BE8"/>
    <w:rsid w:val="008B4BEB"/>
    <w:rsid w:val="008B4BEF"/>
    <w:rsid w:val="008B4D2B"/>
    <w:rsid w:val="008B559B"/>
    <w:rsid w:val="008B58C6"/>
    <w:rsid w:val="008B5A2C"/>
    <w:rsid w:val="008B5C8B"/>
    <w:rsid w:val="008B6848"/>
    <w:rsid w:val="008B6880"/>
    <w:rsid w:val="008B6A48"/>
    <w:rsid w:val="008B6B01"/>
    <w:rsid w:val="008B6E6E"/>
    <w:rsid w:val="008B6F83"/>
    <w:rsid w:val="008B70AB"/>
    <w:rsid w:val="008B7384"/>
    <w:rsid w:val="008B76EE"/>
    <w:rsid w:val="008B7874"/>
    <w:rsid w:val="008B7CDE"/>
    <w:rsid w:val="008B7E0C"/>
    <w:rsid w:val="008C0133"/>
    <w:rsid w:val="008C047F"/>
    <w:rsid w:val="008C04A7"/>
    <w:rsid w:val="008C06F7"/>
    <w:rsid w:val="008C0C49"/>
    <w:rsid w:val="008C10BB"/>
    <w:rsid w:val="008C164A"/>
    <w:rsid w:val="008C168B"/>
    <w:rsid w:val="008C16BA"/>
    <w:rsid w:val="008C19C7"/>
    <w:rsid w:val="008C1E46"/>
    <w:rsid w:val="008C1F86"/>
    <w:rsid w:val="008C2246"/>
    <w:rsid w:val="008C251A"/>
    <w:rsid w:val="008C2622"/>
    <w:rsid w:val="008C2632"/>
    <w:rsid w:val="008C273E"/>
    <w:rsid w:val="008C2AEE"/>
    <w:rsid w:val="008C2CC5"/>
    <w:rsid w:val="008C2CE4"/>
    <w:rsid w:val="008C326B"/>
    <w:rsid w:val="008C3426"/>
    <w:rsid w:val="008C344A"/>
    <w:rsid w:val="008C36F0"/>
    <w:rsid w:val="008C3F6C"/>
    <w:rsid w:val="008C4024"/>
    <w:rsid w:val="008C4053"/>
    <w:rsid w:val="008C423E"/>
    <w:rsid w:val="008C4773"/>
    <w:rsid w:val="008C4E24"/>
    <w:rsid w:val="008C5050"/>
    <w:rsid w:val="008C53C0"/>
    <w:rsid w:val="008C53E0"/>
    <w:rsid w:val="008C573B"/>
    <w:rsid w:val="008C5E46"/>
    <w:rsid w:val="008C60AE"/>
    <w:rsid w:val="008C6306"/>
    <w:rsid w:val="008C642B"/>
    <w:rsid w:val="008C664B"/>
    <w:rsid w:val="008C66D5"/>
    <w:rsid w:val="008C68AA"/>
    <w:rsid w:val="008C6D47"/>
    <w:rsid w:val="008C6D61"/>
    <w:rsid w:val="008C6FFB"/>
    <w:rsid w:val="008C70B8"/>
    <w:rsid w:val="008C754E"/>
    <w:rsid w:val="008C754F"/>
    <w:rsid w:val="008C76B3"/>
    <w:rsid w:val="008C7901"/>
    <w:rsid w:val="008C7BFF"/>
    <w:rsid w:val="008C7D09"/>
    <w:rsid w:val="008C7DC1"/>
    <w:rsid w:val="008D015E"/>
    <w:rsid w:val="008D02AF"/>
    <w:rsid w:val="008D0921"/>
    <w:rsid w:val="008D0C64"/>
    <w:rsid w:val="008D0CA0"/>
    <w:rsid w:val="008D1284"/>
    <w:rsid w:val="008D18A0"/>
    <w:rsid w:val="008D191A"/>
    <w:rsid w:val="008D19ED"/>
    <w:rsid w:val="008D1F28"/>
    <w:rsid w:val="008D22E9"/>
    <w:rsid w:val="008D231D"/>
    <w:rsid w:val="008D2540"/>
    <w:rsid w:val="008D256E"/>
    <w:rsid w:val="008D25D6"/>
    <w:rsid w:val="008D2D3A"/>
    <w:rsid w:val="008D30BB"/>
    <w:rsid w:val="008D34F3"/>
    <w:rsid w:val="008D36C5"/>
    <w:rsid w:val="008D39E1"/>
    <w:rsid w:val="008D3AA6"/>
    <w:rsid w:val="008D3CDB"/>
    <w:rsid w:val="008D42F6"/>
    <w:rsid w:val="008D4385"/>
    <w:rsid w:val="008D4836"/>
    <w:rsid w:val="008D4A31"/>
    <w:rsid w:val="008D4D0E"/>
    <w:rsid w:val="008D5318"/>
    <w:rsid w:val="008D5362"/>
    <w:rsid w:val="008D53E8"/>
    <w:rsid w:val="008D5569"/>
    <w:rsid w:val="008D5C97"/>
    <w:rsid w:val="008D6019"/>
    <w:rsid w:val="008D627E"/>
    <w:rsid w:val="008D62D9"/>
    <w:rsid w:val="008D65C1"/>
    <w:rsid w:val="008D6AE8"/>
    <w:rsid w:val="008D6F24"/>
    <w:rsid w:val="008D7489"/>
    <w:rsid w:val="008D7866"/>
    <w:rsid w:val="008D78BB"/>
    <w:rsid w:val="008D7B74"/>
    <w:rsid w:val="008E007F"/>
    <w:rsid w:val="008E04E3"/>
    <w:rsid w:val="008E0554"/>
    <w:rsid w:val="008E0876"/>
    <w:rsid w:val="008E1038"/>
    <w:rsid w:val="008E109F"/>
    <w:rsid w:val="008E13DE"/>
    <w:rsid w:val="008E15B1"/>
    <w:rsid w:val="008E1816"/>
    <w:rsid w:val="008E1E49"/>
    <w:rsid w:val="008E21B5"/>
    <w:rsid w:val="008E2377"/>
    <w:rsid w:val="008E23EA"/>
    <w:rsid w:val="008E245E"/>
    <w:rsid w:val="008E29BA"/>
    <w:rsid w:val="008E2DAF"/>
    <w:rsid w:val="008E3170"/>
    <w:rsid w:val="008E3202"/>
    <w:rsid w:val="008E3542"/>
    <w:rsid w:val="008E35F0"/>
    <w:rsid w:val="008E3712"/>
    <w:rsid w:val="008E397C"/>
    <w:rsid w:val="008E4099"/>
    <w:rsid w:val="008E40C8"/>
    <w:rsid w:val="008E40F9"/>
    <w:rsid w:val="008E421C"/>
    <w:rsid w:val="008E42FF"/>
    <w:rsid w:val="008E481F"/>
    <w:rsid w:val="008E4889"/>
    <w:rsid w:val="008E4941"/>
    <w:rsid w:val="008E4967"/>
    <w:rsid w:val="008E4BCC"/>
    <w:rsid w:val="008E4E12"/>
    <w:rsid w:val="008E53AB"/>
    <w:rsid w:val="008E5CC1"/>
    <w:rsid w:val="008E5D8E"/>
    <w:rsid w:val="008E5FEB"/>
    <w:rsid w:val="008E5FF6"/>
    <w:rsid w:val="008E628A"/>
    <w:rsid w:val="008E6B91"/>
    <w:rsid w:val="008E6BA6"/>
    <w:rsid w:val="008E7106"/>
    <w:rsid w:val="008E7741"/>
    <w:rsid w:val="008E7BDF"/>
    <w:rsid w:val="008E7D8A"/>
    <w:rsid w:val="008E7F96"/>
    <w:rsid w:val="008F0072"/>
    <w:rsid w:val="008F0139"/>
    <w:rsid w:val="008F0149"/>
    <w:rsid w:val="008F06D1"/>
    <w:rsid w:val="008F0803"/>
    <w:rsid w:val="008F09A1"/>
    <w:rsid w:val="008F0BED"/>
    <w:rsid w:val="008F17BC"/>
    <w:rsid w:val="008F1A52"/>
    <w:rsid w:val="008F1D90"/>
    <w:rsid w:val="008F1F0B"/>
    <w:rsid w:val="008F1F4C"/>
    <w:rsid w:val="008F2142"/>
    <w:rsid w:val="008F22E4"/>
    <w:rsid w:val="008F23CA"/>
    <w:rsid w:val="008F252F"/>
    <w:rsid w:val="008F2DA0"/>
    <w:rsid w:val="008F30BB"/>
    <w:rsid w:val="008F320E"/>
    <w:rsid w:val="008F3466"/>
    <w:rsid w:val="008F36C7"/>
    <w:rsid w:val="008F3B31"/>
    <w:rsid w:val="008F3EB7"/>
    <w:rsid w:val="008F41B5"/>
    <w:rsid w:val="008F4200"/>
    <w:rsid w:val="008F4AC0"/>
    <w:rsid w:val="008F4CA6"/>
    <w:rsid w:val="008F5332"/>
    <w:rsid w:val="008F53A7"/>
    <w:rsid w:val="008F54C8"/>
    <w:rsid w:val="008F5726"/>
    <w:rsid w:val="008F582E"/>
    <w:rsid w:val="008F5C62"/>
    <w:rsid w:val="008F62D9"/>
    <w:rsid w:val="008F64A5"/>
    <w:rsid w:val="008F674F"/>
    <w:rsid w:val="008F6A05"/>
    <w:rsid w:val="008F6A70"/>
    <w:rsid w:val="008F6AAD"/>
    <w:rsid w:val="008F71D4"/>
    <w:rsid w:val="008F759E"/>
    <w:rsid w:val="008F75E5"/>
    <w:rsid w:val="008F76BB"/>
    <w:rsid w:val="008F782B"/>
    <w:rsid w:val="008F7975"/>
    <w:rsid w:val="008F7C81"/>
    <w:rsid w:val="0090059C"/>
    <w:rsid w:val="009006F8"/>
    <w:rsid w:val="00900852"/>
    <w:rsid w:val="00900A57"/>
    <w:rsid w:val="00900C83"/>
    <w:rsid w:val="00900EDC"/>
    <w:rsid w:val="00900F46"/>
    <w:rsid w:val="00901442"/>
    <w:rsid w:val="009015A3"/>
    <w:rsid w:val="009016AD"/>
    <w:rsid w:val="00901705"/>
    <w:rsid w:val="00901924"/>
    <w:rsid w:val="00901AFA"/>
    <w:rsid w:val="00901DAA"/>
    <w:rsid w:val="00901E09"/>
    <w:rsid w:val="00901EE4"/>
    <w:rsid w:val="00902488"/>
    <w:rsid w:val="0090275D"/>
    <w:rsid w:val="00902905"/>
    <w:rsid w:val="00902E5B"/>
    <w:rsid w:val="00903179"/>
    <w:rsid w:val="00903428"/>
    <w:rsid w:val="00903EBD"/>
    <w:rsid w:val="00903F05"/>
    <w:rsid w:val="00903F0D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5EC1"/>
    <w:rsid w:val="0090653E"/>
    <w:rsid w:val="0090687C"/>
    <w:rsid w:val="00906E9F"/>
    <w:rsid w:val="00906FC7"/>
    <w:rsid w:val="00907C82"/>
    <w:rsid w:val="00907E3E"/>
    <w:rsid w:val="009102F7"/>
    <w:rsid w:val="009103FF"/>
    <w:rsid w:val="00910C9A"/>
    <w:rsid w:val="00910DAF"/>
    <w:rsid w:val="00911215"/>
    <w:rsid w:val="0091174B"/>
    <w:rsid w:val="009117E6"/>
    <w:rsid w:val="009118C5"/>
    <w:rsid w:val="00911DD3"/>
    <w:rsid w:val="00912007"/>
    <w:rsid w:val="0091232F"/>
    <w:rsid w:val="009123B6"/>
    <w:rsid w:val="009123C6"/>
    <w:rsid w:val="009124C0"/>
    <w:rsid w:val="00912740"/>
    <w:rsid w:val="0091282B"/>
    <w:rsid w:val="009129DD"/>
    <w:rsid w:val="00912EC1"/>
    <w:rsid w:val="00912FAA"/>
    <w:rsid w:val="0091302D"/>
    <w:rsid w:val="009135ED"/>
    <w:rsid w:val="0091370A"/>
    <w:rsid w:val="00913894"/>
    <w:rsid w:val="00913908"/>
    <w:rsid w:val="00913CA8"/>
    <w:rsid w:val="00913FAE"/>
    <w:rsid w:val="009142DD"/>
    <w:rsid w:val="0091488B"/>
    <w:rsid w:val="00914C55"/>
    <w:rsid w:val="00914E5C"/>
    <w:rsid w:val="00915546"/>
    <w:rsid w:val="00915A0A"/>
    <w:rsid w:val="00915B75"/>
    <w:rsid w:val="00916316"/>
    <w:rsid w:val="0091663A"/>
    <w:rsid w:val="0091688E"/>
    <w:rsid w:val="009169D7"/>
    <w:rsid w:val="00916F5D"/>
    <w:rsid w:val="009172E1"/>
    <w:rsid w:val="00917596"/>
    <w:rsid w:val="00917E1B"/>
    <w:rsid w:val="00917E3B"/>
    <w:rsid w:val="00920215"/>
    <w:rsid w:val="009205E9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1F8D"/>
    <w:rsid w:val="0092223A"/>
    <w:rsid w:val="009222C7"/>
    <w:rsid w:val="0092231C"/>
    <w:rsid w:val="00922827"/>
    <w:rsid w:val="00922889"/>
    <w:rsid w:val="00922B6D"/>
    <w:rsid w:val="00922C48"/>
    <w:rsid w:val="00922F8C"/>
    <w:rsid w:val="00922FBE"/>
    <w:rsid w:val="009238CC"/>
    <w:rsid w:val="00923CD9"/>
    <w:rsid w:val="00923D5F"/>
    <w:rsid w:val="0092413C"/>
    <w:rsid w:val="009242E2"/>
    <w:rsid w:val="00924A00"/>
    <w:rsid w:val="00924B26"/>
    <w:rsid w:val="009252E7"/>
    <w:rsid w:val="009254F0"/>
    <w:rsid w:val="0092562E"/>
    <w:rsid w:val="00925DF4"/>
    <w:rsid w:val="009263C3"/>
    <w:rsid w:val="0092652B"/>
    <w:rsid w:val="00926535"/>
    <w:rsid w:val="00926796"/>
    <w:rsid w:val="00926818"/>
    <w:rsid w:val="00926DD1"/>
    <w:rsid w:val="00926FB2"/>
    <w:rsid w:val="0092740F"/>
    <w:rsid w:val="009275DB"/>
    <w:rsid w:val="00927740"/>
    <w:rsid w:val="009279E6"/>
    <w:rsid w:val="00927A63"/>
    <w:rsid w:val="00927C6F"/>
    <w:rsid w:val="00930093"/>
    <w:rsid w:val="0093011E"/>
    <w:rsid w:val="00930262"/>
    <w:rsid w:val="009307AE"/>
    <w:rsid w:val="00930996"/>
    <w:rsid w:val="0093099C"/>
    <w:rsid w:val="00930C4E"/>
    <w:rsid w:val="00930EAB"/>
    <w:rsid w:val="00930F4F"/>
    <w:rsid w:val="00930F5A"/>
    <w:rsid w:val="00931155"/>
    <w:rsid w:val="0093119B"/>
    <w:rsid w:val="009312A2"/>
    <w:rsid w:val="00931482"/>
    <w:rsid w:val="0093165E"/>
    <w:rsid w:val="00931BC5"/>
    <w:rsid w:val="009320AD"/>
    <w:rsid w:val="00932346"/>
    <w:rsid w:val="00932B0E"/>
    <w:rsid w:val="00932CA4"/>
    <w:rsid w:val="009331C6"/>
    <w:rsid w:val="0093323E"/>
    <w:rsid w:val="009332FB"/>
    <w:rsid w:val="00933424"/>
    <w:rsid w:val="0093353A"/>
    <w:rsid w:val="0093380D"/>
    <w:rsid w:val="009339D6"/>
    <w:rsid w:val="00933A5F"/>
    <w:rsid w:val="00933A9F"/>
    <w:rsid w:val="0093447C"/>
    <w:rsid w:val="009344DF"/>
    <w:rsid w:val="009347CA"/>
    <w:rsid w:val="00934983"/>
    <w:rsid w:val="00934A7C"/>
    <w:rsid w:val="00934C47"/>
    <w:rsid w:val="00934D62"/>
    <w:rsid w:val="009351F6"/>
    <w:rsid w:val="0093547D"/>
    <w:rsid w:val="00935ECF"/>
    <w:rsid w:val="00936237"/>
    <w:rsid w:val="0093624F"/>
    <w:rsid w:val="00936305"/>
    <w:rsid w:val="0093649C"/>
    <w:rsid w:val="00936618"/>
    <w:rsid w:val="00936A25"/>
    <w:rsid w:val="00936A9B"/>
    <w:rsid w:val="00936ABA"/>
    <w:rsid w:val="00936ADC"/>
    <w:rsid w:val="00936AF8"/>
    <w:rsid w:val="00936EA7"/>
    <w:rsid w:val="00936EE7"/>
    <w:rsid w:val="00936F2E"/>
    <w:rsid w:val="0093719B"/>
    <w:rsid w:val="009373AB"/>
    <w:rsid w:val="009373BE"/>
    <w:rsid w:val="00937847"/>
    <w:rsid w:val="00937866"/>
    <w:rsid w:val="0093794F"/>
    <w:rsid w:val="00937B6A"/>
    <w:rsid w:val="009403DB"/>
    <w:rsid w:val="0094083C"/>
    <w:rsid w:val="00940F20"/>
    <w:rsid w:val="00940FAD"/>
    <w:rsid w:val="0094100D"/>
    <w:rsid w:val="009416FF"/>
    <w:rsid w:val="009419C5"/>
    <w:rsid w:val="00941CC2"/>
    <w:rsid w:val="00941DBD"/>
    <w:rsid w:val="009422E8"/>
    <w:rsid w:val="009425D0"/>
    <w:rsid w:val="00942614"/>
    <w:rsid w:val="00942E11"/>
    <w:rsid w:val="00942FA6"/>
    <w:rsid w:val="00943037"/>
    <w:rsid w:val="00943211"/>
    <w:rsid w:val="00943523"/>
    <w:rsid w:val="009437D6"/>
    <w:rsid w:val="00944029"/>
    <w:rsid w:val="00944215"/>
    <w:rsid w:val="0094466D"/>
    <w:rsid w:val="00944683"/>
    <w:rsid w:val="009447C1"/>
    <w:rsid w:val="00944ABB"/>
    <w:rsid w:val="00944B48"/>
    <w:rsid w:val="00944F7F"/>
    <w:rsid w:val="00944F91"/>
    <w:rsid w:val="00945259"/>
    <w:rsid w:val="00945276"/>
    <w:rsid w:val="009457B8"/>
    <w:rsid w:val="0094581B"/>
    <w:rsid w:val="00945A20"/>
    <w:rsid w:val="00945C3C"/>
    <w:rsid w:val="00945DB5"/>
    <w:rsid w:val="0094604F"/>
    <w:rsid w:val="009460D8"/>
    <w:rsid w:val="009460E4"/>
    <w:rsid w:val="009461F4"/>
    <w:rsid w:val="00946E2C"/>
    <w:rsid w:val="00946E46"/>
    <w:rsid w:val="009471BD"/>
    <w:rsid w:val="00947683"/>
    <w:rsid w:val="00947A22"/>
    <w:rsid w:val="009502E5"/>
    <w:rsid w:val="00950818"/>
    <w:rsid w:val="00950DD8"/>
    <w:rsid w:val="00951081"/>
    <w:rsid w:val="00951A75"/>
    <w:rsid w:val="00951EA6"/>
    <w:rsid w:val="009521A5"/>
    <w:rsid w:val="00952A10"/>
    <w:rsid w:val="009532B5"/>
    <w:rsid w:val="009538A1"/>
    <w:rsid w:val="00954126"/>
    <w:rsid w:val="0095451B"/>
    <w:rsid w:val="00954749"/>
    <w:rsid w:val="0095482C"/>
    <w:rsid w:val="00954930"/>
    <w:rsid w:val="0095493D"/>
    <w:rsid w:val="00954A51"/>
    <w:rsid w:val="00954AB7"/>
    <w:rsid w:val="00954C2A"/>
    <w:rsid w:val="00954DB5"/>
    <w:rsid w:val="00954F57"/>
    <w:rsid w:val="009553E2"/>
    <w:rsid w:val="00955468"/>
    <w:rsid w:val="00955470"/>
    <w:rsid w:val="00955620"/>
    <w:rsid w:val="009558E1"/>
    <w:rsid w:val="00955D6B"/>
    <w:rsid w:val="00955F24"/>
    <w:rsid w:val="00956223"/>
    <w:rsid w:val="009562CD"/>
    <w:rsid w:val="009563EB"/>
    <w:rsid w:val="00957274"/>
    <w:rsid w:val="009573A7"/>
    <w:rsid w:val="00957822"/>
    <w:rsid w:val="0095791E"/>
    <w:rsid w:val="00957ACD"/>
    <w:rsid w:val="00957EE3"/>
    <w:rsid w:val="00960B87"/>
    <w:rsid w:val="00960C14"/>
    <w:rsid w:val="00960D10"/>
    <w:rsid w:val="00960DA6"/>
    <w:rsid w:val="00961106"/>
    <w:rsid w:val="00961160"/>
    <w:rsid w:val="009611E7"/>
    <w:rsid w:val="0096124C"/>
    <w:rsid w:val="0096199C"/>
    <w:rsid w:val="00961C2E"/>
    <w:rsid w:val="009622DF"/>
    <w:rsid w:val="00962358"/>
    <w:rsid w:val="009626E7"/>
    <w:rsid w:val="009627BF"/>
    <w:rsid w:val="0096293A"/>
    <w:rsid w:val="00962A3D"/>
    <w:rsid w:val="00963494"/>
    <w:rsid w:val="009634DA"/>
    <w:rsid w:val="00963520"/>
    <w:rsid w:val="00963606"/>
    <w:rsid w:val="0096361A"/>
    <w:rsid w:val="00963705"/>
    <w:rsid w:val="00963766"/>
    <w:rsid w:val="009638A5"/>
    <w:rsid w:val="00963AE1"/>
    <w:rsid w:val="00963AEC"/>
    <w:rsid w:val="00963E38"/>
    <w:rsid w:val="00964196"/>
    <w:rsid w:val="00964221"/>
    <w:rsid w:val="00964E46"/>
    <w:rsid w:val="0096542B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46"/>
    <w:rsid w:val="00967CF5"/>
    <w:rsid w:val="00970E02"/>
    <w:rsid w:val="009710E3"/>
    <w:rsid w:val="00971267"/>
    <w:rsid w:val="00971688"/>
    <w:rsid w:val="009718D8"/>
    <w:rsid w:val="00971ABC"/>
    <w:rsid w:val="0097225C"/>
    <w:rsid w:val="0097231D"/>
    <w:rsid w:val="009724DE"/>
    <w:rsid w:val="00972B1A"/>
    <w:rsid w:val="00972F46"/>
    <w:rsid w:val="0097309C"/>
    <w:rsid w:val="00973233"/>
    <w:rsid w:val="00973683"/>
    <w:rsid w:val="00973780"/>
    <w:rsid w:val="00973AB3"/>
    <w:rsid w:val="00973FE6"/>
    <w:rsid w:val="0097402A"/>
    <w:rsid w:val="0097405A"/>
    <w:rsid w:val="009741DE"/>
    <w:rsid w:val="00974811"/>
    <w:rsid w:val="00975231"/>
    <w:rsid w:val="00975468"/>
    <w:rsid w:val="0097556F"/>
    <w:rsid w:val="0097575D"/>
    <w:rsid w:val="009757F1"/>
    <w:rsid w:val="00975B44"/>
    <w:rsid w:val="00975C6D"/>
    <w:rsid w:val="0097600F"/>
    <w:rsid w:val="0097619A"/>
    <w:rsid w:val="009761B9"/>
    <w:rsid w:val="009761CB"/>
    <w:rsid w:val="00976605"/>
    <w:rsid w:val="0097684A"/>
    <w:rsid w:val="009768F0"/>
    <w:rsid w:val="00976AD6"/>
    <w:rsid w:val="00976CEB"/>
    <w:rsid w:val="00976F62"/>
    <w:rsid w:val="0097742A"/>
    <w:rsid w:val="00977D74"/>
    <w:rsid w:val="00977E00"/>
    <w:rsid w:val="00977E31"/>
    <w:rsid w:val="00977EFB"/>
    <w:rsid w:val="0098050B"/>
    <w:rsid w:val="0098083C"/>
    <w:rsid w:val="00980AEA"/>
    <w:rsid w:val="00980B5F"/>
    <w:rsid w:val="00980D8D"/>
    <w:rsid w:val="00981581"/>
    <w:rsid w:val="00981977"/>
    <w:rsid w:val="00981B3E"/>
    <w:rsid w:val="009820BC"/>
    <w:rsid w:val="00982202"/>
    <w:rsid w:val="00982434"/>
    <w:rsid w:val="00982761"/>
    <w:rsid w:val="00982845"/>
    <w:rsid w:val="00982D3A"/>
    <w:rsid w:val="00982F98"/>
    <w:rsid w:val="00983318"/>
    <w:rsid w:val="00983323"/>
    <w:rsid w:val="009833C3"/>
    <w:rsid w:val="00983643"/>
    <w:rsid w:val="00983757"/>
    <w:rsid w:val="0098397D"/>
    <w:rsid w:val="00983B09"/>
    <w:rsid w:val="00983C1E"/>
    <w:rsid w:val="00983CAD"/>
    <w:rsid w:val="00983D9F"/>
    <w:rsid w:val="00983FB1"/>
    <w:rsid w:val="009844D7"/>
    <w:rsid w:val="009845F5"/>
    <w:rsid w:val="009847EA"/>
    <w:rsid w:val="0098486F"/>
    <w:rsid w:val="00984E57"/>
    <w:rsid w:val="00984F91"/>
    <w:rsid w:val="00985312"/>
    <w:rsid w:val="009853C5"/>
    <w:rsid w:val="0098565B"/>
    <w:rsid w:val="009858DA"/>
    <w:rsid w:val="00985F84"/>
    <w:rsid w:val="00986102"/>
    <w:rsid w:val="0098644E"/>
    <w:rsid w:val="00986558"/>
    <w:rsid w:val="00986A66"/>
    <w:rsid w:val="00986C5F"/>
    <w:rsid w:val="00986F05"/>
    <w:rsid w:val="00987175"/>
    <w:rsid w:val="00987229"/>
    <w:rsid w:val="00987869"/>
    <w:rsid w:val="00990201"/>
    <w:rsid w:val="00990619"/>
    <w:rsid w:val="00990941"/>
    <w:rsid w:val="00990D91"/>
    <w:rsid w:val="00990FA3"/>
    <w:rsid w:val="009911C8"/>
    <w:rsid w:val="009913B8"/>
    <w:rsid w:val="0099177E"/>
    <w:rsid w:val="00991B86"/>
    <w:rsid w:val="00991BCF"/>
    <w:rsid w:val="00991E36"/>
    <w:rsid w:val="00992169"/>
    <w:rsid w:val="00992439"/>
    <w:rsid w:val="0099247B"/>
    <w:rsid w:val="009931FA"/>
    <w:rsid w:val="00993390"/>
    <w:rsid w:val="0099375E"/>
    <w:rsid w:val="00993887"/>
    <w:rsid w:val="00993F3B"/>
    <w:rsid w:val="009943E0"/>
    <w:rsid w:val="00994848"/>
    <w:rsid w:val="00994E78"/>
    <w:rsid w:val="00995239"/>
    <w:rsid w:val="009955B8"/>
    <w:rsid w:val="009955F6"/>
    <w:rsid w:val="00996446"/>
    <w:rsid w:val="009966A5"/>
    <w:rsid w:val="009966BC"/>
    <w:rsid w:val="00996890"/>
    <w:rsid w:val="009970A9"/>
    <w:rsid w:val="0099739A"/>
    <w:rsid w:val="009974C4"/>
    <w:rsid w:val="00997761"/>
    <w:rsid w:val="009977A2"/>
    <w:rsid w:val="00997973"/>
    <w:rsid w:val="00997FDB"/>
    <w:rsid w:val="009A0201"/>
    <w:rsid w:val="009A03FF"/>
    <w:rsid w:val="009A0420"/>
    <w:rsid w:val="009A09E4"/>
    <w:rsid w:val="009A0D6A"/>
    <w:rsid w:val="009A10BA"/>
    <w:rsid w:val="009A1424"/>
    <w:rsid w:val="009A15F0"/>
    <w:rsid w:val="009A15F1"/>
    <w:rsid w:val="009A1EA7"/>
    <w:rsid w:val="009A2047"/>
    <w:rsid w:val="009A2126"/>
    <w:rsid w:val="009A2297"/>
    <w:rsid w:val="009A2448"/>
    <w:rsid w:val="009A24BA"/>
    <w:rsid w:val="009A25A3"/>
    <w:rsid w:val="009A25C1"/>
    <w:rsid w:val="009A270C"/>
    <w:rsid w:val="009A28F6"/>
    <w:rsid w:val="009A298A"/>
    <w:rsid w:val="009A2F75"/>
    <w:rsid w:val="009A2FBA"/>
    <w:rsid w:val="009A2FDD"/>
    <w:rsid w:val="009A3222"/>
    <w:rsid w:val="009A3889"/>
    <w:rsid w:val="009A3A6A"/>
    <w:rsid w:val="009A3DFE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40B"/>
    <w:rsid w:val="009A646B"/>
    <w:rsid w:val="009A6B9E"/>
    <w:rsid w:val="009A6D19"/>
    <w:rsid w:val="009A70BA"/>
    <w:rsid w:val="009A72E9"/>
    <w:rsid w:val="009A7719"/>
    <w:rsid w:val="009A774A"/>
    <w:rsid w:val="009B0349"/>
    <w:rsid w:val="009B04A4"/>
    <w:rsid w:val="009B0AB4"/>
    <w:rsid w:val="009B0BDD"/>
    <w:rsid w:val="009B0C94"/>
    <w:rsid w:val="009B13BF"/>
    <w:rsid w:val="009B22F3"/>
    <w:rsid w:val="009B2481"/>
    <w:rsid w:val="009B24D7"/>
    <w:rsid w:val="009B24DF"/>
    <w:rsid w:val="009B2686"/>
    <w:rsid w:val="009B2921"/>
    <w:rsid w:val="009B2931"/>
    <w:rsid w:val="009B29B0"/>
    <w:rsid w:val="009B2ADB"/>
    <w:rsid w:val="009B38DD"/>
    <w:rsid w:val="009B4480"/>
    <w:rsid w:val="009B4670"/>
    <w:rsid w:val="009B474E"/>
    <w:rsid w:val="009B4C2A"/>
    <w:rsid w:val="009B520F"/>
    <w:rsid w:val="009B555D"/>
    <w:rsid w:val="009B5570"/>
    <w:rsid w:val="009B56B9"/>
    <w:rsid w:val="009B57FD"/>
    <w:rsid w:val="009B5832"/>
    <w:rsid w:val="009B5957"/>
    <w:rsid w:val="009B595A"/>
    <w:rsid w:val="009B5A8F"/>
    <w:rsid w:val="009B5E2E"/>
    <w:rsid w:val="009B60CB"/>
    <w:rsid w:val="009B60E3"/>
    <w:rsid w:val="009B664E"/>
    <w:rsid w:val="009B67E4"/>
    <w:rsid w:val="009B7266"/>
    <w:rsid w:val="009B74EF"/>
    <w:rsid w:val="009B750B"/>
    <w:rsid w:val="009B75D9"/>
    <w:rsid w:val="009B7611"/>
    <w:rsid w:val="009B7844"/>
    <w:rsid w:val="009B7E02"/>
    <w:rsid w:val="009C00CB"/>
    <w:rsid w:val="009C0423"/>
    <w:rsid w:val="009C079A"/>
    <w:rsid w:val="009C07DD"/>
    <w:rsid w:val="009C08CC"/>
    <w:rsid w:val="009C0DB5"/>
    <w:rsid w:val="009C155A"/>
    <w:rsid w:val="009C16A0"/>
    <w:rsid w:val="009C1797"/>
    <w:rsid w:val="009C1B07"/>
    <w:rsid w:val="009C1E98"/>
    <w:rsid w:val="009C20D2"/>
    <w:rsid w:val="009C2155"/>
    <w:rsid w:val="009C2407"/>
    <w:rsid w:val="009C277F"/>
    <w:rsid w:val="009C2AEE"/>
    <w:rsid w:val="009C2B58"/>
    <w:rsid w:val="009C2CDD"/>
    <w:rsid w:val="009C3045"/>
    <w:rsid w:val="009C3690"/>
    <w:rsid w:val="009C3A7A"/>
    <w:rsid w:val="009C3EA3"/>
    <w:rsid w:val="009C3EC8"/>
    <w:rsid w:val="009C3F74"/>
    <w:rsid w:val="009C435A"/>
    <w:rsid w:val="009C4696"/>
    <w:rsid w:val="009C48F4"/>
    <w:rsid w:val="009C4C0B"/>
    <w:rsid w:val="009C529A"/>
    <w:rsid w:val="009C5300"/>
    <w:rsid w:val="009C5412"/>
    <w:rsid w:val="009C61F7"/>
    <w:rsid w:val="009C626A"/>
    <w:rsid w:val="009C6DA3"/>
    <w:rsid w:val="009C6E22"/>
    <w:rsid w:val="009C78FE"/>
    <w:rsid w:val="009C7BBF"/>
    <w:rsid w:val="009C7E11"/>
    <w:rsid w:val="009D03FA"/>
    <w:rsid w:val="009D07E5"/>
    <w:rsid w:val="009D0916"/>
    <w:rsid w:val="009D0B6D"/>
    <w:rsid w:val="009D0BD3"/>
    <w:rsid w:val="009D0E80"/>
    <w:rsid w:val="009D152A"/>
    <w:rsid w:val="009D1555"/>
    <w:rsid w:val="009D19BF"/>
    <w:rsid w:val="009D1DB8"/>
    <w:rsid w:val="009D1DCB"/>
    <w:rsid w:val="009D20C5"/>
    <w:rsid w:val="009D22AD"/>
    <w:rsid w:val="009D2317"/>
    <w:rsid w:val="009D25D4"/>
    <w:rsid w:val="009D2BEC"/>
    <w:rsid w:val="009D2D95"/>
    <w:rsid w:val="009D2E50"/>
    <w:rsid w:val="009D2F0D"/>
    <w:rsid w:val="009D330C"/>
    <w:rsid w:val="009D4BCB"/>
    <w:rsid w:val="009D575B"/>
    <w:rsid w:val="009D5846"/>
    <w:rsid w:val="009D5A4D"/>
    <w:rsid w:val="009D5AAF"/>
    <w:rsid w:val="009D5BD3"/>
    <w:rsid w:val="009D624F"/>
    <w:rsid w:val="009D6266"/>
    <w:rsid w:val="009D6273"/>
    <w:rsid w:val="009D638C"/>
    <w:rsid w:val="009D648A"/>
    <w:rsid w:val="009D664D"/>
    <w:rsid w:val="009D6BAB"/>
    <w:rsid w:val="009D6C68"/>
    <w:rsid w:val="009D6F12"/>
    <w:rsid w:val="009D70E8"/>
    <w:rsid w:val="009D71D5"/>
    <w:rsid w:val="009D7417"/>
    <w:rsid w:val="009D7567"/>
    <w:rsid w:val="009E0231"/>
    <w:rsid w:val="009E08DE"/>
    <w:rsid w:val="009E0CA0"/>
    <w:rsid w:val="009E127B"/>
    <w:rsid w:val="009E1291"/>
    <w:rsid w:val="009E14FF"/>
    <w:rsid w:val="009E1B39"/>
    <w:rsid w:val="009E1C39"/>
    <w:rsid w:val="009E2131"/>
    <w:rsid w:val="009E2282"/>
    <w:rsid w:val="009E2BA7"/>
    <w:rsid w:val="009E33BE"/>
    <w:rsid w:val="009E361D"/>
    <w:rsid w:val="009E374D"/>
    <w:rsid w:val="009E3AAC"/>
    <w:rsid w:val="009E3BF0"/>
    <w:rsid w:val="009E3EF0"/>
    <w:rsid w:val="009E3F6E"/>
    <w:rsid w:val="009E408B"/>
    <w:rsid w:val="009E43C4"/>
    <w:rsid w:val="009E43C8"/>
    <w:rsid w:val="009E4C86"/>
    <w:rsid w:val="009E551D"/>
    <w:rsid w:val="009E563F"/>
    <w:rsid w:val="009E5AEC"/>
    <w:rsid w:val="009E5B43"/>
    <w:rsid w:val="009E5FCD"/>
    <w:rsid w:val="009E5FCF"/>
    <w:rsid w:val="009E635E"/>
    <w:rsid w:val="009E6A29"/>
    <w:rsid w:val="009E6E53"/>
    <w:rsid w:val="009E700B"/>
    <w:rsid w:val="009E74C8"/>
    <w:rsid w:val="009E7745"/>
    <w:rsid w:val="009E7806"/>
    <w:rsid w:val="009E7823"/>
    <w:rsid w:val="009E7888"/>
    <w:rsid w:val="009E79D5"/>
    <w:rsid w:val="009E7AE3"/>
    <w:rsid w:val="009E7D03"/>
    <w:rsid w:val="009E7DED"/>
    <w:rsid w:val="009E7E94"/>
    <w:rsid w:val="009F0009"/>
    <w:rsid w:val="009F02E7"/>
    <w:rsid w:val="009F0366"/>
    <w:rsid w:val="009F0376"/>
    <w:rsid w:val="009F044D"/>
    <w:rsid w:val="009F0682"/>
    <w:rsid w:val="009F06B2"/>
    <w:rsid w:val="009F08C6"/>
    <w:rsid w:val="009F08D0"/>
    <w:rsid w:val="009F08FB"/>
    <w:rsid w:val="009F1290"/>
    <w:rsid w:val="009F1828"/>
    <w:rsid w:val="009F1B07"/>
    <w:rsid w:val="009F1CF1"/>
    <w:rsid w:val="009F1CFE"/>
    <w:rsid w:val="009F223E"/>
    <w:rsid w:val="009F2942"/>
    <w:rsid w:val="009F3963"/>
    <w:rsid w:val="009F3FE1"/>
    <w:rsid w:val="009F412E"/>
    <w:rsid w:val="009F435F"/>
    <w:rsid w:val="009F4413"/>
    <w:rsid w:val="009F4E17"/>
    <w:rsid w:val="009F5245"/>
    <w:rsid w:val="009F55EB"/>
    <w:rsid w:val="009F5B90"/>
    <w:rsid w:val="009F5F9E"/>
    <w:rsid w:val="009F6239"/>
    <w:rsid w:val="009F6288"/>
    <w:rsid w:val="009F6353"/>
    <w:rsid w:val="009F6526"/>
    <w:rsid w:val="009F6554"/>
    <w:rsid w:val="009F68CC"/>
    <w:rsid w:val="009F68FE"/>
    <w:rsid w:val="009F6D00"/>
    <w:rsid w:val="009F6E4C"/>
    <w:rsid w:val="009F6EE9"/>
    <w:rsid w:val="009F70FF"/>
    <w:rsid w:val="009F73F1"/>
    <w:rsid w:val="009F771A"/>
    <w:rsid w:val="009F78B3"/>
    <w:rsid w:val="009F78F4"/>
    <w:rsid w:val="009F7FD9"/>
    <w:rsid w:val="00A0008B"/>
    <w:rsid w:val="00A00347"/>
    <w:rsid w:val="00A006F0"/>
    <w:rsid w:val="00A01C57"/>
    <w:rsid w:val="00A02248"/>
    <w:rsid w:val="00A02355"/>
    <w:rsid w:val="00A027E2"/>
    <w:rsid w:val="00A02CDF"/>
    <w:rsid w:val="00A02ED6"/>
    <w:rsid w:val="00A0372A"/>
    <w:rsid w:val="00A03C1A"/>
    <w:rsid w:val="00A040F1"/>
    <w:rsid w:val="00A04C5D"/>
    <w:rsid w:val="00A04DBE"/>
    <w:rsid w:val="00A05037"/>
    <w:rsid w:val="00A05B2D"/>
    <w:rsid w:val="00A06085"/>
    <w:rsid w:val="00A06567"/>
    <w:rsid w:val="00A069E5"/>
    <w:rsid w:val="00A074C4"/>
    <w:rsid w:val="00A07A16"/>
    <w:rsid w:val="00A07A5D"/>
    <w:rsid w:val="00A10030"/>
    <w:rsid w:val="00A10264"/>
    <w:rsid w:val="00A105CD"/>
    <w:rsid w:val="00A1077C"/>
    <w:rsid w:val="00A10806"/>
    <w:rsid w:val="00A109AD"/>
    <w:rsid w:val="00A10CAF"/>
    <w:rsid w:val="00A10EAA"/>
    <w:rsid w:val="00A10FC0"/>
    <w:rsid w:val="00A11483"/>
    <w:rsid w:val="00A11900"/>
    <w:rsid w:val="00A1268A"/>
    <w:rsid w:val="00A126B9"/>
    <w:rsid w:val="00A128EA"/>
    <w:rsid w:val="00A12989"/>
    <w:rsid w:val="00A129DB"/>
    <w:rsid w:val="00A12E31"/>
    <w:rsid w:val="00A1315A"/>
    <w:rsid w:val="00A133E8"/>
    <w:rsid w:val="00A133F2"/>
    <w:rsid w:val="00A13547"/>
    <w:rsid w:val="00A135CE"/>
    <w:rsid w:val="00A13721"/>
    <w:rsid w:val="00A13774"/>
    <w:rsid w:val="00A1378E"/>
    <w:rsid w:val="00A138F1"/>
    <w:rsid w:val="00A1397F"/>
    <w:rsid w:val="00A13A3A"/>
    <w:rsid w:val="00A13B24"/>
    <w:rsid w:val="00A13F38"/>
    <w:rsid w:val="00A14132"/>
    <w:rsid w:val="00A14765"/>
    <w:rsid w:val="00A14928"/>
    <w:rsid w:val="00A14948"/>
    <w:rsid w:val="00A14A74"/>
    <w:rsid w:val="00A14DA9"/>
    <w:rsid w:val="00A150FD"/>
    <w:rsid w:val="00A157A8"/>
    <w:rsid w:val="00A157BF"/>
    <w:rsid w:val="00A15D9E"/>
    <w:rsid w:val="00A160DE"/>
    <w:rsid w:val="00A16A05"/>
    <w:rsid w:val="00A16F9A"/>
    <w:rsid w:val="00A16FB5"/>
    <w:rsid w:val="00A17094"/>
    <w:rsid w:val="00A1723A"/>
    <w:rsid w:val="00A172A0"/>
    <w:rsid w:val="00A17648"/>
    <w:rsid w:val="00A176F6"/>
    <w:rsid w:val="00A179A9"/>
    <w:rsid w:val="00A179EB"/>
    <w:rsid w:val="00A17A4C"/>
    <w:rsid w:val="00A202BC"/>
    <w:rsid w:val="00A20434"/>
    <w:rsid w:val="00A20969"/>
    <w:rsid w:val="00A20D3C"/>
    <w:rsid w:val="00A21163"/>
    <w:rsid w:val="00A21806"/>
    <w:rsid w:val="00A21BE5"/>
    <w:rsid w:val="00A21F11"/>
    <w:rsid w:val="00A22091"/>
    <w:rsid w:val="00A222D8"/>
    <w:rsid w:val="00A22515"/>
    <w:rsid w:val="00A22A73"/>
    <w:rsid w:val="00A22E2D"/>
    <w:rsid w:val="00A22EE4"/>
    <w:rsid w:val="00A2304A"/>
    <w:rsid w:val="00A23378"/>
    <w:rsid w:val="00A23432"/>
    <w:rsid w:val="00A2399A"/>
    <w:rsid w:val="00A23D5F"/>
    <w:rsid w:val="00A24031"/>
    <w:rsid w:val="00A242F8"/>
    <w:rsid w:val="00A24AFE"/>
    <w:rsid w:val="00A24B71"/>
    <w:rsid w:val="00A24BA5"/>
    <w:rsid w:val="00A24BDB"/>
    <w:rsid w:val="00A24CA5"/>
    <w:rsid w:val="00A2510E"/>
    <w:rsid w:val="00A25379"/>
    <w:rsid w:val="00A2543B"/>
    <w:rsid w:val="00A254F1"/>
    <w:rsid w:val="00A25586"/>
    <w:rsid w:val="00A259D7"/>
    <w:rsid w:val="00A25C9A"/>
    <w:rsid w:val="00A25E40"/>
    <w:rsid w:val="00A2609E"/>
    <w:rsid w:val="00A262E7"/>
    <w:rsid w:val="00A26AAF"/>
    <w:rsid w:val="00A26BE4"/>
    <w:rsid w:val="00A26D73"/>
    <w:rsid w:val="00A26FD5"/>
    <w:rsid w:val="00A274BD"/>
    <w:rsid w:val="00A276F6"/>
    <w:rsid w:val="00A2789E"/>
    <w:rsid w:val="00A27D0B"/>
    <w:rsid w:val="00A27D12"/>
    <w:rsid w:val="00A27F42"/>
    <w:rsid w:val="00A27F6D"/>
    <w:rsid w:val="00A306CB"/>
    <w:rsid w:val="00A3086B"/>
    <w:rsid w:val="00A30AA7"/>
    <w:rsid w:val="00A30B98"/>
    <w:rsid w:val="00A30BCC"/>
    <w:rsid w:val="00A30CBE"/>
    <w:rsid w:val="00A310FA"/>
    <w:rsid w:val="00A311ED"/>
    <w:rsid w:val="00A313EC"/>
    <w:rsid w:val="00A31792"/>
    <w:rsid w:val="00A31815"/>
    <w:rsid w:val="00A319B3"/>
    <w:rsid w:val="00A31C3D"/>
    <w:rsid w:val="00A31D12"/>
    <w:rsid w:val="00A31F03"/>
    <w:rsid w:val="00A31F9B"/>
    <w:rsid w:val="00A320A5"/>
    <w:rsid w:val="00A321C4"/>
    <w:rsid w:val="00A321F1"/>
    <w:rsid w:val="00A32A55"/>
    <w:rsid w:val="00A32B9B"/>
    <w:rsid w:val="00A337B8"/>
    <w:rsid w:val="00A3399E"/>
    <w:rsid w:val="00A33A1D"/>
    <w:rsid w:val="00A33A7A"/>
    <w:rsid w:val="00A34751"/>
    <w:rsid w:val="00A34A96"/>
    <w:rsid w:val="00A353A0"/>
    <w:rsid w:val="00A353E3"/>
    <w:rsid w:val="00A35588"/>
    <w:rsid w:val="00A35620"/>
    <w:rsid w:val="00A356F8"/>
    <w:rsid w:val="00A3579E"/>
    <w:rsid w:val="00A36089"/>
    <w:rsid w:val="00A361DF"/>
    <w:rsid w:val="00A36398"/>
    <w:rsid w:val="00A366FF"/>
    <w:rsid w:val="00A36800"/>
    <w:rsid w:val="00A36871"/>
    <w:rsid w:val="00A36A1D"/>
    <w:rsid w:val="00A3723C"/>
    <w:rsid w:val="00A37482"/>
    <w:rsid w:val="00A374C4"/>
    <w:rsid w:val="00A377DF"/>
    <w:rsid w:val="00A37DF6"/>
    <w:rsid w:val="00A37EA9"/>
    <w:rsid w:val="00A37F99"/>
    <w:rsid w:val="00A37FD3"/>
    <w:rsid w:val="00A40848"/>
    <w:rsid w:val="00A408F4"/>
    <w:rsid w:val="00A4096F"/>
    <w:rsid w:val="00A40D0C"/>
    <w:rsid w:val="00A4102C"/>
    <w:rsid w:val="00A410B2"/>
    <w:rsid w:val="00A411C1"/>
    <w:rsid w:val="00A415CD"/>
    <w:rsid w:val="00A417B0"/>
    <w:rsid w:val="00A4186F"/>
    <w:rsid w:val="00A418ED"/>
    <w:rsid w:val="00A41D7B"/>
    <w:rsid w:val="00A41E4E"/>
    <w:rsid w:val="00A41F05"/>
    <w:rsid w:val="00A421E7"/>
    <w:rsid w:val="00A423F2"/>
    <w:rsid w:val="00A42DF4"/>
    <w:rsid w:val="00A430EF"/>
    <w:rsid w:val="00A431A4"/>
    <w:rsid w:val="00A434B3"/>
    <w:rsid w:val="00A43521"/>
    <w:rsid w:val="00A43670"/>
    <w:rsid w:val="00A436B0"/>
    <w:rsid w:val="00A438B4"/>
    <w:rsid w:val="00A43B5C"/>
    <w:rsid w:val="00A43D2B"/>
    <w:rsid w:val="00A43E58"/>
    <w:rsid w:val="00A44469"/>
    <w:rsid w:val="00A44559"/>
    <w:rsid w:val="00A446B0"/>
    <w:rsid w:val="00A44B3F"/>
    <w:rsid w:val="00A455D4"/>
    <w:rsid w:val="00A462E3"/>
    <w:rsid w:val="00A46521"/>
    <w:rsid w:val="00A46679"/>
    <w:rsid w:val="00A46708"/>
    <w:rsid w:val="00A46ED0"/>
    <w:rsid w:val="00A46F26"/>
    <w:rsid w:val="00A47896"/>
    <w:rsid w:val="00A47E3A"/>
    <w:rsid w:val="00A47EB7"/>
    <w:rsid w:val="00A47F37"/>
    <w:rsid w:val="00A50250"/>
    <w:rsid w:val="00A5087F"/>
    <w:rsid w:val="00A50981"/>
    <w:rsid w:val="00A51152"/>
    <w:rsid w:val="00A51212"/>
    <w:rsid w:val="00A5133F"/>
    <w:rsid w:val="00A5161F"/>
    <w:rsid w:val="00A51949"/>
    <w:rsid w:val="00A519C4"/>
    <w:rsid w:val="00A51DBF"/>
    <w:rsid w:val="00A522D8"/>
    <w:rsid w:val="00A524B8"/>
    <w:rsid w:val="00A5256A"/>
    <w:rsid w:val="00A5291A"/>
    <w:rsid w:val="00A52ADA"/>
    <w:rsid w:val="00A52C9D"/>
    <w:rsid w:val="00A52F5E"/>
    <w:rsid w:val="00A53A6A"/>
    <w:rsid w:val="00A53B2E"/>
    <w:rsid w:val="00A53CF0"/>
    <w:rsid w:val="00A541BD"/>
    <w:rsid w:val="00A54C4A"/>
    <w:rsid w:val="00A54DAE"/>
    <w:rsid w:val="00A55081"/>
    <w:rsid w:val="00A55172"/>
    <w:rsid w:val="00A551D0"/>
    <w:rsid w:val="00A555B8"/>
    <w:rsid w:val="00A555CF"/>
    <w:rsid w:val="00A557BD"/>
    <w:rsid w:val="00A5582F"/>
    <w:rsid w:val="00A56019"/>
    <w:rsid w:val="00A5617C"/>
    <w:rsid w:val="00A5634E"/>
    <w:rsid w:val="00A56574"/>
    <w:rsid w:val="00A56618"/>
    <w:rsid w:val="00A56B0F"/>
    <w:rsid w:val="00A56D59"/>
    <w:rsid w:val="00A56EDF"/>
    <w:rsid w:val="00A56EEC"/>
    <w:rsid w:val="00A57098"/>
    <w:rsid w:val="00A572D3"/>
    <w:rsid w:val="00A577B7"/>
    <w:rsid w:val="00A57C63"/>
    <w:rsid w:val="00A60478"/>
    <w:rsid w:val="00A608AF"/>
    <w:rsid w:val="00A6093E"/>
    <w:rsid w:val="00A6106E"/>
    <w:rsid w:val="00A61AF3"/>
    <w:rsid w:val="00A61AFF"/>
    <w:rsid w:val="00A61BE1"/>
    <w:rsid w:val="00A62082"/>
    <w:rsid w:val="00A621B6"/>
    <w:rsid w:val="00A6227D"/>
    <w:rsid w:val="00A62436"/>
    <w:rsid w:val="00A625D1"/>
    <w:rsid w:val="00A62A5E"/>
    <w:rsid w:val="00A62E10"/>
    <w:rsid w:val="00A6345C"/>
    <w:rsid w:val="00A635A4"/>
    <w:rsid w:val="00A63620"/>
    <w:rsid w:val="00A639EA"/>
    <w:rsid w:val="00A63A26"/>
    <w:rsid w:val="00A63CC8"/>
    <w:rsid w:val="00A645B2"/>
    <w:rsid w:val="00A653FB"/>
    <w:rsid w:val="00A6546D"/>
    <w:rsid w:val="00A6595B"/>
    <w:rsid w:val="00A66003"/>
    <w:rsid w:val="00A6645B"/>
    <w:rsid w:val="00A664AF"/>
    <w:rsid w:val="00A667DD"/>
    <w:rsid w:val="00A66939"/>
    <w:rsid w:val="00A66BB0"/>
    <w:rsid w:val="00A66DAB"/>
    <w:rsid w:val="00A67162"/>
    <w:rsid w:val="00A6720F"/>
    <w:rsid w:val="00A67327"/>
    <w:rsid w:val="00A67407"/>
    <w:rsid w:val="00A67CB3"/>
    <w:rsid w:val="00A7018B"/>
    <w:rsid w:val="00A707F0"/>
    <w:rsid w:val="00A70B73"/>
    <w:rsid w:val="00A70E64"/>
    <w:rsid w:val="00A7106C"/>
    <w:rsid w:val="00A715A2"/>
    <w:rsid w:val="00A715E0"/>
    <w:rsid w:val="00A71839"/>
    <w:rsid w:val="00A71BDB"/>
    <w:rsid w:val="00A71F36"/>
    <w:rsid w:val="00A71F3B"/>
    <w:rsid w:val="00A727A5"/>
    <w:rsid w:val="00A7280D"/>
    <w:rsid w:val="00A730DD"/>
    <w:rsid w:val="00A73326"/>
    <w:rsid w:val="00A7374A"/>
    <w:rsid w:val="00A7397F"/>
    <w:rsid w:val="00A73E22"/>
    <w:rsid w:val="00A74718"/>
    <w:rsid w:val="00A74883"/>
    <w:rsid w:val="00A74DB2"/>
    <w:rsid w:val="00A74E5F"/>
    <w:rsid w:val="00A753E9"/>
    <w:rsid w:val="00A756BF"/>
    <w:rsid w:val="00A759CB"/>
    <w:rsid w:val="00A75A86"/>
    <w:rsid w:val="00A76078"/>
    <w:rsid w:val="00A7624E"/>
    <w:rsid w:val="00A763EB"/>
    <w:rsid w:val="00A768A3"/>
    <w:rsid w:val="00A76BEB"/>
    <w:rsid w:val="00A76D3F"/>
    <w:rsid w:val="00A76E20"/>
    <w:rsid w:val="00A76F89"/>
    <w:rsid w:val="00A77350"/>
    <w:rsid w:val="00A800B1"/>
    <w:rsid w:val="00A802D7"/>
    <w:rsid w:val="00A805B6"/>
    <w:rsid w:val="00A806E8"/>
    <w:rsid w:val="00A80803"/>
    <w:rsid w:val="00A809A4"/>
    <w:rsid w:val="00A81024"/>
    <w:rsid w:val="00A81140"/>
    <w:rsid w:val="00A81BB8"/>
    <w:rsid w:val="00A81E64"/>
    <w:rsid w:val="00A81E9D"/>
    <w:rsid w:val="00A8262B"/>
    <w:rsid w:val="00A82AF4"/>
    <w:rsid w:val="00A82B52"/>
    <w:rsid w:val="00A82CD9"/>
    <w:rsid w:val="00A82D44"/>
    <w:rsid w:val="00A836D5"/>
    <w:rsid w:val="00A83AD8"/>
    <w:rsid w:val="00A83DCD"/>
    <w:rsid w:val="00A840EC"/>
    <w:rsid w:val="00A84152"/>
    <w:rsid w:val="00A8420D"/>
    <w:rsid w:val="00A84273"/>
    <w:rsid w:val="00A846A7"/>
    <w:rsid w:val="00A84986"/>
    <w:rsid w:val="00A84E88"/>
    <w:rsid w:val="00A84F43"/>
    <w:rsid w:val="00A85146"/>
    <w:rsid w:val="00A855D1"/>
    <w:rsid w:val="00A8575F"/>
    <w:rsid w:val="00A85DE9"/>
    <w:rsid w:val="00A85F38"/>
    <w:rsid w:val="00A8605A"/>
    <w:rsid w:val="00A8610A"/>
    <w:rsid w:val="00A8611E"/>
    <w:rsid w:val="00A8680B"/>
    <w:rsid w:val="00A868C3"/>
    <w:rsid w:val="00A86983"/>
    <w:rsid w:val="00A86A27"/>
    <w:rsid w:val="00A86AB3"/>
    <w:rsid w:val="00A87249"/>
    <w:rsid w:val="00A87326"/>
    <w:rsid w:val="00A87329"/>
    <w:rsid w:val="00A874E7"/>
    <w:rsid w:val="00A87756"/>
    <w:rsid w:val="00A90287"/>
    <w:rsid w:val="00A90358"/>
    <w:rsid w:val="00A909E5"/>
    <w:rsid w:val="00A91007"/>
    <w:rsid w:val="00A91450"/>
    <w:rsid w:val="00A91507"/>
    <w:rsid w:val="00A91723"/>
    <w:rsid w:val="00A91A45"/>
    <w:rsid w:val="00A91A99"/>
    <w:rsid w:val="00A91C0C"/>
    <w:rsid w:val="00A9219F"/>
    <w:rsid w:val="00A921EB"/>
    <w:rsid w:val="00A92851"/>
    <w:rsid w:val="00A92E8D"/>
    <w:rsid w:val="00A92F0A"/>
    <w:rsid w:val="00A9312B"/>
    <w:rsid w:val="00A9374E"/>
    <w:rsid w:val="00A937AD"/>
    <w:rsid w:val="00A93A8B"/>
    <w:rsid w:val="00A93AB8"/>
    <w:rsid w:val="00A943A5"/>
    <w:rsid w:val="00A946F2"/>
    <w:rsid w:val="00A94DE6"/>
    <w:rsid w:val="00A94E15"/>
    <w:rsid w:val="00A94E7F"/>
    <w:rsid w:val="00A954EE"/>
    <w:rsid w:val="00A95626"/>
    <w:rsid w:val="00A95753"/>
    <w:rsid w:val="00A95B4A"/>
    <w:rsid w:val="00A95E1C"/>
    <w:rsid w:val="00A95E74"/>
    <w:rsid w:val="00A95EB0"/>
    <w:rsid w:val="00A96000"/>
    <w:rsid w:val="00A960F5"/>
    <w:rsid w:val="00A9647C"/>
    <w:rsid w:val="00A96623"/>
    <w:rsid w:val="00A966CA"/>
    <w:rsid w:val="00A966FB"/>
    <w:rsid w:val="00A967A9"/>
    <w:rsid w:val="00A96D35"/>
    <w:rsid w:val="00A96F5D"/>
    <w:rsid w:val="00A971AA"/>
    <w:rsid w:val="00A97549"/>
    <w:rsid w:val="00A9781C"/>
    <w:rsid w:val="00A9794C"/>
    <w:rsid w:val="00A97BE0"/>
    <w:rsid w:val="00A97F7E"/>
    <w:rsid w:val="00AA0044"/>
    <w:rsid w:val="00AA04BB"/>
    <w:rsid w:val="00AA0548"/>
    <w:rsid w:val="00AA05D8"/>
    <w:rsid w:val="00AA07B6"/>
    <w:rsid w:val="00AA0956"/>
    <w:rsid w:val="00AA0C53"/>
    <w:rsid w:val="00AA1232"/>
    <w:rsid w:val="00AA16A8"/>
    <w:rsid w:val="00AA1FB3"/>
    <w:rsid w:val="00AA264D"/>
    <w:rsid w:val="00AA295C"/>
    <w:rsid w:val="00AA2ABD"/>
    <w:rsid w:val="00AA2ACC"/>
    <w:rsid w:val="00AA2CD0"/>
    <w:rsid w:val="00AA2D55"/>
    <w:rsid w:val="00AA2DE9"/>
    <w:rsid w:val="00AA2E1B"/>
    <w:rsid w:val="00AA2F32"/>
    <w:rsid w:val="00AA3276"/>
    <w:rsid w:val="00AA32E9"/>
    <w:rsid w:val="00AA3761"/>
    <w:rsid w:val="00AA3AF8"/>
    <w:rsid w:val="00AA3D75"/>
    <w:rsid w:val="00AA498B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C37"/>
    <w:rsid w:val="00AA6CBF"/>
    <w:rsid w:val="00AA6D1F"/>
    <w:rsid w:val="00AA72A1"/>
    <w:rsid w:val="00AA768E"/>
    <w:rsid w:val="00AA771D"/>
    <w:rsid w:val="00AA7A3A"/>
    <w:rsid w:val="00AB00EA"/>
    <w:rsid w:val="00AB0306"/>
    <w:rsid w:val="00AB036C"/>
    <w:rsid w:val="00AB0644"/>
    <w:rsid w:val="00AB07B9"/>
    <w:rsid w:val="00AB0B28"/>
    <w:rsid w:val="00AB0B8E"/>
    <w:rsid w:val="00AB11E8"/>
    <w:rsid w:val="00AB1360"/>
    <w:rsid w:val="00AB165F"/>
    <w:rsid w:val="00AB19B3"/>
    <w:rsid w:val="00AB1C74"/>
    <w:rsid w:val="00AB1CF6"/>
    <w:rsid w:val="00AB1DB2"/>
    <w:rsid w:val="00AB1E39"/>
    <w:rsid w:val="00AB201D"/>
    <w:rsid w:val="00AB2560"/>
    <w:rsid w:val="00AB26F5"/>
    <w:rsid w:val="00AB2813"/>
    <w:rsid w:val="00AB293E"/>
    <w:rsid w:val="00AB2B88"/>
    <w:rsid w:val="00AB2BAA"/>
    <w:rsid w:val="00AB2F25"/>
    <w:rsid w:val="00AB3081"/>
    <w:rsid w:val="00AB38D2"/>
    <w:rsid w:val="00AB4026"/>
    <w:rsid w:val="00AB44A3"/>
    <w:rsid w:val="00AB4632"/>
    <w:rsid w:val="00AB486D"/>
    <w:rsid w:val="00AB4BC3"/>
    <w:rsid w:val="00AB575D"/>
    <w:rsid w:val="00AB5BF4"/>
    <w:rsid w:val="00AB5CC6"/>
    <w:rsid w:val="00AB6065"/>
    <w:rsid w:val="00AB61D9"/>
    <w:rsid w:val="00AB6ADD"/>
    <w:rsid w:val="00AB6CAA"/>
    <w:rsid w:val="00AB6F1C"/>
    <w:rsid w:val="00AB7506"/>
    <w:rsid w:val="00AB755A"/>
    <w:rsid w:val="00AB75CC"/>
    <w:rsid w:val="00AB77F7"/>
    <w:rsid w:val="00AC04F5"/>
    <w:rsid w:val="00AC06E6"/>
    <w:rsid w:val="00AC07DA"/>
    <w:rsid w:val="00AC0DD4"/>
    <w:rsid w:val="00AC0F6B"/>
    <w:rsid w:val="00AC1A69"/>
    <w:rsid w:val="00AC1BD8"/>
    <w:rsid w:val="00AC1C52"/>
    <w:rsid w:val="00AC1D5A"/>
    <w:rsid w:val="00AC233F"/>
    <w:rsid w:val="00AC26B8"/>
    <w:rsid w:val="00AC26E8"/>
    <w:rsid w:val="00AC2A7F"/>
    <w:rsid w:val="00AC2AF7"/>
    <w:rsid w:val="00AC301E"/>
    <w:rsid w:val="00AC3084"/>
    <w:rsid w:val="00AC315A"/>
    <w:rsid w:val="00AC3852"/>
    <w:rsid w:val="00AC3D9F"/>
    <w:rsid w:val="00AC417E"/>
    <w:rsid w:val="00AC4881"/>
    <w:rsid w:val="00AC4B63"/>
    <w:rsid w:val="00AC4F09"/>
    <w:rsid w:val="00AC53E6"/>
    <w:rsid w:val="00AC5E80"/>
    <w:rsid w:val="00AC62AD"/>
    <w:rsid w:val="00AC6569"/>
    <w:rsid w:val="00AC65B9"/>
    <w:rsid w:val="00AC7007"/>
    <w:rsid w:val="00AC77BE"/>
    <w:rsid w:val="00AC7DA9"/>
    <w:rsid w:val="00AC7E13"/>
    <w:rsid w:val="00AC7EC8"/>
    <w:rsid w:val="00AC7F57"/>
    <w:rsid w:val="00AD000F"/>
    <w:rsid w:val="00AD0138"/>
    <w:rsid w:val="00AD0206"/>
    <w:rsid w:val="00AD03EE"/>
    <w:rsid w:val="00AD09A2"/>
    <w:rsid w:val="00AD0AF9"/>
    <w:rsid w:val="00AD0E4E"/>
    <w:rsid w:val="00AD0E9F"/>
    <w:rsid w:val="00AD0EAA"/>
    <w:rsid w:val="00AD1423"/>
    <w:rsid w:val="00AD14AD"/>
    <w:rsid w:val="00AD17FD"/>
    <w:rsid w:val="00AD1984"/>
    <w:rsid w:val="00AD1A2C"/>
    <w:rsid w:val="00AD1BA1"/>
    <w:rsid w:val="00AD241A"/>
    <w:rsid w:val="00AD254B"/>
    <w:rsid w:val="00AD2E22"/>
    <w:rsid w:val="00AD31D8"/>
    <w:rsid w:val="00AD3532"/>
    <w:rsid w:val="00AD37CE"/>
    <w:rsid w:val="00AD385D"/>
    <w:rsid w:val="00AD3C7A"/>
    <w:rsid w:val="00AD3EDA"/>
    <w:rsid w:val="00AD4104"/>
    <w:rsid w:val="00AD4165"/>
    <w:rsid w:val="00AD4248"/>
    <w:rsid w:val="00AD45F2"/>
    <w:rsid w:val="00AD4890"/>
    <w:rsid w:val="00AD48DB"/>
    <w:rsid w:val="00AD4B2D"/>
    <w:rsid w:val="00AD4D37"/>
    <w:rsid w:val="00AD4E40"/>
    <w:rsid w:val="00AD57B9"/>
    <w:rsid w:val="00AD5C7F"/>
    <w:rsid w:val="00AD6337"/>
    <w:rsid w:val="00AD696E"/>
    <w:rsid w:val="00AD6A9C"/>
    <w:rsid w:val="00AD6F02"/>
    <w:rsid w:val="00AD739B"/>
    <w:rsid w:val="00AD73F6"/>
    <w:rsid w:val="00AD778C"/>
    <w:rsid w:val="00AD7EA2"/>
    <w:rsid w:val="00AE0706"/>
    <w:rsid w:val="00AE097E"/>
    <w:rsid w:val="00AE0C62"/>
    <w:rsid w:val="00AE0D46"/>
    <w:rsid w:val="00AE17DA"/>
    <w:rsid w:val="00AE1F9B"/>
    <w:rsid w:val="00AE202B"/>
    <w:rsid w:val="00AE222C"/>
    <w:rsid w:val="00AE24DB"/>
    <w:rsid w:val="00AE2917"/>
    <w:rsid w:val="00AE2E01"/>
    <w:rsid w:val="00AE2E91"/>
    <w:rsid w:val="00AE2F10"/>
    <w:rsid w:val="00AE321E"/>
    <w:rsid w:val="00AE346B"/>
    <w:rsid w:val="00AE36F5"/>
    <w:rsid w:val="00AE380C"/>
    <w:rsid w:val="00AE39AC"/>
    <w:rsid w:val="00AE3A02"/>
    <w:rsid w:val="00AE3B04"/>
    <w:rsid w:val="00AE3C72"/>
    <w:rsid w:val="00AE3DD9"/>
    <w:rsid w:val="00AE3E04"/>
    <w:rsid w:val="00AE4367"/>
    <w:rsid w:val="00AE46CF"/>
    <w:rsid w:val="00AE4B0D"/>
    <w:rsid w:val="00AE51B1"/>
    <w:rsid w:val="00AE56C9"/>
    <w:rsid w:val="00AE5741"/>
    <w:rsid w:val="00AE586B"/>
    <w:rsid w:val="00AE58DE"/>
    <w:rsid w:val="00AE5FD7"/>
    <w:rsid w:val="00AE65BF"/>
    <w:rsid w:val="00AE670E"/>
    <w:rsid w:val="00AE6A05"/>
    <w:rsid w:val="00AE6D66"/>
    <w:rsid w:val="00AE6DCF"/>
    <w:rsid w:val="00AE72EC"/>
    <w:rsid w:val="00AE7AF0"/>
    <w:rsid w:val="00AE7F15"/>
    <w:rsid w:val="00AF02A9"/>
    <w:rsid w:val="00AF0B3A"/>
    <w:rsid w:val="00AF0C56"/>
    <w:rsid w:val="00AF0E36"/>
    <w:rsid w:val="00AF0EC0"/>
    <w:rsid w:val="00AF1658"/>
    <w:rsid w:val="00AF167D"/>
    <w:rsid w:val="00AF178B"/>
    <w:rsid w:val="00AF1930"/>
    <w:rsid w:val="00AF1AED"/>
    <w:rsid w:val="00AF228C"/>
    <w:rsid w:val="00AF2634"/>
    <w:rsid w:val="00AF2BF0"/>
    <w:rsid w:val="00AF30AD"/>
    <w:rsid w:val="00AF30B9"/>
    <w:rsid w:val="00AF32C4"/>
    <w:rsid w:val="00AF353F"/>
    <w:rsid w:val="00AF4030"/>
    <w:rsid w:val="00AF4628"/>
    <w:rsid w:val="00AF4A0D"/>
    <w:rsid w:val="00AF4B48"/>
    <w:rsid w:val="00AF4CDB"/>
    <w:rsid w:val="00AF4F79"/>
    <w:rsid w:val="00AF5715"/>
    <w:rsid w:val="00AF579C"/>
    <w:rsid w:val="00AF59AD"/>
    <w:rsid w:val="00AF5ECE"/>
    <w:rsid w:val="00AF6012"/>
    <w:rsid w:val="00AF6220"/>
    <w:rsid w:val="00AF65AE"/>
    <w:rsid w:val="00AF6610"/>
    <w:rsid w:val="00AF669D"/>
    <w:rsid w:val="00AF6830"/>
    <w:rsid w:val="00AF7131"/>
    <w:rsid w:val="00AF77A0"/>
    <w:rsid w:val="00AF7CF7"/>
    <w:rsid w:val="00AF7D03"/>
    <w:rsid w:val="00AF7E79"/>
    <w:rsid w:val="00B000D1"/>
    <w:rsid w:val="00B00366"/>
    <w:rsid w:val="00B0072C"/>
    <w:rsid w:val="00B008CB"/>
    <w:rsid w:val="00B00A15"/>
    <w:rsid w:val="00B00A4C"/>
    <w:rsid w:val="00B0109C"/>
    <w:rsid w:val="00B015ED"/>
    <w:rsid w:val="00B0189A"/>
    <w:rsid w:val="00B01969"/>
    <w:rsid w:val="00B01D40"/>
    <w:rsid w:val="00B01F5D"/>
    <w:rsid w:val="00B022F4"/>
    <w:rsid w:val="00B024B5"/>
    <w:rsid w:val="00B02A6E"/>
    <w:rsid w:val="00B02A80"/>
    <w:rsid w:val="00B02C5E"/>
    <w:rsid w:val="00B03036"/>
    <w:rsid w:val="00B03393"/>
    <w:rsid w:val="00B0370D"/>
    <w:rsid w:val="00B03DDF"/>
    <w:rsid w:val="00B03E16"/>
    <w:rsid w:val="00B04879"/>
    <w:rsid w:val="00B04D48"/>
    <w:rsid w:val="00B04DE3"/>
    <w:rsid w:val="00B05019"/>
    <w:rsid w:val="00B05171"/>
    <w:rsid w:val="00B052D4"/>
    <w:rsid w:val="00B0533E"/>
    <w:rsid w:val="00B053D1"/>
    <w:rsid w:val="00B0579D"/>
    <w:rsid w:val="00B05B07"/>
    <w:rsid w:val="00B061BA"/>
    <w:rsid w:val="00B06864"/>
    <w:rsid w:val="00B06A3A"/>
    <w:rsid w:val="00B06C48"/>
    <w:rsid w:val="00B06F0C"/>
    <w:rsid w:val="00B073A4"/>
    <w:rsid w:val="00B07500"/>
    <w:rsid w:val="00B10198"/>
    <w:rsid w:val="00B10527"/>
    <w:rsid w:val="00B10565"/>
    <w:rsid w:val="00B1063D"/>
    <w:rsid w:val="00B106B5"/>
    <w:rsid w:val="00B10745"/>
    <w:rsid w:val="00B10988"/>
    <w:rsid w:val="00B1099A"/>
    <w:rsid w:val="00B10A02"/>
    <w:rsid w:val="00B10E74"/>
    <w:rsid w:val="00B11129"/>
    <w:rsid w:val="00B114EE"/>
    <w:rsid w:val="00B11626"/>
    <w:rsid w:val="00B117F4"/>
    <w:rsid w:val="00B11866"/>
    <w:rsid w:val="00B118D9"/>
    <w:rsid w:val="00B11D33"/>
    <w:rsid w:val="00B11D86"/>
    <w:rsid w:val="00B11E19"/>
    <w:rsid w:val="00B1201B"/>
    <w:rsid w:val="00B121ED"/>
    <w:rsid w:val="00B122C3"/>
    <w:rsid w:val="00B12744"/>
    <w:rsid w:val="00B12960"/>
    <w:rsid w:val="00B1307B"/>
    <w:rsid w:val="00B13294"/>
    <w:rsid w:val="00B135A3"/>
    <w:rsid w:val="00B13775"/>
    <w:rsid w:val="00B138DF"/>
    <w:rsid w:val="00B13A21"/>
    <w:rsid w:val="00B14026"/>
    <w:rsid w:val="00B140FD"/>
    <w:rsid w:val="00B14368"/>
    <w:rsid w:val="00B14A48"/>
    <w:rsid w:val="00B15040"/>
    <w:rsid w:val="00B151FA"/>
    <w:rsid w:val="00B156D5"/>
    <w:rsid w:val="00B15D9F"/>
    <w:rsid w:val="00B16113"/>
    <w:rsid w:val="00B1672F"/>
    <w:rsid w:val="00B167AD"/>
    <w:rsid w:val="00B169CF"/>
    <w:rsid w:val="00B1702F"/>
    <w:rsid w:val="00B172A9"/>
    <w:rsid w:val="00B17478"/>
    <w:rsid w:val="00B17483"/>
    <w:rsid w:val="00B17588"/>
    <w:rsid w:val="00B176CB"/>
    <w:rsid w:val="00B17B0A"/>
    <w:rsid w:val="00B17B10"/>
    <w:rsid w:val="00B17BD4"/>
    <w:rsid w:val="00B201E0"/>
    <w:rsid w:val="00B202B1"/>
    <w:rsid w:val="00B206A6"/>
    <w:rsid w:val="00B2085E"/>
    <w:rsid w:val="00B2098C"/>
    <w:rsid w:val="00B20BC9"/>
    <w:rsid w:val="00B20E5D"/>
    <w:rsid w:val="00B21151"/>
    <w:rsid w:val="00B218D4"/>
    <w:rsid w:val="00B21A92"/>
    <w:rsid w:val="00B21CAA"/>
    <w:rsid w:val="00B21F88"/>
    <w:rsid w:val="00B221C3"/>
    <w:rsid w:val="00B22215"/>
    <w:rsid w:val="00B22362"/>
    <w:rsid w:val="00B223E4"/>
    <w:rsid w:val="00B2251D"/>
    <w:rsid w:val="00B226E0"/>
    <w:rsid w:val="00B22721"/>
    <w:rsid w:val="00B22A6C"/>
    <w:rsid w:val="00B22FBE"/>
    <w:rsid w:val="00B23044"/>
    <w:rsid w:val="00B233E7"/>
    <w:rsid w:val="00B23774"/>
    <w:rsid w:val="00B238E9"/>
    <w:rsid w:val="00B23B36"/>
    <w:rsid w:val="00B23BAA"/>
    <w:rsid w:val="00B23BB2"/>
    <w:rsid w:val="00B23BFA"/>
    <w:rsid w:val="00B23C18"/>
    <w:rsid w:val="00B23C7E"/>
    <w:rsid w:val="00B23CAA"/>
    <w:rsid w:val="00B24279"/>
    <w:rsid w:val="00B24372"/>
    <w:rsid w:val="00B24942"/>
    <w:rsid w:val="00B24B87"/>
    <w:rsid w:val="00B2505C"/>
    <w:rsid w:val="00B251A5"/>
    <w:rsid w:val="00B25279"/>
    <w:rsid w:val="00B25527"/>
    <w:rsid w:val="00B257E9"/>
    <w:rsid w:val="00B257FF"/>
    <w:rsid w:val="00B25BD3"/>
    <w:rsid w:val="00B25F52"/>
    <w:rsid w:val="00B2636F"/>
    <w:rsid w:val="00B263D6"/>
    <w:rsid w:val="00B266A9"/>
    <w:rsid w:val="00B26F27"/>
    <w:rsid w:val="00B26FF6"/>
    <w:rsid w:val="00B27404"/>
    <w:rsid w:val="00B275F7"/>
    <w:rsid w:val="00B2786B"/>
    <w:rsid w:val="00B278A2"/>
    <w:rsid w:val="00B27936"/>
    <w:rsid w:val="00B27E80"/>
    <w:rsid w:val="00B27F4B"/>
    <w:rsid w:val="00B30099"/>
    <w:rsid w:val="00B3015E"/>
    <w:rsid w:val="00B30163"/>
    <w:rsid w:val="00B302E0"/>
    <w:rsid w:val="00B30302"/>
    <w:rsid w:val="00B307DB"/>
    <w:rsid w:val="00B3089A"/>
    <w:rsid w:val="00B30AB5"/>
    <w:rsid w:val="00B30ABC"/>
    <w:rsid w:val="00B30C81"/>
    <w:rsid w:val="00B30CBD"/>
    <w:rsid w:val="00B3121B"/>
    <w:rsid w:val="00B31480"/>
    <w:rsid w:val="00B3162C"/>
    <w:rsid w:val="00B31B14"/>
    <w:rsid w:val="00B32401"/>
    <w:rsid w:val="00B32841"/>
    <w:rsid w:val="00B32A87"/>
    <w:rsid w:val="00B32BCC"/>
    <w:rsid w:val="00B32CDC"/>
    <w:rsid w:val="00B32E3E"/>
    <w:rsid w:val="00B32E92"/>
    <w:rsid w:val="00B33778"/>
    <w:rsid w:val="00B33C0F"/>
    <w:rsid w:val="00B33C39"/>
    <w:rsid w:val="00B33CED"/>
    <w:rsid w:val="00B33D24"/>
    <w:rsid w:val="00B33FCD"/>
    <w:rsid w:val="00B340C4"/>
    <w:rsid w:val="00B3475E"/>
    <w:rsid w:val="00B349BA"/>
    <w:rsid w:val="00B3521E"/>
    <w:rsid w:val="00B35288"/>
    <w:rsid w:val="00B359EF"/>
    <w:rsid w:val="00B35F65"/>
    <w:rsid w:val="00B364A6"/>
    <w:rsid w:val="00B368D7"/>
    <w:rsid w:val="00B36B4D"/>
    <w:rsid w:val="00B36BD7"/>
    <w:rsid w:val="00B36D15"/>
    <w:rsid w:val="00B36D62"/>
    <w:rsid w:val="00B37645"/>
    <w:rsid w:val="00B403C1"/>
    <w:rsid w:val="00B40488"/>
    <w:rsid w:val="00B40944"/>
    <w:rsid w:val="00B40A5E"/>
    <w:rsid w:val="00B40A9B"/>
    <w:rsid w:val="00B41181"/>
    <w:rsid w:val="00B413B7"/>
    <w:rsid w:val="00B41424"/>
    <w:rsid w:val="00B41599"/>
    <w:rsid w:val="00B415B5"/>
    <w:rsid w:val="00B416AC"/>
    <w:rsid w:val="00B41866"/>
    <w:rsid w:val="00B41A12"/>
    <w:rsid w:val="00B41A5E"/>
    <w:rsid w:val="00B41A83"/>
    <w:rsid w:val="00B41AFF"/>
    <w:rsid w:val="00B4236E"/>
    <w:rsid w:val="00B428F0"/>
    <w:rsid w:val="00B42C8C"/>
    <w:rsid w:val="00B43447"/>
    <w:rsid w:val="00B435E8"/>
    <w:rsid w:val="00B43605"/>
    <w:rsid w:val="00B43B76"/>
    <w:rsid w:val="00B43D07"/>
    <w:rsid w:val="00B44043"/>
    <w:rsid w:val="00B445C2"/>
    <w:rsid w:val="00B44BB9"/>
    <w:rsid w:val="00B44BE3"/>
    <w:rsid w:val="00B451C1"/>
    <w:rsid w:val="00B458A0"/>
    <w:rsid w:val="00B45A05"/>
    <w:rsid w:val="00B45A2A"/>
    <w:rsid w:val="00B45B50"/>
    <w:rsid w:val="00B45DF2"/>
    <w:rsid w:val="00B46C3D"/>
    <w:rsid w:val="00B46C98"/>
    <w:rsid w:val="00B46D6B"/>
    <w:rsid w:val="00B4790D"/>
    <w:rsid w:val="00B47C94"/>
    <w:rsid w:val="00B502AC"/>
    <w:rsid w:val="00B50368"/>
    <w:rsid w:val="00B505D5"/>
    <w:rsid w:val="00B506A1"/>
    <w:rsid w:val="00B507F3"/>
    <w:rsid w:val="00B50AC8"/>
    <w:rsid w:val="00B512EA"/>
    <w:rsid w:val="00B515FD"/>
    <w:rsid w:val="00B5206B"/>
    <w:rsid w:val="00B520A2"/>
    <w:rsid w:val="00B52184"/>
    <w:rsid w:val="00B527A0"/>
    <w:rsid w:val="00B5286A"/>
    <w:rsid w:val="00B528CC"/>
    <w:rsid w:val="00B52924"/>
    <w:rsid w:val="00B52DF1"/>
    <w:rsid w:val="00B53549"/>
    <w:rsid w:val="00B53B51"/>
    <w:rsid w:val="00B53DEB"/>
    <w:rsid w:val="00B53FD4"/>
    <w:rsid w:val="00B54104"/>
    <w:rsid w:val="00B5428B"/>
    <w:rsid w:val="00B5475F"/>
    <w:rsid w:val="00B5493B"/>
    <w:rsid w:val="00B54B28"/>
    <w:rsid w:val="00B54C3D"/>
    <w:rsid w:val="00B54D2C"/>
    <w:rsid w:val="00B54F82"/>
    <w:rsid w:val="00B555B8"/>
    <w:rsid w:val="00B555F4"/>
    <w:rsid w:val="00B557E1"/>
    <w:rsid w:val="00B55BDE"/>
    <w:rsid w:val="00B55CFC"/>
    <w:rsid w:val="00B55ED1"/>
    <w:rsid w:val="00B56DC8"/>
    <w:rsid w:val="00B57127"/>
    <w:rsid w:val="00B5724F"/>
    <w:rsid w:val="00B5741F"/>
    <w:rsid w:val="00B57468"/>
    <w:rsid w:val="00B5786A"/>
    <w:rsid w:val="00B57B08"/>
    <w:rsid w:val="00B57DE9"/>
    <w:rsid w:val="00B57DF9"/>
    <w:rsid w:val="00B57DFF"/>
    <w:rsid w:val="00B57E1E"/>
    <w:rsid w:val="00B605DD"/>
    <w:rsid w:val="00B6096B"/>
    <w:rsid w:val="00B60B30"/>
    <w:rsid w:val="00B60B6E"/>
    <w:rsid w:val="00B60F3B"/>
    <w:rsid w:val="00B60F5A"/>
    <w:rsid w:val="00B61299"/>
    <w:rsid w:val="00B61399"/>
    <w:rsid w:val="00B613B2"/>
    <w:rsid w:val="00B614A5"/>
    <w:rsid w:val="00B615A8"/>
    <w:rsid w:val="00B61808"/>
    <w:rsid w:val="00B619DA"/>
    <w:rsid w:val="00B61A42"/>
    <w:rsid w:val="00B61BFD"/>
    <w:rsid w:val="00B61C57"/>
    <w:rsid w:val="00B61D29"/>
    <w:rsid w:val="00B61F1C"/>
    <w:rsid w:val="00B6235B"/>
    <w:rsid w:val="00B629C6"/>
    <w:rsid w:val="00B62A43"/>
    <w:rsid w:val="00B62CE3"/>
    <w:rsid w:val="00B62E83"/>
    <w:rsid w:val="00B62F5F"/>
    <w:rsid w:val="00B637ED"/>
    <w:rsid w:val="00B63915"/>
    <w:rsid w:val="00B63979"/>
    <w:rsid w:val="00B63A28"/>
    <w:rsid w:val="00B63DCC"/>
    <w:rsid w:val="00B644FA"/>
    <w:rsid w:val="00B647C2"/>
    <w:rsid w:val="00B64A57"/>
    <w:rsid w:val="00B64C52"/>
    <w:rsid w:val="00B64D15"/>
    <w:rsid w:val="00B6538B"/>
    <w:rsid w:val="00B655C5"/>
    <w:rsid w:val="00B65BF6"/>
    <w:rsid w:val="00B66084"/>
    <w:rsid w:val="00B66258"/>
    <w:rsid w:val="00B66383"/>
    <w:rsid w:val="00B664CB"/>
    <w:rsid w:val="00B66813"/>
    <w:rsid w:val="00B67062"/>
    <w:rsid w:val="00B67215"/>
    <w:rsid w:val="00B672B0"/>
    <w:rsid w:val="00B6788C"/>
    <w:rsid w:val="00B67BE6"/>
    <w:rsid w:val="00B67F59"/>
    <w:rsid w:val="00B7066E"/>
    <w:rsid w:val="00B706B4"/>
    <w:rsid w:val="00B707EA"/>
    <w:rsid w:val="00B7093B"/>
    <w:rsid w:val="00B70BB8"/>
    <w:rsid w:val="00B70F8D"/>
    <w:rsid w:val="00B70FF9"/>
    <w:rsid w:val="00B710A6"/>
    <w:rsid w:val="00B71629"/>
    <w:rsid w:val="00B71A29"/>
    <w:rsid w:val="00B71C84"/>
    <w:rsid w:val="00B71D23"/>
    <w:rsid w:val="00B7200C"/>
    <w:rsid w:val="00B7200E"/>
    <w:rsid w:val="00B7226D"/>
    <w:rsid w:val="00B727AD"/>
    <w:rsid w:val="00B72955"/>
    <w:rsid w:val="00B72CD6"/>
    <w:rsid w:val="00B72F5B"/>
    <w:rsid w:val="00B73A80"/>
    <w:rsid w:val="00B73CD3"/>
    <w:rsid w:val="00B73EEC"/>
    <w:rsid w:val="00B74099"/>
    <w:rsid w:val="00B7439D"/>
    <w:rsid w:val="00B74494"/>
    <w:rsid w:val="00B749E5"/>
    <w:rsid w:val="00B74F08"/>
    <w:rsid w:val="00B7510E"/>
    <w:rsid w:val="00B7520D"/>
    <w:rsid w:val="00B75255"/>
    <w:rsid w:val="00B75280"/>
    <w:rsid w:val="00B753BF"/>
    <w:rsid w:val="00B75FC3"/>
    <w:rsid w:val="00B763E8"/>
    <w:rsid w:val="00B7661C"/>
    <w:rsid w:val="00B76D4E"/>
    <w:rsid w:val="00B76D72"/>
    <w:rsid w:val="00B76DE7"/>
    <w:rsid w:val="00B76E3B"/>
    <w:rsid w:val="00B76E70"/>
    <w:rsid w:val="00B7707F"/>
    <w:rsid w:val="00B77352"/>
    <w:rsid w:val="00B77422"/>
    <w:rsid w:val="00B77D0E"/>
    <w:rsid w:val="00B77EB6"/>
    <w:rsid w:val="00B77F57"/>
    <w:rsid w:val="00B8016A"/>
    <w:rsid w:val="00B8085C"/>
    <w:rsid w:val="00B8088D"/>
    <w:rsid w:val="00B80919"/>
    <w:rsid w:val="00B80987"/>
    <w:rsid w:val="00B812C9"/>
    <w:rsid w:val="00B8130A"/>
    <w:rsid w:val="00B813F6"/>
    <w:rsid w:val="00B81446"/>
    <w:rsid w:val="00B81610"/>
    <w:rsid w:val="00B81620"/>
    <w:rsid w:val="00B820C3"/>
    <w:rsid w:val="00B82173"/>
    <w:rsid w:val="00B823F7"/>
    <w:rsid w:val="00B828ED"/>
    <w:rsid w:val="00B82AC3"/>
    <w:rsid w:val="00B82AC6"/>
    <w:rsid w:val="00B82C0B"/>
    <w:rsid w:val="00B8315E"/>
    <w:rsid w:val="00B83281"/>
    <w:rsid w:val="00B832EF"/>
    <w:rsid w:val="00B83944"/>
    <w:rsid w:val="00B8399A"/>
    <w:rsid w:val="00B84766"/>
    <w:rsid w:val="00B849F8"/>
    <w:rsid w:val="00B84B75"/>
    <w:rsid w:val="00B84DBC"/>
    <w:rsid w:val="00B84F5C"/>
    <w:rsid w:val="00B85362"/>
    <w:rsid w:val="00B854C1"/>
    <w:rsid w:val="00B85771"/>
    <w:rsid w:val="00B85BA8"/>
    <w:rsid w:val="00B85E5C"/>
    <w:rsid w:val="00B8606F"/>
    <w:rsid w:val="00B862D0"/>
    <w:rsid w:val="00B8669B"/>
    <w:rsid w:val="00B872A7"/>
    <w:rsid w:val="00B873BE"/>
    <w:rsid w:val="00B87438"/>
    <w:rsid w:val="00B877FF"/>
    <w:rsid w:val="00B87D2F"/>
    <w:rsid w:val="00B87DFF"/>
    <w:rsid w:val="00B87F8F"/>
    <w:rsid w:val="00B90135"/>
    <w:rsid w:val="00B902D9"/>
    <w:rsid w:val="00B9064F"/>
    <w:rsid w:val="00B9069C"/>
    <w:rsid w:val="00B91006"/>
    <w:rsid w:val="00B913AA"/>
    <w:rsid w:val="00B9191F"/>
    <w:rsid w:val="00B91992"/>
    <w:rsid w:val="00B91D77"/>
    <w:rsid w:val="00B91E99"/>
    <w:rsid w:val="00B91F4E"/>
    <w:rsid w:val="00B92101"/>
    <w:rsid w:val="00B9218B"/>
    <w:rsid w:val="00B923A1"/>
    <w:rsid w:val="00B929CB"/>
    <w:rsid w:val="00B92CF6"/>
    <w:rsid w:val="00B92F8A"/>
    <w:rsid w:val="00B931AB"/>
    <w:rsid w:val="00B93292"/>
    <w:rsid w:val="00B9372E"/>
    <w:rsid w:val="00B9390F"/>
    <w:rsid w:val="00B93EE0"/>
    <w:rsid w:val="00B93FB2"/>
    <w:rsid w:val="00B93FB8"/>
    <w:rsid w:val="00B94003"/>
    <w:rsid w:val="00B94109"/>
    <w:rsid w:val="00B94132"/>
    <w:rsid w:val="00B94626"/>
    <w:rsid w:val="00B947F4"/>
    <w:rsid w:val="00B94A0E"/>
    <w:rsid w:val="00B94CD0"/>
    <w:rsid w:val="00B94E4E"/>
    <w:rsid w:val="00B94F5F"/>
    <w:rsid w:val="00B94FC7"/>
    <w:rsid w:val="00B9558F"/>
    <w:rsid w:val="00B959B0"/>
    <w:rsid w:val="00B95A15"/>
    <w:rsid w:val="00B95A31"/>
    <w:rsid w:val="00B95AB6"/>
    <w:rsid w:val="00B960C1"/>
    <w:rsid w:val="00B968EF"/>
    <w:rsid w:val="00B96E2D"/>
    <w:rsid w:val="00B96F1A"/>
    <w:rsid w:val="00B970BE"/>
    <w:rsid w:val="00B974D5"/>
    <w:rsid w:val="00B97F35"/>
    <w:rsid w:val="00BA02F1"/>
    <w:rsid w:val="00BA053E"/>
    <w:rsid w:val="00BA0831"/>
    <w:rsid w:val="00BA0AF7"/>
    <w:rsid w:val="00BA0B24"/>
    <w:rsid w:val="00BA0B4E"/>
    <w:rsid w:val="00BA1076"/>
    <w:rsid w:val="00BA10CF"/>
    <w:rsid w:val="00BA13BE"/>
    <w:rsid w:val="00BA1453"/>
    <w:rsid w:val="00BA18DE"/>
    <w:rsid w:val="00BA1A4C"/>
    <w:rsid w:val="00BA1D9F"/>
    <w:rsid w:val="00BA21F5"/>
    <w:rsid w:val="00BA26A9"/>
    <w:rsid w:val="00BA27C1"/>
    <w:rsid w:val="00BA2A77"/>
    <w:rsid w:val="00BA2E7A"/>
    <w:rsid w:val="00BA3216"/>
    <w:rsid w:val="00BA3355"/>
    <w:rsid w:val="00BA340F"/>
    <w:rsid w:val="00BA35C8"/>
    <w:rsid w:val="00BA390A"/>
    <w:rsid w:val="00BA3BA7"/>
    <w:rsid w:val="00BA3C29"/>
    <w:rsid w:val="00BA42C0"/>
    <w:rsid w:val="00BA4692"/>
    <w:rsid w:val="00BA4C16"/>
    <w:rsid w:val="00BA5123"/>
    <w:rsid w:val="00BA5264"/>
    <w:rsid w:val="00BA535D"/>
    <w:rsid w:val="00BA544E"/>
    <w:rsid w:val="00BA5A62"/>
    <w:rsid w:val="00BA5A90"/>
    <w:rsid w:val="00BA5B26"/>
    <w:rsid w:val="00BA5B7C"/>
    <w:rsid w:val="00BA5EE3"/>
    <w:rsid w:val="00BA6570"/>
    <w:rsid w:val="00BA6621"/>
    <w:rsid w:val="00BA69D9"/>
    <w:rsid w:val="00BA6DBE"/>
    <w:rsid w:val="00BA6DEC"/>
    <w:rsid w:val="00BA7180"/>
    <w:rsid w:val="00BA726F"/>
    <w:rsid w:val="00BA75F4"/>
    <w:rsid w:val="00BA7802"/>
    <w:rsid w:val="00BA78E1"/>
    <w:rsid w:val="00BA7AA9"/>
    <w:rsid w:val="00BB0601"/>
    <w:rsid w:val="00BB095F"/>
    <w:rsid w:val="00BB097F"/>
    <w:rsid w:val="00BB0BA2"/>
    <w:rsid w:val="00BB0C23"/>
    <w:rsid w:val="00BB0E3C"/>
    <w:rsid w:val="00BB11A1"/>
    <w:rsid w:val="00BB18FE"/>
    <w:rsid w:val="00BB198B"/>
    <w:rsid w:val="00BB22AC"/>
    <w:rsid w:val="00BB24BB"/>
    <w:rsid w:val="00BB27C2"/>
    <w:rsid w:val="00BB27DC"/>
    <w:rsid w:val="00BB2BD2"/>
    <w:rsid w:val="00BB30BF"/>
    <w:rsid w:val="00BB31E9"/>
    <w:rsid w:val="00BB33E8"/>
    <w:rsid w:val="00BB383E"/>
    <w:rsid w:val="00BB3931"/>
    <w:rsid w:val="00BB3B59"/>
    <w:rsid w:val="00BB3B9A"/>
    <w:rsid w:val="00BB433C"/>
    <w:rsid w:val="00BB4930"/>
    <w:rsid w:val="00BB4B8F"/>
    <w:rsid w:val="00BB4C19"/>
    <w:rsid w:val="00BB52A5"/>
    <w:rsid w:val="00BB5319"/>
    <w:rsid w:val="00BB542D"/>
    <w:rsid w:val="00BB5667"/>
    <w:rsid w:val="00BB5A44"/>
    <w:rsid w:val="00BB5AC1"/>
    <w:rsid w:val="00BB5B99"/>
    <w:rsid w:val="00BB6824"/>
    <w:rsid w:val="00BB6D28"/>
    <w:rsid w:val="00BB70C1"/>
    <w:rsid w:val="00BB7774"/>
    <w:rsid w:val="00BB7AF5"/>
    <w:rsid w:val="00BC01B3"/>
    <w:rsid w:val="00BC1786"/>
    <w:rsid w:val="00BC199A"/>
    <w:rsid w:val="00BC1A7B"/>
    <w:rsid w:val="00BC1D2F"/>
    <w:rsid w:val="00BC1E0C"/>
    <w:rsid w:val="00BC1EF1"/>
    <w:rsid w:val="00BC2701"/>
    <w:rsid w:val="00BC282E"/>
    <w:rsid w:val="00BC3548"/>
    <w:rsid w:val="00BC367E"/>
    <w:rsid w:val="00BC375F"/>
    <w:rsid w:val="00BC3761"/>
    <w:rsid w:val="00BC4711"/>
    <w:rsid w:val="00BC4A5B"/>
    <w:rsid w:val="00BC4BD8"/>
    <w:rsid w:val="00BC4FFD"/>
    <w:rsid w:val="00BC53D5"/>
    <w:rsid w:val="00BC543B"/>
    <w:rsid w:val="00BC5732"/>
    <w:rsid w:val="00BC5A09"/>
    <w:rsid w:val="00BC5C6D"/>
    <w:rsid w:val="00BC5F22"/>
    <w:rsid w:val="00BC5F78"/>
    <w:rsid w:val="00BC643A"/>
    <w:rsid w:val="00BC7113"/>
    <w:rsid w:val="00BC71FF"/>
    <w:rsid w:val="00BC73EC"/>
    <w:rsid w:val="00BC7430"/>
    <w:rsid w:val="00BC7814"/>
    <w:rsid w:val="00BC78CC"/>
    <w:rsid w:val="00BC7B5A"/>
    <w:rsid w:val="00BC7C48"/>
    <w:rsid w:val="00BD00AF"/>
    <w:rsid w:val="00BD026B"/>
    <w:rsid w:val="00BD0378"/>
    <w:rsid w:val="00BD08C5"/>
    <w:rsid w:val="00BD0961"/>
    <w:rsid w:val="00BD0AE8"/>
    <w:rsid w:val="00BD121D"/>
    <w:rsid w:val="00BD1B0E"/>
    <w:rsid w:val="00BD207C"/>
    <w:rsid w:val="00BD2C70"/>
    <w:rsid w:val="00BD2D84"/>
    <w:rsid w:val="00BD319E"/>
    <w:rsid w:val="00BD3342"/>
    <w:rsid w:val="00BD33C1"/>
    <w:rsid w:val="00BD34B7"/>
    <w:rsid w:val="00BD3526"/>
    <w:rsid w:val="00BD3632"/>
    <w:rsid w:val="00BD3636"/>
    <w:rsid w:val="00BD373A"/>
    <w:rsid w:val="00BD3750"/>
    <w:rsid w:val="00BD3AB0"/>
    <w:rsid w:val="00BD3F9A"/>
    <w:rsid w:val="00BD408D"/>
    <w:rsid w:val="00BD4180"/>
    <w:rsid w:val="00BD4383"/>
    <w:rsid w:val="00BD4781"/>
    <w:rsid w:val="00BD4934"/>
    <w:rsid w:val="00BD4C08"/>
    <w:rsid w:val="00BD4EA6"/>
    <w:rsid w:val="00BD503B"/>
    <w:rsid w:val="00BD50AC"/>
    <w:rsid w:val="00BD50C8"/>
    <w:rsid w:val="00BD5914"/>
    <w:rsid w:val="00BD5978"/>
    <w:rsid w:val="00BD5D2A"/>
    <w:rsid w:val="00BD6000"/>
    <w:rsid w:val="00BD6076"/>
    <w:rsid w:val="00BD6916"/>
    <w:rsid w:val="00BD6B32"/>
    <w:rsid w:val="00BD6B69"/>
    <w:rsid w:val="00BD6B7A"/>
    <w:rsid w:val="00BD6D16"/>
    <w:rsid w:val="00BD70DB"/>
    <w:rsid w:val="00BD72C2"/>
    <w:rsid w:val="00BD734E"/>
    <w:rsid w:val="00BD760E"/>
    <w:rsid w:val="00BD767E"/>
    <w:rsid w:val="00BD771F"/>
    <w:rsid w:val="00BD7817"/>
    <w:rsid w:val="00BD7A20"/>
    <w:rsid w:val="00BD7CBD"/>
    <w:rsid w:val="00BD7E70"/>
    <w:rsid w:val="00BE020E"/>
    <w:rsid w:val="00BE041E"/>
    <w:rsid w:val="00BE0B93"/>
    <w:rsid w:val="00BE0D65"/>
    <w:rsid w:val="00BE0E02"/>
    <w:rsid w:val="00BE1247"/>
    <w:rsid w:val="00BE14C0"/>
    <w:rsid w:val="00BE1583"/>
    <w:rsid w:val="00BE1726"/>
    <w:rsid w:val="00BE1B41"/>
    <w:rsid w:val="00BE1CD4"/>
    <w:rsid w:val="00BE22E8"/>
    <w:rsid w:val="00BE2335"/>
    <w:rsid w:val="00BE283A"/>
    <w:rsid w:val="00BE284D"/>
    <w:rsid w:val="00BE2860"/>
    <w:rsid w:val="00BE2982"/>
    <w:rsid w:val="00BE2B2E"/>
    <w:rsid w:val="00BE2E3D"/>
    <w:rsid w:val="00BE2F88"/>
    <w:rsid w:val="00BE304B"/>
    <w:rsid w:val="00BE32B5"/>
    <w:rsid w:val="00BE3E0E"/>
    <w:rsid w:val="00BE3E6B"/>
    <w:rsid w:val="00BE3EC6"/>
    <w:rsid w:val="00BE4040"/>
    <w:rsid w:val="00BE44C3"/>
    <w:rsid w:val="00BE4508"/>
    <w:rsid w:val="00BE470B"/>
    <w:rsid w:val="00BE470F"/>
    <w:rsid w:val="00BE480A"/>
    <w:rsid w:val="00BE4C5C"/>
    <w:rsid w:val="00BE50A7"/>
    <w:rsid w:val="00BE52EB"/>
    <w:rsid w:val="00BE550C"/>
    <w:rsid w:val="00BE5B47"/>
    <w:rsid w:val="00BE5B78"/>
    <w:rsid w:val="00BE5BDF"/>
    <w:rsid w:val="00BE5E01"/>
    <w:rsid w:val="00BE5F7A"/>
    <w:rsid w:val="00BE6016"/>
    <w:rsid w:val="00BE6041"/>
    <w:rsid w:val="00BE619B"/>
    <w:rsid w:val="00BE64ED"/>
    <w:rsid w:val="00BE66DF"/>
    <w:rsid w:val="00BE6749"/>
    <w:rsid w:val="00BE6DC0"/>
    <w:rsid w:val="00BE6F37"/>
    <w:rsid w:val="00BE7276"/>
    <w:rsid w:val="00BE7919"/>
    <w:rsid w:val="00BE7C9C"/>
    <w:rsid w:val="00BF001B"/>
    <w:rsid w:val="00BF05CB"/>
    <w:rsid w:val="00BF0714"/>
    <w:rsid w:val="00BF0D12"/>
    <w:rsid w:val="00BF1291"/>
    <w:rsid w:val="00BF149F"/>
    <w:rsid w:val="00BF1740"/>
    <w:rsid w:val="00BF22FF"/>
    <w:rsid w:val="00BF24E5"/>
    <w:rsid w:val="00BF2A6B"/>
    <w:rsid w:val="00BF2C99"/>
    <w:rsid w:val="00BF3188"/>
    <w:rsid w:val="00BF31D1"/>
    <w:rsid w:val="00BF4040"/>
    <w:rsid w:val="00BF4629"/>
    <w:rsid w:val="00BF46A6"/>
    <w:rsid w:val="00BF46AE"/>
    <w:rsid w:val="00BF4721"/>
    <w:rsid w:val="00BF48EF"/>
    <w:rsid w:val="00BF4C99"/>
    <w:rsid w:val="00BF4DA3"/>
    <w:rsid w:val="00BF4EDA"/>
    <w:rsid w:val="00BF515A"/>
    <w:rsid w:val="00BF520D"/>
    <w:rsid w:val="00BF55CE"/>
    <w:rsid w:val="00BF567E"/>
    <w:rsid w:val="00BF57C1"/>
    <w:rsid w:val="00BF5828"/>
    <w:rsid w:val="00BF5ABF"/>
    <w:rsid w:val="00BF606A"/>
    <w:rsid w:val="00BF6133"/>
    <w:rsid w:val="00BF6441"/>
    <w:rsid w:val="00BF6EBD"/>
    <w:rsid w:val="00BF7EC3"/>
    <w:rsid w:val="00BF7F27"/>
    <w:rsid w:val="00C00528"/>
    <w:rsid w:val="00C0070D"/>
    <w:rsid w:val="00C00754"/>
    <w:rsid w:val="00C009AB"/>
    <w:rsid w:val="00C00C19"/>
    <w:rsid w:val="00C00DC3"/>
    <w:rsid w:val="00C0105F"/>
    <w:rsid w:val="00C01075"/>
    <w:rsid w:val="00C013DE"/>
    <w:rsid w:val="00C01784"/>
    <w:rsid w:val="00C01920"/>
    <w:rsid w:val="00C0192B"/>
    <w:rsid w:val="00C01A77"/>
    <w:rsid w:val="00C01B32"/>
    <w:rsid w:val="00C02125"/>
    <w:rsid w:val="00C02253"/>
    <w:rsid w:val="00C025F5"/>
    <w:rsid w:val="00C02754"/>
    <w:rsid w:val="00C02D88"/>
    <w:rsid w:val="00C02ED8"/>
    <w:rsid w:val="00C031AD"/>
    <w:rsid w:val="00C032F1"/>
    <w:rsid w:val="00C032FC"/>
    <w:rsid w:val="00C03A03"/>
    <w:rsid w:val="00C03B39"/>
    <w:rsid w:val="00C03F1D"/>
    <w:rsid w:val="00C03F91"/>
    <w:rsid w:val="00C04392"/>
    <w:rsid w:val="00C0449E"/>
    <w:rsid w:val="00C0464C"/>
    <w:rsid w:val="00C049FD"/>
    <w:rsid w:val="00C04AF5"/>
    <w:rsid w:val="00C04DB0"/>
    <w:rsid w:val="00C058D3"/>
    <w:rsid w:val="00C05BD2"/>
    <w:rsid w:val="00C05C37"/>
    <w:rsid w:val="00C06206"/>
    <w:rsid w:val="00C062E0"/>
    <w:rsid w:val="00C067D1"/>
    <w:rsid w:val="00C06C6E"/>
    <w:rsid w:val="00C06D35"/>
    <w:rsid w:val="00C06FC4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6F3"/>
    <w:rsid w:val="00C10A10"/>
    <w:rsid w:val="00C10CCA"/>
    <w:rsid w:val="00C11050"/>
    <w:rsid w:val="00C11150"/>
    <w:rsid w:val="00C11E2F"/>
    <w:rsid w:val="00C11FE7"/>
    <w:rsid w:val="00C120B2"/>
    <w:rsid w:val="00C1217C"/>
    <w:rsid w:val="00C123EB"/>
    <w:rsid w:val="00C12547"/>
    <w:rsid w:val="00C128A0"/>
    <w:rsid w:val="00C12A93"/>
    <w:rsid w:val="00C12EC2"/>
    <w:rsid w:val="00C12F94"/>
    <w:rsid w:val="00C1308F"/>
    <w:rsid w:val="00C130C6"/>
    <w:rsid w:val="00C1351D"/>
    <w:rsid w:val="00C13A93"/>
    <w:rsid w:val="00C13E6C"/>
    <w:rsid w:val="00C142FB"/>
    <w:rsid w:val="00C143C0"/>
    <w:rsid w:val="00C143EC"/>
    <w:rsid w:val="00C145C1"/>
    <w:rsid w:val="00C14C40"/>
    <w:rsid w:val="00C14C58"/>
    <w:rsid w:val="00C14CD8"/>
    <w:rsid w:val="00C14CF6"/>
    <w:rsid w:val="00C150B4"/>
    <w:rsid w:val="00C15313"/>
    <w:rsid w:val="00C15370"/>
    <w:rsid w:val="00C15414"/>
    <w:rsid w:val="00C15684"/>
    <w:rsid w:val="00C160AE"/>
    <w:rsid w:val="00C160F4"/>
    <w:rsid w:val="00C161A9"/>
    <w:rsid w:val="00C1624F"/>
    <w:rsid w:val="00C16410"/>
    <w:rsid w:val="00C16786"/>
    <w:rsid w:val="00C1681E"/>
    <w:rsid w:val="00C169C4"/>
    <w:rsid w:val="00C16A9D"/>
    <w:rsid w:val="00C16D09"/>
    <w:rsid w:val="00C16D31"/>
    <w:rsid w:val="00C17206"/>
    <w:rsid w:val="00C17B05"/>
    <w:rsid w:val="00C17B6D"/>
    <w:rsid w:val="00C17E8D"/>
    <w:rsid w:val="00C17F43"/>
    <w:rsid w:val="00C20090"/>
    <w:rsid w:val="00C200C3"/>
    <w:rsid w:val="00C20218"/>
    <w:rsid w:val="00C20289"/>
    <w:rsid w:val="00C202BB"/>
    <w:rsid w:val="00C20385"/>
    <w:rsid w:val="00C208B5"/>
    <w:rsid w:val="00C20A7D"/>
    <w:rsid w:val="00C21126"/>
    <w:rsid w:val="00C2177A"/>
    <w:rsid w:val="00C217E3"/>
    <w:rsid w:val="00C219FE"/>
    <w:rsid w:val="00C21AF5"/>
    <w:rsid w:val="00C21BF7"/>
    <w:rsid w:val="00C21E57"/>
    <w:rsid w:val="00C21F3D"/>
    <w:rsid w:val="00C2229C"/>
    <w:rsid w:val="00C22551"/>
    <w:rsid w:val="00C2270A"/>
    <w:rsid w:val="00C22D02"/>
    <w:rsid w:val="00C22EEF"/>
    <w:rsid w:val="00C22F61"/>
    <w:rsid w:val="00C23042"/>
    <w:rsid w:val="00C23101"/>
    <w:rsid w:val="00C23309"/>
    <w:rsid w:val="00C234A0"/>
    <w:rsid w:val="00C23588"/>
    <w:rsid w:val="00C2385A"/>
    <w:rsid w:val="00C23923"/>
    <w:rsid w:val="00C23940"/>
    <w:rsid w:val="00C23950"/>
    <w:rsid w:val="00C23A7A"/>
    <w:rsid w:val="00C23C48"/>
    <w:rsid w:val="00C23E6F"/>
    <w:rsid w:val="00C23FD1"/>
    <w:rsid w:val="00C24229"/>
    <w:rsid w:val="00C2424E"/>
    <w:rsid w:val="00C2457E"/>
    <w:rsid w:val="00C24727"/>
    <w:rsid w:val="00C249AF"/>
    <w:rsid w:val="00C24DDD"/>
    <w:rsid w:val="00C24FC3"/>
    <w:rsid w:val="00C25288"/>
    <w:rsid w:val="00C254E7"/>
    <w:rsid w:val="00C255D8"/>
    <w:rsid w:val="00C258E3"/>
    <w:rsid w:val="00C25AFB"/>
    <w:rsid w:val="00C25DBB"/>
    <w:rsid w:val="00C25EED"/>
    <w:rsid w:val="00C25FC8"/>
    <w:rsid w:val="00C2610F"/>
    <w:rsid w:val="00C26741"/>
    <w:rsid w:val="00C26D7C"/>
    <w:rsid w:val="00C26E07"/>
    <w:rsid w:val="00C26E76"/>
    <w:rsid w:val="00C27110"/>
    <w:rsid w:val="00C276FA"/>
    <w:rsid w:val="00C27761"/>
    <w:rsid w:val="00C278A6"/>
    <w:rsid w:val="00C278E4"/>
    <w:rsid w:val="00C27E00"/>
    <w:rsid w:val="00C27E04"/>
    <w:rsid w:val="00C300B4"/>
    <w:rsid w:val="00C306A5"/>
    <w:rsid w:val="00C306DF"/>
    <w:rsid w:val="00C307D3"/>
    <w:rsid w:val="00C308C4"/>
    <w:rsid w:val="00C309C6"/>
    <w:rsid w:val="00C30AE0"/>
    <w:rsid w:val="00C31618"/>
    <w:rsid w:val="00C3181D"/>
    <w:rsid w:val="00C31A7A"/>
    <w:rsid w:val="00C31ED0"/>
    <w:rsid w:val="00C31FF7"/>
    <w:rsid w:val="00C3221D"/>
    <w:rsid w:val="00C3262A"/>
    <w:rsid w:val="00C32AFF"/>
    <w:rsid w:val="00C32B18"/>
    <w:rsid w:val="00C32D01"/>
    <w:rsid w:val="00C32F98"/>
    <w:rsid w:val="00C33097"/>
    <w:rsid w:val="00C3316B"/>
    <w:rsid w:val="00C33545"/>
    <w:rsid w:val="00C339A4"/>
    <w:rsid w:val="00C339FA"/>
    <w:rsid w:val="00C33A01"/>
    <w:rsid w:val="00C343CE"/>
    <w:rsid w:val="00C344F7"/>
    <w:rsid w:val="00C34606"/>
    <w:rsid w:val="00C349C6"/>
    <w:rsid w:val="00C34BB4"/>
    <w:rsid w:val="00C34BF9"/>
    <w:rsid w:val="00C34C6E"/>
    <w:rsid w:val="00C34D64"/>
    <w:rsid w:val="00C35082"/>
    <w:rsid w:val="00C35699"/>
    <w:rsid w:val="00C358CD"/>
    <w:rsid w:val="00C35DDE"/>
    <w:rsid w:val="00C36213"/>
    <w:rsid w:val="00C3625A"/>
    <w:rsid w:val="00C3677D"/>
    <w:rsid w:val="00C367E3"/>
    <w:rsid w:val="00C3746F"/>
    <w:rsid w:val="00C3763F"/>
    <w:rsid w:val="00C37BE1"/>
    <w:rsid w:val="00C37DD4"/>
    <w:rsid w:val="00C401EC"/>
    <w:rsid w:val="00C40368"/>
    <w:rsid w:val="00C40410"/>
    <w:rsid w:val="00C405A1"/>
    <w:rsid w:val="00C40706"/>
    <w:rsid w:val="00C40BB4"/>
    <w:rsid w:val="00C40FA0"/>
    <w:rsid w:val="00C4102F"/>
    <w:rsid w:val="00C410EE"/>
    <w:rsid w:val="00C4113D"/>
    <w:rsid w:val="00C4163F"/>
    <w:rsid w:val="00C419D6"/>
    <w:rsid w:val="00C41AB0"/>
    <w:rsid w:val="00C41D09"/>
    <w:rsid w:val="00C41D4B"/>
    <w:rsid w:val="00C41E59"/>
    <w:rsid w:val="00C420A2"/>
    <w:rsid w:val="00C4258D"/>
    <w:rsid w:val="00C42628"/>
    <w:rsid w:val="00C42A5A"/>
    <w:rsid w:val="00C42ACD"/>
    <w:rsid w:val="00C42D24"/>
    <w:rsid w:val="00C42EB4"/>
    <w:rsid w:val="00C433CE"/>
    <w:rsid w:val="00C43894"/>
    <w:rsid w:val="00C439F6"/>
    <w:rsid w:val="00C43A16"/>
    <w:rsid w:val="00C43AA0"/>
    <w:rsid w:val="00C43D88"/>
    <w:rsid w:val="00C44297"/>
    <w:rsid w:val="00C442F1"/>
    <w:rsid w:val="00C44A68"/>
    <w:rsid w:val="00C44ACD"/>
    <w:rsid w:val="00C44C7A"/>
    <w:rsid w:val="00C44D0F"/>
    <w:rsid w:val="00C44F11"/>
    <w:rsid w:val="00C4502A"/>
    <w:rsid w:val="00C45EFB"/>
    <w:rsid w:val="00C45F43"/>
    <w:rsid w:val="00C461F4"/>
    <w:rsid w:val="00C470FC"/>
    <w:rsid w:val="00C47385"/>
    <w:rsid w:val="00C473BD"/>
    <w:rsid w:val="00C4752B"/>
    <w:rsid w:val="00C479AC"/>
    <w:rsid w:val="00C479CB"/>
    <w:rsid w:val="00C47BBE"/>
    <w:rsid w:val="00C47BE7"/>
    <w:rsid w:val="00C50102"/>
    <w:rsid w:val="00C5016A"/>
    <w:rsid w:val="00C5023E"/>
    <w:rsid w:val="00C50578"/>
    <w:rsid w:val="00C50830"/>
    <w:rsid w:val="00C5096C"/>
    <w:rsid w:val="00C50C29"/>
    <w:rsid w:val="00C51410"/>
    <w:rsid w:val="00C51684"/>
    <w:rsid w:val="00C5170D"/>
    <w:rsid w:val="00C5187B"/>
    <w:rsid w:val="00C518E3"/>
    <w:rsid w:val="00C5198C"/>
    <w:rsid w:val="00C51C78"/>
    <w:rsid w:val="00C521D7"/>
    <w:rsid w:val="00C521E2"/>
    <w:rsid w:val="00C5246D"/>
    <w:rsid w:val="00C5259B"/>
    <w:rsid w:val="00C526A1"/>
    <w:rsid w:val="00C52AD5"/>
    <w:rsid w:val="00C52C6A"/>
    <w:rsid w:val="00C5318A"/>
    <w:rsid w:val="00C533C7"/>
    <w:rsid w:val="00C537A9"/>
    <w:rsid w:val="00C5390E"/>
    <w:rsid w:val="00C539CC"/>
    <w:rsid w:val="00C53DE5"/>
    <w:rsid w:val="00C53EAD"/>
    <w:rsid w:val="00C53F1D"/>
    <w:rsid w:val="00C53F56"/>
    <w:rsid w:val="00C54733"/>
    <w:rsid w:val="00C5475B"/>
    <w:rsid w:val="00C5482F"/>
    <w:rsid w:val="00C54856"/>
    <w:rsid w:val="00C548F6"/>
    <w:rsid w:val="00C5508D"/>
    <w:rsid w:val="00C552C9"/>
    <w:rsid w:val="00C55354"/>
    <w:rsid w:val="00C5562C"/>
    <w:rsid w:val="00C556F3"/>
    <w:rsid w:val="00C55ECA"/>
    <w:rsid w:val="00C55F49"/>
    <w:rsid w:val="00C56149"/>
    <w:rsid w:val="00C56465"/>
    <w:rsid w:val="00C565D7"/>
    <w:rsid w:val="00C56636"/>
    <w:rsid w:val="00C566D1"/>
    <w:rsid w:val="00C5722B"/>
    <w:rsid w:val="00C577E6"/>
    <w:rsid w:val="00C5784C"/>
    <w:rsid w:val="00C57A7F"/>
    <w:rsid w:val="00C57D44"/>
    <w:rsid w:val="00C60041"/>
    <w:rsid w:val="00C600A2"/>
    <w:rsid w:val="00C60685"/>
    <w:rsid w:val="00C60E59"/>
    <w:rsid w:val="00C60E9C"/>
    <w:rsid w:val="00C61189"/>
    <w:rsid w:val="00C614D9"/>
    <w:rsid w:val="00C617C3"/>
    <w:rsid w:val="00C6186A"/>
    <w:rsid w:val="00C61ADC"/>
    <w:rsid w:val="00C62148"/>
    <w:rsid w:val="00C6250A"/>
    <w:rsid w:val="00C6263A"/>
    <w:rsid w:val="00C629C6"/>
    <w:rsid w:val="00C62B7E"/>
    <w:rsid w:val="00C62E09"/>
    <w:rsid w:val="00C62EBD"/>
    <w:rsid w:val="00C63117"/>
    <w:rsid w:val="00C632D1"/>
    <w:rsid w:val="00C6333D"/>
    <w:rsid w:val="00C63544"/>
    <w:rsid w:val="00C635FC"/>
    <w:rsid w:val="00C637E7"/>
    <w:rsid w:val="00C63DE0"/>
    <w:rsid w:val="00C63DEF"/>
    <w:rsid w:val="00C64216"/>
    <w:rsid w:val="00C64659"/>
    <w:rsid w:val="00C648EC"/>
    <w:rsid w:val="00C6495E"/>
    <w:rsid w:val="00C64A8A"/>
    <w:rsid w:val="00C64D26"/>
    <w:rsid w:val="00C64D65"/>
    <w:rsid w:val="00C64F64"/>
    <w:rsid w:val="00C65285"/>
    <w:rsid w:val="00C65605"/>
    <w:rsid w:val="00C658E2"/>
    <w:rsid w:val="00C65DC7"/>
    <w:rsid w:val="00C66090"/>
    <w:rsid w:val="00C66162"/>
    <w:rsid w:val="00C665B0"/>
    <w:rsid w:val="00C66673"/>
    <w:rsid w:val="00C66705"/>
    <w:rsid w:val="00C66B7F"/>
    <w:rsid w:val="00C66CEA"/>
    <w:rsid w:val="00C66EBB"/>
    <w:rsid w:val="00C670A4"/>
    <w:rsid w:val="00C6772C"/>
    <w:rsid w:val="00C677E6"/>
    <w:rsid w:val="00C6787D"/>
    <w:rsid w:val="00C679C9"/>
    <w:rsid w:val="00C702CC"/>
    <w:rsid w:val="00C704A0"/>
    <w:rsid w:val="00C705D3"/>
    <w:rsid w:val="00C70BFD"/>
    <w:rsid w:val="00C70C56"/>
    <w:rsid w:val="00C70D67"/>
    <w:rsid w:val="00C70DB5"/>
    <w:rsid w:val="00C70DF0"/>
    <w:rsid w:val="00C70E5E"/>
    <w:rsid w:val="00C71117"/>
    <w:rsid w:val="00C7111F"/>
    <w:rsid w:val="00C712A2"/>
    <w:rsid w:val="00C712A3"/>
    <w:rsid w:val="00C7142D"/>
    <w:rsid w:val="00C7158C"/>
    <w:rsid w:val="00C71A7D"/>
    <w:rsid w:val="00C71A88"/>
    <w:rsid w:val="00C71CD7"/>
    <w:rsid w:val="00C71E26"/>
    <w:rsid w:val="00C71E91"/>
    <w:rsid w:val="00C72105"/>
    <w:rsid w:val="00C725B7"/>
    <w:rsid w:val="00C72718"/>
    <w:rsid w:val="00C72BC4"/>
    <w:rsid w:val="00C72C11"/>
    <w:rsid w:val="00C72D48"/>
    <w:rsid w:val="00C72F09"/>
    <w:rsid w:val="00C73234"/>
    <w:rsid w:val="00C73295"/>
    <w:rsid w:val="00C7334D"/>
    <w:rsid w:val="00C737FA"/>
    <w:rsid w:val="00C73A05"/>
    <w:rsid w:val="00C73ABF"/>
    <w:rsid w:val="00C73B6A"/>
    <w:rsid w:val="00C73E1E"/>
    <w:rsid w:val="00C741CB"/>
    <w:rsid w:val="00C741F6"/>
    <w:rsid w:val="00C74265"/>
    <w:rsid w:val="00C74278"/>
    <w:rsid w:val="00C742EC"/>
    <w:rsid w:val="00C744C0"/>
    <w:rsid w:val="00C74A36"/>
    <w:rsid w:val="00C74A72"/>
    <w:rsid w:val="00C74B67"/>
    <w:rsid w:val="00C74CC3"/>
    <w:rsid w:val="00C74F3E"/>
    <w:rsid w:val="00C750C3"/>
    <w:rsid w:val="00C750CB"/>
    <w:rsid w:val="00C75347"/>
    <w:rsid w:val="00C75587"/>
    <w:rsid w:val="00C75599"/>
    <w:rsid w:val="00C75798"/>
    <w:rsid w:val="00C75887"/>
    <w:rsid w:val="00C75A99"/>
    <w:rsid w:val="00C75C0E"/>
    <w:rsid w:val="00C7610B"/>
    <w:rsid w:val="00C76307"/>
    <w:rsid w:val="00C763F0"/>
    <w:rsid w:val="00C7679D"/>
    <w:rsid w:val="00C7696B"/>
    <w:rsid w:val="00C76E2F"/>
    <w:rsid w:val="00C77060"/>
    <w:rsid w:val="00C77147"/>
    <w:rsid w:val="00C77436"/>
    <w:rsid w:val="00C77D52"/>
    <w:rsid w:val="00C801D0"/>
    <w:rsid w:val="00C80313"/>
    <w:rsid w:val="00C80317"/>
    <w:rsid w:val="00C806DD"/>
    <w:rsid w:val="00C80747"/>
    <w:rsid w:val="00C80A7B"/>
    <w:rsid w:val="00C80BFD"/>
    <w:rsid w:val="00C80D93"/>
    <w:rsid w:val="00C80E89"/>
    <w:rsid w:val="00C80F1D"/>
    <w:rsid w:val="00C80FE6"/>
    <w:rsid w:val="00C8109C"/>
    <w:rsid w:val="00C8138A"/>
    <w:rsid w:val="00C8190B"/>
    <w:rsid w:val="00C819AD"/>
    <w:rsid w:val="00C81E84"/>
    <w:rsid w:val="00C81ED6"/>
    <w:rsid w:val="00C82456"/>
    <w:rsid w:val="00C8285F"/>
    <w:rsid w:val="00C82924"/>
    <w:rsid w:val="00C82B11"/>
    <w:rsid w:val="00C82CA5"/>
    <w:rsid w:val="00C82DAE"/>
    <w:rsid w:val="00C8301A"/>
    <w:rsid w:val="00C830E7"/>
    <w:rsid w:val="00C83558"/>
    <w:rsid w:val="00C835B4"/>
    <w:rsid w:val="00C8372D"/>
    <w:rsid w:val="00C83F4C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4ED"/>
    <w:rsid w:val="00C86719"/>
    <w:rsid w:val="00C86D72"/>
    <w:rsid w:val="00C8778E"/>
    <w:rsid w:val="00C877B4"/>
    <w:rsid w:val="00C877EA"/>
    <w:rsid w:val="00C87B31"/>
    <w:rsid w:val="00C87B62"/>
    <w:rsid w:val="00C87ED3"/>
    <w:rsid w:val="00C9012A"/>
    <w:rsid w:val="00C90175"/>
    <w:rsid w:val="00C91024"/>
    <w:rsid w:val="00C91109"/>
    <w:rsid w:val="00C91155"/>
    <w:rsid w:val="00C914B0"/>
    <w:rsid w:val="00C91787"/>
    <w:rsid w:val="00C91D1F"/>
    <w:rsid w:val="00C91E96"/>
    <w:rsid w:val="00C923E3"/>
    <w:rsid w:val="00C92655"/>
    <w:rsid w:val="00C92A4A"/>
    <w:rsid w:val="00C92EA5"/>
    <w:rsid w:val="00C930E0"/>
    <w:rsid w:val="00C93307"/>
    <w:rsid w:val="00C93461"/>
    <w:rsid w:val="00C93835"/>
    <w:rsid w:val="00C93DB0"/>
    <w:rsid w:val="00C93F34"/>
    <w:rsid w:val="00C94391"/>
    <w:rsid w:val="00C94BB2"/>
    <w:rsid w:val="00C94C4F"/>
    <w:rsid w:val="00C94DBB"/>
    <w:rsid w:val="00C94EED"/>
    <w:rsid w:val="00C94F40"/>
    <w:rsid w:val="00C9547F"/>
    <w:rsid w:val="00C95A84"/>
    <w:rsid w:val="00C966C4"/>
    <w:rsid w:val="00C96866"/>
    <w:rsid w:val="00C96961"/>
    <w:rsid w:val="00C96E2A"/>
    <w:rsid w:val="00C974B8"/>
    <w:rsid w:val="00C976AF"/>
    <w:rsid w:val="00C978B3"/>
    <w:rsid w:val="00C97D49"/>
    <w:rsid w:val="00C97DFB"/>
    <w:rsid w:val="00C97E11"/>
    <w:rsid w:val="00CA042F"/>
    <w:rsid w:val="00CA08D4"/>
    <w:rsid w:val="00CA0AF3"/>
    <w:rsid w:val="00CA0BF4"/>
    <w:rsid w:val="00CA0C5E"/>
    <w:rsid w:val="00CA0DC0"/>
    <w:rsid w:val="00CA0E7F"/>
    <w:rsid w:val="00CA0EAE"/>
    <w:rsid w:val="00CA1387"/>
    <w:rsid w:val="00CA13C7"/>
    <w:rsid w:val="00CA1936"/>
    <w:rsid w:val="00CA1B1E"/>
    <w:rsid w:val="00CA1E4C"/>
    <w:rsid w:val="00CA22BF"/>
    <w:rsid w:val="00CA24C3"/>
    <w:rsid w:val="00CA26D2"/>
    <w:rsid w:val="00CA3132"/>
    <w:rsid w:val="00CA3509"/>
    <w:rsid w:val="00CA3CF0"/>
    <w:rsid w:val="00CA3FD8"/>
    <w:rsid w:val="00CA4424"/>
    <w:rsid w:val="00CA4E33"/>
    <w:rsid w:val="00CA54DA"/>
    <w:rsid w:val="00CA5A68"/>
    <w:rsid w:val="00CA5A76"/>
    <w:rsid w:val="00CA601D"/>
    <w:rsid w:val="00CA6020"/>
    <w:rsid w:val="00CA626B"/>
    <w:rsid w:val="00CA629F"/>
    <w:rsid w:val="00CA630E"/>
    <w:rsid w:val="00CA6321"/>
    <w:rsid w:val="00CA767D"/>
    <w:rsid w:val="00CA79FA"/>
    <w:rsid w:val="00CA7D0E"/>
    <w:rsid w:val="00CB0018"/>
    <w:rsid w:val="00CB01AB"/>
    <w:rsid w:val="00CB0380"/>
    <w:rsid w:val="00CB06B2"/>
    <w:rsid w:val="00CB082E"/>
    <w:rsid w:val="00CB0C07"/>
    <w:rsid w:val="00CB1072"/>
    <w:rsid w:val="00CB1125"/>
    <w:rsid w:val="00CB1365"/>
    <w:rsid w:val="00CB1BE9"/>
    <w:rsid w:val="00CB2BC3"/>
    <w:rsid w:val="00CB38DA"/>
    <w:rsid w:val="00CB3998"/>
    <w:rsid w:val="00CB4025"/>
    <w:rsid w:val="00CB4A31"/>
    <w:rsid w:val="00CB4D41"/>
    <w:rsid w:val="00CB58C1"/>
    <w:rsid w:val="00CB5C0B"/>
    <w:rsid w:val="00CB5F03"/>
    <w:rsid w:val="00CB5F87"/>
    <w:rsid w:val="00CB5FD2"/>
    <w:rsid w:val="00CB6836"/>
    <w:rsid w:val="00CB6863"/>
    <w:rsid w:val="00CB696E"/>
    <w:rsid w:val="00CB6A64"/>
    <w:rsid w:val="00CB6AE1"/>
    <w:rsid w:val="00CB6C14"/>
    <w:rsid w:val="00CB6C3B"/>
    <w:rsid w:val="00CB7057"/>
    <w:rsid w:val="00CB714B"/>
    <w:rsid w:val="00CB722A"/>
    <w:rsid w:val="00CB752D"/>
    <w:rsid w:val="00CB7558"/>
    <w:rsid w:val="00CB7F5F"/>
    <w:rsid w:val="00CB7FE9"/>
    <w:rsid w:val="00CC0722"/>
    <w:rsid w:val="00CC0AF0"/>
    <w:rsid w:val="00CC0B8D"/>
    <w:rsid w:val="00CC1097"/>
    <w:rsid w:val="00CC11B3"/>
    <w:rsid w:val="00CC1338"/>
    <w:rsid w:val="00CC13A0"/>
    <w:rsid w:val="00CC172C"/>
    <w:rsid w:val="00CC180F"/>
    <w:rsid w:val="00CC191F"/>
    <w:rsid w:val="00CC213F"/>
    <w:rsid w:val="00CC2217"/>
    <w:rsid w:val="00CC2795"/>
    <w:rsid w:val="00CC2808"/>
    <w:rsid w:val="00CC2AF3"/>
    <w:rsid w:val="00CC2FE9"/>
    <w:rsid w:val="00CC3048"/>
    <w:rsid w:val="00CC3417"/>
    <w:rsid w:val="00CC3437"/>
    <w:rsid w:val="00CC3A20"/>
    <w:rsid w:val="00CC3D07"/>
    <w:rsid w:val="00CC3E77"/>
    <w:rsid w:val="00CC44BD"/>
    <w:rsid w:val="00CC466A"/>
    <w:rsid w:val="00CC4756"/>
    <w:rsid w:val="00CC4B63"/>
    <w:rsid w:val="00CC4C74"/>
    <w:rsid w:val="00CC4F5B"/>
    <w:rsid w:val="00CC4FBD"/>
    <w:rsid w:val="00CC5586"/>
    <w:rsid w:val="00CC592B"/>
    <w:rsid w:val="00CC5CAE"/>
    <w:rsid w:val="00CC5D6C"/>
    <w:rsid w:val="00CC5ECE"/>
    <w:rsid w:val="00CC606D"/>
    <w:rsid w:val="00CC60D1"/>
    <w:rsid w:val="00CC6141"/>
    <w:rsid w:val="00CC6450"/>
    <w:rsid w:val="00CC6726"/>
    <w:rsid w:val="00CC67A1"/>
    <w:rsid w:val="00CC6AE3"/>
    <w:rsid w:val="00CC6B42"/>
    <w:rsid w:val="00CC6BC1"/>
    <w:rsid w:val="00CC7150"/>
    <w:rsid w:val="00CC764B"/>
    <w:rsid w:val="00CC7B89"/>
    <w:rsid w:val="00CC7CF7"/>
    <w:rsid w:val="00CC7E72"/>
    <w:rsid w:val="00CD03BF"/>
    <w:rsid w:val="00CD04B1"/>
    <w:rsid w:val="00CD0AB0"/>
    <w:rsid w:val="00CD0B21"/>
    <w:rsid w:val="00CD0ED1"/>
    <w:rsid w:val="00CD1107"/>
    <w:rsid w:val="00CD1499"/>
    <w:rsid w:val="00CD1546"/>
    <w:rsid w:val="00CD1BE9"/>
    <w:rsid w:val="00CD1DD2"/>
    <w:rsid w:val="00CD1EB7"/>
    <w:rsid w:val="00CD27A2"/>
    <w:rsid w:val="00CD27C6"/>
    <w:rsid w:val="00CD2E24"/>
    <w:rsid w:val="00CD3217"/>
    <w:rsid w:val="00CD3218"/>
    <w:rsid w:val="00CD3219"/>
    <w:rsid w:val="00CD3590"/>
    <w:rsid w:val="00CD35AC"/>
    <w:rsid w:val="00CD362E"/>
    <w:rsid w:val="00CD37CF"/>
    <w:rsid w:val="00CD3EAA"/>
    <w:rsid w:val="00CD4062"/>
    <w:rsid w:val="00CD40AE"/>
    <w:rsid w:val="00CD4234"/>
    <w:rsid w:val="00CD4323"/>
    <w:rsid w:val="00CD456B"/>
    <w:rsid w:val="00CD46DE"/>
    <w:rsid w:val="00CD4957"/>
    <w:rsid w:val="00CD498F"/>
    <w:rsid w:val="00CD49C4"/>
    <w:rsid w:val="00CD4AC4"/>
    <w:rsid w:val="00CD4CDD"/>
    <w:rsid w:val="00CD52C6"/>
    <w:rsid w:val="00CD576B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6B4D"/>
    <w:rsid w:val="00CD6C9C"/>
    <w:rsid w:val="00CD77F2"/>
    <w:rsid w:val="00CD7906"/>
    <w:rsid w:val="00CD7A27"/>
    <w:rsid w:val="00CD7BE2"/>
    <w:rsid w:val="00CD7CDB"/>
    <w:rsid w:val="00CD7DBE"/>
    <w:rsid w:val="00CE02B6"/>
    <w:rsid w:val="00CE0430"/>
    <w:rsid w:val="00CE05E4"/>
    <w:rsid w:val="00CE0D62"/>
    <w:rsid w:val="00CE1140"/>
    <w:rsid w:val="00CE1203"/>
    <w:rsid w:val="00CE17B4"/>
    <w:rsid w:val="00CE17DD"/>
    <w:rsid w:val="00CE1A7F"/>
    <w:rsid w:val="00CE1A90"/>
    <w:rsid w:val="00CE1B3C"/>
    <w:rsid w:val="00CE1B63"/>
    <w:rsid w:val="00CE1C22"/>
    <w:rsid w:val="00CE1C27"/>
    <w:rsid w:val="00CE1DD7"/>
    <w:rsid w:val="00CE2269"/>
    <w:rsid w:val="00CE23BE"/>
    <w:rsid w:val="00CE245A"/>
    <w:rsid w:val="00CE24DC"/>
    <w:rsid w:val="00CE25A1"/>
    <w:rsid w:val="00CE27D3"/>
    <w:rsid w:val="00CE2BC4"/>
    <w:rsid w:val="00CE345B"/>
    <w:rsid w:val="00CE34CD"/>
    <w:rsid w:val="00CE383A"/>
    <w:rsid w:val="00CE3D26"/>
    <w:rsid w:val="00CE3EE4"/>
    <w:rsid w:val="00CE3F9B"/>
    <w:rsid w:val="00CE46CC"/>
    <w:rsid w:val="00CE4750"/>
    <w:rsid w:val="00CE5D9F"/>
    <w:rsid w:val="00CE6185"/>
    <w:rsid w:val="00CE6488"/>
    <w:rsid w:val="00CE6C00"/>
    <w:rsid w:val="00CE6EB8"/>
    <w:rsid w:val="00CE7906"/>
    <w:rsid w:val="00CE7956"/>
    <w:rsid w:val="00CE7B35"/>
    <w:rsid w:val="00CF0333"/>
    <w:rsid w:val="00CF0980"/>
    <w:rsid w:val="00CF0AAF"/>
    <w:rsid w:val="00CF0AF1"/>
    <w:rsid w:val="00CF0B8B"/>
    <w:rsid w:val="00CF0E1A"/>
    <w:rsid w:val="00CF0FFD"/>
    <w:rsid w:val="00CF1016"/>
    <w:rsid w:val="00CF1312"/>
    <w:rsid w:val="00CF15E5"/>
    <w:rsid w:val="00CF17E0"/>
    <w:rsid w:val="00CF18B7"/>
    <w:rsid w:val="00CF1A28"/>
    <w:rsid w:val="00CF244E"/>
    <w:rsid w:val="00CF24C2"/>
    <w:rsid w:val="00CF26E0"/>
    <w:rsid w:val="00CF2797"/>
    <w:rsid w:val="00CF29E5"/>
    <w:rsid w:val="00CF2CEA"/>
    <w:rsid w:val="00CF2D39"/>
    <w:rsid w:val="00CF2DDC"/>
    <w:rsid w:val="00CF3167"/>
    <w:rsid w:val="00CF3269"/>
    <w:rsid w:val="00CF3549"/>
    <w:rsid w:val="00CF3AF7"/>
    <w:rsid w:val="00CF4645"/>
    <w:rsid w:val="00CF4841"/>
    <w:rsid w:val="00CF4E1B"/>
    <w:rsid w:val="00CF518F"/>
    <w:rsid w:val="00CF5457"/>
    <w:rsid w:val="00CF547F"/>
    <w:rsid w:val="00CF590B"/>
    <w:rsid w:val="00CF5ACE"/>
    <w:rsid w:val="00CF5C75"/>
    <w:rsid w:val="00CF5C92"/>
    <w:rsid w:val="00CF5DC0"/>
    <w:rsid w:val="00CF6286"/>
    <w:rsid w:val="00CF6345"/>
    <w:rsid w:val="00CF6475"/>
    <w:rsid w:val="00CF65CD"/>
    <w:rsid w:val="00CF6BCF"/>
    <w:rsid w:val="00CF7342"/>
    <w:rsid w:val="00CF779D"/>
    <w:rsid w:val="00CF7894"/>
    <w:rsid w:val="00CF79A8"/>
    <w:rsid w:val="00CF79E0"/>
    <w:rsid w:val="00CF7EF9"/>
    <w:rsid w:val="00D00508"/>
    <w:rsid w:val="00D00551"/>
    <w:rsid w:val="00D007C1"/>
    <w:rsid w:val="00D00EC4"/>
    <w:rsid w:val="00D00F8E"/>
    <w:rsid w:val="00D0122A"/>
    <w:rsid w:val="00D01B31"/>
    <w:rsid w:val="00D0258C"/>
    <w:rsid w:val="00D02896"/>
    <w:rsid w:val="00D02C54"/>
    <w:rsid w:val="00D02CBC"/>
    <w:rsid w:val="00D02D87"/>
    <w:rsid w:val="00D03368"/>
    <w:rsid w:val="00D033C5"/>
    <w:rsid w:val="00D033D3"/>
    <w:rsid w:val="00D0344A"/>
    <w:rsid w:val="00D0348E"/>
    <w:rsid w:val="00D03813"/>
    <w:rsid w:val="00D03ABC"/>
    <w:rsid w:val="00D03CD0"/>
    <w:rsid w:val="00D0422B"/>
    <w:rsid w:val="00D04305"/>
    <w:rsid w:val="00D043C5"/>
    <w:rsid w:val="00D044CF"/>
    <w:rsid w:val="00D04886"/>
    <w:rsid w:val="00D05043"/>
    <w:rsid w:val="00D050CD"/>
    <w:rsid w:val="00D051F1"/>
    <w:rsid w:val="00D05605"/>
    <w:rsid w:val="00D05A97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0155"/>
    <w:rsid w:val="00D103BB"/>
    <w:rsid w:val="00D1071C"/>
    <w:rsid w:val="00D10FE0"/>
    <w:rsid w:val="00D1118E"/>
    <w:rsid w:val="00D1123B"/>
    <w:rsid w:val="00D11346"/>
    <w:rsid w:val="00D118DF"/>
    <w:rsid w:val="00D11E57"/>
    <w:rsid w:val="00D12031"/>
    <w:rsid w:val="00D12079"/>
    <w:rsid w:val="00D122CF"/>
    <w:rsid w:val="00D125B8"/>
    <w:rsid w:val="00D127B9"/>
    <w:rsid w:val="00D1289E"/>
    <w:rsid w:val="00D12E3B"/>
    <w:rsid w:val="00D13134"/>
    <w:rsid w:val="00D1349C"/>
    <w:rsid w:val="00D13713"/>
    <w:rsid w:val="00D13CC3"/>
    <w:rsid w:val="00D13FA6"/>
    <w:rsid w:val="00D1442A"/>
    <w:rsid w:val="00D145DB"/>
    <w:rsid w:val="00D147CE"/>
    <w:rsid w:val="00D14CF8"/>
    <w:rsid w:val="00D14FE0"/>
    <w:rsid w:val="00D15544"/>
    <w:rsid w:val="00D1573A"/>
    <w:rsid w:val="00D15754"/>
    <w:rsid w:val="00D157CB"/>
    <w:rsid w:val="00D15886"/>
    <w:rsid w:val="00D15BB4"/>
    <w:rsid w:val="00D1633C"/>
    <w:rsid w:val="00D16342"/>
    <w:rsid w:val="00D1639B"/>
    <w:rsid w:val="00D16404"/>
    <w:rsid w:val="00D16A6B"/>
    <w:rsid w:val="00D16B03"/>
    <w:rsid w:val="00D16B31"/>
    <w:rsid w:val="00D16E24"/>
    <w:rsid w:val="00D171B7"/>
    <w:rsid w:val="00D172B8"/>
    <w:rsid w:val="00D174F3"/>
    <w:rsid w:val="00D177F8"/>
    <w:rsid w:val="00D17A74"/>
    <w:rsid w:val="00D17ED4"/>
    <w:rsid w:val="00D20019"/>
    <w:rsid w:val="00D2040A"/>
    <w:rsid w:val="00D2054E"/>
    <w:rsid w:val="00D20AE6"/>
    <w:rsid w:val="00D20CCC"/>
    <w:rsid w:val="00D20DDA"/>
    <w:rsid w:val="00D20E67"/>
    <w:rsid w:val="00D211AF"/>
    <w:rsid w:val="00D212EB"/>
    <w:rsid w:val="00D213B0"/>
    <w:rsid w:val="00D216A0"/>
    <w:rsid w:val="00D21747"/>
    <w:rsid w:val="00D21761"/>
    <w:rsid w:val="00D218A5"/>
    <w:rsid w:val="00D21AB2"/>
    <w:rsid w:val="00D21B46"/>
    <w:rsid w:val="00D220DA"/>
    <w:rsid w:val="00D22184"/>
    <w:rsid w:val="00D2232A"/>
    <w:rsid w:val="00D225AC"/>
    <w:rsid w:val="00D2284A"/>
    <w:rsid w:val="00D22882"/>
    <w:rsid w:val="00D22915"/>
    <w:rsid w:val="00D22A62"/>
    <w:rsid w:val="00D22B81"/>
    <w:rsid w:val="00D22EF1"/>
    <w:rsid w:val="00D2313D"/>
    <w:rsid w:val="00D23242"/>
    <w:rsid w:val="00D233E2"/>
    <w:rsid w:val="00D234DB"/>
    <w:rsid w:val="00D23F37"/>
    <w:rsid w:val="00D245C8"/>
    <w:rsid w:val="00D24C1D"/>
    <w:rsid w:val="00D24EFE"/>
    <w:rsid w:val="00D24FB3"/>
    <w:rsid w:val="00D2520C"/>
    <w:rsid w:val="00D253B6"/>
    <w:rsid w:val="00D254CF"/>
    <w:rsid w:val="00D2561A"/>
    <w:rsid w:val="00D25732"/>
    <w:rsid w:val="00D260DD"/>
    <w:rsid w:val="00D264A9"/>
    <w:rsid w:val="00D26915"/>
    <w:rsid w:val="00D26E30"/>
    <w:rsid w:val="00D271EB"/>
    <w:rsid w:val="00D2750E"/>
    <w:rsid w:val="00D27551"/>
    <w:rsid w:val="00D278EC"/>
    <w:rsid w:val="00D27B0F"/>
    <w:rsid w:val="00D27C21"/>
    <w:rsid w:val="00D303E3"/>
    <w:rsid w:val="00D3046A"/>
    <w:rsid w:val="00D304CF"/>
    <w:rsid w:val="00D30817"/>
    <w:rsid w:val="00D309FA"/>
    <w:rsid w:val="00D30B51"/>
    <w:rsid w:val="00D30C12"/>
    <w:rsid w:val="00D30EB0"/>
    <w:rsid w:val="00D312D1"/>
    <w:rsid w:val="00D31878"/>
    <w:rsid w:val="00D319B9"/>
    <w:rsid w:val="00D319FE"/>
    <w:rsid w:val="00D31ED3"/>
    <w:rsid w:val="00D321C2"/>
    <w:rsid w:val="00D3245F"/>
    <w:rsid w:val="00D324D0"/>
    <w:rsid w:val="00D32DF8"/>
    <w:rsid w:val="00D32E97"/>
    <w:rsid w:val="00D32EC8"/>
    <w:rsid w:val="00D32ED4"/>
    <w:rsid w:val="00D33778"/>
    <w:rsid w:val="00D33890"/>
    <w:rsid w:val="00D33892"/>
    <w:rsid w:val="00D33E23"/>
    <w:rsid w:val="00D33EDA"/>
    <w:rsid w:val="00D33F96"/>
    <w:rsid w:val="00D33FDE"/>
    <w:rsid w:val="00D340A2"/>
    <w:rsid w:val="00D34457"/>
    <w:rsid w:val="00D344D5"/>
    <w:rsid w:val="00D3469A"/>
    <w:rsid w:val="00D34722"/>
    <w:rsid w:val="00D347CB"/>
    <w:rsid w:val="00D348B6"/>
    <w:rsid w:val="00D34909"/>
    <w:rsid w:val="00D34A22"/>
    <w:rsid w:val="00D34CA3"/>
    <w:rsid w:val="00D34D05"/>
    <w:rsid w:val="00D34EF0"/>
    <w:rsid w:val="00D34FEE"/>
    <w:rsid w:val="00D3581A"/>
    <w:rsid w:val="00D35C26"/>
    <w:rsid w:val="00D35DC0"/>
    <w:rsid w:val="00D36189"/>
    <w:rsid w:val="00D36488"/>
    <w:rsid w:val="00D36B7E"/>
    <w:rsid w:val="00D36C0D"/>
    <w:rsid w:val="00D371B8"/>
    <w:rsid w:val="00D37605"/>
    <w:rsid w:val="00D3765D"/>
    <w:rsid w:val="00D3796D"/>
    <w:rsid w:val="00D37EF8"/>
    <w:rsid w:val="00D37FB1"/>
    <w:rsid w:val="00D400E5"/>
    <w:rsid w:val="00D40579"/>
    <w:rsid w:val="00D40588"/>
    <w:rsid w:val="00D405B8"/>
    <w:rsid w:val="00D405CE"/>
    <w:rsid w:val="00D40B45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010"/>
    <w:rsid w:val="00D4213D"/>
    <w:rsid w:val="00D424E8"/>
    <w:rsid w:val="00D42CA9"/>
    <w:rsid w:val="00D4307E"/>
    <w:rsid w:val="00D4324D"/>
    <w:rsid w:val="00D4330C"/>
    <w:rsid w:val="00D43848"/>
    <w:rsid w:val="00D43D8D"/>
    <w:rsid w:val="00D43F3A"/>
    <w:rsid w:val="00D43F51"/>
    <w:rsid w:val="00D444C4"/>
    <w:rsid w:val="00D447A1"/>
    <w:rsid w:val="00D447E3"/>
    <w:rsid w:val="00D44804"/>
    <w:rsid w:val="00D4480B"/>
    <w:rsid w:val="00D44837"/>
    <w:rsid w:val="00D449F1"/>
    <w:rsid w:val="00D44A51"/>
    <w:rsid w:val="00D44BF9"/>
    <w:rsid w:val="00D4519E"/>
    <w:rsid w:val="00D451A0"/>
    <w:rsid w:val="00D4528D"/>
    <w:rsid w:val="00D4564F"/>
    <w:rsid w:val="00D45E66"/>
    <w:rsid w:val="00D45F74"/>
    <w:rsid w:val="00D463B4"/>
    <w:rsid w:val="00D46681"/>
    <w:rsid w:val="00D46702"/>
    <w:rsid w:val="00D47200"/>
    <w:rsid w:val="00D47373"/>
    <w:rsid w:val="00D475DE"/>
    <w:rsid w:val="00D478EC"/>
    <w:rsid w:val="00D47A2B"/>
    <w:rsid w:val="00D47EEF"/>
    <w:rsid w:val="00D50492"/>
    <w:rsid w:val="00D504C7"/>
    <w:rsid w:val="00D5056E"/>
    <w:rsid w:val="00D50A93"/>
    <w:rsid w:val="00D5142F"/>
    <w:rsid w:val="00D518CA"/>
    <w:rsid w:val="00D51A19"/>
    <w:rsid w:val="00D51B32"/>
    <w:rsid w:val="00D51BF3"/>
    <w:rsid w:val="00D51C5E"/>
    <w:rsid w:val="00D51CE1"/>
    <w:rsid w:val="00D51F08"/>
    <w:rsid w:val="00D52074"/>
    <w:rsid w:val="00D52216"/>
    <w:rsid w:val="00D5227C"/>
    <w:rsid w:val="00D522A0"/>
    <w:rsid w:val="00D522D9"/>
    <w:rsid w:val="00D52B51"/>
    <w:rsid w:val="00D535A6"/>
    <w:rsid w:val="00D53795"/>
    <w:rsid w:val="00D53F21"/>
    <w:rsid w:val="00D54660"/>
    <w:rsid w:val="00D54B61"/>
    <w:rsid w:val="00D54F1A"/>
    <w:rsid w:val="00D5567F"/>
    <w:rsid w:val="00D5574A"/>
    <w:rsid w:val="00D55830"/>
    <w:rsid w:val="00D55C06"/>
    <w:rsid w:val="00D55D93"/>
    <w:rsid w:val="00D5613D"/>
    <w:rsid w:val="00D56256"/>
    <w:rsid w:val="00D56530"/>
    <w:rsid w:val="00D566CF"/>
    <w:rsid w:val="00D567F1"/>
    <w:rsid w:val="00D56DB4"/>
    <w:rsid w:val="00D572D9"/>
    <w:rsid w:val="00D57352"/>
    <w:rsid w:val="00D573C3"/>
    <w:rsid w:val="00D57938"/>
    <w:rsid w:val="00D60E64"/>
    <w:rsid w:val="00D6122F"/>
    <w:rsid w:val="00D61503"/>
    <w:rsid w:val="00D615BF"/>
    <w:rsid w:val="00D6160B"/>
    <w:rsid w:val="00D61629"/>
    <w:rsid w:val="00D618F1"/>
    <w:rsid w:val="00D620A0"/>
    <w:rsid w:val="00D623DB"/>
    <w:rsid w:val="00D6243B"/>
    <w:rsid w:val="00D62D1B"/>
    <w:rsid w:val="00D63347"/>
    <w:rsid w:val="00D63E55"/>
    <w:rsid w:val="00D63F7E"/>
    <w:rsid w:val="00D643EE"/>
    <w:rsid w:val="00D645FA"/>
    <w:rsid w:val="00D64934"/>
    <w:rsid w:val="00D649C1"/>
    <w:rsid w:val="00D64D0A"/>
    <w:rsid w:val="00D6523E"/>
    <w:rsid w:val="00D65439"/>
    <w:rsid w:val="00D65D5C"/>
    <w:rsid w:val="00D662E7"/>
    <w:rsid w:val="00D669C5"/>
    <w:rsid w:val="00D66A74"/>
    <w:rsid w:val="00D6778F"/>
    <w:rsid w:val="00D679C3"/>
    <w:rsid w:val="00D67A97"/>
    <w:rsid w:val="00D67D57"/>
    <w:rsid w:val="00D67E55"/>
    <w:rsid w:val="00D67E6D"/>
    <w:rsid w:val="00D700CB"/>
    <w:rsid w:val="00D701A5"/>
    <w:rsid w:val="00D702F3"/>
    <w:rsid w:val="00D7042A"/>
    <w:rsid w:val="00D7063F"/>
    <w:rsid w:val="00D70D44"/>
    <w:rsid w:val="00D71526"/>
    <w:rsid w:val="00D717F4"/>
    <w:rsid w:val="00D719BA"/>
    <w:rsid w:val="00D71E36"/>
    <w:rsid w:val="00D7247E"/>
    <w:rsid w:val="00D72B5F"/>
    <w:rsid w:val="00D72C2F"/>
    <w:rsid w:val="00D72D4B"/>
    <w:rsid w:val="00D72E69"/>
    <w:rsid w:val="00D733E8"/>
    <w:rsid w:val="00D734F7"/>
    <w:rsid w:val="00D738C1"/>
    <w:rsid w:val="00D739A7"/>
    <w:rsid w:val="00D73A49"/>
    <w:rsid w:val="00D73F9B"/>
    <w:rsid w:val="00D74190"/>
    <w:rsid w:val="00D74239"/>
    <w:rsid w:val="00D742C9"/>
    <w:rsid w:val="00D74437"/>
    <w:rsid w:val="00D74D94"/>
    <w:rsid w:val="00D7507D"/>
    <w:rsid w:val="00D755A6"/>
    <w:rsid w:val="00D75721"/>
    <w:rsid w:val="00D7582F"/>
    <w:rsid w:val="00D75AF5"/>
    <w:rsid w:val="00D75B93"/>
    <w:rsid w:val="00D75C5A"/>
    <w:rsid w:val="00D75D97"/>
    <w:rsid w:val="00D75F05"/>
    <w:rsid w:val="00D760C1"/>
    <w:rsid w:val="00D7620F"/>
    <w:rsid w:val="00D762DB"/>
    <w:rsid w:val="00D76313"/>
    <w:rsid w:val="00D76440"/>
    <w:rsid w:val="00D76623"/>
    <w:rsid w:val="00D767EA"/>
    <w:rsid w:val="00D768C1"/>
    <w:rsid w:val="00D7691C"/>
    <w:rsid w:val="00D76F0B"/>
    <w:rsid w:val="00D76FBB"/>
    <w:rsid w:val="00D77137"/>
    <w:rsid w:val="00D7715F"/>
    <w:rsid w:val="00D77234"/>
    <w:rsid w:val="00D77590"/>
    <w:rsid w:val="00D77959"/>
    <w:rsid w:val="00D800C3"/>
    <w:rsid w:val="00D80263"/>
    <w:rsid w:val="00D80606"/>
    <w:rsid w:val="00D8077B"/>
    <w:rsid w:val="00D807B5"/>
    <w:rsid w:val="00D807C8"/>
    <w:rsid w:val="00D80981"/>
    <w:rsid w:val="00D80DBF"/>
    <w:rsid w:val="00D8146A"/>
    <w:rsid w:val="00D81699"/>
    <w:rsid w:val="00D81B9B"/>
    <w:rsid w:val="00D81F26"/>
    <w:rsid w:val="00D8207E"/>
    <w:rsid w:val="00D82377"/>
    <w:rsid w:val="00D82772"/>
    <w:rsid w:val="00D82988"/>
    <w:rsid w:val="00D82B41"/>
    <w:rsid w:val="00D82EA7"/>
    <w:rsid w:val="00D83175"/>
    <w:rsid w:val="00D8322B"/>
    <w:rsid w:val="00D83595"/>
    <w:rsid w:val="00D835FA"/>
    <w:rsid w:val="00D8379E"/>
    <w:rsid w:val="00D839B7"/>
    <w:rsid w:val="00D83CAD"/>
    <w:rsid w:val="00D83E48"/>
    <w:rsid w:val="00D83F1B"/>
    <w:rsid w:val="00D8429C"/>
    <w:rsid w:val="00D8455A"/>
    <w:rsid w:val="00D8478D"/>
    <w:rsid w:val="00D84840"/>
    <w:rsid w:val="00D84A3A"/>
    <w:rsid w:val="00D84D10"/>
    <w:rsid w:val="00D84D22"/>
    <w:rsid w:val="00D84FF9"/>
    <w:rsid w:val="00D856F6"/>
    <w:rsid w:val="00D859E2"/>
    <w:rsid w:val="00D859EF"/>
    <w:rsid w:val="00D85E1D"/>
    <w:rsid w:val="00D85E4F"/>
    <w:rsid w:val="00D86269"/>
    <w:rsid w:val="00D864D6"/>
    <w:rsid w:val="00D866A8"/>
    <w:rsid w:val="00D8678E"/>
    <w:rsid w:val="00D86933"/>
    <w:rsid w:val="00D86A22"/>
    <w:rsid w:val="00D86B74"/>
    <w:rsid w:val="00D86C5F"/>
    <w:rsid w:val="00D8701B"/>
    <w:rsid w:val="00D8709C"/>
    <w:rsid w:val="00D870D5"/>
    <w:rsid w:val="00D8766B"/>
    <w:rsid w:val="00D87E84"/>
    <w:rsid w:val="00D900EA"/>
    <w:rsid w:val="00D906B3"/>
    <w:rsid w:val="00D90850"/>
    <w:rsid w:val="00D90E79"/>
    <w:rsid w:val="00D91060"/>
    <w:rsid w:val="00D91453"/>
    <w:rsid w:val="00D91642"/>
    <w:rsid w:val="00D9168A"/>
    <w:rsid w:val="00D920EE"/>
    <w:rsid w:val="00D9247A"/>
    <w:rsid w:val="00D9248D"/>
    <w:rsid w:val="00D927F8"/>
    <w:rsid w:val="00D928BE"/>
    <w:rsid w:val="00D92924"/>
    <w:rsid w:val="00D92A9F"/>
    <w:rsid w:val="00D92DCB"/>
    <w:rsid w:val="00D933AC"/>
    <w:rsid w:val="00D93B2D"/>
    <w:rsid w:val="00D93E31"/>
    <w:rsid w:val="00D93EF2"/>
    <w:rsid w:val="00D93FE6"/>
    <w:rsid w:val="00D94052"/>
    <w:rsid w:val="00D9463D"/>
    <w:rsid w:val="00D947C7"/>
    <w:rsid w:val="00D94AAE"/>
    <w:rsid w:val="00D94FDE"/>
    <w:rsid w:val="00D95527"/>
    <w:rsid w:val="00D9591A"/>
    <w:rsid w:val="00D95D37"/>
    <w:rsid w:val="00D95E61"/>
    <w:rsid w:val="00D95F7B"/>
    <w:rsid w:val="00D966B1"/>
    <w:rsid w:val="00D9688B"/>
    <w:rsid w:val="00D96AF4"/>
    <w:rsid w:val="00D96CD9"/>
    <w:rsid w:val="00D96DB8"/>
    <w:rsid w:val="00D96ED2"/>
    <w:rsid w:val="00D9713A"/>
    <w:rsid w:val="00D97241"/>
    <w:rsid w:val="00D97256"/>
    <w:rsid w:val="00D97769"/>
    <w:rsid w:val="00D97815"/>
    <w:rsid w:val="00D9783F"/>
    <w:rsid w:val="00D978B7"/>
    <w:rsid w:val="00D97A36"/>
    <w:rsid w:val="00D97AAD"/>
    <w:rsid w:val="00D97B9E"/>
    <w:rsid w:val="00D97CC8"/>
    <w:rsid w:val="00DA01D7"/>
    <w:rsid w:val="00DA060F"/>
    <w:rsid w:val="00DA078C"/>
    <w:rsid w:val="00DA0C27"/>
    <w:rsid w:val="00DA0D9E"/>
    <w:rsid w:val="00DA10D2"/>
    <w:rsid w:val="00DA12E7"/>
    <w:rsid w:val="00DA1520"/>
    <w:rsid w:val="00DA1560"/>
    <w:rsid w:val="00DA1639"/>
    <w:rsid w:val="00DA17F5"/>
    <w:rsid w:val="00DA1801"/>
    <w:rsid w:val="00DA1BE9"/>
    <w:rsid w:val="00DA1CDE"/>
    <w:rsid w:val="00DA2892"/>
    <w:rsid w:val="00DA2A27"/>
    <w:rsid w:val="00DA2A3C"/>
    <w:rsid w:val="00DA2B9E"/>
    <w:rsid w:val="00DA2C74"/>
    <w:rsid w:val="00DA2D98"/>
    <w:rsid w:val="00DA2E18"/>
    <w:rsid w:val="00DA30C4"/>
    <w:rsid w:val="00DA326F"/>
    <w:rsid w:val="00DA332D"/>
    <w:rsid w:val="00DA33FB"/>
    <w:rsid w:val="00DA35C5"/>
    <w:rsid w:val="00DA3733"/>
    <w:rsid w:val="00DA3BEA"/>
    <w:rsid w:val="00DA3C4F"/>
    <w:rsid w:val="00DA3D51"/>
    <w:rsid w:val="00DA4644"/>
    <w:rsid w:val="00DA4711"/>
    <w:rsid w:val="00DA4932"/>
    <w:rsid w:val="00DA4993"/>
    <w:rsid w:val="00DA4FE4"/>
    <w:rsid w:val="00DA5241"/>
    <w:rsid w:val="00DA52B6"/>
    <w:rsid w:val="00DA54C3"/>
    <w:rsid w:val="00DA5DB9"/>
    <w:rsid w:val="00DA5EB7"/>
    <w:rsid w:val="00DA60F3"/>
    <w:rsid w:val="00DA615C"/>
    <w:rsid w:val="00DA621D"/>
    <w:rsid w:val="00DA6366"/>
    <w:rsid w:val="00DA6D34"/>
    <w:rsid w:val="00DA6FB5"/>
    <w:rsid w:val="00DA7395"/>
    <w:rsid w:val="00DA75C8"/>
    <w:rsid w:val="00DA7772"/>
    <w:rsid w:val="00DB0052"/>
    <w:rsid w:val="00DB0990"/>
    <w:rsid w:val="00DB1498"/>
    <w:rsid w:val="00DB1B42"/>
    <w:rsid w:val="00DB1C3A"/>
    <w:rsid w:val="00DB1C44"/>
    <w:rsid w:val="00DB1D93"/>
    <w:rsid w:val="00DB2054"/>
    <w:rsid w:val="00DB2414"/>
    <w:rsid w:val="00DB271D"/>
    <w:rsid w:val="00DB31B0"/>
    <w:rsid w:val="00DB324C"/>
    <w:rsid w:val="00DB3687"/>
    <w:rsid w:val="00DB3E8A"/>
    <w:rsid w:val="00DB3FC1"/>
    <w:rsid w:val="00DB4361"/>
    <w:rsid w:val="00DB443A"/>
    <w:rsid w:val="00DB4916"/>
    <w:rsid w:val="00DB4948"/>
    <w:rsid w:val="00DB4B11"/>
    <w:rsid w:val="00DB4B15"/>
    <w:rsid w:val="00DB4CFB"/>
    <w:rsid w:val="00DB4D63"/>
    <w:rsid w:val="00DB4E38"/>
    <w:rsid w:val="00DB5247"/>
    <w:rsid w:val="00DB55C1"/>
    <w:rsid w:val="00DB5812"/>
    <w:rsid w:val="00DB59CA"/>
    <w:rsid w:val="00DB59DE"/>
    <w:rsid w:val="00DB5E0D"/>
    <w:rsid w:val="00DB63C8"/>
    <w:rsid w:val="00DB647E"/>
    <w:rsid w:val="00DB677D"/>
    <w:rsid w:val="00DB6F60"/>
    <w:rsid w:val="00DB7111"/>
    <w:rsid w:val="00DB75B5"/>
    <w:rsid w:val="00DB7A1C"/>
    <w:rsid w:val="00DB7C53"/>
    <w:rsid w:val="00DB7C69"/>
    <w:rsid w:val="00DC0048"/>
    <w:rsid w:val="00DC00DB"/>
    <w:rsid w:val="00DC01C5"/>
    <w:rsid w:val="00DC0451"/>
    <w:rsid w:val="00DC0FE0"/>
    <w:rsid w:val="00DC12A6"/>
    <w:rsid w:val="00DC1953"/>
    <w:rsid w:val="00DC19CB"/>
    <w:rsid w:val="00DC1AD3"/>
    <w:rsid w:val="00DC1C1F"/>
    <w:rsid w:val="00DC236F"/>
    <w:rsid w:val="00DC23F5"/>
    <w:rsid w:val="00DC2A57"/>
    <w:rsid w:val="00DC2BC9"/>
    <w:rsid w:val="00DC2D9C"/>
    <w:rsid w:val="00DC30A2"/>
    <w:rsid w:val="00DC3141"/>
    <w:rsid w:val="00DC39C2"/>
    <w:rsid w:val="00DC42C8"/>
    <w:rsid w:val="00DC42CB"/>
    <w:rsid w:val="00DC44FF"/>
    <w:rsid w:val="00DC49BC"/>
    <w:rsid w:val="00DC4B21"/>
    <w:rsid w:val="00DC4D24"/>
    <w:rsid w:val="00DC4E5E"/>
    <w:rsid w:val="00DC4E89"/>
    <w:rsid w:val="00DC508E"/>
    <w:rsid w:val="00DC55EF"/>
    <w:rsid w:val="00DC569E"/>
    <w:rsid w:val="00DC5E57"/>
    <w:rsid w:val="00DC60F1"/>
    <w:rsid w:val="00DC6155"/>
    <w:rsid w:val="00DC646A"/>
    <w:rsid w:val="00DC6D81"/>
    <w:rsid w:val="00DC6FA5"/>
    <w:rsid w:val="00DC702A"/>
    <w:rsid w:val="00DC7438"/>
    <w:rsid w:val="00DC7871"/>
    <w:rsid w:val="00DC7E6F"/>
    <w:rsid w:val="00DD04E4"/>
    <w:rsid w:val="00DD0877"/>
    <w:rsid w:val="00DD08FC"/>
    <w:rsid w:val="00DD09B0"/>
    <w:rsid w:val="00DD0AC3"/>
    <w:rsid w:val="00DD0C6F"/>
    <w:rsid w:val="00DD0E50"/>
    <w:rsid w:val="00DD114A"/>
    <w:rsid w:val="00DD12F8"/>
    <w:rsid w:val="00DD13A4"/>
    <w:rsid w:val="00DD182C"/>
    <w:rsid w:val="00DD18A8"/>
    <w:rsid w:val="00DD1C8A"/>
    <w:rsid w:val="00DD22FF"/>
    <w:rsid w:val="00DD2810"/>
    <w:rsid w:val="00DD2871"/>
    <w:rsid w:val="00DD2A17"/>
    <w:rsid w:val="00DD2AAD"/>
    <w:rsid w:val="00DD32ED"/>
    <w:rsid w:val="00DD338C"/>
    <w:rsid w:val="00DD353D"/>
    <w:rsid w:val="00DD3961"/>
    <w:rsid w:val="00DD3987"/>
    <w:rsid w:val="00DD3DCE"/>
    <w:rsid w:val="00DD4296"/>
    <w:rsid w:val="00DD4381"/>
    <w:rsid w:val="00DD43B7"/>
    <w:rsid w:val="00DD46FA"/>
    <w:rsid w:val="00DD49A6"/>
    <w:rsid w:val="00DD5002"/>
    <w:rsid w:val="00DD513B"/>
    <w:rsid w:val="00DD530B"/>
    <w:rsid w:val="00DD590C"/>
    <w:rsid w:val="00DD5C5E"/>
    <w:rsid w:val="00DD5ECF"/>
    <w:rsid w:val="00DD5F62"/>
    <w:rsid w:val="00DD6216"/>
    <w:rsid w:val="00DD62A1"/>
    <w:rsid w:val="00DD62E0"/>
    <w:rsid w:val="00DD641A"/>
    <w:rsid w:val="00DD6CF3"/>
    <w:rsid w:val="00DD7001"/>
    <w:rsid w:val="00DD72AB"/>
    <w:rsid w:val="00DD730C"/>
    <w:rsid w:val="00DD7343"/>
    <w:rsid w:val="00DD76BA"/>
    <w:rsid w:val="00DD7817"/>
    <w:rsid w:val="00DD7A56"/>
    <w:rsid w:val="00DD7AB1"/>
    <w:rsid w:val="00DD7D13"/>
    <w:rsid w:val="00DD7F08"/>
    <w:rsid w:val="00DE0133"/>
    <w:rsid w:val="00DE0299"/>
    <w:rsid w:val="00DE036D"/>
    <w:rsid w:val="00DE042B"/>
    <w:rsid w:val="00DE0477"/>
    <w:rsid w:val="00DE0A56"/>
    <w:rsid w:val="00DE0B67"/>
    <w:rsid w:val="00DE1152"/>
    <w:rsid w:val="00DE12A6"/>
    <w:rsid w:val="00DE1578"/>
    <w:rsid w:val="00DE1A48"/>
    <w:rsid w:val="00DE1BDC"/>
    <w:rsid w:val="00DE1C05"/>
    <w:rsid w:val="00DE2049"/>
    <w:rsid w:val="00DE241A"/>
    <w:rsid w:val="00DE27F2"/>
    <w:rsid w:val="00DE3165"/>
    <w:rsid w:val="00DE3672"/>
    <w:rsid w:val="00DE3D06"/>
    <w:rsid w:val="00DE4412"/>
    <w:rsid w:val="00DE47CE"/>
    <w:rsid w:val="00DE4807"/>
    <w:rsid w:val="00DE498B"/>
    <w:rsid w:val="00DE4AFA"/>
    <w:rsid w:val="00DE4B37"/>
    <w:rsid w:val="00DE4BDE"/>
    <w:rsid w:val="00DE4D09"/>
    <w:rsid w:val="00DE4F4C"/>
    <w:rsid w:val="00DE5089"/>
    <w:rsid w:val="00DE50C6"/>
    <w:rsid w:val="00DE5432"/>
    <w:rsid w:val="00DE5A1A"/>
    <w:rsid w:val="00DE5A4A"/>
    <w:rsid w:val="00DE659F"/>
    <w:rsid w:val="00DE6BB9"/>
    <w:rsid w:val="00DE6CFF"/>
    <w:rsid w:val="00DE6E8F"/>
    <w:rsid w:val="00DE7179"/>
    <w:rsid w:val="00DE7623"/>
    <w:rsid w:val="00DE7E3D"/>
    <w:rsid w:val="00DE7EDD"/>
    <w:rsid w:val="00DE7F8B"/>
    <w:rsid w:val="00DF00E4"/>
    <w:rsid w:val="00DF0283"/>
    <w:rsid w:val="00DF03C0"/>
    <w:rsid w:val="00DF0757"/>
    <w:rsid w:val="00DF0900"/>
    <w:rsid w:val="00DF0D0B"/>
    <w:rsid w:val="00DF1094"/>
    <w:rsid w:val="00DF1175"/>
    <w:rsid w:val="00DF1AD5"/>
    <w:rsid w:val="00DF1BF9"/>
    <w:rsid w:val="00DF1DB1"/>
    <w:rsid w:val="00DF1E55"/>
    <w:rsid w:val="00DF1F3C"/>
    <w:rsid w:val="00DF207D"/>
    <w:rsid w:val="00DF272C"/>
    <w:rsid w:val="00DF2A8C"/>
    <w:rsid w:val="00DF2E26"/>
    <w:rsid w:val="00DF326E"/>
    <w:rsid w:val="00DF339D"/>
    <w:rsid w:val="00DF33C5"/>
    <w:rsid w:val="00DF383B"/>
    <w:rsid w:val="00DF38F5"/>
    <w:rsid w:val="00DF3ACA"/>
    <w:rsid w:val="00DF3EB7"/>
    <w:rsid w:val="00DF4294"/>
    <w:rsid w:val="00DF443B"/>
    <w:rsid w:val="00DF46CE"/>
    <w:rsid w:val="00DF4AC8"/>
    <w:rsid w:val="00DF4D5A"/>
    <w:rsid w:val="00DF4EDA"/>
    <w:rsid w:val="00DF51FC"/>
    <w:rsid w:val="00DF5236"/>
    <w:rsid w:val="00DF54BE"/>
    <w:rsid w:val="00DF54D0"/>
    <w:rsid w:val="00DF5571"/>
    <w:rsid w:val="00DF57BF"/>
    <w:rsid w:val="00DF5A5A"/>
    <w:rsid w:val="00DF601F"/>
    <w:rsid w:val="00DF60F3"/>
    <w:rsid w:val="00DF62D9"/>
    <w:rsid w:val="00DF6445"/>
    <w:rsid w:val="00DF64EA"/>
    <w:rsid w:val="00DF6538"/>
    <w:rsid w:val="00DF65D7"/>
    <w:rsid w:val="00DF6A62"/>
    <w:rsid w:val="00DF6DBC"/>
    <w:rsid w:val="00DF6F24"/>
    <w:rsid w:val="00DF7509"/>
    <w:rsid w:val="00DF7602"/>
    <w:rsid w:val="00DF7731"/>
    <w:rsid w:val="00DF77FC"/>
    <w:rsid w:val="00E00173"/>
    <w:rsid w:val="00E002F0"/>
    <w:rsid w:val="00E0033B"/>
    <w:rsid w:val="00E0034D"/>
    <w:rsid w:val="00E0045D"/>
    <w:rsid w:val="00E007BE"/>
    <w:rsid w:val="00E0083B"/>
    <w:rsid w:val="00E009A5"/>
    <w:rsid w:val="00E00DBB"/>
    <w:rsid w:val="00E00F5F"/>
    <w:rsid w:val="00E01217"/>
    <w:rsid w:val="00E01DC3"/>
    <w:rsid w:val="00E0233E"/>
    <w:rsid w:val="00E02510"/>
    <w:rsid w:val="00E026B3"/>
    <w:rsid w:val="00E02932"/>
    <w:rsid w:val="00E02A92"/>
    <w:rsid w:val="00E02B27"/>
    <w:rsid w:val="00E02C1D"/>
    <w:rsid w:val="00E03BCE"/>
    <w:rsid w:val="00E03CFA"/>
    <w:rsid w:val="00E046F5"/>
    <w:rsid w:val="00E04FC7"/>
    <w:rsid w:val="00E05052"/>
    <w:rsid w:val="00E05455"/>
    <w:rsid w:val="00E0577F"/>
    <w:rsid w:val="00E0587A"/>
    <w:rsid w:val="00E05A03"/>
    <w:rsid w:val="00E05D07"/>
    <w:rsid w:val="00E05F29"/>
    <w:rsid w:val="00E0623A"/>
    <w:rsid w:val="00E06648"/>
    <w:rsid w:val="00E06710"/>
    <w:rsid w:val="00E0713D"/>
    <w:rsid w:val="00E073FD"/>
    <w:rsid w:val="00E0766A"/>
    <w:rsid w:val="00E07B64"/>
    <w:rsid w:val="00E07D84"/>
    <w:rsid w:val="00E07DE3"/>
    <w:rsid w:val="00E104D5"/>
    <w:rsid w:val="00E107F2"/>
    <w:rsid w:val="00E10997"/>
    <w:rsid w:val="00E1127E"/>
    <w:rsid w:val="00E11B98"/>
    <w:rsid w:val="00E11DEB"/>
    <w:rsid w:val="00E11FFB"/>
    <w:rsid w:val="00E12253"/>
    <w:rsid w:val="00E12490"/>
    <w:rsid w:val="00E127BD"/>
    <w:rsid w:val="00E1287F"/>
    <w:rsid w:val="00E139CD"/>
    <w:rsid w:val="00E13B66"/>
    <w:rsid w:val="00E13D4F"/>
    <w:rsid w:val="00E1426E"/>
    <w:rsid w:val="00E14629"/>
    <w:rsid w:val="00E1474E"/>
    <w:rsid w:val="00E14834"/>
    <w:rsid w:val="00E148BF"/>
    <w:rsid w:val="00E14BC6"/>
    <w:rsid w:val="00E14D16"/>
    <w:rsid w:val="00E1520D"/>
    <w:rsid w:val="00E152D1"/>
    <w:rsid w:val="00E15EA3"/>
    <w:rsid w:val="00E15EEA"/>
    <w:rsid w:val="00E16056"/>
    <w:rsid w:val="00E161C7"/>
    <w:rsid w:val="00E168C3"/>
    <w:rsid w:val="00E16BB7"/>
    <w:rsid w:val="00E16BC4"/>
    <w:rsid w:val="00E16E7F"/>
    <w:rsid w:val="00E17241"/>
    <w:rsid w:val="00E17286"/>
    <w:rsid w:val="00E17310"/>
    <w:rsid w:val="00E17414"/>
    <w:rsid w:val="00E174E7"/>
    <w:rsid w:val="00E17591"/>
    <w:rsid w:val="00E177CA"/>
    <w:rsid w:val="00E178B4"/>
    <w:rsid w:val="00E17BF9"/>
    <w:rsid w:val="00E17D20"/>
    <w:rsid w:val="00E17D8F"/>
    <w:rsid w:val="00E207E0"/>
    <w:rsid w:val="00E20B98"/>
    <w:rsid w:val="00E20C14"/>
    <w:rsid w:val="00E20C63"/>
    <w:rsid w:val="00E20D38"/>
    <w:rsid w:val="00E21960"/>
    <w:rsid w:val="00E21FB4"/>
    <w:rsid w:val="00E2235B"/>
    <w:rsid w:val="00E227D4"/>
    <w:rsid w:val="00E22C2A"/>
    <w:rsid w:val="00E23485"/>
    <w:rsid w:val="00E235B8"/>
    <w:rsid w:val="00E2377C"/>
    <w:rsid w:val="00E23C31"/>
    <w:rsid w:val="00E23C60"/>
    <w:rsid w:val="00E23DAE"/>
    <w:rsid w:val="00E23EC8"/>
    <w:rsid w:val="00E2427A"/>
    <w:rsid w:val="00E246EE"/>
    <w:rsid w:val="00E247FB"/>
    <w:rsid w:val="00E2483A"/>
    <w:rsid w:val="00E249D8"/>
    <w:rsid w:val="00E24B92"/>
    <w:rsid w:val="00E24F3F"/>
    <w:rsid w:val="00E253A6"/>
    <w:rsid w:val="00E25521"/>
    <w:rsid w:val="00E255B4"/>
    <w:rsid w:val="00E25CE4"/>
    <w:rsid w:val="00E262B3"/>
    <w:rsid w:val="00E265A9"/>
    <w:rsid w:val="00E2675C"/>
    <w:rsid w:val="00E26D42"/>
    <w:rsid w:val="00E27001"/>
    <w:rsid w:val="00E27091"/>
    <w:rsid w:val="00E27097"/>
    <w:rsid w:val="00E2736D"/>
    <w:rsid w:val="00E276E4"/>
    <w:rsid w:val="00E277D7"/>
    <w:rsid w:val="00E27809"/>
    <w:rsid w:val="00E2799B"/>
    <w:rsid w:val="00E279FD"/>
    <w:rsid w:val="00E27AD5"/>
    <w:rsid w:val="00E3013D"/>
    <w:rsid w:val="00E301D5"/>
    <w:rsid w:val="00E30561"/>
    <w:rsid w:val="00E30604"/>
    <w:rsid w:val="00E3084A"/>
    <w:rsid w:val="00E30889"/>
    <w:rsid w:val="00E30B70"/>
    <w:rsid w:val="00E30D84"/>
    <w:rsid w:val="00E310AB"/>
    <w:rsid w:val="00E311B2"/>
    <w:rsid w:val="00E31492"/>
    <w:rsid w:val="00E315D4"/>
    <w:rsid w:val="00E319DE"/>
    <w:rsid w:val="00E31B7A"/>
    <w:rsid w:val="00E31D08"/>
    <w:rsid w:val="00E32893"/>
    <w:rsid w:val="00E3289E"/>
    <w:rsid w:val="00E32B34"/>
    <w:rsid w:val="00E32E6F"/>
    <w:rsid w:val="00E33042"/>
    <w:rsid w:val="00E33333"/>
    <w:rsid w:val="00E3365F"/>
    <w:rsid w:val="00E336B4"/>
    <w:rsid w:val="00E3387D"/>
    <w:rsid w:val="00E33955"/>
    <w:rsid w:val="00E3397D"/>
    <w:rsid w:val="00E33BCB"/>
    <w:rsid w:val="00E33F89"/>
    <w:rsid w:val="00E34230"/>
    <w:rsid w:val="00E343A1"/>
    <w:rsid w:val="00E343FD"/>
    <w:rsid w:val="00E344E5"/>
    <w:rsid w:val="00E34DBC"/>
    <w:rsid w:val="00E352BA"/>
    <w:rsid w:val="00E35335"/>
    <w:rsid w:val="00E357E3"/>
    <w:rsid w:val="00E359E3"/>
    <w:rsid w:val="00E35BB3"/>
    <w:rsid w:val="00E35E9C"/>
    <w:rsid w:val="00E35FD7"/>
    <w:rsid w:val="00E36229"/>
    <w:rsid w:val="00E36493"/>
    <w:rsid w:val="00E364B3"/>
    <w:rsid w:val="00E365A7"/>
    <w:rsid w:val="00E36C42"/>
    <w:rsid w:val="00E36D78"/>
    <w:rsid w:val="00E37298"/>
    <w:rsid w:val="00E3764E"/>
    <w:rsid w:val="00E37937"/>
    <w:rsid w:val="00E40047"/>
    <w:rsid w:val="00E40097"/>
    <w:rsid w:val="00E40AD9"/>
    <w:rsid w:val="00E40BB5"/>
    <w:rsid w:val="00E40CD3"/>
    <w:rsid w:val="00E41145"/>
    <w:rsid w:val="00E41406"/>
    <w:rsid w:val="00E416DD"/>
    <w:rsid w:val="00E418F9"/>
    <w:rsid w:val="00E41EB7"/>
    <w:rsid w:val="00E4222A"/>
    <w:rsid w:val="00E423DF"/>
    <w:rsid w:val="00E4248A"/>
    <w:rsid w:val="00E428B0"/>
    <w:rsid w:val="00E42A43"/>
    <w:rsid w:val="00E430B6"/>
    <w:rsid w:val="00E432A6"/>
    <w:rsid w:val="00E43EB2"/>
    <w:rsid w:val="00E440A7"/>
    <w:rsid w:val="00E45175"/>
    <w:rsid w:val="00E451C7"/>
    <w:rsid w:val="00E458C4"/>
    <w:rsid w:val="00E45951"/>
    <w:rsid w:val="00E45AF4"/>
    <w:rsid w:val="00E45C8B"/>
    <w:rsid w:val="00E45ECF"/>
    <w:rsid w:val="00E4600D"/>
    <w:rsid w:val="00E4634D"/>
    <w:rsid w:val="00E4655B"/>
    <w:rsid w:val="00E46885"/>
    <w:rsid w:val="00E46B3D"/>
    <w:rsid w:val="00E47348"/>
    <w:rsid w:val="00E475E5"/>
    <w:rsid w:val="00E479C3"/>
    <w:rsid w:val="00E47BB2"/>
    <w:rsid w:val="00E47BF0"/>
    <w:rsid w:val="00E50348"/>
    <w:rsid w:val="00E50423"/>
    <w:rsid w:val="00E504DD"/>
    <w:rsid w:val="00E50B52"/>
    <w:rsid w:val="00E50BCE"/>
    <w:rsid w:val="00E50F26"/>
    <w:rsid w:val="00E5109C"/>
    <w:rsid w:val="00E51368"/>
    <w:rsid w:val="00E5147A"/>
    <w:rsid w:val="00E516E8"/>
    <w:rsid w:val="00E517E6"/>
    <w:rsid w:val="00E51DA8"/>
    <w:rsid w:val="00E51DB9"/>
    <w:rsid w:val="00E522A3"/>
    <w:rsid w:val="00E52418"/>
    <w:rsid w:val="00E52C80"/>
    <w:rsid w:val="00E52DC1"/>
    <w:rsid w:val="00E52F34"/>
    <w:rsid w:val="00E53138"/>
    <w:rsid w:val="00E539D7"/>
    <w:rsid w:val="00E53A9F"/>
    <w:rsid w:val="00E543BB"/>
    <w:rsid w:val="00E54543"/>
    <w:rsid w:val="00E54827"/>
    <w:rsid w:val="00E54967"/>
    <w:rsid w:val="00E549CD"/>
    <w:rsid w:val="00E549D3"/>
    <w:rsid w:val="00E54A95"/>
    <w:rsid w:val="00E54DD6"/>
    <w:rsid w:val="00E551CF"/>
    <w:rsid w:val="00E5569B"/>
    <w:rsid w:val="00E55B86"/>
    <w:rsid w:val="00E55CC5"/>
    <w:rsid w:val="00E55D11"/>
    <w:rsid w:val="00E561B4"/>
    <w:rsid w:val="00E5623B"/>
    <w:rsid w:val="00E56357"/>
    <w:rsid w:val="00E565F8"/>
    <w:rsid w:val="00E569F1"/>
    <w:rsid w:val="00E56C78"/>
    <w:rsid w:val="00E56D28"/>
    <w:rsid w:val="00E56D75"/>
    <w:rsid w:val="00E56ED5"/>
    <w:rsid w:val="00E5705D"/>
    <w:rsid w:val="00E5709A"/>
    <w:rsid w:val="00E5761B"/>
    <w:rsid w:val="00E5765C"/>
    <w:rsid w:val="00E5767F"/>
    <w:rsid w:val="00E57C36"/>
    <w:rsid w:val="00E57C5F"/>
    <w:rsid w:val="00E57D31"/>
    <w:rsid w:val="00E57D6C"/>
    <w:rsid w:val="00E60204"/>
    <w:rsid w:val="00E60895"/>
    <w:rsid w:val="00E60919"/>
    <w:rsid w:val="00E60DB6"/>
    <w:rsid w:val="00E60E99"/>
    <w:rsid w:val="00E61510"/>
    <w:rsid w:val="00E61848"/>
    <w:rsid w:val="00E61B20"/>
    <w:rsid w:val="00E61B4E"/>
    <w:rsid w:val="00E61F58"/>
    <w:rsid w:val="00E6206C"/>
    <w:rsid w:val="00E621B3"/>
    <w:rsid w:val="00E62362"/>
    <w:rsid w:val="00E62544"/>
    <w:rsid w:val="00E62D6D"/>
    <w:rsid w:val="00E63270"/>
    <w:rsid w:val="00E63336"/>
    <w:rsid w:val="00E63A34"/>
    <w:rsid w:val="00E63DF5"/>
    <w:rsid w:val="00E63EA1"/>
    <w:rsid w:val="00E641A7"/>
    <w:rsid w:val="00E642F3"/>
    <w:rsid w:val="00E64310"/>
    <w:rsid w:val="00E64774"/>
    <w:rsid w:val="00E652D3"/>
    <w:rsid w:val="00E65376"/>
    <w:rsid w:val="00E65A28"/>
    <w:rsid w:val="00E65A81"/>
    <w:rsid w:val="00E65FBC"/>
    <w:rsid w:val="00E66285"/>
    <w:rsid w:val="00E665CE"/>
    <w:rsid w:val="00E66900"/>
    <w:rsid w:val="00E66E74"/>
    <w:rsid w:val="00E6711A"/>
    <w:rsid w:val="00E673D2"/>
    <w:rsid w:val="00E6741D"/>
    <w:rsid w:val="00E674E3"/>
    <w:rsid w:val="00E67790"/>
    <w:rsid w:val="00E67EF0"/>
    <w:rsid w:val="00E70D78"/>
    <w:rsid w:val="00E715C0"/>
    <w:rsid w:val="00E71937"/>
    <w:rsid w:val="00E71A8E"/>
    <w:rsid w:val="00E72619"/>
    <w:rsid w:val="00E72824"/>
    <w:rsid w:val="00E72C93"/>
    <w:rsid w:val="00E72D22"/>
    <w:rsid w:val="00E730C6"/>
    <w:rsid w:val="00E73226"/>
    <w:rsid w:val="00E733EC"/>
    <w:rsid w:val="00E73949"/>
    <w:rsid w:val="00E73EA8"/>
    <w:rsid w:val="00E73FC3"/>
    <w:rsid w:val="00E74817"/>
    <w:rsid w:val="00E748A0"/>
    <w:rsid w:val="00E74CD4"/>
    <w:rsid w:val="00E74E50"/>
    <w:rsid w:val="00E750A8"/>
    <w:rsid w:val="00E750AF"/>
    <w:rsid w:val="00E754AE"/>
    <w:rsid w:val="00E75820"/>
    <w:rsid w:val="00E75C26"/>
    <w:rsid w:val="00E75C67"/>
    <w:rsid w:val="00E76299"/>
    <w:rsid w:val="00E76CB6"/>
    <w:rsid w:val="00E76D97"/>
    <w:rsid w:val="00E76F4F"/>
    <w:rsid w:val="00E7763E"/>
    <w:rsid w:val="00E77681"/>
    <w:rsid w:val="00E777AF"/>
    <w:rsid w:val="00E778EA"/>
    <w:rsid w:val="00E77D5E"/>
    <w:rsid w:val="00E80049"/>
    <w:rsid w:val="00E800E6"/>
    <w:rsid w:val="00E801F8"/>
    <w:rsid w:val="00E80243"/>
    <w:rsid w:val="00E8025F"/>
    <w:rsid w:val="00E8034E"/>
    <w:rsid w:val="00E804F5"/>
    <w:rsid w:val="00E80E2D"/>
    <w:rsid w:val="00E80E5D"/>
    <w:rsid w:val="00E8122A"/>
    <w:rsid w:val="00E815C3"/>
    <w:rsid w:val="00E820DA"/>
    <w:rsid w:val="00E82154"/>
    <w:rsid w:val="00E82939"/>
    <w:rsid w:val="00E829BA"/>
    <w:rsid w:val="00E82C4D"/>
    <w:rsid w:val="00E82C9E"/>
    <w:rsid w:val="00E83255"/>
    <w:rsid w:val="00E83417"/>
    <w:rsid w:val="00E835E6"/>
    <w:rsid w:val="00E83C43"/>
    <w:rsid w:val="00E83D8D"/>
    <w:rsid w:val="00E844D7"/>
    <w:rsid w:val="00E8496D"/>
    <w:rsid w:val="00E84A49"/>
    <w:rsid w:val="00E8507B"/>
    <w:rsid w:val="00E8530C"/>
    <w:rsid w:val="00E85457"/>
    <w:rsid w:val="00E85925"/>
    <w:rsid w:val="00E86055"/>
    <w:rsid w:val="00E86107"/>
    <w:rsid w:val="00E864FF"/>
    <w:rsid w:val="00E86C97"/>
    <w:rsid w:val="00E86D10"/>
    <w:rsid w:val="00E87308"/>
    <w:rsid w:val="00E87469"/>
    <w:rsid w:val="00E874FF"/>
    <w:rsid w:val="00E8756C"/>
    <w:rsid w:val="00E87595"/>
    <w:rsid w:val="00E87BB6"/>
    <w:rsid w:val="00E87D65"/>
    <w:rsid w:val="00E87FE1"/>
    <w:rsid w:val="00E90102"/>
    <w:rsid w:val="00E90375"/>
    <w:rsid w:val="00E903EE"/>
    <w:rsid w:val="00E905BE"/>
    <w:rsid w:val="00E90AB5"/>
    <w:rsid w:val="00E91239"/>
    <w:rsid w:val="00E9139F"/>
    <w:rsid w:val="00E914DC"/>
    <w:rsid w:val="00E9194A"/>
    <w:rsid w:val="00E919B8"/>
    <w:rsid w:val="00E91AF2"/>
    <w:rsid w:val="00E91DB7"/>
    <w:rsid w:val="00E91FDB"/>
    <w:rsid w:val="00E921D6"/>
    <w:rsid w:val="00E928DC"/>
    <w:rsid w:val="00E92B19"/>
    <w:rsid w:val="00E92B5B"/>
    <w:rsid w:val="00E92CFC"/>
    <w:rsid w:val="00E9387E"/>
    <w:rsid w:val="00E93CA2"/>
    <w:rsid w:val="00E93D09"/>
    <w:rsid w:val="00E93EB8"/>
    <w:rsid w:val="00E941AA"/>
    <w:rsid w:val="00E94454"/>
    <w:rsid w:val="00E953E6"/>
    <w:rsid w:val="00E9541B"/>
    <w:rsid w:val="00E95465"/>
    <w:rsid w:val="00E95BC6"/>
    <w:rsid w:val="00E95F4F"/>
    <w:rsid w:val="00E963A9"/>
    <w:rsid w:val="00E965FC"/>
    <w:rsid w:val="00E96B5C"/>
    <w:rsid w:val="00E9782C"/>
    <w:rsid w:val="00E97B7C"/>
    <w:rsid w:val="00EA0341"/>
    <w:rsid w:val="00EA0652"/>
    <w:rsid w:val="00EA06FE"/>
    <w:rsid w:val="00EA0870"/>
    <w:rsid w:val="00EA0ED4"/>
    <w:rsid w:val="00EA12FF"/>
    <w:rsid w:val="00EA17D9"/>
    <w:rsid w:val="00EA1D85"/>
    <w:rsid w:val="00EA1DD3"/>
    <w:rsid w:val="00EA1DE0"/>
    <w:rsid w:val="00EA21DC"/>
    <w:rsid w:val="00EA2318"/>
    <w:rsid w:val="00EA2570"/>
    <w:rsid w:val="00EA28E0"/>
    <w:rsid w:val="00EA2B3B"/>
    <w:rsid w:val="00EA2B3D"/>
    <w:rsid w:val="00EA2E65"/>
    <w:rsid w:val="00EA2F8A"/>
    <w:rsid w:val="00EA343E"/>
    <w:rsid w:val="00EA389F"/>
    <w:rsid w:val="00EA397A"/>
    <w:rsid w:val="00EA47F7"/>
    <w:rsid w:val="00EA4819"/>
    <w:rsid w:val="00EA4849"/>
    <w:rsid w:val="00EA4907"/>
    <w:rsid w:val="00EA4B09"/>
    <w:rsid w:val="00EA4BB5"/>
    <w:rsid w:val="00EA4D4A"/>
    <w:rsid w:val="00EA4DE6"/>
    <w:rsid w:val="00EA5014"/>
    <w:rsid w:val="00EA5062"/>
    <w:rsid w:val="00EA5D9D"/>
    <w:rsid w:val="00EA5DAD"/>
    <w:rsid w:val="00EA66BC"/>
    <w:rsid w:val="00EA6732"/>
    <w:rsid w:val="00EA6852"/>
    <w:rsid w:val="00EA6B06"/>
    <w:rsid w:val="00EA6BBC"/>
    <w:rsid w:val="00EA6F7C"/>
    <w:rsid w:val="00EA6FC9"/>
    <w:rsid w:val="00EA70EA"/>
    <w:rsid w:val="00EA7915"/>
    <w:rsid w:val="00EA7A05"/>
    <w:rsid w:val="00EA7B88"/>
    <w:rsid w:val="00EA7C4F"/>
    <w:rsid w:val="00EA7C98"/>
    <w:rsid w:val="00EB0149"/>
    <w:rsid w:val="00EB02F1"/>
    <w:rsid w:val="00EB05AB"/>
    <w:rsid w:val="00EB05F9"/>
    <w:rsid w:val="00EB0B92"/>
    <w:rsid w:val="00EB0E8D"/>
    <w:rsid w:val="00EB136B"/>
    <w:rsid w:val="00EB148F"/>
    <w:rsid w:val="00EB15D1"/>
    <w:rsid w:val="00EB15E3"/>
    <w:rsid w:val="00EB1965"/>
    <w:rsid w:val="00EB1BA3"/>
    <w:rsid w:val="00EB1C16"/>
    <w:rsid w:val="00EB20B1"/>
    <w:rsid w:val="00EB216C"/>
    <w:rsid w:val="00EB23B1"/>
    <w:rsid w:val="00EB2595"/>
    <w:rsid w:val="00EB2624"/>
    <w:rsid w:val="00EB264D"/>
    <w:rsid w:val="00EB267E"/>
    <w:rsid w:val="00EB2A57"/>
    <w:rsid w:val="00EB2DAA"/>
    <w:rsid w:val="00EB2E9F"/>
    <w:rsid w:val="00EB3040"/>
    <w:rsid w:val="00EB311E"/>
    <w:rsid w:val="00EB3310"/>
    <w:rsid w:val="00EB359B"/>
    <w:rsid w:val="00EB376A"/>
    <w:rsid w:val="00EB3984"/>
    <w:rsid w:val="00EB39B1"/>
    <w:rsid w:val="00EB40DA"/>
    <w:rsid w:val="00EB4198"/>
    <w:rsid w:val="00EB43B7"/>
    <w:rsid w:val="00EB4665"/>
    <w:rsid w:val="00EB46C2"/>
    <w:rsid w:val="00EB471A"/>
    <w:rsid w:val="00EB4819"/>
    <w:rsid w:val="00EB497D"/>
    <w:rsid w:val="00EB4A84"/>
    <w:rsid w:val="00EB4FE5"/>
    <w:rsid w:val="00EB5094"/>
    <w:rsid w:val="00EB541E"/>
    <w:rsid w:val="00EB57E1"/>
    <w:rsid w:val="00EB5A7F"/>
    <w:rsid w:val="00EB5DFC"/>
    <w:rsid w:val="00EB6213"/>
    <w:rsid w:val="00EB64F2"/>
    <w:rsid w:val="00EB67F1"/>
    <w:rsid w:val="00EB681D"/>
    <w:rsid w:val="00EB6B3C"/>
    <w:rsid w:val="00EB722C"/>
    <w:rsid w:val="00EB7253"/>
    <w:rsid w:val="00EB73D2"/>
    <w:rsid w:val="00EB7F3A"/>
    <w:rsid w:val="00EC00BC"/>
    <w:rsid w:val="00EC016F"/>
    <w:rsid w:val="00EC0236"/>
    <w:rsid w:val="00EC030B"/>
    <w:rsid w:val="00EC0357"/>
    <w:rsid w:val="00EC0430"/>
    <w:rsid w:val="00EC06B7"/>
    <w:rsid w:val="00EC0753"/>
    <w:rsid w:val="00EC0869"/>
    <w:rsid w:val="00EC09E1"/>
    <w:rsid w:val="00EC0EEC"/>
    <w:rsid w:val="00EC1A98"/>
    <w:rsid w:val="00EC1B76"/>
    <w:rsid w:val="00EC203F"/>
    <w:rsid w:val="00EC2283"/>
    <w:rsid w:val="00EC2C89"/>
    <w:rsid w:val="00EC2D82"/>
    <w:rsid w:val="00EC324F"/>
    <w:rsid w:val="00EC32B4"/>
    <w:rsid w:val="00EC3359"/>
    <w:rsid w:val="00EC3619"/>
    <w:rsid w:val="00EC36C9"/>
    <w:rsid w:val="00EC39B5"/>
    <w:rsid w:val="00EC3BBD"/>
    <w:rsid w:val="00EC3F08"/>
    <w:rsid w:val="00EC4127"/>
    <w:rsid w:val="00EC4189"/>
    <w:rsid w:val="00EC42E5"/>
    <w:rsid w:val="00EC433C"/>
    <w:rsid w:val="00EC48C2"/>
    <w:rsid w:val="00EC4AFF"/>
    <w:rsid w:val="00EC4C99"/>
    <w:rsid w:val="00EC4E1F"/>
    <w:rsid w:val="00EC50E5"/>
    <w:rsid w:val="00EC518D"/>
    <w:rsid w:val="00EC51BA"/>
    <w:rsid w:val="00EC53D7"/>
    <w:rsid w:val="00EC5493"/>
    <w:rsid w:val="00EC554A"/>
    <w:rsid w:val="00EC5575"/>
    <w:rsid w:val="00EC5CDA"/>
    <w:rsid w:val="00EC5FC2"/>
    <w:rsid w:val="00EC5FD1"/>
    <w:rsid w:val="00EC6081"/>
    <w:rsid w:val="00EC6295"/>
    <w:rsid w:val="00EC6544"/>
    <w:rsid w:val="00EC6D75"/>
    <w:rsid w:val="00EC77E4"/>
    <w:rsid w:val="00EC79D1"/>
    <w:rsid w:val="00EC7A0E"/>
    <w:rsid w:val="00EC7DC4"/>
    <w:rsid w:val="00EC7F7C"/>
    <w:rsid w:val="00ED0439"/>
    <w:rsid w:val="00ED0540"/>
    <w:rsid w:val="00ED073C"/>
    <w:rsid w:val="00ED08EF"/>
    <w:rsid w:val="00ED0B6D"/>
    <w:rsid w:val="00ED1231"/>
    <w:rsid w:val="00ED1406"/>
    <w:rsid w:val="00ED1C16"/>
    <w:rsid w:val="00ED1CDE"/>
    <w:rsid w:val="00ED201F"/>
    <w:rsid w:val="00ED21DC"/>
    <w:rsid w:val="00ED22E7"/>
    <w:rsid w:val="00ED2510"/>
    <w:rsid w:val="00ED26A6"/>
    <w:rsid w:val="00ED2B00"/>
    <w:rsid w:val="00ED3148"/>
    <w:rsid w:val="00ED35B0"/>
    <w:rsid w:val="00ED3622"/>
    <w:rsid w:val="00ED3698"/>
    <w:rsid w:val="00ED374A"/>
    <w:rsid w:val="00ED376F"/>
    <w:rsid w:val="00ED3CE6"/>
    <w:rsid w:val="00ED433F"/>
    <w:rsid w:val="00ED446A"/>
    <w:rsid w:val="00ED4813"/>
    <w:rsid w:val="00ED491E"/>
    <w:rsid w:val="00ED51E9"/>
    <w:rsid w:val="00ED567E"/>
    <w:rsid w:val="00ED5A2B"/>
    <w:rsid w:val="00ED5E78"/>
    <w:rsid w:val="00ED60C2"/>
    <w:rsid w:val="00ED61D2"/>
    <w:rsid w:val="00ED677F"/>
    <w:rsid w:val="00ED6852"/>
    <w:rsid w:val="00ED709E"/>
    <w:rsid w:val="00ED71C4"/>
    <w:rsid w:val="00EE0475"/>
    <w:rsid w:val="00EE097D"/>
    <w:rsid w:val="00EE0B10"/>
    <w:rsid w:val="00EE0C20"/>
    <w:rsid w:val="00EE0CFE"/>
    <w:rsid w:val="00EE0F33"/>
    <w:rsid w:val="00EE11F2"/>
    <w:rsid w:val="00EE124F"/>
    <w:rsid w:val="00EE12C4"/>
    <w:rsid w:val="00EE14D2"/>
    <w:rsid w:val="00EE1519"/>
    <w:rsid w:val="00EE16A0"/>
    <w:rsid w:val="00EE1CC9"/>
    <w:rsid w:val="00EE1D5F"/>
    <w:rsid w:val="00EE2498"/>
    <w:rsid w:val="00EE24F5"/>
    <w:rsid w:val="00EE2518"/>
    <w:rsid w:val="00EE2856"/>
    <w:rsid w:val="00EE28D9"/>
    <w:rsid w:val="00EE2A4A"/>
    <w:rsid w:val="00EE2A57"/>
    <w:rsid w:val="00EE2E99"/>
    <w:rsid w:val="00EE3042"/>
    <w:rsid w:val="00EE318A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6FA"/>
    <w:rsid w:val="00EE5754"/>
    <w:rsid w:val="00EE64EA"/>
    <w:rsid w:val="00EE6643"/>
    <w:rsid w:val="00EE66D4"/>
    <w:rsid w:val="00EE6B49"/>
    <w:rsid w:val="00EE6C5C"/>
    <w:rsid w:val="00EE6C7C"/>
    <w:rsid w:val="00EE6F6F"/>
    <w:rsid w:val="00EE71AE"/>
    <w:rsid w:val="00EE7C49"/>
    <w:rsid w:val="00EE7C80"/>
    <w:rsid w:val="00EE7F4B"/>
    <w:rsid w:val="00EF0AF8"/>
    <w:rsid w:val="00EF0DA8"/>
    <w:rsid w:val="00EF0E0D"/>
    <w:rsid w:val="00EF0ED3"/>
    <w:rsid w:val="00EF1041"/>
    <w:rsid w:val="00EF109B"/>
    <w:rsid w:val="00EF1711"/>
    <w:rsid w:val="00EF1B7E"/>
    <w:rsid w:val="00EF1FD5"/>
    <w:rsid w:val="00EF20C7"/>
    <w:rsid w:val="00EF2102"/>
    <w:rsid w:val="00EF2462"/>
    <w:rsid w:val="00EF2576"/>
    <w:rsid w:val="00EF25E8"/>
    <w:rsid w:val="00EF290B"/>
    <w:rsid w:val="00EF29F1"/>
    <w:rsid w:val="00EF2B8C"/>
    <w:rsid w:val="00EF2D0B"/>
    <w:rsid w:val="00EF2DC1"/>
    <w:rsid w:val="00EF3031"/>
    <w:rsid w:val="00EF32AD"/>
    <w:rsid w:val="00EF3591"/>
    <w:rsid w:val="00EF35D3"/>
    <w:rsid w:val="00EF36C5"/>
    <w:rsid w:val="00EF3748"/>
    <w:rsid w:val="00EF37E8"/>
    <w:rsid w:val="00EF38C2"/>
    <w:rsid w:val="00EF38C9"/>
    <w:rsid w:val="00EF3BB7"/>
    <w:rsid w:val="00EF3BEB"/>
    <w:rsid w:val="00EF404A"/>
    <w:rsid w:val="00EF41F3"/>
    <w:rsid w:val="00EF43A4"/>
    <w:rsid w:val="00EF4702"/>
    <w:rsid w:val="00EF4C90"/>
    <w:rsid w:val="00EF508B"/>
    <w:rsid w:val="00EF50D4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EF775D"/>
    <w:rsid w:val="00EF7885"/>
    <w:rsid w:val="00EF78F6"/>
    <w:rsid w:val="00EF7FF7"/>
    <w:rsid w:val="00F00174"/>
    <w:rsid w:val="00F00177"/>
    <w:rsid w:val="00F0084A"/>
    <w:rsid w:val="00F00C26"/>
    <w:rsid w:val="00F00E29"/>
    <w:rsid w:val="00F01541"/>
    <w:rsid w:val="00F01647"/>
    <w:rsid w:val="00F0187C"/>
    <w:rsid w:val="00F01D7E"/>
    <w:rsid w:val="00F01E69"/>
    <w:rsid w:val="00F01F1F"/>
    <w:rsid w:val="00F022EE"/>
    <w:rsid w:val="00F025F1"/>
    <w:rsid w:val="00F026BD"/>
    <w:rsid w:val="00F02957"/>
    <w:rsid w:val="00F02A4F"/>
    <w:rsid w:val="00F02CBD"/>
    <w:rsid w:val="00F02DD6"/>
    <w:rsid w:val="00F02F2D"/>
    <w:rsid w:val="00F03598"/>
    <w:rsid w:val="00F035FE"/>
    <w:rsid w:val="00F0380A"/>
    <w:rsid w:val="00F03AB8"/>
    <w:rsid w:val="00F03CAE"/>
    <w:rsid w:val="00F0409E"/>
    <w:rsid w:val="00F041D4"/>
    <w:rsid w:val="00F04515"/>
    <w:rsid w:val="00F04B15"/>
    <w:rsid w:val="00F04BEB"/>
    <w:rsid w:val="00F051B5"/>
    <w:rsid w:val="00F05282"/>
    <w:rsid w:val="00F05914"/>
    <w:rsid w:val="00F05C8F"/>
    <w:rsid w:val="00F05D4F"/>
    <w:rsid w:val="00F05E05"/>
    <w:rsid w:val="00F0667B"/>
    <w:rsid w:val="00F06888"/>
    <w:rsid w:val="00F068DA"/>
    <w:rsid w:val="00F0701B"/>
    <w:rsid w:val="00F07124"/>
    <w:rsid w:val="00F071DA"/>
    <w:rsid w:val="00F07354"/>
    <w:rsid w:val="00F07382"/>
    <w:rsid w:val="00F0739F"/>
    <w:rsid w:val="00F07804"/>
    <w:rsid w:val="00F07E81"/>
    <w:rsid w:val="00F10041"/>
    <w:rsid w:val="00F10637"/>
    <w:rsid w:val="00F10A2A"/>
    <w:rsid w:val="00F10FD3"/>
    <w:rsid w:val="00F1112C"/>
    <w:rsid w:val="00F11969"/>
    <w:rsid w:val="00F11B30"/>
    <w:rsid w:val="00F11C25"/>
    <w:rsid w:val="00F123F9"/>
    <w:rsid w:val="00F12580"/>
    <w:rsid w:val="00F12750"/>
    <w:rsid w:val="00F13B25"/>
    <w:rsid w:val="00F13F1F"/>
    <w:rsid w:val="00F13FF3"/>
    <w:rsid w:val="00F14247"/>
    <w:rsid w:val="00F148FB"/>
    <w:rsid w:val="00F14942"/>
    <w:rsid w:val="00F14B46"/>
    <w:rsid w:val="00F14BB6"/>
    <w:rsid w:val="00F14DC2"/>
    <w:rsid w:val="00F15098"/>
    <w:rsid w:val="00F15386"/>
    <w:rsid w:val="00F1546D"/>
    <w:rsid w:val="00F15B2E"/>
    <w:rsid w:val="00F15BBB"/>
    <w:rsid w:val="00F1604D"/>
    <w:rsid w:val="00F160A3"/>
    <w:rsid w:val="00F16278"/>
    <w:rsid w:val="00F16370"/>
    <w:rsid w:val="00F1650D"/>
    <w:rsid w:val="00F165F4"/>
    <w:rsid w:val="00F1689B"/>
    <w:rsid w:val="00F16AAE"/>
    <w:rsid w:val="00F1704F"/>
    <w:rsid w:val="00F17222"/>
    <w:rsid w:val="00F17494"/>
    <w:rsid w:val="00F17729"/>
    <w:rsid w:val="00F17AF1"/>
    <w:rsid w:val="00F17D87"/>
    <w:rsid w:val="00F17F1A"/>
    <w:rsid w:val="00F17FF4"/>
    <w:rsid w:val="00F2053F"/>
    <w:rsid w:val="00F20CF4"/>
    <w:rsid w:val="00F20DCB"/>
    <w:rsid w:val="00F211C4"/>
    <w:rsid w:val="00F21229"/>
    <w:rsid w:val="00F2153E"/>
    <w:rsid w:val="00F215C0"/>
    <w:rsid w:val="00F219A8"/>
    <w:rsid w:val="00F21B6F"/>
    <w:rsid w:val="00F21C2C"/>
    <w:rsid w:val="00F21D69"/>
    <w:rsid w:val="00F21FFF"/>
    <w:rsid w:val="00F222EC"/>
    <w:rsid w:val="00F224CB"/>
    <w:rsid w:val="00F2292C"/>
    <w:rsid w:val="00F22961"/>
    <w:rsid w:val="00F229B5"/>
    <w:rsid w:val="00F229F0"/>
    <w:rsid w:val="00F22ED9"/>
    <w:rsid w:val="00F22FE5"/>
    <w:rsid w:val="00F23317"/>
    <w:rsid w:val="00F23454"/>
    <w:rsid w:val="00F241C1"/>
    <w:rsid w:val="00F2448F"/>
    <w:rsid w:val="00F24964"/>
    <w:rsid w:val="00F24C7F"/>
    <w:rsid w:val="00F2512F"/>
    <w:rsid w:val="00F2524E"/>
    <w:rsid w:val="00F252E2"/>
    <w:rsid w:val="00F253AE"/>
    <w:rsid w:val="00F25773"/>
    <w:rsid w:val="00F25CC9"/>
    <w:rsid w:val="00F25FCC"/>
    <w:rsid w:val="00F26029"/>
    <w:rsid w:val="00F2608C"/>
    <w:rsid w:val="00F265C6"/>
    <w:rsid w:val="00F2697A"/>
    <w:rsid w:val="00F2702E"/>
    <w:rsid w:val="00F271B5"/>
    <w:rsid w:val="00F2725E"/>
    <w:rsid w:val="00F272A9"/>
    <w:rsid w:val="00F273C0"/>
    <w:rsid w:val="00F27604"/>
    <w:rsid w:val="00F278A1"/>
    <w:rsid w:val="00F27913"/>
    <w:rsid w:val="00F27A75"/>
    <w:rsid w:val="00F27AAB"/>
    <w:rsid w:val="00F27F80"/>
    <w:rsid w:val="00F30092"/>
    <w:rsid w:val="00F30922"/>
    <w:rsid w:val="00F30B60"/>
    <w:rsid w:val="00F30CD9"/>
    <w:rsid w:val="00F310C1"/>
    <w:rsid w:val="00F31476"/>
    <w:rsid w:val="00F31528"/>
    <w:rsid w:val="00F317BC"/>
    <w:rsid w:val="00F31E5A"/>
    <w:rsid w:val="00F320CA"/>
    <w:rsid w:val="00F325D7"/>
    <w:rsid w:val="00F32A82"/>
    <w:rsid w:val="00F32E24"/>
    <w:rsid w:val="00F32EC5"/>
    <w:rsid w:val="00F33244"/>
    <w:rsid w:val="00F3336E"/>
    <w:rsid w:val="00F33763"/>
    <w:rsid w:val="00F33A3F"/>
    <w:rsid w:val="00F33AB4"/>
    <w:rsid w:val="00F33BFF"/>
    <w:rsid w:val="00F33E57"/>
    <w:rsid w:val="00F33E91"/>
    <w:rsid w:val="00F34240"/>
    <w:rsid w:val="00F3474C"/>
    <w:rsid w:val="00F34839"/>
    <w:rsid w:val="00F34861"/>
    <w:rsid w:val="00F349FC"/>
    <w:rsid w:val="00F34A0A"/>
    <w:rsid w:val="00F353B5"/>
    <w:rsid w:val="00F35638"/>
    <w:rsid w:val="00F35802"/>
    <w:rsid w:val="00F35A00"/>
    <w:rsid w:val="00F35A4B"/>
    <w:rsid w:val="00F35DEF"/>
    <w:rsid w:val="00F3608A"/>
    <w:rsid w:val="00F361C3"/>
    <w:rsid w:val="00F36552"/>
    <w:rsid w:val="00F36721"/>
    <w:rsid w:val="00F36B0F"/>
    <w:rsid w:val="00F36EDD"/>
    <w:rsid w:val="00F37032"/>
    <w:rsid w:val="00F378FE"/>
    <w:rsid w:val="00F37A73"/>
    <w:rsid w:val="00F4019D"/>
    <w:rsid w:val="00F406FF"/>
    <w:rsid w:val="00F40A4A"/>
    <w:rsid w:val="00F40A74"/>
    <w:rsid w:val="00F40B6C"/>
    <w:rsid w:val="00F40D1F"/>
    <w:rsid w:val="00F4113F"/>
    <w:rsid w:val="00F412F9"/>
    <w:rsid w:val="00F4160F"/>
    <w:rsid w:val="00F41771"/>
    <w:rsid w:val="00F419AC"/>
    <w:rsid w:val="00F419E8"/>
    <w:rsid w:val="00F41A3D"/>
    <w:rsid w:val="00F41E3D"/>
    <w:rsid w:val="00F4262D"/>
    <w:rsid w:val="00F426E9"/>
    <w:rsid w:val="00F42A5C"/>
    <w:rsid w:val="00F42B27"/>
    <w:rsid w:val="00F42D47"/>
    <w:rsid w:val="00F42D68"/>
    <w:rsid w:val="00F42EA5"/>
    <w:rsid w:val="00F430C0"/>
    <w:rsid w:val="00F431AF"/>
    <w:rsid w:val="00F432ED"/>
    <w:rsid w:val="00F43AAA"/>
    <w:rsid w:val="00F43B6A"/>
    <w:rsid w:val="00F43C68"/>
    <w:rsid w:val="00F43EA1"/>
    <w:rsid w:val="00F44581"/>
    <w:rsid w:val="00F44D98"/>
    <w:rsid w:val="00F44FBC"/>
    <w:rsid w:val="00F45077"/>
    <w:rsid w:val="00F45170"/>
    <w:rsid w:val="00F4594B"/>
    <w:rsid w:val="00F45C16"/>
    <w:rsid w:val="00F45F42"/>
    <w:rsid w:val="00F46049"/>
    <w:rsid w:val="00F46756"/>
    <w:rsid w:val="00F4690D"/>
    <w:rsid w:val="00F46DB2"/>
    <w:rsid w:val="00F4707E"/>
    <w:rsid w:val="00F4738F"/>
    <w:rsid w:val="00F475D8"/>
    <w:rsid w:val="00F478E7"/>
    <w:rsid w:val="00F507C0"/>
    <w:rsid w:val="00F508F9"/>
    <w:rsid w:val="00F50A71"/>
    <w:rsid w:val="00F50AAB"/>
    <w:rsid w:val="00F513F7"/>
    <w:rsid w:val="00F51613"/>
    <w:rsid w:val="00F51742"/>
    <w:rsid w:val="00F51ABE"/>
    <w:rsid w:val="00F51CE5"/>
    <w:rsid w:val="00F51F09"/>
    <w:rsid w:val="00F523AF"/>
    <w:rsid w:val="00F5255D"/>
    <w:rsid w:val="00F5287C"/>
    <w:rsid w:val="00F52C80"/>
    <w:rsid w:val="00F52CB6"/>
    <w:rsid w:val="00F52F2F"/>
    <w:rsid w:val="00F531A1"/>
    <w:rsid w:val="00F53730"/>
    <w:rsid w:val="00F53A64"/>
    <w:rsid w:val="00F53CB1"/>
    <w:rsid w:val="00F541FC"/>
    <w:rsid w:val="00F54300"/>
    <w:rsid w:val="00F54561"/>
    <w:rsid w:val="00F545AA"/>
    <w:rsid w:val="00F546C1"/>
    <w:rsid w:val="00F54AD9"/>
    <w:rsid w:val="00F54B40"/>
    <w:rsid w:val="00F54CB1"/>
    <w:rsid w:val="00F54DA5"/>
    <w:rsid w:val="00F550B0"/>
    <w:rsid w:val="00F55520"/>
    <w:rsid w:val="00F55C80"/>
    <w:rsid w:val="00F55E78"/>
    <w:rsid w:val="00F5607B"/>
    <w:rsid w:val="00F562FB"/>
    <w:rsid w:val="00F5675A"/>
    <w:rsid w:val="00F56AE5"/>
    <w:rsid w:val="00F56D2A"/>
    <w:rsid w:val="00F56D9D"/>
    <w:rsid w:val="00F56DBE"/>
    <w:rsid w:val="00F57111"/>
    <w:rsid w:val="00F57129"/>
    <w:rsid w:val="00F5754F"/>
    <w:rsid w:val="00F5775D"/>
    <w:rsid w:val="00F57C73"/>
    <w:rsid w:val="00F57F7D"/>
    <w:rsid w:val="00F602D3"/>
    <w:rsid w:val="00F60348"/>
    <w:rsid w:val="00F6051E"/>
    <w:rsid w:val="00F61140"/>
    <w:rsid w:val="00F61347"/>
    <w:rsid w:val="00F61909"/>
    <w:rsid w:val="00F620CB"/>
    <w:rsid w:val="00F62718"/>
    <w:rsid w:val="00F62834"/>
    <w:rsid w:val="00F62B27"/>
    <w:rsid w:val="00F62E99"/>
    <w:rsid w:val="00F63049"/>
    <w:rsid w:val="00F6378A"/>
    <w:rsid w:val="00F63D39"/>
    <w:rsid w:val="00F63FAF"/>
    <w:rsid w:val="00F641E2"/>
    <w:rsid w:val="00F64B38"/>
    <w:rsid w:val="00F652BA"/>
    <w:rsid w:val="00F654FD"/>
    <w:rsid w:val="00F65797"/>
    <w:rsid w:val="00F657D6"/>
    <w:rsid w:val="00F65830"/>
    <w:rsid w:val="00F65E97"/>
    <w:rsid w:val="00F65EAA"/>
    <w:rsid w:val="00F66031"/>
    <w:rsid w:val="00F661E7"/>
    <w:rsid w:val="00F66340"/>
    <w:rsid w:val="00F66881"/>
    <w:rsid w:val="00F6695C"/>
    <w:rsid w:val="00F66989"/>
    <w:rsid w:val="00F66A5A"/>
    <w:rsid w:val="00F66F65"/>
    <w:rsid w:val="00F6747B"/>
    <w:rsid w:val="00F675DB"/>
    <w:rsid w:val="00F67ACF"/>
    <w:rsid w:val="00F67B8F"/>
    <w:rsid w:val="00F67BCF"/>
    <w:rsid w:val="00F67C58"/>
    <w:rsid w:val="00F67D2D"/>
    <w:rsid w:val="00F67D73"/>
    <w:rsid w:val="00F7009C"/>
    <w:rsid w:val="00F7059D"/>
    <w:rsid w:val="00F705AD"/>
    <w:rsid w:val="00F7064B"/>
    <w:rsid w:val="00F70668"/>
    <w:rsid w:val="00F7074E"/>
    <w:rsid w:val="00F7083C"/>
    <w:rsid w:val="00F70D4C"/>
    <w:rsid w:val="00F70E32"/>
    <w:rsid w:val="00F71093"/>
    <w:rsid w:val="00F710BB"/>
    <w:rsid w:val="00F719B7"/>
    <w:rsid w:val="00F724D8"/>
    <w:rsid w:val="00F72711"/>
    <w:rsid w:val="00F72804"/>
    <w:rsid w:val="00F73160"/>
    <w:rsid w:val="00F733DD"/>
    <w:rsid w:val="00F733F2"/>
    <w:rsid w:val="00F7341D"/>
    <w:rsid w:val="00F734EC"/>
    <w:rsid w:val="00F7385C"/>
    <w:rsid w:val="00F73CE8"/>
    <w:rsid w:val="00F74022"/>
    <w:rsid w:val="00F74097"/>
    <w:rsid w:val="00F740A9"/>
    <w:rsid w:val="00F7423E"/>
    <w:rsid w:val="00F742B1"/>
    <w:rsid w:val="00F74437"/>
    <w:rsid w:val="00F745B2"/>
    <w:rsid w:val="00F74747"/>
    <w:rsid w:val="00F747F8"/>
    <w:rsid w:val="00F74A2F"/>
    <w:rsid w:val="00F74E3A"/>
    <w:rsid w:val="00F750A0"/>
    <w:rsid w:val="00F750EA"/>
    <w:rsid w:val="00F75146"/>
    <w:rsid w:val="00F751DE"/>
    <w:rsid w:val="00F75694"/>
    <w:rsid w:val="00F756FA"/>
    <w:rsid w:val="00F757CD"/>
    <w:rsid w:val="00F75AD4"/>
    <w:rsid w:val="00F75BDB"/>
    <w:rsid w:val="00F75E06"/>
    <w:rsid w:val="00F75F22"/>
    <w:rsid w:val="00F75F7E"/>
    <w:rsid w:val="00F76740"/>
    <w:rsid w:val="00F76C8E"/>
    <w:rsid w:val="00F76D03"/>
    <w:rsid w:val="00F76F04"/>
    <w:rsid w:val="00F76F49"/>
    <w:rsid w:val="00F76FBC"/>
    <w:rsid w:val="00F772DE"/>
    <w:rsid w:val="00F773E7"/>
    <w:rsid w:val="00F774BC"/>
    <w:rsid w:val="00F77A41"/>
    <w:rsid w:val="00F77CB8"/>
    <w:rsid w:val="00F77D30"/>
    <w:rsid w:val="00F77E34"/>
    <w:rsid w:val="00F807B8"/>
    <w:rsid w:val="00F80BE2"/>
    <w:rsid w:val="00F80E72"/>
    <w:rsid w:val="00F81168"/>
    <w:rsid w:val="00F81436"/>
    <w:rsid w:val="00F814CD"/>
    <w:rsid w:val="00F8156B"/>
    <w:rsid w:val="00F81AFE"/>
    <w:rsid w:val="00F820E0"/>
    <w:rsid w:val="00F82663"/>
    <w:rsid w:val="00F8285C"/>
    <w:rsid w:val="00F8329E"/>
    <w:rsid w:val="00F83319"/>
    <w:rsid w:val="00F83646"/>
    <w:rsid w:val="00F8375B"/>
    <w:rsid w:val="00F838F7"/>
    <w:rsid w:val="00F83E32"/>
    <w:rsid w:val="00F841C2"/>
    <w:rsid w:val="00F841D0"/>
    <w:rsid w:val="00F8493A"/>
    <w:rsid w:val="00F84A9A"/>
    <w:rsid w:val="00F84BA1"/>
    <w:rsid w:val="00F84DCE"/>
    <w:rsid w:val="00F850FC"/>
    <w:rsid w:val="00F8510B"/>
    <w:rsid w:val="00F85707"/>
    <w:rsid w:val="00F86169"/>
    <w:rsid w:val="00F8626C"/>
    <w:rsid w:val="00F8651D"/>
    <w:rsid w:val="00F867E4"/>
    <w:rsid w:val="00F86814"/>
    <w:rsid w:val="00F86EB3"/>
    <w:rsid w:val="00F870BC"/>
    <w:rsid w:val="00F8714B"/>
    <w:rsid w:val="00F8720A"/>
    <w:rsid w:val="00F8720B"/>
    <w:rsid w:val="00F872EF"/>
    <w:rsid w:val="00F8735B"/>
    <w:rsid w:val="00F8745B"/>
    <w:rsid w:val="00F87951"/>
    <w:rsid w:val="00F87A2F"/>
    <w:rsid w:val="00F87AB5"/>
    <w:rsid w:val="00F87B02"/>
    <w:rsid w:val="00F87E94"/>
    <w:rsid w:val="00F902B0"/>
    <w:rsid w:val="00F902CC"/>
    <w:rsid w:val="00F905D1"/>
    <w:rsid w:val="00F913DA"/>
    <w:rsid w:val="00F91611"/>
    <w:rsid w:val="00F9181E"/>
    <w:rsid w:val="00F91BB1"/>
    <w:rsid w:val="00F920F2"/>
    <w:rsid w:val="00F922A5"/>
    <w:rsid w:val="00F927BA"/>
    <w:rsid w:val="00F92874"/>
    <w:rsid w:val="00F92D29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F8"/>
    <w:rsid w:val="00F9450E"/>
    <w:rsid w:val="00F95002"/>
    <w:rsid w:val="00F95127"/>
    <w:rsid w:val="00F95251"/>
    <w:rsid w:val="00F957C0"/>
    <w:rsid w:val="00F959D1"/>
    <w:rsid w:val="00F95A6D"/>
    <w:rsid w:val="00F95B73"/>
    <w:rsid w:val="00F95EDE"/>
    <w:rsid w:val="00F95FB7"/>
    <w:rsid w:val="00F961AB"/>
    <w:rsid w:val="00F96A98"/>
    <w:rsid w:val="00F96FD3"/>
    <w:rsid w:val="00F975FE"/>
    <w:rsid w:val="00F97689"/>
    <w:rsid w:val="00F97843"/>
    <w:rsid w:val="00F9791F"/>
    <w:rsid w:val="00F97993"/>
    <w:rsid w:val="00F97A74"/>
    <w:rsid w:val="00F97CF6"/>
    <w:rsid w:val="00FA01F7"/>
    <w:rsid w:val="00FA029C"/>
    <w:rsid w:val="00FA04FB"/>
    <w:rsid w:val="00FA052D"/>
    <w:rsid w:val="00FA0640"/>
    <w:rsid w:val="00FA065E"/>
    <w:rsid w:val="00FA0804"/>
    <w:rsid w:val="00FA0807"/>
    <w:rsid w:val="00FA0833"/>
    <w:rsid w:val="00FA0889"/>
    <w:rsid w:val="00FA0A84"/>
    <w:rsid w:val="00FA0B45"/>
    <w:rsid w:val="00FA0BEB"/>
    <w:rsid w:val="00FA0DCF"/>
    <w:rsid w:val="00FA1180"/>
    <w:rsid w:val="00FA1662"/>
    <w:rsid w:val="00FA16BD"/>
    <w:rsid w:val="00FA1D33"/>
    <w:rsid w:val="00FA2131"/>
    <w:rsid w:val="00FA22DC"/>
    <w:rsid w:val="00FA283F"/>
    <w:rsid w:val="00FA302D"/>
    <w:rsid w:val="00FA3063"/>
    <w:rsid w:val="00FA3E72"/>
    <w:rsid w:val="00FA40E3"/>
    <w:rsid w:val="00FA40E6"/>
    <w:rsid w:val="00FA428A"/>
    <w:rsid w:val="00FA436F"/>
    <w:rsid w:val="00FA4523"/>
    <w:rsid w:val="00FA46BE"/>
    <w:rsid w:val="00FA4C3C"/>
    <w:rsid w:val="00FA4C44"/>
    <w:rsid w:val="00FA52F6"/>
    <w:rsid w:val="00FA5656"/>
    <w:rsid w:val="00FA5A53"/>
    <w:rsid w:val="00FA5B79"/>
    <w:rsid w:val="00FA5E5C"/>
    <w:rsid w:val="00FA601D"/>
    <w:rsid w:val="00FA66DB"/>
    <w:rsid w:val="00FA6835"/>
    <w:rsid w:val="00FA6A42"/>
    <w:rsid w:val="00FA6EBA"/>
    <w:rsid w:val="00FA6F2D"/>
    <w:rsid w:val="00FA723C"/>
    <w:rsid w:val="00FA7448"/>
    <w:rsid w:val="00FA775B"/>
    <w:rsid w:val="00FA7947"/>
    <w:rsid w:val="00FA7B36"/>
    <w:rsid w:val="00FA7B8E"/>
    <w:rsid w:val="00FA7C0B"/>
    <w:rsid w:val="00FA7C1B"/>
    <w:rsid w:val="00FA7DAB"/>
    <w:rsid w:val="00FA7F18"/>
    <w:rsid w:val="00FB00CA"/>
    <w:rsid w:val="00FB0116"/>
    <w:rsid w:val="00FB05EB"/>
    <w:rsid w:val="00FB060A"/>
    <w:rsid w:val="00FB0EF6"/>
    <w:rsid w:val="00FB0F9B"/>
    <w:rsid w:val="00FB1394"/>
    <w:rsid w:val="00FB1778"/>
    <w:rsid w:val="00FB1855"/>
    <w:rsid w:val="00FB185C"/>
    <w:rsid w:val="00FB19CF"/>
    <w:rsid w:val="00FB1ED3"/>
    <w:rsid w:val="00FB207B"/>
    <w:rsid w:val="00FB20AB"/>
    <w:rsid w:val="00FB23B2"/>
    <w:rsid w:val="00FB250C"/>
    <w:rsid w:val="00FB2723"/>
    <w:rsid w:val="00FB2CFD"/>
    <w:rsid w:val="00FB3154"/>
    <w:rsid w:val="00FB32B4"/>
    <w:rsid w:val="00FB3890"/>
    <w:rsid w:val="00FB38CB"/>
    <w:rsid w:val="00FB3A15"/>
    <w:rsid w:val="00FB3CEC"/>
    <w:rsid w:val="00FB3D2F"/>
    <w:rsid w:val="00FB4103"/>
    <w:rsid w:val="00FB4336"/>
    <w:rsid w:val="00FB44D8"/>
    <w:rsid w:val="00FB47D3"/>
    <w:rsid w:val="00FB4ABD"/>
    <w:rsid w:val="00FB4F76"/>
    <w:rsid w:val="00FB5115"/>
    <w:rsid w:val="00FB52CD"/>
    <w:rsid w:val="00FB5A80"/>
    <w:rsid w:val="00FB5C56"/>
    <w:rsid w:val="00FB5C63"/>
    <w:rsid w:val="00FB5D30"/>
    <w:rsid w:val="00FB5D4A"/>
    <w:rsid w:val="00FB5EDC"/>
    <w:rsid w:val="00FB6116"/>
    <w:rsid w:val="00FB62D3"/>
    <w:rsid w:val="00FB6432"/>
    <w:rsid w:val="00FB6518"/>
    <w:rsid w:val="00FB66BB"/>
    <w:rsid w:val="00FB683C"/>
    <w:rsid w:val="00FB6D49"/>
    <w:rsid w:val="00FB6F2B"/>
    <w:rsid w:val="00FB7284"/>
    <w:rsid w:val="00FB7EBB"/>
    <w:rsid w:val="00FC0149"/>
    <w:rsid w:val="00FC0681"/>
    <w:rsid w:val="00FC09C1"/>
    <w:rsid w:val="00FC0DE2"/>
    <w:rsid w:val="00FC0FAE"/>
    <w:rsid w:val="00FC10AA"/>
    <w:rsid w:val="00FC1234"/>
    <w:rsid w:val="00FC1644"/>
    <w:rsid w:val="00FC186A"/>
    <w:rsid w:val="00FC259D"/>
    <w:rsid w:val="00FC29C5"/>
    <w:rsid w:val="00FC2BB4"/>
    <w:rsid w:val="00FC302B"/>
    <w:rsid w:val="00FC3231"/>
    <w:rsid w:val="00FC351A"/>
    <w:rsid w:val="00FC3C2E"/>
    <w:rsid w:val="00FC3CFC"/>
    <w:rsid w:val="00FC3EB3"/>
    <w:rsid w:val="00FC4256"/>
    <w:rsid w:val="00FC44A2"/>
    <w:rsid w:val="00FC44D7"/>
    <w:rsid w:val="00FC4934"/>
    <w:rsid w:val="00FC4AB4"/>
    <w:rsid w:val="00FC4CD2"/>
    <w:rsid w:val="00FC4CFB"/>
    <w:rsid w:val="00FC4D5E"/>
    <w:rsid w:val="00FC4DAE"/>
    <w:rsid w:val="00FC507D"/>
    <w:rsid w:val="00FC50A9"/>
    <w:rsid w:val="00FC5136"/>
    <w:rsid w:val="00FC5262"/>
    <w:rsid w:val="00FC5385"/>
    <w:rsid w:val="00FC5F21"/>
    <w:rsid w:val="00FC6222"/>
    <w:rsid w:val="00FC63CE"/>
    <w:rsid w:val="00FC64FE"/>
    <w:rsid w:val="00FC6759"/>
    <w:rsid w:val="00FC6823"/>
    <w:rsid w:val="00FC6FE3"/>
    <w:rsid w:val="00FC72C0"/>
    <w:rsid w:val="00FC7703"/>
    <w:rsid w:val="00FD002A"/>
    <w:rsid w:val="00FD009D"/>
    <w:rsid w:val="00FD02F6"/>
    <w:rsid w:val="00FD0373"/>
    <w:rsid w:val="00FD07C2"/>
    <w:rsid w:val="00FD0BD4"/>
    <w:rsid w:val="00FD0DBD"/>
    <w:rsid w:val="00FD0FEC"/>
    <w:rsid w:val="00FD1187"/>
    <w:rsid w:val="00FD143B"/>
    <w:rsid w:val="00FD163C"/>
    <w:rsid w:val="00FD166E"/>
    <w:rsid w:val="00FD16E3"/>
    <w:rsid w:val="00FD1AA1"/>
    <w:rsid w:val="00FD1ACC"/>
    <w:rsid w:val="00FD1DB5"/>
    <w:rsid w:val="00FD25EB"/>
    <w:rsid w:val="00FD28F6"/>
    <w:rsid w:val="00FD2905"/>
    <w:rsid w:val="00FD2BE3"/>
    <w:rsid w:val="00FD2DC2"/>
    <w:rsid w:val="00FD2E2C"/>
    <w:rsid w:val="00FD308D"/>
    <w:rsid w:val="00FD346E"/>
    <w:rsid w:val="00FD3541"/>
    <w:rsid w:val="00FD370E"/>
    <w:rsid w:val="00FD4343"/>
    <w:rsid w:val="00FD43E8"/>
    <w:rsid w:val="00FD45CA"/>
    <w:rsid w:val="00FD46E4"/>
    <w:rsid w:val="00FD4B2B"/>
    <w:rsid w:val="00FD504E"/>
    <w:rsid w:val="00FD530C"/>
    <w:rsid w:val="00FD573F"/>
    <w:rsid w:val="00FD59DB"/>
    <w:rsid w:val="00FD5D73"/>
    <w:rsid w:val="00FD5DC4"/>
    <w:rsid w:val="00FD5E84"/>
    <w:rsid w:val="00FD5FAD"/>
    <w:rsid w:val="00FD62C7"/>
    <w:rsid w:val="00FD62F4"/>
    <w:rsid w:val="00FD65D3"/>
    <w:rsid w:val="00FD69D1"/>
    <w:rsid w:val="00FD6AFF"/>
    <w:rsid w:val="00FD6FF5"/>
    <w:rsid w:val="00FD702B"/>
    <w:rsid w:val="00FD71EF"/>
    <w:rsid w:val="00FD748A"/>
    <w:rsid w:val="00FD793C"/>
    <w:rsid w:val="00FD7ED5"/>
    <w:rsid w:val="00FE00A8"/>
    <w:rsid w:val="00FE03AE"/>
    <w:rsid w:val="00FE047A"/>
    <w:rsid w:val="00FE052E"/>
    <w:rsid w:val="00FE0841"/>
    <w:rsid w:val="00FE0A2A"/>
    <w:rsid w:val="00FE0ABC"/>
    <w:rsid w:val="00FE0AD9"/>
    <w:rsid w:val="00FE0AE6"/>
    <w:rsid w:val="00FE0FAF"/>
    <w:rsid w:val="00FE287D"/>
    <w:rsid w:val="00FE2B00"/>
    <w:rsid w:val="00FE2B03"/>
    <w:rsid w:val="00FE2E39"/>
    <w:rsid w:val="00FE2F1E"/>
    <w:rsid w:val="00FE2FAE"/>
    <w:rsid w:val="00FE3021"/>
    <w:rsid w:val="00FE30D1"/>
    <w:rsid w:val="00FE3DF9"/>
    <w:rsid w:val="00FE3EE3"/>
    <w:rsid w:val="00FE46E4"/>
    <w:rsid w:val="00FE530F"/>
    <w:rsid w:val="00FE5485"/>
    <w:rsid w:val="00FE57ED"/>
    <w:rsid w:val="00FE57F5"/>
    <w:rsid w:val="00FE59BF"/>
    <w:rsid w:val="00FE5D4A"/>
    <w:rsid w:val="00FE5E2D"/>
    <w:rsid w:val="00FE60AA"/>
    <w:rsid w:val="00FE64D4"/>
    <w:rsid w:val="00FE64E5"/>
    <w:rsid w:val="00FE67C2"/>
    <w:rsid w:val="00FE6914"/>
    <w:rsid w:val="00FE6D92"/>
    <w:rsid w:val="00FE6DF7"/>
    <w:rsid w:val="00FE70ED"/>
    <w:rsid w:val="00FE72ED"/>
    <w:rsid w:val="00FE7325"/>
    <w:rsid w:val="00FE7682"/>
    <w:rsid w:val="00FE79D2"/>
    <w:rsid w:val="00FE7B72"/>
    <w:rsid w:val="00FE7C2A"/>
    <w:rsid w:val="00FE7CE1"/>
    <w:rsid w:val="00FF04CE"/>
    <w:rsid w:val="00FF08AE"/>
    <w:rsid w:val="00FF0EBE"/>
    <w:rsid w:val="00FF0EE9"/>
    <w:rsid w:val="00FF1395"/>
    <w:rsid w:val="00FF16BA"/>
    <w:rsid w:val="00FF1A05"/>
    <w:rsid w:val="00FF2467"/>
    <w:rsid w:val="00FF27BD"/>
    <w:rsid w:val="00FF2933"/>
    <w:rsid w:val="00FF2E1A"/>
    <w:rsid w:val="00FF3146"/>
    <w:rsid w:val="00FF355A"/>
    <w:rsid w:val="00FF3A32"/>
    <w:rsid w:val="00FF3A54"/>
    <w:rsid w:val="00FF3ADE"/>
    <w:rsid w:val="00FF3CD2"/>
    <w:rsid w:val="00FF4428"/>
    <w:rsid w:val="00FF4A60"/>
    <w:rsid w:val="00FF4AAD"/>
    <w:rsid w:val="00FF4C8A"/>
    <w:rsid w:val="00FF4D7A"/>
    <w:rsid w:val="00FF5077"/>
    <w:rsid w:val="00FF50BA"/>
    <w:rsid w:val="00FF5390"/>
    <w:rsid w:val="00FF53C4"/>
    <w:rsid w:val="00FF5A50"/>
    <w:rsid w:val="00FF5BE8"/>
    <w:rsid w:val="00FF5E0E"/>
    <w:rsid w:val="00FF61F0"/>
    <w:rsid w:val="00FF649D"/>
    <w:rsid w:val="00FF668B"/>
    <w:rsid w:val="00FF6B96"/>
    <w:rsid w:val="00FF6F83"/>
    <w:rsid w:val="00FF76EA"/>
    <w:rsid w:val="00FF78B9"/>
    <w:rsid w:val="00FF7CCF"/>
    <w:rsid w:val="00FF7E9A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  <w15:docId w15:val="{4F6DFC39-0150-420A-845C-EEEDADC5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5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  <w:style w:type="numbering" w:customStyle="1" w:styleId="Style1">
    <w:name w:val="Style1"/>
    <w:uiPriority w:val="99"/>
    <w:rsid w:val="001D379F"/>
    <w:pPr>
      <w:numPr>
        <w:numId w:val="18"/>
      </w:numPr>
    </w:pPr>
  </w:style>
  <w:style w:type="numbering" w:customStyle="1" w:styleId="Style2">
    <w:name w:val="Style2"/>
    <w:uiPriority w:val="99"/>
    <w:rsid w:val="001D379F"/>
    <w:pPr>
      <w:numPr>
        <w:numId w:val="19"/>
      </w:numPr>
    </w:pPr>
  </w:style>
  <w:style w:type="character" w:customStyle="1" w:styleId="fontstyle01">
    <w:name w:val="fontstyle01"/>
    <w:basedOn w:val="DefaultParagraphFont"/>
    <w:rsid w:val="00441CD6"/>
    <w:rPr>
      <w:rFonts w:ascii="Angsana New" w:hAnsi="Angsana New" w:cs="Angsana New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CD03D-85FB-4C96-8B55-D3E260A7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1952</TotalTime>
  <Pages>20</Pages>
  <Words>3017</Words>
  <Characters>17203</Characters>
  <Application>Microsoft Office Word</Application>
  <DocSecurity>0</DocSecurity>
  <Lines>143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ปรัศนี วงศ์งาม</cp:lastModifiedBy>
  <cp:revision>649</cp:revision>
  <cp:lastPrinted>2026-05-01T09:38:00Z</cp:lastPrinted>
  <dcterms:created xsi:type="dcterms:W3CDTF">2025-03-06T03:14:00Z</dcterms:created>
  <dcterms:modified xsi:type="dcterms:W3CDTF">2026-05-07T04:38:00Z</dcterms:modified>
</cp:coreProperties>
</file>