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7A1DAC59" w:rsidR="00DB308D" w:rsidRPr="007E4D89" w:rsidRDefault="00DB308D" w:rsidP="004C2111">
      <w:pPr>
        <w:pStyle w:val="Reference"/>
        <w:rPr>
          <w:rFonts w:ascii="Browallia New" w:hAnsi="Browallia New" w:cs="Browallia New"/>
          <w:color w:val="auto"/>
          <w:lang w:val="en-US" w:bidi="th-TH"/>
        </w:rPr>
      </w:pPr>
    </w:p>
    <w:p w14:paraId="202FB438" w14:textId="4C386CA4" w:rsidR="00DD1E47" w:rsidRPr="007E4D89" w:rsidRDefault="00DD1E47" w:rsidP="006771E8">
      <w:pPr>
        <w:pStyle w:val="BodyText"/>
        <w:rPr>
          <w:rFonts w:ascii="Browallia New" w:hAnsi="Browallia New" w:cs="Browallia New"/>
        </w:rPr>
      </w:pPr>
    </w:p>
    <w:p w14:paraId="61217FCA" w14:textId="297369D0" w:rsidR="00D15EA5" w:rsidRPr="007E4D89" w:rsidRDefault="006F1B19" w:rsidP="00D15EA5">
      <w:pPr>
        <w:pStyle w:val="BodyText"/>
        <w:rPr>
          <w:rFonts w:ascii="Browallia New" w:hAnsi="Browallia New" w:cs="Browallia New"/>
        </w:rPr>
      </w:pPr>
      <w:r w:rsidRPr="007E4D89">
        <w:rPr>
          <w:rFonts w:ascii="Browallia New" w:hAnsi="Browallia New" w:cs="Browallia New"/>
        </w:rPr>
        <w:br w:type="textWrapping" w:clear="all"/>
      </w:r>
    </w:p>
    <w:p w14:paraId="5D30521B" w14:textId="77777777" w:rsidR="00D15EA5" w:rsidRPr="007E4D89" w:rsidRDefault="00D15EA5" w:rsidP="00D15EA5">
      <w:pPr>
        <w:pStyle w:val="BodyText"/>
        <w:rPr>
          <w:rFonts w:ascii="Browallia New" w:hAnsi="Browallia New" w:cs="Browallia New"/>
        </w:rPr>
      </w:pPr>
    </w:p>
    <w:p w14:paraId="21CABAF7" w14:textId="6D95CBED" w:rsidR="00D15EA5" w:rsidRPr="007E4D89" w:rsidRDefault="00D15EA5" w:rsidP="00D15EA5">
      <w:pPr>
        <w:pStyle w:val="BodyText"/>
        <w:rPr>
          <w:rFonts w:ascii="Browallia New" w:hAnsi="Browallia New" w:cs="Browallia New"/>
          <w:lang w:bidi="th-TH"/>
        </w:rPr>
      </w:pPr>
    </w:p>
    <w:p w14:paraId="26BD252E" w14:textId="5B7F6F80" w:rsidR="00D47201" w:rsidRPr="007E4D89" w:rsidRDefault="00D47201" w:rsidP="00D15EA5">
      <w:pPr>
        <w:pStyle w:val="BodyText"/>
        <w:rPr>
          <w:rFonts w:ascii="Browallia New" w:hAnsi="Browallia New" w:cs="Browallia New"/>
          <w:lang w:bidi="th-TH"/>
        </w:rPr>
      </w:pPr>
    </w:p>
    <w:p w14:paraId="42E5642E" w14:textId="77777777" w:rsidR="00D03E8B" w:rsidRPr="007E4D89" w:rsidRDefault="00D03E8B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79735172" w14:textId="20E13ED3" w:rsidR="00AD3B26" w:rsidRDefault="00AD3B26" w:rsidP="00D4720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E4D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165E70" w:rsidRPr="007E4D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90021" w:rsidRPr="007E4D89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และคณะกรรมการ</w:t>
      </w:r>
      <w:r w:rsidR="008541C2" w:rsidRPr="007E4D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="00142624" w:rsidRPr="007E4D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77599457"/>
      <w:r w:rsidR="00EF6BF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แอสตรา เอ็น</w:t>
      </w:r>
      <w:proofErr w:type="spellStart"/>
      <w:r w:rsidR="00EF6BF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</w:t>
      </w:r>
      <w:proofErr w:type="spellEnd"/>
      <w:r w:rsidR="00EF6BF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อร์</w:t>
      </w:r>
      <w:proofErr w:type="spellStart"/>
      <w:r w:rsidR="00EF6BF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</w:t>
      </w:r>
      <w:proofErr w:type="spellEnd"/>
      <w:r w:rsidR="00EF6BF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รส์</w:t>
      </w:r>
      <w:r w:rsidR="00D47201" w:rsidRPr="007E4D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</w:t>
      </w:r>
      <w:bookmarkEnd w:id="1"/>
      <w:r w:rsidR="008161F5" w:rsidRPr="007E4D8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(มห</w:t>
      </w:r>
      <w:r w:rsidR="00441112" w:rsidRPr="007E4D8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าชน)</w:t>
      </w:r>
    </w:p>
    <w:p w14:paraId="05EE3B8D" w14:textId="0D0DA124" w:rsidR="00EC4668" w:rsidRPr="00951E43" w:rsidRDefault="00EC4668" w:rsidP="00D4720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951E4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         </w:t>
      </w:r>
      <w:r w:rsidRPr="00951E43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(</w:t>
      </w:r>
      <w:r w:rsidRPr="00951E4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เดิมชื่อ </w:t>
      </w:r>
      <w:r w:rsidRPr="00951E43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“</w:t>
      </w:r>
      <w:r w:rsidRPr="00951E4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บริษัท ดีวี</w:t>
      </w:r>
      <w:r w:rsidRPr="00951E43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8</w:t>
      </w:r>
      <w:r w:rsidRPr="00951E4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 จำกัด </w:t>
      </w:r>
      <w:r w:rsidR="000A727C" w:rsidRPr="00951E43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(มหาชน)</w:t>
      </w:r>
      <w:r w:rsidRPr="00951E43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>”)</w:t>
      </w:r>
    </w:p>
    <w:p w14:paraId="580879B3" w14:textId="77777777" w:rsidR="00AD3B26" w:rsidRPr="00951E43" w:rsidRDefault="00AD3B26" w:rsidP="00810059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6DD3015" w14:textId="78FDFBCB" w:rsidR="00A0295B" w:rsidRPr="000A727C" w:rsidRDefault="001B3EE2" w:rsidP="00F9002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956BD0"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รวม</w:t>
      </w:r>
      <w:r w:rsidR="00F90021"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C13AA5"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F90021"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45938" w:rsidRPr="00745938">
        <w:rPr>
          <w:rFonts w:ascii="BrowalliaUPC" w:hAnsi="BrowalliaUPC" w:cs="BrowalliaUPC"/>
          <w:sz w:val="28"/>
          <w:szCs w:val="28"/>
          <w:cs/>
          <w:lang w:bidi="th-TH"/>
        </w:rPr>
        <w:t>แอสตรา เอ็น</w:t>
      </w:r>
      <w:proofErr w:type="spellStart"/>
      <w:r w:rsidR="00745938" w:rsidRPr="00745938">
        <w:rPr>
          <w:rFonts w:ascii="BrowalliaUPC" w:hAnsi="BrowalliaUPC" w:cs="BrowalliaUPC"/>
          <w:sz w:val="28"/>
          <w:szCs w:val="28"/>
          <w:cs/>
          <w:lang w:bidi="th-TH"/>
        </w:rPr>
        <w:t>เต</w:t>
      </w:r>
      <w:proofErr w:type="spellEnd"/>
      <w:r w:rsidR="00745938" w:rsidRPr="00745938">
        <w:rPr>
          <w:rFonts w:ascii="BrowalliaUPC" w:hAnsi="BrowalliaUPC" w:cs="BrowalliaUPC"/>
          <w:sz w:val="28"/>
          <w:szCs w:val="28"/>
          <w:cs/>
          <w:lang w:bidi="th-TH"/>
        </w:rPr>
        <w:t>อร์</w:t>
      </w:r>
      <w:proofErr w:type="spellStart"/>
      <w:r w:rsidR="00745938" w:rsidRPr="00745938">
        <w:rPr>
          <w:rFonts w:ascii="BrowalliaUPC" w:hAnsi="BrowalliaUPC" w:cs="BrowalliaUPC"/>
          <w:sz w:val="28"/>
          <w:szCs w:val="28"/>
          <w:cs/>
          <w:lang w:bidi="th-TH"/>
        </w:rPr>
        <w:t>ไพ</w:t>
      </w:r>
      <w:proofErr w:type="spellEnd"/>
      <w:r w:rsidR="00745938" w:rsidRPr="00745938">
        <w:rPr>
          <w:rFonts w:ascii="BrowalliaUPC" w:hAnsi="BrowalliaUPC" w:cs="BrowalliaUPC"/>
          <w:sz w:val="28"/>
          <w:szCs w:val="28"/>
          <w:cs/>
          <w:lang w:bidi="th-TH"/>
        </w:rPr>
        <w:t>รส์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จำกัด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9B698C">
        <w:rPr>
          <w:rFonts w:ascii="BrowalliaUPC" w:hAnsi="BrowalliaUPC" w:cs="BrowalliaUPC" w:hint="cs"/>
          <w:sz w:val="28"/>
          <w:szCs w:val="28"/>
          <w:cs/>
          <w:lang w:bidi="th-TH"/>
        </w:rPr>
        <w:t>(บริษัท)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</w:t>
      </w:r>
      <w:r w:rsidR="00F90021" w:rsidRPr="007E4D89">
        <w:rPr>
          <w:rFonts w:ascii="BrowalliaUPC" w:hAnsi="BrowalliaUPC" w:cs="BrowalliaUPC"/>
          <w:sz w:val="28"/>
          <w:szCs w:val="28"/>
          <w:lang w:val="en-US" w:bidi="th-TH"/>
        </w:rPr>
        <w:t xml:space="preserve"> (</w:t>
      </w:r>
      <w:r w:rsidR="00F90021" w:rsidRPr="007E4D89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กลุ่มบริษัท)</w:t>
      </w:r>
      <w:r w:rsidR="00F90021"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7E4D8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306BCA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C34585">
        <w:rPr>
          <w:rFonts w:ascii="BrowalliaUPC" w:hAnsi="BrowalliaUPC" w:cs="BrowalliaUPC"/>
          <w:sz w:val="28"/>
          <w:szCs w:val="28"/>
          <w:lang w:bidi="th-TH"/>
        </w:rPr>
        <w:t>3</w:t>
      </w:r>
      <w:r w:rsidR="00755D9A">
        <w:rPr>
          <w:rFonts w:ascii="BrowalliaUPC" w:hAnsi="BrowalliaUPC" w:cs="BrowalliaUPC"/>
          <w:sz w:val="28"/>
          <w:szCs w:val="28"/>
          <w:lang w:val="en-US" w:bidi="th-TH"/>
        </w:rPr>
        <w:t>1</w:t>
      </w:r>
      <w:r w:rsidR="00C324F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755D9A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มีนาคม</w:t>
      </w:r>
      <w:r w:rsidR="00C3458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C34585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755D9A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Pr="007E4D8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</w:t>
      </w:r>
      <w:r w:rsidR="00F90021"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7502C1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755D9A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7E4D89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C324F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7E4D89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9609F9">
        <w:rPr>
          <w:rFonts w:ascii="BrowalliaUPC" w:hAnsi="BrowalliaUPC" w:cs="BrowalliaUPC"/>
          <w:sz w:val="28"/>
          <w:szCs w:val="28"/>
          <w:lang w:bidi="th-TH"/>
        </w:rPr>
        <w:br/>
      </w:r>
      <w:r w:rsidRPr="007E4D89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ทางการเงินรวมและเฉพาะบริษัทระหว่างกาลดังกล่าวจากผลการสอบทานของข้าพเจ้า</w:t>
      </w:r>
    </w:p>
    <w:p w14:paraId="041887F2" w14:textId="77777777" w:rsidR="00CD4D4E" w:rsidRPr="007E4D89" w:rsidRDefault="00CD4D4E" w:rsidP="00D4720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7E4D89" w:rsidRDefault="00CD4D4E" w:rsidP="00D4720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E4D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E4D89" w:rsidRDefault="00CD4D4E" w:rsidP="00810059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B5DE6D3" w14:textId="15A02A27" w:rsidR="00044326" w:rsidRDefault="00044326" w:rsidP="000443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41EA2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941EA2">
        <w:rPr>
          <w:rFonts w:ascii="Browallia New" w:hAnsi="Browallia New" w:cs="Browallia New"/>
          <w:sz w:val="28"/>
          <w:szCs w:val="28"/>
        </w:rPr>
        <w:t xml:space="preserve"> </w:t>
      </w:r>
      <w:r w:rsidRPr="00941EA2">
        <w:rPr>
          <w:rFonts w:ascii="Browallia New" w:hAnsi="Browallia New" w:cs="Browallia New"/>
          <w:sz w:val="28"/>
          <w:szCs w:val="28"/>
          <w:cs/>
        </w:rPr>
        <w:t>รหัส</w:t>
      </w:r>
      <w:r w:rsidRPr="00941EA2">
        <w:rPr>
          <w:rFonts w:ascii="Browallia New" w:hAnsi="Browallia New" w:cs="Browallia New"/>
          <w:sz w:val="28"/>
          <w:szCs w:val="28"/>
        </w:rPr>
        <w:t xml:space="preserve"> 2410 “</w:t>
      </w:r>
      <w:r w:rsidRPr="00941EA2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การสอบทานข้อมูลทางการเงินระหว่างกาลโดยผู้สอบบัญชีรับอนุญาตของบริษัท</w:t>
      </w:r>
      <w:r w:rsidRPr="00941EA2">
        <w:rPr>
          <w:rFonts w:ascii="Browallia New" w:hAnsi="Browallia New" w:cs="Browallia New"/>
          <w:sz w:val="28"/>
          <w:szCs w:val="28"/>
        </w:rPr>
        <w:t xml:space="preserve">” </w:t>
      </w:r>
      <w:r w:rsidRPr="00941EA2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941EA2">
        <w:rPr>
          <w:rFonts w:ascii="Browallia New" w:hAnsi="Browallia New" w:cs="Browallia New"/>
          <w:sz w:val="28"/>
          <w:szCs w:val="28"/>
        </w:rPr>
        <w:t xml:space="preserve"> </w:t>
      </w:r>
      <w:r w:rsidRPr="00941EA2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41EA2">
        <w:rPr>
          <w:rFonts w:ascii="Browallia New" w:hAnsi="Browallia New" w:cs="Browallia New"/>
          <w:sz w:val="28"/>
          <w:szCs w:val="28"/>
        </w:rPr>
        <w:t xml:space="preserve"> </w:t>
      </w:r>
      <w:r w:rsidRPr="00941EA2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41EA2">
        <w:rPr>
          <w:rFonts w:ascii="Browallia New" w:hAnsi="Browallia New" w:cs="Browallia New"/>
          <w:sz w:val="28"/>
          <w:szCs w:val="28"/>
        </w:rPr>
        <w:t xml:space="preserve"> </w:t>
      </w:r>
      <w:r w:rsidR="00941EA2">
        <w:rPr>
          <w:rFonts w:ascii="Browallia New" w:hAnsi="Browallia New" w:cs="Browallia New"/>
          <w:sz w:val="28"/>
          <w:szCs w:val="28"/>
        </w:rPr>
        <w:br/>
      </w:r>
      <w:r w:rsidRPr="00941EA2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941EA2">
        <w:rPr>
          <w:rFonts w:ascii="Browallia New" w:hAnsi="Browallia New" w:cs="Browallia New"/>
          <w:sz w:val="28"/>
          <w:szCs w:val="28"/>
        </w:rPr>
        <w:t xml:space="preserve"> </w:t>
      </w:r>
    </w:p>
    <w:p w14:paraId="2981B023" w14:textId="77777777" w:rsidR="00D369CB" w:rsidRDefault="00D369CB" w:rsidP="000443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38D74C" w14:textId="760E98F1" w:rsidR="0000335F" w:rsidRPr="007E4D89" w:rsidRDefault="0000335F">
      <w:pPr>
        <w:spacing w:after="0" w:line="240" w:lineRule="auto"/>
        <w:rPr>
          <w:rFonts w:ascii="Browallia New" w:hAnsi="Browallia New" w:cs="Browallia New"/>
        </w:rPr>
      </w:pPr>
      <w:r w:rsidRPr="007E4D89">
        <w:rPr>
          <w:rFonts w:ascii="Browallia New" w:hAnsi="Browallia New" w:cs="Browallia New"/>
        </w:rPr>
        <w:br w:type="page"/>
      </w:r>
    </w:p>
    <w:p w14:paraId="324BF05E" w14:textId="77777777" w:rsidR="00AA1377" w:rsidRPr="007E4D89" w:rsidRDefault="00AA1377" w:rsidP="00AA1377">
      <w:pPr>
        <w:spacing w:after="0" w:line="48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4D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9EA9C8D" w14:textId="649C0D17" w:rsidR="00DE0964" w:rsidRDefault="00AA1377" w:rsidP="001E0063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7E4D89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 </w:t>
      </w:r>
      <w:r w:rsidRPr="007E4D89">
        <w:rPr>
          <w:rFonts w:ascii="Browallia New" w:hAnsi="Browallia New" w:cs="Browallia New"/>
          <w:spacing w:val="-6"/>
          <w:sz w:val="28"/>
          <w:szCs w:val="28"/>
        </w:rPr>
        <w:t xml:space="preserve">34 </w:t>
      </w:r>
      <w:r w:rsidRPr="007E4D89">
        <w:rPr>
          <w:rFonts w:ascii="Browallia New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E4D8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E4D89">
        <w:rPr>
          <w:rFonts w:ascii="Browallia New" w:hAnsi="Browallia New" w:cs="Browallia New"/>
          <w:spacing w:val="-6"/>
          <w:sz w:val="28"/>
          <w:szCs w:val="28"/>
          <w:cs/>
        </w:rPr>
        <w:t>ในสาระสำคัญจากการสอบทาน</w:t>
      </w:r>
      <w:r w:rsidRPr="007E4D89">
        <w:rPr>
          <w:rFonts w:ascii="Browallia New" w:hAnsi="Browallia New" w:cs="Browallia New"/>
          <w:spacing w:val="-6"/>
          <w:sz w:val="28"/>
          <w:szCs w:val="28"/>
        </w:rPr>
        <w:br/>
      </w:r>
      <w:r w:rsidRPr="007E4D89">
        <w:rPr>
          <w:rFonts w:ascii="Browallia New" w:hAnsi="Browallia New" w:cs="Browallia New"/>
          <w:spacing w:val="-6"/>
          <w:sz w:val="28"/>
          <w:szCs w:val="28"/>
          <w:cs/>
        </w:rPr>
        <w:t xml:space="preserve">ของข้าพเจ้า </w:t>
      </w:r>
    </w:p>
    <w:p w14:paraId="0D309FBB" w14:textId="77777777" w:rsidR="00DE0964" w:rsidRPr="00DE0964" w:rsidRDefault="00DE0964" w:rsidP="001E0063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</w:p>
    <w:p w14:paraId="7405FF86" w14:textId="385708E0" w:rsidR="00E97727" w:rsidRDefault="00D60759" w:rsidP="001E006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</w:t>
      </w:r>
      <w:r w:rsidR="00822C5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อื่น</w:t>
      </w:r>
    </w:p>
    <w:p w14:paraId="782782C7" w14:textId="77777777" w:rsidR="001E0063" w:rsidRPr="007E4D89" w:rsidRDefault="001E0063" w:rsidP="001E006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7CCFF75" w14:textId="308FA51A" w:rsidR="00E658AC" w:rsidRPr="005D75A0" w:rsidRDefault="009B3232" w:rsidP="001E0063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>งบฐานะการเงินรวมและเฉพาะ</w:t>
      </w:r>
      <w:r w:rsidR="0044299C">
        <w:rPr>
          <w:rFonts w:ascii="BrowalliaUPC" w:hAnsi="BrowalliaUPC" w:cs="BrowalliaUPC" w:hint="cs"/>
          <w:sz w:val="28"/>
          <w:szCs w:val="28"/>
          <w:cs/>
          <w:lang w:val="en-US" w:bidi="th-TH"/>
        </w:rPr>
        <w:t>บริษัท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="0074754F" w:rsidRPr="0074754F">
        <w:rPr>
          <w:rFonts w:ascii="BrowalliaUPC" w:hAnsi="BrowalliaUPC" w:cs="BrowalliaUPC"/>
          <w:sz w:val="28"/>
          <w:szCs w:val="28"/>
          <w:cs/>
          <w:lang w:bidi="th-TH"/>
        </w:rPr>
        <w:t>แอสตรา เอ็น</w:t>
      </w:r>
      <w:proofErr w:type="spellStart"/>
      <w:r w:rsidR="0074754F" w:rsidRPr="0074754F">
        <w:rPr>
          <w:rFonts w:ascii="BrowalliaUPC" w:hAnsi="BrowalliaUPC" w:cs="BrowalliaUPC"/>
          <w:sz w:val="28"/>
          <w:szCs w:val="28"/>
          <w:cs/>
          <w:lang w:bidi="th-TH"/>
        </w:rPr>
        <w:t>เต</w:t>
      </w:r>
      <w:proofErr w:type="spellEnd"/>
      <w:r w:rsidR="0074754F" w:rsidRPr="0074754F">
        <w:rPr>
          <w:rFonts w:ascii="BrowalliaUPC" w:hAnsi="BrowalliaUPC" w:cs="BrowalliaUPC"/>
          <w:sz w:val="28"/>
          <w:szCs w:val="28"/>
          <w:cs/>
          <w:lang w:bidi="th-TH"/>
        </w:rPr>
        <w:t>อร์</w:t>
      </w:r>
      <w:proofErr w:type="spellStart"/>
      <w:r w:rsidR="0074754F" w:rsidRPr="0074754F">
        <w:rPr>
          <w:rFonts w:ascii="BrowalliaUPC" w:hAnsi="BrowalliaUPC" w:cs="BrowalliaUPC"/>
          <w:sz w:val="28"/>
          <w:szCs w:val="28"/>
          <w:cs/>
          <w:lang w:bidi="th-TH"/>
        </w:rPr>
        <w:t>ไพ</w:t>
      </w:r>
      <w:proofErr w:type="spellEnd"/>
      <w:r w:rsidR="0074754F" w:rsidRPr="0074754F">
        <w:rPr>
          <w:rFonts w:ascii="BrowalliaUPC" w:hAnsi="BrowalliaUPC" w:cs="BrowalliaUPC"/>
          <w:sz w:val="28"/>
          <w:szCs w:val="28"/>
          <w:cs/>
          <w:lang w:bidi="th-TH"/>
        </w:rPr>
        <w:t xml:space="preserve">รส์ 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</w:t>
      </w:r>
      <w:r w:rsidR="009609F9">
        <w:rPr>
          <w:rFonts w:ascii="BrowalliaUPC" w:hAnsi="BrowalliaUPC" w:cs="BrowalliaUPC"/>
          <w:sz w:val="28"/>
          <w:szCs w:val="28"/>
          <w:lang w:bidi="th-TH"/>
        </w:rPr>
        <w:br/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>
        <w:rPr>
          <w:rFonts w:ascii="BrowalliaUPC" w:hAnsi="BrowalliaUPC" w:cs="BrowalliaUPC"/>
          <w:sz w:val="28"/>
          <w:szCs w:val="28"/>
          <w:lang w:bidi="th-TH"/>
        </w:rPr>
        <w:t>31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7614D">
        <w:rPr>
          <w:rFonts w:ascii="BrowalliaUPC" w:hAnsi="BrowalliaUPC" w:cs="BrowalliaUPC" w:hint="cs"/>
          <w:sz w:val="28"/>
          <w:szCs w:val="28"/>
          <w:cs/>
          <w:lang w:val="en-US" w:bidi="th-TH"/>
        </w:rPr>
        <w:t>ธันวาคม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bidi="th-TH"/>
        </w:rPr>
        <w:t>256</w:t>
      </w:r>
      <w:r w:rsidR="0007614D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 ที่แสดงเป็นข้อมูลเปรียบเทียบ ตรวจสอบโดยผู้สอบบัญชีอื่น ซึ่งแสดงความเห็นอย่างไม่มีเงื่อนไข ตามรายงานลงวันที่ </w:t>
      </w:r>
      <w:r>
        <w:rPr>
          <w:rFonts w:ascii="BrowalliaUPC" w:hAnsi="BrowalliaUPC" w:cs="BrowalliaUPC"/>
          <w:sz w:val="28"/>
          <w:szCs w:val="28"/>
          <w:lang w:bidi="th-TH"/>
        </w:rPr>
        <w:t>25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 กุมภาพันธ์ </w:t>
      </w:r>
      <w:r>
        <w:rPr>
          <w:rFonts w:ascii="BrowalliaUPC" w:hAnsi="BrowalliaUPC" w:cs="BrowalliaUPC"/>
          <w:sz w:val="28"/>
          <w:szCs w:val="28"/>
          <w:lang w:bidi="th-TH"/>
        </w:rPr>
        <w:t>2569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 งบกำไรขาดทุนเบ็ดเสร็จรวมและเฉพาะบริษัท</w:t>
      </w:r>
      <w:r w:rsidR="00DF6E3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609F9">
        <w:rPr>
          <w:rFonts w:ascii="BrowalliaUPC" w:hAnsi="BrowalliaUPC" w:cs="BrowalliaUPC"/>
          <w:sz w:val="28"/>
          <w:szCs w:val="28"/>
          <w:lang w:bidi="th-TH"/>
        </w:rPr>
        <w:br/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งบการเปลี่ยนแปลงส่วนของ</w:t>
      </w:r>
      <w:r w:rsidR="000F50F8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รวมและเฉพาะบริษัท รวมถึงงบกระแสเงินสดรวมและเฉพาะบริษัทสำหรับงวดสามเดือนสิ้นสุดวันที่ </w:t>
      </w:r>
      <w:r w:rsidR="003C7272">
        <w:rPr>
          <w:rFonts w:ascii="BrowalliaUPC" w:hAnsi="BrowalliaUPC" w:cs="BrowalliaUPC"/>
          <w:sz w:val="28"/>
          <w:szCs w:val="28"/>
          <w:lang w:bidi="th-TH"/>
        </w:rPr>
        <w:t>31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 มีนาคม </w:t>
      </w:r>
      <w:r w:rsidR="003C7272">
        <w:rPr>
          <w:rFonts w:ascii="BrowalliaUPC" w:hAnsi="BrowalliaUPC" w:cs="BrowalliaUPC"/>
          <w:sz w:val="28"/>
          <w:szCs w:val="28"/>
          <w:lang w:bidi="th-TH"/>
        </w:rPr>
        <w:t>2568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 ที่แสดงเป็นข้อมูลเปรียบเทียบ</w:t>
      </w:r>
      <w:r w:rsidR="0007614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สอบทานโดยผู้สอบบัญชีอื่น</w:t>
      </w:r>
      <w:r w:rsidR="000913F7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ดังกล่าวข</w:t>
      </w:r>
      <w:r w:rsidR="007D3358">
        <w:rPr>
          <w:rFonts w:ascii="BrowalliaUPC" w:hAnsi="BrowalliaUPC" w:cs="BrowalliaUPC" w:hint="cs"/>
          <w:sz w:val="28"/>
          <w:szCs w:val="28"/>
          <w:cs/>
          <w:lang w:bidi="th-TH"/>
        </w:rPr>
        <w:t>้าง</w:t>
      </w:r>
      <w:r w:rsidR="000913F7">
        <w:rPr>
          <w:rFonts w:ascii="BrowalliaUPC" w:hAnsi="BrowalliaUPC" w:cs="BrowalliaUPC" w:hint="cs"/>
          <w:sz w:val="28"/>
          <w:szCs w:val="28"/>
          <w:cs/>
          <w:lang w:bidi="th-TH"/>
        </w:rPr>
        <w:t>ต้น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 โดยให้ข้อสรุปอย่างไม่มีเงื่อนไข ตามรายงานลงวันที่ </w:t>
      </w:r>
      <w:r w:rsidR="003C7272">
        <w:rPr>
          <w:rFonts w:ascii="BrowalliaUPC" w:hAnsi="BrowalliaUPC" w:cs="BrowalliaUPC"/>
          <w:sz w:val="28"/>
          <w:szCs w:val="28"/>
          <w:lang w:bidi="th-TH"/>
        </w:rPr>
        <w:t>13</w:t>
      </w:r>
      <w:r w:rsidRPr="009B3232">
        <w:rPr>
          <w:rFonts w:ascii="BrowalliaUPC" w:hAnsi="BrowalliaUPC" w:cs="BrowalliaUPC"/>
          <w:sz w:val="28"/>
          <w:szCs w:val="28"/>
          <w:cs/>
          <w:lang w:bidi="th-TH"/>
        </w:rPr>
        <w:t xml:space="preserve"> พฤษภาคม </w:t>
      </w:r>
      <w:r w:rsidR="003C7272">
        <w:rPr>
          <w:rFonts w:ascii="BrowalliaUPC" w:hAnsi="BrowalliaUPC" w:cs="BrowalliaUPC"/>
          <w:sz w:val="28"/>
          <w:szCs w:val="28"/>
          <w:lang w:bidi="th-TH"/>
        </w:rPr>
        <w:t>2568</w:t>
      </w:r>
    </w:p>
    <w:p w14:paraId="523C1736" w14:textId="77777777" w:rsidR="00A2541B" w:rsidRPr="005D75A0" w:rsidRDefault="00A2541B" w:rsidP="005D75A0">
      <w:pPr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</w:p>
    <w:p w14:paraId="48C1E190" w14:textId="77777777" w:rsidR="00DD7223" w:rsidRDefault="00DD7223" w:rsidP="005D75A0">
      <w:pPr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</w:p>
    <w:p w14:paraId="746F5057" w14:textId="77777777" w:rsidR="002E0B0B" w:rsidRPr="005D75A0" w:rsidRDefault="002E0B0B" w:rsidP="005D75A0">
      <w:pPr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</w:p>
    <w:p w14:paraId="1E80274C" w14:textId="724B7DED" w:rsidR="00D22BF2" w:rsidRPr="00AE5562" w:rsidRDefault="0065537D" w:rsidP="00D22BF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อัจฉรา สรณานุภาพ</w:t>
      </w:r>
    </w:p>
    <w:p w14:paraId="357050B2" w14:textId="77777777" w:rsidR="00D22BF2" w:rsidRPr="00AE5562" w:rsidRDefault="00D22BF2" w:rsidP="00D22BF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3B086CC" w:rsidR="00142624" w:rsidRPr="007E4D89" w:rsidRDefault="00D22BF2" w:rsidP="00D22BF2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AE55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5537D">
        <w:rPr>
          <w:rFonts w:ascii="Browallia New" w:hAnsi="Browallia New" w:cs="Browallia New"/>
          <w:sz w:val="28"/>
          <w:szCs w:val="28"/>
          <w:lang w:val="en-US" w:bidi="th-TH"/>
        </w:rPr>
        <w:t>11458</w:t>
      </w:r>
    </w:p>
    <w:p w14:paraId="28B639CA" w14:textId="77777777" w:rsidR="00142624" w:rsidRPr="007E4D89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7E4D89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4D89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4D89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7E4D89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6A8C83CD" w14:textId="77777777" w:rsid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4D89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B5377E9" w14:textId="7B22E027" w:rsidR="00D15EA5" w:rsidRPr="00996ECC" w:rsidRDefault="0067644A" w:rsidP="00B476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9A41EB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6D0FAA" w:rsidRPr="00C6545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</w:t>
      </w:r>
      <w:r w:rsidR="009A41E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ฤษภาคม</w:t>
      </w:r>
      <w:r w:rsidR="00BF08B6" w:rsidRPr="00C6545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F08B6" w:rsidRPr="00C65450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A41EB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p w14:paraId="0C2BF586" w14:textId="77777777" w:rsidR="00D15EA5" w:rsidRPr="007E4D89" w:rsidRDefault="00D15EA5" w:rsidP="00D15EA5">
      <w:pPr>
        <w:pStyle w:val="BodyText"/>
        <w:rPr>
          <w:rFonts w:ascii="Browallia New" w:hAnsi="Browallia New" w:cs="Browallia New"/>
        </w:rPr>
      </w:pPr>
    </w:p>
    <w:p w14:paraId="0D76BAEC" w14:textId="77777777" w:rsidR="00D15EA5" w:rsidRPr="007E4D89" w:rsidRDefault="00D15EA5" w:rsidP="00D15EA5">
      <w:pPr>
        <w:pStyle w:val="BodyText"/>
        <w:rPr>
          <w:rFonts w:ascii="Browallia New" w:hAnsi="Browallia New" w:cs="Browallia New"/>
        </w:rPr>
      </w:pPr>
    </w:p>
    <w:p w14:paraId="1EEDADC7" w14:textId="77777777" w:rsidR="00D15EA5" w:rsidRPr="007E4D89" w:rsidRDefault="00D15EA5" w:rsidP="00D15EA5">
      <w:pPr>
        <w:pStyle w:val="BodyText"/>
        <w:rPr>
          <w:rFonts w:ascii="Browallia New" w:hAnsi="Browallia New" w:cs="Browallia New"/>
        </w:rPr>
      </w:pPr>
    </w:p>
    <w:p w14:paraId="1F306E0E" w14:textId="77777777" w:rsidR="00D15EA5" w:rsidRPr="007E4D89" w:rsidRDefault="00D15EA5" w:rsidP="00D15EA5">
      <w:pPr>
        <w:pStyle w:val="BodyText"/>
        <w:rPr>
          <w:rFonts w:ascii="Browallia New" w:hAnsi="Browallia New" w:cs="Browallia New"/>
        </w:rPr>
      </w:pPr>
    </w:p>
    <w:p w14:paraId="1FFAE2DC" w14:textId="77777777" w:rsidR="00D15EA5" w:rsidRPr="007E4D89" w:rsidRDefault="00D15EA5" w:rsidP="00D15EA5">
      <w:pPr>
        <w:pStyle w:val="BodyText"/>
        <w:rPr>
          <w:rFonts w:ascii="Browallia New" w:hAnsi="Browallia New" w:cs="Browallia New"/>
        </w:rPr>
      </w:pPr>
    </w:p>
    <w:p w14:paraId="76DDC83E" w14:textId="77777777" w:rsidR="00D15EA5" w:rsidRPr="007E4D89" w:rsidRDefault="00D15EA5" w:rsidP="00D15EA5">
      <w:pPr>
        <w:pStyle w:val="BodyText"/>
        <w:rPr>
          <w:rFonts w:ascii="Browallia New" w:hAnsi="Browallia New" w:cs="Browallia New"/>
        </w:rPr>
      </w:pPr>
    </w:p>
    <w:sectPr w:rsidR="00D15EA5" w:rsidRPr="007E4D89" w:rsidSect="007C2D17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D3605" w14:textId="77777777" w:rsidR="008D029A" w:rsidRDefault="008D029A">
      <w:r>
        <w:separator/>
      </w:r>
    </w:p>
  </w:endnote>
  <w:endnote w:type="continuationSeparator" w:id="0">
    <w:p w14:paraId="61C5DA9B" w14:textId="77777777" w:rsidR="008D029A" w:rsidRDefault="008D029A">
      <w:r>
        <w:continuationSeparator/>
      </w:r>
    </w:p>
  </w:endnote>
  <w:endnote w:type="continuationNotice" w:id="1">
    <w:p w14:paraId="52B16076" w14:textId="77777777" w:rsidR="008D029A" w:rsidRDefault="008D02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84EB5" w14:textId="77777777" w:rsidR="008D029A" w:rsidRDefault="008D029A">
      <w:bookmarkStart w:id="0" w:name="_Hlk482348182"/>
      <w:bookmarkEnd w:id="0"/>
      <w:r>
        <w:separator/>
      </w:r>
    </w:p>
  </w:footnote>
  <w:footnote w:type="continuationSeparator" w:id="0">
    <w:p w14:paraId="46355FEC" w14:textId="77777777" w:rsidR="008D029A" w:rsidRDefault="008D029A">
      <w:r>
        <w:continuationSeparator/>
      </w:r>
    </w:p>
  </w:footnote>
  <w:footnote w:type="continuationNotice" w:id="1">
    <w:p w14:paraId="0AD5D6D9" w14:textId="77777777" w:rsidR="008D029A" w:rsidRDefault="008D02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7B287E03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14CA293" w14:textId="2F322538" w:rsidR="005F0169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2E538E99" w:rsidR="00D15EA5" w:rsidRPr="006932D7" w:rsidRDefault="00251030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CD4D4E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245D2803" w:rsidR="00D460E7" w:rsidRPr="00180C67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8207551"/>
    <w:multiLevelType w:val="hybridMultilevel"/>
    <w:tmpl w:val="DD60431E"/>
    <w:lvl w:ilvl="0" w:tplc="3FB0B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AF2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C27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EE0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F46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5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3EB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8D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EC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43126513">
    <w:abstractNumId w:val="3"/>
  </w:num>
  <w:num w:numId="2" w16cid:durableId="1379821799">
    <w:abstractNumId w:val="2"/>
  </w:num>
  <w:num w:numId="3" w16cid:durableId="268464120">
    <w:abstractNumId w:val="1"/>
  </w:num>
  <w:num w:numId="4" w16cid:durableId="570627171">
    <w:abstractNumId w:val="0"/>
  </w:num>
  <w:num w:numId="5" w16cid:durableId="731971698">
    <w:abstractNumId w:val="6"/>
  </w:num>
  <w:num w:numId="6" w16cid:durableId="1882933297">
    <w:abstractNumId w:val="5"/>
  </w:num>
  <w:num w:numId="7" w16cid:durableId="1621377861">
    <w:abstractNumId w:val="10"/>
  </w:num>
  <w:num w:numId="8" w16cid:durableId="1247575105">
    <w:abstractNumId w:val="17"/>
  </w:num>
  <w:num w:numId="9" w16cid:durableId="674653958">
    <w:abstractNumId w:val="5"/>
  </w:num>
  <w:num w:numId="10" w16cid:durableId="1711225558">
    <w:abstractNumId w:val="16"/>
  </w:num>
  <w:num w:numId="11" w16cid:durableId="1491679590">
    <w:abstractNumId w:val="14"/>
  </w:num>
  <w:num w:numId="12" w16cid:durableId="1291983213">
    <w:abstractNumId w:val="4"/>
  </w:num>
  <w:num w:numId="13" w16cid:durableId="563293687">
    <w:abstractNumId w:val="8"/>
  </w:num>
  <w:num w:numId="14" w16cid:durableId="1944025772">
    <w:abstractNumId w:val="7"/>
  </w:num>
  <w:num w:numId="15" w16cid:durableId="1376926391">
    <w:abstractNumId w:val="8"/>
  </w:num>
  <w:num w:numId="16" w16cid:durableId="2136369229">
    <w:abstractNumId w:val="9"/>
  </w:num>
  <w:num w:numId="17" w16cid:durableId="856191959">
    <w:abstractNumId w:val="11"/>
  </w:num>
  <w:num w:numId="18" w16cid:durableId="147942873">
    <w:abstractNumId w:val="16"/>
  </w:num>
  <w:num w:numId="19" w16cid:durableId="329646549">
    <w:abstractNumId w:val="14"/>
  </w:num>
  <w:num w:numId="20" w16cid:durableId="1124156619">
    <w:abstractNumId w:val="4"/>
  </w:num>
  <w:num w:numId="21" w16cid:durableId="503471475">
    <w:abstractNumId w:val="8"/>
  </w:num>
  <w:num w:numId="22" w16cid:durableId="186256562">
    <w:abstractNumId w:val="7"/>
  </w:num>
  <w:num w:numId="23" w16cid:durableId="1355420198">
    <w:abstractNumId w:val="7"/>
  </w:num>
  <w:num w:numId="24" w16cid:durableId="1210648850">
    <w:abstractNumId w:val="7"/>
  </w:num>
  <w:num w:numId="25" w16cid:durableId="890967492">
    <w:abstractNumId w:val="8"/>
  </w:num>
  <w:num w:numId="26" w16cid:durableId="852961423">
    <w:abstractNumId w:val="8"/>
  </w:num>
  <w:num w:numId="27" w16cid:durableId="274100149">
    <w:abstractNumId w:val="8"/>
  </w:num>
  <w:num w:numId="28" w16cid:durableId="76371485">
    <w:abstractNumId w:val="15"/>
  </w:num>
  <w:num w:numId="29" w16cid:durableId="494880070">
    <w:abstractNumId w:val="15"/>
  </w:num>
  <w:num w:numId="30" w16cid:durableId="1013188362">
    <w:abstractNumId w:val="15"/>
  </w:num>
  <w:num w:numId="31" w16cid:durableId="342979134">
    <w:abstractNumId w:val="13"/>
  </w:num>
  <w:num w:numId="32" w16cid:durableId="1035741121">
    <w:abstractNumId w:val="13"/>
  </w:num>
  <w:num w:numId="33" w16cid:durableId="1577856695">
    <w:abstractNumId w:val="13"/>
  </w:num>
  <w:num w:numId="34" w16cid:durableId="144549399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5A"/>
    <w:rsid w:val="00002D0C"/>
    <w:rsid w:val="0000335F"/>
    <w:rsid w:val="00004B8D"/>
    <w:rsid w:val="00015378"/>
    <w:rsid w:val="000162B0"/>
    <w:rsid w:val="0002404E"/>
    <w:rsid w:val="00024A35"/>
    <w:rsid w:val="00025096"/>
    <w:rsid w:val="00026A46"/>
    <w:rsid w:val="0003023B"/>
    <w:rsid w:val="00030A21"/>
    <w:rsid w:val="00031D17"/>
    <w:rsid w:val="00037386"/>
    <w:rsid w:val="00040FB0"/>
    <w:rsid w:val="00044326"/>
    <w:rsid w:val="00044ACE"/>
    <w:rsid w:val="0004550E"/>
    <w:rsid w:val="000455E5"/>
    <w:rsid w:val="00051A57"/>
    <w:rsid w:val="00052614"/>
    <w:rsid w:val="0005449C"/>
    <w:rsid w:val="00055588"/>
    <w:rsid w:val="000567AF"/>
    <w:rsid w:val="00066AFE"/>
    <w:rsid w:val="00067034"/>
    <w:rsid w:val="00067A2B"/>
    <w:rsid w:val="000723F7"/>
    <w:rsid w:val="00072446"/>
    <w:rsid w:val="0007442F"/>
    <w:rsid w:val="00074485"/>
    <w:rsid w:val="0007614D"/>
    <w:rsid w:val="000828F1"/>
    <w:rsid w:val="00082F59"/>
    <w:rsid w:val="00084355"/>
    <w:rsid w:val="000875D8"/>
    <w:rsid w:val="000913F7"/>
    <w:rsid w:val="00094333"/>
    <w:rsid w:val="00095E8B"/>
    <w:rsid w:val="000972BF"/>
    <w:rsid w:val="00097FAB"/>
    <w:rsid w:val="000A727C"/>
    <w:rsid w:val="000B06AE"/>
    <w:rsid w:val="000B65E3"/>
    <w:rsid w:val="000B6D09"/>
    <w:rsid w:val="000B7090"/>
    <w:rsid w:val="000C7666"/>
    <w:rsid w:val="000C7C7E"/>
    <w:rsid w:val="000D411C"/>
    <w:rsid w:val="000E1C8D"/>
    <w:rsid w:val="000E37EE"/>
    <w:rsid w:val="000E52CE"/>
    <w:rsid w:val="000E5544"/>
    <w:rsid w:val="000E7C6E"/>
    <w:rsid w:val="000F3AAB"/>
    <w:rsid w:val="000F50F8"/>
    <w:rsid w:val="000F5C47"/>
    <w:rsid w:val="000F6E25"/>
    <w:rsid w:val="001011DF"/>
    <w:rsid w:val="00104922"/>
    <w:rsid w:val="00106E40"/>
    <w:rsid w:val="00110208"/>
    <w:rsid w:val="00112B69"/>
    <w:rsid w:val="00123A93"/>
    <w:rsid w:val="00124BC4"/>
    <w:rsid w:val="00127576"/>
    <w:rsid w:val="001307D9"/>
    <w:rsid w:val="001316D3"/>
    <w:rsid w:val="00142624"/>
    <w:rsid w:val="00142760"/>
    <w:rsid w:val="00142E5B"/>
    <w:rsid w:val="001554CD"/>
    <w:rsid w:val="00155A91"/>
    <w:rsid w:val="00156AB0"/>
    <w:rsid w:val="001613E2"/>
    <w:rsid w:val="0016459D"/>
    <w:rsid w:val="00165E70"/>
    <w:rsid w:val="00167017"/>
    <w:rsid w:val="00174BFC"/>
    <w:rsid w:val="001765C9"/>
    <w:rsid w:val="00180C67"/>
    <w:rsid w:val="00182F9F"/>
    <w:rsid w:val="00185340"/>
    <w:rsid w:val="00185D74"/>
    <w:rsid w:val="00186305"/>
    <w:rsid w:val="0019210D"/>
    <w:rsid w:val="001950CF"/>
    <w:rsid w:val="001A2A5D"/>
    <w:rsid w:val="001A3BFB"/>
    <w:rsid w:val="001A3C20"/>
    <w:rsid w:val="001B198C"/>
    <w:rsid w:val="001B3EE2"/>
    <w:rsid w:val="001B7388"/>
    <w:rsid w:val="001C09F1"/>
    <w:rsid w:val="001C2A33"/>
    <w:rsid w:val="001C7524"/>
    <w:rsid w:val="001D0D93"/>
    <w:rsid w:val="001D2302"/>
    <w:rsid w:val="001D6B39"/>
    <w:rsid w:val="001D7055"/>
    <w:rsid w:val="001D7BB3"/>
    <w:rsid w:val="001E0063"/>
    <w:rsid w:val="001E12A6"/>
    <w:rsid w:val="001E43E7"/>
    <w:rsid w:val="001E498F"/>
    <w:rsid w:val="001F31E4"/>
    <w:rsid w:val="001F5F43"/>
    <w:rsid w:val="002035FE"/>
    <w:rsid w:val="002066EF"/>
    <w:rsid w:val="002068FD"/>
    <w:rsid w:val="00207FC8"/>
    <w:rsid w:val="0021358D"/>
    <w:rsid w:val="00217F4E"/>
    <w:rsid w:val="00222361"/>
    <w:rsid w:val="0022518C"/>
    <w:rsid w:val="00225A2F"/>
    <w:rsid w:val="0023569F"/>
    <w:rsid w:val="00237A7E"/>
    <w:rsid w:val="00241F16"/>
    <w:rsid w:val="002433D4"/>
    <w:rsid w:val="00247969"/>
    <w:rsid w:val="00251030"/>
    <w:rsid w:val="00254EA9"/>
    <w:rsid w:val="00260D25"/>
    <w:rsid w:val="0026182A"/>
    <w:rsid w:val="00263F9B"/>
    <w:rsid w:val="00264B64"/>
    <w:rsid w:val="00265933"/>
    <w:rsid w:val="002715EE"/>
    <w:rsid w:val="00271ED9"/>
    <w:rsid w:val="00277EBE"/>
    <w:rsid w:val="002821F6"/>
    <w:rsid w:val="002838FB"/>
    <w:rsid w:val="00285249"/>
    <w:rsid w:val="00287190"/>
    <w:rsid w:val="002A115F"/>
    <w:rsid w:val="002A20B0"/>
    <w:rsid w:val="002A252E"/>
    <w:rsid w:val="002A65B4"/>
    <w:rsid w:val="002A6F8F"/>
    <w:rsid w:val="002A733F"/>
    <w:rsid w:val="002B0BF8"/>
    <w:rsid w:val="002B5A4A"/>
    <w:rsid w:val="002B71E8"/>
    <w:rsid w:val="002C5345"/>
    <w:rsid w:val="002C5A55"/>
    <w:rsid w:val="002C5CCC"/>
    <w:rsid w:val="002C623D"/>
    <w:rsid w:val="002D2275"/>
    <w:rsid w:val="002D5A0F"/>
    <w:rsid w:val="002D6ADF"/>
    <w:rsid w:val="002D6E25"/>
    <w:rsid w:val="002E02F4"/>
    <w:rsid w:val="002E0B0B"/>
    <w:rsid w:val="002E7F1E"/>
    <w:rsid w:val="002F2DEB"/>
    <w:rsid w:val="002F3903"/>
    <w:rsid w:val="002F46A3"/>
    <w:rsid w:val="002F4A52"/>
    <w:rsid w:val="002F6FDE"/>
    <w:rsid w:val="002F7D90"/>
    <w:rsid w:val="0030026A"/>
    <w:rsid w:val="0030364F"/>
    <w:rsid w:val="00305173"/>
    <w:rsid w:val="00306BCA"/>
    <w:rsid w:val="00321A76"/>
    <w:rsid w:val="003304A5"/>
    <w:rsid w:val="00331EC7"/>
    <w:rsid w:val="003331AA"/>
    <w:rsid w:val="00335E5B"/>
    <w:rsid w:val="00354F5D"/>
    <w:rsid w:val="00356AEF"/>
    <w:rsid w:val="00357D88"/>
    <w:rsid w:val="00363BA3"/>
    <w:rsid w:val="003658D9"/>
    <w:rsid w:val="00365ECE"/>
    <w:rsid w:val="00370A94"/>
    <w:rsid w:val="003744DA"/>
    <w:rsid w:val="00376DD9"/>
    <w:rsid w:val="003820A5"/>
    <w:rsid w:val="00382245"/>
    <w:rsid w:val="0038382C"/>
    <w:rsid w:val="003846AF"/>
    <w:rsid w:val="00384904"/>
    <w:rsid w:val="00384BB8"/>
    <w:rsid w:val="003855BE"/>
    <w:rsid w:val="003A19D7"/>
    <w:rsid w:val="003A1C33"/>
    <w:rsid w:val="003A3070"/>
    <w:rsid w:val="003A46D5"/>
    <w:rsid w:val="003A6752"/>
    <w:rsid w:val="003A6BAA"/>
    <w:rsid w:val="003A7ABC"/>
    <w:rsid w:val="003B4CCD"/>
    <w:rsid w:val="003B4DED"/>
    <w:rsid w:val="003C08B4"/>
    <w:rsid w:val="003C09C7"/>
    <w:rsid w:val="003C12C5"/>
    <w:rsid w:val="003C27EF"/>
    <w:rsid w:val="003C32E9"/>
    <w:rsid w:val="003C3898"/>
    <w:rsid w:val="003C5B50"/>
    <w:rsid w:val="003C7272"/>
    <w:rsid w:val="003D2605"/>
    <w:rsid w:val="003D468E"/>
    <w:rsid w:val="003D479A"/>
    <w:rsid w:val="003D48F1"/>
    <w:rsid w:val="003D64D6"/>
    <w:rsid w:val="003D6B7F"/>
    <w:rsid w:val="003E034A"/>
    <w:rsid w:val="003E1FD9"/>
    <w:rsid w:val="003E3E21"/>
    <w:rsid w:val="003F1162"/>
    <w:rsid w:val="003F131F"/>
    <w:rsid w:val="003F21FF"/>
    <w:rsid w:val="00406FF1"/>
    <w:rsid w:val="00416281"/>
    <w:rsid w:val="00421AB2"/>
    <w:rsid w:val="00422353"/>
    <w:rsid w:val="00425064"/>
    <w:rsid w:val="00426915"/>
    <w:rsid w:val="00433F63"/>
    <w:rsid w:val="00435788"/>
    <w:rsid w:val="004359E6"/>
    <w:rsid w:val="0043613D"/>
    <w:rsid w:val="00440984"/>
    <w:rsid w:val="00441112"/>
    <w:rsid w:val="0044299C"/>
    <w:rsid w:val="00442BDA"/>
    <w:rsid w:val="00443CE3"/>
    <w:rsid w:val="0044764A"/>
    <w:rsid w:val="00450AC4"/>
    <w:rsid w:val="00452E7B"/>
    <w:rsid w:val="004546FA"/>
    <w:rsid w:val="00454739"/>
    <w:rsid w:val="004559F1"/>
    <w:rsid w:val="00455B50"/>
    <w:rsid w:val="004566B6"/>
    <w:rsid w:val="00456EA9"/>
    <w:rsid w:val="00457936"/>
    <w:rsid w:val="00457CEB"/>
    <w:rsid w:val="00462BCB"/>
    <w:rsid w:val="004721EE"/>
    <w:rsid w:val="0047511B"/>
    <w:rsid w:val="00475223"/>
    <w:rsid w:val="00481FE7"/>
    <w:rsid w:val="004822B3"/>
    <w:rsid w:val="004826DE"/>
    <w:rsid w:val="004839CA"/>
    <w:rsid w:val="00484742"/>
    <w:rsid w:val="00484950"/>
    <w:rsid w:val="0048532C"/>
    <w:rsid w:val="00487E39"/>
    <w:rsid w:val="0049103F"/>
    <w:rsid w:val="004929FA"/>
    <w:rsid w:val="004938E2"/>
    <w:rsid w:val="00495FBB"/>
    <w:rsid w:val="004A0DFE"/>
    <w:rsid w:val="004A3C62"/>
    <w:rsid w:val="004A46FA"/>
    <w:rsid w:val="004B65D2"/>
    <w:rsid w:val="004C0971"/>
    <w:rsid w:val="004C0C25"/>
    <w:rsid w:val="004C2111"/>
    <w:rsid w:val="004C332B"/>
    <w:rsid w:val="004C5AA3"/>
    <w:rsid w:val="004C732E"/>
    <w:rsid w:val="004D20AE"/>
    <w:rsid w:val="004D3578"/>
    <w:rsid w:val="004D5933"/>
    <w:rsid w:val="004D6145"/>
    <w:rsid w:val="004E56D0"/>
    <w:rsid w:val="004E67E6"/>
    <w:rsid w:val="004E6849"/>
    <w:rsid w:val="004F1A16"/>
    <w:rsid w:val="004F207F"/>
    <w:rsid w:val="004F214F"/>
    <w:rsid w:val="004F414E"/>
    <w:rsid w:val="004F5D91"/>
    <w:rsid w:val="004F6124"/>
    <w:rsid w:val="00506492"/>
    <w:rsid w:val="005070FA"/>
    <w:rsid w:val="00513CB8"/>
    <w:rsid w:val="00515D05"/>
    <w:rsid w:val="0052147E"/>
    <w:rsid w:val="00521541"/>
    <w:rsid w:val="0052186A"/>
    <w:rsid w:val="00523D3A"/>
    <w:rsid w:val="00525C38"/>
    <w:rsid w:val="005321DA"/>
    <w:rsid w:val="00542E25"/>
    <w:rsid w:val="00547541"/>
    <w:rsid w:val="00551365"/>
    <w:rsid w:val="00554488"/>
    <w:rsid w:val="00555621"/>
    <w:rsid w:val="005609E4"/>
    <w:rsid w:val="005627FF"/>
    <w:rsid w:val="00565786"/>
    <w:rsid w:val="00576E60"/>
    <w:rsid w:val="00577D61"/>
    <w:rsid w:val="005822AC"/>
    <w:rsid w:val="00582C02"/>
    <w:rsid w:val="005843B8"/>
    <w:rsid w:val="00591F0D"/>
    <w:rsid w:val="00592E36"/>
    <w:rsid w:val="00593641"/>
    <w:rsid w:val="005A0EE3"/>
    <w:rsid w:val="005A29D0"/>
    <w:rsid w:val="005B3BF9"/>
    <w:rsid w:val="005B405A"/>
    <w:rsid w:val="005C0224"/>
    <w:rsid w:val="005C1A1E"/>
    <w:rsid w:val="005C2CCB"/>
    <w:rsid w:val="005C412F"/>
    <w:rsid w:val="005C6479"/>
    <w:rsid w:val="005C69FD"/>
    <w:rsid w:val="005D39E2"/>
    <w:rsid w:val="005D7025"/>
    <w:rsid w:val="005D75A0"/>
    <w:rsid w:val="005E2122"/>
    <w:rsid w:val="005E2D67"/>
    <w:rsid w:val="005E5578"/>
    <w:rsid w:val="005F0169"/>
    <w:rsid w:val="005F4D62"/>
    <w:rsid w:val="005F57C7"/>
    <w:rsid w:val="005F5BAD"/>
    <w:rsid w:val="00600CB4"/>
    <w:rsid w:val="00610ED7"/>
    <w:rsid w:val="006139F3"/>
    <w:rsid w:val="00613D1F"/>
    <w:rsid w:val="00616372"/>
    <w:rsid w:val="00620CE3"/>
    <w:rsid w:val="00621086"/>
    <w:rsid w:val="006222EA"/>
    <w:rsid w:val="00622ED0"/>
    <w:rsid w:val="006365A1"/>
    <w:rsid w:val="00636AA2"/>
    <w:rsid w:val="006413F4"/>
    <w:rsid w:val="00653B85"/>
    <w:rsid w:val="0065537D"/>
    <w:rsid w:val="006553CD"/>
    <w:rsid w:val="00666764"/>
    <w:rsid w:val="0066694B"/>
    <w:rsid w:val="00667DB6"/>
    <w:rsid w:val="0067459C"/>
    <w:rsid w:val="0067523F"/>
    <w:rsid w:val="0067644A"/>
    <w:rsid w:val="006771E8"/>
    <w:rsid w:val="00677C01"/>
    <w:rsid w:val="00683CC7"/>
    <w:rsid w:val="00692CA5"/>
    <w:rsid w:val="006932D7"/>
    <w:rsid w:val="00696C42"/>
    <w:rsid w:val="006A2E41"/>
    <w:rsid w:val="006A382C"/>
    <w:rsid w:val="006A3B2F"/>
    <w:rsid w:val="006A7C50"/>
    <w:rsid w:val="006B0273"/>
    <w:rsid w:val="006B06A2"/>
    <w:rsid w:val="006B3B46"/>
    <w:rsid w:val="006B3CE2"/>
    <w:rsid w:val="006B4669"/>
    <w:rsid w:val="006B538B"/>
    <w:rsid w:val="006B73A5"/>
    <w:rsid w:val="006B7612"/>
    <w:rsid w:val="006C3D37"/>
    <w:rsid w:val="006C6376"/>
    <w:rsid w:val="006D0FAA"/>
    <w:rsid w:val="006D10BD"/>
    <w:rsid w:val="006D1430"/>
    <w:rsid w:val="006D3116"/>
    <w:rsid w:val="006D3ADD"/>
    <w:rsid w:val="006D6FF5"/>
    <w:rsid w:val="006D72BC"/>
    <w:rsid w:val="006E381F"/>
    <w:rsid w:val="006E4B60"/>
    <w:rsid w:val="006E4BA1"/>
    <w:rsid w:val="006E7117"/>
    <w:rsid w:val="006E7C8D"/>
    <w:rsid w:val="006F1B19"/>
    <w:rsid w:val="006F24FD"/>
    <w:rsid w:val="006F29ED"/>
    <w:rsid w:val="006F4B6B"/>
    <w:rsid w:val="006F4F77"/>
    <w:rsid w:val="006F53EE"/>
    <w:rsid w:val="006F5E62"/>
    <w:rsid w:val="00701285"/>
    <w:rsid w:val="0070147C"/>
    <w:rsid w:val="00701D24"/>
    <w:rsid w:val="007064E7"/>
    <w:rsid w:val="00714FD6"/>
    <w:rsid w:val="00715A84"/>
    <w:rsid w:val="007201EF"/>
    <w:rsid w:val="00721DFE"/>
    <w:rsid w:val="00723DFD"/>
    <w:rsid w:val="007265F7"/>
    <w:rsid w:val="00731894"/>
    <w:rsid w:val="00733E4E"/>
    <w:rsid w:val="00735907"/>
    <w:rsid w:val="00743D8B"/>
    <w:rsid w:val="00745938"/>
    <w:rsid w:val="00746796"/>
    <w:rsid w:val="00746D91"/>
    <w:rsid w:val="00746F0F"/>
    <w:rsid w:val="0074754F"/>
    <w:rsid w:val="007502C1"/>
    <w:rsid w:val="0075598A"/>
    <w:rsid w:val="00755D9A"/>
    <w:rsid w:val="00755E3A"/>
    <w:rsid w:val="007569A4"/>
    <w:rsid w:val="00761813"/>
    <w:rsid w:val="00766E82"/>
    <w:rsid w:val="00771B85"/>
    <w:rsid w:val="00775DA6"/>
    <w:rsid w:val="0078170A"/>
    <w:rsid w:val="0078218C"/>
    <w:rsid w:val="00782606"/>
    <w:rsid w:val="00784DC6"/>
    <w:rsid w:val="00790956"/>
    <w:rsid w:val="007934AF"/>
    <w:rsid w:val="0079502D"/>
    <w:rsid w:val="007A0755"/>
    <w:rsid w:val="007A13D3"/>
    <w:rsid w:val="007A31D9"/>
    <w:rsid w:val="007A35AD"/>
    <w:rsid w:val="007A4327"/>
    <w:rsid w:val="007A50FF"/>
    <w:rsid w:val="007A67F7"/>
    <w:rsid w:val="007A74F9"/>
    <w:rsid w:val="007B4AA8"/>
    <w:rsid w:val="007C2D17"/>
    <w:rsid w:val="007C6354"/>
    <w:rsid w:val="007D3358"/>
    <w:rsid w:val="007D3DEB"/>
    <w:rsid w:val="007D41A1"/>
    <w:rsid w:val="007D773E"/>
    <w:rsid w:val="007E119D"/>
    <w:rsid w:val="007E2668"/>
    <w:rsid w:val="007E451E"/>
    <w:rsid w:val="007E4D89"/>
    <w:rsid w:val="007F5F06"/>
    <w:rsid w:val="008033D0"/>
    <w:rsid w:val="00803FB6"/>
    <w:rsid w:val="008059EF"/>
    <w:rsid w:val="00810059"/>
    <w:rsid w:val="008128F7"/>
    <w:rsid w:val="00812938"/>
    <w:rsid w:val="008137C3"/>
    <w:rsid w:val="008161F5"/>
    <w:rsid w:val="00816E1F"/>
    <w:rsid w:val="00821271"/>
    <w:rsid w:val="00821299"/>
    <w:rsid w:val="00822C50"/>
    <w:rsid w:val="00827B71"/>
    <w:rsid w:val="0083031A"/>
    <w:rsid w:val="00830DAC"/>
    <w:rsid w:val="0083134C"/>
    <w:rsid w:val="0083292A"/>
    <w:rsid w:val="00832F51"/>
    <w:rsid w:val="00843100"/>
    <w:rsid w:val="00847054"/>
    <w:rsid w:val="00850F25"/>
    <w:rsid w:val="008534AA"/>
    <w:rsid w:val="008539B8"/>
    <w:rsid w:val="008541C2"/>
    <w:rsid w:val="00857087"/>
    <w:rsid w:val="0085758F"/>
    <w:rsid w:val="008578C9"/>
    <w:rsid w:val="00862D50"/>
    <w:rsid w:val="00863EAD"/>
    <w:rsid w:val="00866657"/>
    <w:rsid w:val="00867682"/>
    <w:rsid w:val="008719C2"/>
    <w:rsid w:val="00871A38"/>
    <w:rsid w:val="00881B04"/>
    <w:rsid w:val="00884701"/>
    <w:rsid w:val="00884FF7"/>
    <w:rsid w:val="00891AAE"/>
    <w:rsid w:val="00894ACE"/>
    <w:rsid w:val="0089660F"/>
    <w:rsid w:val="00896FA0"/>
    <w:rsid w:val="008A2E94"/>
    <w:rsid w:val="008A35B6"/>
    <w:rsid w:val="008B0BE8"/>
    <w:rsid w:val="008B19D9"/>
    <w:rsid w:val="008B1FD3"/>
    <w:rsid w:val="008B204B"/>
    <w:rsid w:val="008C073D"/>
    <w:rsid w:val="008C49AE"/>
    <w:rsid w:val="008C59F7"/>
    <w:rsid w:val="008D029A"/>
    <w:rsid w:val="008D056F"/>
    <w:rsid w:val="008D33FB"/>
    <w:rsid w:val="008E2705"/>
    <w:rsid w:val="008E3B5B"/>
    <w:rsid w:val="008E4231"/>
    <w:rsid w:val="008E4E7E"/>
    <w:rsid w:val="008E7687"/>
    <w:rsid w:val="008F0E3C"/>
    <w:rsid w:val="008F11FA"/>
    <w:rsid w:val="008F1CAC"/>
    <w:rsid w:val="008F33AE"/>
    <w:rsid w:val="008F40FB"/>
    <w:rsid w:val="008F4ACA"/>
    <w:rsid w:val="009044C2"/>
    <w:rsid w:val="00912F98"/>
    <w:rsid w:val="00917FBB"/>
    <w:rsid w:val="009219CA"/>
    <w:rsid w:val="00921C62"/>
    <w:rsid w:val="00922294"/>
    <w:rsid w:val="009223D3"/>
    <w:rsid w:val="00922DA3"/>
    <w:rsid w:val="0093140D"/>
    <w:rsid w:val="00931D7A"/>
    <w:rsid w:val="00935D8D"/>
    <w:rsid w:val="00941272"/>
    <w:rsid w:val="009417BF"/>
    <w:rsid w:val="00941BB5"/>
    <w:rsid w:val="00941EA2"/>
    <w:rsid w:val="00942FE8"/>
    <w:rsid w:val="00944278"/>
    <w:rsid w:val="0094647B"/>
    <w:rsid w:val="00951E43"/>
    <w:rsid w:val="009549E5"/>
    <w:rsid w:val="00956BD0"/>
    <w:rsid w:val="00957E70"/>
    <w:rsid w:val="009609F9"/>
    <w:rsid w:val="00962DFD"/>
    <w:rsid w:val="009648F2"/>
    <w:rsid w:val="00970DAB"/>
    <w:rsid w:val="00971FD5"/>
    <w:rsid w:val="0097321D"/>
    <w:rsid w:val="009758AB"/>
    <w:rsid w:val="00982D47"/>
    <w:rsid w:val="00983554"/>
    <w:rsid w:val="0098543C"/>
    <w:rsid w:val="009919C7"/>
    <w:rsid w:val="00992526"/>
    <w:rsid w:val="00992531"/>
    <w:rsid w:val="00995CD5"/>
    <w:rsid w:val="00996ECC"/>
    <w:rsid w:val="009A1787"/>
    <w:rsid w:val="009A41EB"/>
    <w:rsid w:val="009A4F5A"/>
    <w:rsid w:val="009A754A"/>
    <w:rsid w:val="009B1F44"/>
    <w:rsid w:val="009B3232"/>
    <w:rsid w:val="009B4128"/>
    <w:rsid w:val="009B4573"/>
    <w:rsid w:val="009B5CE6"/>
    <w:rsid w:val="009B6757"/>
    <w:rsid w:val="009B698C"/>
    <w:rsid w:val="009C002A"/>
    <w:rsid w:val="009C2842"/>
    <w:rsid w:val="009C5B18"/>
    <w:rsid w:val="009D4234"/>
    <w:rsid w:val="009E278C"/>
    <w:rsid w:val="009F33BF"/>
    <w:rsid w:val="009F6EDC"/>
    <w:rsid w:val="00A01DEA"/>
    <w:rsid w:val="00A0295B"/>
    <w:rsid w:val="00A035CE"/>
    <w:rsid w:val="00A0537F"/>
    <w:rsid w:val="00A0602E"/>
    <w:rsid w:val="00A06C1F"/>
    <w:rsid w:val="00A07FFA"/>
    <w:rsid w:val="00A11FB4"/>
    <w:rsid w:val="00A1315C"/>
    <w:rsid w:val="00A1550B"/>
    <w:rsid w:val="00A21134"/>
    <w:rsid w:val="00A2541B"/>
    <w:rsid w:val="00A2788E"/>
    <w:rsid w:val="00A30D5D"/>
    <w:rsid w:val="00A31D40"/>
    <w:rsid w:val="00A35782"/>
    <w:rsid w:val="00A357DC"/>
    <w:rsid w:val="00A362F9"/>
    <w:rsid w:val="00A41E3D"/>
    <w:rsid w:val="00A42A25"/>
    <w:rsid w:val="00A43EE6"/>
    <w:rsid w:val="00A4585A"/>
    <w:rsid w:val="00A60F49"/>
    <w:rsid w:val="00A61E15"/>
    <w:rsid w:val="00A628CA"/>
    <w:rsid w:val="00A6525C"/>
    <w:rsid w:val="00A66F91"/>
    <w:rsid w:val="00A6753C"/>
    <w:rsid w:val="00A67929"/>
    <w:rsid w:val="00A7000D"/>
    <w:rsid w:val="00A70229"/>
    <w:rsid w:val="00A822D0"/>
    <w:rsid w:val="00A84480"/>
    <w:rsid w:val="00A918D1"/>
    <w:rsid w:val="00A936AB"/>
    <w:rsid w:val="00A93A9A"/>
    <w:rsid w:val="00A96027"/>
    <w:rsid w:val="00AA0E23"/>
    <w:rsid w:val="00AA1377"/>
    <w:rsid w:val="00AA219C"/>
    <w:rsid w:val="00AA21F0"/>
    <w:rsid w:val="00AA27EA"/>
    <w:rsid w:val="00AA5C16"/>
    <w:rsid w:val="00AA6F6A"/>
    <w:rsid w:val="00AA790D"/>
    <w:rsid w:val="00AA7CC8"/>
    <w:rsid w:val="00AB25D9"/>
    <w:rsid w:val="00AC31D4"/>
    <w:rsid w:val="00AC6098"/>
    <w:rsid w:val="00AC6D3C"/>
    <w:rsid w:val="00AD06DC"/>
    <w:rsid w:val="00AD2789"/>
    <w:rsid w:val="00AD297B"/>
    <w:rsid w:val="00AD3B26"/>
    <w:rsid w:val="00AD482D"/>
    <w:rsid w:val="00AD5FA4"/>
    <w:rsid w:val="00AE2BF6"/>
    <w:rsid w:val="00AE3370"/>
    <w:rsid w:val="00AE64CA"/>
    <w:rsid w:val="00AF06C7"/>
    <w:rsid w:val="00AF6C07"/>
    <w:rsid w:val="00AF7092"/>
    <w:rsid w:val="00B1324D"/>
    <w:rsid w:val="00B157E2"/>
    <w:rsid w:val="00B23CCF"/>
    <w:rsid w:val="00B24A45"/>
    <w:rsid w:val="00B25B92"/>
    <w:rsid w:val="00B26948"/>
    <w:rsid w:val="00B33CC4"/>
    <w:rsid w:val="00B34D51"/>
    <w:rsid w:val="00B36A0E"/>
    <w:rsid w:val="00B36BA1"/>
    <w:rsid w:val="00B40D67"/>
    <w:rsid w:val="00B40E4C"/>
    <w:rsid w:val="00B415BF"/>
    <w:rsid w:val="00B43C45"/>
    <w:rsid w:val="00B476BF"/>
    <w:rsid w:val="00B528E1"/>
    <w:rsid w:val="00B55EE8"/>
    <w:rsid w:val="00B56AA0"/>
    <w:rsid w:val="00B56E6C"/>
    <w:rsid w:val="00B62DEC"/>
    <w:rsid w:val="00B63971"/>
    <w:rsid w:val="00B63D0E"/>
    <w:rsid w:val="00B65B17"/>
    <w:rsid w:val="00B71AAB"/>
    <w:rsid w:val="00B72B86"/>
    <w:rsid w:val="00B77D0E"/>
    <w:rsid w:val="00B83039"/>
    <w:rsid w:val="00B8305E"/>
    <w:rsid w:val="00B905E4"/>
    <w:rsid w:val="00B97371"/>
    <w:rsid w:val="00BA4BA4"/>
    <w:rsid w:val="00BA5B00"/>
    <w:rsid w:val="00BA6ACA"/>
    <w:rsid w:val="00BA71E1"/>
    <w:rsid w:val="00BB1A07"/>
    <w:rsid w:val="00BB1A2F"/>
    <w:rsid w:val="00BB6387"/>
    <w:rsid w:val="00BB6DAD"/>
    <w:rsid w:val="00BB7346"/>
    <w:rsid w:val="00BC1555"/>
    <w:rsid w:val="00BC4C3F"/>
    <w:rsid w:val="00BC60A9"/>
    <w:rsid w:val="00BC67D1"/>
    <w:rsid w:val="00BC78A6"/>
    <w:rsid w:val="00BD34CF"/>
    <w:rsid w:val="00BE0C8A"/>
    <w:rsid w:val="00BE334D"/>
    <w:rsid w:val="00BE3F05"/>
    <w:rsid w:val="00BE4988"/>
    <w:rsid w:val="00BE4C9E"/>
    <w:rsid w:val="00BE66B4"/>
    <w:rsid w:val="00BF0088"/>
    <w:rsid w:val="00BF08B6"/>
    <w:rsid w:val="00BF1C24"/>
    <w:rsid w:val="00BF3AF0"/>
    <w:rsid w:val="00BF5E73"/>
    <w:rsid w:val="00C03A28"/>
    <w:rsid w:val="00C0460F"/>
    <w:rsid w:val="00C06939"/>
    <w:rsid w:val="00C13AA5"/>
    <w:rsid w:val="00C14F0E"/>
    <w:rsid w:val="00C173BF"/>
    <w:rsid w:val="00C21E3B"/>
    <w:rsid w:val="00C23526"/>
    <w:rsid w:val="00C24701"/>
    <w:rsid w:val="00C248F5"/>
    <w:rsid w:val="00C324FA"/>
    <w:rsid w:val="00C34585"/>
    <w:rsid w:val="00C35081"/>
    <w:rsid w:val="00C35B1A"/>
    <w:rsid w:val="00C37E30"/>
    <w:rsid w:val="00C41C7D"/>
    <w:rsid w:val="00C43F9F"/>
    <w:rsid w:val="00C44C1B"/>
    <w:rsid w:val="00C5181B"/>
    <w:rsid w:val="00C54E40"/>
    <w:rsid w:val="00C6138B"/>
    <w:rsid w:val="00C63023"/>
    <w:rsid w:val="00C63743"/>
    <w:rsid w:val="00C6450E"/>
    <w:rsid w:val="00C65450"/>
    <w:rsid w:val="00C701BC"/>
    <w:rsid w:val="00C722AA"/>
    <w:rsid w:val="00C735D2"/>
    <w:rsid w:val="00C76044"/>
    <w:rsid w:val="00C76C6C"/>
    <w:rsid w:val="00C80EC5"/>
    <w:rsid w:val="00C811AE"/>
    <w:rsid w:val="00C84E34"/>
    <w:rsid w:val="00C85669"/>
    <w:rsid w:val="00C86BB9"/>
    <w:rsid w:val="00C8772C"/>
    <w:rsid w:val="00CA165B"/>
    <w:rsid w:val="00CA43FD"/>
    <w:rsid w:val="00CA4FC0"/>
    <w:rsid w:val="00CA53F3"/>
    <w:rsid w:val="00CA5FA1"/>
    <w:rsid w:val="00CB1587"/>
    <w:rsid w:val="00CB18EB"/>
    <w:rsid w:val="00CB335B"/>
    <w:rsid w:val="00CB3C49"/>
    <w:rsid w:val="00CB441E"/>
    <w:rsid w:val="00CC72E9"/>
    <w:rsid w:val="00CC793E"/>
    <w:rsid w:val="00CD25C2"/>
    <w:rsid w:val="00CD407E"/>
    <w:rsid w:val="00CD40F5"/>
    <w:rsid w:val="00CD4D4E"/>
    <w:rsid w:val="00CE1D79"/>
    <w:rsid w:val="00CE24E5"/>
    <w:rsid w:val="00CE41DB"/>
    <w:rsid w:val="00CE43DC"/>
    <w:rsid w:val="00CE4D96"/>
    <w:rsid w:val="00CE5F0D"/>
    <w:rsid w:val="00CE6B78"/>
    <w:rsid w:val="00CF1EA0"/>
    <w:rsid w:val="00D03B6A"/>
    <w:rsid w:val="00D03E8B"/>
    <w:rsid w:val="00D0634C"/>
    <w:rsid w:val="00D06AFF"/>
    <w:rsid w:val="00D078C4"/>
    <w:rsid w:val="00D101AF"/>
    <w:rsid w:val="00D102BA"/>
    <w:rsid w:val="00D11F4E"/>
    <w:rsid w:val="00D15EA5"/>
    <w:rsid w:val="00D2100B"/>
    <w:rsid w:val="00D22BF2"/>
    <w:rsid w:val="00D24220"/>
    <w:rsid w:val="00D2690B"/>
    <w:rsid w:val="00D3089E"/>
    <w:rsid w:val="00D30EE7"/>
    <w:rsid w:val="00D31D7A"/>
    <w:rsid w:val="00D32BFE"/>
    <w:rsid w:val="00D33E60"/>
    <w:rsid w:val="00D369CB"/>
    <w:rsid w:val="00D460E7"/>
    <w:rsid w:val="00D47201"/>
    <w:rsid w:val="00D60759"/>
    <w:rsid w:val="00D63ABC"/>
    <w:rsid w:val="00D643B7"/>
    <w:rsid w:val="00D65332"/>
    <w:rsid w:val="00D67054"/>
    <w:rsid w:val="00D675F1"/>
    <w:rsid w:val="00D67B45"/>
    <w:rsid w:val="00D719B7"/>
    <w:rsid w:val="00D71CD1"/>
    <w:rsid w:val="00D73B96"/>
    <w:rsid w:val="00D750E7"/>
    <w:rsid w:val="00D7542D"/>
    <w:rsid w:val="00D77D10"/>
    <w:rsid w:val="00D80807"/>
    <w:rsid w:val="00D80B3E"/>
    <w:rsid w:val="00D81B76"/>
    <w:rsid w:val="00D86917"/>
    <w:rsid w:val="00D909F0"/>
    <w:rsid w:val="00D92F9A"/>
    <w:rsid w:val="00D9427D"/>
    <w:rsid w:val="00D94C51"/>
    <w:rsid w:val="00D96128"/>
    <w:rsid w:val="00D97349"/>
    <w:rsid w:val="00DA36EE"/>
    <w:rsid w:val="00DA452E"/>
    <w:rsid w:val="00DA5128"/>
    <w:rsid w:val="00DB2CD4"/>
    <w:rsid w:val="00DB308D"/>
    <w:rsid w:val="00DB5F40"/>
    <w:rsid w:val="00DC1CD2"/>
    <w:rsid w:val="00DC2F7E"/>
    <w:rsid w:val="00DD1E47"/>
    <w:rsid w:val="00DD4B57"/>
    <w:rsid w:val="00DD5326"/>
    <w:rsid w:val="00DD61A9"/>
    <w:rsid w:val="00DD6EF1"/>
    <w:rsid w:val="00DD7223"/>
    <w:rsid w:val="00DE0964"/>
    <w:rsid w:val="00DE2800"/>
    <w:rsid w:val="00DE4958"/>
    <w:rsid w:val="00DF1BFF"/>
    <w:rsid w:val="00DF361C"/>
    <w:rsid w:val="00DF6E34"/>
    <w:rsid w:val="00E025A3"/>
    <w:rsid w:val="00E03637"/>
    <w:rsid w:val="00E04361"/>
    <w:rsid w:val="00E05C56"/>
    <w:rsid w:val="00E05CF5"/>
    <w:rsid w:val="00E064FD"/>
    <w:rsid w:val="00E06CA1"/>
    <w:rsid w:val="00E1053A"/>
    <w:rsid w:val="00E10949"/>
    <w:rsid w:val="00E13654"/>
    <w:rsid w:val="00E16642"/>
    <w:rsid w:val="00E203F3"/>
    <w:rsid w:val="00E224CE"/>
    <w:rsid w:val="00E24248"/>
    <w:rsid w:val="00E25B12"/>
    <w:rsid w:val="00E26AF3"/>
    <w:rsid w:val="00E276E0"/>
    <w:rsid w:val="00E314EA"/>
    <w:rsid w:val="00E33FDA"/>
    <w:rsid w:val="00E3404C"/>
    <w:rsid w:val="00E36D4E"/>
    <w:rsid w:val="00E406D5"/>
    <w:rsid w:val="00E53018"/>
    <w:rsid w:val="00E5460C"/>
    <w:rsid w:val="00E56701"/>
    <w:rsid w:val="00E62754"/>
    <w:rsid w:val="00E64991"/>
    <w:rsid w:val="00E64D2D"/>
    <w:rsid w:val="00E658AC"/>
    <w:rsid w:val="00E664E3"/>
    <w:rsid w:val="00E713D6"/>
    <w:rsid w:val="00E720AF"/>
    <w:rsid w:val="00E72D61"/>
    <w:rsid w:val="00E739E4"/>
    <w:rsid w:val="00E86B53"/>
    <w:rsid w:val="00E9110B"/>
    <w:rsid w:val="00E91A7F"/>
    <w:rsid w:val="00E94AB6"/>
    <w:rsid w:val="00E96F0E"/>
    <w:rsid w:val="00E97727"/>
    <w:rsid w:val="00E97BDA"/>
    <w:rsid w:val="00EA2B6F"/>
    <w:rsid w:val="00EA7AA8"/>
    <w:rsid w:val="00EB3478"/>
    <w:rsid w:val="00EB3C39"/>
    <w:rsid w:val="00EB4B39"/>
    <w:rsid w:val="00EB6FE3"/>
    <w:rsid w:val="00EC29D6"/>
    <w:rsid w:val="00EC423A"/>
    <w:rsid w:val="00EC4668"/>
    <w:rsid w:val="00ED3307"/>
    <w:rsid w:val="00EE022B"/>
    <w:rsid w:val="00EE0F65"/>
    <w:rsid w:val="00EF190C"/>
    <w:rsid w:val="00EF6BF6"/>
    <w:rsid w:val="00F01358"/>
    <w:rsid w:val="00F05238"/>
    <w:rsid w:val="00F13028"/>
    <w:rsid w:val="00F20F2B"/>
    <w:rsid w:val="00F246A1"/>
    <w:rsid w:val="00F311F3"/>
    <w:rsid w:val="00F31CD5"/>
    <w:rsid w:val="00F37653"/>
    <w:rsid w:val="00F37917"/>
    <w:rsid w:val="00F43B6F"/>
    <w:rsid w:val="00F47F31"/>
    <w:rsid w:val="00F5513E"/>
    <w:rsid w:val="00F6001E"/>
    <w:rsid w:val="00F62C30"/>
    <w:rsid w:val="00F63F3F"/>
    <w:rsid w:val="00F66FA5"/>
    <w:rsid w:val="00F71678"/>
    <w:rsid w:val="00F730E3"/>
    <w:rsid w:val="00F74444"/>
    <w:rsid w:val="00F754A7"/>
    <w:rsid w:val="00F755E9"/>
    <w:rsid w:val="00F8718D"/>
    <w:rsid w:val="00F90021"/>
    <w:rsid w:val="00F909CD"/>
    <w:rsid w:val="00F974D1"/>
    <w:rsid w:val="00FA121E"/>
    <w:rsid w:val="00FA16E0"/>
    <w:rsid w:val="00FA255F"/>
    <w:rsid w:val="00FA56CB"/>
    <w:rsid w:val="00FB56DE"/>
    <w:rsid w:val="00FC4397"/>
    <w:rsid w:val="00FD05AD"/>
    <w:rsid w:val="00FD0666"/>
    <w:rsid w:val="00FD7295"/>
    <w:rsid w:val="00FD7416"/>
    <w:rsid w:val="00FE2187"/>
    <w:rsid w:val="00FE320C"/>
    <w:rsid w:val="00FE433F"/>
    <w:rsid w:val="00FE6D46"/>
    <w:rsid w:val="00FF0162"/>
    <w:rsid w:val="00FF3985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C369A09-8237-47BB-AB47-FBC9BB372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DE8DE8A91A9E41828B827B9A5F30F0" ma:contentTypeVersion="3" ma:contentTypeDescription="Create a new document." ma:contentTypeScope="" ma:versionID="b9f5f65b9f9e4e7a270017a1957c2ae3">
  <xsd:schema xmlns:xsd="http://www.w3.org/2001/XMLSchema" xmlns:xs="http://www.w3.org/2001/XMLSchema" xmlns:p="http://schemas.microsoft.com/office/2006/metadata/properties" xmlns:ns2="a6f0e70e-8fdb-4f06-b09f-5e292f0492f4" targetNamespace="http://schemas.microsoft.com/office/2006/metadata/properties" ma:root="true" ma:fieldsID="61fb0bb1d4150ee5e887bbf197781af3" ns2:_="">
    <xsd:import namespace="a6f0e70e-8fdb-4f06-b09f-5e292f0492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0e70e-8fdb-4f06-b09f-5e292f0492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C8CC11-A3A0-4F5F-AC9F-152722C26D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F47BC2-AF88-4444-86FB-E593E64E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0e70e-8fdb-4f06-b09f-5e292f049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557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409</cp:revision>
  <cp:lastPrinted>2025-09-15T12:23:00Z</cp:lastPrinted>
  <dcterms:created xsi:type="dcterms:W3CDTF">2018-07-09T22:20:00Z</dcterms:created>
  <dcterms:modified xsi:type="dcterms:W3CDTF">2026-05-12T06:05:00Z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0x0101005FDE8DE8A91A9E41828B827B9A5F30F0</vt:lpwstr>
  </property>
  <property fmtid="{D5CDD505-2E9C-101B-9397-08002B2CF9AE}" pid="4" name="MediaServiceImageTags">
    <vt:lpwstr/>
  </property>
</Properties>
</file>