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5A352" w14:textId="77777777" w:rsidR="008B1537" w:rsidRPr="00DF23E9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D31193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0" w:name="SubTitle"/>
      <w:r>
        <w:rPr>
          <w:rFonts w:ascii="Angsana New" w:hAnsi="Angsana New" w:hint="cs"/>
          <w:b/>
          <w:bCs/>
          <w:sz w:val="52"/>
          <w:szCs w:val="52"/>
          <w:cs/>
        </w:rPr>
        <w:t>ไทยเรยอน</w:t>
      </w:r>
      <w:r w:rsidRPr="00D31193">
        <w:rPr>
          <w:rFonts w:ascii="Angsana New" w:hAnsi="Angsana New"/>
          <w:b/>
          <w:bCs/>
          <w:sz w:val="52"/>
          <w:szCs w:val="52"/>
        </w:rPr>
        <w:t xml:space="preserve"> </w:t>
      </w:r>
      <w:r w:rsidRPr="00D31193">
        <w:rPr>
          <w:rFonts w:ascii="Angsana New" w:hAnsi="Angsana New"/>
          <w:b/>
          <w:bCs/>
          <w:sz w:val="52"/>
          <w:szCs w:val="52"/>
          <w:cs/>
        </w:rPr>
        <w:t>จำกัด (มหาชน)</w:t>
      </w:r>
    </w:p>
    <w:p w14:paraId="55576CC2" w14:textId="77777777" w:rsidR="008B1537" w:rsidRPr="00D31193" w:rsidRDefault="008B1537" w:rsidP="008B1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0"/>
    <w:p w14:paraId="15F444DE" w14:textId="74D88076" w:rsidR="008B1537" w:rsidRPr="00D31193" w:rsidRDefault="008B1537" w:rsidP="008B15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Pr="00D31193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มีนาคม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D31193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1E068E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14:paraId="5702ABD3" w14:textId="77777777" w:rsidR="008B1537" w:rsidRPr="00D31193" w:rsidRDefault="008B1537" w:rsidP="008B15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1C8699D1" w14:textId="77777777" w:rsidR="008B1537" w:rsidRPr="00D31193" w:rsidRDefault="008B1537" w:rsidP="008B153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8B1537" w:rsidRPr="00D31193" w:rsidSect="00BD00C0">
          <w:headerReference w:type="default" r:id="rId11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D3119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D3119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562CEB" w:rsidRPr="003500FB" w14:paraId="5CD8932C" w14:textId="77777777" w:rsidTr="0041173F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1A6461C7" w14:textId="5ED51830" w:rsidR="00562CEB" w:rsidRPr="003500FB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07E1DE" w14:textId="77777777" w:rsidR="00562CEB" w:rsidRPr="003500FB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0170BB92" w14:textId="77777777" w:rsidR="00562CEB" w:rsidRPr="003500FB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62CEB" w:rsidRPr="003500FB" w14:paraId="6DE9C6B9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70"/>
        </w:trPr>
        <w:tc>
          <w:tcPr>
            <w:tcW w:w="1278" w:type="dxa"/>
          </w:tcPr>
          <w:p w14:paraId="7B92F598" w14:textId="77777777" w:rsidR="00562CEB" w:rsidRPr="00FE0776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E4C220" w14:textId="77777777" w:rsidR="00562CEB" w:rsidRPr="00FE0776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F833D9" w14:textId="77777777" w:rsidR="00562CEB" w:rsidRPr="00FE0776" w:rsidRDefault="00562CEB" w:rsidP="00F250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</w:tr>
      <w:tr w:rsidR="0041173F" w:rsidRPr="003500FB" w14:paraId="3BFEFE14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7DD42D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C417E5D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5799A294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41173F" w:rsidRPr="003500FB" w14:paraId="07CF8B77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6617D6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7AD4D07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3E70C8AE" w14:textId="77777777" w:rsidR="0041173F" w:rsidRPr="0041173F" w:rsidRDefault="0041173F" w:rsidP="0041173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เกณฑ์การจัดทำงบการเงิน</w:t>
            </w:r>
          </w:p>
        </w:tc>
      </w:tr>
      <w:tr w:rsidR="003669F8" w:rsidRPr="003500FB" w14:paraId="02558356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577813" w14:textId="29043EBD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62A62799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1B4A095A" w14:textId="3E224608" w:rsidR="003669F8" w:rsidRPr="00FB3175" w:rsidRDefault="003669F8" w:rsidP="003669F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4C4782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นโยบายการบัญชีที่มีสาระสำคัญ</w:t>
            </w:r>
          </w:p>
        </w:tc>
      </w:tr>
      <w:tr w:rsidR="003669F8" w:rsidRPr="003500FB" w14:paraId="15798A15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25F5F3" w14:textId="28C40335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0B593B14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793C32E6" w14:textId="559A2372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</w:tr>
      <w:tr w:rsidR="003669F8" w:rsidRPr="003500FB" w14:paraId="36BEA36C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2B30A16" w14:textId="79318EAD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996F29D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0EE65E5C" w14:textId="0715E8BA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</w:tr>
      <w:tr w:rsidR="003669F8" w:rsidRPr="003500FB" w14:paraId="13A7BA0F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A904252" w14:textId="6FC90AD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1B4D26B2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79D24B82" w14:textId="5292131C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สินทรัพย์ทางการเงินหมุนเวียน</w:t>
            </w:r>
          </w:p>
        </w:tc>
      </w:tr>
      <w:tr w:rsidR="003669F8" w:rsidRPr="003500FB" w14:paraId="627A3010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99806E" w14:textId="55C0B516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FE0D188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5ED31284" w14:textId="51F8092D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ลูกหนี้การค้าและลูกหนี้หมุนเวียนอื่น</w:t>
            </w:r>
          </w:p>
        </w:tc>
      </w:tr>
      <w:tr w:rsidR="003669F8" w:rsidRPr="003500FB" w14:paraId="0E60B077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92B50D" w14:textId="7C2F1743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0B386208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0D158A20" w14:textId="0A3A96B8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สินค้าคงเหลือ</w:t>
            </w:r>
          </w:p>
        </w:tc>
      </w:tr>
      <w:tr w:rsidR="003669F8" w:rsidRPr="003500FB" w14:paraId="2D15C1A5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2E5E799B" w14:textId="495E14EF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96C07DF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4076EAAD" w14:textId="24B15CEA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สินทรัพย์ทางการเงินไม่หมุนเวียนอื่น</w:t>
            </w:r>
          </w:p>
        </w:tc>
      </w:tr>
      <w:tr w:rsidR="003669F8" w:rsidRPr="003500FB" w14:paraId="31CCE1DA" w14:textId="77777777" w:rsidTr="003954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36B2A5C4" w14:textId="3069E4AA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</w:tcPr>
          <w:p w14:paraId="7E8E2D56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</w:tcPr>
          <w:p w14:paraId="2F6E33FB" w14:textId="77AA8C1C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เงินลงทุนในบริษัทร่วมและการร่วมค้า</w:t>
            </w:r>
          </w:p>
        </w:tc>
      </w:tr>
      <w:tr w:rsidR="003669F8" w:rsidRPr="003500FB" w14:paraId="5A67C8DA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78" w:type="dxa"/>
          </w:tcPr>
          <w:p w14:paraId="1C012E7B" w14:textId="72F9DFD9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7460E6B1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</w:tcPr>
          <w:p w14:paraId="447F157A" w14:textId="5112BEB9" w:rsidR="003669F8" w:rsidRPr="00FE0776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3669F8" w:rsidRPr="003500FB" w14:paraId="77F01236" w14:textId="77777777" w:rsidTr="003954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4"/>
        </w:trPr>
        <w:tc>
          <w:tcPr>
            <w:tcW w:w="1278" w:type="dxa"/>
          </w:tcPr>
          <w:p w14:paraId="5A9143BC" w14:textId="5CBE37E0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</w:tcPr>
          <w:p w14:paraId="11E07CC2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bottom"/>
          </w:tcPr>
          <w:p w14:paraId="6C1EE2CF" w14:textId="4041C005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เจ้าหนี้การค้าและเจ้าหนี้หมุนเวียนอื่น</w:t>
            </w:r>
          </w:p>
        </w:tc>
      </w:tr>
      <w:tr w:rsidR="003669F8" w:rsidRPr="003500FB" w14:paraId="535F0BF0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FF79AED" w14:textId="29AB07ED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</w:tcPr>
          <w:p w14:paraId="68FF52EE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bottom"/>
          </w:tcPr>
          <w:p w14:paraId="261D76B0" w14:textId="334EA6A4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</w:tr>
      <w:tr w:rsidR="003669F8" w:rsidRPr="003500FB" w14:paraId="60A2EB3A" w14:textId="77777777" w:rsidTr="003954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9"/>
        </w:trPr>
        <w:tc>
          <w:tcPr>
            <w:tcW w:w="1278" w:type="dxa"/>
          </w:tcPr>
          <w:p w14:paraId="0059D367" w14:textId="5DADD4BD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70" w:type="dxa"/>
          </w:tcPr>
          <w:p w14:paraId="110FC866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2587AA74" w14:textId="39FDE05D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3669F8" w:rsidRPr="003500FB" w14:paraId="448E3193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27003C" w14:textId="25D2E235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</w:t>
            </w:r>
          </w:p>
        </w:tc>
        <w:tc>
          <w:tcPr>
            <w:tcW w:w="270" w:type="dxa"/>
          </w:tcPr>
          <w:p w14:paraId="2440FAC7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6BE17D3B" w14:textId="00C19AF6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สำรองตามกฎหมาย</w:t>
            </w:r>
          </w:p>
        </w:tc>
      </w:tr>
      <w:tr w:rsidR="003669F8" w:rsidRPr="003500FB" w14:paraId="54A83003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10B909" w14:textId="05ACC3BF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02973F94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7F6EB1CE" w14:textId="444DE9A0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3669F8" w:rsidRPr="003500FB" w14:paraId="34B55DDF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46BD87" w14:textId="161EB5CF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</w:tcPr>
          <w:p w14:paraId="5BE1C719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7F9FE8DD" w14:textId="6B4506D0" w:rsidR="003669F8" w:rsidRPr="00FE0776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ค่าใช้จ่ายผลประโยชน์ของพนักงาน</w:t>
            </w:r>
          </w:p>
        </w:tc>
      </w:tr>
      <w:tr w:rsidR="003669F8" w:rsidRPr="003500FB" w14:paraId="70888650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DF09F5" w14:textId="0DA8216B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038DBC99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6F88DCB9" w14:textId="30740EBF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ค่าใช้จ่ายตาม</w:t>
            </w:r>
            <w:r w:rsidRPr="00236984">
              <w:rPr>
                <w:rFonts w:asciiTheme="majorBidi" w:hAnsiTheme="majorBidi" w:cs="Angsana New" w:hint="cs"/>
                <w:sz w:val="30"/>
                <w:szCs w:val="30"/>
                <w:cs/>
                <w:lang w:val="en-US" w:bidi="th-TH"/>
              </w:rPr>
              <w:t>ธรรมชาติ</w:t>
            </w:r>
          </w:p>
        </w:tc>
      </w:tr>
      <w:tr w:rsidR="003669F8" w:rsidRPr="004C6CAC" w14:paraId="6399E02D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95947D" w14:textId="3086A05E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</w:t>
            </w:r>
          </w:p>
        </w:tc>
        <w:tc>
          <w:tcPr>
            <w:tcW w:w="270" w:type="dxa"/>
          </w:tcPr>
          <w:p w14:paraId="456E48C4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32EA5A60" w14:textId="498C3888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ภาษีเงินได้</w:t>
            </w:r>
          </w:p>
        </w:tc>
      </w:tr>
      <w:tr w:rsidR="003669F8" w:rsidRPr="00F850AE" w14:paraId="34889D84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3A0D3E" w14:textId="50073D11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B1AD6C5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5FAE15D6" w14:textId="70B3F10F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คดีความ</w:t>
            </w:r>
          </w:p>
        </w:tc>
      </w:tr>
      <w:tr w:rsidR="003669F8" w:rsidRPr="00F850AE" w14:paraId="63BF1E59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1D701B2" w14:textId="699E1CD4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3068C5E8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3E7D309F" w14:textId="3E0E9DC6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กำไร</w:t>
            </w:r>
            <w:r w:rsidR="006F1135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(</w:t>
            </w:r>
            <w:r w:rsidR="006F1135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ขาดทุน) </w:t>
            </w: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ต่อหุ้น</w:t>
            </w:r>
          </w:p>
        </w:tc>
      </w:tr>
      <w:tr w:rsidR="003669F8" w:rsidRPr="00F850AE" w14:paraId="26CCD91E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FC2D53" w14:textId="2AE848B5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6639FB2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56F241A2" w14:textId="61C0CBA5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3669F8" w:rsidRPr="00F850AE" w14:paraId="4E614C41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BB211A4" w14:textId="4B89A883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95B8DD5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685CE244" w14:textId="18F55C68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3669F8" w:rsidRPr="00F850AE" w14:paraId="4B34F2BF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B735A1" w14:textId="12E98660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</w:tcPr>
          <w:p w14:paraId="6091170F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392E95C8" w14:textId="096E0F06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การบริหารจัดการทุน</w:t>
            </w:r>
          </w:p>
        </w:tc>
      </w:tr>
      <w:tr w:rsidR="003669F8" w:rsidRPr="00F850AE" w14:paraId="299EC8B1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51621A" w14:textId="33A30C32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22D5BAE" w14:textId="77777777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3123130E" w14:textId="4B46D1DA" w:rsidR="003669F8" w:rsidRPr="0041173F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41173F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  <w:tr w:rsidR="00176285" w:rsidRPr="00F850AE" w14:paraId="1A013854" w14:textId="77777777" w:rsidTr="00176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0"/>
        </w:trPr>
        <w:tc>
          <w:tcPr>
            <w:tcW w:w="1278" w:type="dxa"/>
          </w:tcPr>
          <w:p w14:paraId="0AB532AD" w14:textId="5148539F" w:rsidR="00176285" w:rsidRPr="0041173F" w:rsidRDefault="00176285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465D1AA" w14:textId="77777777" w:rsidR="00176285" w:rsidRPr="0041173F" w:rsidRDefault="00176285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7920" w:type="dxa"/>
            <w:vAlign w:val="center"/>
          </w:tcPr>
          <w:p w14:paraId="31295727" w14:textId="58FE54CE" w:rsidR="00176285" w:rsidRPr="0041173F" w:rsidRDefault="00176285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เรื่องอื่น</w:t>
            </w:r>
          </w:p>
        </w:tc>
      </w:tr>
      <w:tr w:rsidR="003669F8" w:rsidRPr="00F850AE" w14:paraId="5B7BE902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9C1571" w14:textId="31F2099E" w:rsidR="003669F8" w:rsidRPr="00FE0776" w:rsidRDefault="00D54FF3" w:rsidP="003669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26EF5C1B" w14:textId="77777777" w:rsidR="003669F8" w:rsidRPr="00FE0776" w:rsidRDefault="003669F8" w:rsidP="003669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7AD394C" w14:textId="1FD5B4F8" w:rsidR="003669F8" w:rsidRPr="004D6767" w:rsidRDefault="00D54FF3" w:rsidP="003669F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B309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  <w:tr w:rsidR="003669F8" w:rsidRPr="00F850AE" w14:paraId="71E84B17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AF90C7" w14:textId="0849B1F2" w:rsidR="003669F8" w:rsidRDefault="003669F8" w:rsidP="003669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51D099" w14:textId="77777777" w:rsidR="003669F8" w:rsidRPr="003500FB" w:rsidRDefault="003669F8" w:rsidP="003669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4CBC6129" w14:textId="77777777" w:rsidR="003669F8" w:rsidRDefault="003669F8" w:rsidP="003669F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669F8" w:rsidRPr="00F850AE" w14:paraId="09C944BF" w14:textId="77777777" w:rsidTr="00411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F2D8F" w14:textId="54924FAA" w:rsidR="003669F8" w:rsidRDefault="003669F8" w:rsidP="003669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3A2A9" w14:textId="77777777" w:rsidR="003669F8" w:rsidRPr="003500FB" w:rsidRDefault="003669F8" w:rsidP="003669F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vAlign w:val="center"/>
          </w:tcPr>
          <w:p w14:paraId="569413D2" w14:textId="79780C40" w:rsidR="003669F8" w:rsidRPr="00891863" w:rsidRDefault="003669F8" w:rsidP="003669F8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</w:tbl>
    <w:p w14:paraId="255A2EB3" w14:textId="3108AB21" w:rsidR="00F74E31" w:rsidRDefault="0080073D" w:rsidP="004B4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  <w:r w:rsidR="00F74E31" w:rsidRPr="0059191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</w:t>
      </w:r>
      <w:r w:rsidR="00F74E31">
        <w:rPr>
          <w:rFonts w:ascii="Angsana New" w:hAnsi="Angsana New" w:hint="cs"/>
          <w:sz w:val="30"/>
          <w:szCs w:val="30"/>
          <w:cs/>
        </w:rPr>
        <w:t>ิน</w:t>
      </w:r>
      <w:r w:rsidR="00F74E31" w:rsidRPr="00591916">
        <w:rPr>
          <w:rFonts w:ascii="Angsana New" w:hAnsi="Angsana New"/>
          <w:sz w:val="30"/>
          <w:szCs w:val="30"/>
          <w:cs/>
        </w:rPr>
        <w:t>นี้</w:t>
      </w:r>
    </w:p>
    <w:p w14:paraId="255ABB04" w14:textId="77777777" w:rsidR="00F74E31" w:rsidRPr="00591916" w:rsidRDefault="00F74E31" w:rsidP="00F74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</w:p>
    <w:p w14:paraId="5FC6142A" w14:textId="31B3B7C9" w:rsidR="00562CEB" w:rsidRPr="00591916" w:rsidRDefault="00562CEB" w:rsidP="0056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งบการเงินนี้ได้รับอนุมัติให้ออกงบการเงินจากคณะกรรมการ</w:t>
      </w:r>
      <w:r w:rsidRPr="0073211B">
        <w:rPr>
          <w:rFonts w:ascii="Angsana New" w:hAnsi="Angsana New"/>
          <w:sz w:val="30"/>
          <w:szCs w:val="30"/>
          <w:cs/>
        </w:rPr>
        <w:t>เมื่อ</w:t>
      </w:r>
      <w:r w:rsidRPr="009444EB">
        <w:rPr>
          <w:rFonts w:ascii="Angsana New" w:hAnsi="Angsana New"/>
          <w:sz w:val="30"/>
          <w:szCs w:val="30"/>
          <w:cs/>
        </w:rPr>
        <w:t>วันที่</w:t>
      </w:r>
      <w:r w:rsidR="002D5A44">
        <w:rPr>
          <w:rFonts w:ascii="Angsana New" w:hAnsi="Angsana New"/>
          <w:sz w:val="30"/>
          <w:szCs w:val="30"/>
        </w:rPr>
        <w:t xml:space="preserve"> 27</w:t>
      </w:r>
      <w:r w:rsidR="0073211B" w:rsidRPr="00955E75">
        <w:rPr>
          <w:rFonts w:ascii="Angsana New" w:hAnsi="Angsana New" w:hint="cs"/>
          <w:sz w:val="30"/>
          <w:szCs w:val="30"/>
          <w:cs/>
        </w:rPr>
        <w:t xml:space="preserve"> </w:t>
      </w:r>
      <w:r w:rsidR="0044621D" w:rsidRPr="00955E75">
        <w:rPr>
          <w:rFonts w:ascii="Angsana New" w:hAnsi="Angsana New" w:hint="cs"/>
          <w:sz w:val="30"/>
          <w:szCs w:val="30"/>
          <w:cs/>
        </w:rPr>
        <w:t>พฤษภาคม</w:t>
      </w:r>
      <w:r w:rsidRPr="00955E75">
        <w:rPr>
          <w:rFonts w:ascii="Angsana New" w:hAnsi="Angsana New"/>
          <w:sz w:val="30"/>
          <w:szCs w:val="30"/>
          <w:cs/>
        </w:rPr>
        <w:t xml:space="preserve"> </w:t>
      </w:r>
      <w:r w:rsidR="004D4DA4" w:rsidRPr="00955E75">
        <w:rPr>
          <w:rFonts w:ascii="Angsana New" w:hAnsi="Angsana New"/>
          <w:sz w:val="30"/>
          <w:szCs w:val="30"/>
        </w:rPr>
        <w:t>256</w:t>
      </w:r>
      <w:r w:rsidR="001E068E">
        <w:rPr>
          <w:rFonts w:ascii="Angsana New" w:hAnsi="Angsana New"/>
          <w:sz w:val="30"/>
          <w:szCs w:val="30"/>
        </w:rPr>
        <w:t>9</w:t>
      </w:r>
    </w:p>
    <w:p w14:paraId="4D00759C" w14:textId="77777777" w:rsidR="00562CEB" w:rsidRPr="004B4360" w:rsidRDefault="00562CEB" w:rsidP="004B4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0"/>
        <w:rPr>
          <w:rFonts w:ascii="Angsana New" w:hAnsi="Angsana New"/>
          <w:sz w:val="30"/>
          <w:szCs w:val="30"/>
        </w:rPr>
      </w:pPr>
    </w:p>
    <w:p w14:paraId="25ACC029" w14:textId="77777777" w:rsidR="00562CEB" w:rsidRPr="00591916" w:rsidRDefault="00562CEB" w:rsidP="002F44C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F549A3E" w14:textId="77777777" w:rsidR="00562CEB" w:rsidRPr="009E3331" w:rsidRDefault="00562CEB" w:rsidP="002F44C5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  <w:lang w:val="en-US"/>
        </w:rPr>
      </w:pPr>
    </w:p>
    <w:p w14:paraId="1BAE22F4" w14:textId="5BA4F260" w:rsidR="000E58B4" w:rsidRPr="00591916" w:rsidRDefault="000E58B4" w:rsidP="002F44C5">
      <w:pPr>
        <w:tabs>
          <w:tab w:val="clear" w:pos="454"/>
          <w:tab w:val="clear" w:pos="907"/>
          <w:tab w:val="left" w:pos="540"/>
          <w:tab w:val="left" w:pos="900"/>
        </w:tabs>
        <w:ind w:left="530"/>
        <w:jc w:val="thaiDistribute"/>
        <w:rPr>
          <w:rFonts w:ascii="Angsana New" w:hAnsi="Angsana New"/>
          <w:spacing w:val="-3"/>
          <w:sz w:val="30"/>
          <w:szCs w:val="30"/>
        </w:rPr>
      </w:pPr>
      <w:r w:rsidRPr="00591916">
        <w:rPr>
          <w:rFonts w:ascii="Angsana New" w:hAnsi="Angsana New"/>
          <w:spacing w:val="-6"/>
          <w:sz w:val="30"/>
          <w:szCs w:val="30"/>
          <w:cs/>
        </w:rPr>
        <w:t>บริษัท ไทยเรยอน จำกัด (มหาชน) (</w:t>
      </w:r>
      <w:r w:rsidRPr="00591916">
        <w:rPr>
          <w:rFonts w:ascii="Angsana New" w:hAnsi="Angsana New"/>
          <w:spacing w:val="-6"/>
          <w:sz w:val="30"/>
          <w:szCs w:val="30"/>
        </w:rPr>
        <w:t>“</w:t>
      </w:r>
      <w:r w:rsidRPr="00591916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591916">
        <w:rPr>
          <w:rFonts w:ascii="Angsana New" w:hAnsi="Angsana New"/>
          <w:spacing w:val="-6"/>
          <w:sz w:val="30"/>
          <w:szCs w:val="30"/>
        </w:rPr>
        <w:t>”</w:t>
      </w:r>
      <w:r w:rsidRPr="00591916">
        <w:rPr>
          <w:rFonts w:ascii="Angsana New" w:hAnsi="Angsana New"/>
          <w:spacing w:val="-6"/>
          <w:sz w:val="30"/>
          <w:szCs w:val="30"/>
          <w:cs/>
        </w:rPr>
        <w:t>) เป็นบริษัทมหาชนซึ่งจัดตั้งและมีภูมิลำเนาในประเทศไทย</w:t>
      </w:r>
      <w:r w:rsidRPr="00591916">
        <w:rPr>
          <w:rFonts w:ascii="Angsana New" w:hAnsi="Angsana New"/>
          <w:sz w:val="30"/>
          <w:szCs w:val="30"/>
          <w:cs/>
        </w:rPr>
        <w:t xml:space="preserve"> บริษัทดำเนินธุรกิจหลักในการผลิตเส้นใยประดิษฐ์เรยอนและเกลือโซเดียมซัลเฟตจำหน่าย </w:t>
      </w:r>
      <w:r w:rsidRPr="00591916">
        <w:rPr>
          <w:rFonts w:ascii="Angsana New" w:hAnsi="Angsana New"/>
          <w:spacing w:val="-3"/>
          <w:sz w:val="30"/>
          <w:szCs w:val="30"/>
          <w:cs/>
        </w:rPr>
        <w:t xml:space="preserve">ทั้งภายในประเทศและต่างประเทศ </w:t>
      </w:r>
      <w:r w:rsidR="007F2182">
        <w:rPr>
          <w:rFonts w:ascii="Angsana New" w:hAnsi="Angsana New"/>
          <w:spacing w:val="-3"/>
          <w:sz w:val="30"/>
          <w:szCs w:val="30"/>
          <w:cs/>
        </w:rPr>
        <w:br/>
      </w:r>
      <w:r w:rsidRPr="00591916">
        <w:rPr>
          <w:rFonts w:ascii="Angsana New" w:hAnsi="Angsana New"/>
          <w:spacing w:val="-3"/>
          <w:sz w:val="30"/>
          <w:szCs w:val="30"/>
          <w:cs/>
        </w:rPr>
        <w:t>ที่อยู่ตามที่จดทะเบียนของสำนักงาน</w:t>
      </w:r>
      <w:r w:rsidR="00CB1BCF">
        <w:rPr>
          <w:rFonts w:ascii="Angsana New" w:hAnsi="Angsana New" w:hint="cs"/>
          <w:spacing w:val="-3"/>
          <w:sz w:val="30"/>
          <w:szCs w:val="30"/>
          <w:cs/>
        </w:rPr>
        <w:t>ใหญ่</w:t>
      </w:r>
      <w:r w:rsidRPr="00591916">
        <w:rPr>
          <w:rFonts w:ascii="Angsana New" w:hAnsi="Angsana New"/>
          <w:spacing w:val="-3"/>
          <w:sz w:val="30"/>
          <w:szCs w:val="30"/>
          <w:cs/>
        </w:rPr>
        <w:t>และโรงงานของบริษัทมีดังนี้</w:t>
      </w:r>
    </w:p>
    <w:p w14:paraId="027FA9CF" w14:textId="77777777" w:rsidR="002F44C5" w:rsidRPr="009E3331" w:rsidRDefault="002F44C5" w:rsidP="002F44C5">
      <w:pPr>
        <w:tabs>
          <w:tab w:val="clear" w:pos="454"/>
          <w:tab w:val="clear" w:pos="907"/>
          <w:tab w:val="left" w:pos="540"/>
          <w:tab w:val="left" w:pos="900"/>
        </w:tabs>
        <w:ind w:left="53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A22264" w14:textId="755BF894" w:rsidR="000E58B4" w:rsidRPr="00591916" w:rsidRDefault="000E58B4" w:rsidP="00CB1BCF">
      <w:pPr>
        <w:tabs>
          <w:tab w:val="clear" w:pos="227"/>
          <w:tab w:val="clear" w:pos="454"/>
          <w:tab w:val="clear" w:pos="1644"/>
          <w:tab w:val="clear" w:pos="1871"/>
          <w:tab w:val="left" w:pos="540"/>
          <w:tab w:val="left" w:pos="630"/>
          <w:tab w:val="left" w:pos="810"/>
          <w:tab w:val="left" w:pos="1800"/>
        </w:tabs>
        <w:ind w:left="1890" w:right="-72" w:hanging="1890"/>
        <w:jc w:val="thaiDistribute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tab/>
        <w:t>สำนักงาน</w:t>
      </w:r>
      <w:r w:rsidR="00CB1BCF">
        <w:rPr>
          <w:rFonts w:ascii="Angsana New" w:hAnsi="Angsana New" w:hint="cs"/>
          <w:sz w:val="30"/>
          <w:szCs w:val="30"/>
          <w:cs/>
        </w:rPr>
        <w:t>ใหญ่</w:t>
      </w:r>
      <w:r w:rsidRPr="00591916">
        <w:rPr>
          <w:rFonts w:ascii="Angsana New" w:hAnsi="Angsana New"/>
          <w:sz w:val="30"/>
          <w:szCs w:val="30"/>
          <w:cs/>
        </w:rPr>
        <w:tab/>
      </w:r>
      <w:r w:rsidR="00CB1BCF">
        <w:rPr>
          <w:rFonts w:ascii="Angsana New" w:hAnsi="Angsana New" w:hint="cs"/>
          <w:sz w:val="30"/>
          <w:szCs w:val="30"/>
          <w:cs/>
        </w:rPr>
        <w:t xml:space="preserve">  </w:t>
      </w:r>
      <w:r w:rsidR="004D4DA4" w:rsidRPr="004D4DA4">
        <w:rPr>
          <w:rFonts w:ascii="Angsana New" w:hAnsi="Angsana New"/>
          <w:sz w:val="30"/>
          <w:szCs w:val="30"/>
        </w:rPr>
        <w:t>888</w:t>
      </w:r>
      <w:r w:rsidRPr="00591916">
        <w:rPr>
          <w:rFonts w:ascii="Angsana New" w:hAnsi="Angsana New"/>
          <w:sz w:val="30"/>
          <w:szCs w:val="30"/>
        </w:rPr>
        <w:t>/</w:t>
      </w:r>
      <w:r w:rsidR="00447B28" w:rsidRPr="00447B28">
        <w:rPr>
          <w:rFonts w:ascii="Angsana New" w:hAnsi="Angsana New"/>
          <w:sz w:val="30"/>
          <w:szCs w:val="30"/>
        </w:rPr>
        <w:t>1</w:t>
      </w:r>
      <w:r w:rsidR="004D4DA4" w:rsidRPr="004D4DA4">
        <w:rPr>
          <w:rFonts w:ascii="Angsana New" w:hAnsi="Angsana New"/>
          <w:sz w:val="30"/>
          <w:szCs w:val="30"/>
        </w:rPr>
        <w:t>60</w:t>
      </w:r>
      <w:r w:rsidRPr="00591916">
        <w:rPr>
          <w:rFonts w:ascii="Angsana New" w:hAnsi="Angsana New"/>
          <w:sz w:val="30"/>
          <w:szCs w:val="30"/>
        </w:rPr>
        <w:t>-</w:t>
      </w:r>
      <w:r w:rsidR="00447B28" w:rsidRPr="00447B28">
        <w:rPr>
          <w:rFonts w:ascii="Angsana New" w:hAnsi="Angsana New"/>
          <w:sz w:val="30"/>
          <w:szCs w:val="30"/>
        </w:rPr>
        <w:t>1</w:t>
      </w:r>
      <w:r w:rsidRPr="00591916">
        <w:rPr>
          <w:rFonts w:ascii="Angsana New" w:hAnsi="Angsana New"/>
          <w:sz w:val="30"/>
          <w:szCs w:val="30"/>
          <w:cs/>
        </w:rPr>
        <w:t xml:space="preserve"> อาคารมหาทุนพลาซ่า ชั้น </w:t>
      </w:r>
      <w:r w:rsidR="00447B28" w:rsidRPr="00447B28">
        <w:rPr>
          <w:rFonts w:ascii="Angsana New" w:hAnsi="Angsana New"/>
          <w:sz w:val="30"/>
          <w:szCs w:val="30"/>
        </w:rPr>
        <w:t>1</w:t>
      </w:r>
      <w:r w:rsidR="004D4DA4" w:rsidRPr="004D4DA4">
        <w:rPr>
          <w:rFonts w:ascii="Angsana New" w:hAnsi="Angsana New"/>
          <w:sz w:val="30"/>
          <w:szCs w:val="30"/>
        </w:rPr>
        <w:t>6</w:t>
      </w:r>
      <w:r w:rsidRPr="00591916">
        <w:rPr>
          <w:rFonts w:ascii="Angsana New" w:hAnsi="Angsana New"/>
          <w:sz w:val="30"/>
          <w:szCs w:val="30"/>
          <w:cs/>
        </w:rPr>
        <w:t xml:space="preserve"> ถนนเพลินจิต แขวงลุมพินี เขตปทุมวัน กรุงเทพมหานคร</w:t>
      </w:r>
    </w:p>
    <w:p w14:paraId="450E5F60" w14:textId="40C485FC" w:rsidR="000E58B4" w:rsidRPr="00591916" w:rsidRDefault="000E58B4" w:rsidP="002F44C5">
      <w:pPr>
        <w:tabs>
          <w:tab w:val="clear" w:pos="227"/>
          <w:tab w:val="clear" w:pos="454"/>
          <w:tab w:val="clear" w:pos="1644"/>
          <w:tab w:val="clear" w:pos="1871"/>
          <w:tab w:val="left" w:pos="540"/>
          <w:tab w:val="left" w:pos="630"/>
          <w:tab w:val="left" w:pos="720"/>
          <w:tab w:val="left" w:pos="1800"/>
          <w:tab w:val="left" w:pos="1890"/>
        </w:tabs>
        <w:ind w:left="1890" w:hanging="1890"/>
        <w:jc w:val="thaiDistribute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tab/>
        <w:t xml:space="preserve">โรงงาน </w:t>
      </w:r>
      <w:r w:rsidR="00447B28" w:rsidRPr="00447B28">
        <w:rPr>
          <w:rFonts w:ascii="Angsana New" w:hAnsi="Angsana New"/>
          <w:sz w:val="30"/>
          <w:szCs w:val="30"/>
        </w:rPr>
        <w:t>1</w:t>
      </w:r>
      <w:r w:rsidR="002F44C5" w:rsidRPr="00591916">
        <w:rPr>
          <w:rFonts w:ascii="Angsana New" w:hAnsi="Angsana New"/>
          <w:sz w:val="30"/>
          <w:szCs w:val="30"/>
        </w:rPr>
        <w:t xml:space="preserve"> </w:t>
      </w:r>
      <w:r w:rsidRPr="00591916">
        <w:rPr>
          <w:rFonts w:ascii="Angsana New" w:hAnsi="Angsana New"/>
          <w:sz w:val="30"/>
          <w:szCs w:val="30"/>
          <w:cs/>
        </w:rPr>
        <w:tab/>
      </w:r>
      <w:r w:rsidR="00CB1BCF">
        <w:rPr>
          <w:rFonts w:ascii="Angsana New" w:hAnsi="Angsana New" w:hint="cs"/>
          <w:sz w:val="30"/>
          <w:szCs w:val="30"/>
          <w:cs/>
        </w:rPr>
        <w:t xml:space="preserve">  </w:t>
      </w:r>
      <w:r w:rsidR="00447B28" w:rsidRPr="00447B28">
        <w:rPr>
          <w:rFonts w:ascii="Angsana New" w:hAnsi="Angsana New"/>
          <w:sz w:val="30"/>
          <w:szCs w:val="30"/>
        </w:rPr>
        <w:t>3</w:t>
      </w:r>
      <w:r w:rsidR="004D4DA4" w:rsidRPr="004D4DA4">
        <w:rPr>
          <w:rFonts w:ascii="Angsana New" w:hAnsi="Angsana New"/>
          <w:sz w:val="30"/>
          <w:szCs w:val="30"/>
        </w:rPr>
        <w:t>6</w:t>
      </w:r>
      <w:r w:rsidRPr="00591916">
        <w:rPr>
          <w:rFonts w:ascii="Angsana New" w:hAnsi="Angsana New"/>
          <w:sz w:val="30"/>
          <w:szCs w:val="30"/>
          <w:cs/>
        </w:rPr>
        <w:t xml:space="preserve"> หมู่ที่ </w:t>
      </w:r>
      <w:r w:rsidR="004D4DA4" w:rsidRPr="004D4DA4">
        <w:rPr>
          <w:rFonts w:ascii="Angsana New" w:hAnsi="Angsana New"/>
          <w:sz w:val="30"/>
          <w:szCs w:val="30"/>
        </w:rPr>
        <w:t>2</w:t>
      </w:r>
      <w:r w:rsidRPr="00591916">
        <w:rPr>
          <w:rFonts w:ascii="Angsana New" w:hAnsi="Angsana New"/>
          <w:sz w:val="30"/>
          <w:szCs w:val="30"/>
          <w:cs/>
        </w:rPr>
        <w:t xml:space="preserve"> ถนนอยุธยา-อ่างทอง ตำบลโพสะ อำเภอเมือง จังหวัดอ่างทอง</w:t>
      </w:r>
    </w:p>
    <w:p w14:paraId="536DB8D2" w14:textId="2AEB41E8" w:rsidR="007D4552" w:rsidRPr="00591916" w:rsidRDefault="000E58B4" w:rsidP="002F44C5">
      <w:pPr>
        <w:tabs>
          <w:tab w:val="clear" w:pos="227"/>
          <w:tab w:val="clear" w:pos="454"/>
          <w:tab w:val="clear" w:pos="1644"/>
          <w:tab w:val="clear" w:pos="1871"/>
          <w:tab w:val="left" w:pos="540"/>
          <w:tab w:val="left" w:pos="630"/>
          <w:tab w:val="left" w:pos="1800"/>
          <w:tab w:val="left" w:pos="1890"/>
        </w:tabs>
        <w:ind w:left="1890" w:hanging="1890"/>
        <w:jc w:val="thaiDistribute"/>
        <w:rPr>
          <w:rFonts w:ascii="Angsana New" w:hAnsi="Angsana New"/>
          <w:sz w:val="30"/>
          <w:szCs w:val="30"/>
        </w:rPr>
      </w:pPr>
      <w:r w:rsidRPr="00591916">
        <w:rPr>
          <w:rFonts w:ascii="Angsana New" w:hAnsi="Angsana New"/>
          <w:sz w:val="30"/>
          <w:szCs w:val="30"/>
          <w:cs/>
        </w:rPr>
        <w:tab/>
        <w:t xml:space="preserve">โรงงาน </w:t>
      </w:r>
      <w:r w:rsidR="004D4DA4" w:rsidRPr="004D4DA4">
        <w:rPr>
          <w:rFonts w:ascii="Angsana New" w:hAnsi="Angsana New"/>
          <w:sz w:val="30"/>
          <w:szCs w:val="30"/>
        </w:rPr>
        <w:t>2</w:t>
      </w:r>
      <w:r w:rsidR="002F44C5" w:rsidRPr="00591916">
        <w:rPr>
          <w:rFonts w:ascii="Angsana New" w:hAnsi="Angsana New"/>
          <w:sz w:val="30"/>
          <w:szCs w:val="30"/>
        </w:rPr>
        <w:t xml:space="preserve"> </w:t>
      </w:r>
      <w:r w:rsidRPr="00591916">
        <w:rPr>
          <w:rFonts w:ascii="Angsana New" w:hAnsi="Angsana New"/>
          <w:sz w:val="30"/>
          <w:szCs w:val="30"/>
          <w:cs/>
        </w:rPr>
        <w:tab/>
      </w:r>
      <w:r w:rsidR="00CB1BCF">
        <w:rPr>
          <w:rFonts w:ascii="Angsana New" w:hAnsi="Angsana New" w:hint="cs"/>
          <w:sz w:val="30"/>
          <w:szCs w:val="30"/>
          <w:cs/>
        </w:rPr>
        <w:t xml:space="preserve">  </w:t>
      </w:r>
      <w:r w:rsidR="00447B28" w:rsidRPr="00447B28">
        <w:rPr>
          <w:rFonts w:ascii="Angsana New" w:hAnsi="Angsana New"/>
          <w:sz w:val="30"/>
          <w:szCs w:val="30"/>
        </w:rPr>
        <w:t>1</w:t>
      </w:r>
      <w:r w:rsidR="004D4DA4" w:rsidRPr="004D4DA4">
        <w:rPr>
          <w:rFonts w:ascii="Angsana New" w:hAnsi="Angsana New"/>
          <w:sz w:val="30"/>
          <w:szCs w:val="30"/>
        </w:rPr>
        <w:t>9</w:t>
      </w:r>
      <w:r w:rsidRPr="00591916">
        <w:rPr>
          <w:rFonts w:ascii="Angsana New" w:hAnsi="Angsana New"/>
          <w:sz w:val="30"/>
          <w:szCs w:val="30"/>
          <w:cs/>
        </w:rPr>
        <w:t xml:space="preserve"> หมู่ที่ </w:t>
      </w:r>
      <w:r w:rsidR="004D4DA4" w:rsidRPr="004D4DA4">
        <w:rPr>
          <w:rFonts w:ascii="Angsana New" w:hAnsi="Angsana New"/>
          <w:sz w:val="30"/>
          <w:szCs w:val="30"/>
        </w:rPr>
        <w:t>7</w:t>
      </w:r>
      <w:r w:rsidRPr="00591916">
        <w:rPr>
          <w:rFonts w:ascii="Angsana New" w:hAnsi="Angsana New"/>
          <w:sz w:val="30"/>
          <w:szCs w:val="30"/>
          <w:cs/>
        </w:rPr>
        <w:t xml:space="preserve"> ถนนหนองปลากะดี่ ตำบลหนองปลาหมอ อำเภอหนองแค จังหวัดสระบุรี</w:t>
      </w:r>
    </w:p>
    <w:p w14:paraId="33582D0D" w14:textId="77777777" w:rsidR="00A70958" w:rsidRPr="009E3331" w:rsidRDefault="00A70958" w:rsidP="002F44C5">
      <w:pPr>
        <w:tabs>
          <w:tab w:val="clear" w:pos="227"/>
          <w:tab w:val="clear" w:pos="454"/>
          <w:tab w:val="clear" w:pos="1644"/>
          <w:tab w:val="clear" w:pos="1871"/>
          <w:tab w:val="left" w:pos="540"/>
          <w:tab w:val="left" w:pos="630"/>
          <w:tab w:val="left" w:pos="1800"/>
          <w:tab w:val="left" w:pos="1890"/>
        </w:tabs>
        <w:ind w:left="1890" w:hanging="1890"/>
        <w:rPr>
          <w:rFonts w:ascii="Angsana New" w:hAnsi="Angsana New"/>
          <w:sz w:val="30"/>
          <w:szCs w:val="30"/>
        </w:rPr>
      </w:pPr>
    </w:p>
    <w:p w14:paraId="58C5209D" w14:textId="158CDED3" w:rsidR="00562CEB" w:rsidRPr="00591916" w:rsidRDefault="00562CEB" w:rsidP="002F44C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91916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1D811F86" w14:textId="77777777" w:rsidR="00562CEB" w:rsidRPr="009E3331" w:rsidRDefault="00562CEB" w:rsidP="002F4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DBFA4E6" w14:textId="34213DAD" w:rsidR="005B21C1" w:rsidRDefault="009D3B3A" w:rsidP="009D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3B3A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9D3B3A">
        <w:rPr>
          <w:rFonts w:ascii="Angsana New" w:hAnsi="Angsana New"/>
          <w:sz w:val="30"/>
          <w:szCs w:val="30"/>
        </w:rPr>
        <w:t xml:space="preserve">                       </w:t>
      </w:r>
      <w:r w:rsidRPr="009D3B3A">
        <w:rPr>
          <w:rFonts w:ascii="Angsana New" w:hAnsi="Angsana New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>
        <w:rPr>
          <w:rFonts w:ascii="Angsana New" w:hAnsi="Angsana New"/>
          <w:sz w:val="30"/>
          <w:szCs w:val="30"/>
        </w:rPr>
        <w:br/>
      </w:r>
      <w:r w:rsidRPr="009D3B3A">
        <w:rPr>
          <w:rFonts w:ascii="Angsana New" w:hAnsi="Angsana New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Pr="009D3B3A">
        <w:rPr>
          <w:rFonts w:ascii="Angsana New" w:hAnsi="Angsana New" w:hint="cs"/>
          <w:sz w:val="30"/>
          <w:szCs w:val="30"/>
          <w:cs/>
        </w:rPr>
        <w:t xml:space="preserve"> </w:t>
      </w:r>
      <w:r w:rsidRPr="009D3B3A">
        <w:rPr>
          <w:rFonts w:ascii="Angsana New" w:hAnsi="Angsana New"/>
          <w:sz w:val="30"/>
          <w:szCs w:val="30"/>
          <w:cs/>
        </w:rPr>
        <w:t>นโยบายการบัญชีที่</w:t>
      </w:r>
      <w:r w:rsidRPr="009D3B3A">
        <w:rPr>
          <w:rFonts w:ascii="Angsana New" w:hAnsi="Angsana New" w:hint="cs"/>
          <w:sz w:val="30"/>
          <w:szCs w:val="30"/>
          <w:cs/>
        </w:rPr>
        <w:t>เปิดเผยใน</w:t>
      </w:r>
      <w:r w:rsidRPr="00532808">
        <w:rPr>
          <w:rFonts w:ascii="Angsana New" w:hAnsi="Angsana New" w:hint="cs"/>
          <w:sz w:val="30"/>
          <w:szCs w:val="30"/>
          <w:cs/>
        </w:rPr>
        <w:t>หมายเหตุ</w:t>
      </w:r>
      <w:r w:rsidR="00532808" w:rsidRPr="00532808">
        <w:rPr>
          <w:rFonts w:ascii="Angsana New" w:hAnsi="Angsana New" w:hint="cs"/>
          <w:sz w:val="30"/>
          <w:szCs w:val="30"/>
          <w:cs/>
        </w:rPr>
        <w:t xml:space="preserve">ข้อ </w:t>
      </w:r>
      <w:r w:rsidR="00BC6B96">
        <w:rPr>
          <w:rFonts w:ascii="Angsana New" w:hAnsi="Angsana New"/>
          <w:sz w:val="30"/>
          <w:szCs w:val="30"/>
        </w:rPr>
        <w:t>3</w:t>
      </w:r>
      <w:r w:rsidR="00532808">
        <w:rPr>
          <w:rFonts w:ascii="Angsana New" w:hAnsi="Angsana New"/>
          <w:sz w:val="30"/>
          <w:szCs w:val="30"/>
        </w:rPr>
        <w:t xml:space="preserve"> </w:t>
      </w:r>
      <w:r w:rsidRPr="009D3B3A">
        <w:rPr>
          <w:rFonts w:ascii="Angsana New" w:hAnsi="Angsana New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29721D01" w14:textId="19CF7A5F" w:rsidR="009D3B3A" w:rsidRDefault="009D3B3A" w:rsidP="009D3B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214F6C0" w14:textId="2057B1C6" w:rsidR="00EB4E14" w:rsidRDefault="009D3B3A" w:rsidP="00B30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D3B3A">
        <w:rPr>
          <w:rFonts w:ascii="Angsana New" w:hAnsi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ผู้บริหารใช้วิจารณญาณการประมาณการและข้อสมมติหลายประการ ซึ่งมีผลกระทบต่อการปฏิบัติตามนโยบายการบัญชีข</w:t>
      </w:r>
      <w:r w:rsidR="00206D95">
        <w:rPr>
          <w:rFonts w:ascii="Angsana New" w:hAnsi="Angsana New" w:hint="cs"/>
          <w:sz w:val="30"/>
          <w:szCs w:val="30"/>
          <w:cs/>
        </w:rPr>
        <w:t>อ</w:t>
      </w:r>
      <w:r w:rsidR="000E3A6B">
        <w:rPr>
          <w:rFonts w:ascii="Angsana New" w:hAnsi="Angsana New" w:hint="cs"/>
          <w:sz w:val="30"/>
          <w:szCs w:val="30"/>
          <w:cs/>
        </w:rPr>
        <w:t>ง</w:t>
      </w:r>
      <w:r w:rsidRPr="009D3B3A">
        <w:rPr>
          <w:rFonts w:ascii="Angsana New" w:hAnsi="Angsana New"/>
          <w:sz w:val="30"/>
          <w:szCs w:val="30"/>
          <w:cs/>
        </w:rPr>
        <w:t>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</w:t>
      </w:r>
      <w:r w:rsidRPr="00532808">
        <w:rPr>
          <w:rFonts w:ascii="Angsana New" w:hAnsi="Angsana New"/>
          <w:sz w:val="30"/>
          <w:szCs w:val="30"/>
          <w:cs/>
        </w:rPr>
        <w:t>หมายเหตุ</w:t>
      </w:r>
      <w:r w:rsidR="00C506CE">
        <w:rPr>
          <w:rFonts w:ascii="Angsana New" w:hAnsi="Angsana New" w:hint="cs"/>
          <w:sz w:val="30"/>
          <w:szCs w:val="30"/>
          <w:cs/>
        </w:rPr>
        <w:t>แต่ละข้อ</w:t>
      </w:r>
      <w:r w:rsidRPr="00532808">
        <w:rPr>
          <w:rFonts w:ascii="Angsana New" w:hAnsi="Angsana New"/>
          <w:sz w:val="30"/>
          <w:szCs w:val="30"/>
          <w:cs/>
        </w:rPr>
        <w:t>จะได้รับ</w:t>
      </w:r>
      <w:r w:rsidRPr="009D3B3A">
        <w:rPr>
          <w:rFonts w:ascii="Angsana New" w:hAnsi="Angsana New"/>
          <w:sz w:val="30"/>
          <w:szCs w:val="30"/>
          <w:cs/>
        </w:rPr>
        <w:t>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9D3B3A">
        <w:rPr>
          <w:rFonts w:ascii="Angsana New" w:hAnsi="Angsana New" w:hint="cs"/>
          <w:sz w:val="30"/>
          <w:szCs w:val="30"/>
          <w:cs/>
        </w:rPr>
        <w:t>ไป</w:t>
      </w:r>
    </w:p>
    <w:p w14:paraId="5214341E" w14:textId="77777777" w:rsidR="00C36250" w:rsidRDefault="00C36250" w:rsidP="00B30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BB85C75" w14:textId="51ABE26D" w:rsidR="00C36250" w:rsidRDefault="00C36250" w:rsidP="00C36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53CC3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</w:t>
      </w:r>
      <w:r w:rsidRPr="00253CC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1</w:t>
      </w:r>
      <w:r w:rsidRPr="00253CC3">
        <w:rPr>
          <w:rFonts w:ascii="Angsana New" w:hAnsi="Angsana New"/>
          <w:sz w:val="30"/>
          <w:szCs w:val="30"/>
          <w:cs/>
        </w:rPr>
        <w:t xml:space="preserve"> </w:t>
      </w:r>
      <w:r w:rsidRPr="00253CC3">
        <w:rPr>
          <w:rFonts w:ascii="Angsana New" w:hAnsi="Angsana New" w:hint="cs"/>
          <w:sz w:val="30"/>
          <w:szCs w:val="30"/>
          <w:cs/>
        </w:rPr>
        <w:t>มกราคม</w:t>
      </w:r>
      <w:r w:rsidRPr="00253CC3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8D603A">
        <w:rPr>
          <w:rFonts w:ascii="Angsana New" w:hAnsi="Angsana New"/>
          <w:sz w:val="30"/>
          <w:szCs w:val="30"/>
        </w:rPr>
        <w:t>8</w:t>
      </w:r>
      <w:r w:rsidRPr="00253CC3">
        <w:rPr>
          <w:rFonts w:ascii="Angsana New" w:hAnsi="Angsana New"/>
          <w:sz w:val="30"/>
          <w:szCs w:val="30"/>
          <w:cs/>
        </w:rPr>
        <w:t xml:space="preserve"> </w:t>
      </w:r>
      <w:r w:rsidRPr="00253CC3">
        <w:rPr>
          <w:rFonts w:ascii="Angsana New" w:hAnsi="Angsana New" w:hint="cs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</w:t>
      </w:r>
      <w:r w:rsidRPr="00253CC3">
        <w:rPr>
          <w:rFonts w:ascii="Angsana New" w:hAnsi="Angsana New"/>
          <w:sz w:val="30"/>
          <w:szCs w:val="30"/>
          <w:cs/>
        </w:rPr>
        <w:t xml:space="preserve"> </w:t>
      </w:r>
      <w:r w:rsidRPr="00253CC3">
        <w:rPr>
          <w:rFonts w:ascii="Angsana New" w:hAnsi="Angsana New" w:hint="cs"/>
          <w:sz w:val="30"/>
          <w:szCs w:val="30"/>
          <w:cs/>
        </w:rPr>
        <w:t>ไม่มีผลกระทบต่องบการเงินอย่างมีสาระสำคัญ</w:t>
      </w:r>
    </w:p>
    <w:p w14:paraId="0ABFA2F7" w14:textId="77777777" w:rsidR="00C36250" w:rsidRDefault="00C36250" w:rsidP="00C36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815E170" w14:textId="77777777" w:rsidR="00FA0827" w:rsidRPr="00253CC3" w:rsidRDefault="00FA0827" w:rsidP="00C36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4DB8284" w14:textId="3695E6E0" w:rsidR="00C36250" w:rsidRPr="00253CC3" w:rsidRDefault="00A94075" w:rsidP="00C36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hint="cs"/>
          <w:sz w:val="30"/>
          <w:szCs w:val="30"/>
        </w:rPr>
      </w:pPr>
      <w:r w:rsidRPr="00A94075">
        <w:rPr>
          <w:rFonts w:ascii="Angsana New" w:hAnsi="Angsana New" w:hint="cs"/>
          <w:sz w:val="30"/>
          <w:szCs w:val="30"/>
          <w:cs/>
        </w:rPr>
        <w:lastRenderedPageBreak/>
        <w:t>นอกจากนี้กลุ่มบริษัทยังไม่ได้ใช้มาตรฐานรายงานทางการเงินฉบับใหม่และฉบับที่มีการปรับปรุง</w:t>
      </w:r>
      <w:r w:rsidRPr="00A94075">
        <w:rPr>
          <w:rFonts w:ascii="Angsana New" w:hAnsi="Angsana New"/>
          <w:sz w:val="30"/>
          <w:szCs w:val="30"/>
          <w:cs/>
        </w:rPr>
        <w:t xml:space="preserve"> </w:t>
      </w:r>
      <w:r w:rsidRPr="00A94075">
        <w:rPr>
          <w:rFonts w:ascii="Angsana New" w:hAnsi="Angsana New" w:hint="cs"/>
          <w:sz w:val="30"/>
          <w:szCs w:val="30"/>
          <w:cs/>
        </w:rPr>
        <w:t>ซึ่งยังไม่มีผลบังคับใช้ในงวดปัจจุบัน</w:t>
      </w:r>
      <w:r>
        <w:rPr>
          <w:rFonts w:ascii="Angsana New" w:hAnsi="Angsana New" w:hint="cs"/>
          <w:sz w:val="30"/>
          <w:szCs w:val="30"/>
          <w:cs/>
        </w:rPr>
        <w:t>มา</w:t>
      </w:r>
      <w:r w:rsidRPr="00A94075">
        <w:rPr>
          <w:rFonts w:ascii="Angsana New" w:hAnsi="Angsana New" w:hint="cs"/>
          <w:sz w:val="30"/>
          <w:szCs w:val="30"/>
          <w:cs/>
        </w:rPr>
        <w:t>ถือปฏิบัติ</w:t>
      </w:r>
      <w:r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ในการจัดทำงบการเงินฉบับนี้ก่อนวันที่มีผลบังคับใช้ </w:t>
      </w:r>
      <w:r w:rsidRPr="00A94075">
        <w:rPr>
          <w:rFonts w:ascii="Angsana New" w:hAnsi="Angsana New" w:hint="cs"/>
          <w:sz w:val="30"/>
          <w:szCs w:val="30"/>
          <w:cs/>
        </w:rPr>
        <w:t>กลุ่มบริษัทได้ประเมินผลกระทบที่อาจเกิดขึ้นต่อ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A94075">
        <w:rPr>
          <w:rFonts w:ascii="Angsana New" w:hAnsi="Angsana New" w:hint="cs"/>
          <w:sz w:val="30"/>
          <w:szCs w:val="30"/>
          <w:cs/>
        </w:rPr>
        <w:t>การเงินจากการถือปฏิบัติตามมาตรฐานรายงานทางการเงินฉบับใหม่และฉบับ</w:t>
      </w:r>
      <w:r>
        <w:rPr>
          <w:rFonts w:ascii="Angsana New" w:hAnsi="Angsana New" w:hint="cs"/>
          <w:sz w:val="30"/>
          <w:szCs w:val="30"/>
          <w:cs/>
        </w:rPr>
        <w:t>ที่</w:t>
      </w:r>
      <w:r w:rsidRPr="00A94075">
        <w:rPr>
          <w:rFonts w:ascii="Angsana New" w:hAnsi="Angsana New" w:hint="cs"/>
          <w:sz w:val="30"/>
          <w:szCs w:val="30"/>
          <w:cs/>
        </w:rPr>
        <w:t>ปรับปรุง</w:t>
      </w:r>
      <w:r>
        <w:rPr>
          <w:rFonts w:ascii="Angsana New" w:hAnsi="Angsana New" w:hint="cs"/>
          <w:sz w:val="30"/>
          <w:szCs w:val="30"/>
          <w:cs/>
        </w:rPr>
        <w:t>เหล่านี้</w:t>
      </w:r>
      <w:r w:rsidRPr="00A9407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</w:t>
      </w:r>
      <w:r w:rsidRPr="00A94075">
        <w:rPr>
          <w:rFonts w:ascii="Angsana New" w:hAnsi="Angsana New" w:hint="cs"/>
          <w:sz w:val="30"/>
          <w:szCs w:val="30"/>
          <w:cs/>
        </w:rPr>
        <w:t>คาดว่าจะไม่มีผลกระทบอย่างมี</w:t>
      </w:r>
      <w:r>
        <w:rPr>
          <w:rFonts w:ascii="Angsana New" w:hAnsi="Angsana New" w:hint="cs"/>
          <w:sz w:val="30"/>
          <w:szCs w:val="30"/>
          <w:cs/>
        </w:rPr>
        <w:t>สาระ</w:t>
      </w:r>
      <w:r w:rsidRPr="00A94075">
        <w:rPr>
          <w:rFonts w:ascii="Angsana New" w:hAnsi="Angsana New" w:hint="cs"/>
          <w:sz w:val="30"/>
          <w:szCs w:val="30"/>
          <w:cs/>
        </w:rPr>
        <w:t>สำคัญต่องบการเงินในงวดที่ถือปฏิบัติ</w:t>
      </w:r>
    </w:p>
    <w:p w14:paraId="2BC41076" w14:textId="77777777" w:rsidR="00C36250" w:rsidRDefault="00C36250" w:rsidP="00B30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CD9AB51" w14:textId="4F7B1847" w:rsidR="00F14808" w:rsidRDefault="004C4782" w:rsidP="003115F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4C4782">
        <w:rPr>
          <w:rFonts w:ascii="Angsana New" w:hAnsi="Angsana New" w:hint="cs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3F23E0A3" w14:textId="77777777" w:rsidR="003115F4" w:rsidRPr="004D6767" w:rsidRDefault="003115F4" w:rsidP="00311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  <w:lang w:val="th-TH"/>
        </w:rPr>
      </w:pPr>
    </w:p>
    <w:p w14:paraId="5629D17F" w14:textId="3E78B382" w:rsidR="00F14808" w:rsidRPr="007313C1" w:rsidRDefault="00F14808" w:rsidP="008B1537">
      <w:pPr>
        <w:pStyle w:val="Heading8"/>
        <w:numPr>
          <w:ilvl w:val="1"/>
          <w:numId w:val="19"/>
        </w:numPr>
        <w:spacing w:line="240" w:lineRule="atLeast"/>
        <w:ind w:left="540" w:right="63" w:hanging="54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US"/>
        </w:rPr>
      </w:pPr>
      <w:r w:rsidRPr="007313C1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เกณฑ์</w:t>
      </w:r>
      <w:r w:rsidR="00874435" w:rsidRPr="007313C1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การบัญชีของเงินลงทุนในบริษัทร่วมและการร่วมค้า</w:t>
      </w:r>
    </w:p>
    <w:p w14:paraId="1D56CD1B" w14:textId="77777777" w:rsidR="00F14808" w:rsidRPr="007313C1" w:rsidRDefault="00F14808" w:rsidP="00F14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4"/>
          <w:szCs w:val="24"/>
        </w:rPr>
      </w:pPr>
    </w:p>
    <w:p w14:paraId="61DF8306" w14:textId="58262D50" w:rsidR="00F14808" w:rsidRPr="007313C1" w:rsidRDefault="00A92F91" w:rsidP="00F14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8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 w:hint="cs"/>
          <w:sz w:val="30"/>
          <w:szCs w:val="30"/>
          <w:cs/>
        </w:rPr>
        <w:t>งบการเงิน</w:t>
      </w:r>
      <w:r w:rsidR="00932053" w:rsidRPr="007313C1">
        <w:rPr>
          <w:rFonts w:ascii="Angsana New" w:eastAsia="Times New Roman" w:hAnsi="Angsana New" w:hint="cs"/>
          <w:sz w:val="30"/>
          <w:szCs w:val="30"/>
          <w:cs/>
        </w:rPr>
        <w:t>ที่</w:t>
      </w:r>
      <w:r w:rsidR="00932053" w:rsidRPr="007313C1">
        <w:rPr>
          <w:rFonts w:ascii="Angsana New" w:hAnsi="Angsana New" w:hint="cs"/>
          <w:sz w:val="30"/>
          <w:szCs w:val="30"/>
          <w:cs/>
        </w:rPr>
        <w:t>แสดงเงินลงทุนตามวิธีส่วนได้เสีย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ประกอบด้วยส่วนได้เสียของบริษัทร่วมและการร่วมค้า</w:t>
      </w:r>
    </w:p>
    <w:p w14:paraId="6FB80B2F" w14:textId="77777777" w:rsidR="006F7A1E" w:rsidRDefault="006F7A1E" w:rsidP="008F0AAF">
      <w:pPr>
        <w:pStyle w:val="BodyText"/>
        <w:spacing w:after="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23EB557" w14:textId="2EA46513" w:rsidR="006F7A1E" w:rsidRPr="00BC6B96" w:rsidRDefault="006F7A1E" w:rsidP="00D37EBC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C6B96">
        <w:rPr>
          <w:rFonts w:ascii="Angsana New" w:eastAsia="Times New Roman" w:hAnsi="Angsana New"/>
          <w:sz w:val="30"/>
          <w:szCs w:val="30"/>
          <w:cs/>
        </w:rPr>
        <w:t xml:space="preserve">บริษัทมีอิทธิพลอย่างมีนัยสำคัญในผู้ได้รับการลงทุนตามที่เปิดเผยในหมายเหตุข้อ </w:t>
      </w:r>
      <w:r w:rsidRPr="00BC6B96">
        <w:rPr>
          <w:rFonts w:ascii="Angsana New" w:eastAsia="Times New Roman" w:hAnsi="Angsana New"/>
          <w:sz w:val="30"/>
          <w:szCs w:val="30"/>
        </w:rPr>
        <w:t>1</w:t>
      </w:r>
      <w:r w:rsidR="00BC6B96" w:rsidRPr="00BC6B96">
        <w:rPr>
          <w:rFonts w:ascii="Angsana New" w:eastAsia="Times New Roman" w:hAnsi="Angsana New"/>
          <w:sz w:val="30"/>
          <w:szCs w:val="30"/>
        </w:rPr>
        <w:t>0</w:t>
      </w:r>
      <w:r w:rsidRPr="00BC6B96">
        <w:rPr>
          <w:rFonts w:ascii="Angsana New" w:eastAsia="Times New Roman" w:hAnsi="Angsana New"/>
          <w:sz w:val="30"/>
          <w:szCs w:val="30"/>
        </w:rPr>
        <w:t xml:space="preserve"> </w:t>
      </w:r>
      <w:r w:rsidRPr="00BC6B96">
        <w:rPr>
          <w:rFonts w:ascii="Angsana New" w:eastAsia="Times New Roman" w:hAnsi="Angsana New"/>
          <w:sz w:val="30"/>
          <w:szCs w:val="30"/>
          <w:cs/>
        </w:rPr>
        <w:t>บริษัทรับรู้เงินลงทุนในบริษัทร่วมและการร่วมค้าในงบการเงินตามวิธีส่วนได้เสีย จนถึงวันที่ความมีอิทธิพลอย่างมีนัยสำคัญหรือการควบคุมร่วมสิ้นสุดลง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จะถูกบันทึกในงบการเงินตามวิธีส่วนได้เสีย</w:t>
      </w:r>
    </w:p>
    <w:p w14:paraId="038034D5" w14:textId="77777777" w:rsidR="00EB2E55" w:rsidRPr="00BC6B96" w:rsidRDefault="00EB2E55" w:rsidP="00D37EBC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94BDB1B" w14:textId="2765DF95" w:rsidR="00EB2E55" w:rsidRPr="00BC6B96" w:rsidRDefault="00EB2E55" w:rsidP="00D37EBC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C6B96">
        <w:rPr>
          <w:rFonts w:ascii="Angsana New" w:eastAsia="Times New Roman" w:hAnsi="Angsana New" w:hint="cs"/>
          <w:sz w:val="30"/>
          <w:szCs w:val="30"/>
          <w:cs/>
        </w:rPr>
        <w:t>หากเงินลงทุนในบริษัทร่วมได้เปลี่ยนเป็นเงินลงทุนในการร่วมค้าหรือในทางกลับกัน</w:t>
      </w:r>
      <w:r w:rsidRPr="00BC6B96">
        <w:rPr>
          <w:rFonts w:ascii="Angsana New" w:eastAsia="Times New Roman" w:hAnsi="Angsana New"/>
          <w:sz w:val="30"/>
          <w:szCs w:val="30"/>
          <w:cs/>
        </w:rPr>
        <w:t>บริษัท</w:t>
      </w:r>
      <w:r w:rsidRPr="00BC6B96">
        <w:rPr>
          <w:rFonts w:ascii="Angsana New" w:eastAsia="Times New Roman" w:hAnsi="Angsana New" w:hint="cs"/>
          <w:sz w:val="30"/>
          <w:szCs w:val="30"/>
          <w:cs/>
        </w:rPr>
        <w:t>จะใช้วิธีส่วนได้เสียต่อไปโดยไม่มีการวัดมูลค่าเงินลงทุนที่คงเหลืออยู่ใหม่ ในกรณีอื่นที่</w:t>
      </w:r>
      <w:r w:rsidRPr="00BC6B96">
        <w:rPr>
          <w:rFonts w:ascii="Angsana New" w:eastAsia="Times New Roman" w:hAnsi="Angsana New"/>
          <w:sz w:val="30"/>
          <w:szCs w:val="30"/>
          <w:cs/>
        </w:rPr>
        <w:t>บริษัท</w:t>
      </w:r>
      <w:r w:rsidRPr="00BC6B96">
        <w:rPr>
          <w:rFonts w:ascii="Angsana New" w:eastAsia="Times New Roman" w:hAnsi="Angsana New" w:hint="cs"/>
          <w:sz w:val="30"/>
          <w:szCs w:val="30"/>
          <w:cs/>
        </w:rPr>
        <w:t xml:space="preserve">สูญเสียการมีอิทธิพลอย่างมีนัยสำคัญในบริษัทร่วมหรือการควบคุมร่วมในการร่วมค้า </w:t>
      </w:r>
      <w:r w:rsidRPr="00BC6B96">
        <w:rPr>
          <w:rFonts w:ascii="Angsana New" w:eastAsia="Times New Roman" w:hAnsi="Angsana New"/>
          <w:sz w:val="30"/>
          <w:szCs w:val="30"/>
          <w:cs/>
        </w:rPr>
        <w:t>บริษัท</w:t>
      </w:r>
      <w:r w:rsidRPr="00BC6B96">
        <w:rPr>
          <w:rFonts w:ascii="Angsana New" w:eastAsia="Times New Roman" w:hAnsi="Angsana New" w:hint="cs"/>
          <w:sz w:val="30"/>
          <w:szCs w:val="30"/>
          <w:cs/>
        </w:rPr>
        <w:t>จะตัดจำหน่ายส่วนได้เสียทั้งหมดของเงินลงทุนนั้นและรับรู้</w:t>
      </w:r>
      <w:r w:rsidR="00444410" w:rsidRPr="00BC6B96">
        <w:rPr>
          <w:rFonts w:ascii="Angsana New" w:eastAsia="Times New Roman" w:hAnsi="Angsana New"/>
          <w:sz w:val="30"/>
          <w:szCs w:val="30"/>
        </w:rPr>
        <w:br/>
      </w:r>
      <w:r w:rsidRPr="00BC6B96">
        <w:rPr>
          <w:rFonts w:ascii="Angsana New" w:eastAsia="Times New Roman" w:hAnsi="Angsana New" w:hint="cs"/>
          <w:sz w:val="30"/>
          <w:szCs w:val="30"/>
          <w:cs/>
        </w:rPr>
        <w:t>ผลกำไรหรือขาดทุนจากการตัดจำหน่ายในกำไรหรือขาดทุน ส่วนได้เสียคงเหลืออยู่ของเงินลงทุนนั้นจะถูกรับรู้ด้วยมูลค่ายุติธรรม ณ วันที่สูญเสียการมีอิทธิพลอย่างมีนัยสำคัญหรือการควบคุมร่วมและถือเป็นมูลค่ายุติธรรมที่รับรู้เมื่อเริ่มแรกของสินทรัพย์ทางการเงิน</w:t>
      </w:r>
    </w:p>
    <w:p w14:paraId="28BD1591" w14:textId="77777777" w:rsidR="00D37EBC" w:rsidRPr="006F7A1E" w:rsidRDefault="00D37EBC" w:rsidP="00D37EBC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00396981" w14:textId="6E90F17A" w:rsidR="00570012" w:rsidRPr="007313C1" w:rsidRDefault="00570012" w:rsidP="00ED5A81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BC6B96">
        <w:rPr>
          <w:rFonts w:ascii="Angsana New" w:eastAsia="Times New Roman" w:hAnsi="Angsana New"/>
          <w:sz w:val="30"/>
          <w:szCs w:val="30"/>
          <w:cs/>
        </w:rPr>
        <w:t>กำไรที่ยังไม่เกิดขึ้นจริงซึ่งเป็นผลมาจากรายการกับบริษัทร่วมและการร่วมค้า</w:t>
      </w:r>
      <w:r w:rsidRPr="00BC6B96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BC6B96">
        <w:rPr>
          <w:rFonts w:ascii="Angsana New" w:eastAsia="Times New Roman" w:hAnsi="Angsana New"/>
          <w:sz w:val="30"/>
          <w:szCs w:val="30"/>
          <w:cs/>
        </w:rPr>
        <w:t>ถูกตัดรายการกับเงินลงทุนเท่าที่บริษัทมีส่วนได้เสียในกิจการที่ถูกลงทุนนั้น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</w:t>
      </w:r>
      <w:r w:rsidR="004127FF" w:rsidRPr="00BC6B96">
        <w:rPr>
          <w:rFonts w:ascii="Angsana New" w:eastAsia="Times New Roman" w:hAnsi="Angsana New"/>
          <w:sz w:val="30"/>
          <w:szCs w:val="30"/>
        </w:rPr>
        <w:br/>
      </w:r>
      <w:r w:rsidRPr="00BC6B96">
        <w:rPr>
          <w:rFonts w:ascii="Angsana New" w:eastAsia="Times New Roman" w:hAnsi="Angsana New"/>
          <w:sz w:val="30"/>
          <w:szCs w:val="30"/>
          <w:cs/>
        </w:rPr>
        <w:t>ไม่เกิดขึ้นจริง แต่เท่าที่เมื่อไม่มีหลักฐานการด้อยค่าเกิดขึ้น</w:t>
      </w:r>
    </w:p>
    <w:p w14:paraId="56B59364" w14:textId="77777777" w:rsidR="00D37EBC" w:rsidRPr="007313C1" w:rsidRDefault="00D37EBC" w:rsidP="00D37E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58"/>
        <w:jc w:val="thaiDistribute"/>
        <w:rPr>
          <w:rFonts w:ascii="Angsana New" w:eastAsia="Times New Roman" w:hAnsi="Angsana New"/>
          <w:sz w:val="24"/>
          <w:szCs w:val="24"/>
        </w:rPr>
      </w:pPr>
    </w:p>
    <w:p w14:paraId="6C454674" w14:textId="2A1BA92D" w:rsidR="00037499" w:rsidRPr="007313C1" w:rsidRDefault="00037499" w:rsidP="008B1537">
      <w:pPr>
        <w:pStyle w:val="Heading8"/>
        <w:numPr>
          <w:ilvl w:val="1"/>
          <w:numId w:val="19"/>
        </w:numPr>
        <w:ind w:right="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7313C1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เงินลงทุนในบริษัทร่วม</w:t>
      </w:r>
      <w:r w:rsidR="00E651ED" w:rsidRPr="007313C1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US"/>
        </w:rPr>
        <w:t>และการร่วมค้า</w:t>
      </w:r>
    </w:p>
    <w:p w14:paraId="0235E43D" w14:textId="77777777" w:rsidR="00474A67" w:rsidRPr="007313C1" w:rsidRDefault="00474A67" w:rsidP="00474A67">
      <w:pPr>
        <w:rPr>
          <w:sz w:val="24"/>
          <w:szCs w:val="24"/>
        </w:rPr>
      </w:pPr>
    </w:p>
    <w:p w14:paraId="3BBFBFEE" w14:textId="72D19D6A" w:rsidR="0028726F" w:rsidRDefault="00570012" w:rsidP="004D2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127FF">
        <w:rPr>
          <w:rFonts w:ascii="Angsana New" w:eastAsia="Times New Roman" w:hAnsi="Angsana New"/>
          <w:sz w:val="30"/>
          <w:szCs w:val="30"/>
          <w:cs/>
        </w:rPr>
        <w:t>เงินลงทุนในบริษัทร่วมและการร่วมค้าในงบการเงินเฉพาะกิจการวัดมูลค่าด้วยราคาทุนหักค่าเผื่อการด้อยค่า</w:t>
      </w:r>
      <w:r w:rsidR="00D37EBC" w:rsidRPr="004127FF">
        <w:rPr>
          <w:rFonts w:ascii="Angsana New" w:eastAsia="Times New Roman" w:hAnsi="Angsana New"/>
          <w:sz w:val="30"/>
          <w:szCs w:val="30"/>
        </w:rPr>
        <w:t xml:space="preserve"> </w:t>
      </w:r>
      <w:r w:rsidR="004127FF">
        <w:rPr>
          <w:rFonts w:ascii="Angsana New" w:eastAsia="Times New Roman" w:hAnsi="Angsana New"/>
          <w:sz w:val="30"/>
          <w:szCs w:val="30"/>
        </w:rPr>
        <w:br/>
      </w:r>
      <w:r w:rsidRPr="004127FF">
        <w:rPr>
          <w:rFonts w:ascii="Angsana New" w:eastAsia="Times New Roman" w:hAnsi="Angsana New"/>
          <w:spacing w:val="-4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</w:t>
      </w:r>
      <w:r w:rsidR="00D37EBC" w:rsidRPr="004127FF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4127FF">
        <w:rPr>
          <w:rFonts w:ascii="Angsana New" w:eastAsia="Times New Roman" w:hAnsi="Angsana New"/>
          <w:spacing w:val="-4"/>
          <w:sz w:val="30"/>
          <w:szCs w:val="30"/>
          <w:cs/>
        </w:rPr>
        <w:t>กรณีที่บริษัทจำหน่ายเงินลงทุนบางส่วน</w:t>
      </w:r>
      <w:r w:rsidRPr="004127FF">
        <w:rPr>
          <w:rFonts w:ascii="Angsana New" w:eastAsia="Times New Roman" w:hAnsi="Angsana New"/>
          <w:sz w:val="30"/>
          <w:szCs w:val="30"/>
          <w:cs/>
        </w:rPr>
        <w:t xml:space="preserve">ต้นทุนเงินลงทุนคำนวณโดยวิธีถัวเฉลี่ยถ่วงน้ำหนัก กำไรขาดทุนจากการขายเงินลงทุนบันทึกในกำไรหรือขาดทุน </w:t>
      </w:r>
      <w:r w:rsidR="0028726F" w:rsidRPr="004127FF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3CE016E4" w14:textId="63A610EB" w:rsidR="00B772A4" w:rsidRPr="007313C1" w:rsidRDefault="00B772A4" w:rsidP="008B1537">
      <w:pPr>
        <w:pStyle w:val="Heading8"/>
        <w:numPr>
          <w:ilvl w:val="1"/>
          <w:numId w:val="19"/>
        </w:numPr>
        <w:ind w:right="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7313C1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>เงินตราต่างประเทศ</w:t>
      </w:r>
    </w:p>
    <w:p w14:paraId="1DD54FB0" w14:textId="1B5EDE8B" w:rsidR="004938DA" w:rsidRPr="007313C1" w:rsidRDefault="004938DA" w:rsidP="004938DA">
      <w:pPr>
        <w:rPr>
          <w:rFonts w:asciiTheme="majorBidi" w:hAnsiTheme="majorBidi" w:cstheme="majorBidi"/>
          <w:sz w:val="24"/>
          <w:szCs w:val="24"/>
        </w:rPr>
      </w:pPr>
    </w:p>
    <w:p w14:paraId="7DEBBFB3" w14:textId="77777777" w:rsidR="00D161B7" w:rsidRPr="007313C1" w:rsidRDefault="00060133" w:rsidP="00D37EBC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  <w:r w:rsidRPr="007313C1">
        <w:rPr>
          <w:rFonts w:eastAsia="Times New Roman" w:hint="cs"/>
          <w:cs/>
          <w:lang w:val="en-US"/>
        </w:rPr>
        <w:t>รายการบัญชีที่เป็นเงินตราต่างประเทศ</w:t>
      </w:r>
      <w:r w:rsidR="0028726F" w:rsidRPr="007313C1">
        <w:rPr>
          <w:rFonts w:eastAsia="Times New Roman" w:hint="cs"/>
          <w:cs/>
          <w:lang w:val="en-US"/>
        </w:rPr>
        <w:t xml:space="preserve">รวมถึงสินทรัพย์และหนี้สินที่ไม่เป็นตัวเงินซึ่งเกิดจากรายการบัญชีที่เป็นเงินตราต่างประเทศ </w:t>
      </w:r>
      <w:r w:rsidRPr="007313C1">
        <w:rPr>
          <w:rFonts w:eastAsia="Times New Roman" w:hint="cs"/>
          <w:cs/>
          <w:lang w:val="en-US"/>
        </w:rPr>
        <w:t>แปลงค่าเป็นสกุลเงินที่ใช้ในการดำเนินงานของ</w:t>
      </w:r>
      <w:r w:rsidR="0069293D" w:rsidRPr="007313C1">
        <w:rPr>
          <w:rFonts w:eastAsia="Times New Roman" w:hint="cs"/>
          <w:cs/>
          <w:lang w:val="en-US"/>
        </w:rPr>
        <w:t>บริษัท</w:t>
      </w:r>
      <w:r w:rsidRPr="007313C1">
        <w:rPr>
          <w:rFonts w:eastAsia="Times New Roman" w:hint="cs"/>
          <w:lang w:val="en-US"/>
        </w:rPr>
        <w:t xml:space="preserve"> </w:t>
      </w:r>
      <w:r w:rsidRPr="007313C1">
        <w:rPr>
          <w:rFonts w:eastAsia="Times New Roman" w:hint="cs"/>
          <w:cs/>
          <w:lang w:val="en-US"/>
        </w:rPr>
        <w:t xml:space="preserve">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</w:t>
      </w:r>
      <w:r w:rsidR="00D37EBC" w:rsidRPr="007313C1">
        <w:rPr>
          <w:rFonts w:eastAsia="Times New Roman"/>
          <w:lang w:val="en-US"/>
        </w:rPr>
        <w:t xml:space="preserve">     </w:t>
      </w:r>
      <w:r w:rsidRPr="007313C1">
        <w:rPr>
          <w:rFonts w:eastAsia="Times New Roman" w:hint="cs"/>
          <w:cs/>
          <w:lang w:val="en-US"/>
        </w:rPr>
        <w:t xml:space="preserve">ณ วันที่รายงาน  </w:t>
      </w:r>
    </w:p>
    <w:p w14:paraId="1C287736" w14:textId="77777777" w:rsidR="00D161B7" w:rsidRPr="00F22FE8" w:rsidRDefault="00D161B7" w:rsidP="00D37EBC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highlight w:val="green"/>
          <w:lang w:val="en-US"/>
        </w:rPr>
      </w:pPr>
    </w:p>
    <w:p w14:paraId="3A9D3456" w14:textId="4BA5367F" w:rsidR="00060133" w:rsidRPr="007313C1" w:rsidRDefault="00060133" w:rsidP="00D37EBC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  <w:r w:rsidRPr="007313C1">
        <w:rPr>
          <w:rFonts w:eastAsia="Times New Roman" w:hint="cs"/>
          <w:cs/>
          <w:lang w:val="en-US"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  <w:r w:rsidRPr="007313C1">
        <w:rPr>
          <w:rFonts w:eastAsia="Times New Roman" w:hint="cs"/>
          <w:lang w:val="en-US"/>
        </w:rPr>
        <w:t xml:space="preserve">  </w:t>
      </w:r>
    </w:p>
    <w:p w14:paraId="283F733B" w14:textId="77777777" w:rsidR="00D161B7" w:rsidRPr="007313C1" w:rsidRDefault="00D161B7" w:rsidP="00D161B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</w:p>
    <w:p w14:paraId="61A2F777" w14:textId="75F46755" w:rsidR="003517F0" w:rsidRPr="007D5FDF" w:rsidRDefault="003517F0" w:rsidP="00D161B7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  <w:r w:rsidRPr="007313C1">
        <w:rPr>
          <w:rFonts w:eastAsia="Times New Roman" w:hint="cs"/>
          <w:cs/>
          <w:lang w:val="en-US"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  <w:r w:rsidR="00F22FE8" w:rsidRPr="007313C1">
        <w:rPr>
          <w:rFonts w:eastAsia="Times New Roman" w:hint="cs"/>
          <w:cs/>
          <w:lang w:val="en-US"/>
        </w:rPr>
        <w:t>ยกเว้น</w:t>
      </w:r>
      <w:r w:rsidRPr="007313C1">
        <w:rPr>
          <w:rFonts w:eastAsia="Times New Roman" w:hint="cs"/>
          <w:cs/>
          <w:lang w:val="en-US"/>
        </w:rPr>
        <w:t>ผลต่างของอัตราแลกเปลี่ยนที่เกิดขึ้นจากการแปลงค่า</w:t>
      </w:r>
      <w:r w:rsidR="007D5FDF" w:rsidRPr="007313C1">
        <w:rPr>
          <w:rFonts w:eastAsia="Times New Roman" w:hint="cs"/>
          <w:cs/>
          <w:lang w:val="en-US"/>
        </w:rPr>
        <w:t>ของเงินลงทุนในตราสารทุน</w:t>
      </w:r>
      <w:r w:rsidR="004864D0" w:rsidRPr="007313C1">
        <w:rPr>
          <w:rFonts w:eastAsia="Times New Roman" w:hint="cs"/>
          <w:cs/>
          <w:lang w:val="en-US"/>
        </w:rPr>
        <w:t>ที่กำหนดให้วัดมูลค่ายุติธรรมผ่าน</w:t>
      </w:r>
      <w:r w:rsidRPr="007313C1">
        <w:rPr>
          <w:rFonts w:eastAsia="Times New Roman" w:hint="cs"/>
          <w:cs/>
          <w:lang w:val="en-US"/>
        </w:rPr>
        <w:t>กำไรขาดทุนเบ็ดเสร็จอื่น (เว้นแต่การด้อยค่า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)</w:t>
      </w:r>
      <w:r w:rsidR="004B5711">
        <w:rPr>
          <w:rFonts w:eastAsia="Times New Roman"/>
          <w:lang w:val="en-US"/>
        </w:rPr>
        <w:t xml:space="preserve"> </w:t>
      </w:r>
      <w:r w:rsidR="004B5711" w:rsidRPr="0030564B">
        <w:rPr>
          <w:rFonts w:eastAsia="Times New Roman"/>
          <w:cs/>
          <w:lang w:val="en-US"/>
        </w:rPr>
        <w:t>จะรับรู้</w:t>
      </w:r>
      <w:r w:rsidR="00767DB8" w:rsidRPr="0030564B">
        <w:rPr>
          <w:rFonts w:eastAsia="Times New Roman" w:hint="cs"/>
          <w:cs/>
          <w:lang w:val="en-US"/>
        </w:rPr>
        <w:t>ใน</w:t>
      </w:r>
      <w:r w:rsidR="004B5711" w:rsidRPr="0030564B">
        <w:rPr>
          <w:rFonts w:eastAsia="Times New Roman"/>
          <w:cs/>
          <w:lang w:val="en-US"/>
        </w:rPr>
        <w:t>กำไรขาดทุนเบ็ดเสร็จอื่น</w:t>
      </w:r>
      <w:r w:rsidR="004B5711" w:rsidRPr="0004335F">
        <w:rPr>
          <w:rFonts w:asciiTheme="majorBidi" w:hAnsiTheme="majorBidi" w:cstheme="majorBidi"/>
          <w:color w:val="000000" w:themeColor="text1"/>
          <w:cs/>
        </w:rPr>
        <w:t xml:space="preserve"> </w:t>
      </w:r>
      <w:r w:rsidR="004B5711" w:rsidRPr="00D03B20">
        <w:rPr>
          <w:b/>
          <w:bCs/>
          <w:color w:val="0000FF"/>
          <w:szCs w:val="18"/>
        </w:rPr>
        <w:t xml:space="preserve"> </w:t>
      </w:r>
    </w:p>
    <w:p w14:paraId="7CE0C311" w14:textId="77777777" w:rsidR="00501F5D" w:rsidRPr="00632752" w:rsidRDefault="00501F5D" w:rsidP="00501F5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</w:p>
    <w:p w14:paraId="76210F02" w14:textId="747871E0" w:rsidR="00163075" w:rsidRPr="007313C1" w:rsidRDefault="00163075" w:rsidP="0016307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i/>
          <w:iCs/>
          <w:lang w:val="en-US"/>
        </w:rPr>
      </w:pPr>
      <w:r w:rsidRPr="007313C1">
        <w:rPr>
          <w:rFonts w:eastAsia="Times New Roman" w:hint="cs"/>
          <w:i/>
          <w:iCs/>
          <w:cs/>
          <w:lang w:val="en-US"/>
        </w:rPr>
        <w:t xml:space="preserve">หน่วยงานในต่างประเทศ  </w:t>
      </w:r>
    </w:p>
    <w:p w14:paraId="4BB59E94" w14:textId="77777777" w:rsidR="005B0CE3" w:rsidRPr="007313C1" w:rsidRDefault="005B0CE3" w:rsidP="0016307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</w:p>
    <w:p w14:paraId="3D6130D9" w14:textId="6B4D5603" w:rsidR="006C6048" w:rsidRPr="007313C1" w:rsidRDefault="00163075" w:rsidP="001C4F43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cs/>
          <w:lang w:val="en-US"/>
        </w:rPr>
      </w:pPr>
      <w:r w:rsidRPr="007313C1">
        <w:rPr>
          <w:rFonts w:eastAsia="Times New Roman" w:hint="cs"/>
          <w:cs/>
          <w:lang w:val="en-US"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  <w:r w:rsidR="000B3707" w:rsidRPr="007313C1">
        <w:rPr>
          <w:rFonts w:asciiTheme="majorBidi" w:hAnsiTheme="majorBidi" w:cstheme="majorBidi"/>
          <w:cs/>
        </w:rPr>
        <w:t>รายได้และค่าใช้จ่ายของหน่วยงานในต่างประเทศ</w:t>
      </w:r>
      <w:r w:rsidR="0030564B">
        <w:rPr>
          <w:rFonts w:asciiTheme="majorBidi" w:hAnsiTheme="majorBidi" w:cstheme="majorBidi" w:hint="cs"/>
          <w:cs/>
        </w:rPr>
        <w:t xml:space="preserve"> </w:t>
      </w:r>
      <w:r w:rsidR="000B3707" w:rsidRPr="007313C1">
        <w:rPr>
          <w:rFonts w:asciiTheme="majorBidi" w:hAnsiTheme="majorBidi" w:cstheme="majorBidi"/>
          <w:cs/>
        </w:rPr>
        <w:t>แปลงค่าเป็นเงินบาทโดยใช้อัตราแลกเปลี่ยน</w:t>
      </w:r>
      <w:r w:rsidR="006C6048" w:rsidRPr="007313C1">
        <w:rPr>
          <w:rFonts w:asciiTheme="majorBidi" w:hAnsiTheme="majorBidi" w:cstheme="majorBidi" w:hint="cs"/>
          <w:cs/>
        </w:rPr>
        <w:t>ถัวเฉลี่ยของงวด</w:t>
      </w:r>
    </w:p>
    <w:p w14:paraId="6410B745" w14:textId="77777777" w:rsidR="000B3707" w:rsidRPr="007313C1" w:rsidRDefault="000B3707" w:rsidP="00163075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eastAsia="Times New Roman"/>
          <w:lang w:val="en-US"/>
        </w:rPr>
      </w:pPr>
    </w:p>
    <w:p w14:paraId="5A231352" w14:textId="498CCCD5" w:rsidR="00D33F81" w:rsidRPr="00FB732F" w:rsidRDefault="00D33F81" w:rsidP="00FB732F">
      <w:pPr>
        <w:tabs>
          <w:tab w:val="clear" w:pos="227"/>
          <w:tab w:val="clear" w:pos="454"/>
          <w:tab w:val="left" w:pos="540"/>
        </w:tabs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C2C4F">
        <w:rPr>
          <w:rFonts w:eastAsia="Times New Roman"/>
          <w:sz w:val="30"/>
          <w:szCs w:val="30"/>
          <w:cs/>
        </w:rPr>
        <w:t>ผลต่างจากอัตราแลกเปลี่ยนที่เกิดจากการแปลงค่า</w:t>
      </w:r>
      <w:r w:rsidR="008158BB" w:rsidRPr="00AC2C4F">
        <w:rPr>
          <w:rFonts w:eastAsia="Times New Roman"/>
          <w:sz w:val="30"/>
          <w:szCs w:val="30"/>
          <w:cs/>
        </w:rPr>
        <w:t>จะรับรู้ใน</w:t>
      </w:r>
      <w:r w:rsidRPr="00AC2C4F">
        <w:rPr>
          <w:rFonts w:eastAsia="Times New Roman"/>
          <w:sz w:val="30"/>
          <w:szCs w:val="30"/>
          <w:cs/>
        </w:rPr>
        <w:t xml:space="preserve">กำไรขาดทุนเบ็ดเสร็จอื่น </w:t>
      </w:r>
      <w:r w:rsidR="0030564B" w:rsidRPr="00AC2C4F">
        <w:rPr>
          <w:rFonts w:eastAsia="Times New Roman" w:hint="cs"/>
          <w:sz w:val="30"/>
          <w:szCs w:val="30"/>
          <w:cs/>
        </w:rPr>
        <w:t>และแสดงเป็นสำรอง</w:t>
      </w:r>
      <w:r w:rsidR="004127FF" w:rsidRPr="00AC2C4F">
        <w:rPr>
          <w:rFonts w:eastAsia="Times New Roman"/>
          <w:sz w:val="30"/>
          <w:szCs w:val="30"/>
        </w:rPr>
        <w:br/>
      </w:r>
      <w:r w:rsidR="0030564B" w:rsidRPr="00AC2C4F">
        <w:rPr>
          <w:rFonts w:eastAsia="Times New Roman" w:hint="cs"/>
          <w:sz w:val="30"/>
          <w:szCs w:val="30"/>
          <w:cs/>
        </w:rPr>
        <w:t>การแปลงค่างบการเงินในส่วนของผู้ถือหุ้น</w:t>
      </w:r>
      <w:r w:rsidRPr="00AC2C4F">
        <w:rPr>
          <w:rFonts w:eastAsia="Times New Roman"/>
          <w:sz w:val="30"/>
          <w:szCs w:val="30"/>
          <w:cs/>
        </w:rPr>
        <w:t xml:space="preserve"> จนกว่ามีการจำหน่ายเงินลงทุนนั้นออกไป</w:t>
      </w:r>
      <w:r w:rsidRPr="00FB732F">
        <w:rPr>
          <w:rFonts w:eastAsia="Times New Roman"/>
          <w:sz w:val="30"/>
          <w:szCs w:val="30"/>
          <w:cs/>
        </w:rPr>
        <w:t xml:space="preserve"> </w:t>
      </w:r>
    </w:p>
    <w:p w14:paraId="0EA9046A" w14:textId="77777777" w:rsidR="00D33F81" w:rsidRPr="004D6767" w:rsidRDefault="00D33F81" w:rsidP="00D33F81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D66A19D" w14:textId="20EBDD8E" w:rsidR="000734F8" w:rsidRPr="00855DF0" w:rsidRDefault="00D33F81" w:rsidP="0027326A">
      <w:pPr>
        <w:pStyle w:val="BodyText"/>
        <w:shd w:val="clear" w:color="auto" w:fill="FFFFFF"/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ความมีอิทธิพลอย่างมีสาระสำคัญหรือการควบคุมร่วมกัน ผลสะสมของ</w:t>
      </w:r>
      <w:r w:rsidR="00AC2C4F" w:rsidRPr="00AC2C4F">
        <w:rPr>
          <w:rFonts w:ascii="Angsana New" w:eastAsia="Times New Roman" w:hAnsi="Angsana New"/>
          <w:sz w:val="30"/>
          <w:szCs w:val="30"/>
          <w:cs/>
        </w:rPr>
        <w:t>สำรองการแปลงค่างบการเงิน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</w:t>
      </w:r>
      <w:r w:rsidR="00742442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>หากบริษัทจำหน่ายเงินลงทุนในบริษัทร่วมหรือการร่วมค้าเพียงบางส่วนโดยที่บริษัทยังคงมีอิทธิพล</w:t>
      </w:r>
      <w:r w:rsidR="00AC2C4F" w:rsidRPr="00AC2C4F">
        <w:rPr>
          <w:rFonts w:ascii="Angsana New" w:eastAsia="Times New Roman" w:hAnsi="Angsana New"/>
          <w:sz w:val="30"/>
          <w:szCs w:val="30"/>
          <w:cs/>
        </w:rPr>
        <w:t>อย่างมีสาระสำคัญ</w:t>
      </w:r>
      <w:r w:rsidRPr="007313C1">
        <w:rPr>
          <w:rFonts w:ascii="Angsana New" w:eastAsia="Times New Roman" w:hAnsi="Angsana New"/>
          <w:sz w:val="30"/>
          <w:szCs w:val="30"/>
          <w:cs/>
        </w:rPr>
        <w:t>หรือการควบคุมร่วมอยู่ บริษัทต้องจัดประเภทยอดสะสมบางส่วนที่เกี่ยวข้องเป็นกำไรหรือขาดทุน</w:t>
      </w:r>
    </w:p>
    <w:p w14:paraId="0B6D5F65" w14:textId="77777777" w:rsidR="007F2182" w:rsidRDefault="007F2182" w:rsidP="0055078A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B1C96A7" w14:textId="77777777" w:rsidR="00B309AE" w:rsidRDefault="00B309AE" w:rsidP="0055078A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F08BB52" w14:textId="77777777" w:rsidR="00B309AE" w:rsidRPr="004D6767" w:rsidRDefault="00B309AE" w:rsidP="0055078A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09F9022" w14:textId="6799246F" w:rsidR="000C036F" w:rsidRPr="00632752" w:rsidRDefault="000C036F" w:rsidP="008B1537">
      <w:pPr>
        <w:pStyle w:val="Heading8"/>
        <w:numPr>
          <w:ilvl w:val="1"/>
          <w:numId w:val="19"/>
        </w:numPr>
        <w:ind w:right="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632752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>เครื่องมือทางการเงิน</w:t>
      </w:r>
    </w:p>
    <w:p w14:paraId="76ED141F" w14:textId="77777777" w:rsidR="00584478" w:rsidRPr="004D6767" w:rsidRDefault="00584478" w:rsidP="003115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239B840C" w14:textId="5A936A0C" w:rsidR="00D33F81" w:rsidRDefault="00D33F81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4864D0">
        <w:rPr>
          <w:rFonts w:ascii="Angsana New" w:eastAsia="Times New Roman" w:hAnsi="Angsana New"/>
          <w:i/>
          <w:iCs/>
          <w:sz w:val="30"/>
          <w:szCs w:val="30"/>
        </w:rPr>
        <w:t>(</w:t>
      </w:r>
      <w:r w:rsidRPr="004864D0">
        <w:rPr>
          <w:rFonts w:ascii="Angsana New" w:eastAsia="Times New Roman" w:hAnsi="Angsana New"/>
          <w:i/>
          <w:iCs/>
          <w:sz w:val="30"/>
          <w:szCs w:val="30"/>
          <w:cs/>
        </w:rPr>
        <w:t>ง</w:t>
      </w:r>
      <w:r w:rsidRPr="004864D0">
        <w:rPr>
          <w:rFonts w:ascii="Angsana New" w:eastAsia="Times New Roman" w:hAnsi="Angsana New"/>
          <w:i/>
          <w:iCs/>
          <w:sz w:val="30"/>
          <w:szCs w:val="30"/>
        </w:rPr>
        <w:t>.1)</w:t>
      </w:r>
      <w:r w:rsidRPr="00382667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382667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64583469" w14:textId="77777777" w:rsidR="00D2420A" w:rsidRPr="004D6767" w:rsidRDefault="00D2420A" w:rsidP="00D33F81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02594CE" w14:textId="193559F2" w:rsidR="00D33F81" w:rsidRDefault="00D33F81" w:rsidP="00316278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D33F81">
        <w:rPr>
          <w:rFonts w:ascii="Angsana New" w:eastAsia="Times New Roman" w:hAnsi="Angsana New"/>
          <w:sz w:val="30"/>
          <w:szCs w:val="30"/>
          <w:cs/>
        </w:rPr>
        <w:t>ตราสารหนี้ที่</w:t>
      </w:r>
      <w:r w:rsidR="00316278">
        <w:rPr>
          <w:rFonts w:ascii="Angsana New" w:eastAsia="Times New Roman" w:hAnsi="Angsana New" w:hint="cs"/>
          <w:sz w:val="30"/>
          <w:szCs w:val="30"/>
          <w:cs/>
        </w:rPr>
        <w:t>ออกโดย</w:t>
      </w:r>
      <w:r w:rsidRPr="00D33F81">
        <w:rPr>
          <w:rFonts w:ascii="Angsana New" w:eastAsia="Times New Roman" w:hAnsi="Angsana New"/>
          <w:sz w:val="30"/>
          <w:szCs w:val="30"/>
          <w:cs/>
        </w:rPr>
        <w:t>บริษัทรับรู้รายการเมื่อเริ่มแรกเมื่อมีการออกตราสารหนี้</w:t>
      </w:r>
      <w:r w:rsidRPr="00D33F8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D33F81">
        <w:rPr>
          <w:rFonts w:ascii="Angsana New" w:eastAsia="Times New Roman" w:hAnsi="Angsana New"/>
          <w:sz w:val="30"/>
          <w:szCs w:val="30"/>
          <w:cs/>
        </w:rPr>
        <w:t xml:space="preserve">สินทรัพย์ทางการเงินและหนี้สินทางการเงิน (นอกเหนือจากลูกหนี้การค้า </w:t>
      </w:r>
      <w:r w:rsidRPr="00D2420A">
        <w:rPr>
          <w:rFonts w:ascii="Angsana New" w:eastAsia="Times New Roman" w:hAnsi="Angsana New"/>
          <w:sz w:val="30"/>
          <w:szCs w:val="30"/>
          <w:cs/>
        </w:rPr>
        <w:t>(ดูหมาย</w:t>
      </w:r>
      <w:r w:rsidRPr="002F3CEA">
        <w:rPr>
          <w:rFonts w:ascii="Angsana New" w:eastAsia="Times New Roman" w:hAnsi="Angsana New"/>
          <w:sz w:val="30"/>
          <w:szCs w:val="30"/>
          <w:cs/>
        </w:rPr>
        <w:t>เหตุข้อ</w:t>
      </w:r>
      <w:r w:rsidR="00F90B60" w:rsidRPr="002F3CEA">
        <w:rPr>
          <w:rFonts w:ascii="Angsana New" w:eastAsia="Times New Roman" w:hAnsi="Angsana New"/>
          <w:sz w:val="30"/>
          <w:szCs w:val="30"/>
        </w:rPr>
        <w:t xml:space="preserve"> </w:t>
      </w:r>
      <w:r w:rsidR="00BC6B96">
        <w:rPr>
          <w:rFonts w:ascii="Angsana New" w:eastAsia="Times New Roman" w:hAnsi="Angsana New"/>
          <w:sz w:val="30"/>
          <w:szCs w:val="30"/>
        </w:rPr>
        <w:t>3</w:t>
      </w:r>
      <w:r w:rsidRPr="002F3CEA">
        <w:rPr>
          <w:rFonts w:ascii="Angsana New" w:eastAsia="Times New Roman" w:hAnsi="Angsana New"/>
          <w:sz w:val="30"/>
          <w:szCs w:val="30"/>
          <w:cs/>
        </w:rPr>
        <w:t>(ฉ))) รับรู้</w:t>
      </w:r>
      <w:r w:rsidRPr="00D2420A">
        <w:rPr>
          <w:rFonts w:ascii="Angsana New" w:eastAsia="Times New Roman" w:hAnsi="Angsana New"/>
          <w:sz w:val="30"/>
          <w:szCs w:val="30"/>
          <w:cs/>
        </w:rPr>
        <w:t>รายการ</w:t>
      </w:r>
      <w:r w:rsidRPr="00D33F81">
        <w:rPr>
          <w:rFonts w:ascii="Angsana New" w:eastAsia="Times New Roman" w:hAnsi="Angsana New"/>
          <w:sz w:val="30"/>
          <w:szCs w:val="30"/>
          <w:cs/>
        </w:rPr>
        <w:t>เมื่อเริ่มแรกเมื่อบริษัทเป็นคู่สัญญาตามข้อกำหนดของเครื่องมือทางการเงินนั้น และวัดมูลค่า</w:t>
      </w:r>
      <w:r w:rsidR="00316278" w:rsidRPr="00316278">
        <w:rPr>
          <w:rFonts w:ascii="Angsana New" w:eastAsia="Times New Roman" w:hAnsi="Angsana New" w:hint="cs"/>
          <w:sz w:val="30"/>
          <w:szCs w:val="30"/>
          <w:cs/>
        </w:rPr>
        <w:t>เมื่อเริ่มแรก</w:t>
      </w:r>
      <w:r w:rsidRPr="00D33F81">
        <w:rPr>
          <w:rFonts w:ascii="Angsana New" w:eastAsia="Times New Roman" w:hAnsi="Angsana New"/>
          <w:sz w:val="30"/>
          <w:szCs w:val="30"/>
          <w:cs/>
        </w:rPr>
        <w:t>ด้วยมูลค่ายุติธรรม</w:t>
      </w:r>
      <w:r w:rsidR="00316278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316278" w:rsidRPr="00316278">
        <w:rPr>
          <w:rFonts w:ascii="Angsana New" w:eastAsia="Times New Roman" w:hAnsi="Angsana New" w:hint="cs"/>
          <w:sz w:val="30"/>
          <w:szCs w:val="30"/>
          <w:cs/>
        </w:rPr>
        <w:t>ทั้งนี้</w:t>
      </w:r>
      <w:r w:rsidR="00316278" w:rsidRPr="00316278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16278" w:rsidRPr="00316278">
        <w:rPr>
          <w:rFonts w:ascii="Angsana New" w:eastAsia="Times New Roman" w:hAnsi="Angsana New" w:hint="cs"/>
          <w:sz w:val="30"/>
          <w:szCs w:val="30"/>
          <w:cs/>
        </w:rPr>
        <w:t>สินทรัพย์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</w:t>
      </w:r>
      <w:r w:rsidRPr="00D33F81">
        <w:rPr>
          <w:rFonts w:ascii="Angsana New" w:eastAsia="Times New Roman" w:hAnsi="Angsana New"/>
          <w:sz w:val="30"/>
          <w:szCs w:val="30"/>
          <w:cs/>
        </w:rPr>
        <w:t>หรือการออกตราสารนั้น</w:t>
      </w:r>
      <w:r w:rsidR="002F3CEA">
        <w:rPr>
          <w:rFonts w:ascii="Angsana New" w:eastAsia="Times New Roman" w:hAnsi="Angsana New" w:hint="cs"/>
          <w:sz w:val="30"/>
          <w:szCs w:val="30"/>
          <w:cs/>
        </w:rPr>
        <w:t>ด้วย</w:t>
      </w:r>
      <w:r w:rsidRPr="00D33F81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60201C28" w14:textId="77777777" w:rsidR="002F468C" w:rsidRPr="00D33F81" w:rsidRDefault="002F468C" w:rsidP="00316278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44D7379" w14:textId="042105A4" w:rsidR="00F018E6" w:rsidRPr="007313C1" w:rsidRDefault="00D33F81" w:rsidP="00F018E6">
      <w:pPr>
        <w:tabs>
          <w:tab w:val="left" w:pos="1440"/>
        </w:tabs>
        <w:spacing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</w:t>
      </w:r>
      <w:r w:rsidR="009C2D66" w:rsidRPr="007313C1">
        <w:rPr>
          <w:rFonts w:asciiTheme="majorBidi" w:hAnsiTheme="majorBidi" w:cstheme="majorBidi" w:hint="cs"/>
          <w:sz w:val="30"/>
          <w:szCs w:val="30"/>
          <w:cs/>
        </w:rPr>
        <w:t xml:space="preserve">หรือมูลค่ายุติธรรมผ่านกำไรหรือขาดทุน </w:t>
      </w:r>
      <w:r w:rsidRPr="007313C1">
        <w:rPr>
          <w:rFonts w:ascii="Angsana New" w:eastAsia="Times New Roman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="004127FF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การจัดประเภท </w:t>
      </w:r>
    </w:p>
    <w:p w14:paraId="10794EC5" w14:textId="77777777" w:rsidR="00D214C2" w:rsidRPr="007313C1" w:rsidRDefault="00D214C2" w:rsidP="00F018E6">
      <w:pPr>
        <w:tabs>
          <w:tab w:val="left" w:pos="1440"/>
        </w:tabs>
        <w:spacing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4C7830E0" w14:textId="51231689" w:rsidR="00C27481" w:rsidRPr="007313C1" w:rsidRDefault="00D33F81" w:rsidP="00C2748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ดอกเบี้ย</w:t>
      </w:r>
      <w:r w:rsidR="00CE471A" w:rsidRPr="007313C1">
        <w:rPr>
          <w:rFonts w:ascii="Angsana New" w:eastAsia="Times New Roman" w:hAnsi="Angsana New" w:hint="cs"/>
          <w:sz w:val="30"/>
          <w:szCs w:val="30"/>
          <w:cs/>
        </w:rPr>
        <w:t>จ่าย</w:t>
      </w:r>
      <w:r w:rsidR="00685122"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="00C27481" w:rsidRPr="007313C1">
        <w:rPr>
          <w:rFonts w:ascii="Angsana New" w:eastAsia="Times New Roman" w:hAnsi="Angsana New" w:hint="cs"/>
          <w:sz w:val="30"/>
          <w:szCs w:val="30"/>
          <w:cs/>
        </w:rPr>
        <w:t>กำไรและขาดทุนจากอัตราแลกเปลี่ยน</w:t>
      </w:r>
      <w:r w:rsidR="00C27481" w:rsidRPr="007313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C27481" w:rsidRPr="007313C1">
        <w:rPr>
          <w:rFonts w:ascii="Angsana New" w:eastAsia="Times New Roman" w:hAnsi="Angsana New" w:hint="cs"/>
          <w:sz w:val="30"/>
          <w:szCs w:val="30"/>
          <w:cs/>
        </w:rPr>
        <w:t>และกำไรหรือขาดทุนที่เกิดจากการตัดรายการออกจากบัญชีรับรู้ในกำไรหรือขาดทุน</w:t>
      </w:r>
    </w:p>
    <w:p w14:paraId="56BA5BFA" w14:textId="77777777" w:rsidR="00727379" w:rsidRPr="007313C1" w:rsidRDefault="00727379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7430535" w14:textId="01E22997" w:rsidR="00727379" w:rsidRPr="007313C1" w:rsidRDefault="00F36E8C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</w:t>
      </w:r>
      <w:r w:rsidR="00727379" w:rsidRPr="007313C1">
        <w:rPr>
          <w:rFonts w:ascii="Angsana New" w:eastAsia="Times New Roman" w:hAnsi="Angsana New" w:hint="cs"/>
          <w:sz w:val="30"/>
          <w:szCs w:val="30"/>
          <w:cs/>
        </w:rPr>
        <w:t xml:space="preserve">        </w:t>
      </w:r>
      <w:r w:rsidRPr="007313C1">
        <w:rPr>
          <w:rFonts w:ascii="Angsana New" w:eastAsia="Times New Roman" w:hAnsi="Angsana New"/>
          <w:sz w:val="30"/>
          <w:szCs w:val="30"/>
          <w:cs/>
        </w:rPr>
        <w:t>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</w:t>
      </w:r>
      <w:r w:rsidR="004127FF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>ตัดรายการออกจากบัญชีรับรู้ในกำไรหรือขาดทุน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</w:p>
    <w:p w14:paraId="1EAEB1CF" w14:textId="77777777" w:rsidR="00727379" w:rsidRPr="007313C1" w:rsidRDefault="00727379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331A5D9" w14:textId="5C62447E" w:rsidR="00727379" w:rsidRPr="007313C1" w:rsidRDefault="00F36E8C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</w:t>
      </w:r>
      <w:r w:rsidR="004127FF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>ผลขาดทุนด้านเครดิตที่คาดว่าจะเกิดขึ้นรับรู้ในกำไรหรือขาดทุน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</w:p>
    <w:p w14:paraId="1595E262" w14:textId="77777777" w:rsidR="00727379" w:rsidRPr="007313C1" w:rsidRDefault="00727379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FE25A78" w14:textId="6832FFC3" w:rsidR="00D33F81" w:rsidRPr="00F36E8C" w:rsidRDefault="00F36E8C" w:rsidP="00727379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lastRenderedPageBreak/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53A683CC" w14:textId="77777777" w:rsidR="004D6767" w:rsidRPr="00D33F81" w:rsidRDefault="004D6767" w:rsidP="00D33F81">
      <w:pPr>
        <w:pStyle w:val="BodyText"/>
        <w:shd w:val="clear" w:color="auto" w:fill="FFFFFF"/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DB70D61" w14:textId="3C6B6361" w:rsidR="00E67F25" w:rsidRPr="007313C1" w:rsidRDefault="00C50F96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313C1">
        <w:rPr>
          <w:rFonts w:ascii="Angsana New" w:eastAsia="Times New Roman" w:hAnsi="Angsana New"/>
          <w:i/>
          <w:iCs/>
          <w:sz w:val="30"/>
          <w:szCs w:val="30"/>
        </w:rPr>
        <w:t>(</w:t>
      </w: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ง</w:t>
      </w:r>
      <w:r w:rsidRPr="007313C1">
        <w:rPr>
          <w:rFonts w:ascii="Angsana New" w:eastAsia="Times New Roman" w:hAnsi="Angsana New"/>
          <w:i/>
          <w:iCs/>
          <w:sz w:val="30"/>
          <w:szCs w:val="30"/>
        </w:rPr>
        <w:t>.2)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ED0538E" w14:textId="77777777" w:rsidR="00727379" w:rsidRPr="007313C1" w:rsidRDefault="00727379" w:rsidP="00727379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383AC3A0" w14:textId="40EA9049" w:rsidR="00C50F96" w:rsidRPr="007313C1" w:rsidRDefault="00C50F96" w:rsidP="00C50F96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7313C1">
        <w:rPr>
          <w:rFonts w:ascii="Angsana New" w:eastAsia="Times New Roman" w:hAnsi="Angsana New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7313C1">
        <w:rPr>
          <w:rFonts w:ascii="Angsana New" w:eastAsia="Times New Roman" w:hAnsi="Angsana New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</w:t>
      </w:r>
      <w:r w:rsidR="004127FF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การควบคุมในสินทรัพย์ทางการเงิน </w:t>
      </w:r>
    </w:p>
    <w:p w14:paraId="416F95E9" w14:textId="77777777" w:rsidR="00C50F96" w:rsidRPr="007313C1" w:rsidRDefault="00C50F96" w:rsidP="00D0619D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eastAsia="Times New Roman"/>
          <w:lang w:val="en-US"/>
        </w:rPr>
      </w:pPr>
    </w:p>
    <w:p w14:paraId="7DB8E887" w14:textId="01AE0A54" w:rsidR="00C50F96" w:rsidRPr="007313C1" w:rsidRDefault="00C50F96" w:rsidP="001E6C7D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="004127FF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338B84C1" w14:textId="77777777" w:rsidR="00BF034B" w:rsidRPr="007313C1" w:rsidRDefault="00BF034B" w:rsidP="001E6C7D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9BD8173" w14:textId="4F54AAB1" w:rsidR="00C50F96" w:rsidRPr="007313C1" w:rsidRDefault="00C50F96" w:rsidP="00C50F96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7E252C07" w14:textId="77777777" w:rsidR="00E72CC4" w:rsidRPr="007313C1" w:rsidRDefault="00E72CC4" w:rsidP="00C50F96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153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5F00ED5" w14:textId="383D1966" w:rsidR="00C50F96" w:rsidRPr="007313C1" w:rsidRDefault="00C50F96" w:rsidP="00C50F96">
      <w:pPr>
        <w:pStyle w:val="BodyText"/>
        <w:tabs>
          <w:tab w:val="left" w:pos="1530"/>
        </w:tabs>
        <w:spacing w:after="0" w:line="240" w:lineRule="auto"/>
        <w:ind w:left="90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4C4782">
        <w:rPr>
          <w:rFonts w:ascii="Angsana New" w:eastAsia="Times New Roman" w:hAnsi="Angsana New"/>
          <w:sz w:val="30"/>
          <w:szCs w:val="30"/>
          <w:cs/>
        </w:rPr>
        <w:t>งบฐานะการเงิน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4575E8DB" w14:textId="229A818A" w:rsidR="00584478" w:rsidRPr="007313C1" w:rsidRDefault="00584478" w:rsidP="00D0619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eastAsia="Times New Roman" w:hAnsi="Angsana New"/>
          <w:sz w:val="30"/>
          <w:szCs w:val="30"/>
        </w:rPr>
      </w:pPr>
    </w:p>
    <w:p w14:paraId="5772ED7A" w14:textId="4E46BC54" w:rsidR="00C50F96" w:rsidRPr="007313C1" w:rsidRDefault="00C50F96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313C1">
        <w:rPr>
          <w:rFonts w:ascii="Angsana New" w:eastAsia="Times New Roman" w:hAnsi="Angsana New"/>
          <w:i/>
          <w:iCs/>
          <w:sz w:val="30"/>
          <w:szCs w:val="30"/>
        </w:rPr>
        <w:t>(</w:t>
      </w: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ง</w:t>
      </w:r>
      <w:r w:rsidRPr="007313C1">
        <w:rPr>
          <w:rFonts w:ascii="Angsana New" w:eastAsia="Times New Roman" w:hAnsi="Angsana New"/>
          <w:i/>
          <w:iCs/>
          <w:sz w:val="30"/>
          <w:szCs w:val="30"/>
        </w:rPr>
        <w:t xml:space="preserve">.3) </w:t>
      </w: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อนุพันธ์</w:t>
      </w:r>
    </w:p>
    <w:p w14:paraId="0AB3C6D9" w14:textId="77777777" w:rsidR="00364993" w:rsidRPr="007313C1" w:rsidRDefault="00364993" w:rsidP="00C50F9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eastAsia="Times New Roman" w:hAnsi="Angsana New"/>
          <w:sz w:val="30"/>
          <w:szCs w:val="30"/>
        </w:rPr>
      </w:pPr>
    </w:p>
    <w:p w14:paraId="6F0D4BF1" w14:textId="262E3C39" w:rsidR="00C50F96" w:rsidRPr="007313C1" w:rsidRDefault="00C50F96" w:rsidP="00C50F96">
      <w:pPr>
        <w:spacing w:line="240" w:lineRule="auto"/>
        <w:ind w:left="900" w:right="29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326F831" w14:textId="77777777" w:rsidR="002F468C" w:rsidRDefault="002F468C" w:rsidP="00881862">
      <w:pPr>
        <w:spacing w:line="240" w:lineRule="auto"/>
        <w:ind w:right="29"/>
        <w:jc w:val="thaiDistribute"/>
        <w:rPr>
          <w:rFonts w:ascii="Angsana New" w:eastAsia="Times New Roman" w:hAnsi="Angsana New"/>
          <w:sz w:val="30"/>
          <w:szCs w:val="30"/>
        </w:rPr>
      </w:pPr>
    </w:p>
    <w:p w14:paraId="44373297" w14:textId="77777777" w:rsidR="00B309AE" w:rsidRDefault="00B309AE" w:rsidP="00881862">
      <w:pPr>
        <w:spacing w:line="240" w:lineRule="auto"/>
        <w:ind w:right="29"/>
        <w:jc w:val="thaiDistribute"/>
        <w:rPr>
          <w:rFonts w:ascii="Angsana New" w:eastAsia="Times New Roman" w:hAnsi="Angsana New"/>
          <w:sz w:val="30"/>
          <w:szCs w:val="30"/>
        </w:rPr>
      </w:pPr>
    </w:p>
    <w:p w14:paraId="58A08FC0" w14:textId="77777777" w:rsidR="00B309AE" w:rsidRDefault="00B309AE" w:rsidP="00881862">
      <w:pPr>
        <w:spacing w:line="240" w:lineRule="auto"/>
        <w:ind w:right="29"/>
        <w:jc w:val="thaiDistribute"/>
        <w:rPr>
          <w:rFonts w:ascii="Angsana New" w:eastAsia="Times New Roman" w:hAnsi="Angsana New"/>
          <w:sz w:val="30"/>
          <w:szCs w:val="30"/>
        </w:rPr>
      </w:pPr>
    </w:p>
    <w:p w14:paraId="7693C721" w14:textId="77777777" w:rsidR="00B309AE" w:rsidRPr="007313C1" w:rsidRDefault="00B309AE" w:rsidP="00881862">
      <w:pPr>
        <w:spacing w:line="240" w:lineRule="auto"/>
        <w:ind w:right="29"/>
        <w:jc w:val="thaiDistribute"/>
        <w:rPr>
          <w:rFonts w:ascii="Angsana New" w:eastAsia="Times New Roman" w:hAnsi="Angsana New"/>
          <w:sz w:val="30"/>
          <w:szCs w:val="30"/>
        </w:rPr>
      </w:pPr>
    </w:p>
    <w:p w14:paraId="27ED8A9E" w14:textId="3E306BC1" w:rsidR="00727379" w:rsidRPr="007313C1" w:rsidRDefault="00727379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313C1">
        <w:rPr>
          <w:rFonts w:ascii="Angsana New" w:eastAsia="Times New Roman" w:hAnsi="Angsana New"/>
          <w:i/>
          <w:iCs/>
          <w:sz w:val="30"/>
          <w:szCs w:val="30"/>
        </w:rPr>
        <w:lastRenderedPageBreak/>
        <w:t>(</w:t>
      </w: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ง</w:t>
      </w:r>
      <w:r w:rsidRPr="007313C1">
        <w:rPr>
          <w:rFonts w:ascii="Angsana New" w:eastAsia="Times New Roman" w:hAnsi="Angsana New"/>
          <w:i/>
          <w:iCs/>
          <w:sz w:val="30"/>
          <w:szCs w:val="30"/>
        </w:rPr>
        <w:t xml:space="preserve">.4) </w:t>
      </w: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การด้อยค่าของสินทรัพย์การเงินนอกจากลูกหนี้การค้า</w:t>
      </w:r>
    </w:p>
    <w:p w14:paraId="62A29CA2" w14:textId="135FE4AC" w:rsidR="004D54C5" w:rsidRPr="007313C1" w:rsidRDefault="004D54C5" w:rsidP="00727379">
      <w:pPr>
        <w:pStyle w:val="BodyText"/>
        <w:shd w:val="clear" w:color="auto" w:fill="FFFFFF"/>
        <w:tabs>
          <w:tab w:val="clear" w:pos="227"/>
          <w:tab w:val="clear" w:pos="454"/>
          <w:tab w:val="clear" w:pos="68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4C92D848" w14:textId="04739087" w:rsidR="004D54C5" w:rsidRPr="00FF65B2" w:rsidRDefault="004D54C5" w:rsidP="00BC6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/>
          <w:sz w:val="28"/>
          <w:szCs w:val="28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</w:t>
      </w:r>
      <w:r w:rsidRPr="007313C1">
        <w:rPr>
          <w:rFonts w:asciiTheme="majorBidi" w:hAnsiTheme="majorBidi"/>
          <w:sz w:val="28"/>
          <w:szCs w:val="28"/>
          <w:cs/>
        </w:rPr>
        <w:t>ทางการเงินที่วัดมูลค่าด้วยราคาทุนตัดจำหน่าย</w:t>
      </w:r>
      <w:r w:rsidR="00FF65B2" w:rsidRPr="00FF65B2">
        <w:rPr>
          <w:rFonts w:asciiTheme="majorBidi" w:hAnsiTheme="majorBidi" w:hint="cs"/>
          <w:sz w:val="28"/>
          <w:szCs w:val="28"/>
          <w:cs/>
        </w:rPr>
        <w:t xml:space="preserve"> </w:t>
      </w:r>
    </w:p>
    <w:p w14:paraId="2B939004" w14:textId="77777777" w:rsidR="00D161B7" w:rsidRDefault="00D161B7" w:rsidP="005C2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eastAsia="Times New Roman" w:hAnsi="Angsana New"/>
          <w:sz w:val="30"/>
          <w:szCs w:val="30"/>
        </w:rPr>
      </w:pPr>
    </w:p>
    <w:p w14:paraId="74FB9036" w14:textId="0CCEE8C6" w:rsidR="004D54C5" w:rsidRPr="007313C1" w:rsidRDefault="004D54C5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3012E6" w:rsidRPr="007313C1">
        <w:rPr>
          <w:rFonts w:ascii="Angsana New" w:eastAsia="Times New Roman" w:hAnsi="Angsana New"/>
          <w:sz w:val="30"/>
          <w:szCs w:val="30"/>
        </w:rPr>
        <w:t>12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</w:t>
      </w:r>
      <w:r w:rsidR="004127FF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>ผลขาดทุนด้วยผลขาดทุนด้านเครดิตที่คาดว่าจะเกิดขึ้นตลอดอายุของสัญญา</w:t>
      </w:r>
    </w:p>
    <w:p w14:paraId="6905435B" w14:textId="77777777" w:rsidR="004D54C5" w:rsidRPr="007313C1" w:rsidRDefault="004D54C5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0D44A96" w14:textId="428DD490" w:rsidR="004D54C5" w:rsidRPr="007313C1" w:rsidRDefault="004D54C5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56206F3A" w14:textId="5B2C2898" w:rsidR="00EE70C1" w:rsidRPr="007313C1" w:rsidRDefault="00EE70C1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81E3F16" w14:textId="2B34AB00" w:rsidR="00400A9A" w:rsidRPr="007313C1" w:rsidRDefault="00400A9A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</w:pPr>
      <w:r w:rsidRPr="004127FF">
        <w:rPr>
          <w:rFonts w:asciiTheme="majorBidi" w:hAnsiTheme="majorBidi" w:cstheme="majorBidi"/>
          <w:color w:val="242424"/>
          <w:spacing w:val="-6"/>
          <w:sz w:val="30"/>
          <w:szCs w:val="30"/>
          <w:shd w:val="clear" w:color="auto" w:fill="FFFFFF"/>
          <w:cs/>
        </w:rPr>
        <w:t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</w:t>
      </w:r>
      <w:r w:rsidRPr="007313C1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 xml:space="preserve"> </w:t>
      </w:r>
      <w:r w:rsidRPr="007313C1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 xml:space="preserve">ซึ่งเป็นการจัดอันดับที่เข้าใจในระดับสากล 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3012E6" w:rsidRPr="007313C1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>12</w:t>
      </w:r>
      <w:r w:rsidRPr="007313C1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 xml:space="preserve"> เดือนข้างหน้า</w:t>
      </w:r>
    </w:p>
    <w:p w14:paraId="567DE134" w14:textId="77777777" w:rsidR="00400A9A" w:rsidRPr="007313C1" w:rsidRDefault="00400A9A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</w:pPr>
    </w:p>
    <w:p w14:paraId="1AB29706" w14:textId="0359EFDF" w:rsidR="00400A9A" w:rsidRPr="007313C1" w:rsidRDefault="00400A9A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</w:pPr>
      <w:r w:rsidRPr="007313C1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</w:t>
      </w:r>
      <w:r w:rsidR="003012E6" w:rsidRPr="007313C1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</w:rPr>
        <w:t xml:space="preserve"> 30</w:t>
      </w:r>
      <w:r w:rsidRPr="007313C1">
        <w:rPr>
          <w:rFonts w:asciiTheme="majorBidi" w:hAnsiTheme="majorBidi" w:cstheme="majorBidi"/>
          <w:color w:val="242424"/>
          <w:sz w:val="30"/>
          <w:szCs w:val="30"/>
          <w:shd w:val="clear" w:color="auto" w:fill="FFFFFF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01F408DE" w14:textId="77777777" w:rsidR="00400A9A" w:rsidRPr="007313C1" w:rsidRDefault="00400A9A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782B674" w14:textId="7FC8DC22" w:rsidR="00EE70C1" w:rsidRPr="007313C1" w:rsidRDefault="00EE70C1" w:rsidP="00EE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บริษัทพิจารณาว่าสินทรัพย์ทางการเงินจะเกิดการผิดสัญญาเมื่อ</w:t>
      </w:r>
    </w:p>
    <w:p w14:paraId="7C9E6225" w14:textId="70B809C6" w:rsidR="00EE70C1" w:rsidRPr="007313C1" w:rsidRDefault="00EE70C1" w:rsidP="00EE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-</w:t>
      </w:r>
      <w:r w:rsidRPr="007313C1">
        <w:rPr>
          <w:rFonts w:ascii="Angsana New" w:eastAsia="Times New Roman" w:hAnsi="Angsana New"/>
          <w:sz w:val="30"/>
          <w:szCs w:val="30"/>
          <w:cs/>
        </w:rPr>
        <w:tab/>
        <w:t xml:space="preserve"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632815C2" w14:textId="0C1AD08A" w:rsidR="00EE70C1" w:rsidRPr="007313C1" w:rsidRDefault="00EE70C1" w:rsidP="00EE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-</w:t>
      </w:r>
      <w:r w:rsidRPr="007313C1">
        <w:rPr>
          <w:rFonts w:ascii="Angsana New" w:eastAsia="Times New Roman" w:hAnsi="Angsana New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3012E6" w:rsidRPr="007313C1">
        <w:rPr>
          <w:rFonts w:ascii="Angsana New" w:eastAsia="Times New Roman" w:hAnsi="Angsana New"/>
          <w:sz w:val="30"/>
          <w:szCs w:val="30"/>
        </w:rPr>
        <w:t>90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 วัน</w:t>
      </w:r>
    </w:p>
    <w:p w14:paraId="1FFE686B" w14:textId="7DF886BE" w:rsidR="00663C90" w:rsidRDefault="00663C90" w:rsidP="00EE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B122FDB" w14:textId="77777777" w:rsidR="009479E9" w:rsidRDefault="009479E9" w:rsidP="00EE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BE7BAF6" w14:textId="77777777" w:rsidR="00F83974" w:rsidRPr="007313C1" w:rsidRDefault="00F83974" w:rsidP="00EE7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hanging="180"/>
        <w:jc w:val="thaiDistribute"/>
        <w:rPr>
          <w:rFonts w:ascii="Angsana New" w:eastAsia="Times New Roman" w:hAnsi="Angsana New"/>
          <w:sz w:val="30"/>
          <w:szCs w:val="30"/>
        </w:rPr>
      </w:pPr>
    </w:p>
    <w:p w14:paraId="65222B5C" w14:textId="201F9D25" w:rsidR="00396957" w:rsidRPr="007313C1" w:rsidRDefault="00663C90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36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lastRenderedPageBreak/>
        <w:t>(ง.</w:t>
      </w:r>
      <w:r w:rsidRPr="007313C1">
        <w:rPr>
          <w:rFonts w:ascii="Angsana New" w:eastAsia="Times New Roman" w:hAnsi="Angsana New"/>
          <w:i/>
          <w:iCs/>
          <w:sz w:val="30"/>
          <w:szCs w:val="30"/>
        </w:rPr>
        <w:t>5</w:t>
      </w: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)</w:t>
      </w:r>
      <w:r w:rsidRPr="007313C1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การตัดจำหน่าย </w:t>
      </w:r>
    </w:p>
    <w:p w14:paraId="77DC4F08" w14:textId="77777777" w:rsidR="00396957" w:rsidRPr="007313C1" w:rsidRDefault="00396957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31B188DD" w14:textId="77777777" w:rsidR="00663C90" w:rsidRPr="00663C90" w:rsidRDefault="00663C90" w:rsidP="00663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ท</w:t>
      </w:r>
      <w:r w:rsidRPr="007313C1">
        <w:rPr>
          <w:rFonts w:ascii="Angsana New" w:eastAsia="Times New Roman" w:hAnsi="Angsana New"/>
          <w:sz w:val="30"/>
          <w:szCs w:val="30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1CDE3FDC" w14:textId="77777777" w:rsidR="00400A9A" w:rsidRDefault="00400A9A" w:rsidP="00663C9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jc w:val="thaiDistribute"/>
        <w:rPr>
          <w:rFonts w:asciiTheme="majorBidi" w:hAnsiTheme="majorBidi"/>
          <w:sz w:val="28"/>
          <w:szCs w:val="28"/>
        </w:rPr>
      </w:pPr>
    </w:p>
    <w:p w14:paraId="1E84948E" w14:textId="59D0E7C1" w:rsidR="00663C90" w:rsidRPr="007313C1" w:rsidRDefault="00663C90" w:rsidP="00396957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810"/>
        </w:tabs>
        <w:spacing w:after="0" w:line="240" w:lineRule="auto"/>
        <w:ind w:left="36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(ง</w:t>
      </w:r>
      <w:r w:rsidRPr="007313C1">
        <w:rPr>
          <w:rFonts w:ascii="Angsana New" w:eastAsia="Times New Roman" w:hAnsi="Angsana New"/>
          <w:i/>
          <w:iCs/>
          <w:sz w:val="30"/>
          <w:szCs w:val="30"/>
        </w:rPr>
        <w:t>.6</w:t>
      </w: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) </w:t>
      </w:r>
      <w:r w:rsidRPr="007313C1">
        <w:rPr>
          <w:rFonts w:ascii="Angsana New" w:eastAsia="Times New Roman" w:hAnsi="Angsana New"/>
          <w:i/>
          <w:iCs/>
          <w:sz w:val="30"/>
          <w:szCs w:val="30"/>
          <w:cs/>
        </w:rPr>
        <w:t>ดอกเบี้ย</w:t>
      </w:r>
    </w:p>
    <w:p w14:paraId="3E57CF13" w14:textId="77777777" w:rsidR="00396957" w:rsidRPr="007313C1" w:rsidRDefault="00396957" w:rsidP="00663C90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425617DE" w14:textId="706F146B" w:rsidR="00663C90" w:rsidRPr="007313C1" w:rsidRDefault="00663C90" w:rsidP="00663C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81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ย</w:t>
      </w:r>
      <w:r w:rsidRPr="007313C1">
        <w:rPr>
          <w:rFonts w:ascii="Angsana New" w:eastAsia="Times New Roman" w:hAnsi="Angsana New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 (เมื่อสินทรัพย์ไม่มี</w:t>
      </w:r>
      <w:r w:rsidR="004127FF">
        <w:rPr>
          <w:rFonts w:ascii="Angsana New" w:eastAsia="Times New Roman" w:hAnsi="Angsana New"/>
          <w:sz w:val="30"/>
          <w:szCs w:val="30"/>
          <w:cs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>การด้อยค่าด้านเครดิต) หรือราคาทุนตัดจำหน่ายของหนี้สิน</w:t>
      </w:r>
    </w:p>
    <w:p w14:paraId="1D433296" w14:textId="77777777" w:rsidR="004A3EC7" w:rsidRPr="007313C1" w:rsidRDefault="004A3EC7" w:rsidP="004D54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0A014ACE" w14:textId="50E69A5C" w:rsidR="00AC1AE2" w:rsidRPr="007313C1" w:rsidRDefault="00AC1AE2" w:rsidP="008B1537">
      <w:pPr>
        <w:pStyle w:val="Heading8"/>
        <w:numPr>
          <w:ilvl w:val="1"/>
          <w:numId w:val="19"/>
        </w:numPr>
        <w:ind w:right="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7313C1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39BC8DC5" w14:textId="119789F3" w:rsidR="00AC1AE2" w:rsidRPr="007313C1" w:rsidRDefault="00AC1AE2" w:rsidP="00D06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0B734A9" w14:textId="5F00FCF2" w:rsidR="00AC1AE2" w:rsidRPr="007313C1" w:rsidRDefault="00663C90" w:rsidP="00AC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และเงินลงทุนระยะสั้นที่มีสภาพคล่องสูงซึ่งมีระยะเวลาครบกำหนดไม่เกินสามเดือนนับแต่วันที่ได้มาเป็นรายการเทียบเท่าเงินสด</w:t>
      </w:r>
      <w:r w:rsidR="00830B7A">
        <w:rPr>
          <w:rFonts w:ascii="Angsana New" w:eastAsia="Times New Roman" w:hAnsi="Angsana New"/>
          <w:sz w:val="30"/>
          <w:szCs w:val="30"/>
        </w:rPr>
        <w:t xml:space="preserve"> </w:t>
      </w:r>
    </w:p>
    <w:p w14:paraId="669AD422" w14:textId="55941865" w:rsidR="00CE08DB" w:rsidRPr="007313C1" w:rsidRDefault="00CE08DB" w:rsidP="00AC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2053619" w14:textId="059D7161" w:rsidR="00382667" w:rsidRPr="007313C1" w:rsidRDefault="00382667" w:rsidP="008B1537">
      <w:pPr>
        <w:pStyle w:val="Heading8"/>
        <w:numPr>
          <w:ilvl w:val="1"/>
          <w:numId w:val="19"/>
        </w:numPr>
        <w:ind w:right="0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7313C1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US"/>
        </w:rPr>
        <w:t>ลูกหนี้การค้า</w:t>
      </w:r>
      <w:r w:rsidR="009479E9" w:rsidRPr="009479E9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และลูกหนี้หมุนเวียนอื่น</w:t>
      </w:r>
    </w:p>
    <w:p w14:paraId="6CF92490" w14:textId="77777777" w:rsidR="00382667" w:rsidRPr="007313C1" w:rsidRDefault="00382667" w:rsidP="0038266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sz w:val="30"/>
          <w:szCs w:val="30"/>
          <w:cs/>
          <w:lang w:val="th-TH"/>
        </w:rPr>
      </w:pPr>
    </w:p>
    <w:p w14:paraId="2CFC8D18" w14:textId="49B70323" w:rsidR="00382667" w:rsidRPr="007313C1" w:rsidRDefault="00382667" w:rsidP="00382667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ลูกหนี้การค้ารับรู้เมื่อ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มีสิทธิที่ปราศจากเงื่อนไขในการได้รับสิ่งตอบแทนตามสัญญา </w:t>
      </w:r>
      <w:r w:rsidR="001837B7" w:rsidRPr="007313C1">
        <w:rPr>
          <w:rFonts w:ascii="Angsana New" w:eastAsia="Times New Roman" w:hAnsi="Angsana New"/>
          <w:sz w:val="30"/>
          <w:szCs w:val="30"/>
          <w:cs/>
        </w:rPr>
        <w:t>ลูกหนี้การค้า</w:t>
      </w:r>
      <w:r w:rsidR="0040420A" w:rsidRPr="007313C1">
        <w:rPr>
          <w:rFonts w:ascii="Angsana New" w:eastAsia="Times New Roman" w:hAnsi="Angsana New" w:hint="cs"/>
          <w:sz w:val="30"/>
          <w:szCs w:val="30"/>
          <w:cs/>
        </w:rPr>
        <w:t>และลูกหนี้หมุนเวียนอื่น</w:t>
      </w:r>
      <w:r w:rsidR="001837B7" w:rsidRPr="007313C1">
        <w:rPr>
          <w:rFonts w:ascii="Angsana New" w:eastAsia="Times New Roman" w:hAnsi="Angsana New"/>
          <w:sz w:val="30"/>
          <w:szCs w:val="30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4503A8" w:rsidRPr="004503A8">
        <w:rPr>
          <w:rFonts w:ascii="Angsana New" w:eastAsia="Times New Roman" w:hAnsi="Angsana New"/>
          <w:sz w:val="30"/>
          <w:szCs w:val="30"/>
          <w:cs/>
        </w:rPr>
        <w:t>หนี้สูญจะถูกตัดจำหน่ายเมื่อบริษัทไม่สามารถคาดการณ์ได้อย่างสมเหตุสมผลว่าจะได้รับคืนเงิน</w:t>
      </w:r>
    </w:p>
    <w:p w14:paraId="24A3A30C" w14:textId="77777777" w:rsidR="00ED5A81" w:rsidRPr="007313C1" w:rsidRDefault="00ED5A81" w:rsidP="0040420A">
      <w:pPr>
        <w:pStyle w:val="ListParagraph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3F20EF8" w14:textId="77DB8FDB" w:rsidR="0040420A" w:rsidRPr="007313C1" w:rsidRDefault="00382667" w:rsidP="0040420A">
      <w:pPr>
        <w:pStyle w:val="ListParagraph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 w:rsidRPr="007313C1">
        <w:rPr>
          <w:rFonts w:ascii="Angsana New" w:eastAsia="Times New Roman" w:hAnsi="Angsana New"/>
          <w:sz w:val="30"/>
          <w:szCs w:val="30"/>
          <w:cs/>
        </w:rPr>
        <w:t>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</w:t>
      </w:r>
      <w:r w:rsidR="004127FF">
        <w:rPr>
          <w:rFonts w:ascii="Angsana New" w:eastAsia="Times New Roman" w:hAnsi="Angsana New"/>
          <w:sz w:val="30"/>
          <w:szCs w:val="30"/>
          <w:cs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4127FF">
        <w:rPr>
          <w:rFonts w:ascii="Angsana New" w:eastAsia="Times New Roman" w:hAnsi="Angsana New"/>
          <w:sz w:val="30"/>
          <w:szCs w:val="30"/>
          <w:cs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3B5CB19" w14:textId="77777777" w:rsidR="0040420A" w:rsidRDefault="0040420A" w:rsidP="0040420A">
      <w:pPr>
        <w:pStyle w:val="ListParagraph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E1E029D" w14:textId="77777777" w:rsidR="009479E9" w:rsidRDefault="009479E9" w:rsidP="0040420A">
      <w:pPr>
        <w:pStyle w:val="ListParagraph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3B28E78" w14:textId="77777777" w:rsidR="009479E9" w:rsidRDefault="009479E9" w:rsidP="0040420A">
      <w:pPr>
        <w:pStyle w:val="ListParagraph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3A2C4CC" w14:textId="77777777" w:rsidR="00246EAC" w:rsidRDefault="00246EAC" w:rsidP="0040420A">
      <w:pPr>
        <w:pStyle w:val="ListParagraph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1079FBEC" w14:textId="18404794" w:rsidR="00FD5FA7" w:rsidRPr="007313C1" w:rsidRDefault="004D6767" w:rsidP="0040420A">
      <w:pPr>
        <w:pStyle w:val="ListParagraph"/>
        <w:numPr>
          <w:ilvl w:val="1"/>
          <w:numId w:val="19"/>
        </w:numPr>
        <w:spacing w:line="240" w:lineRule="auto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b/>
          <w:bCs/>
          <w:i/>
          <w:iCs/>
          <w:sz w:val="30"/>
          <w:szCs w:val="30"/>
        </w:rPr>
        <w:lastRenderedPageBreak/>
        <w:t xml:space="preserve"> </w:t>
      </w:r>
      <w:r w:rsidR="00FD5FA7" w:rsidRPr="007313C1">
        <w:rPr>
          <w:rFonts w:ascii="Angsana New" w:eastAsia="Times New Roman" w:hAnsi="Angsana New" w:hint="cs"/>
          <w:b/>
          <w:bCs/>
          <w:i/>
          <w:iCs/>
          <w:sz w:val="30"/>
          <w:szCs w:val="30"/>
          <w:cs/>
        </w:rPr>
        <w:t>สินค้าคงเหลือ</w:t>
      </w:r>
    </w:p>
    <w:p w14:paraId="2E1DA3BC" w14:textId="77777777" w:rsidR="00FD5FA7" w:rsidRPr="007313C1" w:rsidRDefault="00FD5FA7" w:rsidP="00FD5FA7">
      <w:pPr>
        <w:rPr>
          <w:rFonts w:ascii="Angsana New" w:hAnsi="Angsana New"/>
          <w:sz w:val="30"/>
          <w:szCs w:val="30"/>
        </w:rPr>
      </w:pPr>
    </w:p>
    <w:p w14:paraId="346370EF" w14:textId="5EA0EB57" w:rsidR="00FD5FA7" w:rsidRDefault="00CE08DB" w:rsidP="00CE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ต้นทุนของสินค้าคำนวณโดยใช้วิธีถัวเฉลี่ยถ่วงน้ำหนัก</w:t>
      </w:r>
      <w:r w:rsidR="00685122"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="003C30C5" w:rsidRPr="003C30C5">
        <w:rPr>
          <w:rFonts w:ascii="Angsana New" w:eastAsia="Times New Roman" w:hAnsi="Angsana New"/>
          <w:sz w:val="30"/>
          <w:szCs w:val="30"/>
          <w:cs/>
        </w:rPr>
        <w:t>ในกรณีที่เป็นสินค้าที่ผลิตและสินค้าระหว่างผลิต</w:t>
      </w:r>
      <w:r w:rsidR="003C30C5" w:rsidRPr="003C30C5">
        <w:rPr>
          <w:rFonts w:ascii="Angsana New" w:eastAsia="Times New Roman" w:hAnsi="Angsana New"/>
          <w:sz w:val="30"/>
          <w:szCs w:val="30"/>
        </w:rPr>
        <w:t xml:space="preserve"> </w:t>
      </w:r>
      <w:r w:rsidR="003C30C5" w:rsidRPr="003C30C5">
        <w:rPr>
          <w:rFonts w:ascii="Angsana New" w:eastAsia="Times New Roman" w:hAnsi="Angsana New"/>
          <w:sz w:val="30"/>
          <w:szCs w:val="30"/>
          <w:cs/>
        </w:rPr>
        <w:t>ต้นทุนประกอบด้วย ค่าใช้จ่ายการผลิตที่ปันส่วนอย่างเหมาะสมอ้างอิงจากฐานกำลังการผลิตปกติ</w:t>
      </w:r>
      <w:r w:rsidR="00903A7F">
        <w:rPr>
          <w:rFonts w:ascii="Angsana New" w:eastAsia="Times New Roman" w:hAnsi="Angsana New"/>
          <w:sz w:val="30"/>
          <w:szCs w:val="30"/>
        </w:rPr>
        <w:t xml:space="preserve"> </w:t>
      </w:r>
      <w:r w:rsidR="00903A7F" w:rsidRPr="00903A7F">
        <w:rPr>
          <w:rFonts w:ascii="Angsana New" w:eastAsia="Times New Roman" w:hAnsi="Angsana New" w:hint="cs"/>
          <w:sz w:val="30"/>
          <w:szCs w:val="30"/>
          <w:cs/>
        </w:rPr>
        <w:t>ทั้งนี้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3A74974A" w14:textId="77777777" w:rsidR="00CE08DB" w:rsidRPr="00CE08DB" w:rsidRDefault="00CE08DB" w:rsidP="00CE08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22"/>
        <w:jc w:val="thaiDistribute"/>
        <w:rPr>
          <w:rFonts w:ascii="Angsana New" w:eastAsia="Times New Roman" w:hAnsi="Angsana New"/>
          <w:sz w:val="30"/>
          <w:szCs w:val="30"/>
        </w:rPr>
      </w:pPr>
    </w:p>
    <w:p w14:paraId="1D64FE45" w14:textId="398A6A80" w:rsidR="00FD5FA7" w:rsidRPr="007313C1" w:rsidRDefault="00FD5FA7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US"/>
        </w:rPr>
      </w:pPr>
      <w:r w:rsidRPr="007313C1">
        <w:rPr>
          <w:rFonts w:ascii="Angsana New" w:eastAsia="Times New Roman" w:hAnsi="Angsana New" w:cs="Angsana New" w:hint="cs"/>
          <w:b/>
          <w:bCs/>
          <w:i/>
          <w:iCs/>
          <w:sz w:val="30"/>
          <w:szCs w:val="30"/>
          <w:cs/>
          <w:lang w:val="en-US"/>
        </w:rPr>
        <w:t>ที่ดิน อาคารและอุปกรณ์</w:t>
      </w:r>
    </w:p>
    <w:p w14:paraId="0E248CE4" w14:textId="2B3DB8E2" w:rsidR="00FD5FA7" w:rsidRPr="007313C1" w:rsidRDefault="00FD5FA7" w:rsidP="00FD5FA7">
      <w:pPr>
        <w:rPr>
          <w:rFonts w:ascii="Angsana New" w:hAnsi="Angsana New"/>
          <w:sz w:val="30"/>
          <w:szCs w:val="30"/>
        </w:rPr>
      </w:pPr>
    </w:p>
    <w:p w14:paraId="13939C6C" w14:textId="4F5381D2" w:rsidR="00382667" w:rsidRDefault="00382667" w:rsidP="00382667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F7A9040" w14:textId="77777777" w:rsidR="00CB673D" w:rsidRDefault="00CB673D" w:rsidP="00382667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C698805" w14:textId="76576964" w:rsidR="00364993" w:rsidRPr="007313C1" w:rsidRDefault="0098505E" w:rsidP="00382667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7313C1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</w:t>
      </w:r>
      <w:r w:rsidRPr="007313C1">
        <w:rPr>
          <w:rFonts w:asciiTheme="majorBidi" w:hAnsiTheme="majorBidi" w:cstheme="majorBidi"/>
          <w:color w:val="auto"/>
          <w:sz w:val="30"/>
          <w:szCs w:val="30"/>
          <w:cs/>
        </w:rPr>
        <w:t>ที่ดิน อาคาร และอุปกรณ์ รับรู้ในกำไรหรือขาดทุน</w:t>
      </w:r>
    </w:p>
    <w:p w14:paraId="06B9C1D3" w14:textId="77777777" w:rsidR="007A690D" w:rsidRPr="007313C1" w:rsidRDefault="007A690D" w:rsidP="00364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i/>
          <w:iCs/>
          <w:sz w:val="28"/>
          <w:szCs w:val="28"/>
        </w:rPr>
      </w:pPr>
    </w:p>
    <w:p w14:paraId="7EE1472D" w14:textId="5755841A" w:rsidR="00364993" w:rsidRPr="007313C1" w:rsidRDefault="00364993" w:rsidP="00364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313C1">
        <w:rPr>
          <w:rFonts w:ascii="Angsana New" w:eastAsia="Times New Roman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62B3192C" w14:textId="77777777" w:rsidR="00364993" w:rsidRPr="007313C1" w:rsidRDefault="00364993" w:rsidP="00364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i/>
          <w:iCs/>
          <w:sz w:val="28"/>
          <w:szCs w:val="28"/>
        </w:rPr>
      </w:pPr>
    </w:p>
    <w:p w14:paraId="23748D4C" w14:textId="3D2ACC41" w:rsidR="00364993" w:rsidRPr="007313C1" w:rsidRDefault="00364993" w:rsidP="00364993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7313C1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</w:t>
      </w:r>
      <w:r w:rsidR="00AF38DD" w:rsidRPr="007313C1">
        <w:rPr>
          <w:rFonts w:ascii="Angsana New" w:eastAsia="Times New Roman" w:hAnsi="Angsana New" w:cs="Angsana New" w:hint="cs"/>
          <w:color w:val="auto"/>
          <w:sz w:val="30"/>
          <w:szCs w:val="30"/>
          <w:cs/>
        </w:rPr>
        <w:t>ที่ดิน</w:t>
      </w:r>
      <w:r w:rsidRPr="007313C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7313C1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เมื่อบริษัทจะได้รับประโยชน์เชิงเศรษฐกิจในอนาคตจากรายการนั้น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ต้นทุนที่เกิดขึ้นเป็นประจำใน</w:t>
      </w:r>
      <w:r w:rsidR="004127FF">
        <w:rPr>
          <w:rFonts w:ascii="Angsana New" w:eastAsia="Times New Roman" w:hAnsi="Angsana New" w:cs="Angsana New"/>
          <w:color w:val="auto"/>
          <w:sz w:val="30"/>
          <w:szCs w:val="30"/>
          <w:cs/>
        </w:rPr>
        <w:br/>
      </w:r>
      <w:r w:rsidRPr="007313C1">
        <w:rPr>
          <w:rFonts w:ascii="Angsana New" w:eastAsia="Times New Roman" w:hAnsi="Angsana New" w:cs="Angsana New"/>
          <w:color w:val="auto"/>
          <w:sz w:val="30"/>
          <w:szCs w:val="30"/>
          <w:cs/>
        </w:rPr>
        <w:t>การซ่อมบำรุงที่ดิน</w:t>
      </w:r>
      <w:r w:rsidRPr="007313C1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7313C1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51AA2992" w14:textId="77777777" w:rsidR="00FA3CB0" w:rsidRPr="007313C1" w:rsidRDefault="00FA3CB0" w:rsidP="00FA3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Times New Roman" w:hAnsi="Angsana New"/>
          <w:sz w:val="28"/>
          <w:szCs w:val="28"/>
        </w:rPr>
      </w:pPr>
    </w:p>
    <w:p w14:paraId="472DEA96" w14:textId="07473432" w:rsidR="00A4138A" w:rsidRPr="007313C1" w:rsidRDefault="00A4138A" w:rsidP="00FA3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Times New Roman" w:hAnsi="Angsana New"/>
          <w:sz w:val="20"/>
          <w:szCs w:val="20"/>
        </w:rPr>
      </w:pPr>
      <w:r w:rsidRPr="007313C1">
        <w:rPr>
          <w:rFonts w:ascii="Angsana New" w:eastAsia="Times New Roman" w:hAnsi="Angsana New" w:hint="cs"/>
          <w:i/>
          <w:iCs/>
          <w:sz w:val="30"/>
          <w:szCs w:val="30"/>
          <w:cs/>
        </w:rPr>
        <w:t>ค่าเสื่อมราคา</w:t>
      </w:r>
    </w:p>
    <w:p w14:paraId="36F74274" w14:textId="77777777" w:rsidR="005B0CE3" w:rsidRPr="007313C1" w:rsidRDefault="005B0CE3" w:rsidP="00A41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eastAsia="Times New Roman" w:hAnsi="Angsana New"/>
          <w:i/>
          <w:iCs/>
          <w:sz w:val="28"/>
          <w:szCs w:val="28"/>
        </w:rPr>
      </w:pPr>
    </w:p>
    <w:p w14:paraId="0209EE4E" w14:textId="63D20D67" w:rsidR="00987E1A" w:rsidRDefault="0098505E" w:rsidP="00903A7F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313C1">
        <w:rPr>
          <w:rFonts w:asciiTheme="majorBidi" w:hAnsiTheme="majorBidi" w:cstheme="majorBidi"/>
          <w:sz w:val="30"/>
          <w:szCs w:val="30"/>
          <w:cs/>
        </w:rPr>
        <w:t>ค่าเสื่อมราคาคำนวณ</w:t>
      </w:r>
      <w:r w:rsidRPr="007313C1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โดย</w:t>
      </w:r>
      <w:r w:rsidRPr="007313C1">
        <w:rPr>
          <w:rFonts w:asciiTheme="majorBidi" w:hAnsiTheme="majorBidi" w:cstheme="majorBidi"/>
          <w:sz w:val="30"/>
          <w:szCs w:val="30"/>
          <w:cs/>
        </w:rPr>
        <w:t xml:space="preserve">วิธีเส้นตรงตามเกณฑ์อายุการให้ประโยชน์โดยประมาณของแต่ละส่วนประกอบของสินทรัพย์ </w:t>
      </w:r>
      <w:r w:rsidRPr="007313C1">
        <w:rPr>
          <w:rFonts w:asciiTheme="majorBidi" w:eastAsia="Calibri" w:hAnsiTheme="majorBidi" w:cstheme="majorBidi"/>
          <w:color w:val="000000"/>
          <w:sz w:val="30"/>
          <w:szCs w:val="30"/>
          <w:cs/>
          <w:lang w:eastAsia="en-GB"/>
        </w:rPr>
        <w:t xml:space="preserve">และรับรู้ในกำไรหรือขาดทุน </w:t>
      </w:r>
      <w:r w:rsidRPr="007313C1">
        <w:rPr>
          <w:rFonts w:asciiTheme="majorBidi" w:hAnsiTheme="majorBidi" w:cstheme="majorBidi"/>
          <w:sz w:val="30"/>
          <w:szCs w:val="30"/>
          <w:cs/>
        </w:rPr>
        <w:t>ทั้งนี้ บริษัทไม่คิดค่าเสื่อมราคาสำหรับสินทรัพย์ที่อยู่ระหว่างการก่อสร้าง</w:t>
      </w:r>
    </w:p>
    <w:p w14:paraId="033F7910" w14:textId="77777777" w:rsidR="00F24B18" w:rsidRDefault="00F24B18" w:rsidP="00987E1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161F8D" w14:textId="77777777" w:rsidR="000F1F06" w:rsidRDefault="000F1F06" w:rsidP="00987E1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88966E" w14:textId="77777777" w:rsidR="000F1F06" w:rsidRDefault="000F1F06" w:rsidP="00987E1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0E0577C" w14:textId="77777777" w:rsidR="000F1F06" w:rsidRDefault="000F1F06" w:rsidP="00987E1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002CAB" w14:textId="77777777" w:rsidR="000F1F06" w:rsidRDefault="000F1F06" w:rsidP="00987E1A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9F59B4" w14:textId="22265B9A" w:rsidR="00B309AE" w:rsidRDefault="00B309AE" w:rsidP="00903A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A596910" w14:textId="1F4D701B" w:rsidR="00D7091F" w:rsidRPr="007313C1" w:rsidRDefault="00987E1A" w:rsidP="00A413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ประมาณการอายุการให้ประโยชน์ของสินทรัพย์แสดงได้ดังนี้ </w:t>
      </w:r>
    </w:p>
    <w:p w14:paraId="78D274FA" w14:textId="77777777" w:rsidR="007A690D" w:rsidRPr="007313C1" w:rsidRDefault="007A690D" w:rsidP="00D50E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Times New Roman" w:hAnsi="Angsana New"/>
          <w:sz w:val="28"/>
          <w:szCs w:val="28"/>
        </w:rPr>
      </w:pPr>
    </w:p>
    <w:tbl>
      <w:tblPr>
        <w:tblW w:w="7740" w:type="dxa"/>
        <w:tblInd w:w="18" w:type="dxa"/>
        <w:tblLook w:val="0000" w:firstRow="0" w:lastRow="0" w:firstColumn="0" w:lastColumn="0" w:noHBand="0" w:noVBand="0"/>
      </w:tblPr>
      <w:tblGrid>
        <w:gridCol w:w="5144"/>
        <w:gridCol w:w="1705"/>
        <w:gridCol w:w="891"/>
      </w:tblGrid>
      <w:tr w:rsidR="00D7091F" w:rsidRPr="007313C1" w14:paraId="70A8444C" w14:textId="77777777" w:rsidTr="009D5F27">
        <w:tc>
          <w:tcPr>
            <w:tcW w:w="5144" w:type="dxa"/>
            <w:vAlign w:val="bottom"/>
          </w:tcPr>
          <w:p w14:paraId="68067DB5" w14:textId="035991A3" w:rsidR="00D7091F" w:rsidRPr="007313C1" w:rsidRDefault="00D7091F" w:rsidP="00F24B18">
            <w:pPr>
              <w:tabs>
                <w:tab w:val="clear" w:pos="227"/>
                <w:tab w:val="clear" w:pos="454"/>
                <w:tab w:val="left" w:pos="628"/>
              </w:tabs>
              <w:ind w:left="540" w:hanging="132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705" w:type="dxa"/>
          </w:tcPr>
          <w:p w14:paraId="5C116AC2" w14:textId="6C18BAD3" w:rsidR="00D7091F" w:rsidRPr="007313C1" w:rsidRDefault="00987E1A" w:rsidP="00987E1A">
            <w:pPr>
              <w:tabs>
                <w:tab w:val="clear" w:pos="227"/>
                <w:tab w:val="clear" w:pos="454"/>
                <w:tab w:val="center" w:pos="-97"/>
                <w:tab w:val="left" w:pos="540"/>
                <w:tab w:val="right" w:pos="1065"/>
              </w:tabs>
              <w:ind w:left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/>
                <w:sz w:val="30"/>
                <w:szCs w:val="30"/>
              </w:rPr>
              <w:t xml:space="preserve">10 </w:t>
            </w: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และ </w:t>
            </w:r>
            <w:r w:rsidRPr="007313C1">
              <w:rPr>
                <w:rFonts w:ascii="Angsana New" w:eastAsia="Times New Roman" w:hAnsi="Angsana New"/>
                <w:sz w:val="30"/>
                <w:szCs w:val="30"/>
              </w:rPr>
              <w:t>20</w:t>
            </w:r>
          </w:p>
        </w:tc>
        <w:tc>
          <w:tcPr>
            <w:tcW w:w="891" w:type="dxa"/>
          </w:tcPr>
          <w:p w14:paraId="233984CC" w14:textId="77777777" w:rsidR="00D7091F" w:rsidRPr="007313C1" w:rsidRDefault="00D7091F" w:rsidP="00987E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  <w:tr w:rsidR="00D7091F" w:rsidRPr="007313C1" w14:paraId="73C43F37" w14:textId="77777777" w:rsidTr="009D5F27">
        <w:tc>
          <w:tcPr>
            <w:tcW w:w="5144" w:type="dxa"/>
            <w:vAlign w:val="bottom"/>
          </w:tcPr>
          <w:p w14:paraId="549C9A6F" w14:textId="77777777" w:rsidR="00D7091F" w:rsidRPr="007313C1" w:rsidRDefault="00D7091F" w:rsidP="00F24B18">
            <w:pPr>
              <w:tabs>
                <w:tab w:val="clear" w:pos="227"/>
                <w:tab w:val="clear" w:pos="454"/>
                <w:tab w:val="left" w:pos="628"/>
              </w:tabs>
              <w:ind w:left="540" w:hanging="132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705" w:type="dxa"/>
          </w:tcPr>
          <w:p w14:paraId="16DD876B" w14:textId="4EB366E6" w:rsidR="00D7091F" w:rsidRPr="007313C1" w:rsidRDefault="006D3EC2" w:rsidP="00147C1A">
            <w:pPr>
              <w:tabs>
                <w:tab w:val="clear" w:pos="227"/>
                <w:tab w:val="clear" w:pos="454"/>
                <w:tab w:val="center" w:pos="-97"/>
                <w:tab w:val="right" w:pos="540"/>
                <w:tab w:val="left" w:pos="1380"/>
              </w:tabs>
              <w:ind w:left="540" w:right="-37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987E1A" w:rsidRPr="007313C1">
              <w:rPr>
                <w:rFonts w:ascii="Angsana New" w:eastAsia="Times New Roman" w:hAnsi="Angsana New"/>
                <w:sz w:val="30"/>
                <w:szCs w:val="30"/>
              </w:rPr>
              <w:t xml:space="preserve"> - 35</w:t>
            </w:r>
          </w:p>
        </w:tc>
        <w:tc>
          <w:tcPr>
            <w:tcW w:w="891" w:type="dxa"/>
          </w:tcPr>
          <w:p w14:paraId="4BA0D2CF" w14:textId="77777777" w:rsidR="00D7091F" w:rsidRPr="007313C1" w:rsidRDefault="00D7091F" w:rsidP="00147C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  <w:tr w:rsidR="00D7091F" w:rsidRPr="007313C1" w14:paraId="6DB13B3E" w14:textId="77777777" w:rsidTr="009D5F27">
        <w:tc>
          <w:tcPr>
            <w:tcW w:w="5144" w:type="dxa"/>
            <w:vAlign w:val="bottom"/>
          </w:tcPr>
          <w:p w14:paraId="5E628862" w14:textId="77777777" w:rsidR="00D7091F" w:rsidRPr="007313C1" w:rsidRDefault="00D7091F" w:rsidP="00F24B18">
            <w:pPr>
              <w:tabs>
                <w:tab w:val="clear" w:pos="227"/>
                <w:tab w:val="clear" w:pos="454"/>
                <w:tab w:val="left" w:pos="628"/>
              </w:tabs>
              <w:ind w:left="540" w:hanging="132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05" w:type="dxa"/>
          </w:tcPr>
          <w:p w14:paraId="05170381" w14:textId="49ECA8D2" w:rsidR="00D7091F" w:rsidRPr="007313C1" w:rsidRDefault="00987E1A" w:rsidP="00891BA3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enter" w:pos="-97"/>
                <w:tab w:val="right" w:pos="540"/>
                <w:tab w:val="left" w:pos="873"/>
                <w:tab w:val="left" w:pos="963"/>
              </w:tabs>
              <w:ind w:left="540" w:right="-192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/>
                <w:sz w:val="30"/>
                <w:szCs w:val="30"/>
              </w:rPr>
              <w:t xml:space="preserve">3 </w:t>
            </w: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และ </w:t>
            </w:r>
            <w:r w:rsidRPr="007313C1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891" w:type="dxa"/>
          </w:tcPr>
          <w:p w14:paraId="5EEE0E8E" w14:textId="77777777" w:rsidR="00D7091F" w:rsidRPr="007313C1" w:rsidRDefault="00D7091F" w:rsidP="00147C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  <w:tr w:rsidR="00D7091F" w:rsidRPr="007313C1" w14:paraId="51FE9DA5" w14:textId="77777777" w:rsidTr="009D5F27">
        <w:tc>
          <w:tcPr>
            <w:tcW w:w="5144" w:type="dxa"/>
            <w:vAlign w:val="bottom"/>
          </w:tcPr>
          <w:p w14:paraId="012F3F57" w14:textId="76931204" w:rsidR="00D7091F" w:rsidRPr="007313C1" w:rsidRDefault="00D7091F" w:rsidP="00F24B18">
            <w:pPr>
              <w:tabs>
                <w:tab w:val="clear" w:pos="227"/>
                <w:tab w:val="clear" w:pos="454"/>
                <w:tab w:val="left" w:pos="628"/>
              </w:tabs>
              <w:ind w:left="540" w:hanging="132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เครื่องคอมพิวเตอร์</w:t>
            </w:r>
          </w:p>
        </w:tc>
        <w:tc>
          <w:tcPr>
            <w:tcW w:w="1705" w:type="dxa"/>
          </w:tcPr>
          <w:p w14:paraId="0C9DA03C" w14:textId="2461210D" w:rsidR="00D7091F" w:rsidRPr="007313C1" w:rsidRDefault="00987E1A" w:rsidP="00891BA3">
            <w:pPr>
              <w:tabs>
                <w:tab w:val="clear" w:pos="227"/>
                <w:tab w:val="clear" w:pos="454"/>
                <w:tab w:val="center" w:pos="468"/>
                <w:tab w:val="left" w:pos="540"/>
                <w:tab w:val="right" w:pos="1065"/>
              </w:tabs>
              <w:ind w:left="540" w:right="7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891" w:type="dxa"/>
          </w:tcPr>
          <w:p w14:paraId="1618D70C" w14:textId="77777777" w:rsidR="00D7091F" w:rsidRPr="007313C1" w:rsidRDefault="00D7091F" w:rsidP="00147C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  <w:tr w:rsidR="00891BA3" w:rsidRPr="00632752" w14:paraId="5C7804B6" w14:textId="77777777" w:rsidTr="009D5F27">
        <w:tc>
          <w:tcPr>
            <w:tcW w:w="5144" w:type="dxa"/>
            <w:vAlign w:val="bottom"/>
          </w:tcPr>
          <w:p w14:paraId="2702A645" w14:textId="1AAED0D3" w:rsidR="00891BA3" w:rsidRPr="007313C1" w:rsidRDefault="00891BA3" w:rsidP="00F24B18">
            <w:pPr>
              <w:tabs>
                <w:tab w:val="clear" w:pos="227"/>
                <w:tab w:val="clear" w:pos="454"/>
                <w:tab w:val="left" w:pos="628"/>
              </w:tabs>
              <w:ind w:left="540" w:hanging="132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05" w:type="dxa"/>
          </w:tcPr>
          <w:p w14:paraId="2BB1716B" w14:textId="1C99538B" w:rsidR="00891BA3" w:rsidRPr="007313C1" w:rsidRDefault="00891BA3" w:rsidP="00987E1A">
            <w:pPr>
              <w:tabs>
                <w:tab w:val="clear" w:pos="227"/>
                <w:tab w:val="clear" w:pos="454"/>
                <w:tab w:val="center" w:pos="468"/>
                <w:tab w:val="left" w:pos="540"/>
                <w:tab w:val="right" w:pos="1065"/>
              </w:tabs>
              <w:ind w:left="540" w:right="87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7313C1">
              <w:rPr>
                <w:rFonts w:ascii="Angsana New" w:eastAsia="Times New Roman" w:hAnsi="Angsana New"/>
                <w:sz w:val="30"/>
                <w:szCs w:val="30"/>
              </w:rPr>
              <w:t>5</w:t>
            </w:r>
          </w:p>
        </w:tc>
        <w:tc>
          <w:tcPr>
            <w:tcW w:w="891" w:type="dxa"/>
          </w:tcPr>
          <w:p w14:paraId="5158F33B" w14:textId="6B4DD2D9" w:rsidR="00891BA3" w:rsidRPr="00632752" w:rsidRDefault="00891BA3" w:rsidP="00147C1A">
            <w:pPr>
              <w:tabs>
                <w:tab w:val="clear" w:pos="227"/>
                <w:tab w:val="clear" w:pos="454"/>
                <w:tab w:val="left" w:pos="540"/>
              </w:tabs>
              <w:ind w:left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7313C1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</w:t>
            </w:r>
          </w:p>
        </w:tc>
      </w:tr>
    </w:tbl>
    <w:p w14:paraId="314A7DEB" w14:textId="77777777" w:rsidR="007A690D" w:rsidRPr="007313C1" w:rsidRDefault="007A690D" w:rsidP="00EF12B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EB5787" w14:textId="69FA2A09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13C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</w:t>
      </w: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14899B21" w14:textId="77777777" w:rsidR="00195AF6" w:rsidRPr="007313C1" w:rsidRDefault="00195AF6" w:rsidP="00195AF6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110698" w14:textId="475DA553" w:rsidR="00195AF6" w:rsidRPr="007313C1" w:rsidRDefault="00195AF6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ทุกวันที่รายงานว่ามีข้อบ่งชี้เรื่องการด้อยค่าหรือไม่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6E36EB9A" w14:textId="77777777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BF972D9" w14:textId="7806512B" w:rsidR="00195AF6" w:rsidRPr="007313C1" w:rsidRDefault="00195AF6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จะได้รับคืน </w:t>
      </w:r>
    </w:p>
    <w:p w14:paraId="3BB7CB12" w14:textId="77777777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Calibri" w:hAnsiTheme="majorBidi" w:cstheme="majorBidi"/>
          <w:i/>
          <w:sz w:val="30"/>
          <w:szCs w:val="30"/>
          <w:cs/>
        </w:rPr>
      </w:pPr>
    </w:p>
    <w:p w14:paraId="14F63C05" w14:textId="7A10DA2E" w:rsidR="00195AF6" w:rsidRPr="00383C24" w:rsidRDefault="00195AF6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83C24">
        <w:rPr>
          <w:rFonts w:ascii="Angsana New" w:eastAsia="Times New Roman" w:hAnsi="Angsana New"/>
          <w:sz w:val="30"/>
          <w:szCs w:val="30"/>
          <w:cs/>
        </w:rPr>
        <w:t xml:space="preserve"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</w:t>
      </w:r>
      <w:r w:rsidR="00830B08" w:rsidRPr="00383C24">
        <w:rPr>
          <w:rFonts w:ascii="Angsana New" w:eastAsia="Times New Roman" w:hAnsi="Angsana New" w:hint="cs"/>
          <w:sz w:val="30"/>
          <w:szCs w:val="30"/>
          <w:cs/>
        </w:rPr>
        <w:t xml:space="preserve">สำหรับสินทรัพย์ที่ไม่ก่อให้เกิดกระแสเงินสดรับโดยอิสระจากสินทรัพย์อื่น </w:t>
      </w:r>
      <w:r w:rsidR="00830B08" w:rsidRPr="00383C24">
        <w:rPr>
          <w:rFonts w:ascii="Angsana New" w:eastAsia="Times New Roman" w:hAnsi="Angsana New"/>
          <w:sz w:val="30"/>
          <w:szCs w:val="30"/>
          <w:cs/>
        </w:rPr>
        <w:t>จะพิจารณามูลค่าที่คาดว่าจะได้รับคืนรวมกับหน่วยสินทรัพย์ที่ก่อให้เกิดเงินสดที่</w:t>
      </w:r>
      <w:r w:rsidR="00830B08" w:rsidRPr="00383C24">
        <w:rPr>
          <w:rFonts w:ascii="Angsana New" w:eastAsia="Times New Roman" w:hAnsi="Angsana New" w:hint="cs"/>
          <w:sz w:val="30"/>
          <w:szCs w:val="30"/>
          <w:cs/>
        </w:rPr>
        <w:t>สินทรัพย์นั้น</w:t>
      </w:r>
      <w:r w:rsidR="00830B08" w:rsidRPr="00383C24">
        <w:rPr>
          <w:rFonts w:ascii="Angsana New" w:eastAsia="Times New Roman" w:hAnsi="Angsana New"/>
          <w:sz w:val="30"/>
          <w:szCs w:val="30"/>
          <w:cs/>
        </w:rPr>
        <w:t>เกี่ยวข้อง</w:t>
      </w:r>
      <w:r w:rsidR="00830B08" w:rsidRPr="00383C24">
        <w:rPr>
          <w:rFonts w:ascii="Angsana New" w:eastAsia="Times New Roman" w:hAnsi="Angsana New" w:hint="cs"/>
          <w:sz w:val="30"/>
          <w:szCs w:val="30"/>
          <w:cs/>
        </w:rPr>
        <w:t>ด้วย</w:t>
      </w:r>
    </w:p>
    <w:p w14:paraId="4569546C" w14:textId="27C508EC" w:rsidR="00195AF6" w:rsidRPr="00383C24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4C315AC" w14:textId="410F02CB" w:rsidR="00075D4D" w:rsidRPr="00383C24" w:rsidRDefault="00075D4D" w:rsidP="00075D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383C24">
        <w:rPr>
          <w:rFonts w:ascii="Angsana New" w:eastAsia="Times New Roman" w:hAnsi="Angsana New"/>
          <w:sz w:val="30"/>
          <w:szCs w:val="30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383C24">
        <w:rPr>
          <w:rFonts w:ascii="Angsana New" w:eastAsia="Times New Roman" w:hAnsi="Angsana New" w:hint="cs"/>
          <w:sz w:val="30"/>
          <w:szCs w:val="30"/>
          <w:cs/>
        </w:rPr>
        <w:t>สินทรัพย์</w:t>
      </w:r>
      <w:r w:rsidRPr="00383C24">
        <w:rPr>
          <w:rFonts w:ascii="Angsana New" w:eastAsia="Times New Roman" w:hAnsi="Angsana New"/>
          <w:sz w:val="30"/>
          <w:szCs w:val="30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Pr="00383C24">
        <w:rPr>
          <w:rFonts w:ascii="Angsana New" w:eastAsia="Times New Roman" w:hAnsi="Angsana New"/>
          <w:sz w:val="30"/>
          <w:szCs w:val="30"/>
        </w:rPr>
        <w:t xml:space="preserve"> </w:t>
      </w:r>
      <w:r w:rsidRPr="00383C24">
        <w:rPr>
          <w:rFonts w:ascii="Angsana New" w:eastAsia="Times New Roman" w:hAnsi="Angsana New"/>
          <w:sz w:val="30"/>
          <w:szCs w:val="30"/>
          <w:cs/>
        </w:rPr>
        <w:t>มูลค่าที่คาดว่าจะได้รับคืนคำนว</w:t>
      </w:r>
      <w:r w:rsidRPr="00383C24">
        <w:rPr>
          <w:rFonts w:ascii="Angsana New" w:eastAsia="Times New Roman" w:hAnsi="Angsana New" w:hint="cs"/>
          <w:sz w:val="30"/>
          <w:szCs w:val="30"/>
          <w:cs/>
        </w:rPr>
        <w:t>ณ</w:t>
      </w:r>
      <w:r w:rsidRPr="00383C24">
        <w:rPr>
          <w:rFonts w:ascii="Angsana New" w:eastAsia="Times New Roman" w:hAnsi="Angsana New"/>
          <w:sz w:val="30"/>
          <w:szCs w:val="30"/>
          <w:cs/>
        </w:rPr>
        <w:t>โดยใช้</w:t>
      </w:r>
      <w:r w:rsidRPr="00383C24">
        <w:rPr>
          <w:rFonts w:ascii="Angsana New" w:eastAsia="Times New Roman" w:hAnsi="Angsana New"/>
          <w:sz w:val="30"/>
          <w:szCs w:val="30"/>
        </w:rPr>
        <w:t xml:space="preserve"> </w:t>
      </w:r>
      <w:r w:rsidRPr="00383C24">
        <w:rPr>
          <w:rFonts w:ascii="Angsana New" w:eastAsia="Times New Roman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0AA470DD" w14:textId="77777777" w:rsidR="00075D4D" w:rsidRPr="00075D4D" w:rsidRDefault="00075D4D" w:rsidP="00075D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eastAsia="Times New Roman" w:hAnsi="Angsana New"/>
          <w:sz w:val="30"/>
          <w:szCs w:val="30"/>
          <w:highlight w:val="yellow"/>
        </w:rPr>
      </w:pPr>
    </w:p>
    <w:p w14:paraId="3435A147" w14:textId="5F59BE19" w:rsidR="00D0619D" w:rsidRDefault="00195AF6" w:rsidP="000707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</w:p>
    <w:p w14:paraId="3205C2FA" w14:textId="77777777" w:rsidR="00EF12B9" w:rsidRDefault="00EF12B9" w:rsidP="000707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7D9E738" w14:textId="584B35C3" w:rsidR="00CF55AE" w:rsidRPr="007313C1" w:rsidRDefault="002F528A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13C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 xml:space="preserve">เจ้าหนี้การค้า </w:t>
      </w:r>
      <w:r w:rsidR="00F179E7" w:rsidRPr="007313C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</w:t>
      </w:r>
      <w:r w:rsidRPr="007313C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เจ้าหนี้</w:t>
      </w:r>
      <w:r w:rsidR="006248D1" w:rsidRPr="007313C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หมุนเวียน</w:t>
      </w:r>
      <w:r w:rsidRPr="007313C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อื่น</w:t>
      </w:r>
    </w:p>
    <w:p w14:paraId="2EEF5A04" w14:textId="77777777" w:rsidR="002F528A" w:rsidRPr="007313C1" w:rsidRDefault="002F528A" w:rsidP="002F528A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1504C487" w14:textId="46D3492F" w:rsidR="00952F1F" w:rsidRDefault="002F528A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 w:hint="cs"/>
          <w:sz w:val="30"/>
          <w:szCs w:val="30"/>
          <w:cs/>
        </w:rPr>
        <w:t>เจ้าหนี้การค้า</w:t>
      </w:r>
      <w:r w:rsidR="00F179E7"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="00F179E7" w:rsidRPr="007313C1">
        <w:rPr>
          <w:rFonts w:ascii="Angsana New" w:eastAsia="Times New Roman" w:hAnsi="Angsana New" w:hint="cs"/>
          <w:sz w:val="30"/>
          <w:szCs w:val="30"/>
          <w:cs/>
        </w:rPr>
        <w:t>และ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เจ้าหนี้</w:t>
      </w:r>
      <w:r w:rsidR="006248D1" w:rsidRPr="007313C1">
        <w:rPr>
          <w:rFonts w:ascii="Angsana New" w:eastAsia="Times New Roman" w:hAnsi="Angsana New" w:hint="cs"/>
          <w:sz w:val="30"/>
          <w:szCs w:val="30"/>
          <w:cs/>
        </w:rPr>
        <w:t>หมุนเวียน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อื่น</w:t>
      </w:r>
      <w:r w:rsidR="00516246" w:rsidRPr="007313C1">
        <w:rPr>
          <w:rFonts w:ascii="Angsana New" w:eastAsia="Times New Roman" w:hAnsi="Angsana New" w:hint="cs"/>
          <w:sz w:val="30"/>
          <w:szCs w:val="30"/>
          <w:cs/>
        </w:rPr>
        <w:t>แสดงที่ราคาทุน</w:t>
      </w:r>
    </w:p>
    <w:p w14:paraId="7D2C4F6C" w14:textId="160CA36C" w:rsidR="007D08DD" w:rsidRDefault="007D08DD" w:rsidP="000707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662D72DF" w14:textId="72F4213E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13C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ผลประโยชน์ของพนักงาน </w:t>
      </w:r>
    </w:p>
    <w:p w14:paraId="789CB42B" w14:textId="77777777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EB8C9B0" w14:textId="781DC5BC" w:rsidR="00195AF6" w:rsidRPr="007313C1" w:rsidRDefault="00195AF6" w:rsidP="00195AF6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313C1">
        <w:rPr>
          <w:rFonts w:ascii="Angsana New" w:eastAsia="Times New Roman" w:hAnsi="Angsana New"/>
          <w:i/>
          <w:iCs/>
          <w:sz w:val="30"/>
          <w:szCs w:val="30"/>
          <w:cs/>
        </w:rPr>
        <w:t>โครงการสมทบเงิน</w:t>
      </w:r>
    </w:p>
    <w:p w14:paraId="2937BEDA" w14:textId="77777777" w:rsidR="005B0CE3" w:rsidRPr="007313C1" w:rsidRDefault="005B0CE3" w:rsidP="00195AF6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</w:p>
    <w:p w14:paraId="021E265B" w14:textId="4C4CF8EE" w:rsidR="00195AF6" w:rsidRPr="007313C1" w:rsidRDefault="00195AF6" w:rsidP="00195AF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ภาระผูกพันในการสมทบเข้า</w:t>
      </w:r>
      <w:r w:rsidR="008B7304" w:rsidRPr="007313C1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eastAsia="en-GB"/>
        </w:rPr>
        <w:t>กองทุนสำรองเลี้ยงชีพสำหรับพนักงาน</w:t>
      </w:r>
      <w:r w:rsidR="00026301" w:rsidRPr="007313C1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eastAsia="en-GB"/>
        </w:rPr>
        <w:t>ของบริษัท</w:t>
      </w:r>
      <w:r w:rsidR="008B7304" w:rsidRPr="007313C1">
        <w:rPr>
          <w:rFonts w:asciiTheme="majorBidi" w:eastAsia="Calibri" w:hAnsiTheme="majorBidi" w:cstheme="majorBidi" w:hint="cs"/>
          <w:color w:val="000000"/>
          <w:sz w:val="28"/>
          <w:szCs w:val="28"/>
          <w:cs/>
          <w:lang w:eastAsia="en-GB"/>
        </w:rPr>
        <w:t>จ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ะถูกรับรู้เป็นค่าใช้จ่ายพนักงานในกำไรหรือขาดทุนในรอบระยะเวลาที่พนักงานได้ทำงานให้กับกิจการ </w:t>
      </w:r>
    </w:p>
    <w:p w14:paraId="59B21420" w14:textId="00ED3A8F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FBAE9C5" w14:textId="171D9FD3" w:rsidR="00195AF6" w:rsidRPr="007313C1" w:rsidRDefault="00195AF6" w:rsidP="00195AF6">
      <w:pPr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7313C1">
        <w:rPr>
          <w:rFonts w:ascii="Angsana New" w:eastAsia="Times New Roman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5A7FE916" w14:textId="77777777" w:rsidR="005B0CE3" w:rsidRPr="007313C1" w:rsidRDefault="005B0CE3" w:rsidP="00195AF6">
      <w:pPr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p w14:paraId="60A6E263" w14:textId="7651FAFC" w:rsidR="00195AF6" w:rsidRPr="007313C1" w:rsidRDefault="00195AF6" w:rsidP="00195AF6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6248D1" w:rsidRPr="007313C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ๆ ผลประโยชน์ดังกล่าวได้มีการคิดลด</w:t>
      </w:r>
      <w:r w:rsidRPr="009F4407">
        <w:rPr>
          <w:rFonts w:ascii="Angsana New" w:eastAsia="Times New Roman" w:hAnsi="Angsana New"/>
          <w:spacing w:val="2"/>
          <w:sz w:val="30"/>
          <w:szCs w:val="30"/>
          <w:cs/>
        </w:rPr>
        <w:t>กระแสเงินสดเพื่อให้เป็นมูลค่าปัจจุบัน</w:t>
      </w:r>
      <w:r w:rsidR="006F096B" w:rsidRPr="009F4407">
        <w:rPr>
          <w:rFonts w:ascii="Angsana New" w:eastAsia="Times New Roman" w:hAnsi="Angsana New" w:hint="cs"/>
          <w:spacing w:val="2"/>
          <w:sz w:val="30"/>
          <w:szCs w:val="30"/>
          <w:cs/>
        </w:rPr>
        <w:t>ซึ่งจัดทำโดยนักคณิตศาสตร์ประกันภัยที่ได้รับอนุญาตเป็นประจำ</w:t>
      </w:r>
      <w:r w:rsidR="009F4407" w:rsidRPr="009F4407">
        <w:rPr>
          <w:rFonts w:ascii="Angsana New" w:eastAsia="Times New Roman" w:hAnsi="Angsana New"/>
          <w:spacing w:val="2"/>
          <w:sz w:val="30"/>
          <w:szCs w:val="30"/>
        </w:rPr>
        <w:t xml:space="preserve"> </w:t>
      </w:r>
      <w:r w:rsidR="006F096B" w:rsidRPr="009F4407">
        <w:rPr>
          <w:rFonts w:ascii="Angsana New" w:eastAsia="Times New Roman" w:hAnsi="Angsana New" w:hint="cs"/>
          <w:spacing w:val="2"/>
          <w:sz w:val="30"/>
          <w:szCs w:val="30"/>
          <w:cs/>
        </w:rPr>
        <w:t>โดยวิธีคิด</w:t>
      </w:r>
      <w:r w:rsidR="006F096B" w:rsidRPr="007313C1">
        <w:rPr>
          <w:rFonts w:ascii="Angsana New" w:eastAsia="Times New Roman" w:hAnsi="Angsana New" w:hint="cs"/>
          <w:sz w:val="30"/>
          <w:szCs w:val="30"/>
          <w:cs/>
        </w:rPr>
        <w:t>ลดแต่ละหน่วยที่ประมาณการไว้</w:t>
      </w:r>
      <w:r w:rsidR="006F096B" w:rsidRPr="007313C1">
        <w:rPr>
          <w:rFonts w:ascii="Angsana New" w:eastAsia="Times New Roman" w:hAnsi="Angsana New"/>
          <w:sz w:val="30"/>
          <w:szCs w:val="30"/>
          <w:cs/>
        </w:rPr>
        <w:t xml:space="preserve">  </w:t>
      </w:r>
    </w:p>
    <w:p w14:paraId="38920AEB" w14:textId="55B9A3EC" w:rsidR="00952F1F" w:rsidRPr="007313C1" w:rsidRDefault="00952F1F" w:rsidP="00195AF6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7F0002B" w14:textId="572D4CB3" w:rsidR="00195AF6" w:rsidRPr="007313C1" w:rsidRDefault="00195AF6" w:rsidP="00195AF6">
      <w:pPr>
        <w:pStyle w:val="BodyText"/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6248D1" w:rsidRPr="007313C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6248D1" w:rsidRPr="007313C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14:paraId="5D4355A6" w14:textId="77777777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2684EB53" w14:textId="11A08EAD" w:rsidR="006179FE" w:rsidRDefault="00195AF6" w:rsidP="00F54D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="00041668"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บริษัทรับรู้กำไรและขาดทุนจากการจ่ายชำระผลประโยชน์พนักงานเมื่อเกิดขึ้น </w:t>
      </w:r>
    </w:p>
    <w:p w14:paraId="12165EF5" w14:textId="77777777" w:rsidR="006179FE" w:rsidRDefault="006179FE" w:rsidP="00041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B4FFA16" w14:textId="77777777" w:rsidR="006179FE" w:rsidRDefault="006179FE" w:rsidP="00041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48D1FEA1" w14:textId="77777777" w:rsidR="00041668" w:rsidRPr="007313C1" w:rsidRDefault="00041668" w:rsidP="000416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5C23877A" w14:textId="77EAF11F" w:rsidR="00B309AE" w:rsidRDefault="00830B08" w:rsidP="00075D4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lastRenderedPageBreak/>
        <w:t>ผลประโยชน์ระยะสั้นของพนักงานรับรู้เป็นค่าใช้จ่ายเมื่อพนักงานทำงานให้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หนี้สินรับรู้ด้วยมูลค่าที่คาดว่าจะจ่ายชำระ หาก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E177F3C" w14:textId="77777777" w:rsidR="006179FE" w:rsidRPr="00830B08" w:rsidRDefault="006179FE" w:rsidP="00075D4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32FFA2DC" w14:textId="5685E09D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ประมาณการหนี้สิน </w:t>
      </w:r>
    </w:p>
    <w:p w14:paraId="761C380C" w14:textId="77777777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E82A2E0" w14:textId="58F30976" w:rsidR="00195AF6" w:rsidRPr="002A2567" w:rsidRDefault="002A2567" w:rsidP="002A2567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2A2567">
        <w:rPr>
          <w:rFonts w:ascii="Angsana New" w:eastAsia="Times New Roman" w:hAnsi="Angsana New"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2A2567">
        <w:rPr>
          <w:rFonts w:ascii="Angsana New" w:eastAsia="Times New Roman" w:hAnsi="Angsana New"/>
          <w:sz w:val="30"/>
          <w:szCs w:val="30"/>
        </w:rPr>
        <w:t xml:space="preserve"> </w:t>
      </w:r>
    </w:p>
    <w:p w14:paraId="5F3059F3" w14:textId="77777777" w:rsidR="002A2567" w:rsidRPr="007313C1" w:rsidRDefault="002A2567" w:rsidP="00195AF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4AF2119" w14:textId="635000D5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F3CC718" w14:textId="77777777" w:rsidR="00E414C4" w:rsidRPr="007313C1" w:rsidRDefault="00E414C4" w:rsidP="00E414C4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5DE9ED8A" w14:textId="61374C3E" w:rsidR="001B79E7" w:rsidRPr="007313C1" w:rsidRDefault="001B79E7" w:rsidP="001B79E7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E91990" w:rsidRPr="007313C1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24AA2FE" w14:textId="77777777" w:rsidR="001B79E7" w:rsidRPr="007313C1" w:rsidRDefault="001B79E7" w:rsidP="001B79E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eastAsia="Times New Roman" w:hAnsi="Angsana New"/>
          <w:sz w:val="30"/>
          <w:szCs w:val="30"/>
        </w:rPr>
      </w:pPr>
    </w:p>
    <w:p w14:paraId="3C965061" w14:textId="1FAE3DEB" w:rsidR="00E414C4" w:rsidRPr="007313C1" w:rsidRDefault="00E414C4" w:rsidP="00E414C4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 xml:space="preserve">การวัดมูลค่ายุติธรรมของสินทรัพย์หรือหนี้สิน บริษัทใช้ข้อมูลที่สามารถสังเกตได้ให้มากที่สุดเท่าที่จะทำได้ </w:t>
      </w:r>
      <w:r w:rsidR="004127FF">
        <w:rPr>
          <w:rFonts w:ascii="Angsana New" w:eastAsia="Times New Roman" w:hAnsi="Angsana New"/>
          <w:sz w:val="30"/>
          <w:szCs w:val="30"/>
          <w:cs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 </w:t>
      </w:r>
    </w:p>
    <w:p w14:paraId="6D967F70" w14:textId="2E492879" w:rsidR="00E414C4" w:rsidRPr="007313C1" w:rsidRDefault="00E414C4" w:rsidP="008B1537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/>
          <w:sz w:val="30"/>
          <w:szCs w:val="30"/>
          <w:lang w:val="en-US" w:bidi="th-TH"/>
        </w:rPr>
      </w:pPr>
      <w:r w:rsidRPr="007313C1">
        <w:rPr>
          <w:rFonts w:ascii="Angsana New" w:eastAsia="Times New Roman" w:hAnsi="Angsana New"/>
          <w:sz w:val="30"/>
          <w:szCs w:val="30"/>
          <w:cs/>
          <w:lang w:val="en-US" w:bidi="th-TH"/>
        </w:rPr>
        <w:t xml:space="preserve">ข้อมูลระดับ </w:t>
      </w:r>
      <w:r w:rsidRPr="007313C1">
        <w:rPr>
          <w:rFonts w:ascii="Angsana New" w:eastAsia="Times New Roman" w:hAnsi="Angsana New"/>
          <w:sz w:val="30"/>
          <w:szCs w:val="30"/>
          <w:lang w:val="en-US" w:bidi="th-TH"/>
        </w:rPr>
        <w:t xml:space="preserve">1 </w:t>
      </w:r>
      <w:r w:rsidRPr="007313C1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1A3E299" w14:textId="501F3B82" w:rsidR="00E414C4" w:rsidRPr="007313C1" w:rsidRDefault="00E414C4" w:rsidP="008B1537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/>
          <w:sz w:val="30"/>
          <w:szCs w:val="30"/>
          <w:lang w:val="en-US" w:bidi="th-TH"/>
        </w:rPr>
      </w:pPr>
      <w:r w:rsidRPr="007313C1">
        <w:rPr>
          <w:rFonts w:ascii="Angsana New" w:eastAsia="Times New Roman" w:hAnsi="Angsana New"/>
          <w:sz w:val="30"/>
          <w:szCs w:val="30"/>
          <w:cs/>
          <w:lang w:val="en-US" w:bidi="th-TH"/>
        </w:rPr>
        <w:t>ข้อมูลระดับ</w:t>
      </w:r>
      <w:r w:rsidRPr="007313C1">
        <w:rPr>
          <w:rFonts w:ascii="Angsana New" w:eastAsia="Times New Roman" w:hAnsi="Angsana New"/>
          <w:sz w:val="30"/>
          <w:szCs w:val="30"/>
          <w:lang w:val="en-US" w:bidi="th-TH"/>
        </w:rPr>
        <w:t xml:space="preserve"> 2 </w:t>
      </w:r>
      <w:r w:rsidRPr="007313C1">
        <w:rPr>
          <w:rFonts w:ascii="Angsana New" w:eastAsia="Times New Roman" w:hAnsi="Angsana New"/>
          <w:sz w:val="30"/>
          <w:szCs w:val="30"/>
          <w:cs/>
          <w:lang w:val="en-US" w:bidi="th-TH"/>
        </w:rPr>
        <w:t>เป็นข้อมูลอื่นที่สังเกตได้โดยตรงหรือโดยอ้อมสำหรับสินทรัพย์นั้นหรือหนี้สินนั้</w:t>
      </w:r>
      <w:r w:rsidR="004127FF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 xml:space="preserve">น </w:t>
      </w:r>
      <w:r w:rsidRPr="007313C1">
        <w:rPr>
          <w:rFonts w:ascii="Angsana New" w:eastAsia="Times New Roman" w:hAnsi="Angsana New"/>
          <w:sz w:val="30"/>
          <w:szCs w:val="30"/>
          <w:cs/>
          <w:lang w:val="en-US" w:bidi="th-TH"/>
        </w:rPr>
        <w:t>นอกเหนือ</w:t>
      </w:r>
      <w:r w:rsidR="004127FF">
        <w:rPr>
          <w:rFonts w:ascii="Angsana New" w:eastAsia="Times New Roman" w:hAnsi="Angsana New" w:hint="cs"/>
          <w:sz w:val="30"/>
          <w:szCs w:val="30"/>
          <w:cs/>
          <w:lang w:val="en-US" w:bidi="th-TH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  <w:lang w:val="en-US" w:bidi="th-TH"/>
        </w:rPr>
        <w:t xml:space="preserve">จากราคาเสนอซื้อขายซึ่งรวมอยู่ในข้อมูลระดับ </w:t>
      </w:r>
      <w:r w:rsidRPr="007313C1">
        <w:rPr>
          <w:rFonts w:ascii="Angsana New" w:eastAsia="Times New Roman" w:hAnsi="Angsana New"/>
          <w:sz w:val="30"/>
          <w:szCs w:val="30"/>
          <w:lang w:val="en-US" w:bidi="th-TH"/>
        </w:rPr>
        <w:t>1</w:t>
      </w:r>
    </w:p>
    <w:p w14:paraId="07152C1B" w14:textId="6061326E" w:rsidR="001B79E7" w:rsidRPr="00114BDD" w:rsidRDefault="00E414C4" w:rsidP="00114BDD">
      <w:pPr>
        <w:pStyle w:val="block"/>
        <w:numPr>
          <w:ilvl w:val="0"/>
          <w:numId w:val="22"/>
        </w:numPr>
        <w:spacing w:after="0" w:line="240" w:lineRule="atLeast"/>
        <w:ind w:left="900" w:right="-7"/>
        <w:jc w:val="thaiDistribute"/>
        <w:rPr>
          <w:rFonts w:ascii="Angsana New" w:eastAsia="Times New Roman" w:hAnsi="Angsana New"/>
          <w:sz w:val="30"/>
          <w:szCs w:val="30"/>
          <w:lang w:val="en-US" w:bidi="th-TH"/>
        </w:rPr>
      </w:pPr>
      <w:r w:rsidRPr="007313C1">
        <w:rPr>
          <w:rFonts w:ascii="Angsana New" w:eastAsia="Times New Roman" w:hAnsi="Angsana New"/>
          <w:sz w:val="30"/>
          <w:szCs w:val="30"/>
          <w:cs/>
          <w:lang w:val="en-US" w:bidi="th-TH"/>
        </w:rPr>
        <w:t>ข้อมูลระดับ</w:t>
      </w:r>
      <w:r w:rsidRPr="007313C1">
        <w:rPr>
          <w:rFonts w:ascii="Angsana New" w:eastAsia="Times New Roman" w:hAnsi="Angsana New"/>
          <w:sz w:val="30"/>
          <w:szCs w:val="30"/>
          <w:lang w:val="en-US" w:bidi="th-TH"/>
        </w:rPr>
        <w:t xml:space="preserve"> 3 </w:t>
      </w:r>
      <w:r w:rsidRPr="007313C1">
        <w:rPr>
          <w:rFonts w:ascii="Angsana New" w:eastAsia="Times New Roman" w:hAnsi="Angsana New"/>
          <w:sz w:val="30"/>
          <w:szCs w:val="30"/>
          <w:cs/>
          <w:lang w:val="en-US"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249B8A9" w14:textId="77777777" w:rsidR="001B79E7" w:rsidRPr="007313C1" w:rsidRDefault="001B79E7" w:rsidP="001B79E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 w:right="27"/>
        <w:jc w:val="thaiDistribute"/>
        <w:rPr>
          <w:rFonts w:ascii="Angsana New" w:eastAsia="Times New Roman" w:hAnsi="Angsana New"/>
          <w:sz w:val="30"/>
          <w:szCs w:val="30"/>
        </w:rPr>
      </w:pPr>
    </w:p>
    <w:p w14:paraId="713E15B7" w14:textId="6E25C604" w:rsidR="001B79E7" w:rsidRPr="00075D4D" w:rsidRDefault="001B79E7" w:rsidP="00075D4D">
      <w:pPr>
        <w:pStyle w:val="block"/>
        <w:spacing w:after="0" w:line="240" w:lineRule="atLeast"/>
        <w:ind w:right="-7"/>
        <w:jc w:val="thaiDistribute"/>
        <w:rPr>
          <w:rFonts w:ascii="Angsana New" w:eastAsia="Times New Roman" w:hAnsi="Angsana New"/>
          <w:sz w:val="30"/>
          <w:szCs w:val="30"/>
          <w:lang w:val="en-US" w:bidi="th-TH"/>
        </w:rPr>
      </w:pPr>
      <w:r w:rsidRPr="00075D4D">
        <w:rPr>
          <w:rFonts w:ascii="Angsana New" w:eastAsia="Times New Roman" w:hAnsi="Angsana New"/>
          <w:sz w:val="30"/>
          <w:szCs w:val="30"/>
          <w:cs/>
          <w:lang w:val="en-US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075D4D">
        <w:rPr>
          <w:rFonts w:ascii="Angsana New" w:eastAsia="Times New Roman" w:hAnsi="Angsana New"/>
          <w:sz w:val="30"/>
          <w:szCs w:val="30"/>
          <w:lang w:val="en-US"/>
        </w:rPr>
        <w:t xml:space="preserve"> </w:t>
      </w:r>
      <w:r w:rsidRPr="00075D4D">
        <w:rPr>
          <w:rFonts w:ascii="Angsana New" w:eastAsia="Times New Roman" w:hAnsi="Angsana New"/>
          <w:sz w:val="30"/>
          <w:szCs w:val="30"/>
          <w:cs/>
          <w:lang w:val="en-US"/>
        </w:rPr>
        <w:t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E567E32" w14:textId="77777777" w:rsidR="006F751E" w:rsidRDefault="006F751E" w:rsidP="002A256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right="27"/>
        <w:jc w:val="thaiDistribute"/>
        <w:rPr>
          <w:rFonts w:ascii="Angsana New" w:eastAsia="Times New Roman" w:hAnsi="Angsana New"/>
          <w:sz w:val="30"/>
          <w:szCs w:val="30"/>
          <w:highlight w:val="green"/>
        </w:rPr>
      </w:pPr>
    </w:p>
    <w:p w14:paraId="09B212B1" w14:textId="77777777" w:rsidR="00F54DE6" w:rsidRDefault="00F54DE6" w:rsidP="002A256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right="27"/>
        <w:jc w:val="thaiDistribute"/>
        <w:rPr>
          <w:rFonts w:ascii="Angsana New" w:eastAsia="Times New Roman" w:hAnsi="Angsana New"/>
          <w:sz w:val="30"/>
          <w:szCs w:val="30"/>
          <w:highlight w:val="green"/>
        </w:rPr>
      </w:pPr>
    </w:p>
    <w:p w14:paraId="4FD779FC" w14:textId="77777777" w:rsidR="00F54DE6" w:rsidRDefault="00F54DE6" w:rsidP="002A256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right="27"/>
        <w:jc w:val="thaiDistribute"/>
        <w:rPr>
          <w:rFonts w:ascii="Angsana New" w:eastAsia="Times New Roman" w:hAnsi="Angsana New"/>
          <w:sz w:val="30"/>
          <w:szCs w:val="30"/>
          <w:highlight w:val="green"/>
        </w:rPr>
      </w:pPr>
    </w:p>
    <w:p w14:paraId="0EBC6A32" w14:textId="77777777" w:rsidR="00F54DE6" w:rsidRDefault="00F54DE6" w:rsidP="002A256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right="27"/>
        <w:jc w:val="thaiDistribute"/>
        <w:rPr>
          <w:rFonts w:ascii="Angsana New" w:eastAsia="Times New Roman" w:hAnsi="Angsana New"/>
          <w:sz w:val="30"/>
          <w:szCs w:val="30"/>
          <w:highlight w:val="green"/>
        </w:rPr>
      </w:pPr>
    </w:p>
    <w:p w14:paraId="343CFD61" w14:textId="77777777" w:rsidR="00F54DE6" w:rsidRPr="00664CAE" w:rsidRDefault="00F54DE6" w:rsidP="002A2567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right="27"/>
        <w:jc w:val="thaiDistribute"/>
        <w:rPr>
          <w:rFonts w:ascii="Angsana New" w:eastAsia="Times New Roman" w:hAnsi="Angsana New"/>
          <w:sz w:val="30"/>
          <w:szCs w:val="30"/>
          <w:highlight w:val="green"/>
        </w:rPr>
      </w:pPr>
    </w:p>
    <w:p w14:paraId="0B11B7FC" w14:textId="3EAC0D06" w:rsidR="00075D4D" w:rsidRDefault="001B79E7" w:rsidP="00B309AE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lastRenderedPageBreak/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  <w:r w:rsidR="007B0152" w:rsidRPr="007313C1">
        <w:rPr>
          <w:rFonts w:ascii="Angsana New" w:eastAsia="Times New Roman" w:hAnsi="Angsana New" w:hint="cs"/>
          <w:sz w:val="30"/>
          <w:szCs w:val="30"/>
          <w:cs/>
        </w:rPr>
        <w:t>ได้รับ</w:t>
      </w:r>
      <w:r w:rsidR="007B0152" w:rsidRPr="007313C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345353" w:rsidRPr="00345353" w:rsidDel="001A6CC8">
        <w:rPr>
          <w:rFonts w:ascii="Angsana New" w:eastAsia="Times New Roman" w:hAnsi="Angsana New"/>
          <w:sz w:val="30"/>
          <w:szCs w:val="30"/>
          <w:cs/>
        </w:rPr>
        <w:t xml:space="preserve">หากบริษัทพิจารณาว่ามูลค่ายุติธรรมของเครื่องมือทางการเงิน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="00345353" w:rsidRPr="00345353" w:rsidDel="001A6CC8">
        <w:rPr>
          <w:rFonts w:ascii="Angsana New" w:eastAsia="Times New Roman" w:hAnsi="Angsana New"/>
          <w:sz w:val="30"/>
          <w:szCs w:val="30"/>
        </w:rPr>
        <w:t>3</w:t>
      </w:r>
      <w:r w:rsidR="00345353" w:rsidRPr="00345353" w:rsidDel="001A6CC8">
        <w:rPr>
          <w:rFonts w:ascii="Angsana New" w:eastAsia="Times New Roman" w:hAnsi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61936D3D" w14:textId="722F6B01" w:rsidR="00B309AE" w:rsidRPr="00B309AE" w:rsidRDefault="00B309AE" w:rsidP="00114B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</w:rPr>
      </w:pPr>
    </w:p>
    <w:p w14:paraId="04E5CC39" w14:textId="77777777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</w:t>
      </w:r>
    </w:p>
    <w:p w14:paraId="2CF960DB" w14:textId="77777777" w:rsidR="001745E0" w:rsidRPr="007313C1" w:rsidRDefault="001745E0" w:rsidP="00075D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Theme="majorBidi" w:hAnsiTheme="majorBidi" w:cstheme="majorBidi"/>
          <w:sz w:val="30"/>
          <w:szCs w:val="30"/>
        </w:rPr>
      </w:pPr>
    </w:p>
    <w:p w14:paraId="4E9AFCA4" w14:textId="0FD56C1F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</w:p>
    <w:p w14:paraId="2ADAF79F" w14:textId="35D503F4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D5A52A6" w14:textId="0A8E7E84" w:rsidR="00195AF6" w:rsidRPr="007313C1" w:rsidRDefault="00195AF6" w:rsidP="00195AF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</w:p>
    <w:p w14:paraId="31C27E53" w14:textId="1EFFEF34" w:rsidR="00D0619D" w:rsidRPr="00664CAE" w:rsidRDefault="00D061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  <w:highlight w:val="green"/>
        </w:rPr>
      </w:pPr>
    </w:p>
    <w:p w14:paraId="4FD17E1A" w14:textId="77777777" w:rsidR="004F6666" w:rsidRPr="004F6666" w:rsidRDefault="004F6666" w:rsidP="003D3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F666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ยอดคงเหลือของสัญญา </w:t>
      </w:r>
    </w:p>
    <w:p w14:paraId="606F7768" w14:textId="77777777" w:rsidR="004F6666" w:rsidRPr="004F6666" w:rsidRDefault="004F6666" w:rsidP="003D39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32DF82D0" w14:textId="53FBEDD5" w:rsidR="004F6666" w:rsidRPr="004F6666" w:rsidRDefault="004F6666" w:rsidP="003D39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F6666">
        <w:rPr>
          <w:rFonts w:ascii="Angsana New" w:eastAsia="Times New Roman" w:hAnsi="Angsana New"/>
          <w:sz w:val="30"/>
          <w:szCs w:val="30"/>
          <w:cs/>
        </w:rPr>
        <w:t>สินทรัพย์ที่เกิดจากสัญญารับรู้เมื่อ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สินทรัพย์ที่เกิดจากสัญญาวัดมูลค่าด้วยมูลค่าของสิ่งตอบแทนที่บริษัทคาดว่าจะได้รับหั</w:t>
      </w:r>
      <w:r>
        <w:rPr>
          <w:rFonts w:ascii="Angsana New" w:eastAsia="Times New Roman" w:hAnsi="Angsana New" w:hint="cs"/>
          <w:sz w:val="30"/>
          <w:szCs w:val="30"/>
          <w:cs/>
        </w:rPr>
        <w:t>ก</w:t>
      </w:r>
      <w:r w:rsidRPr="004F6666">
        <w:rPr>
          <w:rFonts w:ascii="Angsana New" w:eastAsia="Times New Roman" w:hAnsi="Angsana New"/>
          <w:sz w:val="30"/>
          <w:szCs w:val="30"/>
          <w:cs/>
        </w:rPr>
        <w:t>ค่าเผื่อผลขาดทุนด้านเครดิตที่คาดว่าจะเกิดขึ้น สินทรัพย์ที่เกิดจากสัญญาจะถูกจัดประเภทเป็นลูกหนี้การค้าเมื่อบริษัทมีสิทธิที่ปราศจากเงื่อนไขในการได้รับสิ่งตอบแทน</w:t>
      </w:r>
    </w:p>
    <w:p w14:paraId="43AA3776" w14:textId="77777777" w:rsidR="004F6666" w:rsidRPr="004F6666" w:rsidRDefault="004F6666" w:rsidP="00FB73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left="63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E5B0140" w14:textId="2ABB9D5A" w:rsidR="005B0CE3" w:rsidRDefault="004F6666" w:rsidP="003D39D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4F6666">
        <w:rPr>
          <w:rFonts w:ascii="Angsana New" w:eastAsia="Times New Roman" w:hAnsi="Angsana New"/>
          <w:sz w:val="30"/>
          <w:szCs w:val="30"/>
          <w:cs/>
        </w:rPr>
        <w:t>หนี้สินที่เกิดจากสัญญา</w:t>
      </w:r>
      <w:r w:rsidRPr="004F6666">
        <w:rPr>
          <w:rFonts w:ascii="Angsana New" w:eastAsia="Times New Roman" w:hAnsi="Angsana New" w:hint="cs"/>
          <w:sz w:val="30"/>
          <w:szCs w:val="30"/>
          <w:cs/>
        </w:rPr>
        <w:t>รวมถึง</w:t>
      </w:r>
      <w:r w:rsidRPr="004F6666">
        <w:rPr>
          <w:rFonts w:ascii="Angsana New" w:eastAsia="Times New Roman" w:hAnsi="Angsana New"/>
          <w:sz w:val="30"/>
          <w:szCs w:val="30"/>
          <w:cs/>
        </w:rPr>
        <w:t>เงินรับล่วงหน้าจากลูกค้าเป็นภาระผูกพันที่จะต้องโอนสินค้าให้กับลูกค้า หนี้สินที่เกิดจากสัญญา</w:t>
      </w:r>
      <w:r w:rsidRPr="004F6666">
        <w:rPr>
          <w:rFonts w:ascii="Angsana New" w:eastAsia="Times New Roman" w:hAnsi="Angsana New" w:hint="cs"/>
          <w:sz w:val="30"/>
          <w:szCs w:val="30"/>
          <w:cs/>
        </w:rPr>
        <w:t>รวมถึง</w:t>
      </w:r>
      <w:r w:rsidRPr="004F6666">
        <w:rPr>
          <w:rFonts w:ascii="Angsana New" w:eastAsia="Times New Roman" w:hAnsi="Angsana New"/>
          <w:sz w:val="30"/>
          <w:szCs w:val="30"/>
          <w:cs/>
        </w:rPr>
        <w:t>เงินรับล่วงหน้าจากลูกค้ารับรู้เมื่อ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บริษัทรับรู้รายได้ที่เกี่ยวข้อง</w:t>
      </w:r>
    </w:p>
    <w:p w14:paraId="2F632C86" w14:textId="77777777" w:rsidR="004F6666" w:rsidRPr="007313C1" w:rsidRDefault="004F6666" w:rsidP="004F66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44BBF41" w14:textId="77777777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รายได้อื่น</w:t>
      </w:r>
    </w:p>
    <w:p w14:paraId="78F4F3A1" w14:textId="77777777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B0CC788" w14:textId="2028F8AE" w:rsidR="00516246" w:rsidRPr="00540A91" w:rsidRDefault="00195AF6" w:rsidP="00540A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รายได้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อื่น</w:t>
      </w:r>
      <w:r w:rsidRPr="007313C1">
        <w:rPr>
          <w:rFonts w:ascii="Angsana New" w:eastAsia="Times New Roman" w:hAnsi="Angsana New"/>
          <w:sz w:val="30"/>
          <w:szCs w:val="30"/>
          <w:cs/>
        </w:rPr>
        <w:t>ประกอบด้วยเงินปันผล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ดอกเบี้ยรับและอื่น</w:t>
      </w:r>
      <w:r w:rsidR="00633C93" w:rsidRPr="007313C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ๆ บันทึกโดยเกณฑ์คงค้าง ยกเว้นเงินปันผลรับบันทึกในกำไรหรือขาดทุนในวันที่บริษัทมีสิทธิได้รับเงินปันผล</w:t>
      </w:r>
      <w:r w:rsidRPr="00F3504F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21E52320" w14:textId="77777777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6E814130" w14:textId="77777777" w:rsidR="00195AF6" w:rsidRPr="007313C1" w:rsidRDefault="00195AF6" w:rsidP="00195AF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E547142" w14:textId="23D4EEB4" w:rsidR="00195AF6" w:rsidRDefault="00195AF6" w:rsidP="000C1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กำไรขาดทุนเบ็ดเสร็จอื่น</w:t>
      </w:r>
    </w:p>
    <w:p w14:paraId="46183865" w14:textId="77777777" w:rsidR="00022D04" w:rsidRPr="000C1B5F" w:rsidRDefault="00022D04" w:rsidP="000C1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889B7EF" w14:textId="5528DFD2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ภาษีเงินได้ของงวดปัจจุบันบันทึก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โดย</w:t>
      </w:r>
      <w:r w:rsidRPr="007313C1">
        <w:rPr>
          <w:rFonts w:ascii="Angsana New" w:eastAsia="Times New Roman" w:hAnsi="Angsana New"/>
          <w:sz w:val="30"/>
          <w:szCs w:val="30"/>
          <w:cs/>
        </w:rPr>
        <w:t>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0747D" w:rsidRPr="007313C1">
        <w:rPr>
          <w:rFonts w:ascii="Angsana New" w:eastAsia="Times New Roman" w:hAnsi="Angsana New"/>
          <w:sz w:val="30"/>
          <w:szCs w:val="30"/>
        </w:rPr>
        <w:t xml:space="preserve"> </w:t>
      </w:r>
      <w:r w:rsidRPr="007313C1">
        <w:rPr>
          <w:rFonts w:ascii="Angsana New" w:eastAsia="Times New Roman" w:hAnsi="Angsana New"/>
          <w:sz w:val="30"/>
          <w:szCs w:val="30"/>
          <w:cs/>
        </w:rPr>
        <w:t>ๆ</w:t>
      </w:r>
      <w:r w:rsidRPr="007313C1">
        <w:rPr>
          <w:rFonts w:ascii="Angsana New" w:eastAsia="Times New Roman" w:hAnsi="Angsana New"/>
          <w:sz w:val="30"/>
          <w:szCs w:val="30"/>
        </w:rPr>
        <w:t xml:space="preserve"> </w:t>
      </w:r>
    </w:p>
    <w:p w14:paraId="02DDD5E2" w14:textId="77777777" w:rsidR="00370A05" w:rsidRPr="007313C1" w:rsidRDefault="00370A05" w:rsidP="00FA3C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668B2A8D" w14:textId="6BD3A8A2" w:rsidR="000C1B5F" w:rsidRPr="000C1B5F" w:rsidRDefault="000C1B5F" w:rsidP="000C1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C1B5F">
        <w:rPr>
          <w:rFonts w:ascii="Angsana New" w:eastAsia="Times New Roman" w:hAnsi="Angsana New" w:hint="cs"/>
          <w:sz w:val="30"/>
          <w:szCs w:val="30"/>
          <w:cs/>
        </w:rPr>
        <w:t>ภาษีเงินได้รอการตัดบัญชี</w:t>
      </w:r>
      <w:r w:rsidRPr="000C1B5F">
        <w:rPr>
          <w:rFonts w:ascii="Angsana New" w:eastAsia="Times New Roman" w:hAnsi="Angsana New"/>
          <w:sz w:val="30"/>
          <w:szCs w:val="30"/>
          <w:cs/>
        </w:rPr>
        <w:t>บันทึกโ</w:t>
      </w:r>
      <w:r w:rsidRPr="000C1B5F">
        <w:rPr>
          <w:rFonts w:ascii="Angsana New" w:eastAsia="Times New Roman" w:hAnsi="Angsana New" w:hint="cs"/>
          <w:sz w:val="30"/>
          <w:szCs w:val="30"/>
          <w:cs/>
        </w:rPr>
        <w:t>ดย</w:t>
      </w:r>
      <w:r w:rsidRPr="000C1B5F">
        <w:rPr>
          <w:rFonts w:ascii="Angsana New" w:eastAsia="Times New Roman" w:hAnsi="Angsana New"/>
          <w:sz w:val="30"/>
          <w:szCs w:val="30"/>
          <w:cs/>
        </w:rPr>
        <w:t>คำนวณจากผลแตกต่างชั่วคราวที่เกิดขึ้นระหว่างมูลค่าตามบัญชีของสินทรัพย์และหนี้สิน</w:t>
      </w:r>
      <w:r w:rsidR="00022D04">
        <w:rPr>
          <w:rFonts w:ascii="Angsana New" w:eastAsia="Times New Roman" w:hAnsi="Angsana New" w:hint="cs"/>
          <w:sz w:val="30"/>
          <w:szCs w:val="30"/>
          <w:cs/>
        </w:rPr>
        <w:t>เพื่อวัตถุประสงค์</w:t>
      </w:r>
      <w:r w:rsidR="0046418F">
        <w:rPr>
          <w:rFonts w:ascii="Angsana New" w:eastAsia="Times New Roman" w:hAnsi="Angsana New" w:hint="cs"/>
          <w:sz w:val="30"/>
          <w:szCs w:val="30"/>
          <w:cs/>
        </w:rPr>
        <w:t>การรายงานทาง</w:t>
      </w:r>
      <w:r w:rsidR="00022D04">
        <w:rPr>
          <w:rFonts w:ascii="Angsana New" w:eastAsia="Times New Roman" w:hAnsi="Angsana New" w:hint="cs"/>
          <w:sz w:val="30"/>
          <w:szCs w:val="30"/>
          <w:cs/>
        </w:rPr>
        <w:t>การเงิน</w:t>
      </w:r>
      <w:r w:rsidRPr="000C1B5F">
        <w:rPr>
          <w:rFonts w:ascii="Angsana New" w:eastAsia="Times New Roman" w:hAnsi="Angsana New"/>
          <w:sz w:val="30"/>
          <w:szCs w:val="30"/>
          <w:cs/>
        </w:rPr>
        <w:t xml:space="preserve">และจำนวนที่ใช้เพื่อความมุ่งหมายทางภาษี </w:t>
      </w:r>
      <w:r w:rsidRPr="000C1B5F">
        <w:rPr>
          <w:rFonts w:ascii="Angsana New" w:eastAsia="Times New Roman" w:hAnsi="Angsana New" w:hint="cs"/>
          <w:sz w:val="30"/>
          <w:szCs w:val="30"/>
          <w:cs/>
        </w:rPr>
        <w:t>ภาษีเงินได้รอการตัดบัญชีจะ</w:t>
      </w:r>
      <w:r w:rsidRPr="000C1B5F">
        <w:rPr>
          <w:rFonts w:ascii="Angsana New" w:eastAsia="Times New Roman" w:hAnsi="Angsana New"/>
          <w:sz w:val="30"/>
          <w:szCs w:val="30"/>
          <w:cs/>
        </w:rPr>
        <w:t>ไม่</w:t>
      </w:r>
      <w:r w:rsidRPr="000C1B5F">
        <w:rPr>
          <w:rFonts w:ascii="Angsana New" w:eastAsia="Times New Roman" w:hAnsi="Angsana New" w:hint="cs"/>
          <w:sz w:val="30"/>
          <w:szCs w:val="30"/>
          <w:cs/>
        </w:rPr>
        <w:t>ถูกรับรู้เมื่อเกิดจากผลแตก</w:t>
      </w:r>
      <w:r w:rsidRPr="000C1B5F">
        <w:rPr>
          <w:rFonts w:ascii="Angsana New" w:eastAsia="Times New Roman" w:hAnsi="Angsana New"/>
          <w:sz w:val="30"/>
          <w:szCs w:val="30"/>
          <w:cs/>
        </w:rPr>
        <w:t>ต่างชั่วคราว</w:t>
      </w:r>
      <w:r w:rsidRPr="000C1B5F">
        <w:rPr>
          <w:rFonts w:ascii="Angsana New" w:eastAsia="Times New Roman" w:hAnsi="Angsana New" w:hint="cs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Pr="000C1B5F">
        <w:rPr>
          <w:rFonts w:ascii="Angsana New" w:eastAsia="Times New Roman" w:hAnsi="Angsana New"/>
          <w:sz w:val="30"/>
          <w:szCs w:val="30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0C1B5F">
        <w:rPr>
          <w:rFonts w:ascii="Angsana New" w:eastAsia="Times New Roman" w:hAnsi="Angsana New" w:hint="cs"/>
          <w:sz w:val="30"/>
          <w:szCs w:val="30"/>
          <w:cs/>
        </w:rPr>
        <w:t xml:space="preserve"> และผลแตกต่างที่เกี่ยวข้องกับเงินลงทุนในบริษัทย่อย</w:t>
      </w:r>
      <w:r w:rsidRPr="000C1B5F">
        <w:rPr>
          <w:rFonts w:ascii="Angsana New" w:eastAsia="Times New Roman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0C1B5F">
        <w:rPr>
          <w:rFonts w:ascii="Angsana New" w:eastAsia="Times New Roman" w:hAnsi="Angsana New" w:hint="cs"/>
          <w:sz w:val="30"/>
          <w:szCs w:val="30"/>
          <w:cs/>
        </w:rPr>
        <w:t>อนาคต</w:t>
      </w:r>
      <w:r w:rsidRPr="000C1B5F">
        <w:rPr>
          <w:rFonts w:ascii="Angsana New" w:eastAsia="Times New Roman" w:hAnsi="Angsana New"/>
          <w:sz w:val="30"/>
          <w:szCs w:val="30"/>
          <w:cs/>
        </w:rPr>
        <w:t xml:space="preserve">อันใกล้ </w:t>
      </w:r>
    </w:p>
    <w:p w14:paraId="7E758695" w14:textId="77777777" w:rsidR="00195AF6" w:rsidRPr="007313C1" w:rsidRDefault="00195AF6" w:rsidP="00195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B175E81" w14:textId="76CDE4FD" w:rsidR="000C1B5F" w:rsidRPr="000C1B5F" w:rsidRDefault="000C1B5F" w:rsidP="000C1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C1B5F">
        <w:rPr>
          <w:rFonts w:ascii="Angsana New" w:eastAsia="Times New Roman" w:hAnsi="Angsana New" w:hint="cs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Pr="000C1B5F">
        <w:rPr>
          <w:rFonts w:ascii="Angsana New" w:eastAsia="Times New Roman" w:hAnsi="Angsana New"/>
          <w:sz w:val="30"/>
          <w:szCs w:val="30"/>
          <w:cs/>
        </w:rPr>
        <w:br/>
      </w:r>
      <w:r w:rsidRPr="000C1B5F">
        <w:rPr>
          <w:rFonts w:ascii="Angsana New" w:eastAsia="Times New Roman" w:hAnsi="Angsana New" w:hint="cs"/>
          <w:sz w:val="30"/>
          <w:szCs w:val="30"/>
          <w:cs/>
        </w:rPr>
        <w:t>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 โดยใช้อัตราภาษีที่ประกาศใช้หรือที่คาดว่ามีผลบังคับใช้ ณ วันที่รายงาน 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3A91506F" w14:textId="77777777" w:rsidR="000C1B5F" w:rsidRPr="000C1B5F" w:rsidRDefault="000C1B5F" w:rsidP="000C1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73C7766E" w14:textId="77777777" w:rsidR="000C1B5F" w:rsidRPr="000C1B5F" w:rsidRDefault="000C1B5F" w:rsidP="000C1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C1B5F">
        <w:rPr>
          <w:rFonts w:ascii="Angsana New" w:eastAsia="Times New Roman" w:hAnsi="Angsana New" w:hint="cs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7E297B4" w14:textId="77777777" w:rsidR="00631513" w:rsidRPr="007313C1" w:rsidRDefault="00631513" w:rsidP="00195AF6">
      <w:pPr>
        <w:pStyle w:val="BodyText"/>
        <w:spacing w:after="0" w:line="240" w:lineRule="auto"/>
        <w:ind w:left="547" w:right="29"/>
        <w:jc w:val="thaiDistribute"/>
        <w:rPr>
          <w:rFonts w:ascii="Angsana New" w:eastAsia="Times New Roman" w:hAnsi="Angsana New"/>
          <w:sz w:val="30"/>
          <w:szCs w:val="30"/>
        </w:rPr>
      </w:pPr>
    </w:p>
    <w:p w14:paraId="0DA6A178" w14:textId="77777777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กำไรต่อหุ้น </w:t>
      </w:r>
    </w:p>
    <w:p w14:paraId="4C8D4193" w14:textId="77777777" w:rsidR="00195AF6" w:rsidRPr="007313C1" w:rsidRDefault="00195AF6" w:rsidP="00195AF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69427A1" w14:textId="58790A1C" w:rsidR="00195AF6" w:rsidRPr="007313C1" w:rsidRDefault="005558AD" w:rsidP="00633C93">
      <w:pPr>
        <w:pStyle w:val="BodyText"/>
        <w:spacing w:after="0" w:line="240" w:lineRule="auto"/>
        <w:ind w:left="547" w:right="29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กำไรต่อหุ้น</w:t>
      </w:r>
      <w:r w:rsidRPr="007313C1">
        <w:rPr>
          <w:rFonts w:ascii="Angsana New" w:eastAsia="Times New Roman" w:hAnsi="Angsana New" w:hint="cs"/>
          <w:sz w:val="30"/>
          <w:szCs w:val="30"/>
          <w:cs/>
        </w:rPr>
        <w:t>ขั้นพื้นฐาน</w:t>
      </w:r>
      <w:r w:rsidRPr="007313C1">
        <w:rPr>
          <w:rFonts w:ascii="Angsana New" w:eastAsia="Times New Roman" w:hAnsi="Angsana New"/>
          <w:sz w:val="30"/>
          <w:szCs w:val="30"/>
          <w:cs/>
        </w:rPr>
        <w:t>คำนวณโดยการหารกำไรหรือขาดทุนของผู้ถือหุ้นสามัญของบริษัท ด้วยจำนวนหุ้นสามัญ</w:t>
      </w:r>
      <w:r w:rsidR="0090747D" w:rsidRPr="007313C1">
        <w:rPr>
          <w:rFonts w:ascii="Angsana New" w:eastAsia="Times New Roman" w:hAnsi="Angsana New"/>
          <w:sz w:val="30"/>
          <w:szCs w:val="30"/>
        </w:rPr>
        <w:br/>
      </w:r>
      <w:r w:rsidRPr="007313C1">
        <w:rPr>
          <w:rFonts w:ascii="Angsana New" w:eastAsia="Times New Roman" w:hAnsi="Angsana New"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55BC3B94" w14:textId="77777777" w:rsidR="006F751E" w:rsidRDefault="006F751E" w:rsidP="000C1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highlight w:val="green"/>
          <w:shd w:val="clear" w:color="auto" w:fill="E0E0E0"/>
        </w:rPr>
      </w:pPr>
    </w:p>
    <w:p w14:paraId="70973C17" w14:textId="77777777" w:rsidR="00833483" w:rsidRPr="00833483" w:rsidRDefault="00833483" w:rsidP="000C1B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color w:val="0000FF"/>
          <w:sz w:val="30"/>
          <w:szCs w:val="30"/>
          <w:highlight w:val="green"/>
          <w:shd w:val="clear" w:color="auto" w:fill="E0E0E0"/>
          <w:cs/>
        </w:rPr>
      </w:pPr>
    </w:p>
    <w:p w14:paraId="7CC11224" w14:textId="77777777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13C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15E1FA4C" w14:textId="77777777" w:rsidR="00195AF6" w:rsidRPr="007313C1" w:rsidRDefault="00195AF6" w:rsidP="00195AF6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E767A82" w14:textId="42469EE6" w:rsidR="004D6C0C" w:rsidRDefault="004A54E7" w:rsidP="004D6C0C">
      <w:pPr>
        <w:pStyle w:val="BodyText"/>
        <w:spacing w:after="0" w:line="240" w:lineRule="auto"/>
        <w:ind w:left="547" w:right="29"/>
        <w:jc w:val="thaiDistribute"/>
        <w:rPr>
          <w:rFonts w:ascii="Angsana New" w:eastAsia="Times New Roman" w:hAnsi="Angsana New"/>
          <w:sz w:val="30"/>
          <w:szCs w:val="30"/>
        </w:rPr>
      </w:pPr>
      <w:r w:rsidRPr="004A54E7">
        <w:rPr>
          <w:rFonts w:ascii="Angsana New" w:eastAsia="Times New Roman" w:hAnsi="Angsana New" w:hint="cs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7AD1C1DD" w14:textId="77777777" w:rsidR="00B309AE" w:rsidRPr="00B309AE" w:rsidRDefault="00B309AE" w:rsidP="00B309AE">
      <w:pPr>
        <w:pStyle w:val="BodyText"/>
        <w:spacing w:after="0" w:line="240" w:lineRule="auto"/>
        <w:ind w:left="547" w:right="29"/>
        <w:jc w:val="thaiDistribute"/>
        <w:rPr>
          <w:rFonts w:ascii="Angsana New" w:eastAsia="Times New Roman" w:hAnsi="Angsana New"/>
          <w:sz w:val="30"/>
          <w:szCs w:val="30"/>
        </w:rPr>
      </w:pPr>
    </w:p>
    <w:p w14:paraId="203E0999" w14:textId="77777777" w:rsidR="00195AF6" w:rsidRPr="007313C1" w:rsidRDefault="00195AF6" w:rsidP="008B1537">
      <w:pPr>
        <w:pStyle w:val="Heading8"/>
        <w:numPr>
          <w:ilvl w:val="1"/>
          <w:numId w:val="19"/>
        </w:numPr>
        <w:spacing w:line="240" w:lineRule="atLeast"/>
        <w:ind w:right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7313C1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702EC21" w14:textId="77777777" w:rsidR="00195AF6" w:rsidRPr="003C0820" w:rsidRDefault="00195AF6" w:rsidP="00195AF6">
      <w:pPr>
        <w:ind w:left="540"/>
        <w:jc w:val="thaiDistribute"/>
        <w:rPr>
          <w:rFonts w:ascii="Angsana New" w:hAnsi="Angsana New"/>
          <w:sz w:val="28"/>
          <w:szCs w:val="28"/>
        </w:rPr>
      </w:pPr>
    </w:p>
    <w:p w14:paraId="1B6824D0" w14:textId="31F94B3C" w:rsidR="00AE00EE" w:rsidRDefault="00195AF6" w:rsidP="0046418F">
      <w:pPr>
        <w:spacing w:line="240" w:lineRule="auto"/>
        <w:ind w:left="518"/>
        <w:jc w:val="thaiDistribute"/>
        <w:rPr>
          <w:rFonts w:ascii="Angsana New" w:eastAsia="Times New Roman" w:hAnsi="Angsana New"/>
          <w:sz w:val="30"/>
          <w:szCs w:val="30"/>
        </w:rPr>
      </w:pPr>
      <w:r w:rsidRPr="007313C1">
        <w:rPr>
          <w:rFonts w:ascii="Angsana New" w:eastAsia="Times New Roman" w:hAnsi="Angsana New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</w:t>
      </w:r>
      <w:r w:rsidR="0069293D" w:rsidRPr="007313C1">
        <w:rPr>
          <w:rFonts w:ascii="Angsana New" w:eastAsia="Times New Roman" w:hAnsi="Angsana New"/>
          <w:sz w:val="30"/>
          <w:szCs w:val="30"/>
          <w:cs/>
        </w:rPr>
        <w:t>บริษัท</w:t>
      </w:r>
      <w:r w:rsidRPr="007313C1">
        <w:rPr>
          <w:rFonts w:ascii="Angsana New" w:eastAsia="Times New Roman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  <w:r w:rsidRPr="00A818D6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595ED75B" w14:textId="77777777" w:rsidR="004D6C0C" w:rsidRPr="003C0820" w:rsidRDefault="004D6C0C" w:rsidP="0046418F">
      <w:pPr>
        <w:spacing w:line="240" w:lineRule="auto"/>
        <w:ind w:left="518"/>
        <w:jc w:val="thaiDistribute"/>
        <w:rPr>
          <w:rFonts w:ascii="Angsana New" w:eastAsia="Times New Roman" w:hAnsi="Angsana New"/>
          <w:sz w:val="28"/>
          <w:szCs w:val="28"/>
        </w:rPr>
      </w:pPr>
    </w:p>
    <w:p w14:paraId="45EBD373" w14:textId="4E43D5A6" w:rsidR="00E952A2" w:rsidRDefault="00E952A2" w:rsidP="00E952A2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591916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607302E1" w14:textId="77777777" w:rsidR="00562CEB" w:rsidRPr="00F77FE9" w:rsidRDefault="00562CEB" w:rsidP="00612D6C">
      <w:pPr>
        <w:pStyle w:val="a"/>
        <w:tabs>
          <w:tab w:val="left" w:pos="540"/>
        </w:tabs>
        <w:jc w:val="both"/>
        <w:rPr>
          <w:rFonts w:ascii="Angsana New" w:hAnsi="Angsana New" w:cs="Angsana New"/>
          <w:sz w:val="28"/>
          <w:szCs w:val="28"/>
          <w:lang w:val="en-US"/>
        </w:rPr>
      </w:pPr>
    </w:p>
    <w:p w14:paraId="7F1711AE" w14:textId="274FA715" w:rsidR="00516246" w:rsidRDefault="00110F6D" w:rsidP="000F6A35">
      <w:pPr>
        <w:ind w:left="540" w:right="45"/>
        <w:jc w:val="thaiDistribute"/>
        <w:rPr>
          <w:rFonts w:ascii="Angsana New" w:hAnsi="Angsana New"/>
          <w:bCs/>
          <w:sz w:val="30"/>
          <w:szCs w:val="30"/>
        </w:rPr>
      </w:pPr>
      <w:r w:rsidRPr="00591916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ความสัมพันธ์ที่มีกับบริษัทร่วมและการร่วมค้า</w:t>
      </w:r>
      <w:r w:rsidR="00A76430" w:rsidRPr="00113BE9">
        <w:rPr>
          <w:rFonts w:ascii="Angsana New" w:hAnsi="Angsana New"/>
          <w:b/>
          <w:sz w:val="30"/>
          <w:szCs w:val="30"/>
          <w:cs/>
        </w:rPr>
        <w:t>ได้เปิดเผยในหมายเหตุข้อ</w:t>
      </w:r>
      <w:r w:rsidR="00A76430" w:rsidRPr="00113BE9">
        <w:rPr>
          <w:rFonts w:ascii="Angsana New" w:hAnsi="Angsana New"/>
          <w:bCs/>
          <w:sz w:val="30"/>
          <w:szCs w:val="30"/>
        </w:rPr>
        <w:t xml:space="preserve"> </w:t>
      </w:r>
      <w:r w:rsidR="000F6A35">
        <w:rPr>
          <w:rFonts w:ascii="Angsana New" w:hAnsi="Angsana New"/>
          <w:bCs/>
          <w:sz w:val="30"/>
          <w:szCs w:val="30"/>
        </w:rPr>
        <w:t>1</w:t>
      </w:r>
      <w:r w:rsidR="00903A7F">
        <w:rPr>
          <w:rFonts w:ascii="Angsana New" w:hAnsi="Angsana New"/>
          <w:bCs/>
          <w:sz w:val="30"/>
          <w:szCs w:val="30"/>
        </w:rPr>
        <w:t>0</w:t>
      </w:r>
    </w:p>
    <w:p w14:paraId="376764AD" w14:textId="77777777" w:rsidR="007D08DD" w:rsidRPr="00F77FE9" w:rsidRDefault="007D08DD" w:rsidP="000F6A35">
      <w:pPr>
        <w:ind w:left="540" w:right="45"/>
        <w:jc w:val="thaiDistribute"/>
        <w:rPr>
          <w:rFonts w:ascii="Angsana New" w:hAnsi="Angsana New"/>
          <w:bCs/>
          <w:sz w:val="28"/>
          <w:szCs w:val="28"/>
        </w:rPr>
      </w:pPr>
    </w:p>
    <w:p w14:paraId="0B1E3EB4" w14:textId="1FFF2404" w:rsidR="004916AA" w:rsidRDefault="004916AA" w:rsidP="000F6A35">
      <w:pPr>
        <w:ind w:left="540" w:right="45"/>
        <w:jc w:val="thaiDistribute"/>
        <w:rPr>
          <w:rFonts w:ascii="Angsana New" w:eastAsia="Calibri" w:hAnsi="Angsana New"/>
          <w:spacing w:val="-6"/>
          <w:sz w:val="30"/>
          <w:szCs w:val="30"/>
          <w:lang w:eastAsia="x-none"/>
        </w:rPr>
      </w:pPr>
      <w:r w:rsidRPr="004916AA">
        <w:rPr>
          <w:rFonts w:ascii="Angsana New" w:eastAsia="Calibri" w:hAnsi="Angsana New"/>
          <w:spacing w:val="-6"/>
          <w:sz w:val="30"/>
          <w:szCs w:val="30"/>
          <w:cs/>
          <w:lang w:eastAsia="x-none"/>
        </w:rPr>
        <w:t>สำหรับบุคคลหรือกิจการอื่นที่เกี่ยวข้องกันที่มีรายการระหว่างกันที่มีนัยสำคัญกับบริษัท ในระหว่างปีมีดังต่อไปนี้</w:t>
      </w:r>
    </w:p>
    <w:p w14:paraId="1A15783C" w14:textId="77777777" w:rsidR="004B63CC" w:rsidRPr="00F77FE9" w:rsidRDefault="004B63CC" w:rsidP="000F6A35">
      <w:pPr>
        <w:ind w:left="540" w:right="45"/>
        <w:jc w:val="thaiDistribute"/>
        <w:rPr>
          <w:rFonts w:ascii="Angsana New" w:eastAsia="Calibri" w:hAnsi="Angsana New"/>
          <w:spacing w:val="-6"/>
          <w:sz w:val="28"/>
          <w:szCs w:val="28"/>
          <w:lang w:eastAsia="x-none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5040"/>
      </w:tblGrid>
      <w:tr w:rsidR="004916AA" w:rsidRPr="00D42BD7" w14:paraId="6CABB5CC" w14:textId="77777777" w:rsidTr="00890A73">
        <w:trPr>
          <w:trHeight w:val="20"/>
          <w:tblHeader/>
        </w:trPr>
        <w:tc>
          <w:tcPr>
            <w:tcW w:w="2880" w:type="dxa"/>
          </w:tcPr>
          <w:p w14:paraId="32601A10" w14:textId="77777777" w:rsidR="004916AA" w:rsidRPr="004916AA" w:rsidRDefault="004916AA" w:rsidP="004916A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</w:tcPr>
          <w:p w14:paraId="2BD49FF8" w14:textId="77777777" w:rsidR="004916AA" w:rsidRPr="004916AA" w:rsidRDefault="004916AA" w:rsidP="00C7209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5040" w:type="dxa"/>
          </w:tcPr>
          <w:p w14:paraId="1709C3DD" w14:textId="77777777" w:rsidR="004916AA" w:rsidRPr="004916AA" w:rsidRDefault="004916AA" w:rsidP="004916AA">
            <w:pPr>
              <w:spacing w:line="240" w:lineRule="auto"/>
              <w:ind w:left="252" w:right="-1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16A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4916AA" w:rsidRPr="00D42BD7" w14:paraId="2C91ED1B" w14:textId="77777777" w:rsidTr="00890A73">
        <w:trPr>
          <w:trHeight w:val="20"/>
        </w:trPr>
        <w:tc>
          <w:tcPr>
            <w:tcW w:w="2880" w:type="dxa"/>
          </w:tcPr>
          <w:p w14:paraId="126A3C03" w14:textId="221EF549" w:rsidR="004916AA" w:rsidRPr="004916AA" w:rsidRDefault="004B63CC" w:rsidP="004916A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3CC">
              <w:rPr>
                <w:rFonts w:asciiTheme="majorBidi" w:hAnsiTheme="majorBidi" w:hint="cs"/>
                <w:sz w:val="30"/>
                <w:szCs w:val="30"/>
                <w:cs/>
              </w:rPr>
              <w:t>บริษัท</w:t>
            </w:r>
            <w:r w:rsidR="00CF6D62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4B63CC">
              <w:rPr>
                <w:rFonts w:asciiTheme="majorBidi" w:hAnsiTheme="majorBidi" w:hint="cs"/>
                <w:sz w:val="30"/>
                <w:szCs w:val="30"/>
                <w:cs/>
              </w:rPr>
              <w:t>อินโดไทยซินเทติคซ์</w:t>
            </w:r>
            <w:r w:rsidRPr="004B63C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4B63CC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</w:tcPr>
          <w:p w14:paraId="108CFDF5" w14:textId="77777777" w:rsidR="004916AA" w:rsidRPr="004916AA" w:rsidRDefault="004916AA" w:rsidP="004916A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916AA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5040" w:type="dxa"/>
          </w:tcPr>
          <w:p w14:paraId="0BF762B2" w14:textId="2DF9BEB5" w:rsidR="004916AA" w:rsidRPr="004916AA" w:rsidRDefault="003413C0" w:rsidP="004916AA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  <w:tr w:rsidR="00647527" w:rsidRPr="00D42BD7" w14:paraId="109CE5FF" w14:textId="77777777" w:rsidTr="00890A73">
        <w:trPr>
          <w:trHeight w:val="20"/>
        </w:trPr>
        <w:tc>
          <w:tcPr>
            <w:tcW w:w="2880" w:type="dxa"/>
          </w:tcPr>
          <w:p w14:paraId="20E18451" w14:textId="38B5DCE2" w:rsidR="00647527" w:rsidRPr="004B63CC" w:rsidRDefault="00647527" w:rsidP="00647527">
            <w:pPr>
              <w:spacing w:line="240" w:lineRule="auto"/>
              <w:ind w:right="-108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  <w:r w:rsidRPr="00647527">
              <w:rPr>
                <w:rFonts w:asciiTheme="majorBidi" w:hAnsiTheme="majorBidi" w:cstheme="majorBidi"/>
                <w:sz w:val="30"/>
                <w:szCs w:val="30"/>
              </w:rPr>
              <w:t>Grasim Industries Limited</w:t>
            </w:r>
          </w:p>
        </w:tc>
        <w:tc>
          <w:tcPr>
            <w:tcW w:w="1440" w:type="dxa"/>
          </w:tcPr>
          <w:p w14:paraId="069DE5CE" w14:textId="02E5DC30" w:rsidR="00647527" w:rsidRPr="004916AA" w:rsidRDefault="00647527" w:rsidP="0064752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5040" w:type="dxa"/>
          </w:tcPr>
          <w:p w14:paraId="7285C329" w14:textId="473CE212" w:rsidR="00647527" w:rsidRDefault="00647527" w:rsidP="00647527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  <w:tr w:rsidR="004916AA" w:rsidRPr="00D42BD7" w14:paraId="74567FD3" w14:textId="77777777" w:rsidTr="00890A73">
        <w:trPr>
          <w:trHeight w:val="20"/>
        </w:trPr>
        <w:tc>
          <w:tcPr>
            <w:tcW w:w="2880" w:type="dxa"/>
          </w:tcPr>
          <w:p w14:paraId="7541DF40" w14:textId="3F49F04E" w:rsidR="004916AA" w:rsidRPr="004916AA" w:rsidRDefault="004B63CC" w:rsidP="004916A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B63CC">
              <w:rPr>
                <w:rFonts w:asciiTheme="majorBidi" w:hAnsiTheme="majorBidi" w:cstheme="majorBidi"/>
                <w:sz w:val="30"/>
                <w:szCs w:val="30"/>
              </w:rPr>
              <w:t>PT</w:t>
            </w:r>
            <w:r w:rsidR="002F424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63CC">
              <w:rPr>
                <w:rFonts w:asciiTheme="majorBidi" w:hAnsiTheme="majorBidi" w:cstheme="majorBidi"/>
                <w:sz w:val="30"/>
                <w:szCs w:val="30"/>
              </w:rPr>
              <w:t xml:space="preserve"> Indo Bharat Rayon</w:t>
            </w:r>
          </w:p>
        </w:tc>
        <w:tc>
          <w:tcPr>
            <w:tcW w:w="1440" w:type="dxa"/>
          </w:tcPr>
          <w:p w14:paraId="7B1E8E29" w14:textId="508AD2FF" w:rsidR="004916AA" w:rsidRPr="004916AA" w:rsidRDefault="004B63CC" w:rsidP="004916A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5040" w:type="dxa"/>
          </w:tcPr>
          <w:p w14:paraId="5E40BB18" w14:textId="18AE9851" w:rsidR="004916AA" w:rsidRPr="004916AA" w:rsidRDefault="003413C0" w:rsidP="004916AA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  <w:tr w:rsidR="004916AA" w:rsidRPr="00D42BD7" w14:paraId="6FC86C97" w14:textId="77777777" w:rsidTr="00890A73">
        <w:trPr>
          <w:trHeight w:val="20"/>
        </w:trPr>
        <w:tc>
          <w:tcPr>
            <w:tcW w:w="2880" w:type="dxa"/>
          </w:tcPr>
          <w:p w14:paraId="5733E056" w14:textId="1294C86A" w:rsidR="004916AA" w:rsidRPr="004916AA" w:rsidRDefault="004B63CC" w:rsidP="004916A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3CC">
              <w:rPr>
                <w:rFonts w:asciiTheme="majorBidi" w:hAnsiTheme="majorBidi" w:cstheme="majorBidi"/>
                <w:sz w:val="30"/>
                <w:szCs w:val="30"/>
              </w:rPr>
              <w:t>PT</w:t>
            </w:r>
            <w:r w:rsidR="002F424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4B63CC">
              <w:rPr>
                <w:rFonts w:asciiTheme="majorBidi" w:hAnsiTheme="majorBidi" w:cstheme="majorBidi"/>
                <w:sz w:val="30"/>
                <w:szCs w:val="30"/>
              </w:rPr>
              <w:t xml:space="preserve"> Elegant Textile Industry</w:t>
            </w:r>
          </w:p>
        </w:tc>
        <w:tc>
          <w:tcPr>
            <w:tcW w:w="1440" w:type="dxa"/>
          </w:tcPr>
          <w:p w14:paraId="7C3234E8" w14:textId="1E0D6E66" w:rsidR="004916AA" w:rsidRPr="004916AA" w:rsidRDefault="004B63CC" w:rsidP="004916A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5040" w:type="dxa"/>
          </w:tcPr>
          <w:p w14:paraId="2D24972D" w14:textId="563A5811" w:rsidR="004916AA" w:rsidRPr="004916AA" w:rsidRDefault="003413C0" w:rsidP="004916AA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  <w:tr w:rsidR="00647527" w:rsidRPr="00D42BD7" w14:paraId="511F724F" w14:textId="77777777" w:rsidTr="00890A73">
        <w:trPr>
          <w:trHeight w:val="20"/>
        </w:trPr>
        <w:tc>
          <w:tcPr>
            <w:tcW w:w="2880" w:type="dxa"/>
          </w:tcPr>
          <w:p w14:paraId="1799BB2B" w14:textId="70D94972" w:rsidR="00647527" w:rsidRPr="004B63CC" w:rsidRDefault="00647527" w:rsidP="00647527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0A73">
              <w:rPr>
                <w:rFonts w:asciiTheme="majorBidi" w:hAnsiTheme="majorBidi" w:cstheme="majorBidi"/>
                <w:sz w:val="30"/>
                <w:szCs w:val="30"/>
              </w:rPr>
              <w:t>PT</w:t>
            </w:r>
            <w:r w:rsidR="002F4242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890A73">
              <w:rPr>
                <w:rFonts w:asciiTheme="majorBidi" w:hAnsiTheme="majorBidi" w:cstheme="majorBidi"/>
                <w:sz w:val="30"/>
                <w:szCs w:val="30"/>
              </w:rPr>
              <w:t xml:space="preserve"> S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unrise</w:t>
            </w:r>
            <w:r w:rsidRPr="00890A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Bumi</w:t>
            </w:r>
            <w:r w:rsidRPr="00890A73">
              <w:rPr>
                <w:rFonts w:asciiTheme="majorBidi" w:hAnsiTheme="majorBidi" w:cstheme="majorBidi"/>
                <w:sz w:val="30"/>
                <w:szCs w:val="30"/>
              </w:rPr>
              <w:t xml:space="preserve"> T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extiles</w:t>
            </w:r>
          </w:p>
        </w:tc>
        <w:tc>
          <w:tcPr>
            <w:tcW w:w="1440" w:type="dxa"/>
          </w:tcPr>
          <w:p w14:paraId="7FAE1238" w14:textId="0A122DE8" w:rsidR="00647527" w:rsidRDefault="00647527" w:rsidP="0064752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5040" w:type="dxa"/>
          </w:tcPr>
          <w:p w14:paraId="53FDF7FC" w14:textId="7677C417" w:rsidR="00647527" w:rsidRDefault="00647527" w:rsidP="00647527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  <w:tr w:rsidR="004B63CC" w:rsidRPr="00D42BD7" w14:paraId="6984A697" w14:textId="77777777" w:rsidTr="00890A73">
        <w:trPr>
          <w:trHeight w:val="20"/>
        </w:trPr>
        <w:tc>
          <w:tcPr>
            <w:tcW w:w="2880" w:type="dxa"/>
          </w:tcPr>
          <w:p w14:paraId="35C18D08" w14:textId="7CD38173" w:rsidR="004B63CC" w:rsidRPr="004916AA" w:rsidRDefault="004B63CC" w:rsidP="004916A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63CC">
              <w:rPr>
                <w:rFonts w:asciiTheme="majorBidi" w:hAnsiTheme="majorBidi" w:cstheme="majorBidi"/>
                <w:sz w:val="30"/>
                <w:szCs w:val="30"/>
              </w:rPr>
              <w:t>Birla Management Centre</w:t>
            </w:r>
          </w:p>
        </w:tc>
        <w:tc>
          <w:tcPr>
            <w:tcW w:w="1440" w:type="dxa"/>
          </w:tcPr>
          <w:p w14:paraId="5D4C4E23" w14:textId="33C3E48F" w:rsidR="004B63CC" w:rsidRPr="004916AA" w:rsidRDefault="004B63CC" w:rsidP="004916A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5040" w:type="dxa"/>
          </w:tcPr>
          <w:p w14:paraId="535E7393" w14:textId="38F00455" w:rsidR="004B63CC" w:rsidRPr="004916AA" w:rsidRDefault="003413C0" w:rsidP="004916AA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</w:tr>
      <w:tr w:rsidR="004B63CC" w:rsidRPr="00D42BD7" w14:paraId="0B644030" w14:textId="77777777" w:rsidTr="00890A73">
        <w:trPr>
          <w:trHeight w:val="20"/>
        </w:trPr>
        <w:tc>
          <w:tcPr>
            <w:tcW w:w="2880" w:type="dxa"/>
          </w:tcPr>
          <w:p w14:paraId="0A401933" w14:textId="421EEBFC" w:rsidR="004B63CC" w:rsidRPr="004916AA" w:rsidRDefault="0041173F" w:rsidP="004916AA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58137E76" w14:textId="4642DC5F" w:rsidR="004B63CC" w:rsidRPr="004916AA" w:rsidRDefault="00241785" w:rsidP="004916AA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5040" w:type="dxa"/>
          </w:tcPr>
          <w:p w14:paraId="7EE752E6" w14:textId="1E606B1A" w:rsidR="004B63CC" w:rsidRPr="004916AA" w:rsidRDefault="00D43375" w:rsidP="00D43375">
            <w:pPr>
              <w:tabs>
                <w:tab w:val="clear" w:pos="227"/>
              </w:tabs>
              <w:spacing w:line="240" w:lineRule="auto"/>
              <w:ind w:left="252" w:righ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3375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บุคคลที่มีอำนาจและความรับผิดชอบการวางแผ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 w:rsidRPr="00D4337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สั่งการและควบคุมกิจกรรมต่างๆ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52F69A9" w14:textId="77777777" w:rsidR="00B309AE" w:rsidRDefault="00B309AE" w:rsidP="00155479">
      <w:pPr>
        <w:ind w:right="45"/>
        <w:jc w:val="thaiDistribute"/>
        <w:rPr>
          <w:rFonts w:ascii="Angsana New" w:hAnsi="Angsana New"/>
          <w:bCs/>
          <w:sz w:val="24"/>
          <w:szCs w:val="24"/>
        </w:rPr>
      </w:pPr>
    </w:p>
    <w:p w14:paraId="77E1C36C" w14:textId="77777777" w:rsidR="00833483" w:rsidRPr="0047698C" w:rsidRDefault="00833483" w:rsidP="00155479">
      <w:pPr>
        <w:ind w:right="45"/>
        <w:jc w:val="thaiDistribute"/>
        <w:rPr>
          <w:rFonts w:ascii="Angsana New" w:hAnsi="Angsana New"/>
          <w:bCs/>
          <w:sz w:val="24"/>
          <w:szCs w:val="24"/>
        </w:rPr>
      </w:pPr>
    </w:p>
    <w:p w14:paraId="64FF729C" w14:textId="7F183169" w:rsidR="00090E26" w:rsidRPr="00833483" w:rsidRDefault="00090E26" w:rsidP="00833483">
      <w:pPr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B9468B" w:rsidRPr="008476C1" w14:paraId="6E93A4F5" w14:textId="77777777" w:rsidTr="0047698C">
        <w:trPr>
          <w:tblHeader/>
        </w:trPr>
        <w:tc>
          <w:tcPr>
            <w:tcW w:w="5760" w:type="dxa"/>
          </w:tcPr>
          <w:p w14:paraId="50F7EC48" w14:textId="77777777" w:rsidR="00C7209C" w:rsidRDefault="00C7209C" w:rsidP="009B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D42B13F" w14:textId="0CAFD7D6" w:rsidR="00B9468B" w:rsidRPr="008476C1" w:rsidRDefault="00C7209C" w:rsidP="009B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7209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330" w:type="dxa"/>
            <w:gridSpan w:val="3"/>
          </w:tcPr>
          <w:p w14:paraId="52966453" w14:textId="77777777" w:rsidR="00B9468B" w:rsidRPr="008476C1" w:rsidRDefault="00B9468B" w:rsidP="009B5E75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6C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8476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8476C1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8476C1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8476C1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468B" w:rsidRPr="008476C1" w14:paraId="55225FA7" w14:textId="77777777" w:rsidTr="0047698C">
        <w:trPr>
          <w:tblHeader/>
        </w:trPr>
        <w:tc>
          <w:tcPr>
            <w:tcW w:w="5760" w:type="dxa"/>
          </w:tcPr>
          <w:p w14:paraId="312C3EEB" w14:textId="5527CF4E" w:rsidR="00B9468B" w:rsidRPr="008476C1" w:rsidRDefault="00B9468B" w:rsidP="009B5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0F6A3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8476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447B28" w:rsidRPr="00447B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476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952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</w:tcPr>
          <w:p w14:paraId="09769737" w14:textId="274859A4" w:rsidR="00B9468B" w:rsidRPr="008476C1" w:rsidRDefault="004D4DA4" w:rsidP="009B5E75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E068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2593C44A" w14:textId="77777777" w:rsidR="00B9468B" w:rsidRPr="008476C1" w:rsidRDefault="00B9468B" w:rsidP="009B5E75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30DE2446" w14:textId="2D7A9F26" w:rsidR="00B9468B" w:rsidRPr="008476C1" w:rsidRDefault="004D4DA4" w:rsidP="009B5E75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034F61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1E068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B9468B" w:rsidRPr="008476C1" w14:paraId="0A51AC86" w14:textId="77777777" w:rsidTr="0047698C">
        <w:trPr>
          <w:trHeight w:val="344"/>
          <w:tblHeader/>
        </w:trPr>
        <w:tc>
          <w:tcPr>
            <w:tcW w:w="5760" w:type="dxa"/>
          </w:tcPr>
          <w:p w14:paraId="22BC7BC9" w14:textId="77777777" w:rsidR="00B9468B" w:rsidRPr="008476C1" w:rsidRDefault="00B9468B" w:rsidP="009B5E75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</w:tcPr>
          <w:p w14:paraId="33E599FF" w14:textId="77777777" w:rsidR="00B9468B" w:rsidRPr="008476C1" w:rsidRDefault="00B9468B" w:rsidP="009B5E75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8476C1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8476C1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B9468B" w:rsidRPr="008476C1" w14:paraId="5736BA0C" w14:textId="77777777" w:rsidTr="0047698C">
        <w:tc>
          <w:tcPr>
            <w:tcW w:w="5760" w:type="dxa"/>
          </w:tcPr>
          <w:p w14:paraId="7A543ED5" w14:textId="77777777" w:rsidR="00B9468B" w:rsidRPr="008476C1" w:rsidRDefault="00B9468B" w:rsidP="009B5E75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76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0CFB6D64" w14:textId="77777777" w:rsidR="00B9468B" w:rsidRPr="008476C1" w:rsidRDefault="00B9468B" w:rsidP="009B5E7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4A03A1F" w14:textId="77777777" w:rsidR="00B9468B" w:rsidRPr="008476C1" w:rsidRDefault="00B9468B" w:rsidP="009B5E7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31E271DB" w14:textId="77777777" w:rsidR="00B9468B" w:rsidRPr="008476C1" w:rsidRDefault="00B9468B" w:rsidP="009B5E75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E068E" w:rsidRPr="008476C1" w14:paraId="3E8D5360" w14:textId="77777777" w:rsidTr="0047698C">
        <w:tc>
          <w:tcPr>
            <w:tcW w:w="5760" w:type="dxa"/>
          </w:tcPr>
          <w:p w14:paraId="698C2FE1" w14:textId="3F138823" w:rsidR="001E068E" w:rsidRPr="008476C1" w:rsidRDefault="001E068E" w:rsidP="001E068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9E074E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530" w:type="dxa"/>
          </w:tcPr>
          <w:p w14:paraId="4215BC8E" w14:textId="6131017F" w:rsidR="001E068E" w:rsidRPr="008476C1" w:rsidRDefault="00EA7BB9" w:rsidP="001E068E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A7BB9">
              <w:rPr>
                <w:rFonts w:ascii="Angsana New" w:hAnsi="Angsana New"/>
                <w:sz w:val="30"/>
                <w:szCs w:val="30"/>
                <w:lang w:val="en-US"/>
              </w:rPr>
              <w:t>517</w:t>
            </w:r>
          </w:p>
        </w:tc>
        <w:tc>
          <w:tcPr>
            <w:tcW w:w="270" w:type="dxa"/>
          </w:tcPr>
          <w:p w14:paraId="56EF6A0D" w14:textId="77777777" w:rsidR="001E068E" w:rsidRPr="008476C1" w:rsidRDefault="001E068E" w:rsidP="001E068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39C46617" w14:textId="615C8D07" w:rsidR="001E068E" w:rsidRPr="008476C1" w:rsidRDefault="001E068E" w:rsidP="001E068E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</w:tr>
      <w:tr w:rsidR="001E068E" w:rsidRPr="008476C1" w14:paraId="2C18BB0F" w14:textId="77777777" w:rsidTr="0047698C">
        <w:tc>
          <w:tcPr>
            <w:tcW w:w="5760" w:type="dxa"/>
          </w:tcPr>
          <w:p w14:paraId="6A287F77" w14:textId="735E0EC4" w:rsidR="001E068E" w:rsidRPr="008476C1" w:rsidRDefault="001E068E" w:rsidP="001E068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13C39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</w:tcPr>
          <w:p w14:paraId="2EAEDFC8" w14:textId="301357DA" w:rsidR="001E068E" w:rsidRDefault="00EA7BB9" w:rsidP="00EA7BB9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5CBD68C" w14:textId="77777777" w:rsidR="001E068E" w:rsidRPr="008476C1" w:rsidRDefault="001E068E" w:rsidP="001E068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77F278FF" w14:textId="6A3F8243" w:rsidR="001E068E" w:rsidRPr="002F029C" w:rsidRDefault="001E068E" w:rsidP="00BE09D8">
            <w:pPr>
              <w:pStyle w:val="a1"/>
              <w:tabs>
                <w:tab w:val="decimal" w:pos="522"/>
              </w:tabs>
              <w:ind w:right="3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</w:p>
        </w:tc>
      </w:tr>
      <w:tr w:rsidR="00297F9D" w:rsidRPr="008476C1" w14:paraId="7ABD17E0" w14:textId="77777777" w:rsidTr="0047698C">
        <w:tc>
          <w:tcPr>
            <w:tcW w:w="5760" w:type="dxa"/>
          </w:tcPr>
          <w:p w14:paraId="19AB12D5" w14:textId="05EBDCC1" w:rsidR="00297F9D" w:rsidRPr="00313C39" w:rsidRDefault="00297F9D" w:rsidP="00297F9D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52FE31B2" w14:textId="51B39150" w:rsidR="00297F9D" w:rsidRDefault="00297F9D" w:rsidP="00297F9D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CC55BF7" w14:textId="77777777" w:rsidR="00297F9D" w:rsidRPr="008476C1" w:rsidRDefault="00297F9D" w:rsidP="00297F9D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3A661EEC" w14:textId="70DA9BA7" w:rsidR="00297F9D" w:rsidRDefault="00297F9D" w:rsidP="00297F9D">
            <w:pPr>
              <w:pStyle w:val="a1"/>
              <w:tabs>
                <w:tab w:val="decimal" w:pos="522"/>
              </w:tabs>
              <w:ind w:right="16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</w:tr>
      <w:tr w:rsidR="00297F9D" w:rsidRPr="008476C1" w14:paraId="2EAE72C0" w14:textId="77777777" w:rsidTr="0047698C">
        <w:tc>
          <w:tcPr>
            <w:tcW w:w="5760" w:type="dxa"/>
          </w:tcPr>
          <w:p w14:paraId="53546ECB" w14:textId="77777777" w:rsidR="00297F9D" w:rsidRPr="008476C1" w:rsidRDefault="00297F9D" w:rsidP="00297F9D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</w:tcPr>
          <w:p w14:paraId="692B4C4B" w14:textId="3227FC87" w:rsidR="00297F9D" w:rsidRPr="008476C1" w:rsidRDefault="00297F9D" w:rsidP="00297F9D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1,294</w:t>
            </w:r>
          </w:p>
        </w:tc>
        <w:tc>
          <w:tcPr>
            <w:tcW w:w="270" w:type="dxa"/>
          </w:tcPr>
          <w:p w14:paraId="3D1ABE53" w14:textId="77777777" w:rsidR="00297F9D" w:rsidRPr="008476C1" w:rsidRDefault="00297F9D" w:rsidP="00297F9D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46045144" w14:textId="51450762" w:rsidR="00297F9D" w:rsidRPr="008476C1" w:rsidRDefault="00297F9D" w:rsidP="00297F9D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2,169</w:t>
            </w:r>
          </w:p>
        </w:tc>
      </w:tr>
      <w:tr w:rsidR="00297F9D" w:rsidRPr="008476C1" w14:paraId="03CAD33F" w14:textId="77777777" w:rsidTr="0047698C">
        <w:tc>
          <w:tcPr>
            <w:tcW w:w="5760" w:type="dxa"/>
          </w:tcPr>
          <w:p w14:paraId="1483348A" w14:textId="61437C17" w:rsidR="00297F9D" w:rsidRPr="008476C1" w:rsidRDefault="00297F9D" w:rsidP="00297F9D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14:paraId="088355B9" w14:textId="6B6196D5" w:rsidR="00297F9D" w:rsidRPr="008476C1" w:rsidRDefault="00297F9D" w:rsidP="00297F9D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317C478A" w14:textId="77777777" w:rsidR="00297F9D" w:rsidRPr="008476C1" w:rsidRDefault="00297F9D" w:rsidP="00297F9D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07D14EDB" w14:textId="7A5E524D" w:rsidR="00297F9D" w:rsidRPr="008476C1" w:rsidRDefault="00297F9D" w:rsidP="00297F9D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297F9D" w:rsidRPr="008476C1" w14:paraId="553DA1AB" w14:textId="77777777" w:rsidTr="0047698C">
        <w:tc>
          <w:tcPr>
            <w:tcW w:w="5760" w:type="dxa"/>
          </w:tcPr>
          <w:p w14:paraId="253B49C5" w14:textId="197B0095" w:rsidR="00297F9D" w:rsidRPr="008476C1" w:rsidRDefault="00297F9D" w:rsidP="00297F9D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E89D8A4" w14:textId="1ED212C5" w:rsidR="00297F9D" w:rsidRPr="008476C1" w:rsidRDefault="00297F9D" w:rsidP="00297F9D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948EFC2" w14:textId="77777777" w:rsidR="00297F9D" w:rsidRPr="008476C1" w:rsidRDefault="00297F9D" w:rsidP="00297F9D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3E22B9C5" w14:textId="7C26E3B5" w:rsidR="00297F9D" w:rsidRPr="009E7FDE" w:rsidRDefault="00297F9D" w:rsidP="00297F9D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7F9D" w:rsidRPr="008476C1" w14:paraId="2C45B945" w14:textId="77777777" w:rsidTr="0047698C">
        <w:tc>
          <w:tcPr>
            <w:tcW w:w="5760" w:type="dxa"/>
          </w:tcPr>
          <w:p w14:paraId="2A3FE6DD" w14:textId="7AFA9647" w:rsidR="00297F9D" w:rsidRDefault="00297F9D" w:rsidP="00297F9D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530" w:type="dxa"/>
          </w:tcPr>
          <w:p w14:paraId="70887FE7" w14:textId="77777777" w:rsidR="00297F9D" w:rsidRPr="008476C1" w:rsidRDefault="00297F9D" w:rsidP="00297F9D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3F9FB608" w14:textId="77777777" w:rsidR="00297F9D" w:rsidRPr="008476C1" w:rsidRDefault="00297F9D" w:rsidP="00297F9D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</w:tcPr>
          <w:p w14:paraId="6D172725" w14:textId="77777777" w:rsidR="00297F9D" w:rsidRDefault="00297F9D" w:rsidP="00297F9D">
            <w:pPr>
              <w:pStyle w:val="a1"/>
              <w:tabs>
                <w:tab w:val="decimal" w:pos="522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7F9D" w:rsidRPr="008476C1" w14:paraId="18962A12" w14:textId="77777777" w:rsidTr="0047698C">
        <w:tc>
          <w:tcPr>
            <w:tcW w:w="5760" w:type="dxa"/>
          </w:tcPr>
          <w:p w14:paraId="1716C765" w14:textId="5208B7B4" w:rsidR="00297F9D" w:rsidRPr="008476C1" w:rsidRDefault="00297F9D" w:rsidP="00297F9D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  <w:r w:rsidR="009E074E">
              <w:rPr>
                <w:rFonts w:ascii="Angsana New" w:hAnsi="Angsana New" w:hint="cs"/>
                <w:sz w:val="30"/>
                <w:szCs w:val="30"/>
                <w:cs/>
              </w:rPr>
              <w:t>สินค้า</w:t>
            </w:r>
          </w:p>
        </w:tc>
        <w:tc>
          <w:tcPr>
            <w:tcW w:w="1530" w:type="dxa"/>
          </w:tcPr>
          <w:p w14:paraId="5FEC274F" w14:textId="4C2C4934" w:rsidR="00297F9D" w:rsidRPr="00496096" w:rsidRDefault="00297F9D" w:rsidP="00297F9D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429</w:t>
            </w:r>
          </w:p>
        </w:tc>
        <w:tc>
          <w:tcPr>
            <w:tcW w:w="270" w:type="dxa"/>
          </w:tcPr>
          <w:p w14:paraId="01ACF5B1" w14:textId="77777777" w:rsidR="00297F9D" w:rsidRPr="008476C1" w:rsidRDefault="00297F9D" w:rsidP="00297F9D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635A41AB" w14:textId="7C3D323A" w:rsidR="00297F9D" w:rsidRPr="00E05AA5" w:rsidRDefault="00297F9D" w:rsidP="00297F9D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379</w:t>
            </w:r>
          </w:p>
        </w:tc>
      </w:tr>
      <w:tr w:rsidR="0029111C" w:rsidRPr="008476C1" w14:paraId="0209DCE4" w14:textId="77777777" w:rsidTr="0047698C">
        <w:tc>
          <w:tcPr>
            <w:tcW w:w="5760" w:type="dxa"/>
          </w:tcPr>
          <w:p w14:paraId="67D56E3B" w14:textId="769014BF" w:rsidR="0029111C" w:rsidRPr="008476C1" w:rsidRDefault="0029111C" w:rsidP="0029111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</w:tcPr>
          <w:p w14:paraId="01F2B54A" w14:textId="6313DC18" w:rsidR="0029111C" w:rsidRDefault="0029111C" w:rsidP="0029111C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572181EB" w14:textId="77777777" w:rsidR="0029111C" w:rsidRPr="008476C1" w:rsidRDefault="0029111C" w:rsidP="0029111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3B81EA64" w14:textId="23F474FA" w:rsidR="0029111C" w:rsidRDefault="0029111C" w:rsidP="0029111C">
            <w:pPr>
              <w:pStyle w:val="a1"/>
              <w:tabs>
                <w:tab w:val="decimal" w:pos="522"/>
              </w:tabs>
              <w:ind w:right="34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9111C" w:rsidRPr="008476C1" w14:paraId="5AB20585" w14:textId="77777777" w:rsidTr="0047698C">
        <w:tc>
          <w:tcPr>
            <w:tcW w:w="5760" w:type="dxa"/>
          </w:tcPr>
          <w:p w14:paraId="0E24AB53" w14:textId="449F1D10" w:rsidR="0029111C" w:rsidRPr="008476C1" w:rsidRDefault="0029111C" w:rsidP="0029111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530" w:type="dxa"/>
          </w:tcPr>
          <w:p w14:paraId="2FCD3884" w14:textId="1578ABEE" w:rsidR="0029111C" w:rsidRPr="008476C1" w:rsidRDefault="0029111C" w:rsidP="0029111C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6EFDDD9E" w14:textId="77777777" w:rsidR="0029111C" w:rsidRPr="008476C1" w:rsidRDefault="0029111C" w:rsidP="0029111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1C2BE30C" w14:textId="27C55CC8" w:rsidR="0029111C" w:rsidRDefault="0029111C" w:rsidP="0029111C">
            <w:pPr>
              <w:pStyle w:val="acctfourfigures"/>
              <w:tabs>
                <w:tab w:val="clear" w:pos="765"/>
              </w:tabs>
              <w:spacing w:line="240" w:lineRule="auto"/>
              <w:ind w:left="-165" w:right="166" w:hanging="9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29111C" w:rsidRPr="008476C1" w14:paraId="4D23AAE7" w14:textId="77777777" w:rsidTr="0047698C">
        <w:tc>
          <w:tcPr>
            <w:tcW w:w="5760" w:type="dxa"/>
          </w:tcPr>
          <w:p w14:paraId="152A3AD6" w14:textId="00927639" w:rsidR="0029111C" w:rsidRPr="008476C1" w:rsidRDefault="0029111C" w:rsidP="0029111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530" w:type="dxa"/>
          </w:tcPr>
          <w:p w14:paraId="101FED1A" w14:textId="30CA3225" w:rsidR="0029111C" w:rsidRDefault="0029111C" w:rsidP="0029111C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3D7AB41" w14:textId="77777777" w:rsidR="0029111C" w:rsidRPr="008476C1" w:rsidRDefault="0029111C" w:rsidP="0029111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73D1A7EA" w14:textId="3B1D6DAF" w:rsidR="0029111C" w:rsidRDefault="0029111C" w:rsidP="0029111C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29111C" w:rsidRPr="004C02BF" w14:paraId="6CDA0155" w14:textId="77777777" w:rsidTr="0047698C">
        <w:trPr>
          <w:trHeight w:val="182"/>
        </w:trPr>
        <w:tc>
          <w:tcPr>
            <w:tcW w:w="5760" w:type="dxa"/>
          </w:tcPr>
          <w:p w14:paraId="5113CF05" w14:textId="26154010" w:rsidR="0029111C" w:rsidRPr="008476C1" w:rsidRDefault="0029111C" w:rsidP="0029111C">
            <w:pPr>
              <w:tabs>
                <w:tab w:val="left" w:pos="342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FF9C336" w14:textId="18475D1D" w:rsidR="0029111C" w:rsidRPr="00F74BAF" w:rsidRDefault="0029111C" w:rsidP="0029111C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BC2EB00" w14:textId="77777777" w:rsidR="0029111C" w:rsidRPr="008476C1" w:rsidRDefault="0029111C" w:rsidP="0029111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30" w:type="dxa"/>
          </w:tcPr>
          <w:p w14:paraId="6FBE268E" w14:textId="04CBD6F7" w:rsidR="0029111C" w:rsidRPr="00E05AA5" w:rsidRDefault="0029111C" w:rsidP="0029111C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</w:tr>
      <w:tr w:rsidR="0029111C" w:rsidRPr="004C02BF" w14:paraId="5352216C" w14:textId="77777777" w:rsidTr="0047698C">
        <w:trPr>
          <w:trHeight w:val="182"/>
        </w:trPr>
        <w:tc>
          <w:tcPr>
            <w:tcW w:w="5760" w:type="dxa"/>
          </w:tcPr>
          <w:p w14:paraId="0D948367" w14:textId="1B026267" w:rsidR="0029111C" w:rsidRDefault="0029111C" w:rsidP="0029111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530" w:type="dxa"/>
          </w:tcPr>
          <w:p w14:paraId="1581B88C" w14:textId="77777777" w:rsidR="0029111C" w:rsidRPr="008476C1" w:rsidRDefault="0029111C" w:rsidP="0029111C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C919A31" w14:textId="77777777" w:rsidR="0029111C" w:rsidRPr="008476C1" w:rsidRDefault="0029111C" w:rsidP="0029111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1530" w:type="dxa"/>
          </w:tcPr>
          <w:p w14:paraId="68D520A4" w14:textId="77777777" w:rsidR="0029111C" w:rsidRDefault="0029111C" w:rsidP="0029111C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9111C" w:rsidRPr="008476C1" w14:paraId="438196CB" w14:textId="77777777" w:rsidTr="0047698C">
        <w:tc>
          <w:tcPr>
            <w:tcW w:w="5760" w:type="dxa"/>
          </w:tcPr>
          <w:p w14:paraId="0271FB84" w14:textId="37CBE1EE" w:rsidR="0029111C" w:rsidRPr="008476C1" w:rsidRDefault="0029111C" w:rsidP="0029111C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76C1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530" w:type="dxa"/>
          </w:tcPr>
          <w:p w14:paraId="69CA9E23" w14:textId="77777777" w:rsidR="0029111C" w:rsidRPr="008476C1" w:rsidRDefault="0029111C" w:rsidP="0029111C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1D21A4D9" w14:textId="77777777" w:rsidR="0029111C" w:rsidRPr="008476C1" w:rsidRDefault="0029111C" w:rsidP="0029111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2EBDD42D" w14:textId="77777777" w:rsidR="0029111C" w:rsidRPr="00E05AA5" w:rsidRDefault="0029111C" w:rsidP="0029111C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29111C" w:rsidRPr="008476C1" w14:paraId="06E9FC42" w14:textId="77777777" w:rsidTr="0047698C">
        <w:tc>
          <w:tcPr>
            <w:tcW w:w="5760" w:type="dxa"/>
          </w:tcPr>
          <w:p w14:paraId="5D82B86B" w14:textId="63EB2859" w:rsidR="0029111C" w:rsidRPr="008476C1" w:rsidRDefault="0029111C" w:rsidP="0029111C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8476C1">
              <w:rPr>
                <w:rFonts w:ascii="Angsana New" w:hAnsi="Angsana New"/>
                <w:sz w:val="30"/>
                <w:szCs w:val="30"/>
                <w:cs/>
              </w:rPr>
              <w:t>ผลประโยชน์ระยะ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  <w:r w:rsidRPr="008476C1">
              <w:rPr>
                <w:rFonts w:ascii="Angsana New" w:hAnsi="Angsana New"/>
                <w:sz w:val="30"/>
                <w:szCs w:val="30"/>
                <w:cs/>
              </w:rPr>
              <w:t>ของผู้บริหาร</w:t>
            </w:r>
          </w:p>
        </w:tc>
        <w:tc>
          <w:tcPr>
            <w:tcW w:w="1530" w:type="dxa"/>
          </w:tcPr>
          <w:p w14:paraId="7AE9D66E" w14:textId="77C1267A" w:rsidR="0029111C" w:rsidRPr="008476C1" w:rsidRDefault="0029111C" w:rsidP="0029111C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70" w:type="dxa"/>
          </w:tcPr>
          <w:p w14:paraId="77D439EF" w14:textId="77777777" w:rsidR="0029111C" w:rsidRPr="008476C1" w:rsidRDefault="0029111C" w:rsidP="0029111C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23BF8F52" w14:textId="71E08B29" w:rsidR="0029111C" w:rsidRPr="008476C1" w:rsidRDefault="0029111C" w:rsidP="0029111C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</w:tr>
      <w:tr w:rsidR="00533BE0" w:rsidRPr="008476C1" w14:paraId="4BF246C2" w14:textId="77777777" w:rsidTr="0047698C">
        <w:tc>
          <w:tcPr>
            <w:tcW w:w="5760" w:type="dxa"/>
          </w:tcPr>
          <w:p w14:paraId="7366DF25" w14:textId="20A60222" w:rsidR="00533BE0" w:rsidRPr="00D064DB" w:rsidRDefault="00533BE0" w:rsidP="00533BE0">
            <w:pPr>
              <w:tabs>
                <w:tab w:val="left" w:pos="342"/>
              </w:tabs>
              <w:ind w:firstLine="16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064D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4C8B9251" w14:textId="34DD00D3" w:rsidR="00533BE0" w:rsidRPr="00D064DB" w:rsidRDefault="00533BE0" w:rsidP="00533BE0">
            <w:pPr>
              <w:pStyle w:val="a1"/>
              <w:tabs>
                <w:tab w:val="decimal" w:pos="52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178FB47" w14:textId="77777777" w:rsidR="00533BE0" w:rsidRPr="00D064DB" w:rsidRDefault="00533BE0" w:rsidP="00533BE0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394CA211" w14:textId="12BFB142" w:rsidR="00533BE0" w:rsidRPr="00D064DB" w:rsidRDefault="00533BE0" w:rsidP="00533BE0">
            <w:pPr>
              <w:pStyle w:val="a1"/>
              <w:tabs>
                <w:tab w:val="decimal" w:pos="522"/>
              </w:tabs>
              <w:ind w:right="34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5C1E8201" w14:textId="77777777" w:rsidR="001A2AC0" w:rsidRPr="00C232E6" w:rsidRDefault="005B0CE3" w:rsidP="00847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2"/>
        <w:gridCol w:w="1170"/>
        <w:gridCol w:w="270"/>
        <w:gridCol w:w="1080"/>
        <w:gridCol w:w="270"/>
        <w:gridCol w:w="1080"/>
        <w:gridCol w:w="270"/>
        <w:gridCol w:w="1080"/>
      </w:tblGrid>
      <w:tr w:rsidR="001A2AC0" w:rsidRPr="00092012" w14:paraId="17A5B888" w14:textId="77777777" w:rsidTr="00365417">
        <w:tc>
          <w:tcPr>
            <w:tcW w:w="3942" w:type="dxa"/>
          </w:tcPr>
          <w:p w14:paraId="196E406D" w14:textId="77777777" w:rsidR="001A2AC0" w:rsidRPr="00092012" w:rsidRDefault="001A2AC0" w:rsidP="0036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5AA43D4" w14:textId="77777777" w:rsidR="001A2AC0" w:rsidRPr="00092012" w:rsidRDefault="001A2AC0" w:rsidP="00365417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</w:p>
        </w:tc>
        <w:tc>
          <w:tcPr>
            <w:tcW w:w="270" w:type="dxa"/>
          </w:tcPr>
          <w:p w14:paraId="5FF8F8A0" w14:textId="77777777" w:rsidR="001A2AC0" w:rsidRPr="00092012" w:rsidRDefault="001A2AC0" w:rsidP="00365417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D66FF71" w14:textId="77777777" w:rsidR="001A2AC0" w:rsidRDefault="001A2AC0" w:rsidP="00365417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236292C8" w14:textId="77777777" w:rsidR="001A2AC0" w:rsidRPr="00092012" w:rsidRDefault="001A2AC0" w:rsidP="00365417">
            <w:pPr>
              <w:ind w:right="72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2AC0" w:rsidRPr="00092012" w14:paraId="0D7B0CCA" w14:textId="77777777" w:rsidTr="00365417">
        <w:tc>
          <w:tcPr>
            <w:tcW w:w="3942" w:type="dxa"/>
          </w:tcPr>
          <w:p w14:paraId="4BA503E2" w14:textId="54AA651F" w:rsidR="001A2AC0" w:rsidRPr="00092012" w:rsidRDefault="001A2AC0" w:rsidP="0036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A2AC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1A2AC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31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170" w:type="dxa"/>
          </w:tcPr>
          <w:p w14:paraId="1492E413" w14:textId="66AFAD53" w:rsidR="001A2AC0" w:rsidRPr="00092012" w:rsidRDefault="001A2AC0" w:rsidP="00365417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624460C0" w14:textId="77777777" w:rsidR="001A2AC0" w:rsidRPr="00092012" w:rsidRDefault="001A2AC0" w:rsidP="00365417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4409A43" w14:textId="1E8C0626" w:rsidR="001A2AC0" w:rsidRPr="00092012" w:rsidRDefault="001A2AC0" w:rsidP="0036541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6D6AE77C" w14:textId="77777777" w:rsidR="001A2AC0" w:rsidRPr="00A20420" w:rsidRDefault="001A2AC0" w:rsidP="0036541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93F76A9" w14:textId="44B295D3" w:rsidR="001A2AC0" w:rsidRPr="00A20420" w:rsidRDefault="001A2AC0" w:rsidP="0036541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52B7F98D" w14:textId="77777777" w:rsidR="001A2AC0" w:rsidRPr="00A20420" w:rsidRDefault="001A2AC0" w:rsidP="0036541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6ED6CFD" w14:textId="4718DF80" w:rsidR="001A2AC0" w:rsidRPr="00A20420" w:rsidRDefault="001A2AC0" w:rsidP="00365417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20420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1A2AC0" w:rsidRPr="00092012" w14:paraId="7CAE0AD7" w14:textId="77777777" w:rsidTr="00365417">
        <w:trPr>
          <w:trHeight w:val="326"/>
        </w:trPr>
        <w:tc>
          <w:tcPr>
            <w:tcW w:w="3942" w:type="dxa"/>
          </w:tcPr>
          <w:p w14:paraId="44A663FE" w14:textId="77777777" w:rsidR="001A2AC0" w:rsidRPr="00092012" w:rsidRDefault="001A2AC0" w:rsidP="00365417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520" w:type="dxa"/>
            <w:gridSpan w:val="3"/>
          </w:tcPr>
          <w:p w14:paraId="3E56F378" w14:textId="77777777" w:rsidR="001A2AC0" w:rsidRPr="00092012" w:rsidRDefault="001A2AC0" w:rsidP="00365417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  <w:tc>
          <w:tcPr>
            <w:tcW w:w="270" w:type="dxa"/>
          </w:tcPr>
          <w:p w14:paraId="28C72786" w14:textId="77777777" w:rsidR="001A2AC0" w:rsidRPr="00092012" w:rsidRDefault="001A2AC0" w:rsidP="00365417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30" w:type="dxa"/>
            <w:gridSpan w:val="3"/>
          </w:tcPr>
          <w:p w14:paraId="7B440CDA" w14:textId="77777777" w:rsidR="001A2AC0" w:rsidRPr="00092012" w:rsidRDefault="001A2AC0" w:rsidP="00365417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092012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92012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ล้านบาท)</w:t>
            </w:r>
          </w:p>
        </w:tc>
      </w:tr>
      <w:tr w:rsidR="001A2AC0" w:rsidRPr="00092012" w14:paraId="4C49D212" w14:textId="77777777" w:rsidTr="00365417">
        <w:tc>
          <w:tcPr>
            <w:tcW w:w="3942" w:type="dxa"/>
          </w:tcPr>
          <w:p w14:paraId="3BE2DFDA" w14:textId="77777777" w:rsidR="001A2AC0" w:rsidRPr="00092012" w:rsidRDefault="001A2AC0" w:rsidP="00365417">
            <w:pPr>
              <w:tabs>
                <w:tab w:val="left" w:pos="34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09B290E1" w14:textId="77777777" w:rsidR="001A2AC0" w:rsidRPr="00092012" w:rsidRDefault="001A2AC0" w:rsidP="0036541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6CC3AF" w14:textId="77777777" w:rsidR="001A2AC0" w:rsidRPr="00092012" w:rsidRDefault="001A2AC0" w:rsidP="0036541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19BD00A" w14:textId="77777777" w:rsidR="001A2AC0" w:rsidRPr="00092012" w:rsidRDefault="001A2AC0" w:rsidP="00365417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88E3B5" w14:textId="77777777" w:rsidR="001A2AC0" w:rsidRPr="00092012" w:rsidRDefault="001A2AC0" w:rsidP="00365417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944296" w14:textId="77777777" w:rsidR="001A2AC0" w:rsidRPr="00092012" w:rsidRDefault="001A2AC0" w:rsidP="00365417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CB584D" w14:textId="77777777" w:rsidR="001A2AC0" w:rsidRPr="00092012" w:rsidRDefault="001A2AC0" w:rsidP="00365417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07335A" w14:textId="77777777" w:rsidR="001A2AC0" w:rsidRPr="00092012" w:rsidRDefault="001A2AC0" w:rsidP="00365417">
            <w:pPr>
              <w:pStyle w:val="a1"/>
              <w:tabs>
                <w:tab w:val="decimal" w:pos="1150"/>
              </w:tabs>
              <w:ind w:right="44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A2AC0" w:rsidRPr="00092012" w14:paraId="0B4AF40A" w14:textId="77777777" w:rsidTr="00365417">
        <w:tc>
          <w:tcPr>
            <w:tcW w:w="3942" w:type="dxa"/>
          </w:tcPr>
          <w:p w14:paraId="470CD63A" w14:textId="77777777" w:rsidR="001A2AC0" w:rsidRPr="00092012" w:rsidRDefault="001A2AC0" w:rsidP="0036541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5283592B" w14:textId="77777777" w:rsidR="001A2AC0" w:rsidRPr="005E0554" w:rsidRDefault="001A2AC0" w:rsidP="00365417">
            <w:pPr>
              <w:pStyle w:val="a1"/>
              <w:tabs>
                <w:tab w:val="decimal" w:pos="51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1400A841" w14:textId="77777777" w:rsidR="001A2AC0" w:rsidRPr="00092012" w:rsidRDefault="001A2AC0" w:rsidP="0036541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78439316" w14:textId="77777777" w:rsidR="001A2AC0" w:rsidRPr="00092012" w:rsidRDefault="001A2AC0" w:rsidP="00365417">
            <w:pPr>
              <w:pStyle w:val="a1"/>
              <w:tabs>
                <w:tab w:val="decimal" w:pos="426"/>
              </w:tabs>
              <w:ind w:right="16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36EAC26" w14:textId="77777777" w:rsidR="001A2AC0" w:rsidRDefault="001A2AC0" w:rsidP="00365417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7CF2311" w14:textId="77777777" w:rsidR="001A2AC0" w:rsidRDefault="001A2AC0" w:rsidP="00365417">
            <w:pPr>
              <w:pStyle w:val="a1"/>
              <w:tabs>
                <w:tab w:val="decimal" w:pos="697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105</w:t>
            </w:r>
          </w:p>
        </w:tc>
        <w:tc>
          <w:tcPr>
            <w:tcW w:w="270" w:type="dxa"/>
          </w:tcPr>
          <w:p w14:paraId="40812748" w14:textId="77777777" w:rsidR="001A2AC0" w:rsidRDefault="001A2AC0" w:rsidP="00365417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35CCC269" w14:textId="77777777" w:rsidR="001A2AC0" w:rsidRDefault="001A2AC0" w:rsidP="00365417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</w:tr>
      <w:tr w:rsidR="001A2AC0" w:rsidRPr="00092012" w14:paraId="34EB1EBE" w14:textId="77777777" w:rsidTr="00365417">
        <w:tc>
          <w:tcPr>
            <w:tcW w:w="3942" w:type="dxa"/>
          </w:tcPr>
          <w:p w14:paraId="5580D875" w14:textId="77777777" w:rsidR="001A2AC0" w:rsidRPr="00092012" w:rsidRDefault="001A2AC0" w:rsidP="0036541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AFCDC84" w14:textId="77777777" w:rsidR="001A2AC0" w:rsidRPr="005E0554" w:rsidRDefault="001A2AC0" w:rsidP="00365417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1A48FE3" w14:textId="77777777" w:rsidR="001A2AC0" w:rsidRPr="00092012" w:rsidRDefault="001A2AC0" w:rsidP="0036541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0130F2CD" w14:textId="77777777" w:rsidR="001A2AC0" w:rsidRDefault="001A2AC0" w:rsidP="00365417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DDF5533" w14:textId="77777777" w:rsidR="001A2AC0" w:rsidRDefault="001A2AC0" w:rsidP="00365417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BD45E3F" w14:textId="77777777" w:rsidR="001A2AC0" w:rsidRDefault="001A2AC0" w:rsidP="00365417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305839" w14:textId="77777777" w:rsidR="001A2AC0" w:rsidRDefault="001A2AC0" w:rsidP="00365417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2B56B87" w14:textId="77777777" w:rsidR="001A2AC0" w:rsidRDefault="001A2AC0" w:rsidP="00365417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2AC0" w:rsidRPr="00092012" w14:paraId="73555FC2" w14:textId="77777777" w:rsidTr="00365417">
        <w:tc>
          <w:tcPr>
            <w:tcW w:w="3942" w:type="dxa"/>
          </w:tcPr>
          <w:p w14:paraId="3B072CE0" w14:textId="77777777" w:rsidR="001A2AC0" w:rsidRPr="00092012" w:rsidRDefault="001A2AC0" w:rsidP="0036541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</w:tcPr>
          <w:p w14:paraId="1D515CA7" w14:textId="77777777" w:rsidR="001A2AC0" w:rsidRPr="005E0554" w:rsidRDefault="001A2AC0" w:rsidP="00365417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55C2CE3" w14:textId="77777777" w:rsidR="001A2AC0" w:rsidRPr="00092012" w:rsidRDefault="001A2AC0" w:rsidP="0036541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4C32DF79" w14:textId="77777777" w:rsidR="001A2AC0" w:rsidRDefault="001A2AC0" w:rsidP="00365417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B40B15" w14:textId="77777777" w:rsidR="001A2AC0" w:rsidRDefault="001A2AC0" w:rsidP="00365417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41A1492" w14:textId="77777777" w:rsidR="001A2AC0" w:rsidRDefault="001A2AC0" w:rsidP="00365417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7940D1E" w14:textId="77777777" w:rsidR="001A2AC0" w:rsidRDefault="001A2AC0" w:rsidP="00365417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5C7F6D6" w14:textId="77777777" w:rsidR="001A2AC0" w:rsidRDefault="001A2AC0" w:rsidP="00365417">
            <w:pPr>
              <w:pStyle w:val="a1"/>
              <w:tabs>
                <w:tab w:val="decimal" w:pos="115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A2AC0" w:rsidRPr="00092012" w14:paraId="34DE8100" w14:textId="77777777" w:rsidTr="00365417">
        <w:tc>
          <w:tcPr>
            <w:tcW w:w="3942" w:type="dxa"/>
          </w:tcPr>
          <w:p w14:paraId="2D478486" w14:textId="77777777" w:rsidR="001A2AC0" w:rsidRPr="00092012" w:rsidRDefault="001A2AC0" w:rsidP="0036541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9201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14:paraId="2BB3C3A6" w14:textId="77777777" w:rsidR="001A2AC0" w:rsidRPr="005E0554" w:rsidRDefault="001A2AC0" w:rsidP="00365417">
            <w:pPr>
              <w:pStyle w:val="a1"/>
              <w:tabs>
                <w:tab w:val="decimal" w:pos="792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2A658F46" w14:textId="77777777" w:rsidR="001A2AC0" w:rsidRPr="00092012" w:rsidRDefault="001A2AC0" w:rsidP="00365417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080" w:type="dxa"/>
          </w:tcPr>
          <w:p w14:paraId="15362D59" w14:textId="77777777" w:rsidR="001A2AC0" w:rsidRPr="00092012" w:rsidRDefault="001A2AC0" w:rsidP="00365417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5A767CA8" w14:textId="77777777" w:rsidR="001A2AC0" w:rsidRDefault="001A2AC0" w:rsidP="00365417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0E992442" w14:textId="77777777" w:rsidR="001A2AC0" w:rsidRDefault="001A2AC0" w:rsidP="00365417">
            <w:pPr>
              <w:pStyle w:val="a1"/>
              <w:tabs>
                <w:tab w:val="decimal" w:pos="704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270" w:type="dxa"/>
          </w:tcPr>
          <w:p w14:paraId="2410A8AF" w14:textId="77777777" w:rsidR="001A2AC0" w:rsidRDefault="001A2AC0" w:rsidP="00365417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2E23F799" w14:textId="77777777" w:rsidR="001A2AC0" w:rsidRDefault="001A2AC0" w:rsidP="00365417">
            <w:pPr>
              <w:pStyle w:val="a1"/>
              <w:tabs>
                <w:tab w:val="decimal" w:pos="886"/>
              </w:tabs>
              <w:ind w:right="16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</w:tr>
    </w:tbl>
    <w:p w14:paraId="0E919CF5" w14:textId="4E70E56E" w:rsidR="00F74BAF" w:rsidRPr="00C232E6" w:rsidRDefault="00F74BAF" w:rsidP="008476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8476C1" w:rsidRPr="0004344A" w14:paraId="2B77D3CE" w14:textId="77777777" w:rsidTr="006F751E">
        <w:trPr>
          <w:tblHeader/>
        </w:trPr>
        <w:tc>
          <w:tcPr>
            <w:tcW w:w="5760" w:type="dxa"/>
          </w:tcPr>
          <w:p w14:paraId="70115866" w14:textId="77777777" w:rsidR="00C232E6" w:rsidRDefault="00C232E6" w:rsidP="00C232E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93B7A28" w14:textId="70185211" w:rsidR="008476C1" w:rsidRPr="0004344A" w:rsidRDefault="00C232E6" w:rsidP="00C232E6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232E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3330" w:type="dxa"/>
            <w:gridSpan w:val="3"/>
          </w:tcPr>
          <w:p w14:paraId="09CA2847" w14:textId="77777777" w:rsidR="008476C1" w:rsidRPr="0004344A" w:rsidRDefault="008476C1" w:rsidP="009470AC">
            <w:pPr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04344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4782" w:rsidRPr="0004344A" w14:paraId="6B18EB5A" w14:textId="77777777" w:rsidTr="006F751E">
        <w:trPr>
          <w:tblHeader/>
        </w:trPr>
        <w:tc>
          <w:tcPr>
            <w:tcW w:w="5760" w:type="dxa"/>
          </w:tcPr>
          <w:p w14:paraId="29A8783F" w14:textId="0B7ACE53" w:rsidR="004C4782" w:rsidRPr="00313C39" w:rsidRDefault="004C4782" w:rsidP="004C47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13C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313C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13C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313C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13C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13C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530" w:type="dxa"/>
          </w:tcPr>
          <w:p w14:paraId="3F19C009" w14:textId="3350944E" w:rsidR="004C4782" w:rsidRPr="0004344A" w:rsidRDefault="004C4782" w:rsidP="004C4782">
            <w:pPr>
              <w:pStyle w:val="a1"/>
              <w:ind w:right="-108" w:hanging="10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E068E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59E8E71E" w14:textId="77777777" w:rsidR="004C4782" w:rsidRPr="0004344A" w:rsidRDefault="004C4782" w:rsidP="004C4782">
            <w:pPr>
              <w:pStyle w:val="a1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56F75F89" w14:textId="47CBCB02" w:rsidR="004C4782" w:rsidRPr="0004344A" w:rsidRDefault="004C4782" w:rsidP="004C4782">
            <w:pPr>
              <w:pStyle w:val="a1"/>
              <w:ind w:right="-108" w:hanging="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</w:t>
            </w:r>
            <w:r w:rsidR="001E068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8476C1" w:rsidRPr="0004344A" w14:paraId="45ABC4E5" w14:textId="77777777" w:rsidTr="006F751E">
        <w:trPr>
          <w:trHeight w:val="344"/>
          <w:tblHeader/>
        </w:trPr>
        <w:tc>
          <w:tcPr>
            <w:tcW w:w="5760" w:type="dxa"/>
          </w:tcPr>
          <w:p w14:paraId="3609BAB5" w14:textId="77777777" w:rsidR="008476C1" w:rsidRPr="0004344A" w:rsidRDefault="008476C1" w:rsidP="009470AC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3330" w:type="dxa"/>
            <w:gridSpan w:val="3"/>
          </w:tcPr>
          <w:p w14:paraId="2E4C7185" w14:textId="77777777" w:rsidR="008476C1" w:rsidRPr="0004344A" w:rsidRDefault="008476C1" w:rsidP="009470AC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04344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04344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8476C1" w:rsidRPr="0004344A" w14:paraId="3557A962" w14:textId="77777777" w:rsidTr="006F751E">
        <w:trPr>
          <w:trHeight w:val="335"/>
        </w:trPr>
        <w:tc>
          <w:tcPr>
            <w:tcW w:w="5760" w:type="dxa"/>
          </w:tcPr>
          <w:p w14:paraId="69AD6D44" w14:textId="77777777" w:rsidR="008476C1" w:rsidRPr="0004344A" w:rsidRDefault="008476C1" w:rsidP="009470AC">
            <w:pPr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="001435FF"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และลูกหนี้</w:t>
            </w:r>
            <w:r w:rsidR="00B8717A"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="001435FF"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330" w:type="dxa"/>
            <w:gridSpan w:val="3"/>
          </w:tcPr>
          <w:p w14:paraId="3D45AF02" w14:textId="77777777" w:rsidR="008476C1" w:rsidRPr="0004344A" w:rsidRDefault="008476C1" w:rsidP="009470AC">
            <w:pPr>
              <w:pStyle w:val="a1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1E068E" w:rsidRPr="0004344A" w14:paraId="75653257" w14:textId="77777777">
        <w:tc>
          <w:tcPr>
            <w:tcW w:w="5760" w:type="dxa"/>
          </w:tcPr>
          <w:p w14:paraId="7F09DD47" w14:textId="77777777" w:rsidR="001E068E" w:rsidRPr="0004344A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387AF457" w14:textId="3EB807CD" w:rsidR="001E068E" w:rsidRPr="0004344A" w:rsidRDefault="00C12A0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12A0E">
              <w:rPr>
                <w:rFonts w:ascii="Angsana New" w:hAnsi="Angsana New"/>
                <w:sz w:val="30"/>
                <w:szCs w:val="30"/>
                <w:cs/>
              </w:rPr>
              <w:t>117</w:t>
            </w:r>
            <w:r w:rsidRPr="00C12A0E">
              <w:rPr>
                <w:rFonts w:ascii="Angsana New" w:hAnsi="Angsana New"/>
                <w:sz w:val="30"/>
                <w:szCs w:val="30"/>
              </w:rPr>
              <w:t>,</w:t>
            </w:r>
            <w:r w:rsidRPr="00C12A0E">
              <w:rPr>
                <w:rFonts w:ascii="Angsana New" w:hAnsi="Angsana New"/>
                <w:sz w:val="30"/>
                <w:szCs w:val="30"/>
                <w:cs/>
              </w:rPr>
              <w:t>449</w:t>
            </w:r>
          </w:p>
        </w:tc>
        <w:tc>
          <w:tcPr>
            <w:tcW w:w="270" w:type="dxa"/>
            <w:vAlign w:val="bottom"/>
          </w:tcPr>
          <w:p w14:paraId="5FFC77B5" w14:textId="77777777" w:rsidR="001E068E" w:rsidRPr="0004344A" w:rsidRDefault="001E068E" w:rsidP="001E068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3894D3E" w14:textId="7B3F0F45" w:rsidR="001E068E" w:rsidRPr="0004344A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70,029</w:t>
            </w:r>
          </w:p>
        </w:tc>
      </w:tr>
      <w:tr w:rsidR="001E068E" w:rsidRPr="0004344A" w14:paraId="198A8539" w14:textId="77777777">
        <w:tc>
          <w:tcPr>
            <w:tcW w:w="5760" w:type="dxa"/>
          </w:tcPr>
          <w:p w14:paraId="46492652" w14:textId="77777777" w:rsidR="001E068E" w:rsidRPr="0004344A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F4FF539" w14:textId="48909BA2" w:rsidR="001E068E" w:rsidRPr="0004344A" w:rsidRDefault="00EE05DC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05DC">
              <w:rPr>
                <w:rFonts w:ascii="Angsana New" w:hAnsi="Angsana New"/>
                <w:sz w:val="30"/>
                <w:szCs w:val="30"/>
                <w:cs/>
              </w:rPr>
              <w:t>86</w:t>
            </w:r>
            <w:r w:rsidRPr="00EE05DC">
              <w:rPr>
                <w:rFonts w:ascii="Angsana New" w:hAnsi="Angsana New"/>
                <w:sz w:val="30"/>
                <w:szCs w:val="30"/>
              </w:rPr>
              <w:t>,</w:t>
            </w:r>
            <w:r w:rsidRPr="00EE05DC">
              <w:rPr>
                <w:rFonts w:ascii="Angsana New" w:hAnsi="Angsana New"/>
                <w:sz w:val="30"/>
                <w:szCs w:val="30"/>
                <w:cs/>
              </w:rPr>
              <w:t>278</w:t>
            </w:r>
          </w:p>
        </w:tc>
        <w:tc>
          <w:tcPr>
            <w:tcW w:w="270" w:type="dxa"/>
            <w:vAlign w:val="bottom"/>
          </w:tcPr>
          <w:p w14:paraId="397F78F4" w14:textId="77777777" w:rsidR="001E068E" w:rsidRPr="0004344A" w:rsidRDefault="001E068E" w:rsidP="001E068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A4FFC2F" w14:textId="6D2B6992" w:rsidR="001E068E" w:rsidRPr="0004344A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121,215</w:t>
            </w:r>
          </w:p>
        </w:tc>
      </w:tr>
      <w:tr w:rsidR="001E068E" w:rsidRPr="0004344A" w14:paraId="7ABF2948" w14:textId="77777777">
        <w:trPr>
          <w:trHeight w:val="316"/>
        </w:trPr>
        <w:tc>
          <w:tcPr>
            <w:tcW w:w="5760" w:type="dxa"/>
          </w:tcPr>
          <w:p w14:paraId="72258FA1" w14:textId="77777777" w:rsidR="001E068E" w:rsidRPr="0004344A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6040EF9" w14:textId="69DCE68F" w:rsidR="001E068E" w:rsidRPr="002F029C" w:rsidRDefault="00C12A0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A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203</w:t>
            </w:r>
            <w:r w:rsidRPr="00C12A0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C12A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727</w:t>
            </w:r>
          </w:p>
        </w:tc>
        <w:tc>
          <w:tcPr>
            <w:tcW w:w="270" w:type="dxa"/>
            <w:vAlign w:val="bottom"/>
          </w:tcPr>
          <w:p w14:paraId="04BF2720" w14:textId="77777777" w:rsidR="001E068E" w:rsidRPr="0004344A" w:rsidRDefault="001E068E" w:rsidP="001E068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44CA0BC" w14:textId="3EE1E8EC" w:rsidR="001E068E" w:rsidRPr="0004344A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191,244</w:t>
            </w:r>
          </w:p>
        </w:tc>
      </w:tr>
      <w:tr w:rsidR="001E068E" w:rsidRPr="0004344A" w14:paraId="3E71C273" w14:textId="77777777">
        <w:tc>
          <w:tcPr>
            <w:tcW w:w="5760" w:type="dxa"/>
          </w:tcPr>
          <w:p w14:paraId="5D10B826" w14:textId="0800C4A9" w:rsidR="001E068E" w:rsidRPr="0004344A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5757A0C" w14:textId="77777777" w:rsidR="001E068E" w:rsidRPr="0004344A" w:rsidRDefault="001E068E" w:rsidP="001E068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6D7FBF1" w14:textId="77777777" w:rsidR="001E068E" w:rsidRPr="0004344A" w:rsidRDefault="001E068E" w:rsidP="001E068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06E947BD" w14:textId="77777777" w:rsidR="001E068E" w:rsidRPr="0004344A" w:rsidRDefault="001E068E" w:rsidP="001E068E">
            <w:pPr>
              <w:pStyle w:val="a1"/>
              <w:ind w:right="25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E068E" w:rsidRPr="0004344A" w14:paraId="3472E7B7" w14:textId="77777777">
        <w:tc>
          <w:tcPr>
            <w:tcW w:w="5760" w:type="dxa"/>
          </w:tcPr>
          <w:p w14:paraId="01002EB1" w14:textId="208543CA" w:rsidR="001E068E" w:rsidRPr="0004344A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</w:tcPr>
          <w:p w14:paraId="7F0BF910" w14:textId="77777777" w:rsidR="001E068E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95EE6EF" w14:textId="77777777" w:rsidR="001E068E" w:rsidRPr="0004344A" w:rsidRDefault="001E068E" w:rsidP="001E068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18CE111B" w14:textId="77777777" w:rsidR="001E068E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068E" w:rsidRPr="0004344A" w14:paraId="5CCF0CD1" w14:textId="77777777">
        <w:tc>
          <w:tcPr>
            <w:tcW w:w="5760" w:type="dxa"/>
          </w:tcPr>
          <w:p w14:paraId="2D3D96BC" w14:textId="77777777" w:rsidR="001E068E" w:rsidRPr="0004344A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530" w:type="dxa"/>
          </w:tcPr>
          <w:p w14:paraId="2ECC85C9" w14:textId="047BD267" w:rsidR="001E068E" w:rsidRPr="00945E22" w:rsidRDefault="00EE05DC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05DC">
              <w:rPr>
                <w:rFonts w:ascii="Angsana New" w:hAnsi="Angsana New"/>
                <w:sz w:val="30"/>
                <w:szCs w:val="30"/>
              </w:rPr>
              <w:t>390,109</w:t>
            </w:r>
          </w:p>
        </w:tc>
        <w:tc>
          <w:tcPr>
            <w:tcW w:w="270" w:type="dxa"/>
            <w:vAlign w:val="bottom"/>
          </w:tcPr>
          <w:p w14:paraId="7735418A" w14:textId="77777777" w:rsidR="001E068E" w:rsidRPr="0004344A" w:rsidRDefault="001E068E" w:rsidP="001E068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</w:tcPr>
          <w:p w14:paraId="51203CF3" w14:textId="79AD105D" w:rsidR="001E068E" w:rsidRPr="0004344A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662,971</w:t>
            </w:r>
          </w:p>
        </w:tc>
      </w:tr>
      <w:tr w:rsidR="001E068E" w:rsidRPr="0004344A" w14:paraId="79B468E4" w14:textId="77777777">
        <w:tc>
          <w:tcPr>
            <w:tcW w:w="5760" w:type="dxa"/>
          </w:tcPr>
          <w:p w14:paraId="0E2BA644" w14:textId="77777777" w:rsidR="001E068E" w:rsidRPr="0004344A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B96273D" w14:textId="3DC109DB" w:rsidR="001E068E" w:rsidRPr="00945E22" w:rsidRDefault="00EE05DC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vAlign w:val="bottom"/>
          </w:tcPr>
          <w:p w14:paraId="0A6C3345" w14:textId="77777777" w:rsidR="001E068E" w:rsidRPr="0004344A" w:rsidRDefault="001E068E" w:rsidP="001E068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3F784F4" w14:textId="30BFA350" w:rsidR="001E068E" w:rsidRPr="0004344A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1,712</w:t>
            </w:r>
          </w:p>
        </w:tc>
      </w:tr>
      <w:tr w:rsidR="001E068E" w:rsidRPr="0004344A" w14:paraId="516813E3" w14:textId="77777777">
        <w:trPr>
          <w:trHeight w:val="424"/>
        </w:trPr>
        <w:tc>
          <w:tcPr>
            <w:tcW w:w="5760" w:type="dxa"/>
          </w:tcPr>
          <w:p w14:paraId="1928F488" w14:textId="77777777" w:rsidR="001E068E" w:rsidRPr="0004344A" w:rsidRDefault="001E068E" w:rsidP="001E068E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39C911" w14:textId="767997F4" w:rsidR="001E068E" w:rsidRPr="002F029C" w:rsidRDefault="00EE05DC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05DC">
              <w:rPr>
                <w:rFonts w:ascii="Angsana New" w:hAnsi="Angsana New"/>
                <w:b/>
                <w:bCs/>
                <w:sz w:val="30"/>
                <w:szCs w:val="30"/>
              </w:rPr>
              <w:t>390,127</w:t>
            </w:r>
          </w:p>
        </w:tc>
        <w:tc>
          <w:tcPr>
            <w:tcW w:w="270" w:type="dxa"/>
            <w:vAlign w:val="bottom"/>
          </w:tcPr>
          <w:p w14:paraId="6AE36BD6" w14:textId="77777777" w:rsidR="001E068E" w:rsidRPr="0004344A" w:rsidRDefault="001E068E" w:rsidP="001E068E">
            <w:pPr>
              <w:pStyle w:val="a1"/>
              <w:tabs>
                <w:tab w:val="decimal" w:pos="792"/>
              </w:tabs>
              <w:ind w:right="44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1ACE8B4" w14:textId="0200A602" w:rsidR="001E068E" w:rsidRPr="0004344A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664,683</w:t>
            </w:r>
          </w:p>
        </w:tc>
      </w:tr>
    </w:tbl>
    <w:p w14:paraId="6FF052BA" w14:textId="77777777" w:rsidR="00400A9A" w:rsidRPr="00981AB5" w:rsidRDefault="00400A9A" w:rsidP="0057621F">
      <w:pPr>
        <w:ind w:right="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FA04E77" w14:textId="3AF6A0CB" w:rsidR="00516246" w:rsidRPr="00832F49" w:rsidRDefault="00516246" w:rsidP="0090747D">
      <w:pPr>
        <w:ind w:left="540" w:right="45"/>
        <w:jc w:val="thaiDistribute"/>
        <w:rPr>
          <w:rFonts w:ascii="Angsana New" w:hAnsi="Angsana New"/>
          <w:i/>
          <w:iCs/>
          <w:sz w:val="30"/>
          <w:szCs w:val="30"/>
        </w:rPr>
      </w:pPr>
      <w:r w:rsidRPr="00832F49">
        <w:rPr>
          <w:rFonts w:ascii="Angsana New" w:hAnsi="Angsana New" w:hint="cs"/>
          <w:i/>
          <w:iCs/>
          <w:sz w:val="30"/>
          <w:szCs w:val="30"/>
          <w:cs/>
        </w:rPr>
        <w:t>สัญญาที่สำคัญกับบุคคลหรือกิจการที่เกี่ยวข้องกัน</w:t>
      </w:r>
    </w:p>
    <w:p w14:paraId="748DE112" w14:textId="77777777" w:rsidR="00376642" w:rsidRPr="00981AB5" w:rsidRDefault="00376642" w:rsidP="00FA3CB0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E306D60" w14:textId="3A1C977E" w:rsidR="00376642" w:rsidRPr="00630031" w:rsidRDefault="00376642" w:rsidP="00376642">
      <w:pPr>
        <w:ind w:left="540" w:right="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30031">
        <w:rPr>
          <w:rFonts w:asciiTheme="majorBidi" w:hAnsiTheme="majorBidi" w:cstheme="majorBidi"/>
          <w:spacing w:val="2"/>
          <w:sz w:val="30"/>
          <w:szCs w:val="30"/>
          <w:cs/>
        </w:rPr>
        <w:t>บริษัทมีสัญญาซื้อเยื่อกระดาษกับกิจการที่เกี่ยวข้องกันในต่างประเทศแห่ง</w:t>
      </w:r>
      <w:r w:rsidRPr="00630031">
        <w:rPr>
          <w:rFonts w:asciiTheme="majorBidi" w:hAnsiTheme="majorBidi" w:cstheme="majorBidi" w:hint="cs"/>
          <w:spacing w:val="2"/>
          <w:sz w:val="30"/>
          <w:szCs w:val="30"/>
          <w:cs/>
        </w:rPr>
        <w:t>หนึ่ง</w:t>
      </w:r>
      <w:r w:rsidRPr="00630031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เพื่อซื้อเยื่อกระดาษในปริมาณและราคาตามที่กำหนดไว้ในสัญญา สัญญาดังกล่าว</w:t>
      </w:r>
      <w:r w:rsidRPr="00630031">
        <w:rPr>
          <w:rFonts w:asciiTheme="majorBidi" w:hAnsiTheme="majorBidi" w:cstheme="majorBidi" w:hint="cs"/>
          <w:spacing w:val="2"/>
          <w:sz w:val="30"/>
          <w:szCs w:val="30"/>
          <w:cs/>
        </w:rPr>
        <w:t>จะมีผลจนถึง</w:t>
      </w:r>
      <w:r w:rsidRPr="00630031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Pr="00630031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Pr="00630031">
        <w:rPr>
          <w:rFonts w:asciiTheme="majorBidi" w:hAnsiTheme="majorBidi" w:cstheme="majorBidi" w:hint="cs"/>
          <w:spacing w:val="2"/>
          <w:sz w:val="30"/>
          <w:szCs w:val="30"/>
          <w:cs/>
        </w:rPr>
        <w:t>มีนาคม</w:t>
      </w:r>
      <w:r w:rsidRPr="00630031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630031">
        <w:rPr>
          <w:rFonts w:asciiTheme="majorBidi" w:hAnsiTheme="majorBidi" w:cstheme="majorBidi"/>
          <w:spacing w:val="2"/>
          <w:sz w:val="30"/>
          <w:szCs w:val="30"/>
        </w:rPr>
        <w:t>25</w:t>
      </w:r>
      <w:r w:rsidR="00BB3FEB" w:rsidRPr="00630031">
        <w:rPr>
          <w:rFonts w:asciiTheme="majorBidi" w:hAnsiTheme="majorBidi" w:cstheme="majorBidi"/>
          <w:spacing w:val="2"/>
          <w:sz w:val="30"/>
          <w:szCs w:val="30"/>
        </w:rPr>
        <w:t>70</w:t>
      </w:r>
      <w:r w:rsidRPr="00630031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</w:p>
    <w:p w14:paraId="62E0CCCC" w14:textId="77777777" w:rsidR="00376642" w:rsidRPr="00981AB5" w:rsidRDefault="00376642" w:rsidP="00376642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5AFA86B" w14:textId="33C4446F" w:rsidR="00EF12B9" w:rsidRDefault="00A253C8" w:rsidP="00EF12B9">
      <w:pPr>
        <w:ind w:left="540" w:right="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เงินลงทุนในบริษัทร่วมและการร่วมค้าของบริษัท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ได้แก่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AV Group NB Inc., AV Terrace Bay Inc., Birla </w:t>
      </w:r>
      <w:proofErr w:type="gramStart"/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Jingwei 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>Fibers</w:t>
      </w:r>
      <w:proofErr w:type="gramEnd"/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 Co., Ltd.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และ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-4"/>
          <w:sz w:val="30"/>
          <w:szCs w:val="30"/>
        </w:rPr>
        <w:t xml:space="preserve">Aditya Group AB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จะต้องคงไว้ตามสัดส่วนที่ระบุไว้กับผู้ให้กู้ตามวงเงินสินเชื่อที่ให้แก่บริษัทร่วมและกิจการร่วมค้าคงค้างอยู่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ทั้งนี้โดยมิได้เป็นการค้ำประกันการชำระคืนแก่ผู้ให้กู้เหล่านั้น</w:t>
      </w:r>
      <w:r w:rsidRPr="001E5D4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ตกลงว่ากิจการของบริษัทร่วมและกิจการร่วมค้าเหล่านี้จะได้รับการจัดการในลักษณะที่สามารถปฏิบัติตามภาระผูกพันทา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ง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การเงินของ</w:t>
      </w:r>
      <w:r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ตนเองได้</w:t>
      </w:r>
      <w:r w:rsidRPr="001E5D4A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นอกจากนี้การประกาศจ่ายเงินปันผลโดย</w:t>
      </w:r>
      <w:r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</w:t>
      </w:r>
      <w:r w:rsidRPr="001E5D4A">
        <w:rPr>
          <w:rFonts w:asciiTheme="majorBidi" w:hAnsiTheme="majorBidi" w:cstheme="majorBidi"/>
          <w:spacing w:val="2"/>
          <w:sz w:val="30"/>
          <w:szCs w:val="30"/>
        </w:rPr>
        <w:t>AV Group NB Inc.</w:t>
      </w:r>
      <w:r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และ </w:t>
      </w:r>
      <w:r w:rsidRPr="001E5D4A">
        <w:rPr>
          <w:rFonts w:asciiTheme="majorBidi" w:hAnsiTheme="majorBidi" w:cstheme="majorBidi"/>
          <w:spacing w:val="2"/>
          <w:sz w:val="30"/>
          <w:szCs w:val="30"/>
        </w:rPr>
        <w:t>AV Terrace Bay Inc.</w:t>
      </w:r>
      <w:r w:rsidRPr="001E5D4A">
        <w:rPr>
          <w:rFonts w:asciiTheme="majorBidi" w:hAnsiTheme="majorBidi" w:cstheme="majorBidi" w:hint="cs"/>
          <w:spacing w:val="2"/>
          <w:sz w:val="30"/>
          <w:szCs w:val="30"/>
          <w:cs/>
        </w:rPr>
        <w:t>ต้องได้รับความ</w:t>
      </w:r>
      <w:r w:rsidRPr="001E5D4A">
        <w:rPr>
          <w:rFonts w:asciiTheme="majorBidi" w:hAnsiTheme="majorBidi" w:cstheme="majorBidi" w:hint="cs"/>
          <w:spacing w:val="-4"/>
          <w:sz w:val="30"/>
          <w:szCs w:val="30"/>
          <w:cs/>
        </w:rPr>
        <w:t>ยินยอมจากผู้ให้กู้</w:t>
      </w:r>
    </w:p>
    <w:p w14:paraId="7CD8E195" w14:textId="3742ED6B" w:rsidR="00981AB5" w:rsidRDefault="00981AB5" w:rsidP="00981AB5">
      <w:pPr>
        <w:ind w:right="45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E1BE243" w14:textId="77777777" w:rsidR="00981AB5" w:rsidRDefault="00981AB5" w:rsidP="00981AB5">
      <w:pPr>
        <w:ind w:right="45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14B4D40" w14:textId="77777777" w:rsidR="00981AB5" w:rsidRDefault="00981AB5" w:rsidP="00981AB5">
      <w:pPr>
        <w:ind w:right="45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862AA2B" w14:textId="77777777" w:rsidR="00981AB5" w:rsidRDefault="00981AB5" w:rsidP="00981AB5">
      <w:pPr>
        <w:ind w:right="45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10E3B9C" w14:textId="77777777" w:rsidR="00981AB5" w:rsidRDefault="00981AB5" w:rsidP="00981AB5">
      <w:pPr>
        <w:ind w:right="45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00F1ABAA" w14:textId="77777777" w:rsidR="00981AB5" w:rsidRDefault="00981AB5" w:rsidP="00981AB5">
      <w:pPr>
        <w:ind w:right="45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6135E4BE" w14:textId="77777777" w:rsidR="00981AB5" w:rsidRDefault="00981AB5" w:rsidP="00981AB5">
      <w:pPr>
        <w:ind w:right="45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5808AF87" w14:textId="77777777" w:rsidR="00981AB5" w:rsidRDefault="00981AB5" w:rsidP="00981AB5">
      <w:pPr>
        <w:ind w:right="45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7AA1FE94" w14:textId="77777777" w:rsidR="00981AB5" w:rsidRDefault="00981AB5" w:rsidP="00981AB5">
      <w:pPr>
        <w:ind w:right="45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10E55F4C" w14:textId="77777777" w:rsidR="00981AB5" w:rsidRPr="00981AB5" w:rsidRDefault="00981AB5" w:rsidP="00981AB5">
      <w:pPr>
        <w:ind w:right="45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14:paraId="4E7D18CA" w14:textId="422D0708" w:rsidR="00E952A2" w:rsidRDefault="00C72450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72450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เงินสดและรายการเทียบเท่าเงินสด</w:t>
      </w:r>
      <w:r w:rsidRPr="00C72450">
        <w:rPr>
          <w:rFonts w:ascii="Angsana New" w:hAnsi="Angsana New"/>
          <w:b/>
          <w:bCs/>
          <w:color w:val="000000"/>
          <w:sz w:val="30"/>
          <w:szCs w:val="30"/>
        </w:rPr>
        <w:t xml:space="preserve">  </w:t>
      </w:r>
    </w:p>
    <w:p w14:paraId="5473950C" w14:textId="77777777" w:rsidR="00A06881" w:rsidRPr="004B63CC" w:rsidRDefault="00A06881" w:rsidP="00A06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270"/>
        <w:gridCol w:w="1710"/>
      </w:tblGrid>
      <w:tr w:rsidR="00C72450" w:rsidRPr="003500FB" w14:paraId="751AC4DF" w14:textId="77777777" w:rsidTr="00BD7212">
        <w:trPr>
          <w:tblHeader/>
        </w:trPr>
        <w:tc>
          <w:tcPr>
            <w:tcW w:w="5490" w:type="dxa"/>
          </w:tcPr>
          <w:p w14:paraId="6AE9B84A" w14:textId="77777777" w:rsidR="00C72450" w:rsidRPr="003500FB" w:rsidRDefault="00C72450" w:rsidP="00C57E42">
            <w:pPr>
              <w:spacing w:line="33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234FCCEB" w14:textId="77777777" w:rsidR="00C72450" w:rsidRDefault="00C72450" w:rsidP="00C57E42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47752BB6" w14:textId="77777777" w:rsidR="00C72450" w:rsidRPr="003500FB" w:rsidRDefault="00C72450" w:rsidP="00C57E42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C72450" w:rsidRPr="003500FB" w14:paraId="45BB9FA2" w14:textId="77777777" w:rsidTr="00BD7212">
        <w:trPr>
          <w:trHeight w:val="209"/>
          <w:tblHeader/>
        </w:trPr>
        <w:tc>
          <w:tcPr>
            <w:tcW w:w="5490" w:type="dxa"/>
          </w:tcPr>
          <w:p w14:paraId="1EFFA476" w14:textId="77777777" w:rsidR="00C72450" w:rsidRPr="003500FB" w:rsidRDefault="00C72450" w:rsidP="008970F6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5509AC" w14:textId="273A7D38" w:rsidR="00C72450" w:rsidRPr="003500FB" w:rsidRDefault="00C72450" w:rsidP="008970F6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 w:rsidR="001E068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960FE46" w14:textId="77777777" w:rsidR="00C72450" w:rsidRPr="003500FB" w:rsidRDefault="00C72450" w:rsidP="008970F6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907A7C2" w14:textId="556B7C4F" w:rsidR="00C72450" w:rsidRPr="003500FB" w:rsidRDefault="00C72450" w:rsidP="008970F6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 w:rsidR="001E068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C72450" w:rsidRPr="003500FB" w14:paraId="32E83EB1" w14:textId="77777777" w:rsidTr="00BD7212">
        <w:trPr>
          <w:tblHeader/>
        </w:trPr>
        <w:tc>
          <w:tcPr>
            <w:tcW w:w="5490" w:type="dxa"/>
          </w:tcPr>
          <w:p w14:paraId="49E7E1BE" w14:textId="77777777" w:rsidR="00C72450" w:rsidRPr="003500FB" w:rsidRDefault="00C72450" w:rsidP="00C57E42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3"/>
            <w:vAlign w:val="bottom"/>
          </w:tcPr>
          <w:p w14:paraId="5FCC1255" w14:textId="77777777" w:rsidR="00C72450" w:rsidRPr="003500FB" w:rsidRDefault="00C72450" w:rsidP="00C57E4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068E" w:rsidRPr="003500FB" w14:paraId="0B21EA01" w14:textId="77777777" w:rsidTr="00BD7212">
        <w:trPr>
          <w:trHeight w:val="434"/>
        </w:trPr>
        <w:tc>
          <w:tcPr>
            <w:tcW w:w="5490" w:type="dxa"/>
          </w:tcPr>
          <w:p w14:paraId="12B9D0CA" w14:textId="688EC727" w:rsidR="001E068E" w:rsidRPr="00CF3189" w:rsidRDefault="001E068E" w:rsidP="001E06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72450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800" w:type="dxa"/>
          </w:tcPr>
          <w:p w14:paraId="7D8B899B" w14:textId="623A8BA1" w:rsidR="001E068E" w:rsidRPr="003500FB" w:rsidRDefault="00722EAC" w:rsidP="001E068E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2EAC">
              <w:rPr>
                <w:rFonts w:ascii="Angsana New" w:hAnsi="Angsana New"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6D2AF04C" w14:textId="77777777" w:rsidR="001E068E" w:rsidRPr="003500FB" w:rsidRDefault="001E068E" w:rsidP="001E068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23519084" w14:textId="09CB8A99" w:rsidR="001E068E" w:rsidRPr="003500FB" w:rsidRDefault="001E068E" w:rsidP="001E068E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</w:t>
            </w:r>
          </w:p>
        </w:tc>
      </w:tr>
      <w:tr w:rsidR="001E068E" w:rsidRPr="003500FB" w14:paraId="03B72F19" w14:textId="77777777" w:rsidTr="00BD7212">
        <w:tc>
          <w:tcPr>
            <w:tcW w:w="5490" w:type="dxa"/>
          </w:tcPr>
          <w:p w14:paraId="07D31D1F" w14:textId="2D678D76" w:rsidR="001E068E" w:rsidRPr="00C72450" w:rsidRDefault="001E068E" w:rsidP="001E06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450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800" w:type="dxa"/>
          </w:tcPr>
          <w:p w14:paraId="4910D6F3" w14:textId="0E804797" w:rsidR="001E068E" w:rsidRPr="003500FB" w:rsidRDefault="00722EAC" w:rsidP="001E068E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2EAC">
              <w:rPr>
                <w:rFonts w:ascii="Angsana New" w:hAnsi="Angsana New"/>
                <w:sz w:val="30"/>
                <w:szCs w:val="30"/>
              </w:rPr>
              <w:t>6,578</w:t>
            </w:r>
          </w:p>
        </w:tc>
        <w:tc>
          <w:tcPr>
            <w:tcW w:w="270" w:type="dxa"/>
          </w:tcPr>
          <w:p w14:paraId="2612F3F5" w14:textId="77777777" w:rsidR="001E068E" w:rsidRPr="003500FB" w:rsidRDefault="001E068E" w:rsidP="001E06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25C303" w14:textId="2AD1BC8E" w:rsidR="001E068E" w:rsidRPr="003500FB" w:rsidRDefault="001E068E" w:rsidP="001E068E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627</w:t>
            </w:r>
          </w:p>
        </w:tc>
      </w:tr>
      <w:tr w:rsidR="001E068E" w:rsidRPr="003500FB" w14:paraId="3229B6B7" w14:textId="77777777" w:rsidTr="00BD7212">
        <w:tc>
          <w:tcPr>
            <w:tcW w:w="5490" w:type="dxa"/>
          </w:tcPr>
          <w:p w14:paraId="08B2769D" w14:textId="012F8538" w:rsidR="001E068E" w:rsidRPr="00C72450" w:rsidRDefault="001E068E" w:rsidP="001E06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72450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800" w:type="dxa"/>
          </w:tcPr>
          <w:p w14:paraId="417D0FD2" w14:textId="6C1B6763" w:rsidR="001E068E" w:rsidRPr="003500FB" w:rsidRDefault="00722EAC" w:rsidP="001E068E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2EAC">
              <w:rPr>
                <w:rFonts w:ascii="Angsana New" w:hAnsi="Angsana New"/>
                <w:sz w:val="30"/>
                <w:szCs w:val="30"/>
              </w:rPr>
              <w:t>99,527</w:t>
            </w:r>
          </w:p>
        </w:tc>
        <w:tc>
          <w:tcPr>
            <w:tcW w:w="270" w:type="dxa"/>
          </w:tcPr>
          <w:p w14:paraId="75D4BA43" w14:textId="77777777" w:rsidR="001E068E" w:rsidRPr="003500FB" w:rsidRDefault="001E068E" w:rsidP="001E06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CFA8769" w14:textId="41A842DB" w:rsidR="001E068E" w:rsidRPr="003500FB" w:rsidRDefault="001E068E" w:rsidP="001E068E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5,134</w:t>
            </w:r>
          </w:p>
        </w:tc>
      </w:tr>
      <w:tr w:rsidR="00B172C3" w:rsidRPr="003500FB" w14:paraId="545E7F11" w14:textId="77777777" w:rsidTr="00BD7212">
        <w:tc>
          <w:tcPr>
            <w:tcW w:w="5490" w:type="dxa"/>
          </w:tcPr>
          <w:p w14:paraId="42EE0499" w14:textId="7FC358D3" w:rsidR="00B172C3" w:rsidRPr="00C72450" w:rsidRDefault="00B172C3" w:rsidP="001E06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172C3">
              <w:rPr>
                <w:rFonts w:ascii="Angsana New" w:hAnsi="Angsana New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800" w:type="dxa"/>
          </w:tcPr>
          <w:p w14:paraId="40334529" w14:textId="05B6D465" w:rsidR="00B172C3" w:rsidRPr="003500FB" w:rsidRDefault="00722EAC" w:rsidP="001E068E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22EAC">
              <w:rPr>
                <w:rFonts w:ascii="Angsana New" w:hAnsi="Angsana New"/>
                <w:sz w:val="30"/>
                <w:szCs w:val="30"/>
              </w:rPr>
              <w:t>391,292</w:t>
            </w:r>
          </w:p>
        </w:tc>
        <w:tc>
          <w:tcPr>
            <w:tcW w:w="270" w:type="dxa"/>
          </w:tcPr>
          <w:p w14:paraId="09F11F19" w14:textId="77777777" w:rsidR="00B172C3" w:rsidRPr="003500FB" w:rsidRDefault="00B172C3" w:rsidP="001E06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0242B676" w14:textId="2EBF2C58" w:rsidR="00B172C3" w:rsidRDefault="00BD7212" w:rsidP="00D52162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3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-</w:t>
            </w:r>
          </w:p>
        </w:tc>
      </w:tr>
      <w:tr w:rsidR="001E068E" w:rsidRPr="003500FB" w14:paraId="5100EA15" w14:textId="77777777" w:rsidTr="00BD7212">
        <w:tc>
          <w:tcPr>
            <w:tcW w:w="5490" w:type="dxa"/>
          </w:tcPr>
          <w:p w14:paraId="6F51D6AD" w14:textId="735EB157" w:rsidR="001E068E" w:rsidRPr="00C72450" w:rsidRDefault="001E068E" w:rsidP="001E06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1A58BCE" w14:textId="0D60E725" w:rsidR="001E068E" w:rsidRPr="00B25613" w:rsidRDefault="00722EAC" w:rsidP="001E068E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22EAC">
              <w:rPr>
                <w:rFonts w:ascii="Angsana New" w:hAnsi="Angsana New"/>
                <w:b/>
                <w:bCs/>
                <w:sz w:val="30"/>
                <w:szCs w:val="30"/>
              </w:rPr>
              <w:t>497,977</w:t>
            </w:r>
          </w:p>
        </w:tc>
        <w:tc>
          <w:tcPr>
            <w:tcW w:w="270" w:type="dxa"/>
          </w:tcPr>
          <w:p w14:paraId="36F13979" w14:textId="77777777" w:rsidR="001E068E" w:rsidRPr="009D6D31" w:rsidRDefault="001E068E" w:rsidP="001E06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F36B66A" w14:textId="46B442AC" w:rsidR="001E068E" w:rsidRPr="009D6D31" w:rsidRDefault="001E068E" w:rsidP="001E068E">
            <w:pPr>
              <w:pStyle w:val="BodyText"/>
              <w:tabs>
                <w:tab w:val="clear" w:pos="1644"/>
                <w:tab w:val="clear" w:pos="1871"/>
                <w:tab w:val="left" w:pos="1512"/>
                <w:tab w:val="left" w:pos="1692"/>
              </w:tabs>
              <w:spacing w:after="0"/>
              <w:ind w:left="-378"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6,180</w:t>
            </w:r>
          </w:p>
        </w:tc>
      </w:tr>
    </w:tbl>
    <w:p w14:paraId="2350D398" w14:textId="02CFF4BD" w:rsidR="00496B91" w:rsidRPr="00155479" w:rsidRDefault="00496B91" w:rsidP="00155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4E627E2" w14:textId="08234799" w:rsidR="008F201A" w:rsidRPr="001649C7" w:rsidRDefault="00F9228E" w:rsidP="001649C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BD10FF">
        <w:rPr>
          <w:rFonts w:ascii="Angsana New" w:hAnsi="Angsana New"/>
          <w:b/>
          <w:bCs/>
          <w:color w:val="000000"/>
          <w:sz w:val="30"/>
          <w:szCs w:val="30"/>
          <w:cs/>
        </w:rPr>
        <w:t>สินทรัพย์ทางการเงินหมุนเวียน</w:t>
      </w:r>
    </w:p>
    <w:p w14:paraId="3C468CF8" w14:textId="77777777" w:rsidR="001649C7" w:rsidRPr="001649C7" w:rsidRDefault="001649C7" w:rsidP="001649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tbl>
      <w:tblPr>
        <w:tblW w:w="943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32"/>
        <w:gridCol w:w="270"/>
        <w:gridCol w:w="1170"/>
        <w:gridCol w:w="270"/>
        <w:gridCol w:w="1530"/>
        <w:gridCol w:w="270"/>
        <w:gridCol w:w="1440"/>
      </w:tblGrid>
      <w:tr w:rsidR="00D86EF8" w:rsidRPr="0004344A" w14:paraId="40739437" w14:textId="77777777" w:rsidTr="006F751E">
        <w:trPr>
          <w:tblHeader/>
        </w:trPr>
        <w:tc>
          <w:tcPr>
            <w:tcW w:w="3150" w:type="dxa"/>
            <w:vAlign w:val="bottom"/>
          </w:tcPr>
          <w:p w14:paraId="7C94D4B3" w14:textId="77777777" w:rsidR="00D86EF8" w:rsidRPr="0004344A" w:rsidRDefault="00D86EF8" w:rsidP="00D86EF8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74B0E1CB" w14:textId="77777777" w:rsidR="00D86EF8" w:rsidRPr="0004344A" w:rsidRDefault="00D86EF8" w:rsidP="003F10A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0D311DF" w14:textId="77777777" w:rsidR="00D86EF8" w:rsidRPr="0004344A" w:rsidRDefault="00D86EF8" w:rsidP="00D86EF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240" w:type="dxa"/>
            <w:gridSpan w:val="3"/>
          </w:tcPr>
          <w:p w14:paraId="7C616BDA" w14:textId="77777777" w:rsidR="00D86EF8" w:rsidRPr="0004344A" w:rsidRDefault="00D86EF8" w:rsidP="00D86EF8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720"/>
                <w:tab w:val="left" w:pos="2664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04344A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04344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379E" w:rsidRPr="0004344A" w14:paraId="1D881A01" w14:textId="77777777" w:rsidTr="006F751E">
        <w:trPr>
          <w:tblHeader/>
        </w:trPr>
        <w:tc>
          <w:tcPr>
            <w:tcW w:w="3150" w:type="dxa"/>
            <w:vAlign w:val="bottom"/>
          </w:tcPr>
          <w:p w14:paraId="660CE225" w14:textId="77777777" w:rsidR="00A4379E" w:rsidRPr="0004344A" w:rsidRDefault="00A4379E" w:rsidP="00A4379E">
            <w:pPr>
              <w:pStyle w:val="BodyText"/>
              <w:spacing w:after="0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174CA20D" w14:textId="705E8163" w:rsidR="00A4379E" w:rsidRPr="0004344A" w:rsidRDefault="00A4379E" w:rsidP="00A4379E">
            <w:pPr>
              <w:pStyle w:val="a1"/>
              <w:ind w:left="-36" w:right="0" w:hanging="1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1E068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71F182D1" w14:textId="77777777" w:rsidR="00A4379E" w:rsidRPr="0004344A" w:rsidRDefault="00A4379E" w:rsidP="00A4379E">
            <w:pPr>
              <w:pStyle w:val="a1"/>
              <w:ind w:right="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170" w:type="dxa"/>
          </w:tcPr>
          <w:p w14:paraId="593491AC" w14:textId="52EAF310" w:rsidR="00A4379E" w:rsidRPr="0004344A" w:rsidRDefault="00A4379E" w:rsidP="00A4379E">
            <w:pPr>
              <w:pStyle w:val="a1"/>
              <w:ind w:right="0" w:hanging="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1E068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</w:tcPr>
          <w:p w14:paraId="50C5562A" w14:textId="77777777" w:rsidR="00A4379E" w:rsidRPr="0004344A" w:rsidRDefault="00A4379E" w:rsidP="00A437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D876B90" w14:textId="7E8261D6" w:rsidR="00A4379E" w:rsidRPr="0004344A" w:rsidRDefault="00A4379E" w:rsidP="00A4379E">
            <w:pPr>
              <w:pStyle w:val="a1"/>
              <w:ind w:right="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1E068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</w:tcPr>
          <w:p w14:paraId="0F365925" w14:textId="77777777" w:rsidR="00A4379E" w:rsidRPr="0004344A" w:rsidRDefault="00A4379E" w:rsidP="00A4379E">
            <w:pPr>
              <w:pStyle w:val="a1"/>
              <w:ind w:right="0"/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440" w:type="dxa"/>
          </w:tcPr>
          <w:p w14:paraId="33068E26" w14:textId="1EACFBB3" w:rsidR="00A4379E" w:rsidRPr="0004344A" w:rsidRDefault="00A4379E" w:rsidP="00A4379E">
            <w:pPr>
              <w:pStyle w:val="a1"/>
              <w:ind w:right="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4D4DA4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256</w:t>
            </w:r>
            <w:r w:rsidR="001E068E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8</w:t>
            </w:r>
          </w:p>
        </w:tc>
      </w:tr>
      <w:tr w:rsidR="003F10A7" w:rsidRPr="0004344A" w14:paraId="177F9E4E" w14:textId="77777777" w:rsidTr="006F751E">
        <w:tc>
          <w:tcPr>
            <w:tcW w:w="3150" w:type="dxa"/>
          </w:tcPr>
          <w:p w14:paraId="095A55CF" w14:textId="77777777" w:rsidR="003F10A7" w:rsidRPr="0004344A" w:rsidRDefault="003F10A7" w:rsidP="00D86E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72" w:type="dxa"/>
            <w:gridSpan w:val="3"/>
            <w:vAlign w:val="bottom"/>
          </w:tcPr>
          <w:p w14:paraId="699A9793" w14:textId="77777777" w:rsidR="003F10A7" w:rsidRPr="0004344A" w:rsidRDefault="003F10A7" w:rsidP="003F1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44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AB5D723" w14:textId="77777777" w:rsidR="003F10A7" w:rsidRPr="0004344A" w:rsidRDefault="003F10A7" w:rsidP="00D86EF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D0B59C4" w14:textId="77777777" w:rsidR="003F10A7" w:rsidRPr="0004344A" w:rsidRDefault="003F10A7" w:rsidP="00FF6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4344A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068E" w:rsidRPr="0004344A" w14:paraId="62DDADAC" w14:textId="77777777">
        <w:tc>
          <w:tcPr>
            <w:tcW w:w="3150" w:type="dxa"/>
          </w:tcPr>
          <w:p w14:paraId="73A1EBDE" w14:textId="77777777" w:rsidR="001E068E" w:rsidRDefault="001E068E" w:rsidP="001E06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พันธบัตรธนาคารแห่งประเทศไทย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CF34A43" w14:textId="30CB1A40" w:rsidR="001E068E" w:rsidRPr="004B63CC" w:rsidRDefault="001E068E" w:rsidP="001E06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7F4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-  มีข้อจำกัด </w:t>
            </w:r>
          </w:p>
        </w:tc>
        <w:tc>
          <w:tcPr>
            <w:tcW w:w="1332" w:type="dxa"/>
          </w:tcPr>
          <w:p w14:paraId="0C74C548" w14:textId="6A40C4C2" w:rsidR="001E068E" w:rsidRPr="000D49C8" w:rsidRDefault="00301781" w:rsidP="001E068E">
            <w:pPr>
              <w:pStyle w:val="a1"/>
              <w:tabs>
                <w:tab w:val="decimal" w:pos="590"/>
              </w:tabs>
              <w:ind w:right="5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70" w:type="dxa"/>
          </w:tcPr>
          <w:p w14:paraId="76C125EF" w14:textId="77777777" w:rsidR="001E068E" w:rsidRPr="00945E22" w:rsidRDefault="001E068E" w:rsidP="001E06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6D2A1C" w14:textId="77777777" w:rsidR="001E068E" w:rsidRDefault="001E068E" w:rsidP="001E068E">
            <w:pPr>
              <w:pStyle w:val="a1"/>
              <w:tabs>
                <w:tab w:val="decimal" w:pos="590"/>
              </w:tabs>
              <w:ind w:right="287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AD9264D" w14:textId="76F51F67" w:rsidR="001E068E" w:rsidRPr="00945E22" w:rsidRDefault="001E068E" w:rsidP="001E068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ind w:right="-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1.89 - 2.10</w:t>
            </w:r>
          </w:p>
        </w:tc>
        <w:tc>
          <w:tcPr>
            <w:tcW w:w="270" w:type="dxa"/>
          </w:tcPr>
          <w:p w14:paraId="279F4824" w14:textId="77777777" w:rsidR="001E068E" w:rsidRPr="00945E22" w:rsidRDefault="001E068E" w:rsidP="001E06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49F63C6" w14:textId="09B0F654" w:rsidR="001E068E" w:rsidRPr="000D49C8" w:rsidRDefault="0054211E" w:rsidP="0054211E">
            <w:pPr>
              <w:pStyle w:val="a1"/>
              <w:tabs>
                <w:tab w:val="decimal" w:pos="72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  <w:t>-</w:t>
            </w:r>
          </w:p>
        </w:tc>
        <w:tc>
          <w:tcPr>
            <w:tcW w:w="270" w:type="dxa"/>
            <w:vAlign w:val="bottom"/>
          </w:tcPr>
          <w:p w14:paraId="11C35C7A" w14:textId="77777777" w:rsidR="001E068E" w:rsidRPr="0004344A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hanging="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62594BA" w14:textId="77777777" w:rsidR="001E068E" w:rsidRDefault="001E068E" w:rsidP="001E068E">
            <w:pPr>
              <w:pStyle w:val="a1"/>
              <w:tabs>
                <w:tab w:val="decimal" w:pos="105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EBF7AFB" w14:textId="4AC784AD" w:rsidR="001E068E" w:rsidRPr="00B25613" w:rsidRDefault="001E068E" w:rsidP="001E068E">
            <w:pPr>
              <w:pStyle w:val="a1"/>
              <w:tabs>
                <w:tab w:val="decimal" w:pos="105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101,971</w:t>
            </w:r>
          </w:p>
        </w:tc>
      </w:tr>
      <w:tr w:rsidR="001E068E" w:rsidRPr="0004344A" w14:paraId="4B1D630A" w14:textId="77777777">
        <w:tc>
          <w:tcPr>
            <w:tcW w:w="3150" w:type="dxa"/>
          </w:tcPr>
          <w:p w14:paraId="76B67AF9" w14:textId="77777777" w:rsidR="001E068E" w:rsidRPr="0004344A" w:rsidRDefault="001E068E" w:rsidP="001E06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4344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2" w:type="dxa"/>
            <w:vAlign w:val="bottom"/>
          </w:tcPr>
          <w:p w14:paraId="5198A8BA" w14:textId="77777777" w:rsidR="001E068E" w:rsidRPr="00945E22" w:rsidRDefault="001E068E" w:rsidP="001E0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8DD497" w14:textId="77777777" w:rsidR="001E068E" w:rsidRPr="00945E22" w:rsidRDefault="001E068E" w:rsidP="001E06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2189B6" w14:textId="77777777" w:rsidR="001E068E" w:rsidRPr="00945E22" w:rsidRDefault="001E068E" w:rsidP="001E06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ACD153" w14:textId="77777777" w:rsidR="001E068E" w:rsidRPr="00945E22" w:rsidRDefault="001E068E" w:rsidP="001E068E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1E73E8F" w14:textId="64E6B6FA" w:rsidR="001E068E" w:rsidRPr="000D49C8" w:rsidRDefault="0054211E" w:rsidP="0054211E">
            <w:pPr>
              <w:pStyle w:val="a1"/>
              <w:tabs>
                <w:tab w:val="decimal" w:pos="72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F57D2E2" w14:textId="77777777" w:rsidR="001E068E" w:rsidRPr="0004344A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hanging="1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7420743" w14:textId="3B11A8B6" w:rsidR="001E068E" w:rsidRPr="0004344A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101,971</w:t>
            </w:r>
          </w:p>
        </w:tc>
      </w:tr>
    </w:tbl>
    <w:p w14:paraId="23179444" w14:textId="77777777" w:rsidR="00241785" w:rsidRDefault="002417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6D8EE46" w14:textId="5C33A36F" w:rsidR="00771366" w:rsidRPr="006355F4" w:rsidRDefault="004B63CC" w:rsidP="00EF1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2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EF12F3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ณ วันที่ </w:t>
      </w:r>
      <w:r w:rsidRPr="00EF12F3">
        <w:rPr>
          <w:rFonts w:ascii="Angsana New" w:hAnsi="Angsana New"/>
          <w:color w:val="000000"/>
          <w:spacing w:val="2"/>
          <w:sz w:val="30"/>
          <w:szCs w:val="30"/>
        </w:rPr>
        <w:t xml:space="preserve">31 </w:t>
      </w:r>
      <w:r w:rsidRPr="00EF12F3">
        <w:rPr>
          <w:rFonts w:ascii="Angsana New" w:hAnsi="Angsana New" w:hint="cs"/>
          <w:color w:val="000000"/>
          <w:spacing w:val="2"/>
          <w:sz w:val="30"/>
          <w:szCs w:val="30"/>
          <w:cs/>
        </w:rPr>
        <w:t xml:space="preserve">มีนาคม </w:t>
      </w:r>
      <w:r w:rsidRPr="00EF12F3">
        <w:rPr>
          <w:rFonts w:ascii="Angsana New" w:hAnsi="Angsana New"/>
          <w:color w:val="000000"/>
          <w:spacing w:val="2"/>
          <w:sz w:val="30"/>
          <w:szCs w:val="30"/>
        </w:rPr>
        <w:t>25</w:t>
      </w:r>
      <w:r w:rsidR="0059184E" w:rsidRPr="00EF12F3">
        <w:rPr>
          <w:rFonts w:ascii="Angsana New" w:hAnsi="Angsana New"/>
          <w:color w:val="000000"/>
          <w:spacing w:val="2"/>
          <w:sz w:val="30"/>
          <w:szCs w:val="30"/>
        </w:rPr>
        <w:t>6</w:t>
      </w:r>
      <w:r w:rsidR="004F3DDE">
        <w:rPr>
          <w:rFonts w:ascii="Angsana New" w:hAnsi="Angsana New"/>
          <w:color w:val="000000"/>
          <w:spacing w:val="2"/>
          <w:sz w:val="30"/>
          <w:szCs w:val="30"/>
        </w:rPr>
        <w:t>9</w:t>
      </w:r>
      <w:r w:rsidRPr="00EF12F3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EF12F3">
        <w:rPr>
          <w:rFonts w:ascii="Angsana New" w:hAnsi="Angsana New" w:hint="cs"/>
          <w:color w:val="000000"/>
          <w:spacing w:val="2"/>
          <w:sz w:val="30"/>
          <w:szCs w:val="30"/>
          <w:cs/>
        </w:rPr>
        <w:t>เงินลงทุนในพันธบัตรธนาคารแห่งประเทศไทย</w:t>
      </w:r>
      <w:r w:rsidR="004F3DDE">
        <w:rPr>
          <w:rFonts w:ascii="Angsana New" w:hAnsi="Angsana New" w:hint="cs"/>
          <w:color w:val="000000"/>
          <w:spacing w:val="2"/>
          <w:sz w:val="30"/>
          <w:szCs w:val="30"/>
          <w:cs/>
        </w:rPr>
        <w:t>ได้</w:t>
      </w:r>
      <w:r w:rsidRPr="006355F4">
        <w:rPr>
          <w:rFonts w:ascii="Angsana New" w:hAnsi="Angsana New" w:hint="cs"/>
          <w:color w:val="000000"/>
          <w:spacing w:val="-4"/>
          <w:sz w:val="30"/>
          <w:szCs w:val="30"/>
          <w:cs/>
        </w:rPr>
        <w:t>ครบกำหนด</w:t>
      </w:r>
    </w:p>
    <w:p w14:paraId="45DA53D2" w14:textId="77777777" w:rsidR="00981AB5" w:rsidRDefault="00981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FC4818F" w14:textId="77777777" w:rsidR="005605E0" w:rsidRDefault="00560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002DD0E1" w14:textId="77777777" w:rsidR="005605E0" w:rsidRDefault="00560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0456AA6D" w14:textId="77777777" w:rsidR="005605E0" w:rsidRDefault="00560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7E4E6042" w14:textId="77777777" w:rsidR="005605E0" w:rsidRDefault="00560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021B99A6" w14:textId="77777777" w:rsidR="005605E0" w:rsidRDefault="00560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B7124C0" w14:textId="77777777" w:rsidR="005605E0" w:rsidRDefault="00560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80BA518" w14:textId="77777777" w:rsidR="005605E0" w:rsidRDefault="00560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6143597" w14:textId="77777777" w:rsidR="005605E0" w:rsidRPr="007B033B" w:rsidRDefault="005605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01D890E" w14:textId="41E84FF5" w:rsidR="009D6D31" w:rsidRPr="00C92BCF" w:rsidRDefault="00C92BCF" w:rsidP="009D6D3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lastRenderedPageBreak/>
        <w:t>ลูกหนี้การค้า</w:t>
      </w:r>
      <w:r w:rsidR="00155B86">
        <w:rPr>
          <w:rFonts w:ascii="Angsana New" w:hAnsi="Angsana New" w:hint="cs"/>
          <w:b/>
          <w:bCs/>
          <w:color w:val="000000"/>
          <w:sz w:val="30"/>
          <w:szCs w:val="30"/>
          <w:cs/>
        </w:rPr>
        <w:t>และลูกหนี้หมุนเวียนอื่น</w:t>
      </w:r>
    </w:p>
    <w:p w14:paraId="49669ACB" w14:textId="043558F7" w:rsidR="00C92BCF" w:rsidRPr="005605E0" w:rsidRDefault="00C92BCF" w:rsidP="00C92B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900"/>
        <w:jc w:val="both"/>
        <w:rPr>
          <w:rFonts w:ascii="Angsana New" w:hAnsi="Angsana New"/>
          <w:sz w:val="20"/>
          <w:szCs w:val="20"/>
          <w:cs/>
          <w:lang w:val="th-TH"/>
        </w:rPr>
      </w:pPr>
    </w:p>
    <w:tbl>
      <w:tblPr>
        <w:tblW w:w="955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11"/>
        <w:gridCol w:w="180"/>
        <w:gridCol w:w="1801"/>
        <w:gridCol w:w="273"/>
        <w:gridCol w:w="1881"/>
        <w:gridCol w:w="8"/>
      </w:tblGrid>
      <w:tr w:rsidR="00DB1889" w:rsidRPr="00DB1889" w14:paraId="6EA174C2" w14:textId="77777777" w:rsidTr="005605E0">
        <w:trPr>
          <w:gridAfter w:val="1"/>
          <w:wAfter w:w="8" w:type="dxa"/>
          <w:cantSplit/>
          <w:tblHeader/>
        </w:trPr>
        <w:tc>
          <w:tcPr>
            <w:tcW w:w="5411" w:type="dxa"/>
            <w:vAlign w:val="bottom"/>
          </w:tcPr>
          <w:p w14:paraId="07EB878C" w14:textId="77777777" w:rsidR="00DB1889" w:rsidRPr="00DB1889" w:rsidRDefault="00DB1889" w:rsidP="00C92BC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D593ACF" w14:textId="77777777" w:rsidR="00DB1889" w:rsidRPr="00DB1889" w:rsidRDefault="00DB1889" w:rsidP="00C92BCF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3955" w:type="dxa"/>
            <w:gridSpan w:val="3"/>
          </w:tcPr>
          <w:p w14:paraId="352A210A" w14:textId="4DFEA6FE" w:rsidR="00DB1889" w:rsidRPr="00DB1889" w:rsidRDefault="00DB1889" w:rsidP="00DB1889">
            <w:pPr>
              <w:tabs>
                <w:tab w:val="clear" w:pos="227"/>
                <w:tab w:val="clear" w:pos="454"/>
                <w:tab w:val="clear" w:pos="680"/>
                <w:tab w:val="clear" w:pos="2807"/>
                <w:tab w:val="left" w:pos="720"/>
                <w:tab w:val="left" w:pos="2664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8"/>
              </w:rPr>
            </w:pPr>
            <w:r w:rsidRPr="00DB18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475DA576" w14:textId="3760628F" w:rsidR="00DB1889" w:rsidRPr="00DB1889" w:rsidRDefault="00DB1889" w:rsidP="00DB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</w:rPr>
            </w:pPr>
            <w:r w:rsidRPr="00DB18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ส่วนได้</w:t>
            </w:r>
            <w:r w:rsidRPr="00DB1889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เ</w:t>
            </w:r>
            <w:r w:rsidRPr="00DB18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สีย</w:t>
            </w:r>
            <w:r w:rsidRPr="00DB1889">
              <w:rPr>
                <w:rFonts w:asciiTheme="majorBidi" w:hAnsiTheme="majorBidi" w:cstheme="majorBidi"/>
                <w:bCs/>
                <w:sz w:val="30"/>
                <w:szCs w:val="30"/>
              </w:rPr>
              <w:t>/</w:t>
            </w:r>
            <w:r w:rsidRPr="00DB1889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1889" w:rsidRPr="00DB1889" w14:paraId="40347D78" w14:textId="77777777" w:rsidTr="005605E0">
        <w:trPr>
          <w:cantSplit/>
          <w:tblHeader/>
        </w:trPr>
        <w:tc>
          <w:tcPr>
            <w:tcW w:w="5411" w:type="dxa"/>
          </w:tcPr>
          <w:p w14:paraId="44418C04" w14:textId="115E85F1" w:rsidR="00DB1889" w:rsidRPr="00313C39" w:rsidRDefault="00313C39" w:rsidP="009118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bidi="th-TH"/>
              </w:rPr>
            </w:pPr>
            <w:r w:rsidRPr="00313C3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</w:t>
            </w:r>
            <w:r w:rsidRPr="00313C3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13C3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313C3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313C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31 </w:t>
            </w:r>
            <w:r w:rsidR="00FD0D5A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21A55823" w14:textId="77777777" w:rsidR="00DB1889" w:rsidRPr="00DB1889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  <w:highlight w:val="cyan"/>
              </w:rPr>
            </w:pPr>
          </w:p>
        </w:tc>
        <w:tc>
          <w:tcPr>
            <w:tcW w:w="1801" w:type="dxa"/>
          </w:tcPr>
          <w:p w14:paraId="5F32F2A8" w14:textId="69053D03" w:rsidR="00DB1889" w:rsidRPr="00DB1889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DB188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1E068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3" w:type="dxa"/>
          </w:tcPr>
          <w:p w14:paraId="4093FCDC" w14:textId="77777777" w:rsidR="00DB1889" w:rsidRPr="00DB1889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1889" w:type="dxa"/>
            <w:gridSpan w:val="2"/>
          </w:tcPr>
          <w:p w14:paraId="085857FF" w14:textId="40DA0CA5" w:rsidR="00DB1889" w:rsidRPr="00034F61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/>
              </w:rPr>
            </w:pPr>
            <w:r w:rsidRPr="00DB1889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 w:rsidR="001E068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</w:tr>
      <w:tr w:rsidR="00DB1889" w:rsidRPr="001F0FF5" w14:paraId="52AC70F9" w14:textId="77777777" w:rsidTr="005605E0">
        <w:trPr>
          <w:cantSplit/>
          <w:trHeight w:val="308"/>
          <w:tblHeader/>
        </w:trPr>
        <w:tc>
          <w:tcPr>
            <w:tcW w:w="5411" w:type="dxa"/>
          </w:tcPr>
          <w:p w14:paraId="6EAA80EA" w14:textId="77777777" w:rsidR="00DB1889" w:rsidRPr="001F0FF5" w:rsidRDefault="00DB1889" w:rsidP="00911889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rPr>
                <w:rFonts w:cs="Times New Roman"/>
                <w:b/>
                <w:bCs/>
                <w:i/>
                <w:iCs/>
                <w:color w:val="0000FF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E20835A" w14:textId="77777777" w:rsidR="00DB1889" w:rsidRPr="00DB1889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  <w:highlight w:val="cyan"/>
              </w:rPr>
            </w:pPr>
          </w:p>
        </w:tc>
        <w:tc>
          <w:tcPr>
            <w:tcW w:w="3963" w:type="dxa"/>
            <w:gridSpan w:val="4"/>
          </w:tcPr>
          <w:p w14:paraId="6055B277" w14:textId="5043FDBD" w:rsidR="00DB1889" w:rsidRPr="00DB1889" w:rsidRDefault="00DB1889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B188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068E" w:rsidRPr="001F0FF5" w14:paraId="474A4CD2" w14:textId="5D419C7C" w:rsidTr="005605E0">
        <w:trPr>
          <w:cantSplit/>
          <w:trHeight w:val="64"/>
        </w:trPr>
        <w:tc>
          <w:tcPr>
            <w:tcW w:w="5411" w:type="dxa"/>
          </w:tcPr>
          <w:p w14:paraId="241682AE" w14:textId="2DAD5964" w:rsidR="001E068E" w:rsidRPr="00C92BCF" w:rsidRDefault="001E068E" w:rsidP="001E068E">
            <w:pPr>
              <w:shd w:val="clear" w:color="auto" w:fill="FFFFFF"/>
              <w:tabs>
                <w:tab w:val="clear" w:pos="227"/>
                <w:tab w:val="left" w:pos="11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" w:type="dxa"/>
          </w:tcPr>
          <w:p w14:paraId="0EA012AC" w14:textId="77777777" w:rsidR="001E068E" w:rsidRPr="001F0FF5" w:rsidRDefault="001E068E" w:rsidP="001E068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vAlign w:val="bottom"/>
          </w:tcPr>
          <w:p w14:paraId="2DF91293" w14:textId="4A696049" w:rsidR="001E068E" w:rsidRPr="000331C1" w:rsidRDefault="007B033B" w:rsidP="001E068E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B033B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7B03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033B">
              <w:rPr>
                <w:rFonts w:asciiTheme="majorBidi" w:hAnsiTheme="majorBidi"/>
                <w:sz w:val="30"/>
                <w:szCs w:val="30"/>
                <w:cs/>
              </w:rPr>
              <w:t>302</w:t>
            </w:r>
            <w:r w:rsidRPr="007B033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B033B">
              <w:rPr>
                <w:rFonts w:asciiTheme="majorBidi" w:hAnsiTheme="majorBidi"/>
                <w:sz w:val="30"/>
                <w:szCs w:val="30"/>
                <w:cs/>
              </w:rPr>
              <w:t>142</w:t>
            </w:r>
          </w:p>
        </w:tc>
        <w:tc>
          <w:tcPr>
            <w:tcW w:w="273" w:type="dxa"/>
            <w:vAlign w:val="center"/>
          </w:tcPr>
          <w:p w14:paraId="686691A6" w14:textId="77777777" w:rsidR="001E068E" w:rsidRPr="00DB1889" w:rsidRDefault="001E068E" w:rsidP="001E068E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391D18A4" w14:textId="647707CB" w:rsidR="001E068E" w:rsidRPr="005646A8" w:rsidRDefault="001E068E" w:rsidP="005646A8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46A8">
              <w:rPr>
                <w:rFonts w:ascii="Angsana New" w:hAnsi="Angsana New"/>
                <w:sz w:val="30"/>
                <w:szCs w:val="30"/>
              </w:rPr>
              <w:t>1,297,559</w:t>
            </w:r>
          </w:p>
        </w:tc>
      </w:tr>
      <w:tr w:rsidR="001E068E" w:rsidRPr="001F0FF5" w14:paraId="18E63E81" w14:textId="2C470C05" w:rsidTr="005605E0">
        <w:trPr>
          <w:cantSplit/>
          <w:trHeight w:val="64"/>
        </w:trPr>
        <w:tc>
          <w:tcPr>
            <w:tcW w:w="5411" w:type="dxa"/>
          </w:tcPr>
          <w:p w14:paraId="0871EFB5" w14:textId="12522075" w:rsidR="001E068E" w:rsidRPr="00C92BCF" w:rsidRDefault="001E068E" w:rsidP="001E068E">
            <w:pPr>
              <w:shd w:val="clear" w:color="auto" w:fill="FFFFFF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" w:type="dxa"/>
          </w:tcPr>
          <w:p w14:paraId="160596F2" w14:textId="77777777" w:rsidR="001E068E" w:rsidRPr="001F0FF5" w:rsidRDefault="001E068E" w:rsidP="001E068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vAlign w:val="bottom"/>
          </w:tcPr>
          <w:p w14:paraId="6F7C917C" w14:textId="77777777" w:rsidR="001E068E" w:rsidRPr="000331C1" w:rsidRDefault="001E068E" w:rsidP="001E068E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3" w:type="dxa"/>
            <w:vAlign w:val="center"/>
          </w:tcPr>
          <w:p w14:paraId="749869D9" w14:textId="77777777" w:rsidR="001E068E" w:rsidRPr="00DB1889" w:rsidRDefault="001E068E" w:rsidP="001E068E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3CA4D763" w14:textId="77777777" w:rsidR="001E068E" w:rsidRPr="005646A8" w:rsidRDefault="001E068E" w:rsidP="005646A8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068E" w:rsidRPr="001F0FF5" w14:paraId="38DA64B4" w14:textId="1AE7B3F4" w:rsidTr="005605E0">
        <w:trPr>
          <w:cantSplit/>
          <w:trHeight w:val="64"/>
        </w:trPr>
        <w:tc>
          <w:tcPr>
            <w:tcW w:w="5411" w:type="dxa"/>
          </w:tcPr>
          <w:p w14:paraId="53F8A976" w14:textId="4E3BE7D1" w:rsidR="001E068E" w:rsidRPr="00C92BCF" w:rsidRDefault="001E068E" w:rsidP="001E068E">
            <w:pPr>
              <w:shd w:val="clear" w:color="auto" w:fill="FFFFFF"/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 xml:space="preserve">น้อยกว่า </w:t>
            </w:r>
            <w:r w:rsidRPr="00C92BCF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0" w:type="dxa"/>
          </w:tcPr>
          <w:p w14:paraId="058A0277" w14:textId="77777777" w:rsidR="001E068E" w:rsidRPr="001F0FF5" w:rsidRDefault="001E068E" w:rsidP="001E068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vAlign w:val="bottom"/>
          </w:tcPr>
          <w:p w14:paraId="1A8D469B" w14:textId="03AB6965" w:rsidR="001E068E" w:rsidRPr="000331C1" w:rsidRDefault="00FB32DE" w:rsidP="001E068E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2DE">
              <w:rPr>
                <w:rFonts w:asciiTheme="majorBidi" w:hAnsiTheme="majorBidi"/>
                <w:sz w:val="30"/>
                <w:szCs w:val="30"/>
                <w:cs/>
              </w:rPr>
              <w:t>157</w:t>
            </w:r>
            <w:r w:rsidRPr="00FB32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2DE">
              <w:rPr>
                <w:rFonts w:asciiTheme="majorBidi" w:hAnsiTheme="majorBidi"/>
                <w:sz w:val="30"/>
                <w:szCs w:val="30"/>
                <w:cs/>
              </w:rPr>
              <w:t>479</w:t>
            </w:r>
          </w:p>
        </w:tc>
        <w:tc>
          <w:tcPr>
            <w:tcW w:w="273" w:type="dxa"/>
            <w:vAlign w:val="center"/>
          </w:tcPr>
          <w:p w14:paraId="23AA76D9" w14:textId="77777777" w:rsidR="001E068E" w:rsidRPr="00DB1889" w:rsidRDefault="001E068E" w:rsidP="001E068E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45EF59F4" w14:textId="63B299E4" w:rsidR="001E068E" w:rsidRPr="005646A8" w:rsidRDefault="001E068E" w:rsidP="005646A8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46A8">
              <w:rPr>
                <w:rFonts w:ascii="Angsana New" w:hAnsi="Angsana New"/>
                <w:sz w:val="30"/>
                <w:szCs w:val="30"/>
              </w:rPr>
              <w:t>191,940</w:t>
            </w:r>
          </w:p>
        </w:tc>
      </w:tr>
      <w:tr w:rsidR="001E068E" w:rsidRPr="001F0FF5" w14:paraId="2FEB39B5" w14:textId="0A5AB5F8" w:rsidTr="005605E0">
        <w:trPr>
          <w:cantSplit/>
          <w:trHeight w:val="64"/>
        </w:trPr>
        <w:tc>
          <w:tcPr>
            <w:tcW w:w="5411" w:type="dxa"/>
          </w:tcPr>
          <w:p w14:paraId="2D56104E" w14:textId="546256FA" w:rsidR="001E068E" w:rsidRPr="00C92BCF" w:rsidRDefault="001E068E" w:rsidP="001E068E">
            <w:pPr>
              <w:shd w:val="clear" w:color="auto" w:fill="FFFFFF"/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 w:rsidRPr="00C92BCF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0" w:type="dxa"/>
          </w:tcPr>
          <w:p w14:paraId="59BC3BAE" w14:textId="77777777" w:rsidR="001E068E" w:rsidRPr="001F0FF5" w:rsidRDefault="001E068E" w:rsidP="001E068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vAlign w:val="bottom"/>
          </w:tcPr>
          <w:p w14:paraId="254A56A8" w14:textId="4EA5AA86" w:rsidR="001E068E" w:rsidRPr="000331C1" w:rsidRDefault="00FB32DE" w:rsidP="001E068E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2DE">
              <w:rPr>
                <w:rFonts w:asciiTheme="majorBidi" w:hAnsiTheme="majorBidi"/>
                <w:sz w:val="30"/>
                <w:szCs w:val="30"/>
                <w:cs/>
              </w:rPr>
              <w:t>19</w:t>
            </w:r>
            <w:r w:rsidRPr="00FB32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2DE">
              <w:rPr>
                <w:rFonts w:asciiTheme="majorBidi" w:hAnsiTheme="majorBidi"/>
                <w:sz w:val="30"/>
                <w:szCs w:val="30"/>
                <w:cs/>
              </w:rPr>
              <w:t>654</w:t>
            </w:r>
          </w:p>
        </w:tc>
        <w:tc>
          <w:tcPr>
            <w:tcW w:w="273" w:type="dxa"/>
            <w:vAlign w:val="center"/>
          </w:tcPr>
          <w:p w14:paraId="16B63042" w14:textId="77777777" w:rsidR="001E068E" w:rsidRPr="00DB1889" w:rsidRDefault="001E068E" w:rsidP="001E068E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550393C7" w14:textId="42018443" w:rsidR="001E068E" w:rsidRPr="005646A8" w:rsidRDefault="001E068E" w:rsidP="005646A8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46A8">
              <w:rPr>
                <w:rFonts w:ascii="Angsana New" w:hAnsi="Angsana New"/>
                <w:sz w:val="30"/>
                <w:szCs w:val="30"/>
              </w:rPr>
              <w:t>78,237</w:t>
            </w:r>
          </w:p>
        </w:tc>
      </w:tr>
      <w:tr w:rsidR="001E068E" w:rsidRPr="001F0FF5" w14:paraId="7FDFE7C6" w14:textId="05492B56" w:rsidTr="005605E0">
        <w:trPr>
          <w:cantSplit/>
          <w:trHeight w:val="64"/>
        </w:trPr>
        <w:tc>
          <w:tcPr>
            <w:tcW w:w="5411" w:type="dxa"/>
          </w:tcPr>
          <w:p w14:paraId="6E11A3F3" w14:textId="5685E09B" w:rsidR="001E068E" w:rsidRPr="00C92BCF" w:rsidRDefault="001E068E" w:rsidP="001E068E">
            <w:pPr>
              <w:shd w:val="clear" w:color="auto" w:fill="FFFFFF"/>
              <w:spacing w:line="240" w:lineRule="auto"/>
              <w:ind w:left="10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Pr="00C92BCF">
              <w:rPr>
                <w:rFonts w:ascii="Angsana New" w:hAnsi="Angsana New"/>
                <w:sz w:val="30"/>
                <w:szCs w:val="30"/>
              </w:rPr>
              <w:t xml:space="preserve"> -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C92BC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92BCF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0" w:type="dxa"/>
          </w:tcPr>
          <w:p w14:paraId="35CBA141" w14:textId="77777777" w:rsidR="001E068E" w:rsidRPr="001F0FF5" w:rsidRDefault="001E068E" w:rsidP="001E068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vAlign w:val="bottom"/>
          </w:tcPr>
          <w:p w14:paraId="5FF61DBE" w14:textId="575519B3" w:rsidR="001E068E" w:rsidRPr="000331C1" w:rsidRDefault="00FB32DE" w:rsidP="001E068E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2DE">
              <w:rPr>
                <w:rFonts w:asciiTheme="majorBidi" w:hAnsiTheme="majorBidi"/>
                <w:sz w:val="30"/>
                <w:szCs w:val="30"/>
                <w:cs/>
              </w:rPr>
              <w:t>15</w:t>
            </w:r>
            <w:r w:rsidRPr="00FB32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2DE">
              <w:rPr>
                <w:rFonts w:asciiTheme="majorBidi" w:hAnsiTheme="majorBidi"/>
                <w:sz w:val="30"/>
                <w:szCs w:val="30"/>
                <w:cs/>
              </w:rPr>
              <w:t>448</w:t>
            </w:r>
          </w:p>
        </w:tc>
        <w:tc>
          <w:tcPr>
            <w:tcW w:w="273" w:type="dxa"/>
            <w:vAlign w:val="center"/>
          </w:tcPr>
          <w:p w14:paraId="76C7F5D0" w14:textId="77777777" w:rsidR="001E068E" w:rsidRPr="00DB1889" w:rsidRDefault="001E068E" w:rsidP="001E068E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63104740" w14:textId="47A47A14" w:rsidR="001E068E" w:rsidRPr="005646A8" w:rsidRDefault="001E068E" w:rsidP="005646A8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46A8">
              <w:rPr>
                <w:rFonts w:ascii="Angsana New" w:hAnsi="Angsana New"/>
                <w:sz w:val="30"/>
                <w:szCs w:val="30"/>
              </w:rPr>
              <w:t>605</w:t>
            </w:r>
          </w:p>
        </w:tc>
      </w:tr>
      <w:tr w:rsidR="001E068E" w:rsidRPr="001F0FF5" w14:paraId="5FD3E384" w14:textId="77777777" w:rsidTr="005605E0">
        <w:trPr>
          <w:cantSplit/>
          <w:trHeight w:val="64"/>
        </w:trPr>
        <w:tc>
          <w:tcPr>
            <w:tcW w:w="5411" w:type="dxa"/>
          </w:tcPr>
          <w:p w14:paraId="4A751BF3" w14:textId="28D37709" w:rsidR="001E068E" w:rsidRPr="00C92BCF" w:rsidRDefault="001E068E" w:rsidP="001E068E">
            <w:pPr>
              <w:shd w:val="clear" w:color="auto" w:fill="FFFFFF"/>
              <w:spacing w:line="240" w:lineRule="auto"/>
              <w:ind w:left="101"/>
              <w:rPr>
                <w:rFonts w:ascii="Angsana New" w:hAnsi="Angsana New"/>
                <w:sz w:val="30"/>
                <w:szCs w:val="30"/>
                <w:cs/>
              </w:rPr>
            </w:pPr>
            <w:r w:rsidRPr="004E587A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4E587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12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180" w:type="dxa"/>
          </w:tcPr>
          <w:p w14:paraId="09BE0D80" w14:textId="77777777" w:rsidR="001E068E" w:rsidRPr="001F0FF5" w:rsidRDefault="001E068E" w:rsidP="001E068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vAlign w:val="bottom"/>
          </w:tcPr>
          <w:p w14:paraId="5B18A145" w14:textId="4EEAEC1F" w:rsidR="001E068E" w:rsidRPr="000331C1" w:rsidRDefault="00FB32DE" w:rsidP="001E068E">
            <w:pPr>
              <w:shd w:val="clear" w:color="auto" w:fill="FFFFFF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2DE">
              <w:rPr>
                <w:rFonts w:asciiTheme="majorBidi" w:hAnsiTheme="majorBidi"/>
                <w:sz w:val="30"/>
                <w:szCs w:val="30"/>
                <w:cs/>
              </w:rPr>
              <w:t>28</w:t>
            </w:r>
            <w:r w:rsidRPr="00FB32D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B32DE">
              <w:rPr>
                <w:rFonts w:asciiTheme="majorBidi" w:hAnsiTheme="majorBidi"/>
                <w:sz w:val="30"/>
                <w:szCs w:val="30"/>
                <w:cs/>
              </w:rPr>
              <w:t>448</w:t>
            </w:r>
          </w:p>
        </w:tc>
        <w:tc>
          <w:tcPr>
            <w:tcW w:w="273" w:type="dxa"/>
            <w:vAlign w:val="center"/>
          </w:tcPr>
          <w:p w14:paraId="5AEFAFA1" w14:textId="77777777" w:rsidR="001E068E" w:rsidRPr="00DB1889" w:rsidRDefault="001E068E" w:rsidP="001E068E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38318BFB" w14:textId="7EF39454" w:rsidR="001E068E" w:rsidRPr="004E587A" w:rsidRDefault="001E068E" w:rsidP="005646A8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46A8">
              <w:rPr>
                <w:rFonts w:ascii="Angsana New" w:hAnsi="Angsana New"/>
                <w:sz w:val="30"/>
                <w:szCs w:val="30"/>
              </w:rPr>
              <w:t>69,391</w:t>
            </w:r>
          </w:p>
        </w:tc>
      </w:tr>
      <w:tr w:rsidR="001E068E" w:rsidRPr="001F0FF5" w14:paraId="45D8E6AF" w14:textId="028A4742" w:rsidTr="005605E0">
        <w:trPr>
          <w:cantSplit/>
          <w:trHeight w:val="64"/>
        </w:trPr>
        <w:tc>
          <w:tcPr>
            <w:tcW w:w="5411" w:type="dxa"/>
          </w:tcPr>
          <w:p w14:paraId="4BCB8A65" w14:textId="65F64682" w:rsidR="001E068E" w:rsidRPr="00C92BCF" w:rsidRDefault="001E068E" w:rsidP="001E068E">
            <w:pPr>
              <w:shd w:val="clear" w:color="auto" w:fill="FFFFFF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5A891B15" w14:textId="77777777" w:rsidR="001E068E" w:rsidRPr="001F0FF5" w:rsidRDefault="001E068E" w:rsidP="001E068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801" w:type="dxa"/>
            <w:tcBorders>
              <w:top w:val="single" w:sz="4" w:space="0" w:color="auto"/>
            </w:tcBorders>
            <w:vAlign w:val="bottom"/>
          </w:tcPr>
          <w:p w14:paraId="58E0DF07" w14:textId="5A1C37C7" w:rsidR="001E068E" w:rsidRPr="000331C1" w:rsidRDefault="00FB32DE" w:rsidP="001E068E">
            <w:pPr>
              <w:shd w:val="clear" w:color="auto" w:fill="FFFFFF"/>
              <w:spacing w:line="240" w:lineRule="auto"/>
              <w:ind w:lef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2D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FB32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32D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523</w:t>
            </w:r>
            <w:r w:rsidRPr="00FB32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32D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171</w:t>
            </w:r>
          </w:p>
        </w:tc>
        <w:tc>
          <w:tcPr>
            <w:tcW w:w="273" w:type="dxa"/>
            <w:vAlign w:val="center"/>
          </w:tcPr>
          <w:p w14:paraId="3619514B" w14:textId="77777777" w:rsidR="001E068E" w:rsidRPr="00DB1889" w:rsidRDefault="001E068E" w:rsidP="001E068E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</w:tcBorders>
            <w:vAlign w:val="bottom"/>
          </w:tcPr>
          <w:p w14:paraId="0DDC5CC3" w14:textId="2E7FE7E7" w:rsidR="001E068E" w:rsidRPr="005646A8" w:rsidRDefault="001E068E" w:rsidP="005646A8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46A8">
              <w:rPr>
                <w:rFonts w:ascii="Angsana New" w:hAnsi="Angsana New"/>
                <w:b/>
                <w:bCs/>
                <w:sz w:val="30"/>
                <w:szCs w:val="30"/>
              </w:rPr>
              <w:t>1,637,732</w:t>
            </w:r>
          </w:p>
        </w:tc>
      </w:tr>
      <w:tr w:rsidR="001E068E" w:rsidRPr="001F0FF5" w14:paraId="7461EA55" w14:textId="66CC70C0" w:rsidTr="005605E0">
        <w:trPr>
          <w:cantSplit/>
          <w:trHeight w:val="64"/>
        </w:trPr>
        <w:tc>
          <w:tcPr>
            <w:tcW w:w="5411" w:type="dxa"/>
          </w:tcPr>
          <w:p w14:paraId="26CA941A" w14:textId="1BDC2042" w:rsidR="001E068E" w:rsidRPr="00C92BCF" w:rsidRDefault="001E068E" w:rsidP="001E068E">
            <w:pPr>
              <w:shd w:val="clear" w:color="auto" w:fill="FFFFFF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B1889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DB188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  <w:r w:rsidRPr="00DB188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B1889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180" w:type="dxa"/>
          </w:tcPr>
          <w:p w14:paraId="44A06D41" w14:textId="77777777" w:rsidR="001E068E" w:rsidRPr="001F0FF5" w:rsidRDefault="001E068E" w:rsidP="001E068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1" w:type="dxa"/>
            <w:vAlign w:val="bottom"/>
          </w:tcPr>
          <w:p w14:paraId="598C3F36" w14:textId="2C91F769" w:rsidR="001E068E" w:rsidRPr="000331C1" w:rsidRDefault="00FB32DE" w:rsidP="001E068E">
            <w:pPr>
              <w:shd w:val="clear" w:color="auto" w:fill="FFFFFF"/>
              <w:spacing w:line="240" w:lineRule="auto"/>
              <w:ind w:lef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B32DE">
              <w:rPr>
                <w:rFonts w:asciiTheme="majorBidi" w:hAnsiTheme="majorBidi"/>
                <w:sz w:val="30"/>
                <w:szCs w:val="30"/>
                <w:cs/>
              </w:rPr>
              <w:t>923</w:t>
            </w:r>
          </w:p>
        </w:tc>
        <w:tc>
          <w:tcPr>
            <w:tcW w:w="273" w:type="dxa"/>
            <w:vAlign w:val="center"/>
          </w:tcPr>
          <w:p w14:paraId="0D92B57D" w14:textId="77777777" w:rsidR="001E068E" w:rsidRPr="00DB1889" w:rsidRDefault="001E068E" w:rsidP="001E068E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4C0E67CA" w14:textId="4F2C281B" w:rsidR="001E068E" w:rsidRPr="005646A8" w:rsidRDefault="001E068E" w:rsidP="005646A8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646A8">
              <w:rPr>
                <w:rFonts w:ascii="Angsana New" w:hAnsi="Angsana New"/>
                <w:sz w:val="30"/>
                <w:szCs w:val="30"/>
              </w:rPr>
              <w:t>1,184</w:t>
            </w:r>
          </w:p>
        </w:tc>
      </w:tr>
      <w:tr w:rsidR="001E068E" w:rsidRPr="001F0FF5" w14:paraId="2DD3309E" w14:textId="5FB09BC1" w:rsidTr="005605E0">
        <w:trPr>
          <w:cantSplit/>
          <w:trHeight w:val="64"/>
        </w:trPr>
        <w:tc>
          <w:tcPr>
            <w:tcW w:w="5411" w:type="dxa"/>
          </w:tcPr>
          <w:p w14:paraId="6B67B869" w14:textId="321F002A" w:rsidR="001E068E" w:rsidRPr="00C92BCF" w:rsidRDefault="001E068E" w:rsidP="001E068E">
            <w:pPr>
              <w:shd w:val="clear" w:color="auto" w:fill="FFFFFF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051A85F7" w14:textId="77777777" w:rsidR="001E068E" w:rsidRPr="001F0FF5" w:rsidRDefault="001E068E" w:rsidP="001E068E">
            <w:pPr>
              <w:pStyle w:val="acctfourfigures"/>
              <w:shd w:val="clear" w:color="auto" w:fill="FFFFFF"/>
              <w:tabs>
                <w:tab w:val="decimal" w:pos="908"/>
              </w:tabs>
              <w:spacing w:line="240" w:lineRule="auto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9204E8" w14:textId="736A66FD" w:rsidR="001E068E" w:rsidRPr="000331C1" w:rsidRDefault="00FB32DE" w:rsidP="001E068E">
            <w:pPr>
              <w:shd w:val="clear" w:color="auto" w:fill="FFFFFF"/>
              <w:spacing w:line="240" w:lineRule="auto"/>
              <w:ind w:lef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32D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</w:t>
            </w:r>
            <w:r w:rsidRPr="00FB32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32D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524</w:t>
            </w:r>
            <w:r w:rsidRPr="00FB32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B32D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094</w:t>
            </w:r>
          </w:p>
        </w:tc>
        <w:tc>
          <w:tcPr>
            <w:tcW w:w="273" w:type="dxa"/>
            <w:vAlign w:val="center"/>
          </w:tcPr>
          <w:p w14:paraId="2514CE3D" w14:textId="77777777" w:rsidR="001E068E" w:rsidRPr="00DB1889" w:rsidRDefault="001E068E" w:rsidP="001E068E">
            <w:pPr>
              <w:pStyle w:val="acctfourfigures"/>
              <w:tabs>
                <w:tab w:val="clear" w:pos="765"/>
                <w:tab w:val="decimal" w:pos="465"/>
              </w:tabs>
              <w:spacing w:line="240" w:lineRule="exact"/>
              <w:ind w:left="-83" w:right="18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54201F" w14:textId="0EFB79A6" w:rsidR="001E068E" w:rsidRPr="005646A8" w:rsidRDefault="001E068E" w:rsidP="005646A8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46A8">
              <w:rPr>
                <w:rFonts w:ascii="Angsana New" w:hAnsi="Angsana New"/>
                <w:b/>
                <w:bCs/>
                <w:sz w:val="30"/>
                <w:szCs w:val="30"/>
              </w:rPr>
              <w:t>1,638,916</w:t>
            </w:r>
          </w:p>
        </w:tc>
      </w:tr>
    </w:tbl>
    <w:p w14:paraId="59D60595" w14:textId="77777777" w:rsidR="00EF12F3" w:rsidRPr="005605E0" w:rsidRDefault="00EF12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45A98989" w14:textId="1C9400AD" w:rsidR="008970F6" w:rsidRPr="002D1A53" w:rsidRDefault="00E36423" w:rsidP="002D1A5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E36423">
        <w:rPr>
          <w:rFonts w:ascii="Angsana New" w:hAnsi="Angsana New" w:hint="cs"/>
          <w:b/>
          <w:bCs/>
          <w:sz w:val="30"/>
          <w:szCs w:val="30"/>
          <w:cs/>
        </w:rPr>
        <w:t>สิน</w:t>
      </w:r>
      <w:r w:rsidR="00BD10FF">
        <w:rPr>
          <w:rFonts w:ascii="Angsana New" w:hAnsi="Angsana New" w:hint="cs"/>
          <w:b/>
          <w:bCs/>
          <w:sz w:val="30"/>
          <w:szCs w:val="30"/>
          <w:cs/>
        </w:rPr>
        <w:t>ค้าคงเหลือ</w:t>
      </w:r>
    </w:p>
    <w:p w14:paraId="0DF937CB" w14:textId="77777777" w:rsidR="002D1A53" w:rsidRPr="005605E0" w:rsidRDefault="002D1A53" w:rsidP="002D1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270"/>
        <w:gridCol w:w="1890"/>
      </w:tblGrid>
      <w:tr w:rsidR="00BD10FF" w:rsidRPr="003500FB" w14:paraId="1D4BC8AE" w14:textId="77777777" w:rsidTr="005646A8">
        <w:trPr>
          <w:tblHeader/>
        </w:trPr>
        <w:tc>
          <w:tcPr>
            <w:tcW w:w="5670" w:type="dxa"/>
          </w:tcPr>
          <w:p w14:paraId="4AF7871A" w14:textId="77777777" w:rsidR="00BD10FF" w:rsidRPr="003500FB" w:rsidRDefault="00BD10FF" w:rsidP="00C57E42">
            <w:pPr>
              <w:spacing w:line="33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1506CC03" w14:textId="77777777" w:rsidR="00BD10FF" w:rsidRDefault="00BD10FF" w:rsidP="00C57E42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40CD4138" w14:textId="77777777" w:rsidR="00BD10FF" w:rsidRPr="003500FB" w:rsidRDefault="00BD10FF" w:rsidP="00C57E42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3500FB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BD10FF" w:rsidRPr="003500FB" w14:paraId="1C60A969" w14:textId="77777777" w:rsidTr="005646A8">
        <w:trPr>
          <w:trHeight w:val="209"/>
          <w:tblHeader/>
        </w:trPr>
        <w:tc>
          <w:tcPr>
            <w:tcW w:w="5670" w:type="dxa"/>
          </w:tcPr>
          <w:p w14:paraId="7F5E6BB0" w14:textId="77777777" w:rsidR="00BD10FF" w:rsidRPr="003500FB" w:rsidRDefault="00BD10FF" w:rsidP="00C57E42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4562CC8" w14:textId="2B19F89F" w:rsidR="00BD10FF" w:rsidRPr="003500FB" w:rsidRDefault="00BD10FF" w:rsidP="00C57E4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 w:rsidR="001E068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5900D995" w14:textId="77777777" w:rsidR="00BD10FF" w:rsidRPr="003500FB" w:rsidRDefault="00BD10FF" w:rsidP="00C57E4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0A81CAC" w14:textId="7050A847" w:rsidR="00BD10FF" w:rsidRPr="003500FB" w:rsidRDefault="00BD10FF" w:rsidP="00C57E4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 w:rsidR="001E068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BD10FF" w:rsidRPr="003500FB" w14:paraId="4F3112BB" w14:textId="77777777" w:rsidTr="005646A8">
        <w:trPr>
          <w:tblHeader/>
        </w:trPr>
        <w:tc>
          <w:tcPr>
            <w:tcW w:w="5670" w:type="dxa"/>
          </w:tcPr>
          <w:p w14:paraId="434FDA17" w14:textId="77777777" w:rsidR="00BD10FF" w:rsidRPr="003500FB" w:rsidRDefault="00BD10FF" w:rsidP="00C57E42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696E7FFE" w14:textId="77777777" w:rsidR="00BD10FF" w:rsidRPr="003500FB" w:rsidRDefault="00BD10FF" w:rsidP="00C57E42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068E" w:rsidRPr="003500FB" w14:paraId="3011FED6" w14:textId="77777777" w:rsidTr="005646A8">
        <w:tc>
          <w:tcPr>
            <w:tcW w:w="5670" w:type="dxa"/>
          </w:tcPr>
          <w:p w14:paraId="28A87982" w14:textId="476B3D7E" w:rsidR="001E068E" w:rsidRPr="0036591C" w:rsidRDefault="001E068E" w:rsidP="001E068E">
            <w:pPr>
              <w:pStyle w:val="BodyText"/>
              <w:tabs>
                <w:tab w:val="clear" w:pos="227"/>
                <w:tab w:val="left" w:pos="0"/>
              </w:tabs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591C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800" w:type="dxa"/>
          </w:tcPr>
          <w:p w14:paraId="624A4771" w14:textId="10C202A9" w:rsidR="001E068E" w:rsidRPr="004E587A" w:rsidRDefault="00760A28" w:rsidP="001E068E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0A28">
              <w:rPr>
                <w:rFonts w:ascii="Angsana New" w:hAnsi="Angsana New"/>
                <w:sz w:val="30"/>
                <w:szCs w:val="30"/>
                <w:cs/>
                <w:lang w:val="en-US"/>
              </w:rPr>
              <w:t>338</w:t>
            </w:r>
            <w:r w:rsidRPr="00760A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0A28">
              <w:rPr>
                <w:rFonts w:ascii="Angsana New" w:hAnsi="Angsana New"/>
                <w:sz w:val="30"/>
                <w:szCs w:val="30"/>
                <w:cs/>
                <w:lang w:val="en-US"/>
              </w:rPr>
              <w:t>275</w:t>
            </w:r>
          </w:p>
        </w:tc>
        <w:tc>
          <w:tcPr>
            <w:tcW w:w="270" w:type="dxa"/>
          </w:tcPr>
          <w:p w14:paraId="56A3A45F" w14:textId="77777777" w:rsidR="001E068E" w:rsidRPr="003500FB" w:rsidRDefault="001E068E" w:rsidP="001E068E">
            <w:pPr>
              <w:pStyle w:val="BodyText"/>
              <w:spacing w:after="0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E5C70C" w14:textId="0A0C130D" w:rsidR="001E068E" w:rsidRPr="003500FB" w:rsidRDefault="00760A28" w:rsidP="001E068E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0A28">
              <w:rPr>
                <w:rFonts w:ascii="Angsana New" w:hAnsi="Angsana New"/>
                <w:sz w:val="30"/>
                <w:szCs w:val="30"/>
                <w:cs/>
              </w:rPr>
              <w:t>577</w:t>
            </w:r>
            <w:r w:rsidRPr="00760A28">
              <w:rPr>
                <w:rFonts w:ascii="Angsana New" w:hAnsi="Angsana New"/>
                <w:sz w:val="30"/>
                <w:szCs w:val="30"/>
              </w:rPr>
              <w:t>,</w:t>
            </w:r>
            <w:r w:rsidRPr="00760A28">
              <w:rPr>
                <w:rFonts w:ascii="Angsana New" w:hAnsi="Angsana New"/>
                <w:sz w:val="30"/>
                <w:szCs w:val="30"/>
                <w:cs/>
              </w:rPr>
              <w:t>642</w:t>
            </w:r>
          </w:p>
        </w:tc>
      </w:tr>
      <w:tr w:rsidR="001E068E" w:rsidRPr="003500FB" w14:paraId="65CCA256" w14:textId="77777777" w:rsidTr="005646A8">
        <w:trPr>
          <w:trHeight w:val="64"/>
        </w:trPr>
        <w:tc>
          <w:tcPr>
            <w:tcW w:w="5670" w:type="dxa"/>
          </w:tcPr>
          <w:p w14:paraId="2D19DD05" w14:textId="7ADE806A" w:rsidR="001E068E" w:rsidRPr="00CF3189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591C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00" w:type="dxa"/>
          </w:tcPr>
          <w:p w14:paraId="5440CE80" w14:textId="4DCBB39F" w:rsidR="001E068E" w:rsidRPr="004E587A" w:rsidRDefault="00760A28" w:rsidP="001E068E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0A28">
              <w:rPr>
                <w:rFonts w:ascii="Angsana New" w:hAnsi="Angsana New"/>
                <w:sz w:val="30"/>
                <w:szCs w:val="30"/>
                <w:cs/>
                <w:lang w:val="en-US"/>
              </w:rPr>
              <w:t>703</w:t>
            </w:r>
            <w:r w:rsidRPr="00760A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0A28">
              <w:rPr>
                <w:rFonts w:ascii="Angsana New" w:hAnsi="Angsana New"/>
                <w:sz w:val="30"/>
                <w:szCs w:val="30"/>
                <w:cs/>
                <w:lang w:val="en-US"/>
              </w:rPr>
              <w:t>670</w:t>
            </w:r>
          </w:p>
        </w:tc>
        <w:tc>
          <w:tcPr>
            <w:tcW w:w="270" w:type="dxa"/>
          </w:tcPr>
          <w:p w14:paraId="553EDB7E" w14:textId="77777777" w:rsidR="001E068E" w:rsidRPr="003500FB" w:rsidRDefault="001E068E" w:rsidP="001E068E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7774631" w14:textId="37412B2B" w:rsidR="001E068E" w:rsidRPr="003500FB" w:rsidRDefault="00760A28" w:rsidP="001E068E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0A28">
              <w:rPr>
                <w:rFonts w:ascii="Angsana New" w:hAnsi="Angsana New"/>
                <w:sz w:val="30"/>
                <w:szCs w:val="30"/>
                <w:cs/>
              </w:rPr>
              <w:t>715</w:t>
            </w:r>
            <w:r w:rsidRPr="00760A28">
              <w:rPr>
                <w:rFonts w:ascii="Angsana New" w:hAnsi="Angsana New"/>
                <w:sz w:val="30"/>
                <w:szCs w:val="30"/>
              </w:rPr>
              <w:t>,</w:t>
            </w:r>
            <w:r w:rsidRPr="00760A28">
              <w:rPr>
                <w:rFonts w:ascii="Angsana New" w:hAnsi="Angsana New"/>
                <w:sz w:val="30"/>
                <w:szCs w:val="30"/>
                <w:cs/>
              </w:rPr>
              <w:t>999</w:t>
            </w:r>
          </w:p>
        </w:tc>
      </w:tr>
      <w:tr w:rsidR="001E068E" w:rsidRPr="003500FB" w14:paraId="02F3A0F4" w14:textId="77777777" w:rsidTr="00760A28">
        <w:trPr>
          <w:trHeight w:val="64"/>
        </w:trPr>
        <w:tc>
          <w:tcPr>
            <w:tcW w:w="5670" w:type="dxa"/>
          </w:tcPr>
          <w:p w14:paraId="2959C152" w14:textId="71E5EEB7" w:rsidR="001E068E" w:rsidRPr="0036591C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D7D67">
              <w:rPr>
                <w:rFonts w:ascii="Angsana New" w:hAnsi="Angsana New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800" w:type="dxa"/>
          </w:tcPr>
          <w:p w14:paraId="735A1FCC" w14:textId="4EE4E4C2" w:rsidR="001E068E" w:rsidRPr="004E587A" w:rsidRDefault="00760A28" w:rsidP="001E068E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0A28">
              <w:rPr>
                <w:rFonts w:ascii="Angsana New" w:hAnsi="Angsana New"/>
                <w:sz w:val="30"/>
                <w:szCs w:val="30"/>
                <w:cs/>
                <w:lang w:val="en-US"/>
              </w:rPr>
              <w:t>160</w:t>
            </w:r>
            <w:r w:rsidRPr="00760A28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60A28">
              <w:rPr>
                <w:rFonts w:ascii="Angsana New" w:hAnsi="Angsana New"/>
                <w:sz w:val="30"/>
                <w:szCs w:val="30"/>
                <w:cs/>
                <w:lang w:val="en-US"/>
              </w:rPr>
              <w:t>631</w:t>
            </w:r>
          </w:p>
        </w:tc>
        <w:tc>
          <w:tcPr>
            <w:tcW w:w="270" w:type="dxa"/>
          </w:tcPr>
          <w:p w14:paraId="6382CED4" w14:textId="77777777" w:rsidR="001E068E" w:rsidRPr="003500FB" w:rsidRDefault="001E068E" w:rsidP="001E068E">
            <w:pPr>
              <w:tabs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C458B09" w14:textId="68F2F3F1" w:rsidR="001E068E" w:rsidRDefault="00760A28" w:rsidP="001E068E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0A28">
              <w:rPr>
                <w:rFonts w:ascii="Angsana New" w:hAnsi="Angsana New"/>
                <w:sz w:val="30"/>
                <w:szCs w:val="30"/>
                <w:cs/>
              </w:rPr>
              <w:t>146</w:t>
            </w:r>
            <w:r w:rsidRPr="00760A28">
              <w:rPr>
                <w:rFonts w:ascii="Angsana New" w:hAnsi="Angsana New"/>
                <w:sz w:val="30"/>
                <w:szCs w:val="30"/>
              </w:rPr>
              <w:t>,</w:t>
            </w:r>
            <w:r w:rsidRPr="00760A28">
              <w:rPr>
                <w:rFonts w:ascii="Angsana New" w:hAnsi="Angsana New"/>
                <w:sz w:val="30"/>
                <w:szCs w:val="30"/>
                <w:cs/>
              </w:rPr>
              <w:t>628</w:t>
            </w:r>
          </w:p>
        </w:tc>
      </w:tr>
      <w:tr w:rsidR="001E068E" w:rsidRPr="003500FB" w14:paraId="6D9E4E3D" w14:textId="77777777" w:rsidTr="00760A28">
        <w:tc>
          <w:tcPr>
            <w:tcW w:w="5670" w:type="dxa"/>
          </w:tcPr>
          <w:p w14:paraId="44683DE1" w14:textId="6D2C7650" w:rsidR="001E068E" w:rsidRPr="0036591C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6591C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E1AB3D5" w14:textId="2B072031" w:rsidR="001E068E" w:rsidRPr="004E587A" w:rsidRDefault="00760A28" w:rsidP="001E068E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8128E">
              <w:rPr>
                <w:rFonts w:ascii="Angsana New" w:hAnsi="Angsana New"/>
                <w:sz w:val="30"/>
                <w:szCs w:val="30"/>
                <w:cs/>
                <w:lang w:val="en-US"/>
              </w:rPr>
              <w:t>543</w:t>
            </w:r>
            <w:r w:rsidRPr="0018128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18128E">
              <w:rPr>
                <w:rFonts w:ascii="Angsana New" w:hAnsi="Angsana New"/>
                <w:sz w:val="30"/>
                <w:szCs w:val="30"/>
                <w:cs/>
                <w:lang w:val="en-US"/>
              </w:rPr>
              <w:t>4</w:t>
            </w:r>
            <w:r w:rsidR="00FB2482" w:rsidRPr="0018128E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</w:p>
        </w:tc>
        <w:tc>
          <w:tcPr>
            <w:tcW w:w="270" w:type="dxa"/>
          </w:tcPr>
          <w:p w14:paraId="1171DD14" w14:textId="77777777" w:rsidR="001E068E" w:rsidRPr="003500FB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3B14EB" w14:textId="6497469B" w:rsidR="001E068E" w:rsidRPr="003500FB" w:rsidRDefault="00760A28" w:rsidP="001E068E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0A28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760A28">
              <w:rPr>
                <w:rFonts w:ascii="Angsana New" w:hAnsi="Angsana New"/>
                <w:sz w:val="30"/>
                <w:szCs w:val="30"/>
              </w:rPr>
              <w:t>,</w:t>
            </w:r>
            <w:r w:rsidRPr="00760A28">
              <w:rPr>
                <w:rFonts w:ascii="Angsana New" w:hAnsi="Angsana New"/>
                <w:sz w:val="30"/>
                <w:szCs w:val="30"/>
                <w:cs/>
              </w:rPr>
              <w:t>243</w:t>
            </w:r>
            <w:r w:rsidRPr="00760A28">
              <w:rPr>
                <w:rFonts w:ascii="Angsana New" w:hAnsi="Angsana New"/>
                <w:sz w:val="30"/>
                <w:szCs w:val="30"/>
              </w:rPr>
              <w:t>,</w:t>
            </w:r>
            <w:r w:rsidRPr="00760A28">
              <w:rPr>
                <w:rFonts w:ascii="Angsana New" w:hAnsi="Angsana New"/>
                <w:sz w:val="30"/>
                <w:szCs w:val="30"/>
                <w:cs/>
              </w:rPr>
              <w:t>543</w:t>
            </w:r>
          </w:p>
        </w:tc>
      </w:tr>
      <w:tr w:rsidR="001E068E" w:rsidRPr="003500FB" w14:paraId="69E21332" w14:textId="77777777" w:rsidTr="00A06BC4">
        <w:tc>
          <w:tcPr>
            <w:tcW w:w="5670" w:type="dxa"/>
          </w:tcPr>
          <w:p w14:paraId="32F53DF6" w14:textId="19520E99" w:rsidR="001E068E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556C217" w14:textId="4A6477F5" w:rsidR="001E068E" w:rsidRPr="000D49C8" w:rsidRDefault="00760A28" w:rsidP="001E068E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0A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760A2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60A28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74</w:t>
            </w:r>
            <w:r w:rsidR="00FB24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5,992</w:t>
            </w:r>
          </w:p>
        </w:tc>
        <w:tc>
          <w:tcPr>
            <w:tcW w:w="270" w:type="dxa"/>
          </w:tcPr>
          <w:p w14:paraId="6C6096EA" w14:textId="77777777" w:rsidR="001E068E" w:rsidRPr="00FF0EF9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08A6F71" w14:textId="1F64BC25" w:rsidR="001E068E" w:rsidRPr="0062774B" w:rsidRDefault="00760A28" w:rsidP="001E068E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0A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760A2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0A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683</w:t>
            </w:r>
            <w:r w:rsidRPr="00760A2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60A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812</w:t>
            </w:r>
          </w:p>
        </w:tc>
      </w:tr>
      <w:tr w:rsidR="00BF3ED0" w:rsidRPr="00A93A47" w14:paraId="6FD7898F" w14:textId="77777777" w:rsidTr="00A06BC4">
        <w:tc>
          <w:tcPr>
            <w:tcW w:w="5670" w:type="dxa"/>
          </w:tcPr>
          <w:p w14:paraId="287AAC09" w14:textId="5655E892" w:rsidR="00BF3ED0" w:rsidRPr="00BF3ED0" w:rsidRDefault="00BF3ED0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81AB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BF3ED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F3ED0">
              <w:rPr>
                <w:rFonts w:ascii="Angsana New" w:hAnsi="Angsana New" w:hint="cs"/>
                <w:sz w:val="30"/>
                <w:szCs w:val="30"/>
                <w:cs/>
              </w:rPr>
              <w:t>ค่าเผื่อมูลค่าสินค้าลดลงและสินค้าล้าสมัย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526AA18" w14:textId="12B1EBF6" w:rsidR="00BF3ED0" w:rsidRPr="00A93A47" w:rsidRDefault="00A93A47" w:rsidP="002207E1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3A47">
              <w:rPr>
                <w:rFonts w:ascii="Angsana New" w:hAnsi="Angsana New"/>
                <w:sz w:val="30"/>
                <w:szCs w:val="30"/>
                <w:cs/>
                <w:lang w:val="en-US"/>
              </w:rPr>
              <w:t>(12</w:t>
            </w:r>
            <w:r w:rsidRPr="00A93A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93A47">
              <w:rPr>
                <w:rFonts w:ascii="Angsana New" w:hAnsi="Angsana New"/>
                <w:sz w:val="30"/>
                <w:szCs w:val="30"/>
                <w:cs/>
                <w:lang w:val="en-US"/>
              </w:rPr>
              <w:t>431)</w:t>
            </w:r>
          </w:p>
        </w:tc>
        <w:tc>
          <w:tcPr>
            <w:tcW w:w="270" w:type="dxa"/>
          </w:tcPr>
          <w:p w14:paraId="3757FF82" w14:textId="77777777" w:rsidR="00BF3ED0" w:rsidRPr="00A93A47" w:rsidRDefault="00BF3ED0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5F1FF2F" w14:textId="7F38D472" w:rsidR="00BF3ED0" w:rsidRPr="00A93A47" w:rsidRDefault="00A93A47" w:rsidP="00A93A47">
            <w:pPr>
              <w:pStyle w:val="a1"/>
              <w:tabs>
                <w:tab w:val="decimal" w:pos="1509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3A47">
              <w:rPr>
                <w:rFonts w:ascii="Angsana New" w:hAnsi="Angsana New"/>
                <w:sz w:val="30"/>
                <w:szCs w:val="30"/>
                <w:cs/>
                <w:lang w:val="en-US"/>
              </w:rPr>
              <w:t>(42</w:t>
            </w:r>
            <w:r w:rsidRPr="00A93A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A93A47">
              <w:rPr>
                <w:rFonts w:ascii="Angsana New" w:hAnsi="Angsana New"/>
                <w:sz w:val="30"/>
                <w:szCs w:val="30"/>
                <w:cs/>
                <w:lang w:val="en-US"/>
              </w:rPr>
              <w:t>096)</w:t>
            </w:r>
          </w:p>
        </w:tc>
      </w:tr>
      <w:tr w:rsidR="00BF3ED0" w:rsidRPr="003500FB" w14:paraId="63C98E49" w14:textId="77777777" w:rsidTr="00A06BC4">
        <w:tc>
          <w:tcPr>
            <w:tcW w:w="5670" w:type="dxa"/>
          </w:tcPr>
          <w:p w14:paraId="58887875" w14:textId="36D4EDDE" w:rsidR="00BF3ED0" w:rsidRPr="00BF3ED0" w:rsidRDefault="00BF3ED0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F3ED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1F40E" w14:textId="47600973" w:rsidR="00BF3ED0" w:rsidRPr="00760A28" w:rsidRDefault="00A93A47" w:rsidP="001E068E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3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A93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A93A47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733</w:t>
            </w:r>
            <w:r w:rsidRPr="00A93A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FB248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561</w:t>
            </w:r>
          </w:p>
        </w:tc>
        <w:tc>
          <w:tcPr>
            <w:tcW w:w="270" w:type="dxa"/>
          </w:tcPr>
          <w:p w14:paraId="427C5E81" w14:textId="77777777" w:rsidR="00BF3ED0" w:rsidRPr="00FF0EF9" w:rsidRDefault="00BF3ED0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425527" w14:textId="24F1CBE5" w:rsidR="00BF3ED0" w:rsidRPr="00760A28" w:rsidRDefault="00A93A47" w:rsidP="001E068E">
            <w:pPr>
              <w:pStyle w:val="BodyText"/>
              <w:tabs>
                <w:tab w:val="clear" w:pos="1644"/>
                <w:tab w:val="clear" w:pos="1871"/>
                <w:tab w:val="left" w:pos="1066"/>
                <w:tab w:val="left" w:pos="1200"/>
              </w:tabs>
              <w:spacing w:after="0"/>
              <w:ind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3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</w:t>
            </w:r>
            <w:r w:rsidRPr="00A93A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93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641</w:t>
            </w:r>
            <w:r w:rsidRPr="00A93A4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93A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716</w:t>
            </w:r>
          </w:p>
        </w:tc>
      </w:tr>
      <w:tr w:rsidR="001E068E" w:rsidRPr="003500FB" w14:paraId="5E9E8205" w14:textId="77777777" w:rsidTr="005605E0">
        <w:trPr>
          <w:trHeight w:val="34"/>
        </w:trPr>
        <w:tc>
          <w:tcPr>
            <w:tcW w:w="5670" w:type="dxa"/>
          </w:tcPr>
          <w:p w14:paraId="2FA6DCEB" w14:textId="3E7EF562" w:rsidR="001E068E" w:rsidRPr="005605E0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  <w:vAlign w:val="bottom"/>
          </w:tcPr>
          <w:p w14:paraId="2F75E143" w14:textId="77777777" w:rsidR="001E068E" w:rsidRPr="005605E0" w:rsidRDefault="001E068E" w:rsidP="001E068E">
            <w:pPr>
              <w:tabs>
                <w:tab w:val="left" w:pos="342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584FA287" w14:textId="77777777" w:rsidR="001E068E" w:rsidRPr="005605E0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14:paraId="021AF10F" w14:textId="77777777" w:rsidR="001E068E" w:rsidRPr="005605E0" w:rsidRDefault="001E068E" w:rsidP="001E068E">
            <w:pPr>
              <w:tabs>
                <w:tab w:val="left" w:pos="342"/>
              </w:tabs>
              <w:spacing w:line="240" w:lineRule="auto"/>
              <w:ind w:left="434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E068E" w:rsidRPr="003500FB" w14:paraId="481CB910" w14:textId="77777777" w:rsidTr="005646A8">
        <w:tc>
          <w:tcPr>
            <w:tcW w:w="5670" w:type="dxa"/>
          </w:tcPr>
          <w:p w14:paraId="6C0B970A" w14:textId="241B2D96" w:rsidR="001E068E" w:rsidRPr="0062774B" w:rsidRDefault="001E068E" w:rsidP="001E06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74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ต้นทุนของสินค้าคงเหลือที่บันทึกรวมในบัญชีต้นทุนขาย</w:t>
            </w:r>
          </w:p>
        </w:tc>
        <w:tc>
          <w:tcPr>
            <w:tcW w:w="1800" w:type="dxa"/>
          </w:tcPr>
          <w:p w14:paraId="13AE579E" w14:textId="77777777" w:rsidR="001E068E" w:rsidRPr="00CC468C" w:rsidRDefault="001E068E" w:rsidP="001E068E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63FAFA" w14:textId="77777777" w:rsidR="001E068E" w:rsidRPr="0062774B" w:rsidRDefault="001E068E" w:rsidP="001E06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0A01399" w14:textId="77777777" w:rsidR="001E068E" w:rsidRPr="0062774B" w:rsidRDefault="001E068E" w:rsidP="001E068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E068E" w:rsidRPr="003500FB" w14:paraId="58C2B312" w14:textId="77777777" w:rsidTr="005646A8">
        <w:trPr>
          <w:trHeight w:val="64"/>
        </w:trPr>
        <w:tc>
          <w:tcPr>
            <w:tcW w:w="5670" w:type="dxa"/>
          </w:tcPr>
          <w:p w14:paraId="10F4649F" w14:textId="15085107" w:rsidR="001E068E" w:rsidRPr="0062774B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2774B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ขาย</w:t>
            </w:r>
          </w:p>
        </w:tc>
        <w:tc>
          <w:tcPr>
            <w:tcW w:w="1800" w:type="dxa"/>
          </w:tcPr>
          <w:p w14:paraId="0AC4D805" w14:textId="37E3254D" w:rsidR="001E068E" w:rsidRPr="004E587A" w:rsidRDefault="009E0A00" w:rsidP="001E068E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0A00">
              <w:rPr>
                <w:rFonts w:ascii="Angsana New" w:hAnsi="Angsana New"/>
                <w:sz w:val="30"/>
                <w:szCs w:val="30"/>
                <w:cs/>
                <w:lang w:val="en-US"/>
              </w:rPr>
              <w:t>8</w:t>
            </w:r>
            <w:r w:rsidRPr="009E0A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E0A00">
              <w:rPr>
                <w:rFonts w:ascii="Angsana New" w:hAnsi="Angsana New"/>
                <w:sz w:val="30"/>
                <w:szCs w:val="30"/>
                <w:cs/>
                <w:lang w:val="en-US"/>
              </w:rPr>
              <w:t>702</w:t>
            </w:r>
            <w:r w:rsidRPr="009E0A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E0A00">
              <w:rPr>
                <w:rFonts w:ascii="Angsana New" w:hAnsi="Angsana New"/>
                <w:sz w:val="30"/>
                <w:szCs w:val="30"/>
                <w:cs/>
                <w:lang w:val="en-US"/>
              </w:rPr>
              <w:t>980</w:t>
            </w:r>
          </w:p>
        </w:tc>
        <w:tc>
          <w:tcPr>
            <w:tcW w:w="270" w:type="dxa"/>
          </w:tcPr>
          <w:p w14:paraId="3C9FEA65" w14:textId="77777777" w:rsidR="001E068E" w:rsidRPr="0062774B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EFEF78" w14:textId="225183BA" w:rsidR="001E068E" w:rsidRPr="000D49C8" w:rsidRDefault="009E0A00" w:rsidP="001E068E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0A00">
              <w:rPr>
                <w:rFonts w:ascii="Angsana New" w:hAnsi="Angsana New"/>
                <w:sz w:val="30"/>
                <w:szCs w:val="30"/>
                <w:cs/>
                <w:lang w:val="en-US"/>
              </w:rPr>
              <w:t>9</w:t>
            </w:r>
            <w:r w:rsidRPr="009E0A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E0A00">
              <w:rPr>
                <w:rFonts w:ascii="Angsana New" w:hAnsi="Angsana New"/>
                <w:sz w:val="30"/>
                <w:szCs w:val="30"/>
                <w:cs/>
                <w:lang w:val="en-US"/>
              </w:rPr>
              <w:t>601</w:t>
            </w:r>
            <w:r w:rsidRPr="009E0A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E0A00">
              <w:rPr>
                <w:rFonts w:ascii="Angsana New" w:hAnsi="Angsana New"/>
                <w:sz w:val="30"/>
                <w:szCs w:val="30"/>
                <w:cs/>
                <w:lang w:val="en-US"/>
              </w:rPr>
              <w:t>983</w:t>
            </w:r>
          </w:p>
        </w:tc>
      </w:tr>
      <w:tr w:rsidR="001E068E" w:rsidRPr="003500FB" w14:paraId="5BFDF794" w14:textId="77777777" w:rsidTr="009E0A00">
        <w:trPr>
          <w:trHeight w:val="64"/>
        </w:trPr>
        <w:tc>
          <w:tcPr>
            <w:tcW w:w="5670" w:type="dxa"/>
          </w:tcPr>
          <w:p w14:paraId="48B55B01" w14:textId="472E4927" w:rsidR="001E068E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75C8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E0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775C84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9E0A00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ปรับลดมูลค่าเป็นมูลค่าสุทธิที่คาดว่าจะได้รับ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0711532" w14:textId="594C383A" w:rsidR="001E068E" w:rsidRDefault="009E0A00" w:rsidP="001E068E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0A00">
              <w:rPr>
                <w:rFonts w:ascii="Angsana New" w:hAnsi="Angsana New"/>
                <w:sz w:val="30"/>
                <w:szCs w:val="30"/>
                <w:cs/>
                <w:lang w:val="en-US"/>
              </w:rPr>
              <w:t>(29</w:t>
            </w:r>
            <w:r w:rsidRPr="009E0A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E0A00">
              <w:rPr>
                <w:rFonts w:ascii="Angsana New" w:hAnsi="Angsana New"/>
                <w:sz w:val="30"/>
                <w:szCs w:val="30"/>
                <w:cs/>
                <w:lang w:val="en-US"/>
              </w:rPr>
              <w:t>665)</w:t>
            </w:r>
          </w:p>
        </w:tc>
        <w:tc>
          <w:tcPr>
            <w:tcW w:w="270" w:type="dxa"/>
          </w:tcPr>
          <w:p w14:paraId="3D470538" w14:textId="77777777" w:rsidR="001E068E" w:rsidRPr="0062774B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89FF81A" w14:textId="616EC318" w:rsidR="001E068E" w:rsidRPr="00EF12F3" w:rsidRDefault="009E0A00" w:rsidP="001E068E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E0A00">
              <w:rPr>
                <w:rFonts w:ascii="Angsana New" w:hAnsi="Angsana New"/>
                <w:sz w:val="30"/>
                <w:szCs w:val="30"/>
                <w:cs/>
                <w:lang w:val="en-US"/>
              </w:rPr>
              <w:t>20</w:t>
            </w:r>
            <w:r w:rsidRPr="009E0A0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E0A00">
              <w:rPr>
                <w:rFonts w:ascii="Angsana New" w:hAnsi="Angsana New"/>
                <w:sz w:val="30"/>
                <w:szCs w:val="30"/>
                <w:cs/>
                <w:lang w:val="en-US"/>
              </w:rPr>
              <w:t>778</w:t>
            </w:r>
          </w:p>
        </w:tc>
      </w:tr>
      <w:tr w:rsidR="001E068E" w:rsidRPr="003500FB" w14:paraId="54D1652A" w14:textId="77777777" w:rsidTr="009E0A00">
        <w:trPr>
          <w:trHeight w:val="64"/>
        </w:trPr>
        <w:tc>
          <w:tcPr>
            <w:tcW w:w="5670" w:type="dxa"/>
          </w:tcPr>
          <w:p w14:paraId="6D38F986" w14:textId="7D5F65E0" w:rsidR="001E068E" w:rsidRPr="0062774B" w:rsidRDefault="001E068E" w:rsidP="001E068E">
            <w:pPr>
              <w:tabs>
                <w:tab w:val="left" w:pos="342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2774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DC97F9E" w14:textId="647FBB40" w:rsidR="001E068E" w:rsidRPr="000D49C8" w:rsidRDefault="002207E1" w:rsidP="001E068E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07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8,673,315</w:t>
            </w:r>
          </w:p>
        </w:tc>
        <w:tc>
          <w:tcPr>
            <w:tcW w:w="270" w:type="dxa"/>
          </w:tcPr>
          <w:p w14:paraId="7631A6A3" w14:textId="77777777" w:rsidR="001E068E" w:rsidRPr="000D49C8" w:rsidRDefault="001E068E" w:rsidP="001E068E">
            <w:pPr>
              <w:pStyle w:val="a1"/>
              <w:tabs>
                <w:tab w:val="decimal" w:pos="133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9D2BE0A" w14:textId="25016C43" w:rsidR="001E068E" w:rsidRPr="000D49C8" w:rsidRDefault="002207E1" w:rsidP="001E068E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207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9,622,761</w:t>
            </w:r>
          </w:p>
        </w:tc>
      </w:tr>
    </w:tbl>
    <w:p w14:paraId="49DD0D49" w14:textId="20589A47" w:rsidR="00BD10FF" w:rsidRPr="00D00270" w:rsidRDefault="00BD10FF" w:rsidP="008A57D7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450" w:hanging="450"/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00270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</w:t>
      </w:r>
    </w:p>
    <w:p w14:paraId="04825805" w14:textId="77777777" w:rsidR="007D7839" w:rsidRPr="0012742E" w:rsidRDefault="007D7839" w:rsidP="007D7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4"/>
          <w:szCs w:val="24"/>
          <w:highlight w:val="yellow"/>
        </w:rPr>
      </w:pPr>
    </w:p>
    <w:tbl>
      <w:tblPr>
        <w:tblW w:w="961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652"/>
        <w:gridCol w:w="1800"/>
        <w:gridCol w:w="270"/>
        <w:gridCol w:w="1890"/>
      </w:tblGrid>
      <w:tr w:rsidR="007D7839" w:rsidRPr="00C808ED" w14:paraId="1782658B" w14:textId="77777777" w:rsidTr="006F751E">
        <w:trPr>
          <w:tblHeader/>
        </w:trPr>
        <w:tc>
          <w:tcPr>
            <w:tcW w:w="5652" w:type="dxa"/>
          </w:tcPr>
          <w:p w14:paraId="17775D0F" w14:textId="77777777" w:rsidR="007D7839" w:rsidRPr="00C808ED" w:rsidRDefault="007D7839" w:rsidP="00AB7A2A">
            <w:pPr>
              <w:spacing w:line="330" w:lineRule="exac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5939C67D" w14:textId="77777777" w:rsidR="00636BE1" w:rsidRPr="00C808ED" w:rsidRDefault="007D7839" w:rsidP="00636BE1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1880928A" w14:textId="77777777" w:rsidR="007D7839" w:rsidRPr="00C808ED" w:rsidRDefault="007D7839" w:rsidP="00636BE1">
            <w:pPr>
              <w:pStyle w:val="Heading4"/>
              <w:framePr w:wrap="around"/>
              <w:spacing w:line="330" w:lineRule="exact"/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C808ED">
              <w:rPr>
                <w:rFonts w:ascii="Angsana New" w:hAnsi="Angsana New" w:cs="Angsana New"/>
                <w:sz w:val="30"/>
                <w:szCs w:val="30"/>
                <w:cs/>
              </w:rPr>
              <w:t>ส่วนได้เสีย/งบการเงินเฉพาะกิจการ</w:t>
            </w:r>
          </w:p>
        </w:tc>
      </w:tr>
      <w:tr w:rsidR="0062774B" w:rsidRPr="00C808ED" w14:paraId="22A0D978" w14:textId="77777777" w:rsidTr="006F751E">
        <w:trPr>
          <w:trHeight w:val="209"/>
          <w:tblHeader/>
        </w:trPr>
        <w:tc>
          <w:tcPr>
            <w:tcW w:w="5652" w:type="dxa"/>
          </w:tcPr>
          <w:p w14:paraId="295775A8" w14:textId="77777777" w:rsidR="0062774B" w:rsidRPr="00C808ED" w:rsidRDefault="0062774B" w:rsidP="00AB7A2A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B49815B" w14:textId="2D65ACF0" w:rsidR="0062774B" w:rsidRPr="00C808ED" w:rsidRDefault="0062774B" w:rsidP="00AB7A2A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</w:rPr>
              <w:t>256</w:t>
            </w:r>
            <w:r w:rsidR="001E068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vAlign w:val="bottom"/>
          </w:tcPr>
          <w:p w14:paraId="6DF432EF" w14:textId="77777777" w:rsidR="0062774B" w:rsidRPr="00C808ED" w:rsidRDefault="0062774B" w:rsidP="00AB7A2A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4C52E17A" w14:textId="4235A783" w:rsidR="0062774B" w:rsidRPr="00C808ED" w:rsidRDefault="0062774B" w:rsidP="00AB7A2A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</w:rPr>
              <w:t>256</w:t>
            </w:r>
            <w:r w:rsidR="001E068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D7839" w:rsidRPr="00C808ED" w14:paraId="6A1AB29D" w14:textId="77777777" w:rsidTr="006F751E">
        <w:trPr>
          <w:tblHeader/>
        </w:trPr>
        <w:tc>
          <w:tcPr>
            <w:tcW w:w="5652" w:type="dxa"/>
          </w:tcPr>
          <w:p w14:paraId="4DCD0B97" w14:textId="77777777" w:rsidR="007D7839" w:rsidRPr="00C808ED" w:rsidRDefault="007D7839" w:rsidP="00AB7A2A">
            <w:pPr>
              <w:spacing w:line="33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vAlign w:val="bottom"/>
          </w:tcPr>
          <w:p w14:paraId="4E428CA7" w14:textId="77777777" w:rsidR="007D7839" w:rsidRPr="00C808ED" w:rsidRDefault="007D7839" w:rsidP="00AB7A2A">
            <w:pPr>
              <w:framePr w:w="2410" w:h="1559" w:hSpace="142" w:wrap="around" w:vAnchor="page" w:hAnchor="page" w:x="1532" w:y="2496"/>
              <w:spacing w:line="33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D7839" w:rsidRPr="00C808ED" w14:paraId="082D71B6" w14:textId="77777777" w:rsidTr="006F751E">
        <w:tc>
          <w:tcPr>
            <w:tcW w:w="5652" w:type="dxa"/>
          </w:tcPr>
          <w:p w14:paraId="1D4329F9" w14:textId="77777777" w:rsidR="007D7839" w:rsidRPr="00C808ED" w:rsidRDefault="00E36423" w:rsidP="007D08DD">
            <w:pPr>
              <w:pStyle w:val="BodyText"/>
              <w:tabs>
                <w:tab w:val="clear" w:pos="227"/>
                <w:tab w:val="left" w:pos="0"/>
              </w:tabs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800" w:type="dxa"/>
          </w:tcPr>
          <w:p w14:paraId="34ADEF61" w14:textId="77777777" w:rsidR="007D7839" w:rsidRPr="00C808ED" w:rsidRDefault="007D7839" w:rsidP="00CF31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51F61" w14:textId="77777777" w:rsidR="007D7839" w:rsidRPr="00C808ED" w:rsidRDefault="007D7839" w:rsidP="00CF31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8517620" w14:textId="77777777" w:rsidR="007D7839" w:rsidRPr="00C808ED" w:rsidRDefault="007D7839" w:rsidP="00CF3189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839" w:rsidRPr="00C808ED" w14:paraId="21B86A01" w14:textId="77777777" w:rsidTr="006F751E">
        <w:tc>
          <w:tcPr>
            <w:tcW w:w="5652" w:type="dxa"/>
          </w:tcPr>
          <w:p w14:paraId="526FFC8D" w14:textId="77777777" w:rsidR="007D7839" w:rsidRPr="00C808ED" w:rsidRDefault="007D7839" w:rsidP="00EE39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ใบแสดงสิทธิในผลประโยชน์ที่เกิดจากหลักทรัพย์อ้างอิง </w:t>
            </w:r>
          </w:p>
          <w:p w14:paraId="2D389839" w14:textId="6274CA2D" w:rsidR="007D7839" w:rsidRPr="00C808ED" w:rsidRDefault="007D7839" w:rsidP="00EE39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>(Global Depository Receipts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>- GDRs)</w:t>
            </w:r>
            <w:r w:rsidR="005E282E"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="005E282E"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6F3484DE" w14:textId="77777777" w:rsidR="007D7839" w:rsidRPr="00C808ED" w:rsidRDefault="007D7839" w:rsidP="00EE39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DA2166" w14:textId="77777777" w:rsidR="007D7839" w:rsidRPr="00C808ED" w:rsidRDefault="007D7839" w:rsidP="00EE39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67401D7E" w14:textId="77777777" w:rsidR="007D7839" w:rsidRPr="00C808ED" w:rsidRDefault="007D7839" w:rsidP="00EE397E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FA8" w:rsidRPr="00C808ED" w14:paraId="066130AC" w14:textId="77777777" w:rsidTr="00D85395">
        <w:tc>
          <w:tcPr>
            <w:tcW w:w="5652" w:type="dxa"/>
          </w:tcPr>
          <w:p w14:paraId="3AC76C2D" w14:textId="6A6EF5D8" w:rsidR="00B81FA8" w:rsidRPr="00C808ED" w:rsidRDefault="00B81FA8" w:rsidP="00B81F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800" w:type="dxa"/>
          </w:tcPr>
          <w:p w14:paraId="0F8DBC96" w14:textId="0C8AA85C" w:rsidR="00B81FA8" w:rsidRPr="004E587A" w:rsidRDefault="00B81FA8" w:rsidP="00B81FA8">
            <w:pPr>
              <w:pStyle w:val="a1"/>
              <w:tabs>
                <w:tab w:val="decimal" w:pos="151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1,123,859</w:t>
            </w:r>
          </w:p>
        </w:tc>
        <w:tc>
          <w:tcPr>
            <w:tcW w:w="270" w:type="dxa"/>
          </w:tcPr>
          <w:p w14:paraId="4B888FD9" w14:textId="77777777" w:rsidR="00B81FA8" w:rsidRPr="00C808ED" w:rsidRDefault="00B81FA8" w:rsidP="00B81F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1034B00" w14:textId="799F693F" w:rsidR="00B81FA8" w:rsidRPr="00C808ED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1,123,859</w:t>
            </w:r>
          </w:p>
        </w:tc>
      </w:tr>
      <w:tr w:rsidR="00B81FA8" w:rsidRPr="00C808ED" w14:paraId="7BA6F45E" w14:textId="77777777" w:rsidTr="00D85395">
        <w:tc>
          <w:tcPr>
            <w:tcW w:w="5652" w:type="dxa"/>
          </w:tcPr>
          <w:p w14:paraId="5994D8A7" w14:textId="77777777" w:rsidR="00B81FA8" w:rsidRPr="00C808ED" w:rsidRDefault="00B81FA8" w:rsidP="00B81F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800" w:type="dxa"/>
          </w:tcPr>
          <w:p w14:paraId="3E4851EA" w14:textId="3E6986FF" w:rsidR="00B81FA8" w:rsidRPr="004E587A" w:rsidRDefault="00B81FA8" w:rsidP="00B81FA8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71,832</w:t>
            </w:r>
          </w:p>
        </w:tc>
        <w:tc>
          <w:tcPr>
            <w:tcW w:w="270" w:type="dxa"/>
          </w:tcPr>
          <w:p w14:paraId="777B5047" w14:textId="77777777" w:rsidR="00B81FA8" w:rsidRPr="00C808ED" w:rsidRDefault="00B81FA8" w:rsidP="00B81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0C39E91" w14:textId="4D413B60" w:rsidR="00B81FA8" w:rsidRPr="00C808ED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71,832</w:t>
            </w:r>
          </w:p>
        </w:tc>
      </w:tr>
      <w:tr w:rsidR="00B81FA8" w:rsidRPr="00C808ED" w14:paraId="0FE162E2" w14:textId="77777777" w:rsidTr="00D85395">
        <w:tc>
          <w:tcPr>
            <w:tcW w:w="5652" w:type="dxa"/>
          </w:tcPr>
          <w:p w14:paraId="4EF9B63B" w14:textId="77777777" w:rsidR="00B81FA8" w:rsidRPr="00C808ED" w:rsidRDefault="00B81FA8" w:rsidP="00B81F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แคปิตอล จำกัด</w:t>
            </w:r>
          </w:p>
        </w:tc>
        <w:tc>
          <w:tcPr>
            <w:tcW w:w="1800" w:type="dxa"/>
          </w:tcPr>
          <w:p w14:paraId="5CD0C77B" w14:textId="716CB99A" w:rsidR="00B81FA8" w:rsidRPr="004E587A" w:rsidRDefault="00B81FA8" w:rsidP="00B81FA8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6,448</w:t>
            </w:r>
          </w:p>
        </w:tc>
        <w:tc>
          <w:tcPr>
            <w:tcW w:w="270" w:type="dxa"/>
          </w:tcPr>
          <w:p w14:paraId="50818F8D" w14:textId="77777777" w:rsidR="00B81FA8" w:rsidRPr="00C808ED" w:rsidRDefault="00B81FA8" w:rsidP="00B81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6CF435" w14:textId="5819B65A" w:rsidR="00B81FA8" w:rsidRPr="00C808ED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E587A">
              <w:rPr>
                <w:rFonts w:ascii="Angsana New" w:hAnsi="Angsana New" w:hint="cs"/>
                <w:sz w:val="30"/>
                <w:szCs w:val="30"/>
              </w:rPr>
              <w:t>6,448</w:t>
            </w:r>
          </w:p>
        </w:tc>
      </w:tr>
      <w:tr w:rsidR="00B81FA8" w:rsidRPr="00C808ED" w14:paraId="35C43874" w14:textId="77777777" w:rsidTr="00D85395">
        <w:tc>
          <w:tcPr>
            <w:tcW w:w="5652" w:type="dxa"/>
          </w:tcPr>
          <w:p w14:paraId="53121193" w14:textId="77777777" w:rsidR="00B81FA8" w:rsidRPr="00C808ED" w:rsidRDefault="00B81FA8" w:rsidP="00B81F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739047F" w14:textId="77777777" w:rsidR="00B81FA8" w:rsidRPr="004E587A" w:rsidRDefault="00B81FA8" w:rsidP="00B81FA8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16E8302" w14:textId="77777777" w:rsidR="00B81FA8" w:rsidRPr="00C808ED" w:rsidRDefault="00B81FA8" w:rsidP="00B81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7A4BBC4" w14:textId="77777777" w:rsidR="00B81FA8" w:rsidRPr="004E587A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81FA8" w:rsidRPr="00C808ED" w14:paraId="1FD8D47A" w14:textId="77777777" w:rsidTr="009B2849">
        <w:tc>
          <w:tcPr>
            <w:tcW w:w="5652" w:type="dxa"/>
          </w:tcPr>
          <w:p w14:paraId="549B3278" w14:textId="18ACE911" w:rsidR="00B81FA8" w:rsidRPr="00C808ED" w:rsidRDefault="00B81FA8" w:rsidP="00B81FA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หุ้นสามัญ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60EC128A" w14:textId="77777777" w:rsidR="00B81FA8" w:rsidRPr="004E587A" w:rsidRDefault="00B81FA8" w:rsidP="00B81FA8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901604" w14:textId="77777777" w:rsidR="00B81FA8" w:rsidRPr="00C808ED" w:rsidRDefault="00B81FA8" w:rsidP="00B81FA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1A98825" w14:textId="77777777" w:rsidR="00B81FA8" w:rsidRPr="00C808ED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1FA8" w:rsidRPr="00C808ED" w14:paraId="051BF7AF" w14:textId="77777777" w:rsidTr="00E16819">
        <w:tc>
          <w:tcPr>
            <w:tcW w:w="5652" w:type="dxa"/>
          </w:tcPr>
          <w:p w14:paraId="5C5C0869" w14:textId="77777777" w:rsidR="00B81FA8" w:rsidRPr="00C808ED" w:rsidRDefault="00B81FA8" w:rsidP="00B81F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800" w:type="dxa"/>
          </w:tcPr>
          <w:p w14:paraId="51BB97E8" w14:textId="24C69387" w:rsidR="00B81FA8" w:rsidRPr="004E587A" w:rsidRDefault="00B81FA8" w:rsidP="00B81FA8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42,174</w:t>
            </w:r>
          </w:p>
        </w:tc>
        <w:tc>
          <w:tcPr>
            <w:tcW w:w="270" w:type="dxa"/>
          </w:tcPr>
          <w:p w14:paraId="24BF9179" w14:textId="77777777" w:rsidR="00B81FA8" w:rsidRPr="00C808ED" w:rsidRDefault="00B81FA8" w:rsidP="00B81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43CA1E7" w14:textId="52658B01" w:rsidR="00B81FA8" w:rsidRPr="00C808ED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42,174</w:t>
            </w:r>
          </w:p>
        </w:tc>
      </w:tr>
      <w:tr w:rsidR="00B81FA8" w:rsidRPr="00C808ED" w14:paraId="787163A5" w14:textId="77777777" w:rsidTr="00E16819">
        <w:tc>
          <w:tcPr>
            <w:tcW w:w="5652" w:type="dxa"/>
          </w:tcPr>
          <w:p w14:paraId="635ED536" w14:textId="77777777" w:rsidR="00B81FA8" w:rsidRPr="00C808ED" w:rsidRDefault="00B81FA8" w:rsidP="00B81F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 xml:space="preserve">บริษัท อเล็กซานเดรีย ไฟเบอร์ เอส.เอ.อี. </w:t>
            </w:r>
          </w:p>
        </w:tc>
        <w:tc>
          <w:tcPr>
            <w:tcW w:w="1800" w:type="dxa"/>
          </w:tcPr>
          <w:p w14:paraId="48267752" w14:textId="71165DD5" w:rsidR="00B81FA8" w:rsidRPr="004E587A" w:rsidRDefault="00B81FA8" w:rsidP="00B81FA8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266,794</w:t>
            </w:r>
          </w:p>
        </w:tc>
        <w:tc>
          <w:tcPr>
            <w:tcW w:w="270" w:type="dxa"/>
          </w:tcPr>
          <w:p w14:paraId="06BC648D" w14:textId="77777777" w:rsidR="00B81FA8" w:rsidRPr="00C808ED" w:rsidRDefault="00B81FA8" w:rsidP="00B81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46A2DF3" w14:textId="3BB0B95B" w:rsidR="00B81FA8" w:rsidRPr="00C808ED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266,794</w:t>
            </w:r>
          </w:p>
        </w:tc>
      </w:tr>
      <w:tr w:rsidR="00B81FA8" w:rsidRPr="00C808ED" w14:paraId="452172E0" w14:textId="77777777" w:rsidTr="00850589">
        <w:tc>
          <w:tcPr>
            <w:tcW w:w="5652" w:type="dxa"/>
          </w:tcPr>
          <w:p w14:paraId="0AA1C0F3" w14:textId="77777777" w:rsidR="00B81FA8" w:rsidRPr="00C808ED" w:rsidRDefault="00B81FA8" w:rsidP="00B81FA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73E7A4" w14:textId="021AB2A3" w:rsidR="00B81FA8" w:rsidRPr="00C808ED" w:rsidRDefault="00B81FA8" w:rsidP="00B81FA8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1,511,107</w:t>
            </w:r>
          </w:p>
        </w:tc>
        <w:tc>
          <w:tcPr>
            <w:tcW w:w="270" w:type="dxa"/>
          </w:tcPr>
          <w:p w14:paraId="4B8A75B7" w14:textId="77777777" w:rsidR="00B81FA8" w:rsidRPr="00C808ED" w:rsidRDefault="00B81FA8" w:rsidP="00B81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9D2C021" w14:textId="3E956159" w:rsidR="00B81FA8" w:rsidRPr="00C808ED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1,511,107</w:t>
            </w:r>
          </w:p>
        </w:tc>
      </w:tr>
      <w:tr w:rsidR="00B81FA8" w:rsidRPr="00C808ED" w14:paraId="54AF04E6" w14:textId="77777777" w:rsidTr="00850589">
        <w:tc>
          <w:tcPr>
            <w:tcW w:w="5652" w:type="dxa"/>
          </w:tcPr>
          <w:p w14:paraId="235257DA" w14:textId="77777777" w:rsidR="00B81FA8" w:rsidRPr="00C808ED" w:rsidRDefault="00B81FA8" w:rsidP="00B81FA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290102E4" w14:textId="77777777" w:rsidR="00B81FA8" w:rsidRDefault="00B81FA8" w:rsidP="00B81FA8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6D89D40" w14:textId="77777777" w:rsidR="00B81FA8" w:rsidRPr="00C808ED" w:rsidRDefault="00B81FA8" w:rsidP="00B81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F157178" w14:textId="77777777" w:rsidR="00B81FA8" w:rsidRPr="004E587A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81FA8" w:rsidRPr="00C808ED" w14:paraId="312D106D" w14:textId="77777777" w:rsidTr="00850589">
        <w:tc>
          <w:tcPr>
            <w:tcW w:w="5652" w:type="dxa"/>
          </w:tcPr>
          <w:p w14:paraId="2F40E0C1" w14:textId="0C213699" w:rsidR="00B81FA8" w:rsidRPr="00C808ED" w:rsidRDefault="00B81FA8" w:rsidP="00B81FA8">
            <w:pPr>
              <w:pStyle w:val="BodyText"/>
              <w:spacing w:after="0"/>
              <w:ind w:left="426" w:right="-405" w:hanging="426"/>
              <w:rPr>
                <w:rFonts w:ascii="Angsana New" w:hAnsi="Angsana New"/>
                <w:sz w:val="30"/>
                <w:szCs w:val="30"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บวก:</w:t>
            </w:r>
            <w:r w:rsidRPr="00C808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กำไรที่ยังไม่เกิดขึ้นจริงจากการเปลี่ยนแปลงมูลค่ายุติธรร</w:t>
            </w: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Pr="00C808ED">
              <w:rPr>
                <w:rFonts w:ascii="Angsana New" w:hAnsi="Angsana New"/>
                <w:sz w:val="30"/>
                <w:szCs w:val="30"/>
              </w:rPr>
              <w:br/>
              <w:t xml:space="preserve">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</w:tcPr>
          <w:p w14:paraId="66FB1CBC" w14:textId="0A67E025" w:rsidR="00B81FA8" w:rsidRPr="00C808ED" w:rsidRDefault="00B81FA8" w:rsidP="00B81FA8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81FA8">
              <w:rPr>
                <w:rFonts w:ascii="Angsana New" w:hAnsi="Angsana New"/>
                <w:sz w:val="30"/>
                <w:szCs w:val="30"/>
                <w:lang w:val="en-US"/>
              </w:rPr>
              <w:t>4,053,16</w:t>
            </w:r>
            <w:r w:rsidR="00574AAF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4A8A4338" w14:textId="77777777" w:rsidR="00B81FA8" w:rsidRPr="00C808ED" w:rsidRDefault="00B81FA8" w:rsidP="00B81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2EA73A8" w14:textId="77777777" w:rsidR="00B81FA8" w:rsidRDefault="00B81FA8" w:rsidP="00B81FA8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5419CE7" w14:textId="1763BBBE" w:rsidR="00B81FA8" w:rsidRPr="00C808ED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4,847,697</w:t>
            </w:r>
          </w:p>
        </w:tc>
      </w:tr>
      <w:tr w:rsidR="00B81FA8" w:rsidRPr="00C808ED" w14:paraId="233519BF" w14:textId="77777777">
        <w:tc>
          <w:tcPr>
            <w:tcW w:w="5652" w:type="dxa"/>
          </w:tcPr>
          <w:p w14:paraId="28DBFC84" w14:textId="77777777" w:rsidR="00B81FA8" w:rsidRPr="00C808ED" w:rsidRDefault="00B81FA8" w:rsidP="00B81FA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808ED">
              <w:rPr>
                <w:rFonts w:ascii="Angsana New" w:hAnsi="Angsana New"/>
                <w:sz w:val="30"/>
                <w:szCs w:val="30"/>
              </w:rPr>
              <w:t xml:space="preserve">:   </w:t>
            </w:r>
            <w:r w:rsidRPr="00C808ED">
              <w:rPr>
                <w:rFonts w:ascii="Angsana New" w:hAnsi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732268" w14:textId="0C0F7146" w:rsidR="00B81FA8" w:rsidRPr="00C808ED" w:rsidRDefault="002A22F6" w:rsidP="00B81FA8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2F6">
              <w:rPr>
                <w:rFonts w:ascii="Angsana New" w:hAnsi="Angsana New"/>
                <w:sz w:val="30"/>
                <w:szCs w:val="30"/>
                <w:lang w:val="en-US"/>
              </w:rPr>
              <w:t>(266,794)</w:t>
            </w:r>
          </w:p>
        </w:tc>
        <w:tc>
          <w:tcPr>
            <w:tcW w:w="270" w:type="dxa"/>
          </w:tcPr>
          <w:p w14:paraId="4DFBAA13" w14:textId="77777777" w:rsidR="00B81FA8" w:rsidRPr="00C808ED" w:rsidRDefault="00B81FA8" w:rsidP="00B81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right="-4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AB880E1" w14:textId="7251CEF4" w:rsidR="00B81FA8" w:rsidRPr="00C808ED" w:rsidRDefault="009765C1" w:rsidP="009765C1">
            <w:pPr>
              <w:pStyle w:val="a1"/>
              <w:tabs>
                <w:tab w:val="decimal" w:pos="1509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="00B81FA8">
              <w:rPr>
                <w:rFonts w:ascii="Angsana New" w:hAnsi="Angsana New"/>
                <w:sz w:val="30"/>
                <w:szCs w:val="30"/>
                <w:lang w:val="en-US"/>
              </w:rPr>
              <w:t>(266,794)</w:t>
            </w:r>
          </w:p>
        </w:tc>
      </w:tr>
      <w:tr w:rsidR="00B81FA8" w:rsidRPr="00C808ED" w14:paraId="488867D2" w14:textId="77777777">
        <w:tc>
          <w:tcPr>
            <w:tcW w:w="5652" w:type="dxa"/>
          </w:tcPr>
          <w:p w14:paraId="47297E57" w14:textId="77777777" w:rsidR="00B81FA8" w:rsidRPr="00C808ED" w:rsidRDefault="00B81FA8" w:rsidP="00B81FA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E0B429" w14:textId="206C80A2" w:rsidR="00B81FA8" w:rsidRPr="00C808ED" w:rsidRDefault="002A22F6" w:rsidP="00B81FA8">
            <w:pPr>
              <w:pStyle w:val="a1"/>
              <w:tabs>
                <w:tab w:val="decimal" w:pos="1510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2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3,786,36</w:t>
            </w:r>
            <w:r w:rsidR="00574AA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506C5997" w14:textId="77777777" w:rsidR="00B81FA8" w:rsidRPr="00C808ED" w:rsidRDefault="00B81FA8" w:rsidP="00B81F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7B5E7BF" w14:textId="2FF88376" w:rsidR="00B81FA8" w:rsidRPr="001E068E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E0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4,580,903</w:t>
            </w:r>
          </w:p>
        </w:tc>
      </w:tr>
      <w:tr w:rsidR="00B81FA8" w:rsidRPr="00C808ED" w14:paraId="19711EE2" w14:textId="77777777" w:rsidTr="006F751E">
        <w:trPr>
          <w:trHeight w:val="298"/>
        </w:trPr>
        <w:tc>
          <w:tcPr>
            <w:tcW w:w="5652" w:type="dxa"/>
            <w:vAlign w:val="bottom"/>
          </w:tcPr>
          <w:p w14:paraId="58A3BF35" w14:textId="77777777" w:rsidR="00B81FA8" w:rsidRPr="00C808ED" w:rsidRDefault="00B81FA8" w:rsidP="00B81FA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EB3EA8" w14:textId="77777777" w:rsidR="00B81FA8" w:rsidRPr="00C808ED" w:rsidRDefault="00B81FA8" w:rsidP="00B81FA8">
            <w:pPr>
              <w:tabs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CF63D0" w14:textId="77777777" w:rsidR="00B81FA8" w:rsidRPr="00C808ED" w:rsidRDefault="00B81FA8" w:rsidP="00B81FA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A34DF8E" w14:textId="77777777" w:rsidR="00B81FA8" w:rsidRPr="001E068E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1FA8" w:rsidRPr="00C808ED" w14:paraId="65C824EB" w14:textId="77777777" w:rsidTr="006F751E">
        <w:tc>
          <w:tcPr>
            <w:tcW w:w="5652" w:type="dxa"/>
          </w:tcPr>
          <w:p w14:paraId="7099F952" w14:textId="77777777" w:rsidR="00B81FA8" w:rsidRPr="00C808ED" w:rsidRDefault="00B81FA8" w:rsidP="00B81FA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00" w:type="dxa"/>
            <w:vAlign w:val="bottom"/>
          </w:tcPr>
          <w:p w14:paraId="5DFEB879" w14:textId="77777777" w:rsidR="00B81FA8" w:rsidRPr="00C808ED" w:rsidRDefault="00B81FA8" w:rsidP="00B81FA8">
            <w:pPr>
              <w:tabs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F7D333" w14:textId="77777777" w:rsidR="00B81FA8" w:rsidRPr="00C808ED" w:rsidRDefault="00B81FA8" w:rsidP="00B81FA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16E0BD1" w14:textId="77777777" w:rsidR="00B81FA8" w:rsidRPr="001E068E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81FA8" w:rsidRPr="00C808ED" w14:paraId="5D2319C1" w14:textId="77777777" w:rsidTr="006F751E">
        <w:trPr>
          <w:trHeight w:val="263"/>
        </w:trPr>
        <w:tc>
          <w:tcPr>
            <w:tcW w:w="5652" w:type="dxa"/>
          </w:tcPr>
          <w:p w14:paraId="4A3D3CF6" w14:textId="3293A23E" w:rsidR="00B81FA8" w:rsidRPr="00C808ED" w:rsidRDefault="00B81FA8" w:rsidP="00B81FA8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808E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หุ้นบุริมสิทธิ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808E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- </w:t>
            </w:r>
            <w:r w:rsidRPr="00C808E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2A58914B" w14:textId="77777777" w:rsidR="00B81FA8" w:rsidRPr="00C808ED" w:rsidRDefault="00B81FA8" w:rsidP="00B81FA8">
            <w:pPr>
              <w:tabs>
                <w:tab w:val="left" w:pos="34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2CAC19D" w14:textId="77777777" w:rsidR="00B81FA8" w:rsidRPr="00C808ED" w:rsidRDefault="00B81FA8" w:rsidP="00B81FA8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  <w:vAlign w:val="bottom"/>
          </w:tcPr>
          <w:p w14:paraId="577275EE" w14:textId="77777777" w:rsidR="00B81FA8" w:rsidRPr="001E068E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81FA8" w:rsidRPr="00C808ED" w14:paraId="3F64BF87" w14:textId="77777777">
        <w:trPr>
          <w:trHeight w:val="263"/>
        </w:trPr>
        <w:tc>
          <w:tcPr>
            <w:tcW w:w="5652" w:type="dxa"/>
          </w:tcPr>
          <w:p w14:paraId="16AF1DF0" w14:textId="77777777" w:rsidR="00B81FA8" w:rsidRPr="00C808ED" w:rsidRDefault="00B81FA8" w:rsidP="00B81F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800" w:type="dxa"/>
          </w:tcPr>
          <w:p w14:paraId="571C4006" w14:textId="5C1EE8E1" w:rsidR="00B81FA8" w:rsidRPr="00C808ED" w:rsidRDefault="002A22F6" w:rsidP="00B81FA8">
            <w:pPr>
              <w:pStyle w:val="a1"/>
              <w:tabs>
                <w:tab w:val="decimal" w:pos="151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2F6">
              <w:rPr>
                <w:rFonts w:ascii="Angsana New" w:hAnsi="Angsana New"/>
                <w:sz w:val="30"/>
                <w:szCs w:val="30"/>
                <w:lang w:val="en-US"/>
              </w:rPr>
              <w:t>66,55</w:t>
            </w:r>
            <w:r w:rsidR="001C6C2C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</w:tcPr>
          <w:p w14:paraId="71D11D17" w14:textId="77777777" w:rsidR="00B81FA8" w:rsidRPr="00C808ED" w:rsidRDefault="00B81FA8" w:rsidP="00B81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E55DF4E" w14:textId="5B14ADA5" w:rsidR="00B81FA8" w:rsidRPr="00C808ED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66,805</w:t>
            </w:r>
          </w:p>
        </w:tc>
      </w:tr>
      <w:tr w:rsidR="00B81FA8" w:rsidRPr="00C808ED" w14:paraId="59C62C29" w14:textId="77777777" w:rsidTr="004E587A">
        <w:trPr>
          <w:trHeight w:val="263"/>
        </w:trPr>
        <w:tc>
          <w:tcPr>
            <w:tcW w:w="5652" w:type="dxa"/>
          </w:tcPr>
          <w:p w14:paraId="17147231" w14:textId="77777777" w:rsidR="00B81FA8" w:rsidRPr="00C808ED" w:rsidRDefault="00B81FA8" w:rsidP="00B81FA8">
            <w:pPr>
              <w:tabs>
                <w:tab w:val="left" w:pos="34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808ED">
              <w:rPr>
                <w:rFonts w:ascii="Angsana New" w:hAnsi="Angsana New" w:hint="cs"/>
                <w:sz w:val="30"/>
                <w:szCs w:val="30"/>
                <w:cs/>
              </w:rPr>
              <w:t>อดิตยา กรุ๊ป เอบี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D749B" w14:textId="2228740D" w:rsidR="00B81FA8" w:rsidRPr="00C808ED" w:rsidRDefault="002A22F6" w:rsidP="00B81FA8">
            <w:pPr>
              <w:pStyle w:val="a1"/>
              <w:tabs>
                <w:tab w:val="decimal" w:pos="1510"/>
              </w:tabs>
              <w:ind w:right="-110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A22F6">
              <w:rPr>
                <w:rFonts w:ascii="Angsana New" w:hAnsi="Angsana New"/>
                <w:sz w:val="30"/>
                <w:szCs w:val="30"/>
                <w:lang w:val="en-US"/>
              </w:rPr>
              <w:t>260,86</w:t>
            </w:r>
            <w:r w:rsidR="001C6C2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01F17A1" w14:textId="77777777" w:rsidR="00B81FA8" w:rsidRPr="00C808ED" w:rsidRDefault="00B81FA8" w:rsidP="00B81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3DA539B" w14:textId="653C0A77" w:rsidR="00B81FA8" w:rsidRPr="00C808ED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269,565</w:t>
            </w:r>
          </w:p>
        </w:tc>
      </w:tr>
      <w:tr w:rsidR="00B81FA8" w:rsidRPr="00C808ED" w14:paraId="574059E5" w14:textId="77777777" w:rsidTr="004E587A">
        <w:trPr>
          <w:trHeight w:val="263"/>
        </w:trPr>
        <w:tc>
          <w:tcPr>
            <w:tcW w:w="5652" w:type="dxa"/>
          </w:tcPr>
          <w:p w14:paraId="22990C58" w14:textId="77777777" w:rsidR="00B81FA8" w:rsidRPr="00C808ED" w:rsidRDefault="00B81FA8" w:rsidP="00B81FA8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B5193" w14:textId="5E260BD8" w:rsidR="00B81FA8" w:rsidRPr="002677D6" w:rsidRDefault="002A22F6" w:rsidP="00B81FA8">
            <w:pPr>
              <w:pStyle w:val="a1"/>
              <w:tabs>
                <w:tab w:val="decimal" w:pos="151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2A2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327,418</w:t>
            </w:r>
          </w:p>
        </w:tc>
        <w:tc>
          <w:tcPr>
            <w:tcW w:w="270" w:type="dxa"/>
          </w:tcPr>
          <w:p w14:paraId="69F56AC9" w14:textId="77777777" w:rsidR="00B81FA8" w:rsidRPr="00C808ED" w:rsidRDefault="00B81FA8" w:rsidP="00B81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070EA0ED" w14:textId="4B279504" w:rsidR="00B81FA8" w:rsidRPr="001E068E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E06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336,370</w:t>
            </w:r>
          </w:p>
        </w:tc>
      </w:tr>
      <w:tr w:rsidR="00B81FA8" w:rsidRPr="00C808ED" w14:paraId="6544D349" w14:textId="77777777" w:rsidTr="002A22F6">
        <w:trPr>
          <w:trHeight w:val="263"/>
        </w:trPr>
        <w:tc>
          <w:tcPr>
            <w:tcW w:w="5652" w:type="dxa"/>
            <w:vAlign w:val="center"/>
          </w:tcPr>
          <w:p w14:paraId="1369279D" w14:textId="77777777" w:rsidR="00B81FA8" w:rsidRPr="00C808ED" w:rsidRDefault="00B81FA8" w:rsidP="00B81FA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4217EB0" w14:textId="50449DE9" w:rsidR="00B81FA8" w:rsidRPr="00C808ED" w:rsidRDefault="00B81FA8" w:rsidP="00B81FA8">
            <w:pPr>
              <w:tabs>
                <w:tab w:val="clear" w:pos="1644"/>
                <w:tab w:val="decimal" w:pos="990"/>
                <w:tab w:val="left" w:pos="1044"/>
                <w:tab w:val="left" w:pos="1496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405F8CF" w14:textId="77777777" w:rsidR="00B81FA8" w:rsidRPr="00C808ED" w:rsidRDefault="00B81FA8" w:rsidP="00B81FA8">
            <w:pPr>
              <w:tabs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center"/>
          </w:tcPr>
          <w:p w14:paraId="0426F2FF" w14:textId="77777777" w:rsidR="00B81FA8" w:rsidRPr="00C808ED" w:rsidRDefault="00B81FA8" w:rsidP="00B81FA8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2F6" w:rsidRPr="00C808ED" w14:paraId="2320F0AD" w14:textId="77777777" w:rsidTr="002A22F6">
        <w:trPr>
          <w:trHeight w:val="263"/>
        </w:trPr>
        <w:tc>
          <w:tcPr>
            <w:tcW w:w="5652" w:type="dxa"/>
            <w:vAlign w:val="center"/>
          </w:tcPr>
          <w:p w14:paraId="0027E5E8" w14:textId="562386D8" w:rsidR="002A22F6" w:rsidRPr="00DF60C9" w:rsidRDefault="00595BCF" w:rsidP="00B81FA8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60C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สินทรัพย์ทางการเงินที่มีภาระค้ำประกัน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vAlign w:val="center"/>
          </w:tcPr>
          <w:p w14:paraId="15AB94D4" w14:textId="77777777" w:rsidR="002A22F6" w:rsidRPr="00C808ED" w:rsidRDefault="002A22F6" w:rsidP="00B81FA8">
            <w:pPr>
              <w:tabs>
                <w:tab w:val="clear" w:pos="1644"/>
                <w:tab w:val="decimal" w:pos="990"/>
                <w:tab w:val="left" w:pos="1044"/>
                <w:tab w:val="left" w:pos="1496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72794E8C" w14:textId="77777777" w:rsidR="002A22F6" w:rsidRPr="00C808ED" w:rsidRDefault="002A22F6" w:rsidP="00B81FA8">
            <w:pPr>
              <w:tabs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center"/>
          </w:tcPr>
          <w:p w14:paraId="32C74EA5" w14:textId="77777777" w:rsidR="002A22F6" w:rsidRPr="00C808ED" w:rsidRDefault="002A22F6" w:rsidP="00B81FA8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2F6" w:rsidRPr="00C808ED" w14:paraId="1492983B" w14:textId="77777777" w:rsidTr="002A22F6">
        <w:trPr>
          <w:trHeight w:val="263"/>
        </w:trPr>
        <w:tc>
          <w:tcPr>
            <w:tcW w:w="5652" w:type="dxa"/>
            <w:vAlign w:val="center"/>
          </w:tcPr>
          <w:p w14:paraId="4902B7CE" w14:textId="203FB1A7" w:rsidR="002A22F6" w:rsidRPr="00595BCF" w:rsidRDefault="00595BCF" w:rsidP="00B81FA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95BCF">
              <w:rPr>
                <w:rFonts w:ascii="Angsana New" w:hAnsi="Angsana New" w:hint="cs"/>
                <w:sz w:val="30"/>
                <w:szCs w:val="30"/>
                <w:cs/>
              </w:rPr>
              <w:t>พันธบัตรธนาคารแห่งประเทศไทย</w:t>
            </w: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8523A6C" w14:textId="494201BB" w:rsidR="002A22F6" w:rsidRPr="006F1135" w:rsidRDefault="002A22F6" w:rsidP="00B81FA8">
            <w:pPr>
              <w:tabs>
                <w:tab w:val="clear" w:pos="1644"/>
                <w:tab w:val="decimal" w:pos="990"/>
                <w:tab w:val="left" w:pos="1044"/>
                <w:tab w:val="left" w:pos="1496"/>
              </w:tabs>
              <w:spacing w:line="240" w:lineRule="auto"/>
              <w:ind w:right="9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F1135">
              <w:rPr>
                <w:rFonts w:ascii="Angsana New" w:hAnsi="Angsana New"/>
                <w:sz w:val="30"/>
                <w:szCs w:val="30"/>
              </w:rPr>
              <w:t>53,190</w:t>
            </w:r>
          </w:p>
        </w:tc>
        <w:tc>
          <w:tcPr>
            <w:tcW w:w="270" w:type="dxa"/>
            <w:vAlign w:val="center"/>
          </w:tcPr>
          <w:p w14:paraId="5597F9E1" w14:textId="77777777" w:rsidR="002A22F6" w:rsidRPr="00DF60C9" w:rsidRDefault="002A22F6" w:rsidP="00B81FA8">
            <w:pPr>
              <w:tabs>
                <w:tab w:val="decimal" w:pos="10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425A12DE" w14:textId="18A2E39B" w:rsidR="002A22F6" w:rsidRPr="00DF60C9" w:rsidRDefault="002A22F6" w:rsidP="002A22F6">
            <w:pPr>
              <w:tabs>
                <w:tab w:val="clear" w:pos="1644"/>
                <w:tab w:val="decimal" w:pos="990"/>
                <w:tab w:val="left" w:pos="1044"/>
              </w:tabs>
              <w:spacing w:line="240" w:lineRule="auto"/>
              <w:ind w:right="50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0C9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B81FA8" w:rsidRPr="00C808ED" w14:paraId="162ABFE2" w14:textId="77777777" w:rsidTr="002A22F6">
        <w:trPr>
          <w:trHeight w:val="263"/>
        </w:trPr>
        <w:tc>
          <w:tcPr>
            <w:tcW w:w="5652" w:type="dxa"/>
          </w:tcPr>
          <w:p w14:paraId="1C6A8FA2" w14:textId="77777777" w:rsidR="00B81FA8" w:rsidRPr="00C808ED" w:rsidRDefault="00B81FA8" w:rsidP="00B81FA8">
            <w:pPr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808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C808E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4F3D9" w14:textId="5B460C19" w:rsidR="00B81FA8" w:rsidRPr="002677D6" w:rsidRDefault="002A22F6" w:rsidP="00B81FA8">
            <w:pPr>
              <w:pStyle w:val="a1"/>
              <w:tabs>
                <w:tab w:val="decimal" w:pos="1510"/>
              </w:tabs>
              <w:ind w:right="-110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2A22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5,678,08</w:t>
            </w:r>
            <w:r w:rsidR="001C6C2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21DB95F0" w14:textId="77777777" w:rsidR="00B81FA8" w:rsidRPr="00C808ED" w:rsidRDefault="00B81FA8" w:rsidP="00B81FA8">
            <w:pPr>
              <w:tabs>
                <w:tab w:val="decimal" w:pos="1062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013E452" w14:textId="09858A13" w:rsidR="00B81FA8" w:rsidRPr="00C808ED" w:rsidRDefault="00B81FA8" w:rsidP="00B81FA8">
            <w:pPr>
              <w:pStyle w:val="a1"/>
              <w:tabs>
                <w:tab w:val="decimal" w:pos="1504"/>
              </w:tabs>
              <w:ind w:right="166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6,428,380</w:t>
            </w:r>
          </w:p>
        </w:tc>
      </w:tr>
    </w:tbl>
    <w:p w14:paraId="4A13C3CB" w14:textId="77777777" w:rsidR="00A46465" w:rsidRDefault="00A46465" w:rsidP="00A464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sz w:val="30"/>
          <w:szCs w:val="30"/>
        </w:rPr>
      </w:pPr>
    </w:p>
    <w:p w14:paraId="57F12453" w14:textId="77777777" w:rsidR="00EA2A2D" w:rsidRPr="006E46F2" w:rsidRDefault="00EA2A2D" w:rsidP="00EA2A2D">
      <w:pPr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lastRenderedPageBreak/>
        <w:t>หุ้นบุริมสิทธิของ อดิตยา กรุ๊ป เอบี</w:t>
      </w:r>
      <w:r w:rsidRPr="006E46F2">
        <w:rPr>
          <w:rFonts w:ascii="Angsana New" w:eastAsia="Times New Roman" w:hAnsi="Angsana New"/>
          <w:spacing w:val="-4"/>
          <w:sz w:val="30"/>
          <w:szCs w:val="30"/>
        </w:rPr>
        <w:t xml:space="preserve"> </w:t>
      </w: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t>เป็นหุ้นบุริมสิทธิประเภทไม่สะสมเงินปันผล มีสิทธิร่วมรับเงินปันผลกั</w:t>
      </w:r>
      <w:r w:rsidRPr="006E46F2">
        <w:rPr>
          <w:rFonts w:ascii="Angsana New" w:eastAsia="Times New Roman" w:hAnsi="Angsana New" w:hint="cs"/>
          <w:spacing w:val="-4"/>
          <w:sz w:val="30"/>
          <w:szCs w:val="30"/>
          <w:cs/>
        </w:rPr>
        <w:t>บหุ้น</w:t>
      </w:r>
      <w:r w:rsidRPr="006E46F2">
        <w:rPr>
          <w:rFonts w:ascii="Angsana New" w:eastAsia="Times New Roman" w:hAnsi="Angsana New"/>
          <w:spacing w:val="-4"/>
          <w:sz w:val="30"/>
          <w:szCs w:val="30"/>
          <w:cs/>
        </w:rPr>
        <w:t>สามัญ</w:t>
      </w:r>
      <w:r w:rsidRPr="006E46F2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2C7271">
        <w:rPr>
          <w:rFonts w:ascii="Angsana New" w:eastAsia="Times New Roman" w:hAnsi="Angsana New"/>
          <w:spacing w:val="-2"/>
          <w:sz w:val="30"/>
          <w:szCs w:val="30"/>
          <w:cs/>
        </w:rPr>
        <w:t>สามารถไถ่ถอนได้</w:t>
      </w:r>
      <w:r w:rsidRPr="002C7271">
        <w:rPr>
          <w:rFonts w:ascii="Angsana New" w:eastAsia="Times New Roman" w:hAnsi="Angsana New" w:hint="cs"/>
          <w:spacing w:val="-2"/>
          <w:sz w:val="30"/>
          <w:szCs w:val="30"/>
          <w:cs/>
        </w:rPr>
        <w:t>เมื่อครบกำหนด</w:t>
      </w:r>
      <w:r w:rsidRPr="002C7271">
        <w:rPr>
          <w:rFonts w:ascii="Angsana New" w:eastAsia="Times New Roman" w:hAnsi="Angsana New"/>
          <w:spacing w:val="-2"/>
          <w:sz w:val="30"/>
          <w:szCs w:val="30"/>
          <w:cs/>
        </w:rPr>
        <w:t xml:space="preserve">และมีสิทธิออกเสียง โดยบริษัทมีสิทธิในการรับเงินปันผลในอัตราร้อยละ </w:t>
      </w:r>
      <w:r w:rsidRPr="002C7271">
        <w:rPr>
          <w:rFonts w:ascii="Angsana New" w:eastAsia="Times New Roman" w:hAnsi="Angsana New"/>
          <w:spacing w:val="-2"/>
          <w:sz w:val="30"/>
          <w:szCs w:val="30"/>
        </w:rPr>
        <w:t xml:space="preserve">1 </w:t>
      </w:r>
      <w:r w:rsidRPr="002C7271">
        <w:rPr>
          <w:rFonts w:ascii="Angsana New" w:eastAsia="Times New Roman" w:hAnsi="Angsana New"/>
          <w:spacing w:val="-2"/>
          <w:sz w:val="30"/>
          <w:szCs w:val="30"/>
          <w:cs/>
        </w:rPr>
        <w:t>ต่อปี</w:t>
      </w:r>
      <w:r w:rsidRPr="006E46F2">
        <w:rPr>
          <w:rFonts w:ascii="Angsana New" w:eastAsia="Times New Roman" w:hAnsi="Angsana New"/>
          <w:sz w:val="30"/>
          <w:szCs w:val="30"/>
          <w:cs/>
        </w:rPr>
        <w:t xml:space="preserve"> ในปีที่มีการประกาศจ่ายเงินปันผล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470161">
        <w:rPr>
          <w:rFonts w:ascii="Angsana New" w:eastAsia="Times New Roman" w:hAnsi="Angsana New" w:hint="cs"/>
          <w:sz w:val="30"/>
          <w:szCs w:val="30"/>
          <w:cs/>
        </w:rPr>
        <w:t>หุ้นบุริมสิทธิ์นี้จะมีกำหนดไถ่ถอนในวันที่</w:t>
      </w:r>
      <w:r w:rsidRPr="0047016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470161">
        <w:rPr>
          <w:rFonts w:ascii="Angsana New" w:eastAsia="Times New Roman" w:hAnsi="Angsana New"/>
          <w:sz w:val="30"/>
          <w:szCs w:val="30"/>
        </w:rPr>
        <w:t xml:space="preserve">30 </w:t>
      </w:r>
      <w:r w:rsidRPr="00470161">
        <w:rPr>
          <w:rFonts w:ascii="Angsana New" w:eastAsia="Times New Roman" w:hAnsi="Angsana New" w:hint="cs"/>
          <w:sz w:val="30"/>
          <w:szCs w:val="30"/>
          <w:cs/>
        </w:rPr>
        <w:t>กันยายน</w:t>
      </w:r>
      <w:r w:rsidRPr="00470161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470161">
        <w:rPr>
          <w:rFonts w:ascii="Angsana New" w:eastAsia="Times New Roman" w:hAnsi="Angsana New"/>
          <w:sz w:val="30"/>
          <w:szCs w:val="30"/>
        </w:rPr>
        <w:t>2577</w:t>
      </w:r>
    </w:p>
    <w:p w14:paraId="590B693B" w14:textId="77777777" w:rsidR="00EA2A2D" w:rsidRPr="002E60B6" w:rsidRDefault="00EA2A2D" w:rsidP="00EA2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sz w:val="28"/>
          <w:szCs w:val="28"/>
        </w:rPr>
      </w:pPr>
    </w:p>
    <w:p w14:paraId="25D0D78C" w14:textId="77777777" w:rsidR="00EA2A2D" w:rsidRPr="006E46F2" w:rsidRDefault="00EA2A2D" w:rsidP="00EA2A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6E46F2">
        <w:rPr>
          <w:rFonts w:ascii="Angsana New" w:hAnsi="Angsana New"/>
          <w:sz w:val="30"/>
          <w:szCs w:val="30"/>
          <w:cs/>
        </w:rPr>
        <w:t>หุ้นบุริมสิทธิของบริษัท เอวี กรุ๊ป เอ็นบี อิงค์ เป็นหุ้นบุริมสิทธิประเภทไม่สะสมเงินปันผล มีสิทธิร่วมรับเงินปันผลกับหุ้นสามัญ เรียกไถ่ถอนได้</w:t>
      </w:r>
      <w:r>
        <w:rPr>
          <w:rFonts w:ascii="Angsana New" w:hAnsi="Angsana New" w:hint="cs"/>
          <w:sz w:val="30"/>
          <w:szCs w:val="30"/>
          <w:cs/>
        </w:rPr>
        <w:t>ทุกเมื่อ</w:t>
      </w:r>
      <w:r w:rsidRPr="006E46F2">
        <w:rPr>
          <w:rFonts w:ascii="Angsana New" w:hAnsi="Angsana New"/>
          <w:sz w:val="30"/>
          <w:szCs w:val="30"/>
          <w:cs/>
        </w:rPr>
        <w:t xml:space="preserve">และไม่มีสิทธิออกเสียง โดยบริษัทมีสิทธิในการรับเงินปันผลในอัตราร้อยละ </w:t>
      </w:r>
      <w:r w:rsidRPr="006E46F2">
        <w:rPr>
          <w:rFonts w:ascii="Angsana New" w:hAnsi="Angsana New"/>
          <w:sz w:val="30"/>
          <w:szCs w:val="30"/>
        </w:rPr>
        <w:t xml:space="preserve">6 </w:t>
      </w:r>
      <w:r w:rsidRPr="006E46F2">
        <w:rPr>
          <w:rFonts w:ascii="Angsana New" w:hAnsi="Angsana New"/>
          <w:sz w:val="30"/>
          <w:szCs w:val="30"/>
          <w:cs/>
        </w:rPr>
        <w:t>ต่อปี ในปีที่มีการประกาศจ่ายเงินปันผล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57E9EAE7" w14:textId="77777777" w:rsidR="00EA2A2D" w:rsidRPr="002E60B6" w:rsidRDefault="00EA2A2D" w:rsidP="00EA2A2D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  <w:r w:rsidRPr="006E46F2">
        <w:rPr>
          <w:rFonts w:ascii="Angsana New" w:hAnsi="Angsana New" w:cs="Angsana New"/>
          <w:sz w:val="30"/>
          <w:szCs w:val="30"/>
        </w:rPr>
        <w:softHyphen/>
      </w:r>
    </w:p>
    <w:p w14:paraId="6C8001DE" w14:textId="3107AAD0" w:rsidR="008B0DAE" w:rsidRDefault="00EA2A2D" w:rsidP="008B0DA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6E46F2">
        <w:rPr>
          <w:rFonts w:ascii="Angsana New" w:hAnsi="Angsana New" w:cs="Angsana New" w:hint="cs"/>
          <w:sz w:val="30"/>
          <w:szCs w:val="30"/>
          <w:cs/>
        </w:rPr>
        <w:t>ในการประชุมผู้ถือหุ้นของ</w:t>
      </w:r>
      <w:r w:rsidRPr="006E46F2">
        <w:rPr>
          <w:rFonts w:ascii="Angsana New" w:hAnsi="Angsana New" w:cs="Angsana New"/>
          <w:sz w:val="30"/>
          <w:szCs w:val="30"/>
          <w:cs/>
        </w:rPr>
        <w:t xml:space="preserve">บริษัท อเล็กซานเดรีย ไฟเบอร์ เอส.เอ.อี. </w:t>
      </w:r>
      <w:r w:rsidRPr="006E46F2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6E46F2">
        <w:rPr>
          <w:rFonts w:ascii="Angsana New" w:hAnsi="Angsana New" w:cs="Angsana New"/>
          <w:sz w:val="30"/>
          <w:szCs w:val="30"/>
          <w:cs/>
        </w:rPr>
        <w:t>ได้มีมติอนุมัติให้มีการเลิกบริษัท ซึ่งได้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จดทะเบียนเลิกบริษัทแล้วเมื่อวันที่</w:t>
      </w:r>
      <w:r w:rsidRPr="006E46F2">
        <w:rPr>
          <w:rFonts w:ascii="Angsana New" w:hAnsi="Angsana New" w:cs="Angsana New"/>
          <w:spacing w:val="-4"/>
          <w:sz w:val="30"/>
          <w:szCs w:val="30"/>
        </w:rPr>
        <w:t xml:space="preserve"> 31 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สิงหาคม</w:t>
      </w:r>
      <w:r w:rsidRPr="006E46F2">
        <w:rPr>
          <w:rFonts w:ascii="Angsana New" w:hAnsi="Angsana New" w:cs="Angsana New"/>
          <w:spacing w:val="-4"/>
          <w:sz w:val="30"/>
          <w:szCs w:val="30"/>
        </w:rPr>
        <w:t xml:space="preserve"> 2557 </w:t>
      </w:r>
      <w:r w:rsidRPr="006E46F2">
        <w:rPr>
          <w:rFonts w:ascii="Angsana New" w:hAnsi="Angsana New" w:cs="Angsana New"/>
          <w:spacing w:val="-4"/>
          <w:sz w:val="30"/>
          <w:szCs w:val="30"/>
          <w:cs/>
        </w:rPr>
        <w:t>โดยปัจจุบันยังอยู่ในระหว่างดำเนินการชำระบัญชี จากผลดังกล่าว</w:t>
      </w:r>
      <w:r w:rsidRPr="006E46F2">
        <w:rPr>
          <w:rFonts w:ascii="Angsana New" w:hAnsi="Angsana New" w:cs="Angsana New"/>
          <w:sz w:val="30"/>
          <w:szCs w:val="30"/>
          <w:cs/>
        </w:rPr>
        <w:t>เงินลงทุนในหุ้นสามัญทั้งหมดได้มีการรับรู้การด้อยค่าเต็มจำนวนแล้ว</w:t>
      </w:r>
    </w:p>
    <w:p w14:paraId="563CA732" w14:textId="77777777" w:rsidR="008B0DAE" w:rsidRDefault="008B0DAE" w:rsidP="008B0DA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CCFE6C9" w14:textId="65C7D44E" w:rsidR="00144602" w:rsidRDefault="0013582E" w:rsidP="00A46465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3582E">
        <w:rPr>
          <w:rFonts w:ascii="Angsana New" w:hAnsi="Angsana New" w:cs="Angsana New" w:hint="cs"/>
          <w:sz w:val="30"/>
          <w:szCs w:val="30"/>
          <w:cs/>
        </w:rPr>
        <w:t>ณ</w:t>
      </w:r>
      <w:r w:rsidRPr="001358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582E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13582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31</w:t>
      </w:r>
      <w:r w:rsidRPr="001358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582E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13582E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2569</w:t>
      </w:r>
      <w:r w:rsidRPr="0013582E">
        <w:rPr>
          <w:rFonts w:ascii="Angsana New" w:hAnsi="Angsana New" w:cs="Angsana New"/>
          <w:sz w:val="30"/>
          <w:szCs w:val="30"/>
          <w:cs/>
        </w:rPr>
        <w:t xml:space="preserve"> </w:t>
      </w:r>
      <w:r w:rsidRPr="0013582E">
        <w:rPr>
          <w:rFonts w:ascii="Angsana New" w:hAnsi="Angsana New" w:cs="Angsana New" w:hint="cs"/>
          <w:sz w:val="30"/>
          <w:szCs w:val="30"/>
          <w:cs/>
        </w:rPr>
        <w:t>เงินลงทุนในพันธบัตรธนาคารแห่งประเทศไทยที่มีการค้ำประกันมีอัตราดอกเบี้ยร้อยละ</w:t>
      </w:r>
      <w:r w:rsidRPr="0013582E">
        <w:rPr>
          <w:rFonts w:ascii="Angsana New" w:hAnsi="Angsana New" w:cs="Angsana New"/>
          <w:sz w:val="30"/>
          <w:szCs w:val="30"/>
          <w:cs/>
        </w:rPr>
        <w:t xml:space="preserve"> </w:t>
      </w:r>
      <w:r w:rsidR="00AA3F8E">
        <w:rPr>
          <w:rFonts w:ascii="Angsana New" w:hAnsi="Angsana New" w:cs="Angsana New"/>
          <w:sz w:val="30"/>
          <w:szCs w:val="30"/>
        </w:rPr>
        <w:t xml:space="preserve">1.13 </w:t>
      </w:r>
      <w:r w:rsidRPr="0013582E">
        <w:rPr>
          <w:rFonts w:ascii="Angsana New" w:hAnsi="Angsana New" w:cs="Angsana New" w:hint="cs"/>
          <w:sz w:val="30"/>
          <w:szCs w:val="30"/>
          <w:cs/>
        </w:rPr>
        <w:t>ต่อปี</w:t>
      </w:r>
      <w:r w:rsidR="00AA3F8E">
        <w:rPr>
          <w:rFonts w:ascii="Angsana New" w:hAnsi="Angsana New" w:cs="Angsana New"/>
          <w:sz w:val="30"/>
          <w:szCs w:val="30"/>
        </w:rPr>
        <w:t xml:space="preserve"> </w:t>
      </w:r>
      <w:r w:rsidRPr="0013582E">
        <w:rPr>
          <w:rFonts w:ascii="Angsana New" w:hAnsi="Angsana New" w:cs="Angsana New" w:hint="cs"/>
          <w:sz w:val="30"/>
          <w:szCs w:val="30"/>
          <w:cs/>
        </w:rPr>
        <w:t>โดยบริษัทได้นำไปวางค้ำประกันการใช้ไฟฟ้ากับการไฟฟ้าส่วนภูมิภาค</w:t>
      </w:r>
    </w:p>
    <w:p w14:paraId="6AA1B68E" w14:textId="77777777" w:rsidR="0013582E" w:rsidRPr="006E46F2" w:rsidRDefault="0013582E" w:rsidP="00A46465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99906E3" w14:textId="66C538A8" w:rsidR="00A46465" w:rsidRDefault="00A46465" w:rsidP="00A46465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ในระหว่าง</w:t>
      </w:r>
      <w:r w:rsidR="00144602">
        <w:rPr>
          <w:rFonts w:ascii="Angsana New" w:hAnsi="Angsana New" w:cs="Angsana New" w:hint="cs"/>
          <w:sz w:val="30"/>
          <w:szCs w:val="30"/>
          <w:cs/>
        </w:rPr>
        <w:t>ปี</w:t>
      </w:r>
      <w:r w:rsidRPr="00092012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Pr="002A7AB9"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="0061145F">
        <w:rPr>
          <w:rFonts w:ascii="Angsana New" w:hAnsi="Angsana New" w:cs="Angsana New" w:hint="cs"/>
          <w:sz w:val="30"/>
          <w:szCs w:val="30"/>
          <w:cs/>
        </w:rPr>
        <w:t>มีนา</w:t>
      </w:r>
      <w:r>
        <w:rPr>
          <w:rFonts w:ascii="Angsana New" w:hAnsi="Angsana New" w:cs="Angsana New"/>
          <w:sz w:val="30"/>
          <w:szCs w:val="30"/>
          <w:cs/>
        </w:rPr>
        <w:t>คม</w:t>
      </w:r>
      <w:r w:rsidRPr="00092012">
        <w:rPr>
          <w:rFonts w:ascii="Angsana New" w:hAnsi="Angsana New" w:cs="Angsana New"/>
          <w:sz w:val="30"/>
          <w:szCs w:val="30"/>
          <w:cs/>
        </w:rPr>
        <w:t xml:space="preserve"> บริษัทได้รับเงินปันผลจากสินทรัพย์ทางการเงิ</w:t>
      </w:r>
      <w:r>
        <w:rPr>
          <w:rFonts w:ascii="Angsana New" w:hAnsi="Angsana New" w:cs="Angsana New" w:hint="cs"/>
          <w:sz w:val="30"/>
          <w:szCs w:val="30"/>
          <w:cs/>
        </w:rPr>
        <w:t>น</w:t>
      </w:r>
      <w:r w:rsidRPr="00092012">
        <w:rPr>
          <w:rFonts w:ascii="Angsana New" w:hAnsi="Angsana New" w:cs="Angsana New"/>
          <w:sz w:val="30"/>
          <w:szCs w:val="30"/>
          <w:cs/>
        </w:rPr>
        <w:t>ไม</w:t>
      </w:r>
      <w:r>
        <w:rPr>
          <w:rFonts w:ascii="Angsana New" w:hAnsi="Angsana New" w:cs="Angsana New" w:hint="cs"/>
          <w:sz w:val="30"/>
          <w:szCs w:val="30"/>
          <w:cs/>
        </w:rPr>
        <w:t>่</w:t>
      </w:r>
      <w:r w:rsidRPr="00092012">
        <w:rPr>
          <w:rFonts w:ascii="Angsana New" w:hAnsi="Angsana New" w:cs="Angsana New"/>
          <w:sz w:val="30"/>
          <w:szCs w:val="30"/>
          <w:cs/>
        </w:rPr>
        <w:t>หมุนเวียนอื่น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092012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08324673" w14:textId="0C3EF074" w:rsidR="00A459BD" w:rsidRPr="00A46465" w:rsidRDefault="00A459BD" w:rsidP="00A46465">
      <w:pPr>
        <w:pStyle w:val="NormalWeb"/>
        <w:spacing w:before="0" w:beforeAutospacing="0" w:after="0" w:afterAutospacing="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89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1800"/>
        <w:gridCol w:w="236"/>
        <w:gridCol w:w="1740"/>
      </w:tblGrid>
      <w:tr w:rsidR="007D7839" w:rsidRPr="00DC5D27" w14:paraId="0BAD7CB0" w14:textId="77777777" w:rsidTr="006F751E">
        <w:trPr>
          <w:trHeight w:val="569"/>
          <w:tblHeader/>
        </w:trPr>
        <w:tc>
          <w:tcPr>
            <w:tcW w:w="5130" w:type="dxa"/>
          </w:tcPr>
          <w:p w14:paraId="7A22EDB0" w14:textId="77777777" w:rsidR="007D7839" w:rsidRPr="00DC5D27" w:rsidRDefault="007D7839" w:rsidP="00AB7A2A">
            <w:pPr>
              <w:pStyle w:val="BodyText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776" w:type="dxa"/>
            <w:gridSpan w:val="3"/>
          </w:tcPr>
          <w:p w14:paraId="2905838E" w14:textId="77777777" w:rsidR="00811024" w:rsidRPr="00DC5D27" w:rsidRDefault="007D7839" w:rsidP="00A459BD">
            <w:pPr>
              <w:pStyle w:val="Heading4"/>
              <w:framePr w:w="0" w:hRule="auto" w:hSpace="0" w:wrap="auto" w:vAnchor="margin" w:hAnchor="text" w:xAlign="left" w:yAlign="inline"/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งบการเงินที่แสดงเงินลงทุนตามวิธี</w:t>
            </w:r>
          </w:p>
          <w:p w14:paraId="5394B9EC" w14:textId="77777777" w:rsidR="007D7839" w:rsidRPr="00DC5D27" w:rsidRDefault="007D7839" w:rsidP="00A459BD">
            <w:pPr>
              <w:pStyle w:val="Heading4"/>
              <w:framePr w:w="0" w:hRule="auto" w:hSpace="0" w:wrap="auto" w:vAnchor="margin" w:hAnchor="text" w:xAlign="left" w:yAlign="inline"/>
              <w:spacing w:line="33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  <w:cs/>
              </w:rPr>
              <w:t>ส่วนได้เสีย</w:t>
            </w:r>
            <w:r w:rsidRPr="00DC5D27">
              <w:rPr>
                <w:rFonts w:asciiTheme="majorBidi" w:hAnsiTheme="majorBidi" w:cstheme="majorBidi"/>
                <w:sz w:val="30"/>
                <w:szCs w:val="30"/>
              </w:rPr>
              <w:t>/</w:t>
            </w:r>
            <w:r w:rsidRPr="00DC5D27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D7839" w:rsidRPr="00DC5D27" w14:paraId="75719DFA" w14:textId="77777777" w:rsidTr="006F751E">
        <w:trPr>
          <w:trHeight w:val="200"/>
          <w:tblHeader/>
        </w:trPr>
        <w:tc>
          <w:tcPr>
            <w:tcW w:w="5130" w:type="dxa"/>
          </w:tcPr>
          <w:p w14:paraId="19951946" w14:textId="77777777" w:rsidR="007D7839" w:rsidRPr="00DC5D27" w:rsidRDefault="007D7839" w:rsidP="00AB7A2A">
            <w:pPr>
              <w:pStyle w:val="BodyText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800" w:type="dxa"/>
            <w:vAlign w:val="bottom"/>
          </w:tcPr>
          <w:p w14:paraId="07F741CA" w14:textId="7258F6ED" w:rsidR="007D7839" w:rsidRPr="00DC5D27" w:rsidRDefault="004D4DA4" w:rsidP="00AB7A2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E068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33A38E11" w14:textId="77777777" w:rsidR="007D7839" w:rsidRPr="00DC5D27" w:rsidRDefault="007D7839" w:rsidP="00AB7A2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40" w:type="dxa"/>
            <w:vAlign w:val="bottom"/>
          </w:tcPr>
          <w:p w14:paraId="248DF80C" w14:textId="2AF061F3" w:rsidR="007D7839" w:rsidRPr="00DC5D27" w:rsidRDefault="004D4DA4" w:rsidP="00AB7A2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C5D2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E068E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D7839" w:rsidRPr="00DC5D27" w14:paraId="1BD81369" w14:textId="77777777" w:rsidTr="006F751E">
        <w:trPr>
          <w:trHeight w:val="362"/>
          <w:tblHeader/>
        </w:trPr>
        <w:tc>
          <w:tcPr>
            <w:tcW w:w="5130" w:type="dxa"/>
          </w:tcPr>
          <w:p w14:paraId="22C673D0" w14:textId="77777777" w:rsidR="007D7839" w:rsidRPr="00DC5D27" w:rsidRDefault="007D7839" w:rsidP="00AB7A2A">
            <w:pPr>
              <w:pStyle w:val="BodyText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776" w:type="dxa"/>
            <w:gridSpan w:val="3"/>
          </w:tcPr>
          <w:p w14:paraId="3255ACEF" w14:textId="77777777" w:rsidR="007D7839" w:rsidRPr="00DC5D27" w:rsidRDefault="007D7839" w:rsidP="00AB7A2A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C5D2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C5D2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E068E" w:rsidRPr="00DC5D27" w14:paraId="762AB1BD" w14:textId="77777777" w:rsidTr="006F751E">
        <w:tc>
          <w:tcPr>
            <w:tcW w:w="5130" w:type="dxa"/>
          </w:tcPr>
          <w:p w14:paraId="1F67674F" w14:textId="47AFE15C" w:rsidR="001E068E" w:rsidRPr="00DC5D27" w:rsidRDefault="001E068E" w:rsidP="001E068E">
            <w:pPr>
              <w:tabs>
                <w:tab w:val="clear" w:pos="227"/>
                <w:tab w:val="left" w:pos="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158">
              <w:rPr>
                <w:rFonts w:ascii="Angsana New" w:hAnsi="Angsana New"/>
                <w:sz w:val="30"/>
                <w:szCs w:val="30"/>
                <w:cs/>
              </w:rPr>
              <w:t>บริษัท กราซิม อินดัสตรีส์ จำกัด</w:t>
            </w:r>
          </w:p>
        </w:tc>
        <w:tc>
          <w:tcPr>
            <w:tcW w:w="1800" w:type="dxa"/>
          </w:tcPr>
          <w:p w14:paraId="5CF3086E" w14:textId="5452BAE4" w:rsidR="001E068E" w:rsidRPr="00DC5D27" w:rsidRDefault="004C6428" w:rsidP="001E068E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lang w:val="en-US"/>
              </w:rPr>
            </w:pPr>
            <w:r w:rsidRPr="004C6428">
              <w:rPr>
                <w:rFonts w:asciiTheme="majorBidi" w:hAnsiTheme="majorBidi"/>
                <w:cs/>
                <w:lang w:val="en-US"/>
              </w:rPr>
              <w:t>17</w:t>
            </w:r>
            <w:r w:rsidRPr="004C6428">
              <w:rPr>
                <w:rFonts w:asciiTheme="majorBidi" w:hAnsiTheme="majorBidi" w:cstheme="majorBidi"/>
                <w:lang w:val="en-US"/>
              </w:rPr>
              <w:t>,</w:t>
            </w:r>
            <w:r w:rsidRPr="004C6428">
              <w:rPr>
                <w:rFonts w:asciiTheme="majorBidi" w:hAnsiTheme="majorBidi"/>
                <w:cs/>
                <w:lang w:val="en-US"/>
              </w:rPr>
              <w:t>240</w:t>
            </w:r>
          </w:p>
        </w:tc>
        <w:tc>
          <w:tcPr>
            <w:tcW w:w="236" w:type="dxa"/>
            <w:vAlign w:val="bottom"/>
          </w:tcPr>
          <w:p w14:paraId="72974FC8" w14:textId="77777777" w:rsidR="001E068E" w:rsidRPr="00DC5D27" w:rsidRDefault="001E068E" w:rsidP="001E068E">
            <w:pPr>
              <w:pStyle w:val="BodyText2"/>
              <w:tabs>
                <w:tab w:val="decimal" w:pos="15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</w:tcPr>
          <w:p w14:paraId="31DC941C" w14:textId="318B86BF" w:rsidR="001E068E" w:rsidRPr="00DC5D27" w:rsidRDefault="001E068E" w:rsidP="001E068E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t>19,186</w:t>
            </w:r>
          </w:p>
        </w:tc>
      </w:tr>
      <w:tr w:rsidR="001E068E" w:rsidRPr="00DC5D27" w14:paraId="3F46CD01" w14:textId="77777777" w:rsidTr="006F751E">
        <w:tc>
          <w:tcPr>
            <w:tcW w:w="5130" w:type="dxa"/>
          </w:tcPr>
          <w:p w14:paraId="79976E19" w14:textId="18AB700B" w:rsidR="001E068E" w:rsidRPr="00DC5D27" w:rsidRDefault="001E068E" w:rsidP="001E06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158">
              <w:rPr>
                <w:rFonts w:ascii="Angsana New" w:hAnsi="Angsana New"/>
                <w:sz w:val="30"/>
                <w:szCs w:val="30"/>
                <w:cs/>
              </w:rPr>
              <w:t>บริษัท อัลตร้าเทค ซีเมนต์ จำกัด</w:t>
            </w:r>
          </w:p>
        </w:tc>
        <w:tc>
          <w:tcPr>
            <w:tcW w:w="1800" w:type="dxa"/>
          </w:tcPr>
          <w:p w14:paraId="4167BD14" w14:textId="7FD29E43" w:rsidR="001E068E" w:rsidRPr="00DC5D27" w:rsidRDefault="004C6428" w:rsidP="001E068E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lang w:val="en-US"/>
              </w:rPr>
            </w:pPr>
            <w:r w:rsidRPr="004C6428">
              <w:rPr>
                <w:rFonts w:asciiTheme="majorBidi" w:hAnsiTheme="majorBidi"/>
                <w:cs/>
                <w:lang w:val="en-US"/>
              </w:rPr>
              <w:t>6</w:t>
            </w:r>
            <w:r w:rsidRPr="004C6428">
              <w:rPr>
                <w:rFonts w:asciiTheme="majorBidi" w:hAnsiTheme="majorBidi" w:cstheme="majorBidi"/>
                <w:lang w:val="en-US"/>
              </w:rPr>
              <w:t>,</w:t>
            </w:r>
            <w:r w:rsidRPr="004C6428">
              <w:rPr>
                <w:rFonts w:asciiTheme="majorBidi" w:hAnsiTheme="majorBidi"/>
                <w:cs/>
                <w:lang w:val="en-US"/>
              </w:rPr>
              <w:t>304</w:t>
            </w:r>
          </w:p>
        </w:tc>
        <w:tc>
          <w:tcPr>
            <w:tcW w:w="236" w:type="dxa"/>
            <w:vAlign w:val="bottom"/>
          </w:tcPr>
          <w:p w14:paraId="43CD75D1" w14:textId="77777777" w:rsidR="001E068E" w:rsidRPr="00DC5D27" w:rsidRDefault="001E068E" w:rsidP="001E068E">
            <w:pPr>
              <w:pStyle w:val="BodyText2"/>
              <w:tabs>
                <w:tab w:val="decimal" w:pos="15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</w:tcPr>
          <w:p w14:paraId="3C2DACB1" w14:textId="02E755A3" w:rsidR="001E068E" w:rsidRPr="00DC5D27" w:rsidRDefault="001E068E" w:rsidP="001E068E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t>6,279</w:t>
            </w:r>
          </w:p>
        </w:tc>
      </w:tr>
      <w:tr w:rsidR="001E068E" w:rsidRPr="00DC5D27" w14:paraId="5FE5FC61" w14:textId="77777777" w:rsidTr="006F751E">
        <w:tc>
          <w:tcPr>
            <w:tcW w:w="5130" w:type="dxa"/>
          </w:tcPr>
          <w:p w14:paraId="7B2D79DC" w14:textId="76716DB0" w:rsidR="001E068E" w:rsidRPr="00DC5D27" w:rsidRDefault="001E068E" w:rsidP="001E068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7158">
              <w:rPr>
                <w:rFonts w:ascii="Angsana New" w:hAnsi="Angsana New"/>
                <w:sz w:val="30"/>
                <w:szCs w:val="30"/>
                <w:cs/>
              </w:rPr>
              <w:t>บริษัท อินโดไทยซินเทติกซ์ จำกัด</w:t>
            </w:r>
          </w:p>
        </w:tc>
        <w:tc>
          <w:tcPr>
            <w:tcW w:w="1800" w:type="dxa"/>
          </w:tcPr>
          <w:p w14:paraId="1AA8F73E" w14:textId="22465F92" w:rsidR="001E068E" w:rsidRPr="00DC5D27" w:rsidRDefault="004C6428" w:rsidP="004C6428">
            <w:pPr>
              <w:pStyle w:val="BodyText2"/>
              <w:tabs>
                <w:tab w:val="decimal" w:pos="868"/>
              </w:tabs>
              <w:ind w:right="43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F21C4FC" w14:textId="77777777" w:rsidR="001E068E" w:rsidRPr="00DC5D27" w:rsidRDefault="001E068E" w:rsidP="001E068E">
            <w:pPr>
              <w:pStyle w:val="BodyText2"/>
              <w:tabs>
                <w:tab w:val="decimal" w:pos="1512"/>
              </w:tabs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40" w:type="dxa"/>
          </w:tcPr>
          <w:p w14:paraId="2D8EF1FB" w14:textId="7423335D" w:rsidR="001E068E" w:rsidRPr="00DC5D27" w:rsidRDefault="001E068E" w:rsidP="001E068E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t>158</w:t>
            </w:r>
          </w:p>
        </w:tc>
      </w:tr>
      <w:tr w:rsidR="001E068E" w:rsidRPr="00DC5D27" w14:paraId="51AE7D41" w14:textId="77777777">
        <w:trPr>
          <w:trHeight w:val="244"/>
        </w:trPr>
        <w:tc>
          <w:tcPr>
            <w:tcW w:w="5130" w:type="dxa"/>
          </w:tcPr>
          <w:p w14:paraId="163B4F7C" w14:textId="5D53E91C" w:rsidR="001E068E" w:rsidRPr="00DC5D27" w:rsidRDefault="001E068E" w:rsidP="001E068E">
            <w:pPr>
              <w:pStyle w:val="BodyText2"/>
              <w:ind w:left="13"/>
              <w:rPr>
                <w:rFonts w:asciiTheme="majorBidi" w:hAnsiTheme="majorBidi" w:cstheme="majorBidi"/>
                <w:b/>
                <w:bCs/>
                <w:cs/>
              </w:rPr>
            </w:pPr>
            <w:r w:rsidRPr="001A7158">
              <w:rPr>
                <w:b/>
                <w:bCs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51046" w14:textId="16A9100F" w:rsidR="001E068E" w:rsidRPr="00D00270" w:rsidRDefault="004C6428" w:rsidP="001E068E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4C6428">
              <w:rPr>
                <w:rFonts w:asciiTheme="majorBidi" w:hAnsiTheme="majorBidi"/>
                <w:b/>
                <w:bCs/>
                <w:cs/>
                <w:lang w:val="en-US"/>
              </w:rPr>
              <w:t>23</w:t>
            </w:r>
            <w:r w:rsidRPr="004C6428">
              <w:rPr>
                <w:rFonts w:asciiTheme="majorBidi" w:hAnsiTheme="majorBidi" w:cstheme="majorBidi"/>
                <w:b/>
                <w:bCs/>
                <w:lang w:val="en-US"/>
              </w:rPr>
              <w:t>,</w:t>
            </w:r>
            <w:r w:rsidRPr="004C6428">
              <w:rPr>
                <w:rFonts w:asciiTheme="majorBidi" w:hAnsiTheme="majorBidi"/>
                <w:b/>
                <w:bCs/>
                <w:cs/>
                <w:lang w:val="en-US"/>
              </w:rPr>
              <w:t>544</w:t>
            </w:r>
          </w:p>
        </w:tc>
        <w:tc>
          <w:tcPr>
            <w:tcW w:w="236" w:type="dxa"/>
            <w:vAlign w:val="bottom"/>
          </w:tcPr>
          <w:p w14:paraId="4C2E5187" w14:textId="77777777" w:rsidR="001E068E" w:rsidRPr="00DC5D27" w:rsidRDefault="001E068E" w:rsidP="001E068E">
            <w:pPr>
              <w:pStyle w:val="BodyText2"/>
              <w:tabs>
                <w:tab w:val="decimal" w:pos="1512"/>
              </w:tabs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740" w:type="dxa"/>
            <w:tcBorders>
              <w:top w:val="single" w:sz="4" w:space="0" w:color="auto"/>
              <w:bottom w:val="double" w:sz="4" w:space="0" w:color="auto"/>
            </w:tcBorders>
          </w:tcPr>
          <w:p w14:paraId="27FA8AE0" w14:textId="3F9DAEFF" w:rsidR="001E068E" w:rsidRPr="00DC5D27" w:rsidRDefault="001E068E" w:rsidP="001E068E">
            <w:pPr>
              <w:pStyle w:val="BodyText2"/>
              <w:tabs>
                <w:tab w:val="decimal" w:pos="868"/>
              </w:tabs>
              <w:ind w:right="197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b/>
                <w:bCs/>
              </w:rPr>
              <w:t>25,623</w:t>
            </w:r>
          </w:p>
        </w:tc>
      </w:tr>
    </w:tbl>
    <w:p w14:paraId="2A1086A8" w14:textId="77777777" w:rsidR="00F22884" w:rsidRPr="00591916" w:rsidRDefault="00F22884" w:rsidP="002E2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F22884" w:rsidRPr="00591916" w:rsidSect="00737F14">
          <w:headerReference w:type="default" r:id="rId12"/>
          <w:footerReference w:type="default" r:id="rId13"/>
          <w:pgSz w:w="11909" w:h="16834" w:code="9"/>
          <w:pgMar w:top="691" w:right="1199" w:bottom="1080" w:left="1152" w:header="720" w:footer="720" w:gutter="0"/>
          <w:pgNumType w:start="15"/>
          <w:cols w:space="720"/>
          <w:docGrid w:linePitch="245"/>
        </w:sectPr>
      </w:pPr>
    </w:p>
    <w:p w14:paraId="570A93D3" w14:textId="77777777" w:rsidR="00C404B8" w:rsidRPr="00A06881" w:rsidRDefault="00C404B8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72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A06881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เงินลงทุนในบริษัทร่วมและการร่วมค้า</w:t>
      </w:r>
    </w:p>
    <w:p w14:paraId="4BD5F9B7" w14:textId="77777777" w:rsidR="00C404B8" w:rsidRPr="00A06881" w:rsidRDefault="00C404B8" w:rsidP="00C40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6AD9C92E" w14:textId="292E7C68" w:rsidR="00C404B8" w:rsidRPr="00A06881" w:rsidRDefault="00C404B8" w:rsidP="00394317">
      <w:pPr>
        <w:pStyle w:val="Heading6"/>
        <w:ind w:firstLine="72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เงินลงทุนในบริษัทร่วมและการร่วมค้า ณ วันที่ </w:t>
      </w:r>
      <w:r w:rsidR="00447B28" w:rsidRPr="00A06881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A068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3B3EF0" w:rsidRPr="00A0688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มีนาคม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4D4DA4" w:rsidRPr="00A06881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E068E">
        <w:rPr>
          <w:rFonts w:ascii="Angsana New" w:hAnsi="Angsana New" w:cs="Angsana New"/>
          <w:b w:val="0"/>
          <w:bCs w:val="0"/>
          <w:sz w:val="30"/>
          <w:szCs w:val="30"/>
        </w:rPr>
        <w:t>9</w:t>
      </w:r>
      <w:r w:rsidRPr="00A068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>และ</w:t>
      </w:r>
      <w:r w:rsidR="0069593A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</w:t>
      </w:r>
      <w:r w:rsidR="004D4DA4" w:rsidRPr="00A06881">
        <w:rPr>
          <w:rFonts w:ascii="Angsana New" w:hAnsi="Angsana New" w:cs="Angsana New"/>
          <w:b w:val="0"/>
          <w:bCs w:val="0"/>
          <w:sz w:val="30"/>
          <w:szCs w:val="30"/>
        </w:rPr>
        <w:t>25</w:t>
      </w:r>
      <w:r w:rsidR="0041173F">
        <w:rPr>
          <w:rFonts w:ascii="Angsana New" w:hAnsi="Angsana New" w:cs="Angsana New"/>
          <w:b w:val="0"/>
          <w:bCs w:val="0"/>
          <w:sz w:val="30"/>
          <w:szCs w:val="30"/>
        </w:rPr>
        <w:t>6</w:t>
      </w:r>
      <w:r w:rsidR="001E068E">
        <w:rPr>
          <w:rFonts w:ascii="Angsana New" w:hAnsi="Angsana New" w:cs="Angsana New"/>
          <w:b w:val="0"/>
          <w:bCs w:val="0"/>
          <w:sz w:val="30"/>
          <w:szCs w:val="30"/>
        </w:rPr>
        <w:t>8</w:t>
      </w:r>
      <w:r w:rsidRPr="00A068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>และเงินปันผลรับสำหรับ</w:t>
      </w:r>
      <w:r w:rsidR="003B3EF0" w:rsidRPr="00A0688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ปี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สิ้นสุดวันที่ </w:t>
      </w:r>
      <w:r w:rsidR="00447B28" w:rsidRPr="00A06881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Pr="00A068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="003B3EF0" w:rsidRPr="00A06881"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มีนาคม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</w:t>
      </w:r>
      <w:r w:rsidR="004D4DA4" w:rsidRPr="00A06881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E068E">
        <w:rPr>
          <w:rFonts w:ascii="Angsana New" w:hAnsi="Angsana New" w:cs="Angsana New"/>
          <w:b w:val="0"/>
          <w:bCs w:val="0"/>
          <w:sz w:val="30"/>
          <w:szCs w:val="30"/>
        </w:rPr>
        <w:t>9</w:t>
      </w:r>
      <w:r w:rsidR="00EC6FC2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และ </w:t>
      </w:r>
      <w:r w:rsidR="004D4DA4" w:rsidRPr="00A06881">
        <w:rPr>
          <w:rFonts w:ascii="Angsana New" w:hAnsi="Angsana New" w:cs="Angsana New"/>
          <w:b w:val="0"/>
          <w:bCs w:val="0"/>
          <w:sz w:val="30"/>
          <w:szCs w:val="30"/>
        </w:rPr>
        <w:t>256</w:t>
      </w:r>
      <w:r w:rsidR="001E068E">
        <w:rPr>
          <w:rFonts w:ascii="Angsana New" w:hAnsi="Angsana New" w:cs="Angsana New"/>
          <w:b w:val="0"/>
          <w:bCs w:val="0"/>
          <w:sz w:val="30"/>
          <w:szCs w:val="30"/>
        </w:rPr>
        <w:t>8</w:t>
      </w:r>
      <w:r w:rsidRPr="00A06881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A06881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007D289" w14:textId="77777777" w:rsidR="00C404B8" w:rsidRPr="00A06881" w:rsidRDefault="00C404B8" w:rsidP="00C404B8">
      <w:pPr>
        <w:pStyle w:val="acctfourfigures"/>
        <w:tabs>
          <w:tab w:val="clear" w:pos="765"/>
        </w:tabs>
        <w:spacing w:line="240" w:lineRule="auto"/>
        <w:ind w:left="540"/>
        <w:rPr>
          <w:rFonts w:ascii="Angsana New" w:hAnsi="Angsana New"/>
          <w:sz w:val="20"/>
        </w:rPr>
      </w:pPr>
    </w:p>
    <w:tbl>
      <w:tblPr>
        <w:tblW w:w="5000" w:type="pct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8"/>
        <w:gridCol w:w="2967"/>
        <w:gridCol w:w="1485"/>
        <w:gridCol w:w="1108"/>
        <w:gridCol w:w="252"/>
        <w:gridCol w:w="990"/>
        <w:gridCol w:w="246"/>
        <w:gridCol w:w="987"/>
        <w:gridCol w:w="246"/>
        <w:gridCol w:w="999"/>
        <w:gridCol w:w="246"/>
        <w:gridCol w:w="246"/>
        <w:gridCol w:w="1118"/>
        <w:gridCol w:w="249"/>
        <w:gridCol w:w="1090"/>
      </w:tblGrid>
      <w:tr w:rsidR="00BF13CE" w:rsidRPr="00A06881" w14:paraId="7292EC14" w14:textId="77777777" w:rsidTr="00BF13CE">
        <w:trPr>
          <w:cantSplit/>
          <w:tblHeader/>
        </w:trPr>
        <w:tc>
          <w:tcPr>
            <w:tcW w:w="1072" w:type="pct"/>
          </w:tcPr>
          <w:p w14:paraId="44F35310" w14:textId="77777777" w:rsidR="00BF13CE" w:rsidRPr="008B023C" w:rsidRDefault="00BF13CE" w:rsidP="002A66E0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928" w:type="pct"/>
            <w:gridSpan w:val="14"/>
            <w:vAlign w:val="bottom"/>
          </w:tcPr>
          <w:p w14:paraId="5B7EF6BD" w14:textId="70A16068" w:rsidR="00BF13CE" w:rsidRPr="008B023C" w:rsidRDefault="00195D4B" w:rsidP="002A66E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534C5"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BF13CE" w:rsidRPr="00A06881" w14:paraId="4D206DBC" w14:textId="77777777" w:rsidTr="00BF13CE">
        <w:trPr>
          <w:cantSplit/>
          <w:tblHeader/>
        </w:trPr>
        <w:tc>
          <w:tcPr>
            <w:tcW w:w="1072" w:type="pct"/>
          </w:tcPr>
          <w:p w14:paraId="276D41D1" w14:textId="77777777" w:rsidR="00BF13CE" w:rsidRPr="008B023C" w:rsidRDefault="00BF13CE" w:rsidP="00BF13C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pct"/>
            <w:vAlign w:val="bottom"/>
          </w:tcPr>
          <w:p w14:paraId="2582A733" w14:textId="77777777" w:rsidR="00BF13CE" w:rsidRPr="008B023C" w:rsidRDefault="00BF13CE" w:rsidP="00BF13C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477" w:type="pct"/>
            <w:vAlign w:val="bottom"/>
          </w:tcPr>
          <w:p w14:paraId="60890499" w14:textId="77777777" w:rsidR="00576F45" w:rsidRPr="00576F45" w:rsidRDefault="00BF13CE" w:rsidP="00576F4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  <w:r w:rsidR="00576F45" w:rsidRPr="00576F45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  <w:p w14:paraId="46432990" w14:textId="03825ADC" w:rsidR="00BF13CE" w:rsidRPr="008B023C" w:rsidRDefault="00576F45" w:rsidP="00576F4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F45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755" w:type="pct"/>
            <w:gridSpan w:val="3"/>
            <w:vAlign w:val="bottom"/>
          </w:tcPr>
          <w:p w14:paraId="205512D1" w14:textId="0DD52D9A" w:rsidR="00BF13CE" w:rsidRPr="008B023C" w:rsidRDefault="00BF13CE" w:rsidP="00BF13C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7ABF93BE" w14:textId="77777777" w:rsidR="00BF13CE" w:rsidRPr="008B023C" w:rsidRDefault="00BF13CE" w:rsidP="00BF13C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79" w:type="pct"/>
            <w:vAlign w:val="bottom"/>
          </w:tcPr>
          <w:p w14:paraId="2293EC97" w14:textId="77777777" w:rsidR="00BF13CE" w:rsidRPr="008B023C" w:rsidRDefault="00BF13CE" w:rsidP="00BF13CE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7" w:type="pct"/>
            <w:gridSpan w:val="3"/>
            <w:vAlign w:val="bottom"/>
          </w:tcPr>
          <w:p w14:paraId="1FE82D68" w14:textId="77777777" w:rsidR="00BF13CE" w:rsidRPr="008B023C" w:rsidRDefault="00BF13CE" w:rsidP="00BF13CE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922AC60" w14:textId="77777777" w:rsidR="00BF13CE" w:rsidRPr="008B023C" w:rsidRDefault="00BF13CE" w:rsidP="00BF13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79" w:type="pct"/>
            <w:vAlign w:val="bottom"/>
          </w:tcPr>
          <w:p w14:paraId="323B9E31" w14:textId="77777777" w:rsidR="00BF13CE" w:rsidRPr="008B023C" w:rsidRDefault="00BF13CE" w:rsidP="00BF13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CF4E765" w14:textId="77777777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89" w:type="pct"/>
            <w:gridSpan w:val="3"/>
            <w:vAlign w:val="bottom"/>
          </w:tcPr>
          <w:p w14:paraId="1A5DEC7A" w14:textId="77777777" w:rsidR="00BF13CE" w:rsidRPr="008B023C" w:rsidRDefault="00BF13CE" w:rsidP="00BF13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2045D58B" w14:textId="77777777" w:rsidR="00BF13CE" w:rsidRPr="008B023C" w:rsidRDefault="00BF13CE" w:rsidP="00BF13C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</w:p>
        </w:tc>
      </w:tr>
      <w:tr w:rsidR="001E068E" w:rsidRPr="00A06881" w14:paraId="08BA5575" w14:textId="77777777" w:rsidTr="00BF13CE">
        <w:trPr>
          <w:cantSplit/>
          <w:tblHeader/>
        </w:trPr>
        <w:tc>
          <w:tcPr>
            <w:tcW w:w="1072" w:type="pct"/>
          </w:tcPr>
          <w:p w14:paraId="701EAEB8" w14:textId="77777777" w:rsidR="001E068E" w:rsidRPr="008B023C" w:rsidRDefault="001E068E" w:rsidP="001E068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pct"/>
          </w:tcPr>
          <w:p w14:paraId="6421B87C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699B3454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6" w:type="pct"/>
            <w:vAlign w:val="bottom"/>
          </w:tcPr>
          <w:p w14:paraId="7CAF5FC2" w14:textId="5269050A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81" w:type="pct"/>
            <w:vAlign w:val="bottom"/>
          </w:tcPr>
          <w:p w14:paraId="6EF99933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78771FF4" w14:textId="08AE55C3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79" w:type="pct"/>
            <w:vAlign w:val="bottom"/>
          </w:tcPr>
          <w:p w14:paraId="0D11B92C" w14:textId="77777777" w:rsidR="001E068E" w:rsidRPr="008B023C" w:rsidRDefault="001E068E" w:rsidP="001E068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7BF98541" w14:textId="2AFB3885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79" w:type="pct"/>
            <w:vAlign w:val="bottom"/>
          </w:tcPr>
          <w:p w14:paraId="2E79F843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6AC4BA9F" w14:textId="528A787B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  <w:tc>
          <w:tcPr>
            <w:tcW w:w="79" w:type="pct"/>
            <w:vAlign w:val="bottom"/>
          </w:tcPr>
          <w:p w14:paraId="1838546F" w14:textId="77777777" w:rsidR="001E068E" w:rsidRPr="008B023C" w:rsidRDefault="001E068E" w:rsidP="001E068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E0D6235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bottom"/>
          </w:tcPr>
          <w:p w14:paraId="127D6DF0" w14:textId="3E99770B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80" w:type="pct"/>
            <w:vAlign w:val="bottom"/>
          </w:tcPr>
          <w:p w14:paraId="70EF4C34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274B53B0" w14:textId="50F548D0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</w:t>
            </w:r>
          </w:p>
        </w:tc>
      </w:tr>
      <w:tr w:rsidR="001E068E" w:rsidRPr="00A06881" w14:paraId="56404416" w14:textId="77777777" w:rsidTr="00BF13CE">
        <w:trPr>
          <w:cantSplit/>
          <w:tblHeader/>
        </w:trPr>
        <w:tc>
          <w:tcPr>
            <w:tcW w:w="1072" w:type="pct"/>
          </w:tcPr>
          <w:p w14:paraId="251B5453" w14:textId="77777777" w:rsidR="001E068E" w:rsidRPr="008B023C" w:rsidRDefault="001E068E" w:rsidP="001E068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pct"/>
          </w:tcPr>
          <w:p w14:paraId="247EBB43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2CE2BB47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55" w:type="pct"/>
            <w:gridSpan w:val="3"/>
            <w:vAlign w:val="bottom"/>
          </w:tcPr>
          <w:p w14:paraId="06695AD2" w14:textId="6771321F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79" w:type="pct"/>
            <w:vAlign w:val="bottom"/>
          </w:tcPr>
          <w:p w14:paraId="12CDDA8C" w14:textId="77777777" w:rsidR="001E068E" w:rsidRPr="008B023C" w:rsidRDefault="001E068E" w:rsidP="001E068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664" w:type="pct"/>
            <w:gridSpan w:val="8"/>
            <w:vAlign w:val="bottom"/>
          </w:tcPr>
          <w:p w14:paraId="498F299A" w14:textId="76D38E25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E068E" w:rsidRPr="00A06881" w14:paraId="7E2AC93A" w14:textId="77777777" w:rsidTr="00BF13CE">
        <w:trPr>
          <w:cantSplit/>
          <w:trHeight w:val="270"/>
        </w:trPr>
        <w:tc>
          <w:tcPr>
            <w:tcW w:w="1072" w:type="pct"/>
          </w:tcPr>
          <w:p w14:paraId="055BEE7A" w14:textId="77777777" w:rsidR="001E068E" w:rsidRPr="008B023C" w:rsidRDefault="001E068E" w:rsidP="001E06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53" w:type="pct"/>
          </w:tcPr>
          <w:p w14:paraId="32D871A6" w14:textId="77777777" w:rsidR="001E068E" w:rsidRPr="008B023C" w:rsidRDefault="001E068E" w:rsidP="001E068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22B89CA2" w14:textId="77777777" w:rsidR="001E068E" w:rsidRPr="008B023C" w:rsidRDefault="001E068E" w:rsidP="001E068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56" w:type="pct"/>
            <w:vAlign w:val="center"/>
          </w:tcPr>
          <w:p w14:paraId="348CB10A" w14:textId="2B742B94" w:rsidR="001E068E" w:rsidRPr="008B023C" w:rsidRDefault="001E068E" w:rsidP="001E068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" w:type="pct"/>
            <w:vAlign w:val="center"/>
          </w:tcPr>
          <w:p w14:paraId="1470AE44" w14:textId="77777777" w:rsidR="001E068E" w:rsidRPr="008B023C" w:rsidRDefault="001E068E" w:rsidP="001E068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18" w:type="pct"/>
            <w:vAlign w:val="center"/>
          </w:tcPr>
          <w:p w14:paraId="41DA342E" w14:textId="77777777" w:rsidR="001E068E" w:rsidRPr="008B023C" w:rsidRDefault="001E068E" w:rsidP="001E068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9" w:type="pct"/>
            <w:vAlign w:val="center"/>
          </w:tcPr>
          <w:p w14:paraId="6B109B81" w14:textId="77777777" w:rsidR="001E068E" w:rsidRPr="008B023C" w:rsidRDefault="001E068E" w:rsidP="001E068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17" w:type="pct"/>
            <w:vAlign w:val="center"/>
          </w:tcPr>
          <w:p w14:paraId="772A990C" w14:textId="77777777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center"/>
          </w:tcPr>
          <w:p w14:paraId="383E64DC" w14:textId="77777777" w:rsidR="001E068E" w:rsidRPr="008B023C" w:rsidRDefault="001E068E" w:rsidP="001E068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center"/>
          </w:tcPr>
          <w:p w14:paraId="4CB01D5E" w14:textId="77777777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center"/>
          </w:tcPr>
          <w:p w14:paraId="1B638A00" w14:textId="77777777" w:rsidR="001E068E" w:rsidRPr="008B023C" w:rsidRDefault="001E068E" w:rsidP="001E068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center"/>
          </w:tcPr>
          <w:p w14:paraId="38F6D903" w14:textId="77777777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9" w:type="pct"/>
            <w:vAlign w:val="center"/>
          </w:tcPr>
          <w:p w14:paraId="70F016FD" w14:textId="77777777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center"/>
          </w:tcPr>
          <w:p w14:paraId="45AECC04" w14:textId="77777777" w:rsidR="001E068E" w:rsidRPr="008B023C" w:rsidRDefault="001E068E" w:rsidP="001E068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center"/>
          </w:tcPr>
          <w:p w14:paraId="5DD582B4" w14:textId="77777777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3146E" w:rsidRPr="00A06881" w14:paraId="049F3D6B" w14:textId="77777777" w:rsidTr="009E0AB2">
        <w:trPr>
          <w:cantSplit/>
          <w:trHeight w:val="270"/>
        </w:trPr>
        <w:tc>
          <w:tcPr>
            <w:tcW w:w="1072" w:type="pct"/>
            <w:vAlign w:val="bottom"/>
          </w:tcPr>
          <w:p w14:paraId="4A76BC7E" w14:textId="77777777" w:rsidR="0003146E" w:rsidRPr="008B023C" w:rsidRDefault="0003146E" w:rsidP="0003146E">
            <w:pPr>
              <w:tabs>
                <w:tab w:val="clear" w:pos="227"/>
                <w:tab w:val="left" w:pos="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พีที อินโด ลิเบอร์ตี้</w:t>
            </w:r>
          </w:p>
          <w:p w14:paraId="482A0284" w14:textId="77777777" w:rsidR="0003146E" w:rsidRPr="008B023C" w:rsidRDefault="0003146E" w:rsidP="0003146E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เท็กซ์ไทล์</w:t>
            </w:r>
          </w:p>
        </w:tc>
        <w:tc>
          <w:tcPr>
            <w:tcW w:w="953" w:type="pct"/>
            <w:vAlign w:val="bottom"/>
          </w:tcPr>
          <w:p w14:paraId="7AE24F93" w14:textId="3FADB8B6" w:rsidR="0003146E" w:rsidRPr="008B023C" w:rsidRDefault="0003146E" w:rsidP="0003146E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ผลิตเส้นด้ายชนิดปั่นสังเคราะห์</w:t>
            </w:r>
          </w:p>
        </w:tc>
        <w:tc>
          <w:tcPr>
            <w:tcW w:w="477" w:type="pct"/>
            <w:vAlign w:val="bottom"/>
          </w:tcPr>
          <w:p w14:paraId="681756DC" w14:textId="5360276A" w:rsidR="0003146E" w:rsidRPr="008B023C" w:rsidRDefault="0003146E" w:rsidP="0003146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356" w:type="pct"/>
            <w:vAlign w:val="bottom"/>
          </w:tcPr>
          <w:p w14:paraId="5713BBE1" w14:textId="50C6301A" w:rsidR="0003146E" w:rsidRPr="008B023C" w:rsidRDefault="0003146E" w:rsidP="0003146E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81" w:type="pct"/>
            <w:vAlign w:val="bottom"/>
          </w:tcPr>
          <w:p w14:paraId="2B1B7BC9" w14:textId="77777777" w:rsidR="0003146E" w:rsidRPr="008B023C" w:rsidRDefault="0003146E" w:rsidP="0003146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586887B7" w14:textId="0A73E4A9" w:rsidR="0003146E" w:rsidRPr="008B023C" w:rsidRDefault="0003146E" w:rsidP="0003146E">
            <w:pPr>
              <w:tabs>
                <w:tab w:val="clear" w:pos="907"/>
                <w:tab w:val="left" w:pos="842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79" w:type="pct"/>
            <w:vAlign w:val="bottom"/>
          </w:tcPr>
          <w:p w14:paraId="3D2B4C13" w14:textId="77777777" w:rsidR="0003146E" w:rsidRPr="008B023C" w:rsidRDefault="0003146E" w:rsidP="0003146E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208F0232" w14:textId="77777777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41125184" w14:textId="2953FA07" w:rsidR="0003146E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76CDFBE8" w14:textId="77777777" w:rsidR="0003146E" w:rsidRPr="008B023C" w:rsidRDefault="0003146E" w:rsidP="0003146E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68BD0862" w14:textId="77777777" w:rsidR="0003146E" w:rsidRPr="008B023C" w:rsidRDefault="0003146E" w:rsidP="0003146E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5745F402" w14:textId="36F7993A" w:rsidR="0003146E" w:rsidRPr="008B023C" w:rsidRDefault="0003146E" w:rsidP="0003146E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31AECCF7" w14:textId="77777777" w:rsidR="0003146E" w:rsidRPr="008B023C" w:rsidRDefault="0003146E" w:rsidP="0003146E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A42F1E3" w14:textId="77777777" w:rsidR="0003146E" w:rsidRPr="008B023C" w:rsidRDefault="0003146E" w:rsidP="0003146E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59" w:type="pct"/>
            <w:vAlign w:val="bottom"/>
          </w:tcPr>
          <w:p w14:paraId="45465640" w14:textId="4CE9329E" w:rsidR="0003146E" w:rsidRPr="0003257E" w:rsidRDefault="00431CE4" w:rsidP="00431CE4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579"/>
              </w:tabs>
              <w:spacing w:line="320" w:lineRule="exact"/>
              <w:ind w:left="-719" w:right="3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" w:type="pct"/>
            <w:vAlign w:val="bottom"/>
          </w:tcPr>
          <w:p w14:paraId="3667A559" w14:textId="77777777" w:rsidR="0003146E" w:rsidRPr="008B023C" w:rsidRDefault="0003146E" w:rsidP="0003146E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0" w:type="pct"/>
            <w:vAlign w:val="bottom"/>
          </w:tcPr>
          <w:p w14:paraId="413F27D7" w14:textId="2CD5C05F" w:rsidR="0003146E" w:rsidRPr="008B023C" w:rsidRDefault="0003146E" w:rsidP="0003146E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2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431CE4" w:rsidRPr="00A06881" w14:paraId="6CE49759" w14:textId="77777777" w:rsidTr="009E0AB2">
        <w:trPr>
          <w:cantSplit/>
          <w:trHeight w:val="270"/>
        </w:trPr>
        <w:tc>
          <w:tcPr>
            <w:tcW w:w="1072" w:type="pct"/>
            <w:vAlign w:val="bottom"/>
          </w:tcPr>
          <w:p w14:paraId="7EA087CE" w14:textId="77777777" w:rsidR="00431CE4" w:rsidRPr="00AD7E08" w:rsidRDefault="00431CE4" w:rsidP="00431CE4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อดิตยา เบอร์ล่า เคมี</w:t>
            </w:r>
            <w:r w:rsidRPr="00AD7E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คัลส์ </w:t>
            </w:r>
          </w:p>
          <w:p w14:paraId="69D0780A" w14:textId="4F3FA996" w:rsidR="00431CE4" w:rsidRPr="00AD7E08" w:rsidRDefault="00431CE4" w:rsidP="00431CE4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953" w:type="pct"/>
            <w:vAlign w:val="bottom"/>
          </w:tcPr>
          <w:p w14:paraId="7D9A0F24" w14:textId="77777777" w:rsidR="00431CE4" w:rsidRPr="00AD7E08" w:rsidRDefault="00431CE4" w:rsidP="00431CE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ผลิตสารเคมี</w:t>
            </w:r>
          </w:p>
        </w:tc>
        <w:tc>
          <w:tcPr>
            <w:tcW w:w="477" w:type="pct"/>
            <w:vAlign w:val="bottom"/>
          </w:tcPr>
          <w:p w14:paraId="6B023B3B" w14:textId="6E9D6EEB" w:rsidR="00431CE4" w:rsidRPr="00AD7E08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56" w:type="pct"/>
            <w:vAlign w:val="bottom"/>
          </w:tcPr>
          <w:p w14:paraId="1A43CD6B" w14:textId="5E3039FF" w:rsidR="00431CE4" w:rsidRPr="00AD7E08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81" w:type="pct"/>
            <w:vAlign w:val="bottom"/>
          </w:tcPr>
          <w:p w14:paraId="362C46BB" w14:textId="77777777" w:rsidR="00431CE4" w:rsidRPr="00AD7E08" w:rsidRDefault="00431CE4" w:rsidP="00431CE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5BA24B00" w14:textId="7BD5BE75" w:rsidR="00431CE4" w:rsidRPr="00AD7E08" w:rsidRDefault="00431CE4" w:rsidP="00431CE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79" w:type="pct"/>
            <w:vAlign w:val="bottom"/>
          </w:tcPr>
          <w:p w14:paraId="7C241B62" w14:textId="77777777" w:rsidR="00431CE4" w:rsidRPr="00AD7E08" w:rsidRDefault="00431CE4" w:rsidP="00431CE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103B7D62" w14:textId="73D5C4A2" w:rsidR="00431CE4" w:rsidRPr="00AD7E08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2,000</w:t>
            </w:r>
          </w:p>
        </w:tc>
        <w:tc>
          <w:tcPr>
            <w:tcW w:w="79" w:type="pct"/>
            <w:vAlign w:val="bottom"/>
          </w:tcPr>
          <w:p w14:paraId="5545D8F7" w14:textId="77777777" w:rsidR="00431CE4" w:rsidRPr="00AD7E08" w:rsidRDefault="00431CE4" w:rsidP="00431CE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73A156B1" w14:textId="4139AF8A" w:rsidR="00431CE4" w:rsidRPr="00AD7E08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79" w:type="pct"/>
            <w:vAlign w:val="bottom"/>
          </w:tcPr>
          <w:p w14:paraId="0F87B1C6" w14:textId="77777777" w:rsidR="00431CE4" w:rsidRPr="00AD7E08" w:rsidRDefault="00431CE4" w:rsidP="00431CE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115A0F7" w14:textId="77777777" w:rsidR="00431CE4" w:rsidRPr="00AD7E08" w:rsidRDefault="00431CE4" w:rsidP="00431C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59" w:type="pct"/>
            <w:vAlign w:val="bottom"/>
          </w:tcPr>
          <w:p w14:paraId="15CD1D58" w14:textId="23058F7D" w:rsidR="00431CE4" w:rsidRPr="0029119D" w:rsidRDefault="000009BA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19D">
              <w:rPr>
                <w:rFonts w:asciiTheme="majorBidi" w:hAnsiTheme="majorBidi" w:cstheme="majorBidi"/>
                <w:sz w:val="26"/>
                <w:szCs w:val="26"/>
              </w:rPr>
              <w:t>5,77</w:t>
            </w:r>
            <w:r w:rsidR="0002034C" w:rsidRPr="0029119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80" w:type="pct"/>
            <w:vAlign w:val="bottom"/>
          </w:tcPr>
          <w:p w14:paraId="78EB64E0" w14:textId="77777777" w:rsidR="00431CE4" w:rsidRPr="0029119D" w:rsidRDefault="00431CE4" w:rsidP="00431CE4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0" w:type="pct"/>
            <w:vAlign w:val="bottom"/>
          </w:tcPr>
          <w:p w14:paraId="7989D025" w14:textId="3A3C5E37" w:rsidR="00431CE4" w:rsidRPr="00AD7E08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5,939</w:t>
            </w:r>
          </w:p>
        </w:tc>
      </w:tr>
      <w:tr w:rsidR="00431CE4" w:rsidRPr="00A06881" w14:paraId="35911560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461081AD" w14:textId="2D7D6BDD" w:rsidR="00431CE4" w:rsidRPr="00AD7E08" w:rsidRDefault="00431CE4" w:rsidP="00431CE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อคริลิค ไฟเบอร์</w:t>
            </w:r>
            <w:r w:rsidRPr="00AD7E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53" w:type="pct"/>
            <w:vAlign w:val="bottom"/>
          </w:tcPr>
          <w:p w14:paraId="024B9947" w14:textId="77777777" w:rsidR="00431CE4" w:rsidRPr="00AD7E08" w:rsidRDefault="00431CE4" w:rsidP="00431CE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ผลิตเส้นใยสังเคราะห์</w:t>
            </w:r>
          </w:p>
        </w:tc>
        <w:tc>
          <w:tcPr>
            <w:tcW w:w="477" w:type="pct"/>
            <w:vAlign w:val="bottom"/>
          </w:tcPr>
          <w:p w14:paraId="5A7F6450" w14:textId="07901DD4" w:rsidR="00431CE4" w:rsidRPr="00AD7E08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56" w:type="pct"/>
            <w:vAlign w:val="bottom"/>
          </w:tcPr>
          <w:p w14:paraId="2943DA96" w14:textId="7B2DE2B2" w:rsidR="00431CE4" w:rsidRPr="00AD7E08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81" w:type="pct"/>
            <w:vAlign w:val="bottom"/>
          </w:tcPr>
          <w:p w14:paraId="2B258343" w14:textId="77777777" w:rsidR="00431CE4" w:rsidRPr="00AD7E08" w:rsidRDefault="00431CE4" w:rsidP="00431CE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592978DB" w14:textId="4811814B" w:rsidR="00431CE4" w:rsidRPr="00AD7E08" w:rsidRDefault="00431CE4" w:rsidP="00431CE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79" w:type="pct"/>
            <w:vAlign w:val="bottom"/>
          </w:tcPr>
          <w:p w14:paraId="270E4965" w14:textId="77777777" w:rsidR="00431CE4" w:rsidRPr="00AD7E08" w:rsidRDefault="00431CE4" w:rsidP="00431CE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6A226761" w14:textId="538DA34B" w:rsidR="00431CE4" w:rsidRPr="00AD7E08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79" w:type="pct"/>
            <w:vAlign w:val="bottom"/>
          </w:tcPr>
          <w:p w14:paraId="44E4DD36" w14:textId="77777777" w:rsidR="00431CE4" w:rsidRPr="00AD7E08" w:rsidRDefault="00431CE4" w:rsidP="00431CE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1B074CD1" w14:textId="4D3B1BE3" w:rsidR="00431CE4" w:rsidRPr="00AD7E08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79" w:type="pct"/>
            <w:vAlign w:val="bottom"/>
          </w:tcPr>
          <w:p w14:paraId="021AAC7F" w14:textId="77777777" w:rsidR="00431CE4" w:rsidRPr="00AD7E08" w:rsidRDefault="00431CE4" w:rsidP="00431CE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FD17FB2" w14:textId="77777777" w:rsidR="00431CE4" w:rsidRPr="00AD7E08" w:rsidRDefault="00431CE4" w:rsidP="00431C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359" w:type="pct"/>
            <w:vAlign w:val="bottom"/>
          </w:tcPr>
          <w:p w14:paraId="531CB019" w14:textId="15ABAB6C" w:rsidR="00431CE4" w:rsidRPr="0029119D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8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19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" w:type="pct"/>
            <w:vAlign w:val="bottom"/>
          </w:tcPr>
          <w:p w14:paraId="0E9C803C" w14:textId="77777777" w:rsidR="00431CE4" w:rsidRPr="0029119D" w:rsidRDefault="00431CE4" w:rsidP="00431CE4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50" w:type="pct"/>
            <w:vAlign w:val="bottom"/>
          </w:tcPr>
          <w:p w14:paraId="24F02669" w14:textId="7EF77F5F" w:rsidR="00431CE4" w:rsidRPr="00AD7E08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122</w:t>
            </w:r>
          </w:p>
        </w:tc>
      </w:tr>
      <w:tr w:rsidR="00431CE4" w:rsidRPr="00A06881" w14:paraId="1A8D18B0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19EDE1B0" w14:textId="738D7615" w:rsidR="00431CE4" w:rsidRPr="00AD7E08" w:rsidRDefault="00431CE4" w:rsidP="00176C8C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คาร์บอน</w:t>
            </w:r>
            <w:r w:rsidRPr="00AD7E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="00630031" w:rsidRPr="00AD7E08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ไทยแลนด์</w:t>
            </w: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) </w:t>
            </w:r>
            <w:r w:rsidR="00176C8C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   </w:t>
            </w: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  <w:r w:rsidR="00176C8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(มหาชน)</w:t>
            </w:r>
          </w:p>
        </w:tc>
        <w:tc>
          <w:tcPr>
            <w:tcW w:w="953" w:type="pct"/>
            <w:vAlign w:val="bottom"/>
          </w:tcPr>
          <w:p w14:paraId="55F7E04C" w14:textId="218243F2" w:rsidR="00431CE4" w:rsidRPr="00AD7E08" w:rsidRDefault="00431CE4" w:rsidP="00431CE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ผลิตผงเขม่าดำ</w:t>
            </w:r>
          </w:p>
        </w:tc>
        <w:tc>
          <w:tcPr>
            <w:tcW w:w="477" w:type="pct"/>
            <w:vAlign w:val="bottom"/>
          </w:tcPr>
          <w:p w14:paraId="5AAA47E4" w14:textId="1D756A7E" w:rsidR="00431CE4" w:rsidRPr="00AD7E08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56" w:type="pct"/>
            <w:vAlign w:val="bottom"/>
          </w:tcPr>
          <w:p w14:paraId="2164A8C4" w14:textId="2A5EB88F" w:rsidR="00431CE4" w:rsidRPr="00AD7E08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81" w:type="pct"/>
            <w:vAlign w:val="bottom"/>
          </w:tcPr>
          <w:p w14:paraId="2DAB22EC" w14:textId="77777777" w:rsidR="00431CE4" w:rsidRPr="00AD7E08" w:rsidRDefault="00431CE4" w:rsidP="00431CE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196788A9" w14:textId="4749E0C2" w:rsidR="00431CE4" w:rsidRPr="00AD7E08" w:rsidRDefault="00431CE4" w:rsidP="00431CE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79" w:type="pct"/>
            <w:vAlign w:val="bottom"/>
          </w:tcPr>
          <w:p w14:paraId="33F27577" w14:textId="77777777" w:rsidR="00431CE4" w:rsidRPr="00AD7E08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1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7791274D" w14:textId="7BBE5CEB" w:rsidR="00431CE4" w:rsidRPr="00AD7E08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79" w:type="pct"/>
            <w:vAlign w:val="bottom"/>
          </w:tcPr>
          <w:p w14:paraId="169DA358" w14:textId="77777777" w:rsidR="00431CE4" w:rsidRPr="00AD7E08" w:rsidRDefault="00431CE4" w:rsidP="00431CE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1" w:type="pct"/>
            <w:vAlign w:val="bottom"/>
          </w:tcPr>
          <w:p w14:paraId="38902FE0" w14:textId="5DE87E4C" w:rsidR="00431CE4" w:rsidRPr="00AD7E08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79" w:type="pct"/>
            <w:vAlign w:val="bottom"/>
          </w:tcPr>
          <w:p w14:paraId="0E89741A" w14:textId="77777777" w:rsidR="00431CE4" w:rsidRPr="00AD7E08" w:rsidRDefault="00431CE4" w:rsidP="00431CE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BEAE7C9" w14:textId="77777777" w:rsidR="00431CE4" w:rsidRPr="00AD7E08" w:rsidRDefault="00431CE4" w:rsidP="00431C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5DCAE98D" w14:textId="702037E6" w:rsidR="00431CE4" w:rsidRPr="0029119D" w:rsidRDefault="000009BA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19D">
              <w:rPr>
                <w:rFonts w:asciiTheme="majorBidi" w:hAnsiTheme="majorBidi" w:cstheme="majorBidi"/>
                <w:sz w:val="26"/>
                <w:szCs w:val="26"/>
              </w:rPr>
              <w:t>8,76</w:t>
            </w:r>
            <w:r w:rsidR="0095783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0" w:type="pct"/>
            <w:vAlign w:val="bottom"/>
          </w:tcPr>
          <w:p w14:paraId="4C6EB6C4" w14:textId="77777777" w:rsidR="00431CE4" w:rsidRPr="0029119D" w:rsidRDefault="00431CE4" w:rsidP="00431CE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4E66504C" w14:textId="2AC56D50" w:rsidR="00431CE4" w:rsidRPr="00AD7E08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8,362</w:t>
            </w:r>
          </w:p>
        </w:tc>
      </w:tr>
      <w:tr w:rsidR="00431CE4" w:rsidRPr="00A06881" w14:paraId="358B48D7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01A8350B" w14:textId="65290DB1" w:rsidR="00431CE4" w:rsidRPr="00AD7E08" w:rsidRDefault="00431CE4" w:rsidP="00431CE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โพลีฟอสเฟต</w:t>
            </w:r>
            <w:r w:rsidRPr="00AD7E08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และเคมีภัณฑ์ จำกัด</w:t>
            </w:r>
          </w:p>
        </w:tc>
        <w:tc>
          <w:tcPr>
            <w:tcW w:w="953" w:type="pct"/>
            <w:vAlign w:val="bottom"/>
          </w:tcPr>
          <w:p w14:paraId="2D07A15E" w14:textId="595B76B0" w:rsidR="00431CE4" w:rsidRPr="00AD7E08" w:rsidRDefault="00431CE4" w:rsidP="00431CE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477" w:type="pct"/>
            <w:vAlign w:val="bottom"/>
          </w:tcPr>
          <w:p w14:paraId="548B0952" w14:textId="24E52F9B" w:rsidR="00431CE4" w:rsidRPr="00AD7E08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356" w:type="pct"/>
            <w:vAlign w:val="bottom"/>
          </w:tcPr>
          <w:p w14:paraId="18C659BC" w14:textId="0EDAFD06" w:rsidR="00431CE4" w:rsidRPr="00AD7E08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1" w:type="pct"/>
            <w:vAlign w:val="bottom"/>
          </w:tcPr>
          <w:p w14:paraId="0C6D4453" w14:textId="77777777" w:rsidR="00431CE4" w:rsidRPr="00AD7E08" w:rsidRDefault="00431CE4" w:rsidP="00431CE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56E2D6C4" w14:textId="57186173" w:rsidR="00431CE4" w:rsidRPr="00AD7E08" w:rsidRDefault="00431CE4" w:rsidP="00431CE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79" w:type="pct"/>
            <w:vAlign w:val="bottom"/>
          </w:tcPr>
          <w:p w14:paraId="5755FEA5" w14:textId="77777777" w:rsidR="00431CE4" w:rsidRPr="00AD7E08" w:rsidRDefault="00431CE4" w:rsidP="00431CE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1916F595" w14:textId="50FF9A0F" w:rsidR="00431CE4" w:rsidRPr="00AD7E08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79" w:type="pct"/>
            <w:vAlign w:val="bottom"/>
          </w:tcPr>
          <w:p w14:paraId="20D80F5A" w14:textId="77777777" w:rsidR="00431CE4" w:rsidRPr="00AD7E08" w:rsidRDefault="00431CE4" w:rsidP="00431CE4">
            <w:pPr>
              <w:pStyle w:val="acctfourfigures"/>
              <w:tabs>
                <w:tab w:val="left" w:pos="109"/>
                <w:tab w:val="left" w:pos="199"/>
                <w:tab w:val="decimal" w:pos="551"/>
                <w:tab w:val="left" w:pos="680"/>
              </w:tabs>
              <w:spacing w:line="240" w:lineRule="auto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321" w:type="pct"/>
            <w:vAlign w:val="bottom"/>
          </w:tcPr>
          <w:p w14:paraId="1BD1A858" w14:textId="6F5A1B23" w:rsidR="00431CE4" w:rsidRPr="00AD7E08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79" w:type="pct"/>
            <w:vAlign w:val="bottom"/>
          </w:tcPr>
          <w:p w14:paraId="5533F7BB" w14:textId="77777777" w:rsidR="00431CE4" w:rsidRPr="00AD7E08" w:rsidRDefault="00431CE4" w:rsidP="00431CE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9BC5D49" w14:textId="77777777" w:rsidR="00431CE4" w:rsidRPr="00AD7E08" w:rsidRDefault="00431CE4" w:rsidP="00431C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3A538233" w14:textId="5E7D3650" w:rsidR="00431CE4" w:rsidRPr="0029119D" w:rsidRDefault="000009BA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9119D">
              <w:rPr>
                <w:rFonts w:asciiTheme="majorBidi" w:hAnsiTheme="majorBidi" w:cstheme="majorBidi"/>
                <w:sz w:val="26"/>
                <w:szCs w:val="26"/>
              </w:rPr>
              <w:t>4,92</w:t>
            </w:r>
            <w:r w:rsidR="0095783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80" w:type="pct"/>
            <w:vAlign w:val="bottom"/>
          </w:tcPr>
          <w:p w14:paraId="30B6BFB6" w14:textId="77777777" w:rsidR="00431CE4" w:rsidRPr="0029119D" w:rsidRDefault="00431CE4" w:rsidP="00431CE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6DE57325" w14:textId="4A529B29" w:rsidR="00431CE4" w:rsidRPr="00AD7E08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D7E08">
              <w:rPr>
                <w:rFonts w:asciiTheme="majorBidi" w:hAnsiTheme="majorBidi" w:cstheme="majorBidi"/>
                <w:sz w:val="26"/>
                <w:szCs w:val="26"/>
              </w:rPr>
              <w:t>4,970</w:t>
            </w:r>
          </w:p>
        </w:tc>
      </w:tr>
      <w:tr w:rsidR="00431CE4" w:rsidRPr="00A06881" w14:paraId="3198876A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104FC77C" w14:textId="73339909" w:rsidR="00431CE4" w:rsidRPr="008B023C" w:rsidRDefault="00431CE4" w:rsidP="00431CE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จิงเว่ย์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ไฟเบอร์ จำกัด</w:t>
            </w:r>
          </w:p>
        </w:tc>
        <w:tc>
          <w:tcPr>
            <w:tcW w:w="953" w:type="pct"/>
            <w:vAlign w:val="bottom"/>
          </w:tcPr>
          <w:p w14:paraId="5FA48D60" w14:textId="00047395" w:rsidR="00431CE4" w:rsidRPr="008B023C" w:rsidRDefault="00431CE4" w:rsidP="00431CE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ผลิตเส้นใยประดิษฐ์เรยอน</w:t>
            </w:r>
          </w:p>
        </w:tc>
        <w:tc>
          <w:tcPr>
            <w:tcW w:w="477" w:type="pct"/>
            <w:vAlign w:val="bottom"/>
          </w:tcPr>
          <w:p w14:paraId="232B670A" w14:textId="43D11C08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จีน</w:t>
            </w:r>
          </w:p>
        </w:tc>
        <w:tc>
          <w:tcPr>
            <w:tcW w:w="356" w:type="pct"/>
            <w:vAlign w:val="bottom"/>
          </w:tcPr>
          <w:p w14:paraId="46D097F5" w14:textId="02299611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81" w:type="pct"/>
            <w:vAlign w:val="bottom"/>
          </w:tcPr>
          <w:p w14:paraId="4B62640D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18A51C98" w14:textId="2CE5C997" w:rsidR="00431CE4" w:rsidRPr="008B023C" w:rsidRDefault="00431CE4" w:rsidP="00431CE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79" w:type="pct"/>
            <w:vAlign w:val="bottom"/>
          </w:tcPr>
          <w:p w14:paraId="1146ACD7" w14:textId="77777777" w:rsidR="00431CE4" w:rsidRPr="008B023C" w:rsidRDefault="00431CE4" w:rsidP="00431CE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4EE9E94F" w14:textId="77777777" w:rsidR="00431CE4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RMB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5F6181BB" w14:textId="7EA85310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655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3ABAC3AB" w14:textId="77777777" w:rsidR="00431CE4" w:rsidRPr="008B023C" w:rsidRDefault="00431CE4" w:rsidP="00431CE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3A68B385" w14:textId="77777777" w:rsidR="00431CE4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RMB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29F13DB5" w14:textId="5DBBD719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655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26D90047" w14:textId="77777777" w:rsidR="00431CE4" w:rsidRPr="008B023C" w:rsidRDefault="00431CE4" w:rsidP="00431CE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7C645AA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4C6B529D" w14:textId="7584FF07" w:rsidR="00431CE4" w:rsidRPr="0029119D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9119D">
              <w:rPr>
                <w:rFonts w:asciiTheme="majorBidi" w:hAnsiTheme="majorBidi" w:cstheme="majorBidi"/>
                <w:sz w:val="26"/>
                <w:szCs w:val="26"/>
              </w:rPr>
              <w:t>242</w:t>
            </w:r>
          </w:p>
        </w:tc>
        <w:tc>
          <w:tcPr>
            <w:tcW w:w="80" w:type="pct"/>
            <w:vAlign w:val="bottom"/>
          </w:tcPr>
          <w:p w14:paraId="4C4D324B" w14:textId="77777777" w:rsidR="00431CE4" w:rsidRPr="0029119D" w:rsidRDefault="00431CE4" w:rsidP="00431CE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488F383E" w14:textId="41585C96" w:rsidR="00431CE4" w:rsidRPr="008B023C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211</w:t>
            </w:r>
          </w:p>
        </w:tc>
      </w:tr>
      <w:tr w:rsidR="00431CE4" w:rsidRPr="00A06881" w14:paraId="73F66140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7A8C9948" w14:textId="1B845458" w:rsidR="00431CE4" w:rsidRPr="008B023C" w:rsidRDefault="00431CE4" w:rsidP="00431CE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อดิตยา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กรุ๊ป</w:t>
            </w: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เอบี</w:t>
            </w:r>
          </w:p>
        </w:tc>
        <w:tc>
          <w:tcPr>
            <w:tcW w:w="953" w:type="pct"/>
            <w:vAlign w:val="bottom"/>
          </w:tcPr>
          <w:p w14:paraId="7EE1571D" w14:textId="4879C009" w:rsidR="00431CE4" w:rsidRPr="008B023C" w:rsidRDefault="00431CE4" w:rsidP="00431CE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477" w:type="pct"/>
            <w:vAlign w:val="bottom"/>
          </w:tcPr>
          <w:p w14:paraId="111D4DF8" w14:textId="17878F4D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สวีเดน</w:t>
            </w:r>
          </w:p>
        </w:tc>
        <w:tc>
          <w:tcPr>
            <w:tcW w:w="356" w:type="pct"/>
            <w:vAlign w:val="bottom"/>
          </w:tcPr>
          <w:p w14:paraId="25D7EC65" w14:textId="106EB736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1" w:type="pct"/>
            <w:vAlign w:val="bottom"/>
          </w:tcPr>
          <w:p w14:paraId="6794B814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4F66CBDA" w14:textId="149E07E1" w:rsidR="00431CE4" w:rsidRPr="008B023C" w:rsidRDefault="00431CE4" w:rsidP="00431CE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79" w:type="pct"/>
            <w:vAlign w:val="bottom"/>
          </w:tcPr>
          <w:p w14:paraId="35A75C50" w14:textId="77777777" w:rsidR="00431CE4" w:rsidRPr="008B023C" w:rsidRDefault="00431CE4" w:rsidP="00431CE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6BC4B661" w14:textId="77777777" w:rsidR="00431CE4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SEK</w:t>
            </w:r>
          </w:p>
          <w:p w14:paraId="708D350A" w14:textId="74958891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0.05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7438A183" w14:textId="77777777" w:rsidR="00431CE4" w:rsidRPr="008B023C" w:rsidRDefault="00431CE4" w:rsidP="00431CE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163A93B1" w14:textId="77777777" w:rsidR="00431CE4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SEK</w:t>
            </w:r>
          </w:p>
          <w:p w14:paraId="3B99198C" w14:textId="6040BCDF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0.05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7B75EC8B" w14:textId="77777777" w:rsidR="00431CE4" w:rsidRPr="008B023C" w:rsidRDefault="00431CE4" w:rsidP="00431CE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061F6BA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39431C0E" w14:textId="7D8FBB1E" w:rsidR="00431CE4" w:rsidRPr="008B023C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733</w:t>
            </w:r>
          </w:p>
        </w:tc>
        <w:tc>
          <w:tcPr>
            <w:tcW w:w="80" w:type="pct"/>
            <w:vAlign w:val="bottom"/>
          </w:tcPr>
          <w:p w14:paraId="5E9820CC" w14:textId="77777777" w:rsidR="00431CE4" w:rsidRPr="008B023C" w:rsidRDefault="00431CE4" w:rsidP="00431CE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0D2F188A" w14:textId="642089A2" w:rsidR="00431CE4" w:rsidRPr="008B023C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948</w:t>
            </w:r>
          </w:p>
        </w:tc>
      </w:tr>
      <w:tr w:rsidR="00431CE4" w:rsidRPr="00A06881" w14:paraId="29FA6A27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494F09C7" w14:textId="77777777" w:rsidR="00431CE4" w:rsidRPr="008B023C" w:rsidRDefault="00431CE4" w:rsidP="00431CE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53" w:type="pct"/>
            <w:vAlign w:val="bottom"/>
          </w:tcPr>
          <w:p w14:paraId="7836EE48" w14:textId="77777777" w:rsidR="00431CE4" w:rsidRPr="008B023C" w:rsidRDefault="00431CE4" w:rsidP="00431CE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7" w:type="pct"/>
            <w:vAlign w:val="bottom"/>
          </w:tcPr>
          <w:p w14:paraId="6E603BEF" w14:textId="77777777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6" w:type="pct"/>
            <w:vAlign w:val="bottom"/>
          </w:tcPr>
          <w:p w14:paraId="7CE842B8" w14:textId="77777777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pct"/>
            <w:vAlign w:val="bottom"/>
          </w:tcPr>
          <w:p w14:paraId="755499A2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4996C161" w14:textId="77777777" w:rsidR="00431CE4" w:rsidRPr="008B023C" w:rsidRDefault="00431CE4" w:rsidP="00431CE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78584E0" w14:textId="77777777" w:rsidR="00431CE4" w:rsidRPr="008B023C" w:rsidRDefault="00431CE4" w:rsidP="00431CE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184748AA" w14:textId="77777777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1BB5995" w14:textId="77777777" w:rsidR="00431CE4" w:rsidRPr="008B023C" w:rsidRDefault="00431CE4" w:rsidP="00431CE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0B6868F9" w14:textId="77777777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F8FC2A5" w14:textId="77777777" w:rsidR="00431CE4" w:rsidRPr="008B023C" w:rsidRDefault="00431CE4" w:rsidP="00431CE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92B0888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52F2F05E" w14:textId="77777777" w:rsidR="00431CE4" w:rsidRPr="008B023C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4CFC315F" w14:textId="77777777" w:rsidR="00431CE4" w:rsidRPr="008B023C" w:rsidRDefault="00431CE4" w:rsidP="00431CE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01FEE095" w14:textId="77777777" w:rsidR="00431CE4" w:rsidRPr="008B023C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CE4" w:rsidRPr="00A06881" w14:paraId="318D0363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5BC2D44D" w14:textId="06C73297" w:rsidR="00431CE4" w:rsidRPr="008B023C" w:rsidRDefault="00431CE4" w:rsidP="00431CE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</w:t>
            </w: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ร่วม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(ต่อ)</w:t>
            </w:r>
          </w:p>
        </w:tc>
        <w:tc>
          <w:tcPr>
            <w:tcW w:w="953" w:type="pct"/>
            <w:vAlign w:val="bottom"/>
          </w:tcPr>
          <w:p w14:paraId="5C5783AF" w14:textId="77777777" w:rsidR="00431CE4" w:rsidRPr="008B023C" w:rsidRDefault="00431CE4" w:rsidP="00431CE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7" w:type="pct"/>
            <w:vAlign w:val="bottom"/>
          </w:tcPr>
          <w:p w14:paraId="2463B821" w14:textId="77777777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56" w:type="pct"/>
            <w:vAlign w:val="bottom"/>
          </w:tcPr>
          <w:p w14:paraId="209B7E84" w14:textId="77777777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pct"/>
            <w:vAlign w:val="bottom"/>
          </w:tcPr>
          <w:p w14:paraId="08514E18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322DB4C7" w14:textId="77777777" w:rsidR="00431CE4" w:rsidRPr="008B023C" w:rsidRDefault="00431CE4" w:rsidP="00431CE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E7D09C4" w14:textId="77777777" w:rsidR="00431CE4" w:rsidRPr="008B023C" w:rsidRDefault="00431CE4" w:rsidP="00431CE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3DEC6504" w14:textId="77777777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0EC28DD" w14:textId="77777777" w:rsidR="00431CE4" w:rsidRPr="008B023C" w:rsidRDefault="00431CE4" w:rsidP="00431CE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6EE87B07" w14:textId="77777777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7C4A617" w14:textId="77777777" w:rsidR="00431CE4" w:rsidRPr="008B023C" w:rsidRDefault="00431CE4" w:rsidP="00431CE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7E24A595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5EF12E2D" w14:textId="77777777" w:rsidR="00431CE4" w:rsidRPr="008B023C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658567A9" w14:textId="77777777" w:rsidR="00431CE4" w:rsidRPr="008B023C" w:rsidRDefault="00431CE4" w:rsidP="00431CE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49E6AD23" w14:textId="77777777" w:rsidR="00431CE4" w:rsidRPr="008B023C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CE4" w:rsidRPr="00A06881" w14:paraId="31DFEA34" w14:textId="77777777" w:rsidTr="008357B4">
        <w:trPr>
          <w:cantSplit/>
          <w:trHeight w:val="270"/>
        </w:trPr>
        <w:tc>
          <w:tcPr>
            <w:tcW w:w="1072" w:type="pct"/>
            <w:vAlign w:val="bottom"/>
          </w:tcPr>
          <w:p w14:paraId="5CAE4E9A" w14:textId="77777777" w:rsidR="00B465E5" w:rsidRPr="00494816" w:rsidRDefault="00431CE4" w:rsidP="00431CE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494816">
              <w:rPr>
                <w:rFonts w:asciiTheme="majorBidi" w:hAnsiTheme="majorBidi" w:cstheme="majorBidi"/>
                <w:sz w:val="26"/>
                <w:szCs w:val="26"/>
              </w:rPr>
              <w:t xml:space="preserve">Aditya Birla </w:t>
            </w:r>
            <w:proofErr w:type="spellStart"/>
            <w:r w:rsidRPr="00494816">
              <w:rPr>
                <w:rFonts w:asciiTheme="majorBidi" w:hAnsiTheme="majorBidi" w:cstheme="majorBidi"/>
                <w:sz w:val="26"/>
                <w:szCs w:val="26"/>
              </w:rPr>
              <w:t>Elyaf</w:t>
            </w:r>
            <w:proofErr w:type="spellEnd"/>
            <w:r w:rsidRPr="00494816">
              <w:rPr>
                <w:rFonts w:asciiTheme="majorBidi" w:hAnsiTheme="majorBidi" w:cstheme="majorBidi"/>
                <w:sz w:val="26"/>
                <w:szCs w:val="26"/>
              </w:rPr>
              <w:t xml:space="preserve"> Sanayi Ve Ticaret </w:t>
            </w:r>
          </w:p>
          <w:p w14:paraId="4DFDBD13" w14:textId="558B50F9" w:rsidR="00431CE4" w:rsidRPr="00494816" w:rsidRDefault="00431CE4" w:rsidP="00B465E5">
            <w:pPr>
              <w:tabs>
                <w:tab w:val="clear" w:pos="227"/>
                <w:tab w:val="left" w:pos="375"/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7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proofErr w:type="spellStart"/>
            <w:r w:rsidRPr="00494816">
              <w:rPr>
                <w:rFonts w:asciiTheme="majorBidi" w:hAnsiTheme="majorBidi" w:cstheme="majorBidi"/>
                <w:sz w:val="26"/>
                <w:szCs w:val="26"/>
              </w:rPr>
              <w:t>Anonim</w:t>
            </w:r>
            <w:proofErr w:type="spellEnd"/>
            <w:r w:rsidRPr="00494816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494816">
              <w:rPr>
                <w:rFonts w:asciiTheme="majorBidi" w:hAnsiTheme="majorBidi" w:cstheme="majorBidi"/>
                <w:sz w:val="26"/>
                <w:szCs w:val="26"/>
              </w:rPr>
              <w:t>Sirketi</w:t>
            </w:r>
            <w:proofErr w:type="spellEnd"/>
          </w:p>
        </w:tc>
        <w:tc>
          <w:tcPr>
            <w:tcW w:w="953" w:type="pct"/>
            <w:vAlign w:val="bottom"/>
          </w:tcPr>
          <w:p w14:paraId="1A4B603D" w14:textId="1CCD3D51" w:rsidR="00431CE4" w:rsidRPr="00494816" w:rsidRDefault="00431CE4" w:rsidP="00431CE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494816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ผลิตเส้นใยประดิษฐ์เรยอน</w:t>
            </w:r>
          </w:p>
        </w:tc>
        <w:tc>
          <w:tcPr>
            <w:tcW w:w="477" w:type="pct"/>
            <w:vAlign w:val="bottom"/>
          </w:tcPr>
          <w:p w14:paraId="695B4007" w14:textId="08B605E6" w:rsidR="00431CE4" w:rsidRPr="00494816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4816">
              <w:rPr>
                <w:rFonts w:asciiTheme="majorBidi" w:hAnsiTheme="majorBidi" w:cstheme="majorBidi"/>
                <w:sz w:val="26"/>
                <w:szCs w:val="26"/>
                <w:cs/>
              </w:rPr>
              <w:t>ตุรกี</w:t>
            </w:r>
          </w:p>
        </w:tc>
        <w:tc>
          <w:tcPr>
            <w:tcW w:w="356" w:type="pct"/>
            <w:vAlign w:val="bottom"/>
          </w:tcPr>
          <w:p w14:paraId="58B7D1EF" w14:textId="635893CB" w:rsidR="00431CE4" w:rsidRPr="00494816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4816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81" w:type="pct"/>
            <w:vAlign w:val="bottom"/>
          </w:tcPr>
          <w:p w14:paraId="1EFDAC7F" w14:textId="77777777" w:rsidR="00431CE4" w:rsidRPr="00494816" w:rsidRDefault="00431CE4" w:rsidP="00431CE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04CF427B" w14:textId="348A4136" w:rsidR="00431CE4" w:rsidRPr="00494816" w:rsidRDefault="00431CE4" w:rsidP="00431CE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4816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79" w:type="pct"/>
            <w:vAlign w:val="bottom"/>
          </w:tcPr>
          <w:p w14:paraId="1E3620F5" w14:textId="77777777" w:rsidR="00431CE4" w:rsidRPr="00494816" w:rsidRDefault="00431CE4" w:rsidP="00431CE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08D1EC69" w14:textId="77777777" w:rsidR="008271E0" w:rsidRPr="00494816" w:rsidRDefault="008271E0" w:rsidP="008271E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4816">
              <w:rPr>
                <w:rFonts w:asciiTheme="majorBidi" w:hAnsiTheme="majorBidi" w:cstheme="majorBidi"/>
                <w:sz w:val="26"/>
                <w:szCs w:val="26"/>
              </w:rPr>
              <w:t xml:space="preserve">TRY </w:t>
            </w:r>
          </w:p>
          <w:p w14:paraId="1D9B1A4B" w14:textId="786725D9" w:rsidR="00431CE4" w:rsidRPr="00494816" w:rsidRDefault="008271E0" w:rsidP="008271E0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4816">
              <w:rPr>
                <w:rFonts w:asciiTheme="majorBidi" w:hAnsiTheme="majorBidi" w:cstheme="majorBidi"/>
                <w:sz w:val="26"/>
                <w:szCs w:val="26"/>
              </w:rPr>
              <w:t xml:space="preserve">0.50 </w:t>
            </w:r>
            <w:r w:rsidRPr="00494816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624C6711" w14:textId="77777777" w:rsidR="00431CE4" w:rsidRPr="00494816" w:rsidRDefault="00431CE4" w:rsidP="00431CE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531F8543" w14:textId="77777777" w:rsidR="00431CE4" w:rsidRPr="00494816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4816">
              <w:rPr>
                <w:rFonts w:asciiTheme="majorBidi" w:hAnsiTheme="majorBidi" w:cstheme="majorBidi"/>
                <w:sz w:val="26"/>
                <w:szCs w:val="26"/>
              </w:rPr>
              <w:t xml:space="preserve">TRY </w:t>
            </w:r>
          </w:p>
          <w:p w14:paraId="281ADD61" w14:textId="7B483699" w:rsidR="00431CE4" w:rsidRPr="00494816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94816">
              <w:rPr>
                <w:rFonts w:asciiTheme="majorBidi" w:hAnsiTheme="majorBidi" w:cstheme="majorBidi"/>
                <w:sz w:val="26"/>
                <w:szCs w:val="26"/>
              </w:rPr>
              <w:t xml:space="preserve">0.50 </w:t>
            </w:r>
            <w:r w:rsidRPr="00494816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29ABA2CA" w14:textId="77777777" w:rsidR="00431CE4" w:rsidRPr="00494816" w:rsidRDefault="00431CE4" w:rsidP="00431CE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E4F8545" w14:textId="77777777" w:rsidR="00431CE4" w:rsidRPr="00494816" w:rsidRDefault="00431CE4" w:rsidP="00431C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7BB88B31" w14:textId="5C3F2F27" w:rsidR="00431CE4" w:rsidRPr="00494816" w:rsidRDefault="00431CE4" w:rsidP="00431CE4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583"/>
              </w:tabs>
              <w:spacing w:line="320" w:lineRule="exact"/>
              <w:ind w:left="-719" w:right="3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481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" w:type="pct"/>
            <w:vAlign w:val="bottom"/>
          </w:tcPr>
          <w:p w14:paraId="71C0E2FD" w14:textId="77777777" w:rsidR="00431CE4" w:rsidRPr="00494816" w:rsidRDefault="00431CE4" w:rsidP="00431CE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0FD0FE6C" w14:textId="4F5A576C" w:rsidR="00431CE4" w:rsidRPr="00494816" w:rsidRDefault="00431CE4" w:rsidP="00431CE4">
            <w:pPr>
              <w:tabs>
                <w:tab w:val="clear" w:pos="454"/>
                <w:tab w:val="clear" w:pos="680"/>
                <w:tab w:val="clear" w:pos="907"/>
                <w:tab w:val="left" w:pos="91"/>
                <w:tab w:val="left" w:pos="271"/>
                <w:tab w:val="left" w:pos="82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9481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31CE4" w:rsidRPr="00A06881" w14:paraId="5EBCF195" w14:textId="77777777" w:rsidTr="00B940CF">
        <w:trPr>
          <w:cantSplit/>
          <w:trHeight w:val="729"/>
        </w:trPr>
        <w:tc>
          <w:tcPr>
            <w:tcW w:w="1072" w:type="pct"/>
            <w:vAlign w:val="bottom"/>
          </w:tcPr>
          <w:p w14:paraId="7628A022" w14:textId="03D4720F" w:rsidR="00431CE4" w:rsidRPr="008B023C" w:rsidRDefault="00431CE4" w:rsidP="00431CE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เอวี กรุ๊ป เอ็นบี อิงค์</w:t>
            </w:r>
          </w:p>
        </w:tc>
        <w:tc>
          <w:tcPr>
            <w:tcW w:w="953" w:type="pct"/>
            <w:vAlign w:val="bottom"/>
          </w:tcPr>
          <w:p w14:paraId="0F9430FD" w14:textId="51D390C6" w:rsidR="00431CE4" w:rsidRPr="008B023C" w:rsidRDefault="00431CE4" w:rsidP="00431CE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ผลิตเยื่อกระดาษและเส้นใย</w:t>
            </w:r>
          </w:p>
        </w:tc>
        <w:tc>
          <w:tcPr>
            <w:tcW w:w="477" w:type="pct"/>
            <w:vAlign w:val="bottom"/>
          </w:tcPr>
          <w:p w14:paraId="56F1E69C" w14:textId="0E932C82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356" w:type="pct"/>
            <w:vAlign w:val="bottom"/>
          </w:tcPr>
          <w:p w14:paraId="43281E78" w14:textId="582ACBFB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81" w:type="pct"/>
            <w:vAlign w:val="bottom"/>
          </w:tcPr>
          <w:p w14:paraId="7525C326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44BC75AD" w14:textId="5AD120CD" w:rsidR="00431CE4" w:rsidRPr="008B023C" w:rsidRDefault="00431CE4" w:rsidP="00431CE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79" w:type="pct"/>
            <w:vAlign w:val="bottom"/>
          </w:tcPr>
          <w:p w14:paraId="0CFB44D8" w14:textId="77777777" w:rsidR="00431CE4" w:rsidRPr="008B023C" w:rsidRDefault="00431CE4" w:rsidP="00431CE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1E8CC187" w14:textId="34610DF7" w:rsidR="00431CE4" w:rsidRPr="008B023C" w:rsidRDefault="008271E0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18E90E38" w14:textId="77777777" w:rsidR="00431CE4" w:rsidRPr="008B023C" w:rsidRDefault="00431CE4" w:rsidP="00431CE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3FD33A55" w14:textId="33551FFD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CAD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  <w:t>80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2571AD5E" w14:textId="77777777" w:rsidR="00431CE4" w:rsidRPr="008B023C" w:rsidRDefault="00431CE4" w:rsidP="00431CE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3AF53DCC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6D507B8C" w14:textId="1DD1EADF" w:rsidR="00431CE4" w:rsidRPr="008B023C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508</w:t>
            </w:r>
          </w:p>
        </w:tc>
        <w:tc>
          <w:tcPr>
            <w:tcW w:w="80" w:type="pct"/>
            <w:vAlign w:val="bottom"/>
          </w:tcPr>
          <w:p w14:paraId="43A08BCA" w14:textId="77777777" w:rsidR="00431CE4" w:rsidRPr="008B023C" w:rsidRDefault="00431CE4" w:rsidP="00431CE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011FADD0" w14:textId="30263B87" w:rsidR="00431CE4" w:rsidRPr="008B023C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1,241</w:t>
            </w:r>
          </w:p>
        </w:tc>
      </w:tr>
      <w:tr w:rsidR="00431CE4" w:rsidRPr="00A06881" w14:paraId="4FFBF4C1" w14:textId="77777777" w:rsidTr="008357B4">
        <w:trPr>
          <w:cantSplit/>
          <w:trHeight w:val="270"/>
        </w:trPr>
        <w:tc>
          <w:tcPr>
            <w:tcW w:w="1072" w:type="pct"/>
            <w:vAlign w:val="bottom"/>
          </w:tcPr>
          <w:p w14:paraId="41B9557B" w14:textId="729C2479" w:rsidR="00431CE4" w:rsidRPr="00FB6604" w:rsidRDefault="00431CE4" w:rsidP="00431CE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="EucrosiaUPC" w:hAnsi="EucrosiaUPC" w:cs="EucrosiaUPC"/>
                <w:sz w:val="26"/>
                <w:szCs w:val="26"/>
              </w:rPr>
            </w:pPr>
            <w:proofErr w:type="spellStart"/>
            <w:r w:rsidRPr="003256F9">
              <w:rPr>
                <w:rFonts w:asciiTheme="majorBidi" w:hAnsiTheme="majorBidi" w:cstheme="majorBidi"/>
                <w:sz w:val="26"/>
                <w:szCs w:val="26"/>
              </w:rPr>
              <w:t>Adityajaya</w:t>
            </w:r>
            <w:proofErr w:type="spellEnd"/>
            <w:r w:rsidRPr="003256F9">
              <w:rPr>
                <w:rFonts w:asciiTheme="majorBidi" w:hAnsiTheme="majorBidi" w:cstheme="majorBidi"/>
                <w:sz w:val="26"/>
                <w:szCs w:val="26"/>
              </w:rPr>
              <w:t xml:space="preserve"> Trading Limited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953" w:type="pct"/>
            <w:vAlign w:val="bottom"/>
          </w:tcPr>
          <w:p w14:paraId="7E112519" w14:textId="2E9C6F9A" w:rsidR="00431CE4" w:rsidRPr="008B023C" w:rsidRDefault="00431CE4" w:rsidP="00431CE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22241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จัดจำหน่ายสินค้าหลายประเภท</w:t>
            </w:r>
          </w:p>
        </w:tc>
        <w:tc>
          <w:tcPr>
            <w:tcW w:w="477" w:type="pct"/>
            <w:vAlign w:val="bottom"/>
          </w:tcPr>
          <w:p w14:paraId="72C932FB" w14:textId="0CCEA1BB" w:rsidR="00431CE4" w:rsidRPr="003256F9" w:rsidRDefault="00431CE4" w:rsidP="00431CE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3256F9">
              <w:rPr>
                <w:rFonts w:asciiTheme="majorBidi" w:hAnsiTheme="majorBidi" w:cstheme="majorBidi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356" w:type="pct"/>
            <w:vAlign w:val="bottom"/>
          </w:tcPr>
          <w:p w14:paraId="2BB5AD9D" w14:textId="7CE031F9" w:rsidR="00431CE4" w:rsidRPr="008B023C" w:rsidRDefault="00431CE4" w:rsidP="00431CE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81" w:type="pct"/>
            <w:vAlign w:val="bottom"/>
          </w:tcPr>
          <w:p w14:paraId="73D21F32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5F03C616" w14:textId="06989FA6" w:rsidR="00431CE4" w:rsidRPr="008B023C" w:rsidRDefault="00431CE4" w:rsidP="00431CE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79" w:type="pct"/>
            <w:vAlign w:val="bottom"/>
          </w:tcPr>
          <w:p w14:paraId="2ED31CD3" w14:textId="77777777" w:rsidR="00431CE4" w:rsidRPr="008B023C" w:rsidRDefault="00431CE4" w:rsidP="00431CE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74059487" w14:textId="20558640" w:rsidR="00431CE4" w:rsidRPr="008B023C" w:rsidRDefault="008271E0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GBP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0.40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152002FF" w14:textId="77777777" w:rsidR="00431CE4" w:rsidRPr="008B023C" w:rsidRDefault="00431CE4" w:rsidP="00431CE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081F9F2C" w14:textId="4CA3A127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GBP 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0.40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402A06BE" w14:textId="77777777" w:rsidR="00431CE4" w:rsidRPr="008B023C" w:rsidRDefault="00431CE4" w:rsidP="00431CE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75183DD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7D3C6AC8" w14:textId="3C3B4EF7" w:rsidR="00431CE4" w:rsidRPr="008B023C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0" w:type="pct"/>
            <w:vAlign w:val="bottom"/>
          </w:tcPr>
          <w:p w14:paraId="11D96F06" w14:textId="77777777" w:rsidR="00431CE4" w:rsidRPr="008B023C" w:rsidRDefault="00431CE4" w:rsidP="00431CE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5D84F01A" w14:textId="6B092EEB" w:rsidR="00431CE4" w:rsidRPr="008B023C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31CE4" w:rsidRPr="00A06881" w14:paraId="2E61910C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118CDAF7" w14:textId="3A646C83" w:rsidR="00431CE4" w:rsidRPr="008B023C" w:rsidRDefault="00431CE4" w:rsidP="00431CE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53" w:type="pct"/>
            <w:vAlign w:val="bottom"/>
          </w:tcPr>
          <w:p w14:paraId="63B8F68B" w14:textId="77777777" w:rsidR="00431CE4" w:rsidRPr="008B023C" w:rsidRDefault="00431CE4" w:rsidP="00431CE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4B7068F8" w14:textId="77777777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vAlign w:val="bottom"/>
          </w:tcPr>
          <w:p w14:paraId="49D710E8" w14:textId="1928C092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pct"/>
            <w:vAlign w:val="bottom"/>
          </w:tcPr>
          <w:p w14:paraId="5AB06906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3CB9F5BA" w14:textId="77777777" w:rsidR="00431CE4" w:rsidRPr="008B023C" w:rsidRDefault="00431CE4" w:rsidP="00431CE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514C5A6" w14:textId="77777777" w:rsidR="00431CE4" w:rsidRPr="008B023C" w:rsidRDefault="00431CE4" w:rsidP="00431CE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48EF4C6B" w14:textId="77777777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F5379EB" w14:textId="77777777" w:rsidR="00431CE4" w:rsidRPr="008B023C" w:rsidRDefault="00431CE4" w:rsidP="00431CE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6078E610" w14:textId="416927E5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91EEEC6" w14:textId="77777777" w:rsidR="00431CE4" w:rsidRPr="008B023C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94C3E23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F88154" w14:textId="40A79D28" w:rsidR="00431CE4" w:rsidRPr="008B023C" w:rsidRDefault="00AD7E08" w:rsidP="00431CE4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97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20,9</w:t>
            </w:r>
            <w:r w:rsidR="007B44E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80" w:type="pct"/>
            <w:vAlign w:val="bottom"/>
          </w:tcPr>
          <w:p w14:paraId="148671B3" w14:textId="77777777" w:rsidR="00431CE4" w:rsidRPr="008B023C" w:rsidRDefault="00431CE4" w:rsidP="00431CE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C48F03" w14:textId="4594A264" w:rsidR="00431CE4" w:rsidRPr="0003257E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21,867</w:t>
            </w:r>
          </w:p>
        </w:tc>
      </w:tr>
      <w:tr w:rsidR="00431CE4" w:rsidRPr="00A06881" w14:paraId="289DA4B9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6619D1D1" w14:textId="1A1F890D" w:rsidR="00431CE4" w:rsidRPr="008B023C" w:rsidRDefault="00431CE4" w:rsidP="00431CE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53" w:type="pct"/>
            <w:vAlign w:val="bottom"/>
          </w:tcPr>
          <w:p w14:paraId="07933DB5" w14:textId="77777777" w:rsidR="00431CE4" w:rsidRPr="008B023C" w:rsidRDefault="00431CE4" w:rsidP="00431CE4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3AFF48AB" w14:textId="77777777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vAlign w:val="bottom"/>
          </w:tcPr>
          <w:p w14:paraId="36B3091E" w14:textId="3277DA52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pct"/>
            <w:vAlign w:val="bottom"/>
          </w:tcPr>
          <w:p w14:paraId="0D719EDD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5AE84B64" w14:textId="77777777" w:rsidR="00431CE4" w:rsidRPr="008B023C" w:rsidRDefault="00431CE4" w:rsidP="00431CE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CA123A1" w14:textId="77777777" w:rsidR="00431CE4" w:rsidRPr="008B023C" w:rsidRDefault="00431CE4" w:rsidP="00431CE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6CE0AB55" w14:textId="77777777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219BF8A" w14:textId="77777777" w:rsidR="00431CE4" w:rsidRPr="008B023C" w:rsidRDefault="00431CE4" w:rsidP="00431CE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30D5B4BA" w14:textId="77777777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18301C4" w14:textId="77777777" w:rsidR="00431CE4" w:rsidRPr="008B023C" w:rsidRDefault="00431CE4" w:rsidP="00431CE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4D824FA9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tcBorders>
              <w:top w:val="double" w:sz="4" w:space="0" w:color="auto"/>
            </w:tcBorders>
            <w:vAlign w:val="bottom"/>
          </w:tcPr>
          <w:p w14:paraId="1B36E0C3" w14:textId="77777777" w:rsidR="00431CE4" w:rsidRPr="008B023C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23594E91" w14:textId="77777777" w:rsidR="00431CE4" w:rsidRPr="008B023C" w:rsidRDefault="00431CE4" w:rsidP="00431CE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top w:val="double" w:sz="4" w:space="0" w:color="auto"/>
            </w:tcBorders>
            <w:vAlign w:val="bottom"/>
          </w:tcPr>
          <w:p w14:paraId="3427CD38" w14:textId="77777777" w:rsidR="00431CE4" w:rsidRPr="008B023C" w:rsidRDefault="00431CE4" w:rsidP="00431CE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CE4" w:rsidRPr="00A06881" w14:paraId="14D75E2A" w14:textId="77777777" w:rsidTr="00BF13CE">
        <w:trPr>
          <w:cantSplit/>
          <w:trHeight w:val="270"/>
        </w:trPr>
        <w:tc>
          <w:tcPr>
            <w:tcW w:w="1072" w:type="pct"/>
            <w:vAlign w:val="bottom"/>
          </w:tcPr>
          <w:p w14:paraId="1FAE81A7" w14:textId="09E4853C" w:rsidR="00431CE4" w:rsidRPr="008B023C" w:rsidRDefault="00431CE4" w:rsidP="00431CE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53" w:type="pct"/>
            <w:vAlign w:val="bottom"/>
          </w:tcPr>
          <w:p w14:paraId="04B09D97" w14:textId="77777777" w:rsidR="00431CE4" w:rsidRPr="008B023C" w:rsidRDefault="00431CE4" w:rsidP="00431CE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1B3CE7D9" w14:textId="77777777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6" w:type="pct"/>
            <w:vAlign w:val="bottom"/>
          </w:tcPr>
          <w:p w14:paraId="069A6CFF" w14:textId="75E632EF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" w:type="pct"/>
            <w:vAlign w:val="bottom"/>
          </w:tcPr>
          <w:p w14:paraId="6D541C85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4ED708C3" w14:textId="77777777" w:rsidR="00431CE4" w:rsidRPr="008B023C" w:rsidRDefault="00431CE4" w:rsidP="00431CE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A77F0CA" w14:textId="77777777" w:rsidR="00431CE4" w:rsidRPr="008B023C" w:rsidRDefault="00431CE4" w:rsidP="00431CE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565D47F4" w14:textId="77777777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39E3BEC" w14:textId="77777777" w:rsidR="00431CE4" w:rsidRPr="008B023C" w:rsidRDefault="00431CE4" w:rsidP="00431CE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786DB63B" w14:textId="77777777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23F4EC0C" w14:textId="77777777" w:rsidR="00431CE4" w:rsidRPr="008B023C" w:rsidRDefault="00431CE4" w:rsidP="00431CE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0AE60EBF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vAlign w:val="bottom"/>
          </w:tcPr>
          <w:p w14:paraId="36D07441" w14:textId="77777777" w:rsidR="00431CE4" w:rsidRPr="008B023C" w:rsidRDefault="00431CE4" w:rsidP="00431CE4">
            <w:pPr>
              <w:tabs>
                <w:tab w:val="decimal" w:pos="0"/>
                <w:tab w:val="decimal" w:pos="836"/>
              </w:tabs>
              <w:spacing w:line="340" w:lineRule="exact"/>
              <w:ind w:left="-27"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" w:type="pct"/>
            <w:vAlign w:val="bottom"/>
          </w:tcPr>
          <w:p w14:paraId="7608A44C" w14:textId="77777777" w:rsidR="00431CE4" w:rsidRPr="008B023C" w:rsidRDefault="00431CE4" w:rsidP="00431CE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vAlign w:val="bottom"/>
          </w:tcPr>
          <w:p w14:paraId="4493EAC6" w14:textId="77777777" w:rsidR="00431CE4" w:rsidRPr="008B023C" w:rsidRDefault="00431CE4" w:rsidP="00431CE4">
            <w:pPr>
              <w:tabs>
                <w:tab w:val="clear" w:pos="454"/>
                <w:tab w:val="clear" w:pos="680"/>
                <w:tab w:val="decimal" w:pos="0"/>
                <w:tab w:val="left" w:pos="450"/>
              </w:tabs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31CE4" w:rsidRPr="00A06881" w14:paraId="3E4B0C6C" w14:textId="77777777" w:rsidTr="00BF13CE">
        <w:trPr>
          <w:cantSplit/>
        </w:trPr>
        <w:tc>
          <w:tcPr>
            <w:tcW w:w="1072" w:type="pct"/>
            <w:vAlign w:val="bottom"/>
          </w:tcPr>
          <w:p w14:paraId="25442D5A" w14:textId="62D8A6B3" w:rsidR="00431CE4" w:rsidRPr="008B023C" w:rsidRDefault="00431CE4" w:rsidP="00431CE4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AV Terrace Bay Inc.</w:t>
            </w:r>
          </w:p>
        </w:tc>
        <w:tc>
          <w:tcPr>
            <w:tcW w:w="953" w:type="pct"/>
            <w:vAlign w:val="bottom"/>
          </w:tcPr>
          <w:p w14:paraId="438CA319" w14:textId="2C800AC1" w:rsidR="00431CE4" w:rsidRPr="008B023C" w:rsidRDefault="00431CE4" w:rsidP="00431CE4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</w:t>
            </w:r>
          </w:p>
        </w:tc>
        <w:tc>
          <w:tcPr>
            <w:tcW w:w="477" w:type="pct"/>
            <w:vAlign w:val="bottom"/>
          </w:tcPr>
          <w:p w14:paraId="64DBCC3B" w14:textId="47294CE7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356" w:type="pct"/>
            <w:vAlign w:val="bottom"/>
          </w:tcPr>
          <w:p w14:paraId="0559C1EA" w14:textId="3FEA1CD6" w:rsidR="00431CE4" w:rsidRPr="008B023C" w:rsidRDefault="00431CE4" w:rsidP="00431CE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81" w:type="pct"/>
            <w:vAlign w:val="bottom"/>
          </w:tcPr>
          <w:p w14:paraId="5F70DA97" w14:textId="77777777" w:rsidR="00431CE4" w:rsidRPr="008B023C" w:rsidRDefault="00431CE4" w:rsidP="00431CE4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8" w:type="pct"/>
            <w:vAlign w:val="bottom"/>
          </w:tcPr>
          <w:p w14:paraId="077EAF9F" w14:textId="08B57E81" w:rsidR="00431CE4" w:rsidRPr="008B023C" w:rsidRDefault="00431CE4" w:rsidP="00431CE4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79" w:type="pct"/>
            <w:vAlign w:val="bottom"/>
          </w:tcPr>
          <w:p w14:paraId="2224154B" w14:textId="77777777" w:rsidR="00431CE4" w:rsidRPr="008B023C" w:rsidRDefault="00431CE4" w:rsidP="00431CE4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17" w:type="pct"/>
            <w:vAlign w:val="bottom"/>
          </w:tcPr>
          <w:p w14:paraId="5D51B05E" w14:textId="1818B0E0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276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21E7E2FD" w14:textId="77777777" w:rsidR="00431CE4" w:rsidRPr="008B023C" w:rsidRDefault="00431CE4" w:rsidP="00431CE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1" w:type="pct"/>
            <w:vAlign w:val="bottom"/>
          </w:tcPr>
          <w:p w14:paraId="57FBB968" w14:textId="5326B40A" w:rsidR="00431CE4" w:rsidRPr="008B023C" w:rsidRDefault="00431CE4" w:rsidP="00431CE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79" w:type="pct"/>
            <w:vAlign w:val="bottom"/>
          </w:tcPr>
          <w:p w14:paraId="6F04BF24" w14:textId="77777777" w:rsidR="00431CE4" w:rsidRPr="008B023C" w:rsidRDefault="00431CE4" w:rsidP="00431CE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17247E22" w14:textId="77777777" w:rsidR="00431CE4" w:rsidRPr="008B023C" w:rsidRDefault="00431CE4" w:rsidP="00431CE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359" w:type="pct"/>
            <w:tcBorders>
              <w:bottom w:val="double" w:sz="4" w:space="0" w:color="auto"/>
            </w:tcBorders>
            <w:vAlign w:val="bottom"/>
          </w:tcPr>
          <w:p w14:paraId="6E07A515" w14:textId="2CEEE114" w:rsidR="00431CE4" w:rsidRPr="006A563A" w:rsidRDefault="00431CE4" w:rsidP="00431C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0" w:firstLine="2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</w:t>
            </w:r>
            <w:r w:rsidRPr="006A563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80" w:type="pct"/>
            <w:vAlign w:val="bottom"/>
          </w:tcPr>
          <w:p w14:paraId="36550274" w14:textId="77777777" w:rsidR="00431CE4" w:rsidRPr="006A563A" w:rsidRDefault="00431CE4" w:rsidP="00431CE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0" w:type="pct"/>
            <w:tcBorders>
              <w:bottom w:val="double" w:sz="4" w:space="0" w:color="auto"/>
            </w:tcBorders>
            <w:vAlign w:val="bottom"/>
          </w:tcPr>
          <w:p w14:paraId="764BDE4D" w14:textId="4FD2371B" w:rsidR="00431CE4" w:rsidRPr="006A563A" w:rsidRDefault="00431CE4" w:rsidP="00431CE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0" w:firstLine="2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</w:t>
            </w:r>
            <w:r w:rsidRPr="006A563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</w:tbl>
    <w:p w14:paraId="2F0A67F1" w14:textId="2AD0F3C0" w:rsidR="00DE2B32" w:rsidRDefault="00DE2B32" w:rsidP="00FD1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15756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29"/>
        <w:gridCol w:w="1619"/>
        <w:gridCol w:w="990"/>
        <w:gridCol w:w="806"/>
        <w:gridCol w:w="184"/>
        <w:gridCol w:w="719"/>
        <w:gridCol w:w="178"/>
        <w:gridCol w:w="815"/>
        <w:gridCol w:w="180"/>
        <w:gridCol w:w="810"/>
        <w:gridCol w:w="180"/>
        <w:gridCol w:w="630"/>
        <w:gridCol w:w="180"/>
        <w:gridCol w:w="630"/>
        <w:gridCol w:w="180"/>
        <w:gridCol w:w="720"/>
        <w:gridCol w:w="182"/>
        <w:gridCol w:w="718"/>
        <w:gridCol w:w="182"/>
        <w:gridCol w:w="810"/>
        <w:gridCol w:w="180"/>
        <w:gridCol w:w="816"/>
        <w:gridCol w:w="178"/>
        <w:gridCol w:w="628"/>
        <w:gridCol w:w="182"/>
        <w:gridCol w:w="613"/>
        <w:gridCol w:w="17"/>
      </w:tblGrid>
      <w:tr w:rsidR="00176C8C" w:rsidRPr="00A06881" w14:paraId="7DA04873" w14:textId="77777777" w:rsidTr="00024744">
        <w:trPr>
          <w:gridAfter w:val="1"/>
          <w:wAfter w:w="17" w:type="dxa"/>
          <w:cantSplit/>
          <w:tblHeader/>
        </w:trPr>
        <w:tc>
          <w:tcPr>
            <w:tcW w:w="2429" w:type="dxa"/>
          </w:tcPr>
          <w:p w14:paraId="4BEA9F1F" w14:textId="64D2EA32" w:rsidR="00176C8C" w:rsidRPr="008B023C" w:rsidRDefault="00176C8C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3310" w:type="dxa"/>
            <w:gridSpan w:val="25"/>
          </w:tcPr>
          <w:p w14:paraId="02E74720" w14:textId="56DCF323" w:rsidR="00176C8C" w:rsidRPr="008B023C" w:rsidRDefault="00176C8C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B1DD9" w:rsidRPr="00A06881" w14:paraId="083846CC" w14:textId="77777777" w:rsidTr="00FB06E2">
        <w:trPr>
          <w:cantSplit/>
          <w:tblHeader/>
        </w:trPr>
        <w:tc>
          <w:tcPr>
            <w:tcW w:w="2429" w:type="dxa"/>
          </w:tcPr>
          <w:p w14:paraId="09085BF8" w14:textId="77777777" w:rsidR="004B1DD9" w:rsidRPr="008B023C" w:rsidRDefault="004B1DD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9" w:type="dxa"/>
            <w:vAlign w:val="bottom"/>
          </w:tcPr>
          <w:p w14:paraId="20BCEAC6" w14:textId="77777777" w:rsidR="004B1DD9" w:rsidRPr="008B023C" w:rsidRDefault="004B1DD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0816D7D5" w14:textId="77777777" w:rsidR="00576F45" w:rsidRPr="00576F45" w:rsidRDefault="004B1DD9" w:rsidP="00576F4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  <w:r w:rsidR="00576F45" w:rsidRPr="00576F45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  <w:p w14:paraId="0A8771D1" w14:textId="6F62AA6B" w:rsidR="004B1DD9" w:rsidRPr="008B023C" w:rsidRDefault="00576F45" w:rsidP="00576F45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6F45">
              <w:rPr>
                <w:rFonts w:asciiTheme="majorBidi" w:hAnsiTheme="majorBidi" w:cstheme="majorBidi"/>
                <w:sz w:val="26"/>
                <w:szCs w:val="26"/>
                <w:cs/>
              </w:rPr>
              <w:t>ดำเนินธุรกิจ</w:t>
            </w:r>
          </w:p>
        </w:tc>
        <w:tc>
          <w:tcPr>
            <w:tcW w:w="1709" w:type="dxa"/>
            <w:gridSpan w:val="3"/>
            <w:vAlign w:val="bottom"/>
          </w:tcPr>
          <w:p w14:paraId="09262822" w14:textId="77777777" w:rsidR="004B1DD9" w:rsidRPr="008B023C" w:rsidRDefault="004B1DD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17DE6597" w14:textId="77777777" w:rsidR="004B1DD9" w:rsidRPr="008B023C" w:rsidRDefault="004B1DD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8" w:type="dxa"/>
            <w:vAlign w:val="bottom"/>
          </w:tcPr>
          <w:p w14:paraId="49EBFF09" w14:textId="77777777" w:rsidR="004B1DD9" w:rsidRPr="008B023C" w:rsidRDefault="004B1DD9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5" w:type="dxa"/>
            <w:gridSpan w:val="3"/>
            <w:vAlign w:val="bottom"/>
          </w:tcPr>
          <w:p w14:paraId="7DA3EA69" w14:textId="77777777" w:rsidR="004B1DD9" w:rsidRPr="008B023C" w:rsidRDefault="004B1DD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464BECD" w14:textId="77777777" w:rsidR="004B1DD9" w:rsidRPr="008B023C" w:rsidRDefault="004B1DD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77F86D4D" w14:textId="77777777" w:rsidR="004B1DD9" w:rsidRPr="008B023C" w:rsidRDefault="004B1DD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08610F8" w14:textId="77777777" w:rsidR="004B1DD9" w:rsidRPr="008B023C" w:rsidRDefault="004B1DD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245C673" w14:textId="77777777" w:rsidR="004B1DD9" w:rsidRPr="008B023C" w:rsidRDefault="004B1DD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49DAE0C6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F71C9C5" w14:textId="3CB108F8" w:rsidR="004B1DD9" w:rsidRPr="004B1DD9" w:rsidRDefault="004B1DD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2" w:type="dxa"/>
          </w:tcPr>
          <w:p w14:paraId="579D63AF" w14:textId="77777777" w:rsidR="004B1DD9" w:rsidRPr="008B023C" w:rsidRDefault="004B1DD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6" w:type="dxa"/>
            <w:gridSpan w:val="3"/>
            <w:vAlign w:val="bottom"/>
          </w:tcPr>
          <w:p w14:paraId="2D3E7DD1" w14:textId="4B618D68" w:rsidR="004B1DD9" w:rsidRPr="004B1DD9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ราคาทุน 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78" w:type="dxa"/>
          </w:tcPr>
          <w:p w14:paraId="440D462C" w14:textId="77777777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gridSpan w:val="4"/>
            <w:vAlign w:val="bottom"/>
          </w:tcPr>
          <w:p w14:paraId="51A37E7C" w14:textId="243FF100" w:rsidR="004B1DD9" w:rsidRPr="008B023C" w:rsidRDefault="004B1DD9">
            <w:pPr>
              <w:pStyle w:val="acctfourfigures"/>
              <w:tabs>
                <w:tab w:val="clear" w:pos="765"/>
              </w:tabs>
              <w:spacing w:line="240" w:lineRule="auto"/>
              <w:ind w:left="-169" w:right="-16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</w:t>
            </w:r>
            <w:r w:rsidRPr="008B023C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สำหรับปี</w:t>
            </w:r>
          </w:p>
        </w:tc>
      </w:tr>
      <w:tr w:rsidR="001E068E" w:rsidRPr="00A06881" w14:paraId="7E2A362D" w14:textId="77777777" w:rsidTr="00FB06E2">
        <w:trPr>
          <w:cantSplit/>
          <w:tblHeader/>
        </w:trPr>
        <w:tc>
          <w:tcPr>
            <w:tcW w:w="2429" w:type="dxa"/>
          </w:tcPr>
          <w:p w14:paraId="7200BB3A" w14:textId="77777777" w:rsidR="001E068E" w:rsidRPr="008B023C" w:rsidRDefault="001E068E" w:rsidP="001E068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19" w:type="dxa"/>
          </w:tcPr>
          <w:p w14:paraId="211B85FA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7EF7C7F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06" w:type="dxa"/>
            <w:vAlign w:val="bottom"/>
          </w:tcPr>
          <w:p w14:paraId="7987E235" w14:textId="531CD3B8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4" w:type="dxa"/>
            <w:vAlign w:val="bottom"/>
          </w:tcPr>
          <w:p w14:paraId="6CFE15CB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6A970767" w14:textId="72BC4A69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  <w:vAlign w:val="bottom"/>
          </w:tcPr>
          <w:p w14:paraId="3F03E198" w14:textId="77777777" w:rsidR="001E068E" w:rsidRPr="008B023C" w:rsidRDefault="001E068E" w:rsidP="001E068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12F262A2" w14:textId="5789582F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77BE8F3B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489B4FB" w14:textId="2F0FA32C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1F0E66A" w14:textId="77777777" w:rsidR="001E068E" w:rsidRPr="008B023C" w:rsidRDefault="001E068E" w:rsidP="001E068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1C43331" w14:textId="12150469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EECD1F7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E3FD18A" w14:textId="61CB60E3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115668B0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AFADB57" w14:textId="4DE8CF1D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2" w:type="dxa"/>
            <w:vAlign w:val="bottom"/>
          </w:tcPr>
          <w:p w14:paraId="44BD634F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3097AB36" w14:textId="799DB9FA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2" w:type="dxa"/>
          </w:tcPr>
          <w:p w14:paraId="22E946B8" w14:textId="77777777" w:rsidR="001E068E" w:rsidRPr="008B023C" w:rsidRDefault="001E068E" w:rsidP="001E068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900478" w14:textId="55D65034" w:rsidR="001E068E" w:rsidRPr="00126BF8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31A01609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72AC237C" w14:textId="51A58C79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46C3AE5A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28" w:type="dxa"/>
            <w:vAlign w:val="bottom"/>
          </w:tcPr>
          <w:p w14:paraId="41083EDE" w14:textId="46E78DA6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2" w:type="dxa"/>
            <w:vAlign w:val="bottom"/>
          </w:tcPr>
          <w:p w14:paraId="7460AB3A" w14:textId="77777777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B95D571" w14:textId="630D5DD5" w:rsidR="001E068E" w:rsidRPr="008B023C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</w:tr>
      <w:tr w:rsidR="001E068E" w:rsidRPr="00A06881" w14:paraId="532A464F" w14:textId="77777777" w:rsidTr="00176C8C">
        <w:trPr>
          <w:cantSplit/>
          <w:trHeight w:val="270"/>
          <w:tblHeader/>
        </w:trPr>
        <w:tc>
          <w:tcPr>
            <w:tcW w:w="2429" w:type="dxa"/>
          </w:tcPr>
          <w:p w14:paraId="346D4C4B" w14:textId="77777777" w:rsidR="001E068E" w:rsidRPr="008B023C" w:rsidRDefault="001E068E" w:rsidP="001E06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19" w:type="dxa"/>
          </w:tcPr>
          <w:p w14:paraId="60149B1B" w14:textId="77777777" w:rsidR="001E068E" w:rsidRPr="008B023C" w:rsidRDefault="001E068E" w:rsidP="001E068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18F4E0D" w14:textId="77777777" w:rsidR="001E068E" w:rsidRPr="008B023C" w:rsidRDefault="001E068E" w:rsidP="001E068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709" w:type="dxa"/>
            <w:gridSpan w:val="3"/>
          </w:tcPr>
          <w:p w14:paraId="41B20A23" w14:textId="77777777" w:rsidR="001E068E" w:rsidRPr="008B023C" w:rsidRDefault="001E068E" w:rsidP="001E068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78" w:type="dxa"/>
          </w:tcPr>
          <w:p w14:paraId="663BAA24" w14:textId="77777777" w:rsidR="001E068E" w:rsidRPr="008B023C" w:rsidRDefault="001E068E" w:rsidP="001E068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831" w:type="dxa"/>
            <w:gridSpan w:val="20"/>
          </w:tcPr>
          <w:p w14:paraId="19FB2795" w14:textId="5C049D64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8B023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E068E" w:rsidRPr="00A06881" w14:paraId="51E53103" w14:textId="77777777" w:rsidTr="00FB06E2">
        <w:trPr>
          <w:cantSplit/>
          <w:trHeight w:val="270"/>
        </w:trPr>
        <w:tc>
          <w:tcPr>
            <w:tcW w:w="2429" w:type="dxa"/>
          </w:tcPr>
          <w:p w14:paraId="17D833F8" w14:textId="77777777" w:rsidR="001E068E" w:rsidRPr="008B023C" w:rsidRDefault="001E068E" w:rsidP="001E068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619" w:type="dxa"/>
          </w:tcPr>
          <w:p w14:paraId="5C4E80D1" w14:textId="77777777" w:rsidR="001E068E" w:rsidRPr="008B023C" w:rsidRDefault="001E068E" w:rsidP="001E068E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AB0B5F4" w14:textId="77777777" w:rsidR="001E068E" w:rsidRPr="008B023C" w:rsidRDefault="001E068E" w:rsidP="001E068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06" w:type="dxa"/>
            <w:vAlign w:val="center"/>
          </w:tcPr>
          <w:p w14:paraId="78413E49" w14:textId="77777777" w:rsidR="001E068E" w:rsidRPr="008B023C" w:rsidRDefault="001E068E" w:rsidP="001E068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4" w:type="dxa"/>
            <w:vAlign w:val="center"/>
          </w:tcPr>
          <w:p w14:paraId="79FF5EE4" w14:textId="77777777" w:rsidR="001E068E" w:rsidRPr="008B023C" w:rsidRDefault="001E068E" w:rsidP="001E068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719" w:type="dxa"/>
            <w:vAlign w:val="center"/>
          </w:tcPr>
          <w:p w14:paraId="54E85214" w14:textId="77777777" w:rsidR="001E068E" w:rsidRPr="008B023C" w:rsidRDefault="001E068E" w:rsidP="001E068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78" w:type="dxa"/>
            <w:vAlign w:val="center"/>
          </w:tcPr>
          <w:p w14:paraId="6FA1AFD7" w14:textId="77777777" w:rsidR="001E068E" w:rsidRPr="008B023C" w:rsidRDefault="001E068E" w:rsidP="001E068E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15" w:type="dxa"/>
            <w:vAlign w:val="center"/>
          </w:tcPr>
          <w:p w14:paraId="28E3BE7F" w14:textId="77777777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440FDD7C" w14:textId="77777777" w:rsidR="001E068E" w:rsidRPr="008B023C" w:rsidRDefault="001E068E" w:rsidP="001E068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2FB0C599" w14:textId="77777777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2B995979" w14:textId="77777777" w:rsidR="001E068E" w:rsidRPr="008B023C" w:rsidRDefault="001E068E" w:rsidP="001E068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350A3719" w14:textId="77777777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63F08023" w14:textId="77777777" w:rsidR="001E068E" w:rsidRPr="008B023C" w:rsidRDefault="001E068E" w:rsidP="001E068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center"/>
          </w:tcPr>
          <w:p w14:paraId="1C70B88D" w14:textId="77777777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center"/>
          </w:tcPr>
          <w:p w14:paraId="2B64BA0A" w14:textId="77777777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241C9AE" w14:textId="77777777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40E2ECF5" w14:textId="77777777" w:rsidR="001E068E" w:rsidRPr="008B023C" w:rsidRDefault="001E068E" w:rsidP="001E068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center"/>
          </w:tcPr>
          <w:p w14:paraId="5CA93730" w14:textId="77777777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773F5BCC" w14:textId="77777777" w:rsidR="001E068E" w:rsidRPr="008B023C" w:rsidRDefault="001E068E" w:rsidP="001E068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62B71184" w14:textId="124835A9" w:rsidR="001E068E" w:rsidRPr="008B023C" w:rsidRDefault="001E068E" w:rsidP="001E068E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579B16BB" w14:textId="77777777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</w:tcPr>
          <w:p w14:paraId="25231608" w14:textId="77777777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70C7FE6" w14:textId="77777777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center"/>
          </w:tcPr>
          <w:p w14:paraId="2427D011" w14:textId="64421AD6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center"/>
          </w:tcPr>
          <w:p w14:paraId="2665F139" w14:textId="77777777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center"/>
          </w:tcPr>
          <w:p w14:paraId="2FE3D167" w14:textId="77777777" w:rsidR="001E068E" w:rsidRPr="008B023C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4C04" w:rsidRPr="00A06881" w14:paraId="173A5541" w14:textId="77777777" w:rsidTr="00FB06E2">
        <w:trPr>
          <w:cantSplit/>
          <w:trHeight w:val="270"/>
        </w:trPr>
        <w:tc>
          <w:tcPr>
            <w:tcW w:w="2429" w:type="dxa"/>
            <w:vAlign w:val="bottom"/>
          </w:tcPr>
          <w:p w14:paraId="60961CB3" w14:textId="77777777" w:rsidR="00DC4C04" w:rsidRPr="008B023C" w:rsidRDefault="00DC4C04" w:rsidP="00DC4C04">
            <w:pPr>
              <w:tabs>
                <w:tab w:val="clear" w:pos="227"/>
                <w:tab w:val="left" w:pos="8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พีที อินโด ลิเบอร์ตี้</w:t>
            </w:r>
          </w:p>
          <w:p w14:paraId="79D7EC58" w14:textId="77777777" w:rsidR="00DC4C04" w:rsidRPr="008B023C" w:rsidRDefault="00DC4C04" w:rsidP="00DC4C0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เท็กซ์ไทล์</w:t>
            </w:r>
          </w:p>
        </w:tc>
        <w:tc>
          <w:tcPr>
            <w:tcW w:w="1619" w:type="dxa"/>
            <w:vAlign w:val="bottom"/>
          </w:tcPr>
          <w:p w14:paraId="6B92ECB1" w14:textId="77777777" w:rsidR="00DC4C04" w:rsidRPr="008B023C" w:rsidRDefault="00DC4C04" w:rsidP="00DC4C0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ผลิตเส้นด้ายชนิดปั่น</w:t>
            </w:r>
          </w:p>
          <w:p w14:paraId="7E8F44E6" w14:textId="77777777" w:rsidR="00DC4C04" w:rsidRPr="008B023C" w:rsidRDefault="00DC4C04" w:rsidP="00E053F5">
            <w:pPr>
              <w:tabs>
                <w:tab w:val="clear" w:pos="227"/>
                <w:tab w:val="left" w:pos="10"/>
                <w:tab w:val="left" w:pos="100"/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สังเคราะห์</w:t>
            </w:r>
          </w:p>
        </w:tc>
        <w:tc>
          <w:tcPr>
            <w:tcW w:w="990" w:type="dxa"/>
            <w:vAlign w:val="bottom"/>
          </w:tcPr>
          <w:p w14:paraId="59531C78" w14:textId="77777777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อินโดนีเซีย</w:t>
            </w:r>
          </w:p>
        </w:tc>
        <w:tc>
          <w:tcPr>
            <w:tcW w:w="806" w:type="dxa"/>
            <w:vAlign w:val="bottom"/>
          </w:tcPr>
          <w:p w14:paraId="64781D9B" w14:textId="0F60C5F6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4" w:type="dxa"/>
            <w:vAlign w:val="bottom"/>
          </w:tcPr>
          <w:p w14:paraId="6F14A05E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55926EB" w14:textId="1CD380B9" w:rsidR="00DC4C04" w:rsidRPr="008B023C" w:rsidRDefault="00DC4C04" w:rsidP="00DC4C0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78" w:type="dxa"/>
            <w:vAlign w:val="bottom"/>
          </w:tcPr>
          <w:p w14:paraId="4836C715" w14:textId="77777777" w:rsidR="00DC4C04" w:rsidRPr="008B023C" w:rsidRDefault="00DC4C04" w:rsidP="00DC4C0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587C6073" w14:textId="77777777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6E6D7B7A" w14:textId="368CF910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363"/>
                <w:tab w:val="left" w:pos="464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7926E670" w14:textId="77777777" w:rsidR="00DC4C04" w:rsidRPr="008B023C" w:rsidRDefault="00DC4C04" w:rsidP="00DC4C0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DEC7B7" w14:textId="77777777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USD</w:t>
            </w:r>
          </w:p>
          <w:p w14:paraId="4E7163F5" w14:textId="09A09F8F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  <w:tab w:val="left" w:pos="401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6F149CBF" w14:textId="77777777" w:rsidR="00DC4C04" w:rsidRPr="008B023C" w:rsidRDefault="00DC4C04" w:rsidP="00DC4C0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4CE3710" w14:textId="7BD2374D" w:rsidR="00DC4C04" w:rsidRPr="008B023C" w:rsidRDefault="00DC4C04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vAlign w:val="bottom"/>
          </w:tcPr>
          <w:p w14:paraId="76231509" w14:textId="77777777" w:rsidR="00DC4C04" w:rsidRPr="008B023C" w:rsidRDefault="00DC4C04" w:rsidP="00DC4C04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AEAEB43" w14:textId="7E08AC03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  <w:vAlign w:val="bottom"/>
          </w:tcPr>
          <w:p w14:paraId="61503FE1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EAF9312" w14:textId="2410D5FC" w:rsidR="00DC4C04" w:rsidRPr="004B1DD9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0AA0ECE" w14:textId="77777777" w:rsidR="00DC4C04" w:rsidRPr="008B023C" w:rsidRDefault="00DC4C04" w:rsidP="00DC4C04">
            <w:pPr>
              <w:pStyle w:val="acctfourfigures"/>
              <w:tabs>
                <w:tab w:val="decimal" w:pos="0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6706B293" w14:textId="6DB601AB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3E1EA4E1" w14:textId="77777777" w:rsidR="00DC4C04" w:rsidRPr="008B023C" w:rsidRDefault="00DC4C04" w:rsidP="00DC4C0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FDA505" w14:textId="0E45EDA3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80" w:type="dxa"/>
          </w:tcPr>
          <w:p w14:paraId="3DFA1143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CEA892B" w14:textId="7383E57A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  <w:tc>
          <w:tcPr>
            <w:tcW w:w="178" w:type="dxa"/>
          </w:tcPr>
          <w:p w14:paraId="54C579C9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4BB06EB5" w14:textId="4620A73E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4A93F0F1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88F2991" w14:textId="4392A1D2" w:rsidR="00DC4C04" w:rsidRPr="008B023C" w:rsidRDefault="00DC4C04" w:rsidP="00DC4C04">
            <w:pPr>
              <w:tabs>
                <w:tab w:val="clear" w:pos="227"/>
                <w:tab w:val="clear" w:pos="454"/>
                <w:tab w:val="clear" w:pos="680"/>
                <w:tab w:val="left" w:pos="91"/>
                <w:tab w:val="left" w:pos="18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4C04" w:rsidRPr="00A06881" w14:paraId="1E0874A6" w14:textId="77777777" w:rsidTr="00FB06E2">
        <w:trPr>
          <w:cantSplit/>
          <w:trHeight w:val="270"/>
        </w:trPr>
        <w:tc>
          <w:tcPr>
            <w:tcW w:w="2429" w:type="dxa"/>
            <w:vAlign w:val="bottom"/>
          </w:tcPr>
          <w:p w14:paraId="33E54D38" w14:textId="77777777" w:rsidR="00DC4C04" w:rsidRPr="008B023C" w:rsidRDefault="00DC4C04" w:rsidP="00DC4C04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อดิตยา เบอร์ล่า เคมี</w:t>
            </w:r>
          </w:p>
          <w:p w14:paraId="7ED0366E" w14:textId="77777777" w:rsidR="00DC4C04" w:rsidRPr="008B023C" w:rsidRDefault="00DC4C04" w:rsidP="00DC4C0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คัลส์ (ประเทศไทย) จำกัด</w:t>
            </w:r>
          </w:p>
        </w:tc>
        <w:tc>
          <w:tcPr>
            <w:tcW w:w="1619" w:type="dxa"/>
            <w:vAlign w:val="bottom"/>
          </w:tcPr>
          <w:p w14:paraId="14C5190B" w14:textId="77777777" w:rsidR="00DC4C04" w:rsidRPr="008B023C" w:rsidRDefault="00DC4C04" w:rsidP="00DC4C0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ผลิตสารเคมี</w:t>
            </w:r>
          </w:p>
        </w:tc>
        <w:tc>
          <w:tcPr>
            <w:tcW w:w="990" w:type="dxa"/>
            <w:vAlign w:val="bottom"/>
          </w:tcPr>
          <w:p w14:paraId="685E70DE" w14:textId="77777777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vAlign w:val="bottom"/>
          </w:tcPr>
          <w:p w14:paraId="0A1CE57E" w14:textId="0E973195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184" w:type="dxa"/>
            <w:vAlign w:val="bottom"/>
          </w:tcPr>
          <w:p w14:paraId="119CDB62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4998F274" w14:textId="423C926D" w:rsidR="00DC4C04" w:rsidRPr="008B023C" w:rsidRDefault="00DC4C04" w:rsidP="00DC4C0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29.98</w:t>
            </w:r>
          </w:p>
        </w:tc>
        <w:tc>
          <w:tcPr>
            <w:tcW w:w="178" w:type="dxa"/>
            <w:vAlign w:val="bottom"/>
          </w:tcPr>
          <w:p w14:paraId="0B9A1A4B" w14:textId="77777777" w:rsidR="00DC4C04" w:rsidRPr="008B023C" w:rsidRDefault="00DC4C04" w:rsidP="00DC4C0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31EF7408" w14:textId="063F1690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2,0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0" w:type="dxa"/>
            <w:vAlign w:val="bottom"/>
          </w:tcPr>
          <w:p w14:paraId="4A432701" w14:textId="77777777" w:rsidR="00DC4C04" w:rsidRPr="008B023C" w:rsidRDefault="00DC4C04" w:rsidP="00DC4C0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D3C31E0" w14:textId="4EA3A75A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1,700</w:t>
            </w:r>
          </w:p>
        </w:tc>
        <w:tc>
          <w:tcPr>
            <w:tcW w:w="180" w:type="dxa"/>
            <w:vAlign w:val="bottom"/>
          </w:tcPr>
          <w:p w14:paraId="5952100D" w14:textId="77777777" w:rsidR="00DC4C04" w:rsidRPr="008B023C" w:rsidRDefault="00DC4C04" w:rsidP="00DC4C0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C3EACF9" w14:textId="4AA08C11" w:rsidR="00DC4C04" w:rsidRPr="008B023C" w:rsidRDefault="00DC4C04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  <w:vAlign w:val="bottom"/>
          </w:tcPr>
          <w:p w14:paraId="4B7E95A9" w14:textId="77777777" w:rsidR="00DC4C04" w:rsidRPr="008B023C" w:rsidRDefault="00DC4C04" w:rsidP="00DC4C04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2405FFE" w14:textId="1F227333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  <w:vAlign w:val="bottom"/>
          </w:tcPr>
          <w:p w14:paraId="0AAF66D2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6084E13" w14:textId="34EDEB6E" w:rsidR="00DC4C04" w:rsidRPr="004B1DD9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7A7E2D5" w14:textId="77777777" w:rsidR="00DC4C04" w:rsidRPr="008B023C" w:rsidRDefault="00DC4C04" w:rsidP="00DC4C04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4EB5B422" w14:textId="0B806D41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27687CE9" w14:textId="77777777" w:rsidR="00DC4C04" w:rsidRPr="008B023C" w:rsidRDefault="00DC4C04" w:rsidP="00DC4C0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BCC6361" w14:textId="2BBA489A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80" w:type="dxa"/>
          </w:tcPr>
          <w:p w14:paraId="50A7D1CB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485B16CF" w14:textId="0743E1A3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510</w:t>
            </w:r>
          </w:p>
        </w:tc>
        <w:tc>
          <w:tcPr>
            <w:tcW w:w="178" w:type="dxa"/>
          </w:tcPr>
          <w:p w14:paraId="7BF4F757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5B0D50B6" w14:textId="41CB3314" w:rsidR="00DC4C04" w:rsidRPr="008B023C" w:rsidRDefault="00DC4C04" w:rsidP="00DC4C04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</w:t>
            </w:r>
          </w:p>
        </w:tc>
        <w:tc>
          <w:tcPr>
            <w:tcW w:w="182" w:type="dxa"/>
            <w:vAlign w:val="bottom"/>
          </w:tcPr>
          <w:p w14:paraId="28DE331B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0"/>
                <w:tab w:val="decimal" w:pos="551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F5B563E" w14:textId="79AE952E" w:rsidR="00DC4C04" w:rsidRPr="008B023C" w:rsidRDefault="00DC4C04" w:rsidP="00DC4C04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DC4C04" w:rsidRPr="00A06881" w14:paraId="65115CD9" w14:textId="77777777" w:rsidTr="00FB06E2">
        <w:trPr>
          <w:cantSplit/>
          <w:trHeight w:val="270"/>
        </w:trPr>
        <w:tc>
          <w:tcPr>
            <w:tcW w:w="2429" w:type="dxa"/>
            <w:vAlign w:val="bottom"/>
          </w:tcPr>
          <w:p w14:paraId="456FBBFA" w14:textId="77777777" w:rsidR="00DC4C04" w:rsidRPr="008B023C" w:rsidRDefault="00DC4C04" w:rsidP="00DC4C04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อคริลิค ไฟเบอร์</w:t>
            </w:r>
          </w:p>
          <w:p w14:paraId="6A8B3E15" w14:textId="77777777" w:rsidR="00DC4C04" w:rsidRPr="008B023C" w:rsidRDefault="00DC4C04" w:rsidP="00DC4C0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1619" w:type="dxa"/>
            <w:vAlign w:val="bottom"/>
          </w:tcPr>
          <w:p w14:paraId="7AD9AAC7" w14:textId="77777777" w:rsidR="00DC4C04" w:rsidRPr="008B023C" w:rsidRDefault="00DC4C04" w:rsidP="00DC4C0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ผลิตเส้นใยสังเคราะห์</w:t>
            </w:r>
          </w:p>
        </w:tc>
        <w:tc>
          <w:tcPr>
            <w:tcW w:w="990" w:type="dxa"/>
            <w:vAlign w:val="bottom"/>
          </w:tcPr>
          <w:p w14:paraId="0B799DDD" w14:textId="77777777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vAlign w:val="bottom"/>
          </w:tcPr>
          <w:p w14:paraId="53A9EDA4" w14:textId="5955D1FB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184" w:type="dxa"/>
            <w:vAlign w:val="bottom"/>
          </w:tcPr>
          <w:p w14:paraId="390E9BEC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080836E" w14:textId="6F49E388" w:rsidR="00DC4C04" w:rsidRPr="008B023C" w:rsidRDefault="00DC4C04" w:rsidP="00DC4C0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30.00</w:t>
            </w:r>
          </w:p>
        </w:tc>
        <w:tc>
          <w:tcPr>
            <w:tcW w:w="178" w:type="dxa"/>
            <w:vAlign w:val="bottom"/>
          </w:tcPr>
          <w:p w14:paraId="5D3ECC81" w14:textId="77777777" w:rsidR="00DC4C04" w:rsidRPr="008B023C" w:rsidRDefault="00DC4C04" w:rsidP="00DC4C0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4D385DE2" w14:textId="494B44AA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0" w:type="dxa"/>
            <w:vAlign w:val="bottom"/>
          </w:tcPr>
          <w:p w14:paraId="0676976C" w14:textId="77777777" w:rsidR="00DC4C04" w:rsidRPr="008B023C" w:rsidRDefault="00DC4C04" w:rsidP="00DC4C0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9BC86E" w14:textId="08CF18F5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713</w:t>
            </w:r>
          </w:p>
        </w:tc>
        <w:tc>
          <w:tcPr>
            <w:tcW w:w="180" w:type="dxa"/>
            <w:vAlign w:val="bottom"/>
          </w:tcPr>
          <w:p w14:paraId="0964CE4D" w14:textId="77777777" w:rsidR="00DC4C04" w:rsidRPr="008B023C" w:rsidRDefault="00DC4C04" w:rsidP="00DC4C0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B4B0522" w14:textId="0C2A5533" w:rsidR="00DC4C04" w:rsidRPr="008B023C" w:rsidRDefault="00DC4C04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  <w:vAlign w:val="bottom"/>
          </w:tcPr>
          <w:p w14:paraId="0810ED27" w14:textId="77777777" w:rsidR="00DC4C04" w:rsidRPr="008B023C" w:rsidRDefault="00DC4C04" w:rsidP="00DC4C04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C66B821" w14:textId="24715B2B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  <w:vAlign w:val="bottom"/>
          </w:tcPr>
          <w:p w14:paraId="5BB27DFD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9982EFF" w14:textId="266DAE5C" w:rsidR="00DC4C04" w:rsidRPr="004B1DD9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E4FCF8C" w14:textId="77777777" w:rsidR="00DC4C04" w:rsidRPr="008B023C" w:rsidRDefault="00DC4C04" w:rsidP="00DC4C04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26D9D858" w14:textId="06542BA1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29D0E61C" w14:textId="77777777" w:rsidR="00DC4C04" w:rsidRPr="008B023C" w:rsidRDefault="00DC4C04" w:rsidP="00DC4C0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4D8170" w14:textId="2480133D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80" w:type="dxa"/>
          </w:tcPr>
          <w:p w14:paraId="10571D14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4174E9B" w14:textId="2CACAB60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407</w:t>
            </w:r>
          </w:p>
        </w:tc>
        <w:tc>
          <w:tcPr>
            <w:tcW w:w="178" w:type="dxa"/>
          </w:tcPr>
          <w:p w14:paraId="459A028A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4E6B5484" w14:textId="01C7994D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69639F4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C39EBA1" w14:textId="7A8FDF34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4C04" w:rsidRPr="00A06881" w14:paraId="092B6154" w14:textId="77777777" w:rsidTr="00FB06E2">
        <w:trPr>
          <w:cantSplit/>
          <w:trHeight w:val="270"/>
        </w:trPr>
        <w:tc>
          <w:tcPr>
            <w:tcW w:w="2429" w:type="dxa"/>
            <w:vAlign w:val="bottom"/>
          </w:tcPr>
          <w:p w14:paraId="6623D71B" w14:textId="77777777" w:rsidR="00DC4C04" w:rsidRPr="008B023C" w:rsidRDefault="00DC4C04" w:rsidP="00DC4C04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คาร์บอน</w:t>
            </w:r>
          </w:p>
          <w:p w14:paraId="088C53C6" w14:textId="48964002" w:rsidR="00DC4C04" w:rsidRPr="008B023C" w:rsidRDefault="00DC4C04" w:rsidP="00FB06E2">
            <w:pPr>
              <w:tabs>
                <w:tab w:val="clear" w:pos="454"/>
                <w:tab w:val="left" w:pos="551"/>
              </w:tabs>
              <w:ind w:left="11" w:hanging="11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ไทยแลนด์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) จำกัด</w:t>
            </w:r>
            <w:r w:rsidR="00FB06E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(มหาชน)</w:t>
            </w:r>
          </w:p>
        </w:tc>
        <w:tc>
          <w:tcPr>
            <w:tcW w:w="1619" w:type="dxa"/>
            <w:vAlign w:val="bottom"/>
          </w:tcPr>
          <w:p w14:paraId="0A76929F" w14:textId="77777777" w:rsidR="00DC4C04" w:rsidRPr="008B023C" w:rsidRDefault="00DC4C04" w:rsidP="00DC4C0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ผลิตผงเขม่าดำ</w:t>
            </w:r>
          </w:p>
        </w:tc>
        <w:tc>
          <w:tcPr>
            <w:tcW w:w="990" w:type="dxa"/>
            <w:vAlign w:val="bottom"/>
          </w:tcPr>
          <w:p w14:paraId="01E3A061" w14:textId="77777777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vAlign w:val="bottom"/>
          </w:tcPr>
          <w:p w14:paraId="148C48B6" w14:textId="4C657482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184" w:type="dxa"/>
            <w:vAlign w:val="bottom"/>
          </w:tcPr>
          <w:p w14:paraId="64CE2CAF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49519C1" w14:textId="33CEFB3B" w:rsidR="00DC4C04" w:rsidRPr="008B023C" w:rsidRDefault="00DC4C04" w:rsidP="00DC4C0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24.98</w:t>
            </w:r>
          </w:p>
        </w:tc>
        <w:tc>
          <w:tcPr>
            <w:tcW w:w="178" w:type="dxa"/>
            <w:vAlign w:val="bottom"/>
          </w:tcPr>
          <w:p w14:paraId="7709D554" w14:textId="77777777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125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4F49FE03" w14:textId="67961C33" w:rsidR="00DC4C04" w:rsidRPr="008B023C" w:rsidRDefault="00DC4C04" w:rsidP="00DC4C04">
            <w:pPr>
              <w:tabs>
                <w:tab w:val="clear" w:pos="227"/>
                <w:tab w:val="clear" w:pos="454"/>
                <w:tab w:val="left" w:pos="199"/>
                <w:tab w:val="left" w:pos="283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80" w:type="dxa"/>
            <w:vAlign w:val="bottom"/>
          </w:tcPr>
          <w:p w14:paraId="64A294BA" w14:textId="77777777" w:rsidR="00DC4C04" w:rsidRPr="008B023C" w:rsidRDefault="00DC4C04" w:rsidP="00DC4C0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308307" w14:textId="0C007940" w:rsidR="00DC4C04" w:rsidRPr="008B023C" w:rsidRDefault="00DC4C04" w:rsidP="00DC4C04">
            <w:pPr>
              <w:tabs>
                <w:tab w:val="clear" w:pos="227"/>
                <w:tab w:val="clear" w:pos="454"/>
                <w:tab w:val="left" w:pos="199"/>
                <w:tab w:val="left" w:pos="283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300</w:t>
            </w:r>
          </w:p>
        </w:tc>
        <w:tc>
          <w:tcPr>
            <w:tcW w:w="180" w:type="dxa"/>
            <w:vAlign w:val="bottom"/>
          </w:tcPr>
          <w:p w14:paraId="7C1F8D1D" w14:textId="77777777" w:rsidR="00DC4C04" w:rsidRPr="008B023C" w:rsidRDefault="00DC4C04" w:rsidP="00DC4C0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1758F1D" w14:textId="4F134404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708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  <w:vAlign w:val="bottom"/>
          </w:tcPr>
          <w:p w14:paraId="760035DB" w14:textId="77777777" w:rsidR="00DC4C04" w:rsidRPr="008B023C" w:rsidRDefault="00DC4C04" w:rsidP="00DC4C04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11F0919" w14:textId="7B3F4E6A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  <w:vAlign w:val="bottom"/>
          </w:tcPr>
          <w:p w14:paraId="1EACC559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51BA2D3" w14:textId="58C6B944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0426688" w14:textId="77777777" w:rsidR="00DC4C04" w:rsidRPr="004B1DD9" w:rsidRDefault="00DC4C04" w:rsidP="00DC4C04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3E646AE3" w14:textId="214BAD4D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F8BC5C4" w14:textId="77777777" w:rsidR="00DC4C04" w:rsidRPr="008B023C" w:rsidRDefault="00DC4C04" w:rsidP="00DC4C0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D656D7E" w14:textId="606ED616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80" w:type="dxa"/>
          </w:tcPr>
          <w:p w14:paraId="0CF22FDF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63F02CF6" w14:textId="220E29EC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 236</w:t>
            </w:r>
          </w:p>
        </w:tc>
        <w:tc>
          <w:tcPr>
            <w:tcW w:w="178" w:type="dxa"/>
          </w:tcPr>
          <w:p w14:paraId="45CA5668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27264B40" w14:textId="3631231C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  <w:tab w:val="left" w:pos="363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82" w:type="dxa"/>
            <w:vAlign w:val="bottom"/>
          </w:tcPr>
          <w:p w14:paraId="03218CE0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92630D0" w14:textId="5CDD4F14" w:rsidR="00DC4C04" w:rsidRPr="008B023C" w:rsidRDefault="00DC4C04" w:rsidP="00DC4C04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</w:t>
            </w:r>
          </w:p>
        </w:tc>
      </w:tr>
      <w:tr w:rsidR="00DC4C04" w:rsidRPr="00A06881" w14:paraId="2661D7C4" w14:textId="77777777" w:rsidTr="00FB06E2">
        <w:trPr>
          <w:cantSplit/>
          <w:trHeight w:val="594"/>
        </w:trPr>
        <w:tc>
          <w:tcPr>
            <w:tcW w:w="2429" w:type="dxa"/>
            <w:vAlign w:val="bottom"/>
          </w:tcPr>
          <w:p w14:paraId="52C95D14" w14:textId="77777777" w:rsidR="00DC4C04" w:rsidRPr="008B023C" w:rsidRDefault="00DC4C04" w:rsidP="00DC4C0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ไทย โพลีฟอสเฟต</w:t>
            </w:r>
          </w:p>
          <w:p w14:paraId="12049A3E" w14:textId="77777777" w:rsidR="00DC4C04" w:rsidRPr="008B023C" w:rsidRDefault="00DC4C04" w:rsidP="00DC4C0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และเคมีภัณฑ์ จำกัด</w:t>
            </w:r>
          </w:p>
        </w:tc>
        <w:tc>
          <w:tcPr>
            <w:tcW w:w="1619" w:type="dxa"/>
            <w:vAlign w:val="bottom"/>
          </w:tcPr>
          <w:p w14:paraId="559DE50F" w14:textId="77777777" w:rsidR="00DC4C04" w:rsidRPr="008B023C" w:rsidRDefault="00DC4C04" w:rsidP="00DC4C0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990" w:type="dxa"/>
            <w:vAlign w:val="bottom"/>
          </w:tcPr>
          <w:p w14:paraId="2569548E" w14:textId="77777777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ไทย</w:t>
            </w:r>
          </w:p>
        </w:tc>
        <w:tc>
          <w:tcPr>
            <w:tcW w:w="806" w:type="dxa"/>
            <w:vAlign w:val="bottom"/>
          </w:tcPr>
          <w:p w14:paraId="54DD98D6" w14:textId="6B336F66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4" w:type="dxa"/>
            <w:vAlign w:val="bottom"/>
          </w:tcPr>
          <w:p w14:paraId="543D2DFF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4A1A6AD3" w14:textId="6CD711AD" w:rsidR="00DC4C04" w:rsidRPr="008B023C" w:rsidRDefault="00DC4C04" w:rsidP="00DC4C0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78" w:type="dxa"/>
            <w:vAlign w:val="bottom"/>
          </w:tcPr>
          <w:p w14:paraId="7280FCA9" w14:textId="77777777" w:rsidR="00DC4C04" w:rsidRPr="008B023C" w:rsidRDefault="00DC4C04" w:rsidP="00DC4C0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5969E1B2" w14:textId="04C4C6B1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  <w:vAlign w:val="bottom"/>
          </w:tcPr>
          <w:p w14:paraId="4E043EB5" w14:textId="77777777" w:rsidR="00DC4C04" w:rsidRPr="008B023C" w:rsidRDefault="00DC4C04" w:rsidP="00DC4C0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E685D1" w14:textId="50C033E9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125</w:t>
            </w:r>
          </w:p>
        </w:tc>
        <w:tc>
          <w:tcPr>
            <w:tcW w:w="180" w:type="dxa"/>
            <w:vAlign w:val="bottom"/>
          </w:tcPr>
          <w:p w14:paraId="0DA85129" w14:textId="77777777" w:rsidR="00DC4C04" w:rsidRPr="008B023C" w:rsidRDefault="00DC4C04" w:rsidP="00DC4C0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D3E4825" w14:textId="31253A07" w:rsidR="00DC4C04" w:rsidRPr="008B023C" w:rsidRDefault="00DC4C04" w:rsidP="00DC4C04">
            <w:pPr>
              <w:tabs>
                <w:tab w:val="clear" w:pos="227"/>
                <w:tab w:val="clear" w:pos="454"/>
                <w:tab w:val="clear" w:pos="680"/>
                <w:tab w:val="left" w:pos="102"/>
                <w:tab w:val="left" w:pos="271"/>
                <w:tab w:val="left" w:pos="360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29627A66" w14:textId="77777777" w:rsidR="00DC4C04" w:rsidRPr="008B023C" w:rsidRDefault="00DC4C04" w:rsidP="00DC4C04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1FE756B" w14:textId="6FE7222C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59EB65F5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6B34AE9" w14:textId="5ABE483C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74D9D7F" w14:textId="77777777" w:rsidR="00DC4C04" w:rsidRPr="008B023C" w:rsidRDefault="00DC4C04" w:rsidP="00DC4C0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179FC43E" w14:textId="21D34ED0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2E16192" w14:textId="77777777" w:rsidR="00DC4C04" w:rsidRPr="008B023C" w:rsidRDefault="00DC4C04" w:rsidP="00DC4C0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7382D5A" w14:textId="1717FC69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80" w:type="dxa"/>
            <w:vAlign w:val="bottom"/>
          </w:tcPr>
          <w:p w14:paraId="6D1791F5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4B57CBEB" w14:textId="6834B31D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78" w:type="dxa"/>
          </w:tcPr>
          <w:p w14:paraId="6CABD7AC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7130C3B0" w14:textId="771EBAFF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8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82" w:type="dxa"/>
            <w:vAlign w:val="bottom"/>
          </w:tcPr>
          <w:p w14:paraId="76D029A6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ADAC91B" w14:textId="0D040119" w:rsidR="00DC4C04" w:rsidRPr="008B023C" w:rsidRDefault="00DC4C04" w:rsidP="00DC4C04">
            <w:pPr>
              <w:tabs>
                <w:tab w:val="clear" w:pos="454"/>
                <w:tab w:val="clear" w:pos="680"/>
                <w:tab w:val="decimal" w:pos="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DC4C04" w:rsidRPr="00A06881" w14:paraId="5E41BADF" w14:textId="77777777" w:rsidTr="00FB06E2">
        <w:trPr>
          <w:cantSplit/>
          <w:trHeight w:val="270"/>
        </w:trPr>
        <w:tc>
          <w:tcPr>
            <w:tcW w:w="2429" w:type="dxa"/>
            <w:vAlign w:val="bottom"/>
          </w:tcPr>
          <w:p w14:paraId="129F5492" w14:textId="77777777" w:rsidR="00DC4C04" w:rsidRPr="008B023C" w:rsidRDefault="00DC4C04" w:rsidP="00DC4C04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เบอร์ล่า จิงเว่ย์</w:t>
            </w:r>
          </w:p>
          <w:p w14:paraId="057C1AC4" w14:textId="77777777" w:rsidR="00DC4C04" w:rsidRPr="008B023C" w:rsidRDefault="00DC4C04" w:rsidP="00DC4C0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ไฟเบอร์ จำกัด</w:t>
            </w:r>
          </w:p>
        </w:tc>
        <w:tc>
          <w:tcPr>
            <w:tcW w:w="1619" w:type="dxa"/>
            <w:vAlign w:val="bottom"/>
          </w:tcPr>
          <w:p w14:paraId="051B8DC0" w14:textId="300F3E18" w:rsidR="00DC4C04" w:rsidRPr="008B023C" w:rsidRDefault="00DC4C04" w:rsidP="00E053F5">
            <w:pPr>
              <w:tabs>
                <w:tab w:val="clear" w:pos="227"/>
                <w:tab w:val="left" w:pos="190"/>
                <w:tab w:val="left" w:pos="2160"/>
                <w:tab w:val="right" w:pos="6480"/>
                <w:tab w:val="right" w:pos="8640"/>
              </w:tabs>
              <w:spacing w:line="340" w:lineRule="exact"/>
              <w:ind w:left="102" w:right="-171" w:hanging="10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E053F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เรยอน</w:t>
            </w:r>
          </w:p>
        </w:tc>
        <w:tc>
          <w:tcPr>
            <w:tcW w:w="990" w:type="dxa"/>
            <w:vAlign w:val="bottom"/>
          </w:tcPr>
          <w:p w14:paraId="0D19A93D" w14:textId="77777777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จีน</w:t>
            </w:r>
          </w:p>
        </w:tc>
        <w:tc>
          <w:tcPr>
            <w:tcW w:w="806" w:type="dxa"/>
            <w:vAlign w:val="bottom"/>
          </w:tcPr>
          <w:p w14:paraId="2C7E3C43" w14:textId="2F458388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184" w:type="dxa"/>
            <w:vAlign w:val="bottom"/>
          </w:tcPr>
          <w:p w14:paraId="01DAAB8A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3CF36E67" w14:textId="2A8C6937" w:rsidR="00DC4C04" w:rsidRPr="008B023C" w:rsidRDefault="00DC4C04" w:rsidP="00DC4C0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42.53</w:t>
            </w:r>
          </w:p>
        </w:tc>
        <w:tc>
          <w:tcPr>
            <w:tcW w:w="178" w:type="dxa"/>
            <w:vAlign w:val="bottom"/>
          </w:tcPr>
          <w:p w14:paraId="61DF31C5" w14:textId="77777777" w:rsidR="00DC4C04" w:rsidRPr="008B023C" w:rsidRDefault="00DC4C04" w:rsidP="00DC4C0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4A8546EE" w14:textId="0C0738F0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RMB 655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75FEF5AB" w14:textId="77777777" w:rsidR="00DC4C04" w:rsidRPr="008B023C" w:rsidRDefault="00DC4C04" w:rsidP="00DC4C0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1239FD3" w14:textId="6CE41CEC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RMB 655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5EB7417C" w14:textId="77777777" w:rsidR="00DC4C04" w:rsidRPr="008B023C" w:rsidRDefault="00DC4C04" w:rsidP="00DC4C0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758181A" w14:textId="7C2FD995" w:rsidR="00DC4C04" w:rsidRPr="008B023C" w:rsidRDefault="00DC4C04" w:rsidP="00DC4C04">
            <w:pPr>
              <w:tabs>
                <w:tab w:val="clear" w:pos="227"/>
                <w:tab w:val="clear" w:pos="454"/>
                <w:tab w:val="clear" w:pos="680"/>
                <w:tab w:val="left" w:pos="102"/>
                <w:tab w:val="left" w:pos="271"/>
                <w:tab w:val="left" w:pos="360"/>
              </w:tabs>
              <w:spacing w:line="320" w:lineRule="exact"/>
              <w:ind w:left="-719" w:right="98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49A1600E" w14:textId="77777777" w:rsidR="00DC4C04" w:rsidRPr="008B023C" w:rsidRDefault="00DC4C04" w:rsidP="00DC4C04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4EEEE548" w14:textId="35732E7F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3DDEE016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A47792C" w14:textId="50E5FA2A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130043E9" w14:textId="77777777" w:rsidR="00DC4C04" w:rsidRPr="008B023C" w:rsidRDefault="00DC4C04" w:rsidP="00DC4C04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0C39FA98" w14:textId="43145E93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75BA8FD" w14:textId="77777777" w:rsidR="00DC4C04" w:rsidRPr="008B023C" w:rsidRDefault="00DC4C04" w:rsidP="00DC4C0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74F4E7F" w14:textId="0E3B09A3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80" w:type="dxa"/>
            <w:vAlign w:val="bottom"/>
          </w:tcPr>
          <w:p w14:paraId="19355E81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DA1C4FD" w14:textId="45A11A49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1,388</w:t>
            </w:r>
          </w:p>
        </w:tc>
        <w:tc>
          <w:tcPr>
            <w:tcW w:w="178" w:type="dxa"/>
          </w:tcPr>
          <w:p w14:paraId="4F319DC2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2883173C" w14:textId="70F8C71D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7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481F1C02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6C824FF1" w14:textId="4DC9A888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4C04" w:rsidRPr="006E086F" w14:paraId="74CF35E1" w14:textId="77777777" w:rsidTr="00FB06E2">
        <w:trPr>
          <w:cantSplit/>
          <w:trHeight w:val="270"/>
        </w:trPr>
        <w:tc>
          <w:tcPr>
            <w:tcW w:w="2429" w:type="dxa"/>
            <w:vAlign w:val="bottom"/>
          </w:tcPr>
          <w:p w14:paraId="1AAAF3A0" w14:textId="77777777" w:rsidR="00DC4C04" w:rsidRPr="008B023C" w:rsidRDefault="00DC4C04" w:rsidP="00DC4C0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บริษัท อดิตยา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กรุ๊ป</w:t>
            </w:r>
            <w:r w:rsidRPr="008B023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เอบี</w:t>
            </w:r>
          </w:p>
        </w:tc>
        <w:tc>
          <w:tcPr>
            <w:tcW w:w="1619" w:type="dxa"/>
            <w:vAlign w:val="bottom"/>
          </w:tcPr>
          <w:p w14:paraId="2B510935" w14:textId="77777777" w:rsidR="00DC4C04" w:rsidRPr="008B023C" w:rsidRDefault="00DC4C04" w:rsidP="00DC4C0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บริษัทเพื่อการลงทุน</w:t>
            </w:r>
          </w:p>
        </w:tc>
        <w:tc>
          <w:tcPr>
            <w:tcW w:w="990" w:type="dxa"/>
            <w:vAlign w:val="bottom"/>
          </w:tcPr>
          <w:p w14:paraId="5EDB060D" w14:textId="77777777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สวีเดน</w:t>
            </w:r>
          </w:p>
        </w:tc>
        <w:tc>
          <w:tcPr>
            <w:tcW w:w="806" w:type="dxa"/>
            <w:vAlign w:val="bottom"/>
          </w:tcPr>
          <w:p w14:paraId="13840BB9" w14:textId="18D3CC67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2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4" w:type="dxa"/>
            <w:vAlign w:val="bottom"/>
          </w:tcPr>
          <w:p w14:paraId="4BC27A5E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EDD50E5" w14:textId="787F5E70" w:rsidR="00DC4C04" w:rsidRPr="008B023C" w:rsidRDefault="00DC4C04" w:rsidP="00DC4C04">
            <w:pPr>
              <w:spacing w:line="32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78" w:type="dxa"/>
            <w:vAlign w:val="bottom"/>
          </w:tcPr>
          <w:p w14:paraId="0B755EDA" w14:textId="77777777" w:rsidR="00DC4C04" w:rsidRPr="008B023C" w:rsidRDefault="00DC4C04" w:rsidP="00DC4C0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30C475D6" w14:textId="64252930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SEK 0.05</w:t>
            </w:r>
            <w:r w:rsidR="00FB06E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7BE965C2" w14:textId="77777777" w:rsidR="00DC4C04" w:rsidRPr="008B023C" w:rsidRDefault="00DC4C04" w:rsidP="00DC4C0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3F1CD92" w14:textId="738AA2A0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SEK 0.05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2E682AE3" w14:textId="77777777" w:rsidR="00DC4C04" w:rsidRPr="008B023C" w:rsidRDefault="00DC4C04" w:rsidP="00DC4C0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D421FED" w14:textId="52BB2E6D" w:rsidR="00DC4C04" w:rsidRPr="008B023C" w:rsidRDefault="00DC4C04" w:rsidP="00DC4C04">
            <w:pPr>
              <w:tabs>
                <w:tab w:val="clear" w:pos="227"/>
                <w:tab w:val="clear" w:pos="454"/>
                <w:tab w:val="clear" w:pos="680"/>
                <w:tab w:val="left" w:pos="102"/>
                <w:tab w:val="left" w:pos="288"/>
                <w:tab w:val="left" w:pos="360"/>
              </w:tabs>
              <w:spacing w:line="320" w:lineRule="exact"/>
              <w:ind w:left="-719"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1CCFC2A8" w14:textId="77777777" w:rsidR="00DC4C04" w:rsidRPr="008B023C" w:rsidRDefault="00DC4C04" w:rsidP="00DC4C04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96B6EBC" w14:textId="0355C636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59841BFB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C32456C" w14:textId="21BB0B54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6F9E26E2" w14:textId="77777777" w:rsidR="00DC4C04" w:rsidRPr="004B1DD9" w:rsidRDefault="00DC4C04" w:rsidP="00DC4C04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2146A676" w14:textId="7AA865E6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4687460E" w14:textId="77777777" w:rsidR="00DC4C04" w:rsidRPr="008B023C" w:rsidRDefault="00DC4C04" w:rsidP="00DC4C0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6CC82C" w14:textId="09ED5C41" w:rsidR="00DC4C04" w:rsidRPr="008B023C" w:rsidRDefault="00DC4C04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9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80" w:type="dxa"/>
            <w:vAlign w:val="bottom"/>
          </w:tcPr>
          <w:p w14:paraId="0C86D6C5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5E38C37E" w14:textId="7E365266" w:rsidR="00DC4C04" w:rsidRPr="008B023C" w:rsidRDefault="00DC4C04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1,824</w:t>
            </w:r>
          </w:p>
        </w:tc>
        <w:tc>
          <w:tcPr>
            <w:tcW w:w="178" w:type="dxa"/>
          </w:tcPr>
          <w:p w14:paraId="25C88420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1E480884" w14:textId="12FB94C1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4C7B8333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39650DCD" w14:textId="34C87136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C4C04" w:rsidRPr="006E086F" w14:paraId="6576E8E5" w14:textId="77777777" w:rsidTr="00FB06E2">
        <w:trPr>
          <w:cantSplit/>
          <w:trHeight w:val="270"/>
        </w:trPr>
        <w:tc>
          <w:tcPr>
            <w:tcW w:w="2429" w:type="dxa"/>
            <w:vAlign w:val="bottom"/>
          </w:tcPr>
          <w:p w14:paraId="4C52F2B9" w14:textId="5208A2D9" w:rsidR="00DC4C04" w:rsidRPr="008B023C" w:rsidRDefault="00DC4C04" w:rsidP="00DC4C0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619" w:type="dxa"/>
            <w:vAlign w:val="bottom"/>
          </w:tcPr>
          <w:p w14:paraId="253671F5" w14:textId="0433CB3D" w:rsidR="00DC4C04" w:rsidRPr="008B023C" w:rsidRDefault="00DC4C04" w:rsidP="00DC4C0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4BE9A2C" w14:textId="05FE3494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0F2D5F7B" w14:textId="5D83025B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5AB4AED3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60A3B6E2" w14:textId="3ADA2324" w:rsidR="00DC4C04" w:rsidRPr="008B023C" w:rsidRDefault="00DC4C04" w:rsidP="00DC4C0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3ABDAF7" w14:textId="77777777" w:rsidR="00DC4C04" w:rsidRPr="008B023C" w:rsidRDefault="00DC4C04" w:rsidP="00DC4C0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72FBE78E" w14:textId="51797068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4EF2AC5" w14:textId="77777777" w:rsidR="00DC4C04" w:rsidRPr="008B023C" w:rsidRDefault="00DC4C04" w:rsidP="00DC4C0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48AEE5" w14:textId="19E71766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D6A4D2D" w14:textId="77777777" w:rsidR="00DC4C04" w:rsidRPr="008B023C" w:rsidRDefault="00DC4C04" w:rsidP="00DC4C0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021F83DB" w14:textId="050E8A95" w:rsidR="00DC4C04" w:rsidRPr="008B023C" w:rsidRDefault="00DC4C04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120722" w14:textId="77777777" w:rsidR="00DC4C04" w:rsidRPr="008B023C" w:rsidRDefault="00DC4C04" w:rsidP="00DC4C04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64A85B06" w14:textId="1E5A30CA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9B8E473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520DF81" w14:textId="7330487F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92B1587" w14:textId="77777777" w:rsidR="00DC4C04" w:rsidRPr="004B1DD9" w:rsidRDefault="00DC4C04" w:rsidP="00DC4C04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14E5C8B1" w14:textId="49D10817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22767E5D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E50F050" w14:textId="362F25FC" w:rsidR="00DC4C04" w:rsidRPr="008B023C" w:rsidRDefault="00DC4C04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498654DE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ADE63BF" w14:textId="6E2C57BF" w:rsidR="00DC4C04" w:rsidRPr="008B023C" w:rsidRDefault="00DC4C04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397CDA5E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122007E1" w14:textId="3F4A7382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1DAFBE8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8FEE3D2" w14:textId="3C9B1474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06E2" w:rsidRPr="006E086F" w14:paraId="72A705DE" w14:textId="77777777" w:rsidTr="00FB06E2">
        <w:trPr>
          <w:cantSplit/>
          <w:trHeight w:val="270"/>
        </w:trPr>
        <w:tc>
          <w:tcPr>
            <w:tcW w:w="2429" w:type="dxa"/>
            <w:vAlign w:val="bottom"/>
          </w:tcPr>
          <w:p w14:paraId="65C1EF97" w14:textId="77777777" w:rsidR="00FB06E2" w:rsidRPr="008B023C" w:rsidRDefault="00FB06E2" w:rsidP="00DC4C0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</w:p>
        </w:tc>
        <w:tc>
          <w:tcPr>
            <w:tcW w:w="1619" w:type="dxa"/>
            <w:vAlign w:val="bottom"/>
          </w:tcPr>
          <w:p w14:paraId="5C115CD4" w14:textId="77777777" w:rsidR="00FB06E2" w:rsidRPr="008B023C" w:rsidRDefault="00FB06E2" w:rsidP="00DC4C0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1231D37" w14:textId="77777777" w:rsidR="00FB06E2" w:rsidRPr="008B023C" w:rsidRDefault="00FB06E2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5B24858B" w14:textId="77777777" w:rsidR="00FB06E2" w:rsidRPr="008B023C" w:rsidRDefault="00FB06E2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2324190A" w14:textId="77777777" w:rsidR="00FB06E2" w:rsidRPr="008B023C" w:rsidRDefault="00FB06E2" w:rsidP="00DC4C0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3AE14B8E" w14:textId="77777777" w:rsidR="00FB06E2" w:rsidRPr="008B023C" w:rsidRDefault="00FB06E2" w:rsidP="00DC4C0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01C65E4" w14:textId="77777777" w:rsidR="00FB06E2" w:rsidRPr="008B023C" w:rsidRDefault="00FB06E2" w:rsidP="00DC4C0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0C7DDDD5" w14:textId="77777777" w:rsidR="00FB06E2" w:rsidRPr="008B023C" w:rsidRDefault="00FB06E2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3B3ED8C" w14:textId="77777777" w:rsidR="00FB06E2" w:rsidRPr="008B023C" w:rsidRDefault="00FB06E2" w:rsidP="00DC4C0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AD0467" w14:textId="77777777" w:rsidR="00FB06E2" w:rsidRPr="008B023C" w:rsidRDefault="00FB06E2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08EB683" w14:textId="77777777" w:rsidR="00FB06E2" w:rsidRPr="008B023C" w:rsidRDefault="00FB06E2" w:rsidP="00DC4C0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5DFCAA49" w14:textId="77777777" w:rsidR="00FB06E2" w:rsidRPr="008B023C" w:rsidRDefault="00FB06E2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11DA589" w14:textId="77777777" w:rsidR="00FB06E2" w:rsidRPr="008B023C" w:rsidRDefault="00FB06E2" w:rsidP="00DC4C04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9644BA4" w14:textId="77777777" w:rsidR="00FB06E2" w:rsidRPr="008B023C" w:rsidRDefault="00FB06E2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7B6A860" w14:textId="77777777" w:rsidR="00FB06E2" w:rsidRPr="008B023C" w:rsidRDefault="00FB06E2" w:rsidP="00DC4C0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5661D88" w14:textId="77777777" w:rsidR="00FB06E2" w:rsidRPr="008B023C" w:rsidRDefault="00FB06E2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398795CA" w14:textId="77777777" w:rsidR="00FB06E2" w:rsidRPr="004B1DD9" w:rsidRDefault="00FB06E2" w:rsidP="00DC4C04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218A46BE" w14:textId="77777777" w:rsidR="00FB06E2" w:rsidRPr="008B023C" w:rsidRDefault="00FB06E2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50C8B120" w14:textId="77777777" w:rsidR="00FB06E2" w:rsidRPr="008B023C" w:rsidRDefault="00FB06E2" w:rsidP="00DC4C0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E400B1E" w14:textId="77777777" w:rsidR="00FB06E2" w:rsidRPr="008B023C" w:rsidRDefault="00FB06E2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vAlign w:val="bottom"/>
          </w:tcPr>
          <w:p w14:paraId="39F7465B" w14:textId="77777777" w:rsidR="00FB06E2" w:rsidRPr="008B023C" w:rsidRDefault="00FB06E2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5E52DD56" w14:textId="77777777" w:rsidR="00FB06E2" w:rsidRPr="008B023C" w:rsidRDefault="00FB06E2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2C0202A3" w14:textId="77777777" w:rsidR="00FB06E2" w:rsidRPr="008B023C" w:rsidRDefault="00FB06E2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642BEB3F" w14:textId="77777777" w:rsidR="00FB06E2" w:rsidRPr="008B023C" w:rsidRDefault="00FB06E2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03ECCD65" w14:textId="77777777" w:rsidR="00FB06E2" w:rsidRPr="008B023C" w:rsidRDefault="00FB06E2" w:rsidP="00DC4C0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2E9058AF" w14:textId="77777777" w:rsidR="00FB06E2" w:rsidRPr="008B023C" w:rsidRDefault="00FB06E2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4C04" w:rsidRPr="006E086F" w14:paraId="750E2C0F" w14:textId="77777777" w:rsidTr="00FB06E2">
        <w:trPr>
          <w:cantSplit/>
          <w:trHeight w:val="270"/>
        </w:trPr>
        <w:tc>
          <w:tcPr>
            <w:tcW w:w="2429" w:type="dxa"/>
            <w:vAlign w:val="bottom"/>
          </w:tcPr>
          <w:p w14:paraId="14608727" w14:textId="5A29B50B" w:rsidR="00DC4C04" w:rsidRPr="008B023C" w:rsidRDefault="00DC4C04" w:rsidP="00DC4C0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บริษัทร่วม (ต่อ)</w:t>
            </w:r>
          </w:p>
        </w:tc>
        <w:tc>
          <w:tcPr>
            <w:tcW w:w="1619" w:type="dxa"/>
            <w:vAlign w:val="bottom"/>
          </w:tcPr>
          <w:p w14:paraId="562D9A77" w14:textId="77777777" w:rsidR="00DC4C04" w:rsidRPr="008B023C" w:rsidRDefault="00DC4C04" w:rsidP="00DC4C04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2E8BA305" w14:textId="77777777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06" w:type="dxa"/>
            <w:vAlign w:val="bottom"/>
          </w:tcPr>
          <w:p w14:paraId="3DF9BDD9" w14:textId="77777777" w:rsidR="00DC4C04" w:rsidRPr="008B023C" w:rsidRDefault="00DC4C04" w:rsidP="00DC4C04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30F50F2A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</w:tcPr>
          <w:p w14:paraId="44539639" w14:textId="77777777" w:rsidR="00DC4C04" w:rsidRPr="008B023C" w:rsidRDefault="00DC4C04" w:rsidP="00DC4C04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55B6EBFC" w14:textId="77777777" w:rsidR="00DC4C04" w:rsidRPr="008B023C" w:rsidRDefault="00DC4C04" w:rsidP="00DC4C04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</w:tcPr>
          <w:p w14:paraId="6588163C" w14:textId="77777777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0C9E705" w14:textId="77777777" w:rsidR="00DC4C04" w:rsidRPr="008B023C" w:rsidRDefault="00DC4C04" w:rsidP="00DC4C04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B081E2" w14:textId="77777777" w:rsidR="00DC4C04" w:rsidRPr="008B023C" w:rsidRDefault="00DC4C04" w:rsidP="00DC4C04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A73977D" w14:textId="77777777" w:rsidR="00DC4C04" w:rsidRPr="008B023C" w:rsidRDefault="00DC4C04" w:rsidP="00DC4C04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2F876ED4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10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B37B60" w14:textId="77777777" w:rsidR="00DC4C04" w:rsidRPr="008B023C" w:rsidRDefault="00DC4C04" w:rsidP="00DC4C04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5911333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9A7925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62676C2" w14:textId="77777777" w:rsidR="00DC4C04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CA69CAF" w14:textId="77777777" w:rsidR="00DC4C04" w:rsidRPr="004B1DD9" w:rsidRDefault="00DC4C04" w:rsidP="00DC4C04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7ED5C5DB" w14:textId="77777777" w:rsidR="00DC4C04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6A144C0E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7B6ABB3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5E5BA1C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792193F8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8367C18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7D4366E1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DCEAE7E" w14:textId="77777777" w:rsidR="00DC4C04" w:rsidRPr="008B023C" w:rsidRDefault="00DC4C04" w:rsidP="00DC4C04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1D08C8DB" w14:textId="77777777" w:rsidR="00DC4C04" w:rsidRPr="008B023C" w:rsidRDefault="00DC4C04" w:rsidP="00DC4C04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3E12" w:rsidRPr="006E086F" w14:paraId="6CB0F8A7" w14:textId="77777777" w:rsidTr="00FB06E2">
        <w:trPr>
          <w:cantSplit/>
          <w:trHeight w:val="270"/>
        </w:trPr>
        <w:tc>
          <w:tcPr>
            <w:tcW w:w="2429" w:type="dxa"/>
            <w:vAlign w:val="bottom"/>
          </w:tcPr>
          <w:p w14:paraId="6A5315D7" w14:textId="77777777" w:rsidR="00E23E12" w:rsidRPr="008B023C" w:rsidRDefault="00E23E12" w:rsidP="00E23E12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Aditya Birla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Elyaf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Sanayi Ve Ticaret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Anonim</w:t>
            </w:r>
            <w:proofErr w:type="spellEnd"/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proofErr w:type="spellStart"/>
            <w:r w:rsidRPr="008B023C">
              <w:rPr>
                <w:rFonts w:asciiTheme="majorBidi" w:hAnsiTheme="majorBidi" w:cstheme="majorBidi"/>
                <w:sz w:val="26"/>
                <w:szCs w:val="26"/>
              </w:rPr>
              <w:t>Sirketi</w:t>
            </w:r>
            <w:proofErr w:type="spellEnd"/>
          </w:p>
        </w:tc>
        <w:tc>
          <w:tcPr>
            <w:tcW w:w="1619" w:type="dxa"/>
            <w:vAlign w:val="bottom"/>
          </w:tcPr>
          <w:p w14:paraId="1079D27E" w14:textId="77777777" w:rsidR="00E23E12" w:rsidRPr="008B023C" w:rsidRDefault="00E23E12" w:rsidP="00E23E12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right="-171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ผลิตเส้นใยประดิษฐ์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เรยอน</w:t>
            </w:r>
          </w:p>
        </w:tc>
        <w:tc>
          <w:tcPr>
            <w:tcW w:w="990" w:type="dxa"/>
            <w:vAlign w:val="bottom"/>
          </w:tcPr>
          <w:p w14:paraId="2C8CE924" w14:textId="77777777" w:rsidR="00E23E12" w:rsidRPr="008B023C" w:rsidRDefault="00E23E12" w:rsidP="00E23E1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ตุรกี</w:t>
            </w:r>
          </w:p>
        </w:tc>
        <w:tc>
          <w:tcPr>
            <w:tcW w:w="806" w:type="dxa"/>
            <w:vAlign w:val="bottom"/>
          </w:tcPr>
          <w:p w14:paraId="34D8DADA" w14:textId="0AE1F8A3" w:rsidR="00E23E12" w:rsidRPr="008B023C" w:rsidRDefault="00E23E12" w:rsidP="00E23E1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4" w:type="dxa"/>
            <w:vAlign w:val="bottom"/>
          </w:tcPr>
          <w:p w14:paraId="7E50AFB0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870F29D" w14:textId="43B68213" w:rsidR="00E23E12" w:rsidRPr="008B023C" w:rsidRDefault="00E23E12" w:rsidP="00E23E12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78" w:type="dxa"/>
            <w:vAlign w:val="bottom"/>
          </w:tcPr>
          <w:p w14:paraId="20185EA8" w14:textId="77777777" w:rsidR="00E23E12" w:rsidRPr="008B023C" w:rsidRDefault="00E23E12" w:rsidP="00E23E1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61F422FA" w14:textId="630E5F49" w:rsidR="00E23E12" w:rsidRPr="008B023C" w:rsidRDefault="00E23E12" w:rsidP="00E23E1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TRY 0.50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6DEEC9C1" w14:textId="77777777" w:rsidR="00E23E12" w:rsidRPr="008B023C" w:rsidRDefault="00E23E12" w:rsidP="00E23E12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CBED165" w14:textId="5B907AE0" w:rsidR="00E23E12" w:rsidRPr="008B023C" w:rsidRDefault="00E23E12" w:rsidP="00E23E1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TRY 0.50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3F73F944" w14:textId="5C535BA3" w:rsidR="00E23E12" w:rsidRPr="008B023C" w:rsidRDefault="00E23E12" w:rsidP="00E23E1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630" w:type="dxa"/>
            <w:vAlign w:val="bottom"/>
          </w:tcPr>
          <w:p w14:paraId="5F2E7CFE" w14:textId="23669C69" w:rsidR="00E23E12" w:rsidRPr="008B023C" w:rsidRDefault="00E23E12" w:rsidP="00E23E12">
            <w:pPr>
              <w:tabs>
                <w:tab w:val="clear" w:pos="227"/>
                <w:tab w:val="clear" w:pos="454"/>
                <w:tab w:val="clear" w:pos="680"/>
                <w:tab w:val="left" w:pos="102"/>
                <w:tab w:val="left" w:pos="283"/>
              </w:tabs>
              <w:spacing w:line="320" w:lineRule="exact"/>
              <w:ind w:left="-719" w:right="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157E0D91" w14:textId="77777777" w:rsidR="00E23E12" w:rsidRPr="008B023C" w:rsidRDefault="00E23E12" w:rsidP="00E23E12">
            <w:pPr>
              <w:spacing w:line="320" w:lineRule="exact"/>
              <w:ind w:left="-43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FDB3FBB" w14:textId="35D6F647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  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3928AA6C" w14:textId="77777777" w:rsidR="00E23E12" w:rsidRPr="003D4371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81EC1A1" w14:textId="2874446C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EF739DE" w14:textId="77777777" w:rsidR="00E23E12" w:rsidRPr="004B1DD9" w:rsidRDefault="00E23E12" w:rsidP="00E23E12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6D73E791" w14:textId="3E1A5091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12879180" w14:textId="77777777" w:rsidR="00E23E12" w:rsidRPr="003D4371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5E59DA9" w14:textId="5417AC46" w:rsidR="00E23E12" w:rsidRPr="008B023C" w:rsidRDefault="00E23E12" w:rsidP="00E23E12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80" w:type="dxa"/>
            <w:vAlign w:val="bottom"/>
          </w:tcPr>
          <w:p w14:paraId="04DE4526" w14:textId="77777777" w:rsidR="00E23E12" w:rsidRPr="008B023C" w:rsidRDefault="00E23E12" w:rsidP="00E23E12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5E0F73E2" w14:textId="6D9CC1F3" w:rsidR="00E23E12" w:rsidRPr="008B023C" w:rsidRDefault="00E23E12" w:rsidP="00E23E12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78" w:type="dxa"/>
          </w:tcPr>
          <w:p w14:paraId="11DD7DF8" w14:textId="77777777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793656E7" w14:textId="0709F1ED" w:rsidR="00E23E12" w:rsidRPr="008B023C" w:rsidRDefault="00E23E12" w:rsidP="00176C8C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34B0C485" w14:textId="77777777" w:rsidR="00E23E12" w:rsidRPr="003D4371" w:rsidRDefault="00E23E12" w:rsidP="00E23E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C6FEBAB" w14:textId="7D9958A3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23E12" w:rsidRPr="006E086F" w14:paraId="3C14A4BA" w14:textId="77777777" w:rsidTr="00BC6A0C">
        <w:trPr>
          <w:cantSplit/>
          <w:trHeight w:val="702"/>
        </w:trPr>
        <w:tc>
          <w:tcPr>
            <w:tcW w:w="2429" w:type="dxa"/>
            <w:vAlign w:val="bottom"/>
          </w:tcPr>
          <w:p w14:paraId="1DD191E7" w14:textId="77777777" w:rsidR="00E23E12" w:rsidRPr="008B023C" w:rsidRDefault="00E23E12" w:rsidP="00E23E12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เอวี กรุ๊ป เอ็นบี อิงค์</w:t>
            </w:r>
          </w:p>
        </w:tc>
        <w:tc>
          <w:tcPr>
            <w:tcW w:w="1619" w:type="dxa"/>
            <w:vAlign w:val="bottom"/>
          </w:tcPr>
          <w:p w14:paraId="0BD7164D" w14:textId="77777777" w:rsidR="00E23E12" w:rsidRPr="008B023C" w:rsidRDefault="00E23E12" w:rsidP="00E23E1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ผลิตเยื่อกระดาษและ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</w:t>
            </w: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เส้นใย</w:t>
            </w:r>
          </w:p>
        </w:tc>
        <w:tc>
          <w:tcPr>
            <w:tcW w:w="990" w:type="dxa"/>
            <w:vAlign w:val="bottom"/>
          </w:tcPr>
          <w:p w14:paraId="557F311B" w14:textId="77777777" w:rsidR="00E23E12" w:rsidRPr="008B023C" w:rsidRDefault="00E23E12" w:rsidP="00E23E1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806" w:type="dxa"/>
            <w:vAlign w:val="bottom"/>
          </w:tcPr>
          <w:p w14:paraId="0B8BCE4D" w14:textId="1A0C3DDD" w:rsidR="00E23E12" w:rsidRPr="008B023C" w:rsidRDefault="00E23E12" w:rsidP="00E23E1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4" w:type="dxa"/>
            <w:vAlign w:val="bottom"/>
          </w:tcPr>
          <w:p w14:paraId="0D760C42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4C100DE" w14:textId="2BCB3879" w:rsidR="00E23E12" w:rsidRPr="008B023C" w:rsidRDefault="00E23E12" w:rsidP="00E23E12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78" w:type="dxa"/>
            <w:vAlign w:val="bottom"/>
          </w:tcPr>
          <w:p w14:paraId="7B4B03A9" w14:textId="77777777" w:rsidR="00E23E12" w:rsidRPr="008B023C" w:rsidRDefault="00E23E12" w:rsidP="00E23E1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1DD816C5" w14:textId="71A82844" w:rsidR="00E23E12" w:rsidRPr="008B023C" w:rsidRDefault="00E23E12" w:rsidP="00E23E1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 80</w:t>
            </w:r>
          </w:p>
          <w:p w14:paraId="131CB12A" w14:textId="05EE50F9" w:rsidR="00E23E12" w:rsidRPr="008B023C" w:rsidRDefault="00E23E12" w:rsidP="00E23E1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4EC55373" w14:textId="77777777" w:rsidR="00E23E12" w:rsidRPr="008B023C" w:rsidRDefault="00E23E12" w:rsidP="00E23E12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6FECE7D" w14:textId="5B1D9E3B" w:rsidR="00E23E12" w:rsidRPr="008B023C" w:rsidRDefault="00E23E12" w:rsidP="00E23E1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 80</w:t>
            </w:r>
          </w:p>
          <w:p w14:paraId="633F6A38" w14:textId="2844906A" w:rsidR="00E23E12" w:rsidRPr="008B023C" w:rsidRDefault="00E23E12" w:rsidP="00E23E1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12DADB2A" w14:textId="77777777" w:rsidR="00E23E12" w:rsidRPr="008B023C" w:rsidRDefault="00E23E12" w:rsidP="00E23E1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71168530" w14:textId="4677AAD8" w:rsidR="00E23E12" w:rsidRPr="008B023C" w:rsidRDefault="00E23E12" w:rsidP="00E23E12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3,155</w:t>
            </w:r>
          </w:p>
        </w:tc>
        <w:tc>
          <w:tcPr>
            <w:tcW w:w="180" w:type="dxa"/>
            <w:vAlign w:val="bottom"/>
          </w:tcPr>
          <w:p w14:paraId="080085B7" w14:textId="77777777" w:rsidR="00E23E12" w:rsidRPr="008B023C" w:rsidRDefault="00E23E12" w:rsidP="00E23E12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171679F3" w14:textId="7394FC87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8B023C">
              <w:rPr>
                <w:rFonts w:asciiTheme="majorBidi" w:hAnsiTheme="majorBidi" w:cstheme="majorBidi"/>
                <w:sz w:val="26"/>
                <w:szCs w:val="26"/>
              </w:rPr>
              <w:t>3,155</w:t>
            </w:r>
          </w:p>
        </w:tc>
        <w:tc>
          <w:tcPr>
            <w:tcW w:w="180" w:type="dxa"/>
            <w:vAlign w:val="bottom"/>
          </w:tcPr>
          <w:p w14:paraId="54512928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8A4C11E" w14:textId="0F71B2BD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739170B7" w14:textId="77777777" w:rsidR="00E23E12" w:rsidRPr="004B1DD9" w:rsidRDefault="00E23E12" w:rsidP="00E23E12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vAlign w:val="bottom"/>
          </w:tcPr>
          <w:p w14:paraId="2D9E0E00" w14:textId="76FCBDA9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7726FCED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38BD0AC" w14:textId="2B38D2BF" w:rsidR="00E23E12" w:rsidRPr="008B023C" w:rsidRDefault="00E23E12" w:rsidP="00E23E12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80" w:type="dxa"/>
            <w:vAlign w:val="bottom"/>
          </w:tcPr>
          <w:p w14:paraId="64BF535E" w14:textId="77777777" w:rsidR="00E23E12" w:rsidRPr="008B023C" w:rsidRDefault="00E23E12" w:rsidP="00E23E12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2F2F3F0C" w14:textId="188DCBD2" w:rsidR="00E23E12" w:rsidRPr="008B023C" w:rsidRDefault="00E23E12" w:rsidP="00E23E12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 xml:space="preserve">                 3,155</w:t>
            </w:r>
          </w:p>
        </w:tc>
        <w:tc>
          <w:tcPr>
            <w:tcW w:w="178" w:type="dxa"/>
          </w:tcPr>
          <w:p w14:paraId="68B3E0FC" w14:textId="77777777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vAlign w:val="bottom"/>
          </w:tcPr>
          <w:p w14:paraId="45D11294" w14:textId="5FB75703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00C2852C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17B8E73" w14:textId="00923396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23E12" w:rsidRPr="006E086F" w14:paraId="324E1804" w14:textId="77777777" w:rsidTr="00734B4D">
        <w:trPr>
          <w:cantSplit/>
          <w:trHeight w:val="720"/>
        </w:trPr>
        <w:tc>
          <w:tcPr>
            <w:tcW w:w="2429" w:type="dxa"/>
            <w:vAlign w:val="bottom"/>
          </w:tcPr>
          <w:p w14:paraId="4BF6495F" w14:textId="45E4519E" w:rsidR="00E23E12" w:rsidRPr="008B023C" w:rsidRDefault="00E23E12" w:rsidP="00E23E12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proofErr w:type="spellStart"/>
            <w:r w:rsidRPr="003256F9">
              <w:rPr>
                <w:rFonts w:asciiTheme="majorBidi" w:hAnsiTheme="majorBidi" w:cstheme="majorBidi"/>
                <w:sz w:val="26"/>
                <w:szCs w:val="26"/>
              </w:rPr>
              <w:t>Adityajaya</w:t>
            </w:r>
            <w:proofErr w:type="spellEnd"/>
            <w:r w:rsidRPr="003256F9">
              <w:rPr>
                <w:rFonts w:asciiTheme="majorBidi" w:hAnsiTheme="majorBidi" w:cstheme="majorBidi"/>
                <w:sz w:val="26"/>
                <w:szCs w:val="26"/>
              </w:rPr>
              <w:t xml:space="preserve"> Trading Limited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619" w:type="dxa"/>
            <w:vAlign w:val="bottom"/>
          </w:tcPr>
          <w:p w14:paraId="426991E9" w14:textId="0E2D3BFF" w:rsidR="00E23E12" w:rsidRPr="008B023C" w:rsidRDefault="00E23E12" w:rsidP="007C4C9E">
            <w:pPr>
              <w:tabs>
                <w:tab w:val="clear" w:pos="227"/>
                <w:tab w:val="clear" w:pos="454"/>
                <w:tab w:val="left" w:pos="370"/>
                <w:tab w:val="left" w:pos="645"/>
              </w:tabs>
              <w:spacing w:line="240" w:lineRule="auto"/>
              <w:ind w:left="19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22241">
              <w:rPr>
                <w:rFonts w:asciiTheme="majorBidi" w:hAnsiTheme="majorBidi" w:cstheme="majorBidi"/>
                <w:sz w:val="26"/>
                <w:szCs w:val="26"/>
                <w:cs/>
              </w:rPr>
              <w:t>จัดจำหน่ายสินค้า</w:t>
            </w:r>
            <w:r w:rsidR="007C4C9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C4C9E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</w:t>
            </w:r>
            <w:r w:rsidRPr="00922241">
              <w:rPr>
                <w:rFonts w:asciiTheme="majorBidi" w:hAnsiTheme="majorBidi" w:cstheme="majorBidi"/>
                <w:sz w:val="26"/>
                <w:szCs w:val="26"/>
                <w:cs/>
              </w:rPr>
              <w:t>หลายประเภท</w:t>
            </w:r>
          </w:p>
        </w:tc>
        <w:tc>
          <w:tcPr>
            <w:tcW w:w="990" w:type="dxa"/>
            <w:vAlign w:val="bottom"/>
          </w:tcPr>
          <w:p w14:paraId="670F6DA9" w14:textId="423EFC4A" w:rsidR="00E23E12" w:rsidRPr="008B023C" w:rsidRDefault="00E23E12" w:rsidP="00E23E1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256F9">
              <w:rPr>
                <w:rFonts w:asciiTheme="majorBidi" w:hAnsiTheme="majorBidi" w:cstheme="majorBidi"/>
                <w:sz w:val="26"/>
                <w:szCs w:val="26"/>
                <w:cs/>
              </w:rPr>
              <w:t>สหราชอาณาจักร</w:t>
            </w:r>
          </w:p>
        </w:tc>
        <w:tc>
          <w:tcPr>
            <w:tcW w:w="806" w:type="dxa"/>
            <w:vAlign w:val="bottom"/>
          </w:tcPr>
          <w:p w14:paraId="55EEDA50" w14:textId="62AE070C" w:rsidR="00E23E12" w:rsidRPr="008B023C" w:rsidRDefault="00E23E12" w:rsidP="00E23E1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84" w:type="dxa"/>
            <w:vAlign w:val="bottom"/>
          </w:tcPr>
          <w:p w14:paraId="473A1ACF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1B2358AF" w14:textId="3CD2C19E" w:rsidR="00E23E12" w:rsidRPr="008B023C" w:rsidRDefault="00E23E12" w:rsidP="00E23E12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25.00</w:t>
            </w:r>
          </w:p>
        </w:tc>
        <w:tc>
          <w:tcPr>
            <w:tcW w:w="178" w:type="dxa"/>
            <w:vAlign w:val="bottom"/>
          </w:tcPr>
          <w:p w14:paraId="360DF11D" w14:textId="77777777" w:rsidR="00E23E12" w:rsidRPr="008B023C" w:rsidRDefault="00E23E12" w:rsidP="00E23E1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4FE7C093" w14:textId="22A51CED" w:rsidR="00E23E12" w:rsidRPr="008B023C" w:rsidRDefault="00E23E12" w:rsidP="00E23E1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GBP 0.40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08D3957B" w14:textId="77777777" w:rsidR="00E23E12" w:rsidRPr="008B023C" w:rsidRDefault="00E23E12" w:rsidP="00E23E12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1A4D80" w14:textId="63EB0BC3" w:rsidR="00E23E12" w:rsidRPr="008B023C" w:rsidRDefault="00E23E12" w:rsidP="00E23E1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GBP 0.40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641BFBB8" w14:textId="77777777" w:rsidR="00E23E12" w:rsidRPr="008B023C" w:rsidRDefault="00E23E12" w:rsidP="00E23E1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2094A1FB" w14:textId="77E1F463" w:rsidR="00E23E12" w:rsidRPr="008B023C" w:rsidRDefault="00E23E12" w:rsidP="00E23E12">
            <w:pPr>
              <w:tabs>
                <w:tab w:val="clear" w:pos="454"/>
                <w:tab w:val="clear" w:pos="680"/>
                <w:tab w:val="left" w:pos="283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0116CF63" w14:textId="77777777" w:rsidR="00E23E12" w:rsidRPr="008B023C" w:rsidRDefault="00E23E12" w:rsidP="00E23E12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bottom"/>
          </w:tcPr>
          <w:p w14:paraId="631EBB17" w14:textId="261EB727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2CFC4F0E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6718807" w14:textId="17E2A56D" w:rsidR="00E23E12" w:rsidRPr="00C31F2E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C7C5A5F" w14:textId="77777777" w:rsidR="00E23E12" w:rsidRPr="004B1DD9" w:rsidRDefault="00E23E12" w:rsidP="00E23E12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39A3C295" w14:textId="2B61B91D" w:rsidR="00E23E12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5A6CA053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44F73F6" w14:textId="3DF9B0A5" w:rsidR="00E23E12" w:rsidRPr="008B023C" w:rsidRDefault="00E23E12" w:rsidP="00E23E12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80" w:type="dxa"/>
            <w:vAlign w:val="bottom"/>
          </w:tcPr>
          <w:p w14:paraId="472055BF" w14:textId="77777777" w:rsidR="00E23E12" w:rsidRPr="008B023C" w:rsidRDefault="00E23E12" w:rsidP="00E23E12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3E864EC3" w14:textId="7383561B" w:rsidR="00E23E12" w:rsidRPr="008B023C" w:rsidRDefault="00E23E12" w:rsidP="00E23E12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78" w:type="dxa"/>
          </w:tcPr>
          <w:p w14:paraId="41886887" w14:textId="77777777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36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291EED25" w14:textId="1791F019" w:rsidR="00E23E12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227C5FB6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  <w:vAlign w:val="bottom"/>
          </w:tcPr>
          <w:p w14:paraId="18709699" w14:textId="1E8E65FA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E23E12" w:rsidRPr="00A06881" w14:paraId="166033F3" w14:textId="77777777" w:rsidTr="00FB06E2">
        <w:trPr>
          <w:cantSplit/>
          <w:trHeight w:val="270"/>
        </w:trPr>
        <w:tc>
          <w:tcPr>
            <w:tcW w:w="2429" w:type="dxa"/>
            <w:vAlign w:val="bottom"/>
          </w:tcPr>
          <w:p w14:paraId="7F00356E" w14:textId="77777777" w:rsidR="00E23E12" w:rsidRPr="008B023C" w:rsidRDefault="00E23E12" w:rsidP="00E23E12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19" w:type="dxa"/>
            <w:vAlign w:val="bottom"/>
          </w:tcPr>
          <w:p w14:paraId="460EB033" w14:textId="77777777" w:rsidR="00E23E12" w:rsidRPr="008B023C" w:rsidRDefault="00E23E12" w:rsidP="00E23E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C8A7C74" w14:textId="77777777" w:rsidR="00E23E12" w:rsidRPr="008B023C" w:rsidRDefault="00E23E12" w:rsidP="00E23E1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27D54582" w14:textId="77777777" w:rsidR="00E23E12" w:rsidRPr="008B023C" w:rsidRDefault="00E23E12" w:rsidP="00E23E1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3BD85E20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769FB98E" w14:textId="77777777" w:rsidR="00E23E12" w:rsidRPr="008B023C" w:rsidRDefault="00E23E12" w:rsidP="00E23E12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89E64CF" w14:textId="77777777" w:rsidR="00E23E12" w:rsidRPr="008B023C" w:rsidRDefault="00E23E12" w:rsidP="00E23E1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1F8E4C84" w14:textId="77777777" w:rsidR="00E23E12" w:rsidRPr="008B023C" w:rsidRDefault="00E23E12" w:rsidP="00E23E1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311A2C56" w14:textId="77777777" w:rsidR="00E23E12" w:rsidRPr="008B023C" w:rsidRDefault="00E23E12" w:rsidP="00E23E12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423A48D" w14:textId="77777777" w:rsidR="00E23E12" w:rsidRPr="008B023C" w:rsidRDefault="00E23E12" w:rsidP="00E23E1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66C8FBC" w14:textId="77777777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D30952" w14:textId="32696497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7,790</w:t>
            </w:r>
          </w:p>
        </w:tc>
        <w:tc>
          <w:tcPr>
            <w:tcW w:w="180" w:type="dxa"/>
            <w:vAlign w:val="bottom"/>
          </w:tcPr>
          <w:p w14:paraId="64196986" w14:textId="77777777" w:rsidR="00E23E12" w:rsidRPr="008B023C" w:rsidRDefault="00E23E12" w:rsidP="00E23E12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2389C" w14:textId="56D94CCF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7,790</w:t>
            </w:r>
          </w:p>
        </w:tc>
        <w:tc>
          <w:tcPr>
            <w:tcW w:w="180" w:type="dxa"/>
            <w:vAlign w:val="bottom"/>
          </w:tcPr>
          <w:p w14:paraId="107286FA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0D12E" w14:textId="6CF0F2E1" w:rsidR="00E23E12" w:rsidRPr="004B1DD9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  <w:vAlign w:val="bottom"/>
          </w:tcPr>
          <w:p w14:paraId="5E559991" w14:textId="77777777" w:rsidR="00E23E12" w:rsidRPr="004B1DD9" w:rsidRDefault="00E23E12" w:rsidP="00E23E12">
            <w:pPr>
              <w:pStyle w:val="acctfourfigures"/>
              <w:spacing w:line="240" w:lineRule="auto"/>
              <w:ind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F130F0" w14:textId="357834B3" w:rsidR="00E23E12" w:rsidRPr="004B1DD9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6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82" w:type="dxa"/>
          </w:tcPr>
          <w:p w14:paraId="09120A7C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EF11D3" w14:textId="2EFA79D1" w:rsidR="00E23E12" w:rsidRPr="004B1DD9" w:rsidRDefault="00E23E12" w:rsidP="00E23E12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7,790</w:t>
            </w:r>
          </w:p>
        </w:tc>
        <w:tc>
          <w:tcPr>
            <w:tcW w:w="180" w:type="dxa"/>
            <w:vAlign w:val="bottom"/>
          </w:tcPr>
          <w:p w14:paraId="3C114CC8" w14:textId="77777777" w:rsidR="00E23E12" w:rsidRPr="004B1DD9" w:rsidRDefault="00E23E12" w:rsidP="00E23E12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02E51B" w14:textId="48C31C5C" w:rsidR="00E23E12" w:rsidRPr="004B1DD9" w:rsidRDefault="00E23E12" w:rsidP="00E23E12">
            <w:pPr>
              <w:tabs>
                <w:tab w:val="clear" w:pos="454"/>
                <w:tab w:val="clear" w:pos="680"/>
                <w:tab w:val="left" w:pos="102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7,790</w:t>
            </w:r>
          </w:p>
        </w:tc>
        <w:tc>
          <w:tcPr>
            <w:tcW w:w="178" w:type="dxa"/>
          </w:tcPr>
          <w:p w14:paraId="26FC305D" w14:textId="77777777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B8CB2" w14:textId="5D4CCD02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9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105</w:t>
            </w:r>
          </w:p>
        </w:tc>
        <w:tc>
          <w:tcPr>
            <w:tcW w:w="182" w:type="dxa"/>
            <w:vAlign w:val="bottom"/>
          </w:tcPr>
          <w:p w14:paraId="55A12F40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9E98FF" w14:textId="6A7988DA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1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</w:t>
            </w:r>
          </w:p>
        </w:tc>
      </w:tr>
      <w:tr w:rsidR="00E23E12" w:rsidRPr="00A06881" w14:paraId="54E3D702" w14:textId="77777777" w:rsidTr="00FB06E2">
        <w:trPr>
          <w:cantSplit/>
          <w:trHeight w:val="270"/>
        </w:trPr>
        <w:tc>
          <w:tcPr>
            <w:tcW w:w="2429" w:type="dxa"/>
            <w:vAlign w:val="bottom"/>
          </w:tcPr>
          <w:p w14:paraId="03B5A56E" w14:textId="77777777" w:rsidR="00E23E12" w:rsidRPr="008B023C" w:rsidRDefault="00E23E12" w:rsidP="00E23E12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19" w:type="dxa"/>
            <w:vAlign w:val="bottom"/>
          </w:tcPr>
          <w:p w14:paraId="6A98309E" w14:textId="77777777" w:rsidR="00E23E12" w:rsidRPr="008B023C" w:rsidRDefault="00E23E12" w:rsidP="00E23E1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6B8E1E6C" w14:textId="77777777" w:rsidR="00E23E12" w:rsidRPr="008B023C" w:rsidRDefault="00E23E12" w:rsidP="00E23E1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46320D32" w14:textId="77777777" w:rsidR="00E23E12" w:rsidRPr="008B023C" w:rsidRDefault="00E23E12" w:rsidP="00E23E1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093109AA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394C71B6" w14:textId="77777777" w:rsidR="00E23E12" w:rsidRPr="008B023C" w:rsidRDefault="00E23E12" w:rsidP="00E23E12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4B31A60" w14:textId="77777777" w:rsidR="00E23E12" w:rsidRPr="008B023C" w:rsidRDefault="00E23E12" w:rsidP="00E23E1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2607A4C0" w14:textId="77777777" w:rsidR="00E23E12" w:rsidRPr="008B023C" w:rsidRDefault="00E23E12" w:rsidP="00E23E1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48255B" w14:textId="77777777" w:rsidR="00E23E12" w:rsidRPr="008B023C" w:rsidRDefault="00E23E12" w:rsidP="00E23E12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0CDD21A" w14:textId="77777777" w:rsidR="00E23E12" w:rsidRPr="008B023C" w:rsidRDefault="00E23E12" w:rsidP="00E23E1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01F234" w14:textId="77777777" w:rsidR="00E23E12" w:rsidRPr="008B023C" w:rsidRDefault="00E23E12" w:rsidP="00E23E1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2CB5AF07" w14:textId="77777777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1086167" w14:textId="77777777" w:rsidR="00E23E12" w:rsidRPr="008B023C" w:rsidRDefault="00E23E12" w:rsidP="00E23E12">
            <w:pPr>
              <w:pStyle w:val="block"/>
              <w:spacing w:after="0" w:line="240" w:lineRule="auto"/>
              <w:ind w:left="193" w:right="20" w:hanging="18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vAlign w:val="bottom"/>
          </w:tcPr>
          <w:p w14:paraId="498D9FA8" w14:textId="77777777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932D7CE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E8DE9A2" w14:textId="77777777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5489FA0" w14:textId="77777777" w:rsidR="00E23E12" w:rsidRPr="008B023C" w:rsidRDefault="00E23E12" w:rsidP="00E23E12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vAlign w:val="bottom"/>
          </w:tcPr>
          <w:p w14:paraId="7E20AAAB" w14:textId="77777777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00D986EF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640518A" w14:textId="1428EB5A" w:rsidR="00E23E12" w:rsidRPr="008B023C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73D35A9D" w14:textId="77777777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  <w:vAlign w:val="bottom"/>
          </w:tcPr>
          <w:p w14:paraId="6AAD3FE6" w14:textId="77777777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06DA3B50" w14:textId="77777777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8" w:type="dxa"/>
            <w:tcBorders>
              <w:top w:val="double" w:sz="4" w:space="0" w:color="auto"/>
            </w:tcBorders>
            <w:vAlign w:val="bottom"/>
          </w:tcPr>
          <w:p w14:paraId="2C84F8DF" w14:textId="33D82A44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044C3F68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top w:val="double" w:sz="4" w:space="0" w:color="auto"/>
            </w:tcBorders>
            <w:vAlign w:val="bottom"/>
          </w:tcPr>
          <w:p w14:paraId="7C293BB0" w14:textId="77777777" w:rsidR="00E23E12" w:rsidRPr="008B023C" w:rsidRDefault="00E23E12" w:rsidP="00E23E12">
            <w:pPr>
              <w:tabs>
                <w:tab w:val="clear" w:pos="454"/>
                <w:tab w:val="clear" w:pos="680"/>
                <w:tab w:val="left" w:pos="91"/>
                <w:tab w:val="left" w:pos="271"/>
              </w:tabs>
              <w:spacing w:line="320" w:lineRule="exact"/>
              <w:ind w:left="-719"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23E12" w:rsidRPr="00A06881" w14:paraId="610417D9" w14:textId="77777777" w:rsidTr="00FB06E2">
        <w:trPr>
          <w:cantSplit/>
          <w:trHeight w:val="270"/>
        </w:trPr>
        <w:tc>
          <w:tcPr>
            <w:tcW w:w="2429" w:type="dxa"/>
            <w:vAlign w:val="bottom"/>
          </w:tcPr>
          <w:p w14:paraId="43BC3C2C" w14:textId="77777777" w:rsidR="00E23E12" w:rsidRPr="008B023C" w:rsidRDefault="00E23E12" w:rsidP="00E23E12">
            <w:pPr>
              <w:tabs>
                <w:tab w:val="left" w:pos="2160"/>
                <w:tab w:val="right" w:pos="6480"/>
                <w:tab w:val="right" w:pos="8640"/>
              </w:tabs>
              <w:spacing w:line="340" w:lineRule="exact"/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619" w:type="dxa"/>
            <w:vAlign w:val="bottom"/>
          </w:tcPr>
          <w:p w14:paraId="275D32A9" w14:textId="77777777" w:rsidR="00E23E12" w:rsidRPr="008B023C" w:rsidRDefault="00E23E12" w:rsidP="00E23E1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D6D4C98" w14:textId="77777777" w:rsidR="00E23E12" w:rsidRPr="008B023C" w:rsidRDefault="00E23E12" w:rsidP="00E23E1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25203CD6" w14:textId="77777777" w:rsidR="00E23E12" w:rsidRPr="008B023C" w:rsidRDefault="00E23E12" w:rsidP="00E23E1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340" w:lineRule="exact"/>
              <w:ind w:left="-43" w:right="12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vAlign w:val="bottom"/>
          </w:tcPr>
          <w:p w14:paraId="60CA9A82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579652FA" w14:textId="77777777" w:rsidR="00E23E12" w:rsidRPr="008B023C" w:rsidRDefault="00E23E12" w:rsidP="00E23E12">
            <w:pPr>
              <w:spacing w:line="340" w:lineRule="exac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CFA3449" w14:textId="77777777" w:rsidR="00E23E12" w:rsidRPr="008B023C" w:rsidRDefault="00E23E12" w:rsidP="00E23E12">
            <w:pPr>
              <w:tabs>
                <w:tab w:val="clear" w:pos="454"/>
                <w:tab w:val="decimal" w:pos="281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65B4AAD6" w14:textId="77777777" w:rsidR="00E23E12" w:rsidRPr="008B023C" w:rsidRDefault="00E23E12" w:rsidP="00E23E1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F0AB72C" w14:textId="77777777" w:rsidR="00E23E12" w:rsidRPr="008B023C" w:rsidRDefault="00E23E12" w:rsidP="00E23E12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921EE3F" w14:textId="77777777" w:rsidR="00E23E12" w:rsidRPr="008B023C" w:rsidRDefault="00E23E12" w:rsidP="00E23E1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5BDC9DD" w14:textId="77777777" w:rsidR="00E23E12" w:rsidRPr="008B023C" w:rsidRDefault="00E23E12" w:rsidP="00E23E1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vAlign w:val="bottom"/>
          </w:tcPr>
          <w:p w14:paraId="3CF62177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6EA793" w14:textId="77777777" w:rsidR="00E23E12" w:rsidRPr="008B023C" w:rsidRDefault="00E23E12" w:rsidP="00E23E12">
            <w:pPr>
              <w:pStyle w:val="acctfourfigures"/>
              <w:tabs>
                <w:tab w:val="decimal" w:pos="551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vAlign w:val="bottom"/>
          </w:tcPr>
          <w:p w14:paraId="351F87F9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5B01F92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20B7DBCA" w14:textId="77777777" w:rsidR="00E23E12" w:rsidRPr="008B023C" w:rsidRDefault="00E23E12" w:rsidP="00E23E12">
            <w:pPr>
              <w:tabs>
                <w:tab w:val="decimal" w:pos="0"/>
                <w:tab w:val="decimal" w:pos="836"/>
              </w:tabs>
              <w:spacing w:line="340" w:lineRule="exact"/>
              <w:ind w:left="-27"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48778D41" w14:textId="77777777" w:rsidR="00E23E12" w:rsidRPr="008B023C" w:rsidRDefault="00E23E12" w:rsidP="00E23E12">
            <w:pPr>
              <w:pStyle w:val="acctfourfigures"/>
              <w:tabs>
                <w:tab w:val="decimal" w:pos="0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8" w:type="dxa"/>
            <w:vAlign w:val="bottom"/>
          </w:tcPr>
          <w:p w14:paraId="2D72CB49" w14:textId="77777777" w:rsidR="00E23E12" w:rsidRPr="008B023C" w:rsidRDefault="00E23E12" w:rsidP="00E23E12">
            <w:pPr>
              <w:tabs>
                <w:tab w:val="clear" w:pos="454"/>
                <w:tab w:val="clear" w:pos="680"/>
                <w:tab w:val="decimal" w:pos="0"/>
                <w:tab w:val="left" w:pos="450"/>
              </w:tabs>
              <w:ind w:right="2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</w:tcPr>
          <w:p w14:paraId="6AEBF272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7ED6CBD" w14:textId="341A2AE2" w:rsidR="00E23E12" w:rsidRPr="008B023C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012DC8EA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2E03BF89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12F2229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5A71517F" w14:textId="7D221FE9" w:rsidR="00E23E12" w:rsidRPr="008B023C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8504FE0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9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4C151CF1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195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E23E12" w:rsidRPr="00A06881" w14:paraId="7FE08ECA" w14:textId="77777777" w:rsidTr="00734B4D">
        <w:trPr>
          <w:cantSplit/>
          <w:trHeight w:val="513"/>
        </w:trPr>
        <w:tc>
          <w:tcPr>
            <w:tcW w:w="2429" w:type="dxa"/>
            <w:vAlign w:val="bottom"/>
          </w:tcPr>
          <w:p w14:paraId="7513D8EA" w14:textId="77777777" w:rsidR="00E23E12" w:rsidRPr="008B023C" w:rsidRDefault="00E23E12" w:rsidP="00E23E12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AV Terrace Bay Inc.</w:t>
            </w:r>
          </w:p>
        </w:tc>
        <w:tc>
          <w:tcPr>
            <w:tcW w:w="1619" w:type="dxa"/>
            <w:vAlign w:val="bottom"/>
          </w:tcPr>
          <w:p w14:paraId="1575773B" w14:textId="77777777" w:rsidR="00E23E12" w:rsidRPr="008B023C" w:rsidRDefault="00E23E12" w:rsidP="00E23E12">
            <w:pPr>
              <w:tabs>
                <w:tab w:val="clear" w:pos="454"/>
                <w:tab w:val="decimal" w:pos="46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ผลิตเยื่อกระดาษ</w:t>
            </w:r>
          </w:p>
        </w:tc>
        <w:tc>
          <w:tcPr>
            <w:tcW w:w="990" w:type="dxa"/>
            <w:vAlign w:val="bottom"/>
          </w:tcPr>
          <w:p w14:paraId="566BCD67" w14:textId="77777777" w:rsidR="00E23E12" w:rsidRPr="008B023C" w:rsidRDefault="00E23E12" w:rsidP="00E23E1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แคนาดา</w:t>
            </w:r>
          </w:p>
        </w:tc>
        <w:tc>
          <w:tcPr>
            <w:tcW w:w="806" w:type="dxa"/>
            <w:vAlign w:val="bottom"/>
          </w:tcPr>
          <w:p w14:paraId="00B3C063" w14:textId="325A86AF" w:rsidR="00E23E12" w:rsidRPr="008B023C" w:rsidRDefault="00E23E12" w:rsidP="00E23E12">
            <w:pPr>
              <w:tabs>
                <w:tab w:val="clear" w:pos="227"/>
                <w:tab w:val="clear" w:pos="454"/>
                <w:tab w:val="left" w:pos="102"/>
                <w:tab w:val="left" w:pos="192"/>
              </w:tabs>
              <w:spacing w:line="240" w:lineRule="auto"/>
              <w:ind w:right="1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184" w:type="dxa"/>
            <w:vAlign w:val="bottom"/>
          </w:tcPr>
          <w:p w14:paraId="0AE852E3" w14:textId="77777777" w:rsidR="00E23E12" w:rsidRPr="008B023C" w:rsidRDefault="00E23E12" w:rsidP="00E23E12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0DC0756F" w14:textId="39AF689D" w:rsidR="00E23E12" w:rsidRPr="008B023C" w:rsidRDefault="00E23E12" w:rsidP="00E23E12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60.00</w:t>
            </w:r>
          </w:p>
        </w:tc>
        <w:tc>
          <w:tcPr>
            <w:tcW w:w="178" w:type="dxa"/>
            <w:vAlign w:val="bottom"/>
          </w:tcPr>
          <w:p w14:paraId="2B65CD53" w14:textId="77777777" w:rsidR="00E23E12" w:rsidRPr="008B023C" w:rsidRDefault="00E23E12" w:rsidP="00E23E12">
            <w:pPr>
              <w:tabs>
                <w:tab w:val="clear" w:pos="454"/>
                <w:tab w:val="decimal" w:pos="46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5" w:type="dxa"/>
            <w:vAlign w:val="bottom"/>
          </w:tcPr>
          <w:p w14:paraId="4CE77749" w14:textId="30B391B7" w:rsidR="00B25D19" w:rsidRPr="008B023C" w:rsidRDefault="00B25D19" w:rsidP="00B25D1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="0072183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276</w:t>
            </w:r>
          </w:p>
          <w:p w14:paraId="5E8739A9" w14:textId="66D81ADC" w:rsidR="00E23E12" w:rsidRPr="008B023C" w:rsidRDefault="00B25D19" w:rsidP="00B25D19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 w:right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04BBF412" w14:textId="77777777" w:rsidR="00E23E12" w:rsidRPr="008B023C" w:rsidRDefault="00E23E12" w:rsidP="00E23E12">
            <w:pPr>
              <w:pStyle w:val="acctfourfigures"/>
              <w:tabs>
                <w:tab w:val="left" w:pos="109"/>
                <w:tab w:val="left" w:pos="199"/>
                <w:tab w:val="decimal" w:pos="551"/>
              </w:tabs>
              <w:spacing w:line="240" w:lineRule="auto"/>
              <w:ind w:right="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A44352C" w14:textId="6F1D39FF" w:rsidR="00E23E12" w:rsidRPr="008B023C" w:rsidRDefault="00E23E12" w:rsidP="00E23E1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</w:rPr>
              <w:t>CAD</w:t>
            </w:r>
            <w:r w:rsidR="00721835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  <w:p w14:paraId="3F99EBF6" w14:textId="55B8B838" w:rsidR="00E23E12" w:rsidRPr="008B023C" w:rsidRDefault="00E23E12" w:rsidP="00E23E12">
            <w:pPr>
              <w:tabs>
                <w:tab w:val="clear" w:pos="227"/>
                <w:tab w:val="clear" w:pos="454"/>
                <w:tab w:val="left" w:pos="109"/>
                <w:tab w:val="left" w:pos="199"/>
              </w:tabs>
              <w:spacing w:line="320" w:lineRule="exact"/>
              <w:ind w:lef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B023C">
              <w:rPr>
                <w:rFonts w:asciiTheme="majorBidi" w:hAnsiTheme="majorBidi" w:cstheme="majorBidi"/>
                <w:sz w:val="26"/>
                <w:szCs w:val="26"/>
                <w:cs/>
              </w:rPr>
              <w:t>ล้าน</w:t>
            </w:r>
          </w:p>
        </w:tc>
        <w:tc>
          <w:tcPr>
            <w:tcW w:w="180" w:type="dxa"/>
            <w:vAlign w:val="bottom"/>
          </w:tcPr>
          <w:p w14:paraId="0EFE1709" w14:textId="77777777" w:rsidR="00E23E12" w:rsidRPr="008B023C" w:rsidRDefault="00E23E12" w:rsidP="00E23E12">
            <w:pPr>
              <w:pStyle w:val="acctfourfigures"/>
              <w:tabs>
                <w:tab w:val="decimal" w:pos="55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44C65F81" w14:textId="608C11F2" w:rsidR="00E23E12" w:rsidRPr="008B023C" w:rsidRDefault="00B25D19" w:rsidP="00E23E12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4,368</w:t>
            </w:r>
          </w:p>
        </w:tc>
        <w:tc>
          <w:tcPr>
            <w:tcW w:w="180" w:type="dxa"/>
            <w:vAlign w:val="bottom"/>
          </w:tcPr>
          <w:p w14:paraId="094AAA4A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vAlign w:val="bottom"/>
          </w:tcPr>
          <w:p w14:paraId="107384DE" w14:textId="50D948E5" w:rsidR="00E23E12" w:rsidRPr="003D4371" w:rsidRDefault="00E23E12" w:rsidP="00E23E1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3,365</w:t>
            </w:r>
          </w:p>
        </w:tc>
        <w:tc>
          <w:tcPr>
            <w:tcW w:w="180" w:type="dxa"/>
            <w:vAlign w:val="bottom"/>
          </w:tcPr>
          <w:p w14:paraId="3ABD0407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0050500C" w14:textId="18D2C589" w:rsidR="00E23E12" w:rsidRPr="008B023C" w:rsidRDefault="00B25D19" w:rsidP="00E23E1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(4,368)</w:t>
            </w:r>
          </w:p>
        </w:tc>
        <w:tc>
          <w:tcPr>
            <w:tcW w:w="182" w:type="dxa"/>
            <w:vAlign w:val="bottom"/>
          </w:tcPr>
          <w:p w14:paraId="241B851F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18" w:type="dxa"/>
            <w:tcBorders>
              <w:bottom w:val="double" w:sz="4" w:space="0" w:color="auto"/>
            </w:tcBorders>
            <w:vAlign w:val="bottom"/>
          </w:tcPr>
          <w:p w14:paraId="4ECEC8E9" w14:textId="62B07D23" w:rsidR="00E23E12" w:rsidRPr="008B023C" w:rsidRDefault="00E23E12" w:rsidP="00E23E1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(3,365)</w:t>
            </w:r>
          </w:p>
        </w:tc>
        <w:tc>
          <w:tcPr>
            <w:tcW w:w="182" w:type="dxa"/>
          </w:tcPr>
          <w:p w14:paraId="1EA99738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DFE61EB" w14:textId="68F0CF17" w:rsidR="00E23E12" w:rsidRPr="008B023C" w:rsidRDefault="00B25D19" w:rsidP="00E23E12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04B2BCA5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  <w:vAlign w:val="bottom"/>
          </w:tcPr>
          <w:p w14:paraId="4CF55081" w14:textId="7868B3CB" w:rsidR="00E23E12" w:rsidRPr="008B023C" w:rsidRDefault="00E23E12" w:rsidP="00E23E12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257" w:right="9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78" w:type="dxa"/>
          </w:tcPr>
          <w:p w14:paraId="77BA1A2D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628" w:type="dxa"/>
            <w:tcBorders>
              <w:bottom w:val="double" w:sz="4" w:space="0" w:color="auto"/>
            </w:tcBorders>
            <w:vAlign w:val="bottom"/>
          </w:tcPr>
          <w:p w14:paraId="52FF54F4" w14:textId="794599A4" w:rsidR="00E23E12" w:rsidRPr="008B023C" w:rsidRDefault="00B25D19" w:rsidP="00B25D19">
            <w:pPr>
              <w:pStyle w:val="acctfourfigures"/>
              <w:tabs>
                <w:tab w:val="clear" w:pos="765"/>
                <w:tab w:val="left" w:pos="18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286AF3BA" w14:textId="77777777" w:rsidR="00E23E12" w:rsidRPr="008B023C" w:rsidRDefault="00E23E12" w:rsidP="00E23E12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30" w:type="dxa"/>
            <w:gridSpan w:val="2"/>
            <w:tcBorders>
              <w:bottom w:val="double" w:sz="4" w:space="0" w:color="auto"/>
            </w:tcBorders>
            <w:vAlign w:val="bottom"/>
          </w:tcPr>
          <w:p w14:paraId="2A14ED4E" w14:textId="0A28C16A" w:rsidR="00E23E12" w:rsidRPr="008B023C" w:rsidRDefault="00E23E12" w:rsidP="00E23E12">
            <w:pPr>
              <w:pStyle w:val="acctfourfigures"/>
              <w:tabs>
                <w:tab w:val="clear" w:pos="765"/>
              </w:tabs>
              <w:spacing w:line="240" w:lineRule="auto"/>
              <w:ind w:left="-79" w:right="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B023C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3BDD108E" w14:textId="158B7B67" w:rsidR="00FD13EE" w:rsidRPr="0056769A" w:rsidRDefault="00FD13EE" w:rsidP="00FD13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661E6137" w14:textId="513F7764" w:rsidR="0056769A" w:rsidRPr="0056769A" w:rsidRDefault="0056769A" w:rsidP="00B1799C">
      <w:pPr>
        <w:tabs>
          <w:tab w:val="clear" w:pos="454"/>
          <w:tab w:val="clear" w:pos="680"/>
          <w:tab w:val="clear" w:pos="907"/>
          <w:tab w:val="left" w:pos="720"/>
          <w:tab w:val="left" w:pos="810"/>
        </w:tabs>
        <w:ind w:left="720"/>
        <w:rPr>
          <w:rFonts w:ascii="Angsana New" w:hAnsi="Angsana New"/>
          <w:spacing w:val="-2"/>
          <w:sz w:val="30"/>
          <w:szCs w:val="30"/>
          <w:cs/>
        </w:rPr>
        <w:sectPr w:rsidR="0056769A" w:rsidRPr="0056769A" w:rsidSect="00BD00C0">
          <w:headerReference w:type="even" r:id="rId14"/>
          <w:headerReference w:type="default" r:id="rId15"/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1152" w:right="691" w:bottom="1152" w:left="576" w:header="720" w:footer="720" w:gutter="0"/>
          <w:cols w:space="720"/>
        </w:sectPr>
      </w:pPr>
    </w:p>
    <w:p w14:paraId="220CF95F" w14:textId="1DEFC199" w:rsidR="00576F45" w:rsidRPr="0018785E" w:rsidRDefault="00576F45" w:rsidP="0018785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18785E">
        <w:rPr>
          <w:rFonts w:ascii="Angsana New" w:hAnsi="Angsana New" w:cs="Angsana New"/>
          <w:spacing w:val="2"/>
          <w:sz w:val="30"/>
          <w:szCs w:val="30"/>
          <w:cs/>
        </w:rPr>
        <w:lastRenderedPageBreak/>
        <w:t xml:space="preserve">บริษัทมีสัดส่วนเงินลงทุนใน </w:t>
      </w:r>
      <w:r w:rsidRPr="0018785E">
        <w:rPr>
          <w:rFonts w:ascii="Angsana New" w:hAnsi="Angsana New" w:cs="Angsana New"/>
          <w:spacing w:val="2"/>
          <w:sz w:val="30"/>
          <w:szCs w:val="30"/>
        </w:rPr>
        <w:t xml:space="preserve">AV Terrace Bay Inc. (“AVTB”) </w:t>
      </w:r>
      <w:r w:rsidRPr="0018785E">
        <w:rPr>
          <w:rFonts w:ascii="Angsana New" w:hAnsi="Angsana New" w:cs="Angsana New"/>
          <w:spacing w:val="2"/>
          <w:sz w:val="30"/>
          <w:szCs w:val="30"/>
          <w:cs/>
        </w:rPr>
        <w:t>อยู่ร้อยละ</w:t>
      </w:r>
      <w:r w:rsidRPr="0018785E">
        <w:rPr>
          <w:rFonts w:ascii="Angsana New" w:hAnsi="Angsana New" w:cs="Angsana New"/>
          <w:spacing w:val="2"/>
          <w:sz w:val="30"/>
          <w:szCs w:val="30"/>
        </w:rPr>
        <w:t xml:space="preserve"> 60</w:t>
      </w:r>
      <w:r w:rsidRPr="0018785E">
        <w:rPr>
          <w:rFonts w:ascii="Angsana New" w:hAnsi="Angsana New" w:cs="Angsana New"/>
          <w:spacing w:val="2"/>
          <w:sz w:val="30"/>
          <w:szCs w:val="30"/>
          <w:cs/>
        </w:rPr>
        <w:t xml:space="preserve"> โดยฝ่ายบริหารของบริษัทได้พิจารณาอำนาจควบคุมกิจการ</w:t>
      </w:r>
      <w:r w:rsidRPr="0018785E">
        <w:rPr>
          <w:rFonts w:ascii="Angsana New" w:hAnsi="Angsana New" w:cs="Angsana New"/>
          <w:spacing w:val="2"/>
          <w:sz w:val="30"/>
          <w:szCs w:val="30"/>
        </w:rPr>
        <w:t xml:space="preserve"> AVTB </w:t>
      </w:r>
      <w:r w:rsidRPr="0018785E">
        <w:rPr>
          <w:rFonts w:ascii="Angsana New" w:hAnsi="Angsana New" w:cs="Angsana New"/>
          <w:spacing w:val="2"/>
          <w:sz w:val="30"/>
          <w:szCs w:val="30"/>
          <w:cs/>
        </w:rPr>
        <w:t xml:space="preserve">และพบว่าบริษัทมีเพียงอำนาจควบคุมร่วมเท่านั้น ด้วยเหตุนี้ บริษัทจึงได้จัดประเภทเงินลงทุนใน </w:t>
      </w:r>
      <w:r w:rsidRPr="0018785E">
        <w:rPr>
          <w:rFonts w:ascii="Angsana New" w:hAnsi="Angsana New" w:cs="Angsana New"/>
          <w:spacing w:val="2"/>
          <w:sz w:val="30"/>
          <w:szCs w:val="30"/>
        </w:rPr>
        <w:t xml:space="preserve">AVTB </w:t>
      </w:r>
      <w:r w:rsidRPr="0018785E">
        <w:rPr>
          <w:rFonts w:ascii="Angsana New" w:hAnsi="Angsana New" w:cs="Angsana New"/>
          <w:spacing w:val="2"/>
          <w:sz w:val="30"/>
          <w:szCs w:val="30"/>
          <w:cs/>
        </w:rPr>
        <w:t>เป็นเงินลงทุนในการร่วมค้าโดยบันทึกบัญชีด้วยวิธีส่วนได้เสียในงบการเงินที่แสดงเงินลงทุนตามวิธีส่วนได้เสียและไม่ได้จัดทำ</w:t>
      </w:r>
      <w:r w:rsidRPr="0018785E">
        <w:rPr>
          <w:rFonts w:ascii="Angsana New" w:hAnsi="Angsana New" w:cs="Angsana New" w:hint="cs"/>
          <w:spacing w:val="2"/>
          <w:sz w:val="30"/>
          <w:szCs w:val="30"/>
          <w:cs/>
        </w:rPr>
        <w:t>งบการเงินรวม</w:t>
      </w:r>
    </w:p>
    <w:p w14:paraId="1EE73601" w14:textId="77777777" w:rsidR="003F5F21" w:rsidRDefault="003F5F21" w:rsidP="000D3659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</w:p>
    <w:p w14:paraId="618E342F" w14:textId="77777777" w:rsidR="0018785E" w:rsidRPr="00AA74C8" w:rsidRDefault="0018785E" w:rsidP="0018785E">
      <w:pPr>
        <w:tabs>
          <w:tab w:val="clear" w:pos="454"/>
          <w:tab w:val="clear" w:pos="907"/>
          <w:tab w:val="left" w:pos="630"/>
          <w:tab w:val="left" w:pos="720"/>
        </w:tabs>
        <w:ind w:left="630" w:hanging="90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AA74C8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การด้อยค่าของเงินลงทุนในการร่วมค้าและประมาณการที่เกี่ยวข้อง</w:t>
      </w:r>
    </w:p>
    <w:p w14:paraId="2774DC9F" w14:textId="77777777" w:rsidR="0018785E" w:rsidRPr="00520CCC" w:rsidRDefault="0018785E" w:rsidP="0018785E">
      <w:pPr>
        <w:tabs>
          <w:tab w:val="clear" w:pos="454"/>
          <w:tab w:val="clear" w:pos="907"/>
          <w:tab w:val="left" w:pos="630"/>
          <w:tab w:val="left" w:pos="720"/>
        </w:tabs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94088AB" w14:textId="77777777" w:rsidR="0018785E" w:rsidRPr="00AA74C8" w:rsidRDefault="0018785E" w:rsidP="0018785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/>
          <w:sz w:val="30"/>
          <w:szCs w:val="30"/>
        </w:rPr>
      </w:pPr>
      <w:r w:rsidRPr="00AA74C8">
        <w:rPr>
          <w:rFonts w:ascii="Angsana New" w:hAnsi="Angsana New" w:cs="Angsana New" w:hint="cs"/>
          <w:sz w:val="30"/>
          <w:szCs w:val="30"/>
          <w:cs/>
        </w:rPr>
        <w:t>ณ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 xml:space="preserve">31 </w:t>
      </w:r>
      <w:r w:rsidRPr="00AA74C8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AA74C8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 xml:space="preserve">2567 </w:t>
      </w:r>
      <w:r w:rsidRPr="00AA74C8">
        <w:rPr>
          <w:rFonts w:ascii="Angsana New" w:hAnsi="Angsana New" w:cs="Angsana New" w:hint="cs"/>
          <w:sz w:val="30"/>
          <w:szCs w:val="30"/>
          <w:cs/>
        </w:rPr>
        <w:t>เนื่องจากการหยุดการดำเนินธุรกิจใน</w:t>
      </w:r>
      <w:r w:rsidRPr="00AA74C8">
        <w:rPr>
          <w:rFonts w:ascii="Angsana New" w:hAnsi="Angsana New" w:cs="Angsana New"/>
          <w:sz w:val="30"/>
          <w:szCs w:val="30"/>
        </w:rPr>
        <w:t xml:space="preserve"> AVTB </w:t>
      </w:r>
      <w:r w:rsidRPr="00AA74C8">
        <w:rPr>
          <w:rFonts w:ascii="Angsana New" w:hAnsi="Angsana New" w:cs="Angsana New" w:hint="cs"/>
          <w:sz w:val="30"/>
          <w:szCs w:val="30"/>
          <w:cs/>
        </w:rPr>
        <w:t>ส่งผลให้มูลค่าตามบัญชีของเงินลงทุนใน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หุ้นทุนใน</w:t>
      </w:r>
      <w:r w:rsidRPr="00AA74C8">
        <w:rPr>
          <w:rFonts w:ascii="Angsana New" w:hAnsi="Angsana New" w:cs="Angsana New"/>
          <w:sz w:val="30"/>
          <w:szCs w:val="30"/>
        </w:rPr>
        <w:t> AVTB </w:t>
      </w:r>
      <w:r w:rsidRPr="00AA74C8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ในงบการเงินเฉพาะกิจการจำนวน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z w:val="30"/>
          <w:szCs w:val="30"/>
        </w:rPr>
        <w:t>1,6</w:t>
      </w:r>
      <w:r>
        <w:rPr>
          <w:rFonts w:ascii="Angsana New" w:hAnsi="Angsana New" w:cs="Angsana New"/>
          <w:sz w:val="30"/>
          <w:szCs w:val="30"/>
        </w:rPr>
        <w:t xml:space="preserve">84 </w:t>
      </w:r>
      <w:r w:rsidRPr="00AA74C8">
        <w:rPr>
          <w:rFonts w:ascii="Angsana New" w:hAnsi="Angsana New" w:cs="Angsana New" w:hint="cs"/>
          <w:sz w:val="30"/>
          <w:szCs w:val="30"/>
          <w:cs/>
        </w:rPr>
        <w:t>ล้านบาทได้มีการตั้งการด้อยค่าทั้งจำนวน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นอกจากนี้</w:t>
      </w:r>
      <w:r w:rsidRPr="00AA74C8">
        <w:rPr>
          <w:rFonts w:ascii="Angsana New" w:hAnsi="Angsana New" w:cs="Angsana New"/>
          <w:sz w:val="30"/>
          <w:szCs w:val="30"/>
          <w:cs/>
        </w:rPr>
        <w:br/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ประมา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ณ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การภาระผูกพันที่เป็นไปได้แน่นอนจำนวน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/>
          <w:spacing w:val="2"/>
          <w:sz w:val="30"/>
          <w:szCs w:val="30"/>
        </w:rPr>
        <w:t xml:space="preserve">3,303 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หรือเทียบเท่า</w:t>
      </w:r>
      <w:r w:rsidRPr="00AA74C8">
        <w:rPr>
          <w:rFonts w:ascii="Angsana New" w:hAnsi="Angsana New" w:cs="Angsana New"/>
          <w:spacing w:val="2"/>
          <w:sz w:val="30"/>
          <w:szCs w:val="30"/>
        </w:rPr>
        <w:t> 12</w:t>
      </w:r>
      <w:r>
        <w:rPr>
          <w:rFonts w:ascii="Angsana New" w:hAnsi="Angsana New" w:cs="Angsana New"/>
          <w:spacing w:val="2"/>
          <w:sz w:val="30"/>
          <w:szCs w:val="30"/>
        </w:rPr>
        <w:t>1.59</w:t>
      </w:r>
      <w:r w:rsidRPr="00AA74C8">
        <w:rPr>
          <w:rFonts w:ascii="Angsana New" w:hAnsi="Angsana New" w:cs="Angsana New"/>
          <w:spacing w:val="2"/>
          <w:sz w:val="30"/>
          <w:szCs w:val="30"/>
        </w:rPr>
        <w:t> 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ล้าน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เหรียญ</w:t>
      </w:r>
      <w:r w:rsidRPr="00AA74C8">
        <w:rPr>
          <w:rFonts w:ascii="Angsana New" w:hAnsi="Angsana New" w:cs="Angsana New" w:hint="cs"/>
          <w:spacing w:val="2"/>
          <w:sz w:val="30"/>
          <w:szCs w:val="30"/>
          <w:cs/>
        </w:rPr>
        <w:t>แคนาดา</w:t>
      </w:r>
      <w:r w:rsidRPr="00AA74C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ได้ถูกบันทึกเป็นประมาณการหนี้สินหมุนเวียนอื่น</w:t>
      </w:r>
      <w:r w:rsidRPr="00AA74C8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อันเป็นผลมาจากการที่</w:t>
      </w:r>
      <w:r w:rsidRPr="00AA74C8">
        <w:rPr>
          <w:rFonts w:ascii="Angsana New" w:hAnsi="Angsana New" w:cs="Angsana New"/>
          <w:spacing w:val="-4"/>
          <w:sz w:val="30"/>
          <w:szCs w:val="30"/>
        </w:rPr>
        <w:t> AVTB </w:t>
      </w:r>
      <w:r w:rsidRPr="00AA74C8">
        <w:rPr>
          <w:rFonts w:ascii="Angsana New" w:hAnsi="Angsana New" w:cs="Angsana New" w:hint="cs"/>
          <w:spacing w:val="-4"/>
          <w:sz w:val="30"/>
          <w:szCs w:val="30"/>
          <w:cs/>
        </w:rPr>
        <w:t>จะไม่สามารถชำระหนี้สินที่มีอยู่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ได้</w:t>
      </w:r>
      <w:r w:rsidRPr="00AA74C8">
        <w:rPr>
          <w:rFonts w:ascii="Angsana New" w:hAnsi="Angsana New"/>
          <w:sz w:val="30"/>
          <w:szCs w:val="30"/>
          <w:cs/>
        </w:rPr>
        <w:t xml:space="preserve"> </w:t>
      </w:r>
      <w:r w:rsidRPr="00AA74C8">
        <w:rPr>
          <w:rFonts w:ascii="Angsana New" w:hAnsi="Angsana New" w:cs="Angsana New" w:hint="cs"/>
          <w:sz w:val="30"/>
          <w:szCs w:val="30"/>
          <w:cs/>
        </w:rPr>
        <w:t>ทำให้บริษัทอาจต้องชำระหนี้สินดังกล่าวแทน</w:t>
      </w:r>
    </w:p>
    <w:p w14:paraId="4BC7D7D8" w14:textId="77777777" w:rsidR="0018785E" w:rsidRPr="00520CCC" w:rsidRDefault="0018785E" w:rsidP="00187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3"/>
        <w:jc w:val="thaiDistribute"/>
        <w:rPr>
          <w:rFonts w:ascii="Angsana New" w:hAnsi="Angsana New"/>
          <w:spacing w:val="-2"/>
          <w:sz w:val="30"/>
          <w:szCs w:val="30"/>
          <w:highlight w:val="yellow"/>
        </w:rPr>
      </w:pPr>
    </w:p>
    <w:p w14:paraId="4CB05D7F" w14:textId="514E4858" w:rsidR="0018785E" w:rsidRPr="00A522C3" w:rsidRDefault="0018785E" w:rsidP="001878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3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520CCC">
        <w:rPr>
          <w:rFonts w:ascii="Angsana New" w:hAnsi="Angsana New" w:hint="cs"/>
          <w:spacing w:val="-2"/>
          <w:sz w:val="30"/>
          <w:szCs w:val="30"/>
          <w:cs/>
        </w:rPr>
        <w:t>ในระหว่าง</w:t>
      </w:r>
      <w:r>
        <w:rPr>
          <w:rFonts w:ascii="Angsana New" w:hAnsi="Angsana New" w:hint="cs"/>
          <w:spacing w:val="-2"/>
          <w:sz w:val="30"/>
          <w:szCs w:val="30"/>
          <w:cs/>
        </w:rPr>
        <w:t>ปีสิ้นสุดวัน</w:t>
      </w:r>
      <w:r w:rsidRPr="00426BCB">
        <w:rPr>
          <w:rFonts w:ascii="Angsana New" w:hAnsi="Angsana New" w:hint="cs"/>
          <w:spacing w:val="-2"/>
          <w:sz w:val="30"/>
          <w:szCs w:val="30"/>
          <w:cs/>
        </w:rPr>
        <w:t xml:space="preserve">ที่ </w:t>
      </w:r>
      <w:r w:rsidRPr="00426BCB">
        <w:rPr>
          <w:rFonts w:ascii="Angsana New" w:hAnsi="Angsana New"/>
          <w:spacing w:val="-2"/>
          <w:sz w:val="30"/>
          <w:szCs w:val="30"/>
        </w:rPr>
        <w:t xml:space="preserve">31 </w:t>
      </w:r>
      <w:r w:rsidRPr="00426BCB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426BCB">
        <w:rPr>
          <w:rFonts w:ascii="Angsana New" w:hAnsi="Angsana New"/>
          <w:spacing w:val="-2"/>
          <w:sz w:val="30"/>
          <w:szCs w:val="30"/>
        </w:rPr>
        <w:t>2568</w:t>
      </w:r>
      <w:r w:rsidRPr="00426BC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26BCB">
        <w:rPr>
          <w:rFonts w:ascii="Angsana New" w:hAnsi="Angsana New" w:hint="cs"/>
          <w:spacing w:val="-2"/>
          <w:sz w:val="30"/>
          <w:szCs w:val="30"/>
          <w:cs/>
        </w:rPr>
        <w:t>บริษัทได้ชำระหนี้สินที่จะเกิดขึ้นจากการที่</w:t>
      </w:r>
      <w:r w:rsidRPr="00426BCB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426BCB">
        <w:rPr>
          <w:rFonts w:ascii="Angsana New" w:hAnsi="Angsana New"/>
          <w:spacing w:val="-2"/>
          <w:sz w:val="30"/>
          <w:szCs w:val="30"/>
        </w:rPr>
        <w:t xml:space="preserve">AVTB </w:t>
      </w:r>
      <w:r w:rsidRPr="00426BCB">
        <w:rPr>
          <w:rFonts w:ascii="Angsana New" w:hAnsi="Angsana New" w:hint="cs"/>
          <w:spacing w:val="-2"/>
          <w:sz w:val="30"/>
          <w:szCs w:val="30"/>
          <w:cs/>
        </w:rPr>
        <w:t>ไม่สามารถชำระหนี้ที่ค้างชำระจากการดำเนินธุรกิจที่หยุดชะงักได้</w:t>
      </w:r>
      <w:r w:rsidRPr="00426BCB">
        <w:rPr>
          <w:rFonts w:ascii="Angsana New" w:hAnsi="Angsana New"/>
          <w:spacing w:val="-2"/>
          <w:sz w:val="30"/>
          <w:szCs w:val="30"/>
        </w:rPr>
        <w:t xml:space="preserve"> </w:t>
      </w:r>
      <w:r w:rsidRPr="00426BCB">
        <w:rPr>
          <w:rFonts w:ascii="Angsana New" w:hAnsi="Angsana New" w:hint="cs"/>
          <w:spacing w:val="-2"/>
          <w:sz w:val="30"/>
          <w:szCs w:val="30"/>
          <w:cs/>
        </w:rPr>
        <w:t>ส่งผลให้บริษัทต้องจ่ายชำระหนี้แทนโดยการลงทุนเพิ่มเติมและมีการตั้งค่าเผื่อ</w:t>
      </w:r>
      <w:r>
        <w:rPr>
          <w:rFonts w:ascii="Angsana New" w:hAnsi="Angsana New" w:hint="cs"/>
          <w:spacing w:val="-2"/>
          <w:sz w:val="30"/>
          <w:szCs w:val="30"/>
          <w:cs/>
        </w:rPr>
        <w:t>การด้อยค่า</w:t>
      </w:r>
      <w:r w:rsidRPr="00426BCB">
        <w:rPr>
          <w:rFonts w:ascii="Angsana New" w:hAnsi="Angsana New" w:hint="cs"/>
          <w:spacing w:val="-2"/>
          <w:sz w:val="30"/>
          <w:szCs w:val="30"/>
          <w:cs/>
        </w:rPr>
        <w:t>เต็มจำนวนใน</w:t>
      </w:r>
      <w:r w:rsidRPr="00520CC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520CCC">
        <w:rPr>
          <w:rFonts w:ascii="Angsana New" w:hAnsi="Angsana New"/>
          <w:spacing w:val="-2"/>
          <w:sz w:val="30"/>
          <w:szCs w:val="30"/>
        </w:rPr>
        <w:t xml:space="preserve">AVTB </w:t>
      </w:r>
      <w:r w:rsidRPr="00520CCC">
        <w:rPr>
          <w:rFonts w:ascii="Angsana New" w:hAnsi="Angsana New" w:hint="cs"/>
          <w:spacing w:val="-4"/>
          <w:sz w:val="30"/>
          <w:szCs w:val="30"/>
          <w:cs/>
        </w:rPr>
        <w:t>ในสัดส่วนการถือหุ้นเดิม</w:t>
      </w:r>
      <w:r w:rsidRPr="00520CC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เป็นจำนวน</w:t>
      </w:r>
      <w:r w:rsidRPr="00B25D19">
        <w:rPr>
          <w:rFonts w:ascii="Angsana New" w:hAnsi="Angsana New" w:hint="cs"/>
          <w:spacing w:val="-6"/>
          <w:sz w:val="30"/>
          <w:szCs w:val="30"/>
          <w:cs/>
        </w:rPr>
        <w:t xml:space="preserve">เงิน </w:t>
      </w:r>
      <w:r w:rsidR="00B25D19">
        <w:rPr>
          <w:rFonts w:ascii="Angsana New" w:hAnsi="Angsana New"/>
          <w:spacing w:val="-6"/>
          <w:sz w:val="30"/>
          <w:szCs w:val="30"/>
        </w:rPr>
        <w:t>1,681</w:t>
      </w:r>
      <w:r w:rsidRPr="00B25D19">
        <w:rPr>
          <w:rFonts w:ascii="Angsana New" w:hAnsi="Angsana New"/>
          <w:spacing w:val="-6"/>
          <w:sz w:val="30"/>
          <w:szCs w:val="30"/>
        </w:rPr>
        <w:t xml:space="preserve"> </w:t>
      </w:r>
      <w:r w:rsidRPr="00B25D19">
        <w:rPr>
          <w:rFonts w:ascii="Angsana New" w:hAnsi="Angsana New" w:hint="cs"/>
          <w:spacing w:val="-6"/>
          <w:sz w:val="30"/>
          <w:szCs w:val="30"/>
          <w:cs/>
        </w:rPr>
        <w:t>ล้านบาท</w:t>
      </w:r>
      <w:r w:rsidRPr="00B25D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25D19">
        <w:rPr>
          <w:rFonts w:ascii="Angsana New" w:hAnsi="Angsana New" w:hint="cs"/>
          <w:spacing w:val="-6"/>
          <w:sz w:val="30"/>
          <w:szCs w:val="30"/>
          <w:cs/>
        </w:rPr>
        <w:t>เทียบเท่ากับ</w:t>
      </w:r>
      <w:r w:rsidRPr="00B25D19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B25D19">
        <w:rPr>
          <w:rFonts w:ascii="Angsana New" w:hAnsi="Angsana New"/>
          <w:spacing w:val="-6"/>
          <w:sz w:val="30"/>
          <w:szCs w:val="30"/>
        </w:rPr>
        <w:t>65.40</w:t>
      </w:r>
      <w:r w:rsidRPr="00520CCC">
        <w:rPr>
          <w:rFonts w:ascii="Angsana New" w:hAnsi="Angsana New"/>
          <w:spacing w:val="-6"/>
          <w:sz w:val="30"/>
          <w:szCs w:val="30"/>
        </w:rPr>
        <w:t xml:space="preserve"> </w:t>
      </w:r>
      <w:r w:rsidRPr="00520CCC">
        <w:rPr>
          <w:rFonts w:ascii="Angsana New" w:hAnsi="Angsana New" w:hint="cs"/>
          <w:spacing w:val="-6"/>
          <w:sz w:val="30"/>
          <w:szCs w:val="30"/>
          <w:cs/>
        </w:rPr>
        <w:t>ล้าน</w:t>
      </w:r>
      <w:r w:rsidRPr="00B25D19">
        <w:rPr>
          <w:rFonts w:ascii="Angsana New" w:eastAsia="Times New Roman" w:hAnsi="Angsana New" w:hint="cs"/>
          <w:spacing w:val="2"/>
          <w:sz w:val="30"/>
          <w:szCs w:val="30"/>
          <w:cs/>
        </w:rPr>
        <w:t>เหรียญแคนาดา</w:t>
      </w:r>
      <w:r w:rsidRPr="00520CCC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24FFBDC9" w14:textId="77777777" w:rsidR="0018785E" w:rsidRDefault="0018785E" w:rsidP="0018785E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02208A09" w14:textId="34D9BE0B" w:rsidR="0018785E" w:rsidRDefault="0018785E" w:rsidP="0018785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pacing w:val="2"/>
          <w:sz w:val="30"/>
          <w:szCs w:val="30"/>
        </w:rPr>
        <w:t xml:space="preserve">31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pacing w:val="2"/>
          <w:sz w:val="30"/>
          <w:szCs w:val="30"/>
        </w:rPr>
        <w:t xml:space="preserve">2568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มีการตั้งประมาณการหนี้สินเพิ่มขึ้นจำนวน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/>
          <w:spacing w:val="2"/>
          <w:sz w:val="30"/>
          <w:szCs w:val="30"/>
        </w:rPr>
        <w:t>68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หรือเทียบเท่า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/>
          <w:spacing w:val="2"/>
          <w:sz w:val="30"/>
          <w:szCs w:val="30"/>
        </w:rPr>
        <w:t>2.83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ล้านเหรียญแคนา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ด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า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ซึ่งถูกรับรู้เพื่อให้ครอบคลุมค่าใช้จ่ายที่คาดว่าจะเกิดขึ้นทำให้ประมาณการหนี้สินหมุนเวียนคงเหลือเป็นจำนวนเงิน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/>
          <w:spacing w:val="2"/>
          <w:sz w:val="30"/>
          <w:szCs w:val="30"/>
        </w:rPr>
        <w:t>1,411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เทียบเท่ากับ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="0074442C">
        <w:rPr>
          <w:rFonts w:ascii="Angsana New" w:hAnsi="Angsana New" w:cs="Angsana New"/>
          <w:spacing w:val="2"/>
          <w:sz w:val="30"/>
          <w:szCs w:val="30"/>
        </w:rPr>
        <w:t>58.98</w:t>
      </w:r>
      <w:r w:rsidRPr="00A05F87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ล้านเหรียญแคนาดา</w:t>
      </w:r>
    </w:p>
    <w:p w14:paraId="0A1CA1B4" w14:textId="77777777" w:rsidR="0074442C" w:rsidRDefault="0074442C" w:rsidP="0018785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</w:p>
    <w:p w14:paraId="0F3D5266" w14:textId="6C35F1CA" w:rsidR="0074442C" w:rsidRDefault="0074442C" w:rsidP="00744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3"/>
        <w:jc w:val="thaiDistribute"/>
        <w:rPr>
          <w:rFonts w:ascii="Angsana New" w:hAnsi="Angsana New"/>
          <w:spacing w:val="-2"/>
          <w:sz w:val="30"/>
          <w:szCs w:val="30"/>
        </w:rPr>
      </w:pPr>
      <w:r w:rsidRPr="0074442C">
        <w:rPr>
          <w:rFonts w:ascii="Angsana New" w:hAnsi="Angsana New" w:hint="cs"/>
          <w:spacing w:val="-2"/>
          <w:sz w:val="30"/>
          <w:szCs w:val="30"/>
          <w:cs/>
        </w:rPr>
        <w:t xml:space="preserve">ในระหว่างปีสิ้นสุดวันที่ </w:t>
      </w:r>
      <w:r w:rsidRPr="0074442C">
        <w:rPr>
          <w:rFonts w:ascii="Angsana New" w:hAnsi="Angsana New"/>
          <w:spacing w:val="-2"/>
          <w:sz w:val="30"/>
          <w:szCs w:val="30"/>
        </w:rPr>
        <w:t xml:space="preserve">31 </w:t>
      </w:r>
      <w:r w:rsidRPr="0074442C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74442C">
        <w:rPr>
          <w:rFonts w:ascii="Angsana New" w:hAnsi="Angsana New"/>
          <w:spacing w:val="-2"/>
          <w:sz w:val="30"/>
          <w:szCs w:val="30"/>
        </w:rPr>
        <w:t>2569</w:t>
      </w:r>
      <w:r w:rsidRPr="007444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442C">
        <w:rPr>
          <w:rFonts w:ascii="Angsana New" w:hAnsi="Angsana New" w:hint="cs"/>
          <w:spacing w:val="-2"/>
          <w:sz w:val="30"/>
          <w:szCs w:val="30"/>
          <w:cs/>
        </w:rPr>
        <w:t>บริษัทได้ชำระหนี้สินที่จะเกิดขึ้นจากการที่</w:t>
      </w:r>
      <w:r w:rsidRPr="007444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442C">
        <w:rPr>
          <w:rFonts w:ascii="Angsana New" w:hAnsi="Angsana New"/>
          <w:spacing w:val="-2"/>
          <w:sz w:val="30"/>
          <w:szCs w:val="30"/>
        </w:rPr>
        <w:t xml:space="preserve">AVTB </w:t>
      </w:r>
      <w:r w:rsidRPr="0074442C">
        <w:rPr>
          <w:rFonts w:ascii="Angsana New" w:hAnsi="Angsana New" w:hint="cs"/>
          <w:spacing w:val="-2"/>
          <w:sz w:val="30"/>
          <w:szCs w:val="30"/>
          <w:cs/>
        </w:rPr>
        <w:t>ไม่สามารถชำระหนี้ที่ค้างชำระจากการดำเนินธุรกิจที่หยุดชะงักได้</w:t>
      </w:r>
      <w:r w:rsidRPr="0074442C">
        <w:rPr>
          <w:rFonts w:ascii="Angsana New" w:hAnsi="Angsana New"/>
          <w:spacing w:val="-2"/>
          <w:sz w:val="30"/>
          <w:szCs w:val="30"/>
        </w:rPr>
        <w:t xml:space="preserve"> </w:t>
      </w:r>
      <w:r w:rsidRPr="0074442C">
        <w:rPr>
          <w:rFonts w:ascii="Angsana New" w:hAnsi="Angsana New" w:hint="cs"/>
          <w:spacing w:val="-2"/>
          <w:sz w:val="30"/>
          <w:szCs w:val="30"/>
          <w:cs/>
        </w:rPr>
        <w:t>ส่งผลให้บริษัทต้องจ่ายชำระหนี้แทนโดยการลงทุนเพิ่มเติมและมีการตั้งค่าเผื่อการด้อยค่าเต็มจำนวนใน</w:t>
      </w:r>
      <w:r w:rsidRPr="007444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442C">
        <w:rPr>
          <w:rFonts w:ascii="Angsana New" w:hAnsi="Angsana New"/>
          <w:spacing w:val="-2"/>
          <w:sz w:val="30"/>
          <w:szCs w:val="30"/>
        </w:rPr>
        <w:t xml:space="preserve">AVTB </w:t>
      </w:r>
      <w:r w:rsidRPr="0074442C">
        <w:rPr>
          <w:rFonts w:ascii="Angsana New" w:hAnsi="Angsana New" w:hint="cs"/>
          <w:spacing w:val="-2"/>
          <w:sz w:val="30"/>
          <w:szCs w:val="30"/>
          <w:cs/>
        </w:rPr>
        <w:t>ในสัดส่วนการถือหุ้นเดิม</w:t>
      </w:r>
      <w:r w:rsidRPr="007444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442C">
        <w:rPr>
          <w:rFonts w:ascii="Angsana New" w:hAnsi="Angsana New" w:hint="cs"/>
          <w:spacing w:val="-2"/>
          <w:sz w:val="30"/>
          <w:szCs w:val="30"/>
          <w:cs/>
        </w:rPr>
        <w:t xml:space="preserve">เป็นจำนวนเงิน </w:t>
      </w:r>
      <w:r w:rsidRPr="0074442C">
        <w:rPr>
          <w:rFonts w:ascii="Angsana New" w:hAnsi="Angsana New"/>
          <w:spacing w:val="-2"/>
          <w:sz w:val="30"/>
          <w:szCs w:val="30"/>
        </w:rPr>
        <w:t xml:space="preserve">1,003 </w:t>
      </w:r>
      <w:r w:rsidRPr="0074442C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7444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442C">
        <w:rPr>
          <w:rFonts w:ascii="Angsana New" w:hAnsi="Angsana New" w:hint="cs"/>
          <w:spacing w:val="-2"/>
          <w:sz w:val="30"/>
          <w:szCs w:val="30"/>
          <w:cs/>
        </w:rPr>
        <w:t>เทียบเท่ากับ</w:t>
      </w:r>
      <w:r w:rsidRPr="0074442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442C">
        <w:rPr>
          <w:rFonts w:ascii="Angsana New" w:hAnsi="Angsana New"/>
          <w:spacing w:val="-2"/>
          <w:sz w:val="30"/>
          <w:szCs w:val="30"/>
        </w:rPr>
        <w:t xml:space="preserve">43.20 </w:t>
      </w:r>
      <w:r w:rsidRPr="0074442C">
        <w:rPr>
          <w:rFonts w:ascii="Angsana New" w:hAnsi="Angsana New" w:hint="cs"/>
          <w:spacing w:val="-2"/>
          <w:sz w:val="30"/>
          <w:szCs w:val="30"/>
          <w:cs/>
        </w:rPr>
        <w:t>ล้านเหรียญแคนาดา</w:t>
      </w:r>
      <w:r w:rsidRPr="0074442C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5B7C7786" w14:textId="77777777" w:rsidR="0074442C" w:rsidRDefault="0074442C" w:rsidP="00744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21E037E" w14:textId="3ADCEDE3" w:rsidR="0074442C" w:rsidRDefault="0074442C" w:rsidP="0074442C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ณ วันที่ </w:t>
      </w:r>
      <w:r>
        <w:rPr>
          <w:rFonts w:ascii="Angsana New" w:hAnsi="Angsana New" w:cs="Angsana New"/>
          <w:spacing w:val="2"/>
          <w:sz w:val="30"/>
          <w:szCs w:val="30"/>
        </w:rPr>
        <w:t xml:space="preserve">31 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pacing w:val="2"/>
          <w:sz w:val="30"/>
          <w:szCs w:val="30"/>
        </w:rPr>
        <w:t xml:space="preserve">2569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มีการตั้งประมาณการหนี้สินเพิ่มขึ้นจำนวน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2"/>
          <w:sz w:val="30"/>
          <w:szCs w:val="30"/>
        </w:rPr>
        <w:t>77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หรือเทียบเท่า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/>
          <w:spacing w:val="2"/>
          <w:sz w:val="30"/>
          <w:szCs w:val="30"/>
        </w:rPr>
        <w:t>3</w:t>
      </w:r>
      <w:r>
        <w:rPr>
          <w:rFonts w:ascii="Angsana New" w:hAnsi="Angsana New" w:cs="Angsana New"/>
          <w:spacing w:val="2"/>
          <w:sz w:val="30"/>
          <w:szCs w:val="30"/>
        </w:rPr>
        <w:t>.24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ล้านเหรียญแคนา</w:t>
      </w:r>
      <w:r>
        <w:rPr>
          <w:rFonts w:ascii="Angsana New" w:hAnsi="Angsana New" w:cs="Angsana New" w:hint="cs"/>
          <w:spacing w:val="2"/>
          <w:sz w:val="30"/>
          <w:szCs w:val="30"/>
          <w:cs/>
        </w:rPr>
        <w:t>ด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า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ซึ่งถูกรับรู้เพื่อให้ครอบคลุมค่าใช้จ่ายที่คาดว่าจะเกิดขึ้นทำให้ประมาณการหนี้สินหมุนเวียนคงเหลือเป็นจำนวนเงิน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2"/>
          <w:sz w:val="30"/>
          <w:szCs w:val="30"/>
        </w:rPr>
        <w:t>453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ล้านบาท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เทียบเท่ากับ</w:t>
      </w:r>
      <w:r w:rsidRPr="00A05F87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pacing w:val="2"/>
          <w:sz w:val="30"/>
          <w:szCs w:val="30"/>
        </w:rPr>
        <w:t>19.02</w:t>
      </w:r>
      <w:r w:rsidRPr="00A05F87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A05F87">
        <w:rPr>
          <w:rFonts w:ascii="Angsana New" w:hAnsi="Angsana New" w:cs="Angsana New" w:hint="cs"/>
          <w:spacing w:val="2"/>
          <w:sz w:val="30"/>
          <w:szCs w:val="30"/>
          <w:cs/>
        </w:rPr>
        <w:t>ล้านเหรียญแคนาดา</w:t>
      </w:r>
    </w:p>
    <w:p w14:paraId="5C361705" w14:textId="77777777" w:rsidR="0074442C" w:rsidRPr="0074442C" w:rsidRDefault="0074442C" w:rsidP="00744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3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55C2FB8" w14:textId="77777777" w:rsidR="0018785E" w:rsidRDefault="0018785E" w:rsidP="0018785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BD5CC94" w14:textId="77777777" w:rsidR="00735F51" w:rsidRPr="00735F51" w:rsidRDefault="00735F51" w:rsidP="007F2BBE">
      <w:pPr>
        <w:tabs>
          <w:tab w:val="clear" w:pos="454"/>
          <w:tab w:val="left" w:pos="630"/>
          <w:tab w:val="right" w:pos="7280"/>
        </w:tabs>
        <w:ind w:left="630" w:right="65" w:hanging="9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35F51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การเพิ่มทุนเรือนหุ้น</w:t>
      </w:r>
      <w:r w:rsidRPr="00735F51">
        <w:rPr>
          <w:rFonts w:ascii="Angsana New" w:hAnsi="Angsana New"/>
          <w:i/>
          <w:iCs/>
          <w:sz w:val="30"/>
          <w:szCs w:val="30"/>
          <w:cs/>
        </w:rPr>
        <w:t>ของบริษัทร่วม</w:t>
      </w:r>
    </w:p>
    <w:p w14:paraId="141628ED" w14:textId="77777777" w:rsidR="00735F51" w:rsidRPr="00520CCC" w:rsidRDefault="00735F51" w:rsidP="00735F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 w:cs="Times New Roman"/>
          <w:spacing w:val="-2"/>
          <w:sz w:val="30"/>
          <w:szCs w:val="30"/>
          <w:cs/>
        </w:rPr>
      </w:pPr>
    </w:p>
    <w:p w14:paraId="01782FAC" w14:textId="77576FF5" w:rsidR="00540EC1" w:rsidRPr="00153502" w:rsidRDefault="00540EC1" w:rsidP="00540EC1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53502">
        <w:rPr>
          <w:rFonts w:ascii="Angsana New" w:hAnsi="Angsana New" w:cs="Angsana New"/>
          <w:sz w:val="30"/>
          <w:szCs w:val="30"/>
          <w:cs/>
        </w:rPr>
        <w:t>เมื่อวันที่</w:t>
      </w:r>
      <w:r w:rsidRPr="00153502">
        <w:rPr>
          <w:rFonts w:ascii="Angsana New" w:hAnsi="Angsana New" w:cs="Angsana New"/>
          <w:sz w:val="30"/>
          <w:szCs w:val="30"/>
        </w:rPr>
        <w:t xml:space="preserve"> 1 </w:t>
      </w:r>
      <w:r w:rsidRPr="00153502">
        <w:rPr>
          <w:rFonts w:ascii="Angsana New" w:hAnsi="Angsana New" w:cs="Angsana New"/>
          <w:sz w:val="30"/>
          <w:szCs w:val="30"/>
          <w:cs/>
        </w:rPr>
        <w:t>เมษายน</w:t>
      </w:r>
      <w:r w:rsidRPr="00153502">
        <w:rPr>
          <w:rFonts w:ascii="Angsana New" w:hAnsi="Angsana New" w:cs="Angsana New"/>
          <w:sz w:val="30"/>
          <w:szCs w:val="30"/>
        </w:rPr>
        <w:t xml:space="preserve"> 2568 </w:t>
      </w:r>
      <w:r w:rsidRPr="00153502">
        <w:rPr>
          <w:rFonts w:ascii="Angsana New" w:hAnsi="Angsana New" w:cs="Angsana New"/>
          <w:sz w:val="30"/>
          <w:szCs w:val="30"/>
          <w:cs/>
        </w:rPr>
        <w:t>บริษัท อดิตยา เบอร์ล่า เคมีคัลส์</w:t>
      </w:r>
      <w:r w:rsidRPr="00153502">
        <w:rPr>
          <w:rFonts w:ascii="Angsana New" w:hAnsi="Angsana New" w:cs="Angsana New"/>
          <w:sz w:val="30"/>
          <w:szCs w:val="30"/>
        </w:rPr>
        <w:t xml:space="preserve"> (</w:t>
      </w:r>
      <w:r w:rsidR="00BB4944">
        <w:rPr>
          <w:rFonts w:ascii="Angsana New" w:hAnsi="Angsana New" w:cs="Angsana New" w:hint="cs"/>
          <w:sz w:val="30"/>
          <w:szCs w:val="30"/>
          <w:cs/>
        </w:rPr>
        <w:t>ประเทศไทย</w:t>
      </w:r>
      <w:r w:rsidRPr="00153502">
        <w:rPr>
          <w:rFonts w:ascii="Angsana New" w:hAnsi="Angsana New" w:cs="Angsana New"/>
          <w:sz w:val="30"/>
          <w:szCs w:val="30"/>
        </w:rPr>
        <w:t>)</w:t>
      </w:r>
      <w:r w:rsidRPr="00153502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Pr="00153502">
        <w:rPr>
          <w:rFonts w:ascii="Angsana New" w:hAnsi="Angsana New" w:cs="Angsana New"/>
          <w:sz w:val="30"/>
          <w:szCs w:val="30"/>
        </w:rPr>
        <w:t xml:space="preserve"> (“ABCTL”) </w:t>
      </w:r>
      <w:r w:rsidRPr="00153502">
        <w:rPr>
          <w:rFonts w:ascii="Angsana New" w:hAnsi="Angsana New" w:cs="Angsana New"/>
          <w:sz w:val="30"/>
          <w:szCs w:val="30"/>
          <w:cs/>
        </w:rPr>
        <w:t xml:space="preserve">และบริษัทย่อยซึ่ง </w:t>
      </w:r>
      <w:r w:rsidRPr="00153502">
        <w:rPr>
          <w:rFonts w:ascii="Angsana New" w:hAnsi="Angsana New" w:cs="Angsana New"/>
          <w:spacing w:val="2"/>
          <w:sz w:val="30"/>
          <w:szCs w:val="30"/>
        </w:rPr>
        <w:t xml:space="preserve">ABCTL </w:t>
      </w:r>
      <w:r w:rsidRPr="00153502">
        <w:rPr>
          <w:rFonts w:ascii="Angsana New" w:hAnsi="Angsana New" w:cs="Angsana New"/>
          <w:spacing w:val="2"/>
          <w:sz w:val="30"/>
          <w:szCs w:val="30"/>
          <w:cs/>
        </w:rPr>
        <w:t>ถือหุ้นทั้งหมดร้อยละ</w:t>
      </w:r>
      <w:r w:rsidRPr="00153502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5A2B90">
        <w:rPr>
          <w:rFonts w:ascii="Angsana New" w:hAnsi="Angsana New" w:cs="Angsana New"/>
          <w:spacing w:val="2"/>
          <w:sz w:val="30"/>
          <w:szCs w:val="30"/>
        </w:rPr>
        <w:t>100</w:t>
      </w:r>
      <w:r w:rsidRPr="00153502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Pr="00153502">
        <w:rPr>
          <w:rFonts w:ascii="Angsana New" w:hAnsi="Angsana New" w:cs="Angsana New"/>
          <w:spacing w:val="2"/>
          <w:sz w:val="30"/>
          <w:szCs w:val="30"/>
          <w:cs/>
        </w:rPr>
        <w:t>ได้ทำการจดทะเบียนการควบรวมกิจการทั้งสองกับกรมพัฒนาธุรกิจการค้า โดย</w:t>
      </w:r>
      <w:r w:rsidRPr="00153502">
        <w:rPr>
          <w:rFonts w:ascii="Angsana New" w:hAnsi="Angsana New" w:cs="Angsana New"/>
          <w:sz w:val="30"/>
          <w:szCs w:val="30"/>
        </w:rPr>
        <w:t xml:space="preserve"> ABCTL </w:t>
      </w:r>
      <w:r w:rsidRPr="00153502">
        <w:rPr>
          <w:rFonts w:ascii="Angsana New" w:hAnsi="Angsana New" w:cs="Angsana New"/>
          <w:sz w:val="30"/>
          <w:szCs w:val="30"/>
          <w:cs/>
        </w:rPr>
        <w:t xml:space="preserve">เป็นนิติบุคคลที่คงอยู่ และบริษัทย่อยจะสิ้นสภาพนิติบุคคลโดยอัตโนมัติ ภายหลังการควบรวมทุนจดทะเบียนและทุนชำระแล้วของ </w:t>
      </w:r>
      <w:r w:rsidRPr="00153502">
        <w:rPr>
          <w:rFonts w:ascii="Angsana New" w:hAnsi="Angsana New" w:cs="Angsana New"/>
          <w:sz w:val="30"/>
          <w:szCs w:val="30"/>
        </w:rPr>
        <w:t xml:space="preserve">ABCTL </w:t>
      </w:r>
      <w:r w:rsidRPr="00153502">
        <w:rPr>
          <w:rFonts w:ascii="Angsana New" w:hAnsi="Angsana New" w:cs="Angsana New"/>
          <w:sz w:val="30"/>
          <w:szCs w:val="30"/>
          <w:cs/>
        </w:rPr>
        <w:t>อยู่ที่</w:t>
      </w:r>
      <w:r w:rsidRPr="00153502">
        <w:rPr>
          <w:rFonts w:ascii="Angsana New" w:hAnsi="Angsana New" w:cs="Angsana New"/>
          <w:sz w:val="30"/>
          <w:szCs w:val="30"/>
        </w:rPr>
        <w:t xml:space="preserve"> 2,000 </w:t>
      </w:r>
      <w:r w:rsidRPr="00153502">
        <w:rPr>
          <w:rFonts w:ascii="Angsana New" w:hAnsi="Angsana New" w:cs="Angsana New"/>
          <w:sz w:val="30"/>
          <w:szCs w:val="30"/>
          <w:cs/>
        </w:rPr>
        <w:t>ล้านบาท แบ่งเป็นหุ้นสามัญจำนวน</w:t>
      </w:r>
      <w:r w:rsidRPr="00153502">
        <w:rPr>
          <w:rFonts w:ascii="Angsana New" w:hAnsi="Angsana New" w:cs="Angsana New"/>
          <w:sz w:val="30"/>
          <w:szCs w:val="30"/>
        </w:rPr>
        <w:t xml:space="preserve"> 200 </w:t>
      </w:r>
      <w:r w:rsidRPr="00153502">
        <w:rPr>
          <w:rFonts w:ascii="Angsana New" w:hAnsi="Angsana New" w:cs="Angsana New"/>
          <w:sz w:val="30"/>
          <w:szCs w:val="30"/>
          <w:cs/>
        </w:rPr>
        <w:t>ล้านหุ้น มูลค่าที่ตราไว้หุ้นละ</w:t>
      </w:r>
      <w:r w:rsidRPr="00153502">
        <w:rPr>
          <w:rFonts w:ascii="Angsana New" w:hAnsi="Angsana New" w:cs="Angsana New"/>
          <w:sz w:val="30"/>
          <w:szCs w:val="30"/>
        </w:rPr>
        <w:t xml:space="preserve"> 10 </w:t>
      </w:r>
      <w:r w:rsidRPr="00153502">
        <w:rPr>
          <w:rFonts w:ascii="Angsana New" w:hAnsi="Angsana New" w:cs="Angsana New"/>
          <w:sz w:val="30"/>
          <w:szCs w:val="30"/>
          <w:cs/>
        </w:rPr>
        <w:t>บาท ทั้งนี้การจัดสรรหุ้นให้แก่ผู้ถือหุ้นเดิมของทั้งสองบริษัทเป็นไปตามสัดส่วนเดิมก่อนการควบ</w:t>
      </w:r>
      <w:r w:rsidRPr="00217C97">
        <w:rPr>
          <w:rFonts w:ascii="Angsana New" w:hAnsi="Angsana New" w:cs="Angsana New"/>
          <w:sz w:val="30"/>
          <w:szCs w:val="30"/>
          <w:cs/>
        </w:rPr>
        <w:t xml:space="preserve">รวม </w:t>
      </w:r>
      <w:r w:rsidRPr="00217C97">
        <w:rPr>
          <w:rFonts w:ascii="Angsana New" w:hAnsi="Angsana New" w:cs="Angsana New"/>
          <w:spacing w:val="-2"/>
          <w:sz w:val="30"/>
          <w:szCs w:val="30"/>
          <w:cs/>
        </w:rPr>
        <w:t xml:space="preserve">ส่งผลให้สัดส่วนการถือหุ้นของบริษัท ไทยเรยอน จำกัด (มหาชน) ใน </w:t>
      </w:r>
      <w:r w:rsidRPr="00217C97">
        <w:rPr>
          <w:rFonts w:ascii="Angsana New" w:hAnsi="Angsana New" w:cs="Angsana New"/>
          <w:spacing w:val="-2"/>
          <w:sz w:val="30"/>
          <w:szCs w:val="30"/>
        </w:rPr>
        <w:t xml:space="preserve">ABCTL </w:t>
      </w:r>
      <w:r w:rsidRPr="00217C97">
        <w:rPr>
          <w:rFonts w:ascii="Angsana New" w:hAnsi="Angsana New" w:cs="Angsana New"/>
          <w:spacing w:val="-2"/>
          <w:sz w:val="30"/>
          <w:szCs w:val="30"/>
          <w:cs/>
        </w:rPr>
        <w:t>หลังการควบรวมยังคงไม่เปลี่ยนแปลง</w:t>
      </w:r>
    </w:p>
    <w:p w14:paraId="1B677DD2" w14:textId="77777777" w:rsidR="006A2F92" w:rsidRPr="00576F45" w:rsidRDefault="006A2F92" w:rsidP="00576F45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right="65"/>
        <w:jc w:val="thaiDistribute"/>
        <w:rPr>
          <w:rFonts w:ascii="Angsana New" w:hAnsi="Angsana New"/>
          <w:sz w:val="30"/>
          <w:szCs w:val="30"/>
          <w:cs/>
        </w:rPr>
      </w:pPr>
    </w:p>
    <w:p w14:paraId="71AAF379" w14:textId="77777777" w:rsidR="00540EC1" w:rsidRPr="00A522C3" w:rsidRDefault="00540EC1" w:rsidP="00540EC1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A522C3">
        <w:rPr>
          <w:rFonts w:ascii="Angsana New" w:hAnsi="Angsana New" w:cs="Angsana New"/>
          <w:spacing w:val="-2"/>
          <w:sz w:val="30"/>
          <w:szCs w:val="30"/>
          <w:cs/>
        </w:rPr>
        <w:t>เงินลงทุนใน</w:t>
      </w:r>
      <w:r w:rsidRPr="00A522C3">
        <w:rPr>
          <w:rFonts w:ascii="Angsana New" w:hAnsi="Angsana New" w:cs="Angsana New" w:hint="cs"/>
          <w:spacing w:val="-2"/>
          <w:sz w:val="30"/>
          <w:szCs w:val="30"/>
          <w:cs/>
        </w:rPr>
        <w:t>บริษัทร่วม</w:t>
      </w:r>
      <w:r w:rsidRPr="00A522C3">
        <w:rPr>
          <w:rFonts w:ascii="Angsana New" w:hAnsi="Angsana New" w:cs="Angsana New"/>
          <w:spacing w:val="-2"/>
          <w:sz w:val="30"/>
          <w:szCs w:val="30"/>
          <w:cs/>
        </w:rPr>
        <w:t>ซึ่งจดทะเบียนในตลาดหลักทรัพย์</w:t>
      </w:r>
      <w:r w:rsidRPr="00A522C3">
        <w:rPr>
          <w:rFonts w:ascii="Angsana New" w:hAnsi="Angsana New" w:cs="Angsana New" w:hint="cs"/>
          <w:spacing w:val="-2"/>
          <w:sz w:val="30"/>
          <w:szCs w:val="30"/>
          <w:cs/>
        </w:rPr>
        <w:t>แห่งประเทศไทยมูลค่ายุติธรรมของเงินลงทุนดังกล่าวมีดังต่อไปนี้</w:t>
      </w:r>
    </w:p>
    <w:p w14:paraId="0F5D5AF4" w14:textId="77777777" w:rsidR="00D50DD0" w:rsidRPr="0074034E" w:rsidRDefault="00D50DD0" w:rsidP="005A5F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2"/>
          <w:szCs w:val="22"/>
        </w:rPr>
      </w:pPr>
    </w:p>
    <w:tbl>
      <w:tblPr>
        <w:tblW w:w="95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850"/>
        <w:gridCol w:w="1800"/>
        <w:gridCol w:w="270"/>
        <w:gridCol w:w="1620"/>
      </w:tblGrid>
      <w:tr w:rsidR="00263BF8" w:rsidRPr="008534C5" w14:paraId="6219B762" w14:textId="77777777" w:rsidTr="006F751E">
        <w:tc>
          <w:tcPr>
            <w:tcW w:w="5850" w:type="dxa"/>
            <w:vAlign w:val="bottom"/>
          </w:tcPr>
          <w:p w14:paraId="0B76FDB0" w14:textId="77777777" w:rsidR="00263BF8" w:rsidRPr="008534C5" w:rsidRDefault="00263BF8" w:rsidP="00D50DD0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3690" w:type="dxa"/>
            <w:gridSpan w:val="3"/>
          </w:tcPr>
          <w:p w14:paraId="6EEF0181" w14:textId="2CDFB291" w:rsidR="00263BF8" w:rsidRPr="008534C5" w:rsidRDefault="007935EF" w:rsidP="00D50DD0">
            <w:pPr>
              <w:tabs>
                <w:tab w:val="clear" w:pos="1644"/>
                <w:tab w:val="decimal" w:pos="990"/>
                <w:tab w:val="left" w:pos="1044"/>
                <w:tab w:val="center" w:pos="6480"/>
                <w:tab w:val="center" w:pos="8820"/>
              </w:tabs>
              <w:spacing w:line="330" w:lineRule="exact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</w:t>
            </w:r>
            <w:r w:rsidR="00263BF8"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 ณ วันที่</w:t>
            </w:r>
          </w:p>
        </w:tc>
      </w:tr>
      <w:tr w:rsidR="001314E1" w:rsidRPr="008534C5" w14:paraId="66890AD0" w14:textId="77777777" w:rsidTr="006F751E">
        <w:tc>
          <w:tcPr>
            <w:tcW w:w="5850" w:type="dxa"/>
            <w:vAlign w:val="bottom"/>
          </w:tcPr>
          <w:p w14:paraId="78ACB7EA" w14:textId="77777777" w:rsidR="001314E1" w:rsidRPr="008534C5" w:rsidRDefault="001314E1" w:rsidP="00D50DD0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518768F" w14:textId="72F2C50E" w:rsidR="001314E1" w:rsidRPr="008534C5" w:rsidRDefault="007935EF" w:rsidP="007935EF">
            <w:pPr>
              <w:tabs>
                <w:tab w:val="clear" w:pos="1644"/>
                <w:tab w:val="clear" w:pos="1871"/>
                <w:tab w:val="decimal" w:pos="990"/>
                <w:tab w:val="left" w:pos="1044"/>
                <w:tab w:val="left" w:pos="2051"/>
                <w:tab w:val="center" w:pos="6480"/>
                <w:tab w:val="center" w:pos="8820"/>
              </w:tabs>
              <w:spacing w:line="330" w:lineRule="exact"/>
              <w:ind w:right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1314E1" w:rsidRPr="008534C5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1314E1" w:rsidRPr="008534C5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63BF8" w:rsidRPr="008534C5" w14:paraId="081687D8" w14:textId="77777777" w:rsidTr="006F751E">
        <w:trPr>
          <w:trHeight w:val="182"/>
        </w:trPr>
        <w:tc>
          <w:tcPr>
            <w:tcW w:w="5850" w:type="dxa"/>
            <w:vAlign w:val="bottom"/>
          </w:tcPr>
          <w:p w14:paraId="0F9D1ED2" w14:textId="77777777" w:rsidR="00263BF8" w:rsidRPr="008534C5" w:rsidRDefault="00263BF8" w:rsidP="002B2ACA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19B40734" w14:textId="59531F87" w:rsidR="00263BF8" w:rsidRPr="008534C5" w:rsidRDefault="004D4DA4" w:rsidP="00263BF8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</w:rPr>
              <w:t>256</w:t>
            </w:r>
            <w:r w:rsidR="001E068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A85101D" w14:textId="77777777" w:rsidR="00263BF8" w:rsidRPr="008534C5" w:rsidRDefault="00263BF8" w:rsidP="00263BF8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DC7E12E" w14:textId="016B151B" w:rsidR="00263BF8" w:rsidRPr="008534C5" w:rsidRDefault="00B940CF" w:rsidP="00263BF8">
            <w:pPr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</w:t>
            </w:r>
            <w:r w:rsidR="004D4DA4" w:rsidRPr="008534C5">
              <w:rPr>
                <w:rFonts w:ascii="Angsana New" w:hAnsi="Angsana New"/>
                <w:sz w:val="30"/>
                <w:szCs w:val="30"/>
              </w:rPr>
              <w:t>256</w:t>
            </w:r>
            <w:r w:rsidR="001E068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63BF8" w:rsidRPr="008534C5" w14:paraId="1D3E2E9C" w14:textId="77777777" w:rsidTr="006F751E">
        <w:trPr>
          <w:trHeight w:val="299"/>
        </w:trPr>
        <w:tc>
          <w:tcPr>
            <w:tcW w:w="5850" w:type="dxa"/>
            <w:vAlign w:val="bottom"/>
          </w:tcPr>
          <w:p w14:paraId="63660CAF" w14:textId="77777777" w:rsidR="00263BF8" w:rsidRPr="008534C5" w:rsidRDefault="00263BF8" w:rsidP="002B2ACA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90" w:type="dxa"/>
            <w:gridSpan w:val="3"/>
          </w:tcPr>
          <w:p w14:paraId="5D017DA6" w14:textId="77777777" w:rsidR="00263BF8" w:rsidRPr="008534C5" w:rsidRDefault="00263BF8" w:rsidP="00D50DD0">
            <w:pPr>
              <w:tabs>
                <w:tab w:val="clear" w:pos="1644"/>
                <w:tab w:val="decimal" w:pos="990"/>
                <w:tab w:val="left" w:pos="1044"/>
              </w:tabs>
              <w:spacing w:line="330" w:lineRule="exact"/>
              <w:ind w:right="9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3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="00903946"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/</w:t>
            </w:r>
            <w:r w:rsidR="00067379"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 w:rsidRPr="008534C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1E068E" w:rsidRPr="00746560" w14:paraId="7B827AB9" w14:textId="77777777" w:rsidTr="00AF2CD8">
        <w:trPr>
          <w:trHeight w:val="335"/>
        </w:trPr>
        <w:tc>
          <w:tcPr>
            <w:tcW w:w="5850" w:type="dxa"/>
            <w:vAlign w:val="bottom"/>
          </w:tcPr>
          <w:p w14:paraId="758EE053" w14:textId="77777777" w:rsidR="001E068E" w:rsidRPr="008534C5" w:rsidRDefault="001E068E" w:rsidP="001E06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จำนวนหุ้นที่ถือ</w:t>
            </w:r>
          </w:p>
        </w:tc>
        <w:tc>
          <w:tcPr>
            <w:tcW w:w="1800" w:type="dxa"/>
          </w:tcPr>
          <w:p w14:paraId="0540BF33" w14:textId="45F6A1E5" w:rsidR="001E068E" w:rsidRPr="00746560" w:rsidRDefault="004E5148" w:rsidP="001E068E">
            <w:pPr>
              <w:ind w:firstLine="60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148">
              <w:rPr>
                <w:rFonts w:ascii="Angsana New" w:hAnsi="Angsana New"/>
                <w:sz w:val="30"/>
                <w:szCs w:val="30"/>
              </w:rPr>
              <w:t>74,937,500</w:t>
            </w:r>
          </w:p>
        </w:tc>
        <w:tc>
          <w:tcPr>
            <w:tcW w:w="270" w:type="dxa"/>
          </w:tcPr>
          <w:p w14:paraId="1FF3C280" w14:textId="77777777" w:rsidR="001E068E" w:rsidRPr="008534C5" w:rsidRDefault="001E068E" w:rsidP="001E06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5795A1A" w14:textId="539C581E" w:rsidR="001E068E" w:rsidRPr="008534C5" w:rsidRDefault="001E068E" w:rsidP="001E068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74,937,500</w:t>
            </w:r>
          </w:p>
        </w:tc>
      </w:tr>
      <w:tr w:rsidR="001E068E" w:rsidRPr="00746560" w14:paraId="2B435FCD" w14:textId="77777777" w:rsidTr="00746560">
        <w:trPr>
          <w:trHeight w:val="452"/>
        </w:trPr>
        <w:tc>
          <w:tcPr>
            <w:tcW w:w="5850" w:type="dxa"/>
            <w:vAlign w:val="bottom"/>
          </w:tcPr>
          <w:p w14:paraId="57AAFEE5" w14:textId="77777777" w:rsidR="001E068E" w:rsidRPr="008534C5" w:rsidRDefault="001E068E" w:rsidP="001E06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ราคาต่อหุ้น</w:t>
            </w:r>
            <w:r w:rsidRPr="008534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365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800" w:type="dxa"/>
          </w:tcPr>
          <w:p w14:paraId="5601826A" w14:textId="42D30442" w:rsidR="001E068E" w:rsidRPr="00746560" w:rsidRDefault="004E5148" w:rsidP="001E068E">
            <w:pPr>
              <w:ind w:firstLine="60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148">
              <w:rPr>
                <w:rFonts w:ascii="Angsana New" w:hAnsi="Angsana New"/>
                <w:sz w:val="30"/>
                <w:szCs w:val="30"/>
              </w:rPr>
              <w:t>43.25</w:t>
            </w:r>
          </w:p>
        </w:tc>
        <w:tc>
          <w:tcPr>
            <w:tcW w:w="270" w:type="dxa"/>
          </w:tcPr>
          <w:p w14:paraId="12F4F394" w14:textId="77777777" w:rsidR="001E068E" w:rsidRPr="008534C5" w:rsidRDefault="001E068E" w:rsidP="001E06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A312ACA" w14:textId="40449D0E" w:rsidR="001E068E" w:rsidRPr="008534C5" w:rsidRDefault="001E068E" w:rsidP="001E068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58.00</w:t>
            </w:r>
          </w:p>
        </w:tc>
      </w:tr>
      <w:tr w:rsidR="001E068E" w:rsidRPr="00746560" w14:paraId="707893E0" w14:textId="77777777" w:rsidTr="00130F38">
        <w:trPr>
          <w:trHeight w:val="452"/>
        </w:trPr>
        <w:tc>
          <w:tcPr>
            <w:tcW w:w="5850" w:type="dxa"/>
            <w:vAlign w:val="bottom"/>
          </w:tcPr>
          <w:p w14:paraId="03D01BB6" w14:textId="7D2F712B" w:rsidR="001E068E" w:rsidRPr="008534C5" w:rsidRDefault="001E068E" w:rsidP="001E068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มูลค่ายุติธรรม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4E5148">
              <w:rPr>
                <w:rFonts w:ascii="Angsana New" w:hAnsi="Angsana New" w:hint="cs"/>
                <w:sz w:val="30"/>
                <w:szCs w:val="30"/>
                <w:cs/>
              </w:rPr>
              <w:t>ไทยแลนด์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800" w:type="dxa"/>
          </w:tcPr>
          <w:p w14:paraId="61C3B5DC" w14:textId="1A4DB32F" w:rsidR="001E068E" w:rsidRPr="00746560" w:rsidRDefault="004E5148" w:rsidP="001E068E">
            <w:pPr>
              <w:ind w:firstLine="60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E5148">
              <w:rPr>
                <w:rFonts w:ascii="Angsana New" w:hAnsi="Angsana New"/>
                <w:sz w:val="30"/>
                <w:szCs w:val="30"/>
              </w:rPr>
              <w:t>3,241,047</w:t>
            </w:r>
          </w:p>
        </w:tc>
        <w:tc>
          <w:tcPr>
            <w:tcW w:w="270" w:type="dxa"/>
            <w:vAlign w:val="bottom"/>
          </w:tcPr>
          <w:p w14:paraId="2C24A139" w14:textId="77777777" w:rsidR="001E068E" w:rsidRPr="008534C5" w:rsidRDefault="001E068E" w:rsidP="001E068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449DB8E" w14:textId="6652DBCA" w:rsidR="001E068E" w:rsidRPr="008534C5" w:rsidRDefault="001E068E" w:rsidP="001E068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4,346,375</w:t>
            </w:r>
          </w:p>
        </w:tc>
      </w:tr>
    </w:tbl>
    <w:p w14:paraId="5363ABF0" w14:textId="77777777" w:rsidR="00071850" w:rsidRDefault="00071850" w:rsidP="00B00126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750E0650" w14:textId="77777777" w:rsidR="001F6E98" w:rsidRDefault="001F6E98" w:rsidP="00B00126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651B422B" w14:textId="77777777" w:rsidR="001F6E98" w:rsidRDefault="001F6E98" w:rsidP="00B00126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137F76B3" w14:textId="77777777" w:rsidR="001F6E98" w:rsidRDefault="001F6E98" w:rsidP="00B00126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4A35532A" w14:textId="77777777" w:rsidR="001F6E98" w:rsidRDefault="001F6E98" w:rsidP="00B00126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56E1D5AD" w14:textId="77777777" w:rsidR="001F6E98" w:rsidRDefault="001F6E98" w:rsidP="00B00126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188281F9" w14:textId="77777777" w:rsidR="001F6E98" w:rsidRDefault="001F6E98" w:rsidP="00B00126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3EB30BCF" w14:textId="77777777" w:rsidR="001F6E98" w:rsidRDefault="001F6E98" w:rsidP="00B00126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1A32C9AC" w14:textId="77777777" w:rsidR="001F6E98" w:rsidRDefault="001F6E98" w:rsidP="00B00126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36CAE501" w14:textId="77777777" w:rsidR="001F6E98" w:rsidRDefault="001F6E98" w:rsidP="00B00126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0643BF8D" w14:textId="77777777" w:rsidR="001F6E98" w:rsidRDefault="001F6E98" w:rsidP="00B00126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64E103DD" w14:textId="77777777" w:rsidR="001F6E98" w:rsidRDefault="001F6E98" w:rsidP="00B00126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409EA52B" w14:textId="77777777" w:rsidR="00395B6B" w:rsidRDefault="00395B6B" w:rsidP="00B00126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43674646" w14:textId="77777777" w:rsidR="00395B6B" w:rsidRDefault="00395B6B" w:rsidP="00B00126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</w:p>
    <w:p w14:paraId="6FA45858" w14:textId="130F7762" w:rsidR="00855F09" w:rsidRPr="00B00126" w:rsidRDefault="00855F09" w:rsidP="00B00126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B00126">
        <w:rPr>
          <w:rFonts w:ascii="Angsana New" w:hAnsi="Angsana New" w:hint="cs"/>
          <w:b/>
          <w:bCs/>
          <w:spacing w:val="-2"/>
          <w:sz w:val="30"/>
          <w:szCs w:val="30"/>
          <w:cs/>
        </w:rPr>
        <w:lastRenderedPageBreak/>
        <w:t>ส่วนแบ่ง</w:t>
      </w:r>
      <w:r w:rsidRPr="00B00126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Pr="00B00126">
        <w:rPr>
          <w:rFonts w:ascii="Angsana New" w:hAnsi="Angsana New" w:hint="cs"/>
          <w:b/>
          <w:bCs/>
          <w:spacing w:val="-2"/>
          <w:sz w:val="30"/>
          <w:szCs w:val="30"/>
          <w:cs/>
        </w:rPr>
        <w:t>ขาดทุนเบ็ดเสร็จและเงินปันผลรับ</w:t>
      </w:r>
    </w:p>
    <w:p w14:paraId="0EDE14FE" w14:textId="77777777" w:rsidR="00855F09" w:rsidRPr="001F6E98" w:rsidRDefault="00855F09" w:rsidP="008A74A1">
      <w:pPr>
        <w:ind w:left="540" w:firstLine="270"/>
        <w:rPr>
          <w:rFonts w:ascii="Angsana New" w:hAnsi="Angsana New"/>
          <w:spacing w:val="-2"/>
          <w:sz w:val="14"/>
          <w:szCs w:val="14"/>
        </w:rPr>
      </w:pPr>
    </w:p>
    <w:p w14:paraId="78D812D6" w14:textId="7F7349DD" w:rsidR="00CE32D5" w:rsidRDefault="00CE32D5" w:rsidP="00E616DF">
      <w:pPr>
        <w:tabs>
          <w:tab w:val="clear" w:pos="454"/>
          <w:tab w:val="clear" w:pos="907"/>
          <w:tab w:val="left" w:pos="630"/>
          <w:tab w:val="left" w:pos="900"/>
          <w:tab w:val="right" w:pos="7280"/>
        </w:tabs>
        <w:ind w:left="630" w:right="65"/>
        <w:jc w:val="thaiDistribute"/>
        <w:rPr>
          <w:rFonts w:ascii="Angsana New" w:hAnsi="Angsana New"/>
          <w:sz w:val="30"/>
          <w:szCs w:val="30"/>
        </w:rPr>
      </w:pPr>
      <w:r w:rsidRPr="008534C5">
        <w:rPr>
          <w:rFonts w:ascii="Angsana New" w:hAnsi="Angsana New"/>
          <w:sz w:val="30"/>
          <w:szCs w:val="30"/>
          <w:cs/>
        </w:rPr>
        <w:t>ในระหว่าง</w:t>
      </w:r>
      <w:r w:rsidR="004A4181">
        <w:rPr>
          <w:rFonts w:ascii="Angsana New" w:hAnsi="Angsana New" w:hint="cs"/>
          <w:sz w:val="30"/>
          <w:szCs w:val="30"/>
          <w:cs/>
        </w:rPr>
        <w:t>ปี</w:t>
      </w:r>
      <w:r w:rsidRPr="008534C5">
        <w:rPr>
          <w:rFonts w:ascii="Angsana New" w:hAnsi="Angsana New"/>
          <w:sz w:val="30"/>
          <w:szCs w:val="30"/>
          <w:cs/>
        </w:rPr>
        <w:t xml:space="preserve"> บริษัทรับรู้ส่วนแบ่งกำไรขาดทุน</w:t>
      </w:r>
      <w:r w:rsidR="00137F47">
        <w:rPr>
          <w:rFonts w:ascii="Angsana New" w:hAnsi="Angsana New" w:hint="cs"/>
          <w:sz w:val="30"/>
          <w:szCs w:val="30"/>
          <w:cs/>
        </w:rPr>
        <w:t>เบ็ดเสร็จ</w:t>
      </w:r>
      <w:r w:rsidRPr="008534C5">
        <w:rPr>
          <w:rFonts w:ascii="Angsana New" w:hAnsi="Angsana New"/>
          <w:sz w:val="30"/>
          <w:szCs w:val="30"/>
          <w:cs/>
        </w:rPr>
        <w:t>จากการลงทุนในบริษัทร่วม</w:t>
      </w:r>
      <w:r w:rsidR="00071850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8534C5">
        <w:rPr>
          <w:rFonts w:ascii="Angsana New" w:hAnsi="Angsana New"/>
          <w:sz w:val="30"/>
          <w:szCs w:val="30"/>
          <w:cs/>
        </w:rPr>
        <w:t>ในงบการเงินที่แสดงเงินลงทุ</w:t>
      </w:r>
      <w:r w:rsidR="00E616DF">
        <w:rPr>
          <w:rFonts w:ascii="Angsana New" w:hAnsi="Angsana New" w:hint="cs"/>
          <w:sz w:val="30"/>
          <w:szCs w:val="30"/>
          <w:cs/>
        </w:rPr>
        <w:t>น</w:t>
      </w:r>
      <w:r w:rsidRPr="008534C5">
        <w:rPr>
          <w:rFonts w:ascii="Angsana New" w:hAnsi="Angsana New"/>
          <w:sz w:val="30"/>
          <w:szCs w:val="30"/>
          <w:cs/>
        </w:rPr>
        <w:t>ตามวิธีส่วนได้เสียดังนี้</w:t>
      </w:r>
    </w:p>
    <w:p w14:paraId="2FA5187F" w14:textId="38370ADE" w:rsidR="008A74A1" w:rsidRPr="001F6E98" w:rsidRDefault="008A74A1" w:rsidP="00422717">
      <w:pPr>
        <w:ind w:left="540" w:firstLine="270"/>
        <w:rPr>
          <w:rFonts w:ascii="Angsana New" w:hAnsi="Angsana New"/>
          <w:spacing w:val="-2"/>
          <w:sz w:val="14"/>
          <w:szCs w:val="14"/>
        </w:rPr>
      </w:pPr>
    </w:p>
    <w:tbl>
      <w:tblPr>
        <w:tblW w:w="981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40"/>
        <w:gridCol w:w="1006"/>
        <w:gridCol w:w="236"/>
        <w:gridCol w:w="1098"/>
        <w:gridCol w:w="239"/>
        <w:gridCol w:w="985"/>
        <w:gridCol w:w="238"/>
        <w:gridCol w:w="1057"/>
        <w:gridCol w:w="236"/>
        <w:gridCol w:w="1025"/>
        <w:gridCol w:w="236"/>
        <w:gridCol w:w="1114"/>
      </w:tblGrid>
      <w:tr w:rsidR="000A2D98" w:rsidRPr="008534C5" w14:paraId="707739F1" w14:textId="50F8A606" w:rsidTr="00461DD3">
        <w:trPr>
          <w:tblHeader/>
        </w:trPr>
        <w:tc>
          <w:tcPr>
            <w:tcW w:w="2340" w:type="dxa"/>
            <w:vAlign w:val="bottom"/>
          </w:tcPr>
          <w:p w14:paraId="25026529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eastAsia="Calibri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7470" w:type="dxa"/>
            <w:gridSpan w:val="11"/>
            <w:vAlign w:val="bottom"/>
          </w:tcPr>
          <w:p w14:paraId="6E06173B" w14:textId="1C4913DC" w:rsidR="000A2D98" w:rsidRPr="008534C5" w:rsidRDefault="000A2D98" w:rsidP="000A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0A2D98" w:rsidRPr="008534C5" w14:paraId="52467B7C" w14:textId="7AB63794" w:rsidTr="009C7B65">
        <w:trPr>
          <w:trHeight w:val="731"/>
          <w:tblHeader/>
        </w:trPr>
        <w:tc>
          <w:tcPr>
            <w:tcW w:w="2340" w:type="dxa"/>
            <w:vAlign w:val="bottom"/>
          </w:tcPr>
          <w:p w14:paraId="28F6B947" w14:textId="7B1BE307" w:rsidR="000A2D98" w:rsidRPr="00B664E7" w:rsidRDefault="00B664E7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664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สำหรับปีสิ้นสุด</w:t>
            </w:r>
          </w:p>
        </w:tc>
        <w:tc>
          <w:tcPr>
            <w:tcW w:w="2340" w:type="dxa"/>
            <w:gridSpan w:val="3"/>
            <w:vAlign w:val="bottom"/>
          </w:tcPr>
          <w:p w14:paraId="46B5C074" w14:textId="1C8DA30B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ind w:left="16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ส่วนแบ่ง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กำไร (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ขาดทุน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) </w:t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ของบริษัทร่วม</w:t>
            </w:r>
            <w:r w:rsidR="006355F4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br/>
            </w:r>
            <w:r w:rsidRPr="008534C5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ที่ใช้วิธีส่วนได้เสีย</w:t>
            </w:r>
            <w:r w:rsidRPr="008534C5"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39" w:type="dxa"/>
          </w:tcPr>
          <w:p w14:paraId="45A50652" w14:textId="77777777" w:rsidR="000A2D98" w:rsidRPr="008534C5" w:rsidRDefault="000A2D98" w:rsidP="006B40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280" w:type="dxa"/>
            <w:gridSpan w:val="3"/>
            <w:vAlign w:val="bottom"/>
          </w:tcPr>
          <w:p w14:paraId="19608B5D" w14:textId="77777777" w:rsidR="00137F47" w:rsidRDefault="000A2D98" w:rsidP="000A2D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ผลต่างของอัตราแลกเปลี่ยนจาก</w:t>
            </w:r>
          </w:p>
          <w:p w14:paraId="2BA0C8DC" w14:textId="7EF1B2AD" w:rsidR="000A2D98" w:rsidRPr="008534C5" w:rsidRDefault="000A2D98" w:rsidP="000A2D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236" w:type="dxa"/>
          </w:tcPr>
          <w:p w14:paraId="5E2A5F93" w14:textId="77777777" w:rsidR="000A2D98" w:rsidRPr="008534C5" w:rsidRDefault="000A2D98" w:rsidP="006B405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375" w:type="dxa"/>
            <w:gridSpan w:val="3"/>
          </w:tcPr>
          <w:p w14:paraId="3B7F206D" w14:textId="04E5958E" w:rsidR="000A2D98" w:rsidRPr="008534C5" w:rsidRDefault="000A2D98" w:rsidP="009C7B6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ส่วนแบ่งกำไรขาดทุนเบ็ดเสร็จอื่นของ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0A2D9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</w:tr>
      <w:tr w:rsidR="001E068E" w:rsidRPr="008534C5" w14:paraId="378453F6" w14:textId="170BD296" w:rsidTr="001E068E">
        <w:trPr>
          <w:tblHeader/>
        </w:trPr>
        <w:tc>
          <w:tcPr>
            <w:tcW w:w="2340" w:type="dxa"/>
            <w:vAlign w:val="bottom"/>
          </w:tcPr>
          <w:p w14:paraId="74FC1C89" w14:textId="5F35159B" w:rsidR="001E068E" w:rsidRPr="00B664E7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B664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664E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06" w:type="dxa"/>
            <w:vAlign w:val="center"/>
          </w:tcPr>
          <w:p w14:paraId="4C422912" w14:textId="647096E5" w:rsidR="001E068E" w:rsidRPr="008534C5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vAlign w:val="center"/>
          </w:tcPr>
          <w:p w14:paraId="212E8563" w14:textId="77777777" w:rsidR="001E068E" w:rsidRPr="008534C5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10BFE562" w14:textId="63F24455" w:rsidR="001E068E" w:rsidRPr="008534C5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9" w:type="dxa"/>
            <w:vAlign w:val="center"/>
          </w:tcPr>
          <w:p w14:paraId="2CCF9FD8" w14:textId="77777777" w:rsidR="001E068E" w:rsidRPr="008534C5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14:paraId="3433E0A2" w14:textId="1A802C4E" w:rsidR="001E068E" w:rsidRPr="008534C5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8" w:type="dxa"/>
            <w:vAlign w:val="center"/>
          </w:tcPr>
          <w:p w14:paraId="453D8569" w14:textId="77777777" w:rsidR="001E068E" w:rsidRPr="008534C5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6433EFD3" w14:textId="56CCA9BB" w:rsidR="001E068E" w:rsidRPr="008534C5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</w:tcPr>
          <w:p w14:paraId="3FBFCB78" w14:textId="77777777" w:rsidR="001E068E" w:rsidRPr="008534C5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25" w:type="dxa"/>
            <w:vAlign w:val="center"/>
          </w:tcPr>
          <w:p w14:paraId="07EE2345" w14:textId="2D1A2B61" w:rsidR="001E068E" w:rsidRPr="008534C5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vAlign w:val="center"/>
          </w:tcPr>
          <w:p w14:paraId="130E8850" w14:textId="77777777" w:rsidR="001E068E" w:rsidRPr="008534C5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14" w:type="dxa"/>
            <w:vAlign w:val="center"/>
          </w:tcPr>
          <w:p w14:paraId="3B9A87EE" w14:textId="557285C3" w:rsidR="001E068E" w:rsidRPr="008534C5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34C5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1E068E" w:rsidRPr="008534C5" w14:paraId="1974B344" w14:textId="325D7B38" w:rsidTr="00461DD3">
        <w:trPr>
          <w:tblHeader/>
        </w:trPr>
        <w:tc>
          <w:tcPr>
            <w:tcW w:w="2340" w:type="dxa"/>
            <w:vAlign w:val="bottom"/>
          </w:tcPr>
          <w:p w14:paraId="6A95C3D4" w14:textId="77777777" w:rsidR="001E068E" w:rsidRPr="008534C5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1"/>
            <w:vAlign w:val="center"/>
          </w:tcPr>
          <w:p w14:paraId="474CF14E" w14:textId="09F37420" w:rsidR="001E068E" w:rsidRPr="008534C5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8534C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1E068E" w:rsidRPr="008534C5" w14:paraId="40FD1CD3" w14:textId="6DD20EA1" w:rsidTr="001E068E">
        <w:tc>
          <w:tcPr>
            <w:tcW w:w="2340" w:type="dxa"/>
            <w:vAlign w:val="bottom"/>
          </w:tcPr>
          <w:p w14:paraId="2D0DE915" w14:textId="77777777" w:rsidR="001E068E" w:rsidRPr="008534C5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34C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06" w:type="dxa"/>
            <w:vAlign w:val="center"/>
          </w:tcPr>
          <w:p w14:paraId="4A01950D" w14:textId="77777777" w:rsidR="001E068E" w:rsidRPr="008534C5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39BFFDD2" w14:textId="77777777" w:rsidR="001E068E" w:rsidRPr="008534C5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157942EC" w14:textId="77777777" w:rsidR="001E068E" w:rsidRPr="008534C5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vAlign w:val="center"/>
          </w:tcPr>
          <w:p w14:paraId="68092535" w14:textId="77777777" w:rsidR="001E068E" w:rsidRPr="008534C5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85" w:type="dxa"/>
            <w:vAlign w:val="center"/>
          </w:tcPr>
          <w:p w14:paraId="41E55B6A" w14:textId="77777777" w:rsidR="001E068E" w:rsidRPr="008534C5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vAlign w:val="center"/>
          </w:tcPr>
          <w:p w14:paraId="16F0C056" w14:textId="77777777" w:rsidR="001E068E" w:rsidRPr="008534C5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2D0F5A04" w14:textId="77777777" w:rsidR="001E068E" w:rsidRPr="008534C5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F983D5" w14:textId="77777777" w:rsidR="001E068E" w:rsidRPr="008534C5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8D0FC91" w14:textId="77777777" w:rsidR="001E068E" w:rsidRPr="008534C5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2BD9D1" w14:textId="77777777" w:rsidR="001E068E" w:rsidRPr="008534C5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4" w:type="dxa"/>
          </w:tcPr>
          <w:p w14:paraId="2E8839C4" w14:textId="77777777" w:rsidR="001E068E" w:rsidRPr="008534C5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E068E" w:rsidRPr="008534C5" w14:paraId="4CCECD92" w14:textId="3B1CD0AC" w:rsidTr="001E068E">
        <w:tc>
          <w:tcPr>
            <w:tcW w:w="2340" w:type="dxa"/>
            <w:vAlign w:val="bottom"/>
          </w:tcPr>
          <w:p w14:paraId="4947AE88" w14:textId="3F6BCB8C" w:rsidR="001E068E" w:rsidRPr="008534C5" w:rsidRDefault="001E068E" w:rsidP="001E068E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06" w:type="dxa"/>
            <w:vAlign w:val="bottom"/>
          </w:tcPr>
          <w:p w14:paraId="2C632727" w14:textId="393F86D2" w:rsidR="001E068E" w:rsidRPr="00595A18" w:rsidRDefault="00395B6B" w:rsidP="001E068E">
            <w:pPr>
              <w:pStyle w:val="acctfourfigures"/>
              <w:tabs>
                <w:tab w:val="clear" w:pos="765"/>
                <w:tab w:val="left" w:pos="789"/>
              </w:tabs>
              <w:spacing w:line="240" w:lineRule="auto"/>
              <w:ind w:right="-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5B6B">
              <w:rPr>
                <w:rFonts w:ascii="Angsana New" w:hAnsi="Angsana New"/>
                <w:sz w:val="30"/>
                <w:szCs w:val="30"/>
                <w:lang w:val="en-US" w:bidi="th-TH"/>
              </w:rPr>
              <w:t>(67,526)</w:t>
            </w:r>
          </w:p>
        </w:tc>
        <w:tc>
          <w:tcPr>
            <w:tcW w:w="236" w:type="dxa"/>
          </w:tcPr>
          <w:p w14:paraId="72E1DD3B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5DF10702" w14:textId="59E22075" w:rsidR="001E068E" w:rsidRPr="00595A18" w:rsidRDefault="001E068E" w:rsidP="00BE09D8">
            <w:pPr>
              <w:pStyle w:val="acctfourfigures"/>
              <w:tabs>
                <w:tab w:val="clear" w:pos="765"/>
                <w:tab w:val="left" w:pos="897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(61,266)</w:t>
            </w:r>
          </w:p>
        </w:tc>
        <w:tc>
          <w:tcPr>
            <w:tcW w:w="239" w:type="dxa"/>
          </w:tcPr>
          <w:p w14:paraId="02A6CB32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53CDED1E" w14:textId="6C9488E6" w:rsidR="001E068E" w:rsidRPr="00595A18" w:rsidRDefault="00D8707D" w:rsidP="00D8707D">
            <w:pPr>
              <w:pStyle w:val="acctfourfigures"/>
              <w:tabs>
                <w:tab w:val="clear" w:pos="765"/>
              </w:tabs>
              <w:spacing w:line="240" w:lineRule="auto"/>
              <w:ind w:right="-5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707D">
              <w:rPr>
                <w:rFonts w:ascii="Angsana New" w:hAnsi="Angsana New"/>
                <w:sz w:val="30"/>
                <w:szCs w:val="30"/>
                <w:lang w:val="en-US" w:bidi="th-TH"/>
              </w:rPr>
              <w:t>(2,535)</w:t>
            </w:r>
          </w:p>
        </w:tc>
        <w:tc>
          <w:tcPr>
            <w:tcW w:w="238" w:type="dxa"/>
            <w:vAlign w:val="bottom"/>
          </w:tcPr>
          <w:p w14:paraId="1E0E7B55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2C9E37C8" w14:textId="21B47E8B" w:rsidR="001E068E" w:rsidRPr="00595A18" w:rsidRDefault="001E068E" w:rsidP="00F94E5C">
            <w:pPr>
              <w:pStyle w:val="acctfourfigures"/>
              <w:tabs>
                <w:tab w:val="clear" w:pos="765"/>
              </w:tabs>
              <w:spacing w:line="240" w:lineRule="auto"/>
              <w:ind w:right="-5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(6,897)</w:t>
            </w:r>
          </w:p>
        </w:tc>
        <w:tc>
          <w:tcPr>
            <w:tcW w:w="236" w:type="dxa"/>
          </w:tcPr>
          <w:p w14:paraId="29805EA8" w14:textId="77777777" w:rsidR="001E068E" w:rsidRPr="00595A18" w:rsidRDefault="001E068E" w:rsidP="001E068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261D1359" w14:textId="349C4FD6" w:rsidR="001E068E" w:rsidRPr="00595A18" w:rsidRDefault="00D8707D" w:rsidP="001E068E">
            <w:pPr>
              <w:pStyle w:val="acctfourfigures"/>
              <w:tabs>
                <w:tab w:val="clear" w:pos="765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707D">
              <w:rPr>
                <w:rFonts w:ascii="Angsana New" w:hAnsi="Angsana New"/>
                <w:sz w:val="30"/>
                <w:szCs w:val="30"/>
                <w:lang w:val="en-US" w:bidi="th-TH"/>
              </w:rPr>
              <w:t>(2,468)</w:t>
            </w:r>
          </w:p>
        </w:tc>
        <w:tc>
          <w:tcPr>
            <w:tcW w:w="236" w:type="dxa"/>
            <w:vAlign w:val="bottom"/>
          </w:tcPr>
          <w:p w14:paraId="1C99239D" w14:textId="77777777" w:rsidR="001E068E" w:rsidRPr="00595A18" w:rsidRDefault="001E068E" w:rsidP="001E068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5B7E205D" w14:textId="33342CA5" w:rsidR="001E068E" w:rsidRPr="002C0C84" w:rsidRDefault="001E068E" w:rsidP="001E068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(5,149)</w:t>
            </w:r>
          </w:p>
        </w:tc>
      </w:tr>
      <w:tr w:rsidR="001E068E" w:rsidRPr="008534C5" w14:paraId="5EF29506" w14:textId="10AC6D60" w:rsidTr="001E068E">
        <w:tc>
          <w:tcPr>
            <w:tcW w:w="2340" w:type="dxa"/>
            <w:vAlign w:val="bottom"/>
          </w:tcPr>
          <w:p w14:paraId="0CF2127C" w14:textId="621676DC" w:rsidR="001E068E" w:rsidRPr="008534C5" w:rsidRDefault="001E068E" w:rsidP="001E068E">
            <w:pPr>
              <w:tabs>
                <w:tab w:val="clear" w:pos="227"/>
                <w:tab w:val="clear" w:pos="454"/>
                <w:tab w:val="left" w:pos="0"/>
              </w:tabs>
              <w:ind w:left="11" w:hanging="11"/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อดิตยา เบอร์ล่า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เคมี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8534C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(ประเทศไทย)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06" w:type="dxa"/>
            <w:vAlign w:val="bottom"/>
          </w:tcPr>
          <w:p w14:paraId="67D903C0" w14:textId="73B6059B" w:rsidR="001E068E" w:rsidRPr="00921544" w:rsidRDefault="00B937AB" w:rsidP="00B937AB">
            <w:pPr>
              <w:pStyle w:val="acctfourfigures"/>
              <w:tabs>
                <w:tab w:val="clear" w:pos="765"/>
                <w:tab w:val="left" w:pos="789"/>
              </w:tabs>
              <w:spacing w:line="240" w:lineRule="auto"/>
              <w:ind w:right="-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16A84"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76,177</w:t>
            </w: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B71BA7D" w14:textId="77777777" w:rsidR="001E068E" w:rsidRPr="00921544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250C09CE" w14:textId="5EA95B4F" w:rsidR="001E068E" w:rsidRPr="00921544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50,670</w:t>
            </w:r>
          </w:p>
        </w:tc>
        <w:tc>
          <w:tcPr>
            <w:tcW w:w="239" w:type="dxa"/>
          </w:tcPr>
          <w:p w14:paraId="59E0E6BF" w14:textId="77777777" w:rsidR="001E068E" w:rsidRPr="00921544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24010F18" w14:textId="03169DBA" w:rsidR="001E068E" w:rsidRPr="00921544" w:rsidRDefault="00DD6688" w:rsidP="001E068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80"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16A84"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17,161</w:t>
            </w: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57ACE029" w14:textId="77777777" w:rsidR="001E068E" w:rsidRPr="00921544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1E2079EF" w14:textId="2ACDD3A1" w:rsidR="001E068E" w:rsidRPr="00921544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right="-5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(158,718)</w:t>
            </w:r>
          </w:p>
        </w:tc>
        <w:tc>
          <w:tcPr>
            <w:tcW w:w="236" w:type="dxa"/>
          </w:tcPr>
          <w:p w14:paraId="1571EDF8" w14:textId="77777777" w:rsidR="001E068E" w:rsidRPr="00921544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62EBBA32" w14:textId="45E1CDB5" w:rsidR="001E068E" w:rsidRPr="00921544" w:rsidRDefault="00903691" w:rsidP="001E068E">
            <w:pPr>
              <w:pStyle w:val="acctfourfigures"/>
              <w:tabs>
                <w:tab w:val="clear" w:pos="765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(46,035)</w:t>
            </w:r>
          </w:p>
        </w:tc>
        <w:tc>
          <w:tcPr>
            <w:tcW w:w="236" w:type="dxa"/>
            <w:vAlign w:val="bottom"/>
          </w:tcPr>
          <w:p w14:paraId="7929B28D" w14:textId="77777777" w:rsidR="001E068E" w:rsidRPr="00921544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41ECAA55" w14:textId="19494F7E" w:rsidR="001E068E" w:rsidRPr="00921544" w:rsidRDefault="001E068E" w:rsidP="001E068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(926,066)</w:t>
            </w:r>
          </w:p>
        </w:tc>
      </w:tr>
      <w:tr w:rsidR="001E068E" w:rsidRPr="008534C5" w14:paraId="789009AB" w14:textId="2F4F4A09" w:rsidTr="001E068E">
        <w:tc>
          <w:tcPr>
            <w:tcW w:w="2340" w:type="dxa"/>
            <w:vAlign w:val="bottom"/>
          </w:tcPr>
          <w:p w14:paraId="1B4BE0CC" w14:textId="5D37DEDF" w:rsidR="001E068E" w:rsidRPr="008534C5" w:rsidRDefault="001E068E" w:rsidP="001E068E">
            <w:pPr>
              <w:rPr>
                <w:rFonts w:ascii="Angsana New" w:hAnsi="Angsana New"/>
                <w:sz w:val="30"/>
                <w:szCs w:val="30"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อคริลิค 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ไฟเบอร์</w:t>
            </w:r>
            <w:r w:rsidRPr="008534C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534C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06" w:type="dxa"/>
            <w:vAlign w:val="bottom"/>
          </w:tcPr>
          <w:p w14:paraId="7A70AD20" w14:textId="0A6A55A1" w:rsidR="001E068E" w:rsidRPr="00921544" w:rsidRDefault="00395B6B" w:rsidP="001E068E">
            <w:pPr>
              <w:pStyle w:val="acctfourfigures"/>
              <w:tabs>
                <w:tab w:val="clear" w:pos="765"/>
                <w:tab w:val="left" w:pos="789"/>
              </w:tabs>
              <w:spacing w:line="240" w:lineRule="auto"/>
              <w:ind w:right="-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(121</w:t>
            </w: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92154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91</w:t>
            </w:r>
            <w:r w:rsidR="00B937AB"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Pr="00921544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FAE9817" w14:textId="77777777" w:rsidR="001E068E" w:rsidRPr="00921544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80D80BF" w14:textId="5E245A02" w:rsidR="001E068E" w:rsidRPr="00921544" w:rsidRDefault="001E068E" w:rsidP="00BE09D8">
            <w:pPr>
              <w:pStyle w:val="acctfourfigures"/>
              <w:tabs>
                <w:tab w:val="clear" w:pos="765"/>
                <w:tab w:val="left" w:pos="897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(141,633)</w:t>
            </w:r>
          </w:p>
        </w:tc>
        <w:tc>
          <w:tcPr>
            <w:tcW w:w="239" w:type="dxa"/>
          </w:tcPr>
          <w:p w14:paraId="391109C9" w14:textId="77777777" w:rsidR="001E068E" w:rsidRPr="00921544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5DB13B29" w14:textId="5512A5F3" w:rsidR="001E068E" w:rsidRPr="00921544" w:rsidRDefault="00DD6688" w:rsidP="001E068E">
            <w:pPr>
              <w:pStyle w:val="a1"/>
              <w:tabs>
                <w:tab w:val="decimal" w:pos="46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7337773F" w14:textId="77777777" w:rsidR="001E068E" w:rsidRPr="00921544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1E6A68C" w14:textId="70A17539" w:rsidR="001E068E" w:rsidRPr="00921544" w:rsidRDefault="001E068E" w:rsidP="001E068E">
            <w:pPr>
              <w:pStyle w:val="a1"/>
              <w:tabs>
                <w:tab w:val="decimal" w:pos="59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9E4406B" w14:textId="77777777" w:rsidR="001E068E" w:rsidRPr="00921544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vAlign w:val="bottom"/>
          </w:tcPr>
          <w:p w14:paraId="728E5B83" w14:textId="029D6B07" w:rsidR="001E068E" w:rsidRPr="00921544" w:rsidRDefault="00903691" w:rsidP="001E068E">
            <w:pPr>
              <w:pStyle w:val="a1"/>
              <w:tabs>
                <w:tab w:val="decimal" w:pos="560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D4580BA" w14:textId="77777777" w:rsidR="001E068E" w:rsidRPr="00921544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FD7F5DE" w14:textId="1369B013" w:rsidR="001E068E" w:rsidRPr="00921544" w:rsidRDefault="001E068E" w:rsidP="001E068E">
            <w:pPr>
              <w:pStyle w:val="acctfourfigures"/>
              <w:tabs>
                <w:tab w:val="clear" w:pos="765"/>
                <w:tab w:val="left" w:pos="292"/>
              </w:tabs>
              <w:spacing w:line="240" w:lineRule="auto"/>
              <w:ind w:left="-522" w:right="25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E068E" w:rsidRPr="008534C5" w14:paraId="662A9A18" w14:textId="77777777" w:rsidTr="001E068E">
        <w:tc>
          <w:tcPr>
            <w:tcW w:w="2340" w:type="dxa"/>
            <w:vAlign w:val="bottom"/>
          </w:tcPr>
          <w:p w14:paraId="589CEF71" w14:textId="643F87E4" w:rsidR="001E068E" w:rsidRPr="00060820" w:rsidRDefault="001E068E" w:rsidP="001E068E">
            <w:pPr>
              <w:tabs>
                <w:tab w:val="clear" w:pos="454"/>
                <w:tab w:val="left" w:pos="551"/>
              </w:tabs>
              <w:ind w:left="11" w:hanging="11"/>
              <w:rPr>
                <w:rFonts w:ascii="Angsana New" w:hAnsi="Angsana New"/>
                <w:sz w:val="30"/>
                <w:szCs w:val="30"/>
                <w:cs/>
              </w:rPr>
            </w:pPr>
            <w:r w:rsidRPr="008534C5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เบอร์ล่า คาร์บอน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</w:t>
            </w:r>
            <w:r w:rsidR="00395B6B">
              <w:rPr>
                <w:rFonts w:ascii="Angsana New" w:hAnsi="Angsana New" w:hint="cs"/>
                <w:sz w:val="30"/>
                <w:szCs w:val="30"/>
                <w:cs/>
              </w:rPr>
              <w:t>ไทยแลนด์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 จำกัด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006" w:type="dxa"/>
            <w:vAlign w:val="bottom"/>
          </w:tcPr>
          <w:p w14:paraId="179AB66B" w14:textId="614AADBE" w:rsidR="001E068E" w:rsidRPr="00921544" w:rsidRDefault="00B937AB" w:rsidP="001E068E">
            <w:pPr>
              <w:pStyle w:val="acctfourfigures"/>
              <w:tabs>
                <w:tab w:val="clear" w:pos="765"/>
              </w:tabs>
              <w:spacing w:line="240" w:lineRule="auto"/>
              <w:ind w:hanging="1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E732AE"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60,395</w:t>
            </w:r>
          </w:p>
        </w:tc>
        <w:tc>
          <w:tcPr>
            <w:tcW w:w="236" w:type="dxa"/>
          </w:tcPr>
          <w:p w14:paraId="2554DDB8" w14:textId="77777777" w:rsidR="001E068E" w:rsidRPr="00921544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43CAB42F" w14:textId="4D781715" w:rsidR="001E068E" w:rsidRPr="00921544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613,915</w:t>
            </w:r>
          </w:p>
        </w:tc>
        <w:tc>
          <w:tcPr>
            <w:tcW w:w="239" w:type="dxa"/>
          </w:tcPr>
          <w:p w14:paraId="526F4ED5" w14:textId="77777777" w:rsidR="001E068E" w:rsidRPr="00921544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13302077" w14:textId="155A852E" w:rsidR="001E068E" w:rsidRPr="00921544" w:rsidRDefault="00DD6688" w:rsidP="00DD6688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E732AE"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5,605</w:t>
            </w:r>
          </w:p>
        </w:tc>
        <w:tc>
          <w:tcPr>
            <w:tcW w:w="238" w:type="dxa"/>
            <w:vAlign w:val="bottom"/>
          </w:tcPr>
          <w:p w14:paraId="385A3BF7" w14:textId="77777777" w:rsidR="001E068E" w:rsidRPr="00921544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78BB3830" w14:textId="0DAB292D" w:rsidR="001E068E" w:rsidRPr="00921544" w:rsidRDefault="001E068E" w:rsidP="001E068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5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(189,886)</w:t>
            </w:r>
          </w:p>
        </w:tc>
        <w:tc>
          <w:tcPr>
            <w:tcW w:w="236" w:type="dxa"/>
          </w:tcPr>
          <w:p w14:paraId="416771E3" w14:textId="77777777" w:rsidR="001E068E" w:rsidRPr="00921544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</w:tcPr>
          <w:p w14:paraId="16ADF744" w14:textId="77777777" w:rsidR="001E068E" w:rsidRPr="00921544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FA64B0" w14:textId="77777777" w:rsidR="00903691" w:rsidRPr="00921544" w:rsidRDefault="00903691" w:rsidP="001E068E">
            <w:pPr>
              <w:pStyle w:val="acctfourfigures"/>
              <w:tabs>
                <w:tab w:val="clear" w:pos="765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888F366" w14:textId="31D29066" w:rsidR="00903691" w:rsidRPr="00921544" w:rsidRDefault="00903691" w:rsidP="001E068E">
            <w:pPr>
              <w:pStyle w:val="acctfourfigures"/>
              <w:tabs>
                <w:tab w:val="clear" w:pos="765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(11,170)</w:t>
            </w:r>
          </w:p>
        </w:tc>
        <w:tc>
          <w:tcPr>
            <w:tcW w:w="236" w:type="dxa"/>
          </w:tcPr>
          <w:p w14:paraId="78EE530A" w14:textId="77777777" w:rsidR="001E068E" w:rsidRPr="00921544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</w:tcPr>
          <w:p w14:paraId="577F385A" w14:textId="77777777" w:rsidR="001E068E" w:rsidRPr="00921544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6A1BAAC" w14:textId="77777777" w:rsidR="001E068E" w:rsidRPr="00921544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9F48F4E" w14:textId="45833A7E" w:rsidR="001E068E" w:rsidRPr="00921544" w:rsidRDefault="001E068E" w:rsidP="001E068E">
            <w:pPr>
              <w:pStyle w:val="acctfourfigures"/>
              <w:tabs>
                <w:tab w:val="clear" w:pos="765"/>
                <w:tab w:val="left" w:pos="520"/>
                <w:tab w:val="left" w:pos="770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(218,764)</w:t>
            </w:r>
          </w:p>
        </w:tc>
      </w:tr>
      <w:tr w:rsidR="001E068E" w:rsidRPr="008534C5" w14:paraId="70E6BD4F" w14:textId="4CA8E098" w:rsidTr="001E068E">
        <w:tc>
          <w:tcPr>
            <w:tcW w:w="2340" w:type="dxa"/>
            <w:vAlign w:val="bottom"/>
          </w:tcPr>
          <w:p w14:paraId="68EF9923" w14:textId="14065805" w:rsidR="001E068E" w:rsidRPr="00F34BA1" w:rsidRDefault="001E068E" w:rsidP="001E068E">
            <w:pPr>
              <w:rPr>
                <w:rFonts w:ascii="Angsana New" w:hAnsi="Angsana New"/>
                <w:sz w:val="28"/>
                <w:szCs w:val="28"/>
              </w:rPr>
            </w:pPr>
            <w:r w:rsidRPr="00F34BA1">
              <w:rPr>
                <w:rFonts w:ascii="Angsana New" w:hAnsi="Angsana New"/>
                <w:sz w:val="28"/>
                <w:szCs w:val="28"/>
                <w:cs/>
              </w:rPr>
              <w:t>บริษัท ไทย โพลีฟอสเฟต</w:t>
            </w:r>
            <w:r w:rsidRPr="00F34BA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F34BA1">
              <w:rPr>
                <w:rFonts w:ascii="Angsana New" w:hAnsi="Angsana New"/>
                <w:sz w:val="28"/>
                <w:szCs w:val="28"/>
                <w:cs/>
              </w:rPr>
              <w:t>และเคมีภัณฑ์</w:t>
            </w:r>
            <w:r w:rsidRPr="00F34BA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F34BA1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006" w:type="dxa"/>
            <w:vAlign w:val="bottom"/>
          </w:tcPr>
          <w:p w14:paraId="10BD6239" w14:textId="7F4D72CC" w:rsidR="001E068E" w:rsidRPr="00921544" w:rsidRDefault="00B937AB" w:rsidP="001E068E">
            <w:pPr>
              <w:pStyle w:val="acctfourfigures"/>
              <w:tabs>
                <w:tab w:val="clear" w:pos="765"/>
                <w:tab w:val="left" w:pos="789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732AE"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8,592</w:t>
            </w: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4C6DF1CF" w14:textId="77777777" w:rsidR="001E068E" w:rsidRPr="00921544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0E26885" w14:textId="774C6566" w:rsidR="001E068E" w:rsidRPr="00921544" w:rsidRDefault="001E068E" w:rsidP="00BE09D8">
            <w:pPr>
              <w:pStyle w:val="acctfourfigures"/>
              <w:tabs>
                <w:tab w:val="clear" w:pos="765"/>
                <w:tab w:val="left" w:pos="897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(13,616)</w:t>
            </w:r>
          </w:p>
        </w:tc>
        <w:tc>
          <w:tcPr>
            <w:tcW w:w="239" w:type="dxa"/>
          </w:tcPr>
          <w:p w14:paraId="78D07361" w14:textId="77777777" w:rsidR="001E068E" w:rsidRPr="00921544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6FE751DD" w14:textId="65966109" w:rsidR="001E068E" w:rsidRPr="00921544" w:rsidRDefault="00246DB8" w:rsidP="00246DB8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80" w:right="-5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732AE"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10,585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8" w:type="dxa"/>
            <w:vAlign w:val="bottom"/>
          </w:tcPr>
          <w:p w14:paraId="183C6E6B" w14:textId="77777777" w:rsidR="001E068E" w:rsidRPr="00921544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6164BE55" w14:textId="04CFE123" w:rsidR="001E068E" w:rsidRPr="00921544" w:rsidRDefault="001E068E" w:rsidP="001E068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(98,167)</w:t>
            </w:r>
          </w:p>
        </w:tc>
        <w:tc>
          <w:tcPr>
            <w:tcW w:w="236" w:type="dxa"/>
          </w:tcPr>
          <w:p w14:paraId="407E6061" w14:textId="77777777" w:rsidR="001E068E" w:rsidRPr="00921544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vAlign w:val="bottom"/>
          </w:tcPr>
          <w:p w14:paraId="70316BBD" w14:textId="56237376" w:rsidR="001E068E" w:rsidRPr="00921544" w:rsidRDefault="00E732AE" w:rsidP="00E732AE">
            <w:pPr>
              <w:pStyle w:val="acctfourfigures"/>
              <w:tabs>
                <w:tab w:val="clear" w:pos="765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903691"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28,39</w:t>
            </w: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0)</w:t>
            </w:r>
          </w:p>
        </w:tc>
        <w:tc>
          <w:tcPr>
            <w:tcW w:w="236" w:type="dxa"/>
            <w:vAlign w:val="bottom"/>
          </w:tcPr>
          <w:p w14:paraId="766CDB5E" w14:textId="77777777" w:rsidR="001E068E" w:rsidRPr="00921544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5BCFDC4" w14:textId="64E66D1F" w:rsidR="001E068E" w:rsidRPr="00921544" w:rsidRDefault="001E068E" w:rsidP="001E068E">
            <w:pPr>
              <w:pStyle w:val="acctfourfigures"/>
              <w:tabs>
                <w:tab w:val="clear" w:pos="765"/>
                <w:tab w:val="left" w:pos="520"/>
                <w:tab w:val="left" w:pos="770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(571,135)</w:t>
            </w:r>
          </w:p>
        </w:tc>
      </w:tr>
      <w:tr w:rsidR="001E068E" w:rsidRPr="008534C5" w14:paraId="691DEC62" w14:textId="3E5FF3D0" w:rsidTr="001E068E">
        <w:tc>
          <w:tcPr>
            <w:tcW w:w="2340" w:type="dxa"/>
            <w:vAlign w:val="bottom"/>
          </w:tcPr>
          <w:p w14:paraId="5EF97842" w14:textId="2E1E1CC2" w:rsidR="001E068E" w:rsidRPr="00F34BA1" w:rsidRDefault="001E068E" w:rsidP="001E068E">
            <w:pPr>
              <w:rPr>
                <w:rFonts w:ascii="Angsana New" w:hAnsi="Angsana New"/>
                <w:sz w:val="28"/>
                <w:szCs w:val="28"/>
              </w:rPr>
            </w:pPr>
            <w:r w:rsidRPr="00F34BA1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เบอร์ล่า จิงเว่ย์ </w:t>
            </w:r>
            <w:r w:rsidRPr="00F34BA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F34BA1">
              <w:rPr>
                <w:rFonts w:ascii="Angsana New" w:hAnsi="Angsana New"/>
                <w:sz w:val="28"/>
                <w:szCs w:val="28"/>
                <w:cs/>
              </w:rPr>
              <w:t>ไฟเบอร์ จำกัด</w:t>
            </w:r>
          </w:p>
        </w:tc>
        <w:tc>
          <w:tcPr>
            <w:tcW w:w="1006" w:type="dxa"/>
            <w:vAlign w:val="bottom"/>
          </w:tcPr>
          <w:p w14:paraId="1B753345" w14:textId="14B9D6FD" w:rsidR="001E068E" w:rsidRPr="00595A18" w:rsidRDefault="00395B6B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5B6B">
              <w:rPr>
                <w:rFonts w:ascii="Angsana New" w:hAnsi="Angsana New"/>
                <w:sz w:val="30"/>
                <w:szCs w:val="30"/>
                <w:lang w:val="en-US" w:bidi="th-TH"/>
              </w:rPr>
              <w:t>19,070</w:t>
            </w:r>
          </w:p>
        </w:tc>
        <w:tc>
          <w:tcPr>
            <w:tcW w:w="236" w:type="dxa"/>
          </w:tcPr>
          <w:p w14:paraId="7A3CA851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4122BDB" w14:textId="10E56893" w:rsidR="001E068E" w:rsidRPr="00595A18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right="-13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7,277</w:t>
            </w:r>
          </w:p>
        </w:tc>
        <w:tc>
          <w:tcPr>
            <w:tcW w:w="239" w:type="dxa"/>
          </w:tcPr>
          <w:p w14:paraId="482930EC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6F46A8B2" w14:textId="26537EF7" w:rsidR="001E068E" w:rsidRPr="00595A18" w:rsidRDefault="00D8707D" w:rsidP="00D8707D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707D">
              <w:rPr>
                <w:rFonts w:ascii="Angsana New" w:hAnsi="Angsana New"/>
                <w:sz w:val="30"/>
                <w:szCs w:val="30"/>
                <w:lang w:val="en-US" w:bidi="th-TH"/>
              </w:rPr>
              <w:t>11,916</w:t>
            </w:r>
          </w:p>
        </w:tc>
        <w:tc>
          <w:tcPr>
            <w:tcW w:w="238" w:type="dxa"/>
            <w:vAlign w:val="bottom"/>
          </w:tcPr>
          <w:p w14:paraId="04C2A223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39D2DABA" w14:textId="3A07BA67" w:rsidR="001E068E" w:rsidRPr="00595A18" w:rsidRDefault="001E068E" w:rsidP="001E068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(20,559)</w:t>
            </w:r>
          </w:p>
        </w:tc>
        <w:tc>
          <w:tcPr>
            <w:tcW w:w="236" w:type="dxa"/>
          </w:tcPr>
          <w:p w14:paraId="16BC91B2" w14:textId="77777777" w:rsidR="001E068E" w:rsidRPr="00595A18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vAlign w:val="bottom"/>
          </w:tcPr>
          <w:p w14:paraId="0187EFDD" w14:textId="32615DBC" w:rsidR="001E068E" w:rsidRPr="005C20C0" w:rsidRDefault="00D8707D" w:rsidP="00D8707D">
            <w:pPr>
              <w:pStyle w:val="a1"/>
              <w:ind w:right="-195" w:firstLine="19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</w:t>
            </w:r>
            <w:r w:rsidRPr="00D8707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58D7457" w14:textId="77777777" w:rsidR="001E068E" w:rsidRPr="00595A18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294" w:right="290" w:hanging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vAlign w:val="bottom"/>
          </w:tcPr>
          <w:p w14:paraId="02194177" w14:textId="380B7CAE" w:rsidR="001E068E" w:rsidRPr="002C0C84" w:rsidRDefault="001E068E" w:rsidP="001E068E">
            <w:pPr>
              <w:pStyle w:val="acctfourfigures"/>
              <w:tabs>
                <w:tab w:val="clear" w:pos="765"/>
                <w:tab w:val="left" w:pos="292"/>
              </w:tabs>
              <w:spacing w:line="240" w:lineRule="auto"/>
              <w:ind w:left="-522" w:right="25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E068E" w:rsidRPr="008534C5" w14:paraId="765A741C" w14:textId="419A50A1" w:rsidTr="001E068E">
        <w:trPr>
          <w:trHeight w:val="452"/>
        </w:trPr>
        <w:tc>
          <w:tcPr>
            <w:tcW w:w="2340" w:type="dxa"/>
            <w:vAlign w:val="bottom"/>
          </w:tcPr>
          <w:p w14:paraId="0413E4A1" w14:textId="1E7B4B6E" w:rsidR="001E068E" w:rsidRPr="00F34BA1" w:rsidRDefault="001E068E" w:rsidP="001E068E">
            <w:pPr>
              <w:rPr>
                <w:rFonts w:ascii="Angsana New" w:hAnsi="Angsana New"/>
                <w:sz w:val="28"/>
                <w:szCs w:val="28"/>
              </w:rPr>
            </w:pPr>
            <w:r w:rsidRPr="00F34B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อดิตยา </w:t>
            </w:r>
            <w:r w:rsidRPr="00F34BA1">
              <w:rPr>
                <w:rFonts w:ascii="Angsana New" w:hAnsi="Angsana New" w:hint="cs"/>
                <w:sz w:val="28"/>
                <w:szCs w:val="28"/>
                <w:cs/>
              </w:rPr>
              <w:t>กรุ๊ป</w:t>
            </w:r>
            <w:r w:rsidRPr="00F34BA1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เอบี</w:t>
            </w:r>
          </w:p>
        </w:tc>
        <w:tc>
          <w:tcPr>
            <w:tcW w:w="1006" w:type="dxa"/>
            <w:vAlign w:val="bottom"/>
          </w:tcPr>
          <w:p w14:paraId="6E189D6D" w14:textId="062B300A" w:rsidR="001E068E" w:rsidRPr="00595A18" w:rsidRDefault="00395B6B" w:rsidP="001E068E">
            <w:pPr>
              <w:pStyle w:val="acctfourfigures"/>
              <w:tabs>
                <w:tab w:val="clear" w:pos="765"/>
                <w:tab w:val="left" w:pos="789"/>
              </w:tabs>
              <w:spacing w:line="240" w:lineRule="auto"/>
              <w:ind w:right="-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5B6B">
              <w:rPr>
                <w:rFonts w:ascii="Angsana New" w:hAnsi="Angsana New"/>
                <w:sz w:val="30"/>
                <w:szCs w:val="30"/>
                <w:lang w:val="en-US" w:bidi="th-TH"/>
              </w:rPr>
              <w:t>(233,87</w:t>
            </w:r>
            <w:r w:rsidR="00B937AB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395B6B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415C4C4B" w14:textId="77777777" w:rsidR="001E068E" w:rsidRPr="00595A18" w:rsidRDefault="001E068E" w:rsidP="001E068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CE7B017" w14:textId="5AEC8547" w:rsidR="001E068E" w:rsidRPr="00595A18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(70,380)</w:t>
            </w:r>
          </w:p>
        </w:tc>
        <w:tc>
          <w:tcPr>
            <w:tcW w:w="239" w:type="dxa"/>
            <w:vAlign w:val="bottom"/>
          </w:tcPr>
          <w:p w14:paraId="2F5B29D7" w14:textId="77777777" w:rsidR="001E068E" w:rsidRPr="00595A18" w:rsidRDefault="001E068E" w:rsidP="001E068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5760DB85" w14:textId="3E4B39D5" w:rsidR="001E068E" w:rsidRPr="00595A18" w:rsidRDefault="00D8707D" w:rsidP="00D8707D">
            <w:pPr>
              <w:pStyle w:val="acctfourfigures"/>
              <w:tabs>
                <w:tab w:val="clear" w:pos="765"/>
              </w:tabs>
              <w:spacing w:line="240" w:lineRule="auto"/>
              <w:ind w:right="-32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6,615</w:t>
            </w:r>
          </w:p>
        </w:tc>
        <w:tc>
          <w:tcPr>
            <w:tcW w:w="238" w:type="dxa"/>
            <w:vAlign w:val="bottom"/>
          </w:tcPr>
          <w:p w14:paraId="39D262EB" w14:textId="77777777" w:rsidR="001E068E" w:rsidRPr="00595A18" w:rsidRDefault="001E068E" w:rsidP="001E068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bottom"/>
          </w:tcPr>
          <w:p w14:paraId="5729B6E6" w14:textId="3322F2CD" w:rsidR="001E068E" w:rsidRPr="00595A18" w:rsidRDefault="001E068E" w:rsidP="00F94E5C">
            <w:pPr>
              <w:pStyle w:val="acctfourfigures"/>
              <w:tabs>
                <w:tab w:val="clear" w:pos="765"/>
                <w:tab w:val="left" w:pos="410"/>
              </w:tabs>
              <w:spacing w:line="240" w:lineRule="auto"/>
              <w:ind w:hanging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9,650</w:t>
            </w:r>
          </w:p>
        </w:tc>
        <w:tc>
          <w:tcPr>
            <w:tcW w:w="236" w:type="dxa"/>
            <w:vAlign w:val="bottom"/>
          </w:tcPr>
          <w:p w14:paraId="37D48B62" w14:textId="77777777" w:rsidR="001E068E" w:rsidRPr="00595A18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vAlign w:val="bottom"/>
          </w:tcPr>
          <w:p w14:paraId="26E25B9D" w14:textId="1DB2BA53" w:rsidR="001E068E" w:rsidRPr="00595A18" w:rsidRDefault="00D8707D" w:rsidP="001E068E">
            <w:pPr>
              <w:pStyle w:val="acctfourfigures"/>
              <w:tabs>
                <w:tab w:val="clear" w:pos="765"/>
                <w:tab w:val="left" w:pos="88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707D">
              <w:rPr>
                <w:rFonts w:ascii="Angsana New" w:hAnsi="Angsana New"/>
                <w:sz w:val="30"/>
                <w:szCs w:val="30"/>
                <w:lang w:val="en-US" w:bidi="th-TH"/>
              </w:rPr>
              <w:t>12,63</w:t>
            </w:r>
            <w:r w:rsidR="00903691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36" w:type="dxa"/>
            <w:vAlign w:val="bottom"/>
          </w:tcPr>
          <w:p w14:paraId="47ED154A" w14:textId="77777777" w:rsidR="001E068E" w:rsidRPr="00595A18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58140CE0" w14:textId="3F7B3330" w:rsidR="001E068E" w:rsidRPr="00595A18" w:rsidRDefault="001E068E" w:rsidP="00F94E5C">
            <w:pPr>
              <w:pStyle w:val="acctfourfigures"/>
              <w:tabs>
                <w:tab w:val="clear" w:pos="765"/>
                <w:tab w:val="left" w:pos="831"/>
              </w:tabs>
              <w:spacing w:line="240" w:lineRule="auto"/>
              <w:ind w:right="6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120,980</w:t>
            </w:r>
          </w:p>
        </w:tc>
      </w:tr>
      <w:tr w:rsidR="001E068E" w:rsidRPr="008534C5" w14:paraId="5A77AB69" w14:textId="143EC5CB" w:rsidTr="001E068E">
        <w:tc>
          <w:tcPr>
            <w:tcW w:w="2340" w:type="dxa"/>
            <w:vAlign w:val="bottom"/>
          </w:tcPr>
          <w:p w14:paraId="3FC2A35D" w14:textId="752F41AB" w:rsidR="001E068E" w:rsidRPr="00F34BA1" w:rsidRDefault="001E068E" w:rsidP="001E068E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ind w:left="-1" w:firstLine="1"/>
              <w:rPr>
                <w:rFonts w:ascii="Angsana New" w:hAnsi="Angsana New"/>
                <w:sz w:val="28"/>
                <w:szCs w:val="28"/>
                <w:cs/>
              </w:rPr>
            </w:pPr>
            <w:r w:rsidRPr="00F34BA1">
              <w:rPr>
                <w:rFonts w:ascii="Angsana New" w:hAnsi="Angsana New"/>
                <w:sz w:val="28"/>
                <w:szCs w:val="28"/>
              </w:rPr>
              <w:t xml:space="preserve">Aditya Birla </w:t>
            </w:r>
            <w:proofErr w:type="spellStart"/>
            <w:r w:rsidRPr="00F34BA1">
              <w:rPr>
                <w:rFonts w:ascii="Angsana New" w:hAnsi="Angsana New"/>
                <w:sz w:val="28"/>
                <w:szCs w:val="28"/>
              </w:rPr>
              <w:t>Elyaf</w:t>
            </w:r>
            <w:proofErr w:type="spellEnd"/>
            <w:r w:rsidRPr="00F34BA1">
              <w:rPr>
                <w:rFonts w:ascii="Angsana New" w:hAnsi="Angsana New"/>
                <w:sz w:val="28"/>
                <w:szCs w:val="28"/>
              </w:rPr>
              <w:t xml:space="preserve"> Sanayi</w:t>
            </w:r>
            <w:r w:rsidRPr="00F34BA1">
              <w:rPr>
                <w:rFonts w:ascii="Angsana New" w:hAnsi="Angsana New"/>
                <w:sz w:val="28"/>
                <w:szCs w:val="28"/>
              </w:rPr>
              <w:br/>
              <w:t xml:space="preserve">   Ve Ticaret </w:t>
            </w:r>
            <w:proofErr w:type="spellStart"/>
            <w:r w:rsidRPr="00F34BA1">
              <w:rPr>
                <w:rFonts w:ascii="Angsana New" w:hAnsi="Angsana New"/>
                <w:sz w:val="28"/>
                <w:szCs w:val="28"/>
              </w:rPr>
              <w:t>Anonim</w:t>
            </w:r>
            <w:proofErr w:type="spellEnd"/>
            <w:r w:rsidRPr="00F34BA1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F34BA1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proofErr w:type="spellStart"/>
            <w:r w:rsidRPr="00F34BA1">
              <w:rPr>
                <w:rFonts w:ascii="Angsana New" w:hAnsi="Angsana New"/>
                <w:sz w:val="28"/>
                <w:szCs w:val="28"/>
              </w:rPr>
              <w:t>Sirketi</w:t>
            </w:r>
            <w:proofErr w:type="spellEnd"/>
          </w:p>
        </w:tc>
        <w:tc>
          <w:tcPr>
            <w:tcW w:w="1006" w:type="dxa"/>
            <w:vAlign w:val="bottom"/>
          </w:tcPr>
          <w:p w14:paraId="47C76BBD" w14:textId="77777777" w:rsidR="00395B6B" w:rsidRPr="00395B6B" w:rsidRDefault="00395B6B" w:rsidP="00395B6B">
            <w:pPr>
              <w:pStyle w:val="acctfourfigures"/>
              <w:tabs>
                <w:tab w:val="clear" w:pos="765"/>
                <w:tab w:val="left" w:pos="789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9F64D4B" w14:textId="487D104B" w:rsidR="001E068E" w:rsidRPr="00595A18" w:rsidRDefault="00395B6B" w:rsidP="00395B6B">
            <w:pPr>
              <w:pStyle w:val="acctfourfigures"/>
              <w:tabs>
                <w:tab w:val="clear" w:pos="765"/>
                <w:tab w:val="left" w:pos="789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5B6B">
              <w:rPr>
                <w:rFonts w:ascii="Angsana New" w:hAnsi="Angsana New"/>
                <w:sz w:val="30"/>
                <w:szCs w:val="30"/>
                <w:lang w:val="en-US" w:bidi="th-TH"/>
              </w:rPr>
              <w:t>(506)</w:t>
            </w:r>
          </w:p>
        </w:tc>
        <w:tc>
          <w:tcPr>
            <w:tcW w:w="236" w:type="dxa"/>
            <w:vAlign w:val="bottom"/>
          </w:tcPr>
          <w:p w14:paraId="090008D2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15F1A35" w14:textId="2BE4913E" w:rsidR="001E068E" w:rsidRPr="00595A18" w:rsidRDefault="001E068E" w:rsidP="00BE09D8">
            <w:pPr>
              <w:pStyle w:val="acctfourfigures"/>
              <w:tabs>
                <w:tab w:val="clear" w:pos="765"/>
                <w:tab w:val="left" w:pos="897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(1,247)</w:t>
            </w:r>
          </w:p>
        </w:tc>
        <w:tc>
          <w:tcPr>
            <w:tcW w:w="239" w:type="dxa"/>
            <w:vAlign w:val="bottom"/>
          </w:tcPr>
          <w:p w14:paraId="187D4CC1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19F6585D" w14:textId="6C614F80" w:rsidR="001E068E" w:rsidRPr="00595A18" w:rsidRDefault="00D8707D" w:rsidP="003767CA">
            <w:pPr>
              <w:pStyle w:val="acctfourfigures"/>
              <w:tabs>
                <w:tab w:val="clear" w:pos="765"/>
                <w:tab w:val="left" w:pos="514"/>
              </w:tabs>
              <w:spacing w:line="240" w:lineRule="auto"/>
              <w:ind w:left="-90" w:right="-9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1AA8AFDE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7" w:type="dxa"/>
            <w:vAlign w:val="bottom"/>
          </w:tcPr>
          <w:p w14:paraId="546FA772" w14:textId="73A44FDE" w:rsidR="001E068E" w:rsidRPr="00595A18" w:rsidRDefault="001E068E" w:rsidP="00F94E5C">
            <w:pPr>
              <w:pStyle w:val="acctfourfigures"/>
              <w:tabs>
                <w:tab w:val="clear" w:pos="765"/>
                <w:tab w:val="left" w:pos="410"/>
              </w:tabs>
              <w:spacing w:line="240" w:lineRule="auto"/>
              <w:ind w:right="-14" w:hanging="4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110</w:t>
            </w:r>
          </w:p>
        </w:tc>
        <w:tc>
          <w:tcPr>
            <w:tcW w:w="236" w:type="dxa"/>
          </w:tcPr>
          <w:p w14:paraId="0095A17C" w14:textId="77777777" w:rsidR="001E068E" w:rsidRPr="00595A18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vAlign w:val="bottom"/>
          </w:tcPr>
          <w:p w14:paraId="63018A6C" w14:textId="1652CC55" w:rsidR="001E068E" w:rsidRPr="005C20C0" w:rsidRDefault="00D8707D" w:rsidP="00D8707D">
            <w:pPr>
              <w:pStyle w:val="a1"/>
              <w:ind w:right="-195" w:firstLine="192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2F577E67" w14:textId="77777777" w:rsidR="001E068E" w:rsidRPr="00595A18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4736BD1C" w14:textId="436C4A96" w:rsidR="001E068E" w:rsidRPr="00595A18" w:rsidRDefault="001E068E" w:rsidP="001E068E">
            <w:pPr>
              <w:pStyle w:val="acctfourfigures"/>
              <w:tabs>
                <w:tab w:val="clear" w:pos="765"/>
                <w:tab w:val="left" w:pos="292"/>
              </w:tabs>
              <w:spacing w:line="240" w:lineRule="auto"/>
              <w:ind w:left="-522" w:right="25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E068E" w:rsidRPr="008534C5" w14:paraId="756ECA39" w14:textId="77777777" w:rsidTr="001E068E">
        <w:tc>
          <w:tcPr>
            <w:tcW w:w="2340" w:type="dxa"/>
            <w:vAlign w:val="bottom"/>
          </w:tcPr>
          <w:p w14:paraId="2F42397F" w14:textId="65AB662F" w:rsidR="001E068E" w:rsidRPr="00F34BA1" w:rsidRDefault="001E068E" w:rsidP="001E068E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ind w:left="-1" w:firstLine="1"/>
              <w:rPr>
                <w:rFonts w:ascii="Angsana New" w:hAnsi="Angsana New"/>
                <w:sz w:val="28"/>
                <w:szCs w:val="28"/>
              </w:rPr>
            </w:pPr>
            <w:r w:rsidRPr="00F34BA1">
              <w:rPr>
                <w:rFonts w:ascii="Angsana New" w:hAnsi="Angsana New"/>
                <w:sz w:val="28"/>
                <w:szCs w:val="28"/>
                <w:cs/>
              </w:rPr>
              <w:t>บริษัท เอวี กรุ๊ป เอ็นบี อิงค์</w:t>
            </w:r>
          </w:p>
        </w:tc>
        <w:tc>
          <w:tcPr>
            <w:tcW w:w="1006" w:type="dxa"/>
            <w:vAlign w:val="bottom"/>
          </w:tcPr>
          <w:p w14:paraId="1AA48CCA" w14:textId="13EAE8F1" w:rsidR="001E068E" w:rsidRPr="00595A18" w:rsidRDefault="00395B6B" w:rsidP="001E068E">
            <w:pPr>
              <w:pStyle w:val="acctfourfigures"/>
              <w:tabs>
                <w:tab w:val="clear" w:pos="765"/>
                <w:tab w:val="left" w:pos="789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95B6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(790</w:t>
            </w:r>
            <w:r w:rsidRPr="00395B6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395B6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10</w:t>
            </w:r>
            <w:r w:rsidR="00B937A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Pr="00395B6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5B9D815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35A36809" w14:textId="1BA84082" w:rsidR="001E068E" w:rsidRPr="00595A18" w:rsidRDefault="001E068E" w:rsidP="00BE09D8">
            <w:pPr>
              <w:pStyle w:val="acctfourfigures"/>
              <w:tabs>
                <w:tab w:val="clear" w:pos="765"/>
                <w:tab w:val="left" w:pos="897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(325,774)</w:t>
            </w:r>
          </w:p>
        </w:tc>
        <w:tc>
          <w:tcPr>
            <w:tcW w:w="239" w:type="dxa"/>
            <w:vAlign w:val="bottom"/>
          </w:tcPr>
          <w:p w14:paraId="58DAE2E8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vAlign w:val="bottom"/>
          </w:tcPr>
          <w:p w14:paraId="603FBC9D" w14:textId="5A2C3104" w:rsidR="001E068E" w:rsidRPr="005C20C0" w:rsidRDefault="00D8707D" w:rsidP="001E068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80" w:right="-5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8707D">
              <w:rPr>
                <w:rFonts w:ascii="Angsana New" w:hAnsi="Angsana New"/>
                <w:sz w:val="30"/>
                <w:szCs w:val="30"/>
                <w:lang w:val="en-US" w:bidi="th-TH"/>
              </w:rPr>
              <w:t>(1,713)</w:t>
            </w:r>
          </w:p>
        </w:tc>
        <w:tc>
          <w:tcPr>
            <w:tcW w:w="238" w:type="dxa"/>
            <w:vAlign w:val="bottom"/>
          </w:tcPr>
          <w:p w14:paraId="0833C72E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7" w:type="dxa"/>
            <w:vAlign w:val="bottom"/>
          </w:tcPr>
          <w:p w14:paraId="456CD1A7" w14:textId="64357A45" w:rsidR="001E068E" w:rsidRPr="00595A18" w:rsidRDefault="001E068E" w:rsidP="001E068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49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C20C0">
              <w:rPr>
                <w:rFonts w:ascii="Angsana New" w:hAnsi="Angsana New"/>
                <w:sz w:val="30"/>
                <w:szCs w:val="30"/>
                <w:lang w:val="en-US" w:bidi="th-TH"/>
              </w:rPr>
              <w:t>(216,27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5C20C0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AB3D85E" w14:textId="77777777" w:rsidR="001E068E" w:rsidRPr="00595A18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vAlign w:val="bottom"/>
          </w:tcPr>
          <w:p w14:paraId="60809325" w14:textId="216CCE01" w:rsidR="001E068E" w:rsidRPr="00461DD3" w:rsidRDefault="00D8707D" w:rsidP="00D8707D">
            <w:pPr>
              <w:pStyle w:val="acctfourfigures"/>
              <w:tabs>
                <w:tab w:val="clear" w:pos="765"/>
              </w:tabs>
              <w:spacing w:line="240" w:lineRule="auto"/>
              <w:ind w:left="-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8707D">
              <w:rPr>
                <w:rFonts w:asciiTheme="majorBidi" w:hAnsiTheme="majorBidi" w:cstheme="majorBidi"/>
                <w:sz w:val="30"/>
                <w:szCs w:val="30"/>
              </w:rPr>
              <w:t>58,454</w:t>
            </w:r>
          </w:p>
        </w:tc>
        <w:tc>
          <w:tcPr>
            <w:tcW w:w="236" w:type="dxa"/>
            <w:vAlign w:val="bottom"/>
          </w:tcPr>
          <w:p w14:paraId="3F99DC2A" w14:textId="77777777" w:rsidR="001E068E" w:rsidRPr="00595A18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0CA01C6A" w14:textId="4F5C9D8C" w:rsidR="001E068E" w:rsidRPr="00595A18" w:rsidRDefault="001E068E" w:rsidP="001E068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61DD3">
              <w:rPr>
                <w:rFonts w:asciiTheme="majorBidi" w:hAnsiTheme="majorBidi" w:cstheme="majorBidi"/>
                <w:sz w:val="30"/>
                <w:szCs w:val="30"/>
              </w:rPr>
              <w:t>(54,703)</w:t>
            </w:r>
          </w:p>
        </w:tc>
      </w:tr>
      <w:tr w:rsidR="001E068E" w:rsidRPr="008534C5" w14:paraId="32ED2314" w14:textId="77777777" w:rsidTr="001E068E">
        <w:tc>
          <w:tcPr>
            <w:tcW w:w="2340" w:type="dxa"/>
            <w:vAlign w:val="bottom"/>
          </w:tcPr>
          <w:p w14:paraId="40BFD851" w14:textId="74BA1CDE" w:rsidR="001E068E" w:rsidRPr="00F34BA1" w:rsidRDefault="001E068E" w:rsidP="001E068E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ind w:left="-1" w:firstLine="1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3256F9">
              <w:rPr>
                <w:rFonts w:asciiTheme="majorBidi" w:hAnsiTheme="majorBidi" w:cstheme="majorBidi"/>
                <w:sz w:val="26"/>
                <w:szCs w:val="26"/>
              </w:rPr>
              <w:t>Adityajaya</w:t>
            </w:r>
            <w:proofErr w:type="spellEnd"/>
            <w:r w:rsidRPr="003256F9">
              <w:rPr>
                <w:rFonts w:asciiTheme="majorBidi" w:hAnsiTheme="majorBidi" w:cstheme="majorBidi"/>
                <w:sz w:val="26"/>
                <w:szCs w:val="26"/>
              </w:rPr>
              <w:t xml:space="preserve"> Trading Limited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1ADA854D" w14:textId="14D14223" w:rsidR="001E068E" w:rsidRPr="00595A18" w:rsidRDefault="00395B6B" w:rsidP="00395B6B">
            <w:pPr>
              <w:pStyle w:val="acctfourfigures"/>
              <w:tabs>
                <w:tab w:val="clear" w:pos="765"/>
              </w:tabs>
              <w:spacing w:line="240" w:lineRule="auto"/>
              <w:ind w:left="-90" w:right="-9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38A7B3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48657DE" w14:textId="6E429BD0" w:rsidR="001E068E" w:rsidRPr="00BE09D8" w:rsidRDefault="001E068E" w:rsidP="00BE09D8">
            <w:pPr>
              <w:pStyle w:val="acctfourfigures"/>
              <w:tabs>
                <w:tab w:val="clear" w:pos="765"/>
                <w:tab w:val="left" w:pos="897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(4,340)</w:t>
            </w:r>
          </w:p>
        </w:tc>
        <w:tc>
          <w:tcPr>
            <w:tcW w:w="239" w:type="dxa"/>
            <w:vAlign w:val="bottom"/>
          </w:tcPr>
          <w:p w14:paraId="20E5B153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26D0702E" w14:textId="36EB9583" w:rsidR="001E068E" w:rsidRPr="00595A18" w:rsidRDefault="00D8707D" w:rsidP="00D8707D">
            <w:pPr>
              <w:pStyle w:val="acctfourfigures"/>
              <w:tabs>
                <w:tab w:val="clear" w:pos="765"/>
              </w:tabs>
              <w:spacing w:line="240" w:lineRule="auto"/>
              <w:ind w:left="-90" w:right="-91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256C62F0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4A1C5CF1" w14:textId="13633491" w:rsidR="001E068E" w:rsidRPr="002C0C84" w:rsidRDefault="001E068E" w:rsidP="00F94E5C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4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(163)</w:t>
            </w:r>
          </w:p>
        </w:tc>
        <w:tc>
          <w:tcPr>
            <w:tcW w:w="236" w:type="dxa"/>
          </w:tcPr>
          <w:p w14:paraId="3D265587" w14:textId="77777777" w:rsidR="001E068E" w:rsidRPr="00595A18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02ABFCEE" w14:textId="6EFF4321" w:rsidR="001E068E" w:rsidRPr="00595A18" w:rsidRDefault="00D8707D" w:rsidP="001E068E">
            <w:pPr>
              <w:pStyle w:val="acctfourfigures"/>
              <w:tabs>
                <w:tab w:val="clear" w:pos="765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B12E49F" w14:textId="77777777" w:rsidR="001E068E" w:rsidRPr="00595A18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ED9570B" w14:textId="51920AC8" w:rsidR="001E068E" w:rsidRPr="00595A18" w:rsidRDefault="001E068E" w:rsidP="001E068E">
            <w:pPr>
              <w:pStyle w:val="acctfourfigures"/>
              <w:tabs>
                <w:tab w:val="clear" w:pos="765"/>
                <w:tab w:val="left" w:pos="292"/>
              </w:tabs>
              <w:spacing w:line="240" w:lineRule="auto"/>
              <w:ind w:left="-522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068E" w:rsidRPr="008534C5" w14:paraId="3D2E28E7" w14:textId="77777777" w:rsidTr="001E068E">
        <w:tc>
          <w:tcPr>
            <w:tcW w:w="2340" w:type="dxa"/>
            <w:vAlign w:val="bottom"/>
          </w:tcPr>
          <w:p w14:paraId="1738DBD0" w14:textId="5505957C" w:rsidR="001E068E" w:rsidRPr="00F34BA1" w:rsidRDefault="001E068E" w:rsidP="001E068E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B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588A2" w14:textId="70C9D979" w:rsidR="001E068E" w:rsidRPr="00595A18" w:rsidRDefault="00AD5198" w:rsidP="00AD5198">
            <w:pPr>
              <w:pStyle w:val="acctfourfigures"/>
              <w:tabs>
                <w:tab w:val="clear" w:pos="765"/>
                <w:tab w:val="left" w:pos="789"/>
              </w:tabs>
              <w:spacing w:line="240" w:lineRule="auto"/>
              <w:ind w:left="-90" w:right="-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</w:t>
            </w:r>
            <w:r w:rsidR="00166A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819,225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B67B966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02BFC" w14:textId="6C9D3F96" w:rsidR="001E068E" w:rsidRPr="00595A18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53,606</w:t>
            </w:r>
          </w:p>
        </w:tc>
        <w:tc>
          <w:tcPr>
            <w:tcW w:w="239" w:type="dxa"/>
            <w:vAlign w:val="bottom"/>
          </w:tcPr>
          <w:p w14:paraId="39E449A6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A3CC0" w14:textId="6FDD7F1E" w:rsidR="001E068E" w:rsidRPr="00492991" w:rsidRDefault="00166A6A" w:rsidP="00B63523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80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12,142</w:t>
            </w:r>
          </w:p>
        </w:tc>
        <w:tc>
          <w:tcPr>
            <w:tcW w:w="238" w:type="dxa"/>
            <w:vAlign w:val="bottom"/>
          </w:tcPr>
          <w:p w14:paraId="06294441" w14:textId="77777777" w:rsidR="001E068E" w:rsidRPr="00595A18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C356C" w14:textId="55AEEE26" w:rsidR="001E068E" w:rsidRPr="00595A18" w:rsidRDefault="001E068E" w:rsidP="001E068E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49299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(680,90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Pr="0049299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530A58D5" w14:textId="77777777" w:rsidR="001E068E" w:rsidRPr="00595A18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ED319" w14:textId="5EAB565C" w:rsidR="001E068E" w:rsidRPr="00461DD3" w:rsidRDefault="006F1135" w:rsidP="006F1135">
            <w:pPr>
              <w:pStyle w:val="acctfourfigures"/>
              <w:tabs>
                <w:tab w:val="clear" w:pos="765"/>
              </w:tabs>
              <w:spacing w:line="240" w:lineRule="auto"/>
              <w:ind w:left="-90" w:right="-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166A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  <w:r w:rsidR="00166A6A" w:rsidRPr="006F11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66A6A" w:rsidRPr="006F11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970</w:t>
            </w:r>
            <w:r w:rsidRPr="006F113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20F53941" w14:textId="77777777" w:rsidR="001E068E" w:rsidRPr="00595A18" w:rsidRDefault="001E068E" w:rsidP="001E068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23DEA" w14:textId="27CEFED8" w:rsidR="001E068E" w:rsidRPr="00595A18" w:rsidRDefault="001E068E" w:rsidP="00F94E5C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15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1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</w:t>
            </w:r>
            <w:r w:rsidRPr="00461DD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654</w:t>
            </w:r>
            <w:r w:rsidRPr="00461DD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,837)</w:t>
            </w:r>
          </w:p>
        </w:tc>
      </w:tr>
      <w:tr w:rsidR="001F6E98" w:rsidRPr="008534C5" w14:paraId="1CC832FA" w14:textId="77777777" w:rsidTr="009C7B65">
        <w:tc>
          <w:tcPr>
            <w:tcW w:w="2340" w:type="dxa"/>
            <w:vAlign w:val="bottom"/>
          </w:tcPr>
          <w:p w14:paraId="3CBCB237" w14:textId="629B3860" w:rsidR="001F6E98" w:rsidRPr="00F34BA1" w:rsidRDefault="001F6E98" w:rsidP="001F6E98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6" w:type="dxa"/>
            <w:vAlign w:val="bottom"/>
          </w:tcPr>
          <w:p w14:paraId="2E0DC006" w14:textId="77777777" w:rsidR="001F6E98" w:rsidRPr="00F34BA1" w:rsidRDefault="001F6E98" w:rsidP="001F6E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08C6A10" w14:textId="77777777" w:rsidR="001F6E98" w:rsidRPr="00F34BA1" w:rsidRDefault="001F6E98" w:rsidP="001F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05CDD762" w14:textId="77777777" w:rsidR="001F6E98" w:rsidRPr="00F34BA1" w:rsidRDefault="001F6E98" w:rsidP="001F6E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  <w:vAlign w:val="bottom"/>
          </w:tcPr>
          <w:p w14:paraId="44CC8FD6" w14:textId="77777777" w:rsidR="001F6E98" w:rsidRPr="00F34BA1" w:rsidRDefault="001F6E98" w:rsidP="001F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76B6D849" w14:textId="77777777" w:rsidR="001F6E98" w:rsidRDefault="001F6E98" w:rsidP="001F6E98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80" w:right="15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</w:tcPr>
          <w:p w14:paraId="5F9456AA" w14:textId="77777777" w:rsidR="001F6E98" w:rsidRPr="00F34BA1" w:rsidRDefault="001F6E98" w:rsidP="001F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57" w:type="dxa"/>
            <w:vAlign w:val="bottom"/>
          </w:tcPr>
          <w:p w14:paraId="58CD9232" w14:textId="77777777" w:rsidR="001F6E98" w:rsidRPr="00F34BA1" w:rsidRDefault="001F6E98" w:rsidP="001F6E98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616E6B38" w14:textId="77777777" w:rsidR="001F6E98" w:rsidRPr="00F34BA1" w:rsidRDefault="001F6E98" w:rsidP="001F6E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5" w:type="dxa"/>
            <w:vAlign w:val="bottom"/>
          </w:tcPr>
          <w:p w14:paraId="64142220" w14:textId="77777777" w:rsidR="001F6E98" w:rsidRPr="004E2817" w:rsidRDefault="001F6E98" w:rsidP="001F6E9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36E1D35" w14:textId="77777777" w:rsidR="001F6E98" w:rsidRPr="00F34BA1" w:rsidRDefault="001F6E98" w:rsidP="001F6E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6263768F" w14:textId="77777777" w:rsidR="001F6E98" w:rsidRPr="00F34BA1" w:rsidRDefault="001F6E98" w:rsidP="001F6E98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C7B65" w:rsidRPr="008534C5" w14:paraId="5B49D17B" w14:textId="77777777" w:rsidTr="009C7B65">
        <w:tc>
          <w:tcPr>
            <w:tcW w:w="2340" w:type="dxa"/>
            <w:vAlign w:val="bottom"/>
          </w:tcPr>
          <w:p w14:paraId="6B711A61" w14:textId="77CEA4AC" w:rsidR="009C7B65" w:rsidRPr="00F34BA1" w:rsidRDefault="009C7B65" w:rsidP="001F6E98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F34BA1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lastRenderedPageBreak/>
              <w:t>การร่วมค้า</w:t>
            </w:r>
          </w:p>
        </w:tc>
        <w:tc>
          <w:tcPr>
            <w:tcW w:w="1006" w:type="dxa"/>
            <w:vAlign w:val="bottom"/>
          </w:tcPr>
          <w:p w14:paraId="6D0DDCCB" w14:textId="77777777" w:rsidR="009C7B65" w:rsidRPr="005F7219" w:rsidRDefault="009C7B65" w:rsidP="005F7219">
            <w:pPr>
              <w:pStyle w:val="a1"/>
              <w:tabs>
                <w:tab w:val="decimal" w:pos="427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7DC44C4" w14:textId="77777777" w:rsidR="009C7B65" w:rsidRPr="00F34BA1" w:rsidRDefault="009C7B65" w:rsidP="001F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vAlign w:val="bottom"/>
          </w:tcPr>
          <w:p w14:paraId="6846F821" w14:textId="77777777" w:rsidR="009C7B65" w:rsidRPr="00461DD3" w:rsidRDefault="009C7B65" w:rsidP="001F6E98">
            <w:pPr>
              <w:pStyle w:val="a1"/>
              <w:tabs>
                <w:tab w:val="decimal" w:pos="633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9" w:type="dxa"/>
            <w:vAlign w:val="bottom"/>
          </w:tcPr>
          <w:p w14:paraId="05A9FD88" w14:textId="77777777" w:rsidR="009C7B65" w:rsidRPr="00F34BA1" w:rsidRDefault="009C7B65" w:rsidP="001F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vAlign w:val="bottom"/>
          </w:tcPr>
          <w:p w14:paraId="65700154" w14:textId="77777777" w:rsidR="009C7B65" w:rsidRPr="005F7219" w:rsidRDefault="009C7B65" w:rsidP="005F7219">
            <w:pPr>
              <w:pStyle w:val="a1"/>
              <w:tabs>
                <w:tab w:val="decimal" w:pos="427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4EFD2D4" w14:textId="77777777" w:rsidR="009C7B65" w:rsidRPr="00F34BA1" w:rsidRDefault="009C7B65" w:rsidP="001F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57" w:type="dxa"/>
            <w:vAlign w:val="bottom"/>
          </w:tcPr>
          <w:p w14:paraId="4F77C44A" w14:textId="77777777" w:rsidR="009C7B65" w:rsidRDefault="009C7B65" w:rsidP="005F7219">
            <w:pPr>
              <w:pStyle w:val="a1"/>
              <w:tabs>
                <w:tab w:val="decimal" w:pos="427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0B22A57" w14:textId="77777777" w:rsidR="009C7B65" w:rsidRPr="00F34BA1" w:rsidRDefault="009C7B65" w:rsidP="001F6E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5" w:type="dxa"/>
            <w:vAlign w:val="bottom"/>
          </w:tcPr>
          <w:p w14:paraId="0E0F352F" w14:textId="77777777" w:rsidR="009C7B65" w:rsidRPr="005F7219" w:rsidRDefault="009C7B65" w:rsidP="005F7219">
            <w:pPr>
              <w:pStyle w:val="a1"/>
              <w:tabs>
                <w:tab w:val="decimal" w:pos="427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877FCED" w14:textId="77777777" w:rsidR="009C7B65" w:rsidRPr="00F34BA1" w:rsidRDefault="009C7B65" w:rsidP="001F6E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vAlign w:val="bottom"/>
          </w:tcPr>
          <w:p w14:paraId="2E2EFA6C" w14:textId="77777777" w:rsidR="009C7B65" w:rsidRDefault="009C7B65" w:rsidP="005F7219">
            <w:pPr>
              <w:pStyle w:val="a1"/>
              <w:tabs>
                <w:tab w:val="decimal" w:pos="427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6E98" w:rsidRPr="008534C5" w14:paraId="279C39F3" w14:textId="77777777" w:rsidTr="009C7B65">
        <w:tc>
          <w:tcPr>
            <w:tcW w:w="2340" w:type="dxa"/>
            <w:vAlign w:val="bottom"/>
          </w:tcPr>
          <w:p w14:paraId="6CB4DB65" w14:textId="7030A553" w:rsidR="001F6E98" w:rsidRPr="00F34BA1" w:rsidRDefault="001F6E98" w:rsidP="001F6E98">
            <w:pPr>
              <w:tabs>
                <w:tab w:val="clear" w:pos="227"/>
                <w:tab w:val="left" w:pos="0"/>
                <w:tab w:val="left" w:pos="2160"/>
                <w:tab w:val="right" w:pos="6480"/>
                <w:tab w:val="right" w:pos="8640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F34BA1">
              <w:rPr>
                <w:rFonts w:ascii="Angsana New" w:hAnsi="Angsana New"/>
                <w:sz w:val="28"/>
                <w:szCs w:val="28"/>
              </w:rPr>
              <w:t>AV Terrace Bay Inc.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715192B9" w14:textId="2F660B01" w:rsidR="001F6E98" w:rsidRPr="005F7219" w:rsidRDefault="005F7219" w:rsidP="005F7219">
            <w:pPr>
              <w:pStyle w:val="a1"/>
              <w:tabs>
                <w:tab w:val="decimal" w:pos="427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721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176A5BC" w14:textId="77777777" w:rsidR="001F6E98" w:rsidRPr="00F34BA1" w:rsidRDefault="001F6E98" w:rsidP="001F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1FC1181B" w14:textId="15434DF3" w:rsidR="001F6E98" w:rsidRPr="00F34BA1" w:rsidRDefault="001F6E98" w:rsidP="001F6E98">
            <w:pPr>
              <w:pStyle w:val="a1"/>
              <w:tabs>
                <w:tab w:val="decimal" w:pos="633"/>
              </w:tabs>
              <w:ind w:right="166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61DD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  <w:vAlign w:val="bottom"/>
          </w:tcPr>
          <w:p w14:paraId="4DC6927C" w14:textId="77777777" w:rsidR="001F6E98" w:rsidRPr="00F34BA1" w:rsidRDefault="001F6E98" w:rsidP="001F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  <w:vAlign w:val="bottom"/>
          </w:tcPr>
          <w:p w14:paraId="55EE6E3F" w14:textId="7AD87965" w:rsidR="001F6E98" w:rsidRPr="005F7219" w:rsidRDefault="005F7219" w:rsidP="005F7219">
            <w:pPr>
              <w:pStyle w:val="a1"/>
              <w:tabs>
                <w:tab w:val="decimal" w:pos="427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721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8" w:type="dxa"/>
            <w:vAlign w:val="bottom"/>
          </w:tcPr>
          <w:p w14:paraId="37084080" w14:textId="77777777" w:rsidR="001F6E98" w:rsidRPr="00F34BA1" w:rsidRDefault="001F6E98" w:rsidP="001F6E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6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  <w:vAlign w:val="bottom"/>
          </w:tcPr>
          <w:p w14:paraId="529F51A1" w14:textId="5212333A" w:rsidR="001F6E98" w:rsidRPr="001F6E98" w:rsidRDefault="001F6E98" w:rsidP="005F7219">
            <w:pPr>
              <w:pStyle w:val="a1"/>
              <w:tabs>
                <w:tab w:val="decimal" w:pos="427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50B733E" w14:textId="77777777" w:rsidR="001F6E98" w:rsidRPr="00F34BA1" w:rsidRDefault="001F6E98" w:rsidP="001F6E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6350DE9F" w14:textId="5DB622E8" w:rsidR="001F6E98" w:rsidRPr="005F7219" w:rsidRDefault="005F7219" w:rsidP="005F7219">
            <w:pPr>
              <w:pStyle w:val="a1"/>
              <w:tabs>
                <w:tab w:val="decimal" w:pos="427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F721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0797672" w14:textId="77777777" w:rsidR="001F6E98" w:rsidRPr="00F34BA1" w:rsidRDefault="001F6E98" w:rsidP="001F6E9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EC1B07B" w14:textId="1F440AA5" w:rsidR="001F6E98" w:rsidRPr="005F7219" w:rsidRDefault="001F6E98" w:rsidP="005F7219">
            <w:pPr>
              <w:pStyle w:val="a1"/>
              <w:tabs>
                <w:tab w:val="decimal" w:pos="427"/>
              </w:tabs>
              <w:ind w:right="166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4C5C" w:rsidRPr="008534C5" w14:paraId="1DA3E0E8" w14:textId="1A01B623" w:rsidTr="00D163B7">
        <w:tc>
          <w:tcPr>
            <w:tcW w:w="2340" w:type="dxa"/>
            <w:vAlign w:val="bottom"/>
          </w:tcPr>
          <w:p w14:paraId="3BF7C3AC" w14:textId="44A8826C" w:rsidR="00064C5C" w:rsidRPr="00F34BA1" w:rsidRDefault="00064C5C" w:rsidP="00064C5C">
            <w:pPr>
              <w:rPr>
                <w:rFonts w:ascii="Angsana New" w:hAnsi="Angsana New"/>
                <w:sz w:val="28"/>
                <w:szCs w:val="28"/>
              </w:rPr>
            </w:pPr>
            <w:r w:rsidRPr="00F34BA1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DCC54E" w14:textId="69367A84" w:rsidR="00064C5C" w:rsidRPr="00AD5198" w:rsidRDefault="00064C5C" w:rsidP="00064C5C">
            <w:pPr>
              <w:pStyle w:val="acctfourfigures"/>
              <w:tabs>
                <w:tab w:val="clear" w:pos="765"/>
              </w:tabs>
              <w:spacing w:line="240" w:lineRule="auto"/>
              <w:ind w:right="-8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D51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="007A4F5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819,225</w:t>
            </w:r>
            <w:r w:rsidRPr="00AD519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vAlign w:val="bottom"/>
          </w:tcPr>
          <w:p w14:paraId="098A0C45" w14:textId="77777777" w:rsidR="00064C5C" w:rsidRPr="00F34BA1" w:rsidRDefault="00064C5C" w:rsidP="00064C5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0558C2" w14:textId="10CA1222" w:rsidR="00064C5C" w:rsidRPr="00595A18" w:rsidRDefault="00064C5C" w:rsidP="00064C5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53,606</w:t>
            </w:r>
          </w:p>
        </w:tc>
        <w:tc>
          <w:tcPr>
            <w:tcW w:w="239" w:type="dxa"/>
            <w:vAlign w:val="bottom"/>
          </w:tcPr>
          <w:p w14:paraId="382ACBF7" w14:textId="77777777" w:rsidR="00064C5C" w:rsidRPr="00595A18" w:rsidRDefault="00064C5C" w:rsidP="00064C5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DF9321" w14:textId="5D9A3B2B" w:rsidR="00064C5C" w:rsidRPr="00DD6688" w:rsidRDefault="007A4F59" w:rsidP="00DF286A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80"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12,142</w:t>
            </w:r>
          </w:p>
        </w:tc>
        <w:tc>
          <w:tcPr>
            <w:tcW w:w="238" w:type="dxa"/>
            <w:vAlign w:val="bottom"/>
          </w:tcPr>
          <w:p w14:paraId="081C2F02" w14:textId="77777777" w:rsidR="00064C5C" w:rsidRPr="00595A18" w:rsidRDefault="00064C5C" w:rsidP="00064C5C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442749" w14:textId="5F364904" w:rsidR="00064C5C" w:rsidRPr="001F6E98" w:rsidRDefault="00064C5C" w:rsidP="00064C5C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right="-5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(680,902)</w:t>
            </w:r>
          </w:p>
        </w:tc>
        <w:tc>
          <w:tcPr>
            <w:tcW w:w="236" w:type="dxa"/>
          </w:tcPr>
          <w:p w14:paraId="2663F8E8" w14:textId="77777777" w:rsidR="00064C5C" w:rsidRPr="00595A18" w:rsidRDefault="00064C5C" w:rsidP="00064C5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1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E088DB" w14:textId="3595EECA" w:rsidR="00064C5C" w:rsidRPr="00064C5C" w:rsidRDefault="006F1135" w:rsidP="006F1135">
            <w:pPr>
              <w:pStyle w:val="acctfourfigures"/>
              <w:tabs>
                <w:tab w:val="clear" w:pos="765"/>
              </w:tabs>
              <w:spacing w:line="240" w:lineRule="auto"/>
              <w:ind w:left="-90" w:right="-7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7A4F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</w:t>
            </w:r>
            <w:r w:rsidR="007A4F59" w:rsidRPr="006F113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BEE3407" w14:textId="77777777" w:rsidR="00064C5C" w:rsidRPr="00595A18" w:rsidRDefault="00064C5C" w:rsidP="00064C5C">
            <w:pPr>
              <w:pStyle w:val="acctfourfigures"/>
              <w:tabs>
                <w:tab w:val="clear" w:pos="765"/>
                <w:tab w:val="left" w:pos="0"/>
              </w:tabs>
              <w:spacing w:line="240" w:lineRule="auto"/>
              <w:ind w:right="-165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B523D2" w14:textId="3CC48D92" w:rsidR="00064C5C" w:rsidRPr="001F6E98" w:rsidRDefault="00064C5C" w:rsidP="00064C5C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15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(1,654,837)</w:t>
            </w:r>
          </w:p>
        </w:tc>
      </w:tr>
    </w:tbl>
    <w:p w14:paraId="6359780A" w14:textId="77777777" w:rsidR="001F6E98" w:rsidRDefault="001F6E98" w:rsidP="00E57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C7D9351" w14:textId="6CC874FC" w:rsidR="00933280" w:rsidRPr="00933280" w:rsidRDefault="00933280" w:rsidP="00933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825DC6">
        <w:rPr>
          <w:rFonts w:ascii="Angsana New" w:hAnsi="Angsana New" w:hint="cs"/>
          <w:spacing w:val="-2"/>
          <w:sz w:val="30"/>
          <w:szCs w:val="30"/>
          <w:cs/>
        </w:rPr>
        <w:t>บริษัทไม่ได้รับรู้ผลขาดทุนของเงินลงทุนที่เกี่ยวข้องกับ</w:t>
      </w:r>
      <w:r w:rsidR="00B04901">
        <w:rPr>
          <w:rFonts w:ascii="Angsana New" w:hAnsi="Angsana New" w:hint="cs"/>
          <w:spacing w:val="-2"/>
          <w:sz w:val="30"/>
          <w:szCs w:val="30"/>
          <w:cs/>
        </w:rPr>
        <w:t>บริษัทร่วมและการร่วมค้าบางแห่ง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ที่บันทึกตามวิธีส่วนได้เสียซึ่งมีส่วนแบ่งขาดทุนเกินกว่ามูลค่าตามบัญชีของเงินลงทุนดังกล่าว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ณ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วันที่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B0F33"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825DC6">
        <w:rPr>
          <w:rFonts w:ascii="Angsana New" w:hAnsi="Angsana New"/>
          <w:spacing w:val="-2"/>
          <w:sz w:val="30"/>
          <w:szCs w:val="30"/>
        </w:rPr>
        <w:t>256</w:t>
      </w:r>
      <w:r>
        <w:rPr>
          <w:rFonts w:ascii="Angsana New" w:hAnsi="Angsana New"/>
          <w:spacing w:val="-2"/>
          <w:sz w:val="30"/>
          <w:szCs w:val="30"/>
        </w:rPr>
        <w:t>9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บริษัทมีส่วนแบ่งผลขาดทุนสะสมที่ยังไม่รับรู้จำนวน</w:t>
      </w:r>
      <w:r w:rsidRPr="00825DC6"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/>
          <w:spacing w:val="-2"/>
          <w:sz w:val="30"/>
          <w:szCs w:val="30"/>
        </w:rPr>
        <w:t>88</w:t>
      </w:r>
      <w:r w:rsidR="00E80A45"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33280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Pr="00933280">
        <w:rPr>
          <w:rFonts w:ascii="Angsana New" w:hAnsi="Angsana New"/>
          <w:i/>
          <w:iCs/>
          <w:spacing w:val="-2"/>
          <w:sz w:val="30"/>
          <w:szCs w:val="30"/>
        </w:rPr>
        <w:t>2568</w:t>
      </w:r>
      <w:r w:rsidRPr="00933280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</w:t>
      </w:r>
      <w:r w:rsidRPr="00933280">
        <w:rPr>
          <w:rFonts w:ascii="Angsana New" w:hAnsi="Angsana New"/>
          <w:i/>
          <w:iCs/>
          <w:spacing w:val="-2"/>
          <w:sz w:val="30"/>
          <w:szCs w:val="30"/>
        </w:rPr>
        <w:t>1,708</w:t>
      </w:r>
      <w:r w:rsidRPr="00933280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933280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Pr="00933280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ซึ่งมีส่วนแบ่ง</w:t>
      </w:r>
      <w:r w:rsidR="00CD1FDC">
        <w:rPr>
          <w:rFonts w:ascii="Angsana New" w:hAnsi="Angsana New" w:hint="cs"/>
          <w:spacing w:val="-2"/>
          <w:sz w:val="30"/>
          <w:szCs w:val="30"/>
          <w:cs/>
        </w:rPr>
        <w:t>ขาดทุน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80A45">
        <w:rPr>
          <w:rFonts w:ascii="Angsana New" w:hAnsi="Angsana New"/>
          <w:spacing w:val="-2"/>
          <w:sz w:val="30"/>
          <w:szCs w:val="30"/>
        </w:rPr>
        <w:t>395</w:t>
      </w:r>
      <w:r w:rsidRPr="00825DC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>ล้านบาทสำหรับ</w:t>
      </w:r>
      <w:r w:rsidR="001658A5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825DC6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Pr="00DB0F33">
        <w:rPr>
          <w:rFonts w:ascii="Angsana New" w:hAnsi="Angsana New"/>
          <w:spacing w:val="-2"/>
          <w:sz w:val="30"/>
          <w:szCs w:val="30"/>
        </w:rPr>
        <w:t xml:space="preserve">31 </w:t>
      </w:r>
      <w:r w:rsidR="00CD1FDC">
        <w:rPr>
          <w:rFonts w:ascii="Angsana New" w:hAnsi="Angsana New" w:hint="cs"/>
          <w:spacing w:val="-2"/>
          <w:sz w:val="30"/>
          <w:szCs w:val="30"/>
          <w:cs/>
        </w:rPr>
        <w:t xml:space="preserve">มีนาคม </w:t>
      </w:r>
      <w:r w:rsidRPr="00825DC6">
        <w:rPr>
          <w:rFonts w:ascii="Angsana New" w:hAnsi="Angsana New"/>
          <w:spacing w:val="-2"/>
          <w:sz w:val="30"/>
          <w:szCs w:val="30"/>
        </w:rPr>
        <w:t>256</w:t>
      </w:r>
      <w:r w:rsidR="00CD1FDC">
        <w:rPr>
          <w:rFonts w:ascii="Angsana New" w:hAnsi="Angsana New"/>
          <w:spacing w:val="-2"/>
          <w:sz w:val="30"/>
          <w:szCs w:val="30"/>
        </w:rPr>
        <w:t>9</w:t>
      </w:r>
      <w:r w:rsidRPr="00825DC6">
        <w:rPr>
          <w:rFonts w:ascii="Angsana New" w:hAnsi="Angsana New"/>
          <w:spacing w:val="-2"/>
          <w:sz w:val="30"/>
          <w:szCs w:val="30"/>
        </w:rPr>
        <w:t xml:space="preserve"> </w:t>
      </w:r>
      <w:r w:rsidRPr="00CD1FDC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CD1FDC" w:rsidRPr="00CD1FDC">
        <w:rPr>
          <w:rFonts w:ascii="Angsana New" w:hAnsi="Angsana New"/>
          <w:i/>
          <w:iCs/>
          <w:spacing w:val="-2"/>
          <w:sz w:val="30"/>
          <w:szCs w:val="30"/>
        </w:rPr>
        <w:t>2568</w:t>
      </w:r>
      <w:r w:rsidRPr="00CD1FDC">
        <w:rPr>
          <w:rFonts w:ascii="Angsana New" w:hAnsi="Angsana New"/>
          <w:i/>
          <w:iCs/>
          <w:spacing w:val="-2"/>
          <w:sz w:val="30"/>
          <w:szCs w:val="30"/>
          <w:cs/>
        </w:rPr>
        <w:t>:</w:t>
      </w:r>
      <w:r w:rsidR="00CD1FDC" w:rsidRPr="00CD1FDC">
        <w:rPr>
          <w:rFonts w:ascii="Angsana New" w:hAnsi="Angsana New"/>
          <w:i/>
          <w:iCs/>
          <w:spacing w:val="-2"/>
          <w:sz w:val="30"/>
          <w:szCs w:val="30"/>
        </w:rPr>
        <w:t xml:space="preserve"> 194</w:t>
      </w:r>
      <w:r w:rsidRPr="00CD1FDC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ล้านบาท</w:t>
      </w:r>
      <w:r w:rsidRPr="00CD1FDC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) </w:t>
      </w:r>
      <w:r w:rsidRPr="00933280">
        <w:rPr>
          <w:rFonts w:ascii="Angsana New" w:hAnsi="Angsana New" w:hint="cs"/>
          <w:spacing w:val="-2"/>
          <w:sz w:val="30"/>
          <w:szCs w:val="30"/>
          <w:cs/>
        </w:rPr>
        <w:t>และมีผลขาดทุนเบ็ดเสร็จอื่นสำหรับ</w:t>
      </w:r>
      <w:r w:rsidR="001658A5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933280">
        <w:rPr>
          <w:rFonts w:ascii="Angsana New" w:hAnsi="Angsana New" w:hint="cs"/>
          <w:spacing w:val="-2"/>
          <w:sz w:val="30"/>
          <w:szCs w:val="30"/>
          <w:cs/>
        </w:rPr>
        <w:t xml:space="preserve">สิ้นสุดวันที่ </w:t>
      </w:r>
      <w:r w:rsidRPr="00933280">
        <w:rPr>
          <w:rFonts w:ascii="Angsana New" w:hAnsi="Angsana New"/>
          <w:spacing w:val="-2"/>
          <w:sz w:val="30"/>
          <w:szCs w:val="30"/>
        </w:rPr>
        <w:t xml:space="preserve">31 </w:t>
      </w:r>
      <w:r w:rsidR="00CD1FDC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93328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933280">
        <w:rPr>
          <w:rFonts w:ascii="Angsana New" w:hAnsi="Angsana New"/>
          <w:spacing w:val="-2"/>
          <w:sz w:val="30"/>
          <w:szCs w:val="30"/>
        </w:rPr>
        <w:t>256</w:t>
      </w:r>
      <w:r w:rsidR="00CD1FDC">
        <w:rPr>
          <w:rFonts w:ascii="Angsana New" w:hAnsi="Angsana New"/>
          <w:spacing w:val="-2"/>
          <w:sz w:val="30"/>
          <w:szCs w:val="30"/>
        </w:rPr>
        <w:t xml:space="preserve">9 </w:t>
      </w:r>
      <w:r w:rsidR="00CD1FDC">
        <w:rPr>
          <w:rFonts w:ascii="Angsana New" w:hAnsi="Angsana New" w:hint="cs"/>
          <w:spacing w:val="-2"/>
          <w:sz w:val="30"/>
          <w:szCs w:val="30"/>
          <w:cs/>
        </w:rPr>
        <w:t xml:space="preserve">จำนวน </w:t>
      </w:r>
      <w:r w:rsidR="00CD1FDC">
        <w:rPr>
          <w:rFonts w:ascii="Angsana New" w:hAnsi="Angsana New"/>
          <w:spacing w:val="-2"/>
          <w:sz w:val="30"/>
          <w:szCs w:val="30"/>
        </w:rPr>
        <w:t>2</w:t>
      </w:r>
      <w:r w:rsidR="00CD1FDC">
        <w:rPr>
          <w:rFonts w:ascii="Angsana New" w:hAnsi="Angsana New" w:hint="cs"/>
          <w:spacing w:val="-2"/>
          <w:sz w:val="30"/>
          <w:szCs w:val="30"/>
          <w:cs/>
        </w:rPr>
        <w:t xml:space="preserve"> ล้านบาท</w:t>
      </w:r>
      <w:r w:rsidRPr="0093328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D1FDC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CD1FDC" w:rsidRPr="00CD1FDC">
        <w:rPr>
          <w:rFonts w:ascii="Angsana New" w:hAnsi="Angsana New"/>
          <w:i/>
          <w:iCs/>
          <w:spacing w:val="-2"/>
          <w:sz w:val="30"/>
          <w:szCs w:val="30"/>
        </w:rPr>
        <w:t>2568</w:t>
      </w:r>
      <w:r w:rsidRPr="00CD1FDC">
        <w:rPr>
          <w:rFonts w:ascii="Angsana New" w:hAnsi="Angsana New"/>
          <w:i/>
          <w:iCs/>
          <w:spacing w:val="-2"/>
          <w:sz w:val="30"/>
          <w:szCs w:val="30"/>
          <w:cs/>
        </w:rPr>
        <w:t>:</w:t>
      </w:r>
      <w:r w:rsidRPr="00CD1FDC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Pr="00CD1FDC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Pr="00CD1FDC">
        <w:rPr>
          <w:rFonts w:ascii="Angsana New" w:hAnsi="Angsana New" w:hint="cs"/>
          <w:i/>
          <w:iCs/>
          <w:spacing w:val="-2"/>
          <w:sz w:val="30"/>
          <w:szCs w:val="30"/>
          <w:cs/>
        </w:rPr>
        <w:t>ผล</w:t>
      </w:r>
      <w:r w:rsidR="00A322D6">
        <w:rPr>
          <w:rFonts w:ascii="Angsana New" w:hAnsi="Angsana New" w:hint="cs"/>
          <w:i/>
          <w:iCs/>
          <w:spacing w:val="-2"/>
          <w:sz w:val="30"/>
          <w:szCs w:val="30"/>
          <w:cs/>
        </w:rPr>
        <w:t>กำไร</w:t>
      </w:r>
      <w:r w:rsidRPr="00CD1FDC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เบ็ดเสร็จอื่น </w:t>
      </w:r>
      <w:r w:rsidRPr="00CD1FDC">
        <w:rPr>
          <w:rFonts w:ascii="Angsana New" w:hAnsi="Angsana New"/>
          <w:i/>
          <w:iCs/>
          <w:spacing w:val="-2"/>
          <w:sz w:val="30"/>
          <w:szCs w:val="30"/>
        </w:rPr>
        <w:t>2</w:t>
      </w:r>
      <w:r w:rsidRPr="00CD1FDC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Pr="00CD1FDC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</w:t>
      </w:r>
      <w:r w:rsidRPr="00CD1FDC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</w:p>
    <w:p w14:paraId="4E211E6D" w14:textId="0396B137" w:rsidR="0034339C" w:rsidRPr="00613ABE" w:rsidRDefault="0034339C" w:rsidP="00613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pacing w:val="-2"/>
          <w:sz w:val="30"/>
          <w:szCs w:val="30"/>
          <w:cs/>
        </w:rPr>
      </w:pPr>
    </w:p>
    <w:p w14:paraId="16FAB439" w14:textId="72FE9ED2" w:rsidR="00B566BB" w:rsidRPr="00613ABE" w:rsidRDefault="00067379" w:rsidP="00613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both"/>
        <w:rPr>
          <w:rFonts w:ascii="Angsana New" w:hAnsi="Angsana New"/>
          <w:spacing w:val="-2"/>
          <w:sz w:val="30"/>
          <w:szCs w:val="30"/>
        </w:rPr>
      </w:pPr>
      <w:r w:rsidRPr="00613ABE">
        <w:rPr>
          <w:rFonts w:ascii="Angsana New" w:hAnsi="Angsana New"/>
          <w:spacing w:val="-2"/>
          <w:sz w:val="30"/>
          <w:szCs w:val="30"/>
          <w:cs/>
        </w:rPr>
        <w:t xml:space="preserve">ส่วนแบ่งกำไร (ขาดทุน) </w:t>
      </w:r>
      <w:r w:rsidR="00FD5817" w:rsidRPr="00613ABE">
        <w:rPr>
          <w:rFonts w:ascii="Angsana New" w:hAnsi="Angsana New"/>
          <w:spacing w:val="-2"/>
          <w:sz w:val="30"/>
          <w:szCs w:val="30"/>
          <w:cs/>
        </w:rPr>
        <w:t>จาก</w:t>
      </w:r>
      <w:r w:rsidRPr="00613ABE">
        <w:rPr>
          <w:rFonts w:ascii="Angsana New" w:hAnsi="Angsana New"/>
          <w:spacing w:val="-2"/>
          <w:sz w:val="30"/>
          <w:szCs w:val="30"/>
          <w:cs/>
        </w:rPr>
        <w:t>เงินลงทุนในบริษัท พีที อินโด ลิเบอร์ตี้ เท็กซ์ไทล์</w:t>
      </w:r>
      <w:r w:rsidR="00455522" w:rsidRPr="00613ABE">
        <w:rPr>
          <w:rFonts w:ascii="Angsana New" w:hAnsi="Angsana New"/>
          <w:spacing w:val="-2"/>
          <w:sz w:val="30"/>
          <w:szCs w:val="30"/>
        </w:rPr>
        <w:t xml:space="preserve">, </w:t>
      </w:r>
      <w:r w:rsidR="003F10A7" w:rsidRPr="00613ABE">
        <w:rPr>
          <w:rFonts w:ascii="Angsana New" w:hAnsi="Angsana New"/>
          <w:spacing w:val="-2"/>
          <w:sz w:val="30"/>
          <w:szCs w:val="30"/>
          <w:cs/>
        </w:rPr>
        <w:t>บริษัท ไทย อคริลิค ไฟเบอร์ จำกั</w:t>
      </w:r>
      <w:r w:rsidR="00613ABE" w:rsidRPr="00613ABE">
        <w:rPr>
          <w:rFonts w:ascii="Angsana New" w:hAnsi="Angsana New" w:hint="cs"/>
          <w:spacing w:val="-2"/>
          <w:sz w:val="30"/>
          <w:szCs w:val="30"/>
          <w:cs/>
        </w:rPr>
        <w:t>ด</w:t>
      </w:r>
      <w:r w:rsidR="00455522" w:rsidRPr="00613ABE">
        <w:rPr>
          <w:rFonts w:ascii="Angsana New" w:hAnsi="Angsana New"/>
          <w:spacing w:val="-2"/>
          <w:sz w:val="30"/>
          <w:szCs w:val="30"/>
        </w:rPr>
        <w:t>,</w:t>
      </w:r>
      <w:r w:rsidR="00613ABE" w:rsidRPr="00613A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613ABE" w:rsidRPr="00613AB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613ABE" w:rsidRPr="00613ABE">
        <w:rPr>
          <w:rFonts w:ascii="Angsana New" w:hAnsi="Angsana New"/>
          <w:spacing w:val="-2"/>
          <w:sz w:val="30"/>
          <w:szCs w:val="30"/>
        </w:rPr>
        <w:t xml:space="preserve"> </w:t>
      </w:r>
      <w:r w:rsidR="00613ABE" w:rsidRPr="00613ABE">
        <w:rPr>
          <w:rFonts w:ascii="Angsana New" w:hAnsi="Angsana New"/>
          <w:spacing w:val="-2"/>
          <w:sz w:val="30"/>
          <w:szCs w:val="30"/>
          <w:cs/>
        </w:rPr>
        <w:t>ไทย โพลีฟอสเฟต</w:t>
      </w:r>
      <w:r w:rsidR="00613ABE" w:rsidRPr="00613ABE">
        <w:rPr>
          <w:rFonts w:ascii="Angsana New" w:hAnsi="Angsana New"/>
          <w:spacing w:val="-2"/>
          <w:sz w:val="30"/>
          <w:szCs w:val="30"/>
        </w:rPr>
        <w:t xml:space="preserve"> </w:t>
      </w:r>
      <w:r w:rsidR="00613ABE" w:rsidRPr="00613ABE">
        <w:rPr>
          <w:rFonts w:ascii="Angsana New" w:hAnsi="Angsana New"/>
          <w:spacing w:val="-2"/>
          <w:sz w:val="30"/>
          <w:szCs w:val="30"/>
          <w:cs/>
        </w:rPr>
        <w:t>และเคมีภัณฑ์ จำกัด</w:t>
      </w:r>
      <w:r w:rsidR="00613ABE" w:rsidRPr="00613ABE">
        <w:rPr>
          <w:rFonts w:ascii="Angsana New" w:hAnsi="Angsana New"/>
          <w:spacing w:val="-2"/>
          <w:sz w:val="30"/>
          <w:szCs w:val="30"/>
        </w:rPr>
        <w:t xml:space="preserve">, </w:t>
      </w:r>
      <w:r w:rsidRPr="00613ABE">
        <w:rPr>
          <w:rFonts w:ascii="Angsana New" w:hAnsi="Angsana New"/>
          <w:spacing w:val="-2"/>
          <w:sz w:val="30"/>
          <w:szCs w:val="30"/>
        </w:rPr>
        <w:t xml:space="preserve">Aditya Birla </w:t>
      </w:r>
      <w:proofErr w:type="spellStart"/>
      <w:r w:rsidRPr="00613ABE">
        <w:rPr>
          <w:rFonts w:ascii="Angsana New" w:hAnsi="Angsana New"/>
          <w:spacing w:val="-2"/>
          <w:sz w:val="30"/>
          <w:szCs w:val="30"/>
        </w:rPr>
        <w:t>Elyaf</w:t>
      </w:r>
      <w:proofErr w:type="spellEnd"/>
      <w:r w:rsidRPr="00613ABE">
        <w:rPr>
          <w:rFonts w:ascii="Angsana New" w:hAnsi="Angsana New"/>
          <w:spacing w:val="-2"/>
          <w:sz w:val="30"/>
          <w:szCs w:val="30"/>
        </w:rPr>
        <w:t xml:space="preserve"> Sanayi Ve Ticaret </w:t>
      </w:r>
      <w:proofErr w:type="spellStart"/>
      <w:r w:rsidRPr="00613ABE">
        <w:rPr>
          <w:rFonts w:ascii="Angsana New" w:hAnsi="Angsana New"/>
          <w:spacing w:val="-2"/>
          <w:sz w:val="30"/>
          <w:szCs w:val="30"/>
        </w:rPr>
        <w:t>Anonim</w:t>
      </w:r>
      <w:proofErr w:type="spellEnd"/>
      <w:r w:rsidRPr="00613ABE">
        <w:rPr>
          <w:rFonts w:ascii="Angsana New" w:hAnsi="Angsana New"/>
          <w:spacing w:val="-2"/>
          <w:sz w:val="30"/>
          <w:szCs w:val="30"/>
        </w:rPr>
        <w:t xml:space="preserve"> </w:t>
      </w:r>
      <w:proofErr w:type="spellStart"/>
      <w:r w:rsidRPr="00613ABE">
        <w:rPr>
          <w:rFonts w:ascii="Angsana New" w:hAnsi="Angsana New"/>
          <w:spacing w:val="-2"/>
          <w:sz w:val="30"/>
          <w:szCs w:val="30"/>
        </w:rPr>
        <w:t>Sirketi</w:t>
      </w:r>
      <w:proofErr w:type="spellEnd"/>
      <w:r w:rsidR="005E4BD5" w:rsidRPr="00613ABE">
        <w:rPr>
          <w:rFonts w:ascii="Angsana New" w:hAnsi="Angsana New"/>
          <w:spacing w:val="-2"/>
          <w:sz w:val="30"/>
          <w:szCs w:val="30"/>
        </w:rPr>
        <w:t>,</w:t>
      </w:r>
      <w:r w:rsidR="00613ABE" w:rsidRPr="00613A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E4BD5" w:rsidRPr="00613ABE">
        <w:rPr>
          <w:rFonts w:ascii="Angsana New" w:hAnsi="Angsana New" w:hint="cs"/>
          <w:spacing w:val="-2"/>
          <w:sz w:val="30"/>
          <w:szCs w:val="30"/>
          <w:cs/>
        </w:rPr>
        <w:t>แล</w:t>
      </w:r>
      <w:r w:rsidR="00613ABE" w:rsidRPr="00613ABE">
        <w:rPr>
          <w:rFonts w:ascii="Angsana New" w:hAnsi="Angsana New" w:hint="cs"/>
          <w:spacing w:val="-2"/>
          <w:sz w:val="30"/>
          <w:szCs w:val="30"/>
          <w:cs/>
        </w:rPr>
        <w:t>ะ</w:t>
      </w:r>
      <w:proofErr w:type="spellStart"/>
      <w:r w:rsidR="005E4BD5" w:rsidRPr="00613ABE">
        <w:rPr>
          <w:rFonts w:ascii="Angsana New" w:hAnsi="Angsana New"/>
          <w:spacing w:val="-2"/>
          <w:sz w:val="30"/>
          <w:szCs w:val="30"/>
        </w:rPr>
        <w:t>Adityajaya</w:t>
      </w:r>
      <w:proofErr w:type="spellEnd"/>
      <w:r w:rsidR="00613ABE" w:rsidRPr="00613A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E4BD5" w:rsidRPr="00613ABE">
        <w:rPr>
          <w:rFonts w:ascii="Angsana New" w:hAnsi="Angsana New"/>
          <w:spacing w:val="-2"/>
          <w:sz w:val="30"/>
          <w:szCs w:val="30"/>
        </w:rPr>
        <w:t>Trading</w:t>
      </w:r>
      <w:r w:rsidR="00613ABE" w:rsidRPr="00613A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E4BD5" w:rsidRPr="00613ABE">
        <w:rPr>
          <w:rFonts w:ascii="Angsana New" w:hAnsi="Angsana New"/>
          <w:spacing w:val="-2"/>
          <w:sz w:val="30"/>
          <w:szCs w:val="30"/>
        </w:rPr>
        <w:t>Limited</w:t>
      </w:r>
      <w:r w:rsidR="00613ABE" w:rsidRPr="00613A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612B1" w:rsidRPr="00613ABE">
        <w:rPr>
          <w:rFonts w:ascii="Angsana New" w:hAnsi="Angsana New"/>
          <w:spacing w:val="-2"/>
          <w:sz w:val="30"/>
          <w:szCs w:val="30"/>
          <w:cs/>
        </w:rPr>
        <w:t>สำหรับ</w:t>
      </w:r>
      <w:r w:rsidR="002F02BC" w:rsidRPr="00613AB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613ABE">
        <w:rPr>
          <w:rFonts w:ascii="Angsana New" w:hAnsi="Angsana New"/>
          <w:spacing w:val="-2"/>
          <w:sz w:val="30"/>
          <w:szCs w:val="30"/>
          <w:cs/>
        </w:rPr>
        <w:t xml:space="preserve">สิ้นสุดวันที่ </w:t>
      </w:r>
      <w:r w:rsidR="00613ABE" w:rsidRPr="00613ABE">
        <w:rPr>
          <w:rFonts w:ascii="Angsana New" w:hAnsi="Angsana New"/>
          <w:spacing w:val="-2"/>
          <w:sz w:val="30"/>
          <w:szCs w:val="30"/>
        </w:rPr>
        <w:t>31</w:t>
      </w:r>
      <w:r w:rsidR="009F7018" w:rsidRPr="00613A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F02BC" w:rsidRPr="00613ABE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="009F7018" w:rsidRPr="00613AB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4D4DA4" w:rsidRPr="00613ABE">
        <w:rPr>
          <w:rFonts w:ascii="Angsana New" w:hAnsi="Angsana New"/>
          <w:spacing w:val="-2"/>
          <w:sz w:val="30"/>
          <w:szCs w:val="30"/>
        </w:rPr>
        <w:t>256</w:t>
      </w:r>
      <w:r w:rsidR="001B3E58" w:rsidRPr="00613ABE">
        <w:rPr>
          <w:rFonts w:ascii="Angsana New" w:hAnsi="Angsana New"/>
          <w:spacing w:val="-2"/>
          <w:sz w:val="30"/>
          <w:szCs w:val="30"/>
        </w:rPr>
        <w:t>9</w:t>
      </w:r>
      <w:r w:rsidRPr="00613ABE">
        <w:rPr>
          <w:rFonts w:ascii="Angsana New" w:hAnsi="Angsana New"/>
          <w:spacing w:val="-2"/>
          <w:sz w:val="30"/>
          <w:szCs w:val="30"/>
          <w:cs/>
        </w:rPr>
        <w:t xml:space="preserve"> คำนวณขึ้นจากงบการเงินที่จัดทำ</w:t>
      </w:r>
      <w:r w:rsidR="00613ABE" w:rsidRPr="00613ABE">
        <w:rPr>
          <w:rFonts w:ascii="Angsana New" w:hAnsi="Angsana New"/>
          <w:spacing w:val="-2"/>
          <w:sz w:val="30"/>
          <w:szCs w:val="30"/>
        </w:rPr>
        <w:t xml:space="preserve"> </w:t>
      </w:r>
      <w:r w:rsidRPr="00613ABE">
        <w:rPr>
          <w:rFonts w:ascii="Angsana New" w:hAnsi="Angsana New"/>
          <w:spacing w:val="-2"/>
          <w:sz w:val="30"/>
          <w:szCs w:val="30"/>
          <w:cs/>
        </w:rPr>
        <w:t>โดยฝ่ายบริหารของบริษัท</w:t>
      </w:r>
      <w:r w:rsidR="00FD5817" w:rsidRPr="00613ABE">
        <w:rPr>
          <w:rFonts w:ascii="Angsana New" w:hAnsi="Angsana New"/>
          <w:spacing w:val="-2"/>
          <w:sz w:val="30"/>
          <w:szCs w:val="30"/>
          <w:cs/>
        </w:rPr>
        <w:t>เหล่านั้น</w:t>
      </w:r>
      <w:r w:rsidRPr="00613ABE">
        <w:rPr>
          <w:rFonts w:ascii="Angsana New" w:hAnsi="Angsana New"/>
          <w:spacing w:val="-2"/>
          <w:sz w:val="30"/>
          <w:szCs w:val="30"/>
          <w:cs/>
        </w:rPr>
        <w:t>โดยยังไม่ผ่านการ</w:t>
      </w:r>
      <w:r w:rsidR="00CD6DD6" w:rsidRPr="00613ABE">
        <w:rPr>
          <w:rFonts w:ascii="Angsana New" w:hAnsi="Angsana New" w:hint="cs"/>
          <w:spacing w:val="-2"/>
          <w:sz w:val="30"/>
          <w:szCs w:val="30"/>
          <w:cs/>
        </w:rPr>
        <w:t>ตรวจสอบ</w:t>
      </w:r>
      <w:r w:rsidRPr="00613ABE">
        <w:rPr>
          <w:rFonts w:ascii="Angsana New" w:hAnsi="Angsana New"/>
          <w:spacing w:val="-2"/>
          <w:sz w:val="30"/>
          <w:szCs w:val="30"/>
          <w:cs/>
        </w:rPr>
        <w:t>จากผู้สอบบัญชีของบริษัทดังกล่าวอย่างไรก็ตามฝ่ายบริหารของบริษัทเชื่อว่างบการเงินดังกล่าวไม่มีความแตกต่างอย่างเป็นสาระสำคัญหากได้ถูกสอบทานโดยผู้สอบบัญช</w:t>
      </w:r>
      <w:r w:rsidR="00613ABE" w:rsidRPr="00613ABE">
        <w:rPr>
          <w:rFonts w:ascii="Angsana New" w:hAnsi="Angsana New" w:hint="cs"/>
          <w:spacing w:val="-2"/>
          <w:sz w:val="30"/>
          <w:szCs w:val="30"/>
          <w:cs/>
        </w:rPr>
        <w:t>ี</w:t>
      </w:r>
      <w:r w:rsidRPr="00613ABE">
        <w:rPr>
          <w:rFonts w:ascii="Angsana New" w:hAnsi="Angsana New"/>
          <w:spacing w:val="-2"/>
          <w:sz w:val="30"/>
          <w:szCs w:val="30"/>
          <w:cs/>
        </w:rPr>
        <w:t>ของบริษัทร่วม</w:t>
      </w:r>
    </w:p>
    <w:p w14:paraId="50387ED5" w14:textId="0D78F432" w:rsidR="009E2327" w:rsidRDefault="009E2327" w:rsidP="00BE0A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CC62B53" w14:textId="7B724AF3" w:rsidR="00CD411E" w:rsidRPr="001C0753" w:rsidRDefault="00764EDC" w:rsidP="00CD411E">
      <w:pPr>
        <w:pStyle w:val="block"/>
        <w:spacing w:after="0"/>
        <w:ind w:left="540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cs/>
          <w:lang w:val="en-US" w:bidi="th-TH"/>
        </w:rPr>
      </w:pPr>
      <w:r>
        <w:rPr>
          <w:rFonts w:asciiTheme="majorBidi" w:hAnsiTheme="majorBidi" w:cstheme="majorBidi"/>
          <w:i/>
          <w:iCs/>
          <w:sz w:val="30"/>
          <w:szCs w:val="30"/>
          <w:lang w:bidi="th-TH"/>
        </w:rPr>
        <w:t xml:space="preserve">  </w:t>
      </w:r>
      <w:r w:rsidR="00CD411E" w:rsidRPr="00CD411E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บริษัทร่วมและการร่วมค้าที่มีสาระสำคัญ</w:t>
      </w:r>
    </w:p>
    <w:p w14:paraId="03591C6B" w14:textId="77777777" w:rsidR="00B566BB" w:rsidRPr="00BE0A5E" w:rsidRDefault="00B566BB" w:rsidP="00CD41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1867EEC3" w14:textId="4B6D35FB" w:rsidR="00B566BB" w:rsidRPr="00E95D53" w:rsidRDefault="00B566BB" w:rsidP="001E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  <w:r w:rsidRPr="00E95D53">
        <w:rPr>
          <w:rFonts w:asciiTheme="majorBidi" w:hAnsiTheme="majorBidi" w:cstheme="majorBidi"/>
          <w:sz w:val="30"/>
          <w:szCs w:val="30"/>
          <w:cs/>
        </w:rPr>
        <w:t>ตารางต่อไปนี้สรุปข้อมูลทางการเงินของบริษัทร่วมและการร่วมค้าที่รวมอยู่ในงบการเงินของบริษัทร่วมและ</w:t>
      </w:r>
      <w:r w:rsidR="000E1389">
        <w:rPr>
          <w:rFonts w:asciiTheme="majorBidi" w:hAnsiTheme="majorBidi" w:cstheme="majorBidi"/>
          <w:sz w:val="30"/>
          <w:szCs w:val="30"/>
        </w:rPr>
        <w:br/>
      </w:r>
      <w:r w:rsidRPr="00D37181">
        <w:rPr>
          <w:rFonts w:asciiTheme="majorBidi" w:hAnsiTheme="majorBidi" w:cstheme="majorBidi"/>
          <w:spacing w:val="-4"/>
          <w:sz w:val="30"/>
          <w:szCs w:val="30"/>
          <w:cs/>
        </w:rPr>
        <w:t>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</w:t>
      </w:r>
      <w:r w:rsidRPr="000E1389">
        <w:rPr>
          <w:rFonts w:asciiTheme="majorBidi" w:hAnsiTheme="majorBidi" w:cstheme="majorBidi"/>
          <w:spacing w:val="-2"/>
          <w:sz w:val="30"/>
          <w:szCs w:val="30"/>
          <w:cs/>
        </w:rPr>
        <w:t>รายการระหว่างข้อมูลทางการเงินโดยสรุปดังกล่าวกับมูลค่าตามบัญชีของส่วนได้เสียของบริษัทในกิจการเหล่านี้</w:t>
      </w:r>
    </w:p>
    <w:p w14:paraId="5F23C1A6" w14:textId="79C8E693" w:rsidR="00B566BB" w:rsidRDefault="00B566BB" w:rsidP="001E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50795D" w14:textId="77777777" w:rsidR="008A2A80" w:rsidRDefault="008A2A80" w:rsidP="001E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483126" w14:textId="77777777" w:rsidR="008A2A80" w:rsidRDefault="008A2A80" w:rsidP="001E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F18658" w14:textId="77777777" w:rsidR="009C7B65" w:rsidRPr="00B1799C" w:rsidRDefault="009C7B65" w:rsidP="001E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63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Light1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270"/>
        <w:gridCol w:w="236"/>
        <w:gridCol w:w="18"/>
        <w:gridCol w:w="218"/>
        <w:gridCol w:w="18"/>
        <w:gridCol w:w="232"/>
        <w:gridCol w:w="18"/>
        <w:gridCol w:w="1060"/>
        <w:gridCol w:w="251"/>
        <w:gridCol w:w="18"/>
        <w:gridCol w:w="1081"/>
      </w:tblGrid>
      <w:tr w:rsidR="00B566BB" w:rsidRPr="00E95D53" w14:paraId="2ED5A3E0" w14:textId="77777777" w:rsidTr="00A341DF">
        <w:trPr>
          <w:trHeight w:val="20"/>
          <w:tblHeader/>
        </w:trPr>
        <w:tc>
          <w:tcPr>
            <w:tcW w:w="5670" w:type="dxa"/>
          </w:tcPr>
          <w:p w14:paraId="0268D78B" w14:textId="580609ED" w:rsidR="00B566BB" w:rsidRPr="00726BEF" w:rsidRDefault="0022217A" w:rsidP="001F0553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lang w:val="en-US" w:bidi="th-TH"/>
              </w:rPr>
            </w:pPr>
            <w:r w:rsidRPr="00726BE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การร่วมค้า</w:t>
            </w:r>
          </w:p>
        </w:tc>
        <w:tc>
          <w:tcPr>
            <w:tcW w:w="742" w:type="dxa"/>
            <w:gridSpan w:val="4"/>
          </w:tcPr>
          <w:p w14:paraId="0B21AAC5" w14:textId="2FDC1DC9" w:rsidR="00B566BB" w:rsidRPr="00E95D53" w:rsidRDefault="00B566BB" w:rsidP="001F05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25A0EEAF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8" w:type="dxa"/>
            <w:gridSpan w:val="5"/>
          </w:tcPr>
          <w:p w14:paraId="29F17301" w14:textId="35EA2FE5" w:rsidR="00B566BB" w:rsidRPr="00E95D53" w:rsidRDefault="00E95D53" w:rsidP="001F055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F0553">
              <w:rPr>
                <w:rFonts w:asciiTheme="majorBidi" w:hAnsiTheme="majorBidi" w:cstheme="majorBidi"/>
                <w:sz w:val="30"/>
                <w:szCs w:val="30"/>
              </w:rPr>
              <w:t>AV Terrace Bay Inc.</w:t>
            </w:r>
          </w:p>
        </w:tc>
      </w:tr>
      <w:tr w:rsidR="00B566BB" w:rsidRPr="00E95D53" w14:paraId="0CF284A6" w14:textId="77777777" w:rsidTr="00A341DF">
        <w:trPr>
          <w:trHeight w:val="20"/>
        </w:trPr>
        <w:tc>
          <w:tcPr>
            <w:tcW w:w="5670" w:type="dxa"/>
          </w:tcPr>
          <w:p w14:paraId="54FC948A" w14:textId="77777777" w:rsidR="00B566BB" w:rsidRPr="00E95D53" w:rsidRDefault="00B566BB" w:rsidP="001F0553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78DB5140" w14:textId="1282615A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0C907FA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center"/>
          </w:tcPr>
          <w:p w14:paraId="0B43C1E3" w14:textId="2A6F7FB1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4171E08E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vAlign w:val="center"/>
          </w:tcPr>
          <w:p w14:paraId="48C07F2D" w14:textId="47522811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E06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51" w:type="dxa"/>
            <w:vAlign w:val="center"/>
          </w:tcPr>
          <w:p w14:paraId="1BDBC827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vAlign w:val="center"/>
          </w:tcPr>
          <w:p w14:paraId="599A3BBC" w14:textId="377F84E0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E068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B566BB" w:rsidRPr="00E95D53" w14:paraId="5CFAB741" w14:textId="77777777" w:rsidTr="00A341DF">
        <w:trPr>
          <w:trHeight w:val="20"/>
        </w:trPr>
        <w:tc>
          <w:tcPr>
            <w:tcW w:w="5670" w:type="dxa"/>
          </w:tcPr>
          <w:p w14:paraId="4ED7969E" w14:textId="77777777" w:rsidR="00B566BB" w:rsidRPr="00E95D53" w:rsidRDefault="00B566BB" w:rsidP="001F0553">
            <w:pPr>
              <w:pStyle w:val="block"/>
              <w:spacing w:after="0"/>
              <w:ind w:left="0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992" w:type="dxa"/>
            <w:gridSpan w:val="6"/>
            <w:vAlign w:val="center"/>
          </w:tcPr>
          <w:p w14:paraId="3E85C441" w14:textId="77777777" w:rsidR="00B566BB" w:rsidRPr="00E95D53" w:rsidRDefault="00B566BB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8" w:type="dxa"/>
            <w:gridSpan w:val="5"/>
            <w:vAlign w:val="center"/>
          </w:tcPr>
          <w:p w14:paraId="3FB9FBB9" w14:textId="00B60105" w:rsidR="00B566BB" w:rsidRPr="00E95D53" w:rsidRDefault="00E95D53" w:rsidP="001F055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E068E" w:rsidRPr="00E95D53" w14:paraId="57A73013" w14:textId="77777777" w:rsidTr="00A341DF">
        <w:trPr>
          <w:trHeight w:val="20"/>
        </w:trPr>
        <w:tc>
          <w:tcPr>
            <w:tcW w:w="5670" w:type="dxa"/>
          </w:tcPr>
          <w:p w14:paraId="19552AA8" w14:textId="77777777" w:rsidR="001E068E" w:rsidRPr="00E95D53" w:rsidRDefault="001E068E" w:rsidP="001E068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</w:tcPr>
          <w:p w14:paraId="7352340A" w14:textId="20689FDC" w:rsidR="001E068E" w:rsidRPr="00E95D53" w:rsidRDefault="001E068E" w:rsidP="001E06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A348A3" w14:textId="77777777" w:rsidR="001E068E" w:rsidRPr="00E95D53" w:rsidRDefault="001E068E" w:rsidP="001E06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1A26695D" w14:textId="7EEE8B72" w:rsidR="001E068E" w:rsidRPr="00E95D53" w:rsidRDefault="001E068E" w:rsidP="001E06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4EA4C796" w14:textId="77777777" w:rsidR="001E068E" w:rsidRPr="00E95D53" w:rsidRDefault="001E068E" w:rsidP="001E06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2289A52E" w14:textId="26C54FA6" w:rsidR="001E068E" w:rsidRPr="00E95D53" w:rsidRDefault="006833DB" w:rsidP="006833DB">
            <w:pPr>
              <w:pStyle w:val="a1"/>
              <w:tabs>
                <w:tab w:val="decimal" w:pos="54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15928777" w14:textId="77777777" w:rsidR="001E068E" w:rsidRPr="00E95D53" w:rsidRDefault="001E068E" w:rsidP="001E06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3163AB16" w14:textId="5FB914E0" w:rsidR="001E068E" w:rsidRPr="00E95D53" w:rsidRDefault="001E068E" w:rsidP="00F94E5C">
            <w:pPr>
              <w:pStyle w:val="a1"/>
              <w:tabs>
                <w:tab w:val="decimal" w:pos="718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  <w:tr w:rsidR="001E068E" w:rsidRPr="00E95D53" w14:paraId="00BF08F1" w14:textId="77777777" w:rsidTr="00A341DF">
        <w:trPr>
          <w:trHeight w:val="20"/>
        </w:trPr>
        <w:tc>
          <w:tcPr>
            <w:tcW w:w="5670" w:type="dxa"/>
          </w:tcPr>
          <w:p w14:paraId="43EC34E0" w14:textId="71BB73D0" w:rsidR="001E068E" w:rsidRPr="00E95D53" w:rsidRDefault="001E068E" w:rsidP="001E068E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ขาดทุน</w:t>
            </w: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270" w:type="dxa"/>
          </w:tcPr>
          <w:p w14:paraId="57B54566" w14:textId="12D0CE67" w:rsidR="001E068E" w:rsidRPr="00E95D53" w:rsidRDefault="001E068E" w:rsidP="001E06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0343398" w14:textId="77777777" w:rsidR="001E068E" w:rsidRPr="00E95D53" w:rsidRDefault="001E068E" w:rsidP="001E06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DAC2A61" w14:textId="68C96FBF" w:rsidR="001E068E" w:rsidRPr="00E95D53" w:rsidRDefault="001E068E" w:rsidP="001E06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60E2B51C" w14:textId="77777777" w:rsidR="001E068E" w:rsidRPr="00E95D53" w:rsidRDefault="001E068E" w:rsidP="001E06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44AE642" w14:textId="44F4703F" w:rsidR="001E068E" w:rsidRPr="00B53C00" w:rsidRDefault="006833DB" w:rsidP="001E068E">
            <w:pPr>
              <w:pStyle w:val="acctfourfigures"/>
              <w:tabs>
                <w:tab w:val="clear" w:pos="765"/>
                <w:tab w:val="decimal" w:pos="0"/>
                <w:tab w:val="left" w:pos="883"/>
              </w:tabs>
              <w:spacing w:line="240" w:lineRule="atLeast"/>
              <w:ind w:right="-539" w:firstLine="342"/>
              <w:rPr>
                <w:rFonts w:asciiTheme="majorBidi" w:hAnsiTheme="majorBidi" w:cstheme="minorBidi"/>
                <w:sz w:val="30"/>
                <w:szCs w:val="28"/>
                <w:vertAlign w:val="superscript"/>
                <w:cs/>
                <w:lang w:bidi="th-TH"/>
              </w:rPr>
            </w:pPr>
            <w:r>
              <w:rPr>
                <w:rFonts w:asciiTheme="majorBidi" w:hAnsiTheme="majorBidi" w:cstheme="minorBidi"/>
                <w:sz w:val="30"/>
                <w:szCs w:val="28"/>
              </w:rPr>
              <w:t xml:space="preserve">  (</w:t>
            </w:r>
            <w:proofErr w:type="gramStart"/>
            <w:r>
              <w:rPr>
                <w:rFonts w:asciiTheme="majorBidi" w:hAnsiTheme="majorBidi" w:cstheme="minorBidi"/>
                <w:sz w:val="30"/>
                <w:szCs w:val="28"/>
                <w:lang w:val="en-US"/>
              </w:rPr>
              <w:t>108</w:t>
            </w:r>
            <w:r>
              <w:rPr>
                <w:rFonts w:asciiTheme="majorBidi" w:hAnsiTheme="majorBidi" w:cstheme="minorBidi"/>
                <w:sz w:val="30"/>
                <w:szCs w:val="28"/>
              </w:rPr>
              <w:t>)</w:t>
            </w:r>
            <w:r>
              <w:rPr>
                <w:rFonts w:asciiTheme="majorBidi" w:hAnsiTheme="majorBidi" w:cstheme="minorBidi" w:hint="cs"/>
                <w:sz w:val="30"/>
                <w:szCs w:val="28"/>
                <w:vertAlign w:val="superscript"/>
                <w:cs/>
              </w:rPr>
              <w:t>ก</w:t>
            </w:r>
            <w:proofErr w:type="gramEnd"/>
            <w:r>
              <w:rPr>
                <w:rFonts w:asciiTheme="majorBidi" w:hAnsiTheme="majorBidi" w:cstheme="minorBidi"/>
                <w:sz w:val="30"/>
                <w:szCs w:val="28"/>
                <w:vertAlign w:val="superscript"/>
              </w:rPr>
              <w:t xml:space="preserve">  </w:t>
            </w:r>
          </w:p>
        </w:tc>
        <w:tc>
          <w:tcPr>
            <w:tcW w:w="251" w:type="dxa"/>
          </w:tcPr>
          <w:p w14:paraId="7870722D" w14:textId="77777777" w:rsidR="001E068E" w:rsidRPr="00E95D53" w:rsidRDefault="001E068E" w:rsidP="001E06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0CD92076" w14:textId="1D2C1582" w:rsidR="001E068E" w:rsidRPr="00E0147B" w:rsidRDefault="001E068E" w:rsidP="001E068E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val="en-US"/>
              </w:rPr>
            </w:pPr>
            <w:r>
              <w:rPr>
                <w:rFonts w:asciiTheme="majorBidi" w:hAnsiTheme="majorBidi" w:cstheme="minorBidi"/>
                <w:sz w:val="30"/>
                <w:szCs w:val="28"/>
              </w:rPr>
              <w:t xml:space="preserve">  (</w:t>
            </w:r>
            <w:r w:rsidR="006833DB">
              <w:rPr>
                <w:rFonts w:asciiTheme="majorBidi" w:hAnsiTheme="majorBidi" w:cstheme="minorBidi"/>
                <w:sz w:val="30"/>
                <w:szCs w:val="28"/>
                <w:lang w:val="en-US"/>
              </w:rPr>
              <w:t>323</w:t>
            </w:r>
            <w:r>
              <w:rPr>
                <w:rFonts w:asciiTheme="majorBidi" w:hAnsiTheme="majorBidi" w:cstheme="minorBidi"/>
                <w:sz w:val="30"/>
                <w:szCs w:val="28"/>
              </w:rPr>
              <w:t>)</w:t>
            </w:r>
            <w:r>
              <w:rPr>
                <w:rFonts w:asciiTheme="majorBidi" w:hAnsiTheme="majorBidi" w:cstheme="minorBidi" w:hint="cs"/>
                <w:sz w:val="30"/>
                <w:szCs w:val="28"/>
                <w:vertAlign w:val="superscript"/>
                <w:cs/>
              </w:rPr>
              <w:t>ก</w:t>
            </w:r>
            <w:r>
              <w:rPr>
                <w:rFonts w:asciiTheme="majorBidi" w:hAnsiTheme="majorBidi" w:cstheme="minorBidi"/>
                <w:sz w:val="30"/>
                <w:szCs w:val="28"/>
                <w:vertAlign w:val="superscript"/>
              </w:rPr>
              <w:t xml:space="preserve">  </w:t>
            </w:r>
          </w:p>
        </w:tc>
      </w:tr>
      <w:tr w:rsidR="006833DB" w:rsidRPr="00E95D53" w14:paraId="73DA7DCA" w14:textId="77777777" w:rsidTr="00A341DF">
        <w:trPr>
          <w:trHeight w:val="20"/>
        </w:trPr>
        <w:tc>
          <w:tcPr>
            <w:tcW w:w="5670" w:type="dxa"/>
          </w:tcPr>
          <w:p w14:paraId="1C79BAB5" w14:textId="7372B555" w:rsidR="006833DB" w:rsidRPr="00E95D53" w:rsidRDefault="006833DB" w:rsidP="006833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70" w:type="dxa"/>
          </w:tcPr>
          <w:p w14:paraId="04FC7D10" w14:textId="5374857E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55670FA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039206E" w14:textId="3F419EC3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6A9DEE3B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47C93835" w14:textId="617B8E76" w:rsidR="006833DB" w:rsidRPr="00E95D53" w:rsidRDefault="006833DB" w:rsidP="006833DB">
            <w:pPr>
              <w:pStyle w:val="a1"/>
              <w:tabs>
                <w:tab w:val="decimal" w:pos="54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0D7E1CE1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bottom w:val="single" w:sz="4" w:space="0" w:color="auto"/>
            </w:tcBorders>
          </w:tcPr>
          <w:p w14:paraId="3A268C20" w14:textId="66B7DAD3" w:rsidR="006833DB" w:rsidRPr="006B06D0" w:rsidRDefault="006833DB" w:rsidP="006833DB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(4)</w:t>
            </w:r>
          </w:p>
        </w:tc>
      </w:tr>
      <w:tr w:rsidR="006833DB" w:rsidRPr="00E95D53" w14:paraId="763668B5" w14:textId="77777777" w:rsidTr="00A341DF">
        <w:trPr>
          <w:trHeight w:val="20"/>
        </w:trPr>
        <w:tc>
          <w:tcPr>
            <w:tcW w:w="5670" w:type="dxa"/>
          </w:tcPr>
          <w:p w14:paraId="2018AA3E" w14:textId="77777777" w:rsidR="006833DB" w:rsidRPr="00E95D53" w:rsidRDefault="006833DB" w:rsidP="006833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</w:t>
            </w:r>
            <w:r w:rsidRPr="00E95D5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ร้อยละ </w:t>
            </w:r>
            <w:r w:rsidRPr="00E95D53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270" w:type="dxa"/>
          </w:tcPr>
          <w:p w14:paraId="6D47C9BD" w14:textId="723A7ECB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1340DB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BAC12A9" w14:textId="383206C5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7354B608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D84C8A" w14:textId="5E176FC4" w:rsidR="006833DB" w:rsidRPr="00E95D53" w:rsidRDefault="006833DB" w:rsidP="006833D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(108)</w:t>
            </w:r>
          </w:p>
        </w:tc>
        <w:tc>
          <w:tcPr>
            <w:tcW w:w="251" w:type="dxa"/>
          </w:tcPr>
          <w:p w14:paraId="6BFD18E1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B06C44" w14:textId="1FBEEEC7" w:rsidR="006833DB" w:rsidRPr="006B06D0" w:rsidRDefault="006833DB" w:rsidP="006833DB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(327)</w:t>
            </w:r>
          </w:p>
        </w:tc>
      </w:tr>
      <w:tr w:rsidR="006833DB" w:rsidRPr="00E95D53" w14:paraId="0A2A66FF" w14:textId="77777777" w:rsidTr="00A341DF">
        <w:trPr>
          <w:trHeight w:val="20"/>
        </w:trPr>
        <w:tc>
          <w:tcPr>
            <w:tcW w:w="5670" w:type="dxa"/>
            <w:vAlign w:val="bottom"/>
          </w:tcPr>
          <w:p w14:paraId="205BD933" w14:textId="68DF7DAB" w:rsidR="006833DB" w:rsidRPr="00E95D53" w:rsidRDefault="006833DB" w:rsidP="006833DB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กำไรขาดทุนเบ็ดเสร็จรวมตามส่วนได้เสียของบริษัท</w:t>
            </w:r>
          </w:p>
        </w:tc>
        <w:tc>
          <w:tcPr>
            <w:tcW w:w="270" w:type="dxa"/>
            <w:vAlign w:val="bottom"/>
          </w:tcPr>
          <w:p w14:paraId="7EA82D4D" w14:textId="4928B2ED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4DED085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2F2475F" w14:textId="491F19AC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63A8E52C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  <w:vAlign w:val="bottom"/>
          </w:tcPr>
          <w:p w14:paraId="616CA4C5" w14:textId="7A33B780" w:rsidR="006833DB" w:rsidRPr="00E95D53" w:rsidRDefault="006833DB" w:rsidP="006833D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(65)</w:t>
            </w:r>
          </w:p>
        </w:tc>
        <w:tc>
          <w:tcPr>
            <w:tcW w:w="251" w:type="dxa"/>
            <w:vAlign w:val="bottom"/>
          </w:tcPr>
          <w:p w14:paraId="1FFA06F7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  <w:vAlign w:val="bottom"/>
          </w:tcPr>
          <w:p w14:paraId="55E9ECB3" w14:textId="42F8ACB0" w:rsidR="006833DB" w:rsidRPr="006B06D0" w:rsidRDefault="006833DB" w:rsidP="006833DB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(196)</w:t>
            </w:r>
          </w:p>
        </w:tc>
      </w:tr>
      <w:tr w:rsidR="006833DB" w:rsidRPr="00E95D53" w14:paraId="1F59EDEF" w14:textId="77777777" w:rsidTr="00A341DF">
        <w:trPr>
          <w:trHeight w:val="20"/>
        </w:trPr>
        <w:tc>
          <w:tcPr>
            <w:tcW w:w="5670" w:type="dxa"/>
            <w:vAlign w:val="bottom"/>
          </w:tcPr>
          <w:p w14:paraId="17BE018E" w14:textId="77777777" w:rsidR="006833DB" w:rsidRPr="00E95D53" w:rsidRDefault="006833DB" w:rsidP="006833DB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 w:rsidRPr="00E95D53">
              <w:rPr>
                <w:rFonts w:asciiTheme="majorBidi" w:eastAsia="SimSun" w:hAnsiTheme="majorBidi" w:cstheme="majorBidi"/>
                <w:sz w:val="30"/>
                <w:szCs w:val="30"/>
                <w:lang w:val="en-US" w:eastAsia="en-US"/>
              </w:rPr>
              <w:t xml:space="preserve">downstream </w:t>
            </w:r>
          </w:p>
        </w:tc>
        <w:tc>
          <w:tcPr>
            <w:tcW w:w="270" w:type="dxa"/>
            <w:vAlign w:val="bottom"/>
          </w:tcPr>
          <w:p w14:paraId="6F4E71E9" w14:textId="73C8F58A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F74E2DE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23035CB" w14:textId="396506F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7E8C69BC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  <w:vAlign w:val="bottom"/>
          </w:tcPr>
          <w:p w14:paraId="6BC14BF4" w14:textId="2D13928D" w:rsidR="006833DB" w:rsidRPr="00E95D53" w:rsidRDefault="006833DB" w:rsidP="006833DB">
            <w:pPr>
              <w:pStyle w:val="a1"/>
              <w:tabs>
                <w:tab w:val="decimal" w:pos="54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  <w:vAlign w:val="bottom"/>
          </w:tcPr>
          <w:p w14:paraId="718BB6D0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bottom w:val="single" w:sz="4" w:space="0" w:color="auto"/>
            </w:tcBorders>
            <w:vAlign w:val="bottom"/>
          </w:tcPr>
          <w:p w14:paraId="17F14E6A" w14:textId="4C2F588D" w:rsidR="006833DB" w:rsidRPr="006B06D0" w:rsidRDefault="006833DB" w:rsidP="006833DB">
            <w:pPr>
              <w:pStyle w:val="a1"/>
              <w:tabs>
                <w:tab w:val="decimal" w:pos="54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33DB" w:rsidRPr="00E95D53" w14:paraId="424AF315" w14:textId="77777777" w:rsidTr="00A341DF">
        <w:trPr>
          <w:trHeight w:val="20"/>
        </w:trPr>
        <w:tc>
          <w:tcPr>
            <w:tcW w:w="5670" w:type="dxa"/>
          </w:tcPr>
          <w:p w14:paraId="5809B0DB" w14:textId="13BFE58A" w:rsidR="006833DB" w:rsidRPr="00E95D53" w:rsidRDefault="006833DB" w:rsidP="006833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กำไรขาดทุนเบ็ดเสร็จรวมส่วนที่เป็นของบริษัท</w:t>
            </w:r>
          </w:p>
        </w:tc>
        <w:tc>
          <w:tcPr>
            <w:tcW w:w="270" w:type="dxa"/>
          </w:tcPr>
          <w:p w14:paraId="06D2A2E5" w14:textId="0349D0A8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9BFDCCB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30863B07" w14:textId="7F8097BB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289348DF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F57DF" w14:textId="4D9DF209" w:rsidR="006833DB" w:rsidRPr="001E2509" w:rsidRDefault="006833DB" w:rsidP="006833D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(65)</w:t>
            </w:r>
          </w:p>
        </w:tc>
        <w:tc>
          <w:tcPr>
            <w:tcW w:w="251" w:type="dxa"/>
          </w:tcPr>
          <w:p w14:paraId="25BADD15" w14:textId="77777777" w:rsidR="006833DB" w:rsidRPr="001E2509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C024A8" w14:textId="6CF053F3" w:rsidR="006833DB" w:rsidRPr="001E2509" w:rsidRDefault="006833DB" w:rsidP="006833DB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(196)</w:t>
            </w:r>
          </w:p>
        </w:tc>
      </w:tr>
      <w:tr w:rsidR="006833DB" w:rsidRPr="001F0553" w14:paraId="780E5690" w14:textId="77777777" w:rsidTr="00A341DF">
        <w:trPr>
          <w:trHeight w:val="20"/>
        </w:trPr>
        <w:tc>
          <w:tcPr>
            <w:tcW w:w="5670" w:type="dxa"/>
          </w:tcPr>
          <w:p w14:paraId="505C535B" w14:textId="77777777" w:rsidR="006833DB" w:rsidRPr="0074034E" w:rsidRDefault="006833DB" w:rsidP="006833D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00F6A507" w14:textId="77777777" w:rsidR="006833DB" w:rsidRPr="0074034E" w:rsidRDefault="006833DB" w:rsidP="006833D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1259E4A" w14:textId="77777777" w:rsidR="006833DB" w:rsidRPr="0074034E" w:rsidRDefault="006833DB" w:rsidP="006833D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  <w:gridSpan w:val="2"/>
          </w:tcPr>
          <w:p w14:paraId="6B363ED2" w14:textId="77777777" w:rsidR="006833DB" w:rsidRPr="0074034E" w:rsidRDefault="006833DB" w:rsidP="006833D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0" w:type="dxa"/>
            <w:gridSpan w:val="2"/>
          </w:tcPr>
          <w:p w14:paraId="1B14DDA3" w14:textId="77777777" w:rsidR="006833DB" w:rsidRPr="0074034E" w:rsidRDefault="006833DB" w:rsidP="006833D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14:paraId="0A878245" w14:textId="77777777" w:rsidR="006833DB" w:rsidRPr="0074034E" w:rsidRDefault="006833DB" w:rsidP="006833D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251" w:type="dxa"/>
          </w:tcPr>
          <w:p w14:paraId="0B9D528F" w14:textId="77777777" w:rsidR="006833DB" w:rsidRPr="0074034E" w:rsidRDefault="006833DB" w:rsidP="006833D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14:paraId="2D74E1FC" w14:textId="77777777" w:rsidR="006833DB" w:rsidRPr="006B06D0" w:rsidRDefault="006833DB" w:rsidP="006833DB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33DB" w:rsidRPr="00E95D53" w14:paraId="6A688A75" w14:textId="77777777" w:rsidTr="00A341DF">
        <w:trPr>
          <w:trHeight w:val="20"/>
        </w:trPr>
        <w:tc>
          <w:tcPr>
            <w:tcW w:w="5670" w:type="dxa"/>
          </w:tcPr>
          <w:p w14:paraId="07FA1B86" w14:textId="4583C660" w:rsidR="006833DB" w:rsidRPr="00E95D53" w:rsidRDefault="006833DB" w:rsidP="006833DB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20FEA219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39D5852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26522752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38BB2CFC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7FB9A239" w14:textId="62A62679" w:rsidR="006833DB" w:rsidRPr="00E0147B" w:rsidRDefault="006833DB" w:rsidP="006833D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5"/>
              <w:jc w:val="right"/>
              <w:rPr>
                <w:rFonts w:asciiTheme="majorBidi" w:hAnsiTheme="majorBidi"/>
                <w:sz w:val="30"/>
                <w:szCs w:val="28"/>
                <w:vertAlign w:val="superscript"/>
                <w:lang w:bidi="th-TH"/>
              </w:rPr>
            </w:pPr>
            <w:r>
              <w:rPr>
                <w:rFonts w:asciiTheme="majorBidi" w:hAnsiTheme="majorBidi" w:cs="Angsana New"/>
                <w:sz w:val="30"/>
                <w:szCs w:val="28"/>
              </w:rPr>
              <w:t xml:space="preserve">          213</w:t>
            </w:r>
            <w:r>
              <w:rPr>
                <w:rFonts w:asciiTheme="majorBidi" w:hAnsiTheme="majorBidi" w:cs="Angsana New" w:hint="cs"/>
                <w:sz w:val="30"/>
                <w:szCs w:val="28"/>
                <w:vertAlign w:val="superscript"/>
                <w:cs/>
              </w:rPr>
              <w:t>ข</w:t>
            </w:r>
          </w:p>
        </w:tc>
        <w:tc>
          <w:tcPr>
            <w:tcW w:w="251" w:type="dxa"/>
          </w:tcPr>
          <w:p w14:paraId="0F916D61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591DE1B4" w14:textId="7A8412EB" w:rsidR="006833DB" w:rsidRDefault="006833DB" w:rsidP="006833DB">
            <w:pPr>
              <w:pStyle w:val="a1"/>
              <w:tabs>
                <w:tab w:val="decimal" w:pos="720"/>
              </w:tabs>
              <w:ind w:left="-90" w:right="-106"/>
              <w:jc w:val="left"/>
              <w:rPr>
                <w:rFonts w:asciiTheme="majorBidi" w:hAnsiTheme="majorBidi"/>
                <w:sz w:val="30"/>
                <w:szCs w:val="28"/>
              </w:rPr>
            </w:pPr>
            <w:r>
              <w:rPr>
                <w:rFonts w:asciiTheme="majorBidi" w:hAnsiTheme="majorBidi" w:cs="Angsana New"/>
                <w:sz w:val="30"/>
                <w:szCs w:val="28"/>
              </w:rPr>
              <w:t xml:space="preserve">          479</w:t>
            </w:r>
            <w:r>
              <w:rPr>
                <w:rFonts w:asciiTheme="majorBidi" w:hAnsiTheme="majorBidi" w:cs="Angsana New" w:hint="cs"/>
                <w:sz w:val="30"/>
                <w:szCs w:val="28"/>
                <w:vertAlign w:val="superscript"/>
                <w:cs/>
              </w:rPr>
              <w:t>ข</w:t>
            </w:r>
          </w:p>
        </w:tc>
      </w:tr>
      <w:tr w:rsidR="006833DB" w:rsidRPr="00E95D53" w14:paraId="4887804B" w14:textId="77777777" w:rsidTr="00A341DF">
        <w:trPr>
          <w:trHeight w:val="20"/>
        </w:trPr>
        <w:tc>
          <w:tcPr>
            <w:tcW w:w="5670" w:type="dxa"/>
          </w:tcPr>
          <w:p w14:paraId="73B28430" w14:textId="77777777" w:rsidR="006833DB" w:rsidRPr="00E95D53" w:rsidRDefault="006833DB" w:rsidP="006833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14:paraId="22862797" w14:textId="573DA3B5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A992F7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777CFAA" w14:textId="20116ADF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4A66A6F7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F203575" w14:textId="01CC9808" w:rsidR="006833DB" w:rsidRPr="00141518" w:rsidRDefault="006833DB" w:rsidP="006833D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  <w:vertAlign w:val="superscript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(</w:t>
            </w:r>
            <w:proofErr w:type="gramStart"/>
            <w:r>
              <w:rPr>
                <w:rFonts w:asciiTheme="majorBidi" w:hAnsiTheme="majorBidi" w:cstheme="majorBidi"/>
                <w:sz w:val="30"/>
                <w:szCs w:val="30"/>
              </w:rPr>
              <w:t>917)</w:t>
            </w:r>
            <w:r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ค</w:t>
            </w:r>
            <w:proofErr w:type="gramEnd"/>
          </w:p>
        </w:tc>
        <w:tc>
          <w:tcPr>
            <w:tcW w:w="251" w:type="dxa"/>
          </w:tcPr>
          <w:p w14:paraId="71AFC0A3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7E7E2612" w14:textId="1CAA04EA" w:rsidR="006833DB" w:rsidRPr="00E329DE" w:rsidRDefault="006833DB" w:rsidP="006833DB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(2,840)</w:t>
            </w:r>
            <w:r>
              <w:rPr>
                <w:rFonts w:asciiTheme="majorBidi" w:hAnsiTheme="majorBidi" w:cstheme="majorBidi" w:hint="cs"/>
                <w:sz w:val="30"/>
                <w:szCs w:val="30"/>
                <w:vertAlign w:val="superscript"/>
                <w:cs/>
              </w:rPr>
              <w:t>ค</w:t>
            </w:r>
          </w:p>
        </w:tc>
      </w:tr>
      <w:tr w:rsidR="006833DB" w:rsidRPr="00E95D53" w14:paraId="2E86F372" w14:textId="77777777" w:rsidTr="00A341DF">
        <w:trPr>
          <w:trHeight w:val="20"/>
        </w:trPr>
        <w:tc>
          <w:tcPr>
            <w:tcW w:w="5670" w:type="dxa"/>
          </w:tcPr>
          <w:p w14:paraId="11518B8D" w14:textId="77777777" w:rsidR="006833DB" w:rsidRPr="00E95D53" w:rsidRDefault="006833DB" w:rsidP="006833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70" w:type="dxa"/>
          </w:tcPr>
          <w:p w14:paraId="00634C96" w14:textId="08CAA152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7DB7FB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E081FCD" w14:textId="72BE4785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18B90139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bottom w:val="single" w:sz="4" w:space="0" w:color="auto"/>
            </w:tcBorders>
          </w:tcPr>
          <w:p w14:paraId="0C70A407" w14:textId="638320F3" w:rsidR="006833DB" w:rsidRPr="00E95D53" w:rsidRDefault="006833DB" w:rsidP="006833DB">
            <w:pPr>
              <w:pStyle w:val="acctfourfigures"/>
              <w:tabs>
                <w:tab w:val="clear" w:pos="765"/>
              </w:tabs>
              <w:spacing w:line="240" w:lineRule="atLeast"/>
              <w:ind w:right="-275" w:hanging="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1" w:type="dxa"/>
          </w:tcPr>
          <w:p w14:paraId="58515C7C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bottom w:val="single" w:sz="4" w:space="0" w:color="auto"/>
            </w:tcBorders>
          </w:tcPr>
          <w:p w14:paraId="4455E6E0" w14:textId="60C521BF" w:rsidR="006833DB" w:rsidRPr="00E329DE" w:rsidRDefault="006833DB" w:rsidP="006833DB">
            <w:pPr>
              <w:pStyle w:val="a1"/>
              <w:tabs>
                <w:tab w:val="decimal" w:pos="4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33DB" w:rsidRPr="00E95D53" w14:paraId="1E7F2BED" w14:textId="77777777" w:rsidTr="00A341DF">
        <w:trPr>
          <w:trHeight w:val="20"/>
        </w:trPr>
        <w:tc>
          <w:tcPr>
            <w:tcW w:w="5670" w:type="dxa"/>
          </w:tcPr>
          <w:p w14:paraId="0A362E9D" w14:textId="77777777" w:rsidR="006833DB" w:rsidRPr="00E95D53" w:rsidRDefault="006833DB" w:rsidP="006833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E95D53">
              <w:rPr>
                <w:rFonts w:asciiTheme="majorBidi" w:hAnsiTheme="majorBidi" w:cstheme="majorBidi"/>
                <w:sz w:val="30"/>
                <w:szCs w:val="30"/>
              </w:rPr>
              <w:t>100)</w:t>
            </w:r>
          </w:p>
        </w:tc>
        <w:tc>
          <w:tcPr>
            <w:tcW w:w="270" w:type="dxa"/>
          </w:tcPr>
          <w:p w14:paraId="5BA6FA7A" w14:textId="485ACC9D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E3F210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6CA1E30" w14:textId="609B7EC2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22F4F121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D342BA" w14:textId="373E619A" w:rsidR="006833DB" w:rsidRPr="006833DB" w:rsidRDefault="006833DB" w:rsidP="006833D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833DB">
              <w:rPr>
                <w:rFonts w:asciiTheme="majorBidi" w:hAnsiTheme="majorBidi" w:cstheme="majorBidi"/>
                <w:sz w:val="30"/>
                <w:szCs w:val="30"/>
              </w:rPr>
              <w:t>(704)</w:t>
            </w:r>
          </w:p>
        </w:tc>
        <w:tc>
          <w:tcPr>
            <w:tcW w:w="251" w:type="dxa"/>
          </w:tcPr>
          <w:p w14:paraId="28B394D7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61C996" w14:textId="48CC8C5D" w:rsidR="006833DB" w:rsidRPr="006B06D0" w:rsidRDefault="006833DB" w:rsidP="006833DB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(2,361)</w:t>
            </w:r>
          </w:p>
        </w:tc>
      </w:tr>
      <w:tr w:rsidR="006833DB" w:rsidRPr="00E95D53" w14:paraId="10706316" w14:textId="77777777" w:rsidTr="00A341DF">
        <w:trPr>
          <w:trHeight w:val="20"/>
        </w:trPr>
        <w:tc>
          <w:tcPr>
            <w:tcW w:w="5670" w:type="dxa"/>
          </w:tcPr>
          <w:p w14:paraId="0FC4F1ED" w14:textId="55467391" w:rsidR="006833DB" w:rsidRPr="00E95D53" w:rsidRDefault="006833DB" w:rsidP="006833DB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สินทรัพย์สุทธิส่วนที่เป็นของบริษัท </w:t>
            </w:r>
          </w:p>
        </w:tc>
        <w:tc>
          <w:tcPr>
            <w:tcW w:w="270" w:type="dxa"/>
          </w:tcPr>
          <w:p w14:paraId="1181C7E0" w14:textId="6CAA8B18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DD8762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5F9F9E7B" w14:textId="5E6891B4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098FB366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14:paraId="68E1F3F1" w14:textId="57F5F113" w:rsidR="006833DB" w:rsidRPr="00E95D53" w:rsidRDefault="006833DB" w:rsidP="006833D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(422)</w:t>
            </w:r>
          </w:p>
        </w:tc>
        <w:tc>
          <w:tcPr>
            <w:tcW w:w="251" w:type="dxa"/>
          </w:tcPr>
          <w:p w14:paraId="3F5864FA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14:paraId="3D26B166" w14:textId="1071BCDB" w:rsidR="006833DB" w:rsidRPr="006B06D0" w:rsidRDefault="006833DB" w:rsidP="006833DB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6833DB" w:rsidRPr="00E95D53" w14:paraId="69D097C6" w14:textId="77777777" w:rsidTr="00A341DF">
        <w:trPr>
          <w:trHeight w:val="20"/>
        </w:trPr>
        <w:tc>
          <w:tcPr>
            <w:tcW w:w="5670" w:type="dxa"/>
          </w:tcPr>
          <w:p w14:paraId="5A78F3AF" w14:textId="356049AC" w:rsidR="006833DB" w:rsidRPr="00A3400A" w:rsidRDefault="006833DB" w:rsidP="006833DB">
            <w:pPr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การตัดกำไรระหว่างกันที่ยังไม่ได้รับรู้จากการขายแบบ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downstream</w:t>
            </w:r>
          </w:p>
        </w:tc>
        <w:tc>
          <w:tcPr>
            <w:tcW w:w="270" w:type="dxa"/>
          </w:tcPr>
          <w:p w14:paraId="6D295AA3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8705CA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64F609D8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4DE4A026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gridSpan w:val="2"/>
          </w:tcPr>
          <w:p w14:paraId="56E0B53C" w14:textId="112E503B" w:rsidR="006833DB" w:rsidRDefault="006833DB" w:rsidP="006833D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26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51" w:type="dxa"/>
          </w:tcPr>
          <w:p w14:paraId="05959A10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5744146E" w14:textId="640BD9CE" w:rsidR="006833DB" w:rsidRDefault="006833DB" w:rsidP="006833DB">
            <w:pPr>
              <w:pStyle w:val="a1"/>
              <w:tabs>
                <w:tab w:val="decimal" w:pos="4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33DB" w:rsidRPr="00E95D53" w14:paraId="331444A0" w14:textId="77777777" w:rsidTr="00A341DF">
        <w:trPr>
          <w:trHeight w:val="20"/>
        </w:trPr>
        <w:tc>
          <w:tcPr>
            <w:tcW w:w="5670" w:type="dxa"/>
          </w:tcPr>
          <w:p w14:paraId="2A2ED555" w14:textId="115401CB" w:rsidR="006833DB" w:rsidRPr="00E95D53" w:rsidRDefault="006833DB" w:rsidP="006833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270" w:type="dxa"/>
          </w:tcPr>
          <w:p w14:paraId="61BAF7CB" w14:textId="30B50BA5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C0FF63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73124E3B" w14:textId="55B23556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20502266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446B5C" w14:textId="05020AD3" w:rsidR="006833DB" w:rsidRPr="00E95D53" w:rsidRDefault="006833DB" w:rsidP="006833D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(422)</w:t>
            </w:r>
          </w:p>
        </w:tc>
        <w:tc>
          <w:tcPr>
            <w:tcW w:w="251" w:type="dxa"/>
          </w:tcPr>
          <w:p w14:paraId="04D78D21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4DE342" w14:textId="306137E4" w:rsidR="006833DB" w:rsidRPr="006B06D0" w:rsidRDefault="006833DB" w:rsidP="006833DB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(1,417)</w:t>
            </w:r>
          </w:p>
        </w:tc>
      </w:tr>
      <w:tr w:rsidR="006833DB" w:rsidRPr="00E95D53" w14:paraId="4F043BCB" w14:textId="77777777" w:rsidTr="00A341DF">
        <w:trPr>
          <w:trHeight w:val="20"/>
        </w:trPr>
        <w:tc>
          <w:tcPr>
            <w:tcW w:w="5670" w:type="dxa"/>
          </w:tcPr>
          <w:p w14:paraId="470741F6" w14:textId="77777777" w:rsidR="006833DB" w:rsidRPr="00E95D53" w:rsidRDefault="006833DB" w:rsidP="006833DB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7A4EBC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B2B705D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</w:tcPr>
          <w:p w14:paraId="4C82998B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gridSpan w:val="2"/>
          </w:tcPr>
          <w:p w14:paraId="494949C7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</w:tcBorders>
          </w:tcPr>
          <w:p w14:paraId="1BA040CB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</w:tcPr>
          <w:p w14:paraId="6DE27BFE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</w:tcBorders>
          </w:tcPr>
          <w:p w14:paraId="24BBADB8" w14:textId="77777777" w:rsidR="006833DB" w:rsidRDefault="006833DB" w:rsidP="006833DB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33DB" w:rsidRPr="00E95D53" w14:paraId="39A0D32F" w14:textId="77777777" w:rsidTr="00A341DF">
        <w:trPr>
          <w:trHeight w:val="20"/>
        </w:trPr>
        <w:tc>
          <w:tcPr>
            <w:tcW w:w="5670" w:type="dxa"/>
          </w:tcPr>
          <w:p w14:paraId="4DD1154E" w14:textId="69AFEE53" w:rsidR="006833DB" w:rsidRPr="00E95D53" w:rsidRDefault="006833DB" w:rsidP="006833DB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vAlign w:val="bottom"/>
          </w:tcPr>
          <w:p w14:paraId="692B2601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vAlign w:val="bottom"/>
          </w:tcPr>
          <w:p w14:paraId="375DD7F2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63221C1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6C459D7C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5B79CFA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300DF146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1EDC4BA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833DB" w:rsidRPr="00E95D53" w14:paraId="4D03EA0D" w14:textId="77777777" w:rsidTr="00A341DF">
        <w:trPr>
          <w:trHeight w:val="20"/>
        </w:trPr>
        <w:tc>
          <w:tcPr>
            <w:tcW w:w="5670" w:type="dxa"/>
          </w:tcPr>
          <w:p w14:paraId="51891589" w14:textId="77777777" w:rsidR="006833DB" w:rsidRPr="00E95D53" w:rsidRDefault="006833DB" w:rsidP="006833DB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270" w:type="dxa"/>
            <w:vAlign w:val="bottom"/>
          </w:tcPr>
          <w:p w14:paraId="130C0B87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vAlign w:val="bottom"/>
          </w:tcPr>
          <w:p w14:paraId="5022FCF4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94EFE58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168070C7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587350F7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Align w:val="bottom"/>
          </w:tcPr>
          <w:p w14:paraId="5AF6094B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BCF5BDD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</w:tr>
      <w:tr w:rsidR="006833DB" w:rsidRPr="00E95D53" w14:paraId="1A8EE6D8" w14:textId="77777777" w:rsidTr="00A341DF">
        <w:trPr>
          <w:trHeight w:val="20"/>
        </w:trPr>
        <w:tc>
          <w:tcPr>
            <w:tcW w:w="5670" w:type="dxa"/>
          </w:tcPr>
          <w:p w14:paraId="2A36DA7A" w14:textId="77777777" w:rsidR="006833DB" w:rsidRPr="00E95D53" w:rsidRDefault="006833DB" w:rsidP="0068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270" w:type="dxa"/>
            <w:vAlign w:val="bottom"/>
          </w:tcPr>
          <w:p w14:paraId="1568476D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vAlign w:val="bottom"/>
          </w:tcPr>
          <w:p w14:paraId="5C88D08D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7B594A8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5C14A5EE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F2E7E72" w14:textId="3A65FFEE" w:rsidR="006833DB" w:rsidRPr="00590BAB" w:rsidRDefault="006833DB" w:rsidP="006833D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26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69" w:type="dxa"/>
            <w:gridSpan w:val="2"/>
            <w:vAlign w:val="bottom"/>
          </w:tcPr>
          <w:p w14:paraId="55B58CDE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0E9F5FE" w14:textId="7A2F52AC" w:rsidR="006833DB" w:rsidRPr="004A4181" w:rsidRDefault="006833DB" w:rsidP="006833DB">
            <w:pPr>
              <w:pStyle w:val="a1"/>
              <w:tabs>
                <w:tab w:val="decimal" w:pos="450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90B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833DB" w:rsidRPr="00E95D53" w14:paraId="69633BB7" w14:textId="77777777" w:rsidTr="00A341DF">
        <w:trPr>
          <w:trHeight w:val="20"/>
        </w:trPr>
        <w:tc>
          <w:tcPr>
            <w:tcW w:w="5670" w:type="dxa"/>
          </w:tcPr>
          <w:p w14:paraId="773AB093" w14:textId="77777777" w:rsidR="006833DB" w:rsidRPr="00E95D53" w:rsidRDefault="006833DB" w:rsidP="006833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ดอกเบี้ยจ่าย</w:t>
            </w:r>
          </w:p>
        </w:tc>
        <w:tc>
          <w:tcPr>
            <w:tcW w:w="270" w:type="dxa"/>
            <w:vAlign w:val="bottom"/>
          </w:tcPr>
          <w:p w14:paraId="2194FBE1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vAlign w:val="bottom"/>
          </w:tcPr>
          <w:p w14:paraId="6B8F9F9B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FEAF856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74460555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3D478517" w14:textId="5499B96F" w:rsidR="006833DB" w:rsidRPr="004A4181" w:rsidRDefault="006833DB" w:rsidP="006833D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69" w:type="dxa"/>
            <w:gridSpan w:val="2"/>
            <w:vAlign w:val="bottom"/>
          </w:tcPr>
          <w:p w14:paraId="7BC99CE4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094D95B" w14:textId="44869660" w:rsidR="006833DB" w:rsidRPr="004A4181" w:rsidRDefault="006833DB" w:rsidP="006833DB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</w:tr>
      <w:tr w:rsidR="006833DB" w:rsidRPr="00E95D53" w14:paraId="470C147A" w14:textId="77777777" w:rsidTr="00A341DF">
        <w:trPr>
          <w:trHeight w:val="20"/>
        </w:trPr>
        <w:tc>
          <w:tcPr>
            <w:tcW w:w="5670" w:type="dxa"/>
          </w:tcPr>
          <w:p w14:paraId="674EA47B" w14:textId="77777777" w:rsidR="006833DB" w:rsidRPr="00E95D53" w:rsidRDefault="006833DB" w:rsidP="006833DB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270" w:type="dxa"/>
            <w:vAlign w:val="bottom"/>
          </w:tcPr>
          <w:p w14:paraId="4F08F77F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4" w:type="dxa"/>
            <w:gridSpan w:val="2"/>
            <w:vAlign w:val="bottom"/>
          </w:tcPr>
          <w:p w14:paraId="260BA3CC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79788BA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vAlign w:val="bottom"/>
          </w:tcPr>
          <w:p w14:paraId="7B650336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6D391EEF" w14:textId="5F9620BC" w:rsidR="006833DB" w:rsidRPr="00D91696" w:rsidRDefault="006833DB" w:rsidP="006833D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141</w:t>
            </w:r>
          </w:p>
        </w:tc>
        <w:tc>
          <w:tcPr>
            <w:tcW w:w="269" w:type="dxa"/>
            <w:gridSpan w:val="2"/>
            <w:vAlign w:val="bottom"/>
          </w:tcPr>
          <w:p w14:paraId="43649B74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5AC88E3" w14:textId="156CD87D" w:rsidR="006833DB" w:rsidRPr="006B06D0" w:rsidRDefault="006833DB" w:rsidP="006833DB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372</w:t>
            </w:r>
          </w:p>
        </w:tc>
      </w:tr>
      <w:tr w:rsidR="006833DB" w:rsidRPr="00E95D53" w14:paraId="0AC41F27" w14:textId="4EE98BE4" w:rsidTr="00A341DF">
        <w:trPr>
          <w:trHeight w:val="20"/>
        </w:trPr>
        <w:tc>
          <w:tcPr>
            <w:tcW w:w="6430" w:type="dxa"/>
            <w:gridSpan w:val="6"/>
          </w:tcPr>
          <w:p w14:paraId="357A6603" w14:textId="4015DB02" w:rsidR="006833DB" w:rsidRPr="00E95D53" w:rsidRDefault="006833DB" w:rsidP="006833DB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รวมรายการหนี้สินทางการเงินหมุนเวียน (ไม่รวมเจ้าหนี้การค้า </w:t>
            </w: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br/>
              <w:t xml:space="preserve">    </w:t>
            </w:r>
            <w:r w:rsidRPr="00E95D5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เจ้าหนี้อื่น และประมาณการหนี้สิน)</w:t>
            </w:r>
          </w:p>
        </w:tc>
        <w:tc>
          <w:tcPr>
            <w:tcW w:w="250" w:type="dxa"/>
            <w:gridSpan w:val="2"/>
            <w:vAlign w:val="bottom"/>
          </w:tcPr>
          <w:p w14:paraId="33A844D3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59653448" w14:textId="08FA9FC6" w:rsidR="006833DB" w:rsidRPr="00E95D53" w:rsidRDefault="006833DB" w:rsidP="006833DB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68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  <w:t>778</w:t>
            </w:r>
          </w:p>
        </w:tc>
        <w:tc>
          <w:tcPr>
            <w:tcW w:w="269" w:type="dxa"/>
            <w:gridSpan w:val="2"/>
            <w:vAlign w:val="bottom"/>
          </w:tcPr>
          <w:p w14:paraId="1A93A1FF" w14:textId="77777777" w:rsidR="006833DB" w:rsidRPr="00E95D53" w:rsidRDefault="006833DB" w:rsidP="006833DB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2CBA866F" w14:textId="375FBD85" w:rsidR="006833DB" w:rsidRPr="006B06D0" w:rsidRDefault="006833DB" w:rsidP="006833DB">
            <w:pPr>
              <w:pStyle w:val="a1"/>
              <w:tabs>
                <w:tab w:val="decimal" w:pos="719"/>
              </w:tabs>
              <w:ind w:right="166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2,491</w:t>
            </w:r>
          </w:p>
        </w:tc>
      </w:tr>
    </w:tbl>
    <w:p w14:paraId="4413CD2A" w14:textId="46B29EFF" w:rsidR="002F02BC" w:rsidRPr="001F0553" w:rsidRDefault="002F02BC" w:rsidP="00B64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8190"/>
        </w:tabs>
        <w:ind w:left="630"/>
        <w:jc w:val="thaiDistribute"/>
        <w:rPr>
          <w:rFonts w:ascii="Angsana New" w:hAnsi="Angsana New"/>
          <w:sz w:val="20"/>
          <w:szCs w:val="20"/>
        </w:rPr>
      </w:pPr>
    </w:p>
    <w:p w14:paraId="100321B8" w14:textId="77777777" w:rsidR="00DA1896" w:rsidRDefault="00DA18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DA1896" w:rsidSect="00BD00C0">
          <w:head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36"/>
        <w:gridCol w:w="1064"/>
        <w:gridCol w:w="1170"/>
        <w:gridCol w:w="1080"/>
        <w:gridCol w:w="990"/>
        <w:gridCol w:w="1080"/>
        <w:gridCol w:w="1080"/>
        <w:gridCol w:w="1724"/>
        <w:gridCol w:w="1241"/>
        <w:gridCol w:w="1535"/>
      </w:tblGrid>
      <w:tr w:rsidR="001F0553" w:rsidRPr="00B03FEC" w14:paraId="462418A4" w14:textId="77777777" w:rsidTr="00CB48EE">
        <w:trPr>
          <w:trHeight w:val="243"/>
        </w:trPr>
        <w:tc>
          <w:tcPr>
            <w:tcW w:w="4336" w:type="dxa"/>
            <w:vAlign w:val="bottom"/>
          </w:tcPr>
          <w:p w14:paraId="1D599695" w14:textId="77777777" w:rsidR="001F0553" w:rsidRPr="00B03FEC" w:rsidRDefault="001F05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64" w:type="dxa"/>
            <w:gridSpan w:val="9"/>
            <w:vAlign w:val="bottom"/>
            <w:hideMark/>
          </w:tcPr>
          <w:p w14:paraId="10F29AAA" w14:textId="38B22F6F" w:rsidR="001F0553" w:rsidRPr="0059526F" w:rsidRDefault="00091ABE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59526F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ณ</w:t>
            </w:r>
            <w:r w:rsidRPr="0059526F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59526F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วันที่</w:t>
            </w:r>
            <w:r w:rsidRPr="0059526F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31 </w:t>
            </w:r>
            <w:r w:rsidRPr="0059526F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มีนาคม</w:t>
            </w:r>
            <w:r w:rsidRPr="0059526F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256</w:t>
            </w:r>
            <w:r w:rsidR="001E068E">
              <w:rPr>
                <w:rFonts w:ascii="Angsana New" w:hAnsi="Angsana New" w:cs="Angsana New"/>
                <w:sz w:val="28"/>
                <w:szCs w:val="28"/>
                <w:lang w:bidi="th-TH"/>
              </w:rPr>
              <w:t>9</w:t>
            </w:r>
          </w:p>
        </w:tc>
      </w:tr>
      <w:tr w:rsidR="001F0553" w:rsidRPr="00B03FEC" w14:paraId="1021F440" w14:textId="77777777" w:rsidTr="00DF1EFD">
        <w:trPr>
          <w:trHeight w:val="711"/>
        </w:trPr>
        <w:tc>
          <w:tcPr>
            <w:tcW w:w="4336" w:type="dxa"/>
            <w:vAlign w:val="bottom"/>
            <w:hideMark/>
          </w:tcPr>
          <w:p w14:paraId="71D21DD9" w14:textId="5B76AD04" w:rsidR="001F0553" w:rsidRPr="00B03FEC" w:rsidRDefault="001F055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03F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064" w:type="dxa"/>
            <w:vAlign w:val="bottom"/>
            <w:hideMark/>
          </w:tcPr>
          <w:p w14:paraId="24CFF89B" w14:textId="02B02748" w:rsidR="001F0553" w:rsidRPr="00B03FEC" w:rsidRDefault="001F0553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  <w:hideMark/>
          </w:tcPr>
          <w:p w14:paraId="59812601" w14:textId="4935E871" w:rsidR="001F0553" w:rsidRPr="00B03FEC" w:rsidRDefault="001F0553">
            <w:pPr>
              <w:pStyle w:val="block"/>
              <w:tabs>
                <w:tab w:val="left" w:pos="516"/>
              </w:tabs>
              <w:spacing w:after="0"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vAlign w:val="bottom"/>
            <w:hideMark/>
          </w:tcPr>
          <w:p w14:paraId="4A9BCA15" w14:textId="7416FB49" w:rsidR="001F0553" w:rsidRPr="00B03FEC" w:rsidRDefault="001F0553" w:rsidP="001F0553">
            <w:pPr>
              <w:pStyle w:val="block"/>
              <w:tabs>
                <w:tab w:val="left" w:pos="-198"/>
              </w:tabs>
              <w:spacing w:after="0" w:line="240" w:lineRule="auto"/>
              <w:ind w:left="-18" w:hanging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990" w:type="dxa"/>
            <w:vAlign w:val="bottom"/>
            <w:hideMark/>
          </w:tcPr>
          <w:p w14:paraId="55A459AD" w14:textId="68F21138" w:rsidR="001F0553" w:rsidRPr="00B03FEC" w:rsidRDefault="001F0553" w:rsidP="001F0553">
            <w:pPr>
              <w:pStyle w:val="block"/>
              <w:tabs>
                <w:tab w:val="left" w:pos="-18"/>
              </w:tabs>
              <w:spacing w:after="0" w:line="240" w:lineRule="auto"/>
              <w:ind w:left="-40" w:right="-102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vAlign w:val="bottom"/>
            <w:hideMark/>
          </w:tcPr>
          <w:p w14:paraId="1D1117B8" w14:textId="69393ECA" w:rsidR="001F0553" w:rsidRPr="00B03FEC" w:rsidRDefault="001F0553" w:rsidP="00457BB4">
            <w:pPr>
              <w:pStyle w:val="block"/>
              <w:tabs>
                <w:tab w:val="left" w:pos="227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080" w:type="dxa"/>
            <w:vAlign w:val="bottom"/>
            <w:hideMark/>
          </w:tcPr>
          <w:p w14:paraId="33035C79" w14:textId="77777777" w:rsidR="001F0553" w:rsidRPr="00B03FEC" w:rsidRDefault="00457BB4">
            <w:pPr>
              <w:pStyle w:val="block"/>
              <w:tabs>
                <w:tab w:val="left" w:pos="24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สัดส่วนเงินลงทุน</w:t>
            </w:r>
          </w:p>
          <w:p w14:paraId="0D704DDC" w14:textId="76699750" w:rsidR="00457BB4" w:rsidRPr="00B03FEC" w:rsidRDefault="00457BB4">
            <w:pPr>
              <w:pStyle w:val="block"/>
              <w:tabs>
                <w:tab w:val="left" w:pos="24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24" w:type="dxa"/>
            <w:vAlign w:val="bottom"/>
            <w:hideMark/>
          </w:tcPr>
          <w:p w14:paraId="06DD257D" w14:textId="77777777" w:rsidR="00457BB4" w:rsidRPr="00B03FEC" w:rsidRDefault="00457BB4" w:rsidP="00457BB4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สัดส่วนตามส่วนได้เสียของกิจการ</w:t>
            </w:r>
          </w:p>
          <w:p w14:paraId="2867AB4B" w14:textId="5103556D" w:rsidR="001F0553" w:rsidRPr="00B03FEC" w:rsidRDefault="00457BB4">
            <w:pPr>
              <w:pStyle w:val="block"/>
              <w:tabs>
                <w:tab w:val="left" w:pos="312"/>
              </w:tabs>
              <w:spacing w:after="0" w:line="240" w:lineRule="auto"/>
              <w:ind w:left="42" w:hanging="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ในสินทรัพย์ - สุทธิ</w:t>
            </w:r>
          </w:p>
        </w:tc>
        <w:tc>
          <w:tcPr>
            <w:tcW w:w="1241" w:type="dxa"/>
            <w:vAlign w:val="bottom"/>
            <w:hideMark/>
          </w:tcPr>
          <w:p w14:paraId="2C2322D5" w14:textId="223630BC" w:rsidR="001F0553" w:rsidRPr="00B03FEC" w:rsidRDefault="00457BB4">
            <w:pPr>
              <w:pStyle w:val="block"/>
              <w:tabs>
                <w:tab w:val="left" w:pos="-30"/>
              </w:tabs>
              <w:spacing w:after="0" w:line="240" w:lineRule="auto"/>
              <w:ind w:left="60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</w:t>
            </w: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ารตัดรายการระหว่างกัน</w:t>
            </w:r>
          </w:p>
        </w:tc>
        <w:tc>
          <w:tcPr>
            <w:tcW w:w="1535" w:type="dxa"/>
            <w:vAlign w:val="bottom"/>
            <w:hideMark/>
          </w:tcPr>
          <w:p w14:paraId="5AFBFCE6" w14:textId="62028563" w:rsidR="001F0553" w:rsidRPr="00B03FEC" w:rsidRDefault="00457BB4">
            <w:pPr>
              <w:pStyle w:val="block"/>
              <w:tabs>
                <w:tab w:val="left" w:pos="-18"/>
              </w:tabs>
              <w:spacing w:after="0" w:line="240" w:lineRule="auto"/>
              <w:ind w:left="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มูลค่าตามบัญชีของส่วนได้เสียของกิจการในบริษัทร่วม</w:t>
            </w:r>
          </w:p>
        </w:tc>
      </w:tr>
      <w:tr w:rsidR="001F0553" w:rsidRPr="00B03FEC" w14:paraId="3FF8046B" w14:textId="77777777" w:rsidTr="00CB48EE">
        <w:trPr>
          <w:trHeight w:val="171"/>
        </w:trPr>
        <w:tc>
          <w:tcPr>
            <w:tcW w:w="4336" w:type="dxa"/>
            <w:vAlign w:val="bottom"/>
          </w:tcPr>
          <w:p w14:paraId="01A3F5EC" w14:textId="77777777" w:rsidR="001F0553" w:rsidRPr="00B03FEC" w:rsidRDefault="001F05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964" w:type="dxa"/>
            <w:gridSpan w:val="9"/>
            <w:vAlign w:val="bottom"/>
            <w:hideMark/>
          </w:tcPr>
          <w:p w14:paraId="0A1E1AD5" w14:textId="64994D9F" w:rsidR="001F0553" w:rsidRPr="00B03FEC" w:rsidRDefault="00457B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B03F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DF1EFD" w:rsidRPr="00D91696" w14:paraId="60E3D472" w14:textId="77777777" w:rsidTr="00DF1EFD">
        <w:trPr>
          <w:trHeight w:val="117"/>
        </w:trPr>
        <w:tc>
          <w:tcPr>
            <w:tcW w:w="4336" w:type="dxa"/>
            <w:vAlign w:val="bottom"/>
            <w:hideMark/>
          </w:tcPr>
          <w:p w14:paraId="28CE5434" w14:textId="0E7E4F5B" w:rsidR="00DF1EFD" w:rsidRPr="00B03FEC" w:rsidRDefault="00DF1EFD" w:rsidP="00DF1EFD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64" w:type="dxa"/>
            <w:vAlign w:val="bottom"/>
          </w:tcPr>
          <w:p w14:paraId="0E810A16" w14:textId="47D4E592" w:rsidR="00DF1EFD" w:rsidRPr="00D91696" w:rsidRDefault="00085C5A" w:rsidP="00DF1EFD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1,155</w:t>
            </w:r>
          </w:p>
        </w:tc>
        <w:tc>
          <w:tcPr>
            <w:tcW w:w="1170" w:type="dxa"/>
            <w:vAlign w:val="bottom"/>
          </w:tcPr>
          <w:p w14:paraId="076CB481" w14:textId="7BFE5C52" w:rsidR="00DF1EFD" w:rsidRPr="00D91696" w:rsidRDefault="00085C5A" w:rsidP="00DF1EFD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2,002</w:t>
            </w:r>
          </w:p>
        </w:tc>
        <w:tc>
          <w:tcPr>
            <w:tcW w:w="1080" w:type="dxa"/>
            <w:vAlign w:val="bottom"/>
          </w:tcPr>
          <w:p w14:paraId="7055696A" w14:textId="75073A48" w:rsidR="00DF1EFD" w:rsidRPr="001649C7" w:rsidRDefault="00085C5A" w:rsidP="00DF1EFD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(2,128)</w:t>
            </w:r>
          </w:p>
        </w:tc>
        <w:tc>
          <w:tcPr>
            <w:tcW w:w="990" w:type="dxa"/>
            <w:vAlign w:val="bottom"/>
          </w:tcPr>
          <w:p w14:paraId="17B9FC53" w14:textId="690A77FB" w:rsidR="00DF1EFD" w:rsidRPr="00D91696" w:rsidRDefault="00085C5A" w:rsidP="00DF1EFD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(1,048)</w:t>
            </w:r>
          </w:p>
        </w:tc>
        <w:tc>
          <w:tcPr>
            <w:tcW w:w="1080" w:type="dxa"/>
            <w:vAlign w:val="bottom"/>
          </w:tcPr>
          <w:p w14:paraId="5511B685" w14:textId="36721814" w:rsidR="00DF1EFD" w:rsidRPr="001649C7" w:rsidRDefault="00085C5A" w:rsidP="00DF1EFD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080" w:type="dxa"/>
            <w:vAlign w:val="bottom"/>
          </w:tcPr>
          <w:p w14:paraId="2393F944" w14:textId="710F99FC" w:rsidR="00DF1EFD" w:rsidRPr="001649C7" w:rsidRDefault="00085C5A" w:rsidP="00DF1EFD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40.00</w:t>
            </w:r>
          </w:p>
        </w:tc>
        <w:tc>
          <w:tcPr>
            <w:tcW w:w="1724" w:type="dxa"/>
            <w:vAlign w:val="bottom"/>
          </w:tcPr>
          <w:p w14:paraId="7ECE5D39" w14:textId="56DFF377" w:rsidR="00DF1EFD" w:rsidRPr="001649C7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right="-27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1241" w:type="dxa"/>
            <w:vAlign w:val="bottom"/>
          </w:tcPr>
          <w:p w14:paraId="4DDB4466" w14:textId="48CC4292" w:rsidR="00DF1EFD" w:rsidRPr="0027141E" w:rsidRDefault="00085C5A" w:rsidP="00085C5A">
            <w:pPr>
              <w:pStyle w:val="block"/>
              <w:tabs>
                <w:tab w:val="left" w:pos="227"/>
                <w:tab w:val="left" w:pos="648"/>
                <w:tab w:val="left" w:pos="757"/>
              </w:tabs>
              <w:spacing w:after="0" w:line="240" w:lineRule="auto"/>
              <w:ind w:left="193" w:right="-378" w:firstLine="3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vAlign w:val="bottom"/>
          </w:tcPr>
          <w:p w14:paraId="6FDBDE16" w14:textId="1CCEE8F8" w:rsidR="00DF1EFD" w:rsidRPr="000715A2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right="-2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-</w:t>
            </w:r>
          </w:p>
        </w:tc>
      </w:tr>
      <w:tr w:rsidR="00DF1EFD" w:rsidRPr="00D91696" w14:paraId="49D3C1A2" w14:textId="77777777" w:rsidTr="00DF1EFD">
        <w:trPr>
          <w:trHeight w:val="225"/>
        </w:trPr>
        <w:tc>
          <w:tcPr>
            <w:tcW w:w="4336" w:type="dxa"/>
            <w:vAlign w:val="bottom"/>
            <w:hideMark/>
          </w:tcPr>
          <w:p w14:paraId="04518AA7" w14:textId="77777777" w:rsidR="004A4333" w:rsidRDefault="00DF1EFD" w:rsidP="004A4333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="Angsana New" w:hAnsi="Angsana New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เคมี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F5A0D55" w14:textId="7C96CF16" w:rsidR="00DF1EFD" w:rsidRPr="004A4333" w:rsidRDefault="004A4333" w:rsidP="004A4333">
            <w:pPr>
              <w:pStyle w:val="block"/>
              <w:tabs>
                <w:tab w:val="left" w:pos="227"/>
                <w:tab w:val="left" w:pos="319"/>
              </w:tabs>
              <w:spacing w:after="0" w:line="240" w:lineRule="auto"/>
              <w:ind w:left="19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DF1EFD" w:rsidRPr="00B03FEC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064" w:type="dxa"/>
            <w:vAlign w:val="bottom"/>
          </w:tcPr>
          <w:p w14:paraId="5CBE2947" w14:textId="4C4DD1C4" w:rsidR="00DF1EFD" w:rsidRPr="00921544" w:rsidRDefault="00085C5A" w:rsidP="00DF1EFD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8,94</w:t>
            </w:r>
            <w:r w:rsidR="00C03BB1"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064279DD" w14:textId="27C261CA" w:rsidR="00DF1EFD" w:rsidRPr="00921544" w:rsidRDefault="00085C5A" w:rsidP="00DF1EFD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23,926</w:t>
            </w:r>
          </w:p>
        </w:tc>
        <w:tc>
          <w:tcPr>
            <w:tcW w:w="1080" w:type="dxa"/>
            <w:vAlign w:val="bottom"/>
          </w:tcPr>
          <w:p w14:paraId="3F49CA6F" w14:textId="12C153A2" w:rsidR="00DF1EFD" w:rsidRPr="00921544" w:rsidRDefault="00085C5A" w:rsidP="00DF1EFD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(9,197)</w:t>
            </w:r>
          </w:p>
        </w:tc>
        <w:tc>
          <w:tcPr>
            <w:tcW w:w="990" w:type="dxa"/>
            <w:vAlign w:val="bottom"/>
          </w:tcPr>
          <w:p w14:paraId="0CE7D22E" w14:textId="0B4E1ECC" w:rsidR="00DF1EFD" w:rsidRPr="00921544" w:rsidRDefault="00085C5A" w:rsidP="00DF1EFD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(4,423)</w:t>
            </w:r>
          </w:p>
        </w:tc>
        <w:tc>
          <w:tcPr>
            <w:tcW w:w="1080" w:type="dxa"/>
            <w:vAlign w:val="bottom"/>
          </w:tcPr>
          <w:p w14:paraId="3476D79F" w14:textId="036CD419" w:rsidR="00DF1EFD" w:rsidRPr="00921544" w:rsidRDefault="00C0329C" w:rsidP="00C0329C">
            <w:pPr>
              <w:pStyle w:val="block"/>
              <w:tabs>
                <w:tab w:val="left" w:pos="227"/>
                <w:tab w:val="left" w:pos="345"/>
              </w:tabs>
              <w:spacing w:after="0" w:line="240" w:lineRule="auto"/>
              <w:ind w:left="193" w:hanging="2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085C5A" w:rsidRPr="0092154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909C3" w:rsidRPr="009215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85C5A" w:rsidRPr="00921544">
              <w:rPr>
                <w:rFonts w:asciiTheme="majorBidi" w:hAnsiTheme="majorBidi" w:cstheme="majorBidi"/>
                <w:sz w:val="30"/>
                <w:szCs w:val="30"/>
              </w:rPr>
              <w:t>19,25</w:t>
            </w:r>
            <w:r w:rsidR="009A2268" w:rsidRPr="0092154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4E3ACF58" w14:textId="4659E458" w:rsidR="00DF1EFD" w:rsidRPr="00921544" w:rsidRDefault="00085C5A" w:rsidP="00DF1EFD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29.98</w:t>
            </w:r>
          </w:p>
        </w:tc>
        <w:tc>
          <w:tcPr>
            <w:tcW w:w="1724" w:type="dxa"/>
            <w:vAlign w:val="bottom"/>
          </w:tcPr>
          <w:p w14:paraId="413141FA" w14:textId="3C314744" w:rsidR="00DF1EFD" w:rsidRPr="00921544" w:rsidRDefault="00085C5A" w:rsidP="00DF1EFD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5,77</w:t>
            </w:r>
            <w:r w:rsidR="00C03BB1" w:rsidRPr="0092154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41" w:type="dxa"/>
            <w:vAlign w:val="bottom"/>
          </w:tcPr>
          <w:p w14:paraId="19BCF9F3" w14:textId="19C16110" w:rsidR="00DF1EFD" w:rsidRPr="00921544" w:rsidRDefault="00085C5A" w:rsidP="00DF1EFD">
            <w:pPr>
              <w:pStyle w:val="block"/>
              <w:tabs>
                <w:tab w:val="left" w:pos="227"/>
              </w:tabs>
              <w:spacing w:after="0" w:line="240" w:lineRule="auto"/>
              <w:ind w:left="193" w:right="-21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1535" w:type="dxa"/>
            <w:vAlign w:val="bottom"/>
          </w:tcPr>
          <w:p w14:paraId="01CDA8DC" w14:textId="7A4BF059" w:rsidR="00DF1EFD" w:rsidRPr="00921544" w:rsidRDefault="00085C5A" w:rsidP="00DF1EFD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5,77</w:t>
            </w:r>
            <w:r w:rsidR="00C03BB1" w:rsidRPr="0092154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085C5A" w:rsidRPr="00D91696" w14:paraId="3C88463B" w14:textId="77777777" w:rsidTr="00DF1EFD">
        <w:trPr>
          <w:trHeight w:val="153"/>
        </w:trPr>
        <w:tc>
          <w:tcPr>
            <w:tcW w:w="4336" w:type="dxa"/>
            <w:vAlign w:val="bottom"/>
            <w:hideMark/>
          </w:tcPr>
          <w:p w14:paraId="5BB84928" w14:textId="6B6438B7" w:rsidR="00085C5A" w:rsidRPr="00B03FEC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อคริลิค ไฟเบอร์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64" w:type="dxa"/>
            <w:vAlign w:val="bottom"/>
          </w:tcPr>
          <w:p w14:paraId="47DB6430" w14:textId="5BDB0104" w:rsidR="00085C5A" w:rsidRPr="00921544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2,089</w:t>
            </w:r>
          </w:p>
        </w:tc>
        <w:tc>
          <w:tcPr>
            <w:tcW w:w="1170" w:type="dxa"/>
            <w:vAlign w:val="bottom"/>
          </w:tcPr>
          <w:p w14:paraId="469F6B6A" w14:textId="5B2CE2E4" w:rsidR="00085C5A" w:rsidRPr="00921544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1,413</w:t>
            </w:r>
          </w:p>
        </w:tc>
        <w:tc>
          <w:tcPr>
            <w:tcW w:w="1080" w:type="dxa"/>
            <w:vAlign w:val="bottom"/>
          </w:tcPr>
          <w:p w14:paraId="6CE8A383" w14:textId="66322056" w:rsidR="00085C5A" w:rsidRPr="00921544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(3,281)</w:t>
            </w:r>
          </w:p>
        </w:tc>
        <w:tc>
          <w:tcPr>
            <w:tcW w:w="990" w:type="dxa"/>
            <w:vAlign w:val="bottom"/>
          </w:tcPr>
          <w:p w14:paraId="33D5C8E9" w14:textId="3D026418" w:rsidR="00085C5A" w:rsidRPr="00921544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(362)</w:t>
            </w:r>
          </w:p>
        </w:tc>
        <w:tc>
          <w:tcPr>
            <w:tcW w:w="1080" w:type="dxa"/>
            <w:vAlign w:val="bottom"/>
          </w:tcPr>
          <w:p w14:paraId="2B8950E9" w14:textId="03BE4BB0" w:rsidR="00085C5A" w:rsidRPr="00921544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(141)</w:t>
            </w:r>
          </w:p>
        </w:tc>
        <w:tc>
          <w:tcPr>
            <w:tcW w:w="1080" w:type="dxa"/>
            <w:vAlign w:val="bottom"/>
          </w:tcPr>
          <w:p w14:paraId="4DF1D24F" w14:textId="681F3D7B" w:rsidR="00085C5A" w:rsidRPr="00921544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30.00</w:t>
            </w:r>
          </w:p>
        </w:tc>
        <w:tc>
          <w:tcPr>
            <w:tcW w:w="1724" w:type="dxa"/>
            <w:vAlign w:val="bottom"/>
          </w:tcPr>
          <w:p w14:paraId="511E0E78" w14:textId="69062C9C" w:rsidR="00085C5A" w:rsidRPr="00921544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right="-27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 xml:space="preserve">           -</w:t>
            </w:r>
          </w:p>
        </w:tc>
        <w:tc>
          <w:tcPr>
            <w:tcW w:w="1241" w:type="dxa"/>
            <w:vAlign w:val="bottom"/>
          </w:tcPr>
          <w:p w14:paraId="091DEF68" w14:textId="2CEA53E2" w:rsidR="00085C5A" w:rsidRPr="00921544" w:rsidRDefault="00085C5A" w:rsidP="00085C5A">
            <w:pPr>
              <w:pStyle w:val="block"/>
              <w:tabs>
                <w:tab w:val="left" w:pos="227"/>
                <w:tab w:val="left" w:pos="648"/>
                <w:tab w:val="left" w:pos="757"/>
              </w:tabs>
              <w:spacing w:after="0" w:line="240" w:lineRule="auto"/>
              <w:ind w:left="193" w:right="-378" w:firstLine="314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1535" w:type="dxa"/>
            <w:vAlign w:val="bottom"/>
          </w:tcPr>
          <w:p w14:paraId="5C762C24" w14:textId="34A0DE91" w:rsidR="00085C5A" w:rsidRPr="00921544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right="-2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-</w:t>
            </w:r>
          </w:p>
        </w:tc>
      </w:tr>
      <w:tr w:rsidR="00085C5A" w:rsidRPr="00D91696" w14:paraId="2E1C4F89" w14:textId="77777777" w:rsidTr="00DF1EFD">
        <w:trPr>
          <w:trHeight w:val="81"/>
        </w:trPr>
        <w:tc>
          <w:tcPr>
            <w:tcW w:w="4336" w:type="dxa"/>
            <w:vAlign w:val="bottom"/>
            <w:hideMark/>
          </w:tcPr>
          <w:p w14:paraId="7836457E" w14:textId="77777777" w:rsidR="00085C5A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="Angsana New" w:hAnsi="Angsana New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ไทยแลนด์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52FB2784" w14:textId="5514E770" w:rsidR="00085C5A" w:rsidRPr="00315C1C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64" w:type="dxa"/>
            <w:vAlign w:val="bottom"/>
          </w:tcPr>
          <w:p w14:paraId="0827C3E1" w14:textId="3297F1F5" w:rsidR="00085C5A" w:rsidRPr="00921544" w:rsidRDefault="000909C3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8,294</w:t>
            </w:r>
          </w:p>
        </w:tc>
        <w:tc>
          <w:tcPr>
            <w:tcW w:w="1170" w:type="dxa"/>
            <w:vAlign w:val="bottom"/>
          </w:tcPr>
          <w:p w14:paraId="789248CE" w14:textId="12CA5F41" w:rsidR="00085C5A" w:rsidRPr="00921544" w:rsidRDefault="000909C3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31,541</w:t>
            </w:r>
          </w:p>
        </w:tc>
        <w:tc>
          <w:tcPr>
            <w:tcW w:w="1080" w:type="dxa"/>
            <w:vAlign w:val="bottom"/>
          </w:tcPr>
          <w:p w14:paraId="1EFFFE46" w14:textId="3A39FB8A" w:rsidR="00085C5A" w:rsidRPr="00921544" w:rsidRDefault="000909C3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(4,576)</w:t>
            </w:r>
          </w:p>
        </w:tc>
        <w:tc>
          <w:tcPr>
            <w:tcW w:w="990" w:type="dxa"/>
            <w:vAlign w:val="bottom"/>
          </w:tcPr>
          <w:p w14:paraId="5DCA8B96" w14:textId="17F45FDF" w:rsidR="00085C5A" w:rsidRPr="00921544" w:rsidRDefault="000909C3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(181)</w:t>
            </w:r>
          </w:p>
        </w:tc>
        <w:tc>
          <w:tcPr>
            <w:tcW w:w="1080" w:type="dxa"/>
            <w:vAlign w:val="bottom"/>
          </w:tcPr>
          <w:p w14:paraId="3E59D042" w14:textId="157CC372" w:rsidR="00085C5A" w:rsidRPr="00921544" w:rsidRDefault="00C0329C" w:rsidP="00C0329C">
            <w:pPr>
              <w:pStyle w:val="block"/>
              <w:tabs>
                <w:tab w:val="left" w:pos="227"/>
                <w:tab w:val="left" w:pos="345"/>
                <w:tab w:val="left" w:pos="795"/>
              </w:tabs>
              <w:spacing w:after="0" w:line="240" w:lineRule="auto"/>
              <w:ind w:left="193" w:hanging="2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="000909C3" w:rsidRPr="00921544">
              <w:rPr>
                <w:rFonts w:asciiTheme="majorBidi" w:hAnsiTheme="majorBidi" w:cstheme="majorBidi"/>
                <w:sz w:val="30"/>
                <w:szCs w:val="30"/>
              </w:rPr>
              <w:t xml:space="preserve">  35,07</w:t>
            </w:r>
            <w:r w:rsidR="009A2268" w:rsidRPr="0092154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80" w:type="dxa"/>
            <w:vAlign w:val="bottom"/>
          </w:tcPr>
          <w:p w14:paraId="16975ADB" w14:textId="5E21CE9B" w:rsidR="00085C5A" w:rsidRPr="00921544" w:rsidRDefault="000909C3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24.98</w:t>
            </w:r>
          </w:p>
        </w:tc>
        <w:tc>
          <w:tcPr>
            <w:tcW w:w="1724" w:type="dxa"/>
            <w:vAlign w:val="bottom"/>
          </w:tcPr>
          <w:p w14:paraId="47854618" w14:textId="2B18CC38" w:rsidR="00085C5A" w:rsidRPr="00921544" w:rsidRDefault="000909C3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8,76</w:t>
            </w:r>
            <w:r w:rsidR="00000B1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41" w:type="dxa"/>
            <w:vAlign w:val="bottom"/>
          </w:tcPr>
          <w:p w14:paraId="5EDEEBF2" w14:textId="469D3511" w:rsidR="00085C5A" w:rsidRPr="00921544" w:rsidRDefault="000909C3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right="-21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A2268" w:rsidRPr="0092154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9215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5" w:type="dxa"/>
            <w:vAlign w:val="bottom"/>
          </w:tcPr>
          <w:p w14:paraId="290E8BF7" w14:textId="7124E6A2" w:rsidR="00085C5A" w:rsidRPr="00921544" w:rsidRDefault="000909C3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8,76</w:t>
            </w:r>
            <w:r w:rsidR="00000B1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85C5A" w:rsidRPr="00D91696" w14:paraId="7FB47F17" w14:textId="77777777" w:rsidTr="00DF1EFD">
        <w:trPr>
          <w:trHeight w:val="279"/>
        </w:trPr>
        <w:tc>
          <w:tcPr>
            <w:tcW w:w="4336" w:type="dxa"/>
            <w:vAlign w:val="bottom"/>
            <w:hideMark/>
          </w:tcPr>
          <w:p w14:paraId="0F23F538" w14:textId="48B72249" w:rsidR="00085C5A" w:rsidRPr="00B03FEC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โพลีฟอสเฟตและเคมีภัณฑ์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64" w:type="dxa"/>
            <w:vAlign w:val="bottom"/>
          </w:tcPr>
          <w:p w14:paraId="71830C87" w14:textId="1DE1A59D" w:rsidR="00085C5A" w:rsidRPr="00000B15" w:rsidRDefault="000909C3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03BB1" w:rsidRPr="0092154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00B1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</w:p>
        </w:tc>
        <w:tc>
          <w:tcPr>
            <w:tcW w:w="1170" w:type="dxa"/>
            <w:vAlign w:val="bottom"/>
          </w:tcPr>
          <w:p w14:paraId="4B84972C" w14:textId="161BFC75" w:rsidR="00085C5A" w:rsidRPr="00921544" w:rsidRDefault="000909C3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9,623</w:t>
            </w:r>
          </w:p>
        </w:tc>
        <w:tc>
          <w:tcPr>
            <w:tcW w:w="1080" w:type="dxa"/>
            <w:vAlign w:val="bottom"/>
          </w:tcPr>
          <w:p w14:paraId="38A83DD7" w14:textId="157EDD9C" w:rsidR="00085C5A" w:rsidRPr="00921544" w:rsidRDefault="000909C3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(3)</w:t>
            </w:r>
          </w:p>
        </w:tc>
        <w:tc>
          <w:tcPr>
            <w:tcW w:w="990" w:type="dxa"/>
            <w:vAlign w:val="bottom"/>
          </w:tcPr>
          <w:p w14:paraId="29592631" w14:textId="3F086757" w:rsidR="00085C5A" w:rsidRPr="00921544" w:rsidRDefault="000909C3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5C1AEB68" w14:textId="03030E2F" w:rsidR="00085C5A" w:rsidRPr="00921544" w:rsidRDefault="000909C3" w:rsidP="00C0329C">
            <w:pPr>
              <w:pStyle w:val="block"/>
              <w:tabs>
                <w:tab w:val="left" w:pos="227"/>
                <w:tab w:val="left" w:pos="345"/>
              </w:tabs>
              <w:spacing w:after="0" w:line="240" w:lineRule="auto"/>
              <w:ind w:left="193" w:hanging="2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0329C" w:rsidRPr="00921544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921544">
              <w:rPr>
                <w:rFonts w:asciiTheme="majorBidi" w:hAnsiTheme="majorBidi" w:cstheme="majorBidi"/>
                <w:sz w:val="30"/>
                <w:szCs w:val="30"/>
              </w:rPr>
              <w:t xml:space="preserve"> 10,0</w:t>
            </w:r>
            <w:r w:rsidR="00C03BB1" w:rsidRPr="0092154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000B1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080" w:type="dxa"/>
            <w:vAlign w:val="bottom"/>
          </w:tcPr>
          <w:p w14:paraId="0FC5EB2C" w14:textId="18BDD249" w:rsidR="00085C5A" w:rsidRPr="00921544" w:rsidRDefault="000909C3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1724" w:type="dxa"/>
            <w:vAlign w:val="bottom"/>
          </w:tcPr>
          <w:p w14:paraId="36DBAA29" w14:textId="705AB59A" w:rsidR="00085C5A" w:rsidRPr="00921544" w:rsidRDefault="000909C3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4,92</w:t>
            </w:r>
            <w:r w:rsidR="00000B1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41" w:type="dxa"/>
            <w:vAlign w:val="bottom"/>
          </w:tcPr>
          <w:p w14:paraId="241BC30F" w14:textId="15C82573" w:rsidR="00085C5A" w:rsidRPr="00921544" w:rsidRDefault="000909C3" w:rsidP="000909C3">
            <w:pPr>
              <w:pStyle w:val="block"/>
              <w:tabs>
                <w:tab w:val="left" w:pos="227"/>
                <w:tab w:val="left" w:pos="648"/>
                <w:tab w:val="left" w:pos="757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5" w:type="dxa"/>
            <w:vAlign w:val="bottom"/>
          </w:tcPr>
          <w:p w14:paraId="5816D9F5" w14:textId="093324D5" w:rsidR="00085C5A" w:rsidRPr="00921544" w:rsidRDefault="000909C3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4,92</w:t>
            </w:r>
            <w:r w:rsidR="00000B1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85C5A" w:rsidRPr="00D91696" w14:paraId="5C180355" w14:textId="77777777" w:rsidTr="00DF1EFD">
        <w:trPr>
          <w:trHeight w:val="135"/>
        </w:trPr>
        <w:tc>
          <w:tcPr>
            <w:tcW w:w="4336" w:type="dxa"/>
            <w:vAlign w:val="bottom"/>
            <w:hideMark/>
          </w:tcPr>
          <w:p w14:paraId="4A7C958F" w14:textId="29C57F36" w:rsidR="00085C5A" w:rsidRPr="00B03FEC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จิงเว่ย์ ไฟเบอร์ จำกัด</w:t>
            </w:r>
          </w:p>
        </w:tc>
        <w:tc>
          <w:tcPr>
            <w:tcW w:w="1064" w:type="dxa"/>
            <w:vAlign w:val="bottom"/>
          </w:tcPr>
          <w:p w14:paraId="288260B3" w14:textId="114C534E" w:rsidR="00085C5A" w:rsidRPr="00921544" w:rsidRDefault="00C0329C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1,176</w:t>
            </w:r>
          </w:p>
        </w:tc>
        <w:tc>
          <w:tcPr>
            <w:tcW w:w="1170" w:type="dxa"/>
            <w:vAlign w:val="bottom"/>
          </w:tcPr>
          <w:p w14:paraId="2CC46D06" w14:textId="2E94158B" w:rsidR="00085C5A" w:rsidRPr="00921544" w:rsidRDefault="00C0329C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1,139</w:t>
            </w:r>
          </w:p>
        </w:tc>
        <w:tc>
          <w:tcPr>
            <w:tcW w:w="1080" w:type="dxa"/>
            <w:vAlign w:val="bottom"/>
          </w:tcPr>
          <w:p w14:paraId="0697494A" w14:textId="0BB8E0EE" w:rsidR="00085C5A" w:rsidRPr="00921544" w:rsidRDefault="00C0329C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(1,410)</w:t>
            </w:r>
          </w:p>
        </w:tc>
        <w:tc>
          <w:tcPr>
            <w:tcW w:w="990" w:type="dxa"/>
            <w:vAlign w:val="bottom"/>
          </w:tcPr>
          <w:p w14:paraId="74E341A5" w14:textId="3ED649A2" w:rsidR="00085C5A" w:rsidRPr="00921544" w:rsidRDefault="00C0329C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(332)</w:t>
            </w:r>
          </w:p>
        </w:tc>
        <w:tc>
          <w:tcPr>
            <w:tcW w:w="1080" w:type="dxa"/>
            <w:vAlign w:val="bottom"/>
          </w:tcPr>
          <w:p w14:paraId="4D5A45C3" w14:textId="01834518" w:rsidR="00085C5A" w:rsidRPr="00921544" w:rsidRDefault="00C0329C" w:rsidP="00C0329C">
            <w:pPr>
              <w:pStyle w:val="block"/>
              <w:tabs>
                <w:tab w:val="left" w:pos="227"/>
                <w:tab w:val="left" w:pos="345"/>
                <w:tab w:val="left" w:pos="769"/>
              </w:tabs>
              <w:spacing w:after="0" w:line="240" w:lineRule="auto"/>
              <w:ind w:left="193" w:hanging="2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 xml:space="preserve">           573</w:t>
            </w:r>
          </w:p>
        </w:tc>
        <w:tc>
          <w:tcPr>
            <w:tcW w:w="1080" w:type="dxa"/>
            <w:vAlign w:val="bottom"/>
          </w:tcPr>
          <w:p w14:paraId="1B331632" w14:textId="0D865B34" w:rsidR="00085C5A" w:rsidRPr="00921544" w:rsidRDefault="00C0329C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42.53</w:t>
            </w:r>
          </w:p>
        </w:tc>
        <w:tc>
          <w:tcPr>
            <w:tcW w:w="1724" w:type="dxa"/>
            <w:vAlign w:val="bottom"/>
          </w:tcPr>
          <w:p w14:paraId="11E7332A" w14:textId="39C4DCCE" w:rsidR="00085C5A" w:rsidRPr="00921544" w:rsidRDefault="00C0329C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241" w:type="dxa"/>
            <w:vAlign w:val="bottom"/>
          </w:tcPr>
          <w:p w14:paraId="6DA2922B" w14:textId="74732765" w:rsidR="00085C5A" w:rsidRPr="00921544" w:rsidRDefault="00C0329C" w:rsidP="00C0329C">
            <w:pPr>
              <w:pStyle w:val="block"/>
              <w:tabs>
                <w:tab w:val="left" w:pos="227"/>
              </w:tabs>
              <w:spacing w:after="0" w:line="240" w:lineRule="auto"/>
              <w:ind w:left="193" w:right="-21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535" w:type="dxa"/>
            <w:vAlign w:val="bottom"/>
          </w:tcPr>
          <w:p w14:paraId="10CE7981" w14:textId="08D53447" w:rsidR="00085C5A" w:rsidRPr="00921544" w:rsidRDefault="00C0329C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</w:tr>
      <w:tr w:rsidR="00085C5A" w:rsidRPr="00D91696" w14:paraId="6CA5DF4E" w14:textId="77777777" w:rsidTr="00DF1EFD">
        <w:trPr>
          <w:trHeight w:val="68"/>
        </w:trPr>
        <w:tc>
          <w:tcPr>
            <w:tcW w:w="4336" w:type="dxa"/>
            <w:vAlign w:val="bottom"/>
            <w:hideMark/>
          </w:tcPr>
          <w:p w14:paraId="2044B9EF" w14:textId="3B182179" w:rsidR="00085C5A" w:rsidRPr="00B03FEC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688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อดิตยา กรุ๊ป เอบี</w:t>
            </w:r>
          </w:p>
        </w:tc>
        <w:tc>
          <w:tcPr>
            <w:tcW w:w="1064" w:type="dxa"/>
            <w:vAlign w:val="bottom"/>
          </w:tcPr>
          <w:p w14:paraId="079DC870" w14:textId="593399C8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2,763</w:t>
            </w:r>
          </w:p>
        </w:tc>
        <w:tc>
          <w:tcPr>
            <w:tcW w:w="1170" w:type="dxa"/>
            <w:vAlign w:val="bottom"/>
          </w:tcPr>
          <w:p w14:paraId="4B1F3685" w14:textId="2D181246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</w:t>
            </w:r>
            <w:r w:rsidR="009A226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077B7140" w14:textId="67963025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(3,906)</w:t>
            </w:r>
          </w:p>
        </w:tc>
        <w:tc>
          <w:tcPr>
            <w:tcW w:w="990" w:type="dxa"/>
            <w:vAlign w:val="bottom"/>
          </w:tcPr>
          <w:p w14:paraId="25B44B11" w14:textId="47470252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(2,819)</w:t>
            </w:r>
          </w:p>
        </w:tc>
        <w:tc>
          <w:tcPr>
            <w:tcW w:w="1080" w:type="dxa"/>
            <w:vAlign w:val="bottom"/>
          </w:tcPr>
          <w:p w14:paraId="10B0821A" w14:textId="1AD4EB56" w:rsidR="00085C5A" w:rsidRPr="009D3C2F" w:rsidRDefault="009D3C2F" w:rsidP="009D3C2F">
            <w:pPr>
              <w:pStyle w:val="block"/>
              <w:tabs>
                <w:tab w:val="left" w:pos="227"/>
                <w:tab w:val="left" w:pos="344"/>
                <w:tab w:val="left" w:pos="795"/>
              </w:tabs>
              <w:spacing w:after="0" w:line="240" w:lineRule="auto"/>
              <w:ind w:left="193" w:hanging="2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</w:t>
            </w:r>
            <w:r w:rsidRPr="009D3C2F">
              <w:rPr>
                <w:rFonts w:asciiTheme="majorBidi" w:hAnsiTheme="majorBidi" w:cstheme="majorBidi"/>
                <w:sz w:val="30"/>
                <w:szCs w:val="30"/>
              </w:rPr>
              <w:t>2,201</w:t>
            </w:r>
          </w:p>
        </w:tc>
        <w:tc>
          <w:tcPr>
            <w:tcW w:w="1080" w:type="dxa"/>
            <w:vAlign w:val="bottom"/>
          </w:tcPr>
          <w:p w14:paraId="5E7BD864" w14:textId="7181F1D8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33.33</w:t>
            </w:r>
          </w:p>
        </w:tc>
        <w:tc>
          <w:tcPr>
            <w:tcW w:w="1724" w:type="dxa"/>
            <w:vAlign w:val="bottom"/>
          </w:tcPr>
          <w:p w14:paraId="50294FF7" w14:textId="11B846FF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  <w:tc>
          <w:tcPr>
            <w:tcW w:w="1241" w:type="dxa"/>
            <w:vAlign w:val="bottom"/>
          </w:tcPr>
          <w:p w14:paraId="5BED9630" w14:textId="4D9B1CF1" w:rsidR="00085C5A" w:rsidRPr="00DF1EFD" w:rsidRDefault="00C0329C" w:rsidP="00C0329C">
            <w:pPr>
              <w:pStyle w:val="block"/>
              <w:tabs>
                <w:tab w:val="left" w:pos="227"/>
                <w:tab w:val="left" w:pos="648"/>
                <w:tab w:val="left" w:pos="757"/>
              </w:tabs>
              <w:spacing w:after="0" w:line="240" w:lineRule="auto"/>
              <w:ind w:right="-37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5" w:type="dxa"/>
            <w:vAlign w:val="bottom"/>
          </w:tcPr>
          <w:p w14:paraId="44A79903" w14:textId="04806B25" w:rsidR="00085C5A" w:rsidRPr="001649C7" w:rsidRDefault="00C0329C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733</w:t>
            </w:r>
          </w:p>
        </w:tc>
      </w:tr>
      <w:tr w:rsidR="00085C5A" w:rsidRPr="00D91696" w14:paraId="068949FE" w14:textId="77777777" w:rsidTr="00DF1EFD">
        <w:trPr>
          <w:trHeight w:val="108"/>
        </w:trPr>
        <w:tc>
          <w:tcPr>
            <w:tcW w:w="4336" w:type="dxa"/>
            <w:vAlign w:val="bottom"/>
            <w:hideMark/>
          </w:tcPr>
          <w:p w14:paraId="234BCD72" w14:textId="77777777" w:rsidR="00085C5A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Aditya Birla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Elyaf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Sanayi Ve Ticaret</w:t>
            </w:r>
          </w:p>
          <w:p w14:paraId="32749DA9" w14:textId="437D8A6B" w:rsidR="00085C5A" w:rsidRPr="00B03FEC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Anonim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Sirketi</w:t>
            </w:r>
            <w:proofErr w:type="spellEnd"/>
          </w:p>
        </w:tc>
        <w:tc>
          <w:tcPr>
            <w:tcW w:w="1064" w:type="dxa"/>
            <w:vAlign w:val="bottom"/>
          </w:tcPr>
          <w:p w14:paraId="3ED12CA5" w14:textId="2B9F7A61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bottom"/>
          </w:tcPr>
          <w:p w14:paraId="79AA7E05" w14:textId="70779736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right="-375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5FEE10E4" w14:textId="741B277C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990" w:type="dxa"/>
            <w:vAlign w:val="bottom"/>
          </w:tcPr>
          <w:p w14:paraId="4B0AEA52" w14:textId="01FFD0DD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7CCC306A" w14:textId="579736C5" w:rsidR="00085C5A" w:rsidRPr="009D3C2F" w:rsidRDefault="009D3C2F" w:rsidP="009D3C2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3C2F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9A226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9D3C2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080" w:type="dxa"/>
            <w:vAlign w:val="bottom"/>
          </w:tcPr>
          <w:p w14:paraId="406A508A" w14:textId="263188D3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33.33</w:t>
            </w:r>
          </w:p>
        </w:tc>
        <w:tc>
          <w:tcPr>
            <w:tcW w:w="1724" w:type="dxa"/>
            <w:vAlign w:val="bottom"/>
          </w:tcPr>
          <w:p w14:paraId="49A085B0" w14:textId="669A95E0" w:rsidR="00085C5A" w:rsidRPr="001649C7" w:rsidRDefault="009D3C2F" w:rsidP="009D3C2F">
            <w:pPr>
              <w:pStyle w:val="block"/>
              <w:tabs>
                <w:tab w:val="left" w:pos="227"/>
                <w:tab w:val="left" w:pos="1276"/>
              </w:tabs>
              <w:spacing w:after="0" w:line="240" w:lineRule="auto"/>
              <w:ind w:left="193" w:right="-811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  <w:vAlign w:val="bottom"/>
          </w:tcPr>
          <w:p w14:paraId="2E359CB0" w14:textId="3153691A" w:rsidR="00085C5A" w:rsidRPr="0027141E" w:rsidRDefault="00EB5680" w:rsidP="00EB5680">
            <w:pPr>
              <w:pStyle w:val="block"/>
              <w:tabs>
                <w:tab w:val="left" w:pos="227"/>
              </w:tabs>
              <w:spacing w:after="0" w:line="240" w:lineRule="auto"/>
              <w:ind w:left="193" w:right="-111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A914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5" w:type="dxa"/>
            <w:vAlign w:val="bottom"/>
          </w:tcPr>
          <w:p w14:paraId="59C8C70E" w14:textId="16DDEF32" w:rsidR="00085C5A" w:rsidRPr="00A914E9" w:rsidRDefault="00A914E9" w:rsidP="00A914E9">
            <w:pPr>
              <w:pStyle w:val="block"/>
              <w:tabs>
                <w:tab w:val="left" w:pos="227"/>
              </w:tabs>
              <w:spacing w:after="0" w:line="240" w:lineRule="auto"/>
              <w:ind w:left="193" w:right="-38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914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085C5A" w:rsidRPr="00D91696" w14:paraId="3578C58A" w14:textId="77777777" w:rsidTr="00DF1EFD">
        <w:trPr>
          <w:trHeight w:val="108"/>
        </w:trPr>
        <w:tc>
          <w:tcPr>
            <w:tcW w:w="4336" w:type="dxa"/>
            <w:vAlign w:val="bottom"/>
            <w:hideMark/>
          </w:tcPr>
          <w:p w14:paraId="5BE849F2" w14:textId="26AD26B8" w:rsidR="00085C5A" w:rsidRPr="00B03FEC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064" w:type="dxa"/>
            <w:vAlign w:val="bottom"/>
          </w:tcPr>
          <w:p w14:paraId="7969BD59" w14:textId="75A4837B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</w:t>
            </w:r>
            <w:r w:rsidR="00181671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170" w:type="dxa"/>
            <w:vAlign w:val="bottom"/>
          </w:tcPr>
          <w:p w14:paraId="689209DF" w14:textId="5CEF434E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5,005</w:t>
            </w:r>
          </w:p>
        </w:tc>
        <w:tc>
          <w:tcPr>
            <w:tcW w:w="1080" w:type="dxa"/>
            <w:vAlign w:val="bottom"/>
          </w:tcPr>
          <w:p w14:paraId="4591AAAB" w14:textId="45A0B584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(6,234)</w:t>
            </w:r>
          </w:p>
        </w:tc>
        <w:tc>
          <w:tcPr>
            <w:tcW w:w="990" w:type="dxa"/>
            <w:vAlign w:val="bottom"/>
          </w:tcPr>
          <w:p w14:paraId="004D493A" w14:textId="4DA24B87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(453)</w:t>
            </w:r>
          </w:p>
        </w:tc>
        <w:tc>
          <w:tcPr>
            <w:tcW w:w="1080" w:type="dxa"/>
            <w:vAlign w:val="bottom"/>
          </w:tcPr>
          <w:p w14:paraId="2FFEE726" w14:textId="770CC69F" w:rsidR="00085C5A" w:rsidRPr="001649C7" w:rsidRDefault="009D3C2F" w:rsidP="009D3C2F">
            <w:pPr>
              <w:pStyle w:val="block"/>
              <w:tabs>
                <w:tab w:val="left" w:pos="227"/>
                <w:tab w:val="left" w:pos="344"/>
                <w:tab w:val="left" w:pos="769"/>
              </w:tabs>
              <w:spacing w:after="0" w:line="240" w:lineRule="auto"/>
              <w:ind w:left="193" w:hanging="29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1,</w:t>
            </w:r>
            <w:r w:rsidR="00BB438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9A226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080" w:type="dxa"/>
            <w:vAlign w:val="bottom"/>
          </w:tcPr>
          <w:p w14:paraId="60F675AB" w14:textId="42F0B53F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1724" w:type="dxa"/>
            <w:vAlign w:val="bottom"/>
          </w:tcPr>
          <w:p w14:paraId="6A0D19AE" w14:textId="48370C27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  <w:r w:rsidR="00A914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</w:t>
            </w:r>
          </w:p>
        </w:tc>
        <w:tc>
          <w:tcPr>
            <w:tcW w:w="1241" w:type="dxa"/>
            <w:vAlign w:val="bottom"/>
          </w:tcPr>
          <w:p w14:paraId="139F0C05" w14:textId="01723EC0" w:rsidR="00085C5A" w:rsidRPr="0027141E" w:rsidRDefault="00A914E9" w:rsidP="00A914E9">
            <w:pPr>
              <w:pStyle w:val="block"/>
              <w:tabs>
                <w:tab w:val="left" w:pos="227"/>
              </w:tabs>
              <w:spacing w:after="0" w:line="240" w:lineRule="auto"/>
              <w:ind w:left="193" w:right="-21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(37)</w:t>
            </w:r>
          </w:p>
        </w:tc>
        <w:tc>
          <w:tcPr>
            <w:tcW w:w="1535" w:type="dxa"/>
            <w:vAlign w:val="bottom"/>
          </w:tcPr>
          <w:p w14:paraId="579CCD31" w14:textId="63F2078F" w:rsidR="00085C5A" w:rsidRPr="001649C7" w:rsidRDefault="00A914E9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508</w:t>
            </w:r>
          </w:p>
        </w:tc>
      </w:tr>
      <w:tr w:rsidR="00085C5A" w:rsidRPr="00D91696" w14:paraId="707C7155" w14:textId="77777777" w:rsidTr="00DF1EFD">
        <w:trPr>
          <w:trHeight w:val="108"/>
        </w:trPr>
        <w:tc>
          <w:tcPr>
            <w:tcW w:w="4336" w:type="dxa"/>
            <w:vAlign w:val="bottom"/>
          </w:tcPr>
          <w:p w14:paraId="029F7114" w14:textId="2DFBDB83" w:rsidR="00085C5A" w:rsidRPr="00B03FEC" w:rsidRDefault="00085C5A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3F223E">
              <w:rPr>
                <w:rFonts w:asciiTheme="majorBidi" w:hAnsiTheme="majorBidi" w:cstheme="majorBidi"/>
                <w:sz w:val="30"/>
                <w:szCs w:val="30"/>
              </w:rPr>
              <w:t>Adityajaya</w:t>
            </w:r>
            <w:proofErr w:type="spellEnd"/>
            <w:r w:rsidRPr="003F223E">
              <w:rPr>
                <w:rFonts w:asciiTheme="majorBidi" w:hAnsiTheme="majorBidi" w:cstheme="majorBidi"/>
                <w:sz w:val="30"/>
                <w:szCs w:val="30"/>
              </w:rPr>
              <w:t xml:space="preserve"> Trading Limited</w:t>
            </w:r>
          </w:p>
        </w:tc>
        <w:tc>
          <w:tcPr>
            <w:tcW w:w="1064" w:type="dxa"/>
            <w:vAlign w:val="bottom"/>
          </w:tcPr>
          <w:p w14:paraId="39C1B9AC" w14:textId="4C122DE5" w:rsidR="00085C5A" w:rsidRPr="001649C7" w:rsidRDefault="009D3C2F" w:rsidP="009D3C2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1170" w:type="dxa"/>
            <w:vAlign w:val="bottom"/>
          </w:tcPr>
          <w:p w14:paraId="57FCD82C" w14:textId="36F0D779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right="-375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19FDF4EA" w14:textId="7370638E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  <w:tc>
          <w:tcPr>
            <w:tcW w:w="990" w:type="dxa"/>
            <w:vAlign w:val="bottom"/>
          </w:tcPr>
          <w:p w14:paraId="3EA9822F" w14:textId="39A820D1" w:rsidR="00085C5A" w:rsidRPr="00DF1EFD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07F4225D" w14:textId="1974D084" w:rsidR="00085C5A" w:rsidRPr="001649C7" w:rsidRDefault="009D3C2F" w:rsidP="009D3C2F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  <w:tc>
          <w:tcPr>
            <w:tcW w:w="1080" w:type="dxa"/>
            <w:vAlign w:val="bottom"/>
          </w:tcPr>
          <w:p w14:paraId="3BD702BB" w14:textId="1FF891EC" w:rsidR="00085C5A" w:rsidRPr="001649C7" w:rsidRDefault="009D3C2F" w:rsidP="00085C5A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25.00</w:t>
            </w:r>
          </w:p>
        </w:tc>
        <w:tc>
          <w:tcPr>
            <w:tcW w:w="1724" w:type="dxa"/>
            <w:vAlign w:val="bottom"/>
          </w:tcPr>
          <w:p w14:paraId="42909B92" w14:textId="1E02D777" w:rsidR="00085C5A" w:rsidRPr="001649C7" w:rsidRDefault="009D3C2F" w:rsidP="009D3C2F">
            <w:pPr>
              <w:pStyle w:val="block"/>
              <w:tabs>
                <w:tab w:val="left" w:pos="227"/>
              </w:tabs>
              <w:spacing w:after="0" w:line="240" w:lineRule="auto"/>
              <w:ind w:left="193" w:right="-811" w:hanging="18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1" w:type="dxa"/>
            <w:vAlign w:val="bottom"/>
          </w:tcPr>
          <w:p w14:paraId="40AD0F7F" w14:textId="73291CA5" w:rsidR="00085C5A" w:rsidRPr="001649C7" w:rsidRDefault="00EB5680" w:rsidP="00EB5680">
            <w:pPr>
              <w:pStyle w:val="block"/>
              <w:tabs>
                <w:tab w:val="left" w:pos="227"/>
                <w:tab w:val="left" w:pos="602"/>
              </w:tabs>
              <w:spacing w:after="0" w:line="240" w:lineRule="auto"/>
              <w:ind w:left="193" w:right="-20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  </w:t>
            </w:r>
            <w:r w:rsidR="00A914E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5" w:type="dxa"/>
            <w:vAlign w:val="bottom"/>
          </w:tcPr>
          <w:p w14:paraId="4A3864B6" w14:textId="0B34D315" w:rsidR="00085C5A" w:rsidRPr="00A914E9" w:rsidRDefault="00A914E9" w:rsidP="00A914E9">
            <w:pPr>
              <w:pStyle w:val="block"/>
              <w:tabs>
                <w:tab w:val="left" w:pos="227"/>
                <w:tab w:val="left" w:pos="912"/>
              </w:tabs>
              <w:spacing w:after="0" w:line="240" w:lineRule="auto"/>
              <w:ind w:left="193" w:right="-20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</w:t>
            </w:r>
            <w:r w:rsidRPr="00A914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66EAC712" w14:textId="04B35459" w:rsidR="00457BB4" w:rsidRDefault="00457BB4" w:rsidP="00D91696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</w:p>
    <w:tbl>
      <w:tblPr>
        <w:tblW w:w="153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36"/>
        <w:gridCol w:w="1064"/>
        <w:gridCol w:w="1170"/>
        <w:gridCol w:w="1080"/>
        <w:gridCol w:w="990"/>
        <w:gridCol w:w="1080"/>
        <w:gridCol w:w="1080"/>
        <w:gridCol w:w="1724"/>
        <w:gridCol w:w="1241"/>
        <w:gridCol w:w="1535"/>
      </w:tblGrid>
      <w:tr w:rsidR="001E068E" w:rsidRPr="00B03FEC" w14:paraId="2AB3D42D" w14:textId="77777777" w:rsidTr="00370E02">
        <w:trPr>
          <w:trHeight w:val="243"/>
        </w:trPr>
        <w:tc>
          <w:tcPr>
            <w:tcW w:w="4336" w:type="dxa"/>
            <w:vAlign w:val="bottom"/>
          </w:tcPr>
          <w:p w14:paraId="175D2348" w14:textId="77777777" w:rsidR="001E068E" w:rsidRPr="00B03FEC" w:rsidRDefault="001E068E" w:rsidP="00370E0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64" w:type="dxa"/>
            <w:gridSpan w:val="9"/>
            <w:vAlign w:val="bottom"/>
            <w:hideMark/>
          </w:tcPr>
          <w:p w14:paraId="6B1F4C02" w14:textId="77777777" w:rsidR="001E068E" w:rsidRPr="0059526F" w:rsidRDefault="001E068E" w:rsidP="00370E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59526F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ณ</w:t>
            </w:r>
            <w:r w:rsidRPr="0059526F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59526F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วันที่</w:t>
            </w:r>
            <w:r w:rsidRPr="0059526F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31 </w:t>
            </w:r>
            <w:r w:rsidRPr="0059526F">
              <w:rPr>
                <w:rFonts w:asciiTheme="majorBidi" w:hAnsiTheme="majorBidi" w:cs="Angsana New" w:hint="cs"/>
                <w:b w:val="0"/>
                <w:bCs/>
                <w:sz w:val="30"/>
                <w:szCs w:val="30"/>
                <w:cs/>
                <w:lang w:bidi="th-TH"/>
              </w:rPr>
              <w:t>มีนาคม</w:t>
            </w:r>
            <w:r w:rsidRPr="0059526F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 xml:space="preserve"> 256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8</w:t>
            </w:r>
          </w:p>
        </w:tc>
      </w:tr>
      <w:tr w:rsidR="001E068E" w:rsidRPr="00B03FEC" w14:paraId="1C8A970D" w14:textId="77777777" w:rsidTr="00370E02">
        <w:trPr>
          <w:trHeight w:val="711"/>
        </w:trPr>
        <w:tc>
          <w:tcPr>
            <w:tcW w:w="4336" w:type="dxa"/>
            <w:vAlign w:val="bottom"/>
            <w:hideMark/>
          </w:tcPr>
          <w:p w14:paraId="4FDF881B" w14:textId="77777777" w:rsidR="001E068E" w:rsidRPr="00B03FEC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B03FE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064" w:type="dxa"/>
            <w:vAlign w:val="bottom"/>
            <w:hideMark/>
          </w:tcPr>
          <w:p w14:paraId="4D7551C5" w14:textId="77777777" w:rsidR="001E068E" w:rsidRPr="00B03FEC" w:rsidRDefault="001E068E" w:rsidP="00370E02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170" w:type="dxa"/>
            <w:vAlign w:val="bottom"/>
            <w:hideMark/>
          </w:tcPr>
          <w:p w14:paraId="28CEC3DE" w14:textId="77777777" w:rsidR="001E068E" w:rsidRPr="00B03FEC" w:rsidRDefault="001E068E" w:rsidP="00370E02">
            <w:pPr>
              <w:pStyle w:val="block"/>
              <w:tabs>
                <w:tab w:val="left" w:pos="516"/>
              </w:tabs>
              <w:spacing w:after="0" w:line="240" w:lineRule="auto"/>
              <w:ind w:lef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080" w:type="dxa"/>
            <w:vAlign w:val="bottom"/>
            <w:hideMark/>
          </w:tcPr>
          <w:p w14:paraId="1F3CD233" w14:textId="77777777" w:rsidR="001E068E" w:rsidRPr="00B03FEC" w:rsidRDefault="001E068E" w:rsidP="00370E02">
            <w:pPr>
              <w:pStyle w:val="block"/>
              <w:tabs>
                <w:tab w:val="left" w:pos="-198"/>
              </w:tabs>
              <w:spacing w:after="0" w:line="240" w:lineRule="auto"/>
              <w:ind w:left="-18" w:hanging="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990" w:type="dxa"/>
            <w:vAlign w:val="bottom"/>
            <w:hideMark/>
          </w:tcPr>
          <w:p w14:paraId="7B58AAFE" w14:textId="77777777" w:rsidR="001E068E" w:rsidRPr="00B03FEC" w:rsidRDefault="001E068E" w:rsidP="00370E02">
            <w:pPr>
              <w:pStyle w:val="block"/>
              <w:tabs>
                <w:tab w:val="left" w:pos="-18"/>
              </w:tabs>
              <w:spacing w:after="0" w:line="240" w:lineRule="auto"/>
              <w:ind w:left="-40" w:right="-102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080" w:type="dxa"/>
            <w:vAlign w:val="bottom"/>
            <w:hideMark/>
          </w:tcPr>
          <w:p w14:paraId="13A4C285" w14:textId="77777777" w:rsidR="001E068E" w:rsidRPr="00B03FEC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080" w:type="dxa"/>
            <w:vAlign w:val="bottom"/>
            <w:hideMark/>
          </w:tcPr>
          <w:p w14:paraId="32C71FB1" w14:textId="77777777" w:rsidR="001E068E" w:rsidRPr="00B03FEC" w:rsidRDefault="001E068E" w:rsidP="00370E02">
            <w:pPr>
              <w:pStyle w:val="block"/>
              <w:tabs>
                <w:tab w:val="left" w:pos="24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สัดส่วนเงินลงทุน</w:t>
            </w:r>
          </w:p>
          <w:p w14:paraId="1C1785B2" w14:textId="77777777" w:rsidR="001E068E" w:rsidRPr="00B03FEC" w:rsidRDefault="001E068E" w:rsidP="00370E02">
            <w:pPr>
              <w:pStyle w:val="block"/>
              <w:tabs>
                <w:tab w:val="left" w:pos="24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24" w:type="dxa"/>
            <w:vAlign w:val="bottom"/>
            <w:hideMark/>
          </w:tcPr>
          <w:p w14:paraId="4D70C093" w14:textId="77777777" w:rsidR="001E068E" w:rsidRPr="00B03FEC" w:rsidRDefault="001E068E" w:rsidP="00370E02">
            <w:pPr>
              <w:spacing w:line="340" w:lineRule="exact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สัดส่วนตามส่วนได้เสียของกิจการ</w:t>
            </w:r>
          </w:p>
          <w:p w14:paraId="7998A91B" w14:textId="77777777" w:rsidR="001E068E" w:rsidRPr="00B03FEC" w:rsidRDefault="001E068E" w:rsidP="00370E02">
            <w:pPr>
              <w:pStyle w:val="block"/>
              <w:tabs>
                <w:tab w:val="left" w:pos="312"/>
              </w:tabs>
              <w:spacing w:after="0" w:line="240" w:lineRule="auto"/>
              <w:ind w:left="42" w:hanging="9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ในสินทรัพย์ - สุทธิ</w:t>
            </w:r>
          </w:p>
        </w:tc>
        <w:tc>
          <w:tcPr>
            <w:tcW w:w="1241" w:type="dxa"/>
            <w:vAlign w:val="bottom"/>
            <w:hideMark/>
          </w:tcPr>
          <w:p w14:paraId="709C6B9D" w14:textId="77777777" w:rsidR="001E068E" w:rsidRPr="00B03FEC" w:rsidRDefault="001E068E" w:rsidP="00370E02">
            <w:pPr>
              <w:pStyle w:val="block"/>
              <w:tabs>
                <w:tab w:val="left" w:pos="-30"/>
              </w:tabs>
              <w:spacing w:after="0" w:line="240" w:lineRule="auto"/>
              <w:ind w:left="60" w:hanging="9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</w:t>
            </w:r>
            <w:r w:rsidRPr="00B03FEC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ารตัดรายการระหว่างกัน</w:t>
            </w:r>
          </w:p>
        </w:tc>
        <w:tc>
          <w:tcPr>
            <w:tcW w:w="1535" w:type="dxa"/>
            <w:vAlign w:val="bottom"/>
            <w:hideMark/>
          </w:tcPr>
          <w:p w14:paraId="3BD95B26" w14:textId="77777777" w:rsidR="001E068E" w:rsidRPr="00B03FEC" w:rsidRDefault="001E068E" w:rsidP="00370E02">
            <w:pPr>
              <w:pStyle w:val="block"/>
              <w:tabs>
                <w:tab w:val="left" w:pos="-18"/>
              </w:tabs>
              <w:spacing w:after="0" w:line="240" w:lineRule="auto"/>
              <w:ind w:left="0" w:hanging="1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มูลค่าตามบัญชีของส่วนได้เสียของกิจการในบริษัทร่วม</w:t>
            </w:r>
          </w:p>
        </w:tc>
      </w:tr>
      <w:tr w:rsidR="001E068E" w:rsidRPr="00B03FEC" w14:paraId="41631F17" w14:textId="77777777" w:rsidTr="00370E02">
        <w:trPr>
          <w:trHeight w:val="171"/>
        </w:trPr>
        <w:tc>
          <w:tcPr>
            <w:tcW w:w="4336" w:type="dxa"/>
            <w:vAlign w:val="bottom"/>
          </w:tcPr>
          <w:p w14:paraId="0BD183D3" w14:textId="77777777" w:rsidR="001E068E" w:rsidRPr="00B03FEC" w:rsidRDefault="001E068E" w:rsidP="00370E0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964" w:type="dxa"/>
            <w:gridSpan w:val="9"/>
            <w:vAlign w:val="bottom"/>
            <w:hideMark/>
          </w:tcPr>
          <w:p w14:paraId="7FBAEEAB" w14:textId="77777777" w:rsidR="001E068E" w:rsidRPr="00B03FEC" w:rsidRDefault="001E068E" w:rsidP="00370E0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B03F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1E068E" w:rsidRPr="00D91696" w14:paraId="141BFE10" w14:textId="77777777" w:rsidTr="00370E02">
        <w:trPr>
          <w:trHeight w:val="117"/>
        </w:trPr>
        <w:tc>
          <w:tcPr>
            <w:tcW w:w="4336" w:type="dxa"/>
            <w:vAlign w:val="bottom"/>
            <w:hideMark/>
          </w:tcPr>
          <w:p w14:paraId="12AC90B2" w14:textId="77777777" w:rsidR="001E068E" w:rsidRPr="00B03FEC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064" w:type="dxa"/>
            <w:vAlign w:val="bottom"/>
          </w:tcPr>
          <w:p w14:paraId="0137C041" w14:textId="77777777" w:rsidR="001E068E" w:rsidRPr="00D91696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1,363</w:t>
            </w:r>
          </w:p>
        </w:tc>
        <w:tc>
          <w:tcPr>
            <w:tcW w:w="1170" w:type="dxa"/>
            <w:vAlign w:val="bottom"/>
          </w:tcPr>
          <w:p w14:paraId="52D72AF2" w14:textId="77777777" w:rsidR="001E068E" w:rsidRPr="00D91696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2,205</w:t>
            </w:r>
          </w:p>
        </w:tc>
        <w:tc>
          <w:tcPr>
            <w:tcW w:w="1080" w:type="dxa"/>
            <w:vAlign w:val="bottom"/>
          </w:tcPr>
          <w:p w14:paraId="23975BA3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(1,768)</w:t>
            </w:r>
          </w:p>
        </w:tc>
        <w:tc>
          <w:tcPr>
            <w:tcW w:w="990" w:type="dxa"/>
            <w:vAlign w:val="bottom"/>
          </w:tcPr>
          <w:p w14:paraId="00A3335E" w14:textId="77777777" w:rsidR="001E068E" w:rsidRPr="00D91696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(1,460)</w:t>
            </w:r>
          </w:p>
        </w:tc>
        <w:tc>
          <w:tcPr>
            <w:tcW w:w="1080" w:type="dxa"/>
            <w:vAlign w:val="bottom"/>
          </w:tcPr>
          <w:p w14:paraId="0FF644A4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1080" w:type="dxa"/>
            <w:vAlign w:val="bottom"/>
          </w:tcPr>
          <w:p w14:paraId="75B3F07D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40.00</w:t>
            </w:r>
          </w:p>
        </w:tc>
        <w:tc>
          <w:tcPr>
            <w:tcW w:w="1724" w:type="dxa"/>
            <w:vAlign w:val="bottom"/>
          </w:tcPr>
          <w:p w14:paraId="131DD77F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</w:t>
            </w:r>
          </w:p>
        </w:tc>
        <w:tc>
          <w:tcPr>
            <w:tcW w:w="1241" w:type="dxa"/>
            <w:vAlign w:val="bottom"/>
          </w:tcPr>
          <w:p w14:paraId="7AE0EA8A" w14:textId="77777777" w:rsidR="001E068E" w:rsidRPr="0027141E" w:rsidRDefault="001E068E" w:rsidP="00A653A9">
            <w:pPr>
              <w:pStyle w:val="block"/>
              <w:tabs>
                <w:tab w:val="left" w:pos="227"/>
                <w:tab w:val="left" w:pos="682"/>
                <w:tab w:val="left" w:pos="757"/>
              </w:tabs>
              <w:spacing w:after="0" w:line="240" w:lineRule="auto"/>
              <w:ind w:left="193" w:right="-378" w:firstLine="2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Pr="0027141E">
              <w:rPr>
                <w:rFonts w:asciiTheme="majorBidi" w:hAnsiTheme="majorBidi" w:cstheme="majorBidi"/>
                <w:sz w:val="30"/>
                <w:szCs w:val="30"/>
              </w:rPr>
              <w:t>(63)</w:t>
            </w:r>
          </w:p>
        </w:tc>
        <w:tc>
          <w:tcPr>
            <w:tcW w:w="1535" w:type="dxa"/>
            <w:vAlign w:val="bottom"/>
          </w:tcPr>
          <w:p w14:paraId="2192B44F" w14:textId="77777777" w:rsidR="001E068E" w:rsidRPr="000715A2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</w:tr>
      <w:tr w:rsidR="00556435" w:rsidRPr="00D91696" w14:paraId="41312DF4" w14:textId="77777777" w:rsidTr="00370E02">
        <w:trPr>
          <w:trHeight w:val="225"/>
        </w:trPr>
        <w:tc>
          <w:tcPr>
            <w:tcW w:w="4336" w:type="dxa"/>
            <w:vAlign w:val="bottom"/>
            <w:hideMark/>
          </w:tcPr>
          <w:p w14:paraId="10EE6A9B" w14:textId="77777777" w:rsidR="0055643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="Angsana New" w:hAnsi="Angsana New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เคมี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257C7807" w14:textId="77777777" w:rsidR="00556435" w:rsidRPr="004A4333" w:rsidRDefault="00556435" w:rsidP="00556435">
            <w:pPr>
              <w:pStyle w:val="block"/>
              <w:tabs>
                <w:tab w:val="left" w:pos="227"/>
                <w:tab w:val="left" w:pos="319"/>
              </w:tabs>
              <w:spacing w:after="0" w:line="240" w:lineRule="auto"/>
              <w:ind w:left="19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064" w:type="dxa"/>
            <w:vAlign w:val="bottom"/>
          </w:tcPr>
          <w:p w14:paraId="33157577" w14:textId="1619BB77" w:rsidR="00556435" w:rsidRPr="00CB76A7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8,775</w:t>
            </w:r>
          </w:p>
        </w:tc>
        <w:tc>
          <w:tcPr>
            <w:tcW w:w="1170" w:type="dxa"/>
            <w:vAlign w:val="bottom"/>
          </w:tcPr>
          <w:p w14:paraId="594836A9" w14:textId="5AD7B641" w:rsidR="00556435" w:rsidRPr="00CB76A7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22,114</w:t>
            </w:r>
          </w:p>
        </w:tc>
        <w:tc>
          <w:tcPr>
            <w:tcW w:w="1080" w:type="dxa"/>
            <w:vAlign w:val="bottom"/>
          </w:tcPr>
          <w:p w14:paraId="4265E8D5" w14:textId="2C5EEA78" w:rsidR="00556435" w:rsidRPr="00CB76A7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(8,132)</w:t>
            </w:r>
          </w:p>
        </w:tc>
        <w:tc>
          <w:tcPr>
            <w:tcW w:w="990" w:type="dxa"/>
            <w:vAlign w:val="bottom"/>
          </w:tcPr>
          <w:p w14:paraId="5AA1FB62" w14:textId="04BB7717" w:rsidR="00556435" w:rsidRPr="00CB76A7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(2,927)</w:t>
            </w:r>
          </w:p>
        </w:tc>
        <w:tc>
          <w:tcPr>
            <w:tcW w:w="1080" w:type="dxa"/>
            <w:vAlign w:val="bottom"/>
          </w:tcPr>
          <w:p w14:paraId="1335CDCC" w14:textId="3E3D09E9" w:rsidR="00556435" w:rsidRPr="00CB76A7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19,830</w:t>
            </w:r>
          </w:p>
        </w:tc>
        <w:tc>
          <w:tcPr>
            <w:tcW w:w="1080" w:type="dxa"/>
            <w:vAlign w:val="bottom"/>
          </w:tcPr>
          <w:p w14:paraId="1224D3DE" w14:textId="37A6E5C5" w:rsidR="00556435" w:rsidRPr="00CB76A7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29.98</w:t>
            </w:r>
          </w:p>
        </w:tc>
        <w:tc>
          <w:tcPr>
            <w:tcW w:w="1724" w:type="dxa"/>
            <w:vAlign w:val="bottom"/>
          </w:tcPr>
          <w:p w14:paraId="29E0AD70" w14:textId="7FDBDC8E" w:rsidR="00556435" w:rsidRPr="00B31E06" w:rsidRDefault="00B31E06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5,949</w:t>
            </w:r>
          </w:p>
        </w:tc>
        <w:tc>
          <w:tcPr>
            <w:tcW w:w="1241" w:type="dxa"/>
            <w:vAlign w:val="bottom"/>
          </w:tcPr>
          <w:p w14:paraId="2B6A6799" w14:textId="7FCDD27F" w:rsidR="00556435" w:rsidRPr="00CB76A7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right="-21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 w:rsidRPr="002714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(10)</w:t>
            </w:r>
          </w:p>
        </w:tc>
        <w:tc>
          <w:tcPr>
            <w:tcW w:w="1535" w:type="dxa"/>
            <w:vAlign w:val="bottom"/>
          </w:tcPr>
          <w:p w14:paraId="2C151E1E" w14:textId="2E494B1E" w:rsidR="00556435" w:rsidRPr="00CB76A7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5,939</w:t>
            </w:r>
          </w:p>
        </w:tc>
      </w:tr>
      <w:tr w:rsidR="001E068E" w:rsidRPr="00D91696" w14:paraId="2ADFF49A" w14:textId="77777777" w:rsidTr="00370E02">
        <w:trPr>
          <w:trHeight w:val="153"/>
        </w:trPr>
        <w:tc>
          <w:tcPr>
            <w:tcW w:w="4336" w:type="dxa"/>
            <w:vAlign w:val="bottom"/>
            <w:hideMark/>
          </w:tcPr>
          <w:p w14:paraId="16BCC74E" w14:textId="77777777" w:rsidR="001E068E" w:rsidRPr="00B03FEC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อคริลิค ไฟเบอร์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64" w:type="dxa"/>
            <w:vAlign w:val="bottom"/>
          </w:tcPr>
          <w:p w14:paraId="6336B0C2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2,055</w:t>
            </w:r>
          </w:p>
        </w:tc>
        <w:tc>
          <w:tcPr>
            <w:tcW w:w="1170" w:type="dxa"/>
            <w:vAlign w:val="bottom"/>
          </w:tcPr>
          <w:p w14:paraId="4427EFDF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1,699</w:t>
            </w:r>
          </w:p>
        </w:tc>
        <w:tc>
          <w:tcPr>
            <w:tcW w:w="1080" w:type="dxa"/>
            <w:vAlign w:val="bottom"/>
          </w:tcPr>
          <w:p w14:paraId="4B2A1F58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(2,826)</w:t>
            </w:r>
          </w:p>
        </w:tc>
        <w:tc>
          <w:tcPr>
            <w:tcW w:w="990" w:type="dxa"/>
            <w:vAlign w:val="bottom"/>
          </w:tcPr>
          <w:p w14:paraId="2A014AF0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(520)</w:t>
            </w:r>
          </w:p>
        </w:tc>
        <w:tc>
          <w:tcPr>
            <w:tcW w:w="1080" w:type="dxa"/>
            <w:vAlign w:val="bottom"/>
          </w:tcPr>
          <w:p w14:paraId="0EA4961C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080" w:type="dxa"/>
            <w:vAlign w:val="bottom"/>
          </w:tcPr>
          <w:p w14:paraId="5B1F5722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30.00</w:t>
            </w:r>
          </w:p>
        </w:tc>
        <w:tc>
          <w:tcPr>
            <w:tcW w:w="1724" w:type="dxa"/>
            <w:vAlign w:val="bottom"/>
          </w:tcPr>
          <w:p w14:paraId="5C5E9E93" w14:textId="74D76A33" w:rsidR="001E068E" w:rsidRPr="001649C7" w:rsidRDefault="00B31E06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241" w:type="dxa"/>
            <w:vAlign w:val="bottom"/>
          </w:tcPr>
          <w:p w14:paraId="34F64478" w14:textId="77777777" w:rsidR="001E068E" w:rsidRPr="0027141E" w:rsidRDefault="001E068E" w:rsidP="00A653A9">
            <w:pPr>
              <w:pStyle w:val="block"/>
              <w:tabs>
                <w:tab w:val="left" w:pos="227"/>
              </w:tabs>
              <w:spacing w:after="0" w:line="240" w:lineRule="auto"/>
              <w:ind w:left="193" w:right="-299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-            </w:t>
            </w:r>
          </w:p>
        </w:tc>
        <w:tc>
          <w:tcPr>
            <w:tcW w:w="1535" w:type="dxa"/>
            <w:vAlign w:val="bottom"/>
          </w:tcPr>
          <w:p w14:paraId="66AD8BFA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556435" w:rsidRPr="00D91696" w14:paraId="580C3353" w14:textId="77777777" w:rsidTr="00370E02">
        <w:trPr>
          <w:trHeight w:val="81"/>
        </w:trPr>
        <w:tc>
          <w:tcPr>
            <w:tcW w:w="4336" w:type="dxa"/>
            <w:vAlign w:val="bottom"/>
            <w:hideMark/>
          </w:tcPr>
          <w:p w14:paraId="6CB7784E" w14:textId="7A85C95D" w:rsidR="0055643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="Angsana New" w:hAnsi="Angsana New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ไทยแลนด์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558F49A9" w14:textId="77777777" w:rsidR="00556435" w:rsidRPr="00B03FEC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064" w:type="dxa"/>
            <w:vAlign w:val="bottom"/>
          </w:tcPr>
          <w:p w14:paraId="7509C603" w14:textId="1020811E" w:rsidR="00556435" w:rsidRPr="00C652E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10,536</w:t>
            </w:r>
          </w:p>
        </w:tc>
        <w:tc>
          <w:tcPr>
            <w:tcW w:w="1170" w:type="dxa"/>
            <w:vAlign w:val="bottom"/>
          </w:tcPr>
          <w:p w14:paraId="12FE5754" w14:textId="6709D637" w:rsidR="00556435" w:rsidRPr="00C652E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26,521</w:t>
            </w:r>
          </w:p>
        </w:tc>
        <w:tc>
          <w:tcPr>
            <w:tcW w:w="1080" w:type="dxa"/>
            <w:vAlign w:val="bottom"/>
          </w:tcPr>
          <w:p w14:paraId="4268FD45" w14:textId="6A6083A5" w:rsidR="00556435" w:rsidRPr="00C652E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(3,428)</w:t>
            </w:r>
          </w:p>
        </w:tc>
        <w:tc>
          <w:tcPr>
            <w:tcW w:w="990" w:type="dxa"/>
            <w:vAlign w:val="bottom"/>
          </w:tcPr>
          <w:p w14:paraId="50C90C0B" w14:textId="110F7616" w:rsidR="00556435" w:rsidRPr="00C652E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(150)</w:t>
            </w:r>
          </w:p>
        </w:tc>
        <w:tc>
          <w:tcPr>
            <w:tcW w:w="1080" w:type="dxa"/>
            <w:vAlign w:val="bottom"/>
          </w:tcPr>
          <w:p w14:paraId="4BDFE2E1" w14:textId="2BFB3462" w:rsidR="00556435" w:rsidRPr="00C652E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33,479</w:t>
            </w:r>
          </w:p>
        </w:tc>
        <w:tc>
          <w:tcPr>
            <w:tcW w:w="1080" w:type="dxa"/>
            <w:vAlign w:val="bottom"/>
          </w:tcPr>
          <w:p w14:paraId="670FA641" w14:textId="532E6411" w:rsidR="00556435" w:rsidRPr="00C652E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24.98</w:t>
            </w:r>
          </w:p>
        </w:tc>
        <w:tc>
          <w:tcPr>
            <w:tcW w:w="1724" w:type="dxa"/>
            <w:vAlign w:val="bottom"/>
          </w:tcPr>
          <w:p w14:paraId="5E6A079E" w14:textId="67629695" w:rsidR="00556435" w:rsidRPr="00C652E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8,370</w:t>
            </w:r>
          </w:p>
        </w:tc>
        <w:tc>
          <w:tcPr>
            <w:tcW w:w="1241" w:type="dxa"/>
            <w:vAlign w:val="bottom"/>
          </w:tcPr>
          <w:p w14:paraId="24B329D8" w14:textId="146A5A1B" w:rsidR="00556435" w:rsidRPr="00C652E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right="-21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1535" w:type="dxa"/>
            <w:vAlign w:val="bottom"/>
          </w:tcPr>
          <w:p w14:paraId="0858F719" w14:textId="2011FCD4" w:rsidR="00556435" w:rsidRPr="00C652E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8,362</w:t>
            </w:r>
          </w:p>
        </w:tc>
      </w:tr>
      <w:tr w:rsidR="00556435" w:rsidRPr="00D91696" w14:paraId="73D8CB72" w14:textId="77777777" w:rsidTr="00370E02">
        <w:trPr>
          <w:trHeight w:val="279"/>
        </w:trPr>
        <w:tc>
          <w:tcPr>
            <w:tcW w:w="4336" w:type="dxa"/>
            <w:vAlign w:val="bottom"/>
            <w:hideMark/>
          </w:tcPr>
          <w:p w14:paraId="6719EEA9" w14:textId="77777777" w:rsidR="00556435" w:rsidRPr="00B03FEC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โพลีฟอสเฟตและเคมีภัณฑ์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064" w:type="dxa"/>
            <w:vAlign w:val="bottom"/>
          </w:tcPr>
          <w:p w14:paraId="68E5BEBB" w14:textId="62946BC1" w:rsidR="00556435" w:rsidRPr="00C652E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1,452</w:t>
            </w:r>
          </w:p>
        </w:tc>
        <w:tc>
          <w:tcPr>
            <w:tcW w:w="1170" w:type="dxa"/>
            <w:vAlign w:val="bottom"/>
          </w:tcPr>
          <w:p w14:paraId="50D2F701" w14:textId="7B06379A" w:rsidR="00556435" w:rsidRPr="00C652E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9,061</w:t>
            </w:r>
          </w:p>
        </w:tc>
        <w:tc>
          <w:tcPr>
            <w:tcW w:w="1080" w:type="dxa"/>
            <w:vAlign w:val="bottom"/>
          </w:tcPr>
          <w:p w14:paraId="485AD0DB" w14:textId="09FDF26B" w:rsidR="00556435" w:rsidRPr="00C652E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990" w:type="dxa"/>
            <w:vAlign w:val="bottom"/>
          </w:tcPr>
          <w:p w14:paraId="5F0B4630" w14:textId="18F5A7B9" w:rsidR="00556435" w:rsidRPr="00C652E5" w:rsidRDefault="00556435" w:rsidP="00556435">
            <w:pPr>
              <w:pStyle w:val="block"/>
              <w:tabs>
                <w:tab w:val="left" w:pos="428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4E90771A" w14:textId="0B19F76F" w:rsidR="00556435" w:rsidRPr="00C652E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10,511</w:t>
            </w:r>
          </w:p>
        </w:tc>
        <w:tc>
          <w:tcPr>
            <w:tcW w:w="1080" w:type="dxa"/>
            <w:vAlign w:val="bottom"/>
          </w:tcPr>
          <w:p w14:paraId="17360E38" w14:textId="7BC4D36B" w:rsidR="00556435" w:rsidRPr="00C652E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1724" w:type="dxa"/>
            <w:vAlign w:val="bottom"/>
          </w:tcPr>
          <w:p w14:paraId="0FCC31CB" w14:textId="2AD8C1F7" w:rsidR="00556435" w:rsidRPr="00C652E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5,150</w:t>
            </w:r>
          </w:p>
        </w:tc>
        <w:tc>
          <w:tcPr>
            <w:tcW w:w="1241" w:type="dxa"/>
            <w:vAlign w:val="bottom"/>
          </w:tcPr>
          <w:p w14:paraId="279EFC1C" w14:textId="0BBAB039" w:rsidR="00556435" w:rsidRPr="0055643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right="-21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(180)</w:t>
            </w:r>
          </w:p>
        </w:tc>
        <w:tc>
          <w:tcPr>
            <w:tcW w:w="1535" w:type="dxa"/>
            <w:vAlign w:val="bottom"/>
          </w:tcPr>
          <w:p w14:paraId="193A7CF7" w14:textId="75AB4E67" w:rsidR="00556435" w:rsidRPr="00C652E5" w:rsidRDefault="00556435" w:rsidP="00556435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4,970</w:t>
            </w:r>
          </w:p>
        </w:tc>
      </w:tr>
      <w:tr w:rsidR="001E068E" w:rsidRPr="00D91696" w14:paraId="082719FD" w14:textId="77777777" w:rsidTr="00370E02">
        <w:trPr>
          <w:trHeight w:val="135"/>
        </w:trPr>
        <w:tc>
          <w:tcPr>
            <w:tcW w:w="4336" w:type="dxa"/>
            <w:vAlign w:val="bottom"/>
            <w:hideMark/>
          </w:tcPr>
          <w:p w14:paraId="5F01CBB3" w14:textId="77777777" w:rsidR="001E068E" w:rsidRPr="00B03FEC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จิงเว่ย์ ไฟเบอร์ จำกัด</w:t>
            </w:r>
          </w:p>
        </w:tc>
        <w:tc>
          <w:tcPr>
            <w:tcW w:w="1064" w:type="dxa"/>
            <w:vAlign w:val="bottom"/>
          </w:tcPr>
          <w:p w14:paraId="62F07275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1,488</w:t>
            </w:r>
          </w:p>
        </w:tc>
        <w:tc>
          <w:tcPr>
            <w:tcW w:w="1170" w:type="dxa"/>
            <w:vAlign w:val="bottom"/>
          </w:tcPr>
          <w:p w14:paraId="3D63E9F1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1,112</w:t>
            </w:r>
          </w:p>
        </w:tc>
        <w:tc>
          <w:tcPr>
            <w:tcW w:w="1080" w:type="dxa"/>
            <w:vAlign w:val="bottom"/>
          </w:tcPr>
          <w:p w14:paraId="3D128A8F" w14:textId="77777777" w:rsidR="001E068E" w:rsidRPr="00D91696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(1,777)</w:t>
            </w:r>
          </w:p>
        </w:tc>
        <w:tc>
          <w:tcPr>
            <w:tcW w:w="990" w:type="dxa"/>
            <w:vAlign w:val="bottom"/>
          </w:tcPr>
          <w:p w14:paraId="0B5A58C8" w14:textId="77777777" w:rsidR="001E068E" w:rsidRPr="00BB7E42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(332)</w:t>
            </w:r>
          </w:p>
        </w:tc>
        <w:tc>
          <w:tcPr>
            <w:tcW w:w="1080" w:type="dxa"/>
            <w:vAlign w:val="bottom"/>
          </w:tcPr>
          <w:p w14:paraId="240CB96A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  <w:tc>
          <w:tcPr>
            <w:tcW w:w="1080" w:type="dxa"/>
            <w:vAlign w:val="bottom"/>
          </w:tcPr>
          <w:p w14:paraId="1731D94C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42.53</w:t>
            </w:r>
          </w:p>
        </w:tc>
        <w:tc>
          <w:tcPr>
            <w:tcW w:w="1724" w:type="dxa"/>
            <w:vAlign w:val="bottom"/>
          </w:tcPr>
          <w:p w14:paraId="6E69FE84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241" w:type="dxa"/>
            <w:vAlign w:val="bottom"/>
          </w:tcPr>
          <w:p w14:paraId="7355F9D9" w14:textId="77777777" w:rsidR="001E068E" w:rsidRPr="001649C7" w:rsidRDefault="001E068E" w:rsidP="00A653A9">
            <w:pPr>
              <w:pStyle w:val="block"/>
              <w:tabs>
                <w:tab w:val="left" w:pos="227"/>
              </w:tabs>
              <w:spacing w:after="0" w:line="240" w:lineRule="auto"/>
              <w:ind w:left="193" w:right="-299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-            </w:t>
            </w:r>
          </w:p>
        </w:tc>
        <w:tc>
          <w:tcPr>
            <w:tcW w:w="1535" w:type="dxa"/>
            <w:vAlign w:val="bottom"/>
          </w:tcPr>
          <w:p w14:paraId="445EE940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</w:tr>
      <w:tr w:rsidR="001E068E" w:rsidRPr="00D91696" w14:paraId="007A6E34" w14:textId="77777777" w:rsidTr="00370E02">
        <w:trPr>
          <w:trHeight w:val="68"/>
        </w:trPr>
        <w:tc>
          <w:tcPr>
            <w:tcW w:w="4336" w:type="dxa"/>
            <w:vAlign w:val="bottom"/>
            <w:hideMark/>
          </w:tcPr>
          <w:p w14:paraId="5F1CBB4D" w14:textId="77777777" w:rsidR="001E068E" w:rsidRPr="00B03FEC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0688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อดิตยา กรุ๊ป เอบี</w:t>
            </w:r>
          </w:p>
        </w:tc>
        <w:tc>
          <w:tcPr>
            <w:tcW w:w="1064" w:type="dxa"/>
            <w:vAlign w:val="bottom"/>
          </w:tcPr>
          <w:p w14:paraId="6C4A623F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4,808</w:t>
            </w:r>
          </w:p>
        </w:tc>
        <w:tc>
          <w:tcPr>
            <w:tcW w:w="1170" w:type="dxa"/>
            <w:vAlign w:val="bottom"/>
          </w:tcPr>
          <w:p w14:paraId="7CA7EC97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5,281</w:t>
            </w:r>
          </w:p>
        </w:tc>
        <w:tc>
          <w:tcPr>
            <w:tcW w:w="1080" w:type="dxa"/>
            <w:vAlign w:val="bottom"/>
          </w:tcPr>
          <w:p w14:paraId="512C57AA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(6,761)</w:t>
            </w:r>
          </w:p>
        </w:tc>
        <w:tc>
          <w:tcPr>
            <w:tcW w:w="990" w:type="dxa"/>
            <w:vAlign w:val="bottom"/>
          </w:tcPr>
          <w:p w14:paraId="2D2BE382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(454)</w:t>
            </w:r>
          </w:p>
        </w:tc>
        <w:tc>
          <w:tcPr>
            <w:tcW w:w="1080" w:type="dxa"/>
            <w:vAlign w:val="bottom"/>
          </w:tcPr>
          <w:p w14:paraId="07C3C866" w14:textId="77777777" w:rsidR="001E068E" w:rsidRPr="002040D8" w:rsidRDefault="001E068E" w:rsidP="00370E02">
            <w:pPr>
              <w:pStyle w:val="block"/>
              <w:tabs>
                <w:tab w:val="left" w:pos="254"/>
                <w:tab w:val="left" w:pos="344"/>
              </w:tabs>
              <w:spacing w:after="0" w:line="240" w:lineRule="auto"/>
              <w:ind w:left="-106" w:hanging="20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2,874</w:t>
            </w:r>
          </w:p>
        </w:tc>
        <w:tc>
          <w:tcPr>
            <w:tcW w:w="1080" w:type="dxa"/>
            <w:vAlign w:val="bottom"/>
          </w:tcPr>
          <w:p w14:paraId="7CEBA02E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33.33</w:t>
            </w:r>
          </w:p>
        </w:tc>
        <w:tc>
          <w:tcPr>
            <w:tcW w:w="1724" w:type="dxa"/>
            <w:vAlign w:val="bottom"/>
          </w:tcPr>
          <w:p w14:paraId="766D0E93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1241" w:type="dxa"/>
            <w:vAlign w:val="bottom"/>
          </w:tcPr>
          <w:p w14:paraId="50D525FF" w14:textId="77777777" w:rsidR="001E068E" w:rsidRPr="00DF1EFD" w:rsidRDefault="001E068E" w:rsidP="00A653A9">
            <w:pPr>
              <w:pStyle w:val="block"/>
              <w:tabs>
                <w:tab w:val="left" w:pos="227"/>
              </w:tabs>
              <w:spacing w:after="0" w:line="240" w:lineRule="auto"/>
              <w:ind w:left="193" w:right="-299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-            </w:t>
            </w:r>
          </w:p>
        </w:tc>
        <w:tc>
          <w:tcPr>
            <w:tcW w:w="1535" w:type="dxa"/>
            <w:vAlign w:val="bottom"/>
          </w:tcPr>
          <w:p w14:paraId="1C1F8693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</w:tr>
      <w:tr w:rsidR="001E068E" w:rsidRPr="00D91696" w14:paraId="11F1CAC1" w14:textId="77777777" w:rsidTr="00370E02">
        <w:trPr>
          <w:trHeight w:val="108"/>
        </w:trPr>
        <w:tc>
          <w:tcPr>
            <w:tcW w:w="4336" w:type="dxa"/>
            <w:vAlign w:val="bottom"/>
            <w:hideMark/>
          </w:tcPr>
          <w:p w14:paraId="73E2683A" w14:textId="77777777" w:rsidR="001E068E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Aditya Birla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Elyaf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Sanayi Ve Ticaret</w:t>
            </w:r>
          </w:p>
          <w:p w14:paraId="4FC560C6" w14:textId="77777777" w:rsidR="001E068E" w:rsidRPr="00B03FEC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Anonim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Sirketi</w:t>
            </w:r>
            <w:proofErr w:type="spellEnd"/>
          </w:p>
        </w:tc>
        <w:tc>
          <w:tcPr>
            <w:tcW w:w="1064" w:type="dxa"/>
            <w:vAlign w:val="bottom"/>
          </w:tcPr>
          <w:p w14:paraId="621E59EE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14:paraId="416CDCAC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right="-375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085A8AD4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990" w:type="dxa"/>
            <w:vAlign w:val="bottom"/>
          </w:tcPr>
          <w:p w14:paraId="148CA06A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71F2BB3A" w14:textId="77777777" w:rsidR="001E068E" w:rsidRPr="00DF1EFD" w:rsidRDefault="001E068E" w:rsidP="00370E02">
            <w:pPr>
              <w:pStyle w:val="block"/>
              <w:tabs>
                <w:tab w:val="left" w:pos="340"/>
              </w:tabs>
              <w:spacing w:after="0" w:line="240" w:lineRule="auto"/>
              <w:ind w:left="193" w:right="-552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3</w:t>
            </w:r>
          </w:p>
        </w:tc>
        <w:tc>
          <w:tcPr>
            <w:tcW w:w="1080" w:type="dxa"/>
            <w:vAlign w:val="bottom"/>
          </w:tcPr>
          <w:p w14:paraId="08058D2B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33.33</w:t>
            </w:r>
          </w:p>
        </w:tc>
        <w:tc>
          <w:tcPr>
            <w:tcW w:w="1724" w:type="dxa"/>
            <w:vAlign w:val="bottom"/>
          </w:tcPr>
          <w:p w14:paraId="58057014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41" w:type="dxa"/>
            <w:vAlign w:val="bottom"/>
          </w:tcPr>
          <w:p w14:paraId="63A997B7" w14:textId="77777777" w:rsidR="001E068E" w:rsidRPr="0027141E" w:rsidRDefault="001E068E" w:rsidP="00A653A9">
            <w:pPr>
              <w:pStyle w:val="block"/>
              <w:tabs>
                <w:tab w:val="left" w:pos="227"/>
              </w:tabs>
              <w:spacing w:after="0" w:line="240" w:lineRule="auto"/>
              <w:ind w:left="193" w:right="-299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7141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5" w:type="dxa"/>
            <w:vAlign w:val="bottom"/>
          </w:tcPr>
          <w:p w14:paraId="7C2E2942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E068E" w:rsidRPr="00D91696" w14:paraId="0C0109AA" w14:textId="77777777" w:rsidTr="00370E02">
        <w:trPr>
          <w:trHeight w:val="108"/>
        </w:trPr>
        <w:tc>
          <w:tcPr>
            <w:tcW w:w="4336" w:type="dxa"/>
            <w:vAlign w:val="bottom"/>
            <w:hideMark/>
          </w:tcPr>
          <w:p w14:paraId="03FC18AC" w14:textId="77777777" w:rsidR="001E068E" w:rsidRPr="00B03FEC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064" w:type="dxa"/>
            <w:vAlign w:val="bottom"/>
          </w:tcPr>
          <w:p w14:paraId="794B27B1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2,819</w:t>
            </w:r>
          </w:p>
        </w:tc>
        <w:tc>
          <w:tcPr>
            <w:tcW w:w="1170" w:type="dxa"/>
            <w:vAlign w:val="bottom"/>
          </w:tcPr>
          <w:p w14:paraId="533EADC1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5,374</w:t>
            </w:r>
          </w:p>
        </w:tc>
        <w:tc>
          <w:tcPr>
            <w:tcW w:w="1080" w:type="dxa"/>
            <w:vAlign w:val="bottom"/>
          </w:tcPr>
          <w:p w14:paraId="269CBA14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(5,040)</w:t>
            </w:r>
          </w:p>
        </w:tc>
        <w:tc>
          <w:tcPr>
            <w:tcW w:w="990" w:type="dxa"/>
            <w:vAlign w:val="bottom"/>
          </w:tcPr>
          <w:p w14:paraId="659B597F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(440)</w:t>
            </w:r>
          </w:p>
        </w:tc>
        <w:tc>
          <w:tcPr>
            <w:tcW w:w="1080" w:type="dxa"/>
            <w:vAlign w:val="bottom"/>
          </w:tcPr>
          <w:p w14:paraId="13C53AE0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2,713</w:t>
            </w:r>
          </w:p>
        </w:tc>
        <w:tc>
          <w:tcPr>
            <w:tcW w:w="1080" w:type="dxa"/>
            <w:vAlign w:val="bottom"/>
          </w:tcPr>
          <w:p w14:paraId="10705FC5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49.00</w:t>
            </w:r>
          </w:p>
        </w:tc>
        <w:tc>
          <w:tcPr>
            <w:tcW w:w="1724" w:type="dxa"/>
            <w:vAlign w:val="bottom"/>
          </w:tcPr>
          <w:p w14:paraId="4216CB7A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1,329</w:t>
            </w:r>
          </w:p>
        </w:tc>
        <w:tc>
          <w:tcPr>
            <w:tcW w:w="1241" w:type="dxa"/>
            <w:vAlign w:val="bottom"/>
          </w:tcPr>
          <w:p w14:paraId="7F88E906" w14:textId="77777777" w:rsidR="001E068E" w:rsidRPr="0027141E" w:rsidRDefault="001E068E" w:rsidP="00370E02">
            <w:pPr>
              <w:pStyle w:val="block"/>
              <w:tabs>
                <w:tab w:val="left" w:pos="227"/>
                <w:tab w:val="left" w:pos="1044"/>
              </w:tabs>
              <w:spacing w:after="0" w:line="240" w:lineRule="auto"/>
              <w:ind w:left="193" w:right="-198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141E">
              <w:rPr>
                <w:rFonts w:asciiTheme="majorBidi" w:hAnsiTheme="majorBidi" w:cstheme="majorBidi"/>
                <w:sz w:val="30"/>
                <w:szCs w:val="30"/>
              </w:rPr>
              <w:t xml:space="preserve">          (88)</w:t>
            </w:r>
          </w:p>
        </w:tc>
        <w:tc>
          <w:tcPr>
            <w:tcW w:w="1535" w:type="dxa"/>
            <w:vAlign w:val="bottom"/>
          </w:tcPr>
          <w:p w14:paraId="426085FD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right="108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1,241</w:t>
            </w:r>
          </w:p>
        </w:tc>
      </w:tr>
      <w:tr w:rsidR="001E068E" w:rsidRPr="00D91696" w14:paraId="0D1595F6" w14:textId="77777777" w:rsidTr="00370E02">
        <w:trPr>
          <w:trHeight w:val="108"/>
        </w:trPr>
        <w:tc>
          <w:tcPr>
            <w:tcW w:w="4336" w:type="dxa"/>
            <w:vAlign w:val="bottom"/>
          </w:tcPr>
          <w:p w14:paraId="1EDC6E90" w14:textId="77777777" w:rsidR="001E068E" w:rsidRPr="00B03FEC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3F223E">
              <w:rPr>
                <w:rFonts w:asciiTheme="majorBidi" w:hAnsiTheme="majorBidi" w:cstheme="majorBidi"/>
                <w:sz w:val="30"/>
                <w:szCs w:val="30"/>
              </w:rPr>
              <w:t>Adityajaya</w:t>
            </w:r>
            <w:proofErr w:type="spellEnd"/>
            <w:r w:rsidRPr="003F223E">
              <w:rPr>
                <w:rFonts w:asciiTheme="majorBidi" w:hAnsiTheme="majorBidi" w:cstheme="majorBidi"/>
                <w:sz w:val="30"/>
                <w:szCs w:val="30"/>
              </w:rPr>
              <w:t xml:space="preserve"> Trading Limited</w:t>
            </w:r>
          </w:p>
        </w:tc>
        <w:tc>
          <w:tcPr>
            <w:tcW w:w="1064" w:type="dxa"/>
            <w:vAlign w:val="bottom"/>
          </w:tcPr>
          <w:p w14:paraId="098A5FCF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0" w:type="dxa"/>
            <w:vAlign w:val="bottom"/>
          </w:tcPr>
          <w:p w14:paraId="1C8A4558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right="-375" w:hanging="1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7F92FCD5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  <w:tc>
          <w:tcPr>
            <w:tcW w:w="990" w:type="dxa"/>
            <w:vAlign w:val="bottom"/>
          </w:tcPr>
          <w:p w14:paraId="44FA7C9A" w14:textId="77777777" w:rsidR="001E068E" w:rsidRPr="00DF1EFD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F1EF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588AF849" w14:textId="77777777" w:rsidR="001E068E" w:rsidRPr="001649C7" w:rsidRDefault="001E068E" w:rsidP="00370E02">
            <w:pPr>
              <w:pStyle w:val="block"/>
              <w:tabs>
                <w:tab w:val="left" w:pos="970"/>
              </w:tabs>
              <w:spacing w:after="0" w:line="240" w:lineRule="auto"/>
              <w:ind w:left="193" w:right="-290" w:firstLine="13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(2)</w:t>
            </w:r>
          </w:p>
        </w:tc>
        <w:tc>
          <w:tcPr>
            <w:tcW w:w="1080" w:type="dxa"/>
            <w:vAlign w:val="bottom"/>
          </w:tcPr>
          <w:p w14:paraId="6663E847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25.00</w:t>
            </w:r>
          </w:p>
        </w:tc>
        <w:tc>
          <w:tcPr>
            <w:tcW w:w="1724" w:type="dxa"/>
            <w:vAlign w:val="bottom"/>
          </w:tcPr>
          <w:p w14:paraId="21D2CAE1" w14:textId="77777777" w:rsidR="001E068E" w:rsidRPr="001649C7" w:rsidRDefault="001E068E" w:rsidP="00370E02">
            <w:pPr>
              <w:pStyle w:val="block"/>
              <w:tabs>
                <w:tab w:val="left" w:pos="227"/>
              </w:tabs>
              <w:spacing w:after="0" w:line="240" w:lineRule="auto"/>
              <w:ind w:left="193" w:right="270" w:hanging="18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41" w:type="dxa"/>
            <w:vAlign w:val="bottom"/>
          </w:tcPr>
          <w:p w14:paraId="2EBDE079" w14:textId="77777777" w:rsidR="001E068E" w:rsidRPr="001649C7" w:rsidRDefault="001E068E" w:rsidP="00A653A9">
            <w:pPr>
              <w:pStyle w:val="block"/>
              <w:tabs>
                <w:tab w:val="left" w:pos="227"/>
              </w:tabs>
              <w:spacing w:after="0" w:line="240" w:lineRule="auto"/>
              <w:ind w:left="193" w:right="-299" w:hanging="18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35" w:type="dxa"/>
            <w:vAlign w:val="bottom"/>
          </w:tcPr>
          <w:p w14:paraId="4559476A" w14:textId="77777777" w:rsidR="001E068E" w:rsidRPr="001649C7" w:rsidRDefault="001E068E" w:rsidP="00A653A9">
            <w:pPr>
              <w:pStyle w:val="block"/>
              <w:tabs>
                <w:tab w:val="left" w:pos="71"/>
              </w:tabs>
              <w:spacing w:after="0" w:line="240" w:lineRule="auto"/>
              <w:ind w:left="71" w:right="3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68B07304" w14:textId="060D260D" w:rsidR="001F0553" w:rsidRPr="00F44651" w:rsidRDefault="00F44651" w:rsidP="00F44651">
      <w:r>
        <w:rPr>
          <w:b/>
        </w:rPr>
        <w:br w:type="page"/>
      </w:r>
    </w:p>
    <w:tbl>
      <w:tblPr>
        <w:tblW w:w="147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96"/>
        <w:gridCol w:w="1187"/>
        <w:gridCol w:w="1242"/>
        <w:gridCol w:w="1260"/>
        <w:gridCol w:w="1260"/>
        <w:gridCol w:w="1260"/>
        <w:gridCol w:w="1260"/>
        <w:gridCol w:w="1260"/>
        <w:gridCol w:w="1350"/>
      </w:tblGrid>
      <w:tr w:rsidR="001F0553" w:rsidRPr="00B03FEC" w14:paraId="10437B2E" w14:textId="77777777" w:rsidTr="00CB48EE">
        <w:trPr>
          <w:trHeight w:val="243"/>
        </w:trPr>
        <w:tc>
          <w:tcPr>
            <w:tcW w:w="4696" w:type="dxa"/>
            <w:vAlign w:val="bottom"/>
          </w:tcPr>
          <w:p w14:paraId="3560DFAF" w14:textId="77777777" w:rsidR="001F0553" w:rsidRPr="00B03FEC" w:rsidRDefault="001F055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079" w:type="dxa"/>
            <w:gridSpan w:val="8"/>
            <w:vAlign w:val="bottom"/>
            <w:hideMark/>
          </w:tcPr>
          <w:p w14:paraId="6071FEA9" w14:textId="22A1DF0B" w:rsidR="001F0553" w:rsidRPr="0022217A" w:rsidRDefault="00CB48E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22217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สำหรับปีสิ้นสุด</w:t>
            </w:r>
            <w:r w:rsidR="00F244C8" w:rsidRPr="0022217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>วันที่</w:t>
            </w:r>
            <w:r w:rsidRPr="0022217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bidi="th-TH"/>
              </w:rPr>
              <w:t xml:space="preserve"> </w:t>
            </w:r>
            <w:r w:rsidR="0066442B" w:rsidRPr="00091ABE">
              <w:rPr>
                <w:rFonts w:asciiTheme="majorBidi" w:hAnsiTheme="majorBidi" w:cs="Angsana New"/>
                <w:b w:val="0"/>
                <w:bCs/>
                <w:sz w:val="30"/>
                <w:szCs w:val="30"/>
                <w:cs/>
                <w:lang w:bidi="th-TH"/>
              </w:rPr>
              <w:t>31</w:t>
            </w:r>
            <w:r w:rsidRPr="0022217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22217A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</w:tr>
      <w:tr w:rsidR="001F0553" w:rsidRPr="00B03FEC" w14:paraId="34CDA504" w14:textId="77777777" w:rsidTr="00CB48EE">
        <w:tc>
          <w:tcPr>
            <w:tcW w:w="4696" w:type="dxa"/>
            <w:vAlign w:val="bottom"/>
          </w:tcPr>
          <w:p w14:paraId="07D948C4" w14:textId="77777777" w:rsidR="001F0553" w:rsidRPr="00B03FEC" w:rsidRDefault="001F0553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29" w:type="dxa"/>
            <w:gridSpan w:val="2"/>
            <w:vAlign w:val="bottom"/>
            <w:hideMark/>
          </w:tcPr>
          <w:p w14:paraId="35C92B65" w14:textId="4C5E6DD4" w:rsidR="001F0553" w:rsidRPr="00B03FEC" w:rsidRDefault="00CB48EE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รายได้รวม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01929145" w14:textId="39A15C4B" w:rsidR="001F0553" w:rsidRPr="00B03FEC" w:rsidRDefault="00CB48EE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ไร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1F0553" w:rsidRPr="00B03FE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="001F0553" w:rsidRPr="00B03FE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6EDBB3CB" w14:textId="7CF1CEB8" w:rsidR="001F0553" w:rsidRPr="00B03FEC" w:rsidRDefault="00CB48EE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) 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610" w:type="dxa"/>
            <w:gridSpan w:val="2"/>
            <w:vAlign w:val="bottom"/>
            <w:hideMark/>
          </w:tcPr>
          <w:p w14:paraId="7D8D67A2" w14:textId="77C5BD56" w:rsidR="001F0553" w:rsidRPr="00B03FEC" w:rsidRDefault="00CB48EE">
            <w:pPr>
              <w:pStyle w:val="block"/>
              <w:tabs>
                <w:tab w:val="left" w:pos="13"/>
              </w:tabs>
              <w:spacing w:after="0" w:line="240" w:lineRule="auto"/>
              <w:ind w:left="0" w:firstLine="13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กำไร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(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ขาดทุน</w:t>
            </w:r>
            <w:r w:rsidRPr="00B03FE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) </w:t>
            </w:r>
            <w:r w:rsidRPr="00B03FE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เบ็ดเสร็จรวม</w:t>
            </w:r>
          </w:p>
        </w:tc>
      </w:tr>
      <w:tr w:rsidR="001E068E" w:rsidRPr="00B03FEC" w14:paraId="7E49E9FB" w14:textId="77777777" w:rsidTr="00CB48EE">
        <w:tc>
          <w:tcPr>
            <w:tcW w:w="4696" w:type="dxa"/>
            <w:vAlign w:val="bottom"/>
            <w:hideMark/>
          </w:tcPr>
          <w:p w14:paraId="50406B56" w14:textId="09CD80B1" w:rsidR="001E068E" w:rsidRPr="00B03FEC" w:rsidRDefault="001E068E" w:rsidP="001E068E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1187" w:type="dxa"/>
            <w:vAlign w:val="bottom"/>
            <w:hideMark/>
          </w:tcPr>
          <w:p w14:paraId="526296C3" w14:textId="5CBD7C73" w:rsidR="001E068E" w:rsidRPr="00B03FEC" w:rsidRDefault="001E068E" w:rsidP="001E068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242" w:type="dxa"/>
            <w:vAlign w:val="bottom"/>
            <w:hideMark/>
          </w:tcPr>
          <w:p w14:paraId="2B3E8C7C" w14:textId="257F9C34" w:rsidR="001E068E" w:rsidRPr="00B03FEC" w:rsidRDefault="001E068E" w:rsidP="001E068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19A03C21" w14:textId="67F58368" w:rsidR="001E068E" w:rsidRPr="00B03FEC" w:rsidRDefault="001E068E" w:rsidP="001E068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260" w:type="dxa"/>
            <w:vAlign w:val="bottom"/>
            <w:hideMark/>
          </w:tcPr>
          <w:p w14:paraId="332F719D" w14:textId="4E64B14A" w:rsidR="001E068E" w:rsidRPr="00B03FEC" w:rsidRDefault="001E068E" w:rsidP="001E068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3E2673A5" w14:textId="298CEFFC" w:rsidR="001E068E" w:rsidRPr="00B03FEC" w:rsidRDefault="001E068E" w:rsidP="001E068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260" w:type="dxa"/>
            <w:vAlign w:val="bottom"/>
            <w:hideMark/>
          </w:tcPr>
          <w:p w14:paraId="642F5216" w14:textId="7A10185A" w:rsidR="001E068E" w:rsidRPr="00B03FEC" w:rsidRDefault="001E068E" w:rsidP="001E068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260" w:type="dxa"/>
            <w:vAlign w:val="bottom"/>
            <w:hideMark/>
          </w:tcPr>
          <w:p w14:paraId="066D0B55" w14:textId="5878CBA3" w:rsidR="001E068E" w:rsidRPr="00B03FEC" w:rsidRDefault="001E068E" w:rsidP="001E068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  <w:hideMark/>
          </w:tcPr>
          <w:p w14:paraId="20588097" w14:textId="1E2FA6D7" w:rsidR="001E068E" w:rsidRPr="00B03FEC" w:rsidRDefault="001E068E" w:rsidP="001E068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</w:tr>
      <w:tr w:rsidR="001E068E" w:rsidRPr="00B03FEC" w14:paraId="32B933CE" w14:textId="77777777" w:rsidTr="00CB48EE">
        <w:tc>
          <w:tcPr>
            <w:tcW w:w="4696" w:type="dxa"/>
            <w:vAlign w:val="bottom"/>
          </w:tcPr>
          <w:p w14:paraId="74A24D2C" w14:textId="77777777" w:rsidR="001E068E" w:rsidRPr="00B03FEC" w:rsidRDefault="001E068E" w:rsidP="001E068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79" w:type="dxa"/>
            <w:gridSpan w:val="8"/>
            <w:vAlign w:val="bottom"/>
            <w:hideMark/>
          </w:tcPr>
          <w:p w14:paraId="11778F18" w14:textId="42E8208F" w:rsidR="001E068E" w:rsidRPr="00B03FEC" w:rsidRDefault="001E068E" w:rsidP="001E068E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B03FE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03FEC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1E068E" w:rsidRPr="00B03FEC" w14:paraId="7ECDD368" w14:textId="77777777" w:rsidTr="00FD2E7A">
        <w:tc>
          <w:tcPr>
            <w:tcW w:w="4696" w:type="dxa"/>
            <w:vAlign w:val="bottom"/>
            <w:hideMark/>
          </w:tcPr>
          <w:p w14:paraId="0605467F" w14:textId="4CCA46F6" w:rsidR="001E068E" w:rsidRPr="00B03FEC" w:rsidRDefault="001E068E" w:rsidP="001E068E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พีที อินโด ลิเบอร์ตี้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เ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ท็กซ์ไทล์</w:t>
            </w:r>
          </w:p>
        </w:tc>
        <w:tc>
          <w:tcPr>
            <w:tcW w:w="1187" w:type="dxa"/>
            <w:vAlign w:val="bottom"/>
          </w:tcPr>
          <w:p w14:paraId="136E35C1" w14:textId="7851033B" w:rsidR="001E068E" w:rsidRPr="00B03FEC" w:rsidRDefault="00843E5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3,484</w:t>
            </w:r>
          </w:p>
        </w:tc>
        <w:tc>
          <w:tcPr>
            <w:tcW w:w="1242" w:type="dxa"/>
            <w:vAlign w:val="bottom"/>
            <w:hideMark/>
          </w:tcPr>
          <w:p w14:paraId="0610E8C3" w14:textId="4EB84AF4" w:rsidR="001E068E" w:rsidRPr="00FD2E7A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3,990</w:t>
            </w:r>
          </w:p>
        </w:tc>
        <w:tc>
          <w:tcPr>
            <w:tcW w:w="1260" w:type="dxa"/>
            <w:vAlign w:val="bottom"/>
          </w:tcPr>
          <w:p w14:paraId="51BE246E" w14:textId="5F0BFEEE" w:rsidR="001E068E" w:rsidRPr="00B03FEC" w:rsidRDefault="002E6176" w:rsidP="002E617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(188)</w:t>
            </w:r>
          </w:p>
        </w:tc>
        <w:tc>
          <w:tcPr>
            <w:tcW w:w="1260" w:type="dxa"/>
            <w:vAlign w:val="bottom"/>
            <w:hideMark/>
          </w:tcPr>
          <w:p w14:paraId="06887485" w14:textId="451C2A01" w:rsidR="001E068E" w:rsidRPr="00FD2E7A" w:rsidRDefault="001E068E" w:rsidP="001E068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(153)</w:t>
            </w:r>
          </w:p>
        </w:tc>
        <w:tc>
          <w:tcPr>
            <w:tcW w:w="1260" w:type="dxa"/>
            <w:vAlign w:val="bottom"/>
          </w:tcPr>
          <w:p w14:paraId="3BEABCA7" w14:textId="7BD390E8" w:rsidR="001E068E" w:rsidRPr="00FD2E7A" w:rsidRDefault="00413B30" w:rsidP="009748A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  <w:tc>
          <w:tcPr>
            <w:tcW w:w="1260" w:type="dxa"/>
            <w:vAlign w:val="bottom"/>
            <w:hideMark/>
          </w:tcPr>
          <w:p w14:paraId="37541E32" w14:textId="6F1D8ED6" w:rsidR="001E068E" w:rsidRPr="00FD2E7A" w:rsidRDefault="001E068E" w:rsidP="00A653A9">
            <w:pPr>
              <w:pStyle w:val="block"/>
              <w:tabs>
                <w:tab w:val="left" w:pos="13"/>
              </w:tabs>
              <w:spacing w:after="0" w:line="240" w:lineRule="auto"/>
              <w:ind w:left="-108" w:right="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(30)</w:t>
            </w:r>
          </w:p>
        </w:tc>
        <w:tc>
          <w:tcPr>
            <w:tcW w:w="1260" w:type="dxa"/>
            <w:vAlign w:val="bottom"/>
          </w:tcPr>
          <w:p w14:paraId="3117419A" w14:textId="6423A0F6" w:rsidR="001E068E" w:rsidRPr="00FD2E7A" w:rsidRDefault="001C0D59" w:rsidP="001C0D59">
            <w:pPr>
              <w:pStyle w:val="block"/>
              <w:tabs>
                <w:tab w:val="left" w:pos="13"/>
              </w:tabs>
              <w:spacing w:after="0" w:line="240" w:lineRule="auto"/>
              <w:ind w:left="-108" w:right="-629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6607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643C77D3" w14:textId="11E9AE9F" w:rsidR="001E068E" w:rsidRPr="00FD2E7A" w:rsidRDefault="001E068E" w:rsidP="00A653A9">
            <w:pPr>
              <w:pStyle w:val="block"/>
              <w:tabs>
                <w:tab w:val="left" w:pos="-108"/>
                <w:tab w:val="left" w:pos="1050"/>
              </w:tabs>
              <w:spacing w:after="0" w:line="240" w:lineRule="auto"/>
              <w:ind w:left="-108" w:right="-90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(183)</w:t>
            </w:r>
          </w:p>
        </w:tc>
      </w:tr>
      <w:tr w:rsidR="001E068E" w:rsidRPr="00B03FEC" w14:paraId="00A4A023" w14:textId="77777777" w:rsidTr="00FD2E7A">
        <w:trPr>
          <w:trHeight w:val="68"/>
        </w:trPr>
        <w:tc>
          <w:tcPr>
            <w:tcW w:w="4696" w:type="dxa"/>
            <w:vAlign w:val="bottom"/>
            <w:hideMark/>
          </w:tcPr>
          <w:p w14:paraId="3934435A" w14:textId="371DDBD1" w:rsidR="001E068E" w:rsidRPr="00B03FEC" w:rsidRDefault="001E068E" w:rsidP="001E068E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อดิตยา เบอร์ล่า เคมี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>คั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ลส์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(ประเทศไทย) จำกัด</w:t>
            </w:r>
          </w:p>
        </w:tc>
        <w:tc>
          <w:tcPr>
            <w:tcW w:w="1187" w:type="dxa"/>
            <w:vAlign w:val="bottom"/>
          </w:tcPr>
          <w:p w14:paraId="2508B63A" w14:textId="64FFA4F7" w:rsidR="001E068E" w:rsidRPr="00B03FEC" w:rsidRDefault="00843E5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19,197</w:t>
            </w:r>
          </w:p>
        </w:tc>
        <w:tc>
          <w:tcPr>
            <w:tcW w:w="1242" w:type="dxa"/>
            <w:vAlign w:val="bottom"/>
            <w:hideMark/>
          </w:tcPr>
          <w:p w14:paraId="5A43A370" w14:textId="6856177F" w:rsidR="001E068E" w:rsidRPr="00FD2E7A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19,474</w:t>
            </w:r>
          </w:p>
        </w:tc>
        <w:tc>
          <w:tcPr>
            <w:tcW w:w="1260" w:type="dxa"/>
            <w:vAlign w:val="bottom"/>
          </w:tcPr>
          <w:p w14:paraId="6FE1EDC1" w14:textId="7AB9BF05" w:rsidR="001E068E" w:rsidRPr="00921544" w:rsidRDefault="002E6176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</w:t>
            </w:r>
            <w:r w:rsidR="004D057C"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496AFECC" w14:textId="41BB8D40" w:rsidR="001E068E" w:rsidRPr="00921544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right="90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169</w:t>
            </w:r>
          </w:p>
        </w:tc>
        <w:tc>
          <w:tcPr>
            <w:tcW w:w="1260" w:type="dxa"/>
            <w:vAlign w:val="bottom"/>
          </w:tcPr>
          <w:p w14:paraId="28BDB15A" w14:textId="7746D57E" w:rsidR="001E068E" w:rsidRPr="00921544" w:rsidRDefault="00413B30" w:rsidP="009748A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</w:t>
            </w:r>
            <w:r w:rsidR="004D057C"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104989FD" w14:textId="2CA52626" w:rsidR="001E068E" w:rsidRPr="00921544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right="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(3,619)</w:t>
            </w:r>
          </w:p>
        </w:tc>
        <w:tc>
          <w:tcPr>
            <w:tcW w:w="1260" w:type="dxa"/>
            <w:vAlign w:val="bottom"/>
          </w:tcPr>
          <w:p w14:paraId="703F5C8A" w14:textId="08127504" w:rsidR="001E068E" w:rsidRPr="00921544" w:rsidRDefault="001C0D59" w:rsidP="001C0D59">
            <w:pPr>
              <w:pStyle w:val="block"/>
              <w:tabs>
                <w:tab w:val="left" w:pos="13"/>
              </w:tabs>
              <w:spacing w:after="0" w:line="240" w:lineRule="auto"/>
              <w:ind w:left="-108" w:right="-629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4D057C"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08</w:t>
            </w: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49CE0BB9" w14:textId="4B435F9C" w:rsidR="001E068E" w:rsidRPr="00921544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right="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(3,450)</w:t>
            </w:r>
          </w:p>
        </w:tc>
      </w:tr>
      <w:tr w:rsidR="001E068E" w:rsidRPr="00B03FEC" w14:paraId="47F84C26" w14:textId="77777777" w:rsidTr="00FD2E7A">
        <w:tc>
          <w:tcPr>
            <w:tcW w:w="4696" w:type="dxa"/>
            <w:vAlign w:val="bottom"/>
            <w:hideMark/>
          </w:tcPr>
          <w:p w14:paraId="46A00FB8" w14:textId="3C144144" w:rsidR="001E068E" w:rsidRPr="00B03FEC" w:rsidRDefault="001E068E" w:rsidP="001E068E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อคริลิค ไฟเบอร์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87" w:type="dxa"/>
            <w:vAlign w:val="bottom"/>
          </w:tcPr>
          <w:p w14:paraId="0587D7BF" w14:textId="6F416BE6" w:rsidR="001E068E" w:rsidRPr="00D91696" w:rsidRDefault="00843E5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5,271</w:t>
            </w:r>
          </w:p>
        </w:tc>
        <w:tc>
          <w:tcPr>
            <w:tcW w:w="1242" w:type="dxa"/>
            <w:vAlign w:val="bottom"/>
            <w:hideMark/>
          </w:tcPr>
          <w:p w14:paraId="476C676B" w14:textId="56E51BCA" w:rsidR="001E068E" w:rsidRPr="00FD2E7A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5,563</w:t>
            </w:r>
          </w:p>
        </w:tc>
        <w:tc>
          <w:tcPr>
            <w:tcW w:w="1260" w:type="dxa"/>
            <w:vAlign w:val="bottom"/>
          </w:tcPr>
          <w:p w14:paraId="24C85415" w14:textId="38F3CFE2" w:rsidR="001E068E" w:rsidRPr="00921544" w:rsidRDefault="002E6176" w:rsidP="002E617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(412)</w:t>
            </w:r>
          </w:p>
        </w:tc>
        <w:tc>
          <w:tcPr>
            <w:tcW w:w="1260" w:type="dxa"/>
            <w:vAlign w:val="bottom"/>
            <w:hideMark/>
          </w:tcPr>
          <w:p w14:paraId="344E65CC" w14:textId="0ECDB538" w:rsidR="001E068E" w:rsidRPr="00921544" w:rsidRDefault="001E068E" w:rsidP="00A653A9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(472)</w:t>
            </w:r>
          </w:p>
        </w:tc>
        <w:tc>
          <w:tcPr>
            <w:tcW w:w="1260" w:type="dxa"/>
            <w:vAlign w:val="bottom"/>
          </w:tcPr>
          <w:p w14:paraId="3EA4177B" w14:textId="206E4783" w:rsidR="001E068E" w:rsidRPr="00921544" w:rsidRDefault="00413B30" w:rsidP="00413B3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8259164" w14:textId="03FB1A9D" w:rsidR="001E068E" w:rsidRPr="00921544" w:rsidRDefault="001E068E" w:rsidP="001E068E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14477CA7" w14:textId="61D7B005" w:rsidR="001E068E" w:rsidRPr="00921544" w:rsidRDefault="001C0D59" w:rsidP="001C0D59">
            <w:pPr>
              <w:pStyle w:val="block"/>
              <w:tabs>
                <w:tab w:val="left" w:pos="13"/>
              </w:tabs>
              <w:spacing w:after="0" w:line="240" w:lineRule="auto"/>
              <w:ind w:left="-108" w:right="-629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</w:t>
            </w:r>
            <w:r w:rsidR="006607A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1585C58C" w14:textId="0BD1B494" w:rsidR="001E068E" w:rsidRPr="00921544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right="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(472)</w:t>
            </w:r>
          </w:p>
        </w:tc>
      </w:tr>
      <w:tr w:rsidR="001E068E" w:rsidRPr="00B03FEC" w14:paraId="49F61AE7" w14:textId="77777777" w:rsidTr="00FD2E7A">
        <w:tc>
          <w:tcPr>
            <w:tcW w:w="4696" w:type="dxa"/>
            <w:vAlign w:val="bottom"/>
            <w:hideMark/>
          </w:tcPr>
          <w:p w14:paraId="1B8E21CD" w14:textId="7E30600D" w:rsidR="001E068E" w:rsidRPr="00B03FEC" w:rsidRDefault="001E068E" w:rsidP="001E068E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คาร์บอน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51A82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ไทยแลนด์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B03FE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187" w:type="dxa"/>
            <w:vAlign w:val="bottom"/>
          </w:tcPr>
          <w:p w14:paraId="36B380B4" w14:textId="39557CB1" w:rsidR="001E068E" w:rsidRPr="00D91696" w:rsidRDefault="00843E5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9,554</w:t>
            </w:r>
          </w:p>
        </w:tc>
        <w:tc>
          <w:tcPr>
            <w:tcW w:w="1242" w:type="dxa"/>
            <w:vAlign w:val="bottom"/>
            <w:hideMark/>
          </w:tcPr>
          <w:p w14:paraId="1F5D3AF5" w14:textId="66DF9336" w:rsidR="001E068E" w:rsidRPr="00FD2E7A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13,276</w:t>
            </w:r>
          </w:p>
        </w:tc>
        <w:tc>
          <w:tcPr>
            <w:tcW w:w="1260" w:type="dxa"/>
            <w:vAlign w:val="bottom"/>
          </w:tcPr>
          <w:p w14:paraId="56AB7A02" w14:textId="063DA968" w:rsidR="001E068E" w:rsidRPr="00921544" w:rsidRDefault="00312B6E" w:rsidP="00086C82">
            <w:pPr>
              <w:pStyle w:val="block"/>
              <w:tabs>
                <w:tab w:val="left" w:pos="13"/>
                <w:tab w:val="left" w:pos="948"/>
              </w:tabs>
              <w:spacing w:after="0" w:line="240" w:lineRule="auto"/>
              <w:ind w:left="-108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   </w:t>
            </w:r>
            <w:r w:rsidR="00CB261F"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2E6176"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</w:t>
            </w:r>
            <w:r w:rsidR="00997F0C"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260" w:type="dxa"/>
            <w:vAlign w:val="bottom"/>
            <w:hideMark/>
          </w:tcPr>
          <w:p w14:paraId="0B7470A0" w14:textId="1C864069" w:rsidR="001E068E" w:rsidRPr="00921544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right="90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2,458</w:t>
            </w:r>
          </w:p>
        </w:tc>
        <w:tc>
          <w:tcPr>
            <w:tcW w:w="1260" w:type="dxa"/>
            <w:vAlign w:val="bottom"/>
          </w:tcPr>
          <w:p w14:paraId="0D11720F" w14:textId="58CB1CB0" w:rsidR="001E068E" w:rsidRPr="00921544" w:rsidRDefault="00413B30" w:rsidP="009748A5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(45)</w:t>
            </w:r>
          </w:p>
        </w:tc>
        <w:tc>
          <w:tcPr>
            <w:tcW w:w="1260" w:type="dxa"/>
            <w:vAlign w:val="bottom"/>
            <w:hideMark/>
          </w:tcPr>
          <w:p w14:paraId="71516B4F" w14:textId="3DD4EB11" w:rsidR="001E068E" w:rsidRPr="00921544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right="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(1,636)</w:t>
            </w:r>
          </w:p>
        </w:tc>
        <w:tc>
          <w:tcPr>
            <w:tcW w:w="1260" w:type="dxa"/>
            <w:vAlign w:val="bottom"/>
          </w:tcPr>
          <w:p w14:paraId="5B8EA8F0" w14:textId="3588EF60" w:rsidR="001E068E" w:rsidRPr="00921544" w:rsidRDefault="001C0D59" w:rsidP="001C0D59">
            <w:pPr>
              <w:pStyle w:val="block"/>
              <w:tabs>
                <w:tab w:val="left" w:pos="13"/>
                <w:tab w:val="left" w:pos="1003"/>
              </w:tabs>
              <w:spacing w:after="0" w:line="240" w:lineRule="auto"/>
              <w:ind w:left="-108" w:right="-449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</w:t>
            </w:r>
            <w:r w:rsidR="00997F0C"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</w:t>
            </w:r>
          </w:p>
        </w:tc>
        <w:tc>
          <w:tcPr>
            <w:tcW w:w="1350" w:type="dxa"/>
            <w:vAlign w:val="bottom"/>
            <w:hideMark/>
          </w:tcPr>
          <w:p w14:paraId="0AF3E71E" w14:textId="0AC620C9" w:rsidR="001E068E" w:rsidRPr="00921544" w:rsidRDefault="001E068E" w:rsidP="00A653A9">
            <w:pPr>
              <w:pStyle w:val="block"/>
              <w:tabs>
                <w:tab w:val="left" w:pos="13"/>
              </w:tabs>
              <w:spacing w:after="0" w:line="240" w:lineRule="auto"/>
              <w:ind w:left="-108" w:right="83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822</w:t>
            </w:r>
          </w:p>
        </w:tc>
      </w:tr>
      <w:tr w:rsidR="001E068E" w:rsidRPr="00B03FEC" w14:paraId="7C971443" w14:textId="77777777" w:rsidTr="00FD2E7A">
        <w:tc>
          <w:tcPr>
            <w:tcW w:w="4696" w:type="dxa"/>
            <w:vAlign w:val="bottom"/>
            <w:hideMark/>
          </w:tcPr>
          <w:p w14:paraId="0172E1D2" w14:textId="6D9A4163" w:rsidR="001E068E" w:rsidRPr="00B03FEC" w:rsidRDefault="001E068E" w:rsidP="001E068E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ไทย โพลีฟอสเฟตและเคมีภัณฑ์</w:t>
            </w:r>
            <w:r w:rsidRPr="00B03FE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03FEC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87" w:type="dxa"/>
            <w:vAlign w:val="bottom"/>
          </w:tcPr>
          <w:p w14:paraId="2F4DD6DC" w14:textId="720038A4" w:rsidR="001E068E" w:rsidRPr="00D91696" w:rsidRDefault="00843E5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1242" w:type="dxa"/>
            <w:vAlign w:val="bottom"/>
            <w:hideMark/>
          </w:tcPr>
          <w:p w14:paraId="583877C9" w14:textId="1023EB95" w:rsidR="001E068E" w:rsidRPr="00FD2E7A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  <w:tc>
          <w:tcPr>
            <w:tcW w:w="1260" w:type="dxa"/>
            <w:vAlign w:val="bottom"/>
          </w:tcPr>
          <w:p w14:paraId="09583267" w14:textId="644FBBF8" w:rsidR="001E068E" w:rsidRPr="00921544" w:rsidRDefault="002E6176" w:rsidP="002E617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B2E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17924315" w14:textId="73A04A22" w:rsidR="001E068E" w:rsidRPr="00921544" w:rsidRDefault="001E068E" w:rsidP="00A653A9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(27)</w:t>
            </w:r>
          </w:p>
        </w:tc>
        <w:tc>
          <w:tcPr>
            <w:tcW w:w="1260" w:type="dxa"/>
            <w:vAlign w:val="bottom"/>
          </w:tcPr>
          <w:p w14:paraId="61242FCE" w14:textId="3694BFFD" w:rsidR="001E068E" w:rsidRPr="00921544" w:rsidRDefault="00DB3A42" w:rsidP="00DB3A42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9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413B30"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</w:t>
            </w: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444ACDFF" w14:textId="4BF09690" w:rsidR="001E068E" w:rsidRPr="00921544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right="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(1,366)</w:t>
            </w:r>
          </w:p>
        </w:tc>
        <w:tc>
          <w:tcPr>
            <w:tcW w:w="1260" w:type="dxa"/>
            <w:vAlign w:val="bottom"/>
          </w:tcPr>
          <w:p w14:paraId="04CD9984" w14:textId="391E0BF6" w:rsidR="001E068E" w:rsidRPr="00921544" w:rsidRDefault="001C0D59" w:rsidP="001C0D59">
            <w:pPr>
              <w:pStyle w:val="block"/>
              <w:tabs>
                <w:tab w:val="left" w:pos="13"/>
              </w:tabs>
              <w:spacing w:after="0" w:line="240" w:lineRule="auto"/>
              <w:ind w:left="-108" w:right="-629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B3A42"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39338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350" w:type="dxa"/>
            <w:vAlign w:val="bottom"/>
            <w:hideMark/>
          </w:tcPr>
          <w:p w14:paraId="5E870351" w14:textId="6E2C1946" w:rsidR="001E068E" w:rsidRPr="00921544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right="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(1,393)</w:t>
            </w:r>
          </w:p>
        </w:tc>
      </w:tr>
      <w:tr w:rsidR="001E068E" w:rsidRPr="00B03FEC" w14:paraId="33F0F253" w14:textId="77777777" w:rsidTr="00FD2E7A">
        <w:tc>
          <w:tcPr>
            <w:tcW w:w="4696" w:type="dxa"/>
            <w:vAlign w:val="bottom"/>
            <w:hideMark/>
          </w:tcPr>
          <w:p w14:paraId="4AF14660" w14:textId="03CEF8A7" w:rsidR="001E068E" w:rsidRPr="00B03FEC" w:rsidRDefault="001E068E" w:rsidP="001E068E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เบอร์ล่า จิงเว่ย์ ไฟเบอร์ จำกัด</w:t>
            </w:r>
          </w:p>
        </w:tc>
        <w:tc>
          <w:tcPr>
            <w:tcW w:w="1187" w:type="dxa"/>
            <w:vAlign w:val="bottom"/>
          </w:tcPr>
          <w:p w14:paraId="2525AA6B" w14:textId="2A09AA40" w:rsidR="001E068E" w:rsidRPr="00D91696" w:rsidRDefault="00843E5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4,858</w:t>
            </w:r>
          </w:p>
        </w:tc>
        <w:tc>
          <w:tcPr>
            <w:tcW w:w="1242" w:type="dxa"/>
            <w:vAlign w:val="bottom"/>
            <w:hideMark/>
          </w:tcPr>
          <w:p w14:paraId="310780AC" w14:textId="3288583A" w:rsidR="001E068E" w:rsidRPr="00FD2E7A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5,500</w:t>
            </w:r>
          </w:p>
        </w:tc>
        <w:tc>
          <w:tcPr>
            <w:tcW w:w="1260" w:type="dxa"/>
            <w:vAlign w:val="bottom"/>
          </w:tcPr>
          <w:p w14:paraId="07E00A00" w14:textId="6E33522D" w:rsidR="001E068E" w:rsidRPr="00921544" w:rsidRDefault="00312B6E" w:rsidP="00921544">
            <w:pPr>
              <w:pStyle w:val="block"/>
              <w:tabs>
                <w:tab w:val="left" w:pos="13"/>
                <w:tab w:val="left" w:pos="900"/>
              </w:tabs>
              <w:spacing w:after="0" w:line="240" w:lineRule="auto"/>
              <w:ind w:left="-108" w:right="-95" w:firstLine="12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               </w:t>
            </w:r>
            <w:r w:rsidR="002E6176"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260" w:type="dxa"/>
            <w:vAlign w:val="bottom"/>
            <w:hideMark/>
          </w:tcPr>
          <w:p w14:paraId="38EC485D" w14:textId="730F0A5E" w:rsidR="001E068E" w:rsidRPr="00921544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right="90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260" w:type="dxa"/>
            <w:vAlign w:val="bottom"/>
          </w:tcPr>
          <w:p w14:paraId="5BA0F19F" w14:textId="292DD8F5" w:rsidR="001E068E" w:rsidRPr="00921544" w:rsidRDefault="00413B30" w:rsidP="00413B3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486258CC" w14:textId="13CA730F" w:rsidR="001E068E" w:rsidRPr="00921544" w:rsidRDefault="001E068E" w:rsidP="00A653A9">
            <w:pPr>
              <w:pStyle w:val="block"/>
              <w:tabs>
                <w:tab w:val="left" w:pos="13"/>
              </w:tabs>
              <w:spacing w:after="0" w:line="240" w:lineRule="auto"/>
              <w:ind w:left="-108" w:right="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(48)</w:t>
            </w:r>
          </w:p>
        </w:tc>
        <w:tc>
          <w:tcPr>
            <w:tcW w:w="1260" w:type="dxa"/>
            <w:vAlign w:val="bottom"/>
          </w:tcPr>
          <w:p w14:paraId="7FF5637F" w14:textId="5C6A5580" w:rsidR="001E068E" w:rsidRPr="00921544" w:rsidRDefault="001C0D59" w:rsidP="001C0D59">
            <w:pPr>
              <w:pStyle w:val="block"/>
              <w:tabs>
                <w:tab w:val="left" w:pos="13"/>
              </w:tabs>
              <w:spacing w:after="0" w:line="240" w:lineRule="auto"/>
              <w:ind w:left="-108" w:right="-719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</w:t>
            </w:r>
          </w:p>
        </w:tc>
        <w:tc>
          <w:tcPr>
            <w:tcW w:w="1350" w:type="dxa"/>
            <w:vAlign w:val="bottom"/>
            <w:hideMark/>
          </w:tcPr>
          <w:p w14:paraId="03F6F3BB" w14:textId="2447AE80" w:rsidR="001E068E" w:rsidRPr="00921544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right="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(31)</w:t>
            </w:r>
          </w:p>
        </w:tc>
      </w:tr>
      <w:tr w:rsidR="001E068E" w:rsidRPr="00B03FEC" w14:paraId="39E906BB" w14:textId="77777777" w:rsidTr="00FD2E7A">
        <w:tc>
          <w:tcPr>
            <w:tcW w:w="4696" w:type="dxa"/>
            <w:vAlign w:val="bottom"/>
            <w:hideMark/>
          </w:tcPr>
          <w:p w14:paraId="3D8D2621" w14:textId="416FB630" w:rsidR="001E068E" w:rsidRPr="00571D03" w:rsidRDefault="001E068E" w:rsidP="001E068E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0688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อดิตยา กรุ๊ป เอบี</w:t>
            </w:r>
          </w:p>
        </w:tc>
        <w:tc>
          <w:tcPr>
            <w:tcW w:w="1187" w:type="dxa"/>
            <w:vAlign w:val="bottom"/>
          </w:tcPr>
          <w:p w14:paraId="6AFCA0DE" w14:textId="1F1A0EE8" w:rsidR="001E068E" w:rsidRPr="00D91696" w:rsidRDefault="00843E5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8,533</w:t>
            </w:r>
          </w:p>
        </w:tc>
        <w:tc>
          <w:tcPr>
            <w:tcW w:w="1242" w:type="dxa"/>
            <w:vAlign w:val="bottom"/>
            <w:hideMark/>
          </w:tcPr>
          <w:p w14:paraId="78B45F87" w14:textId="223C198D" w:rsidR="001E068E" w:rsidRPr="00FD2E7A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9,991</w:t>
            </w:r>
          </w:p>
        </w:tc>
        <w:tc>
          <w:tcPr>
            <w:tcW w:w="1260" w:type="dxa"/>
            <w:vAlign w:val="bottom"/>
          </w:tcPr>
          <w:p w14:paraId="3AC1BA0D" w14:textId="3CA7C1F9" w:rsidR="001E068E" w:rsidRPr="00921544" w:rsidRDefault="002E6176" w:rsidP="002E617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(702)</w:t>
            </w:r>
          </w:p>
        </w:tc>
        <w:tc>
          <w:tcPr>
            <w:tcW w:w="1260" w:type="dxa"/>
            <w:vAlign w:val="bottom"/>
            <w:hideMark/>
          </w:tcPr>
          <w:p w14:paraId="350B4FE0" w14:textId="601E49C0" w:rsidR="001E068E" w:rsidRPr="00921544" w:rsidRDefault="001E068E" w:rsidP="001E068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(211)</w:t>
            </w:r>
          </w:p>
        </w:tc>
        <w:tc>
          <w:tcPr>
            <w:tcW w:w="1260" w:type="dxa"/>
            <w:vAlign w:val="bottom"/>
          </w:tcPr>
          <w:p w14:paraId="0E042556" w14:textId="28732CC7" w:rsidR="001E068E" w:rsidRPr="00921544" w:rsidRDefault="00413B30" w:rsidP="001E068E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1260" w:type="dxa"/>
            <w:vAlign w:val="bottom"/>
            <w:hideMark/>
          </w:tcPr>
          <w:p w14:paraId="5019095E" w14:textId="5D2886AF" w:rsidR="001E068E" w:rsidRPr="00921544" w:rsidRDefault="001E068E" w:rsidP="00A653A9">
            <w:pPr>
              <w:pStyle w:val="block"/>
              <w:tabs>
                <w:tab w:val="left" w:pos="957"/>
              </w:tabs>
              <w:spacing w:after="0" w:line="240" w:lineRule="auto"/>
              <w:ind w:left="-108" w:right="84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1260" w:type="dxa"/>
            <w:vAlign w:val="bottom"/>
          </w:tcPr>
          <w:p w14:paraId="6B892CAB" w14:textId="36135E03" w:rsidR="001E068E" w:rsidRPr="00921544" w:rsidRDefault="001C0D59" w:rsidP="001C0D59">
            <w:pPr>
              <w:pStyle w:val="block"/>
              <w:tabs>
                <w:tab w:val="left" w:pos="13"/>
              </w:tabs>
              <w:spacing w:after="0" w:line="240" w:lineRule="auto"/>
              <w:ind w:left="-108" w:right="-629" w:firstLine="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(664)</w:t>
            </w:r>
          </w:p>
        </w:tc>
        <w:tc>
          <w:tcPr>
            <w:tcW w:w="1350" w:type="dxa"/>
            <w:vAlign w:val="bottom"/>
            <w:hideMark/>
          </w:tcPr>
          <w:p w14:paraId="08838DF1" w14:textId="6B384000" w:rsidR="001E068E" w:rsidRPr="00921544" w:rsidRDefault="001E068E" w:rsidP="00A653A9">
            <w:pPr>
              <w:pStyle w:val="block"/>
              <w:tabs>
                <w:tab w:val="left" w:pos="13"/>
              </w:tabs>
              <w:spacing w:after="0" w:line="240" w:lineRule="auto"/>
              <w:ind w:left="-108" w:right="83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</w:p>
        </w:tc>
      </w:tr>
      <w:tr w:rsidR="001E068E" w:rsidRPr="00B03FEC" w14:paraId="17536F2E" w14:textId="77777777" w:rsidTr="00FD2E7A">
        <w:tc>
          <w:tcPr>
            <w:tcW w:w="4696" w:type="dxa"/>
            <w:vAlign w:val="bottom"/>
            <w:hideMark/>
          </w:tcPr>
          <w:p w14:paraId="3BB405E8" w14:textId="4D2C2533" w:rsidR="001E068E" w:rsidRPr="00B03FEC" w:rsidRDefault="001E068E" w:rsidP="001E068E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Aditya Birla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Elyaf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Sanayi Ve Ticaret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Anonim</w:t>
            </w:r>
            <w:proofErr w:type="spellEnd"/>
            <w:r w:rsidRPr="00B03F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proofErr w:type="spellStart"/>
            <w:r w:rsidRPr="00B03FEC">
              <w:rPr>
                <w:rFonts w:asciiTheme="majorBidi" w:hAnsiTheme="majorBidi" w:cstheme="majorBidi"/>
                <w:sz w:val="30"/>
                <w:szCs w:val="30"/>
              </w:rPr>
              <w:t>Sirketi</w:t>
            </w:r>
            <w:proofErr w:type="spellEnd"/>
          </w:p>
        </w:tc>
        <w:tc>
          <w:tcPr>
            <w:tcW w:w="1187" w:type="dxa"/>
            <w:vAlign w:val="bottom"/>
          </w:tcPr>
          <w:p w14:paraId="0453642F" w14:textId="45BA9506" w:rsidR="001E068E" w:rsidRPr="00D91696" w:rsidRDefault="00843E5E" w:rsidP="00843E5E">
            <w:pPr>
              <w:pStyle w:val="block"/>
              <w:tabs>
                <w:tab w:val="left" w:pos="13"/>
              </w:tabs>
              <w:spacing w:after="0" w:line="240" w:lineRule="auto"/>
              <w:ind w:left="-108" w:right="-257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42" w:type="dxa"/>
            <w:vAlign w:val="bottom"/>
            <w:hideMark/>
          </w:tcPr>
          <w:p w14:paraId="0E371CD2" w14:textId="666DFD14" w:rsidR="001E068E" w:rsidRPr="00FD2E7A" w:rsidRDefault="001E068E" w:rsidP="00A653A9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-</w:t>
            </w:r>
          </w:p>
        </w:tc>
        <w:tc>
          <w:tcPr>
            <w:tcW w:w="1260" w:type="dxa"/>
            <w:vAlign w:val="bottom"/>
          </w:tcPr>
          <w:p w14:paraId="73594B2D" w14:textId="2E0FE960" w:rsidR="001E068E" w:rsidRPr="00921544" w:rsidRDefault="002E6176" w:rsidP="002E617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1260" w:type="dxa"/>
            <w:vAlign w:val="bottom"/>
            <w:hideMark/>
          </w:tcPr>
          <w:p w14:paraId="43A5E19A" w14:textId="71BF2411" w:rsidR="001E068E" w:rsidRPr="00921544" w:rsidRDefault="001E068E" w:rsidP="00A653A9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1260" w:type="dxa"/>
            <w:vAlign w:val="bottom"/>
          </w:tcPr>
          <w:p w14:paraId="4DCCAC48" w14:textId="65899CF7" w:rsidR="001E068E" w:rsidRPr="00921544" w:rsidRDefault="00413B30" w:rsidP="00413B3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  <w:hideMark/>
          </w:tcPr>
          <w:p w14:paraId="3FFA301B" w14:textId="50837E4C" w:rsidR="001E068E" w:rsidRPr="00921544" w:rsidRDefault="001E068E" w:rsidP="001E068E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7C144F80" w14:textId="4F9C4764" w:rsidR="001E068E" w:rsidRPr="00921544" w:rsidRDefault="001C0D59" w:rsidP="001C0D59">
            <w:pPr>
              <w:pStyle w:val="block"/>
              <w:tabs>
                <w:tab w:val="left" w:pos="13"/>
              </w:tabs>
              <w:spacing w:after="0" w:line="240" w:lineRule="auto"/>
              <w:ind w:left="-108" w:right="-719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1350" w:type="dxa"/>
            <w:vAlign w:val="bottom"/>
            <w:hideMark/>
          </w:tcPr>
          <w:p w14:paraId="323ADD95" w14:textId="64431980" w:rsidR="001E068E" w:rsidRPr="00921544" w:rsidRDefault="001E068E" w:rsidP="00A653A9">
            <w:pPr>
              <w:pStyle w:val="block"/>
              <w:tabs>
                <w:tab w:val="left" w:pos="13"/>
              </w:tabs>
              <w:spacing w:after="0" w:line="240" w:lineRule="auto"/>
              <w:ind w:left="-108" w:right="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  (4)</w:t>
            </w:r>
          </w:p>
        </w:tc>
      </w:tr>
      <w:tr w:rsidR="001E068E" w:rsidRPr="00B03FEC" w14:paraId="714002D6" w14:textId="77777777" w:rsidTr="00FD2E7A">
        <w:tc>
          <w:tcPr>
            <w:tcW w:w="4696" w:type="dxa"/>
            <w:vAlign w:val="bottom"/>
            <w:hideMark/>
          </w:tcPr>
          <w:p w14:paraId="76DCE736" w14:textId="44DEEA78" w:rsidR="001E068E" w:rsidRPr="00B03FEC" w:rsidRDefault="001E068E" w:rsidP="001E068E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B03FEC">
              <w:rPr>
                <w:rFonts w:ascii="Angsana New" w:hAnsi="Angsana New"/>
                <w:sz w:val="30"/>
                <w:szCs w:val="30"/>
                <w:cs/>
              </w:rPr>
              <w:t>บริษัท เอวี กรุ๊ป เอ็นบี อิงค์</w:t>
            </w:r>
          </w:p>
        </w:tc>
        <w:tc>
          <w:tcPr>
            <w:tcW w:w="1187" w:type="dxa"/>
            <w:vAlign w:val="bottom"/>
          </w:tcPr>
          <w:p w14:paraId="139F08F7" w14:textId="75C70387" w:rsidR="001E068E" w:rsidRPr="00D91696" w:rsidRDefault="00843E5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7,453</w:t>
            </w:r>
          </w:p>
        </w:tc>
        <w:tc>
          <w:tcPr>
            <w:tcW w:w="1242" w:type="dxa"/>
            <w:vAlign w:val="bottom"/>
            <w:hideMark/>
          </w:tcPr>
          <w:p w14:paraId="5727B96E" w14:textId="328599EC" w:rsidR="001E068E" w:rsidRPr="00FD2E7A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8,817</w:t>
            </w:r>
          </w:p>
        </w:tc>
        <w:tc>
          <w:tcPr>
            <w:tcW w:w="1260" w:type="dxa"/>
            <w:vAlign w:val="bottom"/>
          </w:tcPr>
          <w:p w14:paraId="2A0198AA" w14:textId="5A87BC52" w:rsidR="001E068E" w:rsidRPr="00921544" w:rsidRDefault="002E6176" w:rsidP="002E617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(1,612)</w:t>
            </w:r>
          </w:p>
        </w:tc>
        <w:tc>
          <w:tcPr>
            <w:tcW w:w="1260" w:type="dxa"/>
            <w:vAlign w:val="bottom"/>
            <w:hideMark/>
          </w:tcPr>
          <w:p w14:paraId="1A4A7439" w14:textId="06E2DE68" w:rsidR="001E068E" w:rsidRPr="00921544" w:rsidRDefault="001E068E" w:rsidP="001E068E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(665)</w:t>
            </w:r>
          </w:p>
        </w:tc>
        <w:tc>
          <w:tcPr>
            <w:tcW w:w="1260" w:type="dxa"/>
            <w:vAlign w:val="bottom"/>
          </w:tcPr>
          <w:p w14:paraId="3559669B" w14:textId="1DD3660E" w:rsidR="001E068E" w:rsidRPr="00921544" w:rsidRDefault="00413B30" w:rsidP="00413B30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1260" w:type="dxa"/>
            <w:vAlign w:val="bottom"/>
            <w:hideMark/>
          </w:tcPr>
          <w:p w14:paraId="41C20F1E" w14:textId="5AFE9046" w:rsidR="001E068E" w:rsidRPr="00921544" w:rsidRDefault="001E068E" w:rsidP="001E068E">
            <w:pPr>
              <w:pStyle w:val="block"/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(553)</w:t>
            </w:r>
          </w:p>
        </w:tc>
        <w:tc>
          <w:tcPr>
            <w:tcW w:w="1260" w:type="dxa"/>
            <w:vAlign w:val="bottom"/>
          </w:tcPr>
          <w:p w14:paraId="4CCABE53" w14:textId="7BF36CC5" w:rsidR="001E068E" w:rsidRPr="00921544" w:rsidRDefault="001C0D59" w:rsidP="001C0D59">
            <w:pPr>
              <w:pStyle w:val="block"/>
              <w:tabs>
                <w:tab w:val="left" w:pos="13"/>
              </w:tabs>
              <w:spacing w:after="0" w:line="240" w:lineRule="auto"/>
              <w:ind w:left="-108" w:right="-449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(1,493)</w:t>
            </w:r>
          </w:p>
        </w:tc>
        <w:tc>
          <w:tcPr>
            <w:tcW w:w="1350" w:type="dxa"/>
            <w:vAlign w:val="bottom"/>
            <w:hideMark/>
          </w:tcPr>
          <w:p w14:paraId="18F45A7C" w14:textId="387B8805" w:rsidR="001E068E" w:rsidRPr="00921544" w:rsidRDefault="001E068E" w:rsidP="00A653A9">
            <w:pPr>
              <w:pStyle w:val="block"/>
              <w:tabs>
                <w:tab w:val="left" w:pos="13"/>
              </w:tabs>
              <w:spacing w:after="0" w:line="240" w:lineRule="auto"/>
              <w:ind w:left="-108" w:right="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(1,218)</w:t>
            </w:r>
          </w:p>
        </w:tc>
      </w:tr>
      <w:tr w:rsidR="001E068E" w:rsidRPr="00B03FEC" w14:paraId="60FE20F6" w14:textId="77777777" w:rsidTr="00FD2E7A">
        <w:tc>
          <w:tcPr>
            <w:tcW w:w="4696" w:type="dxa"/>
            <w:vAlign w:val="bottom"/>
          </w:tcPr>
          <w:p w14:paraId="7DC81122" w14:textId="7C7FA938" w:rsidR="001E068E" w:rsidRPr="00B03FEC" w:rsidRDefault="001E068E" w:rsidP="001E068E">
            <w:pPr>
              <w:pStyle w:val="block"/>
              <w:tabs>
                <w:tab w:val="left" w:pos="227"/>
              </w:tabs>
              <w:spacing w:after="0" w:line="240" w:lineRule="auto"/>
              <w:ind w:left="193" w:hanging="180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3F223E">
              <w:rPr>
                <w:rFonts w:asciiTheme="majorBidi" w:hAnsiTheme="majorBidi" w:cstheme="majorBidi"/>
                <w:sz w:val="30"/>
                <w:szCs w:val="30"/>
              </w:rPr>
              <w:t>Adityajaya</w:t>
            </w:r>
            <w:proofErr w:type="spellEnd"/>
            <w:r w:rsidRPr="003F223E">
              <w:rPr>
                <w:rFonts w:asciiTheme="majorBidi" w:hAnsiTheme="majorBidi" w:cstheme="majorBidi"/>
                <w:sz w:val="30"/>
                <w:szCs w:val="30"/>
              </w:rPr>
              <w:t xml:space="preserve"> Trading Limited</w:t>
            </w:r>
          </w:p>
        </w:tc>
        <w:tc>
          <w:tcPr>
            <w:tcW w:w="1187" w:type="dxa"/>
            <w:vAlign w:val="bottom"/>
          </w:tcPr>
          <w:p w14:paraId="7F4632F8" w14:textId="6EDF4F2C" w:rsidR="001E068E" w:rsidRPr="00D91696" w:rsidRDefault="00843E5E" w:rsidP="00843E5E">
            <w:pPr>
              <w:pStyle w:val="block"/>
              <w:tabs>
                <w:tab w:val="left" w:pos="13"/>
              </w:tabs>
              <w:spacing w:after="0" w:line="240" w:lineRule="auto"/>
              <w:ind w:left="-108" w:right="-257" w:firstLine="12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42" w:type="dxa"/>
            <w:vAlign w:val="bottom"/>
          </w:tcPr>
          <w:p w14:paraId="431E4A68" w14:textId="16D63EA6" w:rsidR="001E068E" w:rsidRDefault="001E068E" w:rsidP="001E068E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-</w:t>
            </w:r>
          </w:p>
        </w:tc>
        <w:tc>
          <w:tcPr>
            <w:tcW w:w="1260" w:type="dxa"/>
            <w:vAlign w:val="bottom"/>
          </w:tcPr>
          <w:p w14:paraId="7C194A6C" w14:textId="504D47A0" w:rsidR="001E068E" w:rsidRPr="00D91696" w:rsidRDefault="002E6176" w:rsidP="002E6176">
            <w:pPr>
              <w:pStyle w:val="block"/>
              <w:tabs>
                <w:tab w:val="left" w:pos="13"/>
              </w:tabs>
              <w:spacing w:after="0" w:line="240" w:lineRule="auto"/>
              <w:ind w:left="-108" w:firstLine="12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(47)</w:t>
            </w:r>
          </w:p>
        </w:tc>
        <w:tc>
          <w:tcPr>
            <w:tcW w:w="1260" w:type="dxa"/>
            <w:vAlign w:val="bottom"/>
          </w:tcPr>
          <w:p w14:paraId="71491ED9" w14:textId="2E95B005" w:rsidR="001E068E" w:rsidRDefault="001E068E" w:rsidP="00A653A9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(19)</w:t>
            </w:r>
          </w:p>
        </w:tc>
        <w:tc>
          <w:tcPr>
            <w:tcW w:w="1260" w:type="dxa"/>
            <w:vAlign w:val="bottom"/>
          </w:tcPr>
          <w:p w14:paraId="1D31505D" w14:textId="51FEE679" w:rsidR="001E068E" w:rsidRPr="00FD2E7A" w:rsidRDefault="00413B30" w:rsidP="00413B30">
            <w:pPr>
              <w:pStyle w:val="acctfourfigures"/>
              <w:tabs>
                <w:tab w:val="clear" w:pos="765"/>
                <w:tab w:val="decimal" w:pos="414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07E4B80F" w14:textId="3CFE047A" w:rsidR="001E068E" w:rsidRDefault="001E068E" w:rsidP="001E068E">
            <w:pPr>
              <w:pStyle w:val="acctfourfigures"/>
              <w:tabs>
                <w:tab w:val="clear" w:pos="765"/>
                <w:tab w:val="decimal" w:pos="410"/>
              </w:tabs>
              <w:spacing w:line="240" w:lineRule="atLeast"/>
              <w:ind w:right="9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0" w:type="dxa"/>
            <w:vAlign w:val="bottom"/>
          </w:tcPr>
          <w:p w14:paraId="6C75DABC" w14:textId="4FD43629" w:rsidR="001E068E" w:rsidRPr="00FD2E7A" w:rsidRDefault="001C0D59" w:rsidP="001C0D59">
            <w:pPr>
              <w:pStyle w:val="block"/>
              <w:tabs>
                <w:tab w:val="left" w:pos="13"/>
              </w:tabs>
              <w:spacing w:after="0" w:line="240" w:lineRule="auto"/>
              <w:ind w:left="-108" w:right="-719" w:firstLine="12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(47)</w:t>
            </w:r>
          </w:p>
        </w:tc>
        <w:tc>
          <w:tcPr>
            <w:tcW w:w="1350" w:type="dxa"/>
            <w:vAlign w:val="bottom"/>
          </w:tcPr>
          <w:p w14:paraId="00553C7C" w14:textId="7895E60A" w:rsidR="001E068E" w:rsidRDefault="001E068E" w:rsidP="00A653A9">
            <w:pPr>
              <w:pStyle w:val="block"/>
              <w:tabs>
                <w:tab w:val="left" w:pos="13"/>
              </w:tabs>
              <w:spacing w:after="0" w:line="240" w:lineRule="auto"/>
              <w:ind w:left="-108" w:right="1" w:firstLine="12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       (19)</w:t>
            </w:r>
          </w:p>
        </w:tc>
      </w:tr>
    </w:tbl>
    <w:p w14:paraId="615BD5F1" w14:textId="1B2B67E7" w:rsidR="001F0553" w:rsidRDefault="001F0553" w:rsidP="001F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B3DCB3A" w14:textId="3CAA66C2" w:rsidR="001F0553" w:rsidRDefault="001F0553" w:rsidP="001F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7034EF86" w14:textId="68EA9875" w:rsidR="001F0553" w:rsidRDefault="001F0553" w:rsidP="001F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AE7ACEE" w14:textId="74E1D391" w:rsidR="00B11199" w:rsidRDefault="00B11199" w:rsidP="001F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7499C63E" w14:textId="77777777" w:rsidR="008F0605" w:rsidRPr="008F0605" w:rsidRDefault="008F0605" w:rsidP="001F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167E48DB" w14:textId="05BDB1AF" w:rsidR="00B11199" w:rsidRDefault="00B11199" w:rsidP="001F05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00CBFD4" w14:textId="28304D57" w:rsidR="002F02BC" w:rsidRPr="00312050" w:rsidRDefault="006D3CFE" w:rsidP="008B177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720" w:hanging="45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312050"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ที่ดิน</w:t>
      </w:r>
      <w:r w:rsidR="002F02BC" w:rsidRPr="00312050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อาคารและอุปกรณ์</w:t>
      </w:r>
    </w:p>
    <w:p w14:paraId="6AC9D81D" w14:textId="77777777" w:rsidR="0074034E" w:rsidRPr="0074034E" w:rsidRDefault="0074034E" w:rsidP="00740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2"/>
          <w:szCs w:val="22"/>
          <w:lang w:val="th-TH"/>
        </w:rPr>
      </w:pPr>
    </w:p>
    <w:tbl>
      <w:tblPr>
        <w:tblpPr w:leftFromText="180" w:rightFromText="180" w:vertAnchor="text" w:horzAnchor="margin" w:tblpXSpec="center" w:tblpY="7"/>
        <w:tblW w:w="14562" w:type="dxa"/>
        <w:tblLayout w:type="fixed"/>
        <w:tblLook w:val="01E0" w:firstRow="1" w:lastRow="1" w:firstColumn="1" w:lastColumn="1" w:noHBand="0" w:noVBand="0"/>
      </w:tblPr>
      <w:tblGrid>
        <w:gridCol w:w="2880"/>
        <w:gridCol w:w="1260"/>
        <w:gridCol w:w="240"/>
        <w:gridCol w:w="1272"/>
        <w:gridCol w:w="245"/>
        <w:gridCol w:w="1195"/>
        <w:gridCol w:w="270"/>
        <w:gridCol w:w="1530"/>
        <w:gridCol w:w="270"/>
        <w:gridCol w:w="1235"/>
        <w:gridCol w:w="236"/>
        <w:gridCol w:w="1024"/>
        <w:gridCol w:w="238"/>
        <w:gridCol w:w="1202"/>
        <w:gridCol w:w="236"/>
        <w:gridCol w:w="1229"/>
      </w:tblGrid>
      <w:tr w:rsidR="00FD2E7A" w:rsidRPr="00D1167C" w14:paraId="1C807BC9" w14:textId="77777777" w:rsidTr="00E22AE1">
        <w:trPr>
          <w:tblHeader/>
        </w:trPr>
        <w:tc>
          <w:tcPr>
            <w:tcW w:w="2880" w:type="dxa"/>
          </w:tcPr>
          <w:p w14:paraId="3D3B3940" w14:textId="77777777" w:rsidR="00FD2E7A" w:rsidRPr="009E090D" w:rsidRDefault="00FD2E7A" w:rsidP="00FD2E7A">
            <w:pPr>
              <w:ind w:right="-2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90D"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  <w:tab/>
            </w:r>
          </w:p>
        </w:tc>
        <w:tc>
          <w:tcPr>
            <w:tcW w:w="11682" w:type="dxa"/>
            <w:gridSpan w:val="15"/>
            <w:vAlign w:val="bottom"/>
          </w:tcPr>
          <w:p w14:paraId="241032FB" w14:textId="77777777" w:rsidR="00FD2E7A" w:rsidRPr="00D1167C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cs="Cordia New"/>
                <w:b/>
                <w:szCs w:val="28"/>
                <w:cs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2E7A" w:rsidRPr="009E090D" w14:paraId="0128E88F" w14:textId="77777777" w:rsidTr="00A35AE0">
        <w:trPr>
          <w:trHeight w:val="1210"/>
          <w:tblHeader/>
        </w:trPr>
        <w:tc>
          <w:tcPr>
            <w:tcW w:w="2880" w:type="dxa"/>
          </w:tcPr>
          <w:p w14:paraId="08199521" w14:textId="77777777" w:rsidR="00FD2E7A" w:rsidRPr="009E090D" w:rsidRDefault="00FD2E7A" w:rsidP="007F1788">
            <w:pPr>
              <w:ind w:left="247" w:right="-2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87AD4ED" w14:textId="77777777" w:rsidR="00FD2E7A" w:rsidRPr="006057EA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240" w:type="dxa"/>
            <w:vAlign w:val="bottom"/>
          </w:tcPr>
          <w:p w14:paraId="7B475BF0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72" w:type="dxa"/>
            <w:vAlign w:val="bottom"/>
          </w:tcPr>
          <w:p w14:paraId="7B9F1034" w14:textId="77777777" w:rsidR="00FD2E7A" w:rsidRPr="006057EA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อาคาร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และสิ่งก่อสร้างอื่น</w:t>
            </w:r>
          </w:p>
        </w:tc>
        <w:tc>
          <w:tcPr>
            <w:tcW w:w="245" w:type="dxa"/>
            <w:vAlign w:val="bottom"/>
          </w:tcPr>
          <w:p w14:paraId="203D8B36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95" w:type="dxa"/>
            <w:vAlign w:val="bottom"/>
          </w:tcPr>
          <w:p w14:paraId="741254E1" w14:textId="7DB4CC77" w:rsidR="00FD2E7A" w:rsidRPr="006057EA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เครื่องจักร</w:t>
            </w:r>
            <w:r w:rsidR="00A341DF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br/>
            </w: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และ</w:t>
            </w:r>
          </w:p>
          <w:p w14:paraId="7E4F39C4" w14:textId="77777777" w:rsidR="00FD2E7A" w:rsidRPr="006057EA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อุปกรณ์</w:t>
            </w:r>
          </w:p>
        </w:tc>
        <w:tc>
          <w:tcPr>
            <w:tcW w:w="270" w:type="dxa"/>
            <w:vAlign w:val="bottom"/>
          </w:tcPr>
          <w:p w14:paraId="40680220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1264B15" w14:textId="1C14D9C2" w:rsidR="00FD2E7A" w:rsidRPr="006057EA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เครื่องตก</w:t>
            </w: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แต่ง 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</w: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>ติดตั้งและ</w:t>
            </w:r>
            <w:r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</w: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70" w:type="dxa"/>
            <w:vAlign w:val="bottom"/>
          </w:tcPr>
          <w:p w14:paraId="651B4D14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6368DA32" w14:textId="77777777" w:rsidR="00FD2E7A" w:rsidRPr="006057EA" w:rsidRDefault="00FD2E7A" w:rsidP="00FD2E7A">
            <w:pPr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เครื่องคอมพิวเตอร์</w:t>
            </w:r>
          </w:p>
        </w:tc>
        <w:tc>
          <w:tcPr>
            <w:tcW w:w="236" w:type="dxa"/>
            <w:vAlign w:val="bottom"/>
          </w:tcPr>
          <w:p w14:paraId="48879983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024" w:type="dxa"/>
            <w:vAlign w:val="bottom"/>
          </w:tcPr>
          <w:p w14:paraId="15191F45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238" w:type="dxa"/>
            <w:vAlign w:val="bottom"/>
          </w:tcPr>
          <w:p w14:paraId="7FD14406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02" w:type="dxa"/>
            <w:vAlign w:val="bottom"/>
          </w:tcPr>
          <w:p w14:paraId="1A2B8F98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236" w:type="dxa"/>
            <w:vAlign w:val="bottom"/>
          </w:tcPr>
          <w:p w14:paraId="143085F9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29" w:type="dxa"/>
            <w:vAlign w:val="bottom"/>
          </w:tcPr>
          <w:p w14:paraId="7F1DF1C5" w14:textId="77777777" w:rsidR="00FD2E7A" w:rsidRDefault="00FD2E7A" w:rsidP="00A35AE0">
            <w:pPr>
              <w:pStyle w:val="acctfourfigures"/>
              <w:tabs>
                <w:tab w:val="clear" w:pos="765"/>
              </w:tabs>
              <w:spacing w:line="240" w:lineRule="atLeast"/>
              <w:ind w:right="-108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  <w:p w14:paraId="3AD10E93" w14:textId="77777777" w:rsidR="00FD2E7A" w:rsidRPr="006057EA" w:rsidRDefault="00FD2E7A" w:rsidP="00FD2E7A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FD2E7A" w:rsidRPr="009E090D" w14:paraId="06CF2393" w14:textId="77777777" w:rsidTr="00E22AE1">
        <w:trPr>
          <w:tblHeader/>
        </w:trPr>
        <w:tc>
          <w:tcPr>
            <w:tcW w:w="2880" w:type="dxa"/>
          </w:tcPr>
          <w:p w14:paraId="196E708C" w14:textId="77777777" w:rsidR="00FD2E7A" w:rsidRPr="009E090D" w:rsidRDefault="00FD2E7A" w:rsidP="00FD2E7A">
            <w:pPr>
              <w:ind w:right="-27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1682" w:type="dxa"/>
            <w:gridSpan w:val="15"/>
          </w:tcPr>
          <w:p w14:paraId="3CE05FFC" w14:textId="77777777" w:rsidR="00FD2E7A" w:rsidRPr="00F55062" w:rsidRDefault="00FD2E7A" w:rsidP="00FD2E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cs="Times New Roman"/>
                <w:i/>
                <w:iCs/>
                <w:szCs w:val="22"/>
              </w:rPr>
            </w:pPr>
            <w:r w:rsidRPr="00F55062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val="en-GB"/>
              </w:rPr>
              <w:t>(</w:t>
            </w:r>
            <w:r w:rsidRPr="00F55062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val="en-GB"/>
              </w:rPr>
              <w:t>พันบาท</w:t>
            </w:r>
            <w:r w:rsidRPr="00F55062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val="en-GB"/>
              </w:rPr>
              <w:t>)</w:t>
            </w:r>
          </w:p>
        </w:tc>
      </w:tr>
      <w:tr w:rsidR="00FD2E7A" w:rsidRPr="009E090D" w14:paraId="339000E4" w14:textId="77777777" w:rsidTr="00E22AE1">
        <w:tc>
          <w:tcPr>
            <w:tcW w:w="2880" w:type="dxa"/>
          </w:tcPr>
          <w:p w14:paraId="5394721A" w14:textId="77777777" w:rsidR="00FD2E7A" w:rsidRPr="00F55062" w:rsidRDefault="00FD2E7A" w:rsidP="007F1788">
            <w:pPr>
              <w:ind w:left="157" w:right="-27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ราคาทุน</w:t>
            </w:r>
          </w:p>
        </w:tc>
        <w:tc>
          <w:tcPr>
            <w:tcW w:w="1260" w:type="dxa"/>
          </w:tcPr>
          <w:p w14:paraId="00EA3607" w14:textId="77777777" w:rsidR="00FD2E7A" w:rsidRPr="00F55062" w:rsidRDefault="00FD2E7A" w:rsidP="00FD2E7A">
            <w:pPr>
              <w:tabs>
                <w:tab w:val="decimal" w:pos="806"/>
              </w:tabs>
              <w:ind w:left="-79" w:right="-135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34275135" w14:textId="77777777" w:rsidR="00FD2E7A" w:rsidRPr="00F55062" w:rsidRDefault="00FD2E7A" w:rsidP="00FD2E7A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63632D9A" w14:textId="77777777" w:rsidR="00FD2E7A" w:rsidRPr="00F55062" w:rsidRDefault="00FD2E7A" w:rsidP="00FD2E7A">
            <w:pPr>
              <w:tabs>
                <w:tab w:val="decimal" w:pos="806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</w:tcPr>
          <w:p w14:paraId="6ED95FFF" w14:textId="77777777" w:rsidR="00FD2E7A" w:rsidRPr="00F55062" w:rsidRDefault="00FD2E7A" w:rsidP="00FD2E7A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2444A323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83345F6" w14:textId="77777777" w:rsidR="00FD2E7A" w:rsidRPr="00F55062" w:rsidRDefault="00FD2E7A" w:rsidP="00FD2E7A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620FDCCF" w14:textId="77777777" w:rsidR="00FD2E7A" w:rsidRPr="00F55062" w:rsidRDefault="00FD2E7A" w:rsidP="00FD2E7A">
            <w:pPr>
              <w:tabs>
                <w:tab w:val="decimal" w:pos="806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596E784" w14:textId="77777777" w:rsidR="00FD2E7A" w:rsidRPr="00F55062" w:rsidRDefault="00FD2E7A" w:rsidP="00FD2E7A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593C5F29" w14:textId="77777777" w:rsidR="00FD2E7A" w:rsidRPr="00F55062" w:rsidRDefault="00FD2E7A" w:rsidP="00FD2E7A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C1B882D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47440FD9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1920C815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19A895B6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38436EA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323B9A02" w14:textId="77777777" w:rsidR="00FD2E7A" w:rsidRPr="00F55062" w:rsidRDefault="00FD2E7A" w:rsidP="00FD2E7A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1E068E" w:rsidRPr="00201D3B" w14:paraId="4A872521" w14:textId="77777777" w:rsidTr="007D691C">
        <w:tc>
          <w:tcPr>
            <w:tcW w:w="2880" w:type="dxa"/>
          </w:tcPr>
          <w:p w14:paraId="367EED37" w14:textId="05CDFEE5" w:rsidR="001E068E" w:rsidRPr="00F55062" w:rsidRDefault="001E068E" w:rsidP="001E068E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 xml:space="preserve">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เมษายน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7</w:t>
            </w:r>
          </w:p>
        </w:tc>
        <w:tc>
          <w:tcPr>
            <w:tcW w:w="1260" w:type="dxa"/>
          </w:tcPr>
          <w:p w14:paraId="3E5F2E46" w14:textId="35009E75" w:rsidR="001E068E" w:rsidRPr="001E068E" w:rsidRDefault="001E068E" w:rsidP="001E068E">
            <w:pPr>
              <w:tabs>
                <w:tab w:val="clear" w:pos="227"/>
                <w:tab w:val="clear" w:pos="680"/>
                <w:tab w:val="clear" w:pos="907"/>
                <w:tab w:val="decimal" w:pos="76"/>
                <w:tab w:val="left" w:pos="233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z w:val="30"/>
                <w:szCs w:val="30"/>
              </w:rPr>
              <w:t xml:space="preserve">   216,257</w:t>
            </w:r>
          </w:p>
        </w:tc>
        <w:tc>
          <w:tcPr>
            <w:tcW w:w="240" w:type="dxa"/>
          </w:tcPr>
          <w:p w14:paraId="647EFE5B" w14:textId="77777777" w:rsidR="001E068E" w:rsidRPr="001E068E" w:rsidRDefault="001E068E" w:rsidP="001E068E">
            <w:pPr>
              <w:tabs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76F0DB79" w14:textId="6A563AB6" w:rsidR="001E068E" w:rsidRPr="001E068E" w:rsidRDefault="001E068E" w:rsidP="001E068E">
            <w:pPr>
              <w:tabs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z w:val="30"/>
                <w:szCs w:val="30"/>
              </w:rPr>
              <w:t>1,337,319</w:t>
            </w:r>
          </w:p>
        </w:tc>
        <w:tc>
          <w:tcPr>
            <w:tcW w:w="245" w:type="dxa"/>
          </w:tcPr>
          <w:p w14:paraId="112098D0" w14:textId="77777777" w:rsidR="001E068E" w:rsidRPr="001E068E" w:rsidRDefault="001E068E" w:rsidP="001E068E">
            <w:pPr>
              <w:tabs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2A930DC0" w14:textId="5AE14A4B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z w:val="30"/>
                <w:szCs w:val="30"/>
              </w:rPr>
              <w:t>8,306,508</w:t>
            </w:r>
          </w:p>
        </w:tc>
        <w:tc>
          <w:tcPr>
            <w:tcW w:w="270" w:type="dxa"/>
          </w:tcPr>
          <w:p w14:paraId="66833C57" w14:textId="77777777" w:rsidR="001E068E" w:rsidRPr="001E068E" w:rsidRDefault="001E068E" w:rsidP="001E068E">
            <w:pPr>
              <w:tabs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53AEBB48" w14:textId="6DD32F3A" w:rsidR="001E068E" w:rsidRPr="001E068E" w:rsidRDefault="001E068E" w:rsidP="001E068E">
            <w:pPr>
              <w:tabs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z w:val="30"/>
                <w:szCs w:val="30"/>
              </w:rPr>
              <w:t>48,241</w:t>
            </w:r>
          </w:p>
        </w:tc>
        <w:tc>
          <w:tcPr>
            <w:tcW w:w="270" w:type="dxa"/>
          </w:tcPr>
          <w:p w14:paraId="7153A5A6" w14:textId="77777777" w:rsidR="001E068E" w:rsidRPr="001E068E" w:rsidRDefault="001E068E" w:rsidP="001E068E">
            <w:pPr>
              <w:tabs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3106D21C" w14:textId="5D3220A9" w:rsidR="001E068E" w:rsidRPr="001E068E" w:rsidRDefault="001E068E" w:rsidP="001E068E">
            <w:pPr>
              <w:tabs>
                <w:tab w:val="clear" w:pos="907"/>
                <w:tab w:val="decimal" w:pos="76"/>
                <w:tab w:val="left" w:pos="346"/>
                <w:tab w:val="left" w:pos="78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z w:val="30"/>
                <w:szCs w:val="30"/>
              </w:rPr>
              <w:t>19,001</w:t>
            </w:r>
          </w:p>
        </w:tc>
        <w:tc>
          <w:tcPr>
            <w:tcW w:w="236" w:type="dxa"/>
          </w:tcPr>
          <w:p w14:paraId="6DB738F0" w14:textId="77777777" w:rsidR="001E068E" w:rsidRPr="001E068E" w:rsidRDefault="001E068E" w:rsidP="001E068E">
            <w:pPr>
              <w:tabs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291034F1" w14:textId="346BBCA1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decimal" w:pos="312"/>
                <w:tab w:val="left" w:pos="346"/>
                <w:tab w:val="left" w:pos="402"/>
                <w:tab w:val="left" w:pos="492"/>
              </w:tabs>
              <w:ind w:left="-79" w:right="25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z w:val="30"/>
                <w:szCs w:val="30"/>
              </w:rPr>
              <w:t>27,064</w:t>
            </w:r>
          </w:p>
        </w:tc>
        <w:tc>
          <w:tcPr>
            <w:tcW w:w="238" w:type="dxa"/>
          </w:tcPr>
          <w:p w14:paraId="6DCBCECD" w14:textId="77777777" w:rsidR="001E068E" w:rsidRPr="001E068E" w:rsidRDefault="001E068E" w:rsidP="001E068E">
            <w:pPr>
              <w:tabs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3EC972BA" w14:textId="68915282" w:rsidR="001E068E" w:rsidRPr="001E068E" w:rsidRDefault="001E068E" w:rsidP="00A653A9">
            <w:pPr>
              <w:tabs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z w:val="30"/>
                <w:szCs w:val="30"/>
              </w:rPr>
              <w:t>59,124</w:t>
            </w:r>
          </w:p>
        </w:tc>
        <w:tc>
          <w:tcPr>
            <w:tcW w:w="236" w:type="dxa"/>
          </w:tcPr>
          <w:p w14:paraId="514324E8" w14:textId="77777777" w:rsidR="001E068E" w:rsidRPr="001E068E" w:rsidRDefault="001E068E" w:rsidP="001E068E">
            <w:pPr>
              <w:tabs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17EBC23C" w14:textId="57039ED5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79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z w:val="30"/>
                <w:szCs w:val="30"/>
              </w:rPr>
              <w:t>10,013,</w:t>
            </w:r>
            <w:r w:rsidRPr="001E068E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514</w:t>
            </w:r>
          </w:p>
        </w:tc>
      </w:tr>
      <w:tr w:rsidR="001E068E" w:rsidRPr="00201D3B" w14:paraId="441E0544" w14:textId="77777777" w:rsidTr="007A083E">
        <w:tc>
          <w:tcPr>
            <w:tcW w:w="2880" w:type="dxa"/>
          </w:tcPr>
          <w:p w14:paraId="3DA838B5" w14:textId="2F376C44" w:rsidR="001E068E" w:rsidRPr="00F55062" w:rsidRDefault="001E068E" w:rsidP="001E068E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799449CC" w14:textId="034F8444" w:rsidR="001E068E" w:rsidRPr="001E068E" w:rsidRDefault="001E068E" w:rsidP="00A6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345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</w:tcPr>
          <w:p w14:paraId="48E01357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5752D0BD" w14:textId="1F30F024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13,564</w:t>
            </w:r>
          </w:p>
        </w:tc>
        <w:tc>
          <w:tcPr>
            <w:tcW w:w="245" w:type="dxa"/>
          </w:tcPr>
          <w:p w14:paraId="1F1EBE3A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79746932" w14:textId="527917DF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114,003</w:t>
            </w:r>
          </w:p>
        </w:tc>
        <w:tc>
          <w:tcPr>
            <w:tcW w:w="270" w:type="dxa"/>
          </w:tcPr>
          <w:p w14:paraId="01F490DD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1E661EC4" w14:textId="2CA8D743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510</w:t>
            </w:r>
          </w:p>
        </w:tc>
        <w:tc>
          <w:tcPr>
            <w:tcW w:w="270" w:type="dxa"/>
          </w:tcPr>
          <w:p w14:paraId="4EB70CB0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5F6E915B" w14:textId="74440A86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78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2,762</w:t>
            </w:r>
          </w:p>
        </w:tc>
        <w:tc>
          <w:tcPr>
            <w:tcW w:w="236" w:type="dxa"/>
          </w:tcPr>
          <w:p w14:paraId="2FCB2C99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207AA993" w14:textId="58DF1A85" w:rsidR="001E068E" w:rsidRPr="001E068E" w:rsidRDefault="001E068E" w:rsidP="00A653A9">
            <w:pPr>
              <w:tabs>
                <w:tab w:val="left" w:pos="346"/>
                <w:tab w:val="left" w:pos="621"/>
              </w:tabs>
              <w:ind w:left="64" w:right="-16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8" w:type="dxa"/>
          </w:tcPr>
          <w:p w14:paraId="1CC82487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452E0464" w14:textId="3B0DF3E8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130,134</w:t>
            </w:r>
          </w:p>
        </w:tc>
        <w:tc>
          <w:tcPr>
            <w:tcW w:w="236" w:type="dxa"/>
          </w:tcPr>
          <w:p w14:paraId="116B56C2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5DEC0F91" w14:textId="017ADDFB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260,973</w:t>
            </w:r>
          </w:p>
        </w:tc>
      </w:tr>
      <w:tr w:rsidR="001E068E" w:rsidRPr="00201D3B" w14:paraId="44139387" w14:textId="77777777" w:rsidTr="007A083E">
        <w:tc>
          <w:tcPr>
            <w:tcW w:w="2880" w:type="dxa"/>
          </w:tcPr>
          <w:p w14:paraId="4EBCE881" w14:textId="6F33748E" w:rsidR="001E068E" w:rsidRPr="00F55062" w:rsidRDefault="001E068E" w:rsidP="001E068E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60" w:type="dxa"/>
          </w:tcPr>
          <w:p w14:paraId="40307ECB" w14:textId="333EB8FA" w:rsidR="001E068E" w:rsidRPr="001E068E" w:rsidRDefault="001E068E" w:rsidP="00A6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345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</w:tcPr>
          <w:p w14:paraId="1F7D1B19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  <w:tab w:val="decimal" w:pos="1008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1D855065" w14:textId="462A2FA7" w:rsidR="001E068E" w:rsidRPr="001E068E" w:rsidRDefault="001E068E" w:rsidP="00A653A9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373"/>
                <w:tab w:val="left" w:pos="733"/>
                <w:tab w:val="left" w:pos="913"/>
                <w:tab w:val="left" w:pos="1449"/>
              </w:tabs>
              <w:ind w:left="157" w:right="-2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1E6A0304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  <w:tab w:val="decimal" w:pos="1008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64027F80" w14:textId="64BDCAD8" w:rsidR="001E068E" w:rsidRPr="001E068E" w:rsidRDefault="001E068E" w:rsidP="001E068E">
            <w:pPr>
              <w:tabs>
                <w:tab w:val="clear" w:pos="454"/>
                <w:tab w:val="clear" w:pos="680"/>
                <w:tab w:val="clear" w:pos="907"/>
                <w:tab w:val="decimal" w:pos="76"/>
                <w:tab w:val="left" w:pos="346"/>
                <w:tab w:val="left" w:pos="441"/>
                <w:tab w:val="left" w:pos="621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(90,292)</w:t>
            </w:r>
          </w:p>
        </w:tc>
        <w:tc>
          <w:tcPr>
            <w:tcW w:w="270" w:type="dxa"/>
          </w:tcPr>
          <w:p w14:paraId="4EE2438A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  <w:tab w:val="decimal" w:pos="1008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5945F081" w14:textId="20AD7B56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(326)</w:t>
            </w:r>
          </w:p>
        </w:tc>
        <w:tc>
          <w:tcPr>
            <w:tcW w:w="270" w:type="dxa"/>
          </w:tcPr>
          <w:p w14:paraId="6B2869DD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  <w:tab w:val="decimal" w:pos="1008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08723DCC" w14:textId="41ED27CF" w:rsidR="001E068E" w:rsidRPr="001E068E" w:rsidRDefault="001E068E" w:rsidP="001E068E">
            <w:pPr>
              <w:tabs>
                <w:tab w:val="left" w:pos="346"/>
                <w:tab w:val="left" w:pos="621"/>
              </w:tabs>
              <w:ind w:left="157" w:right="-14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21B96DFD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61BD4332" w14:textId="6CCC8DAF" w:rsidR="001E068E" w:rsidRPr="001E068E" w:rsidRDefault="001E068E" w:rsidP="00A653A9">
            <w:pPr>
              <w:tabs>
                <w:tab w:val="clear" w:pos="227"/>
                <w:tab w:val="clear" w:pos="907"/>
                <w:tab w:val="left" w:pos="205"/>
                <w:tab w:val="left" w:pos="346"/>
                <w:tab w:val="left" w:pos="506"/>
              </w:tabs>
              <w:ind w:left="157" w:right="-15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(1,900)</w:t>
            </w:r>
          </w:p>
        </w:tc>
        <w:tc>
          <w:tcPr>
            <w:tcW w:w="238" w:type="dxa"/>
          </w:tcPr>
          <w:p w14:paraId="34C7CF86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707112E8" w14:textId="6E045481" w:rsidR="001E068E" w:rsidRPr="001E068E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303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3CEF3635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3FFF66B2" w14:textId="7F35912E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(92,518)</w:t>
            </w:r>
          </w:p>
        </w:tc>
      </w:tr>
      <w:tr w:rsidR="001E068E" w:rsidRPr="00201D3B" w14:paraId="791CF9FB" w14:textId="77777777" w:rsidTr="007A083E">
        <w:tc>
          <w:tcPr>
            <w:tcW w:w="2880" w:type="dxa"/>
          </w:tcPr>
          <w:p w14:paraId="3E0F8C38" w14:textId="613F23A7" w:rsidR="001E068E" w:rsidRPr="00F55062" w:rsidRDefault="001E068E" w:rsidP="001E068E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260" w:type="dxa"/>
          </w:tcPr>
          <w:p w14:paraId="75830294" w14:textId="0320DB61" w:rsidR="001E068E" w:rsidRPr="001E068E" w:rsidRDefault="001E068E" w:rsidP="00A6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345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</w:tcPr>
          <w:p w14:paraId="3E06D77C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2785834B" w14:textId="1B251502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1,120</w:t>
            </w:r>
          </w:p>
        </w:tc>
        <w:tc>
          <w:tcPr>
            <w:tcW w:w="245" w:type="dxa"/>
          </w:tcPr>
          <w:p w14:paraId="480AA684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5BA300B9" w14:textId="3D23633F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43,939</w:t>
            </w:r>
          </w:p>
        </w:tc>
        <w:tc>
          <w:tcPr>
            <w:tcW w:w="270" w:type="dxa"/>
          </w:tcPr>
          <w:p w14:paraId="175FB331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4D6A2D8D" w14:textId="3E655685" w:rsidR="001E068E" w:rsidRPr="001E068E" w:rsidRDefault="001E068E" w:rsidP="00A653A9">
            <w:pPr>
              <w:tabs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36</w:t>
            </w:r>
          </w:p>
        </w:tc>
        <w:tc>
          <w:tcPr>
            <w:tcW w:w="270" w:type="dxa"/>
          </w:tcPr>
          <w:p w14:paraId="7D625063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3FB2E1D2" w14:textId="4AF0C741" w:rsidR="001E068E" w:rsidRPr="001E068E" w:rsidRDefault="001E068E" w:rsidP="00A653A9">
            <w:pPr>
              <w:tabs>
                <w:tab w:val="left" w:pos="346"/>
                <w:tab w:val="left" w:pos="621"/>
              </w:tabs>
              <w:ind w:left="157" w:right="-14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4C8E18DE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025CE5DA" w14:textId="629FAC30" w:rsidR="001E068E" w:rsidRPr="001E068E" w:rsidRDefault="001E068E" w:rsidP="00A653A9">
            <w:pPr>
              <w:tabs>
                <w:tab w:val="left" w:pos="346"/>
                <w:tab w:val="left" w:pos="621"/>
              </w:tabs>
              <w:ind w:left="64" w:right="-16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8" w:type="dxa"/>
          </w:tcPr>
          <w:p w14:paraId="40EA9092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01B9099C" w14:textId="10B1BC9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(45,095)</w:t>
            </w:r>
          </w:p>
        </w:tc>
        <w:tc>
          <w:tcPr>
            <w:tcW w:w="236" w:type="dxa"/>
          </w:tcPr>
          <w:p w14:paraId="32B2649D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00CAA4B2" w14:textId="4B66BE12" w:rsidR="001E068E" w:rsidRPr="001E068E" w:rsidRDefault="001E068E" w:rsidP="00A653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327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</w:tr>
      <w:tr w:rsidR="001E068E" w:rsidRPr="009E090D" w14:paraId="4014FB28" w14:textId="77777777" w:rsidTr="00E22AE1">
        <w:tc>
          <w:tcPr>
            <w:tcW w:w="2880" w:type="dxa"/>
          </w:tcPr>
          <w:p w14:paraId="67AF10A9" w14:textId="199CC4BD" w:rsidR="001E068E" w:rsidRPr="00F55062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337" w:hanging="158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มีนาคม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8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421F2026" w14:textId="7ED6A309" w:rsidR="001E068E" w:rsidRPr="00005FDF" w:rsidRDefault="001E068E" w:rsidP="001E068E">
            <w:pPr>
              <w:tabs>
                <w:tab w:val="decimal" w:pos="806"/>
              </w:tabs>
              <w:ind w:left="-108" w:right="-108" w:firstLine="296"/>
              <w:jc w:val="center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  <w:vAlign w:val="center"/>
          </w:tcPr>
          <w:p w14:paraId="3F213C34" w14:textId="77777777" w:rsidR="001E068E" w:rsidRPr="00F55062" w:rsidRDefault="001E068E" w:rsidP="001E068E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vAlign w:val="center"/>
          </w:tcPr>
          <w:p w14:paraId="790F6E07" w14:textId="57C6C093" w:rsidR="001E068E" w:rsidRPr="00F55062" w:rsidRDefault="001E068E" w:rsidP="001E068E">
            <w:pPr>
              <w:tabs>
                <w:tab w:val="clear" w:pos="907"/>
                <w:tab w:val="left" w:pos="786"/>
              </w:tabs>
              <w:ind w:right="5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45" w:type="dxa"/>
            <w:vAlign w:val="center"/>
          </w:tcPr>
          <w:p w14:paraId="5FFD0C42" w14:textId="77777777" w:rsidR="001E068E" w:rsidRPr="00F55062" w:rsidRDefault="001E068E" w:rsidP="001E068E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vAlign w:val="center"/>
          </w:tcPr>
          <w:p w14:paraId="09CC3ACA" w14:textId="1E204A15" w:rsidR="001E068E" w:rsidRPr="00F55062" w:rsidRDefault="001E068E" w:rsidP="001E068E">
            <w:pPr>
              <w:tabs>
                <w:tab w:val="decimal" w:pos="806"/>
              </w:tabs>
              <w:ind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7AF7FFB1" w14:textId="77777777" w:rsidR="001E068E" w:rsidRPr="00F55062" w:rsidRDefault="001E068E" w:rsidP="001E068E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17191EDE" w14:textId="25ED5D48" w:rsidR="001E068E" w:rsidRPr="00F55062" w:rsidRDefault="001E068E" w:rsidP="001E068E">
            <w:pPr>
              <w:tabs>
                <w:tab w:val="decimal" w:pos="806"/>
              </w:tabs>
              <w:ind w:left="-108" w:right="72" w:firstLine="444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9C1DDFA" w14:textId="77777777" w:rsidR="001E068E" w:rsidRPr="00F55062" w:rsidRDefault="001E068E" w:rsidP="001E068E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  <w:vAlign w:val="center"/>
          </w:tcPr>
          <w:p w14:paraId="5D6D838E" w14:textId="5A2A5AE1" w:rsidR="001E068E" w:rsidRPr="00F55062" w:rsidRDefault="001E068E" w:rsidP="001E068E">
            <w:pPr>
              <w:tabs>
                <w:tab w:val="clear" w:pos="907"/>
                <w:tab w:val="left" w:pos="786"/>
              </w:tabs>
              <w:ind w:left="-108" w:right="-58" w:firstLine="3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D5CC038" w14:textId="77777777" w:rsidR="001E068E" w:rsidRPr="00F55062" w:rsidRDefault="001E068E" w:rsidP="001E068E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A46F1D1" w14:textId="1D798685" w:rsidR="001E068E" w:rsidRPr="00F55062" w:rsidRDefault="001E068E" w:rsidP="001E068E">
            <w:pPr>
              <w:tabs>
                <w:tab w:val="clear" w:pos="680"/>
                <w:tab w:val="clear" w:pos="907"/>
                <w:tab w:val="decimal" w:pos="312"/>
                <w:tab w:val="left" w:pos="402"/>
                <w:tab w:val="left" w:pos="492"/>
              </w:tabs>
              <w:ind w:left="-79" w:right="-58" w:firstLine="12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8" w:type="dxa"/>
          </w:tcPr>
          <w:p w14:paraId="0EB7D817" w14:textId="77777777" w:rsidR="001E068E" w:rsidRPr="00F55062" w:rsidRDefault="001E068E" w:rsidP="001E068E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</w:tcPr>
          <w:p w14:paraId="3DE992E4" w14:textId="4B3A7A7A" w:rsidR="001E068E" w:rsidRPr="00F55062" w:rsidRDefault="001E068E" w:rsidP="001E068E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4B518EF" w14:textId="77777777" w:rsidR="001E068E" w:rsidRPr="00F55062" w:rsidRDefault="001E068E" w:rsidP="001E068E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center"/>
          </w:tcPr>
          <w:p w14:paraId="728A5613" w14:textId="27999D76" w:rsidR="001E068E" w:rsidRPr="00F55062" w:rsidRDefault="001E068E" w:rsidP="001E068E">
            <w:pPr>
              <w:tabs>
                <w:tab w:val="decimal" w:pos="806"/>
              </w:tabs>
              <w:ind w:left="-79" w:right="-108" w:firstLine="301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1E068E" w:rsidRPr="00201D3B" w14:paraId="08FB9AAF" w14:textId="77777777" w:rsidTr="006625CF">
        <w:tc>
          <w:tcPr>
            <w:tcW w:w="2880" w:type="dxa"/>
          </w:tcPr>
          <w:p w14:paraId="7FF408DE" w14:textId="25003E61" w:rsidR="001E068E" w:rsidRPr="00F55062" w:rsidRDefault="001E068E" w:rsidP="001E068E">
            <w:pPr>
              <w:ind w:left="157" w:right="-27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  1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เมษายน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8</w:t>
            </w:r>
          </w:p>
        </w:tc>
        <w:tc>
          <w:tcPr>
            <w:tcW w:w="1260" w:type="dxa"/>
          </w:tcPr>
          <w:p w14:paraId="50051699" w14:textId="0631E551" w:rsidR="001E068E" w:rsidRPr="00201D3B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216,257</w:t>
            </w:r>
          </w:p>
        </w:tc>
        <w:tc>
          <w:tcPr>
            <w:tcW w:w="240" w:type="dxa"/>
          </w:tcPr>
          <w:p w14:paraId="6E40BF6D" w14:textId="77777777" w:rsidR="001E068E" w:rsidRPr="00201D3B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44FC9C41" w14:textId="2E9C1898" w:rsidR="001E068E" w:rsidRPr="00201D3B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1,352,003</w:t>
            </w:r>
          </w:p>
        </w:tc>
        <w:tc>
          <w:tcPr>
            <w:tcW w:w="245" w:type="dxa"/>
          </w:tcPr>
          <w:p w14:paraId="2A033392" w14:textId="77777777" w:rsidR="001E068E" w:rsidRPr="00201D3B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57DE263A" w14:textId="7EA92C11" w:rsidR="001E068E" w:rsidRPr="00201D3B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8,374,158</w:t>
            </w:r>
          </w:p>
        </w:tc>
        <w:tc>
          <w:tcPr>
            <w:tcW w:w="270" w:type="dxa"/>
          </w:tcPr>
          <w:p w14:paraId="006D7623" w14:textId="77777777" w:rsidR="001E068E" w:rsidRPr="00201D3B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259C1E2" w14:textId="6A7147A3" w:rsidR="001E068E" w:rsidRPr="00201D3B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48,461</w:t>
            </w:r>
          </w:p>
        </w:tc>
        <w:tc>
          <w:tcPr>
            <w:tcW w:w="270" w:type="dxa"/>
          </w:tcPr>
          <w:p w14:paraId="486FB22D" w14:textId="77777777" w:rsidR="001E068E" w:rsidRPr="00201D3B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00133ABC" w14:textId="3375D016" w:rsidR="001E068E" w:rsidRPr="00201D3B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21,763</w:t>
            </w:r>
          </w:p>
        </w:tc>
        <w:tc>
          <w:tcPr>
            <w:tcW w:w="236" w:type="dxa"/>
          </w:tcPr>
          <w:p w14:paraId="7CC0E302" w14:textId="77777777" w:rsidR="001E068E" w:rsidRPr="00201D3B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0ED1C415" w14:textId="674AE18A" w:rsidR="001E068E" w:rsidRPr="00201D3B" w:rsidRDefault="001E068E" w:rsidP="00A653A9">
            <w:pPr>
              <w:tabs>
                <w:tab w:val="clear" w:pos="680"/>
                <w:tab w:val="clear" w:pos="907"/>
                <w:tab w:val="decimal" w:pos="76"/>
                <w:tab w:val="decimal" w:pos="312"/>
                <w:tab w:val="left" w:pos="346"/>
                <w:tab w:val="left" w:pos="402"/>
                <w:tab w:val="left" w:pos="492"/>
              </w:tabs>
              <w:ind w:left="-79" w:right="25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25,164</w:t>
            </w:r>
          </w:p>
        </w:tc>
        <w:tc>
          <w:tcPr>
            <w:tcW w:w="238" w:type="dxa"/>
          </w:tcPr>
          <w:p w14:paraId="205C2097" w14:textId="77777777" w:rsidR="001E068E" w:rsidRPr="00201D3B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095AF4DC" w14:textId="366DBB49" w:rsidR="001E068E" w:rsidRPr="00201D3B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144,163</w:t>
            </w:r>
          </w:p>
        </w:tc>
        <w:tc>
          <w:tcPr>
            <w:tcW w:w="236" w:type="dxa"/>
          </w:tcPr>
          <w:p w14:paraId="017051A6" w14:textId="77777777" w:rsidR="001E068E" w:rsidRPr="00201D3B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4CF909D9" w14:textId="3F95A8B9" w:rsidR="001E068E" w:rsidRPr="00201D3B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79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10,181,969</w:t>
            </w:r>
          </w:p>
        </w:tc>
      </w:tr>
      <w:tr w:rsidR="009505F2" w:rsidRPr="00201D3B" w14:paraId="0B88D677" w14:textId="77777777">
        <w:tc>
          <w:tcPr>
            <w:tcW w:w="2880" w:type="dxa"/>
          </w:tcPr>
          <w:p w14:paraId="3769EA24" w14:textId="77777777" w:rsidR="009505F2" w:rsidRPr="00F55062" w:rsidRDefault="009505F2" w:rsidP="009505F2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1260" w:type="dxa"/>
          </w:tcPr>
          <w:p w14:paraId="75483440" w14:textId="21451643" w:rsidR="009505F2" w:rsidRPr="00DC2C7A" w:rsidRDefault="009505F2" w:rsidP="0095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345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</w:tcPr>
          <w:p w14:paraId="6E097EE6" w14:textId="77777777" w:rsidR="009505F2" w:rsidRPr="00DC2C7A" w:rsidRDefault="009505F2" w:rsidP="009505F2">
            <w:pPr>
              <w:tabs>
                <w:tab w:val="left" w:pos="346"/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7D561CEF" w14:textId="28ABCCCA" w:rsidR="009505F2" w:rsidRPr="00DC2C7A" w:rsidRDefault="009505F2" w:rsidP="009505F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373"/>
                <w:tab w:val="left" w:pos="733"/>
                <w:tab w:val="left" w:pos="913"/>
                <w:tab w:val="left" w:pos="1449"/>
              </w:tabs>
              <w:ind w:left="157" w:right="-2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6BA105DE" w14:textId="77777777" w:rsidR="009505F2" w:rsidRPr="00DC2C7A" w:rsidRDefault="009505F2" w:rsidP="009505F2">
            <w:pPr>
              <w:tabs>
                <w:tab w:val="left" w:pos="346"/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1B6AF808" w14:textId="24F908FF" w:rsidR="009505F2" w:rsidRPr="00DC2C7A" w:rsidRDefault="00F97D19" w:rsidP="009505F2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97D19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21,188</w:t>
            </w:r>
          </w:p>
        </w:tc>
        <w:tc>
          <w:tcPr>
            <w:tcW w:w="270" w:type="dxa"/>
          </w:tcPr>
          <w:p w14:paraId="71BA1169" w14:textId="77777777" w:rsidR="009505F2" w:rsidRPr="00DC2C7A" w:rsidRDefault="009505F2" w:rsidP="009505F2">
            <w:pPr>
              <w:tabs>
                <w:tab w:val="left" w:pos="346"/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A3AE66E" w14:textId="08C32F2F" w:rsidR="009505F2" w:rsidRPr="00DC2C7A" w:rsidRDefault="00F97D19" w:rsidP="009505F2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97D19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461</w:t>
            </w:r>
          </w:p>
        </w:tc>
        <w:tc>
          <w:tcPr>
            <w:tcW w:w="270" w:type="dxa"/>
          </w:tcPr>
          <w:p w14:paraId="10A6B20D" w14:textId="77777777" w:rsidR="009505F2" w:rsidRPr="00DC2C7A" w:rsidRDefault="009505F2" w:rsidP="009505F2">
            <w:pPr>
              <w:tabs>
                <w:tab w:val="left" w:pos="346"/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66095704" w14:textId="0797005E" w:rsidR="009505F2" w:rsidRPr="00DC2C7A" w:rsidRDefault="00094993" w:rsidP="009505F2">
            <w:pPr>
              <w:tabs>
                <w:tab w:val="clear" w:pos="680"/>
                <w:tab w:val="clear" w:pos="907"/>
                <w:tab w:val="clear" w:pos="3742"/>
                <w:tab w:val="decimal" w:pos="76"/>
                <w:tab w:val="left" w:pos="346"/>
                <w:tab w:val="left" w:pos="760"/>
                <w:tab w:val="left" w:pos="963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094993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593</w:t>
            </w:r>
          </w:p>
        </w:tc>
        <w:tc>
          <w:tcPr>
            <w:tcW w:w="236" w:type="dxa"/>
          </w:tcPr>
          <w:p w14:paraId="0F5C1A6F" w14:textId="77777777" w:rsidR="009505F2" w:rsidRPr="00DC2C7A" w:rsidRDefault="009505F2" w:rsidP="009505F2">
            <w:pPr>
              <w:tabs>
                <w:tab w:val="left" w:pos="34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5B6ECFF7" w14:textId="7BBEA865" w:rsidR="009505F2" w:rsidRPr="00DC2C7A" w:rsidRDefault="00AC1B68" w:rsidP="00AC1B68">
            <w:pPr>
              <w:tabs>
                <w:tab w:val="clear" w:pos="907"/>
                <w:tab w:val="left" w:pos="346"/>
                <w:tab w:val="left" w:pos="506"/>
              </w:tabs>
              <w:ind w:left="157" w:right="-419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AC1B68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65</w:t>
            </w:r>
          </w:p>
        </w:tc>
        <w:tc>
          <w:tcPr>
            <w:tcW w:w="238" w:type="dxa"/>
          </w:tcPr>
          <w:p w14:paraId="452D270C" w14:textId="77777777" w:rsidR="009505F2" w:rsidRPr="00DC2C7A" w:rsidRDefault="009505F2" w:rsidP="009505F2">
            <w:pPr>
              <w:tabs>
                <w:tab w:val="left" w:pos="34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703FDBE9" w14:textId="6FB919C1" w:rsidR="009505F2" w:rsidRPr="00DC2C7A" w:rsidRDefault="00AC1B68" w:rsidP="009505F2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AC1B68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32,390</w:t>
            </w:r>
          </w:p>
        </w:tc>
        <w:tc>
          <w:tcPr>
            <w:tcW w:w="236" w:type="dxa"/>
          </w:tcPr>
          <w:p w14:paraId="5CE470B4" w14:textId="77777777" w:rsidR="009505F2" w:rsidRPr="00DC2C7A" w:rsidRDefault="009505F2" w:rsidP="009505F2">
            <w:pPr>
              <w:tabs>
                <w:tab w:val="left" w:pos="34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42C49B5B" w14:textId="722ABFC0" w:rsidR="009505F2" w:rsidRPr="00DC2C7A" w:rsidRDefault="00AC1B68" w:rsidP="009505F2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AC1B68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54,697</w:t>
            </w:r>
          </w:p>
        </w:tc>
      </w:tr>
      <w:tr w:rsidR="009505F2" w:rsidRPr="009E090D" w14:paraId="7D976EAE" w14:textId="77777777">
        <w:tc>
          <w:tcPr>
            <w:tcW w:w="2880" w:type="dxa"/>
          </w:tcPr>
          <w:p w14:paraId="1B9855FE" w14:textId="77777777" w:rsidR="009505F2" w:rsidRPr="00F55062" w:rsidRDefault="009505F2" w:rsidP="009505F2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260" w:type="dxa"/>
          </w:tcPr>
          <w:p w14:paraId="3E27C50B" w14:textId="7273D1D7" w:rsidR="009505F2" w:rsidRPr="00DC2C7A" w:rsidRDefault="009505F2" w:rsidP="0095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345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</w:tcPr>
          <w:p w14:paraId="16BF13AF" w14:textId="77777777" w:rsidR="009505F2" w:rsidRPr="00DC2C7A" w:rsidRDefault="009505F2" w:rsidP="009505F2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3B62EE80" w14:textId="21A30F65" w:rsidR="009505F2" w:rsidRPr="009505F2" w:rsidRDefault="009505F2" w:rsidP="00F97D19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21"/>
              </w:tabs>
              <w:ind w:left="-108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9505F2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(6,606)</w:t>
            </w:r>
          </w:p>
        </w:tc>
        <w:tc>
          <w:tcPr>
            <w:tcW w:w="245" w:type="dxa"/>
          </w:tcPr>
          <w:p w14:paraId="5D647ABE" w14:textId="77777777" w:rsidR="009505F2" w:rsidRPr="00DC2C7A" w:rsidRDefault="009505F2" w:rsidP="009505F2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72C5A77B" w14:textId="3F13B981" w:rsidR="009505F2" w:rsidRPr="00DC2C7A" w:rsidRDefault="00F97D19" w:rsidP="009505F2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97D19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(149,720)</w:t>
            </w:r>
          </w:p>
        </w:tc>
        <w:tc>
          <w:tcPr>
            <w:tcW w:w="270" w:type="dxa"/>
          </w:tcPr>
          <w:p w14:paraId="23B71F6F" w14:textId="77777777" w:rsidR="009505F2" w:rsidRPr="00DC2C7A" w:rsidRDefault="009505F2" w:rsidP="009505F2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433DA1A4" w14:textId="21AC2967" w:rsidR="009505F2" w:rsidRPr="00DC2C7A" w:rsidRDefault="00F97D19" w:rsidP="009505F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97D19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(758)</w:t>
            </w:r>
          </w:p>
        </w:tc>
        <w:tc>
          <w:tcPr>
            <w:tcW w:w="270" w:type="dxa"/>
          </w:tcPr>
          <w:p w14:paraId="2E6EF2E3" w14:textId="77777777" w:rsidR="009505F2" w:rsidRPr="00DC2C7A" w:rsidRDefault="009505F2" w:rsidP="009505F2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</w:tcPr>
          <w:p w14:paraId="7168ADED" w14:textId="7BF94719" w:rsidR="009505F2" w:rsidRPr="00DC2C7A" w:rsidRDefault="00AC1B68" w:rsidP="00AC1B68">
            <w:pPr>
              <w:tabs>
                <w:tab w:val="left" w:pos="346"/>
                <w:tab w:val="left" w:pos="621"/>
              </w:tabs>
              <w:ind w:left="157" w:right="-24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AC1B68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(7,243)</w:t>
            </w:r>
          </w:p>
        </w:tc>
        <w:tc>
          <w:tcPr>
            <w:tcW w:w="236" w:type="dxa"/>
          </w:tcPr>
          <w:p w14:paraId="57E55788" w14:textId="77777777" w:rsidR="009505F2" w:rsidRPr="00DC2C7A" w:rsidRDefault="009505F2" w:rsidP="009505F2">
            <w:pPr>
              <w:tabs>
                <w:tab w:val="decimal" w:pos="80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</w:tcPr>
          <w:p w14:paraId="145BCEC1" w14:textId="25B2C0DB" w:rsidR="009505F2" w:rsidRPr="00DC2C7A" w:rsidRDefault="00AC1B68" w:rsidP="00AC1B68">
            <w:pPr>
              <w:tabs>
                <w:tab w:val="clear" w:pos="907"/>
                <w:tab w:val="left" w:pos="346"/>
                <w:tab w:val="left" w:pos="506"/>
              </w:tabs>
              <w:ind w:left="157" w:right="-149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AC1B68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(3,833)</w:t>
            </w:r>
          </w:p>
        </w:tc>
        <w:tc>
          <w:tcPr>
            <w:tcW w:w="238" w:type="dxa"/>
          </w:tcPr>
          <w:p w14:paraId="21178D7E" w14:textId="77777777" w:rsidR="009505F2" w:rsidRPr="00DC2C7A" w:rsidRDefault="009505F2" w:rsidP="009505F2">
            <w:pPr>
              <w:tabs>
                <w:tab w:val="decimal" w:pos="80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</w:tcPr>
          <w:p w14:paraId="1F9BEA46" w14:textId="0372F995" w:rsidR="009505F2" w:rsidRPr="00DC2C7A" w:rsidRDefault="00AC1B68" w:rsidP="00AC1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303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3B774E8E" w14:textId="77777777" w:rsidR="009505F2" w:rsidRPr="00DC2C7A" w:rsidRDefault="009505F2" w:rsidP="009505F2">
            <w:pPr>
              <w:tabs>
                <w:tab w:val="decimal" w:pos="80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6B0D703B" w14:textId="2BFE1CCD" w:rsidR="009505F2" w:rsidRPr="00DC2C7A" w:rsidRDefault="00AC1B68" w:rsidP="009505F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AC1B68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(168,160)</w:t>
            </w:r>
          </w:p>
        </w:tc>
      </w:tr>
      <w:tr w:rsidR="009505F2" w:rsidRPr="009E090D" w14:paraId="642EEB31" w14:textId="77777777">
        <w:tc>
          <w:tcPr>
            <w:tcW w:w="2880" w:type="dxa"/>
          </w:tcPr>
          <w:p w14:paraId="357E151A" w14:textId="77777777" w:rsidR="009505F2" w:rsidRPr="00F55062" w:rsidRDefault="009505F2" w:rsidP="009505F2">
            <w:pPr>
              <w:ind w:left="157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โอน</w:t>
            </w:r>
          </w:p>
        </w:tc>
        <w:tc>
          <w:tcPr>
            <w:tcW w:w="1260" w:type="dxa"/>
          </w:tcPr>
          <w:p w14:paraId="40FC6514" w14:textId="60462C93" w:rsidR="009505F2" w:rsidRPr="00DC2C7A" w:rsidRDefault="009505F2" w:rsidP="009505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345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</w:tcPr>
          <w:p w14:paraId="2DBE99EA" w14:textId="77777777" w:rsidR="009505F2" w:rsidRPr="00DC2C7A" w:rsidRDefault="009505F2" w:rsidP="009505F2">
            <w:pPr>
              <w:tabs>
                <w:tab w:val="decimal" w:pos="806"/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</w:tcPr>
          <w:p w14:paraId="04238432" w14:textId="07BBCAFA" w:rsidR="009505F2" w:rsidRPr="00DC2C7A" w:rsidRDefault="009505F2" w:rsidP="009505F2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left" w:pos="373"/>
                <w:tab w:val="left" w:pos="733"/>
                <w:tab w:val="left" w:pos="913"/>
                <w:tab w:val="left" w:pos="1449"/>
              </w:tabs>
              <w:ind w:left="157" w:right="-21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45" w:type="dxa"/>
          </w:tcPr>
          <w:p w14:paraId="61933200" w14:textId="77777777" w:rsidR="009505F2" w:rsidRPr="00DC2C7A" w:rsidRDefault="009505F2" w:rsidP="009505F2">
            <w:pPr>
              <w:tabs>
                <w:tab w:val="decimal" w:pos="806"/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</w:tcPr>
          <w:p w14:paraId="66F220E9" w14:textId="077FEC16" w:rsidR="009505F2" w:rsidRPr="00DC2C7A" w:rsidRDefault="00F97D19" w:rsidP="009505F2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97D19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95,943</w:t>
            </w:r>
          </w:p>
        </w:tc>
        <w:tc>
          <w:tcPr>
            <w:tcW w:w="270" w:type="dxa"/>
          </w:tcPr>
          <w:p w14:paraId="71E56E99" w14:textId="77777777" w:rsidR="009505F2" w:rsidRPr="00DC2C7A" w:rsidRDefault="009505F2" w:rsidP="009505F2">
            <w:pPr>
              <w:tabs>
                <w:tab w:val="decimal" w:pos="806"/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</w:tcPr>
          <w:p w14:paraId="09D0C943" w14:textId="1DB89BE4" w:rsidR="009505F2" w:rsidRPr="00DC2C7A" w:rsidRDefault="00F97D19" w:rsidP="009505F2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97D19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7,394</w:t>
            </w:r>
          </w:p>
        </w:tc>
        <w:tc>
          <w:tcPr>
            <w:tcW w:w="270" w:type="dxa"/>
          </w:tcPr>
          <w:p w14:paraId="29C5D58D" w14:textId="77777777" w:rsidR="009505F2" w:rsidRPr="00DC2C7A" w:rsidRDefault="009505F2" w:rsidP="009505F2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259E3D45" w14:textId="1C06D932" w:rsidR="009505F2" w:rsidRPr="00DC2C7A" w:rsidRDefault="00094993" w:rsidP="009505F2">
            <w:pPr>
              <w:tabs>
                <w:tab w:val="left" w:pos="346"/>
                <w:tab w:val="left" w:pos="621"/>
              </w:tabs>
              <w:ind w:left="157" w:right="-24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094993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3,214</w:t>
            </w:r>
          </w:p>
        </w:tc>
        <w:tc>
          <w:tcPr>
            <w:tcW w:w="236" w:type="dxa"/>
          </w:tcPr>
          <w:p w14:paraId="42A138A3" w14:textId="77777777" w:rsidR="009505F2" w:rsidRPr="00DC2C7A" w:rsidRDefault="009505F2" w:rsidP="009505F2">
            <w:pPr>
              <w:tabs>
                <w:tab w:val="decimal" w:pos="80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E06A460" w14:textId="579910FF" w:rsidR="009505F2" w:rsidRPr="00DC2C7A" w:rsidRDefault="00AC1B68" w:rsidP="009505F2">
            <w:pPr>
              <w:tabs>
                <w:tab w:val="clear" w:pos="907"/>
                <w:tab w:val="left" w:pos="506"/>
              </w:tabs>
              <w:ind w:left="157" w:right="-155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AC1B68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2,526</w:t>
            </w:r>
          </w:p>
        </w:tc>
        <w:tc>
          <w:tcPr>
            <w:tcW w:w="238" w:type="dxa"/>
          </w:tcPr>
          <w:p w14:paraId="1FDCC494" w14:textId="77777777" w:rsidR="009505F2" w:rsidRPr="00DC2C7A" w:rsidRDefault="009505F2" w:rsidP="009505F2">
            <w:pPr>
              <w:tabs>
                <w:tab w:val="decimal" w:pos="80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36E231A" w14:textId="0F3F1E1D" w:rsidR="009505F2" w:rsidRPr="00DC2C7A" w:rsidRDefault="00AC1B68" w:rsidP="00AC1B68">
            <w:pPr>
              <w:tabs>
                <w:tab w:val="left" w:pos="346"/>
                <w:tab w:val="left" w:pos="621"/>
              </w:tabs>
              <w:ind w:left="157" w:right="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AC1B68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(109,077)</w:t>
            </w:r>
          </w:p>
        </w:tc>
        <w:tc>
          <w:tcPr>
            <w:tcW w:w="236" w:type="dxa"/>
          </w:tcPr>
          <w:p w14:paraId="63458545" w14:textId="77777777" w:rsidR="009505F2" w:rsidRPr="00DC2C7A" w:rsidRDefault="009505F2" w:rsidP="009505F2">
            <w:pPr>
              <w:tabs>
                <w:tab w:val="decimal" w:pos="806"/>
              </w:tabs>
              <w:ind w:left="157" w:right="-2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</w:tcPr>
          <w:p w14:paraId="7D168666" w14:textId="4EA3BE03" w:rsidR="009505F2" w:rsidRPr="00DC2C7A" w:rsidRDefault="00AC1B68" w:rsidP="009505F2">
            <w:pPr>
              <w:ind w:left="157" w:right="-22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</w:tr>
      <w:tr w:rsidR="009505F2" w:rsidRPr="00201D3B" w14:paraId="7CC1A9C7" w14:textId="77777777">
        <w:tc>
          <w:tcPr>
            <w:tcW w:w="2880" w:type="dxa"/>
          </w:tcPr>
          <w:p w14:paraId="7701A59E" w14:textId="7FB46C91" w:rsidR="009505F2" w:rsidRPr="00F55062" w:rsidRDefault="009505F2" w:rsidP="009505F2">
            <w:pPr>
              <w:ind w:left="157" w:right="-27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มีนาคม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3B910B" w14:textId="5CF8E7A1" w:rsidR="009505F2" w:rsidRPr="00DC2C7A" w:rsidRDefault="009505F2" w:rsidP="009505F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216,257</w:t>
            </w:r>
          </w:p>
        </w:tc>
        <w:tc>
          <w:tcPr>
            <w:tcW w:w="240" w:type="dxa"/>
          </w:tcPr>
          <w:p w14:paraId="2938032D" w14:textId="77777777" w:rsidR="009505F2" w:rsidRPr="00DC2C7A" w:rsidRDefault="009505F2" w:rsidP="009505F2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</w:tcBorders>
          </w:tcPr>
          <w:p w14:paraId="64DEA751" w14:textId="0EAAF80B" w:rsidR="009505F2" w:rsidRPr="00DC2C7A" w:rsidRDefault="009505F2" w:rsidP="009505F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9505F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1,345,397</w:t>
            </w:r>
          </w:p>
        </w:tc>
        <w:tc>
          <w:tcPr>
            <w:tcW w:w="245" w:type="dxa"/>
          </w:tcPr>
          <w:p w14:paraId="4CC5C3B0" w14:textId="77777777" w:rsidR="009505F2" w:rsidRPr="00DC2C7A" w:rsidRDefault="009505F2" w:rsidP="009505F2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</w:tcPr>
          <w:p w14:paraId="59F11B0A" w14:textId="6F168701" w:rsidR="009505F2" w:rsidRPr="00DC2C7A" w:rsidRDefault="009505F2" w:rsidP="009505F2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9505F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8,341,569</w:t>
            </w:r>
          </w:p>
        </w:tc>
        <w:tc>
          <w:tcPr>
            <w:tcW w:w="270" w:type="dxa"/>
          </w:tcPr>
          <w:p w14:paraId="11A74240" w14:textId="77777777" w:rsidR="009505F2" w:rsidRPr="00DC2C7A" w:rsidRDefault="009505F2" w:rsidP="009505F2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58A54F24" w14:textId="48C57B08" w:rsidR="009505F2" w:rsidRPr="00DC2C7A" w:rsidRDefault="009505F2" w:rsidP="009505F2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9505F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55,558</w:t>
            </w:r>
          </w:p>
        </w:tc>
        <w:tc>
          <w:tcPr>
            <w:tcW w:w="270" w:type="dxa"/>
          </w:tcPr>
          <w:p w14:paraId="58D9F344" w14:textId="77777777" w:rsidR="009505F2" w:rsidRPr="00DC2C7A" w:rsidRDefault="009505F2" w:rsidP="009505F2">
            <w:pPr>
              <w:tabs>
                <w:tab w:val="decimal" w:pos="1008"/>
              </w:tabs>
              <w:ind w:left="157" w:right="-2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single" w:sz="4" w:space="0" w:color="auto"/>
            </w:tcBorders>
          </w:tcPr>
          <w:p w14:paraId="3C5653B7" w14:textId="2A4F7B9A" w:rsidR="009505F2" w:rsidRPr="00DC2C7A" w:rsidRDefault="009505F2" w:rsidP="009505F2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9505F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18,327</w:t>
            </w:r>
          </w:p>
        </w:tc>
        <w:tc>
          <w:tcPr>
            <w:tcW w:w="236" w:type="dxa"/>
          </w:tcPr>
          <w:p w14:paraId="56D66F6B" w14:textId="77777777" w:rsidR="009505F2" w:rsidRPr="00DC2C7A" w:rsidRDefault="009505F2" w:rsidP="009505F2">
            <w:pPr>
              <w:ind w:left="157" w:right="-2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7B7D30D6" w14:textId="0FC9984E" w:rsidR="009505F2" w:rsidRPr="00DC2C7A" w:rsidRDefault="009505F2" w:rsidP="009505F2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26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9505F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23,922</w:t>
            </w:r>
          </w:p>
        </w:tc>
        <w:tc>
          <w:tcPr>
            <w:tcW w:w="238" w:type="dxa"/>
          </w:tcPr>
          <w:p w14:paraId="0CC78133" w14:textId="77777777" w:rsidR="009505F2" w:rsidRPr="00DC2C7A" w:rsidRDefault="009505F2" w:rsidP="009505F2">
            <w:pPr>
              <w:ind w:left="157" w:right="-2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02" w:type="dxa"/>
            <w:tcBorders>
              <w:top w:val="single" w:sz="4" w:space="0" w:color="auto"/>
              <w:bottom w:val="single" w:sz="4" w:space="0" w:color="auto"/>
            </w:tcBorders>
          </w:tcPr>
          <w:p w14:paraId="5CB433F4" w14:textId="68E6F9D7" w:rsidR="009505F2" w:rsidRPr="00DC2C7A" w:rsidRDefault="009505F2" w:rsidP="009505F2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9505F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67,476</w:t>
            </w:r>
          </w:p>
        </w:tc>
        <w:tc>
          <w:tcPr>
            <w:tcW w:w="236" w:type="dxa"/>
          </w:tcPr>
          <w:p w14:paraId="0839FAD9" w14:textId="77777777" w:rsidR="009505F2" w:rsidRPr="00DC2C7A" w:rsidRDefault="009505F2" w:rsidP="009505F2">
            <w:pPr>
              <w:ind w:left="157" w:right="-2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33591D31" w14:textId="03B5370C" w:rsidR="009505F2" w:rsidRPr="00DC2C7A" w:rsidRDefault="009505F2" w:rsidP="009505F2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7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9505F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10,068,506</w:t>
            </w:r>
          </w:p>
        </w:tc>
      </w:tr>
    </w:tbl>
    <w:p w14:paraId="0EA47A4F" w14:textId="77777777" w:rsidR="006D3CFE" w:rsidRDefault="006D3CFE" w:rsidP="002F02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6D3CFE" w:rsidSect="00BD00C0">
          <w:headerReference w:type="default" r:id="rId20"/>
          <w:pgSz w:w="16834" w:h="11909" w:orient="landscape" w:code="9"/>
          <w:pgMar w:top="1152" w:right="691" w:bottom="1152" w:left="576" w:header="720" w:footer="720" w:gutter="0"/>
          <w:cols w:space="720"/>
          <w:docGrid w:linePitch="245"/>
        </w:sectPr>
      </w:pPr>
    </w:p>
    <w:tbl>
      <w:tblPr>
        <w:tblW w:w="145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78"/>
        <w:gridCol w:w="1168"/>
        <w:gridCol w:w="270"/>
        <w:gridCol w:w="1260"/>
        <w:gridCol w:w="360"/>
        <w:gridCol w:w="1150"/>
        <w:gridCol w:w="18"/>
        <w:gridCol w:w="272"/>
        <w:gridCol w:w="1440"/>
        <w:gridCol w:w="270"/>
        <w:gridCol w:w="1260"/>
        <w:gridCol w:w="272"/>
        <w:gridCol w:w="1065"/>
        <w:gridCol w:w="13"/>
        <w:gridCol w:w="272"/>
        <w:gridCol w:w="1155"/>
        <w:gridCol w:w="13"/>
        <w:gridCol w:w="257"/>
        <w:gridCol w:w="15"/>
        <w:gridCol w:w="1172"/>
      </w:tblGrid>
      <w:tr w:rsidR="006057EA" w:rsidRPr="00D1167C" w14:paraId="4CB4F638" w14:textId="77777777" w:rsidTr="00E63655">
        <w:trPr>
          <w:tblHeader/>
        </w:trPr>
        <w:tc>
          <w:tcPr>
            <w:tcW w:w="2879" w:type="dxa"/>
          </w:tcPr>
          <w:p w14:paraId="4C8FF522" w14:textId="77777777" w:rsidR="006057EA" w:rsidRPr="009E090D" w:rsidRDefault="006057EA" w:rsidP="00DF4D93">
            <w:pPr>
              <w:ind w:right="-2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E090D"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  <w:lastRenderedPageBreak/>
              <w:tab/>
            </w:r>
          </w:p>
        </w:tc>
        <w:tc>
          <w:tcPr>
            <w:tcW w:w="11701" w:type="dxa"/>
            <w:gridSpan w:val="19"/>
            <w:vAlign w:val="bottom"/>
          </w:tcPr>
          <w:p w14:paraId="49BC0267" w14:textId="77777777" w:rsidR="006057EA" w:rsidRPr="00D1167C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cs="Cordia New"/>
                <w:b/>
                <w:szCs w:val="28"/>
                <w:cs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7EA" w:rsidRPr="006057EA" w14:paraId="011D40A6" w14:textId="77777777" w:rsidTr="00E63655">
        <w:trPr>
          <w:tblHeader/>
        </w:trPr>
        <w:tc>
          <w:tcPr>
            <w:tcW w:w="2879" w:type="dxa"/>
          </w:tcPr>
          <w:p w14:paraId="5556A326" w14:textId="77777777" w:rsidR="006057EA" w:rsidRPr="009E090D" w:rsidRDefault="006057EA" w:rsidP="00DF4D93">
            <w:pPr>
              <w:ind w:right="-27"/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  <w:vAlign w:val="bottom"/>
          </w:tcPr>
          <w:p w14:paraId="49C9589C" w14:textId="0FE4C94B" w:rsidR="006057EA" w:rsidRPr="006057EA" w:rsidRDefault="006057EA" w:rsidP="005F2D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ที่ดิน</w:t>
            </w:r>
          </w:p>
        </w:tc>
        <w:tc>
          <w:tcPr>
            <w:tcW w:w="270" w:type="dxa"/>
            <w:vAlign w:val="bottom"/>
          </w:tcPr>
          <w:p w14:paraId="4C592386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9E23299" w14:textId="27DEECD6" w:rsidR="006057EA" w:rsidRPr="006057EA" w:rsidRDefault="009B4B5A" w:rsidP="009B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อาคาร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และสิ่งก่อสร้างอื่น</w:t>
            </w:r>
          </w:p>
        </w:tc>
        <w:tc>
          <w:tcPr>
            <w:tcW w:w="360" w:type="dxa"/>
            <w:vAlign w:val="bottom"/>
          </w:tcPr>
          <w:p w14:paraId="35BBE79B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50" w:type="dxa"/>
            <w:vAlign w:val="bottom"/>
          </w:tcPr>
          <w:p w14:paraId="4DEB7E5F" w14:textId="77777777" w:rsidR="00A341DF" w:rsidRDefault="006057EA" w:rsidP="00DF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เครื่องจักร</w:t>
            </w:r>
          </w:p>
          <w:p w14:paraId="04B0FEDA" w14:textId="181738D2" w:rsidR="006057EA" w:rsidRPr="006057EA" w:rsidRDefault="006057EA" w:rsidP="00DF4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5" w:right="-10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และ</w:t>
            </w:r>
          </w:p>
          <w:p w14:paraId="136C4826" w14:textId="7AF42805" w:rsidR="006057EA" w:rsidRPr="00A341DF" w:rsidRDefault="006057EA" w:rsidP="00A34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อุปกรณ</w:t>
            </w:r>
          </w:p>
        </w:tc>
        <w:tc>
          <w:tcPr>
            <w:tcW w:w="290" w:type="dxa"/>
            <w:gridSpan w:val="2"/>
            <w:vAlign w:val="bottom"/>
          </w:tcPr>
          <w:p w14:paraId="3C18A688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0D30790" w14:textId="1FB00C75" w:rsidR="006057EA" w:rsidRPr="006057EA" w:rsidRDefault="006057EA" w:rsidP="009B4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เครื่องตก</w:t>
            </w: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แต่ง</w:t>
            </w:r>
            <w:r w:rsidR="009B4B5A">
              <w:rPr>
                <w:rFonts w:ascii="Angsana New" w:hAnsi="Angsana New"/>
                <w:spacing w:val="-2"/>
                <w:sz w:val="30"/>
                <w:szCs w:val="30"/>
              </w:rPr>
              <w:br/>
            </w: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ติดตั้ง และเครื่องใช้สำนักงาน</w:t>
            </w:r>
          </w:p>
        </w:tc>
        <w:tc>
          <w:tcPr>
            <w:tcW w:w="270" w:type="dxa"/>
            <w:vAlign w:val="bottom"/>
          </w:tcPr>
          <w:p w14:paraId="5AD5D256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F321D4" w14:textId="77777777" w:rsidR="006057EA" w:rsidRPr="006057EA" w:rsidRDefault="006057EA" w:rsidP="00DF4D93">
            <w:pPr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 w:bidi="ar-SA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เครื่องคอมพิวเตอร์</w:t>
            </w:r>
          </w:p>
        </w:tc>
        <w:tc>
          <w:tcPr>
            <w:tcW w:w="272" w:type="dxa"/>
            <w:vAlign w:val="bottom"/>
          </w:tcPr>
          <w:p w14:paraId="2565B422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49BC4854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ยานพาหนะ</w:t>
            </w:r>
          </w:p>
        </w:tc>
        <w:tc>
          <w:tcPr>
            <w:tcW w:w="285" w:type="dxa"/>
            <w:gridSpan w:val="2"/>
            <w:vAlign w:val="bottom"/>
          </w:tcPr>
          <w:p w14:paraId="572F9F66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55" w:type="dxa"/>
            <w:vAlign w:val="bottom"/>
          </w:tcPr>
          <w:p w14:paraId="5902E093" w14:textId="3FDAA431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/>
                <w:spacing w:val="-2"/>
                <w:sz w:val="30"/>
                <w:szCs w:val="30"/>
                <w:cs/>
              </w:rPr>
              <w:t>สินทรัพย์ระหว่างก่อสร้าง</w:t>
            </w:r>
          </w:p>
        </w:tc>
        <w:tc>
          <w:tcPr>
            <w:tcW w:w="270" w:type="dxa"/>
            <w:gridSpan w:val="2"/>
            <w:vAlign w:val="bottom"/>
          </w:tcPr>
          <w:p w14:paraId="5E6E3D0B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</w:p>
        </w:tc>
        <w:tc>
          <w:tcPr>
            <w:tcW w:w="1185" w:type="dxa"/>
            <w:gridSpan w:val="2"/>
            <w:vAlign w:val="bottom"/>
          </w:tcPr>
          <w:p w14:paraId="4628C070" w14:textId="77777777" w:rsid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  <w:p w14:paraId="246B62AE" w14:textId="77777777" w:rsid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  <w:p w14:paraId="46B56675" w14:textId="77777777" w:rsid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  <w:p w14:paraId="382867A7" w14:textId="77777777" w:rsidR="006057EA" w:rsidRPr="006057EA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6057EA">
              <w:rPr>
                <w:rFonts w:ascii="Angsana New" w:hAnsi="Angsana New" w:hint="cs"/>
                <w:spacing w:val="-2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057EA" w:rsidRPr="009E090D" w14:paraId="496D77E6" w14:textId="77777777" w:rsidTr="00E63655">
        <w:trPr>
          <w:tblHeader/>
        </w:trPr>
        <w:tc>
          <w:tcPr>
            <w:tcW w:w="2879" w:type="dxa"/>
          </w:tcPr>
          <w:p w14:paraId="577D93D8" w14:textId="77777777" w:rsidR="006057EA" w:rsidRPr="009E090D" w:rsidRDefault="006057EA" w:rsidP="00DF4D93">
            <w:pPr>
              <w:ind w:right="-27"/>
              <w:jc w:val="both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11701" w:type="dxa"/>
            <w:gridSpan w:val="19"/>
          </w:tcPr>
          <w:p w14:paraId="079DBD22" w14:textId="632B05FF" w:rsidR="006057EA" w:rsidRPr="00F55062" w:rsidRDefault="006057EA" w:rsidP="00DF4D93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cs="Times New Roman"/>
                <w:i/>
                <w:iCs/>
                <w:szCs w:val="22"/>
              </w:rPr>
            </w:pPr>
            <w:r w:rsidRPr="00F55062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  <w:t>(</w:t>
            </w:r>
            <w:r w:rsidR="00F55062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bidi="th-TH"/>
              </w:rPr>
              <w:t>พันบาท</w:t>
            </w:r>
            <w:r w:rsidRPr="00F55062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  <w:t>)</w:t>
            </w:r>
          </w:p>
        </w:tc>
      </w:tr>
      <w:tr w:rsidR="006057EA" w:rsidRPr="00F55062" w14:paraId="5986748F" w14:textId="77777777" w:rsidTr="00E63655">
        <w:tc>
          <w:tcPr>
            <w:tcW w:w="2879" w:type="dxa"/>
          </w:tcPr>
          <w:p w14:paraId="079D9564" w14:textId="6F7493F9" w:rsidR="006057EA" w:rsidRPr="00F55062" w:rsidRDefault="006057EA" w:rsidP="007F1788">
            <w:pPr>
              <w:ind w:left="159" w:right="-27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</w:pPr>
            <w:r w:rsidRPr="00F55062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ค่าเสื่อมราคา</w:t>
            </w:r>
            <w:r w:rsidR="00A03053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สะสม</w:t>
            </w:r>
          </w:p>
        </w:tc>
        <w:tc>
          <w:tcPr>
            <w:tcW w:w="1169" w:type="dxa"/>
          </w:tcPr>
          <w:p w14:paraId="4378C0D8" w14:textId="77777777" w:rsidR="006057EA" w:rsidRPr="00F55062" w:rsidRDefault="006057EA" w:rsidP="00DF4D93">
            <w:pPr>
              <w:tabs>
                <w:tab w:val="decimal" w:pos="806"/>
              </w:tabs>
              <w:ind w:left="-79" w:right="-135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A8AFC0F" w14:textId="77777777" w:rsidR="006057EA" w:rsidRPr="00F55062" w:rsidRDefault="006057EA" w:rsidP="00DF4D93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0F479E8" w14:textId="77777777" w:rsidR="006057EA" w:rsidRPr="00F55062" w:rsidRDefault="006057EA" w:rsidP="00DF4D93">
            <w:pPr>
              <w:tabs>
                <w:tab w:val="decimal" w:pos="806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14:paraId="0DF58470" w14:textId="77777777" w:rsidR="006057EA" w:rsidRPr="00F55062" w:rsidRDefault="006057EA" w:rsidP="00DF4D93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1EE67749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90" w:type="dxa"/>
            <w:gridSpan w:val="2"/>
          </w:tcPr>
          <w:p w14:paraId="0A7AE0A6" w14:textId="77777777" w:rsidR="006057EA" w:rsidRPr="00F55062" w:rsidRDefault="006057EA" w:rsidP="00DF4D93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2708EB77" w14:textId="77777777" w:rsidR="006057EA" w:rsidRPr="00F55062" w:rsidRDefault="006057EA" w:rsidP="00DF4D93">
            <w:pPr>
              <w:tabs>
                <w:tab w:val="decimal" w:pos="806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C3DFFB0" w14:textId="77777777" w:rsidR="006057EA" w:rsidRPr="00F55062" w:rsidRDefault="006057EA" w:rsidP="00DF4D93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186B30B" w14:textId="77777777" w:rsidR="006057EA" w:rsidRPr="00F55062" w:rsidRDefault="006057EA" w:rsidP="00DF4D93">
            <w:pPr>
              <w:tabs>
                <w:tab w:val="decimal" w:pos="972"/>
              </w:tabs>
              <w:ind w:right="-27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778F77FF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</w:tcPr>
          <w:p w14:paraId="55FB6B05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85" w:type="dxa"/>
            <w:gridSpan w:val="2"/>
          </w:tcPr>
          <w:p w14:paraId="2945828C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6AAE05A1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11AEA59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</w:tcPr>
          <w:p w14:paraId="709D31A5" w14:textId="77777777" w:rsidR="006057EA" w:rsidRPr="00F55062" w:rsidRDefault="006057EA" w:rsidP="00DF4D93">
            <w:pPr>
              <w:tabs>
                <w:tab w:val="decimal" w:pos="806"/>
              </w:tabs>
              <w:ind w:left="-79" w:right="-108"/>
              <w:jc w:val="both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1E068E" w:rsidRPr="00D44B0A" w14:paraId="50910A65" w14:textId="77777777" w:rsidTr="00455186">
        <w:tc>
          <w:tcPr>
            <w:tcW w:w="2879" w:type="dxa"/>
          </w:tcPr>
          <w:p w14:paraId="16328844" w14:textId="7F5E88DB" w:rsidR="001E068E" w:rsidRPr="00F55062" w:rsidRDefault="001E068E" w:rsidP="001E068E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 xml:space="preserve">1 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  <w:lang w:val="en-GB"/>
              </w:rPr>
              <w:t>เมษายน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7</w:t>
            </w:r>
          </w:p>
        </w:tc>
        <w:tc>
          <w:tcPr>
            <w:tcW w:w="1169" w:type="dxa"/>
          </w:tcPr>
          <w:p w14:paraId="2BA244EA" w14:textId="25CCB433" w:rsidR="001E068E" w:rsidRPr="001E068E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3A7EEE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E243398" w14:textId="15FAEC0A" w:rsidR="001E068E" w:rsidRPr="001E068E" w:rsidRDefault="001E068E" w:rsidP="00794CC4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z w:val="30"/>
                <w:szCs w:val="30"/>
              </w:rPr>
              <w:t>951,099</w:t>
            </w:r>
          </w:p>
        </w:tc>
        <w:tc>
          <w:tcPr>
            <w:tcW w:w="360" w:type="dxa"/>
          </w:tcPr>
          <w:p w14:paraId="2DDC44D5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76496775" w14:textId="23C5576B" w:rsidR="001E068E" w:rsidRPr="001E068E" w:rsidRDefault="001E068E" w:rsidP="000E31C5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28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794CC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6,809,597</w:t>
            </w:r>
          </w:p>
        </w:tc>
        <w:tc>
          <w:tcPr>
            <w:tcW w:w="290" w:type="dxa"/>
            <w:gridSpan w:val="2"/>
          </w:tcPr>
          <w:p w14:paraId="7912E9AA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659B09D4" w14:textId="6DB4E86B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z w:val="30"/>
                <w:szCs w:val="30"/>
              </w:rPr>
              <w:t>46,499</w:t>
            </w:r>
          </w:p>
        </w:tc>
        <w:tc>
          <w:tcPr>
            <w:tcW w:w="270" w:type="dxa"/>
          </w:tcPr>
          <w:p w14:paraId="07D4F996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077B4BB" w14:textId="0A646458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78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z w:val="30"/>
                <w:szCs w:val="30"/>
              </w:rPr>
              <w:t>15,686</w:t>
            </w:r>
          </w:p>
        </w:tc>
        <w:tc>
          <w:tcPr>
            <w:tcW w:w="272" w:type="dxa"/>
          </w:tcPr>
          <w:p w14:paraId="5B5D171D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</w:tcPr>
          <w:p w14:paraId="1D4CA1AF" w14:textId="303C66CD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decimal" w:pos="312"/>
                <w:tab w:val="left" w:pos="346"/>
                <w:tab w:val="left" w:pos="402"/>
                <w:tab w:val="left" w:pos="492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z w:val="30"/>
                <w:szCs w:val="30"/>
              </w:rPr>
              <w:t>21,915</w:t>
            </w:r>
          </w:p>
        </w:tc>
        <w:tc>
          <w:tcPr>
            <w:tcW w:w="285" w:type="dxa"/>
            <w:gridSpan w:val="2"/>
          </w:tcPr>
          <w:p w14:paraId="1FE36A80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7279859E" w14:textId="7E6D7B9B" w:rsidR="001E068E" w:rsidRPr="001E068E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331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B07E56D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</w:tcPr>
          <w:p w14:paraId="38F95725" w14:textId="6AAF63E3" w:rsidR="001E068E" w:rsidRPr="001E068E" w:rsidRDefault="001E068E" w:rsidP="00A653A9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9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z w:val="30"/>
                <w:szCs w:val="30"/>
              </w:rPr>
              <w:t>7,844,796</w:t>
            </w:r>
          </w:p>
        </w:tc>
      </w:tr>
      <w:tr w:rsidR="001E068E" w:rsidRPr="00D44B0A" w14:paraId="139D7FB9" w14:textId="77777777" w:rsidTr="00232710">
        <w:tc>
          <w:tcPr>
            <w:tcW w:w="2879" w:type="dxa"/>
          </w:tcPr>
          <w:p w14:paraId="6748AA5E" w14:textId="58F2461C" w:rsidR="001E068E" w:rsidRPr="00F55062" w:rsidRDefault="001E068E" w:rsidP="001E068E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169" w:type="dxa"/>
          </w:tcPr>
          <w:p w14:paraId="69BCC4A4" w14:textId="473B4250" w:rsidR="001E068E" w:rsidRPr="001E068E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9D0C862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9A4144C" w14:textId="0FB84E65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52,865</w:t>
            </w:r>
          </w:p>
        </w:tc>
        <w:tc>
          <w:tcPr>
            <w:tcW w:w="360" w:type="dxa"/>
          </w:tcPr>
          <w:p w14:paraId="16AB6009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478FE421" w14:textId="2F877315" w:rsidR="001E068E" w:rsidRPr="001E068E" w:rsidRDefault="001E068E" w:rsidP="000E31C5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28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282,392</w:t>
            </w:r>
          </w:p>
        </w:tc>
        <w:tc>
          <w:tcPr>
            <w:tcW w:w="290" w:type="dxa"/>
            <w:gridSpan w:val="2"/>
          </w:tcPr>
          <w:p w14:paraId="762F9BEE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1B7DE06A" w14:textId="6AB8C16A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571</w:t>
            </w:r>
          </w:p>
        </w:tc>
        <w:tc>
          <w:tcPr>
            <w:tcW w:w="270" w:type="dxa"/>
          </w:tcPr>
          <w:p w14:paraId="47170C2A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A3A6FF0" w14:textId="6CE74FFF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78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1,477</w:t>
            </w:r>
          </w:p>
        </w:tc>
        <w:tc>
          <w:tcPr>
            <w:tcW w:w="272" w:type="dxa"/>
          </w:tcPr>
          <w:p w14:paraId="0EE52B5F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</w:tcPr>
          <w:p w14:paraId="08BDA58B" w14:textId="4C7708FA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decimal" w:pos="312"/>
                <w:tab w:val="left" w:pos="346"/>
                <w:tab w:val="left" w:pos="402"/>
                <w:tab w:val="left" w:pos="492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1,708</w:t>
            </w:r>
          </w:p>
        </w:tc>
        <w:tc>
          <w:tcPr>
            <w:tcW w:w="285" w:type="dxa"/>
            <w:gridSpan w:val="2"/>
          </w:tcPr>
          <w:p w14:paraId="6E848AA7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6DC81B9B" w14:textId="55E9F132" w:rsidR="001E068E" w:rsidRPr="001E068E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331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30D7FBBA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</w:tcPr>
          <w:p w14:paraId="68E0D021" w14:textId="70F9AA96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z w:val="30"/>
                <w:szCs w:val="30"/>
              </w:rPr>
              <w:t>339,013</w:t>
            </w:r>
          </w:p>
        </w:tc>
      </w:tr>
      <w:tr w:rsidR="001E068E" w:rsidRPr="00D44B0A" w14:paraId="1F41CB60" w14:textId="77777777" w:rsidTr="00232710">
        <w:tc>
          <w:tcPr>
            <w:tcW w:w="2879" w:type="dxa"/>
          </w:tcPr>
          <w:p w14:paraId="1C3987BE" w14:textId="654C9E01" w:rsidR="001E068E" w:rsidRPr="00F55062" w:rsidRDefault="001E068E" w:rsidP="001E068E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169" w:type="dxa"/>
          </w:tcPr>
          <w:p w14:paraId="66194BF4" w14:textId="1387BA44" w:rsidR="001E068E" w:rsidRPr="001E068E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383B7DD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F318C87" w14:textId="27A3F9F2" w:rsidR="001E068E" w:rsidRPr="001E068E" w:rsidRDefault="001E068E" w:rsidP="00D83BC2">
            <w:pPr>
              <w:tabs>
                <w:tab w:val="clear" w:pos="454"/>
                <w:tab w:val="clear" w:pos="680"/>
                <w:tab w:val="clear" w:pos="907"/>
                <w:tab w:val="left" w:pos="373"/>
                <w:tab w:val="left" w:pos="733"/>
                <w:tab w:val="left" w:pos="913"/>
              </w:tabs>
              <w:ind w:left="157" w:right="-19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  <w:tc>
          <w:tcPr>
            <w:tcW w:w="360" w:type="dxa"/>
          </w:tcPr>
          <w:p w14:paraId="4AE8D89B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61CA89AC" w14:textId="39A101C8" w:rsidR="001E068E" w:rsidRPr="001E068E" w:rsidRDefault="001E068E" w:rsidP="000E31C5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right="-3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(89,033)</w:t>
            </w:r>
          </w:p>
        </w:tc>
        <w:tc>
          <w:tcPr>
            <w:tcW w:w="290" w:type="dxa"/>
            <w:gridSpan w:val="2"/>
          </w:tcPr>
          <w:p w14:paraId="321083BF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3E9AFE51" w14:textId="2E96E89D" w:rsidR="001E068E" w:rsidRPr="001E068E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(326)</w:t>
            </w:r>
          </w:p>
        </w:tc>
        <w:tc>
          <w:tcPr>
            <w:tcW w:w="270" w:type="dxa"/>
          </w:tcPr>
          <w:p w14:paraId="5B1B51A6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4218408B" w14:textId="73E7E55B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786"/>
              </w:tabs>
              <w:ind w:left="-108" w:right="-303" w:firstLine="18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2" w:type="dxa"/>
          </w:tcPr>
          <w:p w14:paraId="3770FC46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</w:tcPr>
          <w:p w14:paraId="048AD2DD" w14:textId="73E110B6" w:rsidR="001E068E" w:rsidRPr="001E068E" w:rsidRDefault="001E068E" w:rsidP="00A653A9">
            <w:pPr>
              <w:tabs>
                <w:tab w:val="clear" w:pos="907"/>
                <w:tab w:val="left" w:pos="346"/>
                <w:tab w:val="left" w:pos="616"/>
              </w:tabs>
              <w:ind w:left="159" w:right="-12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(1,900)</w:t>
            </w:r>
          </w:p>
        </w:tc>
        <w:tc>
          <w:tcPr>
            <w:tcW w:w="285" w:type="dxa"/>
            <w:gridSpan w:val="2"/>
          </w:tcPr>
          <w:p w14:paraId="5CC81C0F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03E95900" w14:textId="051D56B7" w:rsidR="001E068E" w:rsidRPr="001E068E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331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2A07F78B" w14:textId="77777777" w:rsidR="001E068E" w:rsidRPr="001E068E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</w:tcPr>
          <w:p w14:paraId="0EB05F39" w14:textId="2A07FC3C" w:rsidR="001E068E" w:rsidRPr="001E068E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right="-17" w:firstLine="18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   </w:t>
            </w:r>
            <w:r w:rsidR="001E068E"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(91,259)</w:t>
            </w:r>
          </w:p>
        </w:tc>
      </w:tr>
      <w:tr w:rsidR="001E068E" w:rsidRPr="00F55062" w14:paraId="0DE0F5EC" w14:textId="77777777" w:rsidTr="00E63655">
        <w:tc>
          <w:tcPr>
            <w:tcW w:w="2879" w:type="dxa"/>
          </w:tcPr>
          <w:p w14:paraId="23B6DB86" w14:textId="4C667603" w:rsidR="001E068E" w:rsidRPr="00F55062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339" w:hanging="15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มีนาคม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8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และ</w:t>
            </w:r>
          </w:p>
        </w:tc>
        <w:tc>
          <w:tcPr>
            <w:tcW w:w="1169" w:type="dxa"/>
            <w:tcBorders>
              <w:top w:val="single" w:sz="4" w:space="0" w:color="auto"/>
            </w:tcBorders>
            <w:vAlign w:val="center"/>
          </w:tcPr>
          <w:p w14:paraId="39107547" w14:textId="3718C3E1" w:rsidR="001E068E" w:rsidRPr="00026437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476FF737" w14:textId="77777777" w:rsidR="001E068E" w:rsidRPr="00F55062" w:rsidRDefault="001E068E" w:rsidP="001E068E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D6BCB54" w14:textId="2A8B250A" w:rsidR="001E068E" w:rsidRPr="00F55062" w:rsidRDefault="001E068E" w:rsidP="001E068E">
            <w:pPr>
              <w:tabs>
                <w:tab w:val="decimal" w:pos="806"/>
              </w:tabs>
              <w:ind w:left="-108" w:right="-108" w:firstLine="296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vAlign w:val="center"/>
          </w:tcPr>
          <w:p w14:paraId="1B6420E5" w14:textId="77777777" w:rsidR="001E068E" w:rsidRPr="00F55062" w:rsidRDefault="001E068E" w:rsidP="001E068E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center"/>
          </w:tcPr>
          <w:p w14:paraId="6B4EC0B0" w14:textId="5E0CC269" w:rsidR="001E068E" w:rsidRPr="00F55062" w:rsidRDefault="001E068E" w:rsidP="001E068E">
            <w:pPr>
              <w:tabs>
                <w:tab w:val="decimal" w:pos="806"/>
              </w:tabs>
              <w:ind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90" w:type="dxa"/>
            <w:gridSpan w:val="2"/>
            <w:vAlign w:val="center"/>
          </w:tcPr>
          <w:p w14:paraId="4743156D" w14:textId="77777777" w:rsidR="001E068E" w:rsidRPr="00F55062" w:rsidRDefault="001E068E" w:rsidP="001E068E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399C93E" w14:textId="5AE6A9CB" w:rsidR="001E068E" w:rsidRPr="00F55062" w:rsidRDefault="001E068E" w:rsidP="001E068E">
            <w:pPr>
              <w:tabs>
                <w:tab w:val="decimal" w:pos="806"/>
              </w:tabs>
              <w:ind w:left="-108" w:right="72" w:firstLine="444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DCA36C6" w14:textId="77777777" w:rsidR="001E068E" w:rsidRPr="00F55062" w:rsidRDefault="001E068E" w:rsidP="001E068E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01A42F76" w14:textId="2C628720" w:rsidR="001E068E" w:rsidRPr="00F55062" w:rsidRDefault="001E068E" w:rsidP="001E068E">
            <w:pPr>
              <w:tabs>
                <w:tab w:val="clear" w:pos="907"/>
                <w:tab w:val="left" w:pos="786"/>
              </w:tabs>
              <w:ind w:left="-108" w:right="-58" w:firstLine="3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12BD7A24" w14:textId="77777777" w:rsidR="001E068E" w:rsidRPr="00F55062" w:rsidRDefault="001E068E" w:rsidP="001E068E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0A037A5E" w14:textId="4506AE89" w:rsidR="001E068E" w:rsidRPr="00F55062" w:rsidRDefault="001E068E" w:rsidP="001E068E">
            <w:pPr>
              <w:tabs>
                <w:tab w:val="clear" w:pos="680"/>
                <w:tab w:val="clear" w:pos="907"/>
                <w:tab w:val="decimal" w:pos="312"/>
                <w:tab w:val="left" w:pos="402"/>
                <w:tab w:val="left" w:pos="492"/>
              </w:tabs>
              <w:ind w:left="-79" w:right="-58" w:firstLine="12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85" w:type="dxa"/>
            <w:gridSpan w:val="2"/>
          </w:tcPr>
          <w:p w14:paraId="427A2B79" w14:textId="77777777" w:rsidR="001E068E" w:rsidRPr="00F55062" w:rsidRDefault="001E068E" w:rsidP="001E068E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</w:tcBorders>
          </w:tcPr>
          <w:p w14:paraId="63E28F71" w14:textId="3FF8C0BB" w:rsidR="001E068E" w:rsidRPr="00026437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5A5D957" w14:textId="77777777" w:rsidR="001E068E" w:rsidRPr="00F55062" w:rsidRDefault="001E068E" w:rsidP="001E068E">
            <w:pPr>
              <w:tabs>
                <w:tab w:val="decimal" w:pos="806"/>
              </w:tabs>
              <w:ind w:left="-79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vAlign w:val="center"/>
          </w:tcPr>
          <w:p w14:paraId="468F98AD" w14:textId="5E9CC9DB" w:rsidR="001E068E" w:rsidRPr="00F55062" w:rsidRDefault="001E068E" w:rsidP="001E068E">
            <w:pPr>
              <w:tabs>
                <w:tab w:val="decimal" w:pos="806"/>
              </w:tabs>
              <w:ind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1E068E" w:rsidRPr="00D44B0A" w14:paraId="70A4E4F4" w14:textId="77777777" w:rsidTr="00D44885">
        <w:tc>
          <w:tcPr>
            <w:tcW w:w="2879" w:type="dxa"/>
          </w:tcPr>
          <w:p w14:paraId="0A4726BE" w14:textId="14BB142D" w:rsidR="001E068E" w:rsidRPr="00F55062" w:rsidRDefault="001E068E" w:rsidP="001E068E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  1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เมษายน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8</w:t>
            </w:r>
          </w:p>
        </w:tc>
        <w:tc>
          <w:tcPr>
            <w:tcW w:w="1169" w:type="dxa"/>
          </w:tcPr>
          <w:p w14:paraId="66A60FDA" w14:textId="7B78AFF0" w:rsidR="001E068E" w:rsidRPr="00D44B0A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0BBB0D51" w14:textId="77777777" w:rsidR="001E068E" w:rsidRPr="001B3987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1FA9E37" w14:textId="591A1764" w:rsidR="001E068E" w:rsidRPr="001B3987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1,003,964</w:t>
            </w:r>
          </w:p>
        </w:tc>
        <w:tc>
          <w:tcPr>
            <w:tcW w:w="360" w:type="dxa"/>
          </w:tcPr>
          <w:p w14:paraId="269469E4" w14:textId="77777777" w:rsidR="001E068E" w:rsidRPr="001B3987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26AF155D" w14:textId="766B3BCD" w:rsidR="001E068E" w:rsidRPr="000E31C5" w:rsidRDefault="001E068E" w:rsidP="000E31C5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28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7,002,956</w:t>
            </w:r>
          </w:p>
        </w:tc>
        <w:tc>
          <w:tcPr>
            <w:tcW w:w="290" w:type="dxa"/>
            <w:gridSpan w:val="2"/>
          </w:tcPr>
          <w:p w14:paraId="25D359D8" w14:textId="77777777" w:rsidR="001E068E" w:rsidRPr="001B3987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382A6AC4" w14:textId="1E80E765" w:rsidR="001E068E" w:rsidRPr="001B3987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46,744</w:t>
            </w:r>
          </w:p>
        </w:tc>
        <w:tc>
          <w:tcPr>
            <w:tcW w:w="270" w:type="dxa"/>
          </w:tcPr>
          <w:p w14:paraId="4E4EBCFD" w14:textId="77777777" w:rsidR="001E068E" w:rsidRPr="001B3987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DB5234E" w14:textId="1151CB25" w:rsidR="001E068E" w:rsidRPr="001B3987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17,16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</w:t>
            </w:r>
          </w:p>
        </w:tc>
        <w:tc>
          <w:tcPr>
            <w:tcW w:w="272" w:type="dxa"/>
          </w:tcPr>
          <w:p w14:paraId="691848AA" w14:textId="77777777" w:rsidR="001E068E" w:rsidRPr="001B3987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</w:tcPr>
          <w:p w14:paraId="63A8A016" w14:textId="162D5CC8" w:rsidR="001E068E" w:rsidRPr="001B3987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21,723</w:t>
            </w:r>
          </w:p>
        </w:tc>
        <w:tc>
          <w:tcPr>
            <w:tcW w:w="285" w:type="dxa"/>
            <w:gridSpan w:val="2"/>
          </w:tcPr>
          <w:p w14:paraId="57124F45" w14:textId="77777777" w:rsidR="001E068E" w:rsidRPr="001B3987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7477FDC1" w14:textId="5916C85C" w:rsidR="001E068E" w:rsidRPr="00E6659A" w:rsidRDefault="001E068E" w:rsidP="001E06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331" w:hanging="380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3A4EC056" w14:textId="77777777" w:rsidR="001E068E" w:rsidRPr="001B3987" w:rsidRDefault="001E068E" w:rsidP="001E068E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</w:tcPr>
          <w:p w14:paraId="7A357A61" w14:textId="65F3EA54" w:rsidR="001E068E" w:rsidRPr="001B3987" w:rsidRDefault="001E068E" w:rsidP="00794CC4">
            <w:pPr>
              <w:tabs>
                <w:tab w:val="left" w:pos="346"/>
              </w:tabs>
              <w:ind w:right="-27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 xml:space="preserve">   8,092,550</w:t>
            </w:r>
          </w:p>
        </w:tc>
      </w:tr>
      <w:tr w:rsidR="007B4C5B" w:rsidRPr="007D75B3" w14:paraId="6588D083" w14:textId="77777777">
        <w:tc>
          <w:tcPr>
            <w:tcW w:w="2879" w:type="dxa"/>
          </w:tcPr>
          <w:p w14:paraId="00F05F74" w14:textId="79B46D6B" w:rsidR="007B4C5B" w:rsidRPr="00F55062" w:rsidRDefault="007B4C5B" w:rsidP="007B4C5B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169" w:type="dxa"/>
          </w:tcPr>
          <w:p w14:paraId="208A8D87" w14:textId="38A953D8" w:rsidR="007B4C5B" w:rsidRPr="00DC2C7A" w:rsidRDefault="007B4C5B" w:rsidP="007B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644A35" w14:textId="77777777" w:rsidR="007B4C5B" w:rsidRPr="00DC2C7A" w:rsidRDefault="007B4C5B" w:rsidP="007B4C5B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87FDA9C" w14:textId="796D9E5C" w:rsidR="007B4C5B" w:rsidRPr="00DC2C7A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7B4C5B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52,700</w:t>
            </w:r>
          </w:p>
        </w:tc>
        <w:tc>
          <w:tcPr>
            <w:tcW w:w="360" w:type="dxa"/>
          </w:tcPr>
          <w:p w14:paraId="0BF284F1" w14:textId="77777777" w:rsidR="007B4C5B" w:rsidRPr="00DC2C7A" w:rsidRDefault="007B4C5B" w:rsidP="007B4C5B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71E2C519" w14:textId="71BF27A3" w:rsidR="007B4C5B" w:rsidRPr="00DC2C7A" w:rsidRDefault="00B94964" w:rsidP="000E31C5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28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B9496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286,863</w:t>
            </w:r>
          </w:p>
        </w:tc>
        <w:tc>
          <w:tcPr>
            <w:tcW w:w="290" w:type="dxa"/>
            <w:gridSpan w:val="2"/>
          </w:tcPr>
          <w:p w14:paraId="23B04F16" w14:textId="77777777" w:rsidR="007B4C5B" w:rsidRPr="00DC2C7A" w:rsidRDefault="007B4C5B" w:rsidP="007B4C5B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3DD6D456" w14:textId="2757C5F9" w:rsidR="007B4C5B" w:rsidRPr="00DC2C7A" w:rsidRDefault="00B94964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B9496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2,022</w:t>
            </w:r>
          </w:p>
        </w:tc>
        <w:tc>
          <w:tcPr>
            <w:tcW w:w="270" w:type="dxa"/>
          </w:tcPr>
          <w:p w14:paraId="759CBCCF" w14:textId="77777777" w:rsidR="007B4C5B" w:rsidRPr="00DC2C7A" w:rsidRDefault="007B4C5B" w:rsidP="007B4C5B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9043BAD" w14:textId="7EBD1FBD" w:rsidR="007B4C5B" w:rsidRPr="00DC2C7A" w:rsidRDefault="00B94964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786"/>
              </w:tabs>
              <w:ind w:left="-108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B9496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3,026</w:t>
            </w:r>
          </w:p>
        </w:tc>
        <w:tc>
          <w:tcPr>
            <w:tcW w:w="272" w:type="dxa"/>
          </w:tcPr>
          <w:p w14:paraId="527213AB" w14:textId="77777777" w:rsidR="007B4C5B" w:rsidRPr="00DC2C7A" w:rsidRDefault="007B4C5B" w:rsidP="007B4C5B">
            <w:pPr>
              <w:tabs>
                <w:tab w:val="left" w:pos="346"/>
                <w:tab w:val="decimal" w:pos="806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</w:tcPr>
          <w:p w14:paraId="7D696D52" w14:textId="733D5400" w:rsidR="007B4C5B" w:rsidRPr="00DC2C7A" w:rsidRDefault="00B94964" w:rsidP="007B4C5B">
            <w:pPr>
              <w:tabs>
                <w:tab w:val="clear" w:pos="680"/>
                <w:tab w:val="clear" w:pos="907"/>
                <w:tab w:val="decimal" w:pos="76"/>
                <w:tab w:val="decimal" w:pos="312"/>
                <w:tab w:val="left" w:pos="346"/>
                <w:tab w:val="left" w:pos="402"/>
                <w:tab w:val="left" w:pos="492"/>
              </w:tabs>
              <w:ind w:left="-79" w:right="57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B9496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1,798</w:t>
            </w:r>
          </w:p>
        </w:tc>
        <w:tc>
          <w:tcPr>
            <w:tcW w:w="285" w:type="dxa"/>
            <w:gridSpan w:val="2"/>
          </w:tcPr>
          <w:p w14:paraId="5093D9B3" w14:textId="77777777" w:rsidR="007B4C5B" w:rsidRPr="00DC2C7A" w:rsidRDefault="007B4C5B" w:rsidP="007B4C5B">
            <w:pPr>
              <w:tabs>
                <w:tab w:val="left" w:pos="346"/>
                <w:tab w:val="decimal" w:pos="806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53138C0E" w14:textId="7AA96FB7" w:rsidR="007B4C5B" w:rsidRPr="00DC2C7A" w:rsidRDefault="00BB2948" w:rsidP="007B4C5B">
            <w:pPr>
              <w:tabs>
                <w:tab w:val="clear" w:pos="227"/>
                <w:tab w:val="left" w:pos="620"/>
              </w:tabs>
              <w:ind w:left="159" w:right="-2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2FF0E1BC" w14:textId="77777777" w:rsidR="007B4C5B" w:rsidRPr="00DC2C7A" w:rsidRDefault="007B4C5B" w:rsidP="007B4C5B">
            <w:pPr>
              <w:tabs>
                <w:tab w:val="left" w:pos="346"/>
                <w:tab w:val="decimal" w:pos="806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</w:tcPr>
          <w:p w14:paraId="4710AB4F" w14:textId="7C9676C9" w:rsidR="007B4C5B" w:rsidRPr="004D7D62" w:rsidRDefault="00B94964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8"/>
              </w:tabs>
              <w:ind w:left="-79" w:right="47" w:firstLine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94964">
              <w:rPr>
                <w:rFonts w:asciiTheme="majorBidi" w:hAnsiTheme="majorBidi" w:cstheme="majorBidi"/>
                <w:sz w:val="30"/>
                <w:szCs w:val="30"/>
              </w:rPr>
              <w:t>346,409</w:t>
            </w:r>
          </w:p>
        </w:tc>
      </w:tr>
      <w:tr w:rsidR="007B4C5B" w:rsidRPr="007D75B3" w14:paraId="3AC6E4B7" w14:textId="77777777">
        <w:tc>
          <w:tcPr>
            <w:tcW w:w="2879" w:type="dxa"/>
          </w:tcPr>
          <w:p w14:paraId="4CB4111F" w14:textId="56882D84" w:rsidR="007B4C5B" w:rsidRPr="00F55062" w:rsidRDefault="007B4C5B" w:rsidP="007B4C5B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จำหน่าย</w:t>
            </w:r>
          </w:p>
        </w:tc>
        <w:tc>
          <w:tcPr>
            <w:tcW w:w="1169" w:type="dxa"/>
          </w:tcPr>
          <w:p w14:paraId="3301C2CE" w14:textId="53025CD6" w:rsidR="007B4C5B" w:rsidRPr="00DC2C7A" w:rsidRDefault="007B4C5B" w:rsidP="007B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E06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59B2BEE" w14:textId="77777777" w:rsidR="007B4C5B" w:rsidRPr="00DC2C7A" w:rsidRDefault="007B4C5B" w:rsidP="007B4C5B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0CF1342A" w14:textId="1670EE02" w:rsidR="007B4C5B" w:rsidRPr="005059C6" w:rsidRDefault="007B4C5B" w:rsidP="00504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-112" w:hanging="38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                   </w:t>
            </w:r>
            <w:r w:rsidR="005043BE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7B4C5B">
              <w:rPr>
                <w:rFonts w:asciiTheme="majorBidi" w:hAnsiTheme="majorBidi" w:cstheme="majorBidi"/>
                <w:spacing w:val="-2"/>
                <w:sz w:val="30"/>
                <w:szCs w:val="30"/>
              </w:rPr>
              <w:t>(6,576)</w:t>
            </w:r>
          </w:p>
        </w:tc>
        <w:tc>
          <w:tcPr>
            <w:tcW w:w="360" w:type="dxa"/>
          </w:tcPr>
          <w:p w14:paraId="1C6AD58C" w14:textId="77777777" w:rsidR="007B4C5B" w:rsidRPr="00DC2C7A" w:rsidRDefault="007B4C5B" w:rsidP="007B4C5B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</w:tcPr>
          <w:p w14:paraId="498F2EBB" w14:textId="0F76AB6F" w:rsidR="007B4C5B" w:rsidRPr="00DC2C7A" w:rsidRDefault="00B94964" w:rsidP="000E31C5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  <w:tab w:val="left" w:pos="835"/>
              </w:tabs>
              <w:ind w:left="-79" w:right="-3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B9496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(146,912)</w:t>
            </w:r>
          </w:p>
        </w:tc>
        <w:tc>
          <w:tcPr>
            <w:tcW w:w="290" w:type="dxa"/>
            <w:gridSpan w:val="2"/>
          </w:tcPr>
          <w:p w14:paraId="150091BB" w14:textId="77777777" w:rsidR="007B4C5B" w:rsidRPr="00DC2C7A" w:rsidRDefault="007B4C5B" w:rsidP="007B4C5B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51E36596" w14:textId="4E86C5EA" w:rsidR="007B4C5B" w:rsidRPr="00DC2C7A" w:rsidRDefault="00B94964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621"/>
              </w:tabs>
              <w:ind w:left="-79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B9496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(758)</w:t>
            </w:r>
          </w:p>
        </w:tc>
        <w:tc>
          <w:tcPr>
            <w:tcW w:w="270" w:type="dxa"/>
          </w:tcPr>
          <w:p w14:paraId="1BBCFD3E" w14:textId="77777777" w:rsidR="007B4C5B" w:rsidRPr="00DC2C7A" w:rsidRDefault="007B4C5B" w:rsidP="007B4C5B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C4BED85" w14:textId="6AC061D2" w:rsidR="007B4C5B" w:rsidRPr="00DC2C7A" w:rsidRDefault="00B94964" w:rsidP="00B94964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786"/>
              </w:tabs>
              <w:ind w:left="-108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B9496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(7,243)</w:t>
            </w:r>
          </w:p>
        </w:tc>
        <w:tc>
          <w:tcPr>
            <w:tcW w:w="272" w:type="dxa"/>
          </w:tcPr>
          <w:p w14:paraId="47E3D16C" w14:textId="77777777" w:rsidR="007B4C5B" w:rsidRPr="00DC2C7A" w:rsidRDefault="007B4C5B" w:rsidP="007B4C5B">
            <w:pPr>
              <w:tabs>
                <w:tab w:val="left" w:pos="346"/>
                <w:tab w:val="decimal" w:pos="806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</w:tcPr>
          <w:p w14:paraId="09E5E85D" w14:textId="654F7EEE" w:rsidR="007B4C5B" w:rsidRPr="00DC2C7A" w:rsidRDefault="00B94964" w:rsidP="000E31C5">
            <w:pPr>
              <w:tabs>
                <w:tab w:val="clear" w:pos="454"/>
                <w:tab w:val="clear" w:pos="680"/>
                <w:tab w:val="clear" w:pos="907"/>
                <w:tab w:val="left" w:pos="346"/>
                <w:tab w:val="left" w:pos="432"/>
                <w:tab w:val="left" w:pos="616"/>
                <w:tab w:val="left" w:pos="700"/>
              </w:tabs>
              <w:ind w:left="159" w:right="-12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B9496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(3,353)</w:t>
            </w:r>
          </w:p>
        </w:tc>
        <w:tc>
          <w:tcPr>
            <w:tcW w:w="285" w:type="dxa"/>
            <w:gridSpan w:val="2"/>
          </w:tcPr>
          <w:p w14:paraId="5410003D" w14:textId="77777777" w:rsidR="007B4C5B" w:rsidRPr="00DC2C7A" w:rsidRDefault="007B4C5B" w:rsidP="007B4C5B">
            <w:pPr>
              <w:tabs>
                <w:tab w:val="left" w:pos="346"/>
                <w:tab w:val="decimal" w:pos="806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04E616CE" w14:textId="512FBD22" w:rsidR="007B4C5B" w:rsidRPr="00DC2C7A" w:rsidRDefault="00BB2948" w:rsidP="007B4C5B">
            <w:pPr>
              <w:tabs>
                <w:tab w:val="clear" w:pos="227"/>
                <w:tab w:val="left" w:pos="620"/>
              </w:tabs>
              <w:ind w:left="159" w:right="-2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0A058CDE" w14:textId="77777777" w:rsidR="007B4C5B" w:rsidRPr="00DC2C7A" w:rsidRDefault="007B4C5B" w:rsidP="007B4C5B">
            <w:pPr>
              <w:tabs>
                <w:tab w:val="left" w:pos="346"/>
                <w:tab w:val="decimal" w:pos="806"/>
              </w:tabs>
              <w:ind w:left="159" w:right="-27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</w:tcPr>
          <w:p w14:paraId="11F9E4B0" w14:textId="0D1880F4" w:rsidR="007B4C5B" w:rsidRPr="00DC2C7A" w:rsidRDefault="00B94964" w:rsidP="007B4C5B">
            <w:pPr>
              <w:tabs>
                <w:tab w:val="clear" w:pos="680"/>
                <w:tab w:val="decimal" w:pos="76"/>
                <w:tab w:val="left" w:pos="346"/>
                <w:tab w:val="left" w:pos="621"/>
              </w:tabs>
              <w:ind w:left="-79" w:right="-20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B9496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(164,842)</w:t>
            </w:r>
          </w:p>
        </w:tc>
      </w:tr>
      <w:tr w:rsidR="007B4C5B" w:rsidRPr="007D75B3" w14:paraId="4BC5AA10" w14:textId="77777777">
        <w:tc>
          <w:tcPr>
            <w:tcW w:w="2879" w:type="dxa"/>
          </w:tcPr>
          <w:p w14:paraId="106A3AA3" w14:textId="2F929B23" w:rsidR="007B4C5B" w:rsidRPr="00F55062" w:rsidRDefault="007B4C5B" w:rsidP="007B4C5B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มีนาคม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9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56584113" w14:textId="37160BFC" w:rsidR="007B4C5B" w:rsidRPr="00DC2C7A" w:rsidRDefault="007B4C5B" w:rsidP="007B4C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81"/>
              </w:tabs>
              <w:ind w:left="-279" w:right="268" w:hanging="38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2C56925" w14:textId="77777777" w:rsidR="007B4C5B" w:rsidRPr="00DC2C7A" w:rsidRDefault="007B4C5B" w:rsidP="007B4C5B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A5F71DB" w14:textId="39542E45" w:rsidR="007B4C5B" w:rsidRPr="00DC2C7A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7B4C5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1,050,088</w:t>
            </w:r>
          </w:p>
        </w:tc>
        <w:tc>
          <w:tcPr>
            <w:tcW w:w="360" w:type="dxa"/>
          </w:tcPr>
          <w:p w14:paraId="7A9FA7FC" w14:textId="77777777" w:rsidR="007B4C5B" w:rsidRPr="00DC2C7A" w:rsidRDefault="007B4C5B" w:rsidP="007B4C5B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</w:tcPr>
          <w:p w14:paraId="59FC6F0C" w14:textId="522695D9" w:rsidR="007B4C5B" w:rsidRPr="00DC2C7A" w:rsidRDefault="007B4C5B" w:rsidP="000E31C5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28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7B4C5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7,142,907</w:t>
            </w:r>
          </w:p>
        </w:tc>
        <w:tc>
          <w:tcPr>
            <w:tcW w:w="290" w:type="dxa"/>
            <w:gridSpan w:val="2"/>
          </w:tcPr>
          <w:p w14:paraId="443D0CFB" w14:textId="77777777" w:rsidR="007B4C5B" w:rsidRPr="00DC2C7A" w:rsidRDefault="007B4C5B" w:rsidP="007B4C5B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27C90E" w14:textId="4811D332" w:rsidR="007B4C5B" w:rsidRPr="00DC2C7A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7B4C5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48,008</w:t>
            </w:r>
          </w:p>
        </w:tc>
        <w:tc>
          <w:tcPr>
            <w:tcW w:w="270" w:type="dxa"/>
          </w:tcPr>
          <w:p w14:paraId="1259100E" w14:textId="77777777" w:rsidR="007B4C5B" w:rsidRPr="00DC2C7A" w:rsidRDefault="007B4C5B" w:rsidP="007B4C5B">
            <w:pPr>
              <w:tabs>
                <w:tab w:val="left" w:pos="346"/>
                <w:tab w:val="decimal" w:pos="1008"/>
              </w:tabs>
              <w:ind w:left="159" w:right="-27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DC9A733" w14:textId="6EA8847A" w:rsidR="007B4C5B" w:rsidRPr="00CA4CE8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left" w:pos="78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7B4C5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12,946</w:t>
            </w:r>
          </w:p>
        </w:tc>
        <w:tc>
          <w:tcPr>
            <w:tcW w:w="272" w:type="dxa"/>
          </w:tcPr>
          <w:p w14:paraId="3C203F9F" w14:textId="77777777" w:rsidR="007B4C5B" w:rsidRPr="00DC2C7A" w:rsidRDefault="007B4C5B" w:rsidP="007B4C5B">
            <w:pPr>
              <w:tabs>
                <w:tab w:val="left" w:pos="346"/>
              </w:tabs>
              <w:ind w:left="159" w:right="-27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C358669" w14:textId="7581CAB7" w:rsidR="007B4C5B" w:rsidRPr="00DC2C7A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7B4C5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20,168</w:t>
            </w:r>
          </w:p>
        </w:tc>
        <w:tc>
          <w:tcPr>
            <w:tcW w:w="285" w:type="dxa"/>
            <w:gridSpan w:val="2"/>
          </w:tcPr>
          <w:p w14:paraId="6C724734" w14:textId="77777777" w:rsidR="007B4C5B" w:rsidRPr="00DC2C7A" w:rsidRDefault="007B4C5B" w:rsidP="007B4C5B">
            <w:pPr>
              <w:tabs>
                <w:tab w:val="left" w:pos="346"/>
              </w:tabs>
              <w:ind w:left="159" w:right="-27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  <w:tcBorders>
              <w:top w:val="single" w:sz="4" w:space="0" w:color="auto"/>
              <w:bottom w:val="single" w:sz="4" w:space="0" w:color="auto"/>
            </w:tcBorders>
          </w:tcPr>
          <w:p w14:paraId="772286A8" w14:textId="2F77B2B8" w:rsidR="007B4C5B" w:rsidRPr="00DC2C7A" w:rsidRDefault="00BB2948" w:rsidP="007B4C5B">
            <w:pPr>
              <w:tabs>
                <w:tab w:val="clear" w:pos="227"/>
                <w:tab w:val="left" w:pos="620"/>
              </w:tabs>
              <w:ind w:left="159" w:right="-2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0294C31C" w14:textId="77777777" w:rsidR="007B4C5B" w:rsidRPr="00DC2C7A" w:rsidRDefault="007B4C5B" w:rsidP="007B4C5B">
            <w:pPr>
              <w:tabs>
                <w:tab w:val="left" w:pos="346"/>
              </w:tabs>
              <w:ind w:left="159" w:right="-27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0DC830" w14:textId="35BD0748" w:rsidR="007B4C5B" w:rsidRPr="00794CC4" w:rsidRDefault="007B4C5B" w:rsidP="00794CC4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C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8,274,117</w:t>
            </w:r>
          </w:p>
        </w:tc>
      </w:tr>
      <w:tr w:rsidR="007B4C5B" w:rsidRPr="00F55062" w14:paraId="36970E8E" w14:textId="77777777" w:rsidTr="00E63655">
        <w:tc>
          <w:tcPr>
            <w:tcW w:w="2879" w:type="dxa"/>
          </w:tcPr>
          <w:p w14:paraId="0AF67229" w14:textId="77777777" w:rsidR="007B4C5B" w:rsidRPr="00F55062" w:rsidRDefault="007B4C5B" w:rsidP="007B4C5B">
            <w:pPr>
              <w:ind w:right="-27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169" w:type="dxa"/>
            <w:vAlign w:val="center"/>
          </w:tcPr>
          <w:p w14:paraId="2B8652DB" w14:textId="77777777" w:rsidR="007B4C5B" w:rsidRPr="00F55062" w:rsidRDefault="007B4C5B" w:rsidP="007B4C5B">
            <w:pPr>
              <w:tabs>
                <w:tab w:val="decimal" w:pos="806"/>
              </w:tabs>
              <w:ind w:left="-79" w:right="-135" w:firstLine="325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vAlign w:val="center"/>
          </w:tcPr>
          <w:p w14:paraId="5B256BBB" w14:textId="77777777" w:rsidR="007B4C5B" w:rsidRPr="00F55062" w:rsidRDefault="007B4C5B" w:rsidP="007B4C5B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5A2CC69" w14:textId="77777777" w:rsidR="007B4C5B" w:rsidRPr="00F55062" w:rsidRDefault="007B4C5B" w:rsidP="007B4C5B">
            <w:pPr>
              <w:tabs>
                <w:tab w:val="decimal" w:pos="806"/>
              </w:tabs>
              <w:ind w:left="-108" w:right="-108" w:firstLine="296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  <w:vAlign w:val="center"/>
          </w:tcPr>
          <w:p w14:paraId="1188AC11" w14:textId="77777777" w:rsidR="007B4C5B" w:rsidRPr="00F55062" w:rsidRDefault="007B4C5B" w:rsidP="007B4C5B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0" w:type="dxa"/>
            <w:vAlign w:val="center"/>
          </w:tcPr>
          <w:p w14:paraId="433DCC70" w14:textId="77777777" w:rsidR="007B4C5B" w:rsidRPr="00F55062" w:rsidRDefault="007B4C5B" w:rsidP="007B4C5B">
            <w:pPr>
              <w:tabs>
                <w:tab w:val="decimal" w:pos="806"/>
              </w:tabs>
              <w:ind w:left="-108" w:right="-108" w:firstLine="267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90" w:type="dxa"/>
            <w:gridSpan w:val="2"/>
            <w:vAlign w:val="center"/>
          </w:tcPr>
          <w:p w14:paraId="34D8AA5F" w14:textId="77777777" w:rsidR="007B4C5B" w:rsidRPr="00F55062" w:rsidRDefault="007B4C5B" w:rsidP="007B4C5B">
            <w:pPr>
              <w:tabs>
                <w:tab w:val="decimal" w:pos="1008"/>
              </w:tabs>
              <w:ind w:left="-108" w:right="-108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770CD580" w14:textId="77777777" w:rsidR="007B4C5B" w:rsidRPr="00F55062" w:rsidRDefault="007B4C5B" w:rsidP="007B4C5B">
            <w:pPr>
              <w:tabs>
                <w:tab w:val="decimal" w:pos="806"/>
              </w:tabs>
              <w:ind w:left="-108" w:right="-108" w:firstLine="704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42678B48" w14:textId="77777777" w:rsidR="007B4C5B" w:rsidRPr="00F55062" w:rsidRDefault="007B4C5B" w:rsidP="007B4C5B">
            <w:pPr>
              <w:tabs>
                <w:tab w:val="decimal" w:pos="1008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195725B2" w14:textId="77777777" w:rsidR="007B4C5B" w:rsidRPr="00F55062" w:rsidRDefault="007B4C5B" w:rsidP="007B4C5B">
            <w:pPr>
              <w:tabs>
                <w:tab w:val="clear" w:pos="907"/>
                <w:tab w:val="left" w:pos="786"/>
              </w:tabs>
              <w:ind w:left="-108" w:right="-58" w:firstLine="354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3F4DDDA7" w14:textId="77777777" w:rsidR="007B4C5B" w:rsidRPr="00F55062" w:rsidRDefault="007B4C5B" w:rsidP="007B4C5B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65" w:type="dxa"/>
          </w:tcPr>
          <w:p w14:paraId="293D2E27" w14:textId="77777777" w:rsidR="007B4C5B" w:rsidRPr="00F55062" w:rsidRDefault="007B4C5B" w:rsidP="007B4C5B">
            <w:pPr>
              <w:tabs>
                <w:tab w:val="clear" w:pos="680"/>
                <w:tab w:val="clear" w:pos="907"/>
                <w:tab w:val="decimal" w:pos="312"/>
                <w:tab w:val="left" w:pos="402"/>
                <w:tab w:val="left" w:pos="492"/>
              </w:tabs>
              <w:ind w:left="-79" w:right="-58" w:firstLine="121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85" w:type="dxa"/>
            <w:gridSpan w:val="2"/>
          </w:tcPr>
          <w:p w14:paraId="2B2069E2" w14:textId="77777777" w:rsidR="007B4C5B" w:rsidRPr="00F55062" w:rsidRDefault="007B4C5B" w:rsidP="007B4C5B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55" w:type="dxa"/>
          </w:tcPr>
          <w:p w14:paraId="158AC32B" w14:textId="77777777" w:rsidR="007B4C5B" w:rsidRPr="00F55062" w:rsidRDefault="007B4C5B" w:rsidP="007B4C5B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76E07B7" w14:textId="77777777" w:rsidR="007B4C5B" w:rsidRPr="00F55062" w:rsidRDefault="007B4C5B" w:rsidP="007B4C5B">
            <w:pPr>
              <w:tabs>
                <w:tab w:val="decimal" w:pos="806"/>
              </w:tabs>
              <w:ind w:left="-108" w:right="-108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85" w:type="dxa"/>
            <w:gridSpan w:val="2"/>
            <w:vAlign w:val="center"/>
          </w:tcPr>
          <w:p w14:paraId="232AA8B6" w14:textId="77777777" w:rsidR="007B4C5B" w:rsidRPr="00F55062" w:rsidRDefault="007B4C5B" w:rsidP="007B4C5B">
            <w:pPr>
              <w:tabs>
                <w:tab w:val="decimal" w:pos="806"/>
              </w:tabs>
              <w:ind w:left="-108" w:right="-108" w:firstLine="30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7B4C5B" w:rsidRPr="00F55062" w14:paraId="747E8ECB" w14:textId="77777777" w:rsidTr="007B4C5B">
        <w:tc>
          <w:tcPr>
            <w:tcW w:w="2879" w:type="dxa"/>
          </w:tcPr>
          <w:p w14:paraId="787F8F03" w14:textId="37CA8D7E" w:rsidR="007B4C5B" w:rsidRPr="00F55062" w:rsidRDefault="007B4C5B" w:rsidP="007B4C5B">
            <w:pPr>
              <w:ind w:left="159" w:right="-27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มูลค่าสุทธิทางบัญชี</w:t>
            </w:r>
          </w:p>
        </w:tc>
        <w:tc>
          <w:tcPr>
            <w:tcW w:w="1169" w:type="dxa"/>
          </w:tcPr>
          <w:p w14:paraId="509E556F" w14:textId="1C4BCDB6" w:rsidR="007B4C5B" w:rsidRPr="00F55062" w:rsidRDefault="007B4C5B" w:rsidP="007B4C5B">
            <w:pPr>
              <w:tabs>
                <w:tab w:val="decimal" w:pos="806"/>
              </w:tabs>
              <w:ind w:left="-79" w:right="-135" w:firstLine="325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5405A2A" w14:textId="77777777" w:rsidR="007B4C5B" w:rsidRPr="00F55062" w:rsidRDefault="007B4C5B" w:rsidP="007B4C5B">
            <w:pPr>
              <w:tabs>
                <w:tab w:val="decimal" w:pos="1008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0CFEB1A" w14:textId="77777777" w:rsidR="007B4C5B" w:rsidRPr="00F55062" w:rsidRDefault="007B4C5B" w:rsidP="007B4C5B">
            <w:pPr>
              <w:tabs>
                <w:tab w:val="decimal" w:pos="806"/>
              </w:tabs>
              <w:ind w:left="-108" w:right="-108" w:firstLine="296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360" w:type="dxa"/>
          </w:tcPr>
          <w:p w14:paraId="737B2939" w14:textId="77777777" w:rsidR="007B4C5B" w:rsidRPr="00F55062" w:rsidRDefault="007B4C5B" w:rsidP="007B4C5B">
            <w:pPr>
              <w:tabs>
                <w:tab w:val="decimal" w:pos="1008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56E95562" w14:textId="77777777" w:rsidR="007B4C5B" w:rsidRPr="00F55062" w:rsidRDefault="007B4C5B" w:rsidP="007B4C5B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507D7D2C" w14:textId="77777777" w:rsidR="007B4C5B" w:rsidRPr="00F55062" w:rsidRDefault="007B4C5B" w:rsidP="007B4C5B">
            <w:pPr>
              <w:tabs>
                <w:tab w:val="decimal" w:pos="1008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7937E263" w14:textId="77777777" w:rsidR="007B4C5B" w:rsidRPr="00F55062" w:rsidRDefault="007B4C5B" w:rsidP="007B4C5B">
            <w:pPr>
              <w:tabs>
                <w:tab w:val="decimal" w:pos="806"/>
              </w:tabs>
              <w:ind w:left="-108" w:right="-108" w:firstLine="174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FF4F542" w14:textId="77777777" w:rsidR="007B4C5B" w:rsidRPr="00F55062" w:rsidRDefault="007B4C5B" w:rsidP="007B4C5B">
            <w:pPr>
              <w:tabs>
                <w:tab w:val="decimal" w:pos="1008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2371EA93" w14:textId="77777777" w:rsidR="007B4C5B" w:rsidRPr="00F55062" w:rsidRDefault="007B4C5B" w:rsidP="007B4C5B">
            <w:pPr>
              <w:tabs>
                <w:tab w:val="decimal" w:pos="1008"/>
              </w:tabs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6440DE25" w14:textId="77777777" w:rsidR="007B4C5B" w:rsidRPr="00F55062" w:rsidRDefault="007B4C5B" w:rsidP="007B4C5B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gridSpan w:val="2"/>
          </w:tcPr>
          <w:p w14:paraId="27971BFE" w14:textId="77777777" w:rsidR="007B4C5B" w:rsidRPr="00F55062" w:rsidRDefault="007B4C5B" w:rsidP="007B4C5B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</w:tcPr>
          <w:p w14:paraId="6B199DFC" w14:textId="77777777" w:rsidR="007B4C5B" w:rsidRPr="00F55062" w:rsidRDefault="007B4C5B" w:rsidP="007B4C5B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  <w:gridSpan w:val="2"/>
          </w:tcPr>
          <w:p w14:paraId="50CECE06" w14:textId="77777777" w:rsidR="007B4C5B" w:rsidRPr="00F55062" w:rsidRDefault="007B4C5B" w:rsidP="007B4C5B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272" w:type="dxa"/>
            <w:gridSpan w:val="2"/>
          </w:tcPr>
          <w:p w14:paraId="28C2913A" w14:textId="77777777" w:rsidR="007B4C5B" w:rsidRPr="00F55062" w:rsidRDefault="007B4C5B" w:rsidP="007B4C5B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4B4A17C4" w14:textId="77777777" w:rsidR="007B4C5B" w:rsidRPr="00F55062" w:rsidRDefault="007B4C5B" w:rsidP="007B4C5B">
            <w:pPr>
              <w:tabs>
                <w:tab w:val="decimal" w:pos="806"/>
              </w:tabs>
              <w:ind w:left="-79" w:right="-108"/>
              <w:jc w:val="center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</w:tr>
      <w:tr w:rsidR="007B4C5B" w:rsidRPr="00D44B0A" w14:paraId="3930FE58" w14:textId="77777777" w:rsidTr="00C33607">
        <w:tc>
          <w:tcPr>
            <w:tcW w:w="2879" w:type="dxa"/>
          </w:tcPr>
          <w:p w14:paraId="02A6C76B" w14:textId="7B4269F1" w:rsidR="007B4C5B" w:rsidRPr="00F55062" w:rsidRDefault="007B4C5B" w:rsidP="007B4C5B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มีนาคม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8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533D1210" w14:textId="69919389" w:rsidR="007B4C5B" w:rsidRPr="00DF4D93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216,257</w:t>
            </w:r>
          </w:p>
        </w:tc>
        <w:tc>
          <w:tcPr>
            <w:tcW w:w="270" w:type="dxa"/>
          </w:tcPr>
          <w:p w14:paraId="68EAC083" w14:textId="77777777" w:rsidR="007B4C5B" w:rsidRPr="00DF4D93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E84420" w14:textId="7566AFDE" w:rsidR="007B4C5B" w:rsidRPr="00DF4D93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348,039</w:t>
            </w:r>
          </w:p>
        </w:tc>
        <w:tc>
          <w:tcPr>
            <w:tcW w:w="360" w:type="dxa"/>
          </w:tcPr>
          <w:p w14:paraId="398A2DA2" w14:textId="77777777" w:rsidR="007B4C5B" w:rsidRPr="00DF4D93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  <w:gridSpan w:val="2"/>
            <w:tcBorders>
              <w:bottom w:val="double" w:sz="4" w:space="0" w:color="auto"/>
            </w:tcBorders>
          </w:tcPr>
          <w:p w14:paraId="05056790" w14:textId="62CD6738" w:rsidR="007B4C5B" w:rsidRPr="00DF4D93" w:rsidRDefault="007B4C5B" w:rsidP="000E31C5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28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1,371,202</w:t>
            </w:r>
          </w:p>
        </w:tc>
        <w:tc>
          <w:tcPr>
            <w:tcW w:w="272" w:type="dxa"/>
          </w:tcPr>
          <w:p w14:paraId="3B62AC45" w14:textId="77777777" w:rsidR="007B4C5B" w:rsidRPr="00DF4D93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377AC4E" w14:textId="2D8C1C80" w:rsidR="007B4C5B" w:rsidRPr="00794CC4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1,717</w:t>
            </w:r>
          </w:p>
        </w:tc>
        <w:tc>
          <w:tcPr>
            <w:tcW w:w="270" w:type="dxa"/>
          </w:tcPr>
          <w:p w14:paraId="311A12FD" w14:textId="77777777" w:rsidR="007B4C5B" w:rsidRPr="00DF4D93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05747E7" w14:textId="4EEB3BA8" w:rsidR="007B4C5B" w:rsidRPr="00DF4D93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4,600</w:t>
            </w:r>
          </w:p>
        </w:tc>
        <w:tc>
          <w:tcPr>
            <w:tcW w:w="272" w:type="dxa"/>
          </w:tcPr>
          <w:p w14:paraId="3F6E5A82" w14:textId="77777777" w:rsidR="007B4C5B" w:rsidRPr="00DF4D93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gridSpan w:val="2"/>
            <w:tcBorders>
              <w:bottom w:val="double" w:sz="4" w:space="0" w:color="auto"/>
            </w:tcBorders>
          </w:tcPr>
          <w:p w14:paraId="309F5089" w14:textId="430BBEB8" w:rsidR="007B4C5B" w:rsidRPr="006A3ED9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3,441</w:t>
            </w:r>
          </w:p>
        </w:tc>
        <w:tc>
          <w:tcPr>
            <w:tcW w:w="272" w:type="dxa"/>
          </w:tcPr>
          <w:p w14:paraId="6AE169AA" w14:textId="77777777" w:rsidR="007B4C5B" w:rsidRPr="00DF4D93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  <w:gridSpan w:val="2"/>
            <w:tcBorders>
              <w:bottom w:val="double" w:sz="4" w:space="0" w:color="auto"/>
            </w:tcBorders>
          </w:tcPr>
          <w:p w14:paraId="57F313F2" w14:textId="097C3F56" w:rsidR="007B4C5B" w:rsidRPr="00D44B0A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144,163</w:t>
            </w:r>
          </w:p>
        </w:tc>
        <w:tc>
          <w:tcPr>
            <w:tcW w:w="270" w:type="dxa"/>
            <w:gridSpan w:val="2"/>
          </w:tcPr>
          <w:p w14:paraId="23511E28" w14:textId="77777777" w:rsidR="007B4C5B" w:rsidRPr="00DF4D93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79FEA5F1" w14:textId="6FE4C133" w:rsidR="007B4C5B" w:rsidRPr="00794CC4" w:rsidRDefault="007B4C5B" w:rsidP="00794CC4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4C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2,089,419</w:t>
            </w:r>
          </w:p>
        </w:tc>
      </w:tr>
      <w:tr w:rsidR="007B4C5B" w:rsidRPr="00D44B0A" w14:paraId="1A26CC75" w14:textId="77777777">
        <w:tc>
          <w:tcPr>
            <w:tcW w:w="2879" w:type="dxa"/>
          </w:tcPr>
          <w:p w14:paraId="27A8C82A" w14:textId="3CEE0221" w:rsidR="007B4C5B" w:rsidRPr="00F55062" w:rsidRDefault="007B4C5B" w:rsidP="007B4C5B">
            <w:pPr>
              <w:ind w:left="159" w:right="-27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3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</w:rPr>
              <w:t>1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 xml:space="preserve"> </w:t>
            </w:r>
            <w:r w:rsidRPr="00F55062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มีนาคม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Pr="00F55062"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spacing w:val="-2"/>
                <w:sz w:val="30"/>
                <w:szCs w:val="30"/>
                <w:lang w:val="en-GB"/>
              </w:rPr>
              <w:t>9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1113AE74" w14:textId="1F92E097" w:rsidR="007B4C5B" w:rsidRPr="00DC2C7A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DC2C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216,257</w:t>
            </w:r>
          </w:p>
        </w:tc>
        <w:tc>
          <w:tcPr>
            <w:tcW w:w="270" w:type="dxa"/>
          </w:tcPr>
          <w:p w14:paraId="3B185EA6" w14:textId="77777777" w:rsidR="007B4C5B" w:rsidRPr="00DC2C7A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0F3DD39" w14:textId="0BCBBAF5" w:rsidR="007B4C5B" w:rsidRPr="00DC2C7A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7B4C5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295,309</w:t>
            </w:r>
          </w:p>
        </w:tc>
        <w:tc>
          <w:tcPr>
            <w:tcW w:w="360" w:type="dxa"/>
          </w:tcPr>
          <w:p w14:paraId="167AA229" w14:textId="77777777" w:rsidR="007B4C5B" w:rsidRPr="00DC2C7A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  <w:gridSpan w:val="2"/>
            <w:tcBorders>
              <w:bottom w:val="double" w:sz="4" w:space="0" w:color="auto"/>
            </w:tcBorders>
          </w:tcPr>
          <w:p w14:paraId="79ABB930" w14:textId="0B903C29" w:rsidR="007B4C5B" w:rsidRPr="00DC2C7A" w:rsidRDefault="007B4C5B" w:rsidP="000E31C5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28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7B4C5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1,198,662</w:t>
            </w:r>
          </w:p>
        </w:tc>
        <w:tc>
          <w:tcPr>
            <w:tcW w:w="272" w:type="dxa"/>
          </w:tcPr>
          <w:p w14:paraId="4BEC4C6A" w14:textId="77777777" w:rsidR="007B4C5B" w:rsidRPr="00DC2C7A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33C6097" w14:textId="07E5EACD" w:rsidR="007B4C5B" w:rsidRPr="00DC2C7A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7B4C5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7,550</w:t>
            </w:r>
          </w:p>
        </w:tc>
        <w:tc>
          <w:tcPr>
            <w:tcW w:w="270" w:type="dxa"/>
          </w:tcPr>
          <w:p w14:paraId="7E5251C6" w14:textId="77777777" w:rsidR="007B4C5B" w:rsidRPr="00DC2C7A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7181FBA" w14:textId="257D4BF3" w:rsidR="007B4C5B" w:rsidRPr="00DC2C7A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1008"/>
              </w:tabs>
              <w:ind w:left="-108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7B4C5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5,381</w:t>
            </w:r>
          </w:p>
        </w:tc>
        <w:tc>
          <w:tcPr>
            <w:tcW w:w="272" w:type="dxa"/>
          </w:tcPr>
          <w:p w14:paraId="3385F3B8" w14:textId="77777777" w:rsidR="007B4C5B" w:rsidRPr="00DC2C7A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78" w:type="dxa"/>
            <w:gridSpan w:val="2"/>
            <w:tcBorders>
              <w:bottom w:val="double" w:sz="4" w:space="0" w:color="auto"/>
            </w:tcBorders>
          </w:tcPr>
          <w:p w14:paraId="34E3A8D2" w14:textId="28413B21" w:rsidR="007B4C5B" w:rsidRPr="00794CC4" w:rsidRDefault="007B4C5B" w:rsidP="000E31C5">
            <w:pPr>
              <w:tabs>
                <w:tab w:val="clear" w:pos="680"/>
                <w:tab w:val="clear" w:pos="907"/>
                <w:tab w:val="decimal" w:pos="76"/>
                <w:tab w:val="decimal" w:pos="312"/>
                <w:tab w:val="left" w:pos="346"/>
                <w:tab w:val="left" w:pos="402"/>
                <w:tab w:val="left" w:pos="492"/>
              </w:tabs>
              <w:ind w:left="-79" w:right="55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794CC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3,754</w:t>
            </w:r>
          </w:p>
        </w:tc>
        <w:tc>
          <w:tcPr>
            <w:tcW w:w="272" w:type="dxa"/>
          </w:tcPr>
          <w:p w14:paraId="1CD04500" w14:textId="77777777" w:rsidR="007B4C5B" w:rsidRPr="00DC2C7A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68" w:type="dxa"/>
            <w:gridSpan w:val="2"/>
            <w:tcBorders>
              <w:bottom w:val="double" w:sz="4" w:space="0" w:color="auto"/>
            </w:tcBorders>
          </w:tcPr>
          <w:p w14:paraId="7CF3DA20" w14:textId="6BBA900A" w:rsidR="007B4C5B" w:rsidRPr="00DC2C7A" w:rsidRDefault="007B4C5B" w:rsidP="000E31C5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7B4C5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67,476</w:t>
            </w:r>
          </w:p>
        </w:tc>
        <w:tc>
          <w:tcPr>
            <w:tcW w:w="270" w:type="dxa"/>
            <w:gridSpan w:val="2"/>
          </w:tcPr>
          <w:p w14:paraId="3204089E" w14:textId="77777777" w:rsidR="007B4C5B" w:rsidRPr="00DC2C7A" w:rsidRDefault="007B4C5B" w:rsidP="007B4C5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</w:tcPr>
          <w:p w14:paraId="5FCB6D23" w14:textId="07B49C66" w:rsidR="007B4C5B" w:rsidRPr="00DC2C7A" w:rsidRDefault="007B4C5B" w:rsidP="00794CC4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79" w:right="57" w:firstLine="18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7B4C5B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1,794,389</w:t>
            </w:r>
          </w:p>
        </w:tc>
      </w:tr>
    </w:tbl>
    <w:p w14:paraId="52FC4A1D" w14:textId="54C001C7" w:rsidR="006057EA" w:rsidRPr="00DF4D93" w:rsidRDefault="006057EA" w:rsidP="00794CC4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90"/>
          <w:tab w:val="left" w:pos="9180"/>
          <w:tab w:val="left" w:pos="10620"/>
          <w:tab w:val="left" w:pos="10710"/>
          <w:tab w:val="left" w:pos="12060"/>
        </w:tabs>
        <w:rPr>
          <w:rFonts w:ascii="Times New Roman" w:hAnsi="Times New Roman" w:cstheme="minorBidi"/>
          <w:b/>
          <w:bCs/>
          <w:sz w:val="22"/>
          <w:szCs w:val="22"/>
          <w:cs/>
        </w:rPr>
        <w:sectPr w:rsidR="006057EA" w:rsidRPr="00DF4D93" w:rsidSect="00BD00C0">
          <w:headerReference w:type="default" r:id="rId21"/>
          <w:pgSz w:w="16834" w:h="11909" w:orient="landscape" w:code="9"/>
          <w:pgMar w:top="1152" w:right="691" w:bottom="691" w:left="576" w:header="720" w:footer="576" w:gutter="0"/>
          <w:cols w:space="720"/>
          <w:docGrid w:linePitch="245"/>
        </w:sectPr>
      </w:pPr>
    </w:p>
    <w:p w14:paraId="1E6E3511" w14:textId="4A5692C8" w:rsidR="00003277" w:rsidRDefault="00003277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เจ้าหนี้การค้าและเจ้าหนี้</w:t>
      </w:r>
      <w:r w:rsidR="00EC6E48">
        <w:rPr>
          <w:rFonts w:ascii="Angsana New" w:hAnsi="Angsana New" w:hint="cs"/>
          <w:b/>
          <w:bCs/>
          <w:sz w:val="30"/>
          <w:szCs w:val="30"/>
          <w:cs/>
          <w:lang w:val="th-TH"/>
        </w:rPr>
        <w:t>หมุนเวียน</w:t>
      </w: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อื่น</w:t>
      </w:r>
    </w:p>
    <w:p w14:paraId="0A6390D9" w14:textId="77777777" w:rsidR="00EC6E48" w:rsidRDefault="00EC6E48" w:rsidP="00EC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14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59"/>
        <w:gridCol w:w="1598"/>
        <w:gridCol w:w="180"/>
        <w:gridCol w:w="1710"/>
      </w:tblGrid>
      <w:tr w:rsidR="00003277" w:rsidRPr="00DC025A" w14:paraId="64E4256F" w14:textId="77777777" w:rsidTr="00911889">
        <w:trPr>
          <w:tblHeader/>
        </w:trPr>
        <w:tc>
          <w:tcPr>
            <w:tcW w:w="5659" w:type="dxa"/>
          </w:tcPr>
          <w:p w14:paraId="711DA0E2" w14:textId="77777777" w:rsidR="00003277" w:rsidRPr="00DC025A" w:rsidRDefault="00003277" w:rsidP="00911889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  <w:p w14:paraId="18B1EFB2" w14:textId="77777777" w:rsidR="00003277" w:rsidRPr="00DC025A" w:rsidRDefault="00003277" w:rsidP="00911889">
            <w:pPr>
              <w:spacing w:line="240" w:lineRule="auto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</w:rPr>
            </w:pPr>
          </w:p>
        </w:tc>
        <w:tc>
          <w:tcPr>
            <w:tcW w:w="3488" w:type="dxa"/>
            <w:gridSpan w:val="3"/>
          </w:tcPr>
          <w:p w14:paraId="1A779B76" w14:textId="77777777" w:rsidR="00003277" w:rsidRPr="00003277" w:rsidRDefault="00003277" w:rsidP="00003277">
            <w:pPr>
              <w:pStyle w:val="Heading4"/>
              <w:framePr w:w="0" w:hRule="auto" w:hSpace="0" w:wrap="auto" w:vAnchor="margin" w:hAnchor="text" w:xAlign="left" w:yAlign="inline"/>
              <w:spacing w:line="33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277">
              <w:rPr>
                <w:rFonts w:ascii="Angsana New" w:hAnsi="Angsana New"/>
                <w:sz w:val="30"/>
                <w:szCs w:val="30"/>
                <w:cs/>
              </w:rPr>
              <w:t>งบการเงินที่แสดงเงิน</w:t>
            </w:r>
            <w:r w:rsidRPr="00003277">
              <w:rPr>
                <w:rFonts w:ascii="Angsana New" w:hAnsi="Angsana New" w:cs="Angsana New"/>
                <w:sz w:val="30"/>
                <w:szCs w:val="30"/>
                <w:cs/>
              </w:rPr>
              <w:t>ลงทุน</w:t>
            </w:r>
            <w:r w:rsidRPr="00003277">
              <w:rPr>
                <w:rFonts w:ascii="Angsana New" w:hAnsi="Angsana New"/>
                <w:sz w:val="30"/>
                <w:szCs w:val="30"/>
                <w:cs/>
              </w:rPr>
              <w:t>ตามวิธี</w:t>
            </w:r>
          </w:p>
          <w:p w14:paraId="7D454139" w14:textId="7993AD5E" w:rsidR="00003277" w:rsidRPr="00DC025A" w:rsidRDefault="00003277" w:rsidP="00003277">
            <w:pPr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032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</w:t>
            </w:r>
            <w:r w:rsidRPr="00003277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0032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</w:t>
            </w:r>
            <w:r w:rsidRPr="0000327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การเงิน</w:t>
            </w:r>
            <w:r w:rsidRPr="0000327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003277" w:rsidRPr="00DC025A" w14:paraId="53551289" w14:textId="77777777" w:rsidTr="00911889">
        <w:trPr>
          <w:tblHeader/>
        </w:trPr>
        <w:tc>
          <w:tcPr>
            <w:tcW w:w="5659" w:type="dxa"/>
          </w:tcPr>
          <w:p w14:paraId="1F7D0BBC" w14:textId="77777777" w:rsidR="00003277" w:rsidRPr="00FA5044" w:rsidRDefault="00003277" w:rsidP="0091188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98" w:type="dxa"/>
          </w:tcPr>
          <w:p w14:paraId="1B38012B" w14:textId="47A281A2" w:rsidR="00003277" w:rsidRPr="00FA5044" w:rsidRDefault="00003277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56</w:t>
            </w:r>
            <w:r w:rsidR="001E068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4E91883E" w14:textId="77777777" w:rsidR="00003277" w:rsidRPr="00FA5044" w:rsidRDefault="00003277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40248026" w14:textId="71915CF6" w:rsidR="00003277" w:rsidRPr="00FA5044" w:rsidRDefault="00003277" w:rsidP="0091188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</w:t>
            </w:r>
            <w:r w:rsidR="008F0605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  <w:r w:rsidR="001E068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</w:tr>
      <w:tr w:rsidR="00003277" w:rsidRPr="00DC025A" w14:paraId="6C5B307A" w14:textId="77777777" w:rsidTr="00911889">
        <w:trPr>
          <w:cantSplit/>
        </w:trPr>
        <w:tc>
          <w:tcPr>
            <w:tcW w:w="5659" w:type="dxa"/>
          </w:tcPr>
          <w:p w14:paraId="01B4FEB8" w14:textId="77777777" w:rsidR="00003277" w:rsidRPr="00FA5044" w:rsidRDefault="00003277" w:rsidP="00911889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488" w:type="dxa"/>
            <w:gridSpan w:val="3"/>
          </w:tcPr>
          <w:p w14:paraId="179C905E" w14:textId="357D698C" w:rsidR="00003277" w:rsidRPr="00FA5044" w:rsidRDefault="00003277" w:rsidP="0091188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068E" w:rsidRPr="00787A8C" w14:paraId="5C4C97A5" w14:textId="77777777" w:rsidTr="00911889">
        <w:trPr>
          <w:cantSplit/>
        </w:trPr>
        <w:tc>
          <w:tcPr>
            <w:tcW w:w="5659" w:type="dxa"/>
          </w:tcPr>
          <w:p w14:paraId="015FB05C" w14:textId="6CD7F177" w:rsidR="001E068E" w:rsidRPr="00FA5044" w:rsidRDefault="001E068E" w:rsidP="001E068E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เจ้าหนี้การค้า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- 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598" w:type="dxa"/>
          </w:tcPr>
          <w:p w14:paraId="4EFD6C99" w14:textId="65147403" w:rsidR="001E068E" w:rsidRPr="00521D5E" w:rsidRDefault="00833E53" w:rsidP="001E068E">
            <w:pPr>
              <w:spacing w:line="240" w:lineRule="auto"/>
              <w:ind w:lef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833E53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390,127</w:t>
            </w:r>
          </w:p>
        </w:tc>
        <w:tc>
          <w:tcPr>
            <w:tcW w:w="180" w:type="dxa"/>
          </w:tcPr>
          <w:p w14:paraId="6B3C05BE" w14:textId="77777777" w:rsidR="001E068E" w:rsidRPr="00A2670F" w:rsidRDefault="001E068E" w:rsidP="001E068E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710" w:type="dxa"/>
          </w:tcPr>
          <w:p w14:paraId="78B53F5C" w14:textId="3E92763A" w:rsidR="001E068E" w:rsidRPr="00FA5044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521D5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64,683</w:t>
            </w:r>
          </w:p>
        </w:tc>
      </w:tr>
      <w:tr w:rsidR="001E068E" w:rsidRPr="00787A8C" w14:paraId="6C5CBAE8" w14:textId="77777777" w:rsidTr="00911889">
        <w:trPr>
          <w:cantSplit/>
        </w:trPr>
        <w:tc>
          <w:tcPr>
            <w:tcW w:w="5659" w:type="dxa"/>
          </w:tcPr>
          <w:p w14:paraId="01626C16" w14:textId="6A0E7E2A" w:rsidR="001E068E" w:rsidRPr="00FA5044" w:rsidRDefault="001E068E" w:rsidP="001E068E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เจ้าหนี้การค้า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- 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กิจการที่ไม่เกี่ยวข้องกัน</w:t>
            </w:r>
          </w:p>
        </w:tc>
        <w:tc>
          <w:tcPr>
            <w:tcW w:w="1598" w:type="dxa"/>
          </w:tcPr>
          <w:p w14:paraId="37D944FC" w14:textId="523EA374" w:rsidR="001E068E" w:rsidRPr="0018128E" w:rsidRDefault="00833E53" w:rsidP="001E068E">
            <w:pPr>
              <w:spacing w:line="240" w:lineRule="auto"/>
              <w:ind w:lef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1812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835,5</w:t>
            </w:r>
            <w:r w:rsidR="00211E8B" w:rsidRPr="0018128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43</w:t>
            </w:r>
          </w:p>
        </w:tc>
        <w:tc>
          <w:tcPr>
            <w:tcW w:w="180" w:type="dxa"/>
          </w:tcPr>
          <w:p w14:paraId="25384BD8" w14:textId="77777777" w:rsidR="001E068E" w:rsidRPr="00FA5044" w:rsidRDefault="001E068E" w:rsidP="001E068E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7BC269AB" w14:textId="6E42BF58" w:rsidR="001E068E" w:rsidRPr="00FA5044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521D5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191,676</w:t>
            </w:r>
          </w:p>
        </w:tc>
      </w:tr>
      <w:tr w:rsidR="001E068E" w:rsidRPr="00787A8C" w14:paraId="3557930E" w14:textId="77777777" w:rsidTr="00F72FD3">
        <w:trPr>
          <w:cantSplit/>
        </w:trPr>
        <w:tc>
          <w:tcPr>
            <w:tcW w:w="5659" w:type="dxa"/>
            <w:vAlign w:val="bottom"/>
          </w:tcPr>
          <w:p w14:paraId="3C7B44CD" w14:textId="10DC1C50" w:rsidR="001E068E" w:rsidRPr="00FA5044" w:rsidRDefault="001E068E" w:rsidP="001E068E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เจ้าหนี้อื่น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- 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กิจการที่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ไม่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เกี่ยวข้องกัน</w:t>
            </w:r>
          </w:p>
        </w:tc>
        <w:tc>
          <w:tcPr>
            <w:tcW w:w="1598" w:type="dxa"/>
          </w:tcPr>
          <w:p w14:paraId="600B4350" w14:textId="62C8B422" w:rsidR="001E068E" w:rsidRPr="0018128E" w:rsidRDefault="00833E53" w:rsidP="001E068E">
            <w:pPr>
              <w:spacing w:line="240" w:lineRule="auto"/>
              <w:ind w:lef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812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94,692</w:t>
            </w:r>
          </w:p>
        </w:tc>
        <w:tc>
          <w:tcPr>
            <w:tcW w:w="180" w:type="dxa"/>
          </w:tcPr>
          <w:p w14:paraId="2B2241E9" w14:textId="77777777" w:rsidR="001E068E" w:rsidRPr="00FA5044" w:rsidRDefault="001E068E" w:rsidP="001E068E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5C47460F" w14:textId="2DE8D5C6" w:rsidR="001E068E" w:rsidRPr="00FA5044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521D5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168,997</w:t>
            </w:r>
          </w:p>
        </w:tc>
      </w:tr>
      <w:tr w:rsidR="001E068E" w:rsidRPr="00787A8C" w14:paraId="084E689C" w14:textId="77777777" w:rsidTr="00604FA3">
        <w:trPr>
          <w:cantSplit/>
        </w:trPr>
        <w:tc>
          <w:tcPr>
            <w:tcW w:w="5659" w:type="dxa"/>
            <w:vAlign w:val="bottom"/>
          </w:tcPr>
          <w:p w14:paraId="7BB13F3F" w14:textId="3CBF01CB" w:rsidR="001E068E" w:rsidRPr="00FA5044" w:rsidRDefault="001E068E" w:rsidP="001E068E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14:paraId="59D458CF" w14:textId="75329681" w:rsidR="001E068E" w:rsidRPr="0018128E" w:rsidRDefault="00833E53" w:rsidP="001E068E">
            <w:pPr>
              <w:spacing w:line="240" w:lineRule="auto"/>
              <w:ind w:lef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18128E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135,377</w:t>
            </w:r>
          </w:p>
        </w:tc>
        <w:tc>
          <w:tcPr>
            <w:tcW w:w="180" w:type="dxa"/>
          </w:tcPr>
          <w:p w14:paraId="425FE008" w14:textId="77777777" w:rsidR="001E068E" w:rsidRPr="00FA5044" w:rsidRDefault="001E068E" w:rsidP="001E068E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3225CC8" w14:textId="245F9144" w:rsidR="001E068E" w:rsidRPr="00FA5044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521D5E">
              <w:rPr>
                <w:rFonts w:asciiTheme="majorBidi" w:hAnsiTheme="majorBidi" w:cstheme="majorBidi"/>
                <w:spacing w:val="-2"/>
                <w:sz w:val="30"/>
                <w:szCs w:val="30"/>
              </w:rPr>
              <w:t>98,61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4</w:t>
            </w:r>
          </w:p>
        </w:tc>
      </w:tr>
      <w:tr w:rsidR="001E068E" w:rsidRPr="00BA6375" w14:paraId="3422CD5E" w14:textId="77777777" w:rsidTr="00F72FD3">
        <w:trPr>
          <w:cantSplit/>
        </w:trPr>
        <w:tc>
          <w:tcPr>
            <w:tcW w:w="5659" w:type="dxa"/>
          </w:tcPr>
          <w:p w14:paraId="430FD734" w14:textId="68BC4D94" w:rsidR="001E068E" w:rsidRPr="00FA5044" w:rsidRDefault="001E068E" w:rsidP="001E068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598" w:type="dxa"/>
            <w:tcBorders>
              <w:top w:val="single" w:sz="4" w:space="0" w:color="auto"/>
              <w:bottom w:val="double" w:sz="4" w:space="0" w:color="auto"/>
            </w:tcBorders>
          </w:tcPr>
          <w:p w14:paraId="51BFB803" w14:textId="3BAD6792" w:rsidR="001E068E" w:rsidRPr="0018128E" w:rsidRDefault="00833E53" w:rsidP="001E068E">
            <w:pPr>
              <w:spacing w:line="240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18128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1,455,7</w:t>
            </w:r>
            <w:r w:rsidR="00211E8B" w:rsidRPr="0018128E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39</w:t>
            </w:r>
          </w:p>
        </w:tc>
        <w:tc>
          <w:tcPr>
            <w:tcW w:w="180" w:type="dxa"/>
          </w:tcPr>
          <w:p w14:paraId="430327ED" w14:textId="77777777" w:rsidR="001E068E" w:rsidRPr="00A2670F" w:rsidRDefault="001E068E" w:rsidP="001E068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B1F8AF5" w14:textId="29F28298" w:rsidR="001E068E" w:rsidRPr="00FA5044" w:rsidRDefault="001E068E" w:rsidP="001E068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3,123,970</w:t>
            </w:r>
          </w:p>
        </w:tc>
      </w:tr>
    </w:tbl>
    <w:p w14:paraId="4C1D2EC8" w14:textId="77777777" w:rsidR="00003277" w:rsidRPr="0074034E" w:rsidRDefault="00003277" w:rsidP="00003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01FF9DD5" w14:textId="3D5E4EF6" w:rsidR="00003277" w:rsidRDefault="00015EA6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หนี้สินที่มีภาระดอกเบี้ย</w:t>
      </w:r>
    </w:p>
    <w:p w14:paraId="660814EC" w14:textId="77777777" w:rsidR="00BA3914" w:rsidRPr="0074034E" w:rsidRDefault="00BA3914" w:rsidP="00FA5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6"/>
        <w:gridCol w:w="1619"/>
        <w:gridCol w:w="183"/>
        <w:gridCol w:w="1711"/>
      </w:tblGrid>
      <w:tr w:rsidR="00015EA6" w:rsidRPr="00FA5044" w14:paraId="4E5C1437" w14:textId="77777777" w:rsidTr="00231ECA">
        <w:trPr>
          <w:cantSplit/>
          <w:trHeight w:val="128"/>
          <w:tblHeader/>
        </w:trPr>
        <w:tc>
          <w:tcPr>
            <w:tcW w:w="5666" w:type="dxa"/>
            <w:vAlign w:val="bottom"/>
          </w:tcPr>
          <w:p w14:paraId="5744B5FD" w14:textId="77777777" w:rsidR="00015EA6" w:rsidRPr="00FA5044" w:rsidRDefault="00015EA6" w:rsidP="00911889">
            <w:pPr>
              <w:spacing w:line="240" w:lineRule="auto"/>
              <w:ind w:left="8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green"/>
              </w:rPr>
            </w:pPr>
          </w:p>
        </w:tc>
        <w:tc>
          <w:tcPr>
            <w:tcW w:w="3513" w:type="dxa"/>
            <w:gridSpan w:val="3"/>
          </w:tcPr>
          <w:p w14:paraId="02067FA8" w14:textId="4F12B334" w:rsidR="00015EA6" w:rsidRPr="00FA5044" w:rsidRDefault="00015EA6" w:rsidP="00FA5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 w:rsidR="00DF0F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F0605" w:rsidRPr="00FA5044" w14:paraId="651339BE" w14:textId="77777777" w:rsidTr="00231ECA">
        <w:trPr>
          <w:cantSplit/>
          <w:trHeight w:val="272"/>
          <w:tblHeader/>
        </w:trPr>
        <w:tc>
          <w:tcPr>
            <w:tcW w:w="5666" w:type="dxa"/>
            <w:vAlign w:val="center"/>
          </w:tcPr>
          <w:p w14:paraId="3D806710" w14:textId="77777777" w:rsidR="008F0605" w:rsidRPr="00FA5044" w:rsidRDefault="008F0605" w:rsidP="008F0605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1619" w:type="dxa"/>
          </w:tcPr>
          <w:p w14:paraId="37C6E977" w14:textId="442624E4" w:rsidR="008F0605" w:rsidRPr="00DF0FDB" w:rsidRDefault="008F0605" w:rsidP="008F06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  <w:lang w:val="en-US" w:bidi="th-TH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56</w:t>
            </w:r>
            <w:r w:rsidR="001E068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3" w:type="dxa"/>
          </w:tcPr>
          <w:p w14:paraId="1FC932A8" w14:textId="77777777" w:rsidR="008F0605" w:rsidRPr="00FA5044" w:rsidRDefault="008F0605" w:rsidP="008F0605">
            <w:pPr>
              <w:pStyle w:val="acctcolumnheading"/>
              <w:spacing w:after="0" w:line="220" w:lineRule="exact"/>
              <w:ind w:right="-79"/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</w:tcPr>
          <w:p w14:paraId="523B441F" w14:textId="7A5F408D" w:rsidR="008F0605" w:rsidRPr="00FA5044" w:rsidRDefault="008F0605" w:rsidP="008F0605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</w:t>
            </w:r>
            <w:r w:rsidR="001E068E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</w:tr>
      <w:tr w:rsidR="00C86077" w:rsidRPr="00FA5044" w14:paraId="28DF4C4E" w14:textId="77777777" w:rsidTr="00231ECA">
        <w:trPr>
          <w:cantSplit/>
          <w:trHeight w:val="290"/>
          <w:tblHeader/>
        </w:trPr>
        <w:tc>
          <w:tcPr>
            <w:tcW w:w="5666" w:type="dxa"/>
          </w:tcPr>
          <w:p w14:paraId="3B00B2A4" w14:textId="77777777" w:rsidR="00C86077" w:rsidRPr="00FA5044" w:rsidRDefault="00C86077" w:rsidP="00911889">
            <w:pPr>
              <w:spacing w:line="220" w:lineRule="exact"/>
              <w:ind w:left="368" w:right="-68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green"/>
              </w:rPr>
            </w:pPr>
          </w:p>
        </w:tc>
        <w:tc>
          <w:tcPr>
            <w:tcW w:w="3513" w:type="dxa"/>
            <w:gridSpan w:val="3"/>
          </w:tcPr>
          <w:p w14:paraId="0D1C00B0" w14:textId="3C16DB70" w:rsidR="00C86077" w:rsidRPr="00FA5044" w:rsidRDefault="00C86077" w:rsidP="00FA5044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A4961" w:rsidRPr="00FA5044" w14:paraId="2BCB4F20" w14:textId="77777777" w:rsidTr="00231ECA">
        <w:trPr>
          <w:cantSplit/>
          <w:trHeight w:val="290"/>
          <w:tblHeader/>
        </w:trPr>
        <w:tc>
          <w:tcPr>
            <w:tcW w:w="5666" w:type="dxa"/>
          </w:tcPr>
          <w:p w14:paraId="3042C882" w14:textId="0B10E8F7" w:rsidR="001A4961" w:rsidRPr="001A4961" w:rsidRDefault="001A4961" w:rsidP="001A4961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</w:pPr>
            <w:r w:rsidRPr="001A4961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ส่วนที่หมุนเวียน</w:t>
            </w:r>
          </w:p>
        </w:tc>
        <w:tc>
          <w:tcPr>
            <w:tcW w:w="3513" w:type="dxa"/>
            <w:gridSpan w:val="3"/>
          </w:tcPr>
          <w:p w14:paraId="0D12F846" w14:textId="77777777" w:rsidR="001A4961" w:rsidRPr="00FA5044" w:rsidRDefault="001A4961" w:rsidP="00FA5044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1A4961" w:rsidRPr="00FA5044" w14:paraId="04732BAC" w14:textId="77777777" w:rsidTr="00231ECA">
        <w:trPr>
          <w:cantSplit/>
          <w:trHeight w:val="290"/>
          <w:tblHeader/>
        </w:trPr>
        <w:tc>
          <w:tcPr>
            <w:tcW w:w="5666" w:type="dxa"/>
          </w:tcPr>
          <w:p w14:paraId="317A020C" w14:textId="25653D0F" w:rsidR="001A4961" w:rsidRPr="001A4961" w:rsidRDefault="001A4961" w:rsidP="00084D87">
            <w:pPr>
              <w:tabs>
                <w:tab w:val="clear" w:pos="227"/>
                <w:tab w:val="left" w:pos="278"/>
              </w:tabs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- </w:t>
            </w:r>
            <w:r w:rsidR="00084D87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  </w:t>
            </w:r>
            <w:r w:rsidRPr="001A4961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ส่วนที่ไม่มีหลักประกัน</w:t>
            </w:r>
          </w:p>
        </w:tc>
        <w:tc>
          <w:tcPr>
            <w:tcW w:w="3513" w:type="dxa"/>
            <w:gridSpan w:val="3"/>
          </w:tcPr>
          <w:p w14:paraId="30AD53C3" w14:textId="77777777" w:rsidR="001A4961" w:rsidRPr="00FA5044" w:rsidRDefault="001A4961" w:rsidP="00FA5044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83BC2" w:rsidRPr="00FA5044" w14:paraId="60CDA36F" w14:textId="77777777" w:rsidTr="00231ECA">
        <w:trPr>
          <w:cantSplit/>
        </w:trPr>
        <w:tc>
          <w:tcPr>
            <w:tcW w:w="5666" w:type="dxa"/>
          </w:tcPr>
          <w:p w14:paraId="27C06337" w14:textId="4C03B8DB" w:rsidR="00D83BC2" w:rsidRPr="00FA5044" w:rsidRDefault="00D83BC2" w:rsidP="001E068E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D83BC2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เงินเบิกเกินบัญชี</w:t>
            </w:r>
          </w:p>
        </w:tc>
        <w:tc>
          <w:tcPr>
            <w:tcW w:w="1619" w:type="dxa"/>
            <w:vAlign w:val="bottom"/>
          </w:tcPr>
          <w:p w14:paraId="1AAB0229" w14:textId="73178EE9" w:rsidR="00D83BC2" w:rsidRPr="00FA5044" w:rsidRDefault="001A4961" w:rsidP="001E068E">
            <w:pPr>
              <w:pStyle w:val="acctfourfigures"/>
              <w:tabs>
                <w:tab w:val="clear" w:pos="765"/>
              </w:tabs>
              <w:spacing w:line="240" w:lineRule="auto"/>
              <w:ind w:left="-1155" w:right="98" w:firstLine="1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94</w:t>
            </w:r>
          </w:p>
        </w:tc>
        <w:tc>
          <w:tcPr>
            <w:tcW w:w="183" w:type="dxa"/>
            <w:vAlign w:val="bottom"/>
          </w:tcPr>
          <w:p w14:paraId="2D7E95D2" w14:textId="77777777" w:rsidR="00D83BC2" w:rsidRPr="00FA5044" w:rsidRDefault="00D83BC2" w:rsidP="001E068E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  <w:vAlign w:val="bottom"/>
          </w:tcPr>
          <w:p w14:paraId="6C46523B" w14:textId="466AA987" w:rsidR="00D83BC2" w:rsidRDefault="001A4961" w:rsidP="00F853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</w:tr>
      <w:tr w:rsidR="00D83BC2" w:rsidRPr="00FA5044" w14:paraId="6BE4F5C1" w14:textId="77777777" w:rsidTr="00231ECA">
        <w:trPr>
          <w:cantSplit/>
        </w:trPr>
        <w:tc>
          <w:tcPr>
            <w:tcW w:w="5666" w:type="dxa"/>
          </w:tcPr>
          <w:p w14:paraId="31AD70C3" w14:textId="40109B11" w:rsidR="00D83BC2" w:rsidRPr="00FA5044" w:rsidRDefault="00D83BC2" w:rsidP="00D83BC2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619" w:type="dxa"/>
            <w:vAlign w:val="bottom"/>
          </w:tcPr>
          <w:p w14:paraId="65CBC17A" w14:textId="67D49A92" w:rsidR="00D83BC2" w:rsidRPr="00FA5044" w:rsidRDefault="001A4961" w:rsidP="001E068E">
            <w:pPr>
              <w:pStyle w:val="acctfourfigures"/>
              <w:tabs>
                <w:tab w:val="clear" w:pos="765"/>
              </w:tabs>
              <w:spacing w:line="240" w:lineRule="auto"/>
              <w:ind w:left="-1155" w:right="98" w:firstLine="1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1,360,000</w:t>
            </w:r>
          </w:p>
        </w:tc>
        <w:tc>
          <w:tcPr>
            <w:tcW w:w="183" w:type="dxa"/>
            <w:vAlign w:val="bottom"/>
          </w:tcPr>
          <w:p w14:paraId="54CA60F3" w14:textId="77777777" w:rsidR="00D83BC2" w:rsidRPr="00FA5044" w:rsidRDefault="00D83BC2" w:rsidP="001E068E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  <w:vAlign w:val="bottom"/>
          </w:tcPr>
          <w:p w14:paraId="72F63F3D" w14:textId="2BE9B711" w:rsidR="00D83BC2" w:rsidRDefault="00D83BC2" w:rsidP="00D83B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1,412,515</w:t>
            </w:r>
          </w:p>
        </w:tc>
      </w:tr>
      <w:tr w:rsidR="00D83BC2" w:rsidRPr="00FA5044" w14:paraId="20EF7159" w14:textId="77777777" w:rsidTr="00231ECA">
        <w:trPr>
          <w:cantSplit/>
        </w:trPr>
        <w:tc>
          <w:tcPr>
            <w:tcW w:w="5666" w:type="dxa"/>
          </w:tcPr>
          <w:p w14:paraId="3C8CFCA6" w14:textId="2EB3A7B5" w:rsidR="00D83BC2" w:rsidRPr="00D83BC2" w:rsidRDefault="00D83BC2" w:rsidP="00D83BC2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ยาว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จากสถาบันการเงิน</w:t>
            </w:r>
            <w:r w:rsidR="00DC4181" w:rsidRPr="00DC4181">
              <w:rPr>
                <w:rFonts w:asciiTheme="majorBidi" w:hAnsiTheme="majorBidi" w:hint="cs"/>
                <w:spacing w:val="-2"/>
                <w:sz w:val="30"/>
                <w:szCs w:val="30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619" w:type="dxa"/>
            <w:vAlign w:val="bottom"/>
          </w:tcPr>
          <w:p w14:paraId="07C5519D" w14:textId="0A095DAE" w:rsidR="00D83BC2" w:rsidRPr="00FA5044" w:rsidRDefault="001A4961" w:rsidP="00D83BC2">
            <w:pPr>
              <w:pStyle w:val="acctfourfigures"/>
              <w:tabs>
                <w:tab w:val="clear" w:pos="765"/>
              </w:tabs>
              <w:spacing w:line="240" w:lineRule="auto"/>
              <w:ind w:left="-1155" w:right="98" w:firstLine="1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291,081</w:t>
            </w:r>
          </w:p>
        </w:tc>
        <w:tc>
          <w:tcPr>
            <w:tcW w:w="183" w:type="dxa"/>
            <w:vAlign w:val="bottom"/>
          </w:tcPr>
          <w:p w14:paraId="37D89754" w14:textId="77777777" w:rsidR="00D83BC2" w:rsidRPr="00FA5044" w:rsidRDefault="00D83BC2" w:rsidP="00D83BC2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  <w:vAlign w:val="bottom"/>
          </w:tcPr>
          <w:p w14:paraId="0B323A33" w14:textId="04F672EB" w:rsidR="00D83BC2" w:rsidRDefault="001A4961" w:rsidP="00F853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</w:tr>
      <w:tr w:rsidR="00D83BC2" w:rsidRPr="00FA5044" w14:paraId="1130B39E" w14:textId="77777777" w:rsidTr="00231ECA">
        <w:trPr>
          <w:cantSplit/>
        </w:trPr>
        <w:tc>
          <w:tcPr>
            <w:tcW w:w="5666" w:type="dxa"/>
          </w:tcPr>
          <w:p w14:paraId="507700E3" w14:textId="14912672" w:rsidR="00D83BC2" w:rsidRPr="00FA5044" w:rsidRDefault="001A4961" w:rsidP="00D83BC2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1A4961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val="en-GB"/>
              </w:rPr>
              <w:t>หัก</w:t>
            </w:r>
            <w:r w:rsidRPr="001A4961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vAlign w:val="bottom"/>
          </w:tcPr>
          <w:p w14:paraId="0069DF0F" w14:textId="0BB8FECC" w:rsidR="00D83BC2" w:rsidRPr="00FA5044" w:rsidRDefault="001A4961" w:rsidP="001A4961">
            <w:pPr>
              <w:pStyle w:val="acctfourfigures"/>
              <w:tabs>
                <w:tab w:val="clear" w:pos="765"/>
              </w:tabs>
              <w:spacing w:line="240" w:lineRule="auto"/>
              <w:ind w:left="-1155" w:right="15" w:firstLine="18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 xml:space="preserve">                                      </w:t>
            </w:r>
            <w:r w:rsidRPr="001A4961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(8,281)</w:t>
            </w:r>
          </w:p>
        </w:tc>
        <w:tc>
          <w:tcPr>
            <w:tcW w:w="183" w:type="dxa"/>
            <w:vAlign w:val="bottom"/>
          </w:tcPr>
          <w:p w14:paraId="789EE6B6" w14:textId="77777777" w:rsidR="00D83BC2" w:rsidRPr="00FA5044" w:rsidRDefault="00D83BC2" w:rsidP="00D83BC2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0305D107" w14:textId="7DA350CC" w:rsidR="00D83BC2" w:rsidRDefault="001A4961" w:rsidP="00F853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</w:tr>
      <w:tr w:rsidR="00D83BC2" w:rsidRPr="00FA5044" w14:paraId="433C6229" w14:textId="77777777" w:rsidTr="00231ECA">
        <w:trPr>
          <w:cantSplit/>
        </w:trPr>
        <w:tc>
          <w:tcPr>
            <w:tcW w:w="5666" w:type="dxa"/>
          </w:tcPr>
          <w:p w14:paraId="03973DC3" w14:textId="1C3D261E" w:rsidR="00D83BC2" w:rsidRPr="001A4961" w:rsidRDefault="001A4961" w:rsidP="001A4961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1A496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รวมหนี้สินที่มี</w:t>
            </w:r>
            <w:r w:rsidR="005C3286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ภาระ</w:t>
            </w:r>
            <w:r w:rsidRPr="001A496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ดอกเบี้ยระยะสั้น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D1A5A9" w14:textId="1383035F" w:rsidR="00D83BC2" w:rsidRPr="00E63655" w:rsidRDefault="00AD7D6C" w:rsidP="00D83BC2">
            <w:pPr>
              <w:pStyle w:val="acctfourfigures"/>
              <w:tabs>
                <w:tab w:val="clear" w:pos="765"/>
              </w:tabs>
              <w:spacing w:line="240" w:lineRule="auto"/>
              <w:ind w:left="-1155" w:right="98" w:firstLine="18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 w:rsidRPr="00AD7D6C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1,642,894</w:t>
            </w:r>
          </w:p>
        </w:tc>
        <w:tc>
          <w:tcPr>
            <w:tcW w:w="183" w:type="dxa"/>
            <w:vAlign w:val="bottom"/>
          </w:tcPr>
          <w:p w14:paraId="28CD480C" w14:textId="77777777" w:rsidR="00D83BC2" w:rsidRPr="00FA5044" w:rsidRDefault="00D83BC2" w:rsidP="00D83BC2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C3AFB6" w14:textId="6FC8C486" w:rsidR="00D83BC2" w:rsidRPr="00D83BC2" w:rsidRDefault="00D83BC2" w:rsidP="00D83B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D83BC2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1,412,515</w:t>
            </w:r>
          </w:p>
        </w:tc>
      </w:tr>
      <w:tr w:rsidR="00D37F06" w:rsidRPr="00FA5044" w14:paraId="2F5DBFC5" w14:textId="77777777" w:rsidTr="00231ECA">
        <w:trPr>
          <w:cantSplit/>
        </w:trPr>
        <w:tc>
          <w:tcPr>
            <w:tcW w:w="5666" w:type="dxa"/>
          </w:tcPr>
          <w:p w14:paraId="6CB6AB2B" w14:textId="77777777" w:rsidR="00D37F06" w:rsidRPr="001A4961" w:rsidRDefault="00D37F06" w:rsidP="001A4961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619" w:type="dxa"/>
            <w:tcBorders>
              <w:top w:val="single" w:sz="4" w:space="0" w:color="auto"/>
            </w:tcBorders>
            <w:vAlign w:val="bottom"/>
          </w:tcPr>
          <w:p w14:paraId="36D18A3B" w14:textId="77777777" w:rsidR="00D37F06" w:rsidRPr="00AD7D6C" w:rsidRDefault="00D37F06" w:rsidP="00D83BC2">
            <w:pPr>
              <w:pStyle w:val="acctfourfigures"/>
              <w:tabs>
                <w:tab w:val="clear" w:pos="765"/>
              </w:tabs>
              <w:spacing w:line="240" w:lineRule="auto"/>
              <w:ind w:left="-1155" w:right="98" w:firstLine="18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1FB0CBC8" w14:textId="77777777" w:rsidR="00D37F06" w:rsidRPr="00FA5044" w:rsidRDefault="00D37F06" w:rsidP="00D83BC2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</w:tcBorders>
            <w:vAlign w:val="bottom"/>
          </w:tcPr>
          <w:p w14:paraId="5C868308" w14:textId="77777777" w:rsidR="00D37F06" w:rsidRPr="00D83BC2" w:rsidRDefault="00D37F06" w:rsidP="00D83B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</w:p>
        </w:tc>
      </w:tr>
      <w:tr w:rsidR="00D37F06" w:rsidRPr="00FA5044" w14:paraId="5F54C5F4" w14:textId="77777777" w:rsidTr="00231ECA">
        <w:trPr>
          <w:cantSplit/>
        </w:trPr>
        <w:tc>
          <w:tcPr>
            <w:tcW w:w="5666" w:type="dxa"/>
          </w:tcPr>
          <w:p w14:paraId="41C5EE50" w14:textId="77777777" w:rsidR="00D37F06" w:rsidRPr="001A4961" w:rsidRDefault="00D37F06" w:rsidP="001A4961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619" w:type="dxa"/>
            <w:vAlign w:val="bottom"/>
          </w:tcPr>
          <w:p w14:paraId="61543BD1" w14:textId="77777777" w:rsidR="00D37F06" w:rsidRPr="00AD7D6C" w:rsidRDefault="00D37F06" w:rsidP="00D83BC2">
            <w:pPr>
              <w:pStyle w:val="acctfourfigures"/>
              <w:tabs>
                <w:tab w:val="clear" w:pos="765"/>
              </w:tabs>
              <w:spacing w:line="240" w:lineRule="auto"/>
              <w:ind w:left="-1155" w:right="98" w:firstLine="18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787A913" w14:textId="77777777" w:rsidR="00D37F06" w:rsidRPr="00FA5044" w:rsidRDefault="00D37F06" w:rsidP="00D83BC2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  <w:vAlign w:val="bottom"/>
          </w:tcPr>
          <w:p w14:paraId="2A6E2A2D" w14:textId="77777777" w:rsidR="00D37F06" w:rsidRPr="00D83BC2" w:rsidRDefault="00D37F06" w:rsidP="00D83B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</w:p>
        </w:tc>
      </w:tr>
      <w:tr w:rsidR="00D37F06" w:rsidRPr="00FA5044" w14:paraId="3729391A" w14:textId="77777777" w:rsidTr="00231ECA">
        <w:trPr>
          <w:cantSplit/>
        </w:trPr>
        <w:tc>
          <w:tcPr>
            <w:tcW w:w="5666" w:type="dxa"/>
          </w:tcPr>
          <w:p w14:paraId="4380F9FA" w14:textId="77777777" w:rsidR="00D37F06" w:rsidRPr="001A4961" w:rsidRDefault="00D37F06" w:rsidP="001A4961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619" w:type="dxa"/>
            <w:vAlign w:val="bottom"/>
          </w:tcPr>
          <w:p w14:paraId="4602B15B" w14:textId="77777777" w:rsidR="00D37F06" w:rsidRPr="00AD7D6C" w:rsidRDefault="00D37F06" w:rsidP="00D83BC2">
            <w:pPr>
              <w:pStyle w:val="acctfourfigures"/>
              <w:tabs>
                <w:tab w:val="clear" w:pos="765"/>
              </w:tabs>
              <w:spacing w:line="240" w:lineRule="auto"/>
              <w:ind w:left="-1155" w:right="98" w:firstLine="18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705AB91C" w14:textId="77777777" w:rsidR="00D37F06" w:rsidRPr="00FA5044" w:rsidRDefault="00D37F06" w:rsidP="00D83BC2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  <w:vAlign w:val="bottom"/>
          </w:tcPr>
          <w:p w14:paraId="637C6B32" w14:textId="77777777" w:rsidR="00D37F06" w:rsidRPr="00D83BC2" w:rsidRDefault="00D37F06" w:rsidP="00D83B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</w:p>
        </w:tc>
      </w:tr>
      <w:tr w:rsidR="00D37F06" w:rsidRPr="00FA5044" w14:paraId="4C04BEAD" w14:textId="77777777" w:rsidTr="00231ECA">
        <w:trPr>
          <w:cantSplit/>
        </w:trPr>
        <w:tc>
          <w:tcPr>
            <w:tcW w:w="5666" w:type="dxa"/>
          </w:tcPr>
          <w:p w14:paraId="69475285" w14:textId="77777777" w:rsidR="00D37F06" w:rsidRPr="001A4961" w:rsidRDefault="00D37F06" w:rsidP="001A4961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619" w:type="dxa"/>
            <w:vAlign w:val="bottom"/>
          </w:tcPr>
          <w:p w14:paraId="7035A123" w14:textId="77777777" w:rsidR="00D37F06" w:rsidRPr="00AD7D6C" w:rsidRDefault="00D37F06" w:rsidP="00D83BC2">
            <w:pPr>
              <w:pStyle w:val="acctfourfigures"/>
              <w:tabs>
                <w:tab w:val="clear" w:pos="765"/>
              </w:tabs>
              <w:spacing w:line="240" w:lineRule="auto"/>
              <w:ind w:left="-1155" w:right="98" w:firstLine="18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5473C056" w14:textId="77777777" w:rsidR="00D37F06" w:rsidRPr="00FA5044" w:rsidRDefault="00D37F06" w:rsidP="00D83BC2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  <w:vAlign w:val="bottom"/>
          </w:tcPr>
          <w:p w14:paraId="77A6908F" w14:textId="77777777" w:rsidR="00D37F06" w:rsidRPr="00D83BC2" w:rsidRDefault="00D37F06" w:rsidP="00D83B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</w:p>
        </w:tc>
      </w:tr>
      <w:tr w:rsidR="00D37F06" w:rsidRPr="00FA5044" w14:paraId="2F944044" w14:textId="77777777" w:rsidTr="00231ECA">
        <w:trPr>
          <w:cantSplit/>
        </w:trPr>
        <w:tc>
          <w:tcPr>
            <w:tcW w:w="5666" w:type="dxa"/>
          </w:tcPr>
          <w:p w14:paraId="7C98C50B" w14:textId="77777777" w:rsidR="00D37F06" w:rsidRPr="001A4961" w:rsidRDefault="00D37F06" w:rsidP="001A4961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619" w:type="dxa"/>
            <w:vAlign w:val="bottom"/>
          </w:tcPr>
          <w:p w14:paraId="0BCC3EEB" w14:textId="77777777" w:rsidR="00D37F06" w:rsidRPr="00AD7D6C" w:rsidRDefault="00D37F06" w:rsidP="00D83BC2">
            <w:pPr>
              <w:pStyle w:val="acctfourfigures"/>
              <w:tabs>
                <w:tab w:val="clear" w:pos="765"/>
              </w:tabs>
              <w:spacing w:line="240" w:lineRule="auto"/>
              <w:ind w:left="-1155" w:right="98" w:firstLine="18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3" w:type="dxa"/>
            <w:vAlign w:val="bottom"/>
          </w:tcPr>
          <w:p w14:paraId="35968408" w14:textId="77777777" w:rsidR="00D37F06" w:rsidRPr="00FA5044" w:rsidRDefault="00D37F06" w:rsidP="00D83BC2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  <w:vAlign w:val="bottom"/>
          </w:tcPr>
          <w:p w14:paraId="6A53E565" w14:textId="77777777" w:rsidR="00D37F06" w:rsidRPr="00D83BC2" w:rsidRDefault="00D37F06" w:rsidP="00D83BC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</w:p>
        </w:tc>
      </w:tr>
    </w:tbl>
    <w:p w14:paraId="4BBE99CE" w14:textId="77777777" w:rsidR="00D37F06" w:rsidRDefault="00D37F06">
      <w:r>
        <w:br w:type="page"/>
      </w:r>
    </w:p>
    <w:tbl>
      <w:tblPr>
        <w:tblW w:w="91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66"/>
        <w:gridCol w:w="1619"/>
        <w:gridCol w:w="183"/>
        <w:gridCol w:w="1711"/>
      </w:tblGrid>
      <w:tr w:rsidR="00D37F06" w:rsidRPr="00FA5044" w14:paraId="5C5E703D" w14:textId="77777777" w:rsidTr="00DC4181">
        <w:trPr>
          <w:cantSplit/>
          <w:trHeight w:val="128"/>
          <w:tblHeader/>
        </w:trPr>
        <w:tc>
          <w:tcPr>
            <w:tcW w:w="5666" w:type="dxa"/>
            <w:vAlign w:val="bottom"/>
          </w:tcPr>
          <w:p w14:paraId="7CC76A36" w14:textId="77777777" w:rsidR="00D37F06" w:rsidRPr="00FA5044" w:rsidRDefault="00D37F06" w:rsidP="00365417">
            <w:pPr>
              <w:spacing w:line="240" w:lineRule="auto"/>
              <w:ind w:left="8"/>
              <w:jc w:val="thaiDistribute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green"/>
              </w:rPr>
            </w:pPr>
          </w:p>
        </w:tc>
        <w:tc>
          <w:tcPr>
            <w:tcW w:w="3513" w:type="dxa"/>
            <w:gridSpan w:val="3"/>
          </w:tcPr>
          <w:p w14:paraId="0942A271" w14:textId="77777777" w:rsidR="00D37F06" w:rsidRPr="00FA5044" w:rsidRDefault="00D37F06" w:rsidP="0036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2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ส่วนได้เสีย</w:t>
            </w: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7F06" w:rsidRPr="00FA5044" w14:paraId="4D878554" w14:textId="77777777" w:rsidTr="00DC4181">
        <w:trPr>
          <w:cantSplit/>
          <w:trHeight w:val="272"/>
          <w:tblHeader/>
        </w:trPr>
        <w:tc>
          <w:tcPr>
            <w:tcW w:w="5666" w:type="dxa"/>
            <w:vAlign w:val="center"/>
          </w:tcPr>
          <w:p w14:paraId="2E04ADED" w14:textId="77777777" w:rsidR="00D37F06" w:rsidRPr="00FA5044" w:rsidRDefault="00D37F06" w:rsidP="00365417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green"/>
              </w:rPr>
            </w:pPr>
          </w:p>
        </w:tc>
        <w:tc>
          <w:tcPr>
            <w:tcW w:w="1619" w:type="dxa"/>
          </w:tcPr>
          <w:p w14:paraId="049127CE" w14:textId="77777777" w:rsidR="00D37F06" w:rsidRPr="00DF0FDB" w:rsidRDefault="00D37F06" w:rsidP="003654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  <w:lang w:val="en-US" w:bidi="th-TH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3" w:type="dxa"/>
          </w:tcPr>
          <w:p w14:paraId="4FB0C0FC" w14:textId="77777777" w:rsidR="00D37F06" w:rsidRPr="00FA5044" w:rsidRDefault="00D37F06" w:rsidP="00365417">
            <w:pPr>
              <w:pStyle w:val="acctcolumnheading"/>
              <w:spacing w:after="0" w:line="220" w:lineRule="exact"/>
              <w:ind w:right="-79"/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</w:tcPr>
          <w:p w14:paraId="4AE85166" w14:textId="77777777" w:rsidR="00D37F06" w:rsidRPr="00FA5044" w:rsidRDefault="00D37F06" w:rsidP="00365417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68</w:t>
            </w:r>
          </w:p>
        </w:tc>
      </w:tr>
      <w:tr w:rsidR="00D37F06" w:rsidRPr="00FA5044" w14:paraId="56854FD4" w14:textId="77777777" w:rsidTr="00DC4181">
        <w:trPr>
          <w:cantSplit/>
          <w:trHeight w:val="290"/>
          <w:tblHeader/>
        </w:trPr>
        <w:tc>
          <w:tcPr>
            <w:tcW w:w="5666" w:type="dxa"/>
          </w:tcPr>
          <w:p w14:paraId="376F4CA1" w14:textId="77777777" w:rsidR="00D37F06" w:rsidRPr="00FA5044" w:rsidRDefault="00D37F06" w:rsidP="00365417">
            <w:pPr>
              <w:spacing w:line="220" w:lineRule="exact"/>
              <w:ind w:left="368" w:right="-68" w:hanging="191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green"/>
              </w:rPr>
            </w:pPr>
          </w:p>
        </w:tc>
        <w:tc>
          <w:tcPr>
            <w:tcW w:w="3513" w:type="dxa"/>
            <w:gridSpan w:val="3"/>
          </w:tcPr>
          <w:p w14:paraId="43DB7E33" w14:textId="77777777" w:rsidR="00D37F06" w:rsidRPr="00FA5044" w:rsidRDefault="00D37F06" w:rsidP="00365417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37F06" w:rsidRPr="00FA5044" w14:paraId="5E46F075" w14:textId="77777777" w:rsidTr="00DC4181">
        <w:trPr>
          <w:cantSplit/>
          <w:trHeight w:val="290"/>
          <w:tblHeader/>
        </w:trPr>
        <w:tc>
          <w:tcPr>
            <w:tcW w:w="5666" w:type="dxa"/>
          </w:tcPr>
          <w:p w14:paraId="53546808" w14:textId="7D4A3E7A" w:rsidR="00D37F06" w:rsidRPr="001A4961" w:rsidRDefault="00D37F06" w:rsidP="00365417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</w:pPr>
            <w:r w:rsidRPr="001A4961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ส่วนที่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ไม่</w:t>
            </w:r>
            <w:r w:rsidRPr="001A4961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หมุนเวียน</w:t>
            </w:r>
          </w:p>
        </w:tc>
        <w:tc>
          <w:tcPr>
            <w:tcW w:w="3513" w:type="dxa"/>
            <w:gridSpan w:val="3"/>
          </w:tcPr>
          <w:p w14:paraId="6827E9F3" w14:textId="77777777" w:rsidR="00D37F06" w:rsidRPr="00FA5044" w:rsidRDefault="00D37F06" w:rsidP="00365417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37F06" w:rsidRPr="00FA5044" w14:paraId="629FED0E" w14:textId="77777777" w:rsidTr="00DC4181">
        <w:trPr>
          <w:cantSplit/>
          <w:trHeight w:val="290"/>
          <w:tblHeader/>
        </w:trPr>
        <w:tc>
          <w:tcPr>
            <w:tcW w:w="5666" w:type="dxa"/>
          </w:tcPr>
          <w:p w14:paraId="6283A8E5" w14:textId="2F7B52C6" w:rsidR="00D37F06" w:rsidRPr="001A4961" w:rsidRDefault="00D37F06" w:rsidP="00365417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- </w:t>
            </w:r>
            <w:r w:rsidR="007D54BD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  </w:t>
            </w:r>
            <w:r w:rsidRPr="001A4961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ส่วนที่ไม่มีหลักประกัน</w:t>
            </w:r>
          </w:p>
        </w:tc>
        <w:tc>
          <w:tcPr>
            <w:tcW w:w="3513" w:type="dxa"/>
            <w:gridSpan w:val="3"/>
          </w:tcPr>
          <w:p w14:paraId="6FF344B6" w14:textId="77777777" w:rsidR="00D37F06" w:rsidRPr="00FA5044" w:rsidRDefault="00D37F06" w:rsidP="00365417">
            <w:pPr>
              <w:pStyle w:val="acctmergecolhdg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D37F06" w14:paraId="57C73C2A" w14:textId="77777777" w:rsidTr="00DC4181">
        <w:trPr>
          <w:cantSplit/>
        </w:trPr>
        <w:tc>
          <w:tcPr>
            <w:tcW w:w="5666" w:type="dxa"/>
          </w:tcPr>
          <w:p w14:paraId="38E69D23" w14:textId="37DD97B8" w:rsidR="00D37F06" w:rsidRPr="00D83BC2" w:rsidRDefault="00DC4181" w:rsidP="00365417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ยาว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จากสถาบันการเงิน</w:t>
            </w:r>
            <w:r w:rsidRPr="00DC4181">
              <w:rPr>
                <w:rFonts w:asciiTheme="majorBidi" w:hAnsiTheme="majorBidi" w:hint="cs"/>
                <w:spacing w:val="-2"/>
                <w:sz w:val="30"/>
                <w:szCs w:val="30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619" w:type="dxa"/>
            <w:vAlign w:val="bottom"/>
          </w:tcPr>
          <w:p w14:paraId="02271665" w14:textId="560C9EEF" w:rsidR="00D37F06" w:rsidRPr="00FA5044" w:rsidRDefault="00DC4181" w:rsidP="00365417">
            <w:pPr>
              <w:pStyle w:val="acctfourfigures"/>
              <w:tabs>
                <w:tab w:val="clear" w:pos="765"/>
              </w:tabs>
              <w:spacing w:line="240" w:lineRule="auto"/>
              <w:ind w:left="-1155" w:right="98" w:firstLine="18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DC4181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2,183,439</w:t>
            </w:r>
          </w:p>
        </w:tc>
        <w:tc>
          <w:tcPr>
            <w:tcW w:w="183" w:type="dxa"/>
            <w:vAlign w:val="bottom"/>
          </w:tcPr>
          <w:p w14:paraId="3092C987" w14:textId="77777777" w:rsidR="00D37F06" w:rsidRPr="00FA5044" w:rsidRDefault="00D37F06" w:rsidP="00365417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  <w:vAlign w:val="bottom"/>
          </w:tcPr>
          <w:p w14:paraId="0A4A19AA" w14:textId="77777777" w:rsidR="00D37F06" w:rsidRDefault="00D37F06" w:rsidP="003654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</w:tr>
      <w:tr w:rsidR="00D37F06" w14:paraId="4DE52B21" w14:textId="77777777" w:rsidTr="00DC4181">
        <w:trPr>
          <w:cantSplit/>
        </w:trPr>
        <w:tc>
          <w:tcPr>
            <w:tcW w:w="5666" w:type="dxa"/>
          </w:tcPr>
          <w:p w14:paraId="115BF3F3" w14:textId="77777777" w:rsidR="00D37F06" w:rsidRPr="00FA5044" w:rsidRDefault="00D37F06" w:rsidP="00365417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1A4961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  <w:lang w:val="en-GB"/>
              </w:rPr>
              <w:t>หัก</w:t>
            </w:r>
            <w:r w:rsidRPr="001A4961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 ค่าธรรมเนียมทางการเงินรอตัดบัญชี</w:t>
            </w:r>
          </w:p>
        </w:tc>
        <w:tc>
          <w:tcPr>
            <w:tcW w:w="1619" w:type="dxa"/>
            <w:tcBorders>
              <w:bottom w:val="single" w:sz="4" w:space="0" w:color="auto"/>
            </w:tcBorders>
            <w:vAlign w:val="bottom"/>
          </w:tcPr>
          <w:p w14:paraId="0FAA58D8" w14:textId="336E0298" w:rsidR="00D37F06" w:rsidRPr="00FA5044" w:rsidRDefault="00D37F06" w:rsidP="00365417">
            <w:pPr>
              <w:pStyle w:val="acctfourfigures"/>
              <w:tabs>
                <w:tab w:val="clear" w:pos="765"/>
              </w:tabs>
              <w:spacing w:line="240" w:lineRule="auto"/>
              <w:ind w:left="-1155" w:right="15" w:firstLine="180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 xml:space="preserve">                                    </w:t>
            </w:r>
            <w:r w:rsidRPr="001A4961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(</w:t>
            </w:r>
            <w:r w:rsidR="00DC4181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15,060</w:t>
            </w:r>
            <w:r w:rsidRPr="001A4961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)</w:t>
            </w:r>
          </w:p>
        </w:tc>
        <w:tc>
          <w:tcPr>
            <w:tcW w:w="183" w:type="dxa"/>
            <w:vAlign w:val="bottom"/>
          </w:tcPr>
          <w:p w14:paraId="151F065A" w14:textId="77777777" w:rsidR="00D37F06" w:rsidRPr="00FA5044" w:rsidRDefault="00D37F06" w:rsidP="00365417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  <w:tcBorders>
              <w:bottom w:val="single" w:sz="4" w:space="0" w:color="auto"/>
            </w:tcBorders>
            <w:vAlign w:val="bottom"/>
          </w:tcPr>
          <w:p w14:paraId="624360CB" w14:textId="77777777" w:rsidR="00D37F06" w:rsidRDefault="00D37F06" w:rsidP="003654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57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-</w:t>
            </w:r>
          </w:p>
        </w:tc>
      </w:tr>
      <w:tr w:rsidR="00D37F06" w:rsidRPr="00D83BC2" w14:paraId="3FE3A9D7" w14:textId="77777777" w:rsidTr="00DC4181">
        <w:trPr>
          <w:cantSplit/>
        </w:trPr>
        <w:tc>
          <w:tcPr>
            <w:tcW w:w="5666" w:type="dxa"/>
          </w:tcPr>
          <w:p w14:paraId="6BB47397" w14:textId="612AA7DF" w:rsidR="00D37F06" w:rsidRPr="001A4961" w:rsidRDefault="00DC4181" w:rsidP="00365417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DC4181">
              <w:rPr>
                <w:rFonts w:asciiTheme="majorBidi" w:hAnsiTheme="majorBidi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รวมหนี้สินที่มี</w:t>
            </w:r>
            <w:r w:rsidR="005C3286">
              <w:rPr>
                <w:rFonts w:asciiTheme="majorBidi" w:hAnsiTheme="majorBidi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ภาระ</w:t>
            </w:r>
            <w:r w:rsidRPr="00DC4181">
              <w:rPr>
                <w:rFonts w:asciiTheme="majorBidi" w:hAnsiTheme="majorBidi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ดอกเบี้ยไม่หมุนเวียน</w:t>
            </w:r>
          </w:p>
        </w:tc>
        <w:tc>
          <w:tcPr>
            <w:tcW w:w="16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3698F" w14:textId="679C0AC5" w:rsidR="00D37F06" w:rsidRPr="00E63655" w:rsidRDefault="00DC4181" w:rsidP="00365417">
            <w:pPr>
              <w:pStyle w:val="acctfourfigures"/>
              <w:tabs>
                <w:tab w:val="clear" w:pos="765"/>
              </w:tabs>
              <w:spacing w:line="240" w:lineRule="auto"/>
              <w:ind w:left="-1155" w:right="98" w:firstLine="18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 w:rsidRPr="00DC418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2,168,379</w:t>
            </w:r>
          </w:p>
        </w:tc>
        <w:tc>
          <w:tcPr>
            <w:tcW w:w="183" w:type="dxa"/>
            <w:vAlign w:val="bottom"/>
          </w:tcPr>
          <w:p w14:paraId="57B5569C" w14:textId="77777777" w:rsidR="00D37F06" w:rsidRPr="00FA5044" w:rsidRDefault="00D37F06" w:rsidP="00365417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87955" w14:textId="07EC25FB" w:rsidR="00D37F06" w:rsidRPr="00D83BC2" w:rsidRDefault="00DC4181" w:rsidP="00DC418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59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-</w:t>
            </w:r>
          </w:p>
        </w:tc>
      </w:tr>
      <w:tr w:rsidR="00DC4181" w:rsidRPr="00D83BC2" w14:paraId="411995E5" w14:textId="77777777" w:rsidTr="00DC4181">
        <w:trPr>
          <w:cantSplit/>
        </w:trPr>
        <w:tc>
          <w:tcPr>
            <w:tcW w:w="5666" w:type="dxa"/>
          </w:tcPr>
          <w:p w14:paraId="64ADAB44" w14:textId="0EF75E81" w:rsidR="00DC4181" w:rsidRPr="00DC4181" w:rsidRDefault="00DC4181" w:rsidP="00DC4181">
            <w:pPr>
              <w:spacing w:line="240" w:lineRule="auto"/>
              <w:ind w:left="11"/>
              <w:rPr>
                <w:rFonts w:asciiTheme="majorBidi" w:hAnsi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DC4181">
              <w:rPr>
                <w:rFonts w:asciiTheme="majorBidi" w:hAnsiTheme="majorBidi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>รวมหนี้สินที่มีภาระดอกเบี้ย</w:t>
            </w:r>
          </w:p>
        </w:tc>
        <w:tc>
          <w:tcPr>
            <w:tcW w:w="16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04231" w14:textId="527955D6" w:rsidR="00DC4181" w:rsidRPr="00DC4181" w:rsidRDefault="00DC4181" w:rsidP="00365417">
            <w:pPr>
              <w:pStyle w:val="acctfourfigures"/>
              <w:tabs>
                <w:tab w:val="clear" w:pos="765"/>
              </w:tabs>
              <w:spacing w:line="240" w:lineRule="auto"/>
              <w:ind w:left="-1155" w:right="98" w:firstLine="18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 w:rsidRPr="00DC418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3,811,273</w:t>
            </w:r>
          </w:p>
        </w:tc>
        <w:tc>
          <w:tcPr>
            <w:tcW w:w="183" w:type="dxa"/>
            <w:vAlign w:val="bottom"/>
          </w:tcPr>
          <w:p w14:paraId="3A48409F" w14:textId="77777777" w:rsidR="00DC4181" w:rsidRPr="00FA5044" w:rsidRDefault="00DC4181" w:rsidP="00365417">
            <w:pPr>
              <w:pStyle w:val="acctfourfigures"/>
              <w:tabs>
                <w:tab w:val="decimal" w:pos="731"/>
              </w:tabs>
              <w:spacing w:line="240" w:lineRule="auto"/>
              <w:ind w:right="7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3E01E" w14:textId="0EC0A33B" w:rsidR="00DC4181" w:rsidRDefault="00DC4181" w:rsidP="00DC418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DC418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1,412,515</w:t>
            </w:r>
          </w:p>
        </w:tc>
      </w:tr>
    </w:tbl>
    <w:p w14:paraId="3FDC34A0" w14:textId="77777777" w:rsidR="005D2B84" w:rsidRDefault="005D2B84" w:rsidP="005D2B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Style w:val="Emphasis"/>
          <w:rFonts w:ascii="Angsana New" w:hAnsi="Angsana New"/>
          <w:sz w:val="30"/>
          <w:szCs w:val="30"/>
        </w:rPr>
      </w:pPr>
    </w:p>
    <w:p w14:paraId="3BC4091F" w14:textId="7D320D5E" w:rsidR="00F90FE2" w:rsidRPr="008C20AA" w:rsidRDefault="00F90FE2" w:rsidP="00F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lang w:val="en-GB"/>
        </w:rPr>
      </w:pPr>
      <w:r w:rsidRPr="00BB4B63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ณ วันที่ </w:t>
      </w:r>
      <w:r w:rsidRPr="00DB0F3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31 </w:t>
      </w:r>
      <w:r w:rsidR="00AF3722">
        <w:rPr>
          <w:rFonts w:asciiTheme="majorBidi" w:hAnsiTheme="majorBidi" w:hint="cs"/>
          <w:color w:val="000000" w:themeColor="text1"/>
          <w:sz w:val="30"/>
          <w:szCs w:val="30"/>
          <w:cs/>
        </w:rPr>
        <w:t>มีนา</w:t>
      </w:r>
      <w:r w:rsidRPr="00DB0F33">
        <w:rPr>
          <w:rFonts w:asciiTheme="majorBidi" w:hAnsiTheme="majorBidi" w:hint="cs"/>
          <w:color w:val="000000" w:themeColor="text1"/>
          <w:sz w:val="30"/>
          <w:szCs w:val="30"/>
          <w:cs/>
        </w:rPr>
        <w:t>คม</w:t>
      </w:r>
      <w:r w:rsidRPr="00DB0F33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BB4B63">
        <w:rPr>
          <w:rFonts w:asciiTheme="majorBidi" w:hAnsiTheme="majorBidi" w:cstheme="majorBidi"/>
          <w:color w:val="000000" w:themeColor="text1"/>
          <w:sz w:val="30"/>
          <w:szCs w:val="30"/>
        </w:rPr>
        <w:t>256</w:t>
      </w:r>
      <w:r w:rsidR="00AF3722">
        <w:rPr>
          <w:rFonts w:asciiTheme="majorBidi" w:hAnsiTheme="majorBidi" w:cstheme="majorBidi"/>
          <w:color w:val="000000" w:themeColor="text1"/>
          <w:sz w:val="30"/>
          <w:szCs w:val="30"/>
        </w:rPr>
        <w:t>9</w:t>
      </w:r>
      <w:r w:rsidRPr="00BB4B63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 xml:space="preserve"> เงินกู้ยืมระยะสั้นกับสถาบันการเงินจำนวน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AF3722">
        <w:rPr>
          <w:rFonts w:asciiTheme="majorBidi" w:hAnsiTheme="majorBidi" w:cstheme="majorBidi"/>
          <w:color w:val="000000" w:themeColor="text1"/>
          <w:sz w:val="30"/>
          <w:szCs w:val="30"/>
        </w:rPr>
        <w:t>,360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B4B63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ล้านบาท มีอัตราดอกเบี้ยร้อยละ</w:t>
      </w:r>
      <w:r w:rsidRPr="00BB4B63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>1.</w:t>
      </w:r>
      <w:r w:rsidR="00AF3722">
        <w:rPr>
          <w:rFonts w:asciiTheme="majorBidi" w:hAnsiTheme="majorBidi" w:cstheme="majorBidi"/>
          <w:color w:val="000000" w:themeColor="text1"/>
          <w:sz w:val="30"/>
          <w:szCs w:val="30"/>
          <w:lang w:val="en-GB"/>
        </w:rPr>
        <w:t>6</w:t>
      </w:r>
      <w:r w:rsidRPr="00BB4B63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BB4B63">
        <w:rPr>
          <w:rFonts w:asciiTheme="majorBidi" w:hAnsiTheme="majorBidi" w:cstheme="majorBidi"/>
          <w:color w:val="000000" w:themeColor="text1"/>
          <w:sz w:val="30"/>
          <w:szCs w:val="30"/>
          <w:cs/>
          <w:lang w:val="en-GB"/>
        </w:rPr>
        <w:t>ถึง</w:t>
      </w:r>
      <w:r w:rsidRPr="008C20AA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  <w:lang w:val="en-GB"/>
        </w:rPr>
        <w:t xml:space="preserve">ร้อยละ </w:t>
      </w:r>
      <w:r w:rsidRPr="008C20AA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>2.</w:t>
      </w:r>
      <w:r w:rsidR="00AF3722" w:rsidRPr="008C20AA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>2</w:t>
      </w:r>
      <w:r w:rsidRPr="008C20AA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 xml:space="preserve"> </w:t>
      </w:r>
      <w:r w:rsidRPr="008C20AA">
        <w:rPr>
          <w:rFonts w:asciiTheme="majorBidi" w:hAnsiTheme="majorBidi" w:cstheme="majorBidi"/>
          <w:color w:val="000000" w:themeColor="text1"/>
          <w:spacing w:val="2"/>
          <w:sz w:val="30"/>
          <w:szCs w:val="30"/>
          <w:cs/>
          <w:lang w:val="en-GB"/>
        </w:rPr>
        <w:t>และมีกำหนดชำระคืน</w:t>
      </w:r>
      <w:r w:rsidRPr="008C20AA">
        <w:rPr>
          <w:rFonts w:asciiTheme="majorBidi" w:hAnsiTheme="majorBidi" w:cstheme="majorBidi" w:hint="cs"/>
          <w:color w:val="000000" w:themeColor="text1"/>
          <w:spacing w:val="2"/>
          <w:sz w:val="30"/>
          <w:szCs w:val="30"/>
          <w:cs/>
          <w:lang w:val="en-GB"/>
        </w:rPr>
        <w:t>ในระหว่างเดือน</w:t>
      </w:r>
      <w:r w:rsidR="00AF3722" w:rsidRPr="008C20AA">
        <w:rPr>
          <w:rFonts w:asciiTheme="majorBidi" w:hAnsiTheme="majorBidi" w:hint="cs"/>
          <w:color w:val="000000" w:themeColor="text1"/>
          <w:spacing w:val="2"/>
          <w:sz w:val="30"/>
          <w:szCs w:val="30"/>
          <w:cs/>
          <w:lang w:val="en-GB"/>
        </w:rPr>
        <w:t>เมษายน</w:t>
      </w:r>
      <w:r w:rsidRPr="008C20AA">
        <w:rPr>
          <w:rFonts w:asciiTheme="majorBidi" w:hAnsiTheme="majorBidi" w:hint="cs"/>
          <w:color w:val="000000" w:themeColor="text1"/>
          <w:spacing w:val="2"/>
          <w:sz w:val="30"/>
          <w:szCs w:val="30"/>
          <w:cs/>
          <w:lang w:val="en-GB"/>
        </w:rPr>
        <w:t>ถึง</w:t>
      </w:r>
      <w:r w:rsidR="00AF3722" w:rsidRPr="008C20AA">
        <w:rPr>
          <w:rFonts w:asciiTheme="majorBidi" w:hAnsiTheme="majorBidi" w:hint="cs"/>
          <w:color w:val="000000" w:themeColor="text1"/>
          <w:spacing w:val="2"/>
          <w:sz w:val="30"/>
          <w:szCs w:val="30"/>
          <w:cs/>
          <w:lang w:val="en-GB"/>
        </w:rPr>
        <w:t>พฤษ</w:t>
      </w:r>
      <w:r w:rsidR="00AF3722" w:rsidRPr="008C20AA">
        <w:rPr>
          <w:rFonts w:asciiTheme="majorBidi" w:hAnsiTheme="majorBidi" w:hint="cs"/>
          <w:color w:val="000000" w:themeColor="text1"/>
          <w:spacing w:val="2"/>
          <w:sz w:val="30"/>
          <w:szCs w:val="30"/>
          <w:cs/>
        </w:rPr>
        <w:t>ภา</w:t>
      </w:r>
      <w:r w:rsidRPr="008C20AA">
        <w:rPr>
          <w:rFonts w:asciiTheme="majorBidi" w:hAnsiTheme="majorBidi" w:hint="cs"/>
          <w:color w:val="000000" w:themeColor="text1"/>
          <w:spacing w:val="2"/>
          <w:sz w:val="30"/>
          <w:szCs w:val="30"/>
          <w:cs/>
          <w:lang w:val="en-GB"/>
        </w:rPr>
        <w:t>คม</w:t>
      </w:r>
      <w:r w:rsidRPr="008C20AA">
        <w:rPr>
          <w:rFonts w:asciiTheme="majorBidi" w:hAnsiTheme="majorBidi"/>
          <w:color w:val="000000" w:themeColor="text1"/>
          <w:spacing w:val="2"/>
          <w:sz w:val="30"/>
          <w:szCs w:val="30"/>
          <w:cs/>
          <w:lang w:val="en-GB"/>
        </w:rPr>
        <w:t xml:space="preserve"> </w:t>
      </w:r>
      <w:r w:rsidRPr="008C20AA">
        <w:rPr>
          <w:rFonts w:asciiTheme="majorBidi" w:hAnsiTheme="majorBidi" w:cstheme="majorBidi"/>
          <w:color w:val="000000" w:themeColor="text1"/>
          <w:spacing w:val="2"/>
          <w:sz w:val="30"/>
          <w:szCs w:val="30"/>
        </w:rPr>
        <w:t>2569</w:t>
      </w:r>
      <w:r w:rsidRPr="008C20AA">
        <w:rPr>
          <w:rFonts w:asciiTheme="majorBidi" w:hAnsiTheme="majorBidi" w:cstheme="majorBidi"/>
          <w:color w:val="000000" w:themeColor="text1"/>
          <w:spacing w:val="2"/>
          <w:sz w:val="30"/>
          <w:szCs w:val="30"/>
          <w:lang w:val="en-GB"/>
        </w:rPr>
        <w:t xml:space="preserve"> </w:t>
      </w:r>
      <w:r w:rsidRPr="008C20AA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cs/>
          <w:lang w:val="en-GB"/>
        </w:rPr>
        <w:t>(</w:t>
      </w:r>
      <w:r w:rsidRPr="008C20AA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lang w:val="en-GB"/>
        </w:rPr>
        <w:t>31</w:t>
      </w:r>
      <w:r w:rsidRPr="008C20AA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cs/>
          <w:lang w:val="en-GB"/>
        </w:rPr>
        <w:t xml:space="preserve"> มีนาคม </w:t>
      </w:r>
      <w:r w:rsidRPr="008C20AA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lang w:val="en-GB"/>
        </w:rPr>
        <w:t>2568</w:t>
      </w:r>
      <w:r w:rsidRPr="008C20AA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cs/>
          <w:lang w:val="en-GB"/>
        </w:rPr>
        <w:t xml:space="preserve"> </w:t>
      </w:r>
      <w:r w:rsidRPr="008C20AA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lang w:val="en-GB"/>
        </w:rPr>
        <w:t>:</w:t>
      </w:r>
      <w:r w:rsidRPr="008C20AA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cs/>
          <w:lang w:val="en-GB"/>
        </w:rPr>
        <w:t xml:space="preserve"> </w:t>
      </w:r>
      <w:r w:rsidRPr="008C20AA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lang w:val="en-GB"/>
        </w:rPr>
        <w:t>1,413</w:t>
      </w:r>
      <w:r w:rsidRPr="008C20AA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cs/>
          <w:lang w:val="en-GB"/>
        </w:rPr>
        <w:t xml:space="preserve"> ล้านบาทมีอัตราดอกเบี้ยร้อยละ </w:t>
      </w:r>
      <w:r w:rsidRPr="008C20AA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</w:rPr>
        <w:t xml:space="preserve">2.45 </w:t>
      </w:r>
      <w:r w:rsidRPr="008C20AA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cs/>
          <w:lang w:val="en-GB"/>
        </w:rPr>
        <w:t xml:space="preserve">ถึงร้อยละ </w:t>
      </w:r>
      <w:r w:rsidRPr="008C20AA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</w:rPr>
        <w:t>5.02</w:t>
      </w:r>
      <w:r w:rsidRPr="008C20AA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cs/>
          <w:lang w:val="en-GB"/>
        </w:rPr>
        <w:t xml:space="preserve"> และได้ถูกชำระคืนใน</w:t>
      </w:r>
      <w:r w:rsidRPr="008C20AA">
        <w:rPr>
          <w:rFonts w:asciiTheme="majorBidi" w:hAnsiTheme="majorBidi" w:cstheme="majorBidi" w:hint="cs"/>
          <w:i/>
          <w:iCs/>
          <w:color w:val="000000" w:themeColor="text1"/>
          <w:spacing w:val="2"/>
          <w:sz w:val="30"/>
          <w:szCs w:val="30"/>
          <w:cs/>
          <w:lang w:val="en-GB"/>
        </w:rPr>
        <w:t>ระหว่าง</w:t>
      </w:r>
      <w:r w:rsidRPr="008C20AA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cs/>
          <w:lang w:val="en-GB"/>
        </w:rPr>
        <w:t>เดือน</w:t>
      </w:r>
      <w:r w:rsidRPr="008C20AA">
        <w:rPr>
          <w:rFonts w:asciiTheme="majorBidi" w:hAnsiTheme="majorBidi" w:cstheme="majorBidi" w:hint="cs"/>
          <w:i/>
          <w:iCs/>
          <w:color w:val="000000" w:themeColor="text1"/>
          <w:spacing w:val="2"/>
          <w:sz w:val="30"/>
          <w:szCs w:val="30"/>
          <w:cs/>
          <w:lang w:val="en-GB"/>
        </w:rPr>
        <w:t xml:space="preserve">เมษายนถึงมิถุนายน </w:t>
      </w:r>
      <w:r w:rsidRPr="008C20AA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lang w:val="en-GB"/>
        </w:rPr>
        <w:t>2568</w:t>
      </w:r>
      <w:r w:rsidRPr="008C20AA"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cs/>
          <w:lang w:val="en-GB"/>
        </w:rPr>
        <w:t>)</w:t>
      </w:r>
    </w:p>
    <w:p w14:paraId="6A9EC96B" w14:textId="77777777" w:rsidR="00F90FE2" w:rsidRPr="008C20AA" w:rsidRDefault="00F90FE2" w:rsidP="00F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color w:val="000000" w:themeColor="text1"/>
          <w:spacing w:val="2"/>
          <w:sz w:val="30"/>
          <w:szCs w:val="30"/>
          <w:lang w:val="en-GB"/>
        </w:rPr>
      </w:pPr>
    </w:p>
    <w:p w14:paraId="68A201EF" w14:textId="09739EE7" w:rsidR="00F90FE2" w:rsidRPr="008F7B4D" w:rsidRDefault="00F90FE2" w:rsidP="00F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color w:val="000000" w:themeColor="text1"/>
          <w:sz w:val="30"/>
          <w:szCs w:val="30"/>
          <w:cs/>
        </w:rPr>
      </w:pPr>
      <w:r w:rsidRPr="00DA570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ณ</w:t>
      </w:r>
      <w:r w:rsidRPr="00DA570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A570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วันที่</w:t>
      </w:r>
      <w:r w:rsidRPr="00DA570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color w:val="000000" w:themeColor="text1"/>
          <w:sz w:val="30"/>
          <w:szCs w:val="30"/>
        </w:rPr>
        <w:t>15</w:t>
      </w:r>
      <w:r w:rsidRPr="00DA570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ตุลาคม</w:t>
      </w:r>
      <w:r w:rsidRPr="00DA570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A570E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2568 </w:t>
      </w:r>
      <w:r w:rsidRPr="00DA570E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บริษัทมีสัญญากู้ยืมเงินจากสถาบันการเงินต่างประเทศ</w:t>
      </w:r>
      <w:r w:rsidRPr="00DA570E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A570E">
        <w:rPr>
          <w:rFonts w:asciiTheme="majorBidi" w:hAnsiTheme="majorBidi" w:hint="cs"/>
          <w:sz w:val="30"/>
          <w:szCs w:val="30"/>
          <w:cs/>
          <w:lang w:val="en-GB"/>
        </w:rPr>
        <w:t>โดยได้รับวงเงินสินเชื่อรวมจำนวน</w:t>
      </w:r>
      <w:r w:rsidRPr="00DA57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A570E">
        <w:rPr>
          <w:rFonts w:asciiTheme="majorBidi" w:hAnsiTheme="majorBidi"/>
          <w:sz w:val="30"/>
          <w:szCs w:val="30"/>
          <w:lang w:val="en-GB"/>
        </w:rPr>
        <w:t>75</w:t>
      </w:r>
      <w:r w:rsidRPr="00DA57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A570E">
        <w:rPr>
          <w:rFonts w:asciiTheme="majorBidi" w:hAnsiTheme="majorBidi" w:hint="cs"/>
          <w:sz w:val="30"/>
          <w:szCs w:val="30"/>
          <w:cs/>
          <w:lang w:val="en-GB"/>
        </w:rPr>
        <w:t>ล้านเหรียญสหรัฐ</w:t>
      </w:r>
      <w:r w:rsidRPr="00DA57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A570E">
        <w:rPr>
          <w:rFonts w:asciiTheme="majorBidi" w:hAnsiTheme="majorBidi" w:hint="cs"/>
          <w:sz w:val="30"/>
          <w:szCs w:val="30"/>
          <w:cs/>
          <w:lang w:val="en-GB"/>
        </w:rPr>
        <w:t>เพื่อ</w:t>
      </w:r>
      <w:r w:rsidRPr="00AB5DE4">
        <w:rPr>
          <w:rFonts w:asciiTheme="majorBidi" w:hAnsiTheme="majorBidi" w:hint="cs"/>
          <w:sz w:val="30"/>
          <w:szCs w:val="30"/>
          <w:cs/>
          <w:lang w:val="en-GB"/>
        </w:rPr>
        <w:t>ใช้สำหรับการเพิ่มทุนในบริษัท</w:t>
      </w:r>
      <w:r w:rsidRPr="00AB5DE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AB5DE4">
        <w:rPr>
          <w:rFonts w:asciiTheme="majorBidi" w:hAnsiTheme="majorBidi" w:cstheme="majorBidi"/>
          <w:sz w:val="30"/>
          <w:szCs w:val="30"/>
          <w:lang w:val="en-GB"/>
        </w:rPr>
        <w:t xml:space="preserve">AV Terrace Bay </w:t>
      </w:r>
      <w:r w:rsidRPr="00AB5DE4">
        <w:rPr>
          <w:rFonts w:asciiTheme="majorBidi" w:hAnsiTheme="majorBidi" w:cstheme="majorBidi" w:hint="cs"/>
          <w:sz w:val="30"/>
          <w:szCs w:val="30"/>
          <w:cs/>
          <w:lang w:val="en-GB"/>
        </w:rPr>
        <w:t>ใช้ชำระคืนเงินกู้เดิม และ</w:t>
      </w:r>
      <w:r w:rsidRPr="009B2119">
        <w:rPr>
          <w:rFonts w:asciiTheme="majorBidi" w:hAnsiTheme="majorBidi" w:hint="cs"/>
          <w:sz w:val="30"/>
          <w:szCs w:val="30"/>
          <w:cs/>
          <w:lang w:val="en-GB"/>
        </w:rPr>
        <w:t>การจัดหาเงินทุนสำหรับการลงทุนในสินทรัพย์ถาวร</w:t>
      </w:r>
      <w:r w:rsidRPr="009B2119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B2119">
        <w:rPr>
          <w:rFonts w:asciiTheme="majorBidi" w:hAnsiTheme="majorBidi" w:hint="cs"/>
          <w:sz w:val="30"/>
          <w:szCs w:val="30"/>
          <w:cs/>
          <w:lang w:val="en-GB"/>
        </w:rPr>
        <w:t>ตลอดจนการชดเชยค่าใช้จ่ายในการลงทุนในสินทรัพย์ถาวรที่บริษัทได้</w:t>
      </w:r>
      <w:r>
        <w:rPr>
          <w:rFonts w:asciiTheme="majorBidi" w:hAnsiTheme="majorBidi" w:hint="cs"/>
          <w:sz w:val="30"/>
          <w:szCs w:val="30"/>
          <w:cs/>
          <w:lang w:val="en-GB"/>
        </w:rPr>
        <w:t>ดำเนินการ</w:t>
      </w:r>
      <w:r w:rsidRPr="009B2119">
        <w:rPr>
          <w:rFonts w:asciiTheme="majorBidi" w:hAnsiTheme="majorBidi" w:hint="cs"/>
          <w:sz w:val="30"/>
          <w:szCs w:val="30"/>
          <w:cs/>
          <w:lang w:val="en-GB"/>
        </w:rPr>
        <w:t>ไปแล้ว</w:t>
      </w:r>
      <w:r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Pr="00AB5DE4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โดย</w:t>
      </w:r>
      <w:r w:rsidRPr="00AB5DE4">
        <w:rPr>
          <w:rFonts w:asciiTheme="majorBidi" w:hAnsiTheme="majorBidi" w:hint="cs"/>
          <w:sz w:val="30"/>
          <w:szCs w:val="30"/>
          <w:cs/>
          <w:lang w:val="en-GB"/>
        </w:rPr>
        <w:t>บริ</w:t>
      </w:r>
      <w:r w:rsidRPr="00DA570E">
        <w:rPr>
          <w:rFonts w:asciiTheme="majorBidi" w:hAnsiTheme="majorBidi" w:hint="cs"/>
          <w:sz w:val="30"/>
          <w:szCs w:val="30"/>
          <w:cs/>
          <w:lang w:val="en-GB"/>
        </w:rPr>
        <w:t>ษัทมีหน้าที่ต้องปฏิบัติตามเงื่อนไขต่างๆ</w:t>
      </w:r>
      <w:r w:rsidRPr="00DA57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DA570E">
        <w:rPr>
          <w:rFonts w:asciiTheme="majorBidi" w:hAnsiTheme="majorBidi" w:hint="cs"/>
          <w:sz w:val="30"/>
          <w:szCs w:val="30"/>
          <w:cs/>
          <w:lang w:val="en-GB"/>
        </w:rPr>
        <w:t>ตามที่ระบุไว้ในสัญญาเงินกู้</w:t>
      </w:r>
      <w:r w:rsidRPr="00DA570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832D2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เงินกู้ยืมดังกล่าวมีอัตราดอกเบี้ย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เท่ากับ ร้อยละ</w:t>
      </w:r>
      <w:r w:rsidRPr="006832D2">
        <w:t xml:space="preserve"> </w:t>
      </w:r>
      <w:r w:rsidRPr="006832D2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SOFR + </w:t>
      </w:r>
      <w:r>
        <w:rPr>
          <w:rFonts w:asciiTheme="majorBidi" w:hAnsiTheme="majorBidi"/>
          <w:color w:val="000000" w:themeColor="text1"/>
          <w:sz w:val="30"/>
          <w:szCs w:val="30"/>
        </w:rPr>
        <w:t>1.7</w:t>
      </w:r>
      <w:r w:rsidRPr="006832D2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6832D2">
        <w:rPr>
          <w:rFonts w:asciiTheme="majorBidi" w:hAnsiTheme="majorBidi" w:hint="cs"/>
          <w:color w:val="000000" w:themeColor="text1"/>
          <w:sz w:val="30"/>
          <w:szCs w:val="30"/>
          <w:cs/>
        </w:rPr>
        <w:t>ต่อปี</w:t>
      </w:r>
      <w:r w:rsidRPr="006832D2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6832D2">
        <w:rPr>
          <w:rFonts w:asciiTheme="majorBidi" w:hAnsiTheme="majorBidi" w:hint="cs"/>
          <w:color w:val="000000" w:themeColor="text1"/>
          <w:sz w:val="30"/>
          <w:szCs w:val="30"/>
          <w:cs/>
        </w:rPr>
        <w:t>และต้องชำระคืนเป็นรายไตรมาส</w:t>
      </w:r>
      <w:r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รวม</w:t>
      </w:r>
      <w:r w:rsidRPr="006832D2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>
        <w:rPr>
          <w:rFonts w:asciiTheme="majorBidi" w:hAnsiTheme="majorBidi"/>
          <w:color w:val="000000" w:themeColor="text1"/>
          <w:sz w:val="30"/>
          <w:szCs w:val="30"/>
        </w:rPr>
        <w:t>17</w:t>
      </w:r>
      <w:r w:rsidRPr="006832D2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6832D2">
        <w:rPr>
          <w:rFonts w:asciiTheme="majorBidi" w:hAnsiTheme="majorBidi" w:hint="cs"/>
          <w:color w:val="000000" w:themeColor="text1"/>
          <w:sz w:val="30"/>
          <w:szCs w:val="30"/>
          <w:cs/>
        </w:rPr>
        <w:t>ไตรมาส</w:t>
      </w:r>
      <w:r w:rsidRPr="006832D2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DA570E">
        <w:rPr>
          <w:rFonts w:asciiTheme="majorBidi" w:hAnsiTheme="majorBidi" w:hint="cs"/>
          <w:color w:val="000000" w:themeColor="text1"/>
          <w:sz w:val="30"/>
          <w:szCs w:val="30"/>
          <w:cs/>
        </w:rPr>
        <w:t>โดยมีระยะเวลาผ่อนผันการชำระคืนเงินต้น</w:t>
      </w:r>
      <w:r w:rsidRPr="00DA570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DA570E">
        <w:rPr>
          <w:rFonts w:asciiTheme="majorBidi" w:hAnsiTheme="majorBidi"/>
          <w:color w:val="000000" w:themeColor="text1"/>
          <w:sz w:val="30"/>
          <w:szCs w:val="30"/>
        </w:rPr>
        <w:t>3</w:t>
      </w:r>
      <w:r w:rsidRPr="00DA570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DA570E">
        <w:rPr>
          <w:rFonts w:asciiTheme="majorBidi" w:hAnsiTheme="majorBidi" w:hint="cs"/>
          <w:color w:val="000000" w:themeColor="text1"/>
          <w:sz w:val="30"/>
          <w:szCs w:val="30"/>
          <w:cs/>
        </w:rPr>
        <w:t>ไตรมาส</w:t>
      </w:r>
      <w:r w:rsidRPr="00DA570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Pr="00DA570E">
        <w:rPr>
          <w:rFonts w:asciiTheme="majorBidi" w:hAnsiTheme="majorBidi" w:hint="cs"/>
          <w:color w:val="000000" w:themeColor="text1"/>
          <w:sz w:val="30"/>
          <w:szCs w:val="30"/>
          <w:cs/>
        </w:rPr>
        <w:t>นับจากวันที่เบิกเงินกู้ครั้งแรก</w:t>
      </w:r>
      <w:r w:rsidRPr="00DA570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551214">
        <w:rPr>
          <w:rFonts w:asciiTheme="majorBidi" w:hAnsiTheme="majorBidi" w:hint="cs"/>
          <w:color w:val="000000" w:themeColor="text1"/>
          <w:sz w:val="30"/>
          <w:szCs w:val="30"/>
          <w:cs/>
        </w:rPr>
        <w:t>โดย</w:t>
      </w:r>
      <w:r w:rsidR="00A32EDE" w:rsidRPr="00A32ED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บริษัทได้เบิกเงินกู้</w:t>
      </w:r>
      <w:r w:rsidR="00551214">
        <w:rPr>
          <w:rFonts w:asciiTheme="majorBidi" w:hAnsiTheme="majorBidi" w:hint="cs"/>
          <w:color w:val="000000" w:themeColor="text1"/>
          <w:sz w:val="30"/>
          <w:szCs w:val="30"/>
          <w:cs/>
        </w:rPr>
        <w:t>เต็มจำนวนแล้ว</w:t>
      </w:r>
      <w:r w:rsidR="00A32ED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</w:t>
      </w:r>
      <w:r w:rsidR="00A32EDE" w:rsidRPr="00A32EDE">
        <w:rPr>
          <w:rFonts w:asciiTheme="majorBidi" w:hAnsiTheme="majorBidi" w:hint="cs"/>
          <w:color w:val="000000" w:themeColor="text1"/>
          <w:sz w:val="30"/>
          <w:szCs w:val="30"/>
          <w:cs/>
        </w:rPr>
        <w:t>ณ</w:t>
      </w:r>
      <w:r w:rsidR="00A32EDE" w:rsidRPr="00A32ED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A32EDE" w:rsidRPr="00A32EDE">
        <w:rPr>
          <w:rFonts w:asciiTheme="majorBidi" w:hAnsiTheme="majorBidi" w:hint="cs"/>
          <w:color w:val="000000" w:themeColor="text1"/>
          <w:sz w:val="30"/>
          <w:szCs w:val="30"/>
          <w:cs/>
        </w:rPr>
        <w:t>วันที่</w:t>
      </w:r>
      <w:r w:rsidR="00A32EDE" w:rsidRPr="00A32ED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A32EDE">
        <w:rPr>
          <w:rFonts w:asciiTheme="majorBidi" w:hAnsiTheme="majorBidi"/>
          <w:color w:val="000000" w:themeColor="text1"/>
          <w:sz w:val="30"/>
          <w:szCs w:val="30"/>
        </w:rPr>
        <w:t>31</w:t>
      </w:r>
      <w:r w:rsidR="00A32EDE" w:rsidRPr="00A32ED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A32EDE" w:rsidRPr="00A32EDE">
        <w:rPr>
          <w:rFonts w:asciiTheme="majorBidi" w:hAnsiTheme="majorBidi" w:hint="cs"/>
          <w:color w:val="000000" w:themeColor="text1"/>
          <w:sz w:val="30"/>
          <w:szCs w:val="30"/>
          <w:cs/>
        </w:rPr>
        <w:t>มีนาคม</w:t>
      </w:r>
      <w:r w:rsidR="00A32EDE" w:rsidRPr="00A32ED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A32EDE">
        <w:rPr>
          <w:rFonts w:asciiTheme="majorBidi" w:hAnsiTheme="majorBidi"/>
          <w:color w:val="000000" w:themeColor="text1"/>
          <w:sz w:val="30"/>
          <w:szCs w:val="30"/>
        </w:rPr>
        <w:t>2569</w:t>
      </w:r>
      <w:r w:rsidR="00A32EDE" w:rsidRPr="00A32ED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A32EDE" w:rsidRPr="00A32EDE">
        <w:rPr>
          <w:rFonts w:asciiTheme="majorBidi" w:hAnsiTheme="majorBidi" w:hint="cs"/>
          <w:color w:val="000000" w:themeColor="text1"/>
          <w:sz w:val="30"/>
          <w:szCs w:val="30"/>
          <w:cs/>
        </w:rPr>
        <w:t>ยอดเงินกู้ระยะยาวคงเหลืออยู่ที่</w:t>
      </w:r>
      <w:r w:rsidR="00A32EDE" w:rsidRPr="00A32ED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A32EDE">
        <w:rPr>
          <w:rFonts w:asciiTheme="majorBidi" w:hAnsiTheme="majorBidi"/>
          <w:color w:val="000000" w:themeColor="text1"/>
          <w:sz w:val="30"/>
          <w:szCs w:val="30"/>
        </w:rPr>
        <w:t>75</w:t>
      </w:r>
      <w:r w:rsidR="00A32EDE" w:rsidRPr="00A32ED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F07AD9" w:rsidRPr="00DA570E">
        <w:rPr>
          <w:rFonts w:asciiTheme="majorBidi" w:hAnsiTheme="majorBidi" w:hint="cs"/>
          <w:sz w:val="30"/>
          <w:szCs w:val="30"/>
          <w:cs/>
          <w:lang w:val="en-GB"/>
        </w:rPr>
        <w:t>ล้านเหรียญสหรัฐ</w:t>
      </w:r>
      <w:r w:rsidR="00A32EDE" w:rsidRPr="00A32ED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A32EDE" w:rsidRPr="00A32EDE">
        <w:rPr>
          <w:rFonts w:asciiTheme="majorBidi" w:hAnsiTheme="majorBidi" w:hint="cs"/>
          <w:color w:val="000000" w:themeColor="text1"/>
          <w:sz w:val="30"/>
          <w:szCs w:val="30"/>
          <w:cs/>
        </w:rPr>
        <w:t>หรือเทียบเท่า</w:t>
      </w:r>
      <w:r w:rsidR="00A32EDE" w:rsidRPr="00A32ED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A32EDE">
        <w:rPr>
          <w:rFonts w:asciiTheme="majorBidi" w:hAnsiTheme="majorBidi"/>
          <w:color w:val="000000" w:themeColor="text1"/>
          <w:sz w:val="30"/>
          <w:szCs w:val="30"/>
        </w:rPr>
        <w:t>2,475</w:t>
      </w:r>
      <w:r w:rsidR="00A32EDE" w:rsidRPr="00A32ED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A32EDE" w:rsidRPr="00A32EDE">
        <w:rPr>
          <w:rFonts w:asciiTheme="majorBidi" w:hAnsiTheme="majorBidi" w:hint="cs"/>
          <w:color w:val="000000" w:themeColor="text1"/>
          <w:sz w:val="30"/>
          <w:szCs w:val="30"/>
          <w:cs/>
        </w:rPr>
        <w:t>ล้านบาท</w:t>
      </w:r>
    </w:p>
    <w:p w14:paraId="2A311587" w14:textId="77777777" w:rsidR="00F90FE2" w:rsidRDefault="00F90FE2" w:rsidP="00F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38139E81" w14:textId="78193EC3" w:rsidR="00F90FE2" w:rsidRDefault="00F90FE2" w:rsidP="00F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Style w:val="Emphasis"/>
          <w:rFonts w:asciiTheme="majorBidi" w:hAnsiTheme="majorBidi" w:cstheme="majorBidi"/>
          <w:sz w:val="30"/>
          <w:szCs w:val="30"/>
        </w:rPr>
      </w:pPr>
      <w:r w:rsidRPr="00417258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Pr="00417258">
        <w:rPr>
          <w:rFonts w:ascii="Angsana New" w:hAnsi="Angsana New"/>
          <w:sz w:val="30"/>
          <w:szCs w:val="30"/>
          <w:lang w:val="en-GB"/>
        </w:rPr>
        <w:t xml:space="preserve">31 </w:t>
      </w:r>
      <w:r w:rsidR="00653EBA" w:rsidRPr="00417258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Pr="0041725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417258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653EBA" w:rsidRPr="00417258">
        <w:rPr>
          <w:rFonts w:asciiTheme="majorBidi" w:hAnsiTheme="majorBidi" w:cstheme="majorBidi"/>
          <w:sz w:val="30"/>
          <w:szCs w:val="30"/>
        </w:rPr>
        <w:t>9</w:t>
      </w:r>
      <w:r w:rsidRPr="0041725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417258">
        <w:rPr>
          <w:rFonts w:asciiTheme="majorBidi" w:hAnsiTheme="majorBidi" w:cstheme="majorBidi"/>
          <w:sz w:val="30"/>
          <w:szCs w:val="30"/>
          <w:cs/>
        </w:rPr>
        <w:t>บริษัทมีวงเงินสินเชื่อซึ่งยังไม่ได้เบิกใช้อันประกอบด้วย</w:t>
      </w:r>
      <w:r w:rsidR="0043246E">
        <w:rPr>
          <w:rFonts w:asciiTheme="majorBidi" w:hAnsiTheme="majorBidi" w:cstheme="majorBidi" w:hint="cs"/>
          <w:sz w:val="30"/>
          <w:szCs w:val="30"/>
          <w:cs/>
        </w:rPr>
        <w:t>วง</w:t>
      </w:r>
      <w:r w:rsidRPr="00417258">
        <w:rPr>
          <w:rFonts w:asciiTheme="majorBidi" w:hAnsiTheme="majorBidi" w:cstheme="majorBidi"/>
          <w:sz w:val="30"/>
          <w:szCs w:val="30"/>
          <w:cs/>
        </w:rPr>
        <w:t>เงินกู้ยืมระยะสั้นจากสถาบันการเงิน</w:t>
      </w:r>
      <w:r w:rsidRPr="0041725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F5469" w:rsidRPr="00417258">
        <w:rPr>
          <w:rFonts w:asciiTheme="majorBidi" w:hAnsiTheme="majorBidi" w:cstheme="majorBidi" w:hint="cs"/>
          <w:sz w:val="30"/>
          <w:szCs w:val="30"/>
          <w:cs/>
        </w:rPr>
        <w:t>และเงิน</w:t>
      </w:r>
      <w:r w:rsidR="007F5469" w:rsidRPr="00417258">
        <w:rPr>
          <w:rFonts w:asciiTheme="majorBidi" w:hAnsiTheme="majorBidi" w:cstheme="majorBidi"/>
          <w:sz w:val="30"/>
          <w:szCs w:val="30"/>
          <w:cs/>
        </w:rPr>
        <w:t xml:space="preserve">เบิกเกินบัญชีธนาคาร </w:t>
      </w:r>
      <w:r w:rsidRPr="00417258">
        <w:rPr>
          <w:rFonts w:asciiTheme="majorBidi" w:hAnsiTheme="majorBidi" w:cstheme="majorBidi"/>
          <w:sz w:val="30"/>
          <w:szCs w:val="30"/>
          <w:cs/>
        </w:rPr>
        <w:t xml:space="preserve">รวมทั้งหมด </w:t>
      </w:r>
      <w:r w:rsidR="00417258" w:rsidRPr="00417258">
        <w:rPr>
          <w:rFonts w:asciiTheme="majorBidi" w:hAnsiTheme="majorBidi" w:cstheme="majorBidi"/>
          <w:color w:val="000000" w:themeColor="text1"/>
          <w:sz w:val="30"/>
          <w:szCs w:val="30"/>
        </w:rPr>
        <w:t>1,</w:t>
      </w:r>
      <w:r w:rsidR="0043246E">
        <w:rPr>
          <w:rFonts w:asciiTheme="majorBidi" w:hAnsiTheme="majorBidi" w:cstheme="majorBidi"/>
          <w:color w:val="000000" w:themeColor="text1"/>
          <w:sz w:val="30"/>
          <w:szCs w:val="30"/>
        </w:rPr>
        <w:t>099</w:t>
      </w:r>
      <w:r w:rsidRPr="00417258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 </w:t>
      </w:r>
      <w:r w:rsidRPr="0041725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417258">
        <w:rPr>
          <w:rFonts w:asciiTheme="majorBidi" w:hAnsiTheme="majorBidi" w:cstheme="majorBidi"/>
          <w:sz w:val="30"/>
          <w:szCs w:val="30"/>
        </w:rPr>
        <w:t xml:space="preserve"> </w:t>
      </w:r>
      <w:r w:rsidRPr="00417258">
        <w:rPr>
          <w:rStyle w:val="Emphasis"/>
          <w:rFonts w:asciiTheme="majorBidi" w:hAnsiTheme="majorBidi" w:cstheme="majorBidi"/>
          <w:spacing w:val="-4"/>
          <w:sz w:val="30"/>
          <w:szCs w:val="30"/>
        </w:rPr>
        <w:t xml:space="preserve">(31 </w:t>
      </w:r>
      <w:r w:rsidRPr="00417258">
        <w:rPr>
          <w:rStyle w:val="Emphasis"/>
          <w:rFonts w:asciiTheme="majorBidi" w:hAnsiTheme="majorBidi" w:cstheme="majorBidi"/>
          <w:spacing w:val="-4"/>
          <w:sz w:val="30"/>
          <w:szCs w:val="30"/>
          <w:cs/>
        </w:rPr>
        <w:t xml:space="preserve">มีนาคม </w:t>
      </w:r>
      <w:r w:rsidRPr="00417258">
        <w:rPr>
          <w:rStyle w:val="Emphasis"/>
          <w:rFonts w:asciiTheme="majorBidi" w:hAnsiTheme="majorBidi" w:cstheme="majorBidi"/>
          <w:spacing w:val="-4"/>
          <w:sz w:val="30"/>
          <w:szCs w:val="30"/>
        </w:rPr>
        <w:t>2568:</w:t>
      </w:r>
      <w:r w:rsidRPr="00417258">
        <w:rPr>
          <w:rStyle w:val="Emphasis"/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417258">
        <w:rPr>
          <w:rStyle w:val="Emphasis"/>
          <w:rFonts w:asciiTheme="majorBidi" w:hAnsiTheme="majorBidi" w:cstheme="majorBidi"/>
          <w:spacing w:val="-4"/>
          <w:sz w:val="30"/>
          <w:szCs w:val="30"/>
        </w:rPr>
        <w:t xml:space="preserve">776 </w:t>
      </w:r>
      <w:r w:rsidRPr="00417258">
        <w:rPr>
          <w:rStyle w:val="Emphasis"/>
          <w:rFonts w:asciiTheme="majorBidi" w:hAnsiTheme="majorBidi" w:cstheme="majorBidi"/>
          <w:spacing w:val="-4"/>
          <w:sz w:val="30"/>
          <w:szCs w:val="30"/>
          <w:cs/>
        </w:rPr>
        <w:t>ล้านบาท)</w:t>
      </w:r>
      <w:r w:rsidRPr="005A18FE">
        <w:rPr>
          <w:rStyle w:val="Emphasis"/>
          <w:rFonts w:asciiTheme="majorBidi" w:hAnsiTheme="majorBidi" w:cstheme="majorBidi"/>
          <w:sz w:val="30"/>
          <w:szCs w:val="30"/>
        </w:rPr>
        <w:t xml:space="preserve"> </w:t>
      </w:r>
    </w:p>
    <w:p w14:paraId="1D8FBBE6" w14:textId="77777777" w:rsidR="009F33A8" w:rsidRDefault="009F33A8" w:rsidP="00F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Style w:val="Emphasis"/>
          <w:rFonts w:asciiTheme="majorBidi" w:hAnsiTheme="majorBidi" w:cstheme="majorBidi"/>
          <w:sz w:val="30"/>
          <w:szCs w:val="30"/>
        </w:rPr>
      </w:pPr>
    </w:p>
    <w:p w14:paraId="1E61996F" w14:textId="77777777" w:rsidR="009F33A8" w:rsidRDefault="009F33A8" w:rsidP="00F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Style w:val="Emphasis"/>
          <w:rFonts w:asciiTheme="majorBidi" w:hAnsiTheme="majorBidi" w:cstheme="majorBidi"/>
          <w:sz w:val="30"/>
          <w:szCs w:val="30"/>
        </w:rPr>
      </w:pPr>
    </w:p>
    <w:p w14:paraId="634EC65F" w14:textId="77777777" w:rsidR="009F33A8" w:rsidRDefault="009F33A8" w:rsidP="00F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Style w:val="Emphasis"/>
          <w:rFonts w:asciiTheme="majorBidi" w:hAnsiTheme="majorBidi" w:cstheme="majorBidi"/>
          <w:sz w:val="30"/>
          <w:szCs w:val="30"/>
        </w:rPr>
      </w:pPr>
    </w:p>
    <w:p w14:paraId="2B8B862F" w14:textId="77777777" w:rsidR="00551214" w:rsidRDefault="00551214" w:rsidP="00F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Style w:val="Emphasis"/>
          <w:rFonts w:asciiTheme="majorBidi" w:hAnsiTheme="majorBidi" w:cstheme="majorBidi"/>
          <w:sz w:val="30"/>
          <w:szCs w:val="30"/>
        </w:rPr>
      </w:pPr>
    </w:p>
    <w:p w14:paraId="469D77DE" w14:textId="77777777" w:rsidR="00551214" w:rsidRPr="00551214" w:rsidRDefault="00551214" w:rsidP="00F90F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Style w:val="Emphasis"/>
          <w:rFonts w:asciiTheme="majorBidi" w:hAnsiTheme="majorBidi" w:cstheme="majorBidi"/>
          <w:sz w:val="30"/>
          <w:szCs w:val="30"/>
        </w:rPr>
      </w:pPr>
    </w:p>
    <w:p w14:paraId="1E48DB06" w14:textId="3C007641" w:rsidR="00D97091" w:rsidRDefault="00DC52DA" w:rsidP="00DC5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05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14:paraId="4993DC2F" w14:textId="77777777" w:rsidR="00DC52DA" w:rsidRPr="00F90FE2" w:rsidRDefault="00DC52DA" w:rsidP="00DC52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805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51818B7" w14:textId="315ED61D" w:rsidR="00F52DE1" w:rsidRDefault="00F52DE1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ประมาณการหนี้สินไม่หมุนเวียนสำหรับผลประโยชน์พนักงาน</w:t>
      </w:r>
    </w:p>
    <w:p w14:paraId="002129FF" w14:textId="65C31091" w:rsidR="00F52DE1" w:rsidRPr="009B337D" w:rsidRDefault="00F52DE1" w:rsidP="00F52D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  <w:lang w:val="th-TH"/>
        </w:rPr>
      </w:pPr>
    </w:p>
    <w:tbl>
      <w:tblPr>
        <w:tblW w:w="918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879"/>
        <w:gridCol w:w="180"/>
        <w:gridCol w:w="1814"/>
      </w:tblGrid>
      <w:tr w:rsidR="009707CA" w:rsidRPr="00FA5044" w14:paraId="0318274C" w14:textId="77777777" w:rsidTr="006F751E">
        <w:trPr>
          <w:tblHeader/>
        </w:trPr>
        <w:tc>
          <w:tcPr>
            <w:tcW w:w="5310" w:type="dxa"/>
          </w:tcPr>
          <w:p w14:paraId="7685353C" w14:textId="77777777" w:rsidR="009707CA" w:rsidRPr="00FA5044" w:rsidRDefault="009707CA" w:rsidP="0006364C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  <w:p w14:paraId="6F5844D7" w14:textId="77777777" w:rsidR="009707CA" w:rsidRPr="00FA5044" w:rsidRDefault="009707CA" w:rsidP="0006364C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873" w:type="dxa"/>
            <w:gridSpan w:val="3"/>
          </w:tcPr>
          <w:p w14:paraId="1FCE1360" w14:textId="77777777" w:rsidR="00DA1896" w:rsidRPr="00FA5044" w:rsidRDefault="009707CA" w:rsidP="0006364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  <w:p w14:paraId="2855EAA9" w14:textId="71AD48C8" w:rsidR="009707CA" w:rsidRPr="00FA5044" w:rsidRDefault="009707CA" w:rsidP="0006364C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7CA" w:rsidRPr="00FA5044" w14:paraId="185107E8" w14:textId="77777777" w:rsidTr="006F751E">
        <w:trPr>
          <w:tblHeader/>
        </w:trPr>
        <w:tc>
          <w:tcPr>
            <w:tcW w:w="5310" w:type="dxa"/>
          </w:tcPr>
          <w:p w14:paraId="50A8302D" w14:textId="5D084CDE" w:rsidR="009707CA" w:rsidRPr="00CB6AF5" w:rsidRDefault="00CB6AF5" w:rsidP="00CB6AF5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B6AF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</w:t>
            </w:r>
            <w:r w:rsidRPr="00CB6AF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B6AF5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วันที่</w:t>
            </w:r>
            <w:r w:rsidRPr="00CB6AF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CB6AF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4F31EC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79" w:type="dxa"/>
          </w:tcPr>
          <w:p w14:paraId="5F4D1693" w14:textId="7F2838A1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06364C"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56</w:t>
            </w:r>
            <w:r w:rsidR="001C400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B67E949" w14:textId="77777777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814" w:type="dxa"/>
          </w:tcPr>
          <w:p w14:paraId="4C6D4DDD" w14:textId="483C280C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="0006364C"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56</w:t>
            </w:r>
            <w:r w:rsidR="001C4002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</w:tr>
      <w:tr w:rsidR="009707CA" w:rsidRPr="00FA5044" w14:paraId="34222EF1" w14:textId="77777777" w:rsidTr="006F751E">
        <w:trPr>
          <w:cantSplit/>
        </w:trPr>
        <w:tc>
          <w:tcPr>
            <w:tcW w:w="5310" w:type="dxa"/>
          </w:tcPr>
          <w:p w14:paraId="77A902FB" w14:textId="77777777" w:rsidR="009707CA" w:rsidRPr="00FA5044" w:rsidRDefault="009707CA" w:rsidP="0006364C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873" w:type="dxa"/>
            <w:gridSpan w:val="3"/>
          </w:tcPr>
          <w:p w14:paraId="29E43DC3" w14:textId="47D59800" w:rsidR="009707CA" w:rsidRPr="00FA5044" w:rsidRDefault="009707CA" w:rsidP="0006364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4002" w:rsidRPr="00FA5044" w14:paraId="6F3C8EFE" w14:textId="77777777" w:rsidTr="006F751E">
        <w:trPr>
          <w:cantSplit/>
        </w:trPr>
        <w:tc>
          <w:tcPr>
            <w:tcW w:w="5310" w:type="dxa"/>
          </w:tcPr>
          <w:p w14:paraId="1E6FA9DF" w14:textId="65C042A2" w:rsidR="001C4002" w:rsidRPr="00FA5044" w:rsidRDefault="001C4002" w:rsidP="001C4002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879" w:type="dxa"/>
            <w:tcBorders>
              <w:bottom w:val="single" w:sz="4" w:space="0" w:color="auto"/>
            </w:tcBorders>
          </w:tcPr>
          <w:p w14:paraId="3CD48D14" w14:textId="573906DD" w:rsidR="001C4002" w:rsidRPr="009D04B2" w:rsidRDefault="009B337D" w:rsidP="001C4002">
            <w:pPr>
              <w:spacing w:line="240" w:lineRule="auto"/>
              <w:ind w:left="11" w:right="9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186,170</w:t>
            </w:r>
          </w:p>
        </w:tc>
        <w:tc>
          <w:tcPr>
            <w:tcW w:w="180" w:type="dxa"/>
          </w:tcPr>
          <w:p w14:paraId="41351387" w14:textId="77777777" w:rsidR="001C4002" w:rsidRPr="00FA5044" w:rsidRDefault="001C4002" w:rsidP="001C4002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</w:tcPr>
          <w:p w14:paraId="2C3B0506" w14:textId="51CB6173" w:rsidR="001C4002" w:rsidRPr="00FA5044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180,440</w:t>
            </w:r>
          </w:p>
        </w:tc>
      </w:tr>
      <w:tr w:rsidR="001C4002" w:rsidRPr="00FA5044" w14:paraId="2B09E0B6" w14:textId="77777777" w:rsidTr="006F751E">
        <w:trPr>
          <w:cantSplit/>
        </w:trPr>
        <w:tc>
          <w:tcPr>
            <w:tcW w:w="5310" w:type="dxa"/>
          </w:tcPr>
          <w:p w14:paraId="7456E0C1" w14:textId="5882F0FE" w:rsidR="001C4002" w:rsidRPr="00FA5044" w:rsidRDefault="001C4002" w:rsidP="001C400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879" w:type="dxa"/>
            <w:tcBorders>
              <w:top w:val="single" w:sz="4" w:space="0" w:color="auto"/>
              <w:bottom w:val="double" w:sz="4" w:space="0" w:color="auto"/>
            </w:tcBorders>
          </w:tcPr>
          <w:p w14:paraId="43F949C0" w14:textId="1769B393" w:rsidR="001C4002" w:rsidRPr="009D04B2" w:rsidRDefault="009B337D" w:rsidP="001C4002">
            <w:pPr>
              <w:spacing w:line="240" w:lineRule="auto"/>
              <w:ind w:left="11" w:right="91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186,170</w:t>
            </w:r>
          </w:p>
        </w:tc>
        <w:tc>
          <w:tcPr>
            <w:tcW w:w="180" w:type="dxa"/>
          </w:tcPr>
          <w:p w14:paraId="4D8F1D8C" w14:textId="77777777" w:rsidR="001C4002" w:rsidRPr="009D04B2" w:rsidRDefault="001C4002" w:rsidP="001C400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14" w:type="dxa"/>
            <w:tcBorders>
              <w:top w:val="single" w:sz="4" w:space="0" w:color="auto"/>
              <w:bottom w:val="double" w:sz="4" w:space="0" w:color="auto"/>
            </w:tcBorders>
          </w:tcPr>
          <w:p w14:paraId="066D52B0" w14:textId="293777B0" w:rsidR="001C4002" w:rsidRPr="00FA5044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05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180,440</w:t>
            </w:r>
          </w:p>
        </w:tc>
      </w:tr>
    </w:tbl>
    <w:p w14:paraId="0F0E0072" w14:textId="77777777" w:rsidR="00EC6E48" w:rsidRPr="009B337D" w:rsidRDefault="00EC6E48" w:rsidP="009707CA">
      <w:pPr>
        <w:pStyle w:val="BodyText"/>
        <w:spacing w:after="0" w:line="240" w:lineRule="auto"/>
        <w:ind w:right="230"/>
        <w:jc w:val="both"/>
        <w:rPr>
          <w:rFonts w:ascii="Angsana New" w:hAnsi="Angsana New"/>
          <w:spacing w:val="-2"/>
          <w:sz w:val="22"/>
          <w:szCs w:val="22"/>
          <w:lang w:val="en-GB"/>
        </w:rPr>
      </w:pPr>
    </w:p>
    <w:p w14:paraId="51E1F331" w14:textId="1DDAB145" w:rsidR="009707CA" w:rsidRPr="0006364C" w:rsidRDefault="009707CA" w:rsidP="009707CA">
      <w:pPr>
        <w:pStyle w:val="BodyText"/>
        <w:spacing w:after="0" w:line="240" w:lineRule="auto"/>
        <w:ind w:right="230"/>
        <w:jc w:val="both"/>
        <w:rPr>
          <w:rFonts w:ascii="Angsana New" w:hAnsi="Angsana New"/>
          <w:b/>
          <w:bCs/>
          <w:i/>
          <w:iCs/>
          <w:spacing w:val="-2"/>
          <w:sz w:val="30"/>
          <w:szCs w:val="30"/>
          <w:lang w:val="en-GB"/>
        </w:rPr>
      </w:pPr>
      <w:r w:rsidRPr="0006364C">
        <w:rPr>
          <w:rFonts w:ascii="Angsana New" w:hAnsi="Angsana New"/>
          <w:spacing w:val="-2"/>
          <w:sz w:val="30"/>
          <w:szCs w:val="30"/>
          <w:lang w:val="en-GB"/>
        </w:rPr>
        <w:t xml:space="preserve">        </w:t>
      </w:r>
      <w:r w:rsidR="00DA1896">
        <w:rPr>
          <w:rFonts w:ascii="Angsana New" w:hAnsi="Angsana New"/>
          <w:spacing w:val="-2"/>
          <w:sz w:val="30"/>
          <w:szCs w:val="30"/>
          <w:cs/>
          <w:lang w:val="en-GB"/>
        </w:rPr>
        <w:tab/>
      </w:r>
      <w:r w:rsidR="00B1799C">
        <w:rPr>
          <w:rFonts w:ascii="Angsana New" w:hAnsi="Angsana New"/>
          <w:spacing w:val="-2"/>
          <w:sz w:val="30"/>
          <w:szCs w:val="30"/>
          <w:lang w:val="en-GB"/>
        </w:rPr>
        <w:t xml:space="preserve">  </w:t>
      </w:r>
      <w:r w:rsidRPr="0006364C">
        <w:rPr>
          <w:rFonts w:ascii="Angsana New" w:hAnsi="Angsana New"/>
          <w:b/>
          <w:bCs/>
          <w:i/>
          <w:iCs/>
          <w:spacing w:val="-2"/>
          <w:sz w:val="30"/>
          <w:szCs w:val="30"/>
          <w:cs/>
          <w:lang w:val="en-GB"/>
        </w:rPr>
        <w:t xml:space="preserve">โครงการผลประโยชน์ที่กำหนดไว้  </w:t>
      </w:r>
    </w:p>
    <w:p w14:paraId="7DF70C61" w14:textId="77777777" w:rsidR="009707CA" w:rsidRPr="009B337D" w:rsidRDefault="009707CA" w:rsidP="009707CA">
      <w:pPr>
        <w:pStyle w:val="BodyText"/>
        <w:spacing w:after="0" w:line="240" w:lineRule="auto"/>
        <w:ind w:right="230"/>
        <w:jc w:val="both"/>
        <w:rPr>
          <w:rFonts w:ascii="Angsana New" w:hAnsi="Angsana New"/>
          <w:spacing w:val="-2"/>
          <w:sz w:val="20"/>
          <w:szCs w:val="20"/>
          <w:lang w:val="en-GB"/>
        </w:rPr>
      </w:pPr>
    </w:p>
    <w:p w14:paraId="4CF5C671" w14:textId="517FB06E" w:rsidR="009707CA" w:rsidRPr="0006364C" w:rsidRDefault="009707CA" w:rsidP="00B179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Pr="0006364C">
        <w:rPr>
          <w:rFonts w:ascii="Angsana New" w:hAnsi="Angsana New"/>
          <w:spacing w:val="-2"/>
          <w:sz w:val="30"/>
          <w:szCs w:val="30"/>
          <w:lang w:val="en-GB"/>
        </w:rPr>
        <w:t xml:space="preserve">2541 </w:t>
      </w:r>
      <w:r w:rsidR="004F31EC">
        <w:rPr>
          <w:rFonts w:ascii="Angsana New" w:hAnsi="Angsana New"/>
          <w:spacing w:val="-2"/>
          <w:sz w:val="30"/>
          <w:szCs w:val="30"/>
          <w:cs/>
          <w:lang w:val="en-GB"/>
        </w:rPr>
        <w:br/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>ในการให้ผลประโยชน์เมื่อเกษียณแก่พนักงานตามสิทธิและอายุงาน</w:t>
      </w:r>
      <w:r w:rsidRPr="0006364C">
        <w:rPr>
          <w:rFonts w:ascii="Angsana New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</w:t>
      </w:r>
      <w:r w:rsidR="00C60F39">
        <w:rPr>
          <w:rFonts w:ascii="Angsana New" w:hAnsi="Angsana New" w:hint="cs"/>
          <w:spacing w:val="-2"/>
          <w:sz w:val="30"/>
          <w:szCs w:val="30"/>
          <w:cs/>
          <w:lang w:val="en-GB"/>
        </w:rPr>
        <w:t>และ</w:t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ความเสี่ยงจากอัตราดอกเบี้ย </w:t>
      </w:r>
    </w:p>
    <w:p w14:paraId="5A9E1C96" w14:textId="77777777" w:rsidR="009707CA" w:rsidRPr="007F3E6D" w:rsidRDefault="009707CA" w:rsidP="009707CA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  <w:lang w:val="en-GB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31"/>
        <w:gridCol w:w="180"/>
        <w:gridCol w:w="1800"/>
        <w:gridCol w:w="180"/>
        <w:gridCol w:w="1800"/>
      </w:tblGrid>
      <w:tr w:rsidR="009707CA" w:rsidRPr="00FA5044" w14:paraId="2C7CEED0" w14:textId="77777777" w:rsidTr="001C4002">
        <w:trPr>
          <w:cantSplit/>
          <w:tblHeader/>
        </w:trPr>
        <w:tc>
          <w:tcPr>
            <w:tcW w:w="5231" w:type="dxa"/>
          </w:tcPr>
          <w:p w14:paraId="1574BCEA" w14:textId="77777777" w:rsidR="009707CA" w:rsidRPr="00FA5044" w:rsidRDefault="009707CA" w:rsidP="007E1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มูลค่าปัจจุบันของภาระผูกพันตาม</w:t>
            </w:r>
          </w:p>
          <w:p w14:paraId="7EBB83ED" w14:textId="0231CC02" w:rsidR="009707CA" w:rsidRPr="00FA5044" w:rsidRDefault="009707CA" w:rsidP="007E1EC0">
            <w:pPr>
              <w:spacing w:line="240" w:lineRule="auto"/>
              <w:ind w:left="110" w:hanging="11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 w:rsidR="00B1799C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  <w:t xml:space="preserve"> </w:t>
            </w: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โครงการผลประโยชน์</w:t>
            </w:r>
          </w:p>
        </w:tc>
        <w:tc>
          <w:tcPr>
            <w:tcW w:w="180" w:type="dxa"/>
          </w:tcPr>
          <w:p w14:paraId="7AC10857" w14:textId="77777777" w:rsidR="009707CA" w:rsidRPr="00FA5044" w:rsidRDefault="009707CA" w:rsidP="007E1EC0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3780" w:type="dxa"/>
            <w:gridSpan w:val="3"/>
          </w:tcPr>
          <w:p w14:paraId="00D1C54B" w14:textId="77777777" w:rsidR="00DA1896" w:rsidRPr="00FA5044" w:rsidRDefault="009707CA" w:rsidP="007E1EC0">
            <w:pPr>
              <w:spacing w:line="240" w:lineRule="auto"/>
              <w:ind w:left="-75" w:right="-7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งบการเงินที่แสดงเงินลงทุนตามวิธีส่วนได้เสีย</w:t>
            </w: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/</w:t>
            </w:r>
          </w:p>
          <w:p w14:paraId="5A69EB83" w14:textId="43933129" w:rsidR="009707CA" w:rsidRPr="00FA5044" w:rsidRDefault="009707CA" w:rsidP="007E1EC0">
            <w:pPr>
              <w:spacing w:line="240" w:lineRule="auto"/>
              <w:ind w:left="-75" w:right="-7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1C4002" w:rsidRPr="00FA5044" w14:paraId="5EB2C6DF" w14:textId="77777777" w:rsidTr="004D7D62">
        <w:trPr>
          <w:cantSplit/>
          <w:tblHeader/>
        </w:trPr>
        <w:tc>
          <w:tcPr>
            <w:tcW w:w="5231" w:type="dxa"/>
          </w:tcPr>
          <w:p w14:paraId="4FE25C75" w14:textId="77777777" w:rsidR="001C4002" w:rsidRPr="00FA5044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A01C581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7102A6E6" w14:textId="1E8A80ED" w:rsidR="001C4002" w:rsidRPr="00FA5044" w:rsidRDefault="001C4002" w:rsidP="001C400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</w:t>
            </w: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0DC9B8DF" w14:textId="77777777" w:rsidR="001C4002" w:rsidRPr="00FA5044" w:rsidRDefault="001C4002" w:rsidP="001C400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0EC60B79" w14:textId="61E6935A" w:rsidR="001C4002" w:rsidRPr="00FA5044" w:rsidRDefault="001C4002" w:rsidP="001C400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8</w:t>
            </w:r>
          </w:p>
        </w:tc>
      </w:tr>
      <w:tr w:rsidR="001C4002" w:rsidRPr="00FA5044" w14:paraId="61742087" w14:textId="77777777" w:rsidTr="001C4002">
        <w:trPr>
          <w:cantSplit/>
          <w:tblHeader/>
        </w:trPr>
        <w:tc>
          <w:tcPr>
            <w:tcW w:w="5231" w:type="dxa"/>
          </w:tcPr>
          <w:p w14:paraId="0B842F68" w14:textId="77777777" w:rsidR="001C4002" w:rsidRPr="00FA5044" w:rsidRDefault="001C4002" w:rsidP="001C4002">
            <w:pPr>
              <w:spacing w:line="240" w:lineRule="auto"/>
              <w:ind w:left="191" w:hanging="191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91B6CD0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3780" w:type="dxa"/>
            <w:gridSpan w:val="3"/>
          </w:tcPr>
          <w:p w14:paraId="5C2A6511" w14:textId="2E0E5FDA" w:rsidR="001C4002" w:rsidRPr="00FA5044" w:rsidRDefault="001C4002" w:rsidP="001C400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4002" w:rsidRPr="00FA5044" w14:paraId="373BDB54" w14:textId="77777777" w:rsidTr="004D7D62">
        <w:trPr>
          <w:cantSplit/>
        </w:trPr>
        <w:tc>
          <w:tcPr>
            <w:tcW w:w="5231" w:type="dxa"/>
          </w:tcPr>
          <w:p w14:paraId="3F10D5B3" w14:textId="31CE28FD" w:rsidR="001C4002" w:rsidRPr="00F3442A" w:rsidRDefault="001C4002" w:rsidP="001C4002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</w:pPr>
            <w:r w:rsidRPr="0086351A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ณ ว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 xml:space="preserve">ันที่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เมษายน</w:t>
            </w:r>
          </w:p>
        </w:tc>
        <w:tc>
          <w:tcPr>
            <w:tcW w:w="180" w:type="dxa"/>
          </w:tcPr>
          <w:p w14:paraId="03E31B22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3A94986E" w14:textId="4D3EA4FE" w:rsidR="001C4002" w:rsidRPr="001C4002" w:rsidRDefault="001C4002" w:rsidP="001C400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C4002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180,440</w:t>
            </w:r>
          </w:p>
        </w:tc>
        <w:tc>
          <w:tcPr>
            <w:tcW w:w="180" w:type="dxa"/>
          </w:tcPr>
          <w:p w14:paraId="71A88CD3" w14:textId="77777777" w:rsidR="001C4002" w:rsidRPr="00FA5044" w:rsidRDefault="001C4002" w:rsidP="001C400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6A2F64D3" w14:textId="0FB421DA" w:rsidR="001C4002" w:rsidRPr="00FA5044" w:rsidRDefault="001C4002" w:rsidP="001C400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4E33B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165,558</w:t>
            </w:r>
          </w:p>
        </w:tc>
      </w:tr>
      <w:tr w:rsidR="001C4002" w:rsidRPr="00FA5044" w14:paraId="7E52FF21" w14:textId="77777777" w:rsidTr="004D7D62">
        <w:trPr>
          <w:cantSplit/>
        </w:trPr>
        <w:tc>
          <w:tcPr>
            <w:tcW w:w="5231" w:type="dxa"/>
          </w:tcPr>
          <w:p w14:paraId="0E59F5D8" w14:textId="77777777" w:rsidR="001C4002" w:rsidRPr="00FA5044" w:rsidRDefault="001C4002" w:rsidP="001C4002">
            <w:pPr>
              <w:spacing w:line="240" w:lineRule="auto"/>
              <w:ind w:left="191" w:hanging="191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C390828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22FAB236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69386A1" w14:textId="77777777" w:rsidR="001C4002" w:rsidRPr="00FA5044" w:rsidRDefault="001C4002" w:rsidP="001C400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64A08D20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</w:tr>
      <w:tr w:rsidR="001C4002" w:rsidRPr="00FA5044" w14:paraId="6B1763F2" w14:textId="77777777" w:rsidTr="004D7D62">
        <w:trPr>
          <w:cantSplit/>
        </w:trPr>
        <w:tc>
          <w:tcPr>
            <w:tcW w:w="5231" w:type="dxa"/>
          </w:tcPr>
          <w:p w14:paraId="51129484" w14:textId="47359F3F" w:rsidR="001C4002" w:rsidRPr="00CC0C2D" w:rsidRDefault="001C4002" w:rsidP="001C400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</w:pPr>
            <w:r w:rsidRPr="00CC0C2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180" w:type="dxa"/>
          </w:tcPr>
          <w:p w14:paraId="50D86BC9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19ABE413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2596F83" w14:textId="77777777" w:rsidR="001C4002" w:rsidRPr="00FA5044" w:rsidRDefault="001C4002" w:rsidP="001C400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6C17E0C9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</w:tr>
      <w:tr w:rsidR="001C4002" w:rsidRPr="00FA5044" w14:paraId="0FA53342" w14:textId="77777777" w:rsidTr="004D7D62">
        <w:trPr>
          <w:cantSplit/>
        </w:trPr>
        <w:tc>
          <w:tcPr>
            <w:tcW w:w="5231" w:type="dxa"/>
          </w:tcPr>
          <w:p w14:paraId="7B622E86" w14:textId="26BF077C" w:rsidR="001C4002" w:rsidRPr="00FA5044" w:rsidRDefault="001C4002" w:rsidP="001C4002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ต้นทุนบริการปัจจุบัน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09FD560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0EC97FBF" w14:textId="25F303C5" w:rsidR="001C4002" w:rsidRPr="00DC2C7A" w:rsidRDefault="009B337D" w:rsidP="001C400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9B337D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16,080</w:t>
            </w:r>
          </w:p>
        </w:tc>
        <w:tc>
          <w:tcPr>
            <w:tcW w:w="180" w:type="dxa"/>
          </w:tcPr>
          <w:p w14:paraId="63367AE2" w14:textId="77777777" w:rsidR="001C4002" w:rsidRPr="00FA5044" w:rsidRDefault="001C4002" w:rsidP="001C400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3C1513CB" w14:textId="28017468" w:rsidR="001C4002" w:rsidRPr="00FA5044" w:rsidRDefault="001C4002" w:rsidP="001C400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14,350</w:t>
            </w:r>
          </w:p>
        </w:tc>
      </w:tr>
      <w:tr w:rsidR="001C4002" w:rsidRPr="00FA5044" w14:paraId="2BA44980" w14:textId="77777777" w:rsidTr="004D7D62">
        <w:trPr>
          <w:cantSplit/>
        </w:trPr>
        <w:tc>
          <w:tcPr>
            <w:tcW w:w="5231" w:type="dxa"/>
          </w:tcPr>
          <w:p w14:paraId="6021999C" w14:textId="6C6FF375" w:rsidR="001C4002" w:rsidRPr="00FA5044" w:rsidRDefault="001C4002" w:rsidP="001C4002">
            <w:pPr>
              <w:spacing w:line="240" w:lineRule="auto"/>
              <w:ind w:left="11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DC2C7A">
              <w:rPr>
                <w:rFonts w:asciiTheme="majorBidi" w:hAnsiTheme="majorBidi" w:hint="cs"/>
                <w:spacing w:val="-2"/>
                <w:sz w:val="30"/>
                <w:szCs w:val="30"/>
                <w:cs/>
                <w:lang w:val="en-GB"/>
              </w:rPr>
              <w:t>ต้นทุนบริการ</w:t>
            </w:r>
            <w:r>
              <w:rPr>
                <w:rFonts w:asciiTheme="majorBidi" w:hAnsiTheme="majorBidi" w:hint="cs"/>
                <w:spacing w:val="-2"/>
                <w:sz w:val="30"/>
                <w:szCs w:val="30"/>
                <w:cs/>
                <w:lang w:val="en-GB"/>
              </w:rPr>
              <w:t>ในอดีต</w:t>
            </w:r>
          </w:p>
        </w:tc>
        <w:tc>
          <w:tcPr>
            <w:tcW w:w="180" w:type="dxa"/>
            <w:vAlign w:val="bottom"/>
          </w:tcPr>
          <w:p w14:paraId="040ED79B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4872184B" w14:textId="7CCABF34" w:rsidR="001C4002" w:rsidRPr="009B337D" w:rsidRDefault="009B337D" w:rsidP="009B337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9B337D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5,576</w:t>
            </w:r>
          </w:p>
        </w:tc>
        <w:tc>
          <w:tcPr>
            <w:tcW w:w="180" w:type="dxa"/>
          </w:tcPr>
          <w:p w14:paraId="5C1ADDEB" w14:textId="77777777" w:rsidR="001C4002" w:rsidRPr="00FA5044" w:rsidRDefault="001C4002" w:rsidP="001C400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0DC07710" w14:textId="3F9CCD26" w:rsidR="001C4002" w:rsidRDefault="00062162" w:rsidP="00BD70D4">
            <w:pPr>
              <w:pStyle w:val="acctfourfigures"/>
              <w:tabs>
                <w:tab w:val="clear" w:pos="765"/>
                <w:tab w:val="left" w:pos="1631"/>
              </w:tabs>
              <w:spacing w:line="240" w:lineRule="auto"/>
              <w:ind w:left="338" w:right="-621" w:firstLine="920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 w:bidi="th-TH"/>
              </w:rPr>
              <w:t xml:space="preserve">  </w:t>
            </w:r>
            <w:r w:rsidR="001C400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(7)</w:t>
            </w:r>
          </w:p>
        </w:tc>
      </w:tr>
      <w:tr w:rsidR="001C4002" w:rsidRPr="00FA5044" w14:paraId="3798F681" w14:textId="77777777" w:rsidTr="004D7D62">
        <w:trPr>
          <w:cantSplit/>
        </w:trPr>
        <w:tc>
          <w:tcPr>
            <w:tcW w:w="5231" w:type="dxa"/>
          </w:tcPr>
          <w:p w14:paraId="04B23DDF" w14:textId="4AA58733" w:rsidR="001C4002" w:rsidRPr="00FA5044" w:rsidRDefault="001C4002" w:rsidP="001C4002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ดอกเบี้ยจากภาระผูกพัน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44FC42C4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1C9A403B" w14:textId="2AD05423" w:rsidR="001C4002" w:rsidRPr="00DC2C7A" w:rsidRDefault="009B337D" w:rsidP="001C400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9B337D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4,242</w:t>
            </w:r>
          </w:p>
        </w:tc>
        <w:tc>
          <w:tcPr>
            <w:tcW w:w="180" w:type="dxa"/>
          </w:tcPr>
          <w:p w14:paraId="649EE7E8" w14:textId="77777777" w:rsidR="001C4002" w:rsidRPr="00FA5044" w:rsidRDefault="001C4002" w:rsidP="001C400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3F338C45" w14:textId="671E08AC" w:rsidR="001C4002" w:rsidRPr="00FA5044" w:rsidRDefault="001C4002" w:rsidP="001C400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4,624</w:t>
            </w:r>
          </w:p>
        </w:tc>
      </w:tr>
      <w:tr w:rsidR="001C4002" w:rsidRPr="00FA5044" w14:paraId="7E79B845" w14:textId="77777777" w:rsidTr="004D7D62">
        <w:trPr>
          <w:cantSplit/>
        </w:trPr>
        <w:tc>
          <w:tcPr>
            <w:tcW w:w="5231" w:type="dxa"/>
          </w:tcPr>
          <w:p w14:paraId="09AF0AAF" w14:textId="77777777" w:rsidR="001C4002" w:rsidRPr="00FA5044" w:rsidRDefault="001C4002" w:rsidP="001C4002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B398310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0865CC17" w14:textId="0835CEF3" w:rsidR="001C4002" w:rsidRPr="00DC2C7A" w:rsidRDefault="009B337D" w:rsidP="001C400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 w:rsidRPr="009B337D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25,898</w:t>
            </w:r>
          </w:p>
        </w:tc>
        <w:tc>
          <w:tcPr>
            <w:tcW w:w="180" w:type="dxa"/>
          </w:tcPr>
          <w:p w14:paraId="44534893" w14:textId="77777777" w:rsidR="001C4002" w:rsidRPr="00FA5044" w:rsidRDefault="001C4002" w:rsidP="001C400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4A140E69" w14:textId="4FE1B85D" w:rsidR="001C4002" w:rsidRPr="00FA5044" w:rsidRDefault="001C4002" w:rsidP="001C400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18,967</w:t>
            </w:r>
          </w:p>
        </w:tc>
      </w:tr>
      <w:tr w:rsidR="001C4002" w:rsidRPr="00EC6E48" w14:paraId="45B22995" w14:textId="77777777" w:rsidTr="00922B96">
        <w:trPr>
          <w:cantSplit/>
          <w:trHeight w:val="361"/>
        </w:trPr>
        <w:tc>
          <w:tcPr>
            <w:tcW w:w="5231" w:type="dxa"/>
          </w:tcPr>
          <w:p w14:paraId="6B1B67F2" w14:textId="59C369E9" w:rsidR="001C4002" w:rsidRPr="00EC6E48" w:rsidRDefault="001C4002" w:rsidP="001C4002">
            <w:pPr>
              <w:spacing w:line="240" w:lineRule="auto"/>
              <w:rPr>
                <w:rFonts w:asciiTheme="majorBidi" w:hAnsiTheme="majorBidi" w:cstheme="majorBidi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56F908C" w14:textId="77777777" w:rsidR="001C4002" w:rsidRPr="00EC6E48" w:rsidRDefault="001C4002" w:rsidP="001C400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20"/>
                <w:lang w:bidi="th-TH"/>
              </w:rPr>
            </w:pPr>
          </w:p>
        </w:tc>
        <w:tc>
          <w:tcPr>
            <w:tcW w:w="1800" w:type="dxa"/>
          </w:tcPr>
          <w:p w14:paraId="74091868" w14:textId="77777777" w:rsidR="001C4002" w:rsidRPr="00EC6E48" w:rsidRDefault="001C4002" w:rsidP="001C400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pacing w:val="-2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1BFA4DE9" w14:textId="77777777" w:rsidR="001C4002" w:rsidRPr="00EC6E48" w:rsidRDefault="001C4002" w:rsidP="001C400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20"/>
                <w:lang w:bidi="th-TH"/>
              </w:rPr>
            </w:pPr>
          </w:p>
        </w:tc>
        <w:tc>
          <w:tcPr>
            <w:tcW w:w="1800" w:type="dxa"/>
          </w:tcPr>
          <w:p w14:paraId="6C8BAE7F" w14:textId="77777777" w:rsidR="001C4002" w:rsidRPr="00EC6E48" w:rsidRDefault="001C4002" w:rsidP="001C4002">
            <w:pPr>
              <w:pStyle w:val="acctfourfigures"/>
              <w:tabs>
                <w:tab w:val="clear" w:pos="765"/>
                <w:tab w:val="decimal" w:pos="190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0"/>
                <w:lang w:bidi="th-TH"/>
              </w:rPr>
            </w:pPr>
          </w:p>
        </w:tc>
      </w:tr>
      <w:tr w:rsidR="001C4002" w:rsidRPr="00FA5044" w14:paraId="71EA5BEC" w14:textId="77777777" w:rsidTr="004D7D62">
        <w:trPr>
          <w:cantSplit/>
        </w:trPr>
        <w:tc>
          <w:tcPr>
            <w:tcW w:w="5231" w:type="dxa"/>
          </w:tcPr>
          <w:p w14:paraId="1E9F1F03" w14:textId="5D680147" w:rsidR="001C4002" w:rsidRPr="00CC0C2D" w:rsidRDefault="001C4002" w:rsidP="001C400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</w:pPr>
            <w:r w:rsidRPr="00CC0C2D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597577F3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0A879885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EF2E7BB" w14:textId="77777777" w:rsidR="001C4002" w:rsidRPr="00FA5044" w:rsidRDefault="001C4002" w:rsidP="001C400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17B0BA5E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</w:tr>
      <w:tr w:rsidR="001C4002" w:rsidRPr="00FA5044" w14:paraId="4D4F2286" w14:textId="77777777" w:rsidTr="004D7D62">
        <w:trPr>
          <w:cantSplit/>
        </w:trPr>
        <w:tc>
          <w:tcPr>
            <w:tcW w:w="5231" w:type="dxa"/>
          </w:tcPr>
          <w:p w14:paraId="46D55A48" w14:textId="75D8A931" w:rsidR="001C4002" w:rsidRPr="00FA5044" w:rsidRDefault="001C4002" w:rsidP="001C4002">
            <w:pPr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กำไร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(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GB"/>
              </w:rPr>
              <w:t>ขาดทุน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) 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จากการประมาณตามหลักคณิตศาสตร์ประกันภัย</w:t>
            </w:r>
          </w:p>
        </w:tc>
        <w:tc>
          <w:tcPr>
            <w:tcW w:w="180" w:type="dxa"/>
            <w:vAlign w:val="bottom"/>
          </w:tcPr>
          <w:p w14:paraId="01F54537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396D0647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696AD96" w14:textId="77777777" w:rsidR="001C4002" w:rsidRPr="00FA5044" w:rsidRDefault="001C4002" w:rsidP="001C400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7D8E0B29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</w:tr>
      <w:tr w:rsidR="009B337D" w:rsidRPr="00FA5044" w14:paraId="0883A4DE" w14:textId="77777777" w:rsidTr="004D7D62">
        <w:trPr>
          <w:cantSplit/>
        </w:trPr>
        <w:tc>
          <w:tcPr>
            <w:tcW w:w="5231" w:type="dxa"/>
          </w:tcPr>
          <w:p w14:paraId="23581771" w14:textId="72BEA4EE" w:rsidR="009B337D" w:rsidRPr="00FA5044" w:rsidRDefault="00103D8F" w:rsidP="00103D8F">
            <w:pPr>
              <w:tabs>
                <w:tab w:val="clear" w:pos="227"/>
                <w:tab w:val="left" w:pos="116"/>
              </w:tabs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103D8F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-</w:t>
            </w:r>
            <w:r w:rsidRPr="00103D8F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ab/>
            </w:r>
            <w:r w:rsidRPr="00103D8F">
              <w:rPr>
                <w:rFonts w:asciiTheme="majorBidi" w:hAnsiTheme="majorBidi" w:hint="cs"/>
                <w:spacing w:val="-2"/>
                <w:sz w:val="30"/>
                <w:szCs w:val="30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80" w:type="dxa"/>
            <w:vAlign w:val="bottom"/>
          </w:tcPr>
          <w:p w14:paraId="05882072" w14:textId="77777777" w:rsidR="009B337D" w:rsidRPr="00FA5044" w:rsidRDefault="009B337D" w:rsidP="001C400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52517973" w14:textId="44BE1121" w:rsidR="009B337D" w:rsidRPr="00FA5044" w:rsidRDefault="009B337D" w:rsidP="009B337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0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8,668</w:t>
            </w:r>
          </w:p>
        </w:tc>
        <w:tc>
          <w:tcPr>
            <w:tcW w:w="180" w:type="dxa"/>
          </w:tcPr>
          <w:p w14:paraId="1AAD07EC" w14:textId="77777777" w:rsidR="009B337D" w:rsidRPr="00FA5044" w:rsidRDefault="009B337D" w:rsidP="001C400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7B15A5B9" w14:textId="48038564" w:rsidR="009B337D" w:rsidRPr="00FA5044" w:rsidRDefault="009B337D" w:rsidP="009B337D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-</w:t>
            </w:r>
          </w:p>
        </w:tc>
      </w:tr>
      <w:tr w:rsidR="001C4002" w:rsidRPr="00FA5044" w14:paraId="20EB3AA8" w14:textId="77777777" w:rsidTr="004D7D62">
        <w:trPr>
          <w:cantSplit/>
        </w:trPr>
        <w:tc>
          <w:tcPr>
            <w:tcW w:w="5231" w:type="dxa"/>
          </w:tcPr>
          <w:p w14:paraId="0636B9FE" w14:textId="1A1A9722" w:rsidR="001C4002" w:rsidRPr="00FA5044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spacing w:line="240" w:lineRule="auto"/>
              <w:ind w:right="-75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- 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ข้อสมมติทางการเงิน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C89FFF0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552CA301" w14:textId="52F2E5AA" w:rsidR="001C4002" w:rsidRPr="00DC2C7A" w:rsidRDefault="009B337D" w:rsidP="009B337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12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(8,549)</w:t>
            </w:r>
          </w:p>
        </w:tc>
        <w:tc>
          <w:tcPr>
            <w:tcW w:w="180" w:type="dxa"/>
          </w:tcPr>
          <w:p w14:paraId="2C765147" w14:textId="77777777" w:rsidR="001C4002" w:rsidRPr="00FA5044" w:rsidRDefault="001C4002" w:rsidP="001C400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</w:tcPr>
          <w:p w14:paraId="5218EA8E" w14:textId="4626C986" w:rsidR="001C4002" w:rsidRPr="00FA5044" w:rsidRDefault="001C4002" w:rsidP="00A653A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8,294</w:t>
            </w:r>
          </w:p>
        </w:tc>
      </w:tr>
      <w:tr w:rsidR="001C4002" w:rsidRPr="00FA5044" w14:paraId="41A5CDCB" w14:textId="77777777" w:rsidTr="007E59E4">
        <w:trPr>
          <w:cantSplit/>
        </w:trPr>
        <w:tc>
          <w:tcPr>
            <w:tcW w:w="5231" w:type="dxa"/>
          </w:tcPr>
          <w:p w14:paraId="7B35F62D" w14:textId="3F4F345F" w:rsidR="001C4002" w:rsidRPr="00FA5044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3"/>
              </w:tabs>
              <w:spacing w:line="240" w:lineRule="auto"/>
              <w:ind w:right="-75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- 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80" w:type="dxa"/>
            <w:vAlign w:val="bottom"/>
          </w:tcPr>
          <w:p w14:paraId="6032108F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BB233A9" w14:textId="2C7F040C" w:rsidR="001C4002" w:rsidRPr="00DC2C7A" w:rsidRDefault="009B337D" w:rsidP="009B337D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12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(8,092)</w:t>
            </w:r>
          </w:p>
        </w:tc>
        <w:tc>
          <w:tcPr>
            <w:tcW w:w="180" w:type="dxa"/>
          </w:tcPr>
          <w:p w14:paraId="7E74C1F1" w14:textId="77777777" w:rsidR="001C4002" w:rsidRPr="00FA5044" w:rsidRDefault="001C4002" w:rsidP="001C400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0413BF3" w14:textId="05166015" w:rsidR="001C4002" w:rsidRPr="00FA5044" w:rsidRDefault="001C4002" w:rsidP="00A653A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8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1,712</w:t>
            </w:r>
          </w:p>
        </w:tc>
      </w:tr>
      <w:tr w:rsidR="001C4002" w:rsidRPr="00FA5044" w14:paraId="108125A3" w14:textId="77777777" w:rsidTr="007E59E4">
        <w:trPr>
          <w:cantSplit/>
        </w:trPr>
        <w:tc>
          <w:tcPr>
            <w:tcW w:w="5231" w:type="dxa"/>
          </w:tcPr>
          <w:p w14:paraId="55FB1D29" w14:textId="77777777" w:rsidR="001C4002" w:rsidRPr="00FA5044" w:rsidRDefault="001C4002" w:rsidP="001C4002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1D9A997E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EFF4A51" w14:textId="505FD424" w:rsidR="001C4002" w:rsidRPr="004D7D62" w:rsidRDefault="009A6711" w:rsidP="009B337D">
            <w:pPr>
              <w:pStyle w:val="acctfourfigures"/>
              <w:tabs>
                <w:tab w:val="clear" w:pos="765"/>
                <w:tab w:val="decimal" w:pos="822"/>
                <w:tab w:val="left" w:pos="1447"/>
              </w:tabs>
              <w:spacing w:line="240" w:lineRule="auto"/>
              <w:ind w:right="7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 w:rsidRPr="009A671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(7,973)</w:t>
            </w:r>
          </w:p>
        </w:tc>
        <w:tc>
          <w:tcPr>
            <w:tcW w:w="180" w:type="dxa"/>
          </w:tcPr>
          <w:p w14:paraId="32D2F392" w14:textId="77777777" w:rsidR="001C4002" w:rsidRPr="009D04B2" w:rsidRDefault="001C4002" w:rsidP="001C400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1D70253" w14:textId="6C7D1DDC" w:rsidR="001C4002" w:rsidRPr="00A653A9" w:rsidRDefault="001C4002" w:rsidP="00A653A9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8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A653A9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>10,006</w:t>
            </w:r>
          </w:p>
        </w:tc>
      </w:tr>
    </w:tbl>
    <w:p w14:paraId="2665A39B" w14:textId="1769517D" w:rsidR="007E59E4" w:rsidRPr="0031315A" w:rsidRDefault="007E59E4">
      <w:pPr>
        <w:rPr>
          <w:sz w:val="2"/>
          <w:szCs w:val="2"/>
        </w:rPr>
      </w:pPr>
    </w:p>
    <w:tbl>
      <w:tblPr>
        <w:tblW w:w="919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31"/>
        <w:gridCol w:w="180"/>
        <w:gridCol w:w="1800"/>
        <w:gridCol w:w="90"/>
        <w:gridCol w:w="90"/>
        <w:gridCol w:w="1800"/>
      </w:tblGrid>
      <w:tr w:rsidR="00174542" w:rsidRPr="00FA5044" w14:paraId="77C09F6C" w14:textId="77777777" w:rsidTr="00174542">
        <w:trPr>
          <w:cantSplit/>
        </w:trPr>
        <w:tc>
          <w:tcPr>
            <w:tcW w:w="5231" w:type="dxa"/>
          </w:tcPr>
          <w:p w14:paraId="4A8273F8" w14:textId="77777777" w:rsidR="00174542" w:rsidRPr="00FA5044" w:rsidRDefault="00174542" w:rsidP="0017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มูลค่าปัจจุบันของภาระผูกพันตาม</w:t>
            </w:r>
          </w:p>
          <w:p w14:paraId="62973D87" w14:textId="09A7C996" w:rsidR="00174542" w:rsidRPr="00FA5044" w:rsidRDefault="00174542" w:rsidP="00174542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  <w:t xml:space="preserve"> </w:t>
            </w: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โครงการผลประโยชน์</w:t>
            </w:r>
          </w:p>
        </w:tc>
        <w:tc>
          <w:tcPr>
            <w:tcW w:w="180" w:type="dxa"/>
            <w:vAlign w:val="bottom"/>
          </w:tcPr>
          <w:p w14:paraId="5F20503D" w14:textId="77777777" w:rsidR="00174542" w:rsidRPr="00FA5044" w:rsidRDefault="00174542" w:rsidP="0017454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3780" w:type="dxa"/>
            <w:gridSpan w:val="4"/>
          </w:tcPr>
          <w:p w14:paraId="7D95BEB2" w14:textId="77777777" w:rsidR="00174542" w:rsidRPr="00FA5044" w:rsidRDefault="00174542" w:rsidP="00174542">
            <w:pPr>
              <w:spacing w:line="240" w:lineRule="auto"/>
              <w:ind w:left="-75" w:right="-7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งบการเงินที่แสดงเงินลงทุนตามวิธีส่วนได้เสีย</w:t>
            </w: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GB"/>
              </w:rPr>
              <w:t>/</w:t>
            </w:r>
          </w:p>
          <w:p w14:paraId="2375C2D8" w14:textId="74C1B8A2" w:rsidR="00174542" w:rsidRPr="00A653A9" w:rsidRDefault="00174542" w:rsidP="0017454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98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4542" w:rsidRPr="00FA5044" w14:paraId="43308AC1" w14:textId="77777777" w:rsidTr="00260B3A">
        <w:trPr>
          <w:cantSplit/>
        </w:trPr>
        <w:tc>
          <w:tcPr>
            <w:tcW w:w="5231" w:type="dxa"/>
          </w:tcPr>
          <w:p w14:paraId="28B5BD2F" w14:textId="77777777" w:rsidR="00174542" w:rsidRPr="00FA5044" w:rsidRDefault="00174542" w:rsidP="0017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5F278645" w14:textId="77777777" w:rsidR="00174542" w:rsidRPr="00FA5044" w:rsidRDefault="00174542" w:rsidP="0017454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gridSpan w:val="2"/>
          </w:tcPr>
          <w:p w14:paraId="43B70E13" w14:textId="094C4CC9" w:rsidR="00174542" w:rsidRPr="00174542" w:rsidRDefault="00174542" w:rsidP="00174542">
            <w:pPr>
              <w:spacing w:line="240" w:lineRule="auto"/>
              <w:ind w:left="-75" w:right="-7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174542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890" w:type="dxa"/>
            <w:gridSpan w:val="2"/>
          </w:tcPr>
          <w:p w14:paraId="0A56E8E0" w14:textId="7B0C8233" w:rsidR="00174542" w:rsidRPr="00174542" w:rsidRDefault="00174542" w:rsidP="00174542">
            <w:pPr>
              <w:spacing w:line="240" w:lineRule="auto"/>
              <w:ind w:left="-75" w:right="-77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</w:pPr>
            <w:r w:rsidRPr="00174542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2568</w:t>
            </w:r>
          </w:p>
        </w:tc>
      </w:tr>
      <w:tr w:rsidR="00174542" w:rsidRPr="00FA5044" w14:paraId="63B96B65" w14:textId="77777777" w:rsidTr="00174542">
        <w:trPr>
          <w:cantSplit/>
        </w:trPr>
        <w:tc>
          <w:tcPr>
            <w:tcW w:w="5231" w:type="dxa"/>
          </w:tcPr>
          <w:p w14:paraId="4B08002D" w14:textId="77777777" w:rsidR="00174542" w:rsidRPr="00FA5044" w:rsidRDefault="00174542" w:rsidP="00174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3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CFBA3F4" w14:textId="77777777" w:rsidR="00174542" w:rsidRPr="00FA5044" w:rsidRDefault="00174542" w:rsidP="0017454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3780" w:type="dxa"/>
            <w:gridSpan w:val="4"/>
          </w:tcPr>
          <w:p w14:paraId="2CCD86CF" w14:textId="077F862F" w:rsidR="00174542" w:rsidRPr="00FA5044" w:rsidRDefault="00174542" w:rsidP="00174542">
            <w:pPr>
              <w:spacing w:line="240" w:lineRule="auto"/>
              <w:ind w:left="-75" w:right="-77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</w:pP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FA50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C4002" w:rsidRPr="00FA5044" w14:paraId="45F1FF51" w14:textId="77777777" w:rsidTr="00174542">
        <w:trPr>
          <w:cantSplit/>
        </w:trPr>
        <w:tc>
          <w:tcPr>
            <w:tcW w:w="5231" w:type="dxa"/>
          </w:tcPr>
          <w:p w14:paraId="58420D96" w14:textId="52D74975" w:rsidR="001C4002" w:rsidRPr="00FA5044" w:rsidRDefault="001C4002" w:rsidP="001C4002">
            <w:pPr>
              <w:spacing w:line="240" w:lineRule="auto"/>
              <w:ind w:left="180" w:hanging="180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ผลประโยชน์จ่าย</w:t>
            </w: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79100C6E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7B9C919" w14:textId="73EF1F20" w:rsidR="001C4002" w:rsidRPr="009D04B2" w:rsidRDefault="009B337D" w:rsidP="001C4002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decimal" w:pos="76"/>
                <w:tab w:val="left" w:pos="346"/>
                <w:tab w:val="decimal" w:pos="806"/>
                <w:tab w:val="left" w:pos="1286"/>
              </w:tabs>
              <w:ind w:left="-108" w:right="103" w:firstLine="18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  <w:t>(12,195)</w:t>
            </w:r>
          </w:p>
        </w:tc>
        <w:tc>
          <w:tcPr>
            <w:tcW w:w="180" w:type="dxa"/>
            <w:gridSpan w:val="2"/>
          </w:tcPr>
          <w:p w14:paraId="2D64CF13" w14:textId="77777777" w:rsidR="001C4002" w:rsidRPr="00FA5044" w:rsidRDefault="001C4002" w:rsidP="001C400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F68E3A6" w14:textId="7A035F5B" w:rsidR="001C4002" w:rsidRPr="00FA5044" w:rsidRDefault="001C4002" w:rsidP="001C400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112" w:right="11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(14,091)</w:t>
            </w:r>
          </w:p>
        </w:tc>
      </w:tr>
      <w:tr w:rsidR="001C4002" w:rsidRPr="00FA5044" w14:paraId="0200280A" w14:textId="77777777" w:rsidTr="004D7D62">
        <w:trPr>
          <w:cantSplit/>
        </w:trPr>
        <w:tc>
          <w:tcPr>
            <w:tcW w:w="5231" w:type="dxa"/>
          </w:tcPr>
          <w:p w14:paraId="6FDCA01D" w14:textId="3B86B82C" w:rsidR="001C4002" w:rsidRPr="00CC0C2D" w:rsidRDefault="001C4002" w:rsidP="001C4002">
            <w:pPr>
              <w:spacing w:line="240" w:lineRule="auto"/>
              <w:ind w:left="191" w:hanging="191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</w:pPr>
            <w:r w:rsidRPr="00FA504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  <w:lang w:val="en-GB"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  <w:lang w:val="en-GB"/>
              </w:rPr>
              <w:t xml:space="preserve">ที่ </w:t>
            </w: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DF762A1" w14:textId="77777777" w:rsidR="001C4002" w:rsidRPr="00FA5044" w:rsidRDefault="001C4002" w:rsidP="001C4002">
            <w:pPr>
              <w:pStyle w:val="acctfourfigures"/>
              <w:tabs>
                <w:tab w:val="clear" w:pos="765"/>
                <w:tab w:val="decimal" w:pos="37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68FC27C" w14:textId="4D21862B" w:rsidR="001C4002" w:rsidRPr="00E73411" w:rsidRDefault="009B337D" w:rsidP="001C400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193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186,170</w:t>
            </w:r>
          </w:p>
        </w:tc>
        <w:tc>
          <w:tcPr>
            <w:tcW w:w="180" w:type="dxa"/>
            <w:gridSpan w:val="2"/>
          </w:tcPr>
          <w:p w14:paraId="2424DC9A" w14:textId="77777777" w:rsidR="001C4002" w:rsidRPr="00FA5044" w:rsidRDefault="001C4002" w:rsidP="001C400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52FB359" w14:textId="12209121" w:rsidR="001C4002" w:rsidRPr="00FA5044" w:rsidRDefault="001C4002" w:rsidP="001C4002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</w:pPr>
            <w:r w:rsidRPr="00E73411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bidi="th-TH"/>
              </w:rPr>
              <w:t>180,440</w:t>
            </w:r>
          </w:p>
        </w:tc>
      </w:tr>
    </w:tbl>
    <w:p w14:paraId="5B0CBEC7" w14:textId="77777777" w:rsidR="009707CA" w:rsidRPr="0006364C" w:rsidRDefault="009707CA" w:rsidP="009707CA">
      <w:pPr>
        <w:pStyle w:val="BodyText"/>
        <w:spacing w:after="0" w:line="240" w:lineRule="auto"/>
        <w:ind w:left="540"/>
        <w:jc w:val="both"/>
        <w:rPr>
          <w:rFonts w:ascii="Angsana New" w:hAnsi="Angsana New"/>
          <w:spacing w:val="-2"/>
          <w:sz w:val="30"/>
          <w:szCs w:val="30"/>
          <w:lang w:val="en-GB"/>
        </w:rPr>
      </w:pPr>
    </w:p>
    <w:tbl>
      <w:tblPr>
        <w:tblW w:w="92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80"/>
        <w:gridCol w:w="1811"/>
        <w:gridCol w:w="180"/>
        <w:gridCol w:w="1710"/>
      </w:tblGrid>
      <w:tr w:rsidR="009707CA" w:rsidRPr="0006364C" w14:paraId="3CBC9561" w14:textId="77777777" w:rsidTr="006F751E">
        <w:trPr>
          <w:cantSplit/>
          <w:trHeight w:val="551"/>
          <w:tblHeader/>
        </w:trPr>
        <w:tc>
          <w:tcPr>
            <w:tcW w:w="5580" w:type="dxa"/>
            <w:vAlign w:val="bottom"/>
          </w:tcPr>
          <w:p w14:paraId="12FFCC83" w14:textId="53701B88" w:rsidR="009707CA" w:rsidRPr="00FA5044" w:rsidRDefault="009707CA" w:rsidP="0006364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ข้อสมมติหลักในการประมาณการตาม</w:t>
            </w: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GB"/>
              </w:rPr>
              <w:br/>
            </w:r>
            <w:r w:rsidR="00D97091">
              <w:rPr>
                <w:rFonts w:asciiTheme="majorBidi" w:hAnsiTheme="majorBidi" w:cstheme="majorBidi" w:hint="cs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 xml:space="preserve">   </w:t>
            </w:r>
            <w:r w:rsidRPr="00FA5044"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cs/>
                <w:lang w:val="en-GB"/>
              </w:rPr>
              <w:t>หลักคณิตศาสตร์ประกันภัย</w:t>
            </w:r>
          </w:p>
        </w:tc>
        <w:tc>
          <w:tcPr>
            <w:tcW w:w="3701" w:type="dxa"/>
            <w:gridSpan w:val="3"/>
            <w:vAlign w:val="bottom"/>
          </w:tcPr>
          <w:p w14:paraId="7A557D80" w14:textId="0EDD1D5B" w:rsidR="009707CA" w:rsidRPr="00FA5044" w:rsidRDefault="009707CA" w:rsidP="0006364C">
            <w:pPr>
              <w:pStyle w:val="acctmergecolhdg"/>
              <w:spacing w:line="240" w:lineRule="auto"/>
              <w:ind w:left="-81"/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FA5044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lang w:bidi="th-TH"/>
              </w:rPr>
              <w:t>/</w:t>
            </w:r>
            <w:r w:rsidR="00D97091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  <w:lang w:bidi="th-TH"/>
              </w:rPr>
              <w:br/>
            </w:r>
            <w:r w:rsidRPr="00FA5044">
              <w:rPr>
                <w:rFonts w:asciiTheme="majorBidi" w:hAnsiTheme="majorBidi" w:cstheme="majorBidi"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7CA" w:rsidRPr="0006364C" w14:paraId="23527C8C" w14:textId="77777777" w:rsidTr="006F751E">
        <w:trPr>
          <w:cantSplit/>
          <w:tblHeader/>
        </w:trPr>
        <w:tc>
          <w:tcPr>
            <w:tcW w:w="5580" w:type="dxa"/>
            <w:vAlign w:val="bottom"/>
          </w:tcPr>
          <w:p w14:paraId="29BB8A13" w14:textId="77777777" w:rsidR="009707CA" w:rsidRPr="00B1799C" w:rsidRDefault="009707CA" w:rsidP="000636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811" w:type="dxa"/>
          </w:tcPr>
          <w:p w14:paraId="1AACBA98" w14:textId="72C2EAC5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</w:pPr>
            <w:r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</w:t>
            </w:r>
            <w:r w:rsidR="0006364C"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56</w:t>
            </w:r>
            <w:r w:rsidR="001C4002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F7F1BD4" w14:textId="77777777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7A5B8035" w14:textId="6157400A" w:rsidR="009707CA" w:rsidRPr="00FA5044" w:rsidRDefault="009707CA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</w:pPr>
            <w:r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2</w:t>
            </w:r>
            <w:r w:rsidR="0006364C" w:rsidRPr="00FA5044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56</w:t>
            </w:r>
            <w:r w:rsidR="001C4002">
              <w:rPr>
                <w:rFonts w:asciiTheme="majorBidi" w:hAnsiTheme="majorBidi" w:cstheme="majorBidi"/>
                <w:b w:val="0"/>
                <w:spacing w:val="-2"/>
                <w:sz w:val="30"/>
                <w:szCs w:val="30"/>
                <w:lang w:bidi="th-TH"/>
              </w:rPr>
              <w:t>8</w:t>
            </w:r>
          </w:p>
        </w:tc>
      </w:tr>
      <w:tr w:rsidR="009707CA" w:rsidRPr="0006364C" w14:paraId="4540A2C9" w14:textId="77777777" w:rsidTr="006F751E">
        <w:trPr>
          <w:cantSplit/>
          <w:tblHeader/>
        </w:trPr>
        <w:tc>
          <w:tcPr>
            <w:tcW w:w="5580" w:type="dxa"/>
            <w:vAlign w:val="bottom"/>
          </w:tcPr>
          <w:p w14:paraId="2E80D41D" w14:textId="77777777" w:rsidR="009707CA" w:rsidRPr="00FA5044" w:rsidRDefault="009707CA" w:rsidP="000636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3701" w:type="dxa"/>
            <w:gridSpan w:val="3"/>
          </w:tcPr>
          <w:p w14:paraId="1F561A6E" w14:textId="7A5D5963" w:rsidR="009707CA" w:rsidRPr="00F15B31" w:rsidRDefault="00F15B31" w:rsidP="0006364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i/>
                <w:iCs/>
                <w:spacing w:val="-2"/>
                <w:sz w:val="30"/>
                <w:szCs w:val="30"/>
                <w:lang w:val="en-US" w:bidi="th-TH"/>
              </w:rPr>
            </w:pPr>
            <w:r w:rsidRPr="00F15B31">
              <w:rPr>
                <w:rFonts w:asciiTheme="majorBidi" w:hAnsiTheme="majorBidi" w:cstheme="majorBidi"/>
                <w:b w:val="0"/>
                <w:i/>
                <w:iCs/>
                <w:spacing w:val="-2"/>
                <w:sz w:val="30"/>
                <w:szCs w:val="30"/>
                <w:lang w:val="en-US" w:bidi="th-TH"/>
              </w:rPr>
              <w:t>(</w:t>
            </w:r>
            <w:r w:rsidRPr="00F15B31">
              <w:rPr>
                <w:rFonts w:asciiTheme="majorBidi" w:hAnsiTheme="majorBidi" w:cstheme="majorBidi" w:hint="cs"/>
                <w:b w:val="0"/>
                <w:i/>
                <w:iCs/>
                <w:spacing w:val="-2"/>
                <w:sz w:val="30"/>
                <w:szCs w:val="30"/>
                <w:cs/>
                <w:lang w:val="en-US" w:bidi="th-TH"/>
              </w:rPr>
              <w:t>ร้อยละ</w:t>
            </w:r>
            <w:r w:rsidRPr="00F15B31">
              <w:rPr>
                <w:rFonts w:asciiTheme="majorBidi" w:hAnsiTheme="majorBidi" w:cstheme="majorBidi"/>
                <w:b w:val="0"/>
                <w:i/>
                <w:iCs/>
                <w:spacing w:val="-2"/>
                <w:sz w:val="30"/>
                <w:szCs w:val="30"/>
                <w:lang w:val="en-US" w:bidi="th-TH"/>
              </w:rPr>
              <w:t>)</w:t>
            </w:r>
          </w:p>
        </w:tc>
      </w:tr>
      <w:tr w:rsidR="001C4002" w:rsidRPr="0006364C" w14:paraId="32105E02" w14:textId="77777777" w:rsidTr="006F751E">
        <w:trPr>
          <w:cantSplit/>
        </w:trPr>
        <w:tc>
          <w:tcPr>
            <w:tcW w:w="5580" w:type="dxa"/>
          </w:tcPr>
          <w:p w14:paraId="5BB1D508" w14:textId="189B288B" w:rsidR="001C4002" w:rsidRPr="00FA5044" w:rsidRDefault="001C4002" w:rsidP="001C4002">
            <w:pPr>
              <w:pStyle w:val="BodyText"/>
              <w:spacing w:after="0"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อัตราคิดลด </w:t>
            </w:r>
          </w:p>
        </w:tc>
        <w:tc>
          <w:tcPr>
            <w:tcW w:w="1811" w:type="dxa"/>
          </w:tcPr>
          <w:p w14:paraId="50466FD8" w14:textId="337B1101" w:rsidR="001C4002" w:rsidRPr="00DC2C7A" w:rsidRDefault="00127D4B" w:rsidP="00127D4B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127D4B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2.91</w:t>
            </w:r>
          </w:p>
        </w:tc>
        <w:tc>
          <w:tcPr>
            <w:tcW w:w="180" w:type="dxa"/>
          </w:tcPr>
          <w:p w14:paraId="393D8670" w14:textId="77777777" w:rsidR="001C4002" w:rsidRPr="00FA5044" w:rsidRDefault="001C4002" w:rsidP="001C4002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085B4FC8" w14:textId="2CCF993D" w:rsidR="001C4002" w:rsidRPr="00FA5044" w:rsidRDefault="001C4002" w:rsidP="001C4002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 xml:space="preserve">2.42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 w:bidi="th-TH"/>
              </w:rPr>
              <w:t xml:space="preserve">และ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2.68</w:t>
            </w:r>
          </w:p>
        </w:tc>
      </w:tr>
      <w:tr w:rsidR="001C4002" w:rsidRPr="0006364C" w14:paraId="497F13E2" w14:textId="77777777" w:rsidTr="006F751E">
        <w:trPr>
          <w:cantSplit/>
        </w:trPr>
        <w:tc>
          <w:tcPr>
            <w:tcW w:w="5580" w:type="dxa"/>
          </w:tcPr>
          <w:p w14:paraId="38F34EF7" w14:textId="2945984A" w:rsidR="001C4002" w:rsidRPr="00FA5044" w:rsidRDefault="001C4002" w:rsidP="001C4002">
            <w:pPr>
              <w:pStyle w:val="BodyText"/>
              <w:spacing w:after="0"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 xml:space="preserve">การเพิ่มขึ้นของเงินเดือนในอนาคต </w:t>
            </w:r>
          </w:p>
        </w:tc>
        <w:tc>
          <w:tcPr>
            <w:tcW w:w="1811" w:type="dxa"/>
          </w:tcPr>
          <w:p w14:paraId="69292435" w14:textId="1ECFFEA9" w:rsidR="001C4002" w:rsidRPr="00FA5044" w:rsidRDefault="00127D4B" w:rsidP="001C400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 w:rsidRPr="00127D4B"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6.00</w:t>
            </w:r>
          </w:p>
        </w:tc>
        <w:tc>
          <w:tcPr>
            <w:tcW w:w="180" w:type="dxa"/>
          </w:tcPr>
          <w:p w14:paraId="6A5EF438" w14:textId="77777777" w:rsidR="001C4002" w:rsidRPr="00FA5044" w:rsidRDefault="001C4002" w:rsidP="001C4002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57CC08EB" w14:textId="4C6DBE4E" w:rsidR="001C4002" w:rsidRPr="00FA5044" w:rsidRDefault="001C4002" w:rsidP="001C4002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6.00</w:t>
            </w:r>
          </w:p>
        </w:tc>
      </w:tr>
      <w:tr w:rsidR="00127D4B" w:rsidRPr="0006364C" w14:paraId="6DD55EC3" w14:textId="77777777" w:rsidTr="006F751E">
        <w:trPr>
          <w:cantSplit/>
        </w:trPr>
        <w:tc>
          <w:tcPr>
            <w:tcW w:w="5580" w:type="dxa"/>
          </w:tcPr>
          <w:p w14:paraId="2B2AB040" w14:textId="47292358" w:rsidR="00127D4B" w:rsidRPr="00FA5044" w:rsidRDefault="00127D4B" w:rsidP="00127D4B">
            <w:pPr>
              <w:pStyle w:val="BodyText"/>
              <w:spacing w:after="0"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val="en-GB"/>
              </w:rPr>
            </w:pPr>
            <w:r w:rsidRPr="00FA504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811" w:type="dxa"/>
          </w:tcPr>
          <w:p w14:paraId="1FB8575A" w14:textId="0ADA740A" w:rsidR="00127D4B" w:rsidRPr="00FA5044" w:rsidRDefault="00127D4B" w:rsidP="00127D4B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-6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0.96 - 11.46</w:t>
            </w:r>
          </w:p>
        </w:tc>
        <w:tc>
          <w:tcPr>
            <w:tcW w:w="180" w:type="dxa"/>
          </w:tcPr>
          <w:p w14:paraId="7DFBD1D6" w14:textId="77777777" w:rsidR="00127D4B" w:rsidRPr="00FA5044" w:rsidRDefault="00127D4B" w:rsidP="00127D4B">
            <w:pPr>
              <w:pStyle w:val="acctfourfigures"/>
              <w:spacing w:line="240" w:lineRule="auto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710" w:type="dxa"/>
          </w:tcPr>
          <w:p w14:paraId="40ADFD26" w14:textId="6256EF98" w:rsidR="00127D4B" w:rsidRPr="00FA5044" w:rsidRDefault="00127D4B" w:rsidP="00127D4B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-64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bidi="th-TH"/>
              </w:rPr>
              <w:t>0.96 - 11.46</w:t>
            </w:r>
          </w:p>
        </w:tc>
      </w:tr>
    </w:tbl>
    <w:p w14:paraId="2DA15561" w14:textId="77777777" w:rsidR="009707CA" w:rsidRPr="0006364C" w:rsidRDefault="009707CA" w:rsidP="003A03AE">
      <w:pPr>
        <w:tabs>
          <w:tab w:val="clear" w:pos="907"/>
          <w:tab w:val="left" w:pos="900"/>
        </w:tabs>
        <w:spacing w:line="240" w:lineRule="auto"/>
        <w:jc w:val="both"/>
        <w:rPr>
          <w:rFonts w:ascii="Angsana New" w:hAnsi="Angsana New"/>
          <w:spacing w:val="-2"/>
          <w:sz w:val="30"/>
          <w:szCs w:val="30"/>
          <w:lang w:val="en-GB"/>
        </w:rPr>
      </w:pPr>
    </w:p>
    <w:p w14:paraId="21552B81" w14:textId="7D5AB25E" w:rsidR="009707CA" w:rsidRPr="0006364C" w:rsidRDefault="009707CA" w:rsidP="003A0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pacing w:val="-2"/>
          <w:sz w:val="30"/>
          <w:szCs w:val="30"/>
          <w:lang w:val="en-GB"/>
        </w:rPr>
      </w:pP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5B72AF5B" w14:textId="77777777" w:rsidR="009707CA" w:rsidRPr="0031315A" w:rsidRDefault="009707CA" w:rsidP="009707CA">
      <w:pPr>
        <w:tabs>
          <w:tab w:val="clear" w:pos="907"/>
          <w:tab w:val="left" w:pos="900"/>
        </w:tabs>
        <w:spacing w:line="240" w:lineRule="auto"/>
        <w:ind w:left="540"/>
        <w:jc w:val="both"/>
        <w:rPr>
          <w:rFonts w:ascii="Angsana New" w:hAnsi="Angsana New"/>
          <w:spacing w:val="-2"/>
          <w:sz w:val="24"/>
          <w:szCs w:val="24"/>
          <w:lang w:val="en-GB"/>
        </w:rPr>
      </w:pPr>
    </w:p>
    <w:p w14:paraId="3CC87421" w14:textId="525C4F5F" w:rsidR="004A5856" w:rsidRPr="007F3E6D" w:rsidRDefault="009707CA" w:rsidP="004A5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pacing w:val="-6"/>
          <w:sz w:val="30"/>
          <w:szCs w:val="30"/>
          <w:lang w:val="en-GB"/>
        </w:rPr>
      </w:pPr>
      <w:r w:rsidRPr="007F3E6D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ณ วันที่ </w:t>
      </w:r>
      <w:r w:rsidRPr="007F3E6D">
        <w:rPr>
          <w:rFonts w:ascii="Angsana New" w:hAnsi="Angsana New"/>
          <w:spacing w:val="-6"/>
          <w:sz w:val="30"/>
          <w:szCs w:val="30"/>
          <w:lang w:val="en-GB"/>
        </w:rPr>
        <w:t>3</w:t>
      </w:r>
      <w:r w:rsidR="0006364C" w:rsidRPr="007F3E6D">
        <w:rPr>
          <w:rFonts w:ascii="Angsana New" w:hAnsi="Angsana New"/>
          <w:spacing w:val="-6"/>
          <w:sz w:val="30"/>
          <w:szCs w:val="30"/>
          <w:lang w:val="en-GB"/>
        </w:rPr>
        <w:t>1</w:t>
      </w:r>
      <w:r w:rsidRPr="007F3E6D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="0006364C" w:rsidRPr="007F3E6D">
        <w:rPr>
          <w:rFonts w:ascii="Angsana New" w:hAnsi="Angsana New" w:hint="cs"/>
          <w:spacing w:val="-6"/>
          <w:sz w:val="30"/>
          <w:szCs w:val="30"/>
          <w:cs/>
          <w:lang w:val="en-GB"/>
        </w:rPr>
        <w:t>มีนาคม</w:t>
      </w:r>
      <w:r w:rsidRPr="007F3E6D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  <w:r w:rsidRPr="007F3E6D">
        <w:rPr>
          <w:rFonts w:ascii="Angsana New" w:hAnsi="Angsana New"/>
          <w:spacing w:val="-6"/>
          <w:sz w:val="30"/>
          <w:szCs w:val="30"/>
          <w:lang w:val="en-GB"/>
        </w:rPr>
        <w:t>256</w:t>
      </w:r>
      <w:r w:rsidR="001C4002" w:rsidRPr="007F3E6D">
        <w:rPr>
          <w:rFonts w:ascii="Angsana New" w:hAnsi="Angsana New"/>
          <w:spacing w:val="-6"/>
          <w:sz w:val="30"/>
          <w:szCs w:val="30"/>
          <w:lang w:val="en-GB"/>
        </w:rPr>
        <w:t>9</w:t>
      </w:r>
      <w:r w:rsidRPr="007F3E6D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7F3E6D">
        <w:rPr>
          <w:rFonts w:ascii="Angsana New" w:hAnsi="Angsana New"/>
          <w:spacing w:val="-6"/>
          <w:sz w:val="30"/>
          <w:szCs w:val="30"/>
          <w:cs/>
          <w:lang w:val="en-GB"/>
        </w:rPr>
        <w:t>ระยะเวลาถัวเฉลี่ยถ่วงน้ำหนักของภาระผูกพันผลประโยชน์ที่กำหนดไว้เป็น</w:t>
      </w:r>
      <w:r w:rsidR="00E93FEC" w:rsidRPr="007F3E6D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="007F3E6D" w:rsidRPr="007F3E6D">
        <w:rPr>
          <w:rFonts w:ascii="Angsana New" w:hAnsi="Angsana New"/>
          <w:spacing w:val="-6"/>
          <w:sz w:val="30"/>
          <w:szCs w:val="30"/>
        </w:rPr>
        <w:t>14</w:t>
      </w:r>
      <w:r w:rsidRPr="007F3E6D">
        <w:rPr>
          <w:rFonts w:ascii="Angsana New" w:hAnsi="Angsana New"/>
          <w:spacing w:val="-6"/>
          <w:sz w:val="30"/>
          <w:szCs w:val="30"/>
          <w:lang w:val="en-GB"/>
        </w:rPr>
        <w:t xml:space="preserve"> </w:t>
      </w:r>
      <w:r w:rsidRPr="007F3E6D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ปี </w:t>
      </w:r>
      <w:r w:rsidRPr="007F3E6D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(</w:t>
      </w:r>
      <w:r w:rsidRPr="007F3E6D">
        <w:rPr>
          <w:rFonts w:ascii="Angsana New" w:hAnsi="Angsana New"/>
          <w:i/>
          <w:iCs/>
          <w:spacing w:val="-6"/>
          <w:sz w:val="30"/>
          <w:szCs w:val="30"/>
          <w:lang w:val="en-GB"/>
        </w:rPr>
        <w:t>256</w:t>
      </w:r>
      <w:r w:rsidR="001C4002" w:rsidRPr="007F3E6D">
        <w:rPr>
          <w:rFonts w:ascii="Angsana New" w:hAnsi="Angsana New"/>
          <w:i/>
          <w:iCs/>
          <w:spacing w:val="-6"/>
          <w:sz w:val="30"/>
          <w:szCs w:val="30"/>
          <w:lang w:val="en-GB"/>
        </w:rPr>
        <w:t>8</w:t>
      </w:r>
      <w:r w:rsidRPr="007F3E6D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: </w:t>
      </w:r>
      <w:r w:rsidR="007E1EC0" w:rsidRPr="007F3E6D">
        <w:rPr>
          <w:rFonts w:ascii="Angsana New" w:hAnsi="Angsana New"/>
          <w:i/>
          <w:iCs/>
          <w:spacing w:val="-6"/>
          <w:sz w:val="30"/>
          <w:szCs w:val="30"/>
          <w:lang w:val="en-GB"/>
        </w:rPr>
        <w:t>14</w:t>
      </w:r>
      <w:r w:rsidR="00D97091" w:rsidRPr="007F3E6D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 </w:t>
      </w:r>
      <w:r w:rsidRPr="007F3E6D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ปี</w:t>
      </w:r>
      <w:r w:rsidR="004D3177" w:rsidRPr="007F3E6D">
        <w:rPr>
          <w:rFonts w:ascii="Angsana New" w:hAnsi="Angsana New"/>
          <w:i/>
          <w:iCs/>
          <w:spacing w:val="-6"/>
          <w:sz w:val="30"/>
          <w:szCs w:val="30"/>
          <w:lang w:val="en-GB"/>
        </w:rPr>
        <w:t xml:space="preserve"> </w:t>
      </w:r>
      <w:r w:rsidR="004D3177" w:rsidRPr="007F3E6D">
        <w:rPr>
          <w:rFonts w:ascii="Angsana New" w:hAnsi="Angsana New" w:hint="cs"/>
          <w:i/>
          <w:iCs/>
          <w:spacing w:val="-6"/>
          <w:sz w:val="30"/>
          <w:szCs w:val="30"/>
          <w:cs/>
          <w:lang w:val="en-GB"/>
        </w:rPr>
        <w:t xml:space="preserve">และ </w:t>
      </w:r>
      <w:r w:rsidR="001C4002" w:rsidRPr="007F3E6D">
        <w:rPr>
          <w:rFonts w:ascii="Angsana New" w:hAnsi="Angsana New"/>
          <w:i/>
          <w:iCs/>
          <w:spacing w:val="-6"/>
          <w:sz w:val="30"/>
          <w:szCs w:val="30"/>
        </w:rPr>
        <w:t>18</w:t>
      </w:r>
      <w:r w:rsidR="004D3177" w:rsidRPr="007F3E6D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4D3177" w:rsidRPr="007F3E6D">
        <w:rPr>
          <w:rFonts w:ascii="Angsana New" w:hAnsi="Angsana New" w:hint="cs"/>
          <w:i/>
          <w:iCs/>
          <w:spacing w:val="-6"/>
          <w:sz w:val="30"/>
          <w:szCs w:val="30"/>
          <w:cs/>
        </w:rPr>
        <w:t>ปี</w:t>
      </w:r>
      <w:r w:rsidRPr="007F3E6D">
        <w:rPr>
          <w:rFonts w:ascii="Angsana New" w:hAnsi="Angsana New"/>
          <w:i/>
          <w:iCs/>
          <w:spacing w:val="-6"/>
          <w:sz w:val="30"/>
          <w:szCs w:val="30"/>
          <w:cs/>
          <w:lang w:val="en-GB"/>
        </w:rPr>
        <w:t>)</w:t>
      </w:r>
      <w:r w:rsidRPr="007F3E6D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</w:t>
      </w:r>
    </w:p>
    <w:p w14:paraId="54F80A47" w14:textId="77777777" w:rsidR="004A5856" w:rsidRPr="0031315A" w:rsidRDefault="004A5856" w:rsidP="004A5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pacing w:val="-2"/>
          <w:sz w:val="24"/>
          <w:szCs w:val="24"/>
          <w:lang w:val="en-GB"/>
        </w:rPr>
      </w:pPr>
    </w:p>
    <w:p w14:paraId="08E327E0" w14:textId="711BDCF1" w:rsidR="00A45D5E" w:rsidRPr="004A5856" w:rsidRDefault="009707CA" w:rsidP="004A58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D97091">
        <w:rPr>
          <w:rFonts w:ascii="Angsana New" w:hAnsi="Angsana New"/>
          <w:b/>
          <w:bCs/>
          <w:i/>
          <w:iCs/>
          <w:spacing w:val="-2"/>
          <w:sz w:val="30"/>
          <w:szCs w:val="30"/>
          <w:cs/>
          <w:lang w:val="en-GB"/>
        </w:rPr>
        <w:t xml:space="preserve">การวิเคราะห์ความอ่อนไหว </w:t>
      </w:r>
      <w:r w:rsidRPr="00D97091">
        <w:rPr>
          <w:rFonts w:ascii="Angsana New" w:hAnsi="Angsana New"/>
          <w:b/>
          <w:bCs/>
          <w:i/>
          <w:iCs/>
          <w:spacing w:val="-2"/>
          <w:sz w:val="30"/>
          <w:szCs w:val="30"/>
          <w:lang w:val="en-GB"/>
        </w:rPr>
        <w:t xml:space="preserve"> </w:t>
      </w:r>
    </w:p>
    <w:p w14:paraId="126FBFB0" w14:textId="77777777" w:rsidR="001649C7" w:rsidRPr="0031315A" w:rsidRDefault="001649C7" w:rsidP="001649C7">
      <w:pPr>
        <w:tabs>
          <w:tab w:val="clear" w:pos="907"/>
          <w:tab w:val="left" w:pos="90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2"/>
          <w:sz w:val="22"/>
          <w:szCs w:val="22"/>
          <w:lang w:val="en-GB"/>
        </w:rPr>
      </w:pPr>
    </w:p>
    <w:p w14:paraId="6DFF759E" w14:textId="4EF2E84E" w:rsidR="009707CA" w:rsidRPr="0006364C" w:rsidRDefault="009707CA" w:rsidP="009707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="00D97091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06364C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ๆ คงที่ </w:t>
      </w:r>
    </w:p>
    <w:p w14:paraId="5701832E" w14:textId="77777777" w:rsidR="0031315A" w:rsidRPr="00B86ECA" w:rsidRDefault="0031315A" w:rsidP="009707CA">
      <w:pPr>
        <w:pStyle w:val="BodyText"/>
        <w:spacing w:after="0" w:line="240" w:lineRule="auto"/>
        <w:ind w:left="540" w:right="230"/>
        <w:jc w:val="both"/>
        <w:rPr>
          <w:rFonts w:ascii="Angsana New" w:hAnsi="Angsana New"/>
          <w:spacing w:val="-2"/>
          <w:sz w:val="30"/>
          <w:szCs w:val="30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170"/>
        <w:gridCol w:w="180"/>
        <w:gridCol w:w="1080"/>
        <w:gridCol w:w="180"/>
        <w:gridCol w:w="1080"/>
        <w:gridCol w:w="180"/>
        <w:gridCol w:w="1080"/>
      </w:tblGrid>
      <w:tr w:rsidR="009707CA" w:rsidRPr="0006364C" w14:paraId="45500C56" w14:textId="77777777" w:rsidTr="00B412EF">
        <w:trPr>
          <w:cantSplit/>
          <w:tblHeader/>
        </w:trPr>
        <w:tc>
          <w:tcPr>
            <w:tcW w:w="4241" w:type="dxa"/>
          </w:tcPr>
          <w:p w14:paraId="395B1742" w14:textId="77777777" w:rsidR="009707CA" w:rsidRPr="0006364C" w:rsidRDefault="009707CA" w:rsidP="0006364C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769821A7" w14:textId="5BBB2D87" w:rsidR="009707CA" w:rsidRPr="00A45D5E" w:rsidRDefault="009707CA" w:rsidP="0006364C">
            <w:pPr>
              <w:pStyle w:val="acctmergecolhdg"/>
              <w:spacing w:line="240" w:lineRule="auto"/>
              <w:ind w:left="-75" w:right="-77"/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</w:pP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  <w:t>/</w:t>
            </w:r>
            <w:r w:rsidR="00D97091"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  <w:br/>
            </w: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07CA" w:rsidRPr="0006364C" w14:paraId="00FCD6E3" w14:textId="77777777" w:rsidTr="00B412EF">
        <w:trPr>
          <w:cantSplit/>
          <w:tblHeader/>
        </w:trPr>
        <w:tc>
          <w:tcPr>
            <w:tcW w:w="4241" w:type="dxa"/>
          </w:tcPr>
          <w:p w14:paraId="2AF62512" w14:textId="7753B9B1" w:rsidR="009707CA" w:rsidRPr="00A45D5E" w:rsidRDefault="009707CA" w:rsidP="000636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bidi="th-TH"/>
              </w:rPr>
            </w:pPr>
            <w:r w:rsidRPr="00A45D5E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0" w:type="dxa"/>
            <w:gridSpan w:val="3"/>
          </w:tcPr>
          <w:p w14:paraId="3FF8F79C" w14:textId="19346972" w:rsidR="009707CA" w:rsidRPr="0006364C" w:rsidRDefault="009707CA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cs/>
                <w:lang w:bidi="th-TH"/>
              </w:rPr>
              <w:t xml:space="preserve">ข้อสมมติเพิ่มขึ้นร้อยละ </w:t>
            </w: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4D3FEDDE" w14:textId="77777777" w:rsidR="009707CA" w:rsidRPr="0006364C" w:rsidRDefault="009707CA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28954174" w14:textId="3AB731D3" w:rsidR="009707CA" w:rsidRPr="0006364C" w:rsidRDefault="009707CA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1</w:t>
            </w:r>
          </w:p>
        </w:tc>
      </w:tr>
      <w:tr w:rsidR="001C4002" w:rsidRPr="0006364C" w14:paraId="48E04FE3" w14:textId="77777777" w:rsidTr="00B412EF">
        <w:trPr>
          <w:cantSplit/>
          <w:tblHeader/>
        </w:trPr>
        <w:tc>
          <w:tcPr>
            <w:tcW w:w="4241" w:type="dxa"/>
          </w:tcPr>
          <w:p w14:paraId="7ECC6A79" w14:textId="0D7D64B1" w:rsidR="001C4002" w:rsidRPr="00EC6E48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  <w:lang w:bidi="th-TH"/>
              </w:rPr>
            </w:pPr>
            <w:r w:rsidRPr="00EC6E48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EC6E48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bidi="th-TH"/>
              </w:rPr>
              <w:t xml:space="preserve">31 </w:t>
            </w:r>
            <w:r w:rsidRPr="00EC6E48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70" w:type="dxa"/>
          </w:tcPr>
          <w:p w14:paraId="031DA404" w14:textId="100F759D" w:rsidR="001C4002" w:rsidRPr="00A45D5E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80" w:type="dxa"/>
          </w:tcPr>
          <w:p w14:paraId="2329D671" w14:textId="77777777" w:rsidR="001C4002" w:rsidRPr="0006364C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7146E3E" w14:textId="2794ABD5" w:rsidR="001C4002" w:rsidRPr="0006364C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568</w:t>
            </w:r>
          </w:p>
        </w:tc>
        <w:tc>
          <w:tcPr>
            <w:tcW w:w="180" w:type="dxa"/>
          </w:tcPr>
          <w:p w14:paraId="05D60C0E" w14:textId="77777777" w:rsidR="001C4002" w:rsidRPr="0006364C" w:rsidRDefault="001C4002" w:rsidP="001C4002">
            <w:pPr>
              <w:pStyle w:val="acctmergecolhdg"/>
              <w:spacing w:line="240" w:lineRule="auto"/>
              <w:jc w:val="left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F992C28" w14:textId="67563454" w:rsidR="001C4002" w:rsidRPr="0006364C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80" w:type="dxa"/>
          </w:tcPr>
          <w:p w14:paraId="323FE7C7" w14:textId="77777777" w:rsidR="001C4002" w:rsidRPr="0006364C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8AB90D6" w14:textId="4E7DC80C" w:rsidR="001C4002" w:rsidRPr="0006364C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568</w:t>
            </w:r>
          </w:p>
        </w:tc>
      </w:tr>
      <w:tr w:rsidR="001C4002" w:rsidRPr="0006364C" w14:paraId="06B2B477" w14:textId="77777777" w:rsidTr="00B412EF">
        <w:trPr>
          <w:cantSplit/>
          <w:trHeight w:val="335"/>
          <w:tblHeader/>
        </w:trPr>
        <w:tc>
          <w:tcPr>
            <w:tcW w:w="4241" w:type="dxa"/>
          </w:tcPr>
          <w:p w14:paraId="606591C0" w14:textId="77777777" w:rsidR="001C4002" w:rsidRPr="0006364C" w:rsidRDefault="001C4002" w:rsidP="001C4002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33956E3C" w14:textId="48FAAEAD" w:rsidR="001C4002" w:rsidRPr="00A45D5E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val="en-US" w:bidi="th-TH"/>
              </w:rPr>
            </w:pPr>
            <w:r w:rsidRPr="00A45D5E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  <w:t>(</w:t>
            </w:r>
            <w:r w:rsidRPr="00A45D5E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bidi="th-TH"/>
              </w:rPr>
              <w:t>พันบาท</w:t>
            </w:r>
            <w:r w:rsidRPr="00A45D5E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val="en-US" w:bidi="th-TH"/>
              </w:rPr>
              <w:t>)</w:t>
            </w:r>
          </w:p>
        </w:tc>
      </w:tr>
      <w:tr w:rsidR="001C4002" w:rsidRPr="0006364C" w14:paraId="70A2C91B" w14:textId="77777777" w:rsidTr="00B412EF">
        <w:trPr>
          <w:cantSplit/>
        </w:trPr>
        <w:tc>
          <w:tcPr>
            <w:tcW w:w="4241" w:type="dxa"/>
          </w:tcPr>
          <w:p w14:paraId="10C1E358" w14:textId="67386ECD" w:rsidR="001C4002" w:rsidRPr="0006364C" w:rsidRDefault="001C4002" w:rsidP="001C4002">
            <w:pPr>
              <w:pStyle w:val="BodyText"/>
              <w:spacing w:after="0"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06364C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อัตราคิดลด </w:t>
            </w:r>
            <w:r w:rsidRPr="0006364C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170" w:type="dxa"/>
          </w:tcPr>
          <w:p w14:paraId="793B5D97" w14:textId="09FDEB98" w:rsidR="001C4002" w:rsidRPr="0006364C" w:rsidRDefault="0031315A" w:rsidP="001C400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31315A">
              <w:rPr>
                <w:rFonts w:ascii="Angsana New" w:hAnsi="Angsana New"/>
                <w:spacing w:val="-2"/>
                <w:sz w:val="30"/>
                <w:szCs w:val="30"/>
              </w:rPr>
              <w:t>(17,977)</w:t>
            </w:r>
          </w:p>
        </w:tc>
        <w:tc>
          <w:tcPr>
            <w:tcW w:w="180" w:type="dxa"/>
          </w:tcPr>
          <w:p w14:paraId="758253A7" w14:textId="77777777" w:rsidR="001C4002" w:rsidRPr="0006364C" w:rsidRDefault="001C4002" w:rsidP="001C400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3D019CB" w14:textId="16D6A090" w:rsidR="001C4002" w:rsidRPr="0006364C" w:rsidRDefault="001C4002" w:rsidP="001C400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(17,322)</w:t>
            </w:r>
          </w:p>
        </w:tc>
        <w:tc>
          <w:tcPr>
            <w:tcW w:w="180" w:type="dxa"/>
          </w:tcPr>
          <w:p w14:paraId="017A386C" w14:textId="77777777" w:rsidR="001C4002" w:rsidRPr="0006364C" w:rsidRDefault="001C4002" w:rsidP="001C400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8D33923" w14:textId="37C19E12" w:rsidR="001C4002" w:rsidRPr="0006364C" w:rsidRDefault="0031315A" w:rsidP="001C400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31315A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20,942</w:t>
            </w:r>
          </w:p>
        </w:tc>
        <w:tc>
          <w:tcPr>
            <w:tcW w:w="180" w:type="dxa"/>
          </w:tcPr>
          <w:p w14:paraId="6A43CC81" w14:textId="77777777" w:rsidR="001C4002" w:rsidRPr="0006364C" w:rsidRDefault="001C4002" w:rsidP="001C400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46095F88" w14:textId="7B6AD00B" w:rsidR="001C4002" w:rsidRPr="0006364C" w:rsidRDefault="001C4002" w:rsidP="001C400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20,216</w:t>
            </w:r>
          </w:p>
        </w:tc>
      </w:tr>
      <w:tr w:rsidR="001C4002" w:rsidRPr="0006364C" w14:paraId="3A548930" w14:textId="77777777" w:rsidTr="00B412EF">
        <w:trPr>
          <w:cantSplit/>
        </w:trPr>
        <w:tc>
          <w:tcPr>
            <w:tcW w:w="4241" w:type="dxa"/>
          </w:tcPr>
          <w:p w14:paraId="300A15CF" w14:textId="2133D0AA" w:rsidR="001C4002" w:rsidRPr="0006364C" w:rsidRDefault="001C4002" w:rsidP="001C4002">
            <w:pPr>
              <w:pStyle w:val="BodyText"/>
              <w:spacing w:after="0"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06364C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170" w:type="dxa"/>
          </w:tcPr>
          <w:p w14:paraId="0DF36990" w14:textId="50A6FBA1" w:rsidR="001C4002" w:rsidRPr="0006364C" w:rsidRDefault="0031315A" w:rsidP="001C400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31315A">
              <w:rPr>
                <w:rFonts w:ascii="Angsana New" w:hAnsi="Angsana New"/>
                <w:spacing w:val="-2"/>
                <w:sz w:val="30"/>
                <w:szCs w:val="30"/>
              </w:rPr>
              <w:t>17,921</w:t>
            </w:r>
          </w:p>
        </w:tc>
        <w:tc>
          <w:tcPr>
            <w:tcW w:w="180" w:type="dxa"/>
          </w:tcPr>
          <w:p w14:paraId="4E25781A" w14:textId="77777777" w:rsidR="001C4002" w:rsidRPr="0006364C" w:rsidRDefault="001C4002" w:rsidP="001C400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0E7D5F88" w14:textId="51B24C33" w:rsidR="001C4002" w:rsidRPr="008C423C" w:rsidRDefault="001C4002" w:rsidP="001C400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17,225</w:t>
            </w:r>
          </w:p>
        </w:tc>
        <w:tc>
          <w:tcPr>
            <w:tcW w:w="180" w:type="dxa"/>
          </w:tcPr>
          <w:p w14:paraId="7AC68EF6" w14:textId="77777777" w:rsidR="001C4002" w:rsidRPr="008C423C" w:rsidRDefault="001C4002" w:rsidP="001C400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E677A2A" w14:textId="6F5F11FA" w:rsidR="001C4002" w:rsidRPr="008C423C" w:rsidRDefault="0031315A" w:rsidP="001C400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31315A"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(15,747)</w:t>
            </w:r>
          </w:p>
        </w:tc>
        <w:tc>
          <w:tcPr>
            <w:tcW w:w="180" w:type="dxa"/>
          </w:tcPr>
          <w:p w14:paraId="52C66E68" w14:textId="77777777" w:rsidR="001C4002" w:rsidRPr="008C423C" w:rsidRDefault="001C4002" w:rsidP="001C4002">
            <w:pPr>
              <w:pStyle w:val="BodyText"/>
              <w:spacing w:after="0"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</w:tcPr>
          <w:p w14:paraId="21865AC2" w14:textId="0ADD5DDE" w:rsidR="001C4002" w:rsidRPr="008C423C" w:rsidRDefault="001C4002" w:rsidP="001C400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  <w:t>(15,120)</w:t>
            </w:r>
          </w:p>
        </w:tc>
      </w:tr>
    </w:tbl>
    <w:p w14:paraId="581FBF91" w14:textId="77777777" w:rsidR="009707CA" w:rsidRPr="0031315A" w:rsidRDefault="009707CA" w:rsidP="009707CA">
      <w:pPr>
        <w:pStyle w:val="BodyText"/>
        <w:spacing w:after="0" w:line="240" w:lineRule="auto"/>
        <w:ind w:right="230"/>
        <w:jc w:val="both"/>
        <w:rPr>
          <w:rFonts w:ascii="Angsana New" w:hAnsi="Angsana New"/>
          <w:spacing w:val="-2"/>
          <w:sz w:val="2"/>
          <w:szCs w:val="2"/>
          <w:lang w:val="en-GB"/>
        </w:rPr>
      </w:pPr>
    </w:p>
    <w:tbl>
      <w:tblPr>
        <w:tblW w:w="919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170"/>
        <w:gridCol w:w="180"/>
        <w:gridCol w:w="1080"/>
        <w:gridCol w:w="180"/>
        <w:gridCol w:w="1080"/>
        <w:gridCol w:w="180"/>
        <w:gridCol w:w="1080"/>
      </w:tblGrid>
      <w:tr w:rsidR="009707CA" w:rsidRPr="0006364C" w14:paraId="088EE7C6" w14:textId="77777777" w:rsidTr="003B37C2">
        <w:trPr>
          <w:cantSplit/>
          <w:tblHeader/>
        </w:trPr>
        <w:tc>
          <w:tcPr>
            <w:tcW w:w="4241" w:type="dxa"/>
          </w:tcPr>
          <w:p w14:paraId="5505024E" w14:textId="77777777" w:rsidR="009707CA" w:rsidRPr="0006364C" w:rsidRDefault="009707CA" w:rsidP="0006364C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3C364201" w14:textId="36CE832A" w:rsidR="009707CA" w:rsidRPr="00A45D5E" w:rsidRDefault="0006364C" w:rsidP="0006364C">
            <w:pPr>
              <w:pStyle w:val="acctmergecolhdg"/>
              <w:spacing w:line="240" w:lineRule="auto"/>
              <w:ind w:left="-75" w:right="-77"/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</w:pP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  <w:t>/</w:t>
            </w:r>
            <w:r w:rsidR="00D97091">
              <w:rPr>
                <w:rFonts w:ascii="Angsana New" w:hAnsi="Angsana New" w:cs="Angsana New"/>
                <w:bCs/>
                <w:spacing w:val="-2"/>
                <w:sz w:val="30"/>
                <w:szCs w:val="30"/>
                <w:lang w:bidi="th-TH"/>
              </w:rPr>
              <w:br/>
            </w:r>
            <w:r w:rsidRPr="00A45D5E">
              <w:rPr>
                <w:rFonts w:ascii="Angsana New" w:hAnsi="Angsana New" w:cs="Angsana New"/>
                <w:bCs/>
                <w:spacing w:val="-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364C" w:rsidRPr="0006364C" w14:paraId="68D1E60D" w14:textId="77777777" w:rsidTr="003B37C2">
        <w:trPr>
          <w:cantSplit/>
          <w:tblHeader/>
        </w:trPr>
        <w:tc>
          <w:tcPr>
            <w:tcW w:w="4241" w:type="dxa"/>
          </w:tcPr>
          <w:p w14:paraId="6D5E4E60" w14:textId="38EC3DD9" w:rsidR="0006364C" w:rsidRPr="00A45D5E" w:rsidRDefault="0006364C" w:rsidP="0006364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bidi="th-TH"/>
              </w:rPr>
            </w:pPr>
            <w:r w:rsidRPr="00A45D5E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430" w:type="dxa"/>
            <w:gridSpan w:val="3"/>
          </w:tcPr>
          <w:p w14:paraId="55F1A299" w14:textId="0B4117A7" w:rsidR="0006364C" w:rsidRPr="0006364C" w:rsidRDefault="0006364C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cs/>
                <w:lang w:bidi="th-TH"/>
              </w:rPr>
              <w:t xml:space="preserve">ข้อสมมติเพิ่มขึ้นร้อยละ </w:t>
            </w: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</w:tcPr>
          <w:p w14:paraId="31F7ACD0" w14:textId="77777777" w:rsidR="0006364C" w:rsidRPr="0006364C" w:rsidRDefault="0006364C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2340" w:type="dxa"/>
            <w:gridSpan w:val="3"/>
          </w:tcPr>
          <w:p w14:paraId="05AD6A41" w14:textId="2C5CB4D5" w:rsidR="0006364C" w:rsidRPr="0006364C" w:rsidRDefault="0006364C" w:rsidP="0006364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cs/>
                <w:lang w:bidi="th-TH"/>
              </w:rPr>
              <w:t xml:space="preserve">ข้อสมมติลดลงร้อยละ </w:t>
            </w: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20</w:t>
            </w:r>
          </w:p>
        </w:tc>
      </w:tr>
      <w:tr w:rsidR="001C4002" w:rsidRPr="0006364C" w14:paraId="1C2A62E1" w14:textId="77777777" w:rsidTr="003B37C2">
        <w:trPr>
          <w:cantSplit/>
          <w:tblHeader/>
        </w:trPr>
        <w:tc>
          <w:tcPr>
            <w:tcW w:w="4241" w:type="dxa"/>
          </w:tcPr>
          <w:p w14:paraId="57736187" w14:textId="51408401" w:rsidR="001C4002" w:rsidRPr="00EC6E48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bidi="th-TH"/>
              </w:rPr>
            </w:pPr>
            <w:r w:rsidRPr="00EC6E48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EC6E48">
              <w:rPr>
                <w:rFonts w:ascii="Angsana New" w:hAnsi="Angsana New"/>
                <w:b/>
                <w:bCs/>
                <w:i/>
                <w:iCs/>
                <w:spacing w:val="-2"/>
                <w:sz w:val="30"/>
                <w:szCs w:val="30"/>
                <w:lang w:bidi="th-TH"/>
              </w:rPr>
              <w:t xml:space="preserve">31 </w:t>
            </w:r>
            <w:r w:rsidRPr="00EC6E48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170" w:type="dxa"/>
          </w:tcPr>
          <w:p w14:paraId="00716BF6" w14:textId="19E51C75" w:rsidR="001C4002" w:rsidRPr="00A45D5E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80" w:type="dxa"/>
          </w:tcPr>
          <w:p w14:paraId="1A476FC5" w14:textId="77777777" w:rsidR="001C4002" w:rsidRPr="0006364C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197A345" w14:textId="513F7131" w:rsidR="001C4002" w:rsidRPr="0006364C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568</w:t>
            </w:r>
          </w:p>
        </w:tc>
        <w:tc>
          <w:tcPr>
            <w:tcW w:w="180" w:type="dxa"/>
          </w:tcPr>
          <w:p w14:paraId="715F7713" w14:textId="77777777" w:rsidR="001C4002" w:rsidRPr="0006364C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66816B9" w14:textId="5FCA5916" w:rsidR="001C4002" w:rsidRPr="0006364C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80" w:type="dxa"/>
          </w:tcPr>
          <w:p w14:paraId="123CBD1B" w14:textId="77777777" w:rsidR="001C4002" w:rsidRPr="0006364C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F2F7F10" w14:textId="58E30F1B" w:rsidR="001C4002" w:rsidRPr="0006364C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</w:pPr>
            <w:r w:rsidRPr="0006364C"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2</w:t>
            </w:r>
            <w:r>
              <w:rPr>
                <w:rFonts w:ascii="Angsana New" w:hAnsi="Angsana New" w:cs="Angsana New"/>
                <w:b w:val="0"/>
                <w:spacing w:val="-2"/>
                <w:sz w:val="30"/>
                <w:szCs w:val="30"/>
                <w:lang w:bidi="th-TH"/>
              </w:rPr>
              <w:t>568</w:t>
            </w:r>
          </w:p>
        </w:tc>
      </w:tr>
      <w:tr w:rsidR="001C4002" w:rsidRPr="0006364C" w14:paraId="2D9D9179" w14:textId="77777777" w:rsidTr="003B37C2">
        <w:trPr>
          <w:cantSplit/>
          <w:tblHeader/>
        </w:trPr>
        <w:tc>
          <w:tcPr>
            <w:tcW w:w="4241" w:type="dxa"/>
          </w:tcPr>
          <w:p w14:paraId="212011F4" w14:textId="77777777" w:rsidR="001C4002" w:rsidRPr="0006364C" w:rsidRDefault="001C4002" w:rsidP="001C4002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</w:p>
        </w:tc>
        <w:tc>
          <w:tcPr>
            <w:tcW w:w="4950" w:type="dxa"/>
            <w:gridSpan w:val="7"/>
          </w:tcPr>
          <w:p w14:paraId="665D8AAA" w14:textId="656E8A64" w:rsidR="001C4002" w:rsidRPr="00A45D5E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</w:pPr>
            <w:r w:rsidRPr="00A45D5E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  <w:t>(</w:t>
            </w:r>
            <w:r w:rsidRPr="00A45D5E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  <w:lang w:bidi="th-TH"/>
              </w:rPr>
              <w:t>พันบาท</w:t>
            </w:r>
            <w:r w:rsidRPr="00A45D5E">
              <w:rPr>
                <w:rFonts w:ascii="Angsana New" w:hAnsi="Angsana New"/>
                <w:i/>
                <w:iCs/>
                <w:spacing w:val="-2"/>
                <w:sz w:val="30"/>
                <w:szCs w:val="30"/>
                <w:lang w:bidi="th-TH"/>
              </w:rPr>
              <w:t>)</w:t>
            </w:r>
          </w:p>
        </w:tc>
      </w:tr>
      <w:tr w:rsidR="003B37C2" w:rsidRPr="0006364C" w14:paraId="5E8BB93C" w14:textId="7A290354" w:rsidTr="003B37C2">
        <w:trPr>
          <w:cantSplit/>
        </w:trPr>
        <w:tc>
          <w:tcPr>
            <w:tcW w:w="4241" w:type="dxa"/>
          </w:tcPr>
          <w:p w14:paraId="10E29026" w14:textId="75BFF51E" w:rsidR="003B37C2" w:rsidRPr="0006364C" w:rsidRDefault="003B37C2" w:rsidP="001C4002">
            <w:pPr>
              <w:pStyle w:val="BodyText"/>
              <w:spacing w:after="0" w:line="240" w:lineRule="auto"/>
              <w:rPr>
                <w:rFonts w:ascii="Angsana New" w:hAnsi="Angsana New"/>
                <w:spacing w:val="-2"/>
                <w:sz w:val="30"/>
                <w:szCs w:val="30"/>
                <w:lang w:val="en-GB"/>
              </w:rPr>
            </w:pPr>
            <w:r w:rsidRPr="0006364C">
              <w:rPr>
                <w:rFonts w:ascii="Angsana New" w:hAnsi="Angsana New"/>
                <w:spacing w:val="-2"/>
                <w:sz w:val="30"/>
                <w:szCs w:val="30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170" w:type="dxa"/>
          </w:tcPr>
          <w:p w14:paraId="5EC0B654" w14:textId="49172BAF" w:rsidR="003B37C2" w:rsidRPr="0006364C" w:rsidRDefault="0031315A" w:rsidP="001C400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31315A">
              <w:rPr>
                <w:rFonts w:ascii="Angsana New" w:hAnsi="Angsana New"/>
                <w:spacing w:val="-2"/>
                <w:sz w:val="30"/>
                <w:szCs w:val="30"/>
              </w:rPr>
              <w:t>(5,656)</w:t>
            </w:r>
          </w:p>
        </w:tc>
        <w:tc>
          <w:tcPr>
            <w:tcW w:w="180" w:type="dxa"/>
          </w:tcPr>
          <w:p w14:paraId="221F9B05" w14:textId="77777777" w:rsidR="003B37C2" w:rsidRPr="0006364C" w:rsidRDefault="003B37C2" w:rsidP="001C4002">
            <w:pPr>
              <w:pStyle w:val="acctfourfigures"/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18AD4E0" w14:textId="1AB968D7" w:rsidR="003B37C2" w:rsidRPr="0006364C" w:rsidRDefault="003B37C2" w:rsidP="001C400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firstLine="181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(7,237)</w:t>
            </w:r>
          </w:p>
        </w:tc>
        <w:tc>
          <w:tcPr>
            <w:tcW w:w="180" w:type="dxa"/>
          </w:tcPr>
          <w:p w14:paraId="361568D9" w14:textId="77777777" w:rsidR="003B37C2" w:rsidRPr="0006364C" w:rsidRDefault="003B37C2" w:rsidP="001C400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E640DA4" w14:textId="09F4C39C" w:rsidR="003B37C2" w:rsidRPr="0006364C" w:rsidRDefault="0031315A" w:rsidP="001C400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 w:rsidRPr="0031315A">
              <w:rPr>
                <w:rFonts w:ascii="Angsana New" w:hAnsi="Angsana New"/>
                <w:spacing w:val="-2"/>
                <w:sz w:val="30"/>
                <w:szCs w:val="30"/>
              </w:rPr>
              <w:t>5,947</w:t>
            </w:r>
          </w:p>
        </w:tc>
        <w:tc>
          <w:tcPr>
            <w:tcW w:w="180" w:type="dxa"/>
          </w:tcPr>
          <w:p w14:paraId="0F6C515B" w14:textId="77777777" w:rsidR="003B37C2" w:rsidRPr="0006364C" w:rsidRDefault="003B37C2" w:rsidP="001C400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pacing w:val="-2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979BE70" w14:textId="6496BF1F" w:rsidR="003B37C2" w:rsidRPr="0006364C" w:rsidRDefault="003B37C2" w:rsidP="001C400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57" w:firstLine="181"/>
              <w:jc w:val="right"/>
              <w:rPr>
                <w:rFonts w:ascii="Angsana New" w:hAnsi="Angsana New"/>
                <w:spacing w:val="-2"/>
                <w:sz w:val="30"/>
                <w:szCs w:val="30"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7,799</w:t>
            </w:r>
          </w:p>
        </w:tc>
      </w:tr>
    </w:tbl>
    <w:p w14:paraId="00C42646" w14:textId="77777777" w:rsidR="00D97091" w:rsidRPr="00D97091" w:rsidRDefault="00D97091" w:rsidP="00D97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04C96BE" w14:textId="33CB6EFE" w:rsidR="00834BEA" w:rsidRPr="00EC6E48" w:rsidRDefault="00EC6E48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EC6E48">
        <w:rPr>
          <w:rFonts w:ascii="Angsana New" w:hAnsi="Angsana New" w:hint="cs"/>
          <w:b/>
          <w:bCs/>
          <w:sz w:val="30"/>
          <w:szCs w:val="30"/>
          <w:cs/>
        </w:rPr>
        <w:t>สำรองตามกฎหมาย</w:t>
      </w:r>
    </w:p>
    <w:p w14:paraId="406DED45" w14:textId="77777777" w:rsidR="007E1EC0" w:rsidRDefault="007E1EC0" w:rsidP="007E1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24C0DF01" w14:textId="73A41CC3" w:rsidR="00D97091" w:rsidRDefault="00B86ECA" w:rsidP="004A585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36E82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836E82">
        <w:rPr>
          <w:rFonts w:ascii="Angsana New" w:hAnsi="Angsana New"/>
          <w:sz w:val="30"/>
          <w:szCs w:val="30"/>
        </w:rPr>
        <w:t>2535</w:t>
      </w:r>
      <w:r w:rsidRPr="00836E82">
        <w:rPr>
          <w:rFonts w:ascii="Angsana New" w:hAnsi="Angsana New"/>
          <w:sz w:val="30"/>
          <w:szCs w:val="30"/>
          <w:cs/>
        </w:rPr>
        <w:t xml:space="preserve"> มาตรา </w:t>
      </w:r>
      <w:r w:rsidRPr="00836E82">
        <w:rPr>
          <w:rFonts w:ascii="Angsana New" w:hAnsi="Angsana New"/>
          <w:sz w:val="30"/>
          <w:szCs w:val="30"/>
        </w:rPr>
        <w:t>116</w:t>
      </w:r>
      <w:r w:rsidRPr="00836E82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836E82">
        <w:rPr>
          <w:rFonts w:ascii="Angsana New" w:hAnsi="Angsana New"/>
          <w:sz w:val="30"/>
          <w:szCs w:val="30"/>
        </w:rPr>
        <w:t>“</w:t>
      </w:r>
      <w:r w:rsidRPr="00836E82">
        <w:rPr>
          <w:rFonts w:ascii="Angsana New" w:hAnsi="Angsana New"/>
          <w:sz w:val="30"/>
          <w:szCs w:val="30"/>
          <w:cs/>
        </w:rPr>
        <w:t>สำรองตามกฎหมาย</w:t>
      </w:r>
      <w:r w:rsidRPr="00836E82">
        <w:rPr>
          <w:rFonts w:ascii="Angsana New" w:hAnsi="Angsana New"/>
          <w:sz w:val="30"/>
          <w:szCs w:val="30"/>
        </w:rPr>
        <w:t>”</w:t>
      </w:r>
      <w:r w:rsidRPr="00836E82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836E82">
        <w:rPr>
          <w:rFonts w:ascii="Angsana New" w:hAnsi="Angsana New"/>
          <w:sz w:val="30"/>
          <w:szCs w:val="30"/>
        </w:rPr>
        <w:t xml:space="preserve">5 </w:t>
      </w:r>
      <w:r w:rsidRPr="00836E82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จนกว่าสำรองดังกล่าวมีจำนวนไม่น้อยกว่าร้อยละ </w:t>
      </w:r>
      <w:r w:rsidRPr="00836E82">
        <w:rPr>
          <w:rFonts w:ascii="Angsana New" w:hAnsi="Angsana New"/>
          <w:sz w:val="30"/>
          <w:szCs w:val="30"/>
        </w:rPr>
        <w:t xml:space="preserve">10 </w:t>
      </w:r>
      <w:r w:rsidRPr="00836E82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13A0E881" w14:textId="77777777" w:rsidR="004A5856" w:rsidRPr="004A5856" w:rsidRDefault="004A5856" w:rsidP="004A5856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4D9E009" w14:textId="7FFCEA99" w:rsidR="002D4AAA" w:rsidRPr="0004344A" w:rsidRDefault="000D2B93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783860">
        <w:rPr>
          <w:rFonts w:ascii="Angsana New" w:hAnsi="Angsana New"/>
          <w:b/>
          <w:bCs/>
          <w:sz w:val="30"/>
          <w:szCs w:val="30"/>
          <w:cs/>
          <w:lang w:val="th-TH"/>
        </w:rPr>
        <w:t>ส่วน</w:t>
      </w:r>
      <w:r w:rsidRPr="0004344A">
        <w:rPr>
          <w:rFonts w:ascii="Angsana New" w:hAnsi="Angsana New"/>
          <w:b/>
          <w:bCs/>
          <w:sz w:val="30"/>
          <w:szCs w:val="30"/>
          <w:cs/>
        </w:rPr>
        <w:t>งานดำเนินงานและ</w:t>
      </w:r>
      <w:r w:rsidR="002D4AAA" w:rsidRPr="0004344A">
        <w:rPr>
          <w:rFonts w:ascii="Angsana New" w:hAnsi="Angsana New"/>
          <w:b/>
          <w:bCs/>
          <w:sz w:val="30"/>
          <w:szCs w:val="30"/>
          <w:cs/>
          <w:lang w:val="en-GB"/>
        </w:rPr>
        <w:t>การจำแนก</w:t>
      </w:r>
      <w:r w:rsidR="002D4AAA" w:rsidRPr="0004344A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4574A4A4" w14:textId="77777777" w:rsidR="002D4AAA" w:rsidRPr="00914FCB" w:rsidRDefault="002D4AAA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6DD0C95" w14:textId="77777777" w:rsidR="002D6709" w:rsidRPr="0004344A" w:rsidRDefault="009151ED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</w:pPr>
      <w:r w:rsidRPr="0004344A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ส่วนงานดำเนินงาน</w:t>
      </w:r>
    </w:p>
    <w:p w14:paraId="09388447" w14:textId="77777777" w:rsidR="002D6709" w:rsidRPr="00914FCB" w:rsidRDefault="002D6709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8374A98" w14:textId="68212A35" w:rsidR="009151ED" w:rsidRDefault="009151ED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04344A">
        <w:rPr>
          <w:rFonts w:ascii="Angsana New" w:eastAsia="Times New Roman" w:hAnsi="Angsana New"/>
          <w:sz w:val="30"/>
          <w:szCs w:val="30"/>
          <w:cs/>
        </w:rPr>
        <w:t>บริษัทดำเนินกิจการในส่วนงานทางธุรกิจเดียวคือการผลิตและจำหน่ายเส้นใยประดิษฐ์เรยอนและผลพลอยได้ โดยเป็นการขายทั้งในประเทศและต่างประเทศ บริษัทดำเนินธุรกิจในส่วนงานทางภูมิศาสตร์เดียวคือในประเทศไทย ดังนั้นรายได้ กำไรจากการดำเนินงานและสินทรัพย์ทั้งหมด</w:t>
      </w:r>
      <w:r w:rsidRPr="0004344A">
        <w:rPr>
          <w:rFonts w:ascii="Angsana New" w:eastAsia="Times New Roman" w:hAnsi="Angsana New"/>
          <w:sz w:val="30"/>
          <w:szCs w:val="30"/>
        </w:rPr>
        <w:t xml:space="preserve"> </w:t>
      </w:r>
      <w:r w:rsidRPr="0004344A">
        <w:rPr>
          <w:rFonts w:ascii="Angsana New" w:eastAsia="Times New Roman" w:hAnsi="Angsana New"/>
          <w:sz w:val="30"/>
          <w:szCs w:val="30"/>
          <w:cs/>
        </w:rPr>
        <w:t>ที่แสดงในงบการเงินจึงเกี่ยวข้องกับส่วนงานทางธุรกิจและส่วนงานทางภูมิศาสตร์เดียวตามที่กล่าวข้างต้น</w:t>
      </w:r>
    </w:p>
    <w:p w14:paraId="34034DEF" w14:textId="77777777" w:rsidR="004A5856" w:rsidRDefault="004A5856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0CD1DE09" w14:textId="77777777" w:rsidR="00113245" w:rsidRPr="0004344A" w:rsidRDefault="009151ED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i/>
          <w:iCs/>
          <w:snapToGrid w:val="0"/>
          <w:color w:val="000000"/>
          <w:sz w:val="30"/>
          <w:szCs w:val="30"/>
          <w:lang w:eastAsia="th-TH"/>
        </w:rPr>
      </w:pPr>
      <w:r w:rsidRPr="0004344A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การจำแนกรายได้</w:t>
      </w:r>
    </w:p>
    <w:p w14:paraId="6A3FCA1F" w14:textId="77777777" w:rsidR="009151ED" w:rsidRPr="005A6705" w:rsidRDefault="009151ED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2C39F2B6" w14:textId="77777777" w:rsidR="00113245" w:rsidRDefault="00811355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eastAsia="Times New Roman" w:hAnsi="Angsana New"/>
          <w:sz w:val="30"/>
          <w:szCs w:val="30"/>
        </w:rPr>
      </w:pPr>
      <w:r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บริษัทมีฐานการดำเนินธุรกิจ</w:t>
      </w:r>
      <w:r w:rsidR="0073730B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อยู่ในประเทศไทย โดยส่วน</w:t>
      </w:r>
      <w:r w:rsidR="0004040C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ใหญ่</w:t>
      </w:r>
      <w:r w:rsidR="0073730B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ของสินค้าที่ผลิตได้ส่งไปจำหน่าย</w:t>
      </w:r>
      <w:r w:rsidR="008525E0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ในต่างประเทศ</w:t>
      </w:r>
      <w:r w:rsidR="0073730B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โดยตรงผ่านทาง</w:t>
      </w:r>
      <w:r w:rsidR="00047796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ลูกค้าภายนอกและ</w:t>
      </w:r>
      <w:r w:rsidR="0073730B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บริษัท</w:t>
      </w:r>
      <w:r w:rsidR="00FD5817" w:rsidRPr="0004344A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ที่เกี่ยวข้องกัน </w:t>
      </w:r>
      <w:r w:rsidR="00FD5817" w:rsidRPr="0004344A">
        <w:rPr>
          <w:rFonts w:ascii="Angsana New" w:eastAsia="Times New Roman" w:hAnsi="Angsana New"/>
          <w:sz w:val="30"/>
          <w:szCs w:val="30"/>
          <w:cs/>
        </w:rPr>
        <w:t>จังหวะเวลาในการรับรู้รายได้</w:t>
      </w:r>
      <w:r w:rsidR="0031044E" w:rsidRPr="0004344A">
        <w:rPr>
          <w:rFonts w:ascii="Angsana New" w:eastAsia="Times New Roman" w:hAnsi="Angsana New"/>
          <w:sz w:val="30"/>
          <w:szCs w:val="30"/>
          <w:cs/>
        </w:rPr>
        <w:t>คือ</w:t>
      </w:r>
      <w:r w:rsidR="00FD5817" w:rsidRPr="0004344A">
        <w:rPr>
          <w:rFonts w:ascii="Angsana New" w:eastAsia="Times New Roman" w:hAnsi="Angsana New"/>
          <w:sz w:val="30"/>
          <w:szCs w:val="30"/>
          <w:cs/>
        </w:rPr>
        <w:t xml:space="preserve"> ณ เวลาใดเวลาหนึ่ง</w:t>
      </w:r>
    </w:p>
    <w:p w14:paraId="1885F878" w14:textId="77777777" w:rsidR="00AD017D" w:rsidRDefault="00AD017D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04F2E396" w14:textId="5260546D" w:rsidR="00940A26" w:rsidRPr="00940A26" w:rsidRDefault="00940A26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</w:pPr>
      <w:r w:rsidRPr="00940A26">
        <w:rPr>
          <w:rFonts w:ascii="Angsana New" w:hAnsi="Angsana New" w:hint="cs"/>
          <w:i/>
          <w:iCs/>
          <w:snapToGrid w:val="0"/>
          <w:color w:val="000000"/>
          <w:sz w:val="30"/>
          <w:szCs w:val="30"/>
          <w:cs/>
          <w:lang w:eastAsia="th-TH"/>
        </w:rPr>
        <w:t>ลูกค้ารายใหญ่</w:t>
      </w:r>
    </w:p>
    <w:p w14:paraId="428ABD67" w14:textId="77777777" w:rsidR="00940A26" w:rsidRDefault="00940A26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33ECD56B" w14:textId="6715E5DB" w:rsidR="00AD017D" w:rsidRPr="007A67EE" w:rsidRDefault="00F65257" w:rsidP="00485A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F65257">
        <w:rPr>
          <w:rFonts w:ascii="Angsana New" w:eastAsia="Times New Roman" w:hAnsi="Angsana New"/>
          <w:sz w:val="30"/>
          <w:szCs w:val="30"/>
          <w:cs/>
        </w:rPr>
        <w:t xml:space="preserve">ในปี </w:t>
      </w:r>
      <w:r>
        <w:rPr>
          <w:rFonts w:ascii="Angsana New" w:eastAsia="Times New Roman" w:hAnsi="Angsana New"/>
          <w:sz w:val="30"/>
          <w:szCs w:val="30"/>
        </w:rPr>
        <w:t>2569</w:t>
      </w:r>
      <w:r w:rsidRPr="00F65257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6F1135">
        <w:rPr>
          <w:rFonts w:ascii="Angsana New" w:eastAsia="Times New Roman" w:hAnsi="Angsana New" w:hint="cs"/>
          <w:sz w:val="30"/>
          <w:szCs w:val="30"/>
          <w:cs/>
        </w:rPr>
        <w:t xml:space="preserve">และ </w:t>
      </w:r>
      <w:r w:rsidR="006F1135">
        <w:rPr>
          <w:rFonts w:ascii="Angsana New" w:eastAsia="Times New Roman" w:hAnsi="Angsana New"/>
          <w:sz w:val="30"/>
          <w:szCs w:val="30"/>
        </w:rPr>
        <w:t xml:space="preserve">2568 </w:t>
      </w:r>
      <w:r w:rsidRPr="00F65257">
        <w:rPr>
          <w:rFonts w:ascii="Angsana New" w:eastAsia="Times New Roman" w:hAnsi="Angsana New"/>
          <w:sz w:val="30"/>
          <w:szCs w:val="30"/>
          <w:cs/>
        </w:rPr>
        <w:t xml:space="preserve">บริษัทไม่มีรายได้จากลูกค้ารายใดที่มีมูลค่าเท่ากับหรือมากกว่าร้อยละ </w:t>
      </w:r>
      <w:r>
        <w:rPr>
          <w:rFonts w:ascii="Angsana New" w:eastAsia="Times New Roman" w:hAnsi="Angsana New"/>
          <w:sz w:val="30"/>
          <w:szCs w:val="30"/>
        </w:rPr>
        <w:t>10</w:t>
      </w:r>
      <w:r w:rsidRPr="00F65257">
        <w:rPr>
          <w:rFonts w:ascii="Angsana New" w:eastAsia="Times New Roman" w:hAnsi="Angsana New"/>
          <w:sz w:val="30"/>
          <w:szCs w:val="30"/>
          <w:cs/>
        </w:rPr>
        <w:t xml:space="preserve"> ของรายได้รวมของบริษัท</w:t>
      </w:r>
    </w:p>
    <w:p w14:paraId="4620F5BA" w14:textId="77777777" w:rsidR="00433A9F" w:rsidRDefault="00433A9F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797FB097" w14:textId="3E2175A2" w:rsidR="00811355" w:rsidRDefault="00811355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lastRenderedPageBreak/>
        <w:t>ในการนำเสนอการจำแนกส่วนงานภูมิศาสตร์ รายได้แยกตามเขตภูมิศาสตร์ได้กำหนดจากสถานที่ตั้งของลูกค้า</w:t>
      </w:r>
    </w:p>
    <w:p w14:paraId="378C6B93" w14:textId="77777777" w:rsidR="00783860" w:rsidRPr="005A6705" w:rsidRDefault="00783860" w:rsidP="007B23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right="-43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5490"/>
        <w:gridCol w:w="1800"/>
        <w:gridCol w:w="380"/>
        <w:gridCol w:w="1780"/>
      </w:tblGrid>
      <w:tr w:rsidR="002D4AAA" w:rsidRPr="003500FB" w14:paraId="1933F1FA" w14:textId="77777777" w:rsidTr="006F751E">
        <w:trPr>
          <w:cantSplit/>
          <w:trHeight w:val="56"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C3EB7" w14:textId="77777777" w:rsidR="002D4AAA" w:rsidRPr="003500FB" w:rsidRDefault="002D4AAA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CEBCF5" w14:textId="77777777" w:rsidR="002D4AAA" w:rsidRPr="003500FB" w:rsidRDefault="002D4AAA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002" w:rsidRPr="003500FB" w14:paraId="6A4A267A" w14:textId="77777777" w:rsidTr="006F751E">
        <w:trPr>
          <w:cantSplit/>
          <w:trHeight w:val="56"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D6B7AB" w14:textId="49D4B8C3" w:rsidR="001C4002" w:rsidRPr="003500FB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500F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ปี</w:t>
            </w:r>
            <w:r w:rsidRPr="003500F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447B28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>31</w:t>
            </w:r>
            <w:r w:rsidRPr="003500FB">
              <w:rPr>
                <w:rFonts w:ascii="Angsana New" w:eastAsia="Times New Roman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510FA2" w14:textId="4D93057B" w:rsidR="001C4002" w:rsidRPr="003500FB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4D4DA4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D1A514" w14:textId="77777777" w:rsidR="001C4002" w:rsidRPr="003500FB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B6A0F9" w14:textId="4914526E" w:rsidR="001C4002" w:rsidRPr="003500FB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 w:rsidRPr="004D4DA4"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eastAsia="Times New Roman" w:hAnsi="Angsana New"/>
                <w:color w:val="000000"/>
                <w:sz w:val="30"/>
                <w:szCs w:val="30"/>
              </w:rPr>
              <w:t>8</w:t>
            </w:r>
          </w:p>
        </w:tc>
      </w:tr>
      <w:tr w:rsidR="002D4AAA" w:rsidRPr="003500FB" w14:paraId="17D24E2A" w14:textId="77777777" w:rsidTr="006F751E">
        <w:trPr>
          <w:cantSplit/>
          <w:trHeight w:val="56"/>
          <w:tblHeader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3151A" w14:textId="77777777" w:rsidR="002D4AAA" w:rsidRPr="003500FB" w:rsidRDefault="002D4AAA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3D46D0" w14:textId="77777777" w:rsidR="002D4AAA" w:rsidRPr="003500FB" w:rsidRDefault="002D4AAA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</w:rPr>
            </w:pPr>
            <w:r w:rsidRPr="003500FB">
              <w:rPr>
                <w:rFonts w:ascii="Angsana New" w:eastAsia="Times New Roman" w:hAnsi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9C331C" w:rsidRPr="003500FB" w14:paraId="006D6ABC" w14:textId="77777777" w:rsidTr="006F751E">
        <w:trPr>
          <w:cantSplit/>
          <w:trHeight w:val="5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A0D685D" w14:textId="77777777" w:rsidR="009C331C" w:rsidRPr="003500FB" w:rsidRDefault="009C331C" w:rsidP="00CC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500F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ข้อมูลทางภูมิศาสตร์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9A015" w14:textId="77777777" w:rsidR="009C331C" w:rsidRPr="003500FB" w:rsidRDefault="009C331C" w:rsidP="0044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F3FD6" w14:textId="77777777" w:rsidR="009C331C" w:rsidRPr="003500FB" w:rsidRDefault="009C331C" w:rsidP="0044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0D879" w14:textId="77777777" w:rsidR="009C331C" w:rsidRPr="003500FB" w:rsidRDefault="009C331C" w:rsidP="00446C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</w:tr>
      <w:tr w:rsidR="001C4002" w:rsidRPr="003500FB" w14:paraId="07D3CF0B" w14:textId="77777777" w:rsidTr="00C4332D">
        <w:trPr>
          <w:cantSplit/>
          <w:trHeight w:val="5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0A45A6F" w14:textId="661BA4B7" w:rsidR="001C4002" w:rsidRPr="003500FB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3C2E0747" w14:textId="792D7632" w:rsidR="001C4002" w:rsidRPr="00277055" w:rsidRDefault="007828E7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28E7">
              <w:rPr>
                <w:rFonts w:ascii="Angsana New" w:hAnsi="Angsana New"/>
                <w:sz w:val="30"/>
                <w:szCs w:val="30"/>
              </w:rPr>
              <w:t>7,891,321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DA018C" w14:textId="77777777" w:rsidR="001C4002" w:rsidRPr="003500FB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80" w:type="dxa"/>
            <w:tcBorders>
              <w:top w:val="nil"/>
              <w:left w:val="nil"/>
              <w:right w:val="nil"/>
            </w:tcBorders>
            <w:vAlign w:val="bottom"/>
          </w:tcPr>
          <w:p w14:paraId="627A45C7" w14:textId="1D87F695" w:rsidR="001C4002" w:rsidRPr="00277055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9,554,432</w:t>
            </w:r>
          </w:p>
        </w:tc>
      </w:tr>
      <w:tr w:rsidR="001C4002" w:rsidRPr="003500FB" w14:paraId="0B3AD3C6" w14:textId="77777777" w:rsidTr="00C4332D">
        <w:trPr>
          <w:cantSplit/>
          <w:trHeight w:val="5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32C9ACB3" w14:textId="0181C773" w:rsidR="001C4002" w:rsidRPr="003500FB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Times New Roman" w:hAnsi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3159B" w14:textId="7BD999B4" w:rsidR="001C4002" w:rsidRPr="00277055" w:rsidRDefault="007828E7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28E7">
              <w:rPr>
                <w:rFonts w:ascii="Angsana New" w:hAnsi="Angsana New"/>
                <w:sz w:val="30"/>
                <w:szCs w:val="30"/>
              </w:rPr>
              <w:t>649,891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vAlign w:val="center"/>
          </w:tcPr>
          <w:p w14:paraId="7190DF8E" w14:textId="77777777" w:rsidR="001C4002" w:rsidRPr="003500FB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color w:val="000000"/>
                <w:sz w:val="30"/>
                <w:szCs w:val="3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D3B5A" w14:textId="470BBD09" w:rsidR="001C4002" w:rsidRPr="00277055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621,528</w:t>
            </w:r>
          </w:p>
        </w:tc>
      </w:tr>
      <w:tr w:rsidR="001C4002" w:rsidRPr="007E1EC0" w14:paraId="222262D3" w14:textId="77777777" w:rsidTr="00C4332D">
        <w:trPr>
          <w:cantSplit/>
          <w:trHeight w:val="41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DB11DE" w14:textId="77777777" w:rsidR="001C4002" w:rsidRPr="003500FB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  <w:r w:rsidRPr="003500FB"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4961AA" w14:textId="0E921933" w:rsidR="001C4002" w:rsidRPr="007E1EC0" w:rsidRDefault="007828E7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828E7">
              <w:rPr>
                <w:rFonts w:ascii="Angsana New" w:hAnsi="Angsana New"/>
                <w:b/>
                <w:bCs/>
                <w:sz w:val="30"/>
                <w:szCs w:val="30"/>
              </w:rPr>
              <w:t>8,541,212</w:t>
            </w:r>
          </w:p>
        </w:tc>
        <w:tc>
          <w:tcPr>
            <w:tcW w:w="380" w:type="dxa"/>
            <w:tcBorders>
              <w:top w:val="nil"/>
              <w:left w:val="nil"/>
              <w:right w:val="nil"/>
            </w:tcBorders>
            <w:vAlign w:val="center"/>
          </w:tcPr>
          <w:p w14:paraId="2734A5E1" w14:textId="77777777" w:rsidR="001C4002" w:rsidRPr="007E1EC0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49"/>
              </w:tabs>
              <w:spacing w:line="240" w:lineRule="auto"/>
              <w:ind w:left="-106" w:right="-117"/>
              <w:rPr>
                <w:rFonts w:ascii="Angsana New" w:eastAsia="Times New Roman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C6A9A" w14:textId="0329B1B7" w:rsidR="001C4002" w:rsidRPr="007E1EC0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10,175,960</w:t>
            </w:r>
          </w:p>
        </w:tc>
      </w:tr>
    </w:tbl>
    <w:p w14:paraId="504F2D0B" w14:textId="77777777" w:rsidR="008534C5" w:rsidRPr="00914FCB" w:rsidRDefault="008534C5" w:rsidP="00F71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/>
          <w:sz w:val="22"/>
          <w:szCs w:val="22"/>
          <w:cs/>
          <w:lang w:val="th-TH"/>
        </w:rPr>
      </w:pPr>
    </w:p>
    <w:p w14:paraId="064330C1" w14:textId="20D2F172" w:rsidR="00193C5B" w:rsidRDefault="00193C5B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ค่าใช้จ่ายผลประโยชน์ของพนักงาน</w:t>
      </w:r>
    </w:p>
    <w:p w14:paraId="1AAF3B32" w14:textId="4F7EB9E4" w:rsidR="00CF03CC" w:rsidRPr="006924E2" w:rsidRDefault="00CF03CC" w:rsidP="00CF03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  <w:lang w:val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90"/>
        <w:gridCol w:w="911"/>
        <w:gridCol w:w="1339"/>
        <w:gridCol w:w="180"/>
        <w:gridCol w:w="1440"/>
      </w:tblGrid>
      <w:tr w:rsidR="007720BA" w:rsidRPr="007720BA" w14:paraId="36C42B5E" w14:textId="77777777" w:rsidTr="006F751E">
        <w:trPr>
          <w:cantSplit/>
          <w:tblHeader/>
        </w:trPr>
        <w:tc>
          <w:tcPr>
            <w:tcW w:w="5490" w:type="dxa"/>
          </w:tcPr>
          <w:p w14:paraId="3E6D91CB" w14:textId="77777777" w:rsidR="007720BA" w:rsidRPr="007720BA" w:rsidRDefault="007720BA" w:rsidP="007720B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0C7EF4D6" w14:textId="77777777" w:rsidR="007720BA" w:rsidRPr="007720BA" w:rsidRDefault="007720BA" w:rsidP="007720B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59" w:type="dxa"/>
            <w:gridSpan w:val="3"/>
            <w:vAlign w:val="center"/>
          </w:tcPr>
          <w:p w14:paraId="7D837248" w14:textId="7AF62F4D" w:rsidR="007720BA" w:rsidRPr="007720BA" w:rsidRDefault="007720BA" w:rsidP="007720BA">
            <w:pPr>
              <w:pStyle w:val="acctmergecolhdg"/>
              <w:spacing w:line="240" w:lineRule="auto"/>
              <w:ind w:left="-75" w:right="-77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720B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720BA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>/</w:t>
            </w:r>
            <w:r w:rsidRPr="007720BA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002" w:rsidRPr="007720BA" w14:paraId="09FF159B" w14:textId="77777777" w:rsidTr="001C4002">
        <w:trPr>
          <w:cantSplit/>
          <w:trHeight w:val="272"/>
          <w:tblHeader/>
        </w:trPr>
        <w:tc>
          <w:tcPr>
            <w:tcW w:w="5490" w:type="dxa"/>
          </w:tcPr>
          <w:p w14:paraId="1EC08EB1" w14:textId="77777777" w:rsidR="001C4002" w:rsidRPr="007720BA" w:rsidRDefault="001C4002" w:rsidP="001C400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5C2ED219" w14:textId="7D003045" w:rsidR="001C4002" w:rsidRPr="009459B7" w:rsidRDefault="001C4002" w:rsidP="001C4002">
            <w:pPr>
              <w:pStyle w:val="acctmergecolhdg"/>
              <w:spacing w:line="240" w:lineRule="auto"/>
              <w:ind w:left="-342" w:right="-345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</w:pPr>
            <w:r w:rsidRPr="009459B7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339" w:type="dxa"/>
            <w:vAlign w:val="center"/>
          </w:tcPr>
          <w:p w14:paraId="0B3EF2F6" w14:textId="12CD409D" w:rsidR="001C4002" w:rsidRPr="001C4002" w:rsidRDefault="001C4002" w:rsidP="001C400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C4002">
              <w:rPr>
                <w:rFonts w:ascii="Angsana New" w:eastAsia="Times New Roman" w:hAnsi="Angsana New"/>
                <w:b w:val="0"/>
                <w:bCs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180" w:type="dxa"/>
            <w:vAlign w:val="center"/>
          </w:tcPr>
          <w:p w14:paraId="08FB6DBC" w14:textId="77777777" w:rsidR="001C4002" w:rsidRPr="001C4002" w:rsidRDefault="001C4002" w:rsidP="001C400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30AD78C6" w14:textId="634FBC22" w:rsidR="001C4002" w:rsidRPr="001C4002" w:rsidRDefault="001C4002" w:rsidP="001C400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C4002">
              <w:rPr>
                <w:rFonts w:ascii="Angsana New" w:eastAsia="Times New Roman" w:hAnsi="Angsana New"/>
                <w:b w:val="0"/>
                <w:bCs/>
                <w:color w:val="000000"/>
                <w:sz w:val="30"/>
                <w:szCs w:val="30"/>
              </w:rPr>
              <w:t>2568</w:t>
            </w:r>
          </w:p>
        </w:tc>
      </w:tr>
      <w:tr w:rsidR="001C4002" w:rsidRPr="007720BA" w14:paraId="2F3A2C50" w14:textId="77777777" w:rsidTr="006F751E">
        <w:trPr>
          <w:cantSplit/>
          <w:tblHeader/>
        </w:trPr>
        <w:tc>
          <w:tcPr>
            <w:tcW w:w="5490" w:type="dxa"/>
          </w:tcPr>
          <w:p w14:paraId="19EC8E56" w14:textId="77777777" w:rsidR="001C4002" w:rsidRPr="007720BA" w:rsidRDefault="001C4002" w:rsidP="001C400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1" w:type="dxa"/>
          </w:tcPr>
          <w:p w14:paraId="231D4778" w14:textId="77777777" w:rsidR="001C4002" w:rsidRPr="007720BA" w:rsidRDefault="001C4002" w:rsidP="001C400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59" w:type="dxa"/>
            <w:gridSpan w:val="3"/>
          </w:tcPr>
          <w:p w14:paraId="354B9259" w14:textId="1FED01CD" w:rsidR="001C4002" w:rsidRPr="007720BA" w:rsidRDefault="001C4002" w:rsidP="001C400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20B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Pr="007720B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  <w:lang w:bidi="th-TH"/>
              </w:rPr>
              <w:t>พันบาท</w:t>
            </w:r>
            <w:r w:rsidRPr="007720BA">
              <w:rPr>
                <w:rFonts w:asciiTheme="majorBidi" w:eastAsia="Times New Roman" w:hAnsiTheme="majorBidi" w:cstheme="majorBidi"/>
                <w:i/>
                <w:iCs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1C4002" w:rsidRPr="007720BA" w14:paraId="5CEA03DB" w14:textId="77777777" w:rsidTr="006F751E">
        <w:trPr>
          <w:cantSplit/>
        </w:trPr>
        <w:tc>
          <w:tcPr>
            <w:tcW w:w="5490" w:type="dxa"/>
          </w:tcPr>
          <w:p w14:paraId="65C2B394" w14:textId="3A8491E1" w:rsidR="001C4002" w:rsidRPr="007720BA" w:rsidRDefault="001C4002" w:rsidP="001C400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20B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911" w:type="dxa"/>
          </w:tcPr>
          <w:p w14:paraId="79702FA5" w14:textId="77777777" w:rsidR="001C4002" w:rsidRPr="007720BA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FE0C8F2" w14:textId="11A442CF" w:rsidR="001C4002" w:rsidRPr="00921544" w:rsidRDefault="00A03B76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9429C" w:rsidRPr="00921544">
              <w:rPr>
                <w:rFonts w:asciiTheme="majorBidi" w:hAnsiTheme="majorBidi" w:cstheme="majorBidi"/>
                <w:sz w:val="30"/>
                <w:szCs w:val="30"/>
              </w:rPr>
              <w:t>67,735</w:t>
            </w:r>
          </w:p>
        </w:tc>
        <w:tc>
          <w:tcPr>
            <w:tcW w:w="180" w:type="dxa"/>
          </w:tcPr>
          <w:p w14:paraId="4D89DD6E" w14:textId="77777777" w:rsidR="001C4002" w:rsidRPr="007720BA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00A5EB" w14:textId="25B8FC92" w:rsidR="001C4002" w:rsidRPr="007720BA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485,185</w:t>
            </w:r>
          </w:p>
        </w:tc>
      </w:tr>
      <w:tr w:rsidR="001C4002" w:rsidRPr="007720BA" w14:paraId="224FA2EB" w14:textId="77777777" w:rsidTr="006F751E">
        <w:trPr>
          <w:cantSplit/>
        </w:trPr>
        <w:tc>
          <w:tcPr>
            <w:tcW w:w="5490" w:type="dxa"/>
          </w:tcPr>
          <w:p w14:paraId="18A2E072" w14:textId="7CBEA922" w:rsidR="001C4002" w:rsidRPr="007720BA" w:rsidRDefault="001C4002" w:rsidP="001C400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720B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  <w:r w:rsidRPr="007720B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911" w:type="dxa"/>
          </w:tcPr>
          <w:p w14:paraId="3B8940DE" w14:textId="3B9E3A20" w:rsidR="001C4002" w:rsidRPr="007720BA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5"/>
                <w:tab w:val="left" w:pos="195"/>
                <w:tab w:val="left" w:pos="324"/>
              </w:tabs>
              <w:ind w:left="-43" w:right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20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339" w:type="dxa"/>
          </w:tcPr>
          <w:p w14:paraId="1B8A5B1E" w14:textId="3F9161A1" w:rsidR="001C4002" w:rsidRPr="00921544" w:rsidRDefault="007828E7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21544">
              <w:rPr>
                <w:rFonts w:asciiTheme="majorBidi" w:hAnsiTheme="majorBidi" w:cstheme="majorBidi"/>
                <w:sz w:val="30"/>
                <w:szCs w:val="30"/>
              </w:rPr>
              <w:t>25,898</w:t>
            </w:r>
          </w:p>
        </w:tc>
        <w:tc>
          <w:tcPr>
            <w:tcW w:w="180" w:type="dxa"/>
          </w:tcPr>
          <w:p w14:paraId="25D658E7" w14:textId="77777777" w:rsidR="001C4002" w:rsidRPr="007720BA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1D68F1" w14:textId="50451358" w:rsidR="001C4002" w:rsidRPr="007720BA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18,967</w:t>
            </w:r>
          </w:p>
        </w:tc>
      </w:tr>
      <w:tr w:rsidR="001C4002" w:rsidRPr="007720BA" w14:paraId="3D44BE51" w14:textId="77777777" w:rsidTr="001E2EEC">
        <w:trPr>
          <w:cantSplit/>
        </w:trPr>
        <w:tc>
          <w:tcPr>
            <w:tcW w:w="5490" w:type="dxa"/>
          </w:tcPr>
          <w:p w14:paraId="6429E224" w14:textId="52EDE665" w:rsidR="001C4002" w:rsidRPr="007720BA" w:rsidRDefault="001C4002" w:rsidP="001C4002">
            <w:pPr>
              <w:spacing w:line="240" w:lineRule="auto"/>
              <w:ind w:left="201" w:hanging="20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720B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อื่น</w:t>
            </w:r>
            <w:r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720BA">
              <w:rPr>
                <w:rFonts w:asciiTheme="majorBidi" w:eastAsia="Times New Roman" w:hAnsiTheme="majorBidi" w:cstheme="majorBidi"/>
                <w:color w:val="000000"/>
                <w:sz w:val="30"/>
                <w:szCs w:val="30"/>
                <w:cs/>
              </w:rPr>
              <w:t>ๆ</w:t>
            </w:r>
          </w:p>
        </w:tc>
        <w:tc>
          <w:tcPr>
            <w:tcW w:w="911" w:type="dxa"/>
          </w:tcPr>
          <w:p w14:paraId="35D577F0" w14:textId="77777777" w:rsidR="001C4002" w:rsidRPr="007720BA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59670B80" w14:textId="39DFED1B" w:rsidR="001C4002" w:rsidRPr="00921544" w:rsidRDefault="00367199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81,00</w:t>
            </w:r>
            <w:r w:rsidR="0020559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  <w:vAlign w:val="bottom"/>
          </w:tcPr>
          <w:p w14:paraId="61311B1E" w14:textId="77777777" w:rsidR="001C4002" w:rsidRPr="007720BA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EA4423" w14:textId="0453BA33" w:rsidR="001C4002" w:rsidRPr="007720BA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54,657</w:t>
            </w:r>
          </w:p>
        </w:tc>
      </w:tr>
      <w:tr w:rsidR="001C4002" w:rsidRPr="007720BA" w14:paraId="221DC4C5" w14:textId="77777777" w:rsidTr="006F751E">
        <w:trPr>
          <w:cantSplit/>
        </w:trPr>
        <w:tc>
          <w:tcPr>
            <w:tcW w:w="5490" w:type="dxa"/>
          </w:tcPr>
          <w:p w14:paraId="11460DD5" w14:textId="2C47C9B7" w:rsidR="001C4002" w:rsidRPr="00D97091" w:rsidRDefault="001C4002" w:rsidP="001C400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97091">
              <w:rPr>
                <w:rFonts w:asciiTheme="majorBidi" w:eastAsia="Times New Roman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1" w:type="dxa"/>
          </w:tcPr>
          <w:p w14:paraId="478D6724" w14:textId="77777777" w:rsidR="001C4002" w:rsidRPr="007720BA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bottom w:val="double" w:sz="4" w:space="0" w:color="auto"/>
            </w:tcBorders>
          </w:tcPr>
          <w:p w14:paraId="16BAA3DA" w14:textId="049B9FD0" w:rsidR="001C4002" w:rsidRPr="00921544" w:rsidRDefault="00A03B76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15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671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74,63</w:t>
            </w:r>
            <w:r w:rsidR="002055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12C9886" w14:textId="77777777" w:rsidR="001C4002" w:rsidRPr="007720BA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6E3F43D" w14:textId="75365B83" w:rsidR="001C4002" w:rsidRPr="007720BA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324"/>
                <w:tab w:val="left" w:pos="504"/>
                <w:tab w:val="left" w:pos="594"/>
              </w:tabs>
              <w:ind w:left="-43"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558,809</w:t>
            </w:r>
          </w:p>
        </w:tc>
      </w:tr>
    </w:tbl>
    <w:p w14:paraId="3B827DD2" w14:textId="77777777" w:rsidR="005A6705" w:rsidRDefault="005A6705" w:rsidP="0077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eastAsia="Times New Roman" w:hAnsi="Angsana New"/>
          <w:i/>
          <w:iCs/>
          <w:color w:val="000000"/>
          <w:sz w:val="30"/>
          <w:szCs w:val="30"/>
        </w:rPr>
      </w:pPr>
    </w:p>
    <w:p w14:paraId="0B735537" w14:textId="03BB1788" w:rsidR="00193C5B" w:rsidRPr="007720BA" w:rsidRDefault="00193C5B" w:rsidP="0077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eastAsia="Times New Roman" w:hAnsi="Angsana New"/>
          <w:i/>
          <w:iCs/>
          <w:color w:val="000000"/>
          <w:sz w:val="30"/>
          <w:szCs w:val="30"/>
        </w:rPr>
      </w:pPr>
      <w:r w:rsidRPr="007720BA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>โครงการ</w:t>
      </w:r>
      <w:r w:rsidRPr="007720BA">
        <w:rPr>
          <w:rFonts w:ascii="Angsana New" w:hAnsi="Angsana New"/>
          <w:i/>
          <w:iCs/>
          <w:snapToGrid w:val="0"/>
          <w:color w:val="000000"/>
          <w:sz w:val="30"/>
          <w:szCs w:val="30"/>
          <w:cs/>
          <w:lang w:eastAsia="th-TH"/>
        </w:rPr>
        <w:t>สมทบ</w:t>
      </w:r>
      <w:r w:rsidRPr="007720BA">
        <w:rPr>
          <w:rFonts w:ascii="Angsana New" w:eastAsia="Times New Roman" w:hAnsi="Angsana New"/>
          <w:i/>
          <w:iCs/>
          <w:color w:val="000000"/>
          <w:sz w:val="30"/>
          <w:szCs w:val="30"/>
          <w:cs/>
        </w:rPr>
        <w:t>เงินที่กำหนดไว้</w:t>
      </w:r>
    </w:p>
    <w:p w14:paraId="6DF86FD0" w14:textId="77777777" w:rsidR="00FF0CB5" w:rsidRPr="00914FCB" w:rsidRDefault="00FF0CB5" w:rsidP="00193C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="Angsana New" w:eastAsia="Times New Roman" w:hAnsi="Angsana New"/>
          <w:i/>
          <w:iCs/>
          <w:color w:val="000000"/>
          <w:sz w:val="24"/>
          <w:szCs w:val="24"/>
        </w:rPr>
      </w:pPr>
    </w:p>
    <w:p w14:paraId="04F96EDB" w14:textId="55E8124A" w:rsidR="00193C5B" w:rsidRDefault="00193C5B" w:rsidP="0077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FF0CB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บริษัทได้จัดตั้งกองทุนสำรองเลี้ยงชีพสำหรับพนักงานของบริษัทบนพื้นฐาน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="00965AB8">
        <w:rPr>
          <w:rFonts w:ascii="Angsana New" w:eastAsia="Times New Roman" w:hAnsi="Angsana New"/>
          <w:color w:val="000000"/>
          <w:sz w:val="30"/>
          <w:szCs w:val="30"/>
        </w:rPr>
        <w:t>5</w:t>
      </w:r>
      <w:r w:rsidRPr="00FF0CB5">
        <w:rPr>
          <w:rFonts w:ascii="Angsana New" w:eastAsia="Times New Roman" w:hAnsi="Angsana New"/>
          <w:color w:val="000000"/>
          <w:sz w:val="30"/>
          <w:szCs w:val="30"/>
          <w:cs/>
        </w:rPr>
        <w:t xml:space="preserve"> </w:t>
      </w:r>
      <w:r w:rsidR="00567D7C">
        <w:rPr>
          <w:rFonts w:ascii="Angsana New" w:eastAsia="Times New Roman" w:hAnsi="Angsana New"/>
          <w:color w:val="000000"/>
          <w:sz w:val="30"/>
          <w:szCs w:val="30"/>
        </w:rPr>
        <w:t>-</w:t>
      </w:r>
      <w:r w:rsidR="009254C0">
        <w:rPr>
          <w:rFonts w:ascii="Angsana New" w:eastAsia="Times New Roman" w:hAnsi="Angsana New"/>
          <w:color w:val="000000"/>
          <w:sz w:val="30"/>
          <w:szCs w:val="30"/>
        </w:rPr>
        <w:t xml:space="preserve"> 15 </w:t>
      </w:r>
      <w:r w:rsidRPr="00FF0CB5">
        <w:rPr>
          <w:rFonts w:ascii="Angsana New" w:eastAsia="Times New Roman" w:hAnsi="Angsana New"/>
          <w:color w:val="000000"/>
          <w:sz w:val="30"/>
          <w:szCs w:val="30"/>
          <w:cs/>
        </w:rPr>
        <w:t>ของ</w:t>
      </w:r>
      <w:r w:rsidR="0059184E">
        <w:rPr>
          <w:rFonts w:ascii="Angsana New" w:eastAsia="Times New Roman" w:hAnsi="Angsana New" w:hint="cs"/>
          <w:color w:val="000000"/>
          <w:sz w:val="30"/>
          <w:szCs w:val="30"/>
          <w:cs/>
        </w:rPr>
        <w:t>ฐาน</w:t>
      </w:r>
      <w:r w:rsidRPr="00FF0CB5">
        <w:rPr>
          <w:rFonts w:ascii="Angsana New" w:eastAsia="Times New Roman" w:hAnsi="Angsana New"/>
          <w:color w:val="000000"/>
          <w:sz w:val="30"/>
          <w:szCs w:val="30"/>
          <w:cs/>
        </w:rPr>
        <w:t>เงินเดือนทุกเดือน และบริษัทจ่ายสมทบในอัตรา</w:t>
      </w:r>
      <w:r w:rsidRPr="00583104">
        <w:rPr>
          <w:rFonts w:ascii="Angsana New" w:eastAsia="Times New Roman" w:hAnsi="Angsana New"/>
          <w:color w:val="000000"/>
          <w:spacing w:val="-4"/>
          <w:sz w:val="30"/>
          <w:szCs w:val="30"/>
          <w:cs/>
        </w:rPr>
        <w:t>ร้อยละ</w:t>
      </w:r>
      <w:r w:rsidR="00583104" w:rsidRPr="00583104">
        <w:rPr>
          <w:rFonts w:ascii="Angsana New" w:eastAsia="Times New Roman" w:hAnsi="Angsana New"/>
          <w:color w:val="000000"/>
          <w:spacing w:val="-4"/>
          <w:sz w:val="30"/>
          <w:szCs w:val="30"/>
        </w:rPr>
        <w:t xml:space="preserve"> </w:t>
      </w:r>
      <w:r w:rsidR="00B76C72">
        <w:rPr>
          <w:rFonts w:ascii="Angsana New" w:eastAsia="Times New Roman" w:hAnsi="Angsana New"/>
          <w:color w:val="000000"/>
          <w:spacing w:val="-4"/>
          <w:sz w:val="30"/>
          <w:szCs w:val="30"/>
        </w:rPr>
        <w:t>5</w:t>
      </w:r>
      <w:r w:rsidR="00583104">
        <w:rPr>
          <w:rFonts w:ascii="Angsana New" w:eastAsia="Times New Roman" w:hAnsi="Angsana New"/>
          <w:color w:val="000000"/>
          <w:sz w:val="30"/>
          <w:szCs w:val="30"/>
        </w:rPr>
        <w:t xml:space="preserve"> </w:t>
      </w:r>
      <w:r w:rsidRPr="00FF0CB5">
        <w:rPr>
          <w:rFonts w:ascii="Angsana New" w:eastAsia="Times New Roman" w:hAnsi="Angsana New"/>
          <w:color w:val="000000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4F8646C3" w14:textId="77777777" w:rsidR="007341B5" w:rsidRDefault="007341B5" w:rsidP="0077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0DC4803D" w14:textId="77777777" w:rsidR="007B2361" w:rsidRDefault="007B2361" w:rsidP="0077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106269ED" w14:textId="77777777" w:rsidR="007B2361" w:rsidRDefault="007B2361" w:rsidP="0077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016070A5" w14:textId="77777777" w:rsidR="007B2361" w:rsidRDefault="007B2361" w:rsidP="0077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5D626282" w14:textId="77777777" w:rsidR="007B2361" w:rsidRDefault="007B2361" w:rsidP="0077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40"/>
        </w:tabs>
        <w:ind w:left="540" w:right="-43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</w:p>
    <w:p w14:paraId="775080EC" w14:textId="14B2A4DB" w:rsidR="00193C5B" w:rsidRDefault="00193C5B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lastRenderedPageBreak/>
        <w:t>ค่าใช้จ่ายตาม</w:t>
      </w:r>
      <w:r w:rsidR="00236984" w:rsidRPr="00236984">
        <w:rPr>
          <w:rFonts w:ascii="Angsana New" w:hAnsi="Angsana New" w:hint="cs"/>
          <w:b/>
          <w:bCs/>
          <w:sz w:val="30"/>
          <w:szCs w:val="30"/>
          <w:cs/>
          <w:lang w:val="th-TH"/>
        </w:rPr>
        <w:t>ธรรมชาติ</w:t>
      </w:r>
    </w:p>
    <w:p w14:paraId="7E9EBB7D" w14:textId="2A8BB94D" w:rsidR="00F713E7" w:rsidRPr="00F76251" w:rsidRDefault="00F713E7" w:rsidP="00F71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  <w:lang w:val="th-TH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990"/>
        <w:gridCol w:w="1609"/>
        <w:gridCol w:w="180"/>
        <w:gridCol w:w="1440"/>
      </w:tblGrid>
      <w:tr w:rsidR="00F713E7" w:rsidRPr="003A390E" w14:paraId="7E31B967" w14:textId="77777777" w:rsidTr="006F751E">
        <w:trPr>
          <w:cantSplit/>
          <w:trHeight w:val="317"/>
          <w:tblHeader/>
        </w:trPr>
        <w:tc>
          <w:tcPr>
            <w:tcW w:w="4871" w:type="dxa"/>
          </w:tcPr>
          <w:p w14:paraId="52B0B755" w14:textId="77777777" w:rsidR="00F713E7" w:rsidRPr="003A390E" w:rsidRDefault="00F713E7" w:rsidP="00F713E7">
            <w:pPr>
              <w:spacing w:line="240" w:lineRule="auto"/>
              <w:ind w:left="196" w:hanging="1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0760F9E" w14:textId="77777777" w:rsidR="00F713E7" w:rsidRPr="003A390E" w:rsidRDefault="00F713E7" w:rsidP="00F713E7">
            <w:pPr>
              <w:pStyle w:val="acctmergecolhdg"/>
              <w:spacing w:line="240" w:lineRule="auto"/>
              <w:rPr>
                <w:szCs w:val="22"/>
              </w:rPr>
            </w:pPr>
          </w:p>
        </w:tc>
        <w:tc>
          <w:tcPr>
            <w:tcW w:w="3229" w:type="dxa"/>
            <w:gridSpan w:val="3"/>
            <w:vAlign w:val="center"/>
          </w:tcPr>
          <w:p w14:paraId="2C421523" w14:textId="46D4569B" w:rsidR="00F713E7" w:rsidRPr="00D868FC" w:rsidRDefault="00F713E7" w:rsidP="00F713E7">
            <w:pPr>
              <w:pStyle w:val="BodyText"/>
              <w:tabs>
                <w:tab w:val="left" w:pos="5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cs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13E7" w:rsidRPr="003A390E" w14:paraId="5A9ADA95" w14:textId="77777777" w:rsidTr="006F751E">
        <w:trPr>
          <w:cantSplit/>
          <w:tblHeader/>
        </w:trPr>
        <w:tc>
          <w:tcPr>
            <w:tcW w:w="4871" w:type="dxa"/>
          </w:tcPr>
          <w:p w14:paraId="54A28E84" w14:textId="77777777" w:rsidR="00F713E7" w:rsidRPr="003A390E" w:rsidRDefault="00F713E7" w:rsidP="00F713E7">
            <w:pPr>
              <w:pStyle w:val="acctfourfigures"/>
              <w:spacing w:line="240" w:lineRule="auto"/>
              <w:ind w:left="196" w:hanging="196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B423F95" w14:textId="58116B89" w:rsidR="00F713E7" w:rsidRPr="00E10DC4" w:rsidRDefault="008E040B" w:rsidP="00F713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i/>
                <w:iCs/>
                <w:sz w:val="30"/>
                <w:szCs w:val="30"/>
                <w:lang w:bidi="th-TH"/>
              </w:rPr>
            </w:pPr>
            <w:r w:rsidRPr="00E10DC4">
              <w:rPr>
                <w:rFonts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609" w:type="dxa"/>
          </w:tcPr>
          <w:p w14:paraId="378E2AF8" w14:textId="0DC4E323" w:rsidR="00F713E7" w:rsidRPr="004D3177" w:rsidRDefault="00F713E7" w:rsidP="00F713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F713E7">
              <w:rPr>
                <w:rFonts w:ascii="Angsana New" w:hAnsi="Angsana New" w:cs="Angsana New"/>
                <w:b w:val="0"/>
                <w:sz w:val="30"/>
                <w:szCs w:val="30"/>
                <w:lang w:val="th-TH" w:bidi="th-TH"/>
              </w:rPr>
              <w:t>256</w:t>
            </w:r>
            <w:r w:rsidR="001C400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4133F0A" w14:textId="77777777" w:rsidR="00F713E7" w:rsidRPr="00F713E7" w:rsidRDefault="00F713E7" w:rsidP="00F713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51663F65" w14:textId="261C2729" w:rsidR="00F713E7" w:rsidRPr="004D3177" w:rsidRDefault="00F713E7" w:rsidP="00F713E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F713E7">
              <w:rPr>
                <w:rFonts w:ascii="Angsana New" w:hAnsi="Angsana New" w:cs="Angsana New"/>
                <w:b w:val="0"/>
                <w:sz w:val="30"/>
                <w:szCs w:val="30"/>
                <w:lang w:val="th-TH" w:bidi="th-TH"/>
              </w:rPr>
              <w:t>256</w:t>
            </w:r>
            <w:r w:rsidR="001C4002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F713E7" w:rsidRPr="00F713E7" w14:paraId="283D1561" w14:textId="77777777" w:rsidTr="006F751E">
        <w:trPr>
          <w:cantSplit/>
        </w:trPr>
        <w:tc>
          <w:tcPr>
            <w:tcW w:w="4871" w:type="dxa"/>
          </w:tcPr>
          <w:p w14:paraId="01C07E9E" w14:textId="77777777" w:rsidR="00F713E7" w:rsidRPr="003A390E" w:rsidRDefault="00F713E7" w:rsidP="00F713E7">
            <w:pPr>
              <w:spacing w:line="240" w:lineRule="auto"/>
              <w:ind w:left="196" w:hanging="1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0C629DF" w14:textId="77777777" w:rsidR="00F713E7" w:rsidRPr="003A390E" w:rsidRDefault="00F713E7" w:rsidP="00F713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3229" w:type="dxa"/>
            <w:gridSpan w:val="3"/>
          </w:tcPr>
          <w:p w14:paraId="5D412BE0" w14:textId="340D65EE" w:rsidR="00F713E7" w:rsidRPr="00F713E7" w:rsidRDefault="00F713E7" w:rsidP="00F713E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</w:pPr>
            <w:r w:rsidRPr="00F713E7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(</w:t>
            </w:r>
            <w:r w:rsidRPr="00F713E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 w:bidi="th-TH"/>
              </w:rPr>
              <w:t>พันบาท</w:t>
            </w:r>
            <w:r w:rsidRPr="00F713E7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)</w:t>
            </w:r>
          </w:p>
        </w:tc>
      </w:tr>
      <w:tr w:rsidR="001C4002" w:rsidRPr="003A390E" w14:paraId="10BD8DCA" w14:textId="77777777" w:rsidTr="006F751E">
        <w:trPr>
          <w:cantSplit/>
        </w:trPr>
        <w:tc>
          <w:tcPr>
            <w:tcW w:w="4871" w:type="dxa"/>
          </w:tcPr>
          <w:p w14:paraId="547AFDFA" w14:textId="28A8FCA7" w:rsidR="001C4002" w:rsidRPr="00F713E7" w:rsidRDefault="001C4002" w:rsidP="001C4002">
            <w:pPr>
              <w:spacing w:line="240" w:lineRule="auto"/>
              <w:ind w:left="196" w:right="-79" w:hanging="196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713E7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การเปลี่ยนแปลงในสินค้าสำเร็จรูป</w:t>
            </w:r>
          </w:p>
        </w:tc>
        <w:tc>
          <w:tcPr>
            <w:tcW w:w="990" w:type="dxa"/>
            <w:vAlign w:val="bottom"/>
          </w:tcPr>
          <w:p w14:paraId="0D6E419B" w14:textId="4900C6FF" w:rsidR="001C4002" w:rsidRPr="007720BA" w:rsidRDefault="001C4002" w:rsidP="001C4002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09" w:type="dxa"/>
          </w:tcPr>
          <w:p w14:paraId="59D78C5B" w14:textId="1C7146A2" w:rsidR="001C4002" w:rsidRPr="00764EDC" w:rsidRDefault="00A72E6B" w:rsidP="00A72E6B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100" w:firstLine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2E6B">
              <w:rPr>
                <w:rFonts w:ascii="Angsana New" w:hAnsi="Angsana New"/>
                <w:sz w:val="30"/>
                <w:szCs w:val="30"/>
              </w:rPr>
              <w:t>209,70</w:t>
            </w:r>
            <w:r w:rsidR="00643B8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</w:tcPr>
          <w:p w14:paraId="3D306FFA" w14:textId="77777777" w:rsidR="001C4002" w:rsidRPr="00764EDC" w:rsidRDefault="001C4002" w:rsidP="001C400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06449966" w14:textId="0B4A2B4A" w:rsidR="001C4002" w:rsidRPr="00764EDC" w:rsidRDefault="001C4002" w:rsidP="00A653A9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15" w:firstLine="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4EDC">
              <w:rPr>
                <w:rFonts w:ascii="Angsana New" w:hAnsi="Angsana New"/>
                <w:sz w:val="30"/>
                <w:szCs w:val="30"/>
              </w:rPr>
              <w:t>(46,043)</w:t>
            </w:r>
          </w:p>
        </w:tc>
      </w:tr>
      <w:tr w:rsidR="001C4002" w:rsidRPr="003A390E" w14:paraId="45E9B5E3" w14:textId="77777777" w:rsidTr="006F751E">
        <w:trPr>
          <w:cantSplit/>
        </w:trPr>
        <w:tc>
          <w:tcPr>
            <w:tcW w:w="4871" w:type="dxa"/>
          </w:tcPr>
          <w:p w14:paraId="0F86A2BB" w14:textId="07FF08DA" w:rsidR="001C4002" w:rsidRPr="00F713E7" w:rsidRDefault="001C4002" w:rsidP="001C4002">
            <w:pPr>
              <w:spacing w:line="240" w:lineRule="auto"/>
              <w:ind w:left="196" w:right="-79" w:hanging="196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713E7">
              <w:rPr>
                <w:rFonts w:ascii="Angsana New" w:hAnsi="Angsana New"/>
                <w:sz w:val="30"/>
                <w:szCs w:val="30"/>
                <w:cs/>
                <w:lang w:val="th-TH"/>
              </w:rPr>
              <w:t>วัตถุดิบและวัสดุสิ้นเปลืองใช้ไป</w:t>
            </w:r>
          </w:p>
        </w:tc>
        <w:tc>
          <w:tcPr>
            <w:tcW w:w="990" w:type="dxa"/>
            <w:vAlign w:val="bottom"/>
          </w:tcPr>
          <w:p w14:paraId="3B1D9655" w14:textId="77777777" w:rsidR="001C4002" w:rsidRPr="007720BA" w:rsidRDefault="001C4002" w:rsidP="001C4002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09" w:type="dxa"/>
          </w:tcPr>
          <w:p w14:paraId="791D0FC5" w14:textId="58E8A19F" w:rsidR="001C4002" w:rsidRPr="009345EC" w:rsidRDefault="00A72E6B" w:rsidP="001C400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100" w:firstLine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2E6B">
              <w:rPr>
                <w:rFonts w:ascii="Angsana New" w:hAnsi="Angsana New"/>
                <w:sz w:val="30"/>
                <w:szCs w:val="30"/>
              </w:rPr>
              <w:t>6,227,289</w:t>
            </w:r>
          </w:p>
        </w:tc>
        <w:tc>
          <w:tcPr>
            <w:tcW w:w="180" w:type="dxa"/>
          </w:tcPr>
          <w:p w14:paraId="6AF2F10C" w14:textId="77777777" w:rsidR="001C4002" w:rsidRPr="00F713E7" w:rsidRDefault="001C4002" w:rsidP="001C400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05165C90" w14:textId="14E5F23D" w:rsidR="001C4002" w:rsidRPr="00F713E7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7,269,987</w:t>
            </w:r>
          </w:p>
        </w:tc>
      </w:tr>
      <w:tr w:rsidR="001C4002" w:rsidRPr="003A390E" w14:paraId="1AF589A3" w14:textId="77777777" w:rsidTr="006F751E">
        <w:trPr>
          <w:cantSplit/>
        </w:trPr>
        <w:tc>
          <w:tcPr>
            <w:tcW w:w="4871" w:type="dxa"/>
          </w:tcPr>
          <w:p w14:paraId="1DCF8E32" w14:textId="699A742B" w:rsidR="001C4002" w:rsidRPr="00F713E7" w:rsidRDefault="001C4002" w:rsidP="001C4002">
            <w:pPr>
              <w:spacing w:line="240" w:lineRule="auto"/>
              <w:ind w:left="196" w:hanging="196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720B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ค่าพลังงานและไอน้ำใช้ไป</w:t>
            </w:r>
          </w:p>
        </w:tc>
        <w:tc>
          <w:tcPr>
            <w:tcW w:w="990" w:type="dxa"/>
            <w:vAlign w:val="bottom"/>
          </w:tcPr>
          <w:p w14:paraId="3E8EDB59" w14:textId="77777777" w:rsidR="001C4002" w:rsidRPr="007720BA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09" w:type="dxa"/>
          </w:tcPr>
          <w:p w14:paraId="0981AE3E" w14:textId="08D0C5F0" w:rsidR="001C4002" w:rsidRPr="009345EC" w:rsidRDefault="00A72E6B" w:rsidP="001C400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100" w:firstLine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2E6B">
              <w:rPr>
                <w:rFonts w:ascii="Angsana New" w:hAnsi="Angsana New"/>
                <w:sz w:val="30"/>
                <w:szCs w:val="30"/>
              </w:rPr>
              <w:t>1,084,175</w:t>
            </w:r>
          </w:p>
        </w:tc>
        <w:tc>
          <w:tcPr>
            <w:tcW w:w="180" w:type="dxa"/>
          </w:tcPr>
          <w:p w14:paraId="4F0629E2" w14:textId="77777777" w:rsidR="001C4002" w:rsidRPr="00F713E7" w:rsidRDefault="001C4002" w:rsidP="001C400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3A81A722" w14:textId="6C5E22ED" w:rsidR="001C4002" w:rsidRPr="00F713E7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1,235,265</w:t>
            </w:r>
          </w:p>
        </w:tc>
      </w:tr>
      <w:tr w:rsidR="001C4002" w:rsidRPr="003A390E" w14:paraId="5688DE00" w14:textId="77777777" w:rsidTr="006F751E">
        <w:trPr>
          <w:cantSplit/>
        </w:trPr>
        <w:tc>
          <w:tcPr>
            <w:tcW w:w="4871" w:type="dxa"/>
          </w:tcPr>
          <w:p w14:paraId="294E2CD3" w14:textId="5C73726B" w:rsidR="001C4002" w:rsidRPr="00F713E7" w:rsidRDefault="001C4002" w:rsidP="001C4002">
            <w:pPr>
              <w:spacing w:line="240" w:lineRule="auto"/>
              <w:ind w:left="196" w:hanging="196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713E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vAlign w:val="bottom"/>
          </w:tcPr>
          <w:p w14:paraId="371A68CE" w14:textId="0BE472CA" w:rsidR="001C4002" w:rsidRPr="007720BA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09" w:type="dxa"/>
          </w:tcPr>
          <w:p w14:paraId="0B336BA0" w14:textId="0194DE0B" w:rsidR="001C4002" w:rsidRPr="009345EC" w:rsidRDefault="00A72E6B" w:rsidP="001C400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100" w:firstLine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72E6B">
              <w:rPr>
                <w:rFonts w:ascii="Angsana New" w:hAnsi="Angsana New"/>
                <w:sz w:val="30"/>
                <w:szCs w:val="30"/>
              </w:rPr>
              <w:t>346,435</w:t>
            </w:r>
          </w:p>
        </w:tc>
        <w:tc>
          <w:tcPr>
            <w:tcW w:w="180" w:type="dxa"/>
          </w:tcPr>
          <w:p w14:paraId="4EB482DC" w14:textId="77777777" w:rsidR="001C4002" w:rsidRPr="00F713E7" w:rsidRDefault="001C4002" w:rsidP="001C400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7E0D126D" w14:textId="1E0BD312" w:rsidR="001C4002" w:rsidRPr="00F713E7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339,136</w:t>
            </w:r>
          </w:p>
        </w:tc>
      </w:tr>
      <w:tr w:rsidR="001C4002" w:rsidRPr="00F713E7" w14:paraId="1AD18E03" w14:textId="77777777" w:rsidTr="006F751E">
        <w:trPr>
          <w:cantSplit/>
        </w:trPr>
        <w:tc>
          <w:tcPr>
            <w:tcW w:w="4871" w:type="dxa"/>
          </w:tcPr>
          <w:p w14:paraId="117887DB" w14:textId="77777777" w:rsidR="001C4002" w:rsidRPr="00F713E7" w:rsidRDefault="001C4002" w:rsidP="001C4002">
            <w:pPr>
              <w:spacing w:line="240" w:lineRule="auto"/>
              <w:ind w:left="196" w:hanging="196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713E7">
              <w:rPr>
                <w:rFonts w:ascii="Angsana New" w:hAnsi="Angsana New"/>
                <w:sz w:val="30"/>
                <w:szCs w:val="30"/>
                <w:cs/>
                <w:lang w:val="th-TH"/>
              </w:rPr>
              <w:t>ค่าใช้จ่ายผลประโยชน์ของพนักงาน</w:t>
            </w:r>
          </w:p>
        </w:tc>
        <w:tc>
          <w:tcPr>
            <w:tcW w:w="990" w:type="dxa"/>
            <w:vAlign w:val="bottom"/>
          </w:tcPr>
          <w:p w14:paraId="5800A011" w14:textId="7397B2F8" w:rsidR="001C4002" w:rsidRPr="007720BA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7720B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609" w:type="dxa"/>
          </w:tcPr>
          <w:p w14:paraId="2B099F44" w14:textId="5474ACC7" w:rsidR="001C4002" w:rsidRPr="00921544" w:rsidRDefault="000972BE" w:rsidP="001C400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100" w:firstLine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921544">
              <w:rPr>
                <w:rFonts w:ascii="Angsana New" w:hAnsi="Angsana New"/>
                <w:sz w:val="30"/>
                <w:szCs w:val="30"/>
              </w:rPr>
              <w:t>5</w:t>
            </w:r>
            <w:r w:rsidR="00A9281F">
              <w:rPr>
                <w:rFonts w:ascii="Angsana New" w:hAnsi="Angsana New"/>
                <w:sz w:val="30"/>
                <w:szCs w:val="30"/>
              </w:rPr>
              <w:t>74,638</w:t>
            </w:r>
          </w:p>
        </w:tc>
        <w:tc>
          <w:tcPr>
            <w:tcW w:w="180" w:type="dxa"/>
          </w:tcPr>
          <w:p w14:paraId="2B2FCD8B" w14:textId="77777777" w:rsidR="001C4002" w:rsidRPr="00921544" w:rsidRDefault="001C4002" w:rsidP="001C4002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63ED1F2B" w14:textId="79771180" w:rsidR="001C4002" w:rsidRPr="00921544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</w:rPr>
              <w:t>558,809</w:t>
            </w:r>
          </w:p>
        </w:tc>
      </w:tr>
    </w:tbl>
    <w:p w14:paraId="35619ED2" w14:textId="77777777" w:rsidR="005A6705" w:rsidRPr="00F76251" w:rsidRDefault="005A6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GB"/>
        </w:rPr>
      </w:pPr>
    </w:p>
    <w:p w14:paraId="5EFCB99E" w14:textId="55B2B585" w:rsidR="002D4AAA" w:rsidRPr="000F01E9" w:rsidRDefault="002D4AAA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  <w:lang w:val="th-TH"/>
        </w:rPr>
      </w:pPr>
      <w:r w:rsidRPr="00313D7C">
        <w:rPr>
          <w:rFonts w:ascii="Angsana New" w:hAnsi="Angsana New"/>
          <w:b/>
          <w:bCs/>
          <w:sz w:val="30"/>
          <w:szCs w:val="30"/>
          <w:cs/>
          <w:lang w:val="en-GB"/>
        </w:rPr>
        <w:t>ภาษี</w:t>
      </w:r>
      <w:r w:rsidRPr="00313D7C">
        <w:rPr>
          <w:rFonts w:ascii="Angsana New" w:hAnsi="Angsana New"/>
          <w:b/>
          <w:bCs/>
          <w:sz w:val="30"/>
          <w:szCs w:val="30"/>
          <w:cs/>
        </w:rPr>
        <w:t>เงินได้</w:t>
      </w:r>
    </w:p>
    <w:p w14:paraId="4F59BD5D" w14:textId="77777777" w:rsidR="000F01E9" w:rsidRPr="00F76251" w:rsidRDefault="000F01E9" w:rsidP="000F01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871"/>
        <w:gridCol w:w="990"/>
        <w:gridCol w:w="1699"/>
        <w:gridCol w:w="180"/>
        <w:gridCol w:w="1440"/>
      </w:tblGrid>
      <w:tr w:rsidR="000F01E9" w:rsidRPr="003A390E" w14:paraId="3968943D" w14:textId="77777777" w:rsidTr="00F54B97">
        <w:trPr>
          <w:cantSplit/>
          <w:trHeight w:val="317"/>
          <w:tblHeader/>
        </w:trPr>
        <w:tc>
          <w:tcPr>
            <w:tcW w:w="4871" w:type="dxa"/>
          </w:tcPr>
          <w:p w14:paraId="535ED0C6" w14:textId="77777777" w:rsidR="000F01E9" w:rsidRDefault="000F01E9" w:rsidP="000F01E9">
            <w:pPr>
              <w:pStyle w:val="BodyText"/>
              <w:tabs>
                <w:tab w:val="left" w:pos="550"/>
              </w:tabs>
              <w:spacing w:after="0" w:line="240" w:lineRule="auto"/>
              <w:rPr>
                <w:rFonts w:ascii="Times New Roman" w:hAnsi="Times New Roman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6E47D924" w14:textId="77777777" w:rsidR="000F01E9" w:rsidRDefault="000F01E9" w:rsidP="000F01E9">
            <w:pPr>
              <w:pStyle w:val="BodyText"/>
              <w:tabs>
                <w:tab w:val="left" w:pos="550"/>
              </w:tabs>
              <w:spacing w:after="0" w:line="240" w:lineRule="auto"/>
              <w:rPr>
                <w:rFonts w:ascii="Times New Roman" w:hAnsi="Times New Roman" w:cstheme="minorBidi"/>
                <w:b/>
                <w:bCs/>
                <w:i/>
                <w:iCs/>
                <w:sz w:val="22"/>
                <w:szCs w:val="22"/>
              </w:rPr>
            </w:pPr>
          </w:p>
          <w:p w14:paraId="10CC86DB" w14:textId="45AF2109" w:rsidR="000F01E9" w:rsidRPr="000F01E9" w:rsidRDefault="000F01E9" w:rsidP="000F01E9">
            <w:pPr>
              <w:pStyle w:val="BodyText"/>
              <w:tabs>
                <w:tab w:val="left" w:pos="550"/>
              </w:tabs>
              <w:spacing w:after="0" w:line="240" w:lineRule="auto"/>
              <w:rPr>
                <w:rFonts w:ascii="Times New Roman" w:hAnsi="Times New Roman" w:cs="Times New Roman"/>
                <w:sz w:val="30"/>
                <w:szCs w:val="30"/>
              </w:rPr>
            </w:pPr>
            <w:r w:rsidRPr="000F01E9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990" w:type="dxa"/>
          </w:tcPr>
          <w:p w14:paraId="115E3177" w14:textId="77777777" w:rsidR="000F01E9" w:rsidRPr="003A390E" w:rsidRDefault="000F01E9" w:rsidP="00365417">
            <w:pPr>
              <w:pStyle w:val="acctmergecolhdg"/>
              <w:spacing w:line="240" w:lineRule="auto"/>
              <w:rPr>
                <w:szCs w:val="22"/>
              </w:rPr>
            </w:pPr>
          </w:p>
        </w:tc>
        <w:tc>
          <w:tcPr>
            <w:tcW w:w="3319" w:type="dxa"/>
            <w:gridSpan w:val="3"/>
            <w:vAlign w:val="center"/>
          </w:tcPr>
          <w:p w14:paraId="659C54A8" w14:textId="77777777" w:rsidR="000F01E9" w:rsidRPr="00D868FC" w:rsidRDefault="000F01E9" w:rsidP="00365417">
            <w:pPr>
              <w:pStyle w:val="BodyText"/>
              <w:tabs>
                <w:tab w:val="left" w:pos="5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cs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01E9" w:rsidRPr="003A390E" w14:paraId="31733BD0" w14:textId="77777777" w:rsidTr="00F54B97">
        <w:trPr>
          <w:cantSplit/>
          <w:tblHeader/>
        </w:trPr>
        <w:tc>
          <w:tcPr>
            <w:tcW w:w="4871" w:type="dxa"/>
          </w:tcPr>
          <w:p w14:paraId="7C0BAE84" w14:textId="77777777" w:rsidR="000F01E9" w:rsidRPr="003A390E" w:rsidRDefault="000F01E9" w:rsidP="00365417">
            <w:pPr>
              <w:pStyle w:val="acctfourfigures"/>
              <w:spacing w:line="240" w:lineRule="auto"/>
              <w:ind w:left="196" w:hanging="196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32ED4B" w14:textId="2BF874E0" w:rsidR="000F01E9" w:rsidRPr="00E10DC4" w:rsidRDefault="000F01E9" w:rsidP="0036541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jc w:val="center"/>
              <w:rPr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699" w:type="dxa"/>
          </w:tcPr>
          <w:p w14:paraId="27C65374" w14:textId="77777777" w:rsidR="000F01E9" w:rsidRPr="004D3177" w:rsidRDefault="000F01E9" w:rsidP="0036541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F713E7">
              <w:rPr>
                <w:rFonts w:ascii="Angsana New" w:hAnsi="Angsana New" w:cs="Angsana New"/>
                <w:b w:val="0"/>
                <w:sz w:val="30"/>
                <w:szCs w:val="30"/>
                <w:lang w:val="th-TH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7E7C509E" w14:textId="77777777" w:rsidR="000F01E9" w:rsidRPr="00F713E7" w:rsidRDefault="000F01E9" w:rsidP="0036541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022DC88B" w14:textId="77777777" w:rsidR="000F01E9" w:rsidRPr="004D3177" w:rsidRDefault="000F01E9" w:rsidP="00365417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cs/>
                <w:lang w:val="en-US" w:bidi="th-TH"/>
              </w:rPr>
            </w:pPr>
            <w:r w:rsidRPr="00F713E7">
              <w:rPr>
                <w:rFonts w:ascii="Angsana New" w:hAnsi="Angsana New" w:cs="Angsana New"/>
                <w:b w:val="0"/>
                <w:sz w:val="30"/>
                <w:szCs w:val="30"/>
                <w:lang w:val="th-TH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0F01E9" w:rsidRPr="00F713E7" w14:paraId="010190CC" w14:textId="77777777" w:rsidTr="00F54B97">
        <w:trPr>
          <w:cantSplit/>
        </w:trPr>
        <w:tc>
          <w:tcPr>
            <w:tcW w:w="4871" w:type="dxa"/>
          </w:tcPr>
          <w:p w14:paraId="2CCA60B3" w14:textId="77777777" w:rsidR="000F01E9" w:rsidRPr="003A390E" w:rsidRDefault="000F01E9" w:rsidP="00365417">
            <w:pPr>
              <w:spacing w:line="240" w:lineRule="auto"/>
              <w:ind w:left="196" w:hanging="19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AEC7E1A" w14:textId="77777777" w:rsidR="000F01E9" w:rsidRPr="003A390E" w:rsidRDefault="000F01E9" w:rsidP="0036541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3319" w:type="dxa"/>
            <w:gridSpan w:val="3"/>
          </w:tcPr>
          <w:p w14:paraId="0DAEABCD" w14:textId="77777777" w:rsidR="000F01E9" w:rsidRPr="00F713E7" w:rsidRDefault="000F01E9" w:rsidP="00365417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</w:pPr>
            <w:r w:rsidRPr="00F713E7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(</w:t>
            </w:r>
            <w:r w:rsidRPr="00F713E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 w:bidi="th-TH"/>
              </w:rPr>
              <w:t>พันบาท</w:t>
            </w:r>
            <w:r w:rsidRPr="00F713E7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)</w:t>
            </w:r>
          </w:p>
        </w:tc>
      </w:tr>
      <w:tr w:rsidR="000F01E9" w:rsidRPr="003A390E" w14:paraId="5D8F7834" w14:textId="77777777" w:rsidTr="00F54B97">
        <w:trPr>
          <w:cantSplit/>
        </w:trPr>
        <w:tc>
          <w:tcPr>
            <w:tcW w:w="4871" w:type="dxa"/>
          </w:tcPr>
          <w:p w14:paraId="341C93DD" w14:textId="0E17CF97" w:rsidR="000F01E9" w:rsidRPr="000F01E9" w:rsidRDefault="000F01E9" w:rsidP="000F01E9">
            <w:pPr>
              <w:pStyle w:val="BodyText"/>
              <w:tabs>
                <w:tab w:val="left" w:pos="550"/>
              </w:tabs>
              <w:spacing w:after="0" w:line="240" w:lineRule="auto"/>
              <w:rPr>
                <w:rFonts w:ascii="Angsana New" w:hAnsi="Angsana New"/>
                <w:bCs/>
                <w:sz w:val="30"/>
                <w:szCs w:val="30"/>
                <w:lang w:val="th-TH"/>
              </w:rPr>
            </w:pPr>
            <w:r w:rsidRPr="000F01E9">
              <w:rPr>
                <w:rFonts w:ascii="Angsana New" w:hAnsi="Angsana New"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90" w:type="dxa"/>
            <w:vAlign w:val="bottom"/>
          </w:tcPr>
          <w:p w14:paraId="47615024" w14:textId="2431AF2A" w:rsidR="000F01E9" w:rsidRPr="007720BA" w:rsidRDefault="000F01E9" w:rsidP="00365417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99" w:type="dxa"/>
          </w:tcPr>
          <w:p w14:paraId="7B4C45A9" w14:textId="2925A4D8" w:rsidR="000F01E9" w:rsidRPr="00764EDC" w:rsidRDefault="000F01E9" w:rsidP="00365417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100" w:firstLine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8195EFA" w14:textId="77777777" w:rsidR="000F01E9" w:rsidRPr="00764EDC" w:rsidRDefault="000F01E9" w:rsidP="0036541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405D7CF4" w14:textId="2DFB9F93" w:rsidR="000F01E9" w:rsidRPr="00764EDC" w:rsidRDefault="000F01E9" w:rsidP="00365417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15" w:firstLine="1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01E9" w:rsidRPr="003A390E" w14:paraId="6E271792" w14:textId="77777777" w:rsidTr="00F54B97">
        <w:trPr>
          <w:cantSplit/>
        </w:trPr>
        <w:tc>
          <w:tcPr>
            <w:tcW w:w="4871" w:type="dxa"/>
          </w:tcPr>
          <w:p w14:paraId="64033B61" w14:textId="746A32DD" w:rsidR="000F01E9" w:rsidRPr="007A67EE" w:rsidRDefault="000F01E9" w:rsidP="00365417">
            <w:pPr>
              <w:spacing w:line="240" w:lineRule="auto"/>
              <w:ind w:left="196" w:right="-79" w:hanging="196"/>
              <w:rPr>
                <w:rFonts w:ascii="Angsana New" w:hAnsi="Angsana New"/>
                <w:sz w:val="30"/>
                <w:szCs w:val="30"/>
              </w:rPr>
            </w:pPr>
            <w:r w:rsidRPr="007A67E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ภาษีงวดก่อนๆ</w:t>
            </w:r>
            <w:r w:rsidRPr="007A67EE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</w:t>
            </w:r>
            <w:r w:rsidRPr="007A67EE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ที่บันทึกต่ำไป</w:t>
            </w:r>
          </w:p>
        </w:tc>
        <w:tc>
          <w:tcPr>
            <w:tcW w:w="990" w:type="dxa"/>
            <w:vAlign w:val="bottom"/>
          </w:tcPr>
          <w:p w14:paraId="6B09E5EE" w14:textId="77777777" w:rsidR="000F01E9" w:rsidRPr="007A67EE" w:rsidRDefault="000F01E9" w:rsidP="0036541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99" w:type="dxa"/>
          </w:tcPr>
          <w:p w14:paraId="75C6D8AA" w14:textId="71B72963" w:rsidR="000F01E9" w:rsidRPr="007A67EE" w:rsidRDefault="000F01E9" w:rsidP="00CA5C6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  <w:tab w:val="left" w:pos="1349"/>
              </w:tabs>
              <w:ind w:left="-108" w:right="191" w:firstLine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A67EE">
              <w:rPr>
                <w:rFonts w:ascii="Angsana New" w:hAnsi="Angsana New"/>
                <w:sz w:val="30"/>
                <w:szCs w:val="30"/>
              </w:rPr>
              <w:t>15,751</w:t>
            </w:r>
          </w:p>
        </w:tc>
        <w:tc>
          <w:tcPr>
            <w:tcW w:w="180" w:type="dxa"/>
          </w:tcPr>
          <w:p w14:paraId="6872DFAD" w14:textId="77777777" w:rsidR="000F01E9" w:rsidRPr="00F713E7" w:rsidRDefault="000F01E9" w:rsidP="0036541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19FBDBAC" w14:textId="1ABBBA92" w:rsidR="000F01E9" w:rsidRPr="000F01E9" w:rsidRDefault="000F01E9" w:rsidP="000F01E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63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01E9" w:rsidRPr="003A390E" w14:paraId="12BEF0FC" w14:textId="77777777" w:rsidTr="00706C97">
        <w:trPr>
          <w:cantSplit/>
        </w:trPr>
        <w:tc>
          <w:tcPr>
            <w:tcW w:w="4871" w:type="dxa"/>
          </w:tcPr>
          <w:p w14:paraId="4BDFA5DE" w14:textId="31E4A3BD" w:rsidR="000F01E9" w:rsidRPr="00F713E7" w:rsidRDefault="00F54B97" w:rsidP="00F54B97">
            <w:pPr>
              <w:pStyle w:val="BodyText"/>
              <w:tabs>
                <w:tab w:val="left" w:pos="550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54B97">
              <w:rPr>
                <w:rFonts w:ascii="Angsana New" w:hAnsi="Angsana New"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5DEB04C5" w14:textId="77777777" w:rsidR="000F01E9" w:rsidRPr="007720BA" w:rsidRDefault="000F01E9" w:rsidP="003654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99" w:type="dxa"/>
          </w:tcPr>
          <w:p w14:paraId="1C22F294" w14:textId="2B7999C5" w:rsidR="000F01E9" w:rsidRPr="009345EC" w:rsidRDefault="000F01E9" w:rsidP="00365417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100" w:firstLine="18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3C0D8A8" w14:textId="77777777" w:rsidR="000F01E9" w:rsidRPr="00F713E7" w:rsidRDefault="000F01E9" w:rsidP="0036541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1844640C" w14:textId="5AD15368" w:rsidR="000F01E9" w:rsidRPr="00F713E7" w:rsidRDefault="000F01E9" w:rsidP="003654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</w:tr>
      <w:tr w:rsidR="000F01E9" w:rsidRPr="00F713E7" w14:paraId="2949943B" w14:textId="77777777" w:rsidTr="00706C97">
        <w:trPr>
          <w:cantSplit/>
        </w:trPr>
        <w:tc>
          <w:tcPr>
            <w:tcW w:w="4871" w:type="dxa"/>
          </w:tcPr>
          <w:p w14:paraId="422FB81B" w14:textId="354C21DC" w:rsidR="000F01E9" w:rsidRPr="00F713E7" w:rsidRDefault="00F54B97" w:rsidP="00365417">
            <w:pPr>
              <w:spacing w:line="240" w:lineRule="auto"/>
              <w:ind w:left="196" w:hanging="196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F54B97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การเปลี่ยนแปลงของผลต่างชั่วคราว</w:t>
            </w:r>
            <w:r w:rsidRPr="00F54B97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 </w:t>
            </w:r>
          </w:p>
        </w:tc>
        <w:tc>
          <w:tcPr>
            <w:tcW w:w="990" w:type="dxa"/>
            <w:vAlign w:val="bottom"/>
          </w:tcPr>
          <w:p w14:paraId="3BB6C55E" w14:textId="50CB8D4C" w:rsidR="000F01E9" w:rsidRPr="007720BA" w:rsidRDefault="000F01E9" w:rsidP="003654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99" w:type="dxa"/>
            <w:tcBorders>
              <w:bottom w:val="single" w:sz="4" w:space="0" w:color="auto"/>
            </w:tcBorders>
          </w:tcPr>
          <w:p w14:paraId="6DBE6DA7" w14:textId="171B20B7" w:rsidR="000F01E9" w:rsidRPr="00AB4437" w:rsidRDefault="00F54B97" w:rsidP="00CA5C6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  <w:tab w:val="left" w:pos="1349"/>
              </w:tabs>
              <w:ind w:left="-108" w:right="102" w:firstLine="1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 </w:t>
            </w:r>
            <w:r w:rsidRPr="00F54B97">
              <w:rPr>
                <w:rFonts w:ascii="Angsana New" w:hAnsi="Angsana New"/>
                <w:sz w:val="30"/>
                <w:szCs w:val="30"/>
              </w:rPr>
              <w:t>(3,893)</w:t>
            </w:r>
          </w:p>
        </w:tc>
        <w:tc>
          <w:tcPr>
            <w:tcW w:w="180" w:type="dxa"/>
          </w:tcPr>
          <w:p w14:paraId="3D819CF3" w14:textId="77777777" w:rsidR="000F01E9" w:rsidRPr="00F713E7" w:rsidRDefault="000F01E9" w:rsidP="0036541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6EE4BB" w14:textId="48F4021F" w:rsidR="000F01E9" w:rsidRPr="00F713E7" w:rsidRDefault="00F54B97" w:rsidP="003654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54B97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(42</w:t>
            </w:r>
            <w:r w:rsidRPr="00F54B97">
              <w:rPr>
                <w:rFonts w:ascii="Angsana New" w:hAnsi="Angsana New"/>
                <w:sz w:val="30"/>
                <w:szCs w:val="30"/>
                <w:lang w:val="th-TH" w:bidi="th-TH"/>
              </w:rPr>
              <w:t>,</w:t>
            </w:r>
            <w:r w:rsidRPr="00F54B97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436)</w:t>
            </w:r>
          </w:p>
        </w:tc>
      </w:tr>
      <w:tr w:rsidR="00BA028B" w:rsidRPr="00F713E7" w14:paraId="7F8177C6" w14:textId="77777777" w:rsidTr="00BA028B">
        <w:trPr>
          <w:cantSplit/>
        </w:trPr>
        <w:tc>
          <w:tcPr>
            <w:tcW w:w="4871" w:type="dxa"/>
          </w:tcPr>
          <w:p w14:paraId="512BF3D6" w14:textId="4FB5B22C" w:rsidR="00BA028B" w:rsidRPr="00BA028B" w:rsidRDefault="00BA028B" w:rsidP="00365417">
            <w:pPr>
              <w:spacing w:line="240" w:lineRule="auto"/>
              <w:ind w:left="196" w:hanging="196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BA028B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รวมภาษีเงินได้</w:t>
            </w:r>
          </w:p>
        </w:tc>
        <w:tc>
          <w:tcPr>
            <w:tcW w:w="990" w:type="dxa"/>
            <w:vAlign w:val="bottom"/>
          </w:tcPr>
          <w:p w14:paraId="1E364ACA" w14:textId="77777777" w:rsidR="00BA028B" w:rsidRPr="007720BA" w:rsidRDefault="00BA028B" w:rsidP="0036541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699" w:type="dxa"/>
            <w:tcBorders>
              <w:bottom w:val="double" w:sz="4" w:space="0" w:color="auto"/>
            </w:tcBorders>
          </w:tcPr>
          <w:p w14:paraId="23DFDD09" w14:textId="74B83992" w:rsidR="00BA028B" w:rsidRPr="00BA028B" w:rsidRDefault="00BA028B" w:rsidP="00CA5C62">
            <w:pPr>
              <w:tabs>
                <w:tab w:val="clear" w:pos="680"/>
                <w:tab w:val="clear" w:pos="907"/>
                <w:tab w:val="decimal" w:pos="76"/>
                <w:tab w:val="left" w:pos="346"/>
                <w:tab w:val="decimal" w:pos="806"/>
              </w:tabs>
              <w:ind w:left="-108" w:right="191" w:firstLine="18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A028B">
              <w:rPr>
                <w:rFonts w:ascii="Angsana New" w:hAnsi="Angsana New"/>
                <w:b/>
                <w:bCs/>
                <w:sz w:val="30"/>
                <w:szCs w:val="30"/>
              </w:rPr>
              <w:t>11,858</w:t>
            </w:r>
          </w:p>
        </w:tc>
        <w:tc>
          <w:tcPr>
            <w:tcW w:w="180" w:type="dxa"/>
          </w:tcPr>
          <w:p w14:paraId="5E2F57D7" w14:textId="77777777" w:rsidR="00BA028B" w:rsidRPr="00F713E7" w:rsidRDefault="00BA028B" w:rsidP="00365417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949CE70" w14:textId="523AB463" w:rsidR="00BA028B" w:rsidRPr="00BA028B" w:rsidRDefault="00BA028B" w:rsidP="0036541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  <w:r w:rsidRPr="00BA028B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(42</w:t>
            </w:r>
            <w:r w:rsidRPr="00BA028B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,</w:t>
            </w:r>
            <w:r w:rsidRPr="00BA028B"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  <w:t>436)</w:t>
            </w:r>
          </w:p>
        </w:tc>
      </w:tr>
    </w:tbl>
    <w:p w14:paraId="4DE2DF5A" w14:textId="77777777" w:rsidR="00567D7C" w:rsidRDefault="00567D7C" w:rsidP="00F713E7">
      <w:pPr>
        <w:rPr>
          <w:rFonts w:ascii="Angsana New" w:hAnsi="Angsana New"/>
          <w:sz w:val="20"/>
          <w:szCs w:val="20"/>
        </w:rPr>
      </w:pPr>
    </w:p>
    <w:p w14:paraId="5B6A5686" w14:textId="77777777" w:rsidR="00F76251" w:rsidRDefault="00F76251" w:rsidP="00F713E7">
      <w:pPr>
        <w:rPr>
          <w:rFonts w:ascii="Angsana New" w:hAnsi="Angsana New"/>
          <w:sz w:val="20"/>
          <w:szCs w:val="20"/>
        </w:rPr>
      </w:pPr>
    </w:p>
    <w:p w14:paraId="4D18C876" w14:textId="77777777" w:rsidR="00F76251" w:rsidRDefault="00F76251" w:rsidP="00F713E7">
      <w:pPr>
        <w:rPr>
          <w:rFonts w:ascii="Angsana New" w:hAnsi="Angsana New"/>
          <w:sz w:val="20"/>
          <w:szCs w:val="20"/>
        </w:rPr>
      </w:pPr>
    </w:p>
    <w:p w14:paraId="083650D2" w14:textId="77777777" w:rsidR="00F76251" w:rsidRDefault="00F76251" w:rsidP="00F713E7">
      <w:pPr>
        <w:rPr>
          <w:rFonts w:ascii="Angsana New" w:hAnsi="Angsana New"/>
          <w:sz w:val="20"/>
          <w:szCs w:val="20"/>
        </w:rPr>
      </w:pPr>
    </w:p>
    <w:p w14:paraId="42FC4F02" w14:textId="77777777" w:rsidR="00F76251" w:rsidRDefault="00F76251" w:rsidP="00F713E7">
      <w:pPr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7"/>
        <w:gridCol w:w="3039"/>
        <w:gridCol w:w="871"/>
        <w:gridCol w:w="29"/>
        <w:gridCol w:w="151"/>
        <w:gridCol w:w="29"/>
        <w:gridCol w:w="900"/>
        <w:gridCol w:w="28"/>
        <w:gridCol w:w="152"/>
        <w:gridCol w:w="28"/>
        <w:gridCol w:w="873"/>
        <w:gridCol w:w="180"/>
        <w:gridCol w:w="873"/>
        <w:gridCol w:w="27"/>
        <w:gridCol w:w="153"/>
        <w:gridCol w:w="27"/>
        <w:gridCol w:w="846"/>
        <w:gridCol w:w="53"/>
        <w:gridCol w:w="127"/>
        <w:gridCol w:w="53"/>
        <w:gridCol w:w="904"/>
      </w:tblGrid>
      <w:tr w:rsidR="00F713E7" w:rsidRPr="00FF0CB5" w14:paraId="7E73FBA4" w14:textId="77777777" w:rsidTr="00DD3029">
        <w:trPr>
          <w:gridBefore w:val="1"/>
          <w:wBefore w:w="17" w:type="dxa"/>
          <w:trHeight w:val="20"/>
          <w:tblHeader/>
        </w:trPr>
        <w:tc>
          <w:tcPr>
            <w:tcW w:w="3039" w:type="dxa"/>
          </w:tcPr>
          <w:p w14:paraId="06B2F386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304" w:type="dxa"/>
            <w:gridSpan w:val="19"/>
          </w:tcPr>
          <w:p w14:paraId="1A3500FF" w14:textId="791E0CFB" w:rsidR="00F713E7" w:rsidRPr="00FF0CB5" w:rsidRDefault="0086096E" w:rsidP="003817AD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713E7" w:rsidRPr="00FF0CB5" w14:paraId="38C825F6" w14:textId="77777777" w:rsidTr="00DD3029">
        <w:trPr>
          <w:gridBefore w:val="1"/>
          <w:wBefore w:w="17" w:type="dxa"/>
          <w:trHeight w:val="20"/>
          <w:tblHeader/>
        </w:trPr>
        <w:tc>
          <w:tcPr>
            <w:tcW w:w="3039" w:type="dxa"/>
            <w:vMerge w:val="restart"/>
            <w:vAlign w:val="bottom"/>
          </w:tcPr>
          <w:p w14:paraId="4289CDF2" w14:textId="3E4AD1AF" w:rsidR="00F713E7" w:rsidRPr="00EC6E48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EC6E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ภาษีเงินได้ </w:t>
            </w:r>
          </w:p>
        </w:tc>
        <w:tc>
          <w:tcPr>
            <w:tcW w:w="3061" w:type="dxa"/>
            <w:gridSpan w:val="9"/>
          </w:tcPr>
          <w:p w14:paraId="3BAE910F" w14:textId="53DBC990" w:rsidR="00F713E7" w:rsidRPr="004D3177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 w:rsidR="001C4002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2FFC59D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3063" w:type="dxa"/>
            <w:gridSpan w:val="9"/>
          </w:tcPr>
          <w:p w14:paraId="194CF7B9" w14:textId="265F9F83" w:rsidR="00F713E7" w:rsidRPr="004D3177" w:rsidRDefault="00B1799C" w:rsidP="00B1799C">
            <w:pPr>
              <w:pStyle w:val="acctfourfigures"/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 w:bidi="th-TH"/>
              </w:rPr>
              <w:t xml:space="preserve">                         </w:t>
            </w:r>
            <w:r w:rsidR="00F713E7" w:rsidRPr="00FF0CB5">
              <w:rPr>
                <w:rFonts w:ascii="Angsana New" w:hAnsi="Angsana New"/>
                <w:sz w:val="30"/>
                <w:szCs w:val="30"/>
                <w:lang w:val="th-TH" w:bidi="th-TH"/>
              </w:rPr>
              <w:t>256</w:t>
            </w:r>
            <w:r w:rsidR="001C4002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F713E7" w:rsidRPr="00FF0CB5" w14:paraId="0A36C6D9" w14:textId="77777777" w:rsidTr="00DD3029">
        <w:trPr>
          <w:gridBefore w:val="1"/>
          <w:wBefore w:w="17" w:type="dxa"/>
          <w:trHeight w:val="20"/>
          <w:tblHeader/>
        </w:trPr>
        <w:tc>
          <w:tcPr>
            <w:tcW w:w="3039" w:type="dxa"/>
            <w:vMerge/>
          </w:tcPr>
          <w:p w14:paraId="71651938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71" w:type="dxa"/>
            <w:vAlign w:val="bottom"/>
          </w:tcPr>
          <w:p w14:paraId="4E8564CA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ก่อน</w:t>
            </w:r>
          </w:p>
          <w:p w14:paraId="6E788580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20A683D3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2F1C071A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614934EE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vAlign w:val="bottom"/>
          </w:tcPr>
          <w:p w14:paraId="5080690C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สุทธิจาก</w:t>
            </w:r>
          </w:p>
          <w:p w14:paraId="694AE259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  <w:tc>
          <w:tcPr>
            <w:tcW w:w="180" w:type="dxa"/>
            <w:vAlign w:val="bottom"/>
          </w:tcPr>
          <w:p w14:paraId="78DA6D3C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vAlign w:val="bottom"/>
          </w:tcPr>
          <w:p w14:paraId="6E9D8F21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ก่อน</w:t>
            </w:r>
          </w:p>
          <w:p w14:paraId="2D88DA67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62F6D2B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147BFCF7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gridSpan w:val="2"/>
            <w:vAlign w:val="bottom"/>
          </w:tcPr>
          <w:p w14:paraId="73A44A66" w14:textId="77777777" w:rsidR="00F713E7" w:rsidRPr="00FF0CB5" w:rsidRDefault="00F713E7" w:rsidP="003817AD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00C70D84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สุทธิจาก</w:t>
            </w:r>
          </w:p>
          <w:p w14:paraId="6F5E2823" w14:textId="77777777" w:rsidR="00F713E7" w:rsidRPr="00FF0CB5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  <w:t>ภาษีเงินได้</w:t>
            </w:r>
          </w:p>
        </w:tc>
      </w:tr>
      <w:tr w:rsidR="00F713E7" w:rsidRPr="00FF0CB5" w14:paraId="1F67194D" w14:textId="77777777" w:rsidTr="00DD3029">
        <w:trPr>
          <w:gridBefore w:val="1"/>
          <w:wBefore w:w="17" w:type="dxa"/>
          <w:trHeight w:val="20"/>
          <w:tblHeader/>
        </w:trPr>
        <w:tc>
          <w:tcPr>
            <w:tcW w:w="3039" w:type="dxa"/>
          </w:tcPr>
          <w:p w14:paraId="727722B5" w14:textId="77777777" w:rsidR="00F713E7" w:rsidRPr="00FF0CB5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304" w:type="dxa"/>
            <w:gridSpan w:val="19"/>
          </w:tcPr>
          <w:p w14:paraId="5F7B7C94" w14:textId="77777777" w:rsidR="00F713E7" w:rsidRPr="00EC6E48" w:rsidRDefault="00F713E7" w:rsidP="003817A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</w:pPr>
            <w:r w:rsidRPr="00EC6E48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(</w:t>
            </w:r>
            <w:r w:rsidRPr="00EC6E48">
              <w:rPr>
                <w:rFonts w:ascii="Angsana New" w:hAnsi="Angsana New"/>
                <w:i/>
                <w:iCs/>
                <w:sz w:val="30"/>
                <w:szCs w:val="30"/>
                <w:cs/>
                <w:lang w:val="th-TH" w:bidi="th-TH"/>
              </w:rPr>
              <w:t>ล้านบาท</w:t>
            </w:r>
            <w:r w:rsidRPr="00EC6E48">
              <w:rPr>
                <w:rFonts w:ascii="Angsana New" w:hAnsi="Angsana New"/>
                <w:i/>
                <w:iCs/>
                <w:sz w:val="30"/>
                <w:szCs w:val="30"/>
                <w:lang w:val="th-TH" w:bidi="th-TH"/>
              </w:rPr>
              <w:t>)</w:t>
            </w:r>
          </w:p>
        </w:tc>
      </w:tr>
      <w:tr w:rsidR="00F713E7" w:rsidRPr="00FF0CB5" w14:paraId="67EB99D2" w14:textId="77777777" w:rsidTr="00DD3029">
        <w:trPr>
          <w:gridBefore w:val="1"/>
          <w:wBefore w:w="17" w:type="dxa"/>
          <w:cantSplit/>
          <w:trHeight w:val="20"/>
        </w:trPr>
        <w:tc>
          <w:tcPr>
            <w:tcW w:w="3039" w:type="dxa"/>
          </w:tcPr>
          <w:p w14:paraId="51426927" w14:textId="77777777" w:rsidR="00F713E7" w:rsidRPr="00EC6E48" w:rsidRDefault="00F713E7" w:rsidP="003817AD">
            <w:pPr>
              <w:spacing w:line="240" w:lineRule="auto"/>
              <w:ind w:left="191" w:hanging="19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C6E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รับรู้ในกำไรขาดทุนเบ็ดเสร็จอื่น </w:t>
            </w:r>
          </w:p>
        </w:tc>
        <w:tc>
          <w:tcPr>
            <w:tcW w:w="871" w:type="dxa"/>
            <w:vAlign w:val="bottom"/>
          </w:tcPr>
          <w:p w14:paraId="7BC8D043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1EA8509" w14:textId="77777777" w:rsidR="00F713E7" w:rsidRPr="00FF0CB5" w:rsidRDefault="00F713E7" w:rsidP="003817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7CFE9D48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EE4CC64" w14:textId="77777777" w:rsidR="00F713E7" w:rsidRPr="00FF0CB5" w:rsidRDefault="00F713E7" w:rsidP="003817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vAlign w:val="bottom"/>
          </w:tcPr>
          <w:p w14:paraId="3A81EE46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259EB405" w14:textId="77777777" w:rsidR="00F713E7" w:rsidRPr="00FF0CB5" w:rsidRDefault="00F713E7" w:rsidP="003817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vAlign w:val="bottom"/>
          </w:tcPr>
          <w:p w14:paraId="546CED52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1D943E5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370E919E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F523C1" w14:textId="77777777" w:rsidR="00F713E7" w:rsidRPr="00FF0CB5" w:rsidRDefault="00F713E7" w:rsidP="003817AD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0B69764A" w14:textId="77777777" w:rsidR="00F713E7" w:rsidRPr="00FF0CB5" w:rsidRDefault="00F713E7" w:rsidP="003817A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</w:tr>
      <w:tr w:rsidR="001C4002" w:rsidRPr="00FF0CB5" w14:paraId="638DB157" w14:textId="77777777" w:rsidTr="00DD3029">
        <w:trPr>
          <w:gridBefore w:val="1"/>
          <w:wBefore w:w="17" w:type="dxa"/>
          <w:cantSplit/>
          <w:trHeight w:val="20"/>
        </w:trPr>
        <w:tc>
          <w:tcPr>
            <w:tcW w:w="3039" w:type="dxa"/>
          </w:tcPr>
          <w:p w14:paraId="2E88FC2A" w14:textId="77777777" w:rsidR="001C4002" w:rsidRPr="00FF0CB5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F0CB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สินทรัพย์ทางการเงิน</w:t>
            </w: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71" w:type="dxa"/>
            <w:vAlign w:val="bottom"/>
          </w:tcPr>
          <w:p w14:paraId="583EA841" w14:textId="2EDDC771" w:rsidR="001C4002" w:rsidRPr="000073C1" w:rsidRDefault="008A61DA" w:rsidP="001C400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A61DA">
              <w:rPr>
                <w:rFonts w:ascii="Angsana New" w:hAnsi="Angsana New"/>
                <w:sz w:val="30"/>
                <w:szCs w:val="30"/>
                <w:lang w:val="en-US" w:bidi="th-TH"/>
              </w:rPr>
              <w:t>(794)</w:t>
            </w:r>
          </w:p>
        </w:tc>
        <w:tc>
          <w:tcPr>
            <w:tcW w:w="180" w:type="dxa"/>
            <w:gridSpan w:val="2"/>
            <w:vAlign w:val="bottom"/>
          </w:tcPr>
          <w:p w14:paraId="76C9AD03" w14:textId="77777777" w:rsidR="001C4002" w:rsidRPr="007720BA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57" w:type="dxa"/>
            <w:gridSpan w:val="3"/>
            <w:vAlign w:val="bottom"/>
          </w:tcPr>
          <w:p w14:paraId="31FF3F68" w14:textId="1ABDDCEE" w:rsidR="001C4002" w:rsidRPr="00E74876" w:rsidRDefault="008A61DA" w:rsidP="001C400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42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A61DA">
              <w:rPr>
                <w:rFonts w:ascii="Angsana New" w:hAnsi="Angsana New"/>
                <w:sz w:val="30"/>
                <w:szCs w:val="30"/>
                <w:lang w:val="en-US" w:bidi="th-TH"/>
              </w:rPr>
              <w:t>159</w:t>
            </w:r>
          </w:p>
        </w:tc>
        <w:tc>
          <w:tcPr>
            <w:tcW w:w="180" w:type="dxa"/>
            <w:gridSpan w:val="2"/>
            <w:vAlign w:val="bottom"/>
          </w:tcPr>
          <w:p w14:paraId="2830413D" w14:textId="77777777" w:rsidR="001C4002" w:rsidRPr="007720BA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vAlign w:val="bottom"/>
          </w:tcPr>
          <w:p w14:paraId="5E438D70" w14:textId="0F3474E8" w:rsidR="001C4002" w:rsidRPr="006D3BE0" w:rsidRDefault="008A61DA" w:rsidP="001C4002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A61DA">
              <w:rPr>
                <w:rFonts w:ascii="Angsana New" w:hAnsi="Angsana New"/>
                <w:sz w:val="30"/>
                <w:szCs w:val="30"/>
                <w:lang w:val="en-US" w:bidi="th-TH"/>
              </w:rPr>
              <w:t>(635)</w:t>
            </w:r>
          </w:p>
        </w:tc>
        <w:tc>
          <w:tcPr>
            <w:tcW w:w="180" w:type="dxa"/>
            <w:vAlign w:val="bottom"/>
          </w:tcPr>
          <w:p w14:paraId="6095D814" w14:textId="77777777" w:rsidR="001C4002" w:rsidRPr="007720BA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vAlign w:val="bottom"/>
          </w:tcPr>
          <w:p w14:paraId="6F8F61A9" w14:textId="0FE5E97C" w:rsidR="001C4002" w:rsidRPr="007720BA" w:rsidRDefault="001C4002" w:rsidP="001C40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180" w:type="dxa"/>
            <w:gridSpan w:val="2"/>
            <w:vAlign w:val="bottom"/>
          </w:tcPr>
          <w:p w14:paraId="6AA28DE6" w14:textId="77777777" w:rsidR="001C4002" w:rsidRPr="007720BA" w:rsidRDefault="001C4002" w:rsidP="001C4002">
            <w:pPr>
              <w:pStyle w:val="acctfourfigures"/>
              <w:tabs>
                <w:tab w:val="clear" w:pos="765"/>
                <w:tab w:val="decimal" w:pos="31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gridSpan w:val="2"/>
            <w:vAlign w:val="bottom"/>
          </w:tcPr>
          <w:p w14:paraId="792A93FB" w14:textId="286C6E3A" w:rsidR="001C4002" w:rsidRPr="007720BA" w:rsidRDefault="001C4002" w:rsidP="00351C12">
            <w:pPr>
              <w:pStyle w:val="acctfourfigures"/>
              <w:tabs>
                <w:tab w:val="clear" w:pos="765"/>
                <w:tab w:val="decimal" w:pos="577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(39)</w:t>
            </w:r>
          </w:p>
        </w:tc>
        <w:tc>
          <w:tcPr>
            <w:tcW w:w="180" w:type="dxa"/>
            <w:gridSpan w:val="2"/>
            <w:vAlign w:val="bottom"/>
          </w:tcPr>
          <w:p w14:paraId="717C05CF" w14:textId="77777777" w:rsidR="001C4002" w:rsidRPr="007720BA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57" w:type="dxa"/>
            <w:gridSpan w:val="2"/>
            <w:vAlign w:val="bottom"/>
          </w:tcPr>
          <w:p w14:paraId="3DF7B954" w14:textId="7D0E9EE6" w:rsidR="001C4002" w:rsidRPr="007720BA" w:rsidRDefault="001C4002" w:rsidP="00351C1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157</w:t>
            </w:r>
          </w:p>
        </w:tc>
      </w:tr>
      <w:tr w:rsidR="001C4002" w:rsidRPr="00FF0CB5" w14:paraId="23A3077B" w14:textId="77777777" w:rsidTr="00DD3029">
        <w:trPr>
          <w:gridBefore w:val="1"/>
          <w:wBefore w:w="17" w:type="dxa"/>
          <w:cantSplit/>
          <w:trHeight w:val="20"/>
        </w:trPr>
        <w:tc>
          <w:tcPr>
            <w:tcW w:w="3039" w:type="dxa"/>
          </w:tcPr>
          <w:p w14:paraId="4DD9510A" w14:textId="5967DD96" w:rsidR="001C4002" w:rsidRPr="00FF0CB5" w:rsidDel="00F1104C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FF0CB5">
              <w:rPr>
                <w:rFonts w:ascii="Angsana New" w:hAnsi="Angsana New"/>
                <w:sz w:val="30"/>
                <w:szCs w:val="30"/>
                <w:cs/>
                <w:lang w:val="th-TH"/>
              </w:rPr>
              <w:t>จากการประมาณตามหลักคณิตศาสตร์ประกันภัย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6BED5" w14:textId="3710D2DF" w:rsidR="001C4002" w:rsidRPr="000073C1" w:rsidRDefault="008A61DA" w:rsidP="001C4002">
            <w:pPr>
              <w:pStyle w:val="acctfourfigures"/>
              <w:tabs>
                <w:tab w:val="clear" w:pos="765"/>
                <w:tab w:val="left" w:pos="561"/>
              </w:tabs>
              <w:spacing w:line="240" w:lineRule="auto"/>
              <w:ind w:right="-470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A61DA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14:paraId="0ED3AED3" w14:textId="77777777" w:rsidR="001C4002" w:rsidRPr="007720BA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  <w:tab w:val="decimal" w:pos="1271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5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E68607" w14:textId="3068C88D" w:rsidR="001C4002" w:rsidRPr="00E74876" w:rsidRDefault="008A61DA" w:rsidP="008A61DA">
            <w:pPr>
              <w:pStyle w:val="acctfourfigures"/>
              <w:tabs>
                <w:tab w:val="clear" w:pos="765"/>
                <w:tab w:val="left" w:pos="670"/>
              </w:tabs>
              <w:spacing w:line="240" w:lineRule="auto"/>
              <w:ind w:right="-500" w:firstLine="483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A61DA">
              <w:rPr>
                <w:rFonts w:ascii="Angsana New" w:hAnsi="Angsana New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180" w:type="dxa"/>
            <w:gridSpan w:val="2"/>
          </w:tcPr>
          <w:p w14:paraId="4BB0AF48" w14:textId="77777777" w:rsidR="001C4002" w:rsidRPr="007720BA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136D8" w14:textId="6B3C6438" w:rsidR="001C4002" w:rsidRPr="006D3BE0" w:rsidRDefault="008A61DA" w:rsidP="008A61DA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A61DA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4E1E691" w14:textId="77777777" w:rsidR="001C4002" w:rsidRPr="007720BA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49572A4F" w14:textId="63ED3053" w:rsidR="001C4002" w:rsidRPr="007720BA" w:rsidRDefault="001C4002" w:rsidP="00351C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28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180" w:type="dxa"/>
            <w:gridSpan w:val="2"/>
            <w:vAlign w:val="bottom"/>
          </w:tcPr>
          <w:p w14:paraId="2FFEE62D" w14:textId="1C4C79BF" w:rsidR="001C4002" w:rsidRPr="007720BA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873" w:type="dxa"/>
            <w:gridSpan w:val="2"/>
            <w:tcBorders>
              <w:bottom w:val="single" w:sz="4" w:space="0" w:color="auto"/>
            </w:tcBorders>
            <w:vAlign w:val="bottom"/>
          </w:tcPr>
          <w:p w14:paraId="60D11F24" w14:textId="1A30056B" w:rsidR="001C4002" w:rsidRPr="007720BA" w:rsidRDefault="001C4002" w:rsidP="007B63E4">
            <w:pPr>
              <w:pStyle w:val="acctfourfigures"/>
              <w:tabs>
                <w:tab w:val="clear" w:pos="765"/>
                <w:tab w:val="decimal" w:pos="490"/>
              </w:tabs>
              <w:spacing w:line="240" w:lineRule="auto"/>
              <w:ind w:right="135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2</w:t>
            </w:r>
          </w:p>
        </w:tc>
        <w:tc>
          <w:tcPr>
            <w:tcW w:w="180" w:type="dxa"/>
            <w:gridSpan w:val="2"/>
          </w:tcPr>
          <w:p w14:paraId="51A49D44" w14:textId="3CE747F0" w:rsidR="001C4002" w:rsidRPr="007720BA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  <w:vAlign w:val="bottom"/>
          </w:tcPr>
          <w:p w14:paraId="333216D7" w14:textId="75F44B38" w:rsidR="001C4002" w:rsidRPr="007720BA" w:rsidRDefault="001C4002" w:rsidP="00351C1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(8)</w:t>
            </w:r>
          </w:p>
        </w:tc>
      </w:tr>
      <w:tr w:rsidR="001C4002" w:rsidRPr="00FF0CB5" w14:paraId="30A9C48A" w14:textId="77777777" w:rsidTr="00820835">
        <w:trPr>
          <w:gridBefore w:val="1"/>
          <w:wBefore w:w="17" w:type="dxa"/>
          <w:cantSplit/>
          <w:trHeight w:val="20"/>
        </w:trPr>
        <w:tc>
          <w:tcPr>
            <w:tcW w:w="3039" w:type="dxa"/>
          </w:tcPr>
          <w:p w14:paraId="4062B733" w14:textId="22E42F9B" w:rsidR="001C4002" w:rsidRPr="00791584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9158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8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1AFE3D" w14:textId="35C289C2" w:rsidR="001C4002" w:rsidRPr="000073C1" w:rsidRDefault="008A61DA" w:rsidP="001C400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A61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(786)</w:t>
            </w:r>
          </w:p>
        </w:tc>
        <w:tc>
          <w:tcPr>
            <w:tcW w:w="180" w:type="dxa"/>
            <w:gridSpan w:val="2"/>
          </w:tcPr>
          <w:p w14:paraId="74983469" w14:textId="77777777" w:rsidR="001C4002" w:rsidRPr="00C22064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57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1FA093" w14:textId="138D9E9B" w:rsidR="001C4002" w:rsidRPr="006D3BE0" w:rsidRDefault="008A61DA" w:rsidP="001C400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right="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A61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180" w:type="dxa"/>
            <w:gridSpan w:val="2"/>
          </w:tcPr>
          <w:p w14:paraId="6E5FE7C3" w14:textId="77777777" w:rsidR="001C4002" w:rsidRPr="00C22064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4B252A" w14:textId="1237B35F" w:rsidR="001C4002" w:rsidRPr="006D3BE0" w:rsidRDefault="008A61DA" w:rsidP="001C4002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8A61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(629)</w:t>
            </w:r>
          </w:p>
        </w:tc>
        <w:tc>
          <w:tcPr>
            <w:tcW w:w="180" w:type="dxa"/>
            <w:vAlign w:val="bottom"/>
          </w:tcPr>
          <w:p w14:paraId="0DDDA9E2" w14:textId="77777777" w:rsidR="001C4002" w:rsidRPr="00791584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0BCAECB1" w14:textId="08E7C679" w:rsidR="001C4002" w:rsidRPr="00F55A7A" w:rsidRDefault="001C4002" w:rsidP="001C4002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180" w:type="dxa"/>
            <w:gridSpan w:val="2"/>
          </w:tcPr>
          <w:p w14:paraId="02E6EE83" w14:textId="77777777" w:rsidR="001C4002" w:rsidRPr="00791584" w:rsidRDefault="001C4002" w:rsidP="001C4002">
            <w:pPr>
              <w:pStyle w:val="acctfourfigures"/>
              <w:tabs>
                <w:tab w:val="clear" w:pos="765"/>
                <w:tab w:val="decimal" w:pos="731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87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058D182" w14:textId="5F845A92" w:rsidR="001C4002" w:rsidRPr="00791584" w:rsidRDefault="001C4002" w:rsidP="001C4002">
            <w:pPr>
              <w:pStyle w:val="acctfourfigures"/>
              <w:tabs>
                <w:tab w:val="clear" w:pos="765"/>
                <w:tab w:val="decimal" w:pos="578"/>
              </w:tabs>
              <w:spacing w:line="240" w:lineRule="auto"/>
              <w:ind w:right="13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(37)</w:t>
            </w:r>
          </w:p>
        </w:tc>
        <w:tc>
          <w:tcPr>
            <w:tcW w:w="180" w:type="dxa"/>
            <w:gridSpan w:val="2"/>
          </w:tcPr>
          <w:p w14:paraId="1A6A51BB" w14:textId="77777777" w:rsidR="001C4002" w:rsidRPr="00791584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right="9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CE33E5" w14:textId="7BC18E84" w:rsidR="001C4002" w:rsidRPr="00791584" w:rsidRDefault="001C4002" w:rsidP="00351C12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149</w:t>
            </w:r>
          </w:p>
        </w:tc>
      </w:tr>
      <w:tr w:rsidR="001C4002" w:rsidRPr="00FF0CB5" w14:paraId="54BC3258" w14:textId="77777777" w:rsidTr="00DD3029">
        <w:trPr>
          <w:cantSplit/>
        </w:trPr>
        <w:tc>
          <w:tcPr>
            <w:tcW w:w="3056" w:type="dxa"/>
            <w:gridSpan w:val="2"/>
          </w:tcPr>
          <w:p w14:paraId="4AC93CAF" w14:textId="6CF33619" w:rsidR="001C4002" w:rsidRPr="00FF0CB5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2529D97F" w14:textId="29A350C0" w:rsidR="001C4002" w:rsidRDefault="001C4002" w:rsidP="001C400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189A165" w14:textId="77777777" w:rsidR="001C4002" w:rsidRPr="00FF0CB5" w:rsidRDefault="001C4002" w:rsidP="001C400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28018BBD" w14:textId="0742D2F2" w:rsidR="001C4002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E5AA8A6" w14:textId="77777777" w:rsidR="001C4002" w:rsidRPr="00FF0CB5" w:rsidRDefault="001C4002" w:rsidP="001C400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1" w:type="dxa"/>
            <w:gridSpan w:val="2"/>
            <w:tcBorders>
              <w:top w:val="double" w:sz="4" w:space="0" w:color="auto"/>
            </w:tcBorders>
            <w:vAlign w:val="bottom"/>
          </w:tcPr>
          <w:p w14:paraId="5704E416" w14:textId="26FE5D02" w:rsidR="001C4002" w:rsidRDefault="001C4002" w:rsidP="001C4002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71AEFC87" w14:textId="77777777" w:rsidR="001C4002" w:rsidRPr="00FF0CB5" w:rsidRDefault="001C4002" w:rsidP="001C400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  <w:vAlign w:val="bottom"/>
          </w:tcPr>
          <w:p w14:paraId="611AAD65" w14:textId="02400457" w:rsidR="001C4002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77ADA53" w14:textId="77777777" w:rsidR="001C4002" w:rsidRPr="00FF0CB5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899" w:type="dxa"/>
            <w:gridSpan w:val="2"/>
            <w:tcBorders>
              <w:top w:val="double" w:sz="4" w:space="0" w:color="auto"/>
            </w:tcBorders>
            <w:vAlign w:val="bottom"/>
          </w:tcPr>
          <w:p w14:paraId="1F168BCE" w14:textId="231BF2D8" w:rsidR="001C4002" w:rsidRPr="00FF0CB5" w:rsidRDefault="001C4002" w:rsidP="001C4002">
            <w:pPr>
              <w:pStyle w:val="acctfourfigures"/>
              <w:tabs>
                <w:tab w:val="clear" w:pos="765"/>
                <w:tab w:val="decimal" w:pos="186"/>
              </w:tabs>
              <w:spacing w:line="240" w:lineRule="atLeast"/>
              <w:ind w:right="-350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EFE15A8" w14:textId="77777777" w:rsidR="001C4002" w:rsidRPr="00FF0CB5" w:rsidRDefault="001C4002" w:rsidP="001C4002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904" w:type="dxa"/>
            <w:tcBorders>
              <w:top w:val="double" w:sz="4" w:space="0" w:color="auto"/>
            </w:tcBorders>
            <w:vAlign w:val="bottom"/>
          </w:tcPr>
          <w:p w14:paraId="3491B43C" w14:textId="133CEB4F" w:rsidR="001C4002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val="th-TH" w:bidi="th-TH"/>
              </w:rPr>
            </w:pPr>
          </w:p>
        </w:tc>
      </w:tr>
    </w:tbl>
    <w:p w14:paraId="75A1AD29" w14:textId="0BFE7670" w:rsidR="006924E2" w:rsidRDefault="006924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1AA85D7" w14:textId="77777777" w:rsidR="007B63E4" w:rsidRDefault="007B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48964DF" w14:textId="77777777" w:rsidR="007B63E4" w:rsidRDefault="007B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F7226CA" w14:textId="77777777" w:rsidR="007B63E4" w:rsidRDefault="007B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DE29998" w14:textId="77777777" w:rsidR="007B63E4" w:rsidRDefault="007B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467ACF1" w14:textId="77777777" w:rsidR="007B63E4" w:rsidRDefault="007B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02040F9" w14:textId="77777777" w:rsidR="007B63E4" w:rsidRDefault="007B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451179D" w14:textId="77777777" w:rsidR="007B63E4" w:rsidRDefault="007B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7655C66" w14:textId="77777777" w:rsidR="007B63E4" w:rsidRDefault="007B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0D3967E" w14:textId="77777777" w:rsidR="007B63E4" w:rsidRDefault="007B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5AD1B45" w14:textId="77777777" w:rsidR="007B63E4" w:rsidRDefault="007B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B1F32BF" w14:textId="77777777" w:rsidR="007B63E4" w:rsidRDefault="007B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193449B" w14:textId="77777777" w:rsidR="007B63E4" w:rsidRPr="001545FF" w:rsidRDefault="007B63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tbl>
      <w:tblPr>
        <w:tblW w:w="10422" w:type="dxa"/>
        <w:tblInd w:w="-9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630"/>
        <w:gridCol w:w="270"/>
        <w:gridCol w:w="990"/>
        <w:gridCol w:w="270"/>
        <w:gridCol w:w="720"/>
        <w:gridCol w:w="270"/>
        <w:gridCol w:w="990"/>
        <w:gridCol w:w="270"/>
        <w:gridCol w:w="720"/>
        <w:gridCol w:w="270"/>
        <w:gridCol w:w="720"/>
        <w:gridCol w:w="270"/>
        <w:gridCol w:w="630"/>
        <w:gridCol w:w="270"/>
        <w:gridCol w:w="972"/>
      </w:tblGrid>
      <w:tr w:rsidR="00F713E7" w:rsidRPr="001D75C2" w14:paraId="5709AE4A" w14:textId="77777777" w:rsidTr="00A44B9B">
        <w:trPr>
          <w:tblHeader/>
        </w:trPr>
        <w:tc>
          <w:tcPr>
            <w:tcW w:w="2160" w:type="dxa"/>
          </w:tcPr>
          <w:p w14:paraId="491867B3" w14:textId="77777777" w:rsidR="00F713E7" w:rsidRPr="001D75C2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th-TH"/>
              </w:rPr>
            </w:pPr>
            <w:r w:rsidRPr="001D75C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lastRenderedPageBreak/>
              <w:t>การกระทบยอดเพื่อหา</w:t>
            </w:r>
          </w:p>
        </w:tc>
        <w:tc>
          <w:tcPr>
            <w:tcW w:w="4140" w:type="dxa"/>
            <w:gridSpan w:val="7"/>
          </w:tcPr>
          <w:p w14:paraId="484F1C10" w14:textId="30DAA747" w:rsidR="00F713E7" w:rsidRPr="001D75C2" w:rsidRDefault="00A9347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1D75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270" w:type="dxa"/>
          </w:tcPr>
          <w:p w14:paraId="1DF46A15" w14:textId="77777777" w:rsidR="00F713E7" w:rsidRPr="001D75C2" w:rsidRDefault="00F713E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3852" w:type="dxa"/>
            <w:gridSpan w:val="7"/>
          </w:tcPr>
          <w:p w14:paraId="44965A0E" w14:textId="6820C4DD" w:rsidR="00F713E7" w:rsidRPr="001D75C2" w:rsidRDefault="00A93477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1C4002" w:rsidRPr="001D75C2" w14:paraId="77026BD2" w14:textId="77777777" w:rsidTr="009F1630">
        <w:trPr>
          <w:tblHeader/>
        </w:trPr>
        <w:tc>
          <w:tcPr>
            <w:tcW w:w="2160" w:type="dxa"/>
          </w:tcPr>
          <w:p w14:paraId="2970399B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th-TH"/>
              </w:rPr>
            </w:pPr>
            <w:r w:rsidRPr="001D75C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th-TH"/>
              </w:rPr>
              <w:t>อัตราภาษีที่แท้จริง</w:t>
            </w:r>
          </w:p>
        </w:tc>
        <w:tc>
          <w:tcPr>
            <w:tcW w:w="1890" w:type="dxa"/>
            <w:gridSpan w:val="3"/>
          </w:tcPr>
          <w:p w14:paraId="515EB84A" w14:textId="20F885E2" w:rsidR="001C4002" w:rsidRPr="004D3177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lang w:val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39D0C593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1980" w:type="dxa"/>
            <w:gridSpan w:val="3"/>
          </w:tcPr>
          <w:p w14:paraId="19387850" w14:textId="634BD0EF" w:rsidR="001C4002" w:rsidRPr="004D3177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lang w:val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70" w:type="dxa"/>
          </w:tcPr>
          <w:p w14:paraId="266C5BB9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1710" w:type="dxa"/>
            <w:gridSpan w:val="3"/>
          </w:tcPr>
          <w:p w14:paraId="260786B3" w14:textId="1B5DE03B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lang w:val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270" w:type="dxa"/>
          </w:tcPr>
          <w:p w14:paraId="09C7473D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1872" w:type="dxa"/>
            <w:gridSpan w:val="3"/>
          </w:tcPr>
          <w:p w14:paraId="3D04AA34" w14:textId="0F2F22D9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lang w:val="th-TH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1C4002" w:rsidRPr="001D75C2" w14:paraId="2414F7F0" w14:textId="77777777" w:rsidTr="00DE5DB5">
        <w:trPr>
          <w:tblHeader/>
        </w:trPr>
        <w:tc>
          <w:tcPr>
            <w:tcW w:w="2160" w:type="dxa"/>
          </w:tcPr>
          <w:p w14:paraId="32EF5CD0" w14:textId="77777777" w:rsidR="001C4002" w:rsidRPr="001D75C2" w:rsidRDefault="001C4002" w:rsidP="001C400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630" w:type="dxa"/>
            <w:vAlign w:val="bottom"/>
          </w:tcPr>
          <w:p w14:paraId="23C8656A" w14:textId="2C579163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อัตรา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br/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ภาษี</w:t>
            </w:r>
          </w:p>
          <w:p w14:paraId="59E762C8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(ร้อยละ)</w:t>
            </w:r>
          </w:p>
        </w:tc>
        <w:tc>
          <w:tcPr>
            <w:tcW w:w="270" w:type="dxa"/>
            <w:vAlign w:val="bottom"/>
          </w:tcPr>
          <w:p w14:paraId="1CC5733E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DE2CA2B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  <w:p w14:paraId="6072B9BF" w14:textId="3F395E0E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4CC455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814B298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อัตราภาษี</w:t>
            </w:r>
          </w:p>
          <w:p w14:paraId="6D143028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A885E8D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CA00FFB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  <w:p w14:paraId="4391D1F9" w14:textId="56136BE5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C31035D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0F5AF2AF" w14:textId="183701EB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อัตรา</w:t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br/>
              <w:t>ภาษี</w:t>
            </w:r>
          </w:p>
          <w:p w14:paraId="2F1CECA1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3AEBA27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1281F97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  <w:p w14:paraId="5B50D140" w14:textId="6681AF82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(พันบาท)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786595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3397DA0B" w14:textId="77777777" w:rsidR="001C400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อัตรา</w:t>
            </w:r>
          </w:p>
          <w:p w14:paraId="13DDDD19" w14:textId="18594424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t>ภาษี</w:t>
            </w:r>
          </w:p>
          <w:p w14:paraId="4177C500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(ร้อยละ)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CD5E54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23A88160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  <w:p w14:paraId="127816F2" w14:textId="34FAD07A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th-TH" w:bidi="th-TH"/>
              </w:rPr>
            </w:pPr>
            <w:r w:rsidRPr="001D75C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th-TH" w:bidi="th-TH"/>
              </w:rPr>
              <w:t>(พันบาท)</w:t>
            </w:r>
          </w:p>
        </w:tc>
      </w:tr>
      <w:tr w:rsidR="001C4002" w:rsidRPr="001D75C2" w14:paraId="74CCCE62" w14:textId="77777777" w:rsidTr="00DE5DB5">
        <w:tc>
          <w:tcPr>
            <w:tcW w:w="2160" w:type="dxa"/>
          </w:tcPr>
          <w:p w14:paraId="27BB0152" w14:textId="77777777" w:rsidR="001C4002" w:rsidRPr="001D75C2" w:rsidRDefault="001C4002" w:rsidP="001C4002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 (ขาดทุน) ก่อน</w:t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br/>
              <w:t>ภาษีเงินได้</w:t>
            </w:r>
          </w:p>
        </w:tc>
        <w:tc>
          <w:tcPr>
            <w:tcW w:w="630" w:type="dxa"/>
            <w:vAlign w:val="bottom"/>
          </w:tcPr>
          <w:p w14:paraId="4C2E7FBB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vAlign w:val="bottom"/>
          </w:tcPr>
          <w:p w14:paraId="2EE6F3B7" w14:textId="77777777" w:rsidR="001C4002" w:rsidRPr="00921544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6D207198" w14:textId="786955A0" w:rsidR="001C4002" w:rsidRPr="00921544" w:rsidRDefault="00C63B44" w:rsidP="00C63B4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</w:t>
            </w:r>
            <w:r w:rsidR="00397D05" w:rsidRPr="0092154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649,185</w:t>
            </w:r>
            <w:r w:rsidRPr="0092154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B2C451" w14:textId="77777777" w:rsidR="001C4002" w:rsidRPr="00921544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352200B6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482232D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F8C661D" w14:textId="5B87438D" w:rsidR="001C4002" w:rsidRPr="001D75C2" w:rsidRDefault="001C4002" w:rsidP="00351C1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46,338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364E9D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26729BFA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5D68F7A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634B0400" w14:textId="173F700F" w:rsidR="001C4002" w:rsidRPr="008D15C2" w:rsidRDefault="00C36825" w:rsidP="00C36825">
            <w:pPr>
              <w:pStyle w:val="acctfourfigures"/>
              <w:tabs>
                <w:tab w:val="clear" w:pos="765"/>
              </w:tabs>
              <w:spacing w:line="240" w:lineRule="auto"/>
              <w:ind w:left="-210" w:right="-10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3682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(724,433)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FE5552E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2C01B61B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8B3EEF7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972" w:type="dxa"/>
            <w:tcBorders>
              <w:bottom w:val="nil"/>
            </w:tcBorders>
            <w:vAlign w:val="bottom"/>
          </w:tcPr>
          <w:p w14:paraId="09E36CAD" w14:textId="02D67E3A" w:rsidR="001C4002" w:rsidRPr="001C400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123,738</w:t>
            </w:r>
          </w:p>
        </w:tc>
      </w:tr>
      <w:tr w:rsidR="001C4002" w:rsidRPr="001D75C2" w14:paraId="59559504" w14:textId="77777777" w:rsidTr="00DE5DB5">
        <w:tc>
          <w:tcPr>
            <w:tcW w:w="2160" w:type="dxa"/>
          </w:tcPr>
          <w:p w14:paraId="2E0FCA65" w14:textId="7A2D4ABE" w:rsidR="001C4002" w:rsidRPr="001D75C2" w:rsidRDefault="001C4002" w:rsidP="001C4002">
            <w:pPr>
              <w:tabs>
                <w:tab w:val="clear" w:pos="227"/>
                <w:tab w:val="left" w:pos="167"/>
              </w:tabs>
              <w:spacing w:line="240" w:lineRule="auto"/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ส่วนแบ่ง</w:t>
            </w:r>
            <w:r w:rsidR="006F6DA9">
              <w:rPr>
                <w:rFonts w:asciiTheme="majorBidi" w:hAnsiTheme="majorBidi" w:cstheme="majorBidi"/>
                <w:sz w:val="26"/>
                <w:szCs w:val="26"/>
              </w:rPr>
              <w:t xml:space="preserve"> (</w:t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กำไร</w:t>
            </w:r>
            <w:r w:rsidR="006F6DA9">
              <w:rPr>
                <w:rFonts w:asciiTheme="majorBidi" w:hAnsiTheme="majorBidi" w:cstheme="majorBidi"/>
                <w:sz w:val="26"/>
                <w:szCs w:val="26"/>
              </w:rPr>
              <w:t xml:space="preserve">) </w:t>
            </w:r>
            <w:r w:rsidR="006F6DA9">
              <w:rPr>
                <w:rFonts w:asciiTheme="majorBidi" w:hAnsiTheme="majorBidi" w:cstheme="majorBidi" w:hint="cs"/>
                <w:sz w:val="26"/>
                <w:szCs w:val="26"/>
                <w:cs/>
              </w:rPr>
              <w:t>ขาดทุน</w:t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ในเงินลงทุนในบริษัทร่วม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และการร่วมค้า</w:t>
            </w:r>
          </w:p>
        </w:tc>
        <w:tc>
          <w:tcPr>
            <w:tcW w:w="630" w:type="dxa"/>
            <w:vAlign w:val="bottom"/>
          </w:tcPr>
          <w:p w14:paraId="2ED44E0C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vAlign w:val="bottom"/>
          </w:tcPr>
          <w:p w14:paraId="21C2F588" w14:textId="77777777" w:rsidR="001C4002" w:rsidRPr="00921544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522DB5" w14:textId="09148C8B" w:rsidR="001C4002" w:rsidRPr="00921544" w:rsidRDefault="00397D05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2154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819,225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EB067A6" w14:textId="77777777" w:rsidR="001C4002" w:rsidRPr="00921544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70851E8C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DF1D97F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31A1B3" w14:textId="3A6209D2" w:rsidR="001C4002" w:rsidRDefault="001C4002" w:rsidP="001C400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(53,606)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5150B39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35C5037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77E3BE7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0CCD24D" w14:textId="54B5C782" w:rsidR="001C4002" w:rsidRDefault="00800D78" w:rsidP="00800D78">
            <w:pPr>
              <w:pStyle w:val="acctfourfigures"/>
              <w:tabs>
                <w:tab w:val="clear" w:pos="765"/>
                <w:tab w:val="left" w:pos="251"/>
              </w:tabs>
              <w:spacing w:line="240" w:lineRule="auto"/>
              <w:ind w:left="-79" w:right="-234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ACB575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78BA090A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3F9C609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vAlign w:val="bottom"/>
          </w:tcPr>
          <w:p w14:paraId="702F156B" w14:textId="3353EF62" w:rsidR="001C400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210" w:right="14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1C4002" w:rsidRPr="001D75C2" w14:paraId="6CB30AD5" w14:textId="77777777" w:rsidTr="00DE5DB5">
        <w:tc>
          <w:tcPr>
            <w:tcW w:w="2160" w:type="dxa"/>
          </w:tcPr>
          <w:p w14:paraId="1EFD677A" w14:textId="77777777" w:rsidR="001C4002" w:rsidRPr="001D75C2" w:rsidRDefault="001C4002" w:rsidP="001C4002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630" w:type="dxa"/>
            <w:vAlign w:val="bottom"/>
          </w:tcPr>
          <w:p w14:paraId="7A7768D1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vAlign w:val="bottom"/>
          </w:tcPr>
          <w:p w14:paraId="51FD0E4A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1A0A2A" w14:textId="3795B878" w:rsidR="001C4002" w:rsidRDefault="00C63B44" w:rsidP="00C63B4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(829,960)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604F2EF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tcBorders>
              <w:top w:val="nil"/>
            </w:tcBorders>
            <w:vAlign w:val="bottom"/>
          </w:tcPr>
          <w:p w14:paraId="26E8701A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E214E8B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CEEDB6" w14:textId="791E8AE3" w:rsidR="001C4002" w:rsidRDefault="001C4002" w:rsidP="001C400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(7,268)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3820FF9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2FAB876B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76E40B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17617A" w14:textId="002E236E" w:rsidR="001C4002" w:rsidRDefault="00800D78" w:rsidP="00800D78">
            <w:pPr>
              <w:pStyle w:val="acctfourfigures"/>
              <w:tabs>
                <w:tab w:val="clear" w:pos="765"/>
              </w:tabs>
              <w:spacing w:line="240" w:lineRule="auto"/>
              <w:ind w:left="-210" w:right="-10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0D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(724,433)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A0332E0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77C3A5FF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7C413AF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33F7B8" w14:textId="1F163500" w:rsidR="001C400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123,738</w:t>
            </w:r>
          </w:p>
        </w:tc>
      </w:tr>
      <w:tr w:rsidR="001C4002" w:rsidRPr="001D75C2" w14:paraId="7CA4F304" w14:textId="77777777" w:rsidTr="009F1630">
        <w:tc>
          <w:tcPr>
            <w:tcW w:w="2160" w:type="dxa"/>
            <w:tcBorders>
              <w:bottom w:val="nil"/>
            </w:tcBorders>
          </w:tcPr>
          <w:p w14:paraId="48B477AD" w14:textId="043DF1DD" w:rsidR="001C4002" w:rsidRPr="001D75C2" w:rsidRDefault="001C4002" w:rsidP="001C4002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จำนวนภาษีตามอัตรา</w:t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br/>
              <w:t>ภาษีเงินได้</w:t>
            </w: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14:paraId="4E5FF121" w14:textId="5D379AA7" w:rsidR="001C4002" w:rsidRPr="001D75C2" w:rsidRDefault="00C63B44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1B24B31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3FFB663A" w14:textId="16B6E7EF" w:rsidR="001C4002" w:rsidRPr="008D15C2" w:rsidRDefault="00C63B44" w:rsidP="00C63B4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(165,992)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8D873A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128992D7" w14:textId="0F1CD1FA" w:rsidR="001C4002" w:rsidRPr="001D75C2" w:rsidRDefault="001C4002" w:rsidP="007B63E4">
            <w:pPr>
              <w:pStyle w:val="acctfourfigures"/>
              <w:tabs>
                <w:tab w:val="clear" w:pos="765"/>
                <w:tab w:val="left" w:pos="321"/>
              </w:tabs>
              <w:spacing w:line="240" w:lineRule="auto"/>
              <w:ind w:left="-79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D3029E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  <w:vAlign w:val="bottom"/>
          </w:tcPr>
          <w:p w14:paraId="3418504D" w14:textId="02AE2273" w:rsidR="001C4002" w:rsidRPr="001D75C2" w:rsidRDefault="001C4002" w:rsidP="001C400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(1,454)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3CD58D7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7D5F2CB" w14:textId="1C562EF0" w:rsidR="001C4002" w:rsidRPr="002D084A" w:rsidRDefault="00800D78" w:rsidP="001C4002">
            <w:pPr>
              <w:pStyle w:val="acctfourfigures"/>
              <w:tabs>
                <w:tab w:val="clear" w:pos="765"/>
                <w:tab w:val="left" w:pos="37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5D0228D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  <w:vAlign w:val="bottom"/>
          </w:tcPr>
          <w:p w14:paraId="1CCA35AB" w14:textId="2B638809" w:rsidR="001C4002" w:rsidRPr="008D15C2" w:rsidRDefault="00800D78" w:rsidP="00800D78">
            <w:pPr>
              <w:pStyle w:val="acctfourfigures"/>
              <w:tabs>
                <w:tab w:val="clear" w:pos="765"/>
              </w:tabs>
              <w:spacing w:line="240" w:lineRule="auto"/>
              <w:ind w:left="-210" w:right="-10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800D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(144,887)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479AEAD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1B2ED640" w14:textId="2ED544D5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DE1FF3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972" w:type="dxa"/>
            <w:tcBorders>
              <w:top w:val="double" w:sz="4" w:space="0" w:color="auto"/>
              <w:bottom w:val="nil"/>
            </w:tcBorders>
            <w:vAlign w:val="bottom"/>
          </w:tcPr>
          <w:p w14:paraId="5A7CB126" w14:textId="1168CB9C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24,748</w:t>
            </w:r>
          </w:p>
        </w:tc>
      </w:tr>
      <w:tr w:rsidR="001C4002" w:rsidRPr="001D75C2" w14:paraId="43D145FD" w14:textId="77777777" w:rsidTr="009F1630">
        <w:tc>
          <w:tcPr>
            <w:tcW w:w="2160" w:type="dxa"/>
            <w:tcBorders>
              <w:top w:val="nil"/>
              <w:bottom w:val="nil"/>
            </w:tcBorders>
          </w:tcPr>
          <w:p w14:paraId="214529CE" w14:textId="7F7D8D47" w:rsidR="001C4002" w:rsidRPr="001D75C2" w:rsidRDefault="001C4002" w:rsidP="001C4002">
            <w:pPr>
              <w:spacing w:line="240" w:lineRule="auto"/>
              <w:ind w:left="159" w:hanging="159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เงินปันผลรับ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ที่ไม่ถือเป็นรายได้ทางภาษี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756198A7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C2A302F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E71948A" w14:textId="77777777" w:rsidR="001C4002" w:rsidRDefault="001C4002" w:rsidP="00C63B4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9875C1B" w14:textId="26E7C224" w:rsidR="00800D78" w:rsidRPr="00376E70" w:rsidRDefault="00C63B44" w:rsidP="00C63B44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8E55A44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1C4B01B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1A4C7A2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98B8B2A" w14:textId="2C55C5BA" w:rsidR="001C4002" w:rsidRPr="001C3C42" w:rsidRDefault="001C4002" w:rsidP="001C400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(31)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96680A8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C6281EC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A1F3338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51E6AAF3" w14:textId="77777777" w:rsidR="001C4002" w:rsidRDefault="001C4002" w:rsidP="001C400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210" w:right="-2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9FCC82E" w14:textId="32C4699E" w:rsidR="00800D78" w:rsidRPr="00800D78" w:rsidRDefault="00800D78" w:rsidP="001C400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210" w:right="-290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0D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(21,105)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986894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EF09D67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D355A0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6988E54A" w14:textId="141D716E" w:rsidR="001C4002" w:rsidRPr="00BB1BB7" w:rsidRDefault="001C4002" w:rsidP="00351C12">
            <w:pPr>
              <w:pStyle w:val="acctfourfigures"/>
              <w:tabs>
                <w:tab w:val="clear" w:pos="765"/>
                <w:tab w:val="left" w:pos="598"/>
              </w:tabs>
              <w:spacing w:line="240" w:lineRule="auto"/>
              <w:ind w:left="253" w:right="-490" w:hanging="25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  <w:br/>
            </w:r>
            <w:r w:rsidRPr="001C5DF6"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  <w:t>(26,</w:t>
            </w:r>
            <w:r w:rsidRPr="00351C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233</w:t>
            </w:r>
            <w:r w:rsidRPr="001C5DF6"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  <w:t>)</w:t>
            </w:r>
          </w:p>
        </w:tc>
      </w:tr>
      <w:tr w:rsidR="001C4002" w:rsidRPr="001D75C2" w14:paraId="27EF150F" w14:textId="77777777" w:rsidTr="009F1630">
        <w:tc>
          <w:tcPr>
            <w:tcW w:w="2160" w:type="dxa"/>
            <w:tcBorders>
              <w:top w:val="nil"/>
              <w:bottom w:val="nil"/>
            </w:tcBorders>
          </w:tcPr>
          <w:p w14:paraId="17691350" w14:textId="0151E6DF" w:rsidR="001C4002" w:rsidRPr="001D75C2" w:rsidRDefault="001C4002" w:rsidP="001C40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th-TH"/>
              </w:rPr>
              <w:t>รายได้ที่ไม่ต้องเสียภาษี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35169631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E8C9D22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374F832" w14:textId="4302DA03" w:rsidR="001C4002" w:rsidRPr="00376E70" w:rsidRDefault="00C63B44" w:rsidP="00C63B4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(5,147)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9625DA6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3DAF67B8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D2AE373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16471F1" w14:textId="1EEA698E" w:rsidR="001C4002" w:rsidRPr="00BB1BB7" w:rsidRDefault="001C4002" w:rsidP="001C400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(55,531)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74091C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0F8E59DB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319E280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3132E53" w14:textId="5B7E8CCC" w:rsidR="001C4002" w:rsidRPr="00CC62B1" w:rsidRDefault="00800D78" w:rsidP="00800D78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210" w:right="-37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 w:rsidRPr="00800D78">
              <w:rPr>
                <w:rFonts w:asciiTheme="majorBidi" w:hAnsiTheme="majorBidi"/>
                <w:sz w:val="26"/>
                <w:szCs w:val="26"/>
                <w:cs/>
                <w:lang w:val="th-TH" w:bidi="th-TH"/>
              </w:rPr>
              <w:t>(5</w:t>
            </w:r>
            <w:r w:rsidRPr="00800D78"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  <w:t>,</w:t>
            </w:r>
            <w:r w:rsidR="00C456A5">
              <w:rPr>
                <w:rFonts w:asciiTheme="majorBidi" w:hAnsiTheme="majorBidi"/>
                <w:sz w:val="26"/>
                <w:szCs w:val="26"/>
                <w:lang w:val="en-US" w:bidi="th-TH"/>
              </w:rPr>
              <w:t>147</w:t>
            </w:r>
            <w:r w:rsidRPr="00800D78">
              <w:rPr>
                <w:rFonts w:asciiTheme="majorBidi" w:hAnsiTheme="majorBidi"/>
                <w:sz w:val="26"/>
                <w:szCs w:val="26"/>
                <w:cs/>
                <w:lang w:val="th-TH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1E52096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0E1FECD7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9CDBF7B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6537C78B" w14:textId="1F8A39E2" w:rsidR="001C4002" w:rsidRDefault="001C4002" w:rsidP="001C4002">
            <w:pPr>
              <w:pStyle w:val="acctfourfigures"/>
              <w:tabs>
                <w:tab w:val="clear" w:pos="765"/>
                <w:tab w:val="left" w:pos="598"/>
              </w:tabs>
              <w:spacing w:line="240" w:lineRule="auto"/>
              <w:ind w:right="-490" w:firstLine="25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C62B1"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  <w:t>(5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5,531</w:t>
            </w:r>
            <w:r w:rsidRPr="00CC62B1"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  <w:t>)</w:t>
            </w:r>
          </w:p>
        </w:tc>
      </w:tr>
      <w:tr w:rsidR="001C4002" w:rsidRPr="001D75C2" w14:paraId="6F30DA5B" w14:textId="77777777" w:rsidTr="009F1630">
        <w:tc>
          <w:tcPr>
            <w:tcW w:w="2160" w:type="dxa"/>
            <w:tcBorders>
              <w:top w:val="nil"/>
            </w:tcBorders>
          </w:tcPr>
          <w:p w14:paraId="01CDF0BA" w14:textId="77777777" w:rsidR="001C4002" w:rsidRPr="001D75C2" w:rsidRDefault="001C4002" w:rsidP="001C40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ค่าใช้จ่ายต้องห้ามทางภาษี</w:t>
            </w: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5498CF8F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55F7F71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BA8B80A" w14:textId="0833B536" w:rsidR="001C4002" w:rsidRPr="00002BA0" w:rsidRDefault="00C63B44" w:rsidP="00C63B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17,752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2A934FE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062DA8D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672ABE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FDF747F" w14:textId="30573F2C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       15,284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84EBD4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4857E6A0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F377452" w14:textId="77777777" w:rsidR="001C4002" w:rsidRPr="001D75C2" w:rsidRDefault="001C4002" w:rsidP="001C400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3D7652B8" w14:textId="4E50C1A6" w:rsidR="001C4002" w:rsidRPr="001D75C2" w:rsidRDefault="00800D78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0D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C456A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7,752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F502A17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</w:tcPr>
          <w:p w14:paraId="416BBEF9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D8A31CB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19A522B3" w14:textId="3B5A8B80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210" w:right="-15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th-TH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15,284</w:t>
            </w:r>
          </w:p>
        </w:tc>
      </w:tr>
      <w:tr w:rsidR="001C4002" w:rsidRPr="001D75C2" w14:paraId="567370D7" w14:textId="77777777" w:rsidTr="009F1630">
        <w:tc>
          <w:tcPr>
            <w:tcW w:w="2160" w:type="dxa"/>
            <w:tcBorders>
              <w:top w:val="nil"/>
              <w:bottom w:val="nil"/>
            </w:tcBorders>
          </w:tcPr>
          <w:p w14:paraId="4A3A47A3" w14:textId="63042391" w:rsidR="001C4002" w:rsidRPr="001D75C2" w:rsidRDefault="001C4002" w:rsidP="001C40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ค่าใช้จ่ายทางภาษีที่มีสิทธิ</w:t>
            </w:r>
            <w:r w:rsidRPr="001D75C2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br/>
              <w:t>หักได้เพิ่ม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38DB0312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511A5A0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10BCE08" w14:textId="4F02D570" w:rsidR="001C4002" w:rsidRPr="001D75C2" w:rsidRDefault="00C63B44" w:rsidP="00C63B4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CEBD9C1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F0D9A95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7EFF4F6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B9548FF" w14:textId="31D54209" w:rsidR="001C4002" w:rsidRPr="001D75C2" w:rsidRDefault="001C4002" w:rsidP="001C400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(704)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91E515A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7B23C721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69B2A3C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7CB508A7" w14:textId="77777777" w:rsidR="001C4002" w:rsidRDefault="001C4002" w:rsidP="001C4002">
            <w:pPr>
              <w:pStyle w:val="acctfourfigures"/>
              <w:tabs>
                <w:tab w:val="clear" w:pos="765"/>
                <w:tab w:val="left" w:pos="615"/>
              </w:tabs>
              <w:spacing w:line="240" w:lineRule="auto"/>
              <w:ind w:left="-210" w:right="-46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9B01358" w14:textId="2A3A074A" w:rsidR="00800D78" w:rsidRPr="001D75C2" w:rsidRDefault="00800D78" w:rsidP="001C4002">
            <w:pPr>
              <w:pStyle w:val="acctfourfigures"/>
              <w:tabs>
                <w:tab w:val="clear" w:pos="765"/>
                <w:tab w:val="left" w:pos="615"/>
              </w:tabs>
              <w:spacing w:line="240" w:lineRule="auto"/>
              <w:ind w:left="-210" w:right="-46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00D7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(146)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2E2DEC0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3488460A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AF3C2C0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248326C7" w14:textId="5B0DEF88" w:rsidR="001C4002" w:rsidRPr="00351C12" w:rsidRDefault="001C4002" w:rsidP="00351C12">
            <w:pPr>
              <w:pStyle w:val="acctfourfigures"/>
              <w:tabs>
                <w:tab w:val="clear" w:pos="765"/>
                <w:tab w:val="left" w:pos="598"/>
              </w:tabs>
              <w:spacing w:line="240" w:lineRule="auto"/>
              <w:ind w:left="421" w:right="-490" w:firstLine="1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  <w:r w:rsidRPr="00351C12"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  <w:br/>
              <w:t>(704)</w:t>
            </w:r>
          </w:p>
        </w:tc>
      </w:tr>
      <w:tr w:rsidR="00526D73" w:rsidRPr="001D75C2" w14:paraId="71E6F9C0" w14:textId="77777777" w:rsidTr="009F1630">
        <w:tc>
          <w:tcPr>
            <w:tcW w:w="2160" w:type="dxa"/>
            <w:tcBorders>
              <w:top w:val="nil"/>
              <w:bottom w:val="nil"/>
            </w:tcBorders>
          </w:tcPr>
          <w:p w14:paraId="1C8B87DA" w14:textId="45B2B21B" w:rsidR="00526D73" w:rsidRPr="001D75C2" w:rsidRDefault="00526D73" w:rsidP="001C40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526D73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2FE78685" w14:textId="77777777" w:rsidR="00526D73" w:rsidRPr="001D75C2" w:rsidRDefault="00526D73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0206B5D" w14:textId="77777777" w:rsidR="00526D73" w:rsidRPr="001D75C2" w:rsidRDefault="00526D73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56C3C0D3" w14:textId="1324FDE6" w:rsidR="00526D73" w:rsidRPr="001D75C2" w:rsidRDefault="00C63B44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149,371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EC94A07" w14:textId="77777777" w:rsidR="00526D73" w:rsidRPr="001D75C2" w:rsidRDefault="00526D73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7B29AD2E" w14:textId="77777777" w:rsidR="00526D73" w:rsidRPr="001D75C2" w:rsidRDefault="00526D73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8E5B839" w14:textId="77777777" w:rsidR="00526D73" w:rsidRPr="001D75C2" w:rsidRDefault="00526D73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FD91595" w14:textId="2DE0DAD2" w:rsidR="00526D73" w:rsidRDefault="00526D73" w:rsidP="00526D73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61DDBC7" w14:textId="77777777" w:rsidR="00526D73" w:rsidRPr="001D75C2" w:rsidRDefault="00526D73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72855BCC" w14:textId="77777777" w:rsidR="00526D73" w:rsidRPr="001D75C2" w:rsidRDefault="00526D73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11FA0B7" w14:textId="77777777" w:rsidR="00526D73" w:rsidRPr="001D75C2" w:rsidRDefault="00526D73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</w:tcPr>
          <w:p w14:paraId="275268B4" w14:textId="77777777" w:rsidR="00526D73" w:rsidRDefault="00526D73" w:rsidP="001C4002">
            <w:pPr>
              <w:pStyle w:val="acctfourfigures"/>
              <w:tabs>
                <w:tab w:val="clear" w:pos="765"/>
                <w:tab w:val="left" w:pos="615"/>
              </w:tabs>
              <w:spacing w:line="240" w:lineRule="auto"/>
              <w:ind w:left="-210" w:right="-46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EEB08A9" w14:textId="77777777" w:rsidR="00526D73" w:rsidRDefault="00526D73" w:rsidP="001C4002">
            <w:pPr>
              <w:pStyle w:val="acctfourfigures"/>
              <w:tabs>
                <w:tab w:val="clear" w:pos="765"/>
                <w:tab w:val="left" w:pos="615"/>
              </w:tabs>
              <w:spacing w:line="240" w:lineRule="auto"/>
              <w:ind w:left="-210" w:right="-467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654CD8" w14:textId="653F3E20" w:rsidR="00526D73" w:rsidRDefault="00526D73" w:rsidP="00C07A41">
            <w:pPr>
              <w:pStyle w:val="acctfourfigures"/>
              <w:tabs>
                <w:tab w:val="clear" w:pos="765"/>
                <w:tab w:val="left" w:pos="615"/>
              </w:tabs>
              <w:spacing w:line="240" w:lineRule="auto"/>
              <w:ind w:left="-210" w:right="-19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26D7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149,371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A41D570" w14:textId="77777777" w:rsidR="00526D73" w:rsidRPr="001D75C2" w:rsidRDefault="00526D73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1AA5D5E6" w14:textId="77777777" w:rsidR="00526D73" w:rsidRPr="001D75C2" w:rsidRDefault="00526D73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70B9279" w14:textId="77777777" w:rsidR="00526D73" w:rsidRPr="001D75C2" w:rsidRDefault="00526D73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70EA64CE" w14:textId="77777777" w:rsidR="00526D73" w:rsidRDefault="00526D73" w:rsidP="00351C12">
            <w:pPr>
              <w:pStyle w:val="acctfourfigures"/>
              <w:tabs>
                <w:tab w:val="clear" w:pos="765"/>
                <w:tab w:val="left" w:pos="598"/>
              </w:tabs>
              <w:spacing w:line="240" w:lineRule="auto"/>
              <w:ind w:left="421" w:right="-490" w:firstLine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C17826A" w14:textId="77777777" w:rsidR="00BB15FE" w:rsidRDefault="00BB15FE" w:rsidP="00351C12">
            <w:pPr>
              <w:pStyle w:val="acctfourfigures"/>
              <w:tabs>
                <w:tab w:val="clear" w:pos="765"/>
                <w:tab w:val="left" w:pos="598"/>
              </w:tabs>
              <w:spacing w:line="240" w:lineRule="auto"/>
              <w:ind w:left="421" w:right="-490" w:firstLine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FF1575" w14:textId="3CF2E7F6" w:rsidR="00BB15FE" w:rsidRPr="00BB15FE" w:rsidRDefault="00BB15FE" w:rsidP="00351C12">
            <w:pPr>
              <w:pStyle w:val="acctfourfigures"/>
              <w:tabs>
                <w:tab w:val="clear" w:pos="765"/>
                <w:tab w:val="left" w:pos="598"/>
              </w:tabs>
              <w:spacing w:line="240" w:lineRule="auto"/>
              <w:ind w:left="421" w:right="-490" w:firstLine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703B51" w:rsidRPr="001D75C2" w14:paraId="6BFF0E8E" w14:textId="77777777" w:rsidTr="0081687E">
        <w:tc>
          <w:tcPr>
            <w:tcW w:w="2160" w:type="dxa"/>
            <w:tcBorders>
              <w:top w:val="nil"/>
              <w:bottom w:val="nil"/>
            </w:tcBorders>
          </w:tcPr>
          <w:p w14:paraId="723580D6" w14:textId="3DCDFAFD" w:rsidR="00703B51" w:rsidRPr="00526D73" w:rsidRDefault="00703B51" w:rsidP="00703B5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0F4279">
              <w:rPr>
                <w:rFonts w:asciiTheme="majorBidi" w:hAnsiTheme="majorBidi" w:hint="cs"/>
                <w:spacing w:val="-4"/>
                <w:sz w:val="26"/>
                <w:szCs w:val="26"/>
                <w:cs/>
                <w:lang w:val="th-TH"/>
              </w:rPr>
              <w:t>ภาษีงวดก่อนๆ</w:t>
            </w:r>
            <w:r w:rsidRPr="000F4279">
              <w:rPr>
                <w:rFonts w:asciiTheme="majorBidi" w:hAnsiTheme="majorBidi"/>
                <w:spacing w:val="-4"/>
                <w:sz w:val="26"/>
                <w:szCs w:val="26"/>
                <w:cs/>
                <w:lang w:val="th-TH"/>
              </w:rPr>
              <w:t xml:space="preserve"> </w:t>
            </w:r>
            <w:r w:rsidRPr="000F4279">
              <w:rPr>
                <w:rFonts w:asciiTheme="majorBidi" w:hAnsiTheme="majorBidi" w:hint="cs"/>
                <w:spacing w:val="-4"/>
                <w:sz w:val="26"/>
                <w:szCs w:val="26"/>
                <w:cs/>
                <w:lang w:val="th-TH"/>
              </w:rPr>
              <w:t>ที่บันทึกต่ำไป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099C757A" w14:textId="77777777" w:rsidR="00703B51" w:rsidRPr="001D75C2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25373CE" w14:textId="77777777" w:rsidR="00703B51" w:rsidRPr="001D75C2" w:rsidRDefault="00703B51" w:rsidP="0070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68E7F4C" w14:textId="5931809B" w:rsidR="00703B51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3B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15,751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3B6822C" w14:textId="77777777" w:rsidR="00703B51" w:rsidRPr="001D75C2" w:rsidRDefault="00703B51" w:rsidP="0070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BAC7342" w14:textId="77777777" w:rsidR="00703B51" w:rsidRPr="001D75C2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1CE50F6" w14:textId="77777777" w:rsidR="00703B51" w:rsidRPr="001D75C2" w:rsidRDefault="00703B51" w:rsidP="0070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304F118" w14:textId="77777777" w:rsidR="00703B51" w:rsidRDefault="00703B51" w:rsidP="00703B5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FA1E5C8" w14:textId="77777777" w:rsidR="00703B51" w:rsidRPr="001D75C2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40F90F1C" w14:textId="77777777" w:rsidR="00703B51" w:rsidRPr="001D75C2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C57CC4" w14:textId="77777777" w:rsidR="00703B51" w:rsidRPr="001D75C2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0C502BA5" w14:textId="7B338AD4" w:rsidR="00703B51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03B5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15,751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A71482" w14:textId="77777777" w:rsidR="00703B51" w:rsidRPr="001D75C2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76CAA893" w14:textId="77777777" w:rsidR="00703B51" w:rsidRPr="001D75C2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7B1F83A" w14:textId="77777777" w:rsidR="00703B51" w:rsidRPr="001D75C2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618CA767" w14:textId="77777777" w:rsidR="00703B51" w:rsidRDefault="00703B51" w:rsidP="00703B51">
            <w:pPr>
              <w:pStyle w:val="acctfourfigures"/>
              <w:tabs>
                <w:tab w:val="clear" w:pos="765"/>
                <w:tab w:val="left" w:pos="598"/>
              </w:tabs>
              <w:spacing w:line="240" w:lineRule="auto"/>
              <w:ind w:left="421" w:right="-490" w:firstLine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703B51" w:rsidRPr="001D75C2" w14:paraId="773EBD68" w14:textId="77777777" w:rsidTr="0081687E">
        <w:tc>
          <w:tcPr>
            <w:tcW w:w="2160" w:type="dxa"/>
            <w:tcBorders>
              <w:top w:val="nil"/>
              <w:bottom w:val="nil"/>
            </w:tcBorders>
          </w:tcPr>
          <w:p w14:paraId="659E697D" w14:textId="5F0CC471" w:rsidR="00703B51" w:rsidRPr="00703B51" w:rsidRDefault="00703B51" w:rsidP="00703B51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hint="cs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0941CE69" w14:textId="77777777" w:rsidR="00703B51" w:rsidRPr="001D75C2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th-TH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C983822" w14:textId="77777777" w:rsidR="00703B51" w:rsidRPr="001D75C2" w:rsidRDefault="00703B51" w:rsidP="0070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6AE4DB7" w14:textId="7C16ACAA" w:rsidR="00703B51" w:rsidRPr="00526D73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7E82565" w14:textId="77777777" w:rsidR="00703B51" w:rsidRPr="001D75C2" w:rsidRDefault="00703B51" w:rsidP="0070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7FEF6B34" w14:textId="77777777" w:rsidR="00703B51" w:rsidRPr="001D75C2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EF0B017" w14:textId="77777777" w:rsidR="00703B51" w:rsidRPr="001D75C2" w:rsidRDefault="00703B51" w:rsidP="00703B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2A0221F" w14:textId="1303D096" w:rsidR="00703B51" w:rsidRDefault="00703B51" w:rsidP="00703B51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ind w:right="-110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49C8D8" w14:textId="77777777" w:rsidR="00703B51" w:rsidRPr="001D75C2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3DAAC82E" w14:textId="77777777" w:rsidR="00703B51" w:rsidRPr="001D75C2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BCE7203" w14:textId="77777777" w:rsidR="00703B51" w:rsidRPr="001D75C2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nil"/>
              <w:bottom w:val="nil"/>
            </w:tcBorders>
            <w:vAlign w:val="bottom"/>
          </w:tcPr>
          <w:p w14:paraId="19F8CD1C" w14:textId="5F9F4DB1" w:rsidR="00703B51" w:rsidRPr="00526D73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 w:right="-2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269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8E173D9" w14:textId="77777777" w:rsidR="00703B51" w:rsidRPr="001D75C2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14:paraId="7C265360" w14:textId="77777777" w:rsidR="00703B51" w:rsidRPr="001D75C2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5597A57" w14:textId="77777777" w:rsidR="00703B51" w:rsidRPr="001D75C2" w:rsidRDefault="00703B51" w:rsidP="00703B5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14:paraId="34B74E2C" w14:textId="2E6926D7" w:rsidR="00703B51" w:rsidRDefault="00703B51" w:rsidP="00703B51">
            <w:pPr>
              <w:pStyle w:val="acctfourfigures"/>
              <w:tabs>
                <w:tab w:val="clear" w:pos="765"/>
                <w:tab w:val="left" w:pos="598"/>
              </w:tabs>
              <w:spacing w:line="240" w:lineRule="auto"/>
              <w:ind w:left="421" w:right="-490" w:firstLine="1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1C4002" w:rsidRPr="00351C12" w14:paraId="2349F745" w14:textId="77777777" w:rsidTr="009F1630">
        <w:tc>
          <w:tcPr>
            <w:tcW w:w="2160" w:type="dxa"/>
            <w:tcBorders>
              <w:bottom w:val="nil"/>
            </w:tcBorders>
          </w:tcPr>
          <w:p w14:paraId="25BCCC10" w14:textId="77777777" w:rsidR="001C4002" w:rsidRPr="001D75C2" w:rsidRDefault="001C4002" w:rsidP="001C4002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1D75C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56ED4120" w14:textId="57B3761C" w:rsidR="001C4002" w:rsidRPr="001D75C2" w:rsidRDefault="00C63B44" w:rsidP="001C4002">
            <w:pPr>
              <w:pStyle w:val="acctfourfigures"/>
              <w:tabs>
                <w:tab w:val="clear" w:pos="765"/>
                <w:tab w:val="left" w:pos="340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(1)</w:t>
            </w:r>
          </w:p>
        </w:tc>
        <w:tc>
          <w:tcPr>
            <w:tcW w:w="270" w:type="dxa"/>
            <w:tcBorders>
              <w:bottom w:val="nil"/>
            </w:tcBorders>
          </w:tcPr>
          <w:p w14:paraId="66E8551E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A1660B2" w14:textId="16CB25F4" w:rsidR="001C4002" w:rsidRPr="001D75C2" w:rsidRDefault="00526D73" w:rsidP="00C63B44">
            <w:pPr>
              <w:pStyle w:val="acctfourfigures"/>
              <w:tabs>
                <w:tab w:val="clear" w:pos="765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26D7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11,858</w:t>
            </w:r>
          </w:p>
        </w:tc>
        <w:tc>
          <w:tcPr>
            <w:tcW w:w="270" w:type="dxa"/>
            <w:tcBorders>
              <w:bottom w:val="nil"/>
            </w:tcBorders>
          </w:tcPr>
          <w:p w14:paraId="47889615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DF28290" w14:textId="575E863A" w:rsidR="001C4002" w:rsidRPr="001D75C2" w:rsidRDefault="001C4002" w:rsidP="001C4002">
            <w:pPr>
              <w:pStyle w:val="acctfourfigures"/>
              <w:tabs>
                <w:tab w:val="clear" w:pos="765"/>
                <w:tab w:val="left" w:pos="340"/>
              </w:tabs>
              <w:spacing w:line="240" w:lineRule="auto"/>
              <w:ind w:left="-79" w:right="-10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(92)</w:t>
            </w:r>
          </w:p>
        </w:tc>
        <w:tc>
          <w:tcPr>
            <w:tcW w:w="270" w:type="dxa"/>
            <w:tcBorders>
              <w:bottom w:val="nil"/>
            </w:tcBorders>
          </w:tcPr>
          <w:p w14:paraId="3B87AD79" w14:textId="77777777" w:rsidR="001C4002" w:rsidRPr="001D75C2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F16C8A8" w14:textId="02BABC44" w:rsidR="001C4002" w:rsidRPr="001D75C2" w:rsidRDefault="001C4002" w:rsidP="001C4002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(42,436)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1CBCBC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1813AC2" w14:textId="347D29BB" w:rsidR="001C4002" w:rsidRPr="001D75C2" w:rsidRDefault="00526D73" w:rsidP="001C4002">
            <w:pPr>
              <w:pStyle w:val="acctfourfigures"/>
              <w:tabs>
                <w:tab w:val="clear" w:pos="765"/>
                <w:tab w:val="left" w:pos="340"/>
              </w:tabs>
              <w:spacing w:line="240" w:lineRule="auto"/>
              <w:ind w:left="-79" w:right="-1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(2)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B802BC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5F4DD377" w14:textId="5493C873" w:rsidR="001C4002" w:rsidRPr="001D75C2" w:rsidRDefault="00526D73" w:rsidP="001C4002">
            <w:pPr>
              <w:pStyle w:val="acctfourfigures"/>
              <w:tabs>
                <w:tab w:val="clear" w:pos="765"/>
                <w:tab w:val="left" w:pos="520"/>
              </w:tabs>
              <w:spacing w:line="240" w:lineRule="auto"/>
              <w:ind w:left="-210" w:right="-29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11,858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B66F05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3CCDF725" w14:textId="7EC6E79D" w:rsidR="001C4002" w:rsidRPr="004E6DBB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3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(34)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48F2899" w14:textId="77777777" w:rsidR="001C4002" w:rsidRPr="001D75C2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43154D79" w14:textId="1E9FC565" w:rsidR="001C4002" w:rsidRPr="00351C12" w:rsidRDefault="001C4002" w:rsidP="00351C12">
            <w:pPr>
              <w:pStyle w:val="acctfourfigures"/>
              <w:tabs>
                <w:tab w:val="clear" w:pos="765"/>
                <w:tab w:val="left" w:pos="598"/>
              </w:tabs>
              <w:spacing w:line="240" w:lineRule="auto"/>
              <w:ind w:left="253" w:right="-490"/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 w:bidi="th-TH"/>
              </w:rPr>
            </w:pPr>
            <w:r w:rsidRPr="00351C12">
              <w:rPr>
                <w:rFonts w:asciiTheme="majorBidi" w:hAnsiTheme="majorBidi" w:cstheme="majorBidi"/>
                <w:b/>
                <w:bCs/>
                <w:sz w:val="26"/>
                <w:szCs w:val="26"/>
                <w:lang w:val="th-TH" w:bidi="th-TH"/>
              </w:rPr>
              <w:t>(42,436)</w:t>
            </w:r>
          </w:p>
        </w:tc>
      </w:tr>
    </w:tbl>
    <w:p w14:paraId="679FE383" w14:textId="77777777" w:rsidR="00F713E7" w:rsidRPr="00FF0CB5" w:rsidRDefault="00F713E7" w:rsidP="00F713E7">
      <w:pPr>
        <w:rPr>
          <w:rFonts w:ascii="Angsana New" w:hAnsi="Angsana New"/>
          <w:sz w:val="30"/>
          <w:szCs w:val="30"/>
          <w:lang w:val="th-TH"/>
        </w:rPr>
      </w:pPr>
    </w:p>
    <w:tbl>
      <w:tblPr>
        <w:tblW w:w="981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0"/>
        <w:gridCol w:w="2160"/>
        <w:gridCol w:w="270"/>
        <w:gridCol w:w="1980"/>
      </w:tblGrid>
      <w:tr w:rsidR="00FB0ACD" w:rsidRPr="00A82E29" w14:paraId="3EE0DF28" w14:textId="77777777" w:rsidTr="00FB0ACD">
        <w:trPr>
          <w:tblHeader/>
        </w:trPr>
        <w:tc>
          <w:tcPr>
            <w:tcW w:w="5400" w:type="dxa"/>
            <w:vAlign w:val="bottom"/>
          </w:tcPr>
          <w:p w14:paraId="7BE8036F" w14:textId="686699AA" w:rsidR="00FB0ACD" w:rsidRPr="00CE7D02" w:rsidRDefault="00FB0ACD" w:rsidP="008301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A82E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4410" w:type="dxa"/>
            <w:gridSpan w:val="3"/>
            <w:vAlign w:val="bottom"/>
          </w:tcPr>
          <w:p w14:paraId="09BE69A1" w14:textId="77777777" w:rsidR="00D665D2" w:rsidRPr="00A82E29" w:rsidRDefault="00D665D2" w:rsidP="00D66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5C72E5A5" w14:textId="68E6F511" w:rsidR="00FB0ACD" w:rsidRPr="00A82E29" w:rsidRDefault="00D665D2" w:rsidP="00D66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B0ACD" w:rsidRPr="00A82E29" w14:paraId="3DF9ECD1" w14:textId="77777777" w:rsidTr="00FB0ACD">
        <w:trPr>
          <w:tblHeader/>
        </w:trPr>
        <w:tc>
          <w:tcPr>
            <w:tcW w:w="5400" w:type="dxa"/>
          </w:tcPr>
          <w:p w14:paraId="36F8467F" w14:textId="777125ED" w:rsidR="00FB0ACD" w:rsidRPr="00A82E29" w:rsidRDefault="00FB0ACD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ณ วันที่ 31</w:t>
            </w:r>
            <w:r w:rsidRPr="00A82E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  <w:t xml:space="preserve"> </w:t>
            </w:r>
            <w:r w:rsidRPr="00A82E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มีนาคม</w:t>
            </w:r>
          </w:p>
        </w:tc>
        <w:tc>
          <w:tcPr>
            <w:tcW w:w="2160" w:type="dxa"/>
          </w:tcPr>
          <w:p w14:paraId="149E468C" w14:textId="5E40B829" w:rsidR="00FB0ACD" w:rsidRPr="00FB0ACD" w:rsidRDefault="00FB0ACD" w:rsidP="00FB0ACD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14:paraId="17051572" w14:textId="77777777" w:rsidR="00FB0ACD" w:rsidRPr="00A82E29" w:rsidRDefault="00FB0ACD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</w:p>
        </w:tc>
        <w:tc>
          <w:tcPr>
            <w:tcW w:w="1980" w:type="dxa"/>
            <w:tcBorders>
              <w:bottom w:val="nil"/>
            </w:tcBorders>
          </w:tcPr>
          <w:p w14:paraId="36BE4F6E" w14:textId="37EC1926" w:rsidR="00FB0ACD" w:rsidRPr="00A82E29" w:rsidRDefault="00FB0ACD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1C4002" w:rsidRPr="00A82E29" w14:paraId="78EC56EC" w14:textId="77777777" w:rsidTr="00FB0ACD">
        <w:trPr>
          <w:tblHeader/>
        </w:trPr>
        <w:tc>
          <w:tcPr>
            <w:tcW w:w="5400" w:type="dxa"/>
            <w:tcBorders>
              <w:bottom w:val="nil"/>
            </w:tcBorders>
          </w:tcPr>
          <w:p w14:paraId="37FED269" w14:textId="77777777" w:rsidR="001C4002" w:rsidRPr="00A82E29" w:rsidRDefault="001C4002" w:rsidP="001C400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4410" w:type="dxa"/>
            <w:gridSpan w:val="3"/>
            <w:tcBorders>
              <w:bottom w:val="nil"/>
            </w:tcBorders>
          </w:tcPr>
          <w:p w14:paraId="45DAE0BC" w14:textId="5624BF2C" w:rsidR="001C4002" w:rsidRPr="00233BE3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 w:bidi="th-TH"/>
              </w:rPr>
            </w:pPr>
            <w:r w:rsidRPr="00233B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 w:bidi="th-TH"/>
              </w:rPr>
              <w:t>พัน</w:t>
            </w:r>
            <w:r w:rsidRPr="00233B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 w:bidi="th-TH"/>
              </w:rPr>
              <w:t>บาท)</w:t>
            </w:r>
          </w:p>
        </w:tc>
      </w:tr>
      <w:tr w:rsidR="00FB0ACD" w:rsidRPr="00A82E29" w14:paraId="32D1C3BF" w14:textId="77777777" w:rsidTr="00FB0ACD">
        <w:tc>
          <w:tcPr>
            <w:tcW w:w="5400" w:type="dxa"/>
            <w:tcBorders>
              <w:top w:val="nil"/>
              <w:bottom w:val="nil"/>
            </w:tcBorders>
          </w:tcPr>
          <w:p w14:paraId="6A696F75" w14:textId="7A336735" w:rsidR="00FB0ACD" w:rsidRPr="00A82E29" w:rsidRDefault="00FB0ACD" w:rsidP="001C400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</w:t>
            </w:r>
          </w:p>
        </w:tc>
        <w:tc>
          <w:tcPr>
            <w:tcW w:w="2160" w:type="dxa"/>
            <w:tcBorders>
              <w:top w:val="nil"/>
              <w:bottom w:val="nil"/>
            </w:tcBorders>
          </w:tcPr>
          <w:p w14:paraId="38C64C33" w14:textId="4136FB2B" w:rsidR="00FB0ACD" w:rsidRPr="00A82E29" w:rsidRDefault="00FB0ACD" w:rsidP="00660D13">
            <w:pPr>
              <w:pStyle w:val="acctfourfigures"/>
              <w:tabs>
                <w:tab w:val="clear" w:pos="765"/>
                <w:tab w:val="left" w:pos="1150"/>
              </w:tabs>
              <w:spacing w:line="240" w:lineRule="auto"/>
              <w:ind w:right="-829" w:hanging="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B0A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152,701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A661A4B" w14:textId="77777777" w:rsidR="00FB0ACD" w:rsidRPr="00A82E29" w:rsidRDefault="00FB0ACD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4863AC32" w14:textId="6751E5E5" w:rsidR="00FB0ACD" w:rsidRPr="00A82E29" w:rsidRDefault="00FB0ACD" w:rsidP="00660D13">
            <w:pPr>
              <w:pStyle w:val="acctfourfigures"/>
              <w:tabs>
                <w:tab w:val="clear" w:pos="765"/>
                <w:tab w:val="left" w:pos="1150"/>
              </w:tabs>
              <w:spacing w:line="240" w:lineRule="auto"/>
              <w:ind w:right="-919" w:hanging="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155,515</w:t>
            </w:r>
          </w:p>
        </w:tc>
      </w:tr>
      <w:tr w:rsidR="00FB0ACD" w:rsidRPr="00A82E29" w14:paraId="05D6DD1C" w14:textId="77777777" w:rsidTr="00FB0ACD">
        <w:tc>
          <w:tcPr>
            <w:tcW w:w="5400" w:type="dxa"/>
            <w:tcBorders>
              <w:top w:val="nil"/>
              <w:bottom w:val="nil"/>
            </w:tcBorders>
          </w:tcPr>
          <w:p w14:paraId="7FA2700A" w14:textId="56AFA174" w:rsidR="00FB0ACD" w:rsidRPr="00A82E29" w:rsidRDefault="00FB0ACD" w:rsidP="001C400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หนี้สิน</w:t>
            </w:r>
          </w:p>
        </w:tc>
        <w:tc>
          <w:tcPr>
            <w:tcW w:w="2160" w:type="dxa"/>
            <w:tcBorders>
              <w:top w:val="nil"/>
              <w:bottom w:val="single" w:sz="4" w:space="0" w:color="auto"/>
            </w:tcBorders>
          </w:tcPr>
          <w:p w14:paraId="0968EDCA" w14:textId="4DE70C9B" w:rsidR="00FB0ACD" w:rsidRPr="00A82E29" w:rsidRDefault="00FB0ACD" w:rsidP="00FB0ACD">
            <w:pPr>
              <w:pStyle w:val="acctfourfigures"/>
              <w:tabs>
                <w:tab w:val="clear" w:pos="765"/>
              </w:tabs>
              <w:spacing w:line="240" w:lineRule="auto"/>
              <w:ind w:left="-79" w:right="25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B0A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(787,559)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9771289" w14:textId="77777777" w:rsidR="00FB0ACD" w:rsidRPr="00A82E29" w:rsidRDefault="00FB0ACD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7E7C690C" w14:textId="7131B40D" w:rsidR="00FB0ACD" w:rsidRPr="00A82E29" w:rsidRDefault="00FB0ACD" w:rsidP="00FB0ACD">
            <w:pPr>
              <w:pStyle w:val="acctfourfigures"/>
              <w:tabs>
                <w:tab w:val="clear" w:pos="765"/>
              </w:tabs>
              <w:spacing w:line="240" w:lineRule="auto"/>
              <w:ind w:left="-79" w:right="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(951,579)</w:t>
            </w:r>
          </w:p>
        </w:tc>
      </w:tr>
      <w:tr w:rsidR="00FB0ACD" w:rsidRPr="00A82E29" w14:paraId="15E83C41" w14:textId="77777777" w:rsidTr="00FB0ACD">
        <w:trPr>
          <w:trHeight w:val="442"/>
        </w:trPr>
        <w:tc>
          <w:tcPr>
            <w:tcW w:w="5400" w:type="dxa"/>
            <w:tcBorders>
              <w:top w:val="nil"/>
              <w:bottom w:val="nil"/>
            </w:tcBorders>
          </w:tcPr>
          <w:p w14:paraId="1EED3671" w14:textId="5F9C6748" w:rsidR="00FB0ACD" w:rsidRPr="00A82E29" w:rsidRDefault="00FB0ACD" w:rsidP="001C4002">
            <w:pPr>
              <w:spacing w:line="240" w:lineRule="auto"/>
              <w:ind w:left="157" w:hanging="15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 xml:space="preserve">หนี้สินภาษีเงินได้รอการตัดบัญชีสุทธิ 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4F11DCE" w14:textId="32DF73AB" w:rsidR="00FB0ACD" w:rsidRPr="00A82E29" w:rsidRDefault="00FB0ACD" w:rsidP="00FB0ACD">
            <w:pPr>
              <w:pStyle w:val="acctfourfigures"/>
              <w:tabs>
                <w:tab w:val="clear" w:pos="765"/>
              </w:tabs>
              <w:spacing w:line="240" w:lineRule="auto"/>
              <w:ind w:left="-79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B0A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(634,858)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1111F6F" w14:textId="75B0A33C" w:rsidR="00FB0ACD" w:rsidRPr="00A82E29" w:rsidRDefault="00FB0ACD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 w:right="-1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B7FEE5E" w14:textId="03D0E6BB" w:rsidR="00FB0ACD" w:rsidRPr="00A82E29" w:rsidRDefault="00FB0ACD" w:rsidP="00FB0ACD">
            <w:pPr>
              <w:pStyle w:val="acctfourfigures"/>
              <w:tabs>
                <w:tab w:val="clear" w:pos="765"/>
              </w:tabs>
              <w:spacing w:line="240" w:lineRule="auto"/>
              <w:ind w:left="-79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(796,064)</w:t>
            </w:r>
          </w:p>
        </w:tc>
      </w:tr>
    </w:tbl>
    <w:p w14:paraId="130A86C1" w14:textId="57502999" w:rsidR="00A212B0" w:rsidRDefault="00A212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79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80"/>
        <w:gridCol w:w="1429"/>
        <w:gridCol w:w="180"/>
        <w:gridCol w:w="1350"/>
        <w:gridCol w:w="180"/>
        <w:gridCol w:w="1350"/>
        <w:gridCol w:w="180"/>
        <w:gridCol w:w="1440"/>
      </w:tblGrid>
      <w:tr w:rsidR="00BD7A1A" w:rsidRPr="00A82E29" w14:paraId="45AC7993" w14:textId="77777777" w:rsidTr="001C331B">
        <w:trPr>
          <w:cantSplit/>
          <w:trHeight w:val="92"/>
          <w:tblHeader/>
        </w:trPr>
        <w:tc>
          <w:tcPr>
            <w:tcW w:w="3510" w:type="dxa"/>
            <w:vAlign w:val="bottom"/>
          </w:tcPr>
          <w:p w14:paraId="2F203143" w14:textId="77777777" w:rsidR="00BD7A1A" w:rsidRPr="009B43B2" w:rsidRDefault="00BD7A1A" w:rsidP="00325AD0">
            <w:pPr>
              <w:tabs>
                <w:tab w:val="left" w:pos="191"/>
              </w:tabs>
              <w:spacing w:line="240" w:lineRule="auto"/>
              <w:ind w:right="-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  <w:cs/>
              </w:rPr>
            </w:pPr>
          </w:p>
        </w:tc>
        <w:tc>
          <w:tcPr>
            <w:tcW w:w="180" w:type="dxa"/>
            <w:vAlign w:val="bottom"/>
          </w:tcPr>
          <w:p w14:paraId="010EB6F4" w14:textId="77777777" w:rsidR="00BD7A1A" w:rsidRPr="009B43B2" w:rsidRDefault="00BD7A1A" w:rsidP="00325AD0">
            <w:pPr>
              <w:pStyle w:val="acctcolumnheading"/>
              <w:spacing w:after="0" w:line="240" w:lineRule="auto"/>
              <w:ind w:left="-84" w:right="-72" w:hanging="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109" w:type="dxa"/>
            <w:gridSpan w:val="7"/>
          </w:tcPr>
          <w:p w14:paraId="2C8D596D" w14:textId="0DA88A0A" w:rsidR="00BD7A1A" w:rsidRPr="00D665D2" w:rsidRDefault="00D665D2" w:rsidP="00D66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D7A1A" w:rsidRPr="00CF6CAE" w14:paraId="10F091C4" w14:textId="77777777" w:rsidTr="001C331B">
        <w:trPr>
          <w:cantSplit/>
          <w:trHeight w:val="362"/>
          <w:tblHeader/>
        </w:trPr>
        <w:tc>
          <w:tcPr>
            <w:tcW w:w="3510" w:type="dxa"/>
            <w:vAlign w:val="bottom"/>
          </w:tcPr>
          <w:p w14:paraId="04C0CC9E" w14:textId="77777777" w:rsidR="00BD7A1A" w:rsidRPr="00CF6CAE" w:rsidRDefault="00BD7A1A" w:rsidP="00FF3B30">
            <w:pPr>
              <w:tabs>
                <w:tab w:val="left" w:pos="191"/>
              </w:tabs>
              <w:spacing w:line="220" w:lineRule="exact"/>
              <w:ind w:right="-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180" w:type="dxa"/>
            <w:vAlign w:val="bottom"/>
          </w:tcPr>
          <w:p w14:paraId="73767AD9" w14:textId="77777777" w:rsidR="00BD7A1A" w:rsidRPr="00CF6CAE" w:rsidRDefault="00BD7A1A" w:rsidP="00FF3B30">
            <w:pPr>
              <w:pStyle w:val="acctcolumnheading"/>
              <w:spacing w:after="0" w:line="220" w:lineRule="exact"/>
              <w:ind w:left="-84" w:right="-72" w:hanging="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29" w:type="dxa"/>
            <w:vAlign w:val="bottom"/>
          </w:tcPr>
          <w:p w14:paraId="2353D28A" w14:textId="77777777" w:rsidR="00BD7A1A" w:rsidRPr="00CF6CAE" w:rsidRDefault="00BD7A1A" w:rsidP="00FF3B30">
            <w:pPr>
              <w:pStyle w:val="acctcolumnheading"/>
              <w:spacing w:after="0" w:line="2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1C0CDC6" w14:textId="77777777" w:rsidR="00BD7A1A" w:rsidRPr="00CF6CAE" w:rsidRDefault="00BD7A1A" w:rsidP="00FF3B30">
            <w:pPr>
              <w:pStyle w:val="acctcolumnheading"/>
              <w:spacing w:after="0"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bottom"/>
          </w:tcPr>
          <w:p w14:paraId="3CA3165F" w14:textId="3B9E96AB" w:rsidR="00BD7A1A" w:rsidRPr="00CF6CAE" w:rsidRDefault="00BD7A1A" w:rsidP="00CF6CAE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F6CA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บันทึกเป็น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 w:bidi="th-TH"/>
              </w:rPr>
              <w:t xml:space="preserve"> </w:t>
            </w:r>
            <w:r w:rsidRPr="00CF6CA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(รายจ่าย) </w:t>
            </w:r>
            <w:r w:rsidRPr="00CF6CAE">
              <w:rPr>
                <w:rFonts w:asciiTheme="majorBidi" w:hAnsiTheme="majorBidi" w:cstheme="majorBidi"/>
                <w:sz w:val="30"/>
                <w:szCs w:val="30"/>
                <w:lang w:val="th-TH"/>
              </w:rPr>
              <w:t>/</w:t>
            </w:r>
            <w:r w:rsidRPr="00CF6CAE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รายได้ใน</w:t>
            </w:r>
          </w:p>
        </w:tc>
        <w:tc>
          <w:tcPr>
            <w:tcW w:w="1620" w:type="dxa"/>
            <w:gridSpan w:val="2"/>
            <w:vAlign w:val="bottom"/>
          </w:tcPr>
          <w:p w14:paraId="579E1480" w14:textId="77777777" w:rsidR="00BD7A1A" w:rsidRPr="00CF6CAE" w:rsidRDefault="00BD7A1A" w:rsidP="00FF3B30">
            <w:pPr>
              <w:pStyle w:val="acctcolumnheading"/>
              <w:spacing w:after="0" w:line="22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7A1A" w:rsidRPr="00A82E29" w14:paraId="2842D9DA" w14:textId="77777777" w:rsidTr="001C331B">
        <w:trPr>
          <w:cantSplit/>
          <w:trHeight w:val="425"/>
          <w:tblHeader/>
        </w:trPr>
        <w:tc>
          <w:tcPr>
            <w:tcW w:w="3510" w:type="dxa"/>
            <w:vAlign w:val="bottom"/>
          </w:tcPr>
          <w:p w14:paraId="7814D0E9" w14:textId="23996ED2" w:rsidR="00BD7A1A" w:rsidRPr="00CE7D02" w:rsidRDefault="00BD7A1A" w:rsidP="0001119D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ภาษีเงินได้รอการตัดบัญชี</w:t>
            </w:r>
          </w:p>
        </w:tc>
        <w:tc>
          <w:tcPr>
            <w:tcW w:w="180" w:type="dxa"/>
            <w:vAlign w:val="bottom"/>
          </w:tcPr>
          <w:p w14:paraId="519F6A23" w14:textId="37CA29CD" w:rsidR="00BD7A1A" w:rsidRPr="001C331B" w:rsidRDefault="00BD7A1A" w:rsidP="001C331B">
            <w:pPr>
              <w:tabs>
                <w:tab w:val="clear" w:pos="454"/>
                <w:tab w:val="left" w:pos="375"/>
                <w:tab w:val="left" w:pos="465"/>
              </w:tabs>
              <w:spacing w:line="240" w:lineRule="auto"/>
              <w:ind w:left="-75" w:right="-68" w:hanging="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18D05D3D" w14:textId="49C9BA89" w:rsidR="00BD7A1A" w:rsidRPr="008C423C" w:rsidRDefault="00BD7A1A" w:rsidP="00CF6CA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C4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ที่</w:t>
            </w:r>
          </w:p>
          <w:p w14:paraId="6BB7A557" w14:textId="7C9DCF37" w:rsidR="00BD7A1A" w:rsidRPr="00BA50A4" w:rsidRDefault="00BD7A1A" w:rsidP="00CF6CAE">
            <w:pPr>
              <w:tabs>
                <w:tab w:val="clear" w:pos="227"/>
                <w:tab w:val="clear" w:pos="454"/>
                <w:tab w:val="left" w:pos="0"/>
                <w:tab w:val="left" w:pos="465"/>
              </w:tabs>
              <w:spacing w:line="240" w:lineRule="auto"/>
              <w:ind w:right="-68" w:firstLine="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C4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8C42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เมษายน</w:t>
            </w:r>
          </w:p>
        </w:tc>
        <w:tc>
          <w:tcPr>
            <w:tcW w:w="180" w:type="dxa"/>
            <w:vAlign w:val="bottom"/>
          </w:tcPr>
          <w:p w14:paraId="7F4EF8A2" w14:textId="77777777" w:rsidR="00BD7A1A" w:rsidRPr="009B43B2" w:rsidRDefault="00BD7A1A" w:rsidP="00CF6CA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3A54CC6" w14:textId="38947D1B" w:rsidR="00BD7A1A" w:rsidRPr="009B43B2" w:rsidRDefault="00BD7A1A" w:rsidP="00CF6CAE">
            <w:pPr>
              <w:tabs>
                <w:tab w:val="left" w:pos="375"/>
              </w:tabs>
              <w:spacing w:line="240" w:lineRule="auto"/>
              <w:ind w:left="15" w:right="-68" w:hanging="15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B43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77F0D63" w14:textId="77777777" w:rsidR="00BD7A1A" w:rsidRPr="009B43B2" w:rsidRDefault="00BD7A1A" w:rsidP="00CF6CA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31776A" w14:textId="3A78B154" w:rsidR="00BD7A1A" w:rsidRPr="009B43B2" w:rsidRDefault="00BD7A1A" w:rsidP="00CF6CAE">
            <w:pPr>
              <w:tabs>
                <w:tab w:val="clear" w:pos="227"/>
                <w:tab w:val="left" w:pos="0"/>
                <w:tab w:val="left" w:pos="540"/>
              </w:tabs>
              <w:spacing w:line="240" w:lineRule="auto"/>
              <w:ind w:right="-6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9B43B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2DF32F09" w14:textId="77777777" w:rsidR="00BD7A1A" w:rsidRPr="009B43B2" w:rsidRDefault="00BD7A1A" w:rsidP="00CF6CAE">
            <w:pPr>
              <w:tabs>
                <w:tab w:val="left" w:pos="191"/>
              </w:tabs>
              <w:spacing w:line="240" w:lineRule="auto"/>
              <w:ind w:left="191" w:right="-68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7468AAD" w14:textId="73C03098" w:rsidR="00BD7A1A" w:rsidRPr="008C423C" w:rsidRDefault="00BD7A1A" w:rsidP="00CF6CAE">
            <w:pPr>
              <w:tabs>
                <w:tab w:val="clear" w:pos="454"/>
                <w:tab w:val="clear" w:pos="680"/>
                <w:tab w:val="clear" w:pos="907"/>
                <w:tab w:val="left" w:pos="-90"/>
              </w:tabs>
              <w:spacing w:line="240" w:lineRule="auto"/>
              <w:ind w:left="-90" w:right="-6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C4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ณ วัน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ที่</w:t>
            </w:r>
            <w:r w:rsidRPr="008C42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br/>
            </w:r>
            <w:r w:rsidRPr="008C42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8C423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</w:tr>
      <w:tr w:rsidR="00BD7A1A" w:rsidRPr="00A82E29" w14:paraId="6007D1C2" w14:textId="77777777" w:rsidTr="001C331B">
        <w:trPr>
          <w:cantSplit/>
          <w:trHeight w:val="425"/>
          <w:tblHeader/>
        </w:trPr>
        <w:tc>
          <w:tcPr>
            <w:tcW w:w="3510" w:type="dxa"/>
            <w:vAlign w:val="bottom"/>
          </w:tcPr>
          <w:p w14:paraId="22005D26" w14:textId="77777777" w:rsidR="00BD7A1A" w:rsidRPr="00CE7D02" w:rsidRDefault="00BD7A1A" w:rsidP="0001119D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030242AA" w14:textId="77777777" w:rsidR="00BD7A1A" w:rsidRPr="001D75C2" w:rsidRDefault="00BD7A1A" w:rsidP="00F62C59">
            <w:pPr>
              <w:tabs>
                <w:tab w:val="clear" w:pos="454"/>
                <w:tab w:val="left" w:pos="375"/>
                <w:tab w:val="left" w:pos="465"/>
              </w:tabs>
              <w:spacing w:line="240" w:lineRule="auto"/>
              <w:ind w:left="-75" w:right="-68" w:hanging="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6109" w:type="dxa"/>
            <w:gridSpan w:val="7"/>
            <w:vAlign w:val="bottom"/>
          </w:tcPr>
          <w:p w14:paraId="15A46D75" w14:textId="1D472280" w:rsidR="00BD7A1A" w:rsidRPr="00E734B8" w:rsidRDefault="00BD7A1A" w:rsidP="00CF6CAE">
            <w:pPr>
              <w:tabs>
                <w:tab w:val="clear" w:pos="454"/>
                <w:tab w:val="clear" w:pos="680"/>
                <w:tab w:val="clear" w:pos="907"/>
                <w:tab w:val="left" w:pos="-90"/>
              </w:tabs>
              <w:spacing w:line="240" w:lineRule="auto"/>
              <w:ind w:left="-90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E734B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พันบาท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</w:tr>
      <w:tr w:rsidR="00BD7A1A" w:rsidRPr="00A82E29" w14:paraId="2F1958D8" w14:textId="77777777" w:rsidTr="001C331B">
        <w:trPr>
          <w:cantSplit/>
        </w:trPr>
        <w:tc>
          <w:tcPr>
            <w:tcW w:w="3510" w:type="dxa"/>
            <w:vAlign w:val="bottom"/>
          </w:tcPr>
          <w:p w14:paraId="1EB6E078" w14:textId="68CF81B7" w:rsidR="00BD7A1A" w:rsidRPr="00A1337A" w:rsidRDefault="00BD7A1A" w:rsidP="0001119D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  <w:t>256</w:t>
            </w:r>
            <w:r w:rsidR="001C40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0" w:type="dxa"/>
            <w:vAlign w:val="bottom"/>
          </w:tcPr>
          <w:p w14:paraId="68CE22D9" w14:textId="77777777" w:rsidR="00BD7A1A" w:rsidRPr="001D75C2" w:rsidRDefault="00BD7A1A" w:rsidP="00A82E29">
            <w:pPr>
              <w:tabs>
                <w:tab w:val="left" w:pos="191"/>
              </w:tabs>
              <w:spacing w:line="220" w:lineRule="exact"/>
              <w:ind w:left="191" w:right="-68" w:hanging="19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vAlign w:val="bottom"/>
          </w:tcPr>
          <w:p w14:paraId="471BD512" w14:textId="77777777" w:rsidR="00BD7A1A" w:rsidRPr="00A82E29" w:rsidRDefault="00BD7A1A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11C9DF25" w14:textId="77777777" w:rsidR="00BD7A1A" w:rsidRPr="00A82E29" w:rsidRDefault="00BD7A1A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08824C7C" w14:textId="77777777" w:rsidR="00BD7A1A" w:rsidRPr="00A82E29" w:rsidRDefault="00BD7A1A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09BCF3D0" w14:textId="77777777" w:rsidR="00BD7A1A" w:rsidRPr="00A82E29" w:rsidRDefault="00BD7A1A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30E21FF8" w14:textId="77777777" w:rsidR="00BD7A1A" w:rsidRPr="00A82E29" w:rsidRDefault="00BD7A1A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3F68695F" w14:textId="77777777" w:rsidR="00BD7A1A" w:rsidRPr="00A82E29" w:rsidRDefault="00BD7A1A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39F3DFA" w14:textId="77777777" w:rsidR="00BD7A1A" w:rsidRPr="00A82E29" w:rsidRDefault="00BD7A1A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</w:tr>
      <w:tr w:rsidR="00927F95" w:rsidRPr="00A82E29" w14:paraId="73774FEC" w14:textId="77777777" w:rsidTr="001C331B">
        <w:trPr>
          <w:cantSplit/>
          <w:trHeight w:val="443"/>
        </w:trPr>
        <w:tc>
          <w:tcPr>
            <w:tcW w:w="3690" w:type="dxa"/>
            <w:gridSpan w:val="2"/>
            <w:vAlign w:val="bottom"/>
          </w:tcPr>
          <w:p w14:paraId="0544AB75" w14:textId="61037A75" w:rsidR="00927F95" w:rsidRPr="001D75C2" w:rsidRDefault="005274D5" w:rsidP="005274D5">
            <w:pPr>
              <w:tabs>
                <w:tab w:val="left" w:pos="375"/>
              </w:tabs>
              <w:spacing w:line="240" w:lineRule="auto"/>
              <w:ind w:left="-75" w:right="-68" w:hanging="15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</w:t>
            </w: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429" w:type="dxa"/>
            <w:vAlign w:val="bottom"/>
          </w:tcPr>
          <w:p w14:paraId="36726B2A" w14:textId="77777777" w:rsidR="00927F95" w:rsidRPr="00A82E29" w:rsidRDefault="00927F95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5E8604EB" w14:textId="77777777" w:rsidR="00927F95" w:rsidRPr="00A82E29" w:rsidRDefault="00927F95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5677A355" w14:textId="77777777" w:rsidR="00927F95" w:rsidRPr="00A82E29" w:rsidRDefault="00927F95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46C1C64D" w14:textId="77777777" w:rsidR="00927F95" w:rsidRPr="00A82E29" w:rsidRDefault="00927F95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12E14A52" w14:textId="77777777" w:rsidR="00927F95" w:rsidRPr="00A82E29" w:rsidRDefault="00927F95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211F0063" w14:textId="77777777" w:rsidR="00927F95" w:rsidRPr="00A82E29" w:rsidRDefault="00927F95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D5EA89C" w14:textId="77777777" w:rsidR="00927F95" w:rsidRPr="00A82E29" w:rsidRDefault="00927F95" w:rsidP="00AF77C6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</w:tr>
      <w:tr w:rsidR="001C4002" w:rsidRPr="00A82E29" w14:paraId="76DA7A5E" w14:textId="77777777" w:rsidTr="001C331B">
        <w:trPr>
          <w:cantSplit/>
        </w:trPr>
        <w:tc>
          <w:tcPr>
            <w:tcW w:w="3510" w:type="dxa"/>
            <w:vAlign w:val="bottom"/>
          </w:tcPr>
          <w:p w14:paraId="4341F61D" w14:textId="7EA6EC7C" w:rsidR="001C4002" w:rsidRPr="00A82E29" w:rsidDel="00BF341F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อนุพันธ์</w:t>
            </w:r>
          </w:p>
        </w:tc>
        <w:tc>
          <w:tcPr>
            <w:tcW w:w="180" w:type="dxa"/>
            <w:vAlign w:val="bottom"/>
          </w:tcPr>
          <w:p w14:paraId="548B873B" w14:textId="16A0A959" w:rsidR="001C4002" w:rsidRPr="00753074" w:rsidRDefault="001C4002" w:rsidP="001C4002">
            <w:pPr>
              <w:spacing w:line="240" w:lineRule="auto"/>
              <w:ind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07CFD454" w14:textId="36582AE7" w:rsidR="001C4002" w:rsidRPr="00C22064" w:rsidRDefault="001C4002" w:rsidP="00351C12">
            <w:pPr>
              <w:pStyle w:val="acctfourfigures"/>
              <w:tabs>
                <w:tab w:val="clear" w:pos="765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-</w:t>
            </w:r>
          </w:p>
        </w:tc>
        <w:tc>
          <w:tcPr>
            <w:tcW w:w="180" w:type="dxa"/>
          </w:tcPr>
          <w:p w14:paraId="4B115196" w14:textId="77777777" w:rsidR="001C4002" w:rsidRPr="00C22064" w:rsidRDefault="001C4002" w:rsidP="001C4002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7273D4BC" w14:textId="076E0402" w:rsidR="001C4002" w:rsidRPr="00EE1DE0" w:rsidRDefault="00807F72" w:rsidP="00807F72">
            <w:pPr>
              <w:pStyle w:val="acctfourfigures"/>
              <w:tabs>
                <w:tab w:val="clear" w:pos="765"/>
                <w:tab w:val="left" w:pos="915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7F72">
              <w:rPr>
                <w:rFonts w:asciiTheme="majorBidi" w:hAnsiTheme="majorBidi" w:cstheme="majorBidi"/>
                <w:sz w:val="30"/>
                <w:szCs w:val="30"/>
              </w:rPr>
              <w:t>805</w:t>
            </w:r>
          </w:p>
        </w:tc>
        <w:tc>
          <w:tcPr>
            <w:tcW w:w="180" w:type="dxa"/>
          </w:tcPr>
          <w:p w14:paraId="60B52A0E" w14:textId="77777777" w:rsidR="001C4002" w:rsidRPr="00C22064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11B3B5F" w14:textId="6B0B9153" w:rsidR="001C4002" w:rsidRPr="000843F4" w:rsidRDefault="00807F7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4085DAC" w14:textId="77777777" w:rsidR="001C4002" w:rsidRPr="00C22064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1FFE38EC" w14:textId="25AED493" w:rsidR="001C4002" w:rsidRPr="0077451D" w:rsidRDefault="00F85445" w:rsidP="00F8544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27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54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805</w:t>
            </w:r>
          </w:p>
        </w:tc>
      </w:tr>
      <w:tr w:rsidR="001C4002" w:rsidRPr="00A82E29" w14:paraId="5EA39C1B" w14:textId="77777777" w:rsidTr="001C331B">
        <w:trPr>
          <w:cantSplit/>
        </w:trPr>
        <w:tc>
          <w:tcPr>
            <w:tcW w:w="3510" w:type="dxa"/>
            <w:vAlign w:val="bottom"/>
          </w:tcPr>
          <w:p w14:paraId="369550AD" w14:textId="67278A29" w:rsidR="001C4002" w:rsidRPr="00A82E29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สินค้าคงเหลือ  </w:t>
            </w:r>
          </w:p>
        </w:tc>
        <w:tc>
          <w:tcPr>
            <w:tcW w:w="180" w:type="dxa"/>
            <w:vAlign w:val="bottom"/>
          </w:tcPr>
          <w:p w14:paraId="1944BF50" w14:textId="2C8D885C" w:rsidR="001C4002" w:rsidRPr="001C331B" w:rsidRDefault="001C4002" w:rsidP="001C4002">
            <w:pPr>
              <w:spacing w:line="240" w:lineRule="auto"/>
              <w:ind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7D6C17F5" w14:textId="1BB54289" w:rsidR="001C4002" w:rsidRPr="00C22064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8,420</w:t>
            </w:r>
          </w:p>
        </w:tc>
        <w:tc>
          <w:tcPr>
            <w:tcW w:w="180" w:type="dxa"/>
          </w:tcPr>
          <w:p w14:paraId="36DFFF2D" w14:textId="77777777" w:rsidR="001C4002" w:rsidRPr="00C22064" w:rsidRDefault="001C4002" w:rsidP="001C4002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4A4D2DD9" w14:textId="5EB6DDB0" w:rsidR="001C4002" w:rsidRPr="00AA420D" w:rsidRDefault="00807F7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07F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(5,933)</w:t>
            </w:r>
          </w:p>
        </w:tc>
        <w:tc>
          <w:tcPr>
            <w:tcW w:w="180" w:type="dxa"/>
          </w:tcPr>
          <w:p w14:paraId="0DE4C922" w14:textId="77777777" w:rsidR="001C4002" w:rsidRPr="00C22064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04D507" w14:textId="35D2FEA3" w:rsidR="001C4002" w:rsidRPr="000843F4" w:rsidRDefault="00807F7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1D87B18" w14:textId="77777777" w:rsidR="001C4002" w:rsidRPr="00C22064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18F73471" w14:textId="348F50AB" w:rsidR="001C4002" w:rsidRPr="0077451D" w:rsidRDefault="00F85445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54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2,487</w:t>
            </w:r>
          </w:p>
        </w:tc>
      </w:tr>
      <w:tr w:rsidR="001C4002" w:rsidRPr="00A82E29" w14:paraId="20090FC0" w14:textId="77777777" w:rsidTr="001C331B">
        <w:trPr>
          <w:cantSplit/>
        </w:trPr>
        <w:tc>
          <w:tcPr>
            <w:tcW w:w="3510" w:type="dxa"/>
            <w:vAlign w:val="bottom"/>
          </w:tcPr>
          <w:p w14:paraId="54217E8F" w14:textId="37DFA1C8" w:rsidR="001C4002" w:rsidRPr="00375B72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75B7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0" w:type="dxa"/>
            <w:vAlign w:val="bottom"/>
          </w:tcPr>
          <w:p w14:paraId="2401228C" w14:textId="4CB500C5" w:rsidR="001C4002" w:rsidRPr="001C331B" w:rsidRDefault="001C4002" w:rsidP="001C4002">
            <w:pPr>
              <w:spacing w:line="240" w:lineRule="auto"/>
              <w:ind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5A970C3B" w14:textId="3811EB3F" w:rsidR="001C4002" w:rsidRPr="00C22064" w:rsidRDefault="001C4002" w:rsidP="00351C1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51C12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1,257</w:t>
            </w:r>
          </w:p>
        </w:tc>
        <w:tc>
          <w:tcPr>
            <w:tcW w:w="180" w:type="dxa"/>
          </w:tcPr>
          <w:p w14:paraId="6FBD1630" w14:textId="77777777" w:rsidR="001C4002" w:rsidRPr="00C22064" w:rsidRDefault="001C4002" w:rsidP="001C4002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440918B6" w14:textId="4920B250" w:rsidR="001C4002" w:rsidRPr="00AA420D" w:rsidRDefault="00807F72" w:rsidP="00803826">
            <w:pPr>
              <w:pStyle w:val="acctfourfigures"/>
              <w:tabs>
                <w:tab w:val="clear" w:pos="765"/>
                <w:tab w:val="decimal" w:pos="720"/>
                <w:tab w:val="left" w:pos="889"/>
              </w:tabs>
              <w:spacing w:line="240" w:lineRule="auto"/>
              <w:ind w:right="17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07F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1,790</w:t>
            </w:r>
          </w:p>
        </w:tc>
        <w:tc>
          <w:tcPr>
            <w:tcW w:w="180" w:type="dxa"/>
          </w:tcPr>
          <w:p w14:paraId="2C05DFE6" w14:textId="77777777" w:rsidR="001C4002" w:rsidRPr="00C22064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86B55F7" w14:textId="7A7F72D3" w:rsidR="001C4002" w:rsidRPr="0077451D" w:rsidRDefault="00807F7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AB93DB4" w14:textId="77777777" w:rsidR="001C4002" w:rsidRPr="00C22064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4F80ECCB" w14:textId="7A46EB2F" w:rsidR="001C4002" w:rsidRPr="0077451D" w:rsidRDefault="00F85445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54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3,047</w:t>
            </w:r>
          </w:p>
        </w:tc>
      </w:tr>
      <w:tr w:rsidR="001C4002" w:rsidRPr="00A82E29" w14:paraId="50A9994E" w14:textId="77777777" w:rsidTr="001C331B">
        <w:trPr>
          <w:cantSplit/>
        </w:trPr>
        <w:tc>
          <w:tcPr>
            <w:tcW w:w="3510" w:type="dxa"/>
            <w:vAlign w:val="bottom"/>
          </w:tcPr>
          <w:p w14:paraId="45A89578" w14:textId="60635C31" w:rsidR="001C4002" w:rsidRPr="00A82E29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ประมาณการหนี้สินสำหรับ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80" w:type="dxa"/>
            <w:vAlign w:val="bottom"/>
          </w:tcPr>
          <w:p w14:paraId="6F7AF861" w14:textId="20C5F2CA" w:rsidR="001C4002" w:rsidRPr="001C331B" w:rsidRDefault="001C4002" w:rsidP="001C4002">
            <w:pPr>
              <w:spacing w:line="240" w:lineRule="auto"/>
              <w:ind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559D63F3" w14:textId="77777777" w:rsidR="001C4002" w:rsidRPr="00351C12" w:rsidRDefault="001C4002" w:rsidP="00351C1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5B978EA2" w14:textId="12104981" w:rsidR="001C4002" w:rsidRPr="00C22064" w:rsidRDefault="001C4002" w:rsidP="00351C12">
            <w:pPr>
              <w:pStyle w:val="acctfourfigures"/>
              <w:tabs>
                <w:tab w:val="clear" w:pos="765"/>
                <w:tab w:val="decimal" w:pos="1186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51C12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36,088</w:t>
            </w:r>
          </w:p>
        </w:tc>
        <w:tc>
          <w:tcPr>
            <w:tcW w:w="180" w:type="dxa"/>
          </w:tcPr>
          <w:p w14:paraId="6047BE2F" w14:textId="77777777" w:rsidR="001C4002" w:rsidRPr="00C22064" w:rsidRDefault="001C4002" w:rsidP="001C4002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3769C727" w14:textId="77777777" w:rsidR="001C4002" w:rsidRDefault="001C4002" w:rsidP="001C400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B57E90A" w14:textId="02DA0FCF" w:rsidR="00807F72" w:rsidRPr="006E249E" w:rsidRDefault="00807F72" w:rsidP="00803826">
            <w:pPr>
              <w:pStyle w:val="acctfourfigures"/>
              <w:tabs>
                <w:tab w:val="clear" w:pos="765"/>
                <w:tab w:val="decimal" w:pos="1018"/>
              </w:tabs>
              <w:spacing w:line="240" w:lineRule="auto"/>
              <w:ind w:right="17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07F7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2,740</w:t>
            </w:r>
          </w:p>
        </w:tc>
        <w:tc>
          <w:tcPr>
            <w:tcW w:w="180" w:type="dxa"/>
          </w:tcPr>
          <w:p w14:paraId="369407EA" w14:textId="318BB0D3" w:rsidR="001C4002" w:rsidRPr="00C22064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E4ADD22" w14:textId="77777777" w:rsidR="001C4002" w:rsidRDefault="001C4002" w:rsidP="001C400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68006955" w14:textId="3C8B7C02" w:rsidR="00807F72" w:rsidRPr="0077451D" w:rsidRDefault="00807F72" w:rsidP="001C400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(1,594)</w:t>
            </w:r>
          </w:p>
        </w:tc>
        <w:tc>
          <w:tcPr>
            <w:tcW w:w="180" w:type="dxa"/>
          </w:tcPr>
          <w:p w14:paraId="6153BF20" w14:textId="1D52940B" w:rsidR="001C4002" w:rsidRPr="00C22064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5DFBAA5A" w14:textId="77777777" w:rsidR="001C4002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4D814FA" w14:textId="53EE294D" w:rsidR="00F85445" w:rsidRPr="007B2F0D" w:rsidRDefault="00F85445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544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37,234</w:t>
            </w:r>
          </w:p>
        </w:tc>
      </w:tr>
      <w:tr w:rsidR="001C4002" w:rsidRPr="00A82E29" w14:paraId="0643ECBC" w14:textId="77777777" w:rsidTr="001C331B">
        <w:trPr>
          <w:cantSplit/>
        </w:trPr>
        <w:tc>
          <w:tcPr>
            <w:tcW w:w="3510" w:type="dxa"/>
            <w:vAlign w:val="bottom"/>
          </w:tcPr>
          <w:p w14:paraId="156B210D" w14:textId="6EAAB02A" w:rsidR="001C4002" w:rsidRPr="00267F42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ประมาณการหนี้สินที่อาจเกิดขึ้น</w:t>
            </w:r>
            <w:r w:rsidRPr="00267F4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67F42">
              <w:rPr>
                <w:rFonts w:ascii="Angsana New" w:hAnsi="Angsana New"/>
                <w:sz w:val="30"/>
                <w:szCs w:val="30"/>
                <w:cs/>
              </w:rPr>
              <w:t>จากคดีความ</w:t>
            </w:r>
          </w:p>
        </w:tc>
        <w:tc>
          <w:tcPr>
            <w:tcW w:w="180" w:type="dxa"/>
            <w:vAlign w:val="bottom"/>
          </w:tcPr>
          <w:p w14:paraId="49DFAFC9" w14:textId="4994ADBD" w:rsidR="001C4002" w:rsidRPr="001C331B" w:rsidRDefault="001C4002" w:rsidP="001C4002">
            <w:pPr>
              <w:spacing w:line="240" w:lineRule="auto"/>
              <w:ind w:right="-12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6669886F" w14:textId="77777777" w:rsidR="001C4002" w:rsidRPr="00351C12" w:rsidRDefault="001C4002" w:rsidP="00351C1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25679779" w14:textId="79A3FA1D" w:rsidR="001C4002" w:rsidRPr="00C22064" w:rsidRDefault="001C4002" w:rsidP="00351C1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51C12">
              <w:rPr>
                <w:rFonts w:asciiTheme="majorBidi" w:hAnsiTheme="majorBidi" w:cstheme="majorBidi"/>
                <w:sz w:val="30"/>
                <w:szCs w:val="30"/>
                <w:lang w:val="th-TH"/>
              </w:rPr>
              <w:t>2,960</w:t>
            </w:r>
          </w:p>
        </w:tc>
        <w:tc>
          <w:tcPr>
            <w:tcW w:w="180" w:type="dxa"/>
          </w:tcPr>
          <w:p w14:paraId="122AD48D" w14:textId="77777777" w:rsidR="001C4002" w:rsidRPr="00C22064" w:rsidRDefault="001C4002" w:rsidP="001C4002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109AEC39" w14:textId="77777777" w:rsidR="001C4002" w:rsidRPr="002046B7" w:rsidRDefault="001C4002" w:rsidP="002046B7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028E5AA" w14:textId="391FB476" w:rsidR="002046B7" w:rsidRPr="002046B7" w:rsidRDefault="002046B7" w:rsidP="002046B7">
            <w:pPr>
              <w:pStyle w:val="acctfourfigures"/>
              <w:tabs>
                <w:tab w:val="clear" w:pos="765"/>
                <w:tab w:val="decimal" w:pos="720"/>
                <w:tab w:val="left" w:pos="1106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046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(353)</w:t>
            </w:r>
          </w:p>
        </w:tc>
        <w:tc>
          <w:tcPr>
            <w:tcW w:w="180" w:type="dxa"/>
          </w:tcPr>
          <w:p w14:paraId="0BFF6654" w14:textId="77777777" w:rsidR="001C4002" w:rsidRPr="00C22064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351EDF5" w14:textId="77777777" w:rsidR="001C4002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0056780" w14:textId="79229383" w:rsidR="002046B7" w:rsidRPr="00DB03B0" w:rsidRDefault="002046B7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C153D88" w14:textId="77777777" w:rsidR="001C4002" w:rsidRPr="00C22064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03A9100B" w14:textId="77777777" w:rsidR="001C4002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55E67C85" w14:textId="2E137FDE" w:rsidR="002046B7" w:rsidRPr="00505CEC" w:rsidRDefault="002046B7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046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2,607</w:t>
            </w:r>
          </w:p>
        </w:tc>
      </w:tr>
      <w:tr w:rsidR="001C4002" w:rsidRPr="00A82E29" w14:paraId="73B69BC5" w14:textId="77777777" w:rsidTr="001C331B">
        <w:trPr>
          <w:cantSplit/>
        </w:trPr>
        <w:tc>
          <w:tcPr>
            <w:tcW w:w="3510" w:type="dxa"/>
            <w:vAlign w:val="bottom"/>
          </w:tcPr>
          <w:p w14:paraId="76DDA9C8" w14:textId="44B92499" w:rsidR="001C4002" w:rsidRPr="00267F42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80" w:type="dxa"/>
            <w:vAlign w:val="bottom"/>
          </w:tcPr>
          <w:p w14:paraId="30C7546B" w14:textId="77777777" w:rsidR="001C4002" w:rsidRPr="001D75C2" w:rsidRDefault="001C4002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69FE62F6" w14:textId="1AE2E5E4" w:rsidR="001C4002" w:rsidRPr="00C22064" w:rsidRDefault="001C4002" w:rsidP="00351C1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9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51C12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106,790</w:t>
            </w:r>
          </w:p>
        </w:tc>
        <w:tc>
          <w:tcPr>
            <w:tcW w:w="180" w:type="dxa"/>
          </w:tcPr>
          <w:p w14:paraId="5F276C41" w14:textId="77777777" w:rsidR="001C4002" w:rsidRPr="00C22064" w:rsidRDefault="001C4002" w:rsidP="001C4002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70E13E" w14:textId="5C24B89A" w:rsidR="001C4002" w:rsidRPr="00DB03B0" w:rsidRDefault="002046B7" w:rsidP="001C40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046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(269)</w:t>
            </w:r>
          </w:p>
        </w:tc>
        <w:tc>
          <w:tcPr>
            <w:tcW w:w="180" w:type="dxa"/>
          </w:tcPr>
          <w:p w14:paraId="337DC305" w14:textId="77777777" w:rsidR="001C4002" w:rsidRPr="00C22064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AF52D5" w14:textId="3E81FBAF" w:rsidR="001C4002" w:rsidRPr="00DB03B0" w:rsidRDefault="002046B7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74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570FE2E" w14:textId="77777777" w:rsidR="001C4002" w:rsidRPr="00C22064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D40AFF" w14:textId="21BAB254" w:rsidR="001C4002" w:rsidRPr="00505CEC" w:rsidRDefault="002046B7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046B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106,521</w:t>
            </w:r>
          </w:p>
        </w:tc>
      </w:tr>
      <w:tr w:rsidR="001C4002" w:rsidRPr="00A82E29" w14:paraId="55477DC7" w14:textId="77777777" w:rsidTr="001C331B">
        <w:trPr>
          <w:cantSplit/>
        </w:trPr>
        <w:tc>
          <w:tcPr>
            <w:tcW w:w="3510" w:type="dxa"/>
            <w:vAlign w:val="bottom"/>
          </w:tcPr>
          <w:p w14:paraId="5B6A790F" w14:textId="36447A40" w:rsidR="001C4002" w:rsidRDefault="001C4002" w:rsidP="001C400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cs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1EB314A9" w14:textId="77777777" w:rsidR="001C4002" w:rsidRPr="001D75C2" w:rsidRDefault="001C4002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572C5390" w14:textId="6E8B63FE" w:rsidR="001C4002" w:rsidRPr="00D75280" w:rsidRDefault="001C4002" w:rsidP="001C4002">
            <w:pPr>
              <w:pStyle w:val="acctfourfigures"/>
              <w:tabs>
                <w:tab w:val="clear" w:pos="765"/>
                <w:tab w:val="decimal" w:pos="825"/>
                <w:tab w:val="left" w:pos="1178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155,515</w:t>
            </w:r>
          </w:p>
        </w:tc>
        <w:tc>
          <w:tcPr>
            <w:tcW w:w="180" w:type="dxa"/>
          </w:tcPr>
          <w:p w14:paraId="5A8E8FAE" w14:textId="77777777" w:rsidR="001C4002" w:rsidRPr="00D75280" w:rsidRDefault="001C4002" w:rsidP="001C4002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2AF448" w14:textId="254839E1" w:rsidR="001C4002" w:rsidRPr="00D75280" w:rsidRDefault="002046B7" w:rsidP="001C4002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46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(1,220)</w:t>
            </w:r>
          </w:p>
        </w:tc>
        <w:tc>
          <w:tcPr>
            <w:tcW w:w="180" w:type="dxa"/>
          </w:tcPr>
          <w:p w14:paraId="4CEA417A" w14:textId="77777777" w:rsidR="001C4002" w:rsidRPr="00D75280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DEBE8F" w14:textId="2CCCE52A" w:rsidR="001C4002" w:rsidRPr="00D75280" w:rsidRDefault="002046B7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-1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46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(1,594)</w:t>
            </w:r>
          </w:p>
        </w:tc>
        <w:tc>
          <w:tcPr>
            <w:tcW w:w="180" w:type="dxa"/>
          </w:tcPr>
          <w:p w14:paraId="69415A99" w14:textId="77777777" w:rsidR="001C4002" w:rsidRPr="00D75280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3D99F2" w14:textId="68369AF3" w:rsidR="001C4002" w:rsidRPr="00D75280" w:rsidRDefault="002046B7" w:rsidP="001C4002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046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152,701</w:t>
            </w:r>
          </w:p>
        </w:tc>
      </w:tr>
      <w:tr w:rsidR="001C4002" w:rsidRPr="00A82E29" w14:paraId="6092E36C" w14:textId="77777777" w:rsidTr="001C331B">
        <w:trPr>
          <w:cantSplit/>
        </w:trPr>
        <w:tc>
          <w:tcPr>
            <w:tcW w:w="3510" w:type="dxa"/>
            <w:vAlign w:val="bottom"/>
          </w:tcPr>
          <w:p w14:paraId="3F82CB2E" w14:textId="2FC3D633" w:rsidR="001C4002" w:rsidRPr="00A82E29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17B96BDF" w14:textId="77777777" w:rsidR="001C4002" w:rsidRPr="001D75C2" w:rsidRDefault="001C4002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3F6BFA6A" w14:textId="06FD3DDE" w:rsidR="001C4002" w:rsidRPr="00D75280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right="36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2C729B63" w14:textId="77777777" w:rsidR="001C4002" w:rsidRPr="00D75280" w:rsidRDefault="001C4002" w:rsidP="001C4002">
            <w:pPr>
              <w:tabs>
                <w:tab w:val="left" w:pos="191"/>
              </w:tabs>
              <w:spacing w:line="220" w:lineRule="exact"/>
              <w:ind w:left="191" w:right="-68" w:hanging="19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BFE780" w14:textId="3C3B313C" w:rsidR="001C4002" w:rsidRPr="00D75280" w:rsidRDefault="001C4002" w:rsidP="001C4002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3420FEBB" w14:textId="77777777" w:rsidR="001C4002" w:rsidRPr="00D75280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D90E9E" w14:textId="45DC9E7E" w:rsidR="001C4002" w:rsidRPr="00D75280" w:rsidRDefault="001C4002" w:rsidP="001C400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1F05B9AF" w14:textId="77777777" w:rsidR="001C4002" w:rsidRPr="00D75280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B14438" w14:textId="3BB91D7E" w:rsidR="001C4002" w:rsidRPr="00D75280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1C4002" w:rsidRPr="00267F42" w14:paraId="1DD411E1" w14:textId="77777777" w:rsidTr="001C331B">
        <w:trPr>
          <w:cantSplit/>
        </w:trPr>
        <w:tc>
          <w:tcPr>
            <w:tcW w:w="3510" w:type="dxa"/>
            <w:vAlign w:val="bottom"/>
          </w:tcPr>
          <w:p w14:paraId="7E2B8038" w14:textId="47AD3CD2" w:rsidR="001C4002" w:rsidRPr="00267F42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80" w:type="dxa"/>
            <w:vAlign w:val="bottom"/>
          </w:tcPr>
          <w:p w14:paraId="65E2EA50" w14:textId="77777777" w:rsidR="001C4002" w:rsidRPr="001D75C2" w:rsidRDefault="001C4002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vAlign w:val="bottom"/>
          </w:tcPr>
          <w:p w14:paraId="4D43F693" w14:textId="77777777" w:rsidR="001C4002" w:rsidRPr="00267F42" w:rsidRDefault="001C4002" w:rsidP="001C400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43573460" w14:textId="77777777" w:rsidR="001C4002" w:rsidRPr="00267F42" w:rsidRDefault="001C4002" w:rsidP="001C400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038131F4" w14:textId="77777777" w:rsidR="001C4002" w:rsidRPr="00267F42" w:rsidRDefault="001C4002" w:rsidP="001C4002">
            <w:pPr>
              <w:tabs>
                <w:tab w:val="left" w:pos="191"/>
              </w:tabs>
              <w:spacing w:line="220" w:lineRule="exact"/>
              <w:ind w:left="191" w:right="114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0E660069" w14:textId="77777777" w:rsidR="001C4002" w:rsidRPr="00267F42" w:rsidRDefault="001C4002" w:rsidP="001C400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350" w:type="dxa"/>
            <w:vAlign w:val="bottom"/>
          </w:tcPr>
          <w:p w14:paraId="7A2A7A68" w14:textId="77777777" w:rsidR="001C4002" w:rsidRPr="00267F42" w:rsidRDefault="001C4002" w:rsidP="001C400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2F357EA6" w14:textId="77777777" w:rsidR="001C4002" w:rsidRPr="00267F42" w:rsidRDefault="001C4002" w:rsidP="001C400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2486193" w14:textId="77777777" w:rsidR="001C4002" w:rsidRPr="00267F42" w:rsidRDefault="001C4002" w:rsidP="001C4002">
            <w:pPr>
              <w:tabs>
                <w:tab w:val="left" w:pos="191"/>
              </w:tabs>
              <w:spacing w:line="220" w:lineRule="exact"/>
              <w:ind w:left="191" w:right="-68" w:hanging="191"/>
              <w:rPr>
                <w:rFonts w:asciiTheme="majorBidi" w:hAnsiTheme="majorBidi" w:cstheme="majorBidi"/>
                <w:sz w:val="20"/>
                <w:szCs w:val="20"/>
                <w:lang w:val="th-TH"/>
              </w:rPr>
            </w:pPr>
          </w:p>
        </w:tc>
      </w:tr>
      <w:tr w:rsidR="001C4002" w:rsidRPr="00267F42" w14:paraId="066EDC20" w14:textId="77777777" w:rsidTr="001C331B">
        <w:trPr>
          <w:cantSplit/>
        </w:trPr>
        <w:tc>
          <w:tcPr>
            <w:tcW w:w="3510" w:type="dxa"/>
            <w:vAlign w:val="bottom"/>
          </w:tcPr>
          <w:p w14:paraId="3ED66C03" w14:textId="125ADA84" w:rsidR="001C4002" w:rsidRPr="00CE7D02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อนุพันธ์</w:t>
            </w:r>
          </w:p>
        </w:tc>
        <w:tc>
          <w:tcPr>
            <w:tcW w:w="180" w:type="dxa"/>
            <w:vAlign w:val="bottom"/>
          </w:tcPr>
          <w:p w14:paraId="42FA7885" w14:textId="43428A65" w:rsidR="001C4002" w:rsidRPr="00D47B6E" w:rsidRDefault="001C4002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dxa"/>
          </w:tcPr>
          <w:p w14:paraId="1DEE6075" w14:textId="1D6934F9" w:rsidR="001C4002" w:rsidRPr="00351C12" w:rsidRDefault="001C4002" w:rsidP="00351C1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351C12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(234)</w:t>
            </w:r>
          </w:p>
        </w:tc>
        <w:tc>
          <w:tcPr>
            <w:tcW w:w="180" w:type="dxa"/>
          </w:tcPr>
          <w:p w14:paraId="5CF72FAF" w14:textId="77777777" w:rsidR="001C4002" w:rsidRPr="004F3918" w:rsidRDefault="001C4002" w:rsidP="001C4002">
            <w:pPr>
              <w:tabs>
                <w:tab w:val="left" w:pos="191"/>
              </w:tabs>
              <w:spacing w:line="240" w:lineRule="auto"/>
              <w:ind w:right="-122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11ED3BD9" w14:textId="0CCDCE45" w:rsidR="001C4002" w:rsidRPr="00435DBB" w:rsidRDefault="00B3108E" w:rsidP="001035F8">
            <w:pPr>
              <w:pStyle w:val="acctfourfigures"/>
              <w:tabs>
                <w:tab w:val="clear" w:pos="765"/>
                <w:tab w:val="left" w:pos="928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234</w:t>
            </w:r>
          </w:p>
        </w:tc>
        <w:tc>
          <w:tcPr>
            <w:tcW w:w="180" w:type="dxa"/>
          </w:tcPr>
          <w:p w14:paraId="551D9D31" w14:textId="77777777" w:rsidR="001C4002" w:rsidRPr="004F3918" w:rsidRDefault="001C4002" w:rsidP="001C4002">
            <w:pPr>
              <w:tabs>
                <w:tab w:val="left" w:pos="191"/>
              </w:tabs>
              <w:spacing w:line="240" w:lineRule="auto"/>
              <w:ind w:right="-122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6C2444D4" w14:textId="05621EEE" w:rsidR="001C4002" w:rsidRPr="003E3B9D" w:rsidRDefault="00143951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67165A9" w14:textId="77777777" w:rsidR="001C4002" w:rsidRPr="004F3918" w:rsidRDefault="001C4002" w:rsidP="001C4002">
            <w:pPr>
              <w:tabs>
                <w:tab w:val="left" w:pos="191"/>
              </w:tabs>
              <w:spacing w:line="240" w:lineRule="auto"/>
              <w:ind w:right="-122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0" w:type="dxa"/>
          </w:tcPr>
          <w:p w14:paraId="0755ECEC" w14:textId="164CE3D1" w:rsidR="001C4002" w:rsidRPr="00EC1429" w:rsidRDefault="001D3720" w:rsidP="001D3720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3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C4002" w:rsidRPr="00267F42" w14:paraId="4AEBABCE" w14:textId="77777777" w:rsidTr="001C331B">
        <w:trPr>
          <w:cantSplit/>
        </w:trPr>
        <w:tc>
          <w:tcPr>
            <w:tcW w:w="3510" w:type="dxa"/>
            <w:vAlign w:val="bottom"/>
          </w:tcPr>
          <w:p w14:paraId="3E4B9EA8" w14:textId="197C3C18" w:rsidR="001C4002" w:rsidRPr="00CE7D02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สินทรัพย์ทางการเงินที่วัดมูลค่า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CE7D0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ด้วยมูลค่ายุติธรรมผ่านกำไร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CE7D0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761269DF" w14:textId="6AC419E2" w:rsidR="001C4002" w:rsidRPr="001C331B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 xml:space="preserve">      </w:t>
            </w:r>
          </w:p>
        </w:tc>
        <w:tc>
          <w:tcPr>
            <w:tcW w:w="1429" w:type="dxa"/>
          </w:tcPr>
          <w:p w14:paraId="7CA555A0" w14:textId="77777777" w:rsidR="001C4002" w:rsidRPr="00351C12" w:rsidRDefault="001C4002" w:rsidP="00351C1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6DD2CB4A" w14:textId="77777777" w:rsidR="001C4002" w:rsidRPr="00351C12" w:rsidRDefault="001C4002" w:rsidP="00351C1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  <w:p w14:paraId="3B747DDB" w14:textId="4ACDD2F0" w:rsidR="001C4002" w:rsidRPr="004F3918" w:rsidRDefault="001C4002" w:rsidP="00351C12">
            <w:pPr>
              <w:pStyle w:val="acctfourfigures"/>
              <w:tabs>
                <w:tab w:val="left" w:pos="1266"/>
              </w:tabs>
              <w:spacing w:line="240" w:lineRule="auto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351C12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(930,365)</w:t>
            </w:r>
          </w:p>
        </w:tc>
        <w:tc>
          <w:tcPr>
            <w:tcW w:w="180" w:type="dxa"/>
          </w:tcPr>
          <w:p w14:paraId="7F0D1F7C" w14:textId="77777777" w:rsidR="001C4002" w:rsidRPr="004F3918" w:rsidRDefault="001C4002" w:rsidP="001C4002">
            <w:pPr>
              <w:tabs>
                <w:tab w:val="left" w:pos="191"/>
              </w:tabs>
              <w:spacing w:line="240" w:lineRule="auto"/>
              <w:ind w:right="-122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280610F2" w14:textId="77777777" w:rsidR="001C4002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BED81C8" w14:textId="77777777" w:rsidR="00B3108E" w:rsidRDefault="00B3108E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57DCB96" w14:textId="01988DB5" w:rsidR="00B3108E" w:rsidRPr="00505CEC" w:rsidRDefault="00B3108E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27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5F816EE" w14:textId="77777777" w:rsidR="001C4002" w:rsidRPr="004F3918" w:rsidRDefault="001C4002" w:rsidP="001C4002">
            <w:pPr>
              <w:tabs>
                <w:tab w:val="left" w:pos="191"/>
              </w:tabs>
              <w:spacing w:line="240" w:lineRule="auto"/>
              <w:ind w:right="-122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32EEA052" w14:textId="77777777" w:rsidR="001C4002" w:rsidRDefault="001C4002" w:rsidP="001C400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7AC6C65" w14:textId="77777777" w:rsidR="00143951" w:rsidRDefault="00143951" w:rsidP="001C400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9946F59" w14:textId="694235F7" w:rsidR="00143951" w:rsidRPr="00881E02" w:rsidRDefault="00143951" w:rsidP="0014395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4395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158,907</w:t>
            </w:r>
          </w:p>
        </w:tc>
        <w:tc>
          <w:tcPr>
            <w:tcW w:w="180" w:type="dxa"/>
          </w:tcPr>
          <w:p w14:paraId="1E80565E" w14:textId="77777777" w:rsidR="001C4002" w:rsidRPr="004F3918" w:rsidRDefault="001C4002" w:rsidP="001C4002">
            <w:pPr>
              <w:tabs>
                <w:tab w:val="left" w:pos="191"/>
              </w:tabs>
              <w:spacing w:line="240" w:lineRule="auto"/>
              <w:ind w:right="-122" w:hanging="191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0" w:type="dxa"/>
          </w:tcPr>
          <w:p w14:paraId="4A23F346" w14:textId="77777777" w:rsidR="001C4002" w:rsidRDefault="001C4002" w:rsidP="001C400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7B4E7E2" w14:textId="77777777" w:rsidR="001D3720" w:rsidRDefault="001D3720" w:rsidP="001C400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3C7E0DFE" w14:textId="1031A2AC" w:rsidR="001D3720" w:rsidRPr="00771E5D" w:rsidRDefault="001D3720" w:rsidP="001C400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(771,458)</w:t>
            </w:r>
          </w:p>
        </w:tc>
      </w:tr>
      <w:tr w:rsidR="001C4002" w:rsidRPr="00A82E29" w14:paraId="24B3C95E" w14:textId="77777777" w:rsidTr="001C331B">
        <w:trPr>
          <w:cantSplit/>
        </w:trPr>
        <w:tc>
          <w:tcPr>
            <w:tcW w:w="3510" w:type="dxa"/>
            <w:vAlign w:val="bottom"/>
          </w:tcPr>
          <w:p w14:paraId="6BBEB788" w14:textId="75620B26" w:rsidR="001C4002" w:rsidRPr="00CE7D02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80" w:type="dxa"/>
            <w:vAlign w:val="bottom"/>
          </w:tcPr>
          <w:p w14:paraId="0E93D199" w14:textId="4D52A8B1" w:rsidR="001C4002" w:rsidRPr="001D75C2" w:rsidRDefault="001C4002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</w:tcPr>
          <w:p w14:paraId="57DC915A" w14:textId="195F629D" w:rsidR="001C4002" w:rsidRPr="00AF7EFC" w:rsidRDefault="001C4002" w:rsidP="00351C1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351C12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(20,518)</w:t>
            </w:r>
          </w:p>
        </w:tc>
        <w:tc>
          <w:tcPr>
            <w:tcW w:w="180" w:type="dxa"/>
          </w:tcPr>
          <w:p w14:paraId="43C1216E" w14:textId="77777777" w:rsidR="001C4002" w:rsidRPr="00346976" w:rsidRDefault="001C4002" w:rsidP="001C4002">
            <w:pPr>
              <w:pStyle w:val="acctfourfigures"/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2C5CD7" w14:textId="5BDCDBDC" w:rsidR="001C4002" w:rsidRPr="00B3108E" w:rsidRDefault="00B3108E" w:rsidP="00B3108E">
            <w:pPr>
              <w:pStyle w:val="acctfourfigures"/>
              <w:tabs>
                <w:tab w:val="clear" w:pos="765"/>
                <w:tab w:val="left" w:pos="915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108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4,859</w:t>
            </w:r>
          </w:p>
        </w:tc>
        <w:tc>
          <w:tcPr>
            <w:tcW w:w="180" w:type="dxa"/>
          </w:tcPr>
          <w:p w14:paraId="37F282D1" w14:textId="77777777" w:rsidR="001C4002" w:rsidRPr="00346976" w:rsidRDefault="001C4002" w:rsidP="001C4002">
            <w:pPr>
              <w:pStyle w:val="acctfourfigures"/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91562D" w14:textId="78305DFF" w:rsidR="001C4002" w:rsidRPr="00346976" w:rsidRDefault="00143951" w:rsidP="001C400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415EE11" w14:textId="77777777" w:rsidR="001C4002" w:rsidRPr="00346976" w:rsidRDefault="001C4002" w:rsidP="001C4002">
            <w:pPr>
              <w:pStyle w:val="acctfourfigures"/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85AF69E" w14:textId="17BC6EE6" w:rsidR="001C4002" w:rsidRPr="00881E02" w:rsidRDefault="001D3720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(15,659)</w:t>
            </w:r>
          </w:p>
        </w:tc>
      </w:tr>
      <w:tr w:rsidR="001C4002" w:rsidRPr="00A82E29" w14:paraId="0CC490C8" w14:textId="77777777" w:rsidTr="001C331B">
        <w:trPr>
          <w:cantSplit/>
        </w:trPr>
        <w:tc>
          <w:tcPr>
            <w:tcW w:w="3510" w:type="dxa"/>
            <w:vAlign w:val="bottom"/>
          </w:tcPr>
          <w:p w14:paraId="1B477E03" w14:textId="6476FFC8" w:rsidR="001C4002" w:rsidRPr="00267F42" w:rsidRDefault="001C4002" w:rsidP="001C400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cs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เงินชดเชยการส่งออกค้างรับ</w:t>
            </w:r>
          </w:p>
        </w:tc>
        <w:tc>
          <w:tcPr>
            <w:tcW w:w="180" w:type="dxa"/>
            <w:vAlign w:val="bottom"/>
          </w:tcPr>
          <w:p w14:paraId="20B9E6F3" w14:textId="77777777" w:rsidR="001C4002" w:rsidRPr="001D75C2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6DDB20D" w14:textId="10514C8F" w:rsidR="001C4002" w:rsidRPr="00AF7EFC" w:rsidRDefault="001C4002" w:rsidP="00351C1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51C12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(462)</w:t>
            </w:r>
          </w:p>
        </w:tc>
        <w:tc>
          <w:tcPr>
            <w:tcW w:w="180" w:type="dxa"/>
          </w:tcPr>
          <w:p w14:paraId="520451EC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AC7A33A" w14:textId="6F6D3DF1" w:rsidR="001C4002" w:rsidRPr="00346976" w:rsidRDefault="00B3108E" w:rsidP="00B3108E">
            <w:pPr>
              <w:pStyle w:val="acctfourfigures"/>
              <w:tabs>
                <w:tab w:val="clear" w:pos="765"/>
                <w:tab w:val="left" w:pos="915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</w:t>
            </w:r>
          </w:p>
        </w:tc>
        <w:tc>
          <w:tcPr>
            <w:tcW w:w="180" w:type="dxa"/>
          </w:tcPr>
          <w:p w14:paraId="27CDAF67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8CED943" w14:textId="7292F2CC" w:rsidR="001C4002" w:rsidRPr="00346976" w:rsidRDefault="00143951" w:rsidP="001C4002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right="35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271A6D2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19AB11" w14:textId="5D6F5316" w:rsidR="001C4002" w:rsidRPr="00346976" w:rsidRDefault="001D3720" w:rsidP="001C400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(442)</w:t>
            </w:r>
          </w:p>
        </w:tc>
      </w:tr>
      <w:tr w:rsidR="001C4002" w:rsidRPr="00A82E29" w14:paraId="25C32CA4" w14:textId="77777777" w:rsidTr="001C331B">
        <w:trPr>
          <w:cantSplit/>
        </w:trPr>
        <w:tc>
          <w:tcPr>
            <w:tcW w:w="3510" w:type="dxa"/>
            <w:vAlign w:val="bottom"/>
          </w:tcPr>
          <w:p w14:paraId="2B4A1B1A" w14:textId="01B82145" w:rsidR="001C4002" w:rsidRPr="00267F42" w:rsidRDefault="001C4002" w:rsidP="001C400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cs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54FE83CB" w14:textId="0FE0F2CA" w:rsidR="001C4002" w:rsidRPr="001D75C2" w:rsidRDefault="001C4002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4312EA4C" w14:textId="10319215" w:rsidR="001C4002" w:rsidRPr="00351C12" w:rsidRDefault="001C4002" w:rsidP="00351C1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351C12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(951,579)</w:t>
            </w:r>
          </w:p>
        </w:tc>
        <w:tc>
          <w:tcPr>
            <w:tcW w:w="180" w:type="dxa"/>
          </w:tcPr>
          <w:p w14:paraId="47B3407F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2BE2EA4" w14:textId="320C81B0" w:rsidR="001C4002" w:rsidRPr="00346976" w:rsidRDefault="00B3108E" w:rsidP="00B3108E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5,113</w:t>
            </w:r>
          </w:p>
        </w:tc>
        <w:tc>
          <w:tcPr>
            <w:tcW w:w="180" w:type="dxa"/>
          </w:tcPr>
          <w:p w14:paraId="15100FA4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434B3B0" w14:textId="2A5180A8" w:rsidR="001C4002" w:rsidRPr="00346976" w:rsidRDefault="00143951" w:rsidP="00143951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158,907</w:t>
            </w:r>
          </w:p>
        </w:tc>
        <w:tc>
          <w:tcPr>
            <w:tcW w:w="180" w:type="dxa"/>
          </w:tcPr>
          <w:p w14:paraId="14DE27C1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A7CF29" w14:textId="684A426A" w:rsidR="001C4002" w:rsidRPr="00881E02" w:rsidRDefault="001D3720" w:rsidP="001C4002">
            <w:pPr>
              <w:pStyle w:val="acctfourfigures"/>
              <w:tabs>
                <w:tab w:val="clear" w:pos="765"/>
                <w:tab w:val="decimal" w:pos="743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(787,559)</w:t>
            </w:r>
          </w:p>
        </w:tc>
      </w:tr>
      <w:tr w:rsidR="001C4002" w:rsidRPr="00A82E29" w14:paraId="06E1782E" w14:textId="77777777" w:rsidTr="001C331B">
        <w:trPr>
          <w:cantSplit/>
          <w:trHeight w:val="334"/>
        </w:trPr>
        <w:tc>
          <w:tcPr>
            <w:tcW w:w="3510" w:type="dxa"/>
            <w:vAlign w:val="bottom"/>
          </w:tcPr>
          <w:p w14:paraId="5E2B9764" w14:textId="43CEF4FE" w:rsidR="001C4002" w:rsidRPr="00267F42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495BB7D6" w14:textId="77777777" w:rsidR="001C4002" w:rsidRPr="001D75C2" w:rsidRDefault="001C4002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5EA864C8" w14:textId="2B6253BE" w:rsidR="001C4002" w:rsidRPr="00351C12" w:rsidRDefault="001C4002" w:rsidP="00351C1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</w:tcPr>
          <w:p w14:paraId="7D2F36E7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75A2B7D" w14:textId="60189D95" w:rsidR="001C4002" w:rsidRPr="00346976" w:rsidRDefault="001C4002" w:rsidP="001C40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9431FB7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F24B05C" w14:textId="1800570F" w:rsidR="001C4002" w:rsidRPr="00346976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3A1133D8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FEB7E4" w14:textId="588F997E" w:rsidR="001C4002" w:rsidRPr="00346976" w:rsidRDefault="001C4002" w:rsidP="001C400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C4002" w:rsidRPr="00A82E29" w14:paraId="39E3CC0E" w14:textId="77777777" w:rsidTr="001C331B">
        <w:trPr>
          <w:cantSplit/>
        </w:trPr>
        <w:tc>
          <w:tcPr>
            <w:tcW w:w="3510" w:type="dxa"/>
            <w:vAlign w:val="bottom"/>
          </w:tcPr>
          <w:p w14:paraId="12CC21BB" w14:textId="20E7A973" w:rsidR="001C4002" w:rsidRPr="00E33B3D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C36AC12" w14:textId="77777777" w:rsidR="001C4002" w:rsidRPr="00CF6CAE" w:rsidRDefault="001C4002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1873FDAB" w14:textId="0A92B3E5" w:rsidR="001C4002" w:rsidRPr="00351C12" w:rsidRDefault="001C4002" w:rsidP="00351C1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351C12"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  <w:t>(796,064)</w:t>
            </w:r>
          </w:p>
        </w:tc>
        <w:tc>
          <w:tcPr>
            <w:tcW w:w="180" w:type="dxa"/>
          </w:tcPr>
          <w:p w14:paraId="34D73568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3F2897AB" w14:textId="663AA2B7" w:rsidR="001C4002" w:rsidRPr="00346976" w:rsidRDefault="00B3108E" w:rsidP="00B3108E">
            <w:pPr>
              <w:pStyle w:val="acctfourfigures"/>
              <w:tabs>
                <w:tab w:val="clear" w:pos="765"/>
                <w:tab w:val="left" w:pos="836"/>
                <w:tab w:val="decimal" w:pos="885"/>
              </w:tabs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3,893</w:t>
            </w:r>
          </w:p>
        </w:tc>
        <w:tc>
          <w:tcPr>
            <w:tcW w:w="180" w:type="dxa"/>
          </w:tcPr>
          <w:p w14:paraId="134F6081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735DF1F" w14:textId="20490281" w:rsidR="001C4002" w:rsidRPr="00346976" w:rsidRDefault="00143951" w:rsidP="00143951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157,313</w:t>
            </w:r>
          </w:p>
        </w:tc>
        <w:tc>
          <w:tcPr>
            <w:tcW w:w="180" w:type="dxa"/>
          </w:tcPr>
          <w:p w14:paraId="75C9345B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2EA8457" w14:textId="3A217302" w:rsidR="001C4002" w:rsidRPr="00346976" w:rsidRDefault="001D3720" w:rsidP="001C400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(6</w:t>
            </w:r>
            <w:r w:rsidR="00467D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,858)</w:t>
            </w:r>
          </w:p>
        </w:tc>
      </w:tr>
      <w:tr w:rsidR="001C4002" w:rsidRPr="00A82E29" w14:paraId="473EB1DF" w14:textId="77777777" w:rsidTr="00992267">
        <w:trPr>
          <w:cantSplit/>
          <w:trHeight w:val="368"/>
        </w:trPr>
        <w:tc>
          <w:tcPr>
            <w:tcW w:w="3510" w:type="dxa"/>
            <w:vAlign w:val="bottom"/>
          </w:tcPr>
          <w:p w14:paraId="70E2A49F" w14:textId="0992EAAC" w:rsidR="001C4002" w:rsidRPr="00632538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41D24AE4" w14:textId="77777777" w:rsidR="001C4002" w:rsidRPr="00CF6CAE" w:rsidRDefault="001C4002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double" w:sz="4" w:space="0" w:color="auto"/>
            </w:tcBorders>
          </w:tcPr>
          <w:p w14:paraId="3B8FF2A8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C5CEB1A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3B416A5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ED57563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E050857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21DE659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01A97CE" w14:textId="77777777" w:rsidR="001C4002" w:rsidRPr="00346976" w:rsidRDefault="001C4002" w:rsidP="001C400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2267" w:rsidRPr="00A82E29" w14:paraId="048F64B0" w14:textId="77777777" w:rsidTr="00992267">
        <w:trPr>
          <w:cantSplit/>
          <w:trHeight w:val="368"/>
        </w:trPr>
        <w:tc>
          <w:tcPr>
            <w:tcW w:w="3510" w:type="dxa"/>
            <w:vAlign w:val="bottom"/>
          </w:tcPr>
          <w:p w14:paraId="6F2187F0" w14:textId="77777777" w:rsidR="00992267" w:rsidRPr="00632538" w:rsidRDefault="00992267" w:rsidP="001C400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468F952" w14:textId="77777777" w:rsidR="00992267" w:rsidRPr="00CF6CAE" w:rsidRDefault="00992267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</w:tcPr>
          <w:p w14:paraId="7A31B7CC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64F46F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C0232BF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B619CDC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ACB64BD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7E45EB5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4F121A7F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2267" w:rsidRPr="00A82E29" w14:paraId="5067E7BE" w14:textId="77777777" w:rsidTr="00992267">
        <w:trPr>
          <w:cantSplit/>
          <w:trHeight w:val="368"/>
        </w:trPr>
        <w:tc>
          <w:tcPr>
            <w:tcW w:w="3510" w:type="dxa"/>
            <w:vAlign w:val="bottom"/>
          </w:tcPr>
          <w:p w14:paraId="64FD7D17" w14:textId="77777777" w:rsidR="00992267" w:rsidRPr="00632538" w:rsidRDefault="00992267" w:rsidP="001C400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6BB4BB30" w14:textId="77777777" w:rsidR="00992267" w:rsidRPr="00CF6CAE" w:rsidRDefault="00992267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</w:tcPr>
          <w:p w14:paraId="0F7E067E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0CBD288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658A58A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1D37BF9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947B4F5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EF5E901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1AF8A894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2267" w:rsidRPr="00A82E29" w14:paraId="60C26E7F" w14:textId="77777777" w:rsidTr="00992267">
        <w:trPr>
          <w:cantSplit/>
          <w:trHeight w:val="368"/>
        </w:trPr>
        <w:tc>
          <w:tcPr>
            <w:tcW w:w="3510" w:type="dxa"/>
            <w:vAlign w:val="bottom"/>
          </w:tcPr>
          <w:p w14:paraId="15A89110" w14:textId="77777777" w:rsidR="00992267" w:rsidRPr="00632538" w:rsidRDefault="00992267" w:rsidP="001C400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vAlign w:val="bottom"/>
          </w:tcPr>
          <w:p w14:paraId="7ED1CE01" w14:textId="77777777" w:rsidR="00992267" w:rsidRPr="00CF6CAE" w:rsidRDefault="00992267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</w:tcPr>
          <w:p w14:paraId="51D8E93C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97879CB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DE50FCC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9C0803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7EC1B28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40"/>
              </w:tabs>
              <w:spacing w:line="240" w:lineRule="auto"/>
              <w:ind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7DA8CA0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</w:tcPr>
          <w:p w14:paraId="6651875A" w14:textId="77777777" w:rsidR="00992267" w:rsidRPr="00346976" w:rsidRDefault="00992267" w:rsidP="001C400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4002" w:rsidRPr="00A82E29" w14:paraId="204CD88C" w14:textId="77777777" w:rsidTr="001C331B">
        <w:trPr>
          <w:cantSplit/>
        </w:trPr>
        <w:tc>
          <w:tcPr>
            <w:tcW w:w="3510" w:type="dxa"/>
            <w:vAlign w:val="bottom"/>
          </w:tcPr>
          <w:p w14:paraId="36E469CE" w14:textId="65E07E38" w:rsidR="001C4002" w:rsidRPr="00A82E29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  <w:lastRenderedPageBreak/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bottom"/>
          </w:tcPr>
          <w:p w14:paraId="73BBE6D0" w14:textId="77777777" w:rsidR="001C4002" w:rsidRPr="00CF6CAE" w:rsidRDefault="001C4002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vAlign w:val="bottom"/>
          </w:tcPr>
          <w:p w14:paraId="0A92B7BF" w14:textId="0D278BAB" w:rsidR="001C4002" w:rsidRPr="0035729F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9FC95E" w14:textId="77777777" w:rsidR="001C4002" w:rsidRPr="0035729F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1FCF0B7" w14:textId="0A197198" w:rsidR="001C4002" w:rsidRPr="0035729F" w:rsidRDefault="001C4002" w:rsidP="001C40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AB86F5" w14:textId="77777777" w:rsidR="001C4002" w:rsidRPr="0035729F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2651CC1" w14:textId="065871FC" w:rsidR="001C4002" w:rsidRPr="0035729F" w:rsidRDefault="001C4002" w:rsidP="001C400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AA5A98F" w14:textId="77777777" w:rsidR="001C4002" w:rsidRPr="0035729F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066BC27" w14:textId="03E1BE91" w:rsidR="001C4002" w:rsidRPr="0035729F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1C4002" w:rsidRPr="00A82E29" w14:paraId="7F703F03" w14:textId="77777777" w:rsidTr="001C331B">
        <w:trPr>
          <w:cantSplit/>
          <w:trHeight w:val="416"/>
        </w:trPr>
        <w:tc>
          <w:tcPr>
            <w:tcW w:w="3690" w:type="dxa"/>
            <w:gridSpan w:val="2"/>
            <w:vAlign w:val="bottom"/>
          </w:tcPr>
          <w:p w14:paraId="7C45CF66" w14:textId="56596476" w:rsidR="001C4002" w:rsidRPr="00A82E29" w:rsidRDefault="001C4002" w:rsidP="001C4002">
            <w:pPr>
              <w:tabs>
                <w:tab w:val="left" w:pos="375"/>
              </w:tabs>
              <w:spacing w:line="240" w:lineRule="auto"/>
              <w:ind w:left="-75" w:right="-68" w:hanging="1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</w:t>
            </w: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สินทรัพย์ภาษีเงินได้รอการตัดบัญชี</w:t>
            </w:r>
          </w:p>
        </w:tc>
        <w:tc>
          <w:tcPr>
            <w:tcW w:w="1429" w:type="dxa"/>
            <w:vAlign w:val="bottom"/>
          </w:tcPr>
          <w:p w14:paraId="1D327ECF" w14:textId="77777777" w:rsidR="001C4002" w:rsidRPr="00A82E29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377D54" w14:textId="77777777" w:rsidR="001C4002" w:rsidRPr="00A82E29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CCFC6D9" w14:textId="77777777" w:rsidR="001C4002" w:rsidRPr="00A82E29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0C49AD" w14:textId="77777777" w:rsidR="001C4002" w:rsidRPr="00A82E29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4733955" w14:textId="77777777" w:rsidR="001C4002" w:rsidRPr="00A82E29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0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36B304B" w14:textId="77777777" w:rsidR="001C4002" w:rsidRPr="00A82E29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22892D9" w14:textId="77777777" w:rsidR="001C4002" w:rsidRPr="00A82E29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4002" w:rsidRPr="00CE7D02" w14:paraId="15C93989" w14:textId="77777777" w:rsidTr="001C331B">
        <w:trPr>
          <w:cantSplit/>
        </w:trPr>
        <w:tc>
          <w:tcPr>
            <w:tcW w:w="3510" w:type="dxa"/>
            <w:vAlign w:val="bottom"/>
          </w:tcPr>
          <w:p w14:paraId="102E4656" w14:textId="6336ABA6" w:rsidR="001C4002" w:rsidRPr="001D6BE6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อนุพันธ์</w:t>
            </w:r>
          </w:p>
        </w:tc>
        <w:tc>
          <w:tcPr>
            <w:tcW w:w="180" w:type="dxa"/>
            <w:vAlign w:val="bottom"/>
          </w:tcPr>
          <w:p w14:paraId="5A4D089D" w14:textId="00532873" w:rsidR="001C4002" w:rsidRPr="00881E02" w:rsidRDefault="001C4002" w:rsidP="001C4002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85051CA" w14:textId="6D2E7CD4" w:rsidR="001C4002" w:rsidRPr="00CE7D02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1,750</w:t>
            </w:r>
          </w:p>
        </w:tc>
        <w:tc>
          <w:tcPr>
            <w:tcW w:w="180" w:type="dxa"/>
          </w:tcPr>
          <w:p w14:paraId="1C5E9BA9" w14:textId="77777777" w:rsidR="001C4002" w:rsidRPr="00CE7D02" w:rsidRDefault="001C4002" w:rsidP="001C400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</w:tcPr>
          <w:p w14:paraId="74865DBC" w14:textId="2D1574F0" w:rsidR="001C4002" w:rsidRPr="00CE7D02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  <w:r w:rsidRPr="00EE1DE0">
              <w:rPr>
                <w:rFonts w:asciiTheme="majorBidi" w:hAnsiTheme="majorBidi" w:cstheme="majorBidi"/>
                <w:sz w:val="30"/>
                <w:szCs w:val="30"/>
              </w:rPr>
              <w:t>(1,750)</w:t>
            </w:r>
          </w:p>
        </w:tc>
        <w:tc>
          <w:tcPr>
            <w:tcW w:w="180" w:type="dxa"/>
          </w:tcPr>
          <w:p w14:paraId="61C6F01A" w14:textId="77777777" w:rsidR="001C4002" w:rsidRPr="00CE7D02" w:rsidRDefault="001C4002" w:rsidP="001C400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</w:tcPr>
          <w:p w14:paraId="27F60A8F" w14:textId="03433F9B" w:rsidR="001C4002" w:rsidRPr="00CE7D02" w:rsidRDefault="001C4002" w:rsidP="001C400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4FFE61E" w14:textId="77777777" w:rsidR="001C4002" w:rsidRPr="00CE7D02" w:rsidRDefault="001C4002" w:rsidP="001C4002">
            <w:pPr>
              <w:pStyle w:val="acctfourfigures"/>
              <w:spacing w:line="240" w:lineRule="auto"/>
              <w:ind w:right="-12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082BE265" w14:textId="047E8C23" w:rsidR="001C4002" w:rsidRPr="00CE7D02" w:rsidRDefault="001C4002" w:rsidP="00351C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54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-</w:t>
            </w:r>
          </w:p>
        </w:tc>
      </w:tr>
      <w:tr w:rsidR="001C4002" w:rsidRPr="00A82E29" w14:paraId="25A1CC7A" w14:textId="77777777" w:rsidTr="001C331B">
        <w:trPr>
          <w:cantSplit/>
        </w:trPr>
        <w:tc>
          <w:tcPr>
            <w:tcW w:w="3510" w:type="dxa"/>
            <w:vAlign w:val="bottom"/>
          </w:tcPr>
          <w:p w14:paraId="63B0EE98" w14:textId="0068A011" w:rsidR="001C4002" w:rsidRPr="00CE7D02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สินค้าคงเหลือ  </w:t>
            </w:r>
          </w:p>
        </w:tc>
        <w:tc>
          <w:tcPr>
            <w:tcW w:w="180" w:type="dxa"/>
            <w:vAlign w:val="bottom"/>
          </w:tcPr>
          <w:p w14:paraId="15BE3568" w14:textId="114368B8" w:rsidR="001C4002" w:rsidRPr="001C331B" w:rsidRDefault="001C4002" w:rsidP="001C4002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3D1397BF" w14:textId="23A59777" w:rsidR="001C4002" w:rsidRPr="002F06C1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4,264</w:t>
            </w:r>
          </w:p>
        </w:tc>
        <w:tc>
          <w:tcPr>
            <w:tcW w:w="180" w:type="dxa"/>
          </w:tcPr>
          <w:p w14:paraId="33B1405F" w14:textId="77777777" w:rsidR="001C4002" w:rsidRPr="002F06C1" w:rsidRDefault="001C4002" w:rsidP="001C4002">
            <w:pPr>
              <w:pStyle w:val="acctfourfigures"/>
              <w:tabs>
                <w:tab w:val="decimal" w:pos="731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</w:tcPr>
          <w:p w14:paraId="31FF4904" w14:textId="64BCDF1D" w:rsidR="001C4002" w:rsidRPr="002F06C1" w:rsidRDefault="001C4002" w:rsidP="001C400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</w:t>
            </w:r>
            <w:r w:rsidRPr="00AA420D">
              <w:rPr>
                <w:rFonts w:asciiTheme="majorBidi" w:hAnsiTheme="majorBidi" w:cstheme="majorBidi"/>
                <w:sz w:val="30"/>
                <w:szCs w:val="30"/>
              </w:rPr>
              <w:t>156</w:t>
            </w:r>
          </w:p>
        </w:tc>
        <w:tc>
          <w:tcPr>
            <w:tcW w:w="180" w:type="dxa"/>
          </w:tcPr>
          <w:p w14:paraId="29A0E364" w14:textId="77777777" w:rsidR="001C4002" w:rsidRPr="002F06C1" w:rsidRDefault="001C4002" w:rsidP="001C4002">
            <w:pPr>
              <w:pStyle w:val="acctfourfigures"/>
              <w:tabs>
                <w:tab w:val="decimal" w:pos="731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</w:tcPr>
          <w:p w14:paraId="1C402B01" w14:textId="692A24BB" w:rsidR="001C4002" w:rsidRPr="002F06C1" w:rsidRDefault="001C4002" w:rsidP="001C4002">
            <w:pPr>
              <w:pStyle w:val="acctfourfigures"/>
              <w:tabs>
                <w:tab w:val="clear" w:pos="765"/>
                <w:tab w:val="decimal" w:pos="559"/>
                <w:tab w:val="decimal" w:pos="731"/>
              </w:tabs>
              <w:spacing w:line="240" w:lineRule="auto"/>
              <w:ind w:left="-251" w:right="357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4BE7743" w14:textId="77777777" w:rsidR="001C4002" w:rsidRPr="002F06C1" w:rsidRDefault="001C4002" w:rsidP="001C4002">
            <w:pPr>
              <w:pStyle w:val="acctfourfigures"/>
              <w:tabs>
                <w:tab w:val="decimal" w:pos="731"/>
              </w:tabs>
              <w:spacing w:line="240" w:lineRule="auto"/>
              <w:ind w:right="-122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79F2447D" w14:textId="1AAA00D6" w:rsidR="001C4002" w:rsidRPr="002F06C1" w:rsidRDefault="001C4002" w:rsidP="00351C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8,420</w:t>
            </w:r>
          </w:p>
        </w:tc>
      </w:tr>
      <w:tr w:rsidR="001C4002" w:rsidRPr="00A82E29" w14:paraId="3A0C72F4" w14:textId="77777777" w:rsidTr="001C331B">
        <w:trPr>
          <w:cantSplit/>
        </w:trPr>
        <w:tc>
          <w:tcPr>
            <w:tcW w:w="3510" w:type="dxa"/>
            <w:vAlign w:val="bottom"/>
          </w:tcPr>
          <w:p w14:paraId="4B2E3B03" w14:textId="1515D8B8" w:rsidR="001C4002" w:rsidRPr="00A82E29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375B7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180" w:type="dxa"/>
            <w:vAlign w:val="bottom"/>
          </w:tcPr>
          <w:p w14:paraId="479AC1FF" w14:textId="62152360" w:rsidR="001C4002" w:rsidRPr="001C331B" w:rsidRDefault="001C4002" w:rsidP="001C4002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29" w:type="dxa"/>
          </w:tcPr>
          <w:p w14:paraId="171140A9" w14:textId="4CCAFE49" w:rsidR="001C4002" w:rsidRPr="0026797F" w:rsidRDefault="001C4002" w:rsidP="00351C1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457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BEA51E3" w14:textId="77777777" w:rsidR="001C4002" w:rsidRPr="0026797F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15" w:right="-122" w:hanging="15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</w:tcPr>
          <w:p w14:paraId="375437AC" w14:textId="244F515C" w:rsidR="001C4002" w:rsidRPr="002F06C1" w:rsidRDefault="001C4002" w:rsidP="001C400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Pr="00AA420D"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80" w:type="dxa"/>
          </w:tcPr>
          <w:p w14:paraId="34E8A2E4" w14:textId="77777777" w:rsidR="001C4002" w:rsidRPr="0026797F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15" w:right="-122" w:hanging="15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</w:tcPr>
          <w:p w14:paraId="5BBDE3C3" w14:textId="64BF71E7" w:rsidR="001C4002" w:rsidRPr="002F06C1" w:rsidRDefault="001C4002" w:rsidP="001C400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ED78F00" w14:textId="77777777" w:rsidR="001C4002" w:rsidRPr="0026797F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20" w:lineRule="exact"/>
              <w:ind w:left="15" w:right="-122" w:hanging="15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4E95C0B3" w14:textId="4978197F" w:rsidR="001C4002" w:rsidRPr="00065684" w:rsidRDefault="001C4002" w:rsidP="00351C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351C12">
              <w:rPr>
                <w:rFonts w:ascii="Angsana New" w:hAnsi="Angsana New"/>
                <w:sz w:val="30"/>
                <w:szCs w:val="30"/>
                <w:lang w:val="th-TH" w:bidi="th-TH"/>
              </w:rPr>
              <w:t>1,257</w:t>
            </w:r>
          </w:p>
        </w:tc>
      </w:tr>
      <w:tr w:rsidR="001C4002" w:rsidRPr="00A82E29" w14:paraId="11968F6F" w14:textId="77777777" w:rsidTr="001C331B">
        <w:trPr>
          <w:cantSplit/>
        </w:trPr>
        <w:tc>
          <w:tcPr>
            <w:tcW w:w="3510" w:type="dxa"/>
            <w:vAlign w:val="bottom"/>
          </w:tcPr>
          <w:p w14:paraId="0AA2C174" w14:textId="34F8A372" w:rsidR="001C4002" w:rsidRPr="00A82E29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ประมาณการหนี้สินสำหรับ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ผลประโยชน์พนักงาน</w:t>
            </w:r>
          </w:p>
        </w:tc>
        <w:tc>
          <w:tcPr>
            <w:tcW w:w="180" w:type="dxa"/>
            <w:vAlign w:val="bottom"/>
          </w:tcPr>
          <w:p w14:paraId="20E42535" w14:textId="3A8EBFC1" w:rsidR="001C4002" w:rsidRPr="001C331B" w:rsidRDefault="001C4002" w:rsidP="001C4002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29" w:type="dxa"/>
          </w:tcPr>
          <w:p w14:paraId="2A4A456F" w14:textId="77777777" w:rsidR="001C4002" w:rsidRDefault="001C4002" w:rsidP="001C400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B742038" w14:textId="7E5683CB" w:rsidR="001C4002" w:rsidRPr="0026797F" w:rsidRDefault="001C4002" w:rsidP="001C400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right="183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33,</w:t>
            </w:r>
            <w:r w:rsidRPr="007B2F0D">
              <w:rPr>
                <w:rFonts w:asciiTheme="majorBidi" w:hAnsiTheme="majorBidi" w:cstheme="majorBidi" w:hint="cs"/>
                <w:sz w:val="30"/>
                <w:szCs w:val="30"/>
                <w:cs/>
              </w:rPr>
              <w:t>112</w:t>
            </w:r>
          </w:p>
        </w:tc>
        <w:tc>
          <w:tcPr>
            <w:tcW w:w="180" w:type="dxa"/>
          </w:tcPr>
          <w:p w14:paraId="6104E680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</w:tcPr>
          <w:p w14:paraId="39F5B098" w14:textId="77777777" w:rsidR="001C4002" w:rsidRDefault="001C4002" w:rsidP="001C400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140B948B" w14:textId="218483F3" w:rsidR="001C4002" w:rsidRPr="00065684" w:rsidRDefault="001C4002" w:rsidP="001C40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975</w:t>
            </w:r>
          </w:p>
        </w:tc>
        <w:tc>
          <w:tcPr>
            <w:tcW w:w="180" w:type="dxa"/>
          </w:tcPr>
          <w:p w14:paraId="1B4E5C62" w14:textId="73C6B4C0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</w:tcPr>
          <w:p w14:paraId="1149F590" w14:textId="77777777" w:rsidR="001C4002" w:rsidRDefault="001C4002" w:rsidP="001C4002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4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83AE4CF" w14:textId="5D5E4B1C" w:rsidR="001C4002" w:rsidRPr="00065684" w:rsidRDefault="001C4002" w:rsidP="00351C1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1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2,001</w:t>
            </w:r>
          </w:p>
        </w:tc>
        <w:tc>
          <w:tcPr>
            <w:tcW w:w="180" w:type="dxa"/>
          </w:tcPr>
          <w:p w14:paraId="76689E6E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5BD5A816" w14:textId="77777777" w:rsidR="001C4002" w:rsidRPr="00351C12" w:rsidRDefault="001C4002" w:rsidP="00351C1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  <w:p w14:paraId="2692DBDF" w14:textId="2E9E2DD5" w:rsidR="001C4002" w:rsidRPr="00065684" w:rsidRDefault="001C4002" w:rsidP="00351C1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left="-79" w:right="-266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351C12">
              <w:rPr>
                <w:rFonts w:ascii="Angsana New" w:hAnsi="Angsana New"/>
                <w:sz w:val="30"/>
                <w:szCs w:val="30"/>
                <w:lang w:val="th-TH" w:bidi="th-TH"/>
              </w:rPr>
              <w:t>36,088</w:t>
            </w:r>
          </w:p>
        </w:tc>
      </w:tr>
      <w:tr w:rsidR="001C4002" w:rsidRPr="00037FD8" w14:paraId="449AE573" w14:textId="77777777" w:rsidTr="001C331B">
        <w:trPr>
          <w:cantSplit/>
        </w:trPr>
        <w:tc>
          <w:tcPr>
            <w:tcW w:w="3510" w:type="dxa"/>
            <w:vAlign w:val="bottom"/>
          </w:tcPr>
          <w:p w14:paraId="2D1DA233" w14:textId="12C7CA1D" w:rsidR="001C4002" w:rsidRPr="00A82E29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ประมาณการหนี้สินที่อาจเกิดขึ้น</w:t>
            </w:r>
            <w:r w:rsidRPr="00267F42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267F42">
              <w:rPr>
                <w:rFonts w:ascii="Angsana New" w:hAnsi="Angsana New"/>
                <w:sz w:val="30"/>
                <w:szCs w:val="30"/>
                <w:cs/>
              </w:rPr>
              <w:t>จากคดีความ</w:t>
            </w:r>
          </w:p>
        </w:tc>
        <w:tc>
          <w:tcPr>
            <w:tcW w:w="180" w:type="dxa"/>
            <w:vAlign w:val="bottom"/>
          </w:tcPr>
          <w:p w14:paraId="64E440B0" w14:textId="0A0F11B0" w:rsidR="001C4002" w:rsidRPr="001C331B" w:rsidRDefault="001C4002" w:rsidP="001C4002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1086C97" w14:textId="77777777" w:rsidR="001C4002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9288B0" w14:textId="6B3ACF32" w:rsidR="001C4002" w:rsidRPr="0026797F" w:rsidRDefault="001C4002" w:rsidP="001C400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8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6,856</w:t>
            </w:r>
          </w:p>
        </w:tc>
        <w:tc>
          <w:tcPr>
            <w:tcW w:w="180" w:type="dxa"/>
          </w:tcPr>
          <w:p w14:paraId="47929F3B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</w:tcPr>
          <w:p w14:paraId="04946AB3" w14:textId="77777777" w:rsidR="001C4002" w:rsidRDefault="001C4002" w:rsidP="001C4002">
            <w:pPr>
              <w:pStyle w:val="acctfourfigures"/>
              <w:tabs>
                <w:tab w:val="clear" w:pos="765"/>
                <w:tab w:val="left" w:pos="91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F3655C" w14:textId="4CCE0308" w:rsidR="001C4002" w:rsidRPr="00065684" w:rsidRDefault="001C4002" w:rsidP="00351C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(3,896)</w:t>
            </w:r>
          </w:p>
        </w:tc>
        <w:tc>
          <w:tcPr>
            <w:tcW w:w="180" w:type="dxa"/>
          </w:tcPr>
          <w:p w14:paraId="3A846CD7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</w:tcPr>
          <w:p w14:paraId="2B0B4524" w14:textId="77777777" w:rsidR="001C4002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8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05503599" w14:textId="6A684F51" w:rsidR="001C4002" w:rsidRPr="00065684" w:rsidRDefault="001C4002" w:rsidP="001C400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124D89D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29DD7C43" w14:textId="77777777" w:rsidR="001C4002" w:rsidRPr="00351C12" w:rsidRDefault="001C4002" w:rsidP="00351C1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  <w:p w14:paraId="2D96FB6B" w14:textId="30F4E192" w:rsidR="001C4002" w:rsidRPr="0026797F" w:rsidRDefault="001C4002" w:rsidP="00351C12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122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1C12">
              <w:rPr>
                <w:rFonts w:ascii="Angsana New" w:hAnsi="Angsana New"/>
                <w:sz w:val="30"/>
                <w:szCs w:val="30"/>
                <w:lang w:val="th-TH" w:bidi="th-TH"/>
              </w:rPr>
              <w:t>2,960</w:t>
            </w:r>
          </w:p>
        </w:tc>
      </w:tr>
      <w:tr w:rsidR="001C4002" w:rsidRPr="00037FD8" w14:paraId="66C06A9C" w14:textId="77777777" w:rsidTr="001C331B">
        <w:trPr>
          <w:cantSplit/>
        </w:trPr>
        <w:tc>
          <w:tcPr>
            <w:tcW w:w="3510" w:type="dxa"/>
            <w:vAlign w:val="bottom"/>
          </w:tcPr>
          <w:p w14:paraId="58093E02" w14:textId="34266E50" w:rsidR="001C4002" w:rsidRPr="00A82E29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 w:hint="cs"/>
                <w:sz w:val="30"/>
                <w:szCs w:val="30"/>
                <w:cs/>
              </w:rPr>
              <w:t>ขาดทุนทางภาษีที่ยังไม่ได้ใช้</w:t>
            </w:r>
          </w:p>
        </w:tc>
        <w:tc>
          <w:tcPr>
            <w:tcW w:w="180" w:type="dxa"/>
            <w:vAlign w:val="bottom"/>
          </w:tcPr>
          <w:p w14:paraId="759CC4C4" w14:textId="39818C99" w:rsidR="001C4002" w:rsidRPr="00FB689A" w:rsidRDefault="001C4002" w:rsidP="001C4002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A357E94" w14:textId="052AD94D" w:rsidR="001C4002" w:rsidRPr="0026797F" w:rsidRDefault="001C4002" w:rsidP="001C4002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right="183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22064">
              <w:rPr>
                <w:rFonts w:asciiTheme="majorBidi" w:hAnsiTheme="majorBidi" w:cstheme="majorBidi"/>
                <w:sz w:val="30"/>
                <w:szCs w:val="30"/>
              </w:rPr>
              <w:t>75,003</w:t>
            </w:r>
          </w:p>
        </w:tc>
        <w:tc>
          <w:tcPr>
            <w:tcW w:w="180" w:type="dxa"/>
          </w:tcPr>
          <w:p w14:paraId="1145B27C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9DCF3CC" w14:textId="25FB7E9F" w:rsidR="001C4002" w:rsidRPr="00065684" w:rsidRDefault="001C4002" w:rsidP="00542CDB">
            <w:pPr>
              <w:pStyle w:val="acctfourfigures"/>
              <w:tabs>
                <w:tab w:val="clear" w:pos="765"/>
              </w:tabs>
              <w:spacing w:line="240" w:lineRule="auto"/>
              <w:ind w:right="1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31,787</w:t>
            </w:r>
          </w:p>
        </w:tc>
        <w:tc>
          <w:tcPr>
            <w:tcW w:w="180" w:type="dxa"/>
          </w:tcPr>
          <w:p w14:paraId="6C81AE27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602EE3A" w14:textId="65F796C7" w:rsidR="001C4002" w:rsidRPr="0026797F" w:rsidRDefault="001C4002" w:rsidP="001C400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979FBD0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BE451C" w14:textId="1248AB82" w:rsidR="001C4002" w:rsidRPr="0026797F" w:rsidRDefault="001C4002" w:rsidP="00351C1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22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351C12">
              <w:rPr>
                <w:rFonts w:ascii="Angsana New" w:hAnsi="Angsana New"/>
                <w:sz w:val="30"/>
                <w:szCs w:val="30"/>
                <w:lang w:val="th-TH" w:bidi="th-TH"/>
              </w:rPr>
              <w:t>106,790</w:t>
            </w:r>
          </w:p>
        </w:tc>
      </w:tr>
      <w:tr w:rsidR="001C4002" w:rsidRPr="00037FD8" w14:paraId="4BD93244" w14:textId="77777777" w:rsidTr="001C331B">
        <w:trPr>
          <w:cantSplit/>
        </w:trPr>
        <w:tc>
          <w:tcPr>
            <w:tcW w:w="3510" w:type="dxa"/>
            <w:vAlign w:val="bottom"/>
          </w:tcPr>
          <w:p w14:paraId="7EC6C37A" w14:textId="562FDF13" w:rsidR="001C4002" w:rsidRPr="0001119D" w:rsidRDefault="001C4002" w:rsidP="001C400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2A46133C" w14:textId="73981FE9" w:rsidR="001C4002" w:rsidRPr="00FB689A" w:rsidRDefault="001C4002" w:rsidP="001C4002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5D5CBEA2" w14:textId="2A08FA1C" w:rsidR="001C4002" w:rsidRPr="0026797F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78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D7528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0,985</w:t>
            </w:r>
          </w:p>
        </w:tc>
        <w:tc>
          <w:tcPr>
            <w:tcW w:w="180" w:type="dxa"/>
          </w:tcPr>
          <w:p w14:paraId="4A0A44E3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70191DC" w14:textId="1C12D3E4" w:rsidR="001C4002" w:rsidRPr="00065684" w:rsidRDefault="001C4002" w:rsidP="001C4002">
            <w:pPr>
              <w:pStyle w:val="acctfourfigures"/>
              <w:tabs>
                <w:tab w:val="clear" w:pos="765"/>
                <w:tab w:val="decimal" w:pos="652"/>
              </w:tabs>
              <w:spacing w:line="240" w:lineRule="auto"/>
              <w:ind w:left="-251" w:right="17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32,529</w:t>
            </w:r>
          </w:p>
        </w:tc>
        <w:tc>
          <w:tcPr>
            <w:tcW w:w="180" w:type="dxa"/>
          </w:tcPr>
          <w:p w14:paraId="62454CC8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79F86C6" w14:textId="4E7C492E" w:rsidR="001C4002" w:rsidRPr="00065684" w:rsidRDefault="001C4002" w:rsidP="00351C12">
            <w:pPr>
              <w:pStyle w:val="acctfourfigures"/>
              <w:tabs>
                <w:tab w:val="clear" w:pos="765"/>
                <w:tab w:val="decimal" w:pos="559"/>
                <w:tab w:val="left" w:pos="1005"/>
              </w:tabs>
              <w:spacing w:line="240" w:lineRule="auto"/>
              <w:ind w:left="-251" w:right="17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2,001</w:t>
            </w:r>
          </w:p>
        </w:tc>
        <w:tc>
          <w:tcPr>
            <w:tcW w:w="180" w:type="dxa"/>
          </w:tcPr>
          <w:p w14:paraId="5E0225E8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75162B" w14:textId="36F99589" w:rsidR="001C4002" w:rsidRPr="00351C12" w:rsidRDefault="001C4002" w:rsidP="00351C1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2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  <w:r w:rsidRPr="00351C12"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  <w:t>155,515</w:t>
            </w:r>
          </w:p>
        </w:tc>
      </w:tr>
      <w:tr w:rsidR="001C4002" w:rsidRPr="00F771D3" w14:paraId="45F288EC" w14:textId="77777777" w:rsidTr="001C331B">
        <w:trPr>
          <w:cantSplit/>
        </w:trPr>
        <w:tc>
          <w:tcPr>
            <w:tcW w:w="3510" w:type="dxa"/>
            <w:vAlign w:val="bottom"/>
          </w:tcPr>
          <w:p w14:paraId="666A34B1" w14:textId="579ED651" w:rsidR="001C4002" w:rsidRPr="0001119D" w:rsidRDefault="001C4002" w:rsidP="001C400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137449EA" w14:textId="77777777" w:rsidR="001C4002" w:rsidRPr="00FB689A" w:rsidRDefault="001C4002" w:rsidP="001C4002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6F4440CA" w14:textId="0390B679" w:rsidR="001C4002" w:rsidRPr="0026797F" w:rsidRDefault="001C4002" w:rsidP="00351C1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187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28767AB9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44ED010" w14:textId="61B4F9A6" w:rsidR="001C4002" w:rsidRPr="00065684" w:rsidRDefault="001C4002" w:rsidP="001C40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E90F33E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9D06DE9" w14:textId="76DA5042" w:rsidR="001C4002" w:rsidRPr="00065684" w:rsidRDefault="001C4002" w:rsidP="00351C1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8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155C10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79922D" w14:textId="3045F6F4" w:rsidR="001C4002" w:rsidRPr="0026797F" w:rsidRDefault="001C4002" w:rsidP="00351C1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84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</w:tr>
      <w:tr w:rsidR="001C4002" w:rsidRPr="00F771D3" w14:paraId="642A3301" w14:textId="77777777" w:rsidTr="001C331B">
        <w:trPr>
          <w:cantSplit/>
          <w:trHeight w:val="334"/>
        </w:trPr>
        <w:tc>
          <w:tcPr>
            <w:tcW w:w="3510" w:type="dxa"/>
            <w:vAlign w:val="bottom"/>
          </w:tcPr>
          <w:p w14:paraId="047B9996" w14:textId="3F19DB22" w:rsidR="001C4002" w:rsidRPr="0001119D" w:rsidRDefault="001C4002" w:rsidP="001C4002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หนี้สินภาษีเงินได้รอการตัดบัญชี</w:t>
            </w:r>
          </w:p>
        </w:tc>
        <w:tc>
          <w:tcPr>
            <w:tcW w:w="180" w:type="dxa"/>
            <w:vAlign w:val="bottom"/>
          </w:tcPr>
          <w:p w14:paraId="14BFBD6D" w14:textId="77777777" w:rsidR="001C4002" w:rsidRPr="00FB689A" w:rsidRDefault="001C4002" w:rsidP="001C4002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  <w:vAlign w:val="bottom"/>
          </w:tcPr>
          <w:p w14:paraId="1AD2BF57" w14:textId="347C7E15" w:rsidR="001C4002" w:rsidRPr="0026797F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7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  <w:vAlign w:val="bottom"/>
          </w:tcPr>
          <w:p w14:paraId="22031DB0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14:paraId="6C969B70" w14:textId="26FDB06A" w:rsidR="001C4002" w:rsidRPr="00065684" w:rsidRDefault="001C4002" w:rsidP="00351C1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D601DC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  <w:vAlign w:val="bottom"/>
          </w:tcPr>
          <w:p w14:paraId="75123D98" w14:textId="6D65A29B" w:rsidR="001C4002" w:rsidRPr="0026797F" w:rsidRDefault="001C4002" w:rsidP="001C4002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57D1E6E7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  <w:vAlign w:val="bottom"/>
          </w:tcPr>
          <w:p w14:paraId="2A942155" w14:textId="6F1BF4D0" w:rsidR="001C4002" w:rsidRPr="00065684" w:rsidRDefault="001C4002" w:rsidP="00351C1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8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</w:tr>
      <w:tr w:rsidR="001C4002" w:rsidRPr="00F771D3" w14:paraId="3B662B5C" w14:textId="77777777" w:rsidTr="00684244">
        <w:trPr>
          <w:cantSplit/>
          <w:trHeight w:val="334"/>
        </w:trPr>
        <w:tc>
          <w:tcPr>
            <w:tcW w:w="3510" w:type="dxa"/>
            <w:vAlign w:val="bottom"/>
          </w:tcPr>
          <w:p w14:paraId="4DEC4CF5" w14:textId="5DF87547" w:rsidR="001C4002" w:rsidRPr="00CE7D02" w:rsidRDefault="001C4002" w:rsidP="001C400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อนุพันธ์</w:t>
            </w:r>
          </w:p>
        </w:tc>
        <w:tc>
          <w:tcPr>
            <w:tcW w:w="180" w:type="dxa"/>
            <w:vAlign w:val="bottom"/>
          </w:tcPr>
          <w:p w14:paraId="7D513CCD" w14:textId="77777777" w:rsidR="001C4002" w:rsidRPr="00FB689A" w:rsidRDefault="001C4002" w:rsidP="001C4002">
            <w:pPr>
              <w:pStyle w:val="acctfourfigures"/>
              <w:tabs>
                <w:tab w:val="clear" w:pos="765"/>
                <w:tab w:val="decimal" w:pos="20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30967098" w14:textId="7FCE0FE1" w:rsidR="001C4002" w:rsidRPr="0026797F" w:rsidRDefault="001C4002" w:rsidP="00351C12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4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  <w:r w:rsidRPr="00C4332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66A5542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</w:tcPr>
          <w:p w14:paraId="085576E2" w14:textId="6D0D8272" w:rsidR="001C4002" w:rsidRPr="00065684" w:rsidRDefault="00542CDB" w:rsidP="00542CDB">
            <w:pPr>
              <w:pStyle w:val="acctfourfigures"/>
              <w:tabs>
                <w:tab w:val="clear" w:pos="765"/>
                <w:tab w:val="left" w:pos="915"/>
              </w:tabs>
              <w:spacing w:line="240" w:lineRule="auto"/>
              <w:ind w:right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       </w:t>
            </w:r>
            <w:r w:rsidR="001C40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1C4002" w:rsidRPr="003E3B9D">
              <w:rPr>
                <w:rFonts w:asciiTheme="majorBidi" w:hAnsiTheme="majorBidi" w:cstheme="majorBidi"/>
                <w:sz w:val="30"/>
                <w:szCs w:val="30"/>
              </w:rPr>
              <w:t>234</w:t>
            </w:r>
            <w:r w:rsidR="001C40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</w:tcPr>
          <w:p w14:paraId="51BE6E87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350" w:type="dxa"/>
          </w:tcPr>
          <w:p w14:paraId="11A31440" w14:textId="132508D7" w:rsidR="001C4002" w:rsidRPr="0026797F" w:rsidRDefault="001C4002" w:rsidP="00351C1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84CA19C" w14:textId="77777777" w:rsidR="001C4002" w:rsidRPr="0026797F" w:rsidRDefault="001C4002" w:rsidP="001C4002">
            <w:pPr>
              <w:pStyle w:val="acctfourfigures"/>
              <w:spacing w:line="22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</w:p>
        </w:tc>
        <w:tc>
          <w:tcPr>
            <w:tcW w:w="1440" w:type="dxa"/>
          </w:tcPr>
          <w:p w14:paraId="6EE0A6A6" w14:textId="0ED0C8DF" w:rsidR="001C4002" w:rsidRPr="00065684" w:rsidRDefault="001C4002" w:rsidP="001C4002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(234)</w:t>
            </w:r>
          </w:p>
        </w:tc>
      </w:tr>
      <w:tr w:rsidR="001C4002" w:rsidRPr="00CF6CAE" w14:paraId="45C67832" w14:textId="77777777" w:rsidTr="001C331B">
        <w:trPr>
          <w:cantSplit/>
        </w:trPr>
        <w:tc>
          <w:tcPr>
            <w:tcW w:w="3510" w:type="dxa"/>
            <w:vAlign w:val="bottom"/>
          </w:tcPr>
          <w:p w14:paraId="41F3A7DF" w14:textId="702664BA" w:rsidR="001C4002" w:rsidRPr="00310274" w:rsidRDefault="001C4002" w:rsidP="001C400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สินทรัพย์ทางการเงินที่วัดมูลค่า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CE7D0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ด้วยมูลค่ายุติธรรมผ่านกำไร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CE7D02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</w:t>
            </w:r>
            <w:r w:rsidRPr="00CE7D0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3B7BEF2D" w14:textId="7F2644AE" w:rsidR="001C4002" w:rsidRPr="001C331B" w:rsidRDefault="001C4002" w:rsidP="001C4002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th-TH"/>
              </w:rPr>
              <w:t xml:space="preserve">      </w:t>
            </w:r>
          </w:p>
        </w:tc>
        <w:tc>
          <w:tcPr>
            <w:tcW w:w="1429" w:type="dxa"/>
          </w:tcPr>
          <w:p w14:paraId="4FD5877F" w14:textId="77777777" w:rsidR="001C4002" w:rsidRPr="004F3918" w:rsidRDefault="001C4002" w:rsidP="001C4002">
            <w:pPr>
              <w:pStyle w:val="acctfourfigures"/>
              <w:tabs>
                <w:tab w:val="clear" w:pos="765"/>
                <w:tab w:val="left" w:pos="227"/>
                <w:tab w:val="decimal" w:pos="1009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  <w:p w14:paraId="4DBBF8AA" w14:textId="77777777" w:rsidR="001C4002" w:rsidRPr="004F3918" w:rsidRDefault="001C4002" w:rsidP="001C4002">
            <w:pPr>
              <w:pStyle w:val="acctfourfigures"/>
              <w:tabs>
                <w:tab w:val="clear" w:pos="765"/>
                <w:tab w:val="left" w:pos="227"/>
                <w:tab w:val="decimal" w:pos="1009"/>
              </w:tabs>
              <w:spacing w:line="240" w:lineRule="auto"/>
              <w:ind w:right="-122"/>
              <w:jc w:val="center"/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</w:pPr>
          </w:p>
          <w:p w14:paraId="1C937109" w14:textId="3F3F7051" w:rsidR="001C4002" w:rsidRPr="00310274" w:rsidRDefault="001C4002" w:rsidP="00992267">
            <w:pPr>
              <w:pStyle w:val="acctfourfigures"/>
              <w:tabs>
                <w:tab w:val="left" w:pos="1093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F3918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</w:t>
            </w:r>
            <w:r w:rsidRPr="004F39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(89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1,219</w:t>
            </w:r>
            <w:r w:rsidRPr="004F391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)</w:t>
            </w:r>
          </w:p>
        </w:tc>
        <w:tc>
          <w:tcPr>
            <w:tcW w:w="180" w:type="dxa"/>
          </w:tcPr>
          <w:p w14:paraId="5F641805" w14:textId="77777777" w:rsidR="001C4002" w:rsidRPr="00310274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388B0C1E" w14:textId="77777777" w:rsidR="001C4002" w:rsidRDefault="001C4002" w:rsidP="001C4002">
            <w:pPr>
              <w:tabs>
                <w:tab w:val="left" w:pos="191"/>
              </w:tabs>
              <w:spacing w:line="240" w:lineRule="auto"/>
              <w:ind w:right="-122" w:hanging="1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5C9A5D" w14:textId="77777777" w:rsidR="001C4002" w:rsidRDefault="001C4002" w:rsidP="001C4002">
            <w:pPr>
              <w:tabs>
                <w:tab w:val="left" w:pos="191"/>
              </w:tabs>
              <w:spacing w:line="240" w:lineRule="auto"/>
              <w:ind w:right="-122" w:hanging="19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FA6909" w14:textId="009AB5DC" w:rsidR="001C4002" w:rsidRPr="00310274" w:rsidRDefault="001C4002" w:rsidP="00351C1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45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A9C435B" w14:textId="77777777" w:rsidR="001C4002" w:rsidRPr="00310274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</w:tcPr>
          <w:p w14:paraId="7D0923EA" w14:textId="77777777" w:rsidR="001C4002" w:rsidRPr="00881E02" w:rsidRDefault="001C4002" w:rsidP="001C400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62B3D193" w14:textId="77777777" w:rsidR="001C4002" w:rsidRPr="00881E02" w:rsidRDefault="001C4002" w:rsidP="001C400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47D0BFAB" w14:textId="277BE120" w:rsidR="001C4002" w:rsidRPr="00310274" w:rsidRDefault="001C4002" w:rsidP="001C400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8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881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(39,146)</w:t>
            </w:r>
          </w:p>
        </w:tc>
        <w:tc>
          <w:tcPr>
            <w:tcW w:w="180" w:type="dxa"/>
          </w:tcPr>
          <w:p w14:paraId="2E55D325" w14:textId="77777777" w:rsidR="001C4002" w:rsidRPr="00310274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0DF7E00" w14:textId="77777777" w:rsidR="001C4002" w:rsidRPr="00881E02" w:rsidRDefault="001C4002" w:rsidP="00351C1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8F1A5E8" w14:textId="77777777" w:rsidR="001C4002" w:rsidRPr="00881E02" w:rsidRDefault="001C4002" w:rsidP="00351C1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2D920BFB" w14:textId="6976A24D" w:rsidR="001C4002" w:rsidRPr="00351C12" w:rsidRDefault="001C4002" w:rsidP="00351C12">
            <w:pPr>
              <w:pStyle w:val="acctfourfigures"/>
              <w:tabs>
                <w:tab w:val="clear" w:pos="765"/>
                <w:tab w:val="decimal" w:pos="1014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(930,365)</w:t>
            </w:r>
          </w:p>
        </w:tc>
      </w:tr>
      <w:tr w:rsidR="001C4002" w:rsidRPr="00F771D3" w14:paraId="227D0C4F" w14:textId="77777777" w:rsidTr="001C331B">
        <w:trPr>
          <w:cantSplit/>
        </w:trPr>
        <w:tc>
          <w:tcPr>
            <w:tcW w:w="3510" w:type="dxa"/>
            <w:vAlign w:val="bottom"/>
          </w:tcPr>
          <w:p w14:paraId="69FDF000" w14:textId="0CEABB1C" w:rsidR="001C4002" w:rsidRPr="00CE7D02" w:rsidRDefault="001C4002" w:rsidP="001C4002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80" w:type="dxa"/>
            <w:vAlign w:val="bottom"/>
          </w:tcPr>
          <w:p w14:paraId="4DED2809" w14:textId="5375A8BD" w:rsidR="001C4002" w:rsidRPr="00CF6CAE" w:rsidRDefault="001C4002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</w:tcPr>
          <w:p w14:paraId="1E25BAA9" w14:textId="55229318" w:rsidR="001C4002" w:rsidRPr="00CF6CAE" w:rsidRDefault="001C4002" w:rsidP="001C4002">
            <w:pPr>
              <w:pStyle w:val="acctfourfigures"/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  <w:r w:rsidRPr="00AF7EFC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(26,138)</w:t>
            </w:r>
          </w:p>
        </w:tc>
        <w:tc>
          <w:tcPr>
            <w:tcW w:w="180" w:type="dxa"/>
          </w:tcPr>
          <w:p w14:paraId="2876B39F" w14:textId="77777777" w:rsidR="001C4002" w:rsidRPr="00CF6CAE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350" w:type="dxa"/>
          </w:tcPr>
          <w:p w14:paraId="6CD5A683" w14:textId="6D384EAB" w:rsidR="001C4002" w:rsidRPr="00CF6CAE" w:rsidRDefault="001C4002" w:rsidP="001C400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176"/>
              <w:jc w:val="righ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5,620</w:t>
            </w:r>
          </w:p>
        </w:tc>
        <w:tc>
          <w:tcPr>
            <w:tcW w:w="180" w:type="dxa"/>
          </w:tcPr>
          <w:p w14:paraId="5B61E1EE" w14:textId="77777777" w:rsidR="001C4002" w:rsidRPr="00CF6CAE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350" w:type="dxa"/>
          </w:tcPr>
          <w:p w14:paraId="5525487E" w14:textId="38F19CCC" w:rsidR="001C4002" w:rsidRPr="00CF6CAE" w:rsidRDefault="001C4002" w:rsidP="001C400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Theme="majorBidi" w:hAnsiTheme="majorBidi" w:cstheme="majorBidi"/>
                <w:b/>
                <w:bCs/>
                <w:sz w:val="2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5AEC3B" w14:textId="77777777" w:rsidR="001C4002" w:rsidRPr="00CF6CAE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40" w:type="dxa"/>
          </w:tcPr>
          <w:p w14:paraId="452560D6" w14:textId="635FD1FA" w:rsidR="001C4002" w:rsidRPr="00351C12" w:rsidRDefault="001C4002" w:rsidP="00351C1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81E0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(20,518)</w:t>
            </w:r>
          </w:p>
        </w:tc>
      </w:tr>
      <w:tr w:rsidR="001C4002" w:rsidRPr="00F771D3" w14:paraId="0D1B4360" w14:textId="77777777" w:rsidTr="001C331B">
        <w:trPr>
          <w:cantSplit/>
        </w:trPr>
        <w:tc>
          <w:tcPr>
            <w:tcW w:w="3510" w:type="dxa"/>
            <w:vAlign w:val="bottom"/>
          </w:tcPr>
          <w:p w14:paraId="250A3A52" w14:textId="68E7875C" w:rsidR="001C4002" w:rsidRPr="00267F42" w:rsidRDefault="001C4002" w:rsidP="001C400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cs/>
              </w:rPr>
            </w:pPr>
            <w:r w:rsidRPr="00DF55BC">
              <w:rPr>
                <w:rFonts w:asciiTheme="majorBidi" w:hAnsiTheme="majorBidi" w:hint="cs"/>
                <w:sz w:val="30"/>
                <w:szCs w:val="30"/>
                <w:cs/>
                <w:lang w:val="th-TH"/>
              </w:rPr>
              <w:t>ตราสารหนี้</w:t>
            </w:r>
          </w:p>
        </w:tc>
        <w:tc>
          <w:tcPr>
            <w:tcW w:w="180" w:type="dxa"/>
            <w:vAlign w:val="bottom"/>
          </w:tcPr>
          <w:p w14:paraId="146C1CAE" w14:textId="7A25CCCE" w:rsidR="001C4002" w:rsidRPr="005A41D0" w:rsidRDefault="001C4002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29" w:type="dxa"/>
          </w:tcPr>
          <w:p w14:paraId="1294FE3B" w14:textId="295C10F8" w:rsidR="001C4002" w:rsidRPr="00065684" w:rsidRDefault="001C4002" w:rsidP="00351C12">
            <w:pPr>
              <w:pStyle w:val="acctfourfigures"/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 w:rsidRPr="00AF7EFC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(4,</w:t>
            </w:r>
            <w:r w:rsidRPr="00AF7EFC">
              <w:rPr>
                <w:rFonts w:asciiTheme="majorBidi" w:hAnsiTheme="majorBidi" w:cstheme="majorBidi"/>
                <w:sz w:val="30"/>
                <w:szCs w:val="30"/>
                <w:lang w:val="th-TH"/>
              </w:rPr>
              <w:t>534</w:t>
            </w:r>
            <w:r w:rsidRPr="00AF7EFC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)</w:t>
            </w:r>
          </w:p>
        </w:tc>
        <w:tc>
          <w:tcPr>
            <w:tcW w:w="180" w:type="dxa"/>
          </w:tcPr>
          <w:p w14:paraId="78E9C7B1" w14:textId="77777777" w:rsidR="001C4002" w:rsidRPr="00CF6CAE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350" w:type="dxa"/>
          </w:tcPr>
          <w:p w14:paraId="3B9EBC39" w14:textId="48DDD565" w:rsidR="001C4002" w:rsidRPr="00047ABA" w:rsidRDefault="001C4002" w:rsidP="001C400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4,534</w:t>
            </w:r>
          </w:p>
        </w:tc>
        <w:tc>
          <w:tcPr>
            <w:tcW w:w="180" w:type="dxa"/>
          </w:tcPr>
          <w:p w14:paraId="53A7B856" w14:textId="77777777" w:rsidR="001C4002" w:rsidRPr="00CF6CAE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20"/>
                <w:highlight w:val="yellow"/>
              </w:rPr>
            </w:pPr>
          </w:p>
        </w:tc>
        <w:tc>
          <w:tcPr>
            <w:tcW w:w="1350" w:type="dxa"/>
          </w:tcPr>
          <w:p w14:paraId="6457AF14" w14:textId="0263449E" w:rsidR="001C4002" w:rsidRPr="0035729F" w:rsidRDefault="001C4002" w:rsidP="001C400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2E48B6E" w14:textId="77777777" w:rsidR="001C4002" w:rsidRPr="00CF6CAE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440" w:type="dxa"/>
          </w:tcPr>
          <w:p w14:paraId="64C5A36C" w14:textId="433CAD60" w:rsidR="001C4002" w:rsidRPr="0035729F" w:rsidRDefault="001C4002" w:rsidP="00351C1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45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   -</w:t>
            </w:r>
          </w:p>
        </w:tc>
      </w:tr>
      <w:tr w:rsidR="001C4002" w:rsidRPr="00267F42" w14:paraId="3550F3F5" w14:textId="77777777" w:rsidTr="001C331B">
        <w:trPr>
          <w:cantSplit/>
        </w:trPr>
        <w:tc>
          <w:tcPr>
            <w:tcW w:w="3510" w:type="dxa"/>
            <w:vAlign w:val="bottom"/>
          </w:tcPr>
          <w:p w14:paraId="04D0FD15" w14:textId="724C79C1" w:rsidR="001C4002" w:rsidRPr="0001119D" w:rsidRDefault="001C4002" w:rsidP="001C400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267F42">
              <w:rPr>
                <w:rFonts w:ascii="Angsana New" w:hAnsi="Angsana New"/>
                <w:sz w:val="30"/>
                <w:szCs w:val="30"/>
                <w:cs/>
              </w:rPr>
              <w:t>เงินชดเชยการส่งออกค้างรับ</w:t>
            </w:r>
          </w:p>
        </w:tc>
        <w:tc>
          <w:tcPr>
            <w:tcW w:w="180" w:type="dxa"/>
            <w:vAlign w:val="bottom"/>
          </w:tcPr>
          <w:p w14:paraId="6089B49E" w14:textId="265E33C6" w:rsidR="001C4002" w:rsidRPr="00CF6CAE" w:rsidRDefault="001C4002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</w:tcPr>
          <w:p w14:paraId="1DE2EEC3" w14:textId="254B31F8" w:rsidR="001C4002" w:rsidRPr="00065684" w:rsidRDefault="001C4002" w:rsidP="001C4002">
            <w:pPr>
              <w:pStyle w:val="acctfourfigures"/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  </w:t>
            </w:r>
            <w:r w:rsidRPr="00AF7EFC">
              <w:rPr>
                <w:rFonts w:asciiTheme="majorBidi" w:hAnsiTheme="majorBidi" w:cstheme="majorBidi"/>
                <w:sz w:val="30"/>
                <w:szCs w:val="30"/>
                <w:lang w:val="th-TH" w:bidi="th-TH"/>
              </w:rPr>
              <w:t>(449)</w:t>
            </w:r>
          </w:p>
        </w:tc>
        <w:tc>
          <w:tcPr>
            <w:tcW w:w="180" w:type="dxa"/>
          </w:tcPr>
          <w:p w14:paraId="25EE6EC1" w14:textId="77777777" w:rsidR="001C4002" w:rsidRPr="00CF6CAE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1BB9A1" w14:textId="4223FC95" w:rsidR="001C4002" w:rsidRPr="00047ABA" w:rsidRDefault="001C4002" w:rsidP="001C4002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(13)</w:t>
            </w:r>
          </w:p>
        </w:tc>
        <w:tc>
          <w:tcPr>
            <w:tcW w:w="180" w:type="dxa"/>
          </w:tcPr>
          <w:p w14:paraId="0DAD3553" w14:textId="77777777" w:rsidR="001C4002" w:rsidRPr="00CF6CAE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8E370D7" w14:textId="35109874" w:rsidR="001C4002" w:rsidRPr="00065684" w:rsidRDefault="001C4002" w:rsidP="001C400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86CD114" w14:textId="77777777" w:rsidR="001C4002" w:rsidRPr="00CF6CAE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9DD876" w14:textId="4304434E" w:rsidR="001C4002" w:rsidRPr="00065684" w:rsidRDefault="001C4002" w:rsidP="00351C1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(462)</w:t>
            </w:r>
          </w:p>
        </w:tc>
      </w:tr>
      <w:tr w:rsidR="001C4002" w:rsidRPr="00267F42" w14:paraId="348C9425" w14:textId="77777777" w:rsidTr="001C331B">
        <w:trPr>
          <w:cantSplit/>
        </w:trPr>
        <w:tc>
          <w:tcPr>
            <w:tcW w:w="3510" w:type="dxa"/>
            <w:vAlign w:val="bottom"/>
          </w:tcPr>
          <w:p w14:paraId="7DABC4E2" w14:textId="287A431D" w:rsidR="001C4002" w:rsidRPr="0001119D" w:rsidRDefault="001C4002" w:rsidP="001C400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highlight w:val="yellow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41AD0BDC" w14:textId="75D4D5E8" w:rsidR="001C4002" w:rsidRPr="00CF6CAE" w:rsidRDefault="001C4002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</w:tcPr>
          <w:p w14:paraId="26ACD735" w14:textId="5E937EA1" w:rsidR="001C4002" w:rsidRPr="00065684" w:rsidRDefault="001C4002" w:rsidP="001C4002">
            <w:pPr>
              <w:pStyle w:val="acctfourfigures"/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Pr="003469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(92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,340</w:t>
            </w:r>
            <w:r w:rsidRPr="003469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4FC8CF64" w14:textId="77777777" w:rsidR="001C4002" w:rsidRPr="00CF6CAE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5C8FF93" w14:textId="64937A1B" w:rsidR="001C4002" w:rsidRPr="00065684" w:rsidRDefault="001C4002" w:rsidP="001C40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9,90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B0198D8" w14:textId="77777777" w:rsidR="001C4002" w:rsidRPr="00CF6CAE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7518CA2" w14:textId="51BEE5FE" w:rsidR="001C4002" w:rsidRPr="00065684" w:rsidRDefault="001C4002" w:rsidP="001C400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8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(39,146)</w:t>
            </w:r>
          </w:p>
        </w:tc>
        <w:tc>
          <w:tcPr>
            <w:tcW w:w="180" w:type="dxa"/>
          </w:tcPr>
          <w:p w14:paraId="4E8CE78F" w14:textId="77777777" w:rsidR="001C4002" w:rsidRPr="00CF6CAE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9C4872" w14:textId="0552ECCC" w:rsidR="001C4002" w:rsidRPr="00351C12" w:rsidRDefault="001C4002" w:rsidP="00351C1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51C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(951,579)</w:t>
            </w:r>
          </w:p>
        </w:tc>
      </w:tr>
      <w:tr w:rsidR="001C4002" w:rsidRPr="00267F42" w14:paraId="22D549E4" w14:textId="77777777" w:rsidTr="001C331B">
        <w:trPr>
          <w:cantSplit/>
        </w:trPr>
        <w:tc>
          <w:tcPr>
            <w:tcW w:w="3510" w:type="dxa"/>
            <w:vAlign w:val="bottom"/>
          </w:tcPr>
          <w:p w14:paraId="101C2D54" w14:textId="29D2EFBC" w:rsidR="001C4002" w:rsidRPr="0001119D" w:rsidRDefault="001C4002" w:rsidP="001C4002">
            <w:pPr>
              <w:spacing w:line="240" w:lineRule="auto"/>
              <w:ind w:right="-122"/>
              <w:rPr>
                <w:rFonts w:ascii="Angsana New" w:hAnsi="Angsana New"/>
                <w:sz w:val="30"/>
                <w:szCs w:val="30"/>
                <w:highlight w:val="yellow"/>
                <w:lang w:val="th-TH"/>
              </w:rPr>
            </w:pPr>
          </w:p>
        </w:tc>
        <w:tc>
          <w:tcPr>
            <w:tcW w:w="180" w:type="dxa"/>
            <w:vAlign w:val="bottom"/>
          </w:tcPr>
          <w:p w14:paraId="2403B9D9" w14:textId="77777777" w:rsidR="001C4002" w:rsidRPr="00CF6CAE" w:rsidRDefault="001C4002" w:rsidP="001C4002">
            <w:pPr>
              <w:tabs>
                <w:tab w:val="clear" w:pos="227"/>
                <w:tab w:val="left" w:pos="555"/>
              </w:tabs>
              <w:spacing w:line="220" w:lineRule="exact"/>
              <w:ind w:left="-75" w:right="-6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</w:tcPr>
          <w:p w14:paraId="3DFD7480" w14:textId="1C43D6D1" w:rsidR="001C4002" w:rsidRPr="00065684" w:rsidRDefault="001C4002" w:rsidP="001C4002">
            <w:pPr>
              <w:pStyle w:val="acctfourfigures"/>
              <w:spacing w:line="240" w:lineRule="auto"/>
              <w:ind w:right="135"/>
              <w:jc w:val="right"/>
              <w:rPr>
                <w:rFonts w:ascii="Angsana New" w:hAnsi="Angsana New"/>
                <w:sz w:val="30"/>
                <w:szCs w:val="30"/>
                <w:lang w:val="th-TH" w:bidi="th-TH"/>
              </w:rPr>
            </w:pPr>
          </w:p>
        </w:tc>
        <w:tc>
          <w:tcPr>
            <w:tcW w:w="180" w:type="dxa"/>
          </w:tcPr>
          <w:p w14:paraId="3F6B34F5" w14:textId="77777777" w:rsidR="001C4002" w:rsidRPr="00CF6CAE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DB6868" w14:textId="7194C965" w:rsidR="001C4002" w:rsidRPr="00065684" w:rsidRDefault="001C4002" w:rsidP="001C40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241299D" w14:textId="77777777" w:rsidR="001C4002" w:rsidRPr="00CF6CAE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8E6189E" w14:textId="73FF0DBE" w:rsidR="001C4002" w:rsidRPr="00065684" w:rsidRDefault="001C4002" w:rsidP="001C400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left="-251" w:right="35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E4B4228" w14:textId="77777777" w:rsidR="001C4002" w:rsidRPr="00CF6CAE" w:rsidRDefault="001C4002" w:rsidP="001C4002">
            <w:pPr>
              <w:pStyle w:val="acctfourfigures"/>
              <w:spacing w:line="2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35F3CB" w14:textId="1ABF1B27" w:rsidR="001C4002" w:rsidRPr="00351C12" w:rsidRDefault="001C4002" w:rsidP="001C400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1C4002" w:rsidRPr="00267F42" w14:paraId="642F1A68" w14:textId="77777777" w:rsidTr="001C331B">
        <w:trPr>
          <w:cantSplit/>
          <w:trHeight w:val="280"/>
        </w:trPr>
        <w:tc>
          <w:tcPr>
            <w:tcW w:w="3510" w:type="dxa"/>
            <w:vAlign w:val="bottom"/>
          </w:tcPr>
          <w:p w14:paraId="6B807DFA" w14:textId="49917E14" w:rsidR="001C4002" w:rsidRPr="0001119D" w:rsidRDefault="001C4002" w:rsidP="001C4002">
            <w:pPr>
              <w:spacing w:line="240" w:lineRule="auto"/>
              <w:ind w:right="-122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3B6DCAF8" w14:textId="77777777" w:rsidR="001C4002" w:rsidRPr="00A82E29" w:rsidRDefault="001C4002" w:rsidP="001C4002">
            <w:pPr>
              <w:pStyle w:val="acctfourfigures"/>
              <w:tabs>
                <w:tab w:val="clear" w:pos="765"/>
              </w:tabs>
              <w:spacing w:line="220" w:lineRule="exact"/>
              <w:ind w:left="-84" w:right="-72" w:hanging="9"/>
              <w:jc w:val="center"/>
              <w:rPr>
                <w:rFonts w:cs="Times New Roman"/>
                <w:i/>
                <w:iCs/>
                <w:sz w:val="2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</w:tcPr>
          <w:p w14:paraId="7E105C57" w14:textId="370BD9A5" w:rsidR="001C4002" w:rsidRPr="00065684" w:rsidRDefault="001C4002" w:rsidP="001C4002">
            <w:pPr>
              <w:pStyle w:val="acctfourfigures"/>
              <w:spacing w:line="240" w:lineRule="auto"/>
              <w:ind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th-TH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</w:t>
            </w:r>
            <w:r w:rsidRPr="003469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(801,3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3469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5)</w:t>
            </w:r>
          </w:p>
        </w:tc>
        <w:tc>
          <w:tcPr>
            <w:tcW w:w="180" w:type="dxa"/>
          </w:tcPr>
          <w:p w14:paraId="54B3640D" w14:textId="77777777" w:rsidR="001C4002" w:rsidRPr="00CF6CAE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11216AD" w14:textId="2783E432" w:rsidR="001C4002" w:rsidRPr="00065684" w:rsidRDefault="001C4002" w:rsidP="001C400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1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42,436</w:t>
            </w:r>
          </w:p>
        </w:tc>
        <w:tc>
          <w:tcPr>
            <w:tcW w:w="180" w:type="dxa"/>
          </w:tcPr>
          <w:p w14:paraId="2DFC970F" w14:textId="77777777" w:rsidR="001C4002" w:rsidRPr="00CF6CAE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3BD45F" w14:textId="780F97C8" w:rsidR="001C4002" w:rsidRPr="00065684" w:rsidRDefault="001C4002" w:rsidP="001C4002">
            <w:pPr>
              <w:pStyle w:val="acctfourfigures"/>
              <w:tabs>
                <w:tab w:val="clear" w:pos="765"/>
                <w:tab w:val="decimal" w:pos="897"/>
              </w:tabs>
              <w:spacing w:line="240" w:lineRule="auto"/>
              <w:ind w:right="8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(37,145)</w:t>
            </w:r>
          </w:p>
        </w:tc>
        <w:tc>
          <w:tcPr>
            <w:tcW w:w="180" w:type="dxa"/>
          </w:tcPr>
          <w:p w14:paraId="684F0F26" w14:textId="77777777" w:rsidR="001C4002" w:rsidRPr="00CF6CAE" w:rsidRDefault="001C4002" w:rsidP="001C40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spacing w:line="220" w:lineRule="exact"/>
              <w:ind w:left="15" w:right="5" w:hanging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C0503AA" w14:textId="4AEAC9BD" w:rsidR="001C4002" w:rsidRPr="00351C12" w:rsidRDefault="001C4002" w:rsidP="00351C12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51C1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(796,064)</w:t>
            </w:r>
          </w:p>
        </w:tc>
      </w:tr>
    </w:tbl>
    <w:p w14:paraId="78539DF5" w14:textId="77777777" w:rsidR="00881E02" w:rsidRDefault="00881E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3442445" w14:textId="77777777" w:rsidR="00992267" w:rsidRDefault="00992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B9FEEAE" w14:textId="77777777" w:rsidR="00992267" w:rsidRDefault="00992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080"/>
        <w:gridCol w:w="270"/>
        <w:gridCol w:w="1080"/>
        <w:gridCol w:w="263"/>
        <w:gridCol w:w="1037"/>
        <w:gridCol w:w="263"/>
        <w:gridCol w:w="687"/>
      </w:tblGrid>
      <w:tr w:rsidR="00D665D2" w:rsidRPr="00EE4C84" w14:paraId="24CFD67E" w14:textId="77777777" w:rsidTr="001B1728">
        <w:trPr>
          <w:tblHeader/>
        </w:trPr>
        <w:tc>
          <w:tcPr>
            <w:tcW w:w="4770" w:type="dxa"/>
          </w:tcPr>
          <w:p w14:paraId="0ABBA032" w14:textId="77777777" w:rsidR="00D665D2" w:rsidRDefault="00D665D2" w:rsidP="0036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AFD5DED" w14:textId="77777777" w:rsidR="00D665D2" w:rsidRPr="00865AE3" w:rsidRDefault="00D665D2" w:rsidP="0036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65A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  <w:r w:rsidRPr="00865A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80" w:type="dxa"/>
            <w:gridSpan w:val="7"/>
          </w:tcPr>
          <w:p w14:paraId="5AA15701" w14:textId="77777777" w:rsidR="00D665D2" w:rsidRPr="00A82E29" w:rsidRDefault="00D665D2" w:rsidP="00D66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  <w:p w14:paraId="7A86EA1A" w14:textId="7A939E32" w:rsidR="00D665D2" w:rsidRPr="008C6F89" w:rsidRDefault="00D665D2" w:rsidP="00D66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4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A82E2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D665D2" w:rsidRPr="00EE4C84" w14:paraId="605D5BC1" w14:textId="77777777" w:rsidTr="001B1728">
        <w:trPr>
          <w:tblHeader/>
        </w:trPr>
        <w:tc>
          <w:tcPr>
            <w:tcW w:w="4770" w:type="dxa"/>
          </w:tcPr>
          <w:p w14:paraId="54645ABE" w14:textId="77777777" w:rsidR="00D665D2" w:rsidRPr="008C6F89" w:rsidRDefault="00D665D2" w:rsidP="0036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44BC3020" w14:textId="4ECD62F8" w:rsidR="00D665D2" w:rsidRPr="00D665D2" w:rsidRDefault="00D665D2" w:rsidP="00D66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6F89">
              <w:rPr>
                <w:rFonts w:ascii="Angsana New" w:hAnsi="Angsana New"/>
                <w:sz w:val="30"/>
                <w:szCs w:val="30"/>
                <w:lang w:val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3" w:type="dxa"/>
          </w:tcPr>
          <w:p w14:paraId="028F26DA" w14:textId="77777777" w:rsidR="00D665D2" w:rsidRPr="008C6F89" w:rsidRDefault="00D665D2" w:rsidP="0036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7" w:type="dxa"/>
            <w:gridSpan w:val="3"/>
            <w:vAlign w:val="center"/>
          </w:tcPr>
          <w:p w14:paraId="6DFB64F7" w14:textId="5BA0A087" w:rsidR="00D665D2" w:rsidRPr="008C6F89" w:rsidRDefault="00D665D2" w:rsidP="0036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8C6F89">
              <w:rPr>
                <w:rFonts w:ascii="Angsana New" w:hAnsi="Angsana New"/>
                <w:sz w:val="30"/>
                <w:szCs w:val="30"/>
                <w:lang w:val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665D2" w:rsidRPr="00EE4C84" w14:paraId="5770798A" w14:textId="77777777" w:rsidTr="001B1728">
        <w:trPr>
          <w:tblHeader/>
        </w:trPr>
        <w:tc>
          <w:tcPr>
            <w:tcW w:w="4770" w:type="dxa"/>
          </w:tcPr>
          <w:p w14:paraId="7895D70C" w14:textId="77777777" w:rsidR="00D665D2" w:rsidRPr="008C6F89" w:rsidRDefault="00D665D2" w:rsidP="0036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680" w:type="dxa"/>
            <w:gridSpan w:val="7"/>
          </w:tcPr>
          <w:p w14:paraId="2767E2B1" w14:textId="77777777" w:rsidR="00D665D2" w:rsidRPr="008C6F89" w:rsidRDefault="00D665D2" w:rsidP="0036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8C6F8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8C6F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8C6F89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D665D2" w:rsidRPr="00EE4C84" w14:paraId="683CF473" w14:textId="77777777" w:rsidTr="001B1728">
        <w:tc>
          <w:tcPr>
            <w:tcW w:w="4770" w:type="dxa"/>
          </w:tcPr>
          <w:p w14:paraId="10F389CA" w14:textId="77777777" w:rsidR="00D665D2" w:rsidRPr="00D800AB" w:rsidRDefault="00D665D2" w:rsidP="00365417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275E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ผลแตกต่างชั่วคราว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ที่ใช้หักภาษี</w:t>
            </w:r>
          </w:p>
        </w:tc>
        <w:tc>
          <w:tcPr>
            <w:tcW w:w="1080" w:type="dxa"/>
          </w:tcPr>
          <w:p w14:paraId="69F9B803" w14:textId="77777777" w:rsidR="00D665D2" w:rsidRPr="008C6F89" w:rsidRDefault="00D665D2" w:rsidP="003654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153CAF" w14:textId="77777777" w:rsidR="00D665D2" w:rsidRPr="008C6F89" w:rsidRDefault="00D665D2" w:rsidP="0036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C5C723" w14:textId="77777777" w:rsidR="00D665D2" w:rsidRPr="008C6F89" w:rsidRDefault="00D665D2" w:rsidP="00365417">
            <w:pPr>
              <w:pStyle w:val="acctfourfigures"/>
              <w:tabs>
                <w:tab w:val="clear" w:pos="765"/>
                <w:tab w:val="left" w:pos="778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4F756115" w14:textId="77777777" w:rsidR="00D665D2" w:rsidRPr="008C6F89" w:rsidRDefault="00D665D2" w:rsidP="0036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37" w:type="dxa"/>
          </w:tcPr>
          <w:p w14:paraId="651A3486" w14:textId="77777777" w:rsidR="00D665D2" w:rsidRPr="008C6F89" w:rsidRDefault="00D665D2" w:rsidP="00365417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3" w:type="dxa"/>
          </w:tcPr>
          <w:p w14:paraId="395DE6FA" w14:textId="77777777" w:rsidR="00D665D2" w:rsidRPr="008C6F89" w:rsidRDefault="00D665D2" w:rsidP="00365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87" w:type="dxa"/>
          </w:tcPr>
          <w:p w14:paraId="6272C6AE" w14:textId="77777777" w:rsidR="00D665D2" w:rsidRPr="008C6F89" w:rsidRDefault="00D665D2" w:rsidP="0036541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65D2" w:rsidRPr="00EE4C84" w14:paraId="578855CC" w14:textId="77777777" w:rsidTr="001B1728">
        <w:tc>
          <w:tcPr>
            <w:tcW w:w="4770" w:type="dxa"/>
          </w:tcPr>
          <w:p w14:paraId="057AC78F" w14:textId="1114A7A4" w:rsidR="00D665D2" w:rsidRPr="003275E8" w:rsidRDefault="00D665D2" w:rsidP="00D665D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ประมาณการหนี้สินหมุนเวียนอื่น</w:t>
            </w:r>
          </w:p>
        </w:tc>
        <w:tc>
          <w:tcPr>
            <w:tcW w:w="2430" w:type="dxa"/>
            <w:gridSpan w:val="3"/>
          </w:tcPr>
          <w:p w14:paraId="1D429167" w14:textId="59DD2388" w:rsidR="00D665D2" w:rsidRPr="002A7871" w:rsidRDefault="00D665D2" w:rsidP="00D665D2">
            <w:pPr>
              <w:pStyle w:val="acctfourfigures"/>
              <w:tabs>
                <w:tab w:val="clear" w:pos="765"/>
                <w:tab w:val="left" w:pos="778"/>
                <w:tab w:val="decimal" w:pos="912"/>
              </w:tabs>
              <w:spacing w:line="240" w:lineRule="auto"/>
              <w:ind w:right="2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15,430</w:t>
            </w:r>
          </w:p>
        </w:tc>
        <w:tc>
          <w:tcPr>
            <w:tcW w:w="263" w:type="dxa"/>
          </w:tcPr>
          <w:p w14:paraId="1DD0E57A" w14:textId="77777777" w:rsidR="00D665D2" w:rsidRPr="008C6F89" w:rsidRDefault="00D665D2" w:rsidP="00D66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7" w:type="dxa"/>
            <w:gridSpan w:val="3"/>
          </w:tcPr>
          <w:p w14:paraId="59456D8B" w14:textId="2F18FA42" w:rsidR="00D665D2" w:rsidRPr="008C6F89" w:rsidRDefault="00D665D2" w:rsidP="00D665D2">
            <w:pPr>
              <w:pStyle w:val="acctfourfigures"/>
              <w:tabs>
                <w:tab w:val="clear" w:pos="765"/>
                <w:tab w:val="left" w:pos="706"/>
              </w:tabs>
              <w:spacing w:line="240" w:lineRule="atLeast"/>
              <w:ind w:right="283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13,588</w:t>
            </w:r>
          </w:p>
        </w:tc>
      </w:tr>
      <w:tr w:rsidR="00D665D2" w:rsidRPr="00EE4C84" w14:paraId="15EB616D" w14:textId="77777777" w:rsidTr="001B1728">
        <w:tc>
          <w:tcPr>
            <w:tcW w:w="4770" w:type="dxa"/>
          </w:tcPr>
          <w:p w14:paraId="245046F5" w14:textId="33CA069B" w:rsidR="00D665D2" w:rsidRPr="00D665D2" w:rsidRDefault="00D665D2" w:rsidP="00D665D2">
            <w:pPr>
              <w:spacing w:line="240" w:lineRule="auto"/>
              <w:ind w:right="-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ขาดทุนทางภาษี</w:t>
            </w:r>
          </w:p>
        </w:tc>
        <w:tc>
          <w:tcPr>
            <w:tcW w:w="2430" w:type="dxa"/>
            <w:gridSpan w:val="3"/>
          </w:tcPr>
          <w:p w14:paraId="104C8421" w14:textId="4D8DD1BC" w:rsidR="00D665D2" w:rsidRPr="008C6F89" w:rsidRDefault="00912FEF" w:rsidP="00D665D2">
            <w:pPr>
              <w:pStyle w:val="acctfourfigures"/>
              <w:tabs>
                <w:tab w:val="clear" w:pos="765"/>
              </w:tabs>
              <w:spacing w:line="240" w:lineRule="atLeast"/>
              <w:ind w:right="25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29,875</w:t>
            </w:r>
          </w:p>
        </w:tc>
        <w:tc>
          <w:tcPr>
            <w:tcW w:w="263" w:type="dxa"/>
          </w:tcPr>
          <w:p w14:paraId="62759890" w14:textId="77777777" w:rsidR="00D665D2" w:rsidRPr="008C6F89" w:rsidRDefault="00D665D2" w:rsidP="00D66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7" w:type="dxa"/>
            <w:gridSpan w:val="3"/>
          </w:tcPr>
          <w:p w14:paraId="0BDF707F" w14:textId="2035F89F" w:rsidR="00D665D2" w:rsidRPr="008C6F89" w:rsidRDefault="00D665D2" w:rsidP="00D665D2">
            <w:pPr>
              <w:pStyle w:val="acctfourfigures"/>
              <w:tabs>
                <w:tab w:val="clear" w:pos="765"/>
              </w:tabs>
              <w:spacing w:line="240" w:lineRule="atLeast"/>
              <w:ind w:right="52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665D2" w:rsidRPr="00EE4C84" w14:paraId="47984291" w14:textId="77777777" w:rsidTr="001B1728">
        <w:tc>
          <w:tcPr>
            <w:tcW w:w="4770" w:type="dxa"/>
          </w:tcPr>
          <w:p w14:paraId="0205494D" w14:textId="77777777" w:rsidR="00D665D2" w:rsidRPr="008C6F89" w:rsidRDefault="00D665D2" w:rsidP="00D665D2">
            <w:pPr>
              <w:spacing w:line="240" w:lineRule="auto"/>
              <w:ind w:right="-122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  <w:r w:rsidRPr="008C6F8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28101B2" w14:textId="184227FD" w:rsidR="00D665D2" w:rsidRPr="002A7871" w:rsidRDefault="00C52A66" w:rsidP="00D665D2">
            <w:pPr>
              <w:pStyle w:val="acctfourfigures"/>
              <w:tabs>
                <w:tab w:val="clear" w:pos="765"/>
              </w:tabs>
              <w:spacing w:line="240" w:lineRule="atLeast"/>
              <w:ind w:left="-79" w:right="2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45,305</w:t>
            </w:r>
          </w:p>
        </w:tc>
        <w:tc>
          <w:tcPr>
            <w:tcW w:w="263" w:type="dxa"/>
          </w:tcPr>
          <w:p w14:paraId="1A2ACE87" w14:textId="77777777" w:rsidR="00D665D2" w:rsidRPr="008C6F89" w:rsidRDefault="00D665D2" w:rsidP="00D665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8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E9BBC6B" w14:textId="77777777" w:rsidR="00D665D2" w:rsidRPr="008C6F89" w:rsidRDefault="00D665D2" w:rsidP="00D665D2">
            <w:pPr>
              <w:pStyle w:val="acctfourfigures"/>
              <w:tabs>
                <w:tab w:val="clear" w:pos="765"/>
              </w:tabs>
              <w:spacing w:line="240" w:lineRule="atLeast"/>
              <w:ind w:left="-79" w:right="25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13,588</w:t>
            </w:r>
          </w:p>
        </w:tc>
      </w:tr>
    </w:tbl>
    <w:p w14:paraId="7FFF931C" w14:textId="77777777" w:rsidR="00D665D2" w:rsidRPr="00AA545F" w:rsidRDefault="00D665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8B4C826" w14:textId="4366C067" w:rsidR="00D11526" w:rsidRPr="00C7075A" w:rsidRDefault="00C811C6" w:rsidP="00C70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C7075A">
        <w:rPr>
          <w:rFonts w:ascii="Angsana New" w:hAnsi="Angsana New" w:hint="cs"/>
          <w:sz w:val="30"/>
          <w:szCs w:val="30"/>
          <w:cs/>
        </w:rPr>
        <w:t>การขาดทุนทางภาษีจะหมดอายุในปี</w:t>
      </w:r>
      <w:r w:rsidRPr="00C7075A">
        <w:rPr>
          <w:rFonts w:ascii="Angsana New" w:hAnsi="Angsana New"/>
          <w:sz w:val="30"/>
          <w:szCs w:val="30"/>
        </w:rPr>
        <w:t xml:space="preserve"> 2</w:t>
      </w:r>
      <w:r w:rsidR="00C7075A">
        <w:rPr>
          <w:rFonts w:ascii="Angsana New" w:hAnsi="Angsana New"/>
          <w:sz w:val="30"/>
          <w:szCs w:val="30"/>
        </w:rPr>
        <w:t>574</w:t>
      </w:r>
      <w:r w:rsidRPr="00C7075A">
        <w:rPr>
          <w:rFonts w:ascii="Angsana New" w:hAnsi="Angsana New"/>
          <w:sz w:val="30"/>
          <w:szCs w:val="30"/>
          <w:cs/>
        </w:rPr>
        <w:t xml:space="preserve"> </w:t>
      </w:r>
      <w:r w:rsidRPr="00C7075A">
        <w:rPr>
          <w:rFonts w:ascii="Angsana New" w:hAnsi="Angsana New" w:hint="cs"/>
          <w:sz w:val="30"/>
          <w:szCs w:val="30"/>
          <w:cs/>
        </w:rPr>
        <w:t>ในส่วนของผลต่างชั่วคราวที่หักลดหย่อนได้นั้นจะไม่หมดอายุภายใต้กฎหมายภาษีปัจจุบัน</w:t>
      </w:r>
      <w:r w:rsidR="00427088" w:rsidRPr="00C7075A">
        <w:rPr>
          <w:rFonts w:ascii="Angsana New" w:hAnsi="Angsana New" w:hint="cs"/>
          <w:sz w:val="30"/>
          <w:szCs w:val="30"/>
          <w:cs/>
        </w:rPr>
        <w:t>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บริษัทจะมีกำไรทางภาษีเพียงพอที่จะใช้ประโยชน์ทางภาษีดังกล่าว</w:t>
      </w:r>
      <w:r w:rsidR="00427088" w:rsidRPr="00C7075A">
        <w:rPr>
          <w:rFonts w:ascii="Angsana New" w:hAnsi="Angsana New"/>
          <w:sz w:val="30"/>
          <w:szCs w:val="30"/>
          <w:cs/>
        </w:rPr>
        <w:t xml:space="preserve">  </w:t>
      </w:r>
    </w:p>
    <w:p w14:paraId="796A5819" w14:textId="77777777" w:rsidR="00D11526" w:rsidRDefault="00D11526" w:rsidP="004270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C84FDD" w14:textId="2A9FB333" w:rsidR="00F315FF" w:rsidRPr="003059A4" w:rsidRDefault="00E33B3D" w:rsidP="00F315F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 </w:t>
      </w:r>
      <w:r w:rsidR="00F315FF">
        <w:rPr>
          <w:rFonts w:ascii="Angsana New" w:hAnsi="Angsana New" w:hint="cs"/>
          <w:b/>
          <w:bCs/>
          <w:sz w:val="30"/>
          <w:szCs w:val="30"/>
          <w:cs/>
          <w:lang w:val="th-TH"/>
        </w:rPr>
        <w:t>คดีความ</w:t>
      </w:r>
    </w:p>
    <w:p w14:paraId="6CC85473" w14:textId="77777777" w:rsidR="00C811C6" w:rsidRDefault="00C811C6" w:rsidP="00066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0D63AF6" w14:textId="341576E9" w:rsidR="00066D34" w:rsidRPr="001B1728" w:rsidRDefault="00066D34" w:rsidP="00066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B1728">
        <w:rPr>
          <w:rFonts w:ascii="Angsana New" w:hAnsi="Angsana New" w:hint="cs"/>
          <w:sz w:val="30"/>
          <w:szCs w:val="30"/>
          <w:cs/>
        </w:rPr>
        <w:t>กลุ่มคนกลุ่มหนึ่งได้ยื่นฟ้องต่อศาลที่จังหวัดอ่างทองเมื่อเดือนสิงหาคม</w:t>
      </w:r>
      <w:r w:rsidRPr="001B1728">
        <w:rPr>
          <w:rFonts w:ascii="Angsana New" w:hAnsi="Angsana New"/>
          <w:sz w:val="30"/>
          <w:szCs w:val="30"/>
        </w:rPr>
        <w:t xml:space="preserve"> 2561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ศาลได้รับฟ้องคดีดังกล่าวเป็นคดีแบบกลุ่มในเดือนกุมภาพันธ์</w:t>
      </w:r>
      <w:r w:rsidRPr="001B1728">
        <w:rPr>
          <w:rFonts w:ascii="Angsana New" w:hAnsi="Angsana New"/>
          <w:sz w:val="30"/>
          <w:szCs w:val="30"/>
        </w:rPr>
        <w:t xml:space="preserve"> 2562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และบริษัทได้ยื่นขออุทธรณ์คำรับฟ้องแบบกลุ่ม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ซึ่งศาลอุทธรณ์มีคำตัดสินในเดือนมีนาคม</w:t>
      </w:r>
      <w:r w:rsidRPr="001B1728">
        <w:rPr>
          <w:rFonts w:ascii="Angsana New" w:hAnsi="Angsana New"/>
          <w:sz w:val="30"/>
          <w:szCs w:val="30"/>
        </w:rPr>
        <w:t xml:space="preserve"> 2563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ให้สามารถดำเนินคดีแบบกลุ่มได้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และขอบเขตของคดีดังกล่าวให้รวมถึงบุคคลอื่นๆ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ที่ได้รับความเดือดร้อนจากกลิ่นของก๊าซ</w:t>
      </w:r>
      <w:r w:rsidRPr="001B1728">
        <w:rPr>
          <w:rFonts w:ascii="Angsana New" w:hAnsi="Angsana New"/>
          <w:sz w:val="30"/>
          <w:szCs w:val="30"/>
        </w:rPr>
        <w:t xml:space="preserve"> CS2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ก๊าซ</w:t>
      </w:r>
      <w:r w:rsidRPr="001B1728">
        <w:rPr>
          <w:rFonts w:ascii="Angsana New" w:hAnsi="Angsana New"/>
          <w:sz w:val="30"/>
          <w:szCs w:val="30"/>
        </w:rPr>
        <w:t xml:space="preserve"> H2S </w:t>
      </w:r>
      <w:r w:rsidRPr="001B1728">
        <w:rPr>
          <w:rFonts w:ascii="Angsana New" w:hAnsi="Angsana New" w:hint="cs"/>
          <w:sz w:val="30"/>
          <w:szCs w:val="30"/>
          <w:cs/>
        </w:rPr>
        <w:t>และกรดกำมะถันจากการประกอบกิจการของโรงงานของบริษัทที่อ่างทอง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ทั้งสองฝ่ายได้ลงนามในสัญญาประนีประนอมยอมความเมื่อวันที่</w:t>
      </w:r>
      <w:r w:rsidRPr="001B1728">
        <w:rPr>
          <w:rFonts w:ascii="Angsana New" w:hAnsi="Angsana New"/>
          <w:sz w:val="30"/>
          <w:szCs w:val="30"/>
        </w:rPr>
        <w:t xml:space="preserve"> 13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มีนาคม</w:t>
      </w:r>
      <w:r w:rsidRPr="001B1728">
        <w:rPr>
          <w:rFonts w:ascii="Angsana New" w:hAnsi="Angsana New"/>
          <w:sz w:val="30"/>
          <w:szCs w:val="30"/>
        </w:rPr>
        <w:t xml:space="preserve"> 2566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ในระหว่างการพิจารณาไกล่เกลี่ย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สัญญาดังกล่าวระบุว่าบริษัทจะต้องดำเนินกิจกรรมเพื่อสังคมแก่โจทก์และสมาชิกในกลุ่มเพื่อยุติคดีหลังจากเสร็จสิ้นกระบวนการทางกฎหมายแล้ว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ศาลมีคำสั่งให้คดีสิ้นสุดลงตามข้อตกลงระงับคดีในวันที่</w:t>
      </w:r>
      <w:r w:rsidRPr="001B1728">
        <w:rPr>
          <w:rFonts w:ascii="Angsana New" w:hAnsi="Angsana New"/>
          <w:sz w:val="30"/>
          <w:szCs w:val="30"/>
        </w:rPr>
        <w:t xml:space="preserve"> 7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มิถุนายน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/>
          <w:sz w:val="30"/>
          <w:szCs w:val="30"/>
        </w:rPr>
        <w:t>2566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ศาลสรุปว่าบริษัทสามารถปฏิบัติตามสัญญาประนีประนอมยอมความได้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และสัญญามีความยุติธรรมและเป็นประโยชน์ต่อสมาชิกในกลุ่ม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เนื่องจากไม่มีผู้ใดยื่นอุทธรณ์คำพิพากษาของศาลแพ่ง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คดีจึงสิ้นสุดในวันที่</w:t>
      </w:r>
      <w:r w:rsidRPr="001B1728">
        <w:rPr>
          <w:rFonts w:ascii="Angsana New" w:hAnsi="Angsana New"/>
          <w:sz w:val="30"/>
          <w:szCs w:val="30"/>
        </w:rPr>
        <w:t xml:space="preserve"> 7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กรกฎาคม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/>
          <w:sz w:val="30"/>
          <w:szCs w:val="30"/>
        </w:rPr>
        <w:t>2566</w:t>
      </w:r>
      <w:r w:rsidRPr="001B1728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1B1728">
        <w:rPr>
          <w:rFonts w:ascii="Angsana New" w:hAnsi="Angsana New"/>
          <w:sz w:val="30"/>
          <w:szCs w:val="30"/>
          <w:cs/>
        </w:rPr>
        <w:t>สัญญาประนีประนอมยอมความ</w:t>
      </w:r>
      <w:r w:rsidRPr="001B1728">
        <w:rPr>
          <w:rFonts w:ascii="Angsana New" w:hAnsi="Angsana New" w:hint="cs"/>
          <w:sz w:val="30"/>
          <w:szCs w:val="30"/>
          <w:cs/>
        </w:rPr>
        <w:t>ดังกล่าว</w:t>
      </w:r>
      <w:r w:rsidRPr="001B1728">
        <w:rPr>
          <w:rFonts w:ascii="Angsana New" w:hAnsi="Angsana New"/>
          <w:sz w:val="30"/>
          <w:szCs w:val="30"/>
          <w:cs/>
        </w:rPr>
        <w:t xml:space="preserve"> ซึ่งระบุว่าบริษัทต้องจัดกิจกรรมเพื่อสังคมรวมเป็นเงิน </w:t>
      </w:r>
      <w:r w:rsidRPr="001B1728">
        <w:rPr>
          <w:rFonts w:ascii="Angsana New" w:hAnsi="Angsana New"/>
          <w:sz w:val="30"/>
          <w:szCs w:val="30"/>
        </w:rPr>
        <w:t>17.90</w:t>
      </w:r>
      <w:r w:rsidRPr="001B1728">
        <w:rPr>
          <w:rFonts w:ascii="Angsana New" w:hAnsi="Angsana New"/>
          <w:sz w:val="30"/>
          <w:szCs w:val="30"/>
          <w:cs/>
        </w:rPr>
        <w:t xml:space="preserve"> ล้านบาท สำหรับระยะเวลา </w:t>
      </w:r>
      <w:r w:rsidRPr="001B1728">
        <w:rPr>
          <w:rFonts w:ascii="Angsana New" w:hAnsi="Angsana New"/>
          <w:sz w:val="30"/>
          <w:szCs w:val="30"/>
        </w:rPr>
        <w:t>10</w:t>
      </w:r>
      <w:r w:rsidRPr="001B1728">
        <w:rPr>
          <w:rFonts w:ascii="Angsana New" w:hAnsi="Angsana New"/>
          <w:sz w:val="30"/>
          <w:szCs w:val="30"/>
          <w:cs/>
        </w:rPr>
        <w:t xml:space="preserve"> ปีข้างหน้า </w:t>
      </w:r>
      <w:r w:rsidRPr="001B1728">
        <w:rPr>
          <w:rFonts w:ascii="Angsana New" w:hAnsi="Angsana New" w:hint="cs"/>
          <w:spacing w:val="2"/>
          <w:sz w:val="30"/>
          <w:szCs w:val="30"/>
          <w:cs/>
        </w:rPr>
        <w:t>ค่าใช้จ่ายขั้นต่ำสำหรับปีแรกตามสัญญาดังกล่าวเป็นจำนวนเงิน</w:t>
      </w:r>
      <w:r w:rsidRPr="001B172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B1728">
        <w:rPr>
          <w:rFonts w:ascii="Angsana New" w:hAnsi="Angsana New"/>
          <w:spacing w:val="2"/>
          <w:sz w:val="30"/>
          <w:szCs w:val="30"/>
        </w:rPr>
        <w:t>1.40</w:t>
      </w:r>
      <w:r w:rsidRPr="001B172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pacing w:val="2"/>
          <w:sz w:val="30"/>
          <w:szCs w:val="30"/>
          <w:cs/>
        </w:rPr>
        <w:t>ล้าน</w:t>
      </w:r>
      <w:r w:rsidRPr="001B1728">
        <w:rPr>
          <w:rFonts w:ascii="Angsana New" w:hAnsi="Angsana New" w:hint="cs"/>
          <w:sz w:val="30"/>
          <w:szCs w:val="30"/>
          <w:cs/>
        </w:rPr>
        <w:t>บาทนับจากวันที่ทำสัญญา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ส่วนที่เหลืออีก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/>
          <w:sz w:val="30"/>
          <w:szCs w:val="30"/>
        </w:rPr>
        <w:t>16.50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ล้านบาท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จะต้องจ่ายตั้งแต่ปีที่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/>
          <w:sz w:val="30"/>
          <w:szCs w:val="30"/>
        </w:rPr>
        <w:t>2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z w:val="30"/>
          <w:szCs w:val="30"/>
          <w:cs/>
        </w:rPr>
        <w:t>ถึงปีที่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/>
          <w:sz w:val="30"/>
          <w:szCs w:val="30"/>
        </w:rPr>
        <w:t>10</w:t>
      </w:r>
      <w:r w:rsidRPr="001B1728">
        <w:rPr>
          <w:rFonts w:ascii="Angsana New" w:hAnsi="Angsana New" w:hint="cs"/>
          <w:sz w:val="30"/>
          <w:szCs w:val="30"/>
          <w:cs/>
        </w:rPr>
        <w:t xml:space="preserve"> อย่างน้อยเป็นเงิน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/>
          <w:sz w:val="30"/>
          <w:szCs w:val="30"/>
        </w:rPr>
        <w:t>1.65</w:t>
      </w:r>
      <w:r w:rsidRPr="001B1728">
        <w:rPr>
          <w:rFonts w:ascii="Angsana New" w:hAnsi="Angsana New"/>
          <w:sz w:val="30"/>
          <w:szCs w:val="30"/>
          <w:cs/>
        </w:rPr>
        <w:t xml:space="preserve"> </w:t>
      </w:r>
      <w:r w:rsidRPr="001B1728">
        <w:rPr>
          <w:rFonts w:ascii="Angsana New" w:hAnsi="Angsana New" w:hint="cs"/>
          <w:spacing w:val="4"/>
          <w:sz w:val="30"/>
          <w:szCs w:val="30"/>
          <w:cs/>
        </w:rPr>
        <w:t>ล้านบาทต่อปี</w:t>
      </w:r>
      <w:r w:rsidRPr="001B1728">
        <w:rPr>
          <w:rFonts w:ascii="Angsana New" w:hAnsi="Angsana New"/>
          <w:spacing w:val="-2"/>
          <w:sz w:val="30"/>
          <w:szCs w:val="30"/>
        </w:rPr>
        <w:t xml:space="preserve"> </w:t>
      </w:r>
      <w:r w:rsidRPr="001B1728">
        <w:rPr>
          <w:rFonts w:ascii="Angsana New" w:hAnsi="Angsana New"/>
          <w:spacing w:val="-2"/>
          <w:sz w:val="30"/>
          <w:szCs w:val="30"/>
          <w:cs/>
        </w:rPr>
        <w:t xml:space="preserve">บริษัทได้มีการบันทึกประมาณการหนี้สินจำนวน </w:t>
      </w:r>
      <w:r w:rsidRPr="001B1728">
        <w:rPr>
          <w:rFonts w:ascii="Angsana New" w:hAnsi="Angsana New"/>
          <w:spacing w:val="-2"/>
          <w:sz w:val="30"/>
          <w:szCs w:val="30"/>
        </w:rPr>
        <w:t>17.90</w:t>
      </w:r>
      <w:r w:rsidRPr="001B1728">
        <w:rPr>
          <w:rFonts w:ascii="Angsana New" w:hAnsi="Angsana New"/>
          <w:spacing w:val="-2"/>
          <w:sz w:val="30"/>
          <w:szCs w:val="30"/>
          <w:cs/>
        </w:rPr>
        <w:t xml:space="preserve"> ล้านบาทในงบการเงิน ณ วันที่ </w:t>
      </w:r>
      <w:r w:rsidRPr="001B1728">
        <w:rPr>
          <w:rFonts w:ascii="Angsana New" w:hAnsi="Angsana New"/>
          <w:spacing w:val="-2"/>
          <w:sz w:val="30"/>
          <w:szCs w:val="30"/>
        </w:rPr>
        <w:t xml:space="preserve">31 </w:t>
      </w:r>
      <w:r w:rsidRPr="001B1728">
        <w:rPr>
          <w:rFonts w:ascii="Angsana New" w:hAnsi="Angsana New"/>
          <w:spacing w:val="-2"/>
          <w:sz w:val="30"/>
          <w:szCs w:val="30"/>
          <w:cs/>
        </w:rPr>
        <w:t xml:space="preserve">มีนาคม </w:t>
      </w:r>
      <w:r w:rsidRPr="001B1728">
        <w:rPr>
          <w:rFonts w:ascii="Angsana New" w:hAnsi="Angsana New"/>
          <w:sz w:val="30"/>
          <w:szCs w:val="30"/>
        </w:rPr>
        <w:t>2568</w:t>
      </w:r>
      <w:r w:rsidRPr="001B1728">
        <w:rPr>
          <w:rFonts w:ascii="Angsana New" w:hAnsi="Angsana New"/>
          <w:sz w:val="30"/>
          <w:szCs w:val="30"/>
          <w:cs/>
        </w:rPr>
        <w:t xml:space="preserve"> จนถึงเดือน</w:t>
      </w:r>
      <w:r w:rsidR="00C811C6" w:rsidRPr="001B1728">
        <w:rPr>
          <w:rFonts w:ascii="Angsana New" w:hAnsi="Angsana New" w:hint="cs"/>
          <w:sz w:val="30"/>
          <w:szCs w:val="30"/>
          <w:cs/>
        </w:rPr>
        <w:t>มีนา</w:t>
      </w:r>
      <w:r w:rsidRPr="001B1728">
        <w:rPr>
          <w:rFonts w:ascii="Angsana New" w:hAnsi="Angsana New" w:hint="cs"/>
          <w:sz w:val="30"/>
          <w:szCs w:val="30"/>
          <w:cs/>
        </w:rPr>
        <w:t xml:space="preserve">คม </w:t>
      </w:r>
      <w:r w:rsidRPr="001B1728">
        <w:rPr>
          <w:rFonts w:ascii="Angsana New" w:hAnsi="Angsana New"/>
          <w:sz w:val="30"/>
          <w:szCs w:val="30"/>
        </w:rPr>
        <w:t>256</w:t>
      </w:r>
      <w:r w:rsidR="00C811C6" w:rsidRPr="001B1728">
        <w:rPr>
          <w:rFonts w:ascii="Angsana New" w:hAnsi="Angsana New"/>
          <w:sz w:val="30"/>
          <w:szCs w:val="30"/>
        </w:rPr>
        <w:t>9</w:t>
      </w:r>
      <w:r w:rsidRPr="001B1728">
        <w:rPr>
          <w:rFonts w:ascii="Angsana New" w:hAnsi="Angsana New"/>
          <w:sz w:val="30"/>
          <w:szCs w:val="30"/>
          <w:cs/>
        </w:rPr>
        <w:t xml:space="preserve"> บริษัทได้ใช้ประมาณการหนี้สินจำนวน</w:t>
      </w:r>
      <w:r w:rsidRPr="001B1728">
        <w:rPr>
          <w:rFonts w:ascii="Angsana New" w:hAnsi="Angsana New" w:hint="cs"/>
          <w:sz w:val="30"/>
          <w:szCs w:val="30"/>
          <w:cs/>
        </w:rPr>
        <w:t xml:space="preserve"> </w:t>
      </w:r>
      <w:r w:rsidRPr="001B1728">
        <w:rPr>
          <w:rFonts w:ascii="Angsana New" w:hAnsi="Angsana New"/>
          <w:sz w:val="30"/>
          <w:szCs w:val="30"/>
        </w:rPr>
        <w:t>4.</w:t>
      </w:r>
      <w:r w:rsidR="00C811C6" w:rsidRPr="001B1728">
        <w:rPr>
          <w:rFonts w:ascii="Angsana New" w:hAnsi="Angsana New"/>
          <w:sz w:val="30"/>
          <w:szCs w:val="30"/>
        </w:rPr>
        <w:t>86</w:t>
      </w:r>
      <w:r w:rsidRPr="001B1728">
        <w:rPr>
          <w:rFonts w:ascii="Angsana New" w:hAnsi="Angsana New"/>
          <w:sz w:val="30"/>
          <w:szCs w:val="30"/>
          <w:cs/>
        </w:rPr>
        <w:t xml:space="preserve"> ล้านบาท ทําให้มีประมาณการหนี้สินคงเหลือ </w:t>
      </w:r>
      <w:r w:rsidRPr="001B1728">
        <w:rPr>
          <w:rFonts w:ascii="Angsana New" w:hAnsi="Angsana New"/>
          <w:sz w:val="30"/>
          <w:szCs w:val="30"/>
        </w:rPr>
        <w:t>13.</w:t>
      </w:r>
      <w:r w:rsidR="00C811C6" w:rsidRPr="001B1728">
        <w:rPr>
          <w:rFonts w:ascii="Angsana New" w:hAnsi="Angsana New"/>
          <w:sz w:val="30"/>
          <w:szCs w:val="30"/>
        </w:rPr>
        <w:t>04</w:t>
      </w:r>
      <w:r w:rsidRPr="001B1728">
        <w:rPr>
          <w:rFonts w:ascii="Angsana New" w:hAnsi="Angsana New"/>
          <w:sz w:val="30"/>
          <w:szCs w:val="30"/>
          <w:cs/>
        </w:rPr>
        <w:t xml:space="preserve"> ล้านบาท ณ วันที่ </w:t>
      </w:r>
      <w:r w:rsidRPr="001B1728">
        <w:rPr>
          <w:rFonts w:ascii="Angsana New" w:hAnsi="Angsana New"/>
          <w:sz w:val="30"/>
          <w:szCs w:val="30"/>
        </w:rPr>
        <w:t xml:space="preserve">31 </w:t>
      </w:r>
      <w:r w:rsidR="00C811C6" w:rsidRPr="001B1728">
        <w:rPr>
          <w:rFonts w:ascii="Angsana New" w:hAnsi="Angsana New" w:hint="cs"/>
          <w:sz w:val="30"/>
          <w:szCs w:val="30"/>
          <w:cs/>
        </w:rPr>
        <w:t>มีน</w:t>
      </w:r>
      <w:r w:rsidRPr="001B1728">
        <w:rPr>
          <w:rFonts w:ascii="Angsana New" w:hAnsi="Angsana New" w:hint="cs"/>
          <w:sz w:val="30"/>
          <w:szCs w:val="30"/>
          <w:cs/>
        </w:rPr>
        <w:t xml:space="preserve">าคม </w:t>
      </w:r>
      <w:r w:rsidRPr="001B1728">
        <w:rPr>
          <w:rFonts w:ascii="Angsana New" w:hAnsi="Angsana New"/>
          <w:sz w:val="30"/>
          <w:szCs w:val="30"/>
        </w:rPr>
        <w:t>256</w:t>
      </w:r>
      <w:r w:rsidR="00C811C6" w:rsidRPr="001B1728">
        <w:rPr>
          <w:rFonts w:ascii="Angsana New" w:hAnsi="Angsana New"/>
          <w:sz w:val="30"/>
          <w:szCs w:val="30"/>
        </w:rPr>
        <w:t>9</w:t>
      </w:r>
    </w:p>
    <w:p w14:paraId="713B27F1" w14:textId="77777777" w:rsidR="00066D34" w:rsidRDefault="00066D34" w:rsidP="00066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080EC87" w14:textId="69A90DF3" w:rsidR="00310274" w:rsidRDefault="00066D34" w:rsidP="00066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61608">
        <w:rPr>
          <w:rFonts w:ascii="Angsana New" w:hAnsi="Angsana New"/>
          <w:sz w:val="30"/>
          <w:szCs w:val="30"/>
          <w:cs/>
        </w:rPr>
        <w:lastRenderedPageBreak/>
        <w:t xml:space="preserve">ในเดือนพฤษภาคม </w:t>
      </w:r>
      <w:r w:rsidRPr="00561608">
        <w:rPr>
          <w:rFonts w:ascii="Angsana New" w:hAnsi="Angsana New"/>
          <w:sz w:val="30"/>
          <w:szCs w:val="30"/>
        </w:rPr>
        <w:t xml:space="preserve">2568 </w:t>
      </w:r>
      <w:r w:rsidRPr="00561608">
        <w:rPr>
          <w:rFonts w:ascii="Angsana New" w:hAnsi="Angsana New"/>
          <w:sz w:val="30"/>
          <w:szCs w:val="30"/>
          <w:cs/>
        </w:rPr>
        <w:t>กลุ่ม</w:t>
      </w:r>
      <w:r w:rsidRPr="00561608">
        <w:rPr>
          <w:rFonts w:ascii="Angsana New" w:hAnsi="Angsana New" w:hint="cs"/>
          <w:sz w:val="30"/>
          <w:szCs w:val="30"/>
          <w:cs/>
        </w:rPr>
        <w:t>คนอีกกลุ่มหนึ่ง</w:t>
      </w:r>
      <w:r w:rsidRPr="00561608">
        <w:rPr>
          <w:rFonts w:ascii="Angsana New" w:hAnsi="Angsana New"/>
          <w:sz w:val="30"/>
          <w:szCs w:val="30"/>
          <w:cs/>
        </w:rPr>
        <w:t>ได้</w:t>
      </w:r>
      <w:r w:rsidRPr="00561608">
        <w:rPr>
          <w:rFonts w:ascii="Angsana New" w:hAnsi="Angsana New" w:hint="cs"/>
          <w:sz w:val="30"/>
          <w:szCs w:val="30"/>
          <w:cs/>
        </w:rPr>
        <w:t>ยื่น</w:t>
      </w:r>
      <w:r w:rsidRPr="00561608">
        <w:rPr>
          <w:rFonts w:ascii="Angsana New" w:hAnsi="Angsana New"/>
          <w:sz w:val="30"/>
          <w:szCs w:val="30"/>
          <w:cs/>
        </w:rPr>
        <w:t>ฟ้องร้องบริษัทเพื่อเรียกค่าเสียหายจากการละเมิดเนื่องมาจากการปล่อยสารเคมีที่ก่อให้เกิดอันตรายแก่</w:t>
      </w:r>
      <w:r w:rsidRPr="00561608">
        <w:rPr>
          <w:rFonts w:ascii="Angsana New" w:hAnsi="Angsana New" w:hint="cs"/>
          <w:sz w:val="30"/>
          <w:szCs w:val="30"/>
          <w:cs/>
        </w:rPr>
        <w:t>กลุ่ม</w:t>
      </w:r>
      <w:r w:rsidRPr="00561608">
        <w:rPr>
          <w:rFonts w:ascii="Angsana New" w:hAnsi="Angsana New"/>
          <w:sz w:val="30"/>
          <w:szCs w:val="30"/>
          <w:cs/>
        </w:rPr>
        <w:t>บุคคลเหล่านี้</w:t>
      </w:r>
      <w:r w:rsidRPr="00561608">
        <w:rPr>
          <w:rFonts w:ascii="Angsana New" w:hAnsi="Angsana New"/>
          <w:sz w:val="30"/>
          <w:szCs w:val="30"/>
        </w:rPr>
        <w:t xml:space="preserve"> </w:t>
      </w:r>
      <w:r w:rsidR="00CA38C5">
        <w:rPr>
          <w:rFonts w:ascii="Angsana New" w:hAnsi="Angsana New" w:hint="cs"/>
          <w:sz w:val="30"/>
          <w:szCs w:val="30"/>
          <w:cs/>
        </w:rPr>
        <w:t>โดย</w:t>
      </w:r>
      <w:r w:rsidRPr="00561608">
        <w:rPr>
          <w:rFonts w:ascii="Angsana New" w:hAnsi="Angsana New"/>
          <w:sz w:val="30"/>
          <w:szCs w:val="30"/>
          <w:cs/>
        </w:rPr>
        <w:t>มูลค่าความเสียหาย</w:t>
      </w:r>
      <w:r w:rsidRPr="00561608">
        <w:rPr>
          <w:rFonts w:ascii="Angsana New" w:hAnsi="Angsana New" w:hint="cs"/>
          <w:sz w:val="30"/>
          <w:szCs w:val="30"/>
          <w:cs/>
        </w:rPr>
        <w:t>ที่เกิดจากการฟ้องร้อง</w:t>
      </w:r>
      <w:r w:rsidRPr="00561608">
        <w:rPr>
          <w:rFonts w:ascii="Angsana New" w:hAnsi="Angsana New"/>
          <w:sz w:val="30"/>
          <w:szCs w:val="30"/>
          <w:cs/>
        </w:rPr>
        <w:t>ของคดีนี้</w:t>
      </w:r>
      <w:r w:rsidRPr="00561608">
        <w:rPr>
          <w:rFonts w:ascii="Angsana New" w:hAnsi="Angsana New" w:hint="cs"/>
          <w:sz w:val="30"/>
          <w:szCs w:val="30"/>
          <w:cs/>
        </w:rPr>
        <w:t>รวม</w:t>
      </w:r>
      <w:r w:rsidRPr="00561608">
        <w:rPr>
          <w:rFonts w:ascii="Angsana New" w:hAnsi="Angsana New"/>
          <w:sz w:val="30"/>
          <w:szCs w:val="30"/>
          <w:cs/>
        </w:rPr>
        <w:t xml:space="preserve">เป็นเงิน </w:t>
      </w:r>
      <w:r w:rsidRPr="00561608">
        <w:rPr>
          <w:rFonts w:ascii="Angsana New" w:hAnsi="Angsana New"/>
          <w:sz w:val="30"/>
          <w:szCs w:val="30"/>
        </w:rPr>
        <w:t xml:space="preserve">74.28 </w:t>
      </w:r>
      <w:r w:rsidRPr="00561608">
        <w:rPr>
          <w:rFonts w:ascii="Angsana New" w:hAnsi="Angsana New"/>
          <w:sz w:val="30"/>
          <w:szCs w:val="30"/>
          <w:cs/>
        </w:rPr>
        <w:t xml:space="preserve">ล้านบาท ศาลแพ่งได้นัดไต่สวนมูลฟ้องเมื่อวันที่ </w:t>
      </w:r>
      <w:r w:rsidRPr="00561608">
        <w:rPr>
          <w:rFonts w:ascii="Angsana New" w:hAnsi="Angsana New"/>
          <w:sz w:val="30"/>
          <w:szCs w:val="30"/>
        </w:rPr>
        <w:t xml:space="preserve">29 </w:t>
      </w:r>
      <w:r w:rsidRPr="00561608">
        <w:rPr>
          <w:rFonts w:ascii="Angsana New" w:hAnsi="Angsana New"/>
          <w:sz w:val="30"/>
          <w:szCs w:val="30"/>
          <w:cs/>
        </w:rPr>
        <w:t xml:space="preserve">กันยายน </w:t>
      </w:r>
      <w:r w:rsidRPr="00561608">
        <w:rPr>
          <w:rFonts w:ascii="Angsana New" w:hAnsi="Angsana New"/>
          <w:sz w:val="30"/>
          <w:szCs w:val="30"/>
        </w:rPr>
        <w:t xml:space="preserve">2568 </w:t>
      </w:r>
      <w:r w:rsidRPr="00066D34">
        <w:rPr>
          <w:rFonts w:ascii="Angsana New" w:hAnsi="Angsana New" w:hint="cs"/>
          <w:sz w:val="30"/>
          <w:szCs w:val="30"/>
          <w:cs/>
        </w:rPr>
        <w:t>และได้มีคำสั่งให้</w:t>
      </w:r>
      <w:r w:rsidRPr="00561608">
        <w:rPr>
          <w:rFonts w:ascii="Angsana New" w:hAnsi="Angsana New" w:hint="cs"/>
          <w:sz w:val="30"/>
          <w:szCs w:val="30"/>
          <w:cs/>
        </w:rPr>
        <w:t>คู่ความ</w:t>
      </w:r>
      <w:r w:rsidRPr="00561608">
        <w:rPr>
          <w:rFonts w:ascii="Angsana New" w:hAnsi="Angsana New"/>
          <w:sz w:val="30"/>
          <w:szCs w:val="30"/>
          <w:cs/>
        </w:rPr>
        <w:t>เจรจา</w:t>
      </w:r>
      <w:r w:rsidRPr="00561608">
        <w:rPr>
          <w:rFonts w:ascii="Angsana New" w:hAnsi="Angsana New" w:hint="cs"/>
          <w:sz w:val="30"/>
          <w:szCs w:val="30"/>
          <w:cs/>
        </w:rPr>
        <w:t>ผ่านศูนย์ไกล่เกลี่ย</w:t>
      </w:r>
      <w:r w:rsidRPr="00612845">
        <w:rPr>
          <w:rFonts w:ascii="Angsana New" w:hAnsi="Angsana New" w:hint="cs"/>
          <w:sz w:val="30"/>
          <w:szCs w:val="30"/>
          <w:cs/>
        </w:rPr>
        <w:t>ของศาล</w:t>
      </w:r>
      <w:r w:rsidRPr="00612845">
        <w:rPr>
          <w:rFonts w:ascii="Angsana New" w:hAnsi="Angsana New"/>
          <w:sz w:val="30"/>
          <w:szCs w:val="30"/>
        </w:rPr>
        <w:t xml:space="preserve"> </w:t>
      </w:r>
      <w:r w:rsidRPr="00612845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612845">
        <w:rPr>
          <w:rFonts w:ascii="Angsana New" w:hAnsi="Angsana New"/>
          <w:sz w:val="30"/>
          <w:szCs w:val="30"/>
        </w:rPr>
        <w:t xml:space="preserve">20 </w:t>
      </w:r>
      <w:r w:rsidRPr="00612845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Pr="00612845">
        <w:rPr>
          <w:rFonts w:ascii="Angsana New" w:hAnsi="Angsana New"/>
          <w:sz w:val="30"/>
          <w:szCs w:val="30"/>
        </w:rPr>
        <w:t xml:space="preserve">2569 </w:t>
      </w:r>
      <w:r w:rsidRPr="00612845">
        <w:rPr>
          <w:rFonts w:ascii="Angsana New" w:hAnsi="Angsana New" w:hint="cs"/>
          <w:sz w:val="30"/>
          <w:szCs w:val="30"/>
          <w:cs/>
        </w:rPr>
        <w:t>บริษัทได้เข้าร่วมกระบวนการพิจารณาคดีในฐานะจำเลยตามคำสั่งของศาล</w:t>
      </w:r>
      <w:r w:rsidRPr="00612845">
        <w:rPr>
          <w:rFonts w:ascii="Angsana New" w:hAnsi="Angsana New"/>
          <w:sz w:val="30"/>
          <w:szCs w:val="30"/>
          <w:cs/>
        </w:rPr>
        <w:t xml:space="preserve"> </w:t>
      </w:r>
      <w:r w:rsidRPr="00612845">
        <w:rPr>
          <w:rFonts w:ascii="Angsana New" w:hAnsi="Angsana New" w:hint="cs"/>
          <w:sz w:val="30"/>
          <w:szCs w:val="30"/>
          <w:cs/>
        </w:rPr>
        <w:t>โดยได้นัดครั้งถัดไปใน</w:t>
      </w:r>
      <w:r w:rsidR="004D0D36">
        <w:rPr>
          <w:rFonts w:ascii="Angsana New" w:hAnsi="Angsana New" w:hint="cs"/>
          <w:sz w:val="30"/>
          <w:szCs w:val="30"/>
          <w:cs/>
        </w:rPr>
        <w:t>วันที่</w:t>
      </w:r>
      <w:r w:rsidRPr="00612845">
        <w:rPr>
          <w:rFonts w:ascii="Angsana New" w:hAnsi="Angsana New"/>
          <w:sz w:val="30"/>
          <w:szCs w:val="30"/>
          <w:cs/>
        </w:rPr>
        <w:t xml:space="preserve"> </w:t>
      </w:r>
      <w:r w:rsidRPr="00612845">
        <w:rPr>
          <w:rFonts w:ascii="Angsana New" w:hAnsi="Angsana New"/>
          <w:sz w:val="30"/>
          <w:szCs w:val="30"/>
        </w:rPr>
        <w:t>2</w:t>
      </w:r>
      <w:r w:rsidR="00CA38C5">
        <w:rPr>
          <w:rFonts w:ascii="Angsana New" w:hAnsi="Angsana New"/>
          <w:sz w:val="30"/>
          <w:szCs w:val="30"/>
        </w:rPr>
        <w:t>7</w:t>
      </w:r>
      <w:r w:rsidRPr="00612845">
        <w:rPr>
          <w:rFonts w:ascii="Angsana New" w:hAnsi="Angsana New"/>
          <w:sz w:val="30"/>
          <w:szCs w:val="30"/>
          <w:cs/>
        </w:rPr>
        <w:t xml:space="preserve"> </w:t>
      </w:r>
      <w:r w:rsidR="00C811C6" w:rsidRPr="00612845">
        <w:rPr>
          <w:rFonts w:ascii="Angsana New" w:hAnsi="Angsana New" w:hint="cs"/>
          <w:sz w:val="30"/>
          <w:szCs w:val="30"/>
          <w:cs/>
        </w:rPr>
        <w:t>พฤษภาคม</w:t>
      </w:r>
      <w:r w:rsidRPr="00612845">
        <w:rPr>
          <w:rFonts w:ascii="Angsana New" w:hAnsi="Angsana New"/>
          <w:sz w:val="30"/>
          <w:szCs w:val="30"/>
          <w:cs/>
        </w:rPr>
        <w:t xml:space="preserve"> </w:t>
      </w:r>
      <w:r w:rsidRPr="00612845">
        <w:rPr>
          <w:rFonts w:ascii="Angsana New" w:hAnsi="Angsana New"/>
          <w:sz w:val="30"/>
          <w:szCs w:val="30"/>
        </w:rPr>
        <w:t xml:space="preserve">2569 </w:t>
      </w:r>
      <w:r w:rsidR="00612845" w:rsidRPr="00612845">
        <w:rPr>
          <w:rFonts w:ascii="Angsana New" w:hAnsi="Angsana New" w:hint="cs"/>
          <w:sz w:val="30"/>
          <w:szCs w:val="30"/>
          <w:cs/>
        </w:rPr>
        <w:t>และ</w:t>
      </w:r>
      <w:r w:rsidRPr="00612845">
        <w:rPr>
          <w:rFonts w:ascii="Angsana New" w:hAnsi="Angsana New" w:hint="cs"/>
          <w:sz w:val="30"/>
          <w:szCs w:val="30"/>
          <w:cs/>
        </w:rPr>
        <w:t>วันที่</w:t>
      </w:r>
      <w:r w:rsidRPr="00612845">
        <w:rPr>
          <w:rFonts w:ascii="Angsana New" w:hAnsi="Angsana New"/>
          <w:sz w:val="30"/>
          <w:szCs w:val="30"/>
          <w:cs/>
        </w:rPr>
        <w:t xml:space="preserve"> </w:t>
      </w:r>
      <w:r w:rsidR="00612845" w:rsidRPr="00612845">
        <w:rPr>
          <w:rFonts w:ascii="Angsana New" w:hAnsi="Angsana New"/>
          <w:sz w:val="30"/>
          <w:szCs w:val="30"/>
        </w:rPr>
        <w:t>8</w:t>
      </w:r>
      <w:r w:rsidR="00612845" w:rsidRPr="00612845">
        <w:rPr>
          <w:rFonts w:ascii="Angsana New" w:hAnsi="Angsana New" w:hint="cs"/>
          <w:sz w:val="30"/>
          <w:szCs w:val="30"/>
          <w:cs/>
        </w:rPr>
        <w:t xml:space="preserve"> </w:t>
      </w:r>
      <w:r w:rsidRPr="00612845">
        <w:rPr>
          <w:rFonts w:ascii="Angsana New" w:hAnsi="Angsana New" w:hint="cs"/>
          <w:sz w:val="30"/>
          <w:szCs w:val="30"/>
          <w:cs/>
        </w:rPr>
        <w:t>ม</w:t>
      </w:r>
      <w:r w:rsidR="00612845" w:rsidRPr="00612845">
        <w:rPr>
          <w:rFonts w:ascii="Angsana New" w:hAnsi="Angsana New" w:hint="cs"/>
          <w:sz w:val="30"/>
          <w:szCs w:val="30"/>
          <w:cs/>
        </w:rPr>
        <w:t>ิถุนายน</w:t>
      </w:r>
      <w:r w:rsidRPr="00612845">
        <w:rPr>
          <w:rFonts w:ascii="Angsana New" w:hAnsi="Angsana New"/>
          <w:sz w:val="30"/>
          <w:szCs w:val="30"/>
          <w:cs/>
        </w:rPr>
        <w:t xml:space="preserve"> </w:t>
      </w:r>
      <w:r w:rsidRPr="00612845">
        <w:rPr>
          <w:rFonts w:ascii="Angsana New" w:hAnsi="Angsana New"/>
          <w:sz w:val="30"/>
          <w:szCs w:val="30"/>
        </w:rPr>
        <w:t>256</w:t>
      </w:r>
      <w:r w:rsidR="00612845" w:rsidRPr="00612845">
        <w:rPr>
          <w:rFonts w:ascii="Angsana New" w:hAnsi="Angsana New"/>
          <w:sz w:val="30"/>
          <w:szCs w:val="30"/>
        </w:rPr>
        <w:t>9</w:t>
      </w:r>
      <w:r w:rsidRPr="00612845">
        <w:rPr>
          <w:rFonts w:ascii="Angsana New" w:hAnsi="Angsana New"/>
          <w:sz w:val="30"/>
          <w:szCs w:val="30"/>
        </w:rPr>
        <w:t xml:space="preserve"> </w:t>
      </w:r>
      <w:r w:rsidRPr="00612845">
        <w:rPr>
          <w:rFonts w:ascii="Angsana New" w:hAnsi="Angsana New" w:hint="cs"/>
          <w:sz w:val="30"/>
          <w:szCs w:val="30"/>
          <w:cs/>
        </w:rPr>
        <w:t>บริษัทอยู่ระหว่างกระบวนการไกล่เกลี่ยข้อพิพาทซึ่งยังมีความไม่แน่นอนในผลลัพธ์</w:t>
      </w:r>
      <w:r w:rsidRPr="00612845">
        <w:rPr>
          <w:rFonts w:ascii="Angsana New" w:hAnsi="Angsana New"/>
          <w:sz w:val="30"/>
          <w:szCs w:val="30"/>
          <w:cs/>
        </w:rPr>
        <w:t xml:space="preserve"> </w:t>
      </w:r>
      <w:r w:rsidRPr="00612845">
        <w:rPr>
          <w:rFonts w:ascii="Angsana New" w:hAnsi="Angsana New" w:hint="cs"/>
          <w:sz w:val="30"/>
          <w:szCs w:val="30"/>
          <w:cs/>
        </w:rPr>
        <w:t>ดังนั้นบริษัทจึงยังไม่ได้ตั้งสำรองสำหรับค่าใช้จ่ายประมาณการหนี้สินที่อาจเกิดขึ้นจากกรณีนี้</w:t>
      </w:r>
      <w:r w:rsidRPr="00066D34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2E6D64E6" w14:textId="77777777" w:rsidR="00066D34" w:rsidRDefault="00066D34" w:rsidP="00066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D04030" w14:textId="6B03A58D" w:rsidR="00F315FF" w:rsidRDefault="00F315FF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="006F1135">
        <w:rPr>
          <w:rFonts w:ascii="Angsana New" w:hAnsi="Angsana New"/>
          <w:b/>
          <w:bCs/>
          <w:sz w:val="30"/>
          <w:szCs w:val="30"/>
        </w:rPr>
        <w:t xml:space="preserve"> (</w:t>
      </w:r>
      <w:r w:rsidR="006F1135">
        <w:rPr>
          <w:rFonts w:ascii="Angsana New" w:hAnsi="Angsana New" w:hint="cs"/>
          <w:b/>
          <w:bCs/>
          <w:sz w:val="30"/>
          <w:szCs w:val="30"/>
          <w:cs/>
        </w:rPr>
        <w:t xml:space="preserve">ขาดทุน) </w:t>
      </w:r>
      <w:r>
        <w:rPr>
          <w:rFonts w:ascii="Angsana New" w:hAnsi="Angsana New" w:hint="cs"/>
          <w:b/>
          <w:bCs/>
          <w:sz w:val="30"/>
          <w:szCs w:val="30"/>
          <w:cs/>
        </w:rPr>
        <w:t>ต่อหุ้น</w:t>
      </w:r>
    </w:p>
    <w:p w14:paraId="5383D59E" w14:textId="77777777" w:rsidR="005A6705" w:rsidRDefault="005A6705" w:rsidP="005A6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1080"/>
        <w:gridCol w:w="180"/>
        <w:gridCol w:w="1080"/>
        <w:gridCol w:w="180"/>
        <w:gridCol w:w="1080"/>
        <w:gridCol w:w="180"/>
        <w:gridCol w:w="1080"/>
      </w:tblGrid>
      <w:tr w:rsidR="009654BF" w:rsidRPr="00D9790E" w14:paraId="4D483633" w14:textId="77777777" w:rsidTr="006F751E">
        <w:trPr>
          <w:cantSplit/>
          <w:tblHeader/>
        </w:trPr>
        <w:tc>
          <w:tcPr>
            <w:tcW w:w="4590" w:type="dxa"/>
            <w:vAlign w:val="bottom"/>
          </w:tcPr>
          <w:p w14:paraId="31CEF24C" w14:textId="77777777" w:rsidR="009654BF" w:rsidRPr="00D9790E" w:rsidRDefault="009654BF" w:rsidP="008B50E5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B32152A" w14:textId="35B12518" w:rsidR="009654BF" w:rsidRPr="00D9790E" w:rsidRDefault="009053E6" w:rsidP="008B50E5">
            <w:pPr>
              <w:pStyle w:val="acctmergecolhdg"/>
              <w:spacing w:line="240" w:lineRule="auto"/>
              <w:ind w:left="-83" w:right="-79"/>
              <w:rPr>
                <w:bCs/>
                <w:szCs w:val="22"/>
              </w:rPr>
            </w:pPr>
            <w:r w:rsidRPr="003500FB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80" w:type="dxa"/>
            <w:vAlign w:val="bottom"/>
          </w:tcPr>
          <w:p w14:paraId="7B62D800" w14:textId="77777777" w:rsidR="009654BF" w:rsidRPr="00D9790E" w:rsidRDefault="009654BF" w:rsidP="008B50E5">
            <w:pPr>
              <w:pStyle w:val="acctmergecolhdg"/>
              <w:spacing w:line="240" w:lineRule="auto"/>
              <w:rPr>
                <w:szCs w:val="22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600C2730" w14:textId="05E46A81" w:rsidR="009654BF" w:rsidRPr="00D9790E" w:rsidRDefault="009053E6" w:rsidP="008B50E5">
            <w:pPr>
              <w:pStyle w:val="acctmergecolhdg"/>
              <w:spacing w:line="240" w:lineRule="auto"/>
              <w:ind w:left="-79" w:right="-83"/>
              <w:rPr>
                <w:szCs w:val="22"/>
              </w:rPr>
            </w:pPr>
            <w:r w:rsidRPr="003500FB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002" w:rsidRPr="00D9790E" w14:paraId="000C30DF" w14:textId="77777777" w:rsidTr="006F751E">
        <w:trPr>
          <w:cantSplit/>
          <w:tblHeader/>
        </w:trPr>
        <w:tc>
          <w:tcPr>
            <w:tcW w:w="4590" w:type="dxa"/>
          </w:tcPr>
          <w:p w14:paraId="66543398" w14:textId="77777777" w:rsidR="001C4002" w:rsidRPr="00D9790E" w:rsidRDefault="001C4002" w:rsidP="001C4002">
            <w:pPr>
              <w:pStyle w:val="acctfourfigures"/>
              <w:spacing w:line="240" w:lineRule="auto"/>
              <w:jc w:val="center"/>
              <w:rPr>
                <w:rFonts w:cs="Times New Roman"/>
                <w:szCs w:val="22"/>
              </w:rPr>
            </w:pPr>
          </w:p>
        </w:tc>
        <w:tc>
          <w:tcPr>
            <w:tcW w:w="1080" w:type="dxa"/>
          </w:tcPr>
          <w:p w14:paraId="474C2BBB" w14:textId="37A66FEA" w:rsidR="001C4002" w:rsidRPr="009053E6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503672C9" w14:textId="77777777" w:rsidR="001C4002" w:rsidRPr="009053E6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3DE584B" w14:textId="79DD8BEA" w:rsidR="001C4002" w:rsidRPr="009053E6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3EE15D5" w14:textId="77777777" w:rsidR="001C4002" w:rsidRPr="009053E6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FC84507" w14:textId="63BFDBC3" w:rsidR="001C4002" w:rsidRPr="009053E6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10CDD4F" w14:textId="77777777" w:rsidR="001C4002" w:rsidRPr="009053E6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592E947" w14:textId="150E2F22" w:rsidR="001C4002" w:rsidRPr="009053E6" w:rsidRDefault="001C4002" w:rsidP="001C4002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8</w:t>
            </w:r>
          </w:p>
        </w:tc>
      </w:tr>
      <w:tr w:rsidR="001C4002" w:rsidRPr="00D9790E" w14:paraId="67A20D00" w14:textId="77777777" w:rsidTr="006F751E">
        <w:trPr>
          <w:cantSplit/>
          <w:trHeight w:val="68"/>
          <w:tblHeader/>
        </w:trPr>
        <w:tc>
          <w:tcPr>
            <w:tcW w:w="4590" w:type="dxa"/>
          </w:tcPr>
          <w:p w14:paraId="6EBB99F3" w14:textId="77777777" w:rsidR="001C4002" w:rsidRPr="00D9790E" w:rsidRDefault="001C4002" w:rsidP="001C4002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4860" w:type="dxa"/>
            <w:gridSpan w:val="7"/>
          </w:tcPr>
          <w:p w14:paraId="2E0DEF4C" w14:textId="7148E81D" w:rsidR="001C4002" w:rsidRPr="009053E6" w:rsidRDefault="001C4002" w:rsidP="001C4002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053E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9053E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053E6"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1C4002" w:rsidRPr="00D9790E" w14:paraId="36B6E6F6" w14:textId="77777777" w:rsidTr="006F751E">
        <w:trPr>
          <w:cantSplit/>
        </w:trPr>
        <w:tc>
          <w:tcPr>
            <w:tcW w:w="4590" w:type="dxa"/>
          </w:tcPr>
          <w:p w14:paraId="4ED9A366" w14:textId="6A2DD31D" w:rsidR="001C4002" w:rsidRPr="009A3DBF" w:rsidRDefault="001C4002" w:rsidP="001C4002">
            <w:pPr>
              <w:spacing w:line="240" w:lineRule="auto"/>
              <w:ind w:left="102" w:hanging="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A3D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(ขาดทุน)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A3DB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ที่เป็นส่วนของผู้ถือหุ้นสามัญ</w:t>
            </w:r>
          </w:p>
        </w:tc>
        <w:tc>
          <w:tcPr>
            <w:tcW w:w="1080" w:type="dxa"/>
          </w:tcPr>
          <w:p w14:paraId="0E5E5733" w14:textId="77777777" w:rsidR="001C4002" w:rsidRPr="009053E6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443FC85" w14:textId="77777777" w:rsidR="001C4002" w:rsidRPr="009053E6" w:rsidRDefault="001C4002" w:rsidP="001C400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F3B4E9C" w14:textId="77777777" w:rsidR="001C4002" w:rsidRPr="009053E6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1439DC6" w14:textId="77777777" w:rsidR="001C4002" w:rsidRPr="009053E6" w:rsidRDefault="001C4002" w:rsidP="001C400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A088C60" w14:textId="77777777" w:rsidR="001C4002" w:rsidRPr="009053E6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4FDF161" w14:textId="77777777" w:rsidR="001C4002" w:rsidRPr="009053E6" w:rsidRDefault="001C4002" w:rsidP="001C400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D21DA0D" w14:textId="77777777" w:rsidR="001C4002" w:rsidRPr="009053E6" w:rsidRDefault="001C4002" w:rsidP="001C400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C4002" w:rsidRPr="00D9790E" w14:paraId="21BFCA25" w14:textId="77777777" w:rsidTr="005E15CD">
        <w:trPr>
          <w:cantSplit/>
        </w:trPr>
        <w:tc>
          <w:tcPr>
            <w:tcW w:w="4590" w:type="dxa"/>
          </w:tcPr>
          <w:p w14:paraId="21C734B9" w14:textId="4DC94050" w:rsidR="001C4002" w:rsidRPr="009053E6" w:rsidRDefault="001C4002" w:rsidP="001C400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380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8D380B">
              <w:rPr>
                <w:rFonts w:ascii="Angsana New" w:hAnsi="Angsana New" w:hint="cs"/>
                <w:sz w:val="30"/>
                <w:szCs w:val="30"/>
                <w:cs/>
              </w:rPr>
              <w:t>สำหรับปีที่เป็นส่วนของผู้ถือหุ้น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8D380B">
              <w:rPr>
                <w:rFonts w:ascii="Angsana New" w:hAnsi="Angsana New" w:hint="cs"/>
                <w:sz w:val="30"/>
                <w:szCs w:val="30"/>
                <w:cs/>
              </w:rPr>
              <w:t>ของบริษัท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พื้นฐาน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23E7060" w14:textId="185C0855" w:rsidR="001C4002" w:rsidRPr="00921544" w:rsidRDefault="002F4C44" w:rsidP="001C4002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(1,</w:t>
            </w:r>
            <w:r w:rsidR="00D064DB"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661,043</w:t>
            </w: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606A048A" w14:textId="77777777" w:rsidR="001C4002" w:rsidRPr="00921544" w:rsidRDefault="001C4002" w:rsidP="001C400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E3D111A" w14:textId="3C48FAE5" w:rsidR="001C4002" w:rsidRPr="009053E6" w:rsidRDefault="001C4002" w:rsidP="001C40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88,774</w:t>
            </w:r>
          </w:p>
        </w:tc>
        <w:tc>
          <w:tcPr>
            <w:tcW w:w="180" w:type="dxa"/>
          </w:tcPr>
          <w:p w14:paraId="67C5ECA8" w14:textId="77777777" w:rsidR="001C4002" w:rsidRPr="009053E6" w:rsidRDefault="001C4002" w:rsidP="001C400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B52B9A" w14:textId="77777777" w:rsidR="001C4002" w:rsidRDefault="001C4002" w:rsidP="001C4002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76" w:hanging="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F14DD8C" w14:textId="24E3B1C7" w:rsidR="00C811C6" w:rsidRPr="00D641AF" w:rsidRDefault="00C811C6" w:rsidP="001C4002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76" w:hanging="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11C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(736</w:t>
            </w:r>
            <w:r w:rsidRPr="00C811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811C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291)</w:t>
            </w:r>
          </w:p>
        </w:tc>
        <w:tc>
          <w:tcPr>
            <w:tcW w:w="180" w:type="dxa"/>
          </w:tcPr>
          <w:p w14:paraId="4E8408A5" w14:textId="77777777" w:rsidR="001C4002" w:rsidRPr="009053E6" w:rsidRDefault="001C4002" w:rsidP="001C400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73911D4" w14:textId="77777777" w:rsidR="001C4002" w:rsidRDefault="001C4002" w:rsidP="001C4002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176" w:hanging="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3A4C720A" w14:textId="136DD333" w:rsidR="001C4002" w:rsidRPr="009053E6" w:rsidRDefault="001C4002" w:rsidP="001C4002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right="-353" w:hanging="8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166,174</w:t>
            </w:r>
          </w:p>
        </w:tc>
      </w:tr>
      <w:tr w:rsidR="001C4002" w:rsidRPr="00D9790E" w14:paraId="3699B7B8" w14:textId="77777777" w:rsidTr="005E15CD">
        <w:trPr>
          <w:cantSplit/>
        </w:trPr>
        <w:tc>
          <w:tcPr>
            <w:tcW w:w="4590" w:type="dxa"/>
          </w:tcPr>
          <w:p w14:paraId="55BA9F1E" w14:textId="52EE3503" w:rsidR="001C4002" w:rsidRPr="009053E6" w:rsidRDefault="001C4002" w:rsidP="001C400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D380B">
              <w:rPr>
                <w:rFonts w:ascii="Angsana New" w:hAnsi="Angsana New" w:hint="cs"/>
                <w:sz w:val="30"/>
                <w:szCs w:val="30"/>
                <w:cs/>
              </w:rPr>
              <w:t>จำนวน</w:t>
            </w:r>
            <w:r w:rsidRPr="008D380B">
              <w:rPr>
                <w:rFonts w:ascii="Angsana New" w:hAnsi="Angsana New"/>
                <w:sz w:val="30"/>
                <w:szCs w:val="30"/>
                <w:cs/>
              </w:rPr>
              <w:t>หุ้นสามัญที่ออกจำหน่ายแล้ว</w:t>
            </w:r>
            <w:r w:rsidRPr="008D380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772C25" w14:textId="09D43F22" w:rsidR="001C4002" w:rsidRPr="00921544" w:rsidRDefault="002F4C44" w:rsidP="001C40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sz w:val="30"/>
                <w:szCs w:val="30"/>
                <w:lang w:val="en-US" w:bidi="th-TH"/>
              </w:rPr>
              <w:t>201,600</w:t>
            </w:r>
          </w:p>
        </w:tc>
        <w:tc>
          <w:tcPr>
            <w:tcW w:w="180" w:type="dxa"/>
          </w:tcPr>
          <w:p w14:paraId="3DE57703" w14:textId="77777777" w:rsidR="001C4002" w:rsidRPr="00921544" w:rsidRDefault="001C4002" w:rsidP="001C400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137366" w14:textId="378DAC49" w:rsidR="001C4002" w:rsidRPr="009053E6" w:rsidRDefault="001C4002" w:rsidP="001C40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D6986">
              <w:rPr>
                <w:rFonts w:ascii="Angsana New" w:hAnsi="Angsana New"/>
                <w:sz w:val="30"/>
                <w:szCs w:val="30"/>
                <w:lang w:val="en-US" w:bidi="th-TH"/>
              </w:rPr>
              <w:t>201,600</w:t>
            </w:r>
          </w:p>
        </w:tc>
        <w:tc>
          <w:tcPr>
            <w:tcW w:w="180" w:type="dxa"/>
          </w:tcPr>
          <w:p w14:paraId="303EEA92" w14:textId="77777777" w:rsidR="001C4002" w:rsidRPr="009053E6" w:rsidRDefault="001C4002" w:rsidP="001C400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8B9A6B2" w14:textId="76D4937B" w:rsidR="001C4002" w:rsidRPr="00D641AF" w:rsidRDefault="00C811C6" w:rsidP="001C4002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811C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201</w:t>
            </w:r>
            <w:r w:rsidRPr="00C811C6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C811C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600</w:t>
            </w:r>
          </w:p>
        </w:tc>
        <w:tc>
          <w:tcPr>
            <w:tcW w:w="180" w:type="dxa"/>
          </w:tcPr>
          <w:p w14:paraId="053CFBB2" w14:textId="77777777" w:rsidR="001C4002" w:rsidRPr="009053E6" w:rsidRDefault="001C4002" w:rsidP="001C4002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F90870D" w14:textId="3CE3D41C" w:rsidR="001C4002" w:rsidRPr="009053E6" w:rsidRDefault="001C4002" w:rsidP="001C4002">
            <w:pPr>
              <w:pStyle w:val="acctfourfigures"/>
              <w:tabs>
                <w:tab w:val="clear" w:pos="765"/>
              </w:tabs>
              <w:spacing w:line="240" w:lineRule="auto"/>
              <w:ind w:right="-256" w:firstLine="19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201,600</w:t>
            </w:r>
          </w:p>
        </w:tc>
      </w:tr>
      <w:tr w:rsidR="001C4002" w:rsidRPr="00D9790E" w14:paraId="26839FF1" w14:textId="77777777" w:rsidTr="00E50A20">
        <w:trPr>
          <w:cantSplit/>
        </w:trPr>
        <w:tc>
          <w:tcPr>
            <w:tcW w:w="4590" w:type="dxa"/>
          </w:tcPr>
          <w:p w14:paraId="4229D7F3" w14:textId="19AF2356" w:rsidR="001C4002" w:rsidRPr="009053E6" w:rsidRDefault="001C4002" w:rsidP="001C4002">
            <w:pPr>
              <w:spacing w:line="240" w:lineRule="auto"/>
              <w:ind w:left="360" w:hanging="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053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9053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9A3DB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4E5167" w14:textId="7FDFFBA4" w:rsidR="001C4002" w:rsidRPr="00921544" w:rsidRDefault="002F4C44" w:rsidP="001C400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9215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(8.</w:t>
            </w:r>
            <w:r w:rsidR="00D064DB" w:rsidRPr="009215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24</w:t>
            </w:r>
            <w:r w:rsidRPr="0092154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0995CB3E" w14:textId="77777777" w:rsidR="001C4002" w:rsidRPr="00921544" w:rsidRDefault="001C4002" w:rsidP="001C400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A2AF70" w14:textId="04748ECA" w:rsidR="001C4002" w:rsidRPr="00A1337A" w:rsidRDefault="001C4002" w:rsidP="00351C12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D698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0.44</w:t>
            </w:r>
          </w:p>
        </w:tc>
        <w:tc>
          <w:tcPr>
            <w:tcW w:w="180" w:type="dxa"/>
          </w:tcPr>
          <w:p w14:paraId="46313214" w14:textId="77777777" w:rsidR="001C4002" w:rsidRPr="00BB0601" w:rsidRDefault="001C4002" w:rsidP="001C400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85B13A9" w14:textId="5405652B" w:rsidR="001C4002" w:rsidRPr="00D641AF" w:rsidRDefault="00C811C6" w:rsidP="001C400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811C6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(3.65)</w:t>
            </w:r>
          </w:p>
        </w:tc>
        <w:tc>
          <w:tcPr>
            <w:tcW w:w="180" w:type="dxa"/>
          </w:tcPr>
          <w:p w14:paraId="090E37E7" w14:textId="77777777" w:rsidR="001C4002" w:rsidRPr="00BB0601" w:rsidRDefault="001C4002" w:rsidP="001C400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18355EA" w14:textId="24722B86" w:rsidR="001C4002" w:rsidRPr="00BB0601" w:rsidRDefault="001C4002" w:rsidP="00F12EED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0.82</w:t>
            </w:r>
          </w:p>
        </w:tc>
      </w:tr>
    </w:tbl>
    <w:p w14:paraId="7D5CD145" w14:textId="6B5DDD53" w:rsidR="00FA2586" w:rsidRPr="00287D7E" w:rsidRDefault="00FA2586" w:rsidP="002151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EC2C173" w14:textId="4CFED6A7" w:rsidR="008D380B" w:rsidRDefault="008D380B" w:rsidP="009C5A2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3DD5BA5" w14:textId="77777777" w:rsidR="00CE7D02" w:rsidRPr="00310274" w:rsidRDefault="00CE7D02" w:rsidP="00CE7D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24"/>
          <w:szCs w:val="24"/>
        </w:rPr>
      </w:pPr>
    </w:p>
    <w:p w14:paraId="48DD92B4" w14:textId="1B93D86F" w:rsidR="008D380B" w:rsidRPr="008D380B" w:rsidRDefault="008D380B" w:rsidP="003C6372">
      <w:pPr>
        <w:tabs>
          <w:tab w:val="clear" w:pos="227"/>
          <w:tab w:val="clear" w:pos="454"/>
          <w:tab w:val="clear" w:pos="680"/>
        </w:tabs>
        <w:spacing w:line="400" w:lineRule="exact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6758E4">
        <w:rPr>
          <w:rFonts w:ascii="Angsana New" w:hAnsi="Angsana New" w:hint="cs"/>
          <w:sz w:val="30"/>
          <w:szCs w:val="30"/>
          <w:cs/>
        </w:rPr>
        <w:t xml:space="preserve">รายละเอียดเงินปันผลในระหว่างปี </w:t>
      </w:r>
      <w:r w:rsidRPr="006758E4">
        <w:rPr>
          <w:rFonts w:ascii="Angsana New" w:hAnsi="Angsana New"/>
          <w:sz w:val="30"/>
          <w:szCs w:val="30"/>
        </w:rPr>
        <w:t>256</w:t>
      </w:r>
      <w:r w:rsidR="001C4002">
        <w:rPr>
          <w:rFonts w:ascii="Angsana New" w:hAnsi="Angsana New"/>
          <w:sz w:val="30"/>
          <w:szCs w:val="30"/>
        </w:rPr>
        <w:t>9</w:t>
      </w:r>
      <w:r w:rsidRPr="006758E4">
        <w:rPr>
          <w:rFonts w:ascii="Angsana New" w:hAnsi="Angsana New"/>
          <w:sz w:val="30"/>
          <w:szCs w:val="30"/>
        </w:rPr>
        <w:t xml:space="preserve"> </w:t>
      </w:r>
      <w:r w:rsidRPr="006758E4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6758E4">
        <w:rPr>
          <w:rFonts w:ascii="Angsana New" w:hAnsi="Angsana New"/>
          <w:sz w:val="30"/>
          <w:szCs w:val="30"/>
        </w:rPr>
        <w:t>256</w:t>
      </w:r>
      <w:r w:rsidR="001C4002">
        <w:rPr>
          <w:rFonts w:ascii="Angsana New" w:hAnsi="Angsana New"/>
          <w:sz w:val="30"/>
          <w:szCs w:val="30"/>
        </w:rPr>
        <w:t>8</w:t>
      </w:r>
      <w:r w:rsidRPr="006758E4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3E42A61E" w14:textId="77777777" w:rsidR="00850B54" w:rsidRPr="00E33B3D" w:rsidRDefault="00850B54" w:rsidP="0085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0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800"/>
        <w:gridCol w:w="1440"/>
        <w:gridCol w:w="1278"/>
        <w:gridCol w:w="236"/>
        <w:gridCol w:w="1294"/>
      </w:tblGrid>
      <w:tr w:rsidR="00850B54" w:rsidRPr="00F7027F" w14:paraId="38F1765B" w14:textId="77777777" w:rsidTr="006F751E">
        <w:trPr>
          <w:tblHeader/>
        </w:trPr>
        <w:tc>
          <w:tcPr>
            <w:tcW w:w="3060" w:type="dxa"/>
            <w:vAlign w:val="bottom"/>
          </w:tcPr>
          <w:p w14:paraId="3AC926B0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51DE05AE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40" w:type="dxa"/>
            <w:vAlign w:val="bottom"/>
          </w:tcPr>
          <w:p w14:paraId="4D8CB296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9ABFE2F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464314CF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16822AD5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1AB1FADB" w14:textId="77777777" w:rsidR="00850B54" w:rsidRPr="00F7027F" w:rsidDel="00D43E7A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850B54" w:rsidRPr="00F7027F" w14:paraId="04B07215" w14:textId="77777777" w:rsidTr="006F751E">
        <w:trPr>
          <w:tblHeader/>
        </w:trPr>
        <w:tc>
          <w:tcPr>
            <w:tcW w:w="3060" w:type="dxa"/>
          </w:tcPr>
          <w:p w14:paraId="22564FE3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4436E3C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E8EB89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47A0A449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78CB633A" w14:textId="77777777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DAA98B0" w14:textId="3D0F581C" w:rsidR="00850B54" w:rsidRPr="00F7027F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2462E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7027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50B54" w:rsidRPr="00F7027F" w14:paraId="64CC0E37" w14:textId="77777777" w:rsidTr="006F751E">
        <w:tc>
          <w:tcPr>
            <w:tcW w:w="3060" w:type="dxa"/>
          </w:tcPr>
          <w:p w14:paraId="00153074" w14:textId="5B983476" w:rsidR="00850B54" w:rsidRPr="006758E4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758E4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 w:rsidR="001C4002">
              <w:rPr>
                <w:rFonts w:ascii="Angsana New" w:hAnsi="Angsana New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800" w:type="dxa"/>
          </w:tcPr>
          <w:p w14:paraId="47F074AF" w14:textId="77777777" w:rsidR="00850B54" w:rsidRPr="00E62A69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B92D4C" w14:textId="77777777" w:rsidR="00850B54" w:rsidRPr="00E62A69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10BAE46" w14:textId="77777777" w:rsidR="00850B54" w:rsidRPr="00E62A69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29A266" w14:textId="77777777" w:rsidR="00850B54" w:rsidRPr="00E62A69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047FD46" w14:textId="77777777" w:rsidR="00850B54" w:rsidRPr="00E62A69" w:rsidRDefault="00850B54" w:rsidP="0045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1807" w:rsidRPr="00F7027F" w14:paraId="16E2B5A7" w14:textId="77777777">
        <w:tc>
          <w:tcPr>
            <w:tcW w:w="3060" w:type="dxa"/>
          </w:tcPr>
          <w:p w14:paraId="034A3F22" w14:textId="15DAC4D2" w:rsidR="00BE1807" w:rsidRPr="00E62A6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62A69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2568</w:t>
            </w:r>
          </w:p>
        </w:tc>
        <w:tc>
          <w:tcPr>
            <w:tcW w:w="1800" w:type="dxa"/>
          </w:tcPr>
          <w:p w14:paraId="5264B379" w14:textId="1D3069BA" w:rsidR="00BE1807" w:rsidRPr="00D641AF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  <w:r w:rsidRPr="00D641A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62A69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D641AF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  <w:r>
              <w:rPr>
                <w:rFonts w:ascii="Angsana New" w:hAnsi="Angsana New"/>
                <w:sz w:val="30"/>
                <w:szCs w:val="30"/>
              </w:rPr>
              <w:t>568</w:t>
            </w:r>
          </w:p>
        </w:tc>
        <w:tc>
          <w:tcPr>
            <w:tcW w:w="1440" w:type="dxa"/>
          </w:tcPr>
          <w:p w14:paraId="7C4604AB" w14:textId="713A8E00" w:rsidR="00BE1807" w:rsidRPr="00D641AF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E62A69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7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52E118E" w14:textId="5C2F32E3" w:rsidR="00BE1807" w:rsidRPr="00D641AF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36" w:type="dxa"/>
          </w:tcPr>
          <w:p w14:paraId="73642AC2" w14:textId="77777777" w:rsidR="00BE1807" w:rsidRPr="00D641AF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C93AD4" w14:textId="19C0115F" w:rsidR="00BE1807" w:rsidRPr="00D641AF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10,080</w:t>
            </w:r>
          </w:p>
        </w:tc>
      </w:tr>
      <w:tr w:rsidR="00BE1807" w:rsidRPr="002462E9" w14:paraId="73877F85" w14:textId="77777777" w:rsidTr="006F751E">
        <w:tc>
          <w:tcPr>
            <w:tcW w:w="3060" w:type="dxa"/>
          </w:tcPr>
          <w:p w14:paraId="125F8AF5" w14:textId="77777777" w:rsidR="00BE1807" w:rsidRPr="002462E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766290D3" w14:textId="77777777" w:rsidR="00BE1807" w:rsidRPr="002462E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</w:tcPr>
          <w:p w14:paraId="3E5AD4DB" w14:textId="77777777" w:rsidR="00BE1807" w:rsidRPr="002462E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14:paraId="3DA4A61B" w14:textId="77777777" w:rsidR="00BE1807" w:rsidRPr="002462E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70853DC3" w14:textId="77777777" w:rsidR="00BE1807" w:rsidRPr="002462E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429F4785" w14:textId="77777777" w:rsidR="00BE1807" w:rsidRPr="002462E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BE1807" w:rsidRPr="00F7027F" w14:paraId="546D9DE8" w14:textId="77777777" w:rsidTr="006F751E">
        <w:tc>
          <w:tcPr>
            <w:tcW w:w="3060" w:type="dxa"/>
          </w:tcPr>
          <w:p w14:paraId="30341916" w14:textId="1BD3085D" w:rsidR="00BE1807" w:rsidRPr="00E62A6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58E4">
              <w:rPr>
                <w:rFonts w:ascii="Angsana New" w:hAnsi="Angsana New" w:hint="cs"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00" w:type="dxa"/>
          </w:tcPr>
          <w:p w14:paraId="59B33FED" w14:textId="77777777" w:rsidR="00BE1807" w:rsidRPr="00E62A6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A84642" w14:textId="77777777" w:rsidR="00BE1807" w:rsidRPr="00E62A6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6E9C1FAD" w14:textId="77777777" w:rsidR="00BE1807" w:rsidRPr="00E62A6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78178C" w14:textId="77777777" w:rsidR="00BE1807" w:rsidRPr="00E62A6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82C3EAE" w14:textId="77777777" w:rsidR="00BE1807" w:rsidRPr="00E62A6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E1807" w:rsidRPr="00F7027F" w14:paraId="5B06C0A4" w14:textId="77777777" w:rsidTr="009E1879">
        <w:tc>
          <w:tcPr>
            <w:tcW w:w="3060" w:type="dxa"/>
          </w:tcPr>
          <w:p w14:paraId="0C4FC180" w14:textId="069AAEFD" w:rsidR="00BE1807" w:rsidRPr="00E62A6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E62A69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>
              <w:rPr>
                <w:rFonts w:ascii="Angsana New" w:hAnsi="Angsana New"/>
                <w:sz w:val="30"/>
                <w:szCs w:val="30"/>
              </w:rPr>
              <w:t xml:space="preserve"> 2567</w:t>
            </w:r>
          </w:p>
        </w:tc>
        <w:tc>
          <w:tcPr>
            <w:tcW w:w="1800" w:type="dxa"/>
          </w:tcPr>
          <w:p w14:paraId="6ABEF469" w14:textId="33B26EC4" w:rsidR="00BE1807" w:rsidRPr="00E62A6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Pr="00D641AF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E62A69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  <w:r w:rsidRPr="00D641AF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  <w:r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1440" w:type="dxa"/>
          </w:tcPr>
          <w:p w14:paraId="3AB340BA" w14:textId="22B94434" w:rsidR="00BE1807" w:rsidRPr="00E62A6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62A69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4D4DA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09C6FE95" w14:textId="467768F4" w:rsidR="00BE1807" w:rsidRPr="00E62A6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0.05</w:t>
            </w:r>
          </w:p>
        </w:tc>
        <w:tc>
          <w:tcPr>
            <w:tcW w:w="236" w:type="dxa"/>
          </w:tcPr>
          <w:p w14:paraId="322159E5" w14:textId="77777777" w:rsidR="00BE1807" w:rsidRPr="00E62A6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44826FC5" w14:textId="6596A782" w:rsidR="00BE1807" w:rsidRPr="00E62A69" w:rsidRDefault="00BE1807" w:rsidP="00BE1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9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10,080</w:t>
            </w:r>
          </w:p>
        </w:tc>
      </w:tr>
    </w:tbl>
    <w:p w14:paraId="52D2DC2A" w14:textId="0C3CF18D" w:rsidR="002D4AAA" w:rsidRPr="00850B54" w:rsidRDefault="002D4AAA" w:rsidP="00850B54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hanging="900"/>
        <w:jc w:val="both"/>
        <w:rPr>
          <w:rFonts w:ascii="Angsana New" w:hAnsi="Angsana New"/>
          <w:b/>
          <w:bCs/>
          <w:sz w:val="30"/>
          <w:szCs w:val="30"/>
        </w:rPr>
      </w:pPr>
      <w:r w:rsidRPr="00850B54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7E551A4F" w14:textId="77777777" w:rsidR="002D4AAA" w:rsidRPr="00E33B3D" w:rsidRDefault="002D4AAA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366A12DF" w14:textId="3653D910" w:rsidR="00452FDB" w:rsidRPr="009A3DBF" w:rsidRDefault="00452FDB" w:rsidP="008B1537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num" w:pos="6264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9A3DB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A3DB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EBA4F22" w14:textId="77777777" w:rsidR="002D4AAA" w:rsidRPr="00E33B3D" w:rsidRDefault="002D4AAA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C7A81E7" w14:textId="5B371C29" w:rsidR="002D4AAA" w:rsidRDefault="002D4AAA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E4070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3C6372">
        <w:rPr>
          <w:rFonts w:ascii="Angsana New" w:hAnsi="Angsana New" w:hint="cs"/>
          <w:sz w:val="30"/>
          <w:szCs w:val="30"/>
          <w:cs/>
        </w:rPr>
        <w:t>วั</w:t>
      </w:r>
      <w:r w:rsidRPr="001E4070">
        <w:rPr>
          <w:rFonts w:ascii="Angsana New" w:hAnsi="Angsana New"/>
          <w:sz w:val="30"/>
          <w:szCs w:val="30"/>
          <w:cs/>
        </w:rPr>
        <w:t>ดมูลค่าด้วย</w:t>
      </w:r>
      <w:r w:rsidR="003C6372">
        <w:rPr>
          <w:rFonts w:ascii="Angsana New" w:hAnsi="Angsana New" w:hint="cs"/>
          <w:sz w:val="30"/>
          <w:szCs w:val="30"/>
          <w:cs/>
        </w:rPr>
        <w:t>ราคาทุนตัดจำหน่ายหา</w:t>
      </w:r>
      <w:r w:rsidRPr="001E4070">
        <w:rPr>
          <w:rFonts w:ascii="Angsana New" w:hAnsi="Angsana New"/>
          <w:sz w:val="30"/>
          <w:szCs w:val="30"/>
          <w:cs/>
        </w:rPr>
        <w:t>กมูลค่าตามบัญชีใกล้เคียงกับมูลค่ายุติธรรมอย่างสมเหตุสมผล</w:t>
      </w:r>
      <w:r w:rsidRPr="001E4070">
        <w:rPr>
          <w:rFonts w:ascii="Angsana New" w:hAnsi="Angsana New"/>
          <w:sz w:val="30"/>
          <w:szCs w:val="30"/>
        </w:rPr>
        <w:t xml:space="preserve"> </w:t>
      </w:r>
    </w:p>
    <w:p w14:paraId="71B8F1C1" w14:textId="77777777" w:rsidR="0050074A" w:rsidRDefault="0050074A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92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8"/>
        <w:gridCol w:w="989"/>
        <w:gridCol w:w="180"/>
        <w:gridCol w:w="991"/>
        <w:gridCol w:w="180"/>
        <w:gridCol w:w="899"/>
        <w:gridCol w:w="183"/>
        <w:gridCol w:w="810"/>
        <w:gridCol w:w="9"/>
        <w:gridCol w:w="171"/>
        <w:gridCol w:w="9"/>
        <w:gridCol w:w="622"/>
        <w:gridCol w:w="178"/>
        <w:gridCol w:w="712"/>
        <w:gridCol w:w="180"/>
        <w:gridCol w:w="631"/>
        <w:gridCol w:w="189"/>
        <w:gridCol w:w="730"/>
      </w:tblGrid>
      <w:tr w:rsidR="00C25E86" w:rsidRPr="00BE74A2" w14:paraId="37D09E3D" w14:textId="77777777" w:rsidTr="0014370C">
        <w:trPr>
          <w:cantSplit/>
          <w:trHeight w:val="60"/>
          <w:tblHeader/>
        </w:trPr>
        <w:tc>
          <w:tcPr>
            <w:tcW w:w="2258" w:type="dxa"/>
            <w:vAlign w:val="bottom"/>
          </w:tcPr>
          <w:p w14:paraId="6AA1B542" w14:textId="3E3D79AB" w:rsidR="00C25E86" w:rsidRPr="0016553F" w:rsidRDefault="00C25E86" w:rsidP="00BB0601">
            <w:pPr>
              <w:tabs>
                <w:tab w:val="left" w:pos="100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63" w:type="dxa"/>
            <w:gridSpan w:val="17"/>
          </w:tcPr>
          <w:p w14:paraId="2DC9F534" w14:textId="1480B4F4" w:rsidR="00C25E86" w:rsidRPr="00BE74A2" w:rsidRDefault="00C25E86" w:rsidP="00FF3B30">
            <w:pPr>
              <w:pStyle w:val="acctcolumnheading"/>
              <w:spacing w:after="0" w:line="240" w:lineRule="auto"/>
              <w:ind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BE74A2" w:rsidRPr="00BE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="00BE74A2"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9A3DBF" w:rsidRPr="00BE74A2" w14:paraId="530566BB" w14:textId="77777777" w:rsidTr="0014370C">
        <w:trPr>
          <w:cantSplit/>
          <w:trHeight w:val="74"/>
          <w:tblHeader/>
        </w:trPr>
        <w:tc>
          <w:tcPr>
            <w:tcW w:w="2258" w:type="dxa"/>
            <w:vAlign w:val="bottom"/>
          </w:tcPr>
          <w:p w14:paraId="59535589" w14:textId="77777777" w:rsidR="009A3DBF" w:rsidRPr="00BE74A2" w:rsidDel="00A71EB6" w:rsidRDefault="009A3DBF" w:rsidP="00FF3B3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41" w:type="dxa"/>
            <w:gridSpan w:val="8"/>
          </w:tcPr>
          <w:p w14:paraId="2A65B878" w14:textId="39FEDEC6" w:rsidR="009A3DBF" w:rsidRPr="00BE74A2" w:rsidRDefault="009A3DBF" w:rsidP="00FF3B30">
            <w:pPr>
              <w:pStyle w:val="acctcolumnheading"/>
              <w:spacing w:after="0" w:line="240" w:lineRule="auto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1B62947D" w14:textId="77777777" w:rsidR="009A3DBF" w:rsidRPr="00BE74A2" w:rsidRDefault="009A3DBF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3242" w:type="dxa"/>
            <w:gridSpan w:val="7"/>
            <w:vAlign w:val="bottom"/>
          </w:tcPr>
          <w:p w14:paraId="2FE72F11" w14:textId="633C93A1" w:rsidR="009A3DBF" w:rsidRPr="00BE74A2" w:rsidRDefault="009A3DBF" w:rsidP="00FF3B30">
            <w:pPr>
              <w:pStyle w:val="acctcolumnheading"/>
              <w:spacing w:after="0" w:line="240" w:lineRule="auto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2462E9" w:rsidRPr="00BE74A2" w14:paraId="401EA7B1" w14:textId="77777777" w:rsidTr="0014370C">
        <w:trPr>
          <w:cantSplit/>
          <w:trHeight w:val="60"/>
          <w:tblHeader/>
        </w:trPr>
        <w:tc>
          <w:tcPr>
            <w:tcW w:w="2258" w:type="dxa"/>
            <w:vAlign w:val="bottom"/>
          </w:tcPr>
          <w:p w14:paraId="1142FFAF" w14:textId="5F545179" w:rsidR="00FF3B30" w:rsidRPr="00BE74A2" w:rsidRDefault="00FF3B30" w:rsidP="00FF3B3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78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C40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989" w:type="dxa"/>
            <w:vAlign w:val="bottom"/>
          </w:tcPr>
          <w:p w14:paraId="525797B1" w14:textId="6D1741E4" w:rsidR="00FF3B30" w:rsidRPr="00105EAF" w:rsidRDefault="00FF3B30" w:rsidP="00F905A0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105EAF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05634735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CAF70EE" w14:textId="11710478" w:rsidR="00FF3B30" w:rsidRPr="00BE74A2" w:rsidRDefault="00FF3B30" w:rsidP="00FF3B30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018C288A" w14:textId="77777777" w:rsidR="00FF3B30" w:rsidRPr="00BE74A2" w:rsidRDefault="00FF3B30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899" w:type="dxa"/>
            <w:vAlign w:val="bottom"/>
          </w:tcPr>
          <w:p w14:paraId="7B43DE2F" w14:textId="77777777" w:rsidR="00427B6D" w:rsidRDefault="00FF3B30" w:rsidP="00FF3B30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</w:t>
            </w:r>
          </w:p>
          <w:p w14:paraId="6E031BA0" w14:textId="77777777" w:rsidR="00427B6D" w:rsidRDefault="00FF3B30" w:rsidP="00FF3B30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ทางการเงิน</w:t>
            </w:r>
          </w:p>
          <w:p w14:paraId="4529FF0B" w14:textId="77777777" w:rsidR="00427B6D" w:rsidRDefault="00FF3B30" w:rsidP="00427B6D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ที่วัดมูลค่า</w:t>
            </w:r>
          </w:p>
          <w:p w14:paraId="78FBF3F2" w14:textId="4514AC7D" w:rsidR="00FF3B30" w:rsidRPr="00427B6D" w:rsidRDefault="00FF3B30" w:rsidP="00427B6D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ด้วยราคาทุนตัดจำหน่าย</w:t>
            </w:r>
          </w:p>
        </w:tc>
        <w:tc>
          <w:tcPr>
            <w:tcW w:w="183" w:type="dxa"/>
            <w:vAlign w:val="bottom"/>
          </w:tcPr>
          <w:p w14:paraId="74CA857F" w14:textId="77777777" w:rsidR="00FF3B30" w:rsidRPr="00BE74A2" w:rsidRDefault="00FF3B30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810" w:type="dxa"/>
            <w:vAlign w:val="bottom"/>
          </w:tcPr>
          <w:p w14:paraId="187044D0" w14:textId="74B15009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260C93CA" w14:textId="77777777" w:rsidR="00FF3B30" w:rsidRPr="00BE74A2" w:rsidRDefault="00FF3B30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39B1712A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74F1EB0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1593C3F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76935D2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A429992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80A5F8A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1000161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B8E7703" w14:textId="0841D4B0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</w:t>
            </w:r>
          </w:p>
        </w:tc>
        <w:tc>
          <w:tcPr>
            <w:tcW w:w="178" w:type="dxa"/>
            <w:vAlign w:val="bottom"/>
          </w:tcPr>
          <w:p w14:paraId="337884A2" w14:textId="77777777" w:rsidR="00FF3B30" w:rsidRPr="00BE74A2" w:rsidRDefault="00FF3B30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712" w:type="dxa"/>
            <w:vAlign w:val="bottom"/>
          </w:tcPr>
          <w:p w14:paraId="7151B799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6FD6D6E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35BF0C0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92FBCC9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76A25FD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E4032E1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FEC9EA8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1850CD3" w14:textId="2DAD6B36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</w:t>
            </w:r>
          </w:p>
        </w:tc>
        <w:tc>
          <w:tcPr>
            <w:tcW w:w="180" w:type="dxa"/>
            <w:vAlign w:val="bottom"/>
          </w:tcPr>
          <w:p w14:paraId="5849C98D" w14:textId="77777777" w:rsidR="00FF3B30" w:rsidRPr="00BE74A2" w:rsidRDefault="00FF3B30" w:rsidP="00FF3B30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47D95831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81920DF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70EF961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481ED83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7816406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9E7252E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38A17DF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1C60A54" w14:textId="280A515B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</w:t>
            </w:r>
          </w:p>
        </w:tc>
        <w:tc>
          <w:tcPr>
            <w:tcW w:w="189" w:type="dxa"/>
            <w:vAlign w:val="bottom"/>
          </w:tcPr>
          <w:p w14:paraId="458705C4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</w:p>
        </w:tc>
        <w:tc>
          <w:tcPr>
            <w:tcW w:w="730" w:type="dxa"/>
            <w:vAlign w:val="bottom"/>
          </w:tcPr>
          <w:p w14:paraId="67F51474" w14:textId="40E45C69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FF3B30" w:rsidRPr="00BE74A2" w14:paraId="292BB2D5" w14:textId="77777777" w:rsidTr="0014370C">
        <w:trPr>
          <w:cantSplit/>
          <w:trHeight w:val="60"/>
          <w:tblHeader/>
        </w:trPr>
        <w:tc>
          <w:tcPr>
            <w:tcW w:w="2258" w:type="dxa"/>
            <w:vAlign w:val="bottom"/>
          </w:tcPr>
          <w:p w14:paraId="73140D4F" w14:textId="77777777" w:rsidR="00FF3B30" w:rsidRPr="00BE74A2" w:rsidRDefault="00FF3B30" w:rsidP="00FF3B3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14:paraId="634F91FF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EA0DF0A" w14:textId="7777777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94" w:type="dxa"/>
            <w:gridSpan w:val="15"/>
            <w:vAlign w:val="bottom"/>
          </w:tcPr>
          <w:p w14:paraId="7C99890D" w14:textId="5EB04157" w:rsidR="00FF3B30" w:rsidRPr="00BE74A2" w:rsidRDefault="00FF3B30" w:rsidP="00FF3B30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2462E9"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462E9" w:rsidRPr="00BE74A2" w14:paraId="53AB281A" w14:textId="77777777" w:rsidTr="0014370C">
        <w:trPr>
          <w:cantSplit/>
        </w:trPr>
        <w:tc>
          <w:tcPr>
            <w:tcW w:w="2258" w:type="dxa"/>
          </w:tcPr>
          <w:p w14:paraId="0C7859A4" w14:textId="39C3FB93" w:rsidR="00FF3B30" w:rsidRPr="00BE74A2" w:rsidRDefault="00FF3B30" w:rsidP="00FF3B30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89" w:type="dxa"/>
          </w:tcPr>
          <w:p w14:paraId="0013AE44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E111756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40B8ED4D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7466CE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998A735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05362D6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A0389A2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4C3AFD1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223CC5F6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0832A77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1300BE45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E9028E5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B7DAC24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</w:tcPr>
          <w:p w14:paraId="3F41977A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</w:tcPr>
          <w:p w14:paraId="525CF837" w14:textId="77777777" w:rsidR="00FF3B30" w:rsidRPr="00BE74A2" w:rsidRDefault="00FF3B30" w:rsidP="00FF3B30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035CB" w:rsidRPr="00BE74A2" w14:paraId="2F45A5FB" w14:textId="77777777" w:rsidTr="0014370C">
        <w:trPr>
          <w:cantSplit/>
          <w:trHeight w:val="182"/>
        </w:trPr>
        <w:tc>
          <w:tcPr>
            <w:tcW w:w="2258" w:type="dxa"/>
          </w:tcPr>
          <w:p w14:paraId="682E4A48" w14:textId="0173DBDC" w:rsidR="00A035CB" w:rsidRPr="00BE74A2" w:rsidRDefault="00A035CB" w:rsidP="00A035CB">
            <w:pPr>
              <w:tabs>
                <w:tab w:val="left" w:pos="114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89" w:type="dxa"/>
          </w:tcPr>
          <w:p w14:paraId="13012393" w14:textId="77777777" w:rsidR="00A035CB" w:rsidRDefault="00A035CB" w:rsidP="00A035C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2E48804" w14:textId="7FE4023B" w:rsidR="009D75B8" w:rsidRPr="00BE74A2" w:rsidRDefault="009D75B8" w:rsidP="00A035CB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42F5D2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7DD3023" w14:textId="3C5CE48A" w:rsidR="00704CCE" w:rsidRPr="00BE74A2" w:rsidRDefault="00704CCE" w:rsidP="00A035CB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B8C870E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192603D9" w14:textId="3762FDDE" w:rsidR="00A035CB" w:rsidRPr="00BE74A2" w:rsidRDefault="00A035CB" w:rsidP="00A035CB">
            <w:pPr>
              <w:pStyle w:val="acctfourfigures"/>
              <w:spacing w:line="240" w:lineRule="auto"/>
              <w:ind w:right="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26E548D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DAE9252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30193F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69456E56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7A6BB2D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42677055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54D558F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2D7F8E9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</w:tcPr>
          <w:p w14:paraId="4274D1B2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</w:tcPr>
          <w:p w14:paraId="169D6558" w14:textId="77777777" w:rsidR="00A035CB" w:rsidRPr="00BE74A2" w:rsidRDefault="00A035CB" w:rsidP="00A035C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780C" w:rsidRPr="00BE74A2" w14:paraId="302526D8" w14:textId="77777777" w:rsidTr="0014370C">
        <w:trPr>
          <w:cantSplit/>
        </w:trPr>
        <w:tc>
          <w:tcPr>
            <w:tcW w:w="2258" w:type="dxa"/>
          </w:tcPr>
          <w:p w14:paraId="1DFD4CD3" w14:textId="67D63915" w:rsidR="0076780C" w:rsidRPr="00BE74A2" w:rsidRDefault="007860FF" w:rsidP="007860FF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1040E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6780C"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89" w:type="dxa"/>
          </w:tcPr>
          <w:p w14:paraId="19790ECD" w14:textId="69369A7A" w:rsidR="0076780C" w:rsidRPr="00FC37B5" w:rsidRDefault="009D75B8" w:rsidP="0076780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4398146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D213A1D" w14:textId="0A1C9DE8" w:rsidR="0076780C" w:rsidRPr="006A0272" w:rsidRDefault="009D75B8" w:rsidP="002928A7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right="-35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75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5,29</w:t>
            </w:r>
            <w:r w:rsidR="008D3E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3EBF42A7" w14:textId="77777777" w:rsidR="0076780C" w:rsidRPr="006A0272" w:rsidRDefault="0076780C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A6CCB85" w14:textId="0FDB6290" w:rsidR="0076780C" w:rsidRPr="006A0272" w:rsidRDefault="009D75B8" w:rsidP="0052449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AC898C3" w14:textId="77777777" w:rsidR="0076780C" w:rsidRPr="006A0272" w:rsidRDefault="0076780C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C995CD1" w14:textId="08E228DB" w:rsidR="0076780C" w:rsidRPr="006A0272" w:rsidRDefault="009D75B8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75B8">
              <w:rPr>
                <w:rFonts w:asciiTheme="majorBidi" w:hAnsiTheme="majorBidi" w:cstheme="majorBidi"/>
                <w:sz w:val="30"/>
                <w:szCs w:val="30"/>
              </w:rPr>
              <w:t>5,29</w:t>
            </w:r>
            <w:r w:rsidR="008D3EC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80" w:type="dxa"/>
            <w:gridSpan w:val="2"/>
            <w:vAlign w:val="bottom"/>
          </w:tcPr>
          <w:p w14:paraId="728A6795" w14:textId="1804D567" w:rsidR="0076780C" w:rsidRPr="006A0272" w:rsidRDefault="0076780C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42B4BF08" w14:textId="7993545D" w:rsidR="0076780C" w:rsidRPr="006A0272" w:rsidRDefault="009D75B8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75B8">
              <w:rPr>
                <w:rFonts w:asciiTheme="majorBidi" w:hAnsiTheme="majorBidi" w:cstheme="majorBidi"/>
                <w:sz w:val="30"/>
                <w:szCs w:val="30"/>
              </w:rPr>
              <w:t>5,263</w:t>
            </w:r>
          </w:p>
        </w:tc>
        <w:tc>
          <w:tcPr>
            <w:tcW w:w="178" w:type="dxa"/>
            <w:vAlign w:val="bottom"/>
          </w:tcPr>
          <w:p w14:paraId="2B117225" w14:textId="6AF6BE59" w:rsidR="0076780C" w:rsidRPr="006A0272" w:rsidRDefault="0076780C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5754BFEB" w14:textId="07DB686D" w:rsidR="0076780C" w:rsidRPr="0076780C" w:rsidRDefault="009D75B8" w:rsidP="00856C95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right="-70" w:hanging="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538956" w14:textId="77777777" w:rsidR="0076780C" w:rsidRPr="006A0272" w:rsidRDefault="0076780C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4C8A8D2" w14:textId="07910B60" w:rsidR="0076780C" w:rsidRPr="006A0272" w:rsidRDefault="009D75B8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75B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D3E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9" w:type="dxa"/>
          </w:tcPr>
          <w:p w14:paraId="61014E70" w14:textId="07FCA57A" w:rsidR="0076780C" w:rsidRPr="006A0272" w:rsidRDefault="0076780C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</w:tcPr>
          <w:p w14:paraId="0A2B09D7" w14:textId="31C90B4D" w:rsidR="0076780C" w:rsidRPr="006A0272" w:rsidRDefault="009D75B8" w:rsidP="00524493">
            <w:pPr>
              <w:tabs>
                <w:tab w:val="clear" w:pos="454"/>
                <w:tab w:val="clear" w:pos="680"/>
                <w:tab w:val="decimal" w:pos="373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D75B8">
              <w:rPr>
                <w:rFonts w:asciiTheme="majorBidi" w:hAnsiTheme="majorBidi" w:cstheme="majorBidi"/>
                <w:sz w:val="30"/>
                <w:szCs w:val="30"/>
              </w:rPr>
              <w:t>5,29</w:t>
            </w:r>
            <w:r w:rsidR="008D3EC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76780C" w:rsidRPr="00BE74A2" w14:paraId="2D63BB23" w14:textId="77777777" w:rsidTr="0014370C">
        <w:trPr>
          <w:cantSplit/>
          <w:trHeight w:val="362"/>
        </w:trPr>
        <w:tc>
          <w:tcPr>
            <w:tcW w:w="2258" w:type="dxa"/>
          </w:tcPr>
          <w:p w14:paraId="1C4FE69E" w14:textId="4659E786" w:rsidR="0076780C" w:rsidRPr="00BE74A2" w:rsidRDefault="007860FF" w:rsidP="001040EA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040E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6780C"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89" w:type="dxa"/>
          </w:tcPr>
          <w:p w14:paraId="404EED14" w14:textId="6ED11CB3" w:rsidR="0076780C" w:rsidRPr="00FC37B5" w:rsidRDefault="009D75B8" w:rsidP="0076780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EE9DC27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5CAF8D5F" w14:textId="3446598E" w:rsidR="0076780C" w:rsidRPr="006A0272" w:rsidRDefault="009D75B8" w:rsidP="0076780C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5CF611C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0FCD42B8" w14:textId="0AE0066F" w:rsidR="0076780C" w:rsidRPr="006A0272" w:rsidRDefault="009D75B8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8D3E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3" w:type="dxa"/>
            <w:vAlign w:val="bottom"/>
          </w:tcPr>
          <w:p w14:paraId="508554A0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60C586A" w14:textId="332CB351" w:rsidR="0076780C" w:rsidRPr="006A0272" w:rsidRDefault="009D75B8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</w:t>
            </w:r>
            <w:r w:rsidR="001A65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42A8AFA0" w14:textId="45860B82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5C667426" w14:textId="209A13F6" w:rsidR="0076780C" w:rsidRPr="006A0272" w:rsidRDefault="009D75B8" w:rsidP="00FD1B6B">
            <w:pPr>
              <w:pStyle w:val="acctfourfigures"/>
              <w:tabs>
                <w:tab w:val="decimal" w:pos="54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182CCA4" w14:textId="394F0EB8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71F18C90" w14:textId="0741D56D" w:rsidR="0076780C" w:rsidRPr="006A0272" w:rsidRDefault="009D75B8" w:rsidP="00856C95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right="-7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AAA5A1C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544FD04B" w14:textId="536601E1" w:rsidR="0076780C" w:rsidRPr="006A0272" w:rsidRDefault="009D75B8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39185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89" w:type="dxa"/>
          </w:tcPr>
          <w:p w14:paraId="14F6AB36" w14:textId="59521DB6" w:rsidR="0076780C" w:rsidRPr="006A0272" w:rsidRDefault="0076780C" w:rsidP="0076780C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</w:tcPr>
          <w:p w14:paraId="5612E18D" w14:textId="70E84D16" w:rsidR="0076780C" w:rsidRPr="006A0272" w:rsidRDefault="009D75B8" w:rsidP="00524493">
            <w:pPr>
              <w:tabs>
                <w:tab w:val="clear" w:pos="454"/>
                <w:tab w:val="clear" w:pos="680"/>
                <w:tab w:val="decimal" w:pos="283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391852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04CCE" w:rsidRPr="00BE74A2" w14:paraId="2FE23715" w14:textId="77777777" w:rsidTr="0014370C">
        <w:trPr>
          <w:cantSplit/>
        </w:trPr>
        <w:tc>
          <w:tcPr>
            <w:tcW w:w="2258" w:type="dxa"/>
          </w:tcPr>
          <w:p w14:paraId="5514EAA9" w14:textId="5E801DF6" w:rsidR="00704CCE" w:rsidRPr="00BE74A2" w:rsidRDefault="00D52A56" w:rsidP="00D25547">
            <w:pPr>
              <w:tabs>
                <w:tab w:val="clear" w:pos="227"/>
                <w:tab w:val="clear" w:pos="454"/>
                <w:tab w:val="left" w:pos="470"/>
              </w:tabs>
              <w:spacing w:line="240" w:lineRule="auto"/>
              <w:ind w:left="389" w:hanging="29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52A5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สินทรัพย์ทางการเงินที่</w:t>
            </w:r>
            <w:r w:rsidR="009D753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="009F3A84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D52A56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มีภาระค้ำประกัน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E7B4903" w14:textId="6746EBD2" w:rsidR="00704CCE" w:rsidRPr="009D75B8" w:rsidRDefault="009D75B8" w:rsidP="009D75B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D75B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ACB5FA" w14:textId="77777777" w:rsidR="00704CCE" w:rsidRPr="001649C7" w:rsidRDefault="00704CCE" w:rsidP="00E60452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4ECE395F" w14:textId="09E6735B" w:rsidR="00704CCE" w:rsidRPr="001649C7" w:rsidRDefault="009D75B8" w:rsidP="00D52A56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87BCD99" w14:textId="77777777" w:rsidR="00704CCE" w:rsidRPr="001649C7" w:rsidRDefault="00704CCE" w:rsidP="00E6045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208B497D" w14:textId="6407C5E0" w:rsidR="00704CCE" w:rsidRPr="001649C7" w:rsidRDefault="009D75B8" w:rsidP="009D75B8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83" w:type="dxa"/>
            <w:vAlign w:val="bottom"/>
          </w:tcPr>
          <w:p w14:paraId="1A8F1143" w14:textId="77777777" w:rsidR="00704CCE" w:rsidRPr="001649C7" w:rsidRDefault="00704CCE" w:rsidP="00E6045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D95EA70" w14:textId="37C4383C" w:rsidR="00704CCE" w:rsidRPr="001649C7" w:rsidRDefault="009D75B8" w:rsidP="00E6045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80" w:type="dxa"/>
            <w:gridSpan w:val="2"/>
            <w:vAlign w:val="bottom"/>
          </w:tcPr>
          <w:p w14:paraId="7B4FC63E" w14:textId="77777777" w:rsidR="00704CCE" w:rsidRPr="001649C7" w:rsidRDefault="00704CCE" w:rsidP="00E6045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3E752698" w14:textId="51FC7751" w:rsidR="00704CCE" w:rsidRPr="001649C7" w:rsidRDefault="009D75B8" w:rsidP="00E60452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2F56689E" w14:textId="77777777" w:rsidR="00704CCE" w:rsidRPr="001649C7" w:rsidRDefault="00704CCE" w:rsidP="00E6045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20F82F3F" w14:textId="0C6883EF" w:rsidR="00704CCE" w:rsidRPr="001649C7" w:rsidRDefault="009D75B8" w:rsidP="001E2DF3">
            <w:pPr>
              <w:pStyle w:val="acctfourfigures"/>
              <w:tabs>
                <w:tab w:val="decimal" w:pos="564"/>
              </w:tabs>
              <w:spacing w:line="240" w:lineRule="auto"/>
              <w:ind w:right="-2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80" w:type="dxa"/>
            <w:vAlign w:val="bottom"/>
          </w:tcPr>
          <w:p w14:paraId="6C39400D" w14:textId="77777777" w:rsidR="00704CCE" w:rsidRPr="001649C7" w:rsidRDefault="00704CCE" w:rsidP="00E60452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6B5B2D74" w14:textId="0006A44B" w:rsidR="00704CCE" w:rsidRPr="001649C7" w:rsidRDefault="009D75B8" w:rsidP="001E2DF3">
            <w:pPr>
              <w:pStyle w:val="acctfourfigures"/>
              <w:tabs>
                <w:tab w:val="decimal" w:pos="26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23EBA95D" w14:textId="77777777" w:rsidR="00704CCE" w:rsidRPr="001649C7" w:rsidRDefault="00704CCE" w:rsidP="00E6045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  <w:vAlign w:val="bottom"/>
          </w:tcPr>
          <w:p w14:paraId="22CD0FC1" w14:textId="464D1B55" w:rsidR="00704CCE" w:rsidRPr="001649C7" w:rsidRDefault="009D75B8" w:rsidP="00524493">
            <w:pPr>
              <w:tabs>
                <w:tab w:val="clear" w:pos="454"/>
                <w:tab w:val="clear" w:pos="680"/>
                <w:tab w:val="decimal" w:pos="435"/>
              </w:tabs>
              <w:ind w:left="-257" w:right="5" w:firstLine="1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76780C" w:rsidRPr="00BE74A2" w14:paraId="6105FA98" w14:textId="77777777" w:rsidTr="0014370C">
        <w:trPr>
          <w:cantSplit/>
        </w:trPr>
        <w:tc>
          <w:tcPr>
            <w:tcW w:w="2258" w:type="dxa"/>
          </w:tcPr>
          <w:p w14:paraId="6DE3750D" w14:textId="083D87AE" w:rsidR="0076780C" w:rsidRPr="00BE74A2" w:rsidRDefault="0076780C" w:rsidP="00DC309A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FC9FC" w14:textId="26D1CD9A" w:rsidR="0076780C" w:rsidRPr="009D75B8" w:rsidRDefault="009D75B8" w:rsidP="009D75B8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D75B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3D483BE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08F652" w14:textId="382DBE46" w:rsidR="0076780C" w:rsidRPr="00BA0756" w:rsidRDefault="009D75B8" w:rsidP="00DC309A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5,29</w:t>
            </w:r>
            <w:r w:rsidR="008D3E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7EDE9C99" w14:textId="77777777" w:rsidR="0076780C" w:rsidRPr="00BA0756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2AA0AE" w14:textId="38C6D582" w:rsidR="0076780C" w:rsidRPr="00BA0756" w:rsidRDefault="009D75B8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</w:t>
            </w:r>
            <w:r w:rsidR="008D3E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3" w:type="dxa"/>
            <w:vAlign w:val="bottom"/>
          </w:tcPr>
          <w:p w14:paraId="2762F9DF" w14:textId="77777777" w:rsidR="0076780C" w:rsidRPr="00BA0756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189E81" w14:textId="27696B89" w:rsidR="0076780C" w:rsidRPr="00BA0756" w:rsidRDefault="009D75B8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5,678</w:t>
            </w:r>
          </w:p>
        </w:tc>
        <w:tc>
          <w:tcPr>
            <w:tcW w:w="180" w:type="dxa"/>
            <w:gridSpan w:val="2"/>
            <w:vAlign w:val="bottom"/>
          </w:tcPr>
          <w:p w14:paraId="1A858113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0EB570F3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1BAD2D9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5737ADFD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E1AB6FA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1EA5629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05F8255C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0" w:type="dxa"/>
            <w:vAlign w:val="bottom"/>
          </w:tcPr>
          <w:p w14:paraId="1BBDF252" w14:textId="77777777" w:rsidR="0076780C" w:rsidRPr="006A0272" w:rsidRDefault="0076780C" w:rsidP="0076780C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6780C" w:rsidRPr="00BE74A2" w14:paraId="2895C816" w14:textId="77777777" w:rsidTr="0014370C">
        <w:trPr>
          <w:cantSplit/>
        </w:trPr>
        <w:tc>
          <w:tcPr>
            <w:tcW w:w="2258" w:type="dxa"/>
          </w:tcPr>
          <w:p w14:paraId="55112691" w14:textId="3B7909A8" w:rsidR="004E7E2F" w:rsidRPr="00E33B3D" w:rsidRDefault="004E7E2F" w:rsidP="0076780C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E016D15" w14:textId="77777777" w:rsidR="0076780C" w:rsidRPr="00E33B3D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7C28163" w14:textId="77777777" w:rsidR="0076780C" w:rsidRPr="00E33B3D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BEAAD19" w14:textId="77777777" w:rsidR="0076780C" w:rsidRPr="00E33B3D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FF74C4" w14:textId="77777777" w:rsidR="0076780C" w:rsidRPr="00E33B3D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72F777E" w14:textId="77777777" w:rsidR="0076780C" w:rsidRPr="00E33B3D" w:rsidRDefault="0076780C" w:rsidP="0076780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307F304" w14:textId="77777777" w:rsidR="0076780C" w:rsidRPr="00E33B3D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302BCEA" w14:textId="77777777" w:rsidR="0076780C" w:rsidRPr="00E33B3D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B163C65" w14:textId="77777777" w:rsidR="0076780C" w:rsidRPr="00E33B3D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0F17AAF0" w14:textId="77777777" w:rsidR="0076780C" w:rsidRPr="00E33B3D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A056E2A" w14:textId="77777777" w:rsidR="0076780C" w:rsidRPr="00E33B3D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5D6004D7" w14:textId="77777777" w:rsidR="0076780C" w:rsidRPr="00E33B3D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A6A62A" w14:textId="77777777" w:rsidR="0076780C" w:rsidRPr="00E33B3D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5F416EF9" w14:textId="77777777" w:rsidR="0076780C" w:rsidRPr="00E33B3D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6C4B3EDD" w14:textId="77777777" w:rsidR="0076780C" w:rsidRPr="00E33B3D" w:rsidRDefault="0076780C" w:rsidP="007678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  <w:vAlign w:val="bottom"/>
          </w:tcPr>
          <w:p w14:paraId="1DB7A085" w14:textId="77777777" w:rsidR="0076780C" w:rsidRPr="00E33B3D" w:rsidRDefault="0076780C" w:rsidP="007678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074A" w:rsidRPr="00BE74A2" w14:paraId="74E3AEE8" w14:textId="77777777" w:rsidTr="0014370C">
        <w:trPr>
          <w:cantSplit/>
        </w:trPr>
        <w:tc>
          <w:tcPr>
            <w:tcW w:w="2258" w:type="dxa"/>
          </w:tcPr>
          <w:p w14:paraId="02EEC933" w14:textId="77777777" w:rsidR="0050074A" w:rsidRPr="00E33B3D" w:rsidRDefault="0050074A" w:rsidP="0076780C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1DA96180" w14:textId="77777777" w:rsidR="0050074A" w:rsidRPr="00E33B3D" w:rsidRDefault="0050074A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0E3948" w14:textId="77777777" w:rsidR="0050074A" w:rsidRPr="00E33B3D" w:rsidRDefault="0050074A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AB83819" w14:textId="77777777" w:rsidR="0050074A" w:rsidRPr="00E33B3D" w:rsidRDefault="0050074A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4D1915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00C81A17" w14:textId="77777777" w:rsidR="0050074A" w:rsidRPr="00E33B3D" w:rsidRDefault="0050074A" w:rsidP="0076780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79DA792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6323CE5" w14:textId="77777777" w:rsidR="0050074A" w:rsidRPr="00E33B3D" w:rsidRDefault="0050074A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056ECA8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41C1A17D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C5D204C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5BACEAB6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B51F90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268889D1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5F1BDABC" w14:textId="77777777" w:rsidR="0050074A" w:rsidRPr="00E33B3D" w:rsidRDefault="0050074A" w:rsidP="007678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  <w:vAlign w:val="bottom"/>
          </w:tcPr>
          <w:p w14:paraId="4AA346E5" w14:textId="77777777" w:rsidR="0050074A" w:rsidRPr="00E33B3D" w:rsidRDefault="0050074A" w:rsidP="007678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C72" w:rsidRPr="00BE74A2" w14:paraId="510CF70C" w14:textId="77777777" w:rsidTr="0014370C">
        <w:trPr>
          <w:cantSplit/>
        </w:trPr>
        <w:tc>
          <w:tcPr>
            <w:tcW w:w="2258" w:type="dxa"/>
          </w:tcPr>
          <w:p w14:paraId="345A5419" w14:textId="77777777" w:rsidR="00430C72" w:rsidRPr="00E33B3D" w:rsidRDefault="00430C72" w:rsidP="0076780C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08591DAD" w14:textId="77777777" w:rsidR="00430C72" w:rsidRPr="00E33B3D" w:rsidRDefault="00430C72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DD41A1D" w14:textId="77777777" w:rsidR="00430C72" w:rsidRPr="00E33B3D" w:rsidRDefault="00430C72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2CFAA114" w14:textId="77777777" w:rsidR="00430C72" w:rsidRPr="00E33B3D" w:rsidRDefault="00430C72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6024E3D" w14:textId="77777777" w:rsidR="00430C72" w:rsidRPr="00E33B3D" w:rsidRDefault="00430C72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180490F" w14:textId="77777777" w:rsidR="00430C72" w:rsidRPr="00E33B3D" w:rsidRDefault="00430C72" w:rsidP="0076780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17FA88D" w14:textId="77777777" w:rsidR="00430C72" w:rsidRPr="00E33B3D" w:rsidRDefault="00430C72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9721CD6" w14:textId="77777777" w:rsidR="00430C72" w:rsidRPr="00E33B3D" w:rsidRDefault="00430C72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9C92212" w14:textId="77777777" w:rsidR="00430C72" w:rsidRPr="00E33B3D" w:rsidRDefault="00430C72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742CEEB1" w14:textId="77777777" w:rsidR="00430C72" w:rsidRPr="00E33B3D" w:rsidRDefault="00430C72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ACDFA8D" w14:textId="77777777" w:rsidR="00430C72" w:rsidRPr="00E33B3D" w:rsidRDefault="00430C72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4B11F5F9" w14:textId="77777777" w:rsidR="00430C72" w:rsidRPr="00E33B3D" w:rsidRDefault="00430C72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B1629F3" w14:textId="77777777" w:rsidR="00430C72" w:rsidRPr="00E33B3D" w:rsidRDefault="00430C72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6C54169B" w14:textId="77777777" w:rsidR="00430C72" w:rsidRPr="00E33B3D" w:rsidRDefault="00430C72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70F43583" w14:textId="77777777" w:rsidR="00430C72" w:rsidRPr="00E33B3D" w:rsidRDefault="00430C72" w:rsidP="007678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  <w:vAlign w:val="bottom"/>
          </w:tcPr>
          <w:p w14:paraId="63B5D082" w14:textId="77777777" w:rsidR="00430C72" w:rsidRPr="00E33B3D" w:rsidRDefault="00430C72" w:rsidP="007678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074A" w:rsidRPr="00BE74A2" w14:paraId="3AE086C9" w14:textId="77777777" w:rsidTr="0014370C">
        <w:trPr>
          <w:cantSplit/>
        </w:trPr>
        <w:tc>
          <w:tcPr>
            <w:tcW w:w="2258" w:type="dxa"/>
          </w:tcPr>
          <w:p w14:paraId="0B3DBF2E" w14:textId="77777777" w:rsidR="0050074A" w:rsidRPr="00E33B3D" w:rsidRDefault="0050074A" w:rsidP="0076780C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5ADC0B4C" w14:textId="77777777" w:rsidR="0050074A" w:rsidRPr="00E33B3D" w:rsidRDefault="0050074A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AA364E" w14:textId="77777777" w:rsidR="0050074A" w:rsidRPr="00E33B3D" w:rsidRDefault="0050074A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0AF2240F" w14:textId="77777777" w:rsidR="0050074A" w:rsidRPr="00E33B3D" w:rsidRDefault="0050074A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5DFF23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5F119138" w14:textId="77777777" w:rsidR="0050074A" w:rsidRPr="00E33B3D" w:rsidRDefault="0050074A" w:rsidP="0076780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FFCF154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5C2F124" w14:textId="77777777" w:rsidR="0050074A" w:rsidRPr="00E33B3D" w:rsidRDefault="0050074A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A9D2D1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48093C25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5553555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50EBB8D9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E1F34CB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0E395965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49271EBB" w14:textId="77777777" w:rsidR="0050074A" w:rsidRPr="00E33B3D" w:rsidRDefault="0050074A" w:rsidP="007678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  <w:vAlign w:val="bottom"/>
          </w:tcPr>
          <w:p w14:paraId="7CD2B7C2" w14:textId="77777777" w:rsidR="0050074A" w:rsidRPr="00E33B3D" w:rsidRDefault="0050074A" w:rsidP="007678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074A" w:rsidRPr="00BE74A2" w14:paraId="1BCCE405" w14:textId="77777777" w:rsidTr="0014370C">
        <w:trPr>
          <w:cantSplit/>
        </w:trPr>
        <w:tc>
          <w:tcPr>
            <w:tcW w:w="2258" w:type="dxa"/>
          </w:tcPr>
          <w:p w14:paraId="75D8FF10" w14:textId="77777777" w:rsidR="0050074A" w:rsidRPr="00E33B3D" w:rsidRDefault="0050074A" w:rsidP="0076780C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20BE050C" w14:textId="77777777" w:rsidR="0050074A" w:rsidRPr="00E33B3D" w:rsidRDefault="0050074A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4D45721" w14:textId="77777777" w:rsidR="0050074A" w:rsidRPr="00E33B3D" w:rsidRDefault="0050074A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11F688D" w14:textId="77777777" w:rsidR="0050074A" w:rsidRPr="00E33B3D" w:rsidRDefault="0050074A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FAC1B7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7AE650CF" w14:textId="77777777" w:rsidR="0050074A" w:rsidRPr="00E33B3D" w:rsidRDefault="0050074A" w:rsidP="0076780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0B71267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A49E757" w14:textId="77777777" w:rsidR="0050074A" w:rsidRPr="00E33B3D" w:rsidRDefault="0050074A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03CBA10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74BAE042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03A4C1F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17871CC1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566C346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25E1FE2" w14:textId="77777777" w:rsidR="0050074A" w:rsidRPr="00E33B3D" w:rsidRDefault="0050074A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2FF9F792" w14:textId="77777777" w:rsidR="0050074A" w:rsidRPr="00E33B3D" w:rsidRDefault="0050074A" w:rsidP="007678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  <w:vAlign w:val="bottom"/>
          </w:tcPr>
          <w:p w14:paraId="239B670B" w14:textId="77777777" w:rsidR="0050074A" w:rsidRPr="00E33B3D" w:rsidRDefault="0050074A" w:rsidP="007678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6780C" w:rsidRPr="00BE74A2" w14:paraId="05AFB9D8" w14:textId="77777777" w:rsidTr="0014370C">
        <w:trPr>
          <w:cantSplit/>
        </w:trPr>
        <w:tc>
          <w:tcPr>
            <w:tcW w:w="2258" w:type="dxa"/>
          </w:tcPr>
          <w:p w14:paraId="1529CF8F" w14:textId="53B04563" w:rsidR="0076780C" w:rsidRPr="00BE74A2" w:rsidRDefault="0076780C" w:rsidP="0076780C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89" w:type="dxa"/>
            <w:vAlign w:val="bottom"/>
          </w:tcPr>
          <w:p w14:paraId="000C5315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3DBED98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736DD6D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ED973CA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273BFA61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43012797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E58A938" w14:textId="77777777" w:rsidR="0076780C" w:rsidRPr="001649C7" w:rsidRDefault="0076780C" w:rsidP="0076780C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A608942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747E807D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414419C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0825BD71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AE13B45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DAB87C8" w14:textId="77777777" w:rsidR="0076780C" w:rsidRPr="001649C7" w:rsidRDefault="0076780C" w:rsidP="0076780C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5884C298" w14:textId="77777777" w:rsidR="0076780C" w:rsidRPr="001649C7" w:rsidRDefault="0076780C" w:rsidP="007678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  <w:vAlign w:val="bottom"/>
          </w:tcPr>
          <w:p w14:paraId="782A313C" w14:textId="77777777" w:rsidR="0076780C" w:rsidRPr="001649C7" w:rsidRDefault="0076780C" w:rsidP="0076780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2A56" w:rsidRPr="00BE74A2" w14:paraId="1D343C71" w14:textId="77777777" w:rsidTr="0014370C">
        <w:trPr>
          <w:cantSplit/>
        </w:trPr>
        <w:tc>
          <w:tcPr>
            <w:tcW w:w="2258" w:type="dxa"/>
          </w:tcPr>
          <w:p w14:paraId="7A72FC9C" w14:textId="77777777" w:rsidR="00D60186" w:rsidRDefault="00D60186" w:rsidP="00D52A56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เงินเบิกเกินบัญชีและ</w:t>
            </w:r>
          </w:p>
          <w:p w14:paraId="1AD61863" w14:textId="5008BE22" w:rsidR="00D52A56" w:rsidRPr="00BE74A2" w:rsidRDefault="00D52A56" w:rsidP="00D60186">
            <w:pPr>
              <w:tabs>
                <w:tab w:val="left" w:pos="190"/>
              </w:tabs>
              <w:spacing w:line="240" w:lineRule="auto"/>
              <w:ind w:left="190" w:firstLine="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6780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9" w:type="dxa"/>
            <w:vAlign w:val="bottom"/>
          </w:tcPr>
          <w:p w14:paraId="227243FE" w14:textId="4F0B4D16" w:rsidR="00D52A56" w:rsidRPr="0076780C" w:rsidRDefault="00D52A56" w:rsidP="00D52A56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A71954" w14:textId="77777777" w:rsidR="00D52A56" w:rsidRPr="001649C7" w:rsidRDefault="00D52A56" w:rsidP="00D52A56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69836BE0" w14:textId="6BBF7679" w:rsidR="00D52A56" w:rsidRPr="001649C7" w:rsidRDefault="00D52A56" w:rsidP="00D52A5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1CE71B3" w14:textId="77777777" w:rsidR="00D52A56" w:rsidRPr="001649C7" w:rsidRDefault="00D52A56" w:rsidP="00D52A5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17ECCD80" w14:textId="776DDF37" w:rsidR="00D52A56" w:rsidRPr="001649C7" w:rsidRDefault="00D52A56" w:rsidP="0052449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(1,360)</w:t>
            </w:r>
          </w:p>
        </w:tc>
        <w:tc>
          <w:tcPr>
            <w:tcW w:w="183" w:type="dxa"/>
            <w:vAlign w:val="bottom"/>
          </w:tcPr>
          <w:p w14:paraId="72946982" w14:textId="5BF761E8" w:rsidR="00D52A56" w:rsidRPr="001649C7" w:rsidRDefault="00D52A56" w:rsidP="00D52A5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2A0A167" w14:textId="2CC299B5" w:rsidR="00D52A56" w:rsidRPr="00427B6D" w:rsidRDefault="00D52A56" w:rsidP="00D52A56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(1,360)</w:t>
            </w:r>
          </w:p>
        </w:tc>
        <w:tc>
          <w:tcPr>
            <w:tcW w:w="180" w:type="dxa"/>
            <w:gridSpan w:val="2"/>
            <w:vAlign w:val="bottom"/>
          </w:tcPr>
          <w:p w14:paraId="275CCBF4" w14:textId="77777777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2E0919D2" w14:textId="408F71E5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E306063" w14:textId="77777777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10EE7A4D" w14:textId="35924AD0" w:rsidR="00D52A56" w:rsidRPr="00E8500E" w:rsidRDefault="00D52A56" w:rsidP="00D52A56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(1,360)</w:t>
            </w:r>
          </w:p>
        </w:tc>
        <w:tc>
          <w:tcPr>
            <w:tcW w:w="180" w:type="dxa"/>
            <w:vAlign w:val="bottom"/>
          </w:tcPr>
          <w:p w14:paraId="27D6A8A0" w14:textId="77777777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710FD4FE" w14:textId="04EA4308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076B106F" w14:textId="77777777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0" w:type="dxa"/>
            <w:vAlign w:val="bottom"/>
          </w:tcPr>
          <w:p w14:paraId="3162250D" w14:textId="1E6ECED5" w:rsidR="00D52A56" w:rsidRPr="00D52A56" w:rsidRDefault="00D52A56" w:rsidP="00524493">
            <w:pPr>
              <w:tabs>
                <w:tab w:val="clear" w:pos="454"/>
                <w:tab w:val="clear" w:pos="680"/>
                <w:tab w:val="decimal" w:pos="435"/>
              </w:tabs>
              <w:ind w:left="-105" w:right="-7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52A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(1,360)</w:t>
            </w:r>
          </w:p>
        </w:tc>
      </w:tr>
      <w:tr w:rsidR="00D52A56" w:rsidRPr="00BE74A2" w14:paraId="166186B7" w14:textId="77777777" w:rsidTr="0014370C">
        <w:trPr>
          <w:cantSplit/>
        </w:trPr>
        <w:tc>
          <w:tcPr>
            <w:tcW w:w="2258" w:type="dxa"/>
          </w:tcPr>
          <w:p w14:paraId="5D30DDF2" w14:textId="5A43A6B4" w:rsidR="00D52A56" w:rsidRPr="0076780C" w:rsidRDefault="00D52A56" w:rsidP="00D52A56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780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ยาว</w:t>
            </w:r>
            <w:r w:rsidRPr="0076780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989" w:type="dxa"/>
            <w:vAlign w:val="bottom"/>
          </w:tcPr>
          <w:p w14:paraId="36BF83D3" w14:textId="51982D52" w:rsidR="00D52A56" w:rsidRPr="0076780C" w:rsidRDefault="00D52A56" w:rsidP="00D52A56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C31199B" w14:textId="77777777" w:rsidR="00D52A56" w:rsidRPr="001649C7" w:rsidRDefault="00D52A56" w:rsidP="00D52A56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32B034FD" w14:textId="2B30F778" w:rsidR="00D52A56" w:rsidRPr="001649C7" w:rsidRDefault="00D52A56" w:rsidP="00D52A5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CED941F" w14:textId="77777777" w:rsidR="00D52A56" w:rsidRPr="001649C7" w:rsidRDefault="00D52A56" w:rsidP="00D52A5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158244E" w14:textId="3328A577" w:rsidR="00D52A56" w:rsidRPr="001649C7" w:rsidRDefault="00D52A56" w:rsidP="0052449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(2,451)</w:t>
            </w:r>
          </w:p>
        </w:tc>
        <w:tc>
          <w:tcPr>
            <w:tcW w:w="183" w:type="dxa"/>
            <w:vAlign w:val="bottom"/>
          </w:tcPr>
          <w:p w14:paraId="1D75A346" w14:textId="77777777" w:rsidR="00D52A56" w:rsidRPr="001649C7" w:rsidRDefault="00D52A56" w:rsidP="00D52A5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45056D3A" w14:textId="06449F0B" w:rsidR="00D52A56" w:rsidRPr="00427B6D" w:rsidRDefault="00D52A56" w:rsidP="00D52A56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(2,451)</w:t>
            </w:r>
          </w:p>
        </w:tc>
        <w:tc>
          <w:tcPr>
            <w:tcW w:w="180" w:type="dxa"/>
            <w:gridSpan w:val="2"/>
            <w:vAlign w:val="bottom"/>
          </w:tcPr>
          <w:p w14:paraId="7C3C17C5" w14:textId="77777777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2868C845" w14:textId="5A11406C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6D7C187" w14:textId="77777777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2E28364E" w14:textId="596EF7F3" w:rsidR="00D52A56" w:rsidRPr="00E8500E" w:rsidRDefault="00D52A56" w:rsidP="00D52A56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(2,451)</w:t>
            </w:r>
          </w:p>
        </w:tc>
        <w:tc>
          <w:tcPr>
            <w:tcW w:w="180" w:type="dxa"/>
            <w:vAlign w:val="bottom"/>
          </w:tcPr>
          <w:p w14:paraId="57B81524" w14:textId="77777777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4C0FF8DE" w14:textId="2A1A34C4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1BCB40FB" w14:textId="77777777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0" w:type="dxa"/>
            <w:vAlign w:val="bottom"/>
          </w:tcPr>
          <w:p w14:paraId="5F8898FA" w14:textId="1C017395" w:rsidR="00D52A56" w:rsidRPr="00D52A56" w:rsidRDefault="00D52A56" w:rsidP="00524493">
            <w:pPr>
              <w:tabs>
                <w:tab w:val="clear" w:pos="454"/>
                <w:tab w:val="clear" w:pos="680"/>
                <w:tab w:val="decimal" w:pos="435"/>
              </w:tabs>
              <w:ind w:left="-105" w:right="-7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52A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(2,451)</w:t>
            </w:r>
          </w:p>
        </w:tc>
      </w:tr>
      <w:tr w:rsidR="00D52A56" w:rsidRPr="00BE74A2" w14:paraId="191FDEF2" w14:textId="77777777" w:rsidTr="0014370C">
        <w:trPr>
          <w:cantSplit/>
        </w:trPr>
        <w:tc>
          <w:tcPr>
            <w:tcW w:w="2258" w:type="dxa"/>
          </w:tcPr>
          <w:p w14:paraId="32B2F0C7" w14:textId="7DAF84D8" w:rsidR="00D52A56" w:rsidRPr="0076780C" w:rsidRDefault="00D52A56" w:rsidP="00D52A56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74A2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89" w:type="dxa"/>
            <w:vAlign w:val="bottom"/>
          </w:tcPr>
          <w:p w14:paraId="15CBC7FB" w14:textId="54108688" w:rsidR="00D52A56" w:rsidRPr="0076780C" w:rsidRDefault="00D52A56" w:rsidP="00A641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180" w:type="dxa"/>
            <w:vAlign w:val="bottom"/>
          </w:tcPr>
          <w:p w14:paraId="45C3AFD1" w14:textId="77777777" w:rsidR="00D52A56" w:rsidRPr="001649C7" w:rsidRDefault="00D52A56" w:rsidP="00D52A56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F3CB146" w14:textId="109285A5" w:rsidR="00D52A56" w:rsidRPr="001649C7" w:rsidRDefault="00D52A56" w:rsidP="00D52A56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669CE27" w14:textId="77777777" w:rsidR="00D52A56" w:rsidRPr="001649C7" w:rsidRDefault="00D52A56" w:rsidP="00D52A5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4169499" w14:textId="396084F2" w:rsidR="00D52A56" w:rsidRPr="001649C7" w:rsidRDefault="00D52A56" w:rsidP="00524493">
            <w:pPr>
              <w:pStyle w:val="acctfourfigures"/>
              <w:tabs>
                <w:tab w:val="clear" w:pos="765"/>
                <w:tab w:val="decimal" w:pos="466"/>
              </w:tabs>
              <w:spacing w:line="240" w:lineRule="auto"/>
              <w:ind w:right="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614F70AC" w14:textId="77777777" w:rsidR="00D52A56" w:rsidRPr="001649C7" w:rsidRDefault="00D52A56" w:rsidP="00D52A56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3FA24E13" w14:textId="2E259874" w:rsidR="00D52A56" w:rsidRPr="00427B6D" w:rsidRDefault="00D52A56" w:rsidP="00D52A56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180" w:type="dxa"/>
            <w:gridSpan w:val="2"/>
            <w:vAlign w:val="bottom"/>
          </w:tcPr>
          <w:p w14:paraId="509A15B4" w14:textId="77777777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423F7C52" w14:textId="62E14E17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8913F24" w14:textId="77777777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17300A64" w14:textId="6A1BF6E4" w:rsidR="00D52A56" w:rsidRPr="00E8500E" w:rsidRDefault="00D52A56" w:rsidP="00D52A56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180" w:type="dxa"/>
            <w:vAlign w:val="bottom"/>
          </w:tcPr>
          <w:p w14:paraId="290B6EA7" w14:textId="77777777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36A0CBB8" w14:textId="4A671925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51B41D85" w14:textId="77777777" w:rsidR="00D52A56" w:rsidRPr="0076780C" w:rsidRDefault="00D52A56" w:rsidP="00D52A56">
            <w:pPr>
              <w:pStyle w:val="acctfourfigures"/>
              <w:tabs>
                <w:tab w:val="decimal" w:pos="5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0" w:type="dxa"/>
            <w:vAlign w:val="bottom"/>
          </w:tcPr>
          <w:p w14:paraId="05DD62B1" w14:textId="7EBBE96D" w:rsidR="00D52A56" w:rsidRPr="00D52A56" w:rsidRDefault="00D52A56" w:rsidP="00524493">
            <w:pPr>
              <w:tabs>
                <w:tab w:val="clear" w:pos="454"/>
                <w:tab w:val="clear" w:pos="680"/>
                <w:tab w:val="decimal" w:pos="435"/>
              </w:tabs>
              <w:ind w:left="-105" w:right="-7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D52A56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(4)</w:t>
            </w:r>
          </w:p>
        </w:tc>
      </w:tr>
      <w:tr w:rsidR="00D52A56" w:rsidRPr="00BE74A2" w14:paraId="39FBAA05" w14:textId="77777777" w:rsidTr="0014370C">
        <w:trPr>
          <w:cantSplit/>
        </w:trPr>
        <w:tc>
          <w:tcPr>
            <w:tcW w:w="2258" w:type="dxa"/>
          </w:tcPr>
          <w:p w14:paraId="1AA6384E" w14:textId="37AF2618" w:rsidR="00D52A56" w:rsidRPr="008C4E87" w:rsidRDefault="00D52A56" w:rsidP="00D52A56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BE74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AD85B" w14:textId="7A460875" w:rsidR="00D52A56" w:rsidRPr="008C4E87" w:rsidRDefault="00D52A56" w:rsidP="00A641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180" w:type="dxa"/>
            <w:vAlign w:val="bottom"/>
          </w:tcPr>
          <w:p w14:paraId="01DB1AF7" w14:textId="77777777" w:rsidR="00D52A56" w:rsidRPr="008C4E87" w:rsidRDefault="00D52A56" w:rsidP="00D52A56">
            <w:pPr>
              <w:pStyle w:val="acctfourfigures"/>
              <w:tabs>
                <w:tab w:val="clear" w:pos="765"/>
                <w:tab w:val="left" w:pos="190"/>
                <w:tab w:val="decimal" w:pos="38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62B9A" w14:textId="601DD69E" w:rsidR="00D52A56" w:rsidRPr="008C4E87" w:rsidRDefault="00D52A56" w:rsidP="00D52A56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AE3A3C9" w14:textId="77777777" w:rsidR="00D52A56" w:rsidRPr="008C4E87" w:rsidRDefault="00D52A56" w:rsidP="00D52A56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0F5BFF" w14:textId="66AF4B88" w:rsidR="00D52A56" w:rsidRPr="008C4E87" w:rsidRDefault="00D52A56" w:rsidP="0052449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(3,811)</w:t>
            </w:r>
          </w:p>
        </w:tc>
        <w:tc>
          <w:tcPr>
            <w:tcW w:w="183" w:type="dxa"/>
            <w:vAlign w:val="bottom"/>
          </w:tcPr>
          <w:p w14:paraId="0A48F06D" w14:textId="77777777" w:rsidR="00D52A56" w:rsidRPr="008C4E87" w:rsidRDefault="00D52A56" w:rsidP="00D52A56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C2E36" w14:textId="28ECE051" w:rsidR="00D52A56" w:rsidRPr="00427B6D" w:rsidRDefault="00D52A56" w:rsidP="00D52A56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US" w:bidi="th-TH"/>
              </w:rPr>
              <w:t>(3,815)</w:t>
            </w:r>
          </w:p>
        </w:tc>
        <w:tc>
          <w:tcPr>
            <w:tcW w:w="180" w:type="dxa"/>
            <w:gridSpan w:val="2"/>
            <w:vAlign w:val="bottom"/>
          </w:tcPr>
          <w:p w14:paraId="3EC59254" w14:textId="77777777" w:rsidR="00D52A56" w:rsidRPr="008C4E87" w:rsidRDefault="00D52A56" w:rsidP="00D52A56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3C8B69A5" w14:textId="77777777" w:rsidR="00D52A56" w:rsidRPr="008C4E87" w:rsidRDefault="00D52A56" w:rsidP="00D52A56">
            <w:pPr>
              <w:pStyle w:val="acctfourfigures"/>
              <w:tabs>
                <w:tab w:val="clear" w:pos="765"/>
                <w:tab w:val="left" w:pos="190"/>
                <w:tab w:val="decimal" w:pos="29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B60C392" w14:textId="77777777" w:rsidR="00D52A56" w:rsidRPr="008C4E87" w:rsidRDefault="00D52A56" w:rsidP="00D52A56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5A3B8FB4" w14:textId="77777777" w:rsidR="00D52A56" w:rsidRPr="008C4E87" w:rsidRDefault="00D52A56" w:rsidP="00D52A56">
            <w:pPr>
              <w:pStyle w:val="acctfourfigures"/>
              <w:tabs>
                <w:tab w:val="clear" w:pos="765"/>
                <w:tab w:val="left" w:pos="190"/>
                <w:tab w:val="decimal" w:pos="56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04DA29" w14:textId="77777777" w:rsidR="00D52A56" w:rsidRPr="008C4E87" w:rsidRDefault="00D52A56" w:rsidP="00D52A56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673234B4" w14:textId="77777777" w:rsidR="00D52A56" w:rsidRPr="008C4E87" w:rsidRDefault="00D52A56" w:rsidP="00D52A56">
            <w:pPr>
              <w:pStyle w:val="acctfourfigures"/>
              <w:tabs>
                <w:tab w:val="clear" w:pos="765"/>
                <w:tab w:val="left" w:pos="190"/>
                <w:tab w:val="decimal" w:pos="378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0C1CC71E" w14:textId="77777777" w:rsidR="00D52A56" w:rsidRPr="008C4E87" w:rsidRDefault="00D52A56" w:rsidP="00D52A56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0" w:type="dxa"/>
            <w:vAlign w:val="bottom"/>
          </w:tcPr>
          <w:p w14:paraId="470F88B0" w14:textId="77777777" w:rsidR="00D52A56" w:rsidRPr="008C4E87" w:rsidRDefault="00D52A56" w:rsidP="00D52A56">
            <w:pPr>
              <w:pStyle w:val="acctfourfigures"/>
              <w:tabs>
                <w:tab w:val="clear" w:pos="765"/>
                <w:tab w:val="left" w:pos="190"/>
                <w:tab w:val="decimal" w:pos="48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62F77314" w14:textId="77777777" w:rsidR="0014370C" w:rsidRDefault="0014370C"/>
    <w:p w14:paraId="41CB6461" w14:textId="77777777" w:rsidR="0050074A" w:rsidRDefault="0050074A"/>
    <w:p w14:paraId="7D836318" w14:textId="77777777" w:rsidR="0014370C" w:rsidRDefault="0014370C"/>
    <w:tbl>
      <w:tblPr>
        <w:tblW w:w="9921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8"/>
        <w:gridCol w:w="989"/>
        <w:gridCol w:w="180"/>
        <w:gridCol w:w="991"/>
        <w:gridCol w:w="180"/>
        <w:gridCol w:w="899"/>
        <w:gridCol w:w="183"/>
        <w:gridCol w:w="810"/>
        <w:gridCol w:w="9"/>
        <w:gridCol w:w="171"/>
        <w:gridCol w:w="9"/>
        <w:gridCol w:w="622"/>
        <w:gridCol w:w="178"/>
        <w:gridCol w:w="712"/>
        <w:gridCol w:w="180"/>
        <w:gridCol w:w="631"/>
        <w:gridCol w:w="189"/>
        <w:gridCol w:w="730"/>
      </w:tblGrid>
      <w:tr w:rsidR="0014370C" w:rsidRPr="00BE74A2" w14:paraId="1B3660E4" w14:textId="77777777" w:rsidTr="00365417">
        <w:trPr>
          <w:cantSplit/>
          <w:trHeight w:val="60"/>
          <w:tblHeader/>
        </w:trPr>
        <w:tc>
          <w:tcPr>
            <w:tcW w:w="2258" w:type="dxa"/>
            <w:vAlign w:val="bottom"/>
          </w:tcPr>
          <w:p w14:paraId="347D92C5" w14:textId="77777777" w:rsidR="0014370C" w:rsidRPr="0016553F" w:rsidRDefault="0014370C" w:rsidP="00365417">
            <w:pPr>
              <w:tabs>
                <w:tab w:val="left" w:pos="100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7663" w:type="dxa"/>
            <w:gridSpan w:val="17"/>
          </w:tcPr>
          <w:p w14:paraId="50745D91" w14:textId="77777777" w:rsidR="0014370C" w:rsidRPr="00BE74A2" w:rsidRDefault="0014370C" w:rsidP="00365417">
            <w:pPr>
              <w:pStyle w:val="acctcolumnheading"/>
              <w:spacing w:after="0" w:line="240" w:lineRule="auto"/>
              <w:ind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BE74A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14370C" w:rsidRPr="00BE74A2" w14:paraId="490F3AFF" w14:textId="77777777" w:rsidTr="00365417">
        <w:trPr>
          <w:cantSplit/>
          <w:trHeight w:val="74"/>
          <w:tblHeader/>
        </w:trPr>
        <w:tc>
          <w:tcPr>
            <w:tcW w:w="2258" w:type="dxa"/>
            <w:vAlign w:val="bottom"/>
          </w:tcPr>
          <w:p w14:paraId="102FBCCF" w14:textId="77777777" w:rsidR="0014370C" w:rsidRPr="00BE74A2" w:rsidDel="00A71EB6" w:rsidRDefault="0014370C" w:rsidP="0036541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241" w:type="dxa"/>
            <w:gridSpan w:val="8"/>
          </w:tcPr>
          <w:p w14:paraId="126B0A99" w14:textId="77777777" w:rsidR="0014370C" w:rsidRPr="00BE74A2" w:rsidRDefault="0014370C" w:rsidP="00365417">
            <w:pPr>
              <w:pStyle w:val="acctcolumnheading"/>
              <w:spacing w:after="0" w:line="240" w:lineRule="auto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vAlign w:val="bottom"/>
          </w:tcPr>
          <w:p w14:paraId="2F82484E" w14:textId="77777777" w:rsidR="0014370C" w:rsidRPr="00BE74A2" w:rsidRDefault="0014370C" w:rsidP="00365417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3242" w:type="dxa"/>
            <w:gridSpan w:val="7"/>
            <w:vAlign w:val="bottom"/>
          </w:tcPr>
          <w:p w14:paraId="341C9F12" w14:textId="77777777" w:rsidR="0014370C" w:rsidRPr="00BE74A2" w:rsidRDefault="0014370C" w:rsidP="00365417">
            <w:pPr>
              <w:pStyle w:val="acctcolumnheading"/>
              <w:spacing w:after="0" w:line="240" w:lineRule="auto"/>
              <w:ind w:right="-79"/>
              <w:rPr>
                <w:b/>
                <w:bCs/>
                <w:sz w:val="20"/>
              </w:rPr>
            </w:pPr>
            <w:r w:rsidRPr="00BE74A2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en-US" w:bidi="th-TH"/>
              </w:rPr>
              <w:t>มูลค่ายุติธรรม</w:t>
            </w:r>
          </w:p>
        </w:tc>
      </w:tr>
      <w:tr w:rsidR="0014370C" w:rsidRPr="00BE74A2" w14:paraId="0613CE11" w14:textId="77777777" w:rsidTr="00365417">
        <w:trPr>
          <w:cantSplit/>
          <w:trHeight w:val="60"/>
          <w:tblHeader/>
        </w:trPr>
        <w:tc>
          <w:tcPr>
            <w:tcW w:w="2258" w:type="dxa"/>
            <w:vAlign w:val="bottom"/>
          </w:tcPr>
          <w:p w14:paraId="68573116" w14:textId="396984DE" w:rsidR="0014370C" w:rsidRPr="00BE74A2" w:rsidRDefault="0014370C" w:rsidP="0036541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74A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E785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DE785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6119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989" w:type="dxa"/>
            <w:vAlign w:val="bottom"/>
          </w:tcPr>
          <w:p w14:paraId="7402FAC5" w14:textId="77777777" w:rsidR="0014370C" w:rsidRPr="00105EAF" w:rsidRDefault="0014370C" w:rsidP="00365417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lang w:val="en-US" w:bidi="th-TH"/>
              </w:rPr>
            </w:pPr>
            <w:r w:rsidRPr="00105EAF">
              <w:rPr>
                <w:rFonts w:ascii="Angsana New" w:hAnsi="Angsana New"/>
                <w:spacing w:val="-6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vAlign w:val="bottom"/>
          </w:tcPr>
          <w:p w14:paraId="315B5958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187F4F86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89" w:right="-79"/>
              <w:rPr>
                <w:sz w:val="20"/>
                <w:lang w:bidi="th-TH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vAlign w:val="bottom"/>
          </w:tcPr>
          <w:p w14:paraId="671A9740" w14:textId="77777777" w:rsidR="0014370C" w:rsidRPr="00BE74A2" w:rsidRDefault="0014370C" w:rsidP="00365417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899" w:type="dxa"/>
            <w:vAlign w:val="bottom"/>
          </w:tcPr>
          <w:p w14:paraId="02296EB6" w14:textId="77777777" w:rsidR="0014370C" w:rsidRDefault="0014370C" w:rsidP="0036541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เครื่องมือ</w:t>
            </w:r>
          </w:p>
          <w:p w14:paraId="0A88E448" w14:textId="77777777" w:rsidR="0014370C" w:rsidRDefault="0014370C" w:rsidP="0036541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ทางการเงิน</w:t>
            </w:r>
          </w:p>
          <w:p w14:paraId="40AA5F6C" w14:textId="77777777" w:rsidR="0014370C" w:rsidRDefault="0014370C" w:rsidP="0036541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ที่วัดมูลค่า</w:t>
            </w:r>
          </w:p>
          <w:p w14:paraId="631B84B8" w14:textId="77777777" w:rsidR="0014370C" w:rsidRPr="00427B6D" w:rsidRDefault="0014370C" w:rsidP="00365417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E74A2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ด้วยราคาทุนตัดจำหน่าย</w:t>
            </w:r>
          </w:p>
        </w:tc>
        <w:tc>
          <w:tcPr>
            <w:tcW w:w="183" w:type="dxa"/>
            <w:vAlign w:val="bottom"/>
          </w:tcPr>
          <w:p w14:paraId="31BF773D" w14:textId="77777777" w:rsidR="0014370C" w:rsidRPr="00BE74A2" w:rsidRDefault="0014370C" w:rsidP="00365417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810" w:type="dxa"/>
            <w:vAlign w:val="bottom"/>
          </w:tcPr>
          <w:p w14:paraId="194E2452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  <w:gridSpan w:val="2"/>
            <w:vAlign w:val="bottom"/>
          </w:tcPr>
          <w:p w14:paraId="65D42A5D" w14:textId="77777777" w:rsidR="0014370C" w:rsidRPr="00BE74A2" w:rsidRDefault="0014370C" w:rsidP="00365417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176A240E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DF5E0A3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CB7A5DB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C6297D3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D676E9E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40B6BB5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52FBD18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376205A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</w:t>
            </w:r>
          </w:p>
        </w:tc>
        <w:tc>
          <w:tcPr>
            <w:tcW w:w="178" w:type="dxa"/>
            <w:vAlign w:val="bottom"/>
          </w:tcPr>
          <w:p w14:paraId="15C40659" w14:textId="77777777" w:rsidR="0014370C" w:rsidRPr="00BE74A2" w:rsidRDefault="0014370C" w:rsidP="00365417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712" w:type="dxa"/>
            <w:vAlign w:val="bottom"/>
          </w:tcPr>
          <w:p w14:paraId="1C343C4E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AFA4A1D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EFA02D8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84BD6D0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07CA1D6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8595207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5ACB4BB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D9E353C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2</w:t>
            </w:r>
          </w:p>
        </w:tc>
        <w:tc>
          <w:tcPr>
            <w:tcW w:w="180" w:type="dxa"/>
            <w:vAlign w:val="bottom"/>
          </w:tcPr>
          <w:p w14:paraId="696D2DB0" w14:textId="77777777" w:rsidR="0014370C" w:rsidRPr="00BE74A2" w:rsidRDefault="0014370C" w:rsidP="00365417">
            <w:pPr>
              <w:pStyle w:val="acctcolumnheading"/>
              <w:spacing w:after="0" w:line="240" w:lineRule="auto"/>
              <w:rPr>
                <w:sz w:val="20"/>
              </w:rPr>
            </w:pPr>
          </w:p>
        </w:tc>
        <w:tc>
          <w:tcPr>
            <w:tcW w:w="631" w:type="dxa"/>
            <w:vAlign w:val="bottom"/>
          </w:tcPr>
          <w:p w14:paraId="1C7EB28C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3947721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31AB17C3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0BBB6777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2F7CE89E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5F4CB90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7B324F2A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54140820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ระดับ</w:t>
            </w:r>
            <w:r w:rsidRPr="00BE74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3</w:t>
            </w:r>
          </w:p>
        </w:tc>
        <w:tc>
          <w:tcPr>
            <w:tcW w:w="189" w:type="dxa"/>
            <w:vAlign w:val="bottom"/>
          </w:tcPr>
          <w:p w14:paraId="1F8895DC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</w:p>
        </w:tc>
        <w:tc>
          <w:tcPr>
            <w:tcW w:w="730" w:type="dxa"/>
            <w:vAlign w:val="bottom"/>
          </w:tcPr>
          <w:p w14:paraId="55E9D16B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sz w:val="20"/>
              </w:rPr>
            </w:pPr>
            <w:r w:rsidRPr="00BE74A2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14370C" w:rsidRPr="00BE74A2" w14:paraId="3527288E" w14:textId="77777777" w:rsidTr="00365417">
        <w:trPr>
          <w:cantSplit/>
          <w:trHeight w:val="60"/>
          <w:tblHeader/>
        </w:trPr>
        <w:tc>
          <w:tcPr>
            <w:tcW w:w="2258" w:type="dxa"/>
            <w:vAlign w:val="bottom"/>
          </w:tcPr>
          <w:p w14:paraId="40D50DA2" w14:textId="77777777" w:rsidR="0014370C" w:rsidRPr="00BE74A2" w:rsidRDefault="0014370C" w:rsidP="0036541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</w:tcPr>
          <w:p w14:paraId="4878E72D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14995B1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494" w:type="dxa"/>
            <w:gridSpan w:val="15"/>
            <w:vAlign w:val="bottom"/>
          </w:tcPr>
          <w:p w14:paraId="5F009A2A" w14:textId="77777777" w:rsidR="0014370C" w:rsidRPr="00BE74A2" w:rsidRDefault="0014370C" w:rsidP="00365417">
            <w:pPr>
              <w:pStyle w:val="acctcolumnheading"/>
              <w:spacing w:after="0"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BE74A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4370C" w:rsidRPr="00BE74A2" w14:paraId="6B284FC4" w14:textId="77777777" w:rsidTr="00365417">
        <w:trPr>
          <w:cantSplit/>
        </w:trPr>
        <w:tc>
          <w:tcPr>
            <w:tcW w:w="2258" w:type="dxa"/>
          </w:tcPr>
          <w:p w14:paraId="3A4BAD9F" w14:textId="77777777" w:rsidR="0014370C" w:rsidRPr="00BE74A2" w:rsidRDefault="0014370C" w:rsidP="00D64301">
            <w:pPr>
              <w:tabs>
                <w:tab w:val="clear" w:pos="227"/>
                <w:tab w:val="left" w:pos="100"/>
                <w:tab w:val="left" w:pos="2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BE74A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989" w:type="dxa"/>
          </w:tcPr>
          <w:p w14:paraId="04508508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00C3656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0F8D3E16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893985A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11487DAE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50A2C8B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125B8A0B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CB8EA7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082C8186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E71B7E4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5BA860DF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9929F2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FEB0813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</w:tcPr>
          <w:p w14:paraId="36A18E9B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</w:tcPr>
          <w:p w14:paraId="6EE891A5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370C" w:rsidRPr="00BE74A2" w14:paraId="0F29E369" w14:textId="77777777" w:rsidTr="00365417">
        <w:trPr>
          <w:cantSplit/>
        </w:trPr>
        <w:tc>
          <w:tcPr>
            <w:tcW w:w="2258" w:type="dxa"/>
          </w:tcPr>
          <w:p w14:paraId="0488F08B" w14:textId="77777777" w:rsidR="0014370C" w:rsidRPr="0076780C" w:rsidRDefault="0014370C" w:rsidP="0036541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432E36C7" w14:textId="77777777" w:rsidR="0014370C" w:rsidRDefault="0014370C" w:rsidP="0036541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480ABFC" w14:textId="1ABDF4BF" w:rsidR="0080501E" w:rsidRPr="0076780C" w:rsidRDefault="0072458B" w:rsidP="0036541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752B1D3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66852CD9" w14:textId="77777777" w:rsidR="0014370C" w:rsidRDefault="0014370C" w:rsidP="0036541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A7CA5E0" w14:textId="5B1F540D" w:rsidR="0072458B" w:rsidRPr="00BE74A2" w:rsidRDefault="0072458B" w:rsidP="00365417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AF43B06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568914F1" w14:textId="5FBDDB87" w:rsidR="0014370C" w:rsidRPr="00BE74A2" w:rsidRDefault="0072458B" w:rsidP="0072458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183" w:type="dxa"/>
            <w:vAlign w:val="bottom"/>
          </w:tcPr>
          <w:p w14:paraId="63F5517E" w14:textId="77777777" w:rsidR="0014370C" w:rsidRPr="00BE74A2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54436D9" w14:textId="4664B799" w:rsidR="0014370C" w:rsidRPr="0076780C" w:rsidRDefault="0072458B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 w:hanging="19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180" w:type="dxa"/>
            <w:gridSpan w:val="2"/>
            <w:vAlign w:val="bottom"/>
          </w:tcPr>
          <w:p w14:paraId="34F90823" w14:textId="77777777" w:rsidR="0014370C" w:rsidRPr="0076780C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50B9F05E" w14:textId="20E44D83" w:rsidR="0014370C" w:rsidRPr="0076780C" w:rsidRDefault="0072458B" w:rsidP="00365417">
            <w:pPr>
              <w:pStyle w:val="acctfourfigures"/>
              <w:tabs>
                <w:tab w:val="clear" w:pos="765"/>
                <w:tab w:val="decimal" w:pos="277"/>
              </w:tabs>
              <w:spacing w:line="240" w:lineRule="auto"/>
              <w:ind w:right="88" w:hanging="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8473532" w14:textId="77777777" w:rsidR="0014370C" w:rsidRPr="0076780C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2ED079FC" w14:textId="00B825CC" w:rsidR="0014370C" w:rsidRPr="0076780C" w:rsidRDefault="00AF78B1" w:rsidP="00AF78B1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72458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102</w:t>
            </w:r>
          </w:p>
        </w:tc>
        <w:tc>
          <w:tcPr>
            <w:tcW w:w="180" w:type="dxa"/>
            <w:vAlign w:val="bottom"/>
          </w:tcPr>
          <w:p w14:paraId="0EE48294" w14:textId="77777777" w:rsidR="0014370C" w:rsidRPr="0076780C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6F722CEC" w14:textId="49E75F5A" w:rsidR="0014370C" w:rsidRPr="0076780C" w:rsidRDefault="0072458B" w:rsidP="00365417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</w:tcPr>
          <w:p w14:paraId="0A324CAE" w14:textId="77777777" w:rsidR="0014370C" w:rsidRPr="0076780C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0" w:type="dxa"/>
          </w:tcPr>
          <w:p w14:paraId="157CABDC" w14:textId="77777777" w:rsidR="0014370C" w:rsidRDefault="0014370C" w:rsidP="00365417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B454E6" w14:textId="32CDD9ED" w:rsidR="0072458B" w:rsidRPr="0076780C" w:rsidRDefault="0072458B" w:rsidP="00365417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14370C" w:rsidRPr="00AF78B1" w14:paraId="4104669F" w14:textId="77777777" w:rsidTr="00365417">
        <w:trPr>
          <w:cantSplit/>
          <w:trHeight w:val="182"/>
        </w:trPr>
        <w:tc>
          <w:tcPr>
            <w:tcW w:w="2258" w:type="dxa"/>
          </w:tcPr>
          <w:p w14:paraId="5505DD2E" w14:textId="77777777" w:rsidR="0014370C" w:rsidRPr="00AF78B1" w:rsidRDefault="0014370C" w:rsidP="00365417">
            <w:pPr>
              <w:tabs>
                <w:tab w:val="left" w:pos="114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สินทรัพย์ทางการเงิน</w:t>
            </w:r>
            <w:r w:rsidRPr="00AF78B1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AF78B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  <w:r w:rsidRPr="00AF78B1">
              <w:rPr>
                <w:rFonts w:asciiTheme="majorBidi" w:hAnsiTheme="majorBidi" w:cstheme="majorBidi"/>
                <w:sz w:val="30"/>
                <w:szCs w:val="30"/>
                <w:cs/>
              </w:rPr>
              <w:t>อื่น</w:t>
            </w:r>
          </w:p>
        </w:tc>
        <w:tc>
          <w:tcPr>
            <w:tcW w:w="989" w:type="dxa"/>
          </w:tcPr>
          <w:p w14:paraId="5D0303BA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7B2E47D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4F47B29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32258F04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5EC4BFE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52C2A50" w14:textId="77777777" w:rsidR="0014370C" w:rsidRPr="00AF78B1" w:rsidRDefault="0014370C" w:rsidP="00365417">
            <w:pPr>
              <w:pStyle w:val="acctfourfigures"/>
              <w:spacing w:line="240" w:lineRule="auto"/>
              <w:ind w:right="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A600D22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51E4DBE5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3D4B47C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221CE026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8CFE93F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6B33EEC0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25B25EC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3DCAB769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</w:tcPr>
          <w:p w14:paraId="24EB0778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</w:tcPr>
          <w:p w14:paraId="678A55A4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0C72" w:rsidRPr="00AF78B1" w14:paraId="41C7A179" w14:textId="77777777" w:rsidTr="00365417">
        <w:trPr>
          <w:cantSplit/>
        </w:trPr>
        <w:tc>
          <w:tcPr>
            <w:tcW w:w="2258" w:type="dxa"/>
          </w:tcPr>
          <w:p w14:paraId="60E1A6C5" w14:textId="77777777" w:rsidR="00430C72" w:rsidRPr="00AF78B1" w:rsidRDefault="00430C72" w:rsidP="00430C72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 xml:space="preserve">   - </w:t>
            </w:r>
            <w:r w:rsidRPr="00AF78B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989" w:type="dxa"/>
          </w:tcPr>
          <w:p w14:paraId="4BC7B892" w14:textId="77777777" w:rsidR="00430C72" w:rsidRPr="00AF78B1" w:rsidRDefault="00430C72" w:rsidP="00430C72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008D2F" w14:textId="77777777" w:rsidR="00430C72" w:rsidRPr="00AF78B1" w:rsidRDefault="00430C72" w:rsidP="00430C72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58351D3D" w14:textId="0FA7C840" w:rsidR="00430C72" w:rsidRPr="00AF78B1" w:rsidRDefault="00430C72" w:rsidP="00430C72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right="-8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6,092</w:t>
            </w:r>
          </w:p>
        </w:tc>
        <w:tc>
          <w:tcPr>
            <w:tcW w:w="180" w:type="dxa"/>
            <w:vAlign w:val="bottom"/>
          </w:tcPr>
          <w:p w14:paraId="08AF8CD9" w14:textId="77777777" w:rsidR="00430C72" w:rsidRPr="00AF78B1" w:rsidRDefault="00430C72" w:rsidP="00430C72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51BB1295" w14:textId="35773DE1" w:rsidR="00430C72" w:rsidRPr="00AF78B1" w:rsidRDefault="00430C72" w:rsidP="00430C72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0C4CF59" w14:textId="77777777" w:rsidR="00430C72" w:rsidRPr="00AF78B1" w:rsidRDefault="00430C72" w:rsidP="00430C72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9534E6A" w14:textId="5B7E1013" w:rsidR="00430C72" w:rsidRPr="00AF78B1" w:rsidRDefault="00430C72" w:rsidP="00430C7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>6,092</w:t>
            </w:r>
          </w:p>
        </w:tc>
        <w:tc>
          <w:tcPr>
            <w:tcW w:w="180" w:type="dxa"/>
            <w:gridSpan w:val="2"/>
            <w:vAlign w:val="bottom"/>
          </w:tcPr>
          <w:p w14:paraId="3BF4247B" w14:textId="77777777" w:rsidR="00430C72" w:rsidRPr="00AF78B1" w:rsidRDefault="00430C72" w:rsidP="00430C72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202852B6" w14:textId="495E7D7B" w:rsidR="00430C72" w:rsidRPr="00AF78B1" w:rsidRDefault="00430C72" w:rsidP="00430C72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>6,080</w:t>
            </w:r>
          </w:p>
        </w:tc>
        <w:tc>
          <w:tcPr>
            <w:tcW w:w="178" w:type="dxa"/>
            <w:vAlign w:val="bottom"/>
          </w:tcPr>
          <w:p w14:paraId="45F9C34B" w14:textId="77777777" w:rsidR="00430C72" w:rsidRPr="00AF78B1" w:rsidRDefault="00430C72" w:rsidP="00430C72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19C5F069" w14:textId="77777777" w:rsidR="00430C72" w:rsidRPr="00AF78B1" w:rsidRDefault="00430C72" w:rsidP="00430C72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right="-70" w:hanging="45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9A4AFA7" w14:textId="77777777" w:rsidR="00430C72" w:rsidRPr="00AF78B1" w:rsidRDefault="00430C72" w:rsidP="00430C72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DF38CC3" w14:textId="43AC28E5" w:rsidR="00430C72" w:rsidRPr="00AF78B1" w:rsidRDefault="00430C72" w:rsidP="00430C72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89" w:type="dxa"/>
          </w:tcPr>
          <w:p w14:paraId="236BC851" w14:textId="77777777" w:rsidR="00430C72" w:rsidRPr="00AF78B1" w:rsidRDefault="00430C72" w:rsidP="00430C72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</w:tcPr>
          <w:p w14:paraId="78F09D18" w14:textId="4ABCC61C" w:rsidR="00430C72" w:rsidRPr="00AF78B1" w:rsidRDefault="00430C72" w:rsidP="00430C72">
            <w:pPr>
              <w:tabs>
                <w:tab w:val="clear" w:pos="454"/>
                <w:tab w:val="clear" w:pos="680"/>
                <w:tab w:val="decimal" w:pos="373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>6,092</w:t>
            </w:r>
          </w:p>
        </w:tc>
      </w:tr>
      <w:tr w:rsidR="0014370C" w:rsidRPr="00AF78B1" w14:paraId="43520889" w14:textId="77777777" w:rsidTr="00365417">
        <w:trPr>
          <w:cantSplit/>
          <w:trHeight w:val="362"/>
        </w:trPr>
        <w:tc>
          <w:tcPr>
            <w:tcW w:w="2258" w:type="dxa"/>
          </w:tcPr>
          <w:p w14:paraId="228A6D42" w14:textId="77777777" w:rsidR="0014370C" w:rsidRPr="00AF78B1" w:rsidRDefault="0014370C" w:rsidP="00365417">
            <w:pPr>
              <w:tabs>
                <w:tab w:val="left" w:pos="190"/>
              </w:tabs>
              <w:spacing w:line="240" w:lineRule="auto"/>
              <w:ind w:left="190" w:hanging="100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F78B1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989" w:type="dxa"/>
          </w:tcPr>
          <w:p w14:paraId="338E4FB3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5944DE1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</w:tcPr>
          <w:p w14:paraId="557CB85C" w14:textId="7DB8A4DC" w:rsidR="0014370C" w:rsidRPr="00AF78B1" w:rsidRDefault="00430C72" w:rsidP="00430C72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B97292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vAlign w:val="bottom"/>
          </w:tcPr>
          <w:p w14:paraId="616D1A03" w14:textId="6C721BF0" w:rsidR="0014370C" w:rsidRPr="00AF78B1" w:rsidRDefault="00430C72" w:rsidP="00430C7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183" w:type="dxa"/>
            <w:vAlign w:val="bottom"/>
          </w:tcPr>
          <w:p w14:paraId="318BD02A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BBDA463" w14:textId="1BAD891D" w:rsidR="0014370C" w:rsidRPr="00AF78B1" w:rsidRDefault="00430C72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336</w:t>
            </w:r>
          </w:p>
        </w:tc>
        <w:tc>
          <w:tcPr>
            <w:tcW w:w="180" w:type="dxa"/>
            <w:gridSpan w:val="2"/>
            <w:vAlign w:val="bottom"/>
          </w:tcPr>
          <w:p w14:paraId="15584E99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77CBF4E2" w14:textId="77777777" w:rsidR="0014370C" w:rsidRPr="00AF78B1" w:rsidRDefault="0014370C" w:rsidP="00365417">
            <w:pPr>
              <w:pStyle w:val="acctfourfigures"/>
              <w:tabs>
                <w:tab w:val="decimal" w:pos="54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7E6FDF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1B969BE6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-90"/>
              </w:tabs>
              <w:spacing w:line="240" w:lineRule="auto"/>
              <w:ind w:right="-70" w:hanging="54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E790E1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7DAE0F21" w14:textId="79926993" w:rsidR="0014370C" w:rsidRPr="00AF78B1" w:rsidRDefault="0014370C" w:rsidP="00365417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30C72" w:rsidRPr="00AF78B1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89" w:type="dxa"/>
          </w:tcPr>
          <w:p w14:paraId="19876DE3" w14:textId="77777777" w:rsidR="0014370C" w:rsidRPr="00AF78B1" w:rsidRDefault="0014370C" w:rsidP="00365417">
            <w:pPr>
              <w:tabs>
                <w:tab w:val="clear" w:pos="454"/>
                <w:tab w:val="clear" w:pos="680"/>
                <w:tab w:val="decimal" w:pos="435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</w:tcPr>
          <w:p w14:paraId="7B8F4B8B" w14:textId="1FF21068" w:rsidR="0014370C" w:rsidRPr="00AF78B1" w:rsidRDefault="0014370C" w:rsidP="00365417">
            <w:pPr>
              <w:tabs>
                <w:tab w:val="clear" w:pos="454"/>
                <w:tab w:val="clear" w:pos="680"/>
                <w:tab w:val="decimal" w:pos="283"/>
              </w:tabs>
              <w:ind w:left="-105" w:right="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30C72" w:rsidRPr="00AF78B1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14370C" w:rsidRPr="00AF78B1" w14:paraId="26BEF2CB" w14:textId="77777777" w:rsidTr="00365417">
        <w:trPr>
          <w:cantSplit/>
        </w:trPr>
        <w:tc>
          <w:tcPr>
            <w:tcW w:w="2258" w:type="dxa"/>
          </w:tcPr>
          <w:p w14:paraId="3D1E3F1E" w14:textId="31631438" w:rsidR="0014370C" w:rsidRPr="00AF78B1" w:rsidRDefault="00A641F3" w:rsidP="00D64301">
            <w:pPr>
              <w:tabs>
                <w:tab w:val="clear" w:pos="227"/>
                <w:tab w:val="left" w:pos="10"/>
                <w:tab w:val="left" w:pos="110"/>
              </w:tabs>
              <w:spacing w:line="240" w:lineRule="auto"/>
              <w:ind w:left="110" w:hanging="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C684973" w14:textId="1E55ADE7" w:rsidR="0014370C" w:rsidRPr="00AF78B1" w:rsidRDefault="00A641F3" w:rsidP="00A641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7D69BAA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38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vAlign w:val="bottom"/>
          </w:tcPr>
          <w:p w14:paraId="5F1EAF42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37366366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vAlign w:val="bottom"/>
          </w:tcPr>
          <w:p w14:paraId="3C901386" w14:textId="6515C7F5" w:rsidR="0014370C" w:rsidRPr="00AF78B1" w:rsidRDefault="00430C72" w:rsidP="00430C72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7E49E2DA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390C9F7" w14:textId="5CCB7690" w:rsidR="0014370C" w:rsidRPr="00AF78B1" w:rsidRDefault="00430C72" w:rsidP="0036541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14A103D7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001D135F" w14:textId="77777777" w:rsidR="0014370C" w:rsidRPr="00AF78B1" w:rsidRDefault="0014370C" w:rsidP="00365417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767CC2D4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2B4B3C60" w14:textId="390C1C65" w:rsidR="0014370C" w:rsidRPr="00AF78B1" w:rsidRDefault="00430C72" w:rsidP="00AF78B1">
            <w:pPr>
              <w:pStyle w:val="acctfourfigures"/>
              <w:tabs>
                <w:tab w:val="decimal" w:pos="463"/>
              </w:tabs>
              <w:spacing w:line="240" w:lineRule="auto"/>
              <w:ind w:right="-24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0057EC65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4814970A" w14:textId="77777777" w:rsidR="0014370C" w:rsidRPr="00AF78B1" w:rsidRDefault="0014370C" w:rsidP="00365417">
            <w:pPr>
              <w:pStyle w:val="acctfourfigures"/>
              <w:tabs>
                <w:tab w:val="decimal" w:pos="26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58F324E3" w14:textId="77777777" w:rsidR="0014370C" w:rsidRPr="00AF78B1" w:rsidRDefault="0014370C" w:rsidP="003654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  <w:vAlign w:val="bottom"/>
          </w:tcPr>
          <w:p w14:paraId="02DB00EB" w14:textId="0AE2AEE5" w:rsidR="0014370C" w:rsidRPr="00AF78B1" w:rsidRDefault="00430C72" w:rsidP="00365417">
            <w:pPr>
              <w:tabs>
                <w:tab w:val="clear" w:pos="454"/>
                <w:tab w:val="clear" w:pos="680"/>
                <w:tab w:val="decimal" w:pos="435"/>
              </w:tabs>
              <w:ind w:left="-257" w:right="5" w:firstLine="1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14370C" w:rsidRPr="00AF78B1" w14:paraId="3F6F368E" w14:textId="77777777" w:rsidTr="00365417">
        <w:trPr>
          <w:cantSplit/>
        </w:trPr>
        <w:tc>
          <w:tcPr>
            <w:tcW w:w="2258" w:type="dxa"/>
          </w:tcPr>
          <w:p w14:paraId="06750ACD" w14:textId="77777777" w:rsidR="0014370C" w:rsidRPr="00AF78B1" w:rsidRDefault="0014370C" w:rsidP="00365417">
            <w:pPr>
              <w:tabs>
                <w:tab w:val="left" w:pos="1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รวมสินทรัพย์ทางการเงิน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2C15AA" w14:textId="6C96E3A4" w:rsidR="0014370C" w:rsidRPr="00AF78B1" w:rsidRDefault="00A641F3" w:rsidP="00A641F3">
            <w:pPr>
              <w:pStyle w:val="acctfourfigures"/>
              <w:tabs>
                <w:tab w:val="clear" w:pos="765"/>
                <w:tab w:val="decimal" w:pos="646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D4807A1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598268" w14:textId="1E01D7ED" w:rsidR="0014370C" w:rsidRPr="00AF78B1" w:rsidRDefault="00A641F3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6,092</w:t>
            </w:r>
          </w:p>
        </w:tc>
        <w:tc>
          <w:tcPr>
            <w:tcW w:w="180" w:type="dxa"/>
            <w:vAlign w:val="bottom"/>
          </w:tcPr>
          <w:p w14:paraId="17EC9E3C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7F1E17" w14:textId="0DA665F1" w:rsidR="0014370C" w:rsidRPr="00AF78B1" w:rsidRDefault="00A641F3" w:rsidP="00A641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 438</w:t>
            </w:r>
          </w:p>
        </w:tc>
        <w:tc>
          <w:tcPr>
            <w:tcW w:w="183" w:type="dxa"/>
            <w:vAlign w:val="bottom"/>
          </w:tcPr>
          <w:p w14:paraId="06B23E56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0E24F5" w14:textId="21FD6EC6" w:rsidR="0014370C" w:rsidRPr="00AF78B1" w:rsidRDefault="00430C72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6,531</w:t>
            </w:r>
          </w:p>
        </w:tc>
        <w:tc>
          <w:tcPr>
            <w:tcW w:w="180" w:type="dxa"/>
            <w:gridSpan w:val="2"/>
            <w:vAlign w:val="bottom"/>
          </w:tcPr>
          <w:p w14:paraId="5CACC24A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6AA67150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E560180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14845382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846B0F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7A0BE734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35B19E0B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0" w:type="dxa"/>
            <w:vAlign w:val="bottom"/>
          </w:tcPr>
          <w:p w14:paraId="7A08D20D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4370C" w:rsidRPr="00AF78B1" w14:paraId="2519210C" w14:textId="77777777" w:rsidTr="00365417">
        <w:trPr>
          <w:cantSplit/>
        </w:trPr>
        <w:tc>
          <w:tcPr>
            <w:tcW w:w="2258" w:type="dxa"/>
          </w:tcPr>
          <w:p w14:paraId="288CCCEA" w14:textId="77777777" w:rsidR="0014370C" w:rsidRPr="00AF78B1" w:rsidRDefault="0014370C" w:rsidP="00365417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vAlign w:val="bottom"/>
          </w:tcPr>
          <w:p w14:paraId="3C9DF2FE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27FC6C7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4AF9853A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178E01B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753A4412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575265B1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0F141A96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14C9375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41C1B45D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F312ADA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5C45C995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C53318A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EA0883A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0F96CDC0" w14:textId="77777777" w:rsidR="0014370C" w:rsidRPr="00AF78B1" w:rsidRDefault="0014370C" w:rsidP="003654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  <w:vAlign w:val="bottom"/>
          </w:tcPr>
          <w:p w14:paraId="275FE677" w14:textId="77777777" w:rsidR="0014370C" w:rsidRPr="00AF78B1" w:rsidRDefault="0014370C" w:rsidP="003654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370C" w:rsidRPr="00AF78B1" w14:paraId="15B1FB9F" w14:textId="77777777" w:rsidTr="00365417">
        <w:trPr>
          <w:cantSplit/>
        </w:trPr>
        <w:tc>
          <w:tcPr>
            <w:tcW w:w="2258" w:type="dxa"/>
          </w:tcPr>
          <w:p w14:paraId="3C205447" w14:textId="77777777" w:rsidR="0014370C" w:rsidRPr="00AF78B1" w:rsidRDefault="0014370C" w:rsidP="0036541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78B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</w:t>
            </w:r>
            <w:r w:rsidRPr="00AF78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89" w:type="dxa"/>
            <w:vAlign w:val="bottom"/>
          </w:tcPr>
          <w:p w14:paraId="3F4DFCE9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DEC5DAC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5FD25FF5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4B816FE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4556D1B5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EB7F8E0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2D38755" w14:textId="77777777" w:rsidR="0014370C" w:rsidRPr="00AF78B1" w:rsidRDefault="0014370C" w:rsidP="00365417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7FBBF8A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3FEFEE0B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728BFED3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12" w:type="dxa"/>
            <w:vAlign w:val="bottom"/>
          </w:tcPr>
          <w:p w14:paraId="7FBBD4E4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3E332ED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dxa"/>
            <w:vAlign w:val="bottom"/>
          </w:tcPr>
          <w:p w14:paraId="1E2590EE" w14:textId="77777777" w:rsidR="0014370C" w:rsidRPr="00AF78B1" w:rsidRDefault="0014370C" w:rsidP="0036541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2235C458" w14:textId="77777777" w:rsidR="0014370C" w:rsidRPr="00AF78B1" w:rsidRDefault="0014370C" w:rsidP="003654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0" w:type="dxa"/>
            <w:vAlign w:val="bottom"/>
          </w:tcPr>
          <w:p w14:paraId="03BA1B32" w14:textId="77777777" w:rsidR="0014370C" w:rsidRPr="00AF78B1" w:rsidRDefault="0014370C" w:rsidP="0036541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641F3" w:rsidRPr="00AF78B1" w14:paraId="3A0B0FB2" w14:textId="77777777" w:rsidTr="00365417">
        <w:trPr>
          <w:cantSplit/>
        </w:trPr>
        <w:tc>
          <w:tcPr>
            <w:tcW w:w="2258" w:type="dxa"/>
          </w:tcPr>
          <w:p w14:paraId="680ECDEA" w14:textId="77777777" w:rsidR="00A641F3" w:rsidRPr="00AF78B1" w:rsidRDefault="00A641F3" w:rsidP="002637A6">
            <w:pPr>
              <w:tabs>
                <w:tab w:val="clear" w:pos="227"/>
                <w:tab w:val="left" w:pos="20"/>
              </w:tabs>
              <w:spacing w:line="240" w:lineRule="auto"/>
              <w:ind w:left="11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F78B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89" w:type="dxa"/>
            <w:vAlign w:val="bottom"/>
          </w:tcPr>
          <w:p w14:paraId="1AFE6AF8" w14:textId="77777777" w:rsidR="00A641F3" w:rsidRPr="00AF78B1" w:rsidRDefault="00A641F3" w:rsidP="0050074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3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5A6138" w14:textId="77777777" w:rsidR="00A641F3" w:rsidRPr="00AF78B1" w:rsidRDefault="00A641F3" w:rsidP="00A641F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vAlign w:val="bottom"/>
          </w:tcPr>
          <w:p w14:paraId="7F5072DD" w14:textId="77777777" w:rsidR="00A641F3" w:rsidRPr="00AF78B1" w:rsidRDefault="00A641F3" w:rsidP="00A641F3">
            <w:pPr>
              <w:pStyle w:val="acctfourfigures"/>
              <w:tabs>
                <w:tab w:val="clear" w:pos="765"/>
                <w:tab w:val="decimal" w:pos="280"/>
              </w:tabs>
              <w:spacing w:line="240" w:lineRule="auto"/>
              <w:ind w:right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537A1A" w14:textId="77777777" w:rsidR="00A641F3" w:rsidRPr="00AF78B1" w:rsidRDefault="00A641F3" w:rsidP="00A641F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9" w:type="dxa"/>
            <w:vAlign w:val="bottom"/>
          </w:tcPr>
          <w:p w14:paraId="39800DFD" w14:textId="3610D51C" w:rsidR="00A641F3" w:rsidRPr="00AF78B1" w:rsidRDefault="00A641F3" w:rsidP="00A641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>(1,413)</w:t>
            </w:r>
          </w:p>
        </w:tc>
        <w:tc>
          <w:tcPr>
            <w:tcW w:w="183" w:type="dxa"/>
            <w:vAlign w:val="bottom"/>
          </w:tcPr>
          <w:p w14:paraId="00A574E3" w14:textId="77777777" w:rsidR="00A641F3" w:rsidRPr="00AF78B1" w:rsidRDefault="00A641F3" w:rsidP="00A641F3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vAlign w:val="bottom"/>
          </w:tcPr>
          <w:p w14:paraId="6681D100" w14:textId="67FC0C5D" w:rsidR="00A641F3" w:rsidRPr="00AF78B1" w:rsidRDefault="00A641F3" w:rsidP="0080501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</w:rPr>
              <w:t>(1,413)</w:t>
            </w:r>
          </w:p>
        </w:tc>
        <w:tc>
          <w:tcPr>
            <w:tcW w:w="180" w:type="dxa"/>
            <w:gridSpan w:val="2"/>
            <w:vAlign w:val="bottom"/>
          </w:tcPr>
          <w:p w14:paraId="1D3BD11C" w14:textId="77777777" w:rsidR="00A641F3" w:rsidRPr="00AF78B1" w:rsidRDefault="00A641F3" w:rsidP="00A641F3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1AD1D187" w14:textId="77777777" w:rsidR="00A641F3" w:rsidRPr="00AF78B1" w:rsidRDefault="00A641F3" w:rsidP="00A641F3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E5FDDEA" w14:textId="77777777" w:rsidR="00A641F3" w:rsidRPr="00AF78B1" w:rsidRDefault="00A641F3" w:rsidP="00A641F3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3ED14ADA" w14:textId="259273C3" w:rsidR="00A641F3" w:rsidRPr="00AF78B1" w:rsidRDefault="00AF78B1" w:rsidP="00AF78B1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 xml:space="preserve">  </w:t>
            </w:r>
            <w:r w:rsidR="00A641F3" w:rsidRPr="00AF78B1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(1</w:t>
            </w:r>
            <w:r w:rsidR="00430C72" w:rsidRPr="00AF78B1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,413</w:t>
            </w:r>
            <w:r w:rsidR="00A641F3" w:rsidRPr="00AF78B1">
              <w:rPr>
                <w:rFonts w:asciiTheme="majorBidi" w:hAnsiTheme="majorBidi" w:cstheme="majorBidi"/>
                <w:spacing w:val="-4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E3155F2" w14:textId="77777777" w:rsidR="00A641F3" w:rsidRPr="00AF78B1" w:rsidRDefault="00A641F3" w:rsidP="00A641F3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45BB336D" w14:textId="77777777" w:rsidR="00A641F3" w:rsidRPr="00AF78B1" w:rsidRDefault="00A641F3" w:rsidP="00A641F3">
            <w:pPr>
              <w:pStyle w:val="acctfourfigures"/>
              <w:tabs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9" w:type="dxa"/>
            <w:vAlign w:val="bottom"/>
          </w:tcPr>
          <w:p w14:paraId="39B0C905" w14:textId="77777777" w:rsidR="00A641F3" w:rsidRPr="00AF78B1" w:rsidRDefault="00A641F3" w:rsidP="00A641F3">
            <w:pPr>
              <w:pStyle w:val="acctfourfigures"/>
              <w:tabs>
                <w:tab w:val="decimal" w:pos="5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730" w:type="dxa"/>
            <w:vAlign w:val="bottom"/>
          </w:tcPr>
          <w:p w14:paraId="4E1C9849" w14:textId="713F7FC1" w:rsidR="00A641F3" w:rsidRPr="00AF78B1" w:rsidRDefault="00A641F3" w:rsidP="00A641F3">
            <w:pPr>
              <w:tabs>
                <w:tab w:val="clear" w:pos="454"/>
                <w:tab w:val="clear" w:pos="680"/>
                <w:tab w:val="decimal" w:pos="435"/>
              </w:tabs>
              <w:ind w:left="-105" w:right="-75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AF78B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(1,</w:t>
            </w:r>
            <w:r w:rsidR="00430C72" w:rsidRPr="00AF78B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413</w:t>
            </w:r>
            <w:r w:rsidRPr="00AF78B1"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  <w:t>)</w:t>
            </w:r>
          </w:p>
        </w:tc>
      </w:tr>
      <w:tr w:rsidR="00A641F3" w:rsidRPr="00BE74A2" w14:paraId="5EB54347" w14:textId="77777777" w:rsidTr="00365417">
        <w:trPr>
          <w:cantSplit/>
        </w:trPr>
        <w:tc>
          <w:tcPr>
            <w:tcW w:w="2258" w:type="dxa"/>
          </w:tcPr>
          <w:p w14:paraId="697445C5" w14:textId="77777777" w:rsidR="00A641F3" w:rsidRPr="00AF78B1" w:rsidRDefault="00A641F3" w:rsidP="00A641F3">
            <w:pPr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78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AF78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</w:t>
            </w:r>
            <w:r w:rsidRPr="00AF78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5805E" w14:textId="67F7784C" w:rsidR="00A641F3" w:rsidRPr="00AF78B1" w:rsidRDefault="00A641F3" w:rsidP="00A641F3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43A5BE8" w14:textId="77777777" w:rsidR="00A641F3" w:rsidRPr="00AF78B1" w:rsidRDefault="00A641F3" w:rsidP="00A641F3">
            <w:pPr>
              <w:pStyle w:val="acctfourfigures"/>
              <w:tabs>
                <w:tab w:val="clear" w:pos="765"/>
                <w:tab w:val="left" w:pos="190"/>
                <w:tab w:val="decimal" w:pos="38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4B13E" w14:textId="77777777" w:rsidR="00A641F3" w:rsidRPr="00AF78B1" w:rsidRDefault="00A641F3" w:rsidP="00A641F3">
            <w:pPr>
              <w:pStyle w:val="acctfourfigures"/>
              <w:tabs>
                <w:tab w:val="clear" w:pos="765"/>
                <w:tab w:val="decimal" w:pos="545"/>
              </w:tabs>
              <w:spacing w:line="240" w:lineRule="auto"/>
              <w:ind w:right="13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7068D2" w14:textId="77777777" w:rsidR="00A641F3" w:rsidRPr="00AF78B1" w:rsidRDefault="00A641F3" w:rsidP="00A641F3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21D34" w14:textId="0179665B" w:rsidR="00A641F3" w:rsidRPr="00AF78B1" w:rsidRDefault="00A641F3" w:rsidP="00A641F3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(1,413)</w:t>
            </w:r>
          </w:p>
        </w:tc>
        <w:tc>
          <w:tcPr>
            <w:tcW w:w="183" w:type="dxa"/>
            <w:vAlign w:val="bottom"/>
          </w:tcPr>
          <w:p w14:paraId="3CD7105C" w14:textId="77777777" w:rsidR="00A641F3" w:rsidRPr="00AF78B1" w:rsidRDefault="00A641F3" w:rsidP="00A641F3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B634E" w14:textId="20E0BE77" w:rsidR="00A641F3" w:rsidRPr="00AF78B1" w:rsidRDefault="00A641F3" w:rsidP="00A641F3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lang w:val="en-US" w:bidi="th-TH"/>
              </w:rPr>
            </w:pPr>
            <w:r w:rsidRPr="00AF78B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(1,413)</w:t>
            </w:r>
          </w:p>
        </w:tc>
        <w:tc>
          <w:tcPr>
            <w:tcW w:w="180" w:type="dxa"/>
            <w:gridSpan w:val="2"/>
            <w:vAlign w:val="bottom"/>
          </w:tcPr>
          <w:p w14:paraId="613D5E8E" w14:textId="77777777" w:rsidR="00A641F3" w:rsidRPr="00AF78B1" w:rsidRDefault="00A641F3" w:rsidP="00A641F3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0A6168C6" w14:textId="77777777" w:rsidR="00A641F3" w:rsidRPr="00AF78B1" w:rsidRDefault="00A641F3" w:rsidP="00A641F3">
            <w:pPr>
              <w:pStyle w:val="acctfourfigures"/>
              <w:tabs>
                <w:tab w:val="clear" w:pos="765"/>
                <w:tab w:val="left" w:pos="190"/>
                <w:tab w:val="decimal" w:pos="29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5FD18B8" w14:textId="77777777" w:rsidR="00A641F3" w:rsidRPr="00AF78B1" w:rsidRDefault="00A641F3" w:rsidP="00A641F3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12" w:type="dxa"/>
            <w:vAlign w:val="bottom"/>
          </w:tcPr>
          <w:p w14:paraId="69AA2BCC" w14:textId="77777777" w:rsidR="00A641F3" w:rsidRPr="00AF78B1" w:rsidRDefault="00A641F3" w:rsidP="00A641F3">
            <w:pPr>
              <w:pStyle w:val="acctfourfigures"/>
              <w:tabs>
                <w:tab w:val="clear" w:pos="765"/>
                <w:tab w:val="left" w:pos="190"/>
                <w:tab w:val="decimal" w:pos="564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05F32F6" w14:textId="77777777" w:rsidR="00A641F3" w:rsidRPr="00AF78B1" w:rsidRDefault="00A641F3" w:rsidP="00A641F3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1" w:type="dxa"/>
            <w:vAlign w:val="bottom"/>
          </w:tcPr>
          <w:p w14:paraId="1F32D8E4" w14:textId="77777777" w:rsidR="00A641F3" w:rsidRPr="00AF78B1" w:rsidRDefault="00A641F3" w:rsidP="00A641F3">
            <w:pPr>
              <w:pStyle w:val="acctfourfigures"/>
              <w:tabs>
                <w:tab w:val="clear" w:pos="765"/>
                <w:tab w:val="left" w:pos="190"/>
                <w:tab w:val="decimal" w:pos="378"/>
              </w:tabs>
              <w:spacing w:line="240" w:lineRule="auto"/>
              <w:ind w:left="96" w:hanging="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7CB76E47" w14:textId="77777777" w:rsidR="00A641F3" w:rsidRPr="00AF78B1" w:rsidRDefault="00A641F3" w:rsidP="00A641F3">
            <w:pPr>
              <w:pStyle w:val="acctfourfigures"/>
              <w:tabs>
                <w:tab w:val="left" w:pos="19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730" w:type="dxa"/>
            <w:vAlign w:val="bottom"/>
          </w:tcPr>
          <w:p w14:paraId="240E96A0" w14:textId="77777777" w:rsidR="00A641F3" w:rsidRPr="00AF78B1" w:rsidRDefault="00A641F3" w:rsidP="00A641F3">
            <w:pPr>
              <w:pStyle w:val="acctfourfigures"/>
              <w:tabs>
                <w:tab w:val="clear" w:pos="765"/>
                <w:tab w:val="left" w:pos="190"/>
                <w:tab w:val="decimal" w:pos="480"/>
              </w:tabs>
              <w:spacing w:line="240" w:lineRule="auto"/>
              <w:ind w:left="96" w:hanging="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</w:tbl>
    <w:p w14:paraId="0A29526C" w14:textId="4A06AF64" w:rsidR="0014370C" w:rsidRDefault="0014370C">
      <w:r>
        <w:br w:type="page"/>
      </w:r>
    </w:p>
    <w:p w14:paraId="1960703D" w14:textId="3AF76918" w:rsidR="00B87E91" w:rsidRPr="009A3DBF" w:rsidRDefault="00B87E91" w:rsidP="00F11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firstLine="45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</w:t>
      </w:r>
      <w:r w:rsidRPr="009A3DB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ด้วยมูลค่า</w:t>
      </w:r>
      <w:r w:rsidRPr="009A3DBF">
        <w:rPr>
          <w:rFonts w:ascii="Angsana New" w:hAnsi="Angsana New"/>
          <w:b/>
          <w:bCs/>
          <w:i/>
          <w:iCs/>
          <w:sz w:val="30"/>
          <w:szCs w:val="30"/>
          <w:cs/>
        </w:rPr>
        <w:t>ยุติธรรม</w:t>
      </w:r>
    </w:p>
    <w:p w14:paraId="23BE80F8" w14:textId="77777777" w:rsidR="00B87E91" w:rsidRPr="00E9279B" w:rsidRDefault="00B87E91" w:rsidP="00B87E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810" w:type="dxa"/>
        <w:tblInd w:w="360" w:type="dxa"/>
        <w:tblLook w:val="04A0" w:firstRow="1" w:lastRow="0" w:firstColumn="1" w:lastColumn="0" w:noHBand="0" w:noVBand="1"/>
      </w:tblPr>
      <w:tblGrid>
        <w:gridCol w:w="3438"/>
        <w:gridCol w:w="270"/>
        <w:gridCol w:w="6102"/>
      </w:tblGrid>
      <w:tr w:rsidR="00B87E91" w:rsidRPr="003500FB" w14:paraId="3768BFEF" w14:textId="77777777" w:rsidTr="00B377BC">
        <w:trPr>
          <w:trHeight w:val="515"/>
          <w:tblHeader/>
        </w:trPr>
        <w:tc>
          <w:tcPr>
            <w:tcW w:w="3438" w:type="dxa"/>
            <w:vAlign w:val="bottom"/>
          </w:tcPr>
          <w:p w14:paraId="5E667565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1BB29296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6102" w:type="dxa"/>
            <w:vAlign w:val="bottom"/>
          </w:tcPr>
          <w:p w14:paraId="2CAE57BD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3500F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87E91" w:rsidRPr="003500FB" w14:paraId="17AEB5EF" w14:textId="77777777" w:rsidTr="00B377BC">
        <w:trPr>
          <w:trHeight w:val="785"/>
        </w:trPr>
        <w:tc>
          <w:tcPr>
            <w:tcW w:w="3438" w:type="dxa"/>
          </w:tcPr>
          <w:p w14:paraId="4897F83C" w14:textId="456509F4" w:rsidR="00B87E91" w:rsidRPr="003500FB" w:rsidRDefault="00B87E91" w:rsidP="006F198B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00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เงินลงทุนในตราสารทุนที่ไม่อยู่ใน</w:t>
            </w:r>
            <w:r w:rsidR="00077AA2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Pr="003500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ความต้องการของตลาด</w:t>
            </w:r>
          </w:p>
        </w:tc>
        <w:tc>
          <w:tcPr>
            <w:tcW w:w="270" w:type="dxa"/>
          </w:tcPr>
          <w:p w14:paraId="091AE96C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02" w:type="dxa"/>
          </w:tcPr>
          <w:p w14:paraId="68797C9E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มูลค่าสินทรัพย์สุทธิที่รายงานล่าสุด</w:t>
            </w:r>
            <w:r w:rsidRPr="003500FB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รวมถึงพิจารณาความน่าเชื่อถือและความเหมาะสมของปัจจัยต่าง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ๆ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ในการประเมิน</w:t>
            </w:r>
          </w:p>
        </w:tc>
      </w:tr>
      <w:tr w:rsidR="00B87E91" w:rsidRPr="003500FB" w14:paraId="6E1D9257" w14:textId="77777777" w:rsidTr="00B377BC">
        <w:trPr>
          <w:trHeight w:val="785"/>
        </w:trPr>
        <w:tc>
          <w:tcPr>
            <w:tcW w:w="3438" w:type="dxa"/>
          </w:tcPr>
          <w:p w14:paraId="248640F5" w14:textId="59DE6F6A" w:rsidR="00B87E91" w:rsidRPr="003500FB" w:rsidRDefault="00B87E91" w:rsidP="006F198B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ตราสารทุนที่อยู่ในความต้องการ</w:t>
            </w:r>
            <w:r w:rsidR="00077AA2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br/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ของตลาด</w:t>
            </w:r>
          </w:p>
        </w:tc>
        <w:tc>
          <w:tcPr>
            <w:tcW w:w="270" w:type="dxa"/>
          </w:tcPr>
          <w:p w14:paraId="4D76B425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02" w:type="dxa"/>
          </w:tcPr>
          <w:p w14:paraId="5DE9D1AC" w14:textId="77777777" w:rsidR="00B87E91" w:rsidRPr="00E86C0E" w:rsidRDefault="00B87E91" w:rsidP="006F1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86C0E">
              <w:rPr>
                <w:rFonts w:ascii="Angsana New" w:eastAsia="Times New Roman" w:hAnsi="Angsana New"/>
                <w:sz w:val="30"/>
                <w:szCs w:val="30"/>
                <w:cs/>
              </w:rPr>
              <w:t>ราคาเสนอซื้อในตลาด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ที่มีสภาพคล่อง</w:t>
            </w:r>
          </w:p>
        </w:tc>
      </w:tr>
      <w:tr w:rsidR="00B87E91" w:rsidRPr="003500FB" w14:paraId="3092BBF2" w14:textId="77777777" w:rsidTr="00B377BC">
        <w:trPr>
          <w:trHeight w:val="1635"/>
        </w:trPr>
        <w:tc>
          <w:tcPr>
            <w:tcW w:w="3438" w:type="dxa"/>
          </w:tcPr>
          <w:p w14:paraId="7F841228" w14:textId="77777777" w:rsidR="00B87E91" w:rsidRPr="003500FB" w:rsidRDefault="00B87E91" w:rsidP="006F198B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8B980CB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6102" w:type="dxa"/>
          </w:tcPr>
          <w:p w14:paraId="4F8EB3C0" w14:textId="77777777" w:rsidR="00B87E91" w:rsidRPr="003500FB" w:rsidRDefault="00B87E91" w:rsidP="006F19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500F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การกำหนดราคาสัญญาซื้อขายล่วงหน้า</w:t>
            </w:r>
            <w:r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 xml:space="preserve">: </w:t>
            </w:r>
            <w:r w:rsidRPr="003500F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B87E91" w:rsidRPr="003500FB" w14:paraId="7084D523" w14:textId="77777777" w:rsidTr="00B377BC">
        <w:trPr>
          <w:trHeight w:val="1635"/>
        </w:trPr>
        <w:tc>
          <w:tcPr>
            <w:tcW w:w="3438" w:type="dxa"/>
          </w:tcPr>
          <w:p w14:paraId="0840FBAC" w14:textId="6CF825B5" w:rsidR="001649C7" w:rsidRPr="00A8013B" w:rsidRDefault="00B87E91" w:rsidP="00A8013B">
            <w:pPr>
              <w:pStyle w:val="block"/>
              <w:spacing w:after="0" w:line="240" w:lineRule="auto"/>
              <w:ind w:left="269" w:right="-108" w:hanging="269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  <w:r w:rsidRPr="00A8013B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เงินลงทุนในพันธบัตรรัฐบาลที่รัฐบาล</w:t>
            </w:r>
            <w:r w:rsidR="00A8013B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 xml:space="preserve">   </w:t>
            </w:r>
            <w:r w:rsidR="001649C7" w:rsidRPr="00A8013B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ค้ำ</w:t>
            </w:r>
            <w:r w:rsidRPr="00A8013B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ประกันซึ่งจัดประเภทเป็นสินทรัพย์ทางการเงินที่วัดมูลค่าด้วยราคาทุนตั</w:t>
            </w:r>
            <w:r w:rsidR="001649C7" w:rsidRPr="00A8013B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ด</w:t>
            </w:r>
            <w:r w:rsidRPr="00A8013B">
              <w:rPr>
                <w:rFonts w:ascii="Angsana New" w:hAnsi="Angsana New"/>
                <w:color w:val="000000"/>
                <w:sz w:val="30"/>
                <w:szCs w:val="30"/>
                <w:cs/>
                <w:lang w:bidi="th-TH"/>
              </w:rPr>
              <w:t>จำหน่า</w:t>
            </w:r>
            <w:r w:rsidR="001649C7" w:rsidRPr="00A8013B">
              <w:rPr>
                <w:rFonts w:ascii="Angsana New" w:hAnsi="Angsana New" w:hint="cs"/>
                <w:color w:val="000000"/>
                <w:sz w:val="30"/>
                <w:szCs w:val="30"/>
                <w:cs/>
                <w:lang w:bidi="th-TH"/>
              </w:rPr>
              <w:t>ย</w:t>
            </w:r>
          </w:p>
        </w:tc>
        <w:tc>
          <w:tcPr>
            <w:tcW w:w="270" w:type="dxa"/>
          </w:tcPr>
          <w:p w14:paraId="4003B746" w14:textId="77777777" w:rsidR="00B87E91" w:rsidRPr="001649C7" w:rsidRDefault="00B87E91" w:rsidP="006F198B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02" w:type="dxa"/>
          </w:tcPr>
          <w:p w14:paraId="699ABE56" w14:textId="3C4710C7" w:rsidR="00B87E91" w:rsidRPr="000C201A" w:rsidRDefault="00B87E91" w:rsidP="006F198B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0C201A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เส้นอัตราผลตอบแทนพันธบัตรรัฐบาลของสมาคมตลาดตราสารหนี้ไทย</w:t>
            </w:r>
            <w:r w:rsidR="00B377BC">
              <w:rPr>
                <w:rFonts w:ascii="Angsana New" w:hAnsi="Angsana New"/>
                <w:sz w:val="30"/>
                <w:szCs w:val="30"/>
                <w:lang w:bidi="th-TH"/>
              </w:rPr>
              <w:br/>
            </w:r>
            <w:r w:rsidRPr="000C201A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</w:tbl>
    <w:p w14:paraId="1A62A54A" w14:textId="77777777" w:rsidR="00AE5B89" w:rsidRPr="00E9279B" w:rsidRDefault="00AE5B89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2E950A3" w14:textId="2465F00A" w:rsidR="00A92F60" w:rsidRPr="00F20A64" w:rsidRDefault="00A92F60" w:rsidP="008B1537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num" w:pos="6264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F20A64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รายการเคลื่อนไหวของตราสารทุนและตราสารหนี้</w:t>
      </w:r>
    </w:p>
    <w:p w14:paraId="105980F8" w14:textId="77777777" w:rsidR="00B639FA" w:rsidRPr="00E9279B" w:rsidRDefault="00B639FA" w:rsidP="00AE5B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Style w:val="TableGrid"/>
        <w:tblW w:w="9781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65"/>
        <w:gridCol w:w="1445"/>
        <w:gridCol w:w="246"/>
        <w:gridCol w:w="1020"/>
        <w:gridCol w:w="240"/>
        <w:gridCol w:w="1194"/>
        <w:gridCol w:w="236"/>
        <w:gridCol w:w="1077"/>
        <w:gridCol w:w="236"/>
        <w:gridCol w:w="1122"/>
      </w:tblGrid>
      <w:tr w:rsidR="00A92F60" w:rsidRPr="00ED4166" w14:paraId="319C9C46" w14:textId="77777777" w:rsidTr="00CB774B">
        <w:trPr>
          <w:tblHeader/>
        </w:trPr>
        <w:tc>
          <w:tcPr>
            <w:tcW w:w="2965" w:type="dxa"/>
          </w:tcPr>
          <w:p w14:paraId="2BC75A34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816" w:type="dxa"/>
            <w:gridSpan w:val="9"/>
            <w:hideMark/>
          </w:tcPr>
          <w:p w14:paraId="19DC4054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E7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E7FAA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E7F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92F60" w:rsidRPr="00ED4166" w14:paraId="2996302E" w14:textId="77777777" w:rsidTr="00CB774B">
        <w:trPr>
          <w:tblHeader/>
        </w:trPr>
        <w:tc>
          <w:tcPr>
            <w:tcW w:w="2965" w:type="dxa"/>
            <w:vAlign w:val="bottom"/>
            <w:hideMark/>
          </w:tcPr>
          <w:p w14:paraId="60240763" w14:textId="77777777" w:rsidR="00A92F60" w:rsidRPr="00F11267" w:rsidRDefault="00A92F60" w:rsidP="006F198B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ตราสารหนี้และตราสารทุนที่อยู่ในความต้องการของตลาด</w:t>
            </w:r>
          </w:p>
        </w:tc>
        <w:tc>
          <w:tcPr>
            <w:tcW w:w="1445" w:type="dxa"/>
            <w:vAlign w:val="bottom"/>
            <w:hideMark/>
          </w:tcPr>
          <w:p w14:paraId="613C58A0" w14:textId="246066E8" w:rsidR="00A92F60" w:rsidRPr="00DC0046" w:rsidRDefault="00A92F60" w:rsidP="006F198B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246" w:type="dxa"/>
            <w:vAlign w:val="bottom"/>
          </w:tcPr>
          <w:p w14:paraId="6320CF09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bottom"/>
            <w:hideMark/>
          </w:tcPr>
          <w:p w14:paraId="7CB36F19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ABA0254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  <w:hideMark/>
          </w:tcPr>
          <w:p w14:paraId="1CF807E4" w14:textId="749BAA61" w:rsidR="00A92F60" w:rsidRPr="00F11267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ขาย</w:t>
            </w:r>
            <w:r w:rsidR="00F11267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F11267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="00F11267">
              <w:rPr>
                <w:rFonts w:ascii="Angsana New" w:hAnsi="Angsana New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236" w:type="dxa"/>
            <w:vAlign w:val="bottom"/>
          </w:tcPr>
          <w:p w14:paraId="72537238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  <w:hideMark/>
          </w:tcPr>
          <w:p w14:paraId="0651B79F" w14:textId="77777777" w:rsidR="00A92F60" w:rsidRPr="00ED4166" w:rsidRDefault="00A92F60" w:rsidP="006F198B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ปรับปรุงมูลค่ายุติธรรม</w:t>
            </w:r>
          </w:p>
        </w:tc>
        <w:tc>
          <w:tcPr>
            <w:tcW w:w="236" w:type="dxa"/>
            <w:vAlign w:val="bottom"/>
          </w:tcPr>
          <w:p w14:paraId="07FE0A2F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vAlign w:val="bottom"/>
            <w:hideMark/>
          </w:tcPr>
          <w:p w14:paraId="37D96220" w14:textId="77777777" w:rsidR="00A92F60" w:rsidRPr="00ED4166" w:rsidRDefault="00A92F60" w:rsidP="006F198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BF6CE4" w:rsidRPr="00ED4166" w14:paraId="49F68790" w14:textId="77777777" w:rsidTr="00CB774B">
        <w:trPr>
          <w:tblHeader/>
        </w:trPr>
        <w:tc>
          <w:tcPr>
            <w:tcW w:w="2965" w:type="dxa"/>
          </w:tcPr>
          <w:p w14:paraId="01C3244A" w14:textId="77777777" w:rsidR="00BF6CE4" w:rsidRPr="00ED4166" w:rsidRDefault="00BF6CE4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816" w:type="dxa"/>
            <w:gridSpan w:val="9"/>
            <w:vAlign w:val="bottom"/>
            <w:hideMark/>
          </w:tcPr>
          <w:p w14:paraId="3653DA9D" w14:textId="2EF9E43B" w:rsidR="00BF6CE4" w:rsidRPr="00B639FA" w:rsidRDefault="00BF6CE4" w:rsidP="006F19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</w:pPr>
            <w:r w:rsidRPr="00B639FA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(</w:t>
            </w:r>
            <w:r w:rsidRPr="00B639F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B639FA">
              <w:rPr>
                <w:rFonts w:ascii="Angsana New" w:hAnsi="Angsana New" w:hint="cs"/>
                <w:i/>
                <w:iCs/>
                <w:sz w:val="30"/>
                <w:szCs w:val="30"/>
                <w:lang w:val="en-GB"/>
              </w:rPr>
              <w:t>)</w:t>
            </w:r>
          </w:p>
        </w:tc>
      </w:tr>
      <w:tr w:rsidR="00A92F60" w:rsidRPr="00ED4166" w14:paraId="2F79B3B4" w14:textId="77777777" w:rsidTr="00CB774B">
        <w:tc>
          <w:tcPr>
            <w:tcW w:w="2965" w:type="dxa"/>
            <w:hideMark/>
          </w:tcPr>
          <w:p w14:paraId="11BB7795" w14:textId="0E46512A" w:rsidR="00A92F60" w:rsidRPr="00F11267" w:rsidRDefault="00A92F60" w:rsidP="006F198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 w:rsidR="001C400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9</w:t>
            </w:r>
          </w:p>
        </w:tc>
        <w:tc>
          <w:tcPr>
            <w:tcW w:w="1445" w:type="dxa"/>
          </w:tcPr>
          <w:p w14:paraId="5FE7418E" w14:textId="591AEF24" w:rsidR="00A92F60" w:rsidRPr="00ED4166" w:rsidRDefault="00A92F60" w:rsidP="00F112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</w:tcPr>
          <w:p w14:paraId="45CAC7CA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0F5F7D1B" w14:textId="77777777" w:rsidR="00A92F60" w:rsidRPr="00ED4166" w:rsidRDefault="00A92F60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5D4F3DCA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</w:tcPr>
          <w:p w14:paraId="44024513" w14:textId="77777777" w:rsidR="00A92F60" w:rsidRPr="00ED4166" w:rsidRDefault="00A92F60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620C9D0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52EAF738" w14:textId="77777777" w:rsidR="00A92F60" w:rsidRPr="00ED4166" w:rsidRDefault="00A92F60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B1B0433" w14:textId="77777777" w:rsidR="00A92F60" w:rsidRPr="00ED4166" w:rsidRDefault="00A92F60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</w:tcPr>
          <w:p w14:paraId="767CDEBB" w14:textId="77777777" w:rsidR="00A92F60" w:rsidRPr="00ED4166" w:rsidRDefault="00A92F60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53E23" w:rsidRPr="00ED4166" w14:paraId="67217605" w14:textId="77777777" w:rsidTr="00CB774B">
        <w:tc>
          <w:tcPr>
            <w:tcW w:w="2965" w:type="dxa"/>
          </w:tcPr>
          <w:p w14:paraId="5C1C010B" w14:textId="684689D9" w:rsidR="00453E23" w:rsidRPr="00F11267" w:rsidRDefault="00453E23" w:rsidP="006F198B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สินทรัพย์ทางการเงินหมุนเวียน</w:t>
            </w:r>
          </w:p>
        </w:tc>
        <w:tc>
          <w:tcPr>
            <w:tcW w:w="1445" w:type="dxa"/>
          </w:tcPr>
          <w:p w14:paraId="3960E66D" w14:textId="77777777" w:rsidR="00453E23" w:rsidRPr="00ED4166" w:rsidRDefault="00453E23" w:rsidP="00F1126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</w:tcPr>
          <w:p w14:paraId="5574BEDC" w14:textId="77777777" w:rsidR="00453E23" w:rsidRPr="00ED4166" w:rsidRDefault="00453E23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7ACAE0E6" w14:textId="77777777" w:rsidR="00453E23" w:rsidRPr="00ED4166" w:rsidRDefault="00453E23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5422D5BC" w14:textId="77777777" w:rsidR="00453E23" w:rsidRPr="00ED4166" w:rsidRDefault="00453E23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</w:tcPr>
          <w:p w14:paraId="576E62A4" w14:textId="77777777" w:rsidR="00453E23" w:rsidRPr="00ED4166" w:rsidRDefault="00453E23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0CB0326" w14:textId="77777777" w:rsidR="00453E23" w:rsidRPr="00ED4166" w:rsidRDefault="00453E23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47448CEA" w14:textId="77777777" w:rsidR="00453E23" w:rsidRPr="00ED4166" w:rsidRDefault="00453E23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BDECB1F" w14:textId="77777777" w:rsidR="00453E23" w:rsidRPr="00ED4166" w:rsidRDefault="00453E23" w:rsidP="006F198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</w:tcPr>
          <w:p w14:paraId="1D231D22" w14:textId="77777777" w:rsidR="00453E23" w:rsidRPr="00ED4166" w:rsidRDefault="00453E23" w:rsidP="006F198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C4002" w:rsidRPr="00ED4166" w14:paraId="6D931C36" w14:textId="77777777" w:rsidTr="00044E3E">
        <w:tc>
          <w:tcPr>
            <w:tcW w:w="2965" w:type="dxa"/>
          </w:tcPr>
          <w:p w14:paraId="4C1A1E1C" w14:textId="683CFF49" w:rsidR="001C4002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776E">
              <w:rPr>
                <w:rFonts w:ascii="Angsana New" w:hAnsi="Angsana New" w:hint="cs"/>
                <w:sz w:val="30"/>
                <w:szCs w:val="30"/>
                <w:cs/>
              </w:rPr>
              <w:t>พันธบัตรธนาคารแห่งประเทศไทย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173B8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มีข้อจำกัด วัดมูลค่าด้วย</w:t>
            </w:r>
          </w:p>
          <w:p w14:paraId="4E3CD27F" w14:textId="0DC41286" w:rsidR="001C4002" w:rsidRPr="00BF6CE4" w:rsidRDefault="001C4002" w:rsidP="001C4002">
            <w:pPr>
              <w:tabs>
                <w:tab w:val="clear" w:pos="227"/>
                <w:tab w:val="left" w:pos="16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F6CE4">
              <w:rPr>
                <w:rFonts w:ascii="Angsana New" w:hAnsi="Angsana New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445" w:type="dxa"/>
          </w:tcPr>
          <w:p w14:paraId="0E64441B" w14:textId="322EB4EA" w:rsidR="001C4002" w:rsidRPr="00E26883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  <w:t>101,971</w:t>
            </w:r>
          </w:p>
        </w:tc>
        <w:tc>
          <w:tcPr>
            <w:tcW w:w="246" w:type="dxa"/>
          </w:tcPr>
          <w:p w14:paraId="37957DDA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1984B653" w14:textId="77777777" w:rsidR="001C4002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CEF84D0" w14:textId="77777777" w:rsidR="0080501E" w:rsidRDefault="0080501E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D09D6F4" w14:textId="3FCC887E" w:rsidR="0080501E" w:rsidRPr="00B92824" w:rsidRDefault="0080501E" w:rsidP="0080501E">
            <w:pPr>
              <w:tabs>
                <w:tab w:val="clear" w:pos="680"/>
                <w:tab w:val="left" w:pos="36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240" w:type="dxa"/>
          </w:tcPr>
          <w:p w14:paraId="7D8848C5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</w:tcPr>
          <w:p w14:paraId="7459FB19" w14:textId="77777777" w:rsidR="001C4002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85730E4" w14:textId="77777777" w:rsidR="0080501E" w:rsidRDefault="0080501E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705CB0C3" w14:textId="48778D36" w:rsidR="0080501E" w:rsidRPr="00B92824" w:rsidRDefault="0080501E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(101,971)</w:t>
            </w:r>
          </w:p>
        </w:tc>
        <w:tc>
          <w:tcPr>
            <w:tcW w:w="236" w:type="dxa"/>
          </w:tcPr>
          <w:p w14:paraId="2EF62B24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43CBE3F1" w14:textId="77777777" w:rsidR="001C4002" w:rsidRDefault="001C4002" w:rsidP="001C400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44E624" w14:textId="77777777" w:rsidR="0080501E" w:rsidRDefault="0080501E" w:rsidP="001C400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4E1D91F" w14:textId="5A3DDA67" w:rsidR="0080501E" w:rsidRPr="00E26883" w:rsidRDefault="0080501E" w:rsidP="001C400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535A52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</w:tcPr>
          <w:p w14:paraId="1CD338B1" w14:textId="77777777" w:rsidR="001C4002" w:rsidRDefault="001C4002" w:rsidP="0080501E">
            <w:pPr>
              <w:tabs>
                <w:tab w:val="clear" w:pos="907"/>
                <w:tab w:val="left" w:pos="5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5B049B9" w14:textId="77777777" w:rsidR="0080501E" w:rsidRDefault="0080501E" w:rsidP="0080501E">
            <w:pPr>
              <w:tabs>
                <w:tab w:val="clear" w:pos="907"/>
                <w:tab w:val="left" w:pos="59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33BCD062" w14:textId="77091725" w:rsidR="0080501E" w:rsidRPr="00ED4166" w:rsidRDefault="0080501E" w:rsidP="0080501E">
            <w:pPr>
              <w:tabs>
                <w:tab w:val="clear" w:pos="907"/>
                <w:tab w:val="left" w:pos="592"/>
              </w:tabs>
              <w:spacing w:line="240" w:lineRule="auto"/>
              <w:ind w:right="45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1C4002" w:rsidRPr="00ED4166" w14:paraId="1DAD18B5" w14:textId="77777777" w:rsidTr="00044E3E">
        <w:tc>
          <w:tcPr>
            <w:tcW w:w="2965" w:type="dxa"/>
          </w:tcPr>
          <w:p w14:paraId="70EB2ED5" w14:textId="590ED1F2" w:rsidR="001C4002" w:rsidRPr="00F11267" w:rsidRDefault="001C4002" w:rsidP="001C400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A1D6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0970A542" w14:textId="41ECDA07" w:rsidR="001C4002" w:rsidRPr="00FC0389" w:rsidRDefault="001C4002" w:rsidP="001C400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101,971</w:t>
            </w:r>
          </w:p>
        </w:tc>
        <w:tc>
          <w:tcPr>
            <w:tcW w:w="246" w:type="dxa"/>
          </w:tcPr>
          <w:p w14:paraId="41807C77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7933B080" w14:textId="4892ACC9" w:rsidR="001C4002" w:rsidRPr="00FC0389" w:rsidRDefault="0080501E" w:rsidP="0080501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-</w:t>
            </w:r>
          </w:p>
        </w:tc>
        <w:tc>
          <w:tcPr>
            <w:tcW w:w="240" w:type="dxa"/>
          </w:tcPr>
          <w:p w14:paraId="4F072572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6034657F" w14:textId="2A8297B1" w:rsidR="001C4002" w:rsidRPr="00FC0389" w:rsidRDefault="0080501E" w:rsidP="001C400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(101,971)</w:t>
            </w:r>
          </w:p>
        </w:tc>
        <w:tc>
          <w:tcPr>
            <w:tcW w:w="236" w:type="dxa"/>
          </w:tcPr>
          <w:p w14:paraId="5526A63B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6C41141" w14:textId="11F08DC4" w:rsidR="001C4002" w:rsidRPr="00FC0389" w:rsidRDefault="0080501E" w:rsidP="001C400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6AD6D310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4E6BEE98" w14:textId="315BF542" w:rsidR="001C4002" w:rsidRPr="00CA34D1" w:rsidRDefault="009F0F1B" w:rsidP="009F0F1B">
            <w:pPr>
              <w:tabs>
                <w:tab w:val="clear" w:pos="680"/>
                <w:tab w:val="clear" w:pos="907"/>
                <w:tab w:val="left" w:pos="412"/>
                <w:tab w:val="left" w:pos="592"/>
              </w:tabs>
              <w:spacing w:line="240" w:lineRule="auto"/>
              <w:ind w:right="45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        </w:t>
            </w:r>
            <w:r w:rsidR="0080501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1C4002" w:rsidRPr="00ED4166" w14:paraId="209255DA" w14:textId="77777777" w:rsidTr="00CB774B">
        <w:tc>
          <w:tcPr>
            <w:tcW w:w="2965" w:type="dxa"/>
          </w:tcPr>
          <w:p w14:paraId="30589F65" w14:textId="77777777" w:rsidR="001C4002" w:rsidRPr="00F11267" w:rsidRDefault="001C4002" w:rsidP="001C400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52E7AF6C" w14:textId="77777777" w:rsidR="001C4002" w:rsidRPr="00ED4166" w:rsidRDefault="001C4002" w:rsidP="001C400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</w:tcPr>
          <w:p w14:paraId="1D4191E3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77866829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7A56DDA9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71828478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3720D4F9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01972529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E793B10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2BDB8BE3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C4002" w:rsidRPr="00ED4166" w14:paraId="3F8F3E0D" w14:textId="77777777" w:rsidTr="00CB774B">
        <w:tc>
          <w:tcPr>
            <w:tcW w:w="2965" w:type="dxa"/>
            <w:hideMark/>
          </w:tcPr>
          <w:p w14:paraId="6AEFDF53" w14:textId="33F1FF22" w:rsidR="001C4002" w:rsidRPr="00F11267" w:rsidRDefault="001C4002" w:rsidP="001C400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45" w:type="dxa"/>
            <w:vAlign w:val="bottom"/>
          </w:tcPr>
          <w:p w14:paraId="0F575251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23FD94EA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bottom"/>
          </w:tcPr>
          <w:p w14:paraId="5246A448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7B193EBC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1288B7AC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21FB0140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356BBDD5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015E5618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vAlign w:val="bottom"/>
          </w:tcPr>
          <w:p w14:paraId="1B1995A9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C4002" w:rsidRPr="00ED4166" w14:paraId="755ADAF6" w14:textId="77777777" w:rsidTr="00CB774B">
        <w:tc>
          <w:tcPr>
            <w:tcW w:w="2965" w:type="dxa"/>
          </w:tcPr>
          <w:p w14:paraId="5BAADA0C" w14:textId="65D5945D" w:rsidR="001C4002" w:rsidRPr="00F11267" w:rsidRDefault="001C4002" w:rsidP="001C400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สินทรัพย์ทางการเงินไม่หมุนเวียน</w:t>
            </w:r>
          </w:p>
        </w:tc>
        <w:tc>
          <w:tcPr>
            <w:tcW w:w="1445" w:type="dxa"/>
            <w:vAlign w:val="bottom"/>
          </w:tcPr>
          <w:p w14:paraId="447BEB74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6104ACF6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bottom"/>
          </w:tcPr>
          <w:p w14:paraId="0B6C41D2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5325D0B5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6CC48B2A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B1BBB2D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01E87D00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F101FB2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vAlign w:val="bottom"/>
          </w:tcPr>
          <w:p w14:paraId="389CE06F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C4002" w:rsidRPr="00ED4166" w14:paraId="0C7DD5F0" w14:textId="77777777" w:rsidTr="00CB774B">
        <w:tc>
          <w:tcPr>
            <w:tcW w:w="2965" w:type="dxa"/>
            <w:hideMark/>
          </w:tcPr>
          <w:p w14:paraId="52A348C5" w14:textId="77777777" w:rsidR="001C4002" w:rsidRDefault="001C4002" w:rsidP="001C4002">
            <w:pPr>
              <w:tabs>
                <w:tab w:val="clear" w:pos="680"/>
                <w:tab w:val="left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ตราสารทุนที่วัดมูลค่าด้วย</w:t>
            </w:r>
          </w:p>
          <w:p w14:paraId="69A86A47" w14:textId="6AC56924" w:rsidR="001C4002" w:rsidRPr="00E53D8E" w:rsidRDefault="001C4002" w:rsidP="001C4002">
            <w:pPr>
              <w:tabs>
                <w:tab w:val="clear" w:pos="680"/>
                <w:tab w:val="left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- </w:t>
            </w:r>
            <w:r w:rsidRPr="00E53D8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มูลค่ายุติธรรมผ่านกำไร</w:t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Pr="00E53D8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หรือขาดทุนเบ็ดเสร็จอื่น</w:t>
            </w:r>
          </w:p>
        </w:tc>
        <w:tc>
          <w:tcPr>
            <w:tcW w:w="1445" w:type="dxa"/>
            <w:vAlign w:val="bottom"/>
          </w:tcPr>
          <w:p w14:paraId="7D02264B" w14:textId="132E2A49" w:rsidR="001C4002" w:rsidRPr="00BA0756" w:rsidRDefault="001C4002" w:rsidP="001C400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6,092,010</w:t>
            </w:r>
          </w:p>
        </w:tc>
        <w:tc>
          <w:tcPr>
            <w:tcW w:w="246" w:type="dxa"/>
            <w:vAlign w:val="bottom"/>
          </w:tcPr>
          <w:p w14:paraId="5683F8CA" w14:textId="77777777" w:rsidR="001C4002" w:rsidRPr="00BA0756" w:rsidRDefault="001C4002" w:rsidP="001C40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bottom"/>
          </w:tcPr>
          <w:p w14:paraId="1FEC4CCE" w14:textId="0F41FA1F" w:rsidR="001C4002" w:rsidRPr="00BA0756" w:rsidRDefault="00C63760" w:rsidP="001C400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474B3222" w14:textId="77777777" w:rsidR="001C4002" w:rsidRPr="00BA0756" w:rsidRDefault="001C4002" w:rsidP="001C40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2ACF1E24" w14:textId="2F83EC44" w:rsidR="001C4002" w:rsidRPr="00BA0756" w:rsidRDefault="00C63760" w:rsidP="001C400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6C4121C" w14:textId="77777777" w:rsidR="001C4002" w:rsidRPr="00BA0756" w:rsidRDefault="001C4002" w:rsidP="001C40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0AF79D82" w14:textId="0FA88B36" w:rsidR="001C4002" w:rsidRPr="00BA0756" w:rsidRDefault="00C63760" w:rsidP="001C400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right="3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63760">
              <w:rPr>
                <w:rFonts w:asciiTheme="majorBidi" w:eastAsia="Times New Roman" w:hAnsiTheme="majorBidi" w:cstheme="majorBidi"/>
                <w:sz w:val="30"/>
                <w:szCs w:val="30"/>
              </w:rPr>
              <w:t>(794,535)</w:t>
            </w:r>
          </w:p>
        </w:tc>
        <w:tc>
          <w:tcPr>
            <w:tcW w:w="236" w:type="dxa"/>
            <w:vAlign w:val="bottom"/>
          </w:tcPr>
          <w:p w14:paraId="586235D4" w14:textId="77777777" w:rsidR="001C4002" w:rsidRPr="00BA0756" w:rsidRDefault="001C4002" w:rsidP="001C40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vAlign w:val="bottom"/>
          </w:tcPr>
          <w:p w14:paraId="4AB7E94C" w14:textId="16753303" w:rsidR="001C4002" w:rsidRPr="00BA0756" w:rsidRDefault="00C63760" w:rsidP="001C400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6376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5,297,475</w:t>
            </w:r>
          </w:p>
        </w:tc>
      </w:tr>
      <w:tr w:rsidR="001C4002" w:rsidRPr="00ED4166" w14:paraId="539AB802" w14:textId="77777777" w:rsidTr="00CB774B">
        <w:tc>
          <w:tcPr>
            <w:tcW w:w="2965" w:type="dxa"/>
          </w:tcPr>
          <w:p w14:paraId="0CFA166D" w14:textId="0268601C" w:rsidR="001C4002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ตราสารหนี้ที่วัดมูลค่า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ด้วย</w:t>
            </w:r>
          </w:p>
          <w:p w14:paraId="77ECF2AE" w14:textId="713B1382" w:rsidR="001C4002" w:rsidRPr="00D1134A" w:rsidRDefault="001C4002" w:rsidP="001C4002">
            <w:pPr>
              <w:tabs>
                <w:tab w:val="clear" w:pos="680"/>
                <w:tab w:val="left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F6CE4">
              <w:rPr>
                <w:rFonts w:ascii="Angsana New" w:hAnsi="Angsana New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445" w:type="dxa"/>
            <w:vAlign w:val="bottom"/>
          </w:tcPr>
          <w:p w14:paraId="5826EAE8" w14:textId="710544BE" w:rsidR="001C4002" w:rsidRPr="00BA0756" w:rsidRDefault="001C4002" w:rsidP="001C400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336,370</w:t>
            </w:r>
          </w:p>
        </w:tc>
        <w:tc>
          <w:tcPr>
            <w:tcW w:w="246" w:type="dxa"/>
            <w:vAlign w:val="bottom"/>
          </w:tcPr>
          <w:p w14:paraId="680E9D1F" w14:textId="77777777" w:rsidR="001C4002" w:rsidRPr="00BA0756" w:rsidRDefault="001C4002" w:rsidP="001C40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bottom"/>
          </w:tcPr>
          <w:p w14:paraId="13AE9C1C" w14:textId="1E3E7CA0" w:rsidR="001C4002" w:rsidRPr="00BA0756" w:rsidRDefault="00C63760" w:rsidP="001C400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2CA79C97" w14:textId="77777777" w:rsidR="001C4002" w:rsidRPr="00BA0756" w:rsidRDefault="001C4002" w:rsidP="001C4002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352F0C19" w14:textId="730BB8C1" w:rsidR="001C4002" w:rsidRPr="00BA0756" w:rsidRDefault="00C63760" w:rsidP="001C400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68EFDA3F" w14:textId="77777777" w:rsidR="001C4002" w:rsidRPr="00BA0756" w:rsidRDefault="001C4002" w:rsidP="001C4002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54948172" w14:textId="594B90D5" w:rsidR="001C4002" w:rsidRPr="00BA0756" w:rsidRDefault="00C63760" w:rsidP="00C63760">
            <w:pPr>
              <w:pStyle w:val="acctfourfigures"/>
              <w:tabs>
                <w:tab w:val="clear" w:pos="765"/>
              </w:tabs>
              <w:spacing w:line="240" w:lineRule="auto"/>
              <w:ind w:right="-233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63760">
              <w:rPr>
                <w:rFonts w:asciiTheme="majorBidi" w:eastAsia="Times New Roman" w:hAnsiTheme="majorBidi" w:cstheme="majorBidi"/>
                <w:sz w:val="30"/>
                <w:szCs w:val="30"/>
              </w:rPr>
              <w:t>(8,952)</w:t>
            </w:r>
          </w:p>
        </w:tc>
        <w:tc>
          <w:tcPr>
            <w:tcW w:w="236" w:type="dxa"/>
            <w:vAlign w:val="bottom"/>
          </w:tcPr>
          <w:p w14:paraId="6036D518" w14:textId="77777777" w:rsidR="001C4002" w:rsidRPr="00BA0756" w:rsidRDefault="001C4002" w:rsidP="001C40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vAlign w:val="bottom"/>
          </w:tcPr>
          <w:p w14:paraId="3299DC07" w14:textId="7C1BDCD7" w:rsidR="001C4002" w:rsidRPr="00BA0756" w:rsidRDefault="00C63760" w:rsidP="001C400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6376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327,418</w:t>
            </w:r>
          </w:p>
        </w:tc>
      </w:tr>
      <w:tr w:rsidR="00C63760" w:rsidRPr="00ED4166" w14:paraId="0378F633" w14:textId="77777777" w:rsidTr="00CB774B">
        <w:tc>
          <w:tcPr>
            <w:tcW w:w="2965" w:type="dxa"/>
          </w:tcPr>
          <w:p w14:paraId="53A2AF60" w14:textId="77777777" w:rsidR="00C63760" w:rsidRDefault="00C63760" w:rsidP="00C63760">
            <w:pPr>
              <w:tabs>
                <w:tab w:val="clear" w:pos="227"/>
                <w:tab w:val="left" w:pos="344"/>
                <w:tab w:val="left" w:pos="2746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C6376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สินทรัพย์ทางการเงินที่มี</w:t>
            </w:r>
          </w:p>
          <w:p w14:paraId="6BA5EC95" w14:textId="64CE265D" w:rsidR="00C63760" w:rsidRDefault="00C63760" w:rsidP="00C63760">
            <w:pPr>
              <w:tabs>
                <w:tab w:val="clear" w:pos="227"/>
                <w:tab w:val="left" w:pos="344"/>
                <w:tab w:val="left" w:pos="2746"/>
              </w:tabs>
              <w:spacing w:line="240" w:lineRule="auto"/>
              <w:ind w:left="165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63760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ภาระค้ำประกัน</w:t>
            </w:r>
          </w:p>
        </w:tc>
        <w:tc>
          <w:tcPr>
            <w:tcW w:w="1445" w:type="dxa"/>
            <w:vAlign w:val="bottom"/>
          </w:tcPr>
          <w:p w14:paraId="5771F701" w14:textId="5289B541" w:rsidR="00C63760" w:rsidRDefault="00C63760" w:rsidP="00C63760">
            <w:pPr>
              <w:spacing w:line="240" w:lineRule="auto"/>
              <w:ind w:right="343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6" w:type="dxa"/>
            <w:vAlign w:val="bottom"/>
          </w:tcPr>
          <w:p w14:paraId="4A1DCA56" w14:textId="77777777" w:rsidR="00C63760" w:rsidRPr="00BA0756" w:rsidRDefault="00C63760" w:rsidP="001C40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bottom"/>
          </w:tcPr>
          <w:p w14:paraId="73E83170" w14:textId="1F4A20A8" w:rsidR="00C63760" w:rsidRDefault="00C63760" w:rsidP="00DA5CB3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DA5CB3">
              <w:rPr>
                <w:rFonts w:ascii="Angsana New" w:hAnsi="Angsana New"/>
                <w:sz w:val="30"/>
                <w:szCs w:val="30"/>
                <w:lang w:val="en-GB"/>
              </w:rPr>
              <w:t>53</w:t>
            </w:r>
            <w:r w:rsidRPr="00C6376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,190</w:t>
            </w:r>
          </w:p>
        </w:tc>
        <w:tc>
          <w:tcPr>
            <w:tcW w:w="240" w:type="dxa"/>
            <w:vAlign w:val="bottom"/>
          </w:tcPr>
          <w:p w14:paraId="2DBD7A9E" w14:textId="77777777" w:rsidR="00C63760" w:rsidRPr="00BA0756" w:rsidRDefault="00C63760" w:rsidP="001C4002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5915CCA6" w14:textId="23BBABF7" w:rsidR="00C63760" w:rsidRPr="00BA0756" w:rsidRDefault="00C63760" w:rsidP="001C4002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3458E08F" w14:textId="77777777" w:rsidR="00C63760" w:rsidRPr="00BA0756" w:rsidRDefault="00C63760" w:rsidP="001C4002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50ABA923" w14:textId="419DDEBB" w:rsidR="00C63760" w:rsidRPr="00BA0756" w:rsidRDefault="00C63760" w:rsidP="00C63760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right="33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4847FBA" w14:textId="77777777" w:rsidR="00C63760" w:rsidRPr="00BA0756" w:rsidRDefault="00C63760" w:rsidP="001C40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vAlign w:val="bottom"/>
          </w:tcPr>
          <w:p w14:paraId="4A24DE82" w14:textId="5CC4F9D6" w:rsidR="00C63760" w:rsidRPr="00BA0756" w:rsidRDefault="00C63760" w:rsidP="001C400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63760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53,190</w:t>
            </w:r>
          </w:p>
        </w:tc>
      </w:tr>
      <w:tr w:rsidR="001C4002" w:rsidRPr="00FA1D6E" w14:paraId="212E5782" w14:textId="77777777" w:rsidTr="00CB774B">
        <w:tc>
          <w:tcPr>
            <w:tcW w:w="2965" w:type="dxa"/>
            <w:hideMark/>
          </w:tcPr>
          <w:p w14:paraId="7191F8CB" w14:textId="77777777" w:rsidR="001C4002" w:rsidRPr="00FA1D6E" w:rsidRDefault="001C4002" w:rsidP="001C4002">
            <w:pPr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A1D6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027C4F" w14:textId="7CEEA1C3" w:rsidR="001C4002" w:rsidRPr="00BA0756" w:rsidRDefault="001C4002" w:rsidP="001C4002">
            <w:pPr>
              <w:pStyle w:val="acctfourfigures"/>
              <w:tabs>
                <w:tab w:val="clear" w:pos="765"/>
                <w:tab w:val="decimal" w:pos="122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6,428,380</w:t>
            </w:r>
          </w:p>
        </w:tc>
        <w:tc>
          <w:tcPr>
            <w:tcW w:w="246" w:type="dxa"/>
            <w:vAlign w:val="bottom"/>
          </w:tcPr>
          <w:p w14:paraId="6267A037" w14:textId="77777777" w:rsidR="001C4002" w:rsidRPr="00BA0756" w:rsidRDefault="001C4002" w:rsidP="001C400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7A3CB1" w14:textId="7936345E" w:rsidR="001C4002" w:rsidRPr="00EF68F8" w:rsidRDefault="00C63760" w:rsidP="00DA5CB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A5CB3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53</w:t>
            </w:r>
            <w:r w:rsidRPr="00C637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,190</w:t>
            </w:r>
          </w:p>
        </w:tc>
        <w:tc>
          <w:tcPr>
            <w:tcW w:w="240" w:type="dxa"/>
            <w:vAlign w:val="bottom"/>
          </w:tcPr>
          <w:p w14:paraId="38771C8E" w14:textId="77777777" w:rsidR="001C4002" w:rsidRPr="00BA0756" w:rsidRDefault="001C4002" w:rsidP="001C400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8F4DA6" w14:textId="71C0F347" w:rsidR="001C4002" w:rsidRPr="00BA0756" w:rsidRDefault="00C63760" w:rsidP="00C63760">
            <w:pPr>
              <w:tabs>
                <w:tab w:val="left" w:pos="55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0A2BFE2" w14:textId="77777777" w:rsidR="001C4002" w:rsidRPr="00BA0756" w:rsidRDefault="001C4002" w:rsidP="001C400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A80E20" w14:textId="084ABB3E" w:rsidR="001C4002" w:rsidRPr="00D11526" w:rsidRDefault="00C63760" w:rsidP="001C4002">
            <w:pPr>
              <w:pStyle w:val="acctfourfigures"/>
              <w:tabs>
                <w:tab w:val="clear" w:pos="765"/>
              </w:tabs>
              <w:spacing w:line="240" w:lineRule="auto"/>
              <w:ind w:right="-5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6376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(803,487)</w:t>
            </w:r>
          </w:p>
        </w:tc>
        <w:tc>
          <w:tcPr>
            <w:tcW w:w="236" w:type="dxa"/>
            <w:vAlign w:val="bottom"/>
          </w:tcPr>
          <w:p w14:paraId="4032D756" w14:textId="77777777" w:rsidR="001C4002" w:rsidRPr="00BA0756" w:rsidRDefault="001C4002" w:rsidP="001C4002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BE5DD" w14:textId="552EAE66" w:rsidR="001C4002" w:rsidRPr="00BA0756" w:rsidRDefault="00C63760" w:rsidP="001C4002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6376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5,678,083</w:t>
            </w:r>
          </w:p>
        </w:tc>
      </w:tr>
      <w:tr w:rsidR="001C4002" w:rsidRPr="00AE5B89" w14:paraId="7999F078" w14:textId="77777777" w:rsidTr="00CB774B">
        <w:tc>
          <w:tcPr>
            <w:tcW w:w="2965" w:type="dxa"/>
          </w:tcPr>
          <w:p w14:paraId="09DFD266" w14:textId="49438569" w:rsidR="001C4002" w:rsidRPr="00E33B3D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45" w:type="dxa"/>
          </w:tcPr>
          <w:p w14:paraId="6A97410F" w14:textId="6205FB19" w:rsidR="001C4002" w:rsidRPr="00BA0756" w:rsidRDefault="001C4002" w:rsidP="001C400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6" w:type="dxa"/>
          </w:tcPr>
          <w:p w14:paraId="47A7CA85" w14:textId="77777777" w:rsidR="001C4002" w:rsidRPr="00BA0756" w:rsidRDefault="001C4002" w:rsidP="001C40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0B1123A4" w14:textId="1A7ED290" w:rsidR="001C4002" w:rsidRPr="00BA0756" w:rsidRDefault="001C4002" w:rsidP="001C4002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2B90FD75" w14:textId="77777777" w:rsidR="001C4002" w:rsidRPr="00BA0756" w:rsidRDefault="001C4002" w:rsidP="001C40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</w:tcPr>
          <w:p w14:paraId="745831CA" w14:textId="0E60A80C" w:rsidR="001C4002" w:rsidRPr="00BA0756" w:rsidRDefault="001C4002" w:rsidP="001C400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67B0CBD" w14:textId="77777777" w:rsidR="001C4002" w:rsidRPr="00BA0756" w:rsidRDefault="001C4002" w:rsidP="001C40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69A4A053" w14:textId="2D1B7DA5" w:rsidR="001C4002" w:rsidRPr="00BA0756" w:rsidRDefault="001C4002" w:rsidP="001C400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BA77F1E" w14:textId="77777777" w:rsidR="001C4002" w:rsidRPr="00BA0756" w:rsidRDefault="001C4002" w:rsidP="001C400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</w:tcPr>
          <w:p w14:paraId="13C4A27A" w14:textId="12B00001" w:rsidR="001C4002" w:rsidRPr="00BA0756" w:rsidRDefault="001C4002" w:rsidP="001C4002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1C4002" w:rsidRPr="00ED4166" w14:paraId="3BE5CBBC" w14:textId="77777777" w:rsidTr="005232DF">
        <w:tc>
          <w:tcPr>
            <w:tcW w:w="2965" w:type="dxa"/>
          </w:tcPr>
          <w:p w14:paraId="21AB16BE" w14:textId="2885A887" w:rsidR="001C4002" w:rsidRPr="00F11267" w:rsidRDefault="001C4002" w:rsidP="001C400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GB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  <w:t>8</w:t>
            </w:r>
          </w:p>
        </w:tc>
        <w:tc>
          <w:tcPr>
            <w:tcW w:w="1445" w:type="dxa"/>
          </w:tcPr>
          <w:p w14:paraId="3B944746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</w:tcPr>
          <w:p w14:paraId="427F1083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1FA94164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3B3E5DF7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</w:tcPr>
          <w:p w14:paraId="62A78EE4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5121A994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13736A0F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4DB88C61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</w:tcPr>
          <w:p w14:paraId="3BEE314B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C4002" w:rsidRPr="00ED4166" w14:paraId="5FB0B592" w14:textId="77777777" w:rsidTr="005232DF">
        <w:tc>
          <w:tcPr>
            <w:tcW w:w="2965" w:type="dxa"/>
          </w:tcPr>
          <w:p w14:paraId="3779145D" w14:textId="34D35F65" w:rsidR="001C4002" w:rsidRPr="00F11267" w:rsidRDefault="001C4002" w:rsidP="001C400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สินทรัพย์ทางการเงินหมุนเวียน</w:t>
            </w:r>
          </w:p>
        </w:tc>
        <w:tc>
          <w:tcPr>
            <w:tcW w:w="1445" w:type="dxa"/>
          </w:tcPr>
          <w:p w14:paraId="3B0EF546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</w:tcPr>
          <w:p w14:paraId="47E44ED4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</w:tcPr>
          <w:p w14:paraId="1CB0F109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4B1BADD3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</w:tcPr>
          <w:p w14:paraId="7FE86365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113A218A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</w:tcPr>
          <w:p w14:paraId="7E256ABE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7C7D0364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</w:tcPr>
          <w:p w14:paraId="62F803A5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C4002" w:rsidRPr="00ED4166" w14:paraId="32CFD5D4" w14:textId="77777777" w:rsidTr="005232DF">
        <w:tc>
          <w:tcPr>
            <w:tcW w:w="2965" w:type="dxa"/>
          </w:tcPr>
          <w:p w14:paraId="03C69657" w14:textId="4F238C2D" w:rsidR="001C4002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8776E">
              <w:rPr>
                <w:rFonts w:ascii="Angsana New" w:hAnsi="Angsana New" w:hint="cs"/>
                <w:sz w:val="30"/>
                <w:szCs w:val="30"/>
                <w:cs/>
              </w:rPr>
              <w:t>พันธบัตรธนาคารแห่งประเทศไทย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173B8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มีข้อจำกัด วัดมูลค่าด้วย</w:t>
            </w:r>
          </w:p>
          <w:p w14:paraId="4C487998" w14:textId="748242DF" w:rsidR="001C4002" w:rsidRPr="00F11267" w:rsidRDefault="001C4002" w:rsidP="001C4002">
            <w:pPr>
              <w:tabs>
                <w:tab w:val="clear" w:pos="227"/>
                <w:tab w:val="clear" w:pos="454"/>
                <w:tab w:val="clear" w:pos="680"/>
                <w:tab w:val="left" w:pos="77"/>
                <w:tab w:val="left" w:pos="704"/>
              </w:tabs>
              <w:spacing w:line="240" w:lineRule="auto"/>
              <w:ind w:left="254" w:hanging="25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F6CE4">
              <w:rPr>
                <w:rFonts w:ascii="Angsana New" w:hAnsi="Angsana New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445" w:type="dxa"/>
            <w:tcBorders>
              <w:bottom w:val="single" w:sz="4" w:space="0" w:color="auto"/>
            </w:tcBorders>
          </w:tcPr>
          <w:p w14:paraId="3FF97624" w14:textId="77777777" w:rsidR="001C4002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0361FD6" w14:textId="77777777" w:rsidR="001C4002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136DA340" w14:textId="17705001" w:rsidR="001C4002" w:rsidRPr="005232DF" w:rsidRDefault="001C4002" w:rsidP="001C4002">
            <w:pPr>
              <w:spacing w:line="240" w:lineRule="auto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51,238</w:t>
            </w:r>
          </w:p>
        </w:tc>
        <w:tc>
          <w:tcPr>
            <w:tcW w:w="246" w:type="dxa"/>
          </w:tcPr>
          <w:p w14:paraId="701C785B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F423E69" w14:textId="58249C19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101,971</w:t>
            </w:r>
          </w:p>
        </w:tc>
        <w:tc>
          <w:tcPr>
            <w:tcW w:w="240" w:type="dxa"/>
          </w:tcPr>
          <w:p w14:paraId="7B6105A7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422CAC2" w14:textId="06FF7FEB" w:rsidR="001C4002" w:rsidRPr="005232DF" w:rsidRDefault="001C4002" w:rsidP="001C400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47"/>
              <w:rPr>
                <w:rFonts w:asciiTheme="majorBidi" w:eastAsia="Times New Roman" w:hAnsiTheme="majorBidi" w:cstheme="majorBidi"/>
                <w:bCs/>
                <w:sz w:val="30"/>
                <w:szCs w:val="30"/>
              </w:rPr>
            </w:pPr>
            <w:r w:rsidRPr="00B92824">
              <w:rPr>
                <w:rFonts w:ascii="Angsana New" w:hAnsi="Angsana New"/>
                <w:sz w:val="30"/>
                <w:szCs w:val="30"/>
              </w:rPr>
              <w:br/>
            </w:r>
            <w:r w:rsidRPr="00B92824">
              <w:rPr>
                <w:rFonts w:ascii="Angsana New" w:hAnsi="Angsana New"/>
                <w:sz w:val="30"/>
                <w:szCs w:val="30"/>
              </w:rPr>
              <w:br/>
              <w:t>(51,238)</w:t>
            </w:r>
          </w:p>
        </w:tc>
        <w:tc>
          <w:tcPr>
            <w:tcW w:w="236" w:type="dxa"/>
          </w:tcPr>
          <w:p w14:paraId="55C94E51" w14:textId="77777777" w:rsidR="001C4002" w:rsidRPr="005232DF" w:rsidRDefault="001C4002" w:rsidP="001C4002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6CE4B19" w14:textId="793069AE" w:rsidR="001C4002" w:rsidRPr="005232DF" w:rsidRDefault="001C4002" w:rsidP="00C63760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303" w:firstLine="90"/>
              <w:jc w:val="right"/>
              <w:rPr>
                <w:rFonts w:asciiTheme="majorBidi" w:eastAsia="Times New Roman" w:hAnsiTheme="majorBidi" w:cstheme="majorBidi"/>
                <w:bCs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36" w:type="dxa"/>
          </w:tcPr>
          <w:p w14:paraId="5323D778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210E0B2F" w14:textId="018B221E" w:rsidR="001C4002" w:rsidRPr="00ED4166" w:rsidRDefault="001C4002" w:rsidP="006952E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br/>
              <w:t>101,971</w:t>
            </w:r>
          </w:p>
        </w:tc>
      </w:tr>
      <w:tr w:rsidR="001C4002" w:rsidRPr="00ED4166" w14:paraId="4EA2E7A7" w14:textId="77777777" w:rsidTr="005232DF">
        <w:tc>
          <w:tcPr>
            <w:tcW w:w="2965" w:type="dxa"/>
          </w:tcPr>
          <w:p w14:paraId="4BBE2B51" w14:textId="4957B979" w:rsidR="001C4002" w:rsidRPr="00F11267" w:rsidRDefault="001C4002" w:rsidP="001C400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A1D6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5" w:type="dxa"/>
            <w:tcBorders>
              <w:top w:val="single" w:sz="4" w:space="0" w:color="auto"/>
              <w:bottom w:val="double" w:sz="4" w:space="0" w:color="auto"/>
            </w:tcBorders>
          </w:tcPr>
          <w:p w14:paraId="5990AE2C" w14:textId="6D6927B2" w:rsidR="001C4002" w:rsidRPr="005232DF" w:rsidRDefault="001C4002" w:rsidP="001C4002">
            <w:pPr>
              <w:pStyle w:val="acctfourfigures"/>
              <w:tabs>
                <w:tab w:val="clear" w:pos="765"/>
                <w:tab w:val="decimal" w:pos="1229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 w:rsidRPr="00CA34D1">
              <w:rPr>
                <w:rFonts w:ascii="Angsana New" w:hAnsi="Angsana New"/>
                <w:b/>
                <w:bCs/>
                <w:sz w:val="30"/>
                <w:szCs w:val="30"/>
              </w:rPr>
              <w:t>51,238</w:t>
            </w:r>
          </w:p>
        </w:tc>
        <w:tc>
          <w:tcPr>
            <w:tcW w:w="246" w:type="dxa"/>
          </w:tcPr>
          <w:p w14:paraId="1E76AF78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4A364E22" w14:textId="7BC8506E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101,971</w:t>
            </w:r>
          </w:p>
        </w:tc>
        <w:tc>
          <w:tcPr>
            <w:tcW w:w="240" w:type="dxa"/>
          </w:tcPr>
          <w:p w14:paraId="20604964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28EC4F68" w14:textId="1842FC1C" w:rsidR="001C4002" w:rsidRPr="005232DF" w:rsidRDefault="001C4002" w:rsidP="001C4002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right="-147"/>
              <w:rPr>
                <w:rFonts w:asciiTheme="majorBidi" w:eastAsia="Times New Roman" w:hAnsiTheme="majorBidi" w:cstheme="majorBidi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(51,238)</w:t>
            </w:r>
          </w:p>
        </w:tc>
        <w:tc>
          <w:tcPr>
            <w:tcW w:w="236" w:type="dxa"/>
          </w:tcPr>
          <w:p w14:paraId="0CAF069A" w14:textId="77777777" w:rsidR="001C4002" w:rsidRPr="005232DF" w:rsidRDefault="001C4002" w:rsidP="001C4002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255" w:firstLine="90"/>
              <w:jc w:val="both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319CEFCD" w14:textId="7B37AD71" w:rsidR="001C4002" w:rsidRPr="005232DF" w:rsidRDefault="001C4002" w:rsidP="00C63760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303" w:firstLine="90"/>
              <w:jc w:val="right"/>
              <w:rPr>
                <w:rFonts w:asciiTheme="majorBidi" w:eastAsia="Times New Roman" w:hAnsiTheme="majorBidi" w:cstheme="majorBidi"/>
                <w:b/>
                <w:sz w:val="30"/>
                <w:szCs w:val="30"/>
                <w:lang w:bidi="ar-SA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14:paraId="6CA86B9A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1434F4E0" w14:textId="51FD2180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101,971</w:t>
            </w:r>
          </w:p>
        </w:tc>
      </w:tr>
      <w:tr w:rsidR="001C4002" w:rsidRPr="00ED4166" w14:paraId="23B3596C" w14:textId="77777777" w:rsidTr="005232DF">
        <w:tc>
          <w:tcPr>
            <w:tcW w:w="2965" w:type="dxa"/>
          </w:tcPr>
          <w:p w14:paraId="60852C54" w14:textId="77777777" w:rsidR="001C4002" w:rsidRPr="00F11267" w:rsidRDefault="001C4002" w:rsidP="001C400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45" w:type="dxa"/>
            <w:tcBorders>
              <w:top w:val="double" w:sz="4" w:space="0" w:color="auto"/>
            </w:tcBorders>
          </w:tcPr>
          <w:p w14:paraId="70028634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</w:tcPr>
          <w:p w14:paraId="2BE3641D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double" w:sz="4" w:space="0" w:color="auto"/>
            </w:tcBorders>
          </w:tcPr>
          <w:p w14:paraId="4D8483AD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</w:tcPr>
          <w:p w14:paraId="6FBC6733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double" w:sz="4" w:space="0" w:color="auto"/>
            </w:tcBorders>
          </w:tcPr>
          <w:p w14:paraId="29D00A30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2D239440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top w:val="double" w:sz="4" w:space="0" w:color="auto"/>
            </w:tcBorders>
          </w:tcPr>
          <w:p w14:paraId="48FB39A9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14:paraId="68DFDD23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top w:val="double" w:sz="4" w:space="0" w:color="auto"/>
            </w:tcBorders>
          </w:tcPr>
          <w:p w14:paraId="6F337243" w14:textId="7777777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C4002" w:rsidRPr="00ED4166" w14:paraId="458D10BA" w14:textId="77777777" w:rsidTr="005232DF">
        <w:tc>
          <w:tcPr>
            <w:tcW w:w="2965" w:type="dxa"/>
          </w:tcPr>
          <w:p w14:paraId="79C5BBB1" w14:textId="2D9B60B7" w:rsidR="001C4002" w:rsidRPr="00F11267" w:rsidRDefault="001C4002" w:rsidP="001C4002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F112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สินทรัพย์ทางการเงินไม่หมุนเวียน</w:t>
            </w:r>
          </w:p>
        </w:tc>
        <w:tc>
          <w:tcPr>
            <w:tcW w:w="1445" w:type="dxa"/>
            <w:vAlign w:val="bottom"/>
          </w:tcPr>
          <w:p w14:paraId="31BE71AF" w14:textId="7F4EFF81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6" w:type="dxa"/>
            <w:vAlign w:val="bottom"/>
          </w:tcPr>
          <w:p w14:paraId="721C0E21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vAlign w:val="bottom"/>
          </w:tcPr>
          <w:p w14:paraId="3956F3BC" w14:textId="78661560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0" w:type="dxa"/>
            <w:vAlign w:val="bottom"/>
          </w:tcPr>
          <w:p w14:paraId="57D154ED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vAlign w:val="bottom"/>
          </w:tcPr>
          <w:p w14:paraId="14B3FBF1" w14:textId="08F349E2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57D4F8FB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vAlign w:val="bottom"/>
          </w:tcPr>
          <w:p w14:paraId="2060AA60" w14:textId="761E7173" w:rsidR="001C4002" w:rsidRPr="00ED4166" w:rsidRDefault="001C4002" w:rsidP="001C4002">
            <w:pPr>
              <w:pStyle w:val="acctfourfigures"/>
              <w:tabs>
                <w:tab w:val="clear" w:pos="765"/>
                <w:tab w:val="decimal" w:pos="1156"/>
              </w:tabs>
              <w:spacing w:line="240" w:lineRule="auto"/>
              <w:ind w:left="-60" w:right="12" w:firstLine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774DBA6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vAlign w:val="bottom"/>
          </w:tcPr>
          <w:p w14:paraId="191B40AE" w14:textId="1E888336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1C4002" w:rsidRPr="00ED4166" w14:paraId="1CEBC2AC" w14:textId="77777777" w:rsidTr="005232DF">
        <w:tc>
          <w:tcPr>
            <w:tcW w:w="2965" w:type="dxa"/>
          </w:tcPr>
          <w:p w14:paraId="17814F06" w14:textId="77777777" w:rsidR="001C4002" w:rsidRDefault="001C4002" w:rsidP="001C4002">
            <w:pPr>
              <w:tabs>
                <w:tab w:val="clear" w:pos="680"/>
                <w:tab w:val="left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ED416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ตราสารทุนที่วัดมูลค่าด้วย</w:t>
            </w:r>
          </w:p>
          <w:p w14:paraId="4FC78E47" w14:textId="5308A83C" w:rsidR="001C4002" w:rsidRPr="00ED4166" w:rsidRDefault="00060666" w:rsidP="00060666">
            <w:pPr>
              <w:tabs>
                <w:tab w:val="clear" w:pos="680"/>
                <w:tab w:val="left" w:pos="115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60666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มูลค่ายุติธรรมผ่านกำไรหรือขาดทุนเบ็ดเสร็จอื่น</w:t>
            </w:r>
          </w:p>
        </w:tc>
        <w:tc>
          <w:tcPr>
            <w:tcW w:w="1445" w:type="dxa"/>
            <w:tcBorders>
              <w:top w:val="nil"/>
              <w:left w:val="nil"/>
              <w:right w:val="nil"/>
            </w:tcBorders>
            <w:vAlign w:val="bottom"/>
          </w:tcPr>
          <w:p w14:paraId="35AA2A69" w14:textId="1A1468C7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5,896,280</w:t>
            </w:r>
          </w:p>
        </w:tc>
        <w:tc>
          <w:tcPr>
            <w:tcW w:w="246" w:type="dxa"/>
            <w:vAlign w:val="bottom"/>
          </w:tcPr>
          <w:p w14:paraId="5C29D835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  <w:vAlign w:val="bottom"/>
          </w:tcPr>
          <w:p w14:paraId="4C584FD5" w14:textId="70611F9C" w:rsidR="001C4002" w:rsidRPr="00ED4166" w:rsidRDefault="001C4002" w:rsidP="001C4002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342" w:firstLine="9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72FB6B67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nil"/>
              <w:left w:val="nil"/>
              <w:right w:val="nil"/>
            </w:tcBorders>
            <w:vAlign w:val="bottom"/>
          </w:tcPr>
          <w:p w14:paraId="32544422" w14:textId="6C7974C3" w:rsidR="001C4002" w:rsidRPr="00ED4166" w:rsidRDefault="001C4002" w:rsidP="00C6376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5C68D9D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top w:val="nil"/>
              <w:left w:val="nil"/>
              <w:right w:val="nil"/>
            </w:tcBorders>
            <w:vAlign w:val="bottom"/>
          </w:tcPr>
          <w:p w14:paraId="0D33A1E5" w14:textId="1BD34F19" w:rsidR="001C4002" w:rsidRPr="00AE5B89" w:rsidRDefault="001C4002" w:rsidP="006952E0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195,730</w:t>
            </w:r>
          </w:p>
        </w:tc>
        <w:tc>
          <w:tcPr>
            <w:tcW w:w="236" w:type="dxa"/>
            <w:vAlign w:val="bottom"/>
          </w:tcPr>
          <w:p w14:paraId="10D68A36" w14:textId="77777777" w:rsidR="001C4002" w:rsidRPr="00AE5B89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top w:val="nil"/>
              <w:left w:val="nil"/>
              <w:right w:val="nil"/>
            </w:tcBorders>
            <w:vAlign w:val="bottom"/>
          </w:tcPr>
          <w:p w14:paraId="1181000E" w14:textId="2F712C06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6,092,010</w:t>
            </w:r>
          </w:p>
        </w:tc>
      </w:tr>
      <w:tr w:rsidR="001C4002" w:rsidRPr="00ED4166" w14:paraId="2AD62649" w14:textId="77777777" w:rsidTr="005232DF">
        <w:tc>
          <w:tcPr>
            <w:tcW w:w="2965" w:type="dxa"/>
          </w:tcPr>
          <w:p w14:paraId="188558C7" w14:textId="77777777" w:rsidR="001C4002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ตราสารหนี้ที่วัดมูลค่า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ด้วย</w:t>
            </w:r>
          </w:p>
          <w:p w14:paraId="1B98130F" w14:textId="4EAB96DE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BF6CE4">
              <w:rPr>
                <w:rFonts w:ascii="Angsana New" w:hAnsi="Angsana New" w:hint="cs"/>
                <w:sz w:val="30"/>
                <w:szCs w:val="30"/>
                <w:cs/>
              </w:rPr>
              <w:t>ราคาทุนตัดจำหน่าย</w:t>
            </w:r>
          </w:p>
        </w:tc>
        <w:tc>
          <w:tcPr>
            <w:tcW w:w="144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1FE05F" w14:textId="33744EEC" w:rsidR="001C4002" w:rsidRPr="00C5261C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365,323</w:t>
            </w:r>
          </w:p>
        </w:tc>
        <w:tc>
          <w:tcPr>
            <w:tcW w:w="246" w:type="dxa"/>
            <w:vAlign w:val="bottom"/>
          </w:tcPr>
          <w:p w14:paraId="45EF5FA6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35338E" w14:textId="198A1425" w:rsidR="001C4002" w:rsidRPr="00ED4166" w:rsidRDefault="001C4002" w:rsidP="001C4002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342" w:firstLine="90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130796AC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2BEDEC" w14:textId="1442D43B" w:rsidR="001C4002" w:rsidRPr="00ED4166" w:rsidRDefault="001C4002" w:rsidP="00C6376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1533B5F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196DAD" w14:textId="1010CB98" w:rsidR="001C4002" w:rsidRPr="00ED4166" w:rsidRDefault="001C4002" w:rsidP="006952E0">
            <w:pPr>
              <w:tabs>
                <w:tab w:val="clear" w:pos="907"/>
              </w:tabs>
              <w:spacing w:line="240" w:lineRule="auto"/>
              <w:ind w:left="-700" w:right="-61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(28,953)</w:t>
            </w:r>
          </w:p>
        </w:tc>
        <w:tc>
          <w:tcPr>
            <w:tcW w:w="236" w:type="dxa"/>
            <w:vAlign w:val="bottom"/>
          </w:tcPr>
          <w:p w14:paraId="1791483D" w14:textId="77777777" w:rsidR="001C4002" w:rsidRPr="00ED4166" w:rsidRDefault="001C4002" w:rsidP="001C400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B8CFD17" w14:textId="358558B2" w:rsidR="001C4002" w:rsidRPr="00ED4166" w:rsidRDefault="001C4002" w:rsidP="001C4002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336,370</w:t>
            </w:r>
          </w:p>
        </w:tc>
      </w:tr>
      <w:tr w:rsidR="001C4002" w:rsidRPr="00FA5747" w14:paraId="432396BD" w14:textId="77777777" w:rsidTr="005232DF">
        <w:tc>
          <w:tcPr>
            <w:tcW w:w="2965" w:type="dxa"/>
          </w:tcPr>
          <w:p w14:paraId="2F29E98E" w14:textId="753AF5D8" w:rsidR="001C4002" w:rsidRPr="00FA5747" w:rsidRDefault="001C4002" w:rsidP="001C400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FA1D6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F1BC02" w14:textId="1228ED99" w:rsidR="001C4002" w:rsidRPr="00FA5747" w:rsidRDefault="001C4002" w:rsidP="001C400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6,261,603</w:t>
            </w:r>
          </w:p>
        </w:tc>
        <w:tc>
          <w:tcPr>
            <w:tcW w:w="246" w:type="dxa"/>
            <w:vAlign w:val="bottom"/>
          </w:tcPr>
          <w:p w14:paraId="55C6873F" w14:textId="77777777" w:rsidR="001C4002" w:rsidRPr="00FA5747" w:rsidRDefault="001C4002" w:rsidP="001C400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3F52BB" w14:textId="0F7446EE" w:rsidR="001C4002" w:rsidRPr="00FA5747" w:rsidRDefault="001C4002" w:rsidP="001C4002">
            <w:pPr>
              <w:tabs>
                <w:tab w:val="clear" w:pos="454"/>
                <w:tab w:val="clear" w:pos="680"/>
                <w:tab w:val="clear" w:pos="907"/>
                <w:tab w:val="left" w:pos="165"/>
                <w:tab w:val="left" w:pos="255"/>
              </w:tabs>
              <w:spacing w:line="240" w:lineRule="auto"/>
              <w:ind w:left="-465" w:right="342" w:firstLine="9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  <w:tc>
          <w:tcPr>
            <w:tcW w:w="240" w:type="dxa"/>
            <w:vAlign w:val="bottom"/>
          </w:tcPr>
          <w:p w14:paraId="6455976A" w14:textId="77777777" w:rsidR="001C4002" w:rsidRPr="00DA0DA9" w:rsidRDefault="001C4002" w:rsidP="001C4002">
            <w:pPr>
              <w:tabs>
                <w:tab w:val="clear" w:pos="907"/>
                <w:tab w:val="left" w:pos="165"/>
              </w:tabs>
              <w:spacing w:line="240" w:lineRule="auto"/>
              <w:ind w:right="-3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9EA249" w14:textId="60D0E218" w:rsidR="001C4002" w:rsidRPr="00DA0DA9" w:rsidRDefault="001C4002" w:rsidP="00C63760">
            <w:pPr>
              <w:pStyle w:val="acctfourfigures"/>
              <w:tabs>
                <w:tab w:val="clear" w:pos="765"/>
                <w:tab w:val="decimal" w:pos="549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AC4B01F" w14:textId="77777777" w:rsidR="001C4002" w:rsidRPr="00FA5747" w:rsidRDefault="001C4002" w:rsidP="001C400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A57ACA" w14:textId="3D7AF23D" w:rsidR="001C4002" w:rsidRPr="001E2DF3" w:rsidRDefault="001C4002" w:rsidP="001C4002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152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166,777</w:t>
            </w:r>
          </w:p>
        </w:tc>
        <w:tc>
          <w:tcPr>
            <w:tcW w:w="236" w:type="dxa"/>
            <w:vAlign w:val="bottom"/>
          </w:tcPr>
          <w:p w14:paraId="556475F1" w14:textId="77777777" w:rsidR="001C4002" w:rsidRPr="00FA5747" w:rsidRDefault="001C4002" w:rsidP="001C4002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0D813C" w14:textId="4BB6F347" w:rsidR="001C4002" w:rsidRPr="00FA5747" w:rsidRDefault="001C4002" w:rsidP="001C4002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6,428,380</w:t>
            </w:r>
          </w:p>
        </w:tc>
      </w:tr>
    </w:tbl>
    <w:p w14:paraId="152E7A79" w14:textId="2C1E13BC" w:rsidR="00256534" w:rsidRDefault="00256534" w:rsidP="00C52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1022"/>
        <w:jc w:val="thaiDistribute"/>
        <w:rPr>
          <w:rFonts w:ascii="Angsana New" w:hAnsi="Angsana New"/>
          <w:sz w:val="30"/>
          <w:szCs w:val="30"/>
        </w:rPr>
      </w:pPr>
    </w:p>
    <w:p w14:paraId="0B219BDD" w14:textId="77777777" w:rsidR="0051615B" w:rsidRDefault="0051615B" w:rsidP="00C52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1022"/>
        <w:jc w:val="thaiDistribute"/>
        <w:rPr>
          <w:rFonts w:ascii="Angsana New" w:hAnsi="Angsana New"/>
          <w:sz w:val="30"/>
          <w:szCs w:val="30"/>
        </w:rPr>
      </w:pPr>
    </w:p>
    <w:p w14:paraId="18E7E559" w14:textId="135636D7" w:rsidR="005232DF" w:rsidRDefault="005232DF" w:rsidP="00C526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1022"/>
        <w:jc w:val="thaiDistribute"/>
        <w:rPr>
          <w:rFonts w:ascii="Angsana New" w:hAnsi="Angsana New"/>
          <w:sz w:val="30"/>
          <w:szCs w:val="30"/>
        </w:rPr>
      </w:pPr>
    </w:p>
    <w:p w14:paraId="71C569C5" w14:textId="432ED673" w:rsidR="00A92F60" w:rsidRPr="00494A98" w:rsidRDefault="00A92F60" w:rsidP="008B1537">
      <w:pPr>
        <w:pStyle w:val="ListParagraph"/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  <w:tab w:val="num" w:pos="6264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494A98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lastRenderedPageBreak/>
        <w:t>นโยบายการจัดการความเสี่ยงทางด้านการเงิ</w:t>
      </w:r>
      <w:r w:rsidRPr="00494A98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น</w:t>
      </w:r>
    </w:p>
    <w:p w14:paraId="3D77909F" w14:textId="77777777" w:rsidR="00A92F60" w:rsidRPr="00310274" w:rsidRDefault="00A92F60" w:rsidP="00A92F6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EF3E686" w14:textId="77777777" w:rsidR="00A92F60" w:rsidRPr="003E68AB" w:rsidRDefault="00A92F60" w:rsidP="00A92F60">
      <w:pPr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3E68AB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กรอบการบริหารจัดการความเสี่ยง</w:t>
      </w:r>
      <w:r w:rsidRPr="003E68AB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 xml:space="preserve"> </w:t>
      </w:r>
    </w:p>
    <w:p w14:paraId="5DDF7673" w14:textId="77777777" w:rsidR="00A92F60" w:rsidRPr="00310274" w:rsidRDefault="00A92F60" w:rsidP="00A92F60">
      <w:pPr>
        <w:ind w:left="540"/>
        <w:jc w:val="both"/>
        <w:rPr>
          <w:rFonts w:ascii="Angsana New" w:hAnsi="Angsana New"/>
          <w:sz w:val="30"/>
          <w:szCs w:val="30"/>
          <w:lang w:val="en-GB"/>
        </w:rPr>
      </w:pPr>
    </w:p>
    <w:p w14:paraId="252F0128" w14:textId="0D5B8607" w:rsidR="00A92F60" w:rsidRDefault="00A92F60" w:rsidP="00B1368C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  <w:r w:rsidRPr="00ED4166">
        <w:rPr>
          <w:rFonts w:ascii="Angsana New" w:hAnsi="Angsana New" w:hint="cs"/>
          <w:sz w:val="30"/>
          <w:szCs w:val="30"/>
          <w:cs/>
          <w:lang w:val="en-GB"/>
        </w:rPr>
        <w:t>คณะกรรมการบริษัทของ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มีความรับผิดชอบโดยรวมในการจัดให้มีและการควบคุมกรอบการบริหาร</w:t>
      </w:r>
      <w:r w:rsidR="00B377BC">
        <w:rPr>
          <w:rFonts w:ascii="Angsana New" w:hAnsi="Angsana New"/>
          <w:sz w:val="30"/>
          <w:szCs w:val="30"/>
          <w:lang w:val="en-GB"/>
        </w:rPr>
        <w:br/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ความเสี่ยงของ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lang w:val="en-GB"/>
        </w:rPr>
        <w:t xml:space="preserve"> 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2DE5248C" w14:textId="77777777" w:rsidR="002737E5" w:rsidRPr="00310274" w:rsidRDefault="002737E5" w:rsidP="00B1368C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74C31C7" w14:textId="77EA0DD2" w:rsidR="00A92F60" w:rsidRDefault="00A92F60" w:rsidP="00A92F60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  <w:r w:rsidRPr="00ED4166">
        <w:rPr>
          <w:rFonts w:ascii="Angsana New" w:hAnsi="Angsana New" w:hint="cs"/>
          <w:sz w:val="30"/>
          <w:szCs w:val="30"/>
          <w:cs/>
          <w:lang w:val="en-GB"/>
        </w:rPr>
        <w:t>นโยบายการบริหารความเสี่ยงของ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จัดทำขึ้นเพื่อระบุและวิเคราะห์ความเสี่ยงที่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</w:t>
      </w:r>
      <w:r w:rsidR="003F5F21">
        <w:rPr>
          <w:rFonts w:ascii="Angsana New" w:hAnsi="Angsana New"/>
          <w:sz w:val="30"/>
          <w:szCs w:val="30"/>
          <w:cs/>
          <w:lang w:val="en-GB"/>
        </w:rPr>
        <w:br/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</w:t>
      </w:r>
      <w:r w:rsidR="00B377BC">
        <w:rPr>
          <w:rFonts w:ascii="Angsana New" w:hAnsi="Angsana New"/>
          <w:sz w:val="30"/>
          <w:szCs w:val="30"/>
          <w:lang w:val="en-GB"/>
        </w:rPr>
        <w:br/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การดำเนินงานของ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6DA8C05C" w14:textId="77777777" w:rsidR="0056053A" w:rsidRDefault="0056053A" w:rsidP="00A92F60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0549937" w14:textId="235EB9FE" w:rsidR="0056053A" w:rsidRPr="0056053A" w:rsidRDefault="0056053A" w:rsidP="0056053A">
      <w:pPr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  <w:lang w:val="en-GB"/>
        </w:rPr>
      </w:pPr>
      <w:r w:rsidRPr="0056053A">
        <w:rPr>
          <w:rFonts w:ascii="Angsana New" w:hAnsi="Angsana New"/>
          <w:sz w:val="30"/>
          <w:szCs w:val="30"/>
          <w:cs/>
          <w:lang w:val="en-GB"/>
        </w:rPr>
        <w:t>คณะกรรมการตรวจสอบของ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บริษัทเผชิญอยู่ คณะกรรมการตรวจสอบของบริษัทกำกับดูแลโดยผ่านทางผู้ตรวจสอบภายใน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172D63B" w14:textId="46615930" w:rsidR="00DA0DA9" w:rsidRPr="00E9279B" w:rsidRDefault="00DA0DA9" w:rsidP="00EB0969">
      <w:pPr>
        <w:spacing w:line="240" w:lineRule="auto"/>
        <w:ind w:right="-7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6B6537A" w14:textId="6C2B07F9" w:rsidR="00626DD1" w:rsidRPr="00767CBD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767CBD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>(</w:t>
      </w:r>
      <w:r w:rsidR="008C1900" w:rsidRPr="00767CBD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ค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lang w:val="en-GB"/>
        </w:rPr>
        <w:t xml:space="preserve">.1) </w:t>
      </w:r>
      <w:r w:rsidR="008C1900" w:rsidRPr="00767CBD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ความเสี่ยงด้านเครดิต</w:t>
      </w:r>
    </w:p>
    <w:p w14:paraId="5BAD5107" w14:textId="77777777" w:rsidR="00626DD1" w:rsidRPr="00310274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17B3DB81" w14:textId="27D5CA41" w:rsidR="008C1900" w:rsidRPr="00162DB6" w:rsidRDefault="008C1900" w:rsidP="008C1900">
      <w:pPr>
        <w:ind w:left="900"/>
        <w:jc w:val="thaiDistribute"/>
        <w:rPr>
          <w:rFonts w:ascii="Angsana New" w:hAnsi="Angsana New"/>
          <w:sz w:val="30"/>
          <w:szCs w:val="30"/>
        </w:rPr>
      </w:pPr>
      <w:r w:rsidRPr="00ED4166">
        <w:rPr>
          <w:rFonts w:ascii="Angsana New" w:hAnsi="Angsana New" w:hint="cs"/>
          <w:sz w:val="30"/>
          <w:szCs w:val="30"/>
          <w:cs/>
          <w:lang w:val="en-GB"/>
        </w:rPr>
        <w:t>ความเสี่ยงด้านเครดิตเป็นความเสี่ยงจากการสูญเสียทางการเงินของ</w:t>
      </w:r>
      <w:r w:rsidR="0069293D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 xml:space="preserve">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ซึ่งโดยส่วนใหญ่เกิดจากลูกหนี้ที่เป็นลูกค้าและ</w:t>
      </w:r>
      <w:r w:rsidR="003F5F21">
        <w:rPr>
          <w:rFonts w:ascii="Angsana New" w:hAnsi="Angsana New"/>
          <w:sz w:val="30"/>
          <w:szCs w:val="30"/>
          <w:cs/>
          <w:lang w:val="en-GB"/>
        </w:rPr>
        <w:br/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เงินลงทุนในตราสารหนี้ของ</w:t>
      </w:r>
      <w:r w:rsidR="0069293D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</w:p>
    <w:p w14:paraId="2F7340B8" w14:textId="77777777" w:rsidR="001308BB" w:rsidRDefault="001308BB" w:rsidP="008C1900">
      <w:pPr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2DD814A" w14:textId="77777777" w:rsidR="00C35696" w:rsidRDefault="00C35696" w:rsidP="008C1900">
      <w:pPr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6973AEED" w14:textId="77777777" w:rsidR="00C35696" w:rsidRDefault="00C35696" w:rsidP="008C1900">
      <w:pPr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32388910" w14:textId="77777777" w:rsidR="00C35696" w:rsidRDefault="00C35696" w:rsidP="008C1900">
      <w:pPr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14339C1F" w14:textId="77777777" w:rsidR="00C35696" w:rsidRPr="00310274" w:rsidRDefault="00C35696" w:rsidP="008C1900">
      <w:pPr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D5EB195" w14:textId="7B04A50B" w:rsidR="00626DD1" w:rsidRPr="00C35696" w:rsidRDefault="008C1900" w:rsidP="00C356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1440"/>
        </w:tabs>
        <w:spacing w:line="240" w:lineRule="auto"/>
        <w:ind w:left="900" w:right="230" w:hanging="90"/>
        <w:jc w:val="both"/>
        <w:rPr>
          <w:rFonts w:ascii="Angsana New" w:hAnsi="Angsana New"/>
          <w:sz w:val="30"/>
          <w:szCs w:val="30"/>
          <w:lang w:val="th-TH"/>
        </w:rPr>
      </w:pPr>
      <w:r w:rsidRPr="00C35696">
        <w:rPr>
          <w:rFonts w:ascii="Angsana New" w:hAnsi="Angsana New"/>
          <w:sz w:val="30"/>
          <w:szCs w:val="30"/>
          <w:lang w:val="th-TH"/>
        </w:rPr>
        <w:lastRenderedPageBreak/>
        <w:t>(</w:t>
      </w:r>
      <w:r w:rsidRPr="00C35696">
        <w:rPr>
          <w:rFonts w:ascii="Angsana New" w:hAnsi="Angsana New"/>
          <w:sz w:val="30"/>
          <w:szCs w:val="30"/>
          <w:cs/>
          <w:lang w:val="th-TH"/>
        </w:rPr>
        <w:t>ค</w:t>
      </w:r>
      <w:r w:rsidRPr="00C35696">
        <w:rPr>
          <w:rFonts w:ascii="Angsana New" w:hAnsi="Angsana New"/>
          <w:sz w:val="30"/>
          <w:szCs w:val="30"/>
          <w:lang w:val="th-TH"/>
        </w:rPr>
        <w:t xml:space="preserve">.1.1) </w:t>
      </w:r>
      <w:r w:rsidR="00C35696">
        <w:rPr>
          <w:rFonts w:ascii="Angsana New" w:hAnsi="Angsana New" w:hint="cs"/>
          <w:sz w:val="30"/>
          <w:szCs w:val="30"/>
          <w:cs/>
          <w:lang w:val="th-TH"/>
        </w:rPr>
        <w:t xml:space="preserve">  </w:t>
      </w:r>
      <w:r w:rsidRPr="00C35696">
        <w:rPr>
          <w:rFonts w:ascii="Angsana New" w:hAnsi="Angsana New"/>
          <w:sz w:val="30"/>
          <w:szCs w:val="30"/>
          <w:cs/>
          <w:lang w:val="en-GB"/>
        </w:rPr>
        <w:t>ลูกหนี้การค้า</w:t>
      </w:r>
    </w:p>
    <w:p w14:paraId="14CF96B2" w14:textId="77777777" w:rsidR="00626DD1" w:rsidRPr="00310274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603B7CC2" w14:textId="1F21DFC3" w:rsidR="008C1900" w:rsidRPr="00C35696" w:rsidRDefault="002737E5" w:rsidP="00C3569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C35696">
        <w:rPr>
          <w:rFonts w:ascii="Angsana New" w:hAnsi="Angsana New"/>
          <w:sz w:val="30"/>
          <w:szCs w:val="30"/>
          <w:cs/>
          <w:lang w:val="en-GB"/>
        </w:rPr>
        <w:t>ความเสี่ยงด้านเครดิตของ</w:t>
      </w:r>
      <w:r w:rsidR="0069293D" w:rsidRPr="00C35696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8C1900" w:rsidRPr="00C35696">
        <w:rPr>
          <w:rFonts w:ascii="Angsana New" w:hAnsi="Angsana New"/>
          <w:sz w:val="30"/>
          <w:szCs w:val="30"/>
          <w:cs/>
          <w:lang w:val="en-GB"/>
        </w:rPr>
        <w:t>ได้รับอิทธิพลมาจากลักษณะเฉพาะตัวของลูกค้าแต่ละราย อย่างไร</w:t>
      </w:r>
      <w:r w:rsidR="00C35696">
        <w:rPr>
          <w:rFonts w:ascii="Angsana New" w:hAnsi="Angsana New"/>
          <w:sz w:val="30"/>
          <w:szCs w:val="30"/>
          <w:cs/>
          <w:lang w:val="en-GB"/>
        </w:rPr>
        <w:br/>
      </w:r>
      <w:r w:rsidR="008C1900" w:rsidRPr="00C35696">
        <w:rPr>
          <w:rFonts w:ascii="Angsana New" w:hAnsi="Angsana New"/>
          <w:sz w:val="30"/>
          <w:szCs w:val="30"/>
          <w:cs/>
          <w:lang w:val="en-GB"/>
        </w:rPr>
        <w:t>ก็ตาม</w:t>
      </w:r>
      <w:r w:rsidR="008C1900" w:rsidRPr="00ED416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C1900" w:rsidRPr="00C35696">
        <w:rPr>
          <w:rFonts w:ascii="Angsana New" w:hAnsi="Angsana New"/>
          <w:sz w:val="30"/>
          <w:szCs w:val="30"/>
          <w:cs/>
          <w:lang w:val="en-GB"/>
        </w:rPr>
        <w:t>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</w:t>
      </w:r>
      <w:r w:rsidR="008C1900" w:rsidRPr="00ED4166">
        <w:rPr>
          <w:rFonts w:ascii="Angsana New" w:hAnsi="Angsana New"/>
          <w:sz w:val="30"/>
          <w:szCs w:val="30"/>
          <w:cs/>
          <w:lang w:val="en-GB"/>
        </w:rPr>
        <w:t>ของการผิดนัดชำระซึ่งเกี่ยวข้องกับอุตสาหกรรมและประเทศที่ลูกค้าดำเนินธุรกิจอยู่</w:t>
      </w:r>
      <w:r w:rsidR="008C1900" w:rsidRPr="00ED4166">
        <w:rPr>
          <w:rFonts w:ascii="Angsana New" w:hAnsi="Angsana New"/>
          <w:sz w:val="30"/>
          <w:szCs w:val="30"/>
          <w:lang w:val="en-GB"/>
        </w:rPr>
        <w:t xml:space="preserve"> </w:t>
      </w:r>
      <w:r w:rsidR="008C1900" w:rsidRPr="00ED4166">
        <w:rPr>
          <w:rFonts w:ascii="Angsana New" w:hAnsi="Angsana New"/>
          <w:sz w:val="30"/>
          <w:szCs w:val="30"/>
          <w:cs/>
          <w:lang w:val="en-GB"/>
        </w:rPr>
        <w:t xml:space="preserve">รายละเอียดการกระจุกตัวของรายได้เปิดเผยในหมายเหตุข้อ </w:t>
      </w:r>
      <w:r w:rsidR="001308BB" w:rsidRPr="00C35696">
        <w:rPr>
          <w:rFonts w:ascii="Angsana New" w:hAnsi="Angsana New"/>
          <w:sz w:val="30"/>
          <w:szCs w:val="30"/>
          <w:lang w:val="en-GB"/>
        </w:rPr>
        <w:t>1</w:t>
      </w:r>
      <w:r w:rsidR="004D0F13" w:rsidRPr="00C35696">
        <w:rPr>
          <w:rFonts w:ascii="Angsana New" w:hAnsi="Angsana New"/>
          <w:sz w:val="30"/>
          <w:szCs w:val="30"/>
          <w:lang w:val="en-GB"/>
        </w:rPr>
        <w:t>6</w:t>
      </w:r>
    </w:p>
    <w:p w14:paraId="37D22756" w14:textId="77777777" w:rsidR="0051615B" w:rsidRPr="00C35696" w:rsidRDefault="0051615B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BE52145" w14:textId="4FBCEBBD" w:rsidR="008C1900" w:rsidRPr="00ED4166" w:rsidRDefault="008C1900" w:rsidP="008C1900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val="en-GB"/>
        </w:rPr>
      </w:pPr>
      <w:r w:rsidRPr="00ED4166">
        <w:rPr>
          <w:rFonts w:ascii="Angsana New" w:hAnsi="Angsana New"/>
          <w:sz w:val="30"/>
          <w:szCs w:val="30"/>
          <w:cs/>
          <w:lang w:val="en-GB"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</w:t>
      </w:r>
      <w:r w:rsidR="003F5F21">
        <w:rPr>
          <w:rFonts w:ascii="Angsana New" w:hAnsi="Angsana New"/>
          <w:sz w:val="30"/>
          <w:szCs w:val="30"/>
          <w:cs/>
          <w:lang w:val="en-GB"/>
        </w:rPr>
        <w:br/>
      </w:r>
      <w:r w:rsidRPr="00ED4166">
        <w:rPr>
          <w:rFonts w:ascii="Angsana New" w:hAnsi="Angsana New"/>
          <w:sz w:val="30"/>
          <w:szCs w:val="30"/>
          <w:cs/>
          <w:lang w:val="en-GB"/>
        </w:rPr>
        <w:t>รายใหม่แต่ละรายก่อนที่</w:t>
      </w:r>
      <w:r w:rsidR="0069293D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/>
          <w:sz w:val="30"/>
          <w:szCs w:val="30"/>
          <w:cs/>
          <w:lang w:val="en-GB"/>
        </w:rPr>
        <w:t>จะเสนอระยะเวลาและเงื่อนไข</w:t>
      </w:r>
      <w:r w:rsidRPr="00ED4166">
        <w:rPr>
          <w:rFonts w:ascii="Angsana New" w:hAnsi="Angsana New" w:hint="cs"/>
          <w:sz w:val="30"/>
          <w:szCs w:val="30"/>
          <w:cs/>
          <w:lang w:val="en-GB"/>
        </w:rPr>
        <w:t>ทางการค้า</w:t>
      </w:r>
      <w:r w:rsidRPr="00ED416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69293D">
        <w:rPr>
          <w:rFonts w:ascii="Angsana New" w:hAnsi="Angsana New"/>
          <w:sz w:val="30"/>
          <w:szCs w:val="30"/>
          <w:cs/>
          <w:lang w:val="en-GB"/>
        </w:rPr>
        <w:t>บริษัท</w:t>
      </w:r>
      <w:r w:rsidRPr="00ED4166">
        <w:rPr>
          <w:rFonts w:ascii="Angsana New" w:hAnsi="Angsana New"/>
          <w:sz w:val="30"/>
          <w:szCs w:val="30"/>
          <w:cs/>
          <w:lang w:val="en-GB"/>
        </w:rPr>
        <w:t>จะทบทวนอันดับ</w:t>
      </w:r>
      <w:r w:rsidR="00B377BC">
        <w:rPr>
          <w:rFonts w:ascii="Angsana New" w:hAnsi="Angsana New"/>
          <w:sz w:val="30"/>
          <w:szCs w:val="30"/>
          <w:lang w:val="en-GB"/>
        </w:rPr>
        <w:br/>
      </w:r>
      <w:r w:rsidRPr="00ED4166">
        <w:rPr>
          <w:rFonts w:ascii="Angsana New" w:hAnsi="Angsana New"/>
          <w:sz w:val="30"/>
          <w:szCs w:val="30"/>
          <w:cs/>
          <w:lang w:val="en-GB"/>
        </w:rPr>
        <w:t>ความน่าเชื่อถือภายนอก</w:t>
      </w:r>
      <w:r w:rsidRPr="00ED4166">
        <w:rPr>
          <w:rFonts w:ascii="Angsana New" w:hAnsi="Angsana New"/>
          <w:sz w:val="30"/>
          <w:szCs w:val="30"/>
          <w:lang w:val="en-GB"/>
        </w:rPr>
        <w:t xml:space="preserve"> (</w:t>
      </w:r>
      <w:r w:rsidRPr="00ED4166">
        <w:rPr>
          <w:rFonts w:ascii="Angsana New" w:hAnsi="Angsana New"/>
          <w:sz w:val="30"/>
          <w:szCs w:val="30"/>
          <w:cs/>
          <w:lang w:val="en-GB"/>
        </w:rPr>
        <w:t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วงเงินยอดขายจะกำหนดไว้สำหรับลูกค้าแต่ละรายและจะทบทวนเป็นรายไตรมาส ยอดขายที่เกินกว่าวงเงินดังกล่าวต้องได้รับการอนุมัติจากคณะกรรมการบริหารความเสี่ยง</w:t>
      </w:r>
    </w:p>
    <w:p w14:paraId="5F227EF3" w14:textId="77777777" w:rsidR="003E0354" w:rsidRPr="00310274" w:rsidRDefault="003E0354" w:rsidP="004A55A9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28"/>
          <w:szCs w:val="28"/>
          <w:lang w:val="en-GB"/>
        </w:rPr>
      </w:pPr>
    </w:p>
    <w:p w14:paraId="723EE2CC" w14:textId="1DACA07B" w:rsidR="004A55A9" w:rsidRDefault="004A55A9" w:rsidP="004A55A9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val="en-GB"/>
        </w:rPr>
      </w:pPr>
      <w:r w:rsidRPr="004A55A9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4A55A9">
        <w:rPr>
          <w:rFonts w:ascii="Angsana New" w:hAnsi="Angsana New"/>
          <w:sz w:val="30"/>
          <w:szCs w:val="30"/>
          <w:cs/>
          <w:lang w:val="en-GB"/>
        </w:rPr>
        <w:t xml:space="preserve">มีการติดตามยอดคงค้างของลูกหนี้การค้าอย่างสม่ำเสมอ </w:t>
      </w:r>
      <w:bookmarkStart w:id="1" w:name="_Hlk59433075"/>
      <w:r w:rsidRPr="004A55A9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4A55A9">
        <w:rPr>
          <w:rFonts w:ascii="Angsana New" w:hAnsi="Angsana New"/>
          <w:sz w:val="30"/>
          <w:szCs w:val="30"/>
          <w:cs/>
          <w:lang w:val="en-GB"/>
        </w:rPr>
        <w:t xml:space="preserve"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</w:t>
      </w:r>
      <w:bookmarkEnd w:id="1"/>
      <w:r w:rsidRPr="004A55A9">
        <w:rPr>
          <w:rFonts w:ascii="Angsana New" w:hAnsi="Angsana New" w:hint="cs"/>
          <w:sz w:val="30"/>
          <w:szCs w:val="30"/>
          <w:cs/>
          <w:lang w:val="en-GB"/>
        </w:rPr>
        <w:t>เพื่อ</w:t>
      </w:r>
      <w:r w:rsidRPr="004A55A9">
        <w:rPr>
          <w:rFonts w:ascii="Angsana New" w:hAnsi="Angsana New"/>
          <w:sz w:val="30"/>
          <w:szCs w:val="30"/>
          <w:cs/>
          <w:lang w:val="en-GB"/>
        </w:rPr>
        <w:t>สะท้อน</w:t>
      </w:r>
      <w:r w:rsidRPr="004A55A9">
        <w:rPr>
          <w:rFonts w:ascii="Angsana New" w:hAnsi="Angsana New" w:hint="cs"/>
          <w:sz w:val="30"/>
          <w:szCs w:val="30"/>
          <w:cs/>
          <w:lang w:val="en-GB"/>
        </w:rPr>
        <w:t xml:space="preserve">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 </w:t>
      </w:r>
    </w:p>
    <w:p w14:paraId="440D6EA8" w14:textId="77777777" w:rsidR="00BC780F" w:rsidRPr="004A55A9" w:rsidRDefault="00BC780F" w:rsidP="004A55A9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505BD85" w14:textId="4D5348AA" w:rsidR="00626DD1" w:rsidRPr="00BB438F" w:rsidRDefault="0069293D" w:rsidP="003E77C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="008C1900" w:rsidRPr="00ED4166">
        <w:rPr>
          <w:rFonts w:ascii="Angsana New" w:hAnsi="Angsana New"/>
          <w:sz w:val="30"/>
          <w:szCs w:val="30"/>
          <w:cs/>
          <w:lang w:val="en-GB"/>
        </w:rPr>
        <w:t>จำกัดความเสี่ยงด้านเครดิตของลูกหนี้การค้าด้วยการกำหนดระยะเวลาการจ่ายชำระสูงสุดที่</w:t>
      </w:r>
      <w:r w:rsidR="00494A98">
        <w:rPr>
          <w:rFonts w:ascii="Angsana New" w:hAnsi="Angsana New"/>
          <w:sz w:val="30"/>
          <w:szCs w:val="30"/>
          <w:lang w:val="en-GB"/>
        </w:rPr>
        <w:t xml:space="preserve"> </w:t>
      </w:r>
      <w:r w:rsidR="00E732B9">
        <w:rPr>
          <w:rFonts w:ascii="Angsana New" w:hAnsi="Angsana New"/>
          <w:sz w:val="30"/>
          <w:szCs w:val="30"/>
        </w:rPr>
        <w:t>7</w:t>
      </w:r>
      <w:r w:rsidR="00C81DF9">
        <w:rPr>
          <w:rFonts w:ascii="Angsana New" w:hAnsi="Angsana New" w:hint="cs"/>
          <w:sz w:val="30"/>
          <w:szCs w:val="30"/>
          <w:cs/>
        </w:rPr>
        <w:t xml:space="preserve"> วัน ถึง</w:t>
      </w:r>
      <w:r w:rsidR="00494A98">
        <w:rPr>
          <w:rFonts w:ascii="Angsana New" w:hAnsi="Angsana New"/>
          <w:sz w:val="30"/>
          <w:szCs w:val="30"/>
        </w:rPr>
        <w:t xml:space="preserve"> </w:t>
      </w:r>
      <w:r w:rsidR="00E732B9">
        <w:rPr>
          <w:rFonts w:ascii="Angsana New" w:hAnsi="Angsana New"/>
          <w:sz w:val="30"/>
          <w:szCs w:val="30"/>
        </w:rPr>
        <w:t>105</w:t>
      </w:r>
      <w:r w:rsidR="00C81DF9">
        <w:rPr>
          <w:rFonts w:ascii="Angsana New" w:hAnsi="Angsana New"/>
          <w:sz w:val="30"/>
          <w:szCs w:val="30"/>
        </w:rPr>
        <w:t xml:space="preserve"> </w:t>
      </w:r>
      <w:r w:rsidR="00C81DF9">
        <w:rPr>
          <w:rFonts w:ascii="Angsana New" w:hAnsi="Angsana New" w:hint="cs"/>
          <w:sz w:val="30"/>
          <w:szCs w:val="30"/>
          <w:cs/>
        </w:rPr>
        <w:t>วัน</w:t>
      </w:r>
      <w:r w:rsidR="008C1900" w:rsidRPr="00ED4166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="008C1900" w:rsidRPr="00E53D8E">
        <w:rPr>
          <w:rFonts w:ascii="Angsana New" w:hAnsi="Angsana New"/>
          <w:i/>
          <w:iCs/>
          <w:sz w:val="30"/>
          <w:szCs w:val="30"/>
          <w:cs/>
          <w:lang w:val="en-GB"/>
        </w:rPr>
        <w:t>(</w:t>
      </w:r>
      <w:r w:rsidR="008C1900" w:rsidRPr="00C81DF9">
        <w:rPr>
          <w:rFonts w:ascii="Angsana New" w:hAnsi="Angsana New"/>
          <w:i/>
          <w:iCs/>
          <w:sz w:val="30"/>
          <w:szCs w:val="30"/>
          <w:lang w:val="en-GB"/>
        </w:rPr>
        <w:t>256</w:t>
      </w:r>
      <w:r w:rsidR="00F610BF">
        <w:rPr>
          <w:rFonts w:ascii="Angsana New" w:hAnsi="Angsana New"/>
          <w:i/>
          <w:iCs/>
          <w:sz w:val="30"/>
          <w:szCs w:val="30"/>
          <w:lang w:val="en-GB"/>
        </w:rPr>
        <w:t>8</w:t>
      </w:r>
      <w:r w:rsidR="008C1900" w:rsidRPr="00C81DF9">
        <w:rPr>
          <w:rFonts w:ascii="Angsana New" w:hAnsi="Angsana New"/>
          <w:i/>
          <w:iCs/>
          <w:sz w:val="30"/>
          <w:szCs w:val="30"/>
          <w:lang w:val="en-GB"/>
        </w:rPr>
        <w:t xml:space="preserve">: </w:t>
      </w:r>
      <w:r w:rsidR="008C1900" w:rsidRPr="00C81DF9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ระยะเวลาตั้งแต่ </w:t>
      </w:r>
      <w:r w:rsidR="004A55A9" w:rsidRPr="00C81DF9">
        <w:rPr>
          <w:rFonts w:ascii="Angsana New" w:hAnsi="Angsana New"/>
          <w:i/>
          <w:iCs/>
          <w:sz w:val="30"/>
          <w:szCs w:val="30"/>
        </w:rPr>
        <w:t>7</w:t>
      </w:r>
      <w:r w:rsidR="00E53D8E" w:rsidRPr="00C81DF9">
        <w:rPr>
          <w:rFonts w:ascii="Angsana New" w:hAnsi="Angsana New" w:hint="cs"/>
          <w:i/>
          <w:iCs/>
          <w:sz w:val="30"/>
          <w:szCs w:val="30"/>
          <w:cs/>
        </w:rPr>
        <w:t xml:space="preserve"> วัน</w:t>
      </w:r>
      <w:r w:rsidR="008C1900" w:rsidRPr="00C81DF9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8C1900" w:rsidRPr="00C81DF9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ถึง </w:t>
      </w:r>
      <w:r w:rsidR="00F610BF">
        <w:rPr>
          <w:rFonts w:ascii="Angsana New" w:hAnsi="Angsana New"/>
          <w:i/>
          <w:iCs/>
          <w:sz w:val="30"/>
          <w:szCs w:val="30"/>
          <w:lang w:val="en-GB"/>
        </w:rPr>
        <w:t>1</w:t>
      </w:r>
      <w:r w:rsidR="004A55A9" w:rsidRPr="00C81DF9">
        <w:rPr>
          <w:rFonts w:ascii="Angsana New" w:hAnsi="Angsana New"/>
          <w:i/>
          <w:iCs/>
          <w:sz w:val="30"/>
          <w:szCs w:val="30"/>
          <w:lang w:val="en-GB"/>
        </w:rPr>
        <w:t>0</w:t>
      </w:r>
      <w:r w:rsidR="00F610BF">
        <w:rPr>
          <w:rFonts w:ascii="Angsana New" w:hAnsi="Angsana New"/>
          <w:i/>
          <w:iCs/>
          <w:sz w:val="30"/>
          <w:szCs w:val="30"/>
          <w:lang w:val="en-GB"/>
        </w:rPr>
        <w:t>5</w:t>
      </w:r>
      <w:r w:rsidR="008C1900" w:rsidRPr="00C81DF9">
        <w:rPr>
          <w:rFonts w:ascii="Angsana New" w:hAnsi="Angsana New"/>
          <w:i/>
          <w:iCs/>
          <w:sz w:val="30"/>
          <w:szCs w:val="30"/>
          <w:lang w:val="en-GB"/>
        </w:rPr>
        <w:t xml:space="preserve"> </w:t>
      </w:r>
      <w:r w:rsidR="008C1900" w:rsidRPr="00C81DF9">
        <w:rPr>
          <w:rFonts w:ascii="Angsana New" w:hAnsi="Angsana New"/>
          <w:i/>
          <w:iCs/>
          <w:sz w:val="30"/>
          <w:szCs w:val="30"/>
          <w:cs/>
          <w:lang w:val="en-GB"/>
        </w:rPr>
        <w:t>วัน</w:t>
      </w:r>
      <w:r w:rsidR="004A55A9" w:rsidRPr="00C81DF9">
        <w:rPr>
          <w:rFonts w:ascii="Angsana New" w:hAnsi="Angsana New"/>
          <w:i/>
          <w:iCs/>
          <w:sz w:val="30"/>
          <w:szCs w:val="30"/>
          <w:lang w:val="en-GB"/>
        </w:rPr>
        <w:t>)</w:t>
      </w:r>
    </w:p>
    <w:p w14:paraId="3082F776" w14:textId="2B5C30C0" w:rsidR="00C7322E" w:rsidRPr="007B00DE" w:rsidRDefault="00C7322E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color w:val="0000FF"/>
          <w:sz w:val="30"/>
          <w:szCs w:val="30"/>
          <w:lang w:val="en-GB" w:bidi="ar-SA"/>
        </w:rPr>
      </w:pPr>
    </w:p>
    <w:p w14:paraId="21D5FE50" w14:textId="1A9BAB71" w:rsidR="00626DD1" w:rsidRPr="00ED4166" w:rsidRDefault="00626DD1" w:rsidP="00C3569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30" w:hanging="90"/>
        <w:jc w:val="both"/>
        <w:rPr>
          <w:rFonts w:ascii="Angsana New" w:hAnsi="Angsana New"/>
          <w:sz w:val="30"/>
          <w:szCs w:val="30"/>
          <w:lang w:val="th-TH"/>
        </w:rPr>
      </w:pPr>
      <w:r w:rsidRPr="00ED4166">
        <w:rPr>
          <w:rFonts w:ascii="Angsana New" w:hAnsi="Angsana New"/>
          <w:sz w:val="30"/>
          <w:szCs w:val="30"/>
          <w:lang w:val="th-TH"/>
        </w:rPr>
        <w:t>(</w:t>
      </w:r>
      <w:r w:rsidR="00C5261C">
        <w:rPr>
          <w:rFonts w:ascii="Angsana New" w:hAnsi="Angsana New" w:hint="cs"/>
          <w:sz w:val="30"/>
          <w:szCs w:val="30"/>
          <w:cs/>
        </w:rPr>
        <w:t>ค</w:t>
      </w:r>
      <w:r w:rsidRPr="00ED4166">
        <w:rPr>
          <w:rFonts w:ascii="Angsana New" w:hAnsi="Angsana New"/>
          <w:sz w:val="30"/>
          <w:szCs w:val="30"/>
          <w:lang w:val="th-TH"/>
        </w:rPr>
        <w:t>.1.2)</w:t>
      </w:r>
      <w:r w:rsidR="00E53D8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D4166">
        <w:rPr>
          <w:rFonts w:ascii="Angsana New" w:hAnsi="Angsana New"/>
          <w:sz w:val="30"/>
          <w:szCs w:val="30"/>
          <w:lang w:val="th-TH"/>
        </w:rPr>
        <w:t xml:space="preserve"> </w:t>
      </w:r>
      <w:r w:rsidR="00C3569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5261C" w:rsidRPr="00C35696">
        <w:rPr>
          <w:rFonts w:ascii="Angsana New" w:hAnsi="Angsana New" w:hint="cs"/>
          <w:sz w:val="30"/>
          <w:szCs w:val="30"/>
          <w:cs/>
          <w:lang w:val="en-GB"/>
        </w:rPr>
        <w:t>เงินลงทุนในตราสารหนี้</w:t>
      </w:r>
    </w:p>
    <w:p w14:paraId="298A0946" w14:textId="77777777" w:rsidR="00626DD1" w:rsidRPr="00ED4166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jc w:val="both"/>
        <w:rPr>
          <w:rFonts w:ascii="Angsana New" w:hAnsi="Angsana New"/>
          <w:sz w:val="30"/>
          <w:szCs w:val="30"/>
          <w:lang w:val="th-TH"/>
        </w:rPr>
      </w:pPr>
    </w:p>
    <w:p w14:paraId="7B1C0F13" w14:textId="0F903207" w:rsidR="00920976" w:rsidRPr="00606943" w:rsidRDefault="00920976" w:rsidP="00606943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val="en-GB"/>
        </w:rPr>
      </w:pPr>
      <w:r w:rsidRPr="00920976">
        <w:rPr>
          <w:rFonts w:ascii="Angsana New" w:hAnsi="Angsana New" w:hint="cs"/>
          <w:sz w:val="30"/>
          <w:szCs w:val="30"/>
          <w:cs/>
          <w:lang w:val="en-GB"/>
        </w:rPr>
        <w:t>บริษัท</w:t>
      </w:r>
      <w:r w:rsidRPr="00920976">
        <w:rPr>
          <w:rFonts w:ascii="Angsana New" w:hAnsi="Angsana New"/>
          <w:sz w:val="30"/>
          <w:szCs w:val="30"/>
          <w:cs/>
          <w:lang w:val="en-GB"/>
        </w:rPr>
        <w:t>พิจารณาว่าเงินลงทุนในตราสารหนี้ซึ่งวัดมูลค่าด้วยราคาทุนตัดจำหน่าย มีความเสี่ยงด้านเครดิตต่ำ ดังนั้น ค่าเผื่อผลขาดทุน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ด้านเครดิตที่คาดว่าจะเกิดขึ้นซึ่ง</w:t>
      </w:r>
      <w:r w:rsidRPr="00920976">
        <w:rPr>
          <w:rFonts w:ascii="Angsana New" w:hAnsi="Angsana New"/>
          <w:sz w:val="30"/>
          <w:szCs w:val="30"/>
          <w:cs/>
          <w:lang w:val="en-GB"/>
        </w:rPr>
        <w:t xml:space="preserve">ประเมินในระหว่างปีจำกัดอยู่ที่ผลขาดทุนด้านเครดิตที่คาดว่าจะเกิดขึ้นภายใน </w:t>
      </w:r>
      <w:r w:rsidRPr="00920976">
        <w:rPr>
          <w:rFonts w:ascii="Angsana New" w:hAnsi="Angsana New"/>
          <w:sz w:val="30"/>
          <w:szCs w:val="30"/>
          <w:lang w:val="en-GB"/>
        </w:rPr>
        <w:t xml:space="preserve">12 </w:t>
      </w:r>
      <w:r w:rsidRPr="00920976">
        <w:rPr>
          <w:rFonts w:ascii="Angsana New" w:hAnsi="Angsana New"/>
          <w:sz w:val="30"/>
          <w:szCs w:val="30"/>
          <w:cs/>
          <w:lang w:val="en-GB"/>
        </w:rPr>
        <w:t>เดือน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 xml:space="preserve">หรือ </w:t>
      </w:r>
      <w:r w:rsidRPr="00920976">
        <w:rPr>
          <w:rFonts w:ascii="Angsana New" w:hAnsi="Angsana New"/>
          <w:sz w:val="30"/>
          <w:szCs w:val="30"/>
          <w:cs/>
          <w:lang w:val="en-GB"/>
        </w:rPr>
        <w:t>“ความเสี่ยงด้านเครดิตต่ำ” สำหรับตราสารหนี้ที่อยู่ในความต้องการของตลาด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โดย</w:t>
      </w:r>
      <w:r w:rsidRPr="00920976">
        <w:rPr>
          <w:rFonts w:ascii="Angsana New" w:hAnsi="Angsana New"/>
          <w:sz w:val="30"/>
          <w:szCs w:val="30"/>
          <w:cs/>
          <w:lang w:val="en-GB"/>
        </w:rPr>
        <w:t>พิจารณาจาก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อันดับเครดิต</w:t>
      </w:r>
      <w:r w:rsidRPr="00920976">
        <w:rPr>
          <w:rFonts w:ascii="Angsana New" w:hAnsi="Angsana New"/>
          <w:sz w:val="30"/>
          <w:szCs w:val="30"/>
          <w:cs/>
          <w:lang w:val="en-GB"/>
        </w:rPr>
        <w:t>ที่อยู่ในระดับ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น่า</w:t>
      </w:r>
      <w:r w:rsidRPr="00920976">
        <w:rPr>
          <w:rFonts w:ascii="Angsana New" w:hAnsi="Angsana New"/>
          <w:sz w:val="30"/>
          <w:szCs w:val="30"/>
          <w:cs/>
          <w:lang w:val="en-GB"/>
        </w:rPr>
        <w:t xml:space="preserve">ลงทุน </w:t>
      </w:r>
      <w:r w:rsidRPr="00920976">
        <w:rPr>
          <w:rFonts w:ascii="Angsana New" w:hAnsi="Angsana New"/>
          <w:sz w:val="30"/>
          <w:szCs w:val="30"/>
          <w:lang w:val="en-GB"/>
        </w:rPr>
        <w:t xml:space="preserve">(Investment grade credit rating) </w:t>
      </w:r>
      <w:r w:rsidRPr="00920976">
        <w:rPr>
          <w:rFonts w:ascii="Angsana New" w:hAnsi="Angsana New"/>
          <w:sz w:val="30"/>
          <w:szCs w:val="30"/>
          <w:cs/>
          <w:lang w:val="en-GB"/>
        </w:rPr>
        <w:t>จากหน่วยงานจัด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อันดับเครดิตภายนอกที่มีการเผยแพร่</w:t>
      </w:r>
      <w:r w:rsidRPr="00920976">
        <w:rPr>
          <w:rFonts w:ascii="Angsana New" w:hAnsi="Angsana New"/>
          <w:sz w:val="30"/>
          <w:szCs w:val="30"/>
          <w:cs/>
          <w:lang w:val="en-GB"/>
        </w:rPr>
        <w:t xml:space="preserve"> ตราสารอื่น</w:t>
      </w:r>
      <w:r w:rsidRPr="00920976">
        <w:rPr>
          <w:rFonts w:ascii="Angsana New" w:hAnsi="Angsana New"/>
          <w:sz w:val="30"/>
          <w:szCs w:val="30"/>
          <w:lang w:val="en-GB"/>
        </w:rPr>
        <w:t xml:space="preserve"> </w:t>
      </w:r>
      <w:r w:rsidRPr="00920976">
        <w:rPr>
          <w:rFonts w:ascii="Angsana New" w:hAnsi="Angsana New"/>
          <w:sz w:val="30"/>
          <w:szCs w:val="30"/>
          <w:cs/>
          <w:lang w:val="en-GB"/>
        </w:rPr>
        <w:t>ๆ จะพิจารณาว่ามีความเสี่ยงด้านเครดิตต่ำเมื่อความเสี่ยงจากการผิดนัดชำระ</w:t>
      </w:r>
      <w:r w:rsidRPr="00920976">
        <w:rPr>
          <w:rFonts w:ascii="Angsana New" w:hAnsi="Angsana New" w:hint="cs"/>
          <w:sz w:val="30"/>
          <w:szCs w:val="30"/>
          <w:cs/>
          <w:lang w:val="en-GB"/>
        </w:rPr>
        <w:t>หนี้</w:t>
      </w:r>
      <w:r w:rsidRPr="00920976">
        <w:rPr>
          <w:rFonts w:ascii="Angsana New" w:hAnsi="Angsana New"/>
          <w:sz w:val="30"/>
          <w:szCs w:val="30"/>
          <w:cs/>
          <w:lang w:val="en-GB"/>
        </w:rPr>
        <w:t>อยู่ในระดับต่ำ และ</w:t>
      </w:r>
      <w:r w:rsidRPr="00920976">
        <w:rPr>
          <w:rFonts w:ascii="Angsana New" w:hAnsi="Angsana New"/>
          <w:sz w:val="30"/>
          <w:szCs w:val="30"/>
          <w:lang w:val="en-GB"/>
        </w:rPr>
        <w:t xml:space="preserve"> </w:t>
      </w:r>
      <w:r w:rsidRPr="00920976">
        <w:rPr>
          <w:rFonts w:ascii="Angsana New" w:hAnsi="Angsana New"/>
          <w:sz w:val="30"/>
          <w:szCs w:val="30"/>
          <w:cs/>
          <w:lang w:val="en-GB"/>
        </w:rPr>
        <w:t>ผู้ออกตราสารมีความสามารถทางการเงินที่จะปฏิบัติตามภาระผูกพันตามสัญญาได้</w:t>
      </w:r>
    </w:p>
    <w:p w14:paraId="6F43AFD3" w14:textId="610CC08D" w:rsidR="00336C6C" w:rsidRPr="00ED4166" w:rsidRDefault="00336C6C" w:rsidP="00C3569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900" w:right="230" w:hanging="9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ED4166">
        <w:rPr>
          <w:rFonts w:ascii="Angsana New" w:hAnsi="Angsana New"/>
          <w:sz w:val="30"/>
          <w:szCs w:val="30"/>
          <w:lang w:val="th-TH"/>
        </w:rPr>
        <w:lastRenderedPageBreak/>
        <w:t>(</w:t>
      </w:r>
      <w:r w:rsidRPr="00ED4166">
        <w:rPr>
          <w:rFonts w:ascii="Angsana New" w:hAnsi="Angsana New"/>
          <w:sz w:val="30"/>
          <w:szCs w:val="30"/>
          <w:cs/>
          <w:lang w:val="th-TH"/>
        </w:rPr>
        <w:t>ค</w:t>
      </w:r>
      <w:r w:rsidRPr="00ED4166">
        <w:rPr>
          <w:rFonts w:ascii="Angsana New" w:hAnsi="Angsana New"/>
          <w:sz w:val="30"/>
          <w:szCs w:val="30"/>
          <w:lang w:val="th-TH"/>
        </w:rPr>
        <w:t xml:space="preserve">.1.3) </w:t>
      </w:r>
      <w:r w:rsidR="00E53D8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C3569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D4166">
        <w:rPr>
          <w:rFonts w:ascii="Angsana New" w:hAnsi="Angsana New"/>
          <w:sz w:val="30"/>
          <w:szCs w:val="30"/>
          <w:cs/>
          <w:lang w:val="th-TH"/>
        </w:rPr>
        <w:t xml:space="preserve">เงินสดและรายการเทียบเท่าเงินสด </w:t>
      </w:r>
    </w:p>
    <w:p w14:paraId="6B5C7469" w14:textId="77777777" w:rsidR="00626DD1" w:rsidRPr="00ED4166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both"/>
        <w:rPr>
          <w:rFonts w:ascii="Angsana New" w:hAnsi="Angsana New"/>
          <w:sz w:val="30"/>
          <w:szCs w:val="30"/>
          <w:lang w:val="th-TH"/>
        </w:rPr>
      </w:pPr>
    </w:p>
    <w:p w14:paraId="4FCD7D9A" w14:textId="7C0628BA" w:rsidR="00626DD1" w:rsidRPr="00C35696" w:rsidRDefault="00336C6C" w:rsidP="00C3569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  <w:lang w:val="th-TH"/>
        </w:rPr>
      </w:pPr>
      <w:r w:rsidRPr="00ED4166">
        <w:rPr>
          <w:rFonts w:ascii="Angsana New" w:hAnsi="Angsana New"/>
          <w:sz w:val="30"/>
          <w:szCs w:val="30"/>
          <w:cs/>
          <w:lang w:val="th-TH"/>
        </w:rPr>
        <w:t>ความเสี่ยงด้าน</w:t>
      </w:r>
      <w:r w:rsidRPr="003E77CD">
        <w:rPr>
          <w:rFonts w:ascii="Angsana New" w:hAnsi="Angsana New"/>
          <w:sz w:val="30"/>
          <w:szCs w:val="30"/>
          <w:cs/>
          <w:lang w:val="en-GB"/>
        </w:rPr>
        <w:t>เครดิต</w:t>
      </w:r>
      <w:r w:rsidRPr="00ED4166">
        <w:rPr>
          <w:rFonts w:ascii="Angsana New" w:hAnsi="Angsana New"/>
          <w:sz w:val="30"/>
          <w:szCs w:val="30"/>
          <w:cs/>
          <w:lang w:val="th-TH"/>
        </w:rPr>
        <w:t>ของ</w:t>
      </w:r>
      <w:r w:rsidR="0069293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ED4166">
        <w:rPr>
          <w:rFonts w:ascii="Angsana New" w:hAnsi="Angsana New"/>
          <w:sz w:val="30"/>
          <w:szCs w:val="30"/>
          <w:cs/>
          <w:lang w:val="th-TH"/>
        </w:rPr>
        <w:t>ที่เกิดจากเงินสดและรายการ</w:t>
      </w:r>
      <w:r w:rsidRPr="00E53D8E">
        <w:rPr>
          <w:rFonts w:ascii="Angsana New" w:hAnsi="Angsana New"/>
          <w:sz w:val="30"/>
          <w:szCs w:val="30"/>
          <w:cs/>
          <w:lang w:val="en-GB"/>
        </w:rPr>
        <w:t>เทียบเท่า</w:t>
      </w:r>
      <w:r w:rsidRPr="00ED4166">
        <w:rPr>
          <w:rFonts w:ascii="Angsana New" w:hAnsi="Angsana New"/>
          <w:sz w:val="30"/>
          <w:szCs w:val="30"/>
          <w:cs/>
          <w:lang w:val="th-TH"/>
        </w:rPr>
        <w:t>เงินสด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มี</w:t>
      </w:r>
      <w:r w:rsidRPr="00ED4166">
        <w:rPr>
          <w:rFonts w:ascii="Angsana New" w:hAnsi="Angsana New"/>
          <w:sz w:val="30"/>
          <w:szCs w:val="30"/>
          <w:cs/>
          <w:lang w:val="th-TH"/>
        </w:rPr>
        <w:t>จำกัด</w:t>
      </w:r>
      <w:r w:rsidR="003E0354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D4166">
        <w:rPr>
          <w:rFonts w:ascii="Angsana New" w:hAnsi="Angsana New"/>
          <w:sz w:val="30"/>
          <w:szCs w:val="30"/>
          <w:cs/>
          <w:lang w:val="th-TH"/>
        </w:rPr>
        <w:t>เนื่องจากคู่สัญญาเป็นธนาคารและสถาบันการเงิน ซึ่ง</w:t>
      </w:r>
      <w:r w:rsidR="0069293D"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Pr="00ED4166">
        <w:rPr>
          <w:rFonts w:ascii="Angsana New" w:hAnsi="Angsana New"/>
          <w:sz w:val="30"/>
          <w:szCs w:val="30"/>
          <w:cs/>
          <w:lang w:val="th-TH"/>
        </w:rPr>
        <w:t>พิจารณาว่ามีความเสี่ยงด้านเครดิตต่ำ</w:t>
      </w:r>
    </w:p>
    <w:p w14:paraId="52ADDFD4" w14:textId="7370A719" w:rsidR="00766377" w:rsidRDefault="00766377" w:rsidP="00A92F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84" w:right="230"/>
        <w:jc w:val="both"/>
        <w:rPr>
          <w:rFonts w:ascii="Angsana New" w:hAnsi="Angsana New"/>
          <w:sz w:val="30"/>
          <w:szCs w:val="30"/>
        </w:rPr>
      </w:pPr>
    </w:p>
    <w:p w14:paraId="6C9BD379" w14:textId="5DAD07E8" w:rsidR="00626DD1" w:rsidRPr="00767CBD" w:rsidRDefault="00F25856" w:rsidP="003E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767CBD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>(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ค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 xml:space="preserve">.2) 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ความ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เสี่ยง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ด้านสภาพคล่อง</w:t>
      </w:r>
    </w:p>
    <w:p w14:paraId="52152D64" w14:textId="77777777" w:rsidR="00920976" w:rsidRPr="00836034" w:rsidRDefault="00920976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2AD9A2D0" w14:textId="770141B6" w:rsidR="00F25856" w:rsidRPr="00ED4166" w:rsidRDefault="0069293D" w:rsidP="00E53D8E">
      <w:pPr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F25856" w:rsidRPr="00ED4166">
        <w:rPr>
          <w:rFonts w:ascii="Angsana New" w:hAnsi="Angsana New"/>
          <w:sz w:val="30"/>
          <w:szCs w:val="30"/>
          <w:cs/>
          <w:lang w:val="th-TH"/>
        </w:rPr>
        <w:t>กำกับ</w:t>
      </w:r>
      <w:r w:rsidR="00F25856" w:rsidRPr="00E53D8E">
        <w:rPr>
          <w:rFonts w:ascii="Angsana New" w:hAnsi="Angsana New"/>
          <w:sz w:val="30"/>
          <w:szCs w:val="30"/>
          <w:cs/>
          <w:lang w:val="en-GB"/>
        </w:rPr>
        <w:t>ดูแล</w:t>
      </w:r>
      <w:r w:rsidR="00F25856" w:rsidRPr="00ED4166">
        <w:rPr>
          <w:rFonts w:ascii="Angsana New" w:hAnsi="Angsana New"/>
          <w:sz w:val="30"/>
          <w:szCs w:val="30"/>
          <w:cs/>
          <w:lang w:val="th-TH"/>
        </w:rPr>
        <w:t>ความ</w:t>
      </w:r>
      <w:r w:rsidR="00F25856" w:rsidRPr="003E77CD">
        <w:rPr>
          <w:rFonts w:ascii="Angsana New" w:hAnsi="Angsana New"/>
          <w:sz w:val="30"/>
          <w:szCs w:val="30"/>
          <w:cs/>
          <w:lang w:val="en-GB"/>
        </w:rPr>
        <w:t>เสี่ยง</w:t>
      </w:r>
      <w:r w:rsidR="00F25856" w:rsidRPr="00ED4166">
        <w:rPr>
          <w:rFonts w:ascii="Angsana New" w:hAnsi="Angsana New" w:hint="cs"/>
          <w:sz w:val="30"/>
          <w:szCs w:val="30"/>
          <w:cs/>
          <w:lang w:val="th-TH"/>
        </w:rPr>
        <w:t>ด้าน</w:t>
      </w:r>
      <w:r w:rsidR="00F25856" w:rsidRPr="00ED4166">
        <w:rPr>
          <w:rFonts w:ascii="Angsana New" w:hAnsi="Angsana New"/>
          <w:sz w:val="30"/>
          <w:szCs w:val="30"/>
          <w:cs/>
          <w:lang w:val="th-TH"/>
        </w:rPr>
        <w:t>สภาพคล่องและรักษาระดับของเงินสดและ</w:t>
      </w:r>
      <w:r w:rsidR="00F25856" w:rsidRPr="00E53D8E">
        <w:rPr>
          <w:rFonts w:ascii="Angsana New" w:hAnsi="Angsana New"/>
          <w:sz w:val="30"/>
          <w:szCs w:val="30"/>
          <w:cs/>
          <w:lang w:val="en-GB"/>
        </w:rPr>
        <w:t>รายการ</w:t>
      </w:r>
      <w:r w:rsidR="00F25856" w:rsidRPr="00ED4166">
        <w:rPr>
          <w:rFonts w:ascii="Angsana New" w:hAnsi="Angsana New"/>
          <w:sz w:val="30"/>
          <w:szCs w:val="30"/>
          <w:cs/>
          <w:lang w:val="th-TH"/>
        </w:rPr>
        <w:t>เทียบเท่าเงินสดที่ผู้บริหารพิจารณาว่าเพียงพอในการจัดหาเงินเพื่อใช้ในการดำเนินงานของ</w:t>
      </w:r>
      <w:r>
        <w:rPr>
          <w:rFonts w:ascii="Angsana New" w:hAnsi="Angsana New" w:hint="cs"/>
          <w:sz w:val="30"/>
          <w:szCs w:val="30"/>
          <w:cs/>
          <w:lang w:val="th-TH"/>
        </w:rPr>
        <w:t>บริษัท</w:t>
      </w:r>
      <w:r w:rsidR="00F25856" w:rsidRPr="00ED416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F25856" w:rsidRPr="00ED4166">
        <w:rPr>
          <w:rFonts w:ascii="Angsana New" w:hAnsi="Angsana New"/>
          <w:sz w:val="30"/>
          <w:szCs w:val="30"/>
          <w:cs/>
          <w:lang w:val="th-TH"/>
        </w:rPr>
        <w:t>และลดผลกระทบจากความผันผวนในกระแสเงินสด</w:t>
      </w:r>
      <w:r w:rsidR="00F25856" w:rsidRPr="00ED416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14:paraId="52575E06" w14:textId="77777777" w:rsidR="00626DD1" w:rsidRPr="00ED4166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="Angsana New" w:hAnsi="Angsana New"/>
          <w:sz w:val="30"/>
          <w:szCs w:val="30"/>
          <w:lang w:val="th-TH"/>
        </w:rPr>
      </w:pPr>
    </w:p>
    <w:p w14:paraId="42B63D8C" w14:textId="6CF6CB90" w:rsidR="00EB0969" w:rsidRDefault="00F25856" w:rsidP="00E53D8E">
      <w:pPr>
        <w:ind w:left="90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ED4166">
        <w:rPr>
          <w:rFonts w:ascii="Angsana New" w:hAnsi="Angsana New" w:hint="cs"/>
          <w:sz w:val="30"/>
          <w:szCs w:val="30"/>
          <w:cs/>
          <w:lang w:val="th-TH"/>
        </w:rPr>
        <w:t>ตารางต่อไปนี้แสดง</w:t>
      </w:r>
      <w:r w:rsidRPr="00E53D8E">
        <w:rPr>
          <w:rFonts w:ascii="Angsana New" w:hAnsi="Angsana New" w:hint="cs"/>
          <w:sz w:val="30"/>
          <w:szCs w:val="30"/>
          <w:cs/>
          <w:lang w:val="en-GB"/>
        </w:rPr>
        <w:t>ระยะเวลา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การครบกำหนดคงเหลือตามสัญญาของหนี้สินทางการเงิน</w:t>
      </w:r>
      <w:r w:rsidR="0092097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ณ วันที่รายงาน</w:t>
      </w:r>
      <w:r w:rsidRPr="00ED4166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ED4166">
        <w:rPr>
          <w:rFonts w:ascii="Angsana New" w:hAnsi="Angsana New"/>
          <w:sz w:val="30"/>
          <w:szCs w:val="30"/>
          <w:cs/>
          <w:lang w:val="th-TH"/>
        </w:rPr>
        <w:t>หักกลบตามสัญญา</w:t>
      </w:r>
    </w:p>
    <w:p w14:paraId="2615DCBD" w14:textId="37C85172" w:rsidR="0028569F" w:rsidRPr="00EB0969" w:rsidRDefault="0028569F" w:rsidP="00EB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892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628"/>
        <w:gridCol w:w="805"/>
        <w:gridCol w:w="272"/>
        <w:gridCol w:w="898"/>
        <w:gridCol w:w="272"/>
        <w:gridCol w:w="810"/>
        <w:gridCol w:w="236"/>
        <w:gridCol w:w="934"/>
        <w:gridCol w:w="236"/>
        <w:gridCol w:w="844"/>
        <w:gridCol w:w="255"/>
        <w:gridCol w:w="738"/>
      </w:tblGrid>
      <w:tr w:rsidR="00626DD1" w:rsidRPr="0028569F" w14:paraId="538D2434" w14:textId="77777777" w:rsidTr="00276107">
        <w:trPr>
          <w:tblHeader/>
        </w:trPr>
        <w:tc>
          <w:tcPr>
            <w:tcW w:w="2628" w:type="dxa"/>
          </w:tcPr>
          <w:p w14:paraId="64640C3C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300" w:type="dxa"/>
            <w:gridSpan w:val="11"/>
            <w:vAlign w:val="bottom"/>
          </w:tcPr>
          <w:p w14:paraId="6D36349C" w14:textId="2C8F0988" w:rsidR="00626DD1" w:rsidRPr="00777E95" w:rsidRDefault="00460396" w:rsidP="003817AD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 w:bidi="ar-SA"/>
              </w:rPr>
            </w:pPr>
            <w:r w:rsidRPr="00777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77E9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77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6DD1" w:rsidRPr="0028569F" w14:paraId="6AAC6575" w14:textId="77777777" w:rsidTr="00276107">
        <w:trPr>
          <w:tblHeader/>
        </w:trPr>
        <w:tc>
          <w:tcPr>
            <w:tcW w:w="2628" w:type="dxa"/>
          </w:tcPr>
          <w:p w14:paraId="68B2CF81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00" w:type="dxa"/>
            <w:gridSpan w:val="11"/>
          </w:tcPr>
          <w:p w14:paraId="2ECF884B" w14:textId="62F9E513" w:rsidR="00626DD1" w:rsidRPr="00777E95" w:rsidRDefault="00F25856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กระแสเงินสดตามสัญญา</w:t>
            </w:r>
          </w:p>
        </w:tc>
      </w:tr>
      <w:tr w:rsidR="00F25856" w:rsidRPr="0028569F" w14:paraId="17C89D9C" w14:textId="77777777" w:rsidTr="00276107">
        <w:trPr>
          <w:trHeight w:val="821"/>
          <w:tblHeader/>
        </w:trPr>
        <w:tc>
          <w:tcPr>
            <w:tcW w:w="2628" w:type="dxa"/>
            <w:vAlign w:val="bottom"/>
          </w:tcPr>
          <w:p w14:paraId="72BD2CE4" w14:textId="05690B65" w:rsidR="00F25856" w:rsidRPr="00A87C89" w:rsidRDefault="00336C6C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7E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A87C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มีนาคม </w:t>
            </w:r>
            <w:r w:rsidR="00A87C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805" w:type="dxa"/>
            <w:vAlign w:val="bottom"/>
          </w:tcPr>
          <w:p w14:paraId="57F8242E" w14:textId="77777777" w:rsidR="00F25856" w:rsidRPr="00777E95" w:rsidRDefault="00F25856" w:rsidP="00F25856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</w:t>
            </w:r>
          </w:p>
          <w:p w14:paraId="5E701C8A" w14:textId="6590E5E1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ตามบัญชี</w:t>
            </w:r>
          </w:p>
        </w:tc>
        <w:tc>
          <w:tcPr>
            <w:tcW w:w="272" w:type="dxa"/>
          </w:tcPr>
          <w:p w14:paraId="0E03C1C3" w14:textId="77777777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vAlign w:val="bottom"/>
          </w:tcPr>
          <w:p w14:paraId="34C0FFCC" w14:textId="77777777" w:rsidR="00F905A0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111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ภายใน</w:t>
            </w:r>
          </w:p>
          <w:p w14:paraId="78FECC42" w14:textId="5B38FFFA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111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1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หรือน้อยกว่า</w:t>
            </w:r>
          </w:p>
        </w:tc>
        <w:tc>
          <w:tcPr>
            <w:tcW w:w="272" w:type="dxa"/>
            <w:vAlign w:val="bottom"/>
          </w:tcPr>
          <w:p w14:paraId="61EEECC5" w14:textId="77777777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vAlign w:val="bottom"/>
          </w:tcPr>
          <w:p w14:paraId="1E55C37B" w14:textId="77777777" w:rsidR="00F905A0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</w:p>
          <w:p w14:paraId="25FE37E1" w14:textId="40808AB3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1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แต่ไม่เกิน </w:t>
            </w:r>
            <w:r w:rsidR="00336C6C" w:rsidRPr="00777E95">
              <w:rPr>
                <w:rFonts w:ascii="Angsana New" w:hAnsi="Angsana New"/>
                <w:sz w:val="30"/>
                <w:szCs w:val="30"/>
                <w:lang w:val="th-TH"/>
              </w:rPr>
              <w:t>2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36" w:type="dxa"/>
            <w:vAlign w:val="bottom"/>
          </w:tcPr>
          <w:p w14:paraId="24B28550" w14:textId="77777777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vAlign w:val="bottom"/>
          </w:tcPr>
          <w:p w14:paraId="15DDA3DB" w14:textId="77777777" w:rsidR="00F905A0" w:rsidRDefault="00336C6C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</w:p>
          <w:p w14:paraId="6FB107FB" w14:textId="15B881F6" w:rsidR="00F25856" w:rsidRPr="00777E95" w:rsidRDefault="00336C6C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 w:rsidR="0059184E">
              <w:rPr>
                <w:rFonts w:ascii="Angsana New" w:hAnsi="Angsana New"/>
                <w:sz w:val="30"/>
                <w:szCs w:val="30"/>
              </w:rPr>
              <w:t>2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แต่ไม่เกิน 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5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36" w:type="dxa"/>
            <w:vAlign w:val="bottom"/>
          </w:tcPr>
          <w:p w14:paraId="758C11AE" w14:textId="77777777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198F36D3" w14:textId="40F69E28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5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55" w:type="dxa"/>
            <w:vAlign w:val="bottom"/>
          </w:tcPr>
          <w:p w14:paraId="263704CF" w14:textId="77777777" w:rsidR="00F25856" w:rsidRPr="00777E95" w:rsidRDefault="00F25856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38" w:type="dxa"/>
            <w:vAlign w:val="bottom"/>
          </w:tcPr>
          <w:p w14:paraId="27C04FF8" w14:textId="0416FDEF" w:rsidR="00F25856" w:rsidRPr="00777E95" w:rsidRDefault="00836034" w:rsidP="00F258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626DD1" w:rsidRPr="0028569F" w14:paraId="3C3EA1BC" w14:textId="77777777" w:rsidTr="00276107">
        <w:trPr>
          <w:tblHeader/>
        </w:trPr>
        <w:tc>
          <w:tcPr>
            <w:tcW w:w="2628" w:type="dxa"/>
            <w:vAlign w:val="bottom"/>
          </w:tcPr>
          <w:p w14:paraId="06532C36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300" w:type="dxa"/>
            <w:gridSpan w:val="11"/>
          </w:tcPr>
          <w:p w14:paraId="3FD3D27B" w14:textId="44CB87CD" w:rsidR="00626DD1" w:rsidRPr="00836034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 w:rsidRPr="00836034"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  <w:t>(</w:t>
            </w:r>
            <w:r w:rsidR="00336C6C" w:rsidRPr="008360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ล้านบาท</w:t>
            </w:r>
            <w:r w:rsidRPr="00836034"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  <w:t>)</w:t>
            </w:r>
          </w:p>
        </w:tc>
      </w:tr>
      <w:tr w:rsidR="00626DD1" w:rsidRPr="0028569F" w14:paraId="3C8091F7" w14:textId="77777777" w:rsidTr="00276107">
        <w:tc>
          <w:tcPr>
            <w:tcW w:w="2628" w:type="dxa"/>
          </w:tcPr>
          <w:p w14:paraId="49CF7619" w14:textId="26648E31" w:rsidR="00626DD1" w:rsidRPr="00777E95" w:rsidRDefault="00336C6C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หนี้สินทางการเงินที่</w:t>
            </w:r>
            <w:r w:rsidR="0051615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br/>
            </w: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ไม่ใช่อนุพันธ์</w:t>
            </w:r>
          </w:p>
        </w:tc>
        <w:tc>
          <w:tcPr>
            <w:tcW w:w="805" w:type="dxa"/>
          </w:tcPr>
          <w:p w14:paraId="36F27DE4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2" w:type="dxa"/>
          </w:tcPr>
          <w:p w14:paraId="0FD46162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</w:tcPr>
          <w:p w14:paraId="61A8A000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2" w:type="dxa"/>
          </w:tcPr>
          <w:p w14:paraId="1D0F1112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</w:tcPr>
          <w:p w14:paraId="660E96AF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</w:tcPr>
          <w:p w14:paraId="58B7ABC9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</w:tcPr>
          <w:p w14:paraId="194633A9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</w:tcPr>
          <w:p w14:paraId="3538949D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</w:tcPr>
          <w:p w14:paraId="56AA2A0B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55" w:type="dxa"/>
          </w:tcPr>
          <w:p w14:paraId="591BCE1F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38" w:type="dxa"/>
          </w:tcPr>
          <w:p w14:paraId="1ABF6B35" w14:textId="77777777" w:rsidR="00626DD1" w:rsidRPr="00777E95" w:rsidRDefault="00626DD1" w:rsidP="00381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</w:tr>
      <w:tr w:rsidR="00C17198" w:rsidRPr="00B67310" w14:paraId="5076F815" w14:textId="77777777" w:rsidTr="00276107">
        <w:tc>
          <w:tcPr>
            <w:tcW w:w="2628" w:type="dxa"/>
          </w:tcPr>
          <w:p w14:paraId="12FA3084" w14:textId="0DB559D5" w:rsidR="00C17198" w:rsidRPr="004F6082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เจ้าหนี้การค้า</w:t>
            </w:r>
            <w:r w:rsidR="004F6082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และเจ้าหนี้อื่น</w:t>
            </w:r>
          </w:p>
        </w:tc>
        <w:tc>
          <w:tcPr>
            <w:tcW w:w="805" w:type="dxa"/>
          </w:tcPr>
          <w:p w14:paraId="23240608" w14:textId="2C7AA825" w:rsidR="00C17198" w:rsidRPr="004F51EA" w:rsidRDefault="006E1ACF" w:rsidP="00BB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1ACF">
              <w:rPr>
                <w:rFonts w:ascii="Angsana New" w:hAnsi="Angsana New"/>
                <w:sz w:val="30"/>
                <w:szCs w:val="30"/>
              </w:rPr>
              <w:t>1,</w:t>
            </w:r>
            <w:r w:rsidR="006638E6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72" w:type="dxa"/>
          </w:tcPr>
          <w:p w14:paraId="38081EB9" w14:textId="77777777" w:rsidR="00C17198" w:rsidRPr="00777E9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</w:tcPr>
          <w:p w14:paraId="2A8F736E" w14:textId="35504CCB" w:rsidR="00C17198" w:rsidRPr="005A00FC" w:rsidDel="00D00E75" w:rsidRDefault="006E1ACF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1ACF">
              <w:rPr>
                <w:rFonts w:ascii="Angsana New" w:hAnsi="Angsana New"/>
                <w:sz w:val="30"/>
                <w:szCs w:val="30"/>
              </w:rPr>
              <w:t>1,</w:t>
            </w:r>
            <w:r w:rsidR="006638E6">
              <w:rPr>
                <w:rFonts w:ascii="Angsana New" w:hAnsi="Angsana New"/>
                <w:sz w:val="30"/>
                <w:szCs w:val="30"/>
              </w:rPr>
              <w:t>456</w:t>
            </w:r>
          </w:p>
        </w:tc>
        <w:tc>
          <w:tcPr>
            <w:tcW w:w="272" w:type="dxa"/>
          </w:tcPr>
          <w:p w14:paraId="5C4BFCBB" w14:textId="77777777" w:rsidR="00C17198" w:rsidRPr="00777E95" w:rsidDel="00D00E7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</w:tcPr>
          <w:p w14:paraId="6A2B6D7E" w14:textId="0505C813" w:rsidR="00C17198" w:rsidRPr="005A00FC" w:rsidRDefault="006E1ACF" w:rsidP="006E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25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F1479A1" w14:textId="77777777" w:rsidR="00C17198" w:rsidRPr="00777E9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</w:tcPr>
          <w:p w14:paraId="6F8ADCD1" w14:textId="65FF298D" w:rsidR="00C17198" w:rsidRPr="005A00FC" w:rsidRDefault="006E1ACF" w:rsidP="006E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5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36" w:type="dxa"/>
          </w:tcPr>
          <w:p w14:paraId="3D463B22" w14:textId="77777777" w:rsidR="00C17198" w:rsidRPr="00777E9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</w:tcPr>
          <w:p w14:paraId="4A574EE8" w14:textId="2A9357BE" w:rsidR="00C17198" w:rsidRPr="005A00FC" w:rsidRDefault="006E1ACF" w:rsidP="006E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27B0608" w14:textId="77777777" w:rsidR="00C17198" w:rsidRPr="00777E9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38" w:type="dxa"/>
          </w:tcPr>
          <w:p w14:paraId="14A31C07" w14:textId="3F4E23AF" w:rsidR="00C17198" w:rsidRPr="00CC4433" w:rsidRDefault="006E1ACF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1ACF">
              <w:rPr>
                <w:rFonts w:ascii="Angsana New" w:hAnsi="Angsana New"/>
                <w:sz w:val="30"/>
                <w:szCs w:val="30"/>
              </w:rPr>
              <w:t>1,</w:t>
            </w:r>
            <w:r w:rsidR="006638E6">
              <w:rPr>
                <w:rFonts w:ascii="Angsana New" w:hAnsi="Angsana New"/>
                <w:sz w:val="30"/>
                <w:szCs w:val="30"/>
              </w:rPr>
              <w:t>456</w:t>
            </w:r>
          </w:p>
        </w:tc>
      </w:tr>
      <w:tr w:rsidR="004F51EA" w:rsidRPr="0028569F" w14:paraId="26515B35" w14:textId="77777777" w:rsidTr="00276107">
        <w:tc>
          <w:tcPr>
            <w:tcW w:w="2628" w:type="dxa"/>
          </w:tcPr>
          <w:p w14:paraId="2B6C9609" w14:textId="7B86FF71" w:rsidR="004F51EA" w:rsidRPr="00777E95" w:rsidRDefault="004F51EA" w:rsidP="004F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51E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805" w:type="dxa"/>
          </w:tcPr>
          <w:p w14:paraId="7FC4A0EC" w14:textId="02C550D5" w:rsidR="004F51EA" w:rsidRPr="005A00FC" w:rsidRDefault="006E1ACF" w:rsidP="00BB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E1ACF">
              <w:rPr>
                <w:rFonts w:ascii="Angsana New" w:hAnsi="Angsana New"/>
                <w:sz w:val="30"/>
                <w:szCs w:val="30"/>
              </w:rPr>
              <w:t>3,811</w:t>
            </w:r>
          </w:p>
        </w:tc>
        <w:tc>
          <w:tcPr>
            <w:tcW w:w="272" w:type="dxa"/>
          </w:tcPr>
          <w:p w14:paraId="355E6CC7" w14:textId="77777777" w:rsidR="004F51EA" w:rsidRPr="00777E95" w:rsidRDefault="004F51EA" w:rsidP="004F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</w:tcPr>
          <w:p w14:paraId="027FEFA1" w14:textId="092F0735" w:rsidR="004F51EA" w:rsidRPr="002269C2" w:rsidDel="00D00E75" w:rsidRDefault="006E1ACF" w:rsidP="004F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E1ACF">
              <w:rPr>
                <w:rFonts w:ascii="Angsana New" w:hAnsi="Angsana New"/>
                <w:sz w:val="30"/>
                <w:szCs w:val="30"/>
              </w:rPr>
              <w:t>1,651</w:t>
            </w:r>
          </w:p>
        </w:tc>
        <w:tc>
          <w:tcPr>
            <w:tcW w:w="272" w:type="dxa"/>
          </w:tcPr>
          <w:p w14:paraId="0118A518" w14:textId="77777777" w:rsidR="004F51EA" w:rsidRPr="00777E95" w:rsidDel="00D00E75" w:rsidRDefault="004F51EA" w:rsidP="004F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</w:tcPr>
          <w:p w14:paraId="298246A4" w14:textId="1586195F" w:rsidR="004F51EA" w:rsidRPr="002269C2" w:rsidRDefault="006E1ACF" w:rsidP="006E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/>
              <w:rPr>
                <w:rFonts w:ascii="Angsana New" w:hAnsi="Angsana New"/>
                <w:sz w:val="30"/>
                <w:szCs w:val="30"/>
                <w:cs/>
              </w:rPr>
            </w:pPr>
            <w:r w:rsidRPr="006E1ACF">
              <w:rPr>
                <w:rFonts w:ascii="Angsana New" w:hAnsi="Angsana New"/>
                <w:sz w:val="30"/>
                <w:szCs w:val="30"/>
              </w:rPr>
              <w:t>582</w:t>
            </w:r>
          </w:p>
        </w:tc>
        <w:tc>
          <w:tcPr>
            <w:tcW w:w="236" w:type="dxa"/>
          </w:tcPr>
          <w:p w14:paraId="05DCBF8B" w14:textId="77777777" w:rsidR="004F51EA" w:rsidRPr="00777E95" w:rsidRDefault="004F51EA" w:rsidP="004F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</w:tcPr>
          <w:p w14:paraId="00ACE026" w14:textId="305C74F2" w:rsidR="004F51EA" w:rsidRPr="002269C2" w:rsidRDefault="006E1ACF" w:rsidP="003A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E1ACF">
              <w:rPr>
                <w:rFonts w:ascii="Angsana New" w:hAnsi="Angsana New"/>
                <w:sz w:val="30"/>
                <w:szCs w:val="30"/>
              </w:rPr>
              <w:t>1,602</w:t>
            </w:r>
          </w:p>
        </w:tc>
        <w:tc>
          <w:tcPr>
            <w:tcW w:w="236" w:type="dxa"/>
          </w:tcPr>
          <w:p w14:paraId="031FC6D2" w14:textId="77777777" w:rsidR="004F51EA" w:rsidRPr="00777E95" w:rsidRDefault="004F51EA" w:rsidP="004F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</w:tcPr>
          <w:p w14:paraId="751B1A2D" w14:textId="6686E7F9" w:rsidR="004F51EA" w:rsidRPr="002269C2" w:rsidRDefault="006E1ACF" w:rsidP="006E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2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2BC820AA" w14:textId="77777777" w:rsidR="004F51EA" w:rsidRPr="00777E95" w:rsidRDefault="004F51EA" w:rsidP="004F5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38" w:type="dxa"/>
          </w:tcPr>
          <w:p w14:paraId="3799E776" w14:textId="19A4EE09" w:rsidR="004F51EA" w:rsidRPr="002269C2" w:rsidRDefault="006E1ACF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3,835</w:t>
            </w:r>
          </w:p>
        </w:tc>
      </w:tr>
      <w:tr w:rsidR="00C17198" w:rsidRPr="0028569F" w14:paraId="07438D6C" w14:textId="77777777" w:rsidTr="00276107">
        <w:tc>
          <w:tcPr>
            <w:tcW w:w="2628" w:type="dxa"/>
          </w:tcPr>
          <w:p w14:paraId="70148A76" w14:textId="77777777" w:rsidR="00C17198" w:rsidRPr="00777E9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single" w:sz="4" w:space="0" w:color="auto"/>
            </w:tcBorders>
          </w:tcPr>
          <w:p w14:paraId="5F10C621" w14:textId="62261157" w:rsidR="00C17198" w:rsidRPr="005A00FC" w:rsidRDefault="006E1ACF" w:rsidP="00BB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1ACF">
              <w:rPr>
                <w:rFonts w:ascii="Angsana New" w:hAnsi="Angsana New"/>
                <w:b/>
                <w:bCs/>
                <w:sz w:val="30"/>
                <w:szCs w:val="30"/>
              </w:rPr>
              <w:t>5,</w:t>
            </w:r>
            <w:r w:rsidR="006638E6">
              <w:rPr>
                <w:rFonts w:ascii="Angsana New" w:hAnsi="Angsana New"/>
                <w:b/>
                <w:bCs/>
                <w:sz w:val="30"/>
                <w:szCs w:val="30"/>
              </w:rPr>
              <w:t>267</w:t>
            </w:r>
          </w:p>
        </w:tc>
        <w:tc>
          <w:tcPr>
            <w:tcW w:w="272" w:type="dxa"/>
          </w:tcPr>
          <w:p w14:paraId="218DC42B" w14:textId="77777777" w:rsidR="00C17198" w:rsidRPr="00777E9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single" w:sz="4" w:space="0" w:color="auto"/>
            </w:tcBorders>
          </w:tcPr>
          <w:p w14:paraId="56AB79D7" w14:textId="380D9D3E" w:rsidR="00C17198" w:rsidRPr="002269C2" w:rsidDel="00D00E75" w:rsidRDefault="006E1ACF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1ACF">
              <w:rPr>
                <w:rFonts w:ascii="Angsana New" w:hAnsi="Angsana New"/>
                <w:b/>
                <w:bCs/>
                <w:sz w:val="30"/>
                <w:szCs w:val="30"/>
              </w:rPr>
              <w:t>3,</w:t>
            </w:r>
            <w:r w:rsidR="006638E6"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2" w:type="dxa"/>
          </w:tcPr>
          <w:p w14:paraId="0B6E0D3E" w14:textId="77777777" w:rsidR="00C17198" w:rsidRPr="00777E95" w:rsidDel="00D00E7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17FEB8BA" w14:textId="356D3ED8" w:rsidR="00C17198" w:rsidRPr="002269C2" w:rsidRDefault="006E1ACF" w:rsidP="006E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4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1ACF">
              <w:rPr>
                <w:rFonts w:ascii="Angsana New" w:hAnsi="Angsana New"/>
                <w:b/>
                <w:bCs/>
                <w:sz w:val="30"/>
                <w:szCs w:val="30"/>
              </w:rPr>
              <w:t>582</w:t>
            </w:r>
          </w:p>
        </w:tc>
        <w:tc>
          <w:tcPr>
            <w:tcW w:w="236" w:type="dxa"/>
          </w:tcPr>
          <w:p w14:paraId="220169B3" w14:textId="77777777" w:rsidR="00C17198" w:rsidRPr="00B377BC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</w:tcPr>
          <w:p w14:paraId="2B40BF5C" w14:textId="2D23E236" w:rsidR="00C17198" w:rsidRPr="002269C2" w:rsidRDefault="006E1ACF" w:rsidP="003A1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1ACF">
              <w:rPr>
                <w:rFonts w:ascii="Angsana New" w:hAnsi="Angsana New"/>
                <w:b/>
                <w:bCs/>
                <w:sz w:val="30"/>
                <w:szCs w:val="30"/>
              </w:rPr>
              <w:t>1,602</w:t>
            </w:r>
          </w:p>
        </w:tc>
        <w:tc>
          <w:tcPr>
            <w:tcW w:w="236" w:type="dxa"/>
          </w:tcPr>
          <w:p w14:paraId="6DFA0343" w14:textId="77777777" w:rsidR="00C17198" w:rsidRPr="00B377BC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single" w:sz="4" w:space="0" w:color="auto"/>
            </w:tcBorders>
          </w:tcPr>
          <w:p w14:paraId="2B5C0F30" w14:textId="607E228F" w:rsidR="00C17198" w:rsidRPr="002269C2" w:rsidRDefault="006E1ACF" w:rsidP="006E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5BF6302" w14:textId="77777777" w:rsidR="00C17198" w:rsidRPr="00777E95" w:rsidRDefault="00C17198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</w:tcPr>
          <w:p w14:paraId="1A45EA8B" w14:textId="1C16AA76" w:rsidR="00C17198" w:rsidRPr="002269C2" w:rsidRDefault="006E1ACF" w:rsidP="00297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5,2</w:t>
            </w:r>
            <w:r w:rsidR="006638E6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</w:p>
        </w:tc>
      </w:tr>
      <w:tr w:rsidR="00672E74" w:rsidRPr="0028569F" w14:paraId="1FA375C2" w14:textId="77777777" w:rsidTr="00276107">
        <w:tc>
          <w:tcPr>
            <w:tcW w:w="2628" w:type="dxa"/>
          </w:tcPr>
          <w:p w14:paraId="6A40499C" w14:textId="77777777" w:rsidR="00672E74" w:rsidRPr="00777E95" w:rsidRDefault="00672E7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05" w:type="dxa"/>
            <w:tcBorders>
              <w:top w:val="single" w:sz="4" w:space="0" w:color="auto"/>
            </w:tcBorders>
          </w:tcPr>
          <w:p w14:paraId="3F54E74C" w14:textId="77777777" w:rsidR="00672E74" w:rsidRPr="006E1ACF" w:rsidRDefault="00672E7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373A3197" w14:textId="77777777" w:rsidR="00672E74" w:rsidRPr="00777E95" w:rsidRDefault="00672E7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4E8D45AC" w14:textId="77777777" w:rsidR="00672E74" w:rsidRPr="006E1ACF" w:rsidRDefault="00672E7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CB6ACD5" w14:textId="77777777" w:rsidR="00672E74" w:rsidRPr="00777E95" w:rsidDel="00D00E75" w:rsidRDefault="00672E7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7111696" w14:textId="77777777" w:rsidR="00672E74" w:rsidRPr="006E1ACF" w:rsidRDefault="00672E74" w:rsidP="006E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4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9C3C9A" w14:textId="77777777" w:rsidR="00672E74" w:rsidRPr="00B377BC" w:rsidRDefault="00672E7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</w:tcPr>
          <w:p w14:paraId="65CDBE0E" w14:textId="77777777" w:rsidR="00672E74" w:rsidRPr="006E1ACF" w:rsidRDefault="00672E74" w:rsidP="006E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100FE52" w14:textId="77777777" w:rsidR="00672E74" w:rsidRPr="00B377BC" w:rsidRDefault="00672E7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3E296475" w14:textId="77777777" w:rsidR="00672E74" w:rsidRDefault="00672E74" w:rsidP="006E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</w:tcPr>
          <w:p w14:paraId="54FFC015" w14:textId="77777777" w:rsidR="00672E74" w:rsidRPr="00777E95" w:rsidRDefault="00672E7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</w:tcPr>
          <w:p w14:paraId="7278CED3" w14:textId="77777777" w:rsidR="00672E74" w:rsidRDefault="00672E7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2E74" w:rsidRPr="0028569F" w14:paraId="5E5ACF2F" w14:textId="77777777" w:rsidTr="00276107">
        <w:tc>
          <w:tcPr>
            <w:tcW w:w="2628" w:type="dxa"/>
          </w:tcPr>
          <w:p w14:paraId="41765D1B" w14:textId="43C546D1" w:rsidR="00672E74" w:rsidRPr="00777E95" w:rsidRDefault="00EE2E2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EE2E2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หนี้สินทางการเงินที่เป็นอนุพันธ์</w:t>
            </w:r>
          </w:p>
        </w:tc>
        <w:tc>
          <w:tcPr>
            <w:tcW w:w="805" w:type="dxa"/>
          </w:tcPr>
          <w:p w14:paraId="74DEA0C8" w14:textId="77777777" w:rsidR="00672E74" w:rsidRPr="006E1ACF" w:rsidRDefault="00672E7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1BCB1FE8" w14:textId="77777777" w:rsidR="00672E74" w:rsidRPr="00777E95" w:rsidRDefault="00672E7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</w:tcPr>
          <w:p w14:paraId="5A93B583" w14:textId="77777777" w:rsidR="00672E74" w:rsidRPr="006E1ACF" w:rsidRDefault="00672E7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6FA73F33" w14:textId="77777777" w:rsidR="00672E74" w:rsidRPr="00777E95" w:rsidDel="00D00E75" w:rsidRDefault="00672E7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</w:tcPr>
          <w:p w14:paraId="7E3074D8" w14:textId="77777777" w:rsidR="00672E74" w:rsidRPr="006E1ACF" w:rsidRDefault="00672E74" w:rsidP="006E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4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FF8346" w14:textId="77777777" w:rsidR="00672E74" w:rsidRPr="00B377BC" w:rsidRDefault="00672E7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</w:tcPr>
          <w:p w14:paraId="1C5BD133" w14:textId="77777777" w:rsidR="00672E74" w:rsidRPr="006E1ACF" w:rsidRDefault="00672E74" w:rsidP="006E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7550EC" w14:textId="77777777" w:rsidR="00672E74" w:rsidRPr="00B377BC" w:rsidRDefault="00672E7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</w:tcPr>
          <w:p w14:paraId="74AE1478" w14:textId="77777777" w:rsidR="00672E74" w:rsidRDefault="00672E74" w:rsidP="006E1A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</w:tcPr>
          <w:p w14:paraId="55543C46" w14:textId="77777777" w:rsidR="00672E74" w:rsidRPr="00777E95" w:rsidRDefault="00672E7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738" w:type="dxa"/>
          </w:tcPr>
          <w:p w14:paraId="1B992CDD" w14:textId="77777777" w:rsidR="00672E74" w:rsidRDefault="00672E74" w:rsidP="00C17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72E74" w:rsidRPr="0028569F" w14:paraId="4B477D10" w14:textId="77777777" w:rsidTr="00276107">
        <w:tc>
          <w:tcPr>
            <w:tcW w:w="2628" w:type="dxa"/>
          </w:tcPr>
          <w:p w14:paraId="2441B653" w14:textId="45F06D43" w:rsidR="00672E74" w:rsidRPr="00777E95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3500FB">
              <w:rPr>
                <w:rFonts w:ascii="Angsana New" w:hAnsi="Angsana New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805" w:type="dxa"/>
            <w:tcBorders>
              <w:bottom w:val="single" w:sz="4" w:space="0" w:color="auto"/>
            </w:tcBorders>
          </w:tcPr>
          <w:p w14:paraId="77BFEDE6" w14:textId="77777777" w:rsidR="00672E74" w:rsidRPr="00672E74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07FC5557" w14:textId="21C01FBC" w:rsidR="00672E74" w:rsidRPr="00672E74" w:rsidRDefault="00BB23CC" w:rsidP="00BB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72E74" w:rsidRPr="00672E74">
              <w:rPr>
                <w:rFonts w:ascii="Angsana New" w:hAnsi="Angsana New"/>
                <w:sz w:val="30"/>
                <w:szCs w:val="30"/>
              </w:rPr>
              <w:t>(4)</w:t>
            </w:r>
          </w:p>
        </w:tc>
        <w:tc>
          <w:tcPr>
            <w:tcW w:w="272" w:type="dxa"/>
          </w:tcPr>
          <w:p w14:paraId="76628D25" w14:textId="77777777" w:rsidR="00672E74" w:rsidRPr="00672E74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35DE2417" w14:textId="77777777" w:rsidR="00672E74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3DCDBA87" w14:textId="39994F5D" w:rsidR="00672E74" w:rsidRPr="00672E74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72" w:type="dxa"/>
          </w:tcPr>
          <w:p w14:paraId="1879B113" w14:textId="77777777" w:rsidR="00672E74" w:rsidRPr="00672E74" w:rsidDel="00D00E75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E0C361" w14:textId="77777777" w:rsidR="00672E74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480"/>
              <w:rPr>
                <w:rFonts w:ascii="Angsana New" w:hAnsi="Angsana New"/>
                <w:sz w:val="30"/>
                <w:szCs w:val="30"/>
              </w:rPr>
            </w:pPr>
          </w:p>
          <w:p w14:paraId="0F8AEC30" w14:textId="41B44A30" w:rsidR="00672E74" w:rsidRPr="00672E74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4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5F93AF73" w14:textId="77777777" w:rsidR="00672E74" w:rsidRPr="00672E74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5145D912" w14:textId="77777777" w:rsidR="00672E74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</w:rPr>
            </w:pPr>
          </w:p>
          <w:p w14:paraId="3FBEA997" w14:textId="7FA55995" w:rsidR="00672E74" w:rsidRPr="00672E74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07CE564" w14:textId="77777777" w:rsidR="00672E74" w:rsidRPr="00672E74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0741527" w14:textId="77777777" w:rsidR="00672E74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270"/>
              <w:rPr>
                <w:rFonts w:ascii="Angsana New" w:hAnsi="Angsana New"/>
                <w:sz w:val="30"/>
                <w:szCs w:val="30"/>
              </w:rPr>
            </w:pPr>
          </w:p>
          <w:p w14:paraId="2278F782" w14:textId="005C2B4D" w:rsidR="00672E74" w:rsidRPr="00672E74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2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15BC0953" w14:textId="77777777" w:rsidR="00672E74" w:rsidRPr="00672E74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</w:tcPr>
          <w:p w14:paraId="29358734" w14:textId="77777777" w:rsidR="00672E74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69BE797C" w14:textId="2274099D" w:rsidR="00672E74" w:rsidRPr="00672E74" w:rsidRDefault="00A87C89" w:rsidP="00A87C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="00672E74">
              <w:rPr>
                <w:rFonts w:ascii="Angsana New" w:hAnsi="Angsana New"/>
                <w:sz w:val="30"/>
                <w:szCs w:val="30"/>
              </w:rPr>
              <w:t>(4)</w:t>
            </w:r>
          </w:p>
        </w:tc>
      </w:tr>
      <w:tr w:rsidR="00672E74" w:rsidRPr="0028569F" w14:paraId="579E9296" w14:textId="77777777" w:rsidTr="00276107">
        <w:tc>
          <w:tcPr>
            <w:tcW w:w="2628" w:type="dxa"/>
          </w:tcPr>
          <w:p w14:paraId="7B2D7085" w14:textId="77777777" w:rsidR="00672E74" w:rsidRPr="00777E95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9428EF0" w14:textId="1369045C" w:rsidR="00672E74" w:rsidRPr="006E1ACF" w:rsidRDefault="00BB23CC" w:rsidP="00BB23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672E74">
              <w:rPr>
                <w:rFonts w:ascii="Angsana New" w:hAnsi="Angsana New"/>
                <w:b/>
                <w:bCs/>
                <w:sz w:val="30"/>
                <w:szCs w:val="30"/>
              </w:rPr>
              <w:t>(4)</w:t>
            </w:r>
          </w:p>
        </w:tc>
        <w:tc>
          <w:tcPr>
            <w:tcW w:w="272" w:type="dxa"/>
          </w:tcPr>
          <w:p w14:paraId="297240F7" w14:textId="77777777" w:rsidR="00672E74" w:rsidRPr="00777E95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1F330AEA" w14:textId="2855BFD6" w:rsidR="00672E74" w:rsidRPr="006E1ACF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(13)</w:t>
            </w:r>
          </w:p>
        </w:tc>
        <w:tc>
          <w:tcPr>
            <w:tcW w:w="272" w:type="dxa"/>
          </w:tcPr>
          <w:p w14:paraId="04367BEB" w14:textId="77777777" w:rsidR="00672E74" w:rsidRPr="00777E95" w:rsidDel="00D00E75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393C8FBB" w14:textId="7CAD41FD" w:rsidR="00672E74" w:rsidRPr="006E1ACF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4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362DCF6" w14:textId="77777777" w:rsidR="00672E74" w:rsidRPr="00B377BC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62C3B603" w14:textId="056AA55D" w:rsidR="00672E74" w:rsidRPr="006E1ACF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3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92A7978" w14:textId="77777777" w:rsidR="00672E74" w:rsidRPr="00B377BC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3D82A50B" w14:textId="6AF5C9F1" w:rsidR="00672E74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8027687" w14:textId="77777777" w:rsidR="00672E74" w:rsidRPr="00777E95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</w:tcPr>
          <w:p w14:paraId="718A0995" w14:textId="270DA1D1" w:rsidR="00672E74" w:rsidRDefault="00672E74" w:rsidP="00672E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(4)</w:t>
            </w:r>
          </w:p>
        </w:tc>
      </w:tr>
    </w:tbl>
    <w:p w14:paraId="2CF5447E" w14:textId="24FE9445" w:rsidR="00276107" w:rsidRPr="00276107" w:rsidRDefault="00276107" w:rsidP="002761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52"/>
        </w:tabs>
        <w:rPr>
          <w:sz w:val="2"/>
          <w:szCs w:val="2"/>
        </w:rPr>
      </w:pPr>
      <w:r>
        <w:rPr>
          <w:sz w:val="2"/>
          <w:szCs w:val="2"/>
        </w:rPr>
        <w:lastRenderedPageBreak/>
        <w:tab/>
      </w:r>
    </w:p>
    <w:tbl>
      <w:tblPr>
        <w:tblW w:w="8928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2629"/>
        <w:gridCol w:w="805"/>
        <w:gridCol w:w="272"/>
        <w:gridCol w:w="898"/>
        <w:gridCol w:w="272"/>
        <w:gridCol w:w="810"/>
        <w:gridCol w:w="236"/>
        <w:gridCol w:w="934"/>
        <w:gridCol w:w="236"/>
        <w:gridCol w:w="844"/>
        <w:gridCol w:w="263"/>
        <w:gridCol w:w="729"/>
      </w:tblGrid>
      <w:tr w:rsidR="001C4002" w:rsidRPr="0028569F" w14:paraId="4389481B" w14:textId="77777777" w:rsidTr="00276107">
        <w:trPr>
          <w:tblHeader/>
        </w:trPr>
        <w:tc>
          <w:tcPr>
            <w:tcW w:w="2628" w:type="dxa"/>
          </w:tcPr>
          <w:p w14:paraId="5A2EBDF9" w14:textId="2149C29A" w:rsidR="001C4002" w:rsidRPr="00777E95" w:rsidRDefault="009173E3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 w:type="page"/>
            </w:r>
          </w:p>
        </w:tc>
        <w:tc>
          <w:tcPr>
            <w:tcW w:w="6299" w:type="dxa"/>
            <w:gridSpan w:val="11"/>
            <w:vAlign w:val="bottom"/>
          </w:tcPr>
          <w:p w14:paraId="4E3ADEFC" w14:textId="77777777" w:rsidR="001C4002" w:rsidRPr="00777E95" w:rsidRDefault="001C4002" w:rsidP="00370E0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 w:bidi="ar-SA"/>
              </w:rPr>
            </w:pPr>
            <w:r w:rsidRPr="00777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777E95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77E9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C4002" w:rsidRPr="0028569F" w14:paraId="62E1A14E" w14:textId="77777777" w:rsidTr="00276107">
        <w:trPr>
          <w:tblHeader/>
        </w:trPr>
        <w:tc>
          <w:tcPr>
            <w:tcW w:w="2628" w:type="dxa"/>
          </w:tcPr>
          <w:p w14:paraId="04A0167E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9" w:type="dxa"/>
            <w:gridSpan w:val="11"/>
          </w:tcPr>
          <w:p w14:paraId="0C8B9BB8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กระแสเงินสดตามสัญญา</w:t>
            </w:r>
          </w:p>
        </w:tc>
      </w:tr>
      <w:tr w:rsidR="001C4002" w:rsidRPr="0028569F" w14:paraId="1473839E" w14:textId="77777777" w:rsidTr="00276107">
        <w:trPr>
          <w:trHeight w:val="821"/>
          <w:tblHeader/>
        </w:trPr>
        <w:tc>
          <w:tcPr>
            <w:tcW w:w="2628" w:type="dxa"/>
            <w:vAlign w:val="bottom"/>
          </w:tcPr>
          <w:p w14:paraId="04F627C6" w14:textId="4CA69105" w:rsidR="001C4002" w:rsidRPr="00A87C89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77E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="00A87C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มีนาคม </w:t>
            </w:r>
            <w:r w:rsidR="00A87C8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05" w:type="dxa"/>
            <w:vAlign w:val="bottom"/>
          </w:tcPr>
          <w:p w14:paraId="726082C3" w14:textId="77777777" w:rsidR="001C4002" w:rsidRPr="00777E95" w:rsidRDefault="001C4002" w:rsidP="00370E02">
            <w:pPr>
              <w:spacing w:line="240" w:lineRule="auto"/>
              <w:ind w:left="-20" w:right="-19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มูลค่า</w:t>
            </w:r>
          </w:p>
          <w:p w14:paraId="7B8556A4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5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ตามบัญชี</w:t>
            </w:r>
          </w:p>
        </w:tc>
        <w:tc>
          <w:tcPr>
            <w:tcW w:w="272" w:type="dxa"/>
          </w:tcPr>
          <w:p w14:paraId="4559CFAF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vAlign w:val="bottom"/>
          </w:tcPr>
          <w:p w14:paraId="21813B07" w14:textId="77777777" w:rsidR="001C4002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111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ภายใน</w:t>
            </w:r>
          </w:p>
          <w:p w14:paraId="75C235D6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6" w:right="-111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1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หรือน้อยกว่า</w:t>
            </w:r>
          </w:p>
        </w:tc>
        <w:tc>
          <w:tcPr>
            <w:tcW w:w="272" w:type="dxa"/>
            <w:vAlign w:val="bottom"/>
          </w:tcPr>
          <w:p w14:paraId="369838B8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vAlign w:val="bottom"/>
          </w:tcPr>
          <w:p w14:paraId="08C4CCEE" w14:textId="77777777" w:rsidR="001C4002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มากกว่า </w:t>
            </w:r>
          </w:p>
          <w:p w14:paraId="00F67106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1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แต่ไม่เกิน 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2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36" w:type="dxa"/>
            <w:vAlign w:val="bottom"/>
          </w:tcPr>
          <w:p w14:paraId="095AAD41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vAlign w:val="bottom"/>
          </w:tcPr>
          <w:p w14:paraId="76B54152" w14:textId="77777777" w:rsidR="001C4002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มากกว่า</w:t>
            </w:r>
          </w:p>
          <w:p w14:paraId="2297E0A9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110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แต่ไม่เกิน 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5 </w:t>
            </w:r>
            <w:r w:rsidRPr="00777E9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36" w:type="dxa"/>
            <w:vAlign w:val="bottom"/>
          </w:tcPr>
          <w:p w14:paraId="37928AFD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vAlign w:val="bottom"/>
          </w:tcPr>
          <w:p w14:paraId="0BEACC5A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มากกว่า</w:t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</w:r>
            <w:r w:rsidRPr="00777E95">
              <w:rPr>
                <w:rFonts w:ascii="Angsana New" w:hAnsi="Angsana New"/>
                <w:sz w:val="30"/>
                <w:szCs w:val="30"/>
                <w:lang w:val="th-TH"/>
              </w:rPr>
              <w:t xml:space="preserve">5 </w:t>
            </w: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ปี</w:t>
            </w:r>
          </w:p>
        </w:tc>
        <w:tc>
          <w:tcPr>
            <w:tcW w:w="263" w:type="dxa"/>
            <w:vAlign w:val="bottom"/>
          </w:tcPr>
          <w:p w14:paraId="49AE5443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vAlign w:val="bottom"/>
          </w:tcPr>
          <w:p w14:paraId="3FE377B0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รวม</w:t>
            </w:r>
          </w:p>
        </w:tc>
      </w:tr>
      <w:tr w:rsidR="001C4002" w:rsidRPr="0028569F" w14:paraId="10B503A3" w14:textId="77777777" w:rsidTr="00276107">
        <w:trPr>
          <w:tblHeader/>
        </w:trPr>
        <w:tc>
          <w:tcPr>
            <w:tcW w:w="2628" w:type="dxa"/>
            <w:vAlign w:val="bottom"/>
          </w:tcPr>
          <w:p w14:paraId="2E8CEE5C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6299" w:type="dxa"/>
            <w:gridSpan w:val="11"/>
          </w:tcPr>
          <w:p w14:paraId="6FA10E78" w14:textId="77777777" w:rsidR="001C4002" w:rsidRPr="00836034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</w:pPr>
            <w:r w:rsidRPr="00836034"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  <w:t>(</w:t>
            </w:r>
            <w:r w:rsidRPr="0083603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ล้านบาท</w:t>
            </w:r>
            <w:r w:rsidRPr="00836034">
              <w:rPr>
                <w:rFonts w:ascii="Angsana New" w:hAnsi="Angsana New"/>
                <w:i/>
                <w:iCs/>
                <w:sz w:val="30"/>
                <w:szCs w:val="30"/>
                <w:lang w:val="th-TH"/>
              </w:rPr>
              <w:t>)</w:t>
            </w:r>
          </w:p>
        </w:tc>
      </w:tr>
      <w:tr w:rsidR="001C4002" w:rsidRPr="0028569F" w14:paraId="00A44B1F" w14:textId="77777777" w:rsidTr="00276107">
        <w:tc>
          <w:tcPr>
            <w:tcW w:w="2628" w:type="dxa"/>
          </w:tcPr>
          <w:p w14:paraId="0B594961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หนี้สินทางการเงินที่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br/>
            </w:r>
            <w:r w:rsidRPr="00777E9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ไม่ใช่อนุพันธ์</w:t>
            </w:r>
          </w:p>
        </w:tc>
        <w:tc>
          <w:tcPr>
            <w:tcW w:w="805" w:type="dxa"/>
          </w:tcPr>
          <w:p w14:paraId="7B60B473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2" w:type="dxa"/>
          </w:tcPr>
          <w:p w14:paraId="47F7920B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</w:tcPr>
          <w:p w14:paraId="7FAA89FB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72" w:type="dxa"/>
          </w:tcPr>
          <w:p w14:paraId="4C7C6828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</w:tcPr>
          <w:p w14:paraId="5BB497AD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</w:tcPr>
          <w:p w14:paraId="3A2BBD30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</w:tcPr>
          <w:p w14:paraId="3B059F26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36" w:type="dxa"/>
          </w:tcPr>
          <w:p w14:paraId="61B73DEF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</w:tcPr>
          <w:p w14:paraId="4DCFDE74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263" w:type="dxa"/>
          </w:tcPr>
          <w:p w14:paraId="3A95DFCF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</w:tcPr>
          <w:p w14:paraId="22B7CF9C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</w:tr>
      <w:tr w:rsidR="001C4002" w:rsidRPr="00B67310" w14:paraId="0D1D5525" w14:textId="77777777" w:rsidTr="00276107">
        <w:tc>
          <w:tcPr>
            <w:tcW w:w="2628" w:type="dxa"/>
          </w:tcPr>
          <w:p w14:paraId="39E2A79F" w14:textId="7BE085D6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77E95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เจ้าหนี้การค้า</w:t>
            </w:r>
            <w:r w:rsidR="00815B43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และเจ้าหนี้อื่น</w:t>
            </w:r>
          </w:p>
        </w:tc>
        <w:tc>
          <w:tcPr>
            <w:tcW w:w="805" w:type="dxa"/>
          </w:tcPr>
          <w:p w14:paraId="474563EA" w14:textId="77777777" w:rsidR="001C4002" w:rsidRPr="004F51EA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3,124</w:t>
            </w:r>
          </w:p>
        </w:tc>
        <w:tc>
          <w:tcPr>
            <w:tcW w:w="272" w:type="dxa"/>
          </w:tcPr>
          <w:p w14:paraId="4C16F58D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</w:tcPr>
          <w:p w14:paraId="27D7117E" w14:textId="77777777" w:rsidR="001C4002" w:rsidRPr="005A00FC" w:rsidDel="00D00E7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3,124</w:t>
            </w:r>
          </w:p>
        </w:tc>
        <w:tc>
          <w:tcPr>
            <w:tcW w:w="272" w:type="dxa"/>
          </w:tcPr>
          <w:p w14:paraId="00C6DE80" w14:textId="77777777" w:rsidR="001C4002" w:rsidRPr="00777E95" w:rsidDel="00D00E7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</w:tcPr>
          <w:p w14:paraId="6852922A" w14:textId="77777777" w:rsidR="001C4002" w:rsidRPr="005A00FC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2BE41E8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</w:tcPr>
          <w:p w14:paraId="17F32EC3" w14:textId="77777777" w:rsidR="001C4002" w:rsidRPr="005A00FC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559B45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</w:tcPr>
          <w:p w14:paraId="5A329B41" w14:textId="77777777" w:rsidR="001C4002" w:rsidRPr="005A00FC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627AE9BF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</w:tcPr>
          <w:p w14:paraId="20663C20" w14:textId="77777777" w:rsidR="001C4002" w:rsidRPr="00CC4433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3,124</w:t>
            </w:r>
          </w:p>
        </w:tc>
      </w:tr>
      <w:tr w:rsidR="001C4002" w:rsidRPr="0028569F" w14:paraId="4B00AAF7" w14:textId="77777777" w:rsidTr="00276107">
        <w:tc>
          <w:tcPr>
            <w:tcW w:w="2628" w:type="dxa"/>
          </w:tcPr>
          <w:p w14:paraId="395824CA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4F51EA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เงินกู้ยืมจากสถาบันการเงิน</w:t>
            </w:r>
          </w:p>
        </w:tc>
        <w:tc>
          <w:tcPr>
            <w:tcW w:w="805" w:type="dxa"/>
          </w:tcPr>
          <w:p w14:paraId="058823A4" w14:textId="77777777" w:rsidR="001C4002" w:rsidRPr="005A00FC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1,413</w:t>
            </w:r>
          </w:p>
        </w:tc>
        <w:tc>
          <w:tcPr>
            <w:tcW w:w="272" w:type="dxa"/>
          </w:tcPr>
          <w:p w14:paraId="52CBFE47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</w:tcPr>
          <w:p w14:paraId="76E6D05E" w14:textId="77777777" w:rsidR="001C4002" w:rsidRPr="002269C2" w:rsidDel="00D00E7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1,415</w:t>
            </w:r>
          </w:p>
        </w:tc>
        <w:tc>
          <w:tcPr>
            <w:tcW w:w="272" w:type="dxa"/>
          </w:tcPr>
          <w:p w14:paraId="0FD4998B" w14:textId="77777777" w:rsidR="001C4002" w:rsidRPr="00777E95" w:rsidDel="00D00E7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</w:tcPr>
          <w:p w14:paraId="6A13127B" w14:textId="77777777" w:rsidR="001C4002" w:rsidRPr="002269C2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B8E03B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</w:tcPr>
          <w:p w14:paraId="677F38AF" w14:textId="77777777" w:rsidR="001C4002" w:rsidRPr="002269C2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6AE7827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</w:tcPr>
          <w:p w14:paraId="3E443D32" w14:textId="77777777" w:rsidR="001C4002" w:rsidRPr="002269C2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5AEC7683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</w:tcPr>
          <w:p w14:paraId="3C8B6724" w14:textId="77777777" w:rsidR="001C4002" w:rsidRPr="002269C2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1,415</w:t>
            </w:r>
          </w:p>
        </w:tc>
      </w:tr>
      <w:tr w:rsidR="001C4002" w:rsidRPr="0028569F" w14:paraId="0615FEE6" w14:textId="77777777" w:rsidTr="00276107">
        <w:tc>
          <w:tcPr>
            <w:tcW w:w="2628" w:type="dxa"/>
          </w:tcPr>
          <w:p w14:paraId="73ABAC3B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 w:right="-24" w:hanging="73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805" w:type="dxa"/>
            <w:tcBorders>
              <w:top w:val="single" w:sz="4" w:space="0" w:color="auto"/>
              <w:bottom w:val="double" w:sz="4" w:space="0" w:color="auto"/>
            </w:tcBorders>
          </w:tcPr>
          <w:p w14:paraId="1BFB3FDB" w14:textId="77777777" w:rsidR="001C4002" w:rsidRPr="005A00FC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4,537</w:t>
            </w:r>
          </w:p>
        </w:tc>
        <w:tc>
          <w:tcPr>
            <w:tcW w:w="272" w:type="dxa"/>
          </w:tcPr>
          <w:p w14:paraId="10CD881B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37EB3B97" w14:textId="77777777" w:rsidR="001C4002" w:rsidRPr="002269C2" w:rsidDel="00D00E7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4,539</w:t>
            </w:r>
          </w:p>
        </w:tc>
        <w:tc>
          <w:tcPr>
            <w:tcW w:w="272" w:type="dxa"/>
          </w:tcPr>
          <w:p w14:paraId="5659EA25" w14:textId="77777777" w:rsidR="001C4002" w:rsidRPr="00777E95" w:rsidDel="00D00E7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5278628F" w14:textId="77777777" w:rsidR="001C4002" w:rsidRPr="002269C2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69EEF9" w14:textId="77777777" w:rsidR="001C4002" w:rsidRPr="00B377BC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4E01BD4B" w14:textId="77777777" w:rsidR="001C4002" w:rsidRPr="002269C2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C7C362" w14:textId="77777777" w:rsidR="001C4002" w:rsidRPr="00B377BC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14:paraId="119F57FA" w14:textId="77777777" w:rsidR="001C4002" w:rsidRPr="002269C2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480" w:right="1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</w:tcPr>
          <w:p w14:paraId="28FECF57" w14:textId="77777777" w:rsidR="001C4002" w:rsidRPr="00777E95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</w:tcPr>
          <w:p w14:paraId="5264F4F3" w14:textId="77777777" w:rsidR="001C4002" w:rsidRPr="002269C2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4,539</w:t>
            </w:r>
          </w:p>
        </w:tc>
      </w:tr>
    </w:tbl>
    <w:p w14:paraId="6345D30C" w14:textId="275EE875" w:rsidR="00336C6C" w:rsidRPr="001C4002" w:rsidRDefault="00336C6C" w:rsidP="001C400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062240E" w14:textId="3CD5B878" w:rsidR="00082E5A" w:rsidRDefault="00336C6C" w:rsidP="001649C7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ED4166">
        <w:rPr>
          <w:rFonts w:ascii="Angsana New" w:hAnsi="Angsana New" w:hint="cs"/>
          <w:sz w:val="30"/>
          <w:szCs w:val="30"/>
          <w:cs/>
          <w:lang w:val="th-TH"/>
        </w:rPr>
        <w:t>กระแสเงินสด</w:t>
      </w:r>
      <w:r w:rsidR="00A03053">
        <w:rPr>
          <w:rFonts w:ascii="Angsana New" w:hAnsi="Angsana New" w:hint="cs"/>
          <w:sz w:val="30"/>
          <w:szCs w:val="30"/>
          <w:cs/>
          <w:lang w:val="th-TH"/>
        </w:rPr>
        <w:t>ออก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ซึ่งเปิดเผยไว้ในตารางด้านบนเป็นกระแสเงินสดตามสัญญาที่ไม่มีการ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ED4166">
        <w:rPr>
          <w:rFonts w:ascii="Angsana New" w:hAnsi="Angsana New" w:hint="cs"/>
          <w:sz w:val="30"/>
          <w:szCs w:val="30"/>
          <w:lang w:val="th-TH"/>
        </w:rPr>
        <w:t xml:space="preserve"> 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 xml:space="preserve"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</w:t>
      </w:r>
      <w:r w:rsidR="00766377">
        <w:rPr>
          <w:rFonts w:ascii="Angsana New" w:hAnsi="Angsana New"/>
          <w:sz w:val="30"/>
          <w:szCs w:val="30"/>
          <w:cs/>
          <w:lang w:val="th-TH"/>
        </w:rPr>
        <w:br/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ซึ่งชำระเป็นเงินสดด้วยจำนวนขั้นต้นพร้อมกัน</w:t>
      </w:r>
      <w:r w:rsidRPr="00ED4166">
        <w:rPr>
          <w:rFonts w:ascii="Angsana New" w:hAnsi="Angsana New" w:hint="cs"/>
          <w:sz w:val="30"/>
          <w:szCs w:val="30"/>
          <w:lang w:val="th-TH"/>
        </w:rPr>
        <w:t xml:space="preserve"> </w:t>
      </w:r>
    </w:p>
    <w:p w14:paraId="4A2EC272" w14:textId="77777777" w:rsidR="00D567CA" w:rsidRPr="00ED4166" w:rsidRDefault="00D567CA" w:rsidP="001330A4">
      <w:pPr>
        <w:spacing w:line="240" w:lineRule="auto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413A01A1" w14:textId="77777777" w:rsidR="00F25856" w:rsidRPr="00767CBD" w:rsidRDefault="00F25856" w:rsidP="001F6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45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th-TH"/>
        </w:rPr>
      </w:pPr>
      <w:r w:rsidRPr="00767CBD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>(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ค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lang w:val="th-TH"/>
        </w:rPr>
        <w:t xml:space="preserve">.3) 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ความ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  <w:t>เสี่ยง</w:t>
      </w:r>
      <w:r w:rsidRPr="00767CBD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ด้านตลาด</w:t>
      </w:r>
    </w:p>
    <w:p w14:paraId="6084E06A" w14:textId="77777777" w:rsidR="006A4BB4" w:rsidRDefault="006A4BB4" w:rsidP="003E77CD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876191" w14:textId="2B0D7ADC" w:rsidR="006A4BB4" w:rsidRPr="006A4BB4" w:rsidRDefault="006A4BB4" w:rsidP="003E77CD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6A4BB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A4BB4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6A4BB4">
        <w:rPr>
          <w:rFonts w:asciiTheme="majorBidi" w:hAnsiTheme="majorBidi" w:cstheme="majorBidi"/>
          <w:sz w:val="30"/>
          <w:szCs w:val="30"/>
          <w:cs/>
        </w:rPr>
        <w:t>อันเนื่องมาจากการเปลี่ยนแปลงของราคาตลาด ความเสี่ยงด้านตลาดมีดังนี้</w:t>
      </w:r>
    </w:p>
    <w:p w14:paraId="2A4ED802" w14:textId="77777777" w:rsidR="00626DD1" w:rsidRPr="00914FCB" w:rsidRDefault="00626DD1" w:rsidP="00626D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72C58DB5" w14:textId="79277A73" w:rsidR="00626DD1" w:rsidRDefault="00F25856" w:rsidP="00703809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th-TH"/>
        </w:rPr>
      </w:pPr>
      <w:r w:rsidRPr="00ED4166">
        <w:rPr>
          <w:rFonts w:ascii="Angsana New" w:hAnsi="Angsana New"/>
          <w:sz w:val="30"/>
          <w:szCs w:val="30"/>
          <w:lang w:val="th-TH"/>
        </w:rPr>
        <w:t>(</w:t>
      </w:r>
      <w:r w:rsidRPr="00ED4166">
        <w:rPr>
          <w:rFonts w:ascii="Angsana New" w:hAnsi="Angsana New" w:hint="cs"/>
          <w:sz w:val="30"/>
          <w:szCs w:val="30"/>
          <w:cs/>
          <w:lang w:val="th-TH"/>
        </w:rPr>
        <w:t>ค</w:t>
      </w:r>
      <w:r w:rsidRPr="00ED4166">
        <w:rPr>
          <w:rFonts w:ascii="Angsana New" w:hAnsi="Angsana New"/>
          <w:sz w:val="30"/>
          <w:szCs w:val="30"/>
          <w:lang w:val="th-TH"/>
        </w:rPr>
        <w:t xml:space="preserve">.3.1) </w:t>
      </w:r>
      <w:r w:rsidRPr="00ED4166">
        <w:rPr>
          <w:rFonts w:ascii="Angsana New" w:hAnsi="Angsana New"/>
          <w:sz w:val="30"/>
          <w:szCs w:val="30"/>
          <w:cs/>
          <w:lang w:val="th-TH"/>
        </w:rPr>
        <w:t>ความเสี่ยงด้านอัตราแลกเปลี่ยน</w:t>
      </w:r>
    </w:p>
    <w:p w14:paraId="219145C2" w14:textId="77777777" w:rsidR="00703809" w:rsidRPr="00914FCB" w:rsidRDefault="00703809" w:rsidP="00703809">
      <w:pPr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DB05FB2" w14:textId="32233754" w:rsidR="00F25856" w:rsidRPr="00767CBD" w:rsidRDefault="00767CBD" w:rsidP="003E77CD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767CBD">
        <w:rPr>
          <w:rFonts w:asciiTheme="majorBidi" w:hAnsiTheme="majorBidi" w:cstheme="majorBidi" w:hint="cs"/>
          <w:sz w:val="30"/>
          <w:szCs w:val="30"/>
          <w:cs/>
        </w:rPr>
        <w:t>บริษัทมี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Pr="00767CBD">
        <w:rPr>
          <w:rFonts w:asciiTheme="majorBidi" w:hAnsiTheme="majorBidi" w:cstheme="majorBidi"/>
          <w:sz w:val="30"/>
          <w:szCs w:val="30"/>
        </w:rPr>
        <w:t xml:space="preserve"> </w:t>
      </w:r>
      <w:r w:rsidRPr="00767CBD">
        <w:rPr>
          <w:rFonts w:asciiTheme="majorBidi" w:hAnsiTheme="majorBidi" w:cstheme="majorBidi" w:hint="cs"/>
          <w:sz w:val="30"/>
          <w:szCs w:val="30"/>
          <w:cs/>
        </w:rPr>
        <w:t>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5E245439" w14:textId="77777777" w:rsidR="00F25856" w:rsidRPr="00300DCE" w:rsidRDefault="00F25856" w:rsidP="00CC4433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9634" w:type="dxa"/>
        <w:tblInd w:w="488" w:type="dxa"/>
        <w:tblLayout w:type="fixed"/>
        <w:tblLook w:val="01E0" w:firstRow="1" w:lastRow="1" w:firstColumn="1" w:lastColumn="1" w:noHBand="0" w:noVBand="0"/>
      </w:tblPr>
      <w:tblGrid>
        <w:gridCol w:w="2880"/>
        <w:gridCol w:w="1350"/>
        <w:gridCol w:w="270"/>
        <w:gridCol w:w="990"/>
        <w:gridCol w:w="270"/>
        <w:gridCol w:w="990"/>
        <w:gridCol w:w="270"/>
        <w:gridCol w:w="1260"/>
        <w:gridCol w:w="270"/>
        <w:gridCol w:w="1084"/>
      </w:tblGrid>
      <w:tr w:rsidR="006A7BDA" w:rsidRPr="00703809" w14:paraId="0BB9B0D1" w14:textId="77777777" w:rsidTr="005B65B9">
        <w:trPr>
          <w:tblHeader/>
        </w:trPr>
        <w:tc>
          <w:tcPr>
            <w:tcW w:w="2880" w:type="dxa"/>
          </w:tcPr>
          <w:p w14:paraId="32BFEE04" w14:textId="77777777" w:rsidR="006A7BDA" w:rsidRPr="00703809" w:rsidRDefault="006A7BDA" w:rsidP="00452FF6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754" w:type="dxa"/>
            <w:gridSpan w:val="9"/>
          </w:tcPr>
          <w:p w14:paraId="081AEB18" w14:textId="2AD3ACE2" w:rsidR="006A7BDA" w:rsidRPr="00703809" w:rsidRDefault="006A7BDA" w:rsidP="00452FF6">
            <w:pPr>
              <w:pStyle w:val="BodyText"/>
              <w:spacing w:after="0"/>
              <w:ind w:right="-405" w:hanging="3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325CE6" w:rsidRPr="00703809" w14:paraId="097783C0" w14:textId="77777777" w:rsidTr="005B65B9">
        <w:trPr>
          <w:tblHeader/>
        </w:trPr>
        <w:tc>
          <w:tcPr>
            <w:tcW w:w="2880" w:type="dxa"/>
            <w:vAlign w:val="bottom"/>
          </w:tcPr>
          <w:p w14:paraId="1FDD353F" w14:textId="77777777" w:rsidR="006F27B7" w:rsidRDefault="006F27B7" w:rsidP="006A7BDA">
            <w:pPr>
              <w:pStyle w:val="BodyText"/>
              <w:spacing w:after="0"/>
              <w:ind w:left="145" w:right="-405" w:hanging="14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6F27B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  <w:p w14:paraId="6DC10522" w14:textId="507C6B10" w:rsidR="00325CE6" w:rsidRPr="00703809" w:rsidRDefault="00325CE6" w:rsidP="006A7BDA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38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038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1C40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350" w:type="dxa"/>
            <w:vAlign w:val="bottom"/>
          </w:tcPr>
          <w:p w14:paraId="46B4680A" w14:textId="35040048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="00BD0721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  <w:vAlign w:val="bottom"/>
          </w:tcPr>
          <w:p w14:paraId="7FB97982" w14:textId="77777777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0BE858FA" w14:textId="51BA58BA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0C5D07FF" w14:textId="77777777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20EEE6EF" w14:textId="74EAC0C4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70" w:type="dxa"/>
            <w:vAlign w:val="bottom"/>
          </w:tcPr>
          <w:p w14:paraId="081E22CA" w14:textId="77777777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7294932" w14:textId="47508111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เงินดอลลาร์แคนาดา</w:t>
            </w:r>
          </w:p>
        </w:tc>
        <w:tc>
          <w:tcPr>
            <w:tcW w:w="270" w:type="dxa"/>
            <w:vAlign w:val="bottom"/>
          </w:tcPr>
          <w:p w14:paraId="34974FBE" w14:textId="77777777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2BDAF1B5" w14:textId="77777777" w:rsidR="00325CE6" w:rsidRPr="00703809" w:rsidRDefault="00325CE6" w:rsidP="006A7BD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25CE6" w:rsidRPr="00703809" w14:paraId="3A3BC703" w14:textId="77777777" w:rsidTr="005B65B9">
        <w:trPr>
          <w:trHeight w:val="326"/>
        </w:trPr>
        <w:tc>
          <w:tcPr>
            <w:tcW w:w="2880" w:type="dxa"/>
          </w:tcPr>
          <w:p w14:paraId="7BA9793D" w14:textId="77777777" w:rsidR="00325CE6" w:rsidRPr="00703809" w:rsidRDefault="00325CE6" w:rsidP="00A2748B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4" w:type="dxa"/>
            <w:gridSpan w:val="9"/>
          </w:tcPr>
          <w:p w14:paraId="2F9D225B" w14:textId="77777777" w:rsidR="00325CE6" w:rsidRPr="00703809" w:rsidRDefault="00325CE6" w:rsidP="00A274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25CE6" w:rsidRPr="00703809" w14:paraId="71CC3082" w14:textId="77777777" w:rsidTr="005B65B9">
        <w:tc>
          <w:tcPr>
            <w:tcW w:w="2880" w:type="dxa"/>
          </w:tcPr>
          <w:p w14:paraId="553060C5" w14:textId="77777777" w:rsidR="00325CE6" w:rsidRPr="00703809" w:rsidRDefault="00325CE6" w:rsidP="00BA0756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187267B9" w14:textId="232D1B20" w:rsidR="00325CE6" w:rsidRPr="00740E64" w:rsidRDefault="00276107" w:rsidP="007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0E64">
              <w:rPr>
                <w:rFonts w:asciiTheme="majorBidi" w:hAnsiTheme="majorBidi" w:cstheme="majorBidi"/>
                <w:sz w:val="30"/>
                <w:szCs w:val="30"/>
              </w:rPr>
              <w:t>1,187</w:t>
            </w:r>
          </w:p>
        </w:tc>
        <w:tc>
          <w:tcPr>
            <w:tcW w:w="270" w:type="dxa"/>
          </w:tcPr>
          <w:p w14:paraId="4223EE3B" w14:textId="77777777" w:rsidR="00325CE6" w:rsidRPr="00BA0756" w:rsidRDefault="00325CE6" w:rsidP="00BA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</w:tcPr>
          <w:p w14:paraId="0792F408" w14:textId="1A7644B5" w:rsidR="00325CE6" w:rsidRPr="006342F1" w:rsidRDefault="00276107" w:rsidP="00634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342F1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2F5C3AE6" w14:textId="77777777" w:rsidR="00325CE6" w:rsidRPr="00BA0756" w:rsidRDefault="00325CE6" w:rsidP="00BA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</w:tcPr>
          <w:p w14:paraId="3BFD415B" w14:textId="4375885B" w:rsidR="00325CE6" w:rsidRPr="008F753A" w:rsidRDefault="00276107" w:rsidP="002B2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7DC10716" w14:textId="77777777" w:rsidR="00325CE6" w:rsidRPr="00BA0756" w:rsidRDefault="00325CE6" w:rsidP="00BA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7139DEAF" w14:textId="09D44E15" w:rsidR="00325CE6" w:rsidRPr="008F753A" w:rsidRDefault="00276107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ABC1D9E" w14:textId="77777777" w:rsidR="00325CE6" w:rsidRPr="00BA0756" w:rsidRDefault="00325CE6" w:rsidP="00BA0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84" w:type="dxa"/>
            <w:vAlign w:val="bottom"/>
          </w:tcPr>
          <w:p w14:paraId="0DC8F784" w14:textId="2B5CA049" w:rsidR="00325CE6" w:rsidRPr="00D82715" w:rsidRDefault="004E5BEA" w:rsidP="009374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1,398</w:t>
            </w:r>
          </w:p>
        </w:tc>
      </w:tr>
      <w:tr w:rsidR="001E1C1E" w:rsidRPr="00703809" w14:paraId="7C0FC222" w14:textId="77777777" w:rsidTr="00276107">
        <w:tc>
          <w:tcPr>
            <w:tcW w:w="2880" w:type="dxa"/>
          </w:tcPr>
          <w:p w14:paraId="59ED74F2" w14:textId="5F42E95F" w:rsidR="001E1C1E" w:rsidRPr="00703809" w:rsidRDefault="001E1C1E" w:rsidP="001E1C1E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ไม่หมุนเวียนอื่น</w:t>
            </w:r>
          </w:p>
        </w:tc>
        <w:tc>
          <w:tcPr>
            <w:tcW w:w="1350" w:type="dxa"/>
            <w:vAlign w:val="bottom"/>
          </w:tcPr>
          <w:p w14:paraId="05AC46ED" w14:textId="64A93A7B" w:rsidR="001E1C1E" w:rsidRPr="001649C7" w:rsidRDefault="00740E64" w:rsidP="007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76107" w:rsidRPr="00276107">
              <w:rPr>
                <w:rFonts w:asciiTheme="majorBidi" w:hAnsiTheme="majorBidi" w:cstheme="majorBidi"/>
                <w:sz w:val="30"/>
                <w:szCs w:val="30"/>
              </w:rPr>
              <w:t>5,524</w:t>
            </w:r>
          </w:p>
        </w:tc>
        <w:tc>
          <w:tcPr>
            <w:tcW w:w="270" w:type="dxa"/>
          </w:tcPr>
          <w:p w14:paraId="3D29B1DD" w14:textId="77777777" w:rsidR="001E1C1E" w:rsidRPr="001649C7" w:rsidRDefault="001E1C1E" w:rsidP="001E1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B0D353" w14:textId="77777777" w:rsidR="001E1C1E" w:rsidRDefault="001E1C1E" w:rsidP="001E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39934DE" w14:textId="72A7ECB8" w:rsidR="00276107" w:rsidRPr="001649C7" w:rsidRDefault="00276107" w:rsidP="00276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157" w:hanging="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8DEA5D" w14:textId="77777777" w:rsidR="001E1C1E" w:rsidRPr="001649C7" w:rsidRDefault="001E1C1E" w:rsidP="001E1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41ED95" w14:textId="77777777" w:rsidR="001E1C1E" w:rsidRDefault="001E1C1E" w:rsidP="001E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64B0BB" w14:textId="3444203B" w:rsidR="00276107" w:rsidRPr="00910403" w:rsidRDefault="00276107" w:rsidP="0027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3DC9939" w14:textId="77777777" w:rsidR="001E1C1E" w:rsidRPr="001649C7" w:rsidRDefault="001E1C1E" w:rsidP="001E1C1E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AEA0B3" w14:textId="77777777" w:rsidR="001E1C1E" w:rsidRDefault="001E1C1E" w:rsidP="001E1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EF0EC0" w14:textId="386E77F1" w:rsidR="00276107" w:rsidRPr="001649C7" w:rsidRDefault="00276107" w:rsidP="001E1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018E24B9" w14:textId="77777777" w:rsidR="001E1C1E" w:rsidRPr="001649C7" w:rsidRDefault="001E1C1E" w:rsidP="001E1C1E">
            <w:pPr>
              <w:pStyle w:val="BodyText"/>
              <w:tabs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523736C" w14:textId="7E9A881F" w:rsidR="001E1C1E" w:rsidRPr="001649C7" w:rsidRDefault="004E5BEA" w:rsidP="001E1C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5,591</w:t>
            </w:r>
          </w:p>
        </w:tc>
      </w:tr>
      <w:tr w:rsidR="00324BA9" w:rsidRPr="00703809" w14:paraId="609BCBC0" w14:textId="77777777" w:rsidTr="00276107">
        <w:tc>
          <w:tcPr>
            <w:tcW w:w="2880" w:type="dxa"/>
          </w:tcPr>
          <w:p w14:paraId="416DD5DA" w14:textId="77777777" w:rsidR="00324BA9" w:rsidRPr="00703809" w:rsidRDefault="00324BA9" w:rsidP="00324B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vAlign w:val="bottom"/>
          </w:tcPr>
          <w:p w14:paraId="7A519F85" w14:textId="388886D7" w:rsidR="00324BA9" w:rsidRPr="001649C7" w:rsidRDefault="00276107" w:rsidP="001E1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107">
              <w:rPr>
                <w:rFonts w:asciiTheme="majorBidi" w:hAnsiTheme="majorBidi" w:cstheme="majorBidi"/>
                <w:sz w:val="30"/>
                <w:szCs w:val="30"/>
              </w:rPr>
              <w:t>(797)</w:t>
            </w:r>
          </w:p>
        </w:tc>
        <w:tc>
          <w:tcPr>
            <w:tcW w:w="270" w:type="dxa"/>
          </w:tcPr>
          <w:p w14:paraId="3078421F" w14:textId="77777777" w:rsidR="00324BA9" w:rsidRPr="001649C7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679F13" w14:textId="44ADA66C" w:rsidR="00324BA9" w:rsidRPr="001649C7" w:rsidRDefault="00276107" w:rsidP="0027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107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70" w:type="dxa"/>
          </w:tcPr>
          <w:p w14:paraId="0E6581AB" w14:textId="77777777" w:rsidR="00324BA9" w:rsidRPr="001649C7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B1D1F4" w14:textId="3D4EC360" w:rsidR="00324BA9" w:rsidRPr="00910403" w:rsidRDefault="00276107" w:rsidP="0063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2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19D05B9A" w14:textId="77777777" w:rsidR="00324BA9" w:rsidRPr="001649C7" w:rsidRDefault="00324BA9" w:rsidP="00324BA9">
            <w:pPr>
              <w:pStyle w:val="BodyText"/>
              <w:tabs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56F43E" w14:textId="00FC23A2" w:rsidR="00324BA9" w:rsidRPr="001649C7" w:rsidRDefault="00276107" w:rsidP="00C433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0C7C6A" w14:textId="77777777" w:rsidR="00324BA9" w:rsidRPr="001649C7" w:rsidRDefault="00324BA9" w:rsidP="00324BA9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020DA5BC" w14:textId="73828E4D" w:rsidR="00324BA9" w:rsidRPr="001649C7" w:rsidRDefault="004E5BEA" w:rsidP="00D82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(813)</w:t>
            </w:r>
          </w:p>
        </w:tc>
      </w:tr>
      <w:tr w:rsidR="00276107" w:rsidRPr="00703809" w14:paraId="5C93CE05" w14:textId="77777777" w:rsidTr="00276107">
        <w:tc>
          <w:tcPr>
            <w:tcW w:w="2880" w:type="dxa"/>
          </w:tcPr>
          <w:p w14:paraId="4E4BD639" w14:textId="2944CDBC" w:rsidR="00276107" w:rsidRPr="00703809" w:rsidRDefault="00113A03" w:rsidP="00324B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662FBC" w14:textId="37F03839" w:rsidR="00276107" w:rsidRPr="001649C7" w:rsidRDefault="00276107" w:rsidP="00C456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107">
              <w:rPr>
                <w:rFonts w:asciiTheme="majorBidi" w:hAnsiTheme="majorBidi" w:cstheme="majorBidi"/>
                <w:sz w:val="30"/>
                <w:szCs w:val="30"/>
              </w:rPr>
              <w:t>(2,475)</w:t>
            </w:r>
          </w:p>
        </w:tc>
        <w:tc>
          <w:tcPr>
            <w:tcW w:w="270" w:type="dxa"/>
          </w:tcPr>
          <w:p w14:paraId="41420FC5" w14:textId="77777777" w:rsidR="00276107" w:rsidRPr="001649C7" w:rsidRDefault="00276107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63D58E" w14:textId="26EE9FD0" w:rsidR="00276107" w:rsidRPr="001649C7" w:rsidRDefault="00276107" w:rsidP="0027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046C05" w14:textId="77777777" w:rsidR="00276107" w:rsidRPr="001649C7" w:rsidRDefault="00276107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FB0E7EF" w14:textId="11AA1990" w:rsidR="00276107" w:rsidRPr="00910403" w:rsidRDefault="00276107" w:rsidP="002761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BEC039" w14:textId="77777777" w:rsidR="00276107" w:rsidRPr="001649C7" w:rsidRDefault="00276107" w:rsidP="00324BA9">
            <w:pPr>
              <w:pStyle w:val="BodyText"/>
              <w:tabs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1230B" w14:textId="63EFB17A" w:rsidR="00276107" w:rsidRPr="001649C7" w:rsidRDefault="00276107" w:rsidP="00C433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0A631F" w14:textId="77777777" w:rsidR="00276107" w:rsidRPr="001649C7" w:rsidRDefault="00276107" w:rsidP="00324BA9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11895523" w14:textId="0AFA5DBE" w:rsidR="00276107" w:rsidRPr="001649C7" w:rsidRDefault="004E5BEA" w:rsidP="00D82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(2,475)</w:t>
            </w:r>
          </w:p>
        </w:tc>
      </w:tr>
      <w:tr w:rsidR="00324BA9" w:rsidRPr="00D85751" w14:paraId="20A5698E" w14:textId="77777777" w:rsidTr="005B65B9">
        <w:tc>
          <w:tcPr>
            <w:tcW w:w="2880" w:type="dxa"/>
          </w:tcPr>
          <w:p w14:paraId="53E47645" w14:textId="240F3A01" w:rsidR="00324BA9" w:rsidRPr="00703809" w:rsidRDefault="00324BA9" w:rsidP="00324BA9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 w:rsidR="004C47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  <w:p w14:paraId="7E9A06A9" w14:textId="46F375CD" w:rsidR="00324BA9" w:rsidRPr="00703809" w:rsidRDefault="00324BA9" w:rsidP="00324BA9">
            <w:pPr>
              <w:pStyle w:val="BodyText"/>
              <w:tabs>
                <w:tab w:val="clear" w:pos="227"/>
                <w:tab w:val="left" w:pos="516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ที่มีความเสี่ยง </w:t>
            </w: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37A3461" w14:textId="09B26329" w:rsidR="00324BA9" w:rsidRPr="006505B0" w:rsidRDefault="00276107" w:rsidP="0028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3,439</w:t>
            </w:r>
          </w:p>
        </w:tc>
        <w:tc>
          <w:tcPr>
            <w:tcW w:w="270" w:type="dxa"/>
          </w:tcPr>
          <w:p w14:paraId="1C664366" w14:textId="77777777" w:rsidR="00324BA9" w:rsidRPr="00C7322E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CC9C1D" w14:textId="77777777" w:rsidR="00324BA9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E432412" w14:textId="78E1655A" w:rsidR="00276107" w:rsidRPr="00C7322E" w:rsidRDefault="00276107" w:rsidP="002761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2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24ECA226" w14:textId="77777777" w:rsidR="00324BA9" w:rsidRPr="00C7322E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0E9CC92" w14:textId="77777777" w:rsidR="00324BA9" w:rsidRDefault="00324BA9" w:rsidP="002B5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FE7A2D" w14:textId="08E71AE0" w:rsidR="00276107" w:rsidRPr="00C7322E" w:rsidRDefault="00276107" w:rsidP="002B5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10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70" w:type="dxa"/>
          </w:tcPr>
          <w:p w14:paraId="3EA2090F" w14:textId="77777777" w:rsidR="00324BA9" w:rsidRPr="00C7322E" w:rsidRDefault="00324BA9" w:rsidP="00324BA9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12AAB13" w14:textId="77777777" w:rsidR="00324BA9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9424FE6" w14:textId="5133D849" w:rsidR="00276107" w:rsidRPr="00C7322E" w:rsidRDefault="00276107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73E4BC1D" w14:textId="77777777" w:rsidR="00324BA9" w:rsidRPr="00C7322E" w:rsidRDefault="00324BA9" w:rsidP="00324BA9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29118844" w14:textId="54CFAF3B" w:rsidR="00324BA9" w:rsidRPr="00C7322E" w:rsidRDefault="004E5BEA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3,701</w:t>
            </w:r>
          </w:p>
        </w:tc>
      </w:tr>
      <w:tr w:rsidR="00324BA9" w:rsidRPr="00D85751" w14:paraId="531AF192" w14:textId="77777777" w:rsidTr="005B65B9">
        <w:tc>
          <w:tcPr>
            <w:tcW w:w="2880" w:type="dxa"/>
          </w:tcPr>
          <w:p w14:paraId="04CF1FB1" w14:textId="77777777" w:rsidR="00324BA9" w:rsidRPr="00703809" w:rsidRDefault="00324BA9" w:rsidP="00324BA9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ประมาณการยอดขายสินค้า</w:t>
            </w:r>
          </w:p>
        </w:tc>
        <w:tc>
          <w:tcPr>
            <w:tcW w:w="1350" w:type="dxa"/>
            <w:vAlign w:val="bottom"/>
          </w:tcPr>
          <w:p w14:paraId="030BC774" w14:textId="0E7C8245" w:rsidR="00324BA9" w:rsidRPr="00740E64" w:rsidRDefault="00BF3DF8" w:rsidP="007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40E64">
              <w:rPr>
                <w:rFonts w:asciiTheme="majorBidi" w:hAnsiTheme="majorBidi" w:cstheme="majorBidi"/>
                <w:sz w:val="30"/>
                <w:szCs w:val="30"/>
              </w:rPr>
              <w:t>6,531</w:t>
            </w:r>
          </w:p>
        </w:tc>
        <w:tc>
          <w:tcPr>
            <w:tcW w:w="270" w:type="dxa"/>
          </w:tcPr>
          <w:p w14:paraId="6652849C" w14:textId="77777777" w:rsidR="00324BA9" w:rsidRPr="001649C7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4AACA2" w14:textId="72934A38" w:rsidR="00324BA9" w:rsidRPr="001649C7" w:rsidRDefault="00BF3DF8" w:rsidP="00634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3FEC47FF" w14:textId="77777777" w:rsidR="00324BA9" w:rsidRPr="001649C7" w:rsidRDefault="00324BA9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18FF7822" w14:textId="058A6A7C" w:rsidR="00324BA9" w:rsidRPr="001649C7" w:rsidRDefault="00DC04D4" w:rsidP="0032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1BB077FC" w14:textId="77777777" w:rsidR="00324BA9" w:rsidRPr="001649C7" w:rsidRDefault="00324BA9" w:rsidP="00324BA9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F7CAE6" w14:textId="4CFD449B" w:rsidR="00324BA9" w:rsidRPr="001649C7" w:rsidRDefault="00276107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026909" w14:textId="77777777" w:rsidR="00324BA9" w:rsidRPr="001649C7" w:rsidRDefault="00324BA9" w:rsidP="00324BA9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A845E1A" w14:textId="75D20B5E" w:rsidR="00324BA9" w:rsidRPr="001649C7" w:rsidRDefault="00E3014E" w:rsidP="00324B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7,683</w:t>
            </w:r>
          </w:p>
        </w:tc>
      </w:tr>
      <w:tr w:rsidR="001907DF" w:rsidRPr="00D85751" w14:paraId="4BB676A8" w14:textId="77777777" w:rsidTr="005B65B9">
        <w:tc>
          <w:tcPr>
            <w:tcW w:w="2880" w:type="dxa"/>
            <w:hideMark/>
          </w:tcPr>
          <w:p w14:paraId="4BB25DFB" w14:textId="77777777" w:rsidR="001907DF" w:rsidRPr="00703809" w:rsidRDefault="001907DF" w:rsidP="001907DF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ประมาณการยอดซื้อสินค้า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8C25CF2" w14:textId="1396FDE1" w:rsidR="001907DF" w:rsidRPr="001E1C1E" w:rsidRDefault="00BF3DF8" w:rsidP="008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(3,859)</w:t>
            </w:r>
          </w:p>
        </w:tc>
        <w:tc>
          <w:tcPr>
            <w:tcW w:w="270" w:type="dxa"/>
          </w:tcPr>
          <w:p w14:paraId="17091EEB" w14:textId="77777777" w:rsidR="001907DF" w:rsidRPr="001649C7" w:rsidRDefault="001907DF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8F39B7" w14:textId="311989D7" w:rsidR="001907DF" w:rsidRPr="001649C7" w:rsidRDefault="00BF3DF8" w:rsidP="0063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(99)</w:t>
            </w:r>
          </w:p>
        </w:tc>
        <w:tc>
          <w:tcPr>
            <w:tcW w:w="270" w:type="dxa"/>
          </w:tcPr>
          <w:p w14:paraId="27C48DFB" w14:textId="77777777" w:rsidR="001907DF" w:rsidRPr="001649C7" w:rsidRDefault="001907DF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4CC4E43" w14:textId="67CE3154" w:rsidR="001907DF" w:rsidRPr="001649C7" w:rsidRDefault="00BF3DF8" w:rsidP="00827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7CE31F47" w14:textId="77777777" w:rsidR="001907DF" w:rsidRPr="00D85751" w:rsidRDefault="001907DF" w:rsidP="001907DF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033D6D0" w14:textId="2B3DD137" w:rsidR="001907DF" w:rsidRPr="001649C7" w:rsidRDefault="00276107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B7B4AC" w14:textId="77777777" w:rsidR="001907DF" w:rsidRPr="00D85751" w:rsidRDefault="001907DF" w:rsidP="001907DF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0F9B1662" w14:textId="43DB8527" w:rsidR="001907DF" w:rsidRPr="001649C7" w:rsidRDefault="00E3014E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(3,963)</w:t>
            </w:r>
          </w:p>
        </w:tc>
      </w:tr>
      <w:tr w:rsidR="001907DF" w:rsidRPr="00D85751" w14:paraId="3C927BBB" w14:textId="77777777" w:rsidTr="005B65B9">
        <w:tc>
          <w:tcPr>
            <w:tcW w:w="2880" w:type="dxa"/>
          </w:tcPr>
          <w:p w14:paraId="31F2E8B1" w14:textId="77777777" w:rsidR="001907DF" w:rsidRPr="00703809" w:rsidRDefault="001907DF" w:rsidP="001907DF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3B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ยอดรวมความเสี่ยงทั้งสิ้น </w:t>
            </w:r>
            <w:r w:rsidRPr="00473B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473B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25A838" w14:textId="2C2600FB" w:rsidR="001907DF" w:rsidRPr="00740E64" w:rsidRDefault="00BF3DF8" w:rsidP="007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E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6,111</w:t>
            </w:r>
          </w:p>
        </w:tc>
        <w:tc>
          <w:tcPr>
            <w:tcW w:w="270" w:type="dxa"/>
          </w:tcPr>
          <w:p w14:paraId="4DE48C61" w14:textId="77777777" w:rsidR="001907DF" w:rsidRPr="00C7322E" w:rsidRDefault="001907DF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7DADC9F" w14:textId="524FD933" w:rsidR="001907DF" w:rsidRPr="00C7322E" w:rsidRDefault="00BF3DF8" w:rsidP="00634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00CF3AFF" w14:textId="77777777" w:rsidR="001907DF" w:rsidRPr="00C7322E" w:rsidRDefault="001907DF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ED5AA16" w14:textId="3C17FA47" w:rsidR="001907DF" w:rsidRPr="00C7322E" w:rsidRDefault="00BF3DF8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702</w:t>
            </w:r>
          </w:p>
        </w:tc>
        <w:tc>
          <w:tcPr>
            <w:tcW w:w="270" w:type="dxa"/>
          </w:tcPr>
          <w:p w14:paraId="75EAFB62" w14:textId="77777777" w:rsidR="001907DF" w:rsidRPr="00C7322E" w:rsidRDefault="001907DF" w:rsidP="001907DF">
            <w:pPr>
              <w:pStyle w:val="NoSpacing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BAE64C" w14:textId="17BCCD7C" w:rsidR="001907DF" w:rsidRPr="00C7322E" w:rsidRDefault="00276107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75C443CA" w14:textId="77777777" w:rsidR="001907DF" w:rsidRPr="00C7322E" w:rsidRDefault="001907DF" w:rsidP="001907DF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6987FC" w14:textId="581288DC" w:rsidR="001907DF" w:rsidRPr="00C7322E" w:rsidRDefault="00E3014E" w:rsidP="001907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7,421</w:t>
            </w:r>
          </w:p>
        </w:tc>
      </w:tr>
      <w:tr w:rsidR="00BF3DF8" w:rsidRPr="00D85751" w14:paraId="03AECA25" w14:textId="77777777" w:rsidTr="005B65B9">
        <w:tc>
          <w:tcPr>
            <w:tcW w:w="2880" w:type="dxa"/>
            <w:vAlign w:val="bottom"/>
          </w:tcPr>
          <w:p w14:paraId="081D401F" w14:textId="50346255" w:rsidR="00BF3DF8" w:rsidRPr="00703809" w:rsidRDefault="00574B91" w:rsidP="00CB3F0C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3DA">
              <w:rPr>
                <w:rFonts w:asciiTheme="majorBidi" w:hAnsiTheme="majorBidi" w:hint="cs"/>
                <w:sz w:val="30"/>
                <w:szCs w:val="30"/>
                <w:cs/>
              </w:rPr>
              <w:t>สัญญาซื้อเงินตราต่างประเทศ</w:t>
            </w:r>
            <w:r w:rsidRPr="00A473DA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5319524" w14:textId="5628DC80" w:rsidR="00BF3DF8" w:rsidRPr="00276107" w:rsidRDefault="00F17C88" w:rsidP="00740E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986</w:t>
            </w:r>
          </w:p>
        </w:tc>
        <w:tc>
          <w:tcPr>
            <w:tcW w:w="270" w:type="dxa"/>
          </w:tcPr>
          <w:p w14:paraId="3A33628A" w14:textId="77777777" w:rsidR="00BF3DF8" w:rsidRPr="00C7322E" w:rsidRDefault="00BF3DF8" w:rsidP="00CB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0582784" w14:textId="18358091" w:rsidR="00BF3DF8" w:rsidRPr="00276107" w:rsidRDefault="00F17C88" w:rsidP="00634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</w:tcPr>
          <w:p w14:paraId="30F0D58F" w14:textId="77777777" w:rsidR="00BF3DF8" w:rsidRPr="00276107" w:rsidRDefault="00BF3DF8" w:rsidP="00CB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23DAA4A" w14:textId="474BCC39" w:rsidR="00BF3DF8" w:rsidRPr="00E3014E" w:rsidRDefault="00E3014E" w:rsidP="00E3014E">
            <w:pPr>
              <w:pStyle w:val="BodyText"/>
              <w:tabs>
                <w:tab w:val="clear" w:pos="227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E3014E"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32BA9C78" w14:textId="77777777" w:rsidR="00BF3DF8" w:rsidRPr="00C7322E" w:rsidRDefault="00BF3DF8" w:rsidP="00CB3F0C">
            <w:pPr>
              <w:pStyle w:val="NoSpacing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C117B4A" w14:textId="232E6FE0" w:rsidR="00BF3DF8" w:rsidRDefault="00E3014E" w:rsidP="001E2D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B39B9B" w14:textId="77777777" w:rsidR="00BF3DF8" w:rsidRPr="00C7322E" w:rsidRDefault="00BF3DF8" w:rsidP="00CB3F0C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566534FE" w14:textId="78E18A2F" w:rsidR="00BF3DF8" w:rsidRPr="004E5BEA" w:rsidRDefault="00E3014E" w:rsidP="00EA1D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1,097</w:t>
            </w:r>
          </w:p>
        </w:tc>
      </w:tr>
      <w:tr w:rsidR="00CB3F0C" w:rsidRPr="00D85751" w14:paraId="2470B3BD" w14:textId="77777777" w:rsidTr="005B65B9">
        <w:tc>
          <w:tcPr>
            <w:tcW w:w="2880" w:type="dxa"/>
          </w:tcPr>
          <w:p w14:paraId="34084003" w14:textId="4B01BC74" w:rsidR="00CB3F0C" w:rsidRPr="00A473DA" w:rsidRDefault="00CB3F0C" w:rsidP="00CB3F0C">
            <w:pPr>
              <w:pStyle w:val="NoSpacing"/>
              <w:rPr>
                <w:rFonts w:asciiTheme="majorBidi" w:hAnsiTheme="majorBidi"/>
                <w:sz w:val="30"/>
                <w:szCs w:val="30"/>
                <w:cs/>
              </w:rPr>
            </w:pPr>
            <w:r w:rsidRPr="00A473DA">
              <w:rPr>
                <w:rFonts w:asciiTheme="majorBidi" w:hAnsiTheme="majorBidi" w:hint="cs"/>
                <w:sz w:val="30"/>
                <w:szCs w:val="30"/>
                <w:cs/>
              </w:rPr>
              <w:t>สัญญา</w:t>
            </w:r>
            <w:r w:rsidR="00574B91">
              <w:rPr>
                <w:rFonts w:asciiTheme="majorBidi" w:hAnsiTheme="majorBidi" w:hint="cs"/>
                <w:sz w:val="30"/>
                <w:szCs w:val="30"/>
                <w:cs/>
              </w:rPr>
              <w:t>ขาย</w:t>
            </w:r>
            <w:r w:rsidRPr="00A473DA">
              <w:rPr>
                <w:rFonts w:asciiTheme="majorBidi" w:hAnsiTheme="majorBidi" w:hint="cs"/>
                <w:sz w:val="30"/>
                <w:szCs w:val="30"/>
                <w:cs/>
              </w:rPr>
              <w:t>เงินตราต่างประเทศ</w:t>
            </w:r>
            <w:r w:rsidRPr="00A473DA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50" w:type="dxa"/>
            <w:vAlign w:val="bottom"/>
          </w:tcPr>
          <w:p w14:paraId="3B8C7208" w14:textId="39F26B99" w:rsidR="00CB3F0C" w:rsidRPr="001E1C1E" w:rsidRDefault="00F17C88" w:rsidP="00F17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(1,905)</w:t>
            </w:r>
          </w:p>
        </w:tc>
        <w:tc>
          <w:tcPr>
            <w:tcW w:w="270" w:type="dxa"/>
          </w:tcPr>
          <w:p w14:paraId="15FF6690" w14:textId="77777777" w:rsidR="00CB3F0C" w:rsidRPr="00A473DA" w:rsidRDefault="00CB3F0C" w:rsidP="00CB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</w:tcPr>
          <w:p w14:paraId="020E6AFF" w14:textId="5632439E" w:rsidR="00CB3F0C" w:rsidRDefault="006342F1" w:rsidP="0063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F17C88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</w:tcPr>
          <w:p w14:paraId="7E2B7374" w14:textId="77777777" w:rsidR="00CB3F0C" w:rsidRPr="00A473DA" w:rsidRDefault="00CB3F0C" w:rsidP="00CB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</w:tcPr>
          <w:p w14:paraId="63F91989" w14:textId="400F00BA" w:rsidR="00CB3F0C" w:rsidRDefault="00E3014E" w:rsidP="006342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57901" w14:textId="77777777" w:rsidR="00CB3F0C" w:rsidRPr="00A473DA" w:rsidRDefault="00CB3F0C" w:rsidP="00CB3F0C">
            <w:pPr>
              <w:pStyle w:val="NoSpacing"/>
              <w:jc w:val="right"/>
              <w:rPr>
                <w:rFonts w:ascii="Angsana New" w:eastAsia="SimSun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100C34" w14:textId="5D90DA25" w:rsidR="00CB3F0C" w:rsidRDefault="00276107" w:rsidP="00CB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B115DD" w14:textId="77777777" w:rsidR="00CB3F0C" w:rsidRPr="00A473DA" w:rsidRDefault="00CB3F0C" w:rsidP="00CB3F0C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="Angsana New" w:eastAsia="SimSun" w:hAnsi="Angsana New"/>
                <w:sz w:val="30"/>
                <w:szCs w:val="30"/>
                <w:lang w:val="th-TH"/>
              </w:rPr>
            </w:pPr>
          </w:p>
        </w:tc>
        <w:tc>
          <w:tcPr>
            <w:tcW w:w="1084" w:type="dxa"/>
            <w:vAlign w:val="bottom"/>
          </w:tcPr>
          <w:p w14:paraId="16A07337" w14:textId="7F11E97F" w:rsidR="00CB3F0C" w:rsidRPr="004E5BEA" w:rsidRDefault="00E3014E" w:rsidP="00E30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E5BEA" w:rsidRPr="004E5BE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906)</w:t>
            </w:r>
          </w:p>
        </w:tc>
      </w:tr>
      <w:tr w:rsidR="00CB3F0C" w:rsidRPr="00D85751" w14:paraId="72073A10" w14:textId="77777777" w:rsidTr="005B65B9">
        <w:trPr>
          <w:trHeight w:val="235"/>
        </w:trPr>
        <w:tc>
          <w:tcPr>
            <w:tcW w:w="2880" w:type="dxa"/>
            <w:vAlign w:val="bottom"/>
          </w:tcPr>
          <w:p w14:paraId="5857F395" w14:textId="77777777" w:rsidR="00CB3F0C" w:rsidRPr="00703809" w:rsidRDefault="00CB3F0C" w:rsidP="00CB3F0C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81E6C7" w14:textId="1CFC89E1" w:rsidR="00CB3F0C" w:rsidRPr="001E1C1E" w:rsidRDefault="00BF3DF8" w:rsidP="00284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right="-3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5,192</w:t>
            </w:r>
          </w:p>
        </w:tc>
        <w:tc>
          <w:tcPr>
            <w:tcW w:w="270" w:type="dxa"/>
          </w:tcPr>
          <w:p w14:paraId="50A27500" w14:textId="77777777" w:rsidR="00CB3F0C" w:rsidRPr="00C7322E" w:rsidRDefault="00CB3F0C" w:rsidP="00CB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E0FCEE8" w14:textId="454CBF5F" w:rsidR="00CB3F0C" w:rsidRPr="00C7322E" w:rsidRDefault="006342F1" w:rsidP="006342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 </w:t>
            </w:r>
            <w:r w:rsidR="00BF3D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270" w:type="dxa"/>
          </w:tcPr>
          <w:p w14:paraId="02ECE0AC" w14:textId="77777777" w:rsidR="00CB3F0C" w:rsidRPr="00C7322E" w:rsidRDefault="00CB3F0C" w:rsidP="00CB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288826" w14:textId="524D03E8" w:rsidR="00CB3F0C" w:rsidRPr="00C7322E" w:rsidRDefault="00E3014E" w:rsidP="00CB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761</w:t>
            </w:r>
          </w:p>
        </w:tc>
        <w:tc>
          <w:tcPr>
            <w:tcW w:w="270" w:type="dxa"/>
          </w:tcPr>
          <w:p w14:paraId="4AFBFEA8" w14:textId="77777777" w:rsidR="00CB3F0C" w:rsidRPr="00C7322E" w:rsidRDefault="00CB3F0C" w:rsidP="00CB3F0C">
            <w:pPr>
              <w:pStyle w:val="NoSpacing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655F9A" w14:textId="3E1A6129" w:rsidR="00CB3F0C" w:rsidRPr="00C7322E" w:rsidRDefault="00276107" w:rsidP="00CB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448946A6" w14:textId="77777777" w:rsidR="00CB3F0C" w:rsidRPr="00C7322E" w:rsidRDefault="00CB3F0C" w:rsidP="00CB3F0C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681C01" w14:textId="27BACC61" w:rsidR="00CB3F0C" w:rsidRPr="00C7322E" w:rsidRDefault="00E3014E" w:rsidP="00CB3F0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6,612</w:t>
            </w:r>
          </w:p>
        </w:tc>
      </w:tr>
    </w:tbl>
    <w:p w14:paraId="5CFDEDBD" w14:textId="68825989" w:rsidR="00956198" w:rsidRDefault="00956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090E6857" w14:textId="77777777" w:rsidR="00914FCB" w:rsidRDefault="0091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1DAEBB5F" w14:textId="77777777" w:rsidR="00914FCB" w:rsidRDefault="0091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481F9149" w14:textId="77777777" w:rsidR="00914FCB" w:rsidRDefault="0091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1B2BB818" w14:textId="77777777" w:rsidR="00914FCB" w:rsidRDefault="0091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3FDADF2E" w14:textId="77777777" w:rsidR="00914FCB" w:rsidRDefault="0091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7AB6079D" w14:textId="77777777" w:rsidR="00914FCB" w:rsidRDefault="0091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59223868" w14:textId="77777777" w:rsidR="00914FCB" w:rsidRDefault="0091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33CFD472" w14:textId="77777777" w:rsidR="00914FCB" w:rsidRDefault="0091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2C36A36C" w14:textId="77777777" w:rsidR="00914FCB" w:rsidRDefault="0091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6B2F6D1A" w14:textId="77777777" w:rsidR="00914FCB" w:rsidRDefault="0091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p w14:paraId="03E84482" w14:textId="77777777" w:rsidR="00914FCB" w:rsidRDefault="00914FCB" w:rsidP="00CB774B">
      <w:pPr>
        <w:tabs>
          <w:tab w:val="clear" w:pos="907"/>
          <w:tab w:val="left" w:pos="1080"/>
        </w:tabs>
        <w:spacing w:line="240" w:lineRule="auto"/>
        <w:ind w:left="810" w:firstLine="180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634" w:type="dxa"/>
        <w:tblInd w:w="488" w:type="dxa"/>
        <w:tblLayout w:type="fixed"/>
        <w:tblLook w:val="01E0" w:firstRow="1" w:lastRow="1" w:firstColumn="1" w:lastColumn="1" w:noHBand="0" w:noVBand="0"/>
      </w:tblPr>
      <w:tblGrid>
        <w:gridCol w:w="2880"/>
        <w:gridCol w:w="1350"/>
        <w:gridCol w:w="270"/>
        <w:gridCol w:w="990"/>
        <w:gridCol w:w="270"/>
        <w:gridCol w:w="990"/>
        <w:gridCol w:w="270"/>
        <w:gridCol w:w="1260"/>
        <w:gridCol w:w="270"/>
        <w:gridCol w:w="1084"/>
      </w:tblGrid>
      <w:tr w:rsidR="001C4002" w:rsidRPr="00703809" w14:paraId="02BA5D92" w14:textId="77777777" w:rsidTr="00370E02">
        <w:trPr>
          <w:tblHeader/>
        </w:trPr>
        <w:tc>
          <w:tcPr>
            <w:tcW w:w="2880" w:type="dxa"/>
          </w:tcPr>
          <w:p w14:paraId="5E7C9FC1" w14:textId="77777777" w:rsidR="001C4002" w:rsidRPr="00703809" w:rsidRDefault="001C4002" w:rsidP="00370E02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754" w:type="dxa"/>
            <w:gridSpan w:val="9"/>
          </w:tcPr>
          <w:p w14:paraId="6E09A2E0" w14:textId="77777777" w:rsidR="001C4002" w:rsidRPr="00703809" w:rsidRDefault="001C4002" w:rsidP="00370E02">
            <w:pPr>
              <w:pStyle w:val="BodyText"/>
              <w:spacing w:after="0"/>
              <w:ind w:right="-405" w:hanging="3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1C4002" w:rsidRPr="00703809" w14:paraId="4D12E031" w14:textId="77777777" w:rsidTr="00370E02">
        <w:trPr>
          <w:tblHeader/>
        </w:trPr>
        <w:tc>
          <w:tcPr>
            <w:tcW w:w="2880" w:type="dxa"/>
            <w:vAlign w:val="bottom"/>
          </w:tcPr>
          <w:p w14:paraId="42A4569F" w14:textId="77777777" w:rsidR="001C4002" w:rsidRDefault="001C4002" w:rsidP="00370E02">
            <w:pPr>
              <w:pStyle w:val="BodyText"/>
              <w:spacing w:after="0"/>
              <w:ind w:left="145" w:right="-405" w:hanging="14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6F27B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</w:p>
          <w:p w14:paraId="359BEE87" w14:textId="77777777" w:rsidR="001C4002" w:rsidRPr="00703809" w:rsidRDefault="001C4002" w:rsidP="00370E0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038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70380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350" w:type="dxa"/>
            <w:vAlign w:val="bottom"/>
          </w:tcPr>
          <w:p w14:paraId="3A1A7694" w14:textId="77777777" w:rsidR="001C4002" w:rsidRPr="00703809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270" w:type="dxa"/>
            <w:vAlign w:val="bottom"/>
          </w:tcPr>
          <w:p w14:paraId="2443D4D3" w14:textId="77777777" w:rsidR="001C4002" w:rsidRPr="00703809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94859F3" w14:textId="77777777" w:rsidR="001C4002" w:rsidRPr="00703809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270" w:type="dxa"/>
            <w:vAlign w:val="bottom"/>
          </w:tcPr>
          <w:p w14:paraId="47AF9B10" w14:textId="77777777" w:rsidR="001C4002" w:rsidRPr="00703809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6DCA235" w14:textId="77777777" w:rsidR="001C4002" w:rsidRPr="00703809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70" w:type="dxa"/>
            <w:vAlign w:val="bottom"/>
          </w:tcPr>
          <w:p w14:paraId="4947AC96" w14:textId="77777777" w:rsidR="001C4002" w:rsidRPr="00703809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B4CE75" w14:textId="77777777" w:rsidR="001C4002" w:rsidRPr="00703809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เงินดอลลาร์แคนาดา</w:t>
            </w:r>
          </w:p>
        </w:tc>
        <w:tc>
          <w:tcPr>
            <w:tcW w:w="270" w:type="dxa"/>
            <w:vAlign w:val="bottom"/>
          </w:tcPr>
          <w:p w14:paraId="7C6141C8" w14:textId="77777777" w:rsidR="001C4002" w:rsidRPr="00703809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3A258959" w14:textId="77777777" w:rsidR="001C4002" w:rsidRPr="00703809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1C4002" w:rsidRPr="00703809" w14:paraId="2EE2ACB0" w14:textId="77777777" w:rsidTr="00370E02">
        <w:trPr>
          <w:trHeight w:val="326"/>
        </w:trPr>
        <w:tc>
          <w:tcPr>
            <w:tcW w:w="2880" w:type="dxa"/>
          </w:tcPr>
          <w:p w14:paraId="682F8EDE" w14:textId="77777777" w:rsidR="001C4002" w:rsidRPr="00703809" w:rsidRDefault="001C4002" w:rsidP="00370E0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54" w:type="dxa"/>
            <w:gridSpan w:val="9"/>
          </w:tcPr>
          <w:p w14:paraId="0388B70A" w14:textId="77777777" w:rsidR="001C4002" w:rsidRPr="00703809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C4002" w:rsidRPr="00703809" w14:paraId="414E885F" w14:textId="77777777" w:rsidTr="00370E02">
        <w:tc>
          <w:tcPr>
            <w:tcW w:w="2880" w:type="dxa"/>
          </w:tcPr>
          <w:p w14:paraId="49079C4D" w14:textId="77777777" w:rsidR="001C4002" w:rsidRPr="00703809" w:rsidRDefault="001C4002" w:rsidP="00370E0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440410F0" w14:textId="77777777" w:rsidR="001C4002" w:rsidRPr="008F753A" w:rsidRDefault="001C4002" w:rsidP="006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1,224</w:t>
            </w:r>
          </w:p>
        </w:tc>
        <w:tc>
          <w:tcPr>
            <w:tcW w:w="270" w:type="dxa"/>
          </w:tcPr>
          <w:p w14:paraId="6B0A8E4B" w14:textId="77777777" w:rsidR="001C4002" w:rsidRPr="00BA0756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</w:tcPr>
          <w:p w14:paraId="0F01BB8D" w14:textId="77777777" w:rsidR="001C4002" w:rsidRPr="008F753A" w:rsidRDefault="001C4002" w:rsidP="006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217</w:t>
            </w:r>
          </w:p>
        </w:tc>
        <w:tc>
          <w:tcPr>
            <w:tcW w:w="270" w:type="dxa"/>
          </w:tcPr>
          <w:p w14:paraId="5084BDB4" w14:textId="77777777" w:rsidR="001C4002" w:rsidRPr="00BA0756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</w:tcPr>
          <w:p w14:paraId="0F6E860C" w14:textId="77777777" w:rsidR="001C4002" w:rsidRPr="008F753A" w:rsidRDefault="001C4002" w:rsidP="006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1E19442B" w14:textId="77777777" w:rsidR="001C4002" w:rsidRPr="00BA0756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</w:tcPr>
          <w:p w14:paraId="4A58D5E0" w14:textId="77777777" w:rsidR="001C4002" w:rsidRPr="008F753A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11CB50" w14:textId="77777777" w:rsidR="001C4002" w:rsidRPr="00BA0756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1084" w:type="dxa"/>
            <w:vAlign w:val="bottom"/>
          </w:tcPr>
          <w:p w14:paraId="3EB1AD34" w14:textId="77777777" w:rsidR="001C4002" w:rsidRPr="00D82715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2715">
              <w:rPr>
                <w:rFonts w:asciiTheme="majorBidi" w:hAnsiTheme="majorBidi" w:cstheme="majorBidi"/>
                <w:sz w:val="30"/>
                <w:szCs w:val="30"/>
              </w:rPr>
              <w:t>1,508</w:t>
            </w:r>
          </w:p>
        </w:tc>
      </w:tr>
      <w:tr w:rsidR="001C4002" w:rsidRPr="00703809" w14:paraId="645DBCFD" w14:textId="77777777" w:rsidTr="00370E02">
        <w:tc>
          <w:tcPr>
            <w:tcW w:w="2880" w:type="dxa"/>
          </w:tcPr>
          <w:p w14:paraId="7CD26E3D" w14:textId="77777777" w:rsidR="001C4002" w:rsidRPr="00703809" w:rsidRDefault="001C4002" w:rsidP="00370E0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ไม่หมุนเวียนอื่น</w:t>
            </w:r>
          </w:p>
        </w:tc>
        <w:tc>
          <w:tcPr>
            <w:tcW w:w="1350" w:type="dxa"/>
            <w:vAlign w:val="bottom"/>
          </w:tcPr>
          <w:p w14:paraId="2FDC102C" w14:textId="2EBFC00E" w:rsidR="001C4002" w:rsidRPr="001649C7" w:rsidRDefault="00DE1A7B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E1A7B">
              <w:rPr>
                <w:rFonts w:asciiTheme="majorBidi" w:hAnsiTheme="majorBidi" w:cstheme="majorBidi"/>
                <w:sz w:val="30"/>
                <w:szCs w:val="30"/>
              </w:rPr>
              <w:t>6,350</w:t>
            </w:r>
          </w:p>
        </w:tc>
        <w:tc>
          <w:tcPr>
            <w:tcW w:w="270" w:type="dxa"/>
          </w:tcPr>
          <w:p w14:paraId="2865451F" w14:textId="77777777" w:rsidR="001C4002" w:rsidRPr="001649C7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1987A2" w14:textId="77777777" w:rsidR="001C4002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E7535BA" w14:textId="77777777" w:rsidR="001C4002" w:rsidRPr="001649C7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13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  </w:t>
            </w:r>
            <w:r w:rsidRPr="00A71CE7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B25A4" w14:textId="77777777" w:rsidR="001C4002" w:rsidRPr="001649C7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FFF531" w14:textId="77777777" w:rsidR="001C4002" w:rsidRPr="00910403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br/>
              <w:t>-</w:t>
            </w:r>
          </w:p>
        </w:tc>
        <w:tc>
          <w:tcPr>
            <w:tcW w:w="270" w:type="dxa"/>
          </w:tcPr>
          <w:p w14:paraId="616E594D" w14:textId="77777777" w:rsidR="001C4002" w:rsidRPr="001649C7" w:rsidRDefault="001C4002" w:rsidP="00370E02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64CC84" w14:textId="77777777" w:rsidR="001C4002" w:rsidRPr="001649C7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67</w:t>
            </w:r>
          </w:p>
        </w:tc>
        <w:tc>
          <w:tcPr>
            <w:tcW w:w="270" w:type="dxa"/>
          </w:tcPr>
          <w:p w14:paraId="7306D338" w14:textId="77777777" w:rsidR="001C4002" w:rsidRPr="001649C7" w:rsidRDefault="001C4002" w:rsidP="00370E02">
            <w:pPr>
              <w:pStyle w:val="BodyText"/>
              <w:tabs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67E2016E" w14:textId="553AFDE0" w:rsidR="001C4002" w:rsidRPr="001649C7" w:rsidRDefault="00DE1A7B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E1A7B">
              <w:rPr>
                <w:rFonts w:asciiTheme="majorBidi" w:hAnsiTheme="majorBidi" w:cstheme="majorBidi"/>
                <w:sz w:val="30"/>
                <w:szCs w:val="30"/>
              </w:rPr>
              <w:t>6,417</w:t>
            </w:r>
          </w:p>
        </w:tc>
      </w:tr>
      <w:tr w:rsidR="001C4002" w:rsidRPr="00703809" w14:paraId="08BA2AEE" w14:textId="77777777" w:rsidTr="00370E02">
        <w:tc>
          <w:tcPr>
            <w:tcW w:w="2880" w:type="dxa"/>
          </w:tcPr>
          <w:p w14:paraId="7B28228E" w14:textId="77777777" w:rsidR="001C4002" w:rsidRPr="00703809" w:rsidRDefault="001C4002" w:rsidP="00370E0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DC289F6" w14:textId="77777777" w:rsidR="001C4002" w:rsidRPr="001649C7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(1,583)</w:t>
            </w:r>
          </w:p>
        </w:tc>
        <w:tc>
          <w:tcPr>
            <w:tcW w:w="270" w:type="dxa"/>
          </w:tcPr>
          <w:p w14:paraId="3B337D41" w14:textId="77777777" w:rsidR="001C4002" w:rsidRPr="001649C7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1590D1E" w14:textId="77777777" w:rsidR="001C4002" w:rsidRPr="001649C7" w:rsidRDefault="001C4002" w:rsidP="0070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(62)</w:t>
            </w:r>
          </w:p>
        </w:tc>
        <w:tc>
          <w:tcPr>
            <w:tcW w:w="270" w:type="dxa"/>
          </w:tcPr>
          <w:p w14:paraId="1058FDF6" w14:textId="77777777" w:rsidR="001C4002" w:rsidRPr="001649C7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1137379" w14:textId="77777777" w:rsidR="001C4002" w:rsidRPr="00910403" w:rsidRDefault="001C4002" w:rsidP="005A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(64)</w:t>
            </w:r>
          </w:p>
        </w:tc>
        <w:tc>
          <w:tcPr>
            <w:tcW w:w="270" w:type="dxa"/>
          </w:tcPr>
          <w:p w14:paraId="2241D023" w14:textId="77777777" w:rsidR="001C4002" w:rsidRPr="001649C7" w:rsidRDefault="001C4002" w:rsidP="00370E02">
            <w:pPr>
              <w:pStyle w:val="BodyText"/>
              <w:tabs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1DA86C3" w14:textId="77777777" w:rsidR="001C4002" w:rsidRPr="001649C7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70BB95" w14:textId="77777777" w:rsidR="001C4002" w:rsidRPr="001649C7" w:rsidRDefault="001C4002" w:rsidP="00370E02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AD92DAD" w14:textId="77777777" w:rsidR="001C4002" w:rsidRPr="001649C7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(1,709)</w:t>
            </w:r>
          </w:p>
        </w:tc>
      </w:tr>
      <w:tr w:rsidR="001C4002" w:rsidRPr="00D85751" w14:paraId="56E9676E" w14:textId="77777777" w:rsidTr="00370E02">
        <w:tc>
          <w:tcPr>
            <w:tcW w:w="2880" w:type="dxa"/>
          </w:tcPr>
          <w:p w14:paraId="690DA135" w14:textId="77777777" w:rsidR="001C4002" w:rsidRPr="00703809" w:rsidRDefault="001C4002" w:rsidP="00370E0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  <w:p w14:paraId="4AEE69A9" w14:textId="77777777" w:rsidR="001C4002" w:rsidRPr="00703809" w:rsidRDefault="001C4002" w:rsidP="00370E02">
            <w:pPr>
              <w:pStyle w:val="BodyText"/>
              <w:tabs>
                <w:tab w:val="clear" w:pos="227"/>
                <w:tab w:val="left" w:pos="516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ที่มีความเสี่ยง </w:t>
            </w: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585874" w14:textId="42EFE555" w:rsidR="001C4002" w:rsidRPr="006505B0" w:rsidRDefault="00DE1A7B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1A7B">
              <w:rPr>
                <w:rFonts w:ascii="Angsana New" w:hAnsi="Angsana New"/>
                <w:b/>
                <w:bCs/>
                <w:sz w:val="30"/>
                <w:szCs w:val="30"/>
              </w:rPr>
              <w:t>5,991</w:t>
            </w:r>
          </w:p>
        </w:tc>
        <w:tc>
          <w:tcPr>
            <w:tcW w:w="270" w:type="dxa"/>
          </w:tcPr>
          <w:p w14:paraId="53462EBC" w14:textId="77777777" w:rsidR="001C4002" w:rsidRPr="00C7322E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67BBEE8" w14:textId="77777777" w:rsidR="001C4002" w:rsidRPr="006952E0" w:rsidRDefault="001C4002" w:rsidP="006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952E0">
              <w:rPr>
                <w:rFonts w:ascii="Angsana New" w:hAnsi="Angsana New"/>
                <w:b/>
                <w:bCs/>
                <w:sz w:val="30"/>
                <w:szCs w:val="30"/>
              </w:rPr>
              <w:br/>
              <w:t>155</w:t>
            </w:r>
          </w:p>
        </w:tc>
        <w:tc>
          <w:tcPr>
            <w:tcW w:w="270" w:type="dxa"/>
          </w:tcPr>
          <w:p w14:paraId="1457B79B" w14:textId="77777777" w:rsidR="001C4002" w:rsidRPr="00C7322E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42B6950" w14:textId="77777777" w:rsidR="001C4002" w:rsidRPr="00C7322E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3</w:t>
            </w:r>
          </w:p>
        </w:tc>
        <w:tc>
          <w:tcPr>
            <w:tcW w:w="270" w:type="dxa"/>
          </w:tcPr>
          <w:p w14:paraId="1073D7CA" w14:textId="77777777" w:rsidR="001C4002" w:rsidRPr="00C7322E" w:rsidRDefault="001C4002" w:rsidP="00370E02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72A1CED" w14:textId="77777777" w:rsidR="001C4002" w:rsidRPr="00C7322E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>67</w:t>
            </w:r>
          </w:p>
        </w:tc>
        <w:tc>
          <w:tcPr>
            <w:tcW w:w="270" w:type="dxa"/>
          </w:tcPr>
          <w:p w14:paraId="35A480F2" w14:textId="77777777" w:rsidR="001C4002" w:rsidRPr="00C7322E" w:rsidRDefault="001C4002" w:rsidP="00370E02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2F39D62" w14:textId="38BA6872" w:rsidR="001C4002" w:rsidRPr="00C7322E" w:rsidRDefault="00DE1A7B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1A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6,216</w:t>
            </w:r>
          </w:p>
        </w:tc>
      </w:tr>
      <w:tr w:rsidR="001C4002" w:rsidRPr="00D85751" w14:paraId="6C50B285" w14:textId="77777777" w:rsidTr="00370E02">
        <w:tc>
          <w:tcPr>
            <w:tcW w:w="2880" w:type="dxa"/>
          </w:tcPr>
          <w:p w14:paraId="5331D4F5" w14:textId="77777777" w:rsidR="001C4002" w:rsidRPr="00703809" w:rsidRDefault="001C4002" w:rsidP="00370E0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ประมาณการยอดขายสินค้า</w:t>
            </w:r>
          </w:p>
        </w:tc>
        <w:tc>
          <w:tcPr>
            <w:tcW w:w="1350" w:type="dxa"/>
            <w:vAlign w:val="bottom"/>
          </w:tcPr>
          <w:p w14:paraId="39C39E5C" w14:textId="77777777" w:rsidR="001C4002" w:rsidRPr="00947D48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3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7,963</w:t>
            </w:r>
          </w:p>
        </w:tc>
        <w:tc>
          <w:tcPr>
            <w:tcW w:w="270" w:type="dxa"/>
          </w:tcPr>
          <w:p w14:paraId="209F03B8" w14:textId="77777777" w:rsidR="001C4002" w:rsidRPr="001649C7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F5E6A96" w14:textId="77777777" w:rsidR="001C4002" w:rsidRPr="006952E0" w:rsidRDefault="001C4002" w:rsidP="006952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4"/>
              </w:tabs>
              <w:spacing w:line="240" w:lineRule="auto"/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952E0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270" w:type="dxa"/>
          </w:tcPr>
          <w:p w14:paraId="342BAD92" w14:textId="77777777" w:rsidR="001C4002" w:rsidRPr="001649C7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AE92E8" w14:textId="77777777" w:rsidR="001C4002" w:rsidRPr="001649C7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703</w:t>
            </w:r>
          </w:p>
        </w:tc>
        <w:tc>
          <w:tcPr>
            <w:tcW w:w="270" w:type="dxa"/>
          </w:tcPr>
          <w:p w14:paraId="66469217" w14:textId="77777777" w:rsidR="001C4002" w:rsidRPr="001649C7" w:rsidRDefault="001C4002" w:rsidP="00370E02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C5F64F5" w14:textId="77777777" w:rsidR="001C4002" w:rsidRPr="001649C7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B0D45C" w14:textId="77777777" w:rsidR="001C4002" w:rsidRPr="001649C7" w:rsidRDefault="001C4002" w:rsidP="00370E02">
            <w:pPr>
              <w:pStyle w:val="BodyText"/>
              <w:spacing w:after="0"/>
              <w:ind w:right="-4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vAlign w:val="bottom"/>
          </w:tcPr>
          <w:p w14:paraId="44CFA098" w14:textId="77777777" w:rsidR="001C4002" w:rsidRPr="001649C7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9,369</w:t>
            </w:r>
          </w:p>
        </w:tc>
      </w:tr>
      <w:tr w:rsidR="001C4002" w:rsidRPr="00D85751" w14:paraId="084F8DA4" w14:textId="77777777" w:rsidTr="00370E02">
        <w:tc>
          <w:tcPr>
            <w:tcW w:w="2880" w:type="dxa"/>
            <w:hideMark/>
          </w:tcPr>
          <w:p w14:paraId="6EDD8735" w14:textId="77777777" w:rsidR="001C4002" w:rsidRPr="00703809" w:rsidRDefault="001C4002" w:rsidP="00370E0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ประมาณการยอดซื้อสินค้า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98F5DD" w14:textId="77777777" w:rsidR="001C4002" w:rsidRPr="001E1C1E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C1E">
              <w:rPr>
                <w:rFonts w:asciiTheme="majorBidi" w:hAnsiTheme="majorBidi" w:cstheme="majorBidi"/>
                <w:sz w:val="30"/>
                <w:szCs w:val="30"/>
              </w:rPr>
              <w:t>(5,043)</w:t>
            </w:r>
          </w:p>
        </w:tc>
        <w:tc>
          <w:tcPr>
            <w:tcW w:w="270" w:type="dxa"/>
          </w:tcPr>
          <w:p w14:paraId="5E1CF1A1" w14:textId="77777777" w:rsidR="001C4002" w:rsidRPr="001649C7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76E9F3B" w14:textId="77777777" w:rsidR="001C4002" w:rsidRPr="001649C7" w:rsidRDefault="001C4002" w:rsidP="0070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(135)</w:t>
            </w:r>
          </w:p>
        </w:tc>
        <w:tc>
          <w:tcPr>
            <w:tcW w:w="270" w:type="dxa"/>
          </w:tcPr>
          <w:p w14:paraId="09DF69F0" w14:textId="77777777" w:rsidR="001C4002" w:rsidRPr="001649C7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AEFC4F2" w14:textId="77777777" w:rsidR="001C4002" w:rsidRPr="001649C7" w:rsidRDefault="001C4002" w:rsidP="005A1D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270" w:type="dxa"/>
          </w:tcPr>
          <w:p w14:paraId="3B6370ED" w14:textId="77777777" w:rsidR="001C4002" w:rsidRPr="00D85751" w:rsidRDefault="001C4002" w:rsidP="00370E02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0EFF4FC" w14:textId="77777777" w:rsidR="001C4002" w:rsidRPr="001649C7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964CED" w14:textId="77777777" w:rsidR="001C4002" w:rsidRPr="00D85751" w:rsidRDefault="001C4002" w:rsidP="00370E02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6111F0CB" w14:textId="77777777" w:rsidR="001C4002" w:rsidRPr="001649C7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(5,183)</w:t>
            </w:r>
          </w:p>
        </w:tc>
      </w:tr>
      <w:tr w:rsidR="001C4002" w:rsidRPr="00D85751" w14:paraId="15404365" w14:textId="77777777" w:rsidTr="00370E02">
        <w:tc>
          <w:tcPr>
            <w:tcW w:w="2880" w:type="dxa"/>
          </w:tcPr>
          <w:p w14:paraId="6EF983A6" w14:textId="77777777" w:rsidR="001C4002" w:rsidRPr="00703809" w:rsidRDefault="001C4002" w:rsidP="00370E02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73B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ยอดรวมความเสี่ยงทั้งสิ้น </w:t>
            </w:r>
            <w:r w:rsidRPr="00473B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473B3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C648C" w14:textId="01FF9080" w:rsidR="001C4002" w:rsidRPr="00045099" w:rsidRDefault="00DE1A7B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3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E1A7B">
              <w:rPr>
                <w:rFonts w:ascii="Angsana New" w:hAnsi="Angsana New"/>
                <w:b/>
                <w:bCs/>
                <w:sz w:val="30"/>
                <w:szCs w:val="30"/>
              </w:rPr>
              <w:t>8,911</w:t>
            </w:r>
          </w:p>
        </w:tc>
        <w:tc>
          <w:tcPr>
            <w:tcW w:w="270" w:type="dxa"/>
          </w:tcPr>
          <w:p w14:paraId="28EA48C5" w14:textId="77777777" w:rsidR="001C4002" w:rsidRPr="00C7322E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EF6756C" w14:textId="77777777" w:rsidR="001C4002" w:rsidRPr="00C7322E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</w:t>
            </w:r>
          </w:p>
        </w:tc>
        <w:tc>
          <w:tcPr>
            <w:tcW w:w="270" w:type="dxa"/>
          </w:tcPr>
          <w:p w14:paraId="1003917F" w14:textId="77777777" w:rsidR="001C4002" w:rsidRPr="00C7322E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F15FC5" w14:textId="77777777" w:rsidR="001C4002" w:rsidRPr="00C7322E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701</w:t>
            </w:r>
          </w:p>
        </w:tc>
        <w:tc>
          <w:tcPr>
            <w:tcW w:w="270" w:type="dxa"/>
          </w:tcPr>
          <w:p w14:paraId="0DF3EFF9" w14:textId="77777777" w:rsidR="001C4002" w:rsidRPr="00C7322E" w:rsidRDefault="001C4002" w:rsidP="00370E02">
            <w:pPr>
              <w:pStyle w:val="NoSpacing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9CA0B" w14:textId="77777777" w:rsidR="001C4002" w:rsidRPr="00C7322E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43D8F6BD" w14:textId="77777777" w:rsidR="001C4002" w:rsidRPr="00C7322E" w:rsidRDefault="001C4002" w:rsidP="00370E02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E9C54" w14:textId="6D961D57" w:rsidR="001C4002" w:rsidRPr="00C7322E" w:rsidRDefault="00DE1A7B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A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10,402</w:t>
            </w:r>
          </w:p>
        </w:tc>
      </w:tr>
      <w:tr w:rsidR="001C4002" w:rsidRPr="00D85751" w14:paraId="3D290215" w14:textId="77777777" w:rsidTr="00370E02">
        <w:tc>
          <w:tcPr>
            <w:tcW w:w="2880" w:type="dxa"/>
            <w:vAlign w:val="bottom"/>
          </w:tcPr>
          <w:p w14:paraId="5D663D5A" w14:textId="77777777" w:rsidR="001C4002" w:rsidRPr="00473B36" w:rsidRDefault="001C4002" w:rsidP="00370E02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64C805C" w14:textId="77777777" w:rsidR="001C4002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3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</w:tcPr>
          <w:p w14:paraId="2FE51B05" w14:textId="77777777" w:rsidR="001C4002" w:rsidRPr="00C7322E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34A613E" w14:textId="77777777" w:rsidR="001C4002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7813381" w14:textId="77777777" w:rsidR="001C4002" w:rsidRPr="00C7322E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A1CD9C" w14:textId="77777777" w:rsidR="001C4002" w:rsidRPr="001E2DF3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2DF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5999CF" w14:textId="77777777" w:rsidR="001C4002" w:rsidRPr="00C7322E" w:rsidRDefault="001C4002" w:rsidP="00370E02">
            <w:pPr>
              <w:pStyle w:val="NoSpacing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C6E869E" w14:textId="77777777" w:rsidR="001C4002" w:rsidRPr="001E2DF3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2F553C" w14:textId="77777777" w:rsidR="001C4002" w:rsidRPr="00C7322E" w:rsidRDefault="001C4002" w:rsidP="00370E02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0DE59F9D" w14:textId="77777777" w:rsidR="001C4002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1C4002" w:rsidRPr="00D85751" w14:paraId="6941A0A3" w14:textId="77777777" w:rsidTr="00370E02">
        <w:tc>
          <w:tcPr>
            <w:tcW w:w="2880" w:type="dxa"/>
          </w:tcPr>
          <w:p w14:paraId="6941B45F" w14:textId="77777777" w:rsidR="001C4002" w:rsidRPr="00A473DA" w:rsidRDefault="001C4002" w:rsidP="00370E02">
            <w:pPr>
              <w:pStyle w:val="NoSpacing"/>
              <w:rPr>
                <w:rFonts w:asciiTheme="majorBidi" w:hAnsiTheme="majorBidi"/>
                <w:sz w:val="30"/>
                <w:szCs w:val="30"/>
                <w:cs/>
              </w:rPr>
            </w:pPr>
            <w:r w:rsidRPr="00A473DA">
              <w:rPr>
                <w:rFonts w:asciiTheme="majorBidi" w:hAnsiTheme="majorBidi" w:hint="cs"/>
                <w:sz w:val="30"/>
                <w:szCs w:val="30"/>
                <w:cs/>
              </w:rPr>
              <w:t>สัญญาซื้อเงินตราต่างประเทศ</w:t>
            </w:r>
            <w:r w:rsidRPr="00A473DA">
              <w:rPr>
                <w:rFonts w:asciiTheme="majorBidi" w:hAnsiTheme="majorBidi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350" w:type="dxa"/>
            <w:vAlign w:val="bottom"/>
          </w:tcPr>
          <w:p w14:paraId="18B18B10" w14:textId="77777777" w:rsidR="001C4002" w:rsidRPr="001E1C1E" w:rsidRDefault="001C4002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E1C1E">
              <w:rPr>
                <w:rFonts w:asciiTheme="majorBidi" w:hAnsiTheme="majorBidi" w:cstheme="majorBidi"/>
                <w:sz w:val="30"/>
                <w:szCs w:val="30"/>
              </w:rPr>
              <w:t>(205)</w:t>
            </w:r>
          </w:p>
        </w:tc>
        <w:tc>
          <w:tcPr>
            <w:tcW w:w="270" w:type="dxa"/>
          </w:tcPr>
          <w:p w14:paraId="6E30A386" w14:textId="77777777" w:rsidR="001C4002" w:rsidRPr="00A473DA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</w:tcPr>
          <w:p w14:paraId="5AFE4D28" w14:textId="77777777" w:rsidR="001C4002" w:rsidRDefault="001C4002" w:rsidP="00700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2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270" w:type="dxa"/>
          </w:tcPr>
          <w:p w14:paraId="68E2CC93" w14:textId="77777777" w:rsidR="001C4002" w:rsidRPr="00A473DA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="Angsana New" w:hAnsi="Angsana New"/>
                <w:sz w:val="30"/>
                <w:szCs w:val="30"/>
                <w:lang w:val="th-TH"/>
              </w:rPr>
            </w:pPr>
          </w:p>
        </w:tc>
        <w:tc>
          <w:tcPr>
            <w:tcW w:w="990" w:type="dxa"/>
          </w:tcPr>
          <w:p w14:paraId="5FCF0375" w14:textId="77777777" w:rsidR="001C4002" w:rsidRPr="00381307" w:rsidRDefault="001C4002" w:rsidP="0038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81307">
              <w:rPr>
                <w:rFonts w:asciiTheme="majorBidi" w:hAnsiTheme="majorBidi" w:cstheme="majorBidi"/>
                <w:sz w:val="30"/>
                <w:szCs w:val="30"/>
              </w:rPr>
              <w:t>(24)</w:t>
            </w:r>
          </w:p>
        </w:tc>
        <w:tc>
          <w:tcPr>
            <w:tcW w:w="270" w:type="dxa"/>
          </w:tcPr>
          <w:p w14:paraId="23C49A77" w14:textId="77777777" w:rsidR="001C4002" w:rsidRPr="00A473DA" w:rsidRDefault="001C4002" w:rsidP="00370E02">
            <w:pPr>
              <w:pStyle w:val="NoSpacing"/>
              <w:jc w:val="right"/>
              <w:rPr>
                <w:rFonts w:ascii="Angsana New" w:eastAsia="SimSun" w:hAnsi="Angsana New"/>
                <w:sz w:val="30"/>
                <w:szCs w:val="30"/>
                <w:lang w:val="th-TH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667D7A" w14:textId="77777777" w:rsidR="001C4002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-3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E89EA5" w14:textId="77777777" w:rsidR="001C4002" w:rsidRPr="00A473DA" w:rsidRDefault="001C4002" w:rsidP="00370E02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="Angsana New" w:eastAsia="SimSun" w:hAnsi="Angsana New"/>
                <w:sz w:val="30"/>
                <w:szCs w:val="30"/>
                <w:lang w:val="th-TH"/>
              </w:rPr>
            </w:pPr>
          </w:p>
        </w:tc>
        <w:tc>
          <w:tcPr>
            <w:tcW w:w="1084" w:type="dxa"/>
            <w:vAlign w:val="bottom"/>
          </w:tcPr>
          <w:p w14:paraId="5D1AD3F1" w14:textId="77777777" w:rsidR="001C4002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(261)</w:t>
            </w:r>
          </w:p>
        </w:tc>
      </w:tr>
      <w:tr w:rsidR="001C4002" w:rsidRPr="00D85751" w14:paraId="6C70452A" w14:textId="77777777" w:rsidTr="00370E02">
        <w:trPr>
          <w:trHeight w:val="235"/>
        </w:trPr>
        <w:tc>
          <w:tcPr>
            <w:tcW w:w="2880" w:type="dxa"/>
            <w:vAlign w:val="bottom"/>
          </w:tcPr>
          <w:p w14:paraId="15BC7020" w14:textId="77777777" w:rsidR="001C4002" w:rsidRPr="00703809" w:rsidRDefault="001C4002" w:rsidP="00370E02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6261B" w14:textId="25FCA3A7" w:rsidR="001C4002" w:rsidRPr="001E1C1E" w:rsidRDefault="00DE1A7B" w:rsidP="00370E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right="-11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A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8,872</w:t>
            </w:r>
          </w:p>
        </w:tc>
        <w:tc>
          <w:tcPr>
            <w:tcW w:w="270" w:type="dxa"/>
          </w:tcPr>
          <w:p w14:paraId="4790D9A3" w14:textId="77777777" w:rsidR="001C4002" w:rsidRPr="00C7322E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AFA1790" w14:textId="77777777" w:rsidR="001C4002" w:rsidRPr="00C7322E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</w:tcPr>
          <w:p w14:paraId="07669E85" w14:textId="77777777" w:rsidR="001C4002" w:rsidRPr="00C7322E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6DC186E" w14:textId="77777777" w:rsidR="001C4002" w:rsidRPr="00C7322E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35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677</w:t>
            </w:r>
          </w:p>
        </w:tc>
        <w:tc>
          <w:tcPr>
            <w:tcW w:w="270" w:type="dxa"/>
          </w:tcPr>
          <w:p w14:paraId="44A1EBB5" w14:textId="77777777" w:rsidR="001C4002" w:rsidRPr="00C7322E" w:rsidRDefault="001C4002" w:rsidP="00370E02">
            <w:pPr>
              <w:pStyle w:val="NoSpacing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C5DFE" w14:textId="77777777" w:rsidR="001C4002" w:rsidRPr="00C7322E" w:rsidRDefault="001C4002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270" w:type="dxa"/>
          </w:tcPr>
          <w:p w14:paraId="2B0E8795" w14:textId="77777777" w:rsidR="001C4002" w:rsidRPr="00C7322E" w:rsidRDefault="001C4002" w:rsidP="00370E02">
            <w:pPr>
              <w:pStyle w:val="NoSpacing"/>
              <w:tabs>
                <w:tab w:val="left" w:pos="420"/>
              </w:tabs>
              <w:ind w:right="75"/>
              <w:jc w:val="right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41C58" w14:textId="12392204" w:rsidR="001C4002" w:rsidRPr="00C7322E" w:rsidRDefault="00DE1A7B" w:rsidP="00370E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420"/>
              </w:tabs>
              <w:spacing w:after="0"/>
              <w:ind w:right="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1A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10,316</w:t>
            </w:r>
          </w:p>
        </w:tc>
      </w:tr>
    </w:tbl>
    <w:p w14:paraId="1781E449" w14:textId="17D62564" w:rsidR="001C4002" w:rsidRDefault="001C4002" w:rsidP="00CB774B">
      <w:pPr>
        <w:tabs>
          <w:tab w:val="clear" w:pos="907"/>
          <w:tab w:val="left" w:pos="1080"/>
        </w:tabs>
        <w:spacing w:line="240" w:lineRule="auto"/>
        <w:ind w:left="810" w:firstLine="18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D653A48" w14:textId="77777777" w:rsidR="001C4002" w:rsidRDefault="001C4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</w:rPr>
        <w:br w:type="page"/>
      </w:r>
    </w:p>
    <w:p w14:paraId="28809649" w14:textId="669DAF0E" w:rsidR="003A313D" w:rsidRPr="003A313D" w:rsidRDefault="003A313D" w:rsidP="00914FCB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  <w:r w:rsidRPr="003A313D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การวิเคราะห์ความอ่อนไหว</w:t>
      </w:r>
    </w:p>
    <w:p w14:paraId="1749DBA8" w14:textId="77777777" w:rsidR="003A313D" w:rsidRDefault="003A313D" w:rsidP="00914FCB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77FCB581" w14:textId="4D1D9935" w:rsidR="003A313D" w:rsidRPr="003A313D" w:rsidRDefault="003A313D" w:rsidP="00914FCB">
      <w:pPr>
        <w:tabs>
          <w:tab w:val="clear" w:pos="907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3A313D">
        <w:rPr>
          <w:rFonts w:ascii="Angsana New" w:hAnsi="Angsana New" w:hint="cs"/>
          <w:sz w:val="30"/>
          <w:szCs w:val="30"/>
          <w:cs/>
          <w:lang w:val="th-TH"/>
        </w:rPr>
        <w:t>การแข็งค่า</w:t>
      </w:r>
      <w:r w:rsidRPr="003A313D">
        <w:rPr>
          <w:rFonts w:ascii="Angsana New" w:hAnsi="Angsana New"/>
          <w:sz w:val="30"/>
          <w:szCs w:val="30"/>
          <w:cs/>
          <w:lang w:val="th-TH"/>
        </w:rPr>
        <w:t xml:space="preserve"> (</w:t>
      </w:r>
      <w:r w:rsidRPr="003A313D">
        <w:rPr>
          <w:rFonts w:ascii="Angsana New" w:hAnsi="Angsana New" w:hint="cs"/>
          <w:sz w:val="30"/>
          <w:szCs w:val="30"/>
          <w:cs/>
          <w:lang w:val="th-TH"/>
        </w:rPr>
        <w:t>การอ่อนค่า</w:t>
      </w:r>
      <w:r w:rsidRPr="003A313D">
        <w:rPr>
          <w:rFonts w:ascii="Angsana New" w:hAnsi="Angsana New"/>
          <w:sz w:val="30"/>
          <w:szCs w:val="30"/>
          <w:cs/>
          <w:lang w:val="th-TH"/>
        </w:rPr>
        <w:t xml:space="preserve">) </w:t>
      </w:r>
      <w:r w:rsidRPr="003A313D">
        <w:rPr>
          <w:rFonts w:ascii="Angsana New" w:hAnsi="Angsana New" w:hint="cs"/>
          <w:sz w:val="30"/>
          <w:szCs w:val="30"/>
          <w:cs/>
          <w:lang w:val="th-TH"/>
        </w:rPr>
        <w:t>ที่เป็นไปได้อย่างสมเหตุสมผลของเงินบาทที่มีต่อสกุลเงินตราต่างประเทศ</w:t>
      </w:r>
      <w:r w:rsidRPr="003A313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A313D">
        <w:rPr>
          <w:rFonts w:ascii="Angsana New" w:hAnsi="Angsana New" w:hint="cs"/>
          <w:sz w:val="30"/>
          <w:szCs w:val="30"/>
          <w:cs/>
          <w:lang w:val="th-TH"/>
        </w:rPr>
        <w:t>ณ</w:t>
      </w:r>
      <w:r w:rsidRPr="003A313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A313D">
        <w:rPr>
          <w:rFonts w:ascii="Angsana New" w:hAnsi="Angsana New" w:hint="cs"/>
          <w:sz w:val="30"/>
          <w:szCs w:val="30"/>
          <w:cs/>
          <w:lang w:val="th-TH"/>
        </w:rPr>
        <w:t>วันที่รายงาน</w:t>
      </w:r>
      <w:r w:rsidRPr="003A313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A313D">
        <w:rPr>
          <w:rFonts w:ascii="Angsana New" w:hAnsi="Angsana New" w:hint="cs"/>
          <w:sz w:val="30"/>
          <w:szCs w:val="30"/>
          <w:cs/>
          <w:lang w:val="th-TH"/>
        </w:rPr>
        <w:t>ส่งผลกระทบต่อการวัดมูลค่าของเครื่องมือทางการเงินในสกุลเงินตราต่างประเทศ</w:t>
      </w:r>
      <w:r w:rsidRPr="003A313D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3A313D">
        <w:rPr>
          <w:rFonts w:ascii="Angsana New" w:hAnsi="Angsana New" w:hint="cs"/>
          <w:sz w:val="30"/>
          <w:szCs w:val="30"/>
          <w:cs/>
          <w:lang w:val="th-TH"/>
        </w:rPr>
        <w:t>โดยตั้งอยู่บนข้อสมมติที่ว่</w:t>
      </w:r>
      <w:r w:rsidR="00CC0180">
        <w:rPr>
          <w:rFonts w:ascii="Angsana New" w:hAnsi="Angsana New" w:hint="cs"/>
          <w:sz w:val="30"/>
          <w:szCs w:val="30"/>
          <w:cs/>
          <w:lang w:val="th-TH"/>
        </w:rPr>
        <w:t>า</w:t>
      </w:r>
      <w:r w:rsidRPr="003A313D">
        <w:rPr>
          <w:rFonts w:ascii="Angsana New" w:hAnsi="Angsana New" w:hint="cs"/>
          <w:sz w:val="30"/>
          <w:szCs w:val="30"/>
          <w:cs/>
          <w:lang w:val="th-TH"/>
        </w:rPr>
        <w:t>ตัวแปรอื่นโดยเฉพาะอัตราดอกเบี้ยเป็นอัตราคงที่</w:t>
      </w:r>
    </w:p>
    <w:p w14:paraId="76F39C15" w14:textId="77777777" w:rsidR="003A313D" w:rsidRPr="00961EA4" w:rsidRDefault="003A313D" w:rsidP="00703809">
      <w:pPr>
        <w:spacing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val="en-GB" w:bidi="ar-SA"/>
        </w:rPr>
      </w:pPr>
    </w:p>
    <w:tbl>
      <w:tblPr>
        <w:tblW w:w="935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060"/>
        <w:gridCol w:w="2160"/>
        <w:gridCol w:w="1980"/>
        <w:gridCol w:w="180"/>
        <w:gridCol w:w="1971"/>
        <w:gridCol w:w="8"/>
      </w:tblGrid>
      <w:tr w:rsidR="00F171CC" w:rsidRPr="007553B6" w14:paraId="50F37E23" w14:textId="77777777" w:rsidTr="00F171CC">
        <w:trPr>
          <w:gridAfter w:val="1"/>
          <w:wAfter w:w="9" w:type="dxa"/>
          <w:trHeight w:val="218"/>
          <w:tblHeader/>
        </w:trPr>
        <w:tc>
          <w:tcPr>
            <w:tcW w:w="3060" w:type="dxa"/>
          </w:tcPr>
          <w:p w14:paraId="0370A192" w14:textId="4CB466A7" w:rsidR="00F171CC" w:rsidRPr="00D111DC" w:rsidRDefault="00F171CC" w:rsidP="00A2748B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  <w:lang w:bidi="ar-SA"/>
              </w:rPr>
            </w:pPr>
          </w:p>
        </w:tc>
        <w:tc>
          <w:tcPr>
            <w:tcW w:w="2160" w:type="dxa"/>
          </w:tcPr>
          <w:p w14:paraId="6934B61D" w14:textId="77777777" w:rsidR="00F171CC" w:rsidRDefault="00F171CC" w:rsidP="00F171CC">
            <w:pPr>
              <w:pStyle w:val="NoSpacing"/>
              <w:ind w:right="-16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2F30920" w14:textId="1710590B" w:rsidR="00F171CC" w:rsidRPr="00135721" w:rsidRDefault="00F171CC" w:rsidP="00F171CC">
            <w:pPr>
              <w:pStyle w:val="NoSpacing"/>
              <w:ind w:right="-16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อัตราการ</w:t>
            </w:r>
          </w:p>
        </w:tc>
        <w:tc>
          <w:tcPr>
            <w:tcW w:w="4130" w:type="dxa"/>
            <w:gridSpan w:val="3"/>
            <w:hideMark/>
          </w:tcPr>
          <w:p w14:paraId="56A9E075" w14:textId="77777777" w:rsidR="00FD4115" w:rsidRDefault="00F171CC" w:rsidP="0046012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="00FD4115"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</w:t>
            </w:r>
          </w:p>
          <w:p w14:paraId="10B1D51D" w14:textId="309EC9A1" w:rsidR="00F171CC" w:rsidRPr="00460126" w:rsidRDefault="00FD4115" w:rsidP="00460126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038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71CC" w:rsidRPr="007553B6" w14:paraId="61211EE4" w14:textId="77777777" w:rsidTr="00F171CC">
        <w:trPr>
          <w:gridAfter w:val="1"/>
          <w:wAfter w:w="8" w:type="dxa"/>
          <w:tblHeader/>
        </w:trPr>
        <w:tc>
          <w:tcPr>
            <w:tcW w:w="3060" w:type="dxa"/>
          </w:tcPr>
          <w:p w14:paraId="283AD6B0" w14:textId="77777777" w:rsidR="00F171CC" w:rsidRPr="00D111DC" w:rsidRDefault="00F171CC" w:rsidP="00460126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60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2160" w:type="dxa"/>
            <w:hideMark/>
          </w:tcPr>
          <w:p w14:paraId="744AECD6" w14:textId="75746398" w:rsidR="00F171CC" w:rsidRPr="00135721" w:rsidRDefault="00F171CC" w:rsidP="00F171CC">
            <w:pPr>
              <w:pStyle w:val="NoSpacing"/>
              <w:ind w:right="-163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</w:t>
            </w:r>
          </w:p>
        </w:tc>
        <w:tc>
          <w:tcPr>
            <w:tcW w:w="1980" w:type="dxa"/>
            <w:hideMark/>
          </w:tcPr>
          <w:p w14:paraId="796CB1D8" w14:textId="77777777" w:rsidR="00F171CC" w:rsidRPr="00135721" w:rsidRDefault="00F171CC" w:rsidP="00460126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การแข็งค่า</w:t>
            </w:r>
          </w:p>
        </w:tc>
        <w:tc>
          <w:tcPr>
            <w:tcW w:w="180" w:type="dxa"/>
          </w:tcPr>
          <w:p w14:paraId="59EF9F15" w14:textId="77777777" w:rsidR="00F171CC" w:rsidRPr="00135721" w:rsidRDefault="00F171CC" w:rsidP="00A2748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1" w:type="dxa"/>
            <w:hideMark/>
          </w:tcPr>
          <w:p w14:paraId="58B6CCF5" w14:textId="77777777" w:rsidR="00F171CC" w:rsidRPr="00460126" w:rsidRDefault="00F171CC" w:rsidP="00460126">
            <w:pPr>
              <w:pStyle w:val="NoSpacing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การอ่อนค่า</w:t>
            </w:r>
          </w:p>
        </w:tc>
      </w:tr>
      <w:tr w:rsidR="00F171CC" w:rsidRPr="007553B6" w14:paraId="6F586540" w14:textId="77777777" w:rsidTr="00F171CC">
        <w:trPr>
          <w:tblHeader/>
        </w:trPr>
        <w:tc>
          <w:tcPr>
            <w:tcW w:w="3060" w:type="dxa"/>
          </w:tcPr>
          <w:p w14:paraId="4EAAEBCB" w14:textId="77777777" w:rsidR="00F171CC" w:rsidRPr="00D111DC" w:rsidRDefault="00F171CC" w:rsidP="00A2748B">
            <w:pPr>
              <w:spacing w:line="240" w:lineRule="auto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</w:tcPr>
          <w:p w14:paraId="0E249D52" w14:textId="0D1DA506" w:rsidR="00F171CC" w:rsidRPr="006F27B7" w:rsidRDefault="00F171CC" w:rsidP="000806F8">
            <w:pPr>
              <w:pStyle w:val="BodyText"/>
              <w:tabs>
                <w:tab w:val="clear" w:pos="227"/>
                <w:tab w:val="left" w:pos="106"/>
              </w:tabs>
              <w:spacing w:after="0"/>
              <w:ind w:left="145" w:right="-73" w:hanging="3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F2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4139" w:type="dxa"/>
            <w:gridSpan w:val="4"/>
            <w:hideMark/>
          </w:tcPr>
          <w:p w14:paraId="69A5F173" w14:textId="538D9C79" w:rsidR="00F171CC" w:rsidRPr="006F27B7" w:rsidRDefault="00F171CC" w:rsidP="00460126">
            <w:pPr>
              <w:pStyle w:val="BodyText"/>
              <w:tabs>
                <w:tab w:val="clear" w:pos="227"/>
                <w:tab w:val="left" w:pos="106"/>
              </w:tabs>
              <w:spacing w:after="0"/>
              <w:ind w:left="145" w:right="-405" w:hanging="3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F27B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171CC" w:rsidRPr="007553B6" w14:paraId="5135F1EA" w14:textId="77777777" w:rsidTr="00F171CC">
        <w:trPr>
          <w:gridAfter w:val="1"/>
          <w:wAfter w:w="8" w:type="dxa"/>
        </w:trPr>
        <w:tc>
          <w:tcPr>
            <w:tcW w:w="3060" w:type="dxa"/>
          </w:tcPr>
          <w:p w14:paraId="2D313EDD" w14:textId="225EED62" w:rsidR="00F171CC" w:rsidRPr="00D111DC" w:rsidRDefault="00F171CC" w:rsidP="00460126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2160" w:type="dxa"/>
          </w:tcPr>
          <w:p w14:paraId="55456C71" w14:textId="77777777" w:rsidR="00F171CC" w:rsidRPr="007553B6" w:rsidRDefault="00F171CC" w:rsidP="00A2748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980" w:type="dxa"/>
          </w:tcPr>
          <w:p w14:paraId="635E01D1" w14:textId="77777777" w:rsidR="00F171CC" w:rsidRPr="007553B6" w:rsidRDefault="00F171CC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</w:tcPr>
          <w:p w14:paraId="287895CE" w14:textId="77777777" w:rsidR="00F171CC" w:rsidRPr="007553B6" w:rsidRDefault="00F171CC" w:rsidP="00A2748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971" w:type="dxa"/>
          </w:tcPr>
          <w:p w14:paraId="3517C260" w14:textId="77777777" w:rsidR="00F171CC" w:rsidRPr="007553B6" w:rsidRDefault="00F171CC" w:rsidP="00A2748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bidi="th-TH"/>
              </w:rPr>
            </w:pPr>
          </w:p>
        </w:tc>
      </w:tr>
      <w:tr w:rsidR="00F171CC" w:rsidRPr="00DB3EC3" w14:paraId="1780B412" w14:textId="77777777" w:rsidTr="00F171CC">
        <w:trPr>
          <w:gridAfter w:val="1"/>
          <w:wAfter w:w="8" w:type="dxa"/>
        </w:trPr>
        <w:tc>
          <w:tcPr>
            <w:tcW w:w="3060" w:type="dxa"/>
            <w:hideMark/>
          </w:tcPr>
          <w:p w14:paraId="1D8E7467" w14:textId="77777777" w:rsidR="00F171CC" w:rsidRPr="009356A5" w:rsidRDefault="00F171CC" w:rsidP="0071421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9356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</w:tcPr>
          <w:p w14:paraId="7D145773" w14:textId="18F1CCE4" w:rsidR="00F171CC" w:rsidRPr="00460126" w:rsidRDefault="00F171CC" w:rsidP="0071421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980" w:type="dxa"/>
          </w:tcPr>
          <w:p w14:paraId="106BD449" w14:textId="50E32A5B" w:rsidR="00F171CC" w:rsidRPr="00D632E5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(887)</w:t>
            </w:r>
          </w:p>
        </w:tc>
        <w:tc>
          <w:tcPr>
            <w:tcW w:w="180" w:type="dxa"/>
          </w:tcPr>
          <w:p w14:paraId="13BBB197" w14:textId="77777777" w:rsidR="00F171CC" w:rsidRPr="00460126" w:rsidRDefault="00F171CC" w:rsidP="0071421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1" w:type="dxa"/>
          </w:tcPr>
          <w:p w14:paraId="2298A2C2" w14:textId="0D0C8491" w:rsidR="00F171CC" w:rsidRPr="00C50595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887</w:t>
            </w:r>
          </w:p>
        </w:tc>
      </w:tr>
      <w:tr w:rsidR="00F171CC" w:rsidRPr="007553B6" w14:paraId="70AB229B" w14:textId="77777777" w:rsidTr="00F171CC">
        <w:trPr>
          <w:gridAfter w:val="1"/>
          <w:wAfter w:w="8" w:type="dxa"/>
        </w:trPr>
        <w:tc>
          <w:tcPr>
            <w:tcW w:w="3060" w:type="dxa"/>
            <w:hideMark/>
          </w:tcPr>
          <w:p w14:paraId="3F88DC39" w14:textId="77777777" w:rsidR="00F171CC" w:rsidRPr="009356A5" w:rsidRDefault="00F171CC" w:rsidP="0071421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9356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</w:tcPr>
          <w:p w14:paraId="00754DB4" w14:textId="0F4DF74F" w:rsidR="00F171CC" w:rsidRPr="00460126" w:rsidRDefault="00F171CC" w:rsidP="0071421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980" w:type="dxa"/>
          </w:tcPr>
          <w:p w14:paraId="2F32A172" w14:textId="2C577195" w:rsidR="00F171CC" w:rsidRPr="00460126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(70)</w:t>
            </w:r>
          </w:p>
        </w:tc>
        <w:tc>
          <w:tcPr>
            <w:tcW w:w="180" w:type="dxa"/>
          </w:tcPr>
          <w:p w14:paraId="44686EF4" w14:textId="77777777" w:rsidR="00F171CC" w:rsidRPr="00460126" w:rsidRDefault="00F171CC" w:rsidP="0071421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1" w:type="dxa"/>
          </w:tcPr>
          <w:p w14:paraId="75755221" w14:textId="73E9ADAB" w:rsidR="00F171CC" w:rsidRPr="00460126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F171CC" w:rsidRPr="007553B6" w14:paraId="0018CEF0" w14:textId="77777777" w:rsidTr="00F171CC">
        <w:trPr>
          <w:gridAfter w:val="1"/>
          <w:wAfter w:w="8" w:type="dxa"/>
        </w:trPr>
        <w:tc>
          <w:tcPr>
            <w:tcW w:w="3060" w:type="dxa"/>
          </w:tcPr>
          <w:p w14:paraId="705B8539" w14:textId="5722F2F3" w:rsidR="00F171CC" w:rsidRPr="00D111DC" w:rsidRDefault="00F171CC" w:rsidP="0071421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46012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2160" w:type="dxa"/>
          </w:tcPr>
          <w:p w14:paraId="0212D1B9" w14:textId="3D15592E" w:rsidR="00F171CC" w:rsidRPr="00460126" w:rsidRDefault="00F171CC" w:rsidP="0071421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980" w:type="dxa"/>
          </w:tcPr>
          <w:p w14:paraId="27045CFB" w14:textId="7BCDF5C7" w:rsidR="00F171CC" w:rsidRPr="00460126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(68)</w:t>
            </w:r>
          </w:p>
        </w:tc>
        <w:tc>
          <w:tcPr>
            <w:tcW w:w="180" w:type="dxa"/>
          </w:tcPr>
          <w:p w14:paraId="6D6FDA8E" w14:textId="77777777" w:rsidR="00F171CC" w:rsidRPr="00460126" w:rsidRDefault="00F171CC" w:rsidP="0071421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1" w:type="dxa"/>
          </w:tcPr>
          <w:p w14:paraId="77207477" w14:textId="600C3C81" w:rsidR="00F171CC" w:rsidRPr="00104783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F171CC" w:rsidRPr="007553B6" w14:paraId="28965E06" w14:textId="77777777" w:rsidTr="00F171CC">
        <w:trPr>
          <w:gridAfter w:val="1"/>
          <w:wAfter w:w="8" w:type="dxa"/>
        </w:trPr>
        <w:tc>
          <w:tcPr>
            <w:tcW w:w="3060" w:type="dxa"/>
          </w:tcPr>
          <w:p w14:paraId="53A8537D" w14:textId="728264C0" w:rsidR="00F171CC" w:rsidRPr="00D111DC" w:rsidRDefault="00F171CC" w:rsidP="0071421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012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เงินดอลลาร์แคนาดา</w:t>
            </w:r>
          </w:p>
        </w:tc>
        <w:tc>
          <w:tcPr>
            <w:tcW w:w="2160" w:type="dxa"/>
          </w:tcPr>
          <w:p w14:paraId="7B97B6C7" w14:textId="770B1E7D" w:rsidR="00F171CC" w:rsidRPr="00D0026A" w:rsidRDefault="00F171CC" w:rsidP="0071421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980" w:type="dxa"/>
          </w:tcPr>
          <w:p w14:paraId="064BDE5E" w14:textId="62AE0184" w:rsidR="00F171CC" w:rsidRPr="00460126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  <w:tc>
          <w:tcPr>
            <w:tcW w:w="180" w:type="dxa"/>
          </w:tcPr>
          <w:p w14:paraId="279E692F" w14:textId="77777777" w:rsidR="00F171CC" w:rsidRPr="00460126" w:rsidRDefault="00F171CC" w:rsidP="0071421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71" w:type="dxa"/>
          </w:tcPr>
          <w:p w14:paraId="0335E9EC" w14:textId="487D084F" w:rsidR="00F171CC" w:rsidRPr="00460126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F171CC" w:rsidRPr="007553B6" w14:paraId="7096D61B" w14:textId="77777777" w:rsidTr="00F171CC">
        <w:trPr>
          <w:gridAfter w:val="1"/>
          <w:wAfter w:w="8" w:type="dxa"/>
        </w:trPr>
        <w:tc>
          <w:tcPr>
            <w:tcW w:w="3060" w:type="dxa"/>
          </w:tcPr>
          <w:p w14:paraId="29838F28" w14:textId="77777777" w:rsidR="00F171CC" w:rsidRPr="00460126" w:rsidRDefault="00F171CC" w:rsidP="0071421B">
            <w:pPr>
              <w:pStyle w:val="NoSpacing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</w:tcPr>
          <w:p w14:paraId="3717AB27" w14:textId="77777777" w:rsidR="00F171CC" w:rsidRDefault="00F171CC" w:rsidP="0071421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80" w:type="dxa"/>
          </w:tcPr>
          <w:p w14:paraId="220DC4CC" w14:textId="77777777" w:rsidR="00F171CC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543807C" w14:textId="77777777" w:rsidR="00F171CC" w:rsidRPr="00460126" w:rsidRDefault="00F171CC" w:rsidP="0071421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71" w:type="dxa"/>
          </w:tcPr>
          <w:p w14:paraId="09A4B545" w14:textId="77777777" w:rsidR="00F171CC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171CC" w:rsidRPr="007553B6" w14:paraId="2FED6CA0" w14:textId="77777777" w:rsidTr="00F171CC">
        <w:trPr>
          <w:gridAfter w:val="1"/>
          <w:wAfter w:w="8" w:type="dxa"/>
        </w:trPr>
        <w:tc>
          <w:tcPr>
            <w:tcW w:w="3060" w:type="dxa"/>
          </w:tcPr>
          <w:p w14:paraId="754A6BFC" w14:textId="6E9C9833" w:rsidR="00F171CC" w:rsidRPr="00D111DC" w:rsidRDefault="00F171CC" w:rsidP="0071421B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160" w:type="dxa"/>
          </w:tcPr>
          <w:p w14:paraId="431D9676" w14:textId="77777777" w:rsidR="00F171CC" w:rsidRPr="007553B6" w:rsidRDefault="00F171CC" w:rsidP="0071421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980" w:type="dxa"/>
          </w:tcPr>
          <w:p w14:paraId="612206B4" w14:textId="77777777" w:rsidR="00F171CC" w:rsidRPr="007553B6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80" w:type="dxa"/>
          </w:tcPr>
          <w:p w14:paraId="71681F6C" w14:textId="77777777" w:rsidR="00F171CC" w:rsidRPr="007553B6" w:rsidRDefault="00F171CC" w:rsidP="0071421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</w:rPr>
            </w:pPr>
          </w:p>
        </w:tc>
        <w:tc>
          <w:tcPr>
            <w:tcW w:w="1971" w:type="dxa"/>
          </w:tcPr>
          <w:p w14:paraId="428A71FD" w14:textId="77777777" w:rsidR="00F171CC" w:rsidRPr="007553B6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highlight w:val="cyan"/>
                <w:cs/>
                <w:lang w:bidi="th-TH"/>
              </w:rPr>
            </w:pPr>
          </w:p>
        </w:tc>
      </w:tr>
      <w:tr w:rsidR="00F171CC" w:rsidRPr="00DB3EC3" w14:paraId="298566EC" w14:textId="77777777" w:rsidTr="00F171CC">
        <w:trPr>
          <w:gridAfter w:val="1"/>
          <w:wAfter w:w="8" w:type="dxa"/>
        </w:trPr>
        <w:tc>
          <w:tcPr>
            <w:tcW w:w="3060" w:type="dxa"/>
            <w:hideMark/>
          </w:tcPr>
          <w:p w14:paraId="426CF72A" w14:textId="5BD8E9F6" w:rsidR="00F171CC" w:rsidRPr="009356A5" w:rsidRDefault="00F171CC" w:rsidP="0071421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9356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</w:tcPr>
          <w:p w14:paraId="6952D335" w14:textId="7571511F" w:rsidR="00F171CC" w:rsidRPr="00460126" w:rsidRDefault="00F171CC" w:rsidP="0071421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980" w:type="dxa"/>
            <w:hideMark/>
          </w:tcPr>
          <w:p w14:paraId="297D8700" w14:textId="1F7EA821" w:rsidR="00F171CC" w:rsidRPr="00460126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(399)</w:t>
            </w:r>
          </w:p>
        </w:tc>
        <w:tc>
          <w:tcPr>
            <w:tcW w:w="180" w:type="dxa"/>
          </w:tcPr>
          <w:p w14:paraId="4FB0D04F" w14:textId="77777777" w:rsidR="00F171CC" w:rsidRPr="00460126" w:rsidRDefault="00F171CC" w:rsidP="0071421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1" w:type="dxa"/>
            <w:hideMark/>
          </w:tcPr>
          <w:p w14:paraId="4D344136" w14:textId="240F3970" w:rsidR="00F171CC" w:rsidRPr="00460126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</w:t>
            </w:r>
          </w:p>
        </w:tc>
      </w:tr>
      <w:tr w:rsidR="00F171CC" w:rsidRPr="007553B6" w14:paraId="5C1D1A9F" w14:textId="77777777" w:rsidTr="00F171CC">
        <w:trPr>
          <w:gridAfter w:val="1"/>
          <w:wAfter w:w="8" w:type="dxa"/>
        </w:trPr>
        <w:tc>
          <w:tcPr>
            <w:tcW w:w="3060" w:type="dxa"/>
            <w:hideMark/>
          </w:tcPr>
          <w:p w14:paraId="7DCA371C" w14:textId="1C706FD3" w:rsidR="00F171CC" w:rsidRPr="009356A5" w:rsidRDefault="00F171CC" w:rsidP="0071421B">
            <w:pPr>
              <w:pStyle w:val="NoSpacing"/>
              <w:rPr>
                <w:rFonts w:asciiTheme="majorBidi" w:hAnsiTheme="majorBidi" w:cstheme="majorBidi"/>
                <w:sz w:val="24"/>
                <w:szCs w:val="24"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เงินยูโร</w:t>
            </w:r>
            <w:r w:rsidRPr="009356A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2160" w:type="dxa"/>
          </w:tcPr>
          <w:p w14:paraId="51B12309" w14:textId="352A3951" w:rsidR="00F171CC" w:rsidRPr="00460126" w:rsidRDefault="00F171CC" w:rsidP="0071421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980" w:type="dxa"/>
            <w:hideMark/>
          </w:tcPr>
          <w:p w14:paraId="1399DF79" w14:textId="191FF5F3" w:rsidR="00F171CC" w:rsidRPr="00460126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(70)</w:t>
            </w:r>
          </w:p>
        </w:tc>
        <w:tc>
          <w:tcPr>
            <w:tcW w:w="180" w:type="dxa"/>
          </w:tcPr>
          <w:p w14:paraId="111ED836" w14:textId="77777777" w:rsidR="00F171CC" w:rsidRPr="00460126" w:rsidRDefault="00F171CC" w:rsidP="0071421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1" w:type="dxa"/>
            <w:hideMark/>
          </w:tcPr>
          <w:p w14:paraId="67594C62" w14:textId="62EBA7EC" w:rsidR="00F171CC" w:rsidRPr="00460126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F171CC" w:rsidRPr="007553B6" w14:paraId="1795A4E0" w14:textId="77777777" w:rsidTr="00F171CC">
        <w:trPr>
          <w:gridAfter w:val="1"/>
          <w:wAfter w:w="8" w:type="dxa"/>
        </w:trPr>
        <w:tc>
          <w:tcPr>
            <w:tcW w:w="3060" w:type="dxa"/>
          </w:tcPr>
          <w:p w14:paraId="639328BD" w14:textId="264E2A83" w:rsidR="00F171CC" w:rsidRPr="00D111DC" w:rsidRDefault="00F171CC" w:rsidP="0071421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0126">
              <w:rPr>
                <w:rFonts w:asciiTheme="majorBidi" w:hAnsiTheme="majorBidi" w:cstheme="majorBidi"/>
                <w:sz w:val="30"/>
                <w:szCs w:val="30"/>
                <w:cs/>
              </w:rPr>
              <w:t>เงิน</w:t>
            </w:r>
            <w:r w:rsidRPr="00460126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2160" w:type="dxa"/>
          </w:tcPr>
          <w:p w14:paraId="1F8ED8D7" w14:textId="661FBB8C" w:rsidR="00F171CC" w:rsidRPr="00460126" w:rsidRDefault="00F171CC" w:rsidP="0071421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980" w:type="dxa"/>
          </w:tcPr>
          <w:p w14:paraId="46218573" w14:textId="1D49F70C" w:rsidR="00F171CC" w:rsidRPr="00460126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(68)</w:t>
            </w:r>
          </w:p>
        </w:tc>
        <w:tc>
          <w:tcPr>
            <w:tcW w:w="180" w:type="dxa"/>
          </w:tcPr>
          <w:p w14:paraId="0F096259" w14:textId="77777777" w:rsidR="00F171CC" w:rsidRPr="00460126" w:rsidRDefault="00F171CC" w:rsidP="0071421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71" w:type="dxa"/>
          </w:tcPr>
          <w:p w14:paraId="760EB470" w14:textId="7A6B2D65" w:rsidR="00F171CC" w:rsidRPr="00104783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F171CC" w:rsidRPr="007553B6" w14:paraId="54CF3CD3" w14:textId="77777777" w:rsidTr="00F171CC">
        <w:trPr>
          <w:gridAfter w:val="1"/>
          <w:wAfter w:w="8" w:type="dxa"/>
        </w:trPr>
        <w:tc>
          <w:tcPr>
            <w:tcW w:w="3060" w:type="dxa"/>
          </w:tcPr>
          <w:p w14:paraId="62E2D9C0" w14:textId="15825D87" w:rsidR="00F171CC" w:rsidRPr="00D111DC" w:rsidRDefault="00F171CC" w:rsidP="0071421B">
            <w:pPr>
              <w:pStyle w:val="NoSpacing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6012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เงินดอลลาร์แคนาดา</w:t>
            </w:r>
          </w:p>
        </w:tc>
        <w:tc>
          <w:tcPr>
            <w:tcW w:w="2160" w:type="dxa"/>
          </w:tcPr>
          <w:p w14:paraId="33C87351" w14:textId="623ACF46" w:rsidR="00F171CC" w:rsidRDefault="00F171CC" w:rsidP="0071421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980" w:type="dxa"/>
          </w:tcPr>
          <w:p w14:paraId="2BFCB8BA" w14:textId="69639DBB" w:rsidR="00F171CC" w:rsidRPr="00460126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  <w:tc>
          <w:tcPr>
            <w:tcW w:w="180" w:type="dxa"/>
          </w:tcPr>
          <w:p w14:paraId="19478A4B" w14:textId="77777777" w:rsidR="00F171CC" w:rsidRPr="00460126" w:rsidRDefault="00F171CC" w:rsidP="0071421B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71" w:type="dxa"/>
          </w:tcPr>
          <w:p w14:paraId="6891271A" w14:textId="7AB7DD82" w:rsidR="00F171CC" w:rsidRPr="00460126" w:rsidRDefault="00F171CC" w:rsidP="0071421B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</w:tbl>
    <w:p w14:paraId="08F85F7D" w14:textId="77777777" w:rsidR="005B65B9" w:rsidRPr="00914FCB" w:rsidRDefault="005B65B9" w:rsidP="00703809">
      <w:pPr>
        <w:spacing w:line="240" w:lineRule="auto"/>
        <w:ind w:left="900"/>
        <w:jc w:val="thaiDistribute"/>
        <w:rPr>
          <w:rFonts w:asciiTheme="majorBidi" w:eastAsia="Times New Roman" w:hAnsiTheme="majorBidi" w:cstheme="majorBidi"/>
          <w:sz w:val="30"/>
          <w:szCs w:val="30"/>
          <w:lang w:bidi="ar-SA"/>
        </w:rPr>
      </w:pPr>
    </w:p>
    <w:p w14:paraId="7FE09C3C" w14:textId="3FF083AD" w:rsidR="00626DD1" w:rsidRPr="00ED4166" w:rsidRDefault="00626DD1" w:rsidP="00914FCB">
      <w:pPr>
        <w:spacing w:line="240" w:lineRule="auto"/>
        <w:ind w:left="900" w:hanging="360"/>
        <w:jc w:val="thaiDistribute"/>
        <w:rPr>
          <w:rFonts w:ascii="Angsana New" w:hAnsi="Angsana New"/>
          <w:sz w:val="30"/>
          <w:szCs w:val="30"/>
          <w:lang w:val="th-TH"/>
        </w:rPr>
      </w:pPr>
      <w:r w:rsidRPr="002109D4">
        <w:rPr>
          <w:rFonts w:ascii="Times New Roman" w:eastAsia="Times New Roman" w:hAnsi="Times New Roman" w:cs="Times New Roman"/>
          <w:sz w:val="22"/>
          <w:szCs w:val="22"/>
          <w:lang w:val="en-GB" w:bidi="ar-SA"/>
        </w:rPr>
        <w:t>(</w:t>
      </w:r>
      <w:r w:rsidR="00662B22" w:rsidRPr="00ED4166">
        <w:rPr>
          <w:rFonts w:ascii="Angsana New" w:hAnsi="Angsana New" w:hint="cs"/>
          <w:sz w:val="30"/>
          <w:szCs w:val="30"/>
          <w:cs/>
          <w:lang w:val="th-TH"/>
        </w:rPr>
        <w:t>ค</w:t>
      </w:r>
      <w:r w:rsidRPr="00ED4166">
        <w:rPr>
          <w:rFonts w:ascii="Angsana New" w:hAnsi="Angsana New"/>
          <w:sz w:val="30"/>
          <w:szCs w:val="30"/>
          <w:lang w:val="th-TH"/>
        </w:rPr>
        <w:t xml:space="preserve">.3.2) </w:t>
      </w:r>
      <w:r w:rsidR="00662B22" w:rsidRPr="00ED4166">
        <w:rPr>
          <w:rFonts w:ascii="Angsana New" w:hAnsi="Angsana New" w:hint="cs"/>
          <w:sz w:val="30"/>
          <w:szCs w:val="30"/>
          <w:cs/>
          <w:lang w:val="th-TH"/>
        </w:rPr>
        <w:t>ค</w:t>
      </w:r>
      <w:r w:rsidR="00662B22" w:rsidRPr="00ED4166">
        <w:rPr>
          <w:rFonts w:ascii="Angsana New" w:hAnsi="Angsana New"/>
          <w:sz w:val="30"/>
          <w:szCs w:val="30"/>
          <w:cs/>
          <w:lang w:val="th-TH"/>
        </w:rPr>
        <w:t>วามเสี่ยงด้านอัตราดอกเบี้ย</w:t>
      </w:r>
    </w:p>
    <w:p w14:paraId="66D69BC3" w14:textId="77777777" w:rsidR="00626DD1" w:rsidRPr="00961EA4" w:rsidRDefault="00626DD1" w:rsidP="00914F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170" w:hanging="36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58EF7FB7" w14:textId="21E9F1E0" w:rsidR="00FB4C67" w:rsidRDefault="00DE6026" w:rsidP="00914FCB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  <w:lang w:val="th-TH"/>
        </w:rPr>
      </w:pPr>
      <w:r w:rsidRPr="00DE6026">
        <w:rPr>
          <w:rFonts w:ascii="Angsana New" w:hAnsi="Angsana New" w:hint="cs"/>
          <w:sz w:val="30"/>
          <w:szCs w:val="30"/>
          <w:cs/>
          <w:lang w:val="th-TH"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การดำเนินงานและกระแสเงินสดของกลุ่มบริษัท</w:t>
      </w:r>
      <w:r w:rsidRPr="00DE602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6026">
        <w:rPr>
          <w:rFonts w:ascii="Angsana New" w:hAnsi="Angsana New" w:hint="cs"/>
          <w:sz w:val="30"/>
          <w:szCs w:val="30"/>
          <w:cs/>
          <w:lang w:val="th-TH"/>
        </w:rPr>
        <w:t>ซึ่งกลุ่มบริษัทบริหารหนี้สินโดยการกู้ยืมที่มีทั้งอัตราดอกเบี้ยคงที่</w:t>
      </w:r>
      <w:r w:rsidRPr="00DE602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DE6026">
        <w:rPr>
          <w:rFonts w:ascii="Angsana New" w:hAnsi="Angsana New" w:hint="cs"/>
          <w:sz w:val="30"/>
          <w:szCs w:val="30"/>
          <w:cs/>
          <w:lang w:val="th-TH"/>
        </w:rPr>
        <w:t>และอัตราดอกเบี้ยลอยตัวตามความเหมาะสมของสภาพตลาด</w:t>
      </w:r>
    </w:p>
    <w:p w14:paraId="4B85D1A3" w14:textId="77777777" w:rsidR="00721935" w:rsidRDefault="00721935" w:rsidP="00914FCB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7F77DF3" w14:textId="77777777" w:rsidR="00721935" w:rsidRDefault="00721935" w:rsidP="00914FCB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4EDCD7A" w14:textId="77777777" w:rsidR="00DE6026" w:rsidRDefault="00DE6026" w:rsidP="00914FCB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6FB7F38C" w14:textId="77777777" w:rsidR="00DE6026" w:rsidRPr="00FB4C67" w:rsidRDefault="00DE6026" w:rsidP="00914FCB">
      <w:pPr>
        <w:tabs>
          <w:tab w:val="clear" w:pos="907"/>
          <w:tab w:val="left" w:pos="1080"/>
        </w:tabs>
        <w:spacing w:line="240" w:lineRule="auto"/>
        <w:ind w:left="117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tbl>
      <w:tblPr>
        <w:tblW w:w="9360" w:type="dxa"/>
        <w:tblInd w:w="4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10"/>
        <w:gridCol w:w="236"/>
        <w:gridCol w:w="1890"/>
        <w:gridCol w:w="270"/>
        <w:gridCol w:w="1654"/>
      </w:tblGrid>
      <w:tr w:rsidR="00721935" w:rsidRPr="00721935" w14:paraId="283FF3EB" w14:textId="77777777" w:rsidTr="00721935">
        <w:trPr>
          <w:trHeight w:val="875"/>
        </w:trPr>
        <w:tc>
          <w:tcPr>
            <w:tcW w:w="5310" w:type="dxa"/>
            <w:tcBorders>
              <w:top w:val="nil"/>
              <w:left w:val="nil"/>
              <w:bottom w:val="nil"/>
            </w:tcBorders>
          </w:tcPr>
          <w:p w14:paraId="2F84A52C" w14:textId="77777777" w:rsidR="00721935" w:rsidRPr="00721935" w:rsidRDefault="00721935" w:rsidP="00721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0EC157D0" w14:textId="5FB5535A" w:rsidR="00721935" w:rsidRPr="00721935" w:rsidRDefault="00721935" w:rsidP="00365417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72193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ความเสี่ยงด้านอัตราดอกเบี้ย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A527D56" w14:textId="77777777" w:rsidR="00721935" w:rsidRPr="00721935" w:rsidRDefault="00721935" w:rsidP="00365417">
            <w:pPr>
              <w:spacing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14" w:type="dxa"/>
            <w:gridSpan w:val="3"/>
            <w:tcBorders>
              <w:top w:val="nil"/>
              <w:bottom w:val="nil"/>
              <w:right w:val="nil"/>
            </w:tcBorders>
          </w:tcPr>
          <w:p w14:paraId="399F1D9D" w14:textId="695F980F" w:rsidR="00721935" w:rsidRPr="00721935" w:rsidRDefault="00721935" w:rsidP="00365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7219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721935" w:rsidRPr="00721935" w14:paraId="765373D1" w14:textId="77777777" w:rsidTr="00721935">
        <w:tc>
          <w:tcPr>
            <w:tcW w:w="5310" w:type="dxa"/>
            <w:tcBorders>
              <w:top w:val="nil"/>
              <w:left w:val="nil"/>
              <w:bottom w:val="nil"/>
            </w:tcBorders>
          </w:tcPr>
          <w:p w14:paraId="387D36B8" w14:textId="1F74942B" w:rsidR="00721935" w:rsidRPr="00171541" w:rsidRDefault="00721935" w:rsidP="00365417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71541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</w:rPr>
              <w:t>ณ</w:t>
            </w:r>
            <w:r w:rsidRPr="00171541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71541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171541"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71541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71541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6A8FB19" w14:textId="77777777" w:rsidR="00721935" w:rsidRPr="00721935" w:rsidRDefault="00721935" w:rsidP="00365417">
            <w:pPr>
              <w:pStyle w:val="a1"/>
              <w:tabs>
                <w:tab w:val="decimal" w:pos="792"/>
              </w:tabs>
              <w:ind w:right="4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0BB5C826" w14:textId="044DA550" w:rsidR="00721935" w:rsidRPr="00721935" w:rsidRDefault="00721935" w:rsidP="003654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7CC1A04" w14:textId="77777777" w:rsidR="00721935" w:rsidRPr="00721935" w:rsidRDefault="00721935" w:rsidP="003654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nil"/>
              <w:bottom w:val="nil"/>
              <w:right w:val="nil"/>
            </w:tcBorders>
          </w:tcPr>
          <w:p w14:paraId="4C0EFED8" w14:textId="5225AC57" w:rsidR="00721935" w:rsidRPr="00721935" w:rsidRDefault="00721935" w:rsidP="003654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2568</w:t>
            </w:r>
          </w:p>
        </w:tc>
      </w:tr>
      <w:tr w:rsidR="00721935" w:rsidRPr="00721935" w14:paraId="684A222F" w14:textId="77777777" w:rsidTr="00721935">
        <w:tc>
          <w:tcPr>
            <w:tcW w:w="5310" w:type="dxa"/>
            <w:tcBorders>
              <w:top w:val="nil"/>
              <w:left w:val="nil"/>
              <w:bottom w:val="nil"/>
            </w:tcBorders>
          </w:tcPr>
          <w:p w14:paraId="7A8F0079" w14:textId="77777777" w:rsidR="00721935" w:rsidRPr="00721935" w:rsidRDefault="00721935" w:rsidP="00365417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5B12235B" w14:textId="77777777" w:rsidR="00721935" w:rsidRPr="00721935" w:rsidRDefault="00721935" w:rsidP="00365417">
            <w:pPr>
              <w:pStyle w:val="a1"/>
              <w:tabs>
                <w:tab w:val="decimal" w:pos="792"/>
              </w:tabs>
              <w:ind w:right="4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814" w:type="dxa"/>
            <w:gridSpan w:val="3"/>
            <w:tcBorders>
              <w:top w:val="nil"/>
              <w:bottom w:val="nil"/>
              <w:right w:val="nil"/>
            </w:tcBorders>
          </w:tcPr>
          <w:p w14:paraId="61E34E92" w14:textId="46EBAF0E" w:rsidR="00721935" w:rsidRPr="00721935" w:rsidRDefault="00721935" w:rsidP="003654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72193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 w:rsidR="00CD5881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ล้</w:t>
            </w:r>
            <w:r w:rsidRPr="00721935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านบาท</w:t>
            </w:r>
            <w:r w:rsidRPr="0072193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21935" w:rsidRPr="00721935" w14:paraId="1B37E084" w14:textId="77777777" w:rsidTr="00721935">
        <w:tc>
          <w:tcPr>
            <w:tcW w:w="5310" w:type="dxa"/>
            <w:tcBorders>
              <w:top w:val="nil"/>
              <w:left w:val="nil"/>
              <w:bottom w:val="nil"/>
            </w:tcBorders>
          </w:tcPr>
          <w:p w14:paraId="77DE0819" w14:textId="4D7A1FCA" w:rsidR="00721935" w:rsidRPr="00721935" w:rsidRDefault="00721935" w:rsidP="00365417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21935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BE9953B" w14:textId="77777777" w:rsidR="00721935" w:rsidRPr="00721935" w:rsidRDefault="00721935" w:rsidP="00365417">
            <w:pPr>
              <w:pStyle w:val="a1"/>
              <w:tabs>
                <w:tab w:val="decimal" w:pos="792"/>
              </w:tabs>
              <w:ind w:right="4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6B0EAC82" w14:textId="77777777" w:rsidR="00721935" w:rsidRPr="00721935" w:rsidRDefault="00721935" w:rsidP="003654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506"/>
              </w:tabs>
              <w:spacing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rtl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CFCDA49" w14:textId="77777777" w:rsidR="00721935" w:rsidRPr="00721935" w:rsidRDefault="00721935" w:rsidP="003654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506"/>
              </w:tabs>
              <w:spacing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nil"/>
              <w:bottom w:val="nil"/>
              <w:right w:val="nil"/>
            </w:tcBorders>
          </w:tcPr>
          <w:p w14:paraId="7B4EDB16" w14:textId="77777777" w:rsidR="00721935" w:rsidRPr="00721935" w:rsidRDefault="00721935" w:rsidP="003654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506"/>
              </w:tabs>
              <w:spacing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721935" w:rsidRPr="00721935" w14:paraId="22E7E0E9" w14:textId="77777777" w:rsidTr="00721935">
        <w:tc>
          <w:tcPr>
            <w:tcW w:w="5310" w:type="dxa"/>
            <w:tcBorders>
              <w:top w:val="nil"/>
              <w:left w:val="nil"/>
              <w:bottom w:val="nil"/>
            </w:tcBorders>
          </w:tcPr>
          <w:p w14:paraId="49ACF5CE" w14:textId="70F91A05" w:rsidR="00721935" w:rsidRPr="00721935" w:rsidRDefault="00721935" w:rsidP="00365417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5EAF1D" w14:textId="77777777" w:rsidR="00721935" w:rsidRPr="00721935" w:rsidRDefault="00721935" w:rsidP="00365417">
            <w:pPr>
              <w:pStyle w:val="a1"/>
              <w:tabs>
                <w:tab w:val="decimal" w:pos="792"/>
              </w:tabs>
              <w:ind w:right="4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4A70A5C1" w14:textId="77777777" w:rsidR="00721935" w:rsidRPr="00721935" w:rsidRDefault="00721935" w:rsidP="003654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506"/>
              </w:tabs>
              <w:spacing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rtl/>
              </w:rPr>
            </w:pPr>
            <w:r w:rsidRPr="00721935">
              <w:rPr>
                <w:rFonts w:asciiTheme="majorBidi" w:eastAsia="Times New Roman" w:hAnsiTheme="majorBidi" w:cstheme="majorBidi"/>
                <w:sz w:val="30"/>
                <w:szCs w:val="30"/>
              </w:rPr>
              <w:t>2,451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E93BC1F" w14:textId="77777777" w:rsidR="00721935" w:rsidRPr="00721935" w:rsidRDefault="00721935" w:rsidP="003654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506"/>
              </w:tabs>
              <w:spacing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nil"/>
              <w:bottom w:val="nil"/>
              <w:right w:val="nil"/>
            </w:tcBorders>
          </w:tcPr>
          <w:p w14:paraId="64A4D763" w14:textId="77777777" w:rsidR="00721935" w:rsidRPr="00721935" w:rsidRDefault="00721935" w:rsidP="00721935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825"/>
                <w:tab w:val="left" w:pos="1506"/>
              </w:tabs>
              <w:spacing w:line="240" w:lineRule="auto"/>
              <w:ind w:right="43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2193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721935" w:rsidRPr="00721935" w14:paraId="432CA3ED" w14:textId="77777777" w:rsidTr="00721935">
        <w:tblPrEx>
          <w:tblBorders>
            <w:top w:val="none" w:sz="0" w:space="0" w:color="auto"/>
            <w:left w:val="none" w:sz="0" w:space="0" w:color="auto"/>
            <w:bottom w:val="single" w:sz="4" w:space="0" w:color="auto"/>
            <w:right w:val="none" w:sz="0" w:space="0" w:color="auto"/>
          </w:tblBorders>
        </w:tblPrEx>
        <w:tc>
          <w:tcPr>
            <w:tcW w:w="5310" w:type="dxa"/>
            <w:tcBorders>
              <w:bottom w:val="nil"/>
            </w:tcBorders>
          </w:tcPr>
          <w:p w14:paraId="34AC0C5C" w14:textId="77777777" w:rsidR="00721935" w:rsidRPr="00721935" w:rsidRDefault="00721935" w:rsidP="00365417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762E45D" w14:textId="77777777" w:rsidR="00721935" w:rsidRPr="00721935" w:rsidRDefault="00721935" w:rsidP="00365417">
            <w:pPr>
              <w:pStyle w:val="a1"/>
              <w:tabs>
                <w:tab w:val="decimal" w:pos="792"/>
              </w:tabs>
              <w:ind w:right="4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  <w:right w:val="nil"/>
            </w:tcBorders>
          </w:tcPr>
          <w:p w14:paraId="37DF8D71" w14:textId="77777777" w:rsidR="00721935" w:rsidRPr="00CD5881" w:rsidRDefault="00721935" w:rsidP="003654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506"/>
              </w:tabs>
              <w:spacing w:line="240" w:lineRule="auto"/>
              <w:ind w:right="16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D588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2,451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41F0BC" w14:textId="77777777" w:rsidR="00721935" w:rsidRPr="00CD5881" w:rsidRDefault="00721935" w:rsidP="003654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506"/>
              </w:tabs>
              <w:spacing w:line="240" w:lineRule="auto"/>
              <w:ind w:right="16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ABD171D" w14:textId="77777777" w:rsidR="00721935" w:rsidRPr="00CD5881" w:rsidRDefault="00721935" w:rsidP="003654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506"/>
              </w:tabs>
              <w:spacing w:line="240" w:lineRule="auto"/>
              <w:ind w:right="437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D588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722BACB" w14:textId="77777777" w:rsidR="00CD5881" w:rsidRDefault="00CD5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  <w:lang w:val="th-TH"/>
        </w:rPr>
      </w:pPr>
    </w:p>
    <w:p w14:paraId="5E77E248" w14:textId="44F6B24B" w:rsidR="001C4002" w:rsidRPr="00486236" w:rsidRDefault="00CD5881" w:rsidP="00CD5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="Angsana New" w:hAnsi="Angsana New"/>
          <w:i/>
          <w:iCs/>
          <w:sz w:val="30"/>
          <w:szCs w:val="30"/>
        </w:rPr>
      </w:pPr>
      <w:r w:rsidRPr="00486236">
        <w:rPr>
          <w:rFonts w:ascii="Angsana New" w:hAnsi="Angsana New"/>
          <w:i/>
          <w:iCs/>
          <w:sz w:val="30"/>
          <w:szCs w:val="30"/>
          <w:cs/>
          <w:lang w:val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</w:p>
    <w:p w14:paraId="11C21ED5" w14:textId="5D3A7905" w:rsidR="00CD5881" w:rsidRDefault="00CD5881" w:rsidP="00254D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05"/>
        <w:jc w:val="both"/>
        <w:rPr>
          <w:rFonts w:ascii="Angsana New" w:hAnsi="Angsana New"/>
          <w:i/>
          <w:iCs/>
          <w:sz w:val="30"/>
          <w:szCs w:val="30"/>
        </w:rPr>
      </w:pPr>
    </w:p>
    <w:p w14:paraId="06B2664B" w14:textId="71236E37" w:rsidR="00254D58" w:rsidRPr="00254D58" w:rsidRDefault="00254D58" w:rsidP="00254D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  <w:lang w:val="th-TH"/>
        </w:rPr>
      </w:pPr>
      <w:r w:rsidRPr="00EE2085">
        <w:rPr>
          <w:rFonts w:ascii="Angsana New" w:hAnsi="Angsana New"/>
          <w:spacing w:val="4"/>
          <w:sz w:val="30"/>
          <w:szCs w:val="30"/>
          <w:cs/>
          <w:lang w:val="th-TH"/>
        </w:rPr>
        <w:t>ความเสี่ยงด้านอัตราดอกเบี้ยของกลุ่มบริษัทเกิดขึ้นจากเงินกู้ยืม</w:t>
      </w:r>
      <w:r w:rsidRPr="00EE2085">
        <w:rPr>
          <w:rFonts w:ascii="Angsana New" w:hAnsi="Angsana New" w:hint="cs"/>
          <w:spacing w:val="4"/>
          <w:sz w:val="30"/>
          <w:szCs w:val="30"/>
          <w:cs/>
          <w:lang w:val="th-TH"/>
        </w:rPr>
        <w:t xml:space="preserve"> </w:t>
      </w:r>
      <w:r w:rsidRPr="00EE2085">
        <w:rPr>
          <w:rFonts w:ascii="Angsana New" w:hAnsi="Angsana New"/>
          <w:spacing w:val="4"/>
          <w:sz w:val="30"/>
          <w:szCs w:val="30"/>
          <w:cs/>
          <w:lang w:val="th-TH"/>
        </w:rPr>
        <w:t>เงินกู้ยืมซึ่งกู้ด้วยอัตราดอกเบี้ยลอยตัวจะทำให้</w:t>
      </w:r>
      <w:r w:rsidRPr="00EE2085">
        <w:rPr>
          <w:rFonts w:ascii="Angsana New" w:hAnsi="Angsana New"/>
          <w:spacing w:val="2"/>
          <w:sz w:val="30"/>
          <w:szCs w:val="30"/>
          <w:cs/>
          <w:lang w:val="th-TH"/>
        </w:rPr>
        <w:t>กลุ่มบริษัทมีความเสี่ยงด้านกระแสเงินสดที่เกิดจากอัตรดอกเบี้ย</w:t>
      </w:r>
      <w:r w:rsidRPr="00EE2085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 </w:t>
      </w:r>
      <w:r w:rsidRPr="00EE2085">
        <w:rPr>
          <w:rFonts w:ascii="Angsana New" w:hAnsi="Angsana New"/>
          <w:spacing w:val="2"/>
          <w:sz w:val="30"/>
          <w:szCs w:val="30"/>
          <w:cs/>
          <w:lang w:val="th-TH"/>
        </w:rPr>
        <w:t>หากอัตราดอกเบี้ยเปลี่ยนแปลงในอัตราร้อยละ</w:t>
      </w:r>
      <w:r w:rsidRPr="00EE2085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 </w:t>
      </w:r>
      <w:r w:rsidRPr="00EE2085">
        <w:rPr>
          <w:rFonts w:ascii="Angsana New" w:hAnsi="Angsana New"/>
          <w:spacing w:val="2"/>
          <w:sz w:val="30"/>
          <w:szCs w:val="30"/>
        </w:rPr>
        <w:t>1</w:t>
      </w:r>
      <w:r w:rsidRPr="00EE2085">
        <w:rPr>
          <w:rFonts w:ascii="Angsana New" w:hAnsi="Angsana New" w:hint="cs"/>
          <w:spacing w:val="2"/>
          <w:sz w:val="30"/>
          <w:szCs w:val="30"/>
          <w:cs/>
          <w:lang w:val="th-TH"/>
        </w:rPr>
        <w:t xml:space="preserve"> </w:t>
      </w:r>
      <w:r w:rsidRPr="00EE2085">
        <w:rPr>
          <w:rFonts w:ascii="Angsana New" w:hAnsi="Angsana New"/>
          <w:spacing w:val="2"/>
          <w:sz w:val="30"/>
          <w:szCs w:val="30"/>
          <w:cs/>
          <w:lang w:val="th-TH"/>
        </w:rPr>
        <w:t>ต่อ</w:t>
      </w:r>
      <w:r w:rsidRPr="00254D58">
        <w:rPr>
          <w:rFonts w:ascii="Angsana New" w:hAnsi="Angsana New"/>
          <w:sz w:val="30"/>
          <w:szCs w:val="30"/>
          <w:cs/>
          <w:lang w:val="th-TH"/>
        </w:rPr>
        <w:t>ปี</w:t>
      </w:r>
      <w:r w:rsidR="00EE2085">
        <w:rPr>
          <w:rFonts w:ascii="Angsana New" w:hAnsi="Angsana New"/>
          <w:sz w:val="30"/>
          <w:szCs w:val="30"/>
        </w:rPr>
        <w:t xml:space="preserve"> </w:t>
      </w:r>
      <w:r w:rsidRPr="00254D58">
        <w:rPr>
          <w:rFonts w:ascii="Angsana New" w:hAnsi="Angsana New"/>
          <w:sz w:val="30"/>
          <w:szCs w:val="30"/>
          <w:cs/>
          <w:lang w:val="th-TH"/>
        </w:rPr>
        <w:t>โดยที่ปัจจัยอื่นทั้งหมดคงที่ ทำให้กำไรก่อนภาษีเงินได้สำหรับปีและส่วนของผู้ถือหุ้นมีผลกระทบจากอัตราดอกเบี้ยลอยตัวของเงินกู้ยืม ดังนี้</w:t>
      </w:r>
    </w:p>
    <w:p w14:paraId="406E608B" w14:textId="77777777" w:rsidR="006D431E" w:rsidRPr="006D431E" w:rsidRDefault="006D43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450"/>
        <w:gridCol w:w="1980"/>
        <w:gridCol w:w="270"/>
        <w:gridCol w:w="1620"/>
      </w:tblGrid>
      <w:tr w:rsidR="00CD5881" w:rsidRPr="00CD5881" w14:paraId="20F3216F" w14:textId="77777777" w:rsidTr="00CD5881">
        <w:tc>
          <w:tcPr>
            <w:tcW w:w="4950" w:type="dxa"/>
            <w:tcBorders>
              <w:top w:val="nil"/>
              <w:left w:val="nil"/>
              <w:bottom w:val="nil"/>
            </w:tcBorders>
          </w:tcPr>
          <w:p w14:paraId="5D206873" w14:textId="77777777" w:rsidR="00CD5881" w:rsidRPr="00CD5881" w:rsidRDefault="00CD5881" w:rsidP="00CD588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13A29772" w14:textId="1DAA074C" w:rsidR="00CD5881" w:rsidRPr="00CD5881" w:rsidRDefault="00CD5881" w:rsidP="00CD5881">
            <w:pPr>
              <w:tabs>
                <w:tab w:val="clear" w:pos="907"/>
                <w:tab w:val="left" w:pos="900"/>
              </w:tabs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F98BAD1" w14:textId="77777777" w:rsidR="00CD5881" w:rsidRPr="00CD5881" w:rsidRDefault="00CD5881" w:rsidP="00CD5881">
            <w:pPr>
              <w:tabs>
                <w:tab w:val="clear" w:pos="907"/>
                <w:tab w:val="left" w:pos="900"/>
              </w:tabs>
              <w:spacing w:line="240" w:lineRule="auto"/>
              <w:ind w:left="-18" w:right="-10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3870" w:type="dxa"/>
            <w:gridSpan w:val="3"/>
            <w:tcBorders>
              <w:top w:val="nil"/>
              <w:bottom w:val="nil"/>
              <w:right w:val="nil"/>
            </w:tcBorders>
          </w:tcPr>
          <w:p w14:paraId="0143CBEE" w14:textId="498C0D29" w:rsidR="00CD5881" w:rsidRPr="00CD5881" w:rsidRDefault="00CD5881" w:rsidP="00CD5881">
            <w:pPr>
              <w:pStyle w:val="BodyText"/>
              <w:tabs>
                <w:tab w:val="clear" w:pos="907"/>
                <w:tab w:val="left" w:pos="900"/>
              </w:tabs>
              <w:spacing w:after="0"/>
              <w:ind w:left="-1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219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งบการเงินที่แสดงเงินลงทุนตามวิธีส่วนได้เสีย/งบการเงินเฉพาะกิจการ</w:t>
            </w:r>
          </w:p>
        </w:tc>
      </w:tr>
      <w:tr w:rsidR="00CD5881" w:rsidRPr="00CD5881" w14:paraId="4EEED325" w14:textId="77777777" w:rsidTr="00CD5881">
        <w:tc>
          <w:tcPr>
            <w:tcW w:w="4950" w:type="dxa"/>
            <w:tcBorders>
              <w:top w:val="nil"/>
              <w:left w:val="nil"/>
              <w:bottom w:val="nil"/>
            </w:tcBorders>
          </w:tcPr>
          <w:p w14:paraId="3F6BBE29" w14:textId="57A51EAF" w:rsidR="006C411A" w:rsidRDefault="006C411A" w:rsidP="006C411A">
            <w:pPr>
              <w:ind w:left="-18"/>
              <w:jc w:val="center"/>
              <w:rPr>
                <w:rFonts w:asciiTheme="majorBidi" w:eastAsia="Times New Roman" w:hAnsiTheme="majorBidi"/>
                <w:sz w:val="30"/>
                <w:szCs w:val="30"/>
              </w:rPr>
            </w:pPr>
          </w:p>
          <w:p w14:paraId="2A566D1A" w14:textId="7D69D0F3" w:rsidR="00CD5881" w:rsidRPr="006C411A" w:rsidRDefault="006C411A" w:rsidP="006C411A">
            <w:pPr>
              <w:tabs>
                <w:tab w:val="clear" w:pos="907"/>
                <w:tab w:val="left" w:pos="900"/>
              </w:tabs>
              <w:ind w:left="-18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C411A">
              <w:rPr>
                <w:rFonts w:asciiTheme="majorBidi" w:eastAsia="Times New Roman" w:hAnsi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ผลกระทบต่อกำไรหรือขาดทุน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50A45240" w14:textId="77777777" w:rsidR="00CD5881" w:rsidRPr="00CD5881" w:rsidRDefault="00CD5881" w:rsidP="00365417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7B5E33DD" w14:textId="77777777" w:rsidR="00CD5881" w:rsidRDefault="00CD5881" w:rsidP="00365417">
            <w:pPr>
              <w:ind w:left="-18"/>
              <w:jc w:val="center"/>
              <w:rPr>
                <w:rFonts w:asciiTheme="majorBidi" w:eastAsia="Times New Roman" w:hAnsiTheme="majorBidi"/>
                <w:sz w:val="30"/>
                <w:szCs w:val="30"/>
              </w:rPr>
            </w:pPr>
            <w:r w:rsidRPr="00CD5881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อัตราดอกเบี้ย</w:t>
            </w:r>
          </w:p>
          <w:p w14:paraId="4AF4549A" w14:textId="40E3B9DD" w:rsidR="00CD5881" w:rsidRPr="00CD5881" w:rsidRDefault="00CD5881" w:rsidP="00365417">
            <w:pPr>
              <w:ind w:lef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D5881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เพิ่มขึ้น</w:t>
            </w:r>
            <w:r w:rsidRPr="00CD5881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CD5881">
              <w:rPr>
                <w:rFonts w:asciiTheme="majorBidi" w:eastAsia="Times New Roman" w:hAnsiTheme="majorBidi" w:cstheme="majorBidi"/>
                <w:sz w:val="30"/>
                <w:szCs w:val="30"/>
              </w:rPr>
              <w:t>1%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A5E76F5" w14:textId="77777777" w:rsidR="00CD5881" w:rsidRPr="00CD5881" w:rsidRDefault="00CD5881" w:rsidP="00365417">
            <w:pPr>
              <w:ind w:left="-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nil"/>
              <w:right w:val="nil"/>
            </w:tcBorders>
          </w:tcPr>
          <w:p w14:paraId="350654C5" w14:textId="58EDF532" w:rsidR="00CD5881" w:rsidRPr="00CD5881" w:rsidRDefault="00CD5881" w:rsidP="00365417">
            <w:pPr>
              <w:ind w:lef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D5881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อัตราดอกเบี้ยลดลง</w:t>
            </w:r>
            <w:r w:rsidRPr="00CD5881">
              <w:rPr>
                <w:rFonts w:asciiTheme="majorBidi" w:eastAsia="Times New Roman" w:hAnsiTheme="majorBidi"/>
                <w:sz w:val="30"/>
                <w:szCs w:val="30"/>
                <w:cs/>
              </w:rPr>
              <w:t xml:space="preserve"> </w:t>
            </w:r>
            <w:r w:rsidRPr="00CD5881">
              <w:rPr>
                <w:rFonts w:asciiTheme="majorBidi" w:eastAsia="Times New Roman" w:hAnsiTheme="majorBidi" w:cstheme="majorBidi"/>
                <w:sz w:val="30"/>
                <w:szCs w:val="30"/>
              </w:rPr>
              <w:t>1%</w:t>
            </w:r>
          </w:p>
        </w:tc>
      </w:tr>
      <w:tr w:rsidR="00CD5881" w:rsidRPr="00CD5881" w14:paraId="71843F88" w14:textId="77777777" w:rsidTr="00CD5881">
        <w:tc>
          <w:tcPr>
            <w:tcW w:w="4950" w:type="dxa"/>
            <w:tcBorders>
              <w:top w:val="nil"/>
              <w:left w:val="nil"/>
              <w:bottom w:val="nil"/>
            </w:tcBorders>
          </w:tcPr>
          <w:p w14:paraId="3B271A84" w14:textId="78AACB0E" w:rsidR="00CD5881" w:rsidRPr="00736BB0" w:rsidRDefault="00CD5881" w:rsidP="00CD588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66311F41" w14:textId="77777777" w:rsidR="00CD5881" w:rsidRPr="00CD5881" w:rsidRDefault="00CD5881" w:rsidP="00CD5881">
            <w:pPr>
              <w:pStyle w:val="a1"/>
              <w:tabs>
                <w:tab w:val="left" w:pos="227"/>
                <w:tab w:val="left" w:pos="454"/>
                <w:tab w:val="left" w:pos="680"/>
                <w:tab w:val="decimal" w:pos="792"/>
              </w:tabs>
              <w:spacing w:line="240" w:lineRule="atLeast"/>
              <w:ind w:left="-18" w:right="44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870" w:type="dxa"/>
            <w:gridSpan w:val="3"/>
            <w:tcBorders>
              <w:top w:val="nil"/>
              <w:bottom w:val="nil"/>
              <w:right w:val="nil"/>
            </w:tcBorders>
          </w:tcPr>
          <w:p w14:paraId="0588F0A3" w14:textId="5CBC2F67" w:rsidR="00CD5881" w:rsidRPr="00CD5881" w:rsidRDefault="00CD5881" w:rsidP="00CD5881">
            <w:pPr>
              <w:ind w:lef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2193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ล้</w:t>
            </w:r>
            <w:r w:rsidRPr="00721935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านบาท</w:t>
            </w:r>
            <w:r w:rsidRPr="0072193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60D71" w:rsidRPr="00CD5881" w14:paraId="095ABA53" w14:textId="77777777" w:rsidTr="00CD5881">
        <w:tc>
          <w:tcPr>
            <w:tcW w:w="4950" w:type="dxa"/>
            <w:tcBorders>
              <w:top w:val="nil"/>
              <w:left w:val="nil"/>
              <w:bottom w:val="nil"/>
            </w:tcBorders>
          </w:tcPr>
          <w:p w14:paraId="48143C8A" w14:textId="5D94CFD8" w:rsidR="00660D71" w:rsidRPr="00736BB0" w:rsidRDefault="00660D71" w:rsidP="00CD5881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4B634390" w14:textId="77777777" w:rsidR="00660D71" w:rsidRPr="00CD5881" w:rsidRDefault="00660D71" w:rsidP="00CD5881">
            <w:pPr>
              <w:pStyle w:val="a1"/>
              <w:tabs>
                <w:tab w:val="left" w:pos="227"/>
                <w:tab w:val="left" w:pos="454"/>
                <w:tab w:val="left" w:pos="680"/>
                <w:tab w:val="decimal" w:pos="792"/>
              </w:tabs>
              <w:spacing w:line="240" w:lineRule="atLeast"/>
              <w:ind w:left="-18" w:right="44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3870" w:type="dxa"/>
            <w:gridSpan w:val="3"/>
            <w:tcBorders>
              <w:top w:val="nil"/>
              <w:bottom w:val="nil"/>
              <w:right w:val="nil"/>
            </w:tcBorders>
          </w:tcPr>
          <w:p w14:paraId="3A23C574" w14:textId="77777777" w:rsidR="00660D71" w:rsidRPr="00721935" w:rsidRDefault="00660D71" w:rsidP="00CD5881">
            <w:pPr>
              <w:ind w:left="-18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CD5881" w:rsidRPr="00CD5881" w14:paraId="2BA0FDBC" w14:textId="77777777" w:rsidTr="00CD5881">
        <w:tc>
          <w:tcPr>
            <w:tcW w:w="4950" w:type="dxa"/>
            <w:tcBorders>
              <w:top w:val="nil"/>
              <w:left w:val="nil"/>
              <w:bottom w:val="nil"/>
            </w:tcBorders>
          </w:tcPr>
          <w:p w14:paraId="79862596" w14:textId="00657C36" w:rsidR="00CD5881" w:rsidRPr="00CD5881" w:rsidRDefault="00625942" w:rsidP="00365417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25942">
              <w:rPr>
                <w:rFonts w:asciiTheme="majorBidi" w:eastAsia="Times New Roman" w:hAnsiTheme="majorBidi" w:hint="cs"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450" w:type="dxa"/>
            <w:tcBorders>
              <w:top w:val="nil"/>
              <w:bottom w:val="nil"/>
            </w:tcBorders>
          </w:tcPr>
          <w:p w14:paraId="2A5CDBF6" w14:textId="77777777" w:rsidR="00CD5881" w:rsidRPr="00CD5881" w:rsidRDefault="00CD5881" w:rsidP="00365417">
            <w:pPr>
              <w:pStyle w:val="a1"/>
              <w:tabs>
                <w:tab w:val="decimal" w:pos="792"/>
              </w:tabs>
              <w:ind w:right="44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</w:tcPr>
          <w:p w14:paraId="476F3892" w14:textId="77777777" w:rsidR="00CD5881" w:rsidRPr="00CD5881" w:rsidRDefault="00CD5881" w:rsidP="003654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506"/>
              </w:tabs>
              <w:spacing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rtl/>
              </w:rPr>
            </w:pPr>
            <w:r w:rsidRPr="00CD5881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0DA0877" w14:textId="77777777" w:rsidR="00CD5881" w:rsidRPr="00CD5881" w:rsidRDefault="00CD5881" w:rsidP="003654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506"/>
              </w:tabs>
              <w:spacing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bottom w:val="nil"/>
              <w:right w:val="nil"/>
            </w:tcBorders>
          </w:tcPr>
          <w:p w14:paraId="17838564" w14:textId="77777777" w:rsidR="00CD5881" w:rsidRPr="00CD5881" w:rsidRDefault="00CD5881" w:rsidP="0036541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left" w:pos="720"/>
                <w:tab w:val="left" w:pos="1506"/>
              </w:tabs>
              <w:spacing w:line="240" w:lineRule="auto"/>
              <w:ind w:right="16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D5881">
              <w:rPr>
                <w:rFonts w:asciiTheme="majorBidi" w:eastAsia="Times New Roman" w:hAnsiTheme="majorBidi" w:cstheme="majorBidi"/>
                <w:sz w:val="30"/>
                <w:szCs w:val="30"/>
              </w:rPr>
              <w:t>(25)</w:t>
            </w:r>
          </w:p>
        </w:tc>
      </w:tr>
    </w:tbl>
    <w:p w14:paraId="0F23A119" w14:textId="77777777" w:rsidR="00CD5881" w:rsidRDefault="00CD5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0416D02" w14:textId="79AC62D7" w:rsidR="000F262E" w:rsidRDefault="000F262E" w:rsidP="00850B5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50181AD8" w14:textId="77777777" w:rsidR="003E77CD" w:rsidRPr="00914FCB" w:rsidRDefault="003E77CD" w:rsidP="003E77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335ED924" w14:textId="6D6E1283" w:rsidR="009374FF" w:rsidRDefault="000F262E" w:rsidP="003C2F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  <w:r w:rsidRPr="000F262E">
        <w:rPr>
          <w:rFonts w:ascii="Angsana New" w:hAnsi="Angsana New"/>
          <w:sz w:val="30"/>
          <w:szCs w:val="30"/>
          <w:cs/>
          <w:lang w:val="th-TH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อย่างสม่ำเสมอโดยพิจารณาจากสัดส่วนของผลตอบแทนจากกิจกรรมดำเนินงานต่อส่วนของเจ้าของรวม ซึ่งไม่รวม</w:t>
      </w:r>
      <w:r w:rsidR="00A94ED0">
        <w:rPr>
          <w:rFonts w:ascii="Angsana New" w:hAnsi="Angsana New"/>
          <w:sz w:val="30"/>
          <w:szCs w:val="30"/>
          <w:cs/>
          <w:lang w:val="th-TH"/>
        </w:rPr>
        <w:br/>
      </w:r>
      <w:r w:rsidRPr="000F262E">
        <w:rPr>
          <w:rFonts w:ascii="Angsana New" w:hAnsi="Angsana New"/>
          <w:sz w:val="30"/>
          <w:szCs w:val="30"/>
          <w:cs/>
          <w:lang w:val="th-TH"/>
        </w:rPr>
        <w:t>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3A6DECE8" w14:textId="77777777" w:rsidR="001C4002" w:rsidRDefault="001C4002" w:rsidP="003C2F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46E691CF" w14:textId="77777777" w:rsidR="00625942" w:rsidRDefault="00625942" w:rsidP="003C2F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0E5002C7" w14:textId="77777777" w:rsidR="00625942" w:rsidRDefault="00625942" w:rsidP="003C2F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</w:rPr>
      </w:pPr>
    </w:p>
    <w:p w14:paraId="29FC19DA" w14:textId="73B35EB3" w:rsidR="002D4AAA" w:rsidRPr="0031453B" w:rsidRDefault="002D4AAA" w:rsidP="00850B5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1453B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</w:t>
      </w:r>
      <w:r w:rsidR="00A3523E">
        <w:rPr>
          <w:rFonts w:ascii="Angsana New" w:hAnsi="Angsana New" w:hint="cs"/>
          <w:b/>
          <w:bCs/>
          <w:sz w:val="30"/>
          <w:szCs w:val="30"/>
          <w:cs/>
        </w:rPr>
        <w:t>นกับบุคคลหรือกิจการที่ไม่เกี่ยวข้องกัน</w:t>
      </w:r>
    </w:p>
    <w:p w14:paraId="47787D30" w14:textId="77777777" w:rsidR="002D4AAA" w:rsidRPr="00914FCB" w:rsidRDefault="002D4AAA" w:rsidP="002D4A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0"/>
        <w:gridCol w:w="1458"/>
        <w:gridCol w:w="270"/>
        <w:gridCol w:w="1530"/>
      </w:tblGrid>
      <w:tr w:rsidR="00703809" w:rsidRPr="001432AD" w14:paraId="5F85A7B6" w14:textId="22094C22" w:rsidTr="00CB774B">
        <w:tc>
          <w:tcPr>
            <w:tcW w:w="5940" w:type="dxa"/>
            <w:tcBorders>
              <w:bottom w:val="nil"/>
            </w:tcBorders>
          </w:tcPr>
          <w:p w14:paraId="74676EBB" w14:textId="77777777" w:rsidR="00703809" w:rsidRPr="000A2EAB" w:rsidRDefault="00703809" w:rsidP="00A101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7" w:hanging="270"/>
              <w:rPr>
                <w:rFonts w:ascii="Angsana New" w:eastAsia="Times New Roman" w:hAnsi="Angsana New"/>
                <w:b/>
                <w:bCs/>
                <w:i/>
                <w:iCs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258" w:type="dxa"/>
            <w:gridSpan w:val="3"/>
            <w:tcBorders>
              <w:bottom w:val="nil"/>
            </w:tcBorders>
            <w:vAlign w:val="bottom"/>
          </w:tcPr>
          <w:p w14:paraId="59BA78C3" w14:textId="3C38E3A3" w:rsidR="00703809" w:rsidRPr="006758E4" w:rsidRDefault="00703809" w:rsidP="00D439E6">
            <w:pPr>
              <w:pStyle w:val="a1"/>
              <w:tabs>
                <w:tab w:val="decimal" w:pos="697"/>
              </w:tabs>
              <w:ind w:left="67" w:right="153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</w:t>
            </w: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สีย</w:t>
            </w:r>
            <w:r w:rsidRPr="006758E4">
              <w:rPr>
                <w:rFonts w:ascii="Angsana New" w:hAnsi="Angsana New"/>
                <w:bCs/>
                <w:sz w:val="30"/>
                <w:szCs w:val="30"/>
              </w:rPr>
              <w:t>/</w:t>
            </w:r>
            <w:r w:rsidRPr="006758E4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3809" w:rsidRPr="001432AD" w14:paraId="3C3967A9" w14:textId="61B7A475" w:rsidTr="00CB774B">
        <w:tc>
          <w:tcPr>
            <w:tcW w:w="5940" w:type="dxa"/>
            <w:tcBorders>
              <w:bottom w:val="nil"/>
            </w:tcBorders>
          </w:tcPr>
          <w:p w14:paraId="257FC9FC" w14:textId="77777777" w:rsidR="00703809" w:rsidRPr="000A2EAB" w:rsidRDefault="00703809" w:rsidP="00A1016E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458" w:type="dxa"/>
            <w:tcBorders>
              <w:bottom w:val="nil"/>
            </w:tcBorders>
            <w:vAlign w:val="bottom"/>
          </w:tcPr>
          <w:p w14:paraId="32748C5C" w14:textId="41828AF9" w:rsidR="00703809" w:rsidRPr="006758E4" w:rsidRDefault="00703809" w:rsidP="00A3523E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758E4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C4002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270" w:type="dxa"/>
            <w:tcBorders>
              <w:bottom w:val="nil"/>
            </w:tcBorders>
          </w:tcPr>
          <w:p w14:paraId="1384D206" w14:textId="77777777" w:rsidR="00703809" w:rsidRPr="006758E4" w:rsidRDefault="00703809" w:rsidP="00A3523E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D2D119E" w14:textId="32588384" w:rsidR="00703809" w:rsidRPr="006758E4" w:rsidRDefault="00703809" w:rsidP="00A3523E">
            <w:pPr>
              <w:pStyle w:val="a1"/>
              <w:tabs>
                <w:tab w:val="decimal" w:pos="337"/>
              </w:tabs>
              <w:ind w:right="15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C4002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703809" w:rsidRPr="001432AD" w14:paraId="680B6009" w14:textId="2509B091" w:rsidTr="00CB774B">
        <w:tc>
          <w:tcPr>
            <w:tcW w:w="5940" w:type="dxa"/>
            <w:tcBorders>
              <w:bottom w:val="nil"/>
            </w:tcBorders>
          </w:tcPr>
          <w:p w14:paraId="014A87C1" w14:textId="77777777" w:rsidR="00703809" w:rsidRPr="000A2EAB" w:rsidRDefault="00703809" w:rsidP="00A1016E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trike/>
                <w:sz w:val="30"/>
                <w:szCs w:val="30"/>
                <w:highlight w:val="green"/>
                <w:cs/>
              </w:rPr>
            </w:pPr>
          </w:p>
        </w:tc>
        <w:tc>
          <w:tcPr>
            <w:tcW w:w="3258" w:type="dxa"/>
            <w:gridSpan w:val="3"/>
            <w:tcBorders>
              <w:top w:val="nil"/>
              <w:bottom w:val="nil"/>
            </w:tcBorders>
            <w:vAlign w:val="bottom"/>
          </w:tcPr>
          <w:p w14:paraId="7FC7802A" w14:textId="6638C65B" w:rsidR="00703809" w:rsidRPr="006758E4" w:rsidRDefault="00703809" w:rsidP="00703809">
            <w:pPr>
              <w:pStyle w:val="a1"/>
              <w:tabs>
                <w:tab w:val="decimal" w:pos="1057"/>
              </w:tabs>
              <w:ind w:right="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6758E4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6758E4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03809" w:rsidRPr="006758E4" w14:paraId="7354836A" w14:textId="238CD521" w:rsidTr="00CB774B">
        <w:tc>
          <w:tcPr>
            <w:tcW w:w="5940" w:type="dxa"/>
          </w:tcPr>
          <w:p w14:paraId="177033AB" w14:textId="77777777" w:rsidR="00703809" w:rsidRPr="006758E4" w:rsidRDefault="00703809" w:rsidP="00A3523E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58" w:type="dxa"/>
            <w:tcBorders>
              <w:top w:val="nil"/>
              <w:bottom w:val="nil"/>
            </w:tcBorders>
          </w:tcPr>
          <w:p w14:paraId="467AE29D" w14:textId="44AD65B3" w:rsidR="00703809" w:rsidRPr="006758E4" w:rsidRDefault="00703809" w:rsidP="006758E4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54D312E" w14:textId="77777777" w:rsidR="00703809" w:rsidRPr="006758E4" w:rsidRDefault="00703809" w:rsidP="006758E4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nil"/>
            </w:tcBorders>
          </w:tcPr>
          <w:p w14:paraId="6CD90EDB" w14:textId="4189FA1E" w:rsidR="00703809" w:rsidRPr="006758E4" w:rsidRDefault="00703809" w:rsidP="006758E4">
            <w:pPr>
              <w:pStyle w:val="a1"/>
              <w:tabs>
                <w:tab w:val="decimal" w:pos="792"/>
              </w:tabs>
              <w:ind w:right="4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C4002" w:rsidRPr="006758E4" w14:paraId="556E5917" w14:textId="5E1BC66B" w:rsidTr="003B31D3">
        <w:tc>
          <w:tcPr>
            <w:tcW w:w="5940" w:type="dxa"/>
            <w:tcBorders>
              <w:bottom w:val="nil"/>
            </w:tcBorders>
          </w:tcPr>
          <w:p w14:paraId="0C42664F" w14:textId="77777777" w:rsidR="001C4002" w:rsidRPr="006758E4" w:rsidRDefault="001C4002" w:rsidP="001C4002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58" w:type="dxa"/>
            <w:tcBorders>
              <w:top w:val="nil"/>
              <w:bottom w:val="single" w:sz="4" w:space="0" w:color="auto"/>
            </w:tcBorders>
          </w:tcPr>
          <w:p w14:paraId="6A5B8E48" w14:textId="7CBC446C" w:rsidR="001C4002" w:rsidRPr="006758E4" w:rsidRDefault="00625942" w:rsidP="001C4002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7A336DD" w14:textId="77777777" w:rsidR="001C4002" w:rsidRPr="006758E4" w:rsidRDefault="001C4002" w:rsidP="001C4002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nil"/>
              <w:bottom w:val="single" w:sz="4" w:space="0" w:color="auto"/>
            </w:tcBorders>
          </w:tcPr>
          <w:p w14:paraId="6A97CF36" w14:textId="34C509B9" w:rsidR="001C4002" w:rsidRPr="006758E4" w:rsidRDefault="001C4002" w:rsidP="001C4002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1C4002" w:rsidRPr="006758E4" w14:paraId="388699BB" w14:textId="5CF52A60" w:rsidTr="003B31D3">
        <w:tc>
          <w:tcPr>
            <w:tcW w:w="5940" w:type="dxa"/>
            <w:tcBorders>
              <w:top w:val="nil"/>
              <w:bottom w:val="nil"/>
            </w:tcBorders>
          </w:tcPr>
          <w:p w14:paraId="055CA7A4" w14:textId="77777777" w:rsidR="001C4002" w:rsidRPr="006758E4" w:rsidRDefault="001C4002" w:rsidP="001C4002">
            <w:pPr>
              <w:tabs>
                <w:tab w:val="clear" w:pos="907"/>
                <w:tab w:val="left" w:pos="900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758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4E9801B7" w14:textId="5D99CE61" w:rsidR="001C4002" w:rsidRPr="006758E4" w:rsidRDefault="00625942" w:rsidP="001C4002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8AE97E3" w14:textId="77777777" w:rsidR="001C4002" w:rsidRDefault="001C4002" w:rsidP="001C4002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46783F6" w14:textId="187BFE20" w:rsidR="001C4002" w:rsidRDefault="001C4002" w:rsidP="001C4002">
            <w:pPr>
              <w:pStyle w:val="a1"/>
              <w:tabs>
                <w:tab w:val="decimal" w:pos="792"/>
              </w:tabs>
              <w:ind w:right="246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</w:t>
            </w:r>
          </w:p>
        </w:tc>
      </w:tr>
    </w:tbl>
    <w:p w14:paraId="21BB94E4" w14:textId="716E664E" w:rsidR="00554593" w:rsidRDefault="00554593" w:rsidP="003B31D3">
      <w:pPr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481AB6C" w14:textId="38800138" w:rsidR="00D439E6" w:rsidRPr="00416005" w:rsidRDefault="005302CE" w:rsidP="00554593">
      <w:pPr>
        <w:ind w:left="540" w:hanging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หนังสือ</w:t>
      </w:r>
      <w:r w:rsidR="00D439E6" w:rsidRPr="0041600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ค้ำประกัน</w:t>
      </w:r>
    </w:p>
    <w:p w14:paraId="0D9A3F3B" w14:textId="77777777" w:rsidR="00D439E6" w:rsidRPr="001F6217" w:rsidRDefault="00D439E6" w:rsidP="002D4AAA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  <w:cs/>
        </w:rPr>
      </w:pPr>
    </w:p>
    <w:p w14:paraId="71786A9C" w14:textId="449F23D8" w:rsidR="00D439E6" w:rsidRDefault="00D439E6" w:rsidP="00D439E6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47B28" w:rsidRPr="00447B28">
        <w:rPr>
          <w:rFonts w:ascii="Angsana New" w:hAnsi="Angsana New"/>
          <w:spacing w:val="-2"/>
          <w:sz w:val="30"/>
          <w:szCs w:val="30"/>
        </w:rPr>
        <w:t>31</w:t>
      </w:r>
      <w:r w:rsidR="005E6D29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50B54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D4DA4" w:rsidRPr="004D4DA4">
        <w:rPr>
          <w:rFonts w:ascii="Angsana New" w:hAnsi="Angsana New"/>
          <w:spacing w:val="-2"/>
          <w:sz w:val="30"/>
          <w:szCs w:val="30"/>
        </w:rPr>
        <w:t>256</w:t>
      </w:r>
      <w:r w:rsidR="001C4002">
        <w:rPr>
          <w:rFonts w:ascii="Angsana New" w:hAnsi="Angsana New"/>
          <w:spacing w:val="-2"/>
          <w:sz w:val="30"/>
          <w:szCs w:val="30"/>
        </w:rPr>
        <w:t>9</w:t>
      </w: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201A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 w:rsidRPr="000C201A">
        <w:rPr>
          <w:rFonts w:ascii="Angsana New" w:hAnsi="Angsana New"/>
          <w:sz w:val="30"/>
          <w:szCs w:val="30"/>
          <w:cs/>
        </w:rPr>
        <w:t>หนังสือค้ำประกันซึ่งออกโดยธนาคารในนามบริษัท</w:t>
      </w:r>
      <w:r w:rsidRPr="00EC5845">
        <w:rPr>
          <w:rFonts w:ascii="Angsana New" w:hAnsi="Angsana New"/>
          <w:spacing w:val="-4"/>
          <w:sz w:val="30"/>
          <w:szCs w:val="30"/>
          <w:cs/>
        </w:rPr>
        <w:t>เหลืออยู่เป็นจำนวน</w:t>
      </w:r>
      <w:r w:rsidR="002C433E">
        <w:rPr>
          <w:rFonts w:ascii="Angsana New" w:hAnsi="Angsana New"/>
          <w:spacing w:val="-4"/>
          <w:sz w:val="30"/>
          <w:szCs w:val="30"/>
        </w:rPr>
        <w:t xml:space="preserve"> </w:t>
      </w:r>
      <w:r w:rsidR="00F52E9C">
        <w:rPr>
          <w:rFonts w:ascii="Angsana New" w:hAnsi="Angsana New"/>
          <w:spacing w:val="-4"/>
          <w:sz w:val="30"/>
          <w:szCs w:val="30"/>
        </w:rPr>
        <w:t>1</w:t>
      </w:r>
      <w:r w:rsidR="00747CF3">
        <w:rPr>
          <w:rFonts w:ascii="Angsana New" w:hAnsi="Angsana New"/>
          <w:spacing w:val="-4"/>
          <w:sz w:val="30"/>
          <w:szCs w:val="30"/>
        </w:rPr>
        <w:t xml:space="preserve"> </w:t>
      </w:r>
      <w:r w:rsidRPr="00EC5845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0C201A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Pr="000C201A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447B28" w:rsidRPr="00447B28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Pr="000C201A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Pr="000C201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มีนาคม </w:t>
      </w:r>
      <w:r w:rsidR="004D4DA4" w:rsidRPr="004D4DA4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1C4002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0C201A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Pr="000C201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1C4002">
        <w:rPr>
          <w:rFonts w:ascii="Angsana New" w:hAnsi="Angsana New"/>
          <w:i/>
          <w:iCs/>
          <w:spacing w:val="-2"/>
          <w:sz w:val="30"/>
          <w:szCs w:val="30"/>
        </w:rPr>
        <w:t>1</w:t>
      </w:r>
      <w:r w:rsidRPr="000C201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ล้านบาท</w:t>
      </w:r>
      <w:r w:rsidRPr="000C201A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2596B" w:rsidRPr="0012596B">
        <w:rPr>
          <w:rFonts w:ascii="Angsana New" w:hAnsi="Angsana New" w:hint="cs"/>
          <w:sz w:val="30"/>
          <w:szCs w:val="30"/>
          <w:cs/>
        </w:rPr>
        <w:t>ซึ่งเกี่ยวเนื่องกับภาระผูกพันทางการปฏิบัติบางประการตามปกติธุรกิจของบริษัท</w:t>
      </w:r>
    </w:p>
    <w:p w14:paraId="4E953224" w14:textId="77777777" w:rsidR="005B65B9" w:rsidRPr="001F6217" w:rsidRDefault="005B65B9" w:rsidP="00E64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4"/>
          <w:szCs w:val="24"/>
        </w:rPr>
      </w:pPr>
    </w:p>
    <w:p w14:paraId="6B935618" w14:textId="660BF1C7" w:rsidR="00666009" w:rsidRPr="0053285B" w:rsidRDefault="0053285B" w:rsidP="0053285B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Pr="0053285B">
        <w:rPr>
          <w:rFonts w:ascii="Angsana New" w:hAnsi="Angsana New"/>
          <w:b/>
          <w:bCs/>
          <w:i/>
          <w:iCs/>
          <w:sz w:val="30"/>
          <w:szCs w:val="30"/>
          <w:cs/>
        </w:rPr>
        <w:t>เลตเตอร์ออฟเครดิต</w:t>
      </w:r>
    </w:p>
    <w:p w14:paraId="4C110335" w14:textId="73473E86" w:rsidR="00666009" w:rsidRPr="001F6217" w:rsidRDefault="00666009" w:rsidP="0053285B">
      <w:pPr>
        <w:ind w:left="540" w:hanging="540"/>
        <w:jc w:val="thaiDistribute"/>
        <w:rPr>
          <w:rFonts w:ascii="Angsana New" w:hAnsi="Angsana New"/>
          <w:b/>
          <w:bCs/>
          <w:sz w:val="24"/>
          <w:szCs w:val="24"/>
        </w:rPr>
      </w:pPr>
    </w:p>
    <w:p w14:paraId="57B6379B" w14:textId="3725F963" w:rsidR="0053285B" w:rsidRDefault="0053285B" w:rsidP="00D439E6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447B28" w:rsidRPr="00447B28">
        <w:rPr>
          <w:rFonts w:ascii="Angsana New" w:hAnsi="Angsana New"/>
          <w:spacing w:val="-2"/>
          <w:sz w:val="30"/>
          <w:szCs w:val="30"/>
        </w:rPr>
        <w:t>31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850B54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4D4DA4" w:rsidRPr="004D4DA4">
        <w:rPr>
          <w:rFonts w:ascii="Angsana New" w:hAnsi="Angsana New"/>
          <w:spacing w:val="-2"/>
          <w:sz w:val="30"/>
          <w:szCs w:val="30"/>
        </w:rPr>
        <w:t>256</w:t>
      </w:r>
      <w:r w:rsidR="001C4002">
        <w:rPr>
          <w:rFonts w:ascii="Angsana New" w:hAnsi="Angsana New"/>
          <w:spacing w:val="-2"/>
          <w:sz w:val="30"/>
          <w:szCs w:val="30"/>
        </w:rPr>
        <w:t>9</w:t>
      </w:r>
      <w:r w:rsidRPr="000C201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201A">
        <w:rPr>
          <w:rFonts w:ascii="Angsana New" w:hAnsi="Angsana New"/>
          <w:spacing w:val="-4"/>
          <w:sz w:val="30"/>
          <w:szCs w:val="30"/>
          <w:cs/>
        </w:rPr>
        <w:t>บริษัทมี</w:t>
      </w:r>
      <w:r>
        <w:rPr>
          <w:rFonts w:ascii="Angsana New" w:hAnsi="Angsana New" w:hint="cs"/>
          <w:sz w:val="30"/>
          <w:szCs w:val="30"/>
          <w:cs/>
        </w:rPr>
        <w:t>เลตเตอร์ออฟเครดิต</w:t>
      </w:r>
      <w:r w:rsidRPr="000C201A">
        <w:rPr>
          <w:rFonts w:ascii="Angsana New" w:hAnsi="Angsana New"/>
          <w:sz w:val="30"/>
          <w:szCs w:val="30"/>
          <w:cs/>
        </w:rPr>
        <w:t>ซึ่งออกโดยธนาคารในนามบริษัท</w:t>
      </w:r>
      <w:r w:rsidRPr="00EC5845">
        <w:rPr>
          <w:rFonts w:ascii="Angsana New" w:hAnsi="Angsana New"/>
          <w:spacing w:val="-4"/>
          <w:sz w:val="30"/>
          <w:szCs w:val="30"/>
          <w:cs/>
        </w:rPr>
        <w:t>เหลืออยู่เป็นจำนวน</w:t>
      </w:r>
      <w:r w:rsidR="006D5169">
        <w:rPr>
          <w:rFonts w:ascii="Angsana New" w:hAnsi="Angsana New"/>
          <w:spacing w:val="-4"/>
          <w:sz w:val="30"/>
          <w:szCs w:val="30"/>
        </w:rPr>
        <w:t xml:space="preserve"> </w:t>
      </w:r>
      <w:r w:rsidR="00F52E9C">
        <w:rPr>
          <w:rFonts w:ascii="Angsana New" w:hAnsi="Angsana New"/>
          <w:spacing w:val="-4"/>
          <w:sz w:val="30"/>
          <w:szCs w:val="30"/>
        </w:rPr>
        <w:t>6</w:t>
      </w:r>
      <w:r w:rsidRPr="00EC5845">
        <w:rPr>
          <w:rFonts w:ascii="Angsana New" w:hAnsi="Angsana New"/>
          <w:spacing w:val="-4"/>
          <w:sz w:val="30"/>
          <w:szCs w:val="30"/>
        </w:rPr>
        <w:t xml:space="preserve"> </w:t>
      </w:r>
      <w:r w:rsidRPr="00EC5845">
        <w:rPr>
          <w:rFonts w:ascii="Angsana New" w:hAnsi="Angsana New"/>
          <w:spacing w:val="-4"/>
          <w:sz w:val="30"/>
          <w:szCs w:val="30"/>
          <w:cs/>
        </w:rPr>
        <w:t>ล้าน</w:t>
      </w:r>
      <w:r w:rsidRPr="000C201A">
        <w:rPr>
          <w:rFonts w:ascii="Angsana New" w:hAnsi="Angsana New"/>
          <w:spacing w:val="-4"/>
          <w:sz w:val="30"/>
          <w:szCs w:val="30"/>
          <w:cs/>
        </w:rPr>
        <w:t xml:space="preserve">บาท </w:t>
      </w:r>
      <w:r w:rsidR="00EE0FA5" w:rsidRPr="000C201A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EE0FA5" w:rsidRPr="00447B28">
        <w:rPr>
          <w:rFonts w:ascii="Angsana New" w:hAnsi="Angsana New"/>
          <w:i/>
          <w:iCs/>
          <w:spacing w:val="-4"/>
          <w:sz w:val="30"/>
          <w:szCs w:val="30"/>
        </w:rPr>
        <w:t>31</w:t>
      </w:r>
      <w:r w:rsidR="00EE0FA5" w:rsidRPr="000C201A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EE0FA5" w:rsidRPr="000C201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มีนาคม </w:t>
      </w:r>
      <w:r w:rsidR="00EE0FA5" w:rsidRPr="004D4DA4">
        <w:rPr>
          <w:rFonts w:ascii="Angsana New" w:hAnsi="Angsana New"/>
          <w:i/>
          <w:iCs/>
          <w:spacing w:val="-2"/>
          <w:sz w:val="30"/>
          <w:szCs w:val="30"/>
        </w:rPr>
        <w:t>256</w:t>
      </w:r>
      <w:r w:rsidR="001C4002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="00EE0FA5" w:rsidRPr="000C201A">
        <w:rPr>
          <w:rFonts w:ascii="Angsana New" w:hAnsi="Angsana New"/>
          <w:i/>
          <w:iCs/>
          <w:spacing w:val="-2"/>
          <w:sz w:val="30"/>
          <w:szCs w:val="30"/>
        </w:rPr>
        <w:t>:</w:t>
      </w:r>
      <w:r w:rsidR="00EE0FA5" w:rsidRPr="000C201A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 </w:t>
      </w:r>
      <w:r w:rsidR="007A2D6E">
        <w:rPr>
          <w:rFonts w:ascii="Angsana New" w:hAnsi="Angsana New"/>
          <w:i/>
          <w:iCs/>
          <w:spacing w:val="-2"/>
          <w:sz w:val="30"/>
          <w:szCs w:val="30"/>
        </w:rPr>
        <w:t xml:space="preserve">6 </w:t>
      </w:r>
      <w:r w:rsidR="00EE0FA5" w:rsidRPr="000C201A">
        <w:rPr>
          <w:rFonts w:ascii="Angsana New" w:hAnsi="Angsana New"/>
          <w:i/>
          <w:iCs/>
          <w:spacing w:val="-2"/>
          <w:sz w:val="30"/>
          <w:szCs w:val="30"/>
          <w:cs/>
        </w:rPr>
        <w:t>ล้านบาท</w:t>
      </w:r>
      <w:r w:rsidR="00EE0FA5" w:rsidRPr="000C201A">
        <w:rPr>
          <w:rFonts w:ascii="Angsana New" w:hAnsi="Angsana New"/>
          <w:i/>
          <w:iCs/>
          <w:spacing w:val="-2"/>
          <w:sz w:val="30"/>
          <w:szCs w:val="30"/>
        </w:rPr>
        <w:t>)</w:t>
      </w:r>
      <w:r w:rsidR="00EE0FA5" w:rsidRPr="000C201A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0C201A">
        <w:rPr>
          <w:rFonts w:ascii="Angsana New" w:hAnsi="Angsana New"/>
          <w:spacing w:val="-2"/>
          <w:sz w:val="30"/>
          <w:szCs w:val="30"/>
          <w:cs/>
        </w:rPr>
        <w:t>ซึ่งเกี่ยวเนื่องกับภาระผูกพัน</w:t>
      </w:r>
      <w:r>
        <w:rPr>
          <w:rFonts w:ascii="Angsana New" w:hAnsi="Angsana New" w:hint="cs"/>
          <w:spacing w:val="-2"/>
          <w:sz w:val="30"/>
          <w:szCs w:val="30"/>
          <w:cs/>
        </w:rPr>
        <w:t>สำหรับซื้อวัตถุ</w:t>
      </w:r>
      <w:r w:rsidR="003D74CF">
        <w:rPr>
          <w:rFonts w:ascii="Angsana New" w:hAnsi="Angsana New" w:hint="cs"/>
          <w:spacing w:val="-2"/>
          <w:sz w:val="30"/>
          <w:szCs w:val="30"/>
          <w:cs/>
        </w:rPr>
        <w:t>ดิบและวัสดุ</w:t>
      </w:r>
    </w:p>
    <w:p w14:paraId="34836125" w14:textId="5E2FBF06" w:rsidR="00072A5B" w:rsidRPr="001F6217" w:rsidRDefault="00072A5B" w:rsidP="00072A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22D8FE0" w14:textId="77777777" w:rsidR="002D4AAA" w:rsidRPr="00DD64C2" w:rsidRDefault="002D4AAA" w:rsidP="002D4AAA">
      <w:pPr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91916">
        <w:rPr>
          <w:rFonts w:ascii="Angsana New" w:hAnsi="Angsana New"/>
          <w:b/>
          <w:bCs/>
          <w:sz w:val="30"/>
          <w:szCs w:val="30"/>
        </w:rPr>
        <w:tab/>
      </w:r>
      <w:r w:rsidRPr="00591916">
        <w:rPr>
          <w:rFonts w:ascii="Angsana New" w:hAnsi="Angsana New"/>
          <w:b/>
          <w:bCs/>
          <w:sz w:val="30"/>
          <w:szCs w:val="30"/>
        </w:rPr>
        <w:tab/>
      </w:r>
      <w:r w:rsidRPr="00DD64C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สัญญาซื้อสินค้าและบริการระยะยาว</w:t>
      </w:r>
    </w:p>
    <w:p w14:paraId="48F545DD" w14:textId="77777777" w:rsidR="002D4AAA" w:rsidRPr="00DD64C2" w:rsidRDefault="002D4AAA" w:rsidP="002948AD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425AFBE3" w14:textId="6432C9C7" w:rsidR="00DD64C2" w:rsidRPr="00DD64C2" w:rsidRDefault="00DD64C2" w:rsidP="00DD64C2">
      <w:pPr>
        <w:pStyle w:val="ListParagraph"/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/>
          <w:sz w:val="30"/>
          <w:szCs w:val="30"/>
        </w:rPr>
      </w:pPr>
      <w:r w:rsidRPr="00DD64C2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Pr="00DD64C2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  <w:lang w:val="th-TH"/>
        </w:rPr>
        <w:t>มีนาคม</w:t>
      </w:r>
      <w:r w:rsidRPr="00DD64C2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DD64C2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9</w:t>
      </w:r>
      <w:r w:rsidRPr="00DD64C2">
        <w:rPr>
          <w:rFonts w:ascii="Angsana New" w:hAnsi="Angsana New"/>
          <w:sz w:val="30"/>
          <w:szCs w:val="30"/>
        </w:rPr>
        <w:t xml:space="preserve"> </w:t>
      </w:r>
      <w:r w:rsidRPr="00DD64C2">
        <w:rPr>
          <w:rFonts w:ascii="Angsana New" w:hAnsi="Angsana New"/>
          <w:sz w:val="30"/>
          <w:szCs w:val="30"/>
          <w:cs/>
          <w:lang w:val="th-TH"/>
        </w:rPr>
        <w:t>บริษัทมีภาระผูกพันเกี่ยวกับสัญญาซื้อสินค้าและบริการระยะยาว ดังนี้</w:t>
      </w:r>
    </w:p>
    <w:p w14:paraId="377DFF25" w14:textId="77777777" w:rsidR="00DD64C2" w:rsidRPr="00DD64C2" w:rsidRDefault="00DD64C2" w:rsidP="00DD64C2">
      <w:pPr>
        <w:pStyle w:val="ListParagraph"/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/>
          <w:sz w:val="30"/>
          <w:szCs w:val="30"/>
        </w:rPr>
      </w:pPr>
    </w:p>
    <w:p w14:paraId="77B1F373" w14:textId="61FACB8F" w:rsidR="00DD64C2" w:rsidRPr="007A2D6E" w:rsidRDefault="00DD64C2" w:rsidP="00DD64C2">
      <w:pPr>
        <w:pStyle w:val="ListParagraph"/>
        <w:tabs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/>
          <w:spacing w:val="-2"/>
          <w:sz w:val="30"/>
          <w:szCs w:val="30"/>
        </w:rPr>
      </w:pPr>
      <w:r w:rsidRPr="007A2D6E">
        <w:rPr>
          <w:rFonts w:ascii="Angsana New" w:hAnsi="Angsana New"/>
          <w:spacing w:val="-2"/>
          <w:sz w:val="30"/>
          <w:szCs w:val="30"/>
          <w:cs/>
          <w:lang w:val="th-TH"/>
        </w:rPr>
        <w:t>สัญญาซื้อโซดาไฟ (</w:t>
      </w:r>
      <w:r w:rsidRPr="007A2D6E">
        <w:rPr>
          <w:rFonts w:ascii="Angsana New" w:hAnsi="Angsana New"/>
          <w:spacing w:val="-2"/>
          <w:sz w:val="30"/>
          <w:szCs w:val="30"/>
        </w:rPr>
        <w:t>Caustic</w:t>
      </w:r>
      <w:r w:rsidR="007A2D6E">
        <w:rPr>
          <w:rFonts w:ascii="Angsana New" w:hAnsi="Angsana New"/>
          <w:spacing w:val="-2"/>
          <w:sz w:val="30"/>
          <w:szCs w:val="30"/>
        </w:rPr>
        <w:t xml:space="preserve"> </w:t>
      </w:r>
      <w:r w:rsidRPr="007A2D6E">
        <w:rPr>
          <w:rFonts w:ascii="Angsana New" w:hAnsi="Angsana New"/>
          <w:spacing w:val="-2"/>
          <w:sz w:val="30"/>
          <w:szCs w:val="30"/>
        </w:rPr>
        <w:t xml:space="preserve">soda) </w:t>
      </w:r>
      <w:r w:rsidRPr="007A2D6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กับบริษัทที่ไม่เกี่ยวข้องกันในประเทศไทย โดยตกลงซื้อโซดาไฟจากบริษัทดังกล่าวในปริมาณและราคาที่ระบุไว้ในสัญญา สัญญาดังกล่าวมีอายุ </w:t>
      </w:r>
      <w:r w:rsidRPr="007A2D6E">
        <w:rPr>
          <w:rFonts w:ascii="Angsana New" w:hAnsi="Angsana New"/>
          <w:spacing w:val="-2"/>
          <w:sz w:val="30"/>
          <w:szCs w:val="30"/>
        </w:rPr>
        <w:t>3</w:t>
      </w:r>
      <w:r w:rsidRPr="007A2D6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ปี และจะสิ้นสุดในวันที่ </w:t>
      </w:r>
      <w:r w:rsidRPr="007A2D6E">
        <w:rPr>
          <w:rFonts w:ascii="Angsana New" w:hAnsi="Angsana New"/>
          <w:spacing w:val="-2"/>
          <w:sz w:val="30"/>
          <w:szCs w:val="30"/>
        </w:rPr>
        <w:t>31</w:t>
      </w:r>
      <w:r w:rsidRPr="007A2D6E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ธันวาคม </w:t>
      </w:r>
      <w:r w:rsidRPr="007A2D6E">
        <w:rPr>
          <w:rFonts w:ascii="Angsana New" w:hAnsi="Angsana New"/>
          <w:spacing w:val="-2"/>
          <w:sz w:val="30"/>
          <w:szCs w:val="30"/>
        </w:rPr>
        <w:t>2570</w:t>
      </w:r>
    </w:p>
    <w:p w14:paraId="54F26AFD" w14:textId="77777777" w:rsidR="00F52E9C" w:rsidRPr="00DD64C2" w:rsidRDefault="00F52E9C" w:rsidP="00F52E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both"/>
        <w:rPr>
          <w:rFonts w:ascii="Angsana New" w:hAnsi="Angsana New"/>
          <w:sz w:val="30"/>
          <w:szCs w:val="30"/>
        </w:rPr>
      </w:pPr>
    </w:p>
    <w:p w14:paraId="48E7B07E" w14:textId="77777777" w:rsidR="00DD64C2" w:rsidRPr="000B5160" w:rsidRDefault="00DD64C2" w:rsidP="007A2D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สัญญาซื้อกระแสไฟฟ้ากับบริษัท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กัลฟ์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เจพี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เอ็นเคทู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จำกัด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โดยบริษัทตกลงที่จะซื้อกระแสไฟฟ้าจากบริษัทดังกล่าวเป็นจำนวน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 xml:space="preserve">1.1 </w:t>
      </w:r>
      <w:r w:rsidRPr="000B5160">
        <w:rPr>
          <w:rFonts w:ascii="Angsana New" w:hAnsi="Angsana New" w:hint="cs"/>
          <w:sz w:val="30"/>
          <w:szCs w:val="30"/>
          <w:cs/>
        </w:rPr>
        <w:t>เมกะวัตต์ต่อชั่วโมง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ในราคาตามที่กำหนดไว้ในสัญญา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สัญญาดังกล่าวมีอายุ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15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ปี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เริ่มตั้งแต่เดือนกันยายน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2556</w:t>
      </w:r>
    </w:p>
    <w:p w14:paraId="6F26A1FE" w14:textId="77777777" w:rsidR="0012596B" w:rsidRDefault="0012596B" w:rsidP="00294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1388EA05" w14:textId="77777777" w:rsidR="00F52E9C" w:rsidRPr="00F52E9C" w:rsidRDefault="00F52E9C" w:rsidP="00294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0F2DB4D" w14:textId="77777777" w:rsidR="00DD64C2" w:rsidRDefault="00DD64C2" w:rsidP="00DD6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B0D7F">
        <w:rPr>
          <w:rFonts w:ascii="Angsana New" w:hAnsi="Angsana New" w:hint="cs"/>
          <w:sz w:val="30"/>
          <w:szCs w:val="30"/>
          <w:cs/>
        </w:rPr>
        <w:lastRenderedPageBreak/>
        <w:t>สัญญาการใช้สิทธิกับบริษัทที่ไม่เกี่ยวข้องกันในต่างประเทศ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โดยบริษัทดังกล่าวตกลงที่จะให้บริการต่าง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ๆ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แก่บริษัท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ซึ่งประกอบด้วยการให้ความรู้ทางเทคนิคและความช่วยเหลือที่เกี่ยวข้องกับการผลิตเส้นใยประดิษฐ์เรยอนและผลิตภัณฑ์ที่เกี่ยวเนื่อง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โดยบริษัทนั้นจะได้รับค่าสิทธิซึ่งคำนวณตามอัตราร้อยละของยอดขายผลิตภัณฑ์ของบริษัท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สัญญาดังกล่าวมีระยะเวลา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5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ปี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ซึ่งได้</w:t>
      </w:r>
      <w:r w:rsidRPr="00DB0D7F">
        <w:rPr>
          <w:rFonts w:ascii="Angsana New" w:hAnsi="Angsana New" w:hint="cs"/>
          <w:sz w:val="30"/>
          <w:szCs w:val="30"/>
          <w:cs/>
        </w:rPr>
        <w:t>สิ้นสุดลงในวันที่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31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 w:hint="cs"/>
          <w:sz w:val="30"/>
          <w:szCs w:val="30"/>
          <w:cs/>
        </w:rPr>
        <w:t>มีนาคม</w:t>
      </w:r>
      <w:r w:rsidRPr="00DB0D7F">
        <w:rPr>
          <w:rFonts w:ascii="Angsana New" w:hAnsi="Angsana New"/>
          <w:sz w:val="30"/>
          <w:szCs w:val="30"/>
          <w:cs/>
        </w:rPr>
        <w:t xml:space="preserve"> </w:t>
      </w:r>
      <w:r w:rsidRPr="00DB0D7F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72</w:t>
      </w:r>
    </w:p>
    <w:p w14:paraId="76E4830E" w14:textId="77777777" w:rsidR="0012596B" w:rsidRPr="00176285" w:rsidRDefault="0012596B" w:rsidP="00294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4F1410FA" w14:textId="77777777" w:rsidR="00DD64C2" w:rsidRPr="000B5160" w:rsidRDefault="00DD64C2" w:rsidP="00DD6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722F8">
        <w:rPr>
          <w:rFonts w:ascii="Angsana New" w:hAnsi="Angsana New" w:hint="cs"/>
          <w:spacing w:val="2"/>
          <w:sz w:val="30"/>
          <w:szCs w:val="30"/>
          <w:cs/>
        </w:rPr>
        <w:t>บริษัทได้ตกลงทำสัญญาซื้อก๊าซธรรมชาติกับบริษัทในประเทศเป็นระยะเวลา</w:t>
      </w:r>
      <w:r w:rsidRPr="00E722F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E722F8">
        <w:rPr>
          <w:rFonts w:ascii="Angsana New" w:hAnsi="Angsana New"/>
          <w:spacing w:val="2"/>
          <w:sz w:val="30"/>
          <w:szCs w:val="30"/>
        </w:rPr>
        <w:t>10</w:t>
      </w:r>
      <w:r w:rsidRPr="00E722F8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E722F8">
        <w:rPr>
          <w:rFonts w:ascii="Angsana New" w:hAnsi="Angsana New" w:hint="cs"/>
          <w:spacing w:val="2"/>
          <w:sz w:val="30"/>
          <w:szCs w:val="30"/>
          <w:cs/>
        </w:rPr>
        <w:t xml:space="preserve">ปีเริ่มต้น </w:t>
      </w:r>
      <w:r w:rsidRPr="00E722F8">
        <w:rPr>
          <w:rFonts w:ascii="Angsana New" w:hAnsi="Angsana New"/>
          <w:spacing w:val="2"/>
          <w:sz w:val="30"/>
          <w:szCs w:val="30"/>
        </w:rPr>
        <w:t xml:space="preserve">1 </w:t>
      </w:r>
      <w:r w:rsidRPr="00E722F8">
        <w:rPr>
          <w:rFonts w:ascii="Angsana New" w:hAnsi="Angsana New" w:hint="cs"/>
          <w:spacing w:val="2"/>
          <w:sz w:val="30"/>
          <w:szCs w:val="30"/>
          <w:cs/>
        </w:rPr>
        <w:t xml:space="preserve">กรกฎาคม </w:t>
      </w:r>
      <w:r w:rsidRPr="00E722F8">
        <w:rPr>
          <w:rFonts w:ascii="Angsana New" w:hAnsi="Angsana New"/>
          <w:spacing w:val="2"/>
          <w:sz w:val="30"/>
          <w:szCs w:val="30"/>
        </w:rPr>
        <w:t xml:space="preserve">2564 </w:t>
      </w:r>
      <w:r w:rsidRPr="00E722F8">
        <w:rPr>
          <w:rFonts w:ascii="Angsana New" w:hAnsi="Angsana New" w:hint="cs"/>
          <w:spacing w:val="2"/>
          <w:sz w:val="30"/>
          <w:szCs w:val="30"/>
          <w:cs/>
        </w:rPr>
        <w:t>ถึง</w:t>
      </w:r>
      <w:r w:rsidRPr="00CC3823">
        <w:rPr>
          <w:rFonts w:ascii="Angsana New" w:hAnsi="Angsana New"/>
          <w:sz w:val="30"/>
          <w:szCs w:val="30"/>
        </w:rPr>
        <w:t xml:space="preserve"> 30 </w:t>
      </w:r>
      <w:r w:rsidRPr="00CC3823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CC3823">
        <w:rPr>
          <w:rFonts w:ascii="Angsana New" w:hAnsi="Angsana New"/>
          <w:sz w:val="30"/>
          <w:szCs w:val="30"/>
        </w:rPr>
        <w:t xml:space="preserve">2574 </w:t>
      </w:r>
      <w:r w:rsidRPr="00CC3823">
        <w:rPr>
          <w:rFonts w:ascii="Angsana New" w:hAnsi="Angsana New" w:hint="cs"/>
          <w:sz w:val="30"/>
          <w:szCs w:val="30"/>
          <w:cs/>
        </w:rPr>
        <w:t>บริษัทตกลงที่จะซื้อก๊าซธรรมชาติตามสัญญาและข้อกำหนดที่กำหนดไว้ในสัญญา</w:t>
      </w:r>
    </w:p>
    <w:p w14:paraId="781E3C0B" w14:textId="77777777" w:rsidR="0012596B" w:rsidRPr="00F610BF" w:rsidRDefault="0012596B" w:rsidP="002948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sz w:val="30"/>
          <w:szCs w:val="30"/>
          <w:highlight w:val="yellow"/>
          <w:lang w:val="th-TH"/>
        </w:rPr>
      </w:pPr>
    </w:p>
    <w:p w14:paraId="6055D7B8" w14:textId="70A2804B" w:rsidR="00DD64C2" w:rsidRDefault="00DD64C2" w:rsidP="00DD64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B5160">
        <w:rPr>
          <w:rFonts w:ascii="Angsana New" w:hAnsi="Angsana New" w:hint="cs"/>
          <w:sz w:val="30"/>
          <w:szCs w:val="30"/>
          <w:cs/>
        </w:rPr>
        <w:t>บริษัทได้ตกลงทำสัญญาซื้อสัญญาซื้อเยื่อกระดาษกับบริษัทที่ไม่เกี่ยวข้องกันในต่างประเทศ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 w:hint="cs"/>
          <w:sz w:val="30"/>
          <w:szCs w:val="30"/>
          <w:cs/>
        </w:rPr>
        <w:t>โดยจัดซื้อเยื่อกระดาษ</w:t>
      </w:r>
      <w:r w:rsidRPr="000B5160">
        <w:rPr>
          <w:rFonts w:ascii="Angsana New" w:hAnsi="Angsana New"/>
          <w:sz w:val="30"/>
          <w:szCs w:val="30"/>
        </w:rPr>
        <w:br/>
      </w:r>
      <w:r w:rsidRPr="000B5160">
        <w:rPr>
          <w:rFonts w:ascii="Angsana New" w:hAnsi="Angsana New" w:hint="cs"/>
          <w:sz w:val="30"/>
          <w:szCs w:val="30"/>
          <w:cs/>
        </w:rPr>
        <w:t>ในปริมาณและราคาที่ระบุไว้ในข้อตกลงตามสัญญา ซึ่งมีผลจนถึงวันที่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 xml:space="preserve">31 </w:t>
      </w:r>
      <w:r w:rsidRPr="000B5160">
        <w:rPr>
          <w:rFonts w:ascii="Angsana New" w:hAnsi="Angsana New" w:hint="cs"/>
          <w:sz w:val="30"/>
          <w:szCs w:val="30"/>
          <w:cs/>
        </w:rPr>
        <w:t>ธันวาคม</w:t>
      </w:r>
      <w:r w:rsidRPr="000B5160">
        <w:rPr>
          <w:rFonts w:ascii="Angsana New" w:hAnsi="Angsana New"/>
          <w:sz w:val="30"/>
          <w:szCs w:val="30"/>
          <w:cs/>
        </w:rPr>
        <w:t xml:space="preserve"> </w:t>
      </w:r>
      <w:r w:rsidRPr="000B5160">
        <w:rPr>
          <w:rFonts w:ascii="Angsana New" w:hAnsi="Angsana New"/>
          <w:sz w:val="30"/>
          <w:szCs w:val="30"/>
        </w:rPr>
        <w:t>25</w:t>
      </w:r>
      <w:r w:rsidR="0095003B">
        <w:rPr>
          <w:rFonts w:ascii="Angsana New" w:hAnsi="Angsana New"/>
          <w:sz w:val="30"/>
          <w:szCs w:val="30"/>
        </w:rPr>
        <w:t>70</w:t>
      </w:r>
      <w:r>
        <w:rPr>
          <w:rFonts w:ascii="Angsana New" w:hAnsi="Angsana New" w:hint="cs"/>
          <w:sz w:val="30"/>
          <w:szCs w:val="30"/>
          <w:cs/>
        </w:rPr>
        <w:t xml:space="preserve"> และขณะนี้อยู่ในระหว่างการเจรจาเพื่อต่ออายุสัญญา</w:t>
      </w:r>
    </w:p>
    <w:p w14:paraId="442C1E30" w14:textId="77777777" w:rsidR="005B65B9" w:rsidRDefault="005B65B9" w:rsidP="0076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E83DDB" w14:textId="77777777" w:rsidR="00176285" w:rsidRDefault="00176285" w:rsidP="00176285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เรื่องอื่น</w:t>
      </w:r>
    </w:p>
    <w:p w14:paraId="4B99DB37" w14:textId="77777777" w:rsidR="00176285" w:rsidRDefault="00176285" w:rsidP="00176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87BB2F5" w14:textId="77777777" w:rsidR="00176285" w:rsidRPr="00B226A3" w:rsidRDefault="00176285" w:rsidP="00176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การประกาศแผนการลดขนาด</w:t>
      </w:r>
    </w:p>
    <w:p w14:paraId="6C8D4302" w14:textId="77777777" w:rsidR="00176285" w:rsidRPr="00106FCA" w:rsidRDefault="00176285" w:rsidP="00176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0250940C" w14:textId="14B73FD0" w:rsidR="00176285" w:rsidRDefault="00176285" w:rsidP="00176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A186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6A186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24</w:t>
      </w:r>
      <w:r w:rsidRPr="006A186C">
        <w:rPr>
          <w:rFonts w:ascii="Angsana New" w:hAnsi="Angsana New"/>
          <w:sz w:val="30"/>
          <w:szCs w:val="30"/>
          <w:cs/>
        </w:rPr>
        <w:t xml:space="preserve"> </w:t>
      </w:r>
      <w:r w:rsidRPr="006A186C">
        <w:rPr>
          <w:rFonts w:ascii="Angsana New" w:hAnsi="Angsana New" w:hint="cs"/>
          <w:sz w:val="30"/>
          <w:szCs w:val="30"/>
          <w:cs/>
        </w:rPr>
        <w:t>ตุลาคม</w:t>
      </w:r>
      <w:r w:rsidRPr="006A186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2568</w:t>
      </w:r>
      <w:r w:rsidRPr="006A186C">
        <w:rPr>
          <w:rFonts w:ascii="Angsana New" w:hAnsi="Angsana New"/>
          <w:sz w:val="30"/>
          <w:szCs w:val="30"/>
          <w:cs/>
        </w:rPr>
        <w:t xml:space="preserve"> </w:t>
      </w:r>
      <w:r w:rsidRPr="006A186C">
        <w:rPr>
          <w:rFonts w:ascii="Angsana New" w:hAnsi="Angsana New" w:hint="cs"/>
          <w:sz w:val="30"/>
          <w:szCs w:val="30"/>
          <w:cs/>
        </w:rPr>
        <w:t>บริษัทได้ประกาศการตัดสินใจเกี่ยวกับแผนการลดขนาดธุรกิจโดยจะหยุดสายการผลิตหนึ่งจากทั้งหมด</w:t>
      </w:r>
      <w:r w:rsidRPr="006A186C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5</w:t>
      </w:r>
      <w:r w:rsidRPr="006A186C">
        <w:rPr>
          <w:rFonts w:ascii="Angsana New" w:hAnsi="Angsana New"/>
          <w:sz w:val="30"/>
          <w:szCs w:val="30"/>
          <w:cs/>
        </w:rPr>
        <w:t xml:space="preserve"> </w:t>
      </w:r>
      <w:r w:rsidRPr="006A186C">
        <w:rPr>
          <w:rFonts w:ascii="Angsana New" w:hAnsi="Angsana New" w:hint="cs"/>
          <w:sz w:val="30"/>
          <w:szCs w:val="30"/>
          <w:cs/>
        </w:rPr>
        <w:t>สายการดำเนินงานในปัจจุบัน</w:t>
      </w:r>
      <w:r w:rsidRPr="006A186C">
        <w:rPr>
          <w:rFonts w:ascii="Angsana New" w:hAnsi="Angsana New"/>
          <w:sz w:val="30"/>
          <w:szCs w:val="30"/>
          <w:cs/>
        </w:rPr>
        <w:t xml:space="preserve"> </w:t>
      </w:r>
      <w:r w:rsidRPr="007A310E">
        <w:rPr>
          <w:rFonts w:ascii="Angsana New" w:hAnsi="Angsana New" w:hint="cs"/>
          <w:sz w:val="30"/>
          <w:szCs w:val="30"/>
          <w:cs/>
        </w:rPr>
        <w:t>จากการปรับลดขนาดดังกล่าวบริษัทได้รับรู้ค่าชดเชยการเลิกจ้างพนักงานจำนวน</w:t>
      </w:r>
      <w:r w:rsidRPr="007A310E">
        <w:rPr>
          <w:rFonts w:ascii="Angsana New" w:hAnsi="Angsana New"/>
          <w:sz w:val="30"/>
          <w:szCs w:val="30"/>
          <w:cs/>
        </w:rPr>
        <w:t xml:space="preserve"> </w:t>
      </w:r>
      <w:r w:rsidRPr="007A310E">
        <w:rPr>
          <w:rFonts w:ascii="Angsana New" w:hAnsi="Angsana New"/>
          <w:sz w:val="30"/>
          <w:szCs w:val="30"/>
        </w:rPr>
        <w:t xml:space="preserve">14 </w:t>
      </w:r>
      <w:r w:rsidRPr="007A310E">
        <w:rPr>
          <w:rFonts w:ascii="Angsana New" w:hAnsi="Angsana New" w:hint="cs"/>
          <w:sz w:val="30"/>
          <w:szCs w:val="30"/>
          <w:cs/>
        </w:rPr>
        <w:t>ล้าน</w:t>
      </w:r>
      <w:r w:rsidRPr="003B37A8">
        <w:rPr>
          <w:rFonts w:ascii="Angsana New" w:hAnsi="Angsana New" w:hint="cs"/>
          <w:sz w:val="30"/>
          <w:szCs w:val="30"/>
          <w:cs/>
        </w:rPr>
        <w:t>บาท สำหรับเครื่องจักรและอุปกรณ์ที่เกี่ยวข้องกับสายการผลิตที่ถูกระงับ</w:t>
      </w:r>
      <w:r>
        <w:rPr>
          <w:rFonts w:ascii="Angsana New" w:hAnsi="Angsana New"/>
          <w:sz w:val="30"/>
          <w:szCs w:val="30"/>
        </w:rPr>
        <w:t xml:space="preserve"> </w:t>
      </w:r>
      <w:r w:rsidRPr="003B37A8">
        <w:rPr>
          <w:rFonts w:ascii="Angsana New" w:hAnsi="Angsana New" w:hint="cs"/>
          <w:sz w:val="30"/>
          <w:szCs w:val="30"/>
          <w:cs/>
        </w:rPr>
        <w:t>ซึ่งมีมูลค่า</w:t>
      </w:r>
      <w:r>
        <w:rPr>
          <w:rFonts w:ascii="Angsana New" w:hAnsi="Angsana New"/>
          <w:sz w:val="30"/>
          <w:szCs w:val="30"/>
        </w:rPr>
        <w:t xml:space="preserve">         </w:t>
      </w:r>
      <w:r w:rsidRPr="003B37A8">
        <w:rPr>
          <w:rFonts w:ascii="Angsana New" w:hAnsi="Angsana New" w:hint="cs"/>
          <w:sz w:val="30"/>
          <w:szCs w:val="30"/>
          <w:cs/>
        </w:rPr>
        <w:t>ตามบัญชีจำนวน</w:t>
      </w:r>
      <w:r w:rsidRPr="003B37A8">
        <w:rPr>
          <w:rFonts w:ascii="Angsana New" w:hAnsi="Angsana New"/>
          <w:sz w:val="30"/>
          <w:szCs w:val="30"/>
          <w:cs/>
        </w:rPr>
        <w:t xml:space="preserve"> </w:t>
      </w:r>
      <w:r w:rsidR="006F1135">
        <w:rPr>
          <w:rFonts w:ascii="Angsana New" w:hAnsi="Angsana New"/>
          <w:sz w:val="30"/>
          <w:szCs w:val="30"/>
        </w:rPr>
        <w:t>28</w:t>
      </w:r>
      <w:r w:rsidRPr="003B37A8">
        <w:rPr>
          <w:rFonts w:ascii="Angsana New" w:hAnsi="Angsana New"/>
          <w:sz w:val="30"/>
          <w:szCs w:val="30"/>
        </w:rPr>
        <w:t xml:space="preserve"> </w:t>
      </w:r>
      <w:r w:rsidRPr="003B37A8">
        <w:rPr>
          <w:rFonts w:ascii="Angsana New" w:hAnsi="Angsana New" w:hint="cs"/>
          <w:sz w:val="30"/>
          <w:szCs w:val="30"/>
          <w:cs/>
        </w:rPr>
        <w:t>ล้านบาท</w:t>
      </w:r>
      <w:r w:rsidRPr="003B37A8">
        <w:rPr>
          <w:rFonts w:ascii="Angsana New" w:hAnsi="Angsana New"/>
          <w:sz w:val="30"/>
          <w:szCs w:val="30"/>
        </w:rPr>
        <w:t xml:space="preserve"> </w:t>
      </w:r>
      <w:r w:rsidRPr="003B37A8">
        <w:rPr>
          <w:rFonts w:ascii="Angsana New" w:hAnsi="Angsana New"/>
          <w:sz w:val="30"/>
          <w:szCs w:val="30"/>
          <w:cs/>
        </w:rPr>
        <w:t xml:space="preserve"> </w:t>
      </w:r>
      <w:r w:rsidRPr="003B37A8">
        <w:rPr>
          <w:rFonts w:ascii="Angsana New" w:hAnsi="Angsana New" w:hint="cs"/>
          <w:sz w:val="30"/>
          <w:szCs w:val="30"/>
          <w:cs/>
        </w:rPr>
        <w:t>ผู้บริหารได้ประเมินว่า</w:t>
      </w:r>
      <w:r w:rsidRPr="003B37A8">
        <w:rPr>
          <w:rFonts w:ascii="Angsana New" w:hAnsi="Angsana New"/>
          <w:sz w:val="30"/>
          <w:szCs w:val="30"/>
          <w:cs/>
        </w:rPr>
        <w:t xml:space="preserve"> </w:t>
      </w:r>
      <w:r w:rsidRPr="003B37A8">
        <w:rPr>
          <w:rFonts w:ascii="Angsana New" w:hAnsi="Angsana New" w:hint="cs"/>
          <w:sz w:val="30"/>
          <w:szCs w:val="30"/>
          <w:cs/>
        </w:rPr>
        <w:t>ทรัพย์สินดังกล่าวอยู่ในสถานะหยุดใช้งานชั่วคราว</w:t>
      </w:r>
      <w:r w:rsidRPr="003B37A8">
        <w:rPr>
          <w:rFonts w:ascii="Angsana New" w:hAnsi="Angsana New"/>
          <w:sz w:val="30"/>
          <w:szCs w:val="30"/>
          <w:cs/>
        </w:rPr>
        <w:t xml:space="preserve"> </w:t>
      </w:r>
      <w:r w:rsidRPr="003B37A8">
        <w:rPr>
          <w:rFonts w:ascii="Angsana New" w:hAnsi="Angsana New" w:hint="cs"/>
          <w:sz w:val="30"/>
          <w:szCs w:val="30"/>
          <w:cs/>
        </w:rPr>
        <w:t>และจะได้รับการ</w:t>
      </w:r>
      <w:r>
        <w:rPr>
          <w:rFonts w:ascii="Angsana New" w:hAnsi="Angsana New" w:hint="cs"/>
          <w:sz w:val="30"/>
          <w:szCs w:val="30"/>
          <w:cs/>
        </w:rPr>
        <w:t>เก็บ</w:t>
      </w:r>
      <w:r w:rsidRPr="003B37A8">
        <w:rPr>
          <w:rFonts w:ascii="Angsana New" w:hAnsi="Angsana New" w:hint="cs"/>
          <w:sz w:val="30"/>
          <w:szCs w:val="30"/>
          <w:cs/>
        </w:rPr>
        <w:t>รักษาเพื่อให้สามารถนำกลับมาใช้ในกระบวนการผลิตในอนาคตได้</w:t>
      </w:r>
    </w:p>
    <w:p w14:paraId="1A82933B" w14:textId="77777777" w:rsidR="004C645B" w:rsidRPr="003B37A8" w:rsidRDefault="004C645B" w:rsidP="001762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798FD09" w14:textId="77777777" w:rsidR="004C645B" w:rsidRPr="002C59AC" w:rsidRDefault="004C645B" w:rsidP="004C645B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2C59AC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3301C69" w14:textId="77777777" w:rsidR="004C645B" w:rsidRPr="002C59AC" w:rsidRDefault="004C645B" w:rsidP="004C6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57BEAF53" w14:textId="77777777" w:rsidR="004C645B" w:rsidRPr="002C59AC" w:rsidRDefault="004C645B" w:rsidP="004C645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50"/>
        <w:jc w:val="thaiDistribute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2C59AC">
        <w:rPr>
          <w:rFonts w:ascii="Angsana New" w:hAnsi="Angsana New" w:hint="cs"/>
          <w:i/>
          <w:iCs/>
          <w:sz w:val="30"/>
          <w:szCs w:val="30"/>
          <w:cs/>
          <w:lang w:val="th-TH"/>
        </w:rPr>
        <w:t>การเสนอการจ่ายปันผลของบริษัท</w:t>
      </w:r>
    </w:p>
    <w:p w14:paraId="4958F26C" w14:textId="77777777" w:rsidR="004C645B" w:rsidRPr="002C59AC" w:rsidRDefault="004C645B" w:rsidP="004C6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ind w:left="540"/>
        <w:jc w:val="both"/>
        <w:rPr>
          <w:rFonts w:ascii="Angsana New" w:hAnsi="Angsana New"/>
          <w:b/>
          <w:bCs/>
          <w:sz w:val="30"/>
          <w:szCs w:val="30"/>
          <w:cs/>
        </w:rPr>
      </w:pPr>
    </w:p>
    <w:p w14:paraId="7458E8F5" w14:textId="3DA4EAE6" w:rsidR="004C645B" w:rsidRPr="00767832" w:rsidRDefault="004C645B" w:rsidP="004C645B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  <w:r w:rsidRPr="002C59AC">
        <w:rPr>
          <w:rFonts w:ascii="Angsana New" w:hAnsi="Angsana New" w:hint="cs"/>
          <w:spacing w:val="-2"/>
          <w:sz w:val="30"/>
          <w:szCs w:val="30"/>
          <w:cs/>
        </w:rPr>
        <w:t>เมื่อวันที่</w:t>
      </w:r>
      <w:r w:rsidRPr="002C59A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C59AC">
        <w:rPr>
          <w:rFonts w:ascii="Angsana New" w:hAnsi="Angsana New"/>
          <w:spacing w:val="-4"/>
          <w:sz w:val="30"/>
          <w:szCs w:val="30"/>
        </w:rPr>
        <w:t>2</w:t>
      </w:r>
      <w:r w:rsidR="002C59AC">
        <w:rPr>
          <w:rFonts w:ascii="Angsana New" w:hAnsi="Angsana New"/>
          <w:spacing w:val="-4"/>
          <w:sz w:val="30"/>
          <w:szCs w:val="30"/>
        </w:rPr>
        <w:t>7</w:t>
      </w:r>
      <w:r w:rsidRPr="002C59A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C59AC">
        <w:rPr>
          <w:rFonts w:ascii="Angsana New" w:hAnsi="Angsana New" w:hint="cs"/>
          <w:spacing w:val="-4"/>
          <w:sz w:val="30"/>
          <w:szCs w:val="30"/>
          <w:cs/>
        </w:rPr>
        <w:t>พฤษภาคม</w:t>
      </w:r>
      <w:r w:rsidRPr="002C59A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2C59AC">
        <w:rPr>
          <w:rFonts w:ascii="Angsana New" w:hAnsi="Angsana New"/>
          <w:spacing w:val="-4"/>
          <w:sz w:val="30"/>
          <w:szCs w:val="30"/>
        </w:rPr>
        <w:t>256</w:t>
      </w:r>
      <w:r w:rsidR="002C59AC">
        <w:rPr>
          <w:rFonts w:ascii="Angsana New" w:hAnsi="Angsana New"/>
          <w:spacing w:val="-4"/>
          <w:sz w:val="30"/>
          <w:szCs w:val="30"/>
        </w:rPr>
        <w:t>9</w:t>
      </w:r>
      <w:r w:rsidRPr="002C59A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C59AC">
        <w:rPr>
          <w:rFonts w:ascii="Angsana New" w:hAnsi="Angsana New" w:hint="cs"/>
          <w:spacing w:val="-2"/>
          <w:sz w:val="30"/>
          <w:szCs w:val="30"/>
          <w:cs/>
        </w:rPr>
        <w:t>ในที่ประชุมคณะกรรมการของบริษัทได้ผ่านมติเพื่ออนุมัติการจ่ายเงินปันผลในอัตรา</w:t>
      </w:r>
      <w:r w:rsidRPr="002C59AC">
        <w:rPr>
          <w:rFonts w:ascii="Angsana New" w:hAnsi="Angsana New"/>
          <w:spacing w:val="-2"/>
          <w:sz w:val="30"/>
          <w:szCs w:val="30"/>
          <w:cs/>
        </w:rPr>
        <w:br/>
      </w:r>
      <w:r w:rsidRPr="002C59AC">
        <w:rPr>
          <w:rFonts w:ascii="Angsana New" w:hAnsi="Angsana New" w:hint="cs"/>
          <w:spacing w:val="-2"/>
          <w:sz w:val="30"/>
          <w:szCs w:val="30"/>
          <w:cs/>
        </w:rPr>
        <w:t>หุ้นละ</w:t>
      </w:r>
      <w:r w:rsidRPr="002C59AC">
        <w:rPr>
          <w:rFonts w:ascii="Angsana New" w:hAnsi="Angsana New"/>
          <w:spacing w:val="-2"/>
          <w:sz w:val="30"/>
          <w:szCs w:val="30"/>
        </w:rPr>
        <w:t xml:space="preserve"> 0.05</w:t>
      </w:r>
      <w:r w:rsidRPr="002C59A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C59AC">
        <w:rPr>
          <w:rFonts w:ascii="Angsana New" w:hAnsi="Angsana New" w:hint="cs"/>
          <w:spacing w:val="-2"/>
          <w:sz w:val="30"/>
          <w:szCs w:val="30"/>
          <w:cs/>
        </w:rPr>
        <w:t>บาท</w:t>
      </w:r>
      <w:r w:rsidRPr="002C59A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C59AC">
        <w:rPr>
          <w:rFonts w:ascii="Angsana New" w:hAnsi="Angsana New" w:hint="cs"/>
          <w:spacing w:val="-2"/>
          <w:sz w:val="30"/>
          <w:szCs w:val="30"/>
          <w:cs/>
        </w:rPr>
        <w:t>เป็นจำนวนเงินทั้งสิ้น</w:t>
      </w:r>
      <w:r w:rsidRPr="002C59AC">
        <w:rPr>
          <w:rFonts w:ascii="Angsana New" w:hAnsi="Angsana New"/>
          <w:spacing w:val="-2"/>
          <w:sz w:val="30"/>
          <w:szCs w:val="30"/>
        </w:rPr>
        <w:t xml:space="preserve"> 10.08</w:t>
      </w:r>
      <w:r w:rsidRPr="002C59A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C59AC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2C59AC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2C59AC">
        <w:rPr>
          <w:rFonts w:ascii="Angsana New" w:hAnsi="Angsana New" w:hint="cs"/>
          <w:spacing w:val="-2"/>
          <w:sz w:val="30"/>
          <w:szCs w:val="30"/>
          <w:cs/>
        </w:rPr>
        <w:t xml:space="preserve">เงินปันผลดังกล่าวจะถูกเสนอเพื่ออนุมัติในที่ประชุมสามัญผู้ถือหุ้นประจำปี </w:t>
      </w:r>
      <w:r w:rsidRPr="002C59AC">
        <w:rPr>
          <w:rFonts w:ascii="Angsana New" w:hAnsi="Angsana New"/>
          <w:spacing w:val="-2"/>
          <w:sz w:val="30"/>
          <w:szCs w:val="30"/>
        </w:rPr>
        <w:t>256</w:t>
      </w:r>
      <w:r w:rsidR="00534BC5">
        <w:rPr>
          <w:rFonts w:ascii="Angsana New" w:hAnsi="Angsana New"/>
          <w:spacing w:val="-2"/>
          <w:sz w:val="30"/>
          <w:szCs w:val="30"/>
        </w:rPr>
        <w:t>9</w:t>
      </w:r>
    </w:p>
    <w:p w14:paraId="57966687" w14:textId="77777777" w:rsidR="00176285" w:rsidRPr="009374FF" w:rsidRDefault="00176285" w:rsidP="007678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36636B3" w14:textId="6B92F256" w:rsidR="000026D1" w:rsidRPr="000026D1" w:rsidRDefault="000026D1" w:rsidP="00DF327D">
      <w:pPr>
        <w:tabs>
          <w:tab w:val="clear" w:pos="454"/>
          <w:tab w:val="clear" w:pos="680"/>
          <w:tab w:val="left" w:pos="720"/>
        </w:tabs>
        <w:ind w:left="450"/>
        <w:jc w:val="thaiDistribute"/>
        <w:rPr>
          <w:rFonts w:ascii="Angsana New" w:hAnsi="Angsana New"/>
          <w:spacing w:val="-2"/>
          <w:sz w:val="30"/>
          <w:szCs w:val="30"/>
        </w:rPr>
      </w:pPr>
    </w:p>
    <w:sectPr w:rsidR="000026D1" w:rsidRPr="000026D1" w:rsidSect="00BD00C0">
      <w:headerReference w:type="default" r:id="rId22"/>
      <w:pgSz w:w="11909" w:h="16834" w:code="9"/>
      <w:pgMar w:top="691" w:right="1152" w:bottom="450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757B8" w14:textId="77777777" w:rsidR="0033743B" w:rsidRDefault="0033743B" w:rsidP="00900EE2">
      <w:r>
        <w:separator/>
      </w:r>
    </w:p>
  </w:endnote>
  <w:endnote w:type="continuationSeparator" w:id="0">
    <w:p w14:paraId="76B613A8" w14:textId="77777777" w:rsidR="0033743B" w:rsidRDefault="0033743B" w:rsidP="00900EE2">
      <w:r>
        <w:continuationSeparator/>
      </w:r>
    </w:p>
  </w:endnote>
  <w:endnote w:type="continuationNotice" w:id="1">
    <w:p w14:paraId="6FB81DE3" w14:textId="77777777" w:rsidR="0033743B" w:rsidRDefault="0033743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9ADAB" w14:textId="77777777" w:rsidR="009E1919" w:rsidRPr="007A79AF" w:rsidRDefault="009E1919">
    <w:pPr>
      <w:pStyle w:val="Footer"/>
      <w:jc w:val="center"/>
      <w:rPr>
        <w:rFonts w:ascii="Angsana New" w:hAnsi="Angsana New"/>
        <w:sz w:val="30"/>
        <w:szCs w:val="30"/>
      </w:rPr>
    </w:pPr>
    <w:r w:rsidRPr="007A79AF">
      <w:rPr>
        <w:rFonts w:ascii="Angsana New" w:hAnsi="Angsana New"/>
        <w:sz w:val="30"/>
        <w:szCs w:val="30"/>
      </w:rPr>
      <w:fldChar w:fldCharType="begin"/>
    </w:r>
    <w:r w:rsidRPr="007A79AF">
      <w:rPr>
        <w:rFonts w:ascii="Angsana New" w:hAnsi="Angsana New"/>
        <w:sz w:val="30"/>
        <w:szCs w:val="30"/>
      </w:rPr>
      <w:instrText xml:space="preserve"> PAGE   \* MERGEFORMAT </w:instrText>
    </w:r>
    <w:r w:rsidRPr="007A79AF">
      <w:rPr>
        <w:rFonts w:ascii="Angsana New" w:hAnsi="Angsana New"/>
        <w:sz w:val="30"/>
        <w:szCs w:val="30"/>
      </w:rPr>
      <w:fldChar w:fldCharType="separate"/>
    </w:r>
    <w:r w:rsidRPr="007A79AF">
      <w:rPr>
        <w:rFonts w:ascii="Angsana New" w:hAnsi="Angsana New"/>
        <w:noProof/>
        <w:sz w:val="30"/>
        <w:szCs w:val="30"/>
      </w:rPr>
      <w:t>2</w:t>
    </w:r>
    <w:r w:rsidRPr="004D4DA4">
      <w:rPr>
        <w:rFonts w:ascii="Angsana New" w:hAnsi="Angsana New"/>
        <w:noProof/>
        <w:sz w:val="30"/>
        <w:szCs w:val="30"/>
      </w:rPr>
      <w:t>8</w:t>
    </w:r>
    <w:r w:rsidRPr="007A79AF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CB985" w14:textId="24E7B447" w:rsidR="009E1919" w:rsidRPr="007E2578" w:rsidRDefault="009E1919" w:rsidP="00645AA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7E2578">
      <w:rPr>
        <w:rStyle w:val="PageNumber"/>
        <w:rFonts w:ascii="Angsana New" w:hAnsi="Angsana New"/>
        <w:sz w:val="30"/>
        <w:szCs w:val="30"/>
      </w:rPr>
      <w:fldChar w:fldCharType="begin"/>
    </w:r>
    <w:r w:rsidRPr="007E2578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E257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</w:t>
    </w:r>
    <w:r w:rsidRPr="00447B28">
      <w:rPr>
        <w:rStyle w:val="PageNumber"/>
        <w:rFonts w:ascii="Angsana New" w:hAnsi="Angsana New"/>
        <w:noProof/>
        <w:sz w:val="30"/>
        <w:szCs w:val="30"/>
      </w:rPr>
      <w:t>1</w:t>
    </w:r>
    <w:r w:rsidRPr="007E2578">
      <w:rPr>
        <w:rStyle w:val="PageNumber"/>
        <w:rFonts w:ascii="Angsana New" w:hAnsi="Angsana New"/>
        <w:sz w:val="30"/>
        <w:szCs w:val="30"/>
      </w:rPr>
      <w:fldChar w:fldCharType="end"/>
    </w:r>
  </w:p>
  <w:p w14:paraId="53B5D61E" w14:textId="77777777" w:rsidR="009E1919" w:rsidRPr="001A6BA4" w:rsidRDefault="009E1919" w:rsidP="004B045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90"/>
        <w:tab w:val="left" w:pos="9270"/>
        <w:tab w:val="decimal" w:pos="9317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CDC1D" w14:textId="56CA36ED" w:rsidR="009E1919" w:rsidRDefault="009E1919">
    <w:pPr>
      <w:rPr>
        <w:rFonts w:ascii="Angsana New" w:hAnsi="Angsana New"/>
        <w:sz w:val="30"/>
        <w:szCs w:val="30"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 w:rsidR="00297C95">
      <w:rPr>
        <w:rStyle w:val="PageNumber"/>
        <w:rFonts w:ascii="Angsana New" w:hAnsi="Angsana New"/>
        <w:noProof/>
        <w:sz w:val="30"/>
        <w:szCs w:val="30"/>
      </w:rPr>
      <w:t>1733612_2026Mar_FSA_THAI RAYON_TH_NFS V6.docx</w:t>
    </w:r>
    <w:r>
      <w:rPr>
        <w:rStyle w:val="PageNumber"/>
        <w:rFonts w:ascii="Angsana New" w:hAnsi="Angsana New"/>
        <w:sz w:val="30"/>
        <w:szCs w:val="30"/>
      </w:rPr>
      <w:fldChar w:fldCharType="end"/>
    </w:r>
    <w:r>
      <w:rPr>
        <w:rStyle w:val="PageNumber"/>
        <w:rFonts w:ascii="Angsana New" w:hAnsi="Angsana New" w:hint="cs"/>
        <w:sz w:val="30"/>
        <w:szCs w:val="30"/>
        <w:cs/>
      </w:rPr>
      <w:t xml:space="preserve">   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Pr="004D4DA4">
      <w:rPr>
        <w:rStyle w:val="PageNumber"/>
        <w:rFonts w:ascii="Angsana New" w:hAnsi="Angsana New"/>
        <w:sz w:val="30"/>
        <w:szCs w:val="30"/>
      </w:rPr>
      <w:t>44</w:t>
    </w:r>
    <w:r>
      <w:rPr>
        <w:rStyle w:val="PageNumber"/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0A2BF" w14:textId="77777777" w:rsidR="0033743B" w:rsidRDefault="0033743B" w:rsidP="00900EE2">
      <w:r>
        <w:separator/>
      </w:r>
    </w:p>
  </w:footnote>
  <w:footnote w:type="continuationSeparator" w:id="0">
    <w:p w14:paraId="7328A491" w14:textId="77777777" w:rsidR="0033743B" w:rsidRDefault="0033743B" w:rsidP="00900EE2">
      <w:r>
        <w:continuationSeparator/>
      </w:r>
    </w:p>
  </w:footnote>
  <w:footnote w:type="continuationNotice" w:id="1">
    <w:p w14:paraId="649EB3EB" w14:textId="77777777" w:rsidR="0033743B" w:rsidRDefault="0033743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BADD1" w14:textId="77777777" w:rsidR="009E1919" w:rsidRPr="00236984" w:rsidRDefault="009E1919" w:rsidP="005D25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52"/>
        <w:szCs w:val="52"/>
      </w:rPr>
    </w:pPr>
  </w:p>
  <w:p w14:paraId="3D597500" w14:textId="77777777" w:rsidR="00236984" w:rsidRPr="00236984" w:rsidRDefault="00236984" w:rsidP="005D25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52"/>
        <w:szCs w:val="52"/>
      </w:rPr>
    </w:pPr>
  </w:p>
  <w:p w14:paraId="591EB69A" w14:textId="77777777" w:rsidR="00236984" w:rsidRPr="00236984" w:rsidRDefault="00236984" w:rsidP="005D25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52"/>
        <w:szCs w:val="52"/>
      </w:rPr>
    </w:pPr>
  </w:p>
  <w:p w14:paraId="3FDA81E9" w14:textId="77777777" w:rsidR="00236984" w:rsidRPr="00236984" w:rsidRDefault="00236984" w:rsidP="005D25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52"/>
        <w:szCs w:val="52"/>
      </w:rPr>
    </w:pPr>
  </w:p>
  <w:p w14:paraId="4524664E" w14:textId="77777777" w:rsidR="00236984" w:rsidRPr="00236984" w:rsidRDefault="00236984" w:rsidP="005D25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52"/>
        <w:szCs w:val="52"/>
      </w:rPr>
    </w:pPr>
  </w:p>
  <w:p w14:paraId="5B24FEF7" w14:textId="77777777" w:rsidR="00236984" w:rsidRPr="00236984" w:rsidRDefault="00236984" w:rsidP="005D251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sz w:val="52"/>
        <w:szCs w:val="5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98FA3" w14:textId="77777777" w:rsidR="009E1919" w:rsidRPr="002F44C5" w:rsidRDefault="009E1919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3B383316" w14:textId="77777777" w:rsidR="009E1919" w:rsidRPr="002F44C5" w:rsidRDefault="009E1919" w:rsidP="00BC6E6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60CA8C8" w14:textId="253DAD3D" w:rsidR="009E1919" w:rsidRPr="003C763B" w:rsidRDefault="009E1919" w:rsidP="00A331B1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 w:rsidR="00034F61">
      <w:rPr>
        <w:rFonts w:ascii="Angsana New" w:hAnsi="Angsana New" w:hint="cs"/>
        <w:b/>
        <w:bCs/>
        <w:sz w:val="32"/>
        <w:szCs w:val="32"/>
        <w:cs/>
      </w:rPr>
      <w:t>6</w:t>
    </w:r>
    <w:r w:rsidR="001E068E">
      <w:rPr>
        <w:rFonts w:ascii="Angsana New" w:hAnsi="Angsana New"/>
        <w:b/>
        <w:bCs/>
        <w:sz w:val="32"/>
        <w:szCs w:val="32"/>
      </w:rPr>
      <w:t>9</w:t>
    </w:r>
  </w:p>
  <w:p w14:paraId="5EB40008" w14:textId="77777777" w:rsidR="009E1919" w:rsidRPr="002F44C5" w:rsidRDefault="009E1919" w:rsidP="00BC6E6B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8DE2D" w14:textId="77777777" w:rsidR="009E1919" w:rsidRDefault="009E19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7AF82" w14:textId="35094EF5" w:rsidR="009E1919" w:rsidRPr="002F44C5" w:rsidRDefault="009E1919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5864B6E9" w14:textId="0DAEEFEB" w:rsidR="009E1919" w:rsidRPr="002F44C5" w:rsidRDefault="009E1919" w:rsidP="001435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36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AC9FAB0" w14:textId="6FEFED21" w:rsidR="009E1919" w:rsidRPr="002F44C5" w:rsidRDefault="009E1919" w:rsidP="001435FF">
    <w:pPr>
      <w:pStyle w:val="acctmainheading"/>
      <w:spacing w:after="0" w:line="240" w:lineRule="atLeast"/>
      <w:ind w:firstLine="360"/>
      <w:rPr>
        <w:rFonts w:ascii="Angsana New" w:hAnsi="Angsana New"/>
        <w:sz w:val="32"/>
        <w:szCs w:val="32"/>
        <w:lang w:val="en-US" w:bidi="th-TH"/>
      </w:rPr>
    </w:pPr>
    <w:r w:rsidRPr="002F44C5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ปี</w:t>
    </w:r>
    <w:r w:rsidRPr="002F44C5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สิ้นสุดวันที่ </w:t>
    </w:r>
    <w:r w:rsidRPr="00447B28">
      <w:rPr>
        <w:rFonts w:ascii="Angsana New" w:hAnsi="Angsana New" w:hint="cs"/>
        <w:sz w:val="32"/>
        <w:szCs w:val="32"/>
        <w:lang w:val="en-US" w:bidi="th-TH"/>
      </w:rPr>
      <w:t>3</w:t>
    </w:r>
    <w:r w:rsidRPr="00447B28">
      <w:rPr>
        <w:rFonts w:ascii="Angsana New" w:hAnsi="Angsana New"/>
        <w:sz w:val="32"/>
        <w:szCs w:val="32"/>
        <w:lang w:val="en-US" w:bidi="th-TH"/>
      </w:rPr>
      <w:t>1</w:t>
    </w:r>
    <w:r w:rsidRPr="002F44C5">
      <w:rPr>
        <w:rFonts w:ascii="Angsana New" w:hAnsi="Angsana New"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มีนาคม</w:t>
    </w:r>
    <w:r w:rsidRPr="002F44C5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</w:t>
    </w:r>
    <w:r w:rsidRPr="004D4DA4">
      <w:rPr>
        <w:rFonts w:ascii="Angsana New" w:hAnsi="Angsana New"/>
        <w:sz w:val="32"/>
        <w:szCs w:val="32"/>
        <w:lang w:val="en-US" w:bidi="th-TH"/>
      </w:rPr>
      <w:t>256</w:t>
    </w:r>
    <w:r w:rsidR="001E068E">
      <w:rPr>
        <w:rFonts w:ascii="Angsana New" w:hAnsi="Angsana New"/>
        <w:sz w:val="32"/>
        <w:szCs w:val="32"/>
        <w:lang w:val="en-US" w:bidi="th-TH"/>
      </w:rPr>
      <w:t>9</w:t>
    </w:r>
  </w:p>
  <w:p w14:paraId="21A2F6F3" w14:textId="77777777" w:rsidR="009E1919" w:rsidRPr="00C55237" w:rsidRDefault="009E1919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9583F" w14:textId="77777777" w:rsidR="009E1919" w:rsidRDefault="009E191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A0B1" w14:textId="77777777" w:rsidR="009E1919" w:rsidRPr="002F44C5" w:rsidRDefault="009E1919" w:rsidP="00A45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29D36EC2" w14:textId="77777777" w:rsidR="009E1919" w:rsidRPr="002F44C5" w:rsidRDefault="009E1919" w:rsidP="00A45D5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2F4CD4C1" w14:textId="265E12C9" w:rsidR="009E1919" w:rsidRPr="003C763B" w:rsidRDefault="009E1919" w:rsidP="00A45D5E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 w:rsidR="00426094">
      <w:rPr>
        <w:rFonts w:ascii="Angsana New" w:hAnsi="Angsana New"/>
        <w:b/>
        <w:bCs/>
        <w:sz w:val="32"/>
        <w:szCs w:val="32"/>
      </w:rPr>
      <w:t>6</w:t>
    </w:r>
    <w:r w:rsidR="001E068E">
      <w:rPr>
        <w:rFonts w:ascii="Angsana New" w:hAnsi="Angsana New"/>
        <w:b/>
        <w:bCs/>
        <w:sz w:val="32"/>
        <w:szCs w:val="32"/>
      </w:rPr>
      <w:t>9</w:t>
    </w:r>
  </w:p>
  <w:p w14:paraId="0A901A6C" w14:textId="77777777" w:rsidR="009E1919" w:rsidRPr="00A45D5E" w:rsidRDefault="009E1919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DA803" w14:textId="5D5A0059" w:rsidR="00E22AE1" w:rsidRPr="002F44C5" w:rsidRDefault="00E22AE1" w:rsidP="00E22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270"/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05834B58" w14:textId="77777777" w:rsidR="00E22AE1" w:rsidRPr="002F44C5" w:rsidRDefault="00E22AE1" w:rsidP="00E22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27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8EE10B0" w14:textId="46C9C5FD" w:rsidR="00E22AE1" w:rsidRPr="003C763B" w:rsidRDefault="00E22AE1" w:rsidP="00E22AE1">
    <w:pPr>
      <w:pStyle w:val="Header"/>
      <w:ind w:firstLine="27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1E068E">
      <w:rPr>
        <w:rFonts w:ascii="Angsana New" w:hAnsi="Angsana New"/>
        <w:b/>
        <w:bCs/>
        <w:sz w:val="32"/>
        <w:szCs w:val="32"/>
      </w:rPr>
      <w:t>9</w:t>
    </w:r>
  </w:p>
  <w:p w14:paraId="0002FFBE" w14:textId="24048B20" w:rsidR="00E22AE1" w:rsidRPr="00A45D5E" w:rsidRDefault="00E22AE1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E0101" w14:textId="2BEF2246" w:rsidR="009E1919" w:rsidRPr="002F44C5" w:rsidRDefault="009E1919" w:rsidP="00E22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270"/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6E59648B" w14:textId="77777777" w:rsidR="009E1919" w:rsidRPr="002F44C5" w:rsidRDefault="009E1919" w:rsidP="00E22AE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270"/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38D6DBAD" w14:textId="25563F88" w:rsidR="00F3359D" w:rsidRPr="003C763B" w:rsidRDefault="009E1919" w:rsidP="00F3359D">
    <w:pPr>
      <w:pStyle w:val="Header"/>
      <w:ind w:firstLine="270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F610BF">
      <w:rPr>
        <w:rFonts w:ascii="Angsana New" w:hAnsi="Angsana New"/>
        <w:b/>
        <w:bCs/>
        <w:sz w:val="32"/>
        <w:szCs w:val="32"/>
      </w:rPr>
      <w:t>9</w:t>
    </w:r>
  </w:p>
  <w:p w14:paraId="2ABD3691" w14:textId="132274FF" w:rsidR="009E1919" w:rsidRPr="00A45D5E" w:rsidRDefault="009E1919" w:rsidP="000636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0"/>
        <w:szCs w:val="20"/>
      </w:rPr>
    </w:pPr>
  </w:p>
  <w:p w14:paraId="37E30F73" w14:textId="77777777" w:rsidR="009E1919" w:rsidRPr="00824290" w:rsidRDefault="009E1919" w:rsidP="000636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Times New Roman" w:hAnsi="Times New Roman"/>
        <w:b/>
        <w:bCs/>
        <w:sz w:val="20"/>
        <w:szCs w:val="20"/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B8D7" w14:textId="77777777" w:rsidR="009E1919" w:rsidRPr="002F44C5" w:rsidRDefault="009E1919" w:rsidP="009317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ไทยเรยอน</w:t>
    </w:r>
    <w:r w:rsidRPr="002F44C5">
      <w:rPr>
        <w:rFonts w:ascii="Angsana New" w:hAnsi="Angsana New"/>
        <w:b/>
        <w:bCs/>
        <w:sz w:val="32"/>
        <w:szCs w:val="32"/>
        <w:cs/>
      </w:rPr>
      <w:t xml:space="preserve"> </w:t>
    </w:r>
    <w:r w:rsidRPr="002F44C5">
      <w:rPr>
        <w:rFonts w:ascii="Angsana New" w:hAnsi="Angsana New" w:hint="cs"/>
        <w:b/>
        <w:bCs/>
        <w:sz w:val="32"/>
        <w:szCs w:val="32"/>
        <w:cs/>
      </w:rPr>
      <w:t>จำกัด</w:t>
    </w:r>
    <w:r w:rsidRPr="002F44C5">
      <w:rPr>
        <w:rFonts w:ascii="Angsana New" w:hAnsi="Angsana New"/>
        <w:b/>
        <w:bCs/>
        <w:sz w:val="32"/>
        <w:szCs w:val="32"/>
        <w:cs/>
      </w:rPr>
      <w:t xml:space="preserve"> (</w:t>
    </w:r>
    <w:r w:rsidRPr="002F44C5">
      <w:rPr>
        <w:rFonts w:ascii="Angsana New" w:hAnsi="Angsana New" w:hint="cs"/>
        <w:b/>
        <w:bCs/>
        <w:sz w:val="32"/>
        <w:szCs w:val="32"/>
        <w:cs/>
      </w:rPr>
      <w:t>มหาชน</w:t>
    </w:r>
    <w:r w:rsidRPr="002F44C5">
      <w:rPr>
        <w:rFonts w:ascii="Angsana New" w:hAnsi="Angsana New"/>
        <w:b/>
        <w:bCs/>
        <w:sz w:val="32"/>
        <w:szCs w:val="32"/>
        <w:cs/>
      </w:rPr>
      <w:t>)</w:t>
    </w:r>
  </w:p>
  <w:p w14:paraId="4C25C322" w14:textId="77777777" w:rsidR="009E1919" w:rsidRPr="002F44C5" w:rsidRDefault="009E1919" w:rsidP="0093170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2F44C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FBBBD93" w14:textId="0A044F9B" w:rsidR="009E1919" w:rsidRPr="003C763B" w:rsidRDefault="009E1919" w:rsidP="00931709">
    <w:pPr>
      <w:pStyle w:val="Header"/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1E068E">
      <w:rPr>
        <w:rFonts w:ascii="Angsana New" w:hAnsi="Angsana New"/>
        <w:b/>
        <w:bCs/>
        <w:sz w:val="32"/>
        <w:szCs w:val="32"/>
      </w:rPr>
      <w:t>9</w:t>
    </w:r>
  </w:p>
  <w:p w14:paraId="402EC58B" w14:textId="77777777" w:rsidR="009E1919" w:rsidRPr="00931709" w:rsidRDefault="009E1919" w:rsidP="0006158D">
    <w:pPr>
      <w:pStyle w:val="acctmainheading"/>
      <w:spacing w:after="0" w:line="240" w:lineRule="atLeast"/>
      <w:rPr>
        <w:rFonts w:ascii="Angsana New" w:hAnsi="Angsana New"/>
        <w:b w:val="0"/>
        <w:bCs/>
        <w:szCs w:val="28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4F4B36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11" w15:restartNumberingAfterBreak="0">
    <w:nsid w:val="10A40B2A"/>
    <w:multiLevelType w:val="multilevel"/>
    <w:tmpl w:val="5886809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/>
        <w:i w:val="0"/>
        <w:iCs w:val="0"/>
        <w:color w:val="auto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2" w15:restartNumberingAfterBreak="0">
    <w:nsid w:val="185C3160"/>
    <w:multiLevelType w:val="multilevel"/>
    <w:tmpl w:val="B3288C94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54F78B8"/>
    <w:multiLevelType w:val="multilevel"/>
    <w:tmpl w:val="BBE49348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560"/>
        </w:tabs>
        <w:ind w:left="156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16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2C334FCB"/>
    <w:multiLevelType w:val="hybridMultilevel"/>
    <w:tmpl w:val="B8FAC078"/>
    <w:lvl w:ilvl="0" w:tplc="9D183A8C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5B65F3"/>
    <w:multiLevelType w:val="hybridMultilevel"/>
    <w:tmpl w:val="E29C2550"/>
    <w:lvl w:ilvl="0" w:tplc="5D9ED5FC">
      <w:numFmt w:val="bullet"/>
      <w:lvlText w:val="-"/>
      <w:lvlJc w:val="left"/>
      <w:pPr>
        <w:ind w:left="8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A957ECA"/>
    <w:multiLevelType w:val="hybridMultilevel"/>
    <w:tmpl w:val="AA60BD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146537"/>
    <w:multiLevelType w:val="multilevel"/>
    <w:tmpl w:val="3192FF4A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FFC71A0"/>
    <w:multiLevelType w:val="hybridMultilevel"/>
    <w:tmpl w:val="8670F920"/>
    <w:lvl w:ilvl="0" w:tplc="ED64D126">
      <w:start w:val="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52443E"/>
    <w:multiLevelType w:val="multilevel"/>
    <w:tmpl w:val="B6D2147C"/>
    <w:lvl w:ilvl="0">
      <w:start w:val="1"/>
      <w:numFmt w:val="thaiLetters"/>
      <w:pStyle w:val="Style2"/>
      <w:lvlText w:val="(%1)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i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EE97411"/>
    <w:multiLevelType w:val="hybridMultilevel"/>
    <w:tmpl w:val="C2B8AF52"/>
    <w:lvl w:ilvl="0" w:tplc="C65093F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none"/>
      <w:lvlText w:val=""/>
      <w:lvlJc w:val="left"/>
      <w:pPr>
        <w:tabs>
          <w:tab w:val="num" w:pos="360"/>
        </w:tabs>
      </w:pPr>
    </w:lvl>
    <w:lvl w:ilvl="3" w:tplc="0409000F">
      <w:numFmt w:val="none"/>
      <w:lvlText w:val=""/>
      <w:lvlJc w:val="left"/>
      <w:pPr>
        <w:tabs>
          <w:tab w:val="num" w:pos="360"/>
        </w:tabs>
      </w:pPr>
    </w:lvl>
    <w:lvl w:ilvl="4" w:tplc="04090019">
      <w:numFmt w:val="none"/>
      <w:lvlText w:val=""/>
      <w:lvlJc w:val="left"/>
      <w:pPr>
        <w:tabs>
          <w:tab w:val="num" w:pos="360"/>
        </w:tabs>
      </w:pPr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none"/>
      <w:lvlText w:val=""/>
      <w:lvlJc w:val="left"/>
      <w:pPr>
        <w:tabs>
          <w:tab w:val="num" w:pos="360"/>
        </w:tabs>
      </w:pPr>
    </w:lvl>
    <w:lvl w:ilvl="7" w:tplc="04090019">
      <w:numFmt w:val="none"/>
      <w:lvlText w:val=""/>
      <w:lvlJc w:val="left"/>
      <w:pPr>
        <w:tabs>
          <w:tab w:val="num" w:pos="360"/>
        </w:tabs>
      </w:pPr>
    </w:lvl>
    <w:lvl w:ilvl="8" w:tplc="0409001B">
      <w:numFmt w:val="none"/>
      <w:lvlText w:val=""/>
      <w:lvlJc w:val="left"/>
      <w:pPr>
        <w:tabs>
          <w:tab w:val="num" w:pos="360"/>
        </w:tabs>
      </w:pPr>
    </w:lvl>
  </w:abstractNum>
  <w:num w:numId="1" w16cid:durableId="334724570">
    <w:abstractNumId w:val="6"/>
  </w:num>
  <w:num w:numId="2" w16cid:durableId="851332440">
    <w:abstractNumId w:val="5"/>
  </w:num>
  <w:num w:numId="3" w16cid:durableId="679889976">
    <w:abstractNumId w:val="9"/>
  </w:num>
  <w:num w:numId="4" w16cid:durableId="1147937309">
    <w:abstractNumId w:val="7"/>
  </w:num>
  <w:num w:numId="5" w16cid:durableId="1042831183">
    <w:abstractNumId w:val="8"/>
  </w:num>
  <w:num w:numId="6" w16cid:durableId="1366638967">
    <w:abstractNumId w:val="3"/>
  </w:num>
  <w:num w:numId="7" w16cid:durableId="1546483037">
    <w:abstractNumId w:val="2"/>
  </w:num>
  <w:num w:numId="8" w16cid:durableId="1437408108">
    <w:abstractNumId w:val="0"/>
  </w:num>
  <w:num w:numId="9" w16cid:durableId="1218279149">
    <w:abstractNumId w:val="1"/>
  </w:num>
  <w:num w:numId="10" w16cid:durableId="246964270">
    <w:abstractNumId w:val="4"/>
  </w:num>
  <w:num w:numId="11" w16cid:durableId="419373532">
    <w:abstractNumId w:val="24"/>
  </w:num>
  <w:num w:numId="12" w16cid:durableId="734475171">
    <w:abstractNumId w:val="17"/>
  </w:num>
  <w:num w:numId="13" w16cid:durableId="1056271248">
    <w:abstractNumId w:val="28"/>
  </w:num>
  <w:num w:numId="14" w16cid:durableId="608003466">
    <w:abstractNumId w:val="20"/>
  </w:num>
  <w:num w:numId="15" w16cid:durableId="1266962132">
    <w:abstractNumId w:val="25"/>
  </w:num>
  <w:num w:numId="16" w16cid:durableId="1151676400">
    <w:abstractNumId w:val="29"/>
  </w:num>
  <w:num w:numId="17" w16cid:durableId="2060009323">
    <w:abstractNumId w:val="30"/>
  </w:num>
  <w:num w:numId="18" w16cid:durableId="1375930965">
    <w:abstractNumId w:val="14"/>
  </w:num>
  <w:num w:numId="19" w16cid:durableId="1444298697">
    <w:abstractNumId w:val="12"/>
  </w:num>
  <w:num w:numId="20" w16cid:durableId="2006975047">
    <w:abstractNumId w:val="15"/>
  </w:num>
  <w:num w:numId="21" w16cid:durableId="1178496561">
    <w:abstractNumId w:val="27"/>
  </w:num>
  <w:num w:numId="22" w16cid:durableId="1591043912">
    <w:abstractNumId w:val="23"/>
  </w:num>
  <w:num w:numId="23" w16cid:durableId="1684091937">
    <w:abstractNumId w:val="18"/>
  </w:num>
  <w:num w:numId="24" w16cid:durableId="145248004">
    <w:abstractNumId w:val="16"/>
  </w:num>
  <w:num w:numId="25" w16cid:durableId="853039088">
    <w:abstractNumId w:val="10"/>
  </w:num>
  <w:num w:numId="26" w16cid:durableId="2022245028">
    <w:abstractNumId w:val="26"/>
  </w:num>
  <w:num w:numId="27" w16cid:durableId="596132369">
    <w:abstractNumId w:val="22"/>
  </w:num>
  <w:num w:numId="28" w16cid:durableId="1191066464">
    <w:abstractNumId w:val="31"/>
  </w:num>
  <w:num w:numId="29" w16cid:durableId="1753505273">
    <w:abstractNumId w:val="13"/>
  </w:num>
  <w:num w:numId="30" w16cid:durableId="679429270">
    <w:abstractNumId w:val="11"/>
  </w:num>
  <w:num w:numId="31" w16cid:durableId="1192376373">
    <w:abstractNumId w:val="32"/>
  </w:num>
  <w:num w:numId="32" w16cid:durableId="1493255937">
    <w:abstractNumId w:val="19"/>
  </w:num>
  <w:num w:numId="33" w16cid:durableId="1502508934">
    <w:abstractNumId w:val="2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43E"/>
    <w:rsid w:val="00000519"/>
    <w:rsid w:val="000009BA"/>
    <w:rsid w:val="00000B15"/>
    <w:rsid w:val="00000DA9"/>
    <w:rsid w:val="000010C0"/>
    <w:rsid w:val="0000113A"/>
    <w:rsid w:val="000013E3"/>
    <w:rsid w:val="0000155D"/>
    <w:rsid w:val="000016BF"/>
    <w:rsid w:val="0000184A"/>
    <w:rsid w:val="00001891"/>
    <w:rsid w:val="00001A22"/>
    <w:rsid w:val="00001F9D"/>
    <w:rsid w:val="00002377"/>
    <w:rsid w:val="00002620"/>
    <w:rsid w:val="000026D1"/>
    <w:rsid w:val="0000291C"/>
    <w:rsid w:val="0000299B"/>
    <w:rsid w:val="00002B1F"/>
    <w:rsid w:val="00002BA0"/>
    <w:rsid w:val="00002BCA"/>
    <w:rsid w:val="00002E24"/>
    <w:rsid w:val="00002F70"/>
    <w:rsid w:val="00003277"/>
    <w:rsid w:val="000036F9"/>
    <w:rsid w:val="0000393B"/>
    <w:rsid w:val="00003A8F"/>
    <w:rsid w:val="00003D90"/>
    <w:rsid w:val="00003F05"/>
    <w:rsid w:val="00004103"/>
    <w:rsid w:val="00004681"/>
    <w:rsid w:val="0000489A"/>
    <w:rsid w:val="00004A00"/>
    <w:rsid w:val="00005193"/>
    <w:rsid w:val="0000532A"/>
    <w:rsid w:val="00005444"/>
    <w:rsid w:val="00005497"/>
    <w:rsid w:val="00005521"/>
    <w:rsid w:val="00005707"/>
    <w:rsid w:val="00005874"/>
    <w:rsid w:val="00005CE3"/>
    <w:rsid w:val="00005EA5"/>
    <w:rsid w:val="00005FDF"/>
    <w:rsid w:val="00006657"/>
    <w:rsid w:val="00006688"/>
    <w:rsid w:val="00006838"/>
    <w:rsid w:val="00006A4A"/>
    <w:rsid w:val="00006BA7"/>
    <w:rsid w:val="00006BFA"/>
    <w:rsid w:val="00006C60"/>
    <w:rsid w:val="00006C9C"/>
    <w:rsid w:val="00006E4F"/>
    <w:rsid w:val="00006E9E"/>
    <w:rsid w:val="00006F01"/>
    <w:rsid w:val="0000721C"/>
    <w:rsid w:val="000073C1"/>
    <w:rsid w:val="000074DE"/>
    <w:rsid w:val="00007598"/>
    <w:rsid w:val="000075A4"/>
    <w:rsid w:val="00007657"/>
    <w:rsid w:val="0000775D"/>
    <w:rsid w:val="0000777D"/>
    <w:rsid w:val="000078C6"/>
    <w:rsid w:val="000079AB"/>
    <w:rsid w:val="00007C5E"/>
    <w:rsid w:val="00007F2C"/>
    <w:rsid w:val="0001004E"/>
    <w:rsid w:val="0001035F"/>
    <w:rsid w:val="000107DE"/>
    <w:rsid w:val="00010897"/>
    <w:rsid w:val="00010959"/>
    <w:rsid w:val="00010E30"/>
    <w:rsid w:val="00010FA3"/>
    <w:rsid w:val="0001119D"/>
    <w:rsid w:val="000114BE"/>
    <w:rsid w:val="0001176F"/>
    <w:rsid w:val="000119DC"/>
    <w:rsid w:val="00011A0A"/>
    <w:rsid w:val="00011C53"/>
    <w:rsid w:val="00011FE4"/>
    <w:rsid w:val="0001238E"/>
    <w:rsid w:val="0001260E"/>
    <w:rsid w:val="0001280D"/>
    <w:rsid w:val="00012D8E"/>
    <w:rsid w:val="00012F16"/>
    <w:rsid w:val="00013278"/>
    <w:rsid w:val="000132ED"/>
    <w:rsid w:val="00013415"/>
    <w:rsid w:val="0001343A"/>
    <w:rsid w:val="000134A8"/>
    <w:rsid w:val="00013792"/>
    <w:rsid w:val="00013B9E"/>
    <w:rsid w:val="00013D2E"/>
    <w:rsid w:val="0001445F"/>
    <w:rsid w:val="000146CB"/>
    <w:rsid w:val="00014733"/>
    <w:rsid w:val="00014BB5"/>
    <w:rsid w:val="00015022"/>
    <w:rsid w:val="000152F6"/>
    <w:rsid w:val="000155CC"/>
    <w:rsid w:val="0001574B"/>
    <w:rsid w:val="000157B7"/>
    <w:rsid w:val="0001587F"/>
    <w:rsid w:val="00015C25"/>
    <w:rsid w:val="00015E87"/>
    <w:rsid w:val="00015EA6"/>
    <w:rsid w:val="00015EBD"/>
    <w:rsid w:val="0001622C"/>
    <w:rsid w:val="000163C0"/>
    <w:rsid w:val="00016D82"/>
    <w:rsid w:val="00017132"/>
    <w:rsid w:val="00017361"/>
    <w:rsid w:val="00017399"/>
    <w:rsid w:val="00017418"/>
    <w:rsid w:val="000174CB"/>
    <w:rsid w:val="00017622"/>
    <w:rsid w:val="0001769A"/>
    <w:rsid w:val="000176D0"/>
    <w:rsid w:val="000178B5"/>
    <w:rsid w:val="00017AAD"/>
    <w:rsid w:val="00017AED"/>
    <w:rsid w:val="00017D31"/>
    <w:rsid w:val="00017F57"/>
    <w:rsid w:val="000201EE"/>
    <w:rsid w:val="00020223"/>
    <w:rsid w:val="00020346"/>
    <w:rsid w:val="0002034C"/>
    <w:rsid w:val="00020696"/>
    <w:rsid w:val="00020E6D"/>
    <w:rsid w:val="00020F0B"/>
    <w:rsid w:val="000210EB"/>
    <w:rsid w:val="000214E7"/>
    <w:rsid w:val="000219FD"/>
    <w:rsid w:val="00021E18"/>
    <w:rsid w:val="00022155"/>
    <w:rsid w:val="00022645"/>
    <w:rsid w:val="000226BF"/>
    <w:rsid w:val="000228E5"/>
    <w:rsid w:val="0002294B"/>
    <w:rsid w:val="00022A1A"/>
    <w:rsid w:val="00022B99"/>
    <w:rsid w:val="00022CA1"/>
    <w:rsid w:val="00022D04"/>
    <w:rsid w:val="000233A3"/>
    <w:rsid w:val="0002344F"/>
    <w:rsid w:val="000234F9"/>
    <w:rsid w:val="00023570"/>
    <w:rsid w:val="00023585"/>
    <w:rsid w:val="000235BA"/>
    <w:rsid w:val="000235ED"/>
    <w:rsid w:val="00023844"/>
    <w:rsid w:val="00023855"/>
    <w:rsid w:val="0002389C"/>
    <w:rsid w:val="000239AD"/>
    <w:rsid w:val="00023C68"/>
    <w:rsid w:val="000240C0"/>
    <w:rsid w:val="0002435A"/>
    <w:rsid w:val="000247AE"/>
    <w:rsid w:val="00024809"/>
    <w:rsid w:val="00024B77"/>
    <w:rsid w:val="00024BF4"/>
    <w:rsid w:val="0002524D"/>
    <w:rsid w:val="000253B7"/>
    <w:rsid w:val="000256B1"/>
    <w:rsid w:val="000256C4"/>
    <w:rsid w:val="0002578B"/>
    <w:rsid w:val="0002579F"/>
    <w:rsid w:val="00025AFC"/>
    <w:rsid w:val="00025B47"/>
    <w:rsid w:val="00025B5E"/>
    <w:rsid w:val="00025BD4"/>
    <w:rsid w:val="00025E9F"/>
    <w:rsid w:val="00026021"/>
    <w:rsid w:val="00026206"/>
    <w:rsid w:val="000262E0"/>
    <w:rsid w:val="00026301"/>
    <w:rsid w:val="00026437"/>
    <w:rsid w:val="000264D2"/>
    <w:rsid w:val="0002694E"/>
    <w:rsid w:val="00026BA0"/>
    <w:rsid w:val="00026BA9"/>
    <w:rsid w:val="00026BEF"/>
    <w:rsid w:val="00026C38"/>
    <w:rsid w:val="00026D6F"/>
    <w:rsid w:val="0002788B"/>
    <w:rsid w:val="000278EB"/>
    <w:rsid w:val="00027B5D"/>
    <w:rsid w:val="00027C4A"/>
    <w:rsid w:val="00027DCA"/>
    <w:rsid w:val="00027DF9"/>
    <w:rsid w:val="00027EBF"/>
    <w:rsid w:val="00027F49"/>
    <w:rsid w:val="00027FE4"/>
    <w:rsid w:val="0003016A"/>
    <w:rsid w:val="00030199"/>
    <w:rsid w:val="00030443"/>
    <w:rsid w:val="000304DD"/>
    <w:rsid w:val="0003063B"/>
    <w:rsid w:val="00030ABC"/>
    <w:rsid w:val="00030D77"/>
    <w:rsid w:val="00030E00"/>
    <w:rsid w:val="00031270"/>
    <w:rsid w:val="0003137A"/>
    <w:rsid w:val="0003146E"/>
    <w:rsid w:val="000314FA"/>
    <w:rsid w:val="00031791"/>
    <w:rsid w:val="00031A0D"/>
    <w:rsid w:val="00031C46"/>
    <w:rsid w:val="00031CC3"/>
    <w:rsid w:val="00031CD2"/>
    <w:rsid w:val="00031EAA"/>
    <w:rsid w:val="0003222B"/>
    <w:rsid w:val="00032230"/>
    <w:rsid w:val="000323D6"/>
    <w:rsid w:val="0003241F"/>
    <w:rsid w:val="0003247B"/>
    <w:rsid w:val="000324CA"/>
    <w:rsid w:val="000324EF"/>
    <w:rsid w:val="0003257E"/>
    <w:rsid w:val="00032852"/>
    <w:rsid w:val="00032C93"/>
    <w:rsid w:val="00032F93"/>
    <w:rsid w:val="000330D2"/>
    <w:rsid w:val="000331C1"/>
    <w:rsid w:val="000335B5"/>
    <w:rsid w:val="0003392B"/>
    <w:rsid w:val="00033A2A"/>
    <w:rsid w:val="00033B45"/>
    <w:rsid w:val="00034195"/>
    <w:rsid w:val="00034776"/>
    <w:rsid w:val="000349BB"/>
    <w:rsid w:val="00034C7C"/>
    <w:rsid w:val="00034F14"/>
    <w:rsid w:val="00034F61"/>
    <w:rsid w:val="00034FD7"/>
    <w:rsid w:val="000351F3"/>
    <w:rsid w:val="0003541D"/>
    <w:rsid w:val="000354ED"/>
    <w:rsid w:val="0003566A"/>
    <w:rsid w:val="000357CA"/>
    <w:rsid w:val="00035C8D"/>
    <w:rsid w:val="00035F72"/>
    <w:rsid w:val="00036023"/>
    <w:rsid w:val="00036191"/>
    <w:rsid w:val="00036AD0"/>
    <w:rsid w:val="00036C37"/>
    <w:rsid w:val="00036CBF"/>
    <w:rsid w:val="000370DF"/>
    <w:rsid w:val="0003723C"/>
    <w:rsid w:val="0003724C"/>
    <w:rsid w:val="00037303"/>
    <w:rsid w:val="00037407"/>
    <w:rsid w:val="00037499"/>
    <w:rsid w:val="000375C6"/>
    <w:rsid w:val="00037665"/>
    <w:rsid w:val="000377A6"/>
    <w:rsid w:val="00037861"/>
    <w:rsid w:val="000379FF"/>
    <w:rsid w:val="00037A91"/>
    <w:rsid w:val="00037AB6"/>
    <w:rsid w:val="00037B93"/>
    <w:rsid w:val="00037C5C"/>
    <w:rsid w:val="00037D92"/>
    <w:rsid w:val="00037FD8"/>
    <w:rsid w:val="00037FFB"/>
    <w:rsid w:val="0004040C"/>
    <w:rsid w:val="000405D3"/>
    <w:rsid w:val="00040B06"/>
    <w:rsid w:val="00040B37"/>
    <w:rsid w:val="00040C52"/>
    <w:rsid w:val="00041068"/>
    <w:rsid w:val="000412AE"/>
    <w:rsid w:val="00041431"/>
    <w:rsid w:val="00041668"/>
    <w:rsid w:val="0004180A"/>
    <w:rsid w:val="0004185A"/>
    <w:rsid w:val="000419E6"/>
    <w:rsid w:val="00041C0F"/>
    <w:rsid w:val="00041D83"/>
    <w:rsid w:val="00041E6F"/>
    <w:rsid w:val="00042070"/>
    <w:rsid w:val="00042447"/>
    <w:rsid w:val="000425CB"/>
    <w:rsid w:val="0004262B"/>
    <w:rsid w:val="0004266B"/>
    <w:rsid w:val="00042863"/>
    <w:rsid w:val="00042A66"/>
    <w:rsid w:val="00043034"/>
    <w:rsid w:val="00043058"/>
    <w:rsid w:val="000430BF"/>
    <w:rsid w:val="00043278"/>
    <w:rsid w:val="0004344A"/>
    <w:rsid w:val="000434FE"/>
    <w:rsid w:val="000436D1"/>
    <w:rsid w:val="000438E8"/>
    <w:rsid w:val="00043982"/>
    <w:rsid w:val="00043CB9"/>
    <w:rsid w:val="00044137"/>
    <w:rsid w:val="00044269"/>
    <w:rsid w:val="00044643"/>
    <w:rsid w:val="000447E8"/>
    <w:rsid w:val="00044817"/>
    <w:rsid w:val="000449F5"/>
    <w:rsid w:val="00044BD6"/>
    <w:rsid w:val="00044CBA"/>
    <w:rsid w:val="00044E3E"/>
    <w:rsid w:val="00044EFD"/>
    <w:rsid w:val="00044FFB"/>
    <w:rsid w:val="00045091"/>
    <w:rsid w:val="00045099"/>
    <w:rsid w:val="0004512E"/>
    <w:rsid w:val="00045178"/>
    <w:rsid w:val="00045556"/>
    <w:rsid w:val="00045D70"/>
    <w:rsid w:val="00045E3F"/>
    <w:rsid w:val="00045ECF"/>
    <w:rsid w:val="00045F99"/>
    <w:rsid w:val="000460B9"/>
    <w:rsid w:val="00046354"/>
    <w:rsid w:val="00046617"/>
    <w:rsid w:val="000467C8"/>
    <w:rsid w:val="00046D85"/>
    <w:rsid w:val="00046E6B"/>
    <w:rsid w:val="00047796"/>
    <w:rsid w:val="000477E5"/>
    <w:rsid w:val="00047A85"/>
    <w:rsid w:val="00047ABA"/>
    <w:rsid w:val="00047F60"/>
    <w:rsid w:val="00047FA2"/>
    <w:rsid w:val="0005023C"/>
    <w:rsid w:val="00050592"/>
    <w:rsid w:val="000509F9"/>
    <w:rsid w:val="00050C33"/>
    <w:rsid w:val="00050EBA"/>
    <w:rsid w:val="0005116D"/>
    <w:rsid w:val="0005123E"/>
    <w:rsid w:val="0005130D"/>
    <w:rsid w:val="0005182B"/>
    <w:rsid w:val="000518DA"/>
    <w:rsid w:val="000518DE"/>
    <w:rsid w:val="00051920"/>
    <w:rsid w:val="0005196C"/>
    <w:rsid w:val="00051994"/>
    <w:rsid w:val="00051A82"/>
    <w:rsid w:val="00051BDE"/>
    <w:rsid w:val="00051C80"/>
    <w:rsid w:val="00051FA7"/>
    <w:rsid w:val="00052083"/>
    <w:rsid w:val="00052267"/>
    <w:rsid w:val="00052547"/>
    <w:rsid w:val="00052B42"/>
    <w:rsid w:val="00052E75"/>
    <w:rsid w:val="00052F9F"/>
    <w:rsid w:val="00053079"/>
    <w:rsid w:val="000532B6"/>
    <w:rsid w:val="000534BE"/>
    <w:rsid w:val="00053539"/>
    <w:rsid w:val="00053938"/>
    <w:rsid w:val="00053ABB"/>
    <w:rsid w:val="00053D9E"/>
    <w:rsid w:val="000541D1"/>
    <w:rsid w:val="000542E3"/>
    <w:rsid w:val="0005457E"/>
    <w:rsid w:val="00054691"/>
    <w:rsid w:val="00054896"/>
    <w:rsid w:val="00054B6D"/>
    <w:rsid w:val="00054C08"/>
    <w:rsid w:val="00054CF1"/>
    <w:rsid w:val="00054D73"/>
    <w:rsid w:val="00055031"/>
    <w:rsid w:val="000554B1"/>
    <w:rsid w:val="0005553D"/>
    <w:rsid w:val="00055B58"/>
    <w:rsid w:val="00055E2C"/>
    <w:rsid w:val="00055EBA"/>
    <w:rsid w:val="000560BA"/>
    <w:rsid w:val="000563E6"/>
    <w:rsid w:val="00056831"/>
    <w:rsid w:val="00056BBB"/>
    <w:rsid w:val="00056FF4"/>
    <w:rsid w:val="00057179"/>
    <w:rsid w:val="000572B9"/>
    <w:rsid w:val="000573F5"/>
    <w:rsid w:val="0005746E"/>
    <w:rsid w:val="000575A5"/>
    <w:rsid w:val="00057604"/>
    <w:rsid w:val="0005760A"/>
    <w:rsid w:val="0005780E"/>
    <w:rsid w:val="00057905"/>
    <w:rsid w:val="0005796B"/>
    <w:rsid w:val="00057A37"/>
    <w:rsid w:val="00057C88"/>
    <w:rsid w:val="00060082"/>
    <w:rsid w:val="0006009D"/>
    <w:rsid w:val="000600D5"/>
    <w:rsid w:val="00060133"/>
    <w:rsid w:val="00060666"/>
    <w:rsid w:val="000606AF"/>
    <w:rsid w:val="0006071E"/>
    <w:rsid w:val="00060820"/>
    <w:rsid w:val="00060A27"/>
    <w:rsid w:val="00060F1C"/>
    <w:rsid w:val="00061355"/>
    <w:rsid w:val="0006137A"/>
    <w:rsid w:val="0006158D"/>
    <w:rsid w:val="000618CA"/>
    <w:rsid w:val="00061E63"/>
    <w:rsid w:val="00061FA9"/>
    <w:rsid w:val="00061FAE"/>
    <w:rsid w:val="00062162"/>
    <w:rsid w:val="000621FA"/>
    <w:rsid w:val="000621FD"/>
    <w:rsid w:val="00062202"/>
    <w:rsid w:val="00062443"/>
    <w:rsid w:val="00062455"/>
    <w:rsid w:val="000624ED"/>
    <w:rsid w:val="0006260E"/>
    <w:rsid w:val="0006273E"/>
    <w:rsid w:val="00062ADC"/>
    <w:rsid w:val="00062B9A"/>
    <w:rsid w:val="00062F23"/>
    <w:rsid w:val="0006335F"/>
    <w:rsid w:val="00063477"/>
    <w:rsid w:val="0006364C"/>
    <w:rsid w:val="0006367A"/>
    <w:rsid w:val="0006367C"/>
    <w:rsid w:val="0006369E"/>
    <w:rsid w:val="000637A9"/>
    <w:rsid w:val="00063BD8"/>
    <w:rsid w:val="00063C0E"/>
    <w:rsid w:val="00063F26"/>
    <w:rsid w:val="000641C0"/>
    <w:rsid w:val="0006448C"/>
    <w:rsid w:val="00064632"/>
    <w:rsid w:val="00064813"/>
    <w:rsid w:val="00064A31"/>
    <w:rsid w:val="00064AAA"/>
    <w:rsid w:val="00064C5C"/>
    <w:rsid w:val="00064F19"/>
    <w:rsid w:val="000652DA"/>
    <w:rsid w:val="000653D2"/>
    <w:rsid w:val="00065508"/>
    <w:rsid w:val="00065684"/>
    <w:rsid w:val="00065CF3"/>
    <w:rsid w:val="00065E8E"/>
    <w:rsid w:val="00065ED2"/>
    <w:rsid w:val="00065F11"/>
    <w:rsid w:val="00065FAD"/>
    <w:rsid w:val="000667DD"/>
    <w:rsid w:val="00066D34"/>
    <w:rsid w:val="00066FC3"/>
    <w:rsid w:val="000670F6"/>
    <w:rsid w:val="0006733F"/>
    <w:rsid w:val="00067379"/>
    <w:rsid w:val="00067776"/>
    <w:rsid w:val="00067942"/>
    <w:rsid w:val="00067D4B"/>
    <w:rsid w:val="00067D8E"/>
    <w:rsid w:val="00067F1A"/>
    <w:rsid w:val="00067F25"/>
    <w:rsid w:val="00070108"/>
    <w:rsid w:val="000702C9"/>
    <w:rsid w:val="00070311"/>
    <w:rsid w:val="000707EA"/>
    <w:rsid w:val="000708C1"/>
    <w:rsid w:val="0007125B"/>
    <w:rsid w:val="00071501"/>
    <w:rsid w:val="00071553"/>
    <w:rsid w:val="000715A2"/>
    <w:rsid w:val="0007166C"/>
    <w:rsid w:val="00071775"/>
    <w:rsid w:val="00071850"/>
    <w:rsid w:val="00071904"/>
    <w:rsid w:val="0007199D"/>
    <w:rsid w:val="00071E21"/>
    <w:rsid w:val="00072187"/>
    <w:rsid w:val="00072261"/>
    <w:rsid w:val="000726C1"/>
    <w:rsid w:val="000727B5"/>
    <w:rsid w:val="00072A5B"/>
    <w:rsid w:val="00072C16"/>
    <w:rsid w:val="00072D01"/>
    <w:rsid w:val="00072D74"/>
    <w:rsid w:val="00072D9D"/>
    <w:rsid w:val="00072E15"/>
    <w:rsid w:val="00072FDB"/>
    <w:rsid w:val="000734F8"/>
    <w:rsid w:val="000736F8"/>
    <w:rsid w:val="00073721"/>
    <w:rsid w:val="00073A0F"/>
    <w:rsid w:val="00073D91"/>
    <w:rsid w:val="00073FE1"/>
    <w:rsid w:val="00074247"/>
    <w:rsid w:val="0007432E"/>
    <w:rsid w:val="000746A1"/>
    <w:rsid w:val="000749D0"/>
    <w:rsid w:val="00074BDE"/>
    <w:rsid w:val="00074C0D"/>
    <w:rsid w:val="00075637"/>
    <w:rsid w:val="0007582E"/>
    <w:rsid w:val="00075A9D"/>
    <w:rsid w:val="00075D4D"/>
    <w:rsid w:val="000761A3"/>
    <w:rsid w:val="000769EC"/>
    <w:rsid w:val="00076A80"/>
    <w:rsid w:val="00076B9B"/>
    <w:rsid w:val="00076F29"/>
    <w:rsid w:val="00076F8E"/>
    <w:rsid w:val="00077132"/>
    <w:rsid w:val="000772D4"/>
    <w:rsid w:val="0007776A"/>
    <w:rsid w:val="00077AA2"/>
    <w:rsid w:val="00077B8E"/>
    <w:rsid w:val="00077CD5"/>
    <w:rsid w:val="00077FB5"/>
    <w:rsid w:val="000802E6"/>
    <w:rsid w:val="0008040B"/>
    <w:rsid w:val="00080420"/>
    <w:rsid w:val="000804E9"/>
    <w:rsid w:val="000806F8"/>
    <w:rsid w:val="000807D0"/>
    <w:rsid w:val="00080B58"/>
    <w:rsid w:val="00080E88"/>
    <w:rsid w:val="00080EA5"/>
    <w:rsid w:val="00080F30"/>
    <w:rsid w:val="00081212"/>
    <w:rsid w:val="000815F1"/>
    <w:rsid w:val="00081619"/>
    <w:rsid w:val="000817D7"/>
    <w:rsid w:val="00081898"/>
    <w:rsid w:val="00081989"/>
    <w:rsid w:val="00081BBB"/>
    <w:rsid w:val="00081F99"/>
    <w:rsid w:val="0008241A"/>
    <w:rsid w:val="000825A5"/>
    <w:rsid w:val="00082951"/>
    <w:rsid w:val="00082D5D"/>
    <w:rsid w:val="00082E46"/>
    <w:rsid w:val="00082E5A"/>
    <w:rsid w:val="00082FBE"/>
    <w:rsid w:val="00083049"/>
    <w:rsid w:val="0008309A"/>
    <w:rsid w:val="000830AD"/>
    <w:rsid w:val="000830DD"/>
    <w:rsid w:val="00083430"/>
    <w:rsid w:val="00083489"/>
    <w:rsid w:val="00083532"/>
    <w:rsid w:val="00083B42"/>
    <w:rsid w:val="00083B65"/>
    <w:rsid w:val="00083FD5"/>
    <w:rsid w:val="00084064"/>
    <w:rsid w:val="0008412A"/>
    <w:rsid w:val="000843F4"/>
    <w:rsid w:val="00084434"/>
    <w:rsid w:val="0008492A"/>
    <w:rsid w:val="00084A7D"/>
    <w:rsid w:val="00084B55"/>
    <w:rsid w:val="00084D0B"/>
    <w:rsid w:val="00084D87"/>
    <w:rsid w:val="00084ED8"/>
    <w:rsid w:val="000853C5"/>
    <w:rsid w:val="00085A22"/>
    <w:rsid w:val="00085C5A"/>
    <w:rsid w:val="00085E0A"/>
    <w:rsid w:val="00085E61"/>
    <w:rsid w:val="00086678"/>
    <w:rsid w:val="00086792"/>
    <w:rsid w:val="00086840"/>
    <w:rsid w:val="00086A77"/>
    <w:rsid w:val="00086B5F"/>
    <w:rsid w:val="00086C82"/>
    <w:rsid w:val="00086D91"/>
    <w:rsid w:val="00086E8C"/>
    <w:rsid w:val="000870D6"/>
    <w:rsid w:val="0008760C"/>
    <w:rsid w:val="00087717"/>
    <w:rsid w:val="00087B8A"/>
    <w:rsid w:val="00087D1D"/>
    <w:rsid w:val="000900EB"/>
    <w:rsid w:val="000901F2"/>
    <w:rsid w:val="0009022A"/>
    <w:rsid w:val="000904CB"/>
    <w:rsid w:val="0009077F"/>
    <w:rsid w:val="0009079D"/>
    <w:rsid w:val="00090916"/>
    <w:rsid w:val="000909C3"/>
    <w:rsid w:val="000909FC"/>
    <w:rsid w:val="00090BE9"/>
    <w:rsid w:val="00090E26"/>
    <w:rsid w:val="000912CF"/>
    <w:rsid w:val="0009140D"/>
    <w:rsid w:val="00091495"/>
    <w:rsid w:val="00091591"/>
    <w:rsid w:val="00091751"/>
    <w:rsid w:val="00091826"/>
    <w:rsid w:val="00091879"/>
    <w:rsid w:val="000919FC"/>
    <w:rsid w:val="00091ABE"/>
    <w:rsid w:val="00091CDC"/>
    <w:rsid w:val="0009260C"/>
    <w:rsid w:val="0009267B"/>
    <w:rsid w:val="00092BA3"/>
    <w:rsid w:val="00092CF9"/>
    <w:rsid w:val="00093021"/>
    <w:rsid w:val="00093274"/>
    <w:rsid w:val="000932C3"/>
    <w:rsid w:val="0009332B"/>
    <w:rsid w:val="000933BA"/>
    <w:rsid w:val="000934E8"/>
    <w:rsid w:val="00093537"/>
    <w:rsid w:val="0009353E"/>
    <w:rsid w:val="000936A8"/>
    <w:rsid w:val="00093844"/>
    <w:rsid w:val="000938FB"/>
    <w:rsid w:val="00093912"/>
    <w:rsid w:val="00094502"/>
    <w:rsid w:val="00094772"/>
    <w:rsid w:val="0009477A"/>
    <w:rsid w:val="0009478A"/>
    <w:rsid w:val="00094993"/>
    <w:rsid w:val="00094B90"/>
    <w:rsid w:val="00094CDD"/>
    <w:rsid w:val="00095354"/>
    <w:rsid w:val="00095444"/>
    <w:rsid w:val="00095510"/>
    <w:rsid w:val="0009569B"/>
    <w:rsid w:val="00095C90"/>
    <w:rsid w:val="00095CD4"/>
    <w:rsid w:val="00096015"/>
    <w:rsid w:val="00096028"/>
    <w:rsid w:val="000967BD"/>
    <w:rsid w:val="00096848"/>
    <w:rsid w:val="000968BA"/>
    <w:rsid w:val="00096A47"/>
    <w:rsid w:val="00096A5E"/>
    <w:rsid w:val="00096D1B"/>
    <w:rsid w:val="000972BE"/>
    <w:rsid w:val="0009734D"/>
    <w:rsid w:val="00097413"/>
    <w:rsid w:val="00097455"/>
    <w:rsid w:val="000976FF"/>
    <w:rsid w:val="000979F9"/>
    <w:rsid w:val="00097B31"/>
    <w:rsid w:val="00097BA9"/>
    <w:rsid w:val="00097C61"/>
    <w:rsid w:val="00097CFD"/>
    <w:rsid w:val="00097E01"/>
    <w:rsid w:val="000A03B2"/>
    <w:rsid w:val="000A06B0"/>
    <w:rsid w:val="000A0862"/>
    <w:rsid w:val="000A0A6D"/>
    <w:rsid w:val="000A0D33"/>
    <w:rsid w:val="000A0D40"/>
    <w:rsid w:val="000A0F4D"/>
    <w:rsid w:val="000A117F"/>
    <w:rsid w:val="000A168D"/>
    <w:rsid w:val="000A18A1"/>
    <w:rsid w:val="000A19CD"/>
    <w:rsid w:val="000A19F3"/>
    <w:rsid w:val="000A1BA6"/>
    <w:rsid w:val="000A1C49"/>
    <w:rsid w:val="000A1CF9"/>
    <w:rsid w:val="000A2141"/>
    <w:rsid w:val="000A2224"/>
    <w:rsid w:val="000A2516"/>
    <w:rsid w:val="000A258B"/>
    <w:rsid w:val="000A2637"/>
    <w:rsid w:val="000A2A21"/>
    <w:rsid w:val="000A2D98"/>
    <w:rsid w:val="000A2EAB"/>
    <w:rsid w:val="000A3065"/>
    <w:rsid w:val="000A3104"/>
    <w:rsid w:val="000A31D7"/>
    <w:rsid w:val="000A32DD"/>
    <w:rsid w:val="000A3407"/>
    <w:rsid w:val="000A36C7"/>
    <w:rsid w:val="000A3970"/>
    <w:rsid w:val="000A3C04"/>
    <w:rsid w:val="000A3D75"/>
    <w:rsid w:val="000A3D90"/>
    <w:rsid w:val="000A409E"/>
    <w:rsid w:val="000A41B3"/>
    <w:rsid w:val="000A43BB"/>
    <w:rsid w:val="000A44BB"/>
    <w:rsid w:val="000A44D6"/>
    <w:rsid w:val="000A4668"/>
    <w:rsid w:val="000A47A5"/>
    <w:rsid w:val="000A4A91"/>
    <w:rsid w:val="000A4C67"/>
    <w:rsid w:val="000A4D91"/>
    <w:rsid w:val="000A527F"/>
    <w:rsid w:val="000A5409"/>
    <w:rsid w:val="000A55BB"/>
    <w:rsid w:val="000A574D"/>
    <w:rsid w:val="000A599A"/>
    <w:rsid w:val="000A599B"/>
    <w:rsid w:val="000A5A2B"/>
    <w:rsid w:val="000A5C7B"/>
    <w:rsid w:val="000A5D30"/>
    <w:rsid w:val="000A5E52"/>
    <w:rsid w:val="000A6270"/>
    <w:rsid w:val="000A665A"/>
    <w:rsid w:val="000A6913"/>
    <w:rsid w:val="000A6A78"/>
    <w:rsid w:val="000A6E37"/>
    <w:rsid w:val="000A711B"/>
    <w:rsid w:val="000A727E"/>
    <w:rsid w:val="000A7961"/>
    <w:rsid w:val="000A7A2E"/>
    <w:rsid w:val="000A7C7D"/>
    <w:rsid w:val="000A7D41"/>
    <w:rsid w:val="000A7D6E"/>
    <w:rsid w:val="000A7E5A"/>
    <w:rsid w:val="000A7EE1"/>
    <w:rsid w:val="000A7F7A"/>
    <w:rsid w:val="000A7F7F"/>
    <w:rsid w:val="000B029B"/>
    <w:rsid w:val="000B05EC"/>
    <w:rsid w:val="000B0706"/>
    <w:rsid w:val="000B083E"/>
    <w:rsid w:val="000B0960"/>
    <w:rsid w:val="000B0B6E"/>
    <w:rsid w:val="000B0BAA"/>
    <w:rsid w:val="000B0DBA"/>
    <w:rsid w:val="000B10E5"/>
    <w:rsid w:val="000B1463"/>
    <w:rsid w:val="000B15C7"/>
    <w:rsid w:val="000B16B0"/>
    <w:rsid w:val="000B171F"/>
    <w:rsid w:val="000B177F"/>
    <w:rsid w:val="000B18AC"/>
    <w:rsid w:val="000B19F4"/>
    <w:rsid w:val="000B1A3D"/>
    <w:rsid w:val="000B1BC3"/>
    <w:rsid w:val="000B1C92"/>
    <w:rsid w:val="000B2227"/>
    <w:rsid w:val="000B2261"/>
    <w:rsid w:val="000B2444"/>
    <w:rsid w:val="000B2556"/>
    <w:rsid w:val="000B279F"/>
    <w:rsid w:val="000B289F"/>
    <w:rsid w:val="000B2A77"/>
    <w:rsid w:val="000B30AE"/>
    <w:rsid w:val="000B30E5"/>
    <w:rsid w:val="000B3179"/>
    <w:rsid w:val="000B3641"/>
    <w:rsid w:val="000B3707"/>
    <w:rsid w:val="000B40E7"/>
    <w:rsid w:val="000B4141"/>
    <w:rsid w:val="000B4443"/>
    <w:rsid w:val="000B4821"/>
    <w:rsid w:val="000B4852"/>
    <w:rsid w:val="000B49CE"/>
    <w:rsid w:val="000B49DA"/>
    <w:rsid w:val="000B4A0D"/>
    <w:rsid w:val="000B53DE"/>
    <w:rsid w:val="000B54CB"/>
    <w:rsid w:val="000B561D"/>
    <w:rsid w:val="000B5955"/>
    <w:rsid w:val="000B5A72"/>
    <w:rsid w:val="000B5B62"/>
    <w:rsid w:val="000B5B72"/>
    <w:rsid w:val="000B5BEC"/>
    <w:rsid w:val="000B5D80"/>
    <w:rsid w:val="000B5F86"/>
    <w:rsid w:val="000B64BB"/>
    <w:rsid w:val="000B68B2"/>
    <w:rsid w:val="000B6B51"/>
    <w:rsid w:val="000B6E36"/>
    <w:rsid w:val="000B6FE7"/>
    <w:rsid w:val="000B7491"/>
    <w:rsid w:val="000B771B"/>
    <w:rsid w:val="000B784F"/>
    <w:rsid w:val="000B78AA"/>
    <w:rsid w:val="000C005E"/>
    <w:rsid w:val="000C024F"/>
    <w:rsid w:val="000C036F"/>
    <w:rsid w:val="000C09B2"/>
    <w:rsid w:val="000C0B5B"/>
    <w:rsid w:val="000C0B99"/>
    <w:rsid w:val="000C0EFF"/>
    <w:rsid w:val="000C12A9"/>
    <w:rsid w:val="000C13C9"/>
    <w:rsid w:val="000C1959"/>
    <w:rsid w:val="000C19F3"/>
    <w:rsid w:val="000C1B5F"/>
    <w:rsid w:val="000C1CF8"/>
    <w:rsid w:val="000C1D28"/>
    <w:rsid w:val="000C1D94"/>
    <w:rsid w:val="000C201A"/>
    <w:rsid w:val="000C21C9"/>
    <w:rsid w:val="000C259D"/>
    <w:rsid w:val="000C2603"/>
    <w:rsid w:val="000C2A19"/>
    <w:rsid w:val="000C3186"/>
    <w:rsid w:val="000C3217"/>
    <w:rsid w:val="000C37DE"/>
    <w:rsid w:val="000C39B3"/>
    <w:rsid w:val="000C3AD4"/>
    <w:rsid w:val="000C3BA8"/>
    <w:rsid w:val="000C3CCB"/>
    <w:rsid w:val="000C4506"/>
    <w:rsid w:val="000C4C30"/>
    <w:rsid w:val="000C5150"/>
    <w:rsid w:val="000C55AB"/>
    <w:rsid w:val="000C5986"/>
    <w:rsid w:val="000C5E24"/>
    <w:rsid w:val="000C5EF3"/>
    <w:rsid w:val="000C60CF"/>
    <w:rsid w:val="000C6115"/>
    <w:rsid w:val="000C61BC"/>
    <w:rsid w:val="000C61D7"/>
    <w:rsid w:val="000C64C2"/>
    <w:rsid w:val="000C64C9"/>
    <w:rsid w:val="000C657D"/>
    <w:rsid w:val="000C68F7"/>
    <w:rsid w:val="000C6D59"/>
    <w:rsid w:val="000C6DE9"/>
    <w:rsid w:val="000C6E70"/>
    <w:rsid w:val="000C6F6E"/>
    <w:rsid w:val="000C6FBE"/>
    <w:rsid w:val="000C6FE9"/>
    <w:rsid w:val="000C723F"/>
    <w:rsid w:val="000C77EB"/>
    <w:rsid w:val="000C788A"/>
    <w:rsid w:val="000C794F"/>
    <w:rsid w:val="000C7A19"/>
    <w:rsid w:val="000C7B47"/>
    <w:rsid w:val="000C7C88"/>
    <w:rsid w:val="000C7CFF"/>
    <w:rsid w:val="000D0245"/>
    <w:rsid w:val="000D0312"/>
    <w:rsid w:val="000D0466"/>
    <w:rsid w:val="000D04C7"/>
    <w:rsid w:val="000D075B"/>
    <w:rsid w:val="000D0A81"/>
    <w:rsid w:val="000D0B19"/>
    <w:rsid w:val="000D0DA2"/>
    <w:rsid w:val="000D0FB7"/>
    <w:rsid w:val="000D14EE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B93"/>
    <w:rsid w:val="000D2BA6"/>
    <w:rsid w:val="000D2CD8"/>
    <w:rsid w:val="000D2E4F"/>
    <w:rsid w:val="000D2FC6"/>
    <w:rsid w:val="000D303F"/>
    <w:rsid w:val="000D3175"/>
    <w:rsid w:val="000D3240"/>
    <w:rsid w:val="000D340E"/>
    <w:rsid w:val="000D3659"/>
    <w:rsid w:val="000D36FB"/>
    <w:rsid w:val="000D3919"/>
    <w:rsid w:val="000D3CE6"/>
    <w:rsid w:val="000D4190"/>
    <w:rsid w:val="000D43C2"/>
    <w:rsid w:val="000D48A0"/>
    <w:rsid w:val="000D49C8"/>
    <w:rsid w:val="000D4EAE"/>
    <w:rsid w:val="000D51B1"/>
    <w:rsid w:val="000D561E"/>
    <w:rsid w:val="000D580D"/>
    <w:rsid w:val="000D5AC3"/>
    <w:rsid w:val="000D5ADB"/>
    <w:rsid w:val="000D5D2D"/>
    <w:rsid w:val="000D5D3E"/>
    <w:rsid w:val="000D5EB8"/>
    <w:rsid w:val="000D5FDD"/>
    <w:rsid w:val="000D62BC"/>
    <w:rsid w:val="000D62FF"/>
    <w:rsid w:val="000D65F2"/>
    <w:rsid w:val="000D67F1"/>
    <w:rsid w:val="000D6ABB"/>
    <w:rsid w:val="000D6F7D"/>
    <w:rsid w:val="000D769C"/>
    <w:rsid w:val="000D7BFE"/>
    <w:rsid w:val="000D7C4F"/>
    <w:rsid w:val="000D7C80"/>
    <w:rsid w:val="000D7D09"/>
    <w:rsid w:val="000D7E31"/>
    <w:rsid w:val="000D7FD2"/>
    <w:rsid w:val="000E00E0"/>
    <w:rsid w:val="000E030D"/>
    <w:rsid w:val="000E03AA"/>
    <w:rsid w:val="000E03F3"/>
    <w:rsid w:val="000E0555"/>
    <w:rsid w:val="000E0807"/>
    <w:rsid w:val="000E1145"/>
    <w:rsid w:val="000E12FD"/>
    <w:rsid w:val="000E131E"/>
    <w:rsid w:val="000E1389"/>
    <w:rsid w:val="000E1C70"/>
    <w:rsid w:val="000E1D30"/>
    <w:rsid w:val="000E1E18"/>
    <w:rsid w:val="000E1E47"/>
    <w:rsid w:val="000E1E80"/>
    <w:rsid w:val="000E1E88"/>
    <w:rsid w:val="000E203C"/>
    <w:rsid w:val="000E20A5"/>
    <w:rsid w:val="000E2378"/>
    <w:rsid w:val="000E25A6"/>
    <w:rsid w:val="000E26EE"/>
    <w:rsid w:val="000E2AFF"/>
    <w:rsid w:val="000E2B0E"/>
    <w:rsid w:val="000E2B23"/>
    <w:rsid w:val="000E2E17"/>
    <w:rsid w:val="000E31C5"/>
    <w:rsid w:val="000E3A6B"/>
    <w:rsid w:val="000E3C1E"/>
    <w:rsid w:val="000E4058"/>
    <w:rsid w:val="000E4137"/>
    <w:rsid w:val="000E415C"/>
    <w:rsid w:val="000E4279"/>
    <w:rsid w:val="000E432E"/>
    <w:rsid w:val="000E4512"/>
    <w:rsid w:val="000E48CD"/>
    <w:rsid w:val="000E4DBE"/>
    <w:rsid w:val="000E4E0B"/>
    <w:rsid w:val="000E5648"/>
    <w:rsid w:val="000E58B4"/>
    <w:rsid w:val="000E5942"/>
    <w:rsid w:val="000E617C"/>
    <w:rsid w:val="000E627E"/>
    <w:rsid w:val="000E6298"/>
    <w:rsid w:val="000E6302"/>
    <w:rsid w:val="000E6337"/>
    <w:rsid w:val="000E66A9"/>
    <w:rsid w:val="000E671D"/>
    <w:rsid w:val="000E6862"/>
    <w:rsid w:val="000E6F12"/>
    <w:rsid w:val="000E7219"/>
    <w:rsid w:val="000E7420"/>
    <w:rsid w:val="000E76C2"/>
    <w:rsid w:val="000E7AD9"/>
    <w:rsid w:val="000E7B40"/>
    <w:rsid w:val="000E7BF5"/>
    <w:rsid w:val="000E7D89"/>
    <w:rsid w:val="000F0021"/>
    <w:rsid w:val="000F01E9"/>
    <w:rsid w:val="000F02D9"/>
    <w:rsid w:val="000F053D"/>
    <w:rsid w:val="000F0547"/>
    <w:rsid w:val="000F06C7"/>
    <w:rsid w:val="000F090A"/>
    <w:rsid w:val="000F0B06"/>
    <w:rsid w:val="000F0B6B"/>
    <w:rsid w:val="000F0CA8"/>
    <w:rsid w:val="000F0E7E"/>
    <w:rsid w:val="000F1160"/>
    <w:rsid w:val="000F1208"/>
    <w:rsid w:val="000F12BE"/>
    <w:rsid w:val="000F13FB"/>
    <w:rsid w:val="000F174A"/>
    <w:rsid w:val="000F1A4E"/>
    <w:rsid w:val="000F1BD0"/>
    <w:rsid w:val="000F1C3E"/>
    <w:rsid w:val="000F1F06"/>
    <w:rsid w:val="000F1F5D"/>
    <w:rsid w:val="000F25CD"/>
    <w:rsid w:val="000F262E"/>
    <w:rsid w:val="000F26DD"/>
    <w:rsid w:val="000F2D8D"/>
    <w:rsid w:val="000F2E0B"/>
    <w:rsid w:val="000F2E48"/>
    <w:rsid w:val="000F2EC5"/>
    <w:rsid w:val="000F2F2E"/>
    <w:rsid w:val="000F3200"/>
    <w:rsid w:val="000F327B"/>
    <w:rsid w:val="000F35CB"/>
    <w:rsid w:val="000F35F1"/>
    <w:rsid w:val="000F37CA"/>
    <w:rsid w:val="000F3E09"/>
    <w:rsid w:val="000F4174"/>
    <w:rsid w:val="000F4279"/>
    <w:rsid w:val="000F4CAE"/>
    <w:rsid w:val="000F4ED4"/>
    <w:rsid w:val="000F5155"/>
    <w:rsid w:val="000F522B"/>
    <w:rsid w:val="000F537A"/>
    <w:rsid w:val="000F552D"/>
    <w:rsid w:val="000F5656"/>
    <w:rsid w:val="000F56ED"/>
    <w:rsid w:val="000F5D4C"/>
    <w:rsid w:val="000F5E2D"/>
    <w:rsid w:val="000F5FBC"/>
    <w:rsid w:val="000F5FC6"/>
    <w:rsid w:val="000F61E8"/>
    <w:rsid w:val="000F644E"/>
    <w:rsid w:val="000F6616"/>
    <w:rsid w:val="000F6776"/>
    <w:rsid w:val="000F680B"/>
    <w:rsid w:val="000F6A35"/>
    <w:rsid w:val="000F6FAE"/>
    <w:rsid w:val="000F71D2"/>
    <w:rsid w:val="000F75D4"/>
    <w:rsid w:val="000F7737"/>
    <w:rsid w:val="000F77BE"/>
    <w:rsid w:val="000F7975"/>
    <w:rsid w:val="000F7C0F"/>
    <w:rsid w:val="000F7F37"/>
    <w:rsid w:val="000F7F4A"/>
    <w:rsid w:val="00100100"/>
    <w:rsid w:val="001004BD"/>
    <w:rsid w:val="00100621"/>
    <w:rsid w:val="00100804"/>
    <w:rsid w:val="00100866"/>
    <w:rsid w:val="001008B6"/>
    <w:rsid w:val="00100A72"/>
    <w:rsid w:val="00101258"/>
    <w:rsid w:val="0010140E"/>
    <w:rsid w:val="00101511"/>
    <w:rsid w:val="00101513"/>
    <w:rsid w:val="0010161B"/>
    <w:rsid w:val="00101739"/>
    <w:rsid w:val="00101951"/>
    <w:rsid w:val="00101B4E"/>
    <w:rsid w:val="00101D7E"/>
    <w:rsid w:val="00101DB0"/>
    <w:rsid w:val="00101F04"/>
    <w:rsid w:val="0010204A"/>
    <w:rsid w:val="001020B5"/>
    <w:rsid w:val="001021DB"/>
    <w:rsid w:val="001022B3"/>
    <w:rsid w:val="001025CA"/>
    <w:rsid w:val="0010280E"/>
    <w:rsid w:val="001033CD"/>
    <w:rsid w:val="00103467"/>
    <w:rsid w:val="00103548"/>
    <w:rsid w:val="001035F8"/>
    <w:rsid w:val="00103BBA"/>
    <w:rsid w:val="00103C3B"/>
    <w:rsid w:val="00103D0D"/>
    <w:rsid w:val="00103D70"/>
    <w:rsid w:val="00103D8F"/>
    <w:rsid w:val="00103DB7"/>
    <w:rsid w:val="001040EA"/>
    <w:rsid w:val="0010412B"/>
    <w:rsid w:val="00104249"/>
    <w:rsid w:val="0010429F"/>
    <w:rsid w:val="0010445E"/>
    <w:rsid w:val="00104783"/>
    <w:rsid w:val="00104D62"/>
    <w:rsid w:val="00104E62"/>
    <w:rsid w:val="00104E95"/>
    <w:rsid w:val="00104FD4"/>
    <w:rsid w:val="0010531C"/>
    <w:rsid w:val="001054F2"/>
    <w:rsid w:val="00105653"/>
    <w:rsid w:val="001056B4"/>
    <w:rsid w:val="00105705"/>
    <w:rsid w:val="00105BB0"/>
    <w:rsid w:val="00105EAF"/>
    <w:rsid w:val="0010601F"/>
    <w:rsid w:val="00106A50"/>
    <w:rsid w:val="00106C37"/>
    <w:rsid w:val="00106F3E"/>
    <w:rsid w:val="00107286"/>
    <w:rsid w:val="00107300"/>
    <w:rsid w:val="001073FD"/>
    <w:rsid w:val="0010741E"/>
    <w:rsid w:val="001074E8"/>
    <w:rsid w:val="001075BD"/>
    <w:rsid w:val="00107774"/>
    <w:rsid w:val="00107A46"/>
    <w:rsid w:val="00107AEB"/>
    <w:rsid w:val="00107EF3"/>
    <w:rsid w:val="00107FC8"/>
    <w:rsid w:val="00107FEB"/>
    <w:rsid w:val="00110200"/>
    <w:rsid w:val="001102E4"/>
    <w:rsid w:val="00110357"/>
    <w:rsid w:val="0011042C"/>
    <w:rsid w:val="0011056A"/>
    <w:rsid w:val="0011074A"/>
    <w:rsid w:val="00110777"/>
    <w:rsid w:val="00110868"/>
    <w:rsid w:val="00110B63"/>
    <w:rsid w:val="00110CE7"/>
    <w:rsid w:val="00110D42"/>
    <w:rsid w:val="00110F6D"/>
    <w:rsid w:val="00111159"/>
    <w:rsid w:val="001114B4"/>
    <w:rsid w:val="00111532"/>
    <w:rsid w:val="0011156B"/>
    <w:rsid w:val="001117F0"/>
    <w:rsid w:val="001118F6"/>
    <w:rsid w:val="00111B93"/>
    <w:rsid w:val="00111BC1"/>
    <w:rsid w:val="00111C4C"/>
    <w:rsid w:val="00111CA6"/>
    <w:rsid w:val="00111DCE"/>
    <w:rsid w:val="00111F82"/>
    <w:rsid w:val="001123C4"/>
    <w:rsid w:val="00112644"/>
    <w:rsid w:val="00112751"/>
    <w:rsid w:val="00112A0D"/>
    <w:rsid w:val="00112A49"/>
    <w:rsid w:val="00112B86"/>
    <w:rsid w:val="001131F1"/>
    <w:rsid w:val="00113245"/>
    <w:rsid w:val="001136D5"/>
    <w:rsid w:val="00113A03"/>
    <w:rsid w:val="00113BE9"/>
    <w:rsid w:val="00113F4B"/>
    <w:rsid w:val="001142B2"/>
    <w:rsid w:val="00114344"/>
    <w:rsid w:val="0011445A"/>
    <w:rsid w:val="0011447D"/>
    <w:rsid w:val="00114BDD"/>
    <w:rsid w:val="00114C93"/>
    <w:rsid w:val="00114CF3"/>
    <w:rsid w:val="00114D37"/>
    <w:rsid w:val="00115248"/>
    <w:rsid w:val="00115384"/>
    <w:rsid w:val="00115990"/>
    <w:rsid w:val="00115A91"/>
    <w:rsid w:val="00115D8E"/>
    <w:rsid w:val="001163ED"/>
    <w:rsid w:val="00116838"/>
    <w:rsid w:val="001169B4"/>
    <w:rsid w:val="00116A17"/>
    <w:rsid w:val="00116BFD"/>
    <w:rsid w:val="00116FDC"/>
    <w:rsid w:val="001170AF"/>
    <w:rsid w:val="00117148"/>
    <w:rsid w:val="00117166"/>
    <w:rsid w:val="001171F4"/>
    <w:rsid w:val="00117290"/>
    <w:rsid w:val="001174EA"/>
    <w:rsid w:val="00117716"/>
    <w:rsid w:val="0011774D"/>
    <w:rsid w:val="00117776"/>
    <w:rsid w:val="00117797"/>
    <w:rsid w:val="001177A4"/>
    <w:rsid w:val="00117842"/>
    <w:rsid w:val="001178ED"/>
    <w:rsid w:val="00117A62"/>
    <w:rsid w:val="00117B18"/>
    <w:rsid w:val="00117BDA"/>
    <w:rsid w:val="00117D98"/>
    <w:rsid w:val="00117DF1"/>
    <w:rsid w:val="00120083"/>
    <w:rsid w:val="001203DF"/>
    <w:rsid w:val="00120434"/>
    <w:rsid w:val="0012055D"/>
    <w:rsid w:val="00120ABB"/>
    <w:rsid w:val="00120CF4"/>
    <w:rsid w:val="00120D60"/>
    <w:rsid w:val="00120E8D"/>
    <w:rsid w:val="00120FF3"/>
    <w:rsid w:val="0012107D"/>
    <w:rsid w:val="001213A7"/>
    <w:rsid w:val="001216EB"/>
    <w:rsid w:val="00121735"/>
    <w:rsid w:val="00121764"/>
    <w:rsid w:val="001217BA"/>
    <w:rsid w:val="00121B07"/>
    <w:rsid w:val="001221E7"/>
    <w:rsid w:val="001229B2"/>
    <w:rsid w:val="00122C0A"/>
    <w:rsid w:val="0012315E"/>
    <w:rsid w:val="00123264"/>
    <w:rsid w:val="00123577"/>
    <w:rsid w:val="001238CB"/>
    <w:rsid w:val="00123B93"/>
    <w:rsid w:val="00123D62"/>
    <w:rsid w:val="00123E86"/>
    <w:rsid w:val="00123F38"/>
    <w:rsid w:val="001244D4"/>
    <w:rsid w:val="00124517"/>
    <w:rsid w:val="001249FE"/>
    <w:rsid w:val="00124B26"/>
    <w:rsid w:val="00124E81"/>
    <w:rsid w:val="00125074"/>
    <w:rsid w:val="00125355"/>
    <w:rsid w:val="001253F0"/>
    <w:rsid w:val="0012547B"/>
    <w:rsid w:val="001255A0"/>
    <w:rsid w:val="0012596B"/>
    <w:rsid w:val="00125B9F"/>
    <w:rsid w:val="00125BA5"/>
    <w:rsid w:val="00125BC2"/>
    <w:rsid w:val="00125CE4"/>
    <w:rsid w:val="00125F8A"/>
    <w:rsid w:val="00125FEE"/>
    <w:rsid w:val="001260C3"/>
    <w:rsid w:val="001266E6"/>
    <w:rsid w:val="00126784"/>
    <w:rsid w:val="001268DE"/>
    <w:rsid w:val="00126B0C"/>
    <w:rsid w:val="00126BF8"/>
    <w:rsid w:val="00126C38"/>
    <w:rsid w:val="00127056"/>
    <w:rsid w:val="00127062"/>
    <w:rsid w:val="0012742E"/>
    <w:rsid w:val="0012774C"/>
    <w:rsid w:val="00127863"/>
    <w:rsid w:val="00127B2C"/>
    <w:rsid w:val="00127D4B"/>
    <w:rsid w:val="0013000F"/>
    <w:rsid w:val="00130241"/>
    <w:rsid w:val="0013031B"/>
    <w:rsid w:val="0013034C"/>
    <w:rsid w:val="001308BB"/>
    <w:rsid w:val="00130975"/>
    <w:rsid w:val="001309B4"/>
    <w:rsid w:val="00130A78"/>
    <w:rsid w:val="00130CDA"/>
    <w:rsid w:val="00130F33"/>
    <w:rsid w:val="001314E1"/>
    <w:rsid w:val="001315DD"/>
    <w:rsid w:val="001316C2"/>
    <w:rsid w:val="0013175C"/>
    <w:rsid w:val="00132040"/>
    <w:rsid w:val="001320E6"/>
    <w:rsid w:val="001322EF"/>
    <w:rsid w:val="0013292F"/>
    <w:rsid w:val="0013293B"/>
    <w:rsid w:val="00132955"/>
    <w:rsid w:val="00132A52"/>
    <w:rsid w:val="00132E9B"/>
    <w:rsid w:val="00132F10"/>
    <w:rsid w:val="001330A4"/>
    <w:rsid w:val="0013350E"/>
    <w:rsid w:val="0013358D"/>
    <w:rsid w:val="00133A9C"/>
    <w:rsid w:val="00133C46"/>
    <w:rsid w:val="00133F9E"/>
    <w:rsid w:val="0013403E"/>
    <w:rsid w:val="001342CB"/>
    <w:rsid w:val="0013464F"/>
    <w:rsid w:val="00134692"/>
    <w:rsid w:val="0013471D"/>
    <w:rsid w:val="001347DE"/>
    <w:rsid w:val="001349ED"/>
    <w:rsid w:val="00134B3E"/>
    <w:rsid w:val="0013518D"/>
    <w:rsid w:val="001352AD"/>
    <w:rsid w:val="001352C2"/>
    <w:rsid w:val="0013582E"/>
    <w:rsid w:val="00135D9B"/>
    <w:rsid w:val="00135DCD"/>
    <w:rsid w:val="0013608B"/>
    <w:rsid w:val="0013676D"/>
    <w:rsid w:val="00136C13"/>
    <w:rsid w:val="00136DC2"/>
    <w:rsid w:val="00136FC8"/>
    <w:rsid w:val="00137605"/>
    <w:rsid w:val="001377D7"/>
    <w:rsid w:val="00137B74"/>
    <w:rsid w:val="00137F47"/>
    <w:rsid w:val="00140077"/>
    <w:rsid w:val="001403D1"/>
    <w:rsid w:val="0014040D"/>
    <w:rsid w:val="00140670"/>
    <w:rsid w:val="001407FE"/>
    <w:rsid w:val="00140BF0"/>
    <w:rsid w:val="00140C24"/>
    <w:rsid w:val="00140D56"/>
    <w:rsid w:val="00141215"/>
    <w:rsid w:val="001413B0"/>
    <w:rsid w:val="00141518"/>
    <w:rsid w:val="00141954"/>
    <w:rsid w:val="00141B55"/>
    <w:rsid w:val="00141BC6"/>
    <w:rsid w:val="00141CEB"/>
    <w:rsid w:val="00142BA3"/>
    <w:rsid w:val="00143290"/>
    <w:rsid w:val="001432AD"/>
    <w:rsid w:val="0014331E"/>
    <w:rsid w:val="00143563"/>
    <w:rsid w:val="001435FF"/>
    <w:rsid w:val="0014370C"/>
    <w:rsid w:val="001437E2"/>
    <w:rsid w:val="001437F6"/>
    <w:rsid w:val="00143866"/>
    <w:rsid w:val="00143951"/>
    <w:rsid w:val="00143A19"/>
    <w:rsid w:val="00143AEB"/>
    <w:rsid w:val="00143B9D"/>
    <w:rsid w:val="00143DA4"/>
    <w:rsid w:val="00143FC6"/>
    <w:rsid w:val="0014418D"/>
    <w:rsid w:val="0014419E"/>
    <w:rsid w:val="00144413"/>
    <w:rsid w:val="00144602"/>
    <w:rsid w:val="00144A2A"/>
    <w:rsid w:val="00144A61"/>
    <w:rsid w:val="00144D95"/>
    <w:rsid w:val="00144E40"/>
    <w:rsid w:val="00144E77"/>
    <w:rsid w:val="00145062"/>
    <w:rsid w:val="00145268"/>
    <w:rsid w:val="001453C7"/>
    <w:rsid w:val="0014541D"/>
    <w:rsid w:val="001454F6"/>
    <w:rsid w:val="0014564F"/>
    <w:rsid w:val="00145A88"/>
    <w:rsid w:val="00145B81"/>
    <w:rsid w:val="00145BB9"/>
    <w:rsid w:val="0014630F"/>
    <w:rsid w:val="00146444"/>
    <w:rsid w:val="00146A95"/>
    <w:rsid w:val="00146CC7"/>
    <w:rsid w:val="00146D3C"/>
    <w:rsid w:val="00146DC5"/>
    <w:rsid w:val="0014707D"/>
    <w:rsid w:val="00147506"/>
    <w:rsid w:val="001477AD"/>
    <w:rsid w:val="00147822"/>
    <w:rsid w:val="00147858"/>
    <w:rsid w:val="00147C1A"/>
    <w:rsid w:val="00147C86"/>
    <w:rsid w:val="001500D9"/>
    <w:rsid w:val="00150113"/>
    <w:rsid w:val="001506B9"/>
    <w:rsid w:val="001509EE"/>
    <w:rsid w:val="00150A5A"/>
    <w:rsid w:val="00150C73"/>
    <w:rsid w:val="00150CED"/>
    <w:rsid w:val="00150D96"/>
    <w:rsid w:val="00150D9B"/>
    <w:rsid w:val="001510F6"/>
    <w:rsid w:val="0015143E"/>
    <w:rsid w:val="0015174A"/>
    <w:rsid w:val="00151D94"/>
    <w:rsid w:val="001521A1"/>
    <w:rsid w:val="00152AE3"/>
    <w:rsid w:val="00152B5D"/>
    <w:rsid w:val="00153013"/>
    <w:rsid w:val="001532AE"/>
    <w:rsid w:val="00153553"/>
    <w:rsid w:val="0015358B"/>
    <w:rsid w:val="00153781"/>
    <w:rsid w:val="00153823"/>
    <w:rsid w:val="00153830"/>
    <w:rsid w:val="00153A79"/>
    <w:rsid w:val="00153BFE"/>
    <w:rsid w:val="00153C82"/>
    <w:rsid w:val="001540AA"/>
    <w:rsid w:val="0015422A"/>
    <w:rsid w:val="00154431"/>
    <w:rsid w:val="001545FF"/>
    <w:rsid w:val="00154978"/>
    <w:rsid w:val="00154A50"/>
    <w:rsid w:val="00154F49"/>
    <w:rsid w:val="00155479"/>
    <w:rsid w:val="00155554"/>
    <w:rsid w:val="00155906"/>
    <w:rsid w:val="00155A52"/>
    <w:rsid w:val="00155AD9"/>
    <w:rsid w:val="00155B86"/>
    <w:rsid w:val="00155D0A"/>
    <w:rsid w:val="00155E23"/>
    <w:rsid w:val="00156162"/>
    <w:rsid w:val="001561BE"/>
    <w:rsid w:val="001565E1"/>
    <w:rsid w:val="00156746"/>
    <w:rsid w:val="00156768"/>
    <w:rsid w:val="00156814"/>
    <w:rsid w:val="001568A4"/>
    <w:rsid w:val="001569E2"/>
    <w:rsid w:val="00156C48"/>
    <w:rsid w:val="00156D0F"/>
    <w:rsid w:val="00156E71"/>
    <w:rsid w:val="00156E80"/>
    <w:rsid w:val="00156F20"/>
    <w:rsid w:val="00156F97"/>
    <w:rsid w:val="00157044"/>
    <w:rsid w:val="00157574"/>
    <w:rsid w:val="0015775E"/>
    <w:rsid w:val="0015785B"/>
    <w:rsid w:val="001579DB"/>
    <w:rsid w:val="00157A82"/>
    <w:rsid w:val="00157EB3"/>
    <w:rsid w:val="001601F7"/>
    <w:rsid w:val="0016027D"/>
    <w:rsid w:val="001603F3"/>
    <w:rsid w:val="00160600"/>
    <w:rsid w:val="00160641"/>
    <w:rsid w:val="00160A62"/>
    <w:rsid w:val="00160A78"/>
    <w:rsid w:val="00160CBB"/>
    <w:rsid w:val="00160F08"/>
    <w:rsid w:val="001612F6"/>
    <w:rsid w:val="00161304"/>
    <w:rsid w:val="00161415"/>
    <w:rsid w:val="0016168B"/>
    <w:rsid w:val="0016196B"/>
    <w:rsid w:val="00161B41"/>
    <w:rsid w:val="00161C39"/>
    <w:rsid w:val="00161CC1"/>
    <w:rsid w:val="00161E7E"/>
    <w:rsid w:val="00161EEF"/>
    <w:rsid w:val="00161FED"/>
    <w:rsid w:val="00162BC2"/>
    <w:rsid w:val="00162D58"/>
    <w:rsid w:val="00162D8B"/>
    <w:rsid w:val="00162DB6"/>
    <w:rsid w:val="00162F49"/>
    <w:rsid w:val="00162F82"/>
    <w:rsid w:val="00162FC5"/>
    <w:rsid w:val="00163075"/>
    <w:rsid w:val="00163196"/>
    <w:rsid w:val="0016320B"/>
    <w:rsid w:val="0016323B"/>
    <w:rsid w:val="0016365E"/>
    <w:rsid w:val="00163735"/>
    <w:rsid w:val="001637C0"/>
    <w:rsid w:val="00163811"/>
    <w:rsid w:val="00163960"/>
    <w:rsid w:val="00163AA6"/>
    <w:rsid w:val="00163BB2"/>
    <w:rsid w:val="00163C1A"/>
    <w:rsid w:val="00163C99"/>
    <w:rsid w:val="00163FF3"/>
    <w:rsid w:val="00164237"/>
    <w:rsid w:val="00164249"/>
    <w:rsid w:val="001642F4"/>
    <w:rsid w:val="00164544"/>
    <w:rsid w:val="001649C7"/>
    <w:rsid w:val="00164A66"/>
    <w:rsid w:val="00164D16"/>
    <w:rsid w:val="00164E37"/>
    <w:rsid w:val="00164E55"/>
    <w:rsid w:val="00164F36"/>
    <w:rsid w:val="00165263"/>
    <w:rsid w:val="001653D0"/>
    <w:rsid w:val="00165499"/>
    <w:rsid w:val="001657F4"/>
    <w:rsid w:val="00165828"/>
    <w:rsid w:val="001658A5"/>
    <w:rsid w:val="00165A3E"/>
    <w:rsid w:val="00165AFE"/>
    <w:rsid w:val="00165C5D"/>
    <w:rsid w:val="00165F30"/>
    <w:rsid w:val="0016607F"/>
    <w:rsid w:val="001660FE"/>
    <w:rsid w:val="0016610F"/>
    <w:rsid w:val="001663D9"/>
    <w:rsid w:val="0016653C"/>
    <w:rsid w:val="00166559"/>
    <w:rsid w:val="00166567"/>
    <w:rsid w:val="0016656E"/>
    <w:rsid w:val="00166A6A"/>
    <w:rsid w:val="00166CA9"/>
    <w:rsid w:val="00166E96"/>
    <w:rsid w:val="00166F45"/>
    <w:rsid w:val="00167072"/>
    <w:rsid w:val="0016707C"/>
    <w:rsid w:val="001673D2"/>
    <w:rsid w:val="00167649"/>
    <w:rsid w:val="0016774D"/>
    <w:rsid w:val="0016788B"/>
    <w:rsid w:val="00167C2B"/>
    <w:rsid w:val="00167CF1"/>
    <w:rsid w:val="001702F3"/>
    <w:rsid w:val="00170772"/>
    <w:rsid w:val="0017099D"/>
    <w:rsid w:val="00170C90"/>
    <w:rsid w:val="00170E69"/>
    <w:rsid w:val="00170F41"/>
    <w:rsid w:val="00171218"/>
    <w:rsid w:val="001713EB"/>
    <w:rsid w:val="00171541"/>
    <w:rsid w:val="0017160C"/>
    <w:rsid w:val="00171765"/>
    <w:rsid w:val="00171954"/>
    <w:rsid w:val="00171D9E"/>
    <w:rsid w:val="00171EC4"/>
    <w:rsid w:val="00171F8C"/>
    <w:rsid w:val="00172030"/>
    <w:rsid w:val="00172067"/>
    <w:rsid w:val="00172158"/>
    <w:rsid w:val="00172544"/>
    <w:rsid w:val="001725A1"/>
    <w:rsid w:val="001726A3"/>
    <w:rsid w:val="001727C0"/>
    <w:rsid w:val="001729EC"/>
    <w:rsid w:val="00172A93"/>
    <w:rsid w:val="00172CC6"/>
    <w:rsid w:val="001736DD"/>
    <w:rsid w:val="00173812"/>
    <w:rsid w:val="00173B5C"/>
    <w:rsid w:val="00173CAA"/>
    <w:rsid w:val="00173D80"/>
    <w:rsid w:val="00174085"/>
    <w:rsid w:val="00174137"/>
    <w:rsid w:val="00174253"/>
    <w:rsid w:val="00174497"/>
    <w:rsid w:val="00174542"/>
    <w:rsid w:val="001745E0"/>
    <w:rsid w:val="00174701"/>
    <w:rsid w:val="001748E4"/>
    <w:rsid w:val="0017490B"/>
    <w:rsid w:val="0017495D"/>
    <w:rsid w:val="00174A73"/>
    <w:rsid w:val="00174B86"/>
    <w:rsid w:val="00175464"/>
    <w:rsid w:val="00175A42"/>
    <w:rsid w:val="00175CD9"/>
    <w:rsid w:val="00175DDB"/>
    <w:rsid w:val="001760FB"/>
    <w:rsid w:val="00176149"/>
    <w:rsid w:val="00176285"/>
    <w:rsid w:val="001763C2"/>
    <w:rsid w:val="001765A6"/>
    <w:rsid w:val="0017668B"/>
    <w:rsid w:val="00176A2E"/>
    <w:rsid w:val="00176C5C"/>
    <w:rsid w:val="00176C8C"/>
    <w:rsid w:val="00176D1B"/>
    <w:rsid w:val="00176D8F"/>
    <w:rsid w:val="00176DB0"/>
    <w:rsid w:val="00176DB6"/>
    <w:rsid w:val="00176FB3"/>
    <w:rsid w:val="0017724C"/>
    <w:rsid w:val="001773A7"/>
    <w:rsid w:val="00177465"/>
    <w:rsid w:val="00177636"/>
    <w:rsid w:val="001776CC"/>
    <w:rsid w:val="0017788F"/>
    <w:rsid w:val="00177A58"/>
    <w:rsid w:val="00177AD1"/>
    <w:rsid w:val="00177C02"/>
    <w:rsid w:val="00177E1E"/>
    <w:rsid w:val="001803BC"/>
    <w:rsid w:val="00180641"/>
    <w:rsid w:val="0018070F"/>
    <w:rsid w:val="001808F7"/>
    <w:rsid w:val="00180B5B"/>
    <w:rsid w:val="00180B9F"/>
    <w:rsid w:val="00181107"/>
    <w:rsid w:val="0018128E"/>
    <w:rsid w:val="001813DE"/>
    <w:rsid w:val="00181671"/>
    <w:rsid w:val="00181AB9"/>
    <w:rsid w:val="00181C40"/>
    <w:rsid w:val="00182057"/>
    <w:rsid w:val="0018223A"/>
    <w:rsid w:val="001823F9"/>
    <w:rsid w:val="00182473"/>
    <w:rsid w:val="001825DB"/>
    <w:rsid w:val="00182710"/>
    <w:rsid w:val="00182E7B"/>
    <w:rsid w:val="001830EB"/>
    <w:rsid w:val="0018312F"/>
    <w:rsid w:val="001831B4"/>
    <w:rsid w:val="001837B7"/>
    <w:rsid w:val="00183AB4"/>
    <w:rsid w:val="00183DC0"/>
    <w:rsid w:val="00184086"/>
    <w:rsid w:val="001841EB"/>
    <w:rsid w:val="0018425D"/>
    <w:rsid w:val="00184F8D"/>
    <w:rsid w:val="00185397"/>
    <w:rsid w:val="0018543C"/>
    <w:rsid w:val="001854CE"/>
    <w:rsid w:val="001855B9"/>
    <w:rsid w:val="00185871"/>
    <w:rsid w:val="00185DFD"/>
    <w:rsid w:val="00186302"/>
    <w:rsid w:val="00186A0E"/>
    <w:rsid w:val="00186B8B"/>
    <w:rsid w:val="00186DD5"/>
    <w:rsid w:val="00186EC7"/>
    <w:rsid w:val="00187056"/>
    <w:rsid w:val="00187307"/>
    <w:rsid w:val="00187387"/>
    <w:rsid w:val="001873D4"/>
    <w:rsid w:val="001875A7"/>
    <w:rsid w:val="0018785E"/>
    <w:rsid w:val="00187E54"/>
    <w:rsid w:val="00187F94"/>
    <w:rsid w:val="00190219"/>
    <w:rsid w:val="001903A1"/>
    <w:rsid w:val="00190597"/>
    <w:rsid w:val="001907DF"/>
    <w:rsid w:val="001907F0"/>
    <w:rsid w:val="00190A4E"/>
    <w:rsid w:val="00190E97"/>
    <w:rsid w:val="00191321"/>
    <w:rsid w:val="0019132F"/>
    <w:rsid w:val="001913A6"/>
    <w:rsid w:val="00191661"/>
    <w:rsid w:val="00191692"/>
    <w:rsid w:val="00191C63"/>
    <w:rsid w:val="00191D93"/>
    <w:rsid w:val="00192259"/>
    <w:rsid w:val="001923B3"/>
    <w:rsid w:val="0019240C"/>
    <w:rsid w:val="00192548"/>
    <w:rsid w:val="001925AA"/>
    <w:rsid w:val="001926B8"/>
    <w:rsid w:val="0019270E"/>
    <w:rsid w:val="00192CFF"/>
    <w:rsid w:val="00192D1C"/>
    <w:rsid w:val="00192E2B"/>
    <w:rsid w:val="00192F3A"/>
    <w:rsid w:val="00192F42"/>
    <w:rsid w:val="00192F8F"/>
    <w:rsid w:val="001930AE"/>
    <w:rsid w:val="001931EA"/>
    <w:rsid w:val="00193420"/>
    <w:rsid w:val="00193805"/>
    <w:rsid w:val="00193C5B"/>
    <w:rsid w:val="00193C7B"/>
    <w:rsid w:val="00193F64"/>
    <w:rsid w:val="00193F97"/>
    <w:rsid w:val="0019410A"/>
    <w:rsid w:val="001947E3"/>
    <w:rsid w:val="001947FC"/>
    <w:rsid w:val="00194845"/>
    <w:rsid w:val="0019489D"/>
    <w:rsid w:val="00194A92"/>
    <w:rsid w:val="00194F2B"/>
    <w:rsid w:val="001957FC"/>
    <w:rsid w:val="00195A31"/>
    <w:rsid w:val="00195AF6"/>
    <w:rsid w:val="00195CDD"/>
    <w:rsid w:val="00195D4B"/>
    <w:rsid w:val="00195E66"/>
    <w:rsid w:val="00195E78"/>
    <w:rsid w:val="00195F31"/>
    <w:rsid w:val="00196012"/>
    <w:rsid w:val="0019619D"/>
    <w:rsid w:val="00196878"/>
    <w:rsid w:val="00196900"/>
    <w:rsid w:val="001969D8"/>
    <w:rsid w:val="00196AC6"/>
    <w:rsid w:val="00196DF5"/>
    <w:rsid w:val="0019739B"/>
    <w:rsid w:val="001974F0"/>
    <w:rsid w:val="0019770A"/>
    <w:rsid w:val="00197A5C"/>
    <w:rsid w:val="00197DFA"/>
    <w:rsid w:val="00197F6B"/>
    <w:rsid w:val="001A021D"/>
    <w:rsid w:val="001A04BA"/>
    <w:rsid w:val="001A0532"/>
    <w:rsid w:val="001A0571"/>
    <w:rsid w:val="001A057B"/>
    <w:rsid w:val="001A0A9B"/>
    <w:rsid w:val="001A11D9"/>
    <w:rsid w:val="001A1BB1"/>
    <w:rsid w:val="001A2254"/>
    <w:rsid w:val="001A226A"/>
    <w:rsid w:val="001A2271"/>
    <w:rsid w:val="001A2291"/>
    <w:rsid w:val="001A2AC0"/>
    <w:rsid w:val="001A3613"/>
    <w:rsid w:val="001A3BEE"/>
    <w:rsid w:val="001A4036"/>
    <w:rsid w:val="001A4961"/>
    <w:rsid w:val="001A4C5B"/>
    <w:rsid w:val="001A4DEF"/>
    <w:rsid w:val="001A4E88"/>
    <w:rsid w:val="001A50AE"/>
    <w:rsid w:val="001A5263"/>
    <w:rsid w:val="001A5430"/>
    <w:rsid w:val="001A5456"/>
    <w:rsid w:val="001A549F"/>
    <w:rsid w:val="001A5507"/>
    <w:rsid w:val="001A5644"/>
    <w:rsid w:val="001A57CB"/>
    <w:rsid w:val="001A592E"/>
    <w:rsid w:val="001A5A08"/>
    <w:rsid w:val="001A6090"/>
    <w:rsid w:val="001A6504"/>
    <w:rsid w:val="001A65F0"/>
    <w:rsid w:val="001A6697"/>
    <w:rsid w:val="001A66D8"/>
    <w:rsid w:val="001A6869"/>
    <w:rsid w:val="001A69FD"/>
    <w:rsid w:val="001A6BA4"/>
    <w:rsid w:val="001A6E8F"/>
    <w:rsid w:val="001A7120"/>
    <w:rsid w:val="001A7407"/>
    <w:rsid w:val="001A7510"/>
    <w:rsid w:val="001A76CE"/>
    <w:rsid w:val="001A7829"/>
    <w:rsid w:val="001A7873"/>
    <w:rsid w:val="001A79E5"/>
    <w:rsid w:val="001A7CE9"/>
    <w:rsid w:val="001A7D31"/>
    <w:rsid w:val="001B02F1"/>
    <w:rsid w:val="001B03ED"/>
    <w:rsid w:val="001B0491"/>
    <w:rsid w:val="001B0716"/>
    <w:rsid w:val="001B08FF"/>
    <w:rsid w:val="001B096A"/>
    <w:rsid w:val="001B0974"/>
    <w:rsid w:val="001B097C"/>
    <w:rsid w:val="001B1283"/>
    <w:rsid w:val="001B139E"/>
    <w:rsid w:val="001B155D"/>
    <w:rsid w:val="001B1728"/>
    <w:rsid w:val="001B18D5"/>
    <w:rsid w:val="001B1F6B"/>
    <w:rsid w:val="001B1FCF"/>
    <w:rsid w:val="001B1FF7"/>
    <w:rsid w:val="001B20F9"/>
    <w:rsid w:val="001B234E"/>
    <w:rsid w:val="001B2450"/>
    <w:rsid w:val="001B27AD"/>
    <w:rsid w:val="001B293E"/>
    <w:rsid w:val="001B2955"/>
    <w:rsid w:val="001B29BD"/>
    <w:rsid w:val="001B2E69"/>
    <w:rsid w:val="001B2EFB"/>
    <w:rsid w:val="001B308F"/>
    <w:rsid w:val="001B313F"/>
    <w:rsid w:val="001B32C9"/>
    <w:rsid w:val="001B3359"/>
    <w:rsid w:val="001B3953"/>
    <w:rsid w:val="001B3987"/>
    <w:rsid w:val="001B3E58"/>
    <w:rsid w:val="001B3EA1"/>
    <w:rsid w:val="001B4277"/>
    <w:rsid w:val="001B451C"/>
    <w:rsid w:val="001B4E72"/>
    <w:rsid w:val="001B4E82"/>
    <w:rsid w:val="001B5022"/>
    <w:rsid w:val="001B5591"/>
    <w:rsid w:val="001B568B"/>
    <w:rsid w:val="001B56F9"/>
    <w:rsid w:val="001B573E"/>
    <w:rsid w:val="001B5752"/>
    <w:rsid w:val="001B5805"/>
    <w:rsid w:val="001B58BC"/>
    <w:rsid w:val="001B5CAC"/>
    <w:rsid w:val="001B5F65"/>
    <w:rsid w:val="001B6170"/>
    <w:rsid w:val="001B6542"/>
    <w:rsid w:val="001B687C"/>
    <w:rsid w:val="001B6FBC"/>
    <w:rsid w:val="001B70D2"/>
    <w:rsid w:val="001B74C3"/>
    <w:rsid w:val="001B79E7"/>
    <w:rsid w:val="001B7B8B"/>
    <w:rsid w:val="001B7BFD"/>
    <w:rsid w:val="001B7CF7"/>
    <w:rsid w:val="001B7E17"/>
    <w:rsid w:val="001C0094"/>
    <w:rsid w:val="001C00C0"/>
    <w:rsid w:val="001C02CF"/>
    <w:rsid w:val="001C0872"/>
    <w:rsid w:val="001C0A32"/>
    <w:rsid w:val="001C0BDB"/>
    <w:rsid w:val="001C0D59"/>
    <w:rsid w:val="001C0D86"/>
    <w:rsid w:val="001C0DB2"/>
    <w:rsid w:val="001C0F5C"/>
    <w:rsid w:val="001C0F69"/>
    <w:rsid w:val="001C1223"/>
    <w:rsid w:val="001C1A27"/>
    <w:rsid w:val="001C1D94"/>
    <w:rsid w:val="001C1F52"/>
    <w:rsid w:val="001C2128"/>
    <w:rsid w:val="001C2541"/>
    <w:rsid w:val="001C258D"/>
    <w:rsid w:val="001C2A69"/>
    <w:rsid w:val="001C2D44"/>
    <w:rsid w:val="001C30D3"/>
    <w:rsid w:val="001C331B"/>
    <w:rsid w:val="001C3573"/>
    <w:rsid w:val="001C37EF"/>
    <w:rsid w:val="001C3B54"/>
    <w:rsid w:val="001C3C42"/>
    <w:rsid w:val="001C3D50"/>
    <w:rsid w:val="001C3DE6"/>
    <w:rsid w:val="001C4002"/>
    <w:rsid w:val="001C40BD"/>
    <w:rsid w:val="001C418A"/>
    <w:rsid w:val="001C43AB"/>
    <w:rsid w:val="001C4647"/>
    <w:rsid w:val="001C48C6"/>
    <w:rsid w:val="001C48FE"/>
    <w:rsid w:val="001C4B6E"/>
    <w:rsid w:val="001C4C2D"/>
    <w:rsid w:val="001C4CEB"/>
    <w:rsid w:val="001C4F43"/>
    <w:rsid w:val="001C5CC5"/>
    <w:rsid w:val="001C5DF6"/>
    <w:rsid w:val="001C5EFB"/>
    <w:rsid w:val="001C6451"/>
    <w:rsid w:val="001C6660"/>
    <w:rsid w:val="001C6A29"/>
    <w:rsid w:val="001C6AE4"/>
    <w:rsid w:val="001C6C2C"/>
    <w:rsid w:val="001C6D29"/>
    <w:rsid w:val="001C6D65"/>
    <w:rsid w:val="001C6FFD"/>
    <w:rsid w:val="001C71F2"/>
    <w:rsid w:val="001C77F9"/>
    <w:rsid w:val="001C7804"/>
    <w:rsid w:val="001C7950"/>
    <w:rsid w:val="001C79B9"/>
    <w:rsid w:val="001C7D4B"/>
    <w:rsid w:val="001C7EB7"/>
    <w:rsid w:val="001D0146"/>
    <w:rsid w:val="001D025E"/>
    <w:rsid w:val="001D077E"/>
    <w:rsid w:val="001D0842"/>
    <w:rsid w:val="001D0E94"/>
    <w:rsid w:val="001D10F3"/>
    <w:rsid w:val="001D1102"/>
    <w:rsid w:val="001D11D1"/>
    <w:rsid w:val="001D1609"/>
    <w:rsid w:val="001D1662"/>
    <w:rsid w:val="001D1A07"/>
    <w:rsid w:val="001D1BD8"/>
    <w:rsid w:val="001D1EFF"/>
    <w:rsid w:val="001D1FB6"/>
    <w:rsid w:val="001D2061"/>
    <w:rsid w:val="001D20DB"/>
    <w:rsid w:val="001D25CB"/>
    <w:rsid w:val="001D28CD"/>
    <w:rsid w:val="001D2A44"/>
    <w:rsid w:val="001D2BA0"/>
    <w:rsid w:val="001D2D65"/>
    <w:rsid w:val="001D2D6D"/>
    <w:rsid w:val="001D2E45"/>
    <w:rsid w:val="001D2E91"/>
    <w:rsid w:val="001D3145"/>
    <w:rsid w:val="001D32F6"/>
    <w:rsid w:val="001D332E"/>
    <w:rsid w:val="001D334D"/>
    <w:rsid w:val="001D3720"/>
    <w:rsid w:val="001D3A65"/>
    <w:rsid w:val="001D3CC4"/>
    <w:rsid w:val="001D40A9"/>
    <w:rsid w:val="001D48E8"/>
    <w:rsid w:val="001D4BC1"/>
    <w:rsid w:val="001D4C8D"/>
    <w:rsid w:val="001D4DF1"/>
    <w:rsid w:val="001D51D9"/>
    <w:rsid w:val="001D524D"/>
    <w:rsid w:val="001D544A"/>
    <w:rsid w:val="001D5CBD"/>
    <w:rsid w:val="001D5EAF"/>
    <w:rsid w:val="001D6022"/>
    <w:rsid w:val="001D69B1"/>
    <w:rsid w:val="001D6A98"/>
    <w:rsid w:val="001D6BE6"/>
    <w:rsid w:val="001D6C4D"/>
    <w:rsid w:val="001D6CA3"/>
    <w:rsid w:val="001D6D6F"/>
    <w:rsid w:val="001D71A8"/>
    <w:rsid w:val="001D721F"/>
    <w:rsid w:val="001D72DE"/>
    <w:rsid w:val="001D7354"/>
    <w:rsid w:val="001D7400"/>
    <w:rsid w:val="001D7454"/>
    <w:rsid w:val="001D75C2"/>
    <w:rsid w:val="001D78D8"/>
    <w:rsid w:val="001D7964"/>
    <w:rsid w:val="001D7B14"/>
    <w:rsid w:val="001D7E22"/>
    <w:rsid w:val="001E0285"/>
    <w:rsid w:val="001E044D"/>
    <w:rsid w:val="001E0466"/>
    <w:rsid w:val="001E068E"/>
    <w:rsid w:val="001E0744"/>
    <w:rsid w:val="001E0A58"/>
    <w:rsid w:val="001E0BD5"/>
    <w:rsid w:val="001E11A9"/>
    <w:rsid w:val="001E13E0"/>
    <w:rsid w:val="001E1706"/>
    <w:rsid w:val="001E18EA"/>
    <w:rsid w:val="001E198A"/>
    <w:rsid w:val="001E19A1"/>
    <w:rsid w:val="001E19CE"/>
    <w:rsid w:val="001E1A5D"/>
    <w:rsid w:val="001E1AEC"/>
    <w:rsid w:val="001E1C1E"/>
    <w:rsid w:val="001E1C96"/>
    <w:rsid w:val="001E1E02"/>
    <w:rsid w:val="001E2319"/>
    <w:rsid w:val="001E23A3"/>
    <w:rsid w:val="001E2509"/>
    <w:rsid w:val="001E261D"/>
    <w:rsid w:val="001E2867"/>
    <w:rsid w:val="001E2C76"/>
    <w:rsid w:val="001E2DF3"/>
    <w:rsid w:val="001E2E20"/>
    <w:rsid w:val="001E3286"/>
    <w:rsid w:val="001E33FE"/>
    <w:rsid w:val="001E35C9"/>
    <w:rsid w:val="001E3842"/>
    <w:rsid w:val="001E38A4"/>
    <w:rsid w:val="001E3CCE"/>
    <w:rsid w:val="001E3EE6"/>
    <w:rsid w:val="001E3FB4"/>
    <w:rsid w:val="001E4070"/>
    <w:rsid w:val="001E4B4F"/>
    <w:rsid w:val="001E4B62"/>
    <w:rsid w:val="001E4EAF"/>
    <w:rsid w:val="001E506F"/>
    <w:rsid w:val="001E538C"/>
    <w:rsid w:val="001E570C"/>
    <w:rsid w:val="001E59DC"/>
    <w:rsid w:val="001E59EB"/>
    <w:rsid w:val="001E5BAE"/>
    <w:rsid w:val="001E5BDA"/>
    <w:rsid w:val="001E5D9B"/>
    <w:rsid w:val="001E6485"/>
    <w:rsid w:val="001E6C7D"/>
    <w:rsid w:val="001E6E00"/>
    <w:rsid w:val="001E6EAC"/>
    <w:rsid w:val="001E6EC0"/>
    <w:rsid w:val="001E74C5"/>
    <w:rsid w:val="001E76AB"/>
    <w:rsid w:val="001E7826"/>
    <w:rsid w:val="001E7833"/>
    <w:rsid w:val="001E7956"/>
    <w:rsid w:val="001E7986"/>
    <w:rsid w:val="001E79C7"/>
    <w:rsid w:val="001E7A1B"/>
    <w:rsid w:val="001E7E41"/>
    <w:rsid w:val="001F0240"/>
    <w:rsid w:val="001F0355"/>
    <w:rsid w:val="001F0553"/>
    <w:rsid w:val="001F06BF"/>
    <w:rsid w:val="001F07D0"/>
    <w:rsid w:val="001F0AF2"/>
    <w:rsid w:val="001F0BD7"/>
    <w:rsid w:val="001F0EB6"/>
    <w:rsid w:val="001F1199"/>
    <w:rsid w:val="001F1767"/>
    <w:rsid w:val="001F1AD5"/>
    <w:rsid w:val="001F1B0D"/>
    <w:rsid w:val="001F1BCE"/>
    <w:rsid w:val="001F1E37"/>
    <w:rsid w:val="001F1E89"/>
    <w:rsid w:val="001F204B"/>
    <w:rsid w:val="001F20FE"/>
    <w:rsid w:val="001F25B1"/>
    <w:rsid w:val="001F2743"/>
    <w:rsid w:val="001F2F27"/>
    <w:rsid w:val="001F317C"/>
    <w:rsid w:val="001F31D7"/>
    <w:rsid w:val="001F32F4"/>
    <w:rsid w:val="001F3321"/>
    <w:rsid w:val="001F3372"/>
    <w:rsid w:val="001F33A5"/>
    <w:rsid w:val="001F3439"/>
    <w:rsid w:val="001F3466"/>
    <w:rsid w:val="001F35F3"/>
    <w:rsid w:val="001F3708"/>
    <w:rsid w:val="001F379F"/>
    <w:rsid w:val="001F3EAB"/>
    <w:rsid w:val="001F3FA7"/>
    <w:rsid w:val="001F40C0"/>
    <w:rsid w:val="001F42B8"/>
    <w:rsid w:val="001F44A1"/>
    <w:rsid w:val="001F4584"/>
    <w:rsid w:val="001F46F1"/>
    <w:rsid w:val="001F48C3"/>
    <w:rsid w:val="001F57FF"/>
    <w:rsid w:val="001F592C"/>
    <w:rsid w:val="001F5CA1"/>
    <w:rsid w:val="001F5D01"/>
    <w:rsid w:val="001F5E0C"/>
    <w:rsid w:val="001F5FAD"/>
    <w:rsid w:val="001F6217"/>
    <w:rsid w:val="001F6225"/>
    <w:rsid w:val="001F6284"/>
    <w:rsid w:val="001F63AB"/>
    <w:rsid w:val="001F65C8"/>
    <w:rsid w:val="001F69CD"/>
    <w:rsid w:val="001F6B63"/>
    <w:rsid w:val="001F6E98"/>
    <w:rsid w:val="001F76BC"/>
    <w:rsid w:val="001F781B"/>
    <w:rsid w:val="001F78CE"/>
    <w:rsid w:val="001F7D44"/>
    <w:rsid w:val="001F7EF4"/>
    <w:rsid w:val="00200002"/>
    <w:rsid w:val="00200173"/>
    <w:rsid w:val="00200196"/>
    <w:rsid w:val="00200537"/>
    <w:rsid w:val="00200603"/>
    <w:rsid w:val="00200B90"/>
    <w:rsid w:val="00200E87"/>
    <w:rsid w:val="00200FA4"/>
    <w:rsid w:val="0020109F"/>
    <w:rsid w:val="002010D6"/>
    <w:rsid w:val="002011BF"/>
    <w:rsid w:val="002012A1"/>
    <w:rsid w:val="002013A1"/>
    <w:rsid w:val="002014CA"/>
    <w:rsid w:val="00201976"/>
    <w:rsid w:val="00201BB7"/>
    <w:rsid w:val="00201BD7"/>
    <w:rsid w:val="00201D3B"/>
    <w:rsid w:val="00201DE6"/>
    <w:rsid w:val="00201E33"/>
    <w:rsid w:val="00201F86"/>
    <w:rsid w:val="00201F96"/>
    <w:rsid w:val="00202357"/>
    <w:rsid w:val="0020266B"/>
    <w:rsid w:val="002027E9"/>
    <w:rsid w:val="00202B7E"/>
    <w:rsid w:val="00202BB3"/>
    <w:rsid w:val="00202C36"/>
    <w:rsid w:val="002030C1"/>
    <w:rsid w:val="002030EB"/>
    <w:rsid w:val="00203176"/>
    <w:rsid w:val="0020331B"/>
    <w:rsid w:val="002033B7"/>
    <w:rsid w:val="00203548"/>
    <w:rsid w:val="00203F91"/>
    <w:rsid w:val="002040D8"/>
    <w:rsid w:val="0020424A"/>
    <w:rsid w:val="0020447D"/>
    <w:rsid w:val="00204617"/>
    <w:rsid w:val="002046B0"/>
    <w:rsid w:val="002046B7"/>
    <w:rsid w:val="00204804"/>
    <w:rsid w:val="00204914"/>
    <w:rsid w:val="00204AF8"/>
    <w:rsid w:val="00204C43"/>
    <w:rsid w:val="00204C7B"/>
    <w:rsid w:val="00204E34"/>
    <w:rsid w:val="00204E57"/>
    <w:rsid w:val="00205051"/>
    <w:rsid w:val="002050FA"/>
    <w:rsid w:val="002054AB"/>
    <w:rsid w:val="00205512"/>
    <w:rsid w:val="00205594"/>
    <w:rsid w:val="00205637"/>
    <w:rsid w:val="00205655"/>
    <w:rsid w:val="0020587A"/>
    <w:rsid w:val="002058DE"/>
    <w:rsid w:val="00205D80"/>
    <w:rsid w:val="00205E7A"/>
    <w:rsid w:val="00205E8E"/>
    <w:rsid w:val="00206486"/>
    <w:rsid w:val="002064F5"/>
    <w:rsid w:val="00206592"/>
    <w:rsid w:val="002066AE"/>
    <w:rsid w:val="00206750"/>
    <w:rsid w:val="0020696D"/>
    <w:rsid w:val="00206A08"/>
    <w:rsid w:val="00206D95"/>
    <w:rsid w:val="00206FB3"/>
    <w:rsid w:val="002070A4"/>
    <w:rsid w:val="002073BD"/>
    <w:rsid w:val="002074F9"/>
    <w:rsid w:val="002075A4"/>
    <w:rsid w:val="00207C3B"/>
    <w:rsid w:val="00207D75"/>
    <w:rsid w:val="00207F38"/>
    <w:rsid w:val="0021006B"/>
    <w:rsid w:val="00210211"/>
    <w:rsid w:val="00210396"/>
    <w:rsid w:val="00210582"/>
    <w:rsid w:val="002105D2"/>
    <w:rsid w:val="00210A96"/>
    <w:rsid w:val="00210B08"/>
    <w:rsid w:val="00210F16"/>
    <w:rsid w:val="002112E9"/>
    <w:rsid w:val="00211939"/>
    <w:rsid w:val="00211AC7"/>
    <w:rsid w:val="00211BF0"/>
    <w:rsid w:val="00211C3A"/>
    <w:rsid w:val="00211CD1"/>
    <w:rsid w:val="00211E8B"/>
    <w:rsid w:val="00211E9E"/>
    <w:rsid w:val="0021211B"/>
    <w:rsid w:val="00212590"/>
    <w:rsid w:val="002125C8"/>
    <w:rsid w:val="002129A2"/>
    <w:rsid w:val="00212DE4"/>
    <w:rsid w:val="0021301D"/>
    <w:rsid w:val="0021333C"/>
    <w:rsid w:val="002133CA"/>
    <w:rsid w:val="00213649"/>
    <w:rsid w:val="0021388A"/>
    <w:rsid w:val="00213DDC"/>
    <w:rsid w:val="00213E81"/>
    <w:rsid w:val="0021417A"/>
    <w:rsid w:val="002141AF"/>
    <w:rsid w:val="0021425A"/>
    <w:rsid w:val="0021454A"/>
    <w:rsid w:val="00214D12"/>
    <w:rsid w:val="00214D1E"/>
    <w:rsid w:val="002150FF"/>
    <w:rsid w:val="00215117"/>
    <w:rsid w:val="0021515B"/>
    <w:rsid w:val="00215567"/>
    <w:rsid w:val="002157EB"/>
    <w:rsid w:val="00215ADE"/>
    <w:rsid w:val="00215DF7"/>
    <w:rsid w:val="0021640F"/>
    <w:rsid w:val="00216598"/>
    <w:rsid w:val="002166C0"/>
    <w:rsid w:val="00216773"/>
    <w:rsid w:val="00216C2B"/>
    <w:rsid w:val="00216D09"/>
    <w:rsid w:val="00216D83"/>
    <w:rsid w:val="00217034"/>
    <w:rsid w:val="0021763D"/>
    <w:rsid w:val="0021770C"/>
    <w:rsid w:val="00217C08"/>
    <w:rsid w:val="00217E8E"/>
    <w:rsid w:val="002202EC"/>
    <w:rsid w:val="002207E1"/>
    <w:rsid w:val="00220AAB"/>
    <w:rsid w:val="00220B12"/>
    <w:rsid w:val="00220DEF"/>
    <w:rsid w:val="00220ED1"/>
    <w:rsid w:val="00220FB0"/>
    <w:rsid w:val="0022101F"/>
    <w:rsid w:val="002212F4"/>
    <w:rsid w:val="0022180E"/>
    <w:rsid w:val="0022194A"/>
    <w:rsid w:val="00221B2B"/>
    <w:rsid w:val="00221EDD"/>
    <w:rsid w:val="00221F2D"/>
    <w:rsid w:val="002220FC"/>
    <w:rsid w:val="00222140"/>
    <w:rsid w:val="00222154"/>
    <w:rsid w:val="0022217A"/>
    <w:rsid w:val="002223D8"/>
    <w:rsid w:val="00222544"/>
    <w:rsid w:val="0022262D"/>
    <w:rsid w:val="00222662"/>
    <w:rsid w:val="002227D4"/>
    <w:rsid w:val="00222869"/>
    <w:rsid w:val="00222976"/>
    <w:rsid w:val="00222AEC"/>
    <w:rsid w:val="00222D03"/>
    <w:rsid w:val="002232C9"/>
    <w:rsid w:val="0022344D"/>
    <w:rsid w:val="0022367C"/>
    <w:rsid w:val="00223BE0"/>
    <w:rsid w:val="00223CE6"/>
    <w:rsid w:val="00223DC3"/>
    <w:rsid w:val="00223E6B"/>
    <w:rsid w:val="00223F02"/>
    <w:rsid w:val="00223F08"/>
    <w:rsid w:val="00223F60"/>
    <w:rsid w:val="0022408E"/>
    <w:rsid w:val="00224152"/>
    <w:rsid w:val="0022416A"/>
    <w:rsid w:val="00224448"/>
    <w:rsid w:val="00224839"/>
    <w:rsid w:val="00224B94"/>
    <w:rsid w:val="00224BB5"/>
    <w:rsid w:val="00224CB1"/>
    <w:rsid w:val="00224D20"/>
    <w:rsid w:val="002250D4"/>
    <w:rsid w:val="00225280"/>
    <w:rsid w:val="0022538C"/>
    <w:rsid w:val="0022563A"/>
    <w:rsid w:val="00225EEC"/>
    <w:rsid w:val="002262DC"/>
    <w:rsid w:val="00226377"/>
    <w:rsid w:val="0022647F"/>
    <w:rsid w:val="002267A8"/>
    <w:rsid w:val="002268B1"/>
    <w:rsid w:val="002269C2"/>
    <w:rsid w:val="00226B70"/>
    <w:rsid w:val="00226BDA"/>
    <w:rsid w:val="00226C75"/>
    <w:rsid w:val="00226F80"/>
    <w:rsid w:val="00226F98"/>
    <w:rsid w:val="002270B4"/>
    <w:rsid w:val="002270FC"/>
    <w:rsid w:val="00227201"/>
    <w:rsid w:val="00227630"/>
    <w:rsid w:val="002278B1"/>
    <w:rsid w:val="00227B80"/>
    <w:rsid w:val="00227D3B"/>
    <w:rsid w:val="00227F69"/>
    <w:rsid w:val="002303A6"/>
    <w:rsid w:val="00230584"/>
    <w:rsid w:val="002305EC"/>
    <w:rsid w:val="00230A79"/>
    <w:rsid w:val="00230AA3"/>
    <w:rsid w:val="00230F67"/>
    <w:rsid w:val="0023111F"/>
    <w:rsid w:val="002316D8"/>
    <w:rsid w:val="002317FB"/>
    <w:rsid w:val="00231919"/>
    <w:rsid w:val="00231A48"/>
    <w:rsid w:val="00231B41"/>
    <w:rsid w:val="00231BAF"/>
    <w:rsid w:val="00231CC7"/>
    <w:rsid w:val="00231DDB"/>
    <w:rsid w:val="00231E17"/>
    <w:rsid w:val="00231ECA"/>
    <w:rsid w:val="00231F31"/>
    <w:rsid w:val="00231FC0"/>
    <w:rsid w:val="0023217F"/>
    <w:rsid w:val="00232732"/>
    <w:rsid w:val="002327B3"/>
    <w:rsid w:val="002327B5"/>
    <w:rsid w:val="00232863"/>
    <w:rsid w:val="00232A5D"/>
    <w:rsid w:val="00232C54"/>
    <w:rsid w:val="00232EF9"/>
    <w:rsid w:val="00232F94"/>
    <w:rsid w:val="002331ED"/>
    <w:rsid w:val="0023320D"/>
    <w:rsid w:val="002332BC"/>
    <w:rsid w:val="0023355F"/>
    <w:rsid w:val="002335B1"/>
    <w:rsid w:val="002335FE"/>
    <w:rsid w:val="002337C3"/>
    <w:rsid w:val="00233806"/>
    <w:rsid w:val="0023381D"/>
    <w:rsid w:val="002339F3"/>
    <w:rsid w:val="00233BE1"/>
    <w:rsid w:val="00233BE3"/>
    <w:rsid w:val="0023417D"/>
    <w:rsid w:val="0023489F"/>
    <w:rsid w:val="00234A7A"/>
    <w:rsid w:val="00234AB6"/>
    <w:rsid w:val="00234B79"/>
    <w:rsid w:val="00234CB7"/>
    <w:rsid w:val="00234F47"/>
    <w:rsid w:val="002353EC"/>
    <w:rsid w:val="002358B7"/>
    <w:rsid w:val="00235C3E"/>
    <w:rsid w:val="00235F36"/>
    <w:rsid w:val="0023610A"/>
    <w:rsid w:val="0023619E"/>
    <w:rsid w:val="00236442"/>
    <w:rsid w:val="002366A9"/>
    <w:rsid w:val="0023680C"/>
    <w:rsid w:val="00236832"/>
    <w:rsid w:val="00236834"/>
    <w:rsid w:val="00236984"/>
    <w:rsid w:val="00236F1A"/>
    <w:rsid w:val="0023721F"/>
    <w:rsid w:val="002375C1"/>
    <w:rsid w:val="00237B6C"/>
    <w:rsid w:val="00237CE9"/>
    <w:rsid w:val="00237E65"/>
    <w:rsid w:val="00240179"/>
    <w:rsid w:val="002405B4"/>
    <w:rsid w:val="002406B1"/>
    <w:rsid w:val="00240739"/>
    <w:rsid w:val="00240783"/>
    <w:rsid w:val="002407BF"/>
    <w:rsid w:val="002407D3"/>
    <w:rsid w:val="00240C6A"/>
    <w:rsid w:val="00240C79"/>
    <w:rsid w:val="00240D72"/>
    <w:rsid w:val="00240DB9"/>
    <w:rsid w:val="002410B0"/>
    <w:rsid w:val="00241625"/>
    <w:rsid w:val="00241681"/>
    <w:rsid w:val="00241785"/>
    <w:rsid w:val="00241862"/>
    <w:rsid w:val="00241D66"/>
    <w:rsid w:val="00242096"/>
    <w:rsid w:val="002420E3"/>
    <w:rsid w:val="002420FF"/>
    <w:rsid w:val="0024223C"/>
    <w:rsid w:val="002427C6"/>
    <w:rsid w:val="002428BF"/>
    <w:rsid w:val="00242AC0"/>
    <w:rsid w:val="00242C52"/>
    <w:rsid w:val="00242C5A"/>
    <w:rsid w:val="00242FEB"/>
    <w:rsid w:val="00243252"/>
    <w:rsid w:val="0024390E"/>
    <w:rsid w:val="00243D0D"/>
    <w:rsid w:val="00243E02"/>
    <w:rsid w:val="00243E96"/>
    <w:rsid w:val="00244291"/>
    <w:rsid w:val="00244493"/>
    <w:rsid w:val="0024491F"/>
    <w:rsid w:val="00244A4C"/>
    <w:rsid w:val="00244D1B"/>
    <w:rsid w:val="00244EF0"/>
    <w:rsid w:val="00245743"/>
    <w:rsid w:val="00245878"/>
    <w:rsid w:val="00245DC2"/>
    <w:rsid w:val="00245EB2"/>
    <w:rsid w:val="002462E9"/>
    <w:rsid w:val="00246426"/>
    <w:rsid w:val="0024651D"/>
    <w:rsid w:val="00246650"/>
    <w:rsid w:val="00246AE6"/>
    <w:rsid w:val="00246DB8"/>
    <w:rsid w:val="00246EAC"/>
    <w:rsid w:val="0024795B"/>
    <w:rsid w:val="002479AF"/>
    <w:rsid w:val="00247AB0"/>
    <w:rsid w:val="00247BCC"/>
    <w:rsid w:val="00247DBA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6A1"/>
    <w:rsid w:val="00250D61"/>
    <w:rsid w:val="00251096"/>
    <w:rsid w:val="0025118D"/>
    <w:rsid w:val="002511FB"/>
    <w:rsid w:val="00251241"/>
    <w:rsid w:val="0025133F"/>
    <w:rsid w:val="00251444"/>
    <w:rsid w:val="00251615"/>
    <w:rsid w:val="00251657"/>
    <w:rsid w:val="0025185D"/>
    <w:rsid w:val="00251CA4"/>
    <w:rsid w:val="00251F6C"/>
    <w:rsid w:val="002520BB"/>
    <w:rsid w:val="002525AF"/>
    <w:rsid w:val="00252625"/>
    <w:rsid w:val="002526AF"/>
    <w:rsid w:val="002526BD"/>
    <w:rsid w:val="002526D9"/>
    <w:rsid w:val="00252738"/>
    <w:rsid w:val="002527BF"/>
    <w:rsid w:val="002528DD"/>
    <w:rsid w:val="00252950"/>
    <w:rsid w:val="00252AF1"/>
    <w:rsid w:val="00252CE0"/>
    <w:rsid w:val="00252FD8"/>
    <w:rsid w:val="002530E1"/>
    <w:rsid w:val="0025313C"/>
    <w:rsid w:val="00253238"/>
    <w:rsid w:val="00253677"/>
    <w:rsid w:val="00253761"/>
    <w:rsid w:val="00253B32"/>
    <w:rsid w:val="00253B66"/>
    <w:rsid w:val="00253BA5"/>
    <w:rsid w:val="00253CC3"/>
    <w:rsid w:val="00253D70"/>
    <w:rsid w:val="00254661"/>
    <w:rsid w:val="00254669"/>
    <w:rsid w:val="00254785"/>
    <w:rsid w:val="00254D58"/>
    <w:rsid w:val="00254DFC"/>
    <w:rsid w:val="0025598F"/>
    <w:rsid w:val="00255B60"/>
    <w:rsid w:val="00255BA0"/>
    <w:rsid w:val="00255C97"/>
    <w:rsid w:val="00255F13"/>
    <w:rsid w:val="00255F69"/>
    <w:rsid w:val="00255FCB"/>
    <w:rsid w:val="0025625D"/>
    <w:rsid w:val="002563F9"/>
    <w:rsid w:val="00256534"/>
    <w:rsid w:val="002565F8"/>
    <w:rsid w:val="00256646"/>
    <w:rsid w:val="002568BC"/>
    <w:rsid w:val="00256B02"/>
    <w:rsid w:val="00256DE1"/>
    <w:rsid w:val="00256E6E"/>
    <w:rsid w:val="002571A3"/>
    <w:rsid w:val="002571D8"/>
    <w:rsid w:val="0025730C"/>
    <w:rsid w:val="002574EB"/>
    <w:rsid w:val="002575D3"/>
    <w:rsid w:val="0025792D"/>
    <w:rsid w:val="0026001A"/>
    <w:rsid w:val="00260110"/>
    <w:rsid w:val="0026011A"/>
    <w:rsid w:val="0026013E"/>
    <w:rsid w:val="0026014E"/>
    <w:rsid w:val="0026020D"/>
    <w:rsid w:val="0026039E"/>
    <w:rsid w:val="002609A8"/>
    <w:rsid w:val="0026109F"/>
    <w:rsid w:val="002611F8"/>
    <w:rsid w:val="00261238"/>
    <w:rsid w:val="00261326"/>
    <w:rsid w:val="0026145C"/>
    <w:rsid w:val="002616FB"/>
    <w:rsid w:val="0026186A"/>
    <w:rsid w:val="002618F0"/>
    <w:rsid w:val="00261A0A"/>
    <w:rsid w:val="00262A58"/>
    <w:rsid w:val="00262C74"/>
    <w:rsid w:val="002636E0"/>
    <w:rsid w:val="002637A6"/>
    <w:rsid w:val="00263B25"/>
    <w:rsid w:val="00263BF8"/>
    <w:rsid w:val="00263C1E"/>
    <w:rsid w:val="00264297"/>
    <w:rsid w:val="00264A04"/>
    <w:rsid w:val="00264A4B"/>
    <w:rsid w:val="00264CF9"/>
    <w:rsid w:val="00264D00"/>
    <w:rsid w:val="00264DA4"/>
    <w:rsid w:val="00264FC7"/>
    <w:rsid w:val="00265012"/>
    <w:rsid w:val="002651F2"/>
    <w:rsid w:val="00265368"/>
    <w:rsid w:val="002654D9"/>
    <w:rsid w:val="002657EF"/>
    <w:rsid w:val="00266066"/>
    <w:rsid w:val="00266299"/>
    <w:rsid w:val="0026630F"/>
    <w:rsid w:val="002663A0"/>
    <w:rsid w:val="002667DE"/>
    <w:rsid w:val="00266A78"/>
    <w:rsid w:val="00266C0A"/>
    <w:rsid w:val="00266C0B"/>
    <w:rsid w:val="00266D72"/>
    <w:rsid w:val="002670D7"/>
    <w:rsid w:val="002671AC"/>
    <w:rsid w:val="002671B8"/>
    <w:rsid w:val="00267393"/>
    <w:rsid w:val="0026741A"/>
    <w:rsid w:val="002677D6"/>
    <w:rsid w:val="0026787E"/>
    <w:rsid w:val="00267947"/>
    <w:rsid w:val="0026797F"/>
    <w:rsid w:val="00267B71"/>
    <w:rsid w:val="00267C55"/>
    <w:rsid w:val="00267C81"/>
    <w:rsid w:val="00267DA6"/>
    <w:rsid w:val="00267F42"/>
    <w:rsid w:val="0027029F"/>
    <w:rsid w:val="00270301"/>
    <w:rsid w:val="00270820"/>
    <w:rsid w:val="00270C09"/>
    <w:rsid w:val="00270CA7"/>
    <w:rsid w:val="002710F0"/>
    <w:rsid w:val="002710F7"/>
    <w:rsid w:val="0027141E"/>
    <w:rsid w:val="00271948"/>
    <w:rsid w:val="002719AF"/>
    <w:rsid w:val="00271A16"/>
    <w:rsid w:val="00271D76"/>
    <w:rsid w:val="0027221B"/>
    <w:rsid w:val="002723BB"/>
    <w:rsid w:val="002724DF"/>
    <w:rsid w:val="002727A1"/>
    <w:rsid w:val="002727B9"/>
    <w:rsid w:val="00272A01"/>
    <w:rsid w:val="00272A86"/>
    <w:rsid w:val="0027326A"/>
    <w:rsid w:val="00273654"/>
    <w:rsid w:val="00273675"/>
    <w:rsid w:val="00273691"/>
    <w:rsid w:val="002736DB"/>
    <w:rsid w:val="002737E5"/>
    <w:rsid w:val="002738A9"/>
    <w:rsid w:val="00273914"/>
    <w:rsid w:val="00273AD1"/>
    <w:rsid w:val="00273D90"/>
    <w:rsid w:val="00273EE9"/>
    <w:rsid w:val="00273F92"/>
    <w:rsid w:val="0027424D"/>
    <w:rsid w:val="0027483A"/>
    <w:rsid w:val="00274928"/>
    <w:rsid w:val="00274A55"/>
    <w:rsid w:val="00274CAD"/>
    <w:rsid w:val="00275258"/>
    <w:rsid w:val="00275487"/>
    <w:rsid w:val="00275527"/>
    <w:rsid w:val="0027564F"/>
    <w:rsid w:val="0027571F"/>
    <w:rsid w:val="00275E2A"/>
    <w:rsid w:val="00276107"/>
    <w:rsid w:val="0027621D"/>
    <w:rsid w:val="0027649E"/>
    <w:rsid w:val="00276613"/>
    <w:rsid w:val="00276847"/>
    <w:rsid w:val="00276A7C"/>
    <w:rsid w:val="00276AAB"/>
    <w:rsid w:val="00276AFC"/>
    <w:rsid w:val="00276DE6"/>
    <w:rsid w:val="00277055"/>
    <w:rsid w:val="002772DF"/>
    <w:rsid w:val="00277834"/>
    <w:rsid w:val="002779EC"/>
    <w:rsid w:val="00277C8A"/>
    <w:rsid w:val="00277E3C"/>
    <w:rsid w:val="00277ECC"/>
    <w:rsid w:val="00277F65"/>
    <w:rsid w:val="002800EE"/>
    <w:rsid w:val="002808E9"/>
    <w:rsid w:val="00280DC1"/>
    <w:rsid w:val="00280F69"/>
    <w:rsid w:val="00280FD1"/>
    <w:rsid w:val="002812C6"/>
    <w:rsid w:val="0028185C"/>
    <w:rsid w:val="002818A7"/>
    <w:rsid w:val="002819A6"/>
    <w:rsid w:val="00281AF4"/>
    <w:rsid w:val="00281B5B"/>
    <w:rsid w:val="0028225E"/>
    <w:rsid w:val="0028270D"/>
    <w:rsid w:val="002827AE"/>
    <w:rsid w:val="002827DB"/>
    <w:rsid w:val="00282D74"/>
    <w:rsid w:val="00282F27"/>
    <w:rsid w:val="00283466"/>
    <w:rsid w:val="002834CA"/>
    <w:rsid w:val="0028353A"/>
    <w:rsid w:val="00283BF2"/>
    <w:rsid w:val="00283D49"/>
    <w:rsid w:val="00284099"/>
    <w:rsid w:val="002848B7"/>
    <w:rsid w:val="00284D2E"/>
    <w:rsid w:val="0028522D"/>
    <w:rsid w:val="002852B0"/>
    <w:rsid w:val="0028554F"/>
    <w:rsid w:val="0028569F"/>
    <w:rsid w:val="002856A2"/>
    <w:rsid w:val="002856C4"/>
    <w:rsid w:val="002858E4"/>
    <w:rsid w:val="002859CA"/>
    <w:rsid w:val="00285A30"/>
    <w:rsid w:val="00285E2C"/>
    <w:rsid w:val="002860DA"/>
    <w:rsid w:val="002860F4"/>
    <w:rsid w:val="00286422"/>
    <w:rsid w:val="00286623"/>
    <w:rsid w:val="0028722D"/>
    <w:rsid w:val="0028726F"/>
    <w:rsid w:val="00287507"/>
    <w:rsid w:val="00287667"/>
    <w:rsid w:val="0028776E"/>
    <w:rsid w:val="00287790"/>
    <w:rsid w:val="002877A5"/>
    <w:rsid w:val="00287862"/>
    <w:rsid w:val="002878D4"/>
    <w:rsid w:val="00287BB1"/>
    <w:rsid w:val="00287CFE"/>
    <w:rsid w:val="00287D64"/>
    <w:rsid w:val="00287D7E"/>
    <w:rsid w:val="002900B7"/>
    <w:rsid w:val="00290123"/>
    <w:rsid w:val="00290190"/>
    <w:rsid w:val="00290256"/>
    <w:rsid w:val="00290497"/>
    <w:rsid w:val="002904DD"/>
    <w:rsid w:val="002906E3"/>
    <w:rsid w:val="00290C76"/>
    <w:rsid w:val="00290DD9"/>
    <w:rsid w:val="0029111C"/>
    <w:rsid w:val="0029119D"/>
    <w:rsid w:val="00291238"/>
    <w:rsid w:val="0029141D"/>
    <w:rsid w:val="002914DE"/>
    <w:rsid w:val="002915C8"/>
    <w:rsid w:val="002915E0"/>
    <w:rsid w:val="00291CE8"/>
    <w:rsid w:val="00291FF4"/>
    <w:rsid w:val="00292064"/>
    <w:rsid w:val="00292460"/>
    <w:rsid w:val="002924DE"/>
    <w:rsid w:val="0029274E"/>
    <w:rsid w:val="00292899"/>
    <w:rsid w:val="002928A7"/>
    <w:rsid w:val="00292942"/>
    <w:rsid w:val="00292A81"/>
    <w:rsid w:val="00292BDD"/>
    <w:rsid w:val="00292C4E"/>
    <w:rsid w:val="0029323A"/>
    <w:rsid w:val="002934D1"/>
    <w:rsid w:val="002934E0"/>
    <w:rsid w:val="0029361D"/>
    <w:rsid w:val="00293842"/>
    <w:rsid w:val="0029391B"/>
    <w:rsid w:val="00293D68"/>
    <w:rsid w:val="00293F9F"/>
    <w:rsid w:val="00294041"/>
    <w:rsid w:val="00294496"/>
    <w:rsid w:val="0029459B"/>
    <w:rsid w:val="002948AD"/>
    <w:rsid w:val="00294EB0"/>
    <w:rsid w:val="00295153"/>
    <w:rsid w:val="0029549E"/>
    <w:rsid w:val="00295555"/>
    <w:rsid w:val="00295ACD"/>
    <w:rsid w:val="00295C2A"/>
    <w:rsid w:val="00296623"/>
    <w:rsid w:val="00296790"/>
    <w:rsid w:val="00296B2D"/>
    <w:rsid w:val="00296C4B"/>
    <w:rsid w:val="00296D2A"/>
    <w:rsid w:val="00296FB4"/>
    <w:rsid w:val="002972BF"/>
    <w:rsid w:val="00297356"/>
    <w:rsid w:val="00297467"/>
    <w:rsid w:val="002979A7"/>
    <w:rsid w:val="00297C95"/>
    <w:rsid w:val="00297E63"/>
    <w:rsid w:val="00297F9D"/>
    <w:rsid w:val="002A00A8"/>
    <w:rsid w:val="002A030F"/>
    <w:rsid w:val="002A0336"/>
    <w:rsid w:val="002A0530"/>
    <w:rsid w:val="002A06FC"/>
    <w:rsid w:val="002A0754"/>
    <w:rsid w:val="002A0928"/>
    <w:rsid w:val="002A1249"/>
    <w:rsid w:val="002A172B"/>
    <w:rsid w:val="002A18EE"/>
    <w:rsid w:val="002A1A59"/>
    <w:rsid w:val="002A1C89"/>
    <w:rsid w:val="002A22F6"/>
    <w:rsid w:val="002A24DC"/>
    <w:rsid w:val="002A2567"/>
    <w:rsid w:val="002A25CC"/>
    <w:rsid w:val="002A2C5A"/>
    <w:rsid w:val="002A2DA1"/>
    <w:rsid w:val="002A2FAF"/>
    <w:rsid w:val="002A30E8"/>
    <w:rsid w:val="002A3105"/>
    <w:rsid w:val="002A346D"/>
    <w:rsid w:val="002A384B"/>
    <w:rsid w:val="002A391D"/>
    <w:rsid w:val="002A3B27"/>
    <w:rsid w:val="002A424B"/>
    <w:rsid w:val="002A471C"/>
    <w:rsid w:val="002A4997"/>
    <w:rsid w:val="002A4B37"/>
    <w:rsid w:val="002A4ED6"/>
    <w:rsid w:val="002A5046"/>
    <w:rsid w:val="002A5084"/>
    <w:rsid w:val="002A5145"/>
    <w:rsid w:val="002A52A4"/>
    <w:rsid w:val="002A5365"/>
    <w:rsid w:val="002A54BB"/>
    <w:rsid w:val="002A58CA"/>
    <w:rsid w:val="002A5A35"/>
    <w:rsid w:val="002A5F0B"/>
    <w:rsid w:val="002A6581"/>
    <w:rsid w:val="002A66E0"/>
    <w:rsid w:val="002A6C19"/>
    <w:rsid w:val="002A6CBB"/>
    <w:rsid w:val="002A6D86"/>
    <w:rsid w:val="002A72F3"/>
    <w:rsid w:val="002A74BB"/>
    <w:rsid w:val="002A75BD"/>
    <w:rsid w:val="002A763C"/>
    <w:rsid w:val="002A7871"/>
    <w:rsid w:val="002A7A5F"/>
    <w:rsid w:val="002B02C2"/>
    <w:rsid w:val="002B0572"/>
    <w:rsid w:val="002B09AF"/>
    <w:rsid w:val="002B0AD1"/>
    <w:rsid w:val="002B0C69"/>
    <w:rsid w:val="002B0E7A"/>
    <w:rsid w:val="002B0FA8"/>
    <w:rsid w:val="002B1284"/>
    <w:rsid w:val="002B1359"/>
    <w:rsid w:val="002B166B"/>
    <w:rsid w:val="002B16E4"/>
    <w:rsid w:val="002B1812"/>
    <w:rsid w:val="002B19D2"/>
    <w:rsid w:val="002B1B03"/>
    <w:rsid w:val="002B1D98"/>
    <w:rsid w:val="002B1F5E"/>
    <w:rsid w:val="002B1FC7"/>
    <w:rsid w:val="002B204C"/>
    <w:rsid w:val="002B235A"/>
    <w:rsid w:val="002B23A8"/>
    <w:rsid w:val="002B23D1"/>
    <w:rsid w:val="002B23EE"/>
    <w:rsid w:val="002B241B"/>
    <w:rsid w:val="002B24DB"/>
    <w:rsid w:val="002B24E1"/>
    <w:rsid w:val="002B26DE"/>
    <w:rsid w:val="002B2760"/>
    <w:rsid w:val="002B2848"/>
    <w:rsid w:val="002B29E8"/>
    <w:rsid w:val="002B2ACA"/>
    <w:rsid w:val="002B2B30"/>
    <w:rsid w:val="002B2E0E"/>
    <w:rsid w:val="002B30B9"/>
    <w:rsid w:val="002B3138"/>
    <w:rsid w:val="002B321B"/>
    <w:rsid w:val="002B3549"/>
    <w:rsid w:val="002B35F9"/>
    <w:rsid w:val="002B36AF"/>
    <w:rsid w:val="002B3818"/>
    <w:rsid w:val="002B38BE"/>
    <w:rsid w:val="002B3D71"/>
    <w:rsid w:val="002B3FF5"/>
    <w:rsid w:val="002B483B"/>
    <w:rsid w:val="002B4941"/>
    <w:rsid w:val="002B4C5E"/>
    <w:rsid w:val="002B4C7B"/>
    <w:rsid w:val="002B4DF6"/>
    <w:rsid w:val="002B5003"/>
    <w:rsid w:val="002B5186"/>
    <w:rsid w:val="002B526B"/>
    <w:rsid w:val="002B526C"/>
    <w:rsid w:val="002B55ED"/>
    <w:rsid w:val="002B5B4B"/>
    <w:rsid w:val="002B5E80"/>
    <w:rsid w:val="002B5FFA"/>
    <w:rsid w:val="002B6450"/>
    <w:rsid w:val="002B65F7"/>
    <w:rsid w:val="002B6631"/>
    <w:rsid w:val="002B6851"/>
    <w:rsid w:val="002B6A97"/>
    <w:rsid w:val="002B6D45"/>
    <w:rsid w:val="002B6FAD"/>
    <w:rsid w:val="002B780A"/>
    <w:rsid w:val="002B7927"/>
    <w:rsid w:val="002B7D53"/>
    <w:rsid w:val="002B7E72"/>
    <w:rsid w:val="002B7EA2"/>
    <w:rsid w:val="002C0243"/>
    <w:rsid w:val="002C035E"/>
    <w:rsid w:val="002C0520"/>
    <w:rsid w:val="002C0738"/>
    <w:rsid w:val="002C080B"/>
    <w:rsid w:val="002C0B87"/>
    <w:rsid w:val="002C0C84"/>
    <w:rsid w:val="002C0FC0"/>
    <w:rsid w:val="002C1242"/>
    <w:rsid w:val="002C1757"/>
    <w:rsid w:val="002C1A51"/>
    <w:rsid w:val="002C1A74"/>
    <w:rsid w:val="002C1CBC"/>
    <w:rsid w:val="002C1F9F"/>
    <w:rsid w:val="002C2155"/>
    <w:rsid w:val="002C233B"/>
    <w:rsid w:val="002C2522"/>
    <w:rsid w:val="002C2527"/>
    <w:rsid w:val="002C299C"/>
    <w:rsid w:val="002C299E"/>
    <w:rsid w:val="002C300D"/>
    <w:rsid w:val="002C320F"/>
    <w:rsid w:val="002C340D"/>
    <w:rsid w:val="002C3A00"/>
    <w:rsid w:val="002C3B92"/>
    <w:rsid w:val="002C3CAC"/>
    <w:rsid w:val="002C3CDC"/>
    <w:rsid w:val="002C3F43"/>
    <w:rsid w:val="002C412F"/>
    <w:rsid w:val="002C4252"/>
    <w:rsid w:val="002C432D"/>
    <w:rsid w:val="002C433E"/>
    <w:rsid w:val="002C4434"/>
    <w:rsid w:val="002C4446"/>
    <w:rsid w:val="002C456B"/>
    <w:rsid w:val="002C49AF"/>
    <w:rsid w:val="002C4CD8"/>
    <w:rsid w:val="002C51DF"/>
    <w:rsid w:val="002C54F6"/>
    <w:rsid w:val="002C59AC"/>
    <w:rsid w:val="002C59C4"/>
    <w:rsid w:val="002C5A97"/>
    <w:rsid w:val="002C5BC1"/>
    <w:rsid w:val="002C5F8E"/>
    <w:rsid w:val="002C648C"/>
    <w:rsid w:val="002C64C4"/>
    <w:rsid w:val="002C64F6"/>
    <w:rsid w:val="002C65BC"/>
    <w:rsid w:val="002C691D"/>
    <w:rsid w:val="002C6946"/>
    <w:rsid w:val="002C6A93"/>
    <w:rsid w:val="002C6AFA"/>
    <w:rsid w:val="002C6BB1"/>
    <w:rsid w:val="002C6C3B"/>
    <w:rsid w:val="002C6F33"/>
    <w:rsid w:val="002C71A2"/>
    <w:rsid w:val="002C7271"/>
    <w:rsid w:val="002C7368"/>
    <w:rsid w:val="002C7AE2"/>
    <w:rsid w:val="002C7DAC"/>
    <w:rsid w:val="002C7DF7"/>
    <w:rsid w:val="002C7E3D"/>
    <w:rsid w:val="002D022E"/>
    <w:rsid w:val="002D06B5"/>
    <w:rsid w:val="002D07DE"/>
    <w:rsid w:val="002D0819"/>
    <w:rsid w:val="002D084A"/>
    <w:rsid w:val="002D0898"/>
    <w:rsid w:val="002D08D5"/>
    <w:rsid w:val="002D0BC0"/>
    <w:rsid w:val="002D0C28"/>
    <w:rsid w:val="002D1034"/>
    <w:rsid w:val="002D106A"/>
    <w:rsid w:val="002D13F9"/>
    <w:rsid w:val="002D1590"/>
    <w:rsid w:val="002D1619"/>
    <w:rsid w:val="002D1A53"/>
    <w:rsid w:val="002D1A87"/>
    <w:rsid w:val="002D1FEB"/>
    <w:rsid w:val="002D2218"/>
    <w:rsid w:val="002D2975"/>
    <w:rsid w:val="002D2A92"/>
    <w:rsid w:val="002D2F2D"/>
    <w:rsid w:val="002D2F9D"/>
    <w:rsid w:val="002D319F"/>
    <w:rsid w:val="002D32EE"/>
    <w:rsid w:val="002D332D"/>
    <w:rsid w:val="002D3633"/>
    <w:rsid w:val="002D3A4D"/>
    <w:rsid w:val="002D3F6F"/>
    <w:rsid w:val="002D4307"/>
    <w:rsid w:val="002D4450"/>
    <w:rsid w:val="002D450D"/>
    <w:rsid w:val="002D4AAA"/>
    <w:rsid w:val="002D4BF1"/>
    <w:rsid w:val="002D4ECA"/>
    <w:rsid w:val="002D4FDB"/>
    <w:rsid w:val="002D507E"/>
    <w:rsid w:val="002D5325"/>
    <w:rsid w:val="002D54D5"/>
    <w:rsid w:val="002D55E9"/>
    <w:rsid w:val="002D5A44"/>
    <w:rsid w:val="002D5B7D"/>
    <w:rsid w:val="002D5D0C"/>
    <w:rsid w:val="002D5D70"/>
    <w:rsid w:val="002D6709"/>
    <w:rsid w:val="002D6847"/>
    <w:rsid w:val="002D6B91"/>
    <w:rsid w:val="002D7726"/>
    <w:rsid w:val="002D775A"/>
    <w:rsid w:val="002D77ED"/>
    <w:rsid w:val="002D7881"/>
    <w:rsid w:val="002D7B97"/>
    <w:rsid w:val="002D7D64"/>
    <w:rsid w:val="002D7E53"/>
    <w:rsid w:val="002E05C8"/>
    <w:rsid w:val="002E0697"/>
    <w:rsid w:val="002E06BC"/>
    <w:rsid w:val="002E08F6"/>
    <w:rsid w:val="002E1016"/>
    <w:rsid w:val="002E1049"/>
    <w:rsid w:val="002E1767"/>
    <w:rsid w:val="002E191A"/>
    <w:rsid w:val="002E1CCB"/>
    <w:rsid w:val="002E1D54"/>
    <w:rsid w:val="002E24E3"/>
    <w:rsid w:val="002E255A"/>
    <w:rsid w:val="002E2632"/>
    <w:rsid w:val="002E2692"/>
    <w:rsid w:val="002E26E3"/>
    <w:rsid w:val="002E27C5"/>
    <w:rsid w:val="002E2840"/>
    <w:rsid w:val="002E2A77"/>
    <w:rsid w:val="002E2C80"/>
    <w:rsid w:val="002E2C81"/>
    <w:rsid w:val="002E2E13"/>
    <w:rsid w:val="002E3AFC"/>
    <w:rsid w:val="002E3BE0"/>
    <w:rsid w:val="002E3CE0"/>
    <w:rsid w:val="002E3CF0"/>
    <w:rsid w:val="002E3F8C"/>
    <w:rsid w:val="002E4167"/>
    <w:rsid w:val="002E42E3"/>
    <w:rsid w:val="002E4355"/>
    <w:rsid w:val="002E49DC"/>
    <w:rsid w:val="002E49FA"/>
    <w:rsid w:val="002E4A84"/>
    <w:rsid w:val="002E4C05"/>
    <w:rsid w:val="002E4E16"/>
    <w:rsid w:val="002E4EF2"/>
    <w:rsid w:val="002E5524"/>
    <w:rsid w:val="002E55CD"/>
    <w:rsid w:val="002E56F4"/>
    <w:rsid w:val="002E595D"/>
    <w:rsid w:val="002E5B75"/>
    <w:rsid w:val="002E5C41"/>
    <w:rsid w:val="002E5C8F"/>
    <w:rsid w:val="002E5D02"/>
    <w:rsid w:val="002E5E6C"/>
    <w:rsid w:val="002E6057"/>
    <w:rsid w:val="002E6121"/>
    <w:rsid w:val="002E6176"/>
    <w:rsid w:val="002E62BD"/>
    <w:rsid w:val="002E66CE"/>
    <w:rsid w:val="002E66F5"/>
    <w:rsid w:val="002E66FB"/>
    <w:rsid w:val="002E688F"/>
    <w:rsid w:val="002E69D8"/>
    <w:rsid w:val="002E6AC6"/>
    <w:rsid w:val="002E6CF9"/>
    <w:rsid w:val="002E6FE2"/>
    <w:rsid w:val="002E7192"/>
    <w:rsid w:val="002E7759"/>
    <w:rsid w:val="002E788A"/>
    <w:rsid w:val="002E7B10"/>
    <w:rsid w:val="002E7D83"/>
    <w:rsid w:val="002E7EDE"/>
    <w:rsid w:val="002E7F7E"/>
    <w:rsid w:val="002E7FBA"/>
    <w:rsid w:val="002F008F"/>
    <w:rsid w:val="002F021D"/>
    <w:rsid w:val="002F0298"/>
    <w:rsid w:val="002F029C"/>
    <w:rsid w:val="002F02BC"/>
    <w:rsid w:val="002F0399"/>
    <w:rsid w:val="002F04D7"/>
    <w:rsid w:val="002F055E"/>
    <w:rsid w:val="002F0579"/>
    <w:rsid w:val="002F06C1"/>
    <w:rsid w:val="002F07A1"/>
    <w:rsid w:val="002F0902"/>
    <w:rsid w:val="002F0AA8"/>
    <w:rsid w:val="002F0BA9"/>
    <w:rsid w:val="002F0E01"/>
    <w:rsid w:val="002F11D8"/>
    <w:rsid w:val="002F1235"/>
    <w:rsid w:val="002F124B"/>
    <w:rsid w:val="002F18AA"/>
    <w:rsid w:val="002F1CC5"/>
    <w:rsid w:val="002F1E1D"/>
    <w:rsid w:val="002F248E"/>
    <w:rsid w:val="002F24AA"/>
    <w:rsid w:val="002F264F"/>
    <w:rsid w:val="002F2BFD"/>
    <w:rsid w:val="002F2CFB"/>
    <w:rsid w:val="002F3005"/>
    <w:rsid w:val="002F3187"/>
    <w:rsid w:val="002F32A9"/>
    <w:rsid w:val="002F3317"/>
    <w:rsid w:val="002F3724"/>
    <w:rsid w:val="002F3CAD"/>
    <w:rsid w:val="002F3CEA"/>
    <w:rsid w:val="002F3F2E"/>
    <w:rsid w:val="002F4242"/>
    <w:rsid w:val="002F449C"/>
    <w:rsid w:val="002F44C5"/>
    <w:rsid w:val="002F468C"/>
    <w:rsid w:val="002F47B1"/>
    <w:rsid w:val="002F4814"/>
    <w:rsid w:val="002F497A"/>
    <w:rsid w:val="002F4C44"/>
    <w:rsid w:val="002F4DAB"/>
    <w:rsid w:val="002F528A"/>
    <w:rsid w:val="002F55D7"/>
    <w:rsid w:val="002F5C6A"/>
    <w:rsid w:val="002F5EBE"/>
    <w:rsid w:val="002F602F"/>
    <w:rsid w:val="002F60A5"/>
    <w:rsid w:val="002F61F3"/>
    <w:rsid w:val="002F624F"/>
    <w:rsid w:val="002F62A2"/>
    <w:rsid w:val="002F62DA"/>
    <w:rsid w:val="002F6919"/>
    <w:rsid w:val="002F69A4"/>
    <w:rsid w:val="002F6C07"/>
    <w:rsid w:val="002F6CE9"/>
    <w:rsid w:val="002F6E41"/>
    <w:rsid w:val="002F6EBD"/>
    <w:rsid w:val="002F6FB0"/>
    <w:rsid w:val="002F7978"/>
    <w:rsid w:val="00300183"/>
    <w:rsid w:val="003001B1"/>
    <w:rsid w:val="00300362"/>
    <w:rsid w:val="00300602"/>
    <w:rsid w:val="00300630"/>
    <w:rsid w:val="00300DCE"/>
    <w:rsid w:val="00300F20"/>
    <w:rsid w:val="003012E6"/>
    <w:rsid w:val="003014CF"/>
    <w:rsid w:val="00301781"/>
    <w:rsid w:val="003017D0"/>
    <w:rsid w:val="003019D0"/>
    <w:rsid w:val="00301B58"/>
    <w:rsid w:val="00302078"/>
    <w:rsid w:val="003020A2"/>
    <w:rsid w:val="00302124"/>
    <w:rsid w:val="0030254C"/>
    <w:rsid w:val="00302649"/>
    <w:rsid w:val="003026E3"/>
    <w:rsid w:val="00302874"/>
    <w:rsid w:val="00302A28"/>
    <w:rsid w:val="00302A40"/>
    <w:rsid w:val="00302B69"/>
    <w:rsid w:val="00302C22"/>
    <w:rsid w:val="00302D67"/>
    <w:rsid w:val="00302D75"/>
    <w:rsid w:val="003032A7"/>
    <w:rsid w:val="00303841"/>
    <w:rsid w:val="0030386D"/>
    <w:rsid w:val="0030389E"/>
    <w:rsid w:val="003039F5"/>
    <w:rsid w:val="00303B08"/>
    <w:rsid w:val="00304080"/>
    <w:rsid w:val="00304422"/>
    <w:rsid w:val="00304678"/>
    <w:rsid w:val="00304772"/>
    <w:rsid w:val="003047F6"/>
    <w:rsid w:val="00304873"/>
    <w:rsid w:val="003049B8"/>
    <w:rsid w:val="003049E5"/>
    <w:rsid w:val="00304A50"/>
    <w:rsid w:val="00304ADE"/>
    <w:rsid w:val="00304C27"/>
    <w:rsid w:val="00304C60"/>
    <w:rsid w:val="00304E04"/>
    <w:rsid w:val="00304F26"/>
    <w:rsid w:val="00305176"/>
    <w:rsid w:val="003051EC"/>
    <w:rsid w:val="00305315"/>
    <w:rsid w:val="0030541B"/>
    <w:rsid w:val="0030545B"/>
    <w:rsid w:val="0030555A"/>
    <w:rsid w:val="0030564B"/>
    <w:rsid w:val="003059A4"/>
    <w:rsid w:val="00305B8F"/>
    <w:rsid w:val="00305C4D"/>
    <w:rsid w:val="00305D5F"/>
    <w:rsid w:val="00306066"/>
    <w:rsid w:val="00306272"/>
    <w:rsid w:val="00306462"/>
    <w:rsid w:val="003064AB"/>
    <w:rsid w:val="00306635"/>
    <w:rsid w:val="003069C3"/>
    <w:rsid w:val="00306BC5"/>
    <w:rsid w:val="00306CE8"/>
    <w:rsid w:val="00307350"/>
    <w:rsid w:val="00307351"/>
    <w:rsid w:val="0030765C"/>
    <w:rsid w:val="00307DA4"/>
    <w:rsid w:val="00310274"/>
    <w:rsid w:val="00310313"/>
    <w:rsid w:val="00310391"/>
    <w:rsid w:val="0031044E"/>
    <w:rsid w:val="0031058A"/>
    <w:rsid w:val="003105E5"/>
    <w:rsid w:val="0031083E"/>
    <w:rsid w:val="00310A5F"/>
    <w:rsid w:val="00310BED"/>
    <w:rsid w:val="00310DBE"/>
    <w:rsid w:val="00310DFE"/>
    <w:rsid w:val="00310EE4"/>
    <w:rsid w:val="003111CA"/>
    <w:rsid w:val="003115F4"/>
    <w:rsid w:val="0031161B"/>
    <w:rsid w:val="00311808"/>
    <w:rsid w:val="00311979"/>
    <w:rsid w:val="00311B0D"/>
    <w:rsid w:val="00312015"/>
    <w:rsid w:val="00312050"/>
    <w:rsid w:val="00312284"/>
    <w:rsid w:val="0031253C"/>
    <w:rsid w:val="003125B6"/>
    <w:rsid w:val="00312B6E"/>
    <w:rsid w:val="00312BC4"/>
    <w:rsid w:val="0031315A"/>
    <w:rsid w:val="003133AD"/>
    <w:rsid w:val="003134FF"/>
    <w:rsid w:val="00313734"/>
    <w:rsid w:val="00313742"/>
    <w:rsid w:val="003139D2"/>
    <w:rsid w:val="00313C39"/>
    <w:rsid w:val="00313D7C"/>
    <w:rsid w:val="003144E0"/>
    <w:rsid w:val="0031453B"/>
    <w:rsid w:val="00314542"/>
    <w:rsid w:val="0031455A"/>
    <w:rsid w:val="00314564"/>
    <w:rsid w:val="003146CF"/>
    <w:rsid w:val="0031483C"/>
    <w:rsid w:val="00314C00"/>
    <w:rsid w:val="00314E0A"/>
    <w:rsid w:val="00314F52"/>
    <w:rsid w:val="00315059"/>
    <w:rsid w:val="00315607"/>
    <w:rsid w:val="0031574C"/>
    <w:rsid w:val="00315C1C"/>
    <w:rsid w:val="00315C55"/>
    <w:rsid w:val="00315C62"/>
    <w:rsid w:val="00316126"/>
    <w:rsid w:val="00316272"/>
    <w:rsid w:val="00316278"/>
    <w:rsid w:val="00316396"/>
    <w:rsid w:val="003168A9"/>
    <w:rsid w:val="003168BC"/>
    <w:rsid w:val="00316903"/>
    <w:rsid w:val="00316A42"/>
    <w:rsid w:val="00316FE3"/>
    <w:rsid w:val="00316FEA"/>
    <w:rsid w:val="00317052"/>
    <w:rsid w:val="00317110"/>
    <w:rsid w:val="00317171"/>
    <w:rsid w:val="003172A5"/>
    <w:rsid w:val="003174E2"/>
    <w:rsid w:val="003176BE"/>
    <w:rsid w:val="00317946"/>
    <w:rsid w:val="00317BED"/>
    <w:rsid w:val="00317C06"/>
    <w:rsid w:val="00317F5C"/>
    <w:rsid w:val="003200E7"/>
    <w:rsid w:val="00320189"/>
    <w:rsid w:val="0032050F"/>
    <w:rsid w:val="00320663"/>
    <w:rsid w:val="00320C99"/>
    <w:rsid w:val="00320D63"/>
    <w:rsid w:val="00320F19"/>
    <w:rsid w:val="003210B4"/>
    <w:rsid w:val="003212AD"/>
    <w:rsid w:val="003215EF"/>
    <w:rsid w:val="003219BC"/>
    <w:rsid w:val="00321A64"/>
    <w:rsid w:val="00321BEF"/>
    <w:rsid w:val="00321C3C"/>
    <w:rsid w:val="003224E8"/>
    <w:rsid w:val="00322984"/>
    <w:rsid w:val="00322AA1"/>
    <w:rsid w:val="00322E7E"/>
    <w:rsid w:val="00322F35"/>
    <w:rsid w:val="00323170"/>
    <w:rsid w:val="00323335"/>
    <w:rsid w:val="00323430"/>
    <w:rsid w:val="00323741"/>
    <w:rsid w:val="0032378E"/>
    <w:rsid w:val="00323792"/>
    <w:rsid w:val="0032385D"/>
    <w:rsid w:val="003239A0"/>
    <w:rsid w:val="00323A48"/>
    <w:rsid w:val="00323ACD"/>
    <w:rsid w:val="00323F30"/>
    <w:rsid w:val="00324262"/>
    <w:rsid w:val="00324397"/>
    <w:rsid w:val="003246B6"/>
    <w:rsid w:val="0032479E"/>
    <w:rsid w:val="00324B10"/>
    <w:rsid w:val="00324BA4"/>
    <w:rsid w:val="00324BA9"/>
    <w:rsid w:val="00324BC0"/>
    <w:rsid w:val="00324FFE"/>
    <w:rsid w:val="003250D6"/>
    <w:rsid w:val="0032541D"/>
    <w:rsid w:val="003256F9"/>
    <w:rsid w:val="00325A78"/>
    <w:rsid w:val="00325AD0"/>
    <w:rsid w:val="00325BB9"/>
    <w:rsid w:val="00325BBA"/>
    <w:rsid w:val="00325C26"/>
    <w:rsid w:val="00325CE6"/>
    <w:rsid w:val="003260BA"/>
    <w:rsid w:val="0032623A"/>
    <w:rsid w:val="003263B6"/>
    <w:rsid w:val="00326500"/>
    <w:rsid w:val="00326656"/>
    <w:rsid w:val="00326697"/>
    <w:rsid w:val="00326731"/>
    <w:rsid w:val="00326823"/>
    <w:rsid w:val="00326B02"/>
    <w:rsid w:val="00326C6C"/>
    <w:rsid w:val="00327002"/>
    <w:rsid w:val="00327396"/>
    <w:rsid w:val="003275E8"/>
    <w:rsid w:val="003277CA"/>
    <w:rsid w:val="00327985"/>
    <w:rsid w:val="00327A89"/>
    <w:rsid w:val="00327D4C"/>
    <w:rsid w:val="00327FDE"/>
    <w:rsid w:val="00330407"/>
    <w:rsid w:val="003304E7"/>
    <w:rsid w:val="0033097F"/>
    <w:rsid w:val="00330A53"/>
    <w:rsid w:val="00330CF2"/>
    <w:rsid w:val="00330D27"/>
    <w:rsid w:val="00330E82"/>
    <w:rsid w:val="00331292"/>
    <w:rsid w:val="0033157D"/>
    <w:rsid w:val="0033186B"/>
    <w:rsid w:val="00331E29"/>
    <w:rsid w:val="0033265B"/>
    <w:rsid w:val="00332BB7"/>
    <w:rsid w:val="00332EE3"/>
    <w:rsid w:val="003332F7"/>
    <w:rsid w:val="003333C1"/>
    <w:rsid w:val="0033353A"/>
    <w:rsid w:val="00333601"/>
    <w:rsid w:val="00333607"/>
    <w:rsid w:val="00333803"/>
    <w:rsid w:val="00333B1F"/>
    <w:rsid w:val="00333C4D"/>
    <w:rsid w:val="00333DF6"/>
    <w:rsid w:val="00334259"/>
    <w:rsid w:val="0033436E"/>
    <w:rsid w:val="003344F1"/>
    <w:rsid w:val="003348C0"/>
    <w:rsid w:val="00334D1C"/>
    <w:rsid w:val="00334D8D"/>
    <w:rsid w:val="00334EF7"/>
    <w:rsid w:val="00335314"/>
    <w:rsid w:val="003353DF"/>
    <w:rsid w:val="003358B4"/>
    <w:rsid w:val="00335CF7"/>
    <w:rsid w:val="0033644F"/>
    <w:rsid w:val="003364E1"/>
    <w:rsid w:val="0033650D"/>
    <w:rsid w:val="00336A4A"/>
    <w:rsid w:val="00336C6C"/>
    <w:rsid w:val="0033703A"/>
    <w:rsid w:val="003372D8"/>
    <w:rsid w:val="0033743B"/>
    <w:rsid w:val="003375E6"/>
    <w:rsid w:val="003376A1"/>
    <w:rsid w:val="00337BE7"/>
    <w:rsid w:val="00337F4C"/>
    <w:rsid w:val="0034041A"/>
    <w:rsid w:val="003405BC"/>
    <w:rsid w:val="003409A1"/>
    <w:rsid w:val="00340C07"/>
    <w:rsid w:val="00340C8D"/>
    <w:rsid w:val="003410FB"/>
    <w:rsid w:val="00341190"/>
    <w:rsid w:val="003411A9"/>
    <w:rsid w:val="003411C0"/>
    <w:rsid w:val="003413C0"/>
    <w:rsid w:val="003415D6"/>
    <w:rsid w:val="00341991"/>
    <w:rsid w:val="00342107"/>
    <w:rsid w:val="003425E0"/>
    <w:rsid w:val="00342627"/>
    <w:rsid w:val="0034268B"/>
    <w:rsid w:val="003427EC"/>
    <w:rsid w:val="00342B12"/>
    <w:rsid w:val="00342BCD"/>
    <w:rsid w:val="00342BEE"/>
    <w:rsid w:val="0034339C"/>
    <w:rsid w:val="003434F9"/>
    <w:rsid w:val="003438BA"/>
    <w:rsid w:val="00343972"/>
    <w:rsid w:val="00343D4F"/>
    <w:rsid w:val="003445E9"/>
    <w:rsid w:val="00344689"/>
    <w:rsid w:val="003449B5"/>
    <w:rsid w:val="00344BDC"/>
    <w:rsid w:val="00344C43"/>
    <w:rsid w:val="00344C5B"/>
    <w:rsid w:val="00344E54"/>
    <w:rsid w:val="00345353"/>
    <w:rsid w:val="003454D6"/>
    <w:rsid w:val="00345717"/>
    <w:rsid w:val="00345856"/>
    <w:rsid w:val="00345939"/>
    <w:rsid w:val="00345A12"/>
    <w:rsid w:val="00345C6B"/>
    <w:rsid w:val="003460AE"/>
    <w:rsid w:val="003460E2"/>
    <w:rsid w:val="00346124"/>
    <w:rsid w:val="0034626B"/>
    <w:rsid w:val="00346505"/>
    <w:rsid w:val="0034652E"/>
    <w:rsid w:val="003467EE"/>
    <w:rsid w:val="00346863"/>
    <w:rsid w:val="00346976"/>
    <w:rsid w:val="00346D15"/>
    <w:rsid w:val="00346EA2"/>
    <w:rsid w:val="0034718E"/>
    <w:rsid w:val="0034733B"/>
    <w:rsid w:val="003475DC"/>
    <w:rsid w:val="003477F6"/>
    <w:rsid w:val="00347CE9"/>
    <w:rsid w:val="00347E91"/>
    <w:rsid w:val="00350058"/>
    <w:rsid w:val="003500FB"/>
    <w:rsid w:val="00350310"/>
    <w:rsid w:val="003503AF"/>
    <w:rsid w:val="0035049C"/>
    <w:rsid w:val="00350BEC"/>
    <w:rsid w:val="00350E27"/>
    <w:rsid w:val="00350F83"/>
    <w:rsid w:val="003510AC"/>
    <w:rsid w:val="003510E7"/>
    <w:rsid w:val="003511B6"/>
    <w:rsid w:val="00351446"/>
    <w:rsid w:val="003515C4"/>
    <w:rsid w:val="00351770"/>
    <w:rsid w:val="003517F0"/>
    <w:rsid w:val="00351AFF"/>
    <w:rsid w:val="00351C12"/>
    <w:rsid w:val="00351FF3"/>
    <w:rsid w:val="00352506"/>
    <w:rsid w:val="003525E6"/>
    <w:rsid w:val="003526B4"/>
    <w:rsid w:val="003527BA"/>
    <w:rsid w:val="00352848"/>
    <w:rsid w:val="00352888"/>
    <w:rsid w:val="003528AE"/>
    <w:rsid w:val="00352CC4"/>
    <w:rsid w:val="00352D17"/>
    <w:rsid w:val="00352DB7"/>
    <w:rsid w:val="0035330B"/>
    <w:rsid w:val="0035334D"/>
    <w:rsid w:val="003535A0"/>
    <w:rsid w:val="0035377F"/>
    <w:rsid w:val="00353780"/>
    <w:rsid w:val="00353782"/>
    <w:rsid w:val="003538FD"/>
    <w:rsid w:val="00353CC7"/>
    <w:rsid w:val="00354097"/>
    <w:rsid w:val="003541C0"/>
    <w:rsid w:val="0035433F"/>
    <w:rsid w:val="00354382"/>
    <w:rsid w:val="00354407"/>
    <w:rsid w:val="003544F1"/>
    <w:rsid w:val="00354579"/>
    <w:rsid w:val="003545BC"/>
    <w:rsid w:val="00354B61"/>
    <w:rsid w:val="00354C97"/>
    <w:rsid w:val="00354C9E"/>
    <w:rsid w:val="00354CD8"/>
    <w:rsid w:val="00354FAD"/>
    <w:rsid w:val="00355178"/>
    <w:rsid w:val="003551D0"/>
    <w:rsid w:val="00355771"/>
    <w:rsid w:val="0035593B"/>
    <w:rsid w:val="0035596A"/>
    <w:rsid w:val="00355A85"/>
    <w:rsid w:val="00355A9D"/>
    <w:rsid w:val="00355DF8"/>
    <w:rsid w:val="00355F56"/>
    <w:rsid w:val="00356252"/>
    <w:rsid w:val="00356821"/>
    <w:rsid w:val="00356A25"/>
    <w:rsid w:val="00356A79"/>
    <w:rsid w:val="003570FB"/>
    <w:rsid w:val="0035729F"/>
    <w:rsid w:val="003577A2"/>
    <w:rsid w:val="0035794A"/>
    <w:rsid w:val="00357BFA"/>
    <w:rsid w:val="00357D6A"/>
    <w:rsid w:val="00357DB7"/>
    <w:rsid w:val="003608BA"/>
    <w:rsid w:val="00360AF0"/>
    <w:rsid w:val="00360BB2"/>
    <w:rsid w:val="00361156"/>
    <w:rsid w:val="0036158C"/>
    <w:rsid w:val="003618D9"/>
    <w:rsid w:val="00361A20"/>
    <w:rsid w:val="00361DCD"/>
    <w:rsid w:val="00361E60"/>
    <w:rsid w:val="00361FC8"/>
    <w:rsid w:val="003625B1"/>
    <w:rsid w:val="00362614"/>
    <w:rsid w:val="00362A4D"/>
    <w:rsid w:val="00362CAC"/>
    <w:rsid w:val="00362DD8"/>
    <w:rsid w:val="0036313E"/>
    <w:rsid w:val="00363518"/>
    <w:rsid w:val="00363537"/>
    <w:rsid w:val="003637DB"/>
    <w:rsid w:val="00363A1A"/>
    <w:rsid w:val="00363A4F"/>
    <w:rsid w:val="00363F4D"/>
    <w:rsid w:val="00364215"/>
    <w:rsid w:val="00364621"/>
    <w:rsid w:val="0036493F"/>
    <w:rsid w:val="00364993"/>
    <w:rsid w:val="00364A4F"/>
    <w:rsid w:val="00365231"/>
    <w:rsid w:val="003655FB"/>
    <w:rsid w:val="0036591C"/>
    <w:rsid w:val="00365957"/>
    <w:rsid w:val="00365B3C"/>
    <w:rsid w:val="00365FA7"/>
    <w:rsid w:val="00365FED"/>
    <w:rsid w:val="0036618F"/>
    <w:rsid w:val="0036619B"/>
    <w:rsid w:val="003661A9"/>
    <w:rsid w:val="003661D8"/>
    <w:rsid w:val="00366310"/>
    <w:rsid w:val="00366501"/>
    <w:rsid w:val="003666C2"/>
    <w:rsid w:val="00366935"/>
    <w:rsid w:val="003669F8"/>
    <w:rsid w:val="00366A2C"/>
    <w:rsid w:val="00366AEB"/>
    <w:rsid w:val="00366C19"/>
    <w:rsid w:val="00366D41"/>
    <w:rsid w:val="00366DA4"/>
    <w:rsid w:val="00366ECA"/>
    <w:rsid w:val="00367149"/>
    <w:rsid w:val="00367199"/>
    <w:rsid w:val="003671C5"/>
    <w:rsid w:val="00367979"/>
    <w:rsid w:val="00367AA5"/>
    <w:rsid w:val="00367D3E"/>
    <w:rsid w:val="00367EDF"/>
    <w:rsid w:val="00370561"/>
    <w:rsid w:val="00370857"/>
    <w:rsid w:val="00370949"/>
    <w:rsid w:val="00370A05"/>
    <w:rsid w:val="00370A45"/>
    <w:rsid w:val="00370A8E"/>
    <w:rsid w:val="00370B72"/>
    <w:rsid w:val="00370BF2"/>
    <w:rsid w:val="00370E9A"/>
    <w:rsid w:val="00370F3D"/>
    <w:rsid w:val="00371357"/>
    <w:rsid w:val="003715D6"/>
    <w:rsid w:val="003717A9"/>
    <w:rsid w:val="0037191D"/>
    <w:rsid w:val="00371CCF"/>
    <w:rsid w:val="00371CE2"/>
    <w:rsid w:val="00372002"/>
    <w:rsid w:val="00372260"/>
    <w:rsid w:val="00372275"/>
    <w:rsid w:val="003723D0"/>
    <w:rsid w:val="0037258B"/>
    <w:rsid w:val="00372684"/>
    <w:rsid w:val="00372A4F"/>
    <w:rsid w:val="00372BF3"/>
    <w:rsid w:val="0037313F"/>
    <w:rsid w:val="00373386"/>
    <w:rsid w:val="00373503"/>
    <w:rsid w:val="003736ED"/>
    <w:rsid w:val="003736F5"/>
    <w:rsid w:val="00373966"/>
    <w:rsid w:val="00373BC1"/>
    <w:rsid w:val="00373CCD"/>
    <w:rsid w:val="00373F7D"/>
    <w:rsid w:val="0037428C"/>
    <w:rsid w:val="00374327"/>
    <w:rsid w:val="003743D5"/>
    <w:rsid w:val="003744CB"/>
    <w:rsid w:val="003746AC"/>
    <w:rsid w:val="00374743"/>
    <w:rsid w:val="0037476F"/>
    <w:rsid w:val="00374938"/>
    <w:rsid w:val="00374AB4"/>
    <w:rsid w:val="00374B3C"/>
    <w:rsid w:val="00374BAB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5B72"/>
    <w:rsid w:val="0037608B"/>
    <w:rsid w:val="00376257"/>
    <w:rsid w:val="003762DC"/>
    <w:rsid w:val="00376502"/>
    <w:rsid w:val="003765E7"/>
    <w:rsid w:val="00376642"/>
    <w:rsid w:val="003767CA"/>
    <w:rsid w:val="003767F1"/>
    <w:rsid w:val="003768F8"/>
    <w:rsid w:val="00376A9B"/>
    <w:rsid w:val="00376DA0"/>
    <w:rsid w:val="00376E70"/>
    <w:rsid w:val="00377153"/>
    <w:rsid w:val="0037787D"/>
    <w:rsid w:val="00377A11"/>
    <w:rsid w:val="00377B15"/>
    <w:rsid w:val="00377CA0"/>
    <w:rsid w:val="00377CC7"/>
    <w:rsid w:val="00377F43"/>
    <w:rsid w:val="00377F75"/>
    <w:rsid w:val="00377F83"/>
    <w:rsid w:val="00380242"/>
    <w:rsid w:val="00380339"/>
    <w:rsid w:val="003804E8"/>
    <w:rsid w:val="003809E4"/>
    <w:rsid w:val="00380A66"/>
    <w:rsid w:val="00380CF1"/>
    <w:rsid w:val="00380F06"/>
    <w:rsid w:val="00380F3B"/>
    <w:rsid w:val="0038105E"/>
    <w:rsid w:val="003811D8"/>
    <w:rsid w:val="00381201"/>
    <w:rsid w:val="00381307"/>
    <w:rsid w:val="0038141B"/>
    <w:rsid w:val="003816A6"/>
    <w:rsid w:val="003817AD"/>
    <w:rsid w:val="00381805"/>
    <w:rsid w:val="00381C7F"/>
    <w:rsid w:val="00381DA4"/>
    <w:rsid w:val="00381FB1"/>
    <w:rsid w:val="00381FE9"/>
    <w:rsid w:val="0038201E"/>
    <w:rsid w:val="00382667"/>
    <w:rsid w:val="003826B4"/>
    <w:rsid w:val="00382AD8"/>
    <w:rsid w:val="00382AF2"/>
    <w:rsid w:val="00382D5C"/>
    <w:rsid w:val="00382DD9"/>
    <w:rsid w:val="003830D8"/>
    <w:rsid w:val="0038314C"/>
    <w:rsid w:val="00383756"/>
    <w:rsid w:val="00383C24"/>
    <w:rsid w:val="00383D5A"/>
    <w:rsid w:val="00383EC3"/>
    <w:rsid w:val="00383F15"/>
    <w:rsid w:val="00383F50"/>
    <w:rsid w:val="00383FDF"/>
    <w:rsid w:val="00384002"/>
    <w:rsid w:val="0038405A"/>
    <w:rsid w:val="0038409D"/>
    <w:rsid w:val="003840A9"/>
    <w:rsid w:val="003840F6"/>
    <w:rsid w:val="0038430D"/>
    <w:rsid w:val="00384C10"/>
    <w:rsid w:val="00384E71"/>
    <w:rsid w:val="00384F64"/>
    <w:rsid w:val="0038501F"/>
    <w:rsid w:val="0038530A"/>
    <w:rsid w:val="0038568F"/>
    <w:rsid w:val="003858B9"/>
    <w:rsid w:val="00385959"/>
    <w:rsid w:val="00385A28"/>
    <w:rsid w:val="00385D6D"/>
    <w:rsid w:val="00385F73"/>
    <w:rsid w:val="003860B6"/>
    <w:rsid w:val="0038628F"/>
    <w:rsid w:val="003864D5"/>
    <w:rsid w:val="0038657E"/>
    <w:rsid w:val="00386993"/>
    <w:rsid w:val="00386B84"/>
    <w:rsid w:val="00386C09"/>
    <w:rsid w:val="00386DF0"/>
    <w:rsid w:val="00386DF6"/>
    <w:rsid w:val="003870CB"/>
    <w:rsid w:val="00387148"/>
    <w:rsid w:val="00387221"/>
    <w:rsid w:val="00387855"/>
    <w:rsid w:val="00390474"/>
    <w:rsid w:val="003904C2"/>
    <w:rsid w:val="00390D10"/>
    <w:rsid w:val="00390FDA"/>
    <w:rsid w:val="0039129F"/>
    <w:rsid w:val="00391301"/>
    <w:rsid w:val="003913B1"/>
    <w:rsid w:val="003913C1"/>
    <w:rsid w:val="00391515"/>
    <w:rsid w:val="00391707"/>
    <w:rsid w:val="00391852"/>
    <w:rsid w:val="00391EE1"/>
    <w:rsid w:val="00392631"/>
    <w:rsid w:val="003926D4"/>
    <w:rsid w:val="00392962"/>
    <w:rsid w:val="00392B37"/>
    <w:rsid w:val="00392D12"/>
    <w:rsid w:val="00392E9D"/>
    <w:rsid w:val="00392F2C"/>
    <w:rsid w:val="00392F5F"/>
    <w:rsid w:val="0039338A"/>
    <w:rsid w:val="0039343F"/>
    <w:rsid w:val="00393480"/>
    <w:rsid w:val="00393609"/>
    <w:rsid w:val="003936C9"/>
    <w:rsid w:val="00393859"/>
    <w:rsid w:val="003938AD"/>
    <w:rsid w:val="003938E2"/>
    <w:rsid w:val="00393E4F"/>
    <w:rsid w:val="00393EDB"/>
    <w:rsid w:val="00394254"/>
    <w:rsid w:val="003942D3"/>
    <w:rsid w:val="00394317"/>
    <w:rsid w:val="003943BF"/>
    <w:rsid w:val="00394E83"/>
    <w:rsid w:val="00394EE6"/>
    <w:rsid w:val="0039501B"/>
    <w:rsid w:val="0039510E"/>
    <w:rsid w:val="00395AEF"/>
    <w:rsid w:val="00395B6B"/>
    <w:rsid w:val="00396238"/>
    <w:rsid w:val="00396415"/>
    <w:rsid w:val="00396518"/>
    <w:rsid w:val="003968F9"/>
    <w:rsid w:val="00396957"/>
    <w:rsid w:val="00396C69"/>
    <w:rsid w:val="00396C97"/>
    <w:rsid w:val="00396DA6"/>
    <w:rsid w:val="00396EC5"/>
    <w:rsid w:val="00397286"/>
    <w:rsid w:val="00397496"/>
    <w:rsid w:val="003976D1"/>
    <w:rsid w:val="003977C5"/>
    <w:rsid w:val="003978A8"/>
    <w:rsid w:val="0039795F"/>
    <w:rsid w:val="00397A31"/>
    <w:rsid w:val="00397CF2"/>
    <w:rsid w:val="00397D05"/>
    <w:rsid w:val="00397F32"/>
    <w:rsid w:val="00397F6C"/>
    <w:rsid w:val="003A00EF"/>
    <w:rsid w:val="003A0395"/>
    <w:rsid w:val="003A03AE"/>
    <w:rsid w:val="003A0430"/>
    <w:rsid w:val="003A0450"/>
    <w:rsid w:val="003A0565"/>
    <w:rsid w:val="003A05CA"/>
    <w:rsid w:val="003A0662"/>
    <w:rsid w:val="003A06E9"/>
    <w:rsid w:val="003A0AFB"/>
    <w:rsid w:val="003A0E5C"/>
    <w:rsid w:val="003A1856"/>
    <w:rsid w:val="003A190C"/>
    <w:rsid w:val="003A1C59"/>
    <w:rsid w:val="003A1F55"/>
    <w:rsid w:val="003A1F69"/>
    <w:rsid w:val="003A219B"/>
    <w:rsid w:val="003A245A"/>
    <w:rsid w:val="003A2494"/>
    <w:rsid w:val="003A252C"/>
    <w:rsid w:val="003A2BAA"/>
    <w:rsid w:val="003A2C9A"/>
    <w:rsid w:val="003A2E9C"/>
    <w:rsid w:val="003A313D"/>
    <w:rsid w:val="003A3355"/>
    <w:rsid w:val="003A33D9"/>
    <w:rsid w:val="003A3682"/>
    <w:rsid w:val="003A3C37"/>
    <w:rsid w:val="003A3EE6"/>
    <w:rsid w:val="003A3F05"/>
    <w:rsid w:val="003A4841"/>
    <w:rsid w:val="003A49FC"/>
    <w:rsid w:val="003A4CB8"/>
    <w:rsid w:val="003A4DA3"/>
    <w:rsid w:val="003A4ECC"/>
    <w:rsid w:val="003A517B"/>
    <w:rsid w:val="003A51B8"/>
    <w:rsid w:val="003A52DF"/>
    <w:rsid w:val="003A5542"/>
    <w:rsid w:val="003A5644"/>
    <w:rsid w:val="003A595F"/>
    <w:rsid w:val="003A5CD5"/>
    <w:rsid w:val="003A5EE0"/>
    <w:rsid w:val="003A5FF7"/>
    <w:rsid w:val="003A610C"/>
    <w:rsid w:val="003A62D9"/>
    <w:rsid w:val="003A65FA"/>
    <w:rsid w:val="003A66C1"/>
    <w:rsid w:val="003A67AF"/>
    <w:rsid w:val="003A6AFF"/>
    <w:rsid w:val="003A6BFC"/>
    <w:rsid w:val="003A6D0F"/>
    <w:rsid w:val="003A6D7E"/>
    <w:rsid w:val="003A721E"/>
    <w:rsid w:val="003A7406"/>
    <w:rsid w:val="003A74EF"/>
    <w:rsid w:val="003A7544"/>
    <w:rsid w:val="003A75C6"/>
    <w:rsid w:val="003A769B"/>
    <w:rsid w:val="003A7770"/>
    <w:rsid w:val="003A7D1A"/>
    <w:rsid w:val="003A7D9F"/>
    <w:rsid w:val="003A7DA2"/>
    <w:rsid w:val="003A7E0D"/>
    <w:rsid w:val="003B0118"/>
    <w:rsid w:val="003B017D"/>
    <w:rsid w:val="003B0527"/>
    <w:rsid w:val="003B052B"/>
    <w:rsid w:val="003B0568"/>
    <w:rsid w:val="003B06DC"/>
    <w:rsid w:val="003B0837"/>
    <w:rsid w:val="003B093E"/>
    <w:rsid w:val="003B0B01"/>
    <w:rsid w:val="003B0B96"/>
    <w:rsid w:val="003B0BC6"/>
    <w:rsid w:val="003B0CFB"/>
    <w:rsid w:val="003B0D44"/>
    <w:rsid w:val="003B0DC3"/>
    <w:rsid w:val="003B0F52"/>
    <w:rsid w:val="003B1338"/>
    <w:rsid w:val="003B14C9"/>
    <w:rsid w:val="003B192A"/>
    <w:rsid w:val="003B1A8B"/>
    <w:rsid w:val="003B1CFF"/>
    <w:rsid w:val="003B1E53"/>
    <w:rsid w:val="003B1F78"/>
    <w:rsid w:val="003B1FBE"/>
    <w:rsid w:val="003B2093"/>
    <w:rsid w:val="003B21EA"/>
    <w:rsid w:val="003B22F2"/>
    <w:rsid w:val="003B23A9"/>
    <w:rsid w:val="003B2790"/>
    <w:rsid w:val="003B28DB"/>
    <w:rsid w:val="003B2B01"/>
    <w:rsid w:val="003B2B33"/>
    <w:rsid w:val="003B2E00"/>
    <w:rsid w:val="003B31D3"/>
    <w:rsid w:val="003B332E"/>
    <w:rsid w:val="003B336A"/>
    <w:rsid w:val="003B36A5"/>
    <w:rsid w:val="003B37C2"/>
    <w:rsid w:val="003B3808"/>
    <w:rsid w:val="003B3A45"/>
    <w:rsid w:val="003B3EF0"/>
    <w:rsid w:val="003B3F91"/>
    <w:rsid w:val="003B427D"/>
    <w:rsid w:val="003B4663"/>
    <w:rsid w:val="003B47C3"/>
    <w:rsid w:val="003B494E"/>
    <w:rsid w:val="003B4AE7"/>
    <w:rsid w:val="003B4BAD"/>
    <w:rsid w:val="003B4D74"/>
    <w:rsid w:val="003B4D81"/>
    <w:rsid w:val="003B4DFA"/>
    <w:rsid w:val="003B4EC9"/>
    <w:rsid w:val="003B4F8A"/>
    <w:rsid w:val="003B4FB7"/>
    <w:rsid w:val="003B51E6"/>
    <w:rsid w:val="003B54C7"/>
    <w:rsid w:val="003B559C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97C"/>
    <w:rsid w:val="003B6CAF"/>
    <w:rsid w:val="003B6CC9"/>
    <w:rsid w:val="003B6F8B"/>
    <w:rsid w:val="003B712F"/>
    <w:rsid w:val="003B7238"/>
    <w:rsid w:val="003B7327"/>
    <w:rsid w:val="003B7539"/>
    <w:rsid w:val="003B7775"/>
    <w:rsid w:val="003B778F"/>
    <w:rsid w:val="003B786C"/>
    <w:rsid w:val="003B78DA"/>
    <w:rsid w:val="003B7988"/>
    <w:rsid w:val="003B7CC3"/>
    <w:rsid w:val="003B7DAD"/>
    <w:rsid w:val="003B7F63"/>
    <w:rsid w:val="003C0034"/>
    <w:rsid w:val="003C0128"/>
    <w:rsid w:val="003C02D7"/>
    <w:rsid w:val="003C03D9"/>
    <w:rsid w:val="003C0492"/>
    <w:rsid w:val="003C074B"/>
    <w:rsid w:val="003C0794"/>
    <w:rsid w:val="003C07AE"/>
    <w:rsid w:val="003C0820"/>
    <w:rsid w:val="003C095C"/>
    <w:rsid w:val="003C0A3B"/>
    <w:rsid w:val="003C0AD6"/>
    <w:rsid w:val="003C0ADF"/>
    <w:rsid w:val="003C1155"/>
    <w:rsid w:val="003C11FA"/>
    <w:rsid w:val="003C13FB"/>
    <w:rsid w:val="003C15D1"/>
    <w:rsid w:val="003C15D8"/>
    <w:rsid w:val="003C18C6"/>
    <w:rsid w:val="003C1909"/>
    <w:rsid w:val="003C19D1"/>
    <w:rsid w:val="003C1A47"/>
    <w:rsid w:val="003C1AFF"/>
    <w:rsid w:val="003C1BA0"/>
    <w:rsid w:val="003C1C6F"/>
    <w:rsid w:val="003C1F57"/>
    <w:rsid w:val="003C20E4"/>
    <w:rsid w:val="003C22F1"/>
    <w:rsid w:val="003C242A"/>
    <w:rsid w:val="003C245F"/>
    <w:rsid w:val="003C26BD"/>
    <w:rsid w:val="003C26F0"/>
    <w:rsid w:val="003C2ABD"/>
    <w:rsid w:val="003C2BE8"/>
    <w:rsid w:val="003C2E2A"/>
    <w:rsid w:val="003C2EBC"/>
    <w:rsid w:val="003C2F98"/>
    <w:rsid w:val="003C307C"/>
    <w:rsid w:val="003C30C5"/>
    <w:rsid w:val="003C312D"/>
    <w:rsid w:val="003C3378"/>
    <w:rsid w:val="003C35F7"/>
    <w:rsid w:val="003C3781"/>
    <w:rsid w:val="003C3981"/>
    <w:rsid w:val="003C3B50"/>
    <w:rsid w:val="003C3C0C"/>
    <w:rsid w:val="003C4287"/>
    <w:rsid w:val="003C45CB"/>
    <w:rsid w:val="003C46BE"/>
    <w:rsid w:val="003C482D"/>
    <w:rsid w:val="003C4915"/>
    <w:rsid w:val="003C498E"/>
    <w:rsid w:val="003C49D6"/>
    <w:rsid w:val="003C4A50"/>
    <w:rsid w:val="003C4B79"/>
    <w:rsid w:val="003C5132"/>
    <w:rsid w:val="003C56D7"/>
    <w:rsid w:val="003C56DA"/>
    <w:rsid w:val="003C6083"/>
    <w:rsid w:val="003C6178"/>
    <w:rsid w:val="003C630D"/>
    <w:rsid w:val="003C6372"/>
    <w:rsid w:val="003C67A4"/>
    <w:rsid w:val="003C69E5"/>
    <w:rsid w:val="003C6DA3"/>
    <w:rsid w:val="003C6DB5"/>
    <w:rsid w:val="003C704C"/>
    <w:rsid w:val="003C7270"/>
    <w:rsid w:val="003C73AB"/>
    <w:rsid w:val="003C74DA"/>
    <w:rsid w:val="003C7505"/>
    <w:rsid w:val="003C76F6"/>
    <w:rsid w:val="003D01F8"/>
    <w:rsid w:val="003D03EB"/>
    <w:rsid w:val="003D052D"/>
    <w:rsid w:val="003D05E3"/>
    <w:rsid w:val="003D0689"/>
    <w:rsid w:val="003D0737"/>
    <w:rsid w:val="003D0A1F"/>
    <w:rsid w:val="003D0A99"/>
    <w:rsid w:val="003D0D0A"/>
    <w:rsid w:val="003D0FFE"/>
    <w:rsid w:val="003D1170"/>
    <w:rsid w:val="003D1333"/>
    <w:rsid w:val="003D1649"/>
    <w:rsid w:val="003D167C"/>
    <w:rsid w:val="003D1710"/>
    <w:rsid w:val="003D17BA"/>
    <w:rsid w:val="003D19ED"/>
    <w:rsid w:val="003D1C50"/>
    <w:rsid w:val="003D21AD"/>
    <w:rsid w:val="003D229A"/>
    <w:rsid w:val="003D2425"/>
    <w:rsid w:val="003D2AE0"/>
    <w:rsid w:val="003D2F28"/>
    <w:rsid w:val="003D3150"/>
    <w:rsid w:val="003D31F4"/>
    <w:rsid w:val="003D3350"/>
    <w:rsid w:val="003D33E5"/>
    <w:rsid w:val="003D3472"/>
    <w:rsid w:val="003D34E9"/>
    <w:rsid w:val="003D3782"/>
    <w:rsid w:val="003D391E"/>
    <w:rsid w:val="003D39DE"/>
    <w:rsid w:val="003D41F9"/>
    <w:rsid w:val="003D4371"/>
    <w:rsid w:val="003D48EC"/>
    <w:rsid w:val="003D4A5D"/>
    <w:rsid w:val="003D4D1E"/>
    <w:rsid w:val="003D5271"/>
    <w:rsid w:val="003D54FD"/>
    <w:rsid w:val="003D5956"/>
    <w:rsid w:val="003D5972"/>
    <w:rsid w:val="003D5A65"/>
    <w:rsid w:val="003D5AE0"/>
    <w:rsid w:val="003D5B7B"/>
    <w:rsid w:val="003D5D3F"/>
    <w:rsid w:val="003D5FAE"/>
    <w:rsid w:val="003D606C"/>
    <w:rsid w:val="003D6258"/>
    <w:rsid w:val="003D6377"/>
    <w:rsid w:val="003D64D5"/>
    <w:rsid w:val="003D6520"/>
    <w:rsid w:val="003D685D"/>
    <w:rsid w:val="003D695B"/>
    <w:rsid w:val="003D6EF5"/>
    <w:rsid w:val="003D73F1"/>
    <w:rsid w:val="003D74A8"/>
    <w:rsid w:val="003D74CF"/>
    <w:rsid w:val="003D78A8"/>
    <w:rsid w:val="003D79FA"/>
    <w:rsid w:val="003D7BC9"/>
    <w:rsid w:val="003D7D18"/>
    <w:rsid w:val="003D7DF9"/>
    <w:rsid w:val="003E0255"/>
    <w:rsid w:val="003E0293"/>
    <w:rsid w:val="003E0335"/>
    <w:rsid w:val="003E0354"/>
    <w:rsid w:val="003E04F3"/>
    <w:rsid w:val="003E07AF"/>
    <w:rsid w:val="003E09A1"/>
    <w:rsid w:val="003E0CE1"/>
    <w:rsid w:val="003E0DEB"/>
    <w:rsid w:val="003E1060"/>
    <w:rsid w:val="003E128F"/>
    <w:rsid w:val="003E14C2"/>
    <w:rsid w:val="003E1A0B"/>
    <w:rsid w:val="003E1C4F"/>
    <w:rsid w:val="003E1EF8"/>
    <w:rsid w:val="003E2153"/>
    <w:rsid w:val="003E217F"/>
    <w:rsid w:val="003E2251"/>
    <w:rsid w:val="003E26E9"/>
    <w:rsid w:val="003E28A3"/>
    <w:rsid w:val="003E2964"/>
    <w:rsid w:val="003E2A2D"/>
    <w:rsid w:val="003E2ABA"/>
    <w:rsid w:val="003E2B00"/>
    <w:rsid w:val="003E2C27"/>
    <w:rsid w:val="003E2CB5"/>
    <w:rsid w:val="003E2DE9"/>
    <w:rsid w:val="003E2E30"/>
    <w:rsid w:val="003E2EB4"/>
    <w:rsid w:val="003E34CA"/>
    <w:rsid w:val="003E3521"/>
    <w:rsid w:val="003E3A2A"/>
    <w:rsid w:val="003E3B9D"/>
    <w:rsid w:val="003E3CAE"/>
    <w:rsid w:val="003E3FA6"/>
    <w:rsid w:val="003E41D2"/>
    <w:rsid w:val="003E42FF"/>
    <w:rsid w:val="003E44EA"/>
    <w:rsid w:val="003E4558"/>
    <w:rsid w:val="003E45B9"/>
    <w:rsid w:val="003E4659"/>
    <w:rsid w:val="003E469F"/>
    <w:rsid w:val="003E46C5"/>
    <w:rsid w:val="003E4891"/>
    <w:rsid w:val="003E489D"/>
    <w:rsid w:val="003E4BF0"/>
    <w:rsid w:val="003E5268"/>
    <w:rsid w:val="003E52EC"/>
    <w:rsid w:val="003E535E"/>
    <w:rsid w:val="003E53E0"/>
    <w:rsid w:val="003E55AC"/>
    <w:rsid w:val="003E589F"/>
    <w:rsid w:val="003E5A64"/>
    <w:rsid w:val="003E5B9C"/>
    <w:rsid w:val="003E5C0D"/>
    <w:rsid w:val="003E5CA8"/>
    <w:rsid w:val="003E627D"/>
    <w:rsid w:val="003E6417"/>
    <w:rsid w:val="003E6764"/>
    <w:rsid w:val="003E67F4"/>
    <w:rsid w:val="003E68AB"/>
    <w:rsid w:val="003E6955"/>
    <w:rsid w:val="003E697F"/>
    <w:rsid w:val="003E69F5"/>
    <w:rsid w:val="003E6E25"/>
    <w:rsid w:val="003E71DA"/>
    <w:rsid w:val="003E7264"/>
    <w:rsid w:val="003E7386"/>
    <w:rsid w:val="003E75AE"/>
    <w:rsid w:val="003E77CD"/>
    <w:rsid w:val="003E77DE"/>
    <w:rsid w:val="003E782A"/>
    <w:rsid w:val="003E7AEA"/>
    <w:rsid w:val="003E7DC9"/>
    <w:rsid w:val="003E7DEF"/>
    <w:rsid w:val="003F0016"/>
    <w:rsid w:val="003F011D"/>
    <w:rsid w:val="003F01C7"/>
    <w:rsid w:val="003F0288"/>
    <w:rsid w:val="003F04A9"/>
    <w:rsid w:val="003F055C"/>
    <w:rsid w:val="003F09EA"/>
    <w:rsid w:val="003F0A0E"/>
    <w:rsid w:val="003F0AAE"/>
    <w:rsid w:val="003F0B0B"/>
    <w:rsid w:val="003F0DBE"/>
    <w:rsid w:val="003F0ED6"/>
    <w:rsid w:val="003F10A7"/>
    <w:rsid w:val="003F1105"/>
    <w:rsid w:val="003F1157"/>
    <w:rsid w:val="003F1319"/>
    <w:rsid w:val="003F133B"/>
    <w:rsid w:val="003F1647"/>
    <w:rsid w:val="003F1713"/>
    <w:rsid w:val="003F1F94"/>
    <w:rsid w:val="003F251A"/>
    <w:rsid w:val="003F29EB"/>
    <w:rsid w:val="003F2A86"/>
    <w:rsid w:val="003F2D94"/>
    <w:rsid w:val="003F2E30"/>
    <w:rsid w:val="003F3011"/>
    <w:rsid w:val="003F319D"/>
    <w:rsid w:val="003F3205"/>
    <w:rsid w:val="003F3404"/>
    <w:rsid w:val="003F3648"/>
    <w:rsid w:val="003F36EA"/>
    <w:rsid w:val="003F387B"/>
    <w:rsid w:val="003F38F7"/>
    <w:rsid w:val="003F3914"/>
    <w:rsid w:val="003F3997"/>
    <w:rsid w:val="003F3A2E"/>
    <w:rsid w:val="003F3DD2"/>
    <w:rsid w:val="003F3F22"/>
    <w:rsid w:val="003F3FE4"/>
    <w:rsid w:val="003F40CC"/>
    <w:rsid w:val="003F457C"/>
    <w:rsid w:val="003F48DA"/>
    <w:rsid w:val="003F4D90"/>
    <w:rsid w:val="003F4E96"/>
    <w:rsid w:val="003F4EE6"/>
    <w:rsid w:val="003F4F48"/>
    <w:rsid w:val="003F5125"/>
    <w:rsid w:val="003F550F"/>
    <w:rsid w:val="003F5659"/>
    <w:rsid w:val="003F5708"/>
    <w:rsid w:val="003F5883"/>
    <w:rsid w:val="003F5960"/>
    <w:rsid w:val="003F5BA2"/>
    <w:rsid w:val="003F5F21"/>
    <w:rsid w:val="003F6372"/>
    <w:rsid w:val="003F65E8"/>
    <w:rsid w:val="003F6955"/>
    <w:rsid w:val="003F69E7"/>
    <w:rsid w:val="003F6B4C"/>
    <w:rsid w:val="003F6F75"/>
    <w:rsid w:val="003F6F81"/>
    <w:rsid w:val="003F7386"/>
    <w:rsid w:val="003F7444"/>
    <w:rsid w:val="003F7A19"/>
    <w:rsid w:val="003F7B6C"/>
    <w:rsid w:val="003F7CCF"/>
    <w:rsid w:val="003F7D2D"/>
    <w:rsid w:val="003F7D31"/>
    <w:rsid w:val="003F7F4B"/>
    <w:rsid w:val="004003BB"/>
    <w:rsid w:val="004005CB"/>
    <w:rsid w:val="004008E7"/>
    <w:rsid w:val="00400A9A"/>
    <w:rsid w:val="00400AFE"/>
    <w:rsid w:val="00400F15"/>
    <w:rsid w:val="00401753"/>
    <w:rsid w:val="00401FE1"/>
    <w:rsid w:val="00402081"/>
    <w:rsid w:val="0040211C"/>
    <w:rsid w:val="00402980"/>
    <w:rsid w:val="00402D07"/>
    <w:rsid w:val="00403158"/>
    <w:rsid w:val="00403186"/>
    <w:rsid w:val="00403465"/>
    <w:rsid w:val="0040350A"/>
    <w:rsid w:val="004037F3"/>
    <w:rsid w:val="00403839"/>
    <w:rsid w:val="0040397B"/>
    <w:rsid w:val="00403CD7"/>
    <w:rsid w:val="00403F83"/>
    <w:rsid w:val="004040B9"/>
    <w:rsid w:val="004040C9"/>
    <w:rsid w:val="00404167"/>
    <w:rsid w:val="00404177"/>
    <w:rsid w:val="0040420A"/>
    <w:rsid w:val="00404576"/>
    <w:rsid w:val="0040486E"/>
    <w:rsid w:val="00404C43"/>
    <w:rsid w:val="00404D72"/>
    <w:rsid w:val="00405513"/>
    <w:rsid w:val="0040551F"/>
    <w:rsid w:val="004059B8"/>
    <w:rsid w:val="004059D4"/>
    <w:rsid w:val="00405BB6"/>
    <w:rsid w:val="00405D1A"/>
    <w:rsid w:val="004061DA"/>
    <w:rsid w:val="0040625B"/>
    <w:rsid w:val="004063A5"/>
    <w:rsid w:val="0040669B"/>
    <w:rsid w:val="0040671A"/>
    <w:rsid w:val="00406806"/>
    <w:rsid w:val="00406CC6"/>
    <w:rsid w:val="00406FFE"/>
    <w:rsid w:val="004071EB"/>
    <w:rsid w:val="0040739A"/>
    <w:rsid w:val="00407513"/>
    <w:rsid w:val="00407600"/>
    <w:rsid w:val="00407850"/>
    <w:rsid w:val="00407C74"/>
    <w:rsid w:val="00407CD5"/>
    <w:rsid w:val="00407D07"/>
    <w:rsid w:val="00407E56"/>
    <w:rsid w:val="004100B4"/>
    <w:rsid w:val="00410404"/>
    <w:rsid w:val="004106AC"/>
    <w:rsid w:val="00410A7D"/>
    <w:rsid w:val="0041102D"/>
    <w:rsid w:val="0041114D"/>
    <w:rsid w:val="00411661"/>
    <w:rsid w:val="0041173F"/>
    <w:rsid w:val="00411964"/>
    <w:rsid w:val="00411ABA"/>
    <w:rsid w:val="00411B1D"/>
    <w:rsid w:val="00411C41"/>
    <w:rsid w:val="00411E0D"/>
    <w:rsid w:val="00411EF1"/>
    <w:rsid w:val="00412274"/>
    <w:rsid w:val="004124D5"/>
    <w:rsid w:val="00412526"/>
    <w:rsid w:val="00412628"/>
    <w:rsid w:val="004126C2"/>
    <w:rsid w:val="0041279C"/>
    <w:rsid w:val="004127FF"/>
    <w:rsid w:val="00412826"/>
    <w:rsid w:val="00412B18"/>
    <w:rsid w:val="00412C29"/>
    <w:rsid w:val="00412E6D"/>
    <w:rsid w:val="00413098"/>
    <w:rsid w:val="004135BD"/>
    <w:rsid w:val="00413A85"/>
    <w:rsid w:val="00413B30"/>
    <w:rsid w:val="00413B50"/>
    <w:rsid w:val="004140BE"/>
    <w:rsid w:val="0041425E"/>
    <w:rsid w:val="004143D5"/>
    <w:rsid w:val="0041456F"/>
    <w:rsid w:val="0041487F"/>
    <w:rsid w:val="00414B00"/>
    <w:rsid w:val="00414F10"/>
    <w:rsid w:val="0041513D"/>
    <w:rsid w:val="0041526F"/>
    <w:rsid w:val="004152FA"/>
    <w:rsid w:val="00415347"/>
    <w:rsid w:val="00415356"/>
    <w:rsid w:val="00415817"/>
    <w:rsid w:val="0041593B"/>
    <w:rsid w:val="00415C81"/>
    <w:rsid w:val="00415CB6"/>
    <w:rsid w:val="00415D98"/>
    <w:rsid w:val="00415E85"/>
    <w:rsid w:val="00416005"/>
    <w:rsid w:val="0041626A"/>
    <w:rsid w:val="00416318"/>
    <w:rsid w:val="00416515"/>
    <w:rsid w:val="00416890"/>
    <w:rsid w:val="004169E1"/>
    <w:rsid w:val="00416EF7"/>
    <w:rsid w:val="004170C0"/>
    <w:rsid w:val="004171F3"/>
    <w:rsid w:val="00417258"/>
    <w:rsid w:val="004173B8"/>
    <w:rsid w:val="00417411"/>
    <w:rsid w:val="0041742F"/>
    <w:rsid w:val="0042004D"/>
    <w:rsid w:val="004200A7"/>
    <w:rsid w:val="004203E4"/>
    <w:rsid w:val="00420939"/>
    <w:rsid w:val="004211B5"/>
    <w:rsid w:val="0042124F"/>
    <w:rsid w:val="0042128F"/>
    <w:rsid w:val="00421720"/>
    <w:rsid w:val="00421C12"/>
    <w:rsid w:val="00421C1F"/>
    <w:rsid w:val="00421DEC"/>
    <w:rsid w:val="00421E2B"/>
    <w:rsid w:val="00421E63"/>
    <w:rsid w:val="004224F6"/>
    <w:rsid w:val="004226D9"/>
    <w:rsid w:val="00422717"/>
    <w:rsid w:val="004227A6"/>
    <w:rsid w:val="004228B0"/>
    <w:rsid w:val="004229A8"/>
    <w:rsid w:val="00422C18"/>
    <w:rsid w:val="00422CB0"/>
    <w:rsid w:val="00422F66"/>
    <w:rsid w:val="0042314B"/>
    <w:rsid w:val="00423278"/>
    <w:rsid w:val="0042379B"/>
    <w:rsid w:val="00423919"/>
    <w:rsid w:val="00423967"/>
    <w:rsid w:val="00423D93"/>
    <w:rsid w:val="00424207"/>
    <w:rsid w:val="004246E9"/>
    <w:rsid w:val="00424941"/>
    <w:rsid w:val="00424C79"/>
    <w:rsid w:val="00424EE6"/>
    <w:rsid w:val="00424F2F"/>
    <w:rsid w:val="00424F8D"/>
    <w:rsid w:val="00425549"/>
    <w:rsid w:val="00425A56"/>
    <w:rsid w:val="00425B5A"/>
    <w:rsid w:val="00425C53"/>
    <w:rsid w:val="00425D16"/>
    <w:rsid w:val="00426094"/>
    <w:rsid w:val="00426107"/>
    <w:rsid w:val="00426414"/>
    <w:rsid w:val="00426468"/>
    <w:rsid w:val="004264EA"/>
    <w:rsid w:val="0042684A"/>
    <w:rsid w:val="00426929"/>
    <w:rsid w:val="00426934"/>
    <w:rsid w:val="0042699C"/>
    <w:rsid w:val="00426B90"/>
    <w:rsid w:val="00426CE9"/>
    <w:rsid w:val="00426D08"/>
    <w:rsid w:val="00426DD0"/>
    <w:rsid w:val="00426E0A"/>
    <w:rsid w:val="0042707C"/>
    <w:rsid w:val="00427088"/>
    <w:rsid w:val="004270F3"/>
    <w:rsid w:val="004272DA"/>
    <w:rsid w:val="004273BB"/>
    <w:rsid w:val="00427806"/>
    <w:rsid w:val="004278B3"/>
    <w:rsid w:val="004278D2"/>
    <w:rsid w:val="004279FC"/>
    <w:rsid w:val="00427B6D"/>
    <w:rsid w:val="00427C10"/>
    <w:rsid w:val="00427F85"/>
    <w:rsid w:val="00427FA5"/>
    <w:rsid w:val="00430259"/>
    <w:rsid w:val="00430356"/>
    <w:rsid w:val="004303FB"/>
    <w:rsid w:val="0043055F"/>
    <w:rsid w:val="00430840"/>
    <w:rsid w:val="0043090E"/>
    <w:rsid w:val="004309A8"/>
    <w:rsid w:val="00430BD6"/>
    <w:rsid w:val="00430C72"/>
    <w:rsid w:val="00430F5D"/>
    <w:rsid w:val="00431211"/>
    <w:rsid w:val="00431304"/>
    <w:rsid w:val="00431325"/>
    <w:rsid w:val="004316CF"/>
    <w:rsid w:val="004318A2"/>
    <w:rsid w:val="0043197D"/>
    <w:rsid w:val="00431CE4"/>
    <w:rsid w:val="00431F4C"/>
    <w:rsid w:val="00431F50"/>
    <w:rsid w:val="004321C9"/>
    <w:rsid w:val="0043246E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A9F"/>
    <w:rsid w:val="00433B01"/>
    <w:rsid w:val="00433E19"/>
    <w:rsid w:val="00433F85"/>
    <w:rsid w:val="00433FD5"/>
    <w:rsid w:val="004342FA"/>
    <w:rsid w:val="00434A38"/>
    <w:rsid w:val="00434B6C"/>
    <w:rsid w:val="00434B8A"/>
    <w:rsid w:val="00434D0C"/>
    <w:rsid w:val="00435103"/>
    <w:rsid w:val="0043549E"/>
    <w:rsid w:val="00435A08"/>
    <w:rsid w:val="00435DBB"/>
    <w:rsid w:val="00435DC9"/>
    <w:rsid w:val="00435EC2"/>
    <w:rsid w:val="004361D3"/>
    <w:rsid w:val="00436E06"/>
    <w:rsid w:val="00436E82"/>
    <w:rsid w:val="00436F5B"/>
    <w:rsid w:val="0043709E"/>
    <w:rsid w:val="004370E4"/>
    <w:rsid w:val="004373D1"/>
    <w:rsid w:val="00437568"/>
    <w:rsid w:val="0043757A"/>
    <w:rsid w:val="004379E9"/>
    <w:rsid w:val="00437A1E"/>
    <w:rsid w:val="00437CA2"/>
    <w:rsid w:val="00437D3E"/>
    <w:rsid w:val="00437EBB"/>
    <w:rsid w:val="0044007C"/>
    <w:rsid w:val="00440137"/>
    <w:rsid w:val="00440312"/>
    <w:rsid w:val="0044065B"/>
    <w:rsid w:val="00440864"/>
    <w:rsid w:val="00440939"/>
    <w:rsid w:val="004409CD"/>
    <w:rsid w:val="00440C08"/>
    <w:rsid w:val="00440E8F"/>
    <w:rsid w:val="004411C4"/>
    <w:rsid w:val="00441265"/>
    <w:rsid w:val="004412D9"/>
    <w:rsid w:val="00441571"/>
    <w:rsid w:val="004415ED"/>
    <w:rsid w:val="00441AA6"/>
    <w:rsid w:val="00441B36"/>
    <w:rsid w:val="00441BDF"/>
    <w:rsid w:val="00441D83"/>
    <w:rsid w:val="00441E34"/>
    <w:rsid w:val="00442079"/>
    <w:rsid w:val="0044207B"/>
    <w:rsid w:val="004420E1"/>
    <w:rsid w:val="00442156"/>
    <w:rsid w:val="004421AF"/>
    <w:rsid w:val="0044220F"/>
    <w:rsid w:val="0044234D"/>
    <w:rsid w:val="00442A24"/>
    <w:rsid w:val="00442AB6"/>
    <w:rsid w:val="00442CD9"/>
    <w:rsid w:val="00442D16"/>
    <w:rsid w:val="00442D80"/>
    <w:rsid w:val="00443331"/>
    <w:rsid w:val="00443530"/>
    <w:rsid w:val="004436AB"/>
    <w:rsid w:val="00443884"/>
    <w:rsid w:val="00443BAE"/>
    <w:rsid w:val="00443BB5"/>
    <w:rsid w:val="00443C17"/>
    <w:rsid w:val="00444410"/>
    <w:rsid w:val="00444468"/>
    <w:rsid w:val="004446A6"/>
    <w:rsid w:val="004446A7"/>
    <w:rsid w:val="00444D6B"/>
    <w:rsid w:val="0044581A"/>
    <w:rsid w:val="00445A01"/>
    <w:rsid w:val="00445D0C"/>
    <w:rsid w:val="00445E7E"/>
    <w:rsid w:val="0044621D"/>
    <w:rsid w:val="0044641B"/>
    <w:rsid w:val="0044665E"/>
    <w:rsid w:val="004467F1"/>
    <w:rsid w:val="00446C69"/>
    <w:rsid w:val="00446E19"/>
    <w:rsid w:val="004470E2"/>
    <w:rsid w:val="0044730B"/>
    <w:rsid w:val="00447388"/>
    <w:rsid w:val="0044747B"/>
    <w:rsid w:val="00447568"/>
    <w:rsid w:val="004477FC"/>
    <w:rsid w:val="00447B28"/>
    <w:rsid w:val="00447B7B"/>
    <w:rsid w:val="00450261"/>
    <w:rsid w:val="004503A8"/>
    <w:rsid w:val="0045042D"/>
    <w:rsid w:val="0045066E"/>
    <w:rsid w:val="00450686"/>
    <w:rsid w:val="00450CD9"/>
    <w:rsid w:val="00450E73"/>
    <w:rsid w:val="00450ED6"/>
    <w:rsid w:val="004512CC"/>
    <w:rsid w:val="004512CF"/>
    <w:rsid w:val="004514BE"/>
    <w:rsid w:val="00451582"/>
    <w:rsid w:val="004515CB"/>
    <w:rsid w:val="004517BD"/>
    <w:rsid w:val="00451CEC"/>
    <w:rsid w:val="00451E8F"/>
    <w:rsid w:val="00452362"/>
    <w:rsid w:val="004526BF"/>
    <w:rsid w:val="004529F7"/>
    <w:rsid w:val="00452D15"/>
    <w:rsid w:val="00452E59"/>
    <w:rsid w:val="00452FB4"/>
    <w:rsid w:val="00452FDB"/>
    <w:rsid w:val="00452FF6"/>
    <w:rsid w:val="00453020"/>
    <w:rsid w:val="00453131"/>
    <w:rsid w:val="00453A67"/>
    <w:rsid w:val="00453B04"/>
    <w:rsid w:val="00453CCB"/>
    <w:rsid w:val="00453E23"/>
    <w:rsid w:val="00453F19"/>
    <w:rsid w:val="00453F89"/>
    <w:rsid w:val="00454107"/>
    <w:rsid w:val="00454300"/>
    <w:rsid w:val="00454847"/>
    <w:rsid w:val="00454A63"/>
    <w:rsid w:val="00454A74"/>
    <w:rsid w:val="00454F81"/>
    <w:rsid w:val="004551DF"/>
    <w:rsid w:val="004553CC"/>
    <w:rsid w:val="00455522"/>
    <w:rsid w:val="004556CE"/>
    <w:rsid w:val="004557EA"/>
    <w:rsid w:val="004558CA"/>
    <w:rsid w:val="00455A40"/>
    <w:rsid w:val="004562A2"/>
    <w:rsid w:val="0045653F"/>
    <w:rsid w:val="004572EB"/>
    <w:rsid w:val="00457586"/>
    <w:rsid w:val="004575DE"/>
    <w:rsid w:val="004577CB"/>
    <w:rsid w:val="00457A06"/>
    <w:rsid w:val="00457BB4"/>
    <w:rsid w:val="00457E1C"/>
    <w:rsid w:val="00457ECC"/>
    <w:rsid w:val="00460049"/>
    <w:rsid w:val="00460126"/>
    <w:rsid w:val="00460389"/>
    <w:rsid w:val="00460396"/>
    <w:rsid w:val="004604EC"/>
    <w:rsid w:val="0046054B"/>
    <w:rsid w:val="004605F2"/>
    <w:rsid w:val="00460798"/>
    <w:rsid w:val="00460841"/>
    <w:rsid w:val="004608BD"/>
    <w:rsid w:val="004610A8"/>
    <w:rsid w:val="004612B1"/>
    <w:rsid w:val="004614F1"/>
    <w:rsid w:val="00461743"/>
    <w:rsid w:val="00461CCB"/>
    <w:rsid w:val="00461CEB"/>
    <w:rsid w:val="00461D9B"/>
    <w:rsid w:val="00461DD3"/>
    <w:rsid w:val="00461F01"/>
    <w:rsid w:val="00461F0B"/>
    <w:rsid w:val="00462201"/>
    <w:rsid w:val="00462650"/>
    <w:rsid w:val="00462F90"/>
    <w:rsid w:val="00463038"/>
    <w:rsid w:val="00463209"/>
    <w:rsid w:val="00463233"/>
    <w:rsid w:val="00463335"/>
    <w:rsid w:val="0046334F"/>
    <w:rsid w:val="00463546"/>
    <w:rsid w:val="0046393A"/>
    <w:rsid w:val="00463B22"/>
    <w:rsid w:val="00463DC0"/>
    <w:rsid w:val="00464044"/>
    <w:rsid w:val="0046418F"/>
    <w:rsid w:val="00464728"/>
    <w:rsid w:val="00464867"/>
    <w:rsid w:val="0046490B"/>
    <w:rsid w:val="00464BF6"/>
    <w:rsid w:val="00464C36"/>
    <w:rsid w:val="00464EB4"/>
    <w:rsid w:val="00465163"/>
    <w:rsid w:val="00465440"/>
    <w:rsid w:val="0046553B"/>
    <w:rsid w:val="004658A0"/>
    <w:rsid w:val="00465938"/>
    <w:rsid w:val="004659A2"/>
    <w:rsid w:val="004659C9"/>
    <w:rsid w:val="00465A6E"/>
    <w:rsid w:val="00465B3A"/>
    <w:rsid w:val="00465B94"/>
    <w:rsid w:val="00465F17"/>
    <w:rsid w:val="00466048"/>
    <w:rsid w:val="00466133"/>
    <w:rsid w:val="0046616A"/>
    <w:rsid w:val="004661E0"/>
    <w:rsid w:val="004662C0"/>
    <w:rsid w:val="004663C1"/>
    <w:rsid w:val="0046654A"/>
    <w:rsid w:val="00466849"/>
    <w:rsid w:val="00466A29"/>
    <w:rsid w:val="00466D9D"/>
    <w:rsid w:val="0046700D"/>
    <w:rsid w:val="00467029"/>
    <w:rsid w:val="004673E6"/>
    <w:rsid w:val="004676A6"/>
    <w:rsid w:val="0046796A"/>
    <w:rsid w:val="00467AB7"/>
    <w:rsid w:val="00467DA1"/>
    <w:rsid w:val="00467F05"/>
    <w:rsid w:val="00467F63"/>
    <w:rsid w:val="004701A5"/>
    <w:rsid w:val="00470391"/>
    <w:rsid w:val="00470585"/>
    <w:rsid w:val="00471061"/>
    <w:rsid w:val="00471169"/>
    <w:rsid w:val="004712F1"/>
    <w:rsid w:val="0047142E"/>
    <w:rsid w:val="004716BE"/>
    <w:rsid w:val="00471714"/>
    <w:rsid w:val="00471864"/>
    <w:rsid w:val="00471A80"/>
    <w:rsid w:val="00471F6E"/>
    <w:rsid w:val="004727C6"/>
    <w:rsid w:val="00472808"/>
    <w:rsid w:val="00472993"/>
    <w:rsid w:val="00472BC7"/>
    <w:rsid w:val="0047309D"/>
    <w:rsid w:val="004730D4"/>
    <w:rsid w:val="004739BE"/>
    <w:rsid w:val="00473B36"/>
    <w:rsid w:val="00474029"/>
    <w:rsid w:val="00474069"/>
    <w:rsid w:val="00474252"/>
    <w:rsid w:val="0047477B"/>
    <w:rsid w:val="00474881"/>
    <w:rsid w:val="00474A21"/>
    <w:rsid w:val="00474A67"/>
    <w:rsid w:val="00474B89"/>
    <w:rsid w:val="00474D08"/>
    <w:rsid w:val="00474D9A"/>
    <w:rsid w:val="00474F67"/>
    <w:rsid w:val="00475270"/>
    <w:rsid w:val="004752A5"/>
    <w:rsid w:val="00475361"/>
    <w:rsid w:val="00475827"/>
    <w:rsid w:val="00475A4A"/>
    <w:rsid w:val="00475B27"/>
    <w:rsid w:val="00475DC4"/>
    <w:rsid w:val="00476029"/>
    <w:rsid w:val="004760D0"/>
    <w:rsid w:val="0047621B"/>
    <w:rsid w:val="00476251"/>
    <w:rsid w:val="00476423"/>
    <w:rsid w:val="0047698C"/>
    <w:rsid w:val="004769F7"/>
    <w:rsid w:val="00476A60"/>
    <w:rsid w:val="00476B33"/>
    <w:rsid w:val="00476D31"/>
    <w:rsid w:val="00476D5D"/>
    <w:rsid w:val="00476E1C"/>
    <w:rsid w:val="00476FE5"/>
    <w:rsid w:val="004779C1"/>
    <w:rsid w:val="00477C6E"/>
    <w:rsid w:val="00477EF2"/>
    <w:rsid w:val="0048047E"/>
    <w:rsid w:val="00480493"/>
    <w:rsid w:val="004806AA"/>
    <w:rsid w:val="00480890"/>
    <w:rsid w:val="00480906"/>
    <w:rsid w:val="00480AE1"/>
    <w:rsid w:val="00480F3A"/>
    <w:rsid w:val="00480F7A"/>
    <w:rsid w:val="00481215"/>
    <w:rsid w:val="00481274"/>
    <w:rsid w:val="00481375"/>
    <w:rsid w:val="00481445"/>
    <w:rsid w:val="00481869"/>
    <w:rsid w:val="004819F3"/>
    <w:rsid w:val="00481A63"/>
    <w:rsid w:val="00481D22"/>
    <w:rsid w:val="00481E63"/>
    <w:rsid w:val="00482580"/>
    <w:rsid w:val="004825C5"/>
    <w:rsid w:val="004826D6"/>
    <w:rsid w:val="0048283A"/>
    <w:rsid w:val="00482C7E"/>
    <w:rsid w:val="00482D18"/>
    <w:rsid w:val="00482F86"/>
    <w:rsid w:val="00483240"/>
    <w:rsid w:val="0048353F"/>
    <w:rsid w:val="00483644"/>
    <w:rsid w:val="00483917"/>
    <w:rsid w:val="00483B76"/>
    <w:rsid w:val="00483B9F"/>
    <w:rsid w:val="00483CCD"/>
    <w:rsid w:val="00483CEA"/>
    <w:rsid w:val="00483E46"/>
    <w:rsid w:val="00483F57"/>
    <w:rsid w:val="0048422A"/>
    <w:rsid w:val="0048423E"/>
    <w:rsid w:val="00484316"/>
    <w:rsid w:val="0048442E"/>
    <w:rsid w:val="0048470D"/>
    <w:rsid w:val="00484840"/>
    <w:rsid w:val="00484A02"/>
    <w:rsid w:val="00484BA0"/>
    <w:rsid w:val="00484BBF"/>
    <w:rsid w:val="00484E30"/>
    <w:rsid w:val="004855C9"/>
    <w:rsid w:val="0048568C"/>
    <w:rsid w:val="00485A2B"/>
    <w:rsid w:val="00485A83"/>
    <w:rsid w:val="00485AD2"/>
    <w:rsid w:val="0048610C"/>
    <w:rsid w:val="00486236"/>
    <w:rsid w:val="00486274"/>
    <w:rsid w:val="004864D0"/>
    <w:rsid w:val="00486747"/>
    <w:rsid w:val="00486EC4"/>
    <w:rsid w:val="004870D9"/>
    <w:rsid w:val="0048747E"/>
    <w:rsid w:val="0048752D"/>
    <w:rsid w:val="00487556"/>
    <w:rsid w:val="0048779E"/>
    <w:rsid w:val="00487ABC"/>
    <w:rsid w:val="00487DB1"/>
    <w:rsid w:val="00487F3C"/>
    <w:rsid w:val="00487FA1"/>
    <w:rsid w:val="004900D0"/>
    <w:rsid w:val="00490407"/>
    <w:rsid w:val="0049070A"/>
    <w:rsid w:val="004908C7"/>
    <w:rsid w:val="00491045"/>
    <w:rsid w:val="004913A4"/>
    <w:rsid w:val="004916AA"/>
    <w:rsid w:val="004918A2"/>
    <w:rsid w:val="0049198A"/>
    <w:rsid w:val="00491B82"/>
    <w:rsid w:val="00491BE1"/>
    <w:rsid w:val="00491CEF"/>
    <w:rsid w:val="00491D1E"/>
    <w:rsid w:val="00491F6C"/>
    <w:rsid w:val="00491FEE"/>
    <w:rsid w:val="0049200B"/>
    <w:rsid w:val="00492110"/>
    <w:rsid w:val="0049217A"/>
    <w:rsid w:val="00492280"/>
    <w:rsid w:val="004923FD"/>
    <w:rsid w:val="0049280D"/>
    <w:rsid w:val="00492991"/>
    <w:rsid w:val="004929AD"/>
    <w:rsid w:val="00492A88"/>
    <w:rsid w:val="00492C06"/>
    <w:rsid w:val="004932AC"/>
    <w:rsid w:val="004933CA"/>
    <w:rsid w:val="00493490"/>
    <w:rsid w:val="00493521"/>
    <w:rsid w:val="00493626"/>
    <w:rsid w:val="00493707"/>
    <w:rsid w:val="00493883"/>
    <w:rsid w:val="004938DA"/>
    <w:rsid w:val="00493925"/>
    <w:rsid w:val="00493AA4"/>
    <w:rsid w:val="00493B4F"/>
    <w:rsid w:val="00493D22"/>
    <w:rsid w:val="00493F2B"/>
    <w:rsid w:val="0049411A"/>
    <w:rsid w:val="004942E7"/>
    <w:rsid w:val="0049434B"/>
    <w:rsid w:val="00494505"/>
    <w:rsid w:val="00494816"/>
    <w:rsid w:val="004948C7"/>
    <w:rsid w:val="00494A98"/>
    <w:rsid w:val="00494C88"/>
    <w:rsid w:val="004951B6"/>
    <w:rsid w:val="0049531D"/>
    <w:rsid w:val="00495460"/>
    <w:rsid w:val="00495625"/>
    <w:rsid w:val="00495D7E"/>
    <w:rsid w:val="00496068"/>
    <w:rsid w:val="00496096"/>
    <w:rsid w:val="004961DD"/>
    <w:rsid w:val="0049629B"/>
    <w:rsid w:val="00496348"/>
    <w:rsid w:val="004963B9"/>
    <w:rsid w:val="00496433"/>
    <w:rsid w:val="0049679D"/>
    <w:rsid w:val="004968A2"/>
    <w:rsid w:val="0049696C"/>
    <w:rsid w:val="00496B91"/>
    <w:rsid w:val="00496C7A"/>
    <w:rsid w:val="004973B7"/>
    <w:rsid w:val="00497418"/>
    <w:rsid w:val="004975F5"/>
    <w:rsid w:val="004976AE"/>
    <w:rsid w:val="00497721"/>
    <w:rsid w:val="00497748"/>
    <w:rsid w:val="0049796A"/>
    <w:rsid w:val="00497A97"/>
    <w:rsid w:val="00497BD5"/>
    <w:rsid w:val="00497DF4"/>
    <w:rsid w:val="00497E49"/>
    <w:rsid w:val="00497EF1"/>
    <w:rsid w:val="00497F23"/>
    <w:rsid w:val="004A0021"/>
    <w:rsid w:val="004A011B"/>
    <w:rsid w:val="004A014D"/>
    <w:rsid w:val="004A01AE"/>
    <w:rsid w:val="004A0413"/>
    <w:rsid w:val="004A0419"/>
    <w:rsid w:val="004A04CA"/>
    <w:rsid w:val="004A0B26"/>
    <w:rsid w:val="004A0B5A"/>
    <w:rsid w:val="004A0EB9"/>
    <w:rsid w:val="004A1066"/>
    <w:rsid w:val="004A1333"/>
    <w:rsid w:val="004A139A"/>
    <w:rsid w:val="004A13CC"/>
    <w:rsid w:val="004A14A8"/>
    <w:rsid w:val="004A161F"/>
    <w:rsid w:val="004A1775"/>
    <w:rsid w:val="004A1A4B"/>
    <w:rsid w:val="004A1B60"/>
    <w:rsid w:val="004A1D53"/>
    <w:rsid w:val="004A1E30"/>
    <w:rsid w:val="004A1E7C"/>
    <w:rsid w:val="004A1FF5"/>
    <w:rsid w:val="004A2069"/>
    <w:rsid w:val="004A247D"/>
    <w:rsid w:val="004A2819"/>
    <w:rsid w:val="004A2846"/>
    <w:rsid w:val="004A28E3"/>
    <w:rsid w:val="004A29DC"/>
    <w:rsid w:val="004A2F47"/>
    <w:rsid w:val="004A3111"/>
    <w:rsid w:val="004A32B5"/>
    <w:rsid w:val="004A338D"/>
    <w:rsid w:val="004A3432"/>
    <w:rsid w:val="004A36D0"/>
    <w:rsid w:val="004A3895"/>
    <w:rsid w:val="004A3AEB"/>
    <w:rsid w:val="004A3AF3"/>
    <w:rsid w:val="004A3EC7"/>
    <w:rsid w:val="004A4181"/>
    <w:rsid w:val="004A4333"/>
    <w:rsid w:val="004A4448"/>
    <w:rsid w:val="004A4549"/>
    <w:rsid w:val="004A46C1"/>
    <w:rsid w:val="004A4AAF"/>
    <w:rsid w:val="004A4AB4"/>
    <w:rsid w:val="004A4B1B"/>
    <w:rsid w:val="004A4D55"/>
    <w:rsid w:val="004A50B3"/>
    <w:rsid w:val="004A51B8"/>
    <w:rsid w:val="004A51E9"/>
    <w:rsid w:val="004A5220"/>
    <w:rsid w:val="004A54E7"/>
    <w:rsid w:val="004A55A9"/>
    <w:rsid w:val="004A5856"/>
    <w:rsid w:val="004A5AE5"/>
    <w:rsid w:val="004A5DDE"/>
    <w:rsid w:val="004A6099"/>
    <w:rsid w:val="004A6385"/>
    <w:rsid w:val="004A6A14"/>
    <w:rsid w:val="004A6D71"/>
    <w:rsid w:val="004A788F"/>
    <w:rsid w:val="004A790F"/>
    <w:rsid w:val="004A7989"/>
    <w:rsid w:val="004A7A0B"/>
    <w:rsid w:val="004B02B5"/>
    <w:rsid w:val="004B0308"/>
    <w:rsid w:val="004B0459"/>
    <w:rsid w:val="004B06FF"/>
    <w:rsid w:val="004B0CEA"/>
    <w:rsid w:val="004B118E"/>
    <w:rsid w:val="004B1318"/>
    <w:rsid w:val="004B1356"/>
    <w:rsid w:val="004B13E1"/>
    <w:rsid w:val="004B1A3F"/>
    <w:rsid w:val="004B1AC5"/>
    <w:rsid w:val="004B1B98"/>
    <w:rsid w:val="004B1DD9"/>
    <w:rsid w:val="004B1F2E"/>
    <w:rsid w:val="004B212B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AA4"/>
    <w:rsid w:val="004B3D70"/>
    <w:rsid w:val="004B3E82"/>
    <w:rsid w:val="004B4068"/>
    <w:rsid w:val="004B4360"/>
    <w:rsid w:val="004B4892"/>
    <w:rsid w:val="004B4A96"/>
    <w:rsid w:val="004B4D23"/>
    <w:rsid w:val="004B4F5E"/>
    <w:rsid w:val="004B508F"/>
    <w:rsid w:val="004B546E"/>
    <w:rsid w:val="004B56CC"/>
    <w:rsid w:val="004B5711"/>
    <w:rsid w:val="004B57D2"/>
    <w:rsid w:val="004B58AE"/>
    <w:rsid w:val="004B59F1"/>
    <w:rsid w:val="004B5DF2"/>
    <w:rsid w:val="004B5F43"/>
    <w:rsid w:val="004B5F66"/>
    <w:rsid w:val="004B5F8F"/>
    <w:rsid w:val="004B6253"/>
    <w:rsid w:val="004B63CC"/>
    <w:rsid w:val="004B6414"/>
    <w:rsid w:val="004B64F9"/>
    <w:rsid w:val="004B66CF"/>
    <w:rsid w:val="004B6E79"/>
    <w:rsid w:val="004B7199"/>
    <w:rsid w:val="004B71C1"/>
    <w:rsid w:val="004B753A"/>
    <w:rsid w:val="004B76F8"/>
    <w:rsid w:val="004B7752"/>
    <w:rsid w:val="004B7B18"/>
    <w:rsid w:val="004B7B65"/>
    <w:rsid w:val="004B7BDE"/>
    <w:rsid w:val="004B7CA3"/>
    <w:rsid w:val="004B7CD0"/>
    <w:rsid w:val="004B7D85"/>
    <w:rsid w:val="004B7E9F"/>
    <w:rsid w:val="004C0032"/>
    <w:rsid w:val="004C00F5"/>
    <w:rsid w:val="004C0251"/>
    <w:rsid w:val="004C02BF"/>
    <w:rsid w:val="004C0990"/>
    <w:rsid w:val="004C0A6C"/>
    <w:rsid w:val="004C0CD8"/>
    <w:rsid w:val="004C0DB3"/>
    <w:rsid w:val="004C1089"/>
    <w:rsid w:val="004C1254"/>
    <w:rsid w:val="004C12D2"/>
    <w:rsid w:val="004C13C1"/>
    <w:rsid w:val="004C1714"/>
    <w:rsid w:val="004C1973"/>
    <w:rsid w:val="004C1AB7"/>
    <w:rsid w:val="004C1AC6"/>
    <w:rsid w:val="004C1AFF"/>
    <w:rsid w:val="004C1B21"/>
    <w:rsid w:val="004C1D9C"/>
    <w:rsid w:val="004C2009"/>
    <w:rsid w:val="004C21A8"/>
    <w:rsid w:val="004C21F9"/>
    <w:rsid w:val="004C241E"/>
    <w:rsid w:val="004C2556"/>
    <w:rsid w:val="004C2C5E"/>
    <w:rsid w:val="004C2DEC"/>
    <w:rsid w:val="004C2E0D"/>
    <w:rsid w:val="004C2EDF"/>
    <w:rsid w:val="004C31E1"/>
    <w:rsid w:val="004C338B"/>
    <w:rsid w:val="004C3434"/>
    <w:rsid w:val="004C3A24"/>
    <w:rsid w:val="004C3B2D"/>
    <w:rsid w:val="004C4684"/>
    <w:rsid w:val="004C468E"/>
    <w:rsid w:val="004C46D9"/>
    <w:rsid w:val="004C4782"/>
    <w:rsid w:val="004C4B1E"/>
    <w:rsid w:val="004C4B45"/>
    <w:rsid w:val="004C4C83"/>
    <w:rsid w:val="004C4DA5"/>
    <w:rsid w:val="004C4E09"/>
    <w:rsid w:val="004C5017"/>
    <w:rsid w:val="004C5A65"/>
    <w:rsid w:val="004C6428"/>
    <w:rsid w:val="004C645B"/>
    <w:rsid w:val="004C670F"/>
    <w:rsid w:val="004C6742"/>
    <w:rsid w:val="004C674F"/>
    <w:rsid w:val="004C6755"/>
    <w:rsid w:val="004C6795"/>
    <w:rsid w:val="004C67B0"/>
    <w:rsid w:val="004C68B2"/>
    <w:rsid w:val="004C68C1"/>
    <w:rsid w:val="004C6CAC"/>
    <w:rsid w:val="004C6CD4"/>
    <w:rsid w:val="004C6E78"/>
    <w:rsid w:val="004C747A"/>
    <w:rsid w:val="004C7814"/>
    <w:rsid w:val="004C78D9"/>
    <w:rsid w:val="004C7AF2"/>
    <w:rsid w:val="004C7BD4"/>
    <w:rsid w:val="004C7BDD"/>
    <w:rsid w:val="004C7C2C"/>
    <w:rsid w:val="004C7E25"/>
    <w:rsid w:val="004D008D"/>
    <w:rsid w:val="004D00C3"/>
    <w:rsid w:val="004D04D1"/>
    <w:rsid w:val="004D04F7"/>
    <w:rsid w:val="004D057C"/>
    <w:rsid w:val="004D0A84"/>
    <w:rsid w:val="004D0BA0"/>
    <w:rsid w:val="004D0D36"/>
    <w:rsid w:val="004D0DA4"/>
    <w:rsid w:val="004D0EAD"/>
    <w:rsid w:val="004D0F13"/>
    <w:rsid w:val="004D0F18"/>
    <w:rsid w:val="004D1090"/>
    <w:rsid w:val="004D11E5"/>
    <w:rsid w:val="004D12C8"/>
    <w:rsid w:val="004D1376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3DE"/>
    <w:rsid w:val="004D2582"/>
    <w:rsid w:val="004D281F"/>
    <w:rsid w:val="004D28C9"/>
    <w:rsid w:val="004D2A6C"/>
    <w:rsid w:val="004D2AF5"/>
    <w:rsid w:val="004D2CB1"/>
    <w:rsid w:val="004D2D92"/>
    <w:rsid w:val="004D2F91"/>
    <w:rsid w:val="004D3177"/>
    <w:rsid w:val="004D32A7"/>
    <w:rsid w:val="004D336C"/>
    <w:rsid w:val="004D33BB"/>
    <w:rsid w:val="004D397D"/>
    <w:rsid w:val="004D3B5B"/>
    <w:rsid w:val="004D3D15"/>
    <w:rsid w:val="004D4308"/>
    <w:rsid w:val="004D441F"/>
    <w:rsid w:val="004D44AC"/>
    <w:rsid w:val="004D4505"/>
    <w:rsid w:val="004D469A"/>
    <w:rsid w:val="004D4785"/>
    <w:rsid w:val="004D4DA4"/>
    <w:rsid w:val="004D522E"/>
    <w:rsid w:val="004D54C5"/>
    <w:rsid w:val="004D57F4"/>
    <w:rsid w:val="004D5B90"/>
    <w:rsid w:val="004D5DC2"/>
    <w:rsid w:val="004D5FED"/>
    <w:rsid w:val="004D6261"/>
    <w:rsid w:val="004D63C1"/>
    <w:rsid w:val="004D6767"/>
    <w:rsid w:val="004D68C3"/>
    <w:rsid w:val="004D6A6C"/>
    <w:rsid w:val="004D6C0C"/>
    <w:rsid w:val="004D6EDD"/>
    <w:rsid w:val="004D721D"/>
    <w:rsid w:val="004D73AE"/>
    <w:rsid w:val="004D7A53"/>
    <w:rsid w:val="004D7AAE"/>
    <w:rsid w:val="004D7C29"/>
    <w:rsid w:val="004D7D62"/>
    <w:rsid w:val="004D7EBF"/>
    <w:rsid w:val="004E0339"/>
    <w:rsid w:val="004E0A43"/>
    <w:rsid w:val="004E0B00"/>
    <w:rsid w:val="004E0FF8"/>
    <w:rsid w:val="004E1499"/>
    <w:rsid w:val="004E14A3"/>
    <w:rsid w:val="004E150A"/>
    <w:rsid w:val="004E163A"/>
    <w:rsid w:val="004E19E3"/>
    <w:rsid w:val="004E1A3B"/>
    <w:rsid w:val="004E1C01"/>
    <w:rsid w:val="004E1FBE"/>
    <w:rsid w:val="004E1FC9"/>
    <w:rsid w:val="004E20D0"/>
    <w:rsid w:val="004E22A7"/>
    <w:rsid w:val="004E2513"/>
    <w:rsid w:val="004E2523"/>
    <w:rsid w:val="004E2558"/>
    <w:rsid w:val="004E27DE"/>
    <w:rsid w:val="004E27E7"/>
    <w:rsid w:val="004E2817"/>
    <w:rsid w:val="004E2890"/>
    <w:rsid w:val="004E2941"/>
    <w:rsid w:val="004E29C9"/>
    <w:rsid w:val="004E2F90"/>
    <w:rsid w:val="004E3158"/>
    <w:rsid w:val="004E33B1"/>
    <w:rsid w:val="004E33D5"/>
    <w:rsid w:val="004E3580"/>
    <w:rsid w:val="004E362B"/>
    <w:rsid w:val="004E36B4"/>
    <w:rsid w:val="004E3983"/>
    <w:rsid w:val="004E3A91"/>
    <w:rsid w:val="004E3B3E"/>
    <w:rsid w:val="004E3F07"/>
    <w:rsid w:val="004E4257"/>
    <w:rsid w:val="004E468D"/>
    <w:rsid w:val="004E4726"/>
    <w:rsid w:val="004E4745"/>
    <w:rsid w:val="004E48D8"/>
    <w:rsid w:val="004E499A"/>
    <w:rsid w:val="004E5148"/>
    <w:rsid w:val="004E5250"/>
    <w:rsid w:val="004E55C1"/>
    <w:rsid w:val="004E55EE"/>
    <w:rsid w:val="004E587A"/>
    <w:rsid w:val="004E58EE"/>
    <w:rsid w:val="004E59AE"/>
    <w:rsid w:val="004E5A7D"/>
    <w:rsid w:val="004E5BEA"/>
    <w:rsid w:val="004E5D6A"/>
    <w:rsid w:val="004E5ECE"/>
    <w:rsid w:val="004E608C"/>
    <w:rsid w:val="004E62C6"/>
    <w:rsid w:val="004E6386"/>
    <w:rsid w:val="004E6720"/>
    <w:rsid w:val="004E6877"/>
    <w:rsid w:val="004E6C43"/>
    <w:rsid w:val="004E6DBB"/>
    <w:rsid w:val="004E70CA"/>
    <w:rsid w:val="004E722A"/>
    <w:rsid w:val="004E72D8"/>
    <w:rsid w:val="004E7326"/>
    <w:rsid w:val="004E7505"/>
    <w:rsid w:val="004E7810"/>
    <w:rsid w:val="004E7BF4"/>
    <w:rsid w:val="004E7D9E"/>
    <w:rsid w:val="004E7E15"/>
    <w:rsid w:val="004E7E2F"/>
    <w:rsid w:val="004F001A"/>
    <w:rsid w:val="004F0354"/>
    <w:rsid w:val="004F039F"/>
    <w:rsid w:val="004F04BB"/>
    <w:rsid w:val="004F0AA2"/>
    <w:rsid w:val="004F0AD2"/>
    <w:rsid w:val="004F0E69"/>
    <w:rsid w:val="004F0F95"/>
    <w:rsid w:val="004F1090"/>
    <w:rsid w:val="004F12D6"/>
    <w:rsid w:val="004F1529"/>
    <w:rsid w:val="004F162B"/>
    <w:rsid w:val="004F1846"/>
    <w:rsid w:val="004F1D64"/>
    <w:rsid w:val="004F1FC6"/>
    <w:rsid w:val="004F2186"/>
    <w:rsid w:val="004F21FC"/>
    <w:rsid w:val="004F2233"/>
    <w:rsid w:val="004F2264"/>
    <w:rsid w:val="004F23B0"/>
    <w:rsid w:val="004F2500"/>
    <w:rsid w:val="004F31EC"/>
    <w:rsid w:val="004F3918"/>
    <w:rsid w:val="004F39A9"/>
    <w:rsid w:val="004F3A2A"/>
    <w:rsid w:val="004F3A54"/>
    <w:rsid w:val="004F3DDE"/>
    <w:rsid w:val="004F44DC"/>
    <w:rsid w:val="004F4913"/>
    <w:rsid w:val="004F4B59"/>
    <w:rsid w:val="004F4BC6"/>
    <w:rsid w:val="004F4C65"/>
    <w:rsid w:val="004F4E82"/>
    <w:rsid w:val="004F4F83"/>
    <w:rsid w:val="004F51EA"/>
    <w:rsid w:val="004F5216"/>
    <w:rsid w:val="004F55E4"/>
    <w:rsid w:val="004F5709"/>
    <w:rsid w:val="004F5BA5"/>
    <w:rsid w:val="004F5C4F"/>
    <w:rsid w:val="004F5CA4"/>
    <w:rsid w:val="004F5CEE"/>
    <w:rsid w:val="004F5DEE"/>
    <w:rsid w:val="004F6082"/>
    <w:rsid w:val="004F646E"/>
    <w:rsid w:val="004F65BE"/>
    <w:rsid w:val="004F6633"/>
    <w:rsid w:val="004F6646"/>
    <w:rsid w:val="004F6666"/>
    <w:rsid w:val="004F6BFC"/>
    <w:rsid w:val="004F736C"/>
    <w:rsid w:val="004F756C"/>
    <w:rsid w:val="004F7928"/>
    <w:rsid w:val="004F79BA"/>
    <w:rsid w:val="004F79C9"/>
    <w:rsid w:val="004F7AE8"/>
    <w:rsid w:val="004F7B5C"/>
    <w:rsid w:val="004F7C94"/>
    <w:rsid w:val="00500067"/>
    <w:rsid w:val="00500247"/>
    <w:rsid w:val="0050045D"/>
    <w:rsid w:val="0050074A"/>
    <w:rsid w:val="00500755"/>
    <w:rsid w:val="005011E3"/>
    <w:rsid w:val="005018F6"/>
    <w:rsid w:val="00501D3A"/>
    <w:rsid w:val="00501E23"/>
    <w:rsid w:val="00501F5D"/>
    <w:rsid w:val="005024A5"/>
    <w:rsid w:val="00502BAC"/>
    <w:rsid w:val="00502C84"/>
    <w:rsid w:val="00502CA0"/>
    <w:rsid w:val="00503645"/>
    <w:rsid w:val="0050367E"/>
    <w:rsid w:val="00503A2C"/>
    <w:rsid w:val="00503CA5"/>
    <w:rsid w:val="00503D30"/>
    <w:rsid w:val="00503DC9"/>
    <w:rsid w:val="00503F22"/>
    <w:rsid w:val="00504167"/>
    <w:rsid w:val="0050422F"/>
    <w:rsid w:val="005043BE"/>
    <w:rsid w:val="005044E6"/>
    <w:rsid w:val="00504517"/>
    <w:rsid w:val="0050475B"/>
    <w:rsid w:val="0050490A"/>
    <w:rsid w:val="0050511F"/>
    <w:rsid w:val="00505144"/>
    <w:rsid w:val="00505266"/>
    <w:rsid w:val="0050537B"/>
    <w:rsid w:val="005056EE"/>
    <w:rsid w:val="00505814"/>
    <w:rsid w:val="00505835"/>
    <w:rsid w:val="005059C6"/>
    <w:rsid w:val="005059D9"/>
    <w:rsid w:val="005059ED"/>
    <w:rsid w:val="00505A8F"/>
    <w:rsid w:val="00505B55"/>
    <w:rsid w:val="00505CEC"/>
    <w:rsid w:val="00505F65"/>
    <w:rsid w:val="00506060"/>
    <w:rsid w:val="005060C2"/>
    <w:rsid w:val="005062F4"/>
    <w:rsid w:val="005063D5"/>
    <w:rsid w:val="00506769"/>
    <w:rsid w:val="005067BC"/>
    <w:rsid w:val="005067CB"/>
    <w:rsid w:val="00506856"/>
    <w:rsid w:val="00506BB4"/>
    <w:rsid w:val="00506F7F"/>
    <w:rsid w:val="005071E6"/>
    <w:rsid w:val="00507385"/>
    <w:rsid w:val="005073E7"/>
    <w:rsid w:val="00507864"/>
    <w:rsid w:val="00507B39"/>
    <w:rsid w:val="00507BD9"/>
    <w:rsid w:val="00507D3E"/>
    <w:rsid w:val="00507F9D"/>
    <w:rsid w:val="005100EB"/>
    <w:rsid w:val="0051014C"/>
    <w:rsid w:val="005104B3"/>
    <w:rsid w:val="0051072B"/>
    <w:rsid w:val="00511561"/>
    <w:rsid w:val="0051163E"/>
    <w:rsid w:val="005116FF"/>
    <w:rsid w:val="00511846"/>
    <w:rsid w:val="00511C67"/>
    <w:rsid w:val="00511CDF"/>
    <w:rsid w:val="00511D25"/>
    <w:rsid w:val="00511D76"/>
    <w:rsid w:val="00511E5C"/>
    <w:rsid w:val="005120BB"/>
    <w:rsid w:val="00512499"/>
    <w:rsid w:val="00512D8D"/>
    <w:rsid w:val="00513228"/>
    <w:rsid w:val="0051341B"/>
    <w:rsid w:val="00513A58"/>
    <w:rsid w:val="00513ADA"/>
    <w:rsid w:val="00513D9E"/>
    <w:rsid w:val="00514253"/>
    <w:rsid w:val="00514372"/>
    <w:rsid w:val="005143F3"/>
    <w:rsid w:val="005145D7"/>
    <w:rsid w:val="00514699"/>
    <w:rsid w:val="005147D4"/>
    <w:rsid w:val="00514B35"/>
    <w:rsid w:val="00514B3A"/>
    <w:rsid w:val="00514BC5"/>
    <w:rsid w:val="00514C31"/>
    <w:rsid w:val="00514E05"/>
    <w:rsid w:val="005150DD"/>
    <w:rsid w:val="00515104"/>
    <w:rsid w:val="0051526F"/>
    <w:rsid w:val="00515380"/>
    <w:rsid w:val="00515AFE"/>
    <w:rsid w:val="00515C5E"/>
    <w:rsid w:val="00515DA3"/>
    <w:rsid w:val="00515E21"/>
    <w:rsid w:val="00516112"/>
    <w:rsid w:val="0051615B"/>
    <w:rsid w:val="005161D4"/>
    <w:rsid w:val="00516246"/>
    <w:rsid w:val="005168AA"/>
    <w:rsid w:val="00516AED"/>
    <w:rsid w:val="00516D4A"/>
    <w:rsid w:val="00516F1D"/>
    <w:rsid w:val="00516FD5"/>
    <w:rsid w:val="005171FC"/>
    <w:rsid w:val="005172F0"/>
    <w:rsid w:val="00517521"/>
    <w:rsid w:val="00517596"/>
    <w:rsid w:val="005175C9"/>
    <w:rsid w:val="00517CB9"/>
    <w:rsid w:val="005202E7"/>
    <w:rsid w:val="00520875"/>
    <w:rsid w:val="005208F2"/>
    <w:rsid w:val="00520BB6"/>
    <w:rsid w:val="00520CF6"/>
    <w:rsid w:val="00520E90"/>
    <w:rsid w:val="00520EA3"/>
    <w:rsid w:val="00520F92"/>
    <w:rsid w:val="005213E6"/>
    <w:rsid w:val="00521517"/>
    <w:rsid w:val="00521543"/>
    <w:rsid w:val="00521575"/>
    <w:rsid w:val="005217D3"/>
    <w:rsid w:val="00521D5E"/>
    <w:rsid w:val="00521D8F"/>
    <w:rsid w:val="005222E9"/>
    <w:rsid w:val="005226F7"/>
    <w:rsid w:val="005226FB"/>
    <w:rsid w:val="00522A7C"/>
    <w:rsid w:val="00522B79"/>
    <w:rsid w:val="00522EFB"/>
    <w:rsid w:val="00522F48"/>
    <w:rsid w:val="0052310C"/>
    <w:rsid w:val="0052324C"/>
    <w:rsid w:val="005232DF"/>
    <w:rsid w:val="00523390"/>
    <w:rsid w:val="00523423"/>
    <w:rsid w:val="00523B22"/>
    <w:rsid w:val="00523B2A"/>
    <w:rsid w:val="00523E22"/>
    <w:rsid w:val="00524043"/>
    <w:rsid w:val="00524200"/>
    <w:rsid w:val="0052440D"/>
    <w:rsid w:val="00524493"/>
    <w:rsid w:val="00524632"/>
    <w:rsid w:val="00524642"/>
    <w:rsid w:val="00524741"/>
    <w:rsid w:val="0052486E"/>
    <w:rsid w:val="00524BE0"/>
    <w:rsid w:val="00524CD7"/>
    <w:rsid w:val="00524D24"/>
    <w:rsid w:val="00524D8B"/>
    <w:rsid w:val="00525025"/>
    <w:rsid w:val="00525038"/>
    <w:rsid w:val="00525062"/>
    <w:rsid w:val="0052525F"/>
    <w:rsid w:val="00525405"/>
    <w:rsid w:val="00525414"/>
    <w:rsid w:val="00525780"/>
    <w:rsid w:val="00525821"/>
    <w:rsid w:val="0052590A"/>
    <w:rsid w:val="00525BAD"/>
    <w:rsid w:val="00525BDA"/>
    <w:rsid w:val="00525DE3"/>
    <w:rsid w:val="0052614B"/>
    <w:rsid w:val="00526D73"/>
    <w:rsid w:val="00527422"/>
    <w:rsid w:val="005274D5"/>
    <w:rsid w:val="005278FE"/>
    <w:rsid w:val="00527D55"/>
    <w:rsid w:val="005302CE"/>
    <w:rsid w:val="00530717"/>
    <w:rsid w:val="005307BF"/>
    <w:rsid w:val="00530CF6"/>
    <w:rsid w:val="00530FB9"/>
    <w:rsid w:val="00531013"/>
    <w:rsid w:val="00531478"/>
    <w:rsid w:val="00531671"/>
    <w:rsid w:val="00531857"/>
    <w:rsid w:val="0053195B"/>
    <w:rsid w:val="00531BDF"/>
    <w:rsid w:val="00531D8E"/>
    <w:rsid w:val="00532276"/>
    <w:rsid w:val="005326F1"/>
    <w:rsid w:val="0053271F"/>
    <w:rsid w:val="00532808"/>
    <w:rsid w:val="0053285B"/>
    <w:rsid w:val="00532872"/>
    <w:rsid w:val="005332DD"/>
    <w:rsid w:val="005334F1"/>
    <w:rsid w:val="005335B1"/>
    <w:rsid w:val="00533921"/>
    <w:rsid w:val="00533BC7"/>
    <w:rsid w:val="00533BE0"/>
    <w:rsid w:val="00533E00"/>
    <w:rsid w:val="0053412E"/>
    <w:rsid w:val="00534299"/>
    <w:rsid w:val="005345F8"/>
    <w:rsid w:val="0053469A"/>
    <w:rsid w:val="00534A31"/>
    <w:rsid w:val="00534BC5"/>
    <w:rsid w:val="00534C52"/>
    <w:rsid w:val="00534C56"/>
    <w:rsid w:val="00534D4D"/>
    <w:rsid w:val="00534DFF"/>
    <w:rsid w:val="00534EC4"/>
    <w:rsid w:val="00535722"/>
    <w:rsid w:val="00535D94"/>
    <w:rsid w:val="00535FB1"/>
    <w:rsid w:val="00536045"/>
    <w:rsid w:val="0053612E"/>
    <w:rsid w:val="0053659C"/>
    <w:rsid w:val="005367F4"/>
    <w:rsid w:val="005369FF"/>
    <w:rsid w:val="00536A00"/>
    <w:rsid w:val="00536BAA"/>
    <w:rsid w:val="00536DDA"/>
    <w:rsid w:val="005370EA"/>
    <w:rsid w:val="00537199"/>
    <w:rsid w:val="005373EF"/>
    <w:rsid w:val="00537A01"/>
    <w:rsid w:val="00537A54"/>
    <w:rsid w:val="00537A63"/>
    <w:rsid w:val="005403B8"/>
    <w:rsid w:val="00540491"/>
    <w:rsid w:val="00540620"/>
    <w:rsid w:val="00540777"/>
    <w:rsid w:val="005408A0"/>
    <w:rsid w:val="005408F0"/>
    <w:rsid w:val="00540A91"/>
    <w:rsid w:val="00540EC1"/>
    <w:rsid w:val="0054134C"/>
    <w:rsid w:val="005415A4"/>
    <w:rsid w:val="00541865"/>
    <w:rsid w:val="00541BB3"/>
    <w:rsid w:val="00541BE8"/>
    <w:rsid w:val="00541F96"/>
    <w:rsid w:val="0054211E"/>
    <w:rsid w:val="00542221"/>
    <w:rsid w:val="005426B3"/>
    <w:rsid w:val="00542AA9"/>
    <w:rsid w:val="00542CDB"/>
    <w:rsid w:val="00542DC1"/>
    <w:rsid w:val="00542FF0"/>
    <w:rsid w:val="005431D9"/>
    <w:rsid w:val="00543345"/>
    <w:rsid w:val="00543450"/>
    <w:rsid w:val="0054347B"/>
    <w:rsid w:val="00543B3A"/>
    <w:rsid w:val="00543B61"/>
    <w:rsid w:val="00543C6F"/>
    <w:rsid w:val="00543D82"/>
    <w:rsid w:val="00543E6A"/>
    <w:rsid w:val="0054409B"/>
    <w:rsid w:val="00544178"/>
    <w:rsid w:val="00544228"/>
    <w:rsid w:val="005443C9"/>
    <w:rsid w:val="0054469F"/>
    <w:rsid w:val="005447F9"/>
    <w:rsid w:val="00544A19"/>
    <w:rsid w:val="00544C4E"/>
    <w:rsid w:val="00544E42"/>
    <w:rsid w:val="00544E72"/>
    <w:rsid w:val="00544EB4"/>
    <w:rsid w:val="00544FCA"/>
    <w:rsid w:val="0054517C"/>
    <w:rsid w:val="00545548"/>
    <w:rsid w:val="00545926"/>
    <w:rsid w:val="00545E8F"/>
    <w:rsid w:val="0054609C"/>
    <w:rsid w:val="005460D9"/>
    <w:rsid w:val="00546A55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E6E"/>
    <w:rsid w:val="00550189"/>
    <w:rsid w:val="0055049F"/>
    <w:rsid w:val="005504AB"/>
    <w:rsid w:val="0055057D"/>
    <w:rsid w:val="00550637"/>
    <w:rsid w:val="0055078A"/>
    <w:rsid w:val="0055097E"/>
    <w:rsid w:val="00550E70"/>
    <w:rsid w:val="0055119D"/>
    <w:rsid w:val="00551214"/>
    <w:rsid w:val="00551380"/>
    <w:rsid w:val="00551725"/>
    <w:rsid w:val="00551928"/>
    <w:rsid w:val="00551DA8"/>
    <w:rsid w:val="00551F1E"/>
    <w:rsid w:val="00551F35"/>
    <w:rsid w:val="0055216A"/>
    <w:rsid w:val="00552723"/>
    <w:rsid w:val="0055286B"/>
    <w:rsid w:val="00552944"/>
    <w:rsid w:val="00552C17"/>
    <w:rsid w:val="00552C5E"/>
    <w:rsid w:val="00552EE6"/>
    <w:rsid w:val="0055300C"/>
    <w:rsid w:val="00553019"/>
    <w:rsid w:val="005530BD"/>
    <w:rsid w:val="005530DF"/>
    <w:rsid w:val="0055326D"/>
    <w:rsid w:val="005536D5"/>
    <w:rsid w:val="00553D84"/>
    <w:rsid w:val="00553F77"/>
    <w:rsid w:val="00554593"/>
    <w:rsid w:val="00554ABA"/>
    <w:rsid w:val="00554B23"/>
    <w:rsid w:val="00554B50"/>
    <w:rsid w:val="00554E30"/>
    <w:rsid w:val="00554EA8"/>
    <w:rsid w:val="00555065"/>
    <w:rsid w:val="005556AB"/>
    <w:rsid w:val="005558AD"/>
    <w:rsid w:val="005558AF"/>
    <w:rsid w:val="00555ACA"/>
    <w:rsid w:val="00555B9A"/>
    <w:rsid w:val="00555D17"/>
    <w:rsid w:val="00556281"/>
    <w:rsid w:val="00556435"/>
    <w:rsid w:val="00556449"/>
    <w:rsid w:val="0055665D"/>
    <w:rsid w:val="005566CA"/>
    <w:rsid w:val="0055690E"/>
    <w:rsid w:val="005569D2"/>
    <w:rsid w:val="00556B71"/>
    <w:rsid w:val="00556C2C"/>
    <w:rsid w:val="00556CBD"/>
    <w:rsid w:val="00556FDB"/>
    <w:rsid w:val="00557108"/>
    <w:rsid w:val="005571FF"/>
    <w:rsid w:val="00557399"/>
    <w:rsid w:val="00557530"/>
    <w:rsid w:val="005576D4"/>
    <w:rsid w:val="0055784C"/>
    <w:rsid w:val="00557872"/>
    <w:rsid w:val="005578F0"/>
    <w:rsid w:val="00557B04"/>
    <w:rsid w:val="00557F57"/>
    <w:rsid w:val="00557F65"/>
    <w:rsid w:val="00560135"/>
    <w:rsid w:val="00560194"/>
    <w:rsid w:val="00560288"/>
    <w:rsid w:val="0056053A"/>
    <w:rsid w:val="005605E0"/>
    <w:rsid w:val="00560860"/>
    <w:rsid w:val="00560AF0"/>
    <w:rsid w:val="00560BF2"/>
    <w:rsid w:val="00560E43"/>
    <w:rsid w:val="0056111B"/>
    <w:rsid w:val="005612F8"/>
    <w:rsid w:val="00561786"/>
    <w:rsid w:val="005618D9"/>
    <w:rsid w:val="00561928"/>
    <w:rsid w:val="00561B99"/>
    <w:rsid w:val="00561C3A"/>
    <w:rsid w:val="00561CC8"/>
    <w:rsid w:val="00561E4E"/>
    <w:rsid w:val="00561F81"/>
    <w:rsid w:val="0056238E"/>
    <w:rsid w:val="005626E9"/>
    <w:rsid w:val="0056272C"/>
    <w:rsid w:val="0056274E"/>
    <w:rsid w:val="005628CF"/>
    <w:rsid w:val="005628EA"/>
    <w:rsid w:val="005628F0"/>
    <w:rsid w:val="00562C27"/>
    <w:rsid w:val="00562CEB"/>
    <w:rsid w:val="00562E46"/>
    <w:rsid w:val="00562EF1"/>
    <w:rsid w:val="005631DB"/>
    <w:rsid w:val="005633C4"/>
    <w:rsid w:val="00563928"/>
    <w:rsid w:val="00563A39"/>
    <w:rsid w:val="00563B6C"/>
    <w:rsid w:val="0056427C"/>
    <w:rsid w:val="00564343"/>
    <w:rsid w:val="005646A8"/>
    <w:rsid w:val="0056478B"/>
    <w:rsid w:val="00564D20"/>
    <w:rsid w:val="00564D34"/>
    <w:rsid w:val="00564DC9"/>
    <w:rsid w:val="00564EA8"/>
    <w:rsid w:val="00564F21"/>
    <w:rsid w:val="00565260"/>
    <w:rsid w:val="00565338"/>
    <w:rsid w:val="005653BA"/>
    <w:rsid w:val="005657C8"/>
    <w:rsid w:val="00565ACA"/>
    <w:rsid w:val="0056625C"/>
    <w:rsid w:val="00566525"/>
    <w:rsid w:val="0056659C"/>
    <w:rsid w:val="005669A3"/>
    <w:rsid w:val="00566BBE"/>
    <w:rsid w:val="00566DDE"/>
    <w:rsid w:val="0056769A"/>
    <w:rsid w:val="00567703"/>
    <w:rsid w:val="00567B10"/>
    <w:rsid w:val="00567D7C"/>
    <w:rsid w:val="00567F3C"/>
    <w:rsid w:val="00570012"/>
    <w:rsid w:val="005700CD"/>
    <w:rsid w:val="005701D4"/>
    <w:rsid w:val="0057022E"/>
    <w:rsid w:val="00570312"/>
    <w:rsid w:val="005703A0"/>
    <w:rsid w:val="00570705"/>
    <w:rsid w:val="00570875"/>
    <w:rsid w:val="005708F5"/>
    <w:rsid w:val="0057116E"/>
    <w:rsid w:val="00571192"/>
    <w:rsid w:val="005714B6"/>
    <w:rsid w:val="00571673"/>
    <w:rsid w:val="005716D0"/>
    <w:rsid w:val="00571C7E"/>
    <w:rsid w:val="00571C95"/>
    <w:rsid w:val="00571CAD"/>
    <w:rsid w:val="00571D03"/>
    <w:rsid w:val="00572086"/>
    <w:rsid w:val="005721DA"/>
    <w:rsid w:val="0057220A"/>
    <w:rsid w:val="0057285B"/>
    <w:rsid w:val="00572998"/>
    <w:rsid w:val="00572C14"/>
    <w:rsid w:val="00572D6F"/>
    <w:rsid w:val="0057306C"/>
    <w:rsid w:val="005730A6"/>
    <w:rsid w:val="005731FE"/>
    <w:rsid w:val="0057322B"/>
    <w:rsid w:val="005732E6"/>
    <w:rsid w:val="00573AAE"/>
    <w:rsid w:val="00573C97"/>
    <w:rsid w:val="00574087"/>
    <w:rsid w:val="00574179"/>
    <w:rsid w:val="0057421A"/>
    <w:rsid w:val="00574282"/>
    <w:rsid w:val="00574309"/>
    <w:rsid w:val="0057463F"/>
    <w:rsid w:val="005746E7"/>
    <w:rsid w:val="00574AAF"/>
    <w:rsid w:val="00574B91"/>
    <w:rsid w:val="00574EB8"/>
    <w:rsid w:val="0057514B"/>
    <w:rsid w:val="0057520F"/>
    <w:rsid w:val="005752D8"/>
    <w:rsid w:val="0057536D"/>
    <w:rsid w:val="005756D4"/>
    <w:rsid w:val="00575949"/>
    <w:rsid w:val="00575972"/>
    <w:rsid w:val="005759D9"/>
    <w:rsid w:val="00575F62"/>
    <w:rsid w:val="0057602A"/>
    <w:rsid w:val="00576129"/>
    <w:rsid w:val="005761D8"/>
    <w:rsid w:val="0057621F"/>
    <w:rsid w:val="00576578"/>
    <w:rsid w:val="005767C8"/>
    <w:rsid w:val="00576AE9"/>
    <w:rsid w:val="00576F45"/>
    <w:rsid w:val="00576FF9"/>
    <w:rsid w:val="00577331"/>
    <w:rsid w:val="005777F5"/>
    <w:rsid w:val="00577866"/>
    <w:rsid w:val="005778C8"/>
    <w:rsid w:val="00577998"/>
    <w:rsid w:val="00577A05"/>
    <w:rsid w:val="00577FCD"/>
    <w:rsid w:val="0058074F"/>
    <w:rsid w:val="00580AE7"/>
    <w:rsid w:val="005810D1"/>
    <w:rsid w:val="0058110F"/>
    <w:rsid w:val="005812AB"/>
    <w:rsid w:val="0058138A"/>
    <w:rsid w:val="00581483"/>
    <w:rsid w:val="0058156E"/>
    <w:rsid w:val="00581705"/>
    <w:rsid w:val="005817C6"/>
    <w:rsid w:val="00581CC5"/>
    <w:rsid w:val="00581D63"/>
    <w:rsid w:val="00581F88"/>
    <w:rsid w:val="0058219F"/>
    <w:rsid w:val="005821C7"/>
    <w:rsid w:val="00582A80"/>
    <w:rsid w:val="00582AFC"/>
    <w:rsid w:val="0058301D"/>
    <w:rsid w:val="005830D8"/>
    <w:rsid w:val="00583104"/>
    <w:rsid w:val="00583181"/>
    <w:rsid w:val="005835C1"/>
    <w:rsid w:val="00583663"/>
    <w:rsid w:val="005836A7"/>
    <w:rsid w:val="005837AF"/>
    <w:rsid w:val="0058382E"/>
    <w:rsid w:val="00583969"/>
    <w:rsid w:val="00583D11"/>
    <w:rsid w:val="00583E2C"/>
    <w:rsid w:val="00583F19"/>
    <w:rsid w:val="005841B9"/>
    <w:rsid w:val="00584478"/>
    <w:rsid w:val="00584734"/>
    <w:rsid w:val="00584793"/>
    <w:rsid w:val="00584BBC"/>
    <w:rsid w:val="00584BD1"/>
    <w:rsid w:val="00584D23"/>
    <w:rsid w:val="00584FF8"/>
    <w:rsid w:val="0058506F"/>
    <w:rsid w:val="0058510E"/>
    <w:rsid w:val="0058518B"/>
    <w:rsid w:val="0058554A"/>
    <w:rsid w:val="005857E0"/>
    <w:rsid w:val="0058580D"/>
    <w:rsid w:val="00585D6E"/>
    <w:rsid w:val="00585FED"/>
    <w:rsid w:val="005862BD"/>
    <w:rsid w:val="00586417"/>
    <w:rsid w:val="00586A56"/>
    <w:rsid w:val="00586C39"/>
    <w:rsid w:val="00587177"/>
    <w:rsid w:val="0058753A"/>
    <w:rsid w:val="005876EA"/>
    <w:rsid w:val="005903FE"/>
    <w:rsid w:val="0059049C"/>
    <w:rsid w:val="00590A2B"/>
    <w:rsid w:val="00590A65"/>
    <w:rsid w:val="00590BAB"/>
    <w:rsid w:val="00590CA1"/>
    <w:rsid w:val="005912B1"/>
    <w:rsid w:val="0059130A"/>
    <w:rsid w:val="005915CB"/>
    <w:rsid w:val="005917B1"/>
    <w:rsid w:val="0059184E"/>
    <w:rsid w:val="00591916"/>
    <w:rsid w:val="0059193F"/>
    <w:rsid w:val="00591F27"/>
    <w:rsid w:val="0059269B"/>
    <w:rsid w:val="0059290B"/>
    <w:rsid w:val="00592CD9"/>
    <w:rsid w:val="00592E0A"/>
    <w:rsid w:val="00592ED8"/>
    <w:rsid w:val="00592EEB"/>
    <w:rsid w:val="00592F09"/>
    <w:rsid w:val="00593600"/>
    <w:rsid w:val="00593A29"/>
    <w:rsid w:val="00593CCC"/>
    <w:rsid w:val="00593CF2"/>
    <w:rsid w:val="00593F42"/>
    <w:rsid w:val="00593FC5"/>
    <w:rsid w:val="00594125"/>
    <w:rsid w:val="005944DA"/>
    <w:rsid w:val="005945A4"/>
    <w:rsid w:val="00594917"/>
    <w:rsid w:val="0059496C"/>
    <w:rsid w:val="00594A72"/>
    <w:rsid w:val="00594B7F"/>
    <w:rsid w:val="00594C3E"/>
    <w:rsid w:val="00594CC6"/>
    <w:rsid w:val="00594D36"/>
    <w:rsid w:val="0059514E"/>
    <w:rsid w:val="0059526F"/>
    <w:rsid w:val="005952B7"/>
    <w:rsid w:val="0059530E"/>
    <w:rsid w:val="00595313"/>
    <w:rsid w:val="00595692"/>
    <w:rsid w:val="00595703"/>
    <w:rsid w:val="005957D7"/>
    <w:rsid w:val="00595851"/>
    <w:rsid w:val="00595A18"/>
    <w:rsid w:val="00595BCF"/>
    <w:rsid w:val="00595CF7"/>
    <w:rsid w:val="00595D3E"/>
    <w:rsid w:val="00596024"/>
    <w:rsid w:val="005960B8"/>
    <w:rsid w:val="005960EE"/>
    <w:rsid w:val="005961FA"/>
    <w:rsid w:val="00596421"/>
    <w:rsid w:val="005966F4"/>
    <w:rsid w:val="00596726"/>
    <w:rsid w:val="00596A2B"/>
    <w:rsid w:val="00596CC5"/>
    <w:rsid w:val="00596DBF"/>
    <w:rsid w:val="00596F39"/>
    <w:rsid w:val="00597010"/>
    <w:rsid w:val="00597032"/>
    <w:rsid w:val="00597336"/>
    <w:rsid w:val="005974B6"/>
    <w:rsid w:val="005974EF"/>
    <w:rsid w:val="0059754B"/>
    <w:rsid w:val="00597798"/>
    <w:rsid w:val="005977AE"/>
    <w:rsid w:val="0059785D"/>
    <w:rsid w:val="00597959"/>
    <w:rsid w:val="00597DB5"/>
    <w:rsid w:val="00597FC5"/>
    <w:rsid w:val="005A00FC"/>
    <w:rsid w:val="005A0345"/>
    <w:rsid w:val="005A09A8"/>
    <w:rsid w:val="005A0ECB"/>
    <w:rsid w:val="005A0EDE"/>
    <w:rsid w:val="005A10D5"/>
    <w:rsid w:val="005A14B0"/>
    <w:rsid w:val="005A1848"/>
    <w:rsid w:val="005A1AF1"/>
    <w:rsid w:val="005A1B6F"/>
    <w:rsid w:val="005A1D14"/>
    <w:rsid w:val="005A1DDE"/>
    <w:rsid w:val="005A1F1D"/>
    <w:rsid w:val="005A21E2"/>
    <w:rsid w:val="005A2B90"/>
    <w:rsid w:val="005A2C8F"/>
    <w:rsid w:val="005A2D55"/>
    <w:rsid w:val="005A2D6E"/>
    <w:rsid w:val="005A2E5A"/>
    <w:rsid w:val="005A3140"/>
    <w:rsid w:val="005A3363"/>
    <w:rsid w:val="005A368C"/>
    <w:rsid w:val="005A3904"/>
    <w:rsid w:val="005A3972"/>
    <w:rsid w:val="005A3EF3"/>
    <w:rsid w:val="005A41D0"/>
    <w:rsid w:val="005A41F1"/>
    <w:rsid w:val="005A42E6"/>
    <w:rsid w:val="005A45CD"/>
    <w:rsid w:val="005A481E"/>
    <w:rsid w:val="005A48D9"/>
    <w:rsid w:val="005A4A68"/>
    <w:rsid w:val="005A4BE2"/>
    <w:rsid w:val="005A4D01"/>
    <w:rsid w:val="005A4D2C"/>
    <w:rsid w:val="005A4F71"/>
    <w:rsid w:val="005A50B9"/>
    <w:rsid w:val="005A50C8"/>
    <w:rsid w:val="005A50CB"/>
    <w:rsid w:val="005A50F8"/>
    <w:rsid w:val="005A54B2"/>
    <w:rsid w:val="005A54EA"/>
    <w:rsid w:val="005A59F3"/>
    <w:rsid w:val="005A5DBC"/>
    <w:rsid w:val="005A5F94"/>
    <w:rsid w:val="005A6203"/>
    <w:rsid w:val="005A6502"/>
    <w:rsid w:val="005A6705"/>
    <w:rsid w:val="005A6727"/>
    <w:rsid w:val="005A6F16"/>
    <w:rsid w:val="005A6FA5"/>
    <w:rsid w:val="005A702A"/>
    <w:rsid w:val="005A7386"/>
    <w:rsid w:val="005A7593"/>
    <w:rsid w:val="005A77E9"/>
    <w:rsid w:val="005A7AD3"/>
    <w:rsid w:val="005A7B0F"/>
    <w:rsid w:val="005A7B9C"/>
    <w:rsid w:val="005A7C76"/>
    <w:rsid w:val="005A7E83"/>
    <w:rsid w:val="005B03BD"/>
    <w:rsid w:val="005B0599"/>
    <w:rsid w:val="005B0664"/>
    <w:rsid w:val="005B0837"/>
    <w:rsid w:val="005B095F"/>
    <w:rsid w:val="005B0A65"/>
    <w:rsid w:val="005B0A78"/>
    <w:rsid w:val="005B0BB4"/>
    <w:rsid w:val="005B0BEE"/>
    <w:rsid w:val="005B0CB7"/>
    <w:rsid w:val="005B0CE3"/>
    <w:rsid w:val="005B111D"/>
    <w:rsid w:val="005B11E9"/>
    <w:rsid w:val="005B1445"/>
    <w:rsid w:val="005B16D3"/>
    <w:rsid w:val="005B1976"/>
    <w:rsid w:val="005B1CA4"/>
    <w:rsid w:val="005B1E21"/>
    <w:rsid w:val="005B21C1"/>
    <w:rsid w:val="005B25EA"/>
    <w:rsid w:val="005B27E6"/>
    <w:rsid w:val="005B2807"/>
    <w:rsid w:val="005B2BEE"/>
    <w:rsid w:val="005B2CE5"/>
    <w:rsid w:val="005B2D3D"/>
    <w:rsid w:val="005B2E3C"/>
    <w:rsid w:val="005B2E3E"/>
    <w:rsid w:val="005B2EC1"/>
    <w:rsid w:val="005B2FE2"/>
    <w:rsid w:val="005B36A4"/>
    <w:rsid w:val="005B36E0"/>
    <w:rsid w:val="005B373D"/>
    <w:rsid w:val="005B3889"/>
    <w:rsid w:val="005B3BB0"/>
    <w:rsid w:val="005B3BBE"/>
    <w:rsid w:val="005B3C09"/>
    <w:rsid w:val="005B44B7"/>
    <w:rsid w:val="005B48AB"/>
    <w:rsid w:val="005B4A73"/>
    <w:rsid w:val="005B4C9C"/>
    <w:rsid w:val="005B4FB5"/>
    <w:rsid w:val="005B50B4"/>
    <w:rsid w:val="005B5437"/>
    <w:rsid w:val="005B54C3"/>
    <w:rsid w:val="005B5595"/>
    <w:rsid w:val="005B5EC8"/>
    <w:rsid w:val="005B6007"/>
    <w:rsid w:val="005B63A6"/>
    <w:rsid w:val="005B63DC"/>
    <w:rsid w:val="005B6464"/>
    <w:rsid w:val="005B64CD"/>
    <w:rsid w:val="005B65B9"/>
    <w:rsid w:val="005B6AAB"/>
    <w:rsid w:val="005B722E"/>
    <w:rsid w:val="005B73F5"/>
    <w:rsid w:val="005B747F"/>
    <w:rsid w:val="005B76EA"/>
    <w:rsid w:val="005B79BE"/>
    <w:rsid w:val="005B7AA0"/>
    <w:rsid w:val="005C012E"/>
    <w:rsid w:val="005C0304"/>
    <w:rsid w:val="005C047C"/>
    <w:rsid w:val="005C0699"/>
    <w:rsid w:val="005C0A50"/>
    <w:rsid w:val="005C0A99"/>
    <w:rsid w:val="005C0B5D"/>
    <w:rsid w:val="005C0F81"/>
    <w:rsid w:val="005C161E"/>
    <w:rsid w:val="005C1823"/>
    <w:rsid w:val="005C18B3"/>
    <w:rsid w:val="005C1FC8"/>
    <w:rsid w:val="005C1FF4"/>
    <w:rsid w:val="005C203D"/>
    <w:rsid w:val="005C20C0"/>
    <w:rsid w:val="005C21F9"/>
    <w:rsid w:val="005C2309"/>
    <w:rsid w:val="005C24CE"/>
    <w:rsid w:val="005C25DA"/>
    <w:rsid w:val="005C278E"/>
    <w:rsid w:val="005C2BA6"/>
    <w:rsid w:val="005C2F05"/>
    <w:rsid w:val="005C2F25"/>
    <w:rsid w:val="005C3286"/>
    <w:rsid w:val="005C3413"/>
    <w:rsid w:val="005C3430"/>
    <w:rsid w:val="005C3443"/>
    <w:rsid w:val="005C3870"/>
    <w:rsid w:val="005C42C8"/>
    <w:rsid w:val="005C44E2"/>
    <w:rsid w:val="005C48B2"/>
    <w:rsid w:val="005C4965"/>
    <w:rsid w:val="005C49EE"/>
    <w:rsid w:val="005C4A0C"/>
    <w:rsid w:val="005C4CCC"/>
    <w:rsid w:val="005C4D93"/>
    <w:rsid w:val="005C4DC5"/>
    <w:rsid w:val="005C529C"/>
    <w:rsid w:val="005C52E2"/>
    <w:rsid w:val="005C59AC"/>
    <w:rsid w:val="005C5DF6"/>
    <w:rsid w:val="005C5F22"/>
    <w:rsid w:val="005C5F52"/>
    <w:rsid w:val="005C649C"/>
    <w:rsid w:val="005C662C"/>
    <w:rsid w:val="005C66A3"/>
    <w:rsid w:val="005C67EC"/>
    <w:rsid w:val="005C6EE1"/>
    <w:rsid w:val="005C730A"/>
    <w:rsid w:val="005C73E0"/>
    <w:rsid w:val="005C7531"/>
    <w:rsid w:val="005C7D5A"/>
    <w:rsid w:val="005D0196"/>
    <w:rsid w:val="005D0449"/>
    <w:rsid w:val="005D059E"/>
    <w:rsid w:val="005D0635"/>
    <w:rsid w:val="005D0977"/>
    <w:rsid w:val="005D0A7A"/>
    <w:rsid w:val="005D0F9A"/>
    <w:rsid w:val="005D14DC"/>
    <w:rsid w:val="005D1909"/>
    <w:rsid w:val="005D1AB0"/>
    <w:rsid w:val="005D1EA0"/>
    <w:rsid w:val="005D1ED8"/>
    <w:rsid w:val="005D218D"/>
    <w:rsid w:val="005D251B"/>
    <w:rsid w:val="005D2806"/>
    <w:rsid w:val="005D2969"/>
    <w:rsid w:val="005D2B84"/>
    <w:rsid w:val="005D2D75"/>
    <w:rsid w:val="005D2F2A"/>
    <w:rsid w:val="005D3A34"/>
    <w:rsid w:val="005D3B48"/>
    <w:rsid w:val="005D3CE6"/>
    <w:rsid w:val="005D42C8"/>
    <w:rsid w:val="005D4406"/>
    <w:rsid w:val="005D4425"/>
    <w:rsid w:val="005D4661"/>
    <w:rsid w:val="005D4842"/>
    <w:rsid w:val="005D5004"/>
    <w:rsid w:val="005D52B7"/>
    <w:rsid w:val="005D5779"/>
    <w:rsid w:val="005D5A05"/>
    <w:rsid w:val="005D5A2E"/>
    <w:rsid w:val="005D5B3F"/>
    <w:rsid w:val="005D5E83"/>
    <w:rsid w:val="005D5F93"/>
    <w:rsid w:val="005D6138"/>
    <w:rsid w:val="005D61CA"/>
    <w:rsid w:val="005D6296"/>
    <w:rsid w:val="005D6317"/>
    <w:rsid w:val="005D63D6"/>
    <w:rsid w:val="005D6615"/>
    <w:rsid w:val="005D684E"/>
    <w:rsid w:val="005D6850"/>
    <w:rsid w:val="005D68FE"/>
    <w:rsid w:val="005D6AA9"/>
    <w:rsid w:val="005D73FE"/>
    <w:rsid w:val="005D7421"/>
    <w:rsid w:val="005D7912"/>
    <w:rsid w:val="005D79FF"/>
    <w:rsid w:val="005D7CD3"/>
    <w:rsid w:val="005D7D91"/>
    <w:rsid w:val="005D7FED"/>
    <w:rsid w:val="005E0080"/>
    <w:rsid w:val="005E0223"/>
    <w:rsid w:val="005E02AC"/>
    <w:rsid w:val="005E02C8"/>
    <w:rsid w:val="005E03B9"/>
    <w:rsid w:val="005E04C4"/>
    <w:rsid w:val="005E09C8"/>
    <w:rsid w:val="005E0A63"/>
    <w:rsid w:val="005E0E47"/>
    <w:rsid w:val="005E135F"/>
    <w:rsid w:val="005E1538"/>
    <w:rsid w:val="005E1770"/>
    <w:rsid w:val="005E18CA"/>
    <w:rsid w:val="005E1A44"/>
    <w:rsid w:val="005E1C36"/>
    <w:rsid w:val="005E1D96"/>
    <w:rsid w:val="005E1E2E"/>
    <w:rsid w:val="005E21C7"/>
    <w:rsid w:val="005E22DF"/>
    <w:rsid w:val="005E23B6"/>
    <w:rsid w:val="005E282E"/>
    <w:rsid w:val="005E28D8"/>
    <w:rsid w:val="005E2B36"/>
    <w:rsid w:val="005E2C2F"/>
    <w:rsid w:val="005E2CDD"/>
    <w:rsid w:val="005E2EE1"/>
    <w:rsid w:val="005E3309"/>
    <w:rsid w:val="005E39B2"/>
    <w:rsid w:val="005E3ECA"/>
    <w:rsid w:val="005E40B1"/>
    <w:rsid w:val="005E40DA"/>
    <w:rsid w:val="005E44E8"/>
    <w:rsid w:val="005E46AD"/>
    <w:rsid w:val="005E46FE"/>
    <w:rsid w:val="005E4943"/>
    <w:rsid w:val="005E4964"/>
    <w:rsid w:val="005E4A74"/>
    <w:rsid w:val="005E4B27"/>
    <w:rsid w:val="005E4BD5"/>
    <w:rsid w:val="005E4EB4"/>
    <w:rsid w:val="005E4EC6"/>
    <w:rsid w:val="005E5282"/>
    <w:rsid w:val="005E58E1"/>
    <w:rsid w:val="005E5981"/>
    <w:rsid w:val="005E5A53"/>
    <w:rsid w:val="005E5BB7"/>
    <w:rsid w:val="005E5EC9"/>
    <w:rsid w:val="005E6043"/>
    <w:rsid w:val="005E6A51"/>
    <w:rsid w:val="005E6A76"/>
    <w:rsid w:val="005E6BC2"/>
    <w:rsid w:val="005E6BF8"/>
    <w:rsid w:val="005E6D29"/>
    <w:rsid w:val="005E6EF6"/>
    <w:rsid w:val="005E7265"/>
    <w:rsid w:val="005E72AE"/>
    <w:rsid w:val="005E736A"/>
    <w:rsid w:val="005E744D"/>
    <w:rsid w:val="005E747D"/>
    <w:rsid w:val="005E778C"/>
    <w:rsid w:val="005E7856"/>
    <w:rsid w:val="005E78C2"/>
    <w:rsid w:val="005E7909"/>
    <w:rsid w:val="005E79A3"/>
    <w:rsid w:val="005E7B14"/>
    <w:rsid w:val="005E7FAA"/>
    <w:rsid w:val="005F02B0"/>
    <w:rsid w:val="005F02FC"/>
    <w:rsid w:val="005F0585"/>
    <w:rsid w:val="005F0A60"/>
    <w:rsid w:val="005F0C22"/>
    <w:rsid w:val="005F0D48"/>
    <w:rsid w:val="005F0E05"/>
    <w:rsid w:val="005F0E51"/>
    <w:rsid w:val="005F0E7F"/>
    <w:rsid w:val="005F0E92"/>
    <w:rsid w:val="005F128E"/>
    <w:rsid w:val="005F179D"/>
    <w:rsid w:val="005F1810"/>
    <w:rsid w:val="005F1855"/>
    <w:rsid w:val="005F18A1"/>
    <w:rsid w:val="005F18A9"/>
    <w:rsid w:val="005F1D21"/>
    <w:rsid w:val="005F1FB6"/>
    <w:rsid w:val="005F2426"/>
    <w:rsid w:val="005F2754"/>
    <w:rsid w:val="005F29D1"/>
    <w:rsid w:val="005F2DE9"/>
    <w:rsid w:val="005F2EEF"/>
    <w:rsid w:val="005F30F9"/>
    <w:rsid w:val="005F322B"/>
    <w:rsid w:val="005F3BA7"/>
    <w:rsid w:val="005F3C70"/>
    <w:rsid w:val="005F4000"/>
    <w:rsid w:val="005F44FD"/>
    <w:rsid w:val="005F471D"/>
    <w:rsid w:val="005F4736"/>
    <w:rsid w:val="005F497A"/>
    <w:rsid w:val="005F4D03"/>
    <w:rsid w:val="005F52B8"/>
    <w:rsid w:val="005F5419"/>
    <w:rsid w:val="005F58FE"/>
    <w:rsid w:val="005F5F2D"/>
    <w:rsid w:val="005F628D"/>
    <w:rsid w:val="005F642C"/>
    <w:rsid w:val="005F64F6"/>
    <w:rsid w:val="005F650F"/>
    <w:rsid w:val="005F6607"/>
    <w:rsid w:val="005F6911"/>
    <w:rsid w:val="005F6B47"/>
    <w:rsid w:val="005F6D3D"/>
    <w:rsid w:val="005F6E76"/>
    <w:rsid w:val="005F6F7E"/>
    <w:rsid w:val="005F7161"/>
    <w:rsid w:val="005F7219"/>
    <w:rsid w:val="005F721E"/>
    <w:rsid w:val="005F79DA"/>
    <w:rsid w:val="005F7A5E"/>
    <w:rsid w:val="005F7EFF"/>
    <w:rsid w:val="00600267"/>
    <w:rsid w:val="00600279"/>
    <w:rsid w:val="006002F4"/>
    <w:rsid w:val="0060040D"/>
    <w:rsid w:val="00600E2C"/>
    <w:rsid w:val="00601086"/>
    <w:rsid w:val="006010B9"/>
    <w:rsid w:val="006013A4"/>
    <w:rsid w:val="0060171F"/>
    <w:rsid w:val="00601982"/>
    <w:rsid w:val="006019D1"/>
    <w:rsid w:val="00601B42"/>
    <w:rsid w:val="00601B6F"/>
    <w:rsid w:val="00601CCF"/>
    <w:rsid w:val="00601E2A"/>
    <w:rsid w:val="00601ED1"/>
    <w:rsid w:val="00601FA0"/>
    <w:rsid w:val="00602284"/>
    <w:rsid w:val="00602464"/>
    <w:rsid w:val="006029FD"/>
    <w:rsid w:val="00602D97"/>
    <w:rsid w:val="00602FC6"/>
    <w:rsid w:val="00603516"/>
    <w:rsid w:val="0060363F"/>
    <w:rsid w:val="006037C2"/>
    <w:rsid w:val="0060392A"/>
    <w:rsid w:val="00603996"/>
    <w:rsid w:val="00603BEE"/>
    <w:rsid w:val="00603D5B"/>
    <w:rsid w:val="00603DFD"/>
    <w:rsid w:val="00603E38"/>
    <w:rsid w:val="006040B6"/>
    <w:rsid w:val="006041A7"/>
    <w:rsid w:val="0060420B"/>
    <w:rsid w:val="006043AA"/>
    <w:rsid w:val="006043C2"/>
    <w:rsid w:val="00604837"/>
    <w:rsid w:val="00604C53"/>
    <w:rsid w:val="00604C5D"/>
    <w:rsid w:val="00604FA3"/>
    <w:rsid w:val="006050E5"/>
    <w:rsid w:val="0060520C"/>
    <w:rsid w:val="006052CF"/>
    <w:rsid w:val="006053A6"/>
    <w:rsid w:val="00605594"/>
    <w:rsid w:val="006057EA"/>
    <w:rsid w:val="00605BC9"/>
    <w:rsid w:val="00605EF6"/>
    <w:rsid w:val="006060DF"/>
    <w:rsid w:val="00606182"/>
    <w:rsid w:val="006063D7"/>
    <w:rsid w:val="0060662F"/>
    <w:rsid w:val="00606852"/>
    <w:rsid w:val="00606943"/>
    <w:rsid w:val="00606A39"/>
    <w:rsid w:val="00607107"/>
    <w:rsid w:val="0060712E"/>
    <w:rsid w:val="006073F1"/>
    <w:rsid w:val="0060757F"/>
    <w:rsid w:val="00607699"/>
    <w:rsid w:val="006076BA"/>
    <w:rsid w:val="00607B29"/>
    <w:rsid w:val="00607E1D"/>
    <w:rsid w:val="006100F0"/>
    <w:rsid w:val="0061036D"/>
    <w:rsid w:val="00610609"/>
    <w:rsid w:val="006106BE"/>
    <w:rsid w:val="0061077C"/>
    <w:rsid w:val="00610A03"/>
    <w:rsid w:val="00610E64"/>
    <w:rsid w:val="00610F7C"/>
    <w:rsid w:val="006111C6"/>
    <w:rsid w:val="0061145F"/>
    <w:rsid w:val="006116A5"/>
    <w:rsid w:val="0061173F"/>
    <w:rsid w:val="006118C6"/>
    <w:rsid w:val="006119FD"/>
    <w:rsid w:val="00611E17"/>
    <w:rsid w:val="00611F79"/>
    <w:rsid w:val="00612045"/>
    <w:rsid w:val="006121A3"/>
    <w:rsid w:val="0061231D"/>
    <w:rsid w:val="0061264B"/>
    <w:rsid w:val="006126B3"/>
    <w:rsid w:val="00612845"/>
    <w:rsid w:val="00612B23"/>
    <w:rsid w:val="00612D6C"/>
    <w:rsid w:val="0061341C"/>
    <w:rsid w:val="00613442"/>
    <w:rsid w:val="006135C2"/>
    <w:rsid w:val="00613670"/>
    <w:rsid w:val="00613826"/>
    <w:rsid w:val="006138F7"/>
    <w:rsid w:val="0061394D"/>
    <w:rsid w:val="00613ABE"/>
    <w:rsid w:val="00613AFD"/>
    <w:rsid w:val="00613C63"/>
    <w:rsid w:val="00613FFA"/>
    <w:rsid w:val="0061400A"/>
    <w:rsid w:val="00614080"/>
    <w:rsid w:val="006140FB"/>
    <w:rsid w:val="006142F1"/>
    <w:rsid w:val="0061480F"/>
    <w:rsid w:val="00614C02"/>
    <w:rsid w:val="00614D10"/>
    <w:rsid w:val="00614E64"/>
    <w:rsid w:val="0061500A"/>
    <w:rsid w:val="00615712"/>
    <w:rsid w:val="00615B0D"/>
    <w:rsid w:val="00615D0C"/>
    <w:rsid w:val="00615E48"/>
    <w:rsid w:val="00615EB6"/>
    <w:rsid w:val="00616303"/>
    <w:rsid w:val="006168C6"/>
    <w:rsid w:val="00616E53"/>
    <w:rsid w:val="006177E8"/>
    <w:rsid w:val="006179D4"/>
    <w:rsid w:val="006179FE"/>
    <w:rsid w:val="00617D50"/>
    <w:rsid w:val="00617F03"/>
    <w:rsid w:val="006200DF"/>
    <w:rsid w:val="00620138"/>
    <w:rsid w:val="006202A3"/>
    <w:rsid w:val="00620463"/>
    <w:rsid w:val="006205FD"/>
    <w:rsid w:val="00621038"/>
    <w:rsid w:val="00621446"/>
    <w:rsid w:val="00621803"/>
    <w:rsid w:val="00621AC0"/>
    <w:rsid w:val="00621AC3"/>
    <w:rsid w:val="00621BC9"/>
    <w:rsid w:val="00621E4F"/>
    <w:rsid w:val="00622339"/>
    <w:rsid w:val="0062236F"/>
    <w:rsid w:val="00622A1F"/>
    <w:rsid w:val="00622B8B"/>
    <w:rsid w:val="00622C21"/>
    <w:rsid w:val="0062301A"/>
    <w:rsid w:val="0062301D"/>
    <w:rsid w:val="0062314E"/>
    <w:rsid w:val="00623247"/>
    <w:rsid w:val="006235F0"/>
    <w:rsid w:val="00623FFA"/>
    <w:rsid w:val="006245CB"/>
    <w:rsid w:val="006246B3"/>
    <w:rsid w:val="0062476A"/>
    <w:rsid w:val="006247FC"/>
    <w:rsid w:val="006248D1"/>
    <w:rsid w:val="00624932"/>
    <w:rsid w:val="00624CB1"/>
    <w:rsid w:val="00624F8E"/>
    <w:rsid w:val="00625032"/>
    <w:rsid w:val="006252B0"/>
    <w:rsid w:val="0062531B"/>
    <w:rsid w:val="00625491"/>
    <w:rsid w:val="00625942"/>
    <w:rsid w:val="00625B5F"/>
    <w:rsid w:val="00625C2E"/>
    <w:rsid w:val="00625C6F"/>
    <w:rsid w:val="00625C84"/>
    <w:rsid w:val="00625EB1"/>
    <w:rsid w:val="00625F95"/>
    <w:rsid w:val="00626088"/>
    <w:rsid w:val="00626164"/>
    <w:rsid w:val="00626166"/>
    <w:rsid w:val="006261C4"/>
    <w:rsid w:val="006264FA"/>
    <w:rsid w:val="00626950"/>
    <w:rsid w:val="00626B35"/>
    <w:rsid w:val="00626DD1"/>
    <w:rsid w:val="00627019"/>
    <w:rsid w:val="00627184"/>
    <w:rsid w:val="00627480"/>
    <w:rsid w:val="00627634"/>
    <w:rsid w:val="006276B0"/>
    <w:rsid w:val="0062774B"/>
    <w:rsid w:val="00627D64"/>
    <w:rsid w:val="00627D89"/>
    <w:rsid w:val="00627E16"/>
    <w:rsid w:val="00627FF7"/>
    <w:rsid w:val="00630010"/>
    <w:rsid w:val="00630031"/>
    <w:rsid w:val="00630089"/>
    <w:rsid w:val="006301EE"/>
    <w:rsid w:val="006303BC"/>
    <w:rsid w:val="006306B4"/>
    <w:rsid w:val="006308A5"/>
    <w:rsid w:val="006309F9"/>
    <w:rsid w:val="00630B33"/>
    <w:rsid w:val="00630DBC"/>
    <w:rsid w:val="00630ECC"/>
    <w:rsid w:val="006311BC"/>
    <w:rsid w:val="0063125C"/>
    <w:rsid w:val="006312FC"/>
    <w:rsid w:val="00631448"/>
    <w:rsid w:val="00631513"/>
    <w:rsid w:val="006315C0"/>
    <w:rsid w:val="0063179C"/>
    <w:rsid w:val="00631861"/>
    <w:rsid w:val="006318CC"/>
    <w:rsid w:val="00631E61"/>
    <w:rsid w:val="006320AB"/>
    <w:rsid w:val="0063244F"/>
    <w:rsid w:val="00632538"/>
    <w:rsid w:val="00632645"/>
    <w:rsid w:val="00632752"/>
    <w:rsid w:val="00632818"/>
    <w:rsid w:val="00632CF0"/>
    <w:rsid w:val="00632D78"/>
    <w:rsid w:val="0063334F"/>
    <w:rsid w:val="006334E1"/>
    <w:rsid w:val="00633744"/>
    <w:rsid w:val="00633A5F"/>
    <w:rsid w:val="00633C93"/>
    <w:rsid w:val="00633E3D"/>
    <w:rsid w:val="006342F1"/>
    <w:rsid w:val="0063439F"/>
    <w:rsid w:val="006343B8"/>
    <w:rsid w:val="00634A89"/>
    <w:rsid w:val="00634CC2"/>
    <w:rsid w:val="00634DB7"/>
    <w:rsid w:val="00634E48"/>
    <w:rsid w:val="00634FFE"/>
    <w:rsid w:val="0063509C"/>
    <w:rsid w:val="00635531"/>
    <w:rsid w:val="006355F4"/>
    <w:rsid w:val="00635896"/>
    <w:rsid w:val="00635923"/>
    <w:rsid w:val="00635958"/>
    <w:rsid w:val="00635CFC"/>
    <w:rsid w:val="00636062"/>
    <w:rsid w:val="006362FA"/>
    <w:rsid w:val="00636511"/>
    <w:rsid w:val="006366BC"/>
    <w:rsid w:val="006367D2"/>
    <w:rsid w:val="0063698E"/>
    <w:rsid w:val="00636BC1"/>
    <w:rsid w:val="00636BE1"/>
    <w:rsid w:val="00636E9A"/>
    <w:rsid w:val="00636F16"/>
    <w:rsid w:val="00637007"/>
    <w:rsid w:val="006374E8"/>
    <w:rsid w:val="0063777B"/>
    <w:rsid w:val="00637780"/>
    <w:rsid w:val="0063789F"/>
    <w:rsid w:val="00637AED"/>
    <w:rsid w:val="00637D19"/>
    <w:rsid w:val="00637E6A"/>
    <w:rsid w:val="00637EE6"/>
    <w:rsid w:val="00637FB0"/>
    <w:rsid w:val="006402CC"/>
    <w:rsid w:val="00640569"/>
    <w:rsid w:val="006407AC"/>
    <w:rsid w:val="00640C2C"/>
    <w:rsid w:val="00640E90"/>
    <w:rsid w:val="00640EBD"/>
    <w:rsid w:val="00641125"/>
    <w:rsid w:val="00641135"/>
    <w:rsid w:val="00641224"/>
    <w:rsid w:val="00641637"/>
    <w:rsid w:val="006418C9"/>
    <w:rsid w:val="00641B94"/>
    <w:rsid w:val="00641ED2"/>
    <w:rsid w:val="00641F13"/>
    <w:rsid w:val="00641F49"/>
    <w:rsid w:val="00642436"/>
    <w:rsid w:val="006428E2"/>
    <w:rsid w:val="0064293E"/>
    <w:rsid w:val="006429DC"/>
    <w:rsid w:val="00642AA0"/>
    <w:rsid w:val="00642C49"/>
    <w:rsid w:val="00642FC3"/>
    <w:rsid w:val="006430B4"/>
    <w:rsid w:val="0064328E"/>
    <w:rsid w:val="006433EB"/>
    <w:rsid w:val="0064379F"/>
    <w:rsid w:val="00643B87"/>
    <w:rsid w:val="00643F60"/>
    <w:rsid w:val="00644247"/>
    <w:rsid w:val="006443A2"/>
    <w:rsid w:val="006445FB"/>
    <w:rsid w:val="0064475F"/>
    <w:rsid w:val="006447BB"/>
    <w:rsid w:val="006447E1"/>
    <w:rsid w:val="00644A2D"/>
    <w:rsid w:val="00644BA2"/>
    <w:rsid w:val="00644C6E"/>
    <w:rsid w:val="00644C8B"/>
    <w:rsid w:val="00644ECD"/>
    <w:rsid w:val="00644F4E"/>
    <w:rsid w:val="006450A4"/>
    <w:rsid w:val="00645156"/>
    <w:rsid w:val="0064540A"/>
    <w:rsid w:val="006456BC"/>
    <w:rsid w:val="006458E7"/>
    <w:rsid w:val="00645AA9"/>
    <w:rsid w:val="00645B28"/>
    <w:rsid w:val="00645EA7"/>
    <w:rsid w:val="006460AA"/>
    <w:rsid w:val="006462EA"/>
    <w:rsid w:val="006464F7"/>
    <w:rsid w:val="00646937"/>
    <w:rsid w:val="00646CD0"/>
    <w:rsid w:val="00646EBA"/>
    <w:rsid w:val="00646F5E"/>
    <w:rsid w:val="00646FC6"/>
    <w:rsid w:val="00647527"/>
    <w:rsid w:val="00647ABA"/>
    <w:rsid w:val="00647B83"/>
    <w:rsid w:val="00647D84"/>
    <w:rsid w:val="00647FA7"/>
    <w:rsid w:val="006505B0"/>
    <w:rsid w:val="0065077C"/>
    <w:rsid w:val="00650783"/>
    <w:rsid w:val="00650A9B"/>
    <w:rsid w:val="00650DA7"/>
    <w:rsid w:val="00650E47"/>
    <w:rsid w:val="00650E68"/>
    <w:rsid w:val="00650F2A"/>
    <w:rsid w:val="00650F80"/>
    <w:rsid w:val="0065122E"/>
    <w:rsid w:val="0065171D"/>
    <w:rsid w:val="0065175E"/>
    <w:rsid w:val="00651771"/>
    <w:rsid w:val="00651858"/>
    <w:rsid w:val="00651B25"/>
    <w:rsid w:val="00651D4A"/>
    <w:rsid w:val="006524DA"/>
    <w:rsid w:val="00652724"/>
    <w:rsid w:val="006528C9"/>
    <w:rsid w:val="00652A8F"/>
    <w:rsid w:val="00652C4F"/>
    <w:rsid w:val="00652D89"/>
    <w:rsid w:val="00652D9A"/>
    <w:rsid w:val="00652F93"/>
    <w:rsid w:val="0065318D"/>
    <w:rsid w:val="0065337A"/>
    <w:rsid w:val="0065394C"/>
    <w:rsid w:val="00653EBA"/>
    <w:rsid w:val="00653F5F"/>
    <w:rsid w:val="006544A2"/>
    <w:rsid w:val="006544FD"/>
    <w:rsid w:val="006547F5"/>
    <w:rsid w:val="00654A34"/>
    <w:rsid w:val="006550A5"/>
    <w:rsid w:val="006552DD"/>
    <w:rsid w:val="0065538E"/>
    <w:rsid w:val="00655642"/>
    <w:rsid w:val="00655A48"/>
    <w:rsid w:val="00655FBF"/>
    <w:rsid w:val="006560D9"/>
    <w:rsid w:val="00656154"/>
    <w:rsid w:val="00656396"/>
    <w:rsid w:val="0065645E"/>
    <w:rsid w:val="0065654F"/>
    <w:rsid w:val="006565A6"/>
    <w:rsid w:val="006566D4"/>
    <w:rsid w:val="00656AE1"/>
    <w:rsid w:val="00656D93"/>
    <w:rsid w:val="00656EC3"/>
    <w:rsid w:val="006571B4"/>
    <w:rsid w:val="00657336"/>
    <w:rsid w:val="006574AD"/>
    <w:rsid w:val="006579F7"/>
    <w:rsid w:val="00657AA1"/>
    <w:rsid w:val="00657C06"/>
    <w:rsid w:val="00657FC4"/>
    <w:rsid w:val="006601E3"/>
    <w:rsid w:val="00660472"/>
    <w:rsid w:val="00660684"/>
    <w:rsid w:val="0066069C"/>
    <w:rsid w:val="006607A3"/>
    <w:rsid w:val="00660BA1"/>
    <w:rsid w:val="00660D13"/>
    <w:rsid w:val="00660D71"/>
    <w:rsid w:val="00660F81"/>
    <w:rsid w:val="00661034"/>
    <w:rsid w:val="006613CB"/>
    <w:rsid w:val="00661C31"/>
    <w:rsid w:val="00661E85"/>
    <w:rsid w:val="00661EF6"/>
    <w:rsid w:val="00662043"/>
    <w:rsid w:val="006620E8"/>
    <w:rsid w:val="006622AE"/>
    <w:rsid w:val="00662330"/>
    <w:rsid w:val="006623CC"/>
    <w:rsid w:val="00662423"/>
    <w:rsid w:val="006625BF"/>
    <w:rsid w:val="0066267F"/>
    <w:rsid w:val="006626D2"/>
    <w:rsid w:val="00662774"/>
    <w:rsid w:val="00662839"/>
    <w:rsid w:val="00662B22"/>
    <w:rsid w:val="00662C7C"/>
    <w:rsid w:val="006630BA"/>
    <w:rsid w:val="00663599"/>
    <w:rsid w:val="00663620"/>
    <w:rsid w:val="006638E6"/>
    <w:rsid w:val="00663A63"/>
    <w:rsid w:val="00663C90"/>
    <w:rsid w:val="00663D69"/>
    <w:rsid w:val="00663F2C"/>
    <w:rsid w:val="006640F9"/>
    <w:rsid w:val="0066442B"/>
    <w:rsid w:val="00664C2D"/>
    <w:rsid w:val="00664CAE"/>
    <w:rsid w:val="00664DCF"/>
    <w:rsid w:val="00664E8B"/>
    <w:rsid w:val="006652D0"/>
    <w:rsid w:val="006655C0"/>
    <w:rsid w:val="00665817"/>
    <w:rsid w:val="00665909"/>
    <w:rsid w:val="00665DC9"/>
    <w:rsid w:val="00666009"/>
    <w:rsid w:val="006663F6"/>
    <w:rsid w:val="006664C5"/>
    <w:rsid w:val="00666578"/>
    <w:rsid w:val="006667F8"/>
    <w:rsid w:val="00666920"/>
    <w:rsid w:val="006669B4"/>
    <w:rsid w:val="00666A7A"/>
    <w:rsid w:val="00666A8E"/>
    <w:rsid w:val="00666CA7"/>
    <w:rsid w:val="00666E76"/>
    <w:rsid w:val="00667108"/>
    <w:rsid w:val="006675A3"/>
    <w:rsid w:val="006676BA"/>
    <w:rsid w:val="0066773B"/>
    <w:rsid w:val="0066795D"/>
    <w:rsid w:val="00667B0D"/>
    <w:rsid w:val="00667BA7"/>
    <w:rsid w:val="006701A6"/>
    <w:rsid w:val="00670489"/>
    <w:rsid w:val="006704F8"/>
    <w:rsid w:val="00670665"/>
    <w:rsid w:val="0067084D"/>
    <w:rsid w:val="006709C7"/>
    <w:rsid w:val="006709CA"/>
    <w:rsid w:val="00670A9E"/>
    <w:rsid w:val="00670B4D"/>
    <w:rsid w:val="00670F4C"/>
    <w:rsid w:val="00670F8B"/>
    <w:rsid w:val="00671051"/>
    <w:rsid w:val="006711CA"/>
    <w:rsid w:val="006711EA"/>
    <w:rsid w:val="0067153F"/>
    <w:rsid w:val="00671748"/>
    <w:rsid w:val="00671A79"/>
    <w:rsid w:val="00671B42"/>
    <w:rsid w:val="00671CD2"/>
    <w:rsid w:val="00671F02"/>
    <w:rsid w:val="00672170"/>
    <w:rsid w:val="0067230B"/>
    <w:rsid w:val="00672420"/>
    <w:rsid w:val="006724DB"/>
    <w:rsid w:val="00672519"/>
    <w:rsid w:val="0067251A"/>
    <w:rsid w:val="006726A6"/>
    <w:rsid w:val="006726E2"/>
    <w:rsid w:val="00672732"/>
    <w:rsid w:val="00672D3E"/>
    <w:rsid w:val="00672E74"/>
    <w:rsid w:val="00673141"/>
    <w:rsid w:val="00673ADE"/>
    <w:rsid w:val="00673C46"/>
    <w:rsid w:val="00673C50"/>
    <w:rsid w:val="00673F36"/>
    <w:rsid w:val="00674316"/>
    <w:rsid w:val="0067436E"/>
    <w:rsid w:val="00674A8D"/>
    <w:rsid w:val="00674D5B"/>
    <w:rsid w:val="00674E1B"/>
    <w:rsid w:val="00674F66"/>
    <w:rsid w:val="0067532C"/>
    <w:rsid w:val="0067543B"/>
    <w:rsid w:val="006758B0"/>
    <w:rsid w:val="006758E4"/>
    <w:rsid w:val="0067606F"/>
    <w:rsid w:val="006761F9"/>
    <w:rsid w:val="00676485"/>
    <w:rsid w:val="0067668F"/>
    <w:rsid w:val="006769A7"/>
    <w:rsid w:val="00676AED"/>
    <w:rsid w:val="00676BFE"/>
    <w:rsid w:val="00676E8F"/>
    <w:rsid w:val="00676EF6"/>
    <w:rsid w:val="00676FCF"/>
    <w:rsid w:val="00677046"/>
    <w:rsid w:val="00677112"/>
    <w:rsid w:val="00677397"/>
    <w:rsid w:val="006773CE"/>
    <w:rsid w:val="00677472"/>
    <w:rsid w:val="0067753B"/>
    <w:rsid w:val="006777FA"/>
    <w:rsid w:val="00677856"/>
    <w:rsid w:val="0067792D"/>
    <w:rsid w:val="00677B3C"/>
    <w:rsid w:val="00677B7C"/>
    <w:rsid w:val="00677C86"/>
    <w:rsid w:val="00677CB9"/>
    <w:rsid w:val="00677E00"/>
    <w:rsid w:val="006800C3"/>
    <w:rsid w:val="0068012D"/>
    <w:rsid w:val="00680292"/>
    <w:rsid w:val="0068057B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A2F"/>
    <w:rsid w:val="00681AC5"/>
    <w:rsid w:val="00681D98"/>
    <w:rsid w:val="006821C2"/>
    <w:rsid w:val="006828F0"/>
    <w:rsid w:val="00682963"/>
    <w:rsid w:val="00682A66"/>
    <w:rsid w:val="00682D87"/>
    <w:rsid w:val="00683070"/>
    <w:rsid w:val="006833DB"/>
    <w:rsid w:val="006834ED"/>
    <w:rsid w:val="00683570"/>
    <w:rsid w:val="00683607"/>
    <w:rsid w:val="00683708"/>
    <w:rsid w:val="0068376E"/>
    <w:rsid w:val="0068379D"/>
    <w:rsid w:val="006838BB"/>
    <w:rsid w:val="00684A96"/>
    <w:rsid w:val="00684AA5"/>
    <w:rsid w:val="00684D17"/>
    <w:rsid w:val="00684FD4"/>
    <w:rsid w:val="00685122"/>
    <w:rsid w:val="00685156"/>
    <w:rsid w:val="006851F8"/>
    <w:rsid w:val="0068526C"/>
    <w:rsid w:val="00685335"/>
    <w:rsid w:val="006856F4"/>
    <w:rsid w:val="0068597E"/>
    <w:rsid w:val="00685AF0"/>
    <w:rsid w:val="00685B35"/>
    <w:rsid w:val="00686145"/>
    <w:rsid w:val="006864E6"/>
    <w:rsid w:val="006869BD"/>
    <w:rsid w:val="00686D1F"/>
    <w:rsid w:val="00686E91"/>
    <w:rsid w:val="00686EC5"/>
    <w:rsid w:val="00687126"/>
    <w:rsid w:val="00687420"/>
    <w:rsid w:val="0068770D"/>
    <w:rsid w:val="00687710"/>
    <w:rsid w:val="00687806"/>
    <w:rsid w:val="0068793B"/>
    <w:rsid w:val="0068799B"/>
    <w:rsid w:val="00687A20"/>
    <w:rsid w:val="00687AC0"/>
    <w:rsid w:val="00687F90"/>
    <w:rsid w:val="006903C0"/>
    <w:rsid w:val="0069073C"/>
    <w:rsid w:val="0069085A"/>
    <w:rsid w:val="00690BA9"/>
    <w:rsid w:val="00690C25"/>
    <w:rsid w:val="00690F33"/>
    <w:rsid w:val="00691306"/>
    <w:rsid w:val="0069153B"/>
    <w:rsid w:val="006915F7"/>
    <w:rsid w:val="006919DB"/>
    <w:rsid w:val="00691C40"/>
    <w:rsid w:val="00692422"/>
    <w:rsid w:val="006924E2"/>
    <w:rsid w:val="006924F7"/>
    <w:rsid w:val="00692749"/>
    <w:rsid w:val="0069293D"/>
    <w:rsid w:val="006929AA"/>
    <w:rsid w:val="00692A62"/>
    <w:rsid w:val="00692A8C"/>
    <w:rsid w:val="00693072"/>
    <w:rsid w:val="006936C3"/>
    <w:rsid w:val="00693775"/>
    <w:rsid w:val="006938CC"/>
    <w:rsid w:val="006939A6"/>
    <w:rsid w:val="00693F9B"/>
    <w:rsid w:val="006940CF"/>
    <w:rsid w:val="00694D40"/>
    <w:rsid w:val="006951B1"/>
    <w:rsid w:val="006952E0"/>
    <w:rsid w:val="006958DB"/>
    <w:rsid w:val="0069593A"/>
    <w:rsid w:val="0069627A"/>
    <w:rsid w:val="0069629C"/>
    <w:rsid w:val="006962AA"/>
    <w:rsid w:val="006962B6"/>
    <w:rsid w:val="006962ED"/>
    <w:rsid w:val="00696423"/>
    <w:rsid w:val="00696662"/>
    <w:rsid w:val="00696CBD"/>
    <w:rsid w:val="00697351"/>
    <w:rsid w:val="00697573"/>
    <w:rsid w:val="006976D5"/>
    <w:rsid w:val="006976DB"/>
    <w:rsid w:val="00697728"/>
    <w:rsid w:val="00697737"/>
    <w:rsid w:val="006977F4"/>
    <w:rsid w:val="00697DDC"/>
    <w:rsid w:val="00697E3B"/>
    <w:rsid w:val="006A00CC"/>
    <w:rsid w:val="006A0272"/>
    <w:rsid w:val="006A0368"/>
    <w:rsid w:val="006A147A"/>
    <w:rsid w:val="006A1489"/>
    <w:rsid w:val="006A1AA7"/>
    <w:rsid w:val="006A1AA8"/>
    <w:rsid w:val="006A1B09"/>
    <w:rsid w:val="006A1BC9"/>
    <w:rsid w:val="006A1DDD"/>
    <w:rsid w:val="006A1F2F"/>
    <w:rsid w:val="006A2058"/>
    <w:rsid w:val="006A2092"/>
    <w:rsid w:val="006A2141"/>
    <w:rsid w:val="006A2549"/>
    <w:rsid w:val="006A2559"/>
    <w:rsid w:val="006A27D7"/>
    <w:rsid w:val="006A2BC6"/>
    <w:rsid w:val="006A2CEE"/>
    <w:rsid w:val="006A2F92"/>
    <w:rsid w:val="006A30A4"/>
    <w:rsid w:val="006A36F6"/>
    <w:rsid w:val="006A3ED9"/>
    <w:rsid w:val="006A3F55"/>
    <w:rsid w:val="006A43AD"/>
    <w:rsid w:val="006A444D"/>
    <w:rsid w:val="006A4462"/>
    <w:rsid w:val="006A45E2"/>
    <w:rsid w:val="006A4763"/>
    <w:rsid w:val="006A48B7"/>
    <w:rsid w:val="006A48E1"/>
    <w:rsid w:val="006A4A5C"/>
    <w:rsid w:val="006A4BB4"/>
    <w:rsid w:val="006A4C69"/>
    <w:rsid w:val="006A4E3E"/>
    <w:rsid w:val="006A4E88"/>
    <w:rsid w:val="006A503F"/>
    <w:rsid w:val="006A514F"/>
    <w:rsid w:val="006A5204"/>
    <w:rsid w:val="006A53DB"/>
    <w:rsid w:val="006A55C9"/>
    <w:rsid w:val="006A563A"/>
    <w:rsid w:val="006A5667"/>
    <w:rsid w:val="006A5690"/>
    <w:rsid w:val="006A5721"/>
    <w:rsid w:val="006A581E"/>
    <w:rsid w:val="006A58D5"/>
    <w:rsid w:val="006A5BC4"/>
    <w:rsid w:val="006A5D1F"/>
    <w:rsid w:val="006A62CE"/>
    <w:rsid w:val="006A68C5"/>
    <w:rsid w:val="006A6C4D"/>
    <w:rsid w:val="006A6E2B"/>
    <w:rsid w:val="006A7146"/>
    <w:rsid w:val="006A7AEC"/>
    <w:rsid w:val="006A7BDA"/>
    <w:rsid w:val="006A7C7A"/>
    <w:rsid w:val="006B011F"/>
    <w:rsid w:val="006B0150"/>
    <w:rsid w:val="006B0197"/>
    <w:rsid w:val="006B06D0"/>
    <w:rsid w:val="006B08B6"/>
    <w:rsid w:val="006B0E00"/>
    <w:rsid w:val="006B11BF"/>
    <w:rsid w:val="006B1323"/>
    <w:rsid w:val="006B1605"/>
    <w:rsid w:val="006B16ED"/>
    <w:rsid w:val="006B188D"/>
    <w:rsid w:val="006B19FD"/>
    <w:rsid w:val="006B1ACA"/>
    <w:rsid w:val="006B1D80"/>
    <w:rsid w:val="006B1D8D"/>
    <w:rsid w:val="006B1F75"/>
    <w:rsid w:val="006B2258"/>
    <w:rsid w:val="006B2C1A"/>
    <w:rsid w:val="006B3101"/>
    <w:rsid w:val="006B35C7"/>
    <w:rsid w:val="006B3756"/>
    <w:rsid w:val="006B3978"/>
    <w:rsid w:val="006B3D30"/>
    <w:rsid w:val="006B3D46"/>
    <w:rsid w:val="006B3ED5"/>
    <w:rsid w:val="006B3FA5"/>
    <w:rsid w:val="006B4056"/>
    <w:rsid w:val="006B40F4"/>
    <w:rsid w:val="006B43FF"/>
    <w:rsid w:val="006B475A"/>
    <w:rsid w:val="006B4955"/>
    <w:rsid w:val="006B4A1F"/>
    <w:rsid w:val="006B4A74"/>
    <w:rsid w:val="006B4F00"/>
    <w:rsid w:val="006B5260"/>
    <w:rsid w:val="006B53DC"/>
    <w:rsid w:val="006B55A9"/>
    <w:rsid w:val="006B5720"/>
    <w:rsid w:val="006B5D15"/>
    <w:rsid w:val="006B5EBC"/>
    <w:rsid w:val="006B61A8"/>
    <w:rsid w:val="006B631F"/>
    <w:rsid w:val="006B635C"/>
    <w:rsid w:val="006B6605"/>
    <w:rsid w:val="006B6932"/>
    <w:rsid w:val="006B6D3D"/>
    <w:rsid w:val="006B72A2"/>
    <w:rsid w:val="006B767B"/>
    <w:rsid w:val="006B7B1C"/>
    <w:rsid w:val="006B7DBC"/>
    <w:rsid w:val="006B7F9D"/>
    <w:rsid w:val="006C0161"/>
    <w:rsid w:val="006C01C4"/>
    <w:rsid w:val="006C0294"/>
    <w:rsid w:val="006C04BD"/>
    <w:rsid w:val="006C0512"/>
    <w:rsid w:val="006C07CD"/>
    <w:rsid w:val="006C08E0"/>
    <w:rsid w:val="006C0A49"/>
    <w:rsid w:val="006C0C9B"/>
    <w:rsid w:val="006C0E6F"/>
    <w:rsid w:val="006C1A1E"/>
    <w:rsid w:val="006C1CDB"/>
    <w:rsid w:val="006C1E4E"/>
    <w:rsid w:val="006C1EBF"/>
    <w:rsid w:val="006C1FAE"/>
    <w:rsid w:val="006C2823"/>
    <w:rsid w:val="006C28D9"/>
    <w:rsid w:val="006C2923"/>
    <w:rsid w:val="006C2F10"/>
    <w:rsid w:val="006C305F"/>
    <w:rsid w:val="006C310B"/>
    <w:rsid w:val="006C33A9"/>
    <w:rsid w:val="006C34BA"/>
    <w:rsid w:val="006C3562"/>
    <w:rsid w:val="006C358C"/>
    <w:rsid w:val="006C3859"/>
    <w:rsid w:val="006C3ACD"/>
    <w:rsid w:val="006C3D81"/>
    <w:rsid w:val="006C3E68"/>
    <w:rsid w:val="006C411A"/>
    <w:rsid w:val="006C43F0"/>
    <w:rsid w:val="006C4CF0"/>
    <w:rsid w:val="006C4EFB"/>
    <w:rsid w:val="006C4F52"/>
    <w:rsid w:val="006C50F5"/>
    <w:rsid w:val="006C5138"/>
    <w:rsid w:val="006C57DD"/>
    <w:rsid w:val="006C5E7A"/>
    <w:rsid w:val="006C5F4C"/>
    <w:rsid w:val="006C6048"/>
    <w:rsid w:val="006C6129"/>
    <w:rsid w:val="006C6386"/>
    <w:rsid w:val="006C68E6"/>
    <w:rsid w:val="006C6C44"/>
    <w:rsid w:val="006C6D8A"/>
    <w:rsid w:val="006C6E25"/>
    <w:rsid w:val="006C6E59"/>
    <w:rsid w:val="006C6E81"/>
    <w:rsid w:val="006C6EC9"/>
    <w:rsid w:val="006C7089"/>
    <w:rsid w:val="006C70F3"/>
    <w:rsid w:val="006C7833"/>
    <w:rsid w:val="006D004C"/>
    <w:rsid w:val="006D06CB"/>
    <w:rsid w:val="006D07BD"/>
    <w:rsid w:val="006D0913"/>
    <w:rsid w:val="006D0A1B"/>
    <w:rsid w:val="006D0AD3"/>
    <w:rsid w:val="006D0BB3"/>
    <w:rsid w:val="006D0DFA"/>
    <w:rsid w:val="006D0F29"/>
    <w:rsid w:val="006D114D"/>
    <w:rsid w:val="006D1272"/>
    <w:rsid w:val="006D1277"/>
    <w:rsid w:val="006D13B7"/>
    <w:rsid w:val="006D1843"/>
    <w:rsid w:val="006D1A7D"/>
    <w:rsid w:val="006D1D3A"/>
    <w:rsid w:val="006D1D6A"/>
    <w:rsid w:val="006D2164"/>
    <w:rsid w:val="006D2419"/>
    <w:rsid w:val="006D243D"/>
    <w:rsid w:val="006D258B"/>
    <w:rsid w:val="006D27E6"/>
    <w:rsid w:val="006D2875"/>
    <w:rsid w:val="006D2973"/>
    <w:rsid w:val="006D2E84"/>
    <w:rsid w:val="006D3004"/>
    <w:rsid w:val="006D3007"/>
    <w:rsid w:val="006D323A"/>
    <w:rsid w:val="006D3399"/>
    <w:rsid w:val="006D33E6"/>
    <w:rsid w:val="006D3A13"/>
    <w:rsid w:val="006D3BE0"/>
    <w:rsid w:val="006D3CFE"/>
    <w:rsid w:val="006D3EC2"/>
    <w:rsid w:val="006D3F26"/>
    <w:rsid w:val="006D4305"/>
    <w:rsid w:val="006D431E"/>
    <w:rsid w:val="006D448B"/>
    <w:rsid w:val="006D44F2"/>
    <w:rsid w:val="006D4B53"/>
    <w:rsid w:val="006D4BB8"/>
    <w:rsid w:val="006D4D96"/>
    <w:rsid w:val="006D4E4F"/>
    <w:rsid w:val="006D5169"/>
    <w:rsid w:val="006D520A"/>
    <w:rsid w:val="006D534E"/>
    <w:rsid w:val="006D5623"/>
    <w:rsid w:val="006D61E0"/>
    <w:rsid w:val="006D6254"/>
    <w:rsid w:val="006D63A6"/>
    <w:rsid w:val="006D644C"/>
    <w:rsid w:val="006D64C6"/>
    <w:rsid w:val="006D666E"/>
    <w:rsid w:val="006D6895"/>
    <w:rsid w:val="006D6A83"/>
    <w:rsid w:val="006D6ADC"/>
    <w:rsid w:val="006D6B86"/>
    <w:rsid w:val="006D6BD1"/>
    <w:rsid w:val="006D6C4A"/>
    <w:rsid w:val="006D70EE"/>
    <w:rsid w:val="006D73B4"/>
    <w:rsid w:val="006D73F3"/>
    <w:rsid w:val="006D7733"/>
    <w:rsid w:val="006D775B"/>
    <w:rsid w:val="006D7CA0"/>
    <w:rsid w:val="006E04F6"/>
    <w:rsid w:val="006E0868"/>
    <w:rsid w:val="006E086F"/>
    <w:rsid w:val="006E0933"/>
    <w:rsid w:val="006E098D"/>
    <w:rsid w:val="006E0D0D"/>
    <w:rsid w:val="006E0DAA"/>
    <w:rsid w:val="006E0DAE"/>
    <w:rsid w:val="006E0E5E"/>
    <w:rsid w:val="006E0FB9"/>
    <w:rsid w:val="006E1055"/>
    <w:rsid w:val="006E1157"/>
    <w:rsid w:val="006E1533"/>
    <w:rsid w:val="006E1791"/>
    <w:rsid w:val="006E1834"/>
    <w:rsid w:val="006E186B"/>
    <w:rsid w:val="006E1881"/>
    <w:rsid w:val="006E1ACF"/>
    <w:rsid w:val="006E1CB5"/>
    <w:rsid w:val="006E1CCC"/>
    <w:rsid w:val="006E2094"/>
    <w:rsid w:val="006E20F9"/>
    <w:rsid w:val="006E22B6"/>
    <w:rsid w:val="006E249E"/>
    <w:rsid w:val="006E272D"/>
    <w:rsid w:val="006E2ED2"/>
    <w:rsid w:val="006E2EF3"/>
    <w:rsid w:val="006E302E"/>
    <w:rsid w:val="006E3178"/>
    <w:rsid w:val="006E3205"/>
    <w:rsid w:val="006E3333"/>
    <w:rsid w:val="006E3779"/>
    <w:rsid w:val="006E3899"/>
    <w:rsid w:val="006E3D50"/>
    <w:rsid w:val="006E3F4A"/>
    <w:rsid w:val="006E4067"/>
    <w:rsid w:val="006E4157"/>
    <w:rsid w:val="006E4334"/>
    <w:rsid w:val="006E466A"/>
    <w:rsid w:val="006E47D2"/>
    <w:rsid w:val="006E4AF6"/>
    <w:rsid w:val="006E4E8A"/>
    <w:rsid w:val="006E50FE"/>
    <w:rsid w:val="006E567B"/>
    <w:rsid w:val="006E5F3A"/>
    <w:rsid w:val="006E6469"/>
    <w:rsid w:val="006E6522"/>
    <w:rsid w:val="006E6732"/>
    <w:rsid w:val="006E69A7"/>
    <w:rsid w:val="006E69EF"/>
    <w:rsid w:val="006E6AA7"/>
    <w:rsid w:val="006E6BAC"/>
    <w:rsid w:val="006E6BE4"/>
    <w:rsid w:val="006E6D56"/>
    <w:rsid w:val="006E6F64"/>
    <w:rsid w:val="006E71D7"/>
    <w:rsid w:val="006E740C"/>
    <w:rsid w:val="006E773E"/>
    <w:rsid w:val="006E77F6"/>
    <w:rsid w:val="006E7ADB"/>
    <w:rsid w:val="006E7ADF"/>
    <w:rsid w:val="006E7D42"/>
    <w:rsid w:val="006F0022"/>
    <w:rsid w:val="006F0131"/>
    <w:rsid w:val="006F0149"/>
    <w:rsid w:val="006F015B"/>
    <w:rsid w:val="006F01DD"/>
    <w:rsid w:val="006F06F5"/>
    <w:rsid w:val="006F076D"/>
    <w:rsid w:val="006F08F7"/>
    <w:rsid w:val="006F096B"/>
    <w:rsid w:val="006F0A88"/>
    <w:rsid w:val="006F0B42"/>
    <w:rsid w:val="006F0B89"/>
    <w:rsid w:val="006F0BB2"/>
    <w:rsid w:val="006F0F6C"/>
    <w:rsid w:val="006F1135"/>
    <w:rsid w:val="006F117D"/>
    <w:rsid w:val="006F1294"/>
    <w:rsid w:val="006F1597"/>
    <w:rsid w:val="006F15ED"/>
    <w:rsid w:val="006F1660"/>
    <w:rsid w:val="006F1872"/>
    <w:rsid w:val="006F198B"/>
    <w:rsid w:val="006F1A29"/>
    <w:rsid w:val="006F1AF4"/>
    <w:rsid w:val="006F1CB3"/>
    <w:rsid w:val="006F1CE3"/>
    <w:rsid w:val="006F1EBC"/>
    <w:rsid w:val="006F200D"/>
    <w:rsid w:val="006F221E"/>
    <w:rsid w:val="006F23C3"/>
    <w:rsid w:val="006F27B7"/>
    <w:rsid w:val="006F2958"/>
    <w:rsid w:val="006F2CCB"/>
    <w:rsid w:val="006F2CF8"/>
    <w:rsid w:val="006F2D7D"/>
    <w:rsid w:val="006F2D86"/>
    <w:rsid w:val="006F2E89"/>
    <w:rsid w:val="006F3119"/>
    <w:rsid w:val="006F321B"/>
    <w:rsid w:val="006F3467"/>
    <w:rsid w:val="006F34BB"/>
    <w:rsid w:val="006F35CE"/>
    <w:rsid w:val="006F36E4"/>
    <w:rsid w:val="006F376B"/>
    <w:rsid w:val="006F3794"/>
    <w:rsid w:val="006F4261"/>
    <w:rsid w:val="006F4853"/>
    <w:rsid w:val="006F4857"/>
    <w:rsid w:val="006F4885"/>
    <w:rsid w:val="006F4CBE"/>
    <w:rsid w:val="006F4FEE"/>
    <w:rsid w:val="006F5040"/>
    <w:rsid w:val="006F5103"/>
    <w:rsid w:val="006F54D3"/>
    <w:rsid w:val="006F5688"/>
    <w:rsid w:val="006F5885"/>
    <w:rsid w:val="006F5A36"/>
    <w:rsid w:val="006F5C64"/>
    <w:rsid w:val="006F5E4A"/>
    <w:rsid w:val="006F6051"/>
    <w:rsid w:val="006F6100"/>
    <w:rsid w:val="006F613F"/>
    <w:rsid w:val="006F63D1"/>
    <w:rsid w:val="006F654E"/>
    <w:rsid w:val="006F66F5"/>
    <w:rsid w:val="006F682D"/>
    <w:rsid w:val="006F696B"/>
    <w:rsid w:val="006F69E9"/>
    <w:rsid w:val="006F6C8F"/>
    <w:rsid w:val="006F6DA9"/>
    <w:rsid w:val="006F6F16"/>
    <w:rsid w:val="006F6F85"/>
    <w:rsid w:val="006F72F6"/>
    <w:rsid w:val="006F730C"/>
    <w:rsid w:val="006F74A0"/>
    <w:rsid w:val="006F751E"/>
    <w:rsid w:val="006F7791"/>
    <w:rsid w:val="006F7996"/>
    <w:rsid w:val="006F7A0C"/>
    <w:rsid w:val="006F7A1E"/>
    <w:rsid w:val="006F7A8C"/>
    <w:rsid w:val="006F7BC8"/>
    <w:rsid w:val="006F7D23"/>
    <w:rsid w:val="00700314"/>
    <w:rsid w:val="00700699"/>
    <w:rsid w:val="0070079E"/>
    <w:rsid w:val="00700994"/>
    <w:rsid w:val="007009F4"/>
    <w:rsid w:val="00700D8C"/>
    <w:rsid w:val="00700F73"/>
    <w:rsid w:val="007012A2"/>
    <w:rsid w:val="007013BF"/>
    <w:rsid w:val="007015D5"/>
    <w:rsid w:val="00701806"/>
    <w:rsid w:val="0070195D"/>
    <w:rsid w:val="00702062"/>
    <w:rsid w:val="00702307"/>
    <w:rsid w:val="00702865"/>
    <w:rsid w:val="00702CA4"/>
    <w:rsid w:val="00702EE1"/>
    <w:rsid w:val="00702F5E"/>
    <w:rsid w:val="0070326F"/>
    <w:rsid w:val="00703342"/>
    <w:rsid w:val="007033CB"/>
    <w:rsid w:val="00703644"/>
    <w:rsid w:val="00703809"/>
    <w:rsid w:val="00703998"/>
    <w:rsid w:val="00703B51"/>
    <w:rsid w:val="00703CD5"/>
    <w:rsid w:val="007041A9"/>
    <w:rsid w:val="00704211"/>
    <w:rsid w:val="0070483D"/>
    <w:rsid w:val="00704840"/>
    <w:rsid w:val="007049DD"/>
    <w:rsid w:val="00704A71"/>
    <w:rsid w:val="00704AD5"/>
    <w:rsid w:val="00704B0D"/>
    <w:rsid w:val="00704BAA"/>
    <w:rsid w:val="00704CCE"/>
    <w:rsid w:val="00704D65"/>
    <w:rsid w:val="00704EB3"/>
    <w:rsid w:val="00705384"/>
    <w:rsid w:val="00705397"/>
    <w:rsid w:val="007054BD"/>
    <w:rsid w:val="00705A19"/>
    <w:rsid w:val="00705C19"/>
    <w:rsid w:val="00705CA8"/>
    <w:rsid w:val="00705D33"/>
    <w:rsid w:val="00705E72"/>
    <w:rsid w:val="00705FA3"/>
    <w:rsid w:val="00705FC4"/>
    <w:rsid w:val="007060BF"/>
    <w:rsid w:val="007060FE"/>
    <w:rsid w:val="00706322"/>
    <w:rsid w:val="00706374"/>
    <w:rsid w:val="00706462"/>
    <w:rsid w:val="0070668C"/>
    <w:rsid w:val="00706C97"/>
    <w:rsid w:val="00706CF8"/>
    <w:rsid w:val="00706DA2"/>
    <w:rsid w:val="00706E2D"/>
    <w:rsid w:val="0070701A"/>
    <w:rsid w:val="00707205"/>
    <w:rsid w:val="0070743E"/>
    <w:rsid w:val="0070754B"/>
    <w:rsid w:val="007079C1"/>
    <w:rsid w:val="00707AAE"/>
    <w:rsid w:val="00707C19"/>
    <w:rsid w:val="00707D7C"/>
    <w:rsid w:val="00707E00"/>
    <w:rsid w:val="007100EF"/>
    <w:rsid w:val="007104D5"/>
    <w:rsid w:val="00710575"/>
    <w:rsid w:val="0071084F"/>
    <w:rsid w:val="00710B2A"/>
    <w:rsid w:val="00710D18"/>
    <w:rsid w:val="00710DA3"/>
    <w:rsid w:val="00710DD0"/>
    <w:rsid w:val="00711023"/>
    <w:rsid w:val="00711311"/>
    <w:rsid w:val="00711647"/>
    <w:rsid w:val="0071167F"/>
    <w:rsid w:val="00711755"/>
    <w:rsid w:val="007117C5"/>
    <w:rsid w:val="00711839"/>
    <w:rsid w:val="007118A0"/>
    <w:rsid w:val="007118BE"/>
    <w:rsid w:val="00711901"/>
    <w:rsid w:val="00711BED"/>
    <w:rsid w:val="00711D5D"/>
    <w:rsid w:val="00711EAA"/>
    <w:rsid w:val="00711FEF"/>
    <w:rsid w:val="00712769"/>
    <w:rsid w:val="00712898"/>
    <w:rsid w:val="00712A0D"/>
    <w:rsid w:val="00712B70"/>
    <w:rsid w:val="00712E09"/>
    <w:rsid w:val="00712F76"/>
    <w:rsid w:val="0071316E"/>
    <w:rsid w:val="0071335A"/>
    <w:rsid w:val="007133AB"/>
    <w:rsid w:val="0071380B"/>
    <w:rsid w:val="00713931"/>
    <w:rsid w:val="00713D48"/>
    <w:rsid w:val="00713EC1"/>
    <w:rsid w:val="00713F2D"/>
    <w:rsid w:val="00713F67"/>
    <w:rsid w:val="00713FB8"/>
    <w:rsid w:val="00714199"/>
    <w:rsid w:val="0071421B"/>
    <w:rsid w:val="00714246"/>
    <w:rsid w:val="00714520"/>
    <w:rsid w:val="007146C1"/>
    <w:rsid w:val="00714952"/>
    <w:rsid w:val="0071495F"/>
    <w:rsid w:val="007149F7"/>
    <w:rsid w:val="00714A0E"/>
    <w:rsid w:val="00714AAF"/>
    <w:rsid w:val="00714D8E"/>
    <w:rsid w:val="0071528A"/>
    <w:rsid w:val="007153D8"/>
    <w:rsid w:val="00715677"/>
    <w:rsid w:val="00715843"/>
    <w:rsid w:val="007158E2"/>
    <w:rsid w:val="00715A82"/>
    <w:rsid w:val="00715D7F"/>
    <w:rsid w:val="00715F5F"/>
    <w:rsid w:val="007164CE"/>
    <w:rsid w:val="00717145"/>
    <w:rsid w:val="00717392"/>
    <w:rsid w:val="00717451"/>
    <w:rsid w:val="0071780B"/>
    <w:rsid w:val="00717E5D"/>
    <w:rsid w:val="007201EF"/>
    <w:rsid w:val="007204DF"/>
    <w:rsid w:val="00720544"/>
    <w:rsid w:val="00720968"/>
    <w:rsid w:val="00720A77"/>
    <w:rsid w:val="00720C87"/>
    <w:rsid w:val="00720CA3"/>
    <w:rsid w:val="00720F55"/>
    <w:rsid w:val="0072104D"/>
    <w:rsid w:val="007211C6"/>
    <w:rsid w:val="007211CA"/>
    <w:rsid w:val="00721242"/>
    <w:rsid w:val="00721591"/>
    <w:rsid w:val="00721835"/>
    <w:rsid w:val="00721935"/>
    <w:rsid w:val="00721DAA"/>
    <w:rsid w:val="00721F19"/>
    <w:rsid w:val="00722011"/>
    <w:rsid w:val="00722091"/>
    <w:rsid w:val="007220FC"/>
    <w:rsid w:val="007223AA"/>
    <w:rsid w:val="007225C5"/>
    <w:rsid w:val="00722667"/>
    <w:rsid w:val="007227A0"/>
    <w:rsid w:val="00722814"/>
    <w:rsid w:val="00722A60"/>
    <w:rsid w:val="00722BA2"/>
    <w:rsid w:val="00722EAC"/>
    <w:rsid w:val="00722F20"/>
    <w:rsid w:val="007233C3"/>
    <w:rsid w:val="00723709"/>
    <w:rsid w:val="00723829"/>
    <w:rsid w:val="007239ED"/>
    <w:rsid w:val="00723D00"/>
    <w:rsid w:val="0072439A"/>
    <w:rsid w:val="0072448C"/>
    <w:rsid w:val="00724529"/>
    <w:rsid w:val="0072458B"/>
    <w:rsid w:val="007245BD"/>
    <w:rsid w:val="00724672"/>
    <w:rsid w:val="007246C0"/>
    <w:rsid w:val="00724C33"/>
    <w:rsid w:val="00724DC8"/>
    <w:rsid w:val="00724EC6"/>
    <w:rsid w:val="007254B7"/>
    <w:rsid w:val="00725770"/>
    <w:rsid w:val="00725D7A"/>
    <w:rsid w:val="0072617E"/>
    <w:rsid w:val="00726222"/>
    <w:rsid w:val="00726580"/>
    <w:rsid w:val="0072665C"/>
    <w:rsid w:val="00726BEF"/>
    <w:rsid w:val="00726C2C"/>
    <w:rsid w:val="00726EE5"/>
    <w:rsid w:val="00727379"/>
    <w:rsid w:val="007273B1"/>
    <w:rsid w:val="007273B9"/>
    <w:rsid w:val="007279CD"/>
    <w:rsid w:val="00727BCB"/>
    <w:rsid w:val="00727D97"/>
    <w:rsid w:val="00727FAE"/>
    <w:rsid w:val="00727FC7"/>
    <w:rsid w:val="0073001F"/>
    <w:rsid w:val="00730630"/>
    <w:rsid w:val="00730649"/>
    <w:rsid w:val="007306A2"/>
    <w:rsid w:val="0073077E"/>
    <w:rsid w:val="00730F90"/>
    <w:rsid w:val="00730FE2"/>
    <w:rsid w:val="00730FEB"/>
    <w:rsid w:val="0073111E"/>
    <w:rsid w:val="00731241"/>
    <w:rsid w:val="0073127E"/>
    <w:rsid w:val="007313C1"/>
    <w:rsid w:val="007317D5"/>
    <w:rsid w:val="0073188A"/>
    <w:rsid w:val="00731984"/>
    <w:rsid w:val="00731BEB"/>
    <w:rsid w:val="00731D61"/>
    <w:rsid w:val="0073211B"/>
    <w:rsid w:val="007321BC"/>
    <w:rsid w:val="007323B9"/>
    <w:rsid w:val="00732449"/>
    <w:rsid w:val="007324B9"/>
    <w:rsid w:val="007325F8"/>
    <w:rsid w:val="00732608"/>
    <w:rsid w:val="0073271C"/>
    <w:rsid w:val="00732C75"/>
    <w:rsid w:val="00733170"/>
    <w:rsid w:val="007331FD"/>
    <w:rsid w:val="00733535"/>
    <w:rsid w:val="0073369C"/>
    <w:rsid w:val="007337E9"/>
    <w:rsid w:val="00733B8F"/>
    <w:rsid w:val="00733BBF"/>
    <w:rsid w:val="00733C0B"/>
    <w:rsid w:val="007341B5"/>
    <w:rsid w:val="007341E3"/>
    <w:rsid w:val="0073438F"/>
    <w:rsid w:val="0073444B"/>
    <w:rsid w:val="007344C3"/>
    <w:rsid w:val="0073482A"/>
    <w:rsid w:val="007348D1"/>
    <w:rsid w:val="00734921"/>
    <w:rsid w:val="00734B4D"/>
    <w:rsid w:val="00734DA8"/>
    <w:rsid w:val="00734EA9"/>
    <w:rsid w:val="00735007"/>
    <w:rsid w:val="00735083"/>
    <w:rsid w:val="00735380"/>
    <w:rsid w:val="00735E36"/>
    <w:rsid w:val="00735EE9"/>
    <w:rsid w:val="00735F0C"/>
    <w:rsid w:val="00735F51"/>
    <w:rsid w:val="00735FAF"/>
    <w:rsid w:val="00736167"/>
    <w:rsid w:val="007361AF"/>
    <w:rsid w:val="00736256"/>
    <w:rsid w:val="0073674A"/>
    <w:rsid w:val="00736908"/>
    <w:rsid w:val="00736B7A"/>
    <w:rsid w:val="00736BB0"/>
    <w:rsid w:val="00736EF4"/>
    <w:rsid w:val="00737257"/>
    <w:rsid w:val="0073730B"/>
    <w:rsid w:val="007373D1"/>
    <w:rsid w:val="00737708"/>
    <w:rsid w:val="00737978"/>
    <w:rsid w:val="00737B11"/>
    <w:rsid w:val="00737EAF"/>
    <w:rsid w:val="00737F14"/>
    <w:rsid w:val="00740169"/>
    <w:rsid w:val="0074034E"/>
    <w:rsid w:val="00740538"/>
    <w:rsid w:val="00740541"/>
    <w:rsid w:val="007405B7"/>
    <w:rsid w:val="0074078E"/>
    <w:rsid w:val="007407F0"/>
    <w:rsid w:val="00740A27"/>
    <w:rsid w:val="00740E64"/>
    <w:rsid w:val="0074103D"/>
    <w:rsid w:val="0074122F"/>
    <w:rsid w:val="00741526"/>
    <w:rsid w:val="007416EA"/>
    <w:rsid w:val="00741763"/>
    <w:rsid w:val="00741A1A"/>
    <w:rsid w:val="00741FFA"/>
    <w:rsid w:val="00742137"/>
    <w:rsid w:val="00742288"/>
    <w:rsid w:val="00742398"/>
    <w:rsid w:val="00742442"/>
    <w:rsid w:val="00742755"/>
    <w:rsid w:val="00742AAF"/>
    <w:rsid w:val="00742B75"/>
    <w:rsid w:val="00742C50"/>
    <w:rsid w:val="00742E19"/>
    <w:rsid w:val="00742EC0"/>
    <w:rsid w:val="00742F0D"/>
    <w:rsid w:val="007433E4"/>
    <w:rsid w:val="0074349D"/>
    <w:rsid w:val="00743551"/>
    <w:rsid w:val="00743573"/>
    <w:rsid w:val="007435C5"/>
    <w:rsid w:val="0074384A"/>
    <w:rsid w:val="0074389E"/>
    <w:rsid w:val="0074399A"/>
    <w:rsid w:val="007439F0"/>
    <w:rsid w:val="00743BED"/>
    <w:rsid w:val="00743FDB"/>
    <w:rsid w:val="0074442C"/>
    <w:rsid w:val="0074481B"/>
    <w:rsid w:val="00744947"/>
    <w:rsid w:val="007449C7"/>
    <w:rsid w:val="00744A6C"/>
    <w:rsid w:val="007451F3"/>
    <w:rsid w:val="0074543D"/>
    <w:rsid w:val="007456A9"/>
    <w:rsid w:val="007456ED"/>
    <w:rsid w:val="007457CF"/>
    <w:rsid w:val="0074584E"/>
    <w:rsid w:val="00745AE8"/>
    <w:rsid w:val="00745C01"/>
    <w:rsid w:val="007460B0"/>
    <w:rsid w:val="007460BE"/>
    <w:rsid w:val="007460D9"/>
    <w:rsid w:val="00746320"/>
    <w:rsid w:val="00746382"/>
    <w:rsid w:val="00746560"/>
    <w:rsid w:val="007465B6"/>
    <w:rsid w:val="00746619"/>
    <w:rsid w:val="00746D04"/>
    <w:rsid w:val="00746EAA"/>
    <w:rsid w:val="00746F44"/>
    <w:rsid w:val="00747180"/>
    <w:rsid w:val="007471BE"/>
    <w:rsid w:val="007471FD"/>
    <w:rsid w:val="00747246"/>
    <w:rsid w:val="0074742A"/>
    <w:rsid w:val="0074789B"/>
    <w:rsid w:val="007478DB"/>
    <w:rsid w:val="00747950"/>
    <w:rsid w:val="00747AFE"/>
    <w:rsid w:val="00747C96"/>
    <w:rsid w:val="00747CF3"/>
    <w:rsid w:val="00747DB2"/>
    <w:rsid w:val="007501DD"/>
    <w:rsid w:val="00750818"/>
    <w:rsid w:val="0075093A"/>
    <w:rsid w:val="00750D2C"/>
    <w:rsid w:val="00750F2C"/>
    <w:rsid w:val="00751066"/>
    <w:rsid w:val="00751169"/>
    <w:rsid w:val="00751330"/>
    <w:rsid w:val="007513D9"/>
    <w:rsid w:val="007513EF"/>
    <w:rsid w:val="007516D9"/>
    <w:rsid w:val="00751805"/>
    <w:rsid w:val="00752591"/>
    <w:rsid w:val="0075261E"/>
    <w:rsid w:val="0075297A"/>
    <w:rsid w:val="00752A0F"/>
    <w:rsid w:val="00752A5A"/>
    <w:rsid w:val="00752B03"/>
    <w:rsid w:val="00752BB1"/>
    <w:rsid w:val="00752C77"/>
    <w:rsid w:val="00752F4D"/>
    <w:rsid w:val="00752F60"/>
    <w:rsid w:val="00753074"/>
    <w:rsid w:val="00753312"/>
    <w:rsid w:val="0075342C"/>
    <w:rsid w:val="007534A1"/>
    <w:rsid w:val="00753626"/>
    <w:rsid w:val="00753815"/>
    <w:rsid w:val="007538D7"/>
    <w:rsid w:val="00753972"/>
    <w:rsid w:val="00753AE1"/>
    <w:rsid w:val="00753AE6"/>
    <w:rsid w:val="00754439"/>
    <w:rsid w:val="007547F9"/>
    <w:rsid w:val="00754AC6"/>
    <w:rsid w:val="00754E04"/>
    <w:rsid w:val="00754EBA"/>
    <w:rsid w:val="00755271"/>
    <w:rsid w:val="007552D3"/>
    <w:rsid w:val="007553AA"/>
    <w:rsid w:val="00755577"/>
    <w:rsid w:val="00755742"/>
    <w:rsid w:val="00755844"/>
    <w:rsid w:val="00755E61"/>
    <w:rsid w:val="00755F89"/>
    <w:rsid w:val="007562C5"/>
    <w:rsid w:val="00756561"/>
    <w:rsid w:val="0075687F"/>
    <w:rsid w:val="00756A23"/>
    <w:rsid w:val="00756F57"/>
    <w:rsid w:val="007570CE"/>
    <w:rsid w:val="007571C2"/>
    <w:rsid w:val="0075752B"/>
    <w:rsid w:val="007575BD"/>
    <w:rsid w:val="00757F5E"/>
    <w:rsid w:val="007602E8"/>
    <w:rsid w:val="0076036B"/>
    <w:rsid w:val="0076042A"/>
    <w:rsid w:val="0076053F"/>
    <w:rsid w:val="007605FF"/>
    <w:rsid w:val="0076076B"/>
    <w:rsid w:val="00760936"/>
    <w:rsid w:val="0076097E"/>
    <w:rsid w:val="00760A28"/>
    <w:rsid w:val="00760A41"/>
    <w:rsid w:val="00760C52"/>
    <w:rsid w:val="00760CF8"/>
    <w:rsid w:val="00760E57"/>
    <w:rsid w:val="0076136F"/>
    <w:rsid w:val="007615C2"/>
    <w:rsid w:val="007616C9"/>
    <w:rsid w:val="00761886"/>
    <w:rsid w:val="00761C0F"/>
    <w:rsid w:val="00761FEE"/>
    <w:rsid w:val="007620C3"/>
    <w:rsid w:val="00762238"/>
    <w:rsid w:val="00762792"/>
    <w:rsid w:val="007627E9"/>
    <w:rsid w:val="00762935"/>
    <w:rsid w:val="00762BBA"/>
    <w:rsid w:val="0076313B"/>
    <w:rsid w:val="007631D1"/>
    <w:rsid w:val="00763483"/>
    <w:rsid w:val="007637DF"/>
    <w:rsid w:val="007639D5"/>
    <w:rsid w:val="00763D54"/>
    <w:rsid w:val="00763D61"/>
    <w:rsid w:val="00763DC8"/>
    <w:rsid w:val="00764173"/>
    <w:rsid w:val="007641DE"/>
    <w:rsid w:val="007642FD"/>
    <w:rsid w:val="007643D0"/>
    <w:rsid w:val="00764552"/>
    <w:rsid w:val="00764559"/>
    <w:rsid w:val="007647A9"/>
    <w:rsid w:val="00764A26"/>
    <w:rsid w:val="00764A2D"/>
    <w:rsid w:val="00764C5E"/>
    <w:rsid w:val="00764D07"/>
    <w:rsid w:val="00764E20"/>
    <w:rsid w:val="00764EDC"/>
    <w:rsid w:val="007651A7"/>
    <w:rsid w:val="00765242"/>
    <w:rsid w:val="007656BC"/>
    <w:rsid w:val="00765E5D"/>
    <w:rsid w:val="00765EB6"/>
    <w:rsid w:val="00766377"/>
    <w:rsid w:val="00766A37"/>
    <w:rsid w:val="00766EF4"/>
    <w:rsid w:val="0076718C"/>
    <w:rsid w:val="0076727A"/>
    <w:rsid w:val="0076753A"/>
    <w:rsid w:val="0076780C"/>
    <w:rsid w:val="00767832"/>
    <w:rsid w:val="00767896"/>
    <w:rsid w:val="00767976"/>
    <w:rsid w:val="00767A8F"/>
    <w:rsid w:val="00767B11"/>
    <w:rsid w:val="00767C3A"/>
    <w:rsid w:val="00767CBD"/>
    <w:rsid w:val="00767DB8"/>
    <w:rsid w:val="00767F51"/>
    <w:rsid w:val="00770073"/>
    <w:rsid w:val="0077016B"/>
    <w:rsid w:val="00770242"/>
    <w:rsid w:val="00770371"/>
    <w:rsid w:val="0077060D"/>
    <w:rsid w:val="007707D2"/>
    <w:rsid w:val="0077093E"/>
    <w:rsid w:val="00770E05"/>
    <w:rsid w:val="0077117B"/>
    <w:rsid w:val="007711E5"/>
    <w:rsid w:val="00771366"/>
    <w:rsid w:val="00771833"/>
    <w:rsid w:val="007718E5"/>
    <w:rsid w:val="007719B5"/>
    <w:rsid w:val="007719E7"/>
    <w:rsid w:val="00771E5D"/>
    <w:rsid w:val="00771F65"/>
    <w:rsid w:val="00771F74"/>
    <w:rsid w:val="00772057"/>
    <w:rsid w:val="007720BA"/>
    <w:rsid w:val="00772186"/>
    <w:rsid w:val="007721C8"/>
    <w:rsid w:val="007722E7"/>
    <w:rsid w:val="00772A6F"/>
    <w:rsid w:val="00772ACB"/>
    <w:rsid w:val="00772CBF"/>
    <w:rsid w:val="00772DFD"/>
    <w:rsid w:val="00772E7F"/>
    <w:rsid w:val="00772FCF"/>
    <w:rsid w:val="00773211"/>
    <w:rsid w:val="007733C3"/>
    <w:rsid w:val="00773570"/>
    <w:rsid w:val="007737C0"/>
    <w:rsid w:val="00773800"/>
    <w:rsid w:val="007738EF"/>
    <w:rsid w:val="00773F74"/>
    <w:rsid w:val="00773F77"/>
    <w:rsid w:val="007741A5"/>
    <w:rsid w:val="007741EF"/>
    <w:rsid w:val="007744CA"/>
    <w:rsid w:val="0077451D"/>
    <w:rsid w:val="00774CD5"/>
    <w:rsid w:val="00774D80"/>
    <w:rsid w:val="00774E07"/>
    <w:rsid w:val="00775066"/>
    <w:rsid w:val="0077560E"/>
    <w:rsid w:val="00775B5E"/>
    <w:rsid w:val="00775C75"/>
    <w:rsid w:val="00775C84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B5B"/>
    <w:rsid w:val="00776CE6"/>
    <w:rsid w:val="00776D42"/>
    <w:rsid w:val="007770FC"/>
    <w:rsid w:val="007779F6"/>
    <w:rsid w:val="00777A63"/>
    <w:rsid w:val="00777AA5"/>
    <w:rsid w:val="00777B9C"/>
    <w:rsid w:val="00777CE2"/>
    <w:rsid w:val="00777E95"/>
    <w:rsid w:val="007804D6"/>
    <w:rsid w:val="00780592"/>
    <w:rsid w:val="00780720"/>
    <w:rsid w:val="00780764"/>
    <w:rsid w:val="00780870"/>
    <w:rsid w:val="00780A7E"/>
    <w:rsid w:val="00780C76"/>
    <w:rsid w:val="00781025"/>
    <w:rsid w:val="007811C0"/>
    <w:rsid w:val="0078123C"/>
    <w:rsid w:val="00781A45"/>
    <w:rsid w:val="00781AD1"/>
    <w:rsid w:val="00781DE0"/>
    <w:rsid w:val="00781EE1"/>
    <w:rsid w:val="007820CC"/>
    <w:rsid w:val="007820D4"/>
    <w:rsid w:val="007823DF"/>
    <w:rsid w:val="00782497"/>
    <w:rsid w:val="007827C1"/>
    <w:rsid w:val="00782806"/>
    <w:rsid w:val="007828E7"/>
    <w:rsid w:val="00782EF6"/>
    <w:rsid w:val="007831A9"/>
    <w:rsid w:val="007832D7"/>
    <w:rsid w:val="007832DF"/>
    <w:rsid w:val="007834D0"/>
    <w:rsid w:val="007837A9"/>
    <w:rsid w:val="00783860"/>
    <w:rsid w:val="00783971"/>
    <w:rsid w:val="00783CD8"/>
    <w:rsid w:val="00783D25"/>
    <w:rsid w:val="00783D73"/>
    <w:rsid w:val="00783E76"/>
    <w:rsid w:val="00783E7A"/>
    <w:rsid w:val="00783F72"/>
    <w:rsid w:val="00784019"/>
    <w:rsid w:val="00784479"/>
    <w:rsid w:val="0078448F"/>
    <w:rsid w:val="0078487E"/>
    <w:rsid w:val="00784981"/>
    <w:rsid w:val="00784AFD"/>
    <w:rsid w:val="007853D6"/>
    <w:rsid w:val="00785487"/>
    <w:rsid w:val="007854A3"/>
    <w:rsid w:val="00785533"/>
    <w:rsid w:val="007856C0"/>
    <w:rsid w:val="00785751"/>
    <w:rsid w:val="007857CE"/>
    <w:rsid w:val="00785A36"/>
    <w:rsid w:val="00785A3F"/>
    <w:rsid w:val="00785B01"/>
    <w:rsid w:val="00785C29"/>
    <w:rsid w:val="00785CF2"/>
    <w:rsid w:val="00785E81"/>
    <w:rsid w:val="007860FF"/>
    <w:rsid w:val="0078626A"/>
    <w:rsid w:val="0078695D"/>
    <w:rsid w:val="0078696A"/>
    <w:rsid w:val="00786BEE"/>
    <w:rsid w:val="00786BFE"/>
    <w:rsid w:val="00787085"/>
    <w:rsid w:val="00787173"/>
    <w:rsid w:val="007871FD"/>
    <w:rsid w:val="0078729F"/>
    <w:rsid w:val="007873D9"/>
    <w:rsid w:val="00787535"/>
    <w:rsid w:val="00787578"/>
    <w:rsid w:val="00787580"/>
    <w:rsid w:val="007875A1"/>
    <w:rsid w:val="007876CC"/>
    <w:rsid w:val="007878BA"/>
    <w:rsid w:val="0078790A"/>
    <w:rsid w:val="00787F67"/>
    <w:rsid w:val="00790060"/>
    <w:rsid w:val="007905E7"/>
    <w:rsid w:val="00791584"/>
    <w:rsid w:val="00791634"/>
    <w:rsid w:val="007918AA"/>
    <w:rsid w:val="00791B9F"/>
    <w:rsid w:val="00791EFB"/>
    <w:rsid w:val="00792185"/>
    <w:rsid w:val="007921C1"/>
    <w:rsid w:val="007926CB"/>
    <w:rsid w:val="00792709"/>
    <w:rsid w:val="00792AEC"/>
    <w:rsid w:val="00792D98"/>
    <w:rsid w:val="00792DCB"/>
    <w:rsid w:val="00792E90"/>
    <w:rsid w:val="00792ECF"/>
    <w:rsid w:val="00792F41"/>
    <w:rsid w:val="007932C2"/>
    <w:rsid w:val="007935EF"/>
    <w:rsid w:val="0079365A"/>
    <w:rsid w:val="007936C8"/>
    <w:rsid w:val="007937AF"/>
    <w:rsid w:val="0079390D"/>
    <w:rsid w:val="00793B39"/>
    <w:rsid w:val="00793C04"/>
    <w:rsid w:val="00793FA5"/>
    <w:rsid w:val="0079417F"/>
    <w:rsid w:val="007947C6"/>
    <w:rsid w:val="00794B88"/>
    <w:rsid w:val="00794CC4"/>
    <w:rsid w:val="00795987"/>
    <w:rsid w:val="00795CBD"/>
    <w:rsid w:val="00795F80"/>
    <w:rsid w:val="0079601B"/>
    <w:rsid w:val="00796286"/>
    <w:rsid w:val="0079668A"/>
    <w:rsid w:val="007966E5"/>
    <w:rsid w:val="00796997"/>
    <w:rsid w:val="007969AD"/>
    <w:rsid w:val="00796AC2"/>
    <w:rsid w:val="00796CB0"/>
    <w:rsid w:val="00796CEF"/>
    <w:rsid w:val="00797001"/>
    <w:rsid w:val="00797179"/>
    <w:rsid w:val="0079722F"/>
    <w:rsid w:val="0079728D"/>
    <w:rsid w:val="007974D1"/>
    <w:rsid w:val="00797996"/>
    <w:rsid w:val="00797EA2"/>
    <w:rsid w:val="00797EA5"/>
    <w:rsid w:val="00797F4B"/>
    <w:rsid w:val="007A0144"/>
    <w:rsid w:val="007A0521"/>
    <w:rsid w:val="007A0884"/>
    <w:rsid w:val="007A10D7"/>
    <w:rsid w:val="007A1313"/>
    <w:rsid w:val="007A169D"/>
    <w:rsid w:val="007A1BF8"/>
    <w:rsid w:val="007A1C8F"/>
    <w:rsid w:val="007A1E46"/>
    <w:rsid w:val="007A2189"/>
    <w:rsid w:val="007A2286"/>
    <w:rsid w:val="007A2358"/>
    <w:rsid w:val="007A2485"/>
    <w:rsid w:val="007A24AC"/>
    <w:rsid w:val="007A24EC"/>
    <w:rsid w:val="007A26E5"/>
    <w:rsid w:val="007A2BDE"/>
    <w:rsid w:val="007A2D46"/>
    <w:rsid w:val="007A2D6E"/>
    <w:rsid w:val="007A2E7E"/>
    <w:rsid w:val="007A2F07"/>
    <w:rsid w:val="007A311B"/>
    <w:rsid w:val="007A31C7"/>
    <w:rsid w:val="007A3320"/>
    <w:rsid w:val="007A3380"/>
    <w:rsid w:val="007A3410"/>
    <w:rsid w:val="007A385D"/>
    <w:rsid w:val="007A3950"/>
    <w:rsid w:val="007A3A03"/>
    <w:rsid w:val="007A3C76"/>
    <w:rsid w:val="007A3D24"/>
    <w:rsid w:val="007A4142"/>
    <w:rsid w:val="007A41E5"/>
    <w:rsid w:val="007A4278"/>
    <w:rsid w:val="007A451E"/>
    <w:rsid w:val="007A4537"/>
    <w:rsid w:val="007A4558"/>
    <w:rsid w:val="007A46AD"/>
    <w:rsid w:val="007A471D"/>
    <w:rsid w:val="007A497A"/>
    <w:rsid w:val="007A4EFF"/>
    <w:rsid w:val="007A4F59"/>
    <w:rsid w:val="007A5199"/>
    <w:rsid w:val="007A51A7"/>
    <w:rsid w:val="007A52D3"/>
    <w:rsid w:val="007A541B"/>
    <w:rsid w:val="007A5442"/>
    <w:rsid w:val="007A562B"/>
    <w:rsid w:val="007A5FAB"/>
    <w:rsid w:val="007A6229"/>
    <w:rsid w:val="007A628C"/>
    <w:rsid w:val="007A6419"/>
    <w:rsid w:val="007A67EE"/>
    <w:rsid w:val="007A6870"/>
    <w:rsid w:val="007A687B"/>
    <w:rsid w:val="007A690D"/>
    <w:rsid w:val="007A69F8"/>
    <w:rsid w:val="007A6B26"/>
    <w:rsid w:val="007A6ECE"/>
    <w:rsid w:val="007A72CD"/>
    <w:rsid w:val="007A771F"/>
    <w:rsid w:val="007A783C"/>
    <w:rsid w:val="007A789C"/>
    <w:rsid w:val="007A7955"/>
    <w:rsid w:val="007A79AF"/>
    <w:rsid w:val="007A79C5"/>
    <w:rsid w:val="007A7C49"/>
    <w:rsid w:val="007A7DB2"/>
    <w:rsid w:val="007A7EAC"/>
    <w:rsid w:val="007A7F0E"/>
    <w:rsid w:val="007A7F1E"/>
    <w:rsid w:val="007B0027"/>
    <w:rsid w:val="007B00D1"/>
    <w:rsid w:val="007B00DE"/>
    <w:rsid w:val="007B0118"/>
    <w:rsid w:val="007B0152"/>
    <w:rsid w:val="007B033B"/>
    <w:rsid w:val="007B0501"/>
    <w:rsid w:val="007B0626"/>
    <w:rsid w:val="007B0870"/>
    <w:rsid w:val="007B08E5"/>
    <w:rsid w:val="007B0E05"/>
    <w:rsid w:val="007B101A"/>
    <w:rsid w:val="007B1072"/>
    <w:rsid w:val="007B11DA"/>
    <w:rsid w:val="007B12E4"/>
    <w:rsid w:val="007B13D8"/>
    <w:rsid w:val="007B14AA"/>
    <w:rsid w:val="007B174B"/>
    <w:rsid w:val="007B1922"/>
    <w:rsid w:val="007B1B9F"/>
    <w:rsid w:val="007B1F17"/>
    <w:rsid w:val="007B205C"/>
    <w:rsid w:val="007B223B"/>
    <w:rsid w:val="007B22E5"/>
    <w:rsid w:val="007B2361"/>
    <w:rsid w:val="007B247E"/>
    <w:rsid w:val="007B2868"/>
    <w:rsid w:val="007B2B6F"/>
    <w:rsid w:val="007B2F0D"/>
    <w:rsid w:val="007B304D"/>
    <w:rsid w:val="007B30BA"/>
    <w:rsid w:val="007B361A"/>
    <w:rsid w:val="007B36C1"/>
    <w:rsid w:val="007B3A62"/>
    <w:rsid w:val="007B3A81"/>
    <w:rsid w:val="007B3B0A"/>
    <w:rsid w:val="007B3D4F"/>
    <w:rsid w:val="007B41EC"/>
    <w:rsid w:val="007B4358"/>
    <w:rsid w:val="007B44E2"/>
    <w:rsid w:val="007B45F2"/>
    <w:rsid w:val="007B460C"/>
    <w:rsid w:val="007B4691"/>
    <w:rsid w:val="007B4832"/>
    <w:rsid w:val="007B4953"/>
    <w:rsid w:val="007B4A08"/>
    <w:rsid w:val="007B4AB3"/>
    <w:rsid w:val="007B4B90"/>
    <w:rsid w:val="007B4B9E"/>
    <w:rsid w:val="007B4C5B"/>
    <w:rsid w:val="007B4CB5"/>
    <w:rsid w:val="007B5114"/>
    <w:rsid w:val="007B521B"/>
    <w:rsid w:val="007B531F"/>
    <w:rsid w:val="007B5426"/>
    <w:rsid w:val="007B5511"/>
    <w:rsid w:val="007B5540"/>
    <w:rsid w:val="007B599A"/>
    <w:rsid w:val="007B5BDF"/>
    <w:rsid w:val="007B5D90"/>
    <w:rsid w:val="007B5DE8"/>
    <w:rsid w:val="007B5F44"/>
    <w:rsid w:val="007B6334"/>
    <w:rsid w:val="007B63E4"/>
    <w:rsid w:val="007B6478"/>
    <w:rsid w:val="007B67F6"/>
    <w:rsid w:val="007B6D4F"/>
    <w:rsid w:val="007B6E5C"/>
    <w:rsid w:val="007B70D5"/>
    <w:rsid w:val="007B7192"/>
    <w:rsid w:val="007B772A"/>
    <w:rsid w:val="007B7BCA"/>
    <w:rsid w:val="007C0347"/>
    <w:rsid w:val="007C0952"/>
    <w:rsid w:val="007C0BB6"/>
    <w:rsid w:val="007C0BE9"/>
    <w:rsid w:val="007C0E68"/>
    <w:rsid w:val="007C0ED2"/>
    <w:rsid w:val="007C0F3C"/>
    <w:rsid w:val="007C0F48"/>
    <w:rsid w:val="007C1107"/>
    <w:rsid w:val="007C12E1"/>
    <w:rsid w:val="007C171B"/>
    <w:rsid w:val="007C17A9"/>
    <w:rsid w:val="007C1814"/>
    <w:rsid w:val="007C1A62"/>
    <w:rsid w:val="007C1A7E"/>
    <w:rsid w:val="007C1CA0"/>
    <w:rsid w:val="007C1D06"/>
    <w:rsid w:val="007C1D51"/>
    <w:rsid w:val="007C20A5"/>
    <w:rsid w:val="007C2147"/>
    <w:rsid w:val="007C222C"/>
    <w:rsid w:val="007C222E"/>
    <w:rsid w:val="007C227F"/>
    <w:rsid w:val="007C29EA"/>
    <w:rsid w:val="007C2D59"/>
    <w:rsid w:val="007C3316"/>
    <w:rsid w:val="007C34F8"/>
    <w:rsid w:val="007C3677"/>
    <w:rsid w:val="007C39DB"/>
    <w:rsid w:val="007C3BF2"/>
    <w:rsid w:val="007C3C71"/>
    <w:rsid w:val="007C3E2F"/>
    <w:rsid w:val="007C3E65"/>
    <w:rsid w:val="007C3EA8"/>
    <w:rsid w:val="007C3EFB"/>
    <w:rsid w:val="007C3F60"/>
    <w:rsid w:val="007C3FA7"/>
    <w:rsid w:val="007C41B7"/>
    <w:rsid w:val="007C43D9"/>
    <w:rsid w:val="007C445C"/>
    <w:rsid w:val="007C45A0"/>
    <w:rsid w:val="007C4679"/>
    <w:rsid w:val="007C4C9E"/>
    <w:rsid w:val="007C4E28"/>
    <w:rsid w:val="007C53F8"/>
    <w:rsid w:val="007C57EC"/>
    <w:rsid w:val="007C586C"/>
    <w:rsid w:val="007C5B27"/>
    <w:rsid w:val="007C5B65"/>
    <w:rsid w:val="007C5E6D"/>
    <w:rsid w:val="007C6164"/>
    <w:rsid w:val="007C6748"/>
    <w:rsid w:val="007C6BDE"/>
    <w:rsid w:val="007C6F19"/>
    <w:rsid w:val="007C6FA8"/>
    <w:rsid w:val="007C70DA"/>
    <w:rsid w:val="007C712F"/>
    <w:rsid w:val="007C7233"/>
    <w:rsid w:val="007C7304"/>
    <w:rsid w:val="007C732C"/>
    <w:rsid w:val="007C768D"/>
    <w:rsid w:val="007C7885"/>
    <w:rsid w:val="007C7AD6"/>
    <w:rsid w:val="007C7D9C"/>
    <w:rsid w:val="007C7E24"/>
    <w:rsid w:val="007D00AC"/>
    <w:rsid w:val="007D00BA"/>
    <w:rsid w:val="007D057D"/>
    <w:rsid w:val="007D07D5"/>
    <w:rsid w:val="007D082D"/>
    <w:rsid w:val="007D0897"/>
    <w:rsid w:val="007D08DD"/>
    <w:rsid w:val="007D091C"/>
    <w:rsid w:val="007D0B38"/>
    <w:rsid w:val="007D0C67"/>
    <w:rsid w:val="007D0C9F"/>
    <w:rsid w:val="007D0CF8"/>
    <w:rsid w:val="007D0EB0"/>
    <w:rsid w:val="007D0F72"/>
    <w:rsid w:val="007D1236"/>
    <w:rsid w:val="007D144C"/>
    <w:rsid w:val="007D16D4"/>
    <w:rsid w:val="007D1756"/>
    <w:rsid w:val="007D197A"/>
    <w:rsid w:val="007D1D4B"/>
    <w:rsid w:val="007D1DA3"/>
    <w:rsid w:val="007D1EE4"/>
    <w:rsid w:val="007D1FEB"/>
    <w:rsid w:val="007D2003"/>
    <w:rsid w:val="007D205C"/>
    <w:rsid w:val="007D22E1"/>
    <w:rsid w:val="007D24AA"/>
    <w:rsid w:val="007D2A6F"/>
    <w:rsid w:val="007D2AB8"/>
    <w:rsid w:val="007D2B68"/>
    <w:rsid w:val="007D3141"/>
    <w:rsid w:val="007D31D2"/>
    <w:rsid w:val="007D3313"/>
    <w:rsid w:val="007D3412"/>
    <w:rsid w:val="007D3431"/>
    <w:rsid w:val="007D356D"/>
    <w:rsid w:val="007D35A6"/>
    <w:rsid w:val="007D35F4"/>
    <w:rsid w:val="007D3AD6"/>
    <w:rsid w:val="007D3ADB"/>
    <w:rsid w:val="007D3BA1"/>
    <w:rsid w:val="007D3FED"/>
    <w:rsid w:val="007D4552"/>
    <w:rsid w:val="007D4E6C"/>
    <w:rsid w:val="007D4EDF"/>
    <w:rsid w:val="007D5165"/>
    <w:rsid w:val="007D51D1"/>
    <w:rsid w:val="007D51E6"/>
    <w:rsid w:val="007D54BD"/>
    <w:rsid w:val="007D5DBF"/>
    <w:rsid w:val="007D5F4A"/>
    <w:rsid w:val="007D5FDF"/>
    <w:rsid w:val="007D60F2"/>
    <w:rsid w:val="007D676B"/>
    <w:rsid w:val="007D6C0B"/>
    <w:rsid w:val="007D71F1"/>
    <w:rsid w:val="007D727C"/>
    <w:rsid w:val="007D727D"/>
    <w:rsid w:val="007D75B3"/>
    <w:rsid w:val="007D77C6"/>
    <w:rsid w:val="007D7839"/>
    <w:rsid w:val="007D7B20"/>
    <w:rsid w:val="007D7D9A"/>
    <w:rsid w:val="007D7DCE"/>
    <w:rsid w:val="007E0291"/>
    <w:rsid w:val="007E06D2"/>
    <w:rsid w:val="007E06DD"/>
    <w:rsid w:val="007E080D"/>
    <w:rsid w:val="007E0A3E"/>
    <w:rsid w:val="007E0AF0"/>
    <w:rsid w:val="007E0F82"/>
    <w:rsid w:val="007E1660"/>
    <w:rsid w:val="007E1682"/>
    <w:rsid w:val="007E1787"/>
    <w:rsid w:val="007E17C7"/>
    <w:rsid w:val="007E1AC5"/>
    <w:rsid w:val="007E1B06"/>
    <w:rsid w:val="007E1DCD"/>
    <w:rsid w:val="007E1DD9"/>
    <w:rsid w:val="007E1EC0"/>
    <w:rsid w:val="007E2578"/>
    <w:rsid w:val="007E25CD"/>
    <w:rsid w:val="007E2834"/>
    <w:rsid w:val="007E29E1"/>
    <w:rsid w:val="007E2A65"/>
    <w:rsid w:val="007E2B1F"/>
    <w:rsid w:val="007E2CB6"/>
    <w:rsid w:val="007E2CFD"/>
    <w:rsid w:val="007E354E"/>
    <w:rsid w:val="007E38F4"/>
    <w:rsid w:val="007E397D"/>
    <w:rsid w:val="007E466E"/>
    <w:rsid w:val="007E4771"/>
    <w:rsid w:val="007E4B8A"/>
    <w:rsid w:val="007E4C78"/>
    <w:rsid w:val="007E4CA8"/>
    <w:rsid w:val="007E4CC3"/>
    <w:rsid w:val="007E5591"/>
    <w:rsid w:val="007E58FE"/>
    <w:rsid w:val="007E59E4"/>
    <w:rsid w:val="007E5A5D"/>
    <w:rsid w:val="007E5C3C"/>
    <w:rsid w:val="007E5D7D"/>
    <w:rsid w:val="007E5EDA"/>
    <w:rsid w:val="007E5F6A"/>
    <w:rsid w:val="007E609A"/>
    <w:rsid w:val="007E6180"/>
    <w:rsid w:val="007E643F"/>
    <w:rsid w:val="007E6B8B"/>
    <w:rsid w:val="007E6C6F"/>
    <w:rsid w:val="007E6D90"/>
    <w:rsid w:val="007E6F4E"/>
    <w:rsid w:val="007E6F7C"/>
    <w:rsid w:val="007E7294"/>
    <w:rsid w:val="007E734E"/>
    <w:rsid w:val="007E77C5"/>
    <w:rsid w:val="007E78BF"/>
    <w:rsid w:val="007E78C6"/>
    <w:rsid w:val="007E7A12"/>
    <w:rsid w:val="007E7B0B"/>
    <w:rsid w:val="007E7B2D"/>
    <w:rsid w:val="007E7C43"/>
    <w:rsid w:val="007E7D21"/>
    <w:rsid w:val="007F010C"/>
    <w:rsid w:val="007F0530"/>
    <w:rsid w:val="007F084F"/>
    <w:rsid w:val="007F0874"/>
    <w:rsid w:val="007F1196"/>
    <w:rsid w:val="007F126F"/>
    <w:rsid w:val="007F12E9"/>
    <w:rsid w:val="007F1307"/>
    <w:rsid w:val="007F1587"/>
    <w:rsid w:val="007F1788"/>
    <w:rsid w:val="007F17F3"/>
    <w:rsid w:val="007F189A"/>
    <w:rsid w:val="007F198A"/>
    <w:rsid w:val="007F1996"/>
    <w:rsid w:val="007F1A04"/>
    <w:rsid w:val="007F1A41"/>
    <w:rsid w:val="007F1CA9"/>
    <w:rsid w:val="007F1F4A"/>
    <w:rsid w:val="007F211A"/>
    <w:rsid w:val="007F2182"/>
    <w:rsid w:val="007F2293"/>
    <w:rsid w:val="007F2515"/>
    <w:rsid w:val="007F2B90"/>
    <w:rsid w:val="007F2BBE"/>
    <w:rsid w:val="007F2F43"/>
    <w:rsid w:val="007F375F"/>
    <w:rsid w:val="007F37C2"/>
    <w:rsid w:val="007F3B8A"/>
    <w:rsid w:val="007F3CBB"/>
    <w:rsid w:val="007F3E6D"/>
    <w:rsid w:val="007F3EA0"/>
    <w:rsid w:val="007F3F87"/>
    <w:rsid w:val="007F4485"/>
    <w:rsid w:val="007F452B"/>
    <w:rsid w:val="007F4611"/>
    <w:rsid w:val="007F4646"/>
    <w:rsid w:val="007F46BB"/>
    <w:rsid w:val="007F46FF"/>
    <w:rsid w:val="007F4A65"/>
    <w:rsid w:val="007F4C3A"/>
    <w:rsid w:val="007F4DB2"/>
    <w:rsid w:val="007F4EA8"/>
    <w:rsid w:val="007F5271"/>
    <w:rsid w:val="007F5469"/>
    <w:rsid w:val="007F55F0"/>
    <w:rsid w:val="007F5A97"/>
    <w:rsid w:val="007F5B2E"/>
    <w:rsid w:val="007F5CC4"/>
    <w:rsid w:val="007F5D2B"/>
    <w:rsid w:val="007F6002"/>
    <w:rsid w:val="007F650D"/>
    <w:rsid w:val="007F7451"/>
    <w:rsid w:val="007F7830"/>
    <w:rsid w:val="007F79EE"/>
    <w:rsid w:val="007F7FDA"/>
    <w:rsid w:val="0080014C"/>
    <w:rsid w:val="00800482"/>
    <w:rsid w:val="0080073D"/>
    <w:rsid w:val="00800851"/>
    <w:rsid w:val="00800A7C"/>
    <w:rsid w:val="00800C3F"/>
    <w:rsid w:val="00800D78"/>
    <w:rsid w:val="00800FBD"/>
    <w:rsid w:val="0080117B"/>
    <w:rsid w:val="0080118A"/>
    <w:rsid w:val="0080143C"/>
    <w:rsid w:val="00801808"/>
    <w:rsid w:val="00801BD0"/>
    <w:rsid w:val="00801CB4"/>
    <w:rsid w:val="00801D85"/>
    <w:rsid w:val="008026A5"/>
    <w:rsid w:val="00802910"/>
    <w:rsid w:val="00802D1A"/>
    <w:rsid w:val="0080324D"/>
    <w:rsid w:val="008033D7"/>
    <w:rsid w:val="00803826"/>
    <w:rsid w:val="00803CBB"/>
    <w:rsid w:val="00803D3E"/>
    <w:rsid w:val="00803D82"/>
    <w:rsid w:val="00803DEE"/>
    <w:rsid w:val="00803E63"/>
    <w:rsid w:val="00804148"/>
    <w:rsid w:val="008048A2"/>
    <w:rsid w:val="00804C58"/>
    <w:rsid w:val="00804D0A"/>
    <w:rsid w:val="00804D7F"/>
    <w:rsid w:val="00804E2B"/>
    <w:rsid w:val="00804F98"/>
    <w:rsid w:val="0080501E"/>
    <w:rsid w:val="0080508C"/>
    <w:rsid w:val="008059B7"/>
    <w:rsid w:val="00805B16"/>
    <w:rsid w:val="00805BD5"/>
    <w:rsid w:val="00805CF1"/>
    <w:rsid w:val="00805DC5"/>
    <w:rsid w:val="00805DF2"/>
    <w:rsid w:val="00805E2D"/>
    <w:rsid w:val="0080601A"/>
    <w:rsid w:val="0080612E"/>
    <w:rsid w:val="008065B0"/>
    <w:rsid w:val="008065BD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DAB"/>
    <w:rsid w:val="00807F72"/>
    <w:rsid w:val="00810223"/>
    <w:rsid w:val="008106E7"/>
    <w:rsid w:val="0081074F"/>
    <w:rsid w:val="00810A27"/>
    <w:rsid w:val="00810B10"/>
    <w:rsid w:val="00810BC5"/>
    <w:rsid w:val="00810C14"/>
    <w:rsid w:val="00810D5B"/>
    <w:rsid w:val="00811024"/>
    <w:rsid w:val="00811355"/>
    <w:rsid w:val="00811802"/>
    <w:rsid w:val="00811A0F"/>
    <w:rsid w:val="00811E56"/>
    <w:rsid w:val="008120C2"/>
    <w:rsid w:val="008122F0"/>
    <w:rsid w:val="00812387"/>
    <w:rsid w:val="008127A3"/>
    <w:rsid w:val="0081291B"/>
    <w:rsid w:val="00812A32"/>
    <w:rsid w:val="00812FBA"/>
    <w:rsid w:val="008133AF"/>
    <w:rsid w:val="008133B1"/>
    <w:rsid w:val="008133EE"/>
    <w:rsid w:val="00813407"/>
    <w:rsid w:val="008138A4"/>
    <w:rsid w:val="008139DF"/>
    <w:rsid w:val="00813CDA"/>
    <w:rsid w:val="00813CF0"/>
    <w:rsid w:val="00813F8B"/>
    <w:rsid w:val="008140A5"/>
    <w:rsid w:val="008140C7"/>
    <w:rsid w:val="00814470"/>
    <w:rsid w:val="00814879"/>
    <w:rsid w:val="00814E3F"/>
    <w:rsid w:val="00814E4A"/>
    <w:rsid w:val="00814EA5"/>
    <w:rsid w:val="0081506E"/>
    <w:rsid w:val="00815150"/>
    <w:rsid w:val="0081523C"/>
    <w:rsid w:val="008152E5"/>
    <w:rsid w:val="008158BB"/>
    <w:rsid w:val="00815938"/>
    <w:rsid w:val="0081599B"/>
    <w:rsid w:val="008159F2"/>
    <w:rsid w:val="00815A03"/>
    <w:rsid w:val="00815A5B"/>
    <w:rsid w:val="00815B43"/>
    <w:rsid w:val="00815DF3"/>
    <w:rsid w:val="00816232"/>
    <w:rsid w:val="0081627A"/>
    <w:rsid w:val="00816401"/>
    <w:rsid w:val="008164EF"/>
    <w:rsid w:val="00816645"/>
    <w:rsid w:val="00816681"/>
    <w:rsid w:val="0081680F"/>
    <w:rsid w:val="008169B1"/>
    <w:rsid w:val="00816A84"/>
    <w:rsid w:val="00816B60"/>
    <w:rsid w:val="00816B99"/>
    <w:rsid w:val="00816C62"/>
    <w:rsid w:val="00816CB7"/>
    <w:rsid w:val="0081701D"/>
    <w:rsid w:val="00817045"/>
    <w:rsid w:val="008170E2"/>
    <w:rsid w:val="00817156"/>
    <w:rsid w:val="0081721E"/>
    <w:rsid w:val="0081785A"/>
    <w:rsid w:val="00817C30"/>
    <w:rsid w:val="00817C6B"/>
    <w:rsid w:val="00817C7F"/>
    <w:rsid w:val="00817CBB"/>
    <w:rsid w:val="00817D85"/>
    <w:rsid w:val="00817E20"/>
    <w:rsid w:val="0082005F"/>
    <w:rsid w:val="008201E8"/>
    <w:rsid w:val="00820904"/>
    <w:rsid w:val="00820A13"/>
    <w:rsid w:val="00820AEE"/>
    <w:rsid w:val="00820B8A"/>
    <w:rsid w:val="00821061"/>
    <w:rsid w:val="00821234"/>
    <w:rsid w:val="0082151A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264"/>
    <w:rsid w:val="00822631"/>
    <w:rsid w:val="0082281D"/>
    <w:rsid w:val="008229D6"/>
    <w:rsid w:val="00822B6A"/>
    <w:rsid w:val="00822C2D"/>
    <w:rsid w:val="00822DA1"/>
    <w:rsid w:val="00823080"/>
    <w:rsid w:val="00823128"/>
    <w:rsid w:val="00823485"/>
    <w:rsid w:val="00823937"/>
    <w:rsid w:val="008239B2"/>
    <w:rsid w:val="00823C3A"/>
    <w:rsid w:val="00823C84"/>
    <w:rsid w:val="00823CF6"/>
    <w:rsid w:val="00824184"/>
    <w:rsid w:val="00824390"/>
    <w:rsid w:val="008244FF"/>
    <w:rsid w:val="00824970"/>
    <w:rsid w:val="00824974"/>
    <w:rsid w:val="008249F0"/>
    <w:rsid w:val="00824A4F"/>
    <w:rsid w:val="00824E35"/>
    <w:rsid w:val="0082501A"/>
    <w:rsid w:val="0082545B"/>
    <w:rsid w:val="008255F7"/>
    <w:rsid w:val="0082565C"/>
    <w:rsid w:val="00825A31"/>
    <w:rsid w:val="00825D50"/>
    <w:rsid w:val="00825D63"/>
    <w:rsid w:val="00825F3E"/>
    <w:rsid w:val="00826038"/>
    <w:rsid w:val="008260E7"/>
    <w:rsid w:val="0082620B"/>
    <w:rsid w:val="008262DF"/>
    <w:rsid w:val="0082665E"/>
    <w:rsid w:val="008267F3"/>
    <w:rsid w:val="00826A99"/>
    <w:rsid w:val="00826ACB"/>
    <w:rsid w:val="00826BA8"/>
    <w:rsid w:val="00826C1C"/>
    <w:rsid w:val="00826FCD"/>
    <w:rsid w:val="008271E0"/>
    <w:rsid w:val="00827266"/>
    <w:rsid w:val="008272D4"/>
    <w:rsid w:val="008275D7"/>
    <w:rsid w:val="00827B7F"/>
    <w:rsid w:val="00827E1B"/>
    <w:rsid w:val="00830181"/>
    <w:rsid w:val="00830324"/>
    <w:rsid w:val="0083039F"/>
    <w:rsid w:val="00830A3C"/>
    <w:rsid w:val="00830AD7"/>
    <w:rsid w:val="00830B08"/>
    <w:rsid w:val="00830B7A"/>
    <w:rsid w:val="00830B96"/>
    <w:rsid w:val="00830BA9"/>
    <w:rsid w:val="00830BC6"/>
    <w:rsid w:val="008314ED"/>
    <w:rsid w:val="0083202D"/>
    <w:rsid w:val="00832276"/>
    <w:rsid w:val="00832412"/>
    <w:rsid w:val="008324B2"/>
    <w:rsid w:val="0083253F"/>
    <w:rsid w:val="008326B7"/>
    <w:rsid w:val="008329D1"/>
    <w:rsid w:val="00832C79"/>
    <w:rsid w:val="00832D3D"/>
    <w:rsid w:val="00832F49"/>
    <w:rsid w:val="00832FFA"/>
    <w:rsid w:val="008331BF"/>
    <w:rsid w:val="008332DE"/>
    <w:rsid w:val="0083335D"/>
    <w:rsid w:val="00833431"/>
    <w:rsid w:val="00833483"/>
    <w:rsid w:val="00833596"/>
    <w:rsid w:val="008338AE"/>
    <w:rsid w:val="00833A18"/>
    <w:rsid w:val="00833C2E"/>
    <w:rsid w:val="00833D24"/>
    <w:rsid w:val="00833DDA"/>
    <w:rsid w:val="00833E53"/>
    <w:rsid w:val="00833E6B"/>
    <w:rsid w:val="0083440C"/>
    <w:rsid w:val="008347D5"/>
    <w:rsid w:val="00834953"/>
    <w:rsid w:val="00834B97"/>
    <w:rsid w:val="00834B9E"/>
    <w:rsid w:val="00834BEA"/>
    <w:rsid w:val="00834D52"/>
    <w:rsid w:val="00834E45"/>
    <w:rsid w:val="00835298"/>
    <w:rsid w:val="008352BD"/>
    <w:rsid w:val="0083550F"/>
    <w:rsid w:val="008355AB"/>
    <w:rsid w:val="008355F0"/>
    <w:rsid w:val="008357A5"/>
    <w:rsid w:val="008357B4"/>
    <w:rsid w:val="00835970"/>
    <w:rsid w:val="00835978"/>
    <w:rsid w:val="00835EC1"/>
    <w:rsid w:val="00836034"/>
    <w:rsid w:val="0083646B"/>
    <w:rsid w:val="00836A66"/>
    <w:rsid w:val="00836ADE"/>
    <w:rsid w:val="00836DB0"/>
    <w:rsid w:val="00836E58"/>
    <w:rsid w:val="00836F3E"/>
    <w:rsid w:val="00837741"/>
    <w:rsid w:val="0083788B"/>
    <w:rsid w:val="00837EA0"/>
    <w:rsid w:val="008402B2"/>
    <w:rsid w:val="008402F7"/>
    <w:rsid w:val="0084034B"/>
    <w:rsid w:val="008404DE"/>
    <w:rsid w:val="008407C8"/>
    <w:rsid w:val="008409CA"/>
    <w:rsid w:val="00840DBE"/>
    <w:rsid w:val="00840ED5"/>
    <w:rsid w:val="0084125B"/>
    <w:rsid w:val="00841A23"/>
    <w:rsid w:val="00841B39"/>
    <w:rsid w:val="00841B6E"/>
    <w:rsid w:val="00841BA7"/>
    <w:rsid w:val="00841BD4"/>
    <w:rsid w:val="00841D5D"/>
    <w:rsid w:val="00841D98"/>
    <w:rsid w:val="00842049"/>
    <w:rsid w:val="008420CB"/>
    <w:rsid w:val="008420F3"/>
    <w:rsid w:val="008421D1"/>
    <w:rsid w:val="0084291A"/>
    <w:rsid w:val="00842DBA"/>
    <w:rsid w:val="00843775"/>
    <w:rsid w:val="00843814"/>
    <w:rsid w:val="0084381E"/>
    <w:rsid w:val="00843904"/>
    <w:rsid w:val="008439B8"/>
    <w:rsid w:val="00843E5E"/>
    <w:rsid w:val="00843F3F"/>
    <w:rsid w:val="00844194"/>
    <w:rsid w:val="008442D2"/>
    <w:rsid w:val="008444E9"/>
    <w:rsid w:val="008446B3"/>
    <w:rsid w:val="00844ABE"/>
    <w:rsid w:val="00844B5B"/>
    <w:rsid w:val="00844BC1"/>
    <w:rsid w:val="00844E0E"/>
    <w:rsid w:val="00844F3D"/>
    <w:rsid w:val="008450ED"/>
    <w:rsid w:val="0084511B"/>
    <w:rsid w:val="0084515E"/>
    <w:rsid w:val="00845298"/>
    <w:rsid w:val="008455AD"/>
    <w:rsid w:val="00845B4D"/>
    <w:rsid w:val="00845B85"/>
    <w:rsid w:val="00845C4E"/>
    <w:rsid w:val="00845DED"/>
    <w:rsid w:val="00845E51"/>
    <w:rsid w:val="00846162"/>
    <w:rsid w:val="00846371"/>
    <w:rsid w:val="0084670E"/>
    <w:rsid w:val="00846CAC"/>
    <w:rsid w:val="00847022"/>
    <w:rsid w:val="00847201"/>
    <w:rsid w:val="00847315"/>
    <w:rsid w:val="008476C1"/>
    <w:rsid w:val="00847961"/>
    <w:rsid w:val="00847F16"/>
    <w:rsid w:val="008500FE"/>
    <w:rsid w:val="008502B1"/>
    <w:rsid w:val="0085038C"/>
    <w:rsid w:val="008504AC"/>
    <w:rsid w:val="00850589"/>
    <w:rsid w:val="008507A6"/>
    <w:rsid w:val="008509FB"/>
    <w:rsid w:val="00850B54"/>
    <w:rsid w:val="00850C0C"/>
    <w:rsid w:val="00850C63"/>
    <w:rsid w:val="00850FB7"/>
    <w:rsid w:val="00850FE0"/>
    <w:rsid w:val="0085112F"/>
    <w:rsid w:val="00851197"/>
    <w:rsid w:val="0085122F"/>
    <w:rsid w:val="008513ED"/>
    <w:rsid w:val="008513FE"/>
    <w:rsid w:val="00851581"/>
    <w:rsid w:val="008515B6"/>
    <w:rsid w:val="00851716"/>
    <w:rsid w:val="00851B8A"/>
    <w:rsid w:val="00851CA9"/>
    <w:rsid w:val="00851E76"/>
    <w:rsid w:val="00851E9D"/>
    <w:rsid w:val="00851EC0"/>
    <w:rsid w:val="0085210E"/>
    <w:rsid w:val="0085221C"/>
    <w:rsid w:val="008522D4"/>
    <w:rsid w:val="00852393"/>
    <w:rsid w:val="00852415"/>
    <w:rsid w:val="00852421"/>
    <w:rsid w:val="008524E2"/>
    <w:rsid w:val="008525E0"/>
    <w:rsid w:val="008527E8"/>
    <w:rsid w:val="008528A6"/>
    <w:rsid w:val="00852A21"/>
    <w:rsid w:val="00852B37"/>
    <w:rsid w:val="00852C05"/>
    <w:rsid w:val="00852E2A"/>
    <w:rsid w:val="008533C4"/>
    <w:rsid w:val="00853404"/>
    <w:rsid w:val="00853499"/>
    <w:rsid w:val="008534C5"/>
    <w:rsid w:val="0085380D"/>
    <w:rsid w:val="00853D24"/>
    <w:rsid w:val="00853E60"/>
    <w:rsid w:val="00853EBF"/>
    <w:rsid w:val="00853FD9"/>
    <w:rsid w:val="0085420A"/>
    <w:rsid w:val="008542F1"/>
    <w:rsid w:val="00854454"/>
    <w:rsid w:val="008547D2"/>
    <w:rsid w:val="00854895"/>
    <w:rsid w:val="008548DE"/>
    <w:rsid w:val="00854AD5"/>
    <w:rsid w:val="00854BD2"/>
    <w:rsid w:val="008555F0"/>
    <w:rsid w:val="00855764"/>
    <w:rsid w:val="00855898"/>
    <w:rsid w:val="00855B1C"/>
    <w:rsid w:val="00855B5D"/>
    <w:rsid w:val="00855C8E"/>
    <w:rsid w:val="00855D8D"/>
    <w:rsid w:val="00855DCA"/>
    <w:rsid w:val="00855DF0"/>
    <w:rsid w:val="00855F09"/>
    <w:rsid w:val="00856851"/>
    <w:rsid w:val="0085687B"/>
    <w:rsid w:val="00856BAD"/>
    <w:rsid w:val="00856BE6"/>
    <w:rsid w:val="00856C95"/>
    <w:rsid w:val="00856D6F"/>
    <w:rsid w:val="00856F02"/>
    <w:rsid w:val="00856FB8"/>
    <w:rsid w:val="0085756A"/>
    <w:rsid w:val="008579D3"/>
    <w:rsid w:val="00857AB1"/>
    <w:rsid w:val="00857D95"/>
    <w:rsid w:val="00857D99"/>
    <w:rsid w:val="0086006C"/>
    <w:rsid w:val="0086021F"/>
    <w:rsid w:val="00860366"/>
    <w:rsid w:val="0086059E"/>
    <w:rsid w:val="008605C0"/>
    <w:rsid w:val="00860813"/>
    <w:rsid w:val="0086096E"/>
    <w:rsid w:val="00860D51"/>
    <w:rsid w:val="00860E24"/>
    <w:rsid w:val="008610D0"/>
    <w:rsid w:val="0086118B"/>
    <w:rsid w:val="00861277"/>
    <w:rsid w:val="00861345"/>
    <w:rsid w:val="00861482"/>
    <w:rsid w:val="00861674"/>
    <w:rsid w:val="00861958"/>
    <w:rsid w:val="00861A4B"/>
    <w:rsid w:val="00861BE8"/>
    <w:rsid w:val="00861EE2"/>
    <w:rsid w:val="008621E2"/>
    <w:rsid w:val="00862672"/>
    <w:rsid w:val="008626A1"/>
    <w:rsid w:val="00862D6F"/>
    <w:rsid w:val="00862F0E"/>
    <w:rsid w:val="00863162"/>
    <w:rsid w:val="008631C0"/>
    <w:rsid w:val="008632C1"/>
    <w:rsid w:val="00863510"/>
    <w:rsid w:val="0086351A"/>
    <w:rsid w:val="008635E8"/>
    <w:rsid w:val="00863C5B"/>
    <w:rsid w:val="00863C90"/>
    <w:rsid w:val="00863CAF"/>
    <w:rsid w:val="00863DEA"/>
    <w:rsid w:val="008643AB"/>
    <w:rsid w:val="008646A7"/>
    <w:rsid w:val="00864719"/>
    <w:rsid w:val="0086477A"/>
    <w:rsid w:val="0086490C"/>
    <w:rsid w:val="00864997"/>
    <w:rsid w:val="00864E6F"/>
    <w:rsid w:val="0086508E"/>
    <w:rsid w:val="0086537B"/>
    <w:rsid w:val="008653C3"/>
    <w:rsid w:val="008654D1"/>
    <w:rsid w:val="0086553E"/>
    <w:rsid w:val="0086557D"/>
    <w:rsid w:val="00865AE3"/>
    <w:rsid w:val="00865DA3"/>
    <w:rsid w:val="008660A9"/>
    <w:rsid w:val="008664CF"/>
    <w:rsid w:val="00866819"/>
    <w:rsid w:val="00866A9B"/>
    <w:rsid w:val="00866CC7"/>
    <w:rsid w:val="00866D1E"/>
    <w:rsid w:val="00866D4F"/>
    <w:rsid w:val="00866FC5"/>
    <w:rsid w:val="00867070"/>
    <w:rsid w:val="00867221"/>
    <w:rsid w:val="008672E3"/>
    <w:rsid w:val="008676DB"/>
    <w:rsid w:val="008676E7"/>
    <w:rsid w:val="0086775D"/>
    <w:rsid w:val="0086783D"/>
    <w:rsid w:val="00867ABF"/>
    <w:rsid w:val="00867EF6"/>
    <w:rsid w:val="00870130"/>
    <w:rsid w:val="00870192"/>
    <w:rsid w:val="00870296"/>
    <w:rsid w:val="00870574"/>
    <w:rsid w:val="00870605"/>
    <w:rsid w:val="00870EC4"/>
    <w:rsid w:val="00870FDF"/>
    <w:rsid w:val="00871829"/>
    <w:rsid w:val="008718AF"/>
    <w:rsid w:val="0087191F"/>
    <w:rsid w:val="00871B37"/>
    <w:rsid w:val="00871C21"/>
    <w:rsid w:val="00871C32"/>
    <w:rsid w:val="00871DCE"/>
    <w:rsid w:val="0087207C"/>
    <w:rsid w:val="0087213D"/>
    <w:rsid w:val="008727E0"/>
    <w:rsid w:val="008728DA"/>
    <w:rsid w:val="00872ABC"/>
    <w:rsid w:val="00872B0A"/>
    <w:rsid w:val="008730A9"/>
    <w:rsid w:val="008732D1"/>
    <w:rsid w:val="00873735"/>
    <w:rsid w:val="00873743"/>
    <w:rsid w:val="008737D0"/>
    <w:rsid w:val="00873B28"/>
    <w:rsid w:val="00873B41"/>
    <w:rsid w:val="00873F87"/>
    <w:rsid w:val="00873FFA"/>
    <w:rsid w:val="00874359"/>
    <w:rsid w:val="00874435"/>
    <w:rsid w:val="00874721"/>
    <w:rsid w:val="008747A6"/>
    <w:rsid w:val="0087480A"/>
    <w:rsid w:val="0087565E"/>
    <w:rsid w:val="00875959"/>
    <w:rsid w:val="00875A0C"/>
    <w:rsid w:val="00875C8D"/>
    <w:rsid w:val="00875DDB"/>
    <w:rsid w:val="00876147"/>
    <w:rsid w:val="00876291"/>
    <w:rsid w:val="00876523"/>
    <w:rsid w:val="00876634"/>
    <w:rsid w:val="00876683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A8"/>
    <w:rsid w:val="00877BBA"/>
    <w:rsid w:val="00877C68"/>
    <w:rsid w:val="00877D59"/>
    <w:rsid w:val="00880024"/>
    <w:rsid w:val="00880293"/>
    <w:rsid w:val="008802C3"/>
    <w:rsid w:val="0088070B"/>
    <w:rsid w:val="0088096D"/>
    <w:rsid w:val="00880E5D"/>
    <w:rsid w:val="00880ED5"/>
    <w:rsid w:val="0088103A"/>
    <w:rsid w:val="0088114B"/>
    <w:rsid w:val="008815F0"/>
    <w:rsid w:val="008817E9"/>
    <w:rsid w:val="00881862"/>
    <w:rsid w:val="00881DB5"/>
    <w:rsid w:val="00881E02"/>
    <w:rsid w:val="00881E2E"/>
    <w:rsid w:val="008821A2"/>
    <w:rsid w:val="00882271"/>
    <w:rsid w:val="00882B4A"/>
    <w:rsid w:val="00882B85"/>
    <w:rsid w:val="00882CB5"/>
    <w:rsid w:val="00882E2B"/>
    <w:rsid w:val="00882FAF"/>
    <w:rsid w:val="00883190"/>
    <w:rsid w:val="008836BB"/>
    <w:rsid w:val="0088379D"/>
    <w:rsid w:val="00883BEC"/>
    <w:rsid w:val="00884102"/>
    <w:rsid w:val="008842E3"/>
    <w:rsid w:val="008843BF"/>
    <w:rsid w:val="008843F6"/>
    <w:rsid w:val="008844AD"/>
    <w:rsid w:val="00884601"/>
    <w:rsid w:val="008846CA"/>
    <w:rsid w:val="00884763"/>
    <w:rsid w:val="008847E4"/>
    <w:rsid w:val="0088482C"/>
    <w:rsid w:val="008848EF"/>
    <w:rsid w:val="0088497C"/>
    <w:rsid w:val="00884A0C"/>
    <w:rsid w:val="00885249"/>
    <w:rsid w:val="00885331"/>
    <w:rsid w:val="0088544A"/>
    <w:rsid w:val="00885544"/>
    <w:rsid w:val="008855AB"/>
    <w:rsid w:val="00885908"/>
    <w:rsid w:val="00885AF5"/>
    <w:rsid w:val="00885B14"/>
    <w:rsid w:val="00885BEE"/>
    <w:rsid w:val="00885F36"/>
    <w:rsid w:val="00886021"/>
    <w:rsid w:val="008861DC"/>
    <w:rsid w:val="00886644"/>
    <w:rsid w:val="00886C78"/>
    <w:rsid w:val="00886CE1"/>
    <w:rsid w:val="00886CFF"/>
    <w:rsid w:val="00886E19"/>
    <w:rsid w:val="00886F35"/>
    <w:rsid w:val="00887661"/>
    <w:rsid w:val="008876EC"/>
    <w:rsid w:val="00887733"/>
    <w:rsid w:val="00887867"/>
    <w:rsid w:val="00887CA4"/>
    <w:rsid w:val="00887DC6"/>
    <w:rsid w:val="0089004B"/>
    <w:rsid w:val="00890200"/>
    <w:rsid w:val="008902C8"/>
    <w:rsid w:val="00890591"/>
    <w:rsid w:val="008905CB"/>
    <w:rsid w:val="00890723"/>
    <w:rsid w:val="008908E2"/>
    <w:rsid w:val="00890A73"/>
    <w:rsid w:val="00891782"/>
    <w:rsid w:val="00891835"/>
    <w:rsid w:val="008918CD"/>
    <w:rsid w:val="00891AF0"/>
    <w:rsid w:val="00891BA3"/>
    <w:rsid w:val="00891CEC"/>
    <w:rsid w:val="00891DFA"/>
    <w:rsid w:val="00891E80"/>
    <w:rsid w:val="00891E8D"/>
    <w:rsid w:val="0089217E"/>
    <w:rsid w:val="0089249F"/>
    <w:rsid w:val="00892712"/>
    <w:rsid w:val="0089272F"/>
    <w:rsid w:val="0089274A"/>
    <w:rsid w:val="008929A4"/>
    <w:rsid w:val="00892A01"/>
    <w:rsid w:val="00892A9D"/>
    <w:rsid w:val="00892B3B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1AB"/>
    <w:rsid w:val="0089429C"/>
    <w:rsid w:val="00894696"/>
    <w:rsid w:val="008946C9"/>
    <w:rsid w:val="00894740"/>
    <w:rsid w:val="008948A3"/>
    <w:rsid w:val="00894B4A"/>
    <w:rsid w:val="00895001"/>
    <w:rsid w:val="0089535E"/>
    <w:rsid w:val="00895544"/>
    <w:rsid w:val="008955FC"/>
    <w:rsid w:val="008957B7"/>
    <w:rsid w:val="00895A92"/>
    <w:rsid w:val="00895CFD"/>
    <w:rsid w:val="00895F71"/>
    <w:rsid w:val="0089625C"/>
    <w:rsid w:val="00896278"/>
    <w:rsid w:val="00896309"/>
    <w:rsid w:val="00896385"/>
    <w:rsid w:val="008963A9"/>
    <w:rsid w:val="00896708"/>
    <w:rsid w:val="0089678A"/>
    <w:rsid w:val="00896AF4"/>
    <w:rsid w:val="008970F6"/>
    <w:rsid w:val="00897265"/>
    <w:rsid w:val="00897373"/>
    <w:rsid w:val="00897972"/>
    <w:rsid w:val="00897980"/>
    <w:rsid w:val="00897AE3"/>
    <w:rsid w:val="00897ECF"/>
    <w:rsid w:val="008A0505"/>
    <w:rsid w:val="008A0950"/>
    <w:rsid w:val="008A0B1B"/>
    <w:rsid w:val="008A0D81"/>
    <w:rsid w:val="008A104D"/>
    <w:rsid w:val="008A11B4"/>
    <w:rsid w:val="008A11C2"/>
    <w:rsid w:val="008A1413"/>
    <w:rsid w:val="008A14AC"/>
    <w:rsid w:val="008A17F6"/>
    <w:rsid w:val="008A1AF5"/>
    <w:rsid w:val="008A1E3E"/>
    <w:rsid w:val="008A1F62"/>
    <w:rsid w:val="008A1F66"/>
    <w:rsid w:val="008A23D2"/>
    <w:rsid w:val="008A2515"/>
    <w:rsid w:val="008A2674"/>
    <w:rsid w:val="008A267F"/>
    <w:rsid w:val="008A2735"/>
    <w:rsid w:val="008A2878"/>
    <w:rsid w:val="008A28A6"/>
    <w:rsid w:val="008A28B6"/>
    <w:rsid w:val="008A295C"/>
    <w:rsid w:val="008A2971"/>
    <w:rsid w:val="008A2A31"/>
    <w:rsid w:val="008A2A80"/>
    <w:rsid w:val="008A2C9F"/>
    <w:rsid w:val="008A2DE6"/>
    <w:rsid w:val="008A327B"/>
    <w:rsid w:val="008A3783"/>
    <w:rsid w:val="008A3926"/>
    <w:rsid w:val="008A3BA7"/>
    <w:rsid w:val="008A3DC1"/>
    <w:rsid w:val="008A3FC1"/>
    <w:rsid w:val="008A40BF"/>
    <w:rsid w:val="008A4119"/>
    <w:rsid w:val="008A422D"/>
    <w:rsid w:val="008A44C1"/>
    <w:rsid w:val="008A45FB"/>
    <w:rsid w:val="008A466B"/>
    <w:rsid w:val="008A4927"/>
    <w:rsid w:val="008A4B28"/>
    <w:rsid w:val="008A4D15"/>
    <w:rsid w:val="008A4D84"/>
    <w:rsid w:val="008A4E46"/>
    <w:rsid w:val="008A4F8C"/>
    <w:rsid w:val="008A4FCA"/>
    <w:rsid w:val="008A523E"/>
    <w:rsid w:val="008A560A"/>
    <w:rsid w:val="008A57D7"/>
    <w:rsid w:val="008A5A37"/>
    <w:rsid w:val="008A5E0E"/>
    <w:rsid w:val="008A5E6B"/>
    <w:rsid w:val="008A5F4A"/>
    <w:rsid w:val="008A61DA"/>
    <w:rsid w:val="008A6264"/>
    <w:rsid w:val="008A62FA"/>
    <w:rsid w:val="008A652B"/>
    <w:rsid w:val="008A695F"/>
    <w:rsid w:val="008A6A93"/>
    <w:rsid w:val="008A6F39"/>
    <w:rsid w:val="008A6FA9"/>
    <w:rsid w:val="008A7009"/>
    <w:rsid w:val="008A7076"/>
    <w:rsid w:val="008A749B"/>
    <w:rsid w:val="008A74A1"/>
    <w:rsid w:val="008A76EF"/>
    <w:rsid w:val="008A7782"/>
    <w:rsid w:val="008A784F"/>
    <w:rsid w:val="008A7E94"/>
    <w:rsid w:val="008A7EF1"/>
    <w:rsid w:val="008B023C"/>
    <w:rsid w:val="008B0342"/>
    <w:rsid w:val="008B048D"/>
    <w:rsid w:val="008B06F0"/>
    <w:rsid w:val="008B06F1"/>
    <w:rsid w:val="008B0C19"/>
    <w:rsid w:val="008B0C50"/>
    <w:rsid w:val="008B0D5B"/>
    <w:rsid w:val="008B0D6E"/>
    <w:rsid w:val="008B0DAE"/>
    <w:rsid w:val="008B0F0A"/>
    <w:rsid w:val="008B14B5"/>
    <w:rsid w:val="008B1537"/>
    <w:rsid w:val="008B1631"/>
    <w:rsid w:val="008B1778"/>
    <w:rsid w:val="008B1823"/>
    <w:rsid w:val="008B1E4C"/>
    <w:rsid w:val="008B1ED5"/>
    <w:rsid w:val="008B21CE"/>
    <w:rsid w:val="008B22AB"/>
    <w:rsid w:val="008B27F2"/>
    <w:rsid w:val="008B2968"/>
    <w:rsid w:val="008B2F3E"/>
    <w:rsid w:val="008B31C0"/>
    <w:rsid w:val="008B3470"/>
    <w:rsid w:val="008B352F"/>
    <w:rsid w:val="008B35BC"/>
    <w:rsid w:val="008B371F"/>
    <w:rsid w:val="008B3960"/>
    <w:rsid w:val="008B3B5B"/>
    <w:rsid w:val="008B3F28"/>
    <w:rsid w:val="008B3F5F"/>
    <w:rsid w:val="008B41DF"/>
    <w:rsid w:val="008B421C"/>
    <w:rsid w:val="008B44E6"/>
    <w:rsid w:val="008B458B"/>
    <w:rsid w:val="008B4AB4"/>
    <w:rsid w:val="008B4B6C"/>
    <w:rsid w:val="008B502A"/>
    <w:rsid w:val="008B50A4"/>
    <w:rsid w:val="008B50E5"/>
    <w:rsid w:val="008B51A5"/>
    <w:rsid w:val="008B51D6"/>
    <w:rsid w:val="008B563A"/>
    <w:rsid w:val="008B59A7"/>
    <w:rsid w:val="008B5EA1"/>
    <w:rsid w:val="008B5FC7"/>
    <w:rsid w:val="008B60A4"/>
    <w:rsid w:val="008B628A"/>
    <w:rsid w:val="008B62AE"/>
    <w:rsid w:val="008B636B"/>
    <w:rsid w:val="008B639A"/>
    <w:rsid w:val="008B6A93"/>
    <w:rsid w:val="008B6D0D"/>
    <w:rsid w:val="008B7106"/>
    <w:rsid w:val="008B71EF"/>
    <w:rsid w:val="008B7304"/>
    <w:rsid w:val="008B7586"/>
    <w:rsid w:val="008B79A7"/>
    <w:rsid w:val="008B7B2E"/>
    <w:rsid w:val="008B7B85"/>
    <w:rsid w:val="008B7F4B"/>
    <w:rsid w:val="008C0357"/>
    <w:rsid w:val="008C05D7"/>
    <w:rsid w:val="008C0CB9"/>
    <w:rsid w:val="008C0EDD"/>
    <w:rsid w:val="008C1484"/>
    <w:rsid w:val="008C15CF"/>
    <w:rsid w:val="008C1900"/>
    <w:rsid w:val="008C191D"/>
    <w:rsid w:val="008C1C57"/>
    <w:rsid w:val="008C1E1B"/>
    <w:rsid w:val="008C1EFC"/>
    <w:rsid w:val="008C20AA"/>
    <w:rsid w:val="008C2454"/>
    <w:rsid w:val="008C2B6A"/>
    <w:rsid w:val="008C2C4E"/>
    <w:rsid w:val="008C30AB"/>
    <w:rsid w:val="008C321C"/>
    <w:rsid w:val="008C3257"/>
    <w:rsid w:val="008C3629"/>
    <w:rsid w:val="008C3AC7"/>
    <w:rsid w:val="008C3C1A"/>
    <w:rsid w:val="008C3D75"/>
    <w:rsid w:val="008C4144"/>
    <w:rsid w:val="008C423C"/>
    <w:rsid w:val="008C4714"/>
    <w:rsid w:val="008C4AA7"/>
    <w:rsid w:val="008C4B1C"/>
    <w:rsid w:val="008C4B53"/>
    <w:rsid w:val="008C4B5E"/>
    <w:rsid w:val="008C4E31"/>
    <w:rsid w:val="008C4E87"/>
    <w:rsid w:val="008C4E8E"/>
    <w:rsid w:val="008C5725"/>
    <w:rsid w:val="008C5871"/>
    <w:rsid w:val="008C5A2B"/>
    <w:rsid w:val="008C5A67"/>
    <w:rsid w:val="008C5C45"/>
    <w:rsid w:val="008C5F10"/>
    <w:rsid w:val="008C604A"/>
    <w:rsid w:val="008C6076"/>
    <w:rsid w:val="008C6104"/>
    <w:rsid w:val="008C628D"/>
    <w:rsid w:val="008C6698"/>
    <w:rsid w:val="008C6B44"/>
    <w:rsid w:val="008C6F89"/>
    <w:rsid w:val="008C7022"/>
    <w:rsid w:val="008C7418"/>
    <w:rsid w:val="008C75C4"/>
    <w:rsid w:val="008C7688"/>
    <w:rsid w:val="008C7B09"/>
    <w:rsid w:val="008C7CF1"/>
    <w:rsid w:val="008C7F9A"/>
    <w:rsid w:val="008D01D4"/>
    <w:rsid w:val="008D05E3"/>
    <w:rsid w:val="008D071D"/>
    <w:rsid w:val="008D0CE3"/>
    <w:rsid w:val="008D0D28"/>
    <w:rsid w:val="008D1001"/>
    <w:rsid w:val="008D10AE"/>
    <w:rsid w:val="008D118F"/>
    <w:rsid w:val="008D11E1"/>
    <w:rsid w:val="008D148B"/>
    <w:rsid w:val="008D1577"/>
    <w:rsid w:val="008D15C2"/>
    <w:rsid w:val="008D1608"/>
    <w:rsid w:val="008D1AF2"/>
    <w:rsid w:val="008D1D5E"/>
    <w:rsid w:val="008D1E84"/>
    <w:rsid w:val="008D21D5"/>
    <w:rsid w:val="008D244F"/>
    <w:rsid w:val="008D2721"/>
    <w:rsid w:val="008D2BC6"/>
    <w:rsid w:val="008D2C62"/>
    <w:rsid w:val="008D2D35"/>
    <w:rsid w:val="008D305D"/>
    <w:rsid w:val="008D3063"/>
    <w:rsid w:val="008D3251"/>
    <w:rsid w:val="008D3561"/>
    <w:rsid w:val="008D380B"/>
    <w:rsid w:val="008D393D"/>
    <w:rsid w:val="008D3999"/>
    <w:rsid w:val="008D3B91"/>
    <w:rsid w:val="008D3CB4"/>
    <w:rsid w:val="008D3ECD"/>
    <w:rsid w:val="008D41BA"/>
    <w:rsid w:val="008D43A7"/>
    <w:rsid w:val="008D4BA1"/>
    <w:rsid w:val="008D503B"/>
    <w:rsid w:val="008D52A3"/>
    <w:rsid w:val="008D532A"/>
    <w:rsid w:val="008D545E"/>
    <w:rsid w:val="008D5684"/>
    <w:rsid w:val="008D5A88"/>
    <w:rsid w:val="008D5BCF"/>
    <w:rsid w:val="008D5C3A"/>
    <w:rsid w:val="008D5C94"/>
    <w:rsid w:val="008D5F7C"/>
    <w:rsid w:val="008D603A"/>
    <w:rsid w:val="008D6176"/>
    <w:rsid w:val="008D624B"/>
    <w:rsid w:val="008D677B"/>
    <w:rsid w:val="008D67AC"/>
    <w:rsid w:val="008D6923"/>
    <w:rsid w:val="008D69DB"/>
    <w:rsid w:val="008D6C22"/>
    <w:rsid w:val="008D6C38"/>
    <w:rsid w:val="008D6D28"/>
    <w:rsid w:val="008D6D83"/>
    <w:rsid w:val="008D78FE"/>
    <w:rsid w:val="008D7C5E"/>
    <w:rsid w:val="008E03A4"/>
    <w:rsid w:val="008E040B"/>
    <w:rsid w:val="008E0521"/>
    <w:rsid w:val="008E084C"/>
    <w:rsid w:val="008E0963"/>
    <w:rsid w:val="008E0D1D"/>
    <w:rsid w:val="008E0D27"/>
    <w:rsid w:val="008E0E6F"/>
    <w:rsid w:val="008E12CC"/>
    <w:rsid w:val="008E152C"/>
    <w:rsid w:val="008E15D4"/>
    <w:rsid w:val="008E16B8"/>
    <w:rsid w:val="008E1CF3"/>
    <w:rsid w:val="008E1E34"/>
    <w:rsid w:val="008E20E1"/>
    <w:rsid w:val="008E21C9"/>
    <w:rsid w:val="008E2212"/>
    <w:rsid w:val="008E233A"/>
    <w:rsid w:val="008E243C"/>
    <w:rsid w:val="008E251A"/>
    <w:rsid w:val="008E276A"/>
    <w:rsid w:val="008E2977"/>
    <w:rsid w:val="008E2AD6"/>
    <w:rsid w:val="008E2C86"/>
    <w:rsid w:val="008E2EE4"/>
    <w:rsid w:val="008E3061"/>
    <w:rsid w:val="008E30F6"/>
    <w:rsid w:val="008E343A"/>
    <w:rsid w:val="008E3609"/>
    <w:rsid w:val="008E4286"/>
    <w:rsid w:val="008E4487"/>
    <w:rsid w:val="008E4D9B"/>
    <w:rsid w:val="008E4DF6"/>
    <w:rsid w:val="008E4E92"/>
    <w:rsid w:val="008E4EA8"/>
    <w:rsid w:val="008E4EE4"/>
    <w:rsid w:val="008E531E"/>
    <w:rsid w:val="008E53DC"/>
    <w:rsid w:val="008E5884"/>
    <w:rsid w:val="008E5D92"/>
    <w:rsid w:val="008E62F9"/>
    <w:rsid w:val="008E64D7"/>
    <w:rsid w:val="008E6A99"/>
    <w:rsid w:val="008E6AAA"/>
    <w:rsid w:val="008E6AE4"/>
    <w:rsid w:val="008E7644"/>
    <w:rsid w:val="008E766D"/>
    <w:rsid w:val="008E77CA"/>
    <w:rsid w:val="008E78B8"/>
    <w:rsid w:val="008E7AD8"/>
    <w:rsid w:val="008E7F56"/>
    <w:rsid w:val="008E7FED"/>
    <w:rsid w:val="008F00E5"/>
    <w:rsid w:val="008F05BA"/>
    <w:rsid w:val="008F0605"/>
    <w:rsid w:val="008F0653"/>
    <w:rsid w:val="008F06E0"/>
    <w:rsid w:val="008F087C"/>
    <w:rsid w:val="008F08F7"/>
    <w:rsid w:val="008F0915"/>
    <w:rsid w:val="008F0988"/>
    <w:rsid w:val="008F0A42"/>
    <w:rsid w:val="008F0AAF"/>
    <w:rsid w:val="008F0CD3"/>
    <w:rsid w:val="008F0CE9"/>
    <w:rsid w:val="008F0D89"/>
    <w:rsid w:val="008F0E8E"/>
    <w:rsid w:val="008F0FF8"/>
    <w:rsid w:val="008F1099"/>
    <w:rsid w:val="008F10D0"/>
    <w:rsid w:val="008F11AB"/>
    <w:rsid w:val="008F13EE"/>
    <w:rsid w:val="008F160E"/>
    <w:rsid w:val="008F17E8"/>
    <w:rsid w:val="008F1AB0"/>
    <w:rsid w:val="008F1B9F"/>
    <w:rsid w:val="008F1E14"/>
    <w:rsid w:val="008F201A"/>
    <w:rsid w:val="008F23C7"/>
    <w:rsid w:val="008F282B"/>
    <w:rsid w:val="008F2AC4"/>
    <w:rsid w:val="008F376B"/>
    <w:rsid w:val="008F3900"/>
    <w:rsid w:val="008F3EA7"/>
    <w:rsid w:val="008F41AB"/>
    <w:rsid w:val="008F445A"/>
    <w:rsid w:val="008F4516"/>
    <w:rsid w:val="008F45DD"/>
    <w:rsid w:val="008F46F8"/>
    <w:rsid w:val="008F4D7D"/>
    <w:rsid w:val="008F52E0"/>
    <w:rsid w:val="008F59AD"/>
    <w:rsid w:val="008F5AB5"/>
    <w:rsid w:val="008F5D4F"/>
    <w:rsid w:val="008F5DB0"/>
    <w:rsid w:val="008F641D"/>
    <w:rsid w:val="008F661E"/>
    <w:rsid w:val="008F6758"/>
    <w:rsid w:val="008F675D"/>
    <w:rsid w:val="008F6778"/>
    <w:rsid w:val="008F729C"/>
    <w:rsid w:val="008F737D"/>
    <w:rsid w:val="008F745C"/>
    <w:rsid w:val="008F753A"/>
    <w:rsid w:val="008F7981"/>
    <w:rsid w:val="008F79CE"/>
    <w:rsid w:val="008F7A7A"/>
    <w:rsid w:val="008F7C90"/>
    <w:rsid w:val="008F7C92"/>
    <w:rsid w:val="008F7EAE"/>
    <w:rsid w:val="008F7FB8"/>
    <w:rsid w:val="00900175"/>
    <w:rsid w:val="00900405"/>
    <w:rsid w:val="00900452"/>
    <w:rsid w:val="00900551"/>
    <w:rsid w:val="00900740"/>
    <w:rsid w:val="00900B49"/>
    <w:rsid w:val="00900D70"/>
    <w:rsid w:val="00900D83"/>
    <w:rsid w:val="00900EE2"/>
    <w:rsid w:val="00900F3A"/>
    <w:rsid w:val="00900FF7"/>
    <w:rsid w:val="00901347"/>
    <w:rsid w:val="00901B57"/>
    <w:rsid w:val="00901F4C"/>
    <w:rsid w:val="009020B5"/>
    <w:rsid w:val="00902552"/>
    <w:rsid w:val="00902594"/>
    <w:rsid w:val="0090269A"/>
    <w:rsid w:val="0090287B"/>
    <w:rsid w:val="009029DC"/>
    <w:rsid w:val="00902A6D"/>
    <w:rsid w:val="00902C98"/>
    <w:rsid w:val="00902D9C"/>
    <w:rsid w:val="0090341F"/>
    <w:rsid w:val="0090360E"/>
    <w:rsid w:val="00903691"/>
    <w:rsid w:val="00903883"/>
    <w:rsid w:val="00903946"/>
    <w:rsid w:val="00903A30"/>
    <w:rsid w:val="00903A7F"/>
    <w:rsid w:val="009042C4"/>
    <w:rsid w:val="00904374"/>
    <w:rsid w:val="0090472E"/>
    <w:rsid w:val="0090490C"/>
    <w:rsid w:val="00904D40"/>
    <w:rsid w:val="00904F68"/>
    <w:rsid w:val="00905195"/>
    <w:rsid w:val="009053E6"/>
    <w:rsid w:val="0090570A"/>
    <w:rsid w:val="00905727"/>
    <w:rsid w:val="0090583E"/>
    <w:rsid w:val="009058BE"/>
    <w:rsid w:val="009058EC"/>
    <w:rsid w:val="00905B1E"/>
    <w:rsid w:val="00905BA5"/>
    <w:rsid w:val="00905DE8"/>
    <w:rsid w:val="00906242"/>
    <w:rsid w:val="009064BE"/>
    <w:rsid w:val="00906690"/>
    <w:rsid w:val="0090712A"/>
    <w:rsid w:val="0090747D"/>
    <w:rsid w:val="00907488"/>
    <w:rsid w:val="009074CA"/>
    <w:rsid w:val="009078C1"/>
    <w:rsid w:val="00907917"/>
    <w:rsid w:val="00907FC1"/>
    <w:rsid w:val="009100E4"/>
    <w:rsid w:val="0091014F"/>
    <w:rsid w:val="00910403"/>
    <w:rsid w:val="00910433"/>
    <w:rsid w:val="0091056C"/>
    <w:rsid w:val="00910616"/>
    <w:rsid w:val="009109A7"/>
    <w:rsid w:val="009109EA"/>
    <w:rsid w:val="00910BC3"/>
    <w:rsid w:val="00910C04"/>
    <w:rsid w:val="00910CD7"/>
    <w:rsid w:val="00911102"/>
    <w:rsid w:val="009111D8"/>
    <w:rsid w:val="0091147D"/>
    <w:rsid w:val="009114E2"/>
    <w:rsid w:val="00911885"/>
    <w:rsid w:val="00911889"/>
    <w:rsid w:val="00911B21"/>
    <w:rsid w:val="00911C9B"/>
    <w:rsid w:val="00912160"/>
    <w:rsid w:val="0091236C"/>
    <w:rsid w:val="009126EF"/>
    <w:rsid w:val="00912A27"/>
    <w:rsid w:val="00912A2B"/>
    <w:rsid w:val="00912A69"/>
    <w:rsid w:val="00912B48"/>
    <w:rsid w:val="00912B98"/>
    <w:rsid w:val="00912B99"/>
    <w:rsid w:val="00912BB1"/>
    <w:rsid w:val="00912FD6"/>
    <w:rsid w:val="00912FEF"/>
    <w:rsid w:val="009132A8"/>
    <w:rsid w:val="00913400"/>
    <w:rsid w:val="0091343B"/>
    <w:rsid w:val="00913697"/>
    <w:rsid w:val="009137A5"/>
    <w:rsid w:val="00913BBC"/>
    <w:rsid w:val="00913DA1"/>
    <w:rsid w:val="00913DB2"/>
    <w:rsid w:val="009143E4"/>
    <w:rsid w:val="0091448E"/>
    <w:rsid w:val="0091466E"/>
    <w:rsid w:val="0091478A"/>
    <w:rsid w:val="00914CAC"/>
    <w:rsid w:val="00914DA2"/>
    <w:rsid w:val="00914EBA"/>
    <w:rsid w:val="00914FCB"/>
    <w:rsid w:val="00915026"/>
    <w:rsid w:val="009151ED"/>
    <w:rsid w:val="009153BF"/>
    <w:rsid w:val="0091575F"/>
    <w:rsid w:val="009157DF"/>
    <w:rsid w:val="0091585E"/>
    <w:rsid w:val="00915B06"/>
    <w:rsid w:val="00915DF4"/>
    <w:rsid w:val="00915E28"/>
    <w:rsid w:val="00915E57"/>
    <w:rsid w:val="0091601C"/>
    <w:rsid w:val="00916215"/>
    <w:rsid w:val="00916E74"/>
    <w:rsid w:val="009173E3"/>
    <w:rsid w:val="00917431"/>
    <w:rsid w:val="0091769A"/>
    <w:rsid w:val="00917A33"/>
    <w:rsid w:val="00917D61"/>
    <w:rsid w:val="00917D65"/>
    <w:rsid w:val="00917DA9"/>
    <w:rsid w:val="00920281"/>
    <w:rsid w:val="00920466"/>
    <w:rsid w:val="009205A0"/>
    <w:rsid w:val="00920624"/>
    <w:rsid w:val="0092086E"/>
    <w:rsid w:val="00920976"/>
    <w:rsid w:val="00920C30"/>
    <w:rsid w:val="00920C72"/>
    <w:rsid w:val="00920C73"/>
    <w:rsid w:val="00920C87"/>
    <w:rsid w:val="0092117B"/>
    <w:rsid w:val="009212EE"/>
    <w:rsid w:val="00921434"/>
    <w:rsid w:val="00921444"/>
    <w:rsid w:val="0092153F"/>
    <w:rsid w:val="00921544"/>
    <w:rsid w:val="00921623"/>
    <w:rsid w:val="00921816"/>
    <w:rsid w:val="00921B58"/>
    <w:rsid w:val="00921D04"/>
    <w:rsid w:val="00921D62"/>
    <w:rsid w:val="00921DCD"/>
    <w:rsid w:val="009221A1"/>
    <w:rsid w:val="00922241"/>
    <w:rsid w:val="00922254"/>
    <w:rsid w:val="009223CB"/>
    <w:rsid w:val="009224F0"/>
    <w:rsid w:val="0092287D"/>
    <w:rsid w:val="00922A79"/>
    <w:rsid w:val="00922B96"/>
    <w:rsid w:val="00922E13"/>
    <w:rsid w:val="00922F3E"/>
    <w:rsid w:val="009231FD"/>
    <w:rsid w:val="0092369A"/>
    <w:rsid w:val="00923777"/>
    <w:rsid w:val="00923A5E"/>
    <w:rsid w:val="00923AF5"/>
    <w:rsid w:val="00923FC4"/>
    <w:rsid w:val="009240ED"/>
    <w:rsid w:val="00924383"/>
    <w:rsid w:val="009247F6"/>
    <w:rsid w:val="00924BEB"/>
    <w:rsid w:val="00924C3C"/>
    <w:rsid w:val="00925378"/>
    <w:rsid w:val="009254C0"/>
    <w:rsid w:val="0092575F"/>
    <w:rsid w:val="00925A68"/>
    <w:rsid w:val="00925EB0"/>
    <w:rsid w:val="00926141"/>
    <w:rsid w:val="00926401"/>
    <w:rsid w:val="00926643"/>
    <w:rsid w:val="0092667A"/>
    <w:rsid w:val="00926A0A"/>
    <w:rsid w:val="00926ADF"/>
    <w:rsid w:val="00926FD6"/>
    <w:rsid w:val="009278E1"/>
    <w:rsid w:val="00927D01"/>
    <w:rsid w:val="00927F84"/>
    <w:rsid w:val="00927F95"/>
    <w:rsid w:val="00927F99"/>
    <w:rsid w:val="00927FAA"/>
    <w:rsid w:val="00927FF1"/>
    <w:rsid w:val="00930505"/>
    <w:rsid w:val="0093090E"/>
    <w:rsid w:val="0093094C"/>
    <w:rsid w:val="00930A06"/>
    <w:rsid w:val="00930CEB"/>
    <w:rsid w:val="00930DD2"/>
    <w:rsid w:val="00930E09"/>
    <w:rsid w:val="00930FD4"/>
    <w:rsid w:val="00931187"/>
    <w:rsid w:val="00931266"/>
    <w:rsid w:val="00931709"/>
    <w:rsid w:val="009317F2"/>
    <w:rsid w:val="00931A22"/>
    <w:rsid w:val="00932053"/>
    <w:rsid w:val="0093232E"/>
    <w:rsid w:val="009326A2"/>
    <w:rsid w:val="009329DF"/>
    <w:rsid w:val="00932AC4"/>
    <w:rsid w:val="00932C88"/>
    <w:rsid w:val="00932D34"/>
    <w:rsid w:val="00933280"/>
    <w:rsid w:val="00933407"/>
    <w:rsid w:val="009336D8"/>
    <w:rsid w:val="0093374B"/>
    <w:rsid w:val="009337F1"/>
    <w:rsid w:val="0093386E"/>
    <w:rsid w:val="00933871"/>
    <w:rsid w:val="009339A8"/>
    <w:rsid w:val="00933E55"/>
    <w:rsid w:val="009343DB"/>
    <w:rsid w:val="009343F6"/>
    <w:rsid w:val="009345EC"/>
    <w:rsid w:val="00934765"/>
    <w:rsid w:val="009347F2"/>
    <w:rsid w:val="00934AD6"/>
    <w:rsid w:val="00934C98"/>
    <w:rsid w:val="00934F78"/>
    <w:rsid w:val="0093535F"/>
    <w:rsid w:val="009355AB"/>
    <w:rsid w:val="009367D2"/>
    <w:rsid w:val="00936A25"/>
    <w:rsid w:val="00936F43"/>
    <w:rsid w:val="00937059"/>
    <w:rsid w:val="00937095"/>
    <w:rsid w:val="0093712D"/>
    <w:rsid w:val="0093730F"/>
    <w:rsid w:val="009373DB"/>
    <w:rsid w:val="00937475"/>
    <w:rsid w:val="009374FF"/>
    <w:rsid w:val="0093752D"/>
    <w:rsid w:val="009375A0"/>
    <w:rsid w:val="0093770E"/>
    <w:rsid w:val="00937C5E"/>
    <w:rsid w:val="00937CA1"/>
    <w:rsid w:val="00937EE9"/>
    <w:rsid w:val="00937F20"/>
    <w:rsid w:val="009409A2"/>
    <w:rsid w:val="00940A26"/>
    <w:rsid w:val="00940ABC"/>
    <w:rsid w:val="00940B62"/>
    <w:rsid w:val="00940DDE"/>
    <w:rsid w:val="00940E47"/>
    <w:rsid w:val="00940FBB"/>
    <w:rsid w:val="0094100A"/>
    <w:rsid w:val="00941038"/>
    <w:rsid w:val="0094106D"/>
    <w:rsid w:val="00941092"/>
    <w:rsid w:val="009410B5"/>
    <w:rsid w:val="0094110A"/>
    <w:rsid w:val="00941293"/>
    <w:rsid w:val="009414A1"/>
    <w:rsid w:val="009415A7"/>
    <w:rsid w:val="009415C8"/>
    <w:rsid w:val="00941819"/>
    <w:rsid w:val="00941A18"/>
    <w:rsid w:val="00941AA4"/>
    <w:rsid w:val="00941BF6"/>
    <w:rsid w:val="00941FAE"/>
    <w:rsid w:val="0094220B"/>
    <w:rsid w:val="0094221E"/>
    <w:rsid w:val="0094245A"/>
    <w:rsid w:val="00942AF8"/>
    <w:rsid w:val="00942F36"/>
    <w:rsid w:val="00942FF5"/>
    <w:rsid w:val="00943065"/>
    <w:rsid w:val="009432C4"/>
    <w:rsid w:val="00943C67"/>
    <w:rsid w:val="00943DBE"/>
    <w:rsid w:val="00943FF6"/>
    <w:rsid w:val="0094412D"/>
    <w:rsid w:val="00944384"/>
    <w:rsid w:val="00944427"/>
    <w:rsid w:val="009444EB"/>
    <w:rsid w:val="009446C7"/>
    <w:rsid w:val="009446F2"/>
    <w:rsid w:val="009447DC"/>
    <w:rsid w:val="00944B9B"/>
    <w:rsid w:val="00944C5D"/>
    <w:rsid w:val="00944D00"/>
    <w:rsid w:val="00944FF8"/>
    <w:rsid w:val="0094522E"/>
    <w:rsid w:val="00945423"/>
    <w:rsid w:val="0094585F"/>
    <w:rsid w:val="009459B7"/>
    <w:rsid w:val="00945AC5"/>
    <w:rsid w:val="00945C77"/>
    <w:rsid w:val="00945E22"/>
    <w:rsid w:val="00946615"/>
    <w:rsid w:val="00946DED"/>
    <w:rsid w:val="00947038"/>
    <w:rsid w:val="009470AC"/>
    <w:rsid w:val="009471B9"/>
    <w:rsid w:val="009472A8"/>
    <w:rsid w:val="009472F3"/>
    <w:rsid w:val="0094732C"/>
    <w:rsid w:val="009479E9"/>
    <w:rsid w:val="00947AC1"/>
    <w:rsid w:val="00947C67"/>
    <w:rsid w:val="00947D1F"/>
    <w:rsid w:val="00947D48"/>
    <w:rsid w:val="00947E39"/>
    <w:rsid w:val="0095003B"/>
    <w:rsid w:val="009504CE"/>
    <w:rsid w:val="0095058D"/>
    <w:rsid w:val="009505F2"/>
    <w:rsid w:val="00950697"/>
    <w:rsid w:val="00950881"/>
    <w:rsid w:val="00950897"/>
    <w:rsid w:val="00950992"/>
    <w:rsid w:val="00950AA4"/>
    <w:rsid w:val="00950C92"/>
    <w:rsid w:val="00950E17"/>
    <w:rsid w:val="00950E62"/>
    <w:rsid w:val="009513BA"/>
    <w:rsid w:val="00951512"/>
    <w:rsid w:val="00951613"/>
    <w:rsid w:val="009516CC"/>
    <w:rsid w:val="00951870"/>
    <w:rsid w:val="00951E13"/>
    <w:rsid w:val="009521C1"/>
    <w:rsid w:val="00952292"/>
    <w:rsid w:val="00952674"/>
    <w:rsid w:val="009527E2"/>
    <w:rsid w:val="009527FB"/>
    <w:rsid w:val="00952BF5"/>
    <w:rsid w:val="00952F1F"/>
    <w:rsid w:val="009533D5"/>
    <w:rsid w:val="009536CC"/>
    <w:rsid w:val="0095375A"/>
    <w:rsid w:val="00953807"/>
    <w:rsid w:val="00953887"/>
    <w:rsid w:val="00953CC5"/>
    <w:rsid w:val="00953EEB"/>
    <w:rsid w:val="00953FC5"/>
    <w:rsid w:val="0095404B"/>
    <w:rsid w:val="0095417A"/>
    <w:rsid w:val="009548B6"/>
    <w:rsid w:val="0095495F"/>
    <w:rsid w:val="009549A5"/>
    <w:rsid w:val="00954E23"/>
    <w:rsid w:val="00954F09"/>
    <w:rsid w:val="00954F91"/>
    <w:rsid w:val="0095541C"/>
    <w:rsid w:val="0095591D"/>
    <w:rsid w:val="00955A42"/>
    <w:rsid w:val="00955AC5"/>
    <w:rsid w:val="00955DD3"/>
    <w:rsid w:val="00955E61"/>
    <w:rsid w:val="00955E75"/>
    <w:rsid w:val="00955F49"/>
    <w:rsid w:val="00956198"/>
    <w:rsid w:val="009565B3"/>
    <w:rsid w:val="00956A7C"/>
    <w:rsid w:val="00956DD9"/>
    <w:rsid w:val="00956E15"/>
    <w:rsid w:val="009571A5"/>
    <w:rsid w:val="009574A3"/>
    <w:rsid w:val="00957698"/>
    <w:rsid w:val="00957775"/>
    <w:rsid w:val="0095783F"/>
    <w:rsid w:val="00957A6E"/>
    <w:rsid w:val="00957AF2"/>
    <w:rsid w:val="00957BA8"/>
    <w:rsid w:val="00957CAB"/>
    <w:rsid w:val="00957E6F"/>
    <w:rsid w:val="00960029"/>
    <w:rsid w:val="0096009C"/>
    <w:rsid w:val="009600FD"/>
    <w:rsid w:val="00960319"/>
    <w:rsid w:val="0096031C"/>
    <w:rsid w:val="00960368"/>
    <w:rsid w:val="00960424"/>
    <w:rsid w:val="0096062A"/>
    <w:rsid w:val="00960810"/>
    <w:rsid w:val="00960826"/>
    <w:rsid w:val="00960D3B"/>
    <w:rsid w:val="00960F91"/>
    <w:rsid w:val="0096129D"/>
    <w:rsid w:val="0096145D"/>
    <w:rsid w:val="009619A5"/>
    <w:rsid w:val="00961ABF"/>
    <w:rsid w:val="00961EA4"/>
    <w:rsid w:val="00962035"/>
    <w:rsid w:val="0096227A"/>
    <w:rsid w:val="00962314"/>
    <w:rsid w:val="00962351"/>
    <w:rsid w:val="00962373"/>
    <w:rsid w:val="009623D8"/>
    <w:rsid w:val="009624D5"/>
    <w:rsid w:val="0096254D"/>
    <w:rsid w:val="009629BB"/>
    <w:rsid w:val="00963047"/>
    <w:rsid w:val="00963111"/>
    <w:rsid w:val="00963258"/>
    <w:rsid w:val="0096331A"/>
    <w:rsid w:val="009633A0"/>
    <w:rsid w:val="009637D6"/>
    <w:rsid w:val="00963975"/>
    <w:rsid w:val="00963C1E"/>
    <w:rsid w:val="00963C9F"/>
    <w:rsid w:val="00963F31"/>
    <w:rsid w:val="00964201"/>
    <w:rsid w:val="00964487"/>
    <w:rsid w:val="0096478A"/>
    <w:rsid w:val="0096490E"/>
    <w:rsid w:val="00964A70"/>
    <w:rsid w:val="00964D72"/>
    <w:rsid w:val="009650C2"/>
    <w:rsid w:val="009650F1"/>
    <w:rsid w:val="00965166"/>
    <w:rsid w:val="009654BF"/>
    <w:rsid w:val="0096550E"/>
    <w:rsid w:val="00965AB8"/>
    <w:rsid w:val="00965BE8"/>
    <w:rsid w:val="00965D88"/>
    <w:rsid w:val="00965E68"/>
    <w:rsid w:val="00966391"/>
    <w:rsid w:val="009668A9"/>
    <w:rsid w:val="009668EE"/>
    <w:rsid w:val="00966E07"/>
    <w:rsid w:val="00966E45"/>
    <w:rsid w:val="00966F5B"/>
    <w:rsid w:val="0096701C"/>
    <w:rsid w:val="009671DA"/>
    <w:rsid w:val="009673DC"/>
    <w:rsid w:val="009675C2"/>
    <w:rsid w:val="0096799B"/>
    <w:rsid w:val="00967B2E"/>
    <w:rsid w:val="00967B76"/>
    <w:rsid w:val="00967C1D"/>
    <w:rsid w:val="00967E50"/>
    <w:rsid w:val="00967E7A"/>
    <w:rsid w:val="009701CC"/>
    <w:rsid w:val="009703C7"/>
    <w:rsid w:val="009704C4"/>
    <w:rsid w:val="00970599"/>
    <w:rsid w:val="00970620"/>
    <w:rsid w:val="00970720"/>
    <w:rsid w:val="009707A2"/>
    <w:rsid w:val="009707CA"/>
    <w:rsid w:val="009709ED"/>
    <w:rsid w:val="00970A33"/>
    <w:rsid w:val="00970AD4"/>
    <w:rsid w:val="00970BAD"/>
    <w:rsid w:val="00970BF6"/>
    <w:rsid w:val="00970D11"/>
    <w:rsid w:val="00970EB3"/>
    <w:rsid w:val="00970F69"/>
    <w:rsid w:val="009710E2"/>
    <w:rsid w:val="009712DE"/>
    <w:rsid w:val="00971306"/>
    <w:rsid w:val="0097140C"/>
    <w:rsid w:val="0097178D"/>
    <w:rsid w:val="009718CA"/>
    <w:rsid w:val="00971907"/>
    <w:rsid w:val="00971A98"/>
    <w:rsid w:val="00971ABF"/>
    <w:rsid w:val="00971C87"/>
    <w:rsid w:val="009720C1"/>
    <w:rsid w:val="00972135"/>
    <w:rsid w:val="0097221F"/>
    <w:rsid w:val="00972411"/>
    <w:rsid w:val="00972B06"/>
    <w:rsid w:val="00972B44"/>
    <w:rsid w:val="00972E12"/>
    <w:rsid w:val="00973023"/>
    <w:rsid w:val="0097303A"/>
    <w:rsid w:val="00973445"/>
    <w:rsid w:val="00973486"/>
    <w:rsid w:val="00973531"/>
    <w:rsid w:val="00973678"/>
    <w:rsid w:val="00973712"/>
    <w:rsid w:val="00973789"/>
    <w:rsid w:val="00973A40"/>
    <w:rsid w:val="00973B47"/>
    <w:rsid w:val="00973BC7"/>
    <w:rsid w:val="00973C25"/>
    <w:rsid w:val="00973D84"/>
    <w:rsid w:val="00973E43"/>
    <w:rsid w:val="00973F24"/>
    <w:rsid w:val="0097424F"/>
    <w:rsid w:val="00974270"/>
    <w:rsid w:val="00974721"/>
    <w:rsid w:val="009748A5"/>
    <w:rsid w:val="00974C39"/>
    <w:rsid w:val="0097555D"/>
    <w:rsid w:val="00975660"/>
    <w:rsid w:val="009757D0"/>
    <w:rsid w:val="00975F0E"/>
    <w:rsid w:val="00975F21"/>
    <w:rsid w:val="00975F5A"/>
    <w:rsid w:val="009764B1"/>
    <w:rsid w:val="009765C1"/>
    <w:rsid w:val="00976B96"/>
    <w:rsid w:val="00976CF0"/>
    <w:rsid w:val="00976D91"/>
    <w:rsid w:val="00976F3D"/>
    <w:rsid w:val="00977020"/>
    <w:rsid w:val="0097737A"/>
    <w:rsid w:val="00977BF7"/>
    <w:rsid w:val="00977EFA"/>
    <w:rsid w:val="00977FE7"/>
    <w:rsid w:val="009801A9"/>
    <w:rsid w:val="009805CF"/>
    <w:rsid w:val="00980708"/>
    <w:rsid w:val="00980A5A"/>
    <w:rsid w:val="00980C4A"/>
    <w:rsid w:val="00980D35"/>
    <w:rsid w:val="00980D9B"/>
    <w:rsid w:val="00980DAE"/>
    <w:rsid w:val="00980EEC"/>
    <w:rsid w:val="0098130D"/>
    <w:rsid w:val="009814AF"/>
    <w:rsid w:val="0098153B"/>
    <w:rsid w:val="00981827"/>
    <w:rsid w:val="009819CC"/>
    <w:rsid w:val="00981AB5"/>
    <w:rsid w:val="00981B08"/>
    <w:rsid w:val="00981CEF"/>
    <w:rsid w:val="00981D30"/>
    <w:rsid w:val="00981E58"/>
    <w:rsid w:val="00982452"/>
    <w:rsid w:val="0098274F"/>
    <w:rsid w:val="00982A8E"/>
    <w:rsid w:val="00982D3D"/>
    <w:rsid w:val="00982D44"/>
    <w:rsid w:val="00982FF8"/>
    <w:rsid w:val="009835F3"/>
    <w:rsid w:val="0098362C"/>
    <w:rsid w:val="00983643"/>
    <w:rsid w:val="0098367F"/>
    <w:rsid w:val="009837B6"/>
    <w:rsid w:val="00983AC0"/>
    <w:rsid w:val="00983AE9"/>
    <w:rsid w:val="00984025"/>
    <w:rsid w:val="00984057"/>
    <w:rsid w:val="009846F4"/>
    <w:rsid w:val="00984841"/>
    <w:rsid w:val="00984B6E"/>
    <w:rsid w:val="00984E81"/>
    <w:rsid w:val="0098505E"/>
    <w:rsid w:val="00985389"/>
    <w:rsid w:val="00985637"/>
    <w:rsid w:val="0098580A"/>
    <w:rsid w:val="00985999"/>
    <w:rsid w:val="00985AF3"/>
    <w:rsid w:val="00985B57"/>
    <w:rsid w:val="009860FA"/>
    <w:rsid w:val="00986934"/>
    <w:rsid w:val="009869AA"/>
    <w:rsid w:val="00986CC0"/>
    <w:rsid w:val="00986CCE"/>
    <w:rsid w:val="00986D83"/>
    <w:rsid w:val="00986E9A"/>
    <w:rsid w:val="00987002"/>
    <w:rsid w:val="009870CE"/>
    <w:rsid w:val="009876F9"/>
    <w:rsid w:val="009878C5"/>
    <w:rsid w:val="00987E1A"/>
    <w:rsid w:val="00990517"/>
    <w:rsid w:val="009909D8"/>
    <w:rsid w:val="00990A58"/>
    <w:rsid w:val="00990FA8"/>
    <w:rsid w:val="0099122C"/>
    <w:rsid w:val="009916B9"/>
    <w:rsid w:val="009918D7"/>
    <w:rsid w:val="00991932"/>
    <w:rsid w:val="00991954"/>
    <w:rsid w:val="00991C87"/>
    <w:rsid w:val="00991CE0"/>
    <w:rsid w:val="00991D7F"/>
    <w:rsid w:val="00992267"/>
    <w:rsid w:val="0099236A"/>
    <w:rsid w:val="009926A2"/>
    <w:rsid w:val="009927E6"/>
    <w:rsid w:val="0099293E"/>
    <w:rsid w:val="00992A47"/>
    <w:rsid w:val="00992A7D"/>
    <w:rsid w:val="00992B6D"/>
    <w:rsid w:val="00992FCE"/>
    <w:rsid w:val="009931FA"/>
    <w:rsid w:val="009932CA"/>
    <w:rsid w:val="009939DE"/>
    <w:rsid w:val="00993A39"/>
    <w:rsid w:val="00993CFC"/>
    <w:rsid w:val="00993DD6"/>
    <w:rsid w:val="00994796"/>
    <w:rsid w:val="00994869"/>
    <w:rsid w:val="00994A51"/>
    <w:rsid w:val="00994FB1"/>
    <w:rsid w:val="00995217"/>
    <w:rsid w:val="00995335"/>
    <w:rsid w:val="00995519"/>
    <w:rsid w:val="009956A0"/>
    <w:rsid w:val="00995754"/>
    <w:rsid w:val="009957CE"/>
    <w:rsid w:val="009959E1"/>
    <w:rsid w:val="00995A46"/>
    <w:rsid w:val="00995E8F"/>
    <w:rsid w:val="00995FEC"/>
    <w:rsid w:val="00996244"/>
    <w:rsid w:val="00996302"/>
    <w:rsid w:val="00996337"/>
    <w:rsid w:val="00996BE2"/>
    <w:rsid w:val="00996D2A"/>
    <w:rsid w:val="009971CB"/>
    <w:rsid w:val="00997631"/>
    <w:rsid w:val="00997742"/>
    <w:rsid w:val="009979E2"/>
    <w:rsid w:val="00997B2C"/>
    <w:rsid w:val="00997C69"/>
    <w:rsid w:val="00997E15"/>
    <w:rsid w:val="00997ED0"/>
    <w:rsid w:val="00997F0C"/>
    <w:rsid w:val="009A0361"/>
    <w:rsid w:val="009A07D3"/>
    <w:rsid w:val="009A08B9"/>
    <w:rsid w:val="009A0DD8"/>
    <w:rsid w:val="009A0F95"/>
    <w:rsid w:val="009A11D4"/>
    <w:rsid w:val="009A1293"/>
    <w:rsid w:val="009A12D1"/>
    <w:rsid w:val="009A1490"/>
    <w:rsid w:val="009A1572"/>
    <w:rsid w:val="009A162E"/>
    <w:rsid w:val="009A1DF2"/>
    <w:rsid w:val="009A1E31"/>
    <w:rsid w:val="009A1EAB"/>
    <w:rsid w:val="009A1EC9"/>
    <w:rsid w:val="009A2247"/>
    <w:rsid w:val="009A2268"/>
    <w:rsid w:val="009A240D"/>
    <w:rsid w:val="009A2A81"/>
    <w:rsid w:val="009A2B78"/>
    <w:rsid w:val="009A2C34"/>
    <w:rsid w:val="009A2C76"/>
    <w:rsid w:val="009A2D8F"/>
    <w:rsid w:val="009A350A"/>
    <w:rsid w:val="009A35F3"/>
    <w:rsid w:val="009A37CA"/>
    <w:rsid w:val="009A3883"/>
    <w:rsid w:val="009A394C"/>
    <w:rsid w:val="009A3A50"/>
    <w:rsid w:val="009A3DBF"/>
    <w:rsid w:val="009A3E9A"/>
    <w:rsid w:val="009A401C"/>
    <w:rsid w:val="009A42F8"/>
    <w:rsid w:val="009A480E"/>
    <w:rsid w:val="009A5423"/>
    <w:rsid w:val="009A56CB"/>
    <w:rsid w:val="009A5D00"/>
    <w:rsid w:val="009A5F28"/>
    <w:rsid w:val="009A5F91"/>
    <w:rsid w:val="009A600F"/>
    <w:rsid w:val="009A63DA"/>
    <w:rsid w:val="009A6711"/>
    <w:rsid w:val="009A68F0"/>
    <w:rsid w:val="009A690A"/>
    <w:rsid w:val="009A691B"/>
    <w:rsid w:val="009A6C95"/>
    <w:rsid w:val="009A6E81"/>
    <w:rsid w:val="009A7355"/>
    <w:rsid w:val="009A7471"/>
    <w:rsid w:val="009A75F0"/>
    <w:rsid w:val="009A76EC"/>
    <w:rsid w:val="009A7A2C"/>
    <w:rsid w:val="009A7A5A"/>
    <w:rsid w:val="009A7EE9"/>
    <w:rsid w:val="009A7F1A"/>
    <w:rsid w:val="009A7F9F"/>
    <w:rsid w:val="009B0330"/>
    <w:rsid w:val="009B0540"/>
    <w:rsid w:val="009B0764"/>
    <w:rsid w:val="009B0995"/>
    <w:rsid w:val="009B0C75"/>
    <w:rsid w:val="009B0DA1"/>
    <w:rsid w:val="009B10E3"/>
    <w:rsid w:val="009B111A"/>
    <w:rsid w:val="009B116F"/>
    <w:rsid w:val="009B11AD"/>
    <w:rsid w:val="009B15D4"/>
    <w:rsid w:val="009B181C"/>
    <w:rsid w:val="009B1899"/>
    <w:rsid w:val="009B1C5B"/>
    <w:rsid w:val="009B1F34"/>
    <w:rsid w:val="009B2095"/>
    <w:rsid w:val="009B2386"/>
    <w:rsid w:val="009B276C"/>
    <w:rsid w:val="009B27DD"/>
    <w:rsid w:val="009B2839"/>
    <w:rsid w:val="009B2876"/>
    <w:rsid w:val="009B2962"/>
    <w:rsid w:val="009B29D2"/>
    <w:rsid w:val="009B2CAA"/>
    <w:rsid w:val="009B2FF7"/>
    <w:rsid w:val="009B30C1"/>
    <w:rsid w:val="009B337D"/>
    <w:rsid w:val="009B33C3"/>
    <w:rsid w:val="009B33CF"/>
    <w:rsid w:val="009B34DE"/>
    <w:rsid w:val="009B3611"/>
    <w:rsid w:val="009B36BF"/>
    <w:rsid w:val="009B3791"/>
    <w:rsid w:val="009B3C52"/>
    <w:rsid w:val="009B3EBA"/>
    <w:rsid w:val="009B401A"/>
    <w:rsid w:val="009B4035"/>
    <w:rsid w:val="009B4169"/>
    <w:rsid w:val="009B43B2"/>
    <w:rsid w:val="009B4593"/>
    <w:rsid w:val="009B46DE"/>
    <w:rsid w:val="009B46DF"/>
    <w:rsid w:val="009B46F0"/>
    <w:rsid w:val="009B4740"/>
    <w:rsid w:val="009B4974"/>
    <w:rsid w:val="009B4B5A"/>
    <w:rsid w:val="009B4D9C"/>
    <w:rsid w:val="009B4DC7"/>
    <w:rsid w:val="009B4EA6"/>
    <w:rsid w:val="009B5166"/>
    <w:rsid w:val="009B5233"/>
    <w:rsid w:val="009B5ACE"/>
    <w:rsid w:val="009B5AE6"/>
    <w:rsid w:val="009B5CC4"/>
    <w:rsid w:val="009B5CFD"/>
    <w:rsid w:val="009B5E75"/>
    <w:rsid w:val="009B62AB"/>
    <w:rsid w:val="009B6494"/>
    <w:rsid w:val="009B6676"/>
    <w:rsid w:val="009B6890"/>
    <w:rsid w:val="009B6B9B"/>
    <w:rsid w:val="009B6CE9"/>
    <w:rsid w:val="009B6F36"/>
    <w:rsid w:val="009B6FD8"/>
    <w:rsid w:val="009B71EE"/>
    <w:rsid w:val="009B72DA"/>
    <w:rsid w:val="009B7353"/>
    <w:rsid w:val="009B736C"/>
    <w:rsid w:val="009B7625"/>
    <w:rsid w:val="009B7826"/>
    <w:rsid w:val="009B7C10"/>
    <w:rsid w:val="009B7CDA"/>
    <w:rsid w:val="009B7E8A"/>
    <w:rsid w:val="009B7E9C"/>
    <w:rsid w:val="009C0100"/>
    <w:rsid w:val="009C03A2"/>
    <w:rsid w:val="009C0508"/>
    <w:rsid w:val="009C05F6"/>
    <w:rsid w:val="009C064B"/>
    <w:rsid w:val="009C0798"/>
    <w:rsid w:val="009C08F9"/>
    <w:rsid w:val="009C0A63"/>
    <w:rsid w:val="009C0C93"/>
    <w:rsid w:val="009C0F19"/>
    <w:rsid w:val="009C10A9"/>
    <w:rsid w:val="009C121D"/>
    <w:rsid w:val="009C1318"/>
    <w:rsid w:val="009C1350"/>
    <w:rsid w:val="009C1394"/>
    <w:rsid w:val="009C1862"/>
    <w:rsid w:val="009C1A88"/>
    <w:rsid w:val="009C1DB1"/>
    <w:rsid w:val="009C1E9C"/>
    <w:rsid w:val="009C2249"/>
    <w:rsid w:val="009C237B"/>
    <w:rsid w:val="009C2396"/>
    <w:rsid w:val="009C2906"/>
    <w:rsid w:val="009C2A80"/>
    <w:rsid w:val="009C2D37"/>
    <w:rsid w:val="009C2D3D"/>
    <w:rsid w:val="009C2D66"/>
    <w:rsid w:val="009C2F53"/>
    <w:rsid w:val="009C31EF"/>
    <w:rsid w:val="009C331C"/>
    <w:rsid w:val="009C337B"/>
    <w:rsid w:val="009C3592"/>
    <w:rsid w:val="009C39AB"/>
    <w:rsid w:val="009C3A82"/>
    <w:rsid w:val="009C3B11"/>
    <w:rsid w:val="009C3BE9"/>
    <w:rsid w:val="009C4059"/>
    <w:rsid w:val="009C42AD"/>
    <w:rsid w:val="009C42C0"/>
    <w:rsid w:val="009C43B6"/>
    <w:rsid w:val="009C4435"/>
    <w:rsid w:val="009C4AE8"/>
    <w:rsid w:val="009C4BF9"/>
    <w:rsid w:val="009C4D44"/>
    <w:rsid w:val="009C4E51"/>
    <w:rsid w:val="009C50DE"/>
    <w:rsid w:val="009C5A2C"/>
    <w:rsid w:val="009C5A96"/>
    <w:rsid w:val="009C5AFF"/>
    <w:rsid w:val="009C62EE"/>
    <w:rsid w:val="009C6539"/>
    <w:rsid w:val="009C671E"/>
    <w:rsid w:val="009C6845"/>
    <w:rsid w:val="009C6A1C"/>
    <w:rsid w:val="009C6C0A"/>
    <w:rsid w:val="009C6CD4"/>
    <w:rsid w:val="009C6E1C"/>
    <w:rsid w:val="009C71E1"/>
    <w:rsid w:val="009C72B6"/>
    <w:rsid w:val="009C7399"/>
    <w:rsid w:val="009C7532"/>
    <w:rsid w:val="009C756C"/>
    <w:rsid w:val="009C76FB"/>
    <w:rsid w:val="009C7750"/>
    <w:rsid w:val="009C78B7"/>
    <w:rsid w:val="009C7B65"/>
    <w:rsid w:val="009C7C75"/>
    <w:rsid w:val="009C7D03"/>
    <w:rsid w:val="009C7F3B"/>
    <w:rsid w:val="009D016C"/>
    <w:rsid w:val="009D02AD"/>
    <w:rsid w:val="009D0461"/>
    <w:rsid w:val="009D04B2"/>
    <w:rsid w:val="009D05AD"/>
    <w:rsid w:val="009D0692"/>
    <w:rsid w:val="009D0BE3"/>
    <w:rsid w:val="009D0FE5"/>
    <w:rsid w:val="009D1048"/>
    <w:rsid w:val="009D11CA"/>
    <w:rsid w:val="009D12CA"/>
    <w:rsid w:val="009D16C6"/>
    <w:rsid w:val="009D1F07"/>
    <w:rsid w:val="009D20D7"/>
    <w:rsid w:val="009D2311"/>
    <w:rsid w:val="009D2371"/>
    <w:rsid w:val="009D253C"/>
    <w:rsid w:val="009D25DE"/>
    <w:rsid w:val="009D26EF"/>
    <w:rsid w:val="009D28AD"/>
    <w:rsid w:val="009D290F"/>
    <w:rsid w:val="009D2CEF"/>
    <w:rsid w:val="009D2E30"/>
    <w:rsid w:val="009D33A0"/>
    <w:rsid w:val="009D34EF"/>
    <w:rsid w:val="009D35F0"/>
    <w:rsid w:val="009D3A9D"/>
    <w:rsid w:val="009D3B3A"/>
    <w:rsid w:val="009D3B60"/>
    <w:rsid w:val="009D3C2F"/>
    <w:rsid w:val="009D3F1B"/>
    <w:rsid w:val="009D40EB"/>
    <w:rsid w:val="009D413C"/>
    <w:rsid w:val="009D41B6"/>
    <w:rsid w:val="009D41D5"/>
    <w:rsid w:val="009D43A3"/>
    <w:rsid w:val="009D4919"/>
    <w:rsid w:val="009D4991"/>
    <w:rsid w:val="009D4A63"/>
    <w:rsid w:val="009D4D09"/>
    <w:rsid w:val="009D51A3"/>
    <w:rsid w:val="009D55A3"/>
    <w:rsid w:val="009D58BD"/>
    <w:rsid w:val="009D5AC6"/>
    <w:rsid w:val="009D5F27"/>
    <w:rsid w:val="009D5FA9"/>
    <w:rsid w:val="009D64A7"/>
    <w:rsid w:val="009D662B"/>
    <w:rsid w:val="009D6810"/>
    <w:rsid w:val="009D6897"/>
    <w:rsid w:val="009D6923"/>
    <w:rsid w:val="009D69ED"/>
    <w:rsid w:val="009D6D31"/>
    <w:rsid w:val="009D72CC"/>
    <w:rsid w:val="009D7535"/>
    <w:rsid w:val="009D756F"/>
    <w:rsid w:val="009D759E"/>
    <w:rsid w:val="009D75B8"/>
    <w:rsid w:val="009D7665"/>
    <w:rsid w:val="009D7775"/>
    <w:rsid w:val="009D77B9"/>
    <w:rsid w:val="009D7889"/>
    <w:rsid w:val="009D7949"/>
    <w:rsid w:val="009E01B7"/>
    <w:rsid w:val="009E032C"/>
    <w:rsid w:val="009E03B6"/>
    <w:rsid w:val="009E058B"/>
    <w:rsid w:val="009E074E"/>
    <w:rsid w:val="009E08E7"/>
    <w:rsid w:val="009E0A00"/>
    <w:rsid w:val="009E0AB2"/>
    <w:rsid w:val="009E0CAF"/>
    <w:rsid w:val="009E0FB1"/>
    <w:rsid w:val="009E1315"/>
    <w:rsid w:val="009E178F"/>
    <w:rsid w:val="009E1919"/>
    <w:rsid w:val="009E1AF0"/>
    <w:rsid w:val="009E1BCB"/>
    <w:rsid w:val="009E2327"/>
    <w:rsid w:val="009E2576"/>
    <w:rsid w:val="009E25B0"/>
    <w:rsid w:val="009E25D4"/>
    <w:rsid w:val="009E266A"/>
    <w:rsid w:val="009E269A"/>
    <w:rsid w:val="009E2E2E"/>
    <w:rsid w:val="009E2EFD"/>
    <w:rsid w:val="009E3331"/>
    <w:rsid w:val="009E33AF"/>
    <w:rsid w:val="009E37C8"/>
    <w:rsid w:val="009E381B"/>
    <w:rsid w:val="009E394B"/>
    <w:rsid w:val="009E399C"/>
    <w:rsid w:val="009E3B83"/>
    <w:rsid w:val="009E3CF0"/>
    <w:rsid w:val="009E3DA7"/>
    <w:rsid w:val="009E4098"/>
    <w:rsid w:val="009E42B6"/>
    <w:rsid w:val="009E4361"/>
    <w:rsid w:val="009E4483"/>
    <w:rsid w:val="009E44A2"/>
    <w:rsid w:val="009E4528"/>
    <w:rsid w:val="009E457D"/>
    <w:rsid w:val="009E4923"/>
    <w:rsid w:val="009E49A5"/>
    <w:rsid w:val="009E4B27"/>
    <w:rsid w:val="009E4F6E"/>
    <w:rsid w:val="009E4FDC"/>
    <w:rsid w:val="009E528D"/>
    <w:rsid w:val="009E52F3"/>
    <w:rsid w:val="009E5313"/>
    <w:rsid w:val="009E5490"/>
    <w:rsid w:val="009E579D"/>
    <w:rsid w:val="009E5A01"/>
    <w:rsid w:val="009E5AD1"/>
    <w:rsid w:val="009E6293"/>
    <w:rsid w:val="009E676C"/>
    <w:rsid w:val="009E6B0C"/>
    <w:rsid w:val="009E6B2D"/>
    <w:rsid w:val="009E6B41"/>
    <w:rsid w:val="009E6B61"/>
    <w:rsid w:val="009E6F3E"/>
    <w:rsid w:val="009E6FDF"/>
    <w:rsid w:val="009E713D"/>
    <w:rsid w:val="009E72B7"/>
    <w:rsid w:val="009E737A"/>
    <w:rsid w:val="009E74BA"/>
    <w:rsid w:val="009E7542"/>
    <w:rsid w:val="009E7552"/>
    <w:rsid w:val="009E7AA1"/>
    <w:rsid w:val="009E7B81"/>
    <w:rsid w:val="009E7CBE"/>
    <w:rsid w:val="009E7CCB"/>
    <w:rsid w:val="009E7F83"/>
    <w:rsid w:val="009E7F8A"/>
    <w:rsid w:val="009E7FDE"/>
    <w:rsid w:val="009F0050"/>
    <w:rsid w:val="009F00A7"/>
    <w:rsid w:val="009F00FD"/>
    <w:rsid w:val="009F03D8"/>
    <w:rsid w:val="009F042E"/>
    <w:rsid w:val="009F0739"/>
    <w:rsid w:val="009F0A48"/>
    <w:rsid w:val="009F0B48"/>
    <w:rsid w:val="009F0F1B"/>
    <w:rsid w:val="009F1099"/>
    <w:rsid w:val="009F15C6"/>
    <w:rsid w:val="009F1630"/>
    <w:rsid w:val="009F1845"/>
    <w:rsid w:val="009F1B75"/>
    <w:rsid w:val="009F1C4B"/>
    <w:rsid w:val="009F1FB0"/>
    <w:rsid w:val="009F2026"/>
    <w:rsid w:val="009F207C"/>
    <w:rsid w:val="009F2129"/>
    <w:rsid w:val="009F2406"/>
    <w:rsid w:val="009F24C1"/>
    <w:rsid w:val="009F29B1"/>
    <w:rsid w:val="009F29B7"/>
    <w:rsid w:val="009F2AD1"/>
    <w:rsid w:val="009F2DD0"/>
    <w:rsid w:val="009F3008"/>
    <w:rsid w:val="009F33A8"/>
    <w:rsid w:val="009F3609"/>
    <w:rsid w:val="009F3752"/>
    <w:rsid w:val="009F37EF"/>
    <w:rsid w:val="009F390C"/>
    <w:rsid w:val="009F3A84"/>
    <w:rsid w:val="009F3AE2"/>
    <w:rsid w:val="009F3B1E"/>
    <w:rsid w:val="009F419E"/>
    <w:rsid w:val="009F4250"/>
    <w:rsid w:val="009F43C4"/>
    <w:rsid w:val="009F43E4"/>
    <w:rsid w:val="009F4407"/>
    <w:rsid w:val="009F45AB"/>
    <w:rsid w:val="009F46CD"/>
    <w:rsid w:val="009F46DF"/>
    <w:rsid w:val="009F4746"/>
    <w:rsid w:val="009F4D49"/>
    <w:rsid w:val="009F4EBA"/>
    <w:rsid w:val="009F5620"/>
    <w:rsid w:val="009F57B0"/>
    <w:rsid w:val="009F5917"/>
    <w:rsid w:val="009F5B7D"/>
    <w:rsid w:val="009F5D7F"/>
    <w:rsid w:val="009F5EEA"/>
    <w:rsid w:val="009F6176"/>
    <w:rsid w:val="009F61A5"/>
    <w:rsid w:val="009F63F1"/>
    <w:rsid w:val="009F67FC"/>
    <w:rsid w:val="009F6843"/>
    <w:rsid w:val="009F6E42"/>
    <w:rsid w:val="009F6FB6"/>
    <w:rsid w:val="009F7018"/>
    <w:rsid w:val="009F70B9"/>
    <w:rsid w:val="009F70E1"/>
    <w:rsid w:val="009F76FD"/>
    <w:rsid w:val="009F7799"/>
    <w:rsid w:val="009F793F"/>
    <w:rsid w:val="009F7CEF"/>
    <w:rsid w:val="009F7DC4"/>
    <w:rsid w:val="00A001F4"/>
    <w:rsid w:val="00A00274"/>
    <w:rsid w:val="00A002FF"/>
    <w:rsid w:val="00A00590"/>
    <w:rsid w:val="00A005E5"/>
    <w:rsid w:val="00A00667"/>
    <w:rsid w:val="00A00B17"/>
    <w:rsid w:val="00A00BA8"/>
    <w:rsid w:val="00A0109C"/>
    <w:rsid w:val="00A01103"/>
    <w:rsid w:val="00A017F5"/>
    <w:rsid w:val="00A01AB4"/>
    <w:rsid w:val="00A01CB3"/>
    <w:rsid w:val="00A0201E"/>
    <w:rsid w:val="00A02059"/>
    <w:rsid w:val="00A0219D"/>
    <w:rsid w:val="00A0224F"/>
    <w:rsid w:val="00A022D1"/>
    <w:rsid w:val="00A02556"/>
    <w:rsid w:val="00A025B7"/>
    <w:rsid w:val="00A03053"/>
    <w:rsid w:val="00A03377"/>
    <w:rsid w:val="00A03534"/>
    <w:rsid w:val="00A035CB"/>
    <w:rsid w:val="00A03775"/>
    <w:rsid w:val="00A038AB"/>
    <w:rsid w:val="00A03B76"/>
    <w:rsid w:val="00A03C53"/>
    <w:rsid w:val="00A03D75"/>
    <w:rsid w:val="00A03EF7"/>
    <w:rsid w:val="00A0441E"/>
    <w:rsid w:val="00A049BB"/>
    <w:rsid w:val="00A054AD"/>
    <w:rsid w:val="00A0564C"/>
    <w:rsid w:val="00A056C7"/>
    <w:rsid w:val="00A05721"/>
    <w:rsid w:val="00A05871"/>
    <w:rsid w:val="00A058C5"/>
    <w:rsid w:val="00A05A96"/>
    <w:rsid w:val="00A05F45"/>
    <w:rsid w:val="00A067C3"/>
    <w:rsid w:val="00A06881"/>
    <w:rsid w:val="00A06B98"/>
    <w:rsid w:val="00A06BC4"/>
    <w:rsid w:val="00A06BF8"/>
    <w:rsid w:val="00A06C5A"/>
    <w:rsid w:val="00A070B5"/>
    <w:rsid w:val="00A07350"/>
    <w:rsid w:val="00A073CD"/>
    <w:rsid w:val="00A0786F"/>
    <w:rsid w:val="00A07A36"/>
    <w:rsid w:val="00A07BDB"/>
    <w:rsid w:val="00A07C30"/>
    <w:rsid w:val="00A1006A"/>
    <w:rsid w:val="00A1016E"/>
    <w:rsid w:val="00A10208"/>
    <w:rsid w:val="00A10229"/>
    <w:rsid w:val="00A1048C"/>
    <w:rsid w:val="00A1058E"/>
    <w:rsid w:val="00A1076F"/>
    <w:rsid w:val="00A1089D"/>
    <w:rsid w:val="00A108B1"/>
    <w:rsid w:val="00A10E7F"/>
    <w:rsid w:val="00A10EEF"/>
    <w:rsid w:val="00A111B0"/>
    <w:rsid w:val="00A112A6"/>
    <w:rsid w:val="00A1167F"/>
    <w:rsid w:val="00A119EB"/>
    <w:rsid w:val="00A11A56"/>
    <w:rsid w:val="00A11C0D"/>
    <w:rsid w:val="00A121F6"/>
    <w:rsid w:val="00A122BA"/>
    <w:rsid w:val="00A12374"/>
    <w:rsid w:val="00A1272A"/>
    <w:rsid w:val="00A12D56"/>
    <w:rsid w:val="00A12F94"/>
    <w:rsid w:val="00A1337A"/>
    <w:rsid w:val="00A1341E"/>
    <w:rsid w:val="00A13785"/>
    <w:rsid w:val="00A137FE"/>
    <w:rsid w:val="00A13958"/>
    <w:rsid w:val="00A13990"/>
    <w:rsid w:val="00A13AE5"/>
    <w:rsid w:val="00A15248"/>
    <w:rsid w:val="00A15321"/>
    <w:rsid w:val="00A154DD"/>
    <w:rsid w:val="00A155DE"/>
    <w:rsid w:val="00A156D9"/>
    <w:rsid w:val="00A156DA"/>
    <w:rsid w:val="00A15A7F"/>
    <w:rsid w:val="00A15D3B"/>
    <w:rsid w:val="00A15E57"/>
    <w:rsid w:val="00A15F00"/>
    <w:rsid w:val="00A16356"/>
    <w:rsid w:val="00A1641C"/>
    <w:rsid w:val="00A1644F"/>
    <w:rsid w:val="00A16B50"/>
    <w:rsid w:val="00A16C81"/>
    <w:rsid w:val="00A16FC5"/>
    <w:rsid w:val="00A1721B"/>
    <w:rsid w:val="00A1727D"/>
    <w:rsid w:val="00A173C0"/>
    <w:rsid w:val="00A17819"/>
    <w:rsid w:val="00A1790F"/>
    <w:rsid w:val="00A17A1C"/>
    <w:rsid w:val="00A17B90"/>
    <w:rsid w:val="00A17D24"/>
    <w:rsid w:val="00A20020"/>
    <w:rsid w:val="00A2029D"/>
    <w:rsid w:val="00A20564"/>
    <w:rsid w:val="00A205A6"/>
    <w:rsid w:val="00A207EE"/>
    <w:rsid w:val="00A20A14"/>
    <w:rsid w:val="00A20A94"/>
    <w:rsid w:val="00A20AE7"/>
    <w:rsid w:val="00A20C34"/>
    <w:rsid w:val="00A20DCC"/>
    <w:rsid w:val="00A21205"/>
    <w:rsid w:val="00A212B0"/>
    <w:rsid w:val="00A21339"/>
    <w:rsid w:val="00A21515"/>
    <w:rsid w:val="00A21778"/>
    <w:rsid w:val="00A21AB8"/>
    <w:rsid w:val="00A220AB"/>
    <w:rsid w:val="00A220EC"/>
    <w:rsid w:val="00A22546"/>
    <w:rsid w:val="00A22678"/>
    <w:rsid w:val="00A2275A"/>
    <w:rsid w:val="00A22C05"/>
    <w:rsid w:val="00A22C67"/>
    <w:rsid w:val="00A22DB2"/>
    <w:rsid w:val="00A2333F"/>
    <w:rsid w:val="00A23C66"/>
    <w:rsid w:val="00A23CA5"/>
    <w:rsid w:val="00A23CD7"/>
    <w:rsid w:val="00A23E1B"/>
    <w:rsid w:val="00A248A0"/>
    <w:rsid w:val="00A24BEC"/>
    <w:rsid w:val="00A253C8"/>
    <w:rsid w:val="00A25804"/>
    <w:rsid w:val="00A2596B"/>
    <w:rsid w:val="00A25A6B"/>
    <w:rsid w:val="00A25B8B"/>
    <w:rsid w:val="00A26248"/>
    <w:rsid w:val="00A2670F"/>
    <w:rsid w:val="00A26E37"/>
    <w:rsid w:val="00A2710D"/>
    <w:rsid w:val="00A27117"/>
    <w:rsid w:val="00A2718F"/>
    <w:rsid w:val="00A271FD"/>
    <w:rsid w:val="00A2748B"/>
    <w:rsid w:val="00A27509"/>
    <w:rsid w:val="00A27659"/>
    <w:rsid w:val="00A27ADF"/>
    <w:rsid w:val="00A27B00"/>
    <w:rsid w:val="00A3040C"/>
    <w:rsid w:val="00A30411"/>
    <w:rsid w:val="00A30703"/>
    <w:rsid w:val="00A3095D"/>
    <w:rsid w:val="00A30A57"/>
    <w:rsid w:val="00A30A89"/>
    <w:rsid w:val="00A30CE2"/>
    <w:rsid w:val="00A31078"/>
    <w:rsid w:val="00A31341"/>
    <w:rsid w:val="00A3148C"/>
    <w:rsid w:val="00A3149C"/>
    <w:rsid w:val="00A314D2"/>
    <w:rsid w:val="00A315B2"/>
    <w:rsid w:val="00A31848"/>
    <w:rsid w:val="00A31A06"/>
    <w:rsid w:val="00A31EDE"/>
    <w:rsid w:val="00A31F57"/>
    <w:rsid w:val="00A322D6"/>
    <w:rsid w:val="00A32661"/>
    <w:rsid w:val="00A32916"/>
    <w:rsid w:val="00A32A0C"/>
    <w:rsid w:val="00A32EDE"/>
    <w:rsid w:val="00A32F32"/>
    <w:rsid w:val="00A32F4C"/>
    <w:rsid w:val="00A32FF5"/>
    <w:rsid w:val="00A33171"/>
    <w:rsid w:val="00A331B1"/>
    <w:rsid w:val="00A336DF"/>
    <w:rsid w:val="00A3371B"/>
    <w:rsid w:val="00A3375F"/>
    <w:rsid w:val="00A337D9"/>
    <w:rsid w:val="00A33A0B"/>
    <w:rsid w:val="00A33A30"/>
    <w:rsid w:val="00A33B0F"/>
    <w:rsid w:val="00A33E81"/>
    <w:rsid w:val="00A33FEC"/>
    <w:rsid w:val="00A3400A"/>
    <w:rsid w:val="00A341DF"/>
    <w:rsid w:val="00A341F3"/>
    <w:rsid w:val="00A3482A"/>
    <w:rsid w:val="00A34864"/>
    <w:rsid w:val="00A34C8E"/>
    <w:rsid w:val="00A34FB1"/>
    <w:rsid w:val="00A351A6"/>
    <w:rsid w:val="00A3523E"/>
    <w:rsid w:val="00A352DB"/>
    <w:rsid w:val="00A3537D"/>
    <w:rsid w:val="00A355A8"/>
    <w:rsid w:val="00A35AE0"/>
    <w:rsid w:val="00A35D79"/>
    <w:rsid w:val="00A35EA4"/>
    <w:rsid w:val="00A35F12"/>
    <w:rsid w:val="00A368DF"/>
    <w:rsid w:val="00A36B58"/>
    <w:rsid w:val="00A36BDA"/>
    <w:rsid w:val="00A36F22"/>
    <w:rsid w:val="00A37859"/>
    <w:rsid w:val="00A378C9"/>
    <w:rsid w:val="00A379AA"/>
    <w:rsid w:val="00A379D2"/>
    <w:rsid w:val="00A37A85"/>
    <w:rsid w:val="00A37C22"/>
    <w:rsid w:val="00A37D84"/>
    <w:rsid w:val="00A40A11"/>
    <w:rsid w:val="00A40B83"/>
    <w:rsid w:val="00A40F00"/>
    <w:rsid w:val="00A41115"/>
    <w:rsid w:val="00A4124D"/>
    <w:rsid w:val="00A4138A"/>
    <w:rsid w:val="00A414FC"/>
    <w:rsid w:val="00A41753"/>
    <w:rsid w:val="00A41A5A"/>
    <w:rsid w:val="00A41DB6"/>
    <w:rsid w:val="00A420B0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2FFC"/>
    <w:rsid w:val="00A430A1"/>
    <w:rsid w:val="00A4335E"/>
    <w:rsid w:val="00A433C6"/>
    <w:rsid w:val="00A433EF"/>
    <w:rsid w:val="00A4342A"/>
    <w:rsid w:val="00A4379E"/>
    <w:rsid w:val="00A439FA"/>
    <w:rsid w:val="00A43B5F"/>
    <w:rsid w:val="00A43D22"/>
    <w:rsid w:val="00A44062"/>
    <w:rsid w:val="00A44105"/>
    <w:rsid w:val="00A444AD"/>
    <w:rsid w:val="00A4469A"/>
    <w:rsid w:val="00A446C0"/>
    <w:rsid w:val="00A44A3A"/>
    <w:rsid w:val="00A44B9B"/>
    <w:rsid w:val="00A450DC"/>
    <w:rsid w:val="00A45640"/>
    <w:rsid w:val="00A459BD"/>
    <w:rsid w:val="00A45AED"/>
    <w:rsid w:val="00A45B27"/>
    <w:rsid w:val="00A45B63"/>
    <w:rsid w:val="00A45D5E"/>
    <w:rsid w:val="00A45DD6"/>
    <w:rsid w:val="00A45ECC"/>
    <w:rsid w:val="00A4610A"/>
    <w:rsid w:val="00A46119"/>
    <w:rsid w:val="00A46252"/>
    <w:rsid w:val="00A4628A"/>
    <w:rsid w:val="00A46465"/>
    <w:rsid w:val="00A464D0"/>
    <w:rsid w:val="00A464F5"/>
    <w:rsid w:val="00A46572"/>
    <w:rsid w:val="00A469C8"/>
    <w:rsid w:val="00A46B33"/>
    <w:rsid w:val="00A473DA"/>
    <w:rsid w:val="00A47641"/>
    <w:rsid w:val="00A47654"/>
    <w:rsid w:val="00A4766E"/>
    <w:rsid w:val="00A47704"/>
    <w:rsid w:val="00A47AE9"/>
    <w:rsid w:val="00A47B7A"/>
    <w:rsid w:val="00A47EED"/>
    <w:rsid w:val="00A47EFD"/>
    <w:rsid w:val="00A5005C"/>
    <w:rsid w:val="00A5008D"/>
    <w:rsid w:val="00A50219"/>
    <w:rsid w:val="00A50438"/>
    <w:rsid w:val="00A508AF"/>
    <w:rsid w:val="00A50BC5"/>
    <w:rsid w:val="00A50C0E"/>
    <w:rsid w:val="00A50C3E"/>
    <w:rsid w:val="00A50E27"/>
    <w:rsid w:val="00A50EC5"/>
    <w:rsid w:val="00A51002"/>
    <w:rsid w:val="00A5131B"/>
    <w:rsid w:val="00A516AB"/>
    <w:rsid w:val="00A517A0"/>
    <w:rsid w:val="00A519A0"/>
    <w:rsid w:val="00A51D0A"/>
    <w:rsid w:val="00A5206C"/>
    <w:rsid w:val="00A52219"/>
    <w:rsid w:val="00A524FB"/>
    <w:rsid w:val="00A527C1"/>
    <w:rsid w:val="00A52AE1"/>
    <w:rsid w:val="00A52C19"/>
    <w:rsid w:val="00A52D4F"/>
    <w:rsid w:val="00A52D6C"/>
    <w:rsid w:val="00A53158"/>
    <w:rsid w:val="00A53451"/>
    <w:rsid w:val="00A54056"/>
    <w:rsid w:val="00A5441C"/>
    <w:rsid w:val="00A54768"/>
    <w:rsid w:val="00A54951"/>
    <w:rsid w:val="00A549A9"/>
    <w:rsid w:val="00A54D60"/>
    <w:rsid w:val="00A54F07"/>
    <w:rsid w:val="00A54F2A"/>
    <w:rsid w:val="00A553A2"/>
    <w:rsid w:val="00A55436"/>
    <w:rsid w:val="00A554DE"/>
    <w:rsid w:val="00A55632"/>
    <w:rsid w:val="00A55A3B"/>
    <w:rsid w:val="00A55ADC"/>
    <w:rsid w:val="00A55B5E"/>
    <w:rsid w:val="00A55BD3"/>
    <w:rsid w:val="00A55C25"/>
    <w:rsid w:val="00A55C3A"/>
    <w:rsid w:val="00A56184"/>
    <w:rsid w:val="00A5647D"/>
    <w:rsid w:val="00A56F83"/>
    <w:rsid w:val="00A572C3"/>
    <w:rsid w:val="00A57635"/>
    <w:rsid w:val="00A57AF1"/>
    <w:rsid w:val="00A57CF6"/>
    <w:rsid w:val="00A57CF9"/>
    <w:rsid w:val="00A60188"/>
    <w:rsid w:val="00A603D1"/>
    <w:rsid w:val="00A605EE"/>
    <w:rsid w:val="00A608DC"/>
    <w:rsid w:val="00A60D62"/>
    <w:rsid w:val="00A60E3E"/>
    <w:rsid w:val="00A60E92"/>
    <w:rsid w:val="00A60F7B"/>
    <w:rsid w:val="00A60FD5"/>
    <w:rsid w:val="00A61222"/>
    <w:rsid w:val="00A6136D"/>
    <w:rsid w:val="00A6145E"/>
    <w:rsid w:val="00A6156C"/>
    <w:rsid w:val="00A615C9"/>
    <w:rsid w:val="00A61725"/>
    <w:rsid w:val="00A61775"/>
    <w:rsid w:val="00A61A8C"/>
    <w:rsid w:val="00A61BF1"/>
    <w:rsid w:val="00A61D56"/>
    <w:rsid w:val="00A61D73"/>
    <w:rsid w:val="00A61F8B"/>
    <w:rsid w:val="00A62307"/>
    <w:rsid w:val="00A623BC"/>
    <w:rsid w:val="00A628DC"/>
    <w:rsid w:val="00A6294B"/>
    <w:rsid w:val="00A62A0F"/>
    <w:rsid w:val="00A62BC2"/>
    <w:rsid w:val="00A62DFA"/>
    <w:rsid w:val="00A6312E"/>
    <w:rsid w:val="00A634A9"/>
    <w:rsid w:val="00A6386A"/>
    <w:rsid w:val="00A6387B"/>
    <w:rsid w:val="00A63B37"/>
    <w:rsid w:val="00A63C01"/>
    <w:rsid w:val="00A63CF0"/>
    <w:rsid w:val="00A63DF6"/>
    <w:rsid w:val="00A63E3F"/>
    <w:rsid w:val="00A641F3"/>
    <w:rsid w:val="00A6427B"/>
    <w:rsid w:val="00A64A7F"/>
    <w:rsid w:val="00A64C1B"/>
    <w:rsid w:val="00A64C64"/>
    <w:rsid w:val="00A64E22"/>
    <w:rsid w:val="00A650A4"/>
    <w:rsid w:val="00A65116"/>
    <w:rsid w:val="00A65167"/>
    <w:rsid w:val="00A651E3"/>
    <w:rsid w:val="00A65381"/>
    <w:rsid w:val="00A653A9"/>
    <w:rsid w:val="00A653FF"/>
    <w:rsid w:val="00A65502"/>
    <w:rsid w:val="00A657D2"/>
    <w:rsid w:val="00A657E3"/>
    <w:rsid w:val="00A6583A"/>
    <w:rsid w:val="00A65857"/>
    <w:rsid w:val="00A65B6D"/>
    <w:rsid w:val="00A65CCB"/>
    <w:rsid w:val="00A65DFE"/>
    <w:rsid w:val="00A65F21"/>
    <w:rsid w:val="00A66081"/>
    <w:rsid w:val="00A6623E"/>
    <w:rsid w:val="00A6628A"/>
    <w:rsid w:val="00A6663A"/>
    <w:rsid w:val="00A666EB"/>
    <w:rsid w:val="00A66797"/>
    <w:rsid w:val="00A66AF9"/>
    <w:rsid w:val="00A66C0A"/>
    <w:rsid w:val="00A66D32"/>
    <w:rsid w:val="00A6739C"/>
    <w:rsid w:val="00A674AA"/>
    <w:rsid w:val="00A674C3"/>
    <w:rsid w:val="00A674C9"/>
    <w:rsid w:val="00A6773B"/>
    <w:rsid w:val="00A6788E"/>
    <w:rsid w:val="00A679EB"/>
    <w:rsid w:val="00A67B1C"/>
    <w:rsid w:val="00A67D0D"/>
    <w:rsid w:val="00A67D52"/>
    <w:rsid w:val="00A704D2"/>
    <w:rsid w:val="00A704ED"/>
    <w:rsid w:val="00A7076B"/>
    <w:rsid w:val="00A70801"/>
    <w:rsid w:val="00A7082A"/>
    <w:rsid w:val="00A7086C"/>
    <w:rsid w:val="00A70958"/>
    <w:rsid w:val="00A70BF5"/>
    <w:rsid w:val="00A70C2A"/>
    <w:rsid w:val="00A70D5F"/>
    <w:rsid w:val="00A70D87"/>
    <w:rsid w:val="00A70DD1"/>
    <w:rsid w:val="00A70EB9"/>
    <w:rsid w:val="00A70EE9"/>
    <w:rsid w:val="00A70EF3"/>
    <w:rsid w:val="00A70FDE"/>
    <w:rsid w:val="00A70FEA"/>
    <w:rsid w:val="00A7109B"/>
    <w:rsid w:val="00A714C7"/>
    <w:rsid w:val="00A716D9"/>
    <w:rsid w:val="00A718D5"/>
    <w:rsid w:val="00A71AF4"/>
    <w:rsid w:val="00A71CE7"/>
    <w:rsid w:val="00A71D82"/>
    <w:rsid w:val="00A71E7B"/>
    <w:rsid w:val="00A725C0"/>
    <w:rsid w:val="00A72719"/>
    <w:rsid w:val="00A72800"/>
    <w:rsid w:val="00A728E0"/>
    <w:rsid w:val="00A72B10"/>
    <w:rsid w:val="00A72BBC"/>
    <w:rsid w:val="00A72E6B"/>
    <w:rsid w:val="00A73361"/>
    <w:rsid w:val="00A733B7"/>
    <w:rsid w:val="00A7376A"/>
    <w:rsid w:val="00A73BBF"/>
    <w:rsid w:val="00A73DBA"/>
    <w:rsid w:val="00A7417B"/>
    <w:rsid w:val="00A74229"/>
    <w:rsid w:val="00A74551"/>
    <w:rsid w:val="00A7457C"/>
    <w:rsid w:val="00A7476B"/>
    <w:rsid w:val="00A74815"/>
    <w:rsid w:val="00A74A99"/>
    <w:rsid w:val="00A74AB2"/>
    <w:rsid w:val="00A74D11"/>
    <w:rsid w:val="00A74E62"/>
    <w:rsid w:val="00A75669"/>
    <w:rsid w:val="00A75743"/>
    <w:rsid w:val="00A75825"/>
    <w:rsid w:val="00A758B0"/>
    <w:rsid w:val="00A75C6D"/>
    <w:rsid w:val="00A75D7D"/>
    <w:rsid w:val="00A76048"/>
    <w:rsid w:val="00A761A9"/>
    <w:rsid w:val="00A76407"/>
    <w:rsid w:val="00A76430"/>
    <w:rsid w:val="00A76456"/>
    <w:rsid w:val="00A764C0"/>
    <w:rsid w:val="00A765FC"/>
    <w:rsid w:val="00A76841"/>
    <w:rsid w:val="00A76D50"/>
    <w:rsid w:val="00A76E0F"/>
    <w:rsid w:val="00A775B3"/>
    <w:rsid w:val="00A77A28"/>
    <w:rsid w:val="00A77DC6"/>
    <w:rsid w:val="00A77FA3"/>
    <w:rsid w:val="00A8013B"/>
    <w:rsid w:val="00A807BC"/>
    <w:rsid w:val="00A80871"/>
    <w:rsid w:val="00A808EB"/>
    <w:rsid w:val="00A80986"/>
    <w:rsid w:val="00A812A4"/>
    <w:rsid w:val="00A8141E"/>
    <w:rsid w:val="00A81510"/>
    <w:rsid w:val="00A81608"/>
    <w:rsid w:val="00A8164F"/>
    <w:rsid w:val="00A8176F"/>
    <w:rsid w:val="00A818A4"/>
    <w:rsid w:val="00A818D6"/>
    <w:rsid w:val="00A8196A"/>
    <w:rsid w:val="00A81A2C"/>
    <w:rsid w:val="00A81CB8"/>
    <w:rsid w:val="00A82122"/>
    <w:rsid w:val="00A82594"/>
    <w:rsid w:val="00A826C4"/>
    <w:rsid w:val="00A82A02"/>
    <w:rsid w:val="00A82B93"/>
    <w:rsid w:val="00A82E29"/>
    <w:rsid w:val="00A82F6D"/>
    <w:rsid w:val="00A8312D"/>
    <w:rsid w:val="00A83291"/>
    <w:rsid w:val="00A83540"/>
    <w:rsid w:val="00A83829"/>
    <w:rsid w:val="00A83B53"/>
    <w:rsid w:val="00A83D39"/>
    <w:rsid w:val="00A83D5A"/>
    <w:rsid w:val="00A83DC7"/>
    <w:rsid w:val="00A83E80"/>
    <w:rsid w:val="00A84009"/>
    <w:rsid w:val="00A84340"/>
    <w:rsid w:val="00A8449E"/>
    <w:rsid w:val="00A84626"/>
    <w:rsid w:val="00A8475A"/>
    <w:rsid w:val="00A84872"/>
    <w:rsid w:val="00A84888"/>
    <w:rsid w:val="00A84A03"/>
    <w:rsid w:val="00A84BB3"/>
    <w:rsid w:val="00A84C20"/>
    <w:rsid w:val="00A84C53"/>
    <w:rsid w:val="00A85263"/>
    <w:rsid w:val="00A853D9"/>
    <w:rsid w:val="00A85BA5"/>
    <w:rsid w:val="00A85DF0"/>
    <w:rsid w:val="00A85E64"/>
    <w:rsid w:val="00A861FE"/>
    <w:rsid w:val="00A86221"/>
    <w:rsid w:val="00A8630E"/>
    <w:rsid w:val="00A8648A"/>
    <w:rsid w:val="00A86C15"/>
    <w:rsid w:val="00A86C6F"/>
    <w:rsid w:val="00A86C90"/>
    <w:rsid w:val="00A86CE1"/>
    <w:rsid w:val="00A86DCB"/>
    <w:rsid w:val="00A87690"/>
    <w:rsid w:val="00A87B03"/>
    <w:rsid w:val="00A87BC7"/>
    <w:rsid w:val="00A87C4F"/>
    <w:rsid w:val="00A87C89"/>
    <w:rsid w:val="00A87ED2"/>
    <w:rsid w:val="00A87F92"/>
    <w:rsid w:val="00A90449"/>
    <w:rsid w:val="00A907FE"/>
    <w:rsid w:val="00A90847"/>
    <w:rsid w:val="00A90AE7"/>
    <w:rsid w:val="00A90AFC"/>
    <w:rsid w:val="00A90CD8"/>
    <w:rsid w:val="00A90F68"/>
    <w:rsid w:val="00A914E9"/>
    <w:rsid w:val="00A91794"/>
    <w:rsid w:val="00A91CEE"/>
    <w:rsid w:val="00A91F6D"/>
    <w:rsid w:val="00A92111"/>
    <w:rsid w:val="00A923C8"/>
    <w:rsid w:val="00A92436"/>
    <w:rsid w:val="00A92456"/>
    <w:rsid w:val="00A9281F"/>
    <w:rsid w:val="00A9283C"/>
    <w:rsid w:val="00A92C8F"/>
    <w:rsid w:val="00A92D97"/>
    <w:rsid w:val="00A92F60"/>
    <w:rsid w:val="00A92F91"/>
    <w:rsid w:val="00A931F0"/>
    <w:rsid w:val="00A93335"/>
    <w:rsid w:val="00A93477"/>
    <w:rsid w:val="00A9381A"/>
    <w:rsid w:val="00A938C7"/>
    <w:rsid w:val="00A93A47"/>
    <w:rsid w:val="00A93BCB"/>
    <w:rsid w:val="00A93C0C"/>
    <w:rsid w:val="00A9401B"/>
    <w:rsid w:val="00A94075"/>
    <w:rsid w:val="00A940F9"/>
    <w:rsid w:val="00A9427D"/>
    <w:rsid w:val="00A942D7"/>
    <w:rsid w:val="00A9434C"/>
    <w:rsid w:val="00A943D0"/>
    <w:rsid w:val="00A943F7"/>
    <w:rsid w:val="00A94627"/>
    <w:rsid w:val="00A9485C"/>
    <w:rsid w:val="00A94BD2"/>
    <w:rsid w:val="00A94ED0"/>
    <w:rsid w:val="00A94F54"/>
    <w:rsid w:val="00A94FAC"/>
    <w:rsid w:val="00A9515F"/>
    <w:rsid w:val="00A951BC"/>
    <w:rsid w:val="00A95283"/>
    <w:rsid w:val="00A956A6"/>
    <w:rsid w:val="00A95992"/>
    <w:rsid w:val="00A95A3D"/>
    <w:rsid w:val="00A95BB1"/>
    <w:rsid w:val="00A95D34"/>
    <w:rsid w:val="00A95FF1"/>
    <w:rsid w:val="00A96472"/>
    <w:rsid w:val="00A9670A"/>
    <w:rsid w:val="00A967C0"/>
    <w:rsid w:val="00A96AD1"/>
    <w:rsid w:val="00A96B95"/>
    <w:rsid w:val="00A96C11"/>
    <w:rsid w:val="00A96D8D"/>
    <w:rsid w:val="00A96FE7"/>
    <w:rsid w:val="00A97320"/>
    <w:rsid w:val="00A97803"/>
    <w:rsid w:val="00A97902"/>
    <w:rsid w:val="00A97A33"/>
    <w:rsid w:val="00A97B44"/>
    <w:rsid w:val="00A97E7A"/>
    <w:rsid w:val="00AA001C"/>
    <w:rsid w:val="00AA01A6"/>
    <w:rsid w:val="00AA031A"/>
    <w:rsid w:val="00AA0718"/>
    <w:rsid w:val="00AA0799"/>
    <w:rsid w:val="00AA08B7"/>
    <w:rsid w:val="00AA0A9A"/>
    <w:rsid w:val="00AA0BF4"/>
    <w:rsid w:val="00AA0C63"/>
    <w:rsid w:val="00AA11E1"/>
    <w:rsid w:val="00AA1254"/>
    <w:rsid w:val="00AA1576"/>
    <w:rsid w:val="00AA159C"/>
    <w:rsid w:val="00AA1615"/>
    <w:rsid w:val="00AA1807"/>
    <w:rsid w:val="00AA19EC"/>
    <w:rsid w:val="00AA1A30"/>
    <w:rsid w:val="00AA1DD0"/>
    <w:rsid w:val="00AA21E4"/>
    <w:rsid w:val="00AA22DB"/>
    <w:rsid w:val="00AA281C"/>
    <w:rsid w:val="00AA285F"/>
    <w:rsid w:val="00AA2F97"/>
    <w:rsid w:val="00AA31A5"/>
    <w:rsid w:val="00AA32EC"/>
    <w:rsid w:val="00AA360F"/>
    <w:rsid w:val="00AA3884"/>
    <w:rsid w:val="00AA3918"/>
    <w:rsid w:val="00AA3953"/>
    <w:rsid w:val="00AA3A7F"/>
    <w:rsid w:val="00AA3ADB"/>
    <w:rsid w:val="00AA3C3E"/>
    <w:rsid w:val="00AA3E54"/>
    <w:rsid w:val="00AA3F8E"/>
    <w:rsid w:val="00AA420D"/>
    <w:rsid w:val="00AA42A3"/>
    <w:rsid w:val="00AA486C"/>
    <w:rsid w:val="00AA48D8"/>
    <w:rsid w:val="00AA4E31"/>
    <w:rsid w:val="00AA4F29"/>
    <w:rsid w:val="00AA4F93"/>
    <w:rsid w:val="00AA51E0"/>
    <w:rsid w:val="00AA5278"/>
    <w:rsid w:val="00AA545F"/>
    <w:rsid w:val="00AA58DE"/>
    <w:rsid w:val="00AA5D86"/>
    <w:rsid w:val="00AA5EB8"/>
    <w:rsid w:val="00AA5F74"/>
    <w:rsid w:val="00AA5FC7"/>
    <w:rsid w:val="00AA608B"/>
    <w:rsid w:val="00AA6241"/>
    <w:rsid w:val="00AA6324"/>
    <w:rsid w:val="00AA64C4"/>
    <w:rsid w:val="00AA65A3"/>
    <w:rsid w:val="00AA6855"/>
    <w:rsid w:val="00AA695F"/>
    <w:rsid w:val="00AA6AA4"/>
    <w:rsid w:val="00AA6AF1"/>
    <w:rsid w:val="00AA7047"/>
    <w:rsid w:val="00AA735A"/>
    <w:rsid w:val="00AA76F8"/>
    <w:rsid w:val="00AB016B"/>
    <w:rsid w:val="00AB01BF"/>
    <w:rsid w:val="00AB0668"/>
    <w:rsid w:val="00AB06AE"/>
    <w:rsid w:val="00AB0B8F"/>
    <w:rsid w:val="00AB0D6A"/>
    <w:rsid w:val="00AB0ECF"/>
    <w:rsid w:val="00AB107A"/>
    <w:rsid w:val="00AB1088"/>
    <w:rsid w:val="00AB10E5"/>
    <w:rsid w:val="00AB111E"/>
    <w:rsid w:val="00AB1127"/>
    <w:rsid w:val="00AB1175"/>
    <w:rsid w:val="00AB13D6"/>
    <w:rsid w:val="00AB14F9"/>
    <w:rsid w:val="00AB159C"/>
    <w:rsid w:val="00AB1813"/>
    <w:rsid w:val="00AB1A71"/>
    <w:rsid w:val="00AB1D3A"/>
    <w:rsid w:val="00AB1F8D"/>
    <w:rsid w:val="00AB2586"/>
    <w:rsid w:val="00AB2D74"/>
    <w:rsid w:val="00AB2E7F"/>
    <w:rsid w:val="00AB2F16"/>
    <w:rsid w:val="00AB3180"/>
    <w:rsid w:val="00AB325F"/>
    <w:rsid w:val="00AB3490"/>
    <w:rsid w:val="00AB356B"/>
    <w:rsid w:val="00AB358D"/>
    <w:rsid w:val="00AB367B"/>
    <w:rsid w:val="00AB369D"/>
    <w:rsid w:val="00AB3706"/>
    <w:rsid w:val="00AB3798"/>
    <w:rsid w:val="00AB3ADA"/>
    <w:rsid w:val="00AB4304"/>
    <w:rsid w:val="00AB4437"/>
    <w:rsid w:val="00AB4607"/>
    <w:rsid w:val="00AB49A9"/>
    <w:rsid w:val="00AB4A28"/>
    <w:rsid w:val="00AB4F1A"/>
    <w:rsid w:val="00AB5104"/>
    <w:rsid w:val="00AB5161"/>
    <w:rsid w:val="00AB51BA"/>
    <w:rsid w:val="00AB52A5"/>
    <w:rsid w:val="00AB5394"/>
    <w:rsid w:val="00AB5409"/>
    <w:rsid w:val="00AB567E"/>
    <w:rsid w:val="00AB58B7"/>
    <w:rsid w:val="00AB5B66"/>
    <w:rsid w:val="00AB60FF"/>
    <w:rsid w:val="00AB62F6"/>
    <w:rsid w:val="00AB6562"/>
    <w:rsid w:val="00AB6782"/>
    <w:rsid w:val="00AB6E25"/>
    <w:rsid w:val="00AB6F58"/>
    <w:rsid w:val="00AB7064"/>
    <w:rsid w:val="00AB7146"/>
    <w:rsid w:val="00AB71B7"/>
    <w:rsid w:val="00AB7401"/>
    <w:rsid w:val="00AB75A2"/>
    <w:rsid w:val="00AB774A"/>
    <w:rsid w:val="00AB7808"/>
    <w:rsid w:val="00AB7818"/>
    <w:rsid w:val="00AB782F"/>
    <w:rsid w:val="00AB7907"/>
    <w:rsid w:val="00AB7A2A"/>
    <w:rsid w:val="00AB7AC0"/>
    <w:rsid w:val="00AB7C99"/>
    <w:rsid w:val="00AC0387"/>
    <w:rsid w:val="00AC03CD"/>
    <w:rsid w:val="00AC04FE"/>
    <w:rsid w:val="00AC05F0"/>
    <w:rsid w:val="00AC066F"/>
    <w:rsid w:val="00AC06A0"/>
    <w:rsid w:val="00AC08A8"/>
    <w:rsid w:val="00AC0AC7"/>
    <w:rsid w:val="00AC0F54"/>
    <w:rsid w:val="00AC0FBE"/>
    <w:rsid w:val="00AC16A8"/>
    <w:rsid w:val="00AC178E"/>
    <w:rsid w:val="00AC1AE2"/>
    <w:rsid w:val="00AC1B68"/>
    <w:rsid w:val="00AC202E"/>
    <w:rsid w:val="00AC215E"/>
    <w:rsid w:val="00AC22A0"/>
    <w:rsid w:val="00AC2532"/>
    <w:rsid w:val="00AC26F2"/>
    <w:rsid w:val="00AC2933"/>
    <w:rsid w:val="00AC2B2C"/>
    <w:rsid w:val="00AC2C4F"/>
    <w:rsid w:val="00AC2CF4"/>
    <w:rsid w:val="00AC2D28"/>
    <w:rsid w:val="00AC2ECB"/>
    <w:rsid w:val="00AC300D"/>
    <w:rsid w:val="00AC312D"/>
    <w:rsid w:val="00AC3192"/>
    <w:rsid w:val="00AC31C1"/>
    <w:rsid w:val="00AC3369"/>
    <w:rsid w:val="00AC35F2"/>
    <w:rsid w:val="00AC3616"/>
    <w:rsid w:val="00AC3792"/>
    <w:rsid w:val="00AC391E"/>
    <w:rsid w:val="00AC3A0C"/>
    <w:rsid w:val="00AC3B03"/>
    <w:rsid w:val="00AC3B93"/>
    <w:rsid w:val="00AC3C68"/>
    <w:rsid w:val="00AC4057"/>
    <w:rsid w:val="00AC407D"/>
    <w:rsid w:val="00AC40B6"/>
    <w:rsid w:val="00AC414A"/>
    <w:rsid w:val="00AC42E6"/>
    <w:rsid w:val="00AC4621"/>
    <w:rsid w:val="00AC46CE"/>
    <w:rsid w:val="00AC4A7B"/>
    <w:rsid w:val="00AC4EC1"/>
    <w:rsid w:val="00AC5028"/>
    <w:rsid w:val="00AC54BF"/>
    <w:rsid w:val="00AC561A"/>
    <w:rsid w:val="00AC5639"/>
    <w:rsid w:val="00AC5684"/>
    <w:rsid w:val="00AC575E"/>
    <w:rsid w:val="00AC587D"/>
    <w:rsid w:val="00AC5AE0"/>
    <w:rsid w:val="00AC5BD7"/>
    <w:rsid w:val="00AC5C07"/>
    <w:rsid w:val="00AC5CB7"/>
    <w:rsid w:val="00AC5D2E"/>
    <w:rsid w:val="00AC5FCA"/>
    <w:rsid w:val="00AC5FEE"/>
    <w:rsid w:val="00AC6384"/>
    <w:rsid w:val="00AC64A6"/>
    <w:rsid w:val="00AC660C"/>
    <w:rsid w:val="00AC6B63"/>
    <w:rsid w:val="00AC6C90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7D"/>
    <w:rsid w:val="00AD01F0"/>
    <w:rsid w:val="00AD041D"/>
    <w:rsid w:val="00AD05D9"/>
    <w:rsid w:val="00AD07C2"/>
    <w:rsid w:val="00AD0829"/>
    <w:rsid w:val="00AD0C96"/>
    <w:rsid w:val="00AD10E0"/>
    <w:rsid w:val="00AD120A"/>
    <w:rsid w:val="00AD1231"/>
    <w:rsid w:val="00AD1479"/>
    <w:rsid w:val="00AD1A49"/>
    <w:rsid w:val="00AD1F9A"/>
    <w:rsid w:val="00AD1FAC"/>
    <w:rsid w:val="00AD235D"/>
    <w:rsid w:val="00AD283E"/>
    <w:rsid w:val="00AD2DCF"/>
    <w:rsid w:val="00AD37A9"/>
    <w:rsid w:val="00AD39F3"/>
    <w:rsid w:val="00AD3A8C"/>
    <w:rsid w:val="00AD3AA6"/>
    <w:rsid w:val="00AD3BF6"/>
    <w:rsid w:val="00AD41FD"/>
    <w:rsid w:val="00AD425A"/>
    <w:rsid w:val="00AD4333"/>
    <w:rsid w:val="00AD47EA"/>
    <w:rsid w:val="00AD4AB4"/>
    <w:rsid w:val="00AD4DD3"/>
    <w:rsid w:val="00AD4E96"/>
    <w:rsid w:val="00AD5198"/>
    <w:rsid w:val="00AD5447"/>
    <w:rsid w:val="00AD54C9"/>
    <w:rsid w:val="00AD5693"/>
    <w:rsid w:val="00AD5850"/>
    <w:rsid w:val="00AD5965"/>
    <w:rsid w:val="00AD5E92"/>
    <w:rsid w:val="00AD5F49"/>
    <w:rsid w:val="00AD6201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51B"/>
    <w:rsid w:val="00AD7531"/>
    <w:rsid w:val="00AD77D4"/>
    <w:rsid w:val="00AD77E0"/>
    <w:rsid w:val="00AD79A1"/>
    <w:rsid w:val="00AD7AB6"/>
    <w:rsid w:val="00AD7D57"/>
    <w:rsid w:val="00AD7D6C"/>
    <w:rsid w:val="00AD7E08"/>
    <w:rsid w:val="00AD7E8F"/>
    <w:rsid w:val="00AE00EE"/>
    <w:rsid w:val="00AE0294"/>
    <w:rsid w:val="00AE0331"/>
    <w:rsid w:val="00AE065E"/>
    <w:rsid w:val="00AE077C"/>
    <w:rsid w:val="00AE095D"/>
    <w:rsid w:val="00AE0B0E"/>
    <w:rsid w:val="00AE0D60"/>
    <w:rsid w:val="00AE0E3F"/>
    <w:rsid w:val="00AE0F4B"/>
    <w:rsid w:val="00AE11FE"/>
    <w:rsid w:val="00AE1310"/>
    <w:rsid w:val="00AE139C"/>
    <w:rsid w:val="00AE13AD"/>
    <w:rsid w:val="00AE1497"/>
    <w:rsid w:val="00AE1641"/>
    <w:rsid w:val="00AE1729"/>
    <w:rsid w:val="00AE1C68"/>
    <w:rsid w:val="00AE2152"/>
    <w:rsid w:val="00AE23E7"/>
    <w:rsid w:val="00AE23FA"/>
    <w:rsid w:val="00AE245E"/>
    <w:rsid w:val="00AE246A"/>
    <w:rsid w:val="00AE2533"/>
    <w:rsid w:val="00AE269E"/>
    <w:rsid w:val="00AE27CD"/>
    <w:rsid w:val="00AE2AFD"/>
    <w:rsid w:val="00AE2C8D"/>
    <w:rsid w:val="00AE2CD9"/>
    <w:rsid w:val="00AE2D4E"/>
    <w:rsid w:val="00AE2DF3"/>
    <w:rsid w:val="00AE2FCD"/>
    <w:rsid w:val="00AE32FC"/>
    <w:rsid w:val="00AE35B8"/>
    <w:rsid w:val="00AE3709"/>
    <w:rsid w:val="00AE371B"/>
    <w:rsid w:val="00AE3B2F"/>
    <w:rsid w:val="00AE3E6F"/>
    <w:rsid w:val="00AE3EF9"/>
    <w:rsid w:val="00AE40E3"/>
    <w:rsid w:val="00AE4103"/>
    <w:rsid w:val="00AE42DF"/>
    <w:rsid w:val="00AE4559"/>
    <w:rsid w:val="00AE496B"/>
    <w:rsid w:val="00AE4B88"/>
    <w:rsid w:val="00AE4C2D"/>
    <w:rsid w:val="00AE4EA6"/>
    <w:rsid w:val="00AE5071"/>
    <w:rsid w:val="00AE5946"/>
    <w:rsid w:val="00AE59C4"/>
    <w:rsid w:val="00AE5A6E"/>
    <w:rsid w:val="00AE5B23"/>
    <w:rsid w:val="00AE5B39"/>
    <w:rsid w:val="00AE5B89"/>
    <w:rsid w:val="00AE5E28"/>
    <w:rsid w:val="00AE5FA4"/>
    <w:rsid w:val="00AE60F4"/>
    <w:rsid w:val="00AE6157"/>
    <w:rsid w:val="00AE615B"/>
    <w:rsid w:val="00AE6537"/>
    <w:rsid w:val="00AE662E"/>
    <w:rsid w:val="00AE737F"/>
    <w:rsid w:val="00AE73B7"/>
    <w:rsid w:val="00AE76B9"/>
    <w:rsid w:val="00AE781B"/>
    <w:rsid w:val="00AF024A"/>
    <w:rsid w:val="00AF06B7"/>
    <w:rsid w:val="00AF06EB"/>
    <w:rsid w:val="00AF0791"/>
    <w:rsid w:val="00AF0C23"/>
    <w:rsid w:val="00AF0C89"/>
    <w:rsid w:val="00AF1073"/>
    <w:rsid w:val="00AF11F7"/>
    <w:rsid w:val="00AF121B"/>
    <w:rsid w:val="00AF13C4"/>
    <w:rsid w:val="00AF1709"/>
    <w:rsid w:val="00AF1E4E"/>
    <w:rsid w:val="00AF2262"/>
    <w:rsid w:val="00AF2553"/>
    <w:rsid w:val="00AF2B47"/>
    <w:rsid w:val="00AF2CD8"/>
    <w:rsid w:val="00AF306A"/>
    <w:rsid w:val="00AF30A1"/>
    <w:rsid w:val="00AF318C"/>
    <w:rsid w:val="00AF3481"/>
    <w:rsid w:val="00AF349E"/>
    <w:rsid w:val="00AF34CF"/>
    <w:rsid w:val="00AF34D2"/>
    <w:rsid w:val="00AF3581"/>
    <w:rsid w:val="00AF3722"/>
    <w:rsid w:val="00AF3867"/>
    <w:rsid w:val="00AF38DD"/>
    <w:rsid w:val="00AF3AB0"/>
    <w:rsid w:val="00AF3AD4"/>
    <w:rsid w:val="00AF3B64"/>
    <w:rsid w:val="00AF3FC6"/>
    <w:rsid w:val="00AF4032"/>
    <w:rsid w:val="00AF45DE"/>
    <w:rsid w:val="00AF463E"/>
    <w:rsid w:val="00AF49D1"/>
    <w:rsid w:val="00AF4A0F"/>
    <w:rsid w:val="00AF4E4D"/>
    <w:rsid w:val="00AF5395"/>
    <w:rsid w:val="00AF53ED"/>
    <w:rsid w:val="00AF55E7"/>
    <w:rsid w:val="00AF5877"/>
    <w:rsid w:val="00AF5B7E"/>
    <w:rsid w:val="00AF5BDC"/>
    <w:rsid w:val="00AF6463"/>
    <w:rsid w:val="00AF68F1"/>
    <w:rsid w:val="00AF690B"/>
    <w:rsid w:val="00AF6F0E"/>
    <w:rsid w:val="00AF703D"/>
    <w:rsid w:val="00AF7331"/>
    <w:rsid w:val="00AF7455"/>
    <w:rsid w:val="00AF77C6"/>
    <w:rsid w:val="00AF78B1"/>
    <w:rsid w:val="00AF79A2"/>
    <w:rsid w:val="00AF79C8"/>
    <w:rsid w:val="00AF7C55"/>
    <w:rsid w:val="00AF7ED0"/>
    <w:rsid w:val="00AF7EFC"/>
    <w:rsid w:val="00B00126"/>
    <w:rsid w:val="00B001A6"/>
    <w:rsid w:val="00B008BF"/>
    <w:rsid w:val="00B00934"/>
    <w:rsid w:val="00B00D49"/>
    <w:rsid w:val="00B00DBD"/>
    <w:rsid w:val="00B00F22"/>
    <w:rsid w:val="00B0107C"/>
    <w:rsid w:val="00B01191"/>
    <w:rsid w:val="00B01389"/>
    <w:rsid w:val="00B01590"/>
    <w:rsid w:val="00B01620"/>
    <w:rsid w:val="00B01A5D"/>
    <w:rsid w:val="00B01BE8"/>
    <w:rsid w:val="00B0227B"/>
    <w:rsid w:val="00B0233E"/>
    <w:rsid w:val="00B0259C"/>
    <w:rsid w:val="00B025AB"/>
    <w:rsid w:val="00B027CF"/>
    <w:rsid w:val="00B027FF"/>
    <w:rsid w:val="00B02913"/>
    <w:rsid w:val="00B0291F"/>
    <w:rsid w:val="00B02BAA"/>
    <w:rsid w:val="00B02F72"/>
    <w:rsid w:val="00B02F81"/>
    <w:rsid w:val="00B02F90"/>
    <w:rsid w:val="00B03053"/>
    <w:rsid w:val="00B03071"/>
    <w:rsid w:val="00B03090"/>
    <w:rsid w:val="00B031C0"/>
    <w:rsid w:val="00B03265"/>
    <w:rsid w:val="00B032B1"/>
    <w:rsid w:val="00B03614"/>
    <w:rsid w:val="00B0386A"/>
    <w:rsid w:val="00B03997"/>
    <w:rsid w:val="00B039D2"/>
    <w:rsid w:val="00B03C81"/>
    <w:rsid w:val="00B03C8D"/>
    <w:rsid w:val="00B03CD4"/>
    <w:rsid w:val="00B03FEC"/>
    <w:rsid w:val="00B040A7"/>
    <w:rsid w:val="00B0410A"/>
    <w:rsid w:val="00B0425A"/>
    <w:rsid w:val="00B04901"/>
    <w:rsid w:val="00B04BA0"/>
    <w:rsid w:val="00B04F53"/>
    <w:rsid w:val="00B04F83"/>
    <w:rsid w:val="00B052CD"/>
    <w:rsid w:val="00B0534D"/>
    <w:rsid w:val="00B05553"/>
    <w:rsid w:val="00B05594"/>
    <w:rsid w:val="00B056B0"/>
    <w:rsid w:val="00B05831"/>
    <w:rsid w:val="00B063C7"/>
    <w:rsid w:val="00B065B3"/>
    <w:rsid w:val="00B066C6"/>
    <w:rsid w:val="00B067C5"/>
    <w:rsid w:val="00B06B3B"/>
    <w:rsid w:val="00B07056"/>
    <w:rsid w:val="00B0727C"/>
    <w:rsid w:val="00B072D6"/>
    <w:rsid w:val="00B0743F"/>
    <w:rsid w:val="00B07925"/>
    <w:rsid w:val="00B07B82"/>
    <w:rsid w:val="00B07BE6"/>
    <w:rsid w:val="00B07C2D"/>
    <w:rsid w:val="00B07E4F"/>
    <w:rsid w:val="00B07EE9"/>
    <w:rsid w:val="00B10096"/>
    <w:rsid w:val="00B10129"/>
    <w:rsid w:val="00B10174"/>
    <w:rsid w:val="00B104F0"/>
    <w:rsid w:val="00B106E6"/>
    <w:rsid w:val="00B1071F"/>
    <w:rsid w:val="00B1074C"/>
    <w:rsid w:val="00B10A7D"/>
    <w:rsid w:val="00B10C7C"/>
    <w:rsid w:val="00B10C8C"/>
    <w:rsid w:val="00B10CB6"/>
    <w:rsid w:val="00B10DCE"/>
    <w:rsid w:val="00B10EA8"/>
    <w:rsid w:val="00B11199"/>
    <w:rsid w:val="00B11368"/>
    <w:rsid w:val="00B11385"/>
    <w:rsid w:val="00B11457"/>
    <w:rsid w:val="00B115F8"/>
    <w:rsid w:val="00B11881"/>
    <w:rsid w:val="00B11D0E"/>
    <w:rsid w:val="00B11DAF"/>
    <w:rsid w:val="00B11E17"/>
    <w:rsid w:val="00B120EB"/>
    <w:rsid w:val="00B121EB"/>
    <w:rsid w:val="00B12278"/>
    <w:rsid w:val="00B12511"/>
    <w:rsid w:val="00B125C2"/>
    <w:rsid w:val="00B125FE"/>
    <w:rsid w:val="00B12C6E"/>
    <w:rsid w:val="00B12F60"/>
    <w:rsid w:val="00B131C0"/>
    <w:rsid w:val="00B132CC"/>
    <w:rsid w:val="00B133AD"/>
    <w:rsid w:val="00B1368C"/>
    <w:rsid w:val="00B13C28"/>
    <w:rsid w:val="00B13F2A"/>
    <w:rsid w:val="00B14161"/>
    <w:rsid w:val="00B14217"/>
    <w:rsid w:val="00B144D0"/>
    <w:rsid w:val="00B14575"/>
    <w:rsid w:val="00B14631"/>
    <w:rsid w:val="00B146D8"/>
    <w:rsid w:val="00B1480A"/>
    <w:rsid w:val="00B14952"/>
    <w:rsid w:val="00B149DE"/>
    <w:rsid w:val="00B14A47"/>
    <w:rsid w:val="00B14A99"/>
    <w:rsid w:val="00B15348"/>
    <w:rsid w:val="00B154AF"/>
    <w:rsid w:val="00B157CF"/>
    <w:rsid w:val="00B158E3"/>
    <w:rsid w:val="00B15932"/>
    <w:rsid w:val="00B15A74"/>
    <w:rsid w:val="00B15B72"/>
    <w:rsid w:val="00B15B88"/>
    <w:rsid w:val="00B15E5C"/>
    <w:rsid w:val="00B15ED8"/>
    <w:rsid w:val="00B1605A"/>
    <w:rsid w:val="00B16165"/>
    <w:rsid w:val="00B16453"/>
    <w:rsid w:val="00B16B22"/>
    <w:rsid w:val="00B16E51"/>
    <w:rsid w:val="00B16EB0"/>
    <w:rsid w:val="00B16FA7"/>
    <w:rsid w:val="00B170E3"/>
    <w:rsid w:val="00B1716F"/>
    <w:rsid w:val="00B172C3"/>
    <w:rsid w:val="00B17463"/>
    <w:rsid w:val="00B17499"/>
    <w:rsid w:val="00B17513"/>
    <w:rsid w:val="00B17767"/>
    <w:rsid w:val="00B178C9"/>
    <w:rsid w:val="00B178D8"/>
    <w:rsid w:val="00B17971"/>
    <w:rsid w:val="00B1799C"/>
    <w:rsid w:val="00B17B4A"/>
    <w:rsid w:val="00B17C12"/>
    <w:rsid w:val="00B17C69"/>
    <w:rsid w:val="00B20076"/>
    <w:rsid w:val="00B2010D"/>
    <w:rsid w:val="00B20255"/>
    <w:rsid w:val="00B20514"/>
    <w:rsid w:val="00B20829"/>
    <w:rsid w:val="00B2098B"/>
    <w:rsid w:val="00B2099B"/>
    <w:rsid w:val="00B20BCE"/>
    <w:rsid w:val="00B20D3F"/>
    <w:rsid w:val="00B211D9"/>
    <w:rsid w:val="00B214D6"/>
    <w:rsid w:val="00B217AD"/>
    <w:rsid w:val="00B21A46"/>
    <w:rsid w:val="00B21C7B"/>
    <w:rsid w:val="00B22162"/>
    <w:rsid w:val="00B223AB"/>
    <w:rsid w:val="00B22A4E"/>
    <w:rsid w:val="00B22BD7"/>
    <w:rsid w:val="00B22F1A"/>
    <w:rsid w:val="00B22F66"/>
    <w:rsid w:val="00B23543"/>
    <w:rsid w:val="00B237B9"/>
    <w:rsid w:val="00B239FF"/>
    <w:rsid w:val="00B23B38"/>
    <w:rsid w:val="00B23D45"/>
    <w:rsid w:val="00B23E4C"/>
    <w:rsid w:val="00B2401F"/>
    <w:rsid w:val="00B240A6"/>
    <w:rsid w:val="00B24313"/>
    <w:rsid w:val="00B2434F"/>
    <w:rsid w:val="00B24997"/>
    <w:rsid w:val="00B24BCE"/>
    <w:rsid w:val="00B24D55"/>
    <w:rsid w:val="00B25342"/>
    <w:rsid w:val="00B2539A"/>
    <w:rsid w:val="00B254CF"/>
    <w:rsid w:val="00B25613"/>
    <w:rsid w:val="00B25A7F"/>
    <w:rsid w:val="00B25B06"/>
    <w:rsid w:val="00B25C35"/>
    <w:rsid w:val="00B25D19"/>
    <w:rsid w:val="00B25E1D"/>
    <w:rsid w:val="00B25FD3"/>
    <w:rsid w:val="00B261D2"/>
    <w:rsid w:val="00B261FF"/>
    <w:rsid w:val="00B2629F"/>
    <w:rsid w:val="00B2679D"/>
    <w:rsid w:val="00B26835"/>
    <w:rsid w:val="00B26909"/>
    <w:rsid w:val="00B26A10"/>
    <w:rsid w:val="00B26A48"/>
    <w:rsid w:val="00B26AD1"/>
    <w:rsid w:val="00B26E3D"/>
    <w:rsid w:val="00B26F08"/>
    <w:rsid w:val="00B27252"/>
    <w:rsid w:val="00B276BD"/>
    <w:rsid w:val="00B278A1"/>
    <w:rsid w:val="00B27A5A"/>
    <w:rsid w:val="00B27BB3"/>
    <w:rsid w:val="00B27C62"/>
    <w:rsid w:val="00B27DF1"/>
    <w:rsid w:val="00B27F63"/>
    <w:rsid w:val="00B27FC7"/>
    <w:rsid w:val="00B27FE5"/>
    <w:rsid w:val="00B301FC"/>
    <w:rsid w:val="00B30346"/>
    <w:rsid w:val="00B309AE"/>
    <w:rsid w:val="00B30C31"/>
    <w:rsid w:val="00B30F10"/>
    <w:rsid w:val="00B3108E"/>
    <w:rsid w:val="00B31296"/>
    <w:rsid w:val="00B31398"/>
    <w:rsid w:val="00B313B6"/>
    <w:rsid w:val="00B3149C"/>
    <w:rsid w:val="00B314BE"/>
    <w:rsid w:val="00B319A0"/>
    <w:rsid w:val="00B31A1E"/>
    <w:rsid w:val="00B31C73"/>
    <w:rsid w:val="00B31D9B"/>
    <w:rsid w:val="00B31E06"/>
    <w:rsid w:val="00B31EDB"/>
    <w:rsid w:val="00B320FA"/>
    <w:rsid w:val="00B3269A"/>
    <w:rsid w:val="00B328FE"/>
    <w:rsid w:val="00B32C81"/>
    <w:rsid w:val="00B32EDE"/>
    <w:rsid w:val="00B3304B"/>
    <w:rsid w:val="00B33193"/>
    <w:rsid w:val="00B3322D"/>
    <w:rsid w:val="00B33373"/>
    <w:rsid w:val="00B33BFF"/>
    <w:rsid w:val="00B33C2B"/>
    <w:rsid w:val="00B33F0B"/>
    <w:rsid w:val="00B340CF"/>
    <w:rsid w:val="00B3417E"/>
    <w:rsid w:val="00B3423B"/>
    <w:rsid w:val="00B342A6"/>
    <w:rsid w:val="00B344E4"/>
    <w:rsid w:val="00B3489B"/>
    <w:rsid w:val="00B34A29"/>
    <w:rsid w:val="00B34EBA"/>
    <w:rsid w:val="00B35301"/>
    <w:rsid w:val="00B35557"/>
    <w:rsid w:val="00B35756"/>
    <w:rsid w:val="00B35C09"/>
    <w:rsid w:val="00B35D2A"/>
    <w:rsid w:val="00B35E71"/>
    <w:rsid w:val="00B36158"/>
    <w:rsid w:val="00B36BC4"/>
    <w:rsid w:val="00B36EF5"/>
    <w:rsid w:val="00B36FC4"/>
    <w:rsid w:val="00B37183"/>
    <w:rsid w:val="00B37554"/>
    <w:rsid w:val="00B377BC"/>
    <w:rsid w:val="00B37862"/>
    <w:rsid w:val="00B378C2"/>
    <w:rsid w:val="00B3791E"/>
    <w:rsid w:val="00B37B7C"/>
    <w:rsid w:val="00B37C2E"/>
    <w:rsid w:val="00B40035"/>
    <w:rsid w:val="00B4062D"/>
    <w:rsid w:val="00B406BB"/>
    <w:rsid w:val="00B409D9"/>
    <w:rsid w:val="00B40F2E"/>
    <w:rsid w:val="00B411AC"/>
    <w:rsid w:val="00B412EF"/>
    <w:rsid w:val="00B4149F"/>
    <w:rsid w:val="00B4164E"/>
    <w:rsid w:val="00B41A7C"/>
    <w:rsid w:val="00B41B83"/>
    <w:rsid w:val="00B41B9E"/>
    <w:rsid w:val="00B41EB7"/>
    <w:rsid w:val="00B41F0F"/>
    <w:rsid w:val="00B41F92"/>
    <w:rsid w:val="00B42265"/>
    <w:rsid w:val="00B423DD"/>
    <w:rsid w:val="00B426C4"/>
    <w:rsid w:val="00B42873"/>
    <w:rsid w:val="00B429F8"/>
    <w:rsid w:val="00B42A85"/>
    <w:rsid w:val="00B42B32"/>
    <w:rsid w:val="00B42C74"/>
    <w:rsid w:val="00B430F6"/>
    <w:rsid w:val="00B43426"/>
    <w:rsid w:val="00B434F7"/>
    <w:rsid w:val="00B4354E"/>
    <w:rsid w:val="00B43A0B"/>
    <w:rsid w:val="00B43BFF"/>
    <w:rsid w:val="00B43CB5"/>
    <w:rsid w:val="00B43CD7"/>
    <w:rsid w:val="00B43CDF"/>
    <w:rsid w:val="00B43F27"/>
    <w:rsid w:val="00B441C7"/>
    <w:rsid w:val="00B4421F"/>
    <w:rsid w:val="00B448A4"/>
    <w:rsid w:val="00B4493C"/>
    <w:rsid w:val="00B44A7E"/>
    <w:rsid w:val="00B44CD2"/>
    <w:rsid w:val="00B44E86"/>
    <w:rsid w:val="00B4537C"/>
    <w:rsid w:val="00B454C6"/>
    <w:rsid w:val="00B454EC"/>
    <w:rsid w:val="00B456C6"/>
    <w:rsid w:val="00B4576A"/>
    <w:rsid w:val="00B45B59"/>
    <w:rsid w:val="00B45C30"/>
    <w:rsid w:val="00B45C8F"/>
    <w:rsid w:val="00B46048"/>
    <w:rsid w:val="00B4614B"/>
    <w:rsid w:val="00B46494"/>
    <w:rsid w:val="00B465E5"/>
    <w:rsid w:val="00B46834"/>
    <w:rsid w:val="00B4689A"/>
    <w:rsid w:val="00B46991"/>
    <w:rsid w:val="00B46E03"/>
    <w:rsid w:val="00B46ECA"/>
    <w:rsid w:val="00B471A3"/>
    <w:rsid w:val="00B47424"/>
    <w:rsid w:val="00B474D1"/>
    <w:rsid w:val="00B47BD9"/>
    <w:rsid w:val="00B47EB2"/>
    <w:rsid w:val="00B502E1"/>
    <w:rsid w:val="00B50413"/>
    <w:rsid w:val="00B5054D"/>
    <w:rsid w:val="00B50982"/>
    <w:rsid w:val="00B50BBF"/>
    <w:rsid w:val="00B50CA0"/>
    <w:rsid w:val="00B50DAB"/>
    <w:rsid w:val="00B50E52"/>
    <w:rsid w:val="00B50F73"/>
    <w:rsid w:val="00B51084"/>
    <w:rsid w:val="00B511DE"/>
    <w:rsid w:val="00B5137A"/>
    <w:rsid w:val="00B513EB"/>
    <w:rsid w:val="00B51718"/>
    <w:rsid w:val="00B519DC"/>
    <w:rsid w:val="00B51A37"/>
    <w:rsid w:val="00B51ABB"/>
    <w:rsid w:val="00B51C2B"/>
    <w:rsid w:val="00B51CE6"/>
    <w:rsid w:val="00B51DEB"/>
    <w:rsid w:val="00B52382"/>
    <w:rsid w:val="00B5249C"/>
    <w:rsid w:val="00B52517"/>
    <w:rsid w:val="00B525AA"/>
    <w:rsid w:val="00B52602"/>
    <w:rsid w:val="00B52663"/>
    <w:rsid w:val="00B526D7"/>
    <w:rsid w:val="00B527A3"/>
    <w:rsid w:val="00B52838"/>
    <w:rsid w:val="00B528C5"/>
    <w:rsid w:val="00B5290B"/>
    <w:rsid w:val="00B529A1"/>
    <w:rsid w:val="00B52F64"/>
    <w:rsid w:val="00B52FB1"/>
    <w:rsid w:val="00B53000"/>
    <w:rsid w:val="00B53030"/>
    <w:rsid w:val="00B530CD"/>
    <w:rsid w:val="00B5328B"/>
    <w:rsid w:val="00B533A6"/>
    <w:rsid w:val="00B53405"/>
    <w:rsid w:val="00B53644"/>
    <w:rsid w:val="00B536B4"/>
    <w:rsid w:val="00B536CB"/>
    <w:rsid w:val="00B53C00"/>
    <w:rsid w:val="00B53D60"/>
    <w:rsid w:val="00B540ED"/>
    <w:rsid w:val="00B54127"/>
    <w:rsid w:val="00B5422C"/>
    <w:rsid w:val="00B544FA"/>
    <w:rsid w:val="00B545C0"/>
    <w:rsid w:val="00B54630"/>
    <w:rsid w:val="00B54BB7"/>
    <w:rsid w:val="00B54C01"/>
    <w:rsid w:val="00B54CFE"/>
    <w:rsid w:val="00B54F95"/>
    <w:rsid w:val="00B5523C"/>
    <w:rsid w:val="00B552E9"/>
    <w:rsid w:val="00B5547E"/>
    <w:rsid w:val="00B55523"/>
    <w:rsid w:val="00B55763"/>
    <w:rsid w:val="00B558F1"/>
    <w:rsid w:val="00B559BA"/>
    <w:rsid w:val="00B55B67"/>
    <w:rsid w:val="00B55B76"/>
    <w:rsid w:val="00B55E8A"/>
    <w:rsid w:val="00B55EEB"/>
    <w:rsid w:val="00B55F01"/>
    <w:rsid w:val="00B55F80"/>
    <w:rsid w:val="00B55F82"/>
    <w:rsid w:val="00B561ED"/>
    <w:rsid w:val="00B563A1"/>
    <w:rsid w:val="00B5664A"/>
    <w:rsid w:val="00B566BB"/>
    <w:rsid w:val="00B566FC"/>
    <w:rsid w:val="00B569DA"/>
    <w:rsid w:val="00B56B40"/>
    <w:rsid w:val="00B56C5F"/>
    <w:rsid w:val="00B5719F"/>
    <w:rsid w:val="00B5791F"/>
    <w:rsid w:val="00B57968"/>
    <w:rsid w:val="00B57B4C"/>
    <w:rsid w:val="00B57D41"/>
    <w:rsid w:val="00B600E1"/>
    <w:rsid w:val="00B60170"/>
    <w:rsid w:val="00B6028E"/>
    <w:rsid w:val="00B6036B"/>
    <w:rsid w:val="00B6058E"/>
    <w:rsid w:val="00B605EA"/>
    <w:rsid w:val="00B60901"/>
    <w:rsid w:val="00B60B84"/>
    <w:rsid w:val="00B60D97"/>
    <w:rsid w:val="00B60DD2"/>
    <w:rsid w:val="00B61079"/>
    <w:rsid w:val="00B612BC"/>
    <w:rsid w:val="00B612BF"/>
    <w:rsid w:val="00B615BD"/>
    <w:rsid w:val="00B616ED"/>
    <w:rsid w:val="00B61789"/>
    <w:rsid w:val="00B619C3"/>
    <w:rsid w:val="00B61EAE"/>
    <w:rsid w:val="00B61ED9"/>
    <w:rsid w:val="00B61FFC"/>
    <w:rsid w:val="00B62023"/>
    <w:rsid w:val="00B624DC"/>
    <w:rsid w:val="00B6252A"/>
    <w:rsid w:val="00B6262A"/>
    <w:rsid w:val="00B628BB"/>
    <w:rsid w:val="00B62B7C"/>
    <w:rsid w:val="00B62DB5"/>
    <w:rsid w:val="00B62E32"/>
    <w:rsid w:val="00B63094"/>
    <w:rsid w:val="00B63420"/>
    <w:rsid w:val="00B63523"/>
    <w:rsid w:val="00B63596"/>
    <w:rsid w:val="00B63837"/>
    <w:rsid w:val="00B639F7"/>
    <w:rsid w:val="00B639FA"/>
    <w:rsid w:val="00B63BC3"/>
    <w:rsid w:val="00B63C5C"/>
    <w:rsid w:val="00B63EA7"/>
    <w:rsid w:val="00B63EC0"/>
    <w:rsid w:val="00B640DC"/>
    <w:rsid w:val="00B64143"/>
    <w:rsid w:val="00B64238"/>
    <w:rsid w:val="00B64769"/>
    <w:rsid w:val="00B64A76"/>
    <w:rsid w:val="00B64AD3"/>
    <w:rsid w:val="00B64AF1"/>
    <w:rsid w:val="00B64B13"/>
    <w:rsid w:val="00B64C26"/>
    <w:rsid w:val="00B64DCC"/>
    <w:rsid w:val="00B65130"/>
    <w:rsid w:val="00B65997"/>
    <w:rsid w:val="00B65A1D"/>
    <w:rsid w:val="00B65C32"/>
    <w:rsid w:val="00B65ECC"/>
    <w:rsid w:val="00B65F5A"/>
    <w:rsid w:val="00B660A6"/>
    <w:rsid w:val="00B661B0"/>
    <w:rsid w:val="00B66289"/>
    <w:rsid w:val="00B66337"/>
    <w:rsid w:val="00B664E7"/>
    <w:rsid w:val="00B66659"/>
    <w:rsid w:val="00B66D30"/>
    <w:rsid w:val="00B66F85"/>
    <w:rsid w:val="00B66FEA"/>
    <w:rsid w:val="00B67310"/>
    <w:rsid w:val="00B67386"/>
    <w:rsid w:val="00B6746C"/>
    <w:rsid w:val="00B6786A"/>
    <w:rsid w:val="00B67988"/>
    <w:rsid w:val="00B67BF4"/>
    <w:rsid w:val="00B67C82"/>
    <w:rsid w:val="00B67D86"/>
    <w:rsid w:val="00B70133"/>
    <w:rsid w:val="00B7034D"/>
    <w:rsid w:val="00B70368"/>
    <w:rsid w:val="00B7073E"/>
    <w:rsid w:val="00B70C9C"/>
    <w:rsid w:val="00B7112C"/>
    <w:rsid w:val="00B711D2"/>
    <w:rsid w:val="00B71549"/>
    <w:rsid w:val="00B7154D"/>
    <w:rsid w:val="00B715A6"/>
    <w:rsid w:val="00B7178C"/>
    <w:rsid w:val="00B71883"/>
    <w:rsid w:val="00B71B5A"/>
    <w:rsid w:val="00B71D14"/>
    <w:rsid w:val="00B71EFE"/>
    <w:rsid w:val="00B723AB"/>
    <w:rsid w:val="00B723AD"/>
    <w:rsid w:val="00B72615"/>
    <w:rsid w:val="00B726C3"/>
    <w:rsid w:val="00B728B5"/>
    <w:rsid w:val="00B72906"/>
    <w:rsid w:val="00B72A4F"/>
    <w:rsid w:val="00B72C68"/>
    <w:rsid w:val="00B730FC"/>
    <w:rsid w:val="00B73215"/>
    <w:rsid w:val="00B73611"/>
    <w:rsid w:val="00B7365B"/>
    <w:rsid w:val="00B736C3"/>
    <w:rsid w:val="00B738EE"/>
    <w:rsid w:val="00B73970"/>
    <w:rsid w:val="00B73A6C"/>
    <w:rsid w:val="00B73D85"/>
    <w:rsid w:val="00B73F30"/>
    <w:rsid w:val="00B73F79"/>
    <w:rsid w:val="00B7409A"/>
    <w:rsid w:val="00B7474C"/>
    <w:rsid w:val="00B74802"/>
    <w:rsid w:val="00B74809"/>
    <w:rsid w:val="00B74A3A"/>
    <w:rsid w:val="00B74B7A"/>
    <w:rsid w:val="00B7515C"/>
    <w:rsid w:val="00B752AA"/>
    <w:rsid w:val="00B75306"/>
    <w:rsid w:val="00B753D2"/>
    <w:rsid w:val="00B758BE"/>
    <w:rsid w:val="00B75DF1"/>
    <w:rsid w:val="00B75F4F"/>
    <w:rsid w:val="00B760BA"/>
    <w:rsid w:val="00B762B6"/>
    <w:rsid w:val="00B7646A"/>
    <w:rsid w:val="00B764F7"/>
    <w:rsid w:val="00B767ED"/>
    <w:rsid w:val="00B7682A"/>
    <w:rsid w:val="00B76941"/>
    <w:rsid w:val="00B76C72"/>
    <w:rsid w:val="00B7716F"/>
    <w:rsid w:val="00B772A4"/>
    <w:rsid w:val="00B774CF"/>
    <w:rsid w:val="00B777A4"/>
    <w:rsid w:val="00B777B6"/>
    <w:rsid w:val="00B77825"/>
    <w:rsid w:val="00B80222"/>
    <w:rsid w:val="00B806EA"/>
    <w:rsid w:val="00B80BBF"/>
    <w:rsid w:val="00B80C4E"/>
    <w:rsid w:val="00B80D5D"/>
    <w:rsid w:val="00B81147"/>
    <w:rsid w:val="00B81618"/>
    <w:rsid w:val="00B81915"/>
    <w:rsid w:val="00B81BC9"/>
    <w:rsid w:val="00B81F8A"/>
    <w:rsid w:val="00B81FA8"/>
    <w:rsid w:val="00B825FE"/>
    <w:rsid w:val="00B82660"/>
    <w:rsid w:val="00B8279D"/>
    <w:rsid w:val="00B8294F"/>
    <w:rsid w:val="00B82DAD"/>
    <w:rsid w:val="00B82F2B"/>
    <w:rsid w:val="00B82F9C"/>
    <w:rsid w:val="00B831A3"/>
    <w:rsid w:val="00B83235"/>
    <w:rsid w:val="00B833E7"/>
    <w:rsid w:val="00B834CC"/>
    <w:rsid w:val="00B83759"/>
    <w:rsid w:val="00B837B0"/>
    <w:rsid w:val="00B837D5"/>
    <w:rsid w:val="00B838BF"/>
    <w:rsid w:val="00B83AD6"/>
    <w:rsid w:val="00B83C54"/>
    <w:rsid w:val="00B83D69"/>
    <w:rsid w:val="00B84059"/>
    <w:rsid w:val="00B84094"/>
    <w:rsid w:val="00B84381"/>
    <w:rsid w:val="00B8466E"/>
    <w:rsid w:val="00B84895"/>
    <w:rsid w:val="00B84996"/>
    <w:rsid w:val="00B84A69"/>
    <w:rsid w:val="00B84CBC"/>
    <w:rsid w:val="00B84E62"/>
    <w:rsid w:val="00B851C4"/>
    <w:rsid w:val="00B852C6"/>
    <w:rsid w:val="00B854E3"/>
    <w:rsid w:val="00B85565"/>
    <w:rsid w:val="00B856C7"/>
    <w:rsid w:val="00B856CB"/>
    <w:rsid w:val="00B8570C"/>
    <w:rsid w:val="00B8580B"/>
    <w:rsid w:val="00B858C2"/>
    <w:rsid w:val="00B86304"/>
    <w:rsid w:val="00B86422"/>
    <w:rsid w:val="00B86499"/>
    <w:rsid w:val="00B864CE"/>
    <w:rsid w:val="00B86834"/>
    <w:rsid w:val="00B86980"/>
    <w:rsid w:val="00B86B8E"/>
    <w:rsid w:val="00B86E78"/>
    <w:rsid w:val="00B86ECA"/>
    <w:rsid w:val="00B86F01"/>
    <w:rsid w:val="00B8709A"/>
    <w:rsid w:val="00B87119"/>
    <w:rsid w:val="00B87148"/>
    <w:rsid w:val="00B8717A"/>
    <w:rsid w:val="00B87279"/>
    <w:rsid w:val="00B872F3"/>
    <w:rsid w:val="00B87747"/>
    <w:rsid w:val="00B878FB"/>
    <w:rsid w:val="00B87A51"/>
    <w:rsid w:val="00B87A63"/>
    <w:rsid w:val="00B87C3E"/>
    <w:rsid w:val="00B87E4C"/>
    <w:rsid w:val="00B87E91"/>
    <w:rsid w:val="00B906A4"/>
    <w:rsid w:val="00B90756"/>
    <w:rsid w:val="00B9080A"/>
    <w:rsid w:val="00B90B1A"/>
    <w:rsid w:val="00B90D4D"/>
    <w:rsid w:val="00B9146A"/>
    <w:rsid w:val="00B9156D"/>
    <w:rsid w:val="00B916C5"/>
    <w:rsid w:val="00B9171D"/>
    <w:rsid w:val="00B9177B"/>
    <w:rsid w:val="00B91871"/>
    <w:rsid w:val="00B9196A"/>
    <w:rsid w:val="00B91B25"/>
    <w:rsid w:val="00B91CA5"/>
    <w:rsid w:val="00B91CAD"/>
    <w:rsid w:val="00B923FA"/>
    <w:rsid w:val="00B9244D"/>
    <w:rsid w:val="00B92625"/>
    <w:rsid w:val="00B9266F"/>
    <w:rsid w:val="00B927E7"/>
    <w:rsid w:val="00B92824"/>
    <w:rsid w:val="00B928CE"/>
    <w:rsid w:val="00B92A7A"/>
    <w:rsid w:val="00B92C8F"/>
    <w:rsid w:val="00B92D6B"/>
    <w:rsid w:val="00B92EB8"/>
    <w:rsid w:val="00B92F1B"/>
    <w:rsid w:val="00B93200"/>
    <w:rsid w:val="00B9330B"/>
    <w:rsid w:val="00B93530"/>
    <w:rsid w:val="00B935CF"/>
    <w:rsid w:val="00B93624"/>
    <w:rsid w:val="00B937AB"/>
    <w:rsid w:val="00B93BD7"/>
    <w:rsid w:val="00B93D07"/>
    <w:rsid w:val="00B93EBD"/>
    <w:rsid w:val="00B940CF"/>
    <w:rsid w:val="00B94229"/>
    <w:rsid w:val="00B94289"/>
    <w:rsid w:val="00B9441A"/>
    <w:rsid w:val="00B94557"/>
    <w:rsid w:val="00B945C3"/>
    <w:rsid w:val="00B9468B"/>
    <w:rsid w:val="00B948E7"/>
    <w:rsid w:val="00B94964"/>
    <w:rsid w:val="00B949F1"/>
    <w:rsid w:val="00B94AF7"/>
    <w:rsid w:val="00B94B2A"/>
    <w:rsid w:val="00B94B48"/>
    <w:rsid w:val="00B94C23"/>
    <w:rsid w:val="00B94CCF"/>
    <w:rsid w:val="00B94CF9"/>
    <w:rsid w:val="00B94FA7"/>
    <w:rsid w:val="00B953CE"/>
    <w:rsid w:val="00B95775"/>
    <w:rsid w:val="00B95912"/>
    <w:rsid w:val="00B9593D"/>
    <w:rsid w:val="00B95AD4"/>
    <w:rsid w:val="00B95E03"/>
    <w:rsid w:val="00B95FAD"/>
    <w:rsid w:val="00B96241"/>
    <w:rsid w:val="00B9626B"/>
    <w:rsid w:val="00B96304"/>
    <w:rsid w:val="00B9631D"/>
    <w:rsid w:val="00B96636"/>
    <w:rsid w:val="00B96B58"/>
    <w:rsid w:val="00B96C03"/>
    <w:rsid w:val="00B96F09"/>
    <w:rsid w:val="00B975F0"/>
    <w:rsid w:val="00B97A8A"/>
    <w:rsid w:val="00B97B26"/>
    <w:rsid w:val="00B97D90"/>
    <w:rsid w:val="00B97E54"/>
    <w:rsid w:val="00BA028B"/>
    <w:rsid w:val="00BA032D"/>
    <w:rsid w:val="00BA0405"/>
    <w:rsid w:val="00BA0756"/>
    <w:rsid w:val="00BA080E"/>
    <w:rsid w:val="00BA0A17"/>
    <w:rsid w:val="00BA0BFB"/>
    <w:rsid w:val="00BA0EFA"/>
    <w:rsid w:val="00BA0F21"/>
    <w:rsid w:val="00BA13E8"/>
    <w:rsid w:val="00BA14A0"/>
    <w:rsid w:val="00BA1516"/>
    <w:rsid w:val="00BA1571"/>
    <w:rsid w:val="00BA1809"/>
    <w:rsid w:val="00BA1854"/>
    <w:rsid w:val="00BA189C"/>
    <w:rsid w:val="00BA1D0B"/>
    <w:rsid w:val="00BA1E67"/>
    <w:rsid w:val="00BA1F55"/>
    <w:rsid w:val="00BA1FF1"/>
    <w:rsid w:val="00BA2257"/>
    <w:rsid w:val="00BA22AC"/>
    <w:rsid w:val="00BA28F1"/>
    <w:rsid w:val="00BA2B42"/>
    <w:rsid w:val="00BA2F59"/>
    <w:rsid w:val="00BA3304"/>
    <w:rsid w:val="00BA339D"/>
    <w:rsid w:val="00BA37EA"/>
    <w:rsid w:val="00BA3857"/>
    <w:rsid w:val="00BA3914"/>
    <w:rsid w:val="00BA3EB5"/>
    <w:rsid w:val="00BA4226"/>
    <w:rsid w:val="00BA48DF"/>
    <w:rsid w:val="00BA4A11"/>
    <w:rsid w:val="00BA4E37"/>
    <w:rsid w:val="00BA4E44"/>
    <w:rsid w:val="00BA4E7C"/>
    <w:rsid w:val="00BA50A4"/>
    <w:rsid w:val="00BA50E4"/>
    <w:rsid w:val="00BA5242"/>
    <w:rsid w:val="00BA52AD"/>
    <w:rsid w:val="00BA5450"/>
    <w:rsid w:val="00BA5498"/>
    <w:rsid w:val="00BA54CF"/>
    <w:rsid w:val="00BA5504"/>
    <w:rsid w:val="00BA586C"/>
    <w:rsid w:val="00BA5998"/>
    <w:rsid w:val="00BA59F1"/>
    <w:rsid w:val="00BA5B05"/>
    <w:rsid w:val="00BA5D0A"/>
    <w:rsid w:val="00BA5E33"/>
    <w:rsid w:val="00BA6318"/>
    <w:rsid w:val="00BA6375"/>
    <w:rsid w:val="00BA63C5"/>
    <w:rsid w:val="00BA6604"/>
    <w:rsid w:val="00BA67B2"/>
    <w:rsid w:val="00BA6C47"/>
    <w:rsid w:val="00BA6D38"/>
    <w:rsid w:val="00BA6DC2"/>
    <w:rsid w:val="00BA6E02"/>
    <w:rsid w:val="00BA6EA1"/>
    <w:rsid w:val="00BA6F69"/>
    <w:rsid w:val="00BA7702"/>
    <w:rsid w:val="00BA788B"/>
    <w:rsid w:val="00BA78F8"/>
    <w:rsid w:val="00BA7A3C"/>
    <w:rsid w:val="00BB04A1"/>
    <w:rsid w:val="00BB053C"/>
    <w:rsid w:val="00BB0588"/>
    <w:rsid w:val="00BB0601"/>
    <w:rsid w:val="00BB0699"/>
    <w:rsid w:val="00BB0D8A"/>
    <w:rsid w:val="00BB0E69"/>
    <w:rsid w:val="00BB0EDE"/>
    <w:rsid w:val="00BB11BB"/>
    <w:rsid w:val="00BB13EA"/>
    <w:rsid w:val="00BB148C"/>
    <w:rsid w:val="00BB15FE"/>
    <w:rsid w:val="00BB165E"/>
    <w:rsid w:val="00BB179B"/>
    <w:rsid w:val="00BB1978"/>
    <w:rsid w:val="00BB1ADA"/>
    <w:rsid w:val="00BB1B41"/>
    <w:rsid w:val="00BB1B78"/>
    <w:rsid w:val="00BB1BB7"/>
    <w:rsid w:val="00BB1D20"/>
    <w:rsid w:val="00BB1D6A"/>
    <w:rsid w:val="00BB1EAF"/>
    <w:rsid w:val="00BB2344"/>
    <w:rsid w:val="00BB23CC"/>
    <w:rsid w:val="00BB275A"/>
    <w:rsid w:val="00BB2948"/>
    <w:rsid w:val="00BB2BE6"/>
    <w:rsid w:val="00BB2EA9"/>
    <w:rsid w:val="00BB315C"/>
    <w:rsid w:val="00BB3272"/>
    <w:rsid w:val="00BB3398"/>
    <w:rsid w:val="00BB3516"/>
    <w:rsid w:val="00BB354D"/>
    <w:rsid w:val="00BB3934"/>
    <w:rsid w:val="00BB39F3"/>
    <w:rsid w:val="00BB3A7F"/>
    <w:rsid w:val="00BB3DB7"/>
    <w:rsid w:val="00BB3FEB"/>
    <w:rsid w:val="00BB4080"/>
    <w:rsid w:val="00BB42C9"/>
    <w:rsid w:val="00BB438F"/>
    <w:rsid w:val="00BB4944"/>
    <w:rsid w:val="00BB4958"/>
    <w:rsid w:val="00BB49BF"/>
    <w:rsid w:val="00BB4B07"/>
    <w:rsid w:val="00BB4CF0"/>
    <w:rsid w:val="00BB4E06"/>
    <w:rsid w:val="00BB4EF8"/>
    <w:rsid w:val="00BB51E1"/>
    <w:rsid w:val="00BB52F0"/>
    <w:rsid w:val="00BB5300"/>
    <w:rsid w:val="00BB58CC"/>
    <w:rsid w:val="00BB5A42"/>
    <w:rsid w:val="00BB5C4F"/>
    <w:rsid w:val="00BB5C5D"/>
    <w:rsid w:val="00BB5C69"/>
    <w:rsid w:val="00BB5D41"/>
    <w:rsid w:val="00BB5D45"/>
    <w:rsid w:val="00BB5D58"/>
    <w:rsid w:val="00BB5E42"/>
    <w:rsid w:val="00BB5E7F"/>
    <w:rsid w:val="00BB5F1C"/>
    <w:rsid w:val="00BB6147"/>
    <w:rsid w:val="00BB63AE"/>
    <w:rsid w:val="00BB6EF6"/>
    <w:rsid w:val="00BB7050"/>
    <w:rsid w:val="00BB7210"/>
    <w:rsid w:val="00BB75C8"/>
    <w:rsid w:val="00BB763C"/>
    <w:rsid w:val="00BB771F"/>
    <w:rsid w:val="00BB79C3"/>
    <w:rsid w:val="00BB7C62"/>
    <w:rsid w:val="00BB7E42"/>
    <w:rsid w:val="00BC0045"/>
    <w:rsid w:val="00BC00DE"/>
    <w:rsid w:val="00BC0167"/>
    <w:rsid w:val="00BC0596"/>
    <w:rsid w:val="00BC05AE"/>
    <w:rsid w:val="00BC06E7"/>
    <w:rsid w:val="00BC0CD3"/>
    <w:rsid w:val="00BC0D00"/>
    <w:rsid w:val="00BC11F9"/>
    <w:rsid w:val="00BC133E"/>
    <w:rsid w:val="00BC1623"/>
    <w:rsid w:val="00BC16B9"/>
    <w:rsid w:val="00BC16FD"/>
    <w:rsid w:val="00BC181D"/>
    <w:rsid w:val="00BC18FA"/>
    <w:rsid w:val="00BC1CF5"/>
    <w:rsid w:val="00BC2081"/>
    <w:rsid w:val="00BC239C"/>
    <w:rsid w:val="00BC27BA"/>
    <w:rsid w:val="00BC2C3A"/>
    <w:rsid w:val="00BC2EED"/>
    <w:rsid w:val="00BC2F8C"/>
    <w:rsid w:val="00BC338A"/>
    <w:rsid w:val="00BC355B"/>
    <w:rsid w:val="00BC3710"/>
    <w:rsid w:val="00BC3AD5"/>
    <w:rsid w:val="00BC3FA5"/>
    <w:rsid w:val="00BC408E"/>
    <w:rsid w:val="00BC40DF"/>
    <w:rsid w:val="00BC41FD"/>
    <w:rsid w:val="00BC4462"/>
    <w:rsid w:val="00BC4A07"/>
    <w:rsid w:val="00BC4A86"/>
    <w:rsid w:val="00BC4CB2"/>
    <w:rsid w:val="00BC50D0"/>
    <w:rsid w:val="00BC54C1"/>
    <w:rsid w:val="00BC5736"/>
    <w:rsid w:val="00BC5CA7"/>
    <w:rsid w:val="00BC5D21"/>
    <w:rsid w:val="00BC5DCB"/>
    <w:rsid w:val="00BC5DDB"/>
    <w:rsid w:val="00BC5E71"/>
    <w:rsid w:val="00BC618E"/>
    <w:rsid w:val="00BC61B7"/>
    <w:rsid w:val="00BC6727"/>
    <w:rsid w:val="00BC67EB"/>
    <w:rsid w:val="00BC69A2"/>
    <w:rsid w:val="00BC6A0C"/>
    <w:rsid w:val="00BC6B96"/>
    <w:rsid w:val="00BC6D56"/>
    <w:rsid w:val="00BC6DAF"/>
    <w:rsid w:val="00BC6E6B"/>
    <w:rsid w:val="00BC6F95"/>
    <w:rsid w:val="00BC709B"/>
    <w:rsid w:val="00BC7220"/>
    <w:rsid w:val="00BC7490"/>
    <w:rsid w:val="00BC75DA"/>
    <w:rsid w:val="00BC765B"/>
    <w:rsid w:val="00BC7771"/>
    <w:rsid w:val="00BC780F"/>
    <w:rsid w:val="00BC79CB"/>
    <w:rsid w:val="00BC7BCC"/>
    <w:rsid w:val="00BC7C48"/>
    <w:rsid w:val="00BC7CF8"/>
    <w:rsid w:val="00BC7E15"/>
    <w:rsid w:val="00BD00C0"/>
    <w:rsid w:val="00BD01D3"/>
    <w:rsid w:val="00BD043F"/>
    <w:rsid w:val="00BD0537"/>
    <w:rsid w:val="00BD0721"/>
    <w:rsid w:val="00BD0CFF"/>
    <w:rsid w:val="00BD0F5D"/>
    <w:rsid w:val="00BD0FE0"/>
    <w:rsid w:val="00BD10E7"/>
    <w:rsid w:val="00BD10FF"/>
    <w:rsid w:val="00BD1298"/>
    <w:rsid w:val="00BD12D5"/>
    <w:rsid w:val="00BD137F"/>
    <w:rsid w:val="00BD153D"/>
    <w:rsid w:val="00BD1AD6"/>
    <w:rsid w:val="00BD1C26"/>
    <w:rsid w:val="00BD1E2E"/>
    <w:rsid w:val="00BD1EC5"/>
    <w:rsid w:val="00BD1F3E"/>
    <w:rsid w:val="00BD1F8D"/>
    <w:rsid w:val="00BD200E"/>
    <w:rsid w:val="00BD24E0"/>
    <w:rsid w:val="00BD284C"/>
    <w:rsid w:val="00BD2909"/>
    <w:rsid w:val="00BD2B43"/>
    <w:rsid w:val="00BD2C42"/>
    <w:rsid w:val="00BD31D4"/>
    <w:rsid w:val="00BD3353"/>
    <w:rsid w:val="00BD354D"/>
    <w:rsid w:val="00BD3771"/>
    <w:rsid w:val="00BD3C60"/>
    <w:rsid w:val="00BD3E84"/>
    <w:rsid w:val="00BD3EC2"/>
    <w:rsid w:val="00BD424C"/>
    <w:rsid w:val="00BD4654"/>
    <w:rsid w:val="00BD4809"/>
    <w:rsid w:val="00BD4B2D"/>
    <w:rsid w:val="00BD4CDE"/>
    <w:rsid w:val="00BD4E82"/>
    <w:rsid w:val="00BD5130"/>
    <w:rsid w:val="00BD5501"/>
    <w:rsid w:val="00BD56A7"/>
    <w:rsid w:val="00BD599D"/>
    <w:rsid w:val="00BD5B4A"/>
    <w:rsid w:val="00BD61C1"/>
    <w:rsid w:val="00BD65BA"/>
    <w:rsid w:val="00BD6BA0"/>
    <w:rsid w:val="00BD6F6B"/>
    <w:rsid w:val="00BD70D4"/>
    <w:rsid w:val="00BD7212"/>
    <w:rsid w:val="00BD7346"/>
    <w:rsid w:val="00BD7A1A"/>
    <w:rsid w:val="00BD7D87"/>
    <w:rsid w:val="00BE000D"/>
    <w:rsid w:val="00BE0070"/>
    <w:rsid w:val="00BE0496"/>
    <w:rsid w:val="00BE05AC"/>
    <w:rsid w:val="00BE05F4"/>
    <w:rsid w:val="00BE07A9"/>
    <w:rsid w:val="00BE08D0"/>
    <w:rsid w:val="00BE093D"/>
    <w:rsid w:val="00BE0965"/>
    <w:rsid w:val="00BE09D8"/>
    <w:rsid w:val="00BE0A5E"/>
    <w:rsid w:val="00BE0CA7"/>
    <w:rsid w:val="00BE0E80"/>
    <w:rsid w:val="00BE10D4"/>
    <w:rsid w:val="00BE1131"/>
    <w:rsid w:val="00BE12E3"/>
    <w:rsid w:val="00BE1581"/>
    <w:rsid w:val="00BE1678"/>
    <w:rsid w:val="00BE1738"/>
    <w:rsid w:val="00BE1807"/>
    <w:rsid w:val="00BE1864"/>
    <w:rsid w:val="00BE1888"/>
    <w:rsid w:val="00BE194C"/>
    <w:rsid w:val="00BE1AD9"/>
    <w:rsid w:val="00BE1F45"/>
    <w:rsid w:val="00BE2075"/>
    <w:rsid w:val="00BE23A3"/>
    <w:rsid w:val="00BE2547"/>
    <w:rsid w:val="00BE2579"/>
    <w:rsid w:val="00BE2783"/>
    <w:rsid w:val="00BE27FA"/>
    <w:rsid w:val="00BE27FC"/>
    <w:rsid w:val="00BE2C94"/>
    <w:rsid w:val="00BE2FAF"/>
    <w:rsid w:val="00BE313F"/>
    <w:rsid w:val="00BE32AA"/>
    <w:rsid w:val="00BE33E8"/>
    <w:rsid w:val="00BE34AB"/>
    <w:rsid w:val="00BE3621"/>
    <w:rsid w:val="00BE3646"/>
    <w:rsid w:val="00BE36DC"/>
    <w:rsid w:val="00BE3CA3"/>
    <w:rsid w:val="00BE3DC8"/>
    <w:rsid w:val="00BE3FDE"/>
    <w:rsid w:val="00BE416D"/>
    <w:rsid w:val="00BE4446"/>
    <w:rsid w:val="00BE4588"/>
    <w:rsid w:val="00BE46A3"/>
    <w:rsid w:val="00BE4A7B"/>
    <w:rsid w:val="00BE4B4E"/>
    <w:rsid w:val="00BE4C05"/>
    <w:rsid w:val="00BE4CA2"/>
    <w:rsid w:val="00BE4D30"/>
    <w:rsid w:val="00BE4DB1"/>
    <w:rsid w:val="00BE4E6D"/>
    <w:rsid w:val="00BE4F83"/>
    <w:rsid w:val="00BE4FC3"/>
    <w:rsid w:val="00BE504B"/>
    <w:rsid w:val="00BE56BF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25B"/>
    <w:rsid w:val="00BE74A2"/>
    <w:rsid w:val="00BE74B7"/>
    <w:rsid w:val="00BE76B2"/>
    <w:rsid w:val="00BE78DB"/>
    <w:rsid w:val="00BE7A27"/>
    <w:rsid w:val="00BE7A42"/>
    <w:rsid w:val="00BE7C96"/>
    <w:rsid w:val="00BE7D54"/>
    <w:rsid w:val="00BE7F78"/>
    <w:rsid w:val="00BF0044"/>
    <w:rsid w:val="00BF005F"/>
    <w:rsid w:val="00BF034B"/>
    <w:rsid w:val="00BF057B"/>
    <w:rsid w:val="00BF075F"/>
    <w:rsid w:val="00BF0919"/>
    <w:rsid w:val="00BF09C2"/>
    <w:rsid w:val="00BF0ACA"/>
    <w:rsid w:val="00BF1198"/>
    <w:rsid w:val="00BF1247"/>
    <w:rsid w:val="00BF13CE"/>
    <w:rsid w:val="00BF14CE"/>
    <w:rsid w:val="00BF14FE"/>
    <w:rsid w:val="00BF1562"/>
    <w:rsid w:val="00BF15C6"/>
    <w:rsid w:val="00BF1880"/>
    <w:rsid w:val="00BF1B2D"/>
    <w:rsid w:val="00BF1BFF"/>
    <w:rsid w:val="00BF1CA0"/>
    <w:rsid w:val="00BF1CF3"/>
    <w:rsid w:val="00BF1D34"/>
    <w:rsid w:val="00BF1DFF"/>
    <w:rsid w:val="00BF1F8D"/>
    <w:rsid w:val="00BF2215"/>
    <w:rsid w:val="00BF2418"/>
    <w:rsid w:val="00BF2EBD"/>
    <w:rsid w:val="00BF31A3"/>
    <w:rsid w:val="00BF350C"/>
    <w:rsid w:val="00BF3613"/>
    <w:rsid w:val="00BF3AD1"/>
    <w:rsid w:val="00BF3DF8"/>
    <w:rsid w:val="00BF3E1D"/>
    <w:rsid w:val="00BF3ED0"/>
    <w:rsid w:val="00BF408E"/>
    <w:rsid w:val="00BF41B4"/>
    <w:rsid w:val="00BF429E"/>
    <w:rsid w:val="00BF4317"/>
    <w:rsid w:val="00BF45D3"/>
    <w:rsid w:val="00BF4675"/>
    <w:rsid w:val="00BF471E"/>
    <w:rsid w:val="00BF4C26"/>
    <w:rsid w:val="00BF4E50"/>
    <w:rsid w:val="00BF507D"/>
    <w:rsid w:val="00BF543E"/>
    <w:rsid w:val="00BF54D3"/>
    <w:rsid w:val="00BF5850"/>
    <w:rsid w:val="00BF58F8"/>
    <w:rsid w:val="00BF5925"/>
    <w:rsid w:val="00BF599C"/>
    <w:rsid w:val="00BF59C5"/>
    <w:rsid w:val="00BF59ED"/>
    <w:rsid w:val="00BF5ECB"/>
    <w:rsid w:val="00BF5F3E"/>
    <w:rsid w:val="00BF6287"/>
    <w:rsid w:val="00BF642A"/>
    <w:rsid w:val="00BF6702"/>
    <w:rsid w:val="00BF673D"/>
    <w:rsid w:val="00BF67AC"/>
    <w:rsid w:val="00BF6843"/>
    <w:rsid w:val="00BF6CE4"/>
    <w:rsid w:val="00BF6E78"/>
    <w:rsid w:val="00BF7022"/>
    <w:rsid w:val="00BF7595"/>
    <w:rsid w:val="00BF7843"/>
    <w:rsid w:val="00BF7945"/>
    <w:rsid w:val="00BF79CB"/>
    <w:rsid w:val="00BF7C5C"/>
    <w:rsid w:val="00BF7F6D"/>
    <w:rsid w:val="00C0003D"/>
    <w:rsid w:val="00C00390"/>
    <w:rsid w:val="00C00425"/>
    <w:rsid w:val="00C005F8"/>
    <w:rsid w:val="00C00AC9"/>
    <w:rsid w:val="00C00B59"/>
    <w:rsid w:val="00C00DD3"/>
    <w:rsid w:val="00C00F5A"/>
    <w:rsid w:val="00C0146C"/>
    <w:rsid w:val="00C0154A"/>
    <w:rsid w:val="00C017D8"/>
    <w:rsid w:val="00C017EF"/>
    <w:rsid w:val="00C01945"/>
    <w:rsid w:val="00C01C9D"/>
    <w:rsid w:val="00C01D7A"/>
    <w:rsid w:val="00C0201D"/>
    <w:rsid w:val="00C020F2"/>
    <w:rsid w:val="00C02136"/>
    <w:rsid w:val="00C02401"/>
    <w:rsid w:val="00C02481"/>
    <w:rsid w:val="00C025D0"/>
    <w:rsid w:val="00C0273A"/>
    <w:rsid w:val="00C02C39"/>
    <w:rsid w:val="00C03143"/>
    <w:rsid w:val="00C031C6"/>
    <w:rsid w:val="00C0329C"/>
    <w:rsid w:val="00C033EB"/>
    <w:rsid w:val="00C03487"/>
    <w:rsid w:val="00C03529"/>
    <w:rsid w:val="00C03A86"/>
    <w:rsid w:val="00C03A8B"/>
    <w:rsid w:val="00C03ABB"/>
    <w:rsid w:val="00C03B3A"/>
    <w:rsid w:val="00C03BB1"/>
    <w:rsid w:val="00C03E3B"/>
    <w:rsid w:val="00C04334"/>
    <w:rsid w:val="00C04444"/>
    <w:rsid w:val="00C04BEF"/>
    <w:rsid w:val="00C04C50"/>
    <w:rsid w:val="00C04F22"/>
    <w:rsid w:val="00C04F5D"/>
    <w:rsid w:val="00C0550D"/>
    <w:rsid w:val="00C05682"/>
    <w:rsid w:val="00C0591A"/>
    <w:rsid w:val="00C05F3C"/>
    <w:rsid w:val="00C0632D"/>
    <w:rsid w:val="00C06410"/>
    <w:rsid w:val="00C06580"/>
    <w:rsid w:val="00C06708"/>
    <w:rsid w:val="00C06734"/>
    <w:rsid w:val="00C06781"/>
    <w:rsid w:val="00C06879"/>
    <w:rsid w:val="00C06C48"/>
    <w:rsid w:val="00C0706E"/>
    <w:rsid w:val="00C07587"/>
    <w:rsid w:val="00C07805"/>
    <w:rsid w:val="00C07A41"/>
    <w:rsid w:val="00C07FBD"/>
    <w:rsid w:val="00C07FFE"/>
    <w:rsid w:val="00C10C4B"/>
    <w:rsid w:val="00C10C7A"/>
    <w:rsid w:val="00C10D9A"/>
    <w:rsid w:val="00C10DE0"/>
    <w:rsid w:val="00C10E25"/>
    <w:rsid w:val="00C10EE4"/>
    <w:rsid w:val="00C10FB5"/>
    <w:rsid w:val="00C110C3"/>
    <w:rsid w:val="00C111C9"/>
    <w:rsid w:val="00C112E0"/>
    <w:rsid w:val="00C1173C"/>
    <w:rsid w:val="00C11848"/>
    <w:rsid w:val="00C1185F"/>
    <w:rsid w:val="00C11BFB"/>
    <w:rsid w:val="00C11E0B"/>
    <w:rsid w:val="00C11FED"/>
    <w:rsid w:val="00C1208C"/>
    <w:rsid w:val="00C121D7"/>
    <w:rsid w:val="00C12409"/>
    <w:rsid w:val="00C124EB"/>
    <w:rsid w:val="00C12871"/>
    <w:rsid w:val="00C12A0E"/>
    <w:rsid w:val="00C12A67"/>
    <w:rsid w:val="00C12EFB"/>
    <w:rsid w:val="00C1308D"/>
    <w:rsid w:val="00C133D9"/>
    <w:rsid w:val="00C13BA2"/>
    <w:rsid w:val="00C13D41"/>
    <w:rsid w:val="00C1434E"/>
    <w:rsid w:val="00C14783"/>
    <w:rsid w:val="00C1488F"/>
    <w:rsid w:val="00C149B7"/>
    <w:rsid w:val="00C14C62"/>
    <w:rsid w:val="00C14FB7"/>
    <w:rsid w:val="00C150DE"/>
    <w:rsid w:val="00C15115"/>
    <w:rsid w:val="00C152C8"/>
    <w:rsid w:val="00C154AE"/>
    <w:rsid w:val="00C154BD"/>
    <w:rsid w:val="00C1571F"/>
    <w:rsid w:val="00C15A04"/>
    <w:rsid w:val="00C15AEB"/>
    <w:rsid w:val="00C15CFD"/>
    <w:rsid w:val="00C1604D"/>
    <w:rsid w:val="00C16066"/>
    <w:rsid w:val="00C1613B"/>
    <w:rsid w:val="00C16748"/>
    <w:rsid w:val="00C167A7"/>
    <w:rsid w:val="00C16827"/>
    <w:rsid w:val="00C1686A"/>
    <w:rsid w:val="00C16C47"/>
    <w:rsid w:val="00C17198"/>
    <w:rsid w:val="00C171F7"/>
    <w:rsid w:val="00C17286"/>
    <w:rsid w:val="00C17963"/>
    <w:rsid w:val="00C179B9"/>
    <w:rsid w:val="00C17C1B"/>
    <w:rsid w:val="00C17DBC"/>
    <w:rsid w:val="00C17F49"/>
    <w:rsid w:val="00C17F8E"/>
    <w:rsid w:val="00C200FE"/>
    <w:rsid w:val="00C201C1"/>
    <w:rsid w:val="00C203D4"/>
    <w:rsid w:val="00C2066C"/>
    <w:rsid w:val="00C209E0"/>
    <w:rsid w:val="00C20A8D"/>
    <w:rsid w:val="00C20AE4"/>
    <w:rsid w:val="00C20D1A"/>
    <w:rsid w:val="00C20DC8"/>
    <w:rsid w:val="00C20E6D"/>
    <w:rsid w:val="00C2111B"/>
    <w:rsid w:val="00C21271"/>
    <w:rsid w:val="00C21299"/>
    <w:rsid w:val="00C21344"/>
    <w:rsid w:val="00C21590"/>
    <w:rsid w:val="00C21EDF"/>
    <w:rsid w:val="00C22004"/>
    <w:rsid w:val="00C22064"/>
    <w:rsid w:val="00C22CC1"/>
    <w:rsid w:val="00C22ED2"/>
    <w:rsid w:val="00C232E6"/>
    <w:rsid w:val="00C236D7"/>
    <w:rsid w:val="00C239DE"/>
    <w:rsid w:val="00C23B4A"/>
    <w:rsid w:val="00C23DF6"/>
    <w:rsid w:val="00C24847"/>
    <w:rsid w:val="00C2489C"/>
    <w:rsid w:val="00C249FC"/>
    <w:rsid w:val="00C24A5F"/>
    <w:rsid w:val="00C24B02"/>
    <w:rsid w:val="00C24BDE"/>
    <w:rsid w:val="00C24C50"/>
    <w:rsid w:val="00C24D19"/>
    <w:rsid w:val="00C24F40"/>
    <w:rsid w:val="00C25117"/>
    <w:rsid w:val="00C25299"/>
    <w:rsid w:val="00C25526"/>
    <w:rsid w:val="00C25632"/>
    <w:rsid w:val="00C2573D"/>
    <w:rsid w:val="00C257EB"/>
    <w:rsid w:val="00C25A33"/>
    <w:rsid w:val="00C25A47"/>
    <w:rsid w:val="00C25E86"/>
    <w:rsid w:val="00C25FC9"/>
    <w:rsid w:val="00C26308"/>
    <w:rsid w:val="00C26402"/>
    <w:rsid w:val="00C2660B"/>
    <w:rsid w:val="00C2689D"/>
    <w:rsid w:val="00C26BF6"/>
    <w:rsid w:val="00C26C78"/>
    <w:rsid w:val="00C2730E"/>
    <w:rsid w:val="00C27481"/>
    <w:rsid w:val="00C27E07"/>
    <w:rsid w:val="00C3059D"/>
    <w:rsid w:val="00C3080D"/>
    <w:rsid w:val="00C309CB"/>
    <w:rsid w:val="00C31EC8"/>
    <w:rsid w:val="00C31F2E"/>
    <w:rsid w:val="00C320D6"/>
    <w:rsid w:val="00C32972"/>
    <w:rsid w:val="00C32F54"/>
    <w:rsid w:val="00C33168"/>
    <w:rsid w:val="00C3338B"/>
    <w:rsid w:val="00C3352D"/>
    <w:rsid w:val="00C340A2"/>
    <w:rsid w:val="00C340BF"/>
    <w:rsid w:val="00C342D8"/>
    <w:rsid w:val="00C34654"/>
    <w:rsid w:val="00C3469D"/>
    <w:rsid w:val="00C34742"/>
    <w:rsid w:val="00C34A3D"/>
    <w:rsid w:val="00C34C85"/>
    <w:rsid w:val="00C34E6E"/>
    <w:rsid w:val="00C34F84"/>
    <w:rsid w:val="00C351B0"/>
    <w:rsid w:val="00C35202"/>
    <w:rsid w:val="00C3531C"/>
    <w:rsid w:val="00C35379"/>
    <w:rsid w:val="00C355D4"/>
    <w:rsid w:val="00C35696"/>
    <w:rsid w:val="00C35764"/>
    <w:rsid w:val="00C357A9"/>
    <w:rsid w:val="00C35C5E"/>
    <w:rsid w:val="00C35D9E"/>
    <w:rsid w:val="00C35F43"/>
    <w:rsid w:val="00C36022"/>
    <w:rsid w:val="00C3613A"/>
    <w:rsid w:val="00C36250"/>
    <w:rsid w:val="00C362FF"/>
    <w:rsid w:val="00C363DD"/>
    <w:rsid w:val="00C3669E"/>
    <w:rsid w:val="00C367CD"/>
    <w:rsid w:val="00C36825"/>
    <w:rsid w:val="00C36EA7"/>
    <w:rsid w:val="00C370A0"/>
    <w:rsid w:val="00C370A4"/>
    <w:rsid w:val="00C372D5"/>
    <w:rsid w:val="00C37582"/>
    <w:rsid w:val="00C3780C"/>
    <w:rsid w:val="00C3791C"/>
    <w:rsid w:val="00C37DCA"/>
    <w:rsid w:val="00C37FE6"/>
    <w:rsid w:val="00C40047"/>
    <w:rsid w:val="00C40480"/>
    <w:rsid w:val="00C404B8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2D"/>
    <w:rsid w:val="00C43339"/>
    <w:rsid w:val="00C43357"/>
    <w:rsid w:val="00C43C1F"/>
    <w:rsid w:val="00C43DB0"/>
    <w:rsid w:val="00C44032"/>
    <w:rsid w:val="00C44692"/>
    <w:rsid w:val="00C4470D"/>
    <w:rsid w:val="00C44753"/>
    <w:rsid w:val="00C44772"/>
    <w:rsid w:val="00C44C07"/>
    <w:rsid w:val="00C44D37"/>
    <w:rsid w:val="00C4559B"/>
    <w:rsid w:val="00C456A5"/>
    <w:rsid w:val="00C456B4"/>
    <w:rsid w:val="00C45BC8"/>
    <w:rsid w:val="00C45CFF"/>
    <w:rsid w:val="00C4601B"/>
    <w:rsid w:val="00C4606C"/>
    <w:rsid w:val="00C461CA"/>
    <w:rsid w:val="00C46620"/>
    <w:rsid w:val="00C46653"/>
    <w:rsid w:val="00C46894"/>
    <w:rsid w:val="00C46952"/>
    <w:rsid w:val="00C46DED"/>
    <w:rsid w:val="00C47108"/>
    <w:rsid w:val="00C4747C"/>
    <w:rsid w:val="00C4790A"/>
    <w:rsid w:val="00C47947"/>
    <w:rsid w:val="00C47EC3"/>
    <w:rsid w:val="00C47EF2"/>
    <w:rsid w:val="00C501A9"/>
    <w:rsid w:val="00C503F6"/>
    <w:rsid w:val="00C5048F"/>
    <w:rsid w:val="00C50595"/>
    <w:rsid w:val="00C506CE"/>
    <w:rsid w:val="00C506EE"/>
    <w:rsid w:val="00C50AEA"/>
    <w:rsid w:val="00C50D5A"/>
    <w:rsid w:val="00C50D88"/>
    <w:rsid w:val="00C50F96"/>
    <w:rsid w:val="00C51287"/>
    <w:rsid w:val="00C513E3"/>
    <w:rsid w:val="00C51580"/>
    <w:rsid w:val="00C5175C"/>
    <w:rsid w:val="00C519E7"/>
    <w:rsid w:val="00C51A17"/>
    <w:rsid w:val="00C51E97"/>
    <w:rsid w:val="00C520EC"/>
    <w:rsid w:val="00C521E1"/>
    <w:rsid w:val="00C5261C"/>
    <w:rsid w:val="00C526BD"/>
    <w:rsid w:val="00C527F0"/>
    <w:rsid w:val="00C52A66"/>
    <w:rsid w:val="00C52BE8"/>
    <w:rsid w:val="00C52DD8"/>
    <w:rsid w:val="00C52FEB"/>
    <w:rsid w:val="00C53276"/>
    <w:rsid w:val="00C536DE"/>
    <w:rsid w:val="00C5378A"/>
    <w:rsid w:val="00C537A2"/>
    <w:rsid w:val="00C54040"/>
    <w:rsid w:val="00C541B8"/>
    <w:rsid w:val="00C5450A"/>
    <w:rsid w:val="00C54CCB"/>
    <w:rsid w:val="00C55233"/>
    <w:rsid w:val="00C55237"/>
    <w:rsid w:val="00C5537D"/>
    <w:rsid w:val="00C55C0E"/>
    <w:rsid w:val="00C55E65"/>
    <w:rsid w:val="00C56259"/>
    <w:rsid w:val="00C562FA"/>
    <w:rsid w:val="00C563C1"/>
    <w:rsid w:val="00C563C6"/>
    <w:rsid w:val="00C56628"/>
    <w:rsid w:val="00C56F59"/>
    <w:rsid w:val="00C572AE"/>
    <w:rsid w:val="00C5734E"/>
    <w:rsid w:val="00C57545"/>
    <w:rsid w:val="00C57936"/>
    <w:rsid w:val="00C57AC9"/>
    <w:rsid w:val="00C57B0B"/>
    <w:rsid w:val="00C57BDE"/>
    <w:rsid w:val="00C57C9B"/>
    <w:rsid w:val="00C57E42"/>
    <w:rsid w:val="00C60183"/>
    <w:rsid w:val="00C60232"/>
    <w:rsid w:val="00C602C3"/>
    <w:rsid w:val="00C6036F"/>
    <w:rsid w:val="00C607A3"/>
    <w:rsid w:val="00C609F5"/>
    <w:rsid w:val="00C60DFC"/>
    <w:rsid w:val="00C60F39"/>
    <w:rsid w:val="00C60FBF"/>
    <w:rsid w:val="00C6111A"/>
    <w:rsid w:val="00C618AD"/>
    <w:rsid w:val="00C618DD"/>
    <w:rsid w:val="00C61EDA"/>
    <w:rsid w:val="00C61F77"/>
    <w:rsid w:val="00C620F9"/>
    <w:rsid w:val="00C62229"/>
    <w:rsid w:val="00C62477"/>
    <w:rsid w:val="00C625AD"/>
    <w:rsid w:val="00C625B2"/>
    <w:rsid w:val="00C626CA"/>
    <w:rsid w:val="00C6283F"/>
    <w:rsid w:val="00C62B88"/>
    <w:rsid w:val="00C62CE8"/>
    <w:rsid w:val="00C62D62"/>
    <w:rsid w:val="00C63513"/>
    <w:rsid w:val="00C63760"/>
    <w:rsid w:val="00C637E7"/>
    <w:rsid w:val="00C63A24"/>
    <w:rsid w:val="00C63B06"/>
    <w:rsid w:val="00C63B44"/>
    <w:rsid w:val="00C63C9B"/>
    <w:rsid w:val="00C640B8"/>
    <w:rsid w:val="00C64102"/>
    <w:rsid w:val="00C64160"/>
    <w:rsid w:val="00C641D3"/>
    <w:rsid w:val="00C641EA"/>
    <w:rsid w:val="00C6477E"/>
    <w:rsid w:val="00C64A9F"/>
    <w:rsid w:val="00C64C0D"/>
    <w:rsid w:val="00C65017"/>
    <w:rsid w:val="00C652E5"/>
    <w:rsid w:val="00C6530B"/>
    <w:rsid w:val="00C659DD"/>
    <w:rsid w:val="00C65A48"/>
    <w:rsid w:val="00C65A49"/>
    <w:rsid w:val="00C65A74"/>
    <w:rsid w:val="00C65A9D"/>
    <w:rsid w:val="00C65DD7"/>
    <w:rsid w:val="00C65F3B"/>
    <w:rsid w:val="00C6603A"/>
    <w:rsid w:val="00C66050"/>
    <w:rsid w:val="00C6624B"/>
    <w:rsid w:val="00C663E8"/>
    <w:rsid w:val="00C667DF"/>
    <w:rsid w:val="00C66989"/>
    <w:rsid w:val="00C669B9"/>
    <w:rsid w:val="00C66AC3"/>
    <w:rsid w:val="00C66B46"/>
    <w:rsid w:val="00C66BE1"/>
    <w:rsid w:val="00C66D65"/>
    <w:rsid w:val="00C67142"/>
    <w:rsid w:val="00C6742A"/>
    <w:rsid w:val="00C6756F"/>
    <w:rsid w:val="00C67885"/>
    <w:rsid w:val="00C67963"/>
    <w:rsid w:val="00C6798F"/>
    <w:rsid w:val="00C67A19"/>
    <w:rsid w:val="00C67B8C"/>
    <w:rsid w:val="00C67D0A"/>
    <w:rsid w:val="00C67E06"/>
    <w:rsid w:val="00C67E0B"/>
    <w:rsid w:val="00C704CD"/>
    <w:rsid w:val="00C7075A"/>
    <w:rsid w:val="00C707F3"/>
    <w:rsid w:val="00C70AC5"/>
    <w:rsid w:val="00C71599"/>
    <w:rsid w:val="00C71650"/>
    <w:rsid w:val="00C71699"/>
    <w:rsid w:val="00C718BB"/>
    <w:rsid w:val="00C71C5A"/>
    <w:rsid w:val="00C7209C"/>
    <w:rsid w:val="00C720F0"/>
    <w:rsid w:val="00C72100"/>
    <w:rsid w:val="00C722BE"/>
    <w:rsid w:val="00C72450"/>
    <w:rsid w:val="00C7249F"/>
    <w:rsid w:val="00C7267D"/>
    <w:rsid w:val="00C72976"/>
    <w:rsid w:val="00C72D42"/>
    <w:rsid w:val="00C72E99"/>
    <w:rsid w:val="00C72F75"/>
    <w:rsid w:val="00C73037"/>
    <w:rsid w:val="00C730B8"/>
    <w:rsid w:val="00C731A6"/>
    <w:rsid w:val="00C7322E"/>
    <w:rsid w:val="00C733F1"/>
    <w:rsid w:val="00C7350F"/>
    <w:rsid w:val="00C7362A"/>
    <w:rsid w:val="00C73640"/>
    <w:rsid w:val="00C73648"/>
    <w:rsid w:val="00C7383F"/>
    <w:rsid w:val="00C73E70"/>
    <w:rsid w:val="00C73E7F"/>
    <w:rsid w:val="00C741BC"/>
    <w:rsid w:val="00C74338"/>
    <w:rsid w:val="00C746A1"/>
    <w:rsid w:val="00C747E7"/>
    <w:rsid w:val="00C74A0D"/>
    <w:rsid w:val="00C75070"/>
    <w:rsid w:val="00C755CE"/>
    <w:rsid w:val="00C756C3"/>
    <w:rsid w:val="00C7572F"/>
    <w:rsid w:val="00C75A4D"/>
    <w:rsid w:val="00C75A6B"/>
    <w:rsid w:val="00C75AB8"/>
    <w:rsid w:val="00C761C9"/>
    <w:rsid w:val="00C7633A"/>
    <w:rsid w:val="00C7638B"/>
    <w:rsid w:val="00C767DB"/>
    <w:rsid w:val="00C767F3"/>
    <w:rsid w:val="00C7695D"/>
    <w:rsid w:val="00C76FE3"/>
    <w:rsid w:val="00C77072"/>
    <w:rsid w:val="00C7731B"/>
    <w:rsid w:val="00C77370"/>
    <w:rsid w:val="00C7737C"/>
    <w:rsid w:val="00C778A3"/>
    <w:rsid w:val="00C77BDA"/>
    <w:rsid w:val="00C77D3E"/>
    <w:rsid w:val="00C77DEF"/>
    <w:rsid w:val="00C801C2"/>
    <w:rsid w:val="00C80574"/>
    <w:rsid w:val="00C806A1"/>
    <w:rsid w:val="00C808ED"/>
    <w:rsid w:val="00C80FD6"/>
    <w:rsid w:val="00C811C6"/>
    <w:rsid w:val="00C812CE"/>
    <w:rsid w:val="00C81315"/>
    <w:rsid w:val="00C815D0"/>
    <w:rsid w:val="00C816E6"/>
    <w:rsid w:val="00C81A7D"/>
    <w:rsid w:val="00C81B08"/>
    <w:rsid w:val="00C81B53"/>
    <w:rsid w:val="00C81D78"/>
    <w:rsid w:val="00C81DF9"/>
    <w:rsid w:val="00C81F84"/>
    <w:rsid w:val="00C8231E"/>
    <w:rsid w:val="00C82427"/>
    <w:rsid w:val="00C8242A"/>
    <w:rsid w:val="00C826A0"/>
    <w:rsid w:val="00C829A3"/>
    <w:rsid w:val="00C82B70"/>
    <w:rsid w:val="00C83255"/>
    <w:rsid w:val="00C834BD"/>
    <w:rsid w:val="00C835FE"/>
    <w:rsid w:val="00C836D3"/>
    <w:rsid w:val="00C83CF5"/>
    <w:rsid w:val="00C84135"/>
    <w:rsid w:val="00C84150"/>
    <w:rsid w:val="00C84ABB"/>
    <w:rsid w:val="00C84DE0"/>
    <w:rsid w:val="00C850FD"/>
    <w:rsid w:val="00C85260"/>
    <w:rsid w:val="00C8547E"/>
    <w:rsid w:val="00C857EC"/>
    <w:rsid w:val="00C859AB"/>
    <w:rsid w:val="00C86077"/>
    <w:rsid w:val="00C86697"/>
    <w:rsid w:val="00C8674D"/>
    <w:rsid w:val="00C868E5"/>
    <w:rsid w:val="00C86A47"/>
    <w:rsid w:val="00C86A72"/>
    <w:rsid w:val="00C86B24"/>
    <w:rsid w:val="00C86D1D"/>
    <w:rsid w:val="00C8700F"/>
    <w:rsid w:val="00C87449"/>
    <w:rsid w:val="00C87481"/>
    <w:rsid w:val="00C874D8"/>
    <w:rsid w:val="00C87569"/>
    <w:rsid w:val="00C8790C"/>
    <w:rsid w:val="00C87AA7"/>
    <w:rsid w:val="00C9024A"/>
    <w:rsid w:val="00C90590"/>
    <w:rsid w:val="00C905A7"/>
    <w:rsid w:val="00C907E9"/>
    <w:rsid w:val="00C908CE"/>
    <w:rsid w:val="00C90C1E"/>
    <w:rsid w:val="00C91189"/>
    <w:rsid w:val="00C914D1"/>
    <w:rsid w:val="00C91521"/>
    <w:rsid w:val="00C916A5"/>
    <w:rsid w:val="00C9176F"/>
    <w:rsid w:val="00C9177D"/>
    <w:rsid w:val="00C91B02"/>
    <w:rsid w:val="00C91CDC"/>
    <w:rsid w:val="00C920E8"/>
    <w:rsid w:val="00C9221E"/>
    <w:rsid w:val="00C92432"/>
    <w:rsid w:val="00C92746"/>
    <w:rsid w:val="00C928E6"/>
    <w:rsid w:val="00C929C7"/>
    <w:rsid w:val="00C92BCF"/>
    <w:rsid w:val="00C92C59"/>
    <w:rsid w:val="00C92FE2"/>
    <w:rsid w:val="00C9321D"/>
    <w:rsid w:val="00C93594"/>
    <w:rsid w:val="00C936EB"/>
    <w:rsid w:val="00C93A18"/>
    <w:rsid w:val="00C93B90"/>
    <w:rsid w:val="00C93D92"/>
    <w:rsid w:val="00C946B3"/>
    <w:rsid w:val="00C94793"/>
    <w:rsid w:val="00C948A2"/>
    <w:rsid w:val="00C948BA"/>
    <w:rsid w:val="00C949FC"/>
    <w:rsid w:val="00C94A8A"/>
    <w:rsid w:val="00C94FC2"/>
    <w:rsid w:val="00C95050"/>
    <w:rsid w:val="00C951BA"/>
    <w:rsid w:val="00C951FB"/>
    <w:rsid w:val="00C953BB"/>
    <w:rsid w:val="00C9541F"/>
    <w:rsid w:val="00C9575D"/>
    <w:rsid w:val="00C95925"/>
    <w:rsid w:val="00C95B13"/>
    <w:rsid w:val="00C95E3A"/>
    <w:rsid w:val="00C95EF1"/>
    <w:rsid w:val="00C96151"/>
    <w:rsid w:val="00C961C5"/>
    <w:rsid w:val="00C96716"/>
    <w:rsid w:val="00C96FCA"/>
    <w:rsid w:val="00C971A5"/>
    <w:rsid w:val="00C97494"/>
    <w:rsid w:val="00C9770A"/>
    <w:rsid w:val="00C97745"/>
    <w:rsid w:val="00C97BF8"/>
    <w:rsid w:val="00C97CA8"/>
    <w:rsid w:val="00C97DE0"/>
    <w:rsid w:val="00CA00D6"/>
    <w:rsid w:val="00CA0332"/>
    <w:rsid w:val="00CA0388"/>
    <w:rsid w:val="00CA03A6"/>
    <w:rsid w:val="00CA03BC"/>
    <w:rsid w:val="00CA04ED"/>
    <w:rsid w:val="00CA05E1"/>
    <w:rsid w:val="00CA0758"/>
    <w:rsid w:val="00CA07B1"/>
    <w:rsid w:val="00CA087A"/>
    <w:rsid w:val="00CA107E"/>
    <w:rsid w:val="00CA1993"/>
    <w:rsid w:val="00CA1AB5"/>
    <w:rsid w:val="00CA1D0B"/>
    <w:rsid w:val="00CA207C"/>
    <w:rsid w:val="00CA2111"/>
    <w:rsid w:val="00CA2214"/>
    <w:rsid w:val="00CA232B"/>
    <w:rsid w:val="00CA2352"/>
    <w:rsid w:val="00CA2997"/>
    <w:rsid w:val="00CA2C72"/>
    <w:rsid w:val="00CA2CCE"/>
    <w:rsid w:val="00CA2D85"/>
    <w:rsid w:val="00CA2D97"/>
    <w:rsid w:val="00CA2FE5"/>
    <w:rsid w:val="00CA3123"/>
    <w:rsid w:val="00CA322D"/>
    <w:rsid w:val="00CA34D1"/>
    <w:rsid w:val="00CA3546"/>
    <w:rsid w:val="00CA372B"/>
    <w:rsid w:val="00CA3768"/>
    <w:rsid w:val="00CA3873"/>
    <w:rsid w:val="00CA38C5"/>
    <w:rsid w:val="00CA3A57"/>
    <w:rsid w:val="00CA3D86"/>
    <w:rsid w:val="00CA3F9E"/>
    <w:rsid w:val="00CA42CF"/>
    <w:rsid w:val="00CA4321"/>
    <w:rsid w:val="00CA476B"/>
    <w:rsid w:val="00CA4853"/>
    <w:rsid w:val="00CA49C9"/>
    <w:rsid w:val="00CA4B12"/>
    <w:rsid w:val="00CA4CE8"/>
    <w:rsid w:val="00CA522D"/>
    <w:rsid w:val="00CA54E5"/>
    <w:rsid w:val="00CA55C4"/>
    <w:rsid w:val="00CA5816"/>
    <w:rsid w:val="00CA5874"/>
    <w:rsid w:val="00CA59F7"/>
    <w:rsid w:val="00CA5C62"/>
    <w:rsid w:val="00CA5F77"/>
    <w:rsid w:val="00CA617B"/>
    <w:rsid w:val="00CA6267"/>
    <w:rsid w:val="00CA62A1"/>
    <w:rsid w:val="00CA6439"/>
    <w:rsid w:val="00CA6BC8"/>
    <w:rsid w:val="00CA6C2A"/>
    <w:rsid w:val="00CA6E96"/>
    <w:rsid w:val="00CA6FA9"/>
    <w:rsid w:val="00CA70C5"/>
    <w:rsid w:val="00CA741C"/>
    <w:rsid w:val="00CA744B"/>
    <w:rsid w:val="00CA757E"/>
    <w:rsid w:val="00CA76C3"/>
    <w:rsid w:val="00CA7A1D"/>
    <w:rsid w:val="00CA7B57"/>
    <w:rsid w:val="00CA7D2F"/>
    <w:rsid w:val="00CA7FDE"/>
    <w:rsid w:val="00CB01EE"/>
    <w:rsid w:val="00CB07C9"/>
    <w:rsid w:val="00CB09BD"/>
    <w:rsid w:val="00CB0B02"/>
    <w:rsid w:val="00CB0B7E"/>
    <w:rsid w:val="00CB0CDD"/>
    <w:rsid w:val="00CB0D8C"/>
    <w:rsid w:val="00CB10C7"/>
    <w:rsid w:val="00CB14FB"/>
    <w:rsid w:val="00CB15B0"/>
    <w:rsid w:val="00CB15C1"/>
    <w:rsid w:val="00CB15DE"/>
    <w:rsid w:val="00CB17E1"/>
    <w:rsid w:val="00CB1BCF"/>
    <w:rsid w:val="00CB1FCA"/>
    <w:rsid w:val="00CB21B9"/>
    <w:rsid w:val="00CB23F0"/>
    <w:rsid w:val="00CB261F"/>
    <w:rsid w:val="00CB298D"/>
    <w:rsid w:val="00CB2AF6"/>
    <w:rsid w:val="00CB2B11"/>
    <w:rsid w:val="00CB2B88"/>
    <w:rsid w:val="00CB31C1"/>
    <w:rsid w:val="00CB3288"/>
    <w:rsid w:val="00CB32BB"/>
    <w:rsid w:val="00CB3AA9"/>
    <w:rsid w:val="00CB3B0B"/>
    <w:rsid w:val="00CB3F0C"/>
    <w:rsid w:val="00CB4176"/>
    <w:rsid w:val="00CB4427"/>
    <w:rsid w:val="00CB4568"/>
    <w:rsid w:val="00CB457E"/>
    <w:rsid w:val="00CB460E"/>
    <w:rsid w:val="00CB48EE"/>
    <w:rsid w:val="00CB4BCA"/>
    <w:rsid w:val="00CB4EE4"/>
    <w:rsid w:val="00CB4F15"/>
    <w:rsid w:val="00CB5977"/>
    <w:rsid w:val="00CB5DAD"/>
    <w:rsid w:val="00CB608C"/>
    <w:rsid w:val="00CB6334"/>
    <w:rsid w:val="00CB6374"/>
    <w:rsid w:val="00CB64A1"/>
    <w:rsid w:val="00CB66A5"/>
    <w:rsid w:val="00CB6729"/>
    <w:rsid w:val="00CB673D"/>
    <w:rsid w:val="00CB6A5D"/>
    <w:rsid w:val="00CB6ABA"/>
    <w:rsid w:val="00CB6AF5"/>
    <w:rsid w:val="00CB6BF5"/>
    <w:rsid w:val="00CB6EED"/>
    <w:rsid w:val="00CB75E4"/>
    <w:rsid w:val="00CB76A7"/>
    <w:rsid w:val="00CB774B"/>
    <w:rsid w:val="00CB7910"/>
    <w:rsid w:val="00CB7A65"/>
    <w:rsid w:val="00CB7ABA"/>
    <w:rsid w:val="00CB7B02"/>
    <w:rsid w:val="00CC0103"/>
    <w:rsid w:val="00CC0180"/>
    <w:rsid w:val="00CC0283"/>
    <w:rsid w:val="00CC05FE"/>
    <w:rsid w:val="00CC0848"/>
    <w:rsid w:val="00CC09F5"/>
    <w:rsid w:val="00CC0C2D"/>
    <w:rsid w:val="00CC0C6A"/>
    <w:rsid w:val="00CC0CA0"/>
    <w:rsid w:val="00CC0DEA"/>
    <w:rsid w:val="00CC0EA7"/>
    <w:rsid w:val="00CC0EF2"/>
    <w:rsid w:val="00CC10D9"/>
    <w:rsid w:val="00CC14EF"/>
    <w:rsid w:val="00CC152F"/>
    <w:rsid w:val="00CC1660"/>
    <w:rsid w:val="00CC1794"/>
    <w:rsid w:val="00CC1803"/>
    <w:rsid w:val="00CC2177"/>
    <w:rsid w:val="00CC26AD"/>
    <w:rsid w:val="00CC2A28"/>
    <w:rsid w:val="00CC2C34"/>
    <w:rsid w:val="00CC2EA3"/>
    <w:rsid w:val="00CC2FE1"/>
    <w:rsid w:val="00CC3100"/>
    <w:rsid w:val="00CC3636"/>
    <w:rsid w:val="00CC37EC"/>
    <w:rsid w:val="00CC3A54"/>
    <w:rsid w:val="00CC4433"/>
    <w:rsid w:val="00CC4497"/>
    <w:rsid w:val="00CC4583"/>
    <w:rsid w:val="00CC468C"/>
    <w:rsid w:val="00CC4770"/>
    <w:rsid w:val="00CC480B"/>
    <w:rsid w:val="00CC4D1C"/>
    <w:rsid w:val="00CC501F"/>
    <w:rsid w:val="00CC5040"/>
    <w:rsid w:val="00CC5258"/>
    <w:rsid w:val="00CC52F1"/>
    <w:rsid w:val="00CC5587"/>
    <w:rsid w:val="00CC56DD"/>
    <w:rsid w:val="00CC59DE"/>
    <w:rsid w:val="00CC5A9C"/>
    <w:rsid w:val="00CC5D17"/>
    <w:rsid w:val="00CC5E88"/>
    <w:rsid w:val="00CC61DC"/>
    <w:rsid w:val="00CC62B1"/>
    <w:rsid w:val="00CC643D"/>
    <w:rsid w:val="00CC657B"/>
    <w:rsid w:val="00CC6984"/>
    <w:rsid w:val="00CC6A18"/>
    <w:rsid w:val="00CC6A1E"/>
    <w:rsid w:val="00CC6A47"/>
    <w:rsid w:val="00CC6AAC"/>
    <w:rsid w:val="00CC6C9A"/>
    <w:rsid w:val="00CC6CFF"/>
    <w:rsid w:val="00CC6E72"/>
    <w:rsid w:val="00CC7636"/>
    <w:rsid w:val="00CC772A"/>
    <w:rsid w:val="00CC7844"/>
    <w:rsid w:val="00CD003B"/>
    <w:rsid w:val="00CD013A"/>
    <w:rsid w:val="00CD0228"/>
    <w:rsid w:val="00CD02AA"/>
    <w:rsid w:val="00CD02D7"/>
    <w:rsid w:val="00CD0580"/>
    <w:rsid w:val="00CD0ACD"/>
    <w:rsid w:val="00CD0BC6"/>
    <w:rsid w:val="00CD0CE9"/>
    <w:rsid w:val="00CD10F1"/>
    <w:rsid w:val="00CD14C1"/>
    <w:rsid w:val="00CD15B6"/>
    <w:rsid w:val="00CD1B5E"/>
    <w:rsid w:val="00CD1D13"/>
    <w:rsid w:val="00CD1E99"/>
    <w:rsid w:val="00CD1F94"/>
    <w:rsid w:val="00CD1FDC"/>
    <w:rsid w:val="00CD200C"/>
    <w:rsid w:val="00CD20E1"/>
    <w:rsid w:val="00CD2382"/>
    <w:rsid w:val="00CD244B"/>
    <w:rsid w:val="00CD27B4"/>
    <w:rsid w:val="00CD27F2"/>
    <w:rsid w:val="00CD29F8"/>
    <w:rsid w:val="00CD2B51"/>
    <w:rsid w:val="00CD2FB3"/>
    <w:rsid w:val="00CD39A7"/>
    <w:rsid w:val="00CD411E"/>
    <w:rsid w:val="00CD4214"/>
    <w:rsid w:val="00CD42E7"/>
    <w:rsid w:val="00CD4305"/>
    <w:rsid w:val="00CD44B9"/>
    <w:rsid w:val="00CD454F"/>
    <w:rsid w:val="00CD4755"/>
    <w:rsid w:val="00CD4ADF"/>
    <w:rsid w:val="00CD5206"/>
    <w:rsid w:val="00CD5212"/>
    <w:rsid w:val="00CD5421"/>
    <w:rsid w:val="00CD54C1"/>
    <w:rsid w:val="00CD551C"/>
    <w:rsid w:val="00CD577B"/>
    <w:rsid w:val="00CD5881"/>
    <w:rsid w:val="00CD5A63"/>
    <w:rsid w:val="00CD60D8"/>
    <w:rsid w:val="00CD6254"/>
    <w:rsid w:val="00CD63C8"/>
    <w:rsid w:val="00CD6460"/>
    <w:rsid w:val="00CD6586"/>
    <w:rsid w:val="00CD6B1B"/>
    <w:rsid w:val="00CD6D3E"/>
    <w:rsid w:val="00CD6DD6"/>
    <w:rsid w:val="00CD710A"/>
    <w:rsid w:val="00CD723B"/>
    <w:rsid w:val="00CD7261"/>
    <w:rsid w:val="00CD74AA"/>
    <w:rsid w:val="00CD78FA"/>
    <w:rsid w:val="00CD7918"/>
    <w:rsid w:val="00CD79C6"/>
    <w:rsid w:val="00CD7A29"/>
    <w:rsid w:val="00CD7C7A"/>
    <w:rsid w:val="00CE00C0"/>
    <w:rsid w:val="00CE0213"/>
    <w:rsid w:val="00CE0498"/>
    <w:rsid w:val="00CE0718"/>
    <w:rsid w:val="00CE0842"/>
    <w:rsid w:val="00CE08DB"/>
    <w:rsid w:val="00CE0A13"/>
    <w:rsid w:val="00CE0B1A"/>
    <w:rsid w:val="00CE1286"/>
    <w:rsid w:val="00CE159F"/>
    <w:rsid w:val="00CE16E3"/>
    <w:rsid w:val="00CE183C"/>
    <w:rsid w:val="00CE19D4"/>
    <w:rsid w:val="00CE1A76"/>
    <w:rsid w:val="00CE1BFA"/>
    <w:rsid w:val="00CE25F7"/>
    <w:rsid w:val="00CE2706"/>
    <w:rsid w:val="00CE2835"/>
    <w:rsid w:val="00CE29C8"/>
    <w:rsid w:val="00CE2D00"/>
    <w:rsid w:val="00CE3007"/>
    <w:rsid w:val="00CE32D5"/>
    <w:rsid w:val="00CE3361"/>
    <w:rsid w:val="00CE365D"/>
    <w:rsid w:val="00CE36C8"/>
    <w:rsid w:val="00CE3BAE"/>
    <w:rsid w:val="00CE3C66"/>
    <w:rsid w:val="00CE3E13"/>
    <w:rsid w:val="00CE45B0"/>
    <w:rsid w:val="00CE4645"/>
    <w:rsid w:val="00CE471A"/>
    <w:rsid w:val="00CE4781"/>
    <w:rsid w:val="00CE4AFC"/>
    <w:rsid w:val="00CE4F45"/>
    <w:rsid w:val="00CE4FD3"/>
    <w:rsid w:val="00CE58AD"/>
    <w:rsid w:val="00CE58F6"/>
    <w:rsid w:val="00CE5A80"/>
    <w:rsid w:val="00CE5B51"/>
    <w:rsid w:val="00CE6059"/>
    <w:rsid w:val="00CE621A"/>
    <w:rsid w:val="00CE6352"/>
    <w:rsid w:val="00CE6590"/>
    <w:rsid w:val="00CE6B9E"/>
    <w:rsid w:val="00CE6C77"/>
    <w:rsid w:val="00CE6EB8"/>
    <w:rsid w:val="00CE731E"/>
    <w:rsid w:val="00CE7523"/>
    <w:rsid w:val="00CE7967"/>
    <w:rsid w:val="00CE7BC6"/>
    <w:rsid w:val="00CE7D02"/>
    <w:rsid w:val="00CE7E01"/>
    <w:rsid w:val="00CF02DB"/>
    <w:rsid w:val="00CF0381"/>
    <w:rsid w:val="00CF03CC"/>
    <w:rsid w:val="00CF08DC"/>
    <w:rsid w:val="00CF0966"/>
    <w:rsid w:val="00CF0C6E"/>
    <w:rsid w:val="00CF0CD9"/>
    <w:rsid w:val="00CF0D69"/>
    <w:rsid w:val="00CF0D6C"/>
    <w:rsid w:val="00CF151D"/>
    <w:rsid w:val="00CF1642"/>
    <w:rsid w:val="00CF19DC"/>
    <w:rsid w:val="00CF1AD5"/>
    <w:rsid w:val="00CF1BCB"/>
    <w:rsid w:val="00CF1DE5"/>
    <w:rsid w:val="00CF1EB5"/>
    <w:rsid w:val="00CF1FAA"/>
    <w:rsid w:val="00CF20F7"/>
    <w:rsid w:val="00CF21E5"/>
    <w:rsid w:val="00CF21F9"/>
    <w:rsid w:val="00CF2295"/>
    <w:rsid w:val="00CF3189"/>
    <w:rsid w:val="00CF3359"/>
    <w:rsid w:val="00CF3377"/>
    <w:rsid w:val="00CF3491"/>
    <w:rsid w:val="00CF385B"/>
    <w:rsid w:val="00CF3DE7"/>
    <w:rsid w:val="00CF3FE8"/>
    <w:rsid w:val="00CF40BE"/>
    <w:rsid w:val="00CF4506"/>
    <w:rsid w:val="00CF458E"/>
    <w:rsid w:val="00CF488A"/>
    <w:rsid w:val="00CF4943"/>
    <w:rsid w:val="00CF497C"/>
    <w:rsid w:val="00CF4B04"/>
    <w:rsid w:val="00CF4B32"/>
    <w:rsid w:val="00CF4D86"/>
    <w:rsid w:val="00CF4D95"/>
    <w:rsid w:val="00CF4FDC"/>
    <w:rsid w:val="00CF508C"/>
    <w:rsid w:val="00CF5193"/>
    <w:rsid w:val="00CF535B"/>
    <w:rsid w:val="00CF53BB"/>
    <w:rsid w:val="00CF55AE"/>
    <w:rsid w:val="00CF55D9"/>
    <w:rsid w:val="00CF59E8"/>
    <w:rsid w:val="00CF6015"/>
    <w:rsid w:val="00CF674C"/>
    <w:rsid w:val="00CF68F6"/>
    <w:rsid w:val="00CF691C"/>
    <w:rsid w:val="00CF6CAE"/>
    <w:rsid w:val="00CF6D62"/>
    <w:rsid w:val="00CF6E44"/>
    <w:rsid w:val="00CF6FD5"/>
    <w:rsid w:val="00CF7088"/>
    <w:rsid w:val="00CF74BE"/>
    <w:rsid w:val="00CF74C3"/>
    <w:rsid w:val="00CF75F8"/>
    <w:rsid w:val="00CF789A"/>
    <w:rsid w:val="00CF78B3"/>
    <w:rsid w:val="00CF7B87"/>
    <w:rsid w:val="00D0026A"/>
    <w:rsid w:val="00D00270"/>
    <w:rsid w:val="00D006A4"/>
    <w:rsid w:val="00D0094F"/>
    <w:rsid w:val="00D009BB"/>
    <w:rsid w:val="00D00A8A"/>
    <w:rsid w:val="00D00AFB"/>
    <w:rsid w:val="00D00C94"/>
    <w:rsid w:val="00D00F1B"/>
    <w:rsid w:val="00D00F5C"/>
    <w:rsid w:val="00D01021"/>
    <w:rsid w:val="00D01066"/>
    <w:rsid w:val="00D01187"/>
    <w:rsid w:val="00D0124D"/>
    <w:rsid w:val="00D017A0"/>
    <w:rsid w:val="00D0198A"/>
    <w:rsid w:val="00D019A3"/>
    <w:rsid w:val="00D01C86"/>
    <w:rsid w:val="00D02242"/>
    <w:rsid w:val="00D0232A"/>
    <w:rsid w:val="00D024B7"/>
    <w:rsid w:val="00D0252E"/>
    <w:rsid w:val="00D025CB"/>
    <w:rsid w:val="00D02755"/>
    <w:rsid w:val="00D02AA3"/>
    <w:rsid w:val="00D02AE8"/>
    <w:rsid w:val="00D02B59"/>
    <w:rsid w:val="00D02C4A"/>
    <w:rsid w:val="00D02CAE"/>
    <w:rsid w:val="00D02EC1"/>
    <w:rsid w:val="00D02F54"/>
    <w:rsid w:val="00D03044"/>
    <w:rsid w:val="00D034BD"/>
    <w:rsid w:val="00D03625"/>
    <w:rsid w:val="00D03998"/>
    <w:rsid w:val="00D03A27"/>
    <w:rsid w:val="00D03B90"/>
    <w:rsid w:val="00D040E1"/>
    <w:rsid w:val="00D04405"/>
    <w:rsid w:val="00D044BD"/>
    <w:rsid w:val="00D04754"/>
    <w:rsid w:val="00D0476A"/>
    <w:rsid w:val="00D048EF"/>
    <w:rsid w:val="00D049DE"/>
    <w:rsid w:val="00D049DF"/>
    <w:rsid w:val="00D04A8A"/>
    <w:rsid w:val="00D04D3B"/>
    <w:rsid w:val="00D04EAE"/>
    <w:rsid w:val="00D056D4"/>
    <w:rsid w:val="00D057DF"/>
    <w:rsid w:val="00D05908"/>
    <w:rsid w:val="00D059E6"/>
    <w:rsid w:val="00D05E7C"/>
    <w:rsid w:val="00D05F3F"/>
    <w:rsid w:val="00D0619D"/>
    <w:rsid w:val="00D06489"/>
    <w:rsid w:val="00D064DB"/>
    <w:rsid w:val="00D0663A"/>
    <w:rsid w:val="00D0668E"/>
    <w:rsid w:val="00D06780"/>
    <w:rsid w:val="00D06827"/>
    <w:rsid w:val="00D06A07"/>
    <w:rsid w:val="00D06A35"/>
    <w:rsid w:val="00D06AF7"/>
    <w:rsid w:val="00D06FA2"/>
    <w:rsid w:val="00D07369"/>
    <w:rsid w:val="00D075D3"/>
    <w:rsid w:val="00D07629"/>
    <w:rsid w:val="00D078CC"/>
    <w:rsid w:val="00D07BC2"/>
    <w:rsid w:val="00D07D91"/>
    <w:rsid w:val="00D07EB0"/>
    <w:rsid w:val="00D102F9"/>
    <w:rsid w:val="00D10508"/>
    <w:rsid w:val="00D10731"/>
    <w:rsid w:val="00D10927"/>
    <w:rsid w:val="00D10A55"/>
    <w:rsid w:val="00D10B9B"/>
    <w:rsid w:val="00D10EB0"/>
    <w:rsid w:val="00D1110C"/>
    <w:rsid w:val="00D11266"/>
    <w:rsid w:val="00D1134A"/>
    <w:rsid w:val="00D11526"/>
    <w:rsid w:val="00D11B3F"/>
    <w:rsid w:val="00D11ED6"/>
    <w:rsid w:val="00D11F7E"/>
    <w:rsid w:val="00D121A1"/>
    <w:rsid w:val="00D12250"/>
    <w:rsid w:val="00D1226F"/>
    <w:rsid w:val="00D12AC1"/>
    <w:rsid w:val="00D12B44"/>
    <w:rsid w:val="00D12DF5"/>
    <w:rsid w:val="00D13118"/>
    <w:rsid w:val="00D1372E"/>
    <w:rsid w:val="00D13A64"/>
    <w:rsid w:val="00D13B96"/>
    <w:rsid w:val="00D13C6E"/>
    <w:rsid w:val="00D140FF"/>
    <w:rsid w:val="00D142BF"/>
    <w:rsid w:val="00D14530"/>
    <w:rsid w:val="00D147C3"/>
    <w:rsid w:val="00D147C7"/>
    <w:rsid w:val="00D14CCD"/>
    <w:rsid w:val="00D14DC5"/>
    <w:rsid w:val="00D15177"/>
    <w:rsid w:val="00D151E8"/>
    <w:rsid w:val="00D1524D"/>
    <w:rsid w:val="00D1531D"/>
    <w:rsid w:val="00D15370"/>
    <w:rsid w:val="00D1581C"/>
    <w:rsid w:val="00D15B45"/>
    <w:rsid w:val="00D161B7"/>
    <w:rsid w:val="00D163B7"/>
    <w:rsid w:val="00D16779"/>
    <w:rsid w:val="00D16C4A"/>
    <w:rsid w:val="00D1726C"/>
    <w:rsid w:val="00D1785B"/>
    <w:rsid w:val="00D17BCB"/>
    <w:rsid w:val="00D17C49"/>
    <w:rsid w:val="00D17E37"/>
    <w:rsid w:val="00D17F45"/>
    <w:rsid w:val="00D20214"/>
    <w:rsid w:val="00D206C6"/>
    <w:rsid w:val="00D20915"/>
    <w:rsid w:val="00D20AA1"/>
    <w:rsid w:val="00D20BFB"/>
    <w:rsid w:val="00D20F91"/>
    <w:rsid w:val="00D2138B"/>
    <w:rsid w:val="00D213EE"/>
    <w:rsid w:val="00D214C2"/>
    <w:rsid w:val="00D21724"/>
    <w:rsid w:val="00D21B74"/>
    <w:rsid w:val="00D21CAF"/>
    <w:rsid w:val="00D21D65"/>
    <w:rsid w:val="00D21F1F"/>
    <w:rsid w:val="00D2209D"/>
    <w:rsid w:val="00D2212F"/>
    <w:rsid w:val="00D2263F"/>
    <w:rsid w:val="00D22A75"/>
    <w:rsid w:val="00D22B1F"/>
    <w:rsid w:val="00D22B3D"/>
    <w:rsid w:val="00D22F30"/>
    <w:rsid w:val="00D23240"/>
    <w:rsid w:val="00D2359B"/>
    <w:rsid w:val="00D23610"/>
    <w:rsid w:val="00D23842"/>
    <w:rsid w:val="00D239E7"/>
    <w:rsid w:val="00D23AC8"/>
    <w:rsid w:val="00D23B0C"/>
    <w:rsid w:val="00D23D10"/>
    <w:rsid w:val="00D24034"/>
    <w:rsid w:val="00D24041"/>
    <w:rsid w:val="00D2420A"/>
    <w:rsid w:val="00D242BB"/>
    <w:rsid w:val="00D242D0"/>
    <w:rsid w:val="00D2431F"/>
    <w:rsid w:val="00D244B5"/>
    <w:rsid w:val="00D246E6"/>
    <w:rsid w:val="00D24810"/>
    <w:rsid w:val="00D24C13"/>
    <w:rsid w:val="00D24CD4"/>
    <w:rsid w:val="00D24D18"/>
    <w:rsid w:val="00D2500E"/>
    <w:rsid w:val="00D25231"/>
    <w:rsid w:val="00D25358"/>
    <w:rsid w:val="00D25547"/>
    <w:rsid w:val="00D255C0"/>
    <w:rsid w:val="00D25A51"/>
    <w:rsid w:val="00D25BD0"/>
    <w:rsid w:val="00D25FEB"/>
    <w:rsid w:val="00D26A20"/>
    <w:rsid w:val="00D26AA5"/>
    <w:rsid w:val="00D26D39"/>
    <w:rsid w:val="00D27110"/>
    <w:rsid w:val="00D27294"/>
    <w:rsid w:val="00D272C4"/>
    <w:rsid w:val="00D272FA"/>
    <w:rsid w:val="00D2744F"/>
    <w:rsid w:val="00D276FF"/>
    <w:rsid w:val="00D278C6"/>
    <w:rsid w:val="00D27EF0"/>
    <w:rsid w:val="00D301C5"/>
    <w:rsid w:val="00D305BA"/>
    <w:rsid w:val="00D305C2"/>
    <w:rsid w:val="00D306FF"/>
    <w:rsid w:val="00D30F78"/>
    <w:rsid w:val="00D31426"/>
    <w:rsid w:val="00D31659"/>
    <w:rsid w:val="00D316B5"/>
    <w:rsid w:val="00D31767"/>
    <w:rsid w:val="00D3187E"/>
    <w:rsid w:val="00D31C75"/>
    <w:rsid w:val="00D31CE2"/>
    <w:rsid w:val="00D31F15"/>
    <w:rsid w:val="00D31F1F"/>
    <w:rsid w:val="00D31F8D"/>
    <w:rsid w:val="00D321E6"/>
    <w:rsid w:val="00D32311"/>
    <w:rsid w:val="00D325F2"/>
    <w:rsid w:val="00D32DF6"/>
    <w:rsid w:val="00D32F4B"/>
    <w:rsid w:val="00D3353A"/>
    <w:rsid w:val="00D3360C"/>
    <w:rsid w:val="00D3386D"/>
    <w:rsid w:val="00D3396F"/>
    <w:rsid w:val="00D33C7D"/>
    <w:rsid w:val="00D33F81"/>
    <w:rsid w:val="00D33F94"/>
    <w:rsid w:val="00D33FB1"/>
    <w:rsid w:val="00D3434F"/>
    <w:rsid w:val="00D344D3"/>
    <w:rsid w:val="00D3491F"/>
    <w:rsid w:val="00D34C22"/>
    <w:rsid w:val="00D34ECB"/>
    <w:rsid w:val="00D35021"/>
    <w:rsid w:val="00D35178"/>
    <w:rsid w:val="00D354B8"/>
    <w:rsid w:val="00D358B2"/>
    <w:rsid w:val="00D35933"/>
    <w:rsid w:val="00D35A5B"/>
    <w:rsid w:val="00D35AE5"/>
    <w:rsid w:val="00D35B52"/>
    <w:rsid w:val="00D35D8B"/>
    <w:rsid w:val="00D35DDF"/>
    <w:rsid w:val="00D35F62"/>
    <w:rsid w:val="00D36059"/>
    <w:rsid w:val="00D360A6"/>
    <w:rsid w:val="00D360F3"/>
    <w:rsid w:val="00D3632D"/>
    <w:rsid w:val="00D36744"/>
    <w:rsid w:val="00D36867"/>
    <w:rsid w:val="00D36CD9"/>
    <w:rsid w:val="00D37181"/>
    <w:rsid w:val="00D371EC"/>
    <w:rsid w:val="00D37616"/>
    <w:rsid w:val="00D376DE"/>
    <w:rsid w:val="00D37B78"/>
    <w:rsid w:val="00D37CE3"/>
    <w:rsid w:val="00D37EB9"/>
    <w:rsid w:val="00D37EBC"/>
    <w:rsid w:val="00D37F06"/>
    <w:rsid w:val="00D4001E"/>
    <w:rsid w:val="00D40539"/>
    <w:rsid w:val="00D406E2"/>
    <w:rsid w:val="00D40C22"/>
    <w:rsid w:val="00D40C6D"/>
    <w:rsid w:val="00D40D9E"/>
    <w:rsid w:val="00D410F1"/>
    <w:rsid w:val="00D414AB"/>
    <w:rsid w:val="00D4170D"/>
    <w:rsid w:val="00D41767"/>
    <w:rsid w:val="00D417A5"/>
    <w:rsid w:val="00D41CF1"/>
    <w:rsid w:val="00D41E38"/>
    <w:rsid w:val="00D41F32"/>
    <w:rsid w:val="00D41F86"/>
    <w:rsid w:val="00D42088"/>
    <w:rsid w:val="00D4258B"/>
    <w:rsid w:val="00D42C97"/>
    <w:rsid w:val="00D42CC1"/>
    <w:rsid w:val="00D432A6"/>
    <w:rsid w:val="00D432B4"/>
    <w:rsid w:val="00D43375"/>
    <w:rsid w:val="00D43667"/>
    <w:rsid w:val="00D43756"/>
    <w:rsid w:val="00D43986"/>
    <w:rsid w:val="00D439E6"/>
    <w:rsid w:val="00D43C5A"/>
    <w:rsid w:val="00D43F3D"/>
    <w:rsid w:val="00D44386"/>
    <w:rsid w:val="00D446B7"/>
    <w:rsid w:val="00D44805"/>
    <w:rsid w:val="00D4491B"/>
    <w:rsid w:val="00D44B0A"/>
    <w:rsid w:val="00D44DE0"/>
    <w:rsid w:val="00D44F50"/>
    <w:rsid w:val="00D45948"/>
    <w:rsid w:val="00D45B54"/>
    <w:rsid w:val="00D45C12"/>
    <w:rsid w:val="00D45C2A"/>
    <w:rsid w:val="00D45D7A"/>
    <w:rsid w:val="00D45FDC"/>
    <w:rsid w:val="00D46057"/>
    <w:rsid w:val="00D46156"/>
    <w:rsid w:val="00D463B3"/>
    <w:rsid w:val="00D4644B"/>
    <w:rsid w:val="00D46709"/>
    <w:rsid w:val="00D46A8E"/>
    <w:rsid w:val="00D4764F"/>
    <w:rsid w:val="00D47678"/>
    <w:rsid w:val="00D47B6E"/>
    <w:rsid w:val="00D47DDB"/>
    <w:rsid w:val="00D501A6"/>
    <w:rsid w:val="00D501C0"/>
    <w:rsid w:val="00D506DA"/>
    <w:rsid w:val="00D50B97"/>
    <w:rsid w:val="00D50D0D"/>
    <w:rsid w:val="00D50DC8"/>
    <w:rsid w:val="00D50DD0"/>
    <w:rsid w:val="00D50E30"/>
    <w:rsid w:val="00D50E41"/>
    <w:rsid w:val="00D513D2"/>
    <w:rsid w:val="00D515F1"/>
    <w:rsid w:val="00D51ECF"/>
    <w:rsid w:val="00D51FA4"/>
    <w:rsid w:val="00D52162"/>
    <w:rsid w:val="00D5221A"/>
    <w:rsid w:val="00D52321"/>
    <w:rsid w:val="00D524F2"/>
    <w:rsid w:val="00D52580"/>
    <w:rsid w:val="00D528A9"/>
    <w:rsid w:val="00D52A56"/>
    <w:rsid w:val="00D52C01"/>
    <w:rsid w:val="00D52C7E"/>
    <w:rsid w:val="00D52D81"/>
    <w:rsid w:val="00D53096"/>
    <w:rsid w:val="00D5318D"/>
    <w:rsid w:val="00D5324A"/>
    <w:rsid w:val="00D532D5"/>
    <w:rsid w:val="00D53487"/>
    <w:rsid w:val="00D535D7"/>
    <w:rsid w:val="00D53720"/>
    <w:rsid w:val="00D53993"/>
    <w:rsid w:val="00D53D31"/>
    <w:rsid w:val="00D53EBA"/>
    <w:rsid w:val="00D54094"/>
    <w:rsid w:val="00D54107"/>
    <w:rsid w:val="00D54231"/>
    <w:rsid w:val="00D54347"/>
    <w:rsid w:val="00D544B3"/>
    <w:rsid w:val="00D544DD"/>
    <w:rsid w:val="00D54614"/>
    <w:rsid w:val="00D54880"/>
    <w:rsid w:val="00D54960"/>
    <w:rsid w:val="00D54A03"/>
    <w:rsid w:val="00D54BC6"/>
    <w:rsid w:val="00D54F5A"/>
    <w:rsid w:val="00D54FF3"/>
    <w:rsid w:val="00D551B6"/>
    <w:rsid w:val="00D55271"/>
    <w:rsid w:val="00D55579"/>
    <w:rsid w:val="00D55C56"/>
    <w:rsid w:val="00D55E1E"/>
    <w:rsid w:val="00D55F77"/>
    <w:rsid w:val="00D56160"/>
    <w:rsid w:val="00D5618B"/>
    <w:rsid w:val="00D56258"/>
    <w:rsid w:val="00D56288"/>
    <w:rsid w:val="00D56389"/>
    <w:rsid w:val="00D56584"/>
    <w:rsid w:val="00D567CA"/>
    <w:rsid w:val="00D5689C"/>
    <w:rsid w:val="00D568E9"/>
    <w:rsid w:val="00D56BFB"/>
    <w:rsid w:val="00D56D7E"/>
    <w:rsid w:val="00D57088"/>
    <w:rsid w:val="00D570B8"/>
    <w:rsid w:val="00D574B3"/>
    <w:rsid w:val="00D575E4"/>
    <w:rsid w:val="00D57892"/>
    <w:rsid w:val="00D57AB7"/>
    <w:rsid w:val="00D57CCF"/>
    <w:rsid w:val="00D57D24"/>
    <w:rsid w:val="00D57DC8"/>
    <w:rsid w:val="00D57E49"/>
    <w:rsid w:val="00D57F29"/>
    <w:rsid w:val="00D60132"/>
    <w:rsid w:val="00D60186"/>
    <w:rsid w:val="00D60258"/>
    <w:rsid w:val="00D605C6"/>
    <w:rsid w:val="00D606C2"/>
    <w:rsid w:val="00D60A14"/>
    <w:rsid w:val="00D60B66"/>
    <w:rsid w:val="00D60CC6"/>
    <w:rsid w:val="00D60CD3"/>
    <w:rsid w:val="00D60FAD"/>
    <w:rsid w:val="00D61093"/>
    <w:rsid w:val="00D615DD"/>
    <w:rsid w:val="00D61653"/>
    <w:rsid w:val="00D616CC"/>
    <w:rsid w:val="00D61913"/>
    <w:rsid w:val="00D61A80"/>
    <w:rsid w:val="00D61CB0"/>
    <w:rsid w:val="00D6211C"/>
    <w:rsid w:val="00D624B3"/>
    <w:rsid w:val="00D62547"/>
    <w:rsid w:val="00D6272B"/>
    <w:rsid w:val="00D627A1"/>
    <w:rsid w:val="00D6299D"/>
    <w:rsid w:val="00D62B16"/>
    <w:rsid w:val="00D62BD1"/>
    <w:rsid w:val="00D62C45"/>
    <w:rsid w:val="00D62C81"/>
    <w:rsid w:val="00D632BE"/>
    <w:rsid w:val="00D632E3"/>
    <w:rsid w:val="00D632E5"/>
    <w:rsid w:val="00D63798"/>
    <w:rsid w:val="00D6396F"/>
    <w:rsid w:val="00D63A0A"/>
    <w:rsid w:val="00D63A1A"/>
    <w:rsid w:val="00D63AB1"/>
    <w:rsid w:val="00D63D30"/>
    <w:rsid w:val="00D641AF"/>
    <w:rsid w:val="00D642A5"/>
    <w:rsid w:val="00D64301"/>
    <w:rsid w:val="00D6462E"/>
    <w:rsid w:val="00D6481D"/>
    <w:rsid w:val="00D64B2D"/>
    <w:rsid w:val="00D64B93"/>
    <w:rsid w:val="00D6517C"/>
    <w:rsid w:val="00D6530E"/>
    <w:rsid w:val="00D65656"/>
    <w:rsid w:val="00D658FC"/>
    <w:rsid w:val="00D65DBE"/>
    <w:rsid w:val="00D65E22"/>
    <w:rsid w:val="00D662C1"/>
    <w:rsid w:val="00D665D2"/>
    <w:rsid w:val="00D66818"/>
    <w:rsid w:val="00D66C46"/>
    <w:rsid w:val="00D672E4"/>
    <w:rsid w:val="00D67573"/>
    <w:rsid w:val="00D6769B"/>
    <w:rsid w:val="00D678AC"/>
    <w:rsid w:val="00D67C6A"/>
    <w:rsid w:val="00D67CEA"/>
    <w:rsid w:val="00D67DC0"/>
    <w:rsid w:val="00D67F06"/>
    <w:rsid w:val="00D70071"/>
    <w:rsid w:val="00D70122"/>
    <w:rsid w:val="00D7091F"/>
    <w:rsid w:val="00D70A09"/>
    <w:rsid w:val="00D70FDA"/>
    <w:rsid w:val="00D71126"/>
    <w:rsid w:val="00D71135"/>
    <w:rsid w:val="00D7153C"/>
    <w:rsid w:val="00D718A3"/>
    <w:rsid w:val="00D71B89"/>
    <w:rsid w:val="00D71C8F"/>
    <w:rsid w:val="00D71F13"/>
    <w:rsid w:val="00D723FB"/>
    <w:rsid w:val="00D7243D"/>
    <w:rsid w:val="00D7261F"/>
    <w:rsid w:val="00D72DAF"/>
    <w:rsid w:val="00D72E68"/>
    <w:rsid w:val="00D731CB"/>
    <w:rsid w:val="00D73497"/>
    <w:rsid w:val="00D738C1"/>
    <w:rsid w:val="00D738CE"/>
    <w:rsid w:val="00D739E9"/>
    <w:rsid w:val="00D739F4"/>
    <w:rsid w:val="00D73AD4"/>
    <w:rsid w:val="00D74101"/>
    <w:rsid w:val="00D7447C"/>
    <w:rsid w:val="00D748D6"/>
    <w:rsid w:val="00D748F2"/>
    <w:rsid w:val="00D749AA"/>
    <w:rsid w:val="00D74A98"/>
    <w:rsid w:val="00D74E51"/>
    <w:rsid w:val="00D74F7D"/>
    <w:rsid w:val="00D75057"/>
    <w:rsid w:val="00D75280"/>
    <w:rsid w:val="00D754B9"/>
    <w:rsid w:val="00D75F74"/>
    <w:rsid w:val="00D75F89"/>
    <w:rsid w:val="00D76203"/>
    <w:rsid w:val="00D76358"/>
    <w:rsid w:val="00D76782"/>
    <w:rsid w:val="00D768FE"/>
    <w:rsid w:val="00D76B59"/>
    <w:rsid w:val="00D76D5C"/>
    <w:rsid w:val="00D76D6A"/>
    <w:rsid w:val="00D76DBE"/>
    <w:rsid w:val="00D7706A"/>
    <w:rsid w:val="00D7750F"/>
    <w:rsid w:val="00D7754D"/>
    <w:rsid w:val="00D776B6"/>
    <w:rsid w:val="00D7787E"/>
    <w:rsid w:val="00D778CB"/>
    <w:rsid w:val="00D77A57"/>
    <w:rsid w:val="00D77E7B"/>
    <w:rsid w:val="00D77ECC"/>
    <w:rsid w:val="00D800AB"/>
    <w:rsid w:val="00D802D3"/>
    <w:rsid w:val="00D805CB"/>
    <w:rsid w:val="00D80C33"/>
    <w:rsid w:val="00D80E89"/>
    <w:rsid w:val="00D81344"/>
    <w:rsid w:val="00D81562"/>
    <w:rsid w:val="00D81567"/>
    <w:rsid w:val="00D817D5"/>
    <w:rsid w:val="00D81838"/>
    <w:rsid w:val="00D81959"/>
    <w:rsid w:val="00D81AF9"/>
    <w:rsid w:val="00D81EBA"/>
    <w:rsid w:val="00D82026"/>
    <w:rsid w:val="00D8202C"/>
    <w:rsid w:val="00D8206E"/>
    <w:rsid w:val="00D821B3"/>
    <w:rsid w:val="00D823E4"/>
    <w:rsid w:val="00D8247D"/>
    <w:rsid w:val="00D82715"/>
    <w:rsid w:val="00D829AE"/>
    <w:rsid w:val="00D82C66"/>
    <w:rsid w:val="00D82CF0"/>
    <w:rsid w:val="00D82DB5"/>
    <w:rsid w:val="00D830D3"/>
    <w:rsid w:val="00D8355D"/>
    <w:rsid w:val="00D835F5"/>
    <w:rsid w:val="00D83927"/>
    <w:rsid w:val="00D839A8"/>
    <w:rsid w:val="00D83B34"/>
    <w:rsid w:val="00D83B7C"/>
    <w:rsid w:val="00D83BC2"/>
    <w:rsid w:val="00D83C03"/>
    <w:rsid w:val="00D83D62"/>
    <w:rsid w:val="00D842BB"/>
    <w:rsid w:val="00D842DE"/>
    <w:rsid w:val="00D843E2"/>
    <w:rsid w:val="00D847F4"/>
    <w:rsid w:val="00D848CA"/>
    <w:rsid w:val="00D84B4B"/>
    <w:rsid w:val="00D84E02"/>
    <w:rsid w:val="00D84ED9"/>
    <w:rsid w:val="00D8502A"/>
    <w:rsid w:val="00D85150"/>
    <w:rsid w:val="00D852F2"/>
    <w:rsid w:val="00D85511"/>
    <w:rsid w:val="00D85751"/>
    <w:rsid w:val="00D857B3"/>
    <w:rsid w:val="00D85A8F"/>
    <w:rsid w:val="00D85E17"/>
    <w:rsid w:val="00D85FE8"/>
    <w:rsid w:val="00D861DB"/>
    <w:rsid w:val="00D864AE"/>
    <w:rsid w:val="00D865E3"/>
    <w:rsid w:val="00D86605"/>
    <w:rsid w:val="00D866BE"/>
    <w:rsid w:val="00D86730"/>
    <w:rsid w:val="00D867FA"/>
    <w:rsid w:val="00D86C06"/>
    <w:rsid w:val="00D86C2B"/>
    <w:rsid w:val="00D86D67"/>
    <w:rsid w:val="00D86EF8"/>
    <w:rsid w:val="00D86FEC"/>
    <w:rsid w:val="00D87010"/>
    <w:rsid w:val="00D8707D"/>
    <w:rsid w:val="00D8714F"/>
    <w:rsid w:val="00D8726C"/>
    <w:rsid w:val="00D87692"/>
    <w:rsid w:val="00D87DD2"/>
    <w:rsid w:val="00D907CD"/>
    <w:rsid w:val="00D90B49"/>
    <w:rsid w:val="00D90BBB"/>
    <w:rsid w:val="00D90E25"/>
    <w:rsid w:val="00D90EFC"/>
    <w:rsid w:val="00D90F7F"/>
    <w:rsid w:val="00D90FDF"/>
    <w:rsid w:val="00D91370"/>
    <w:rsid w:val="00D91676"/>
    <w:rsid w:val="00D91696"/>
    <w:rsid w:val="00D91D52"/>
    <w:rsid w:val="00D91D93"/>
    <w:rsid w:val="00D921CA"/>
    <w:rsid w:val="00D92B52"/>
    <w:rsid w:val="00D92BAB"/>
    <w:rsid w:val="00D92C6F"/>
    <w:rsid w:val="00D92C92"/>
    <w:rsid w:val="00D92D78"/>
    <w:rsid w:val="00D93044"/>
    <w:rsid w:val="00D9317E"/>
    <w:rsid w:val="00D931F2"/>
    <w:rsid w:val="00D936AE"/>
    <w:rsid w:val="00D937B5"/>
    <w:rsid w:val="00D937C7"/>
    <w:rsid w:val="00D937E0"/>
    <w:rsid w:val="00D93A2B"/>
    <w:rsid w:val="00D93A76"/>
    <w:rsid w:val="00D93BE5"/>
    <w:rsid w:val="00D93CA8"/>
    <w:rsid w:val="00D93CDC"/>
    <w:rsid w:val="00D93D2D"/>
    <w:rsid w:val="00D940C0"/>
    <w:rsid w:val="00D9412B"/>
    <w:rsid w:val="00D9421F"/>
    <w:rsid w:val="00D944CE"/>
    <w:rsid w:val="00D94569"/>
    <w:rsid w:val="00D94AE1"/>
    <w:rsid w:val="00D94E3C"/>
    <w:rsid w:val="00D95473"/>
    <w:rsid w:val="00D95719"/>
    <w:rsid w:val="00D95A38"/>
    <w:rsid w:val="00D95E2C"/>
    <w:rsid w:val="00D95F00"/>
    <w:rsid w:val="00D95F82"/>
    <w:rsid w:val="00D96407"/>
    <w:rsid w:val="00D96617"/>
    <w:rsid w:val="00D96709"/>
    <w:rsid w:val="00D967AF"/>
    <w:rsid w:val="00D9689E"/>
    <w:rsid w:val="00D969D0"/>
    <w:rsid w:val="00D96C78"/>
    <w:rsid w:val="00D97091"/>
    <w:rsid w:val="00D972B0"/>
    <w:rsid w:val="00D97700"/>
    <w:rsid w:val="00D97894"/>
    <w:rsid w:val="00D979B6"/>
    <w:rsid w:val="00D97AE5"/>
    <w:rsid w:val="00D97CA7"/>
    <w:rsid w:val="00D97CBD"/>
    <w:rsid w:val="00D97DB5"/>
    <w:rsid w:val="00D97EF0"/>
    <w:rsid w:val="00DA00E8"/>
    <w:rsid w:val="00DA0B38"/>
    <w:rsid w:val="00DA0CBD"/>
    <w:rsid w:val="00DA0DA9"/>
    <w:rsid w:val="00DA1379"/>
    <w:rsid w:val="00DA14A4"/>
    <w:rsid w:val="00DA1896"/>
    <w:rsid w:val="00DA18E9"/>
    <w:rsid w:val="00DA19B5"/>
    <w:rsid w:val="00DA1BDC"/>
    <w:rsid w:val="00DA1C56"/>
    <w:rsid w:val="00DA209D"/>
    <w:rsid w:val="00DA212A"/>
    <w:rsid w:val="00DA2222"/>
    <w:rsid w:val="00DA2642"/>
    <w:rsid w:val="00DA2839"/>
    <w:rsid w:val="00DA2A97"/>
    <w:rsid w:val="00DA2BC1"/>
    <w:rsid w:val="00DA2C38"/>
    <w:rsid w:val="00DA2CB0"/>
    <w:rsid w:val="00DA2DC1"/>
    <w:rsid w:val="00DA2F16"/>
    <w:rsid w:val="00DA3054"/>
    <w:rsid w:val="00DA311C"/>
    <w:rsid w:val="00DA3505"/>
    <w:rsid w:val="00DA363E"/>
    <w:rsid w:val="00DA375F"/>
    <w:rsid w:val="00DA39E5"/>
    <w:rsid w:val="00DA3CE4"/>
    <w:rsid w:val="00DA4113"/>
    <w:rsid w:val="00DA42EF"/>
    <w:rsid w:val="00DA43F8"/>
    <w:rsid w:val="00DA444F"/>
    <w:rsid w:val="00DA44BA"/>
    <w:rsid w:val="00DA4610"/>
    <w:rsid w:val="00DA4836"/>
    <w:rsid w:val="00DA4857"/>
    <w:rsid w:val="00DA4CB2"/>
    <w:rsid w:val="00DA4D81"/>
    <w:rsid w:val="00DA5357"/>
    <w:rsid w:val="00DA53B1"/>
    <w:rsid w:val="00DA58A4"/>
    <w:rsid w:val="00DA5A68"/>
    <w:rsid w:val="00DA5A82"/>
    <w:rsid w:val="00DA5CB3"/>
    <w:rsid w:val="00DA5DDA"/>
    <w:rsid w:val="00DA5E74"/>
    <w:rsid w:val="00DA6263"/>
    <w:rsid w:val="00DA6BE0"/>
    <w:rsid w:val="00DA6C54"/>
    <w:rsid w:val="00DA6DFF"/>
    <w:rsid w:val="00DA7B8B"/>
    <w:rsid w:val="00DA7C8F"/>
    <w:rsid w:val="00DB0035"/>
    <w:rsid w:val="00DB03B0"/>
    <w:rsid w:val="00DB050B"/>
    <w:rsid w:val="00DB06D1"/>
    <w:rsid w:val="00DB07AB"/>
    <w:rsid w:val="00DB086D"/>
    <w:rsid w:val="00DB0981"/>
    <w:rsid w:val="00DB0B17"/>
    <w:rsid w:val="00DB0B4D"/>
    <w:rsid w:val="00DB0B8F"/>
    <w:rsid w:val="00DB0D8D"/>
    <w:rsid w:val="00DB1062"/>
    <w:rsid w:val="00DB106A"/>
    <w:rsid w:val="00DB117A"/>
    <w:rsid w:val="00DB1270"/>
    <w:rsid w:val="00DB1343"/>
    <w:rsid w:val="00DB163E"/>
    <w:rsid w:val="00DB1718"/>
    <w:rsid w:val="00DB1889"/>
    <w:rsid w:val="00DB19F9"/>
    <w:rsid w:val="00DB1BC4"/>
    <w:rsid w:val="00DB1CA7"/>
    <w:rsid w:val="00DB1F1B"/>
    <w:rsid w:val="00DB225F"/>
    <w:rsid w:val="00DB276C"/>
    <w:rsid w:val="00DB2AD7"/>
    <w:rsid w:val="00DB2B7F"/>
    <w:rsid w:val="00DB330D"/>
    <w:rsid w:val="00DB3353"/>
    <w:rsid w:val="00DB33BB"/>
    <w:rsid w:val="00DB3A42"/>
    <w:rsid w:val="00DB3C1C"/>
    <w:rsid w:val="00DB3E72"/>
    <w:rsid w:val="00DB3E7E"/>
    <w:rsid w:val="00DB43EA"/>
    <w:rsid w:val="00DB450A"/>
    <w:rsid w:val="00DB47AC"/>
    <w:rsid w:val="00DB481D"/>
    <w:rsid w:val="00DB4AEB"/>
    <w:rsid w:val="00DB4B23"/>
    <w:rsid w:val="00DB4FF7"/>
    <w:rsid w:val="00DB5018"/>
    <w:rsid w:val="00DB50B9"/>
    <w:rsid w:val="00DB5333"/>
    <w:rsid w:val="00DB534F"/>
    <w:rsid w:val="00DB53BA"/>
    <w:rsid w:val="00DB554B"/>
    <w:rsid w:val="00DB56D9"/>
    <w:rsid w:val="00DB579D"/>
    <w:rsid w:val="00DB5ABB"/>
    <w:rsid w:val="00DB5AD2"/>
    <w:rsid w:val="00DB63C9"/>
    <w:rsid w:val="00DB6405"/>
    <w:rsid w:val="00DB6532"/>
    <w:rsid w:val="00DB6594"/>
    <w:rsid w:val="00DB6705"/>
    <w:rsid w:val="00DB690E"/>
    <w:rsid w:val="00DB6C5C"/>
    <w:rsid w:val="00DB6D63"/>
    <w:rsid w:val="00DB6DC7"/>
    <w:rsid w:val="00DB6E55"/>
    <w:rsid w:val="00DB7103"/>
    <w:rsid w:val="00DB7185"/>
    <w:rsid w:val="00DB718C"/>
    <w:rsid w:val="00DB75FB"/>
    <w:rsid w:val="00DB788F"/>
    <w:rsid w:val="00DB7B4E"/>
    <w:rsid w:val="00DB7D84"/>
    <w:rsid w:val="00DB7EE9"/>
    <w:rsid w:val="00DC0046"/>
    <w:rsid w:val="00DC04D4"/>
    <w:rsid w:val="00DC051B"/>
    <w:rsid w:val="00DC0595"/>
    <w:rsid w:val="00DC073C"/>
    <w:rsid w:val="00DC0D8C"/>
    <w:rsid w:val="00DC0EB3"/>
    <w:rsid w:val="00DC0EFD"/>
    <w:rsid w:val="00DC0FD2"/>
    <w:rsid w:val="00DC0FE2"/>
    <w:rsid w:val="00DC12D5"/>
    <w:rsid w:val="00DC150B"/>
    <w:rsid w:val="00DC15CA"/>
    <w:rsid w:val="00DC1CE9"/>
    <w:rsid w:val="00DC1D23"/>
    <w:rsid w:val="00DC240B"/>
    <w:rsid w:val="00DC26FF"/>
    <w:rsid w:val="00DC2708"/>
    <w:rsid w:val="00DC2A74"/>
    <w:rsid w:val="00DC2C7A"/>
    <w:rsid w:val="00DC2CD2"/>
    <w:rsid w:val="00DC2F74"/>
    <w:rsid w:val="00DC309A"/>
    <w:rsid w:val="00DC3289"/>
    <w:rsid w:val="00DC355F"/>
    <w:rsid w:val="00DC3B8A"/>
    <w:rsid w:val="00DC4149"/>
    <w:rsid w:val="00DC4181"/>
    <w:rsid w:val="00DC43D5"/>
    <w:rsid w:val="00DC440A"/>
    <w:rsid w:val="00DC470A"/>
    <w:rsid w:val="00DC4C04"/>
    <w:rsid w:val="00DC4C89"/>
    <w:rsid w:val="00DC4FD3"/>
    <w:rsid w:val="00DC51AA"/>
    <w:rsid w:val="00DC52DA"/>
    <w:rsid w:val="00DC53BA"/>
    <w:rsid w:val="00DC53F2"/>
    <w:rsid w:val="00DC5492"/>
    <w:rsid w:val="00DC5561"/>
    <w:rsid w:val="00DC560F"/>
    <w:rsid w:val="00DC5A59"/>
    <w:rsid w:val="00DC5C3A"/>
    <w:rsid w:val="00DC5D27"/>
    <w:rsid w:val="00DC6316"/>
    <w:rsid w:val="00DC65F7"/>
    <w:rsid w:val="00DC668D"/>
    <w:rsid w:val="00DC6A4E"/>
    <w:rsid w:val="00DC6BBC"/>
    <w:rsid w:val="00DC6E86"/>
    <w:rsid w:val="00DC6F5A"/>
    <w:rsid w:val="00DC7098"/>
    <w:rsid w:val="00DC7C94"/>
    <w:rsid w:val="00DC7E3F"/>
    <w:rsid w:val="00DC7F7D"/>
    <w:rsid w:val="00DD0053"/>
    <w:rsid w:val="00DD0232"/>
    <w:rsid w:val="00DD028C"/>
    <w:rsid w:val="00DD02CF"/>
    <w:rsid w:val="00DD06F9"/>
    <w:rsid w:val="00DD072E"/>
    <w:rsid w:val="00DD07E1"/>
    <w:rsid w:val="00DD0B93"/>
    <w:rsid w:val="00DD0D61"/>
    <w:rsid w:val="00DD0F40"/>
    <w:rsid w:val="00DD0F9B"/>
    <w:rsid w:val="00DD0FBA"/>
    <w:rsid w:val="00DD1038"/>
    <w:rsid w:val="00DD10AA"/>
    <w:rsid w:val="00DD10E2"/>
    <w:rsid w:val="00DD10E4"/>
    <w:rsid w:val="00DD162D"/>
    <w:rsid w:val="00DD16E7"/>
    <w:rsid w:val="00DD182D"/>
    <w:rsid w:val="00DD1870"/>
    <w:rsid w:val="00DD220A"/>
    <w:rsid w:val="00DD2251"/>
    <w:rsid w:val="00DD275C"/>
    <w:rsid w:val="00DD27AD"/>
    <w:rsid w:val="00DD294E"/>
    <w:rsid w:val="00DD2C98"/>
    <w:rsid w:val="00DD2CC2"/>
    <w:rsid w:val="00DD2DA0"/>
    <w:rsid w:val="00DD2E3A"/>
    <w:rsid w:val="00DD3029"/>
    <w:rsid w:val="00DD3056"/>
    <w:rsid w:val="00DD306C"/>
    <w:rsid w:val="00DD32ED"/>
    <w:rsid w:val="00DD3AC2"/>
    <w:rsid w:val="00DD3CDB"/>
    <w:rsid w:val="00DD3CE2"/>
    <w:rsid w:val="00DD3F37"/>
    <w:rsid w:val="00DD4867"/>
    <w:rsid w:val="00DD4B0B"/>
    <w:rsid w:val="00DD4C42"/>
    <w:rsid w:val="00DD4F1E"/>
    <w:rsid w:val="00DD5085"/>
    <w:rsid w:val="00DD5131"/>
    <w:rsid w:val="00DD5434"/>
    <w:rsid w:val="00DD5468"/>
    <w:rsid w:val="00DD5486"/>
    <w:rsid w:val="00DD55E8"/>
    <w:rsid w:val="00DD588F"/>
    <w:rsid w:val="00DD5A18"/>
    <w:rsid w:val="00DD5D0F"/>
    <w:rsid w:val="00DD5FBF"/>
    <w:rsid w:val="00DD6160"/>
    <w:rsid w:val="00DD6274"/>
    <w:rsid w:val="00DD648B"/>
    <w:rsid w:val="00DD64C2"/>
    <w:rsid w:val="00DD650F"/>
    <w:rsid w:val="00DD6688"/>
    <w:rsid w:val="00DD696F"/>
    <w:rsid w:val="00DD6C25"/>
    <w:rsid w:val="00DD72BC"/>
    <w:rsid w:val="00DD7509"/>
    <w:rsid w:val="00DD75A1"/>
    <w:rsid w:val="00DD7DDC"/>
    <w:rsid w:val="00DD7E3A"/>
    <w:rsid w:val="00DE045D"/>
    <w:rsid w:val="00DE047C"/>
    <w:rsid w:val="00DE04B5"/>
    <w:rsid w:val="00DE099C"/>
    <w:rsid w:val="00DE0D85"/>
    <w:rsid w:val="00DE0E61"/>
    <w:rsid w:val="00DE0F82"/>
    <w:rsid w:val="00DE12AA"/>
    <w:rsid w:val="00DE1498"/>
    <w:rsid w:val="00DE1A7B"/>
    <w:rsid w:val="00DE1DB1"/>
    <w:rsid w:val="00DE2345"/>
    <w:rsid w:val="00DE24AD"/>
    <w:rsid w:val="00DE28AA"/>
    <w:rsid w:val="00DE2901"/>
    <w:rsid w:val="00DE2B32"/>
    <w:rsid w:val="00DE2D74"/>
    <w:rsid w:val="00DE3069"/>
    <w:rsid w:val="00DE3233"/>
    <w:rsid w:val="00DE3241"/>
    <w:rsid w:val="00DE3378"/>
    <w:rsid w:val="00DE3380"/>
    <w:rsid w:val="00DE3638"/>
    <w:rsid w:val="00DE3645"/>
    <w:rsid w:val="00DE377B"/>
    <w:rsid w:val="00DE389B"/>
    <w:rsid w:val="00DE3CE7"/>
    <w:rsid w:val="00DE3DC4"/>
    <w:rsid w:val="00DE4062"/>
    <w:rsid w:val="00DE40A5"/>
    <w:rsid w:val="00DE411A"/>
    <w:rsid w:val="00DE4166"/>
    <w:rsid w:val="00DE4290"/>
    <w:rsid w:val="00DE4660"/>
    <w:rsid w:val="00DE49B5"/>
    <w:rsid w:val="00DE4A94"/>
    <w:rsid w:val="00DE4BA3"/>
    <w:rsid w:val="00DE534F"/>
    <w:rsid w:val="00DE553D"/>
    <w:rsid w:val="00DE5569"/>
    <w:rsid w:val="00DE55A7"/>
    <w:rsid w:val="00DE5A33"/>
    <w:rsid w:val="00DE5C92"/>
    <w:rsid w:val="00DE5CAF"/>
    <w:rsid w:val="00DE5DB5"/>
    <w:rsid w:val="00DE5F72"/>
    <w:rsid w:val="00DE6026"/>
    <w:rsid w:val="00DE6167"/>
    <w:rsid w:val="00DE653D"/>
    <w:rsid w:val="00DE6833"/>
    <w:rsid w:val="00DE68D9"/>
    <w:rsid w:val="00DE6917"/>
    <w:rsid w:val="00DE69C1"/>
    <w:rsid w:val="00DE6CF8"/>
    <w:rsid w:val="00DE6F47"/>
    <w:rsid w:val="00DE73F0"/>
    <w:rsid w:val="00DE773E"/>
    <w:rsid w:val="00DE7800"/>
    <w:rsid w:val="00DE7851"/>
    <w:rsid w:val="00DE7937"/>
    <w:rsid w:val="00DE7A3A"/>
    <w:rsid w:val="00DE7AD2"/>
    <w:rsid w:val="00DE7EE5"/>
    <w:rsid w:val="00DF00F6"/>
    <w:rsid w:val="00DF0267"/>
    <w:rsid w:val="00DF0635"/>
    <w:rsid w:val="00DF0686"/>
    <w:rsid w:val="00DF07CF"/>
    <w:rsid w:val="00DF0A93"/>
    <w:rsid w:val="00DF0A97"/>
    <w:rsid w:val="00DF0B8D"/>
    <w:rsid w:val="00DF0FDB"/>
    <w:rsid w:val="00DF117F"/>
    <w:rsid w:val="00DF11BC"/>
    <w:rsid w:val="00DF1298"/>
    <w:rsid w:val="00DF1316"/>
    <w:rsid w:val="00DF1477"/>
    <w:rsid w:val="00DF188F"/>
    <w:rsid w:val="00DF19FE"/>
    <w:rsid w:val="00DF1ED0"/>
    <w:rsid w:val="00DF1EFD"/>
    <w:rsid w:val="00DF237E"/>
    <w:rsid w:val="00DF24CD"/>
    <w:rsid w:val="00DF24DE"/>
    <w:rsid w:val="00DF286A"/>
    <w:rsid w:val="00DF29E8"/>
    <w:rsid w:val="00DF2BCA"/>
    <w:rsid w:val="00DF2C0D"/>
    <w:rsid w:val="00DF2CA2"/>
    <w:rsid w:val="00DF2EFA"/>
    <w:rsid w:val="00DF327D"/>
    <w:rsid w:val="00DF3484"/>
    <w:rsid w:val="00DF35E8"/>
    <w:rsid w:val="00DF37B4"/>
    <w:rsid w:val="00DF386C"/>
    <w:rsid w:val="00DF38EC"/>
    <w:rsid w:val="00DF3955"/>
    <w:rsid w:val="00DF3CD8"/>
    <w:rsid w:val="00DF3DD0"/>
    <w:rsid w:val="00DF4295"/>
    <w:rsid w:val="00DF42B6"/>
    <w:rsid w:val="00DF42BE"/>
    <w:rsid w:val="00DF45DD"/>
    <w:rsid w:val="00DF4A1C"/>
    <w:rsid w:val="00DF4AE4"/>
    <w:rsid w:val="00DF4B08"/>
    <w:rsid w:val="00DF4D93"/>
    <w:rsid w:val="00DF4E88"/>
    <w:rsid w:val="00DF512E"/>
    <w:rsid w:val="00DF527D"/>
    <w:rsid w:val="00DF55BC"/>
    <w:rsid w:val="00DF59EE"/>
    <w:rsid w:val="00DF5A6D"/>
    <w:rsid w:val="00DF5B6B"/>
    <w:rsid w:val="00DF60C9"/>
    <w:rsid w:val="00DF6225"/>
    <w:rsid w:val="00DF64A3"/>
    <w:rsid w:val="00DF6697"/>
    <w:rsid w:val="00DF68AA"/>
    <w:rsid w:val="00DF6CB1"/>
    <w:rsid w:val="00DF6EF5"/>
    <w:rsid w:val="00DF7037"/>
    <w:rsid w:val="00DF72C9"/>
    <w:rsid w:val="00DF73C8"/>
    <w:rsid w:val="00DF7456"/>
    <w:rsid w:val="00DF761A"/>
    <w:rsid w:val="00DF77B0"/>
    <w:rsid w:val="00DF7B34"/>
    <w:rsid w:val="00DF7DF2"/>
    <w:rsid w:val="00DF7F26"/>
    <w:rsid w:val="00E001C2"/>
    <w:rsid w:val="00E005CC"/>
    <w:rsid w:val="00E00606"/>
    <w:rsid w:val="00E0060E"/>
    <w:rsid w:val="00E007B6"/>
    <w:rsid w:val="00E00B76"/>
    <w:rsid w:val="00E00C9D"/>
    <w:rsid w:val="00E00D72"/>
    <w:rsid w:val="00E00FD3"/>
    <w:rsid w:val="00E01211"/>
    <w:rsid w:val="00E0147B"/>
    <w:rsid w:val="00E01786"/>
    <w:rsid w:val="00E0189F"/>
    <w:rsid w:val="00E01A5F"/>
    <w:rsid w:val="00E01AE8"/>
    <w:rsid w:val="00E01D73"/>
    <w:rsid w:val="00E020FD"/>
    <w:rsid w:val="00E0213F"/>
    <w:rsid w:val="00E0239E"/>
    <w:rsid w:val="00E0243C"/>
    <w:rsid w:val="00E02666"/>
    <w:rsid w:val="00E026C7"/>
    <w:rsid w:val="00E02AA4"/>
    <w:rsid w:val="00E02CF9"/>
    <w:rsid w:val="00E02F58"/>
    <w:rsid w:val="00E031C1"/>
    <w:rsid w:val="00E03267"/>
    <w:rsid w:val="00E03A14"/>
    <w:rsid w:val="00E03BF8"/>
    <w:rsid w:val="00E0400C"/>
    <w:rsid w:val="00E041C0"/>
    <w:rsid w:val="00E04432"/>
    <w:rsid w:val="00E04658"/>
    <w:rsid w:val="00E046A3"/>
    <w:rsid w:val="00E0479D"/>
    <w:rsid w:val="00E048F2"/>
    <w:rsid w:val="00E04995"/>
    <w:rsid w:val="00E04A31"/>
    <w:rsid w:val="00E04BF7"/>
    <w:rsid w:val="00E04DD3"/>
    <w:rsid w:val="00E04FA7"/>
    <w:rsid w:val="00E05217"/>
    <w:rsid w:val="00E053F5"/>
    <w:rsid w:val="00E059D6"/>
    <w:rsid w:val="00E05AA5"/>
    <w:rsid w:val="00E05BB4"/>
    <w:rsid w:val="00E05CD3"/>
    <w:rsid w:val="00E05DB7"/>
    <w:rsid w:val="00E05EBE"/>
    <w:rsid w:val="00E06313"/>
    <w:rsid w:val="00E0641A"/>
    <w:rsid w:val="00E06648"/>
    <w:rsid w:val="00E067A5"/>
    <w:rsid w:val="00E06A08"/>
    <w:rsid w:val="00E06F3C"/>
    <w:rsid w:val="00E071D6"/>
    <w:rsid w:val="00E073A2"/>
    <w:rsid w:val="00E07679"/>
    <w:rsid w:val="00E076CE"/>
    <w:rsid w:val="00E078F5"/>
    <w:rsid w:val="00E07907"/>
    <w:rsid w:val="00E079D0"/>
    <w:rsid w:val="00E079D9"/>
    <w:rsid w:val="00E07EA6"/>
    <w:rsid w:val="00E07EC8"/>
    <w:rsid w:val="00E10A2B"/>
    <w:rsid w:val="00E10DC4"/>
    <w:rsid w:val="00E11285"/>
    <w:rsid w:val="00E11353"/>
    <w:rsid w:val="00E1145E"/>
    <w:rsid w:val="00E117D3"/>
    <w:rsid w:val="00E11C48"/>
    <w:rsid w:val="00E11E98"/>
    <w:rsid w:val="00E122AC"/>
    <w:rsid w:val="00E123FF"/>
    <w:rsid w:val="00E12462"/>
    <w:rsid w:val="00E12476"/>
    <w:rsid w:val="00E124AD"/>
    <w:rsid w:val="00E12572"/>
    <w:rsid w:val="00E12624"/>
    <w:rsid w:val="00E1263B"/>
    <w:rsid w:val="00E12677"/>
    <w:rsid w:val="00E12BDD"/>
    <w:rsid w:val="00E12D35"/>
    <w:rsid w:val="00E133E0"/>
    <w:rsid w:val="00E135EF"/>
    <w:rsid w:val="00E136E1"/>
    <w:rsid w:val="00E137DB"/>
    <w:rsid w:val="00E137E7"/>
    <w:rsid w:val="00E138E5"/>
    <w:rsid w:val="00E13911"/>
    <w:rsid w:val="00E13915"/>
    <w:rsid w:val="00E1406E"/>
    <w:rsid w:val="00E1443A"/>
    <w:rsid w:val="00E145B9"/>
    <w:rsid w:val="00E14B4B"/>
    <w:rsid w:val="00E14C3F"/>
    <w:rsid w:val="00E14CB9"/>
    <w:rsid w:val="00E14D99"/>
    <w:rsid w:val="00E14EBD"/>
    <w:rsid w:val="00E15285"/>
    <w:rsid w:val="00E15588"/>
    <w:rsid w:val="00E15598"/>
    <w:rsid w:val="00E1599A"/>
    <w:rsid w:val="00E159E3"/>
    <w:rsid w:val="00E16143"/>
    <w:rsid w:val="00E16443"/>
    <w:rsid w:val="00E16635"/>
    <w:rsid w:val="00E169F9"/>
    <w:rsid w:val="00E16B61"/>
    <w:rsid w:val="00E16C6A"/>
    <w:rsid w:val="00E170AF"/>
    <w:rsid w:val="00E1715D"/>
    <w:rsid w:val="00E17205"/>
    <w:rsid w:val="00E172F9"/>
    <w:rsid w:val="00E1739C"/>
    <w:rsid w:val="00E1739F"/>
    <w:rsid w:val="00E17613"/>
    <w:rsid w:val="00E17752"/>
    <w:rsid w:val="00E1789C"/>
    <w:rsid w:val="00E203B9"/>
    <w:rsid w:val="00E204D5"/>
    <w:rsid w:val="00E20822"/>
    <w:rsid w:val="00E20A64"/>
    <w:rsid w:val="00E20B8B"/>
    <w:rsid w:val="00E20C9C"/>
    <w:rsid w:val="00E20CA4"/>
    <w:rsid w:val="00E2125F"/>
    <w:rsid w:val="00E21452"/>
    <w:rsid w:val="00E218FA"/>
    <w:rsid w:val="00E21C30"/>
    <w:rsid w:val="00E21F02"/>
    <w:rsid w:val="00E221F7"/>
    <w:rsid w:val="00E22311"/>
    <w:rsid w:val="00E22507"/>
    <w:rsid w:val="00E226CE"/>
    <w:rsid w:val="00E22837"/>
    <w:rsid w:val="00E22AB7"/>
    <w:rsid w:val="00E22AE1"/>
    <w:rsid w:val="00E22B9E"/>
    <w:rsid w:val="00E22BCE"/>
    <w:rsid w:val="00E22DD4"/>
    <w:rsid w:val="00E22F89"/>
    <w:rsid w:val="00E22F9D"/>
    <w:rsid w:val="00E22FE1"/>
    <w:rsid w:val="00E23049"/>
    <w:rsid w:val="00E23096"/>
    <w:rsid w:val="00E233E0"/>
    <w:rsid w:val="00E23A1B"/>
    <w:rsid w:val="00E23C1C"/>
    <w:rsid w:val="00E23CE8"/>
    <w:rsid w:val="00E23E12"/>
    <w:rsid w:val="00E23E8D"/>
    <w:rsid w:val="00E2400B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88F"/>
    <w:rsid w:val="00E25A57"/>
    <w:rsid w:val="00E25D01"/>
    <w:rsid w:val="00E25F48"/>
    <w:rsid w:val="00E264FF"/>
    <w:rsid w:val="00E265D7"/>
    <w:rsid w:val="00E2678B"/>
    <w:rsid w:val="00E26883"/>
    <w:rsid w:val="00E26955"/>
    <w:rsid w:val="00E26B72"/>
    <w:rsid w:val="00E26C00"/>
    <w:rsid w:val="00E275B3"/>
    <w:rsid w:val="00E27847"/>
    <w:rsid w:val="00E27A1B"/>
    <w:rsid w:val="00E27ACA"/>
    <w:rsid w:val="00E27B40"/>
    <w:rsid w:val="00E27F25"/>
    <w:rsid w:val="00E3014E"/>
    <w:rsid w:val="00E306AA"/>
    <w:rsid w:val="00E30858"/>
    <w:rsid w:val="00E30C1A"/>
    <w:rsid w:val="00E30E79"/>
    <w:rsid w:val="00E30EB6"/>
    <w:rsid w:val="00E30F66"/>
    <w:rsid w:val="00E30F84"/>
    <w:rsid w:val="00E30F8E"/>
    <w:rsid w:val="00E311EA"/>
    <w:rsid w:val="00E31974"/>
    <w:rsid w:val="00E31BB9"/>
    <w:rsid w:val="00E31C97"/>
    <w:rsid w:val="00E31EFE"/>
    <w:rsid w:val="00E320B0"/>
    <w:rsid w:val="00E3220B"/>
    <w:rsid w:val="00E3222A"/>
    <w:rsid w:val="00E3235A"/>
    <w:rsid w:val="00E323F4"/>
    <w:rsid w:val="00E3242F"/>
    <w:rsid w:val="00E324B8"/>
    <w:rsid w:val="00E32796"/>
    <w:rsid w:val="00E328F5"/>
    <w:rsid w:val="00E329DE"/>
    <w:rsid w:val="00E32B45"/>
    <w:rsid w:val="00E32B9E"/>
    <w:rsid w:val="00E32C56"/>
    <w:rsid w:val="00E32CA5"/>
    <w:rsid w:val="00E32F28"/>
    <w:rsid w:val="00E33147"/>
    <w:rsid w:val="00E33151"/>
    <w:rsid w:val="00E336C6"/>
    <w:rsid w:val="00E337A5"/>
    <w:rsid w:val="00E33B3D"/>
    <w:rsid w:val="00E34240"/>
    <w:rsid w:val="00E34901"/>
    <w:rsid w:val="00E349D5"/>
    <w:rsid w:val="00E35005"/>
    <w:rsid w:val="00E350FE"/>
    <w:rsid w:val="00E35480"/>
    <w:rsid w:val="00E3597A"/>
    <w:rsid w:val="00E35990"/>
    <w:rsid w:val="00E35B2B"/>
    <w:rsid w:val="00E35B45"/>
    <w:rsid w:val="00E35D49"/>
    <w:rsid w:val="00E36302"/>
    <w:rsid w:val="00E36423"/>
    <w:rsid w:val="00E364F3"/>
    <w:rsid w:val="00E3681B"/>
    <w:rsid w:val="00E36FEC"/>
    <w:rsid w:val="00E37708"/>
    <w:rsid w:val="00E377B3"/>
    <w:rsid w:val="00E37820"/>
    <w:rsid w:val="00E37A2A"/>
    <w:rsid w:val="00E37B43"/>
    <w:rsid w:val="00E37BE1"/>
    <w:rsid w:val="00E37D4B"/>
    <w:rsid w:val="00E37ECE"/>
    <w:rsid w:val="00E37FAA"/>
    <w:rsid w:val="00E4022F"/>
    <w:rsid w:val="00E40293"/>
    <w:rsid w:val="00E403F9"/>
    <w:rsid w:val="00E4076B"/>
    <w:rsid w:val="00E408FC"/>
    <w:rsid w:val="00E40A49"/>
    <w:rsid w:val="00E40D3B"/>
    <w:rsid w:val="00E4123F"/>
    <w:rsid w:val="00E41251"/>
    <w:rsid w:val="00E414C4"/>
    <w:rsid w:val="00E41875"/>
    <w:rsid w:val="00E418B4"/>
    <w:rsid w:val="00E418FA"/>
    <w:rsid w:val="00E41994"/>
    <w:rsid w:val="00E41BD6"/>
    <w:rsid w:val="00E41C38"/>
    <w:rsid w:val="00E41E77"/>
    <w:rsid w:val="00E41E7B"/>
    <w:rsid w:val="00E427DF"/>
    <w:rsid w:val="00E42972"/>
    <w:rsid w:val="00E42A0E"/>
    <w:rsid w:val="00E42EC3"/>
    <w:rsid w:val="00E43006"/>
    <w:rsid w:val="00E43079"/>
    <w:rsid w:val="00E43136"/>
    <w:rsid w:val="00E43150"/>
    <w:rsid w:val="00E43332"/>
    <w:rsid w:val="00E4357D"/>
    <w:rsid w:val="00E438AB"/>
    <w:rsid w:val="00E43D98"/>
    <w:rsid w:val="00E43E7F"/>
    <w:rsid w:val="00E43ED6"/>
    <w:rsid w:val="00E4403D"/>
    <w:rsid w:val="00E44215"/>
    <w:rsid w:val="00E444D3"/>
    <w:rsid w:val="00E44502"/>
    <w:rsid w:val="00E446D8"/>
    <w:rsid w:val="00E44A5C"/>
    <w:rsid w:val="00E44DFA"/>
    <w:rsid w:val="00E450F0"/>
    <w:rsid w:val="00E45155"/>
    <w:rsid w:val="00E4517D"/>
    <w:rsid w:val="00E453DE"/>
    <w:rsid w:val="00E4541D"/>
    <w:rsid w:val="00E45492"/>
    <w:rsid w:val="00E45714"/>
    <w:rsid w:val="00E457ED"/>
    <w:rsid w:val="00E45839"/>
    <w:rsid w:val="00E45965"/>
    <w:rsid w:val="00E45AEA"/>
    <w:rsid w:val="00E45B6B"/>
    <w:rsid w:val="00E45C8E"/>
    <w:rsid w:val="00E45D07"/>
    <w:rsid w:val="00E45DF1"/>
    <w:rsid w:val="00E46159"/>
    <w:rsid w:val="00E462AC"/>
    <w:rsid w:val="00E4674B"/>
    <w:rsid w:val="00E467BF"/>
    <w:rsid w:val="00E46996"/>
    <w:rsid w:val="00E46E18"/>
    <w:rsid w:val="00E46E8E"/>
    <w:rsid w:val="00E470DE"/>
    <w:rsid w:val="00E471F8"/>
    <w:rsid w:val="00E47542"/>
    <w:rsid w:val="00E47885"/>
    <w:rsid w:val="00E47A36"/>
    <w:rsid w:val="00E47E64"/>
    <w:rsid w:val="00E50053"/>
    <w:rsid w:val="00E5070B"/>
    <w:rsid w:val="00E50BBC"/>
    <w:rsid w:val="00E51138"/>
    <w:rsid w:val="00E5118C"/>
    <w:rsid w:val="00E512F7"/>
    <w:rsid w:val="00E5135D"/>
    <w:rsid w:val="00E51BBC"/>
    <w:rsid w:val="00E51C16"/>
    <w:rsid w:val="00E52060"/>
    <w:rsid w:val="00E5224E"/>
    <w:rsid w:val="00E522A6"/>
    <w:rsid w:val="00E5245D"/>
    <w:rsid w:val="00E52875"/>
    <w:rsid w:val="00E5288B"/>
    <w:rsid w:val="00E52A05"/>
    <w:rsid w:val="00E52B23"/>
    <w:rsid w:val="00E52BF4"/>
    <w:rsid w:val="00E52F40"/>
    <w:rsid w:val="00E52FCD"/>
    <w:rsid w:val="00E53095"/>
    <w:rsid w:val="00E532D2"/>
    <w:rsid w:val="00E5347D"/>
    <w:rsid w:val="00E53547"/>
    <w:rsid w:val="00E5359F"/>
    <w:rsid w:val="00E53801"/>
    <w:rsid w:val="00E5388D"/>
    <w:rsid w:val="00E538BB"/>
    <w:rsid w:val="00E53976"/>
    <w:rsid w:val="00E53D8E"/>
    <w:rsid w:val="00E542CD"/>
    <w:rsid w:val="00E54AFE"/>
    <w:rsid w:val="00E54F6D"/>
    <w:rsid w:val="00E5503D"/>
    <w:rsid w:val="00E55097"/>
    <w:rsid w:val="00E5523F"/>
    <w:rsid w:val="00E55596"/>
    <w:rsid w:val="00E5594F"/>
    <w:rsid w:val="00E55B8E"/>
    <w:rsid w:val="00E5611F"/>
    <w:rsid w:val="00E567D6"/>
    <w:rsid w:val="00E56C1D"/>
    <w:rsid w:val="00E56D62"/>
    <w:rsid w:val="00E56E02"/>
    <w:rsid w:val="00E5711C"/>
    <w:rsid w:val="00E5741B"/>
    <w:rsid w:val="00E57430"/>
    <w:rsid w:val="00E574E9"/>
    <w:rsid w:val="00E57531"/>
    <w:rsid w:val="00E576B7"/>
    <w:rsid w:val="00E579F0"/>
    <w:rsid w:val="00E57E77"/>
    <w:rsid w:val="00E602DC"/>
    <w:rsid w:val="00E60389"/>
    <w:rsid w:val="00E60A88"/>
    <w:rsid w:val="00E60F54"/>
    <w:rsid w:val="00E61084"/>
    <w:rsid w:val="00E61222"/>
    <w:rsid w:val="00E61417"/>
    <w:rsid w:val="00E614C6"/>
    <w:rsid w:val="00E616DF"/>
    <w:rsid w:val="00E61E94"/>
    <w:rsid w:val="00E61ED4"/>
    <w:rsid w:val="00E61F77"/>
    <w:rsid w:val="00E61FFB"/>
    <w:rsid w:val="00E620DA"/>
    <w:rsid w:val="00E62123"/>
    <w:rsid w:val="00E62129"/>
    <w:rsid w:val="00E62170"/>
    <w:rsid w:val="00E62609"/>
    <w:rsid w:val="00E6265C"/>
    <w:rsid w:val="00E62A69"/>
    <w:rsid w:val="00E62AA3"/>
    <w:rsid w:val="00E62AEE"/>
    <w:rsid w:val="00E62B54"/>
    <w:rsid w:val="00E62CDC"/>
    <w:rsid w:val="00E62DD9"/>
    <w:rsid w:val="00E62E94"/>
    <w:rsid w:val="00E62F98"/>
    <w:rsid w:val="00E634DD"/>
    <w:rsid w:val="00E634E5"/>
    <w:rsid w:val="00E63655"/>
    <w:rsid w:val="00E6390F"/>
    <w:rsid w:val="00E63948"/>
    <w:rsid w:val="00E63C95"/>
    <w:rsid w:val="00E63CCD"/>
    <w:rsid w:val="00E640BC"/>
    <w:rsid w:val="00E642D5"/>
    <w:rsid w:val="00E6431C"/>
    <w:rsid w:val="00E64408"/>
    <w:rsid w:val="00E644FD"/>
    <w:rsid w:val="00E64618"/>
    <w:rsid w:val="00E6461D"/>
    <w:rsid w:val="00E647DF"/>
    <w:rsid w:val="00E6512D"/>
    <w:rsid w:val="00E651D0"/>
    <w:rsid w:val="00E651ED"/>
    <w:rsid w:val="00E6535A"/>
    <w:rsid w:val="00E65D6D"/>
    <w:rsid w:val="00E66268"/>
    <w:rsid w:val="00E66330"/>
    <w:rsid w:val="00E6659A"/>
    <w:rsid w:val="00E66778"/>
    <w:rsid w:val="00E66A86"/>
    <w:rsid w:val="00E66BFD"/>
    <w:rsid w:val="00E66C58"/>
    <w:rsid w:val="00E66EC4"/>
    <w:rsid w:val="00E66F23"/>
    <w:rsid w:val="00E66F92"/>
    <w:rsid w:val="00E67136"/>
    <w:rsid w:val="00E673AE"/>
    <w:rsid w:val="00E6757D"/>
    <w:rsid w:val="00E676ED"/>
    <w:rsid w:val="00E67710"/>
    <w:rsid w:val="00E679FE"/>
    <w:rsid w:val="00E67A51"/>
    <w:rsid w:val="00E67D50"/>
    <w:rsid w:val="00E67F25"/>
    <w:rsid w:val="00E7002C"/>
    <w:rsid w:val="00E700E2"/>
    <w:rsid w:val="00E7024D"/>
    <w:rsid w:val="00E70314"/>
    <w:rsid w:val="00E70667"/>
    <w:rsid w:val="00E70717"/>
    <w:rsid w:val="00E70F43"/>
    <w:rsid w:val="00E70F58"/>
    <w:rsid w:val="00E7107D"/>
    <w:rsid w:val="00E71293"/>
    <w:rsid w:val="00E71441"/>
    <w:rsid w:val="00E7188C"/>
    <w:rsid w:val="00E71977"/>
    <w:rsid w:val="00E71DC8"/>
    <w:rsid w:val="00E71E22"/>
    <w:rsid w:val="00E724DC"/>
    <w:rsid w:val="00E727F5"/>
    <w:rsid w:val="00E72A86"/>
    <w:rsid w:val="00E72BEE"/>
    <w:rsid w:val="00E72CC4"/>
    <w:rsid w:val="00E72F85"/>
    <w:rsid w:val="00E73172"/>
    <w:rsid w:val="00E732AE"/>
    <w:rsid w:val="00E732B9"/>
    <w:rsid w:val="00E73411"/>
    <w:rsid w:val="00E7345D"/>
    <w:rsid w:val="00E734B8"/>
    <w:rsid w:val="00E7359C"/>
    <w:rsid w:val="00E735F7"/>
    <w:rsid w:val="00E73802"/>
    <w:rsid w:val="00E73833"/>
    <w:rsid w:val="00E738BE"/>
    <w:rsid w:val="00E7390B"/>
    <w:rsid w:val="00E73A62"/>
    <w:rsid w:val="00E73C57"/>
    <w:rsid w:val="00E7401E"/>
    <w:rsid w:val="00E7410F"/>
    <w:rsid w:val="00E741CD"/>
    <w:rsid w:val="00E74273"/>
    <w:rsid w:val="00E746FA"/>
    <w:rsid w:val="00E74876"/>
    <w:rsid w:val="00E749DD"/>
    <w:rsid w:val="00E74A76"/>
    <w:rsid w:val="00E74BDC"/>
    <w:rsid w:val="00E74D69"/>
    <w:rsid w:val="00E74DC6"/>
    <w:rsid w:val="00E74EFE"/>
    <w:rsid w:val="00E74F5C"/>
    <w:rsid w:val="00E75A0F"/>
    <w:rsid w:val="00E75AD8"/>
    <w:rsid w:val="00E75B16"/>
    <w:rsid w:val="00E75C37"/>
    <w:rsid w:val="00E763A1"/>
    <w:rsid w:val="00E763CE"/>
    <w:rsid w:val="00E76518"/>
    <w:rsid w:val="00E76968"/>
    <w:rsid w:val="00E769CD"/>
    <w:rsid w:val="00E769D7"/>
    <w:rsid w:val="00E76DA1"/>
    <w:rsid w:val="00E76F82"/>
    <w:rsid w:val="00E77230"/>
    <w:rsid w:val="00E77817"/>
    <w:rsid w:val="00E77D4A"/>
    <w:rsid w:val="00E77E4B"/>
    <w:rsid w:val="00E8011C"/>
    <w:rsid w:val="00E80732"/>
    <w:rsid w:val="00E80A45"/>
    <w:rsid w:val="00E81277"/>
    <w:rsid w:val="00E8156B"/>
    <w:rsid w:val="00E81635"/>
    <w:rsid w:val="00E819DE"/>
    <w:rsid w:val="00E81B90"/>
    <w:rsid w:val="00E81DC7"/>
    <w:rsid w:val="00E81E02"/>
    <w:rsid w:val="00E82C19"/>
    <w:rsid w:val="00E83308"/>
    <w:rsid w:val="00E833BC"/>
    <w:rsid w:val="00E83700"/>
    <w:rsid w:val="00E8386D"/>
    <w:rsid w:val="00E83B29"/>
    <w:rsid w:val="00E8407E"/>
    <w:rsid w:val="00E84226"/>
    <w:rsid w:val="00E845E3"/>
    <w:rsid w:val="00E84C2A"/>
    <w:rsid w:val="00E84C86"/>
    <w:rsid w:val="00E84E1E"/>
    <w:rsid w:val="00E8500E"/>
    <w:rsid w:val="00E85095"/>
    <w:rsid w:val="00E85169"/>
    <w:rsid w:val="00E85454"/>
    <w:rsid w:val="00E859F2"/>
    <w:rsid w:val="00E85B2D"/>
    <w:rsid w:val="00E85B73"/>
    <w:rsid w:val="00E85C5F"/>
    <w:rsid w:val="00E85D3A"/>
    <w:rsid w:val="00E85EE6"/>
    <w:rsid w:val="00E8612B"/>
    <w:rsid w:val="00E86530"/>
    <w:rsid w:val="00E866C4"/>
    <w:rsid w:val="00E869F3"/>
    <w:rsid w:val="00E86A88"/>
    <w:rsid w:val="00E86C0E"/>
    <w:rsid w:val="00E86DA9"/>
    <w:rsid w:val="00E8707E"/>
    <w:rsid w:val="00E8718E"/>
    <w:rsid w:val="00E877E0"/>
    <w:rsid w:val="00E8791B"/>
    <w:rsid w:val="00E87AE9"/>
    <w:rsid w:val="00E87C18"/>
    <w:rsid w:val="00E87CD5"/>
    <w:rsid w:val="00E87F94"/>
    <w:rsid w:val="00E900E4"/>
    <w:rsid w:val="00E906FF"/>
    <w:rsid w:val="00E90998"/>
    <w:rsid w:val="00E90A02"/>
    <w:rsid w:val="00E9115A"/>
    <w:rsid w:val="00E9173A"/>
    <w:rsid w:val="00E91990"/>
    <w:rsid w:val="00E91C5F"/>
    <w:rsid w:val="00E91D94"/>
    <w:rsid w:val="00E92433"/>
    <w:rsid w:val="00E92536"/>
    <w:rsid w:val="00E9279B"/>
    <w:rsid w:val="00E927B3"/>
    <w:rsid w:val="00E92A5B"/>
    <w:rsid w:val="00E92A98"/>
    <w:rsid w:val="00E92ADB"/>
    <w:rsid w:val="00E9309B"/>
    <w:rsid w:val="00E932DA"/>
    <w:rsid w:val="00E93419"/>
    <w:rsid w:val="00E93B8D"/>
    <w:rsid w:val="00E93FEC"/>
    <w:rsid w:val="00E940E4"/>
    <w:rsid w:val="00E9441F"/>
    <w:rsid w:val="00E9466B"/>
    <w:rsid w:val="00E947B4"/>
    <w:rsid w:val="00E947E3"/>
    <w:rsid w:val="00E94996"/>
    <w:rsid w:val="00E94AEB"/>
    <w:rsid w:val="00E94B12"/>
    <w:rsid w:val="00E94C50"/>
    <w:rsid w:val="00E94DDC"/>
    <w:rsid w:val="00E95053"/>
    <w:rsid w:val="00E95161"/>
    <w:rsid w:val="00E952A2"/>
    <w:rsid w:val="00E953B1"/>
    <w:rsid w:val="00E953D7"/>
    <w:rsid w:val="00E954FE"/>
    <w:rsid w:val="00E9557F"/>
    <w:rsid w:val="00E95648"/>
    <w:rsid w:val="00E95928"/>
    <w:rsid w:val="00E9594E"/>
    <w:rsid w:val="00E9598E"/>
    <w:rsid w:val="00E95AB9"/>
    <w:rsid w:val="00E95BA1"/>
    <w:rsid w:val="00E95C45"/>
    <w:rsid w:val="00E95D53"/>
    <w:rsid w:val="00E967C4"/>
    <w:rsid w:val="00E96A0E"/>
    <w:rsid w:val="00E96A3F"/>
    <w:rsid w:val="00E96AEB"/>
    <w:rsid w:val="00E96E86"/>
    <w:rsid w:val="00E96EDD"/>
    <w:rsid w:val="00E97362"/>
    <w:rsid w:val="00E973F0"/>
    <w:rsid w:val="00E97409"/>
    <w:rsid w:val="00E97AC6"/>
    <w:rsid w:val="00E97C0C"/>
    <w:rsid w:val="00E97C1E"/>
    <w:rsid w:val="00E97C87"/>
    <w:rsid w:val="00E97E07"/>
    <w:rsid w:val="00EA01A4"/>
    <w:rsid w:val="00EA05E6"/>
    <w:rsid w:val="00EA05ED"/>
    <w:rsid w:val="00EA087B"/>
    <w:rsid w:val="00EA0A78"/>
    <w:rsid w:val="00EA0C5E"/>
    <w:rsid w:val="00EA0CC2"/>
    <w:rsid w:val="00EA0F7B"/>
    <w:rsid w:val="00EA13EF"/>
    <w:rsid w:val="00EA1507"/>
    <w:rsid w:val="00EA185E"/>
    <w:rsid w:val="00EA1B19"/>
    <w:rsid w:val="00EA1DCA"/>
    <w:rsid w:val="00EA219E"/>
    <w:rsid w:val="00EA2541"/>
    <w:rsid w:val="00EA2574"/>
    <w:rsid w:val="00EA269D"/>
    <w:rsid w:val="00EA285D"/>
    <w:rsid w:val="00EA2A2D"/>
    <w:rsid w:val="00EA2A8A"/>
    <w:rsid w:val="00EA2D57"/>
    <w:rsid w:val="00EA2DD7"/>
    <w:rsid w:val="00EA2E61"/>
    <w:rsid w:val="00EA32F6"/>
    <w:rsid w:val="00EA347D"/>
    <w:rsid w:val="00EA38A3"/>
    <w:rsid w:val="00EA3D45"/>
    <w:rsid w:val="00EA3E37"/>
    <w:rsid w:val="00EA4095"/>
    <w:rsid w:val="00EA40D2"/>
    <w:rsid w:val="00EA42BA"/>
    <w:rsid w:val="00EA433D"/>
    <w:rsid w:val="00EA4541"/>
    <w:rsid w:val="00EA4612"/>
    <w:rsid w:val="00EA4AA9"/>
    <w:rsid w:val="00EA4D24"/>
    <w:rsid w:val="00EA5032"/>
    <w:rsid w:val="00EA5141"/>
    <w:rsid w:val="00EA5352"/>
    <w:rsid w:val="00EA53AE"/>
    <w:rsid w:val="00EA54B6"/>
    <w:rsid w:val="00EA56D3"/>
    <w:rsid w:val="00EA574D"/>
    <w:rsid w:val="00EA57BB"/>
    <w:rsid w:val="00EA5954"/>
    <w:rsid w:val="00EA5BC8"/>
    <w:rsid w:val="00EA5E83"/>
    <w:rsid w:val="00EA6304"/>
    <w:rsid w:val="00EA6540"/>
    <w:rsid w:val="00EA681A"/>
    <w:rsid w:val="00EA696E"/>
    <w:rsid w:val="00EA6B7C"/>
    <w:rsid w:val="00EA6C88"/>
    <w:rsid w:val="00EA6E3F"/>
    <w:rsid w:val="00EA7022"/>
    <w:rsid w:val="00EA7102"/>
    <w:rsid w:val="00EA711C"/>
    <w:rsid w:val="00EA72C5"/>
    <w:rsid w:val="00EA7354"/>
    <w:rsid w:val="00EA782B"/>
    <w:rsid w:val="00EA7900"/>
    <w:rsid w:val="00EA7A35"/>
    <w:rsid w:val="00EA7B8D"/>
    <w:rsid w:val="00EA7BB9"/>
    <w:rsid w:val="00EA7BBA"/>
    <w:rsid w:val="00EA7C7D"/>
    <w:rsid w:val="00EA7C84"/>
    <w:rsid w:val="00EB0416"/>
    <w:rsid w:val="00EB0496"/>
    <w:rsid w:val="00EB0500"/>
    <w:rsid w:val="00EB0969"/>
    <w:rsid w:val="00EB0F97"/>
    <w:rsid w:val="00EB1039"/>
    <w:rsid w:val="00EB1168"/>
    <w:rsid w:val="00EB14E7"/>
    <w:rsid w:val="00EB14F6"/>
    <w:rsid w:val="00EB17EB"/>
    <w:rsid w:val="00EB1AED"/>
    <w:rsid w:val="00EB1D23"/>
    <w:rsid w:val="00EB1EE2"/>
    <w:rsid w:val="00EB1F50"/>
    <w:rsid w:val="00EB1F80"/>
    <w:rsid w:val="00EB21CD"/>
    <w:rsid w:val="00EB241A"/>
    <w:rsid w:val="00EB2675"/>
    <w:rsid w:val="00EB2A15"/>
    <w:rsid w:val="00EB2B29"/>
    <w:rsid w:val="00EB2E55"/>
    <w:rsid w:val="00EB2FBF"/>
    <w:rsid w:val="00EB30EF"/>
    <w:rsid w:val="00EB31E9"/>
    <w:rsid w:val="00EB3546"/>
    <w:rsid w:val="00EB3691"/>
    <w:rsid w:val="00EB36A7"/>
    <w:rsid w:val="00EB3845"/>
    <w:rsid w:val="00EB3D06"/>
    <w:rsid w:val="00EB44F2"/>
    <w:rsid w:val="00EB46F3"/>
    <w:rsid w:val="00EB492C"/>
    <w:rsid w:val="00EB498C"/>
    <w:rsid w:val="00EB4DED"/>
    <w:rsid w:val="00EB4E14"/>
    <w:rsid w:val="00EB4E3D"/>
    <w:rsid w:val="00EB501B"/>
    <w:rsid w:val="00EB507E"/>
    <w:rsid w:val="00EB52B9"/>
    <w:rsid w:val="00EB5424"/>
    <w:rsid w:val="00EB5680"/>
    <w:rsid w:val="00EB5851"/>
    <w:rsid w:val="00EB58F0"/>
    <w:rsid w:val="00EB59F7"/>
    <w:rsid w:val="00EB5C9B"/>
    <w:rsid w:val="00EB615C"/>
    <w:rsid w:val="00EB637B"/>
    <w:rsid w:val="00EB648E"/>
    <w:rsid w:val="00EB6825"/>
    <w:rsid w:val="00EB689E"/>
    <w:rsid w:val="00EB697A"/>
    <w:rsid w:val="00EB6CBA"/>
    <w:rsid w:val="00EB6F3B"/>
    <w:rsid w:val="00EB6FF2"/>
    <w:rsid w:val="00EB704D"/>
    <w:rsid w:val="00EB7483"/>
    <w:rsid w:val="00EB76A1"/>
    <w:rsid w:val="00EB77F0"/>
    <w:rsid w:val="00EB7C34"/>
    <w:rsid w:val="00EB7ED0"/>
    <w:rsid w:val="00EC027C"/>
    <w:rsid w:val="00EC03EB"/>
    <w:rsid w:val="00EC0627"/>
    <w:rsid w:val="00EC0696"/>
    <w:rsid w:val="00EC07E9"/>
    <w:rsid w:val="00EC093D"/>
    <w:rsid w:val="00EC0B1D"/>
    <w:rsid w:val="00EC1184"/>
    <w:rsid w:val="00EC1429"/>
    <w:rsid w:val="00EC1A70"/>
    <w:rsid w:val="00EC2041"/>
    <w:rsid w:val="00EC2058"/>
    <w:rsid w:val="00EC20DF"/>
    <w:rsid w:val="00EC222F"/>
    <w:rsid w:val="00EC2400"/>
    <w:rsid w:val="00EC247B"/>
    <w:rsid w:val="00EC2B7B"/>
    <w:rsid w:val="00EC31B5"/>
    <w:rsid w:val="00EC328C"/>
    <w:rsid w:val="00EC32BC"/>
    <w:rsid w:val="00EC334F"/>
    <w:rsid w:val="00EC3567"/>
    <w:rsid w:val="00EC396F"/>
    <w:rsid w:val="00EC3991"/>
    <w:rsid w:val="00EC3B2D"/>
    <w:rsid w:val="00EC40CF"/>
    <w:rsid w:val="00EC445F"/>
    <w:rsid w:val="00EC4511"/>
    <w:rsid w:val="00EC466D"/>
    <w:rsid w:val="00EC48DC"/>
    <w:rsid w:val="00EC4CF4"/>
    <w:rsid w:val="00EC4E23"/>
    <w:rsid w:val="00EC4F93"/>
    <w:rsid w:val="00EC548E"/>
    <w:rsid w:val="00EC561C"/>
    <w:rsid w:val="00EC5845"/>
    <w:rsid w:val="00EC589A"/>
    <w:rsid w:val="00EC5970"/>
    <w:rsid w:val="00EC59DB"/>
    <w:rsid w:val="00EC5B80"/>
    <w:rsid w:val="00EC5CFF"/>
    <w:rsid w:val="00EC5E80"/>
    <w:rsid w:val="00EC605D"/>
    <w:rsid w:val="00EC6761"/>
    <w:rsid w:val="00EC685B"/>
    <w:rsid w:val="00EC6C34"/>
    <w:rsid w:val="00EC6DD3"/>
    <w:rsid w:val="00EC6E48"/>
    <w:rsid w:val="00EC6FC2"/>
    <w:rsid w:val="00EC7143"/>
    <w:rsid w:val="00EC7217"/>
    <w:rsid w:val="00EC7752"/>
    <w:rsid w:val="00EC7927"/>
    <w:rsid w:val="00EC7CCE"/>
    <w:rsid w:val="00EC7FB1"/>
    <w:rsid w:val="00ED010C"/>
    <w:rsid w:val="00ED0C07"/>
    <w:rsid w:val="00ED0E7F"/>
    <w:rsid w:val="00ED1112"/>
    <w:rsid w:val="00ED149A"/>
    <w:rsid w:val="00ED18BF"/>
    <w:rsid w:val="00ED1BAA"/>
    <w:rsid w:val="00ED1D06"/>
    <w:rsid w:val="00ED249F"/>
    <w:rsid w:val="00ED26A7"/>
    <w:rsid w:val="00ED2BB7"/>
    <w:rsid w:val="00ED2DA7"/>
    <w:rsid w:val="00ED3117"/>
    <w:rsid w:val="00ED32E3"/>
    <w:rsid w:val="00ED3427"/>
    <w:rsid w:val="00ED35BF"/>
    <w:rsid w:val="00ED383A"/>
    <w:rsid w:val="00ED3B42"/>
    <w:rsid w:val="00ED4146"/>
    <w:rsid w:val="00ED4166"/>
    <w:rsid w:val="00ED4325"/>
    <w:rsid w:val="00ED47D0"/>
    <w:rsid w:val="00ED48FE"/>
    <w:rsid w:val="00ED4973"/>
    <w:rsid w:val="00ED4BD5"/>
    <w:rsid w:val="00ED4C9A"/>
    <w:rsid w:val="00ED4DE9"/>
    <w:rsid w:val="00ED4F25"/>
    <w:rsid w:val="00ED562C"/>
    <w:rsid w:val="00ED56B2"/>
    <w:rsid w:val="00ED56CA"/>
    <w:rsid w:val="00ED5743"/>
    <w:rsid w:val="00ED592C"/>
    <w:rsid w:val="00ED5A81"/>
    <w:rsid w:val="00ED5D29"/>
    <w:rsid w:val="00ED5E3B"/>
    <w:rsid w:val="00ED5F6E"/>
    <w:rsid w:val="00ED6557"/>
    <w:rsid w:val="00ED7667"/>
    <w:rsid w:val="00ED781C"/>
    <w:rsid w:val="00ED7F78"/>
    <w:rsid w:val="00EE0078"/>
    <w:rsid w:val="00EE03B5"/>
    <w:rsid w:val="00EE044E"/>
    <w:rsid w:val="00EE04F0"/>
    <w:rsid w:val="00EE05DC"/>
    <w:rsid w:val="00EE0809"/>
    <w:rsid w:val="00EE0A56"/>
    <w:rsid w:val="00EE0A98"/>
    <w:rsid w:val="00EE0AE4"/>
    <w:rsid w:val="00EE0B7C"/>
    <w:rsid w:val="00EE0B84"/>
    <w:rsid w:val="00EE0C95"/>
    <w:rsid w:val="00EE0FA5"/>
    <w:rsid w:val="00EE10DF"/>
    <w:rsid w:val="00EE12A3"/>
    <w:rsid w:val="00EE1493"/>
    <w:rsid w:val="00EE15B2"/>
    <w:rsid w:val="00EE170D"/>
    <w:rsid w:val="00EE1837"/>
    <w:rsid w:val="00EE19B0"/>
    <w:rsid w:val="00EE1DE0"/>
    <w:rsid w:val="00EE1E45"/>
    <w:rsid w:val="00EE1E48"/>
    <w:rsid w:val="00EE1EA7"/>
    <w:rsid w:val="00EE1FAF"/>
    <w:rsid w:val="00EE2085"/>
    <w:rsid w:val="00EE20B9"/>
    <w:rsid w:val="00EE2617"/>
    <w:rsid w:val="00EE293D"/>
    <w:rsid w:val="00EE2DC5"/>
    <w:rsid w:val="00EE2E24"/>
    <w:rsid w:val="00EE2E6D"/>
    <w:rsid w:val="00EE32A2"/>
    <w:rsid w:val="00EE33CC"/>
    <w:rsid w:val="00EE352D"/>
    <w:rsid w:val="00EE3680"/>
    <w:rsid w:val="00EE38FF"/>
    <w:rsid w:val="00EE397E"/>
    <w:rsid w:val="00EE39B1"/>
    <w:rsid w:val="00EE3C1A"/>
    <w:rsid w:val="00EE3D3B"/>
    <w:rsid w:val="00EE3F5E"/>
    <w:rsid w:val="00EE4331"/>
    <w:rsid w:val="00EE4AA2"/>
    <w:rsid w:val="00EE4BCE"/>
    <w:rsid w:val="00EE4CAB"/>
    <w:rsid w:val="00EE4ED7"/>
    <w:rsid w:val="00EE51A8"/>
    <w:rsid w:val="00EE544D"/>
    <w:rsid w:val="00EE57C6"/>
    <w:rsid w:val="00EE5939"/>
    <w:rsid w:val="00EE5CD5"/>
    <w:rsid w:val="00EE5E44"/>
    <w:rsid w:val="00EE5EF8"/>
    <w:rsid w:val="00EE60A8"/>
    <w:rsid w:val="00EE621B"/>
    <w:rsid w:val="00EE6441"/>
    <w:rsid w:val="00EE65C0"/>
    <w:rsid w:val="00EE68A0"/>
    <w:rsid w:val="00EE68AA"/>
    <w:rsid w:val="00EE6F2C"/>
    <w:rsid w:val="00EE70C1"/>
    <w:rsid w:val="00EE734C"/>
    <w:rsid w:val="00EE73F9"/>
    <w:rsid w:val="00EE7C38"/>
    <w:rsid w:val="00EE7C8E"/>
    <w:rsid w:val="00EF002A"/>
    <w:rsid w:val="00EF0033"/>
    <w:rsid w:val="00EF0050"/>
    <w:rsid w:val="00EF02CF"/>
    <w:rsid w:val="00EF02ED"/>
    <w:rsid w:val="00EF0780"/>
    <w:rsid w:val="00EF08B1"/>
    <w:rsid w:val="00EF094E"/>
    <w:rsid w:val="00EF0B8F"/>
    <w:rsid w:val="00EF0F0E"/>
    <w:rsid w:val="00EF12B9"/>
    <w:rsid w:val="00EF12F3"/>
    <w:rsid w:val="00EF1751"/>
    <w:rsid w:val="00EF1A02"/>
    <w:rsid w:val="00EF1D38"/>
    <w:rsid w:val="00EF1FEC"/>
    <w:rsid w:val="00EF234F"/>
    <w:rsid w:val="00EF2486"/>
    <w:rsid w:val="00EF270D"/>
    <w:rsid w:val="00EF2A2F"/>
    <w:rsid w:val="00EF2AA0"/>
    <w:rsid w:val="00EF2B43"/>
    <w:rsid w:val="00EF2C62"/>
    <w:rsid w:val="00EF2FA1"/>
    <w:rsid w:val="00EF3367"/>
    <w:rsid w:val="00EF3866"/>
    <w:rsid w:val="00EF3D52"/>
    <w:rsid w:val="00EF3DCF"/>
    <w:rsid w:val="00EF4234"/>
    <w:rsid w:val="00EF44D7"/>
    <w:rsid w:val="00EF47E8"/>
    <w:rsid w:val="00EF490F"/>
    <w:rsid w:val="00EF4B9A"/>
    <w:rsid w:val="00EF4BB5"/>
    <w:rsid w:val="00EF4BC9"/>
    <w:rsid w:val="00EF4F0F"/>
    <w:rsid w:val="00EF4FBD"/>
    <w:rsid w:val="00EF50D1"/>
    <w:rsid w:val="00EF5577"/>
    <w:rsid w:val="00EF6200"/>
    <w:rsid w:val="00EF662E"/>
    <w:rsid w:val="00EF68F8"/>
    <w:rsid w:val="00EF6A6A"/>
    <w:rsid w:val="00EF6BA4"/>
    <w:rsid w:val="00EF6F64"/>
    <w:rsid w:val="00EF70C8"/>
    <w:rsid w:val="00EF716D"/>
    <w:rsid w:val="00EF71AC"/>
    <w:rsid w:val="00EF728C"/>
    <w:rsid w:val="00EF750A"/>
    <w:rsid w:val="00EF76C4"/>
    <w:rsid w:val="00EF7857"/>
    <w:rsid w:val="00EF7B73"/>
    <w:rsid w:val="00EF7D98"/>
    <w:rsid w:val="00EF7FDB"/>
    <w:rsid w:val="00F00072"/>
    <w:rsid w:val="00F000AB"/>
    <w:rsid w:val="00F003C4"/>
    <w:rsid w:val="00F00591"/>
    <w:rsid w:val="00F00875"/>
    <w:rsid w:val="00F008BB"/>
    <w:rsid w:val="00F009B9"/>
    <w:rsid w:val="00F00DFC"/>
    <w:rsid w:val="00F00E2A"/>
    <w:rsid w:val="00F013A9"/>
    <w:rsid w:val="00F01581"/>
    <w:rsid w:val="00F01824"/>
    <w:rsid w:val="00F018E6"/>
    <w:rsid w:val="00F0191D"/>
    <w:rsid w:val="00F01C77"/>
    <w:rsid w:val="00F024EF"/>
    <w:rsid w:val="00F02591"/>
    <w:rsid w:val="00F025F9"/>
    <w:rsid w:val="00F02B0B"/>
    <w:rsid w:val="00F02BCC"/>
    <w:rsid w:val="00F02C08"/>
    <w:rsid w:val="00F02E6C"/>
    <w:rsid w:val="00F03053"/>
    <w:rsid w:val="00F03207"/>
    <w:rsid w:val="00F032E7"/>
    <w:rsid w:val="00F0343A"/>
    <w:rsid w:val="00F034FF"/>
    <w:rsid w:val="00F03718"/>
    <w:rsid w:val="00F03D1F"/>
    <w:rsid w:val="00F0406F"/>
    <w:rsid w:val="00F041C1"/>
    <w:rsid w:val="00F042EC"/>
    <w:rsid w:val="00F04397"/>
    <w:rsid w:val="00F044C7"/>
    <w:rsid w:val="00F044EA"/>
    <w:rsid w:val="00F045B8"/>
    <w:rsid w:val="00F045C1"/>
    <w:rsid w:val="00F0464A"/>
    <w:rsid w:val="00F04AFD"/>
    <w:rsid w:val="00F04CA4"/>
    <w:rsid w:val="00F04EFF"/>
    <w:rsid w:val="00F05075"/>
    <w:rsid w:val="00F057F0"/>
    <w:rsid w:val="00F05B4A"/>
    <w:rsid w:val="00F05C49"/>
    <w:rsid w:val="00F05FC7"/>
    <w:rsid w:val="00F06389"/>
    <w:rsid w:val="00F063B3"/>
    <w:rsid w:val="00F066D6"/>
    <w:rsid w:val="00F0674B"/>
    <w:rsid w:val="00F06BB4"/>
    <w:rsid w:val="00F06E52"/>
    <w:rsid w:val="00F07086"/>
    <w:rsid w:val="00F07334"/>
    <w:rsid w:val="00F07574"/>
    <w:rsid w:val="00F07782"/>
    <w:rsid w:val="00F0789A"/>
    <w:rsid w:val="00F07A98"/>
    <w:rsid w:val="00F07AD9"/>
    <w:rsid w:val="00F07BD2"/>
    <w:rsid w:val="00F07CD7"/>
    <w:rsid w:val="00F07E99"/>
    <w:rsid w:val="00F07F74"/>
    <w:rsid w:val="00F1025A"/>
    <w:rsid w:val="00F105A0"/>
    <w:rsid w:val="00F106F1"/>
    <w:rsid w:val="00F1075B"/>
    <w:rsid w:val="00F10978"/>
    <w:rsid w:val="00F10CD1"/>
    <w:rsid w:val="00F10EC9"/>
    <w:rsid w:val="00F1122B"/>
    <w:rsid w:val="00F11267"/>
    <w:rsid w:val="00F11532"/>
    <w:rsid w:val="00F117E9"/>
    <w:rsid w:val="00F119F2"/>
    <w:rsid w:val="00F11A9C"/>
    <w:rsid w:val="00F11D1F"/>
    <w:rsid w:val="00F12273"/>
    <w:rsid w:val="00F125E9"/>
    <w:rsid w:val="00F126CA"/>
    <w:rsid w:val="00F127BC"/>
    <w:rsid w:val="00F12DA0"/>
    <w:rsid w:val="00F12EED"/>
    <w:rsid w:val="00F1303A"/>
    <w:rsid w:val="00F13068"/>
    <w:rsid w:val="00F1330F"/>
    <w:rsid w:val="00F1355B"/>
    <w:rsid w:val="00F1372B"/>
    <w:rsid w:val="00F13741"/>
    <w:rsid w:val="00F13C72"/>
    <w:rsid w:val="00F13D2E"/>
    <w:rsid w:val="00F13E68"/>
    <w:rsid w:val="00F13FBE"/>
    <w:rsid w:val="00F14070"/>
    <w:rsid w:val="00F1460A"/>
    <w:rsid w:val="00F146DB"/>
    <w:rsid w:val="00F14808"/>
    <w:rsid w:val="00F14FB2"/>
    <w:rsid w:val="00F1518B"/>
    <w:rsid w:val="00F151D2"/>
    <w:rsid w:val="00F15539"/>
    <w:rsid w:val="00F1567B"/>
    <w:rsid w:val="00F1572E"/>
    <w:rsid w:val="00F158F0"/>
    <w:rsid w:val="00F15AB5"/>
    <w:rsid w:val="00F15B31"/>
    <w:rsid w:val="00F15DAD"/>
    <w:rsid w:val="00F15E87"/>
    <w:rsid w:val="00F15FCA"/>
    <w:rsid w:val="00F161E8"/>
    <w:rsid w:val="00F1641D"/>
    <w:rsid w:val="00F16706"/>
    <w:rsid w:val="00F168A7"/>
    <w:rsid w:val="00F16C95"/>
    <w:rsid w:val="00F16DAC"/>
    <w:rsid w:val="00F1702B"/>
    <w:rsid w:val="00F171CC"/>
    <w:rsid w:val="00F1721F"/>
    <w:rsid w:val="00F174BD"/>
    <w:rsid w:val="00F175E6"/>
    <w:rsid w:val="00F179E7"/>
    <w:rsid w:val="00F17C88"/>
    <w:rsid w:val="00F17FF5"/>
    <w:rsid w:val="00F2011A"/>
    <w:rsid w:val="00F201F0"/>
    <w:rsid w:val="00F20415"/>
    <w:rsid w:val="00F2053E"/>
    <w:rsid w:val="00F205D3"/>
    <w:rsid w:val="00F20A64"/>
    <w:rsid w:val="00F20B91"/>
    <w:rsid w:val="00F20C95"/>
    <w:rsid w:val="00F20E43"/>
    <w:rsid w:val="00F210DD"/>
    <w:rsid w:val="00F212CE"/>
    <w:rsid w:val="00F2159E"/>
    <w:rsid w:val="00F216DD"/>
    <w:rsid w:val="00F216FE"/>
    <w:rsid w:val="00F2190D"/>
    <w:rsid w:val="00F21B6E"/>
    <w:rsid w:val="00F21E38"/>
    <w:rsid w:val="00F21EF4"/>
    <w:rsid w:val="00F22328"/>
    <w:rsid w:val="00F225FC"/>
    <w:rsid w:val="00F22797"/>
    <w:rsid w:val="00F22806"/>
    <w:rsid w:val="00F22884"/>
    <w:rsid w:val="00F22903"/>
    <w:rsid w:val="00F22934"/>
    <w:rsid w:val="00F22975"/>
    <w:rsid w:val="00F22A2D"/>
    <w:rsid w:val="00F22A68"/>
    <w:rsid w:val="00F22FE8"/>
    <w:rsid w:val="00F230C4"/>
    <w:rsid w:val="00F2316D"/>
    <w:rsid w:val="00F23248"/>
    <w:rsid w:val="00F2328D"/>
    <w:rsid w:val="00F23606"/>
    <w:rsid w:val="00F2366D"/>
    <w:rsid w:val="00F236A4"/>
    <w:rsid w:val="00F2372D"/>
    <w:rsid w:val="00F237C3"/>
    <w:rsid w:val="00F23938"/>
    <w:rsid w:val="00F23950"/>
    <w:rsid w:val="00F23A9D"/>
    <w:rsid w:val="00F23C2B"/>
    <w:rsid w:val="00F242E0"/>
    <w:rsid w:val="00F244C8"/>
    <w:rsid w:val="00F247AF"/>
    <w:rsid w:val="00F24998"/>
    <w:rsid w:val="00F24B18"/>
    <w:rsid w:val="00F24D29"/>
    <w:rsid w:val="00F24FBE"/>
    <w:rsid w:val="00F250F7"/>
    <w:rsid w:val="00F2521D"/>
    <w:rsid w:val="00F2543C"/>
    <w:rsid w:val="00F25856"/>
    <w:rsid w:val="00F25BFB"/>
    <w:rsid w:val="00F25C7B"/>
    <w:rsid w:val="00F25F61"/>
    <w:rsid w:val="00F268B8"/>
    <w:rsid w:val="00F26AA8"/>
    <w:rsid w:val="00F26C52"/>
    <w:rsid w:val="00F26CCC"/>
    <w:rsid w:val="00F27092"/>
    <w:rsid w:val="00F270D0"/>
    <w:rsid w:val="00F27107"/>
    <w:rsid w:val="00F2742B"/>
    <w:rsid w:val="00F274FB"/>
    <w:rsid w:val="00F275AE"/>
    <w:rsid w:val="00F277AD"/>
    <w:rsid w:val="00F27B69"/>
    <w:rsid w:val="00F305D1"/>
    <w:rsid w:val="00F30962"/>
    <w:rsid w:val="00F30BE6"/>
    <w:rsid w:val="00F30D31"/>
    <w:rsid w:val="00F31428"/>
    <w:rsid w:val="00F315FF"/>
    <w:rsid w:val="00F3198E"/>
    <w:rsid w:val="00F31D82"/>
    <w:rsid w:val="00F31EE4"/>
    <w:rsid w:val="00F31F3E"/>
    <w:rsid w:val="00F32195"/>
    <w:rsid w:val="00F32913"/>
    <w:rsid w:val="00F33087"/>
    <w:rsid w:val="00F3308F"/>
    <w:rsid w:val="00F33299"/>
    <w:rsid w:val="00F3359D"/>
    <w:rsid w:val="00F335B5"/>
    <w:rsid w:val="00F33621"/>
    <w:rsid w:val="00F3369E"/>
    <w:rsid w:val="00F3380A"/>
    <w:rsid w:val="00F33A0A"/>
    <w:rsid w:val="00F33BAB"/>
    <w:rsid w:val="00F3442A"/>
    <w:rsid w:val="00F3450E"/>
    <w:rsid w:val="00F347BA"/>
    <w:rsid w:val="00F3485C"/>
    <w:rsid w:val="00F348C7"/>
    <w:rsid w:val="00F34BA1"/>
    <w:rsid w:val="00F34E6C"/>
    <w:rsid w:val="00F34FE2"/>
    <w:rsid w:val="00F3504F"/>
    <w:rsid w:val="00F355A9"/>
    <w:rsid w:val="00F356A6"/>
    <w:rsid w:val="00F3586D"/>
    <w:rsid w:val="00F35C6C"/>
    <w:rsid w:val="00F35DE1"/>
    <w:rsid w:val="00F35DF2"/>
    <w:rsid w:val="00F35E81"/>
    <w:rsid w:val="00F35E85"/>
    <w:rsid w:val="00F35FC3"/>
    <w:rsid w:val="00F36043"/>
    <w:rsid w:val="00F3615B"/>
    <w:rsid w:val="00F36403"/>
    <w:rsid w:val="00F36755"/>
    <w:rsid w:val="00F36882"/>
    <w:rsid w:val="00F36968"/>
    <w:rsid w:val="00F36A5C"/>
    <w:rsid w:val="00F36A9A"/>
    <w:rsid w:val="00F36B16"/>
    <w:rsid w:val="00F36B56"/>
    <w:rsid w:val="00F36CE5"/>
    <w:rsid w:val="00F36E8C"/>
    <w:rsid w:val="00F3730E"/>
    <w:rsid w:val="00F376E7"/>
    <w:rsid w:val="00F378F2"/>
    <w:rsid w:val="00F3794F"/>
    <w:rsid w:val="00F379BB"/>
    <w:rsid w:val="00F37B5B"/>
    <w:rsid w:val="00F37BE2"/>
    <w:rsid w:val="00F37BEE"/>
    <w:rsid w:val="00F37EF6"/>
    <w:rsid w:val="00F402B6"/>
    <w:rsid w:val="00F40A06"/>
    <w:rsid w:val="00F40A1E"/>
    <w:rsid w:val="00F40B51"/>
    <w:rsid w:val="00F40D4F"/>
    <w:rsid w:val="00F40DA0"/>
    <w:rsid w:val="00F40EF4"/>
    <w:rsid w:val="00F4102C"/>
    <w:rsid w:val="00F41128"/>
    <w:rsid w:val="00F411F1"/>
    <w:rsid w:val="00F41317"/>
    <w:rsid w:val="00F41401"/>
    <w:rsid w:val="00F41532"/>
    <w:rsid w:val="00F415E4"/>
    <w:rsid w:val="00F4186C"/>
    <w:rsid w:val="00F418CF"/>
    <w:rsid w:val="00F41C35"/>
    <w:rsid w:val="00F41DCB"/>
    <w:rsid w:val="00F42576"/>
    <w:rsid w:val="00F42626"/>
    <w:rsid w:val="00F4263D"/>
    <w:rsid w:val="00F428FA"/>
    <w:rsid w:val="00F42F23"/>
    <w:rsid w:val="00F42FDD"/>
    <w:rsid w:val="00F43089"/>
    <w:rsid w:val="00F430F3"/>
    <w:rsid w:val="00F431F7"/>
    <w:rsid w:val="00F43617"/>
    <w:rsid w:val="00F437F8"/>
    <w:rsid w:val="00F43935"/>
    <w:rsid w:val="00F43BE5"/>
    <w:rsid w:val="00F43C30"/>
    <w:rsid w:val="00F43DD0"/>
    <w:rsid w:val="00F43F7A"/>
    <w:rsid w:val="00F440D4"/>
    <w:rsid w:val="00F44100"/>
    <w:rsid w:val="00F44287"/>
    <w:rsid w:val="00F444AA"/>
    <w:rsid w:val="00F44624"/>
    <w:rsid w:val="00F44651"/>
    <w:rsid w:val="00F44768"/>
    <w:rsid w:val="00F448A1"/>
    <w:rsid w:val="00F448C9"/>
    <w:rsid w:val="00F44B82"/>
    <w:rsid w:val="00F44FF1"/>
    <w:rsid w:val="00F45161"/>
    <w:rsid w:val="00F45427"/>
    <w:rsid w:val="00F45570"/>
    <w:rsid w:val="00F458AF"/>
    <w:rsid w:val="00F458F5"/>
    <w:rsid w:val="00F46058"/>
    <w:rsid w:val="00F46177"/>
    <w:rsid w:val="00F46692"/>
    <w:rsid w:val="00F46709"/>
    <w:rsid w:val="00F469D2"/>
    <w:rsid w:val="00F46C41"/>
    <w:rsid w:val="00F46C54"/>
    <w:rsid w:val="00F46F4D"/>
    <w:rsid w:val="00F471B3"/>
    <w:rsid w:val="00F47444"/>
    <w:rsid w:val="00F477C4"/>
    <w:rsid w:val="00F479B3"/>
    <w:rsid w:val="00F47BC1"/>
    <w:rsid w:val="00F47E24"/>
    <w:rsid w:val="00F506E8"/>
    <w:rsid w:val="00F5072D"/>
    <w:rsid w:val="00F5095D"/>
    <w:rsid w:val="00F50EC6"/>
    <w:rsid w:val="00F50F8B"/>
    <w:rsid w:val="00F5154A"/>
    <w:rsid w:val="00F5165A"/>
    <w:rsid w:val="00F516F1"/>
    <w:rsid w:val="00F5178A"/>
    <w:rsid w:val="00F51842"/>
    <w:rsid w:val="00F51CFE"/>
    <w:rsid w:val="00F520A0"/>
    <w:rsid w:val="00F524DA"/>
    <w:rsid w:val="00F52911"/>
    <w:rsid w:val="00F52914"/>
    <w:rsid w:val="00F52BEF"/>
    <w:rsid w:val="00F52DE1"/>
    <w:rsid w:val="00F52E9C"/>
    <w:rsid w:val="00F52FA5"/>
    <w:rsid w:val="00F5333A"/>
    <w:rsid w:val="00F53475"/>
    <w:rsid w:val="00F535EE"/>
    <w:rsid w:val="00F5360B"/>
    <w:rsid w:val="00F536D4"/>
    <w:rsid w:val="00F537B8"/>
    <w:rsid w:val="00F5387E"/>
    <w:rsid w:val="00F538E2"/>
    <w:rsid w:val="00F539DF"/>
    <w:rsid w:val="00F53E62"/>
    <w:rsid w:val="00F54091"/>
    <w:rsid w:val="00F542B2"/>
    <w:rsid w:val="00F54523"/>
    <w:rsid w:val="00F54614"/>
    <w:rsid w:val="00F547FC"/>
    <w:rsid w:val="00F54A2B"/>
    <w:rsid w:val="00F54AD6"/>
    <w:rsid w:val="00F54B97"/>
    <w:rsid w:val="00F54D9E"/>
    <w:rsid w:val="00F54DE6"/>
    <w:rsid w:val="00F54ED6"/>
    <w:rsid w:val="00F54F56"/>
    <w:rsid w:val="00F55062"/>
    <w:rsid w:val="00F5508D"/>
    <w:rsid w:val="00F550DC"/>
    <w:rsid w:val="00F55288"/>
    <w:rsid w:val="00F55352"/>
    <w:rsid w:val="00F55642"/>
    <w:rsid w:val="00F558C4"/>
    <w:rsid w:val="00F55A7A"/>
    <w:rsid w:val="00F55B3A"/>
    <w:rsid w:val="00F55B4A"/>
    <w:rsid w:val="00F55C74"/>
    <w:rsid w:val="00F56078"/>
    <w:rsid w:val="00F5623A"/>
    <w:rsid w:val="00F56436"/>
    <w:rsid w:val="00F564B6"/>
    <w:rsid w:val="00F564C2"/>
    <w:rsid w:val="00F56634"/>
    <w:rsid w:val="00F566FB"/>
    <w:rsid w:val="00F56959"/>
    <w:rsid w:val="00F56C78"/>
    <w:rsid w:val="00F56FC6"/>
    <w:rsid w:val="00F57640"/>
    <w:rsid w:val="00F57701"/>
    <w:rsid w:val="00F57BAC"/>
    <w:rsid w:val="00F600AE"/>
    <w:rsid w:val="00F60333"/>
    <w:rsid w:val="00F603C7"/>
    <w:rsid w:val="00F603D2"/>
    <w:rsid w:val="00F604F6"/>
    <w:rsid w:val="00F60558"/>
    <w:rsid w:val="00F6058D"/>
    <w:rsid w:val="00F607AF"/>
    <w:rsid w:val="00F60977"/>
    <w:rsid w:val="00F60A8C"/>
    <w:rsid w:val="00F6108B"/>
    <w:rsid w:val="00F610BF"/>
    <w:rsid w:val="00F6136A"/>
    <w:rsid w:val="00F6155A"/>
    <w:rsid w:val="00F618AD"/>
    <w:rsid w:val="00F61A28"/>
    <w:rsid w:val="00F61ABF"/>
    <w:rsid w:val="00F61B39"/>
    <w:rsid w:val="00F61BDB"/>
    <w:rsid w:val="00F6209B"/>
    <w:rsid w:val="00F6230E"/>
    <w:rsid w:val="00F624E7"/>
    <w:rsid w:val="00F62622"/>
    <w:rsid w:val="00F629B9"/>
    <w:rsid w:val="00F62B32"/>
    <w:rsid w:val="00F62B86"/>
    <w:rsid w:val="00F62C26"/>
    <w:rsid w:val="00F62C47"/>
    <w:rsid w:val="00F62C52"/>
    <w:rsid w:val="00F62C59"/>
    <w:rsid w:val="00F62EA7"/>
    <w:rsid w:val="00F62F21"/>
    <w:rsid w:val="00F6356E"/>
    <w:rsid w:val="00F63A67"/>
    <w:rsid w:val="00F63A7A"/>
    <w:rsid w:val="00F63AAF"/>
    <w:rsid w:val="00F63AE4"/>
    <w:rsid w:val="00F63C49"/>
    <w:rsid w:val="00F640E1"/>
    <w:rsid w:val="00F6411A"/>
    <w:rsid w:val="00F642EE"/>
    <w:rsid w:val="00F646BC"/>
    <w:rsid w:val="00F646DD"/>
    <w:rsid w:val="00F64CA8"/>
    <w:rsid w:val="00F64CD1"/>
    <w:rsid w:val="00F65040"/>
    <w:rsid w:val="00F650BF"/>
    <w:rsid w:val="00F65257"/>
    <w:rsid w:val="00F656DE"/>
    <w:rsid w:val="00F6588B"/>
    <w:rsid w:val="00F658B3"/>
    <w:rsid w:val="00F65D95"/>
    <w:rsid w:val="00F65EB5"/>
    <w:rsid w:val="00F6624D"/>
    <w:rsid w:val="00F66417"/>
    <w:rsid w:val="00F66420"/>
    <w:rsid w:val="00F66465"/>
    <w:rsid w:val="00F66C79"/>
    <w:rsid w:val="00F66D57"/>
    <w:rsid w:val="00F66F70"/>
    <w:rsid w:val="00F67072"/>
    <w:rsid w:val="00F670E5"/>
    <w:rsid w:val="00F67353"/>
    <w:rsid w:val="00F673AA"/>
    <w:rsid w:val="00F674FA"/>
    <w:rsid w:val="00F67811"/>
    <w:rsid w:val="00F6783E"/>
    <w:rsid w:val="00F6785B"/>
    <w:rsid w:val="00F67ECC"/>
    <w:rsid w:val="00F7027F"/>
    <w:rsid w:val="00F7031F"/>
    <w:rsid w:val="00F704FC"/>
    <w:rsid w:val="00F705A9"/>
    <w:rsid w:val="00F70861"/>
    <w:rsid w:val="00F70BB3"/>
    <w:rsid w:val="00F70CB4"/>
    <w:rsid w:val="00F70CD7"/>
    <w:rsid w:val="00F70D00"/>
    <w:rsid w:val="00F70D0B"/>
    <w:rsid w:val="00F713E7"/>
    <w:rsid w:val="00F716AE"/>
    <w:rsid w:val="00F71768"/>
    <w:rsid w:val="00F71A67"/>
    <w:rsid w:val="00F71B95"/>
    <w:rsid w:val="00F71FF7"/>
    <w:rsid w:val="00F720D9"/>
    <w:rsid w:val="00F7214D"/>
    <w:rsid w:val="00F723C6"/>
    <w:rsid w:val="00F72665"/>
    <w:rsid w:val="00F72698"/>
    <w:rsid w:val="00F72FA0"/>
    <w:rsid w:val="00F72FD3"/>
    <w:rsid w:val="00F72FE0"/>
    <w:rsid w:val="00F73220"/>
    <w:rsid w:val="00F73515"/>
    <w:rsid w:val="00F7384F"/>
    <w:rsid w:val="00F73988"/>
    <w:rsid w:val="00F739E8"/>
    <w:rsid w:val="00F73CC2"/>
    <w:rsid w:val="00F73F2D"/>
    <w:rsid w:val="00F74356"/>
    <w:rsid w:val="00F74477"/>
    <w:rsid w:val="00F74BAF"/>
    <w:rsid w:val="00F74E31"/>
    <w:rsid w:val="00F74FDB"/>
    <w:rsid w:val="00F752C2"/>
    <w:rsid w:val="00F753B9"/>
    <w:rsid w:val="00F75A7A"/>
    <w:rsid w:val="00F75D2F"/>
    <w:rsid w:val="00F75D7A"/>
    <w:rsid w:val="00F75EE0"/>
    <w:rsid w:val="00F76251"/>
    <w:rsid w:val="00F76356"/>
    <w:rsid w:val="00F76488"/>
    <w:rsid w:val="00F765A1"/>
    <w:rsid w:val="00F769EA"/>
    <w:rsid w:val="00F76AC3"/>
    <w:rsid w:val="00F76D53"/>
    <w:rsid w:val="00F76E8E"/>
    <w:rsid w:val="00F76F98"/>
    <w:rsid w:val="00F772E7"/>
    <w:rsid w:val="00F774EC"/>
    <w:rsid w:val="00F77604"/>
    <w:rsid w:val="00F777A7"/>
    <w:rsid w:val="00F777FD"/>
    <w:rsid w:val="00F77D8E"/>
    <w:rsid w:val="00F77D96"/>
    <w:rsid w:val="00F77EE3"/>
    <w:rsid w:val="00F77FE9"/>
    <w:rsid w:val="00F80043"/>
    <w:rsid w:val="00F8009B"/>
    <w:rsid w:val="00F802C9"/>
    <w:rsid w:val="00F80357"/>
    <w:rsid w:val="00F803F1"/>
    <w:rsid w:val="00F80428"/>
    <w:rsid w:val="00F80462"/>
    <w:rsid w:val="00F807D6"/>
    <w:rsid w:val="00F80817"/>
    <w:rsid w:val="00F80F23"/>
    <w:rsid w:val="00F80F2E"/>
    <w:rsid w:val="00F80F50"/>
    <w:rsid w:val="00F80FF7"/>
    <w:rsid w:val="00F8100E"/>
    <w:rsid w:val="00F81141"/>
    <w:rsid w:val="00F8141B"/>
    <w:rsid w:val="00F815BD"/>
    <w:rsid w:val="00F815CF"/>
    <w:rsid w:val="00F81CE9"/>
    <w:rsid w:val="00F81D5D"/>
    <w:rsid w:val="00F827A7"/>
    <w:rsid w:val="00F827ED"/>
    <w:rsid w:val="00F82849"/>
    <w:rsid w:val="00F82C9F"/>
    <w:rsid w:val="00F82D94"/>
    <w:rsid w:val="00F82EEB"/>
    <w:rsid w:val="00F82F36"/>
    <w:rsid w:val="00F83017"/>
    <w:rsid w:val="00F8306D"/>
    <w:rsid w:val="00F83075"/>
    <w:rsid w:val="00F830AD"/>
    <w:rsid w:val="00F83116"/>
    <w:rsid w:val="00F83137"/>
    <w:rsid w:val="00F832C4"/>
    <w:rsid w:val="00F832EF"/>
    <w:rsid w:val="00F83426"/>
    <w:rsid w:val="00F836B2"/>
    <w:rsid w:val="00F83794"/>
    <w:rsid w:val="00F83974"/>
    <w:rsid w:val="00F83C6D"/>
    <w:rsid w:val="00F841F3"/>
    <w:rsid w:val="00F84514"/>
    <w:rsid w:val="00F845EA"/>
    <w:rsid w:val="00F84CCE"/>
    <w:rsid w:val="00F84DC5"/>
    <w:rsid w:val="00F8505B"/>
    <w:rsid w:val="00F850AE"/>
    <w:rsid w:val="00F850DE"/>
    <w:rsid w:val="00F85225"/>
    <w:rsid w:val="00F853FC"/>
    <w:rsid w:val="00F85445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D16"/>
    <w:rsid w:val="00F86E23"/>
    <w:rsid w:val="00F86FD7"/>
    <w:rsid w:val="00F870B9"/>
    <w:rsid w:val="00F8710C"/>
    <w:rsid w:val="00F87352"/>
    <w:rsid w:val="00F8760D"/>
    <w:rsid w:val="00F8762F"/>
    <w:rsid w:val="00F87D03"/>
    <w:rsid w:val="00F87F38"/>
    <w:rsid w:val="00F905A0"/>
    <w:rsid w:val="00F90692"/>
    <w:rsid w:val="00F909C2"/>
    <w:rsid w:val="00F90B60"/>
    <w:rsid w:val="00F90D7C"/>
    <w:rsid w:val="00F90FE2"/>
    <w:rsid w:val="00F91066"/>
    <w:rsid w:val="00F9108D"/>
    <w:rsid w:val="00F915EA"/>
    <w:rsid w:val="00F919FA"/>
    <w:rsid w:val="00F91BC2"/>
    <w:rsid w:val="00F91BE8"/>
    <w:rsid w:val="00F92164"/>
    <w:rsid w:val="00F92182"/>
    <w:rsid w:val="00F9228E"/>
    <w:rsid w:val="00F9237E"/>
    <w:rsid w:val="00F925AC"/>
    <w:rsid w:val="00F92836"/>
    <w:rsid w:val="00F92A49"/>
    <w:rsid w:val="00F92AF4"/>
    <w:rsid w:val="00F92B39"/>
    <w:rsid w:val="00F92B97"/>
    <w:rsid w:val="00F92C70"/>
    <w:rsid w:val="00F92D18"/>
    <w:rsid w:val="00F92F24"/>
    <w:rsid w:val="00F93122"/>
    <w:rsid w:val="00F93615"/>
    <w:rsid w:val="00F937DC"/>
    <w:rsid w:val="00F93AD5"/>
    <w:rsid w:val="00F94000"/>
    <w:rsid w:val="00F940B5"/>
    <w:rsid w:val="00F9418A"/>
    <w:rsid w:val="00F941F9"/>
    <w:rsid w:val="00F94284"/>
    <w:rsid w:val="00F947E0"/>
    <w:rsid w:val="00F94B32"/>
    <w:rsid w:val="00F94B4D"/>
    <w:rsid w:val="00F94CE1"/>
    <w:rsid w:val="00F94DC3"/>
    <w:rsid w:val="00F94E5C"/>
    <w:rsid w:val="00F950F3"/>
    <w:rsid w:val="00F95776"/>
    <w:rsid w:val="00F958AB"/>
    <w:rsid w:val="00F9591A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6E88"/>
    <w:rsid w:val="00F97249"/>
    <w:rsid w:val="00F9751D"/>
    <w:rsid w:val="00F975A0"/>
    <w:rsid w:val="00F979A7"/>
    <w:rsid w:val="00F97C06"/>
    <w:rsid w:val="00F97D19"/>
    <w:rsid w:val="00F97E57"/>
    <w:rsid w:val="00FA0033"/>
    <w:rsid w:val="00FA0132"/>
    <w:rsid w:val="00FA0463"/>
    <w:rsid w:val="00FA05E2"/>
    <w:rsid w:val="00FA0746"/>
    <w:rsid w:val="00FA0827"/>
    <w:rsid w:val="00FA09CE"/>
    <w:rsid w:val="00FA0D7D"/>
    <w:rsid w:val="00FA0F17"/>
    <w:rsid w:val="00FA1049"/>
    <w:rsid w:val="00FA1087"/>
    <w:rsid w:val="00FA1598"/>
    <w:rsid w:val="00FA1623"/>
    <w:rsid w:val="00FA19DD"/>
    <w:rsid w:val="00FA1D6E"/>
    <w:rsid w:val="00FA2034"/>
    <w:rsid w:val="00FA205A"/>
    <w:rsid w:val="00FA2080"/>
    <w:rsid w:val="00FA2226"/>
    <w:rsid w:val="00FA227C"/>
    <w:rsid w:val="00FA2584"/>
    <w:rsid w:val="00FA2586"/>
    <w:rsid w:val="00FA280A"/>
    <w:rsid w:val="00FA28DD"/>
    <w:rsid w:val="00FA2939"/>
    <w:rsid w:val="00FA2ABA"/>
    <w:rsid w:val="00FA2E01"/>
    <w:rsid w:val="00FA2EE7"/>
    <w:rsid w:val="00FA2FEA"/>
    <w:rsid w:val="00FA3077"/>
    <w:rsid w:val="00FA32A1"/>
    <w:rsid w:val="00FA32EC"/>
    <w:rsid w:val="00FA340C"/>
    <w:rsid w:val="00FA3A52"/>
    <w:rsid w:val="00FA3CB0"/>
    <w:rsid w:val="00FA3CF4"/>
    <w:rsid w:val="00FA3DEE"/>
    <w:rsid w:val="00FA3E32"/>
    <w:rsid w:val="00FA4300"/>
    <w:rsid w:val="00FA4452"/>
    <w:rsid w:val="00FA465A"/>
    <w:rsid w:val="00FA4B52"/>
    <w:rsid w:val="00FA4C5F"/>
    <w:rsid w:val="00FA4C6A"/>
    <w:rsid w:val="00FA4CB3"/>
    <w:rsid w:val="00FA502B"/>
    <w:rsid w:val="00FA5044"/>
    <w:rsid w:val="00FA532E"/>
    <w:rsid w:val="00FA5335"/>
    <w:rsid w:val="00FA558B"/>
    <w:rsid w:val="00FA5747"/>
    <w:rsid w:val="00FA59E7"/>
    <w:rsid w:val="00FA5DF4"/>
    <w:rsid w:val="00FA5FDF"/>
    <w:rsid w:val="00FA65F3"/>
    <w:rsid w:val="00FA666D"/>
    <w:rsid w:val="00FA66D6"/>
    <w:rsid w:val="00FA68D6"/>
    <w:rsid w:val="00FA68DC"/>
    <w:rsid w:val="00FA6C55"/>
    <w:rsid w:val="00FA6E67"/>
    <w:rsid w:val="00FA736E"/>
    <w:rsid w:val="00FA771C"/>
    <w:rsid w:val="00FA775E"/>
    <w:rsid w:val="00FA77BF"/>
    <w:rsid w:val="00FA7AB2"/>
    <w:rsid w:val="00FA7ECC"/>
    <w:rsid w:val="00FA7F25"/>
    <w:rsid w:val="00FA7F57"/>
    <w:rsid w:val="00FA7F99"/>
    <w:rsid w:val="00FB0009"/>
    <w:rsid w:val="00FB06E2"/>
    <w:rsid w:val="00FB07C6"/>
    <w:rsid w:val="00FB0ACD"/>
    <w:rsid w:val="00FB0D21"/>
    <w:rsid w:val="00FB0FDC"/>
    <w:rsid w:val="00FB10F3"/>
    <w:rsid w:val="00FB123A"/>
    <w:rsid w:val="00FB12AE"/>
    <w:rsid w:val="00FB162F"/>
    <w:rsid w:val="00FB18AF"/>
    <w:rsid w:val="00FB1AA3"/>
    <w:rsid w:val="00FB1D80"/>
    <w:rsid w:val="00FB1E62"/>
    <w:rsid w:val="00FB2060"/>
    <w:rsid w:val="00FB214A"/>
    <w:rsid w:val="00FB21C1"/>
    <w:rsid w:val="00FB232E"/>
    <w:rsid w:val="00FB2482"/>
    <w:rsid w:val="00FB284E"/>
    <w:rsid w:val="00FB2B5E"/>
    <w:rsid w:val="00FB2B7F"/>
    <w:rsid w:val="00FB2D75"/>
    <w:rsid w:val="00FB309D"/>
    <w:rsid w:val="00FB3175"/>
    <w:rsid w:val="00FB32DE"/>
    <w:rsid w:val="00FB3420"/>
    <w:rsid w:val="00FB3575"/>
    <w:rsid w:val="00FB3697"/>
    <w:rsid w:val="00FB38E7"/>
    <w:rsid w:val="00FB3BE8"/>
    <w:rsid w:val="00FB3C27"/>
    <w:rsid w:val="00FB4546"/>
    <w:rsid w:val="00FB46BF"/>
    <w:rsid w:val="00FB4734"/>
    <w:rsid w:val="00FB4940"/>
    <w:rsid w:val="00FB49B1"/>
    <w:rsid w:val="00FB4A35"/>
    <w:rsid w:val="00FB4C67"/>
    <w:rsid w:val="00FB4CA9"/>
    <w:rsid w:val="00FB4FB8"/>
    <w:rsid w:val="00FB5002"/>
    <w:rsid w:val="00FB50B3"/>
    <w:rsid w:val="00FB5301"/>
    <w:rsid w:val="00FB5309"/>
    <w:rsid w:val="00FB5C74"/>
    <w:rsid w:val="00FB5DF7"/>
    <w:rsid w:val="00FB5F2F"/>
    <w:rsid w:val="00FB60F6"/>
    <w:rsid w:val="00FB6604"/>
    <w:rsid w:val="00FB689A"/>
    <w:rsid w:val="00FB6BFC"/>
    <w:rsid w:val="00FB6C54"/>
    <w:rsid w:val="00FB704A"/>
    <w:rsid w:val="00FB708F"/>
    <w:rsid w:val="00FB72C4"/>
    <w:rsid w:val="00FB7329"/>
    <w:rsid w:val="00FB732F"/>
    <w:rsid w:val="00FB7381"/>
    <w:rsid w:val="00FB7537"/>
    <w:rsid w:val="00FB77A8"/>
    <w:rsid w:val="00FB78FF"/>
    <w:rsid w:val="00FB7964"/>
    <w:rsid w:val="00FB7C08"/>
    <w:rsid w:val="00FB7F32"/>
    <w:rsid w:val="00FB7F63"/>
    <w:rsid w:val="00FC0199"/>
    <w:rsid w:val="00FC0389"/>
    <w:rsid w:val="00FC04E1"/>
    <w:rsid w:val="00FC054D"/>
    <w:rsid w:val="00FC058F"/>
    <w:rsid w:val="00FC078D"/>
    <w:rsid w:val="00FC0A07"/>
    <w:rsid w:val="00FC0A46"/>
    <w:rsid w:val="00FC0C5B"/>
    <w:rsid w:val="00FC0C87"/>
    <w:rsid w:val="00FC0ECD"/>
    <w:rsid w:val="00FC113F"/>
    <w:rsid w:val="00FC128A"/>
    <w:rsid w:val="00FC17F8"/>
    <w:rsid w:val="00FC18AF"/>
    <w:rsid w:val="00FC1E79"/>
    <w:rsid w:val="00FC23B1"/>
    <w:rsid w:val="00FC27CC"/>
    <w:rsid w:val="00FC28A8"/>
    <w:rsid w:val="00FC28B1"/>
    <w:rsid w:val="00FC2A4C"/>
    <w:rsid w:val="00FC2FE5"/>
    <w:rsid w:val="00FC3578"/>
    <w:rsid w:val="00FC35BE"/>
    <w:rsid w:val="00FC366A"/>
    <w:rsid w:val="00FC37B5"/>
    <w:rsid w:val="00FC37D4"/>
    <w:rsid w:val="00FC388F"/>
    <w:rsid w:val="00FC3960"/>
    <w:rsid w:val="00FC3AA6"/>
    <w:rsid w:val="00FC3ADC"/>
    <w:rsid w:val="00FC3C52"/>
    <w:rsid w:val="00FC3D2C"/>
    <w:rsid w:val="00FC40C3"/>
    <w:rsid w:val="00FC4214"/>
    <w:rsid w:val="00FC4D2E"/>
    <w:rsid w:val="00FC504E"/>
    <w:rsid w:val="00FC50B8"/>
    <w:rsid w:val="00FC5EF5"/>
    <w:rsid w:val="00FC5FB2"/>
    <w:rsid w:val="00FC60DF"/>
    <w:rsid w:val="00FC64B0"/>
    <w:rsid w:val="00FC653E"/>
    <w:rsid w:val="00FC68B2"/>
    <w:rsid w:val="00FC6A20"/>
    <w:rsid w:val="00FC6C38"/>
    <w:rsid w:val="00FC6C6B"/>
    <w:rsid w:val="00FC6DD4"/>
    <w:rsid w:val="00FC6FD6"/>
    <w:rsid w:val="00FC74D4"/>
    <w:rsid w:val="00FC787F"/>
    <w:rsid w:val="00FC7A48"/>
    <w:rsid w:val="00FC7A51"/>
    <w:rsid w:val="00FC7DB5"/>
    <w:rsid w:val="00FC7EE4"/>
    <w:rsid w:val="00FD0314"/>
    <w:rsid w:val="00FD0342"/>
    <w:rsid w:val="00FD05BA"/>
    <w:rsid w:val="00FD0A70"/>
    <w:rsid w:val="00FD0C33"/>
    <w:rsid w:val="00FD0D5A"/>
    <w:rsid w:val="00FD127B"/>
    <w:rsid w:val="00FD13EE"/>
    <w:rsid w:val="00FD1A53"/>
    <w:rsid w:val="00FD1B6B"/>
    <w:rsid w:val="00FD1BAF"/>
    <w:rsid w:val="00FD1BD7"/>
    <w:rsid w:val="00FD1BF5"/>
    <w:rsid w:val="00FD1C19"/>
    <w:rsid w:val="00FD1C72"/>
    <w:rsid w:val="00FD1FB2"/>
    <w:rsid w:val="00FD2181"/>
    <w:rsid w:val="00FD2245"/>
    <w:rsid w:val="00FD2428"/>
    <w:rsid w:val="00FD27DD"/>
    <w:rsid w:val="00FD2854"/>
    <w:rsid w:val="00FD2B5B"/>
    <w:rsid w:val="00FD2E7A"/>
    <w:rsid w:val="00FD3344"/>
    <w:rsid w:val="00FD35FA"/>
    <w:rsid w:val="00FD36C7"/>
    <w:rsid w:val="00FD3840"/>
    <w:rsid w:val="00FD404A"/>
    <w:rsid w:val="00FD4115"/>
    <w:rsid w:val="00FD4145"/>
    <w:rsid w:val="00FD45B4"/>
    <w:rsid w:val="00FD4761"/>
    <w:rsid w:val="00FD4AD5"/>
    <w:rsid w:val="00FD4F29"/>
    <w:rsid w:val="00FD5073"/>
    <w:rsid w:val="00FD5099"/>
    <w:rsid w:val="00FD50CB"/>
    <w:rsid w:val="00FD5414"/>
    <w:rsid w:val="00FD54C8"/>
    <w:rsid w:val="00FD559E"/>
    <w:rsid w:val="00FD5787"/>
    <w:rsid w:val="00FD5817"/>
    <w:rsid w:val="00FD5999"/>
    <w:rsid w:val="00FD5B95"/>
    <w:rsid w:val="00FD5CA2"/>
    <w:rsid w:val="00FD5E06"/>
    <w:rsid w:val="00FD5FA7"/>
    <w:rsid w:val="00FD638E"/>
    <w:rsid w:val="00FD6617"/>
    <w:rsid w:val="00FD682B"/>
    <w:rsid w:val="00FD6896"/>
    <w:rsid w:val="00FD6986"/>
    <w:rsid w:val="00FD69E5"/>
    <w:rsid w:val="00FD6A71"/>
    <w:rsid w:val="00FD6B73"/>
    <w:rsid w:val="00FD6C8F"/>
    <w:rsid w:val="00FD6CBF"/>
    <w:rsid w:val="00FD6E12"/>
    <w:rsid w:val="00FD715F"/>
    <w:rsid w:val="00FD7427"/>
    <w:rsid w:val="00FD7652"/>
    <w:rsid w:val="00FD77B6"/>
    <w:rsid w:val="00FD788F"/>
    <w:rsid w:val="00FD796C"/>
    <w:rsid w:val="00FD7AB3"/>
    <w:rsid w:val="00FD7CAD"/>
    <w:rsid w:val="00FE014A"/>
    <w:rsid w:val="00FE02D3"/>
    <w:rsid w:val="00FE0526"/>
    <w:rsid w:val="00FE070F"/>
    <w:rsid w:val="00FE0776"/>
    <w:rsid w:val="00FE0A66"/>
    <w:rsid w:val="00FE1056"/>
    <w:rsid w:val="00FE1154"/>
    <w:rsid w:val="00FE13E6"/>
    <w:rsid w:val="00FE176E"/>
    <w:rsid w:val="00FE1B8F"/>
    <w:rsid w:val="00FE1B9E"/>
    <w:rsid w:val="00FE1EC4"/>
    <w:rsid w:val="00FE216C"/>
    <w:rsid w:val="00FE2A07"/>
    <w:rsid w:val="00FE2BA7"/>
    <w:rsid w:val="00FE2FB2"/>
    <w:rsid w:val="00FE33E6"/>
    <w:rsid w:val="00FE34FB"/>
    <w:rsid w:val="00FE35BE"/>
    <w:rsid w:val="00FE3768"/>
    <w:rsid w:val="00FE3B17"/>
    <w:rsid w:val="00FE3BC6"/>
    <w:rsid w:val="00FE3D43"/>
    <w:rsid w:val="00FE3D6C"/>
    <w:rsid w:val="00FE3DD4"/>
    <w:rsid w:val="00FE3EF5"/>
    <w:rsid w:val="00FE4332"/>
    <w:rsid w:val="00FE44C0"/>
    <w:rsid w:val="00FE47EC"/>
    <w:rsid w:val="00FE4906"/>
    <w:rsid w:val="00FE4991"/>
    <w:rsid w:val="00FE4CC8"/>
    <w:rsid w:val="00FE50F9"/>
    <w:rsid w:val="00FE57C3"/>
    <w:rsid w:val="00FE5DC3"/>
    <w:rsid w:val="00FE5F2B"/>
    <w:rsid w:val="00FE6345"/>
    <w:rsid w:val="00FE680D"/>
    <w:rsid w:val="00FE6D5C"/>
    <w:rsid w:val="00FE6EBC"/>
    <w:rsid w:val="00FE6F49"/>
    <w:rsid w:val="00FE70B8"/>
    <w:rsid w:val="00FE70F5"/>
    <w:rsid w:val="00FE7199"/>
    <w:rsid w:val="00FE71DA"/>
    <w:rsid w:val="00FE71E0"/>
    <w:rsid w:val="00FE7503"/>
    <w:rsid w:val="00FE760E"/>
    <w:rsid w:val="00FE767F"/>
    <w:rsid w:val="00FE771E"/>
    <w:rsid w:val="00FE7777"/>
    <w:rsid w:val="00FE77C6"/>
    <w:rsid w:val="00FE79AC"/>
    <w:rsid w:val="00FE7B7D"/>
    <w:rsid w:val="00FF044D"/>
    <w:rsid w:val="00FF061B"/>
    <w:rsid w:val="00FF074A"/>
    <w:rsid w:val="00FF07BA"/>
    <w:rsid w:val="00FF0A76"/>
    <w:rsid w:val="00FF0CB5"/>
    <w:rsid w:val="00FF0EF9"/>
    <w:rsid w:val="00FF0FE2"/>
    <w:rsid w:val="00FF13CE"/>
    <w:rsid w:val="00FF1442"/>
    <w:rsid w:val="00FF163B"/>
    <w:rsid w:val="00FF1828"/>
    <w:rsid w:val="00FF1956"/>
    <w:rsid w:val="00FF1B11"/>
    <w:rsid w:val="00FF1BAB"/>
    <w:rsid w:val="00FF1E38"/>
    <w:rsid w:val="00FF1F68"/>
    <w:rsid w:val="00FF2007"/>
    <w:rsid w:val="00FF21E9"/>
    <w:rsid w:val="00FF2312"/>
    <w:rsid w:val="00FF2317"/>
    <w:rsid w:val="00FF2326"/>
    <w:rsid w:val="00FF243B"/>
    <w:rsid w:val="00FF2483"/>
    <w:rsid w:val="00FF24F2"/>
    <w:rsid w:val="00FF251F"/>
    <w:rsid w:val="00FF26B6"/>
    <w:rsid w:val="00FF2763"/>
    <w:rsid w:val="00FF2E1F"/>
    <w:rsid w:val="00FF3317"/>
    <w:rsid w:val="00FF3427"/>
    <w:rsid w:val="00FF3452"/>
    <w:rsid w:val="00FF34E3"/>
    <w:rsid w:val="00FF377B"/>
    <w:rsid w:val="00FF3862"/>
    <w:rsid w:val="00FF39F1"/>
    <w:rsid w:val="00FF3B30"/>
    <w:rsid w:val="00FF3B96"/>
    <w:rsid w:val="00FF3CF4"/>
    <w:rsid w:val="00FF46BF"/>
    <w:rsid w:val="00FF487C"/>
    <w:rsid w:val="00FF4B5A"/>
    <w:rsid w:val="00FF4EAC"/>
    <w:rsid w:val="00FF5630"/>
    <w:rsid w:val="00FF5789"/>
    <w:rsid w:val="00FF584D"/>
    <w:rsid w:val="00FF5898"/>
    <w:rsid w:val="00FF589C"/>
    <w:rsid w:val="00FF58AE"/>
    <w:rsid w:val="00FF5C45"/>
    <w:rsid w:val="00FF5C87"/>
    <w:rsid w:val="00FF5D50"/>
    <w:rsid w:val="00FF5E85"/>
    <w:rsid w:val="00FF5F05"/>
    <w:rsid w:val="00FF5FAE"/>
    <w:rsid w:val="00FF65B2"/>
    <w:rsid w:val="00FF6868"/>
    <w:rsid w:val="00FF69F9"/>
    <w:rsid w:val="00FF6D42"/>
    <w:rsid w:val="00FF6E0E"/>
    <w:rsid w:val="00FF6E72"/>
    <w:rsid w:val="00FF6EE5"/>
    <w:rsid w:val="00FF7440"/>
    <w:rsid w:val="00FF7455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0E0A9A9"/>
  <w15:docId w15:val="{068E9D8E-957F-48EE-A55E-F9581F7B8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/>
    <w:lsdException w:name="footer" w:uiPriority="99"/>
    <w:lsdException w:name="caption" w:qFormat="1"/>
    <w:lsdException w:name="annotation reference" w:uiPriority="99"/>
    <w:lsdException w:name="table of authoriti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76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77E3C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semiHidden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rsid w:val="00277E3C"/>
    <w:pPr>
      <w:spacing w:after="120"/>
    </w:p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277E3C"/>
  </w:style>
  <w:style w:type="paragraph" w:styleId="DocumentMap">
    <w:name w:val="Document Map"/>
    <w:basedOn w:val="Normal"/>
    <w:link w:val="DocumentMapChar"/>
    <w:rsid w:val="00277E3C"/>
    <w:pPr>
      <w:shd w:val="clear" w:color="auto" w:fill="000080"/>
    </w:pPr>
    <w:rPr>
      <w:rFonts w:ascii="Times New Roman" w:hAnsi="Times New Roman" w:cs="Cordia New"/>
      <w:sz w:val="28"/>
      <w:szCs w:val="28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T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,Normal + (Complex) Times New Roman,10 pt,Left:  0.9 cm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</w:rPr>
  </w:style>
  <w:style w:type="character" w:styleId="FootnoteReference">
    <w:name w:val="footnote reference"/>
    <w:aliases w:val="fr"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"/>
    <w:locked/>
    <w:rsid w:val="00D73AD4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link w:val="DocumentMap"/>
    <w:locked/>
    <w:rsid w:val="00D73AD4"/>
    <w:rPr>
      <w:rFonts w:cs="Cordia New"/>
      <w:sz w:val="28"/>
      <w:szCs w:val="28"/>
      <w:shd w:val="clear" w:color="auto" w:fill="000080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1">
    <w:name w:val="Style1"/>
    <w:basedOn w:val="Heading2"/>
    <w:link w:val="Style1Char"/>
    <w:qFormat/>
    <w:rsid w:val="00BF7843"/>
    <w:pPr>
      <w:numPr>
        <w:numId w:val="18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 w:cs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BF7843"/>
    <w:rPr>
      <w:rFonts w:ascii="Angsana New" w:hAnsi="Angsana New"/>
      <w:sz w:val="30"/>
      <w:szCs w:val="30"/>
      <w:lang w:val="th-TH"/>
    </w:rPr>
  </w:style>
  <w:style w:type="paragraph" w:customStyle="1" w:styleId="Style2">
    <w:name w:val="Style2"/>
    <w:basedOn w:val="Heading3"/>
    <w:qFormat/>
    <w:rsid w:val="00BF7843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C562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Emphasis">
    <w:name w:val="Emphasis"/>
    <w:uiPriority w:val="20"/>
    <w:qFormat/>
    <w:rsid w:val="00A10E7F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3D79F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3D79FA"/>
    <w:rPr>
      <w:rFonts w:ascii="Univers 45 Light" w:eastAsia="MS Mincho" w:hAnsi="Univers 45 Light" w:cs="Univers 45 Light"/>
      <w:color w:val="000000"/>
      <w:lang w:val="en-GB" w:bidi="ar-SA"/>
    </w:rPr>
  </w:style>
  <w:style w:type="paragraph" w:styleId="BodyTextIndent3">
    <w:name w:val="Body Text Indent 3"/>
    <w:basedOn w:val="Normal"/>
    <w:link w:val="BodyTextIndent3Char"/>
    <w:rsid w:val="00A164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440"/>
        <w:tab w:val="left" w:pos="2880"/>
      </w:tabs>
      <w:overflowPunct w:val="0"/>
      <w:autoSpaceDE w:val="0"/>
      <w:autoSpaceDN w:val="0"/>
      <w:adjustRightInd w:val="0"/>
      <w:spacing w:before="120" w:after="240" w:line="380" w:lineRule="exact"/>
      <w:ind w:left="360"/>
      <w:jc w:val="thaiDistribute"/>
      <w:textAlignment w:val="baseline"/>
    </w:pPr>
    <w:rPr>
      <w:rFonts w:ascii="Angsana New" w:eastAsia="Times New Roman" w:hAnsi="Angsana New"/>
      <w:sz w:val="32"/>
      <w:szCs w:val="32"/>
    </w:rPr>
  </w:style>
  <w:style w:type="character" w:customStyle="1" w:styleId="BodyTextIndent3Char">
    <w:name w:val="Body Text Indent 3 Char"/>
    <w:link w:val="BodyTextIndent3"/>
    <w:rsid w:val="00A1644F"/>
    <w:rPr>
      <w:rFonts w:ascii="Angsana New" w:eastAsia="Times New Roman" w:hAnsi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C45C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1">
    <w:name w:val="Header Char1"/>
    <w:basedOn w:val="DefaultParagraphFont"/>
    <w:rsid w:val="00A331B1"/>
    <w:rPr>
      <w:rFonts w:ascii="Arial" w:eastAsia="Times New Roman" w:hAnsi="Arial" w:cs="Times New Roman"/>
      <w:sz w:val="18"/>
      <w:szCs w:val="1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1A5263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195AF6"/>
    <w:rPr>
      <w:rFonts w:ascii="Times New Roman" w:hAnsi="Times New Roman"/>
      <w:sz w:val="22"/>
      <w:lang w:eastAsia="en-US" w:bidi="ar-SA"/>
    </w:rPr>
  </w:style>
  <w:style w:type="character" w:customStyle="1" w:styleId="BodyTextIndent2Char1">
    <w:name w:val="Body Text Indent 2 Char1"/>
    <w:basedOn w:val="DefaultParagraphFont"/>
    <w:rsid w:val="006057EA"/>
    <w:rPr>
      <w:rFonts w:ascii="Times New Roman" w:eastAsia="Times New Roman" w:hAnsi="Times New Roman" w:cs="EucrosiaUPC"/>
      <w:sz w:val="30"/>
      <w:szCs w:val="30"/>
    </w:rPr>
  </w:style>
  <w:style w:type="character" w:customStyle="1" w:styleId="Heading1Char1">
    <w:name w:val="Heading 1 Char1"/>
    <w:basedOn w:val="DefaultParagraphFont"/>
    <w:rsid w:val="00F713E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713E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713E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713E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713E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713E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713E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713E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713E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713E7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F713E7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F713E7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713E7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713E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713E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713E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713E7"/>
  </w:style>
  <w:style w:type="character" w:customStyle="1" w:styleId="st1">
    <w:name w:val="st1"/>
    <w:basedOn w:val="DefaultParagraphFont"/>
    <w:rsid w:val="00F713E7"/>
  </w:style>
  <w:style w:type="character" w:styleId="Hyperlink">
    <w:name w:val="Hyperlink"/>
    <w:basedOn w:val="DefaultParagraphFont"/>
    <w:uiPriority w:val="99"/>
    <w:unhideWhenUsed/>
    <w:rsid w:val="00F713E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F713E7"/>
    <w:rPr>
      <w:color w:val="4D90F0"/>
    </w:rPr>
  </w:style>
  <w:style w:type="table" w:customStyle="1" w:styleId="TableGridLight1">
    <w:name w:val="Table Grid Light1"/>
    <w:basedOn w:val="TableNormal"/>
    <w:uiPriority w:val="40"/>
    <w:rsid w:val="00F713E7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F713E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nhideWhenUsed/>
    <w:rsid w:val="00F713E7"/>
    <w:rPr>
      <w:color w:val="954F72" w:themeColor="followedHyperlink"/>
      <w:u w:val="single"/>
    </w:rPr>
  </w:style>
  <w:style w:type="table" w:styleId="GridTable1Light-Accent1">
    <w:name w:val="Grid Table 1 Light Accent 1"/>
    <w:basedOn w:val="TableNormal"/>
    <w:uiPriority w:val="46"/>
    <w:rsid w:val="00F713E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F713E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713E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713E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713E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713E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713E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713E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713E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713E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713E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713E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713E7"/>
    <w:rPr>
      <w:rFonts w:ascii="Univers 45 Light" w:eastAsia="Times New Roman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F713E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713E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713E7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F713E7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713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E2">
    <w:name w:val="?????? E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3">
    <w:name w:val="??E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4">
    <w:name w:val="?????????? E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7">
    <w:name w:val="บวก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table" w:customStyle="1" w:styleId="TableGrid2">
    <w:name w:val="Table Grid2"/>
    <w:basedOn w:val="TableNormal"/>
    <w:next w:val="TableGrid"/>
    <w:uiPriority w:val="59"/>
    <w:rsid w:val="00626D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6DD1"/>
    <w:rPr>
      <w:rFonts w:ascii="Courier New" w:eastAsia="Times New Roman" w:hAnsi="Courier New"/>
      <w:lang w:val="x-none" w:eastAsia="x-none"/>
    </w:rPr>
  </w:style>
  <w:style w:type="paragraph" w:customStyle="1" w:styleId="KAMKNormal">
    <w:name w:val="KAMKNormal"/>
    <w:basedOn w:val="Normal"/>
    <w:link w:val="KAMKNormalChar"/>
    <w:qFormat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40" w:lineRule="auto"/>
    </w:pPr>
    <w:rPr>
      <w:rFonts w:ascii="Tahoma" w:eastAsia="Times New Roman" w:hAnsi="Tahoma" w:cs="Times New Roman"/>
      <w:color w:val="000000"/>
      <w:sz w:val="22"/>
      <w:szCs w:val="24"/>
      <w:lang w:bidi="ar-SA"/>
    </w:rPr>
  </w:style>
  <w:style w:type="character" w:customStyle="1" w:styleId="KAMKNormalChar">
    <w:name w:val="KAMKNormal Char"/>
    <w:link w:val="KAMKNormal"/>
    <w:rsid w:val="00626DD1"/>
    <w:rPr>
      <w:rFonts w:ascii="Tahoma" w:eastAsia="Times New Roman" w:hAnsi="Tahoma" w:cs="Times New Roman"/>
      <w:color w:val="000000"/>
      <w:sz w:val="22"/>
      <w:szCs w:val="24"/>
      <w:lang w:bidi="ar-SA"/>
    </w:rPr>
  </w:style>
  <w:style w:type="paragraph" w:customStyle="1" w:styleId="a8">
    <w:name w:val="เนื้อเรื่อง"/>
    <w:basedOn w:val="Normal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 New" w:eastAsia="Times New Roman" w:hAnsi="Times New Roman" w:cs="CordiaUPC"/>
      <w:sz w:val="28"/>
      <w:szCs w:val="28"/>
      <w:lang w:val="th-TH"/>
    </w:rPr>
  </w:style>
  <w:style w:type="paragraph" w:customStyle="1" w:styleId="Pa48">
    <w:name w:val="Pa48"/>
    <w:basedOn w:val="Default"/>
    <w:next w:val="Default"/>
    <w:uiPriority w:val="99"/>
    <w:rsid w:val="00626DD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styleId="List">
    <w:name w:val="List"/>
    <w:basedOn w:val="Normal"/>
    <w:rsid w:val="00626DD1"/>
    <w:pPr>
      <w:ind w:left="360" w:hanging="360"/>
      <w:contextualSpacing/>
    </w:pPr>
    <w:rPr>
      <w:szCs w:val="22"/>
    </w:rPr>
  </w:style>
  <w:style w:type="table" w:customStyle="1" w:styleId="TableGrid3">
    <w:name w:val="Table Grid3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4">
    <w:name w:val="Table Grid4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6">
    <w:name w:val="Table Grid6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7">
    <w:name w:val="Table Grid7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8">
    <w:name w:val="Table Grid8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semiHidden/>
    <w:rsid w:val="00626DD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26DD1"/>
    <w:pPr>
      <w:spacing w:line="260" w:lineRule="atLeast"/>
    </w:pPr>
    <w:rPr>
      <w:rFonts w:eastAsia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626DD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626DD1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customStyle="1" w:styleId="Hyperlink1">
    <w:name w:val="Hyperlink1"/>
    <w:uiPriority w:val="99"/>
    <w:unhideWhenUsed/>
    <w:rsid w:val="00626DD1"/>
    <w:rPr>
      <w:color w:val="0000FF"/>
      <w:u w:val="single"/>
    </w:rPr>
  </w:style>
  <w:style w:type="character" w:customStyle="1" w:styleId="FollowedHyperlink1">
    <w:name w:val="FollowedHyperlink1"/>
    <w:semiHidden/>
    <w:unhideWhenUsed/>
    <w:rsid w:val="00626DD1"/>
    <w:rPr>
      <w:color w:val="800080"/>
      <w:u w:val="single"/>
    </w:rPr>
  </w:style>
  <w:style w:type="paragraph" w:customStyle="1" w:styleId="Pa43">
    <w:name w:val="Pa43"/>
    <w:basedOn w:val="Default"/>
    <w:next w:val="Default"/>
    <w:uiPriority w:val="99"/>
    <w:rsid w:val="00626DD1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16">
    <w:name w:val="A16"/>
    <w:uiPriority w:val="99"/>
    <w:rsid w:val="00626DD1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IASBNormal">
    <w:name w:val="IASB Normal"/>
    <w:rsid w:val="00626DD1"/>
    <w:pPr>
      <w:spacing w:before="100" w:after="100"/>
      <w:jc w:val="both"/>
    </w:pPr>
    <w:rPr>
      <w:rFonts w:eastAsia="Times New Roman" w:cs="Times New Roman"/>
      <w:sz w:val="19"/>
      <w:lang w:eastAsia="zh-CN" w:bidi="ar-SA"/>
    </w:rPr>
  </w:style>
  <w:style w:type="table" w:customStyle="1" w:styleId="TableGrid11">
    <w:name w:val="Table Grid11"/>
    <w:basedOn w:val="TableNormal"/>
    <w:next w:val="TableGrid"/>
    <w:uiPriority w:val="39"/>
    <w:rsid w:val="00626D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626DD1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uiPriority w:val="99"/>
    <w:semiHidden/>
    <w:rsid w:val="00626DD1"/>
    <w:rPr>
      <w:color w:val="808080"/>
    </w:rPr>
  </w:style>
  <w:style w:type="paragraph" w:customStyle="1" w:styleId="Quote1">
    <w:name w:val="Quote1"/>
    <w:basedOn w:val="Normal"/>
    <w:next w:val="Normal"/>
    <w:uiPriority w:val="29"/>
    <w:qFormat/>
    <w:rsid w:val="00626D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0" w:after="160" w:line="260" w:lineRule="atLeast"/>
      <w:ind w:left="864" w:right="864"/>
      <w:jc w:val="center"/>
    </w:pPr>
    <w:rPr>
      <w:rFonts w:ascii="Times New Roman" w:eastAsia="Times New Roman" w:hAnsi="Times New Roman" w:cs="Times New Roman"/>
      <w:i/>
      <w:iCs/>
      <w:color w:val="404040"/>
      <w:sz w:val="22"/>
      <w:szCs w:val="20"/>
      <w:lang w:val="en-GB" w:bidi="ar-SA"/>
    </w:rPr>
  </w:style>
  <w:style w:type="character" w:customStyle="1" w:styleId="QuoteChar">
    <w:name w:val="Quote Char"/>
    <w:link w:val="Quote"/>
    <w:uiPriority w:val="29"/>
    <w:rsid w:val="00626DD1"/>
    <w:rPr>
      <w:i/>
      <w:iCs/>
      <w:color w:val="404040"/>
      <w:sz w:val="22"/>
      <w:lang w:val="en-GB" w:bidi="ar-SA"/>
    </w:rPr>
  </w:style>
  <w:style w:type="paragraph" w:customStyle="1" w:styleId="Pa29">
    <w:name w:val="Pa29"/>
    <w:basedOn w:val="Default"/>
    <w:next w:val="Default"/>
    <w:uiPriority w:val="99"/>
    <w:rsid w:val="00626DD1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80">
    <w:name w:val="A8"/>
    <w:uiPriority w:val="99"/>
    <w:rsid w:val="00626DD1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styleId="Quote">
    <w:name w:val="Quote"/>
    <w:basedOn w:val="Normal"/>
    <w:next w:val="Normal"/>
    <w:link w:val="QuoteChar"/>
    <w:uiPriority w:val="29"/>
    <w:qFormat/>
    <w:rsid w:val="00626DD1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sz w:val="22"/>
      <w:szCs w:val="20"/>
      <w:lang w:val="en-GB" w:bidi="ar-SA"/>
    </w:rPr>
  </w:style>
  <w:style w:type="character" w:customStyle="1" w:styleId="QuoteChar1">
    <w:name w:val="Quote Char1"/>
    <w:basedOn w:val="DefaultParagraphFont"/>
    <w:uiPriority w:val="29"/>
    <w:rsid w:val="00626DD1"/>
    <w:rPr>
      <w:rFonts w:ascii="Arial" w:hAnsi="Arial"/>
      <w:i/>
      <w:iCs/>
      <w:color w:val="404040" w:themeColor="text1" w:themeTint="BF"/>
      <w:sz w:val="18"/>
      <w:szCs w:val="22"/>
    </w:rPr>
  </w:style>
  <w:style w:type="table" w:customStyle="1" w:styleId="TableGrid9">
    <w:name w:val="Table Grid9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0">
    <w:name w:val="Table Grid10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2">
    <w:name w:val="Table Grid12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3">
    <w:name w:val="Table Grid13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4">
    <w:name w:val="Table Grid14"/>
    <w:basedOn w:val="TableNormal"/>
    <w:next w:val="TableGrid"/>
    <w:uiPriority w:val="39"/>
    <w:rsid w:val="00626DD1"/>
    <w:pPr>
      <w:spacing w:line="260" w:lineRule="atLeast"/>
    </w:pPr>
    <w:rPr>
      <w:rFonts w:eastAsia="Times New Roman"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15">
    <w:name w:val="Table Grid15"/>
    <w:basedOn w:val="TableNormal"/>
    <w:next w:val="TableGrid"/>
    <w:uiPriority w:val="39"/>
    <w:rsid w:val="00626D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3A05CA"/>
  </w:style>
  <w:style w:type="character" w:customStyle="1" w:styleId="rynqvb">
    <w:name w:val="rynqvb"/>
    <w:basedOn w:val="DefaultParagraphFont"/>
    <w:rsid w:val="003A05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5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8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9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9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98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9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3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43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0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1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2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0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55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1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0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2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1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5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8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header" Target="header9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6D78F-5FA1-4617-BD0E-CEA92797235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60BB689-897C-4B49-82A6-3681AE6DD0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8AA5D8-E832-4CEF-8DC3-F8E8B6354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4D60CE-FAB2-46D9-8995-2874807E86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</TotalTime>
  <Pages>64</Pages>
  <Words>12154</Words>
  <Characters>69281</Characters>
  <Application>Microsoft Office Word</Application>
  <DocSecurity>0</DocSecurity>
  <Lines>577</Lines>
  <Paragraphs>162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81273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Vasida, Ruttanavijit</dc:creator>
  <cp:keywords/>
  <dc:description/>
  <cp:lastModifiedBy>Ravipa, Sivasiriyangkool</cp:lastModifiedBy>
  <cp:revision>5</cp:revision>
  <cp:lastPrinted>2026-05-26T09:03:00Z</cp:lastPrinted>
  <dcterms:created xsi:type="dcterms:W3CDTF">2026-05-27T07:02:00Z</dcterms:created>
  <dcterms:modified xsi:type="dcterms:W3CDTF">2026-05-27T08:35:00Z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