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098"/>
        <w:gridCol w:w="7470"/>
      </w:tblGrid>
      <w:tr w:rsidR="003B6C8F" w:rsidRPr="00720438" w14:paraId="33E5E8B9" w14:textId="77777777" w:rsidTr="00B346F1">
        <w:trPr>
          <w:tblHeader/>
        </w:trPr>
        <w:tc>
          <w:tcPr>
            <w:tcW w:w="1098" w:type="dxa"/>
          </w:tcPr>
          <w:p w14:paraId="7D410C2E" w14:textId="77777777" w:rsidR="003B6C8F" w:rsidRPr="00720438" w:rsidRDefault="00CE17CD" w:rsidP="000B0131">
            <w:pPr>
              <w:pStyle w:val="IndexHeading"/>
              <w:spacing w:after="0" w:line="240" w:lineRule="auto"/>
              <w:ind w:left="-105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720438">
              <w:rPr>
                <w:rFonts w:cs="Angsana New"/>
                <w:b w:val="0"/>
                <w:sz w:val="28"/>
                <w:szCs w:val="28"/>
                <w:lang w:val="en-US" w:bidi="th-TH"/>
              </w:rPr>
              <w:br w:type="page"/>
            </w:r>
            <w:r w:rsidR="003B6C8F" w:rsidRPr="00720438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7470" w:type="dxa"/>
          </w:tcPr>
          <w:p w14:paraId="437D2AF6" w14:textId="77777777" w:rsidR="003B6C8F" w:rsidRPr="00720438" w:rsidRDefault="003B6C8F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720438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สารบัญ</w:t>
            </w:r>
          </w:p>
        </w:tc>
      </w:tr>
      <w:tr w:rsidR="00301C45" w:rsidRPr="00720438" w14:paraId="11769508" w14:textId="77777777" w:rsidTr="00B346F1">
        <w:trPr>
          <w:tblHeader/>
        </w:trPr>
        <w:tc>
          <w:tcPr>
            <w:tcW w:w="1098" w:type="dxa"/>
          </w:tcPr>
          <w:p w14:paraId="161DD461" w14:textId="77777777" w:rsidR="00301C45" w:rsidRPr="00720438" w:rsidRDefault="00301C45" w:rsidP="000B0131">
            <w:pPr>
              <w:pStyle w:val="IndexHeading"/>
              <w:spacing w:after="0" w:line="240" w:lineRule="auto"/>
              <w:ind w:left="0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470" w:type="dxa"/>
          </w:tcPr>
          <w:p w14:paraId="1169588B" w14:textId="77777777" w:rsidR="00301C45" w:rsidRPr="00720438" w:rsidRDefault="00301C45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D1A46" w:rsidRPr="00720438" w14:paraId="4305F847" w14:textId="77777777" w:rsidTr="00B346F1">
        <w:tc>
          <w:tcPr>
            <w:tcW w:w="1098" w:type="dxa"/>
          </w:tcPr>
          <w:p w14:paraId="367F9DA9" w14:textId="77777777" w:rsidR="00CD1A46" w:rsidRPr="00720438" w:rsidRDefault="00CD1A46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58D01D6E" w14:textId="5BAC428B" w:rsidR="00CD1A46" w:rsidRPr="00720438" w:rsidRDefault="00CD1A46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7C2933" w:rsidRPr="00720438" w14:paraId="030C28B3" w14:textId="77777777" w:rsidTr="00B346F1">
        <w:tc>
          <w:tcPr>
            <w:tcW w:w="1098" w:type="dxa"/>
          </w:tcPr>
          <w:p w14:paraId="336D38C3" w14:textId="77777777" w:rsidR="007C2933" w:rsidRPr="00720438" w:rsidRDefault="007C2933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</w:tcPr>
          <w:p w14:paraId="002769A2" w14:textId="51669EA0" w:rsidR="007C2933" w:rsidRPr="00720438" w:rsidRDefault="007C2933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7C2933" w:rsidRPr="00720438" w14:paraId="14ED8287" w14:textId="77777777" w:rsidTr="00B346F1">
        <w:tc>
          <w:tcPr>
            <w:tcW w:w="1098" w:type="dxa"/>
          </w:tcPr>
          <w:p w14:paraId="527258DC" w14:textId="77777777" w:rsidR="007C2933" w:rsidRPr="00720438" w:rsidRDefault="007C2933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07C7BEC0" w14:textId="7AF2DB8C" w:rsidR="007C2933" w:rsidRPr="00720438" w:rsidRDefault="007C2933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theme="minorBidi"/>
                <w:sz w:val="28"/>
                <w:szCs w:val="35"/>
                <w:cs/>
                <w:lang w:bidi="th-TH"/>
              </w:rPr>
            </w:pPr>
            <w:r w:rsidRPr="00720438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720438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</w:tr>
      <w:tr w:rsidR="007C2933" w:rsidRPr="00720438" w14:paraId="7021D0BA" w14:textId="77777777" w:rsidTr="00B346F1">
        <w:tc>
          <w:tcPr>
            <w:tcW w:w="1098" w:type="dxa"/>
          </w:tcPr>
          <w:p w14:paraId="76B5200C" w14:textId="77777777" w:rsidR="007C2933" w:rsidRPr="00720438" w:rsidRDefault="007C2933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1D9B769B" w14:textId="363371D4" w:rsidR="007C2933" w:rsidRPr="00720438" w:rsidRDefault="006069B4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เงินลงทุนในบริษัท</w:t>
            </w:r>
            <w:r w:rsidR="00BF55BC" w:rsidRPr="0072043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ย่อย</w:t>
            </w:r>
            <w:r w:rsidR="0005684D" w:rsidRPr="0072043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  <w:r w:rsidR="00D56F18" w:rsidRPr="0072043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บริษัทร่วม</w:t>
            </w:r>
          </w:p>
        </w:tc>
      </w:tr>
      <w:tr w:rsidR="007C2933" w:rsidRPr="00720438" w14:paraId="17ABE533" w14:textId="77777777" w:rsidTr="00B346F1">
        <w:tc>
          <w:tcPr>
            <w:tcW w:w="1098" w:type="dxa"/>
          </w:tcPr>
          <w:p w14:paraId="6A2380D1" w14:textId="77777777" w:rsidR="007C2933" w:rsidRPr="00720438" w:rsidRDefault="007C2933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6F11C47D" w14:textId="4F8458EB" w:rsidR="007C2933" w:rsidRPr="00720438" w:rsidRDefault="007C2933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</w:tr>
      <w:tr w:rsidR="007C2933" w:rsidRPr="00720438" w14:paraId="7299A91C" w14:textId="77777777" w:rsidTr="00B346F1">
        <w:tc>
          <w:tcPr>
            <w:tcW w:w="1098" w:type="dxa"/>
          </w:tcPr>
          <w:p w14:paraId="01E62896" w14:textId="77777777" w:rsidR="007C2933" w:rsidRPr="00720438" w:rsidRDefault="007C2933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75AFC15B" w14:textId="55A893F5" w:rsidR="007C2933" w:rsidRPr="00720438" w:rsidRDefault="001E42B5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2043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เงินกู้ยืมจากสถาบันการเงิน </w:t>
            </w:r>
          </w:p>
        </w:tc>
      </w:tr>
      <w:tr w:rsidR="007C2933" w:rsidRPr="00720438" w14:paraId="7E38CC72" w14:textId="77777777" w:rsidTr="00B346F1">
        <w:tc>
          <w:tcPr>
            <w:tcW w:w="1098" w:type="dxa"/>
          </w:tcPr>
          <w:p w14:paraId="0BF97B0E" w14:textId="77777777" w:rsidR="007C2933" w:rsidRPr="00720438" w:rsidRDefault="007C2933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7CF28081" w14:textId="271DB1D9" w:rsidR="007C2933" w:rsidRPr="00720438" w:rsidRDefault="007C2933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ส่วนงานดำเนินงาน</w:t>
            </w:r>
            <w:r w:rsidRPr="0072043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และการจำแนกรายได้</w:t>
            </w:r>
          </w:p>
        </w:tc>
      </w:tr>
      <w:tr w:rsidR="007C2933" w:rsidRPr="00720438" w14:paraId="26A12C84" w14:textId="77777777" w:rsidTr="00B346F1">
        <w:tc>
          <w:tcPr>
            <w:tcW w:w="1098" w:type="dxa"/>
          </w:tcPr>
          <w:p w14:paraId="4119C308" w14:textId="77777777" w:rsidR="007C2933" w:rsidRPr="00720438" w:rsidRDefault="007C2933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145BF3B5" w14:textId="199AF38D" w:rsidR="007C2933" w:rsidRPr="00720438" w:rsidRDefault="007C2933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9C4F12" w:rsidRPr="00720438" w14:paraId="78FE46F7" w14:textId="77777777" w:rsidTr="00B346F1">
        <w:tc>
          <w:tcPr>
            <w:tcW w:w="1098" w:type="dxa"/>
          </w:tcPr>
          <w:p w14:paraId="11622461" w14:textId="77777777" w:rsidR="009C4F12" w:rsidRPr="00720438" w:rsidRDefault="009C4F12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7D1A676A" w14:textId="69D0F163" w:rsidR="009C4F12" w:rsidRPr="00720438" w:rsidRDefault="009C4F12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2043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เงินปันผล</w:t>
            </w:r>
          </w:p>
        </w:tc>
      </w:tr>
      <w:tr w:rsidR="007C2933" w:rsidRPr="00720438" w14:paraId="7B2E4839" w14:textId="77777777" w:rsidTr="00B346F1">
        <w:tc>
          <w:tcPr>
            <w:tcW w:w="1098" w:type="dxa"/>
          </w:tcPr>
          <w:p w14:paraId="10357B8E" w14:textId="11CEBFBF" w:rsidR="007C2933" w:rsidRPr="00720438" w:rsidRDefault="007C2933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6ED1A184" w14:textId="3FCBC020" w:rsidR="007C2933" w:rsidRPr="00720438" w:rsidRDefault="007C2933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</w:tr>
      <w:tr w:rsidR="004E75B8" w:rsidRPr="00720438" w14:paraId="4B4F8D91" w14:textId="77777777" w:rsidTr="00B346F1">
        <w:tc>
          <w:tcPr>
            <w:tcW w:w="1098" w:type="dxa"/>
          </w:tcPr>
          <w:p w14:paraId="3995BBE7" w14:textId="6C8C3C11" w:rsidR="004E75B8" w:rsidRPr="00720438" w:rsidRDefault="004E75B8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405656DF" w14:textId="7DF86B9E" w:rsidR="004E75B8" w:rsidRPr="00720438" w:rsidRDefault="004E75B8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A2DBD" w:rsidRPr="00720438" w14:paraId="190DD385" w14:textId="77777777" w:rsidTr="00BA2DBD">
        <w:tc>
          <w:tcPr>
            <w:tcW w:w="1098" w:type="dxa"/>
          </w:tcPr>
          <w:p w14:paraId="2AD91856" w14:textId="41D136F0" w:rsidR="00BA2DBD" w:rsidRPr="00720438" w:rsidRDefault="00BA2DBD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658777DA" w14:textId="2B177A6A" w:rsidR="00BA2DBD" w:rsidRPr="00720438" w:rsidRDefault="00BA2DBD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2043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คดีความฟ้องร้อง</w:t>
            </w:r>
          </w:p>
        </w:tc>
      </w:tr>
      <w:tr w:rsidR="00DF1A99" w:rsidRPr="00720438" w14:paraId="3D1A9563" w14:textId="77777777" w:rsidTr="00BA2DBD">
        <w:tc>
          <w:tcPr>
            <w:tcW w:w="1098" w:type="dxa"/>
          </w:tcPr>
          <w:p w14:paraId="43327F8A" w14:textId="27220F05" w:rsidR="00DF1A99" w:rsidRPr="00720438" w:rsidRDefault="00DF1A99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0353B385" w14:textId="6823AA90" w:rsidR="00DF1A99" w:rsidRPr="00720438" w:rsidRDefault="00497CF4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2043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การจัดประเภทรายการใหม่</w:t>
            </w:r>
          </w:p>
        </w:tc>
      </w:tr>
      <w:tr w:rsidR="00F04388" w:rsidRPr="00720438" w14:paraId="78B30E20" w14:textId="77777777" w:rsidTr="00BA2DBD">
        <w:tc>
          <w:tcPr>
            <w:tcW w:w="1098" w:type="dxa"/>
          </w:tcPr>
          <w:p w14:paraId="4306E624" w14:textId="7ECC322E" w:rsidR="00F04388" w:rsidRPr="00720438" w:rsidRDefault="00F04388" w:rsidP="000B0131">
            <w:pPr>
              <w:pStyle w:val="IndexHeading"/>
              <w:spacing w:after="0" w:line="240" w:lineRule="auto"/>
              <w:ind w:left="-98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7AB7CFFD" w14:textId="3B53327A" w:rsidR="00F04388" w:rsidRPr="00720438" w:rsidRDefault="00F04388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</w:tbl>
    <w:p w14:paraId="4A24135F" w14:textId="77777777" w:rsidR="003B6C8F" w:rsidRPr="00720438" w:rsidRDefault="003B6C8F" w:rsidP="000B0131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</w:p>
    <w:p w14:paraId="6507F110" w14:textId="77777777" w:rsidR="003B14EA" w:rsidRPr="00720438" w:rsidRDefault="003B14EA" w:rsidP="000B0131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7CB7CC93" w14:textId="77777777" w:rsidR="003B14EA" w:rsidRPr="00720438" w:rsidRDefault="003B14EA" w:rsidP="000B0131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</w:pPr>
    </w:p>
    <w:p w14:paraId="32301478" w14:textId="52B30C3A" w:rsidR="003B14EA" w:rsidRPr="00720438" w:rsidRDefault="003B14EA" w:rsidP="000B0131">
      <w:pPr>
        <w:pStyle w:val="index"/>
        <w:tabs>
          <w:tab w:val="clear" w:pos="1134"/>
        </w:tabs>
        <w:spacing w:after="0" w:line="240" w:lineRule="auto"/>
        <w:ind w:left="547" w:firstLine="0"/>
        <w:outlineLvl w:val="0"/>
        <w:rPr>
          <w:rFonts w:ascii="Angsana New" w:hAnsi="Angsana New" w:cs="Angsana New"/>
          <w:sz w:val="28"/>
          <w:szCs w:val="28"/>
        </w:rPr>
      </w:pPr>
      <w:r w:rsidRPr="00720438">
        <w:rPr>
          <w:rFonts w:ascii="Angsana New" w:hAnsi="Angsana New" w:cs="Angsana New"/>
          <w:sz w:val="28"/>
          <w:szCs w:val="28"/>
        </w:rPr>
        <w:br w:type="page"/>
      </w:r>
      <w:r w:rsidR="00451001" w:rsidRPr="00720438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8E1D2D" w14:textId="77777777" w:rsidR="009F1F29" w:rsidRPr="00720438" w:rsidRDefault="009F1F29" w:rsidP="000B0131">
      <w:pPr>
        <w:pStyle w:val="NoSpacing"/>
        <w:rPr>
          <w:rFonts w:ascii="Angsana New" w:hAnsi="Angsana New"/>
          <w:sz w:val="20"/>
          <w:szCs w:val="20"/>
        </w:rPr>
      </w:pPr>
    </w:p>
    <w:p w14:paraId="5C024287" w14:textId="58CE2616" w:rsidR="00A93C94" w:rsidRPr="00720438" w:rsidRDefault="00451001" w:rsidP="000B0131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720438">
        <w:rPr>
          <w:rFonts w:ascii="Angsana New" w:hAnsi="Angsana New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5D4C72" w:rsidRPr="00720438">
        <w:rPr>
          <w:rFonts w:ascii="Angsana New" w:hAnsi="Angsana New"/>
          <w:sz w:val="28"/>
          <w:szCs w:val="28"/>
        </w:rPr>
        <w:t xml:space="preserve"> </w:t>
      </w:r>
      <w:r w:rsidR="009C312B" w:rsidRPr="00720438">
        <w:rPr>
          <w:rFonts w:ascii="Angsana New" w:hAnsi="Angsana New"/>
          <w:sz w:val="28"/>
          <w:szCs w:val="28"/>
        </w:rPr>
        <w:t>14</w:t>
      </w:r>
      <w:r w:rsidR="005D4C72" w:rsidRPr="00720438">
        <w:rPr>
          <w:rFonts w:ascii="Angsana New" w:hAnsi="Angsana New"/>
          <w:sz w:val="28"/>
          <w:szCs w:val="28"/>
        </w:rPr>
        <w:t xml:space="preserve"> </w:t>
      </w:r>
      <w:r w:rsidR="0079692F" w:rsidRPr="00720438">
        <w:rPr>
          <w:rFonts w:ascii="Angsana New" w:hAnsi="Angsana New" w:hint="cs"/>
          <w:sz w:val="28"/>
          <w:szCs w:val="28"/>
          <w:cs/>
        </w:rPr>
        <w:t>พฤษภาคม</w:t>
      </w:r>
      <w:r w:rsidR="0006689A" w:rsidRPr="00720438">
        <w:rPr>
          <w:rFonts w:ascii="Angsana New" w:hAnsi="Angsana New" w:hint="cs"/>
          <w:sz w:val="28"/>
          <w:szCs w:val="28"/>
          <w:cs/>
        </w:rPr>
        <w:t xml:space="preserve"> </w:t>
      </w:r>
      <w:r w:rsidR="009C0B91" w:rsidRPr="00720438">
        <w:rPr>
          <w:rFonts w:ascii="Angsana New" w:hAnsi="Angsana New"/>
          <w:sz w:val="28"/>
          <w:szCs w:val="28"/>
        </w:rPr>
        <w:t>2</w:t>
      </w:r>
      <w:r w:rsidR="00376F9B" w:rsidRPr="00720438">
        <w:rPr>
          <w:rFonts w:ascii="Angsana New" w:hAnsi="Angsana New"/>
          <w:sz w:val="28"/>
          <w:szCs w:val="28"/>
        </w:rPr>
        <w:t>56</w:t>
      </w:r>
      <w:r w:rsidR="00190F2D" w:rsidRPr="00720438">
        <w:rPr>
          <w:rFonts w:ascii="Angsana New" w:hAnsi="Angsana New"/>
          <w:sz w:val="28"/>
          <w:szCs w:val="28"/>
        </w:rPr>
        <w:t>9</w:t>
      </w:r>
    </w:p>
    <w:p w14:paraId="0BE545F9" w14:textId="77777777" w:rsidR="00CD1A46" w:rsidRPr="00720438" w:rsidRDefault="00CD1A46" w:rsidP="000B0131">
      <w:pPr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47C52F42" w14:textId="4F014181" w:rsidR="003B14EA" w:rsidRPr="00720438" w:rsidRDefault="004F0493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720438">
        <w:rPr>
          <w:rFonts w:ascii="Angsana New" w:hAnsi="Angsana New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</w:p>
    <w:p w14:paraId="72B2C978" w14:textId="1FE28D18" w:rsidR="004539E5" w:rsidRPr="00720438" w:rsidRDefault="00DC1E89" w:rsidP="000B0131">
      <w:pPr>
        <w:pStyle w:val="NoSpacing"/>
        <w:spacing w:line="0" w:lineRule="atLeast"/>
        <w:rPr>
          <w:rFonts w:ascii="Angsana New" w:hAnsi="Angsana New"/>
          <w:szCs w:val="18"/>
        </w:rPr>
      </w:pPr>
      <w:r w:rsidRPr="00720438">
        <w:rPr>
          <w:rFonts w:ascii="Angsana New" w:hAnsi="Angsana New"/>
          <w:sz w:val="20"/>
          <w:szCs w:val="20"/>
        </w:rPr>
        <w:tab/>
      </w:r>
      <w:r w:rsidRPr="00720438">
        <w:rPr>
          <w:rFonts w:ascii="Angsana New" w:hAnsi="Angsana New"/>
          <w:sz w:val="20"/>
          <w:szCs w:val="20"/>
        </w:rPr>
        <w:tab/>
      </w:r>
      <w:r w:rsidRPr="00720438">
        <w:rPr>
          <w:rFonts w:ascii="Angsana New" w:hAnsi="Angsana New"/>
          <w:sz w:val="20"/>
          <w:szCs w:val="20"/>
        </w:rPr>
        <w:tab/>
      </w:r>
    </w:p>
    <w:p w14:paraId="29C7A452" w14:textId="576D4F5B" w:rsidR="00F67D55" w:rsidRPr="00720438" w:rsidRDefault="00F67D55" w:rsidP="000B0131">
      <w:pPr>
        <w:spacing w:line="0" w:lineRule="atLeast"/>
        <w:ind w:left="547"/>
        <w:rPr>
          <w:rFonts w:ascii="Angsana New" w:hAnsi="Angsana New"/>
          <w:spacing w:val="-2"/>
          <w:sz w:val="28"/>
          <w:szCs w:val="28"/>
        </w:rPr>
      </w:pPr>
      <w:r w:rsidRPr="00720438">
        <w:rPr>
          <w:rFonts w:ascii="Angsana New" w:hAnsi="Angsana New"/>
          <w:spacing w:val="-2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A53C1" w:rsidRPr="00720438">
        <w:rPr>
          <w:rFonts w:ascii="Angsana New" w:hAnsi="Angsana New"/>
          <w:spacing w:val="-2"/>
          <w:sz w:val="28"/>
          <w:szCs w:val="28"/>
        </w:rPr>
        <w:t>34</w:t>
      </w:r>
      <w:r w:rsidRPr="00720438">
        <w:rPr>
          <w:rFonts w:ascii="Angsana New" w:hAnsi="Angsana New"/>
          <w:spacing w:val="-2"/>
          <w:sz w:val="28"/>
          <w:szCs w:val="28"/>
          <w:cs/>
        </w:rPr>
        <w:t xml:space="preserve"> เรื่อง </w:t>
      </w:r>
      <w:r w:rsidRPr="00720438">
        <w:rPr>
          <w:rFonts w:ascii="Angsana New" w:hAnsi="Angsana New"/>
          <w:i/>
          <w:iCs/>
          <w:spacing w:val="-2"/>
          <w:sz w:val="28"/>
          <w:szCs w:val="28"/>
          <w:cs/>
        </w:rPr>
        <w:t>การรายงานทางการเงินระหว่างกาล</w:t>
      </w:r>
      <w:r w:rsidRPr="00720438">
        <w:rPr>
          <w:rFonts w:ascii="Angsana New" w:hAnsi="Angsana New"/>
          <w:spacing w:val="-2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="00B07FAA" w:rsidRPr="00720438">
        <w:rPr>
          <w:rFonts w:ascii="Angsana New" w:hAnsi="Angsana New"/>
          <w:spacing w:val="-2"/>
          <w:sz w:val="28"/>
          <w:szCs w:val="28"/>
        </w:rPr>
        <w:t xml:space="preserve"> </w:t>
      </w:r>
      <w:r w:rsidRPr="00720438">
        <w:rPr>
          <w:rFonts w:ascii="Angsana New" w:hAnsi="Angsana New"/>
          <w:spacing w:val="-2"/>
          <w:sz w:val="28"/>
          <w:szCs w:val="28"/>
          <w:cs/>
        </w:rPr>
        <w:t xml:space="preserve">และประกาศคณะกรรมการกำกับหลักทรัพย์และตลาดหลักทรัพย์ที่เกี่ยวข้อง </w:t>
      </w:r>
      <w:r w:rsidR="00525B1C" w:rsidRPr="00720438">
        <w:rPr>
          <w:rFonts w:ascii="Angsana New" w:hAnsi="Angsana New" w:hint="cs"/>
          <w:spacing w:val="-2"/>
          <w:sz w:val="28"/>
          <w:szCs w:val="28"/>
          <w:cs/>
        </w:rPr>
        <w:t>โดย</w:t>
      </w:r>
      <w:r w:rsidR="00525B1C" w:rsidRPr="00720438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B43B13" w:rsidRPr="00720438">
        <w:rPr>
          <w:rFonts w:ascii="Angsana New" w:hAnsi="Angsana New"/>
          <w:spacing w:val="-2"/>
          <w:sz w:val="28"/>
          <w:szCs w:val="28"/>
        </w:rPr>
        <w:t xml:space="preserve"> </w:t>
      </w:r>
      <w:r w:rsidR="00525B1C" w:rsidRPr="00720438">
        <w:rPr>
          <w:rFonts w:ascii="Angsana New" w:hAnsi="Angsana New"/>
          <w:spacing w:val="-2"/>
          <w:sz w:val="28"/>
          <w:szCs w:val="28"/>
          <w:cs/>
        </w:rPr>
        <w:t>ๆ เพื่อไม่ให้ซ้ำซ้อนกับข้อมูลที่ได้นำเสนอไปแล้วในงบการเงินประจำปี</w:t>
      </w:r>
      <w:r w:rsidR="00525B1C" w:rsidRPr="00720438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25B1C" w:rsidRPr="00720438">
        <w:rPr>
          <w:rFonts w:ascii="Angsana New" w:hAnsi="Angsana New"/>
          <w:spacing w:val="-2"/>
          <w:sz w:val="28"/>
          <w:szCs w:val="28"/>
        </w:rPr>
        <w:br/>
      </w:r>
      <w:r w:rsidR="00525B1C" w:rsidRPr="00720438">
        <w:rPr>
          <w:rFonts w:ascii="Angsana New" w:hAnsi="Angsana New"/>
          <w:spacing w:val="-2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525B1C" w:rsidRPr="00720438">
        <w:rPr>
          <w:rFonts w:ascii="Angsana New" w:hAnsi="Angsana New"/>
          <w:spacing w:val="-2"/>
          <w:sz w:val="28"/>
          <w:szCs w:val="28"/>
        </w:rPr>
        <w:br/>
      </w:r>
      <w:r w:rsidR="00CA53C1" w:rsidRPr="00720438">
        <w:rPr>
          <w:rFonts w:ascii="Angsana New" w:hAnsi="Angsana New"/>
          <w:spacing w:val="-2"/>
          <w:sz w:val="28"/>
          <w:szCs w:val="28"/>
        </w:rPr>
        <w:t>3</w:t>
      </w:r>
      <w:r w:rsidR="009C0B91" w:rsidRPr="00720438">
        <w:rPr>
          <w:rFonts w:ascii="Angsana New" w:hAnsi="Angsana New"/>
          <w:spacing w:val="-2"/>
          <w:sz w:val="28"/>
          <w:szCs w:val="28"/>
        </w:rPr>
        <w:t>0</w:t>
      </w:r>
      <w:r w:rsidR="006F3B94" w:rsidRPr="00720438">
        <w:rPr>
          <w:rFonts w:ascii="Angsana New" w:hAnsi="Angsana New"/>
          <w:spacing w:val="-2"/>
          <w:sz w:val="28"/>
          <w:szCs w:val="28"/>
        </w:rPr>
        <w:t xml:space="preserve"> </w:t>
      </w:r>
      <w:r w:rsidR="006F3B94" w:rsidRPr="00720438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525B1C" w:rsidRPr="00720438">
        <w:rPr>
          <w:rFonts w:ascii="Angsana New" w:hAnsi="Angsana New"/>
          <w:spacing w:val="-2"/>
          <w:sz w:val="28"/>
          <w:szCs w:val="28"/>
        </w:rPr>
        <w:t xml:space="preserve"> </w:t>
      </w:r>
      <w:r w:rsidR="009C0B91" w:rsidRPr="00720438">
        <w:rPr>
          <w:rFonts w:ascii="Angsana New" w:hAnsi="Angsana New"/>
          <w:spacing w:val="-2"/>
          <w:sz w:val="28"/>
          <w:szCs w:val="28"/>
        </w:rPr>
        <w:t>2</w:t>
      </w:r>
      <w:r w:rsidR="00CA53C1" w:rsidRPr="00720438">
        <w:rPr>
          <w:rFonts w:ascii="Angsana New" w:hAnsi="Angsana New"/>
          <w:spacing w:val="-2"/>
          <w:sz w:val="28"/>
          <w:szCs w:val="28"/>
        </w:rPr>
        <w:t>56</w:t>
      </w:r>
      <w:r w:rsidR="00190F2D" w:rsidRPr="00720438">
        <w:rPr>
          <w:rFonts w:ascii="Angsana New" w:hAnsi="Angsana New"/>
          <w:spacing w:val="-2"/>
          <w:sz w:val="28"/>
          <w:szCs w:val="28"/>
        </w:rPr>
        <w:t>8</w:t>
      </w:r>
    </w:p>
    <w:p w14:paraId="1F5BDD25" w14:textId="223F8A9E" w:rsidR="00525B1C" w:rsidRPr="00720438" w:rsidRDefault="00525B1C" w:rsidP="000B0131">
      <w:pPr>
        <w:spacing w:line="240" w:lineRule="auto"/>
        <w:ind w:left="540"/>
        <w:rPr>
          <w:rFonts w:ascii="Angsana New" w:hAnsi="Angsana New"/>
          <w:spacing w:val="-2"/>
          <w:sz w:val="20"/>
          <w:szCs w:val="20"/>
        </w:rPr>
      </w:pPr>
    </w:p>
    <w:p w14:paraId="6AF7BA06" w14:textId="2D2B2768" w:rsidR="00F67D55" w:rsidRPr="00720438" w:rsidRDefault="008F734C" w:rsidP="000B0131">
      <w:pPr>
        <w:spacing w:line="240" w:lineRule="auto"/>
        <w:ind w:left="540"/>
        <w:rPr>
          <w:rFonts w:ascii="Angsana New" w:hAnsi="Angsana New"/>
          <w:spacing w:val="-2"/>
          <w:sz w:val="28"/>
          <w:szCs w:val="28"/>
        </w:rPr>
      </w:pPr>
      <w:r w:rsidRPr="00720438">
        <w:rPr>
          <w:rFonts w:ascii="Angsana New" w:hAnsi="Angsana New"/>
          <w:spacing w:val="-2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0D1051" w:rsidRPr="00720438">
        <w:rPr>
          <w:rFonts w:ascii="Angsana New" w:hAnsi="Angsana New"/>
          <w:spacing w:val="-2"/>
          <w:sz w:val="28"/>
          <w:szCs w:val="28"/>
          <w:cs/>
        </w:rPr>
        <w:br/>
      </w:r>
      <w:r w:rsidRPr="00720438">
        <w:rPr>
          <w:rFonts w:ascii="Angsana New" w:hAnsi="Angsana New"/>
          <w:spacing w:val="-2"/>
          <w:sz w:val="28"/>
          <w:szCs w:val="28"/>
          <w:cs/>
        </w:rPr>
        <w:t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720438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A53C1" w:rsidRPr="00720438">
        <w:rPr>
          <w:rFonts w:ascii="Angsana New" w:hAnsi="Angsana New"/>
          <w:spacing w:val="-2"/>
          <w:sz w:val="28"/>
          <w:szCs w:val="28"/>
        </w:rPr>
        <w:t>3</w:t>
      </w:r>
      <w:r w:rsidR="009C0B91" w:rsidRPr="00720438">
        <w:rPr>
          <w:rFonts w:ascii="Angsana New" w:hAnsi="Angsana New"/>
          <w:spacing w:val="-2"/>
          <w:sz w:val="28"/>
          <w:szCs w:val="28"/>
        </w:rPr>
        <w:t>0</w:t>
      </w:r>
      <w:r w:rsidRPr="0072043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F3B94" w:rsidRPr="00720438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Pr="0072043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9C0B91" w:rsidRPr="00720438">
        <w:rPr>
          <w:rFonts w:ascii="Angsana New" w:hAnsi="Angsana New"/>
          <w:spacing w:val="-2"/>
          <w:sz w:val="28"/>
          <w:szCs w:val="28"/>
        </w:rPr>
        <w:t>2</w:t>
      </w:r>
      <w:r w:rsidR="00CA53C1" w:rsidRPr="00720438">
        <w:rPr>
          <w:rFonts w:ascii="Angsana New" w:hAnsi="Angsana New"/>
          <w:spacing w:val="-2"/>
          <w:sz w:val="28"/>
          <w:szCs w:val="28"/>
        </w:rPr>
        <w:t>56</w:t>
      </w:r>
      <w:r w:rsidR="00190F2D" w:rsidRPr="00720438">
        <w:rPr>
          <w:rFonts w:ascii="Angsana New" w:hAnsi="Angsana New"/>
          <w:spacing w:val="-2"/>
          <w:sz w:val="28"/>
          <w:szCs w:val="28"/>
        </w:rPr>
        <w:t>8</w:t>
      </w:r>
      <w:r w:rsidR="00C63853" w:rsidRPr="00720438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</w:p>
    <w:p w14:paraId="23E42246" w14:textId="77777777" w:rsidR="00CF5E98" w:rsidRPr="00720438" w:rsidRDefault="00CF5E98" w:rsidP="000B0131">
      <w:pPr>
        <w:spacing w:line="240" w:lineRule="auto"/>
        <w:ind w:left="540"/>
        <w:rPr>
          <w:rFonts w:ascii="Angsana New" w:hAnsi="Angsana New"/>
          <w:spacing w:val="-2"/>
          <w:sz w:val="20"/>
          <w:szCs w:val="20"/>
        </w:rPr>
      </w:pPr>
    </w:p>
    <w:p w14:paraId="500694CA" w14:textId="175BF521" w:rsidR="003B14EA" w:rsidRPr="00720438" w:rsidRDefault="003B14EA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720438">
        <w:rPr>
          <w:rFonts w:ascii="Angsana New" w:hAnsi="Angsana New"/>
          <w:b/>
          <w:bCs/>
          <w:sz w:val="28"/>
          <w:szCs w:val="28"/>
          <w:cs/>
          <w:lang w:val="th-TH"/>
        </w:rPr>
        <w:t>บุคคลหรือกิจการที่เกี่ยวข้องกัน</w:t>
      </w:r>
      <w:r w:rsidR="002A3E96" w:rsidRPr="00720438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 </w:t>
      </w:r>
    </w:p>
    <w:p w14:paraId="2786EED6" w14:textId="77777777" w:rsidR="00ED2A04" w:rsidRPr="00720438" w:rsidRDefault="00ED2A04" w:rsidP="000B0131">
      <w:pPr>
        <w:pStyle w:val="NoSpacing"/>
        <w:spacing w:line="240" w:lineRule="auto"/>
        <w:rPr>
          <w:rFonts w:ascii="Angsana New" w:hAnsi="Angsana New"/>
          <w:sz w:val="22"/>
        </w:rPr>
      </w:pPr>
    </w:p>
    <w:p w14:paraId="5068B31E" w14:textId="05028ED4" w:rsidR="008A2F4D" w:rsidRPr="00720438" w:rsidRDefault="008A2F4D" w:rsidP="000B0131">
      <w:pPr>
        <w:spacing w:line="240" w:lineRule="auto"/>
        <w:ind w:left="547"/>
        <w:rPr>
          <w:rFonts w:ascii="Angsana New" w:hAnsi="Angsana New"/>
          <w:b/>
          <w:sz w:val="28"/>
          <w:szCs w:val="28"/>
        </w:rPr>
      </w:pPr>
      <w:r w:rsidRPr="00720438">
        <w:rPr>
          <w:rFonts w:ascii="Angsana New" w:hAnsi="Angsana New"/>
          <w:sz w:val="28"/>
          <w:szCs w:val="28"/>
          <w:cs/>
        </w:rPr>
        <w:t>ความสัมพันธ์ที่มีกับบริษัท</w:t>
      </w:r>
      <w:r w:rsidRPr="00720438">
        <w:rPr>
          <w:rFonts w:ascii="Angsana New" w:hAnsi="Angsana New" w:hint="cs"/>
          <w:sz w:val="28"/>
          <w:szCs w:val="28"/>
          <w:cs/>
        </w:rPr>
        <w:t>ย่อย</w:t>
      </w:r>
      <w:r w:rsidR="0005684D" w:rsidRPr="00720438">
        <w:rPr>
          <w:rFonts w:ascii="Angsana New" w:hAnsi="Angsana New" w:hint="cs"/>
          <w:sz w:val="28"/>
          <w:szCs w:val="28"/>
          <w:cs/>
        </w:rPr>
        <w:t>และ</w:t>
      </w:r>
      <w:r w:rsidRPr="00720438">
        <w:rPr>
          <w:rFonts w:ascii="Angsana New" w:hAnsi="Angsana New"/>
          <w:sz w:val="28"/>
          <w:szCs w:val="28"/>
          <w:cs/>
        </w:rPr>
        <w:t>บริษัท</w:t>
      </w:r>
      <w:r w:rsidRPr="00720438">
        <w:rPr>
          <w:rFonts w:ascii="Angsana New" w:hAnsi="Angsana New" w:hint="cs"/>
          <w:sz w:val="28"/>
          <w:szCs w:val="28"/>
          <w:cs/>
        </w:rPr>
        <w:t>ร่วม</w:t>
      </w:r>
      <w:r w:rsidRPr="00720438">
        <w:rPr>
          <w:rFonts w:ascii="Angsana New" w:hAnsi="Angsana New"/>
          <w:sz w:val="28"/>
          <w:szCs w:val="28"/>
          <w:cs/>
        </w:rPr>
        <w:t xml:space="preserve"> </w:t>
      </w:r>
      <w:r w:rsidRPr="00720438">
        <w:rPr>
          <w:rFonts w:ascii="Angsana New" w:hAnsi="Angsana New"/>
          <w:b/>
          <w:sz w:val="28"/>
          <w:szCs w:val="28"/>
          <w:cs/>
        </w:rPr>
        <w:t>ที่มีการเปลี่ยนแปลงอย่างมีสาระสำคัญ</w:t>
      </w:r>
      <w:r w:rsidRPr="00720438">
        <w:rPr>
          <w:rFonts w:ascii="Angsana New" w:hAnsi="Angsana New"/>
          <w:sz w:val="28"/>
          <w:szCs w:val="28"/>
          <w:cs/>
        </w:rPr>
        <w:t>ได้เปิดเผยในหมายเหตุข้อ</w:t>
      </w:r>
      <w:r w:rsidRPr="00720438">
        <w:rPr>
          <w:rFonts w:ascii="Angsana New" w:hAnsi="Angsana New"/>
          <w:sz w:val="28"/>
          <w:szCs w:val="28"/>
        </w:rPr>
        <w:t xml:space="preserve"> </w:t>
      </w:r>
      <w:r w:rsidR="007637E8" w:rsidRPr="00720438">
        <w:rPr>
          <w:rFonts w:ascii="Angsana New" w:hAnsi="Angsana New"/>
          <w:sz w:val="28"/>
          <w:szCs w:val="28"/>
        </w:rPr>
        <w:t>4</w:t>
      </w:r>
      <w:r w:rsidRPr="00720438">
        <w:rPr>
          <w:rFonts w:ascii="Angsana New" w:hAnsi="Angsana New"/>
          <w:sz w:val="28"/>
          <w:szCs w:val="28"/>
          <w:cs/>
        </w:rPr>
        <w:t xml:space="preserve"> </w:t>
      </w:r>
      <w:r w:rsidR="0005684D" w:rsidRPr="00720438">
        <w:rPr>
          <w:rFonts w:ascii="Angsana New" w:hAnsi="Angsana New"/>
          <w:sz w:val="28"/>
          <w:szCs w:val="28"/>
          <w:cs/>
        </w:rPr>
        <w:br/>
      </w:r>
      <w:r w:rsidRPr="00720438">
        <w:rPr>
          <w:rFonts w:ascii="Angsana New" w:hAnsi="Angsana New" w:hint="cs"/>
          <w:b/>
          <w:sz w:val="28"/>
          <w:szCs w:val="28"/>
          <w:cs/>
        </w:rPr>
        <w:t>สำหรับ</w:t>
      </w:r>
      <w:r w:rsidRPr="00720438">
        <w:rPr>
          <w:rFonts w:ascii="Angsana New" w:hAnsi="Angsana New"/>
          <w:b/>
          <w:sz w:val="28"/>
          <w:szCs w:val="28"/>
          <w:cs/>
        </w:rPr>
        <w:t>บุคคลหรือกิจการที่เกี่ยวข้องกันอื่นที่ความสัมพันธ์เปลี่ยนแปลงอย่างมีสาระสำคัญและ</w:t>
      </w:r>
      <w:r w:rsidRPr="00720438">
        <w:rPr>
          <w:rFonts w:ascii="Angsana New" w:hAnsi="Angsana New"/>
          <w:sz w:val="28"/>
          <w:szCs w:val="28"/>
          <w:cs/>
        </w:rPr>
        <w:t>กลุ่มบริษัท</w:t>
      </w:r>
      <w:r w:rsidRPr="00720438">
        <w:rPr>
          <w:rFonts w:ascii="Angsana New" w:hAnsi="Angsana New"/>
          <w:b/>
          <w:sz w:val="28"/>
          <w:szCs w:val="28"/>
          <w:cs/>
        </w:rPr>
        <w:t>มีรายการ</w:t>
      </w:r>
      <w:r w:rsidR="0005684D" w:rsidRPr="00720438">
        <w:rPr>
          <w:rFonts w:ascii="Angsana New" w:hAnsi="Angsana New"/>
          <w:b/>
          <w:sz w:val="28"/>
          <w:szCs w:val="28"/>
          <w:cs/>
        </w:rPr>
        <w:br/>
      </w:r>
      <w:r w:rsidRPr="00720438">
        <w:rPr>
          <w:rFonts w:ascii="Angsana New" w:hAnsi="Angsana New"/>
          <w:b/>
          <w:sz w:val="28"/>
          <w:szCs w:val="28"/>
          <w:cs/>
        </w:rPr>
        <w:t>ระหว่างกันที่มีนัยสำคัญในระหว่างงวดมีดังต่อไปนี้</w:t>
      </w:r>
    </w:p>
    <w:p w14:paraId="495B6638" w14:textId="77777777" w:rsidR="00821D4B" w:rsidRPr="00720438" w:rsidRDefault="00821D4B" w:rsidP="00821D4B">
      <w:pPr>
        <w:spacing w:line="240" w:lineRule="auto"/>
        <w:rPr>
          <w:rFonts w:asciiTheme="majorBidi" w:hAnsiTheme="majorBidi"/>
          <w:sz w:val="22"/>
          <w:szCs w:val="22"/>
          <w:cs/>
        </w:rPr>
      </w:pPr>
    </w:p>
    <w:tbl>
      <w:tblPr>
        <w:tblW w:w="94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440"/>
        <w:gridCol w:w="6057"/>
      </w:tblGrid>
      <w:tr w:rsidR="0013790C" w:rsidRPr="00720438" w14:paraId="3E39D7CA" w14:textId="77777777" w:rsidTr="0013790C">
        <w:trPr>
          <w:trHeight w:val="20"/>
          <w:tblHeader/>
        </w:trPr>
        <w:tc>
          <w:tcPr>
            <w:tcW w:w="1980" w:type="dxa"/>
          </w:tcPr>
          <w:p w14:paraId="51DE74B9" w14:textId="7C898E8E" w:rsidR="0013790C" w:rsidRPr="00720438" w:rsidRDefault="0013790C" w:rsidP="00DE0049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043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  <w:tc>
          <w:tcPr>
            <w:tcW w:w="1440" w:type="dxa"/>
            <w:hideMark/>
          </w:tcPr>
          <w:p w14:paraId="526D4344" w14:textId="3C3B815C" w:rsidR="0013790C" w:rsidRPr="00720438" w:rsidRDefault="0013790C" w:rsidP="00DE0049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04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6057" w:type="dxa"/>
          </w:tcPr>
          <w:p w14:paraId="44BA6823" w14:textId="77777777" w:rsidR="0013790C" w:rsidRPr="00720438" w:rsidRDefault="0013790C" w:rsidP="00DE0049">
            <w:pPr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04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13790C" w:rsidRPr="00720438" w14:paraId="7FE6E6A5" w14:textId="77777777" w:rsidTr="0013790C">
        <w:trPr>
          <w:trHeight w:val="20"/>
          <w:tblHeader/>
        </w:trPr>
        <w:tc>
          <w:tcPr>
            <w:tcW w:w="1980" w:type="dxa"/>
          </w:tcPr>
          <w:p w14:paraId="0CDA0552" w14:textId="17EB3A8C" w:rsidR="0013790C" w:rsidRPr="00720438" w:rsidRDefault="0013790C" w:rsidP="00DE0049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</w:tcPr>
          <w:p w14:paraId="4C182863" w14:textId="5E30AFED" w:rsidR="0013790C" w:rsidRPr="00720438" w:rsidRDefault="0013790C" w:rsidP="00DE0049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043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6057" w:type="dxa"/>
          </w:tcPr>
          <w:p w14:paraId="361A4D91" w14:textId="77777777" w:rsidR="0013790C" w:rsidRPr="00720438" w:rsidRDefault="0013790C" w:rsidP="00DE0049">
            <w:pPr>
              <w:pStyle w:val="NoSpacing"/>
              <w:tabs>
                <w:tab w:val="clear" w:pos="4678"/>
                <w:tab w:val="left" w:pos="4479"/>
              </w:tabs>
              <w:ind w:left="165" w:right="-16" w:hanging="165"/>
              <w:rPr>
                <w:rFonts w:ascii="Angsana New" w:hAnsi="Angsana New"/>
                <w:sz w:val="28"/>
                <w:szCs w:val="28"/>
              </w:rPr>
            </w:pPr>
            <w:r w:rsidRPr="00720438">
              <w:rPr>
                <w:rFonts w:ascii="Angsana New" w:hAnsi="Angsana New"/>
                <w:sz w:val="28"/>
                <w:szCs w:val="28"/>
                <w:cs/>
              </w:rPr>
              <w:t>กิจการที่มีกรรมการร่วมกันกับบริษัท</w:t>
            </w:r>
            <w:r w:rsidRPr="0072043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2043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  <w:r w:rsidRPr="00720438">
              <w:rPr>
                <w:rFonts w:ascii="Angsana New" w:hAnsi="Angsana New"/>
                <w:sz w:val="28"/>
                <w:szCs w:val="28"/>
                <w:cs/>
              </w:rPr>
              <w:t>หรือบริษัทใหญ่ รวมถึง</w:t>
            </w:r>
          </w:p>
          <w:p w14:paraId="411B2261" w14:textId="0516DFF5" w:rsidR="0013790C" w:rsidRPr="00720438" w:rsidRDefault="0013790C" w:rsidP="00DE0049">
            <w:pPr>
              <w:pStyle w:val="NoSpacing"/>
              <w:tabs>
                <w:tab w:val="clear" w:pos="4678"/>
                <w:tab w:val="left" w:pos="4479"/>
              </w:tabs>
              <w:ind w:left="165" w:right="-16" w:hanging="165"/>
              <w:rPr>
                <w:rFonts w:ascii="Angsana New" w:hAnsi="Angsana New"/>
                <w:sz w:val="28"/>
                <w:szCs w:val="28"/>
              </w:rPr>
            </w:pPr>
            <w:r w:rsidRPr="00720438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720438">
              <w:rPr>
                <w:rFonts w:ascii="Angsana New" w:hAnsi="Angsana New"/>
                <w:sz w:val="28"/>
                <w:szCs w:val="28"/>
                <w:cs/>
              </w:rPr>
              <w:t>กิจการที่อยู่ภายใต้การควบคุมของกิจการที่มีกรรมการร่วมกันกับบริษัท</w:t>
            </w:r>
          </w:p>
          <w:p w14:paraId="55D24D28" w14:textId="49AB1CE9" w:rsidR="0013790C" w:rsidRPr="00720438" w:rsidRDefault="0013790C" w:rsidP="00DE0049">
            <w:pPr>
              <w:pStyle w:val="NoSpacing"/>
              <w:tabs>
                <w:tab w:val="clear" w:pos="4678"/>
                <w:tab w:val="left" w:pos="4479"/>
              </w:tabs>
              <w:ind w:left="165" w:right="-16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 w:hint="cs"/>
                <w:sz w:val="28"/>
                <w:szCs w:val="28"/>
                <w:cs/>
              </w:rPr>
              <w:t xml:space="preserve">     กิจการที่กรรมการมีความเกี่ยวโยงกับกรรมการของบริษัทย่อย</w:t>
            </w:r>
          </w:p>
        </w:tc>
      </w:tr>
      <w:tr w:rsidR="0013790C" w:rsidRPr="00720438" w14:paraId="3972687E" w14:textId="77777777" w:rsidTr="0013790C">
        <w:trPr>
          <w:trHeight w:val="20"/>
          <w:tblHeader/>
        </w:trPr>
        <w:tc>
          <w:tcPr>
            <w:tcW w:w="1980" w:type="dxa"/>
          </w:tcPr>
          <w:p w14:paraId="71B46B92" w14:textId="1FB0CC94" w:rsidR="0013790C" w:rsidRPr="00720438" w:rsidRDefault="0013790C" w:rsidP="00DE0049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</w:tcPr>
          <w:p w14:paraId="73F4ADCD" w14:textId="0887221B" w:rsidR="0013790C" w:rsidRPr="00720438" w:rsidRDefault="0013790C" w:rsidP="00DE0049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 w:hint="cs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6057" w:type="dxa"/>
          </w:tcPr>
          <w:p w14:paraId="0CBC937A" w14:textId="15677330" w:rsidR="0013790C" w:rsidRPr="00720438" w:rsidRDefault="0013790C" w:rsidP="00DE0049">
            <w:pPr>
              <w:pStyle w:val="NoSpacing"/>
              <w:tabs>
                <w:tab w:val="clear" w:pos="4678"/>
                <w:tab w:val="left" w:pos="4479"/>
              </w:tabs>
              <w:ind w:left="165" w:right="-16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/>
                <w:sz w:val="28"/>
                <w:szCs w:val="28"/>
                <w:cs/>
              </w:rPr>
              <w:t>กิจการที่อยู่ภายใต้การควบคุมของกิจการที่มีกรรมการร่วมกันกับบริษัท</w:t>
            </w:r>
          </w:p>
        </w:tc>
      </w:tr>
    </w:tbl>
    <w:p w14:paraId="21B573C6" w14:textId="6F58D40E" w:rsidR="008B19C0" w:rsidRPr="00720438" w:rsidRDefault="008B19C0" w:rsidP="000B0131">
      <w:pPr>
        <w:spacing w:line="240" w:lineRule="auto"/>
        <w:jc w:val="left"/>
        <w:rPr>
          <w:rFonts w:ascii="Angsana New" w:hAnsi="Angsana New"/>
          <w:sz w:val="22"/>
          <w:szCs w:val="22"/>
          <w:cs/>
        </w:rPr>
      </w:pPr>
    </w:p>
    <w:p w14:paraId="3DCC1EDD" w14:textId="77777777" w:rsidR="008B19C0" w:rsidRPr="00720438" w:rsidRDefault="008B19C0">
      <w:pPr>
        <w:spacing w:line="240" w:lineRule="auto"/>
        <w:jc w:val="left"/>
        <w:rPr>
          <w:rFonts w:ascii="Angsana New" w:hAnsi="Angsana New"/>
          <w:sz w:val="22"/>
          <w:szCs w:val="22"/>
          <w:cs/>
        </w:rPr>
      </w:pPr>
      <w:r w:rsidRPr="00720438">
        <w:rPr>
          <w:rFonts w:ascii="Angsana New" w:hAnsi="Angsana New"/>
          <w:sz w:val="22"/>
          <w:szCs w:val="22"/>
          <w:cs/>
        </w:rPr>
        <w:br w:type="page"/>
      </w:r>
    </w:p>
    <w:tbl>
      <w:tblPr>
        <w:tblW w:w="9452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4592"/>
        <w:gridCol w:w="989"/>
        <w:gridCol w:w="278"/>
        <w:gridCol w:w="994"/>
        <w:gridCol w:w="280"/>
        <w:gridCol w:w="888"/>
        <w:gridCol w:w="11"/>
        <w:gridCol w:w="244"/>
        <w:gridCol w:w="23"/>
        <w:gridCol w:w="1153"/>
      </w:tblGrid>
      <w:tr w:rsidR="00AE5C2C" w:rsidRPr="00720438" w14:paraId="567A26F4" w14:textId="77777777" w:rsidTr="00C22D45">
        <w:trPr>
          <w:tblHeader/>
        </w:trPr>
        <w:tc>
          <w:tcPr>
            <w:tcW w:w="2429" w:type="pct"/>
          </w:tcPr>
          <w:p w14:paraId="56E13987" w14:textId="77777777" w:rsidR="00AE5C2C" w:rsidRPr="00720438" w:rsidRDefault="00AE5C2C" w:rsidP="000B0131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196" w:type="pct"/>
            <w:gridSpan w:val="3"/>
          </w:tcPr>
          <w:p w14:paraId="64ED4B12" w14:textId="77777777" w:rsidR="00AE5C2C" w:rsidRPr="00720438" w:rsidRDefault="00AE5C2C" w:rsidP="000B0131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E65EF1E" w14:textId="77777777" w:rsidR="00AE5C2C" w:rsidRPr="00720438" w:rsidRDefault="00AE5C2C" w:rsidP="000B0131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pct"/>
            <w:gridSpan w:val="5"/>
          </w:tcPr>
          <w:p w14:paraId="27933C39" w14:textId="77777777" w:rsidR="00AE5C2C" w:rsidRPr="00720438" w:rsidRDefault="00AE5C2C" w:rsidP="000B0131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03C7" w:rsidRPr="00720438" w14:paraId="5319027B" w14:textId="77777777" w:rsidTr="00C22D45">
        <w:trPr>
          <w:tblHeader/>
        </w:trPr>
        <w:tc>
          <w:tcPr>
            <w:tcW w:w="2429" w:type="pct"/>
          </w:tcPr>
          <w:p w14:paraId="27354D16" w14:textId="5B7A4616" w:rsidR="006B03C7" w:rsidRPr="00720438" w:rsidRDefault="006B03C7" w:rsidP="006B03C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72043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72043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72043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72043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72043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2043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23" w:type="pct"/>
          </w:tcPr>
          <w:p w14:paraId="69B97461" w14:textId="0F483375" w:rsidR="006B03C7" w:rsidRPr="00720438" w:rsidRDefault="006B03C7" w:rsidP="006B03C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47" w:type="pct"/>
          </w:tcPr>
          <w:p w14:paraId="0AB295C4" w14:textId="77777777" w:rsidR="006B03C7" w:rsidRPr="00720438" w:rsidRDefault="006B03C7" w:rsidP="006B03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00284298" w14:textId="4FD33FFD" w:rsidR="006B03C7" w:rsidRPr="00720438" w:rsidRDefault="006B03C7" w:rsidP="006B03C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8" w:type="pct"/>
          </w:tcPr>
          <w:p w14:paraId="238F7226" w14:textId="77777777" w:rsidR="006B03C7" w:rsidRPr="00720438" w:rsidRDefault="006B03C7" w:rsidP="006B03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511AE6BC" w14:textId="24B7684B" w:rsidR="006B03C7" w:rsidRPr="00720438" w:rsidRDefault="006B03C7" w:rsidP="006B03C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35" w:type="pct"/>
            <w:gridSpan w:val="2"/>
          </w:tcPr>
          <w:p w14:paraId="101294BD" w14:textId="77777777" w:rsidR="006B03C7" w:rsidRPr="00720438" w:rsidRDefault="006B03C7" w:rsidP="006B03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33E0D35A" w14:textId="58B5AFAA" w:rsidR="006B03C7" w:rsidRPr="00720438" w:rsidRDefault="006B03C7" w:rsidP="006B03C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6B03C7" w:rsidRPr="00720438" w14:paraId="79CFE353" w14:textId="77777777" w:rsidTr="000B59D4">
        <w:trPr>
          <w:tblHeader/>
        </w:trPr>
        <w:tc>
          <w:tcPr>
            <w:tcW w:w="2429" w:type="pct"/>
          </w:tcPr>
          <w:p w14:paraId="4062C5B3" w14:textId="77777777" w:rsidR="006B03C7" w:rsidRPr="00720438" w:rsidRDefault="006B03C7" w:rsidP="006B03C7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71" w:type="pct"/>
            <w:gridSpan w:val="9"/>
          </w:tcPr>
          <w:p w14:paraId="4D881D11" w14:textId="77777777" w:rsidR="006B03C7" w:rsidRPr="00720438" w:rsidRDefault="006B03C7" w:rsidP="006B03C7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B03C7" w:rsidRPr="00720438" w14:paraId="232C61C5" w14:textId="77777777" w:rsidTr="00C22D45">
        <w:tc>
          <w:tcPr>
            <w:tcW w:w="2429" w:type="pct"/>
          </w:tcPr>
          <w:p w14:paraId="3750D24D" w14:textId="19B34163" w:rsidR="006B03C7" w:rsidRPr="00720438" w:rsidRDefault="006B03C7" w:rsidP="006B03C7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04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523" w:type="pct"/>
          </w:tcPr>
          <w:p w14:paraId="57C8E6C9" w14:textId="3CA676AF" w:rsidR="006B03C7" w:rsidRPr="00720438" w:rsidRDefault="006B03C7" w:rsidP="006B03C7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514AA32E" w14:textId="77777777" w:rsidR="006B03C7" w:rsidRPr="00720438" w:rsidRDefault="006B03C7" w:rsidP="006B03C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376306B6" w14:textId="77777777" w:rsidR="006B03C7" w:rsidRPr="00720438" w:rsidRDefault="006B03C7" w:rsidP="006B03C7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6D053647" w14:textId="77777777" w:rsidR="006B03C7" w:rsidRPr="00720438" w:rsidRDefault="006B03C7" w:rsidP="006B03C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7C002A8A" w14:textId="77777777" w:rsidR="006B03C7" w:rsidRPr="00720438" w:rsidRDefault="006B03C7" w:rsidP="006B03C7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gridSpan w:val="2"/>
          </w:tcPr>
          <w:p w14:paraId="2D6CEDF0" w14:textId="77777777" w:rsidR="006B03C7" w:rsidRPr="00720438" w:rsidRDefault="006B03C7" w:rsidP="006B03C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46F0E921" w14:textId="3042E47D" w:rsidR="006B03C7" w:rsidRPr="00720438" w:rsidRDefault="006B03C7" w:rsidP="006B03C7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554CB" w:rsidRPr="00720438" w14:paraId="369AABB6" w14:textId="77777777" w:rsidTr="00C22D45">
        <w:tc>
          <w:tcPr>
            <w:tcW w:w="2429" w:type="pct"/>
          </w:tcPr>
          <w:p w14:paraId="78AF80AE" w14:textId="77777777" w:rsidR="005554CB" w:rsidRPr="00720438" w:rsidRDefault="005554CB" w:rsidP="005554C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0438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523" w:type="pct"/>
          </w:tcPr>
          <w:p w14:paraId="160216FD" w14:textId="52F4AEDC" w:rsidR="005554CB" w:rsidRPr="00720438" w:rsidRDefault="001D23E1" w:rsidP="007C565A">
            <w:pPr>
              <w:pStyle w:val="BodyText"/>
              <w:tabs>
                <w:tab w:val="decimal" w:pos="62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9389EAE" w14:textId="77777777" w:rsidR="005554CB" w:rsidRPr="00720438" w:rsidRDefault="005554CB" w:rsidP="005554C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3C2C70F2" w14:textId="02457EEB" w:rsidR="005554CB" w:rsidRPr="00720438" w:rsidRDefault="005554CB" w:rsidP="005554C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0.60</w:t>
            </w:r>
          </w:p>
        </w:tc>
        <w:tc>
          <w:tcPr>
            <w:tcW w:w="148" w:type="pct"/>
          </w:tcPr>
          <w:p w14:paraId="0FF5D7CC" w14:textId="77777777" w:rsidR="005554CB" w:rsidRPr="00720438" w:rsidRDefault="005554CB" w:rsidP="005554C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65646574" w14:textId="70FB5178" w:rsidR="005554CB" w:rsidRPr="00720438" w:rsidRDefault="001D23E1" w:rsidP="005554CB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</w:tcPr>
          <w:p w14:paraId="579503C2" w14:textId="77777777" w:rsidR="005554CB" w:rsidRPr="00720438" w:rsidRDefault="005554CB" w:rsidP="005554C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0ABE038B" w14:textId="5D421BAC" w:rsidR="005554CB" w:rsidRPr="00720438" w:rsidRDefault="005554CB" w:rsidP="005554CB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554CB" w:rsidRPr="00720438" w14:paraId="71E5F502" w14:textId="77777777" w:rsidTr="00C22D45">
        <w:tc>
          <w:tcPr>
            <w:tcW w:w="2429" w:type="pct"/>
          </w:tcPr>
          <w:p w14:paraId="66BA3224" w14:textId="77777777" w:rsidR="005554CB" w:rsidRPr="00720438" w:rsidRDefault="005554CB" w:rsidP="005554C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0438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23" w:type="pct"/>
          </w:tcPr>
          <w:p w14:paraId="174D20F0" w14:textId="3A7AAD9B" w:rsidR="005554CB" w:rsidRPr="00720438" w:rsidRDefault="001D23E1" w:rsidP="005554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0.87</w:t>
            </w:r>
          </w:p>
        </w:tc>
        <w:tc>
          <w:tcPr>
            <w:tcW w:w="147" w:type="pct"/>
          </w:tcPr>
          <w:p w14:paraId="04F54BB7" w14:textId="77777777" w:rsidR="005554CB" w:rsidRPr="00720438" w:rsidRDefault="005554CB" w:rsidP="005554C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51666B9E" w14:textId="2F0A1BFA" w:rsidR="005554CB" w:rsidRPr="00720438" w:rsidRDefault="005554CB" w:rsidP="005554CB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35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0.87</w:t>
            </w:r>
          </w:p>
        </w:tc>
        <w:tc>
          <w:tcPr>
            <w:tcW w:w="148" w:type="pct"/>
          </w:tcPr>
          <w:p w14:paraId="613B78D1" w14:textId="77777777" w:rsidR="005554CB" w:rsidRPr="00720438" w:rsidRDefault="005554CB" w:rsidP="005554C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4196E3C2" w14:textId="3281E719" w:rsidR="005554CB" w:rsidRPr="00720438" w:rsidRDefault="001D23E1" w:rsidP="005554C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0.87</w:t>
            </w:r>
          </w:p>
        </w:tc>
        <w:tc>
          <w:tcPr>
            <w:tcW w:w="135" w:type="pct"/>
            <w:gridSpan w:val="2"/>
          </w:tcPr>
          <w:p w14:paraId="54AC70A7" w14:textId="77777777" w:rsidR="005554CB" w:rsidRPr="00720438" w:rsidRDefault="005554CB" w:rsidP="005554C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766A9513" w14:textId="631E8DA3" w:rsidR="005554CB" w:rsidRPr="00720438" w:rsidRDefault="005554CB" w:rsidP="005554CB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0.87</w:t>
            </w:r>
          </w:p>
        </w:tc>
      </w:tr>
      <w:tr w:rsidR="005554CB" w:rsidRPr="00720438" w14:paraId="7FFB8EC3" w14:textId="77777777" w:rsidTr="00C22D45">
        <w:tc>
          <w:tcPr>
            <w:tcW w:w="2429" w:type="pct"/>
          </w:tcPr>
          <w:p w14:paraId="1DF5385A" w14:textId="77777777" w:rsidR="005554CB" w:rsidRPr="00720438" w:rsidRDefault="005554CB" w:rsidP="005554C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23" w:type="pct"/>
          </w:tcPr>
          <w:p w14:paraId="3155321A" w14:textId="70965981" w:rsidR="005554CB" w:rsidRPr="00720438" w:rsidRDefault="001D23E1" w:rsidP="005554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  <w:tc>
          <w:tcPr>
            <w:tcW w:w="147" w:type="pct"/>
          </w:tcPr>
          <w:p w14:paraId="2C6FE0BE" w14:textId="77777777" w:rsidR="005554CB" w:rsidRPr="00720438" w:rsidRDefault="005554CB" w:rsidP="005554C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5B0DB5EF" w14:textId="7AD5AE79" w:rsidR="005554CB" w:rsidRPr="00720438" w:rsidRDefault="005554CB" w:rsidP="005554C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35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  <w:tc>
          <w:tcPr>
            <w:tcW w:w="148" w:type="pct"/>
          </w:tcPr>
          <w:p w14:paraId="380974A8" w14:textId="77777777" w:rsidR="005554CB" w:rsidRPr="00720438" w:rsidRDefault="005554CB" w:rsidP="005554C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5DCD1AE9" w14:textId="2812A571" w:rsidR="005554CB" w:rsidRPr="00720438" w:rsidRDefault="001D23E1" w:rsidP="005554C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  <w:tc>
          <w:tcPr>
            <w:tcW w:w="135" w:type="pct"/>
            <w:gridSpan w:val="2"/>
          </w:tcPr>
          <w:p w14:paraId="208E3A3B" w14:textId="77777777" w:rsidR="005554CB" w:rsidRPr="00720438" w:rsidRDefault="005554CB" w:rsidP="005554C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0B5CBE42" w14:textId="16C02DAA" w:rsidR="005554CB" w:rsidRPr="00720438" w:rsidRDefault="005554CB" w:rsidP="005554CB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</w:tr>
      <w:tr w:rsidR="005554CB" w:rsidRPr="00720438" w14:paraId="194905F9" w14:textId="77777777" w:rsidTr="00C22D45">
        <w:tc>
          <w:tcPr>
            <w:tcW w:w="2429" w:type="pct"/>
          </w:tcPr>
          <w:p w14:paraId="70A0D628" w14:textId="77777777" w:rsidR="005554CB" w:rsidRPr="00720438" w:rsidRDefault="005554CB" w:rsidP="005554CB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523" w:type="pct"/>
          </w:tcPr>
          <w:p w14:paraId="194E46F1" w14:textId="77777777" w:rsidR="005554CB" w:rsidRPr="00720438" w:rsidRDefault="005554CB" w:rsidP="005554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6B0455BA" w14:textId="77777777" w:rsidR="005554CB" w:rsidRPr="00720438" w:rsidRDefault="005554CB" w:rsidP="005554CB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6" w:type="pct"/>
          </w:tcPr>
          <w:p w14:paraId="2059BA08" w14:textId="77777777" w:rsidR="005554CB" w:rsidRPr="00720438" w:rsidRDefault="005554CB" w:rsidP="005554C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2D428951" w14:textId="77777777" w:rsidR="005554CB" w:rsidRPr="00720438" w:rsidRDefault="005554CB" w:rsidP="005554CB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0" w:type="pct"/>
          </w:tcPr>
          <w:p w14:paraId="6C9ABC0B" w14:textId="77777777" w:rsidR="005554CB" w:rsidRPr="00720438" w:rsidRDefault="005554CB" w:rsidP="005554C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pct"/>
            <w:gridSpan w:val="2"/>
          </w:tcPr>
          <w:p w14:paraId="072CE71D" w14:textId="77777777" w:rsidR="005554CB" w:rsidRPr="00720438" w:rsidRDefault="005554CB" w:rsidP="005554CB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22" w:type="pct"/>
            <w:gridSpan w:val="2"/>
          </w:tcPr>
          <w:p w14:paraId="60AAF36A" w14:textId="77777777" w:rsidR="005554CB" w:rsidRPr="00720438" w:rsidRDefault="005554CB" w:rsidP="005554CB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554CB" w:rsidRPr="00720438" w14:paraId="084127EE" w14:textId="77777777" w:rsidTr="00C22D45">
        <w:trPr>
          <w:trHeight w:val="80"/>
        </w:trPr>
        <w:tc>
          <w:tcPr>
            <w:tcW w:w="2429" w:type="pct"/>
          </w:tcPr>
          <w:p w14:paraId="2176DA7B" w14:textId="77777777" w:rsidR="005554CB" w:rsidRPr="00720438" w:rsidRDefault="005554CB" w:rsidP="005554C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04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23" w:type="pct"/>
          </w:tcPr>
          <w:p w14:paraId="4101CB6F" w14:textId="77777777" w:rsidR="005554CB" w:rsidRPr="00720438" w:rsidRDefault="005554CB" w:rsidP="005554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CE64B45" w14:textId="77777777" w:rsidR="005554CB" w:rsidRPr="00720438" w:rsidRDefault="005554CB" w:rsidP="005554C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29E29020" w14:textId="77777777" w:rsidR="005554CB" w:rsidRPr="00720438" w:rsidRDefault="005554CB" w:rsidP="005554C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73BFF16A" w14:textId="77777777" w:rsidR="005554CB" w:rsidRPr="00720438" w:rsidRDefault="005554CB" w:rsidP="005554C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259D6EE3" w14:textId="77777777" w:rsidR="005554CB" w:rsidRPr="00720438" w:rsidRDefault="005554CB" w:rsidP="005554C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gridSpan w:val="2"/>
          </w:tcPr>
          <w:p w14:paraId="23B3CC37" w14:textId="77777777" w:rsidR="005554CB" w:rsidRPr="00720438" w:rsidRDefault="005554CB" w:rsidP="005554C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43AE13FA" w14:textId="77777777" w:rsidR="005554CB" w:rsidRPr="00720438" w:rsidRDefault="005554CB" w:rsidP="005554CB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5544D" w:rsidRPr="00720438" w14:paraId="5A7466CF" w14:textId="77777777" w:rsidTr="00C22D45">
        <w:tc>
          <w:tcPr>
            <w:tcW w:w="2429" w:type="pct"/>
          </w:tcPr>
          <w:p w14:paraId="46A57B3A" w14:textId="77777777" w:rsidR="00F5544D" w:rsidRPr="00720438" w:rsidRDefault="00F5544D" w:rsidP="00F5544D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0438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23" w:type="pct"/>
          </w:tcPr>
          <w:p w14:paraId="0AA08F53" w14:textId="7DC019C8" w:rsidR="00F5544D" w:rsidRPr="00720438" w:rsidRDefault="005105E3" w:rsidP="00F5544D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CA7132E" w14:textId="77777777" w:rsidR="00F5544D" w:rsidRPr="00720438" w:rsidRDefault="00F5544D" w:rsidP="00F5544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4097B61C" w14:textId="3A75D10B" w:rsidR="00F5544D" w:rsidRPr="00720438" w:rsidRDefault="00F5544D" w:rsidP="007C565A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17322751" w14:textId="77777777" w:rsidR="00F5544D" w:rsidRPr="00720438" w:rsidRDefault="00F5544D" w:rsidP="00F5544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7A1B0B6A" w14:textId="2BD46D08" w:rsidR="00F5544D" w:rsidRPr="00720438" w:rsidRDefault="005105E3" w:rsidP="00A94C01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48.00</w:t>
            </w:r>
          </w:p>
        </w:tc>
        <w:tc>
          <w:tcPr>
            <w:tcW w:w="135" w:type="pct"/>
            <w:gridSpan w:val="2"/>
          </w:tcPr>
          <w:p w14:paraId="7A91DC2A" w14:textId="77777777" w:rsidR="00F5544D" w:rsidRPr="00720438" w:rsidRDefault="00F5544D" w:rsidP="00F5544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48B81E6F" w14:textId="753555C6" w:rsidR="00F5544D" w:rsidRPr="00720438" w:rsidRDefault="00F5544D" w:rsidP="00F5544D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54.32</w:t>
            </w:r>
          </w:p>
        </w:tc>
      </w:tr>
      <w:tr w:rsidR="00F5544D" w:rsidRPr="00720438" w14:paraId="40394AA6" w14:textId="77777777" w:rsidTr="00C22D45">
        <w:tc>
          <w:tcPr>
            <w:tcW w:w="2429" w:type="pct"/>
          </w:tcPr>
          <w:p w14:paraId="3E98EEE9" w14:textId="6B7EE507" w:rsidR="00F5544D" w:rsidRPr="00720438" w:rsidRDefault="00F5544D" w:rsidP="00F5544D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0438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23" w:type="pct"/>
          </w:tcPr>
          <w:p w14:paraId="343D62FE" w14:textId="33F45125" w:rsidR="00F5544D" w:rsidRPr="00720438" w:rsidRDefault="005105E3" w:rsidP="00F5544D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20B81DE" w14:textId="77777777" w:rsidR="00F5544D" w:rsidRPr="00720438" w:rsidRDefault="00F5544D" w:rsidP="00F5544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7E81E215" w14:textId="38B8FA53" w:rsidR="00F5544D" w:rsidRPr="00720438" w:rsidRDefault="00F5544D" w:rsidP="00F5544D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57CB47EC" w14:textId="77777777" w:rsidR="00F5544D" w:rsidRPr="00720438" w:rsidRDefault="00F5544D" w:rsidP="00F5544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2C931229" w14:textId="138A4EB6" w:rsidR="00F5544D" w:rsidRPr="00720438" w:rsidRDefault="005105E3" w:rsidP="00A94C01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129.50</w:t>
            </w:r>
          </w:p>
        </w:tc>
        <w:tc>
          <w:tcPr>
            <w:tcW w:w="135" w:type="pct"/>
            <w:gridSpan w:val="2"/>
          </w:tcPr>
          <w:p w14:paraId="212C782D" w14:textId="77777777" w:rsidR="00F5544D" w:rsidRPr="00720438" w:rsidRDefault="00F5544D" w:rsidP="00F5544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420B228D" w14:textId="1EB2DA95" w:rsidR="00F5544D" w:rsidRPr="00720438" w:rsidRDefault="00F5544D" w:rsidP="00F5544D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156.77</w:t>
            </w:r>
          </w:p>
        </w:tc>
      </w:tr>
      <w:tr w:rsidR="00F5544D" w:rsidRPr="00720438" w14:paraId="221E6774" w14:textId="77777777" w:rsidTr="00C22D45">
        <w:tc>
          <w:tcPr>
            <w:tcW w:w="2429" w:type="pct"/>
          </w:tcPr>
          <w:p w14:paraId="70F18A75" w14:textId="79E8D528" w:rsidR="00F5544D" w:rsidRPr="00720438" w:rsidRDefault="00F5544D" w:rsidP="00F5544D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043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23" w:type="pct"/>
          </w:tcPr>
          <w:p w14:paraId="7380D8E0" w14:textId="3ED9CD8F" w:rsidR="00F5544D" w:rsidRPr="00720438" w:rsidRDefault="005105E3" w:rsidP="00F5544D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10D004A" w14:textId="77777777" w:rsidR="00F5544D" w:rsidRPr="00720438" w:rsidRDefault="00F5544D" w:rsidP="00F5544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5AD0D48C" w14:textId="2C023170" w:rsidR="00F5544D" w:rsidRPr="00720438" w:rsidRDefault="00F5544D" w:rsidP="00F5544D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1876EB82" w14:textId="77777777" w:rsidR="00F5544D" w:rsidRPr="00720438" w:rsidRDefault="00F5544D" w:rsidP="00F5544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25359C3E" w14:textId="674F4F03" w:rsidR="00F5544D" w:rsidRPr="00720438" w:rsidRDefault="005105E3" w:rsidP="00F5544D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30.00</w:t>
            </w:r>
          </w:p>
        </w:tc>
        <w:tc>
          <w:tcPr>
            <w:tcW w:w="135" w:type="pct"/>
            <w:gridSpan w:val="2"/>
          </w:tcPr>
          <w:p w14:paraId="14B7AAFA" w14:textId="77777777" w:rsidR="00F5544D" w:rsidRPr="00720438" w:rsidRDefault="00F5544D" w:rsidP="00F5544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6526F1FD" w14:textId="79D8AC57" w:rsidR="00F5544D" w:rsidRPr="00720438" w:rsidRDefault="00F5544D" w:rsidP="00F5544D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49.80</w:t>
            </w:r>
          </w:p>
        </w:tc>
      </w:tr>
      <w:tr w:rsidR="00F5544D" w:rsidRPr="00720438" w14:paraId="7DF6C9A5" w14:textId="77777777" w:rsidTr="00C22D45">
        <w:tc>
          <w:tcPr>
            <w:tcW w:w="2429" w:type="pct"/>
          </w:tcPr>
          <w:p w14:paraId="25702319" w14:textId="77777777" w:rsidR="00F5544D" w:rsidRPr="00720438" w:rsidRDefault="00F5544D" w:rsidP="00F5544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720438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23" w:type="pct"/>
          </w:tcPr>
          <w:p w14:paraId="2F068C4F" w14:textId="44AFCDFA" w:rsidR="00F5544D" w:rsidRPr="00720438" w:rsidRDefault="005105E3" w:rsidP="00F5544D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9418499" w14:textId="7302E74F" w:rsidR="00F5544D" w:rsidRPr="00720438" w:rsidRDefault="00F5544D" w:rsidP="00F5544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5188A983" w14:textId="4DACAD5F" w:rsidR="00F5544D" w:rsidRPr="00720438" w:rsidRDefault="00F5544D" w:rsidP="00F5544D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02DBEED2" w14:textId="77777777" w:rsidR="00F5544D" w:rsidRPr="00720438" w:rsidRDefault="00F5544D" w:rsidP="00F5544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4A6594CD" w14:textId="5D5AC18D" w:rsidR="00F5544D" w:rsidRPr="00720438" w:rsidRDefault="005105E3" w:rsidP="00F5544D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2.07</w:t>
            </w:r>
          </w:p>
        </w:tc>
        <w:tc>
          <w:tcPr>
            <w:tcW w:w="135" w:type="pct"/>
            <w:gridSpan w:val="2"/>
          </w:tcPr>
          <w:p w14:paraId="360A6440" w14:textId="77777777" w:rsidR="00F5544D" w:rsidRPr="00720438" w:rsidRDefault="00F5544D" w:rsidP="00F5544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47B4CBAF" w14:textId="489BF627" w:rsidR="00F5544D" w:rsidRPr="00720438" w:rsidRDefault="00F5544D" w:rsidP="00F5544D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2.81</w:t>
            </w:r>
          </w:p>
        </w:tc>
      </w:tr>
      <w:tr w:rsidR="00930B00" w:rsidRPr="00720438" w14:paraId="0500710F" w14:textId="77777777" w:rsidTr="00C22D45">
        <w:tc>
          <w:tcPr>
            <w:tcW w:w="2429" w:type="pct"/>
          </w:tcPr>
          <w:p w14:paraId="6D47C2D2" w14:textId="77777777" w:rsidR="00930B00" w:rsidRPr="00720438" w:rsidRDefault="00930B00" w:rsidP="00930B0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523" w:type="pct"/>
          </w:tcPr>
          <w:p w14:paraId="1918E3FD" w14:textId="277DC04C" w:rsidR="00930B00" w:rsidRPr="00720438" w:rsidRDefault="005105E3" w:rsidP="00930B00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AEF2937" w14:textId="77777777" w:rsidR="00930B00" w:rsidRPr="00720438" w:rsidRDefault="00930B00" w:rsidP="00930B0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6" w:type="pct"/>
          </w:tcPr>
          <w:p w14:paraId="740D07AE" w14:textId="70C1336F" w:rsidR="00930B00" w:rsidRPr="00720438" w:rsidRDefault="00930B00" w:rsidP="00930B00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32ECA336" w14:textId="77777777" w:rsidR="00930B00" w:rsidRPr="00720438" w:rsidRDefault="00930B00" w:rsidP="00930B0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3B3E11FA" w14:textId="126D0F38" w:rsidR="00930B00" w:rsidRPr="00720438" w:rsidRDefault="009C4473" w:rsidP="00930B00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</w:tcPr>
          <w:p w14:paraId="574488F9" w14:textId="77777777" w:rsidR="00930B00" w:rsidRPr="00720438" w:rsidRDefault="00930B00" w:rsidP="00930B0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7B479A89" w14:textId="19F91831" w:rsidR="00930B00" w:rsidRPr="00720438" w:rsidRDefault="00930B00" w:rsidP="00930B00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0.49</w:t>
            </w:r>
          </w:p>
        </w:tc>
      </w:tr>
      <w:tr w:rsidR="00930B00" w:rsidRPr="00720438" w14:paraId="36822CE5" w14:textId="77777777" w:rsidTr="00C22D45">
        <w:tc>
          <w:tcPr>
            <w:tcW w:w="2429" w:type="pct"/>
          </w:tcPr>
          <w:p w14:paraId="7CFE0684" w14:textId="77777777" w:rsidR="00930B00" w:rsidRPr="00720438" w:rsidRDefault="00930B00" w:rsidP="00930B0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23" w:type="pct"/>
          </w:tcPr>
          <w:p w14:paraId="7A3BDD7B" w14:textId="1E46DA3C" w:rsidR="00930B00" w:rsidRPr="00720438" w:rsidRDefault="005105E3" w:rsidP="00930B00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5ACB4D0" w14:textId="77777777" w:rsidR="00930B00" w:rsidRPr="00720438" w:rsidRDefault="00930B00" w:rsidP="00930B0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2DA17697" w14:textId="2BB8C0CB" w:rsidR="00930B00" w:rsidRPr="00720438" w:rsidRDefault="00930B00" w:rsidP="00930B00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264F4F55" w14:textId="77777777" w:rsidR="00930B00" w:rsidRPr="00720438" w:rsidRDefault="00930B00" w:rsidP="00930B0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4BA32680" w14:textId="5CEBF662" w:rsidR="00930B00" w:rsidRPr="00720438" w:rsidRDefault="005105E3" w:rsidP="00930B00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0.68</w:t>
            </w:r>
          </w:p>
        </w:tc>
        <w:tc>
          <w:tcPr>
            <w:tcW w:w="135" w:type="pct"/>
            <w:gridSpan w:val="2"/>
          </w:tcPr>
          <w:p w14:paraId="4D08E64C" w14:textId="77777777" w:rsidR="00930B00" w:rsidRPr="00720438" w:rsidRDefault="00930B00" w:rsidP="00930B0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6977DDBB" w14:textId="45C861B1" w:rsidR="00930B00" w:rsidRPr="00720438" w:rsidRDefault="00930B00" w:rsidP="00930B00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0.81</w:t>
            </w:r>
          </w:p>
        </w:tc>
      </w:tr>
      <w:tr w:rsidR="00930B00" w:rsidRPr="00720438" w14:paraId="7A3F3CF4" w14:textId="77777777" w:rsidTr="00C22D45">
        <w:tc>
          <w:tcPr>
            <w:tcW w:w="2429" w:type="pct"/>
          </w:tcPr>
          <w:p w14:paraId="3B011E7D" w14:textId="77777777" w:rsidR="00930B00" w:rsidRPr="00720438" w:rsidRDefault="00930B00" w:rsidP="00930B0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23" w:type="pct"/>
          </w:tcPr>
          <w:p w14:paraId="2F29F29F" w14:textId="1F2EF33C" w:rsidR="00930B00" w:rsidRPr="00720438" w:rsidRDefault="005105E3" w:rsidP="00930B00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74D87A3" w14:textId="77777777" w:rsidR="00930B00" w:rsidRPr="00720438" w:rsidRDefault="00930B00" w:rsidP="00930B0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74597C29" w14:textId="10D46EEA" w:rsidR="00930B00" w:rsidRPr="00720438" w:rsidRDefault="00930B00" w:rsidP="00930B00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27FD2C27" w14:textId="77777777" w:rsidR="00930B00" w:rsidRPr="00720438" w:rsidRDefault="00930B00" w:rsidP="00930B0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3693A65D" w14:textId="12A03672" w:rsidR="00930B00" w:rsidRPr="00720438" w:rsidRDefault="005105E3" w:rsidP="00930B00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1.55</w:t>
            </w:r>
          </w:p>
        </w:tc>
        <w:tc>
          <w:tcPr>
            <w:tcW w:w="135" w:type="pct"/>
            <w:gridSpan w:val="2"/>
          </w:tcPr>
          <w:p w14:paraId="59622197" w14:textId="77777777" w:rsidR="00930B00" w:rsidRPr="00720438" w:rsidRDefault="00930B00" w:rsidP="00930B0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24AF7599" w14:textId="67273B8E" w:rsidR="00930B00" w:rsidRPr="00720438" w:rsidRDefault="00930B00" w:rsidP="00930B00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2.63</w:t>
            </w:r>
          </w:p>
        </w:tc>
      </w:tr>
      <w:tr w:rsidR="00930B00" w:rsidRPr="00720438" w14:paraId="0AF4DC48" w14:textId="77777777" w:rsidTr="00C22D45">
        <w:tc>
          <w:tcPr>
            <w:tcW w:w="2429" w:type="pct"/>
          </w:tcPr>
          <w:p w14:paraId="090918C6" w14:textId="77777777" w:rsidR="00930B00" w:rsidRPr="00720438" w:rsidRDefault="00930B00" w:rsidP="00930B00">
            <w:pPr>
              <w:pStyle w:val="NoSpacing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523" w:type="pct"/>
          </w:tcPr>
          <w:p w14:paraId="3D082172" w14:textId="77777777" w:rsidR="00930B00" w:rsidRPr="00720438" w:rsidRDefault="00930B00" w:rsidP="00930B00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7BF7F11F" w14:textId="77777777" w:rsidR="00930B00" w:rsidRPr="00720438" w:rsidRDefault="00930B00" w:rsidP="00930B00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6" w:type="pct"/>
          </w:tcPr>
          <w:p w14:paraId="71EA22E0" w14:textId="77777777" w:rsidR="00930B00" w:rsidRPr="00720438" w:rsidRDefault="00930B00" w:rsidP="00930B00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3E48EBE1" w14:textId="77777777" w:rsidR="00930B00" w:rsidRPr="00720438" w:rsidRDefault="00930B00" w:rsidP="00930B00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0" w:type="pct"/>
          </w:tcPr>
          <w:p w14:paraId="0E8DDE00" w14:textId="77777777" w:rsidR="00930B00" w:rsidRPr="00720438" w:rsidRDefault="00930B00" w:rsidP="00930B00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pct"/>
            <w:gridSpan w:val="2"/>
          </w:tcPr>
          <w:p w14:paraId="738A4F82" w14:textId="77777777" w:rsidR="00930B00" w:rsidRPr="00720438" w:rsidRDefault="00930B00" w:rsidP="00930B00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22" w:type="pct"/>
            <w:gridSpan w:val="2"/>
          </w:tcPr>
          <w:p w14:paraId="1C192032" w14:textId="77777777" w:rsidR="00930B00" w:rsidRPr="00720438" w:rsidRDefault="00930B00" w:rsidP="00930B00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30B00" w:rsidRPr="00720438" w14:paraId="7F5987A9" w14:textId="77777777" w:rsidTr="00C22D45">
        <w:tc>
          <w:tcPr>
            <w:tcW w:w="2429" w:type="pct"/>
          </w:tcPr>
          <w:p w14:paraId="473D325B" w14:textId="6F6CC510" w:rsidR="00930B00" w:rsidRPr="00720438" w:rsidRDefault="00930B00" w:rsidP="00930B0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72043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ร่วม</w:t>
            </w:r>
          </w:p>
        </w:tc>
        <w:tc>
          <w:tcPr>
            <w:tcW w:w="523" w:type="pct"/>
          </w:tcPr>
          <w:p w14:paraId="11C1B80F" w14:textId="77777777" w:rsidR="00930B00" w:rsidRPr="00720438" w:rsidRDefault="00930B00" w:rsidP="00930B00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FBED99C" w14:textId="77777777" w:rsidR="00930B00" w:rsidRPr="00720438" w:rsidRDefault="00930B00" w:rsidP="00930B0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67AF1E6B" w14:textId="77777777" w:rsidR="00930B00" w:rsidRPr="00720438" w:rsidRDefault="00930B00" w:rsidP="00930B00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442EEC87" w14:textId="77777777" w:rsidR="00930B00" w:rsidRPr="00720438" w:rsidRDefault="00930B00" w:rsidP="00930B0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5734C1F8" w14:textId="77777777" w:rsidR="00930B00" w:rsidRPr="00720438" w:rsidRDefault="00930B00" w:rsidP="00930B00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gridSpan w:val="2"/>
          </w:tcPr>
          <w:p w14:paraId="1E023983" w14:textId="77777777" w:rsidR="00930B00" w:rsidRPr="00720438" w:rsidRDefault="00930B00" w:rsidP="00930B0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56651813" w14:textId="77777777" w:rsidR="00930B00" w:rsidRPr="00720438" w:rsidRDefault="00930B00" w:rsidP="00930B00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30B00" w:rsidRPr="00720438" w14:paraId="1234059F" w14:textId="77777777" w:rsidTr="00C22D45">
        <w:tc>
          <w:tcPr>
            <w:tcW w:w="2429" w:type="pct"/>
          </w:tcPr>
          <w:p w14:paraId="3A9E024A" w14:textId="0CC30D13" w:rsidR="00930B00" w:rsidRPr="00720438" w:rsidRDefault="00930B00" w:rsidP="00930B0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23" w:type="pct"/>
          </w:tcPr>
          <w:p w14:paraId="5ACA913F" w14:textId="66F39FC2" w:rsidR="00930B00" w:rsidRPr="00720438" w:rsidRDefault="009C4473" w:rsidP="00930B00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0.06</w:t>
            </w:r>
          </w:p>
        </w:tc>
        <w:tc>
          <w:tcPr>
            <w:tcW w:w="147" w:type="pct"/>
          </w:tcPr>
          <w:p w14:paraId="2832F8DA" w14:textId="77777777" w:rsidR="00930B00" w:rsidRPr="00720438" w:rsidRDefault="00930B00" w:rsidP="00930B0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46818A4D" w14:textId="7A6E7908" w:rsidR="00930B00" w:rsidRPr="00720438" w:rsidRDefault="00930B00" w:rsidP="00930B00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72A39445" w14:textId="77777777" w:rsidR="00930B00" w:rsidRPr="00720438" w:rsidRDefault="00930B00" w:rsidP="00930B0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087C1547" w14:textId="3534ABFC" w:rsidR="00930B00" w:rsidRPr="00720438" w:rsidRDefault="009C4473" w:rsidP="00DF7A27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</w:tcPr>
          <w:p w14:paraId="1B490229" w14:textId="77777777" w:rsidR="00930B00" w:rsidRPr="00720438" w:rsidRDefault="00930B00" w:rsidP="00930B0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5AE4AFAA" w14:textId="01A40E82" w:rsidR="00930B00" w:rsidRPr="00720438" w:rsidRDefault="00930B00" w:rsidP="00930B00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30B00" w:rsidRPr="00720438" w14:paraId="2A6DE886" w14:textId="77777777" w:rsidTr="00C22D45">
        <w:tc>
          <w:tcPr>
            <w:tcW w:w="2429" w:type="pct"/>
          </w:tcPr>
          <w:p w14:paraId="55D59669" w14:textId="77777777" w:rsidR="00930B00" w:rsidRPr="00720438" w:rsidRDefault="00930B00" w:rsidP="00930B00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523" w:type="pct"/>
          </w:tcPr>
          <w:p w14:paraId="7DF82B95" w14:textId="77777777" w:rsidR="00930B00" w:rsidRPr="00720438" w:rsidRDefault="00930B00" w:rsidP="00930B00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34ACF37B" w14:textId="77777777" w:rsidR="00930B00" w:rsidRPr="00720438" w:rsidRDefault="00930B00" w:rsidP="00930B00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6" w:type="pct"/>
          </w:tcPr>
          <w:p w14:paraId="6A05955D" w14:textId="15A0061F" w:rsidR="00930B00" w:rsidRPr="00720438" w:rsidRDefault="00930B00" w:rsidP="00930B00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73400F43" w14:textId="3EDC91EA" w:rsidR="00930B00" w:rsidRPr="00720438" w:rsidRDefault="00930B00" w:rsidP="00930B00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0" w:type="pct"/>
          </w:tcPr>
          <w:p w14:paraId="7B966E8E" w14:textId="29BE8952" w:rsidR="00930B00" w:rsidRPr="00720438" w:rsidRDefault="00930B00" w:rsidP="00930B00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pct"/>
            <w:gridSpan w:val="2"/>
          </w:tcPr>
          <w:p w14:paraId="551C291B" w14:textId="77777777" w:rsidR="00930B00" w:rsidRPr="00720438" w:rsidRDefault="00930B00" w:rsidP="00930B00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22" w:type="pct"/>
            <w:gridSpan w:val="2"/>
          </w:tcPr>
          <w:p w14:paraId="3461E3D3" w14:textId="77777777" w:rsidR="00930B00" w:rsidRPr="00720438" w:rsidRDefault="00930B00" w:rsidP="00930B00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30B00" w:rsidRPr="00720438" w14:paraId="6BDF74AA" w14:textId="77777777" w:rsidTr="00C22D45">
        <w:tc>
          <w:tcPr>
            <w:tcW w:w="2429" w:type="pct"/>
          </w:tcPr>
          <w:p w14:paraId="7674145F" w14:textId="77777777" w:rsidR="00930B00" w:rsidRPr="00720438" w:rsidRDefault="00930B00" w:rsidP="00930B00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04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23" w:type="pct"/>
          </w:tcPr>
          <w:p w14:paraId="1F35DA4C" w14:textId="221E0729" w:rsidR="00930B00" w:rsidRPr="00720438" w:rsidRDefault="00930B00" w:rsidP="00930B00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00449E8" w14:textId="77777777" w:rsidR="00930B00" w:rsidRPr="00720438" w:rsidRDefault="00930B00" w:rsidP="00930B0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6F94413D" w14:textId="7BBCF823" w:rsidR="00930B00" w:rsidRPr="00720438" w:rsidRDefault="00930B00" w:rsidP="00930B00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2597BA05" w14:textId="1B35C079" w:rsidR="00930B00" w:rsidRPr="00720438" w:rsidRDefault="00930B00" w:rsidP="00930B0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48C82B35" w14:textId="5A796716" w:rsidR="00930B00" w:rsidRPr="00720438" w:rsidRDefault="00930B00" w:rsidP="00930B00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gridSpan w:val="2"/>
          </w:tcPr>
          <w:p w14:paraId="422E5E7B" w14:textId="77777777" w:rsidR="00930B00" w:rsidRPr="00720438" w:rsidRDefault="00930B00" w:rsidP="00930B0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07EB6071" w14:textId="7A55D6F1" w:rsidR="00930B00" w:rsidRPr="00720438" w:rsidRDefault="00930B00" w:rsidP="00930B00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920A5" w:rsidRPr="00720438" w14:paraId="5E9C615D" w14:textId="77777777" w:rsidTr="00C22D45">
        <w:tc>
          <w:tcPr>
            <w:tcW w:w="2429" w:type="pct"/>
          </w:tcPr>
          <w:p w14:paraId="768B7EA3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</w:t>
            </w:r>
            <w:r w:rsidRPr="00720438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720438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523" w:type="pct"/>
          </w:tcPr>
          <w:p w14:paraId="16A62AAC" w14:textId="33048738" w:rsidR="003920A5" w:rsidRPr="00720438" w:rsidRDefault="00A518B7" w:rsidP="00A94C0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228.42</w:t>
            </w:r>
          </w:p>
        </w:tc>
        <w:tc>
          <w:tcPr>
            <w:tcW w:w="147" w:type="pct"/>
          </w:tcPr>
          <w:p w14:paraId="7FBFD668" w14:textId="6CB99A8C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7D915062" w14:textId="5709E6A3" w:rsidR="003920A5" w:rsidRPr="00720438" w:rsidRDefault="003920A5" w:rsidP="00A94C0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264.05</w:t>
            </w:r>
          </w:p>
        </w:tc>
        <w:tc>
          <w:tcPr>
            <w:tcW w:w="148" w:type="pct"/>
          </w:tcPr>
          <w:p w14:paraId="4AC5C280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1FC38EEE" w14:textId="411CF345" w:rsidR="003920A5" w:rsidRPr="00720438" w:rsidRDefault="007A0DBA" w:rsidP="003920A5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</w:tcPr>
          <w:p w14:paraId="2C4EFF8D" w14:textId="77777777" w:rsidR="003920A5" w:rsidRPr="00720438" w:rsidRDefault="003920A5" w:rsidP="003920A5">
            <w:pPr>
              <w:pStyle w:val="NoSpacing"/>
              <w:tabs>
                <w:tab w:val="decimal" w:pos="4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6DAE9BD0" w14:textId="44F7B028" w:rsidR="003920A5" w:rsidRPr="00720438" w:rsidRDefault="003920A5" w:rsidP="003920A5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920A5" w:rsidRPr="00720438" w14:paraId="703E8A11" w14:textId="77777777" w:rsidTr="00C22D45">
        <w:tc>
          <w:tcPr>
            <w:tcW w:w="2429" w:type="pct"/>
          </w:tcPr>
          <w:p w14:paraId="7C696F1F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23" w:type="pct"/>
          </w:tcPr>
          <w:p w14:paraId="657EA1E0" w14:textId="490B9AB0" w:rsidR="003920A5" w:rsidRPr="00720438" w:rsidRDefault="00A518B7" w:rsidP="003920A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1.14</w:t>
            </w:r>
          </w:p>
        </w:tc>
        <w:tc>
          <w:tcPr>
            <w:tcW w:w="147" w:type="pct"/>
          </w:tcPr>
          <w:p w14:paraId="4614F9E6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2DC3B922" w14:textId="4212F099" w:rsidR="003920A5" w:rsidRPr="00720438" w:rsidRDefault="003920A5" w:rsidP="003920A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1.46</w:t>
            </w:r>
          </w:p>
        </w:tc>
        <w:tc>
          <w:tcPr>
            <w:tcW w:w="148" w:type="pct"/>
          </w:tcPr>
          <w:p w14:paraId="48A21941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0DAFAC88" w14:textId="03AFC656" w:rsidR="003920A5" w:rsidRPr="00720438" w:rsidRDefault="00294EED" w:rsidP="003920A5">
            <w:pPr>
              <w:pStyle w:val="BodyText"/>
              <w:tabs>
                <w:tab w:val="decimal" w:pos="588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1.14</w:t>
            </w:r>
          </w:p>
        </w:tc>
        <w:tc>
          <w:tcPr>
            <w:tcW w:w="135" w:type="pct"/>
            <w:gridSpan w:val="2"/>
          </w:tcPr>
          <w:p w14:paraId="277A8FAF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23E701D8" w14:textId="12A8BC73" w:rsidR="003920A5" w:rsidRPr="00720438" w:rsidRDefault="003920A5" w:rsidP="003920A5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1.46</w:t>
            </w:r>
          </w:p>
        </w:tc>
      </w:tr>
      <w:tr w:rsidR="003920A5" w:rsidRPr="00720438" w14:paraId="779F1766" w14:textId="77777777" w:rsidTr="00C22D45">
        <w:tc>
          <w:tcPr>
            <w:tcW w:w="2429" w:type="pct"/>
          </w:tcPr>
          <w:p w14:paraId="7BE7FCAE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23" w:type="pct"/>
          </w:tcPr>
          <w:p w14:paraId="54BC5500" w14:textId="7CBDC3E3" w:rsidR="003920A5" w:rsidRPr="00720438" w:rsidRDefault="00A518B7" w:rsidP="003920A5">
            <w:pPr>
              <w:pStyle w:val="BodyText"/>
              <w:tabs>
                <w:tab w:val="decimal" w:pos="60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1.70</w:t>
            </w:r>
          </w:p>
        </w:tc>
        <w:tc>
          <w:tcPr>
            <w:tcW w:w="147" w:type="pct"/>
          </w:tcPr>
          <w:p w14:paraId="5815B61E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53F883ED" w14:textId="352D1F75" w:rsidR="003920A5" w:rsidRPr="00720438" w:rsidRDefault="003920A5" w:rsidP="003920A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3.06</w:t>
            </w:r>
          </w:p>
        </w:tc>
        <w:tc>
          <w:tcPr>
            <w:tcW w:w="148" w:type="pct"/>
          </w:tcPr>
          <w:p w14:paraId="7FE9EB91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4BFF1D06" w14:textId="6EBE4E61" w:rsidR="003920A5" w:rsidRPr="00720438" w:rsidRDefault="00294EED" w:rsidP="003920A5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0.10</w:t>
            </w:r>
          </w:p>
        </w:tc>
        <w:tc>
          <w:tcPr>
            <w:tcW w:w="135" w:type="pct"/>
            <w:gridSpan w:val="2"/>
          </w:tcPr>
          <w:p w14:paraId="1509590E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22AA3AD1" w14:textId="673E95AD" w:rsidR="003920A5" w:rsidRPr="00720438" w:rsidRDefault="003920A5" w:rsidP="003920A5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0.19</w:t>
            </w:r>
          </w:p>
        </w:tc>
      </w:tr>
      <w:tr w:rsidR="003920A5" w:rsidRPr="00720438" w14:paraId="26FC74AE" w14:textId="77777777" w:rsidTr="00C22D45">
        <w:tc>
          <w:tcPr>
            <w:tcW w:w="2429" w:type="pct"/>
          </w:tcPr>
          <w:p w14:paraId="2D519C17" w14:textId="7BDF45B8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23" w:type="pct"/>
          </w:tcPr>
          <w:p w14:paraId="147BE85B" w14:textId="71F861BB" w:rsidR="003920A5" w:rsidRPr="00720438" w:rsidRDefault="00AA7A8A" w:rsidP="003920A5">
            <w:pPr>
              <w:pStyle w:val="BodyText"/>
              <w:tabs>
                <w:tab w:val="decimal" w:pos="60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5.91</w:t>
            </w:r>
          </w:p>
        </w:tc>
        <w:tc>
          <w:tcPr>
            <w:tcW w:w="147" w:type="pct"/>
          </w:tcPr>
          <w:p w14:paraId="708DAE91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066EE3C5" w14:textId="25511D10" w:rsidR="003920A5" w:rsidRPr="00720438" w:rsidRDefault="003920A5" w:rsidP="003920A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5.87</w:t>
            </w:r>
          </w:p>
        </w:tc>
        <w:tc>
          <w:tcPr>
            <w:tcW w:w="148" w:type="pct"/>
          </w:tcPr>
          <w:p w14:paraId="6724B00A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058267AC" w14:textId="40DDDBFF" w:rsidR="003920A5" w:rsidRPr="00720438" w:rsidRDefault="006D3812" w:rsidP="003920A5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</w:tcPr>
          <w:p w14:paraId="76CFE482" w14:textId="77777777" w:rsidR="003920A5" w:rsidRPr="00720438" w:rsidRDefault="003920A5" w:rsidP="003920A5">
            <w:pPr>
              <w:pStyle w:val="NoSpacing"/>
              <w:tabs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207E43D1" w14:textId="2A408B8A" w:rsidR="003920A5" w:rsidRPr="00720438" w:rsidRDefault="003920A5" w:rsidP="003920A5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920A5" w:rsidRPr="00720438" w14:paraId="4965DEFB" w14:textId="77777777" w:rsidTr="00C22D45">
        <w:tc>
          <w:tcPr>
            <w:tcW w:w="2429" w:type="pct"/>
          </w:tcPr>
          <w:p w14:paraId="3E150330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23" w:type="pct"/>
          </w:tcPr>
          <w:p w14:paraId="6AC6034E" w14:textId="0A28CB50" w:rsidR="003920A5" w:rsidRPr="00720438" w:rsidRDefault="00A518B7" w:rsidP="003920A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35.21</w:t>
            </w:r>
          </w:p>
        </w:tc>
        <w:tc>
          <w:tcPr>
            <w:tcW w:w="147" w:type="pct"/>
          </w:tcPr>
          <w:p w14:paraId="4979C358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5F47D21F" w14:textId="00AA73D1" w:rsidR="003920A5" w:rsidRPr="00720438" w:rsidRDefault="003920A5" w:rsidP="003920A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0.07</w:t>
            </w:r>
          </w:p>
        </w:tc>
        <w:tc>
          <w:tcPr>
            <w:tcW w:w="148" w:type="pct"/>
          </w:tcPr>
          <w:p w14:paraId="6154D038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0DC4CFD6" w14:textId="1A4D9AFC" w:rsidR="003920A5" w:rsidRPr="00720438" w:rsidRDefault="006D3812" w:rsidP="003920A5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</w:tcPr>
          <w:p w14:paraId="5265EFE6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2BB13C5F" w14:textId="779C9CCD" w:rsidR="003920A5" w:rsidRPr="00720438" w:rsidRDefault="003920A5" w:rsidP="003920A5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920A5" w:rsidRPr="00720438" w14:paraId="4C75F415" w14:textId="77777777" w:rsidTr="00C22D45">
        <w:tc>
          <w:tcPr>
            <w:tcW w:w="2429" w:type="pct"/>
          </w:tcPr>
          <w:p w14:paraId="26A9D57D" w14:textId="6C2AA880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720438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23" w:type="pct"/>
          </w:tcPr>
          <w:p w14:paraId="5C6FE311" w14:textId="39A7966D" w:rsidR="003920A5" w:rsidRPr="00720438" w:rsidRDefault="00A518B7" w:rsidP="003920A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0.31</w:t>
            </w:r>
          </w:p>
        </w:tc>
        <w:tc>
          <w:tcPr>
            <w:tcW w:w="147" w:type="pct"/>
          </w:tcPr>
          <w:p w14:paraId="4B66E807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45E0411D" w14:textId="2B17EE2A" w:rsidR="003920A5" w:rsidRPr="00720438" w:rsidRDefault="003920A5" w:rsidP="003920A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5.12</w:t>
            </w:r>
          </w:p>
        </w:tc>
        <w:tc>
          <w:tcPr>
            <w:tcW w:w="148" w:type="pct"/>
          </w:tcPr>
          <w:p w14:paraId="472ED6F1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6AF8BA7C" w14:textId="1FF2E37D" w:rsidR="003920A5" w:rsidRPr="00720438" w:rsidRDefault="00E43410" w:rsidP="003920A5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0.31</w:t>
            </w:r>
          </w:p>
        </w:tc>
        <w:tc>
          <w:tcPr>
            <w:tcW w:w="135" w:type="pct"/>
            <w:gridSpan w:val="2"/>
          </w:tcPr>
          <w:p w14:paraId="63170634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0555ED1C" w14:textId="61B232AA" w:rsidR="003920A5" w:rsidRPr="00720438" w:rsidRDefault="003920A5" w:rsidP="003920A5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0.60</w:t>
            </w:r>
          </w:p>
        </w:tc>
      </w:tr>
      <w:tr w:rsidR="003920A5" w:rsidRPr="00720438" w14:paraId="2FF2B728" w14:textId="77777777" w:rsidTr="00C22D45">
        <w:tc>
          <w:tcPr>
            <w:tcW w:w="2429" w:type="pct"/>
          </w:tcPr>
          <w:p w14:paraId="038CBA02" w14:textId="46BE92CA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720438">
              <w:rPr>
                <w:rFonts w:ascii="Angsana New" w:hAnsi="Angsana New" w:hint="cs"/>
                <w:sz w:val="28"/>
                <w:szCs w:val="28"/>
                <w:cs/>
              </w:rPr>
              <w:t>เช่าเครื่องคอมพิวเตอร์และค่าบริการระบบสารสนเทศ</w:t>
            </w:r>
          </w:p>
        </w:tc>
        <w:tc>
          <w:tcPr>
            <w:tcW w:w="523" w:type="pct"/>
          </w:tcPr>
          <w:p w14:paraId="52839C37" w14:textId="59F30244" w:rsidR="003920A5" w:rsidRPr="00720438" w:rsidRDefault="00A518B7" w:rsidP="003920A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19.39</w:t>
            </w:r>
          </w:p>
        </w:tc>
        <w:tc>
          <w:tcPr>
            <w:tcW w:w="147" w:type="pct"/>
          </w:tcPr>
          <w:p w14:paraId="1E0CD2F5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6D05C6D6" w14:textId="57F392FE" w:rsidR="003920A5" w:rsidRPr="00720438" w:rsidRDefault="003920A5" w:rsidP="003920A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20.46</w:t>
            </w:r>
          </w:p>
        </w:tc>
        <w:tc>
          <w:tcPr>
            <w:tcW w:w="148" w:type="pct"/>
          </w:tcPr>
          <w:p w14:paraId="11A9E4AC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3DB667BC" w14:textId="31463344" w:rsidR="003920A5" w:rsidRPr="00720438" w:rsidRDefault="00BE06D4" w:rsidP="003920A5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7.31</w:t>
            </w:r>
          </w:p>
        </w:tc>
        <w:tc>
          <w:tcPr>
            <w:tcW w:w="135" w:type="pct"/>
            <w:gridSpan w:val="2"/>
          </w:tcPr>
          <w:p w14:paraId="19B67B8E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08AEAB6A" w14:textId="3EDE1296" w:rsidR="003920A5" w:rsidRPr="00720438" w:rsidRDefault="003920A5" w:rsidP="003920A5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7.49</w:t>
            </w:r>
          </w:p>
        </w:tc>
      </w:tr>
      <w:tr w:rsidR="003920A5" w:rsidRPr="00720438" w14:paraId="75277B34" w14:textId="77777777" w:rsidTr="00C22D45">
        <w:tc>
          <w:tcPr>
            <w:tcW w:w="2429" w:type="pct"/>
          </w:tcPr>
          <w:p w14:paraId="09FF65FA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523" w:type="pct"/>
          </w:tcPr>
          <w:p w14:paraId="31A778A5" w14:textId="1CC7A0EF" w:rsidR="003920A5" w:rsidRPr="00720438" w:rsidRDefault="00A518B7" w:rsidP="003920A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7.</w:t>
            </w:r>
            <w:r w:rsidR="00AA7A8A" w:rsidRPr="007204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720438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7" w:type="pct"/>
          </w:tcPr>
          <w:p w14:paraId="00CC11B6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2FD01656" w14:textId="5EB1FBE6" w:rsidR="003920A5" w:rsidRPr="00720438" w:rsidRDefault="003920A5" w:rsidP="003920A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12.68</w:t>
            </w:r>
          </w:p>
        </w:tc>
        <w:tc>
          <w:tcPr>
            <w:tcW w:w="148" w:type="pct"/>
          </w:tcPr>
          <w:p w14:paraId="5CF5A2F4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56795B72" w14:textId="7AAFBF76" w:rsidR="003920A5" w:rsidRPr="00720438" w:rsidRDefault="00BE06D4" w:rsidP="003920A5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5.83</w:t>
            </w:r>
          </w:p>
        </w:tc>
        <w:tc>
          <w:tcPr>
            <w:tcW w:w="135" w:type="pct"/>
            <w:gridSpan w:val="2"/>
          </w:tcPr>
          <w:p w14:paraId="08B5FCAF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48AB7800" w14:textId="6FA63BBC" w:rsidR="003920A5" w:rsidRPr="00720438" w:rsidRDefault="003920A5" w:rsidP="003920A5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11.94</w:t>
            </w:r>
          </w:p>
        </w:tc>
      </w:tr>
      <w:tr w:rsidR="003920A5" w:rsidRPr="00720438" w14:paraId="776588CD" w14:textId="77777777" w:rsidTr="00C22D45">
        <w:tc>
          <w:tcPr>
            <w:tcW w:w="2429" w:type="pct"/>
          </w:tcPr>
          <w:p w14:paraId="4344876E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720438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23" w:type="pct"/>
          </w:tcPr>
          <w:p w14:paraId="71A8219B" w14:textId="16F9467D" w:rsidR="003920A5" w:rsidRPr="00720438" w:rsidRDefault="002049B9" w:rsidP="003920A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65.</w:t>
            </w:r>
            <w:r w:rsidR="00AA7A8A" w:rsidRPr="00720438"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  <w:tc>
          <w:tcPr>
            <w:tcW w:w="147" w:type="pct"/>
          </w:tcPr>
          <w:p w14:paraId="5A1E339D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53AEF510" w14:textId="0787870C" w:rsidR="003920A5" w:rsidRPr="00720438" w:rsidRDefault="003920A5" w:rsidP="003920A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17.39</w:t>
            </w:r>
          </w:p>
        </w:tc>
        <w:tc>
          <w:tcPr>
            <w:tcW w:w="148" w:type="pct"/>
          </w:tcPr>
          <w:p w14:paraId="79FC3748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5BE1C881" w14:textId="44B0AB4C" w:rsidR="003920A5" w:rsidRPr="00720438" w:rsidRDefault="00BE06D4" w:rsidP="003920A5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2.75</w:t>
            </w:r>
          </w:p>
        </w:tc>
        <w:tc>
          <w:tcPr>
            <w:tcW w:w="135" w:type="pct"/>
            <w:gridSpan w:val="2"/>
          </w:tcPr>
          <w:p w14:paraId="7FD5E6BC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4C01AD63" w14:textId="7B070DF8" w:rsidR="003920A5" w:rsidRPr="00720438" w:rsidRDefault="003920A5" w:rsidP="003920A5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3.78</w:t>
            </w:r>
          </w:p>
        </w:tc>
      </w:tr>
      <w:tr w:rsidR="003920A5" w:rsidRPr="00720438" w14:paraId="63309CCB" w14:textId="77777777" w:rsidTr="00C22D45">
        <w:tc>
          <w:tcPr>
            <w:tcW w:w="2429" w:type="pct"/>
          </w:tcPr>
          <w:p w14:paraId="0D3E1883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720438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23" w:type="pct"/>
          </w:tcPr>
          <w:p w14:paraId="67D9975D" w14:textId="14219DFA" w:rsidR="003920A5" w:rsidRPr="00720438" w:rsidRDefault="00A518B7" w:rsidP="00A94C0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49.27</w:t>
            </w:r>
          </w:p>
        </w:tc>
        <w:tc>
          <w:tcPr>
            <w:tcW w:w="147" w:type="pct"/>
          </w:tcPr>
          <w:p w14:paraId="2190B4A9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476F841F" w14:textId="46F1CA54" w:rsidR="003920A5" w:rsidRPr="00720438" w:rsidRDefault="003920A5" w:rsidP="00A94C0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45.87</w:t>
            </w:r>
          </w:p>
        </w:tc>
        <w:tc>
          <w:tcPr>
            <w:tcW w:w="148" w:type="pct"/>
          </w:tcPr>
          <w:p w14:paraId="1C2C731A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70487E1D" w14:textId="0D375687" w:rsidR="003920A5" w:rsidRPr="00720438" w:rsidRDefault="00BE06D4" w:rsidP="00A94C01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0.63</w:t>
            </w:r>
          </w:p>
        </w:tc>
        <w:tc>
          <w:tcPr>
            <w:tcW w:w="135" w:type="pct"/>
            <w:gridSpan w:val="2"/>
          </w:tcPr>
          <w:p w14:paraId="281B1E4A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3365CB2F" w14:textId="6D98D8F9" w:rsidR="003920A5" w:rsidRPr="00720438" w:rsidRDefault="003920A5" w:rsidP="00A94C01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0.07</w:t>
            </w:r>
          </w:p>
        </w:tc>
      </w:tr>
      <w:tr w:rsidR="003920A5" w:rsidRPr="00720438" w14:paraId="57BCE35C" w14:textId="77777777" w:rsidTr="00C22D45">
        <w:tc>
          <w:tcPr>
            <w:tcW w:w="2429" w:type="pct"/>
          </w:tcPr>
          <w:p w14:paraId="5145620D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523" w:type="pct"/>
          </w:tcPr>
          <w:p w14:paraId="6DCF79D1" w14:textId="157E9AC4" w:rsidR="003920A5" w:rsidRPr="00720438" w:rsidRDefault="003920A5" w:rsidP="003920A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4B8132BF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6" w:type="pct"/>
          </w:tcPr>
          <w:p w14:paraId="3684B1EA" w14:textId="77777777" w:rsidR="003920A5" w:rsidRPr="00720438" w:rsidRDefault="003920A5" w:rsidP="003920A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1BAA2066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6" w:type="pct"/>
            <w:gridSpan w:val="2"/>
          </w:tcPr>
          <w:p w14:paraId="68A999FB" w14:textId="428CE1BF" w:rsidR="003920A5" w:rsidRPr="00720438" w:rsidRDefault="003920A5" w:rsidP="003920A5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pct"/>
            <w:gridSpan w:val="2"/>
          </w:tcPr>
          <w:p w14:paraId="4D85237A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10" w:type="pct"/>
          </w:tcPr>
          <w:p w14:paraId="07AECB60" w14:textId="77B67304" w:rsidR="003920A5" w:rsidRPr="00720438" w:rsidRDefault="003920A5" w:rsidP="003920A5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920A5" w:rsidRPr="00720438" w14:paraId="38445D14" w14:textId="77777777" w:rsidTr="00C22D45">
        <w:tc>
          <w:tcPr>
            <w:tcW w:w="2429" w:type="pct"/>
          </w:tcPr>
          <w:p w14:paraId="22F4FE69" w14:textId="2E3FF48F" w:rsidR="003920A5" w:rsidRPr="00720438" w:rsidRDefault="003920A5" w:rsidP="003920A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043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23" w:type="pct"/>
          </w:tcPr>
          <w:p w14:paraId="2BD0C1AF" w14:textId="3A450910" w:rsidR="003920A5" w:rsidRPr="00720438" w:rsidRDefault="003920A5" w:rsidP="003920A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02A3319E" w14:textId="2927BBD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49B3221C" w14:textId="071C4B73" w:rsidR="003920A5" w:rsidRPr="00720438" w:rsidRDefault="003920A5" w:rsidP="003920A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7830705A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</w:tcPr>
          <w:p w14:paraId="755317EA" w14:textId="227740EA" w:rsidR="003920A5" w:rsidRPr="00720438" w:rsidRDefault="003920A5" w:rsidP="003920A5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0FC96984" w14:textId="253DAD7B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3CE1AA05" w14:textId="3EA8D423" w:rsidR="003920A5" w:rsidRPr="00720438" w:rsidRDefault="003920A5" w:rsidP="003920A5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920A5" w:rsidRPr="00720438" w14:paraId="290B4ECC" w14:textId="77777777" w:rsidTr="00C22D45">
        <w:tc>
          <w:tcPr>
            <w:tcW w:w="2429" w:type="pct"/>
          </w:tcPr>
          <w:p w14:paraId="696FA339" w14:textId="75A3D43B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23" w:type="pct"/>
          </w:tcPr>
          <w:p w14:paraId="7AD5C0EF" w14:textId="117066F9" w:rsidR="003920A5" w:rsidRPr="00720438" w:rsidRDefault="00E43410" w:rsidP="003920A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0.12</w:t>
            </w:r>
          </w:p>
        </w:tc>
        <w:tc>
          <w:tcPr>
            <w:tcW w:w="147" w:type="pct"/>
          </w:tcPr>
          <w:p w14:paraId="75577AFF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38167150" w14:textId="42BE7E5D" w:rsidR="003920A5" w:rsidRPr="00720438" w:rsidRDefault="003920A5" w:rsidP="003920A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0.</w:t>
            </w:r>
            <w:r w:rsidR="009F5000" w:rsidRPr="007204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72043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8" w:type="pct"/>
          </w:tcPr>
          <w:p w14:paraId="5005DA76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</w:tcPr>
          <w:p w14:paraId="0B9AB6E3" w14:textId="0CB2D22D" w:rsidR="003920A5" w:rsidRPr="00720438" w:rsidRDefault="00B628DB" w:rsidP="003920A5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</w:tcPr>
          <w:p w14:paraId="4966EA05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0C2CAD91" w14:textId="1FEDA410" w:rsidR="003920A5" w:rsidRPr="00720438" w:rsidRDefault="003920A5" w:rsidP="003920A5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452475" w:rsidRPr="00720438" w14:paraId="651110C2" w14:textId="77777777" w:rsidTr="00C22D45">
        <w:tc>
          <w:tcPr>
            <w:tcW w:w="2429" w:type="pct"/>
          </w:tcPr>
          <w:p w14:paraId="4762905D" w14:textId="77777777" w:rsidR="00452475" w:rsidRPr="00720438" w:rsidRDefault="00452475" w:rsidP="003920A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3" w:type="pct"/>
          </w:tcPr>
          <w:p w14:paraId="2B491774" w14:textId="77777777" w:rsidR="00452475" w:rsidRPr="00720438" w:rsidRDefault="00452475" w:rsidP="003920A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2E15848C" w14:textId="77777777" w:rsidR="00452475" w:rsidRPr="00720438" w:rsidRDefault="0045247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0A8ACCAC" w14:textId="77777777" w:rsidR="00452475" w:rsidRPr="00720438" w:rsidRDefault="00452475" w:rsidP="003920A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09DAA5D9" w14:textId="77777777" w:rsidR="00452475" w:rsidRPr="00720438" w:rsidRDefault="0045247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</w:tcPr>
          <w:p w14:paraId="241934A0" w14:textId="77777777" w:rsidR="00452475" w:rsidRPr="00720438" w:rsidRDefault="00452475" w:rsidP="003920A5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760499D7" w14:textId="77777777" w:rsidR="00452475" w:rsidRPr="00720438" w:rsidRDefault="0045247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298EC465" w14:textId="77777777" w:rsidR="00452475" w:rsidRPr="00720438" w:rsidRDefault="00452475" w:rsidP="003920A5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920A5" w:rsidRPr="00720438" w14:paraId="2BF0AE76" w14:textId="77777777" w:rsidTr="00C22D45">
        <w:tc>
          <w:tcPr>
            <w:tcW w:w="2429" w:type="pct"/>
          </w:tcPr>
          <w:p w14:paraId="08D0FCBA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04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523" w:type="pct"/>
          </w:tcPr>
          <w:p w14:paraId="36EE35FC" w14:textId="77777777" w:rsidR="003920A5" w:rsidRPr="00720438" w:rsidRDefault="003920A5" w:rsidP="003920A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6B99C702" w14:textId="2D57413E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057475FE" w14:textId="603AE275" w:rsidR="003920A5" w:rsidRPr="00720438" w:rsidRDefault="003920A5" w:rsidP="003920A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5FDF31DE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</w:tcPr>
          <w:p w14:paraId="1088EC04" w14:textId="77777777" w:rsidR="003920A5" w:rsidRPr="00720438" w:rsidRDefault="003920A5" w:rsidP="003920A5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6FD30B2D" w14:textId="3D7D934B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0E60A042" w14:textId="1533FE36" w:rsidR="003920A5" w:rsidRPr="00720438" w:rsidRDefault="003920A5" w:rsidP="003920A5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920A5" w:rsidRPr="00720438" w14:paraId="594FECAD" w14:textId="77777777" w:rsidTr="00C22D45">
        <w:tc>
          <w:tcPr>
            <w:tcW w:w="2429" w:type="pct"/>
          </w:tcPr>
          <w:p w14:paraId="4B61BE55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720438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23" w:type="pct"/>
          </w:tcPr>
          <w:p w14:paraId="5A09D888" w14:textId="77777777" w:rsidR="003920A5" w:rsidRPr="00720438" w:rsidRDefault="003920A5" w:rsidP="003920A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6C4CC1F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06D79EA0" w14:textId="77777777" w:rsidR="003920A5" w:rsidRPr="00720438" w:rsidRDefault="003920A5" w:rsidP="003920A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18ED200B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</w:tcPr>
          <w:p w14:paraId="5BF2F726" w14:textId="77777777" w:rsidR="003920A5" w:rsidRPr="00720438" w:rsidRDefault="003920A5" w:rsidP="003920A5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13004CA4" w14:textId="77777777" w:rsidR="003920A5" w:rsidRPr="00720438" w:rsidRDefault="003920A5" w:rsidP="003920A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0D88EF45" w14:textId="77777777" w:rsidR="003920A5" w:rsidRPr="00720438" w:rsidRDefault="003920A5" w:rsidP="003920A5">
            <w:pPr>
              <w:pStyle w:val="BodyText"/>
              <w:tabs>
                <w:tab w:val="decimal" w:pos="543"/>
                <w:tab w:val="left" w:pos="780"/>
                <w:tab w:val="left" w:pos="89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D4B7E" w:rsidRPr="00720438" w14:paraId="19E5D567" w14:textId="77777777" w:rsidTr="00C22D45">
        <w:trPr>
          <w:trHeight w:val="299"/>
        </w:trPr>
        <w:tc>
          <w:tcPr>
            <w:tcW w:w="2429" w:type="pct"/>
          </w:tcPr>
          <w:p w14:paraId="6A37950B" w14:textId="77777777" w:rsidR="000D4B7E" w:rsidRPr="00720438" w:rsidRDefault="000D4B7E" w:rsidP="000D4B7E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523" w:type="pct"/>
          </w:tcPr>
          <w:p w14:paraId="31997046" w14:textId="0190DDC6" w:rsidR="000D4B7E" w:rsidRPr="00720438" w:rsidRDefault="00A518B7" w:rsidP="00A94C0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80.</w:t>
            </w:r>
            <w:r w:rsidR="00671B49" w:rsidRPr="00720438"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  <w:tc>
          <w:tcPr>
            <w:tcW w:w="147" w:type="pct"/>
          </w:tcPr>
          <w:p w14:paraId="66750ADD" w14:textId="77777777" w:rsidR="000D4B7E" w:rsidRPr="00720438" w:rsidRDefault="000D4B7E" w:rsidP="000D4B7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332EAD88" w14:textId="29D476BE" w:rsidR="000D4B7E" w:rsidRPr="00720438" w:rsidRDefault="000D4B7E" w:rsidP="000D4B7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84.49</w:t>
            </w:r>
          </w:p>
        </w:tc>
        <w:tc>
          <w:tcPr>
            <w:tcW w:w="148" w:type="pct"/>
          </w:tcPr>
          <w:p w14:paraId="20C40DCE" w14:textId="77777777" w:rsidR="000D4B7E" w:rsidRPr="00720438" w:rsidRDefault="000D4B7E" w:rsidP="000D4B7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</w:tcPr>
          <w:p w14:paraId="1C5251AF" w14:textId="2FF4AF28" w:rsidR="000D4B7E" w:rsidRPr="00720438" w:rsidRDefault="00294EED" w:rsidP="000D4B7E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13.67</w:t>
            </w:r>
          </w:p>
        </w:tc>
        <w:tc>
          <w:tcPr>
            <w:tcW w:w="141" w:type="pct"/>
            <w:gridSpan w:val="2"/>
          </w:tcPr>
          <w:p w14:paraId="1D1462BE" w14:textId="77777777" w:rsidR="000D4B7E" w:rsidRPr="00720438" w:rsidRDefault="000D4B7E" w:rsidP="000D4B7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321CE765" w14:textId="0FB459D8" w:rsidR="000D4B7E" w:rsidRPr="00720438" w:rsidRDefault="000D4B7E" w:rsidP="000D4B7E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18.19</w:t>
            </w:r>
          </w:p>
        </w:tc>
      </w:tr>
      <w:tr w:rsidR="000D4B7E" w:rsidRPr="00720438" w14:paraId="58EB3621" w14:textId="77777777" w:rsidTr="00C22D45">
        <w:tc>
          <w:tcPr>
            <w:tcW w:w="2429" w:type="pct"/>
          </w:tcPr>
          <w:p w14:paraId="21387D61" w14:textId="77777777" w:rsidR="000D4B7E" w:rsidRPr="00720438" w:rsidRDefault="000D4B7E" w:rsidP="000D4B7E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0438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0B813031" w14:textId="5D0C5DE7" w:rsidR="000D4B7E" w:rsidRPr="00720438" w:rsidRDefault="00A518B7" w:rsidP="000D4B7E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8.91</w:t>
            </w:r>
          </w:p>
        </w:tc>
        <w:tc>
          <w:tcPr>
            <w:tcW w:w="147" w:type="pct"/>
          </w:tcPr>
          <w:p w14:paraId="7622756E" w14:textId="77777777" w:rsidR="000D4B7E" w:rsidRPr="00720438" w:rsidRDefault="000D4B7E" w:rsidP="000D4B7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22FFEE8E" w14:textId="56F26F7A" w:rsidR="000D4B7E" w:rsidRPr="00720438" w:rsidRDefault="000D4B7E" w:rsidP="000D4B7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7.55</w:t>
            </w:r>
          </w:p>
        </w:tc>
        <w:tc>
          <w:tcPr>
            <w:tcW w:w="148" w:type="pct"/>
          </w:tcPr>
          <w:p w14:paraId="4F6F7F26" w14:textId="77777777" w:rsidR="000D4B7E" w:rsidRPr="00720438" w:rsidRDefault="000D4B7E" w:rsidP="000D4B7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  <w:tcBorders>
              <w:bottom w:val="single" w:sz="4" w:space="0" w:color="auto"/>
            </w:tcBorders>
          </w:tcPr>
          <w:p w14:paraId="036DAC2D" w14:textId="065A4793" w:rsidR="000D4B7E" w:rsidRPr="00720438" w:rsidRDefault="00294EED" w:rsidP="000D4B7E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1.99</w:t>
            </w:r>
          </w:p>
        </w:tc>
        <w:tc>
          <w:tcPr>
            <w:tcW w:w="141" w:type="pct"/>
            <w:gridSpan w:val="2"/>
          </w:tcPr>
          <w:p w14:paraId="2172E5E2" w14:textId="77777777" w:rsidR="000D4B7E" w:rsidRPr="00720438" w:rsidRDefault="000D4B7E" w:rsidP="000D4B7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4FE9D708" w14:textId="0BAA4BFF" w:rsidR="000D4B7E" w:rsidRPr="00720438" w:rsidRDefault="000D4B7E" w:rsidP="000D4B7E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2.07</w:t>
            </w:r>
          </w:p>
        </w:tc>
      </w:tr>
      <w:tr w:rsidR="000D4B7E" w:rsidRPr="00720438" w14:paraId="5D21E956" w14:textId="77777777" w:rsidTr="00C22D45">
        <w:trPr>
          <w:trHeight w:val="418"/>
        </w:trPr>
        <w:tc>
          <w:tcPr>
            <w:tcW w:w="2429" w:type="pct"/>
            <w:vAlign w:val="bottom"/>
          </w:tcPr>
          <w:p w14:paraId="5288833A" w14:textId="77777777" w:rsidR="000D4B7E" w:rsidRPr="00720438" w:rsidRDefault="000D4B7E" w:rsidP="000D4B7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7204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B6142" w14:textId="4BE149CA" w:rsidR="000D4B7E" w:rsidRPr="00720438" w:rsidRDefault="00A518B7" w:rsidP="000D4B7E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89.</w:t>
            </w:r>
            <w:r w:rsidR="00671B49" w:rsidRPr="007204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</w:t>
            </w:r>
          </w:p>
        </w:tc>
        <w:tc>
          <w:tcPr>
            <w:tcW w:w="147" w:type="pct"/>
            <w:vAlign w:val="bottom"/>
          </w:tcPr>
          <w:p w14:paraId="0D4F217B" w14:textId="77777777" w:rsidR="000D4B7E" w:rsidRPr="00720438" w:rsidRDefault="000D4B7E" w:rsidP="000D4B7E">
            <w:pPr>
              <w:pStyle w:val="NoSpacing"/>
              <w:tabs>
                <w:tab w:val="decimal" w:pos="603"/>
              </w:tabs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432F1" w14:textId="25083F96" w:rsidR="000D4B7E" w:rsidRPr="00720438" w:rsidRDefault="000D4B7E" w:rsidP="000D4B7E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92.04</w:t>
            </w:r>
          </w:p>
        </w:tc>
        <w:tc>
          <w:tcPr>
            <w:tcW w:w="148" w:type="pct"/>
            <w:vAlign w:val="bottom"/>
          </w:tcPr>
          <w:p w14:paraId="14E3176D" w14:textId="77777777" w:rsidR="000D4B7E" w:rsidRPr="00720438" w:rsidRDefault="000D4B7E" w:rsidP="000D4B7E">
            <w:pPr>
              <w:pStyle w:val="NoSpacing"/>
              <w:tabs>
                <w:tab w:val="decimal" w:pos="603"/>
              </w:tabs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067C33" w14:textId="3F7CFDFF" w:rsidR="000D4B7E" w:rsidRPr="00720438" w:rsidRDefault="00294EED" w:rsidP="000D4B7E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204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15.66</w:t>
            </w:r>
          </w:p>
        </w:tc>
        <w:tc>
          <w:tcPr>
            <w:tcW w:w="141" w:type="pct"/>
            <w:gridSpan w:val="2"/>
            <w:vAlign w:val="bottom"/>
          </w:tcPr>
          <w:p w14:paraId="7ED794EE" w14:textId="77777777" w:rsidR="000D4B7E" w:rsidRPr="00720438" w:rsidRDefault="000D4B7E" w:rsidP="000D4B7E">
            <w:pPr>
              <w:pStyle w:val="NoSpacing"/>
              <w:tabs>
                <w:tab w:val="decimal" w:pos="603"/>
              </w:tabs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795796" w14:textId="6234F125" w:rsidR="000D4B7E" w:rsidRPr="00720438" w:rsidRDefault="000D4B7E" w:rsidP="000D4B7E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20.26</w:t>
            </w:r>
          </w:p>
        </w:tc>
      </w:tr>
    </w:tbl>
    <w:p w14:paraId="26D5D2AB" w14:textId="77777777" w:rsidR="00CC3399" w:rsidRPr="00720438" w:rsidRDefault="00CC3399" w:rsidP="005E6687">
      <w:pPr>
        <w:ind w:right="-45"/>
        <w:rPr>
          <w:rFonts w:ascii="Angsana New" w:hAnsi="Angsana New"/>
          <w:sz w:val="28"/>
          <w:szCs w:val="28"/>
        </w:rPr>
      </w:pPr>
    </w:p>
    <w:p w14:paraId="338D9C7E" w14:textId="47977BB5" w:rsidR="0078288E" w:rsidRPr="00720438" w:rsidRDefault="0078288E" w:rsidP="000B0131">
      <w:pPr>
        <w:ind w:right="-45" w:firstLine="567"/>
        <w:rPr>
          <w:rFonts w:ascii="Angsana New" w:hAnsi="Angsana New"/>
          <w:sz w:val="28"/>
          <w:szCs w:val="28"/>
        </w:rPr>
      </w:pPr>
      <w:r w:rsidRPr="00720438">
        <w:rPr>
          <w:rFonts w:ascii="Angsana New" w:hAnsi="Angsana New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="00190F2D" w:rsidRPr="00720438">
        <w:rPr>
          <w:rFonts w:ascii="Angsana New" w:hAnsi="Angsana New"/>
          <w:sz w:val="28"/>
          <w:szCs w:val="28"/>
        </w:rPr>
        <w:t xml:space="preserve">31 </w:t>
      </w:r>
      <w:r w:rsidR="006C33AF" w:rsidRPr="00720438">
        <w:rPr>
          <w:rFonts w:ascii="Angsana New" w:hAnsi="Angsana New" w:hint="cs"/>
          <w:sz w:val="28"/>
          <w:szCs w:val="28"/>
          <w:cs/>
        </w:rPr>
        <w:t>มีนาคม</w:t>
      </w:r>
      <w:r w:rsidR="00190F2D" w:rsidRPr="00720438">
        <w:rPr>
          <w:rFonts w:ascii="Angsana New" w:hAnsi="Angsana New"/>
          <w:sz w:val="28"/>
          <w:szCs w:val="28"/>
          <w:cs/>
        </w:rPr>
        <w:t xml:space="preserve"> </w:t>
      </w:r>
      <w:r w:rsidR="009C0B91" w:rsidRPr="00720438">
        <w:rPr>
          <w:rFonts w:ascii="Angsana New" w:hAnsi="Angsana New"/>
          <w:sz w:val="28"/>
          <w:szCs w:val="28"/>
        </w:rPr>
        <w:t>2</w:t>
      </w:r>
      <w:r w:rsidRPr="00720438">
        <w:rPr>
          <w:rFonts w:ascii="Angsana New" w:hAnsi="Angsana New"/>
          <w:sz w:val="28"/>
          <w:szCs w:val="28"/>
        </w:rPr>
        <w:t>56</w:t>
      </w:r>
      <w:r w:rsidR="006C33AF" w:rsidRPr="00720438">
        <w:rPr>
          <w:rFonts w:ascii="Angsana New" w:hAnsi="Angsana New"/>
          <w:sz w:val="28"/>
          <w:szCs w:val="28"/>
        </w:rPr>
        <w:t>9</w:t>
      </w:r>
      <w:r w:rsidRPr="00720438">
        <w:rPr>
          <w:rFonts w:ascii="Angsana New" w:hAnsi="Angsana New"/>
          <w:sz w:val="28"/>
          <w:szCs w:val="28"/>
        </w:rPr>
        <w:t xml:space="preserve"> </w:t>
      </w:r>
      <w:r w:rsidRPr="00720438">
        <w:rPr>
          <w:rFonts w:ascii="Angsana New" w:hAnsi="Angsana New"/>
          <w:sz w:val="28"/>
          <w:szCs w:val="28"/>
          <w:cs/>
        </w:rPr>
        <w:t xml:space="preserve">และ </w:t>
      </w:r>
      <w:r w:rsidRPr="00720438">
        <w:rPr>
          <w:rFonts w:ascii="Angsana New" w:hAnsi="Angsana New"/>
          <w:sz w:val="28"/>
          <w:szCs w:val="28"/>
        </w:rPr>
        <w:t>3</w:t>
      </w:r>
      <w:r w:rsidR="009C0B91" w:rsidRPr="00720438">
        <w:rPr>
          <w:rFonts w:ascii="Angsana New" w:hAnsi="Angsana New"/>
          <w:sz w:val="28"/>
          <w:szCs w:val="28"/>
        </w:rPr>
        <w:t>0</w:t>
      </w:r>
      <w:r w:rsidRPr="00720438">
        <w:rPr>
          <w:rFonts w:ascii="Angsana New" w:hAnsi="Angsana New"/>
          <w:sz w:val="28"/>
          <w:szCs w:val="28"/>
        </w:rPr>
        <w:t xml:space="preserve"> </w:t>
      </w:r>
      <w:r w:rsidRPr="00720438">
        <w:rPr>
          <w:rFonts w:ascii="Angsana New" w:hAnsi="Angsana New"/>
          <w:sz w:val="28"/>
          <w:szCs w:val="28"/>
          <w:cs/>
        </w:rPr>
        <w:t xml:space="preserve">กันยายน </w:t>
      </w:r>
      <w:r w:rsidR="009C0B91" w:rsidRPr="00720438">
        <w:rPr>
          <w:rFonts w:ascii="Angsana New" w:hAnsi="Angsana New"/>
          <w:sz w:val="28"/>
          <w:szCs w:val="28"/>
        </w:rPr>
        <w:t>2</w:t>
      </w:r>
      <w:r w:rsidRPr="00720438">
        <w:rPr>
          <w:rFonts w:ascii="Angsana New" w:hAnsi="Angsana New"/>
          <w:sz w:val="28"/>
          <w:szCs w:val="28"/>
        </w:rPr>
        <w:t>56</w:t>
      </w:r>
      <w:r w:rsidR="00F7433C" w:rsidRPr="00720438">
        <w:rPr>
          <w:rFonts w:ascii="Angsana New" w:hAnsi="Angsana New"/>
          <w:sz w:val="28"/>
          <w:szCs w:val="28"/>
        </w:rPr>
        <w:t>8</w:t>
      </w:r>
      <w:r w:rsidRPr="00720438">
        <w:rPr>
          <w:rFonts w:ascii="Angsana New" w:hAnsi="Angsana New"/>
          <w:sz w:val="28"/>
          <w:szCs w:val="28"/>
        </w:rPr>
        <w:t xml:space="preserve"> </w:t>
      </w:r>
      <w:r w:rsidRPr="00720438">
        <w:rPr>
          <w:rFonts w:ascii="Angsana New" w:hAnsi="Angsana New"/>
          <w:sz w:val="28"/>
          <w:szCs w:val="28"/>
          <w:cs/>
        </w:rPr>
        <w:t>มีดังนี้</w:t>
      </w:r>
    </w:p>
    <w:p w14:paraId="5AB9593A" w14:textId="2182FDCA" w:rsidR="0078288E" w:rsidRPr="00720438" w:rsidRDefault="0078288E" w:rsidP="000B0131">
      <w:pPr>
        <w:ind w:right="-45" w:firstLine="540"/>
        <w:rPr>
          <w:rFonts w:ascii="Angsana New" w:hAnsi="Angsana New"/>
          <w:sz w:val="22"/>
          <w:szCs w:val="22"/>
        </w:rPr>
      </w:pPr>
    </w:p>
    <w:tbl>
      <w:tblPr>
        <w:tblW w:w="9558" w:type="dxa"/>
        <w:tblInd w:w="442" w:type="dxa"/>
        <w:tblLayout w:type="fixed"/>
        <w:tblLook w:val="0000" w:firstRow="0" w:lastRow="0" w:firstColumn="0" w:lastColumn="0" w:noHBand="0" w:noVBand="0"/>
      </w:tblPr>
      <w:tblGrid>
        <w:gridCol w:w="4247"/>
        <w:gridCol w:w="1092"/>
        <w:gridCol w:w="283"/>
        <w:gridCol w:w="1160"/>
        <w:gridCol w:w="11"/>
        <w:gridCol w:w="8"/>
        <w:gridCol w:w="262"/>
        <w:gridCol w:w="6"/>
        <w:gridCol w:w="13"/>
        <w:gridCol w:w="1088"/>
        <w:gridCol w:w="8"/>
        <w:gridCol w:w="249"/>
        <w:gridCol w:w="17"/>
        <w:gridCol w:w="1114"/>
      </w:tblGrid>
      <w:tr w:rsidR="0078288E" w:rsidRPr="00720438" w14:paraId="001BFF52" w14:textId="77777777" w:rsidTr="000B1B3E">
        <w:trPr>
          <w:tblHeader/>
        </w:trPr>
        <w:tc>
          <w:tcPr>
            <w:tcW w:w="2222" w:type="pct"/>
          </w:tcPr>
          <w:p w14:paraId="13A0DC8A" w14:textId="77777777" w:rsidR="0078288E" w:rsidRPr="00720438" w:rsidRDefault="0078288E" w:rsidP="000B01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26" w:type="pct"/>
            <w:gridSpan w:val="3"/>
          </w:tcPr>
          <w:p w14:paraId="1D396523" w14:textId="77777777" w:rsidR="0078288E" w:rsidRPr="00720438" w:rsidRDefault="0078288E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  <w:gridSpan w:val="4"/>
          </w:tcPr>
          <w:p w14:paraId="3DE9C2BC" w14:textId="77777777" w:rsidR="0078288E" w:rsidRPr="00720438" w:rsidRDefault="0078288E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pct"/>
            <w:gridSpan w:val="6"/>
          </w:tcPr>
          <w:p w14:paraId="4BE08A07" w14:textId="77777777" w:rsidR="0078288E" w:rsidRPr="00720438" w:rsidRDefault="0078288E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65FA" w:rsidRPr="00720438" w14:paraId="352B14A9" w14:textId="77777777" w:rsidTr="000B1B3E">
        <w:trPr>
          <w:tblHeader/>
        </w:trPr>
        <w:tc>
          <w:tcPr>
            <w:tcW w:w="2222" w:type="pct"/>
          </w:tcPr>
          <w:p w14:paraId="4D1E98EC" w14:textId="77777777" w:rsidR="00BD65FA" w:rsidRPr="00720438" w:rsidRDefault="00BD65FA" w:rsidP="00BD65F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1" w:type="pct"/>
          </w:tcPr>
          <w:p w14:paraId="29DD6F0D" w14:textId="6F672BCA" w:rsidR="00BD65FA" w:rsidRPr="00720438" w:rsidRDefault="00BD65FA" w:rsidP="00BD65F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20438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8" w:type="pct"/>
          </w:tcPr>
          <w:p w14:paraId="2EFA1B5E" w14:textId="77777777" w:rsidR="00BD65FA" w:rsidRPr="00720438" w:rsidRDefault="00BD65FA" w:rsidP="00BD65F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4BF8B03A" w14:textId="28EB9BA7" w:rsidR="00BD65FA" w:rsidRPr="00720438" w:rsidRDefault="00BD65FA" w:rsidP="00BD65F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720438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1" w:type="pct"/>
            <w:gridSpan w:val="4"/>
          </w:tcPr>
          <w:p w14:paraId="1E8D7B10" w14:textId="77777777" w:rsidR="00BD65FA" w:rsidRPr="00720438" w:rsidRDefault="00BD65FA" w:rsidP="00BD65F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34B6CE0F" w14:textId="122CEBF8" w:rsidR="00BD65FA" w:rsidRPr="00720438" w:rsidRDefault="00BD65FA" w:rsidP="00BD65F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20438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3" w:type="pct"/>
            <w:gridSpan w:val="3"/>
          </w:tcPr>
          <w:p w14:paraId="640BE698" w14:textId="77777777" w:rsidR="00BD65FA" w:rsidRPr="00720438" w:rsidRDefault="00BD65FA" w:rsidP="00BD65F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379A4A8F" w14:textId="4CCDF413" w:rsidR="00BD65FA" w:rsidRPr="00720438" w:rsidRDefault="00BD65FA" w:rsidP="00BD65F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720438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BD65FA" w:rsidRPr="00720438" w14:paraId="62106E3E" w14:textId="77777777" w:rsidTr="000B1B3E">
        <w:trPr>
          <w:tblHeader/>
        </w:trPr>
        <w:tc>
          <w:tcPr>
            <w:tcW w:w="2222" w:type="pct"/>
          </w:tcPr>
          <w:p w14:paraId="50C46086" w14:textId="77777777" w:rsidR="00BD65FA" w:rsidRPr="00720438" w:rsidRDefault="00BD65FA" w:rsidP="00BD65F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1" w:type="pct"/>
            <w:vAlign w:val="center"/>
          </w:tcPr>
          <w:p w14:paraId="18B7D950" w14:textId="0E5B28BD" w:rsidR="00BD65FA" w:rsidRPr="00720438" w:rsidRDefault="00BD65FA" w:rsidP="00BD65F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8" w:type="pct"/>
            <w:vAlign w:val="center"/>
          </w:tcPr>
          <w:p w14:paraId="6018835D" w14:textId="77777777" w:rsidR="00BD65FA" w:rsidRPr="00720438" w:rsidRDefault="00BD65FA" w:rsidP="00BD65F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vAlign w:val="center"/>
          </w:tcPr>
          <w:p w14:paraId="2774748F" w14:textId="505EECE4" w:rsidR="00BD65FA" w:rsidRPr="00720438" w:rsidRDefault="00BD65FA" w:rsidP="00BD65F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1" w:type="pct"/>
            <w:gridSpan w:val="4"/>
          </w:tcPr>
          <w:p w14:paraId="39A84966" w14:textId="77777777" w:rsidR="00BD65FA" w:rsidRPr="00720438" w:rsidRDefault="00BD65FA" w:rsidP="00BD65F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vAlign w:val="center"/>
          </w:tcPr>
          <w:p w14:paraId="0814916B" w14:textId="263C0570" w:rsidR="00BD65FA" w:rsidRPr="00720438" w:rsidRDefault="00BD65FA" w:rsidP="00BD65F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3" w:type="pct"/>
            <w:gridSpan w:val="3"/>
            <w:vAlign w:val="center"/>
          </w:tcPr>
          <w:p w14:paraId="181B74AA" w14:textId="77777777" w:rsidR="00BD65FA" w:rsidRPr="00720438" w:rsidRDefault="00BD65FA" w:rsidP="00BD65F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vAlign w:val="center"/>
          </w:tcPr>
          <w:p w14:paraId="70575979" w14:textId="0C44D2ED" w:rsidR="00BD65FA" w:rsidRPr="00720438" w:rsidRDefault="00BD65FA" w:rsidP="00BD65F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BD65FA" w:rsidRPr="00720438" w14:paraId="37E94F46" w14:textId="77777777" w:rsidTr="000B1B3E">
        <w:trPr>
          <w:tblHeader/>
        </w:trPr>
        <w:tc>
          <w:tcPr>
            <w:tcW w:w="2222" w:type="pct"/>
          </w:tcPr>
          <w:p w14:paraId="2B6220F5" w14:textId="77777777" w:rsidR="00BD65FA" w:rsidRPr="00720438" w:rsidRDefault="00BD65FA" w:rsidP="00BD65F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8" w:type="pct"/>
            <w:gridSpan w:val="13"/>
          </w:tcPr>
          <w:p w14:paraId="6E972813" w14:textId="77777777" w:rsidR="00BD65FA" w:rsidRPr="00720438" w:rsidRDefault="00BD65FA" w:rsidP="00BD65F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D65FA" w:rsidRPr="00720438" w14:paraId="212FB953" w14:textId="77777777" w:rsidTr="000B1B3E">
        <w:tc>
          <w:tcPr>
            <w:tcW w:w="2222" w:type="pct"/>
          </w:tcPr>
          <w:p w14:paraId="0C92F957" w14:textId="77777777" w:rsidR="00BD65FA" w:rsidRPr="00720438" w:rsidRDefault="00BD65FA" w:rsidP="00BD65FA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71" w:type="pct"/>
          </w:tcPr>
          <w:p w14:paraId="7D7427F6" w14:textId="41869AD4" w:rsidR="00BD65FA" w:rsidRPr="00720438" w:rsidRDefault="00BD65FA" w:rsidP="00BD65F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C2E12C2" w14:textId="77777777" w:rsidR="00BD65FA" w:rsidRPr="00720438" w:rsidRDefault="00BD65FA" w:rsidP="00BD65F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3E928933" w14:textId="4C39B738" w:rsidR="00BD65FA" w:rsidRPr="00720438" w:rsidRDefault="00BD65FA" w:rsidP="00BD65F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4"/>
          </w:tcPr>
          <w:p w14:paraId="16A63296" w14:textId="77777777" w:rsidR="00BD65FA" w:rsidRPr="00720438" w:rsidRDefault="00BD65FA" w:rsidP="00BD65F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00EF5BCB" w14:textId="77777777" w:rsidR="00BD65FA" w:rsidRPr="00720438" w:rsidRDefault="00BD65FA" w:rsidP="00BD65F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gridSpan w:val="3"/>
          </w:tcPr>
          <w:p w14:paraId="79A1302B" w14:textId="77777777" w:rsidR="00BD65FA" w:rsidRPr="00720438" w:rsidRDefault="00BD65FA" w:rsidP="00BD65F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37C1CF05" w14:textId="77777777" w:rsidR="00BD65FA" w:rsidRPr="00720438" w:rsidRDefault="00BD65FA" w:rsidP="00BD65F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65FA" w:rsidRPr="00720438" w14:paraId="6B9EA5AB" w14:textId="77777777" w:rsidTr="000B1B3E">
        <w:tc>
          <w:tcPr>
            <w:tcW w:w="2222" w:type="pct"/>
          </w:tcPr>
          <w:p w14:paraId="4E6F521C" w14:textId="7CE92BAC" w:rsidR="00BD65FA" w:rsidRPr="00720438" w:rsidRDefault="00BD65FA" w:rsidP="00BD65FA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438">
              <w:rPr>
                <w:rFonts w:asciiTheme="majorBidi" w:hAnsi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1FADEB38" w14:textId="25CADC63" w:rsidR="00BD65FA" w:rsidRPr="00720438" w:rsidRDefault="00A329AE" w:rsidP="00A94C0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108.84</w:t>
            </w:r>
          </w:p>
        </w:tc>
        <w:tc>
          <w:tcPr>
            <w:tcW w:w="148" w:type="pct"/>
          </w:tcPr>
          <w:p w14:paraId="6E257E29" w14:textId="77777777" w:rsidR="00BD65FA" w:rsidRPr="00720438" w:rsidRDefault="00BD65FA" w:rsidP="00BD65F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</w:tcPr>
          <w:p w14:paraId="2F65DB4A" w14:textId="42AFF867" w:rsidR="00BD65FA" w:rsidRPr="00720438" w:rsidRDefault="00BD65FA" w:rsidP="00A94C0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121.59</w:t>
            </w:r>
          </w:p>
        </w:tc>
        <w:tc>
          <w:tcPr>
            <w:tcW w:w="151" w:type="pct"/>
            <w:gridSpan w:val="4"/>
          </w:tcPr>
          <w:p w14:paraId="719A6B0A" w14:textId="77777777" w:rsidR="00BD65FA" w:rsidRPr="00720438" w:rsidRDefault="00BD65FA" w:rsidP="00BD65F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4C095193" w14:textId="4335B574" w:rsidR="00BD65FA" w:rsidRPr="00720438" w:rsidRDefault="00B628DB" w:rsidP="00BD65F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3"/>
          </w:tcPr>
          <w:p w14:paraId="1C8B4075" w14:textId="77777777" w:rsidR="00BD65FA" w:rsidRPr="00720438" w:rsidRDefault="00BD65FA" w:rsidP="00BD65F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253489FE" w14:textId="77777777" w:rsidR="00BD65FA" w:rsidRPr="00720438" w:rsidRDefault="00BD65FA" w:rsidP="00BD65F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BD65FA" w:rsidRPr="00720438" w14:paraId="429BF4D6" w14:textId="77777777" w:rsidTr="000B1B3E">
        <w:tc>
          <w:tcPr>
            <w:tcW w:w="2222" w:type="pct"/>
          </w:tcPr>
          <w:p w14:paraId="23BDDCEC" w14:textId="77777777" w:rsidR="00BD65FA" w:rsidRPr="00720438" w:rsidRDefault="00BD65FA" w:rsidP="00BD65FA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45D10022" w14:textId="77777777" w:rsidR="00BD65FA" w:rsidRPr="00720438" w:rsidRDefault="00BD65FA" w:rsidP="00BD65FA">
            <w:pPr>
              <w:spacing w:line="240" w:lineRule="auto"/>
              <w:ind w:right="-20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7DFEED3E" w14:textId="77777777" w:rsidR="00BD65FA" w:rsidRPr="00720438" w:rsidRDefault="00BD65FA" w:rsidP="00BD65FA">
            <w:pPr>
              <w:spacing w:line="240" w:lineRule="auto"/>
              <w:ind w:right="-20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</w:tcPr>
          <w:p w14:paraId="37E05C02" w14:textId="77777777" w:rsidR="00BD65FA" w:rsidRPr="00720438" w:rsidRDefault="00BD65FA" w:rsidP="00BD65FA">
            <w:pPr>
              <w:spacing w:line="240" w:lineRule="auto"/>
              <w:ind w:right="-20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1" w:type="pct"/>
            <w:gridSpan w:val="4"/>
          </w:tcPr>
          <w:p w14:paraId="35369590" w14:textId="77777777" w:rsidR="00BD65FA" w:rsidRPr="00720438" w:rsidRDefault="00BD65FA" w:rsidP="00BD65FA">
            <w:pPr>
              <w:spacing w:line="240" w:lineRule="auto"/>
              <w:ind w:right="-20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0A14912E" w14:textId="77777777" w:rsidR="00BD65FA" w:rsidRPr="00720438" w:rsidRDefault="00BD65FA" w:rsidP="00BD65F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pct"/>
            <w:gridSpan w:val="3"/>
          </w:tcPr>
          <w:p w14:paraId="52123959" w14:textId="77777777" w:rsidR="00BD65FA" w:rsidRPr="00720438" w:rsidRDefault="00BD65FA" w:rsidP="00BD65FA">
            <w:pPr>
              <w:spacing w:line="240" w:lineRule="auto"/>
              <w:ind w:right="-20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202EE88C" w14:textId="77777777" w:rsidR="00BD65FA" w:rsidRPr="00720438" w:rsidRDefault="00BD65FA" w:rsidP="00BD65FA">
            <w:pPr>
              <w:spacing w:line="240" w:lineRule="auto"/>
              <w:ind w:right="-20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D65FA" w:rsidRPr="00720438" w14:paraId="76A9F599" w14:textId="77777777" w:rsidTr="000B1B3E">
        <w:tc>
          <w:tcPr>
            <w:tcW w:w="2222" w:type="pct"/>
          </w:tcPr>
          <w:p w14:paraId="57517E02" w14:textId="30FC06A3" w:rsidR="00BD65FA" w:rsidRPr="00720438" w:rsidRDefault="00BD65FA" w:rsidP="00BD65FA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571" w:type="pct"/>
          </w:tcPr>
          <w:p w14:paraId="6C5BF927" w14:textId="743CF332" w:rsidR="00BD65FA" w:rsidRPr="00720438" w:rsidRDefault="00BD65FA" w:rsidP="00BD65FA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1F7232A0" w14:textId="49C467EC" w:rsidR="00BD65FA" w:rsidRPr="00720438" w:rsidRDefault="00BD65FA" w:rsidP="00BD65FA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7B0CD580" w14:textId="41F8B894" w:rsidR="00BD65FA" w:rsidRPr="00720438" w:rsidRDefault="00BD65FA" w:rsidP="00BD65FA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gridSpan w:val="4"/>
          </w:tcPr>
          <w:p w14:paraId="3667843D" w14:textId="77777777" w:rsidR="00BD65FA" w:rsidRPr="00720438" w:rsidRDefault="00BD65FA" w:rsidP="00BD65FA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</w:tcPr>
          <w:p w14:paraId="3C48F200" w14:textId="18CB8A42" w:rsidR="00BD65FA" w:rsidRPr="00720438" w:rsidRDefault="00BD65FA" w:rsidP="00BD65F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  <w:gridSpan w:val="3"/>
          </w:tcPr>
          <w:p w14:paraId="5578BBAC" w14:textId="77777777" w:rsidR="00BD65FA" w:rsidRPr="00720438" w:rsidRDefault="00BD65FA" w:rsidP="00BD65FA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13C48EE0" w14:textId="6D0FDEB5" w:rsidR="00BD65FA" w:rsidRPr="00720438" w:rsidRDefault="00BD65FA" w:rsidP="00BD65FA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65FA" w:rsidRPr="00720438" w14:paraId="122AD7BB" w14:textId="77777777" w:rsidTr="000B1B3E">
        <w:tc>
          <w:tcPr>
            <w:tcW w:w="2222" w:type="pct"/>
          </w:tcPr>
          <w:p w14:paraId="707468C6" w14:textId="7A740227" w:rsidR="00BD65FA" w:rsidRPr="00720438" w:rsidRDefault="00BD65FA" w:rsidP="00BD65FA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571" w:type="pct"/>
          </w:tcPr>
          <w:p w14:paraId="3CE46020" w14:textId="731EE5B1" w:rsidR="00BD65FA" w:rsidRPr="00720438" w:rsidRDefault="0051219C" w:rsidP="00BD65F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  <w:tc>
          <w:tcPr>
            <w:tcW w:w="148" w:type="pct"/>
          </w:tcPr>
          <w:p w14:paraId="2048908E" w14:textId="77777777" w:rsidR="00BD65FA" w:rsidRPr="00720438" w:rsidRDefault="00BD65FA" w:rsidP="00BD65FA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1ADE64C4" w14:textId="546E19FF" w:rsidR="00BD65FA" w:rsidRPr="00720438" w:rsidRDefault="00BD65FA" w:rsidP="00BD65F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="Angsana New" w:hAnsi="Angsana New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  <w:tc>
          <w:tcPr>
            <w:tcW w:w="151" w:type="pct"/>
            <w:gridSpan w:val="4"/>
          </w:tcPr>
          <w:p w14:paraId="60CC6A20" w14:textId="77777777" w:rsidR="00BD65FA" w:rsidRPr="00720438" w:rsidRDefault="00BD65FA" w:rsidP="00BD65FA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</w:tcPr>
          <w:p w14:paraId="1D102CF0" w14:textId="163D0899" w:rsidR="00BD65FA" w:rsidRPr="00720438" w:rsidRDefault="00B628DB" w:rsidP="00A94C01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  <w:tc>
          <w:tcPr>
            <w:tcW w:w="143" w:type="pct"/>
            <w:gridSpan w:val="3"/>
          </w:tcPr>
          <w:p w14:paraId="1098A877" w14:textId="77777777" w:rsidR="00BD65FA" w:rsidRPr="00720438" w:rsidRDefault="00BD65FA" w:rsidP="00BD65FA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4B839653" w14:textId="7BEAA121" w:rsidR="00BD65FA" w:rsidRPr="00720438" w:rsidRDefault="00BD65FA" w:rsidP="00A94C0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="Angsana New" w:hAnsi="Angsana New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</w:tr>
      <w:tr w:rsidR="00BD65FA" w:rsidRPr="00720438" w14:paraId="4DFC5AE9" w14:textId="77777777" w:rsidTr="00351747">
        <w:tc>
          <w:tcPr>
            <w:tcW w:w="2222" w:type="pct"/>
          </w:tcPr>
          <w:p w14:paraId="1882AE2B" w14:textId="77777777" w:rsidR="00BD65FA" w:rsidRPr="00720438" w:rsidRDefault="00BD65FA" w:rsidP="00BD65FA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68605B65" w14:textId="09512719" w:rsidR="00BD65FA" w:rsidRPr="00720438" w:rsidRDefault="0051219C" w:rsidP="00DF7A27">
            <w:pPr>
              <w:pStyle w:val="BodyText"/>
              <w:tabs>
                <w:tab w:val="decimal" w:pos="618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539F1F3C" w14:textId="77777777" w:rsidR="00BD65FA" w:rsidRPr="00720438" w:rsidRDefault="00BD65FA" w:rsidP="00BD65F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1A7E3011" w14:textId="09A89123" w:rsidR="00BD65FA" w:rsidRPr="00720438" w:rsidRDefault="00BD65FA" w:rsidP="00BD65FA">
            <w:pPr>
              <w:pStyle w:val="BodyText"/>
              <w:tabs>
                <w:tab w:val="decimal" w:pos="617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4"/>
          </w:tcPr>
          <w:p w14:paraId="7606CBE6" w14:textId="77777777" w:rsidR="00BD65FA" w:rsidRPr="00720438" w:rsidRDefault="00BD65FA" w:rsidP="00BD65F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7DC91A95" w14:textId="6A366E4A" w:rsidR="00BD65FA" w:rsidRPr="00720438" w:rsidRDefault="00B628DB" w:rsidP="00BD65FA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15.54</w:t>
            </w:r>
          </w:p>
        </w:tc>
        <w:tc>
          <w:tcPr>
            <w:tcW w:w="143" w:type="pct"/>
            <w:gridSpan w:val="3"/>
          </w:tcPr>
          <w:p w14:paraId="270DB2DA" w14:textId="342FC4E7" w:rsidR="00BD65FA" w:rsidRPr="00720438" w:rsidRDefault="00BD65FA" w:rsidP="00BD65F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53931E40" w14:textId="20175416" w:rsidR="00BD65FA" w:rsidRPr="00720438" w:rsidRDefault="00BD65FA" w:rsidP="00BD65FA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0.56</w:t>
            </w:r>
          </w:p>
        </w:tc>
      </w:tr>
      <w:tr w:rsidR="00BD65FA" w:rsidRPr="00720438" w14:paraId="69113F26" w14:textId="77777777" w:rsidTr="00351747">
        <w:tc>
          <w:tcPr>
            <w:tcW w:w="2222" w:type="pct"/>
          </w:tcPr>
          <w:p w14:paraId="6538786E" w14:textId="77777777" w:rsidR="00BD65FA" w:rsidRPr="00720438" w:rsidRDefault="00BD65FA" w:rsidP="00BD65FA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</w:tcPr>
          <w:p w14:paraId="4271015B" w14:textId="024A8852" w:rsidR="00BD65FA" w:rsidRPr="00720438" w:rsidRDefault="002F6F77" w:rsidP="00BD65F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82.04</w:t>
            </w:r>
          </w:p>
        </w:tc>
        <w:tc>
          <w:tcPr>
            <w:tcW w:w="148" w:type="pct"/>
          </w:tcPr>
          <w:p w14:paraId="044DE165" w14:textId="77777777" w:rsidR="00BD65FA" w:rsidRPr="00720438" w:rsidRDefault="00BD65FA" w:rsidP="00BD65F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3ACC914B" w14:textId="2AE6E999" w:rsidR="00BD65FA" w:rsidRPr="00720438" w:rsidRDefault="00BD65FA" w:rsidP="00BD65F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17.52</w:t>
            </w:r>
          </w:p>
        </w:tc>
        <w:tc>
          <w:tcPr>
            <w:tcW w:w="151" w:type="pct"/>
            <w:gridSpan w:val="4"/>
          </w:tcPr>
          <w:p w14:paraId="54EECD86" w14:textId="77777777" w:rsidR="00BD65FA" w:rsidRPr="00720438" w:rsidRDefault="00BD65FA" w:rsidP="00BD65F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684F815E" w14:textId="3C801CDE" w:rsidR="00BD65FA" w:rsidRPr="00720438" w:rsidRDefault="00B628DB" w:rsidP="00BD65FA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5.9</w:t>
            </w:r>
            <w:r w:rsidR="00FA1DA0" w:rsidRPr="0072043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3" w:type="pct"/>
            <w:gridSpan w:val="3"/>
          </w:tcPr>
          <w:p w14:paraId="4D22DE5F" w14:textId="77777777" w:rsidR="00BD65FA" w:rsidRPr="00720438" w:rsidRDefault="00BD65FA" w:rsidP="00BD65F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4DB9B994" w14:textId="42C80D25" w:rsidR="00BD65FA" w:rsidRPr="00720438" w:rsidRDefault="00BD65FA" w:rsidP="00BD65FA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2.64</w:t>
            </w:r>
          </w:p>
        </w:tc>
      </w:tr>
      <w:tr w:rsidR="00351747" w:rsidRPr="00720438" w14:paraId="38615F17" w14:textId="77777777" w:rsidTr="00351747">
        <w:tc>
          <w:tcPr>
            <w:tcW w:w="2222" w:type="pct"/>
          </w:tcPr>
          <w:p w14:paraId="398BDE42" w14:textId="74052814" w:rsidR="00351747" w:rsidRPr="00720438" w:rsidRDefault="00351747" w:rsidP="00351747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5DA6550" w14:textId="5D466E06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15.00</w:t>
            </w:r>
          </w:p>
        </w:tc>
        <w:tc>
          <w:tcPr>
            <w:tcW w:w="148" w:type="pct"/>
          </w:tcPr>
          <w:p w14:paraId="666D9802" w14:textId="77777777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</w:tcPr>
          <w:p w14:paraId="156D7ECA" w14:textId="467EF5F4" w:rsidR="00351747" w:rsidRPr="00720438" w:rsidRDefault="00351747" w:rsidP="00351747">
            <w:pPr>
              <w:pStyle w:val="BodyText"/>
              <w:tabs>
                <w:tab w:val="decimal" w:pos="617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4"/>
          </w:tcPr>
          <w:p w14:paraId="24A5BABD" w14:textId="77777777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4F9B6B6" w14:textId="336F0790" w:rsidR="00351747" w:rsidRPr="00720438" w:rsidRDefault="00351747" w:rsidP="00351747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3"/>
          </w:tcPr>
          <w:p w14:paraId="7AE3139E" w14:textId="77777777" w:rsidR="00351747" w:rsidRPr="00720438" w:rsidRDefault="00351747" w:rsidP="00351747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4749ABE" w14:textId="21C81250" w:rsidR="00351747" w:rsidRPr="00720438" w:rsidRDefault="00351747" w:rsidP="00351747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1747" w:rsidRPr="00720438" w14:paraId="11EFD0BD" w14:textId="77777777" w:rsidTr="000B1B3E">
        <w:tc>
          <w:tcPr>
            <w:tcW w:w="2222" w:type="pct"/>
          </w:tcPr>
          <w:p w14:paraId="55B09395" w14:textId="77777777" w:rsidR="00351747" w:rsidRPr="00720438" w:rsidRDefault="00351747" w:rsidP="00351747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721AA1DA" w14:textId="257DA61D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97.05</w:t>
            </w:r>
          </w:p>
        </w:tc>
        <w:tc>
          <w:tcPr>
            <w:tcW w:w="148" w:type="pct"/>
          </w:tcPr>
          <w:p w14:paraId="02C02987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05C0F0" w14:textId="49824257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17.53</w:t>
            </w:r>
          </w:p>
        </w:tc>
        <w:tc>
          <w:tcPr>
            <w:tcW w:w="151" w:type="pct"/>
            <w:gridSpan w:val="4"/>
          </w:tcPr>
          <w:p w14:paraId="74C7870F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2595536C" w14:textId="4BA7D9D1" w:rsidR="00351747" w:rsidRPr="00720438" w:rsidRDefault="00351747" w:rsidP="00351747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21.46</w:t>
            </w:r>
          </w:p>
        </w:tc>
        <w:tc>
          <w:tcPr>
            <w:tcW w:w="143" w:type="pct"/>
            <w:gridSpan w:val="3"/>
          </w:tcPr>
          <w:p w14:paraId="6CAE0B35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BF0DA33" w14:textId="1C80792B" w:rsidR="00351747" w:rsidRPr="00720438" w:rsidRDefault="00351747" w:rsidP="00351747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3.21</w:t>
            </w:r>
          </w:p>
        </w:tc>
      </w:tr>
      <w:tr w:rsidR="00351747" w:rsidRPr="00720438" w14:paraId="493FB266" w14:textId="77777777" w:rsidTr="000B1B3E">
        <w:tc>
          <w:tcPr>
            <w:tcW w:w="2222" w:type="pct"/>
          </w:tcPr>
          <w:p w14:paraId="7504F6BA" w14:textId="77777777" w:rsidR="00351747" w:rsidRPr="00720438" w:rsidRDefault="00351747" w:rsidP="00351747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</w:tcPr>
          <w:p w14:paraId="5A7A2B0A" w14:textId="35AEFA2E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1BD20703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gridSpan w:val="2"/>
          </w:tcPr>
          <w:p w14:paraId="6363B28A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1" w:type="pct"/>
            <w:gridSpan w:val="4"/>
          </w:tcPr>
          <w:p w14:paraId="02C537AC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62F5654C" w14:textId="6488E76B" w:rsidR="00351747" w:rsidRPr="00720438" w:rsidRDefault="00351747" w:rsidP="0035174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pct"/>
            <w:gridSpan w:val="3"/>
          </w:tcPr>
          <w:p w14:paraId="7B3C0E11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pct"/>
          </w:tcPr>
          <w:p w14:paraId="49F4A3E0" w14:textId="0F274E14" w:rsidR="00351747" w:rsidRPr="00720438" w:rsidRDefault="00351747" w:rsidP="00351747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51747" w:rsidRPr="00720438" w14:paraId="2ACEA52C" w14:textId="77777777" w:rsidTr="000B1B3E">
        <w:tc>
          <w:tcPr>
            <w:tcW w:w="2222" w:type="pct"/>
          </w:tcPr>
          <w:p w14:paraId="1789F3F3" w14:textId="791809F7" w:rsidR="00351747" w:rsidRPr="00720438" w:rsidRDefault="00351747" w:rsidP="00351747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571" w:type="pct"/>
          </w:tcPr>
          <w:p w14:paraId="22607B3C" w14:textId="2190D926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A646AFC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29693C9C" w14:textId="13BF64E2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4"/>
          </w:tcPr>
          <w:p w14:paraId="4546F833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4EAC99F6" w14:textId="7FF63D8E" w:rsidR="00351747" w:rsidRPr="00720438" w:rsidRDefault="00351747" w:rsidP="0035174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gridSpan w:val="3"/>
          </w:tcPr>
          <w:p w14:paraId="4E9B5F9D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39AFDD6E" w14:textId="6A542867" w:rsidR="00351747" w:rsidRPr="00720438" w:rsidRDefault="00351747" w:rsidP="00351747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1747" w:rsidRPr="00720438" w14:paraId="59F9EB83" w14:textId="77777777" w:rsidTr="000B1B3E">
        <w:tc>
          <w:tcPr>
            <w:tcW w:w="2222" w:type="pct"/>
          </w:tcPr>
          <w:p w14:paraId="704C9425" w14:textId="50570089" w:rsidR="00351747" w:rsidRPr="00720438" w:rsidRDefault="00351747" w:rsidP="00351747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71" w:type="pct"/>
          </w:tcPr>
          <w:p w14:paraId="44DC4023" w14:textId="042B6E96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0.06</w:t>
            </w:r>
          </w:p>
        </w:tc>
        <w:tc>
          <w:tcPr>
            <w:tcW w:w="148" w:type="pct"/>
          </w:tcPr>
          <w:p w14:paraId="509547C5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09EF2E3B" w14:textId="1E11EC52" w:rsidR="00351747" w:rsidRPr="00720438" w:rsidRDefault="00351747" w:rsidP="00351747">
            <w:pPr>
              <w:pStyle w:val="BodyText"/>
              <w:tabs>
                <w:tab w:val="decimal" w:pos="617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4"/>
          </w:tcPr>
          <w:p w14:paraId="37CD42DC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588AB8F4" w14:textId="2B200439" w:rsidR="00351747" w:rsidRPr="00720438" w:rsidRDefault="00351747" w:rsidP="00351747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3"/>
          </w:tcPr>
          <w:p w14:paraId="5CE649F9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09B0AD6D" w14:textId="0ADF8883" w:rsidR="00351747" w:rsidRPr="00720438" w:rsidRDefault="00351747" w:rsidP="0035174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1747" w:rsidRPr="00720438" w14:paraId="215A6C5F" w14:textId="77777777" w:rsidTr="000B1B3E">
        <w:tc>
          <w:tcPr>
            <w:tcW w:w="2222" w:type="pct"/>
          </w:tcPr>
          <w:p w14:paraId="45104552" w14:textId="3858A219" w:rsidR="00351747" w:rsidRPr="00720438" w:rsidRDefault="00351747" w:rsidP="00351747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C402618" w14:textId="152DD2D7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119.71</w:t>
            </w:r>
          </w:p>
        </w:tc>
        <w:tc>
          <w:tcPr>
            <w:tcW w:w="148" w:type="pct"/>
          </w:tcPr>
          <w:p w14:paraId="64022F3F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</w:tcPr>
          <w:p w14:paraId="42DB7D7F" w14:textId="76888B72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190.94</w:t>
            </w:r>
          </w:p>
        </w:tc>
        <w:tc>
          <w:tcPr>
            <w:tcW w:w="151" w:type="pct"/>
            <w:gridSpan w:val="4"/>
          </w:tcPr>
          <w:p w14:paraId="796A4368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7CA8D78D" w14:textId="41095736" w:rsidR="00351747" w:rsidRPr="00720438" w:rsidRDefault="00351747" w:rsidP="00351747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3"/>
          </w:tcPr>
          <w:p w14:paraId="74623647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6C93DF2" w14:textId="0EA1C790" w:rsidR="00351747" w:rsidRPr="00720438" w:rsidRDefault="00351747" w:rsidP="0035174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1747" w:rsidRPr="00720438" w14:paraId="3CD85B0E" w14:textId="77777777" w:rsidTr="000B1B3E">
        <w:tc>
          <w:tcPr>
            <w:tcW w:w="2222" w:type="pct"/>
          </w:tcPr>
          <w:p w14:paraId="54A34527" w14:textId="211DBD3B" w:rsidR="00351747" w:rsidRPr="00720438" w:rsidRDefault="00351747" w:rsidP="00351747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6A0BD8A" w14:textId="7FBC355E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119.77</w:t>
            </w:r>
          </w:p>
        </w:tc>
        <w:tc>
          <w:tcPr>
            <w:tcW w:w="148" w:type="pct"/>
          </w:tcPr>
          <w:p w14:paraId="2F941ED7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6FF16D" w14:textId="012E5AD5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190.94</w:t>
            </w:r>
          </w:p>
        </w:tc>
        <w:tc>
          <w:tcPr>
            <w:tcW w:w="151" w:type="pct"/>
            <w:gridSpan w:val="4"/>
          </w:tcPr>
          <w:p w14:paraId="418DBBD6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756BE764" w14:textId="6D8310F4" w:rsidR="00351747" w:rsidRPr="00720438" w:rsidRDefault="00351747" w:rsidP="00351747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3"/>
          </w:tcPr>
          <w:p w14:paraId="4798E1B0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F16E83D" w14:textId="4A906467" w:rsidR="00351747" w:rsidRPr="00720438" w:rsidRDefault="00351747" w:rsidP="0035174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452475" w:rsidRPr="00720438" w14:paraId="2BE7DAAB" w14:textId="77777777" w:rsidTr="00452475">
        <w:tc>
          <w:tcPr>
            <w:tcW w:w="2222" w:type="pct"/>
          </w:tcPr>
          <w:p w14:paraId="598633EF" w14:textId="77777777" w:rsidR="00452475" w:rsidRPr="00720438" w:rsidRDefault="00452475" w:rsidP="00351747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0C8343E0" w14:textId="77777777" w:rsidR="00452475" w:rsidRPr="00720438" w:rsidRDefault="00452475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22CF9901" w14:textId="77777777" w:rsidR="00452475" w:rsidRPr="00720438" w:rsidRDefault="00452475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</w:tcBorders>
          </w:tcPr>
          <w:p w14:paraId="112D90C9" w14:textId="77777777" w:rsidR="00452475" w:rsidRPr="00720438" w:rsidRDefault="00452475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  <w:gridSpan w:val="4"/>
          </w:tcPr>
          <w:p w14:paraId="1C182532" w14:textId="77777777" w:rsidR="00452475" w:rsidRPr="00720438" w:rsidRDefault="00452475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6557AF27" w14:textId="77777777" w:rsidR="00452475" w:rsidRPr="00720438" w:rsidRDefault="00452475" w:rsidP="00351747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gridSpan w:val="3"/>
          </w:tcPr>
          <w:p w14:paraId="6FE749A6" w14:textId="77777777" w:rsidR="00452475" w:rsidRPr="00720438" w:rsidRDefault="00452475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17016762" w14:textId="77777777" w:rsidR="00452475" w:rsidRPr="00720438" w:rsidRDefault="00452475" w:rsidP="0035174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51747" w:rsidRPr="00720438" w14:paraId="414ED866" w14:textId="77777777" w:rsidTr="000B1B3E">
        <w:tc>
          <w:tcPr>
            <w:tcW w:w="2222" w:type="pct"/>
          </w:tcPr>
          <w:p w14:paraId="0159DF53" w14:textId="4990E967" w:rsidR="00351747" w:rsidRPr="00720438" w:rsidRDefault="00351747" w:rsidP="00351747">
            <w:pPr>
              <w:spacing w:line="240" w:lineRule="auto"/>
              <w:ind w:right="-2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ส่วนของลูกหนี้สัญญาเช่าเงินทุน</w:t>
            </w: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7204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571" w:type="pct"/>
          </w:tcPr>
          <w:p w14:paraId="6FD924E7" w14:textId="31BD56AC" w:rsidR="00351747" w:rsidRPr="00720438" w:rsidRDefault="00351747" w:rsidP="0035174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7869A322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07A4466B" w14:textId="7C03EFFB" w:rsidR="00351747" w:rsidRPr="00720438" w:rsidRDefault="00351747" w:rsidP="0035174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442E1C1C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</w:tcPr>
          <w:p w14:paraId="37F94294" w14:textId="2DC032A1" w:rsidR="00351747" w:rsidRPr="00720438" w:rsidRDefault="00351747" w:rsidP="00351747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707BEA86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5CE110D0" w14:textId="01B4ECD7" w:rsidR="00351747" w:rsidRPr="00720438" w:rsidRDefault="00351747" w:rsidP="00351747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51747" w:rsidRPr="00720438" w14:paraId="50EE5FD7" w14:textId="77777777" w:rsidTr="000B1B3E">
        <w:tc>
          <w:tcPr>
            <w:tcW w:w="2222" w:type="pct"/>
          </w:tcPr>
          <w:p w14:paraId="7C82F3C8" w14:textId="5756DD9F" w:rsidR="00351747" w:rsidRPr="00720438" w:rsidRDefault="00351747" w:rsidP="00351747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46CF428E" w14:textId="350AF321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19.46</w:t>
            </w:r>
          </w:p>
        </w:tc>
        <w:tc>
          <w:tcPr>
            <w:tcW w:w="148" w:type="pct"/>
          </w:tcPr>
          <w:p w14:paraId="18392804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63C0E08A" w14:textId="663951BC" w:rsidR="00351747" w:rsidRPr="00720438" w:rsidRDefault="00351747" w:rsidP="0035174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Pr="007204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.</w:t>
            </w: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147" w:type="pct"/>
            <w:gridSpan w:val="3"/>
          </w:tcPr>
          <w:p w14:paraId="79730C16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4DA38ECB" w14:textId="5297FE7E" w:rsidR="00351747" w:rsidRPr="00720438" w:rsidRDefault="00351747" w:rsidP="0035174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4" w:type="pct"/>
            <w:gridSpan w:val="2"/>
          </w:tcPr>
          <w:p w14:paraId="16A9E3AE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0E904D33" w14:textId="17B5A71F" w:rsidR="00351747" w:rsidRPr="00720438" w:rsidRDefault="00351747" w:rsidP="00351747">
            <w:pPr>
              <w:tabs>
                <w:tab w:val="decimal" w:pos="6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452475" w:rsidRPr="00720438" w14:paraId="3B95E8E4" w14:textId="77777777" w:rsidTr="00452475">
        <w:tc>
          <w:tcPr>
            <w:tcW w:w="2222" w:type="pct"/>
          </w:tcPr>
          <w:p w14:paraId="3072E47E" w14:textId="77777777" w:rsidR="00452475" w:rsidRPr="00720438" w:rsidRDefault="00452475" w:rsidP="00351747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1" w:type="pct"/>
          </w:tcPr>
          <w:p w14:paraId="42B474B7" w14:textId="77777777" w:rsidR="00452475" w:rsidRPr="00720438" w:rsidRDefault="00452475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1FEE5A23" w14:textId="77777777" w:rsidR="00452475" w:rsidRPr="00720438" w:rsidRDefault="00452475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1604B966" w14:textId="77777777" w:rsidR="00452475" w:rsidRPr="00720438" w:rsidRDefault="00452475" w:rsidP="0035174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4E4938DF" w14:textId="77777777" w:rsidR="00452475" w:rsidRPr="00720438" w:rsidRDefault="00452475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</w:tcPr>
          <w:p w14:paraId="6A17B367" w14:textId="77777777" w:rsidR="00452475" w:rsidRPr="00720438" w:rsidRDefault="00452475" w:rsidP="0035174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2A4A61F1" w14:textId="77777777" w:rsidR="00452475" w:rsidRPr="00720438" w:rsidRDefault="00452475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029C2722" w14:textId="77777777" w:rsidR="00452475" w:rsidRPr="00720438" w:rsidRDefault="00452475" w:rsidP="00351747">
            <w:pPr>
              <w:tabs>
                <w:tab w:val="decimal" w:pos="6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51747" w:rsidRPr="00720438" w14:paraId="346B9817" w14:textId="77777777" w:rsidTr="000B1B3E">
        <w:tc>
          <w:tcPr>
            <w:tcW w:w="2222" w:type="pct"/>
          </w:tcPr>
          <w:p w14:paraId="30C2903B" w14:textId="29BA32AB" w:rsidR="00351747" w:rsidRPr="00720438" w:rsidRDefault="00351747" w:rsidP="00351747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ลูกหนี้สัญญาเช่าเงินทุน</w:t>
            </w:r>
          </w:p>
        </w:tc>
        <w:tc>
          <w:tcPr>
            <w:tcW w:w="571" w:type="pct"/>
          </w:tcPr>
          <w:p w14:paraId="33240279" w14:textId="08E4BCED" w:rsidR="00351747" w:rsidRPr="00720438" w:rsidRDefault="00351747" w:rsidP="0035174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077FAA09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47AAD916" w14:textId="77777777" w:rsidR="00351747" w:rsidRPr="00720438" w:rsidRDefault="00351747" w:rsidP="0035174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0056F537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2309F8C1" w14:textId="77777777" w:rsidR="00351747" w:rsidRPr="00720438" w:rsidRDefault="00351747" w:rsidP="00351747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5098B950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0E0A18F1" w14:textId="77777777" w:rsidR="00351747" w:rsidRPr="00720438" w:rsidRDefault="00351747" w:rsidP="00351747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51747" w:rsidRPr="00720438" w14:paraId="0FFEF58C" w14:textId="77777777" w:rsidTr="000B1B3E">
        <w:tc>
          <w:tcPr>
            <w:tcW w:w="2222" w:type="pct"/>
          </w:tcPr>
          <w:p w14:paraId="1C1A0BB4" w14:textId="6736A0D0" w:rsidR="00351747" w:rsidRPr="00720438" w:rsidRDefault="00351747" w:rsidP="00351747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2E3FBB87" w14:textId="5AD44415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378.51</w:t>
            </w:r>
          </w:p>
        </w:tc>
        <w:tc>
          <w:tcPr>
            <w:tcW w:w="148" w:type="pct"/>
          </w:tcPr>
          <w:p w14:paraId="5E09FA4A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3FD3D754" w14:textId="137E8D7F" w:rsidR="00351747" w:rsidRPr="00720438" w:rsidRDefault="00351747" w:rsidP="0035174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364.22</w:t>
            </w:r>
          </w:p>
        </w:tc>
        <w:tc>
          <w:tcPr>
            <w:tcW w:w="147" w:type="pct"/>
            <w:gridSpan w:val="3"/>
          </w:tcPr>
          <w:p w14:paraId="3CF88151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double" w:sz="4" w:space="0" w:color="auto"/>
            </w:tcBorders>
          </w:tcPr>
          <w:p w14:paraId="2485C510" w14:textId="2C0AFC98" w:rsidR="00351747" w:rsidRPr="00720438" w:rsidRDefault="00351747" w:rsidP="0035174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3AE5B8FA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19F61136" w14:textId="0621E6BA" w:rsidR="00351747" w:rsidRPr="00720438" w:rsidRDefault="00351747" w:rsidP="00351747">
            <w:pPr>
              <w:tabs>
                <w:tab w:val="decimal" w:pos="6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51747" w:rsidRPr="00720438" w14:paraId="2D7B067E" w14:textId="77777777" w:rsidTr="000B1B3E">
        <w:tc>
          <w:tcPr>
            <w:tcW w:w="2222" w:type="pct"/>
          </w:tcPr>
          <w:p w14:paraId="1203B20F" w14:textId="77777777" w:rsidR="00351747" w:rsidRPr="00720438" w:rsidRDefault="00351747" w:rsidP="00351747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32D2AACA" w14:textId="45C6F637" w:rsidR="00351747" w:rsidRPr="00720438" w:rsidRDefault="00351747" w:rsidP="0035174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8" w:type="pct"/>
          </w:tcPr>
          <w:p w14:paraId="56EEC9D8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double" w:sz="4" w:space="0" w:color="auto"/>
            </w:tcBorders>
          </w:tcPr>
          <w:p w14:paraId="21C241BB" w14:textId="77777777" w:rsidR="00351747" w:rsidRPr="00720438" w:rsidRDefault="00351747" w:rsidP="0035174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  <w:gridSpan w:val="3"/>
          </w:tcPr>
          <w:p w14:paraId="346069BE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double" w:sz="4" w:space="0" w:color="auto"/>
            </w:tcBorders>
          </w:tcPr>
          <w:p w14:paraId="71C56A73" w14:textId="77777777" w:rsidR="00351747" w:rsidRPr="00720438" w:rsidRDefault="00351747" w:rsidP="00351747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3D91A21B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1704C80B" w14:textId="77777777" w:rsidR="00351747" w:rsidRPr="00720438" w:rsidRDefault="00351747" w:rsidP="00351747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351747" w:rsidRPr="00720438" w14:paraId="47170702" w14:textId="77777777" w:rsidTr="000B1B3E">
        <w:tc>
          <w:tcPr>
            <w:tcW w:w="2222" w:type="pct"/>
          </w:tcPr>
          <w:p w14:paraId="2C9B4A86" w14:textId="46A27469" w:rsidR="00351747" w:rsidRPr="00720438" w:rsidRDefault="00351747" w:rsidP="00351747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571" w:type="pct"/>
          </w:tcPr>
          <w:p w14:paraId="5C86D0D1" w14:textId="2B0C986A" w:rsidR="00351747" w:rsidRPr="00720438" w:rsidRDefault="00351747" w:rsidP="0035174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3B05CF79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68F51DDC" w14:textId="7A7AEFE4" w:rsidR="00351747" w:rsidRPr="00720438" w:rsidRDefault="00351747" w:rsidP="0035174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1E877703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4DED6BC1" w14:textId="77777777" w:rsidR="00351747" w:rsidRPr="00720438" w:rsidRDefault="00351747" w:rsidP="00351747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284BB7C3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7BD575D9" w14:textId="77777777" w:rsidR="00351747" w:rsidRPr="00720438" w:rsidRDefault="00351747" w:rsidP="00351747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51747" w:rsidRPr="00720438" w14:paraId="28F77A5B" w14:textId="77777777" w:rsidTr="000B1B3E">
        <w:tc>
          <w:tcPr>
            <w:tcW w:w="2222" w:type="pct"/>
          </w:tcPr>
          <w:p w14:paraId="08D09CEC" w14:textId="77777777" w:rsidR="00351747" w:rsidRPr="00720438" w:rsidRDefault="00351747" w:rsidP="00351747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4620B15F" w14:textId="6E4104DD" w:rsidR="00351747" w:rsidRPr="00720438" w:rsidRDefault="00351747" w:rsidP="00351747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6F4166B8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3B0E9F8C" w14:textId="31F96A9B" w:rsidR="00351747" w:rsidRPr="00720438" w:rsidRDefault="00351747" w:rsidP="00351747">
            <w:pPr>
              <w:pStyle w:val="BodyText"/>
              <w:tabs>
                <w:tab w:val="decimal" w:pos="617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gridSpan w:val="3"/>
          </w:tcPr>
          <w:p w14:paraId="3B0B9DB1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double" w:sz="4" w:space="0" w:color="auto"/>
            </w:tcBorders>
          </w:tcPr>
          <w:p w14:paraId="47AD755A" w14:textId="24F0BF4B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7,857.40</w:t>
            </w:r>
          </w:p>
        </w:tc>
        <w:tc>
          <w:tcPr>
            <w:tcW w:w="130" w:type="pct"/>
          </w:tcPr>
          <w:p w14:paraId="647BE6AB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004D1A52" w14:textId="135FAD15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7,631.70</w:t>
            </w:r>
          </w:p>
        </w:tc>
      </w:tr>
      <w:tr w:rsidR="00351747" w:rsidRPr="00720438" w14:paraId="6C532194" w14:textId="77777777" w:rsidTr="000B1B3E">
        <w:tc>
          <w:tcPr>
            <w:tcW w:w="2222" w:type="pct"/>
          </w:tcPr>
          <w:p w14:paraId="6F381A96" w14:textId="77777777" w:rsidR="00351747" w:rsidRPr="00720438" w:rsidRDefault="00351747" w:rsidP="00351747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1" w:type="pct"/>
            <w:vAlign w:val="bottom"/>
          </w:tcPr>
          <w:p w14:paraId="5660DD69" w14:textId="77777777" w:rsidR="00351747" w:rsidRPr="00720438" w:rsidRDefault="00351747" w:rsidP="0035174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8" w:type="pct"/>
            <w:vAlign w:val="bottom"/>
          </w:tcPr>
          <w:p w14:paraId="5D1AE055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vAlign w:val="bottom"/>
          </w:tcPr>
          <w:p w14:paraId="6B1CF8E3" w14:textId="77777777" w:rsidR="00351747" w:rsidRPr="00720438" w:rsidRDefault="00351747" w:rsidP="0035174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  <w:gridSpan w:val="3"/>
            <w:vAlign w:val="bottom"/>
          </w:tcPr>
          <w:p w14:paraId="51851EC4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vAlign w:val="bottom"/>
          </w:tcPr>
          <w:p w14:paraId="7AFA1A3E" w14:textId="77777777" w:rsidR="00351747" w:rsidRPr="00720438" w:rsidRDefault="00351747" w:rsidP="00351747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  <w:vAlign w:val="bottom"/>
          </w:tcPr>
          <w:p w14:paraId="67CDC2F1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5BBC92A8" w14:textId="616E9549" w:rsidR="00351747" w:rsidRPr="00720438" w:rsidRDefault="00351747" w:rsidP="00351747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351747" w:rsidRPr="00720438" w14:paraId="21950F47" w14:textId="77777777" w:rsidTr="000B1B3E">
        <w:tc>
          <w:tcPr>
            <w:tcW w:w="2222" w:type="pct"/>
          </w:tcPr>
          <w:p w14:paraId="2C3BACE8" w14:textId="5119F4A6" w:rsidR="00351747" w:rsidRPr="00720438" w:rsidRDefault="00351747" w:rsidP="00351747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เงินมัดจำอื่น</w:t>
            </w:r>
          </w:p>
        </w:tc>
        <w:tc>
          <w:tcPr>
            <w:tcW w:w="571" w:type="pct"/>
          </w:tcPr>
          <w:p w14:paraId="08650392" w14:textId="49F1E3F0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2646AFDD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00D57121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1761A92D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18A3E0F1" w14:textId="77777777" w:rsidR="00351747" w:rsidRPr="00720438" w:rsidRDefault="00351747" w:rsidP="00351747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61F9485D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335A12EE" w14:textId="151FD260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1747" w:rsidRPr="00720438" w14:paraId="145944A2" w14:textId="77777777" w:rsidTr="000B1B3E">
        <w:tc>
          <w:tcPr>
            <w:tcW w:w="2222" w:type="pct"/>
          </w:tcPr>
          <w:p w14:paraId="009A6F6C" w14:textId="51C0D133" w:rsidR="00351747" w:rsidRPr="00720438" w:rsidRDefault="00351747" w:rsidP="00351747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(แสดงเป็นส่วนหนึ่งของสินทรัพย์หมุนเวียนอื่</w:t>
            </w:r>
            <w:r w:rsidRPr="007204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นและ</w:t>
            </w:r>
          </w:p>
        </w:tc>
        <w:tc>
          <w:tcPr>
            <w:tcW w:w="571" w:type="pct"/>
          </w:tcPr>
          <w:p w14:paraId="3FB12394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09AEB817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0ED908B3" w14:textId="2148182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372F734D" w14:textId="074B2D34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32671442" w14:textId="295C83A0" w:rsidR="00351747" w:rsidRPr="00720438" w:rsidRDefault="00351747" w:rsidP="00351747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3781062A" w14:textId="2C68CB6C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6BD63918" w14:textId="138EB8C0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1747" w:rsidRPr="00720438" w14:paraId="200A1B71" w14:textId="77777777" w:rsidTr="000B1B3E">
        <w:tc>
          <w:tcPr>
            <w:tcW w:w="2222" w:type="pct"/>
          </w:tcPr>
          <w:p w14:paraId="3C51B231" w14:textId="7648E7B1" w:rsidR="00351747" w:rsidRPr="00720438" w:rsidRDefault="00351747" w:rsidP="00351747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สินทรัพย์ไม่หมุนเวียนอื่น)</w:t>
            </w:r>
          </w:p>
        </w:tc>
        <w:tc>
          <w:tcPr>
            <w:tcW w:w="571" w:type="pct"/>
          </w:tcPr>
          <w:p w14:paraId="252DD233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9E5C48B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2EB1F66B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7C472C40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51799B18" w14:textId="77777777" w:rsidR="00351747" w:rsidRPr="00720438" w:rsidRDefault="00351747" w:rsidP="00351747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413FCDB2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47C307AC" w14:textId="1D87FCDC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1747" w:rsidRPr="00720438" w14:paraId="4156D314" w14:textId="77777777" w:rsidTr="000B1B3E">
        <w:tc>
          <w:tcPr>
            <w:tcW w:w="2222" w:type="pct"/>
          </w:tcPr>
          <w:p w14:paraId="3AF4F880" w14:textId="65ED79E5" w:rsidR="00351747" w:rsidRPr="00720438" w:rsidRDefault="00351747" w:rsidP="00351747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62EE1BEB" w14:textId="22FF7DD0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0.27</w:t>
            </w:r>
          </w:p>
        </w:tc>
        <w:tc>
          <w:tcPr>
            <w:tcW w:w="148" w:type="pct"/>
          </w:tcPr>
          <w:p w14:paraId="63B1E2E8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3A5AC4A2" w14:textId="1225E742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0.27</w:t>
            </w:r>
          </w:p>
        </w:tc>
        <w:tc>
          <w:tcPr>
            <w:tcW w:w="147" w:type="pct"/>
            <w:gridSpan w:val="3"/>
          </w:tcPr>
          <w:p w14:paraId="47365956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double" w:sz="4" w:space="0" w:color="auto"/>
            </w:tcBorders>
          </w:tcPr>
          <w:p w14:paraId="0B0E13F5" w14:textId="783ECDE7" w:rsidR="00351747" w:rsidRPr="00720438" w:rsidRDefault="00351747" w:rsidP="00351747">
            <w:pPr>
              <w:pStyle w:val="BodyText"/>
              <w:tabs>
                <w:tab w:val="decimal" w:pos="6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36205E12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12C597A2" w14:textId="3650B3B5" w:rsidR="00351747" w:rsidRPr="00720438" w:rsidRDefault="00351747" w:rsidP="00351747">
            <w:pPr>
              <w:tabs>
                <w:tab w:val="decimal" w:pos="6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51747" w:rsidRPr="00720438" w14:paraId="59CF539E" w14:textId="77777777" w:rsidTr="000B1B3E">
        <w:tc>
          <w:tcPr>
            <w:tcW w:w="2222" w:type="pct"/>
          </w:tcPr>
          <w:p w14:paraId="52C53A9C" w14:textId="77777777" w:rsidR="00351747" w:rsidRPr="00720438" w:rsidRDefault="00351747" w:rsidP="00351747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73665BA5" w14:textId="707B0353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38D6B523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double" w:sz="4" w:space="0" w:color="auto"/>
            </w:tcBorders>
          </w:tcPr>
          <w:p w14:paraId="1FEFE4A5" w14:textId="4642DE86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  <w:gridSpan w:val="3"/>
          </w:tcPr>
          <w:p w14:paraId="51235B1E" w14:textId="28388E3B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double" w:sz="4" w:space="0" w:color="auto"/>
            </w:tcBorders>
          </w:tcPr>
          <w:p w14:paraId="546B6B2F" w14:textId="505DFC2C" w:rsidR="00351747" w:rsidRPr="00720438" w:rsidRDefault="00351747" w:rsidP="00351747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37FBC962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5169903D" w14:textId="66E41E38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51747" w:rsidRPr="00720438" w14:paraId="015A0667" w14:textId="77777777" w:rsidTr="000B1B3E">
        <w:tc>
          <w:tcPr>
            <w:tcW w:w="2222" w:type="pct"/>
          </w:tcPr>
          <w:p w14:paraId="1137FBC0" w14:textId="21EBF420" w:rsidR="00351747" w:rsidRPr="00720438" w:rsidRDefault="00351747" w:rsidP="00351747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เงินมัดจำค่าเช่าและค่าบริการ</w:t>
            </w: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71" w:type="pct"/>
          </w:tcPr>
          <w:p w14:paraId="2BC1B7AA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41AFB01A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0C03A9E5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03995E82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2DCB4A10" w14:textId="77777777" w:rsidR="00351747" w:rsidRPr="00720438" w:rsidRDefault="00351747" w:rsidP="00351747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6AE5216D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734035BA" w14:textId="4E75B112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1747" w:rsidRPr="00720438" w14:paraId="6CDD3E47" w14:textId="77777777" w:rsidTr="000B1B3E">
        <w:tc>
          <w:tcPr>
            <w:tcW w:w="2222" w:type="pct"/>
          </w:tcPr>
          <w:p w14:paraId="5273EA1D" w14:textId="7DDE27DB" w:rsidR="00351747" w:rsidRPr="00720438" w:rsidRDefault="00351747" w:rsidP="00351747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(แสดงเป็นส่วนหนึ่งของสินทรัพย์หมุนเวียนอื่น)</w:t>
            </w:r>
          </w:p>
        </w:tc>
        <w:tc>
          <w:tcPr>
            <w:tcW w:w="571" w:type="pct"/>
          </w:tcPr>
          <w:p w14:paraId="43E93B45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5938CA6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68879A30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35331421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03981706" w14:textId="77777777" w:rsidR="00351747" w:rsidRPr="00720438" w:rsidRDefault="00351747" w:rsidP="00351747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7CB7FD45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397C33D5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1747" w:rsidRPr="00720438" w14:paraId="6167D521" w14:textId="77777777" w:rsidTr="000B1B3E">
        <w:tc>
          <w:tcPr>
            <w:tcW w:w="2222" w:type="pct"/>
          </w:tcPr>
          <w:p w14:paraId="2581E9F2" w14:textId="6ABDAD57" w:rsidR="00351747" w:rsidRPr="00720438" w:rsidRDefault="00351747" w:rsidP="00351747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03F8A04A" w14:textId="260C1EC4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0.27</w:t>
            </w:r>
          </w:p>
        </w:tc>
        <w:tc>
          <w:tcPr>
            <w:tcW w:w="148" w:type="pct"/>
          </w:tcPr>
          <w:p w14:paraId="7429F346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0866ADB5" w14:textId="2603483B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0.27</w:t>
            </w:r>
          </w:p>
        </w:tc>
        <w:tc>
          <w:tcPr>
            <w:tcW w:w="147" w:type="pct"/>
            <w:gridSpan w:val="3"/>
          </w:tcPr>
          <w:p w14:paraId="6622B42C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double" w:sz="4" w:space="0" w:color="auto"/>
            </w:tcBorders>
          </w:tcPr>
          <w:p w14:paraId="5C66D765" w14:textId="4539EB9B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0.10</w:t>
            </w:r>
          </w:p>
        </w:tc>
        <w:tc>
          <w:tcPr>
            <w:tcW w:w="130" w:type="pct"/>
          </w:tcPr>
          <w:p w14:paraId="70622E9B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01A2E640" w14:textId="4D6BC931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0.10</w:t>
            </w:r>
          </w:p>
        </w:tc>
      </w:tr>
      <w:tr w:rsidR="00351747" w:rsidRPr="00720438" w14:paraId="3BAF4F7E" w14:textId="77777777" w:rsidTr="000B1B3E">
        <w:tc>
          <w:tcPr>
            <w:tcW w:w="2222" w:type="pct"/>
          </w:tcPr>
          <w:p w14:paraId="5B31F26D" w14:textId="77777777" w:rsidR="00351747" w:rsidRPr="00720438" w:rsidRDefault="00351747" w:rsidP="00351747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262E208F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52A3C313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double" w:sz="4" w:space="0" w:color="auto"/>
            </w:tcBorders>
          </w:tcPr>
          <w:p w14:paraId="6F7F816C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  <w:gridSpan w:val="3"/>
          </w:tcPr>
          <w:p w14:paraId="0994FE0E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double" w:sz="4" w:space="0" w:color="auto"/>
            </w:tcBorders>
          </w:tcPr>
          <w:p w14:paraId="33E30F44" w14:textId="77777777" w:rsidR="00351747" w:rsidRPr="00720438" w:rsidRDefault="00351747" w:rsidP="00351747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28CD75AD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6D283CBF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51747" w:rsidRPr="00720438" w14:paraId="2DB4BF7F" w14:textId="77777777" w:rsidTr="000B1B3E">
        <w:tc>
          <w:tcPr>
            <w:tcW w:w="2222" w:type="pct"/>
          </w:tcPr>
          <w:p w14:paraId="064439D4" w14:textId="03C3585B" w:rsidR="00351747" w:rsidRPr="00720438" w:rsidRDefault="00351747" w:rsidP="00351747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เงินมัดจำค่าเช่าและค่าบริการ</w:t>
            </w: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71" w:type="pct"/>
          </w:tcPr>
          <w:p w14:paraId="026B2FC8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514B880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66F6E878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29413436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457CD5AE" w14:textId="77777777" w:rsidR="00351747" w:rsidRPr="00720438" w:rsidRDefault="00351747" w:rsidP="00351747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611E5AC9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648DC468" w14:textId="77777777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51747" w:rsidRPr="00720438" w14:paraId="77DC524E" w14:textId="77777777" w:rsidTr="000B1B3E">
        <w:tc>
          <w:tcPr>
            <w:tcW w:w="2222" w:type="pct"/>
          </w:tcPr>
          <w:p w14:paraId="2B9D6999" w14:textId="0DBDC50F" w:rsidR="00351747" w:rsidRPr="00720438" w:rsidRDefault="00351747" w:rsidP="00351747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(แสดงเป็นส่วนหนึ่งของสินทรัพย์ไม่หมุนเวียนอื่น)</w:t>
            </w:r>
          </w:p>
        </w:tc>
        <w:tc>
          <w:tcPr>
            <w:tcW w:w="571" w:type="pct"/>
          </w:tcPr>
          <w:p w14:paraId="50E8D8A4" w14:textId="4D73400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0FCBDF0D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1B38B68A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69BF842D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733EAD74" w14:textId="77777777" w:rsidR="00351747" w:rsidRPr="00720438" w:rsidRDefault="00351747" w:rsidP="00351747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469125B0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495FB62A" w14:textId="77777777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51747" w:rsidRPr="00720438" w14:paraId="3008F2EA" w14:textId="77777777" w:rsidTr="000B1B3E">
        <w:tc>
          <w:tcPr>
            <w:tcW w:w="2222" w:type="pct"/>
          </w:tcPr>
          <w:p w14:paraId="712A4E5D" w14:textId="443D9B27" w:rsidR="00351747" w:rsidRPr="00720438" w:rsidRDefault="00351747" w:rsidP="00351747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7F0D490E" w14:textId="45A80326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7.94</w:t>
            </w:r>
          </w:p>
        </w:tc>
        <w:tc>
          <w:tcPr>
            <w:tcW w:w="148" w:type="pct"/>
          </w:tcPr>
          <w:p w14:paraId="3BB8A748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35F63F1D" w14:textId="508D11E1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7.94</w:t>
            </w:r>
          </w:p>
        </w:tc>
        <w:tc>
          <w:tcPr>
            <w:tcW w:w="147" w:type="pct"/>
            <w:gridSpan w:val="3"/>
          </w:tcPr>
          <w:p w14:paraId="42DFF9BA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double" w:sz="4" w:space="0" w:color="auto"/>
            </w:tcBorders>
          </w:tcPr>
          <w:p w14:paraId="257C2545" w14:textId="1AC2E276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5.97</w:t>
            </w:r>
          </w:p>
        </w:tc>
        <w:tc>
          <w:tcPr>
            <w:tcW w:w="130" w:type="pct"/>
          </w:tcPr>
          <w:p w14:paraId="26AE9399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12610BA8" w14:textId="7458FF07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5.97</w:t>
            </w:r>
          </w:p>
        </w:tc>
      </w:tr>
      <w:tr w:rsidR="00351747" w:rsidRPr="00720438" w14:paraId="06056CD0" w14:textId="77777777" w:rsidTr="000B1B3E">
        <w:tc>
          <w:tcPr>
            <w:tcW w:w="2222" w:type="pct"/>
          </w:tcPr>
          <w:p w14:paraId="7421BA82" w14:textId="77777777" w:rsidR="00351747" w:rsidRPr="00720438" w:rsidRDefault="00351747" w:rsidP="00351747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4CFCF9DF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200AC88A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double" w:sz="4" w:space="0" w:color="auto"/>
            </w:tcBorders>
          </w:tcPr>
          <w:p w14:paraId="58BC1885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  <w:gridSpan w:val="3"/>
          </w:tcPr>
          <w:p w14:paraId="43057D9C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double" w:sz="4" w:space="0" w:color="auto"/>
            </w:tcBorders>
          </w:tcPr>
          <w:p w14:paraId="44B0949A" w14:textId="77777777" w:rsidR="00351747" w:rsidRPr="00720438" w:rsidRDefault="00351747" w:rsidP="00351747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4541A3FF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023D557E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51747" w:rsidRPr="00720438" w14:paraId="3538FB0E" w14:textId="77777777" w:rsidTr="000B1B3E">
        <w:tc>
          <w:tcPr>
            <w:tcW w:w="2222" w:type="pct"/>
          </w:tcPr>
          <w:p w14:paraId="4DEDAA67" w14:textId="68B390FC" w:rsidR="00351747" w:rsidRPr="00720438" w:rsidRDefault="00351747" w:rsidP="00351747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71" w:type="pct"/>
          </w:tcPr>
          <w:p w14:paraId="31AF209D" w14:textId="5BD0A5EC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2682EFCB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08360089" w14:textId="4AF1A9EB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1ABF4DAE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3813D1BF" w14:textId="49B3C781" w:rsidR="00351747" w:rsidRPr="00720438" w:rsidRDefault="00351747" w:rsidP="00351747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6B625571" w14:textId="0FF89308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3674ADB6" w14:textId="77E13849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1747" w:rsidRPr="00720438" w14:paraId="24A17A66" w14:textId="77777777" w:rsidTr="000B1B3E">
        <w:tc>
          <w:tcPr>
            <w:tcW w:w="2222" w:type="pct"/>
          </w:tcPr>
          <w:p w14:paraId="570BFE4F" w14:textId="720F1334" w:rsidR="00351747" w:rsidRPr="00720438" w:rsidRDefault="00351747" w:rsidP="003517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022800E2" w14:textId="27ECBF49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0.37</w:t>
            </w:r>
          </w:p>
        </w:tc>
        <w:tc>
          <w:tcPr>
            <w:tcW w:w="148" w:type="pct"/>
          </w:tcPr>
          <w:p w14:paraId="53B68BF5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1D241624" w14:textId="4487C618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0.56</w:t>
            </w:r>
          </w:p>
        </w:tc>
        <w:tc>
          <w:tcPr>
            <w:tcW w:w="147" w:type="pct"/>
            <w:gridSpan w:val="3"/>
          </w:tcPr>
          <w:p w14:paraId="0C722F49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double" w:sz="4" w:space="0" w:color="auto"/>
            </w:tcBorders>
          </w:tcPr>
          <w:p w14:paraId="138CAC95" w14:textId="61E9A7C9" w:rsidR="00351747" w:rsidRPr="00720438" w:rsidRDefault="00351747" w:rsidP="00351747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16C5984A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356FFF4A" w14:textId="4CFA6AA4" w:rsidR="00351747" w:rsidRPr="00720438" w:rsidRDefault="00351747" w:rsidP="0035174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51747" w:rsidRPr="00720438" w14:paraId="69F86D60" w14:textId="77777777" w:rsidTr="000B1B3E">
        <w:tc>
          <w:tcPr>
            <w:tcW w:w="2222" w:type="pct"/>
          </w:tcPr>
          <w:p w14:paraId="752DF8A3" w14:textId="77777777" w:rsidR="00351747" w:rsidRPr="00720438" w:rsidRDefault="00351747" w:rsidP="00351747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7FA87AEC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7D80BDB8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double" w:sz="4" w:space="0" w:color="auto"/>
            </w:tcBorders>
          </w:tcPr>
          <w:p w14:paraId="4EFB4423" w14:textId="77777777" w:rsidR="00351747" w:rsidRPr="00720438" w:rsidRDefault="00351747" w:rsidP="00351747">
            <w:pPr>
              <w:pStyle w:val="BodyText"/>
              <w:tabs>
                <w:tab w:val="left" w:pos="522"/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  <w:gridSpan w:val="3"/>
          </w:tcPr>
          <w:p w14:paraId="1871DC24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double" w:sz="4" w:space="0" w:color="auto"/>
            </w:tcBorders>
          </w:tcPr>
          <w:p w14:paraId="63171A5B" w14:textId="38803F50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pct"/>
          </w:tcPr>
          <w:p w14:paraId="085B07A1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2740548D" w14:textId="4CE99576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51747" w:rsidRPr="00720438" w14:paraId="085D89EE" w14:textId="77777777" w:rsidTr="000B1B3E">
        <w:tc>
          <w:tcPr>
            <w:tcW w:w="2222" w:type="pct"/>
          </w:tcPr>
          <w:p w14:paraId="7A88F901" w14:textId="0CCC9380" w:rsidR="00351747" w:rsidRPr="00720438" w:rsidRDefault="00351747" w:rsidP="00351747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571" w:type="pct"/>
          </w:tcPr>
          <w:p w14:paraId="73C5823D" w14:textId="64CCD535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7B224722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6D0FCF9F" w14:textId="6BF696F0" w:rsidR="00351747" w:rsidRPr="00720438" w:rsidRDefault="00351747" w:rsidP="00351747">
            <w:pPr>
              <w:pStyle w:val="BodyText"/>
              <w:tabs>
                <w:tab w:val="decimal" w:pos="61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129CF2BD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2A18E666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184B9134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260E2992" w14:textId="77777777" w:rsidR="00351747" w:rsidRPr="00720438" w:rsidRDefault="00351747" w:rsidP="00351747">
            <w:pPr>
              <w:pStyle w:val="BodyText"/>
              <w:tabs>
                <w:tab w:val="left" w:pos="708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1747" w:rsidRPr="00720438" w14:paraId="79033926" w14:textId="77777777" w:rsidTr="000B1B3E">
        <w:tc>
          <w:tcPr>
            <w:tcW w:w="2222" w:type="pct"/>
          </w:tcPr>
          <w:p w14:paraId="0781124E" w14:textId="77777777" w:rsidR="00351747" w:rsidRPr="00720438" w:rsidRDefault="00351747" w:rsidP="00351747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7DA7FF91" w14:textId="2D13F44B" w:rsidR="00351747" w:rsidRPr="00720438" w:rsidRDefault="00351747" w:rsidP="0035174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31045796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0EA0DD5A" w14:textId="0A559BAB" w:rsidR="00351747" w:rsidRPr="00720438" w:rsidRDefault="00351747" w:rsidP="00351747">
            <w:pPr>
              <w:pStyle w:val="BodyText"/>
              <w:tabs>
                <w:tab w:val="decimal" w:pos="60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gridSpan w:val="3"/>
          </w:tcPr>
          <w:p w14:paraId="4C588097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7A49F1DA" w14:textId="08F7ADE8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0.31</w:t>
            </w:r>
          </w:p>
        </w:tc>
        <w:tc>
          <w:tcPr>
            <w:tcW w:w="130" w:type="pct"/>
          </w:tcPr>
          <w:p w14:paraId="01D01F9A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2858FD89" w14:textId="73F2689F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0.90</w:t>
            </w:r>
          </w:p>
        </w:tc>
      </w:tr>
      <w:tr w:rsidR="00351747" w:rsidRPr="00720438" w14:paraId="05E79413" w14:textId="77777777" w:rsidTr="000B1B3E">
        <w:tc>
          <w:tcPr>
            <w:tcW w:w="2222" w:type="pct"/>
          </w:tcPr>
          <w:p w14:paraId="42492C57" w14:textId="77777777" w:rsidR="00351747" w:rsidRPr="00720438" w:rsidRDefault="00351747" w:rsidP="00351747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C36E9DD" w14:textId="6AF76FAF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14.69</w:t>
            </w:r>
          </w:p>
        </w:tc>
        <w:tc>
          <w:tcPr>
            <w:tcW w:w="148" w:type="pct"/>
          </w:tcPr>
          <w:p w14:paraId="31B6781C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single" w:sz="4" w:space="0" w:color="auto"/>
            </w:tcBorders>
          </w:tcPr>
          <w:p w14:paraId="402AA62F" w14:textId="70C93F3C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20.45</w:t>
            </w:r>
          </w:p>
        </w:tc>
        <w:tc>
          <w:tcPr>
            <w:tcW w:w="147" w:type="pct"/>
            <w:gridSpan w:val="3"/>
          </w:tcPr>
          <w:p w14:paraId="3F363503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single" w:sz="4" w:space="0" w:color="auto"/>
            </w:tcBorders>
          </w:tcPr>
          <w:p w14:paraId="1D9C8910" w14:textId="285BAB99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3.49</w:t>
            </w:r>
          </w:p>
        </w:tc>
        <w:tc>
          <w:tcPr>
            <w:tcW w:w="130" w:type="pct"/>
          </w:tcPr>
          <w:p w14:paraId="1942DD8B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3539CFD9" w14:textId="57BF54B2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6.62</w:t>
            </w:r>
          </w:p>
        </w:tc>
      </w:tr>
      <w:tr w:rsidR="00351747" w:rsidRPr="00720438" w14:paraId="598C24DF" w14:textId="77777777" w:rsidTr="000B1B3E">
        <w:trPr>
          <w:trHeight w:val="70"/>
        </w:trPr>
        <w:tc>
          <w:tcPr>
            <w:tcW w:w="2222" w:type="pct"/>
          </w:tcPr>
          <w:p w14:paraId="20284105" w14:textId="77777777" w:rsidR="00351747" w:rsidRPr="00720438" w:rsidRDefault="00351747" w:rsidP="00351747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353256C" w14:textId="7A19027A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14.69</w:t>
            </w:r>
          </w:p>
        </w:tc>
        <w:tc>
          <w:tcPr>
            <w:tcW w:w="148" w:type="pct"/>
          </w:tcPr>
          <w:p w14:paraId="67CF7A72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D995BEE" w14:textId="29438109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20.45</w:t>
            </w:r>
          </w:p>
        </w:tc>
        <w:tc>
          <w:tcPr>
            <w:tcW w:w="147" w:type="pct"/>
            <w:gridSpan w:val="3"/>
          </w:tcPr>
          <w:p w14:paraId="1F687E3F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C006FD" w14:textId="6C21346A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3.80</w:t>
            </w:r>
          </w:p>
        </w:tc>
        <w:tc>
          <w:tcPr>
            <w:tcW w:w="130" w:type="pct"/>
          </w:tcPr>
          <w:p w14:paraId="0FD8D20F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FF3B21" w14:textId="04A463E2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7.52</w:t>
            </w:r>
          </w:p>
        </w:tc>
      </w:tr>
      <w:tr w:rsidR="008B19C0" w:rsidRPr="00720438" w14:paraId="21B6DF31" w14:textId="77777777" w:rsidTr="000B1B3E">
        <w:tc>
          <w:tcPr>
            <w:tcW w:w="2222" w:type="pct"/>
          </w:tcPr>
          <w:p w14:paraId="342EA7FF" w14:textId="77777777" w:rsidR="008B19C0" w:rsidRPr="00720438" w:rsidRDefault="008B19C0" w:rsidP="00351747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1" w:type="pct"/>
          </w:tcPr>
          <w:p w14:paraId="7CEFB0AF" w14:textId="77777777" w:rsidR="008B19C0" w:rsidRPr="00720438" w:rsidRDefault="008B19C0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125A1B9E" w14:textId="77777777" w:rsidR="008B19C0" w:rsidRPr="00720438" w:rsidRDefault="008B19C0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25E2418F" w14:textId="77777777" w:rsidR="008B19C0" w:rsidRPr="00720438" w:rsidRDefault="008B19C0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73F9D786" w14:textId="77777777" w:rsidR="008B19C0" w:rsidRPr="00720438" w:rsidRDefault="008B19C0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52CE21F2" w14:textId="77777777" w:rsidR="008B19C0" w:rsidRPr="00720438" w:rsidRDefault="008B19C0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48F91AE7" w14:textId="77777777" w:rsidR="008B19C0" w:rsidRPr="00720438" w:rsidRDefault="008B19C0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1789EF87" w14:textId="77777777" w:rsidR="008B19C0" w:rsidRPr="00720438" w:rsidRDefault="008B19C0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1747" w:rsidRPr="00720438" w14:paraId="7BBA8064" w14:textId="77777777" w:rsidTr="000B1B3E">
        <w:tc>
          <w:tcPr>
            <w:tcW w:w="2222" w:type="pct"/>
          </w:tcPr>
          <w:p w14:paraId="663363D0" w14:textId="77777777" w:rsidR="00351747" w:rsidRPr="00720438" w:rsidRDefault="00351747" w:rsidP="00351747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571" w:type="pct"/>
          </w:tcPr>
          <w:p w14:paraId="5C88FDD3" w14:textId="215A3DE9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0E7E6AA3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22CDA0AB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45999577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3007CBCD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36223B95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5A54A13D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1747" w:rsidRPr="00720438" w14:paraId="16F1C591" w14:textId="77777777" w:rsidTr="000B1B3E">
        <w:tc>
          <w:tcPr>
            <w:tcW w:w="2222" w:type="pct"/>
          </w:tcPr>
          <w:p w14:paraId="3CDC775C" w14:textId="77777777" w:rsidR="00351747" w:rsidRPr="00720438" w:rsidRDefault="00351747" w:rsidP="00351747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70DBE826" w14:textId="709A51E6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5.76</w:t>
            </w:r>
          </w:p>
        </w:tc>
        <w:tc>
          <w:tcPr>
            <w:tcW w:w="148" w:type="pct"/>
          </w:tcPr>
          <w:p w14:paraId="3F65F0F1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44D92032" w14:textId="25667F62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3.95</w:t>
            </w:r>
          </w:p>
        </w:tc>
        <w:tc>
          <w:tcPr>
            <w:tcW w:w="147" w:type="pct"/>
            <w:gridSpan w:val="3"/>
          </w:tcPr>
          <w:p w14:paraId="58B5056A" w14:textId="0D5C928D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double" w:sz="4" w:space="0" w:color="auto"/>
            </w:tcBorders>
          </w:tcPr>
          <w:p w14:paraId="339D98E3" w14:textId="7F1DEA48" w:rsidR="00351747" w:rsidRPr="00720438" w:rsidRDefault="00351747" w:rsidP="00351747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3FFF0D17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36A5EFEA" w14:textId="135EA737" w:rsidR="00351747" w:rsidRPr="00720438" w:rsidRDefault="00351747" w:rsidP="0035174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51747" w:rsidRPr="00720438" w14:paraId="39E56D95" w14:textId="77777777" w:rsidTr="000B1B3E">
        <w:tblPrEx>
          <w:tblLook w:val="04A0" w:firstRow="1" w:lastRow="0" w:firstColumn="1" w:lastColumn="0" w:noHBand="0" w:noVBand="1"/>
        </w:tblPrEx>
        <w:tc>
          <w:tcPr>
            <w:tcW w:w="2222" w:type="pct"/>
          </w:tcPr>
          <w:p w14:paraId="37C42CE1" w14:textId="77777777" w:rsidR="00351747" w:rsidRPr="00720438" w:rsidRDefault="00351747" w:rsidP="00351747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</w:tcPr>
          <w:p w14:paraId="7BFA74FF" w14:textId="77777777" w:rsidR="00351747" w:rsidRPr="00720438" w:rsidRDefault="00351747" w:rsidP="0035174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8" w:type="pct"/>
          </w:tcPr>
          <w:p w14:paraId="526762DB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gridSpan w:val="2"/>
          </w:tcPr>
          <w:p w14:paraId="63484E16" w14:textId="37FD37F3" w:rsidR="00351747" w:rsidRPr="00720438" w:rsidRDefault="00351747" w:rsidP="0035174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gridSpan w:val="2"/>
          </w:tcPr>
          <w:p w14:paraId="67E89CB9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9" w:type="pct"/>
            <w:gridSpan w:val="3"/>
          </w:tcPr>
          <w:p w14:paraId="61D15346" w14:textId="77777777" w:rsidR="00351747" w:rsidRPr="00720438" w:rsidRDefault="00351747" w:rsidP="00351747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pct"/>
            <w:gridSpan w:val="2"/>
          </w:tcPr>
          <w:p w14:paraId="36749E1D" w14:textId="1A6472C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pct"/>
            <w:gridSpan w:val="2"/>
          </w:tcPr>
          <w:p w14:paraId="32E297C7" w14:textId="6035EC68" w:rsidR="00351747" w:rsidRPr="00720438" w:rsidRDefault="00351747" w:rsidP="00351747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51747" w:rsidRPr="00720438" w14:paraId="73D3380D" w14:textId="77777777" w:rsidTr="000B1B3E">
        <w:tc>
          <w:tcPr>
            <w:tcW w:w="2222" w:type="pct"/>
          </w:tcPr>
          <w:p w14:paraId="0F37D91B" w14:textId="16CFE7F5" w:rsidR="00351747" w:rsidRPr="00720438" w:rsidRDefault="00351747" w:rsidP="00351747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ส่วนของหนี้สินตามสัญญาเช่า</w:t>
            </w:r>
            <w:r w:rsidRPr="00720438">
              <w:rPr>
                <w:rFonts w:asciiTheme="majorBidi" w:hAnsiTheme="majorBidi" w:cstheme="majorBidi"/>
                <w:b/>
                <w:i/>
                <w:iCs/>
                <w:noProof/>
                <w:sz w:val="28"/>
                <w:szCs w:val="28"/>
                <w:lang w:val="th-TH"/>
              </w:rPr>
              <w:t xml:space="preserve"> </w:t>
            </w: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571" w:type="pct"/>
          </w:tcPr>
          <w:p w14:paraId="6C90ABF6" w14:textId="28E20709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0521DD54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7F3494C9" w14:textId="2B450A35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1F3CE8D8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gridSpan w:val="3"/>
          </w:tcPr>
          <w:p w14:paraId="7EBD69D3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4391CF2B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4BC586DA" w14:textId="77777777" w:rsidR="00351747" w:rsidRPr="00720438" w:rsidRDefault="00351747" w:rsidP="00351747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1747" w:rsidRPr="00720438" w14:paraId="4FE5ABAE" w14:textId="77777777" w:rsidTr="000B1B3E">
        <w:tc>
          <w:tcPr>
            <w:tcW w:w="2222" w:type="pct"/>
          </w:tcPr>
          <w:p w14:paraId="091A4948" w14:textId="77777777" w:rsidR="00351747" w:rsidRPr="00720438" w:rsidRDefault="00351747" w:rsidP="00351747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5079FAB0" w14:textId="429CF77F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24.15</w:t>
            </w:r>
          </w:p>
        </w:tc>
        <w:tc>
          <w:tcPr>
            <w:tcW w:w="148" w:type="pct"/>
          </w:tcPr>
          <w:p w14:paraId="7293203B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</w:tcPr>
          <w:p w14:paraId="11485FA9" w14:textId="59B5180E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20.47</w:t>
            </w:r>
          </w:p>
        </w:tc>
        <w:tc>
          <w:tcPr>
            <w:tcW w:w="141" w:type="pct"/>
            <w:gridSpan w:val="2"/>
          </w:tcPr>
          <w:p w14:paraId="208AA359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gridSpan w:val="3"/>
            <w:tcBorders>
              <w:bottom w:val="double" w:sz="4" w:space="0" w:color="auto"/>
            </w:tcBorders>
          </w:tcPr>
          <w:p w14:paraId="01A955B8" w14:textId="14092C37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12.79</w:t>
            </w:r>
          </w:p>
        </w:tc>
        <w:tc>
          <w:tcPr>
            <w:tcW w:w="134" w:type="pct"/>
            <w:gridSpan w:val="2"/>
          </w:tcPr>
          <w:p w14:paraId="584A12CA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2CBFA9E6" w14:textId="2681D5DB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12.21</w:t>
            </w:r>
          </w:p>
        </w:tc>
      </w:tr>
      <w:tr w:rsidR="00351747" w:rsidRPr="00720438" w14:paraId="2CE42403" w14:textId="77777777" w:rsidTr="000B1B3E">
        <w:tc>
          <w:tcPr>
            <w:tcW w:w="2222" w:type="pct"/>
          </w:tcPr>
          <w:p w14:paraId="38F804DC" w14:textId="77777777" w:rsidR="00351747" w:rsidRPr="00720438" w:rsidRDefault="00351747" w:rsidP="00351747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1DDF2CD0" w14:textId="77777777" w:rsidR="00351747" w:rsidRPr="00720438" w:rsidRDefault="00351747" w:rsidP="00351747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15C6E695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</w:tcPr>
          <w:p w14:paraId="0A888C64" w14:textId="77777777" w:rsidR="00351747" w:rsidRPr="00720438" w:rsidRDefault="00351747" w:rsidP="00351747">
            <w:pPr>
              <w:pStyle w:val="BodyText"/>
              <w:tabs>
                <w:tab w:val="decimal" w:pos="482"/>
                <w:tab w:val="decimal" w:pos="61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gridSpan w:val="2"/>
          </w:tcPr>
          <w:p w14:paraId="337E9CE3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9" w:type="pct"/>
            <w:gridSpan w:val="3"/>
            <w:tcBorders>
              <w:top w:val="double" w:sz="4" w:space="0" w:color="auto"/>
            </w:tcBorders>
          </w:tcPr>
          <w:p w14:paraId="1B559206" w14:textId="77777777" w:rsidR="00351747" w:rsidRPr="00720438" w:rsidRDefault="00351747" w:rsidP="00351747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pct"/>
            <w:gridSpan w:val="2"/>
          </w:tcPr>
          <w:p w14:paraId="3CCFB6B0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07A054DC" w14:textId="77777777" w:rsidR="00351747" w:rsidRPr="00720438" w:rsidRDefault="00351747" w:rsidP="00351747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51747" w:rsidRPr="00720438" w14:paraId="170EA14C" w14:textId="77777777" w:rsidTr="000B1B3E">
        <w:tc>
          <w:tcPr>
            <w:tcW w:w="2222" w:type="pct"/>
          </w:tcPr>
          <w:p w14:paraId="47464162" w14:textId="77777777" w:rsidR="00351747" w:rsidRPr="00720438" w:rsidRDefault="00351747" w:rsidP="00351747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71" w:type="pct"/>
          </w:tcPr>
          <w:p w14:paraId="6D473294" w14:textId="77777777" w:rsidR="00351747" w:rsidRPr="00720438" w:rsidRDefault="00351747" w:rsidP="00351747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5F6C39C5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55F12AE2" w14:textId="77777777" w:rsidR="00351747" w:rsidRPr="00720438" w:rsidRDefault="00351747" w:rsidP="00351747">
            <w:pPr>
              <w:pStyle w:val="BodyText"/>
              <w:tabs>
                <w:tab w:val="decimal" w:pos="482"/>
                <w:tab w:val="decimal" w:pos="61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200704A8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gridSpan w:val="3"/>
          </w:tcPr>
          <w:p w14:paraId="484A71BB" w14:textId="77777777" w:rsidR="00351747" w:rsidRPr="00720438" w:rsidRDefault="00351747" w:rsidP="00351747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6AF9DE76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0ED8324E" w14:textId="77777777" w:rsidR="00351747" w:rsidRPr="00720438" w:rsidRDefault="00351747" w:rsidP="00351747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1747" w:rsidRPr="00720438" w14:paraId="4398BED8" w14:textId="77777777" w:rsidTr="000B1B3E">
        <w:tc>
          <w:tcPr>
            <w:tcW w:w="2222" w:type="pct"/>
          </w:tcPr>
          <w:p w14:paraId="274E949D" w14:textId="77777777" w:rsidR="00351747" w:rsidRPr="00720438" w:rsidRDefault="00351747" w:rsidP="00351747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0CA800C3" w14:textId="112A6A08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49.97</w:t>
            </w:r>
          </w:p>
        </w:tc>
        <w:tc>
          <w:tcPr>
            <w:tcW w:w="148" w:type="pct"/>
          </w:tcPr>
          <w:p w14:paraId="2431F562" w14:textId="77777777" w:rsidR="00351747" w:rsidRPr="00720438" w:rsidRDefault="00351747" w:rsidP="00351747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</w:tcPr>
          <w:p w14:paraId="2B9F8173" w14:textId="3F3BA549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44.82</w:t>
            </w:r>
          </w:p>
        </w:tc>
        <w:tc>
          <w:tcPr>
            <w:tcW w:w="141" w:type="pct"/>
            <w:gridSpan w:val="2"/>
          </w:tcPr>
          <w:p w14:paraId="2135F23E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gridSpan w:val="3"/>
            <w:tcBorders>
              <w:bottom w:val="double" w:sz="4" w:space="0" w:color="auto"/>
            </w:tcBorders>
          </w:tcPr>
          <w:p w14:paraId="2D9B09B8" w14:textId="0631F4E0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22.12</w:t>
            </w:r>
          </w:p>
        </w:tc>
        <w:tc>
          <w:tcPr>
            <w:tcW w:w="134" w:type="pct"/>
            <w:gridSpan w:val="2"/>
          </w:tcPr>
          <w:p w14:paraId="2FD09F7A" w14:textId="0A95FF19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7182D7AB" w14:textId="0EC6411E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25.06</w:t>
            </w:r>
          </w:p>
        </w:tc>
      </w:tr>
      <w:tr w:rsidR="00351747" w:rsidRPr="00720438" w14:paraId="2ED2FEA7" w14:textId="77777777" w:rsidTr="00775C8A">
        <w:tblPrEx>
          <w:tblLook w:val="04A0" w:firstRow="1" w:lastRow="0" w:firstColumn="1" w:lastColumn="0" w:noHBand="0" w:noVBand="1"/>
        </w:tblPrEx>
        <w:tc>
          <w:tcPr>
            <w:tcW w:w="2222" w:type="pct"/>
          </w:tcPr>
          <w:p w14:paraId="4B9E0793" w14:textId="77777777" w:rsidR="00351747" w:rsidRPr="00720438" w:rsidRDefault="00351747" w:rsidP="00351747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</w:tcPr>
          <w:p w14:paraId="089578C2" w14:textId="7D61ADC3" w:rsidR="00351747" w:rsidRPr="00720438" w:rsidRDefault="00351747" w:rsidP="0035174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8" w:type="pct"/>
          </w:tcPr>
          <w:p w14:paraId="69466298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gridSpan w:val="2"/>
          </w:tcPr>
          <w:p w14:paraId="4C41634B" w14:textId="0C97749C" w:rsidR="00351747" w:rsidRPr="00720438" w:rsidRDefault="00351747" w:rsidP="0035174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gridSpan w:val="2"/>
          </w:tcPr>
          <w:p w14:paraId="038B1AAD" w14:textId="5C38AC8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9" w:type="pct"/>
            <w:gridSpan w:val="3"/>
          </w:tcPr>
          <w:p w14:paraId="0A8B1DF1" w14:textId="33382FD9" w:rsidR="00351747" w:rsidRPr="00720438" w:rsidRDefault="00351747" w:rsidP="00351747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pct"/>
            <w:gridSpan w:val="2"/>
          </w:tcPr>
          <w:p w14:paraId="160857C8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pct"/>
            <w:gridSpan w:val="2"/>
          </w:tcPr>
          <w:p w14:paraId="591C5418" w14:textId="77777777" w:rsidR="00351747" w:rsidRPr="00720438" w:rsidRDefault="00351747" w:rsidP="00351747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51747" w:rsidRPr="00720438" w14:paraId="624EABCD" w14:textId="77777777" w:rsidTr="00775C8A">
        <w:tblPrEx>
          <w:tblLook w:val="04A0" w:firstRow="1" w:lastRow="0" w:firstColumn="1" w:lastColumn="0" w:noHBand="0" w:noVBand="1"/>
        </w:tblPrEx>
        <w:tc>
          <w:tcPr>
            <w:tcW w:w="2222" w:type="pct"/>
          </w:tcPr>
          <w:p w14:paraId="59193FFF" w14:textId="2F2BDFF7" w:rsidR="00351747" w:rsidRPr="00720438" w:rsidRDefault="00351747" w:rsidP="00351747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571" w:type="pct"/>
          </w:tcPr>
          <w:p w14:paraId="38B8FAE5" w14:textId="77777777" w:rsidR="00351747" w:rsidRPr="00720438" w:rsidRDefault="00351747" w:rsidP="0035174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2B7DF431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1A0DBCD7" w14:textId="577E992A" w:rsidR="00351747" w:rsidRPr="00720438" w:rsidRDefault="00351747" w:rsidP="0035174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1C12510F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gridSpan w:val="3"/>
          </w:tcPr>
          <w:p w14:paraId="05BC74D5" w14:textId="77777777" w:rsidR="00351747" w:rsidRPr="00720438" w:rsidRDefault="00351747" w:rsidP="00351747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29DAD4B0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4B1E3E73" w14:textId="77777777" w:rsidR="00351747" w:rsidRPr="00720438" w:rsidRDefault="00351747" w:rsidP="00351747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1747" w:rsidRPr="00720438" w14:paraId="65997C4F" w14:textId="77777777" w:rsidTr="00775C8A">
        <w:tblPrEx>
          <w:tblLook w:val="04A0" w:firstRow="1" w:lastRow="0" w:firstColumn="1" w:lastColumn="0" w:noHBand="0" w:noVBand="1"/>
        </w:tblPrEx>
        <w:tc>
          <w:tcPr>
            <w:tcW w:w="2222" w:type="pct"/>
            <w:hideMark/>
          </w:tcPr>
          <w:p w14:paraId="3F0228D4" w14:textId="77777777" w:rsidR="00351747" w:rsidRPr="00720438" w:rsidRDefault="00351747" w:rsidP="00351747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1" w:type="pct"/>
            <w:vAlign w:val="center"/>
          </w:tcPr>
          <w:p w14:paraId="50E5243B" w14:textId="05089A5A" w:rsidR="00351747" w:rsidRPr="00720438" w:rsidRDefault="00351747" w:rsidP="0035174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01ABD5C3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vAlign w:val="center"/>
          </w:tcPr>
          <w:p w14:paraId="383443A7" w14:textId="1D0BE988" w:rsidR="00351747" w:rsidRPr="00720438" w:rsidRDefault="00351747" w:rsidP="0035174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</w:tcPr>
          <w:p w14:paraId="48141EC8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gridSpan w:val="3"/>
          </w:tcPr>
          <w:p w14:paraId="46EDC994" w14:textId="7A7EF026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692.40</w:t>
            </w:r>
          </w:p>
        </w:tc>
        <w:tc>
          <w:tcPr>
            <w:tcW w:w="134" w:type="pct"/>
            <w:gridSpan w:val="2"/>
          </w:tcPr>
          <w:p w14:paraId="2B5B1453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60277AA9" w14:textId="44696768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234.40</w:t>
            </w:r>
          </w:p>
        </w:tc>
      </w:tr>
      <w:tr w:rsidR="00351747" w:rsidRPr="00720438" w14:paraId="3B06FE60" w14:textId="77777777" w:rsidTr="00775C8A">
        <w:tblPrEx>
          <w:tblLook w:val="04A0" w:firstRow="1" w:lastRow="0" w:firstColumn="1" w:lastColumn="0" w:noHBand="0" w:noVBand="1"/>
        </w:tblPrEx>
        <w:tc>
          <w:tcPr>
            <w:tcW w:w="2222" w:type="pct"/>
            <w:hideMark/>
          </w:tcPr>
          <w:p w14:paraId="4C42D783" w14:textId="77777777" w:rsidR="00351747" w:rsidRPr="00720438" w:rsidRDefault="00351747" w:rsidP="00351747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</w:tcPr>
          <w:p w14:paraId="3B529D3F" w14:textId="42DFC70C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2,778.30</w:t>
            </w:r>
          </w:p>
        </w:tc>
        <w:tc>
          <w:tcPr>
            <w:tcW w:w="148" w:type="pct"/>
          </w:tcPr>
          <w:p w14:paraId="6B675FDD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77D5834A" w14:textId="07080DD1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2,440.80</w:t>
            </w:r>
          </w:p>
        </w:tc>
        <w:tc>
          <w:tcPr>
            <w:tcW w:w="141" w:type="pct"/>
            <w:gridSpan w:val="2"/>
          </w:tcPr>
          <w:p w14:paraId="551A9E33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gridSpan w:val="3"/>
          </w:tcPr>
          <w:p w14:paraId="7933EF27" w14:textId="72CFD857" w:rsidR="00351747" w:rsidRPr="00720438" w:rsidRDefault="00351747" w:rsidP="00351747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gridSpan w:val="2"/>
          </w:tcPr>
          <w:p w14:paraId="586AA932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0EE9D116" w14:textId="7795A023" w:rsidR="00351747" w:rsidRPr="00720438" w:rsidRDefault="00351747" w:rsidP="0035174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1747" w:rsidRPr="00720438" w14:paraId="4ADEDFEA" w14:textId="77777777" w:rsidTr="00775C8A">
        <w:tblPrEx>
          <w:tblLook w:val="04A0" w:firstRow="1" w:lastRow="0" w:firstColumn="1" w:lastColumn="0" w:noHBand="0" w:noVBand="1"/>
        </w:tblPrEx>
        <w:tc>
          <w:tcPr>
            <w:tcW w:w="2222" w:type="pct"/>
            <w:hideMark/>
          </w:tcPr>
          <w:p w14:paraId="16598A5C" w14:textId="77777777" w:rsidR="00351747" w:rsidRPr="00720438" w:rsidRDefault="00351747" w:rsidP="00351747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DAAF7" w14:textId="6A0745B4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7.60</w:t>
            </w:r>
          </w:p>
        </w:tc>
        <w:tc>
          <w:tcPr>
            <w:tcW w:w="148" w:type="pct"/>
          </w:tcPr>
          <w:p w14:paraId="01347A69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8B5DB" w14:textId="321EAFBE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7.60</w:t>
            </w:r>
          </w:p>
        </w:tc>
        <w:tc>
          <w:tcPr>
            <w:tcW w:w="141" w:type="pct"/>
            <w:gridSpan w:val="2"/>
          </w:tcPr>
          <w:p w14:paraId="617576BD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91057" w14:textId="5D783F53" w:rsidR="00351747" w:rsidRPr="00720438" w:rsidRDefault="00351747" w:rsidP="00351747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gridSpan w:val="2"/>
          </w:tcPr>
          <w:p w14:paraId="5DD4D815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28ED8" w14:textId="24623A01" w:rsidR="00351747" w:rsidRPr="00720438" w:rsidRDefault="00351747" w:rsidP="0035174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1747" w:rsidRPr="00720438" w14:paraId="21D1AD20" w14:textId="77777777" w:rsidTr="00775C8A">
        <w:tblPrEx>
          <w:tblLook w:val="04A0" w:firstRow="1" w:lastRow="0" w:firstColumn="1" w:lastColumn="0" w:noHBand="0" w:noVBand="1"/>
        </w:tblPrEx>
        <w:tc>
          <w:tcPr>
            <w:tcW w:w="2222" w:type="pct"/>
            <w:hideMark/>
          </w:tcPr>
          <w:p w14:paraId="6340FFFA" w14:textId="77777777" w:rsidR="00351747" w:rsidRPr="00720438" w:rsidRDefault="00351747" w:rsidP="00351747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A91035" w14:textId="0533BF49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2,785.90</w:t>
            </w:r>
          </w:p>
        </w:tc>
        <w:tc>
          <w:tcPr>
            <w:tcW w:w="148" w:type="pct"/>
          </w:tcPr>
          <w:p w14:paraId="23DF9ACC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239E8" w14:textId="0C9DCA61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2,448.40</w:t>
            </w:r>
          </w:p>
        </w:tc>
        <w:tc>
          <w:tcPr>
            <w:tcW w:w="141" w:type="pct"/>
            <w:gridSpan w:val="2"/>
          </w:tcPr>
          <w:p w14:paraId="0BB46329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4CC243" w14:textId="2A65F5B5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692.40</w:t>
            </w:r>
          </w:p>
        </w:tc>
        <w:tc>
          <w:tcPr>
            <w:tcW w:w="134" w:type="pct"/>
            <w:gridSpan w:val="2"/>
          </w:tcPr>
          <w:p w14:paraId="75C537D0" w14:textId="77777777" w:rsidR="00351747" w:rsidRPr="00720438" w:rsidRDefault="00351747" w:rsidP="0035174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FB1E99" w14:textId="2E4EA17F" w:rsidR="00351747" w:rsidRPr="00720438" w:rsidRDefault="00351747" w:rsidP="0035174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234.40</w:t>
            </w:r>
          </w:p>
        </w:tc>
      </w:tr>
    </w:tbl>
    <w:p w14:paraId="6D373068" w14:textId="77777777" w:rsidR="007717C6" w:rsidRPr="00720438" w:rsidRDefault="007717C6" w:rsidP="000B0131">
      <w:pPr>
        <w:widowControl w:val="0"/>
        <w:spacing w:line="240" w:lineRule="auto"/>
        <w:rPr>
          <w:rFonts w:ascii="Angsana New" w:hAnsi="Angsana New"/>
          <w:b/>
          <w:bCs/>
          <w:i/>
          <w:iCs/>
          <w:snapToGrid w:val="0"/>
          <w:sz w:val="22"/>
          <w:szCs w:val="22"/>
          <w:lang w:eastAsia="th-TH"/>
        </w:rPr>
      </w:pPr>
    </w:p>
    <w:p w14:paraId="1DED59C6" w14:textId="46BC7B3E" w:rsidR="00C11AF3" w:rsidRPr="00720438" w:rsidRDefault="00C11AF3" w:rsidP="000B0131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  <w:r w:rsidRPr="00720438"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  <w:t>สัญญาสำคัญที่ทำกับกิจการที่เกี่ยวข้องกัน</w:t>
      </w:r>
      <w:r w:rsidR="004A2A7C" w:rsidRPr="00720438">
        <w:rPr>
          <w:rFonts w:ascii="Angsana New" w:hAnsi="Angsana New" w:hint="cs"/>
          <w:b/>
          <w:bCs/>
          <w:i/>
          <w:iCs/>
          <w:snapToGrid w:val="0"/>
          <w:sz w:val="28"/>
          <w:szCs w:val="28"/>
          <w:cs/>
          <w:lang w:eastAsia="th-TH"/>
        </w:rPr>
        <w:t xml:space="preserve">ในระหว่างงวดหกเดือนสิ้นสุดวันที่ </w:t>
      </w:r>
      <w:r w:rsidR="004A2A7C" w:rsidRPr="00720438"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  <w:t xml:space="preserve">31 </w:t>
      </w:r>
      <w:r w:rsidR="004A2A7C" w:rsidRPr="00720438">
        <w:rPr>
          <w:rFonts w:ascii="Angsana New" w:hAnsi="Angsana New" w:hint="cs"/>
          <w:b/>
          <w:bCs/>
          <w:i/>
          <w:iCs/>
          <w:snapToGrid w:val="0"/>
          <w:sz w:val="28"/>
          <w:szCs w:val="28"/>
          <w:cs/>
          <w:lang w:eastAsia="th-TH"/>
        </w:rPr>
        <w:t xml:space="preserve">มีนาคม </w:t>
      </w:r>
      <w:r w:rsidR="004A2A7C" w:rsidRPr="00720438"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  <w:t>2569</w:t>
      </w:r>
    </w:p>
    <w:p w14:paraId="76D0CCF8" w14:textId="77777777" w:rsidR="00C11AF3" w:rsidRPr="00720438" w:rsidRDefault="00C11AF3" w:rsidP="000B0131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</w:p>
    <w:p w14:paraId="0F3FAFA5" w14:textId="1CAC8FF1" w:rsidR="00C11AF3" w:rsidRPr="00720438" w:rsidRDefault="00C11AF3" w:rsidP="000B0131">
      <w:pPr>
        <w:pStyle w:val="ListParagraph"/>
        <w:widowControl w:val="0"/>
        <w:spacing w:line="240" w:lineRule="auto"/>
        <w:ind w:left="540"/>
        <w:rPr>
          <w:rFonts w:ascii="Angsana New" w:hAnsi="Angsana New"/>
          <w:snapToGrid w:val="0"/>
          <w:sz w:val="28"/>
          <w:szCs w:val="28"/>
          <w:lang w:eastAsia="th-TH"/>
        </w:rPr>
      </w:pPr>
      <w:r w:rsidRPr="00720438">
        <w:rPr>
          <w:rFonts w:ascii="Angsana New" w:hAnsi="Angsana New"/>
          <w:snapToGrid w:val="0"/>
          <w:sz w:val="28"/>
          <w:szCs w:val="28"/>
          <w:cs/>
          <w:lang w:eastAsia="th-TH"/>
        </w:rPr>
        <w:t>บริษัทย่อยของบริษัทได้ทำสัญญาให้บริการงานด้านช่างเทคนิคประจำพื้นที่ร้านค้ากับบริษัทที่เกี่ยวข้องกันแห่งหนึ่ง โดยมีกำหนดระยะเวลาและค่าบริการเป็นราคาที่ตกลงกันตามสัญญา</w:t>
      </w:r>
    </w:p>
    <w:p w14:paraId="52E26DB8" w14:textId="77777777" w:rsidR="00922B27" w:rsidRPr="00720438" w:rsidRDefault="00922B27" w:rsidP="000B0131">
      <w:pPr>
        <w:pStyle w:val="ListParagraph"/>
        <w:widowControl w:val="0"/>
        <w:spacing w:line="240" w:lineRule="auto"/>
        <w:ind w:left="540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7FF996B4" w14:textId="77777777" w:rsidR="00516E88" w:rsidRPr="00720438" w:rsidRDefault="00516E88" w:rsidP="00516E88">
      <w:pPr>
        <w:pStyle w:val="ListParagraph"/>
        <w:widowControl w:val="0"/>
        <w:spacing w:line="240" w:lineRule="auto"/>
        <w:ind w:left="540"/>
        <w:rPr>
          <w:rFonts w:ascii="Angsana New" w:hAnsi="Angsana New"/>
          <w:snapToGrid w:val="0"/>
          <w:sz w:val="28"/>
          <w:szCs w:val="28"/>
          <w:lang w:eastAsia="th-TH"/>
        </w:rPr>
      </w:pPr>
      <w:r w:rsidRPr="00720438">
        <w:rPr>
          <w:rFonts w:ascii="Angsana New" w:hAnsi="Angsana New"/>
          <w:snapToGrid w:val="0"/>
          <w:sz w:val="28"/>
          <w:szCs w:val="28"/>
          <w:cs/>
          <w:lang w:eastAsia="th-TH"/>
        </w:rPr>
        <w:t>บริษัทย่อยของบริษัทได้ทำสัญญาใช้บริการข้อมูลจากระบบอ่านมิเตอร์ไฟฟ้าอัตโนมัติกับบริษัทที่เกี่ยวข้องกัน</w:t>
      </w:r>
      <w:r w:rsidRPr="00720438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แห่งหนึ่ง</w:t>
      </w:r>
      <w:r w:rsidRPr="00720438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โดยมีกำหนดระยะเวลาและค่าบริการเป็นราคาที่ตกลงกันตามสัญญา</w:t>
      </w:r>
    </w:p>
    <w:p w14:paraId="25176A7C" w14:textId="77777777" w:rsidR="00516E88" w:rsidRPr="00720438" w:rsidRDefault="00516E88" w:rsidP="00516E88">
      <w:pPr>
        <w:widowControl w:val="0"/>
        <w:spacing w:line="240" w:lineRule="auto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0E5CCA87" w14:textId="77777777" w:rsidR="00516E88" w:rsidRPr="00720438" w:rsidRDefault="00516E88" w:rsidP="00516E88">
      <w:pPr>
        <w:pStyle w:val="ListParagraph"/>
        <w:widowControl w:val="0"/>
        <w:spacing w:line="240" w:lineRule="auto"/>
        <w:ind w:left="540"/>
        <w:rPr>
          <w:rFonts w:ascii="Angsana New" w:hAnsi="Angsana New"/>
          <w:snapToGrid w:val="0"/>
          <w:sz w:val="28"/>
          <w:szCs w:val="28"/>
          <w:lang w:eastAsia="th-TH"/>
        </w:rPr>
      </w:pPr>
      <w:r w:rsidRPr="00720438">
        <w:rPr>
          <w:rFonts w:ascii="Angsana New" w:hAnsi="Angsana New"/>
          <w:snapToGrid w:val="0"/>
          <w:sz w:val="28"/>
          <w:szCs w:val="28"/>
          <w:cs/>
          <w:lang w:eastAsia="th-TH"/>
        </w:rPr>
        <w:t>บริษัทย่อยของบริษัทได้ทำสัญญาบริหารจัดการพลังงานกับบริษัทที่เกี่ยวข้องกัน</w:t>
      </w:r>
      <w:r w:rsidRPr="00720438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แห่งหนึ่ง</w:t>
      </w:r>
      <w:r w:rsidRPr="00720438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เป็นระยะเวลา</w:t>
      </w:r>
      <w:r w:rsidRPr="00720438">
        <w:rPr>
          <w:rFonts w:ascii="Angsana New" w:hAnsi="Angsana New"/>
          <w:snapToGrid w:val="0"/>
          <w:sz w:val="28"/>
          <w:szCs w:val="28"/>
          <w:lang w:eastAsia="th-TH"/>
        </w:rPr>
        <w:t xml:space="preserve"> 10 </w:t>
      </w:r>
      <w:r w:rsidRPr="00720438">
        <w:rPr>
          <w:rFonts w:ascii="Angsana New" w:hAnsi="Angsana New"/>
          <w:snapToGrid w:val="0"/>
          <w:sz w:val="28"/>
          <w:szCs w:val="28"/>
          <w:cs/>
          <w:lang w:eastAsia="th-TH"/>
        </w:rPr>
        <w:t>ปี นับแต่วันเริ่มบริหารจัดการพลังงาน</w:t>
      </w:r>
      <w:r w:rsidRPr="00720438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720438">
        <w:rPr>
          <w:rFonts w:ascii="Angsana New" w:hAnsi="Angsana New"/>
          <w:snapToGrid w:val="0"/>
          <w:sz w:val="28"/>
          <w:szCs w:val="28"/>
          <w:cs/>
          <w:lang w:eastAsia="th-TH"/>
        </w:rPr>
        <w:t>โดยมีกำหนดค่าบริการเป็นราคาที่ตกลงกันตามสัญญา</w:t>
      </w:r>
    </w:p>
    <w:p w14:paraId="4E214B18" w14:textId="77777777" w:rsidR="00774633" w:rsidRPr="00720438" w:rsidRDefault="00774633" w:rsidP="000B0131">
      <w:pPr>
        <w:pStyle w:val="ListParagraph"/>
        <w:widowControl w:val="0"/>
        <w:spacing w:line="240" w:lineRule="auto"/>
        <w:ind w:left="540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3D37C721" w14:textId="77777777" w:rsidR="008B19C0" w:rsidRPr="00720438" w:rsidRDefault="008B19C0">
      <w:pPr>
        <w:spacing w:line="240" w:lineRule="auto"/>
        <w:jc w:val="left"/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</w:pPr>
      <w:r w:rsidRPr="00720438"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  <w:br w:type="page"/>
      </w:r>
    </w:p>
    <w:p w14:paraId="1D18D35F" w14:textId="333617B2" w:rsidR="009512A0" w:rsidRPr="00720438" w:rsidRDefault="009512A0" w:rsidP="000B0131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  <w:r w:rsidRPr="00720438"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  <w:t>หนี้สินที่อาจเกิดขึ้นกับกิจการที่เกี่ยวข้องกัน</w:t>
      </w:r>
    </w:p>
    <w:p w14:paraId="5C71B15C" w14:textId="77777777" w:rsidR="009512A0" w:rsidRPr="00720438" w:rsidRDefault="009512A0" w:rsidP="000B0131">
      <w:pPr>
        <w:pStyle w:val="NoSpacing"/>
        <w:spacing w:line="0" w:lineRule="atLeast"/>
        <w:rPr>
          <w:rFonts w:ascii="Angsana New" w:hAnsi="Angsana New"/>
          <w:sz w:val="20"/>
          <w:szCs w:val="20"/>
        </w:rPr>
      </w:pPr>
    </w:p>
    <w:p w14:paraId="6B52470A" w14:textId="4236BB14" w:rsidR="0075713B" w:rsidRPr="00720438" w:rsidRDefault="0075713B" w:rsidP="000B0131">
      <w:pPr>
        <w:pStyle w:val="ListParagraph"/>
        <w:widowControl w:val="0"/>
        <w:spacing w:line="240" w:lineRule="auto"/>
        <w:ind w:left="540" w:right="-27"/>
        <w:rPr>
          <w:rFonts w:ascii="Angsana New" w:hAnsi="Angsana New"/>
          <w:snapToGrid w:val="0"/>
          <w:sz w:val="28"/>
          <w:szCs w:val="28"/>
          <w:lang w:eastAsia="th-TH"/>
        </w:rPr>
      </w:pPr>
      <w:r w:rsidRPr="00720438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ณ </w:t>
      </w:r>
      <w:r w:rsidR="00775C8A" w:rsidRPr="00720438">
        <w:rPr>
          <w:rFonts w:ascii="Angsana New" w:hAnsi="Angsana New"/>
          <w:snapToGrid w:val="0"/>
          <w:sz w:val="28"/>
          <w:szCs w:val="28"/>
          <w:cs/>
          <w:lang w:eastAsia="th-TH"/>
        </w:rPr>
        <w:t>วันที่</w:t>
      </w:r>
      <w:r w:rsidR="00775C8A" w:rsidRPr="00720438">
        <w:rPr>
          <w:rFonts w:ascii="Angsana New" w:hAnsi="Angsana New"/>
          <w:sz w:val="28"/>
          <w:szCs w:val="28"/>
        </w:rPr>
        <w:t xml:space="preserve"> 31</w:t>
      </w:r>
      <w:r w:rsidR="00775C8A" w:rsidRPr="00720438">
        <w:rPr>
          <w:rFonts w:ascii="Angsana New" w:hAnsi="Angsana New"/>
          <w:sz w:val="28"/>
          <w:szCs w:val="28"/>
          <w:cs/>
        </w:rPr>
        <w:t xml:space="preserve"> </w:t>
      </w:r>
      <w:r w:rsidR="00755EAC" w:rsidRPr="00720438">
        <w:rPr>
          <w:rFonts w:ascii="Angsana New" w:hAnsi="Angsana New" w:hint="cs"/>
          <w:sz w:val="28"/>
          <w:szCs w:val="28"/>
          <w:cs/>
        </w:rPr>
        <w:t>มีนาคม</w:t>
      </w:r>
      <w:r w:rsidR="00775C8A" w:rsidRPr="00720438">
        <w:rPr>
          <w:rFonts w:ascii="Angsana New" w:hAnsi="Angsana New"/>
          <w:sz w:val="28"/>
          <w:szCs w:val="28"/>
          <w:cs/>
        </w:rPr>
        <w:t xml:space="preserve"> </w:t>
      </w:r>
      <w:r w:rsidR="009C0B91" w:rsidRPr="00720438">
        <w:rPr>
          <w:rFonts w:ascii="Angsana New" w:hAnsi="Angsana New"/>
          <w:sz w:val="28"/>
          <w:szCs w:val="28"/>
        </w:rPr>
        <w:t>2</w:t>
      </w:r>
      <w:r w:rsidR="00C83B8D" w:rsidRPr="00720438">
        <w:rPr>
          <w:rFonts w:ascii="Angsana New" w:hAnsi="Angsana New"/>
          <w:sz w:val="28"/>
          <w:szCs w:val="28"/>
        </w:rPr>
        <w:t>56</w:t>
      </w:r>
      <w:r w:rsidR="00755EAC" w:rsidRPr="00720438">
        <w:rPr>
          <w:rFonts w:ascii="Angsana New" w:hAnsi="Angsana New"/>
          <w:sz w:val="28"/>
          <w:szCs w:val="28"/>
        </w:rPr>
        <w:t>9</w:t>
      </w:r>
      <w:r w:rsidR="00C83B8D" w:rsidRPr="00720438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720438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หนี้สินที่อาจเกิดขึ้นจากการที่บริษัทได้ค้ำประกันหนี้สินของบริษัทย่อยที่มีต่อสถาบันการเงิน </w:t>
      </w:r>
      <w:r w:rsidR="000F2D9F" w:rsidRPr="00720438">
        <w:rPr>
          <w:rFonts w:ascii="Angsana New" w:hAnsi="Angsana New"/>
          <w:snapToGrid w:val="0"/>
          <w:sz w:val="28"/>
          <w:szCs w:val="28"/>
          <w:lang w:eastAsia="th-TH"/>
        </w:rPr>
        <w:br/>
      </w:r>
      <w:r w:rsidRPr="00720438">
        <w:rPr>
          <w:rFonts w:ascii="Angsana New" w:hAnsi="Angsana New"/>
          <w:snapToGrid w:val="0"/>
          <w:sz w:val="28"/>
          <w:szCs w:val="28"/>
          <w:cs/>
          <w:lang w:eastAsia="th-TH"/>
        </w:rPr>
        <w:t>มีดังนี้</w:t>
      </w:r>
    </w:p>
    <w:p w14:paraId="00117C09" w14:textId="77777777" w:rsidR="009512A0" w:rsidRPr="00720438" w:rsidRDefault="009512A0" w:rsidP="000B0131">
      <w:pPr>
        <w:pStyle w:val="NoSpacing"/>
        <w:spacing w:line="0" w:lineRule="atLeast"/>
        <w:rPr>
          <w:rFonts w:ascii="Angsana New" w:hAnsi="Angsana New"/>
          <w:snapToGrid w:val="0"/>
          <w:sz w:val="20"/>
          <w:szCs w:val="20"/>
          <w:lang w:eastAsia="th-TH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9"/>
        <w:gridCol w:w="1800"/>
        <w:gridCol w:w="270"/>
        <w:gridCol w:w="1980"/>
      </w:tblGrid>
      <w:tr w:rsidR="009512A0" w:rsidRPr="00720438" w14:paraId="1BF6BDD5" w14:textId="77777777" w:rsidTr="00C8441A">
        <w:tc>
          <w:tcPr>
            <w:tcW w:w="5229" w:type="dxa"/>
          </w:tcPr>
          <w:p w14:paraId="39D01DEB" w14:textId="77777777" w:rsidR="009512A0" w:rsidRPr="00720438" w:rsidRDefault="009512A0" w:rsidP="000B01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3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00188024" w14:textId="77777777" w:rsidR="009512A0" w:rsidRPr="00720438" w:rsidRDefault="009512A0" w:rsidP="000B0131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043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วงเงินค้ำประกัน</w:t>
            </w:r>
          </w:p>
        </w:tc>
        <w:tc>
          <w:tcPr>
            <w:tcW w:w="270" w:type="dxa"/>
          </w:tcPr>
          <w:p w14:paraId="46F895EE" w14:textId="77777777" w:rsidR="009512A0" w:rsidRPr="00720438" w:rsidRDefault="009512A0" w:rsidP="000B0131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99CB5C9" w14:textId="77777777" w:rsidR="009512A0" w:rsidRPr="00720438" w:rsidRDefault="009512A0" w:rsidP="000B0131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043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วงเงินที่บริษัทย่อยใช้ไป</w:t>
            </w:r>
          </w:p>
        </w:tc>
      </w:tr>
      <w:tr w:rsidR="009512A0" w:rsidRPr="00720438" w14:paraId="525357A5" w14:textId="77777777" w:rsidTr="00C8441A">
        <w:tc>
          <w:tcPr>
            <w:tcW w:w="5229" w:type="dxa"/>
          </w:tcPr>
          <w:p w14:paraId="63DD57BD" w14:textId="77777777" w:rsidR="009512A0" w:rsidRPr="00720438" w:rsidRDefault="009512A0" w:rsidP="000B01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3D7BD2D0" w14:textId="77777777" w:rsidR="009512A0" w:rsidRPr="00720438" w:rsidRDefault="009512A0" w:rsidP="000B0131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720438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9512A0" w:rsidRPr="00720438" w14:paraId="7DBEDB11" w14:textId="77777777" w:rsidTr="00D263D9">
        <w:tc>
          <w:tcPr>
            <w:tcW w:w="5229" w:type="dxa"/>
          </w:tcPr>
          <w:p w14:paraId="625625DD" w14:textId="77777777" w:rsidR="009512A0" w:rsidRPr="00720438" w:rsidRDefault="009512A0" w:rsidP="000B0131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z w:val="28"/>
                <w:szCs w:val="28"/>
              </w:rPr>
            </w:pPr>
            <w:r w:rsidRPr="007204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ฟอร์เวิร์ด ซิสเต็ม จำกัด</w:t>
            </w:r>
          </w:p>
        </w:tc>
        <w:tc>
          <w:tcPr>
            <w:tcW w:w="1800" w:type="dxa"/>
          </w:tcPr>
          <w:p w14:paraId="1DF76FB8" w14:textId="140EB217" w:rsidR="009512A0" w:rsidRPr="00720438" w:rsidRDefault="0009654F" w:rsidP="000B0131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20438">
              <w:rPr>
                <w:rFonts w:ascii="Angsana New" w:hAnsi="Angsana New"/>
                <w:sz w:val="28"/>
                <w:szCs w:val="28"/>
              </w:rPr>
              <w:t>8.40</w:t>
            </w:r>
          </w:p>
        </w:tc>
        <w:tc>
          <w:tcPr>
            <w:tcW w:w="270" w:type="dxa"/>
          </w:tcPr>
          <w:p w14:paraId="3885B6EB" w14:textId="77777777" w:rsidR="009512A0" w:rsidRPr="00720438" w:rsidRDefault="009512A0" w:rsidP="000B0131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CC71D60" w14:textId="5560CCB7" w:rsidR="009512A0" w:rsidRPr="00720438" w:rsidRDefault="0009654F" w:rsidP="000B0131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/>
                <w:sz w:val="28"/>
                <w:szCs w:val="28"/>
              </w:rPr>
              <w:t>1.43</w:t>
            </w:r>
          </w:p>
        </w:tc>
      </w:tr>
      <w:tr w:rsidR="009512A0" w:rsidRPr="00720438" w14:paraId="56B22FF6" w14:textId="77777777" w:rsidTr="00C8441A">
        <w:tc>
          <w:tcPr>
            <w:tcW w:w="5229" w:type="dxa"/>
          </w:tcPr>
          <w:p w14:paraId="1DE70A4C" w14:textId="77777777" w:rsidR="009512A0" w:rsidRPr="00720438" w:rsidRDefault="009512A0" w:rsidP="000B0131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z w:val="28"/>
                <w:szCs w:val="28"/>
              </w:rPr>
            </w:pPr>
            <w:r w:rsidRPr="007204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ไทย-ไลซาท จำกัด</w:t>
            </w:r>
          </w:p>
        </w:tc>
        <w:tc>
          <w:tcPr>
            <w:tcW w:w="1800" w:type="dxa"/>
          </w:tcPr>
          <w:p w14:paraId="4382C779" w14:textId="138402DC" w:rsidR="009512A0" w:rsidRPr="00720438" w:rsidRDefault="0009654F" w:rsidP="000B0131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20438">
              <w:rPr>
                <w:rFonts w:ascii="Angsana New" w:hAnsi="Angsana New"/>
                <w:sz w:val="28"/>
                <w:szCs w:val="28"/>
              </w:rPr>
              <w:t>1,627.96</w:t>
            </w:r>
          </w:p>
        </w:tc>
        <w:tc>
          <w:tcPr>
            <w:tcW w:w="270" w:type="dxa"/>
          </w:tcPr>
          <w:p w14:paraId="0B2B39D6" w14:textId="77777777" w:rsidR="009512A0" w:rsidRPr="00720438" w:rsidRDefault="009512A0" w:rsidP="000B0131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4568828" w14:textId="1443D6FB" w:rsidR="009512A0" w:rsidRPr="00720438" w:rsidRDefault="0009654F" w:rsidP="000B0131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/>
                <w:sz w:val="28"/>
                <w:szCs w:val="28"/>
              </w:rPr>
              <w:t>43.09</w:t>
            </w:r>
          </w:p>
        </w:tc>
      </w:tr>
      <w:tr w:rsidR="00E053CF" w:rsidRPr="00720438" w14:paraId="2332F314" w14:textId="77777777" w:rsidTr="00C8441A">
        <w:tc>
          <w:tcPr>
            <w:tcW w:w="5229" w:type="dxa"/>
          </w:tcPr>
          <w:p w14:paraId="6B037A14" w14:textId="43A59013" w:rsidR="00E053CF" w:rsidRPr="00720438" w:rsidRDefault="00365201" w:rsidP="00365201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204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เลิศรัฐการ พร็อพเพอร์ตี้</w:t>
            </w:r>
            <w:r w:rsidRPr="0072043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7204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ดีเวลลอปเม้นท์ จำกัด</w:t>
            </w:r>
          </w:p>
        </w:tc>
        <w:tc>
          <w:tcPr>
            <w:tcW w:w="1800" w:type="dxa"/>
          </w:tcPr>
          <w:p w14:paraId="7F6F3883" w14:textId="1F62F231" w:rsidR="00E053CF" w:rsidRPr="00720438" w:rsidRDefault="00365201" w:rsidP="000B0131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20438">
              <w:rPr>
                <w:rFonts w:ascii="Angsana New" w:hAnsi="Angsana New"/>
                <w:sz w:val="28"/>
                <w:szCs w:val="28"/>
              </w:rPr>
              <w:t>400.00</w:t>
            </w:r>
          </w:p>
        </w:tc>
        <w:tc>
          <w:tcPr>
            <w:tcW w:w="270" w:type="dxa"/>
          </w:tcPr>
          <w:p w14:paraId="68D8057B" w14:textId="77777777" w:rsidR="00E053CF" w:rsidRPr="00720438" w:rsidRDefault="00E053CF" w:rsidP="000B0131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2571E51" w14:textId="321B7963" w:rsidR="00E053CF" w:rsidRPr="00720438" w:rsidRDefault="00365201" w:rsidP="000B0131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20438">
              <w:rPr>
                <w:rFonts w:ascii="Angsana New" w:hAnsi="Angsana New"/>
                <w:sz w:val="28"/>
                <w:szCs w:val="28"/>
              </w:rPr>
              <w:t>400.00</w:t>
            </w:r>
          </w:p>
        </w:tc>
      </w:tr>
    </w:tbl>
    <w:p w14:paraId="1EE56258" w14:textId="09F5D6C4" w:rsidR="000B1B3E" w:rsidRPr="00720438" w:rsidRDefault="000B1B3E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7CAACE12" w14:textId="6F800FA7" w:rsidR="003B14EA" w:rsidRPr="00720438" w:rsidRDefault="00BB5C14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720438">
        <w:rPr>
          <w:rFonts w:ascii="Angsana New" w:hAnsi="Angsana New" w:hint="cs"/>
          <w:b/>
          <w:bCs/>
          <w:sz w:val="28"/>
          <w:szCs w:val="28"/>
          <w:cs/>
          <w:lang w:val="th-TH"/>
        </w:rPr>
        <w:t>อสังหาริมทรัพย์พัฒนาเพื่อขาย</w:t>
      </w:r>
    </w:p>
    <w:p w14:paraId="74311FAF" w14:textId="6A2766E1" w:rsidR="00536901" w:rsidRPr="00720438" w:rsidRDefault="00536901" w:rsidP="000B0131">
      <w:pPr>
        <w:spacing w:line="340" w:lineRule="exact"/>
        <w:ind w:right="-27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10"/>
        <w:gridCol w:w="1251"/>
        <w:gridCol w:w="332"/>
        <w:gridCol w:w="1277"/>
      </w:tblGrid>
      <w:tr w:rsidR="00AB6324" w:rsidRPr="00720438" w14:paraId="429E7278" w14:textId="77777777" w:rsidTr="00EC2C02">
        <w:tc>
          <w:tcPr>
            <w:tcW w:w="3457" w:type="pct"/>
          </w:tcPr>
          <w:p w14:paraId="3BCAA237" w14:textId="77777777" w:rsidR="00AB6324" w:rsidRPr="00720438" w:rsidRDefault="00AB6324" w:rsidP="000B01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3" w:type="pct"/>
            <w:gridSpan w:val="3"/>
          </w:tcPr>
          <w:p w14:paraId="7B212BE9" w14:textId="77777777" w:rsidR="00AB6324" w:rsidRPr="00720438" w:rsidRDefault="00AB6324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719A8" w:rsidRPr="00720438" w14:paraId="4E27E127" w14:textId="77777777" w:rsidTr="009A6E9E">
        <w:tc>
          <w:tcPr>
            <w:tcW w:w="3457" w:type="pct"/>
          </w:tcPr>
          <w:p w14:paraId="539A43ED" w14:textId="77777777" w:rsidR="00A719A8" w:rsidRPr="00720438" w:rsidRDefault="00A719A8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" w:type="pct"/>
          </w:tcPr>
          <w:p w14:paraId="32171F78" w14:textId="63FF80B6" w:rsidR="00A719A8" w:rsidRPr="00720438" w:rsidRDefault="00775C8A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302755" w:rsidRPr="00720438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79" w:type="pct"/>
          </w:tcPr>
          <w:p w14:paraId="3C1EFCEF" w14:textId="77777777" w:rsidR="00A719A8" w:rsidRPr="00720438" w:rsidRDefault="00A719A8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</w:tcPr>
          <w:p w14:paraId="0BDA3B76" w14:textId="1A24D916" w:rsidR="00A719A8" w:rsidRPr="00720438" w:rsidRDefault="00A719A8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9C0B91" w:rsidRPr="00720438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2043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20438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A719A8" w:rsidRPr="00720438" w14:paraId="7CA05A6D" w14:textId="77777777" w:rsidTr="009A6E9E">
        <w:tc>
          <w:tcPr>
            <w:tcW w:w="3457" w:type="pct"/>
          </w:tcPr>
          <w:p w14:paraId="6AF5735A" w14:textId="77777777" w:rsidR="00A719A8" w:rsidRPr="00720438" w:rsidRDefault="00A719A8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" w:type="pct"/>
            <w:vAlign w:val="center"/>
          </w:tcPr>
          <w:p w14:paraId="5BEF2D1A" w14:textId="4206CFFF" w:rsidR="00A719A8" w:rsidRPr="00720438" w:rsidRDefault="009C0B91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719A8" w:rsidRPr="00720438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302755" w:rsidRPr="0072043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9" w:type="pct"/>
            <w:vAlign w:val="center"/>
          </w:tcPr>
          <w:p w14:paraId="01A22267" w14:textId="77777777" w:rsidR="00A719A8" w:rsidRPr="00720438" w:rsidRDefault="00A719A8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14:paraId="440E88BC" w14:textId="579CBC60" w:rsidR="00A719A8" w:rsidRPr="00720438" w:rsidRDefault="009C0B91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719A8" w:rsidRPr="00720438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775C8A" w:rsidRPr="0072043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719A8" w:rsidRPr="00720438" w14:paraId="32DCFB40" w14:textId="77777777" w:rsidTr="00EC2C02">
        <w:tc>
          <w:tcPr>
            <w:tcW w:w="3457" w:type="pct"/>
          </w:tcPr>
          <w:p w14:paraId="2EBA13DD" w14:textId="77777777" w:rsidR="00A719A8" w:rsidRPr="00720438" w:rsidRDefault="00A719A8" w:rsidP="000B0131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3" w:type="pct"/>
            <w:gridSpan w:val="3"/>
          </w:tcPr>
          <w:p w14:paraId="0AE29E3B" w14:textId="2BEE20CC" w:rsidR="00A719A8" w:rsidRPr="00720438" w:rsidRDefault="00A719A8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75C8A" w:rsidRPr="00720438" w14:paraId="55607450" w14:textId="77777777" w:rsidTr="009A6E9E">
        <w:tc>
          <w:tcPr>
            <w:tcW w:w="3457" w:type="pct"/>
          </w:tcPr>
          <w:p w14:paraId="629F9A78" w14:textId="77777777" w:rsidR="00775C8A" w:rsidRPr="00720438" w:rsidRDefault="00775C8A" w:rsidP="00775C8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อสังหาริมทรัพย์ที่พัฒนาแล้ว</w:t>
            </w:r>
          </w:p>
        </w:tc>
        <w:tc>
          <w:tcPr>
            <w:tcW w:w="675" w:type="pct"/>
          </w:tcPr>
          <w:p w14:paraId="33E23422" w14:textId="285960E3" w:rsidR="00775C8A" w:rsidRPr="00720438" w:rsidRDefault="00F036D3" w:rsidP="00775C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1,785.70</w:t>
            </w:r>
          </w:p>
        </w:tc>
        <w:tc>
          <w:tcPr>
            <w:tcW w:w="179" w:type="pct"/>
          </w:tcPr>
          <w:p w14:paraId="07F6D4D8" w14:textId="77777777" w:rsidR="00775C8A" w:rsidRPr="00720438" w:rsidRDefault="00775C8A" w:rsidP="00775C8A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</w:tcPr>
          <w:p w14:paraId="235029CD" w14:textId="42A5B39A" w:rsidR="00775C8A" w:rsidRPr="00720438" w:rsidRDefault="009C0B91" w:rsidP="00775C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75C8A" w:rsidRPr="007204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,158.89</w:t>
            </w:r>
          </w:p>
        </w:tc>
      </w:tr>
      <w:tr w:rsidR="00775C8A" w:rsidRPr="00720438" w14:paraId="561742D8" w14:textId="77777777" w:rsidTr="009A6E9E">
        <w:tc>
          <w:tcPr>
            <w:tcW w:w="3457" w:type="pct"/>
          </w:tcPr>
          <w:p w14:paraId="705B0EE8" w14:textId="77777777" w:rsidR="00775C8A" w:rsidRPr="00720438" w:rsidRDefault="00775C8A" w:rsidP="00775C8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อสังหาริมทรัพย์ระหว่างพัฒนา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71498820" w14:textId="258319D1" w:rsidR="00775C8A" w:rsidRPr="00720438" w:rsidRDefault="00F036D3" w:rsidP="00775C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2,773.92</w:t>
            </w:r>
          </w:p>
        </w:tc>
        <w:tc>
          <w:tcPr>
            <w:tcW w:w="179" w:type="pct"/>
          </w:tcPr>
          <w:p w14:paraId="2CF82033" w14:textId="77777777" w:rsidR="00775C8A" w:rsidRPr="00720438" w:rsidRDefault="00775C8A" w:rsidP="00775C8A">
            <w:pPr>
              <w:pStyle w:val="eightpt4ptspaceafter"/>
              <w:tabs>
                <w:tab w:val="decimal" w:pos="5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45F7FFA5" w14:textId="3F06AC97" w:rsidR="00775C8A" w:rsidRPr="00720438" w:rsidRDefault="009C0B91" w:rsidP="00775C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75C8A" w:rsidRPr="007204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,773.9</w:t>
            </w:r>
            <w:r w:rsidRPr="007204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775C8A" w:rsidRPr="00720438" w14:paraId="2E8EBAA5" w14:textId="77777777" w:rsidTr="009A6E9E">
        <w:tc>
          <w:tcPr>
            <w:tcW w:w="3457" w:type="pct"/>
          </w:tcPr>
          <w:p w14:paraId="556C3381" w14:textId="77777777" w:rsidR="00775C8A" w:rsidRPr="00720438" w:rsidRDefault="00775C8A" w:rsidP="00775C8A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4143FE27" w14:textId="4D0C1F89" w:rsidR="00775C8A" w:rsidRPr="00720438" w:rsidRDefault="00F036D3" w:rsidP="00775C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4,559.62</w:t>
            </w:r>
          </w:p>
        </w:tc>
        <w:tc>
          <w:tcPr>
            <w:tcW w:w="179" w:type="pct"/>
          </w:tcPr>
          <w:p w14:paraId="6879F263" w14:textId="77777777" w:rsidR="00775C8A" w:rsidRPr="00720438" w:rsidRDefault="00775C8A" w:rsidP="00775C8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2954A019" w14:textId="7682B1CD" w:rsidR="00775C8A" w:rsidRPr="00720438" w:rsidRDefault="00775C8A" w:rsidP="00775C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4,93</w:t>
            </w:r>
            <w:r w:rsidR="009C0B91"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.81</w:t>
            </w:r>
          </w:p>
        </w:tc>
      </w:tr>
      <w:tr w:rsidR="00775C8A" w:rsidRPr="00720438" w14:paraId="5F7C1AD8" w14:textId="77777777" w:rsidTr="009A6E9E">
        <w:tc>
          <w:tcPr>
            <w:tcW w:w="3457" w:type="pct"/>
          </w:tcPr>
          <w:p w14:paraId="349B246F" w14:textId="77777777" w:rsidR="00775C8A" w:rsidRPr="00720438" w:rsidRDefault="00775C8A" w:rsidP="00775C8A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2043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ค่าเผื่อการลดมูลค่า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05CE6CE1" w14:textId="4D8D6171" w:rsidR="00775C8A" w:rsidRPr="00720438" w:rsidRDefault="00F036D3" w:rsidP="00775C8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(3.00)</w:t>
            </w:r>
          </w:p>
        </w:tc>
        <w:tc>
          <w:tcPr>
            <w:tcW w:w="179" w:type="pct"/>
          </w:tcPr>
          <w:p w14:paraId="5B3394DB" w14:textId="77777777" w:rsidR="00775C8A" w:rsidRPr="00720438" w:rsidRDefault="00775C8A" w:rsidP="00775C8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64E27A56" w14:textId="0DA91738" w:rsidR="00775C8A" w:rsidRPr="00720438" w:rsidRDefault="00775C8A" w:rsidP="00775C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C0B91" w:rsidRPr="007204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7204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.7</w:t>
            </w:r>
            <w:r w:rsidR="009C0B91" w:rsidRPr="007204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7204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75C8A" w:rsidRPr="00720438" w14:paraId="58D4699F" w14:textId="77777777" w:rsidTr="009A6E9E">
        <w:tc>
          <w:tcPr>
            <w:tcW w:w="3457" w:type="pct"/>
          </w:tcPr>
          <w:p w14:paraId="371EB5FF" w14:textId="77777777" w:rsidR="00775C8A" w:rsidRPr="00720438" w:rsidRDefault="00775C8A" w:rsidP="00775C8A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0F7E1ED9" w14:textId="1B4B12A1" w:rsidR="00775C8A" w:rsidRPr="00720438" w:rsidRDefault="00F036D3" w:rsidP="00775C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4,556.62</w:t>
            </w:r>
          </w:p>
        </w:tc>
        <w:tc>
          <w:tcPr>
            <w:tcW w:w="179" w:type="pct"/>
          </w:tcPr>
          <w:p w14:paraId="747226C6" w14:textId="0AED7C19" w:rsidR="00775C8A" w:rsidRPr="00720438" w:rsidRDefault="00775C8A" w:rsidP="00775C8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5A465FC2" w14:textId="14739D5A" w:rsidR="00775C8A" w:rsidRPr="00720438" w:rsidRDefault="00775C8A" w:rsidP="00775C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4,93</w:t>
            </w:r>
            <w:r w:rsidR="009C0B91"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.11</w:t>
            </w:r>
          </w:p>
        </w:tc>
      </w:tr>
      <w:tr w:rsidR="00EC2C02" w:rsidRPr="00720438" w14:paraId="7EEF26B9" w14:textId="77777777" w:rsidTr="009A6E9E">
        <w:tc>
          <w:tcPr>
            <w:tcW w:w="3457" w:type="pct"/>
          </w:tcPr>
          <w:p w14:paraId="2DEC35E9" w14:textId="77777777" w:rsidR="00EC2C02" w:rsidRPr="00720438" w:rsidRDefault="00EC2C02" w:rsidP="00775C8A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5" w:type="pct"/>
            <w:tcBorders>
              <w:top w:val="double" w:sz="4" w:space="0" w:color="auto"/>
            </w:tcBorders>
          </w:tcPr>
          <w:p w14:paraId="59DCE7D0" w14:textId="13352346" w:rsidR="00EC2C02" w:rsidRPr="00720438" w:rsidRDefault="00EC2C02" w:rsidP="00775C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79" w:type="pct"/>
          </w:tcPr>
          <w:p w14:paraId="0AB5EAEF" w14:textId="77777777" w:rsidR="00EC2C02" w:rsidRPr="00720438" w:rsidRDefault="00EC2C02" w:rsidP="00775C8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00029A89" w14:textId="77777777" w:rsidR="00EC2C02" w:rsidRPr="00720438" w:rsidRDefault="00EC2C02" w:rsidP="00775C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78288E" w:rsidRPr="00720438" w14:paraId="47CE720D" w14:textId="77777777" w:rsidTr="00EC2C02">
        <w:trPr>
          <w:tblHeader/>
        </w:trPr>
        <w:tc>
          <w:tcPr>
            <w:tcW w:w="3457" w:type="pct"/>
          </w:tcPr>
          <w:p w14:paraId="732DEA17" w14:textId="77777777" w:rsidR="0078288E" w:rsidRPr="00720438" w:rsidRDefault="0078288E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3" w:type="pct"/>
            <w:gridSpan w:val="3"/>
          </w:tcPr>
          <w:p w14:paraId="437A59A9" w14:textId="77777777" w:rsidR="0078288E" w:rsidRPr="00720438" w:rsidRDefault="0078288E" w:rsidP="000B01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8288E" w:rsidRPr="00720438" w14:paraId="29AE22D6" w14:textId="77777777" w:rsidTr="009A6E9E">
        <w:trPr>
          <w:tblHeader/>
        </w:trPr>
        <w:tc>
          <w:tcPr>
            <w:tcW w:w="3457" w:type="pct"/>
          </w:tcPr>
          <w:p w14:paraId="55FA2567" w14:textId="00216BE9" w:rsidR="0078288E" w:rsidRPr="00720438" w:rsidRDefault="0006689A" w:rsidP="000B0131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0F3D2C" w:rsidRPr="0072043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="00775C8A" w:rsidRPr="0072043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775C8A" w:rsidRPr="0072043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0F3D2C" w:rsidRPr="0072043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675" w:type="pct"/>
          </w:tcPr>
          <w:p w14:paraId="7879C199" w14:textId="744CCFF7" w:rsidR="0078288E" w:rsidRPr="00720438" w:rsidRDefault="009C0B91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8288E" w:rsidRPr="00720438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0F3D2C" w:rsidRPr="0072043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9" w:type="pct"/>
          </w:tcPr>
          <w:p w14:paraId="7204FAF9" w14:textId="77777777" w:rsidR="0078288E" w:rsidRPr="00720438" w:rsidRDefault="0078288E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</w:tcPr>
          <w:p w14:paraId="441D0DFB" w14:textId="1BFD9163" w:rsidR="0078288E" w:rsidRPr="00720438" w:rsidRDefault="009C0B91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8288E" w:rsidRPr="00720438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0F3D2C" w:rsidRPr="0072043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8288E" w:rsidRPr="00720438" w14:paraId="5493B808" w14:textId="77777777" w:rsidTr="00EC2C02">
        <w:trPr>
          <w:tblHeader/>
        </w:trPr>
        <w:tc>
          <w:tcPr>
            <w:tcW w:w="3457" w:type="pct"/>
          </w:tcPr>
          <w:p w14:paraId="187B3E9E" w14:textId="77777777" w:rsidR="0078288E" w:rsidRPr="00720438" w:rsidRDefault="0078288E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3" w:type="pct"/>
            <w:gridSpan w:val="3"/>
          </w:tcPr>
          <w:p w14:paraId="4B1DE2D4" w14:textId="77777777" w:rsidR="0078288E" w:rsidRPr="00720438" w:rsidRDefault="0078288E" w:rsidP="000B01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75C8A" w:rsidRPr="00720438" w14:paraId="6B4CB82C" w14:textId="77777777" w:rsidTr="009A6E9E">
        <w:tc>
          <w:tcPr>
            <w:tcW w:w="3457" w:type="pct"/>
          </w:tcPr>
          <w:p w14:paraId="78E8AD57" w14:textId="77777777" w:rsidR="00775C8A" w:rsidRPr="00720438" w:rsidRDefault="00775C8A" w:rsidP="00775C8A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ต้นทุนของอสังหาริมทรัพย์พัฒนาเพื่อขาย</w:t>
            </w:r>
          </w:p>
        </w:tc>
        <w:tc>
          <w:tcPr>
            <w:tcW w:w="675" w:type="pct"/>
          </w:tcPr>
          <w:p w14:paraId="114EC97C" w14:textId="77777777" w:rsidR="00775C8A" w:rsidRPr="00720438" w:rsidRDefault="00775C8A" w:rsidP="00775C8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pct"/>
          </w:tcPr>
          <w:p w14:paraId="16945CA9" w14:textId="77777777" w:rsidR="00775C8A" w:rsidRPr="00720438" w:rsidRDefault="00775C8A" w:rsidP="00775C8A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</w:tcPr>
          <w:p w14:paraId="060AE701" w14:textId="77777777" w:rsidR="00775C8A" w:rsidRPr="00720438" w:rsidRDefault="00775C8A" w:rsidP="00775C8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75C8A" w:rsidRPr="00720438" w14:paraId="672E3EB5" w14:textId="77777777" w:rsidTr="009A6E9E">
        <w:tc>
          <w:tcPr>
            <w:tcW w:w="3457" w:type="pct"/>
          </w:tcPr>
          <w:p w14:paraId="794273A1" w14:textId="77777777" w:rsidR="00775C8A" w:rsidRPr="00720438" w:rsidRDefault="00775C8A" w:rsidP="00775C8A">
            <w:pPr>
              <w:tabs>
                <w:tab w:val="left" w:pos="164"/>
              </w:tabs>
              <w:ind w:left="-18"/>
              <w:rPr>
                <w:rFonts w:ascii="Angsana New" w:hAnsi="Angsana New"/>
                <w:b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</w:t>
            </w:r>
            <w:r w:rsidRPr="00720438">
              <w:rPr>
                <w:rFonts w:ascii="Angsana New" w:hAnsi="Angsana New"/>
                <w:sz w:val="28"/>
                <w:szCs w:val="28"/>
                <w:cs/>
              </w:rPr>
              <w:t>ที่บันทึกรวมในบัญชีต้นทุนขายอสังหาริมทรัพย์</w:t>
            </w:r>
          </w:p>
        </w:tc>
        <w:tc>
          <w:tcPr>
            <w:tcW w:w="675" w:type="pct"/>
          </w:tcPr>
          <w:p w14:paraId="055AED3D" w14:textId="77777777" w:rsidR="00775C8A" w:rsidRPr="00720438" w:rsidRDefault="00775C8A" w:rsidP="00775C8A">
            <w:pPr>
              <w:pStyle w:val="eightpt4ptspaceafter"/>
              <w:tabs>
                <w:tab w:val="decimal" w:pos="52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pct"/>
          </w:tcPr>
          <w:p w14:paraId="0C4BF97B" w14:textId="77777777" w:rsidR="00775C8A" w:rsidRPr="00720438" w:rsidRDefault="00775C8A" w:rsidP="00775C8A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</w:tcPr>
          <w:p w14:paraId="1B2EA2F5" w14:textId="77777777" w:rsidR="00775C8A" w:rsidRPr="00720438" w:rsidRDefault="00775C8A" w:rsidP="00775C8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A6E9E" w:rsidRPr="00720438" w14:paraId="69A4DC5D" w14:textId="77777777" w:rsidTr="009A6E9E">
        <w:tc>
          <w:tcPr>
            <w:tcW w:w="3457" w:type="pct"/>
          </w:tcPr>
          <w:p w14:paraId="74289E50" w14:textId="77777777" w:rsidR="009A6E9E" w:rsidRPr="00720438" w:rsidRDefault="009A6E9E" w:rsidP="009A6E9E">
            <w:pPr>
              <w:pStyle w:val="ListParagraph"/>
              <w:numPr>
                <w:ilvl w:val="0"/>
                <w:numId w:val="4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hanging="1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75" w:type="pct"/>
          </w:tcPr>
          <w:p w14:paraId="554E46DE" w14:textId="49E26E77" w:rsidR="009A6E9E" w:rsidRPr="00720438" w:rsidRDefault="00F036D3" w:rsidP="00260A7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374.48</w:t>
            </w:r>
          </w:p>
        </w:tc>
        <w:tc>
          <w:tcPr>
            <w:tcW w:w="179" w:type="pct"/>
          </w:tcPr>
          <w:p w14:paraId="37018A64" w14:textId="77777777" w:rsidR="009A6E9E" w:rsidRPr="00720438" w:rsidRDefault="009A6E9E" w:rsidP="009A6E9E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</w:tcPr>
          <w:p w14:paraId="5D538F14" w14:textId="018D0BE4" w:rsidR="009A6E9E" w:rsidRPr="00720438" w:rsidRDefault="009A6E9E" w:rsidP="00260A7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745.67</w:t>
            </w:r>
          </w:p>
        </w:tc>
      </w:tr>
      <w:tr w:rsidR="009A6E9E" w:rsidRPr="00720438" w14:paraId="4BFD288C" w14:textId="77777777" w:rsidTr="009A6E9E">
        <w:tc>
          <w:tcPr>
            <w:tcW w:w="3457" w:type="pct"/>
          </w:tcPr>
          <w:p w14:paraId="74A6BD6A" w14:textId="50D5F8BA" w:rsidR="009A6E9E" w:rsidRPr="00720438" w:rsidRDefault="009A6E9E" w:rsidP="009A6E9E">
            <w:pPr>
              <w:pStyle w:val="ListParagraph"/>
              <w:numPr>
                <w:ilvl w:val="0"/>
                <w:numId w:val="4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hanging="1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Pr="00720438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675" w:type="pct"/>
          </w:tcPr>
          <w:p w14:paraId="3BBD7F59" w14:textId="2E4BC3AB" w:rsidR="009A6E9E" w:rsidRPr="00720438" w:rsidRDefault="00F036D3" w:rsidP="00260A7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0.30</w:t>
            </w:r>
          </w:p>
        </w:tc>
        <w:tc>
          <w:tcPr>
            <w:tcW w:w="179" w:type="pct"/>
          </w:tcPr>
          <w:p w14:paraId="6FCB4C46" w14:textId="77777777" w:rsidR="009A6E9E" w:rsidRPr="00720438" w:rsidRDefault="009A6E9E" w:rsidP="009A6E9E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</w:tcPr>
          <w:p w14:paraId="016648A2" w14:textId="1B0DEC24" w:rsidR="009A6E9E" w:rsidRPr="00720438" w:rsidRDefault="009A6E9E" w:rsidP="009A6E9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(0.65)</w:t>
            </w:r>
          </w:p>
        </w:tc>
      </w:tr>
      <w:tr w:rsidR="009A6E9E" w:rsidRPr="00720438" w14:paraId="66EEA6B9" w14:textId="77777777" w:rsidTr="009A6E9E">
        <w:tc>
          <w:tcPr>
            <w:tcW w:w="3457" w:type="pct"/>
          </w:tcPr>
          <w:p w14:paraId="4A095774" w14:textId="77777777" w:rsidR="009A6E9E" w:rsidRPr="00720438" w:rsidRDefault="009A6E9E" w:rsidP="009A6E9E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636CE537" w14:textId="6D20180D" w:rsidR="009A6E9E" w:rsidRPr="00720438" w:rsidRDefault="00F036D3" w:rsidP="00260A7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374.78</w:t>
            </w:r>
          </w:p>
        </w:tc>
        <w:tc>
          <w:tcPr>
            <w:tcW w:w="179" w:type="pct"/>
          </w:tcPr>
          <w:p w14:paraId="63A25448" w14:textId="77777777" w:rsidR="009A6E9E" w:rsidRPr="00720438" w:rsidRDefault="009A6E9E" w:rsidP="009A6E9E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36C60D07" w14:textId="0028F168" w:rsidR="009A6E9E" w:rsidRPr="00720438" w:rsidRDefault="009A6E9E" w:rsidP="009A6E9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745.02</w:t>
            </w:r>
          </w:p>
        </w:tc>
      </w:tr>
    </w:tbl>
    <w:p w14:paraId="32E8C994" w14:textId="77777777" w:rsidR="0078288E" w:rsidRPr="00720438" w:rsidRDefault="0078288E" w:rsidP="000B0131">
      <w:pPr>
        <w:spacing w:line="240" w:lineRule="auto"/>
        <w:ind w:left="540" w:right="63"/>
        <w:rPr>
          <w:rFonts w:ascii="Angsana New" w:hAnsi="Angsana New"/>
          <w:sz w:val="20"/>
          <w:szCs w:val="20"/>
        </w:rPr>
      </w:pPr>
    </w:p>
    <w:p w14:paraId="51169BBA" w14:textId="5E68955E" w:rsidR="00700ECE" w:rsidRPr="00720438" w:rsidRDefault="00700ECE" w:rsidP="000B0131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  <w:r w:rsidRPr="00720438">
        <w:rPr>
          <w:rFonts w:ascii="Angsana New" w:hAnsi="Angsana New"/>
          <w:sz w:val="28"/>
          <w:szCs w:val="28"/>
          <w:cs/>
        </w:rPr>
        <w:t>อสังหาริมทรัพย์พัฒนาเพื่อขาย</w:t>
      </w:r>
      <w:r w:rsidRPr="00720438">
        <w:rPr>
          <w:rFonts w:ascii="Angsana New" w:hAnsi="Angsana New" w:hint="cs"/>
          <w:sz w:val="28"/>
          <w:szCs w:val="28"/>
          <w:cs/>
        </w:rPr>
        <w:t>ประกอบด้วย</w:t>
      </w:r>
      <w:r w:rsidRPr="00720438">
        <w:rPr>
          <w:rFonts w:ascii="Angsana New" w:hAnsi="Angsana New"/>
          <w:sz w:val="28"/>
          <w:szCs w:val="28"/>
          <w:cs/>
        </w:rPr>
        <w:t>อสังหาริมทรัพย์</w:t>
      </w:r>
      <w:r w:rsidRPr="00720438">
        <w:rPr>
          <w:rFonts w:ascii="Angsana New" w:hAnsi="Angsana New" w:hint="cs"/>
          <w:sz w:val="28"/>
          <w:szCs w:val="28"/>
          <w:cs/>
        </w:rPr>
        <w:t>ที่พัฒนาแล้ว</w:t>
      </w:r>
      <w:r w:rsidR="00621D92" w:rsidRPr="00720438">
        <w:rPr>
          <w:rFonts w:ascii="Angsana New" w:hAnsi="Angsana New"/>
          <w:sz w:val="28"/>
          <w:szCs w:val="28"/>
        </w:rPr>
        <w:t xml:space="preserve"> 9 </w:t>
      </w:r>
      <w:r w:rsidRPr="00720438">
        <w:rPr>
          <w:rFonts w:ascii="Angsana New" w:hAnsi="Angsana New"/>
          <w:sz w:val="28"/>
          <w:szCs w:val="28"/>
          <w:cs/>
        </w:rPr>
        <w:t>โครงการ และ</w:t>
      </w:r>
      <w:r w:rsidRPr="00720438">
        <w:rPr>
          <w:rFonts w:ascii="Angsana New" w:hAnsi="Angsana New" w:hint="cs"/>
          <w:sz w:val="28"/>
          <w:szCs w:val="28"/>
          <w:cs/>
        </w:rPr>
        <w:t>อสังหาริมทรัพย์ระหว่างพัฒนา</w:t>
      </w:r>
    </w:p>
    <w:p w14:paraId="42BB1F50" w14:textId="77777777" w:rsidR="00353823" w:rsidRPr="00720438" w:rsidRDefault="00353823" w:rsidP="000B0131">
      <w:pPr>
        <w:spacing w:line="240" w:lineRule="auto"/>
        <w:ind w:left="540" w:right="63"/>
        <w:rPr>
          <w:rFonts w:ascii="Angsana New" w:hAnsi="Angsana New"/>
          <w:sz w:val="20"/>
          <w:szCs w:val="20"/>
        </w:rPr>
      </w:pPr>
    </w:p>
    <w:p w14:paraId="6D4B731D" w14:textId="0C3D11D1" w:rsidR="00E37698" w:rsidRPr="00720438" w:rsidRDefault="00E37698" w:rsidP="000B0131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</w:rPr>
      </w:pPr>
      <w:r w:rsidRPr="0072043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036D3" w:rsidRPr="00720438">
        <w:rPr>
          <w:rFonts w:ascii="Angsana New" w:hAnsi="Angsana New"/>
          <w:sz w:val="28"/>
          <w:szCs w:val="28"/>
        </w:rPr>
        <w:t>31</w:t>
      </w:r>
      <w:r w:rsidR="00775C8A" w:rsidRPr="00720438">
        <w:rPr>
          <w:rFonts w:ascii="Angsana New" w:hAnsi="Angsana New"/>
          <w:sz w:val="28"/>
          <w:szCs w:val="28"/>
        </w:rPr>
        <w:t xml:space="preserve"> </w:t>
      </w:r>
      <w:r w:rsidR="009805E4" w:rsidRPr="00720438">
        <w:rPr>
          <w:rFonts w:ascii="Angsana New" w:hAnsi="Angsana New" w:hint="cs"/>
          <w:sz w:val="28"/>
          <w:szCs w:val="28"/>
          <w:cs/>
        </w:rPr>
        <w:t>มีนาคม</w:t>
      </w:r>
      <w:r w:rsidR="00775C8A" w:rsidRPr="00720438">
        <w:rPr>
          <w:rFonts w:ascii="Angsana New" w:hAnsi="Angsana New" w:hint="cs"/>
          <w:sz w:val="28"/>
          <w:szCs w:val="28"/>
          <w:cs/>
        </w:rPr>
        <w:t xml:space="preserve"> </w:t>
      </w:r>
      <w:r w:rsidR="00F036D3" w:rsidRPr="00720438">
        <w:rPr>
          <w:rFonts w:ascii="Angsana New" w:hAnsi="Angsana New"/>
          <w:sz w:val="28"/>
          <w:szCs w:val="28"/>
        </w:rPr>
        <w:t>2569</w:t>
      </w:r>
      <w:r w:rsidRPr="00720438">
        <w:rPr>
          <w:rFonts w:ascii="Angsana New" w:hAnsi="Angsana New"/>
          <w:sz w:val="28"/>
          <w:szCs w:val="28"/>
          <w:cs/>
        </w:rPr>
        <w:t xml:space="preserve"> อสังหาริมทรัพย์ระหว่างพัฒนาของกลุ่มบริษัท</w:t>
      </w:r>
      <w:r w:rsidRPr="00720438">
        <w:rPr>
          <w:rFonts w:ascii="Angsana New" w:hAnsi="Angsana New" w:hint="cs"/>
          <w:sz w:val="28"/>
          <w:szCs w:val="28"/>
          <w:cs/>
        </w:rPr>
        <w:t xml:space="preserve"> </w:t>
      </w:r>
      <w:r w:rsidRPr="00720438">
        <w:rPr>
          <w:rFonts w:ascii="Angsana New" w:hAnsi="Angsana New"/>
          <w:sz w:val="28"/>
          <w:szCs w:val="28"/>
          <w:cs/>
        </w:rPr>
        <w:t>จำนว</w:t>
      </w:r>
      <w:r w:rsidRPr="00720438">
        <w:rPr>
          <w:rFonts w:ascii="Angsana New" w:hAnsi="Angsana New" w:hint="cs"/>
          <w:sz w:val="28"/>
          <w:szCs w:val="28"/>
          <w:cs/>
        </w:rPr>
        <w:t>น</w:t>
      </w:r>
      <w:r w:rsidRPr="00720438">
        <w:rPr>
          <w:rFonts w:ascii="Angsana New" w:hAnsi="Angsana New"/>
          <w:sz w:val="28"/>
          <w:szCs w:val="28"/>
        </w:rPr>
        <w:t xml:space="preserve"> </w:t>
      </w:r>
      <w:r w:rsidR="00F036D3" w:rsidRPr="00720438">
        <w:rPr>
          <w:rFonts w:asciiTheme="majorBidi" w:hAnsiTheme="majorBidi" w:cstheme="majorBidi"/>
          <w:sz w:val="28"/>
          <w:szCs w:val="28"/>
        </w:rPr>
        <w:t xml:space="preserve">2,773.92 </w:t>
      </w:r>
      <w:r w:rsidRPr="00720438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720438">
        <w:rPr>
          <w:rFonts w:ascii="Angsana New" w:hAnsi="Angsana New"/>
          <w:i/>
          <w:iCs/>
          <w:sz w:val="28"/>
          <w:szCs w:val="28"/>
          <w:cs/>
        </w:rPr>
        <w:t>(</w:t>
      </w:r>
      <w:r w:rsidR="00CA53C1" w:rsidRPr="00720438">
        <w:rPr>
          <w:rFonts w:ascii="Angsana New" w:hAnsi="Angsana New"/>
          <w:i/>
          <w:iCs/>
          <w:sz w:val="28"/>
          <w:szCs w:val="28"/>
        </w:rPr>
        <w:t>3</w:t>
      </w:r>
      <w:r w:rsidR="009C0B91" w:rsidRPr="00720438">
        <w:rPr>
          <w:rFonts w:ascii="Angsana New" w:hAnsi="Angsana New"/>
          <w:i/>
          <w:iCs/>
          <w:sz w:val="28"/>
          <w:szCs w:val="28"/>
        </w:rPr>
        <w:t>0</w:t>
      </w:r>
      <w:r w:rsidRPr="00720438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720438">
        <w:rPr>
          <w:rFonts w:ascii="Angsana New" w:hAnsi="Angsana New" w:hint="cs"/>
          <w:i/>
          <w:iCs/>
          <w:sz w:val="28"/>
          <w:szCs w:val="28"/>
          <w:cs/>
        </w:rPr>
        <w:t>กันยายน</w:t>
      </w:r>
      <w:r w:rsidRPr="00720438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9C0B91" w:rsidRPr="00720438">
        <w:rPr>
          <w:rFonts w:ascii="Angsana New" w:hAnsi="Angsana New"/>
          <w:i/>
          <w:iCs/>
          <w:sz w:val="28"/>
          <w:szCs w:val="28"/>
        </w:rPr>
        <w:t>2</w:t>
      </w:r>
      <w:r w:rsidR="00CA53C1" w:rsidRPr="00720438">
        <w:rPr>
          <w:rFonts w:ascii="Angsana New" w:hAnsi="Angsana New"/>
          <w:i/>
          <w:iCs/>
          <w:sz w:val="28"/>
          <w:szCs w:val="28"/>
        </w:rPr>
        <w:t>56</w:t>
      </w:r>
      <w:r w:rsidR="00775C8A" w:rsidRPr="00720438">
        <w:rPr>
          <w:rFonts w:ascii="Angsana New" w:hAnsi="Angsana New"/>
          <w:i/>
          <w:iCs/>
          <w:sz w:val="28"/>
          <w:szCs w:val="28"/>
        </w:rPr>
        <w:t>8</w:t>
      </w:r>
      <w:r w:rsidRPr="00720438">
        <w:rPr>
          <w:rFonts w:ascii="Angsana New" w:hAnsi="Angsana New"/>
          <w:i/>
          <w:iCs/>
          <w:sz w:val="28"/>
          <w:szCs w:val="28"/>
        </w:rPr>
        <w:t xml:space="preserve">: </w:t>
      </w:r>
      <w:r w:rsidR="009C0B91" w:rsidRPr="00720438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775C8A" w:rsidRPr="00720438">
        <w:rPr>
          <w:rFonts w:asciiTheme="majorBidi" w:hAnsiTheme="majorBidi" w:cstheme="majorBidi"/>
          <w:i/>
          <w:iCs/>
          <w:sz w:val="28"/>
          <w:szCs w:val="28"/>
        </w:rPr>
        <w:t>,773.9</w:t>
      </w:r>
      <w:r w:rsidR="009C0B91" w:rsidRPr="00720438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775C8A" w:rsidRPr="0072043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20438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720438">
        <w:rPr>
          <w:rFonts w:ascii="Angsana New" w:hAnsi="Angsana New"/>
          <w:sz w:val="28"/>
          <w:szCs w:val="28"/>
          <w:cs/>
        </w:rPr>
        <w:t xml:space="preserve"> คาดว่าจะพัฒนา</w:t>
      </w:r>
      <w:r w:rsidRPr="00720438">
        <w:rPr>
          <w:rFonts w:ascii="Angsana New" w:hAnsi="Angsana New" w:hint="cs"/>
          <w:sz w:val="28"/>
          <w:szCs w:val="28"/>
          <w:cs/>
        </w:rPr>
        <w:t>สำเร็จในระยะเวลาเกินกว่า</w:t>
      </w:r>
      <w:r w:rsidRPr="00720438">
        <w:rPr>
          <w:rFonts w:ascii="Angsana New" w:hAnsi="Angsana New"/>
          <w:sz w:val="28"/>
          <w:szCs w:val="28"/>
          <w:cs/>
        </w:rPr>
        <w:t xml:space="preserve"> </w:t>
      </w:r>
      <w:r w:rsidR="00CA53C1" w:rsidRPr="00720438">
        <w:rPr>
          <w:rFonts w:ascii="Angsana New" w:hAnsi="Angsana New"/>
          <w:sz w:val="28"/>
          <w:szCs w:val="28"/>
        </w:rPr>
        <w:t>1</w:t>
      </w:r>
      <w:r w:rsidRPr="00720438">
        <w:rPr>
          <w:rFonts w:ascii="Angsana New" w:hAnsi="Angsana New"/>
          <w:sz w:val="28"/>
          <w:szCs w:val="28"/>
          <w:cs/>
        </w:rPr>
        <w:t xml:space="preserve"> ปีนับจากรอบระยะเวลารายงาน</w:t>
      </w:r>
    </w:p>
    <w:p w14:paraId="766BBAEB" w14:textId="63DB3927" w:rsidR="00700ECE" w:rsidRPr="00720438" w:rsidRDefault="00700ECE" w:rsidP="000B0131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</w:rPr>
      </w:pPr>
      <w:r w:rsidRPr="00720438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1DEED1D1" w14:textId="77777777" w:rsidR="00700ECE" w:rsidRPr="00720438" w:rsidRDefault="00700ECE" w:rsidP="000B0131">
      <w:pPr>
        <w:spacing w:line="240" w:lineRule="auto"/>
        <w:ind w:left="540" w:right="63"/>
        <w:rPr>
          <w:rFonts w:ascii="Angsana New" w:hAnsi="Angsana New"/>
          <w:i/>
          <w:iCs/>
        </w:rPr>
      </w:pPr>
    </w:p>
    <w:p w14:paraId="33402CFB" w14:textId="6016C27A" w:rsidR="009654CC" w:rsidRPr="00720438" w:rsidRDefault="00700ECE" w:rsidP="0015271D">
      <w:pPr>
        <w:spacing w:line="240" w:lineRule="auto"/>
        <w:ind w:left="540" w:right="63"/>
        <w:rPr>
          <w:rFonts w:ascii="Angsana New" w:hAnsi="Angsana New"/>
          <w:spacing w:val="-2"/>
          <w:sz w:val="28"/>
          <w:szCs w:val="28"/>
        </w:rPr>
      </w:pPr>
      <w:r w:rsidRPr="00720438">
        <w:rPr>
          <w:rFonts w:ascii="Angsana New" w:hAnsi="Angsana New"/>
          <w:sz w:val="28"/>
          <w:szCs w:val="28"/>
          <w:cs/>
        </w:rPr>
        <w:t>บริษัทย่อยได้นำที่ดินพร้อมสิ่งปลูกสร้างส่วนใหญ่ และสิ่งปลูกสร้างที่จะมีในภายหน้าไปจดจำนองเพื่อใช้เป็นหลักประกันเงิน</w:t>
      </w:r>
      <w:r w:rsidRPr="00720438">
        <w:rPr>
          <w:rFonts w:ascii="Angsana New" w:hAnsi="Angsana New"/>
          <w:spacing w:val="-2"/>
          <w:sz w:val="28"/>
          <w:szCs w:val="28"/>
          <w:cs/>
        </w:rPr>
        <w:t>กู้ยืม</w:t>
      </w:r>
      <w:r w:rsidRPr="00720438">
        <w:rPr>
          <w:rFonts w:ascii="Angsana New" w:hAnsi="Angsana New" w:hint="cs"/>
          <w:spacing w:val="-2"/>
          <w:sz w:val="28"/>
          <w:szCs w:val="28"/>
          <w:cs/>
        </w:rPr>
        <w:t>จากสถาบันการเงิน</w:t>
      </w:r>
      <w:r w:rsidRPr="00720438">
        <w:rPr>
          <w:rFonts w:ascii="Angsana New" w:hAnsi="Angsana New"/>
          <w:spacing w:val="-2"/>
          <w:sz w:val="28"/>
          <w:szCs w:val="28"/>
          <w:cs/>
        </w:rPr>
        <w:t>ของบริษัทย่</w:t>
      </w:r>
      <w:r w:rsidR="00500DB6" w:rsidRPr="00720438">
        <w:rPr>
          <w:rFonts w:ascii="Angsana New" w:hAnsi="Angsana New" w:hint="cs"/>
          <w:spacing w:val="-2"/>
          <w:sz w:val="28"/>
          <w:szCs w:val="28"/>
          <w:cs/>
        </w:rPr>
        <w:t>อย</w:t>
      </w:r>
    </w:p>
    <w:p w14:paraId="22069DDE" w14:textId="77777777" w:rsidR="004D6251" w:rsidRPr="00720438" w:rsidRDefault="004D6251" w:rsidP="0015271D">
      <w:pPr>
        <w:spacing w:line="240" w:lineRule="auto"/>
        <w:ind w:left="540" w:right="63"/>
        <w:rPr>
          <w:rFonts w:ascii="Angsana New" w:hAnsi="Angsana New"/>
          <w:spacing w:val="-2"/>
          <w:sz w:val="28"/>
          <w:szCs w:val="28"/>
        </w:rPr>
      </w:pPr>
    </w:p>
    <w:p w14:paraId="601CAEBE" w14:textId="2BDA7F87" w:rsidR="00500DB6" w:rsidRPr="00720438" w:rsidRDefault="00500DB6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720438">
        <w:rPr>
          <w:rFonts w:ascii="Angsana New" w:hAnsi="Angsana New"/>
          <w:b/>
          <w:bCs/>
          <w:sz w:val="28"/>
          <w:szCs w:val="28"/>
          <w:cs/>
          <w:lang w:val="th-TH"/>
        </w:rPr>
        <w:t>เงินลงทุนในบริษัท</w:t>
      </w:r>
      <w:r w:rsidRPr="00720438">
        <w:rPr>
          <w:rFonts w:ascii="Angsana New" w:hAnsi="Angsana New" w:hint="cs"/>
          <w:b/>
          <w:bCs/>
          <w:sz w:val="28"/>
          <w:szCs w:val="28"/>
          <w:cs/>
          <w:lang w:val="th-TH"/>
        </w:rPr>
        <w:t>ย่อย</w:t>
      </w:r>
      <w:r w:rsidR="0005684D" w:rsidRPr="00720438">
        <w:rPr>
          <w:rFonts w:ascii="Angsana New" w:hAnsi="Angsana New" w:hint="cs"/>
          <w:b/>
          <w:bCs/>
          <w:sz w:val="28"/>
          <w:szCs w:val="28"/>
          <w:cs/>
          <w:lang w:val="th-TH"/>
        </w:rPr>
        <w:t>และ</w:t>
      </w:r>
      <w:r w:rsidRPr="00720438">
        <w:rPr>
          <w:rFonts w:ascii="Angsana New" w:hAnsi="Angsana New" w:hint="cs"/>
          <w:b/>
          <w:bCs/>
          <w:sz w:val="28"/>
          <w:szCs w:val="28"/>
          <w:cs/>
          <w:lang w:val="th-TH"/>
        </w:rPr>
        <w:t>บริษัท</w:t>
      </w:r>
      <w:r w:rsidRPr="00720438">
        <w:rPr>
          <w:rFonts w:ascii="Angsana New" w:hAnsi="Angsana New"/>
          <w:b/>
          <w:bCs/>
          <w:sz w:val="28"/>
          <w:szCs w:val="28"/>
          <w:cs/>
          <w:lang w:val="th-TH"/>
        </w:rPr>
        <w:t>ร่วม</w:t>
      </w:r>
    </w:p>
    <w:p w14:paraId="5C4EE0EC" w14:textId="77777777" w:rsidR="0053616B" w:rsidRPr="00720438" w:rsidRDefault="0053616B" w:rsidP="000B0131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  <w:lang w:val="th-TH"/>
        </w:rPr>
      </w:pPr>
    </w:p>
    <w:p w14:paraId="4ACB8099" w14:textId="7D10C650" w:rsidR="002020B8" w:rsidRPr="00720438" w:rsidRDefault="002020B8" w:rsidP="002020B8">
      <w:pPr>
        <w:spacing w:line="240" w:lineRule="auto"/>
        <w:ind w:left="547"/>
        <w:rPr>
          <w:rFonts w:asciiTheme="majorBidi" w:hAnsiTheme="majorBidi"/>
          <w:b/>
          <w:bCs/>
          <w:i/>
          <w:iCs/>
          <w:sz w:val="28"/>
          <w:szCs w:val="28"/>
          <w:cs/>
        </w:rPr>
      </w:pPr>
      <w:r w:rsidRPr="00720438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เงินลงทุนในบริษัทย่อย</w:t>
      </w:r>
    </w:p>
    <w:p w14:paraId="4E0C502B" w14:textId="77777777" w:rsidR="0024219E" w:rsidRPr="00720438" w:rsidRDefault="0024219E" w:rsidP="000B0131">
      <w:pPr>
        <w:spacing w:line="240" w:lineRule="auto"/>
        <w:ind w:left="547"/>
        <w:rPr>
          <w:rFonts w:asciiTheme="majorBidi" w:hAnsiTheme="majorBidi"/>
        </w:rPr>
      </w:pPr>
    </w:p>
    <w:p w14:paraId="19BDCADA" w14:textId="31812517" w:rsidR="002020B8" w:rsidRPr="00720438" w:rsidRDefault="002020B8" w:rsidP="000B0131">
      <w:pPr>
        <w:spacing w:line="240" w:lineRule="auto"/>
        <w:ind w:left="547"/>
        <w:rPr>
          <w:rFonts w:asciiTheme="majorBidi" w:hAnsiTheme="majorBidi"/>
          <w:sz w:val="28"/>
          <w:szCs w:val="28"/>
        </w:rPr>
      </w:pPr>
      <w:r w:rsidRPr="00720438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720438">
        <w:rPr>
          <w:rFonts w:asciiTheme="majorBidi" w:hAnsiTheme="majorBidi"/>
          <w:sz w:val="28"/>
          <w:szCs w:val="28"/>
        </w:rPr>
        <w:t xml:space="preserve">17 </w:t>
      </w:r>
      <w:r w:rsidRPr="00720438">
        <w:rPr>
          <w:rFonts w:asciiTheme="majorBidi" w:hAnsiTheme="majorBidi"/>
          <w:sz w:val="28"/>
          <w:szCs w:val="28"/>
          <w:cs/>
        </w:rPr>
        <w:t>ตุลาคม</w:t>
      </w:r>
      <w:r w:rsidRPr="00720438">
        <w:rPr>
          <w:rFonts w:asciiTheme="majorBidi" w:hAnsiTheme="majorBidi"/>
          <w:sz w:val="28"/>
          <w:szCs w:val="28"/>
        </w:rPr>
        <w:t xml:space="preserve"> </w:t>
      </w:r>
      <w:r w:rsidR="009C0B91" w:rsidRPr="00720438">
        <w:rPr>
          <w:rFonts w:asciiTheme="majorBidi" w:hAnsiTheme="majorBidi"/>
          <w:sz w:val="28"/>
          <w:szCs w:val="28"/>
        </w:rPr>
        <w:t>2</w:t>
      </w:r>
      <w:r w:rsidRPr="00720438">
        <w:rPr>
          <w:rFonts w:asciiTheme="majorBidi" w:hAnsiTheme="majorBidi"/>
          <w:sz w:val="28"/>
          <w:szCs w:val="28"/>
        </w:rPr>
        <w:t xml:space="preserve">568 </w:t>
      </w:r>
      <w:r w:rsidRPr="00720438">
        <w:rPr>
          <w:rFonts w:asciiTheme="majorBidi" w:hAnsiTheme="majorBidi"/>
          <w:sz w:val="28"/>
          <w:szCs w:val="28"/>
          <w:cs/>
        </w:rPr>
        <w:t>บริษัทย่อยทางตรงแห่งหนึ่งได้ลดทุนจดทะเบียน จำนวน</w:t>
      </w:r>
      <w:r w:rsidRPr="00720438">
        <w:rPr>
          <w:rFonts w:asciiTheme="majorBidi" w:hAnsiTheme="majorBidi"/>
          <w:sz w:val="28"/>
          <w:szCs w:val="28"/>
        </w:rPr>
        <w:t xml:space="preserve"> </w:t>
      </w:r>
      <w:r w:rsidR="00D0307F" w:rsidRPr="00720438">
        <w:rPr>
          <w:rFonts w:asciiTheme="majorBidi" w:hAnsiTheme="majorBidi"/>
          <w:sz w:val="28"/>
          <w:szCs w:val="28"/>
        </w:rPr>
        <w:t>4.13</w:t>
      </w:r>
      <w:r w:rsidRPr="00720438">
        <w:rPr>
          <w:rFonts w:asciiTheme="majorBidi" w:hAnsiTheme="majorBidi"/>
          <w:sz w:val="28"/>
          <w:szCs w:val="28"/>
        </w:rPr>
        <w:t xml:space="preserve"> </w:t>
      </w:r>
      <w:r w:rsidRPr="00720438">
        <w:rPr>
          <w:rFonts w:asciiTheme="majorBidi" w:hAnsiTheme="majorBidi"/>
          <w:sz w:val="28"/>
          <w:szCs w:val="28"/>
          <w:cs/>
        </w:rPr>
        <w:t xml:space="preserve">ล้านหุ้น </w:t>
      </w:r>
      <w:r w:rsidR="00D0307F" w:rsidRPr="00720438">
        <w:rPr>
          <w:rFonts w:asciiTheme="majorBidi" w:hAnsiTheme="majorBidi" w:hint="cs"/>
          <w:sz w:val="28"/>
          <w:szCs w:val="28"/>
          <w:cs/>
        </w:rPr>
        <w:t>เฉพาะหุ้นที่</w:t>
      </w:r>
      <w:r w:rsidRPr="00720438">
        <w:rPr>
          <w:rFonts w:asciiTheme="majorBidi" w:hAnsiTheme="majorBidi"/>
          <w:sz w:val="28"/>
          <w:szCs w:val="28"/>
          <w:cs/>
        </w:rPr>
        <w:t>เรียกชำระแล้วหุ้นละ</w:t>
      </w:r>
      <w:r w:rsidRPr="00720438">
        <w:rPr>
          <w:rFonts w:asciiTheme="majorBidi" w:hAnsiTheme="majorBidi"/>
          <w:sz w:val="28"/>
          <w:szCs w:val="28"/>
        </w:rPr>
        <w:t xml:space="preserve"> 5</w:t>
      </w:r>
      <w:r w:rsidR="009C0B91" w:rsidRPr="00720438">
        <w:rPr>
          <w:rFonts w:asciiTheme="majorBidi" w:hAnsiTheme="majorBidi"/>
          <w:sz w:val="28"/>
          <w:szCs w:val="28"/>
        </w:rPr>
        <w:t>2</w:t>
      </w:r>
      <w:r w:rsidR="003B1C43" w:rsidRPr="00720438">
        <w:rPr>
          <w:rFonts w:asciiTheme="majorBidi" w:hAnsiTheme="majorBidi"/>
          <w:sz w:val="28"/>
          <w:szCs w:val="28"/>
        </w:rPr>
        <w:t>.</w:t>
      </w:r>
      <w:r w:rsidR="009C0B91" w:rsidRPr="00720438">
        <w:rPr>
          <w:rFonts w:asciiTheme="majorBidi" w:hAnsiTheme="majorBidi"/>
          <w:sz w:val="28"/>
          <w:szCs w:val="28"/>
        </w:rPr>
        <w:t>00</w:t>
      </w:r>
      <w:r w:rsidRPr="00720438">
        <w:rPr>
          <w:rFonts w:asciiTheme="majorBidi" w:hAnsiTheme="majorBidi"/>
          <w:sz w:val="28"/>
          <w:szCs w:val="28"/>
        </w:rPr>
        <w:t xml:space="preserve"> </w:t>
      </w:r>
      <w:r w:rsidRPr="00720438">
        <w:rPr>
          <w:rFonts w:asciiTheme="majorBidi" w:hAnsiTheme="majorBidi"/>
          <w:sz w:val="28"/>
          <w:szCs w:val="28"/>
          <w:cs/>
        </w:rPr>
        <w:t>บาท ที่ถือโดยบริษัท รวมจำนวนเงินคืนทุนทั้งสิ้น</w:t>
      </w:r>
      <w:r w:rsidRPr="00720438">
        <w:rPr>
          <w:rFonts w:asciiTheme="majorBidi" w:hAnsiTheme="majorBidi"/>
          <w:sz w:val="28"/>
          <w:szCs w:val="28"/>
        </w:rPr>
        <w:t xml:space="preserve"> </w:t>
      </w:r>
      <w:r w:rsidR="009C0B91" w:rsidRPr="00720438">
        <w:rPr>
          <w:rFonts w:asciiTheme="majorBidi" w:hAnsiTheme="majorBidi"/>
          <w:sz w:val="28"/>
          <w:szCs w:val="28"/>
        </w:rPr>
        <w:t>2</w:t>
      </w:r>
      <w:r w:rsidRPr="00720438">
        <w:rPr>
          <w:rFonts w:asciiTheme="majorBidi" w:hAnsiTheme="majorBidi"/>
          <w:sz w:val="28"/>
          <w:szCs w:val="28"/>
        </w:rPr>
        <w:t xml:space="preserve">14.76 </w:t>
      </w:r>
      <w:r w:rsidRPr="00720438">
        <w:rPr>
          <w:rFonts w:asciiTheme="majorBidi" w:hAnsiTheme="majorBidi"/>
          <w:sz w:val="28"/>
          <w:szCs w:val="28"/>
          <w:cs/>
        </w:rPr>
        <w:t>ล้านบาท ภายหลังการลดทุนบริษัท</w:t>
      </w:r>
      <w:r w:rsidRPr="00720438">
        <w:rPr>
          <w:rFonts w:asciiTheme="majorBidi" w:hAnsiTheme="majorBidi" w:hint="cs"/>
          <w:sz w:val="28"/>
          <w:szCs w:val="28"/>
          <w:cs/>
        </w:rPr>
        <w:t>ย่อย</w:t>
      </w:r>
      <w:r w:rsidRPr="00720438">
        <w:rPr>
          <w:rFonts w:asciiTheme="majorBidi" w:hAnsiTheme="majorBidi"/>
          <w:sz w:val="28"/>
          <w:szCs w:val="28"/>
          <w:cs/>
        </w:rPr>
        <w:t>จะมีทุนจดทะเบียน</w:t>
      </w:r>
      <w:r w:rsidRPr="00720438">
        <w:rPr>
          <w:rFonts w:asciiTheme="majorBidi" w:hAnsiTheme="majorBidi"/>
          <w:sz w:val="28"/>
          <w:szCs w:val="28"/>
        </w:rPr>
        <w:t xml:space="preserve"> 587</w:t>
      </w:r>
      <w:r w:rsidR="003B1C43" w:rsidRPr="00720438">
        <w:rPr>
          <w:rFonts w:asciiTheme="majorBidi" w:hAnsiTheme="majorBidi"/>
          <w:sz w:val="28"/>
          <w:szCs w:val="28"/>
        </w:rPr>
        <w:t>.</w:t>
      </w:r>
      <w:r w:rsidR="009C0B91" w:rsidRPr="00720438">
        <w:rPr>
          <w:rFonts w:asciiTheme="majorBidi" w:hAnsiTheme="majorBidi"/>
          <w:sz w:val="28"/>
          <w:szCs w:val="28"/>
        </w:rPr>
        <w:t>00</w:t>
      </w:r>
      <w:r w:rsidRPr="00720438">
        <w:rPr>
          <w:rFonts w:asciiTheme="majorBidi" w:hAnsiTheme="majorBidi"/>
          <w:sz w:val="28"/>
          <w:szCs w:val="28"/>
        </w:rPr>
        <w:t xml:space="preserve"> </w:t>
      </w:r>
      <w:r w:rsidRPr="00720438">
        <w:rPr>
          <w:rFonts w:asciiTheme="majorBidi" w:hAnsiTheme="majorBidi"/>
          <w:sz w:val="28"/>
          <w:szCs w:val="28"/>
          <w:cs/>
        </w:rPr>
        <w:t>ล้านบาท แบ่งออกเป็นหุ้นสามัญจำนวน</w:t>
      </w:r>
      <w:r w:rsidRPr="00720438">
        <w:rPr>
          <w:rFonts w:asciiTheme="majorBidi" w:hAnsiTheme="majorBidi" w:hint="cs"/>
          <w:sz w:val="28"/>
          <w:szCs w:val="28"/>
          <w:cs/>
        </w:rPr>
        <w:t xml:space="preserve"> </w:t>
      </w:r>
      <w:r w:rsidRPr="00720438">
        <w:rPr>
          <w:rFonts w:asciiTheme="majorBidi" w:hAnsiTheme="majorBidi"/>
          <w:sz w:val="28"/>
          <w:szCs w:val="28"/>
        </w:rPr>
        <w:t xml:space="preserve">5.87 </w:t>
      </w:r>
      <w:r w:rsidRPr="00720438">
        <w:rPr>
          <w:rFonts w:asciiTheme="majorBidi" w:hAnsiTheme="majorBidi"/>
          <w:sz w:val="28"/>
          <w:szCs w:val="28"/>
          <w:cs/>
        </w:rPr>
        <w:t>ล้านหุ้น มูลค่าหุ้นละ</w:t>
      </w:r>
      <w:r w:rsidR="00D0307F" w:rsidRPr="00720438">
        <w:rPr>
          <w:rFonts w:asciiTheme="majorBidi" w:hAnsiTheme="majorBidi" w:hint="cs"/>
          <w:sz w:val="28"/>
          <w:szCs w:val="28"/>
          <w:cs/>
        </w:rPr>
        <w:t xml:space="preserve"> </w:t>
      </w:r>
      <w:r w:rsidRPr="00720438">
        <w:rPr>
          <w:rFonts w:asciiTheme="majorBidi" w:hAnsiTheme="majorBidi"/>
          <w:sz w:val="28"/>
          <w:szCs w:val="28"/>
        </w:rPr>
        <w:t>1</w:t>
      </w:r>
      <w:r w:rsidR="009C0B91" w:rsidRPr="00720438">
        <w:rPr>
          <w:rFonts w:asciiTheme="majorBidi" w:hAnsiTheme="majorBidi"/>
          <w:sz w:val="28"/>
          <w:szCs w:val="28"/>
        </w:rPr>
        <w:t>00</w:t>
      </w:r>
      <w:r w:rsidR="003B1C43" w:rsidRPr="00720438">
        <w:rPr>
          <w:rFonts w:asciiTheme="majorBidi" w:hAnsiTheme="majorBidi"/>
          <w:sz w:val="28"/>
          <w:szCs w:val="28"/>
        </w:rPr>
        <w:t>.</w:t>
      </w:r>
      <w:r w:rsidR="009C0B91" w:rsidRPr="00720438">
        <w:rPr>
          <w:rFonts w:asciiTheme="majorBidi" w:hAnsiTheme="majorBidi"/>
          <w:sz w:val="28"/>
          <w:szCs w:val="28"/>
        </w:rPr>
        <w:t>00</w:t>
      </w:r>
      <w:r w:rsidRPr="00720438">
        <w:rPr>
          <w:rFonts w:asciiTheme="majorBidi" w:hAnsiTheme="majorBidi"/>
          <w:sz w:val="28"/>
          <w:szCs w:val="28"/>
        </w:rPr>
        <w:t xml:space="preserve"> </w:t>
      </w:r>
      <w:r w:rsidRPr="00720438">
        <w:rPr>
          <w:rFonts w:asciiTheme="majorBidi" w:hAnsiTheme="majorBidi"/>
          <w:sz w:val="28"/>
          <w:szCs w:val="28"/>
          <w:cs/>
        </w:rPr>
        <w:t>บาท ซึ่งประกอบด้วยหุ้นสามัญจำนวน</w:t>
      </w:r>
      <w:r w:rsidRPr="00720438">
        <w:rPr>
          <w:rFonts w:asciiTheme="majorBidi" w:hAnsiTheme="majorBidi"/>
          <w:sz w:val="28"/>
          <w:szCs w:val="28"/>
        </w:rPr>
        <w:t xml:space="preserve"> 1.4</w:t>
      </w:r>
      <w:r w:rsidR="009C0B91" w:rsidRPr="00720438">
        <w:rPr>
          <w:rFonts w:asciiTheme="majorBidi" w:hAnsiTheme="majorBidi"/>
          <w:sz w:val="28"/>
          <w:szCs w:val="28"/>
        </w:rPr>
        <w:t>0</w:t>
      </w:r>
      <w:r w:rsidRPr="00720438">
        <w:rPr>
          <w:rFonts w:asciiTheme="majorBidi" w:hAnsiTheme="majorBidi"/>
          <w:sz w:val="28"/>
          <w:szCs w:val="28"/>
        </w:rPr>
        <w:t xml:space="preserve"> </w:t>
      </w:r>
      <w:r w:rsidRPr="00720438">
        <w:rPr>
          <w:rFonts w:asciiTheme="majorBidi" w:hAnsiTheme="majorBidi"/>
          <w:sz w:val="28"/>
          <w:szCs w:val="28"/>
          <w:cs/>
        </w:rPr>
        <w:t>ล้านหุ้น เรียกชำระเต็มมูลค่าแล้ว และหุ้นสามัญจำนวน</w:t>
      </w:r>
      <w:r w:rsidRPr="00720438">
        <w:rPr>
          <w:rFonts w:asciiTheme="majorBidi" w:hAnsiTheme="majorBidi"/>
          <w:sz w:val="28"/>
          <w:szCs w:val="28"/>
        </w:rPr>
        <w:t xml:space="preserve"> </w:t>
      </w:r>
      <w:r w:rsidRPr="00720438">
        <w:rPr>
          <w:rFonts w:asciiTheme="majorBidi" w:hAnsiTheme="majorBidi"/>
          <w:spacing w:val="-2"/>
          <w:sz w:val="28"/>
          <w:szCs w:val="28"/>
        </w:rPr>
        <w:t xml:space="preserve">4.47 </w:t>
      </w:r>
      <w:r w:rsidRPr="00720438">
        <w:rPr>
          <w:rFonts w:asciiTheme="majorBidi" w:hAnsiTheme="majorBidi"/>
          <w:spacing w:val="-2"/>
          <w:sz w:val="28"/>
          <w:szCs w:val="28"/>
          <w:cs/>
        </w:rPr>
        <w:t>ล้านหุ้น เรียกชำระแล้วหุ้นละ</w:t>
      </w:r>
      <w:r w:rsidRPr="00720438">
        <w:rPr>
          <w:rFonts w:asciiTheme="majorBidi" w:hAnsiTheme="majorBidi"/>
          <w:spacing w:val="-2"/>
          <w:sz w:val="28"/>
          <w:szCs w:val="28"/>
        </w:rPr>
        <w:t xml:space="preserve"> 5</w:t>
      </w:r>
      <w:r w:rsidR="009C0B91" w:rsidRPr="00720438">
        <w:rPr>
          <w:rFonts w:asciiTheme="majorBidi" w:hAnsiTheme="majorBidi"/>
          <w:spacing w:val="-2"/>
          <w:sz w:val="28"/>
          <w:szCs w:val="28"/>
        </w:rPr>
        <w:t>2</w:t>
      </w:r>
      <w:r w:rsidR="003B1C43" w:rsidRPr="00720438">
        <w:rPr>
          <w:rFonts w:asciiTheme="majorBidi" w:hAnsiTheme="majorBidi"/>
          <w:spacing w:val="-2"/>
          <w:sz w:val="28"/>
          <w:szCs w:val="28"/>
        </w:rPr>
        <w:t>.</w:t>
      </w:r>
      <w:r w:rsidR="009C0B91" w:rsidRPr="00720438">
        <w:rPr>
          <w:rFonts w:asciiTheme="majorBidi" w:hAnsiTheme="majorBidi"/>
          <w:spacing w:val="-2"/>
          <w:sz w:val="28"/>
          <w:szCs w:val="28"/>
        </w:rPr>
        <w:t>00</w:t>
      </w:r>
      <w:r w:rsidRPr="00720438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720438">
        <w:rPr>
          <w:rFonts w:asciiTheme="majorBidi" w:hAnsiTheme="majorBidi"/>
          <w:spacing w:val="-2"/>
          <w:sz w:val="28"/>
          <w:szCs w:val="28"/>
          <w:cs/>
        </w:rPr>
        <w:t>บาท เมื่อวันที่</w:t>
      </w:r>
      <w:r w:rsidRPr="00720438">
        <w:rPr>
          <w:rFonts w:asciiTheme="majorBidi" w:hAnsiTheme="majorBidi"/>
          <w:spacing w:val="-2"/>
          <w:sz w:val="28"/>
          <w:szCs w:val="28"/>
        </w:rPr>
        <w:t xml:space="preserve"> 19 </w:t>
      </w:r>
      <w:r w:rsidRPr="00720438">
        <w:rPr>
          <w:rFonts w:asciiTheme="majorBidi" w:hAnsiTheme="majorBidi" w:hint="cs"/>
          <w:spacing w:val="-2"/>
          <w:sz w:val="28"/>
          <w:szCs w:val="28"/>
          <w:cs/>
        </w:rPr>
        <w:t xml:space="preserve">พฤศจิกายน </w:t>
      </w:r>
      <w:r w:rsidR="009C0B91" w:rsidRPr="00720438">
        <w:rPr>
          <w:rFonts w:asciiTheme="majorBidi" w:hAnsiTheme="majorBidi"/>
          <w:spacing w:val="-2"/>
          <w:sz w:val="28"/>
          <w:szCs w:val="28"/>
        </w:rPr>
        <w:t>2</w:t>
      </w:r>
      <w:r w:rsidRPr="00720438">
        <w:rPr>
          <w:rFonts w:asciiTheme="majorBidi" w:hAnsiTheme="majorBidi"/>
          <w:spacing w:val="-2"/>
          <w:sz w:val="28"/>
          <w:szCs w:val="28"/>
        </w:rPr>
        <w:t xml:space="preserve">568 </w:t>
      </w:r>
      <w:r w:rsidRPr="00720438">
        <w:rPr>
          <w:rFonts w:asciiTheme="majorBidi" w:hAnsiTheme="majorBidi"/>
          <w:spacing w:val="-2"/>
          <w:sz w:val="28"/>
          <w:szCs w:val="28"/>
          <w:cs/>
        </w:rPr>
        <w:t>บริษัทได้ชำระเงินค่าหุ้น</w:t>
      </w:r>
      <w:r w:rsidR="003A261C" w:rsidRPr="00720438">
        <w:rPr>
          <w:rFonts w:asciiTheme="majorBidi" w:hAnsiTheme="majorBidi"/>
          <w:spacing w:val="-2"/>
          <w:sz w:val="28"/>
          <w:szCs w:val="28"/>
        </w:rPr>
        <w:t xml:space="preserve"> </w:t>
      </w:r>
      <w:r w:rsidR="003A261C" w:rsidRPr="00720438">
        <w:rPr>
          <w:rFonts w:asciiTheme="majorBidi" w:hAnsiTheme="majorBidi" w:hint="cs"/>
          <w:spacing w:val="-2"/>
          <w:sz w:val="28"/>
          <w:szCs w:val="28"/>
          <w:cs/>
        </w:rPr>
        <w:t xml:space="preserve">มูลค่าหุ้นละ </w:t>
      </w:r>
      <w:r w:rsidR="003A261C" w:rsidRPr="00720438">
        <w:rPr>
          <w:rFonts w:asciiTheme="majorBidi" w:hAnsiTheme="majorBidi"/>
          <w:spacing w:val="-2"/>
          <w:sz w:val="28"/>
          <w:szCs w:val="28"/>
        </w:rPr>
        <w:t xml:space="preserve">48.00 </w:t>
      </w:r>
      <w:r w:rsidR="003A261C" w:rsidRPr="00720438">
        <w:rPr>
          <w:rFonts w:asciiTheme="majorBidi" w:hAnsiTheme="majorBidi" w:hint="cs"/>
          <w:spacing w:val="-2"/>
          <w:sz w:val="28"/>
          <w:szCs w:val="28"/>
          <w:cs/>
        </w:rPr>
        <w:t xml:space="preserve">บาท </w:t>
      </w:r>
      <w:r w:rsidRPr="00720438">
        <w:rPr>
          <w:rFonts w:asciiTheme="majorBidi" w:hAnsiTheme="majorBidi"/>
          <w:spacing w:val="-2"/>
          <w:sz w:val="28"/>
          <w:szCs w:val="28"/>
          <w:cs/>
        </w:rPr>
        <w:t>ที่ยังชำระไม่ครบ</w:t>
      </w:r>
      <w:r w:rsidRPr="00720438">
        <w:rPr>
          <w:rFonts w:asciiTheme="majorBidi" w:hAnsiTheme="majorBidi"/>
          <w:sz w:val="28"/>
          <w:szCs w:val="28"/>
          <w:cs/>
        </w:rPr>
        <w:t>ให้เต็มมูลค่าหุ้นโดยสมัครใจ เป็นจำนวน</w:t>
      </w:r>
      <w:r w:rsidRPr="00720438">
        <w:rPr>
          <w:rFonts w:asciiTheme="majorBidi" w:hAnsiTheme="majorBidi"/>
          <w:sz w:val="28"/>
          <w:szCs w:val="28"/>
        </w:rPr>
        <w:t xml:space="preserve"> </w:t>
      </w:r>
      <w:r w:rsidR="009C0B91" w:rsidRPr="00720438">
        <w:rPr>
          <w:rFonts w:asciiTheme="majorBidi" w:hAnsiTheme="majorBidi"/>
          <w:sz w:val="28"/>
          <w:szCs w:val="28"/>
        </w:rPr>
        <w:t>2</w:t>
      </w:r>
      <w:r w:rsidRPr="00720438">
        <w:rPr>
          <w:rFonts w:asciiTheme="majorBidi" w:hAnsiTheme="majorBidi"/>
          <w:sz w:val="28"/>
          <w:szCs w:val="28"/>
        </w:rPr>
        <w:t xml:space="preserve">14.56 </w:t>
      </w:r>
      <w:r w:rsidRPr="00720438">
        <w:rPr>
          <w:rFonts w:asciiTheme="majorBidi" w:hAnsiTheme="majorBidi"/>
          <w:sz w:val="28"/>
          <w:szCs w:val="28"/>
          <w:cs/>
        </w:rPr>
        <w:t>ล้านบาท</w:t>
      </w:r>
      <w:r w:rsidR="00067E03" w:rsidRPr="00720438">
        <w:rPr>
          <w:rFonts w:asciiTheme="majorBidi" w:hAnsiTheme="majorBidi" w:hint="cs"/>
          <w:sz w:val="28"/>
          <w:szCs w:val="28"/>
          <w:cs/>
        </w:rPr>
        <w:t xml:space="preserve"> และ</w:t>
      </w:r>
      <w:r w:rsidR="00D0307F" w:rsidRPr="00720438">
        <w:rPr>
          <w:rFonts w:asciiTheme="majorBidi" w:hAnsiTheme="majorBidi" w:hint="cs"/>
          <w:sz w:val="28"/>
          <w:szCs w:val="28"/>
          <w:cs/>
        </w:rPr>
        <w:t>บริษัทย่อยได้</w:t>
      </w:r>
      <w:r w:rsidR="00067E03" w:rsidRPr="00720438">
        <w:rPr>
          <w:rFonts w:asciiTheme="majorBidi" w:hAnsiTheme="majorBidi"/>
          <w:sz w:val="28"/>
          <w:szCs w:val="28"/>
          <w:cs/>
        </w:rPr>
        <w:t>จดทะเบียนการลดทุนดังกล่าวกับกรมพัฒนาธุรกิจการค้ากระทรวงพาณิชย์</w:t>
      </w:r>
    </w:p>
    <w:p w14:paraId="03D8338D" w14:textId="77777777" w:rsidR="00E00902" w:rsidRPr="00720438" w:rsidRDefault="00E00902" w:rsidP="000B0131">
      <w:pPr>
        <w:spacing w:line="240" w:lineRule="auto"/>
        <w:ind w:left="547"/>
        <w:rPr>
          <w:rFonts w:asciiTheme="majorBidi" w:hAnsiTheme="majorBidi"/>
          <w:sz w:val="20"/>
          <w:szCs w:val="20"/>
        </w:rPr>
      </w:pPr>
    </w:p>
    <w:p w14:paraId="344D8DA4" w14:textId="5756BCCB" w:rsidR="00E00902" w:rsidRPr="00720438" w:rsidRDefault="00E00902" w:rsidP="000B0131">
      <w:pPr>
        <w:spacing w:line="240" w:lineRule="auto"/>
        <w:ind w:left="547"/>
        <w:rPr>
          <w:rFonts w:asciiTheme="majorBidi" w:hAnsiTheme="majorBidi"/>
          <w:sz w:val="28"/>
          <w:szCs w:val="28"/>
        </w:rPr>
      </w:pPr>
      <w:r w:rsidRPr="00720438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720438">
        <w:rPr>
          <w:rFonts w:asciiTheme="majorBidi" w:hAnsiTheme="majorBidi"/>
          <w:sz w:val="28"/>
          <w:szCs w:val="28"/>
        </w:rPr>
        <w:t xml:space="preserve">25 </w:t>
      </w:r>
      <w:r w:rsidRPr="00720438">
        <w:rPr>
          <w:rFonts w:asciiTheme="majorBidi" w:hAnsiTheme="majorBidi" w:hint="cs"/>
          <w:sz w:val="28"/>
          <w:szCs w:val="28"/>
          <w:cs/>
        </w:rPr>
        <w:t>มีนาคม</w:t>
      </w:r>
      <w:r w:rsidRPr="00720438">
        <w:rPr>
          <w:rFonts w:asciiTheme="majorBidi" w:hAnsiTheme="majorBidi"/>
          <w:sz w:val="28"/>
          <w:szCs w:val="28"/>
        </w:rPr>
        <w:t xml:space="preserve"> 2569</w:t>
      </w:r>
      <w:r w:rsidRPr="00720438">
        <w:rPr>
          <w:rFonts w:asciiTheme="majorBidi" w:hAnsiTheme="majorBidi" w:hint="cs"/>
          <w:sz w:val="28"/>
          <w:szCs w:val="28"/>
          <w:cs/>
        </w:rPr>
        <w:t xml:space="preserve"> ที่ประชุมคณะกรรมการของบริษัทย่อยทางอ้อมแห่งหนึ่งได้มีมติอนุมัติ</w:t>
      </w:r>
      <w:r w:rsidR="00492825" w:rsidRPr="00720438">
        <w:rPr>
          <w:rFonts w:asciiTheme="majorBidi" w:hAnsiTheme="majorBidi" w:hint="cs"/>
          <w:sz w:val="28"/>
          <w:szCs w:val="28"/>
          <w:cs/>
        </w:rPr>
        <w:t xml:space="preserve">ให้จัดตั้งบริษัท โซล่าร์ กรีน เอ็นเนอร์ยี่ </w:t>
      </w:r>
      <w:r w:rsidR="00492825" w:rsidRPr="00720438">
        <w:rPr>
          <w:rFonts w:asciiTheme="majorBidi" w:hAnsiTheme="majorBidi"/>
          <w:sz w:val="28"/>
          <w:szCs w:val="28"/>
        </w:rPr>
        <w:t xml:space="preserve">1 </w:t>
      </w:r>
      <w:r w:rsidR="00492825" w:rsidRPr="00720438">
        <w:rPr>
          <w:rFonts w:asciiTheme="majorBidi" w:hAnsiTheme="majorBidi" w:hint="cs"/>
          <w:sz w:val="28"/>
          <w:szCs w:val="28"/>
          <w:cs/>
        </w:rPr>
        <w:t>จำกัด โดยมีทุนจดทะเบียน</w:t>
      </w:r>
      <w:r w:rsidR="00213FE8" w:rsidRPr="00720438">
        <w:rPr>
          <w:rFonts w:asciiTheme="majorBidi" w:hAnsiTheme="majorBidi"/>
          <w:sz w:val="28"/>
          <w:szCs w:val="28"/>
        </w:rPr>
        <w:t xml:space="preserve"> 60.00 </w:t>
      </w:r>
      <w:r w:rsidR="00213FE8" w:rsidRPr="00720438">
        <w:rPr>
          <w:rFonts w:asciiTheme="majorBidi" w:hAnsiTheme="majorBidi" w:hint="cs"/>
          <w:sz w:val="28"/>
          <w:szCs w:val="28"/>
          <w:cs/>
        </w:rPr>
        <w:t>ล้านบาท แบ่งออกเป็น</w:t>
      </w:r>
      <w:r w:rsidR="00492825" w:rsidRPr="00720438">
        <w:rPr>
          <w:rFonts w:asciiTheme="majorBidi" w:hAnsiTheme="majorBidi" w:hint="cs"/>
          <w:sz w:val="28"/>
          <w:szCs w:val="28"/>
          <w:cs/>
        </w:rPr>
        <w:t xml:space="preserve">หุ้นสามัญจำนวน </w:t>
      </w:r>
      <w:r w:rsidR="00492825" w:rsidRPr="00720438">
        <w:rPr>
          <w:rFonts w:asciiTheme="majorBidi" w:hAnsiTheme="majorBidi"/>
          <w:sz w:val="28"/>
          <w:szCs w:val="28"/>
        </w:rPr>
        <w:t xml:space="preserve">6.00 </w:t>
      </w:r>
      <w:r w:rsidR="00492825" w:rsidRPr="00720438">
        <w:rPr>
          <w:rFonts w:asciiTheme="majorBidi" w:hAnsiTheme="majorBidi" w:hint="cs"/>
          <w:sz w:val="28"/>
          <w:szCs w:val="28"/>
          <w:cs/>
        </w:rPr>
        <w:t xml:space="preserve">ล้านหุ้น มูลค่าหุ้นละ </w:t>
      </w:r>
      <w:r w:rsidR="00492825" w:rsidRPr="00720438">
        <w:rPr>
          <w:rFonts w:asciiTheme="majorBidi" w:hAnsiTheme="majorBidi"/>
          <w:sz w:val="28"/>
          <w:szCs w:val="28"/>
        </w:rPr>
        <w:t xml:space="preserve">10.00 </w:t>
      </w:r>
      <w:r w:rsidR="00492825" w:rsidRPr="00720438">
        <w:rPr>
          <w:rFonts w:asciiTheme="majorBidi" w:hAnsiTheme="majorBidi" w:hint="cs"/>
          <w:sz w:val="28"/>
          <w:szCs w:val="28"/>
          <w:cs/>
        </w:rPr>
        <w:t>บาท</w:t>
      </w:r>
      <w:r w:rsidR="00492825" w:rsidRPr="00720438">
        <w:rPr>
          <w:rFonts w:asciiTheme="majorBidi" w:hAnsiTheme="majorBidi"/>
          <w:sz w:val="28"/>
          <w:szCs w:val="28"/>
        </w:rPr>
        <w:t xml:space="preserve"> </w:t>
      </w:r>
      <w:r w:rsidR="00492825" w:rsidRPr="00720438">
        <w:rPr>
          <w:rFonts w:asciiTheme="majorBidi" w:hAnsiTheme="majorBidi" w:hint="cs"/>
          <w:sz w:val="28"/>
          <w:szCs w:val="28"/>
          <w:cs/>
        </w:rPr>
        <w:t>บริษัทย่อยทางอ้อม</w:t>
      </w:r>
      <w:r w:rsidR="00213FE8" w:rsidRPr="00720438">
        <w:rPr>
          <w:rFonts w:asciiTheme="majorBidi" w:hAnsiTheme="majorBidi" w:hint="cs"/>
          <w:sz w:val="28"/>
          <w:szCs w:val="28"/>
          <w:cs/>
        </w:rPr>
        <w:t xml:space="preserve">ถือหุ้นในบริษัทดังกล่าวร้อยละ </w:t>
      </w:r>
      <w:r w:rsidR="00213FE8" w:rsidRPr="00720438">
        <w:rPr>
          <w:rFonts w:asciiTheme="majorBidi" w:hAnsiTheme="majorBidi"/>
          <w:sz w:val="28"/>
          <w:szCs w:val="28"/>
        </w:rPr>
        <w:t xml:space="preserve">99.99 </w:t>
      </w:r>
      <w:r w:rsidR="004C2582" w:rsidRPr="00720438">
        <w:rPr>
          <w:rFonts w:asciiTheme="majorBidi" w:hAnsiTheme="majorBidi" w:hint="cs"/>
          <w:sz w:val="28"/>
          <w:szCs w:val="28"/>
          <w:cs/>
        </w:rPr>
        <w:t>บ</w:t>
      </w:r>
      <w:r w:rsidR="004C2582" w:rsidRPr="00720438">
        <w:rPr>
          <w:rFonts w:asciiTheme="majorBidi" w:hAnsiTheme="majorBidi"/>
          <w:sz w:val="28"/>
          <w:szCs w:val="28"/>
          <w:cs/>
        </w:rPr>
        <w:t>ริษัทที่จัดตั้งใหม่</w:t>
      </w:r>
      <w:r w:rsidR="00492825" w:rsidRPr="00720438">
        <w:rPr>
          <w:rFonts w:asciiTheme="majorBidi" w:hAnsiTheme="majorBidi" w:hint="cs"/>
          <w:sz w:val="28"/>
          <w:szCs w:val="28"/>
          <w:cs/>
        </w:rPr>
        <w:t>ได้จดทะเบียนจัดตั้ง</w:t>
      </w:r>
      <w:r w:rsidR="00D2363A" w:rsidRPr="00720438">
        <w:rPr>
          <w:rFonts w:asciiTheme="majorBidi" w:hAnsiTheme="majorBidi" w:hint="cs"/>
          <w:sz w:val="28"/>
          <w:szCs w:val="28"/>
          <w:cs/>
        </w:rPr>
        <w:t>บริษัท</w:t>
      </w:r>
      <w:r w:rsidR="00492825" w:rsidRPr="00720438">
        <w:rPr>
          <w:rFonts w:asciiTheme="majorBidi" w:hAnsiTheme="majorBidi" w:hint="cs"/>
          <w:sz w:val="28"/>
          <w:szCs w:val="28"/>
          <w:cs/>
        </w:rPr>
        <w:t>กับ</w:t>
      </w:r>
      <w:r w:rsidR="00452475" w:rsidRPr="00720438">
        <w:rPr>
          <w:rFonts w:asciiTheme="majorBidi" w:hAnsiTheme="majorBidi"/>
          <w:sz w:val="28"/>
          <w:szCs w:val="28"/>
          <w:cs/>
        </w:rPr>
        <w:br/>
      </w:r>
      <w:r w:rsidR="00492825" w:rsidRPr="00720438">
        <w:rPr>
          <w:rFonts w:asciiTheme="majorBidi" w:hAnsiTheme="majorBidi"/>
          <w:sz w:val="28"/>
          <w:szCs w:val="28"/>
          <w:cs/>
        </w:rPr>
        <w:t>กรมพัฒนาธุรกิจการค้ากระทรวงพาณิชย์</w:t>
      </w:r>
      <w:r w:rsidR="00492825" w:rsidRPr="00720438">
        <w:rPr>
          <w:rFonts w:asciiTheme="majorBidi" w:hAnsiTheme="majorBidi" w:hint="cs"/>
          <w:sz w:val="28"/>
          <w:szCs w:val="28"/>
          <w:cs/>
        </w:rPr>
        <w:t xml:space="preserve"> เมื่อวันที่ </w:t>
      </w:r>
      <w:r w:rsidR="00492825" w:rsidRPr="00720438">
        <w:rPr>
          <w:rFonts w:asciiTheme="majorBidi" w:hAnsiTheme="majorBidi"/>
          <w:sz w:val="28"/>
          <w:szCs w:val="28"/>
        </w:rPr>
        <w:t xml:space="preserve">30 </w:t>
      </w:r>
      <w:r w:rsidR="00492825" w:rsidRPr="00720438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="00492825" w:rsidRPr="00720438">
        <w:rPr>
          <w:rFonts w:asciiTheme="majorBidi" w:hAnsiTheme="majorBidi"/>
          <w:sz w:val="28"/>
          <w:szCs w:val="28"/>
        </w:rPr>
        <w:t>2569</w:t>
      </w:r>
    </w:p>
    <w:p w14:paraId="5C338AFF" w14:textId="77777777" w:rsidR="003D72BF" w:rsidRPr="00720438" w:rsidRDefault="003D72BF" w:rsidP="00565322">
      <w:pPr>
        <w:spacing w:line="240" w:lineRule="auto"/>
        <w:rPr>
          <w:rFonts w:asciiTheme="majorBidi" w:hAnsiTheme="majorBidi"/>
          <w:sz w:val="20"/>
          <w:szCs w:val="20"/>
        </w:rPr>
      </w:pPr>
    </w:p>
    <w:p w14:paraId="7EFCAEE4" w14:textId="4151A7AE" w:rsidR="00EC2C02" w:rsidRPr="00720438" w:rsidRDefault="00EC2C02" w:rsidP="00EC2C02">
      <w:pPr>
        <w:spacing w:line="240" w:lineRule="auto"/>
        <w:ind w:left="547"/>
        <w:rPr>
          <w:rFonts w:asciiTheme="majorBidi" w:hAnsiTheme="majorBidi"/>
          <w:b/>
          <w:bCs/>
          <w:i/>
          <w:iCs/>
          <w:sz w:val="28"/>
          <w:szCs w:val="28"/>
          <w:cs/>
        </w:rPr>
      </w:pPr>
      <w:r w:rsidRPr="00720438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เงินลงทุนในบริษัทร่วม</w:t>
      </w:r>
    </w:p>
    <w:p w14:paraId="605EC2B4" w14:textId="77777777" w:rsidR="00EC2C02" w:rsidRPr="00720438" w:rsidRDefault="00EC2C02" w:rsidP="00EC2C02">
      <w:pPr>
        <w:spacing w:line="240" w:lineRule="auto"/>
        <w:rPr>
          <w:rFonts w:asciiTheme="majorBidi" w:hAnsiTheme="majorBidi"/>
          <w:sz w:val="20"/>
          <w:szCs w:val="20"/>
        </w:rPr>
      </w:pPr>
    </w:p>
    <w:p w14:paraId="1E325DAB" w14:textId="0969C3E8" w:rsidR="00077BF0" w:rsidRPr="00720438" w:rsidRDefault="00077BF0" w:rsidP="00077BF0">
      <w:pPr>
        <w:spacing w:line="240" w:lineRule="auto"/>
        <w:ind w:left="547"/>
        <w:rPr>
          <w:rFonts w:asciiTheme="majorBidi" w:hAnsiTheme="majorBidi"/>
          <w:sz w:val="28"/>
          <w:szCs w:val="28"/>
        </w:rPr>
      </w:pPr>
      <w:r w:rsidRPr="00720438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9C0B91" w:rsidRPr="00720438">
        <w:rPr>
          <w:rFonts w:asciiTheme="majorBidi" w:hAnsiTheme="majorBidi"/>
          <w:sz w:val="28"/>
          <w:szCs w:val="28"/>
        </w:rPr>
        <w:t>2</w:t>
      </w:r>
      <w:r w:rsidRPr="00720438">
        <w:rPr>
          <w:rFonts w:asciiTheme="majorBidi" w:hAnsiTheme="majorBidi"/>
          <w:sz w:val="28"/>
          <w:szCs w:val="28"/>
        </w:rPr>
        <w:t xml:space="preserve">1 </w:t>
      </w:r>
      <w:r w:rsidRPr="00720438">
        <w:rPr>
          <w:rFonts w:asciiTheme="majorBidi" w:hAnsiTheme="majorBidi"/>
          <w:sz w:val="28"/>
          <w:szCs w:val="28"/>
          <w:cs/>
        </w:rPr>
        <w:t xml:space="preserve">ตุลาคม </w:t>
      </w:r>
      <w:r w:rsidR="009C0B91" w:rsidRPr="00720438">
        <w:rPr>
          <w:rFonts w:asciiTheme="majorBidi" w:hAnsiTheme="majorBidi"/>
          <w:sz w:val="28"/>
          <w:szCs w:val="28"/>
        </w:rPr>
        <w:t>2</w:t>
      </w:r>
      <w:r w:rsidRPr="00720438">
        <w:rPr>
          <w:rFonts w:asciiTheme="majorBidi" w:hAnsiTheme="majorBidi"/>
          <w:sz w:val="28"/>
          <w:szCs w:val="28"/>
        </w:rPr>
        <w:t>568</w:t>
      </w:r>
      <w:r w:rsidRPr="00720438">
        <w:rPr>
          <w:rFonts w:asciiTheme="majorBidi" w:hAnsiTheme="majorBidi" w:hint="cs"/>
          <w:sz w:val="28"/>
          <w:szCs w:val="28"/>
          <w:cs/>
        </w:rPr>
        <w:t xml:space="preserve"> </w:t>
      </w:r>
      <w:r w:rsidRPr="00720438">
        <w:rPr>
          <w:rFonts w:asciiTheme="majorBidi" w:hAnsiTheme="majorBidi"/>
          <w:sz w:val="28"/>
          <w:szCs w:val="28"/>
          <w:cs/>
        </w:rPr>
        <w:t>บริษัท</w:t>
      </w:r>
      <w:r w:rsidR="0005684D" w:rsidRPr="00720438">
        <w:rPr>
          <w:rFonts w:asciiTheme="majorBidi" w:hAnsiTheme="majorBidi" w:hint="cs"/>
          <w:sz w:val="28"/>
          <w:szCs w:val="28"/>
          <w:cs/>
        </w:rPr>
        <w:t>ร่วมทางอ้อมแห่งหนึ่ง</w:t>
      </w:r>
      <w:r w:rsidRPr="00720438">
        <w:rPr>
          <w:rFonts w:asciiTheme="majorBidi" w:hAnsiTheme="majorBidi" w:hint="cs"/>
          <w:sz w:val="28"/>
          <w:szCs w:val="28"/>
          <w:cs/>
        </w:rPr>
        <w:t>ได้</w:t>
      </w:r>
      <w:r w:rsidRPr="00720438">
        <w:rPr>
          <w:rFonts w:asciiTheme="majorBidi" w:hAnsiTheme="majorBidi"/>
          <w:sz w:val="28"/>
          <w:szCs w:val="28"/>
          <w:cs/>
        </w:rPr>
        <w:t>ลดทุนจดทะเบียนของบริษัท</w:t>
      </w:r>
      <w:r w:rsidRPr="00720438">
        <w:rPr>
          <w:rFonts w:asciiTheme="majorBidi" w:hAnsiTheme="majorBidi" w:hint="cs"/>
          <w:sz w:val="28"/>
          <w:szCs w:val="28"/>
          <w:cs/>
        </w:rPr>
        <w:t xml:space="preserve"> จำนวน </w:t>
      </w:r>
      <w:r w:rsidR="009C0B91" w:rsidRPr="00720438">
        <w:rPr>
          <w:rFonts w:asciiTheme="majorBidi" w:hAnsiTheme="majorBidi"/>
          <w:sz w:val="28"/>
          <w:szCs w:val="28"/>
        </w:rPr>
        <w:t>2</w:t>
      </w:r>
      <w:r w:rsidRPr="00720438">
        <w:rPr>
          <w:rFonts w:asciiTheme="majorBidi" w:hAnsiTheme="majorBidi"/>
          <w:sz w:val="28"/>
          <w:szCs w:val="28"/>
        </w:rPr>
        <w:t xml:space="preserve">.94 </w:t>
      </w:r>
      <w:r w:rsidRPr="00720438">
        <w:rPr>
          <w:rFonts w:asciiTheme="majorBidi" w:hAnsiTheme="majorBidi" w:hint="cs"/>
          <w:sz w:val="28"/>
          <w:szCs w:val="28"/>
          <w:cs/>
        </w:rPr>
        <w:t xml:space="preserve">ล้านหุ้น </w:t>
      </w:r>
      <w:r w:rsidR="005E72DA" w:rsidRPr="00720438">
        <w:rPr>
          <w:rFonts w:asciiTheme="majorBidi" w:hAnsiTheme="majorBidi" w:hint="cs"/>
          <w:sz w:val="28"/>
          <w:szCs w:val="28"/>
          <w:cs/>
        </w:rPr>
        <w:t>เฉพาะหุ้นที่</w:t>
      </w:r>
      <w:r w:rsidRPr="00720438">
        <w:rPr>
          <w:rFonts w:asciiTheme="majorBidi" w:hAnsiTheme="majorBidi"/>
          <w:sz w:val="28"/>
          <w:szCs w:val="28"/>
          <w:cs/>
        </w:rPr>
        <w:t>เรียกชำระแล้วหุ้นละ</w:t>
      </w:r>
      <w:r w:rsidRPr="00720438">
        <w:rPr>
          <w:rFonts w:asciiTheme="majorBidi" w:hAnsiTheme="majorBidi"/>
          <w:sz w:val="28"/>
          <w:szCs w:val="28"/>
        </w:rPr>
        <w:t xml:space="preserve"> 1</w:t>
      </w:r>
      <w:r w:rsidR="009C0B91" w:rsidRPr="00720438">
        <w:rPr>
          <w:rFonts w:asciiTheme="majorBidi" w:hAnsiTheme="majorBidi"/>
          <w:sz w:val="28"/>
          <w:szCs w:val="28"/>
        </w:rPr>
        <w:t>00</w:t>
      </w:r>
      <w:r w:rsidRPr="00720438">
        <w:rPr>
          <w:rFonts w:asciiTheme="majorBidi" w:hAnsiTheme="majorBidi"/>
          <w:sz w:val="28"/>
          <w:szCs w:val="28"/>
        </w:rPr>
        <w:t>.</w:t>
      </w:r>
      <w:r w:rsidR="009C0B91" w:rsidRPr="00720438">
        <w:rPr>
          <w:rFonts w:asciiTheme="majorBidi" w:hAnsiTheme="majorBidi"/>
          <w:sz w:val="28"/>
          <w:szCs w:val="28"/>
        </w:rPr>
        <w:t>00</w:t>
      </w:r>
      <w:r w:rsidRPr="00720438">
        <w:rPr>
          <w:rFonts w:asciiTheme="majorBidi" w:hAnsiTheme="majorBidi"/>
          <w:sz w:val="28"/>
          <w:szCs w:val="28"/>
        </w:rPr>
        <w:t xml:space="preserve"> </w:t>
      </w:r>
      <w:r w:rsidRPr="00720438">
        <w:rPr>
          <w:rFonts w:asciiTheme="majorBidi" w:hAnsiTheme="majorBidi"/>
          <w:sz w:val="28"/>
          <w:szCs w:val="28"/>
          <w:cs/>
        </w:rPr>
        <w:t xml:space="preserve">บาท </w:t>
      </w:r>
      <w:r w:rsidR="00C50C0F" w:rsidRPr="00720438">
        <w:rPr>
          <w:rFonts w:asciiTheme="majorBidi" w:hAnsiTheme="majorBidi" w:hint="cs"/>
          <w:sz w:val="28"/>
          <w:szCs w:val="28"/>
          <w:cs/>
        </w:rPr>
        <w:t>เป็นจำนวนเงิน</w:t>
      </w:r>
      <w:r w:rsidRPr="00720438">
        <w:rPr>
          <w:rFonts w:asciiTheme="majorBidi" w:hAnsiTheme="majorBidi"/>
          <w:sz w:val="28"/>
          <w:szCs w:val="28"/>
          <w:cs/>
        </w:rPr>
        <w:t xml:space="preserve"> </w:t>
      </w:r>
      <w:r w:rsidR="009C0B91" w:rsidRPr="00720438">
        <w:rPr>
          <w:rFonts w:asciiTheme="majorBidi" w:hAnsiTheme="majorBidi"/>
          <w:sz w:val="28"/>
          <w:szCs w:val="28"/>
        </w:rPr>
        <w:t>2</w:t>
      </w:r>
      <w:r w:rsidRPr="00720438">
        <w:rPr>
          <w:rFonts w:asciiTheme="majorBidi" w:hAnsiTheme="majorBidi"/>
          <w:sz w:val="28"/>
          <w:szCs w:val="28"/>
        </w:rPr>
        <w:t>94.3</w:t>
      </w:r>
      <w:r w:rsidR="009C0B91" w:rsidRPr="00720438">
        <w:rPr>
          <w:rFonts w:asciiTheme="majorBidi" w:hAnsiTheme="majorBidi"/>
          <w:sz w:val="28"/>
          <w:szCs w:val="28"/>
        </w:rPr>
        <w:t>0</w:t>
      </w:r>
      <w:r w:rsidRPr="00720438">
        <w:rPr>
          <w:rFonts w:asciiTheme="majorBidi" w:hAnsiTheme="majorBidi"/>
          <w:sz w:val="28"/>
          <w:szCs w:val="28"/>
        </w:rPr>
        <w:t xml:space="preserve"> </w:t>
      </w:r>
      <w:r w:rsidRPr="00720438">
        <w:rPr>
          <w:rFonts w:asciiTheme="majorBidi" w:hAnsiTheme="majorBidi"/>
          <w:sz w:val="28"/>
          <w:szCs w:val="28"/>
          <w:cs/>
        </w:rPr>
        <w:t>ล้านบาท</w:t>
      </w:r>
      <w:r w:rsidRPr="00720438">
        <w:rPr>
          <w:rFonts w:asciiTheme="majorBidi" w:hAnsiTheme="majorBidi"/>
          <w:sz w:val="28"/>
          <w:szCs w:val="28"/>
        </w:rPr>
        <w:t xml:space="preserve"> </w:t>
      </w:r>
      <w:r w:rsidRPr="00720438">
        <w:rPr>
          <w:rFonts w:asciiTheme="majorBidi" w:hAnsiTheme="majorBidi"/>
          <w:sz w:val="28"/>
          <w:szCs w:val="28"/>
          <w:cs/>
        </w:rPr>
        <w:t xml:space="preserve">ภายหลังการลดทุนบริษัทร่วมจะมีทุนจดทะเบียน </w:t>
      </w:r>
      <w:r w:rsidRPr="00720438">
        <w:rPr>
          <w:rFonts w:asciiTheme="majorBidi" w:hAnsiTheme="majorBidi"/>
          <w:sz w:val="28"/>
          <w:szCs w:val="28"/>
        </w:rPr>
        <w:t>98.1</w:t>
      </w:r>
      <w:r w:rsidR="009C0B91" w:rsidRPr="00720438">
        <w:rPr>
          <w:rFonts w:asciiTheme="majorBidi" w:hAnsiTheme="majorBidi"/>
          <w:sz w:val="28"/>
          <w:szCs w:val="28"/>
        </w:rPr>
        <w:t>0</w:t>
      </w:r>
      <w:r w:rsidRPr="00720438">
        <w:rPr>
          <w:rFonts w:asciiTheme="majorBidi" w:hAnsiTheme="majorBidi"/>
          <w:sz w:val="28"/>
          <w:szCs w:val="28"/>
        </w:rPr>
        <w:t xml:space="preserve"> </w:t>
      </w:r>
      <w:r w:rsidRPr="00720438">
        <w:rPr>
          <w:rFonts w:asciiTheme="majorBidi" w:hAnsiTheme="majorBidi"/>
          <w:sz w:val="28"/>
          <w:szCs w:val="28"/>
          <w:cs/>
        </w:rPr>
        <w:t>ล้านบาท</w:t>
      </w:r>
      <w:r w:rsidRPr="00720438">
        <w:rPr>
          <w:rFonts w:asciiTheme="majorBidi" w:hAnsiTheme="majorBidi"/>
          <w:sz w:val="28"/>
          <w:szCs w:val="28"/>
        </w:rPr>
        <w:t xml:space="preserve"> </w:t>
      </w:r>
      <w:r w:rsidRPr="00720438">
        <w:rPr>
          <w:rFonts w:asciiTheme="majorBidi" w:hAnsiTheme="majorBidi"/>
          <w:sz w:val="28"/>
          <w:szCs w:val="28"/>
          <w:cs/>
        </w:rPr>
        <w:t xml:space="preserve">แบ่งออกเป็นหุ้นสามัญจำนวน </w:t>
      </w:r>
      <w:r w:rsidR="009C0B91" w:rsidRPr="00720438">
        <w:rPr>
          <w:rFonts w:asciiTheme="majorBidi" w:hAnsiTheme="majorBidi"/>
          <w:sz w:val="28"/>
          <w:szCs w:val="28"/>
        </w:rPr>
        <w:t>0</w:t>
      </w:r>
      <w:r w:rsidRPr="00720438">
        <w:rPr>
          <w:rFonts w:asciiTheme="majorBidi" w:hAnsiTheme="majorBidi"/>
          <w:sz w:val="28"/>
          <w:szCs w:val="28"/>
        </w:rPr>
        <w:t xml:space="preserve">.98 </w:t>
      </w:r>
      <w:r w:rsidRPr="00720438">
        <w:rPr>
          <w:rFonts w:asciiTheme="majorBidi" w:hAnsiTheme="majorBidi"/>
          <w:sz w:val="28"/>
          <w:szCs w:val="28"/>
          <w:cs/>
        </w:rPr>
        <w:t xml:space="preserve">ล้านหุ้น มูลค่าหุ้นละ </w:t>
      </w:r>
      <w:r w:rsidRPr="00720438">
        <w:rPr>
          <w:rFonts w:asciiTheme="majorBidi" w:hAnsiTheme="majorBidi"/>
          <w:sz w:val="28"/>
          <w:szCs w:val="28"/>
        </w:rPr>
        <w:t>1</w:t>
      </w:r>
      <w:r w:rsidR="009C0B91" w:rsidRPr="00720438">
        <w:rPr>
          <w:rFonts w:asciiTheme="majorBidi" w:hAnsiTheme="majorBidi"/>
          <w:sz w:val="28"/>
          <w:szCs w:val="28"/>
        </w:rPr>
        <w:t>00</w:t>
      </w:r>
      <w:r w:rsidRPr="00720438">
        <w:rPr>
          <w:rFonts w:asciiTheme="majorBidi" w:hAnsiTheme="majorBidi"/>
          <w:sz w:val="28"/>
          <w:szCs w:val="28"/>
        </w:rPr>
        <w:t>.</w:t>
      </w:r>
      <w:r w:rsidR="009C0B91" w:rsidRPr="00720438">
        <w:rPr>
          <w:rFonts w:asciiTheme="majorBidi" w:hAnsiTheme="majorBidi"/>
          <w:sz w:val="28"/>
          <w:szCs w:val="28"/>
        </w:rPr>
        <w:t>00</w:t>
      </w:r>
      <w:r w:rsidR="005E72DA" w:rsidRPr="00720438">
        <w:rPr>
          <w:rFonts w:asciiTheme="majorBidi" w:hAnsiTheme="majorBidi"/>
          <w:sz w:val="28"/>
          <w:szCs w:val="28"/>
        </w:rPr>
        <w:t xml:space="preserve"> </w:t>
      </w:r>
      <w:r w:rsidRPr="00720438">
        <w:rPr>
          <w:rFonts w:asciiTheme="majorBidi" w:hAnsiTheme="majorBidi"/>
          <w:sz w:val="28"/>
          <w:szCs w:val="28"/>
          <w:cs/>
        </w:rPr>
        <w:t xml:space="preserve">บาท เรียกชำระเต็มมูลค่าแล้ว </w:t>
      </w:r>
      <w:r w:rsidRPr="00720438">
        <w:rPr>
          <w:rFonts w:asciiTheme="majorBidi" w:hAnsiTheme="majorBidi"/>
          <w:spacing w:val="-2"/>
          <w:sz w:val="28"/>
          <w:szCs w:val="28"/>
          <w:cs/>
        </w:rPr>
        <w:t>บริษัท</w:t>
      </w:r>
      <w:r w:rsidR="00224532" w:rsidRPr="00720438">
        <w:rPr>
          <w:rFonts w:asciiTheme="majorBidi" w:hAnsiTheme="majorBidi" w:hint="cs"/>
          <w:spacing w:val="-2"/>
          <w:sz w:val="28"/>
          <w:szCs w:val="28"/>
          <w:cs/>
        </w:rPr>
        <w:t>ร่วม</w:t>
      </w:r>
      <w:r w:rsidRPr="00720438">
        <w:rPr>
          <w:rFonts w:asciiTheme="majorBidi" w:hAnsiTheme="majorBidi"/>
          <w:spacing w:val="-2"/>
          <w:sz w:val="28"/>
          <w:szCs w:val="28"/>
          <w:cs/>
        </w:rPr>
        <w:t xml:space="preserve">ได้จดทะเบียนการลดทุนดังกล่าวกับกรมพัฒนาธุรกิจการค้ากระทรวงพาณิชย์ เมื่อวันที่ </w:t>
      </w:r>
      <w:r w:rsidRPr="00720438">
        <w:rPr>
          <w:rFonts w:asciiTheme="majorBidi" w:hAnsiTheme="majorBidi"/>
          <w:spacing w:val="-2"/>
          <w:sz w:val="28"/>
          <w:szCs w:val="28"/>
        </w:rPr>
        <w:t xml:space="preserve">9 </w:t>
      </w:r>
      <w:r w:rsidRPr="00720438">
        <w:rPr>
          <w:rFonts w:asciiTheme="majorBidi" w:hAnsiTheme="majorBidi"/>
          <w:spacing w:val="-2"/>
          <w:sz w:val="28"/>
          <w:szCs w:val="28"/>
          <w:cs/>
        </w:rPr>
        <w:t xml:space="preserve">ธันวาคม </w:t>
      </w:r>
      <w:r w:rsidR="009C0B91" w:rsidRPr="00720438">
        <w:rPr>
          <w:rFonts w:asciiTheme="majorBidi" w:hAnsiTheme="majorBidi"/>
          <w:spacing w:val="-2"/>
          <w:sz w:val="28"/>
          <w:szCs w:val="28"/>
        </w:rPr>
        <w:t>2</w:t>
      </w:r>
      <w:r w:rsidRPr="00720438">
        <w:rPr>
          <w:rFonts w:asciiTheme="majorBidi" w:hAnsiTheme="majorBidi"/>
          <w:spacing w:val="-2"/>
          <w:sz w:val="28"/>
          <w:szCs w:val="28"/>
        </w:rPr>
        <w:t>568</w:t>
      </w:r>
    </w:p>
    <w:p w14:paraId="3E3A848A" w14:textId="77777777" w:rsidR="00077BF0" w:rsidRPr="00720438" w:rsidRDefault="00077BF0" w:rsidP="00077BF0">
      <w:pPr>
        <w:ind w:left="549" w:right="-25"/>
        <w:rPr>
          <w:rFonts w:ascii="Angsana New" w:hAnsi="Angsana New"/>
          <w:sz w:val="20"/>
          <w:szCs w:val="20"/>
        </w:rPr>
      </w:pPr>
    </w:p>
    <w:p w14:paraId="3BA31ED9" w14:textId="322A9E63" w:rsidR="00500DB6" w:rsidRPr="00720438" w:rsidRDefault="00500DB6" w:rsidP="000B0131">
      <w:pPr>
        <w:ind w:left="549" w:right="-25"/>
        <w:rPr>
          <w:rFonts w:ascii="Angsana New" w:hAnsi="Angsana New"/>
          <w:sz w:val="28"/>
          <w:szCs w:val="28"/>
        </w:rPr>
      </w:pPr>
      <w:r w:rsidRPr="00720438">
        <w:rPr>
          <w:rFonts w:ascii="Angsana New" w:hAnsi="Angsana New" w:hint="cs"/>
          <w:sz w:val="28"/>
          <w:szCs w:val="28"/>
          <w:cs/>
        </w:rPr>
        <w:t>กลุ่มบริษัทไม่ได้รับรู้ส่วนแบ่งขาดทุนของเงินลงทุนในบริษัทร่วมแห่งหนึ่ง</w:t>
      </w:r>
      <w:r w:rsidRPr="00720438">
        <w:rPr>
          <w:rFonts w:ascii="Angsana New" w:hAnsi="Angsana New"/>
          <w:sz w:val="28"/>
          <w:szCs w:val="28"/>
          <w:cs/>
        </w:rPr>
        <w:t xml:space="preserve"> </w:t>
      </w:r>
      <w:r w:rsidRPr="00720438">
        <w:rPr>
          <w:rFonts w:ascii="Angsana New" w:hAnsi="Angsana New" w:hint="cs"/>
          <w:sz w:val="28"/>
          <w:szCs w:val="28"/>
          <w:cs/>
        </w:rPr>
        <w:t>สำหรับส่วนแบ่งในผลขาดทุนที่เกินกว่ามูลค่าเงินลงทุนของกลุ่มบริษัทในบริษัทนั้น</w:t>
      </w:r>
      <w:r w:rsidRPr="00720438">
        <w:rPr>
          <w:rFonts w:ascii="Angsana New" w:hAnsi="Angsana New"/>
          <w:sz w:val="28"/>
          <w:szCs w:val="28"/>
          <w:cs/>
        </w:rPr>
        <w:t xml:space="preserve"> </w:t>
      </w:r>
      <w:r w:rsidR="00DA1999" w:rsidRPr="0072043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75C8A" w:rsidRPr="00720438">
        <w:rPr>
          <w:rFonts w:ascii="Angsana New" w:hAnsi="Angsana New"/>
          <w:sz w:val="28"/>
          <w:szCs w:val="28"/>
        </w:rPr>
        <w:t xml:space="preserve">31 </w:t>
      </w:r>
      <w:r w:rsidR="000E6D10" w:rsidRPr="00720438">
        <w:rPr>
          <w:rFonts w:ascii="Angsana New" w:hAnsi="Angsana New" w:hint="cs"/>
          <w:sz w:val="28"/>
          <w:szCs w:val="28"/>
          <w:cs/>
        </w:rPr>
        <w:t>มีนาคม</w:t>
      </w:r>
      <w:r w:rsidR="00775C8A" w:rsidRPr="00720438">
        <w:rPr>
          <w:rFonts w:ascii="Angsana New" w:hAnsi="Angsana New"/>
          <w:sz w:val="28"/>
          <w:szCs w:val="28"/>
          <w:cs/>
        </w:rPr>
        <w:t xml:space="preserve"> </w:t>
      </w:r>
      <w:r w:rsidR="009C0B91" w:rsidRPr="00720438">
        <w:rPr>
          <w:rFonts w:ascii="Angsana New" w:hAnsi="Angsana New"/>
          <w:sz w:val="28"/>
          <w:szCs w:val="28"/>
        </w:rPr>
        <w:t>2</w:t>
      </w:r>
      <w:r w:rsidR="00C83B8D" w:rsidRPr="00720438">
        <w:rPr>
          <w:rFonts w:ascii="Angsana New" w:hAnsi="Angsana New"/>
          <w:sz w:val="28"/>
          <w:szCs w:val="28"/>
        </w:rPr>
        <w:t>56</w:t>
      </w:r>
      <w:r w:rsidR="000E6D10" w:rsidRPr="00720438">
        <w:rPr>
          <w:rFonts w:ascii="Angsana New" w:hAnsi="Angsana New"/>
          <w:sz w:val="28"/>
          <w:szCs w:val="28"/>
        </w:rPr>
        <w:t>9</w:t>
      </w:r>
      <w:r w:rsidR="00C83B8D" w:rsidRPr="00720438">
        <w:rPr>
          <w:rFonts w:ascii="Angsana New" w:hAnsi="Angsana New"/>
          <w:sz w:val="28"/>
          <w:szCs w:val="28"/>
        </w:rPr>
        <w:t xml:space="preserve"> </w:t>
      </w:r>
      <w:r w:rsidRPr="00720438">
        <w:rPr>
          <w:rFonts w:ascii="Angsana New" w:hAnsi="Angsana New" w:hint="cs"/>
          <w:sz w:val="28"/>
          <w:szCs w:val="28"/>
          <w:cs/>
        </w:rPr>
        <w:t>กลุ่มบริษัทยังมีส่วนแบ่งผลขาดทุนสะสมที่ยังไม่รับรู้จำนวน</w:t>
      </w:r>
      <w:r w:rsidR="003669DF" w:rsidRPr="00720438">
        <w:rPr>
          <w:rFonts w:ascii="Angsana New" w:hAnsi="Angsana New"/>
          <w:sz w:val="28"/>
          <w:szCs w:val="28"/>
        </w:rPr>
        <w:t xml:space="preserve"> </w:t>
      </w:r>
      <w:r w:rsidR="00F036D3" w:rsidRPr="00720438">
        <w:rPr>
          <w:rFonts w:ascii="Angsana New" w:hAnsi="Angsana New"/>
          <w:sz w:val="28"/>
          <w:szCs w:val="28"/>
        </w:rPr>
        <w:t xml:space="preserve">37.39 </w:t>
      </w:r>
      <w:r w:rsidRPr="00720438">
        <w:rPr>
          <w:rFonts w:ascii="Angsana New" w:hAnsi="Angsana New" w:hint="cs"/>
          <w:sz w:val="28"/>
          <w:szCs w:val="28"/>
          <w:cs/>
        </w:rPr>
        <w:t>ล้านบาท</w:t>
      </w:r>
      <w:r w:rsidRPr="00720438">
        <w:rPr>
          <w:rFonts w:ascii="Angsana New" w:hAnsi="Angsana New"/>
          <w:sz w:val="28"/>
          <w:szCs w:val="28"/>
        </w:rPr>
        <w:t xml:space="preserve"> </w:t>
      </w:r>
      <w:r w:rsidRPr="00720438">
        <w:rPr>
          <w:rFonts w:ascii="Angsana New" w:hAnsi="Angsana New"/>
          <w:i/>
          <w:iCs/>
          <w:sz w:val="28"/>
          <w:szCs w:val="28"/>
          <w:cs/>
        </w:rPr>
        <w:t>(</w:t>
      </w:r>
      <w:r w:rsidR="00CA53C1" w:rsidRPr="00720438">
        <w:rPr>
          <w:rFonts w:ascii="Angsana New" w:hAnsi="Angsana New"/>
          <w:i/>
          <w:iCs/>
          <w:sz w:val="28"/>
          <w:szCs w:val="28"/>
        </w:rPr>
        <w:t>3</w:t>
      </w:r>
      <w:r w:rsidR="009C0B91" w:rsidRPr="00720438">
        <w:rPr>
          <w:rFonts w:ascii="Angsana New" w:hAnsi="Angsana New"/>
          <w:i/>
          <w:iCs/>
          <w:sz w:val="28"/>
          <w:szCs w:val="28"/>
        </w:rPr>
        <w:t>0</w:t>
      </w:r>
      <w:r w:rsidRPr="00720438">
        <w:rPr>
          <w:rFonts w:ascii="Angsana New" w:hAnsi="Angsana New"/>
          <w:i/>
          <w:iCs/>
          <w:sz w:val="28"/>
          <w:szCs w:val="28"/>
        </w:rPr>
        <w:t xml:space="preserve"> </w:t>
      </w:r>
      <w:r w:rsidRPr="00720438">
        <w:rPr>
          <w:rFonts w:ascii="Angsana New" w:hAnsi="Angsana New"/>
          <w:i/>
          <w:iCs/>
          <w:sz w:val="28"/>
          <w:szCs w:val="28"/>
          <w:cs/>
        </w:rPr>
        <w:t xml:space="preserve">กันยายน </w:t>
      </w:r>
      <w:r w:rsidR="009C0B91" w:rsidRPr="00720438">
        <w:rPr>
          <w:rFonts w:ascii="Angsana New" w:hAnsi="Angsana New"/>
          <w:i/>
          <w:iCs/>
          <w:sz w:val="28"/>
          <w:szCs w:val="28"/>
        </w:rPr>
        <w:t>2</w:t>
      </w:r>
      <w:r w:rsidR="00CA53C1" w:rsidRPr="00720438">
        <w:rPr>
          <w:rFonts w:ascii="Angsana New" w:hAnsi="Angsana New"/>
          <w:i/>
          <w:iCs/>
          <w:sz w:val="28"/>
          <w:szCs w:val="28"/>
        </w:rPr>
        <w:t>56</w:t>
      </w:r>
      <w:r w:rsidR="00775C8A" w:rsidRPr="00720438">
        <w:rPr>
          <w:rFonts w:ascii="Angsana New" w:hAnsi="Angsana New"/>
          <w:i/>
          <w:iCs/>
          <w:sz w:val="28"/>
          <w:szCs w:val="28"/>
        </w:rPr>
        <w:t>8</w:t>
      </w:r>
      <w:r w:rsidRPr="00720438">
        <w:rPr>
          <w:rFonts w:ascii="Angsana New" w:hAnsi="Angsana New"/>
          <w:i/>
          <w:iCs/>
          <w:sz w:val="28"/>
          <w:szCs w:val="28"/>
        </w:rPr>
        <w:t xml:space="preserve">: </w:t>
      </w:r>
      <w:r w:rsidR="00DA1999" w:rsidRPr="00720438">
        <w:rPr>
          <w:rFonts w:ascii="Angsana New" w:hAnsi="Angsana New"/>
          <w:i/>
          <w:iCs/>
          <w:sz w:val="28"/>
          <w:szCs w:val="28"/>
          <w:lang w:val="en-GB"/>
        </w:rPr>
        <w:t>3</w:t>
      </w:r>
      <w:r w:rsidR="00775C8A" w:rsidRPr="00720438">
        <w:rPr>
          <w:rFonts w:ascii="Angsana New" w:hAnsi="Angsana New"/>
          <w:i/>
          <w:iCs/>
          <w:sz w:val="28"/>
          <w:szCs w:val="28"/>
          <w:lang w:val="en-GB"/>
        </w:rPr>
        <w:t>7</w:t>
      </w:r>
      <w:r w:rsidR="00DA1999" w:rsidRPr="00720438">
        <w:rPr>
          <w:rFonts w:ascii="Angsana New" w:hAnsi="Angsana New"/>
          <w:i/>
          <w:iCs/>
          <w:sz w:val="28"/>
          <w:szCs w:val="28"/>
          <w:lang w:val="en-GB"/>
        </w:rPr>
        <w:t>.</w:t>
      </w:r>
      <w:r w:rsidR="00775C8A" w:rsidRPr="00720438">
        <w:rPr>
          <w:rFonts w:ascii="Angsana New" w:hAnsi="Angsana New"/>
          <w:i/>
          <w:iCs/>
          <w:sz w:val="28"/>
          <w:szCs w:val="28"/>
          <w:lang w:val="en-GB"/>
        </w:rPr>
        <w:t>3</w:t>
      </w:r>
      <w:r w:rsidR="00DA1999" w:rsidRPr="00720438">
        <w:rPr>
          <w:rFonts w:ascii="Angsana New" w:hAnsi="Angsana New"/>
          <w:i/>
          <w:iCs/>
          <w:sz w:val="28"/>
          <w:szCs w:val="28"/>
          <w:lang w:val="en-GB"/>
        </w:rPr>
        <w:t>9</w:t>
      </w:r>
      <w:r w:rsidR="006F3B94" w:rsidRPr="00720438">
        <w:rPr>
          <w:rFonts w:ascii="Angsana New" w:hAnsi="Angsana New" w:hint="cs"/>
          <w:i/>
          <w:iCs/>
          <w:sz w:val="28"/>
          <w:szCs w:val="28"/>
          <w:cs/>
          <w:lang w:val="en-GB"/>
        </w:rPr>
        <w:t xml:space="preserve"> </w:t>
      </w:r>
      <w:r w:rsidRPr="00720438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720438">
        <w:rPr>
          <w:rFonts w:ascii="Angsana New" w:hAnsi="Angsana New"/>
          <w:sz w:val="28"/>
          <w:szCs w:val="28"/>
        </w:rPr>
        <w:t xml:space="preserve"> </w:t>
      </w:r>
      <w:r w:rsidRPr="00720438">
        <w:rPr>
          <w:rFonts w:ascii="Angsana New" w:hAnsi="Angsana New" w:hint="cs"/>
          <w:sz w:val="28"/>
          <w:szCs w:val="28"/>
          <w:cs/>
        </w:rPr>
        <w:t>กลุ่มบริษัทไม่มีภาระหนี้สินที่เกี่ยวเนื่องกับผลขาดทุนเหล่านี้</w:t>
      </w:r>
    </w:p>
    <w:p w14:paraId="5F3DBD57" w14:textId="068813AD" w:rsidR="00331A76" w:rsidRPr="00720438" w:rsidRDefault="00331A76" w:rsidP="000B0131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7740D283" w14:textId="77777777" w:rsidR="0043502D" w:rsidRPr="00720438" w:rsidRDefault="0043502D" w:rsidP="000B0131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720438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3FEC53B8" w14:textId="77777777" w:rsidR="004C2582" w:rsidRPr="00720438" w:rsidRDefault="004C2582" w:rsidP="000B0131">
      <w:pPr>
        <w:spacing w:line="240" w:lineRule="auto"/>
        <w:ind w:left="547"/>
        <w:rPr>
          <w:rFonts w:asciiTheme="majorBidi" w:hAnsiTheme="majorBidi"/>
          <w:spacing w:val="-8"/>
        </w:rPr>
      </w:pPr>
    </w:p>
    <w:p w14:paraId="06B8ABC8" w14:textId="609940B7" w:rsidR="00B4124D" w:rsidRPr="00720438" w:rsidRDefault="00DA1999" w:rsidP="004C2582">
      <w:pPr>
        <w:spacing w:line="240" w:lineRule="auto"/>
        <w:ind w:left="547"/>
        <w:rPr>
          <w:rFonts w:asciiTheme="majorBidi" w:hAnsiTheme="majorBidi"/>
          <w:sz w:val="28"/>
          <w:szCs w:val="28"/>
          <w:cs/>
        </w:rPr>
      </w:pPr>
      <w:r w:rsidRPr="00720438">
        <w:rPr>
          <w:rFonts w:asciiTheme="majorBidi" w:hAnsiTheme="majorBidi" w:hint="cs"/>
          <w:spacing w:val="-8"/>
          <w:sz w:val="28"/>
          <w:szCs w:val="28"/>
          <w:cs/>
        </w:rPr>
        <w:t xml:space="preserve">ณ วันที่ </w:t>
      </w:r>
      <w:r w:rsidR="00775C8A" w:rsidRPr="00720438">
        <w:rPr>
          <w:rFonts w:ascii="Angsana New" w:hAnsi="Angsana New"/>
          <w:spacing w:val="-8"/>
          <w:sz w:val="28"/>
          <w:szCs w:val="28"/>
        </w:rPr>
        <w:t>31</w:t>
      </w:r>
      <w:r w:rsidR="00BA5B2E" w:rsidRPr="00720438">
        <w:rPr>
          <w:rFonts w:ascii="Angsana New" w:hAnsi="Angsana New" w:hint="cs"/>
          <w:spacing w:val="-8"/>
          <w:sz w:val="28"/>
          <w:szCs w:val="28"/>
          <w:cs/>
        </w:rPr>
        <w:t xml:space="preserve"> มีนาคม </w:t>
      </w:r>
      <w:r w:rsidR="009C0B91" w:rsidRPr="00720438">
        <w:rPr>
          <w:rFonts w:ascii="Angsana New" w:hAnsi="Angsana New"/>
          <w:spacing w:val="-8"/>
          <w:sz w:val="28"/>
          <w:szCs w:val="28"/>
        </w:rPr>
        <w:t>2</w:t>
      </w:r>
      <w:r w:rsidR="00C83B8D" w:rsidRPr="00720438">
        <w:rPr>
          <w:rFonts w:ascii="Angsana New" w:hAnsi="Angsana New"/>
          <w:spacing w:val="-8"/>
          <w:sz w:val="28"/>
          <w:szCs w:val="28"/>
        </w:rPr>
        <w:t>56</w:t>
      </w:r>
      <w:r w:rsidR="00BA5B2E" w:rsidRPr="00720438">
        <w:rPr>
          <w:rFonts w:ascii="Angsana New" w:hAnsi="Angsana New"/>
          <w:spacing w:val="-8"/>
          <w:sz w:val="28"/>
          <w:szCs w:val="28"/>
        </w:rPr>
        <w:t>9</w:t>
      </w:r>
      <w:r w:rsidR="00C83B8D" w:rsidRPr="00720438">
        <w:rPr>
          <w:rFonts w:asciiTheme="majorBidi" w:hAnsiTheme="majorBidi" w:hint="cs"/>
          <w:spacing w:val="-8"/>
          <w:sz w:val="28"/>
          <w:szCs w:val="28"/>
          <w:cs/>
        </w:rPr>
        <w:t xml:space="preserve"> </w:t>
      </w:r>
      <w:r w:rsidR="00BC79EE" w:rsidRPr="00720438">
        <w:rPr>
          <w:rFonts w:asciiTheme="majorBidi" w:hAnsiTheme="majorBidi" w:hint="cs"/>
          <w:spacing w:val="-8"/>
          <w:sz w:val="28"/>
          <w:szCs w:val="28"/>
          <w:cs/>
        </w:rPr>
        <w:t>กลุ่มบริษัท</w:t>
      </w:r>
      <w:r w:rsidR="00EF5180" w:rsidRPr="00720438">
        <w:rPr>
          <w:rFonts w:asciiTheme="majorBidi" w:hAnsiTheme="majorBidi" w:hint="cs"/>
          <w:spacing w:val="-8"/>
          <w:sz w:val="28"/>
          <w:szCs w:val="28"/>
          <w:cs/>
        </w:rPr>
        <w:t>ได้นำหุ้นสามัญของบริษัทย่อย</w:t>
      </w:r>
      <w:r w:rsidR="00877D27" w:rsidRPr="00720438">
        <w:rPr>
          <w:rFonts w:asciiTheme="majorBidi" w:hAnsiTheme="majorBidi" w:hint="cs"/>
          <w:spacing w:val="-8"/>
          <w:sz w:val="28"/>
          <w:szCs w:val="28"/>
          <w:cs/>
        </w:rPr>
        <w:t>ทางอ้อม</w:t>
      </w:r>
      <w:r w:rsidR="00EF5180" w:rsidRPr="00720438">
        <w:rPr>
          <w:rFonts w:asciiTheme="majorBidi" w:hAnsiTheme="majorBidi" w:hint="cs"/>
          <w:spacing w:val="-8"/>
          <w:sz w:val="28"/>
          <w:szCs w:val="28"/>
          <w:cs/>
        </w:rPr>
        <w:t xml:space="preserve"> ใช้เป็นหลักประกันเงินกู้ยืมระยะยาวกับสถาบันการเงิน</w:t>
      </w:r>
      <w:r w:rsidR="00B4124D" w:rsidRPr="00720438">
        <w:rPr>
          <w:rFonts w:asciiTheme="majorBidi" w:hAnsiTheme="majorBidi"/>
          <w:sz w:val="28"/>
          <w:szCs w:val="28"/>
          <w:cs/>
        </w:rPr>
        <w:br w:type="page"/>
      </w:r>
    </w:p>
    <w:p w14:paraId="5387C463" w14:textId="2F054DE3" w:rsidR="000F047A" w:rsidRPr="00720438" w:rsidRDefault="000F047A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720438">
        <w:rPr>
          <w:rFonts w:ascii="Angsana New" w:hAnsi="Angsana New"/>
          <w:b/>
          <w:bCs/>
          <w:sz w:val="28"/>
          <w:szCs w:val="28"/>
          <w:cs/>
          <w:lang w:val="th-TH"/>
        </w:rPr>
        <w:t>ที่ดิน อาคารและอุปกรณ์</w:t>
      </w:r>
    </w:p>
    <w:p w14:paraId="1A85FF28" w14:textId="70B1B7F9" w:rsidR="000F047A" w:rsidRPr="00720438" w:rsidRDefault="000F047A" w:rsidP="000B0131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5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90"/>
        <w:gridCol w:w="180"/>
        <w:gridCol w:w="1961"/>
      </w:tblGrid>
      <w:tr w:rsidR="000F047A" w:rsidRPr="00720438" w14:paraId="1C6C8792" w14:textId="77777777" w:rsidTr="00D7083E">
        <w:trPr>
          <w:cantSplit/>
          <w:tblHeader/>
        </w:trPr>
        <w:tc>
          <w:tcPr>
            <w:tcW w:w="5220" w:type="dxa"/>
            <w:vAlign w:val="bottom"/>
          </w:tcPr>
          <w:p w14:paraId="219A584E" w14:textId="7E38C880" w:rsidR="000F047A" w:rsidRPr="00720438" w:rsidRDefault="0006689A" w:rsidP="000B013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711D4D" w:rsidRPr="007204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="00775C8A"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775C8A"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="00711D4D" w:rsidRPr="007204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มีนาคม</w:t>
            </w:r>
            <w:r w:rsidR="00775C8A" w:rsidRPr="007204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="009C0B91"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</w:t>
            </w:r>
            <w:r w:rsidR="00C83B8D"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56</w:t>
            </w:r>
            <w:r w:rsidR="00711D4D"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90" w:type="dxa"/>
            <w:vAlign w:val="bottom"/>
          </w:tcPr>
          <w:p w14:paraId="393A79B5" w14:textId="77777777" w:rsidR="000F047A" w:rsidRPr="00720438" w:rsidRDefault="000F047A" w:rsidP="000B0131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7204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35BF8A3" w14:textId="77777777" w:rsidR="000F047A" w:rsidRPr="00720438" w:rsidRDefault="000F047A" w:rsidP="000B0131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1961" w:type="dxa"/>
            <w:vAlign w:val="bottom"/>
          </w:tcPr>
          <w:p w14:paraId="4A5E3D90" w14:textId="77777777" w:rsidR="000F047A" w:rsidRPr="00720438" w:rsidRDefault="000F047A" w:rsidP="000B013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0F047A" w:rsidRPr="00720438" w14:paraId="75867D2F" w14:textId="77777777" w:rsidTr="003D4A5B">
        <w:trPr>
          <w:cantSplit/>
        </w:trPr>
        <w:tc>
          <w:tcPr>
            <w:tcW w:w="5220" w:type="dxa"/>
          </w:tcPr>
          <w:p w14:paraId="0A999FBE" w14:textId="77777777" w:rsidR="000F047A" w:rsidRPr="00720438" w:rsidRDefault="000F047A" w:rsidP="000B013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31" w:type="dxa"/>
            <w:gridSpan w:val="3"/>
          </w:tcPr>
          <w:p w14:paraId="4291FC3D" w14:textId="77777777" w:rsidR="000F047A" w:rsidRPr="00720438" w:rsidRDefault="000F047A" w:rsidP="000B01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2043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D4A5B" w:rsidRPr="00720438" w14:paraId="1FCCB6BC" w14:textId="77777777" w:rsidTr="003D4A5B">
        <w:trPr>
          <w:cantSplit/>
        </w:trPr>
        <w:tc>
          <w:tcPr>
            <w:tcW w:w="5220" w:type="dxa"/>
          </w:tcPr>
          <w:p w14:paraId="01FEDCC0" w14:textId="73F5B75F" w:rsidR="003D4A5B" w:rsidRPr="00720438" w:rsidRDefault="003D4A5B" w:rsidP="000B013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ซื้อสินทรัพย์ </w:t>
            </w:r>
            <w:r w:rsidR="0005684D"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890" w:type="dxa"/>
          </w:tcPr>
          <w:p w14:paraId="29676288" w14:textId="2052B8E3" w:rsidR="003D4A5B" w:rsidRPr="00720438" w:rsidRDefault="00516E88" w:rsidP="000B0131">
            <w:pPr>
              <w:tabs>
                <w:tab w:val="decimal" w:pos="1094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/>
                <w:sz w:val="28"/>
                <w:szCs w:val="28"/>
              </w:rPr>
              <w:t>171.56</w:t>
            </w:r>
          </w:p>
        </w:tc>
        <w:tc>
          <w:tcPr>
            <w:tcW w:w="180" w:type="dxa"/>
          </w:tcPr>
          <w:p w14:paraId="7E3BB866" w14:textId="77777777" w:rsidR="003D4A5B" w:rsidRPr="00720438" w:rsidRDefault="003D4A5B" w:rsidP="000B013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1" w:type="dxa"/>
          </w:tcPr>
          <w:p w14:paraId="541E0C5A" w14:textId="6130F633" w:rsidR="003D4A5B" w:rsidRPr="00720438" w:rsidRDefault="00FD72AE" w:rsidP="000B0131">
            <w:pPr>
              <w:tabs>
                <w:tab w:val="decimal" w:pos="966"/>
              </w:tabs>
              <w:spacing w:line="240" w:lineRule="auto"/>
              <w:ind w:left="-90" w:right="-104" w:firstLine="85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0.36</w:t>
            </w:r>
          </w:p>
        </w:tc>
      </w:tr>
      <w:tr w:rsidR="003D4A5B" w:rsidRPr="00720438" w14:paraId="19FF6090" w14:textId="77777777" w:rsidTr="003D4A5B">
        <w:trPr>
          <w:cantSplit/>
        </w:trPr>
        <w:tc>
          <w:tcPr>
            <w:tcW w:w="5220" w:type="dxa"/>
          </w:tcPr>
          <w:p w14:paraId="071D1CC7" w14:textId="4DC5A042" w:rsidR="003D4A5B" w:rsidRPr="00720438" w:rsidRDefault="003D4A5B" w:rsidP="000B013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438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 - ราคาทุน</w:t>
            </w:r>
          </w:p>
        </w:tc>
        <w:tc>
          <w:tcPr>
            <w:tcW w:w="1890" w:type="dxa"/>
          </w:tcPr>
          <w:p w14:paraId="02E59FA4" w14:textId="629F1983" w:rsidR="003D4A5B" w:rsidRPr="00720438" w:rsidRDefault="00385B2C" w:rsidP="000B0131">
            <w:pPr>
              <w:tabs>
                <w:tab w:val="decimal" w:pos="1094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720438">
              <w:rPr>
                <w:rFonts w:ascii="Angsana New" w:hAnsi="Angsana New"/>
                <w:sz w:val="28"/>
                <w:szCs w:val="28"/>
              </w:rPr>
              <w:t>23.69</w:t>
            </w:r>
          </w:p>
        </w:tc>
        <w:tc>
          <w:tcPr>
            <w:tcW w:w="180" w:type="dxa"/>
          </w:tcPr>
          <w:p w14:paraId="3E2A0F09" w14:textId="77777777" w:rsidR="003D4A5B" w:rsidRPr="00720438" w:rsidRDefault="003D4A5B" w:rsidP="000B013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1" w:type="dxa"/>
          </w:tcPr>
          <w:p w14:paraId="6E8FB428" w14:textId="1EAB5F99" w:rsidR="003D4A5B" w:rsidRPr="00720438" w:rsidRDefault="00FD72AE" w:rsidP="000B0131">
            <w:pPr>
              <w:tabs>
                <w:tab w:val="decimal" w:pos="966"/>
              </w:tabs>
              <w:spacing w:line="240" w:lineRule="auto"/>
              <w:ind w:left="-90" w:right="-104" w:firstLine="85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4.76</w:t>
            </w:r>
          </w:p>
        </w:tc>
      </w:tr>
    </w:tbl>
    <w:p w14:paraId="6CCCBBE8" w14:textId="099B1BDA" w:rsidR="00682B6E" w:rsidRPr="00720438" w:rsidRDefault="00682B6E">
      <w:pPr>
        <w:spacing w:line="240" w:lineRule="auto"/>
        <w:jc w:val="left"/>
        <w:rPr>
          <w:rFonts w:ascii="Angsana New" w:hAnsi="Angsana New"/>
          <w:i/>
          <w:iCs/>
          <w:sz w:val="22"/>
          <w:szCs w:val="22"/>
          <w:cs/>
        </w:rPr>
      </w:pPr>
    </w:p>
    <w:p w14:paraId="277D408A" w14:textId="48CFF3E7" w:rsidR="000F047A" w:rsidRPr="00720438" w:rsidRDefault="000F047A" w:rsidP="000B0131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720438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0B21AF19" w14:textId="77777777" w:rsidR="000F047A" w:rsidRPr="00720438" w:rsidRDefault="000F047A" w:rsidP="000B0131">
      <w:pPr>
        <w:spacing w:line="240" w:lineRule="auto"/>
        <w:ind w:left="547"/>
        <w:rPr>
          <w:rFonts w:ascii="Angsana New" w:hAnsi="Angsana New"/>
          <w:i/>
          <w:iCs/>
          <w:sz w:val="22"/>
          <w:szCs w:val="22"/>
        </w:rPr>
      </w:pPr>
    </w:p>
    <w:p w14:paraId="6A9D65DD" w14:textId="6A7F809F" w:rsidR="00141BCC" w:rsidRPr="00720438" w:rsidRDefault="000F047A" w:rsidP="000B0131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720438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บริษัทย่อยได้นำที่ดินพร้อมสิ่งปลูกสร้างส่วนใหญ่</w:t>
      </w:r>
      <w:r w:rsidRPr="00720438">
        <w:rPr>
          <w:rFonts w:asciiTheme="majorBidi" w:hAnsiTheme="majorBidi" w:cstheme="majorBidi"/>
          <w:sz w:val="28"/>
          <w:szCs w:val="28"/>
        </w:rPr>
        <w:t xml:space="preserve"> </w:t>
      </w:r>
      <w:r w:rsidR="008E4058" w:rsidRPr="00720438">
        <w:rPr>
          <w:rFonts w:asciiTheme="majorBidi" w:hAnsiTheme="majorBidi" w:cstheme="majorBidi" w:hint="cs"/>
          <w:sz w:val="28"/>
          <w:szCs w:val="28"/>
          <w:cs/>
        </w:rPr>
        <w:t xml:space="preserve">สิทธิในการเช่าที่ดิน </w:t>
      </w:r>
      <w:r w:rsidR="00F37259" w:rsidRPr="00720438">
        <w:rPr>
          <w:rFonts w:asciiTheme="majorBidi" w:hAnsiTheme="majorBidi" w:cstheme="majorBidi" w:hint="cs"/>
          <w:sz w:val="28"/>
          <w:szCs w:val="28"/>
          <w:cs/>
        </w:rPr>
        <w:t xml:space="preserve">อาคาร </w:t>
      </w:r>
      <w:r w:rsidRPr="00720438">
        <w:rPr>
          <w:rFonts w:asciiTheme="majorBidi" w:hAnsiTheme="majorBidi" w:cstheme="majorBidi" w:hint="cs"/>
          <w:sz w:val="28"/>
          <w:szCs w:val="28"/>
          <w:cs/>
        </w:rPr>
        <w:t>โรงไฟฟ้า เครื่องจักรและอุปกรณ์ที่นำมาใช้ในโรงไฟฟ้า</w:t>
      </w:r>
      <w:r w:rsidRPr="00720438">
        <w:rPr>
          <w:rFonts w:asciiTheme="majorBidi" w:hAnsiTheme="majorBidi" w:cstheme="majorBidi"/>
          <w:sz w:val="28"/>
          <w:szCs w:val="28"/>
          <w:cs/>
        </w:rPr>
        <w:t>ไปจดจำนองเพื่อใช้เป็นหลักประกันเงินเบิกเกินบัญชีธนาคารและเงินกู้ยืมจากสถาบันการเงินของบริษัทย่อย</w:t>
      </w:r>
    </w:p>
    <w:p w14:paraId="1B877FF2" w14:textId="77777777" w:rsidR="004D6251" w:rsidRPr="00720438" w:rsidRDefault="004D6251" w:rsidP="00EC2C02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E39298E" w14:textId="4653404F" w:rsidR="004559FA" w:rsidRPr="00720438" w:rsidRDefault="00D975CD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720438">
        <w:rPr>
          <w:rFonts w:ascii="Angsana New" w:hAnsi="Angsana New" w:hint="cs"/>
          <w:b/>
          <w:bCs/>
          <w:sz w:val="28"/>
          <w:szCs w:val="28"/>
          <w:cs/>
          <w:lang w:val="th-TH"/>
        </w:rPr>
        <w:t xml:space="preserve">เงินกู้ยืมจากสถาบันการเงิน </w:t>
      </w:r>
    </w:p>
    <w:p w14:paraId="02D6F38A" w14:textId="7703E003" w:rsidR="002D6CC6" w:rsidRPr="00720438" w:rsidRDefault="002D6CC6" w:rsidP="000B0131">
      <w:pPr>
        <w:tabs>
          <w:tab w:val="left" w:pos="540"/>
        </w:tabs>
        <w:spacing w:line="240" w:lineRule="auto"/>
        <w:ind w:left="900"/>
        <w:rPr>
          <w:rFonts w:ascii="Angsana New" w:hAnsi="Angsana New"/>
          <w:b/>
          <w:bCs/>
          <w:sz w:val="22"/>
          <w:szCs w:val="22"/>
          <w:lang w:val="th-TH"/>
        </w:rPr>
      </w:pPr>
    </w:p>
    <w:tbl>
      <w:tblPr>
        <w:tblStyle w:val="TableGrid"/>
        <w:tblW w:w="97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0"/>
        <w:gridCol w:w="673"/>
        <w:gridCol w:w="907"/>
        <w:gridCol w:w="236"/>
        <w:gridCol w:w="941"/>
        <w:gridCol w:w="236"/>
        <w:gridCol w:w="850"/>
        <w:gridCol w:w="231"/>
        <w:gridCol w:w="895"/>
        <w:gridCol w:w="241"/>
        <w:gridCol w:w="937"/>
        <w:gridCol w:w="231"/>
        <w:gridCol w:w="900"/>
      </w:tblGrid>
      <w:tr w:rsidR="00C46A37" w:rsidRPr="00720438" w14:paraId="2F6C5DFD" w14:textId="77777777" w:rsidTr="008504B7">
        <w:trPr>
          <w:tblHeader/>
        </w:trPr>
        <w:tc>
          <w:tcPr>
            <w:tcW w:w="2500" w:type="dxa"/>
          </w:tcPr>
          <w:p w14:paraId="2A6CAB7A" w14:textId="77777777" w:rsidR="00C46A37" w:rsidRPr="00720438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</w:tcPr>
          <w:p w14:paraId="25FB3DCA" w14:textId="77777777" w:rsidR="00C46A37" w:rsidRPr="00720438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605" w:type="dxa"/>
            <w:gridSpan w:val="11"/>
          </w:tcPr>
          <w:p w14:paraId="327E3963" w14:textId="77777777" w:rsidR="00C46A37" w:rsidRPr="00720438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D310C" w:rsidRPr="00720438" w14:paraId="2C8E92B7" w14:textId="77777777" w:rsidTr="008504B7">
        <w:trPr>
          <w:tblHeader/>
        </w:trPr>
        <w:tc>
          <w:tcPr>
            <w:tcW w:w="2500" w:type="dxa"/>
          </w:tcPr>
          <w:p w14:paraId="6B5E7046" w14:textId="77777777" w:rsidR="003D310C" w:rsidRPr="00720438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</w:tcPr>
          <w:p w14:paraId="21062491" w14:textId="77777777" w:rsidR="003D310C" w:rsidRPr="00720438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0" w:type="dxa"/>
            <w:gridSpan w:val="5"/>
          </w:tcPr>
          <w:p w14:paraId="03B5A153" w14:textId="4C37A343" w:rsidR="003D310C" w:rsidRPr="00720438" w:rsidRDefault="00775C8A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711D4D" w:rsidRPr="00720438">
              <w:rPr>
                <w:rFonts w:asciiTheme="majorBidi" w:hAnsiTheme="majorBidi" w:hint="cs"/>
                <w:sz w:val="24"/>
                <w:szCs w:val="24"/>
                <w:cs/>
              </w:rPr>
              <w:t>มีนาคม</w:t>
            </w:r>
            <w:r w:rsidRPr="00720438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9C0B91" w:rsidRPr="0072043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83B8D" w:rsidRPr="00720438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711D4D" w:rsidRPr="0072043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1" w:type="dxa"/>
          </w:tcPr>
          <w:p w14:paraId="69FAAE0A" w14:textId="77777777" w:rsidR="003D310C" w:rsidRPr="00720438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04" w:type="dxa"/>
            <w:gridSpan w:val="5"/>
          </w:tcPr>
          <w:p w14:paraId="50F39B03" w14:textId="498B7064" w:rsidR="003D310C" w:rsidRPr="00720438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="Angsana New" w:hAnsi="Angsana New"/>
                <w:sz w:val="24"/>
                <w:szCs w:val="24"/>
              </w:rPr>
              <w:t>3</w:t>
            </w:r>
            <w:r w:rsidR="009C0B91" w:rsidRPr="00720438">
              <w:rPr>
                <w:rFonts w:ascii="Angsana New" w:hAnsi="Angsana New"/>
                <w:sz w:val="24"/>
                <w:szCs w:val="24"/>
              </w:rPr>
              <w:t>0</w:t>
            </w:r>
            <w:r w:rsidRPr="0072043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20438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72043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C0B91" w:rsidRPr="0072043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20438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11496A" w:rsidRPr="0072043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225CE2" w:rsidRPr="00720438" w14:paraId="57850AB9" w14:textId="77777777" w:rsidTr="008504B7">
        <w:trPr>
          <w:tblHeader/>
        </w:trPr>
        <w:tc>
          <w:tcPr>
            <w:tcW w:w="2500" w:type="dxa"/>
          </w:tcPr>
          <w:p w14:paraId="749F3B09" w14:textId="77777777" w:rsidR="00C46A37" w:rsidRPr="00720438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1BA8D031" w14:textId="77777777" w:rsidR="00C46A37" w:rsidRPr="00720438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2043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7" w:type="dxa"/>
            <w:vAlign w:val="bottom"/>
          </w:tcPr>
          <w:p w14:paraId="3647AE76" w14:textId="77777777" w:rsidR="00C46A37" w:rsidRPr="00720438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6FCA35B" w14:textId="77777777" w:rsidR="00C46A37" w:rsidRPr="00720438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5513C6A1" w14:textId="77777777" w:rsidR="00C46A37" w:rsidRPr="00720438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2B7EFF8" w14:textId="77777777" w:rsidR="00C46A37" w:rsidRPr="00720438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7DE300" w14:textId="77777777" w:rsidR="00C46A37" w:rsidRPr="00720438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1" w:type="dxa"/>
            <w:vAlign w:val="center"/>
          </w:tcPr>
          <w:p w14:paraId="197A2BAD" w14:textId="77777777" w:rsidR="00C46A37" w:rsidRPr="00720438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EEA59EB" w14:textId="77777777" w:rsidR="00C46A37" w:rsidRPr="00720438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1" w:type="dxa"/>
            <w:vAlign w:val="bottom"/>
          </w:tcPr>
          <w:p w14:paraId="7F8896E9" w14:textId="77777777" w:rsidR="00C46A37" w:rsidRPr="00720438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612634E" w14:textId="77777777" w:rsidR="00C46A37" w:rsidRPr="00720438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7A786825" w14:textId="77777777" w:rsidR="00C46A37" w:rsidRPr="00720438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405836" w14:textId="77777777" w:rsidR="00C46A37" w:rsidRPr="00720438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46A37" w:rsidRPr="00720438" w14:paraId="7126D240" w14:textId="77777777" w:rsidTr="008504B7">
        <w:trPr>
          <w:tblHeader/>
        </w:trPr>
        <w:tc>
          <w:tcPr>
            <w:tcW w:w="2500" w:type="dxa"/>
          </w:tcPr>
          <w:p w14:paraId="25F945D5" w14:textId="77777777" w:rsidR="00C46A37" w:rsidRPr="00720438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</w:tcPr>
          <w:p w14:paraId="66F8C20F" w14:textId="77777777" w:rsidR="00C46A37" w:rsidRPr="00720438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05" w:type="dxa"/>
            <w:gridSpan w:val="11"/>
            <w:vAlign w:val="bottom"/>
          </w:tcPr>
          <w:p w14:paraId="7039B6CD" w14:textId="77777777" w:rsidR="00C46A37" w:rsidRPr="00720438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2043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2043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E02CF6" w:rsidRPr="00720438" w14:paraId="6EDEB443" w14:textId="77777777" w:rsidTr="008504B7">
        <w:trPr>
          <w:tblHeader/>
        </w:trPr>
        <w:tc>
          <w:tcPr>
            <w:tcW w:w="2500" w:type="dxa"/>
          </w:tcPr>
          <w:p w14:paraId="476985F7" w14:textId="563D5234" w:rsidR="00E02CF6" w:rsidRPr="00720438" w:rsidRDefault="00E02CF6" w:rsidP="000B0131">
            <w:pPr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เงินเบิกเกินบัญชีและ</w:t>
            </w:r>
            <w:r w:rsidRPr="00720438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673" w:type="dxa"/>
          </w:tcPr>
          <w:p w14:paraId="36453BC2" w14:textId="77777777" w:rsidR="00E02CF6" w:rsidRPr="00720438" w:rsidRDefault="00E02CF6" w:rsidP="000B013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05" w:type="dxa"/>
            <w:gridSpan w:val="11"/>
            <w:vAlign w:val="bottom"/>
          </w:tcPr>
          <w:p w14:paraId="191251F4" w14:textId="10F48955" w:rsidR="00E02CF6" w:rsidRPr="00720438" w:rsidRDefault="00E02CF6" w:rsidP="000B013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11496A" w:rsidRPr="00720438" w14:paraId="646FA290" w14:textId="77777777" w:rsidTr="008504B7">
        <w:tc>
          <w:tcPr>
            <w:tcW w:w="2500" w:type="dxa"/>
          </w:tcPr>
          <w:p w14:paraId="795CE426" w14:textId="40A75327" w:rsidR="0011496A" w:rsidRPr="00720438" w:rsidRDefault="0011496A" w:rsidP="0011496A">
            <w:pPr>
              <w:spacing w:line="240" w:lineRule="auto"/>
              <w:ind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43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720438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673" w:type="dxa"/>
          </w:tcPr>
          <w:p w14:paraId="7BA96C3A" w14:textId="2E263AA4" w:rsidR="0011496A" w:rsidRPr="00720438" w:rsidRDefault="0011496A" w:rsidP="0011496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3, 5</w:t>
            </w:r>
          </w:p>
        </w:tc>
        <w:tc>
          <w:tcPr>
            <w:tcW w:w="907" w:type="dxa"/>
            <w:vAlign w:val="bottom"/>
          </w:tcPr>
          <w:p w14:paraId="2DA9F8F6" w14:textId="02FA1BDB" w:rsidR="0011496A" w:rsidRPr="00720438" w:rsidRDefault="007B351B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</w:rPr>
              <w:t>1,999.23</w:t>
            </w:r>
          </w:p>
        </w:tc>
        <w:tc>
          <w:tcPr>
            <w:tcW w:w="236" w:type="dxa"/>
            <w:vAlign w:val="bottom"/>
          </w:tcPr>
          <w:p w14:paraId="6CC0D400" w14:textId="77777777" w:rsidR="0011496A" w:rsidRPr="00720438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3C91EDA6" w14:textId="172832F5" w:rsidR="0011496A" w:rsidRPr="00720438" w:rsidRDefault="007B351B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</w:rPr>
              <w:t>1,950.00</w:t>
            </w:r>
          </w:p>
        </w:tc>
        <w:tc>
          <w:tcPr>
            <w:tcW w:w="236" w:type="dxa"/>
            <w:vAlign w:val="bottom"/>
          </w:tcPr>
          <w:p w14:paraId="4556D7A4" w14:textId="77777777" w:rsidR="0011496A" w:rsidRPr="00720438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F9B7C5B" w14:textId="1C663B5A" w:rsidR="0011496A" w:rsidRPr="00720438" w:rsidRDefault="00E33F2B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</w:rPr>
              <w:t>3,949.23</w:t>
            </w:r>
          </w:p>
        </w:tc>
        <w:tc>
          <w:tcPr>
            <w:tcW w:w="231" w:type="dxa"/>
            <w:vAlign w:val="bottom"/>
          </w:tcPr>
          <w:p w14:paraId="7AFE775C" w14:textId="77777777" w:rsidR="0011496A" w:rsidRPr="00720438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F360F7E" w14:textId="04502CAE" w:rsidR="0011496A" w:rsidRPr="00720438" w:rsidRDefault="009C0B91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1496A" w:rsidRPr="007204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043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1496A" w:rsidRPr="00720438">
              <w:rPr>
                <w:rFonts w:asciiTheme="majorBidi" w:hAnsiTheme="majorBidi" w:cstheme="majorBidi"/>
                <w:sz w:val="24"/>
                <w:szCs w:val="24"/>
              </w:rPr>
              <w:t>89.16</w:t>
            </w:r>
          </w:p>
        </w:tc>
        <w:tc>
          <w:tcPr>
            <w:tcW w:w="241" w:type="dxa"/>
            <w:vAlign w:val="bottom"/>
          </w:tcPr>
          <w:p w14:paraId="27FD0D0C" w14:textId="77777777" w:rsidR="0011496A" w:rsidRPr="00720438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1EA48A5" w14:textId="1FCDBA19" w:rsidR="0011496A" w:rsidRPr="00720438" w:rsidRDefault="009C0B91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1496A" w:rsidRPr="007204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0438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11496A" w:rsidRPr="00720438">
              <w:rPr>
                <w:rFonts w:asciiTheme="majorBidi" w:hAnsiTheme="majorBidi" w:cstheme="majorBidi"/>
                <w:sz w:val="24"/>
                <w:szCs w:val="24"/>
              </w:rPr>
              <w:t>7.</w:t>
            </w:r>
            <w:r w:rsidRPr="0072043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03F1C021" w14:textId="77777777" w:rsidR="0011496A" w:rsidRPr="00720438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6471D3" w14:textId="6E3BD513" w:rsidR="0011496A" w:rsidRPr="00720438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9C0B91" w:rsidRPr="0072043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720438">
              <w:rPr>
                <w:rFonts w:asciiTheme="majorBidi" w:hAnsiTheme="majorBidi" w:cstheme="majorBidi"/>
                <w:sz w:val="24"/>
                <w:szCs w:val="24"/>
              </w:rPr>
              <w:t>96.16</w:t>
            </w:r>
          </w:p>
        </w:tc>
      </w:tr>
      <w:tr w:rsidR="0011496A" w:rsidRPr="00720438" w14:paraId="17866D79" w14:textId="77777777" w:rsidTr="008504B7">
        <w:tc>
          <w:tcPr>
            <w:tcW w:w="2500" w:type="dxa"/>
          </w:tcPr>
          <w:p w14:paraId="4628097A" w14:textId="77777777" w:rsidR="0011496A" w:rsidRPr="00720438" w:rsidRDefault="0011496A" w:rsidP="0011496A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73" w:type="dxa"/>
          </w:tcPr>
          <w:p w14:paraId="090055C8" w14:textId="0BA4729C" w:rsidR="0011496A" w:rsidRPr="00720438" w:rsidRDefault="0011496A" w:rsidP="0011496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4, 5</w:t>
            </w:r>
          </w:p>
        </w:tc>
        <w:tc>
          <w:tcPr>
            <w:tcW w:w="907" w:type="dxa"/>
            <w:vAlign w:val="bottom"/>
          </w:tcPr>
          <w:p w14:paraId="6CE77F91" w14:textId="12AF2CA1" w:rsidR="0011496A" w:rsidRPr="00720438" w:rsidRDefault="007B351B" w:rsidP="0011496A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</w:rPr>
              <w:t>7,479.76</w:t>
            </w:r>
          </w:p>
        </w:tc>
        <w:tc>
          <w:tcPr>
            <w:tcW w:w="236" w:type="dxa"/>
            <w:vAlign w:val="bottom"/>
          </w:tcPr>
          <w:p w14:paraId="0815DA6F" w14:textId="6AF932B8" w:rsidR="0011496A" w:rsidRPr="00720438" w:rsidRDefault="0011496A" w:rsidP="0011496A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4969986F" w14:textId="5C50C762" w:rsidR="0011496A" w:rsidRPr="00720438" w:rsidRDefault="007B351B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</w:rPr>
              <w:t>1,400.00</w:t>
            </w:r>
          </w:p>
        </w:tc>
        <w:tc>
          <w:tcPr>
            <w:tcW w:w="236" w:type="dxa"/>
            <w:vAlign w:val="bottom"/>
          </w:tcPr>
          <w:p w14:paraId="7309B86E" w14:textId="77777777" w:rsidR="0011496A" w:rsidRPr="00720438" w:rsidRDefault="0011496A" w:rsidP="0011496A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F5598F" w14:textId="33AAA506" w:rsidR="0011496A" w:rsidRPr="00720438" w:rsidRDefault="00E33F2B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720438">
              <w:rPr>
                <w:rFonts w:asciiTheme="majorBidi" w:hAnsiTheme="majorBidi"/>
                <w:sz w:val="24"/>
                <w:szCs w:val="24"/>
              </w:rPr>
              <w:t>8,879.76</w:t>
            </w:r>
          </w:p>
        </w:tc>
        <w:tc>
          <w:tcPr>
            <w:tcW w:w="231" w:type="dxa"/>
            <w:vAlign w:val="bottom"/>
          </w:tcPr>
          <w:p w14:paraId="1D7997B2" w14:textId="77777777" w:rsidR="0011496A" w:rsidRPr="00720438" w:rsidRDefault="0011496A" w:rsidP="0011496A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CBD4BD9" w14:textId="659D23FB" w:rsidR="0011496A" w:rsidRPr="00720438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</w:rPr>
              <w:t>8,433.84</w:t>
            </w:r>
          </w:p>
        </w:tc>
        <w:tc>
          <w:tcPr>
            <w:tcW w:w="241" w:type="dxa"/>
            <w:vAlign w:val="bottom"/>
          </w:tcPr>
          <w:p w14:paraId="6513A8E9" w14:textId="77777777" w:rsidR="0011496A" w:rsidRPr="00720438" w:rsidRDefault="0011496A" w:rsidP="0011496A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E43CDC2" w14:textId="534446F9" w:rsidR="0011496A" w:rsidRPr="00720438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9C0B91" w:rsidRPr="00720438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7204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9C0B91" w:rsidRPr="0072043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4A396085" w14:textId="77777777" w:rsidR="0011496A" w:rsidRPr="00720438" w:rsidRDefault="0011496A" w:rsidP="0011496A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38AE61" w14:textId="3D01081D" w:rsidR="0011496A" w:rsidRPr="00720438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</w:rPr>
              <w:t>9,433.84</w:t>
            </w:r>
          </w:p>
        </w:tc>
      </w:tr>
      <w:tr w:rsidR="0011496A" w:rsidRPr="00720438" w14:paraId="418A859B" w14:textId="77777777" w:rsidTr="004D2477">
        <w:tc>
          <w:tcPr>
            <w:tcW w:w="2500" w:type="dxa"/>
          </w:tcPr>
          <w:p w14:paraId="247D6ED8" w14:textId="08C0257A" w:rsidR="0011496A" w:rsidRPr="00720438" w:rsidRDefault="0011496A" w:rsidP="0011496A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73" w:type="dxa"/>
          </w:tcPr>
          <w:p w14:paraId="7B122610" w14:textId="77777777" w:rsidR="0011496A" w:rsidRPr="00720438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B2C9A" w14:textId="78336872" w:rsidR="0011496A" w:rsidRPr="00720438" w:rsidRDefault="007B351B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9,478.99</w:t>
            </w:r>
          </w:p>
        </w:tc>
        <w:tc>
          <w:tcPr>
            <w:tcW w:w="236" w:type="dxa"/>
            <w:vAlign w:val="bottom"/>
          </w:tcPr>
          <w:p w14:paraId="18FABBEE" w14:textId="7ADD882C" w:rsidR="0011496A" w:rsidRPr="00720438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864D7" w14:textId="45155EAC" w:rsidR="0011496A" w:rsidRPr="00720438" w:rsidRDefault="007B351B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3,350.00</w:t>
            </w:r>
          </w:p>
        </w:tc>
        <w:tc>
          <w:tcPr>
            <w:tcW w:w="236" w:type="dxa"/>
            <w:vAlign w:val="bottom"/>
          </w:tcPr>
          <w:p w14:paraId="6B11729B" w14:textId="77777777" w:rsidR="0011496A" w:rsidRPr="00720438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690BC" w14:textId="29881E61" w:rsidR="0011496A" w:rsidRPr="00720438" w:rsidRDefault="00E33F2B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12,82</w:t>
            </w:r>
            <w:r w:rsidR="005B0598" w:rsidRPr="007204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7204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.99</w:t>
            </w:r>
          </w:p>
        </w:tc>
        <w:tc>
          <w:tcPr>
            <w:tcW w:w="231" w:type="dxa"/>
            <w:vAlign w:val="bottom"/>
          </w:tcPr>
          <w:p w14:paraId="54CB297A" w14:textId="77777777" w:rsidR="0011496A" w:rsidRPr="00720438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11031B78" w14:textId="74A22C6C" w:rsidR="0011496A" w:rsidRPr="00720438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9C0B91" w:rsidRPr="007204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7204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,5</w:t>
            </w:r>
            <w:r w:rsidR="009C0B91" w:rsidRPr="007204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7204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</w:t>
            </w:r>
            <w:r w:rsidR="009C0B91" w:rsidRPr="007204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41" w:type="dxa"/>
          </w:tcPr>
          <w:p w14:paraId="3F417E85" w14:textId="77777777" w:rsidR="0011496A" w:rsidRPr="00720438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4E9F896F" w14:textId="69525D7F" w:rsidR="0011496A" w:rsidRPr="00720438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</w:t>
            </w:r>
            <w:r w:rsidR="009C0B91" w:rsidRPr="007204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  <w:r w:rsidRPr="007204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7.</w:t>
            </w:r>
            <w:r w:rsidR="009C0B91" w:rsidRPr="007204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31" w:type="dxa"/>
          </w:tcPr>
          <w:p w14:paraId="59684E59" w14:textId="77777777" w:rsidR="0011496A" w:rsidRPr="00720438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192A32C" w14:textId="55914427" w:rsidR="0011496A" w:rsidRPr="00720438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13,53</w:t>
            </w:r>
            <w:r w:rsidR="009C0B91" w:rsidRPr="007204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7204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9C0B91" w:rsidRPr="007204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</w:tr>
    </w:tbl>
    <w:p w14:paraId="74C6688E" w14:textId="1815E9BB" w:rsidR="00C46A37" w:rsidRPr="00720438" w:rsidRDefault="00C46A37" w:rsidP="000B0131">
      <w:pPr>
        <w:tabs>
          <w:tab w:val="left" w:pos="540"/>
        </w:tabs>
        <w:spacing w:line="240" w:lineRule="auto"/>
        <w:ind w:left="900"/>
        <w:rPr>
          <w:rFonts w:ascii="Angsana New" w:hAnsi="Angsana New"/>
          <w:b/>
          <w:bCs/>
          <w:sz w:val="22"/>
          <w:szCs w:val="22"/>
        </w:rPr>
      </w:pPr>
    </w:p>
    <w:tbl>
      <w:tblPr>
        <w:tblStyle w:val="TableGrid"/>
        <w:tblW w:w="97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671"/>
        <w:gridCol w:w="907"/>
        <w:gridCol w:w="236"/>
        <w:gridCol w:w="941"/>
        <w:gridCol w:w="236"/>
        <w:gridCol w:w="833"/>
        <w:gridCol w:w="231"/>
        <w:gridCol w:w="895"/>
        <w:gridCol w:w="242"/>
        <w:gridCol w:w="937"/>
        <w:gridCol w:w="231"/>
        <w:gridCol w:w="937"/>
      </w:tblGrid>
      <w:tr w:rsidR="00C46A37" w:rsidRPr="00720438" w14:paraId="39A3E4FD" w14:textId="77777777" w:rsidTr="006746F7">
        <w:trPr>
          <w:tblHeader/>
        </w:trPr>
        <w:tc>
          <w:tcPr>
            <w:tcW w:w="2481" w:type="dxa"/>
          </w:tcPr>
          <w:p w14:paraId="67CB46CE" w14:textId="77777777" w:rsidR="00C46A37" w:rsidRPr="00720438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7C6830DD" w14:textId="2256EB48" w:rsidR="00C46A37" w:rsidRPr="00720438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626" w:type="dxa"/>
            <w:gridSpan w:val="11"/>
          </w:tcPr>
          <w:p w14:paraId="44277AEE" w14:textId="3A0A9896" w:rsidR="00C46A37" w:rsidRPr="00720438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D310C" w:rsidRPr="00720438" w14:paraId="58D5A40A" w14:textId="77777777" w:rsidTr="006746F7">
        <w:trPr>
          <w:tblHeader/>
        </w:trPr>
        <w:tc>
          <w:tcPr>
            <w:tcW w:w="2481" w:type="dxa"/>
          </w:tcPr>
          <w:p w14:paraId="5F94804C" w14:textId="35A49F5F" w:rsidR="003D310C" w:rsidRPr="00720438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5F0ABAE6" w14:textId="67189C79" w:rsidR="003D310C" w:rsidRPr="00720438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3" w:type="dxa"/>
            <w:gridSpan w:val="5"/>
          </w:tcPr>
          <w:p w14:paraId="39B0FAD9" w14:textId="2A44CB60" w:rsidR="003D310C" w:rsidRPr="00720438" w:rsidRDefault="00711D4D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20438">
              <w:rPr>
                <w:rFonts w:asciiTheme="majorBidi" w:hAnsiTheme="majorBidi" w:hint="cs"/>
                <w:sz w:val="24"/>
                <w:szCs w:val="24"/>
                <w:cs/>
              </w:rPr>
              <w:t>มีนาคม</w:t>
            </w:r>
            <w:r w:rsidRPr="00720438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720438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1" w:type="dxa"/>
          </w:tcPr>
          <w:p w14:paraId="559422E2" w14:textId="77777777" w:rsidR="003D310C" w:rsidRPr="00720438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42" w:type="dxa"/>
            <w:gridSpan w:val="5"/>
          </w:tcPr>
          <w:p w14:paraId="2F0B1FF4" w14:textId="682957B5" w:rsidR="003D310C" w:rsidRPr="00720438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5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438">
              <w:rPr>
                <w:rFonts w:ascii="Angsana New" w:hAnsi="Angsana New"/>
                <w:sz w:val="24"/>
                <w:szCs w:val="24"/>
              </w:rPr>
              <w:t>3</w:t>
            </w:r>
            <w:r w:rsidR="009C0B91" w:rsidRPr="00720438">
              <w:rPr>
                <w:rFonts w:ascii="Angsana New" w:hAnsi="Angsana New"/>
                <w:sz w:val="24"/>
                <w:szCs w:val="24"/>
              </w:rPr>
              <w:t>0</w:t>
            </w:r>
            <w:r w:rsidRPr="0072043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20438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72043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C0B91" w:rsidRPr="0072043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20438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11496A" w:rsidRPr="0072043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3D310C" w:rsidRPr="00720438" w14:paraId="5F156D69" w14:textId="77777777" w:rsidTr="006746F7">
        <w:trPr>
          <w:trHeight w:val="200"/>
          <w:tblHeader/>
        </w:trPr>
        <w:tc>
          <w:tcPr>
            <w:tcW w:w="2481" w:type="dxa"/>
          </w:tcPr>
          <w:p w14:paraId="1702E9A7" w14:textId="77777777" w:rsidR="003D310C" w:rsidRPr="00720438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  <w:vAlign w:val="bottom"/>
          </w:tcPr>
          <w:p w14:paraId="65CA7339" w14:textId="77777777" w:rsidR="003D310C" w:rsidRPr="00720438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2043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7" w:type="dxa"/>
            <w:vAlign w:val="bottom"/>
          </w:tcPr>
          <w:p w14:paraId="22B33D75" w14:textId="30A2E078" w:rsidR="003D310C" w:rsidRPr="00720438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1496C9F" w14:textId="77777777" w:rsidR="003D310C" w:rsidRPr="00720438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08D8F5AB" w14:textId="77777777" w:rsidR="003D310C" w:rsidRPr="00720438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65555CD" w14:textId="77777777" w:rsidR="003D310C" w:rsidRPr="00720438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12C94130" w14:textId="77777777" w:rsidR="003D310C" w:rsidRPr="00720438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1" w:type="dxa"/>
            <w:vAlign w:val="center"/>
          </w:tcPr>
          <w:p w14:paraId="4DD68C41" w14:textId="77777777" w:rsidR="003D310C" w:rsidRPr="00720438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ACF6DD5" w14:textId="77777777" w:rsidR="003D310C" w:rsidRPr="00720438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42B56483" w14:textId="77777777" w:rsidR="003D310C" w:rsidRPr="00720438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43DDD127" w14:textId="77777777" w:rsidR="003D310C" w:rsidRPr="00720438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2FAD9DA9" w14:textId="77777777" w:rsidR="003D310C" w:rsidRPr="00720438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28623BA" w14:textId="77777777" w:rsidR="003D310C" w:rsidRPr="00720438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D310C" w:rsidRPr="00720438" w14:paraId="718DACA9" w14:textId="77777777" w:rsidTr="006746F7">
        <w:trPr>
          <w:tblHeader/>
        </w:trPr>
        <w:tc>
          <w:tcPr>
            <w:tcW w:w="2481" w:type="dxa"/>
          </w:tcPr>
          <w:p w14:paraId="541342FD" w14:textId="77777777" w:rsidR="003D310C" w:rsidRPr="00720438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01FDC8B1" w14:textId="77777777" w:rsidR="003D310C" w:rsidRPr="00720438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26" w:type="dxa"/>
            <w:gridSpan w:val="11"/>
            <w:vAlign w:val="bottom"/>
          </w:tcPr>
          <w:p w14:paraId="0008ED8B" w14:textId="41C84EB2" w:rsidR="003D310C" w:rsidRPr="00720438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2043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2043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2C3681" w:rsidRPr="00720438" w14:paraId="0F44939C" w14:textId="77777777" w:rsidTr="006746F7">
        <w:tc>
          <w:tcPr>
            <w:tcW w:w="2481" w:type="dxa"/>
          </w:tcPr>
          <w:p w14:paraId="6325C4F3" w14:textId="77777777" w:rsidR="002C3681" w:rsidRPr="00720438" w:rsidRDefault="002C3681" w:rsidP="002C3681">
            <w:pPr>
              <w:pStyle w:val="ListParagraph"/>
              <w:spacing w:line="240" w:lineRule="auto"/>
              <w:ind w:left="-24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71" w:type="dxa"/>
          </w:tcPr>
          <w:p w14:paraId="3B018D66" w14:textId="77FF1BD3" w:rsidR="002C3681" w:rsidRPr="00720438" w:rsidRDefault="002C3681" w:rsidP="002C368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459A43D7" w14:textId="7798116D" w:rsidR="002C3681" w:rsidRPr="00720438" w:rsidRDefault="009C312B" w:rsidP="0026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90" w:right="-3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A297B60" w14:textId="1E25D0EB" w:rsidR="002C3681" w:rsidRPr="00720438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346EFDC6" w14:textId="137FD1B4" w:rsidR="002C3681" w:rsidRPr="00720438" w:rsidRDefault="009C312B" w:rsidP="00DB1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</w:rPr>
              <w:t>1,897.00</w:t>
            </w:r>
          </w:p>
        </w:tc>
        <w:tc>
          <w:tcPr>
            <w:tcW w:w="236" w:type="dxa"/>
            <w:vAlign w:val="bottom"/>
          </w:tcPr>
          <w:p w14:paraId="210A5DFD" w14:textId="77777777" w:rsidR="002C3681" w:rsidRPr="00720438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25C46A36" w14:textId="79034301" w:rsidR="002C3681" w:rsidRPr="00720438" w:rsidRDefault="009C312B" w:rsidP="00DB1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</w:rPr>
              <w:t>1,897.00</w:t>
            </w:r>
          </w:p>
        </w:tc>
        <w:tc>
          <w:tcPr>
            <w:tcW w:w="231" w:type="dxa"/>
            <w:vAlign w:val="bottom"/>
          </w:tcPr>
          <w:p w14:paraId="7B2B4F0A" w14:textId="77777777" w:rsidR="002C3681" w:rsidRPr="00720438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7842007" w14:textId="30511D4F" w:rsidR="002C3681" w:rsidRPr="00720438" w:rsidRDefault="002C3681" w:rsidP="00D2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32CD8DE0" w14:textId="77777777" w:rsidR="002C3681" w:rsidRPr="00720438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12C8A258" w14:textId="5F4130E5" w:rsidR="002C3681" w:rsidRPr="00720438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</w:rPr>
              <w:t>1,897.</w:t>
            </w:r>
            <w:r w:rsidR="009C0B91" w:rsidRPr="0072043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3608C6E3" w14:textId="77777777" w:rsidR="002C3681" w:rsidRPr="00720438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09C2BFCB" w14:textId="20AABABE" w:rsidR="002C3681" w:rsidRPr="00720438" w:rsidRDefault="002C3681" w:rsidP="0026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</w:rPr>
              <w:t>1,897.</w:t>
            </w:r>
            <w:r w:rsidR="009C0B91" w:rsidRPr="0072043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2C3681" w:rsidRPr="00720438" w14:paraId="085E7C13" w14:textId="77777777" w:rsidTr="006746F7">
        <w:tc>
          <w:tcPr>
            <w:tcW w:w="2481" w:type="dxa"/>
          </w:tcPr>
          <w:p w14:paraId="54DF7860" w14:textId="77777777" w:rsidR="002C3681" w:rsidRPr="00720438" w:rsidRDefault="002C3681" w:rsidP="002C3681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71" w:type="dxa"/>
          </w:tcPr>
          <w:p w14:paraId="1C19D744" w14:textId="31D21775" w:rsidR="002C3681" w:rsidRPr="00720438" w:rsidRDefault="002C3681" w:rsidP="002C368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907" w:type="dxa"/>
            <w:vAlign w:val="bottom"/>
          </w:tcPr>
          <w:p w14:paraId="2663FDC2" w14:textId="1FE170F8" w:rsidR="002C3681" w:rsidRPr="00720438" w:rsidRDefault="009C312B" w:rsidP="0026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90" w:right="-3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50ABBD7" w14:textId="77777777" w:rsidR="002C3681" w:rsidRPr="00720438" w:rsidRDefault="002C3681" w:rsidP="002C368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67D50211" w14:textId="430E7B7C" w:rsidR="002C3681" w:rsidRPr="00720438" w:rsidRDefault="009C312B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236" w:type="dxa"/>
            <w:vAlign w:val="bottom"/>
          </w:tcPr>
          <w:p w14:paraId="71BD33A5" w14:textId="77777777" w:rsidR="002C3681" w:rsidRPr="00720438" w:rsidRDefault="002C3681" w:rsidP="002C368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0273293F" w14:textId="79E075C2" w:rsidR="002C3681" w:rsidRPr="00720438" w:rsidRDefault="009C312B" w:rsidP="00DB1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231" w:type="dxa"/>
            <w:vAlign w:val="bottom"/>
          </w:tcPr>
          <w:p w14:paraId="1702035F" w14:textId="77777777" w:rsidR="002C3681" w:rsidRPr="00720438" w:rsidRDefault="002C3681" w:rsidP="002C368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34810CE" w14:textId="4BD0FCDC" w:rsidR="002C3681" w:rsidRPr="00720438" w:rsidRDefault="002C3681" w:rsidP="00D2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3EB98FA5" w14:textId="77777777" w:rsidR="002C3681" w:rsidRPr="00720438" w:rsidRDefault="002C3681" w:rsidP="002C3681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6FC87A7D" w14:textId="4C07CCB8" w:rsidR="002C3681" w:rsidRPr="00720438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9C0B91" w:rsidRPr="00720438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7204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9C0B91" w:rsidRPr="0072043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79100D89" w14:textId="77777777" w:rsidR="002C3681" w:rsidRPr="00720438" w:rsidRDefault="002C3681" w:rsidP="002C3681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77E431FC" w14:textId="5F602F78" w:rsidR="002C3681" w:rsidRPr="00720438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9C0B91" w:rsidRPr="00720438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7204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9C0B91" w:rsidRPr="0072043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2C3681" w:rsidRPr="00720438" w14:paraId="7AD0EA49" w14:textId="77777777" w:rsidTr="006746F7">
        <w:tc>
          <w:tcPr>
            <w:tcW w:w="2481" w:type="dxa"/>
          </w:tcPr>
          <w:p w14:paraId="2BCA8B31" w14:textId="4004871C" w:rsidR="002C3681" w:rsidRPr="00720438" w:rsidRDefault="002C3681" w:rsidP="002C3681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71" w:type="dxa"/>
          </w:tcPr>
          <w:p w14:paraId="144AA9AD" w14:textId="77777777" w:rsidR="002C3681" w:rsidRPr="00720438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C0148" w14:textId="26B7A300" w:rsidR="002C3681" w:rsidRPr="00720438" w:rsidRDefault="009C312B" w:rsidP="0026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90" w:right="-3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7A9D9CF" w14:textId="77777777" w:rsidR="002C3681" w:rsidRPr="00720438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5ABF3" w14:textId="176DC2F3" w:rsidR="002C3681" w:rsidRPr="00720438" w:rsidRDefault="009C312B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2,897.00</w:t>
            </w:r>
          </w:p>
        </w:tc>
        <w:tc>
          <w:tcPr>
            <w:tcW w:w="236" w:type="dxa"/>
            <w:vAlign w:val="bottom"/>
          </w:tcPr>
          <w:p w14:paraId="1C724346" w14:textId="77777777" w:rsidR="002C3681" w:rsidRPr="00720438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B9E88" w14:textId="6725A52F" w:rsidR="002C3681" w:rsidRPr="00720438" w:rsidRDefault="009C312B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2,897.00</w:t>
            </w:r>
          </w:p>
        </w:tc>
        <w:tc>
          <w:tcPr>
            <w:tcW w:w="231" w:type="dxa"/>
            <w:vAlign w:val="bottom"/>
          </w:tcPr>
          <w:p w14:paraId="154DB9E6" w14:textId="77777777" w:rsidR="002C3681" w:rsidRPr="00720438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E17502" w14:textId="42747821" w:rsidR="002C3681" w:rsidRPr="00720438" w:rsidRDefault="002C3681" w:rsidP="00D2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2152C05E" w14:textId="77777777" w:rsidR="002C3681" w:rsidRPr="00720438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AAC8A" w14:textId="457C61C4" w:rsidR="002C3681" w:rsidRPr="00720438" w:rsidRDefault="009C0B9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1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2C3681" w:rsidRPr="007204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,897.</w:t>
            </w:r>
            <w:r w:rsidRPr="007204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74AA1487" w14:textId="77777777" w:rsidR="002C3681" w:rsidRPr="00720438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27C8C" w14:textId="01D51681" w:rsidR="002C3681" w:rsidRPr="00720438" w:rsidRDefault="009C0B9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2C3681" w:rsidRPr="007204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,897.</w:t>
            </w:r>
            <w:r w:rsidRPr="007204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</w:tr>
    </w:tbl>
    <w:p w14:paraId="526C93BD" w14:textId="385AF094" w:rsidR="00C46A37" w:rsidRPr="00720438" w:rsidRDefault="00C46A37" w:rsidP="000B0131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p w14:paraId="5232AA98" w14:textId="3B5A56A1" w:rsidR="006158E3" w:rsidRPr="00720438" w:rsidRDefault="00C83B8D" w:rsidP="000B0131">
      <w:pPr>
        <w:pStyle w:val="ListParagraph"/>
        <w:numPr>
          <w:ilvl w:val="0"/>
          <w:numId w:val="20"/>
        </w:numPr>
        <w:spacing w:line="240" w:lineRule="auto"/>
        <w:ind w:left="540" w:right="-115" w:hanging="540"/>
        <w:rPr>
          <w:rFonts w:asciiTheme="majorBidi" w:hAnsiTheme="majorBidi"/>
          <w:sz w:val="28"/>
          <w:szCs w:val="28"/>
        </w:rPr>
      </w:pPr>
      <w:r w:rsidRPr="00720438">
        <w:rPr>
          <w:rFonts w:asciiTheme="majorBidi" w:hAnsiTheme="majorBidi"/>
          <w:sz w:val="28"/>
          <w:szCs w:val="28"/>
          <w:cs/>
        </w:rPr>
        <w:t>ในระหว่าง</w:t>
      </w:r>
      <w:r w:rsidRPr="00720438">
        <w:rPr>
          <w:rFonts w:asciiTheme="majorBidi" w:hAnsiTheme="majorBidi" w:hint="cs"/>
          <w:sz w:val="28"/>
          <w:szCs w:val="28"/>
          <w:cs/>
        </w:rPr>
        <w:t>งวด</w:t>
      </w:r>
      <w:r w:rsidR="00C66A73" w:rsidRPr="00720438">
        <w:rPr>
          <w:rFonts w:asciiTheme="majorBidi" w:hAnsiTheme="majorBidi" w:hint="cs"/>
          <w:sz w:val="28"/>
          <w:szCs w:val="28"/>
          <w:cs/>
        </w:rPr>
        <w:t>หก</w:t>
      </w:r>
      <w:r w:rsidR="0011496A" w:rsidRPr="00720438">
        <w:rPr>
          <w:rFonts w:asciiTheme="majorBidi" w:hAnsiTheme="majorBidi" w:hint="cs"/>
          <w:sz w:val="28"/>
          <w:szCs w:val="28"/>
          <w:cs/>
        </w:rPr>
        <w:t xml:space="preserve">เดือนสิ้นสุดวันที่ </w:t>
      </w:r>
      <w:r w:rsidR="0011496A" w:rsidRPr="00720438">
        <w:rPr>
          <w:rFonts w:asciiTheme="majorBidi" w:hAnsiTheme="majorBidi"/>
          <w:sz w:val="28"/>
          <w:szCs w:val="28"/>
        </w:rPr>
        <w:t xml:space="preserve">31 </w:t>
      </w:r>
      <w:r w:rsidR="00C66A73" w:rsidRPr="00720438">
        <w:rPr>
          <w:rFonts w:asciiTheme="majorBidi" w:hAnsiTheme="majorBidi" w:hint="cs"/>
          <w:sz w:val="28"/>
          <w:szCs w:val="28"/>
          <w:cs/>
        </w:rPr>
        <w:t>มีนาคม</w:t>
      </w:r>
      <w:r w:rsidR="0011496A" w:rsidRPr="00720438">
        <w:rPr>
          <w:rFonts w:asciiTheme="majorBidi" w:hAnsiTheme="majorBidi" w:hint="cs"/>
          <w:sz w:val="28"/>
          <w:szCs w:val="28"/>
          <w:cs/>
        </w:rPr>
        <w:t xml:space="preserve"> </w:t>
      </w:r>
      <w:r w:rsidR="009C0B91" w:rsidRPr="00720438">
        <w:rPr>
          <w:rFonts w:asciiTheme="majorBidi" w:hAnsiTheme="majorBidi"/>
          <w:sz w:val="28"/>
          <w:szCs w:val="28"/>
        </w:rPr>
        <w:t>2</w:t>
      </w:r>
      <w:r w:rsidRPr="00720438">
        <w:rPr>
          <w:rFonts w:asciiTheme="majorBidi" w:hAnsiTheme="majorBidi"/>
          <w:sz w:val="28"/>
          <w:szCs w:val="28"/>
        </w:rPr>
        <w:t>56</w:t>
      </w:r>
      <w:r w:rsidR="00C66A73" w:rsidRPr="00720438">
        <w:rPr>
          <w:rFonts w:asciiTheme="majorBidi" w:hAnsiTheme="majorBidi"/>
          <w:sz w:val="28"/>
          <w:szCs w:val="28"/>
        </w:rPr>
        <w:t>9</w:t>
      </w:r>
      <w:r w:rsidRPr="00720438">
        <w:rPr>
          <w:rFonts w:asciiTheme="majorBidi" w:hAnsiTheme="majorBidi"/>
          <w:sz w:val="28"/>
          <w:szCs w:val="28"/>
          <w:cs/>
        </w:rPr>
        <w:t xml:space="preserve"> </w:t>
      </w:r>
      <w:r w:rsidR="00720FF1" w:rsidRPr="00720438">
        <w:rPr>
          <w:rFonts w:asciiTheme="majorBidi" w:hAnsiTheme="majorBidi"/>
          <w:sz w:val="28"/>
          <w:szCs w:val="28"/>
          <w:cs/>
        </w:rPr>
        <w:t>กลุ่มบริษัทมี</w:t>
      </w:r>
      <w:r w:rsidR="00AC5CE4" w:rsidRPr="00720438">
        <w:rPr>
          <w:rFonts w:asciiTheme="majorBidi" w:hAnsiTheme="majorBidi" w:hint="cs"/>
          <w:sz w:val="28"/>
          <w:szCs w:val="28"/>
          <w:cs/>
        </w:rPr>
        <w:t>การเบิก</w:t>
      </w:r>
      <w:r w:rsidR="00513669" w:rsidRPr="00720438">
        <w:rPr>
          <w:rFonts w:asciiTheme="majorBidi" w:hAnsiTheme="majorBidi" w:hint="cs"/>
          <w:sz w:val="28"/>
          <w:szCs w:val="28"/>
          <w:cs/>
        </w:rPr>
        <w:t>เงินเบิกเกินบัญชีเพิ่มขึ้นจำนวน</w:t>
      </w:r>
      <w:r w:rsidR="002A2C91" w:rsidRPr="00720438">
        <w:rPr>
          <w:rFonts w:asciiTheme="majorBidi" w:hAnsiTheme="majorBidi"/>
          <w:sz w:val="28"/>
          <w:szCs w:val="28"/>
        </w:rPr>
        <w:t xml:space="preserve"> </w:t>
      </w:r>
      <w:r w:rsidR="00E053CF" w:rsidRPr="00720438">
        <w:rPr>
          <w:rFonts w:asciiTheme="majorBidi" w:hAnsiTheme="majorBidi"/>
          <w:sz w:val="28"/>
          <w:szCs w:val="28"/>
        </w:rPr>
        <w:t>23.7</w:t>
      </w:r>
      <w:r w:rsidR="008B55A9" w:rsidRPr="00720438">
        <w:rPr>
          <w:rFonts w:asciiTheme="majorBidi" w:hAnsiTheme="majorBidi"/>
          <w:sz w:val="28"/>
          <w:szCs w:val="28"/>
        </w:rPr>
        <w:t>6</w:t>
      </w:r>
      <w:r w:rsidR="00E053CF" w:rsidRPr="00720438">
        <w:rPr>
          <w:rFonts w:asciiTheme="majorBidi" w:hAnsiTheme="majorBidi"/>
          <w:sz w:val="28"/>
          <w:szCs w:val="28"/>
        </w:rPr>
        <w:t xml:space="preserve"> </w:t>
      </w:r>
      <w:r w:rsidR="00513669" w:rsidRPr="00720438">
        <w:rPr>
          <w:rFonts w:asciiTheme="majorBidi" w:hAnsiTheme="majorBidi" w:hint="cs"/>
          <w:sz w:val="28"/>
          <w:szCs w:val="28"/>
          <w:cs/>
        </w:rPr>
        <w:t>ล้านบาท และ</w:t>
      </w:r>
      <w:r w:rsidR="00720FF1" w:rsidRPr="00720438">
        <w:rPr>
          <w:rFonts w:asciiTheme="majorBidi" w:hAnsiTheme="majorBidi"/>
          <w:sz w:val="28"/>
          <w:szCs w:val="28"/>
          <w:cs/>
        </w:rPr>
        <w:t>เงินกู้ยืมระยะสั้นจากสถาบันการเงิน</w:t>
      </w:r>
      <w:r w:rsidR="000E3911" w:rsidRPr="00720438">
        <w:rPr>
          <w:rFonts w:asciiTheme="majorBidi" w:hAnsiTheme="majorBidi" w:hint="cs"/>
          <w:sz w:val="28"/>
          <w:szCs w:val="28"/>
          <w:cs/>
        </w:rPr>
        <w:t>เพิ่มขึ้น</w:t>
      </w:r>
      <w:r w:rsidR="00FB2952" w:rsidRPr="00720438">
        <w:rPr>
          <w:rFonts w:asciiTheme="majorBidi" w:hAnsiTheme="majorBidi" w:hint="cs"/>
          <w:sz w:val="28"/>
          <w:szCs w:val="28"/>
          <w:cs/>
        </w:rPr>
        <w:t>จำนวน</w:t>
      </w:r>
      <w:r w:rsidR="00E053CF" w:rsidRPr="00720438">
        <w:rPr>
          <w:rFonts w:asciiTheme="majorBidi" w:hAnsiTheme="majorBidi"/>
          <w:sz w:val="28"/>
          <w:szCs w:val="28"/>
        </w:rPr>
        <w:t xml:space="preserve"> 2</w:t>
      </w:r>
      <w:r w:rsidR="005B0598" w:rsidRPr="00720438">
        <w:rPr>
          <w:rFonts w:asciiTheme="majorBidi" w:hAnsiTheme="majorBidi"/>
          <w:sz w:val="28"/>
          <w:szCs w:val="28"/>
        </w:rPr>
        <w:t>4</w:t>
      </w:r>
      <w:r w:rsidR="00E053CF" w:rsidRPr="00720438">
        <w:rPr>
          <w:rFonts w:asciiTheme="majorBidi" w:hAnsiTheme="majorBidi"/>
          <w:sz w:val="28"/>
          <w:szCs w:val="28"/>
        </w:rPr>
        <w:t xml:space="preserve">.00 </w:t>
      </w:r>
      <w:r w:rsidR="00720FF1" w:rsidRPr="00720438">
        <w:rPr>
          <w:rFonts w:asciiTheme="majorBidi" w:hAnsiTheme="majorBidi"/>
          <w:sz w:val="28"/>
          <w:szCs w:val="28"/>
          <w:cs/>
        </w:rPr>
        <w:t>ล้านบาท</w:t>
      </w:r>
      <w:r w:rsidR="00B44B43" w:rsidRPr="00720438">
        <w:rPr>
          <w:rFonts w:asciiTheme="majorBidi" w:hAnsiTheme="majorBidi"/>
          <w:sz w:val="28"/>
          <w:szCs w:val="28"/>
        </w:rPr>
        <w:t xml:space="preserve"> </w:t>
      </w:r>
      <w:r w:rsidR="00720FF1" w:rsidRPr="00720438">
        <w:rPr>
          <w:rFonts w:asciiTheme="majorBidi" w:hAnsiTheme="majorBidi"/>
          <w:sz w:val="28"/>
          <w:szCs w:val="28"/>
          <w:cs/>
        </w:rPr>
        <w:t>โดยมี</w:t>
      </w:r>
      <w:r w:rsidR="00D00B5A" w:rsidRPr="00720438">
        <w:rPr>
          <w:rFonts w:asciiTheme="majorBidi" w:hAnsiTheme="majorBidi"/>
          <w:sz w:val="28"/>
          <w:szCs w:val="28"/>
          <w:cs/>
        </w:rPr>
        <w:t>อัตราดอกเบี้ย</w:t>
      </w:r>
      <w:r w:rsidR="00D00B5A" w:rsidRPr="00720438">
        <w:rPr>
          <w:rFonts w:asciiTheme="majorBidi" w:hAnsiTheme="majorBidi" w:hint="cs"/>
          <w:sz w:val="28"/>
          <w:szCs w:val="28"/>
          <w:cs/>
        </w:rPr>
        <w:t>เงินกู้ยืมขั้นต่ำ</w:t>
      </w:r>
      <w:r w:rsidR="00C50C0F" w:rsidRPr="00720438">
        <w:rPr>
          <w:rFonts w:asciiTheme="majorBidi" w:hAnsiTheme="majorBidi" w:hint="cs"/>
          <w:sz w:val="28"/>
          <w:szCs w:val="28"/>
          <w:cs/>
        </w:rPr>
        <w:t xml:space="preserve"> </w:t>
      </w:r>
      <w:r w:rsidR="00D00B5A" w:rsidRPr="00720438">
        <w:rPr>
          <w:rFonts w:asciiTheme="majorBidi" w:hAnsiTheme="majorBidi" w:hint="cs"/>
          <w:sz w:val="28"/>
          <w:szCs w:val="28"/>
          <w:cs/>
        </w:rPr>
        <w:t>และ</w:t>
      </w:r>
      <w:r w:rsidR="00720FF1" w:rsidRPr="00720438">
        <w:rPr>
          <w:rFonts w:asciiTheme="majorBidi" w:hAnsiTheme="majorBidi"/>
          <w:sz w:val="28"/>
          <w:szCs w:val="28"/>
          <w:cs/>
        </w:rPr>
        <w:t>อัตราดอกเบี้ยคงที่ต่อปี กลุ่</w:t>
      </w:r>
      <w:r w:rsidR="00D17E00" w:rsidRPr="00720438">
        <w:rPr>
          <w:rFonts w:asciiTheme="majorBidi" w:hAnsiTheme="majorBidi" w:hint="cs"/>
          <w:sz w:val="28"/>
          <w:szCs w:val="28"/>
          <w:cs/>
        </w:rPr>
        <w:t>ม</w:t>
      </w:r>
      <w:r w:rsidR="00720FF1" w:rsidRPr="00720438">
        <w:rPr>
          <w:rFonts w:asciiTheme="majorBidi" w:hAnsiTheme="majorBidi"/>
          <w:sz w:val="28"/>
          <w:szCs w:val="28"/>
          <w:cs/>
        </w:rPr>
        <w:t>บริษัทมีกำหนดชำระคืนเมื่อทวงถามและภายใน</w:t>
      </w:r>
      <w:r w:rsidR="00D24359" w:rsidRPr="00720438">
        <w:rPr>
          <w:rFonts w:asciiTheme="majorBidi" w:hAnsiTheme="majorBidi"/>
          <w:sz w:val="28"/>
          <w:szCs w:val="28"/>
        </w:rPr>
        <w:t xml:space="preserve"> </w:t>
      </w:r>
      <w:r w:rsidR="00CA53C1" w:rsidRPr="00720438">
        <w:rPr>
          <w:rFonts w:asciiTheme="majorBidi" w:hAnsiTheme="majorBidi"/>
          <w:sz w:val="28"/>
          <w:szCs w:val="28"/>
        </w:rPr>
        <w:t>1</w:t>
      </w:r>
      <w:r w:rsidR="00D24359" w:rsidRPr="00720438">
        <w:rPr>
          <w:rFonts w:asciiTheme="majorBidi" w:hAnsiTheme="majorBidi"/>
          <w:sz w:val="28"/>
          <w:szCs w:val="28"/>
        </w:rPr>
        <w:t xml:space="preserve"> </w:t>
      </w:r>
      <w:r w:rsidR="00720FF1" w:rsidRPr="00720438">
        <w:rPr>
          <w:rFonts w:asciiTheme="majorBidi" w:hAnsiTheme="majorBidi"/>
          <w:sz w:val="28"/>
          <w:szCs w:val="28"/>
          <w:cs/>
        </w:rPr>
        <w:t>ปี</w:t>
      </w:r>
    </w:p>
    <w:p w14:paraId="2723B266" w14:textId="77777777" w:rsidR="00D00B5A" w:rsidRPr="00720438" w:rsidRDefault="00D00B5A" w:rsidP="00D00B5A">
      <w:pPr>
        <w:pStyle w:val="ListParagraph"/>
        <w:spacing w:line="240" w:lineRule="auto"/>
        <w:ind w:left="540" w:right="-115"/>
        <w:rPr>
          <w:rFonts w:asciiTheme="majorBidi" w:hAnsiTheme="majorBidi" w:cstheme="majorBidi"/>
          <w:sz w:val="22"/>
        </w:rPr>
      </w:pPr>
    </w:p>
    <w:p w14:paraId="4B47535F" w14:textId="7DFDE00D" w:rsidR="00D00B5A" w:rsidRPr="00720438" w:rsidRDefault="00D00B5A" w:rsidP="000B0131">
      <w:pPr>
        <w:pStyle w:val="ListParagraph"/>
        <w:numPr>
          <w:ilvl w:val="0"/>
          <w:numId w:val="20"/>
        </w:numPr>
        <w:spacing w:line="240" w:lineRule="auto"/>
        <w:ind w:left="540" w:right="-115" w:hanging="540"/>
        <w:rPr>
          <w:rFonts w:asciiTheme="majorBidi" w:hAnsiTheme="majorBidi"/>
          <w:sz w:val="28"/>
          <w:szCs w:val="28"/>
        </w:rPr>
      </w:pPr>
      <w:r w:rsidRPr="00720438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Pr="00720438">
        <w:rPr>
          <w:rFonts w:asciiTheme="majorBidi" w:hAnsiTheme="majorBidi"/>
          <w:sz w:val="28"/>
          <w:szCs w:val="28"/>
        </w:rPr>
        <w:t>31</w:t>
      </w:r>
      <w:r w:rsidRPr="00720438">
        <w:rPr>
          <w:rFonts w:asciiTheme="majorBidi" w:hAnsiTheme="majorBidi"/>
          <w:sz w:val="28"/>
          <w:szCs w:val="28"/>
          <w:cs/>
        </w:rPr>
        <w:t xml:space="preserve"> </w:t>
      </w:r>
      <w:r w:rsidR="00B66C2E" w:rsidRPr="00720438">
        <w:rPr>
          <w:rFonts w:asciiTheme="majorBidi" w:hAnsiTheme="majorBidi" w:hint="cs"/>
          <w:sz w:val="28"/>
          <w:szCs w:val="28"/>
          <w:cs/>
        </w:rPr>
        <w:t>มีนาคม</w:t>
      </w:r>
      <w:r w:rsidRPr="00720438">
        <w:rPr>
          <w:rFonts w:asciiTheme="majorBidi" w:hAnsiTheme="majorBidi"/>
          <w:sz w:val="28"/>
          <w:szCs w:val="28"/>
          <w:cs/>
        </w:rPr>
        <w:t xml:space="preserve"> </w:t>
      </w:r>
      <w:r w:rsidR="009C0B91" w:rsidRPr="00720438">
        <w:rPr>
          <w:rFonts w:asciiTheme="majorBidi" w:hAnsiTheme="majorBidi"/>
          <w:sz w:val="28"/>
          <w:szCs w:val="28"/>
        </w:rPr>
        <w:t>2</w:t>
      </w:r>
      <w:r w:rsidRPr="00720438">
        <w:rPr>
          <w:rFonts w:asciiTheme="majorBidi" w:hAnsiTheme="majorBidi"/>
          <w:sz w:val="28"/>
          <w:szCs w:val="28"/>
        </w:rPr>
        <w:t>56</w:t>
      </w:r>
      <w:r w:rsidR="00B66C2E" w:rsidRPr="00720438">
        <w:rPr>
          <w:rFonts w:asciiTheme="majorBidi" w:hAnsiTheme="majorBidi"/>
          <w:sz w:val="28"/>
          <w:szCs w:val="28"/>
        </w:rPr>
        <w:t>9</w:t>
      </w:r>
      <w:r w:rsidRPr="00720438">
        <w:rPr>
          <w:rFonts w:asciiTheme="majorBidi" w:hAnsiTheme="majorBidi" w:hint="cs"/>
          <w:sz w:val="28"/>
          <w:szCs w:val="28"/>
          <w:cs/>
        </w:rPr>
        <w:t xml:space="preserve"> </w:t>
      </w:r>
      <w:r w:rsidRPr="00720438">
        <w:rPr>
          <w:rFonts w:asciiTheme="majorBidi" w:hAnsiTheme="majorBidi"/>
          <w:sz w:val="28"/>
          <w:szCs w:val="28"/>
          <w:cs/>
        </w:rPr>
        <w:t xml:space="preserve">บริษัทมีเงินกู้ยืมระยะสั้นจากสถาบันการเงิน โดยมีอัตราดอกเบี้ย </w:t>
      </w:r>
      <w:r w:rsidRPr="00720438">
        <w:rPr>
          <w:rFonts w:asciiTheme="majorBidi" w:hAnsiTheme="majorBidi"/>
          <w:sz w:val="28"/>
          <w:szCs w:val="28"/>
        </w:rPr>
        <w:t xml:space="preserve">THOR </w:t>
      </w:r>
      <w:r w:rsidRPr="00720438">
        <w:rPr>
          <w:rFonts w:asciiTheme="majorBidi" w:hAnsiTheme="majorBidi"/>
          <w:sz w:val="28"/>
          <w:szCs w:val="28"/>
          <w:cs/>
        </w:rPr>
        <w:t>บวกอัตราส่วนเพิ่มคงที่ต่อปี โดยครบกำหนดชำระคืนตามระยะเวลาที่ระบุไว้ในสัญญา</w:t>
      </w:r>
    </w:p>
    <w:p w14:paraId="55252A85" w14:textId="77777777" w:rsidR="006158E3" w:rsidRPr="00720438" w:rsidRDefault="006158E3" w:rsidP="00C74E83">
      <w:pPr>
        <w:spacing w:line="240" w:lineRule="auto"/>
        <w:ind w:right="-115"/>
        <w:rPr>
          <w:rFonts w:asciiTheme="majorBidi" w:hAnsiTheme="majorBidi"/>
          <w:sz w:val="22"/>
          <w:szCs w:val="22"/>
        </w:rPr>
      </w:pPr>
    </w:p>
    <w:p w14:paraId="28E6169E" w14:textId="0079392C" w:rsidR="00F071B2" w:rsidRPr="00720438" w:rsidRDefault="00F071B2" w:rsidP="00C74E83">
      <w:pPr>
        <w:pStyle w:val="ListParagraph"/>
        <w:spacing w:line="240" w:lineRule="auto"/>
        <w:ind w:left="540" w:right="-115"/>
        <w:rPr>
          <w:rFonts w:asciiTheme="majorBidi" w:hAnsiTheme="majorBidi"/>
          <w:sz w:val="28"/>
          <w:szCs w:val="28"/>
        </w:rPr>
      </w:pPr>
      <w:r w:rsidRPr="00720438">
        <w:rPr>
          <w:rFonts w:asciiTheme="majorBidi" w:hAnsiTheme="majorBidi"/>
          <w:sz w:val="28"/>
          <w:szCs w:val="28"/>
          <w:cs/>
        </w:rPr>
        <w:t>บริษัทมีเงินกู้ยืมระยะยาวจากสถาบันการเงิน มีอัตรา</w:t>
      </w:r>
      <w:r w:rsidR="00282C54" w:rsidRPr="00720438">
        <w:rPr>
          <w:rFonts w:asciiTheme="majorBidi" w:hAnsiTheme="majorBidi" w:hint="cs"/>
          <w:sz w:val="28"/>
          <w:szCs w:val="28"/>
          <w:cs/>
        </w:rPr>
        <w:t>ดอกเบี้ย</w:t>
      </w:r>
      <w:r w:rsidRPr="00720438">
        <w:rPr>
          <w:rFonts w:asciiTheme="majorBidi" w:hAnsiTheme="majorBidi"/>
          <w:sz w:val="28"/>
          <w:szCs w:val="28"/>
          <w:cs/>
        </w:rPr>
        <w:t>เงินกู้ยืมขั้นต่ำ</w:t>
      </w:r>
      <w:r w:rsidR="00C86A9A" w:rsidRPr="00720438">
        <w:rPr>
          <w:rFonts w:asciiTheme="majorBidi" w:hAnsiTheme="majorBidi" w:hint="cs"/>
          <w:sz w:val="28"/>
          <w:szCs w:val="28"/>
          <w:cs/>
        </w:rPr>
        <w:t>เฉลี่ย</w:t>
      </w:r>
      <w:r w:rsidRPr="00720438">
        <w:rPr>
          <w:rFonts w:asciiTheme="majorBidi" w:hAnsiTheme="majorBidi" w:hint="cs"/>
          <w:sz w:val="28"/>
          <w:szCs w:val="28"/>
          <w:cs/>
        </w:rPr>
        <w:t>ลบ</w:t>
      </w:r>
      <w:r w:rsidRPr="00720438">
        <w:rPr>
          <w:rFonts w:asciiTheme="majorBidi" w:hAnsiTheme="majorBidi"/>
          <w:sz w:val="28"/>
          <w:szCs w:val="28"/>
          <w:cs/>
        </w:rPr>
        <w:t>อัตราคงที่ต่อปี</w:t>
      </w:r>
      <w:r w:rsidR="00C74E83" w:rsidRPr="00720438">
        <w:rPr>
          <w:rFonts w:asciiTheme="majorBidi" w:hAnsiTheme="majorBidi" w:hint="cs"/>
          <w:sz w:val="28"/>
          <w:szCs w:val="28"/>
          <w:cs/>
        </w:rPr>
        <w:t xml:space="preserve"> </w:t>
      </w:r>
      <w:r w:rsidR="00282C54" w:rsidRPr="00720438">
        <w:rPr>
          <w:rFonts w:asciiTheme="majorBidi" w:hAnsiTheme="majorBidi" w:hint="cs"/>
          <w:sz w:val="28"/>
          <w:szCs w:val="28"/>
          <w:cs/>
        </w:rPr>
        <w:t>เงินต้น</w:t>
      </w:r>
      <w:r w:rsidR="00C86A9A" w:rsidRPr="00720438">
        <w:rPr>
          <w:rFonts w:asciiTheme="majorBidi" w:hAnsiTheme="majorBidi" w:hint="cs"/>
          <w:sz w:val="28"/>
          <w:szCs w:val="28"/>
          <w:cs/>
        </w:rPr>
        <w:t>ส่วนที่เหลือ</w:t>
      </w:r>
      <w:r w:rsidR="00EE4864" w:rsidRPr="00720438">
        <w:rPr>
          <w:rFonts w:asciiTheme="majorBidi" w:hAnsiTheme="majorBidi" w:hint="cs"/>
          <w:sz w:val="28"/>
          <w:szCs w:val="28"/>
          <w:cs/>
        </w:rPr>
        <w:t>ม</w:t>
      </w:r>
      <w:r w:rsidR="00C74E83" w:rsidRPr="00720438">
        <w:rPr>
          <w:rFonts w:asciiTheme="majorBidi" w:hAnsiTheme="majorBidi" w:hint="cs"/>
          <w:sz w:val="28"/>
          <w:szCs w:val="28"/>
          <w:cs/>
        </w:rPr>
        <w:t>ี</w:t>
      </w:r>
      <w:r w:rsidRPr="00720438">
        <w:rPr>
          <w:rFonts w:asciiTheme="majorBidi" w:hAnsiTheme="majorBidi"/>
          <w:sz w:val="28"/>
          <w:szCs w:val="28"/>
          <w:cs/>
        </w:rPr>
        <w:t>กำหนด</w:t>
      </w:r>
      <w:r w:rsidRPr="00720438">
        <w:rPr>
          <w:rFonts w:asciiTheme="majorBidi" w:hAnsiTheme="majorBidi" w:hint="cs"/>
          <w:sz w:val="28"/>
          <w:szCs w:val="28"/>
          <w:cs/>
        </w:rPr>
        <w:t>ชำระ</w:t>
      </w:r>
      <w:r w:rsidR="00EE4864" w:rsidRPr="00720438">
        <w:rPr>
          <w:rFonts w:asciiTheme="majorBidi" w:hAnsiTheme="majorBidi" w:hint="cs"/>
          <w:sz w:val="28"/>
          <w:szCs w:val="28"/>
          <w:cs/>
        </w:rPr>
        <w:t>คืนตามระยะเวลาที่ระบุไว้ในสัญญา</w:t>
      </w:r>
      <w:r w:rsidR="000C5EFB" w:rsidRPr="00720438">
        <w:rPr>
          <w:rFonts w:asciiTheme="majorBidi" w:hAnsiTheme="majorBidi" w:hint="cs"/>
          <w:sz w:val="28"/>
          <w:szCs w:val="28"/>
          <w:cs/>
        </w:rPr>
        <w:t xml:space="preserve"> </w:t>
      </w:r>
      <w:r w:rsidR="00B17526" w:rsidRPr="00720438">
        <w:rPr>
          <w:rFonts w:asciiTheme="majorBidi" w:hAnsiTheme="majorBidi" w:hint="cs"/>
          <w:sz w:val="28"/>
          <w:szCs w:val="28"/>
          <w:cs/>
        </w:rPr>
        <w:t>โดยส่วนที่มีกำหนดชำระคืนภายใน</w:t>
      </w:r>
      <w:r w:rsidR="00B17526" w:rsidRPr="00720438">
        <w:rPr>
          <w:rFonts w:asciiTheme="majorBidi" w:hAnsiTheme="majorBidi"/>
          <w:sz w:val="28"/>
          <w:szCs w:val="28"/>
        </w:rPr>
        <w:t xml:space="preserve"> 1</w:t>
      </w:r>
      <w:r w:rsidR="00B17526" w:rsidRPr="00720438">
        <w:rPr>
          <w:rFonts w:asciiTheme="majorBidi" w:hAnsiTheme="majorBidi" w:hint="cs"/>
          <w:sz w:val="28"/>
          <w:szCs w:val="28"/>
          <w:cs/>
        </w:rPr>
        <w:t xml:space="preserve"> ปี จะถูกจัดประเภทเป็นเงินกู้ยืม</w:t>
      </w:r>
      <w:r w:rsidR="008E6449" w:rsidRPr="00720438">
        <w:rPr>
          <w:rFonts w:asciiTheme="majorBidi" w:hAnsiTheme="majorBidi"/>
          <w:sz w:val="28"/>
          <w:szCs w:val="28"/>
          <w:cs/>
        </w:rPr>
        <w:br/>
      </w:r>
      <w:r w:rsidR="00B17526" w:rsidRPr="00720438">
        <w:rPr>
          <w:rFonts w:asciiTheme="majorBidi" w:hAnsiTheme="majorBidi" w:hint="cs"/>
          <w:sz w:val="28"/>
          <w:szCs w:val="28"/>
          <w:cs/>
        </w:rPr>
        <w:t>ระยะยาวจากสถาบันการเงินที่ถึงกำหนดชำระภายในหนึ่งปี</w:t>
      </w:r>
    </w:p>
    <w:p w14:paraId="7A451F2B" w14:textId="631C49C8" w:rsidR="00E02CF6" w:rsidRPr="00720438" w:rsidRDefault="00E02CF6" w:rsidP="000B0131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54080604" w14:textId="6F6CF030" w:rsidR="00EE4864" w:rsidRPr="00720438" w:rsidRDefault="00EE4864" w:rsidP="00A80B12">
      <w:pPr>
        <w:tabs>
          <w:tab w:val="left" w:pos="9450"/>
        </w:tabs>
        <w:spacing w:line="240" w:lineRule="auto"/>
        <w:ind w:left="547"/>
        <w:rPr>
          <w:rFonts w:asciiTheme="majorBidi" w:hAnsiTheme="majorBidi"/>
          <w:sz w:val="28"/>
          <w:szCs w:val="28"/>
          <w:cs/>
        </w:rPr>
      </w:pPr>
      <w:r w:rsidRPr="00720438">
        <w:rPr>
          <w:rFonts w:asciiTheme="majorBidi" w:hAnsiTheme="majorBidi"/>
          <w:spacing w:val="4"/>
          <w:sz w:val="28"/>
          <w:szCs w:val="28"/>
          <w:cs/>
        </w:rPr>
        <w:t>สัญญาเงินกู้ยืมได้ระบุข้อตกลงและข้อจำกัดที่บริษัทต้องถือปฏิบัติบางประการ เช่น</w:t>
      </w:r>
      <w:r w:rsidRPr="00720438">
        <w:rPr>
          <w:rFonts w:asciiTheme="majorBidi" w:hAnsiTheme="majorBidi" w:hint="cs"/>
          <w:spacing w:val="4"/>
          <w:sz w:val="28"/>
          <w:szCs w:val="28"/>
          <w:cs/>
        </w:rPr>
        <w:t xml:space="preserve"> </w:t>
      </w:r>
      <w:r w:rsidRPr="00720438">
        <w:rPr>
          <w:rFonts w:asciiTheme="majorBidi" w:hAnsiTheme="majorBidi"/>
          <w:spacing w:val="4"/>
          <w:sz w:val="28"/>
          <w:szCs w:val="28"/>
          <w:cs/>
        </w:rPr>
        <w:t>การดำรงอัตราส่วนหนี้สิน</w:t>
      </w:r>
      <w:r w:rsidR="00084AFE" w:rsidRPr="00720438">
        <w:rPr>
          <w:rFonts w:asciiTheme="majorBidi" w:hAnsiTheme="majorBidi" w:hint="cs"/>
          <w:spacing w:val="4"/>
          <w:sz w:val="28"/>
          <w:szCs w:val="28"/>
          <w:cs/>
        </w:rPr>
        <w:t>ที่มีภาร</w:t>
      </w:r>
      <w:r w:rsidR="00A80B12" w:rsidRPr="00720438">
        <w:rPr>
          <w:rFonts w:asciiTheme="majorBidi" w:hAnsiTheme="majorBidi" w:hint="cs"/>
          <w:spacing w:val="4"/>
          <w:sz w:val="28"/>
          <w:szCs w:val="28"/>
          <w:cs/>
        </w:rPr>
        <w:t>ะ</w:t>
      </w:r>
      <w:r w:rsidR="00084AFE" w:rsidRPr="00720438">
        <w:rPr>
          <w:rFonts w:asciiTheme="majorBidi" w:hAnsiTheme="majorBidi" w:hint="cs"/>
          <w:sz w:val="28"/>
          <w:szCs w:val="28"/>
          <w:cs/>
        </w:rPr>
        <w:t>ดอกเบี้ย</w:t>
      </w:r>
      <w:r w:rsidRPr="00720438">
        <w:rPr>
          <w:rFonts w:asciiTheme="majorBidi" w:hAnsiTheme="majorBidi"/>
          <w:sz w:val="28"/>
          <w:szCs w:val="28"/>
          <w:cs/>
        </w:rPr>
        <w:t>ต่อส่วนของผู้ถือหุ้น</w:t>
      </w:r>
      <w:r w:rsidR="00274D86" w:rsidRPr="00720438">
        <w:rPr>
          <w:rFonts w:asciiTheme="majorBidi" w:hAnsiTheme="majorBidi" w:hint="cs"/>
          <w:sz w:val="28"/>
          <w:szCs w:val="28"/>
          <w:cs/>
        </w:rPr>
        <w:t xml:space="preserve"> </w:t>
      </w:r>
      <w:r w:rsidR="00B04BF2" w:rsidRPr="00720438">
        <w:rPr>
          <w:rFonts w:asciiTheme="majorBidi" w:hAnsiTheme="majorBidi" w:hint="cs"/>
          <w:sz w:val="28"/>
          <w:szCs w:val="28"/>
          <w:cs/>
        </w:rPr>
        <w:t>และ</w:t>
      </w:r>
      <w:r w:rsidR="00274D86" w:rsidRPr="00720438">
        <w:rPr>
          <w:rFonts w:asciiTheme="majorBidi" w:hAnsiTheme="majorBidi" w:hint="cs"/>
          <w:sz w:val="28"/>
          <w:szCs w:val="28"/>
          <w:cs/>
        </w:rPr>
        <w:t>การดำรง</w:t>
      </w:r>
      <w:r w:rsidR="00274D86" w:rsidRPr="00720438">
        <w:rPr>
          <w:rFonts w:asciiTheme="majorBidi" w:hAnsiTheme="majorBidi"/>
          <w:sz w:val="28"/>
          <w:szCs w:val="28"/>
          <w:cs/>
        </w:rPr>
        <w:t>สถานะการเป็นบริษัทจดทะเบียนในตลาดหลักทรัพย์แห่งประเทศไทย</w:t>
      </w:r>
      <w:r w:rsidR="00274D86" w:rsidRPr="00720438">
        <w:rPr>
          <w:rFonts w:asciiTheme="majorBidi" w:hAnsiTheme="majorBidi" w:hint="cs"/>
          <w:sz w:val="28"/>
          <w:szCs w:val="28"/>
          <w:cs/>
        </w:rPr>
        <w:t xml:space="preserve"> </w:t>
      </w:r>
      <w:r w:rsidR="00260A75" w:rsidRPr="00720438">
        <w:rPr>
          <w:rFonts w:asciiTheme="majorBidi" w:hAnsiTheme="majorBidi" w:hint="cs"/>
          <w:sz w:val="28"/>
          <w:szCs w:val="28"/>
          <w:cs/>
        </w:rPr>
        <w:t>เป็นต้น</w:t>
      </w:r>
    </w:p>
    <w:p w14:paraId="1DFE7D39" w14:textId="77777777" w:rsidR="00F071B2" w:rsidRPr="00720438" w:rsidRDefault="00F071B2" w:rsidP="000B0131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6254CFD0" w14:textId="435D5922" w:rsidR="00C74E83" w:rsidRPr="00720438" w:rsidRDefault="00C74E83" w:rsidP="00A80B12">
      <w:pPr>
        <w:pStyle w:val="ListParagraph"/>
        <w:numPr>
          <w:ilvl w:val="0"/>
          <w:numId w:val="20"/>
        </w:numPr>
        <w:spacing w:line="240" w:lineRule="auto"/>
        <w:ind w:left="540" w:right="-16" w:hanging="540"/>
        <w:jc w:val="both"/>
        <w:rPr>
          <w:rFonts w:asciiTheme="majorBidi" w:hAnsiTheme="majorBidi" w:cstheme="majorBidi"/>
          <w:sz w:val="28"/>
          <w:szCs w:val="28"/>
        </w:rPr>
      </w:pPr>
      <w:r w:rsidRPr="00720438">
        <w:rPr>
          <w:rFonts w:asciiTheme="majorBidi" w:hAnsiTheme="majorBidi"/>
          <w:spacing w:val="-4"/>
          <w:sz w:val="28"/>
          <w:szCs w:val="28"/>
          <w:cs/>
        </w:rPr>
        <w:t xml:space="preserve">ณ วันที่ </w:t>
      </w:r>
      <w:r w:rsidRPr="00720438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720438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="003D16D0" w:rsidRPr="00720438">
        <w:rPr>
          <w:rFonts w:asciiTheme="majorBidi" w:hAnsiTheme="majorBidi" w:hint="cs"/>
          <w:spacing w:val="-4"/>
          <w:sz w:val="28"/>
          <w:szCs w:val="28"/>
          <w:cs/>
        </w:rPr>
        <w:t>มีนาคม</w:t>
      </w:r>
      <w:r w:rsidRPr="00720438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="009C0B91" w:rsidRPr="00720438">
        <w:rPr>
          <w:rFonts w:asciiTheme="majorBidi" w:hAnsiTheme="majorBidi" w:cstheme="majorBidi"/>
          <w:spacing w:val="-4"/>
          <w:sz w:val="28"/>
          <w:szCs w:val="28"/>
        </w:rPr>
        <w:t>2</w:t>
      </w:r>
      <w:r w:rsidRPr="00720438">
        <w:rPr>
          <w:rFonts w:asciiTheme="majorBidi" w:hAnsiTheme="majorBidi" w:cstheme="majorBidi"/>
          <w:spacing w:val="-4"/>
          <w:sz w:val="28"/>
          <w:szCs w:val="28"/>
        </w:rPr>
        <w:t>56</w:t>
      </w:r>
      <w:r w:rsidR="003D16D0" w:rsidRPr="00720438">
        <w:rPr>
          <w:rFonts w:asciiTheme="majorBidi" w:hAnsiTheme="majorBidi" w:cstheme="majorBidi"/>
          <w:spacing w:val="-4"/>
          <w:sz w:val="28"/>
          <w:szCs w:val="28"/>
        </w:rPr>
        <w:t>9</w:t>
      </w:r>
      <w:r w:rsidRPr="00720438">
        <w:rPr>
          <w:rFonts w:asciiTheme="majorBidi" w:hAnsiTheme="majorBidi"/>
          <w:spacing w:val="-4"/>
          <w:sz w:val="28"/>
          <w:szCs w:val="28"/>
          <w:cs/>
        </w:rPr>
        <w:t xml:space="preserve"> บริษัทย่อยมีเงินกู้ยืมระยะสั้นจากสถาบันการเงิน โดยมีอัตราดอกเบี้ยเงินกู้ยืมขั้นต่ำลบอัตราคงที่ต่อปี</w:t>
      </w:r>
      <w:r w:rsidRPr="00720438">
        <w:rPr>
          <w:rFonts w:asciiTheme="majorBidi" w:hAnsiTheme="majorBidi"/>
          <w:sz w:val="28"/>
          <w:szCs w:val="28"/>
          <w:cs/>
        </w:rPr>
        <w:t xml:space="preserve"> อัตราดอกเบี้ยคงที่ต่อปี และอัตราดอกเบี้ย </w:t>
      </w:r>
      <w:r w:rsidRPr="00720438">
        <w:rPr>
          <w:rFonts w:asciiTheme="majorBidi" w:hAnsiTheme="majorBidi" w:cstheme="majorBidi"/>
          <w:sz w:val="28"/>
          <w:szCs w:val="28"/>
        </w:rPr>
        <w:t xml:space="preserve">THOR </w:t>
      </w:r>
      <w:r w:rsidRPr="00720438">
        <w:rPr>
          <w:rFonts w:asciiTheme="majorBidi" w:hAnsiTheme="majorBidi"/>
          <w:sz w:val="28"/>
          <w:szCs w:val="28"/>
          <w:cs/>
        </w:rPr>
        <w:t>บวกอัตราส่วนเพิ่มคงที่ต่อปี โดยครบกำหนดชำระคืนตามระยะเวลาที่ระบุไว้ในสัญญา</w:t>
      </w:r>
    </w:p>
    <w:p w14:paraId="0805D1F8" w14:textId="77777777" w:rsidR="00C74E83" w:rsidRPr="00720438" w:rsidRDefault="00C74E83" w:rsidP="00A80B12">
      <w:pPr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59B3EC47" w14:textId="2F884250" w:rsidR="00877D27" w:rsidRPr="00720438" w:rsidRDefault="00F071B2" w:rsidP="00C74E83">
      <w:pPr>
        <w:pStyle w:val="ListParagraph"/>
        <w:spacing w:line="240" w:lineRule="auto"/>
        <w:ind w:left="540"/>
        <w:rPr>
          <w:rFonts w:asciiTheme="majorBidi" w:hAnsiTheme="majorBidi" w:cstheme="majorBidi"/>
          <w:spacing w:val="-2"/>
          <w:sz w:val="28"/>
          <w:szCs w:val="28"/>
        </w:rPr>
      </w:pPr>
      <w:r w:rsidRPr="00720438">
        <w:rPr>
          <w:rFonts w:asciiTheme="majorBidi" w:hAnsiTheme="majorBidi" w:cstheme="majorBidi"/>
          <w:spacing w:val="-4"/>
          <w:sz w:val="28"/>
          <w:szCs w:val="28"/>
          <w:cs/>
        </w:rPr>
        <w:t>บริษัทย่อยมีเงินกู้ยืมระยะยาวจากสถาบันการเงิน</w:t>
      </w:r>
      <w:r w:rsidR="00A877F8" w:rsidRPr="00720438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720438">
        <w:rPr>
          <w:rFonts w:asciiTheme="majorBidi" w:hAnsiTheme="majorBidi" w:cstheme="majorBidi"/>
          <w:spacing w:val="-4"/>
          <w:sz w:val="28"/>
          <w:szCs w:val="28"/>
          <w:cs/>
        </w:rPr>
        <w:t>โดยมีอัตรา</w:t>
      </w:r>
      <w:r w:rsidR="00282C54" w:rsidRPr="00720438">
        <w:rPr>
          <w:rFonts w:asciiTheme="majorBidi" w:hAnsiTheme="majorBidi" w:cstheme="majorBidi" w:hint="cs"/>
          <w:spacing w:val="-4"/>
          <w:sz w:val="28"/>
          <w:szCs w:val="28"/>
          <w:cs/>
        </w:rPr>
        <w:t>ดอกเบี้ย</w:t>
      </w:r>
      <w:r w:rsidRPr="00720438">
        <w:rPr>
          <w:rFonts w:asciiTheme="majorBidi" w:hAnsiTheme="majorBidi" w:cstheme="majorBidi"/>
          <w:spacing w:val="-4"/>
          <w:sz w:val="28"/>
          <w:szCs w:val="28"/>
          <w:cs/>
        </w:rPr>
        <w:t>เงินกู้ยืมขั้นต่ำลบอัตราคงที่ต่อปี</w:t>
      </w:r>
      <w:r w:rsidRPr="00720438">
        <w:rPr>
          <w:rFonts w:asciiTheme="majorBidi" w:hAnsiTheme="majorBidi" w:cstheme="majorBidi"/>
          <w:sz w:val="28"/>
          <w:szCs w:val="28"/>
        </w:rPr>
        <w:t xml:space="preserve"> </w:t>
      </w:r>
      <w:r w:rsidRPr="00720438">
        <w:rPr>
          <w:rFonts w:asciiTheme="majorBidi" w:hAnsiTheme="majorBidi" w:cstheme="majorBidi" w:hint="cs"/>
          <w:sz w:val="28"/>
          <w:szCs w:val="28"/>
          <w:cs/>
        </w:rPr>
        <w:t>อัตราดอกเบี้ยคงที่ต่อป</w:t>
      </w:r>
      <w:r w:rsidR="0066508A" w:rsidRPr="00720438">
        <w:rPr>
          <w:rFonts w:asciiTheme="majorBidi" w:hAnsiTheme="majorBidi" w:cstheme="majorBidi" w:hint="cs"/>
          <w:sz w:val="28"/>
          <w:szCs w:val="28"/>
          <w:cs/>
        </w:rPr>
        <w:t>ี</w:t>
      </w:r>
      <w:r w:rsidRPr="0072043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204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อัตราดอกเบี้ย </w:t>
      </w:r>
      <w:r w:rsidR="00711A72" w:rsidRPr="00720438">
        <w:rPr>
          <w:rFonts w:asciiTheme="majorBidi" w:hAnsiTheme="majorBidi" w:cstheme="majorBidi"/>
          <w:spacing w:val="-2"/>
          <w:sz w:val="28"/>
          <w:szCs w:val="28"/>
        </w:rPr>
        <w:t>SOF</w:t>
      </w:r>
      <w:r w:rsidR="003119B2" w:rsidRPr="00720438">
        <w:rPr>
          <w:rFonts w:asciiTheme="majorBidi" w:hAnsiTheme="majorBidi" w:cstheme="majorBidi"/>
          <w:spacing w:val="-2"/>
          <w:sz w:val="28"/>
          <w:szCs w:val="28"/>
        </w:rPr>
        <w:t>R</w:t>
      </w:r>
      <w:r w:rsidRPr="0072043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CA53C1" w:rsidRPr="00720438">
        <w:rPr>
          <w:rFonts w:asciiTheme="majorBidi" w:hAnsiTheme="majorBidi" w:cstheme="majorBidi"/>
          <w:spacing w:val="-2"/>
          <w:sz w:val="28"/>
          <w:szCs w:val="28"/>
        </w:rPr>
        <w:t>3</w:t>
      </w:r>
      <w:r w:rsidRPr="0072043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7204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เดือน บวกอัตราส่วนเพิ่มคงที่ต่อปี อัตราดอกเบี้ย </w:t>
      </w:r>
      <w:r w:rsidRPr="00720438">
        <w:rPr>
          <w:rFonts w:asciiTheme="majorBidi" w:hAnsiTheme="majorBidi" w:cstheme="majorBidi"/>
          <w:spacing w:val="-2"/>
          <w:sz w:val="28"/>
          <w:szCs w:val="28"/>
        </w:rPr>
        <w:t>TH</w:t>
      </w:r>
      <w:r w:rsidR="00711A72" w:rsidRPr="00720438">
        <w:rPr>
          <w:rFonts w:asciiTheme="majorBidi" w:hAnsiTheme="majorBidi" w:cstheme="majorBidi"/>
          <w:spacing w:val="-2"/>
          <w:sz w:val="28"/>
          <w:szCs w:val="28"/>
        </w:rPr>
        <w:t>OR</w:t>
      </w:r>
      <w:r w:rsidR="006F38A1" w:rsidRPr="0072043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B1E17" w:rsidRPr="00720438">
        <w:rPr>
          <w:rFonts w:asciiTheme="majorBidi" w:hAnsiTheme="majorBidi" w:cstheme="majorBidi" w:hint="cs"/>
          <w:spacing w:val="-2"/>
          <w:sz w:val="28"/>
          <w:szCs w:val="28"/>
          <w:cs/>
        </w:rPr>
        <w:t>เฉ</w:t>
      </w:r>
      <w:r w:rsidR="00744ACE" w:rsidRPr="007204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ลี่ย </w:t>
      </w:r>
      <w:r w:rsidR="00CA53C1" w:rsidRPr="00720438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744ACE" w:rsidRPr="007204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เดือน </w:t>
      </w:r>
      <w:r w:rsidRPr="00720438">
        <w:rPr>
          <w:rFonts w:asciiTheme="majorBidi" w:hAnsiTheme="majorBidi" w:cstheme="majorBidi" w:hint="cs"/>
          <w:spacing w:val="-2"/>
          <w:sz w:val="28"/>
          <w:szCs w:val="28"/>
          <w:cs/>
        </w:rPr>
        <w:t>บวกอัตราส่วนเพิ่มคงที่ต่อป</w:t>
      </w:r>
      <w:r w:rsidR="008C6878" w:rsidRPr="00720438">
        <w:rPr>
          <w:rFonts w:asciiTheme="majorBidi" w:hAnsiTheme="majorBidi" w:cstheme="majorBidi" w:hint="cs"/>
          <w:spacing w:val="-2"/>
          <w:sz w:val="28"/>
          <w:szCs w:val="28"/>
          <w:cs/>
        </w:rPr>
        <w:t>ี</w:t>
      </w:r>
      <w:r w:rsidR="00365201" w:rsidRPr="007204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365201" w:rsidRPr="00720438">
        <w:rPr>
          <w:rFonts w:asciiTheme="majorBidi" w:hAnsiTheme="majorBidi"/>
          <w:sz w:val="28"/>
          <w:szCs w:val="28"/>
          <w:cs/>
        </w:rPr>
        <w:t xml:space="preserve">และอัตราดอกเบี้ย </w:t>
      </w:r>
      <w:r w:rsidR="00365201" w:rsidRPr="00720438">
        <w:rPr>
          <w:rFonts w:asciiTheme="majorBidi" w:hAnsiTheme="majorBidi" w:cstheme="majorBidi"/>
          <w:sz w:val="28"/>
          <w:szCs w:val="28"/>
        </w:rPr>
        <w:t xml:space="preserve">THOR </w:t>
      </w:r>
      <w:r w:rsidR="00365201" w:rsidRPr="00720438">
        <w:rPr>
          <w:rFonts w:asciiTheme="majorBidi" w:hAnsiTheme="majorBidi"/>
          <w:sz w:val="28"/>
          <w:szCs w:val="28"/>
          <w:cs/>
        </w:rPr>
        <w:t>บวกอัตราส่วนเพิ่มคงที่ต่อปี</w:t>
      </w:r>
    </w:p>
    <w:p w14:paraId="486AFA20" w14:textId="77777777" w:rsidR="00877D27" w:rsidRPr="00720438" w:rsidRDefault="00877D27" w:rsidP="000B0131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2FD77647" w14:textId="4E3EA4FF" w:rsidR="00F071B2" w:rsidRPr="00720438" w:rsidRDefault="00F071B2" w:rsidP="000B0131">
      <w:pPr>
        <w:pStyle w:val="ListParagraph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720438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7F7F7F" w:rsidRPr="00720438">
        <w:rPr>
          <w:rFonts w:asciiTheme="majorBidi" w:hAnsiTheme="majorBidi"/>
          <w:sz w:val="28"/>
          <w:szCs w:val="28"/>
          <w:cs/>
        </w:rPr>
        <w:t>ระยะยาวจากสถาบันการเงิน</w:t>
      </w:r>
      <w:r w:rsidRPr="00720438">
        <w:rPr>
          <w:rFonts w:asciiTheme="majorBidi" w:hAnsiTheme="majorBidi" w:cstheme="majorBidi"/>
          <w:sz w:val="28"/>
          <w:szCs w:val="28"/>
          <w:cs/>
        </w:rPr>
        <w:t>ส่วนใหญ่ของบริษัทย่อยมีกำหนด</w:t>
      </w:r>
      <w:r w:rsidR="007F7F7F" w:rsidRPr="00720438">
        <w:rPr>
          <w:rFonts w:asciiTheme="majorBidi" w:hAnsiTheme="majorBidi"/>
          <w:sz w:val="28"/>
          <w:szCs w:val="28"/>
          <w:cs/>
        </w:rPr>
        <w:t>ชำระคืนภายในระยะเวลาที่กำหนดไว้ในสัญญาเงินกู้</w:t>
      </w:r>
      <w:r w:rsidR="007F7F7F" w:rsidRPr="00720438">
        <w:rPr>
          <w:rFonts w:asciiTheme="majorBidi" w:hAnsiTheme="majorBidi" w:hint="cs"/>
          <w:sz w:val="28"/>
          <w:szCs w:val="28"/>
          <w:cs/>
        </w:rPr>
        <w:t xml:space="preserve"> </w:t>
      </w:r>
      <w:r w:rsidR="007F7F7F" w:rsidRPr="00720438">
        <w:rPr>
          <w:rFonts w:asciiTheme="majorBidi" w:hAnsiTheme="majorBidi"/>
          <w:sz w:val="28"/>
          <w:szCs w:val="28"/>
          <w:cs/>
        </w:rPr>
        <w:t>เงินต้นส่วนที่เหลือ</w:t>
      </w:r>
      <w:r w:rsidR="00F733B8" w:rsidRPr="00720438">
        <w:rPr>
          <w:rFonts w:asciiTheme="majorBidi" w:hAnsiTheme="majorBidi" w:hint="cs"/>
          <w:sz w:val="28"/>
          <w:szCs w:val="28"/>
          <w:cs/>
        </w:rPr>
        <w:t>ที่</w:t>
      </w:r>
      <w:r w:rsidR="007F7F7F" w:rsidRPr="00720438">
        <w:rPr>
          <w:rFonts w:asciiTheme="majorBidi" w:hAnsiTheme="majorBidi"/>
          <w:sz w:val="28"/>
          <w:szCs w:val="28"/>
          <w:cs/>
        </w:rPr>
        <w:t xml:space="preserve">มีกำหนดชำระคืนภายใน </w:t>
      </w:r>
      <w:r w:rsidR="00CA53C1" w:rsidRPr="00720438">
        <w:rPr>
          <w:rFonts w:asciiTheme="majorBidi" w:hAnsiTheme="majorBidi"/>
          <w:sz w:val="28"/>
          <w:szCs w:val="28"/>
        </w:rPr>
        <w:t>1</w:t>
      </w:r>
      <w:r w:rsidR="007F7F7F" w:rsidRPr="00720438">
        <w:rPr>
          <w:rFonts w:asciiTheme="majorBidi" w:hAnsiTheme="majorBidi"/>
          <w:sz w:val="28"/>
          <w:szCs w:val="28"/>
          <w:cs/>
        </w:rPr>
        <w:t xml:space="preserve"> ปี</w:t>
      </w:r>
      <w:r w:rsidR="00F733B8" w:rsidRPr="00720438">
        <w:rPr>
          <w:rFonts w:asciiTheme="majorBidi" w:hAnsiTheme="majorBidi" w:hint="cs"/>
          <w:sz w:val="28"/>
          <w:szCs w:val="28"/>
          <w:cs/>
        </w:rPr>
        <w:t xml:space="preserve"> </w:t>
      </w:r>
      <w:r w:rsidR="007F7F7F" w:rsidRPr="00720438">
        <w:rPr>
          <w:rFonts w:asciiTheme="majorBidi" w:hAnsiTheme="majorBidi"/>
          <w:sz w:val="28"/>
          <w:szCs w:val="28"/>
          <w:cs/>
        </w:rPr>
        <w:t>จะถูกจัดประเภท</w:t>
      </w:r>
      <w:r w:rsidR="00F733B8" w:rsidRPr="00720438">
        <w:rPr>
          <w:rFonts w:asciiTheme="majorBidi" w:hAnsiTheme="majorBidi" w:hint="cs"/>
          <w:sz w:val="28"/>
          <w:szCs w:val="28"/>
          <w:cs/>
        </w:rPr>
        <w:t>เป็น</w:t>
      </w:r>
      <w:r w:rsidR="007F7F7F" w:rsidRPr="00720438">
        <w:rPr>
          <w:rFonts w:asciiTheme="majorBidi" w:hAnsiTheme="majorBidi"/>
          <w:sz w:val="28"/>
          <w:szCs w:val="28"/>
          <w:cs/>
        </w:rPr>
        <w:t>เงินกู้ยืมระยะยาวจากสถาบันการเงินที่ถึงกำหนดชำระภายใน</w:t>
      </w:r>
      <w:r w:rsidR="00F733B8" w:rsidRPr="00720438">
        <w:rPr>
          <w:rFonts w:asciiTheme="majorBidi" w:hAnsiTheme="majorBidi" w:hint="cs"/>
          <w:sz w:val="28"/>
          <w:szCs w:val="28"/>
          <w:cs/>
        </w:rPr>
        <w:t>หนึ่ง</w:t>
      </w:r>
      <w:r w:rsidR="007F7F7F" w:rsidRPr="00720438">
        <w:rPr>
          <w:rFonts w:asciiTheme="majorBidi" w:hAnsiTheme="majorBidi"/>
          <w:sz w:val="28"/>
          <w:szCs w:val="28"/>
          <w:cs/>
        </w:rPr>
        <w:t>ปี</w:t>
      </w:r>
      <w:r w:rsidRPr="0072043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FD61033" w14:textId="77777777" w:rsidR="00E112AF" w:rsidRPr="00720438" w:rsidRDefault="00E112AF" w:rsidP="000B0131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17DC11B0" w14:textId="08B62FB2" w:rsidR="00F071B2" w:rsidRPr="00720438" w:rsidRDefault="00F071B2" w:rsidP="000B0131">
      <w:pPr>
        <w:pStyle w:val="ListParagraph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720438">
        <w:rPr>
          <w:rFonts w:asciiTheme="majorBidi" w:hAnsiTheme="majorBidi" w:cstheme="majorBidi"/>
          <w:sz w:val="28"/>
          <w:szCs w:val="28"/>
          <w:cs/>
        </w:rPr>
        <w:t>สัญญาเงินกู้ยืมได้ระบุข้อตกลงและข้อจำกัดที่บริษัทย่อยต้องถือปฏิบัติบางประการ เช่น การดำรงอัตราส่วนหนี้สินต่อ</w:t>
      </w:r>
      <w:r w:rsidR="00D21BC8" w:rsidRPr="00720438">
        <w:rPr>
          <w:rFonts w:asciiTheme="majorBidi" w:hAnsiTheme="majorBidi" w:cstheme="majorBidi"/>
          <w:sz w:val="28"/>
          <w:szCs w:val="28"/>
        </w:rPr>
        <w:br/>
      </w:r>
      <w:r w:rsidRPr="00720438">
        <w:rPr>
          <w:rFonts w:asciiTheme="majorBidi" w:hAnsiTheme="majorBidi" w:cstheme="majorBidi"/>
          <w:sz w:val="28"/>
          <w:szCs w:val="28"/>
          <w:cs/>
        </w:rPr>
        <w:t>ส่วน</w:t>
      </w:r>
      <w:r w:rsidRPr="00720438">
        <w:rPr>
          <w:rFonts w:asciiTheme="majorBidi" w:hAnsiTheme="majorBidi" w:cstheme="majorBidi"/>
          <w:spacing w:val="-2"/>
          <w:sz w:val="28"/>
          <w:szCs w:val="28"/>
          <w:cs/>
        </w:rPr>
        <w:t>ของผู้ถือหุ้น</w:t>
      </w:r>
      <w:r w:rsidRPr="0072043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7204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การดำรงอัตราส่วนความสามารถในการชำระหนี้ </w:t>
      </w:r>
      <w:r w:rsidRPr="00720438">
        <w:rPr>
          <w:rFonts w:asciiTheme="majorBidi" w:hAnsiTheme="majorBidi" w:cstheme="majorBidi"/>
          <w:sz w:val="28"/>
          <w:szCs w:val="28"/>
          <w:cs/>
        </w:rPr>
        <w:t>การดำรงอัตราส่วนหนี้สิน</w:t>
      </w:r>
      <w:r w:rsidRPr="00720438">
        <w:rPr>
          <w:rFonts w:asciiTheme="majorBidi" w:hAnsiTheme="majorBidi" w:cstheme="majorBidi" w:hint="cs"/>
          <w:sz w:val="28"/>
          <w:szCs w:val="28"/>
          <w:cs/>
        </w:rPr>
        <w:t>ที่มีภาระดอกเบี้ย</w:t>
      </w:r>
      <w:r w:rsidRPr="00720438">
        <w:rPr>
          <w:rFonts w:asciiTheme="majorBidi" w:hAnsiTheme="majorBidi" w:cstheme="majorBidi"/>
          <w:sz w:val="28"/>
          <w:szCs w:val="28"/>
          <w:cs/>
        </w:rPr>
        <w:t>ต่อกำไรก่อนหั</w:t>
      </w:r>
      <w:r w:rsidR="00441B9C" w:rsidRPr="00720438">
        <w:rPr>
          <w:rFonts w:asciiTheme="majorBidi" w:hAnsiTheme="majorBidi" w:cstheme="majorBidi" w:hint="cs"/>
          <w:sz w:val="28"/>
          <w:szCs w:val="28"/>
          <w:cs/>
        </w:rPr>
        <w:t>ก</w:t>
      </w:r>
      <w:r w:rsidRPr="00720438">
        <w:rPr>
          <w:rFonts w:asciiTheme="majorBidi" w:hAnsiTheme="majorBidi" w:cstheme="majorBidi"/>
          <w:sz w:val="28"/>
          <w:szCs w:val="28"/>
          <w:cs/>
        </w:rPr>
        <w:t>ดอกเบี้ยจ่าย ภาษี</w:t>
      </w:r>
      <w:r w:rsidRPr="00720438">
        <w:rPr>
          <w:rFonts w:asciiTheme="majorBidi" w:hAnsiTheme="majorBidi" w:cstheme="majorBidi" w:hint="cs"/>
          <w:sz w:val="28"/>
          <w:szCs w:val="28"/>
          <w:cs/>
        </w:rPr>
        <w:t>เงินได้</w:t>
      </w:r>
      <w:r w:rsidRPr="00720438">
        <w:rPr>
          <w:rFonts w:asciiTheme="majorBidi" w:hAnsiTheme="majorBidi" w:cstheme="majorBidi"/>
          <w:sz w:val="28"/>
          <w:szCs w:val="28"/>
          <w:cs/>
        </w:rPr>
        <w:t xml:space="preserve"> ค่าเสื่อมราคาและค่าตัดจำหน่าย</w:t>
      </w:r>
      <w:r w:rsidR="008C70C6" w:rsidRPr="00720438">
        <w:rPr>
          <w:rFonts w:asciiTheme="majorBidi" w:hAnsiTheme="majorBidi" w:cstheme="majorBidi"/>
          <w:sz w:val="28"/>
          <w:szCs w:val="28"/>
        </w:rPr>
        <w:t xml:space="preserve"> </w:t>
      </w:r>
      <w:r w:rsidR="008C70C6" w:rsidRPr="00720438">
        <w:rPr>
          <w:rFonts w:asciiTheme="majorBidi" w:hAnsiTheme="majorBidi"/>
          <w:sz w:val="28"/>
          <w:szCs w:val="28"/>
          <w:cs/>
        </w:rPr>
        <w:t xml:space="preserve">การดำรงสัดส่วนภาระหนี้ต่อมูลค่าหลักประกันไม่เกินร้อยละ </w:t>
      </w:r>
      <w:r w:rsidR="00B90E69" w:rsidRPr="00720438">
        <w:rPr>
          <w:rFonts w:asciiTheme="majorBidi" w:hAnsiTheme="majorBidi"/>
          <w:sz w:val="28"/>
          <w:szCs w:val="28"/>
        </w:rPr>
        <w:t>6</w:t>
      </w:r>
      <w:r w:rsidR="009C0B91" w:rsidRPr="00720438">
        <w:rPr>
          <w:rFonts w:asciiTheme="majorBidi" w:hAnsiTheme="majorBidi"/>
          <w:sz w:val="28"/>
          <w:szCs w:val="28"/>
        </w:rPr>
        <w:t>0</w:t>
      </w:r>
      <w:r w:rsidR="008C70C6" w:rsidRPr="00720438">
        <w:rPr>
          <w:rFonts w:asciiTheme="majorBidi" w:hAnsiTheme="majorBidi"/>
          <w:sz w:val="28"/>
          <w:szCs w:val="28"/>
          <w:cs/>
        </w:rPr>
        <w:t xml:space="preserve"> ของมูลค่าตลาดยุติธรรมของทรัพย์หลักประกัน</w:t>
      </w:r>
      <w:r w:rsidRPr="00720438">
        <w:rPr>
          <w:rFonts w:asciiTheme="majorBidi" w:hAnsiTheme="majorBidi" w:cstheme="majorBidi"/>
          <w:sz w:val="28"/>
          <w:szCs w:val="28"/>
          <w:cs/>
        </w:rPr>
        <w:t xml:space="preserve"> การควบหรือรวมกิจการกับบริษัทอื่น การลงทุนในหลักทรัพย์ การลดทุนหรือจ่ายเงินปันผล</w:t>
      </w:r>
      <w:r w:rsidR="00193A7B" w:rsidRPr="0072043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B59D4" w:rsidRPr="00720438">
        <w:rPr>
          <w:rFonts w:asciiTheme="majorBidi" w:hAnsiTheme="majorBidi" w:cstheme="majorBidi" w:hint="cs"/>
          <w:sz w:val="28"/>
          <w:szCs w:val="28"/>
          <w:cs/>
        </w:rPr>
        <w:t>การโอน</w:t>
      </w:r>
      <w:r w:rsidR="00D612A2" w:rsidRPr="00720438">
        <w:rPr>
          <w:rFonts w:asciiTheme="majorBidi" w:hAnsiTheme="majorBidi" w:cstheme="majorBidi" w:hint="cs"/>
          <w:sz w:val="28"/>
          <w:szCs w:val="28"/>
          <w:cs/>
        </w:rPr>
        <w:t xml:space="preserve">สิทธิในสัญญาประกันภัย </w:t>
      </w:r>
      <w:r w:rsidR="00E4450B" w:rsidRPr="00720438">
        <w:rPr>
          <w:rFonts w:asciiTheme="majorBidi" w:hAnsiTheme="majorBidi" w:cstheme="majorBidi" w:hint="cs"/>
          <w:sz w:val="28"/>
          <w:szCs w:val="28"/>
          <w:cs/>
        </w:rPr>
        <w:t>และการไม่ก่อภาระผูกพันกับ</w:t>
      </w:r>
      <w:r w:rsidR="00621D92" w:rsidRPr="00720438">
        <w:rPr>
          <w:rFonts w:asciiTheme="majorBidi" w:hAnsiTheme="majorBidi" w:cstheme="majorBidi" w:hint="cs"/>
          <w:sz w:val="28"/>
          <w:szCs w:val="28"/>
          <w:cs/>
        </w:rPr>
        <w:t>ทรัพย์สิน</w:t>
      </w:r>
      <w:r w:rsidR="00E4450B" w:rsidRPr="0072043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20438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14:paraId="1CFE6C0B" w14:textId="77777777" w:rsidR="00274D86" w:rsidRPr="00720438" w:rsidRDefault="00274D86" w:rsidP="000B0131">
      <w:pPr>
        <w:pStyle w:val="ListParagraph"/>
        <w:rPr>
          <w:rFonts w:asciiTheme="majorBidi" w:hAnsiTheme="majorBidi" w:cstheme="majorBidi"/>
          <w:sz w:val="22"/>
          <w:cs/>
        </w:rPr>
      </w:pPr>
    </w:p>
    <w:p w14:paraId="6ADDEA2D" w14:textId="2CD7EE47" w:rsidR="00877D27" w:rsidRPr="00720438" w:rsidRDefault="00F071B2" w:rsidP="0083787A">
      <w:pPr>
        <w:pStyle w:val="ListParagraph"/>
        <w:numPr>
          <w:ilvl w:val="0"/>
          <w:numId w:val="20"/>
        </w:num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720438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บนที่ดินที่มีอยู่ส่วนใหญ่และสิ่งปลูกสร้างที่จะมีในภายหน้า</w:t>
      </w:r>
      <w:r w:rsidRPr="00720438">
        <w:rPr>
          <w:rFonts w:asciiTheme="majorBidi" w:hAnsiTheme="majorBidi" w:cstheme="majorBidi" w:hint="cs"/>
          <w:sz w:val="28"/>
          <w:szCs w:val="28"/>
          <w:cs/>
        </w:rPr>
        <w:t xml:space="preserve"> อาคาร โรงไฟฟ้า เครื่องจักรและอุปกรณ์ที่นำมาใช้ในโรงไฟฟ้า</w:t>
      </w:r>
      <w:r w:rsidRPr="00720438">
        <w:rPr>
          <w:rFonts w:asciiTheme="majorBidi" w:hAnsiTheme="majorBidi" w:cstheme="majorBidi"/>
          <w:sz w:val="28"/>
          <w:szCs w:val="28"/>
          <w:cs/>
        </w:rPr>
        <w:t xml:space="preserve">ไปจดจำนองไว้กับสถาบันการเงิน </w:t>
      </w:r>
      <w:r w:rsidR="00474B97" w:rsidRPr="00720438">
        <w:rPr>
          <w:rFonts w:asciiTheme="majorBidi" w:hAnsiTheme="majorBidi" w:cstheme="majorBidi" w:hint="cs"/>
          <w:sz w:val="28"/>
          <w:szCs w:val="28"/>
          <w:cs/>
        </w:rPr>
        <w:t>รวมถึง</w:t>
      </w:r>
      <w:r w:rsidR="00AC61EC" w:rsidRPr="00720438">
        <w:rPr>
          <w:rFonts w:asciiTheme="majorBidi" w:hAnsiTheme="majorBidi" w:cstheme="majorBidi" w:hint="cs"/>
          <w:sz w:val="28"/>
          <w:szCs w:val="28"/>
          <w:cs/>
        </w:rPr>
        <w:t xml:space="preserve">โอนสิทธิในสัญญาประกันภัย </w:t>
      </w:r>
      <w:r w:rsidR="00D21BC8" w:rsidRPr="00720438">
        <w:rPr>
          <w:rFonts w:asciiTheme="majorBidi" w:hAnsiTheme="majorBidi" w:cstheme="majorBidi"/>
          <w:sz w:val="28"/>
          <w:szCs w:val="28"/>
        </w:rPr>
        <w:br/>
      </w:r>
      <w:r w:rsidR="004B690D" w:rsidRPr="00720438">
        <w:rPr>
          <w:rFonts w:asciiTheme="majorBidi" w:hAnsiTheme="majorBidi" w:cstheme="majorBidi" w:hint="cs"/>
          <w:sz w:val="28"/>
          <w:szCs w:val="28"/>
          <w:cs/>
        </w:rPr>
        <w:t>สิทธิในสัญญาเช่าที่ดิน สิทธิเรียกร้องในบัญชีเงินฝากธนาคาร</w:t>
      </w:r>
      <w:r w:rsidR="00373CE5" w:rsidRPr="00720438">
        <w:rPr>
          <w:rFonts w:asciiTheme="majorBidi" w:hAnsiTheme="majorBidi" w:cstheme="majorBidi"/>
          <w:sz w:val="28"/>
          <w:szCs w:val="28"/>
        </w:rPr>
        <w:t xml:space="preserve"> </w:t>
      </w:r>
      <w:r w:rsidR="004B690D" w:rsidRPr="00720438">
        <w:rPr>
          <w:rFonts w:asciiTheme="majorBidi" w:hAnsiTheme="majorBidi" w:cstheme="majorBidi" w:hint="cs"/>
          <w:sz w:val="28"/>
          <w:szCs w:val="28"/>
          <w:cs/>
        </w:rPr>
        <w:t xml:space="preserve">และพันธบัตร </w:t>
      </w:r>
      <w:r w:rsidRPr="00720438">
        <w:rPr>
          <w:rFonts w:asciiTheme="majorBidi" w:hAnsiTheme="majorBidi" w:cstheme="majorBidi"/>
          <w:sz w:val="28"/>
          <w:szCs w:val="28"/>
          <w:cs/>
        </w:rPr>
        <w:t>เพื่อใช้เป็นหลักประกัน</w:t>
      </w:r>
      <w:r w:rsidR="005E1349" w:rsidRPr="00720438">
        <w:rPr>
          <w:rFonts w:asciiTheme="majorBidi" w:hAnsiTheme="majorBidi" w:cstheme="majorBidi" w:hint="cs"/>
          <w:sz w:val="28"/>
          <w:szCs w:val="28"/>
          <w:cs/>
        </w:rPr>
        <w:t>เงินเบิกเกินบัญชีธนาคารและ</w:t>
      </w:r>
      <w:r w:rsidRPr="00720438">
        <w:rPr>
          <w:rFonts w:asciiTheme="majorBidi" w:hAnsiTheme="majorBidi" w:cstheme="majorBidi"/>
          <w:sz w:val="28"/>
          <w:szCs w:val="28"/>
          <w:cs/>
        </w:rPr>
        <w:t>เงินกู้ยืมจากสถาบันการเงิน</w:t>
      </w:r>
    </w:p>
    <w:p w14:paraId="02297F96" w14:textId="77777777" w:rsidR="00B4124D" w:rsidRPr="00720438" w:rsidRDefault="00B4124D" w:rsidP="00B4124D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123F5BEB" w14:textId="2B0E0B50" w:rsidR="002A74DB" w:rsidRPr="00720438" w:rsidRDefault="002A74DB" w:rsidP="000B0131">
      <w:pPr>
        <w:pStyle w:val="ListParagraph"/>
        <w:numPr>
          <w:ilvl w:val="0"/>
          <w:numId w:val="20"/>
        </w:num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720438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11496A" w:rsidRPr="00720438">
        <w:rPr>
          <w:rFonts w:asciiTheme="majorBidi" w:hAnsiTheme="majorBidi" w:cstheme="majorBidi"/>
          <w:sz w:val="28"/>
          <w:szCs w:val="28"/>
        </w:rPr>
        <w:t xml:space="preserve">31 </w:t>
      </w:r>
      <w:r w:rsidR="0069733A" w:rsidRPr="00720438">
        <w:rPr>
          <w:rFonts w:asciiTheme="majorBidi" w:hAnsiTheme="majorBidi" w:hint="cs"/>
          <w:sz w:val="28"/>
          <w:szCs w:val="28"/>
          <w:cs/>
        </w:rPr>
        <w:t>มีนาคม</w:t>
      </w:r>
      <w:r w:rsidR="0011496A" w:rsidRPr="00720438">
        <w:rPr>
          <w:rFonts w:asciiTheme="majorBidi" w:hAnsiTheme="majorBidi"/>
          <w:sz w:val="28"/>
          <w:szCs w:val="28"/>
          <w:cs/>
        </w:rPr>
        <w:t xml:space="preserve"> </w:t>
      </w:r>
      <w:r w:rsidR="009C0B91" w:rsidRPr="00720438">
        <w:rPr>
          <w:rFonts w:asciiTheme="majorBidi" w:hAnsiTheme="majorBidi" w:cstheme="majorBidi"/>
          <w:sz w:val="28"/>
          <w:szCs w:val="28"/>
        </w:rPr>
        <w:t>2</w:t>
      </w:r>
      <w:r w:rsidR="00C83B8D" w:rsidRPr="00720438">
        <w:rPr>
          <w:rFonts w:asciiTheme="majorBidi" w:hAnsiTheme="majorBidi" w:cstheme="majorBidi"/>
          <w:sz w:val="28"/>
          <w:szCs w:val="28"/>
        </w:rPr>
        <w:t>56</w:t>
      </w:r>
      <w:r w:rsidR="0069733A" w:rsidRPr="00720438">
        <w:rPr>
          <w:rFonts w:asciiTheme="majorBidi" w:hAnsiTheme="majorBidi" w:cstheme="majorBidi"/>
          <w:sz w:val="28"/>
          <w:szCs w:val="28"/>
        </w:rPr>
        <w:t>9</w:t>
      </w:r>
      <w:r w:rsidR="00C83B8D" w:rsidRPr="0072043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20438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กลุ่มบริษัทและบริษัทมีวงเงินสินเชื่อซึ่งยังไม่ได้เบิกใช้จำนวน</w:t>
      </w:r>
      <w:r w:rsidR="00C459D9" w:rsidRPr="0072043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D1832" w:rsidRPr="00720438">
        <w:rPr>
          <w:rFonts w:asciiTheme="majorBidi" w:hAnsiTheme="majorBidi" w:cstheme="majorBidi"/>
          <w:sz w:val="28"/>
          <w:szCs w:val="28"/>
        </w:rPr>
        <w:t>16,1</w:t>
      </w:r>
      <w:r w:rsidR="00821D4B" w:rsidRPr="00720438">
        <w:rPr>
          <w:rFonts w:asciiTheme="majorBidi" w:hAnsiTheme="majorBidi" w:cstheme="majorBidi"/>
          <w:sz w:val="28"/>
          <w:szCs w:val="28"/>
        </w:rPr>
        <w:t>4</w:t>
      </w:r>
      <w:r w:rsidR="00CD1832" w:rsidRPr="00720438">
        <w:rPr>
          <w:rFonts w:asciiTheme="majorBidi" w:hAnsiTheme="majorBidi" w:cstheme="majorBidi"/>
          <w:sz w:val="28"/>
          <w:szCs w:val="28"/>
        </w:rPr>
        <w:t>7.81</w:t>
      </w:r>
      <w:r w:rsidR="00E52947" w:rsidRPr="00720438">
        <w:rPr>
          <w:rFonts w:asciiTheme="majorBidi" w:hAnsiTheme="majorBidi" w:cstheme="majorBidi"/>
          <w:sz w:val="28"/>
          <w:szCs w:val="28"/>
        </w:rPr>
        <w:t xml:space="preserve"> </w:t>
      </w:r>
      <w:r w:rsidRPr="00720438">
        <w:rPr>
          <w:rFonts w:asciiTheme="majorBidi" w:hAnsiTheme="majorBidi" w:cstheme="majorBidi" w:hint="cs"/>
          <w:sz w:val="28"/>
          <w:szCs w:val="28"/>
          <w:cs/>
        </w:rPr>
        <w:t>ล้านบาท และ</w:t>
      </w:r>
      <w:r w:rsidR="005626A8" w:rsidRPr="00720438">
        <w:rPr>
          <w:rFonts w:asciiTheme="majorBidi" w:hAnsiTheme="majorBidi" w:cstheme="majorBidi"/>
          <w:sz w:val="28"/>
          <w:szCs w:val="28"/>
        </w:rPr>
        <w:t xml:space="preserve"> </w:t>
      </w:r>
      <w:r w:rsidR="00937E84" w:rsidRPr="00720438">
        <w:rPr>
          <w:rFonts w:asciiTheme="majorBidi" w:hAnsiTheme="majorBidi" w:cstheme="majorBidi"/>
          <w:sz w:val="28"/>
          <w:szCs w:val="28"/>
        </w:rPr>
        <w:t>2,688.99</w:t>
      </w:r>
      <w:r w:rsidR="0069733A" w:rsidRPr="00720438">
        <w:rPr>
          <w:rFonts w:asciiTheme="majorBidi" w:hAnsiTheme="majorBidi" w:cstheme="majorBidi"/>
          <w:sz w:val="28"/>
          <w:szCs w:val="28"/>
        </w:rPr>
        <w:t xml:space="preserve"> </w:t>
      </w:r>
      <w:r w:rsidRPr="00720438">
        <w:rPr>
          <w:rFonts w:asciiTheme="majorBidi" w:hAnsiTheme="majorBidi" w:cstheme="majorBidi" w:hint="cs"/>
          <w:sz w:val="28"/>
          <w:szCs w:val="28"/>
          <w:cs/>
        </w:rPr>
        <w:t xml:space="preserve">ล้านบาท ตามลำดับ </w:t>
      </w:r>
      <w:r w:rsidRPr="00720438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CA53C1" w:rsidRPr="00720438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9C0B91" w:rsidRPr="00720438">
        <w:rPr>
          <w:rFonts w:asciiTheme="majorBidi" w:hAnsiTheme="majorBidi" w:cstheme="majorBidi"/>
          <w:i/>
          <w:iCs/>
          <w:sz w:val="28"/>
          <w:szCs w:val="28"/>
        </w:rPr>
        <w:t>0</w:t>
      </w:r>
      <w:r w:rsidRPr="0072043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2043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กันยายน </w:t>
      </w:r>
      <w:r w:rsidR="009C0B91" w:rsidRPr="00720438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CA53C1" w:rsidRPr="00720438">
        <w:rPr>
          <w:rFonts w:asciiTheme="majorBidi" w:hAnsiTheme="majorBidi" w:cstheme="majorBidi"/>
          <w:i/>
          <w:iCs/>
          <w:sz w:val="28"/>
          <w:szCs w:val="28"/>
        </w:rPr>
        <w:t>56</w:t>
      </w:r>
      <w:r w:rsidR="0011496A" w:rsidRPr="00720438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72043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1496A" w:rsidRPr="00720438">
        <w:rPr>
          <w:rFonts w:asciiTheme="majorBidi" w:hAnsiTheme="majorBidi" w:cstheme="majorBidi"/>
          <w:i/>
          <w:iCs/>
          <w:sz w:val="28"/>
          <w:szCs w:val="28"/>
        </w:rPr>
        <w:t>15,976.47</w:t>
      </w:r>
      <w:r w:rsidR="008A7B1B" w:rsidRPr="00720438">
        <w:rPr>
          <w:rFonts w:asciiTheme="majorBidi" w:hAnsiTheme="majorBidi" w:cstheme="majorBidi"/>
          <w:sz w:val="28"/>
          <w:szCs w:val="28"/>
        </w:rPr>
        <w:t xml:space="preserve"> </w:t>
      </w:r>
      <w:r w:rsidRPr="0072043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ล้านบาท และ </w:t>
      </w:r>
      <w:r w:rsidR="009C0B91" w:rsidRPr="00720438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8A7B1B" w:rsidRPr="00720438">
        <w:rPr>
          <w:rFonts w:asciiTheme="majorBidi" w:hAnsiTheme="majorBidi" w:cstheme="majorBidi"/>
          <w:i/>
          <w:iCs/>
          <w:sz w:val="28"/>
          <w:szCs w:val="28"/>
        </w:rPr>
        <w:t>,6</w:t>
      </w:r>
      <w:r w:rsidR="00374163" w:rsidRPr="00720438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11496A" w:rsidRPr="00720438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374163" w:rsidRPr="00720438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9C0B91" w:rsidRPr="00720438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11496A" w:rsidRPr="00720438">
        <w:rPr>
          <w:rFonts w:asciiTheme="majorBidi" w:hAnsiTheme="majorBidi" w:cstheme="majorBidi"/>
          <w:i/>
          <w:iCs/>
          <w:sz w:val="28"/>
          <w:szCs w:val="28"/>
        </w:rPr>
        <w:t>9</w:t>
      </w:r>
      <w:r w:rsidR="008A7B1B" w:rsidRPr="0072043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20438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 ตามลำดับ)</w:t>
      </w:r>
    </w:p>
    <w:p w14:paraId="47D82D18" w14:textId="65874A6E" w:rsidR="002A74DB" w:rsidRPr="00720438" w:rsidRDefault="002A74DB" w:rsidP="000B0131">
      <w:pPr>
        <w:spacing w:line="240" w:lineRule="auto"/>
        <w:rPr>
          <w:rFonts w:asciiTheme="majorBidi" w:hAnsiTheme="majorBidi" w:cstheme="majorBidi"/>
          <w:sz w:val="28"/>
          <w:szCs w:val="28"/>
        </w:rPr>
        <w:sectPr w:rsidR="002A74DB" w:rsidRPr="00720438" w:rsidSect="004741F7">
          <w:headerReference w:type="default" r:id="rId11"/>
          <w:footerReference w:type="default" r:id="rId12"/>
          <w:type w:val="nextColumn"/>
          <w:pgSz w:w="11909" w:h="16834" w:code="9"/>
          <w:pgMar w:top="691" w:right="1152" w:bottom="630" w:left="1152" w:header="720" w:footer="720" w:gutter="0"/>
          <w:pgNumType w:start="17"/>
          <w:cols w:space="720"/>
        </w:sectPr>
      </w:pPr>
    </w:p>
    <w:p w14:paraId="08FC89E0" w14:textId="58231D13" w:rsidR="00CA3B97" w:rsidRPr="00720438" w:rsidRDefault="000F047A" w:rsidP="00640829">
      <w:pPr>
        <w:numPr>
          <w:ilvl w:val="0"/>
          <w:numId w:val="2"/>
        </w:numPr>
        <w:tabs>
          <w:tab w:val="left" w:pos="540"/>
        </w:tabs>
        <w:spacing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th-TH"/>
        </w:rPr>
      </w:pPr>
      <w:bookmarkStart w:id="0" w:name="_Hlk132984420"/>
      <w:r w:rsidRPr="00720438">
        <w:rPr>
          <w:rFonts w:ascii="Angsana New" w:hAnsi="Angsana New"/>
          <w:b/>
          <w:bCs/>
          <w:sz w:val="28"/>
          <w:szCs w:val="28"/>
          <w:cs/>
          <w:lang w:val="th-TH"/>
        </w:rPr>
        <w:t>ส่วนงานดำเนินงาน</w:t>
      </w:r>
      <w:r w:rsidRPr="00720438">
        <w:rPr>
          <w:rFonts w:ascii="Angsana New" w:hAnsi="Angsana New" w:hint="cs"/>
          <w:b/>
          <w:bCs/>
          <w:sz w:val="28"/>
          <w:szCs w:val="28"/>
          <w:cs/>
          <w:lang w:val="th-TH"/>
        </w:rPr>
        <w:t>และการจำแนกรายได้</w:t>
      </w:r>
      <w:bookmarkEnd w:id="0"/>
    </w:p>
    <w:p w14:paraId="2B460021" w14:textId="77777777" w:rsidR="00A92BEC" w:rsidRPr="00720438" w:rsidRDefault="00A92BEC" w:rsidP="000B0131">
      <w:pPr>
        <w:spacing w:line="40" w:lineRule="atLeast"/>
        <w:rPr>
          <w:sz w:val="12"/>
          <w:szCs w:val="12"/>
        </w:rPr>
      </w:pPr>
    </w:p>
    <w:tbl>
      <w:tblPr>
        <w:tblW w:w="30595" w:type="dxa"/>
        <w:tblLayout w:type="fixed"/>
        <w:tblLook w:val="00A0" w:firstRow="1" w:lastRow="0" w:firstColumn="1" w:lastColumn="0" w:noHBand="0" w:noVBand="0"/>
      </w:tblPr>
      <w:tblGrid>
        <w:gridCol w:w="1979"/>
        <w:gridCol w:w="558"/>
        <w:gridCol w:w="289"/>
        <w:gridCol w:w="529"/>
        <w:gridCol w:w="274"/>
        <w:gridCol w:w="548"/>
        <w:gridCol w:w="255"/>
        <w:gridCol w:w="587"/>
        <w:gridCol w:w="250"/>
        <w:gridCol w:w="556"/>
        <w:gridCol w:w="259"/>
        <w:gridCol w:w="616"/>
        <w:gridCol w:w="236"/>
        <w:gridCol w:w="570"/>
        <w:gridCol w:w="259"/>
        <w:gridCol w:w="616"/>
        <w:gridCol w:w="257"/>
        <w:gridCol w:w="566"/>
        <w:gridCol w:w="261"/>
        <w:gridCol w:w="577"/>
        <w:gridCol w:w="248"/>
        <w:gridCol w:w="568"/>
        <w:gridCol w:w="255"/>
        <w:gridCol w:w="588"/>
        <w:gridCol w:w="236"/>
        <w:gridCol w:w="576"/>
        <w:gridCol w:w="255"/>
        <w:gridCol w:w="604"/>
        <w:gridCol w:w="257"/>
        <w:gridCol w:w="625"/>
        <w:gridCol w:w="260"/>
        <w:gridCol w:w="725"/>
        <w:gridCol w:w="2231"/>
        <w:gridCol w:w="2250"/>
        <w:gridCol w:w="2250"/>
        <w:gridCol w:w="2250"/>
        <w:gridCol w:w="2250"/>
        <w:gridCol w:w="2250"/>
        <w:gridCol w:w="625"/>
        <w:gridCol w:w="625"/>
        <w:gridCol w:w="625"/>
      </w:tblGrid>
      <w:tr w:rsidR="006A3AF2" w:rsidRPr="00720438" w14:paraId="639342D5" w14:textId="77777777" w:rsidTr="00640829">
        <w:trPr>
          <w:gridAfter w:val="9"/>
          <w:wAfter w:w="15355" w:type="dxa"/>
          <w:trHeight w:val="63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F811B" w14:textId="77777777" w:rsidR="006A3AF2" w:rsidRPr="00720438" w:rsidRDefault="006A3AF2" w:rsidP="00640829">
            <w:pPr>
              <w:spacing w:line="240" w:lineRule="auto"/>
              <w:ind w:left="-288" w:firstLine="2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</w:pPr>
          </w:p>
        </w:tc>
        <w:tc>
          <w:tcPr>
            <w:tcW w:w="1376" w:type="dxa"/>
            <w:gridSpan w:val="3"/>
            <w:tcBorders>
              <w:left w:val="nil"/>
              <w:right w:val="nil"/>
            </w:tcBorders>
            <w:vAlign w:val="bottom"/>
          </w:tcPr>
          <w:p w14:paraId="3E28E6C3" w14:textId="77777777" w:rsidR="006A3AF2" w:rsidRPr="00720438" w:rsidRDefault="006A3AF2" w:rsidP="0064082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4229ADB7" w14:textId="77777777" w:rsidR="006A3AF2" w:rsidRPr="00720438" w:rsidRDefault="006A3AF2" w:rsidP="0064082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390" w:type="dxa"/>
            <w:gridSpan w:val="3"/>
            <w:tcBorders>
              <w:left w:val="nil"/>
              <w:right w:val="nil"/>
            </w:tcBorders>
            <w:vAlign w:val="bottom"/>
          </w:tcPr>
          <w:p w14:paraId="53FA2E61" w14:textId="2C6B36A7" w:rsidR="006A3AF2" w:rsidRPr="00720438" w:rsidRDefault="006A3AF2" w:rsidP="0064082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3FD22477" w14:textId="77777777" w:rsidR="006A3AF2" w:rsidRPr="00720438" w:rsidRDefault="006A3AF2" w:rsidP="0064082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31" w:type="dxa"/>
            <w:gridSpan w:val="3"/>
            <w:tcBorders>
              <w:left w:val="nil"/>
              <w:right w:val="nil"/>
            </w:tcBorders>
            <w:vAlign w:val="bottom"/>
          </w:tcPr>
          <w:p w14:paraId="7BCDD247" w14:textId="77777777" w:rsidR="006A3AF2" w:rsidRPr="00720438" w:rsidRDefault="006A3AF2" w:rsidP="0064082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208E0F6" w14:textId="77777777" w:rsidR="006A3AF2" w:rsidRPr="00720438" w:rsidRDefault="006A3AF2" w:rsidP="0064082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445" w:type="dxa"/>
            <w:gridSpan w:val="3"/>
            <w:tcBorders>
              <w:left w:val="nil"/>
              <w:right w:val="nil"/>
            </w:tcBorders>
            <w:vAlign w:val="bottom"/>
          </w:tcPr>
          <w:p w14:paraId="49AAF7E3" w14:textId="77777777" w:rsidR="006A3AF2" w:rsidRPr="00720438" w:rsidRDefault="006A3AF2" w:rsidP="0064082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EF493FC" w14:textId="77777777" w:rsidR="006A3AF2" w:rsidRPr="00720438" w:rsidRDefault="006A3AF2" w:rsidP="0064082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404" w:type="dxa"/>
            <w:gridSpan w:val="3"/>
            <w:tcBorders>
              <w:left w:val="nil"/>
              <w:right w:val="nil"/>
            </w:tcBorders>
            <w:vAlign w:val="bottom"/>
          </w:tcPr>
          <w:p w14:paraId="47DE0031" w14:textId="77777777" w:rsidR="006A3AF2" w:rsidRPr="00720438" w:rsidRDefault="006A3AF2" w:rsidP="0064082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ส่วนงานธุรกิจ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ABA22E1" w14:textId="77777777" w:rsidR="006A3AF2" w:rsidRPr="00720438" w:rsidRDefault="006A3AF2" w:rsidP="0064082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411" w:type="dxa"/>
            <w:gridSpan w:val="3"/>
            <w:tcBorders>
              <w:left w:val="nil"/>
              <w:right w:val="nil"/>
            </w:tcBorders>
            <w:vAlign w:val="bottom"/>
          </w:tcPr>
          <w:p w14:paraId="41D8EBBA" w14:textId="77777777" w:rsidR="006A3AF2" w:rsidRPr="00720438" w:rsidRDefault="006A3AF2" w:rsidP="0064082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9D81E2E" w14:textId="77777777" w:rsidR="006A3AF2" w:rsidRPr="00720438" w:rsidRDefault="006A3AF2" w:rsidP="0064082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35" w:type="dxa"/>
            <w:gridSpan w:val="3"/>
            <w:tcBorders>
              <w:left w:val="nil"/>
              <w:right w:val="nil"/>
            </w:tcBorders>
            <w:vAlign w:val="bottom"/>
          </w:tcPr>
          <w:p w14:paraId="330A9BDC" w14:textId="77777777" w:rsidR="006A3AF2" w:rsidRPr="00720438" w:rsidRDefault="006A3AF2" w:rsidP="0064082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90A15E6" w14:textId="77777777" w:rsidR="006A3AF2" w:rsidRPr="00720438" w:rsidRDefault="006A3AF2" w:rsidP="0064082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610" w:type="dxa"/>
            <w:gridSpan w:val="3"/>
            <w:tcBorders>
              <w:left w:val="nil"/>
              <w:right w:val="nil"/>
            </w:tcBorders>
            <w:vAlign w:val="bottom"/>
          </w:tcPr>
          <w:p w14:paraId="52F6DD43" w14:textId="77777777" w:rsidR="006A3AF2" w:rsidRPr="00720438" w:rsidRDefault="006A3AF2" w:rsidP="00640829">
            <w:pPr>
              <w:spacing w:line="240" w:lineRule="auto"/>
              <w:ind w:left="-115" w:right="31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</w:tr>
      <w:tr w:rsidR="0011496A" w:rsidRPr="00720438" w14:paraId="1BA67622" w14:textId="77777777" w:rsidTr="00640829">
        <w:trPr>
          <w:gridAfter w:val="9"/>
          <w:wAfter w:w="15355" w:type="dxa"/>
          <w:trHeight w:val="63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77CA02" w14:textId="13C08AAD" w:rsidR="0011496A" w:rsidRPr="00720438" w:rsidRDefault="0011496A" w:rsidP="00640829">
            <w:pPr>
              <w:spacing w:line="240" w:lineRule="auto"/>
              <w:ind w:left="-288" w:firstLine="288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</w:rPr>
            </w:pPr>
            <w:r w:rsidRPr="00720438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>สำหรับงวด</w:t>
            </w:r>
            <w:r w:rsidR="00AD478B" w:rsidRPr="00720438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>หก</w:t>
            </w:r>
            <w:r w:rsidRPr="00720438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>เดือนสิ้นสุด</w:t>
            </w:r>
          </w:p>
        </w:tc>
        <w:tc>
          <w:tcPr>
            <w:tcW w:w="1376" w:type="dxa"/>
            <w:gridSpan w:val="3"/>
            <w:tcBorders>
              <w:left w:val="nil"/>
              <w:right w:val="nil"/>
            </w:tcBorders>
            <w:vAlign w:val="bottom"/>
          </w:tcPr>
          <w:p w14:paraId="458D8665" w14:textId="77777777" w:rsidR="0011496A" w:rsidRPr="00720438" w:rsidRDefault="0011496A" w:rsidP="0064082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ส่วนงานธุรกิจ</w:t>
            </w:r>
          </w:p>
          <w:p w14:paraId="61699819" w14:textId="77777777" w:rsidR="0011496A" w:rsidRPr="00720438" w:rsidRDefault="0011496A" w:rsidP="0064082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อสังหาริมทรัพย์เพื่อขาย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AFCD4E5" w14:textId="77777777" w:rsidR="0011496A" w:rsidRPr="00720438" w:rsidRDefault="0011496A" w:rsidP="0064082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390" w:type="dxa"/>
            <w:gridSpan w:val="3"/>
            <w:tcBorders>
              <w:left w:val="nil"/>
              <w:right w:val="nil"/>
            </w:tcBorders>
            <w:vAlign w:val="bottom"/>
          </w:tcPr>
          <w:p w14:paraId="046F1AD6" w14:textId="77777777" w:rsidR="0011496A" w:rsidRPr="00720438" w:rsidRDefault="0011496A" w:rsidP="0064082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ส่วนงานธุรกิจ</w:t>
            </w:r>
          </w:p>
          <w:p w14:paraId="4080188D" w14:textId="4EF76874" w:rsidR="0011496A" w:rsidRPr="00720438" w:rsidRDefault="0011496A" w:rsidP="0064082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7"/>
                <w:szCs w:val="17"/>
                <w:cs/>
              </w:rPr>
              <w:t>อสังหาริมทรัพย์เพื่อ</w:t>
            </w:r>
          </w:p>
          <w:p w14:paraId="0D3ABE61" w14:textId="77777777" w:rsidR="0011496A" w:rsidRPr="00720438" w:rsidRDefault="0011496A" w:rsidP="0064082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7"/>
                <w:szCs w:val="17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7"/>
                <w:szCs w:val="17"/>
                <w:cs/>
              </w:rPr>
              <w:t>ให้เช่าและบริการ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1A64AF5" w14:textId="77777777" w:rsidR="0011496A" w:rsidRPr="00720438" w:rsidRDefault="0011496A" w:rsidP="0064082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31" w:type="dxa"/>
            <w:gridSpan w:val="3"/>
            <w:tcBorders>
              <w:left w:val="nil"/>
              <w:right w:val="nil"/>
            </w:tcBorders>
            <w:vAlign w:val="bottom"/>
          </w:tcPr>
          <w:p w14:paraId="039669EE" w14:textId="77777777" w:rsidR="0011496A" w:rsidRPr="00720438" w:rsidRDefault="0011496A" w:rsidP="0064082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ส่วนงานธุรกิจ</w:t>
            </w:r>
          </w:p>
          <w:p w14:paraId="3C6A8988" w14:textId="77777777" w:rsidR="0011496A" w:rsidRPr="00720438" w:rsidRDefault="0011496A" w:rsidP="0064082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ด้านอุตสาหกรรม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E2AF77A" w14:textId="77777777" w:rsidR="0011496A" w:rsidRPr="00720438" w:rsidRDefault="0011496A" w:rsidP="0064082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445" w:type="dxa"/>
            <w:gridSpan w:val="3"/>
            <w:tcBorders>
              <w:left w:val="nil"/>
              <w:right w:val="nil"/>
            </w:tcBorders>
            <w:vAlign w:val="bottom"/>
          </w:tcPr>
          <w:p w14:paraId="3164F1B1" w14:textId="77777777" w:rsidR="0011496A" w:rsidRPr="00720438" w:rsidRDefault="0011496A" w:rsidP="0064082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ส่วนงานธุรกิจ</w:t>
            </w:r>
          </w:p>
          <w:p w14:paraId="0898DC23" w14:textId="77777777" w:rsidR="0011496A" w:rsidRPr="00720438" w:rsidRDefault="0011496A" w:rsidP="0064082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ผลิตและจำหน่ายกระแสไฟฟ้า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B41CD1B" w14:textId="77777777" w:rsidR="0011496A" w:rsidRPr="00720438" w:rsidRDefault="0011496A" w:rsidP="0064082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404" w:type="dxa"/>
            <w:gridSpan w:val="3"/>
            <w:tcBorders>
              <w:left w:val="nil"/>
              <w:right w:val="nil"/>
            </w:tcBorders>
            <w:vAlign w:val="bottom"/>
          </w:tcPr>
          <w:p w14:paraId="56666CF5" w14:textId="77777777" w:rsidR="0011496A" w:rsidRPr="00720438" w:rsidRDefault="0011496A" w:rsidP="0064082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ปรึกษาการบริหารและ</w:t>
            </w:r>
          </w:p>
          <w:p w14:paraId="326EDF6D" w14:textId="45C57B49" w:rsidR="0011496A" w:rsidRPr="00720438" w:rsidRDefault="0011496A" w:rsidP="0064082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ควบคุมงานก่อสร้าง บริการด้านการออกแบบงานสถาปัตยกรรม วิศวกรรม และบริการอื่น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27E2C11" w14:textId="77777777" w:rsidR="0011496A" w:rsidRPr="00720438" w:rsidRDefault="0011496A" w:rsidP="0064082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411" w:type="dxa"/>
            <w:gridSpan w:val="3"/>
            <w:tcBorders>
              <w:left w:val="nil"/>
              <w:right w:val="nil"/>
            </w:tcBorders>
            <w:vAlign w:val="bottom"/>
          </w:tcPr>
          <w:p w14:paraId="1D6D6F5B" w14:textId="77777777" w:rsidR="0011496A" w:rsidRPr="00720438" w:rsidRDefault="0011496A" w:rsidP="00640829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  <w:p w14:paraId="0A55AE1C" w14:textId="77777777" w:rsidR="0011496A" w:rsidRPr="00720438" w:rsidRDefault="0011496A" w:rsidP="00640829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ส่วนงานธุรกิจอื่น ๆ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05168E" w14:textId="77777777" w:rsidR="0011496A" w:rsidRPr="00720438" w:rsidRDefault="0011496A" w:rsidP="0064082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35" w:type="dxa"/>
            <w:gridSpan w:val="3"/>
            <w:tcBorders>
              <w:left w:val="nil"/>
              <w:right w:val="nil"/>
            </w:tcBorders>
            <w:vAlign w:val="bottom"/>
          </w:tcPr>
          <w:p w14:paraId="223F09C6" w14:textId="77777777" w:rsidR="0011496A" w:rsidRPr="00720438" w:rsidRDefault="0011496A" w:rsidP="0064082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รายการตัดบัญชี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766AFA5" w14:textId="77777777" w:rsidR="0011496A" w:rsidRPr="00720438" w:rsidRDefault="0011496A" w:rsidP="0064082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610" w:type="dxa"/>
            <w:gridSpan w:val="3"/>
            <w:tcBorders>
              <w:left w:val="nil"/>
              <w:right w:val="nil"/>
            </w:tcBorders>
            <w:vAlign w:val="bottom"/>
          </w:tcPr>
          <w:p w14:paraId="696D280D" w14:textId="77777777" w:rsidR="0011496A" w:rsidRPr="00720438" w:rsidRDefault="0011496A" w:rsidP="0064082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งบการเงินรวม</w:t>
            </w:r>
          </w:p>
        </w:tc>
      </w:tr>
      <w:tr w:rsidR="00AD478B" w:rsidRPr="00720438" w14:paraId="2755C4B8" w14:textId="77777777" w:rsidTr="00640829">
        <w:trPr>
          <w:gridAfter w:val="9"/>
          <w:wAfter w:w="15355" w:type="dxa"/>
          <w:trHeight w:val="63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EB00C" w14:textId="19CAF6FD" w:rsidR="00AD478B" w:rsidRPr="00720438" w:rsidRDefault="00AD478B" w:rsidP="00640829">
            <w:pPr>
              <w:spacing w:line="2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</w:rPr>
            </w:pPr>
            <w:r w:rsidRPr="00720438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 xml:space="preserve">   วันที่</w:t>
            </w:r>
            <w:r w:rsidRPr="00720438">
              <w:rPr>
                <w:rFonts w:ascii="Angsana New" w:hAnsi="Angsana New"/>
                <w:b/>
                <w:bCs/>
                <w:i/>
                <w:iCs/>
                <w:color w:val="000000"/>
              </w:rPr>
              <w:t xml:space="preserve"> </w:t>
            </w:r>
            <w:r w:rsidRPr="00720438">
              <w:rPr>
                <w:rFonts w:ascii="Angsana New" w:hAnsi="Angsana New" w:hint="cs"/>
                <w:b/>
                <w:bCs/>
                <w:i/>
                <w:iCs/>
                <w:color w:val="000000"/>
              </w:rPr>
              <w:t>31</w:t>
            </w:r>
            <w:r w:rsidRPr="00720438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 xml:space="preserve"> มีนาคม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bottom"/>
          </w:tcPr>
          <w:p w14:paraId="3A8490F4" w14:textId="5BB48644" w:rsidR="00AD478B" w:rsidRPr="00720438" w:rsidRDefault="00AD478B" w:rsidP="0064082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2569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0AB9BD41" w14:textId="77777777" w:rsidR="00AD478B" w:rsidRPr="00720438" w:rsidRDefault="00AD478B" w:rsidP="00640829">
            <w:pPr>
              <w:spacing w:line="20" w:lineRule="atLeast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129E2D93" w14:textId="20F4EF2B" w:rsidR="00AD478B" w:rsidRPr="00720438" w:rsidRDefault="00AD478B" w:rsidP="00640829">
            <w:pPr>
              <w:pStyle w:val="BodyText"/>
              <w:spacing w:after="0" w:line="20" w:lineRule="atLeast"/>
              <w:ind w:left="-108" w:right="-158" w:firstLine="1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9471467" w14:textId="77777777" w:rsidR="00AD478B" w:rsidRPr="00720438" w:rsidRDefault="00AD478B" w:rsidP="00640829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16E68F82" w14:textId="049300A9" w:rsidR="00AD478B" w:rsidRPr="00720438" w:rsidRDefault="00AD478B" w:rsidP="00640829">
            <w:pPr>
              <w:pStyle w:val="BodyText"/>
              <w:spacing w:after="0" w:line="20" w:lineRule="atLeast"/>
              <w:ind w:left="-108" w:right="-116" w:firstLine="15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2569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61C2AC5" w14:textId="77777777" w:rsidR="00AD478B" w:rsidRPr="00720438" w:rsidRDefault="00AD478B" w:rsidP="00640829">
            <w:pPr>
              <w:spacing w:line="20" w:lineRule="atLeast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21A1986B" w14:textId="398FDEBB" w:rsidR="00AD478B" w:rsidRPr="00720438" w:rsidRDefault="00AD478B" w:rsidP="00640829">
            <w:pPr>
              <w:pStyle w:val="BodyText"/>
              <w:spacing w:after="0" w:line="20" w:lineRule="atLeast"/>
              <w:ind w:left="-108" w:right="-91" w:firstLine="9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F60F3F9" w14:textId="77777777" w:rsidR="00AD478B" w:rsidRPr="00720438" w:rsidRDefault="00AD478B" w:rsidP="00640829">
            <w:pPr>
              <w:spacing w:line="2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557C6CA6" w14:textId="622752FA" w:rsidR="00AD478B" w:rsidRPr="00720438" w:rsidRDefault="00AD478B" w:rsidP="00640829">
            <w:pPr>
              <w:pStyle w:val="BodyText"/>
              <w:spacing w:after="0" w:line="20" w:lineRule="atLeast"/>
              <w:ind w:left="-108" w:right="-159" w:hanging="26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2569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1610A4D" w14:textId="77777777" w:rsidR="00AD478B" w:rsidRPr="00720438" w:rsidRDefault="00AD478B" w:rsidP="00640829">
            <w:pPr>
              <w:spacing w:line="20" w:lineRule="atLeast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22D4F854" w14:textId="3DCA33A2" w:rsidR="00AD478B" w:rsidRPr="00720438" w:rsidRDefault="00AD478B" w:rsidP="00640829">
            <w:pPr>
              <w:pStyle w:val="BodyText"/>
              <w:spacing w:after="0" w:line="20" w:lineRule="atLeast"/>
              <w:ind w:left="-108" w:right="-78" w:firstLine="11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476583" w14:textId="77777777" w:rsidR="00AD478B" w:rsidRPr="00720438" w:rsidRDefault="00AD478B" w:rsidP="00640829">
            <w:pPr>
              <w:spacing w:line="2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510E38DE" w14:textId="749FCD3F" w:rsidR="00AD478B" w:rsidRPr="00720438" w:rsidRDefault="00AD478B" w:rsidP="00640829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2569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9A8742B" w14:textId="77777777" w:rsidR="00AD478B" w:rsidRPr="00720438" w:rsidRDefault="00AD478B" w:rsidP="00640829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3E7D4F17" w14:textId="4211113E" w:rsidR="00AD478B" w:rsidRPr="00720438" w:rsidRDefault="00AD478B" w:rsidP="00640829">
            <w:pPr>
              <w:pStyle w:val="BodyText"/>
              <w:spacing w:after="0" w:line="20" w:lineRule="atLeast"/>
              <w:ind w:left="-202" w:right="-104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8500B68" w14:textId="77777777" w:rsidR="00AD478B" w:rsidRPr="00720438" w:rsidRDefault="00AD478B" w:rsidP="00640829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61D27DC1" w14:textId="05C50651" w:rsidR="00AD478B" w:rsidRPr="00720438" w:rsidRDefault="00AD478B" w:rsidP="00640829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2569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632F414F" w14:textId="77777777" w:rsidR="00AD478B" w:rsidRPr="00720438" w:rsidRDefault="00AD478B" w:rsidP="00640829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26E958A1" w14:textId="1CED4301" w:rsidR="00AD478B" w:rsidRPr="00720438" w:rsidRDefault="00AD478B" w:rsidP="00640829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0F9E5AA" w14:textId="77777777" w:rsidR="00AD478B" w:rsidRPr="00720438" w:rsidRDefault="00AD478B" w:rsidP="00640829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6DEC880B" w14:textId="3EAF564D" w:rsidR="00AD478B" w:rsidRPr="00720438" w:rsidRDefault="00AD478B" w:rsidP="00640829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2569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62BED4F" w14:textId="77777777" w:rsidR="00AD478B" w:rsidRPr="00720438" w:rsidRDefault="00AD478B" w:rsidP="00640829">
            <w:pPr>
              <w:spacing w:line="20" w:lineRule="atLeast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7E3BA4F8" w14:textId="659A9D77" w:rsidR="00AD478B" w:rsidRPr="00720438" w:rsidRDefault="00AD478B" w:rsidP="00640829">
            <w:pPr>
              <w:pStyle w:val="BodyText"/>
              <w:spacing w:after="0" w:line="20" w:lineRule="atLeast"/>
              <w:ind w:left="-108" w:right="-100" w:hanging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34C3EA" w14:textId="77777777" w:rsidR="00AD478B" w:rsidRPr="00720438" w:rsidRDefault="00AD478B" w:rsidP="00640829">
            <w:pPr>
              <w:spacing w:line="2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704CD1BB" w14:textId="6EE2C868" w:rsidR="00AD478B" w:rsidRPr="00720438" w:rsidRDefault="00AD478B" w:rsidP="00640829">
            <w:pPr>
              <w:pStyle w:val="BodyText"/>
              <w:spacing w:after="0" w:line="20" w:lineRule="atLeast"/>
              <w:ind w:left="-108" w:right="-110" w:hanging="19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2569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E16D816" w14:textId="77777777" w:rsidR="00AD478B" w:rsidRPr="00720438" w:rsidRDefault="00AD478B" w:rsidP="00640829">
            <w:pPr>
              <w:spacing w:line="20" w:lineRule="atLeast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5D6CA639" w14:textId="652DE38A" w:rsidR="00AD478B" w:rsidRPr="00720438" w:rsidRDefault="00AD478B" w:rsidP="00640829">
            <w:pPr>
              <w:pStyle w:val="BodyText"/>
              <w:spacing w:after="0" w:line="20" w:lineRule="atLeast"/>
              <w:ind w:left="-108" w:right="-106" w:firstLine="5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C31B791" w14:textId="77777777" w:rsidR="00AD478B" w:rsidRPr="00720438" w:rsidRDefault="00AD478B" w:rsidP="00640829">
            <w:pPr>
              <w:spacing w:line="2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0A5C0DDF" w14:textId="0448874D" w:rsidR="00AD478B" w:rsidRPr="00720438" w:rsidRDefault="00AD478B" w:rsidP="00640829">
            <w:pPr>
              <w:pStyle w:val="BodyText"/>
              <w:spacing w:after="0" w:line="20" w:lineRule="atLeast"/>
              <w:ind w:left="-108" w:right="-118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2569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088CCF79" w14:textId="77777777" w:rsidR="00AD478B" w:rsidRPr="00720438" w:rsidRDefault="00AD478B" w:rsidP="00640829">
            <w:pPr>
              <w:spacing w:line="20" w:lineRule="atLeast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bottom"/>
          </w:tcPr>
          <w:p w14:paraId="1D0015EC" w14:textId="2BF38855" w:rsidR="00AD478B" w:rsidRPr="00720438" w:rsidRDefault="00AD478B" w:rsidP="00640829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</w:tr>
      <w:tr w:rsidR="00AD478B" w:rsidRPr="00720438" w14:paraId="1E7D395C" w14:textId="77777777" w:rsidTr="00640829">
        <w:trPr>
          <w:gridAfter w:val="9"/>
          <w:wAfter w:w="15355" w:type="dxa"/>
          <w:trHeight w:val="20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ACF51" w14:textId="77777777" w:rsidR="00AD478B" w:rsidRPr="00720438" w:rsidRDefault="00AD478B" w:rsidP="00640829">
            <w:pPr>
              <w:spacing w:line="2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60" w:type="dxa"/>
            <w:gridSpan w:val="31"/>
            <w:tcBorders>
              <w:left w:val="nil"/>
              <w:right w:val="nil"/>
            </w:tcBorders>
            <w:vAlign w:val="bottom"/>
          </w:tcPr>
          <w:p w14:paraId="03102C39" w14:textId="19B96E39" w:rsidR="00AD478B" w:rsidRPr="00720438" w:rsidRDefault="00AD478B" w:rsidP="00640829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Theme="majorBidi" w:hAnsiTheme="majorBidi" w:cstheme="majorBidi"/>
                <w:spacing w:val="-8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i/>
                <w:iCs/>
                <w:color w:val="000000"/>
                <w:sz w:val="17"/>
                <w:szCs w:val="17"/>
              </w:rPr>
              <w:t>(</w:t>
            </w:r>
            <w:r w:rsidRPr="00720438">
              <w:rPr>
                <w:rFonts w:asciiTheme="majorBidi" w:hAnsiTheme="majorBidi" w:cstheme="majorBidi"/>
                <w:i/>
                <w:iCs/>
                <w:color w:val="000000"/>
                <w:sz w:val="17"/>
                <w:szCs w:val="17"/>
                <w:cs/>
              </w:rPr>
              <w:t>ล้านบาท</w:t>
            </w:r>
            <w:r w:rsidRPr="00720438">
              <w:rPr>
                <w:rFonts w:asciiTheme="majorBidi" w:hAnsiTheme="majorBidi" w:cstheme="majorBidi"/>
                <w:i/>
                <w:iCs/>
                <w:color w:val="000000"/>
                <w:sz w:val="17"/>
                <w:szCs w:val="17"/>
              </w:rPr>
              <w:t>)</w:t>
            </w:r>
          </w:p>
        </w:tc>
      </w:tr>
      <w:tr w:rsidR="00165B8C" w:rsidRPr="00720438" w14:paraId="4690783D" w14:textId="77777777" w:rsidTr="00640829">
        <w:trPr>
          <w:gridAfter w:val="9"/>
          <w:wAfter w:w="15355" w:type="dxa"/>
          <w:trHeight w:val="21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E502C" w14:textId="77777777" w:rsidR="00165B8C" w:rsidRPr="00720438" w:rsidRDefault="00165B8C" w:rsidP="00640829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558" w:type="dxa"/>
            <w:tcBorders>
              <w:left w:val="nil"/>
              <w:right w:val="nil"/>
            </w:tcBorders>
          </w:tcPr>
          <w:p w14:paraId="512678FB" w14:textId="523C4C96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474.01 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BFC1C96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</w:tcPr>
          <w:p w14:paraId="21E17372" w14:textId="1040AC08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97</w:t>
            </w:r>
            <w:r w:rsidR="004C2F3E" w:rsidRPr="0072043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3.94</w:t>
            </w: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6116A4CB" w14:textId="0EFF5C86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</w:tcPr>
          <w:p w14:paraId="3CBCEB6B" w14:textId="36254073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79.12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6A04263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</w:tcPr>
          <w:p w14:paraId="3D1F93A0" w14:textId="7D27147F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</w:t>
            </w:r>
            <w:r w:rsidR="004C2F3E" w:rsidRPr="0072043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72.09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F6F3BC9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</w:tcPr>
          <w:p w14:paraId="695585FA" w14:textId="100F88E4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755.60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101C0AF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</w:tcPr>
          <w:p w14:paraId="0B49AC87" w14:textId="58086131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825.22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46C7E4D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</w:tcPr>
          <w:p w14:paraId="71361FD8" w14:textId="2532B584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4,062.48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470936F" w14:textId="77777777" w:rsidR="00165B8C" w:rsidRPr="00720438" w:rsidRDefault="00165B8C" w:rsidP="00640829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</w:tcPr>
          <w:p w14:paraId="2DD4EDCE" w14:textId="47C3897A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4,478.41 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CB3C190" w14:textId="77777777" w:rsidR="00165B8C" w:rsidRPr="00720438" w:rsidRDefault="00165B8C" w:rsidP="00640829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14:paraId="7715A752" w14:textId="0E3F2F27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670.</w:t>
            </w:r>
            <w:r w:rsidR="006C5697" w:rsidRPr="0072043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10</w:t>
            </w: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14C0F837" w14:textId="77777777" w:rsidR="00165B8C" w:rsidRPr="00720438" w:rsidRDefault="00165B8C" w:rsidP="00640829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</w:tcPr>
          <w:p w14:paraId="49FF2089" w14:textId="09A5FFA5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653.05 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5B8FF758" w14:textId="77777777" w:rsidR="00165B8C" w:rsidRPr="00720438" w:rsidRDefault="00165B8C" w:rsidP="00640829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</w:tcPr>
          <w:p w14:paraId="3D10C110" w14:textId="09FF59A7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245.46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6CB5156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</w:tcPr>
          <w:p w14:paraId="00FC37DF" w14:textId="11A802B2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216.38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6F82181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</w:tcPr>
          <w:p w14:paraId="582A343F" w14:textId="35874743" w:rsidR="00165B8C" w:rsidRPr="00720438" w:rsidRDefault="00165B8C" w:rsidP="00640829">
            <w:pPr>
              <w:tabs>
                <w:tab w:val="decimal" w:pos="11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62326C8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</w:tcPr>
          <w:p w14:paraId="6D93B4F3" w14:textId="03287AC9" w:rsidR="00165B8C" w:rsidRPr="00720438" w:rsidRDefault="00165B8C" w:rsidP="00640829">
            <w:pPr>
              <w:tabs>
                <w:tab w:val="decimal" w:pos="11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691B680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14:paraId="2F133FD1" w14:textId="15C6D9EA" w:rsidR="00165B8C" w:rsidRPr="00720438" w:rsidRDefault="00165B8C" w:rsidP="00640829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6,28</w:t>
            </w:r>
            <w:r w:rsidR="006C5697" w:rsidRPr="0072043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6.77</w:t>
            </w: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1083FD4F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</w:tcPr>
          <w:p w14:paraId="32998502" w14:textId="44EDFD74" w:rsidR="00165B8C" w:rsidRPr="00720438" w:rsidRDefault="00165B8C" w:rsidP="00640829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7,219.09 </w:t>
            </w:r>
          </w:p>
        </w:tc>
      </w:tr>
      <w:tr w:rsidR="00165B8C" w:rsidRPr="00720438" w14:paraId="4DC70935" w14:textId="77777777" w:rsidTr="00640829">
        <w:trPr>
          <w:gridAfter w:val="9"/>
          <w:wAfter w:w="15355" w:type="dxa"/>
          <w:trHeight w:val="4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1A62F" w14:textId="77777777" w:rsidR="00165B8C" w:rsidRPr="00720438" w:rsidRDefault="00165B8C" w:rsidP="00640829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558" w:type="dxa"/>
            <w:tcBorders>
              <w:left w:val="nil"/>
              <w:bottom w:val="single" w:sz="4" w:space="0" w:color="auto"/>
              <w:right w:val="nil"/>
            </w:tcBorders>
          </w:tcPr>
          <w:p w14:paraId="503133BD" w14:textId="6E52E889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0A9AAB43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bottom w:val="single" w:sz="4" w:space="0" w:color="auto"/>
              <w:right w:val="nil"/>
            </w:tcBorders>
          </w:tcPr>
          <w:p w14:paraId="6AA8D565" w14:textId="2BA996EB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6A0F7C66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bottom w:val="single" w:sz="4" w:space="0" w:color="auto"/>
              <w:right w:val="nil"/>
            </w:tcBorders>
          </w:tcPr>
          <w:p w14:paraId="6F2446CB" w14:textId="4E264428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0.18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DBCCF9B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bottom w:val="single" w:sz="4" w:space="0" w:color="auto"/>
              <w:right w:val="nil"/>
            </w:tcBorders>
          </w:tcPr>
          <w:p w14:paraId="2F7562DF" w14:textId="66195390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0.18 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55EDEA0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bottom w:val="single" w:sz="4" w:space="0" w:color="auto"/>
              <w:right w:val="nil"/>
            </w:tcBorders>
          </w:tcPr>
          <w:p w14:paraId="638F8341" w14:textId="3F0344CE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3AB3A5E" w14:textId="77777777" w:rsidR="00165B8C" w:rsidRPr="00720438" w:rsidRDefault="00165B8C" w:rsidP="00640829">
            <w:pPr>
              <w:tabs>
                <w:tab w:val="decimal" w:pos="328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</w:tcPr>
          <w:p w14:paraId="2AEAF540" w14:textId="207BFE06" w:rsidR="00165B8C" w:rsidRPr="00720438" w:rsidRDefault="00165B8C" w:rsidP="00640829">
            <w:pPr>
              <w:pStyle w:val="acctfourfigures"/>
              <w:tabs>
                <w:tab w:val="clear" w:pos="765"/>
                <w:tab w:val="decimal" w:pos="235"/>
              </w:tabs>
              <w:spacing w:line="240" w:lineRule="auto"/>
              <w:ind w:right="7"/>
              <w:jc w:val="center"/>
              <w:rPr>
                <w:rFonts w:ascii="Angsana New" w:hAnsi="Angsana New"/>
                <w:color w:val="000000"/>
                <w:sz w:val="17"/>
                <w:szCs w:val="17"/>
                <w:lang w:val="en-US" w:bidi="th-TH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CF6E92" w14:textId="77777777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bottom w:val="single" w:sz="4" w:space="0" w:color="auto"/>
              <w:right w:val="nil"/>
            </w:tcBorders>
          </w:tcPr>
          <w:p w14:paraId="3AD1941B" w14:textId="256A4DD0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52BAB13" w14:textId="77777777" w:rsidR="00165B8C" w:rsidRPr="00720438" w:rsidRDefault="00165B8C" w:rsidP="00640829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</w:tcPr>
          <w:p w14:paraId="474EB485" w14:textId="031C4A60" w:rsidR="00165B8C" w:rsidRPr="00720438" w:rsidRDefault="00165B8C" w:rsidP="00640829">
            <w:pPr>
              <w:tabs>
                <w:tab w:val="decimal" w:pos="12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-   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1702A22" w14:textId="77777777" w:rsidR="00165B8C" w:rsidRPr="00720438" w:rsidRDefault="00165B8C" w:rsidP="00640829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nil"/>
            </w:tcBorders>
          </w:tcPr>
          <w:p w14:paraId="370D2FB2" w14:textId="68C96BE6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0.35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0FEB953C" w14:textId="77777777" w:rsidR="00165B8C" w:rsidRPr="00720438" w:rsidRDefault="00165B8C" w:rsidP="00640829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bottom w:val="single" w:sz="4" w:space="0" w:color="auto"/>
              <w:right w:val="nil"/>
            </w:tcBorders>
          </w:tcPr>
          <w:p w14:paraId="5BC8E2E8" w14:textId="68648011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1.06 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44B5BC64" w14:textId="77777777" w:rsidR="00165B8C" w:rsidRPr="00720438" w:rsidRDefault="00165B8C" w:rsidP="00640829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bottom w:val="single" w:sz="4" w:space="0" w:color="auto"/>
              <w:right w:val="nil"/>
            </w:tcBorders>
          </w:tcPr>
          <w:p w14:paraId="0B092791" w14:textId="241F0C26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16.66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93F93FA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bottom w:val="single" w:sz="4" w:space="0" w:color="auto"/>
              <w:right w:val="nil"/>
            </w:tcBorders>
          </w:tcPr>
          <w:p w14:paraId="171CE7C4" w14:textId="33ECD54C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22.77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AF40D1D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bottom w:val="single" w:sz="4" w:space="0" w:color="auto"/>
              <w:right w:val="nil"/>
            </w:tcBorders>
          </w:tcPr>
          <w:p w14:paraId="0FA7F33F" w14:textId="21C59422" w:rsidR="00165B8C" w:rsidRPr="00720438" w:rsidRDefault="00165B8C" w:rsidP="00640829">
            <w:pPr>
              <w:tabs>
                <w:tab w:val="decimal" w:pos="11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(17.19)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92B65F8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bottom w:val="single" w:sz="4" w:space="0" w:color="auto"/>
              <w:right w:val="nil"/>
            </w:tcBorders>
          </w:tcPr>
          <w:p w14:paraId="50F3A9C5" w14:textId="3549E99E" w:rsidR="00165B8C" w:rsidRPr="00720438" w:rsidRDefault="00165B8C" w:rsidP="00640829">
            <w:pPr>
              <w:tabs>
                <w:tab w:val="decimal" w:pos="20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(24.01)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EC4B9C4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</w:tcPr>
          <w:p w14:paraId="4C176DD1" w14:textId="5A40C18D" w:rsidR="00165B8C" w:rsidRPr="00720438" w:rsidRDefault="00165B8C" w:rsidP="00640829">
            <w:pPr>
              <w:tabs>
                <w:tab w:val="decimal" w:pos="411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39DCCE0E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bottom w:val="single" w:sz="4" w:space="0" w:color="auto"/>
              <w:right w:val="nil"/>
            </w:tcBorders>
          </w:tcPr>
          <w:p w14:paraId="66D9D4D6" w14:textId="079A429A" w:rsidR="00165B8C" w:rsidRPr="00720438" w:rsidRDefault="00165B8C" w:rsidP="00640829">
            <w:pPr>
              <w:tabs>
                <w:tab w:val="decimal" w:pos="437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-   </w:t>
            </w:r>
          </w:p>
        </w:tc>
      </w:tr>
      <w:tr w:rsidR="00165B8C" w:rsidRPr="00720438" w14:paraId="7658DC10" w14:textId="77777777" w:rsidTr="00640829">
        <w:trPr>
          <w:gridAfter w:val="9"/>
          <w:wAfter w:w="15355" w:type="dxa"/>
          <w:trHeight w:val="5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B90C92" w14:textId="77777777" w:rsidR="00165B8C" w:rsidRPr="00720438" w:rsidRDefault="00165B8C" w:rsidP="00640829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242078" w14:textId="7DAFCBFF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474.01 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21FE76DC" w14:textId="36F0D958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22928A" w14:textId="2CAF4E10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97</w:t>
            </w:r>
            <w:r w:rsidR="004C2F3E" w:rsidRPr="00720438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3.94</w:t>
            </w: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B5C8FF3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0B32A0" w14:textId="2D119E34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79.30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DA1D355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3527FE" w14:textId="6C5DEE22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</w:t>
            </w:r>
            <w:r w:rsidR="004C2F3E" w:rsidRPr="00720438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72.27</w:t>
            </w: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564BF305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6E60D" w14:textId="7B737297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755.60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5A45565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6CC0E8" w14:textId="05C352A2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825.22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3316D7B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1E26C" w14:textId="7A37FBA0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4,062.48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C9821CD" w14:textId="77777777" w:rsidR="00165B8C" w:rsidRPr="00720438" w:rsidRDefault="00165B8C" w:rsidP="00640829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5583C6" w14:textId="02FF0705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4,478.41 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2AD15A6" w14:textId="77777777" w:rsidR="00165B8C" w:rsidRPr="00720438" w:rsidRDefault="00165B8C" w:rsidP="00640829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246F85" w14:textId="591EEF06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670.</w:t>
            </w:r>
            <w:r w:rsidR="006C5697" w:rsidRPr="00720438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45</w:t>
            </w: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11D74904" w14:textId="77777777" w:rsidR="00165B8C" w:rsidRPr="00720438" w:rsidRDefault="00165B8C" w:rsidP="00640829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8D022" w14:textId="63D8861D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654.11 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51F56C3C" w14:textId="77777777" w:rsidR="00165B8C" w:rsidRPr="00720438" w:rsidRDefault="00165B8C" w:rsidP="00640829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46295D" w14:textId="5621D549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262.12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1ADC062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BA4326" w14:textId="11CA5A82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239.15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1AED096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4E4C9" w14:textId="33D09812" w:rsidR="00165B8C" w:rsidRPr="00720438" w:rsidRDefault="00165B8C" w:rsidP="00640829">
            <w:pPr>
              <w:tabs>
                <w:tab w:val="decimal" w:pos="11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(17.19)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749A1C6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D00FF4" w14:textId="20A046C9" w:rsidR="00165B8C" w:rsidRPr="00720438" w:rsidRDefault="00165B8C" w:rsidP="00640829">
            <w:pPr>
              <w:tabs>
                <w:tab w:val="decimal" w:pos="20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(24.01)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F00FA8D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right w:val="nil"/>
            </w:tcBorders>
          </w:tcPr>
          <w:p w14:paraId="1398D72E" w14:textId="02603F14" w:rsidR="00165B8C" w:rsidRPr="00720438" w:rsidRDefault="00165B8C" w:rsidP="00640829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6,2</w:t>
            </w:r>
            <w:r w:rsidR="006C5697" w:rsidRPr="00720438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86.77</w:t>
            </w: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6983BF2C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right w:val="nil"/>
            </w:tcBorders>
          </w:tcPr>
          <w:p w14:paraId="7E49F56A" w14:textId="5E30ACE8" w:rsidR="00165B8C" w:rsidRPr="00720438" w:rsidRDefault="00165B8C" w:rsidP="00640829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</w:t>
            </w: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7,219.09 </w:t>
            </w:r>
          </w:p>
        </w:tc>
      </w:tr>
      <w:tr w:rsidR="0038300C" w:rsidRPr="00720438" w14:paraId="18891005" w14:textId="77777777" w:rsidTr="00640829">
        <w:trPr>
          <w:gridAfter w:val="9"/>
          <w:wAfter w:w="15355" w:type="dxa"/>
          <w:trHeight w:val="5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F5C0E" w14:textId="77777777" w:rsidR="0038300C" w:rsidRPr="00720438" w:rsidRDefault="0038300C" w:rsidP="00640829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รายได้อื่น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7B63DE" w14:textId="38AD992A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CB3333B" w14:textId="77777777" w:rsidR="0038300C" w:rsidRPr="00720438" w:rsidRDefault="0038300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C15ABE" w14:textId="0196F0DC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61C2EBAF" w14:textId="77777777" w:rsidR="0038300C" w:rsidRPr="00720438" w:rsidRDefault="0038300C" w:rsidP="00640829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D88F6A" w14:textId="34BBE755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8028C21" w14:textId="7FDAC1C1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C6B7CA" w14:textId="642C4316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6858623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77F109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366DE14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629030" w14:textId="6C57E0F1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4262FE" w14:textId="3CEA140F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DC9725" w14:textId="3246B22A" w:rsidR="0038300C" w:rsidRPr="00720438" w:rsidRDefault="0038300C" w:rsidP="00640829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E9F3D5D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01C0E0" w14:textId="77777777" w:rsidR="0038300C" w:rsidRPr="00720438" w:rsidRDefault="0038300C" w:rsidP="00640829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4510BAB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398519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0DB3F22B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5E062E" w14:textId="77777777" w:rsidR="0038300C" w:rsidRPr="00720438" w:rsidRDefault="0038300C" w:rsidP="0064082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711FF324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BFA383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FF0C71C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135404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78AE4F0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7D899A" w14:textId="12795308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914BE8C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DEE663" w14:textId="7EFDA13C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1394286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</w:tcPr>
          <w:p w14:paraId="3CB9F15C" w14:textId="32999D79" w:rsidR="0038300C" w:rsidRPr="00720438" w:rsidRDefault="00FA7255" w:rsidP="00640829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54.4</w:t>
            </w:r>
            <w:r w:rsidR="006C5697" w:rsidRPr="00720438">
              <w:rPr>
                <w:rFonts w:asciiTheme="majorBidi" w:hAnsiTheme="majorBidi" w:cstheme="majorBidi" w:hint="cs"/>
                <w:sz w:val="17"/>
                <w:szCs w:val="17"/>
                <w:cs/>
              </w:rPr>
              <w:t>3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446D38CE" w14:textId="77777777" w:rsidR="0038300C" w:rsidRPr="00720438" w:rsidRDefault="0038300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bottom w:val="single" w:sz="4" w:space="0" w:color="auto"/>
              <w:right w:val="nil"/>
            </w:tcBorders>
          </w:tcPr>
          <w:p w14:paraId="2D28FD45" w14:textId="5B689355" w:rsidR="0038300C" w:rsidRPr="00720438" w:rsidRDefault="00165B8C" w:rsidP="00640829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233.65</w:t>
            </w:r>
          </w:p>
        </w:tc>
      </w:tr>
      <w:tr w:rsidR="0038300C" w:rsidRPr="00720438" w14:paraId="5370BCCA" w14:textId="77777777" w:rsidTr="00640829">
        <w:trPr>
          <w:gridAfter w:val="9"/>
          <w:wAfter w:w="15355" w:type="dxa"/>
          <w:trHeight w:val="5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83C06" w14:textId="77777777" w:rsidR="0038300C" w:rsidRPr="00720438" w:rsidRDefault="0038300C" w:rsidP="00640829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</w:pPr>
            <w:r w:rsidRPr="0072043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  <w:t>รวมรายได้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51639276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73F6A25D" w14:textId="77777777" w:rsidR="0038300C" w:rsidRPr="00720438" w:rsidRDefault="0038300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57BFC065" w14:textId="0BEBC915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7244D135" w14:textId="77777777" w:rsidR="0038300C" w:rsidRPr="00720438" w:rsidRDefault="0038300C" w:rsidP="00640829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551ADB62" w14:textId="24659184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25F25A2" w14:textId="5A4EA535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173361F7" w14:textId="36AEDCBF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941F75B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62BB387F" w14:textId="21A487EB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3734331" w14:textId="0851A2D5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37E58D96" w14:textId="1A10B920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C7584B6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4371366C" w14:textId="0C1DEB46" w:rsidR="0038300C" w:rsidRPr="00720438" w:rsidRDefault="0038300C" w:rsidP="00640829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6941B442" w14:textId="70C7F0D4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18AD3ED1" w14:textId="30FE30AD" w:rsidR="0038300C" w:rsidRPr="00720438" w:rsidRDefault="0038300C" w:rsidP="00640829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94F8E8C" w14:textId="3E7E8FBE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0C1C7AA9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3B9A6B27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2E0D9521" w14:textId="77777777" w:rsidR="0038300C" w:rsidRPr="00720438" w:rsidRDefault="0038300C" w:rsidP="0064082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5A1EE449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6E28A16E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7C5DBCB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6C8DC4B3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BFEB96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7EBD83F9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77CE749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1DC1B0DE" w14:textId="0A514858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AAAE3DB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F40CAA" w14:textId="67570BDC" w:rsidR="0038300C" w:rsidRPr="00720438" w:rsidRDefault="00386C41" w:rsidP="00640829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6,341.</w:t>
            </w:r>
            <w:r w:rsidR="006C5697" w:rsidRPr="00720438">
              <w:rPr>
                <w:rFonts w:asciiTheme="majorBidi" w:hAnsiTheme="majorBidi" w:cstheme="majorBidi" w:hint="cs"/>
                <w:b/>
                <w:bCs/>
                <w:sz w:val="17"/>
                <w:szCs w:val="17"/>
                <w:cs/>
              </w:rPr>
              <w:t>20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4596DA3B" w14:textId="77777777" w:rsidR="0038300C" w:rsidRPr="00720438" w:rsidRDefault="0038300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3EE8AB" w14:textId="7130FBBC" w:rsidR="0038300C" w:rsidRPr="00720438" w:rsidRDefault="0038300C" w:rsidP="00640829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Theme="majorBidi" w:hAnsiTheme="majorBidi"/>
                <w:b/>
                <w:bCs/>
                <w:sz w:val="17"/>
                <w:szCs w:val="17"/>
                <w:cs/>
              </w:rPr>
              <w:t>7</w:t>
            </w:r>
            <w:r w:rsidRPr="00720438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,</w:t>
            </w:r>
            <w:r w:rsidRPr="00720438">
              <w:rPr>
                <w:rFonts w:asciiTheme="majorBidi" w:hAnsiTheme="majorBidi"/>
                <w:b/>
                <w:bCs/>
                <w:sz w:val="17"/>
                <w:szCs w:val="17"/>
                <w:cs/>
              </w:rPr>
              <w:t>452.74</w:t>
            </w:r>
          </w:p>
        </w:tc>
      </w:tr>
      <w:tr w:rsidR="0038300C" w:rsidRPr="00720438" w14:paraId="72157829" w14:textId="77777777" w:rsidTr="00640829">
        <w:trPr>
          <w:gridAfter w:val="9"/>
          <w:wAfter w:w="15355" w:type="dxa"/>
          <w:trHeight w:val="3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774F7" w14:textId="77777777" w:rsidR="0038300C" w:rsidRPr="00720438" w:rsidRDefault="0038300C" w:rsidP="00640829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4"/>
                <w:szCs w:val="14"/>
                <w:cs/>
                <w:lang w:val="en-GB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641EEA91" w14:textId="07D83C56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1119976B" w14:textId="77777777" w:rsidR="0038300C" w:rsidRPr="00720438" w:rsidRDefault="0038300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1DD29613" w14:textId="08ACE46D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32D42534" w14:textId="3F8894E7" w:rsidR="0038300C" w:rsidRPr="00720438" w:rsidRDefault="0038300C" w:rsidP="00640829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0FA40E9D" w14:textId="05FBC718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3D164E5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33186016" w14:textId="21420AED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92AFCFD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11385D50" w14:textId="68EE5571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A609304" w14:textId="4651EBE2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25F4C8D6" w14:textId="32501E5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C97F0D" w14:textId="73B55830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5F1BF03C" w14:textId="77777777" w:rsidR="0038300C" w:rsidRPr="00720438" w:rsidRDefault="0038300C" w:rsidP="00640829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DDC17D2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F8AADF5" w14:textId="6D621742" w:rsidR="0038300C" w:rsidRPr="00720438" w:rsidRDefault="0038300C" w:rsidP="00640829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6403B3D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792D6594" w14:textId="77C24DCE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5D9ED779" w14:textId="4868F419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31BD2EC6" w14:textId="29BFF6E2" w:rsidR="0038300C" w:rsidRPr="00720438" w:rsidRDefault="0038300C" w:rsidP="0064082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41B83866" w14:textId="69B2F639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53586C0F" w14:textId="0C7FF14B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2364E79" w14:textId="0C6D98CD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786D3552" w14:textId="4975F84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0A381EE" w14:textId="305A0A9B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6BBC4AAB" w14:textId="05F2218B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1897FB4" w14:textId="14BDB2FA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02F4E05B" w14:textId="129F5AE2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074FACDF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A7A821" w14:textId="5CDC3A95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38E9BE8A" w14:textId="13B675B3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bottom"/>
          </w:tcPr>
          <w:p w14:paraId="7A3F8670" w14:textId="10FDCB13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</w:tr>
      <w:tr w:rsidR="0038300C" w:rsidRPr="00720438" w14:paraId="3B8CD101" w14:textId="77777777" w:rsidTr="00640829">
        <w:trPr>
          <w:gridAfter w:val="9"/>
          <w:wAfter w:w="15355" w:type="dxa"/>
          <w:trHeight w:val="1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AFB84D" w14:textId="77777777" w:rsidR="0038300C" w:rsidRPr="00720438" w:rsidRDefault="0038300C" w:rsidP="00640829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  <w:lang w:val="en-GB"/>
              </w:rPr>
            </w:pPr>
            <w:r w:rsidRPr="0072043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  <w:lang w:val="en-GB"/>
              </w:rPr>
              <w:t>การจำแนกรายได้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3C3E421B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3B7AE15F" w14:textId="77777777" w:rsidR="0038300C" w:rsidRPr="00720438" w:rsidRDefault="0038300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7424D200" w14:textId="42DEEC7E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439937B2" w14:textId="73FD7E10" w:rsidR="0038300C" w:rsidRPr="00720438" w:rsidRDefault="0038300C" w:rsidP="00640829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67FA7E81" w14:textId="1D937A94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FD408B6" w14:textId="5C0E6079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545EEC88" w14:textId="6A232329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58A50302" w14:textId="2B7E4F64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4D714941" w14:textId="0253118F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E14212D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354977AA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E809710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063026A5" w14:textId="77777777" w:rsidR="0038300C" w:rsidRPr="00720438" w:rsidRDefault="0038300C" w:rsidP="00640829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04735A7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46E1F380" w14:textId="77777777" w:rsidR="0038300C" w:rsidRPr="00720438" w:rsidRDefault="0038300C" w:rsidP="00640829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547594E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7D39EB76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320AFDD0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6AB7D66C" w14:textId="77777777" w:rsidR="0038300C" w:rsidRPr="00720438" w:rsidRDefault="0038300C" w:rsidP="0064082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9A9E07A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751569BB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1861ABA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20BC2BB6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E5AC4C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1F0FCEE1" w14:textId="06906D53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C805D8A" w14:textId="0CE98E85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23913BC5" w14:textId="7E62AF90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5AEB6BB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6AA4E651" w14:textId="5A1CAFD3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5324AF14" w14:textId="1CDEB3E5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bottom"/>
          </w:tcPr>
          <w:p w14:paraId="415D838F" w14:textId="3FC2AC26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</w:tr>
      <w:tr w:rsidR="0038300C" w:rsidRPr="00720438" w14:paraId="5C575F85" w14:textId="77777777" w:rsidTr="00640829">
        <w:trPr>
          <w:gridAfter w:val="9"/>
          <w:wAfter w:w="15355" w:type="dxa"/>
          <w:trHeight w:val="1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AD4DA" w14:textId="77777777" w:rsidR="0038300C" w:rsidRPr="00720438" w:rsidRDefault="0038300C" w:rsidP="00640829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</w:pPr>
            <w:r w:rsidRPr="0072043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00047F99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79FC03C" w14:textId="77777777" w:rsidR="0038300C" w:rsidRPr="00720438" w:rsidRDefault="0038300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569EABB8" w14:textId="77777777" w:rsidR="0038300C" w:rsidRPr="00720438" w:rsidRDefault="0038300C" w:rsidP="00640829">
            <w:pPr>
              <w:tabs>
                <w:tab w:val="decimal" w:pos="45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02E8517" w14:textId="77777777" w:rsidR="0038300C" w:rsidRPr="00720438" w:rsidRDefault="0038300C" w:rsidP="00640829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33B495A1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1DD05E6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07381C2E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0E9DB91A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53D2CA40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8A5CEBE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6BF93287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144746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6EFF275C" w14:textId="77777777" w:rsidR="0038300C" w:rsidRPr="00720438" w:rsidRDefault="0038300C" w:rsidP="00640829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D95F9F2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DA286C5" w14:textId="77777777" w:rsidR="0038300C" w:rsidRPr="00720438" w:rsidRDefault="0038300C" w:rsidP="00640829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F18DC7B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67CF14E7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0E61C0EE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57332A39" w14:textId="77777777" w:rsidR="0038300C" w:rsidRPr="00720438" w:rsidRDefault="0038300C" w:rsidP="0064082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0E7BCA6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353D1462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343B28C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57254826" w14:textId="3C95DB36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4DC8DA" w14:textId="640ADAF8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5F1F2504" w14:textId="538992F1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8DBF1C7" w14:textId="6BDF6D14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38D74BA4" w14:textId="4E8EFF2C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67D9F15" w14:textId="4079CAB2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0C4CAD91" w14:textId="5011A6DA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74AB4B58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bottom"/>
          </w:tcPr>
          <w:p w14:paraId="6A766D98" w14:textId="3E479694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</w:tr>
      <w:tr w:rsidR="00165B8C" w:rsidRPr="00720438" w14:paraId="3CE592C6" w14:textId="77777777" w:rsidTr="00640829">
        <w:trPr>
          <w:gridAfter w:val="9"/>
          <w:wAfter w:w="15355" w:type="dxa"/>
          <w:trHeight w:val="1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86276" w14:textId="77777777" w:rsidR="00165B8C" w:rsidRPr="00720438" w:rsidRDefault="00165B8C" w:rsidP="00640829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  <w:r w:rsidRPr="00720438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ณ</w:t>
            </w:r>
            <w:r w:rsidRPr="00720438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 xml:space="preserve"> </w:t>
            </w:r>
            <w:r w:rsidRPr="00720438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เวลาใดเวลาหนึ่ง</w:t>
            </w:r>
          </w:p>
        </w:tc>
        <w:tc>
          <w:tcPr>
            <w:tcW w:w="558" w:type="dxa"/>
            <w:tcBorders>
              <w:left w:val="nil"/>
              <w:right w:val="nil"/>
            </w:tcBorders>
          </w:tcPr>
          <w:p w14:paraId="39E606FC" w14:textId="77CBF5DA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474.01 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8A6BB47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</w:tcPr>
          <w:p w14:paraId="3F6B6271" w14:textId="795D801D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97</w:t>
            </w:r>
            <w:r w:rsidR="004C2F3E" w:rsidRPr="0072043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3.94</w:t>
            </w: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5AC661D" w14:textId="77777777" w:rsidR="00165B8C" w:rsidRPr="00720438" w:rsidRDefault="00165B8C" w:rsidP="00640829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</w:tcPr>
          <w:p w14:paraId="11D630F1" w14:textId="277F9E73" w:rsidR="00165B8C" w:rsidRPr="00720438" w:rsidRDefault="00165B8C" w:rsidP="00640829">
            <w:pPr>
              <w:tabs>
                <w:tab w:val="decimal" w:pos="10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1204F30" w14:textId="77777777" w:rsidR="00165B8C" w:rsidRPr="00720438" w:rsidRDefault="00165B8C" w:rsidP="0064082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</w:tcPr>
          <w:p w14:paraId="2F8AC2C6" w14:textId="31563301" w:rsidR="00165B8C" w:rsidRPr="00720438" w:rsidRDefault="00165B8C" w:rsidP="00640829">
            <w:pPr>
              <w:tabs>
                <w:tab w:val="decimal" w:pos="10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95EF3B4" w14:textId="77777777" w:rsidR="00165B8C" w:rsidRPr="00720438" w:rsidRDefault="00165B8C" w:rsidP="00640829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</w:tcPr>
          <w:p w14:paraId="4AB82F0F" w14:textId="2ADF6F93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732.39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6F2373B" w14:textId="77777777" w:rsidR="00165B8C" w:rsidRPr="00720438" w:rsidRDefault="00165B8C" w:rsidP="00640829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</w:tcPr>
          <w:p w14:paraId="653D91AC" w14:textId="5BE2E3B0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799.94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0A5904" w14:textId="77777777" w:rsidR="00165B8C" w:rsidRPr="00720438" w:rsidRDefault="00165B8C" w:rsidP="0064082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</w:tcPr>
          <w:p w14:paraId="5605A6A6" w14:textId="2DBAE737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4,062.48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1D710FD" w14:textId="77777777" w:rsidR="00165B8C" w:rsidRPr="00720438" w:rsidRDefault="00165B8C" w:rsidP="0064082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</w:tcPr>
          <w:p w14:paraId="22B375DB" w14:textId="4A2C4CA5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4,478.41 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9BD1206" w14:textId="77777777" w:rsidR="00165B8C" w:rsidRPr="00720438" w:rsidRDefault="00165B8C" w:rsidP="0064082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14:paraId="45694440" w14:textId="73D38087" w:rsidR="00165B8C" w:rsidRPr="00720438" w:rsidRDefault="00165B8C" w:rsidP="00640829">
            <w:pPr>
              <w:tabs>
                <w:tab w:val="decimal" w:pos="12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726C1D72" w14:textId="77777777" w:rsidR="00165B8C" w:rsidRPr="00720438" w:rsidRDefault="00165B8C" w:rsidP="00640829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</w:tcPr>
          <w:p w14:paraId="38B28238" w14:textId="38DAC75B" w:rsidR="00165B8C" w:rsidRPr="00720438" w:rsidRDefault="00165B8C" w:rsidP="00640829">
            <w:pPr>
              <w:tabs>
                <w:tab w:val="decimal" w:pos="12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333A7616" w14:textId="77777777" w:rsidR="00165B8C" w:rsidRPr="00720438" w:rsidRDefault="00165B8C" w:rsidP="00640829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</w:tcPr>
          <w:p w14:paraId="64D0F85E" w14:textId="20F7359E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</w:t>
            </w:r>
            <w:r w:rsidR="009C1BF5" w:rsidRPr="00720438">
              <w:rPr>
                <w:rFonts w:ascii="Angsana New" w:hAnsi="Angsana New"/>
                <w:color w:val="000000"/>
                <w:sz w:val="17"/>
                <w:szCs w:val="17"/>
              </w:rPr>
              <w:t>49.30</w:t>
            </w: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FD507D7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</w:tcPr>
          <w:p w14:paraId="6A9A86D7" w14:textId="41778E9C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45.74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533C7BD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</w:tcPr>
          <w:p w14:paraId="6E826B22" w14:textId="188F601B" w:rsidR="00165B8C" w:rsidRPr="00720438" w:rsidRDefault="00165B8C" w:rsidP="00640829">
            <w:pPr>
              <w:tabs>
                <w:tab w:val="decimal" w:pos="11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(7.38)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1C54F083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</w:tcPr>
          <w:p w14:paraId="019BA07E" w14:textId="029DFFF3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(15.13)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A68BF84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14:paraId="2F87F835" w14:textId="14FA8687" w:rsidR="00165B8C" w:rsidRPr="00720438" w:rsidRDefault="009C1BF5" w:rsidP="00640829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5,310.80</w:t>
            </w:r>
            <w:r w:rsidR="00165B8C"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0E49D29D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</w:tcPr>
          <w:p w14:paraId="41217DD8" w14:textId="3DDC914F" w:rsidR="00165B8C" w:rsidRPr="00720438" w:rsidRDefault="00165B8C" w:rsidP="00640829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6,28</w:t>
            </w:r>
            <w:r w:rsidR="004C2F3E" w:rsidRPr="0072043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2.90</w:t>
            </w:r>
          </w:p>
        </w:tc>
      </w:tr>
      <w:tr w:rsidR="00165B8C" w:rsidRPr="00720438" w14:paraId="4C07310E" w14:textId="77777777" w:rsidTr="00640829">
        <w:trPr>
          <w:gridAfter w:val="9"/>
          <w:wAfter w:w="15355" w:type="dxa"/>
          <w:trHeight w:val="1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C7E76" w14:textId="77777777" w:rsidR="00165B8C" w:rsidRPr="00720438" w:rsidRDefault="00165B8C" w:rsidP="00640829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  <w:r w:rsidRPr="00720438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ตลอดช่วงเวลาหนึ่ง</w:t>
            </w:r>
          </w:p>
        </w:tc>
        <w:tc>
          <w:tcPr>
            <w:tcW w:w="558" w:type="dxa"/>
            <w:tcBorders>
              <w:left w:val="nil"/>
              <w:bottom w:val="single" w:sz="4" w:space="0" w:color="auto"/>
              <w:right w:val="nil"/>
            </w:tcBorders>
          </w:tcPr>
          <w:p w14:paraId="01CC481E" w14:textId="66A3B490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14F752CF" w14:textId="77777777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bottom w:val="single" w:sz="4" w:space="0" w:color="auto"/>
              <w:right w:val="nil"/>
            </w:tcBorders>
          </w:tcPr>
          <w:p w14:paraId="6F30939C" w14:textId="3A4D0F55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359BB24C" w14:textId="77777777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bottom w:val="single" w:sz="4" w:space="0" w:color="auto"/>
              <w:right w:val="nil"/>
            </w:tcBorders>
          </w:tcPr>
          <w:p w14:paraId="3113D35E" w14:textId="65EE764B" w:rsidR="00165B8C" w:rsidRPr="00720438" w:rsidRDefault="00165B8C" w:rsidP="00640829">
            <w:pPr>
              <w:tabs>
                <w:tab w:val="decimal" w:pos="10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79.30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0A09B1B" w14:textId="60980721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bottom w:val="single" w:sz="4" w:space="0" w:color="auto"/>
              <w:right w:val="nil"/>
            </w:tcBorders>
          </w:tcPr>
          <w:p w14:paraId="0C6B5279" w14:textId="51427519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</w:t>
            </w:r>
            <w:r w:rsidR="004C2F3E" w:rsidRPr="0072043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72.27</w:t>
            </w: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0C47A282" w14:textId="3B8ADC27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bottom w:val="single" w:sz="4" w:space="0" w:color="auto"/>
              <w:right w:val="nil"/>
            </w:tcBorders>
          </w:tcPr>
          <w:p w14:paraId="333211B2" w14:textId="58C83238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23.21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2DDA38C" w14:textId="77777777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</w:tcPr>
          <w:p w14:paraId="2BD7E915" w14:textId="4FDD857B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25.28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159F73" w14:textId="77777777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bottom w:val="single" w:sz="4" w:space="0" w:color="auto"/>
              <w:right w:val="nil"/>
            </w:tcBorders>
          </w:tcPr>
          <w:p w14:paraId="7992C9ED" w14:textId="76450092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F59906C" w14:textId="77777777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</w:tcPr>
          <w:p w14:paraId="7A063481" w14:textId="2EDFF454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B193EAF" w14:textId="77777777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nil"/>
            </w:tcBorders>
          </w:tcPr>
          <w:p w14:paraId="7286A94C" w14:textId="296FC676" w:rsidR="00165B8C" w:rsidRPr="00720438" w:rsidRDefault="00165B8C" w:rsidP="00640829">
            <w:pPr>
              <w:tabs>
                <w:tab w:val="decimal" w:pos="12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670.</w:t>
            </w:r>
            <w:r w:rsidR="006C5697" w:rsidRPr="0072043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45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3319ADC4" w14:textId="77777777" w:rsidR="00165B8C" w:rsidRPr="00720438" w:rsidRDefault="00165B8C" w:rsidP="00640829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bottom w:val="single" w:sz="4" w:space="0" w:color="auto"/>
              <w:right w:val="nil"/>
            </w:tcBorders>
          </w:tcPr>
          <w:p w14:paraId="7B2BF411" w14:textId="04159229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654.11 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03F3566" w14:textId="77777777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bottom w:val="single" w:sz="4" w:space="0" w:color="auto"/>
              <w:right w:val="nil"/>
            </w:tcBorders>
          </w:tcPr>
          <w:p w14:paraId="73F06264" w14:textId="2517B3B2" w:rsidR="00165B8C" w:rsidRPr="00720438" w:rsidRDefault="009C1BF5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212.82</w:t>
            </w:r>
            <w:r w:rsidR="00165B8C"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7FB9C73" w14:textId="77777777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bottom w:val="single" w:sz="4" w:space="0" w:color="auto"/>
              <w:right w:val="nil"/>
            </w:tcBorders>
          </w:tcPr>
          <w:p w14:paraId="3AADC703" w14:textId="76A52BB9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193.41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7B892C2" w14:textId="77777777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bottom w:val="single" w:sz="4" w:space="0" w:color="auto"/>
              <w:right w:val="nil"/>
            </w:tcBorders>
          </w:tcPr>
          <w:p w14:paraId="3EE3000F" w14:textId="4F669A0A" w:rsidR="00165B8C" w:rsidRPr="00720438" w:rsidRDefault="00165B8C" w:rsidP="00640829">
            <w:pPr>
              <w:tabs>
                <w:tab w:val="decimal" w:pos="11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(9.81)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586024A" w14:textId="77777777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bottom w:val="single" w:sz="4" w:space="0" w:color="auto"/>
              <w:right w:val="nil"/>
            </w:tcBorders>
          </w:tcPr>
          <w:p w14:paraId="21128543" w14:textId="37C55EA3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(8.88)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E8F0D8A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</w:tcPr>
          <w:p w14:paraId="31075BCC" w14:textId="551A773C" w:rsidR="00165B8C" w:rsidRPr="00720438" w:rsidRDefault="00015A3D" w:rsidP="00640829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9</w:t>
            </w:r>
            <w:r w:rsidR="009C1BF5" w:rsidRPr="00720438">
              <w:rPr>
                <w:rFonts w:ascii="Angsana New" w:hAnsi="Angsana New"/>
                <w:color w:val="000000"/>
                <w:sz w:val="17"/>
                <w:szCs w:val="17"/>
              </w:rPr>
              <w:t>75.97</w:t>
            </w:r>
            <w:r w:rsidR="00165B8C"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025973D6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bottom w:val="single" w:sz="4" w:space="0" w:color="auto"/>
              <w:right w:val="nil"/>
            </w:tcBorders>
          </w:tcPr>
          <w:p w14:paraId="3CBD7A3C" w14:textId="45C985E1" w:rsidR="00165B8C" w:rsidRPr="00720438" w:rsidRDefault="00165B8C" w:rsidP="00640829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93</w:t>
            </w:r>
            <w:r w:rsidR="004C2F3E" w:rsidRPr="0072043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6.19</w:t>
            </w: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</w:t>
            </w:r>
          </w:p>
        </w:tc>
      </w:tr>
      <w:tr w:rsidR="00165B8C" w:rsidRPr="00720438" w14:paraId="75BCBC9C" w14:textId="77777777" w:rsidTr="00640829">
        <w:trPr>
          <w:gridAfter w:val="9"/>
          <w:wAfter w:w="15355" w:type="dxa"/>
          <w:trHeight w:val="1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1CE16" w14:textId="77777777" w:rsidR="00165B8C" w:rsidRPr="00720438" w:rsidRDefault="00165B8C" w:rsidP="00640829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</w:pPr>
            <w:r w:rsidRPr="0072043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  <w:t>รวมรายได้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7C0054" w14:textId="3152E8A2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474.01 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525644A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85598D" w14:textId="0A6D25CE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97</w:t>
            </w:r>
            <w:r w:rsidR="004C2F3E" w:rsidRPr="00720438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3.94</w:t>
            </w: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4C95AEE" w14:textId="77777777" w:rsidR="00165B8C" w:rsidRPr="00720438" w:rsidRDefault="00165B8C" w:rsidP="00640829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214BB" w14:textId="083D1742" w:rsidR="00165B8C" w:rsidRPr="00720438" w:rsidRDefault="00165B8C" w:rsidP="00640829">
            <w:pPr>
              <w:tabs>
                <w:tab w:val="decimal" w:pos="10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79.30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9D23395" w14:textId="77777777" w:rsidR="00165B8C" w:rsidRPr="00720438" w:rsidRDefault="00165B8C" w:rsidP="0064082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11B950" w14:textId="3ECA9108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</w:t>
            </w:r>
            <w:r w:rsidR="004C2F3E" w:rsidRPr="00720438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72.27</w:t>
            </w: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2FF1843" w14:textId="77777777" w:rsidR="00165B8C" w:rsidRPr="00720438" w:rsidRDefault="00165B8C" w:rsidP="00640829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52B940" w14:textId="133B63B1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755.60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6399B047" w14:textId="77777777" w:rsidR="00165B8C" w:rsidRPr="00720438" w:rsidRDefault="00165B8C" w:rsidP="00640829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0C8071" w14:textId="150D3E33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825.22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A8310F" w14:textId="77777777" w:rsidR="00165B8C" w:rsidRPr="00720438" w:rsidRDefault="00165B8C" w:rsidP="0064082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6F0DA1" w14:textId="5033C7D7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4,062.48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E6A92A9" w14:textId="77777777" w:rsidR="00165B8C" w:rsidRPr="00720438" w:rsidRDefault="00165B8C" w:rsidP="0064082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892794" w14:textId="695D6AF7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4,478.41 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DC00580" w14:textId="22D7EAD5" w:rsidR="00165B8C" w:rsidRPr="00720438" w:rsidRDefault="00165B8C" w:rsidP="0064082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9FC3D7" w14:textId="74305E63" w:rsidR="00165B8C" w:rsidRPr="00720438" w:rsidRDefault="00165B8C" w:rsidP="00640829">
            <w:pPr>
              <w:tabs>
                <w:tab w:val="decimal" w:pos="12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670.</w:t>
            </w:r>
            <w:r w:rsidR="006C5697" w:rsidRPr="00720438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45</w:t>
            </w: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2E28B565" w14:textId="69FBD4AA" w:rsidR="00165B8C" w:rsidRPr="00720438" w:rsidRDefault="00165B8C" w:rsidP="00640829">
            <w:pPr>
              <w:tabs>
                <w:tab w:val="decimal" w:pos="71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C3B68F" w14:textId="4E49D656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654.11 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713F881A" w14:textId="6C7277E9" w:rsidR="00165B8C" w:rsidRPr="00720438" w:rsidRDefault="00165B8C" w:rsidP="00640829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554CD3" w14:textId="69C362A1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262.12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C710C66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F58569" w14:textId="2E8FAB23" w:rsidR="00165B8C" w:rsidRPr="00720438" w:rsidRDefault="00165B8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239.15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10BFD9E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0D3C2A" w14:textId="2E304E3F" w:rsidR="00165B8C" w:rsidRPr="00720438" w:rsidRDefault="00165B8C" w:rsidP="00640829">
            <w:pPr>
              <w:tabs>
                <w:tab w:val="decimal" w:pos="11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(17.19)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AC9DFB7" w14:textId="68D5EF7B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984739" w14:textId="21C57E29" w:rsidR="00165B8C" w:rsidRPr="00720438" w:rsidRDefault="00165B8C" w:rsidP="00640829">
            <w:pPr>
              <w:tabs>
                <w:tab w:val="decimal" w:pos="20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(24.01)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5F12416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021351" w14:textId="0565ED97" w:rsidR="00165B8C" w:rsidRPr="00720438" w:rsidRDefault="009C1BF5" w:rsidP="00640829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6,286.77</w:t>
            </w:r>
            <w:r w:rsidR="00165B8C"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6DABF486" w14:textId="77777777" w:rsidR="00165B8C" w:rsidRPr="00720438" w:rsidRDefault="00165B8C" w:rsidP="0064082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D09A4F" w14:textId="49715978" w:rsidR="00165B8C" w:rsidRPr="00720438" w:rsidRDefault="00165B8C" w:rsidP="00640829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7,219.09 </w:t>
            </w:r>
          </w:p>
        </w:tc>
      </w:tr>
      <w:tr w:rsidR="0038300C" w:rsidRPr="00720438" w14:paraId="2767A734" w14:textId="77777777" w:rsidTr="00640829">
        <w:trPr>
          <w:gridAfter w:val="9"/>
          <w:wAfter w:w="15355" w:type="dxa"/>
          <w:trHeight w:val="4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9CACDF" w14:textId="77777777" w:rsidR="0038300C" w:rsidRPr="00720438" w:rsidRDefault="0038300C" w:rsidP="00640829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5"/>
                <w:szCs w:val="15"/>
                <w:cs/>
                <w:lang w:val="en-GB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A0DF1F" w14:textId="667A6853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5B9C889E" w14:textId="193F9AC0" w:rsidR="0038300C" w:rsidRPr="00720438" w:rsidRDefault="0038300C" w:rsidP="0064082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3205DE" w14:textId="77777777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D17E1C6" w14:textId="5661AAD5" w:rsidR="0038300C" w:rsidRPr="00720438" w:rsidRDefault="0038300C" w:rsidP="00640829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3D57BF" w14:textId="77777777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45C2D06" w14:textId="77777777" w:rsidR="0038300C" w:rsidRPr="00720438" w:rsidRDefault="0038300C" w:rsidP="0064082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383C16" w14:textId="77777777" w:rsidR="0038300C" w:rsidRPr="00720438" w:rsidRDefault="0038300C" w:rsidP="00640829">
            <w:pPr>
              <w:tabs>
                <w:tab w:val="decimal" w:pos="167"/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6B65E9F6" w14:textId="77777777" w:rsidR="0038300C" w:rsidRPr="00720438" w:rsidRDefault="0038300C" w:rsidP="00640829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CD77A1" w14:textId="77777777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8733FAB" w14:textId="77777777" w:rsidR="0038300C" w:rsidRPr="00720438" w:rsidRDefault="0038300C" w:rsidP="00640829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5E5758" w14:textId="388F58EA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4984BE" w14:textId="77777777" w:rsidR="0038300C" w:rsidRPr="00720438" w:rsidRDefault="0038300C" w:rsidP="0064082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762238" w14:textId="373DBD5E" w:rsidR="0038300C" w:rsidRPr="00720438" w:rsidRDefault="0038300C" w:rsidP="00640829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680BBD32" w14:textId="77777777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6614F0" w14:textId="4A5DE801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83DF2A2" w14:textId="22889527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921A93" w14:textId="0D643FBB" w:rsidR="0038300C" w:rsidRPr="00720438" w:rsidRDefault="0038300C" w:rsidP="00640829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0F125E8F" w14:textId="77777777" w:rsidR="0038300C" w:rsidRPr="00720438" w:rsidRDefault="0038300C" w:rsidP="00640829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C24FAB" w14:textId="77777777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0F77240C" w14:textId="77777777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AE9A6D" w14:textId="76A4793C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D673F09" w14:textId="77777777" w:rsidR="0038300C" w:rsidRPr="00720438" w:rsidRDefault="0038300C" w:rsidP="0064082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EA0446" w14:textId="69DE2E27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8B2E0A0" w14:textId="6437D03B" w:rsidR="0038300C" w:rsidRPr="00720438" w:rsidRDefault="0038300C" w:rsidP="0064082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6022E2" w14:textId="6D40062D" w:rsidR="0038300C" w:rsidRPr="00720438" w:rsidRDefault="0038300C" w:rsidP="00640829">
            <w:pPr>
              <w:tabs>
                <w:tab w:val="decimal" w:pos="93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026F9E4" w14:textId="77777777" w:rsidR="0038300C" w:rsidRPr="00720438" w:rsidRDefault="0038300C" w:rsidP="0064082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4D65BC" w14:textId="77777777" w:rsidR="0038300C" w:rsidRPr="00720438" w:rsidRDefault="0038300C" w:rsidP="00640829">
            <w:pPr>
              <w:tabs>
                <w:tab w:val="decimal" w:pos="71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E44C931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E74C38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2763DE02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D48A827" w14:textId="77777777" w:rsidR="0038300C" w:rsidRPr="00720438" w:rsidRDefault="0038300C" w:rsidP="00640829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</w:tr>
      <w:tr w:rsidR="0038300C" w:rsidRPr="00720438" w14:paraId="4DE3D873" w14:textId="77777777" w:rsidTr="00640829">
        <w:trPr>
          <w:gridAfter w:val="9"/>
          <w:wAfter w:w="15355" w:type="dxa"/>
          <w:trHeight w:val="7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8630DC" w14:textId="77777777" w:rsidR="0038300C" w:rsidRPr="00720438" w:rsidRDefault="0038300C" w:rsidP="00640829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</w:pPr>
            <w:r w:rsidRPr="00720438"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  <w:t>กำไร (ขาดทุน) จากส่วนงานที่รายงาน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0D0D3FE4" w14:textId="6F6D0091" w:rsidR="0038300C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(58.26)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5058CABF" w14:textId="77777777" w:rsidR="0038300C" w:rsidRPr="00720438" w:rsidRDefault="0038300C" w:rsidP="00640829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7966CEB6" w14:textId="54AFD7EA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  <w:cs/>
              </w:rPr>
              <w:t>(3.57)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78150756" w14:textId="36C2F2D2" w:rsidR="0038300C" w:rsidRPr="00720438" w:rsidRDefault="0038300C" w:rsidP="00640829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59C76BBF" w14:textId="253B4461" w:rsidR="0038300C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21.13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27D61D1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2F1E6A31" w14:textId="5047EDE9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  <w:cs/>
              </w:rPr>
              <w:t>10.20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3CDC966B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75835EAF" w14:textId="14A0ABED" w:rsidR="0038300C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(23.25)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BD45B48" w14:textId="7B8E1A51" w:rsidR="0038300C" w:rsidRPr="00720438" w:rsidRDefault="0038300C" w:rsidP="00640829">
            <w:pPr>
              <w:tabs>
                <w:tab w:val="decimal" w:pos="167"/>
                <w:tab w:val="decimal" w:pos="387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2CBEAECD" w14:textId="08B21521" w:rsidR="0038300C" w:rsidRPr="00720438" w:rsidRDefault="0038300C" w:rsidP="00640829">
            <w:pPr>
              <w:tabs>
                <w:tab w:val="decimal" w:pos="2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  <w:cs/>
              </w:rPr>
              <w:t>(53.28)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44B98D" w14:textId="06B38910" w:rsidR="0038300C" w:rsidRPr="00720438" w:rsidRDefault="0038300C" w:rsidP="0064082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298F3037" w14:textId="1F607E6C" w:rsidR="0038300C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549.60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75396739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3639ED38" w14:textId="2B6E8CCA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  <w:cs/>
              </w:rPr>
              <w:t>57</w:t>
            </w: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2.07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74E4C64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41D58A5F" w14:textId="410E496F" w:rsidR="0038300C" w:rsidRPr="00720438" w:rsidRDefault="00386C41" w:rsidP="00640829">
            <w:pPr>
              <w:tabs>
                <w:tab w:val="decimal" w:pos="12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10.9</w:t>
            </w:r>
            <w:r w:rsidR="006C5697" w:rsidRPr="0072043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6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382A2385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43A18A52" w14:textId="6B601B6F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  <w:cs/>
              </w:rPr>
              <w:t>(5.</w:t>
            </w: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36</w:t>
            </w:r>
            <w:r w:rsidRPr="00720438">
              <w:rPr>
                <w:rFonts w:ascii="Angsana New" w:hAnsi="Angsana New"/>
                <w:color w:val="000000"/>
                <w:sz w:val="17"/>
                <w:szCs w:val="17"/>
                <w:cs/>
              </w:rPr>
              <w:t>)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7443FEF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00558CFE" w14:textId="5B8B07C4" w:rsidR="0038300C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(68.88)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D0EA597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65F39055" w14:textId="55EF2D25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  <w:cs/>
              </w:rPr>
              <w:t>(78.</w:t>
            </w: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04</w:t>
            </w:r>
            <w:r w:rsidRPr="00720438">
              <w:rPr>
                <w:rFonts w:ascii="Angsana New" w:hAnsi="Angsana New"/>
                <w:color w:val="000000"/>
                <w:sz w:val="17"/>
                <w:szCs w:val="17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BF50C7B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12ECB157" w14:textId="6BEEF65B" w:rsidR="0038300C" w:rsidRPr="00720438" w:rsidRDefault="00386C41" w:rsidP="00640829">
            <w:pPr>
              <w:tabs>
                <w:tab w:val="decimal" w:pos="13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25.44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1D5C043D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6E1B6363" w14:textId="121382D6" w:rsidR="0038300C" w:rsidRPr="00720438" w:rsidRDefault="0019381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  <w:r w:rsidRPr="0072043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39.35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BC0B4E4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14:paraId="1AE86646" w14:textId="4E1858D0" w:rsidR="0038300C" w:rsidRPr="00720438" w:rsidRDefault="00386C41" w:rsidP="00640829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456.7</w:t>
            </w:r>
            <w:r w:rsidR="006C5697" w:rsidRPr="0072043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4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60A83DEE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</w:tcPr>
          <w:p w14:paraId="315CBDA3" w14:textId="0E1910F2" w:rsidR="0038300C" w:rsidRPr="00720438" w:rsidRDefault="0038300C" w:rsidP="00640829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4</w:t>
            </w:r>
            <w:r w:rsidR="0019381C" w:rsidRPr="0072043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81.37</w:t>
            </w: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</w:t>
            </w:r>
          </w:p>
        </w:tc>
      </w:tr>
      <w:tr w:rsidR="0038300C" w:rsidRPr="00720438" w14:paraId="7612A415" w14:textId="77777777" w:rsidTr="00640829">
        <w:trPr>
          <w:gridAfter w:val="9"/>
          <w:wAfter w:w="15355" w:type="dxa"/>
          <w:trHeight w:val="6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3A37F" w14:textId="77777777" w:rsidR="0038300C" w:rsidRPr="00720438" w:rsidRDefault="0038300C" w:rsidP="00640829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</w:pPr>
            <w:r w:rsidRPr="00720438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รายได้อื่น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75D4124E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3CF2C00" w14:textId="77777777" w:rsidR="0038300C" w:rsidRPr="00720438" w:rsidRDefault="0038300C" w:rsidP="00640829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1DD7EAF9" w14:textId="77777777" w:rsidR="0038300C" w:rsidRPr="00720438" w:rsidRDefault="0038300C" w:rsidP="00640829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7F5E064E" w14:textId="77777777" w:rsidR="0038300C" w:rsidRPr="00720438" w:rsidRDefault="0038300C" w:rsidP="00640829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5524D2D9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0B9BA0F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70238226" w14:textId="77777777" w:rsidR="0038300C" w:rsidRPr="00720438" w:rsidRDefault="0038300C" w:rsidP="00640829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1D44EE8F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7880A19D" w14:textId="778DBEB0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79C4F0AE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13522BBD" w14:textId="4ED27DC6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64B41F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7C5EE785" w14:textId="1E531AE6" w:rsidR="0038300C" w:rsidRPr="00720438" w:rsidRDefault="0038300C" w:rsidP="00640829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FE4C67C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669F75E9" w14:textId="77777777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0E7B56F2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2CC33996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588507C2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02877645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1D0F1E9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67DD3E01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DA08C59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0334FFF6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34C3ABD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3E762B3F" w14:textId="77C2C7D8" w:rsidR="0038300C" w:rsidRPr="00720438" w:rsidRDefault="0038300C" w:rsidP="00640829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665DE69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1D1249C6" w14:textId="684349CB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1A4EC6C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14:paraId="0F0ECD9E" w14:textId="6570A1CF" w:rsidR="0038300C" w:rsidRPr="00720438" w:rsidRDefault="00386C41" w:rsidP="00640829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54.4</w:t>
            </w:r>
            <w:r w:rsidR="006C5697" w:rsidRPr="0072043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3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45F2ECD5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bottom w:val="single" w:sz="4" w:space="0" w:color="auto"/>
              <w:right w:val="nil"/>
            </w:tcBorders>
          </w:tcPr>
          <w:p w14:paraId="13747755" w14:textId="0C8D5ECE" w:rsidR="0038300C" w:rsidRPr="00720438" w:rsidRDefault="0019381C" w:rsidP="00640829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233.65</w:t>
            </w:r>
            <w:r w:rsidR="0038300C"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</w:t>
            </w:r>
          </w:p>
        </w:tc>
      </w:tr>
      <w:tr w:rsidR="0038300C" w:rsidRPr="00720438" w14:paraId="03E79893" w14:textId="40A03897" w:rsidTr="00640829">
        <w:trPr>
          <w:trHeight w:val="77"/>
        </w:trPr>
        <w:tc>
          <w:tcPr>
            <w:tcW w:w="5825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2DC046" w14:textId="1C3D6102" w:rsidR="0038300C" w:rsidRPr="00720438" w:rsidRDefault="0038300C" w:rsidP="00640829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lang w:val="en-GB"/>
              </w:rPr>
            </w:pPr>
            <w:r w:rsidRPr="00720438"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  <w:t>รวมกำไรจากส่วนงานที่รายงานก่อนต้นทุนทางการเงินและภาษีเงินได้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A362701" w14:textId="2BA9EFA5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7A832894" w14:textId="1A9FA92A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4B8A018" w14:textId="56E25516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09E2629B" w14:textId="4F2BA6EB" w:rsidR="0038300C" w:rsidRPr="00720438" w:rsidRDefault="0038300C" w:rsidP="00640829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CED9C64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52957820" w14:textId="4D7ED2CB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4B2E4E9F" w14:textId="47920C43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4A8B1249" w14:textId="206F80C6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54496345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1E72255C" w14:textId="2F6CDC70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1C10055A" w14:textId="0275426D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2DAA19C0" w14:textId="7D9B5A71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71AA9C3C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3938A08F" w14:textId="05023311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C74640B" w14:textId="079546C5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282EC886" w14:textId="19E53D31" w:rsidR="0038300C" w:rsidRPr="00720438" w:rsidRDefault="0038300C" w:rsidP="00640829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5CF7DF2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241F6869" w14:textId="20B0997C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63F54029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AB51B1" w14:textId="6B187E23" w:rsidR="0038300C" w:rsidRPr="00720438" w:rsidRDefault="00386C41" w:rsidP="00640829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511.1</w:t>
            </w:r>
            <w:r w:rsidR="006C5697" w:rsidRPr="00720438">
              <w:rPr>
                <w:rFonts w:asciiTheme="majorBidi" w:hAnsiTheme="majorBidi" w:cstheme="majorBidi" w:hint="cs"/>
                <w:b/>
                <w:bCs/>
                <w:sz w:val="17"/>
                <w:szCs w:val="17"/>
                <w:cs/>
              </w:rPr>
              <w:t>7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1169C341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7440D3" w14:textId="0B014B67" w:rsidR="0038300C" w:rsidRPr="00720438" w:rsidRDefault="006224DF" w:rsidP="00640829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715.02</w:t>
            </w:r>
          </w:p>
        </w:tc>
        <w:tc>
          <w:tcPr>
            <w:tcW w:w="2231" w:type="dxa"/>
          </w:tcPr>
          <w:p w14:paraId="19E2221A" w14:textId="77777777" w:rsidR="0038300C" w:rsidRPr="00720438" w:rsidRDefault="0038300C" w:rsidP="00640829">
            <w:pPr>
              <w:spacing w:line="240" w:lineRule="auto"/>
              <w:jc w:val="left"/>
              <w:rPr>
                <w:sz w:val="17"/>
                <w:szCs w:val="17"/>
              </w:rPr>
            </w:pPr>
          </w:p>
        </w:tc>
        <w:tc>
          <w:tcPr>
            <w:tcW w:w="2250" w:type="dxa"/>
          </w:tcPr>
          <w:p w14:paraId="1342FAA4" w14:textId="77777777" w:rsidR="0038300C" w:rsidRPr="00720438" w:rsidRDefault="0038300C" w:rsidP="00640829">
            <w:pPr>
              <w:spacing w:line="240" w:lineRule="auto"/>
              <w:jc w:val="left"/>
              <w:rPr>
                <w:sz w:val="17"/>
                <w:szCs w:val="17"/>
              </w:rPr>
            </w:pPr>
          </w:p>
        </w:tc>
        <w:tc>
          <w:tcPr>
            <w:tcW w:w="2250" w:type="dxa"/>
          </w:tcPr>
          <w:p w14:paraId="0B962C17" w14:textId="77777777" w:rsidR="0038300C" w:rsidRPr="00720438" w:rsidRDefault="0038300C" w:rsidP="00640829">
            <w:pPr>
              <w:spacing w:line="240" w:lineRule="auto"/>
              <w:jc w:val="left"/>
              <w:rPr>
                <w:sz w:val="17"/>
                <w:szCs w:val="17"/>
              </w:rPr>
            </w:pPr>
          </w:p>
        </w:tc>
        <w:tc>
          <w:tcPr>
            <w:tcW w:w="2250" w:type="dxa"/>
          </w:tcPr>
          <w:p w14:paraId="1B261EE9" w14:textId="77777777" w:rsidR="0038300C" w:rsidRPr="00720438" w:rsidRDefault="0038300C" w:rsidP="00640829">
            <w:pPr>
              <w:spacing w:line="240" w:lineRule="auto"/>
              <w:jc w:val="left"/>
              <w:rPr>
                <w:sz w:val="17"/>
                <w:szCs w:val="17"/>
              </w:rPr>
            </w:pPr>
          </w:p>
        </w:tc>
        <w:tc>
          <w:tcPr>
            <w:tcW w:w="2250" w:type="dxa"/>
          </w:tcPr>
          <w:p w14:paraId="207C9F19" w14:textId="77777777" w:rsidR="0038300C" w:rsidRPr="00720438" w:rsidRDefault="0038300C" w:rsidP="00640829">
            <w:pPr>
              <w:spacing w:line="240" w:lineRule="auto"/>
              <w:jc w:val="left"/>
              <w:rPr>
                <w:sz w:val="17"/>
                <w:szCs w:val="17"/>
              </w:rPr>
            </w:pPr>
          </w:p>
        </w:tc>
        <w:tc>
          <w:tcPr>
            <w:tcW w:w="2250" w:type="dxa"/>
            <w:vAlign w:val="center"/>
          </w:tcPr>
          <w:p w14:paraId="67F03C60" w14:textId="1F5C5557" w:rsidR="0038300C" w:rsidRPr="00720438" w:rsidRDefault="0038300C" w:rsidP="00640829">
            <w:pPr>
              <w:spacing w:line="240" w:lineRule="auto"/>
              <w:jc w:val="left"/>
              <w:rPr>
                <w:sz w:val="17"/>
                <w:szCs w:val="17"/>
              </w:rPr>
            </w:pPr>
            <w:r w:rsidRPr="00720438">
              <w:rPr>
                <w:rFonts w:ascii="Angsana New" w:hAnsi="Angsana New" w:hint="cs"/>
                <w:color w:val="000000"/>
                <w:sz w:val="17"/>
                <w:szCs w:val="17"/>
              </w:rPr>
              <w:t>545</w:t>
            </w:r>
            <w:r w:rsidRPr="0072043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.</w:t>
            </w:r>
            <w:r w:rsidRPr="00720438">
              <w:rPr>
                <w:rFonts w:ascii="Angsana New" w:hAnsi="Angsana New" w:hint="cs"/>
                <w:color w:val="000000"/>
                <w:sz w:val="17"/>
                <w:szCs w:val="17"/>
              </w:rPr>
              <w:t>26</w:t>
            </w:r>
          </w:p>
        </w:tc>
        <w:tc>
          <w:tcPr>
            <w:tcW w:w="625" w:type="dxa"/>
          </w:tcPr>
          <w:p w14:paraId="5DA7D517" w14:textId="77777777" w:rsidR="0038300C" w:rsidRPr="00720438" w:rsidRDefault="0038300C" w:rsidP="00640829">
            <w:pPr>
              <w:spacing w:line="240" w:lineRule="auto"/>
              <w:jc w:val="left"/>
            </w:pPr>
          </w:p>
        </w:tc>
        <w:tc>
          <w:tcPr>
            <w:tcW w:w="625" w:type="dxa"/>
          </w:tcPr>
          <w:p w14:paraId="0AA6C433" w14:textId="77777777" w:rsidR="0038300C" w:rsidRPr="00720438" w:rsidRDefault="0038300C" w:rsidP="00640829">
            <w:pPr>
              <w:spacing w:line="240" w:lineRule="auto"/>
              <w:jc w:val="left"/>
            </w:pPr>
          </w:p>
        </w:tc>
        <w:tc>
          <w:tcPr>
            <w:tcW w:w="625" w:type="dxa"/>
            <w:vAlign w:val="center"/>
          </w:tcPr>
          <w:p w14:paraId="3AC1A122" w14:textId="314F6F91" w:rsidR="0038300C" w:rsidRPr="00720438" w:rsidRDefault="0038300C" w:rsidP="00640829">
            <w:pPr>
              <w:spacing w:line="240" w:lineRule="auto"/>
              <w:jc w:val="left"/>
            </w:pPr>
            <w:r w:rsidRPr="00720438">
              <w:rPr>
                <w:rFonts w:asciiTheme="majorBidi" w:hAnsiTheme="majorBidi"/>
                <w:sz w:val="16"/>
                <w:szCs w:val="16"/>
                <w:cs/>
              </w:rPr>
              <w:t>71</w:t>
            </w:r>
            <w:r w:rsidRPr="00720438">
              <w:rPr>
                <w:rFonts w:asciiTheme="majorBidi" w:hAnsiTheme="majorBidi"/>
                <w:sz w:val="16"/>
                <w:szCs w:val="16"/>
              </w:rPr>
              <w:t>5.0</w:t>
            </w:r>
            <w:r w:rsidRPr="00720438">
              <w:rPr>
                <w:rFonts w:asciiTheme="majorBidi" w:hAnsiTheme="majorBidi"/>
                <w:sz w:val="16"/>
                <w:szCs w:val="16"/>
                <w:cs/>
              </w:rPr>
              <w:t>2</w:t>
            </w:r>
          </w:p>
        </w:tc>
      </w:tr>
      <w:tr w:rsidR="00386C41" w:rsidRPr="00720438" w14:paraId="61824A94" w14:textId="77777777" w:rsidTr="00640829">
        <w:trPr>
          <w:gridAfter w:val="9"/>
          <w:wAfter w:w="15355" w:type="dxa"/>
          <w:trHeight w:val="7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D50289" w14:textId="77777777" w:rsidR="00386C41" w:rsidRPr="00720438" w:rsidRDefault="00386C41" w:rsidP="00640829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</w:pPr>
            <w:r w:rsidRPr="00720438"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  <w:t>ต้นทุนทางการเงิน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14CF3862" w14:textId="5DBCC0B9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CB2CFAE" w14:textId="19C28072" w:rsidR="00386C41" w:rsidRPr="00720438" w:rsidRDefault="00386C41" w:rsidP="00640829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22D63C60" w14:textId="7F13034C" w:rsidR="00386C41" w:rsidRPr="00720438" w:rsidRDefault="00386C41" w:rsidP="00640829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0FD6F396" w14:textId="162DB609" w:rsidR="00386C41" w:rsidRPr="00720438" w:rsidRDefault="00386C41" w:rsidP="00640829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444B8A9F" w14:textId="177ACA9E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111DA65" w14:textId="16EAFFDA" w:rsidR="00386C41" w:rsidRPr="00720438" w:rsidRDefault="00386C41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44F405FF" w14:textId="0FDF573D" w:rsidR="00386C41" w:rsidRPr="00720438" w:rsidRDefault="00386C41" w:rsidP="00640829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6096CF0B" w14:textId="32F61E99" w:rsidR="00386C41" w:rsidRPr="00720438" w:rsidRDefault="00386C41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1491B6CF" w14:textId="3D760DC7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351EE690" w14:textId="77777777" w:rsidR="00386C41" w:rsidRPr="00720438" w:rsidRDefault="00386C41" w:rsidP="00640829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7D7FE119" w14:textId="6EF8B163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DEB8487" w14:textId="3166C0C4" w:rsidR="00386C41" w:rsidRPr="00720438" w:rsidRDefault="00386C41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3F48000A" w14:textId="6732EB1D" w:rsidR="00386C41" w:rsidRPr="00720438" w:rsidRDefault="00386C41" w:rsidP="00640829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8366709" w14:textId="77777777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6A1B9138" w14:textId="16F3CDE3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3E9F0017" w14:textId="77777777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4D337A9" w14:textId="16AE90D7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660B4F45" w14:textId="77777777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5AECF417" w14:textId="1EB4AE20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4F5CF105" w14:textId="5926408D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3B971E6A" w14:textId="574DF59A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F769AEE" w14:textId="75AFA180" w:rsidR="00386C41" w:rsidRPr="00720438" w:rsidRDefault="00386C41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74226ECE" w14:textId="233CD050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801C693" w14:textId="77777777" w:rsidR="00386C41" w:rsidRPr="00720438" w:rsidRDefault="00386C41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272BEB6B" w14:textId="291E1F56" w:rsidR="00386C41" w:rsidRPr="00720438" w:rsidRDefault="00386C41" w:rsidP="00640829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AF31E91" w14:textId="137C4485" w:rsidR="00386C41" w:rsidRPr="00720438" w:rsidRDefault="00386C41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3BE89172" w14:textId="5999A149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6420840D" w14:textId="77777777" w:rsidR="00386C41" w:rsidRPr="00720438" w:rsidRDefault="00386C41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14:paraId="4E76C50F" w14:textId="727C890A" w:rsidR="00386C41" w:rsidRPr="00720438" w:rsidRDefault="00386C41" w:rsidP="00640829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(352.06)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3D729E3A" w14:textId="77777777" w:rsidR="00386C41" w:rsidRPr="00720438" w:rsidRDefault="00386C41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</w:tcPr>
          <w:p w14:paraId="712CDF60" w14:textId="443918CD" w:rsidR="00386C41" w:rsidRPr="00720438" w:rsidRDefault="00386C41" w:rsidP="00640829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(430.08)</w:t>
            </w:r>
          </w:p>
        </w:tc>
      </w:tr>
      <w:tr w:rsidR="00386C41" w:rsidRPr="00720438" w14:paraId="3F544D31" w14:textId="77777777" w:rsidTr="00640829">
        <w:trPr>
          <w:gridAfter w:val="9"/>
          <w:wAfter w:w="15355" w:type="dxa"/>
          <w:trHeight w:val="7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3EE66" w14:textId="199C01FB" w:rsidR="00386C41" w:rsidRPr="00720438" w:rsidRDefault="00386C41" w:rsidP="00640829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</w:pPr>
            <w:r w:rsidRPr="00720438"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  <w:t>ส่วนแบ่งกำไร</w:t>
            </w:r>
            <w:r w:rsidRPr="00720438">
              <w:rPr>
                <w:rFonts w:asciiTheme="majorBidi" w:hAnsiTheme="majorBidi" w:cstheme="majorBidi" w:hint="cs"/>
                <w:color w:val="000000"/>
                <w:spacing w:val="-4"/>
                <w:sz w:val="17"/>
                <w:szCs w:val="17"/>
                <w:cs/>
                <w:lang w:val="en-GB"/>
              </w:rPr>
              <w:t xml:space="preserve"> (ขาดทุน) </w:t>
            </w:r>
            <w:r w:rsidRPr="00720438"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  <w:t>ของบริษัทร่วม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08DA8B5" w14:textId="21617DF2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758DDF93" w14:textId="44D7BD21" w:rsidR="00386C41" w:rsidRPr="00720438" w:rsidRDefault="00386C41" w:rsidP="00640829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5EC6F09A" w14:textId="35451D32" w:rsidR="00386C41" w:rsidRPr="00720438" w:rsidRDefault="00386C41" w:rsidP="00640829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11093ADC" w14:textId="77777777" w:rsidR="00386C41" w:rsidRPr="00720438" w:rsidRDefault="00386C41" w:rsidP="00640829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2A23C784" w14:textId="77777777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9A9D245" w14:textId="77777777" w:rsidR="00386C41" w:rsidRPr="00720438" w:rsidRDefault="00386C41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42F46733" w14:textId="77777777" w:rsidR="00386C41" w:rsidRPr="00720438" w:rsidRDefault="00386C41" w:rsidP="00640829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3527E9F7" w14:textId="77777777" w:rsidR="00386C41" w:rsidRPr="00720438" w:rsidRDefault="00386C41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57478BC9" w14:textId="77777777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6ECA7CCD" w14:textId="77777777" w:rsidR="00386C41" w:rsidRPr="00720438" w:rsidRDefault="00386C41" w:rsidP="00640829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6922BC0E" w14:textId="77777777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4956164" w14:textId="77777777" w:rsidR="00386C41" w:rsidRPr="00720438" w:rsidRDefault="00386C41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21C62048" w14:textId="27CA8D86" w:rsidR="00386C41" w:rsidRPr="00720438" w:rsidRDefault="00386C41" w:rsidP="00640829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8D133D0" w14:textId="77777777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1CBD7B3F" w14:textId="4907A352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2C2DDAB5" w14:textId="77777777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62C1BC8" w14:textId="2B4C8629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1532B32E" w14:textId="2403E9C0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5510B85D" w14:textId="78BED997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7D7D9AA7" w14:textId="77777777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56A2F4D3" w14:textId="77777777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4971BBE" w14:textId="77777777" w:rsidR="00386C41" w:rsidRPr="00720438" w:rsidRDefault="00386C41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741020BC" w14:textId="77777777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9C4CEE6" w14:textId="77777777" w:rsidR="00386C41" w:rsidRPr="00720438" w:rsidRDefault="00386C41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7E42181B" w14:textId="77777777" w:rsidR="00386C41" w:rsidRPr="00720438" w:rsidRDefault="00386C41" w:rsidP="00640829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8A3B9BF" w14:textId="77777777" w:rsidR="00386C41" w:rsidRPr="00720438" w:rsidRDefault="00386C41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4C19AAA1" w14:textId="77777777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0FB3BEF4" w14:textId="77777777" w:rsidR="00386C41" w:rsidRPr="00720438" w:rsidRDefault="00386C41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</w:tcPr>
          <w:p w14:paraId="7DB14FA8" w14:textId="2EA231F4" w:rsidR="00386C41" w:rsidRPr="00720438" w:rsidRDefault="00386C41" w:rsidP="00640829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(0.07)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1649E901" w14:textId="51440B5D" w:rsidR="00386C41" w:rsidRPr="00720438" w:rsidRDefault="00386C41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bottom w:val="single" w:sz="4" w:space="0" w:color="auto"/>
              <w:right w:val="nil"/>
            </w:tcBorders>
          </w:tcPr>
          <w:p w14:paraId="2C7C8057" w14:textId="0FAF018D" w:rsidR="00386C41" w:rsidRPr="00720438" w:rsidRDefault="00386C41" w:rsidP="00640829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0.04 </w:t>
            </w:r>
          </w:p>
        </w:tc>
      </w:tr>
      <w:tr w:rsidR="00386C41" w:rsidRPr="00720438" w14:paraId="3E642151" w14:textId="77777777" w:rsidTr="00640829">
        <w:trPr>
          <w:gridAfter w:val="9"/>
          <w:wAfter w:w="15355" w:type="dxa"/>
          <w:trHeight w:val="5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2247F" w14:textId="77777777" w:rsidR="00386C41" w:rsidRPr="00720438" w:rsidRDefault="00386C41" w:rsidP="00640829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  <w:t>กำไรก่อนภาษีเงินได้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58DEF1DA" w14:textId="77777777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7BF1309A" w14:textId="77777777" w:rsidR="00386C41" w:rsidRPr="00720438" w:rsidRDefault="00386C41" w:rsidP="00640829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6EE2802D" w14:textId="77777777" w:rsidR="00386C41" w:rsidRPr="00720438" w:rsidRDefault="00386C41" w:rsidP="00640829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025C1E7C" w14:textId="77777777" w:rsidR="00386C41" w:rsidRPr="00720438" w:rsidRDefault="00386C41" w:rsidP="00640829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230A3053" w14:textId="77777777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8EC9940" w14:textId="77777777" w:rsidR="00386C41" w:rsidRPr="00720438" w:rsidRDefault="00386C41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07C00678" w14:textId="77777777" w:rsidR="00386C41" w:rsidRPr="00720438" w:rsidRDefault="00386C41" w:rsidP="00640829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6CC4D161" w14:textId="77777777" w:rsidR="00386C41" w:rsidRPr="00720438" w:rsidRDefault="00386C41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55A16162" w14:textId="50A3ED2A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B21E337" w14:textId="77777777" w:rsidR="00386C41" w:rsidRPr="00720438" w:rsidRDefault="00386C41" w:rsidP="00640829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4E167D10" w14:textId="77777777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FC89E9C" w14:textId="77777777" w:rsidR="00386C41" w:rsidRPr="00720438" w:rsidRDefault="00386C41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5E79B1AB" w14:textId="27AE5216" w:rsidR="00386C41" w:rsidRPr="00720438" w:rsidRDefault="00386C41" w:rsidP="00640829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DA1D5A5" w14:textId="77777777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448E03B1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173074BF" w14:textId="77777777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38FB75E4" w14:textId="77777777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21E66FA4" w14:textId="77777777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2055A8D1" w14:textId="77777777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113A2349" w14:textId="77777777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7E685453" w14:textId="77777777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377E5D3" w14:textId="77777777" w:rsidR="00386C41" w:rsidRPr="00720438" w:rsidRDefault="00386C41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29B871E5" w14:textId="62541BC6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3F63868" w14:textId="77777777" w:rsidR="00386C41" w:rsidRPr="00720438" w:rsidRDefault="00386C41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37DEBBEF" w14:textId="77777777" w:rsidR="00386C41" w:rsidRPr="00720438" w:rsidRDefault="00386C41" w:rsidP="00640829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76DC849B" w14:textId="77777777" w:rsidR="00386C41" w:rsidRPr="00720438" w:rsidRDefault="00386C41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04D824C6" w14:textId="77777777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73077A25" w14:textId="77777777" w:rsidR="00386C41" w:rsidRPr="00720438" w:rsidRDefault="00386C41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E5E2D1" w14:textId="1F633815" w:rsidR="00386C41" w:rsidRPr="00720438" w:rsidRDefault="00386C41" w:rsidP="00640829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159.04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0E3B2BB1" w14:textId="77777777" w:rsidR="00386C41" w:rsidRPr="00720438" w:rsidRDefault="00386C41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07EEE3" w14:textId="3EC974CE" w:rsidR="00386C41" w:rsidRPr="00720438" w:rsidRDefault="00386C41" w:rsidP="00640829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284.98 </w:t>
            </w:r>
          </w:p>
        </w:tc>
      </w:tr>
      <w:tr w:rsidR="0038300C" w:rsidRPr="00720438" w14:paraId="705E6E7B" w14:textId="77777777" w:rsidTr="00640829">
        <w:trPr>
          <w:gridAfter w:val="9"/>
          <w:wAfter w:w="15355" w:type="dxa"/>
          <w:trHeight w:val="3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EEE04" w14:textId="77777777" w:rsidR="0038300C" w:rsidRPr="00720438" w:rsidRDefault="0038300C" w:rsidP="00640829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EDDD97C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0FED2F35" w14:textId="77777777" w:rsidR="0038300C" w:rsidRPr="00720438" w:rsidRDefault="0038300C" w:rsidP="00640829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1938D0D5" w14:textId="77777777" w:rsidR="0038300C" w:rsidRPr="00720438" w:rsidRDefault="0038300C" w:rsidP="00640829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33B04748" w14:textId="77777777" w:rsidR="0038300C" w:rsidRPr="00720438" w:rsidRDefault="0038300C" w:rsidP="00640829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0CAB6F13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7D0DE2E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12E85FFB" w14:textId="77777777" w:rsidR="0038300C" w:rsidRPr="00720438" w:rsidRDefault="0038300C" w:rsidP="00640829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77B6EEC8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3FF35D40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64D3DFB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0C4FCF4E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CD0A665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1B8C6056" w14:textId="1EFB156F" w:rsidR="0038300C" w:rsidRPr="00720438" w:rsidRDefault="0038300C" w:rsidP="00640829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3588F97" w14:textId="3D20B599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7899795" w14:textId="31D07962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6488EF31" w14:textId="3A62B9C0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44D1040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4B756534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71B862C4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49B1E21A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483BE4AC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CC08389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4082EB92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99420D8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42BCF262" w14:textId="77777777" w:rsidR="0038300C" w:rsidRPr="00720438" w:rsidRDefault="0038300C" w:rsidP="00640829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5AB7370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7D7887B8" w14:textId="77777777" w:rsidR="0038300C" w:rsidRPr="00720438" w:rsidRDefault="0038300C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13FB9D99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6D9C4E2" w14:textId="3E24B6A2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5B62E4D2" w14:textId="77777777" w:rsidR="0038300C" w:rsidRPr="00720438" w:rsidRDefault="0038300C" w:rsidP="0064082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BF13A81" w14:textId="77777777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</w:tr>
      <w:tr w:rsidR="0038300C" w:rsidRPr="00720438" w14:paraId="1845D28D" w14:textId="77777777" w:rsidTr="00640829">
        <w:trPr>
          <w:gridAfter w:val="9"/>
          <w:wAfter w:w="15355" w:type="dxa"/>
          <w:trHeight w:val="7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3EC8D7" w14:textId="57FFD9F5" w:rsidR="0038300C" w:rsidRPr="00720438" w:rsidRDefault="0038300C" w:rsidP="00640829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  <w:r w:rsidRPr="0072043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</w:rPr>
              <w:t xml:space="preserve">ณ วันที่ </w:t>
            </w:r>
            <w:r w:rsidRPr="0072043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</w:rPr>
              <w:t xml:space="preserve">31 </w:t>
            </w:r>
            <w:r w:rsidRPr="00720438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17"/>
                <w:szCs w:val="17"/>
                <w:cs/>
              </w:rPr>
              <w:t>มีนาคม</w:t>
            </w:r>
            <w:r w:rsidRPr="00720438">
              <w:rPr>
                <w:rFonts w:asciiTheme="majorBidi" w:hAnsiTheme="majorBidi"/>
                <w:b/>
                <w:bCs/>
                <w:i/>
                <w:iCs/>
                <w:color w:val="000000"/>
                <w:sz w:val="17"/>
                <w:szCs w:val="17"/>
                <w:cs/>
              </w:rPr>
              <w:t xml:space="preserve"> </w:t>
            </w:r>
            <w:r w:rsidRPr="0072043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</w:rPr>
              <w:t xml:space="preserve">/ 30 </w:t>
            </w:r>
            <w:r w:rsidRPr="0072043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</w:rPr>
              <w:t>กันยายน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bottom"/>
          </w:tcPr>
          <w:p w14:paraId="70ABBE36" w14:textId="5D3D8696" w:rsidR="0038300C" w:rsidRPr="00720438" w:rsidRDefault="0038300C" w:rsidP="0064082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2569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07AD2338" w14:textId="77777777" w:rsidR="0038300C" w:rsidRPr="00720438" w:rsidRDefault="0038300C" w:rsidP="0064082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182CC9BA" w14:textId="3631E7C9" w:rsidR="0038300C" w:rsidRPr="00720438" w:rsidRDefault="0038300C" w:rsidP="0064082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0943A8C2" w14:textId="77777777" w:rsidR="0038300C" w:rsidRPr="00720438" w:rsidRDefault="0038300C" w:rsidP="0064082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03ADD932" w14:textId="1F07A4D9" w:rsidR="0038300C" w:rsidRPr="00720438" w:rsidRDefault="0038300C" w:rsidP="0064082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2569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F7207EA" w14:textId="77777777" w:rsidR="0038300C" w:rsidRPr="00720438" w:rsidRDefault="0038300C" w:rsidP="0064082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14A6710E" w14:textId="0E513FB8" w:rsidR="0038300C" w:rsidRPr="00720438" w:rsidRDefault="0038300C" w:rsidP="0064082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504BDFC8" w14:textId="77777777" w:rsidR="0038300C" w:rsidRPr="00720438" w:rsidRDefault="0038300C" w:rsidP="0064082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09D4D041" w14:textId="0F08CC51" w:rsidR="0038300C" w:rsidRPr="00720438" w:rsidRDefault="0038300C" w:rsidP="0064082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2569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44603DD" w14:textId="77777777" w:rsidR="0038300C" w:rsidRPr="00720438" w:rsidRDefault="0038300C" w:rsidP="0064082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4D0EFC3E" w14:textId="26D03350" w:rsidR="0038300C" w:rsidRPr="00720438" w:rsidRDefault="0038300C" w:rsidP="0064082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EFB0E3" w14:textId="77777777" w:rsidR="0038300C" w:rsidRPr="00720438" w:rsidRDefault="0038300C" w:rsidP="0064082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5061D08D" w14:textId="20AC9DB7" w:rsidR="0038300C" w:rsidRPr="00720438" w:rsidRDefault="0038300C" w:rsidP="0064082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2569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38A9421" w14:textId="77777777" w:rsidR="0038300C" w:rsidRPr="00720438" w:rsidRDefault="0038300C" w:rsidP="0064082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66186D7" w14:textId="2761EC98" w:rsidR="0038300C" w:rsidRPr="00720438" w:rsidRDefault="0038300C" w:rsidP="0064082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67E9934" w14:textId="77777777" w:rsidR="0038300C" w:rsidRPr="00720438" w:rsidRDefault="0038300C" w:rsidP="0064082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21C85B73" w14:textId="2C03E9B6" w:rsidR="0038300C" w:rsidRPr="00720438" w:rsidRDefault="0038300C" w:rsidP="0064082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2569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1E691269" w14:textId="42C5A102" w:rsidR="0038300C" w:rsidRPr="00720438" w:rsidRDefault="0038300C" w:rsidP="0064082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3FF4127F" w14:textId="33E37A4B" w:rsidR="0038300C" w:rsidRPr="00720438" w:rsidRDefault="0038300C" w:rsidP="0064082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11766F80" w14:textId="38BC76D9" w:rsidR="0038300C" w:rsidRPr="00720438" w:rsidRDefault="0038300C" w:rsidP="0064082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07A0416B" w14:textId="440E5429" w:rsidR="0038300C" w:rsidRPr="00720438" w:rsidRDefault="0038300C" w:rsidP="0064082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2569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9FA5707" w14:textId="49FF403E" w:rsidR="0038300C" w:rsidRPr="00720438" w:rsidRDefault="0038300C" w:rsidP="0064082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03E96104" w14:textId="53E8AD26" w:rsidR="0038300C" w:rsidRPr="00720438" w:rsidRDefault="0038300C" w:rsidP="0064082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B3B9625" w14:textId="79448DD0" w:rsidR="0038300C" w:rsidRPr="00720438" w:rsidRDefault="0038300C" w:rsidP="0064082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27FBCC0E" w14:textId="6F291163" w:rsidR="0038300C" w:rsidRPr="00720438" w:rsidRDefault="0038300C" w:rsidP="0064082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2569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1CFFAEC" w14:textId="1FE5853B" w:rsidR="0038300C" w:rsidRPr="00720438" w:rsidRDefault="0038300C" w:rsidP="0064082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22D9EE4D" w14:textId="68F45E89" w:rsidR="0038300C" w:rsidRPr="00720438" w:rsidRDefault="0038300C" w:rsidP="0064082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D97CD27" w14:textId="77777777" w:rsidR="0038300C" w:rsidRPr="00720438" w:rsidRDefault="0038300C" w:rsidP="0064082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63A61F17" w14:textId="58FC9133" w:rsidR="0038300C" w:rsidRPr="00720438" w:rsidRDefault="0038300C" w:rsidP="0064082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2569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7703B1F5" w14:textId="77777777" w:rsidR="0038300C" w:rsidRPr="00720438" w:rsidRDefault="0038300C" w:rsidP="0064082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bottom"/>
          </w:tcPr>
          <w:p w14:paraId="63CF06D4" w14:textId="03D7A823" w:rsidR="0038300C" w:rsidRPr="00720438" w:rsidRDefault="0038300C" w:rsidP="0064082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</w:tr>
      <w:tr w:rsidR="0038300C" w:rsidRPr="00720438" w14:paraId="12F4E018" w14:textId="77777777" w:rsidTr="00640829">
        <w:trPr>
          <w:gridAfter w:val="9"/>
          <w:wAfter w:w="15355" w:type="dxa"/>
          <w:trHeight w:val="7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D0299" w14:textId="77777777" w:rsidR="0038300C" w:rsidRPr="00720438" w:rsidRDefault="0038300C" w:rsidP="00640829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</w:p>
        </w:tc>
        <w:tc>
          <w:tcPr>
            <w:tcW w:w="13260" w:type="dxa"/>
            <w:gridSpan w:val="31"/>
            <w:tcBorders>
              <w:left w:val="nil"/>
              <w:right w:val="nil"/>
            </w:tcBorders>
            <w:vAlign w:val="center"/>
          </w:tcPr>
          <w:p w14:paraId="498874C7" w14:textId="0F25B74B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720438">
              <w:rPr>
                <w:rFonts w:asciiTheme="majorBidi" w:hAnsiTheme="majorBidi" w:cstheme="majorBidi"/>
                <w:i/>
                <w:iCs/>
                <w:color w:val="000000"/>
                <w:sz w:val="17"/>
                <w:szCs w:val="17"/>
              </w:rPr>
              <w:t>(</w:t>
            </w:r>
            <w:r w:rsidRPr="00720438">
              <w:rPr>
                <w:rFonts w:asciiTheme="majorBidi" w:hAnsiTheme="majorBidi" w:cstheme="majorBidi"/>
                <w:i/>
                <w:iCs/>
                <w:color w:val="000000"/>
                <w:sz w:val="17"/>
                <w:szCs w:val="17"/>
                <w:cs/>
              </w:rPr>
              <w:t>ล้านบาท</w:t>
            </w:r>
            <w:r w:rsidRPr="00720438">
              <w:rPr>
                <w:rFonts w:asciiTheme="majorBidi" w:hAnsiTheme="majorBidi" w:cstheme="majorBidi"/>
                <w:i/>
                <w:iCs/>
                <w:color w:val="000000"/>
                <w:sz w:val="17"/>
                <w:szCs w:val="17"/>
              </w:rPr>
              <w:t>)</w:t>
            </w:r>
          </w:p>
        </w:tc>
      </w:tr>
      <w:tr w:rsidR="0038300C" w:rsidRPr="00720438" w14:paraId="14DAD272" w14:textId="77777777" w:rsidTr="00640829">
        <w:trPr>
          <w:gridAfter w:val="9"/>
          <w:wAfter w:w="15355" w:type="dxa"/>
          <w:trHeight w:val="7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C15C31" w14:textId="77777777" w:rsidR="0038300C" w:rsidRPr="00720438" w:rsidRDefault="0038300C" w:rsidP="00640829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</w:pPr>
            <w:r w:rsidRPr="00720438"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  <w:t>สินทรัพย์ตามส่วนงานที่รายงาน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1FAB937" w14:textId="29B1CCC9" w:rsidR="0038300C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5,153.91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2AA03EBC" w14:textId="77777777" w:rsidR="0038300C" w:rsidRPr="00720438" w:rsidRDefault="0038300C" w:rsidP="0064082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60937E46" w14:textId="0403169A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5,544.36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15602451" w14:textId="77777777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245DE595" w14:textId="510F5404" w:rsidR="0038300C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1,5</w:t>
            </w:r>
            <w:r w:rsidR="009C1BF5" w:rsidRPr="00720438">
              <w:rPr>
                <w:rFonts w:ascii="Angsana New" w:hAnsi="Angsana New"/>
                <w:color w:val="000000"/>
                <w:sz w:val="17"/>
                <w:szCs w:val="17"/>
              </w:rPr>
              <w:t>09.48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13D5AC6" w14:textId="77777777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69D02901" w14:textId="7714542F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1,530.08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71C20BB6" w14:textId="77777777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3C484B17" w14:textId="47CFFDF2" w:rsidR="0038300C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1,282.17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3C758281" w14:textId="77777777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31C5DD7" w14:textId="3041600F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1,388.52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248C5D0" w14:textId="77777777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6CD9AC0E" w14:textId="0E74D377" w:rsidR="0038300C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23,047.69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5AA90CA" w14:textId="77777777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2B819164" w14:textId="7E61F89B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23,047.19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24B3747C" w14:textId="77777777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138873A5" w14:textId="38B2C29E" w:rsidR="0038300C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2,04</w:t>
            </w:r>
            <w:r w:rsidR="006C5697" w:rsidRPr="0072043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5.75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74C93610" w14:textId="77777777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662BFBB2" w14:textId="6D487029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2,187.19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4063CD7B" w14:textId="77777777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4FCEBE26" w14:textId="0FC038B0" w:rsidR="0038300C" w:rsidRPr="00720438" w:rsidRDefault="009C1BF5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2,684.01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961A92C" w14:textId="77777777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42A3D001" w14:textId="20A896B1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2,458.88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16F9A18" w14:textId="77777777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51775B7E" w14:textId="0D17D3B7" w:rsidR="0038300C" w:rsidRPr="00720438" w:rsidRDefault="00386C41" w:rsidP="00640829">
            <w:pPr>
              <w:tabs>
                <w:tab w:val="decimal" w:pos="13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400.</w:t>
            </w:r>
            <w:r w:rsidR="009C1BF5" w:rsidRPr="00720438">
              <w:rPr>
                <w:rFonts w:ascii="Angsana New" w:hAnsi="Angsana New"/>
                <w:color w:val="000000"/>
                <w:sz w:val="17"/>
                <w:szCs w:val="17"/>
              </w:rPr>
              <w:t>71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AFDC344" w14:textId="77777777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24390762" w14:textId="2CFFCBAB" w:rsidR="0038300C" w:rsidRPr="00720438" w:rsidRDefault="0038300C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384.76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3ADD01DC" w14:textId="77777777" w:rsidR="0038300C" w:rsidRPr="00720438" w:rsidRDefault="0038300C" w:rsidP="0064082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4B9D24CC" w14:textId="677A6942" w:rsidR="0038300C" w:rsidRPr="00720438" w:rsidRDefault="00386C41" w:rsidP="00640829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36,12</w:t>
            </w:r>
            <w:r w:rsidR="006C5697" w:rsidRPr="0072043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3.</w:t>
            </w:r>
            <w:r w:rsidR="009C1BF5" w:rsidRPr="00720438">
              <w:rPr>
                <w:rFonts w:ascii="Angsana New" w:hAnsi="Angsana New"/>
                <w:color w:val="000000"/>
                <w:sz w:val="17"/>
                <w:szCs w:val="17"/>
              </w:rPr>
              <w:t>72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669971B6" w14:textId="77777777" w:rsidR="0038300C" w:rsidRPr="00720438" w:rsidRDefault="0038300C" w:rsidP="0064082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bottom"/>
          </w:tcPr>
          <w:p w14:paraId="27AC3786" w14:textId="0413563D" w:rsidR="0038300C" w:rsidRPr="00720438" w:rsidRDefault="0038300C" w:rsidP="00640829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36,540.98</w:t>
            </w:r>
          </w:p>
        </w:tc>
      </w:tr>
      <w:tr w:rsidR="00386C41" w:rsidRPr="00720438" w14:paraId="4DA3E7A9" w14:textId="77777777" w:rsidTr="00640829">
        <w:trPr>
          <w:gridAfter w:val="9"/>
          <w:wAfter w:w="15355" w:type="dxa"/>
          <w:trHeight w:val="7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ED52DC" w14:textId="1486676E" w:rsidR="00386C41" w:rsidRPr="00720438" w:rsidRDefault="00386C41" w:rsidP="00640829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</w:pPr>
            <w:r w:rsidRPr="00720438">
              <w:rPr>
                <w:rFonts w:asciiTheme="majorBidi" w:hAnsiTheme="majorBidi" w:cstheme="majorBidi" w:hint="cs"/>
                <w:color w:val="000000"/>
                <w:spacing w:val="-4"/>
                <w:sz w:val="17"/>
                <w:szCs w:val="17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89088E1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BDFFA1A" w14:textId="77777777" w:rsidR="00386C41" w:rsidRPr="00720438" w:rsidRDefault="00386C41" w:rsidP="0064082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6A8A9388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614AAB4F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089AECEA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A7F801C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4862875D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06EFE8C9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3CC20D02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B79E315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E09A946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3AF93A9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21C07AD6" w14:textId="77777777" w:rsidR="00386C41" w:rsidRPr="00720438" w:rsidRDefault="00386C41" w:rsidP="00640829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0351F4F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40FF030C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1224CC30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28BA0556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036B7B0E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4D5C6E26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6DFA8C22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3FDED682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2D81144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161B47F4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FA424D9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47265E11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5F385B9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0A5DD1FE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4C4DB133" w14:textId="77777777" w:rsidR="00386C41" w:rsidRPr="00720438" w:rsidRDefault="00386C41" w:rsidP="0064082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14:paraId="5B93C6A5" w14:textId="1824F721" w:rsidR="00386C41" w:rsidRPr="00720438" w:rsidRDefault="00386C41" w:rsidP="00640829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 xml:space="preserve"> 34.61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4F388EF8" w14:textId="77777777" w:rsidR="00386C41" w:rsidRPr="00720438" w:rsidRDefault="00386C41" w:rsidP="0064082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bottom"/>
          </w:tcPr>
          <w:p w14:paraId="47D19091" w14:textId="737DD49A" w:rsidR="00386C41" w:rsidRPr="00720438" w:rsidRDefault="00386C41" w:rsidP="00640829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color w:val="000000"/>
                <w:sz w:val="17"/>
                <w:szCs w:val="17"/>
              </w:rPr>
              <w:t>137.69</w:t>
            </w:r>
          </w:p>
        </w:tc>
      </w:tr>
      <w:tr w:rsidR="00386C41" w:rsidRPr="00720438" w14:paraId="7587A685" w14:textId="77777777" w:rsidTr="00640829">
        <w:trPr>
          <w:gridAfter w:val="9"/>
          <w:wAfter w:w="15355" w:type="dxa"/>
          <w:trHeight w:val="7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7D50EC" w14:textId="538FAC2F" w:rsidR="00386C41" w:rsidRPr="00720438" w:rsidRDefault="00386C41" w:rsidP="00640829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</w:pPr>
            <w:r w:rsidRPr="00720438">
              <w:rPr>
                <w:rFonts w:asciiTheme="majorBidi" w:hAnsiTheme="majorBidi" w:cstheme="majorBidi" w:hint="cs"/>
                <w:b/>
                <w:bCs/>
                <w:color w:val="000000"/>
                <w:sz w:val="17"/>
                <w:szCs w:val="17"/>
                <w:cs/>
                <w:lang w:val="en-GB"/>
              </w:rPr>
              <w:t>รวมสินทรัพย์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7961E71" w14:textId="77777777" w:rsidR="00386C41" w:rsidRPr="00720438" w:rsidRDefault="00386C41" w:rsidP="0064082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51A8B13" w14:textId="77777777" w:rsidR="00386C41" w:rsidRPr="00720438" w:rsidRDefault="00386C41" w:rsidP="00640829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26563052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53887A27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35C30522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15A8B076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038660CF" w14:textId="77777777" w:rsidR="00386C41" w:rsidRPr="00720438" w:rsidRDefault="00386C41" w:rsidP="00640829">
            <w:pPr>
              <w:tabs>
                <w:tab w:val="decimal" w:pos="167"/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553C92AE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0FD400DE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53320E74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42614EC2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A17416B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593570A6" w14:textId="77777777" w:rsidR="00386C41" w:rsidRPr="00720438" w:rsidRDefault="00386C41" w:rsidP="00640829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22F74C8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1A00CC0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1415F167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28DAB31E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6916504D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181381FA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3F6E0BCB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7BC73885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4D034FD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628D8C53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B4D31C1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0B7A9EA5" w14:textId="77777777" w:rsidR="00386C41" w:rsidRPr="00720438" w:rsidRDefault="00386C41" w:rsidP="00640829">
            <w:pPr>
              <w:tabs>
                <w:tab w:val="decimal" w:pos="93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7A24D836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72877943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52440409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5BC17C" w14:textId="4D234947" w:rsidR="00386C41" w:rsidRPr="00720438" w:rsidRDefault="00386C41" w:rsidP="00640829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36,15</w:t>
            </w:r>
            <w:r w:rsidR="006C5697" w:rsidRPr="00720438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8.</w:t>
            </w:r>
            <w:r w:rsidR="009C1BF5"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33</w:t>
            </w: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591A8152" w14:textId="77777777" w:rsidR="00386C41" w:rsidRPr="00720438" w:rsidRDefault="00386C41" w:rsidP="0064082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E0075F" w14:textId="398BADCB" w:rsidR="00386C41" w:rsidRPr="00720438" w:rsidRDefault="00386C41" w:rsidP="00640829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72043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36,678.67</w:t>
            </w:r>
          </w:p>
        </w:tc>
      </w:tr>
    </w:tbl>
    <w:p w14:paraId="52988ED8" w14:textId="4D3EF4AF" w:rsidR="00A92BEC" w:rsidRPr="00720438" w:rsidRDefault="00A92BEC" w:rsidP="000B0131">
      <w:pPr>
        <w:rPr>
          <w:sz w:val="16"/>
          <w:szCs w:val="16"/>
          <w:cs/>
        </w:rPr>
        <w:sectPr w:rsidR="00A92BEC" w:rsidRPr="00720438" w:rsidSect="00640829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05D19210" w14:textId="77753B67" w:rsidR="00997299" w:rsidRPr="00720438" w:rsidRDefault="00997299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720438">
        <w:rPr>
          <w:rFonts w:ascii="Angsana New" w:hAnsi="Angsana New"/>
          <w:b/>
          <w:bCs/>
          <w:sz w:val="28"/>
          <w:szCs w:val="28"/>
          <w:cs/>
          <w:lang w:val="th-TH"/>
        </w:rPr>
        <w:t>ภาษีเงินได้</w:t>
      </w:r>
    </w:p>
    <w:p w14:paraId="0ADAF5FA" w14:textId="548BD73D" w:rsidR="00427705" w:rsidRPr="00720438" w:rsidRDefault="00427705" w:rsidP="000B0131">
      <w:pPr>
        <w:pStyle w:val="BodyText"/>
        <w:spacing w:after="0" w:line="20" w:lineRule="atLeast"/>
        <w:ind w:left="-108" w:right="-158" w:firstLine="1"/>
        <w:rPr>
          <w:rFonts w:ascii="Angsana New" w:hAnsi="Angsana New" w:cs="Angsana New"/>
          <w:spacing w:val="-8"/>
          <w:sz w:val="22"/>
          <w:szCs w:val="22"/>
        </w:rPr>
      </w:pPr>
    </w:p>
    <w:p w14:paraId="01760727" w14:textId="2F3378CF" w:rsidR="00427705" w:rsidRPr="00720438" w:rsidRDefault="00427705" w:rsidP="000B0131">
      <w:pPr>
        <w:ind w:left="540"/>
        <w:rPr>
          <w:rFonts w:ascii="Angsana New" w:hAnsi="Angsana New"/>
          <w:sz w:val="28"/>
          <w:szCs w:val="28"/>
        </w:rPr>
      </w:pPr>
      <w:r w:rsidRPr="00720438">
        <w:rPr>
          <w:rFonts w:ascii="Angsana New" w:hAnsi="Angsana New"/>
          <w:spacing w:val="-4"/>
          <w:sz w:val="28"/>
          <w:szCs w:val="28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734A72" w:rsidRPr="00720438">
        <w:rPr>
          <w:rFonts w:ascii="Angsana New" w:hAnsi="Angsana New" w:hint="cs"/>
          <w:spacing w:val="-4"/>
          <w:sz w:val="28"/>
          <w:szCs w:val="28"/>
          <w:cs/>
        </w:rPr>
        <w:t>หก</w:t>
      </w:r>
      <w:r w:rsidR="00381C0F" w:rsidRPr="00720438">
        <w:rPr>
          <w:rFonts w:ascii="Angsana New" w:hAnsi="Angsana New"/>
          <w:spacing w:val="-4"/>
          <w:sz w:val="28"/>
          <w:szCs w:val="28"/>
          <w:cs/>
        </w:rPr>
        <w:t xml:space="preserve">เดือนสิ้นสุดวันที่ </w:t>
      </w:r>
      <w:r w:rsidR="00381C0F" w:rsidRPr="00720438">
        <w:rPr>
          <w:rFonts w:ascii="Angsana New" w:hAnsi="Angsana New"/>
          <w:spacing w:val="-4"/>
          <w:sz w:val="28"/>
          <w:szCs w:val="28"/>
        </w:rPr>
        <w:t>31</w:t>
      </w:r>
      <w:r w:rsidR="00381C0F" w:rsidRPr="0072043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734A72" w:rsidRPr="00720438">
        <w:rPr>
          <w:rFonts w:ascii="Angsana New" w:hAnsi="Angsana New" w:hint="cs"/>
          <w:spacing w:val="-4"/>
          <w:sz w:val="28"/>
          <w:szCs w:val="28"/>
          <w:cs/>
        </w:rPr>
        <w:t>มีนาคม</w:t>
      </w:r>
      <w:r w:rsidR="00381C0F" w:rsidRPr="00720438">
        <w:rPr>
          <w:rFonts w:ascii="Angsana New" w:hAnsi="Angsana New"/>
          <w:spacing w:val="-4"/>
          <w:sz w:val="28"/>
          <w:szCs w:val="28"/>
        </w:rPr>
        <w:t xml:space="preserve"> </w:t>
      </w:r>
      <w:r w:rsidR="009C0B91" w:rsidRPr="00720438">
        <w:rPr>
          <w:rFonts w:ascii="Angsana New" w:hAnsi="Angsana New"/>
          <w:spacing w:val="-4"/>
          <w:sz w:val="28"/>
          <w:szCs w:val="28"/>
        </w:rPr>
        <w:t>2</w:t>
      </w:r>
      <w:r w:rsidR="00F92AA7" w:rsidRPr="00720438">
        <w:rPr>
          <w:rFonts w:ascii="Angsana New" w:hAnsi="Angsana New"/>
          <w:spacing w:val="-4"/>
          <w:sz w:val="28"/>
          <w:szCs w:val="28"/>
        </w:rPr>
        <w:t>56</w:t>
      </w:r>
      <w:r w:rsidR="00734A72" w:rsidRPr="00720438">
        <w:rPr>
          <w:rFonts w:ascii="Angsana New" w:hAnsi="Angsana New"/>
          <w:spacing w:val="-4"/>
          <w:sz w:val="28"/>
          <w:szCs w:val="28"/>
        </w:rPr>
        <w:t>9</w:t>
      </w:r>
      <w:r w:rsidR="00F92AA7" w:rsidRPr="00720438">
        <w:rPr>
          <w:rFonts w:ascii="Angsana New" w:hAnsi="Angsana New"/>
          <w:sz w:val="28"/>
          <w:szCs w:val="28"/>
        </w:rPr>
        <w:t xml:space="preserve"> </w:t>
      </w:r>
      <w:r w:rsidR="006C2D0F" w:rsidRPr="00720438">
        <w:rPr>
          <w:rFonts w:ascii="Angsana New" w:hAnsi="Angsana New"/>
          <w:sz w:val="28"/>
          <w:szCs w:val="28"/>
          <w:cs/>
        </w:rPr>
        <w:t>คือร้อยละ</w:t>
      </w:r>
      <w:r w:rsidR="006C2D0F" w:rsidRPr="00720438">
        <w:rPr>
          <w:rFonts w:ascii="Angsana New" w:hAnsi="Angsana New"/>
          <w:sz w:val="28"/>
          <w:szCs w:val="28"/>
        </w:rPr>
        <w:t xml:space="preserve"> </w:t>
      </w:r>
      <w:r w:rsidR="00E33F2B" w:rsidRPr="00720438">
        <w:rPr>
          <w:rFonts w:ascii="Angsana New" w:hAnsi="Angsana New"/>
          <w:sz w:val="28"/>
          <w:szCs w:val="28"/>
        </w:rPr>
        <w:t>47.78</w:t>
      </w:r>
      <w:r w:rsidR="006C2D0F" w:rsidRPr="00720438">
        <w:rPr>
          <w:rFonts w:ascii="Angsana New" w:hAnsi="Angsana New"/>
          <w:sz w:val="28"/>
          <w:szCs w:val="28"/>
        </w:rPr>
        <w:t xml:space="preserve"> </w:t>
      </w:r>
      <w:r w:rsidR="006C2D0F" w:rsidRPr="00720438">
        <w:rPr>
          <w:rFonts w:ascii="Angsana New" w:hAnsi="Angsana New"/>
          <w:i/>
          <w:iCs/>
          <w:sz w:val="28"/>
          <w:szCs w:val="28"/>
        </w:rPr>
        <w:t>(</w:t>
      </w:r>
      <w:r w:rsidR="005D3941" w:rsidRPr="00720438">
        <w:rPr>
          <w:rFonts w:ascii="Angsana New" w:hAnsi="Angsana New"/>
          <w:i/>
          <w:iCs/>
          <w:sz w:val="28"/>
          <w:szCs w:val="28"/>
        </w:rPr>
        <w:t xml:space="preserve">31 </w:t>
      </w:r>
      <w:r w:rsidR="00850787" w:rsidRPr="00720438">
        <w:rPr>
          <w:rFonts w:ascii="Angsana New" w:hAnsi="Angsana New" w:hint="cs"/>
          <w:i/>
          <w:iCs/>
          <w:sz w:val="28"/>
          <w:szCs w:val="28"/>
          <w:cs/>
        </w:rPr>
        <w:t>มีนาคม</w:t>
      </w:r>
      <w:r w:rsidR="005D3941" w:rsidRPr="00720438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9C0B91" w:rsidRPr="00720438">
        <w:rPr>
          <w:rFonts w:ascii="Angsana New" w:hAnsi="Angsana New"/>
          <w:i/>
          <w:iCs/>
          <w:sz w:val="28"/>
          <w:szCs w:val="28"/>
        </w:rPr>
        <w:t>2</w:t>
      </w:r>
      <w:r w:rsidR="00CA53C1" w:rsidRPr="00720438">
        <w:rPr>
          <w:rFonts w:ascii="Angsana New" w:hAnsi="Angsana New"/>
          <w:i/>
          <w:iCs/>
          <w:sz w:val="28"/>
          <w:szCs w:val="28"/>
        </w:rPr>
        <w:t>56</w:t>
      </w:r>
      <w:r w:rsidR="00850787" w:rsidRPr="00720438">
        <w:rPr>
          <w:rFonts w:ascii="Angsana New" w:hAnsi="Angsana New"/>
          <w:i/>
          <w:iCs/>
          <w:sz w:val="28"/>
          <w:szCs w:val="28"/>
        </w:rPr>
        <w:t>8</w:t>
      </w:r>
      <w:r w:rsidR="006C2D0F" w:rsidRPr="00720438">
        <w:rPr>
          <w:rFonts w:ascii="Angsana New" w:hAnsi="Angsana New"/>
          <w:i/>
          <w:iCs/>
          <w:sz w:val="28"/>
          <w:szCs w:val="28"/>
        </w:rPr>
        <w:t xml:space="preserve">: </w:t>
      </w:r>
      <w:r w:rsidRPr="00720438">
        <w:rPr>
          <w:rFonts w:ascii="Angsana New" w:hAnsi="Angsana New" w:hint="cs"/>
          <w:i/>
          <w:iCs/>
          <w:sz w:val="28"/>
          <w:szCs w:val="28"/>
          <w:cs/>
        </w:rPr>
        <w:t>ร้อยละ</w:t>
      </w:r>
      <w:r w:rsidR="00DF3019" w:rsidRPr="00720438">
        <w:rPr>
          <w:rFonts w:ascii="Angsana New" w:hAnsi="Angsana New"/>
          <w:i/>
          <w:iCs/>
          <w:sz w:val="28"/>
          <w:szCs w:val="28"/>
        </w:rPr>
        <w:t xml:space="preserve"> </w:t>
      </w:r>
      <w:r w:rsidR="00850787" w:rsidRPr="00720438">
        <w:rPr>
          <w:rFonts w:ascii="Angsana New" w:hAnsi="Angsana New"/>
          <w:i/>
          <w:iCs/>
          <w:sz w:val="28"/>
          <w:szCs w:val="28"/>
        </w:rPr>
        <w:t>27.05</w:t>
      </w:r>
      <w:r w:rsidR="006C2D0F" w:rsidRPr="00720438">
        <w:rPr>
          <w:rFonts w:ascii="Angsana New" w:hAnsi="Angsana New"/>
          <w:i/>
          <w:iCs/>
          <w:sz w:val="28"/>
          <w:szCs w:val="28"/>
        </w:rPr>
        <w:t>)</w:t>
      </w:r>
      <w:r w:rsidR="006C2D0F" w:rsidRPr="00720438">
        <w:rPr>
          <w:rFonts w:ascii="Angsana New" w:hAnsi="Angsana New"/>
          <w:sz w:val="28"/>
          <w:szCs w:val="28"/>
        </w:rPr>
        <w:t xml:space="preserve"> </w:t>
      </w:r>
      <w:r w:rsidRPr="00720438">
        <w:rPr>
          <w:rFonts w:ascii="Angsana New" w:hAnsi="Angsana New"/>
          <w:sz w:val="28"/>
          <w:szCs w:val="28"/>
          <w:cs/>
        </w:rPr>
        <w:t>การเปลี่ยนแปลงในอัตราภาษีเงิ</w:t>
      </w:r>
      <w:r w:rsidR="00A4475A" w:rsidRPr="00720438">
        <w:rPr>
          <w:rFonts w:ascii="Angsana New" w:hAnsi="Angsana New" w:hint="cs"/>
          <w:sz w:val="28"/>
          <w:szCs w:val="28"/>
          <w:cs/>
        </w:rPr>
        <w:t>น</w:t>
      </w:r>
      <w:r w:rsidRPr="00720438">
        <w:rPr>
          <w:rFonts w:ascii="Angsana New" w:hAnsi="Angsana New"/>
          <w:sz w:val="28"/>
          <w:szCs w:val="28"/>
          <w:cs/>
        </w:rPr>
        <w:t>ได้ที่แท้จริงมีสาเหตุหลักจาก</w:t>
      </w:r>
      <w:r w:rsidR="00D0307F" w:rsidRPr="00720438">
        <w:rPr>
          <w:rFonts w:ascii="Angsana New" w:hAnsi="Angsana New" w:hint="cs"/>
          <w:sz w:val="28"/>
          <w:szCs w:val="28"/>
          <w:cs/>
        </w:rPr>
        <w:t>ผลขาดทุนในปีปัจจุบันที่ไม่ได้รับรู้</w:t>
      </w:r>
      <w:r w:rsidR="00C50C0F" w:rsidRPr="00720438">
        <w:rPr>
          <w:rFonts w:ascii="Angsana New" w:hAnsi="Angsana New" w:hint="cs"/>
          <w:sz w:val="28"/>
          <w:szCs w:val="28"/>
          <w:cs/>
        </w:rPr>
        <w:t>เป็น</w:t>
      </w:r>
      <w:r w:rsidR="00D0307F" w:rsidRPr="00720438">
        <w:rPr>
          <w:rFonts w:ascii="Angsana New" w:hAnsi="Angsana New" w:hint="cs"/>
          <w:sz w:val="28"/>
          <w:szCs w:val="28"/>
          <w:cs/>
        </w:rPr>
        <w:t>สินทรัพย์ภาษีเงินได้รอตัดบัญชีและรายได้ที่ไม่ต้องเสียภาษี</w:t>
      </w:r>
      <w:r w:rsidR="00711AB4" w:rsidRPr="00720438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63B6E15F" w14:textId="77777777" w:rsidR="009C4F12" w:rsidRPr="00720438" w:rsidRDefault="009C4F12" w:rsidP="000B0131">
      <w:pPr>
        <w:ind w:left="540"/>
        <w:rPr>
          <w:rFonts w:ascii="Angsana New" w:hAnsi="Angsana New"/>
          <w:sz w:val="28"/>
          <w:szCs w:val="28"/>
        </w:rPr>
      </w:pPr>
    </w:p>
    <w:p w14:paraId="07EB531B" w14:textId="77777777" w:rsidR="009C4F12" w:rsidRPr="00720438" w:rsidRDefault="009C4F12" w:rsidP="009C4F12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720438">
        <w:rPr>
          <w:rFonts w:ascii="Angsana New" w:hAnsi="Angsana New"/>
          <w:b/>
          <w:bCs/>
          <w:sz w:val="28"/>
          <w:szCs w:val="28"/>
          <w:cs/>
          <w:lang w:val="th-TH"/>
        </w:rPr>
        <w:t>เงินปันผล</w:t>
      </w:r>
    </w:p>
    <w:p w14:paraId="3B16A3FE" w14:textId="77777777" w:rsidR="009C4F12" w:rsidRPr="00720438" w:rsidRDefault="009C4F12" w:rsidP="000B0131">
      <w:pPr>
        <w:ind w:left="540"/>
        <w:rPr>
          <w:rFonts w:ascii="Angsana New" w:hAnsi="Angsana New"/>
          <w:sz w:val="28"/>
          <w:szCs w:val="28"/>
        </w:rPr>
      </w:pPr>
    </w:p>
    <w:p w14:paraId="40FF682E" w14:textId="653CD464" w:rsidR="009C4F12" w:rsidRPr="00720438" w:rsidRDefault="009C4F12" w:rsidP="009C4F12">
      <w:pPr>
        <w:ind w:left="540"/>
        <w:rPr>
          <w:rFonts w:ascii="Angsana New" w:hAnsi="Angsana New"/>
          <w:sz w:val="28"/>
          <w:szCs w:val="28"/>
        </w:rPr>
      </w:pPr>
      <w:r w:rsidRPr="00720438">
        <w:rPr>
          <w:rFonts w:ascii="Angsana New" w:hAnsi="Angsana New"/>
          <w:sz w:val="28"/>
          <w:szCs w:val="28"/>
          <w:cs/>
        </w:rPr>
        <w:t xml:space="preserve">รายละเอียดเงินปันผลในระหว่างปี </w:t>
      </w:r>
      <w:r w:rsidRPr="00720438">
        <w:rPr>
          <w:rFonts w:ascii="Angsana New" w:hAnsi="Angsana New"/>
          <w:sz w:val="28"/>
          <w:szCs w:val="28"/>
        </w:rPr>
        <w:t xml:space="preserve">2568 </w:t>
      </w:r>
      <w:r w:rsidRPr="00720438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214C8F65" w14:textId="77777777" w:rsidR="009C4F12" w:rsidRPr="00720438" w:rsidRDefault="009C4F12" w:rsidP="009C4F12">
      <w:pPr>
        <w:ind w:left="540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9156" w:type="dxa"/>
        <w:tblInd w:w="450" w:type="dxa"/>
        <w:tblLook w:val="04A0" w:firstRow="1" w:lastRow="0" w:firstColumn="1" w:lastColumn="0" w:noHBand="0" w:noVBand="1"/>
      </w:tblPr>
      <w:tblGrid>
        <w:gridCol w:w="3060"/>
        <w:gridCol w:w="1656"/>
        <w:gridCol w:w="1605"/>
        <w:gridCol w:w="1275"/>
        <w:gridCol w:w="284"/>
        <w:gridCol w:w="1276"/>
      </w:tblGrid>
      <w:tr w:rsidR="009C4F12" w:rsidRPr="00720438" w14:paraId="2E14CF0C" w14:textId="77777777">
        <w:trPr>
          <w:tblHeader/>
        </w:trPr>
        <w:tc>
          <w:tcPr>
            <w:tcW w:w="3060" w:type="dxa"/>
            <w:vAlign w:val="bottom"/>
          </w:tcPr>
          <w:p w14:paraId="1125D1A3" w14:textId="77777777" w:rsidR="009C4F12" w:rsidRPr="00720438" w:rsidRDefault="009C4F12" w:rsidP="009C4F12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  <w:hideMark/>
          </w:tcPr>
          <w:p w14:paraId="72E819AD" w14:textId="77777777" w:rsidR="009C4F12" w:rsidRPr="00720438" w:rsidRDefault="009C4F12" w:rsidP="009C4F12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38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05" w:type="dxa"/>
            <w:vAlign w:val="bottom"/>
            <w:hideMark/>
          </w:tcPr>
          <w:p w14:paraId="4D2DFC48" w14:textId="77777777" w:rsidR="009C4F12" w:rsidRPr="00720438" w:rsidRDefault="009C4F12" w:rsidP="009C4F12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38">
              <w:rPr>
                <w:rFonts w:ascii="Angsana New" w:hAnsi="Angsana New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275" w:type="dxa"/>
            <w:vAlign w:val="bottom"/>
            <w:hideMark/>
          </w:tcPr>
          <w:p w14:paraId="78342880" w14:textId="77777777" w:rsidR="009C4F12" w:rsidRPr="00720438" w:rsidRDefault="009C4F12" w:rsidP="009C4F12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84" w:type="dxa"/>
          </w:tcPr>
          <w:p w14:paraId="0402A83F" w14:textId="77777777" w:rsidR="009C4F12" w:rsidRPr="00720438" w:rsidRDefault="009C4F12" w:rsidP="009C4F12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  <w:hideMark/>
          </w:tcPr>
          <w:p w14:paraId="74FD222B" w14:textId="77777777" w:rsidR="009C4F12" w:rsidRPr="00720438" w:rsidRDefault="009C4F12" w:rsidP="009C4F12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9C4F12" w:rsidRPr="00720438" w14:paraId="601B1D66" w14:textId="77777777">
        <w:trPr>
          <w:tblHeader/>
        </w:trPr>
        <w:tc>
          <w:tcPr>
            <w:tcW w:w="3060" w:type="dxa"/>
          </w:tcPr>
          <w:p w14:paraId="6F57C9E9" w14:textId="77777777" w:rsidR="009C4F12" w:rsidRPr="00720438" w:rsidRDefault="009C4F12" w:rsidP="009C4F12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6" w:type="dxa"/>
          </w:tcPr>
          <w:p w14:paraId="15E9E596" w14:textId="77777777" w:rsidR="009C4F12" w:rsidRPr="00720438" w:rsidRDefault="009C4F12" w:rsidP="009C4F12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5" w:type="dxa"/>
          </w:tcPr>
          <w:p w14:paraId="49195B5F" w14:textId="77777777" w:rsidR="009C4F12" w:rsidRPr="00720438" w:rsidRDefault="009C4F12" w:rsidP="009C4F12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hideMark/>
          </w:tcPr>
          <w:p w14:paraId="6CD327F9" w14:textId="77777777" w:rsidR="009C4F12" w:rsidRPr="00720438" w:rsidRDefault="009C4F12" w:rsidP="009C4F12">
            <w:pPr>
              <w:spacing w:line="240" w:lineRule="auto"/>
              <w:ind w:right="-5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84" w:type="dxa"/>
          </w:tcPr>
          <w:p w14:paraId="7BB15AD6" w14:textId="77777777" w:rsidR="009C4F12" w:rsidRPr="00720438" w:rsidRDefault="009C4F12" w:rsidP="009C4F12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5DF6CCC9" w14:textId="77777777" w:rsidR="009C4F12" w:rsidRPr="00720438" w:rsidRDefault="009C4F12" w:rsidP="009C4F12">
            <w:pPr>
              <w:spacing w:line="240" w:lineRule="auto"/>
              <w:ind w:right="-5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C4F12" w:rsidRPr="00720438" w14:paraId="2E93C8B0" w14:textId="77777777">
        <w:trPr>
          <w:tblHeader/>
        </w:trPr>
        <w:tc>
          <w:tcPr>
            <w:tcW w:w="3060" w:type="dxa"/>
            <w:hideMark/>
          </w:tcPr>
          <w:p w14:paraId="0B43BEDB" w14:textId="77777777" w:rsidR="009C4F12" w:rsidRPr="00720438" w:rsidRDefault="009C4F12" w:rsidP="009C4F12">
            <w:pPr>
              <w:spacing w:line="240" w:lineRule="auto"/>
              <w:ind w:right="-5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  <w:r w:rsidRPr="00720438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656" w:type="dxa"/>
            <w:hideMark/>
          </w:tcPr>
          <w:p w14:paraId="40FD8125" w14:textId="77777777" w:rsidR="009C4F12" w:rsidRPr="00720438" w:rsidRDefault="009C4F12" w:rsidP="009C4F12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72043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72043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05" w:type="dxa"/>
            <w:hideMark/>
          </w:tcPr>
          <w:p w14:paraId="58503B03" w14:textId="77777777" w:rsidR="009C4F12" w:rsidRPr="00720438" w:rsidRDefault="009C4F12" w:rsidP="009C4F12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38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72043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75" w:type="dxa"/>
            <w:hideMark/>
          </w:tcPr>
          <w:p w14:paraId="18F4C260" w14:textId="77777777" w:rsidR="009C4F12" w:rsidRPr="00720438" w:rsidRDefault="009C4F12" w:rsidP="009C4F12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/>
                <w:sz w:val="28"/>
                <w:szCs w:val="28"/>
              </w:rPr>
              <w:t>0.090</w:t>
            </w:r>
          </w:p>
        </w:tc>
        <w:tc>
          <w:tcPr>
            <w:tcW w:w="284" w:type="dxa"/>
          </w:tcPr>
          <w:p w14:paraId="00D1A004" w14:textId="77777777" w:rsidR="009C4F12" w:rsidRPr="00720438" w:rsidRDefault="009C4F12" w:rsidP="009C4F12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04F46358" w14:textId="77777777" w:rsidR="009C4F12" w:rsidRPr="00720438" w:rsidRDefault="009C4F12" w:rsidP="009C4F12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38">
              <w:rPr>
                <w:rFonts w:ascii="Angsana New" w:hAnsi="Angsana New"/>
                <w:sz w:val="28"/>
                <w:szCs w:val="28"/>
              </w:rPr>
              <w:t>172.07</w:t>
            </w:r>
          </w:p>
        </w:tc>
      </w:tr>
    </w:tbl>
    <w:p w14:paraId="4B93743D" w14:textId="77777777" w:rsidR="009C4F12" w:rsidRPr="00720438" w:rsidRDefault="009C4F12" w:rsidP="009C4F12">
      <w:pPr>
        <w:ind w:left="540"/>
        <w:rPr>
          <w:rFonts w:ascii="Angsana New" w:hAnsi="Angsana New"/>
          <w:b/>
          <w:bCs/>
          <w:sz w:val="28"/>
          <w:szCs w:val="28"/>
        </w:rPr>
      </w:pPr>
    </w:p>
    <w:p w14:paraId="16E0B13E" w14:textId="2ED9CE26" w:rsidR="003B14EA" w:rsidRPr="00720438" w:rsidRDefault="003B14EA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720438">
        <w:rPr>
          <w:rFonts w:ascii="Angsana New" w:hAnsi="Angsana New"/>
          <w:b/>
          <w:bCs/>
          <w:sz w:val="28"/>
          <w:szCs w:val="28"/>
          <w:cs/>
          <w:lang w:val="th-TH"/>
        </w:rPr>
        <w:t>เครื่องมือทางการเงิน</w:t>
      </w:r>
    </w:p>
    <w:p w14:paraId="6CDC46BB" w14:textId="77777777" w:rsidR="00855978" w:rsidRPr="00720438" w:rsidRDefault="00855978" w:rsidP="000B0131">
      <w:pPr>
        <w:tabs>
          <w:tab w:val="left" w:pos="540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59926526" w14:textId="66ECFCDB" w:rsidR="00855978" w:rsidRPr="00720438" w:rsidRDefault="00855978" w:rsidP="000B0131">
      <w:pPr>
        <w:pStyle w:val="ListParagraph"/>
        <w:ind w:left="540"/>
        <w:contextualSpacing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20438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72043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5E18E233" w14:textId="77777777" w:rsidR="00D4070C" w:rsidRPr="00720438" w:rsidRDefault="00D4070C" w:rsidP="000B0131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4C2C9F2A" w14:textId="752784F3" w:rsidR="003E0EC0" w:rsidRPr="00720438" w:rsidRDefault="00855978" w:rsidP="000B0131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  <w:r w:rsidRPr="00720438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8245F15" w14:textId="76606565" w:rsidR="000F047A" w:rsidRPr="00720438" w:rsidRDefault="000F047A" w:rsidP="000B0131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</w:p>
    <w:p w14:paraId="1C9252E2" w14:textId="77777777" w:rsidR="0061073B" w:rsidRPr="00720438" w:rsidRDefault="0061073B" w:rsidP="000B0131">
      <w:pPr>
        <w:spacing w:line="240" w:lineRule="auto"/>
        <w:ind w:left="540" w:right="-25"/>
        <w:rPr>
          <w:rFonts w:ascii="Angsana New" w:hAnsi="Angsana New"/>
          <w:sz w:val="28"/>
          <w:szCs w:val="28"/>
          <w:cs/>
        </w:rPr>
        <w:sectPr w:rsidR="0061073B" w:rsidRPr="00720438" w:rsidSect="00B53155">
          <w:head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8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236"/>
        <w:gridCol w:w="31"/>
        <w:gridCol w:w="1132"/>
        <w:gridCol w:w="34"/>
        <w:gridCol w:w="204"/>
        <w:gridCol w:w="34"/>
        <w:gridCol w:w="1436"/>
        <w:gridCol w:w="32"/>
        <w:gridCol w:w="204"/>
        <w:gridCol w:w="32"/>
        <w:gridCol w:w="1350"/>
        <w:gridCol w:w="34"/>
        <w:gridCol w:w="236"/>
        <w:gridCol w:w="34"/>
        <w:gridCol w:w="1271"/>
        <w:gridCol w:w="18"/>
        <w:gridCol w:w="218"/>
        <w:gridCol w:w="18"/>
        <w:gridCol w:w="1247"/>
        <w:gridCol w:w="18"/>
        <w:gridCol w:w="254"/>
        <w:gridCol w:w="18"/>
        <w:gridCol w:w="1241"/>
        <w:gridCol w:w="18"/>
        <w:gridCol w:w="257"/>
        <w:gridCol w:w="18"/>
        <w:gridCol w:w="1451"/>
        <w:gridCol w:w="18"/>
      </w:tblGrid>
      <w:tr w:rsidR="00F376B3" w:rsidRPr="00720438" w14:paraId="7CB10762" w14:textId="77777777" w:rsidTr="003948D2">
        <w:trPr>
          <w:tblHeader/>
        </w:trPr>
        <w:tc>
          <w:tcPr>
            <w:tcW w:w="3780" w:type="dxa"/>
            <w:vAlign w:val="bottom"/>
          </w:tcPr>
          <w:p w14:paraId="347E70E0" w14:textId="77777777" w:rsidR="0061073B" w:rsidRPr="00720438" w:rsidRDefault="0061073B" w:rsidP="000B0131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1BD0050" w14:textId="77777777" w:rsidR="0061073B" w:rsidRPr="00720438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58" w:type="dxa"/>
            <w:gridSpan w:val="27"/>
            <w:hideMark/>
          </w:tcPr>
          <w:p w14:paraId="7AC1ED14" w14:textId="77777777" w:rsidR="0061073B" w:rsidRPr="00720438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376B3" w:rsidRPr="00720438" w14:paraId="43E3E306" w14:textId="77777777" w:rsidTr="003948D2">
        <w:trPr>
          <w:tblHeader/>
        </w:trPr>
        <w:tc>
          <w:tcPr>
            <w:tcW w:w="3780" w:type="dxa"/>
            <w:vAlign w:val="bottom"/>
          </w:tcPr>
          <w:p w14:paraId="2E7522D4" w14:textId="77777777" w:rsidR="0061073B" w:rsidRPr="00720438" w:rsidRDefault="0061073B" w:rsidP="000B013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5EC5EBF7" w14:textId="77777777" w:rsidR="0061073B" w:rsidRPr="00720438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82" w:type="dxa"/>
            <w:gridSpan w:val="15"/>
            <w:tcBorders>
              <w:bottom w:val="single" w:sz="4" w:space="0" w:color="auto"/>
            </w:tcBorders>
            <w:hideMark/>
          </w:tcPr>
          <w:p w14:paraId="69FA5179" w14:textId="77777777" w:rsidR="0061073B" w:rsidRPr="00720438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43147AA1" w14:textId="77777777" w:rsidR="0061073B" w:rsidRPr="00720438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540" w:type="dxa"/>
            <w:gridSpan w:val="10"/>
            <w:vAlign w:val="bottom"/>
            <w:hideMark/>
          </w:tcPr>
          <w:p w14:paraId="03B14D01" w14:textId="77777777" w:rsidR="0061073B" w:rsidRPr="00720438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376B3" w:rsidRPr="00720438" w14:paraId="45870D25" w14:textId="77777777" w:rsidTr="003948D2">
        <w:trPr>
          <w:tblHeader/>
        </w:trPr>
        <w:tc>
          <w:tcPr>
            <w:tcW w:w="3780" w:type="dxa"/>
            <w:hideMark/>
          </w:tcPr>
          <w:p w14:paraId="188937D8" w14:textId="77777777" w:rsidR="00F376B3" w:rsidRPr="00720438" w:rsidRDefault="00F376B3" w:rsidP="000B01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3302B10" w14:textId="77777777" w:rsidR="00F376B3" w:rsidRPr="00720438" w:rsidRDefault="00F376B3" w:rsidP="000B01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9F0FD99" w14:textId="77777777" w:rsidR="00F376B3" w:rsidRPr="00720438" w:rsidRDefault="00F376B3" w:rsidP="000B01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D3DA8EE" w14:textId="77777777" w:rsidR="00F376B3" w:rsidRPr="00720438" w:rsidRDefault="00F376B3" w:rsidP="000B01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1867DD8" w14:textId="77777777" w:rsidR="00F376B3" w:rsidRPr="00720438" w:rsidRDefault="00F376B3" w:rsidP="000B01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  <w:hideMark/>
          </w:tcPr>
          <w:p w14:paraId="1F96709B" w14:textId="77777777" w:rsidR="00F376B3" w:rsidRPr="00720438" w:rsidRDefault="00F376B3" w:rsidP="000B0131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96AB96F" w14:textId="77777777" w:rsidR="00F376B3" w:rsidRPr="00720438" w:rsidRDefault="00F376B3" w:rsidP="000B0131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8" w:type="dxa"/>
            <w:gridSpan w:val="2"/>
          </w:tcPr>
          <w:p w14:paraId="3E58B579" w14:textId="77777777" w:rsidR="00F376B3" w:rsidRPr="00720438" w:rsidRDefault="00F376B3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C36B287" w14:textId="77777777" w:rsidR="00F376B3" w:rsidRPr="00720438" w:rsidRDefault="00F376B3" w:rsidP="00B4124D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0438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204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204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096BE181" w14:textId="77777777" w:rsidR="00F376B3" w:rsidRPr="00720438" w:rsidRDefault="00F376B3" w:rsidP="000B0131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2" w:type="dxa"/>
            <w:gridSpan w:val="2"/>
            <w:vAlign w:val="bottom"/>
            <w:hideMark/>
          </w:tcPr>
          <w:p w14:paraId="0AB6BA1A" w14:textId="77777777" w:rsidR="00F376B3" w:rsidRPr="00720438" w:rsidRDefault="00F376B3" w:rsidP="000B0131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1F0E3FAE" w14:textId="77777777" w:rsidR="00F376B3" w:rsidRPr="00720438" w:rsidRDefault="00F376B3" w:rsidP="000B0131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270" w:type="dxa"/>
            <w:gridSpan w:val="2"/>
            <w:vAlign w:val="bottom"/>
          </w:tcPr>
          <w:p w14:paraId="00ADAD96" w14:textId="77777777" w:rsidR="00F376B3" w:rsidRPr="00720438" w:rsidRDefault="00F376B3" w:rsidP="000B013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gridSpan w:val="3"/>
            <w:vAlign w:val="bottom"/>
            <w:hideMark/>
          </w:tcPr>
          <w:p w14:paraId="21E90FE3" w14:textId="77777777" w:rsidR="00F376B3" w:rsidRPr="00720438" w:rsidRDefault="00F376B3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05133A62" w14:textId="77777777" w:rsidR="00F376B3" w:rsidRPr="00720438" w:rsidRDefault="00F376B3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4DB36215" w14:textId="67FA5B89" w:rsidR="00F376B3" w:rsidRPr="00720438" w:rsidRDefault="00F376B3" w:rsidP="000B0131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2043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204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</w:tcBorders>
          </w:tcPr>
          <w:p w14:paraId="75C6A2B8" w14:textId="77777777" w:rsidR="00F376B3" w:rsidRPr="00720438" w:rsidRDefault="00F376B3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05D6254" w14:textId="71B531D0" w:rsidR="00F376B3" w:rsidRPr="00720438" w:rsidRDefault="00F376B3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2043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204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5" w:type="dxa"/>
            <w:gridSpan w:val="2"/>
            <w:tcBorders>
              <w:top w:val="single" w:sz="4" w:space="0" w:color="auto"/>
            </w:tcBorders>
          </w:tcPr>
          <w:p w14:paraId="79922986" w14:textId="77777777" w:rsidR="00F376B3" w:rsidRPr="00720438" w:rsidRDefault="00F376B3" w:rsidP="000B013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77279B8B" w14:textId="77777777" w:rsidR="00F376B3" w:rsidRPr="00720438" w:rsidRDefault="00F376B3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376B3" w:rsidRPr="00720438" w14:paraId="1660DF2D" w14:textId="77777777" w:rsidTr="003948D2">
        <w:trPr>
          <w:tblHeader/>
        </w:trPr>
        <w:tc>
          <w:tcPr>
            <w:tcW w:w="3780" w:type="dxa"/>
          </w:tcPr>
          <w:p w14:paraId="691022C6" w14:textId="1AEF9AB6" w:rsidR="0061073B" w:rsidRPr="00720438" w:rsidRDefault="0061073B" w:rsidP="000B013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B12FA12" w14:textId="77777777" w:rsidR="0061073B" w:rsidRPr="00720438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58" w:type="dxa"/>
            <w:gridSpan w:val="27"/>
            <w:hideMark/>
          </w:tcPr>
          <w:p w14:paraId="12104CD9" w14:textId="77777777" w:rsidR="0061073B" w:rsidRPr="00720438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204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</w:t>
            </w:r>
            <w:r w:rsidRPr="00720438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F376B3" w:rsidRPr="00720438" w14:paraId="315A03EF" w14:textId="77777777" w:rsidTr="003948D2">
        <w:trPr>
          <w:tblHeader/>
        </w:trPr>
        <w:tc>
          <w:tcPr>
            <w:tcW w:w="3780" w:type="dxa"/>
          </w:tcPr>
          <w:p w14:paraId="57B22C5B" w14:textId="078CF5CF" w:rsidR="003A7C0A" w:rsidRPr="00720438" w:rsidRDefault="00F92AA7" w:rsidP="000B0131">
            <w:pPr>
              <w:spacing w:line="240" w:lineRule="auto"/>
              <w:ind w:left="-14" w:right="-9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2043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381C0F" w:rsidRPr="0072043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F44972" w:rsidRPr="00720438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="00381C0F" w:rsidRPr="0072043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9C0B91" w:rsidRPr="0072043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Pr="0072043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56</w:t>
            </w:r>
            <w:r w:rsidR="00F44972" w:rsidRPr="0072043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695C8389" w14:textId="77777777" w:rsidR="003A7C0A" w:rsidRPr="00720438" w:rsidRDefault="003A7C0A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58" w:type="dxa"/>
            <w:gridSpan w:val="27"/>
          </w:tcPr>
          <w:p w14:paraId="1D2F0EDD" w14:textId="667C2631" w:rsidR="003A7C0A" w:rsidRPr="00720438" w:rsidRDefault="003A7C0A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F376B3" w:rsidRPr="00720438" w14:paraId="34419983" w14:textId="77777777" w:rsidTr="003948D2">
        <w:trPr>
          <w:tblHeader/>
        </w:trPr>
        <w:tc>
          <w:tcPr>
            <w:tcW w:w="3780" w:type="dxa"/>
            <w:hideMark/>
          </w:tcPr>
          <w:p w14:paraId="1D5E799F" w14:textId="77777777" w:rsidR="00F376B3" w:rsidRPr="00720438" w:rsidRDefault="00F376B3" w:rsidP="000B013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4C6C8C0C" w14:textId="77777777" w:rsidR="00F376B3" w:rsidRPr="00720438" w:rsidRDefault="00F376B3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3" w:type="dxa"/>
            <w:gridSpan w:val="2"/>
          </w:tcPr>
          <w:p w14:paraId="7B45868A" w14:textId="67ED55F0" w:rsidR="00F376B3" w:rsidRPr="00720438" w:rsidRDefault="00F376B3" w:rsidP="000B0131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8" w:type="dxa"/>
            <w:gridSpan w:val="2"/>
          </w:tcPr>
          <w:p w14:paraId="354768B3" w14:textId="4645CD35" w:rsidR="00F376B3" w:rsidRPr="00720438" w:rsidRDefault="00F376B3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2"/>
          </w:tcPr>
          <w:p w14:paraId="0F886B94" w14:textId="17602606" w:rsidR="00F376B3" w:rsidRPr="00720438" w:rsidRDefault="00F376B3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F93CA5A" w14:textId="5450D55F" w:rsidR="00F376B3" w:rsidRPr="00720438" w:rsidRDefault="00F376B3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gridSpan w:val="2"/>
          </w:tcPr>
          <w:p w14:paraId="63C6EABC" w14:textId="35ECEE76" w:rsidR="00F376B3" w:rsidRPr="00720438" w:rsidRDefault="00F376B3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1281ADE" w14:textId="77777777" w:rsidR="00F376B3" w:rsidRPr="00720438" w:rsidRDefault="00F376B3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gridSpan w:val="3"/>
          </w:tcPr>
          <w:p w14:paraId="5A9B980E" w14:textId="77777777" w:rsidR="00F376B3" w:rsidRPr="00720438" w:rsidRDefault="00F376B3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E253006" w14:textId="77777777" w:rsidR="00F376B3" w:rsidRPr="00720438" w:rsidRDefault="00F376B3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13B00EFA" w14:textId="77777777" w:rsidR="00F376B3" w:rsidRPr="00720438" w:rsidRDefault="00F376B3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643B5A85" w14:textId="77777777" w:rsidR="00F376B3" w:rsidRPr="00720438" w:rsidRDefault="00F376B3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540C8804" w14:textId="77777777" w:rsidR="00F376B3" w:rsidRPr="00720438" w:rsidRDefault="00F376B3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gridSpan w:val="2"/>
          </w:tcPr>
          <w:p w14:paraId="7FCAEA46" w14:textId="77777777" w:rsidR="00F376B3" w:rsidRPr="00720438" w:rsidRDefault="00F376B3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gridSpan w:val="2"/>
          </w:tcPr>
          <w:p w14:paraId="26EB845D" w14:textId="67554DF7" w:rsidR="00F376B3" w:rsidRPr="00720438" w:rsidRDefault="00F376B3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76B3" w:rsidRPr="00720438" w14:paraId="6CF6AE4C" w14:textId="77777777" w:rsidTr="003948D2">
        <w:trPr>
          <w:tblHeader/>
        </w:trPr>
        <w:tc>
          <w:tcPr>
            <w:tcW w:w="3780" w:type="dxa"/>
          </w:tcPr>
          <w:p w14:paraId="53AAF322" w14:textId="77777777" w:rsidR="00F376B3" w:rsidRPr="00720438" w:rsidRDefault="00F376B3" w:rsidP="000B013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43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สินทรัพย์ทางการเงินหมุนเวียน</w:t>
            </w:r>
            <w:r w:rsidRPr="00720438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236" w:type="dxa"/>
          </w:tcPr>
          <w:p w14:paraId="603E3033" w14:textId="77777777" w:rsidR="00F376B3" w:rsidRPr="00720438" w:rsidRDefault="00F376B3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4CCBEDFE" w14:textId="74A94335" w:rsidR="00F376B3" w:rsidRPr="00720438" w:rsidRDefault="00F376B3" w:rsidP="000B013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4675FE78" w14:textId="51CBD9ED" w:rsidR="00F376B3" w:rsidRPr="00720438" w:rsidRDefault="00F376B3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bottom"/>
          </w:tcPr>
          <w:p w14:paraId="37B0093A" w14:textId="2857AE10" w:rsidR="00F376B3" w:rsidRPr="00720438" w:rsidRDefault="00F376B3" w:rsidP="000B013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75EC26B" w14:textId="77777777" w:rsidR="00F376B3" w:rsidRPr="00720438" w:rsidRDefault="00F376B3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09558699" w14:textId="5DB2DA42" w:rsidR="00F376B3" w:rsidRPr="00720438" w:rsidRDefault="00F376B3" w:rsidP="000B013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1195BA6" w14:textId="599FD9A1" w:rsidR="00F376B3" w:rsidRPr="00720438" w:rsidRDefault="00F376B3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gridSpan w:val="3"/>
            <w:vAlign w:val="bottom"/>
          </w:tcPr>
          <w:p w14:paraId="34DDAE65" w14:textId="777A6662" w:rsidR="00F376B3" w:rsidRPr="00720438" w:rsidRDefault="00F376B3" w:rsidP="000B013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7783049" w14:textId="69B83517" w:rsidR="00F376B3" w:rsidRPr="00720438" w:rsidRDefault="00F376B3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18E120F6" w14:textId="76A4C762" w:rsidR="00F376B3" w:rsidRPr="00720438" w:rsidRDefault="00F376B3" w:rsidP="000B0131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0FBA38F0" w14:textId="76DD3C6B" w:rsidR="00F376B3" w:rsidRPr="00720438" w:rsidRDefault="00F376B3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7627122C" w14:textId="25EC23B8" w:rsidR="00F376B3" w:rsidRPr="00720438" w:rsidRDefault="00F376B3" w:rsidP="000B0131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53F10AA9" w14:textId="77777777" w:rsidR="00F376B3" w:rsidRPr="00720438" w:rsidRDefault="00F376B3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2CD470C3" w14:textId="720BEFE8" w:rsidR="00F376B3" w:rsidRPr="00720438" w:rsidRDefault="00F376B3" w:rsidP="000B013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76B3" w:rsidRPr="00720438" w14:paraId="58F34F64" w14:textId="77777777" w:rsidTr="003948D2">
        <w:trPr>
          <w:tblHeader/>
        </w:trPr>
        <w:tc>
          <w:tcPr>
            <w:tcW w:w="3780" w:type="dxa"/>
          </w:tcPr>
          <w:p w14:paraId="4E89820F" w14:textId="56B3D354" w:rsidR="00F376B3" w:rsidRPr="00720438" w:rsidRDefault="00F376B3" w:rsidP="000B0131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2043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0C4F5B62" w14:textId="77777777" w:rsidR="00F376B3" w:rsidRPr="00720438" w:rsidRDefault="00F376B3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5B718196" w14:textId="0590898C" w:rsidR="00F376B3" w:rsidRPr="00720438" w:rsidRDefault="00F376B3" w:rsidP="00C50C0F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gridSpan w:val="2"/>
          </w:tcPr>
          <w:p w14:paraId="2C85402B" w14:textId="77777777" w:rsidR="00F376B3" w:rsidRPr="00720438" w:rsidRDefault="00F376B3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bottom"/>
          </w:tcPr>
          <w:p w14:paraId="0EFB81F3" w14:textId="534072FE" w:rsidR="00F376B3" w:rsidRPr="00720438" w:rsidRDefault="00F376B3" w:rsidP="001C77C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15.80</w:t>
            </w:r>
          </w:p>
        </w:tc>
        <w:tc>
          <w:tcPr>
            <w:tcW w:w="236" w:type="dxa"/>
            <w:gridSpan w:val="2"/>
          </w:tcPr>
          <w:p w14:paraId="61B4EFF6" w14:textId="77777777" w:rsidR="00F376B3" w:rsidRPr="00720438" w:rsidRDefault="00F376B3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7566A268" w14:textId="671593C2" w:rsidR="00F376B3" w:rsidRPr="00720438" w:rsidRDefault="00F376B3" w:rsidP="00612716">
            <w:pPr>
              <w:pStyle w:val="BodyText"/>
              <w:tabs>
                <w:tab w:val="decimal" w:pos="9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D715B26" w14:textId="77777777" w:rsidR="00F376B3" w:rsidRPr="00720438" w:rsidRDefault="00F376B3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gridSpan w:val="3"/>
            <w:vAlign w:val="bottom"/>
          </w:tcPr>
          <w:p w14:paraId="00C2CC40" w14:textId="0B3E082C" w:rsidR="00F376B3" w:rsidRPr="00720438" w:rsidRDefault="00F376B3" w:rsidP="00F376B3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15.80</w:t>
            </w:r>
          </w:p>
        </w:tc>
        <w:tc>
          <w:tcPr>
            <w:tcW w:w="236" w:type="dxa"/>
            <w:gridSpan w:val="2"/>
            <w:vAlign w:val="bottom"/>
          </w:tcPr>
          <w:p w14:paraId="4C226813" w14:textId="77777777" w:rsidR="00F376B3" w:rsidRPr="00720438" w:rsidRDefault="00F376B3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5EFF7CEA" w14:textId="28A798DE" w:rsidR="00F376B3" w:rsidRPr="00720438" w:rsidRDefault="00F376B3" w:rsidP="00612716">
            <w:pPr>
              <w:pStyle w:val="acctfourfigures"/>
              <w:tabs>
                <w:tab w:val="decimal" w:pos="0"/>
                <w:tab w:val="left" w:pos="257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15.80</w:t>
            </w:r>
          </w:p>
        </w:tc>
        <w:tc>
          <w:tcPr>
            <w:tcW w:w="272" w:type="dxa"/>
            <w:gridSpan w:val="2"/>
            <w:vAlign w:val="bottom"/>
          </w:tcPr>
          <w:p w14:paraId="0A68046A" w14:textId="77777777" w:rsidR="00F376B3" w:rsidRPr="00720438" w:rsidRDefault="00F376B3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537DFD18" w14:textId="2011A03B" w:rsidR="00F376B3" w:rsidRPr="00720438" w:rsidRDefault="00F376B3" w:rsidP="00F376B3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5" w:type="dxa"/>
            <w:gridSpan w:val="2"/>
            <w:vAlign w:val="bottom"/>
          </w:tcPr>
          <w:p w14:paraId="23637077" w14:textId="77777777" w:rsidR="00F376B3" w:rsidRPr="00720438" w:rsidRDefault="00F376B3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69AE25F6" w14:textId="29D7C22E" w:rsidR="00F376B3" w:rsidRPr="00720438" w:rsidRDefault="00F376B3" w:rsidP="00F376B3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15.80</w:t>
            </w:r>
          </w:p>
        </w:tc>
      </w:tr>
      <w:tr w:rsidR="00F376B3" w:rsidRPr="00720438" w14:paraId="5C1A9F50" w14:textId="77777777" w:rsidTr="003948D2">
        <w:trPr>
          <w:tblHeader/>
        </w:trPr>
        <w:tc>
          <w:tcPr>
            <w:tcW w:w="3780" w:type="dxa"/>
          </w:tcPr>
          <w:p w14:paraId="392E3F95" w14:textId="6AA27074" w:rsidR="00F376B3" w:rsidRPr="00720438" w:rsidRDefault="00F376B3" w:rsidP="000B0131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2043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236" w:type="dxa"/>
          </w:tcPr>
          <w:p w14:paraId="3E4A020F" w14:textId="77777777" w:rsidR="00F376B3" w:rsidRPr="00720438" w:rsidRDefault="00F376B3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383DC581" w14:textId="14F97FDA" w:rsidR="00F376B3" w:rsidRPr="00720438" w:rsidRDefault="00F376B3" w:rsidP="00C50C0F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34CEA75A" w14:textId="77777777" w:rsidR="00F376B3" w:rsidRPr="00720438" w:rsidRDefault="00F376B3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bottom"/>
          </w:tcPr>
          <w:p w14:paraId="76F6F817" w14:textId="6E6116E6" w:rsidR="00F376B3" w:rsidRPr="00720438" w:rsidRDefault="00F376B3" w:rsidP="0061271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B9886BC" w14:textId="77777777" w:rsidR="00F376B3" w:rsidRPr="00720438" w:rsidRDefault="00F376B3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2575C838" w14:textId="75A314AB" w:rsidR="00F376B3" w:rsidRPr="00720438" w:rsidRDefault="00F376B3" w:rsidP="001C77C9">
            <w:pPr>
              <w:pStyle w:val="BodyText"/>
              <w:tabs>
                <w:tab w:val="decimal" w:pos="82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429.91</w:t>
            </w:r>
          </w:p>
        </w:tc>
        <w:tc>
          <w:tcPr>
            <w:tcW w:w="270" w:type="dxa"/>
            <w:gridSpan w:val="2"/>
            <w:vAlign w:val="bottom"/>
          </w:tcPr>
          <w:p w14:paraId="328ED1CE" w14:textId="77777777" w:rsidR="00F376B3" w:rsidRPr="00720438" w:rsidRDefault="00F376B3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gridSpan w:val="3"/>
            <w:vAlign w:val="bottom"/>
          </w:tcPr>
          <w:p w14:paraId="2C138DED" w14:textId="171E85B7" w:rsidR="00F376B3" w:rsidRPr="00720438" w:rsidRDefault="00F376B3" w:rsidP="00F376B3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429.91</w:t>
            </w:r>
          </w:p>
        </w:tc>
        <w:tc>
          <w:tcPr>
            <w:tcW w:w="236" w:type="dxa"/>
            <w:gridSpan w:val="2"/>
            <w:vAlign w:val="bottom"/>
          </w:tcPr>
          <w:p w14:paraId="05387885" w14:textId="77777777" w:rsidR="00F376B3" w:rsidRPr="00720438" w:rsidRDefault="00F376B3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62743B5D" w14:textId="0015C5CE" w:rsidR="00F376B3" w:rsidRPr="00720438" w:rsidRDefault="00F376B3" w:rsidP="00612716">
            <w:pPr>
              <w:pStyle w:val="acctfourfigures"/>
              <w:tabs>
                <w:tab w:val="decimal" w:pos="77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20164FB4" w14:textId="77777777" w:rsidR="00F376B3" w:rsidRPr="00720438" w:rsidRDefault="00F376B3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12FC7BF8" w14:textId="6BB43CC5" w:rsidR="00F376B3" w:rsidRPr="00720438" w:rsidRDefault="00F376B3" w:rsidP="00F376B3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429.94</w:t>
            </w:r>
          </w:p>
        </w:tc>
        <w:tc>
          <w:tcPr>
            <w:tcW w:w="275" w:type="dxa"/>
            <w:gridSpan w:val="2"/>
            <w:vAlign w:val="bottom"/>
          </w:tcPr>
          <w:p w14:paraId="7B2C88D2" w14:textId="77777777" w:rsidR="00F376B3" w:rsidRPr="00720438" w:rsidRDefault="00F376B3" w:rsidP="000B0131">
            <w:pPr>
              <w:pStyle w:val="acctfourfigures"/>
              <w:tabs>
                <w:tab w:val="decimal" w:pos="336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1B4C6064" w14:textId="590BA102" w:rsidR="00F376B3" w:rsidRPr="00720438" w:rsidRDefault="00F376B3" w:rsidP="00F376B3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429.94</w:t>
            </w:r>
          </w:p>
        </w:tc>
      </w:tr>
      <w:tr w:rsidR="00F376B3" w:rsidRPr="00720438" w14:paraId="142F8004" w14:textId="77777777" w:rsidTr="003948D2">
        <w:trPr>
          <w:tblHeader/>
        </w:trPr>
        <w:tc>
          <w:tcPr>
            <w:tcW w:w="3780" w:type="dxa"/>
          </w:tcPr>
          <w:p w14:paraId="75D5961B" w14:textId="7275FBF4" w:rsidR="00F376B3" w:rsidRPr="00720438" w:rsidRDefault="00F376B3" w:rsidP="000B0131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2043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236" w:type="dxa"/>
          </w:tcPr>
          <w:p w14:paraId="1DEC8119" w14:textId="77777777" w:rsidR="00F376B3" w:rsidRPr="00720438" w:rsidRDefault="00F376B3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15215628" w14:textId="42AA8651" w:rsidR="00F376B3" w:rsidRPr="00720438" w:rsidRDefault="00F376B3" w:rsidP="00C50C0F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3AF2E73E" w14:textId="71B38D8D" w:rsidR="00F376B3" w:rsidRPr="00720438" w:rsidRDefault="00F376B3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bottom"/>
          </w:tcPr>
          <w:p w14:paraId="139DFD88" w14:textId="6D3F46C4" w:rsidR="00F376B3" w:rsidRPr="00720438" w:rsidRDefault="00F376B3" w:rsidP="0060543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59.35</w:t>
            </w:r>
          </w:p>
        </w:tc>
        <w:tc>
          <w:tcPr>
            <w:tcW w:w="236" w:type="dxa"/>
            <w:gridSpan w:val="2"/>
            <w:vAlign w:val="bottom"/>
          </w:tcPr>
          <w:p w14:paraId="2F14133D" w14:textId="77777777" w:rsidR="00F376B3" w:rsidRPr="00720438" w:rsidRDefault="00F376B3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3032D3EB" w14:textId="406AF2B7" w:rsidR="00F376B3" w:rsidRPr="00720438" w:rsidRDefault="00F376B3" w:rsidP="00612716">
            <w:pPr>
              <w:pStyle w:val="BodyText"/>
              <w:tabs>
                <w:tab w:val="decimal" w:pos="9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8F8A029" w14:textId="77777777" w:rsidR="00F376B3" w:rsidRPr="00720438" w:rsidRDefault="00F376B3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gridSpan w:val="3"/>
            <w:vAlign w:val="bottom"/>
          </w:tcPr>
          <w:p w14:paraId="65250ACD" w14:textId="0930C0CF" w:rsidR="00F376B3" w:rsidRPr="00720438" w:rsidRDefault="00F376B3" w:rsidP="00F376B3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59.35</w:t>
            </w:r>
          </w:p>
        </w:tc>
        <w:tc>
          <w:tcPr>
            <w:tcW w:w="236" w:type="dxa"/>
            <w:gridSpan w:val="2"/>
            <w:vAlign w:val="bottom"/>
          </w:tcPr>
          <w:p w14:paraId="591C465E" w14:textId="77777777" w:rsidR="00F376B3" w:rsidRPr="00720438" w:rsidRDefault="00F376B3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2CC47391" w14:textId="0D552122" w:rsidR="00F376B3" w:rsidRPr="00720438" w:rsidRDefault="00F376B3" w:rsidP="00F036D3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07925F57" w14:textId="77777777" w:rsidR="00F376B3" w:rsidRPr="00720438" w:rsidRDefault="00F376B3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15604208" w14:textId="40B41D5C" w:rsidR="00F376B3" w:rsidRPr="00720438" w:rsidRDefault="00F376B3" w:rsidP="00F376B3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59.35</w:t>
            </w:r>
          </w:p>
        </w:tc>
        <w:tc>
          <w:tcPr>
            <w:tcW w:w="275" w:type="dxa"/>
            <w:gridSpan w:val="2"/>
            <w:vAlign w:val="bottom"/>
          </w:tcPr>
          <w:p w14:paraId="28D1F3F1" w14:textId="77777777" w:rsidR="00F376B3" w:rsidRPr="00720438" w:rsidRDefault="00F376B3" w:rsidP="000B0131">
            <w:pPr>
              <w:pStyle w:val="acctfourfigures"/>
              <w:tabs>
                <w:tab w:val="decimal" w:pos="336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7F26F26F" w14:textId="16D21490" w:rsidR="00F376B3" w:rsidRPr="00720438" w:rsidRDefault="00F376B3" w:rsidP="00F376B3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59.35</w:t>
            </w:r>
          </w:p>
        </w:tc>
      </w:tr>
      <w:tr w:rsidR="00F376B3" w:rsidRPr="00720438" w14:paraId="7323EFAE" w14:textId="77777777" w:rsidTr="003948D2">
        <w:trPr>
          <w:tblHeader/>
        </w:trPr>
        <w:tc>
          <w:tcPr>
            <w:tcW w:w="3780" w:type="dxa"/>
          </w:tcPr>
          <w:p w14:paraId="678B2388" w14:textId="7B8B3695" w:rsidR="00F376B3" w:rsidRPr="00720438" w:rsidRDefault="00F376B3" w:rsidP="000B0131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2043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เงินฝากประจำ</w:t>
            </w:r>
          </w:p>
        </w:tc>
        <w:tc>
          <w:tcPr>
            <w:tcW w:w="236" w:type="dxa"/>
          </w:tcPr>
          <w:p w14:paraId="5FDEF6D0" w14:textId="77777777" w:rsidR="00F376B3" w:rsidRPr="00720438" w:rsidRDefault="00F376B3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07AF84AC" w14:textId="22EFAD24" w:rsidR="00F376B3" w:rsidRPr="00720438" w:rsidRDefault="00F376B3" w:rsidP="00C50C0F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73817EAB" w14:textId="77777777" w:rsidR="00F376B3" w:rsidRPr="00720438" w:rsidRDefault="00F376B3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bottom"/>
          </w:tcPr>
          <w:p w14:paraId="49E54B33" w14:textId="714F6A49" w:rsidR="00F376B3" w:rsidRPr="00720438" w:rsidRDefault="00F376B3" w:rsidP="0061271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C82BEB6" w14:textId="77777777" w:rsidR="00F376B3" w:rsidRPr="00720438" w:rsidRDefault="00F376B3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3EDB4E7E" w14:textId="106569B4" w:rsidR="00F376B3" w:rsidRPr="00720438" w:rsidRDefault="00F376B3" w:rsidP="00CC4F28">
            <w:pPr>
              <w:pStyle w:val="BodyText"/>
              <w:tabs>
                <w:tab w:val="decimal" w:pos="82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241.71</w:t>
            </w:r>
          </w:p>
        </w:tc>
        <w:tc>
          <w:tcPr>
            <w:tcW w:w="270" w:type="dxa"/>
            <w:gridSpan w:val="2"/>
            <w:vAlign w:val="bottom"/>
          </w:tcPr>
          <w:p w14:paraId="7E5F13B5" w14:textId="77777777" w:rsidR="00F376B3" w:rsidRPr="00720438" w:rsidRDefault="00F376B3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gridSpan w:val="3"/>
            <w:vAlign w:val="bottom"/>
          </w:tcPr>
          <w:p w14:paraId="20840217" w14:textId="0D8263B1" w:rsidR="00F376B3" w:rsidRPr="00720438" w:rsidRDefault="00F376B3" w:rsidP="00F376B3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241.71</w:t>
            </w:r>
          </w:p>
        </w:tc>
        <w:tc>
          <w:tcPr>
            <w:tcW w:w="236" w:type="dxa"/>
            <w:gridSpan w:val="2"/>
            <w:vAlign w:val="bottom"/>
          </w:tcPr>
          <w:p w14:paraId="0350DF3C" w14:textId="77777777" w:rsidR="00F376B3" w:rsidRPr="00720438" w:rsidRDefault="00F376B3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5090C116" w14:textId="15E4C934" w:rsidR="00F376B3" w:rsidRPr="00720438" w:rsidRDefault="00F376B3" w:rsidP="00F036D3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5C4C3CFD" w14:textId="77777777" w:rsidR="00F376B3" w:rsidRPr="00720438" w:rsidRDefault="00F376B3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73CC9823" w14:textId="79AA6109" w:rsidR="00F376B3" w:rsidRPr="00720438" w:rsidRDefault="00F376B3" w:rsidP="00F376B3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241.71</w:t>
            </w:r>
          </w:p>
        </w:tc>
        <w:tc>
          <w:tcPr>
            <w:tcW w:w="275" w:type="dxa"/>
            <w:gridSpan w:val="2"/>
            <w:vAlign w:val="bottom"/>
          </w:tcPr>
          <w:p w14:paraId="0AF57BF1" w14:textId="77777777" w:rsidR="00F376B3" w:rsidRPr="00720438" w:rsidRDefault="00F376B3" w:rsidP="000B0131">
            <w:pPr>
              <w:pStyle w:val="acctfourfigures"/>
              <w:tabs>
                <w:tab w:val="decimal" w:pos="336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1316F78F" w14:textId="675A1918" w:rsidR="00F376B3" w:rsidRPr="00720438" w:rsidRDefault="00F376B3" w:rsidP="00F376B3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241.71</w:t>
            </w:r>
          </w:p>
        </w:tc>
      </w:tr>
      <w:tr w:rsidR="00F376B3" w:rsidRPr="00720438" w14:paraId="44FDB888" w14:textId="77777777" w:rsidTr="003948D2">
        <w:trPr>
          <w:tblHeader/>
        </w:trPr>
        <w:tc>
          <w:tcPr>
            <w:tcW w:w="3780" w:type="dxa"/>
          </w:tcPr>
          <w:p w14:paraId="130DF2BD" w14:textId="77777777" w:rsidR="00F376B3" w:rsidRPr="00720438" w:rsidRDefault="00F376B3" w:rsidP="00AD7A3A">
            <w:pPr>
              <w:ind w:left="165" w:hanging="165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1925F11D" w14:textId="0F92015B" w:rsidR="00F376B3" w:rsidRPr="00720438" w:rsidRDefault="00F376B3" w:rsidP="00AD7A3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5F9F9EB4" w14:textId="24B10A07" w:rsidR="00F376B3" w:rsidRPr="00720438" w:rsidRDefault="00F376B3" w:rsidP="00AB513E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gridSpan w:val="2"/>
          </w:tcPr>
          <w:p w14:paraId="09984FF0" w14:textId="77777777" w:rsidR="00F376B3" w:rsidRPr="00720438" w:rsidRDefault="00F376B3" w:rsidP="00AD7A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bottom"/>
          </w:tcPr>
          <w:p w14:paraId="333F56EC" w14:textId="5617D621" w:rsidR="00F376B3" w:rsidRPr="00720438" w:rsidRDefault="00F376B3" w:rsidP="00AD7A3A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1FF66012" w14:textId="77777777" w:rsidR="00F376B3" w:rsidRPr="00720438" w:rsidRDefault="00F376B3" w:rsidP="00AD7A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49D05F31" w14:textId="703D20E7" w:rsidR="00F376B3" w:rsidRPr="00720438" w:rsidRDefault="00F376B3" w:rsidP="00AD7A3A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9E0ADAC" w14:textId="253985F5" w:rsidR="00F376B3" w:rsidRPr="00720438" w:rsidRDefault="00F376B3" w:rsidP="00AD7A3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gridSpan w:val="3"/>
            <w:vAlign w:val="bottom"/>
          </w:tcPr>
          <w:p w14:paraId="1B737548" w14:textId="35EAA193" w:rsidR="00F376B3" w:rsidRPr="00720438" w:rsidRDefault="00F376B3" w:rsidP="00F376B3">
            <w:pPr>
              <w:pStyle w:val="BodyText"/>
              <w:tabs>
                <w:tab w:val="decimal" w:pos="516"/>
                <w:tab w:val="decimal" w:pos="7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766FDCF" w14:textId="77777777" w:rsidR="00F376B3" w:rsidRPr="00720438" w:rsidRDefault="00F376B3" w:rsidP="00AD7A3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0523BFF3" w14:textId="1E5F5266" w:rsidR="00F376B3" w:rsidRPr="00720438" w:rsidRDefault="00F376B3" w:rsidP="00F036D3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47878746" w14:textId="77777777" w:rsidR="00F376B3" w:rsidRPr="00720438" w:rsidRDefault="00F376B3" w:rsidP="00AD7A3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355D5289" w14:textId="77777777" w:rsidR="00F376B3" w:rsidRPr="00720438" w:rsidRDefault="00F376B3" w:rsidP="00F376B3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58341DE5" w14:textId="77777777" w:rsidR="00F376B3" w:rsidRPr="00720438" w:rsidRDefault="00F376B3" w:rsidP="00AD7A3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374AA08B" w14:textId="77777777" w:rsidR="00F376B3" w:rsidRPr="00720438" w:rsidRDefault="00F376B3" w:rsidP="00F376B3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76B3" w:rsidRPr="00720438" w14:paraId="2E76BB7D" w14:textId="77777777" w:rsidTr="003948D2">
        <w:trPr>
          <w:tblHeader/>
        </w:trPr>
        <w:tc>
          <w:tcPr>
            <w:tcW w:w="3780" w:type="dxa"/>
            <w:hideMark/>
          </w:tcPr>
          <w:p w14:paraId="4EDA49A8" w14:textId="106F7BEA" w:rsidR="00F376B3" w:rsidRPr="00720438" w:rsidRDefault="00F376B3" w:rsidP="000B013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27489A8F" w14:textId="77777777" w:rsidR="00F376B3" w:rsidRPr="00720438" w:rsidRDefault="00F376B3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275E2256" w14:textId="084ACA32" w:rsidR="00F376B3" w:rsidRPr="00720438" w:rsidRDefault="00F376B3" w:rsidP="00AB513E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gridSpan w:val="2"/>
          </w:tcPr>
          <w:p w14:paraId="61581488" w14:textId="233AFD4E" w:rsidR="00F376B3" w:rsidRPr="00720438" w:rsidRDefault="00F376B3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2"/>
          </w:tcPr>
          <w:p w14:paraId="0B1896B4" w14:textId="698BEC4E" w:rsidR="00F376B3" w:rsidRPr="00720438" w:rsidRDefault="00F376B3" w:rsidP="00F036D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495A1D14" w14:textId="23AB49B8" w:rsidR="00F376B3" w:rsidRPr="00720438" w:rsidRDefault="00F376B3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211A701E" w14:textId="2E67485E" w:rsidR="00F376B3" w:rsidRPr="00720438" w:rsidRDefault="00F376B3" w:rsidP="00F036D3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E4BFF4D" w14:textId="77777777" w:rsidR="00F376B3" w:rsidRPr="00720438" w:rsidRDefault="00F376B3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gridSpan w:val="3"/>
            <w:vAlign w:val="bottom"/>
          </w:tcPr>
          <w:p w14:paraId="148DDCA1" w14:textId="688F96D7" w:rsidR="00F376B3" w:rsidRPr="00720438" w:rsidRDefault="00F376B3" w:rsidP="00F376B3">
            <w:pPr>
              <w:pStyle w:val="BodyText"/>
              <w:tabs>
                <w:tab w:val="decimal" w:pos="516"/>
                <w:tab w:val="decimal" w:pos="7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155D40C" w14:textId="2ECEAD01" w:rsidR="00F376B3" w:rsidRPr="00720438" w:rsidRDefault="00F376B3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74B495BD" w14:textId="0E6D3A3B" w:rsidR="00F376B3" w:rsidRPr="00720438" w:rsidRDefault="00F376B3" w:rsidP="00F036D3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4EE17B81" w14:textId="43CCCD2F" w:rsidR="00F376B3" w:rsidRPr="00720438" w:rsidRDefault="00F376B3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3B4BE9D7" w14:textId="39BED6EB" w:rsidR="00F376B3" w:rsidRPr="00720438" w:rsidRDefault="00F376B3" w:rsidP="00F376B3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6A56BF1C" w14:textId="77777777" w:rsidR="00F376B3" w:rsidRPr="00720438" w:rsidRDefault="00F376B3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31C0046E" w14:textId="77777777" w:rsidR="00F376B3" w:rsidRPr="00720438" w:rsidRDefault="00F376B3" w:rsidP="00F376B3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76B3" w:rsidRPr="00720438" w14:paraId="1FA32A88" w14:textId="77777777" w:rsidTr="003948D2">
        <w:trPr>
          <w:tblHeader/>
        </w:trPr>
        <w:tc>
          <w:tcPr>
            <w:tcW w:w="3780" w:type="dxa"/>
          </w:tcPr>
          <w:p w14:paraId="1C0387D9" w14:textId="631F0F3F" w:rsidR="00F376B3" w:rsidRPr="00720438" w:rsidRDefault="00F376B3" w:rsidP="000B013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2043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4E7F56B7" w14:textId="77777777" w:rsidR="00F376B3" w:rsidRPr="00720438" w:rsidRDefault="00F376B3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062E7DE1" w14:textId="5FD1FE24" w:rsidR="00F376B3" w:rsidRPr="00720438" w:rsidRDefault="00F376B3" w:rsidP="00C50C0F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gridSpan w:val="2"/>
          </w:tcPr>
          <w:p w14:paraId="409FDA95" w14:textId="77777777" w:rsidR="00F376B3" w:rsidRPr="00720438" w:rsidRDefault="00F376B3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bottom"/>
          </w:tcPr>
          <w:p w14:paraId="4F9168A9" w14:textId="3ED94222" w:rsidR="00F376B3" w:rsidRPr="00720438" w:rsidRDefault="00F376B3" w:rsidP="0061271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868EFC4" w14:textId="77777777" w:rsidR="00F376B3" w:rsidRPr="00720438" w:rsidRDefault="00F376B3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0CC2F9EA" w14:textId="45B166FD" w:rsidR="00F376B3" w:rsidRPr="00720438" w:rsidRDefault="00F376B3" w:rsidP="00605431">
            <w:pPr>
              <w:pStyle w:val="BodyText"/>
              <w:tabs>
                <w:tab w:val="decimal" w:pos="83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(8,879.76)</w:t>
            </w:r>
          </w:p>
        </w:tc>
        <w:tc>
          <w:tcPr>
            <w:tcW w:w="270" w:type="dxa"/>
            <w:gridSpan w:val="2"/>
            <w:vAlign w:val="bottom"/>
          </w:tcPr>
          <w:p w14:paraId="2EFA32F7" w14:textId="77777777" w:rsidR="00F376B3" w:rsidRPr="00720438" w:rsidRDefault="00F376B3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gridSpan w:val="3"/>
            <w:vAlign w:val="bottom"/>
          </w:tcPr>
          <w:p w14:paraId="4F8206F8" w14:textId="7DC0BDD6" w:rsidR="00F376B3" w:rsidRPr="00720438" w:rsidRDefault="00F376B3" w:rsidP="00F376B3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(8,879.76)</w:t>
            </w:r>
          </w:p>
        </w:tc>
        <w:tc>
          <w:tcPr>
            <w:tcW w:w="236" w:type="dxa"/>
            <w:gridSpan w:val="2"/>
            <w:vAlign w:val="bottom"/>
          </w:tcPr>
          <w:p w14:paraId="4A523EBF" w14:textId="77777777" w:rsidR="00F376B3" w:rsidRPr="00720438" w:rsidRDefault="00F376B3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503DF961" w14:textId="05079E0B" w:rsidR="00F376B3" w:rsidRPr="00720438" w:rsidRDefault="00F376B3" w:rsidP="00F036D3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7494EFD4" w14:textId="77777777" w:rsidR="00F376B3" w:rsidRPr="00720438" w:rsidRDefault="00F376B3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10C17FF2" w14:textId="08201AB8" w:rsidR="00F376B3" w:rsidRPr="00720438" w:rsidRDefault="00F376B3" w:rsidP="00F376B3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(8,914.56)</w:t>
            </w:r>
          </w:p>
        </w:tc>
        <w:tc>
          <w:tcPr>
            <w:tcW w:w="275" w:type="dxa"/>
            <w:gridSpan w:val="2"/>
            <w:vAlign w:val="bottom"/>
          </w:tcPr>
          <w:p w14:paraId="6A5617FD" w14:textId="77777777" w:rsidR="00F376B3" w:rsidRPr="00720438" w:rsidRDefault="00F376B3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355BD911" w14:textId="03D4AB72" w:rsidR="00F376B3" w:rsidRPr="00720438" w:rsidRDefault="00F376B3" w:rsidP="00F376B3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(8,914.56)</w:t>
            </w:r>
          </w:p>
        </w:tc>
      </w:tr>
      <w:tr w:rsidR="00F376B3" w:rsidRPr="00720438" w14:paraId="6038F71D" w14:textId="77777777" w:rsidTr="003948D2">
        <w:trPr>
          <w:tblHeader/>
        </w:trPr>
        <w:tc>
          <w:tcPr>
            <w:tcW w:w="3780" w:type="dxa"/>
          </w:tcPr>
          <w:p w14:paraId="1CB043F8" w14:textId="21F5A54A" w:rsidR="00F376B3" w:rsidRPr="00720438" w:rsidRDefault="00F376B3" w:rsidP="00EF2AD3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2043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หนี้สินอนุพันธ์</w:t>
            </w:r>
            <w:r w:rsidRPr="00720438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 </w:t>
            </w:r>
            <w:r w:rsidRPr="0072043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312C4D4C" w14:textId="77777777" w:rsidR="00F376B3" w:rsidRPr="00720438" w:rsidRDefault="00F376B3" w:rsidP="00EF2AD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0B9E2C09" w14:textId="02A5852F" w:rsidR="00F376B3" w:rsidRPr="00720438" w:rsidRDefault="00F376B3" w:rsidP="001C77C9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(43.0</w:t>
            </w:r>
            <w:r w:rsidRPr="007204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7204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8" w:type="dxa"/>
            <w:gridSpan w:val="2"/>
          </w:tcPr>
          <w:p w14:paraId="4E0C1D6D" w14:textId="77777777" w:rsidR="00F376B3" w:rsidRPr="00720438" w:rsidRDefault="00F376B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bottom"/>
          </w:tcPr>
          <w:p w14:paraId="41D1B55D" w14:textId="2FCAF87B" w:rsidR="00F376B3" w:rsidRPr="00720438" w:rsidRDefault="00F376B3" w:rsidP="0061271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52797AA" w14:textId="77777777" w:rsidR="00F376B3" w:rsidRPr="00720438" w:rsidRDefault="00F376B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7AF2174A" w14:textId="54C0C889" w:rsidR="00F376B3" w:rsidRPr="00720438" w:rsidRDefault="00F376B3" w:rsidP="00612716">
            <w:pPr>
              <w:pStyle w:val="BodyText"/>
              <w:tabs>
                <w:tab w:val="decimal" w:pos="9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4747D7A" w14:textId="77777777" w:rsidR="00F376B3" w:rsidRPr="00720438" w:rsidRDefault="00F376B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gridSpan w:val="3"/>
            <w:vAlign w:val="bottom"/>
          </w:tcPr>
          <w:p w14:paraId="73FE7414" w14:textId="7655C452" w:rsidR="00F376B3" w:rsidRPr="00720438" w:rsidRDefault="00F376B3" w:rsidP="00F376B3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(43.08)</w:t>
            </w:r>
          </w:p>
        </w:tc>
        <w:tc>
          <w:tcPr>
            <w:tcW w:w="236" w:type="dxa"/>
            <w:gridSpan w:val="2"/>
            <w:vAlign w:val="bottom"/>
          </w:tcPr>
          <w:p w14:paraId="03B81D67" w14:textId="77777777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494CAEE4" w14:textId="1046D0C9" w:rsidR="00F376B3" w:rsidRPr="00720438" w:rsidRDefault="00F376B3" w:rsidP="00F036D3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1DDE3CB1" w14:textId="77777777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71CB204C" w14:textId="2A185879" w:rsidR="00F376B3" w:rsidRPr="00720438" w:rsidRDefault="00F376B3" w:rsidP="00F376B3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(43.08)</w:t>
            </w:r>
          </w:p>
        </w:tc>
        <w:tc>
          <w:tcPr>
            <w:tcW w:w="275" w:type="dxa"/>
            <w:gridSpan w:val="2"/>
            <w:vAlign w:val="bottom"/>
          </w:tcPr>
          <w:p w14:paraId="18A30730" w14:textId="77777777" w:rsidR="00F376B3" w:rsidRPr="00720438" w:rsidRDefault="00F376B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2530E7CA" w14:textId="38FAF65D" w:rsidR="00F376B3" w:rsidRPr="00720438" w:rsidRDefault="00F376B3" w:rsidP="00F376B3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(43.08)</w:t>
            </w:r>
          </w:p>
        </w:tc>
      </w:tr>
      <w:tr w:rsidR="00F376B3" w:rsidRPr="00720438" w14:paraId="04FF89B0" w14:textId="77777777" w:rsidTr="003948D2">
        <w:trPr>
          <w:tblHeader/>
        </w:trPr>
        <w:tc>
          <w:tcPr>
            <w:tcW w:w="3780" w:type="dxa"/>
          </w:tcPr>
          <w:p w14:paraId="66011ADF" w14:textId="77CAC9BD" w:rsidR="00F376B3" w:rsidRPr="00720438" w:rsidRDefault="00F376B3" w:rsidP="00EF2AD3">
            <w:pPr>
              <w:ind w:left="165" w:hanging="165"/>
              <w:jc w:val="lef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2043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หนี้สินอนุพันธ์</w:t>
            </w:r>
            <w:r w:rsidRPr="00720438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 </w:t>
            </w:r>
            <w:r w:rsidRPr="0072043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  <w:p w14:paraId="052D6885" w14:textId="4C87B9B0" w:rsidR="00F376B3" w:rsidRPr="00720438" w:rsidRDefault="00F376B3" w:rsidP="00373CE5">
            <w:pPr>
              <w:tabs>
                <w:tab w:val="left" w:pos="200"/>
              </w:tabs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2043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   </w:t>
            </w:r>
            <w:r w:rsidRPr="0072043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และเงินต้นต่างสกุล</w:t>
            </w:r>
            <w:r w:rsidRPr="0072043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</w:t>
            </w:r>
          </w:p>
        </w:tc>
        <w:tc>
          <w:tcPr>
            <w:tcW w:w="236" w:type="dxa"/>
          </w:tcPr>
          <w:p w14:paraId="3A0F5D0E" w14:textId="77777777" w:rsidR="00F376B3" w:rsidRPr="00720438" w:rsidRDefault="00F376B3" w:rsidP="00EF2AD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7A71B866" w14:textId="210034DB" w:rsidR="00F376B3" w:rsidRPr="00720438" w:rsidRDefault="00F376B3" w:rsidP="00AB513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(269.82)</w:t>
            </w:r>
          </w:p>
        </w:tc>
        <w:tc>
          <w:tcPr>
            <w:tcW w:w="238" w:type="dxa"/>
            <w:gridSpan w:val="2"/>
          </w:tcPr>
          <w:p w14:paraId="77BC2AD8" w14:textId="403D87A1" w:rsidR="00F376B3" w:rsidRPr="00720438" w:rsidRDefault="00F376B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bottom"/>
          </w:tcPr>
          <w:p w14:paraId="08C4A22C" w14:textId="18AB5044" w:rsidR="00F376B3" w:rsidRPr="00720438" w:rsidRDefault="00F376B3" w:rsidP="0061271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A8E35A4" w14:textId="77777777" w:rsidR="00F376B3" w:rsidRPr="00720438" w:rsidRDefault="00F376B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3CACD59B" w14:textId="02DA062A" w:rsidR="00F376B3" w:rsidRPr="00720438" w:rsidRDefault="00F376B3" w:rsidP="00612716">
            <w:pPr>
              <w:pStyle w:val="BodyText"/>
              <w:tabs>
                <w:tab w:val="decimal" w:pos="9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D8B6D0E" w14:textId="6FDDE4F5" w:rsidR="00F376B3" w:rsidRPr="00720438" w:rsidRDefault="00F376B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gridSpan w:val="3"/>
            <w:vAlign w:val="bottom"/>
          </w:tcPr>
          <w:p w14:paraId="78E39271" w14:textId="0F71F08A" w:rsidR="00F376B3" w:rsidRPr="00720438" w:rsidRDefault="00F376B3" w:rsidP="00F376B3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(269.82)</w:t>
            </w:r>
          </w:p>
        </w:tc>
        <w:tc>
          <w:tcPr>
            <w:tcW w:w="236" w:type="dxa"/>
            <w:gridSpan w:val="2"/>
            <w:vAlign w:val="bottom"/>
          </w:tcPr>
          <w:p w14:paraId="4D75E985" w14:textId="45249B78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3F8C5F85" w14:textId="07C458C2" w:rsidR="00F376B3" w:rsidRPr="00720438" w:rsidRDefault="00F376B3" w:rsidP="00F036D3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073940BF" w14:textId="77777777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3A75812E" w14:textId="2E3F0F9F" w:rsidR="00F376B3" w:rsidRPr="00720438" w:rsidRDefault="00F376B3" w:rsidP="00F376B3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(269.82)</w:t>
            </w:r>
          </w:p>
        </w:tc>
        <w:tc>
          <w:tcPr>
            <w:tcW w:w="275" w:type="dxa"/>
            <w:gridSpan w:val="2"/>
            <w:vAlign w:val="bottom"/>
          </w:tcPr>
          <w:p w14:paraId="48E9987A" w14:textId="425FF433" w:rsidR="00F376B3" w:rsidRPr="00720438" w:rsidRDefault="00F376B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0E41950B" w14:textId="09E116D9" w:rsidR="00F376B3" w:rsidRPr="00720438" w:rsidRDefault="00F376B3" w:rsidP="00F376B3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(269.82)</w:t>
            </w:r>
          </w:p>
        </w:tc>
      </w:tr>
      <w:tr w:rsidR="00F376B3" w:rsidRPr="00720438" w14:paraId="1A2B4A32" w14:textId="77777777" w:rsidTr="003948D2">
        <w:trPr>
          <w:tblHeader/>
        </w:trPr>
        <w:tc>
          <w:tcPr>
            <w:tcW w:w="3780" w:type="dxa"/>
          </w:tcPr>
          <w:p w14:paraId="2433F0B8" w14:textId="77777777" w:rsidR="00F376B3" w:rsidRPr="00720438" w:rsidRDefault="00F376B3" w:rsidP="00F036D3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2043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77A67EEF" w14:textId="77777777" w:rsidR="00F376B3" w:rsidRPr="00720438" w:rsidRDefault="00F376B3" w:rsidP="00F036D3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49609617" w14:textId="160F9089" w:rsidR="00F376B3" w:rsidRPr="00720438" w:rsidRDefault="00F376B3" w:rsidP="00F036D3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gridSpan w:val="2"/>
          </w:tcPr>
          <w:p w14:paraId="196ACAF2" w14:textId="77777777" w:rsidR="00F376B3" w:rsidRPr="00720438" w:rsidRDefault="00F376B3" w:rsidP="00F036D3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70" w:type="dxa"/>
            <w:gridSpan w:val="2"/>
            <w:vAlign w:val="bottom"/>
          </w:tcPr>
          <w:p w14:paraId="30F8708B" w14:textId="6CF99BC2" w:rsidR="00F376B3" w:rsidRPr="00720438" w:rsidRDefault="00F376B3" w:rsidP="009B700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(0.86)</w:t>
            </w:r>
          </w:p>
        </w:tc>
        <w:tc>
          <w:tcPr>
            <w:tcW w:w="236" w:type="dxa"/>
            <w:gridSpan w:val="2"/>
          </w:tcPr>
          <w:p w14:paraId="46025B0A" w14:textId="77777777" w:rsidR="00F376B3" w:rsidRPr="00720438" w:rsidRDefault="00F376B3" w:rsidP="00F036D3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636B609A" w14:textId="012B3D4C" w:rsidR="00F376B3" w:rsidRPr="00720438" w:rsidRDefault="00F376B3" w:rsidP="00612716">
            <w:pPr>
              <w:pStyle w:val="BodyText"/>
              <w:tabs>
                <w:tab w:val="decimal" w:pos="9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965E936" w14:textId="77777777" w:rsidR="00F376B3" w:rsidRPr="00720438" w:rsidRDefault="00F376B3" w:rsidP="00F036D3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gridSpan w:val="3"/>
            <w:vAlign w:val="bottom"/>
          </w:tcPr>
          <w:p w14:paraId="45B07A5C" w14:textId="3112D1EF" w:rsidR="00F376B3" w:rsidRPr="00720438" w:rsidRDefault="00F376B3" w:rsidP="00F376B3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(0.86)</w:t>
            </w:r>
          </w:p>
        </w:tc>
        <w:tc>
          <w:tcPr>
            <w:tcW w:w="236" w:type="dxa"/>
            <w:gridSpan w:val="2"/>
            <w:vAlign w:val="bottom"/>
          </w:tcPr>
          <w:p w14:paraId="1E52E8AD" w14:textId="77777777" w:rsidR="00F376B3" w:rsidRPr="00720438" w:rsidRDefault="00F376B3" w:rsidP="00F036D3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6DB4F2BC" w14:textId="128DC4A0" w:rsidR="00F376B3" w:rsidRPr="00720438" w:rsidRDefault="00F376B3" w:rsidP="00F036D3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51D117D9" w14:textId="77777777" w:rsidR="00F376B3" w:rsidRPr="00720438" w:rsidRDefault="00F376B3" w:rsidP="00F036D3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5D8CBBEB" w14:textId="03CA1FCB" w:rsidR="00F376B3" w:rsidRPr="00720438" w:rsidRDefault="00F376B3" w:rsidP="00F376B3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(0.86)</w:t>
            </w:r>
          </w:p>
        </w:tc>
        <w:tc>
          <w:tcPr>
            <w:tcW w:w="275" w:type="dxa"/>
            <w:gridSpan w:val="2"/>
            <w:vAlign w:val="bottom"/>
          </w:tcPr>
          <w:p w14:paraId="7B120946" w14:textId="77777777" w:rsidR="00F376B3" w:rsidRPr="00720438" w:rsidRDefault="00F376B3" w:rsidP="00F036D3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11483523" w14:textId="1C2A8A84" w:rsidR="00F376B3" w:rsidRPr="00720438" w:rsidRDefault="00F376B3" w:rsidP="00F376B3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(0.86)</w:t>
            </w:r>
          </w:p>
        </w:tc>
      </w:tr>
      <w:tr w:rsidR="00F376B3" w:rsidRPr="00720438" w14:paraId="778E95F8" w14:textId="77777777" w:rsidTr="003948D2">
        <w:trPr>
          <w:gridAfter w:val="1"/>
          <w:wAfter w:w="18" w:type="dxa"/>
          <w:tblHeader/>
        </w:trPr>
        <w:tc>
          <w:tcPr>
            <w:tcW w:w="3780" w:type="dxa"/>
            <w:vAlign w:val="bottom"/>
          </w:tcPr>
          <w:p w14:paraId="2B17BFB0" w14:textId="77777777" w:rsidR="00EF2AD3" w:rsidRPr="00720438" w:rsidRDefault="00EF2AD3" w:rsidP="00EF2AD3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492191E9" w14:textId="77777777" w:rsidR="00EF2AD3" w:rsidRPr="00720438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9" w:type="dxa"/>
            <w:gridSpan w:val="25"/>
            <w:hideMark/>
          </w:tcPr>
          <w:p w14:paraId="27E782B8" w14:textId="77777777" w:rsidR="00EF2AD3" w:rsidRPr="00720438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376B3" w:rsidRPr="00720438" w14:paraId="1CA7F443" w14:textId="77777777" w:rsidTr="003948D2">
        <w:trPr>
          <w:gridAfter w:val="1"/>
          <w:wAfter w:w="18" w:type="dxa"/>
          <w:tblHeader/>
        </w:trPr>
        <w:tc>
          <w:tcPr>
            <w:tcW w:w="3780" w:type="dxa"/>
            <w:vAlign w:val="bottom"/>
          </w:tcPr>
          <w:p w14:paraId="341C5616" w14:textId="77777777" w:rsidR="00EF2AD3" w:rsidRPr="00720438" w:rsidRDefault="00EF2AD3" w:rsidP="00EF2AD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3E1F61BC" w14:textId="77777777" w:rsidR="00EF2AD3" w:rsidRPr="00720438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033" w:type="dxa"/>
            <w:gridSpan w:val="13"/>
            <w:tcBorders>
              <w:bottom w:val="single" w:sz="4" w:space="0" w:color="auto"/>
            </w:tcBorders>
            <w:hideMark/>
          </w:tcPr>
          <w:p w14:paraId="54F537AC" w14:textId="77777777" w:rsidR="00EF2AD3" w:rsidRPr="00720438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5E659B2C" w14:textId="77777777" w:rsidR="00EF2AD3" w:rsidRPr="00720438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540" w:type="dxa"/>
            <w:gridSpan w:val="10"/>
            <w:vAlign w:val="bottom"/>
            <w:hideMark/>
          </w:tcPr>
          <w:p w14:paraId="7AFED114" w14:textId="77777777" w:rsidR="00EF2AD3" w:rsidRPr="00720438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376B3" w:rsidRPr="00720438" w14:paraId="647F7D54" w14:textId="77777777" w:rsidTr="003948D2">
        <w:trPr>
          <w:gridAfter w:val="1"/>
          <w:wAfter w:w="18" w:type="dxa"/>
          <w:tblHeader/>
        </w:trPr>
        <w:tc>
          <w:tcPr>
            <w:tcW w:w="3780" w:type="dxa"/>
            <w:hideMark/>
          </w:tcPr>
          <w:p w14:paraId="72527BE3" w14:textId="77777777" w:rsidR="00F376B3" w:rsidRPr="00720438" w:rsidRDefault="00F376B3" w:rsidP="00EF2AD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167B397" w14:textId="77777777" w:rsidR="00F376B3" w:rsidRPr="00720438" w:rsidRDefault="00F376B3" w:rsidP="00EF2AD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2619912" w14:textId="77777777" w:rsidR="00F376B3" w:rsidRPr="00720438" w:rsidRDefault="00F376B3" w:rsidP="00EF2AD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553A32FC" w14:textId="77777777" w:rsidR="00F376B3" w:rsidRPr="00720438" w:rsidRDefault="00F376B3" w:rsidP="00EF2AD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34C2D985" w14:textId="083AF110" w:rsidR="00F376B3" w:rsidRPr="00720438" w:rsidRDefault="00F376B3" w:rsidP="00EF2AD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7" w:type="dxa"/>
            <w:gridSpan w:val="2"/>
            <w:vAlign w:val="bottom"/>
            <w:hideMark/>
          </w:tcPr>
          <w:p w14:paraId="321F9357" w14:textId="77777777" w:rsidR="00F376B3" w:rsidRPr="00720438" w:rsidRDefault="00F376B3" w:rsidP="00EF2AD3">
            <w:pPr>
              <w:spacing w:line="240" w:lineRule="auto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00644A26" w14:textId="77777777" w:rsidR="00F376B3" w:rsidRPr="00720438" w:rsidRDefault="00F376B3" w:rsidP="00EF2AD3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8" w:type="dxa"/>
            <w:gridSpan w:val="2"/>
          </w:tcPr>
          <w:p w14:paraId="227D499B" w14:textId="77777777" w:rsidR="00F376B3" w:rsidRPr="00720438" w:rsidRDefault="00F376B3" w:rsidP="00EF2AD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3B7D82D2" w14:textId="73804CEA" w:rsidR="00F376B3" w:rsidRPr="00720438" w:rsidRDefault="00F376B3" w:rsidP="00B4124D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204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204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7204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7204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59108D67" w14:textId="77777777" w:rsidR="00F376B3" w:rsidRPr="00720438" w:rsidRDefault="00F376B3" w:rsidP="00EF2AD3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gridSpan w:val="2"/>
            <w:vAlign w:val="bottom"/>
            <w:hideMark/>
          </w:tcPr>
          <w:p w14:paraId="6B0D7D76" w14:textId="77777777" w:rsidR="00F376B3" w:rsidRPr="00720438" w:rsidRDefault="00F376B3" w:rsidP="00EF2AD3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7F92F7EC" w14:textId="77777777" w:rsidR="00F376B3" w:rsidRPr="00720438" w:rsidRDefault="00F376B3" w:rsidP="00EF2AD3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270" w:type="dxa"/>
            <w:gridSpan w:val="2"/>
            <w:vAlign w:val="bottom"/>
          </w:tcPr>
          <w:p w14:paraId="443E13D7" w14:textId="77777777" w:rsidR="00F376B3" w:rsidRPr="00720438" w:rsidRDefault="00F376B3" w:rsidP="00EF2AD3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  <w:hideMark/>
          </w:tcPr>
          <w:p w14:paraId="1C8C09BB" w14:textId="77777777" w:rsidR="00F376B3" w:rsidRPr="00720438" w:rsidRDefault="00F376B3" w:rsidP="00EF2AD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435E109E" w14:textId="77777777" w:rsidR="00F376B3" w:rsidRPr="00720438" w:rsidRDefault="00F376B3" w:rsidP="00EF2AD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0AB05465" w14:textId="63C67CAE" w:rsidR="00F376B3" w:rsidRPr="00720438" w:rsidRDefault="00F376B3" w:rsidP="00EF2AD3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2043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204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</w:tcBorders>
          </w:tcPr>
          <w:p w14:paraId="29A255C0" w14:textId="77777777" w:rsidR="00F376B3" w:rsidRPr="00720438" w:rsidRDefault="00F376B3" w:rsidP="00EF2AD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53C05CEC" w14:textId="60014D98" w:rsidR="00F376B3" w:rsidRPr="00720438" w:rsidRDefault="00F376B3" w:rsidP="00EF2AD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2043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204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5" w:type="dxa"/>
            <w:gridSpan w:val="2"/>
            <w:tcBorders>
              <w:top w:val="single" w:sz="4" w:space="0" w:color="auto"/>
            </w:tcBorders>
          </w:tcPr>
          <w:p w14:paraId="15B9B017" w14:textId="77777777" w:rsidR="00F376B3" w:rsidRPr="00720438" w:rsidRDefault="00F376B3" w:rsidP="00EF2AD3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27899756" w14:textId="77777777" w:rsidR="00F376B3" w:rsidRPr="00720438" w:rsidRDefault="00F376B3" w:rsidP="00EF2AD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376B3" w:rsidRPr="00720438" w14:paraId="4983941C" w14:textId="77777777" w:rsidTr="003948D2">
        <w:trPr>
          <w:gridAfter w:val="1"/>
          <w:wAfter w:w="18" w:type="dxa"/>
          <w:tblHeader/>
        </w:trPr>
        <w:tc>
          <w:tcPr>
            <w:tcW w:w="3780" w:type="dxa"/>
          </w:tcPr>
          <w:p w14:paraId="09F7FD79" w14:textId="5E9CA25E" w:rsidR="00EF2AD3" w:rsidRPr="00720438" w:rsidRDefault="00EF2AD3" w:rsidP="00EF2AD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67" w:type="dxa"/>
            <w:gridSpan w:val="2"/>
          </w:tcPr>
          <w:p w14:paraId="09C3CB66" w14:textId="77777777" w:rsidR="00EF2AD3" w:rsidRPr="00720438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9" w:type="dxa"/>
            <w:gridSpan w:val="25"/>
            <w:hideMark/>
          </w:tcPr>
          <w:p w14:paraId="375EC3A0" w14:textId="7D7F0A65" w:rsidR="00EF2AD3" w:rsidRPr="00720438" w:rsidRDefault="00EF2AD3" w:rsidP="00EF2AD3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72043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</w:t>
            </w:r>
            <w:r w:rsidRPr="00720438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F376B3" w:rsidRPr="00720438" w14:paraId="71131093" w14:textId="77777777" w:rsidTr="003948D2">
        <w:trPr>
          <w:gridAfter w:val="1"/>
          <w:wAfter w:w="18" w:type="dxa"/>
          <w:tblHeader/>
        </w:trPr>
        <w:tc>
          <w:tcPr>
            <w:tcW w:w="3780" w:type="dxa"/>
          </w:tcPr>
          <w:p w14:paraId="2053BE16" w14:textId="0A7486BF" w:rsidR="00EF2AD3" w:rsidRPr="00720438" w:rsidRDefault="00EF2AD3" w:rsidP="00EF2AD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9C0B91" w:rsidRPr="007204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0</w:t>
            </w: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2043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9C0B91" w:rsidRPr="007204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</w:t>
            </w: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568</w:t>
            </w:r>
          </w:p>
        </w:tc>
        <w:tc>
          <w:tcPr>
            <w:tcW w:w="267" w:type="dxa"/>
            <w:gridSpan w:val="2"/>
          </w:tcPr>
          <w:p w14:paraId="47B0234A" w14:textId="77777777" w:rsidR="00EF2AD3" w:rsidRPr="00720438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9" w:type="dxa"/>
            <w:gridSpan w:val="25"/>
          </w:tcPr>
          <w:p w14:paraId="4B46AACB" w14:textId="7F7532B5" w:rsidR="00EF2AD3" w:rsidRPr="00720438" w:rsidRDefault="00EF2AD3" w:rsidP="00EF2AD3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F376B3" w:rsidRPr="00720438" w14:paraId="0035DC73" w14:textId="77777777" w:rsidTr="003948D2">
        <w:trPr>
          <w:gridAfter w:val="1"/>
          <w:wAfter w:w="18" w:type="dxa"/>
          <w:tblHeader/>
        </w:trPr>
        <w:tc>
          <w:tcPr>
            <w:tcW w:w="3780" w:type="dxa"/>
            <w:hideMark/>
          </w:tcPr>
          <w:p w14:paraId="57D5DED8" w14:textId="77777777" w:rsidR="00F376B3" w:rsidRPr="00720438" w:rsidRDefault="00F376B3" w:rsidP="00EF2AD3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/>
              </w:rPr>
            </w:pP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7" w:type="dxa"/>
            <w:gridSpan w:val="2"/>
          </w:tcPr>
          <w:p w14:paraId="42D2FB28" w14:textId="77777777" w:rsidR="00F376B3" w:rsidRPr="00720438" w:rsidRDefault="00F376B3" w:rsidP="00EF2AD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6" w:type="dxa"/>
            <w:gridSpan w:val="2"/>
          </w:tcPr>
          <w:p w14:paraId="32F9FC95" w14:textId="00579DB4" w:rsidR="00F376B3" w:rsidRPr="00720438" w:rsidRDefault="00F376B3" w:rsidP="00EF2AD3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  <w:gridSpan w:val="2"/>
          </w:tcPr>
          <w:p w14:paraId="3B5BABCF" w14:textId="77777777" w:rsidR="00F376B3" w:rsidRPr="00720438" w:rsidRDefault="00F376B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gridSpan w:val="2"/>
          </w:tcPr>
          <w:p w14:paraId="46DAE935" w14:textId="10D254C3" w:rsidR="00F376B3" w:rsidRPr="00720438" w:rsidRDefault="00F376B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7317B42" w14:textId="77777777" w:rsidR="00F376B3" w:rsidRPr="00720438" w:rsidRDefault="00F376B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</w:tcPr>
          <w:p w14:paraId="20526720" w14:textId="77777777" w:rsidR="00F376B3" w:rsidRPr="00720438" w:rsidRDefault="00F376B3" w:rsidP="00EF2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44AE96E" w14:textId="77777777" w:rsidR="00F376B3" w:rsidRPr="00720438" w:rsidRDefault="00F376B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</w:tcPr>
          <w:p w14:paraId="18E9DA49" w14:textId="77777777" w:rsidR="00F376B3" w:rsidRPr="00720438" w:rsidRDefault="00F376B3" w:rsidP="00EF2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E67D445" w14:textId="77777777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gridSpan w:val="2"/>
          </w:tcPr>
          <w:p w14:paraId="50474C48" w14:textId="77777777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gridSpan w:val="2"/>
          </w:tcPr>
          <w:p w14:paraId="5A46519A" w14:textId="77777777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</w:tcPr>
          <w:p w14:paraId="56B56CEA" w14:textId="77777777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gridSpan w:val="2"/>
          </w:tcPr>
          <w:p w14:paraId="09204366" w14:textId="77777777" w:rsidR="00F376B3" w:rsidRPr="00720438" w:rsidRDefault="00F376B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9" w:type="dxa"/>
            <w:gridSpan w:val="2"/>
          </w:tcPr>
          <w:p w14:paraId="3B95E318" w14:textId="77777777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76B3" w:rsidRPr="00720438" w14:paraId="53398211" w14:textId="77777777" w:rsidTr="003948D2">
        <w:trPr>
          <w:gridAfter w:val="1"/>
          <w:wAfter w:w="18" w:type="dxa"/>
          <w:tblHeader/>
        </w:trPr>
        <w:tc>
          <w:tcPr>
            <w:tcW w:w="3780" w:type="dxa"/>
            <w:hideMark/>
          </w:tcPr>
          <w:p w14:paraId="2D56DB41" w14:textId="78CB78EA" w:rsidR="00F376B3" w:rsidRPr="00720438" w:rsidRDefault="00F376B3" w:rsidP="00EF2AD3">
            <w:pPr>
              <w:tabs>
                <w:tab w:val="left" w:pos="340"/>
              </w:tabs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/>
              </w:rPr>
            </w:pPr>
            <w:r w:rsidRPr="0072043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สินทรัพย์ทางการเงินหมุนเวียน</w:t>
            </w:r>
            <w:r w:rsidRPr="00720438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267" w:type="dxa"/>
            <w:gridSpan w:val="2"/>
          </w:tcPr>
          <w:p w14:paraId="78261E49" w14:textId="77777777" w:rsidR="00F376B3" w:rsidRPr="00720438" w:rsidRDefault="00F376B3" w:rsidP="00EF2AD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6964BE4B" w14:textId="1A35D199" w:rsidR="00F376B3" w:rsidRPr="00720438" w:rsidRDefault="00F376B3" w:rsidP="00EF2AD3">
            <w:pPr>
              <w:pStyle w:val="acctfourfigures"/>
              <w:tabs>
                <w:tab w:val="clear" w:pos="765"/>
                <w:tab w:val="left" w:pos="752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58E5331D" w14:textId="77777777" w:rsidR="00F376B3" w:rsidRPr="00720438" w:rsidRDefault="00F376B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gridSpan w:val="2"/>
            <w:vAlign w:val="bottom"/>
          </w:tcPr>
          <w:p w14:paraId="6BE6C0A4" w14:textId="511C7F11" w:rsidR="00F376B3" w:rsidRPr="00720438" w:rsidRDefault="00F376B3" w:rsidP="00EF2AD3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E793D01" w14:textId="3ACBAB7E" w:rsidR="00F376B3" w:rsidRPr="00720438" w:rsidRDefault="00F376B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5C2618B7" w14:textId="424B216C" w:rsidR="00F376B3" w:rsidRPr="00720438" w:rsidRDefault="00F376B3" w:rsidP="00EF2AD3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C8F1E04" w14:textId="77777777" w:rsidR="00F376B3" w:rsidRPr="00720438" w:rsidRDefault="00F376B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597F4AC1" w14:textId="0C8EC1F6" w:rsidR="00F376B3" w:rsidRPr="00720438" w:rsidRDefault="00F376B3" w:rsidP="00EF2AD3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363BD03" w14:textId="77777777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2456C8F9" w14:textId="479725B7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3068CABB" w14:textId="77777777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3F362C58" w14:textId="7179D5FA" w:rsidR="00F376B3" w:rsidRPr="00720438" w:rsidRDefault="00F376B3" w:rsidP="00EF2AD3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1C4FFF97" w14:textId="77777777" w:rsidR="00F376B3" w:rsidRPr="00720438" w:rsidRDefault="00F376B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54260FD0" w14:textId="00DC4BE4" w:rsidR="00F376B3" w:rsidRPr="00720438" w:rsidRDefault="00F376B3" w:rsidP="00EF2AD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76B3" w:rsidRPr="00720438" w14:paraId="15026942" w14:textId="77777777" w:rsidTr="003948D2">
        <w:trPr>
          <w:gridAfter w:val="1"/>
          <w:wAfter w:w="18" w:type="dxa"/>
          <w:tblHeader/>
        </w:trPr>
        <w:tc>
          <w:tcPr>
            <w:tcW w:w="3780" w:type="dxa"/>
          </w:tcPr>
          <w:p w14:paraId="00C5D2CB" w14:textId="30EA99ED" w:rsidR="00F376B3" w:rsidRPr="00720438" w:rsidRDefault="00F376B3" w:rsidP="00EF2AD3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2043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67" w:type="dxa"/>
            <w:gridSpan w:val="2"/>
          </w:tcPr>
          <w:p w14:paraId="4034639A" w14:textId="77777777" w:rsidR="00F376B3" w:rsidRPr="00720438" w:rsidRDefault="00F376B3" w:rsidP="00EF2AD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34DDEB15" w14:textId="565A5709" w:rsidR="00F376B3" w:rsidRPr="00720438" w:rsidRDefault="00F376B3" w:rsidP="00EF2AD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4090454B" w14:textId="77777777" w:rsidR="00F376B3" w:rsidRPr="00720438" w:rsidRDefault="00F376B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gridSpan w:val="2"/>
            <w:vAlign w:val="bottom"/>
          </w:tcPr>
          <w:p w14:paraId="79BF1EB7" w14:textId="0CFC2929" w:rsidR="00F376B3" w:rsidRPr="00720438" w:rsidRDefault="00F376B3" w:rsidP="00E80D88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15.70</w:t>
            </w:r>
          </w:p>
        </w:tc>
        <w:tc>
          <w:tcPr>
            <w:tcW w:w="236" w:type="dxa"/>
            <w:gridSpan w:val="2"/>
            <w:vAlign w:val="bottom"/>
          </w:tcPr>
          <w:p w14:paraId="340A55D5" w14:textId="77777777" w:rsidR="00F376B3" w:rsidRPr="00720438" w:rsidRDefault="00F376B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0B8B8FE5" w14:textId="74D7C41D" w:rsidR="00F376B3" w:rsidRPr="00720438" w:rsidRDefault="00F376B3" w:rsidP="00EF2AD3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41BEA8F" w14:textId="77777777" w:rsidR="00F376B3" w:rsidRPr="00720438" w:rsidRDefault="00F376B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3E02236D" w14:textId="3037C7C4" w:rsidR="00F376B3" w:rsidRPr="00720438" w:rsidRDefault="00F376B3" w:rsidP="00F376B3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15.70</w:t>
            </w:r>
          </w:p>
        </w:tc>
        <w:tc>
          <w:tcPr>
            <w:tcW w:w="236" w:type="dxa"/>
            <w:gridSpan w:val="2"/>
            <w:vAlign w:val="bottom"/>
          </w:tcPr>
          <w:p w14:paraId="7315DE44" w14:textId="77777777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28FCD675" w14:textId="484CC449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15.70</w:t>
            </w:r>
          </w:p>
        </w:tc>
        <w:tc>
          <w:tcPr>
            <w:tcW w:w="272" w:type="dxa"/>
            <w:gridSpan w:val="2"/>
            <w:vAlign w:val="bottom"/>
          </w:tcPr>
          <w:p w14:paraId="06BC14CF" w14:textId="7E93C48F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7876F58E" w14:textId="44130D6B" w:rsidR="00F376B3" w:rsidRPr="00720438" w:rsidRDefault="00F376B3" w:rsidP="00F376B3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5" w:type="dxa"/>
            <w:gridSpan w:val="2"/>
            <w:vAlign w:val="bottom"/>
          </w:tcPr>
          <w:p w14:paraId="06B736CF" w14:textId="77777777" w:rsidR="00F376B3" w:rsidRPr="00720438" w:rsidRDefault="00F376B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75D8B0C5" w14:textId="40664D9C" w:rsidR="00F376B3" w:rsidRPr="00720438" w:rsidRDefault="00F376B3" w:rsidP="00F376B3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15.70</w:t>
            </w:r>
          </w:p>
        </w:tc>
      </w:tr>
      <w:tr w:rsidR="00F376B3" w:rsidRPr="00720438" w14:paraId="4536D585" w14:textId="77777777" w:rsidTr="003948D2">
        <w:trPr>
          <w:gridAfter w:val="1"/>
          <w:wAfter w:w="18" w:type="dxa"/>
          <w:tblHeader/>
        </w:trPr>
        <w:tc>
          <w:tcPr>
            <w:tcW w:w="3780" w:type="dxa"/>
          </w:tcPr>
          <w:p w14:paraId="58039E0C" w14:textId="6A0B6C73" w:rsidR="00F376B3" w:rsidRPr="00720438" w:rsidRDefault="00F376B3" w:rsidP="00EF2AD3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2043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267" w:type="dxa"/>
            <w:gridSpan w:val="2"/>
          </w:tcPr>
          <w:p w14:paraId="1DD31BB6" w14:textId="77777777" w:rsidR="00F376B3" w:rsidRPr="00720438" w:rsidRDefault="00F376B3" w:rsidP="00EF2AD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46DAD76E" w14:textId="0E030C28" w:rsidR="00F376B3" w:rsidRPr="00720438" w:rsidRDefault="00F376B3" w:rsidP="00EF2AD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54876748" w14:textId="77777777" w:rsidR="00F376B3" w:rsidRPr="00720438" w:rsidRDefault="00F376B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gridSpan w:val="2"/>
            <w:vAlign w:val="bottom"/>
          </w:tcPr>
          <w:p w14:paraId="69922A91" w14:textId="25F6150D" w:rsidR="00F376B3" w:rsidRPr="00720438" w:rsidRDefault="00F376B3" w:rsidP="00EF2AD3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777EEB8" w14:textId="77777777" w:rsidR="00F376B3" w:rsidRPr="00720438" w:rsidRDefault="00F376B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3F0DCDDA" w14:textId="51C23037" w:rsidR="00F376B3" w:rsidRPr="00720438" w:rsidRDefault="00F376B3" w:rsidP="00E80D88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427.87</w:t>
            </w:r>
          </w:p>
        </w:tc>
        <w:tc>
          <w:tcPr>
            <w:tcW w:w="270" w:type="dxa"/>
            <w:gridSpan w:val="2"/>
            <w:vAlign w:val="bottom"/>
          </w:tcPr>
          <w:p w14:paraId="0F9F0934" w14:textId="77777777" w:rsidR="00F376B3" w:rsidRPr="00720438" w:rsidRDefault="00F376B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6330BDAC" w14:textId="73524782" w:rsidR="00F376B3" w:rsidRPr="00720438" w:rsidRDefault="00F376B3" w:rsidP="00F376B3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427.87</w:t>
            </w:r>
          </w:p>
        </w:tc>
        <w:tc>
          <w:tcPr>
            <w:tcW w:w="236" w:type="dxa"/>
            <w:gridSpan w:val="2"/>
            <w:vAlign w:val="bottom"/>
          </w:tcPr>
          <w:p w14:paraId="5FE948A6" w14:textId="77777777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1394E7FE" w14:textId="289884C7" w:rsidR="00F376B3" w:rsidRPr="00720438" w:rsidRDefault="00F376B3" w:rsidP="00EF2AD3">
            <w:pPr>
              <w:pStyle w:val="acctfourfigures"/>
              <w:tabs>
                <w:tab w:val="decimal" w:pos="6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5294AD06" w14:textId="77777777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2CBEB066" w14:textId="0A2287DE" w:rsidR="00F376B3" w:rsidRPr="00720438" w:rsidRDefault="00F376B3" w:rsidP="00F376B3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427.89</w:t>
            </w:r>
          </w:p>
        </w:tc>
        <w:tc>
          <w:tcPr>
            <w:tcW w:w="275" w:type="dxa"/>
            <w:gridSpan w:val="2"/>
            <w:vAlign w:val="bottom"/>
          </w:tcPr>
          <w:p w14:paraId="2A81FE24" w14:textId="77777777" w:rsidR="00F376B3" w:rsidRPr="00720438" w:rsidRDefault="00F376B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06A6B9E9" w14:textId="7AE58293" w:rsidR="00F376B3" w:rsidRPr="00720438" w:rsidRDefault="00F376B3" w:rsidP="00F376B3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427.89</w:t>
            </w:r>
          </w:p>
        </w:tc>
      </w:tr>
      <w:tr w:rsidR="00F376B3" w:rsidRPr="00720438" w14:paraId="5A8949D6" w14:textId="77777777" w:rsidTr="003948D2">
        <w:trPr>
          <w:gridAfter w:val="1"/>
          <w:wAfter w:w="18" w:type="dxa"/>
          <w:tblHeader/>
        </w:trPr>
        <w:tc>
          <w:tcPr>
            <w:tcW w:w="3780" w:type="dxa"/>
          </w:tcPr>
          <w:p w14:paraId="4D3CDABB" w14:textId="331FE8BF" w:rsidR="00F376B3" w:rsidRPr="00720438" w:rsidRDefault="00F376B3" w:rsidP="00EF2AD3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2043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267" w:type="dxa"/>
            <w:gridSpan w:val="2"/>
          </w:tcPr>
          <w:p w14:paraId="32A01AC4" w14:textId="77777777" w:rsidR="00F376B3" w:rsidRPr="00720438" w:rsidRDefault="00F376B3" w:rsidP="00EF2AD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432F9B15" w14:textId="4ED72795" w:rsidR="00F376B3" w:rsidRPr="00720438" w:rsidRDefault="00F376B3" w:rsidP="00EF2AD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145D5238" w14:textId="77777777" w:rsidR="00F376B3" w:rsidRPr="00720438" w:rsidRDefault="00F376B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gridSpan w:val="2"/>
            <w:vAlign w:val="bottom"/>
          </w:tcPr>
          <w:p w14:paraId="5B27DCCC" w14:textId="5FC3B4C6" w:rsidR="00F376B3" w:rsidRPr="00720438" w:rsidRDefault="00F376B3" w:rsidP="00EF2AD3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59.07</w:t>
            </w:r>
          </w:p>
        </w:tc>
        <w:tc>
          <w:tcPr>
            <w:tcW w:w="236" w:type="dxa"/>
            <w:gridSpan w:val="2"/>
            <w:vAlign w:val="bottom"/>
          </w:tcPr>
          <w:p w14:paraId="234E6FA1" w14:textId="77777777" w:rsidR="00F376B3" w:rsidRPr="00720438" w:rsidRDefault="00F376B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131D2E16" w14:textId="064080B4" w:rsidR="00F376B3" w:rsidRPr="00720438" w:rsidRDefault="00F376B3" w:rsidP="00EF2AD3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17DB71D" w14:textId="77777777" w:rsidR="00F376B3" w:rsidRPr="00720438" w:rsidRDefault="00F376B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2EE6CB6C" w14:textId="41F55B98" w:rsidR="00F376B3" w:rsidRPr="00720438" w:rsidRDefault="00F376B3" w:rsidP="00F376B3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59.07</w:t>
            </w:r>
          </w:p>
        </w:tc>
        <w:tc>
          <w:tcPr>
            <w:tcW w:w="236" w:type="dxa"/>
            <w:gridSpan w:val="2"/>
            <w:vAlign w:val="bottom"/>
          </w:tcPr>
          <w:p w14:paraId="6716B9AF" w14:textId="77777777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6DDE6B67" w14:textId="61B7642A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08CB3FCA" w14:textId="77777777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785AD51D" w14:textId="10952556" w:rsidR="00F376B3" w:rsidRPr="00720438" w:rsidRDefault="00F376B3" w:rsidP="00F376B3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59.07</w:t>
            </w:r>
          </w:p>
        </w:tc>
        <w:tc>
          <w:tcPr>
            <w:tcW w:w="275" w:type="dxa"/>
            <w:gridSpan w:val="2"/>
            <w:vAlign w:val="bottom"/>
          </w:tcPr>
          <w:p w14:paraId="4FAEA43B" w14:textId="77777777" w:rsidR="00F376B3" w:rsidRPr="00720438" w:rsidRDefault="00F376B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25EB9A40" w14:textId="7C8A6ADB" w:rsidR="00F376B3" w:rsidRPr="00720438" w:rsidRDefault="00F376B3" w:rsidP="00F376B3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59.07</w:t>
            </w:r>
          </w:p>
        </w:tc>
      </w:tr>
      <w:tr w:rsidR="00F376B3" w:rsidRPr="00720438" w14:paraId="12A08D83" w14:textId="77777777" w:rsidTr="003948D2">
        <w:trPr>
          <w:gridAfter w:val="1"/>
          <w:wAfter w:w="18" w:type="dxa"/>
          <w:tblHeader/>
        </w:trPr>
        <w:tc>
          <w:tcPr>
            <w:tcW w:w="3780" w:type="dxa"/>
          </w:tcPr>
          <w:p w14:paraId="3A94B3A0" w14:textId="0F96491F" w:rsidR="00F376B3" w:rsidRPr="00720438" w:rsidRDefault="00F376B3" w:rsidP="00F5136A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2043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เงินฝากประจำ</w:t>
            </w:r>
          </w:p>
        </w:tc>
        <w:tc>
          <w:tcPr>
            <w:tcW w:w="267" w:type="dxa"/>
            <w:gridSpan w:val="2"/>
          </w:tcPr>
          <w:p w14:paraId="75BBD69D" w14:textId="77777777" w:rsidR="00F376B3" w:rsidRPr="00720438" w:rsidRDefault="00F376B3" w:rsidP="00F5136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42254EE7" w14:textId="77777777" w:rsidR="00F376B3" w:rsidRPr="00720438" w:rsidRDefault="00F376B3" w:rsidP="00F5136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2C50D627" w14:textId="77777777" w:rsidR="00F376B3" w:rsidRPr="00720438" w:rsidRDefault="00F376B3" w:rsidP="00F513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gridSpan w:val="2"/>
            <w:vAlign w:val="bottom"/>
          </w:tcPr>
          <w:p w14:paraId="34344EAA" w14:textId="16C78E28" w:rsidR="00F376B3" w:rsidRPr="00720438" w:rsidRDefault="00F376B3" w:rsidP="00CF2984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5BAA7F3" w14:textId="77777777" w:rsidR="00F376B3" w:rsidRPr="00720438" w:rsidRDefault="00F376B3" w:rsidP="00F513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74C9E719" w14:textId="703C2B76" w:rsidR="00F376B3" w:rsidRPr="00720438" w:rsidRDefault="00F376B3" w:rsidP="00CF2984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30.00</w:t>
            </w:r>
          </w:p>
        </w:tc>
        <w:tc>
          <w:tcPr>
            <w:tcW w:w="270" w:type="dxa"/>
            <w:gridSpan w:val="2"/>
            <w:vAlign w:val="bottom"/>
          </w:tcPr>
          <w:p w14:paraId="00B3916A" w14:textId="77777777" w:rsidR="00F376B3" w:rsidRPr="00720438" w:rsidRDefault="00F376B3" w:rsidP="00F5136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03DE2F35" w14:textId="718B077A" w:rsidR="00F376B3" w:rsidRPr="00720438" w:rsidRDefault="00F376B3" w:rsidP="00F376B3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30.00</w:t>
            </w:r>
          </w:p>
        </w:tc>
        <w:tc>
          <w:tcPr>
            <w:tcW w:w="236" w:type="dxa"/>
            <w:gridSpan w:val="2"/>
            <w:vAlign w:val="bottom"/>
          </w:tcPr>
          <w:p w14:paraId="7DC5B15C" w14:textId="77777777" w:rsidR="00F376B3" w:rsidRPr="00720438" w:rsidRDefault="00F376B3" w:rsidP="00F5136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24320919" w14:textId="77777777" w:rsidR="00F376B3" w:rsidRPr="00720438" w:rsidRDefault="00F376B3" w:rsidP="00F5136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2E93C33F" w14:textId="77777777" w:rsidR="00F376B3" w:rsidRPr="00720438" w:rsidRDefault="00F376B3" w:rsidP="00F5136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75B62671" w14:textId="17D6BD5C" w:rsidR="00F376B3" w:rsidRPr="00720438" w:rsidRDefault="00F376B3" w:rsidP="00F376B3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30.00</w:t>
            </w:r>
          </w:p>
        </w:tc>
        <w:tc>
          <w:tcPr>
            <w:tcW w:w="275" w:type="dxa"/>
            <w:gridSpan w:val="2"/>
            <w:vAlign w:val="bottom"/>
          </w:tcPr>
          <w:p w14:paraId="67EDC618" w14:textId="77777777" w:rsidR="00F376B3" w:rsidRPr="00720438" w:rsidRDefault="00F376B3" w:rsidP="00F5136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15B317B1" w14:textId="2D680FD1" w:rsidR="00F376B3" w:rsidRPr="00720438" w:rsidRDefault="00F376B3" w:rsidP="00F376B3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30.00</w:t>
            </w:r>
          </w:p>
        </w:tc>
      </w:tr>
      <w:tr w:rsidR="00F376B3" w:rsidRPr="00720438" w14:paraId="6F8B15BD" w14:textId="77777777" w:rsidTr="003948D2">
        <w:trPr>
          <w:gridAfter w:val="1"/>
          <w:wAfter w:w="18" w:type="dxa"/>
          <w:tblHeader/>
        </w:trPr>
        <w:tc>
          <w:tcPr>
            <w:tcW w:w="3780" w:type="dxa"/>
          </w:tcPr>
          <w:p w14:paraId="06A024EA" w14:textId="77777777" w:rsidR="00F376B3" w:rsidRPr="00720438" w:rsidRDefault="00F376B3" w:rsidP="00EF2AD3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67" w:type="dxa"/>
            <w:gridSpan w:val="2"/>
          </w:tcPr>
          <w:p w14:paraId="48B4EB24" w14:textId="77777777" w:rsidR="00F376B3" w:rsidRPr="00720438" w:rsidRDefault="00F376B3" w:rsidP="00EF2AD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5FAD9E84" w14:textId="77777777" w:rsidR="00F376B3" w:rsidRPr="00720438" w:rsidRDefault="00F376B3" w:rsidP="00EF2AD3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gridSpan w:val="2"/>
          </w:tcPr>
          <w:p w14:paraId="22A71103" w14:textId="77777777" w:rsidR="00F376B3" w:rsidRPr="00720438" w:rsidRDefault="00F376B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68" w:type="dxa"/>
            <w:gridSpan w:val="2"/>
          </w:tcPr>
          <w:p w14:paraId="7E445882" w14:textId="383AA543" w:rsidR="00F376B3" w:rsidRPr="00720438" w:rsidRDefault="00F376B3" w:rsidP="00EF2AD3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gridSpan w:val="2"/>
          </w:tcPr>
          <w:p w14:paraId="1F046AD0" w14:textId="77777777" w:rsidR="00F376B3" w:rsidRPr="00720438" w:rsidRDefault="00F376B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84" w:type="dxa"/>
            <w:gridSpan w:val="2"/>
          </w:tcPr>
          <w:p w14:paraId="07828382" w14:textId="6EAE7EDD" w:rsidR="00F376B3" w:rsidRPr="00720438" w:rsidRDefault="00F376B3" w:rsidP="00EF2AD3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34FBD2D1" w14:textId="77777777" w:rsidR="00F376B3" w:rsidRPr="00720438" w:rsidRDefault="00F376B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1" w:type="dxa"/>
          </w:tcPr>
          <w:p w14:paraId="3BD3656E" w14:textId="3B6E7B09" w:rsidR="00F376B3" w:rsidRPr="00720438" w:rsidRDefault="00F376B3" w:rsidP="00EF2AD3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37E70E12" w14:textId="1A8F2B18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5" w:type="dxa"/>
            <w:gridSpan w:val="2"/>
          </w:tcPr>
          <w:p w14:paraId="36138B9A" w14:textId="120A20FD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dxa"/>
            <w:gridSpan w:val="2"/>
          </w:tcPr>
          <w:p w14:paraId="26DF5C3A" w14:textId="0A068980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59" w:type="dxa"/>
            <w:gridSpan w:val="2"/>
          </w:tcPr>
          <w:p w14:paraId="61E1E945" w14:textId="6E990F7A" w:rsidR="00F376B3" w:rsidRPr="00720438" w:rsidRDefault="00F376B3" w:rsidP="00F376B3">
            <w:pPr>
              <w:pStyle w:val="BodyText"/>
              <w:tabs>
                <w:tab w:val="decimal" w:pos="336"/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5" w:type="dxa"/>
            <w:gridSpan w:val="2"/>
          </w:tcPr>
          <w:p w14:paraId="32BEF1DB" w14:textId="3128053C" w:rsidR="00F376B3" w:rsidRPr="00720438" w:rsidRDefault="00F376B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9" w:type="dxa"/>
            <w:gridSpan w:val="2"/>
          </w:tcPr>
          <w:p w14:paraId="676D84C3" w14:textId="0DCCA1EA" w:rsidR="00F376B3" w:rsidRPr="00720438" w:rsidRDefault="00F376B3" w:rsidP="00EF2AD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376B3" w:rsidRPr="00720438" w14:paraId="679A9F3E" w14:textId="77777777" w:rsidTr="003948D2">
        <w:trPr>
          <w:gridAfter w:val="1"/>
          <w:wAfter w:w="18" w:type="dxa"/>
          <w:tblHeader/>
        </w:trPr>
        <w:tc>
          <w:tcPr>
            <w:tcW w:w="3780" w:type="dxa"/>
          </w:tcPr>
          <w:p w14:paraId="45CDD8E3" w14:textId="77777777" w:rsidR="00F376B3" w:rsidRPr="00720438" w:rsidRDefault="00F376B3" w:rsidP="00EF2AD3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</w:pP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7" w:type="dxa"/>
            <w:gridSpan w:val="2"/>
          </w:tcPr>
          <w:p w14:paraId="05066598" w14:textId="77777777" w:rsidR="00F376B3" w:rsidRPr="00720438" w:rsidRDefault="00F376B3" w:rsidP="00EF2AD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617425A0" w14:textId="77777777" w:rsidR="00F376B3" w:rsidRPr="00720438" w:rsidRDefault="00F376B3" w:rsidP="00EF2AD3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FD447D0" w14:textId="77777777" w:rsidR="00F376B3" w:rsidRPr="00720438" w:rsidRDefault="00F376B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gridSpan w:val="2"/>
          </w:tcPr>
          <w:p w14:paraId="4DD3C47D" w14:textId="46D84395" w:rsidR="00F376B3" w:rsidRPr="00720438" w:rsidRDefault="00F376B3" w:rsidP="00EF2AD3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025C5A7" w14:textId="184E9623" w:rsidR="00F376B3" w:rsidRPr="00720438" w:rsidRDefault="00F376B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541C7421" w14:textId="3FB54378" w:rsidR="00F376B3" w:rsidRPr="00720438" w:rsidRDefault="00F376B3" w:rsidP="00EF2AD3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29FF55F" w14:textId="6E0C2B0F" w:rsidR="00F376B3" w:rsidRPr="00720438" w:rsidRDefault="00F376B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2D95201E" w14:textId="5E82ACA3" w:rsidR="00F376B3" w:rsidRPr="00720438" w:rsidRDefault="00F376B3" w:rsidP="00EF2AD3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CFDFA3C" w14:textId="33812CB2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4675B9BF" w14:textId="7FCA45F3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2D63A815" w14:textId="77777777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63340358" w14:textId="77777777" w:rsidR="00F376B3" w:rsidRPr="00720438" w:rsidRDefault="00F376B3" w:rsidP="00F376B3">
            <w:pPr>
              <w:pStyle w:val="BodyText"/>
              <w:tabs>
                <w:tab w:val="decimal" w:pos="336"/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5D713F61" w14:textId="77777777" w:rsidR="00F376B3" w:rsidRPr="00720438" w:rsidRDefault="00F376B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0B416A60" w14:textId="00AA1491" w:rsidR="00F376B3" w:rsidRPr="00720438" w:rsidRDefault="00F376B3" w:rsidP="00EF2AD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76B3" w:rsidRPr="00720438" w14:paraId="66259218" w14:textId="77777777" w:rsidTr="003948D2">
        <w:trPr>
          <w:gridAfter w:val="1"/>
          <w:wAfter w:w="18" w:type="dxa"/>
          <w:tblHeader/>
        </w:trPr>
        <w:tc>
          <w:tcPr>
            <w:tcW w:w="3780" w:type="dxa"/>
          </w:tcPr>
          <w:p w14:paraId="31DBFA78" w14:textId="77777777" w:rsidR="00F376B3" w:rsidRPr="00720438" w:rsidRDefault="00F376B3" w:rsidP="00EF2AD3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2043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67" w:type="dxa"/>
            <w:gridSpan w:val="2"/>
          </w:tcPr>
          <w:p w14:paraId="5F24AB7A" w14:textId="77777777" w:rsidR="00F376B3" w:rsidRPr="00720438" w:rsidRDefault="00F376B3" w:rsidP="00EF2AD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1CD35804" w14:textId="7E1A7570" w:rsidR="00F376B3" w:rsidRPr="00720438" w:rsidRDefault="00F376B3" w:rsidP="00EF2AD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gridSpan w:val="2"/>
          </w:tcPr>
          <w:p w14:paraId="72E44C1F" w14:textId="77777777" w:rsidR="00F376B3" w:rsidRPr="00720438" w:rsidRDefault="00F376B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gridSpan w:val="2"/>
            <w:vAlign w:val="bottom"/>
          </w:tcPr>
          <w:p w14:paraId="3B4923B8" w14:textId="5818349C" w:rsidR="00F376B3" w:rsidRPr="00720438" w:rsidRDefault="00F376B3" w:rsidP="00EF2AD3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7FEC1764" w14:textId="77777777" w:rsidR="00F376B3" w:rsidRPr="00720438" w:rsidRDefault="00F376B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1F4A5775" w14:textId="33A7264E" w:rsidR="00F376B3" w:rsidRPr="00720438" w:rsidRDefault="00F376B3" w:rsidP="00EF2AD3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(9,433.84)</w:t>
            </w:r>
          </w:p>
        </w:tc>
        <w:tc>
          <w:tcPr>
            <w:tcW w:w="270" w:type="dxa"/>
            <w:gridSpan w:val="2"/>
            <w:vAlign w:val="bottom"/>
          </w:tcPr>
          <w:p w14:paraId="0209EE5D" w14:textId="77777777" w:rsidR="00F376B3" w:rsidRPr="00720438" w:rsidRDefault="00F376B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520A0481" w14:textId="2E754BD0" w:rsidR="00F376B3" w:rsidRPr="00720438" w:rsidRDefault="00F376B3" w:rsidP="00F376B3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(9,433.84)</w:t>
            </w:r>
          </w:p>
        </w:tc>
        <w:tc>
          <w:tcPr>
            <w:tcW w:w="236" w:type="dxa"/>
            <w:gridSpan w:val="2"/>
            <w:vAlign w:val="bottom"/>
          </w:tcPr>
          <w:p w14:paraId="655BB4D6" w14:textId="77777777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0A355CC6" w14:textId="64EA3D5B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3C34C20A" w14:textId="77777777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4F04D69E" w14:textId="00F1FB5C" w:rsidR="00F376B3" w:rsidRPr="00720438" w:rsidRDefault="00F376B3" w:rsidP="00F376B3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(9,474.07)</w:t>
            </w:r>
          </w:p>
        </w:tc>
        <w:tc>
          <w:tcPr>
            <w:tcW w:w="275" w:type="dxa"/>
            <w:gridSpan w:val="2"/>
            <w:vAlign w:val="bottom"/>
          </w:tcPr>
          <w:p w14:paraId="07AA5533" w14:textId="77777777" w:rsidR="00F376B3" w:rsidRPr="00720438" w:rsidRDefault="00F376B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2E5DF8FB" w14:textId="57766991" w:rsidR="00F376B3" w:rsidRPr="00720438" w:rsidRDefault="00F376B3" w:rsidP="00F376B3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(9,474.07)</w:t>
            </w:r>
          </w:p>
        </w:tc>
      </w:tr>
      <w:tr w:rsidR="00F376B3" w:rsidRPr="00720438" w14:paraId="0CF2FF72" w14:textId="77777777" w:rsidTr="003948D2">
        <w:trPr>
          <w:gridAfter w:val="1"/>
          <w:wAfter w:w="18" w:type="dxa"/>
          <w:tblHeader/>
        </w:trPr>
        <w:tc>
          <w:tcPr>
            <w:tcW w:w="3780" w:type="dxa"/>
          </w:tcPr>
          <w:p w14:paraId="5F3E6BA7" w14:textId="2A51E7F7" w:rsidR="00F376B3" w:rsidRPr="00720438" w:rsidRDefault="00F376B3" w:rsidP="00EF2AD3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2043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หนี้สินอนุพันธ์</w:t>
            </w:r>
            <w:r w:rsidRPr="00720438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2043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67" w:type="dxa"/>
            <w:gridSpan w:val="2"/>
          </w:tcPr>
          <w:p w14:paraId="78B4CECA" w14:textId="77777777" w:rsidR="00F376B3" w:rsidRPr="00720438" w:rsidRDefault="00F376B3" w:rsidP="00EF2AD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4B6E1584" w14:textId="3E6C831A" w:rsidR="00F376B3" w:rsidRPr="00720438" w:rsidRDefault="00F376B3" w:rsidP="00E80D88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(71.38)</w:t>
            </w:r>
          </w:p>
        </w:tc>
        <w:tc>
          <w:tcPr>
            <w:tcW w:w="238" w:type="dxa"/>
            <w:gridSpan w:val="2"/>
          </w:tcPr>
          <w:p w14:paraId="593C45CA" w14:textId="77777777" w:rsidR="00F376B3" w:rsidRPr="00720438" w:rsidRDefault="00F376B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gridSpan w:val="2"/>
            <w:vAlign w:val="bottom"/>
          </w:tcPr>
          <w:p w14:paraId="784E323E" w14:textId="63EE5B27" w:rsidR="00F376B3" w:rsidRPr="00720438" w:rsidRDefault="00F376B3" w:rsidP="00EF2AD3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AEA68E3" w14:textId="77777777" w:rsidR="00F376B3" w:rsidRPr="00720438" w:rsidRDefault="00F376B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3DC6A9C0" w14:textId="4A2BD7C9" w:rsidR="00F376B3" w:rsidRPr="00720438" w:rsidRDefault="00F376B3" w:rsidP="00EF2AD3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96B0A23" w14:textId="77777777" w:rsidR="00F376B3" w:rsidRPr="00720438" w:rsidRDefault="00F376B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6A709CF4" w14:textId="0F021416" w:rsidR="00F376B3" w:rsidRPr="00720438" w:rsidRDefault="00F376B3" w:rsidP="00F376B3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(71.38)</w:t>
            </w:r>
          </w:p>
        </w:tc>
        <w:tc>
          <w:tcPr>
            <w:tcW w:w="236" w:type="dxa"/>
            <w:gridSpan w:val="2"/>
            <w:vAlign w:val="bottom"/>
          </w:tcPr>
          <w:p w14:paraId="7D423E57" w14:textId="77777777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715E798D" w14:textId="5DC95034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506A106E" w14:textId="77777777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10052FB2" w14:textId="0F16CE49" w:rsidR="00F376B3" w:rsidRPr="00720438" w:rsidRDefault="00F376B3" w:rsidP="00F376B3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(71.38)</w:t>
            </w:r>
          </w:p>
        </w:tc>
        <w:tc>
          <w:tcPr>
            <w:tcW w:w="275" w:type="dxa"/>
            <w:gridSpan w:val="2"/>
            <w:vAlign w:val="bottom"/>
          </w:tcPr>
          <w:p w14:paraId="32036A13" w14:textId="77777777" w:rsidR="00F376B3" w:rsidRPr="00720438" w:rsidRDefault="00F376B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09CCB2C6" w14:textId="54668F6A" w:rsidR="00F376B3" w:rsidRPr="00720438" w:rsidRDefault="00F376B3" w:rsidP="00F376B3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(71.38)</w:t>
            </w:r>
          </w:p>
        </w:tc>
      </w:tr>
      <w:tr w:rsidR="00F376B3" w:rsidRPr="00720438" w14:paraId="19B7A317" w14:textId="77777777" w:rsidTr="003948D2">
        <w:trPr>
          <w:gridAfter w:val="1"/>
          <w:wAfter w:w="18" w:type="dxa"/>
          <w:tblHeader/>
        </w:trPr>
        <w:tc>
          <w:tcPr>
            <w:tcW w:w="3780" w:type="dxa"/>
          </w:tcPr>
          <w:p w14:paraId="2766C2D2" w14:textId="208B1202" w:rsidR="00F376B3" w:rsidRPr="00720438" w:rsidRDefault="00F376B3" w:rsidP="00EF2AD3">
            <w:pPr>
              <w:ind w:left="165" w:hanging="165"/>
              <w:jc w:val="lef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2043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หนี้สินอนุพันธ์ </w:t>
            </w:r>
            <w:r w:rsidRPr="00720438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72043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  <w:p w14:paraId="14F156EE" w14:textId="2C4CCADB" w:rsidR="00F376B3" w:rsidRPr="00720438" w:rsidRDefault="00F376B3" w:rsidP="00A80B12">
            <w:pPr>
              <w:spacing w:line="240" w:lineRule="auto"/>
              <w:ind w:left="160" w:right="-90" w:hanging="1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2043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 </w:t>
            </w:r>
            <w:r w:rsidRPr="0072043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และเงินต้นต่างสกุล</w:t>
            </w:r>
            <w:r w:rsidRPr="0072043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</w:t>
            </w:r>
          </w:p>
        </w:tc>
        <w:tc>
          <w:tcPr>
            <w:tcW w:w="267" w:type="dxa"/>
            <w:gridSpan w:val="2"/>
          </w:tcPr>
          <w:p w14:paraId="09A0ADFF" w14:textId="77777777" w:rsidR="00F376B3" w:rsidRPr="00720438" w:rsidRDefault="00F376B3" w:rsidP="00EF2AD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743FD8B0" w14:textId="7F7366BD" w:rsidR="00F376B3" w:rsidRPr="00720438" w:rsidRDefault="00F376B3" w:rsidP="00EF2AD3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204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350</w:t>
            </w:r>
            <w:r w:rsidRPr="00720438">
              <w:rPr>
                <w:rFonts w:asciiTheme="majorBidi" w:hAnsiTheme="majorBidi" w:cstheme="majorBidi"/>
                <w:sz w:val="28"/>
                <w:szCs w:val="28"/>
              </w:rPr>
              <w:t>.16)</w:t>
            </w:r>
          </w:p>
        </w:tc>
        <w:tc>
          <w:tcPr>
            <w:tcW w:w="238" w:type="dxa"/>
            <w:gridSpan w:val="2"/>
          </w:tcPr>
          <w:p w14:paraId="5068DBF6" w14:textId="77777777" w:rsidR="00F376B3" w:rsidRPr="00720438" w:rsidRDefault="00F376B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gridSpan w:val="2"/>
            <w:vAlign w:val="bottom"/>
          </w:tcPr>
          <w:p w14:paraId="61CB484D" w14:textId="551D6EA1" w:rsidR="00F376B3" w:rsidRPr="00720438" w:rsidRDefault="00F376B3" w:rsidP="00EF2AD3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EA1AD4E" w14:textId="77777777" w:rsidR="00F376B3" w:rsidRPr="00720438" w:rsidRDefault="00F376B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2B82626D" w14:textId="20F88D28" w:rsidR="00F376B3" w:rsidRPr="00720438" w:rsidRDefault="00F376B3" w:rsidP="00EF2AD3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406C850" w14:textId="77777777" w:rsidR="00F376B3" w:rsidRPr="00720438" w:rsidRDefault="00F376B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533F814C" w14:textId="03689FFA" w:rsidR="00F376B3" w:rsidRPr="00720438" w:rsidRDefault="00F376B3" w:rsidP="00F376B3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(350.16)</w:t>
            </w:r>
          </w:p>
        </w:tc>
        <w:tc>
          <w:tcPr>
            <w:tcW w:w="236" w:type="dxa"/>
            <w:gridSpan w:val="2"/>
            <w:vAlign w:val="bottom"/>
          </w:tcPr>
          <w:p w14:paraId="46503174" w14:textId="77777777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0D85F7C0" w14:textId="4EC28F0B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677E3499" w14:textId="77777777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6FB4C618" w14:textId="77972AFD" w:rsidR="00F376B3" w:rsidRPr="00720438" w:rsidRDefault="00F376B3" w:rsidP="00F376B3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(350.16)</w:t>
            </w:r>
          </w:p>
        </w:tc>
        <w:tc>
          <w:tcPr>
            <w:tcW w:w="275" w:type="dxa"/>
            <w:gridSpan w:val="2"/>
            <w:vAlign w:val="bottom"/>
          </w:tcPr>
          <w:p w14:paraId="052071DF" w14:textId="77777777" w:rsidR="00F376B3" w:rsidRPr="00720438" w:rsidRDefault="00F376B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5B850903" w14:textId="600CB125" w:rsidR="00F376B3" w:rsidRPr="00720438" w:rsidRDefault="00F376B3" w:rsidP="00F376B3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(350.16)</w:t>
            </w:r>
          </w:p>
        </w:tc>
      </w:tr>
      <w:tr w:rsidR="00F376B3" w:rsidRPr="00720438" w14:paraId="1B41F923" w14:textId="77777777" w:rsidTr="003948D2">
        <w:trPr>
          <w:gridAfter w:val="1"/>
          <w:wAfter w:w="18" w:type="dxa"/>
          <w:tblHeader/>
        </w:trPr>
        <w:tc>
          <w:tcPr>
            <w:tcW w:w="3780" w:type="dxa"/>
          </w:tcPr>
          <w:p w14:paraId="03D727E8" w14:textId="77777777" w:rsidR="00F376B3" w:rsidRPr="00720438" w:rsidRDefault="00F376B3" w:rsidP="00EF2AD3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2043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67" w:type="dxa"/>
            <w:gridSpan w:val="2"/>
          </w:tcPr>
          <w:p w14:paraId="7022A201" w14:textId="77777777" w:rsidR="00F376B3" w:rsidRPr="00720438" w:rsidRDefault="00F376B3" w:rsidP="00EF2AD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7BADFF70" w14:textId="7B3950AC" w:rsidR="00F376B3" w:rsidRPr="00720438" w:rsidRDefault="00F376B3" w:rsidP="00EF2AD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gridSpan w:val="2"/>
          </w:tcPr>
          <w:p w14:paraId="5D2D6E49" w14:textId="77777777" w:rsidR="00F376B3" w:rsidRPr="00720438" w:rsidRDefault="00F376B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gridSpan w:val="2"/>
            <w:vAlign w:val="bottom"/>
          </w:tcPr>
          <w:p w14:paraId="32ECD770" w14:textId="0487B8E6" w:rsidR="00F376B3" w:rsidRPr="00720438" w:rsidRDefault="00F376B3" w:rsidP="00EF2AD3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(0.16)</w:t>
            </w:r>
          </w:p>
        </w:tc>
        <w:tc>
          <w:tcPr>
            <w:tcW w:w="236" w:type="dxa"/>
            <w:gridSpan w:val="2"/>
          </w:tcPr>
          <w:p w14:paraId="4311B343" w14:textId="77777777" w:rsidR="00F376B3" w:rsidRPr="00720438" w:rsidRDefault="00F376B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1916E76F" w14:textId="76E25003" w:rsidR="00F376B3" w:rsidRPr="00720438" w:rsidRDefault="00F376B3" w:rsidP="00EF2AD3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EB95BDA" w14:textId="61A4955B" w:rsidR="00F376B3" w:rsidRPr="00720438" w:rsidRDefault="00F376B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48057B75" w14:textId="06644B49" w:rsidR="00F376B3" w:rsidRPr="00720438" w:rsidRDefault="00F376B3" w:rsidP="00F376B3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(0.16)</w:t>
            </w:r>
          </w:p>
        </w:tc>
        <w:tc>
          <w:tcPr>
            <w:tcW w:w="236" w:type="dxa"/>
            <w:gridSpan w:val="2"/>
            <w:vAlign w:val="bottom"/>
          </w:tcPr>
          <w:p w14:paraId="155E195D" w14:textId="25D34DF9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55FFC0CD" w14:textId="0AF3043E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4F946545" w14:textId="13702210" w:rsidR="00F376B3" w:rsidRPr="00720438" w:rsidRDefault="00F376B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0AFDD805" w14:textId="7CB4044D" w:rsidR="00F376B3" w:rsidRPr="00720438" w:rsidRDefault="00F376B3" w:rsidP="00F376B3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(0.16)</w:t>
            </w:r>
          </w:p>
        </w:tc>
        <w:tc>
          <w:tcPr>
            <w:tcW w:w="275" w:type="dxa"/>
            <w:gridSpan w:val="2"/>
            <w:vAlign w:val="bottom"/>
          </w:tcPr>
          <w:p w14:paraId="4754E406" w14:textId="77777777" w:rsidR="00F376B3" w:rsidRPr="00720438" w:rsidRDefault="00F376B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458F0866" w14:textId="642691B2" w:rsidR="00F376B3" w:rsidRPr="00720438" w:rsidRDefault="00F376B3" w:rsidP="00F376B3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(0.16)</w:t>
            </w:r>
          </w:p>
        </w:tc>
      </w:tr>
    </w:tbl>
    <w:p w14:paraId="514D54D6" w14:textId="641F3081" w:rsidR="0061073B" w:rsidRPr="00720438" w:rsidRDefault="0061073B" w:rsidP="000B0131">
      <w:pPr>
        <w:pStyle w:val="block"/>
        <w:spacing w:after="0" w:line="240" w:lineRule="atLeast"/>
        <w:ind w:left="0" w:right="-7"/>
        <w:rPr>
          <w:rFonts w:ascii="Angsana New" w:hAnsi="Angsana New" w:cs="Angsana New"/>
          <w:sz w:val="28"/>
          <w:szCs w:val="28"/>
          <w:cs/>
          <w:lang w:bidi="th-TH"/>
        </w:rPr>
        <w:sectPr w:rsidR="0061073B" w:rsidRPr="00720438" w:rsidSect="003948D2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8EBDC8B" w14:textId="77777777" w:rsidR="00EC7CA2" w:rsidRPr="00720438" w:rsidRDefault="00EC7CA2" w:rsidP="000B0131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  <w:r w:rsidRPr="00720438">
        <w:rPr>
          <w:rFonts w:ascii="Angsana New" w:hAnsi="Angsana New" w:cs="Angsana New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6B78B921" w14:textId="77777777" w:rsidR="00EC7CA2" w:rsidRPr="00720438" w:rsidRDefault="00EC7CA2" w:rsidP="000B0131">
      <w:pPr>
        <w:pStyle w:val="block"/>
        <w:spacing w:after="0" w:line="240" w:lineRule="atLeast"/>
        <w:ind w:left="540" w:right="-7"/>
        <w:rPr>
          <w:rFonts w:asciiTheme="majorBidi" w:hAnsiTheme="majorBidi" w:cstheme="majorBidi"/>
          <w:szCs w:val="22"/>
          <w:lang w:val="en-US" w:bidi="th-TH"/>
        </w:rPr>
      </w:pPr>
    </w:p>
    <w:p w14:paraId="116311C4" w14:textId="77777777" w:rsidR="00EC7CA2" w:rsidRPr="00720438" w:rsidRDefault="00EC7CA2" w:rsidP="000B0131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  <w:r w:rsidRPr="00720438">
        <w:rPr>
          <w:rFonts w:ascii="Angsana New" w:hAnsi="Angsana New" w:cs="Angsana New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 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14:paraId="4E4C2180" w14:textId="0A82A0DE" w:rsidR="00852525" w:rsidRPr="00720438" w:rsidRDefault="00852525" w:rsidP="000B0131">
      <w:pPr>
        <w:pStyle w:val="block"/>
        <w:spacing w:after="0" w:line="240" w:lineRule="atLeast"/>
        <w:ind w:right="-7" w:hanging="27"/>
        <w:jc w:val="both"/>
        <w:rPr>
          <w:rFonts w:ascii="Angsana New" w:hAnsi="Angsana New" w:cs="Angsana New"/>
          <w:szCs w:val="22"/>
          <w:lang w:bidi="th-TH"/>
        </w:rPr>
      </w:pPr>
    </w:p>
    <w:p w14:paraId="50620CF6" w14:textId="6C252EA5" w:rsidR="00EC7CA2" w:rsidRPr="00720438" w:rsidRDefault="00CD6CA1" w:rsidP="000B0131">
      <w:pPr>
        <w:pStyle w:val="block"/>
        <w:spacing w:after="0" w:line="240" w:lineRule="atLeast"/>
        <w:ind w:left="540" w:right="-7"/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lang w:bidi="th-TH"/>
        </w:rPr>
      </w:pPr>
      <w:r w:rsidRPr="00720438"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32EB6FAA" w14:textId="2EA6C513" w:rsidR="00CD6CA1" w:rsidRPr="00720438" w:rsidRDefault="00CD6CA1" w:rsidP="000B0131">
      <w:pPr>
        <w:pStyle w:val="block"/>
        <w:spacing w:after="0" w:line="240" w:lineRule="atLeast"/>
        <w:ind w:right="-7" w:hanging="27"/>
        <w:jc w:val="both"/>
        <w:rPr>
          <w:rFonts w:ascii="Angsana New" w:hAnsi="Angsana New" w:cs="Angsana New"/>
          <w:szCs w:val="22"/>
          <w:lang w:bidi="th-TH"/>
        </w:rPr>
      </w:pPr>
    </w:p>
    <w:tbl>
      <w:tblPr>
        <w:tblW w:w="9540" w:type="dxa"/>
        <w:tblInd w:w="270" w:type="dxa"/>
        <w:tblLook w:val="04A0" w:firstRow="1" w:lastRow="0" w:firstColumn="1" w:lastColumn="0" w:noHBand="0" w:noVBand="1"/>
      </w:tblPr>
      <w:tblGrid>
        <w:gridCol w:w="4140"/>
        <w:gridCol w:w="5400"/>
      </w:tblGrid>
      <w:tr w:rsidR="00EC7CA2" w:rsidRPr="00720438" w14:paraId="5218F0C1" w14:textId="77777777" w:rsidTr="0025043C">
        <w:tc>
          <w:tcPr>
            <w:tcW w:w="4140" w:type="dxa"/>
            <w:hideMark/>
          </w:tcPr>
          <w:p w14:paraId="14CD8109" w14:textId="77777777" w:rsidR="00EC7CA2" w:rsidRPr="00720438" w:rsidRDefault="00EC7CA2" w:rsidP="000B0131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400" w:type="dxa"/>
            <w:hideMark/>
          </w:tcPr>
          <w:p w14:paraId="2ADBECD2" w14:textId="77777777" w:rsidR="00EC7CA2" w:rsidRPr="00720438" w:rsidRDefault="00EC7CA2" w:rsidP="000B0131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C7CA2" w:rsidRPr="00720438" w14:paraId="280C7AC3" w14:textId="77777777" w:rsidTr="0025043C">
        <w:tc>
          <w:tcPr>
            <w:tcW w:w="4140" w:type="dxa"/>
            <w:hideMark/>
          </w:tcPr>
          <w:p w14:paraId="0388D4AC" w14:textId="77777777" w:rsidR="00EC7CA2" w:rsidRPr="00720438" w:rsidRDefault="00EC7CA2" w:rsidP="000B0131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สัญญาแลกเปลี่ยนอัตราดอกเบี้ย</w:t>
            </w:r>
            <w:r w:rsidR="0025043C" w:rsidRPr="0072043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และสัญญา</w:t>
            </w:r>
          </w:p>
          <w:p w14:paraId="21D90C5C" w14:textId="1C0C3ECE" w:rsidR="0025043C" w:rsidRPr="00720438" w:rsidRDefault="0025043C" w:rsidP="000B0131">
            <w:pPr>
              <w:pStyle w:val="block"/>
              <w:spacing w:after="0" w:line="240" w:lineRule="auto"/>
              <w:ind w:left="340" w:right="-7" w:firstLine="5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043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แลกปลี่ยนอัตราดอกเบี้ยและเงินต้นต่างสกุลเงิน</w:t>
            </w:r>
          </w:p>
        </w:tc>
        <w:tc>
          <w:tcPr>
            <w:tcW w:w="5400" w:type="dxa"/>
            <w:hideMark/>
          </w:tcPr>
          <w:p w14:paraId="1EBBDCA5" w14:textId="5F80B9B1" w:rsidR="00EC7CA2" w:rsidRPr="00720438" w:rsidRDefault="00EC7CA2" w:rsidP="000B0131">
            <w:pPr>
              <w:pStyle w:val="block"/>
              <w:spacing w:after="0" w:line="240" w:lineRule="auto"/>
              <w:ind w:left="336" w:right="-1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Swap model</w:t>
            </w:r>
            <w:r w:rsidR="00272756" w:rsidRPr="007204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s</w:t>
            </w:r>
            <w:r w:rsidRPr="0072043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7204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มูลค่าปัจจุบันของประมาณการกระแสเงินสดในอนาค</w:t>
            </w:r>
            <w:r w:rsidR="00A1583F" w:rsidRPr="0072043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</w:t>
            </w:r>
            <w:r w:rsidR="00A30F8E" w:rsidRPr="007204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7204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โดยใช้เส้นอัตราผลตอบแทนที่สังเกตได้</w:t>
            </w:r>
          </w:p>
        </w:tc>
      </w:tr>
      <w:tr w:rsidR="00EC7CA2" w:rsidRPr="00720438" w14:paraId="371EFCED" w14:textId="77777777" w:rsidTr="0025043C">
        <w:tc>
          <w:tcPr>
            <w:tcW w:w="4140" w:type="dxa"/>
            <w:hideMark/>
          </w:tcPr>
          <w:p w14:paraId="01CE55FF" w14:textId="77777777" w:rsidR="00EC7CA2" w:rsidRPr="00720438" w:rsidRDefault="00EC7CA2" w:rsidP="000B0131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400" w:type="dxa"/>
            <w:hideMark/>
          </w:tcPr>
          <w:p w14:paraId="63C5D23B" w14:textId="06A1C192" w:rsidR="00EC7CA2" w:rsidRPr="00720438" w:rsidRDefault="00EC7CA2" w:rsidP="000B0131">
            <w:pPr>
              <w:pStyle w:val="block"/>
              <w:spacing w:after="0" w:line="240" w:lineRule="auto"/>
              <w:ind w:left="336" w:right="-15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การกำหนดราคาสัญญาซื้อขายล่วงหน้า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B36D00" w:rsidRPr="00720438" w14:paraId="75F7439D" w14:textId="77777777" w:rsidTr="0025043C">
        <w:tc>
          <w:tcPr>
            <w:tcW w:w="4140" w:type="dxa"/>
          </w:tcPr>
          <w:p w14:paraId="55E398BD" w14:textId="31D0E849" w:rsidR="00B36D00" w:rsidRPr="00720438" w:rsidRDefault="00B36D00" w:rsidP="000B0131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043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5400" w:type="dxa"/>
          </w:tcPr>
          <w:p w14:paraId="17676E18" w14:textId="1768D596" w:rsidR="00B36D00" w:rsidRPr="00720438" w:rsidRDefault="00943F8B" w:rsidP="000B0131">
            <w:pPr>
              <w:pStyle w:val="block"/>
              <w:spacing w:after="0" w:line="240" w:lineRule="auto"/>
              <w:ind w:left="163" w:right="-1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043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การเปรียบเทียบ</w:t>
            </w:r>
            <w:r w:rsidR="00B36D00" w:rsidRPr="0072043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EC7CA2" w:rsidRPr="00720438" w14:paraId="07C8B4DE" w14:textId="77777777" w:rsidTr="0025043C">
        <w:tc>
          <w:tcPr>
            <w:tcW w:w="4140" w:type="dxa"/>
          </w:tcPr>
          <w:p w14:paraId="3AD9D243" w14:textId="1C0E6422" w:rsidR="00EC7CA2" w:rsidRPr="00720438" w:rsidRDefault="00B36D00" w:rsidP="000B0131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043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กองทุนเปิดตราสารหนี้</w:t>
            </w:r>
          </w:p>
        </w:tc>
        <w:tc>
          <w:tcPr>
            <w:tcW w:w="5400" w:type="dxa"/>
          </w:tcPr>
          <w:p w14:paraId="516416BA" w14:textId="1EEEC1B4" w:rsidR="00EC7CA2" w:rsidRPr="00720438" w:rsidRDefault="00B36D00" w:rsidP="000B0131">
            <w:pPr>
              <w:pStyle w:val="block"/>
              <w:spacing w:after="0" w:line="240" w:lineRule="auto"/>
              <w:ind w:left="336" w:right="-15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043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การวัด</w:t>
            </w:r>
            <w:r w:rsidRPr="007204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</w:tr>
    </w:tbl>
    <w:p w14:paraId="163EB2CF" w14:textId="77777777" w:rsidR="00636C22" w:rsidRPr="00720438" w:rsidRDefault="00636C22" w:rsidP="000B0131">
      <w:pPr>
        <w:pStyle w:val="block"/>
        <w:spacing w:after="0" w:line="240" w:lineRule="atLeast"/>
        <w:ind w:right="-7" w:hanging="27"/>
        <w:rPr>
          <w:rFonts w:asciiTheme="majorBidi" w:hAnsiTheme="majorBidi" w:cstheme="majorBidi"/>
          <w:szCs w:val="22"/>
          <w:lang w:bidi="th-TH"/>
        </w:rPr>
      </w:pPr>
    </w:p>
    <w:p w14:paraId="609DF7B7" w14:textId="386B38AA" w:rsidR="00816A27" w:rsidRPr="00720438" w:rsidRDefault="00816A27" w:rsidP="000B0131">
      <w:pPr>
        <w:pStyle w:val="block"/>
        <w:spacing w:after="0" w:line="240" w:lineRule="atLeast"/>
        <w:ind w:left="540" w:right="-7"/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lang w:bidi="th-TH"/>
        </w:rPr>
      </w:pPr>
      <w:r w:rsidRPr="00720438"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</w:t>
      </w:r>
      <w:r w:rsidRPr="00720438">
        <w:rPr>
          <w:rFonts w:asciiTheme="majorBidi" w:eastAsia="AngsanaNew,Bold" w:hAnsiTheme="majorBidi" w:cs="Angsana New" w:hint="cs"/>
          <w:b/>
          <w:bCs/>
          <w:i/>
          <w:iCs/>
          <w:sz w:val="28"/>
          <w:szCs w:val="28"/>
          <w:cs/>
          <w:lang w:bidi="th-TH"/>
        </w:rPr>
        <w:t>ไม่ได้</w:t>
      </w:r>
      <w:r w:rsidRPr="00720438"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cs/>
          <w:lang w:bidi="th-TH"/>
        </w:rPr>
        <w:t>วัดมูลค่าด้วยมูลค่ายุติธรรม</w:t>
      </w:r>
    </w:p>
    <w:p w14:paraId="6CAA3BEB" w14:textId="32819DDC" w:rsidR="00D65CB2" w:rsidRPr="00720438" w:rsidRDefault="00D65CB2" w:rsidP="000B0131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szCs w:val="22"/>
          <w:lang w:bidi="th-TH"/>
        </w:rPr>
      </w:pPr>
    </w:p>
    <w:tbl>
      <w:tblPr>
        <w:tblW w:w="9549" w:type="dxa"/>
        <w:tblInd w:w="270" w:type="dxa"/>
        <w:tblLook w:val="04A0" w:firstRow="1" w:lastRow="0" w:firstColumn="1" w:lastColumn="0" w:noHBand="0" w:noVBand="1"/>
      </w:tblPr>
      <w:tblGrid>
        <w:gridCol w:w="4140"/>
        <w:gridCol w:w="5409"/>
      </w:tblGrid>
      <w:tr w:rsidR="00EC7CA2" w:rsidRPr="00720438" w14:paraId="66B76D97" w14:textId="77777777" w:rsidTr="00CF2984">
        <w:tc>
          <w:tcPr>
            <w:tcW w:w="4140" w:type="dxa"/>
            <w:hideMark/>
          </w:tcPr>
          <w:p w14:paraId="403242AA" w14:textId="77777777" w:rsidR="00EC7CA2" w:rsidRPr="00720438" w:rsidRDefault="00EC7CA2" w:rsidP="000B0131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409" w:type="dxa"/>
            <w:hideMark/>
          </w:tcPr>
          <w:p w14:paraId="6334413B" w14:textId="77777777" w:rsidR="00EC7CA2" w:rsidRPr="00720438" w:rsidRDefault="00EC7CA2" w:rsidP="000B0131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C7CA2" w:rsidRPr="00720438" w14:paraId="0D924DA6" w14:textId="77777777" w:rsidTr="00CF2984">
        <w:tc>
          <w:tcPr>
            <w:tcW w:w="4140" w:type="dxa"/>
          </w:tcPr>
          <w:p w14:paraId="0AD90817" w14:textId="7AFC8476" w:rsidR="00EC7CA2" w:rsidRPr="00720438" w:rsidRDefault="00EC7CA2" w:rsidP="000B0131">
            <w:pPr>
              <w:pStyle w:val="block"/>
              <w:spacing w:after="0" w:line="240" w:lineRule="auto"/>
              <w:ind w:left="16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043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เงินกู้ยืม</w:t>
            </w:r>
            <w:r w:rsidR="006446AD" w:rsidRPr="0072043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และเงินฝากประจำ</w:t>
            </w:r>
          </w:p>
        </w:tc>
        <w:tc>
          <w:tcPr>
            <w:tcW w:w="5409" w:type="dxa"/>
          </w:tcPr>
          <w:p w14:paraId="431812B4" w14:textId="5B5DC8F5" w:rsidR="00EC7CA2" w:rsidRPr="00720438" w:rsidRDefault="00EC7CA2" w:rsidP="000B0131">
            <w:pPr>
              <w:pStyle w:val="block"/>
              <w:spacing w:after="0" w:line="240" w:lineRule="auto"/>
              <w:ind w:left="159" w:right="-1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043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การคิดลดกระแสเงินสด</w:t>
            </w:r>
          </w:p>
        </w:tc>
      </w:tr>
      <w:tr w:rsidR="009F3135" w:rsidRPr="00720438" w14:paraId="3C8A793E" w14:textId="77777777" w:rsidTr="00CF2984">
        <w:tc>
          <w:tcPr>
            <w:tcW w:w="4140" w:type="dxa"/>
          </w:tcPr>
          <w:p w14:paraId="7F53392A" w14:textId="2B719384" w:rsidR="009F3135" w:rsidRPr="00720438" w:rsidRDefault="009F3135" w:rsidP="000B0131">
            <w:pPr>
              <w:pStyle w:val="block"/>
              <w:spacing w:after="0" w:line="240" w:lineRule="auto"/>
              <w:ind w:left="16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043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ตราสารหนี้</w:t>
            </w:r>
          </w:p>
        </w:tc>
        <w:tc>
          <w:tcPr>
            <w:tcW w:w="5409" w:type="dxa"/>
          </w:tcPr>
          <w:p w14:paraId="36C4F226" w14:textId="3F34F89C" w:rsidR="009F3135" w:rsidRPr="00720438" w:rsidRDefault="009F3135" w:rsidP="000B0131">
            <w:pPr>
              <w:pStyle w:val="block"/>
              <w:spacing w:after="0" w:line="240" w:lineRule="auto"/>
              <w:ind w:left="336" w:right="-15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คำนวณโดยใช้เส้นอัตราผลตอบแทนพันธบัตรรัฐบาลของสมาคม</w:t>
            </w:r>
            <w:r w:rsidRPr="0072043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bidi="th-TH"/>
              </w:rPr>
              <w:t>ตลาดตราสารหนี้ไทย</w:t>
            </w:r>
            <w:r w:rsidRPr="0072043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(</w:t>
            </w:r>
            <w:r w:rsidRPr="0072043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Thai Bond Market Association Government</w:t>
            </w:r>
            <w:r w:rsidRPr="00720438">
              <w:rPr>
                <w:rFonts w:asciiTheme="majorBidi" w:hAnsiTheme="majorBidi" w:cstheme="majorBidi"/>
                <w:sz w:val="28"/>
                <w:szCs w:val="28"/>
              </w:rPr>
              <w:t xml:space="preserve"> Bond Yield Curve)</w:t>
            </w:r>
          </w:p>
        </w:tc>
      </w:tr>
    </w:tbl>
    <w:p w14:paraId="262918A5" w14:textId="6F231364" w:rsidR="00837E90" w:rsidRPr="00720438" w:rsidRDefault="00837E90" w:rsidP="000B0131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sz w:val="28"/>
          <w:szCs w:val="28"/>
          <w:lang w:val="en-US" w:bidi="th-TH"/>
        </w:rPr>
      </w:pPr>
    </w:p>
    <w:p w14:paraId="45D5E420" w14:textId="2F663DBB" w:rsidR="003B14EA" w:rsidRPr="00720438" w:rsidRDefault="003B14EA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720438">
        <w:rPr>
          <w:rFonts w:ascii="Angsana New" w:hAnsi="Angsana New"/>
          <w:b/>
          <w:bCs/>
          <w:sz w:val="28"/>
          <w:szCs w:val="28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99D6A7B" w14:textId="77777777" w:rsidR="00793A45" w:rsidRPr="00720438" w:rsidRDefault="00793A45" w:rsidP="000B0131">
      <w:pPr>
        <w:pStyle w:val="NoSpacing"/>
        <w:rPr>
          <w:rFonts w:ascii="Angsana New" w:hAnsi="Angsana New"/>
          <w:sz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1"/>
        <w:gridCol w:w="1889"/>
      </w:tblGrid>
      <w:tr w:rsidR="00CC5E69" w:rsidRPr="00720438" w14:paraId="3F8B08B6" w14:textId="77777777" w:rsidTr="00AA0E02">
        <w:trPr>
          <w:tblHeader/>
        </w:trPr>
        <w:tc>
          <w:tcPr>
            <w:tcW w:w="3971" w:type="pct"/>
          </w:tcPr>
          <w:p w14:paraId="73F95E2B" w14:textId="3C1E6EBE" w:rsidR="00CC5E69" w:rsidRPr="00720438" w:rsidRDefault="00381C0F" w:rsidP="000B013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2043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204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85788" w:rsidRPr="007204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C0B91"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="00F92AA7"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</w:t>
            </w:r>
            <w:r w:rsidR="00085788"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029" w:type="pct"/>
          </w:tcPr>
          <w:p w14:paraId="19507AFD" w14:textId="7454B2D5" w:rsidR="00CC5E69" w:rsidRPr="00720438" w:rsidRDefault="00CC5E69" w:rsidP="000B0131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CC5E69" w:rsidRPr="00720438" w14:paraId="530AC0C2" w14:textId="77777777" w:rsidTr="00AA0E02">
        <w:trPr>
          <w:tblHeader/>
        </w:trPr>
        <w:tc>
          <w:tcPr>
            <w:tcW w:w="3971" w:type="pct"/>
          </w:tcPr>
          <w:p w14:paraId="0B9D904F" w14:textId="1A220FB3" w:rsidR="00CC5E69" w:rsidRPr="00720438" w:rsidRDefault="00CC5E69" w:rsidP="000B013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pct"/>
          </w:tcPr>
          <w:p w14:paraId="45A4818C" w14:textId="705D9D5F" w:rsidR="00CC5E69" w:rsidRPr="00720438" w:rsidRDefault="00CC5E69" w:rsidP="000B0131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72043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CC5E69" w:rsidRPr="00720438" w14:paraId="2EBB27CF" w14:textId="77777777" w:rsidTr="00AA0E02">
        <w:tc>
          <w:tcPr>
            <w:tcW w:w="3971" w:type="pct"/>
          </w:tcPr>
          <w:p w14:paraId="3973A84F" w14:textId="6F8857E6" w:rsidR="00CC5E69" w:rsidRPr="00720438" w:rsidRDefault="00CC5E69" w:rsidP="000B0131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029" w:type="pct"/>
          </w:tcPr>
          <w:p w14:paraId="709F6A3A" w14:textId="77777777" w:rsidR="00CC5E69" w:rsidRPr="00720438" w:rsidRDefault="00CC5E69" w:rsidP="000B0131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D6251" w:rsidRPr="00720438" w14:paraId="35DC24E2" w14:textId="77777777" w:rsidTr="00AA0E02">
        <w:tc>
          <w:tcPr>
            <w:tcW w:w="3971" w:type="pct"/>
          </w:tcPr>
          <w:p w14:paraId="0D4FF9FA" w14:textId="29F5108D" w:rsidR="004D6251" w:rsidRPr="00720438" w:rsidRDefault="004D6251" w:rsidP="004D6251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7204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สัญญาจ้างเพื่องานอสังหาริมทรัพย์</w:t>
            </w:r>
            <w:r w:rsidRPr="0072043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พัฒนาเพื่อขาย</w:t>
            </w:r>
          </w:p>
        </w:tc>
        <w:tc>
          <w:tcPr>
            <w:tcW w:w="1029" w:type="pct"/>
          </w:tcPr>
          <w:p w14:paraId="5035AA89" w14:textId="01267C6A" w:rsidR="004D6251" w:rsidRPr="00720438" w:rsidRDefault="005A52FC" w:rsidP="004D6251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91.03</w:t>
            </w:r>
          </w:p>
        </w:tc>
      </w:tr>
      <w:tr w:rsidR="004D6251" w:rsidRPr="00720438" w14:paraId="2C5ADEDC" w14:textId="77777777" w:rsidTr="00AA0E02">
        <w:tc>
          <w:tcPr>
            <w:tcW w:w="3971" w:type="pct"/>
          </w:tcPr>
          <w:p w14:paraId="4061C548" w14:textId="0ECA2EE6" w:rsidR="004D6251" w:rsidRPr="00720438" w:rsidRDefault="004D6251" w:rsidP="000B013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สัญญาออกแบบและก่อสร้างระบบผลิตกระแสไฟฟ้าจากพลังงานแสงอาทิตย์</w:t>
            </w:r>
          </w:p>
        </w:tc>
        <w:tc>
          <w:tcPr>
            <w:tcW w:w="1029" w:type="pct"/>
          </w:tcPr>
          <w:p w14:paraId="01DA3CCB" w14:textId="55A1B7AC" w:rsidR="004D6251" w:rsidRPr="00720438" w:rsidRDefault="005A52FC" w:rsidP="004D6251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576448" w:rsidRPr="00720438">
              <w:rPr>
                <w:rFonts w:ascii="Angsana New" w:hAnsi="Angsana New" w:cs="Angsana New"/>
                <w:sz w:val="28"/>
                <w:szCs w:val="28"/>
              </w:rPr>
              <w:t>8.64</w:t>
            </w:r>
          </w:p>
        </w:tc>
      </w:tr>
      <w:tr w:rsidR="002A4947" w:rsidRPr="00720438" w14:paraId="0C9C28F2" w14:textId="77777777" w:rsidTr="00AA0E02">
        <w:tc>
          <w:tcPr>
            <w:tcW w:w="3971" w:type="pct"/>
          </w:tcPr>
          <w:p w14:paraId="397F4FB8" w14:textId="3F6EA2E9" w:rsidR="002A4947" w:rsidRPr="00720438" w:rsidRDefault="002A4947" w:rsidP="000B0131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720438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สัญญา</w:t>
            </w:r>
            <w:r w:rsidRPr="00720438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 xml:space="preserve">ก่อสร้างท่อไอน้ำและ </w:t>
            </w:r>
            <w:r w:rsidRPr="00720438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Steam Metering</w:t>
            </w:r>
          </w:p>
        </w:tc>
        <w:tc>
          <w:tcPr>
            <w:tcW w:w="1029" w:type="pct"/>
          </w:tcPr>
          <w:p w14:paraId="642222C1" w14:textId="40946ED8" w:rsidR="002A4947" w:rsidRPr="00720438" w:rsidRDefault="002A4947" w:rsidP="004D6251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32.95</w:t>
            </w:r>
          </w:p>
        </w:tc>
      </w:tr>
      <w:tr w:rsidR="004D6251" w:rsidRPr="00720438" w14:paraId="7A8BD7FA" w14:textId="77777777" w:rsidTr="007F1607">
        <w:tc>
          <w:tcPr>
            <w:tcW w:w="3971" w:type="pct"/>
          </w:tcPr>
          <w:p w14:paraId="4E4797D0" w14:textId="77777777" w:rsidR="004D6251" w:rsidRPr="00720438" w:rsidRDefault="004D6251" w:rsidP="007F1607">
            <w:pPr>
              <w:pStyle w:val="NoSpacing"/>
              <w:spacing w:line="240" w:lineRule="auto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20438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2B97D324" w14:textId="20B5FB98" w:rsidR="004D6251" w:rsidRPr="00720438" w:rsidRDefault="005A52FC" w:rsidP="007F160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204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2A4947" w:rsidRPr="007204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82.62</w:t>
            </w:r>
          </w:p>
        </w:tc>
      </w:tr>
      <w:tr w:rsidR="003926DC" w:rsidRPr="00720438" w14:paraId="2096579B" w14:textId="77777777" w:rsidTr="00AA0E02">
        <w:tc>
          <w:tcPr>
            <w:tcW w:w="3971" w:type="pct"/>
          </w:tcPr>
          <w:p w14:paraId="23D78EBA" w14:textId="7571E23A" w:rsidR="003926DC" w:rsidRPr="00720438" w:rsidRDefault="002F6147" w:rsidP="000B0131">
            <w:pPr>
              <w:pStyle w:val="NoSpacing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 ๆ</w:t>
            </w:r>
          </w:p>
        </w:tc>
        <w:tc>
          <w:tcPr>
            <w:tcW w:w="1029" w:type="pct"/>
          </w:tcPr>
          <w:p w14:paraId="650C3691" w14:textId="1A6DA632" w:rsidR="00B84AF0" w:rsidRPr="00720438" w:rsidRDefault="00B84AF0" w:rsidP="000B0131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6147" w:rsidRPr="00720438" w14:paraId="1921A5B7" w14:textId="77777777" w:rsidTr="00AA0E02">
        <w:tc>
          <w:tcPr>
            <w:tcW w:w="3971" w:type="pct"/>
          </w:tcPr>
          <w:p w14:paraId="6FF45EA9" w14:textId="4D905987" w:rsidR="002F6147" w:rsidRPr="00720438" w:rsidRDefault="002F6147" w:rsidP="000B0131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2043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ภาระผูกพันตามสัญญาเช่าและบริการระยะสั้น</w:t>
            </w:r>
          </w:p>
        </w:tc>
        <w:tc>
          <w:tcPr>
            <w:tcW w:w="1029" w:type="pct"/>
          </w:tcPr>
          <w:p w14:paraId="0CE06F7C" w14:textId="15234020" w:rsidR="002F6147" w:rsidRPr="00720438" w:rsidRDefault="00AA45DB" w:rsidP="000B0131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20.</w:t>
            </w:r>
            <w:r w:rsidR="002A4947" w:rsidRPr="00720438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</w:tr>
      <w:tr w:rsidR="002F6147" w:rsidRPr="00720438" w14:paraId="77D58B43" w14:textId="77777777" w:rsidTr="00AA0E02">
        <w:tc>
          <w:tcPr>
            <w:tcW w:w="3971" w:type="pct"/>
          </w:tcPr>
          <w:p w14:paraId="2323C907" w14:textId="445378CA" w:rsidR="002F6147" w:rsidRPr="00720438" w:rsidRDefault="002F6147" w:rsidP="000B0131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204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คำสั่งซื้อที่ผู้ขายสินค้าหรือวั</w:t>
            </w:r>
            <w:r w:rsidRPr="0072043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ตถุดิบ</w:t>
            </w:r>
            <w:r w:rsidRPr="007204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ตกลงแล้ว</w:t>
            </w:r>
          </w:p>
        </w:tc>
        <w:tc>
          <w:tcPr>
            <w:tcW w:w="1029" w:type="pct"/>
          </w:tcPr>
          <w:p w14:paraId="2EE3E504" w14:textId="2F01C8AB" w:rsidR="002F6147" w:rsidRPr="00720438" w:rsidRDefault="005A52FC" w:rsidP="000B0131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114.12</w:t>
            </w:r>
          </w:p>
        </w:tc>
      </w:tr>
      <w:tr w:rsidR="002F6147" w:rsidRPr="00720438" w14:paraId="27208EC6" w14:textId="77777777" w:rsidTr="00AA0E02">
        <w:tc>
          <w:tcPr>
            <w:tcW w:w="3971" w:type="pct"/>
          </w:tcPr>
          <w:p w14:paraId="376C521D" w14:textId="15B2B0C4" w:rsidR="002F6147" w:rsidRPr="00720438" w:rsidRDefault="002F6147" w:rsidP="000B0131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204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หนังสือค้ำประกันจากธนาคาร</w:t>
            </w:r>
          </w:p>
        </w:tc>
        <w:tc>
          <w:tcPr>
            <w:tcW w:w="1029" w:type="pct"/>
          </w:tcPr>
          <w:p w14:paraId="5196F422" w14:textId="66DFCF73" w:rsidR="002F6147" w:rsidRPr="00720438" w:rsidRDefault="00AA45DB" w:rsidP="000B0131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1,725.47</w:t>
            </w:r>
          </w:p>
        </w:tc>
      </w:tr>
      <w:tr w:rsidR="002F6147" w:rsidRPr="00720438" w14:paraId="36257792" w14:textId="77777777" w:rsidTr="00AA0E02">
        <w:tc>
          <w:tcPr>
            <w:tcW w:w="3971" w:type="pct"/>
          </w:tcPr>
          <w:p w14:paraId="23003C19" w14:textId="522B6B5B" w:rsidR="002F6147" w:rsidRPr="00720438" w:rsidRDefault="002F6147" w:rsidP="000B0131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2043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สัญญาจ้างผู้รับเหมาช่วง</w:t>
            </w:r>
          </w:p>
        </w:tc>
        <w:tc>
          <w:tcPr>
            <w:tcW w:w="1029" w:type="pct"/>
          </w:tcPr>
          <w:p w14:paraId="79F13905" w14:textId="3810658C" w:rsidR="002F6147" w:rsidRPr="00720438" w:rsidRDefault="00AA45DB" w:rsidP="000B0131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223.76</w:t>
            </w:r>
          </w:p>
        </w:tc>
      </w:tr>
      <w:tr w:rsidR="002F6147" w:rsidRPr="00720438" w14:paraId="78AA18C1" w14:textId="77777777" w:rsidTr="00AA0E02">
        <w:tc>
          <w:tcPr>
            <w:tcW w:w="3971" w:type="pct"/>
          </w:tcPr>
          <w:p w14:paraId="74B41330" w14:textId="3DAA24BE" w:rsidR="002F6147" w:rsidRPr="00720438" w:rsidRDefault="002F6147" w:rsidP="000B0131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2043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สัญญาอื่น ๆ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0174CB5B" w14:textId="2AF41627" w:rsidR="002F6147" w:rsidRPr="00720438" w:rsidRDefault="00AA45DB" w:rsidP="000B0131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sz w:val="28"/>
                <w:szCs w:val="28"/>
              </w:rPr>
              <w:t>27.86</w:t>
            </w:r>
          </w:p>
        </w:tc>
      </w:tr>
      <w:tr w:rsidR="002F6147" w:rsidRPr="00720438" w14:paraId="40A2D898" w14:textId="77777777" w:rsidTr="00AA0E02">
        <w:tc>
          <w:tcPr>
            <w:tcW w:w="3971" w:type="pct"/>
          </w:tcPr>
          <w:p w14:paraId="4D990071" w14:textId="4C366A87" w:rsidR="002F6147" w:rsidRPr="00720438" w:rsidRDefault="002F6147" w:rsidP="000B0131">
            <w:pPr>
              <w:pStyle w:val="NoSpacing"/>
              <w:spacing w:line="240" w:lineRule="auto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20438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712F5A29" w14:textId="6732D572" w:rsidR="002F6147" w:rsidRPr="00720438" w:rsidRDefault="00AA45DB" w:rsidP="000B0131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2,11</w:t>
            </w:r>
            <w:r w:rsidR="002A4947" w:rsidRPr="007204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2.0</w:t>
            </w:r>
            <w:r w:rsidR="007A141E" w:rsidRPr="007204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</w:tr>
      <w:tr w:rsidR="002F6147" w:rsidRPr="00720438" w14:paraId="430E2055" w14:textId="77777777" w:rsidTr="00AA0E02">
        <w:tc>
          <w:tcPr>
            <w:tcW w:w="3971" w:type="pct"/>
          </w:tcPr>
          <w:p w14:paraId="590820CF" w14:textId="56E83BB6" w:rsidR="002F6147" w:rsidRPr="00720438" w:rsidRDefault="002F6147" w:rsidP="000B0131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1029" w:type="pct"/>
            <w:tcBorders>
              <w:top w:val="double" w:sz="4" w:space="0" w:color="auto"/>
            </w:tcBorders>
          </w:tcPr>
          <w:p w14:paraId="27DF7812" w14:textId="77777777" w:rsidR="002F6147" w:rsidRPr="00720438" w:rsidRDefault="002F6147" w:rsidP="000B0131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F6147" w:rsidRPr="00720438" w14:paraId="307842CE" w14:textId="77777777" w:rsidTr="00AA0E02">
        <w:tc>
          <w:tcPr>
            <w:tcW w:w="3971" w:type="pct"/>
          </w:tcPr>
          <w:p w14:paraId="44FAA4FF" w14:textId="0823CCC3" w:rsidR="002F6147" w:rsidRPr="00720438" w:rsidRDefault="002F6147" w:rsidP="000B0131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pct"/>
          </w:tcPr>
          <w:p w14:paraId="71D917F0" w14:textId="20DCB245" w:rsidR="002F6147" w:rsidRPr="00720438" w:rsidRDefault="002F6147" w:rsidP="000B0131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งบการเงิน</w:t>
            </w:r>
            <w:r w:rsidRPr="00720438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เฉพาะ</w:t>
            </w:r>
            <w:r w:rsidRPr="0072043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2F6147" w:rsidRPr="00720438" w14:paraId="5FE1EF41" w14:textId="77777777" w:rsidTr="00AA0E02">
        <w:tc>
          <w:tcPr>
            <w:tcW w:w="3971" w:type="pct"/>
          </w:tcPr>
          <w:p w14:paraId="6AFB107A" w14:textId="08C0906E" w:rsidR="002F6147" w:rsidRPr="00720438" w:rsidRDefault="002F6147" w:rsidP="000B0131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pct"/>
          </w:tcPr>
          <w:p w14:paraId="3CB3FC46" w14:textId="4DAFC9BF" w:rsidR="002F6147" w:rsidRPr="00720438" w:rsidRDefault="002F6147" w:rsidP="000B0131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72043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2F6147" w:rsidRPr="00720438" w14:paraId="30227507" w14:textId="77777777" w:rsidTr="00730799">
        <w:tc>
          <w:tcPr>
            <w:tcW w:w="3971" w:type="pct"/>
          </w:tcPr>
          <w:p w14:paraId="30A161CF" w14:textId="1F4DF5D9" w:rsidR="002F6147" w:rsidRPr="00720438" w:rsidRDefault="002F6147" w:rsidP="000B0131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043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72043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2043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029" w:type="pct"/>
          </w:tcPr>
          <w:p w14:paraId="3A3220D6" w14:textId="77777777" w:rsidR="002F6147" w:rsidRPr="00720438" w:rsidRDefault="002F6147" w:rsidP="000B0131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6147" w:rsidRPr="00720438" w14:paraId="29114532" w14:textId="77777777" w:rsidTr="00E05EE2">
        <w:trPr>
          <w:trHeight w:val="353"/>
        </w:trPr>
        <w:tc>
          <w:tcPr>
            <w:tcW w:w="3971" w:type="pct"/>
          </w:tcPr>
          <w:p w14:paraId="7B3A227B" w14:textId="01CB6E79" w:rsidR="002F6147" w:rsidRPr="00720438" w:rsidRDefault="002F6147" w:rsidP="000B0131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20438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029" w:type="pct"/>
            <w:tcBorders>
              <w:bottom w:val="double" w:sz="4" w:space="0" w:color="auto"/>
            </w:tcBorders>
          </w:tcPr>
          <w:p w14:paraId="0049C4D8" w14:textId="35D9C33B" w:rsidR="002F6147" w:rsidRPr="00720438" w:rsidRDefault="005A52FC" w:rsidP="000B0131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04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124.26</w:t>
            </w:r>
          </w:p>
        </w:tc>
      </w:tr>
    </w:tbl>
    <w:p w14:paraId="1A925C51" w14:textId="77777777" w:rsidR="001F316F" w:rsidRPr="00720438" w:rsidRDefault="001F316F" w:rsidP="000B0131">
      <w:pPr>
        <w:spacing w:line="216" w:lineRule="auto"/>
        <w:ind w:left="540" w:right="-43"/>
        <w:rPr>
          <w:rFonts w:ascii="Angsana New" w:hAnsi="Angsana New"/>
          <w:sz w:val="22"/>
          <w:szCs w:val="22"/>
        </w:rPr>
      </w:pPr>
    </w:p>
    <w:p w14:paraId="221AC03E" w14:textId="7AA264CF" w:rsidR="00837E90" w:rsidRPr="00720438" w:rsidRDefault="00972BBE" w:rsidP="000B0131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20438">
        <w:rPr>
          <w:rFonts w:asciiTheme="majorBidi" w:hAnsiTheme="majorBidi" w:cstheme="majorBidi"/>
          <w:sz w:val="28"/>
          <w:szCs w:val="28"/>
          <w:cs/>
        </w:rPr>
        <w:t>บริษัทย่อยแห่งหนึ่งได้ทำ</w:t>
      </w:r>
      <w:r w:rsidR="00681129" w:rsidRPr="00720438">
        <w:rPr>
          <w:rFonts w:asciiTheme="majorBidi" w:hAnsiTheme="majorBidi" w:cstheme="majorBidi" w:hint="cs"/>
          <w:sz w:val="28"/>
          <w:szCs w:val="28"/>
          <w:cs/>
        </w:rPr>
        <w:t>สัญญา</w:t>
      </w:r>
      <w:r w:rsidRPr="00720438">
        <w:rPr>
          <w:rFonts w:asciiTheme="majorBidi" w:hAnsiTheme="majorBidi" w:cstheme="majorBidi"/>
          <w:sz w:val="28"/>
          <w:szCs w:val="28"/>
          <w:cs/>
        </w:rPr>
        <w:t>สั่งซื้อวัตถุดิบล่วงหน้ากับบริษัททั้งในและต่างประเทศ โดยมีระยะเวลา</w:t>
      </w:r>
      <w:r w:rsidR="00210C35" w:rsidRPr="00720438">
        <w:rPr>
          <w:rFonts w:asciiTheme="majorBidi" w:hAnsiTheme="majorBidi" w:cstheme="majorBidi"/>
          <w:sz w:val="28"/>
          <w:szCs w:val="28"/>
        </w:rPr>
        <w:t xml:space="preserve"> </w:t>
      </w:r>
      <w:r w:rsidRPr="00720438">
        <w:rPr>
          <w:rFonts w:asciiTheme="majorBidi" w:hAnsiTheme="majorBidi" w:cstheme="majorBidi"/>
          <w:sz w:val="28"/>
          <w:szCs w:val="28"/>
          <w:cs/>
        </w:rPr>
        <w:t>ปริมาณ และราคาตามที่ได้ระบุไว้ใน</w:t>
      </w:r>
      <w:r w:rsidR="00681129" w:rsidRPr="00720438">
        <w:rPr>
          <w:rFonts w:asciiTheme="majorBidi" w:hAnsiTheme="majorBidi" w:cstheme="majorBidi" w:hint="cs"/>
          <w:sz w:val="28"/>
          <w:szCs w:val="28"/>
          <w:cs/>
        </w:rPr>
        <w:t>สัญญา</w:t>
      </w:r>
      <w:r w:rsidRPr="00720438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C30CF9" w:rsidRPr="00720438">
        <w:rPr>
          <w:rFonts w:asciiTheme="majorBidi" w:hAnsiTheme="majorBidi" w:cstheme="majorBidi"/>
          <w:sz w:val="28"/>
          <w:szCs w:val="28"/>
        </w:rPr>
        <w:t>31</w:t>
      </w:r>
      <w:r w:rsidR="00381C0F" w:rsidRPr="00720438">
        <w:rPr>
          <w:rFonts w:asciiTheme="majorBidi" w:hAnsiTheme="majorBidi" w:cstheme="majorBidi"/>
          <w:sz w:val="28"/>
          <w:szCs w:val="28"/>
        </w:rPr>
        <w:t xml:space="preserve"> </w:t>
      </w:r>
      <w:r w:rsidR="00FC6D2E" w:rsidRPr="00720438">
        <w:rPr>
          <w:rFonts w:asciiTheme="majorBidi" w:hAnsiTheme="majorBidi" w:hint="cs"/>
          <w:sz w:val="28"/>
          <w:szCs w:val="28"/>
          <w:cs/>
        </w:rPr>
        <w:t>มีนาคม</w:t>
      </w:r>
      <w:r w:rsidR="00381C0F" w:rsidRPr="00720438">
        <w:rPr>
          <w:rFonts w:asciiTheme="majorBidi" w:hAnsiTheme="majorBidi"/>
          <w:sz w:val="28"/>
          <w:szCs w:val="28"/>
          <w:cs/>
        </w:rPr>
        <w:t xml:space="preserve"> </w:t>
      </w:r>
      <w:r w:rsidR="009C0B91" w:rsidRPr="00720438">
        <w:rPr>
          <w:rFonts w:asciiTheme="majorBidi" w:hAnsiTheme="majorBidi"/>
          <w:spacing w:val="-2"/>
          <w:sz w:val="28"/>
          <w:szCs w:val="28"/>
        </w:rPr>
        <w:t>2</w:t>
      </w:r>
      <w:r w:rsidR="00C30CF9" w:rsidRPr="00720438">
        <w:rPr>
          <w:rFonts w:asciiTheme="majorBidi" w:hAnsiTheme="majorBidi"/>
          <w:spacing w:val="-2"/>
          <w:sz w:val="28"/>
          <w:szCs w:val="28"/>
        </w:rPr>
        <w:t>56</w:t>
      </w:r>
      <w:r w:rsidR="00FC6D2E" w:rsidRPr="00720438">
        <w:rPr>
          <w:rFonts w:asciiTheme="majorBidi" w:hAnsiTheme="majorBidi"/>
          <w:spacing w:val="-2"/>
          <w:sz w:val="28"/>
          <w:szCs w:val="28"/>
        </w:rPr>
        <w:t>9</w:t>
      </w:r>
      <w:r w:rsidR="00F92AA7" w:rsidRPr="00720438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720438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745339" w:rsidRPr="00720438">
        <w:rPr>
          <w:rFonts w:asciiTheme="majorBidi" w:hAnsiTheme="majorBidi" w:cstheme="majorBidi" w:hint="cs"/>
          <w:sz w:val="28"/>
          <w:szCs w:val="28"/>
          <w:cs/>
        </w:rPr>
        <w:t>ไม่</w:t>
      </w:r>
      <w:r w:rsidRPr="00720438">
        <w:rPr>
          <w:rFonts w:asciiTheme="majorBidi" w:hAnsiTheme="majorBidi" w:cstheme="majorBidi"/>
          <w:sz w:val="28"/>
          <w:szCs w:val="28"/>
          <w:cs/>
        </w:rPr>
        <w:t>มี</w:t>
      </w:r>
      <w:r w:rsidR="00D2363A" w:rsidRPr="00720438">
        <w:rPr>
          <w:rFonts w:asciiTheme="majorBidi" w:hAnsiTheme="majorBidi" w:cstheme="majorBidi" w:hint="cs"/>
          <w:sz w:val="28"/>
          <w:szCs w:val="28"/>
          <w:cs/>
        </w:rPr>
        <w:t>การทำ</w:t>
      </w:r>
      <w:r w:rsidR="00681129" w:rsidRPr="00720438">
        <w:rPr>
          <w:rFonts w:asciiTheme="majorBidi" w:hAnsiTheme="majorBidi" w:cstheme="majorBidi" w:hint="cs"/>
          <w:sz w:val="28"/>
          <w:szCs w:val="28"/>
          <w:cs/>
        </w:rPr>
        <w:t>สัญญาดังกล่าว</w:t>
      </w:r>
      <w:r w:rsidR="00D2363A" w:rsidRPr="0072043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20438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CA53C1" w:rsidRPr="00720438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9C0B91" w:rsidRPr="00720438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6D397A" w:rsidRPr="0072043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D397A" w:rsidRPr="0072043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กันยายน </w:t>
      </w:r>
      <w:r w:rsidR="009C0B91" w:rsidRPr="00720438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CA53C1" w:rsidRPr="00720438">
        <w:rPr>
          <w:rFonts w:asciiTheme="majorBidi" w:hAnsiTheme="majorBidi" w:cstheme="majorBidi"/>
          <w:i/>
          <w:iCs/>
          <w:sz w:val="28"/>
          <w:szCs w:val="28"/>
        </w:rPr>
        <w:t>56</w:t>
      </w:r>
      <w:r w:rsidR="00381C0F" w:rsidRPr="00720438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720438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72043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381C0F" w:rsidRPr="00720438">
        <w:rPr>
          <w:rFonts w:asciiTheme="majorBidi" w:hAnsiTheme="majorBidi"/>
          <w:i/>
          <w:iCs/>
          <w:sz w:val="28"/>
          <w:szCs w:val="28"/>
          <w:lang w:val="en-GB"/>
        </w:rPr>
        <w:t>1,50</w:t>
      </w:r>
      <w:r w:rsidR="006E61F0" w:rsidRPr="00720438">
        <w:rPr>
          <w:rFonts w:asciiTheme="majorBidi" w:hAnsiTheme="majorBidi"/>
          <w:i/>
          <w:iCs/>
          <w:sz w:val="28"/>
          <w:szCs w:val="28"/>
          <w:lang w:val="en-GB"/>
        </w:rPr>
        <w:t>0</w:t>
      </w:r>
      <w:r w:rsidR="00C71579" w:rsidRPr="0072043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71579" w:rsidRPr="00720438">
        <w:rPr>
          <w:rFonts w:asciiTheme="majorBidi" w:hAnsiTheme="majorBidi" w:cstheme="majorBidi" w:hint="cs"/>
          <w:i/>
          <w:iCs/>
          <w:sz w:val="28"/>
          <w:szCs w:val="28"/>
          <w:cs/>
        </w:rPr>
        <w:t>ตัน</w:t>
      </w:r>
      <w:r w:rsidRPr="00720438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2AE36B93" w14:textId="71A2B90C" w:rsidR="00FC0565" w:rsidRPr="00720438" w:rsidRDefault="00FC0565" w:rsidP="000B0131">
      <w:pPr>
        <w:spacing w:line="216" w:lineRule="auto"/>
        <w:ind w:left="540" w:right="-43"/>
        <w:rPr>
          <w:rFonts w:ascii="Angsana New" w:hAnsi="Angsana New"/>
          <w:sz w:val="22"/>
          <w:szCs w:val="22"/>
        </w:rPr>
      </w:pPr>
    </w:p>
    <w:p w14:paraId="3CA11193" w14:textId="78525C6A" w:rsidR="00F6083E" w:rsidRPr="00720438" w:rsidRDefault="00F6083E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720438">
        <w:rPr>
          <w:rFonts w:ascii="Angsana New" w:hAnsi="Angsana New" w:hint="cs"/>
          <w:b/>
          <w:bCs/>
          <w:sz w:val="28"/>
          <w:szCs w:val="28"/>
          <w:cs/>
          <w:lang w:val="th-TH"/>
        </w:rPr>
        <w:t>คดีความฟ้องร้อง</w:t>
      </w:r>
    </w:p>
    <w:p w14:paraId="0AB04B44" w14:textId="77777777" w:rsidR="00F6083E" w:rsidRPr="00720438" w:rsidRDefault="00F6083E" w:rsidP="000B0131">
      <w:pPr>
        <w:spacing w:line="216" w:lineRule="auto"/>
        <w:rPr>
          <w:rFonts w:asciiTheme="majorBidi" w:hAnsiTheme="majorBidi" w:cstheme="majorBidi"/>
          <w:sz w:val="22"/>
          <w:szCs w:val="22"/>
        </w:rPr>
      </w:pPr>
    </w:p>
    <w:p w14:paraId="01E56200" w14:textId="22FF0784" w:rsidR="00BD1AE9" w:rsidRPr="00720438" w:rsidRDefault="00BD1AE9" w:rsidP="00BD1AE9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20438">
        <w:rPr>
          <w:rFonts w:asciiTheme="majorBidi" w:hAnsiTheme="majorBidi" w:cstheme="majorBidi"/>
          <w:sz w:val="28"/>
          <w:szCs w:val="28"/>
          <w:cs/>
        </w:rPr>
        <w:t>อ้างถึงหมายเหตุข้อ</w:t>
      </w:r>
      <w:r w:rsidR="002D7DF3" w:rsidRPr="00720438">
        <w:rPr>
          <w:rFonts w:asciiTheme="majorBidi" w:hAnsiTheme="majorBidi" w:cstheme="majorBidi"/>
          <w:sz w:val="28"/>
          <w:szCs w:val="28"/>
        </w:rPr>
        <w:t xml:space="preserve"> 32</w:t>
      </w:r>
      <w:r w:rsidRPr="00720438">
        <w:rPr>
          <w:rFonts w:asciiTheme="majorBidi" w:hAnsiTheme="majorBidi" w:cstheme="majorBidi"/>
          <w:sz w:val="28"/>
          <w:szCs w:val="28"/>
        </w:rPr>
        <w:t xml:space="preserve"> </w:t>
      </w:r>
      <w:r w:rsidRPr="00720438">
        <w:rPr>
          <w:rFonts w:asciiTheme="majorBidi" w:hAnsiTheme="majorBidi"/>
          <w:sz w:val="28"/>
          <w:szCs w:val="28"/>
          <w:cs/>
        </w:rPr>
        <w:t xml:space="preserve">ในงบการเงินรวมสำหรับปีสิ้นสุดวันที่ 30 กันยายน 2568 เกี่ยวกับคดีความของกลุ่มบริษัท ในระหว่างงวดหกเดือนสิ้นสุดวันที่ </w:t>
      </w:r>
      <w:r w:rsidRPr="00720438">
        <w:rPr>
          <w:rFonts w:asciiTheme="majorBidi" w:hAnsiTheme="majorBidi"/>
          <w:sz w:val="28"/>
          <w:szCs w:val="28"/>
        </w:rPr>
        <w:t>31</w:t>
      </w:r>
      <w:r w:rsidRPr="00720438">
        <w:rPr>
          <w:rFonts w:asciiTheme="majorBidi" w:hAnsiTheme="majorBidi"/>
          <w:sz w:val="28"/>
          <w:szCs w:val="28"/>
          <w:cs/>
        </w:rPr>
        <w:t xml:space="preserve"> มีนาคม</w:t>
      </w:r>
      <w:r w:rsidRPr="00720438">
        <w:rPr>
          <w:rFonts w:asciiTheme="majorBidi" w:hAnsiTheme="majorBidi"/>
          <w:sz w:val="28"/>
          <w:szCs w:val="28"/>
        </w:rPr>
        <w:t xml:space="preserve"> 2569 </w:t>
      </w:r>
      <w:r w:rsidRPr="00720438">
        <w:rPr>
          <w:rFonts w:asciiTheme="majorBidi" w:hAnsiTheme="majorBidi"/>
          <w:sz w:val="28"/>
          <w:szCs w:val="28"/>
          <w:cs/>
        </w:rPr>
        <w:t>โดยมีความคืบหน้าที่มีสาระสำคัญ ดังนี้</w:t>
      </w:r>
    </w:p>
    <w:p w14:paraId="57ED509F" w14:textId="77777777" w:rsidR="00BD1AE9" w:rsidRPr="00720438" w:rsidRDefault="00BD1AE9" w:rsidP="00BD1AE9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63ACD90" w14:textId="2DBEBFEC" w:rsidR="00BD1AE9" w:rsidRPr="00720438" w:rsidRDefault="00BD1AE9" w:rsidP="00BD1AE9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20438">
        <w:rPr>
          <w:rFonts w:asciiTheme="majorBidi" w:hAnsiTheme="majorBidi" w:cstheme="majorBidi"/>
          <w:sz w:val="28"/>
          <w:szCs w:val="28"/>
        </w:rPr>
        <w:t>(</w:t>
      </w:r>
      <w:r w:rsidRPr="00720438">
        <w:rPr>
          <w:rFonts w:asciiTheme="majorBidi" w:hAnsiTheme="majorBidi" w:cstheme="majorBidi"/>
          <w:sz w:val="28"/>
          <w:szCs w:val="28"/>
          <w:cs/>
        </w:rPr>
        <w:t>1) คดีแพ่งของบริษัทย่อย</w:t>
      </w:r>
      <w:r w:rsidR="002D7DF3" w:rsidRPr="00720438">
        <w:rPr>
          <w:rFonts w:asciiTheme="majorBidi" w:hAnsiTheme="majorBidi" w:cstheme="majorBidi" w:hint="cs"/>
          <w:sz w:val="28"/>
          <w:szCs w:val="28"/>
          <w:cs/>
        </w:rPr>
        <w:t>ทางอ้อม</w:t>
      </w:r>
      <w:r w:rsidRPr="00720438">
        <w:rPr>
          <w:rFonts w:asciiTheme="majorBidi" w:hAnsiTheme="majorBidi" w:cstheme="majorBidi"/>
          <w:sz w:val="28"/>
          <w:szCs w:val="28"/>
          <w:cs/>
        </w:rPr>
        <w:t>แห่งหนึ่งกับบริษัท ทีทีซีแอล จำกัด (มหาชน) และบริษัท โกลบอล นิว เอ็นเนอร์ยี จำกัด</w:t>
      </w:r>
      <w:r w:rsidRPr="00720438">
        <w:rPr>
          <w:rFonts w:asciiTheme="majorBidi" w:hAnsiTheme="majorBidi" w:cstheme="majorBidi"/>
          <w:sz w:val="28"/>
          <w:szCs w:val="28"/>
        </w:rPr>
        <w:br/>
      </w:r>
      <w:r w:rsidRPr="00720438">
        <w:rPr>
          <w:rFonts w:asciiTheme="majorBidi" w:hAnsiTheme="majorBidi" w:cstheme="majorBidi"/>
          <w:sz w:val="28"/>
          <w:szCs w:val="28"/>
          <w:cs/>
        </w:rPr>
        <w:t>(“กลุ่มผู้รับเหมา”) ซึ่งเกี่ยวข้องกับข้อพิพาทตามสัญญาการก่อสร้าง การฟ้องแย้ง และการบังคับตามคำชี้ขาดของ</w:t>
      </w:r>
      <w:r w:rsidRPr="00720438">
        <w:rPr>
          <w:rFonts w:asciiTheme="majorBidi" w:hAnsiTheme="majorBidi" w:cstheme="majorBidi"/>
          <w:sz w:val="28"/>
          <w:szCs w:val="28"/>
        </w:rPr>
        <w:br/>
      </w:r>
      <w:r w:rsidRPr="00720438">
        <w:rPr>
          <w:rFonts w:asciiTheme="majorBidi" w:hAnsiTheme="majorBidi" w:cstheme="majorBidi"/>
          <w:sz w:val="28"/>
          <w:szCs w:val="28"/>
          <w:cs/>
        </w:rPr>
        <w:t xml:space="preserve">คณะอนุญาโตตุลาการ ต่อมาวันที่ </w:t>
      </w:r>
      <w:r w:rsidRPr="00720438">
        <w:rPr>
          <w:rFonts w:asciiTheme="majorBidi" w:hAnsiTheme="majorBidi" w:cstheme="majorBidi"/>
          <w:sz w:val="28"/>
          <w:szCs w:val="28"/>
        </w:rPr>
        <w:t xml:space="preserve">3 </w:t>
      </w:r>
      <w:r w:rsidRPr="00720438">
        <w:rPr>
          <w:rFonts w:asciiTheme="majorBidi" w:hAnsiTheme="majorBidi" w:cstheme="majorBidi"/>
          <w:sz w:val="28"/>
          <w:szCs w:val="28"/>
          <w:cs/>
        </w:rPr>
        <w:t>พฤศจิกายน</w:t>
      </w:r>
      <w:r w:rsidRPr="00720438">
        <w:rPr>
          <w:rFonts w:asciiTheme="majorBidi" w:hAnsiTheme="majorBidi" w:cstheme="majorBidi"/>
          <w:sz w:val="28"/>
          <w:szCs w:val="28"/>
        </w:rPr>
        <w:t xml:space="preserve"> 2568</w:t>
      </w:r>
      <w:r w:rsidRPr="00720438">
        <w:rPr>
          <w:rFonts w:asciiTheme="majorBidi" w:hAnsiTheme="majorBidi" w:cstheme="majorBidi"/>
          <w:sz w:val="28"/>
          <w:szCs w:val="28"/>
          <w:cs/>
        </w:rPr>
        <w:t xml:space="preserve"> บริษัท ทีทีซีแอล จำกัด (มหาชน) หนึ่งในกลุ่มผู้รับเหมาแจ้งการยื่น</w:t>
      </w:r>
      <w:r w:rsidRPr="00720438">
        <w:rPr>
          <w:rFonts w:asciiTheme="majorBidi" w:hAnsiTheme="majorBidi" w:cstheme="majorBidi"/>
          <w:sz w:val="28"/>
          <w:szCs w:val="28"/>
        </w:rPr>
        <w:br/>
      </w:r>
      <w:r w:rsidRPr="00720438">
        <w:rPr>
          <w:rFonts w:asciiTheme="majorBidi" w:hAnsiTheme="majorBidi" w:cstheme="majorBidi"/>
          <w:sz w:val="28"/>
          <w:szCs w:val="28"/>
          <w:cs/>
        </w:rPr>
        <w:t>คำร้องขอฟื้นฟูกิจการต่อศาลล้มละลายกลาง และศาลชั้นต้นได้มีคำสั่งให้งดการพิจารณาคดีดังกล่าวไว้เป็นการชั่วคราว</w:t>
      </w:r>
      <w:r w:rsidRPr="00720438">
        <w:rPr>
          <w:rFonts w:asciiTheme="majorBidi" w:hAnsiTheme="majorBidi" w:cstheme="majorBidi"/>
          <w:sz w:val="28"/>
          <w:szCs w:val="28"/>
        </w:rPr>
        <w:br/>
      </w:r>
      <w:r w:rsidRPr="00720438">
        <w:rPr>
          <w:rFonts w:asciiTheme="majorBidi" w:hAnsiTheme="majorBidi" w:cstheme="majorBidi"/>
          <w:sz w:val="28"/>
          <w:szCs w:val="28"/>
          <w:cs/>
        </w:rPr>
        <w:t>ตามพระราชบัญญัติล้มละลาย พ.ศ.</w:t>
      </w:r>
      <w:r w:rsidRPr="00720438">
        <w:rPr>
          <w:rFonts w:asciiTheme="majorBidi" w:hAnsiTheme="majorBidi" w:cstheme="majorBidi"/>
          <w:sz w:val="28"/>
          <w:szCs w:val="28"/>
        </w:rPr>
        <w:t xml:space="preserve"> 2483</w:t>
      </w:r>
      <w:r w:rsidRPr="00720438">
        <w:rPr>
          <w:rFonts w:asciiTheme="majorBidi" w:hAnsiTheme="majorBidi" w:cstheme="majorBidi"/>
          <w:sz w:val="28"/>
          <w:szCs w:val="28"/>
          <w:cs/>
        </w:rPr>
        <w:t xml:space="preserve"> จนกว่าศาลล้มละลายกลางจะมีคำสั่งเป็นประการอื่น </w:t>
      </w:r>
    </w:p>
    <w:p w14:paraId="58ECEA13" w14:textId="77777777" w:rsidR="00BD1AE9" w:rsidRPr="00720438" w:rsidRDefault="00BD1AE9" w:rsidP="00BD1AE9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13DCAFCD" w14:textId="6FD6190A" w:rsidR="00BD1AE9" w:rsidRPr="00720438" w:rsidRDefault="00BD1AE9" w:rsidP="00BD1AE9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20438">
        <w:rPr>
          <w:rFonts w:asciiTheme="majorBidi" w:hAnsiTheme="majorBidi" w:cstheme="majorBidi"/>
          <w:sz w:val="28"/>
          <w:szCs w:val="28"/>
          <w:cs/>
        </w:rPr>
        <w:t>สำหรับคดีกลุ่มผู้รับเหมาได้ยื่นคำร้องขอบังคับตามคำชี้ขาดของคณะอนุญาโตตุลาการต่อศาลแพ่ง ซึ่ง</w:t>
      </w:r>
      <w:r w:rsidR="00CA0866" w:rsidRPr="00720438">
        <w:rPr>
          <w:rFonts w:asciiTheme="majorBidi" w:hAnsiTheme="majorBidi" w:cstheme="majorBidi" w:hint="cs"/>
          <w:sz w:val="28"/>
          <w:szCs w:val="28"/>
          <w:cs/>
        </w:rPr>
        <w:t>ยังอยู่ระหว่างการพิจารณาคดี</w:t>
      </w:r>
    </w:p>
    <w:p w14:paraId="1450F73C" w14:textId="77777777" w:rsidR="00BD1AE9" w:rsidRPr="00720438" w:rsidRDefault="00BD1AE9" w:rsidP="00BD1AE9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01296F46" w14:textId="3C0468BE" w:rsidR="00BD1AE9" w:rsidRPr="00720438" w:rsidRDefault="00BD1AE9" w:rsidP="00BD1AE9">
      <w:pPr>
        <w:spacing w:line="240" w:lineRule="auto"/>
        <w:ind w:left="540"/>
        <w:rPr>
          <w:rFonts w:asciiTheme="majorBidi" w:hAnsiTheme="majorBidi"/>
          <w:sz w:val="28"/>
          <w:szCs w:val="28"/>
        </w:rPr>
      </w:pPr>
      <w:r w:rsidRPr="00720438">
        <w:rPr>
          <w:rFonts w:asciiTheme="majorBidi" w:hAnsiTheme="majorBidi" w:cstheme="majorBidi"/>
          <w:sz w:val="28"/>
          <w:szCs w:val="28"/>
        </w:rPr>
        <w:t xml:space="preserve">(2) </w:t>
      </w:r>
      <w:r w:rsidRPr="00720438">
        <w:rPr>
          <w:rFonts w:asciiTheme="majorBidi" w:hAnsiTheme="majorBidi"/>
          <w:sz w:val="28"/>
          <w:szCs w:val="28"/>
          <w:cs/>
        </w:rPr>
        <w:t>คดีแพ่งของบริษัทย่อย</w:t>
      </w:r>
      <w:r w:rsidR="002D7DF3" w:rsidRPr="00720438">
        <w:rPr>
          <w:rFonts w:asciiTheme="majorBidi" w:hAnsiTheme="majorBidi" w:hint="cs"/>
          <w:sz w:val="28"/>
          <w:szCs w:val="28"/>
          <w:cs/>
        </w:rPr>
        <w:t>ทางอ้อม</w:t>
      </w:r>
      <w:r w:rsidRPr="00720438">
        <w:rPr>
          <w:rFonts w:asciiTheme="majorBidi" w:hAnsiTheme="majorBidi"/>
          <w:sz w:val="28"/>
          <w:szCs w:val="28"/>
          <w:cs/>
        </w:rPr>
        <w:t>อีกแห่งหนึ่งกับกลุ่มผู้รับเหมา ซึ่งเกี่ยวข้องกับข้อพิพาทตามสัญญาการก่อสร้าง การฟ้องแย้ง และการบังคับตามคำชี้ขาดของคณะอนุญาโตตุลาการ ตามที่ศาลชั้นต้นได้มีคำพิพากษาให้บังคับตามคำชี้ขาดของอนุญาโตตุลาการโดยให้กลุ่มผู้รับเหมาชำระเงินให้กับบริษัทย่อย</w:t>
      </w:r>
      <w:r w:rsidR="002D7DF3" w:rsidRPr="00720438">
        <w:rPr>
          <w:rFonts w:asciiTheme="majorBidi" w:hAnsiTheme="majorBidi" w:hint="cs"/>
          <w:sz w:val="28"/>
          <w:szCs w:val="28"/>
          <w:cs/>
        </w:rPr>
        <w:t xml:space="preserve">ทางอ้อม </w:t>
      </w:r>
      <w:r w:rsidRPr="00720438">
        <w:rPr>
          <w:rFonts w:asciiTheme="majorBidi" w:hAnsiTheme="majorBidi"/>
          <w:sz w:val="28"/>
          <w:szCs w:val="28"/>
          <w:cs/>
        </w:rPr>
        <w:t>และกลุ่มผู้รับเหมาได้ยื่นอุทรธรณ์คำพิพากษานั้น ยังอยู่ระหว่างการพิจารณาของศาลฎีกา</w:t>
      </w:r>
    </w:p>
    <w:p w14:paraId="59EB54B9" w14:textId="77777777" w:rsidR="00CA0866" w:rsidRPr="00720438" w:rsidRDefault="00BD1AE9" w:rsidP="00CA0866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20438">
        <w:rPr>
          <w:rFonts w:asciiTheme="majorBidi" w:hAnsiTheme="majorBidi"/>
          <w:sz w:val="28"/>
          <w:szCs w:val="28"/>
          <w:cs/>
        </w:rPr>
        <w:t>สำหรับคดีกลุ่มผู้รับเหมาได้ยื่นคำร้องขอบังคับตามคำชี้ขาดของคณะอนุญาโตตุลาการต่อศาลแพ่ง ซึ่ง</w:t>
      </w:r>
      <w:r w:rsidR="00CA0866" w:rsidRPr="00720438">
        <w:rPr>
          <w:rFonts w:asciiTheme="majorBidi" w:hAnsiTheme="majorBidi" w:cstheme="majorBidi" w:hint="cs"/>
          <w:sz w:val="28"/>
          <w:szCs w:val="28"/>
          <w:cs/>
        </w:rPr>
        <w:t>ยังอยู่ระหว่างการพิจารณาคดี</w:t>
      </w:r>
    </w:p>
    <w:p w14:paraId="42319C94" w14:textId="341E24E9" w:rsidR="00BD1AE9" w:rsidRPr="00720438" w:rsidRDefault="00BD1AE9" w:rsidP="00BD1AE9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0450C0B9" w14:textId="77777777" w:rsidR="00BD1AE9" w:rsidRPr="00720438" w:rsidRDefault="00BD1AE9" w:rsidP="00BD1AE9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20438">
        <w:rPr>
          <w:rFonts w:asciiTheme="majorBidi" w:hAnsiTheme="majorBidi"/>
          <w:sz w:val="28"/>
          <w:szCs w:val="28"/>
          <w:cs/>
        </w:rPr>
        <w:t xml:space="preserve">ฝ่ายบริหารของกลุ่มบริษัทยังคงอยู่ระหว่างการประเมินผลกระทบที่อาจเกิดขึ้นจากคดีความดังกล่าวร่วมกับที่ปรึกษาทางกฎหมาย เห็นว่ายังไม่มีความเป็นไปได้อย่างมีนัยสำคัญที่จะก่อให้เกิดหนี้สินที่ต้องบันทึกในงบการเงิน ณ วันที่ </w:t>
      </w:r>
      <w:r w:rsidRPr="00720438">
        <w:rPr>
          <w:rFonts w:asciiTheme="majorBidi" w:hAnsiTheme="majorBidi" w:cstheme="majorBidi"/>
          <w:sz w:val="28"/>
          <w:szCs w:val="28"/>
        </w:rPr>
        <w:t xml:space="preserve">31 </w:t>
      </w:r>
      <w:r w:rsidRPr="00720438">
        <w:rPr>
          <w:rFonts w:asciiTheme="majorBidi" w:hAnsiTheme="majorBidi"/>
          <w:sz w:val="28"/>
          <w:szCs w:val="28"/>
          <w:cs/>
        </w:rPr>
        <w:t xml:space="preserve">มีนาคม </w:t>
      </w:r>
      <w:r w:rsidRPr="00720438">
        <w:rPr>
          <w:rFonts w:asciiTheme="majorBidi" w:hAnsiTheme="majorBidi" w:cstheme="majorBidi"/>
          <w:sz w:val="28"/>
          <w:szCs w:val="28"/>
        </w:rPr>
        <w:t>2569</w:t>
      </w:r>
    </w:p>
    <w:p w14:paraId="28FE1C5A" w14:textId="1B256A75" w:rsidR="00BD1AE9" w:rsidRPr="00720438" w:rsidRDefault="00BD1AE9" w:rsidP="00BD1AE9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</w:p>
    <w:p w14:paraId="37926371" w14:textId="5DF1319D" w:rsidR="00BD1AE9" w:rsidRPr="00720438" w:rsidRDefault="00BD1AE9" w:rsidP="002D7DF3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20438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2D7DF3" w:rsidRPr="00720438">
        <w:rPr>
          <w:rFonts w:asciiTheme="majorBidi" w:hAnsiTheme="majorBidi" w:cstheme="majorBidi" w:hint="cs"/>
          <w:sz w:val="28"/>
          <w:szCs w:val="28"/>
          <w:cs/>
        </w:rPr>
        <w:t>ทางอ้อม</w:t>
      </w:r>
      <w:r w:rsidRPr="00720438">
        <w:rPr>
          <w:rFonts w:asciiTheme="majorBidi" w:hAnsiTheme="majorBidi" w:cstheme="majorBidi"/>
          <w:sz w:val="28"/>
          <w:szCs w:val="28"/>
          <w:cs/>
        </w:rPr>
        <w:t xml:space="preserve">แห่งหนึ่งในฐานะโจทก์ ได้ยื่นฟ้องคณะกรรมการกำกับกิจการพลังงาน (ผู้ถูกฟ้องร้องคดีที่ </w:t>
      </w:r>
      <w:r w:rsidRPr="00720438">
        <w:rPr>
          <w:rFonts w:asciiTheme="majorBidi" w:hAnsiTheme="majorBidi" w:cstheme="majorBidi"/>
          <w:sz w:val="28"/>
          <w:szCs w:val="28"/>
        </w:rPr>
        <w:t>1</w:t>
      </w:r>
      <w:r w:rsidRPr="00720438">
        <w:rPr>
          <w:rFonts w:asciiTheme="majorBidi" w:hAnsiTheme="majorBidi" w:cstheme="majorBidi"/>
          <w:sz w:val="28"/>
          <w:szCs w:val="28"/>
          <w:cs/>
        </w:rPr>
        <w:t>) และ</w:t>
      </w:r>
      <w:r w:rsidR="002D7DF3" w:rsidRPr="00720438">
        <w:rPr>
          <w:rFonts w:asciiTheme="majorBidi" w:hAnsiTheme="majorBidi" w:cstheme="majorBidi"/>
          <w:sz w:val="28"/>
          <w:szCs w:val="28"/>
          <w:cs/>
        </w:rPr>
        <w:br/>
      </w:r>
      <w:r w:rsidRPr="00720438">
        <w:rPr>
          <w:rFonts w:asciiTheme="majorBidi" w:hAnsiTheme="majorBidi" w:cstheme="majorBidi"/>
          <w:sz w:val="28"/>
          <w:szCs w:val="28"/>
          <w:cs/>
        </w:rPr>
        <w:t xml:space="preserve">การไฟฟ้านครหลวง (ผู้ถูกฟ้องร้องคดีที่ </w:t>
      </w:r>
      <w:r w:rsidRPr="00720438">
        <w:rPr>
          <w:rFonts w:asciiTheme="majorBidi" w:hAnsiTheme="majorBidi" w:cstheme="majorBidi"/>
          <w:sz w:val="28"/>
          <w:szCs w:val="28"/>
        </w:rPr>
        <w:t>2</w:t>
      </w:r>
      <w:r w:rsidRPr="00720438">
        <w:rPr>
          <w:rFonts w:asciiTheme="majorBidi" w:hAnsiTheme="majorBidi" w:cstheme="majorBidi"/>
          <w:sz w:val="28"/>
          <w:szCs w:val="28"/>
          <w:cs/>
        </w:rPr>
        <w:t xml:space="preserve">) เมื่อวันที่ </w:t>
      </w:r>
      <w:r w:rsidRPr="00720438">
        <w:rPr>
          <w:rFonts w:asciiTheme="majorBidi" w:hAnsiTheme="majorBidi" w:cstheme="majorBidi"/>
          <w:sz w:val="28"/>
          <w:szCs w:val="28"/>
        </w:rPr>
        <w:t xml:space="preserve">29 </w:t>
      </w:r>
      <w:r w:rsidRPr="00720438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720438">
        <w:rPr>
          <w:rFonts w:asciiTheme="majorBidi" w:hAnsiTheme="majorBidi" w:cstheme="majorBidi"/>
          <w:sz w:val="28"/>
          <w:szCs w:val="28"/>
        </w:rPr>
        <w:t>2564</w:t>
      </w:r>
      <w:r w:rsidRPr="00720438">
        <w:rPr>
          <w:rFonts w:asciiTheme="majorBidi" w:hAnsiTheme="majorBidi" w:cstheme="majorBidi"/>
          <w:sz w:val="28"/>
          <w:szCs w:val="28"/>
          <w:cs/>
        </w:rPr>
        <w:t xml:space="preserve"> เรื่องค่าสมทบการก่อสร้างโรงไฟฟ้า</w:t>
      </w:r>
      <w:r w:rsidR="006274B6" w:rsidRPr="0072043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20438">
        <w:rPr>
          <w:rFonts w:asciiTheme="majorBidi" w:hAnsiTheme="majorBidi" w:cstheme="majorBidi"/>
          <w:sz w:val="28"/>
          <w:szCs w:val="28"/>
          <w:cs/>
        </w:rPr>
        <w:t>โดยบริษัทย่อย</w:t>
      </w:r>
      <w:r w:rsidR="00452475" w:rsidRPr="00720438">
        <w:rPr>
          <w:rFonts w:asciiTheme="majorBidi" w:hAnsiTheme="majorBidi" w:cstheme="majorBidi" w:hint="cs"/>
          <w:sz w:val="28"/>
          <w:szCs w:val="28"/>
          <w:cs/>
        </w:rPr>
        <w:t>ทางอ้อม</w:t>
      </w:r>
      <w:r w:rsidRPr="00720438">
        <w:rPr>
          <w:rFonts w:asciiTheme="majorBidi" w:hAnsiTheme="majorBidi" w:cstheme="majorBidi"/>
          <w:sz w:val="28"/>
          <w:szCs w:val="28"/>
          <w:cs/>
        </w:rPr>
        <w:t>ต้องการให้คณะกรรมการก</w:t>
      </w:r>
      <w:r w:rsidR="00452475" w:rsidRPr="0072043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720438">
        <w:rPr>
          <w:rFonts w:asciiTheme="majorBidi" w:hAnsiTheme="majorBidi" w:cstheme="majorBidi"/>
          <w:sz w:val="28"/>
          <w:szCs w:val="28"/>
          <w:cs/>
        </w:rPr>
        <w:t>กับกิจการพลังงานถอนมติที่ให้การไฟฟ้านครหลวงไม่ต้องคืนค่าสมทบการก่อสร้างแก่</w:t>
      </w:r>
      <w:r w:rsidR="002D7DF3" w:rsidRPr="00720438">
        <w:rPr>
          <w:rFonts w:asciiTheme="majorBidi" w:hAnsiTheme="majorBidi" w:cstheme="majorBidi"/>
          <w:sz w:val="28"/>
          <w:szCs w:val="28"/>
          <w:cs/>
        </w:rPr>
        <w:br/>
      </w:r>
      <w:r w:rsidRPr="00720438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452475" w:rsidRPr="00720438">
        <w:rPr>
          <w:rFonts w:asciiTheme="majorBidi" w:hAnsiTheme="majorBidi" w:cstheme="majorBidi" w:hint="cs"/>
          <w:sz w:val="28"/>
          <w:szCs w:val="28"/>
          <w:cs/>
        </w:rPr>
        <w:t>ทางอ้อม</w:t>
      </w:r>
      <w:r w:rsidRPr="00720438">
        <w:rPr>
          <w:rFonts w:asciiTheme="majorBidi" w:hAnsiTheme="majorBidi" w:cstheme="majorBidi"/>
          <w:sz w:val="28"/>
          <w:szCs w:val="28"/>
          <w:cs/>
        </w:rPr>
        <w:t xml:space="preserve">และต้องการให้การไฟฟ้านครหลวงคืนค่าสมทบการก่อสร้างโรงไฟฟ้าพร้อมดอกเบี้ย ต่อมาเมื่อวันที่ </w:t>
      </w:r>
      <w:r w:rsidR="00452475" w:rsidRPr="00720438">
        <w:rPr>
          <w:rFonts w:asciiTheme="majorBidi" w:hAnsiTheme="majorBidi" w:cstheme="majorBidi"/>
          <w:sz w:val="28"/>
          <w:szCs w:val="28"/>
          <w:cs/>
        </w:rPr>
        <w:br/>
      </w:r>
      <w:r w:rsidRPr="00720438">
        <w:rPr>
          <w:rFonts w:asciiTheme="majorBidi" w:hAnsiTheme="majorBidi" w:cstheme="majorBidi"/>
          <w:sz w:val="28"/>
          <w:szCs w:val="28"/>
        </w:rPr>
        <w:t>10</w:t>
      </w:r>
      <w:r w:rsidRPr="00720438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720438">
        <w:rPr>
          <w:rFonts w:asciiTheme="majorBidi" w:hAnsiTheme="majorBidi" w:cstheme="majorBidi"/>
          <w:sz w:val="28"/>
          <w:szCs w:val="28"/>
        </w:rPr>
        <w:t>256</w:t>
      </w:r>
      <w:r w:rsidR="002D7DF3" w:rsidRPr="00720438">
        <w:rPr>
          <w:rFonts w:asciiTheme="majorBidi" w:hAnsiTheme="majorBidi" w:cstheme="majorBidi"/>
          <w:sz w:val="28"/>
          <w:szCs w:val="28"/>
        </w:rPr>
        <w:t xml:space="preserve">9 </w:t>
      </w:r>
      <w:r w:rsidRPr="00720438">
        <w:rPr>
          <w:rFonts w:asciiTheme="majorBidi" w:hAnsiTheme="majorBidi" w:cstheme="majorBidi"/>
          <w:sz w:val="28"/>
          <w:szCs w:val="28"/>
          <w:cs/>
        </w:rPr>
        <w:t>ศาลปกครองได้มีคำพิพากษายกฟ้องบริษัทย่อย</w:t>
      </w:r>
      <w:r w:rsidR="00452475" w:rsidRPr="00720438">
        <w:rPr>
          <w:rFonts w:asciiTheme="majorBidi" w:hAnsiTheme="majorBidi" w:cstheme="majorBidi" w:hint="cs"/>
          <w:sz w:val="28"/>
          <w:szCs w:val="28"/>
          <w:cs/>
        </w:rPr>
        <w:t>ทางอ้อม</w:t>
      </w:r>
      <w:r w:rsidRPr="00720438">
        <w:rPr>
          <w:rFonts w:asciiTheme="majorBidi" w:hAnsiTheme="majorBidi" w:cstheme="majorBidi"/>
          <w:sz w:val="28"/>
          <w:szCs w:val="28"/>
          <w:cs/>
        </w:rPr>
        <w:t>ดังกล่าว และบริษัทย่อย</w:t>
      </w:r>
      <w:r w:rsidR="00452475" w:rsidRPr="00720438">
        <w:rPr>
          <w:rFonts w:asciiTheme="majorBidi" w:hAnsiTheme="majorBidi" w:cstheme="majorBidi" w:hint="cs"/>
          <w:sz w:val="28"/>
          <w:szCs w:val="28"/>
          <w:cs/>
        </w:rPr>
        <w:t>ทางอ้อม</w:t>
      </w:r>
      <w:r w:rsidRPr="00720438">
        <w:rPr>
          <w:rFonts w:asciiTheme="majorBidi" w:hAnsiTheme="majorBidi" w:cstheme="majorBidi"/>
          <w:sz w:val="28"/>
          <w:szCs w:val="28"/>
          <w:cs/>
        </w:rPr>
        <w:t xml:space="preserve">ไม่ได้ยื่นอุทธรณ์คำพิพากษา ส่งผลให้คดีความดังกล่าวถึงที่สุด ฝ่ายบริหารพิจารณาแล้วเห็นว่า คำพิพากษาดังกล่าวไม่ก่อให้เกิดหนี้สิน </w:t>
      </w:r>
      <w:r w:rsidR="00452475" w:rsidRPr="00720438">
        <w:rPr>
          <w:rFonts w:asciiTheme="majorBidi" w:hAnsiTheme="majorBidi" w:cstheme="majorBidi"/>
          <w:sz w:val="28"/>
          <w:szCs w:val="28"/>
          <w:cs/>
        </w:rPr>
        <w:br/>
      </w:r>
      <w:r w:rsidRPr="00720438">
        <w:rPr>
          <w:rFonts w:asciiTheme="majorBidi" w:hAnsiTheme="majorBidi" w:cstheme="majorBidi"/>
          <w:sz w:val="28"/>
          <w:szCs w:val="28"/>
          <w:cs/>
        </w:rPr>
        <w:t xml:space="preserve">ภาระผูกพัน หรือการปรับปรุงรายการที่มีนัยสำคัญต่องบการเงินของกลุ่มบริษัท ณ วันที่ </w:t>
      </w:r>
      <w:r w:rsidRPr="00720438">
        <w:rPr>
          <w:rFonts w:asciiTheme="majorBidi" w:hAnsiTheme="majorBidi" w:cstheme="majorBidi"/>
          <w:sz w:val="28"/>
          <w:szCs w:val="28"/>
        </w:rPr>
        <w:t>31</w:t>
      </w:r>
      <w:r w:rsidRPr="00720438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720438">
        <w:rPr>
          <w:rFonts w:asciiTheme="majorBidi" w:hAnsiTheme="majorBidi" w:cstheme="majorBidi"/>
          <w:sz w:val="28"/>
          <w:szCs w:val="28"/>
        </w:rPr>
        <w:t>2569</w:t>
      </w:r>
    </w:p>
    <w:p w14:paraId="50377B98" w14:textId="77777777" w:rsidR="00BD1AE9" w:rsidRPr="00720438" w:rsidRDefault="00BD1AE9" w:rsidP="000B0131">
      <w:pPr>
        <w:spacing w:line="216" w:lineRule="auto"/>
        <w:rPr>
          <w:rFonts w:asciiTheme="majorBidi" w:hAnsiTheme="majorBidi" w:cstheme="majorBidi"/>
          <w:sz w:val="22"/>
          <w:szCs w:val="22"/>
          <w:cs/>
        </w:rPr>
      </w:pPr>
    </w:p>
    <w:p w14:paraId="752EBBE8" w14:textId="36639402" w:rsidR="001A10F4" w:rsidRPr="00720438" w:rsidRDefault="006F1C20" w:rsidP="000B0131">
      <w:pPr>
        <w:ind w:left="540"/>
        <w:rPr>
          <w:rFonts w:asciiTheme="majorBidi" w:hAnsiTheme="majorBidi"/>
          <w:sz w:val="28"/>
          <w:szCs w:val="28"/>
        </w:rPr>
      </w:pPr>
      <w:r w:rsidRPr="00720438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9C0B91" w:rsidRPr="00720438">
        <w:rPr>
          <w:rFonts w:asciiTheme="majorBidi" w:hAnsiTheme="majorBidi"/>
          <w:sz w:val="28"/>
          <w:szCs w:val="28"/>
        </w:rPr>
        <w:t>20</w:t>
      </w:r>
      <w:r w:rsidRPr="00720438">
        <w:rPr>
          <w:rFonts w:asciiTheme="majorBidi" w:hAnsiTheme="majorBidi" w:hint="cs"/>
          <w:sz w:val="28"/>
          <w:szCs w:val="28"/>
          <w:cs/>
        </w:rPr>
        <w:t xml:space="preserve"> พฤศจิกายน </w:t>
      </w:r>
      <w:r w:rsidR="009C0B91" w:rsidRPr="00720438">
        <w:rPr>
          <w:rFonts w:asciiTheme="majorBidi" w:hAnsiTheme="majorBidi"/>
          <w:sz w:val="28"/>
          <w:szCs w:val="28"/>
        </w:rPr>
        <w:t>2</w:t>
      </w:r>
      <w:r w:rsidRPr="00720438">
        <w:rPr>
          <w:rFonts w:asciiTheme="majorBidi" w:hAnsiTheme="majorBidi"/>
          <w:sz w:val="28"/>
          <w:szCs w:val="28"/>
        </w:rPr>
        <w:t>566</w:t>
      </w:r>
      <w:r w:rsidRPr="00720438">
        <w:rPr>
          <w:rFonts w:asciiTheme="majorBidi" w:hAnsiTheme="majorBidi" w:hint="cs"/>
          <w:sz w:val="28"/>
          <w:szCs w:val="28"/>
          <w:cs/>
        </w:rPr>
        <w:t xml:space="preserve"> บริษัทย่อยแห่งหนึ่งในฐานะโจทก์ ได้ยื่นฟ้องกลุ่มบุคคล (“จำเลย”) ผู้จะขายที่ดินเจริญนครต่อศาลแพ่งกรุงเทพใต้ เนื่องจากจำเลยผิดสัญญาจะซื้อจะขายที่ดินถนนเจริญนครเรียกเงินคืนจำนวน </w:t>
      </w:r>
      <w:r w:rsidR="009C0B91" w:rsidRPr="00720438">
        <w:rPr>
          <w:rFonts w:asciiTheme="majorBidi" w:hAnsiTheme="majorBidi"/>
          <w:sz w:val="28"/>
          <w:szCs w:val="28"/>
        </w:rPr>
        <w:t>22</w:t>
      </w:r>
      <w:r w:rsidRPr="00720438">
        <w:rPr>
          <w:rFonts w:asciiTheme="majorBidi" w:hAnsiTheme="majorBidi"/>
          <w:sz w:val="28"/>
          <w:szCs w:val="28"/>
        </w:rPr>
        <w:t>1.51</w:t>
      </w:r>
      <w:r w:rsidRPr="00720438">
        <w:rPr>
          <w:rFonts w:asciiTheme="majorBidi" w:hAnsiTheme="majorBidi" w:hint="cs"/>
          <w:sz w:val="28"/>
          <w:szCs w:val="28"/>
          <w:cs/>
        </w:rPr>
        <w:t xml:space="preserve"> ล้านบาท ซึ่งได้ชำระไปพร้อมดอกเบี้ยและค่าเสียหายรวมเป็นเงินจำนวนทั้งสิ้น </w:t>
      </w:r>
      <w:r w:rsidRPr="00720438">
        <w:rPr>
          <w:rFonts w:asciiTheme="majorBidi" w:hAnsiTheme="majorBidi"/>
          <w:sz w:val="28"/>
          <w:szCs w:val="28"/>
        </w:rPr>
        <w:t>539.3</w:t>
      </w:r>
      <w:r w:rsidR="009C0B91" w:rsidRPr="00720438">
        <w:rPr>
          <w:rFonts w:asciiTheme="majorBidi" w:hAnsiTheme="majorBidi"/>
          <w:sz w:val="28"/>
          <w:szCs w:val="28"/>
        </w:rPr>
        <w:t>2</w:t>
      </w:r>
      <w:r w:rsidRPr="00720438">
        <w:rPr>
          <w:rFonts w:asciiTheme="majorBidi" w:hAnsiTheme="majorBidi" w:hint="cs"/>
          <w:sz w:val="28"/>
          <w:szCs w:val="28"/>
          <w:cs/>
        </w:rPr>
        <w:t xml:space="preserve"> ล้านบาท โดยศาลได้นัดทั้งสองฝ่ายไกล่เกลี่ยกัน</w:t>
      </w:r>
      <w:r w:rsidRPr="00720438">
        <w:rPr>
          <w:rFonts w:asciiTheme="majorBidi" w:hAnsiTheme="majorBidi" w:hint="cs"/>
          <w:sz w:val="28"/>
          <w:szCs w:val="28"/>
          <w:cs/>
        </w:rPr>
        <w:br/>
        <w:t xml:space="preserve">ครั้งแรกในวันที่ </w:t>
      </w:r>
      <w:r w:rsidRPr="00720438">
        <w:rPr>
          <w:rFonts w:asciiTheme="majorBidi" w:hAnsiTheme="majorBidi"/>
          <w:sz w:val="28"/>
          <w:szCs w:val="28"/>
        </w:rPr>
        <w:t>9</w:t>
      </w:r>
      <w:r w:rsidRPr="00720438">
        <w:rPr>
          <w:rFonts w:asciiTheme="majorBidi" w:hAnsiTheme="majorBidi" w:hint="cs"/>
          <w:sz w:val="28"/>
          <w:szCs w:val="28"/>
          <w:cs/>
        </w:rPr>
        <w:t xml:space="preserve"> เมษายน </w:t>
      </w:r>
      <w:r w:rsidR="009C0B91" w:rsidRPr="00720438">
        <w:rPr>
          <w:rFonts w:asciiTheme="majorBidi" w:hAnsiTheme="majorBidi"/>
          <w:sz w:val="28"/>
          <w:szCs w:val="28"/>
        </w:rPr>
        <w:t>2</w:t>
      </w:r>
      <w:r w:rsidRPr="00720438">
        <w:rPr>
          <w:rFonts w:asciiTheme="majorBidi" w:hAnsiTheme="majorBidi"/>
          <w:sz w:val="28"/>
          <w:szCs w:val="28"/>
        </w:rPr>
        <w:t>567</w:t>
      </w:r>
      <w:r w:rsidRPr="00720438">
        <w:rPr>
          <w:rFonts w:asciiTheme="majorBidi" w:hAnsiTheme="majorBidi" w:hint="cs"/>
          <w:sz w:val="28"/>
          <w:szCs w:val="28"/>
          <w:cs/>
        </w:rPr>
        <w:t xml:space="preserve"> นัดไกล่เกลี่ยครั้งที่ </w:t>
      </w:r>
      <w:r w:rsidR="009C0B91" w:rsidRPr="00720438">
        <w:rPr>
          <w:rFonts w:asciiTheme="majorBidi" w:hAnsiTheme="majorBidi"/>
          <w:sz w:val="28"/>
          <w:szCs w:val="28"/>
        </w:rPr>
        <w:t>2</w:t>
      </w:r>
      <w:r w:rsidRPr="00720438">
        <w:rPr>
          <w:rFonts w:asciiTheme="majorBidi" w:hAnsiTheme="majorBidi" w:hint="cs"/>
          <w:sz w:val="28"/>
          <w:szCs w:val="28"/>
          <w:cs/>
        </w:rPr>
        <w:t xml:space="preserve"> ในวันที่ </w:t>
      </w:r>
      <w:r w:rsidRPr="00720438">
        <w:rPr>
          <w:rFonts w:asciiTheme="majorBidi" w:hAnsiTheme="majorBidi"/>
          <w:sz w:val="28"/>
          <w:szCs w:val="28"/>
        </w:rPr>
        <w:t>13</w:t>
      </w:r>
      <w:r w:rsidRPr="00720438">
        <w:rPr>
          <w:rFonts w:asciiTheme="majorBidi" w:hAnsiTheme="majorBidi" w:hint="cs"/>
          <w:sz w:val="28"/>
          <w:szCs w:val="28"/>
          <w:cs/>
        </w:rPr>
        <w:t xml:space="preserve"> มิถุนายน </w:t>
      </w:r>
      <w:r w:rsidR="009C0B91" w:rsidRPr="00720438">
        <w:rPr>
          <w:rFonts w:asciiTheme="majorBidi" w:hAnsiTheme="majorBidi"/>
          <w:sz w:val="28"/>
          <w:szCs w:val="28"/>
        </w:rPr>
        <w:t>2</w:t>
      </w:r>
      <w:r w:rsidRPr="00720438">
        <w:rPr>
          <w:rFonts w:asciiTheme="majorBidi" w:hAnsiTheme="majorBidi"/>
          <w:sz w:val="28"/>
          <w:szCs w:val="28"/>
        </w:rPr>
        <w:t>567</w:t>
      </w:r>
      <w:r w:rsidRPr="00720438">
        <w:rPr>
          <w:rFonts w:asciiTheme="majorBidi" w:hAnsiTheme="majorBidi" w:hint="cs"/>
          <w:sz w:val="28"/>
          <w:szCs w:val="28"/>
          <w:cs/>
        </w:rPr>
        <w:t xml:space="preserve"> นัดไกล่เกลี่ยครั้งที่ </w:t>
      </w:r>
      <w:r w:rsidRPr="00720438">
        <w:rPr>
          <w:rFonts w:asciiTheme="majorBidi" w:hAnsiTheme="majorBidi"/>
          <w:sz w:val="28"/>
          <w:szCs w:val="28"/>
        </w:rPr>
        <w:t>3</w:t>
      </w:r>
      <w:r w:rsidRPr="00720438">
        <w:rPr>
          <w:rFonts w:asciiTheme="majorBidi" w:hAnsiTheme="majorBidi" w:hint="cs"/>
          <w:sz w:val="28"/>
          <w:szCs w:val="28"/>
          <w:cs/>
        </w:rPr>
        <w:t xml:space="preserve"> เมื่อวันที่ </w:t>
      </w:r>
      <w:r w:rsidRPr="00720438">
        <w:rPr>
          <w:rFonts w:asciiTheme="majorBidi" w:hAnsiTheme="majorBidi"/>
          <w:sz w:val="28"/>
          <w:szCs w:val="28"/>
        </w:rPr>
        <w:t>1</w:t>
      </w:r>
      <w:r w:rsidR="009C0B91" w:rsidRPr="00720438">
        <w:rPr>
          <w:rFonts w:asciiTheme="majorBidi" w:hAnsiTheme="majorBidi"/>
          <w:sz w:val="28"/>
          <w:szCs w:val="28"/>
        </w:rPr>
        <w:t>2</w:t>
      </w:r>
      <w:r w:rsidRPr="00720438">
        <w:rPr>
          <w:rFonts w:asciiTheme="majorBidi" w:hAnsiTheme="majorBidi" w:hint="cs"/>
          <w:sz w:val="28"/>
          <w:szCs w:val="28"/>
          <w:cs/>
        </w:rPr>
        <w:t xml:space="preserve"> กรกฎาคม</w:t>
      </w:r>
      <w:r w:rsidR="009C0B91" w:rsidRPr="00720438">
        <w:rPr>
          <w:rFonts w:asciiTheme="majorBidi" w:hAnsiTheme="majorBidi"/>
          <w:sz w:val="28"/>
          <w:szCs w:val="28"/>
        </w:rPr>
        <w:t>2</w:t>
      </w:r>
      <w:r w:rsidRPr="00720438">
        <w:rPr>
          <w:rFonts w:asciiTheme="majorBidi" w:hAnsiTheme="majorBidi"/>
          <w:sz w:val="28"/>
          <w:szCs w:val="28"/>
        </w:rPr>
        <w:t>567</w:t>
      </w:r>
      <w:r w:rsidRPr="00720438">
        <w:rPr>
          <w:rFonts w:asciiTheme="majorBidi" w:hAnsiTheme="majorBidi" w:hint="cs"/>
          <w:sz w:val="28"/>
          <w:szCs w:val="28"/>
          <w:cs/>
        </w:rPr>
        <w:t xml:space="preserve"> โดยจำเลยตกลงคืนเงินจำนวน </w:t>
      </w:r>
      <w:r w:rsidR="009C0B91" w:rsidRPr="00720438">
        <w:rPr>
          <w:rFonts w:asciiTheme="majorBidi" w:hAnsiTheme="majorBidi"/>
          <w:sz w:val="28"/>
          <w:szCs w:val="28"/>
        </w:rPr>
        <w:t>2</w:t>
      </w:r>
      <w:r w:rsidRPr="00720438">
        <w:rPr>
          <w:rFonts w:asciiTheme="majorBidi" w:hAnsiTheme="majorBidi"/>
          <w:sz w:val="28"/>
          <w:szCs w:val="28"/>
        </w:rPr>
        <w:t>64.89</w:t>
      </w:r>
      <w:r w:rsidRPr="00720438">
        <w:rPr>
          <w:rFonts w:asciiTheme="majorBidi" w:hAnsiTheme="majorBidi" w:hint="cs"/>
          <w:sz w:val="28"/>
          <w:szCs w:val="28"/>
          <w:cs/>
        </w:rPr>
        <w:t xml:space="preserve"> ล้านบาท โดยแบ่งชำระเป็นรายไตรมาสจำนวน </w:t>
      </w:r>
      <w:r w:rsidRPr="00720438">
        <w:rPr>
          <w:rFonts w:asciiTheme="majorBidi" w:hAnsiTheme="majorBidi"/>
          <w:sz w:val="28"/>
          <w:szCs w:val="28"/>
        </w:rPr>
        <w:t>8</w:t>
      </w:r>
      <w:r w:rsidRPr="00720438">
        <w:rPr>
          <w:rFonts w:asciiTheme="majorBidi" w:hAnsiTheme="majorBidi" w:hint="cs"/>
          <w:sz w:val="28"/>
          <w:szCs w:val="28"/>
          <w:cs/>
        </w:rPr>
        <w:t xml:space="preserve"> ครั้ง ในระยะเวลา</w:t>
      </w:r>
      <w:r w:rsidRPr="00720438">
        <w:rPr>
          <w:rFonts w:asciiTheme="majorBidi" w:hAnsiTheme="majorBidi" w:hint="cs"/>
          <w:sz w:val="28"/>
          <w:szCs w:val="28"/>
          <w:cs/>
        </w:rPr>
        <w:br/>
      </w:r>
      <w:r w:rsidR="009C0B91" w:rsidRPr="00720438">
        <w:rPr>
          <w:rFonts w:asciiTheme="majorBidi" w:hAnsiTheme="majorBidi"/>
          <w:sz w:val="28"/>
          <w:szCs w:val="28"/>
        </w:rPr>
        <w:t>2</w:t>
      </w:r>
      <w:r w:rsidRPr="00720438">
        <w:rPr>
          <w:rFonts w:asciiTheme="majorBidi" w:hAnsiTheme="majorBidi" w:hint="cs"/>
          <w:sz w:val="28"/>
          <w:szCs w:val="28"/>
          <w:cs/>
        </w:rPr>
        <w:t xml:space="preserve"> ปี ชำระครั้งละ </w:t>
      </w:r>
      <w:r w:rsidRPr="00720438">
        <w:rPr>
          <w:rFonts w:asciiTheme="majorBidi" w:hAnsiTheme="majorBidi"/>
          <w:sz w:val="28"/>
          <w:szCs w:val="28"/>
        </w:rPr>
        <w:t>33.11</w:t>
      </w:r>
      <w:r w:rsidRPr="00720438">
        <w:rPr>
          <w:rFonts w:asciiTheme="majorBidi" w:hAnsiTheme="majorBidi" w:hint="cs"/>
          <w:sz w:val="28"/>
          <w:szCs w:val="28"/>
          <w:cs/>
        </w:rPr>
        <w:t xml:space="preserve"> ล้านบาท และนัดไกล่เกลี่ยครั้งที่ </w:t>
      </w:r>
      <w:r w:rsidRPr="00720438">
        <w:rPr>
          <w:rFonts w:asciiTheme="majorBidi" w:hAnsiTheme="majorBidi"/>
          <w:sz w:val="28"/>
          <w:szCs w:val="28"/>
        </w:rPr>
        <w:t xml:space="preserve">4 </w:t>
      </w:r>
      <w:r w:rsidRPr="00720438">
        <w:rPr>
          <w:rFonts w:asciiTheme="majorBidi" w:hAnsiTheme="majorBidi" w:hint="cs"/>
          <w:sz w:val="28"/>
          <w:szCs w:val="28"/>
          <w:cs/>
        </w:rPr>
        <w:t xml:space="preserve">ในวันที่ </w:t>
      </w:r>
      <w:r w:rsidRPr="00720438">
        <w:rPr>
          <w:rFonts w:asciiTheme="majorBidi" w:hAnsiTheme="majorBidi"/>
          <w:sz w:val="28"/>
          <w:szCs w:val="28"/>
        </w:rPr>
        <w:t>3</w:t>
      </w:r>
      <w:r w:rsidR="009C0B91" w:rsidRPr="00720438">
        <w:rPr>
          <w:rFonts w:asciiTheme="majorBidi" w:hAnsiTheme="majorBidi"/>
          <w:sz w:val="28"/>
          <w:szCs w:val="28"/>
        </w:rPr>
        <w:t>0</w:t>
      </w:r>
      <w:r w:rsidRPr="00720438">
        <w:rPr>
          <w:rFonts w:asciiTheme="majorBidi" w:hAnsiTheme="majorBidi" w:hint="cs"/>
          <w:sz w:val="28"/>
          <w:szCs w:val="28"/>
          <w:cs/>
        </w:rPr>
        <w:t xml:space="preserve"> กันยายน </w:t>
      </w:r>
      <w:r w:rsidR="009C0B91" w:rsidRPr="00720438">
        <w:rPr>
          <w:rFonts w:asciiTheme="majorBidi" w:hAnsiTheme="majorBidi"/>
          <w:sz w:val="28"/>
          <w:szCs w:val="28"/>
        </w:rPr>
        <w:t>2</w:t>
      </w:r>
      <w:r w:rsidRPr="00720438">
        <w:rPr>
          <w:rFonts w:asciiTheme="majorBidi" w:hAnsiTheme="majorBidi"/>
          <w:sz w:val="28"/>
          <w:szCs w:val="28"/>
        </w:rPr>
        <w:t>567</w:t>
      </w:r>
      <w:r w:rsidRPr="00720438">
        <w:rPr>
          <w:rFonts w:asciiTheme="majorBidi" w:hAnsiTheme="majorBidi" w:hint="cs"/>
          <w:sz w:val="28"/>
          <w:szCs w:val="28"/>
          <w:cs/>
        </w:rPr>
        <w:t xml:space="preserve"> จำเลยแจ้งว่าไม่สามารถชำระเงินงวดแรกได้ตามกำหนด บริษัทย่อยจึงขอยุติการไกล่เกลี่ย</w:t>
      </w:r>
      <w:r w:rsidRPr="00720438">
        <w:rPr>
          <w:rFonts w:asciiTheme="majorBidi" w:hAnsiTheme="majorBidi"/>
          <w:sz w:val="28"/>
          <w:szCs w:val="28"/>
          <w:cs/>
        </w:rPr>
        <w:t xml:space="preserve"> และนำคดีเข้าสู่กระบวนการพิจารณาต่อไป โดยศาลนัดสืบพยานโจทก์วันที่ </w:t>
      </w:r>
      <w:r w:rsidR="009C0B91" w:rsidRPr="00720438">
        <w:rPr>
          <w:rFonts w:asciiTheme="majorBidi" w:hAnsiTheme="majorBidi"/>
          <w:sz w:val="28"/>
          <w:szCs w:val="28"/>
        </w:rPr>
        <w:t>2</w:t>
      </w:r>
      <w:r w:rsidRPr="00720438">
        <w:rPr>
          <w:rFonts w:asciiTheme="majorBidi" w:hAnsiTheme="majorBidi"/>
          <w:sz w:val="28"/>
          <w:szCs w:val="28"/>
        </w:rPr>
        <w:t>3</w:t>
      </w:r>
      <w:r w:rsidRPr="00720438">
        <w:rPr>
          <w:rFonts w:asciiTheme="majorBidi" w:hAnsiTheme="majorBidi" w:hint="cs"/>
          <w:sz w:val="28"/>
          <w:szCs w:val="28"/>
          <w:cs/>
        </w:rPr>
        <w:t xml:space="preserve"> มกราคม </w:t>
      </w:r>
      <w:r w:rsidR="009C0B91" w:rsidRPr="00720438">
        <w:rPr>
          <w:rFonts w:asciiTheme="majorBidi" w:hAnsiTheme="majorBidi"/>
          <w:sz w:val="28"/>
          <w:szCs w:val="28"/>
        </w:rPr>
        <w:t>2</w:t>
      </w:r>
      <w:r w:rsidRPr="00720438">
        <w:rPr>
          <w:rFonts w:asciiTheme="majorBidi" w:hAnsiTheme="majorBidi"/>
          <w:sz w:val="28"/>
          <w:szCs w:val="28"/>
        </w:rPr>
        <w:t>568</w:t>
      </w:r>
      <w:r w:rsidRPr="00720438">
        <w:rPr>
          <w:rFonts w:asciiTheme="majorBidi" w:hAnsiTheme="majorBidi" w:hint="cs"/>
          <w:sz w:val="28"/>
          <w:szCs w:val="28"/>
          <w:cs/>
        </w:rPr>
        <w:t xml:space="preserve"> และนัดสืบพยานจำเลยวันที่ </w:t>
      </w:r>
      <w:r w:rsidR="009C0B91" w:rsidRPr="00720438">
        <w:rPr>
          <w:rFonts w:asciiTheme="majorBidi" w:hAnsiTheme="majorBidi"/>
          <w:sz w:val="28"/>
          <w:szCs w:val="28"/>
        </w:rPr>
        <w:t>2</w:t>
      </w:r>
      <w:r w:rsidRPr="00720438">
        <w:rPr>
          <w:rFonts w:asciiTheme="majorBidi" w:hAnsiTheme="majorBidi"/>
          <w:sz w:val="28"/>
          <w:szCs w:val="28"/>
        </w:rPr>
        <w:t>4</w:t>
      </w:r>
      <w:r w:rsidRPr="00720438">
        <w:rPr>
          <w:rFonts w:asciiTheme="majorBidi" w:hAnsiTheme="majorBidi" w:hint="cs"/>
          <w:sz w:val="28"/>
          <w:szCs w:val="28"/>
          <w:cs/>
        </w:rPr>
        <w:t xml:space="preserve"> มกราคม </w:t>
      </w:r>
      <w:r w:rsidR="009C0B91" w:rsidRPr="00720438">
        <w:rPr>
          <w:rFonts w:asciiTheme="majorBidi" w:hAnsiTheme="majorBidi"/>
          <w:sz w:val="28"/>
          <w:szCs w:val="28"/>
        </w:rPr>
        <w:t>2</w:t>
      </w:r>
      <w:r w:rsidRPr="00720438">
        <w:rPr>
          <w:rFonts w:asciiTheme="majorBidi" w:hAnsiTheme="majorBidi"/>
          <w:sz w:val="28"/>
          <w:szCs w:val="28"/>
        </w:rPr>
        <w:t>568</w:t>
      </w:r>
      <w:r w:rsidR="009C6888" w:rsidRPr="00720438">
        <w:rPr>
          <w:rFonts w:asciiTheme="majorBidi" w:hAnsiTheme="majorBidi" w:hint="cs"/>
          <w:sz w:val="28"/>
          <w:szCs w:val="28"/>
          <w:cs/>
        </w:rPr>
        <w:t xml:space="preserve"> โดยสืบพยานโจทก์และจำเลยแล้วเสร็จ </w:t>
      </w:r>
      <w:r w:rsidR="00797C7F" w:rsidRPr="00720438">
        <w:rPr>
          <w:rFonts w:asciiTheme="majorBidi" w:hAnsiTheme="majorBidi"/>
          <w:sz w:val="28"/>
          <w:szCs w:val="28"/>
          <w:cs/>
        </w:rPr>
        <w:t>โดยวันที่</w:t>
      </w:r>
      <w:r w:rsidR="000B75CD" w:rsidRPr="00720438">
        <w:rPr>
          <w:rFonts w:asciiTheme="majorBidi" w:hAnsiTheme="majorBidi"/>
          <w:sz w:val="28"/>
          <w:szCs w:val="28"/>
          <w:cs/>
        </w:rPr>
        <w:br/>
      </w:r>
      <w:r w:rsidR="000B75CD" w:rsidRPr="00720438">
        <w:rPr>
          <w:rFonts w:asciiTheme="majorBidi" w:hAnsiTheme="majorBidi"/>
          <w:sz w:val="28"/>
          <w:szCs w:val="28"/>
        </w:rPr>
        <w:t>18</w:t>
      </w:r>
      <w:r w:rsidR="00797C7F" w:rsidRPr="00720438">
        <w:rPr>
          <w:rFonts w:asciiTheme="majorBidi" w:hAnsiTheme="majorBidi"/>
          <w:sz w:val="28"/>
          <w:szCs w:val="28"/>
          <w:cs/>
        </w:rPr>
        <w:t xml:space="preserve"> มีนาคม</w:t>
      </w:r>
      <w:r w:rsidR="000B75CD" w:rsidRPr="00720438">
        <w:rPr>
          <w:rFonts w:asciiTheme="majorBidi" w:hAnsiTheme="majorBidi"/>
          <w:sz w:val="28"/>
          <w:szCs w:val="28"/>
        </w:rPr>
        <w:t xml:space="preserve"> </w:t>
      </w:r>
      <w:r w:rsidR="009C0B91" w:rsidRPr="00720438">
        <w:rPr>
          <w:rFonts w:asciiTheme="majorBidi" w:hAnsiTheme="majorBidi"/>
          <w:sz w:val="28"/>
          <w:szCs w:val="28"/>
        </w:rPr>
        <w:t>2</w:t>
      </w:r>
      <w:r w:rsidR="000B75CD" w:rsidRPr="00720438">
        <w:rPr>
          <w:rFonts w:asciiTheme="majorBidi" w:hAnsiTheme="majorBidi"/>
          <w:sz w:val="28"/>
          <w:szCs w:val="28"/>
        </w:rPr>
        <w:t xml:space="preserve">568 </w:t>
      </w:r>
      <w:r w:rsidR="00797C7F" w:rsidRPr="00720438">
        <w:rPr>
          <w:rFonts w:asciiTheme="majorBidi" w:hAnsiTheme="majorBidi"/>
          <w:sz w:val="28"/>
          <w:szCs w:val="28"/>
          <w:cs/>
        </w:rPr>
        <w:t>ศาลชั้นต้นมีคำพิพากษาให้จำเลยชำระเงินจำนวน</w:t>
      </w:r>
      <w:r w:rsidR="000B75CD" w:rsidRPr="00720438">
        <w:rPr>
          <w:rFonts w:asciiTheme="majorBidi" w:hAnsiTheme="majorBidi"/>
          <w:sz w:val="28"/>
          <w:szCs w:val="28"/>
        </w:rPr>
        <w:t xml:space="preserve"> </w:t>
      </w:r>
      <w:r w:rsidR="009C0B91" w:rsidRPr="00720438">
        <w:rPr>
          <w:rFonts w:asciiTheme="majorBidi" w:hAnsiTheme="majorBidi"/>
          <w:sz w:val="28"/>
          <w:szCs w:val="28"/>
        </w:rPr>
        <w:t>2</w:t>
      </w:r>
      <w:r w:rsidR="000B75CD" w:rsidRPr="00720438">
        <w:rPr>
          <w:rFonts w:asciiTheme="majorBidi" w:hAnsiTheme="majorBidi"/>
          <w:sz w:val="28"/>
          <w:szCs w:val="28"/>
        </w:rPr>
        <w:t xml:space="preserve">84.96 </w:t>
      </w:r>
      <w:r w:rsidR="00797C7F" w:rsidRPr="00720438">
        <w:rPr>
          <w:rFonts w:asciiTheme="majorBidi" w:hAnsiTheme="majorBidi"/>
          <w:sz w:val="28"/>
          <w:szCs w:val="28"/>
          <w:cs/>
        </w:rPr>
        <w:t>ล้านบาท แก่บริษัท</w:t>
      </w:r>
      <w:r w:rsidR="000B75CD" w:rsidRPr="00720438">
        <w:rPr>
          <w:rFonts w:asciiTheme="majorBidi" w:hAnsiTheme="majorBidi" w:hint="cs"/>
          <w:sz w:val="28"/>
          <w:szCs w:val="28"/>
          <w:cs/>
        </w:rPr>
        <w:t>ย่อย</w:t>
      </w:r>
      <w:r w:rsidR="00797C7F" w:rsidRPr="00720438">
        <w:rPr>
          <w:rFonts w:asciiTheme="majorBidi" w:hAnsiTheme="majorBidi"/>
          <w:sz w:val="28"/>
          <w:szCs w:val="28"/>
          <w:cs/>
        </w:rPr>
        <w:t>พร้อมดอกเบี้ยอัตรา</w:t>
      </w:r>
      <w:r w:rsidR="000B75CD" w:rsidRPr="00720438">
        <w:rPr>
          <w:rFonts w:asciiTheme="majorBidi" w:hAnsiTheme="majorBidi"/>
          <w:sz w:val="28"/>
          <w:szCs w:val="28"/>
          <w:cs/>
        </w:rPr>
        <w:br/>
      </w:r>
      <w:r w:rsidR="00797C7F" w:rsidRPr="00720438">
        <w:rPr>
          <w:rFonts w:asciiTheme="majorBidi" w:hAnsiTheme="majorBidi"/>
          <w:sz w:val="28"/>
          <w:szCs w:val="28"/>
          <w:cs/>
        </w:rPr>
        <w:t xml:space="preserve">ร้อยละ </w:t>
      </w:r>
      <w:r w:rsidR="000B75CD" w:rsidRPr="00720438">
        <w:rPr>
          <w:rFonts w:asciiTheme="majorBidi" w:hAnsiTheme="majorBidi"/>
          <w:sz w:val="28"/>
          <w:szCs w:val="28"/>
        </w:rPr>
        <w:t>5</w:t>
      </w:r>
      <w:r w:rsidR="00797C7F" w:rsidRPr="00720438">
        <w:rPr>
          <w:rFonts w:asciiTheme="majorBidi" w:hAnsiTheme="majorBidi"/>
          <w:sz w:val="28"/>
          <w:szCs w:val="28"/>
          <w:cs/>
        </w:rPr>
        <w:t xml:space="preserve"> ต่อปีของต้นเงิน</w:t>
      </w:r>
      <w:r w:rsidR="000B75CD" w:rsidRPr="00720438">
        <w:rPr>
          <w:rFonts w:asciiTheme="majorBidi" w:hAnsiTheme="majorBidi"/>
          <w:sz w:val="28"/>
          <w:szCs w:val="28"/>
        </w:rPr>
        <w:t xml:space="preserve"> </w:t>
      </w:r>
      <w:r w:rsidR="009C0B91" w:rsidRPr="00720438">
        <w:rPr>
          <w:rFonts w:asciiTheme="majorBidi" w:hAnsiTheme="majorBidi"/>
          <w:sz w:val="28"/>
          <w:szCs w:val="28"/>
        </w:rPr>
        <w:t>22</w:t>
      </w:r>
      <w:r w:rsidR="000B75CD" w:rsidRPr="00720438">
        <w:rPr>
          <w:rFonts w:asciiTheme="majorBidi" w:hAnsiTheme="majorBidi"/>
          <w:sz w:val="28"/>
          <w:szCs w:val="28"/>
        </w:rPr>
        <w:t xml:space="preserve">1.51 </w:t>
      </w:r>
      <w:r w:rsidR="00797C7F" w:rsidRPr="00720438">
        <w:rPr>
          <w:rFonts w:asciiTheme="majorBidi" w:hAnsiTheme="majorBidi"/>
          <w:sz w:val="28"/>
          <w:szCs w:val="28"/>
          <w:cs/>
        </w:rPr>
        <w:t>ล้านบาท นับถัดจากวันฟ้องเป็นต้นไปจนกว่าจะชำระเสร็จแก่บริษัท</w:t>
      </w:r>
      <w:r w:rsidR="000B75CD" w:rsidRPr="00720438">
        <w:rPr>
          <w:rFonts w:asciiTheme="majorBidi" w:hAnsiTheme="majorBidi" w:hint="cs"/>
          <w:sz w:val="28"/>
          <w:szCs w:val="28"/>
          <w:cs/>
        </w:rPr>
        <w:t>ย่อย</w:t>
      </w:r>
      <w:r w:rsidR="00A2476B" w:rsidRPr="00720438">
        <w:rPr>
          <w:rFonts w:asciiTheme="majorBidi" w:hAnsiTheme="majorBidi" w:hint="cs"/>
          <w:sz w:val="28"/>
          <w:szCs w:val="28"/>
          <w:cs/>
        </w:rPr>
        <w:t xml:space="preserve"> </w:t>
      </w:r>
      <w:r w:rsidR="00A2476B" w:rsidRPr="00720438">
        <w:rPr>
          <w:rFonts w:asciiTheme="majorBidi" w:hAnsiTheme="majorBidi"/>
          <w:sz w:val="28"/>
          <w:szCs w:val="28"/>
          <w:cs/>
        </w:rPr>
        <w:t>โดยวันที่</w:t>
      </w:r>
      <w:r w:rsidR="006274B6" w:rsidRPr="00720438">
        <w:rPr>
          <w:rFonts w:asciiTheme="majorBidi" w:hAnsiTheme="majorBidi"/>
          <w:sz w:val="28"/>
          <w:szCs w:val="28"/>
          <w:cs/>
        </w:rPr>
        <w:br/>
      </w:r>
      <w:r w:rsidR="007355D9" w:rsidRPr="00720438">
        <w:rPr>
          <w:rFonts w:asciiTheme="majorBidi" w:hAnsiTheme="majorBidi"/>
          <w:sz w:val="28"/>
          <w:szCs w:val="28"/>
        </w:rPr>
        <w:t xml:space="preserve">17 </w:t>
      </w:r>
      <w:r w:rsidR="00A2476B" w:rsidRPr="00720438">
        <w:rPr>
          <w:rFonts w:asciiTheme="majorBidi" w:hAnsiTheme="majorBidi"/>
          <w:sz w:val="28"/>
          <w:szCs w:val="28"/>
          <w:cs/>
        </w:rPr>
        <w:t>มิถุนายน</w:t>
      </w:r>
      <w:r w:rsidR="007355D9" w:rsidRPr="00720438">
        <w:rPr>
          <w:rFonts w:asciiTheme="majorBidi" w:hAnsiTheme="majorBidi"/>
          <w:sz w:val="28"/>
          <w:szCs w:val="28"/>
        </w:rPr>
        <w:t xml:space="preserve"> </w:t>
      </w:r>
      <w:r w:rsidR="009C0B91" w:rsidRPr="00720438">
        <w:rPr>
          <w:rFonts w:asciiTheme="majorBidi" w:hAnsiTheme="majorBidi"/>
          <w:sz w:val="28"/>
          <w:szCs w:val="28"/>
        </w:rPr>
        <w:t>2</w:t>
      </w:r>
      <w:r w:rsidR="007355D9" w:rsidRPr="00720438">
        <w:rPr>
          <w:rFonts w:asciiTheme="majorBidi" w:hAnsiTheme="majorBidi"/>
          <w:sz w:val="28"/>
          <w:szCs w:val="28"/>
        </w:rPr>
        <w:t xml:space="preserve">568 </w:t>
      </w:r>
      <w:r w:rsidR="00A2476B" w:rsidRPr="00720438">
        <w:rPr>
          <w:rFonts w:asciiTheme="majorBidi" w:hAnsiTheme="majorBidi"/>
          <w:sz w:val="28"/>
          <w:szCs w:val="28"/>
          <w:cs/>
        </w:rPr>
        <w:t>บริษัท</w:t>
      </w:r>
      <w:r w:rsidR="0046411F" w:rsidRPr="00720438">
        <w:rPr>
          <w:rFonts w:asciiTheme="majorBidi" w:hAnsiTheme="majorBidi" w:hint="cs"/>
          <w:sz w:val="28"/>
          <w:szCs w:val="28"/>
          <w:cs/>
        </w:rPr>
        <w:t>ย่อย</w:t>
      </w:r>
      <w:r w:rsidR="00A2476B" w:rsidRPr="00720438">
        <w:rPr>
          <w:rFonts w:asciiTheme="majorBidi" w:hAnsiTheme="majorBidi"/>
          <w:sz w:val="28"/>
          <w:szCs w:val="28"/>
          <w:cs/>
        </w:rPr>
        <w:t>ได้ยื่นอุทธรณ์คำพิพากษาศาลชั้นต้นในส่วนของค่าเสียหาย</w:t>
      </w:r>
      <w:r w:rsidR="00711AB4" w:rsidRPr="00720438">
        <w:rPr>
          <w:rFonts w:asciiTheme="majorBidi" w:hAnsiTheme="majorBidi" w:hint="cs"/>
          <w:sz w:val="28"/>
          <w:szCs w:val="28"/>
          <w:cs/>
        </w:rPr>
        <w:t xml:space="preserve">และค่าปรับตามสัญญา </w:t>
      </w:r>
      <w:r w:rsidR="00711AB4" w:rsidRPr="00720438">
        <w:rPr>
          <w:rFonts w:asciiTheme="majorBidi" w:hAnsiTheme="majorBidi"/>
          <w:sz w:val="28"/>
          <w:szCs w:val="28"/>
        </w:rPr>
        <w:t xml:space="preserve">1 </w:t>
      </w:r>
      <w:r w:rsidR="00711AB4" w:rsidRPr="00720438">
        <w:rPr>
          <w:rFonts w:asciiTheme="majorBidi" w:hAnsiTheme="majorBidi" w:hint="cs"/>
          <w:sz w:val="28"/>
          <w:szCs w:val="28"/>
          <w:cs/>
        </w:rPr>
        <w:t>เท่า</w:t>
      </w:r>
      <w:r w:rsidR="00A2476B" w:rsidRPr="00720438">
        <w:rPr>
          <w:rFonts w:asciiTheme="majorBidi" w:hAnsiTheme="majorBidi"/>
          <w:sz w:val="28"/>
          <w:szCs w:val="28"/>
          <w:cs/>
        </w:rPr>
        <w:t>ที่ศาลชั้นต้นยังไม่พิพากษาให้บริษัท</w:t>
      </w:r>
      <w:r w:rsidR="0046411F" w:rsidRPr="00720438">
        <w:rPr>
          <w:rFonts w:asciiTheme="majorBidi" w:hAnsiTheme="majorBidi" w:hint="cs"/>
          <w:sz w:val="28"/>
          <w:szCs w:val="28"/>
          <w:cs/>
        </w:rPr>
        <w:t>ย่อย</w:t>
      </w:r>
      <w:r w:rsidR="00A2476B" w:rsidRPr="00720438">
        <w:rPr>
          <w:rFonts w:asciiTheme="majorBidi" w:hAnsiTheme="majorBidi"/>
          <w:sz w:val="28"/>
          <w:szCs w:val="28"/>
          <w:cs/>
        </w:rPr>
        <w:t>ได้รั</w:t>
      </w:r>
      <w:r w:rsidR="00711AB4" w:rsidRPr="00720438">
        <w:rPr>
          <w:rFonts w:asciiTheme="majorBidi" w:hAnsiTheme="majorBidi" w:hint="cs"/>
          <w:sz w:val="28"/>
          <w:szCs w:val="28"/>
          <w:cs/>
        </w:rPr>
        <w:t>บ</w:t>
      </w:r>
      <w:r w:rsidR="002D59B2" w:rsidRPr="00720438">
        <w:rPr>
          <w:rFonts w:asciiTheme="majorBidi" w:hAnsiTheme="majorBidi" w:hint="cs"/>
          <w:sz w:val="28"/>
          <w:szCs w:val="28"/>
          <w:cs/>
        </w:rPr>
        <w:t xml:space="preserve"> โดย</w:t>
      </w:r>
      <w:r w:rsidR="002D59B2" w:rsidRPr="00720438">
        <w:rPr>
          <w:rFonts w:asciiTheme="majorBidi" w:hAnsiTheme="majorBidi"/>
          <w:sz w:val="28"/>
          <w:szCs w:val="28"/>
          <w:cs/>
        </w:rPr>
        <w:t>ว</w:t>
      </w:r>
      <w:r w:rsidR="002D59B2" w:rsidRPr="00720438">
        <w:rPr>
          <w:rFonts w:asciiTheme="majorBidi" w:hAnsiTheme="majorBidi" w:hint="cs"/>
          <w:sz w:val="28"/>
          <w:szCs w:val="28"/>
          <w:cs/>
        </w:rPr>
        <w:t>ั</w:t>
      </w:r>
      <w:r w:rsidR="002D59B2" w:rsidRPr="00720438">
        <w:rPr>
          <w:rFonts w:asciiTheme="majorBidi" w:hAnsiTheme="majorBidi"/>
          <w:sz w:val="28"/>
          <w:szCs w:val="28"/>
          <w:cs/>
        </w:rPr>
        <w:t>นที่</w:t>
      </w:r>
      <w:r w:rsidR="002D59B2" w:rsidRPr="00720438">
        <w:rPr>
          <w:rFonts w:asciiTheme="majorBidi" w:hAnsiTheme="majorBidi" w:hint="cs"/>
          <w:sz w:val="28"/>
          <w:szCs w:val="28"/>
          <w:cs/>
        </w:rPr>
        <w:t xml:space="preserve"> </w:t>
      </w:r>
      <w:r w:rsidR="002D59B2" w:rsidRPr="00720438">
        <w:rPr>
          <w:rFonts w:asciiTheme="majorBidi" w:hAnsiTheme="majorBidi"/>
          <w:sz w:val="28"/>
          <w:szCs w:val="28"/>
        </w:rPr>
        <w:t xml:space="preserve">18 </w:t>
      </w:r>
      <w:r w:rsidR="002D59B2" w:rsidRPr="00720438">
        <w:rPr>
          <w:rFonts w:asciiTheme="majorBidi" w:hAnsiTheme="majorBidi"/>
          <w:sz w:val="28"/>
          <w:szCs w:val="28"/>
          <w:cs/>
        </w:rPr>
        <w:t xml:space="preserve">สิงหาคม </w:t>
      </w:r>
      <w:r w:rsidR="009C0B91" w:rsidRPr="00720438">
        <w:rPr>
          <w:rFonts w:asciiTheme="majorBidi" w:hAnsiTheme="majorBidi"/>
          <w:sz w:val="28"/>
          <w:szCs w:val="28"/>
        </w:rPr>
        <w:t>2</w:t>
      </w:r>
      <w:r w:rsidR="002D59B2" w:rsidRPr="00720438">
        <w:rPr>
          <w:rFonts w:asciiTheme="majorBidi" w:hAnsiTheme="majorBidi"/>
          <w:sz w:val="28"/>
          <w:szCs w:val="28"/>
        </w:rPr>
        <w:t xml:space="preserve">568 </w:t>
      </w:r>
      <w:r w:rsidR="009B7873" w:rsidRPr="00720438">
        <w:rPr>
          <w:rFonts w:asciiTheme="majorBidi" w:hAnsiTheme="majorBidi"/>
          <w:sz w:val="28"/>
          <w:szCs w:val="28"/>
          <w:cs/>
        </w:rPr>
        <w:t>จำเลยได้ยื่นอุทธรณ์</w:t>
      </w:r>
      <w:r w:rsidR="002D59B2" w:rsidRPr="00720438">
        <w:rPr>
          <w:rFonts w:asciiTheme="majorBidi" w:hAnsiTheme="majorBidi" w:hint="cs"/>
          <w:sz w:val="28"/>
          <w:szCs w:val="28"/>
          <w:cs/>
        </w:rPr>
        <w:t>และคำร้องขอทุเลาการบังคับคดี ปัจจุบันอย</w:t>
      </w:r>
      <w:r w:rsidR="00C50C0F" w:rsidRPr="00720438">
        <w:rPr>
          <w:rFonts w:asciiTheme="majorBidi" w:hAnsiTheme="majorBidi" w:hint="cs"/>
          <w:sz w:val="28"/>
          <w:szCs w:val="28"/>
          <w:cs/>
        </w:rPr>
        <w:t>ู่</w:t>
      </w:r>
      <w:r w:rsidR="002D59B2" w:rsidRPr="00720438">
        <w:rPr>
          <w:rFonts w:asciiTheme="majorBidi" w:hAnsiTheme="majorBidi" w:hint="cs"/>
          <w:sz w:val="28"/>
          <w:szCs w:val="28"/>
          <w:cs/>
        </w:rPr>
        <w:t>ระหว่างรอฟังคำสั่งคำร้องขอทุเลาการบังคับคดี</w:t>
      </w:r>
      <w:r w:rsidR="008C59BD" w:rsidRPr="00720438">
        <w:rPr>
          <w:rFonts w:asciiTheme="majorBidi" w:hAnsiTheme="majorBidi"/>
          <w:sz w:val="28"/>
          <w:szCs w:val="28"/>
        </w:rPr>
        <w:t xml:space="preserve"> </w:t>
      </w:r>
      <w:r w:rsidR="002D59B2" w:rsidRPr="00720438">
        <w:rPr>
          <w:rFonts w:asciiTheme="majorBidi" w:hAnsiTheme="majorBidi" w:hint="cs"/>
          <w:sz w:val="28"/>
          <w:szCs w:val="28"/>
          <w:cs/>
        </w:rPr>
        <w:t xml:space="preserve">โดยเมื่อวันที่ </w:t>
      </w:r>
      <w:r w:rsidR="009C0B91" w:rsidRPr="00720438">
        <w:rPr>
          <w:rFonts w:asciiTheme="majorBidi" w:hAnsiTheme="majorBidi" w:hint="cs"/>
          <w:sz w:val="28"/>
          <w:szCs w:val="28"/>
        </w:rPr>
        <w:t>8</w:t>
      </w:r>
      <w:r w:rsidR="002D59B2" w:rsidRPr="00720438">
        <w:rPr>
          <w:rFonts w:asciiTheme="majorBidi" w:hAnsiTheme="majorBidi" w:hint="cs"/>
          <w:sz w:val="28"/>
          <w:szCs w:val="28"/>
          <w:cs/>
        </w:rPr>
        <w:t xml:space="preserve"> ธันวาคม </w:t>
      </w:r>
      <w:r w:rsidR="009C0B91" w:rsidRPr="00720438">
        <w:rPr>
          <w:rFonts w:asciiTheme="majorBidi" w:hAnsiTheme="majorBidi" w:hint="cs"/>
          <w:sz w:val="28"/>
          <w:szCs w:val="28"/>
        </w:rPr>
        <w:t>2568</w:t>
      </w:r>
      <w:r w:rsidR="002D59B2" w:rsidRPr="00720438">
        <w:rPr>
          <w:rFonts w:asciiTheme="majorBidi" w:hAnsiTheme="majorBidi" w:hint="cs"/>
          <w:sz w:val="28"/>
          <w:szCs w:val="28"/>
          <w:cs/>
        </w:rPr>
        <w:t xml:space="preserve"> บริษัทย่อยได้ยื่นขอตั้งเรื่องบังคับคดีอายัดเงินฝากในบัญชีธนาคารของจำเลยทั้ง </w:t>
      </w:r>
      <w:r w:rsidR="009C0B91" w:rsidRPr="00720438">
        <w:rPr>
          <w:rFonts w:asciiTheme="majorBidi" w:hAnsiTheme="majorBidi" w:hint="cs"/>
          <w:sz w:val="28"/>
          <w:szCs w:val="28"/>
        </w:rPr>
        <w:t>4</w:t>
      </w:r>
      <w:r w:rsidR="002D59B2" w:rsidRPr="00720438">
        <w:rPr>
          <w:rFonts w:asciiTheme="majorBidi" w:hAnsiTheme="majorBidi" w:hint="cs"/>
          <w:sz w:val="28"/>
          <w:szCs w:val="28"/>
          <w:cs/>
        </w:rPr>
        <w:t xml:space="preserve"> ต่อสำนั</w:t>
      </w:r>
      <w:r w:rsidR="003B1C43" w:rsidRPr="00720438">
        <w:rPr>
          <w:rFonts w:asciiTheme="majorBidi" w:hAnsiTheme="majorBidi" w:hint="cs"/>
          <w:sz w:val="28"/>
          <w:szCs w:val="28"/>
          <w:cs/>
        </w:rPr>
        <w:t>ก</w:t>
      </w:r>
      <w:r w:rsidR="002D59B2" w:rsidRPr="00720438">
        <w:rPr>
          <w:rFonts w:asciiTheme="majorBidi" w:hAnsiTheme="majorBidi" w:hint="cs"/>
          <w:sz w:val="28"/>
          <w:szCs w:val="28"/>
          <w:cs/>
        </w:rPr>
        <w:t xml:space="preserve">งานบังคับคดีแพ่งกรุงเทพมหานคร </w:t>
      </w:r>
      <w:r w:rsidR="009C0B91" w:rsidRPr="00720438">
        <w:rPr>
          <w:rFonts w:asciiTheme="majorBidi" w:hAnsiTheme="majorBidi" w:hint="cs"/>
          <w:sz w:val="28"/>
          <w:szCs w:val="28"/>
        </w:rPr>
        <w:t>2</w:t>
      </w:r>
      <w:r w:rsidR="002D59B2" w:rsidRPr="00720438">
        <w:rPr>
          <w:rFonts w:asciiTheme="majorBidi" w:hAnsiTheme="majorBidi" w:hint="cs"/>
          <w:sz w:val="28"/>
          <w:szCs w:val="28"/>
          <w:cs/>
        </w:rPr>
        <w:t xml:space="preserve"> ซึ่งอยู่ระหว่างรอผลการอายัด</w:t>
      </w:r>
    </w:p>
    <w:p w14:paraId="6F1D6E47" w14:textId="77777777" w:rsidR="001355C3" w:rsidRPr="00720438" w:rsidRDefault="001355C3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20438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DFB4BF8" w14:textId="575EE8FF" w:rsidR="00CD15A3" w:rsidRPr="00720438" w:rsidRDefault="00CD15A3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720438">
        <w:rPr>
          <w:rFonts w:asciiTheme="majorBidi" w:hAnsiTheme="majorBidi" w:cstheme="majorBidi"/>
          <w:b/>
          <w:bCs/>
          <w:sz w:val="28"/>
          <w:szCs w:val="28"/>
          <w:cs/>
        </w:rPr>
        <w:t>การจัดประเภทรายการใหม่</w:t>
      </w:r>
    </w:p>
    <w:p w14:paraId="6C9E4DDF" w14:textId="77777777" w:rsidR="00CD15A3" w:rsidRPr="00720438" w:rsidRDefault="00CD15A3" w:rsidP="000B0131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101E499E" w14:textId="05FF0BD1" w:rsidR="00CD15A3" w:rsidRPr="00720438" w:rsidRDefault="00CD15A3" w:rsidP="000B0131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20438">
        <w:rPr>
          <w:rFonts w:asciiTheme="majorBidi" w:hAnsiTheme="majorBidi" w:cstheme="majorBidi"/>
          <w:sz w:val="28"/>
          <w:szCs w:val="28"/>
          <w:cs/>
        </w:rPr>
        <w:t xml:space="preserve">รายการบางรายการในงบการเงินปี </w:t>
      </w:r>
      <w:r w:rsidR="009C0B91" w:rsidRPr="00720438">
        <w:rPr>
          <w:rFonts w:asciiTheme="majorBidi" w:hAnsiTheme="majorBidi" w:cstheme="majorBidi"/>
          <w:sz w:val="28"/>
          <w:szCs w:val="28"/>
        </w:rPr>
        <w:t>2</w:t>
      </w:r>
      <w:r w:rsidR="00C30CF9" w:rsidRPr="00720438">
        <w:rPr>
          <w:rFonts w:asciiTheme="majorBidi" w:hAnsiTheme="majorBidi" w:cstheme="majorBidi"/>
          <w:sz w:val="28"/>
          <w:szCs w:val="28"/>
        </w:rPr>
        <w:t>568</w:t>
      </w:r>
      <w:r w:rsidRPr="00720438">
        <w:rPr>
          <w:rFonts w:asciiTheme="majorBidi" w:hAnsiTheme="majorBidi" w:cstheme="majorBidi"/>
          <w:sz w:val="28"/>
          <w:szCs w:val="28"/>
        </w:rPr>
        <w:t xml:space="preserve"> </w:t>
      </w:r>
      <w:r w:rsidRPr="00720438">
        <w:rPr>
          <w:rFonts w:asciiTheme="majorBidi" w:hAnsiTheme="majorBidi" w:cstheme="majorBidi"/>
          <w:sz w:val="28"/>
          <w:szCs w:val="28"/>
          <w:cs/>
        </w:rPr>
        <w:t xml:space="preserve">ได้จัดประเภทรายการใหม่ให้สอดคล้องกับการนำเสนองบการเงินปี </w:t>
      </w:r>
      <w:r w:rsidR="009C0B91" w:rsidRPr="00720438">
        <w:rPr>
          <w:rFonts w:asciiTheme="majorBidi" w:hAnsiTheme="majorBidi" w:cstheme="majorBidi"/>
          <w:sz w:val="28"/>
          <w:szCs w:val="28"/>
        </w:rPr>
        <w:t>2</w:t>
      </w:r>
      <w:r w:rsidR="00C30CF9" w:rsidRPr="00720438">
        <w:rPr>
          <w:rFonts w:asciiTheme="majorBidi" w:hAnsiTheme="majorBidi" w:cstheme="majorBidi"/>
          <w:sz w:val="28"/>
          <w:szCs w:val="28"/>
        </w:rPr>
        <w:t>569</w:t>
      </w:r>
      <w:r w:rsidRPr="00720438">
        <w:rPr>
          <w:rFonts w:asciiTheme="majorBidi" w:hAnsiTheme="majorBidi" w:cstheme="majorBidi"/>
          <w:sz w:val="28"/>
          <w:szCs w:val="28"/>
        </w:rPr>
        <w:t xml:space="preserve"> </w:t>
      </w:r>
      <w:r w:rsidRPr="00720438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74FAF18F" w14:textId="1A5E14C4" w:rsidR="00CD15A3" w:rsidRPr="00720438" w:rsidRDefault="00CD15A3" w:rsidP="000B0131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260"/>
        <w:gridCol w:w="270"/>
        <w:gridCol w:w="1260"/>
        <w:gridCol w:w="270"/>
        <w:gridCol w:w="1260"/>
      </w:tblGrid>
      <w:tr w:rsidR="00CD15A3" w:rsidRPr="00720438" w14:paraId="1CD1585A" w14:textId="77777777" w:rsidTr="004314C9">
        <w:trPr>
          <w:tblHeader/>
        </w:trPr>
        <w:tc>
          <w:tcPr>
            <w:tcW w:w="4860" w:type="dxa"/>
          </w:tcPr>
          <w:p w14:paraId="5A11FFDF" w14:textId="77777777" w:rsidR="00CD15A3" w:rsidRPr="00720438" w:rsidRDefault="00CD15A3" w:rsidP="000B0131">
            <w:pPr>
              <w:pStyle w:val="BodyText"/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5"/>
          </w:tcPr>
          <w:p w14:paraId="7F91F0D7" w14:textId="77777777" w:rsidR="00CD15A3" w:rsidRPr="00720438" w:rsidRDefault="00CD15A3" w:rsidP="000B0131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D15A3" w:rsidRPr="00720438" w14:paraId="26ECBC93" w14:textId="77777777" w:rsidTr="004314C9">
        <w:trPr>
          <w:tblHeader/>
        </w:trPr>
        <w:tc>
          <w:tcPr>
            <w:tcW w:w="4860" w:type="dxa"/>
            <w:vAlign w:val="bottom"/>
          </w:tcPr>
          <w:p w14:paraId="26372C12" w14:textId="77777777" w:rsidR="00CD15A3" w:rsidRPr="00720438" w:rsidRDefault="00CD15A3" w:rsidP="000B0131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DA26AEF" w14:textId="77777777" w:rsidR="00CD15A3" w:rsidRPr="00720438" w:rsidRDefault="00CD15A3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270" w:type="dxa"/>
          </w:tcPr>
          <w:p w14:paraId="4AED15BC" w14:textId="77777777" w:rsidR="00CD15A3" w:rsidRPr="00720438" w:rsidRDefault="00CD15A3" w:rsidP="000B0131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67AF02" w14:textId="03444E9B" w:rsidR="00CD15A3" w:rsidRPr="00720438" w:rsidRDefault="00B1635C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="00CD15A3" w:rsidRPr="0072043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18B18DCF" w14:textId="77777777" w:rsidR="00CD15A3" w:rsidRPr="00720438" w:rsidRDefault="00CD15A3" w:rsidP="000B0131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9A0CDF" w14:textId="77777777" w:rsidR="00CD15A3" w:rsidRPr="00720438" w:rsidRDefault="00CD15A3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</w:tc>
      </w:tr>
      <w:tr w:rsidR="00CD15A3" w:rsidRPr="00720438" w14:paraId="3C4626C6" w14:textId="77777777" w:rsidTr="004314C9">
        <w:trPr>
          <w:tblHeader/>
        </w:trPr>
        <w:tc>
          <w:tcPr>
            <w:tcW w:w="4860" w:type="dxa"/>
            <w:vAlign w:val="bottom"/>
          </w:tcPr>
          <w:p w14:paraId="630B2D17" w14:textId="77777777" w:rsidR="00CD15A3" w:rsidRPr="00720438" w:rsidRDefault="00CD15A3" w:rsidP="000B0131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ECDB574" w14:textId="23C1574B" w:rsidR="00CD15A3" w:rsidRPr="00720438" w:rsidRDefault="00CD15A3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="00B1635C"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74B704C5" w14:textId="77777777" w:rsidR="00CD15A3" w:rsidRPr="00720438" w:rsidRDefault="00CD15A3" w:rsidP="000B0131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3EED68" w14:textId="79D76F70" w:rsidR="00CD15A3" w:rsidRPr="00720438" w:rsidRDefault="00217157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052681BB" w14:textId="77777777" w:rsidR="00CD15A3" w:rsidRPr="00720438" w:rsidRDefault="00CD15A3" w:rsidP="000B0131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4B9955" w14:textId="648E33E7" w:rsidR="00CD15A3" w:rsidRPr="00720438" w:rsidRDefault="00CD15A3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="00B1635C"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</w:tr>
      <w:tr w:rsidR="00CD15A3" w:rsidRPr="00720438" w14:paraId="163FFED9" w14:textId="77777777" w:rsidTr="004314C9">
        <w:trPr>
          <w:tblHeader/>
        </w:trPr>
        <w:tc>
          <w:tcPr>
            <w:tcW w:w="4860" w:type="dxa"/>
            <w:vAlign w:val="bottom"/>
          </w:tcPr>
          <w:p w14:paraId="3E17245C" w14:textId="77777777" w:rsidR="00CD15A3" w:rsidRPr="00720438" w:rsidRDefault="00CD15A3" w:rsidP="000B0131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18DAA030" w14:textId="186661EF" w:rsidR="00CD15A3" w:rsidRPr="00720438" w:rsidRDefault="00CD15A3" w:rsidP="000B0131">
            <w:pPr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E02F1" w:rsidRPr="00720438" w14:paraId="1BBD1BC4" w14:textId="77777777" w:rsidTr="00007E87">
        <w:trPr>
          <w:tblHeader/>
        </w:trPr>
        <w:tc>
          <w:tcPr>
            <w:tcW w:w="4860" w:type="dxa"/>
          </w:tcPr>
          <w:p w14:paraId="3A739A2A" w14:textId="619EAC6B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60" w:type="dxa"/>
          </w:tcPr>
          <w:p w14:paraId="7FEE142C" w14:textId="77777777" w:rsidR="00FE02F1" w:rsidRPr="00720438" w:rsidRDefault="00FE02F1" w:rsidP="00007E87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88D0CC" w14:textId="77777777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BF02D7" w14:textId="77777777" w:rsidR="00FE02F1" w:rsidRPr="00720438" w:rsidRDefault="00FE02F1" w:rsidP="00007E87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DCDF21" w14:textId="77777777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68B38E" w14:textId="77777777" w:rsidR="00FE02F1" w:rsidRPr="00720438" w:rsidRDefault="00FE02F1" w:rsidP="00007E87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02F1" w:rsidRPr="00720438" w14:paraId="1E17D937" w14:textId="77777777" w:rsidTr="00007E87">
        <w:trPr>
          <w:tblHeader/>
        </w:trPr>
        <w:tc>
          <w:tcPr>
            <w:tcW w:w="4860" w:type="dxa"/>
          </w:tcPr>
          <w:p w14:paraId="40DEE520" w14:textId="385653AB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04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9C0B91"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7204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 </w:t>
            </w:r>
            <w:r w:rsidR="009C0B91"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568</w:t>
            </w:r>
          </w:p>
        </w:tc>
        <w:tc>
          <w:tcPr>
            <w:tcW w:w="1260" w:type="dxa"/>
          </w:tcPr>
          <w:p w14:paraId="4208DBEF" w14:textId="77777777" w:rsidR="00FE02F1" w:rsidRPr="00720438" w:rsidRDefault="00FE02F1" w:rsidP="00007E87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EA3B76" w14:textId="77777777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F7FD53" w14:textId="77777777" w:rsidR="00FE02F1" w:rsidRPr="00720438" w:rsidRDefault="00FE02F1" w:rsidP="00007E87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BE42BA" w14:textId="77777777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12B0DD" w14:textId="77777777" w:rsidR="00FE02F1" w:rsidRPr="00720438" w:rsidRDefault="00FE02F1" w:rsidP="00007E87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02F1" w:rsidRPr="00720438" w14:paraId="0958AC56" w14:textId="77777777" w:rsidTr="00007E87">
        <w:trPr>
          <w:tblHeader/>
        </w:trPr>
        <w:tc>
          <w:tcPr>
            <w:tcW w:w="4860" w:type="dxa"/>
          </w:tcPr>
          <w:p w14:paraId="13F4DF09" w14:textId="626931E4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60" w:type="dxa"/>
          </w:tcPr>
          <w:p w14:paraId="341D1DC2" w14:textId="4E538C55" w:rsidR="00FE02F1" w:rsidRPr="00720438" w:rsidRDefault="009C0B91" w:rsidP="00007E87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E02F1" w:rsidRPr="00720438">
              <w:rPr>
                <w:rFonts w:asciiTheme="majorBidi" w:hAnsiTheme="majorBidi" w:cstheme="majorBidi"/>
                <w:sz w:val="28"/>
                <w:szCs w:val="28"/>
              </w:rPr>
              <w:t>71.6</w:t>
            </w:r>
            <w:r w:rsidRPr="0072043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C0B6BE0" w14:textId="77777777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364665" w14:textId="6ED36C25" w:rsidR="00FE02F1" w:rsidRPr="00720438" w:rsidRDefault="00FE02F1" w:rsidP="00007E87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49.45</w:t>
            </w:r>
          </w:p>
        </w:tc>
        <w:tc>
          <w:tcPr>
            <w:tcW w:w="270" w:type="dxa"/>
          </w:tcPr>
          <w:p w14:paraId="6637583F" w14:textId="77777777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4154A1" w14:textId="6011C102" w:rsidR="00FE02F1" w:rsidRPr="00720438" w:rsidRDefault="00FE02F1" w:rsidP="00007E87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C0B91" w:rsidRPr="007204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20438"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 w:rsidR="009C0B91" w:rsidRPr="0072043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2043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E02F1" w:rsidRPr="00720438" w14:paraId="1B6D30E4" w14:textId="77777777" w:rsidTr="00007E87">
        <w:trPr>
          <w:tblHeader/>
        </w:trPr>
        <w:tc>
          <w:tcPr>
            <w:tcW w:w="4860" w:type="dxa"/>
          </w:tcPr>
          <w:p w14:paraId="6374A3B3" w14:textId="1439FEAF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</w:tcPr>
          <w:p w14:paraId="0CB8F601" w14:textId="0E13E808" w:rsidR="00FE02F1" w:rsidRPr="00720438" w:rsidRDefault="00FE02F1" w:rsidP="00007E87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167.4</w:t>
            </w:r>
            <w:r w:rsidR="009C0B91" w:rsidRPr="00720438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EC22E06" w14:textId="77777777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6C75B7" w14:textId="01D7818C" w:rsidR="00FE02F1" w:rsidRPr="00720438" w:rsidRDefault="00FE02F1" w:rsidP="00007E87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(49.45)</w:t>
            </w:r>
          </w:p>
        </w:tc>
        <w:tc>
          <w:tcPr>
            <w:tcW w:w="270" w:type="dxa"/>
          </w:tcPr>
          <w:p w14:paraId="5DECF001" w14:textId="77777777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C0403C" w14:textId="4D691304" w:rsidR="00FE02F1" w:rsidRPr="00720438" w:rsidRDefault="00FE02F1" w:rsidP="00007E87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117.9</w:t>
            </w:r>
            <w:r w:rsidR="009C0B91" w:rsidRPr="00720438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</w:tr>
      <w:tr w:rsidR="00FE02F1" w:rsidRPr="00720438" w14:paraId="66DF6C29" w14:textId="77777777" w:rsidTr="00007E87">
        <w:trPr>
          <w:tblHeader/>
        </w:trPr>
        <w:tc>
          <w:tcPr>
            <w:tcW w:w="4860" w:type="dxa"/>
          </w:tcPr>
          <w:p w14:paraId="29427EBE" w14:textId="1729B4C1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</w:tcPr>
          <w:p w14:paraId="77050A2C" w14:textId="7E1F2B10" w:rsidR="00FE02F1" w:rsidRPr="00720438" w:rsidRDefault="00FE02F1" w:rsidP="00007E87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(584.91)</w:t>
            </w:r>
          </w:p>
        </w:tc>
        <w:tc>
          <w:tcPr>
            <w:tcW w:w="270" w:type="dxa"/>
          </w:tcPr>
          <w:p w14:paraId="1764414F" w14:textId="77777777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2A28F8" w14:textId="7884DF08" w:rsidR="00FE02F1" w:rsidRPr="00720438" w:rsidRDefault="00FE02F1" w:rsidP="00007E87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C0B91" w:rsidRPr="00720438">
              <w:rPr>
                <w:rFonts w:asciiTheme="majorBidi" w:hAnsiTheme="majorBidi" w:cstheme="majorBidi" w:hint="cs"/>
                <w:sz w:val="28"/>
                <w:szCs w:val="28"/>
              </w:rPr>
              <w:t>26</w:t>
            </w:r>
            <w:r w:rsidR="009545C4" w:rsidRPr="00720438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9C0B91" w:rsidRPr="00720438">
              <w:rPr>
                <w:rFonts w:asciiTheme="majorBidi" w:hAnsiTheme="majorBidi" w:cstheme="majorBidi" w:hint="cs"/>
                <w:sz w:val="28"/>
                <w:szCs w:val="28"/>
              </w:rPr>
              <w:t>74</w:t>
            </w:r>
            <w:r w:rsidRPr="007204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872B7EA" w14:textId="77777777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0675BB" w14:textId="691D1934" w:rsidR="00FE02F1" w:rsidRPr="00720438" w:rsidRDefault="00FE02F1" w:rsidP="00007E87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C0B91" w:rsidRPr="00720438">
              <w:rPr>
                <w:rFonts w:asciiTheme="majorBidi" w:hAnsiTheme="majorBidi" w:cstheme="majorBidi" w:hint="cs"/>
                <w:sz w:val="28"/>
                <w:szCs w:val="28"/>
              </w:rPr>
              <w:t>611</w:t>
            </w:r>
            <w:r w:rsidR="009545C4" w:rsidRPr="00720438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9C0B91" w:rsidRPr="00720438">
              <w:rPr>
                <w:rFonts w:asciiTheme="majorBidi" w:hAnsiTheme="majorBidi" w:cstheme="majorBidi" w:hint="cs"/>
                <w:sz w:val="28"/>
                <w:szCs w:val="28"/>
              </w:rPr>
              <w:t>65</w:t>
            </w:r>
            <w:r w:rsidRPr="007204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E02F1" w:rsidRPr="00720438" w14:paraId="0DDBF53D" w14:textId="77777777" w:rsidTr="00007E87">
        <w:trPr>
          <w:tblHeader/>
        </w:trPr>
        <w:tc>
          <w:tcPr>
            <w:tcW w:w="4860" w:type="dxa"/>
          </w:tcPr>
          <w:p w14:paraId="29D81EDC" w14:textId="0A47446A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260" w:type="dxa"/>
          </w:tcPr>
          <w:p w14:paraId="63249990" w14:textId="6D004C11" w:rsidR="00FE02F1" w:rsidRPr="00720438" w:rsidRDefault="00FE02F1" w:rsidP="00007E87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(69</w:t>
            </w:r>
            <w:r w:rsidR="009C0B91" w:rsidRPr="007204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20438">
              <w:rPr>
                <w:rFonts w:asciiTheme="majorBidi" w:hAnsiTheme="majorBidi" w:cstheme="majorBidi"/>
                <w:sz w:val="28"/>
                <w:szCs w:val="28"/>
              </w:rPr>
              <w:t>.75)</w:t>
            </w:r>
          </w:p>
        </w:tc>
        <w:tc>
          <w:tcPr>
            <w:tcW w:w="270" w:type="dxa"/>
          </w:tcPr>
          <w:p w14:paraId="0E2419A2" w14:textId="77777777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F81A0B" w14:textId="23DBAC44" w:rsidR="00FE02F1" w:rsidRPr="00720438" w:rsidRDefault="009C0B91" w:rsidP="00007E87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E02F1" w:rsidRPr="00720438">
              <w:rPr>
                <w:rFonts w:asciiTheme="majorBidi" w:hAnsiTheme="majorBidi" w:cstheme="majorBidi"/>
                <w:sz w:val="28"/>
                <w:szCs w:val="28"/>
              </w:rPr>
              <w:t>6.</w:t>
            </w:r>
            <w:r w:rsidRPr="00720438">
              <w:rPr>
                <w:rFonts w:asciiTheme="majorBidi" w:hAnsiTheme="majorBidi" w:cstheme="majorBidi" w:hint="cs"/>
                <w:sz w:val="28"/>
                <w:szCs w:val="28"/>
              </w:rPr>
              <w:t>74</w:t>
            </w:r>
          </w:p>
        </w:tc>
        <w:tc>
          <w:tcPr>
            <w:tcW w:w="270" w:type="dxa"/>
          </w:tcPr>
          <w:p w14:paraId="5E0BE8B1" w14:textId="77777777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EAC032" w14:textId="37CDEBF4" w:rsidR="00FE02F1" w:rsidRPr="00720438" w:rsidRDefault="00FE02F1" w:rsidP="00007E87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C0B91" w:rsidRPr="00720438">
              <w:rPr>
                <w:rFonts w:asciiTheme="majorBidi" w:hAnsiTheme="majorBidi" w:cstheme="majorBidi" w:hint="cs"/>
                <w:sz w:val="28"/>
                <w:szCs w:val="28"/>
              </w:rPr>
              <w:t>666</w:t>
            </w:r>
            <w:r w:rsidR="009545C4" w:rsidRPr="00720438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470EFD" w:rsidRPr="00720438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9C0B91" w:rsidRPr="0072043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7204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E02F1" w:rsidRPr="00720438" w14:paraId="057D082C" w14:textId="77777777" w:rsidTr="00007E87">
        <w:trPr>
          <w:tblHeader/>
        </w:trPr>
        <w:tc>
          <w:tcPr>
            <w:tcW w:w="4860" w:type="dxa"/>
          </w:tcPr>
          <w:p w14:paraId="4A5BEC0B" w14:textId="77777777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37B3564" w14:textId="77777777" w:rsidR="00FE02F1" w:rsidRPr="00720438" w:rsidRDefault="00FE02F1" w:rsidP="00007E87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BC1D89" w14:textId="77777777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3C5F34E" w14:textId="77777777" w:rsidR="00FE02F1" w:rsidRPr="00720438" w:rsidRDefault="00FE02F1" w:rsidP="00074577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13A558" w14:textId="77777777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BAE8AE" w14:textId="77777777" w:rsidR="00FE02F1" w:rsidRPr="00720438" w:rsidRDefault="00FE02F1" w:rsidP="00007E87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02F1" w:rsidRPr="00720438" w14:paraId="2F101311" w14:textId="77777777" w:rsidTr="004314C9">
        <w:trPr>
          <w:tblHeader/>
        </w:trPr>
        <w:tc>
          <w:tcPr>
            <w:tcW w:w="4860" w:type="dxa"/>
            <w:vAlign w:val="bottom"/>
          </w:tcPr>
          <w:p w14:paraId="69A6D566" w14:textId="77777777" w:rsidR="00FE02F1" w:rsidRPr="00720438" w:rsidRDefault="00FE02F1" w:rsidP="000B0131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320" w:type="dxa"/>
            <w:gridSpan w:val="5"/>
          </w:tcPr>
          <w:p w14:paraId="40559A5F" w14:textId="77777777" w:rsidR="00FE02F1" w:rsidRPr="00720438" w:rsidRDefault="00FE02F1" w:rsidP="000B0131">
            <w:pPr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6E7B8B" w:rsidRPr="00720438" w14:paraId="732D1917" w14:textId="77777777" w:rsidTr="004314C9">
        <w:trPr>
          <w:tblHeader/>
        </w:trPr>
        <w:tc>
          <w:tcPr>
            <w:tcW w:w="4860" w:type="dxa"/>
          </w:tcPr>
          <w:p w14:paraId="67ABF617" w14:textId="5BC1BD0B" w:rsidR="006E7B8B" w:rsidRPr="00720438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</w:tcPr>
          <w:p w14:paraId="4B0CD0DB" w14:textId="77777777" w:rsidR="006E7B8B" w:rsidRPr="00720438" w:rsidRDefault="006E7B8B" w:rsidP="000B0131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B54F1B" w14:textId="77777777" w:rsidR="006E7B8B" w:rsidRPr="00720438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A887B6" w14:textId="77777777" w:rsidR="006E7B8B" w:rsidRPr="00720438" w:rsidRDefault="006E7B8B" w:rsidP="000B0131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6B4733" w14:textId="77777777" w:rsidR="006E7B8B" w:rsidRPr="00720438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9779EB" w14:textId="77777777" w:rsidR="006E7B8B" w:rsidRPr="00720438" w:rsidRDefault="006E7B8B" w:rsidP="000B0131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7B8B" w:rsidRPr="00720438" w14:paraId="66C71845" w14:textId="77777777" w:rsidTr="00F23FF1">
        <w:trPr>
          <w:tblHeader/>
        </w:trPr>
        <w:tc>
          <w:tcPr>
            <w:tcW w:w="4860" w:type="dxa"/>
          </w:tcPr>
          <w:p w14:paraId="242876B3" w14:textId="30C64EA6" w:rsidR="006E7B8B" w:rsidRPr="00720438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C1587B" w:rsidRPr="007204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</w:t>
            </w:r>
            <w:r w:rsidR="00C30CF9"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="00E91857" w:rsidRPr="007204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มีนาคม</w:t>
            </w: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="009C0B91"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</w:t>
            </w:r>
            <w:r w:rsidR="00E91857"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3F5E87DF" w14:textId="77777777" w:rsidR="006E7B8B" w:rsidRPr="00720438" w:rsidRDefault="006E7B8B" w:rsidP="000B0131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8F3D7F" w14:textId="77777777" w:rsidR="006E7B8B" w:rsidRPr="00720438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36EF8E" w14:textId="77777777" w:rsidR="006E7B8B" w:rsidRPr="00720438" w:rsidRDefault="006E7B8B" w:rsidP="000B0131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90D9D3" w14:textId="77777777" w:rsidR="006E7B8B" w:rsidRPr="00720438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01592D" w14:textId="77777777" w:rsidR="006E7B8B" w:rsidRPr="00720438" w:rsidRDefault="006E7B8B" w:rsidP="000B0131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7B8B" w:rsidRPr="00720438" w14:paraId="12605861" w14:textId="77777777" w:rsidTr="004314C9">
        <w:trPr>
          <w:tblHeader/>
        </w:trPr>
        <w:tc>
          <w:tcPr>
            <w:tcW w:w="4860" w:type="dxa"/>
          </w:tcPr>
          <w:p w14:paraId="7EFAF1E5" w14:textId="2C591245" w:rsidR="006E7B8B" w:rsidRPr="00720438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260" w:type="dxa"/>
          </w:tcPr>
          <w:p w14:paraId="7C1ECE6E" w14:textId="6EABBA08" w:rsidR="006E7B8B" w:rsidRPr="00720438" w:rsidRDefault="006E7B8B" w:rsidP="000B0131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587B" w:rsidRPr="00720438">
              <w:rPr>
                <w:rFonts w:asciiTheme="majorBidi" w:hAnsiTheme="majorBidi" w:cstheme="majorBidi" w:hint="cs"/>
                <w:sz w:val="28"/>
                <w:szCs w:val="28"/>
                <w:cs/>
              </w:rPr>
              <w:t>34.63</w:t>
            </w:r>
            <w:r w:rsidRPr="007204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4E2560F" w14:textId="77777777" w:rsidR="006E7B8B" w:rsidRPr="00720438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0C6048" w14:textId="540C0406" w:rsidR="006E7B8B" w:rsidRPr="00720438" w:rsidRDefault="006E7B8B" w:rsidP="000B0131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587B" w:rsidRPr="00720438">
              <w:rPr>
                <w:rFonts w:asciiTheme="majorBidi" w:hAnsiTheme="majorBidi" w:cstheme="majorBidi" w:hint="cs"/>
                <w:sz w:val="28"/>
                <w:szCs w:val="28"/>
                <w:cs/>
              </w:rPr>
              <w:t>2.2</w:t>
            </w:r>
            <w:r w:rsidR="00C420DB" w:rsidRPr="00720438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7204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7D6740A" w14:textId="77777777" w:rsidR="006E7B8B" w:rsidRPr="00720438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2E5ADB" w14:textId="534865F8" w:rsidR="006E7B8B" w:rsidRPr="00720438" w:rsidRDefault="006E7B8B" w:rsidP="000B0131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587B" w:rsidRPr="00720438">
              <w:rPr>
                <w:rFonts w:asciiTheme="majorBidi" w:hAnsiTheme="majorBidi" w:cstheme="majorBidi" w:hint="cs"/>
                <w:sz w:val="28"/>
                <w:szCs w:val="28"/>
                <w:cs/>
              </w:rPr>
              <w:t>36.8</w:t>
            </w:r>
            <w:r w:rsidR="00C420DB" w:rsidRPr="00720438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7204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E7B8B" w:rsidRPr="00720438" w14:paraId="7C900EEC" w14:textId="77777777" w:rsidTr="00F23FF1">
        <w:trPr>
          <w:tblHeader/>
        </w:trPr>
        <w:tc>
          <w:tcPr>
            <w:tcW w:w="4860" w:type="dxa"/>
          </w:tcPr>
          <w:p w14:paraId="152B4C65" w14:textId="5C6FF0F3" w:rsidR="006E7B8B" w:rsidRPr="00720438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391E7949" w14:textId="2591E7B9" w:rsidR="006E7B8B" w:rsidRPr="00720438" w:rsidRDefault="006E7B8B" w:rsidP="000B0131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587B" w:rsidRPr="00720438">
              <w:rPr>
                <w:rFonts w:asciiTheme="majorBidi" w:hAnsiTheme="majorBidi" w:cstheme="majorBidi" w:hint="cs"/>
                <w:sz w:val="28"/>
                <w:szCs w:val="28"/>
                <w:cs/>
              </w:rPr>
              <w:t>11.57</w:t>
            </w:r>
            <w:r w:rsidRPr="007204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11FC101" w14:textId="77777777" w:rsidR="006E7B8B" w:rsidRPr="00720438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3C3B40" w14:textId="4D74C6D0" w:rsidR="006E7B8B" w:rsidRPr="00720438" w:rsidRDefault="00C1587B" w:rsidP="000B0131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 w:hint="cs"/>
                <w:sz w:val="28"/>
                <w:szCs w:val="28"/>
                <w:cs/>
              </w:rPr>
              <w:t>2.2</w:t>
            </w:r>
            <w:r w:rsidR="00C420DB" w:rsidRPr="00720438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13B9D1B5" w14:textId="77777777" w:rsidR="006E7B8B" w:rsidRPr="00720438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AEBCDB" w14:textId="1ACB7FC6" w:rsidR="006E7B8B" w:rsidRPr="00720438" w:rsidRDefault="006E7B8B" w:rsidP="000B0131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587B" w:rsidRPr="00720438">
              <w:rPr>
                <w:rFonts w:asciiTheme="majorBidi" w:hAnsiTheme="majorBidi" w:cstheme="majorBidi" w:hint="cs"/>
                <w:sz w:val="28"/>
                <w:szCs w:val="28"/>
                <w:cs/>
              </w:rPr>
              <w:t>9.3</w:t>
            </w:r>
            <w:r w:rsidR="00C420DB" w:rsidRPr="00720438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7204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23FF1" w:rsidRPr="00720438" w14:paraId="07987686" w14:textId="77777777" w:rsidTr="004314C9">
        <w:trPr>
          <w:tblHeader/>
        </w:trPr>
        <w:tc>
          <w:tcPr>
            <w:tcW w:w="4860" w:type="dxa"/>
          </w:tcPr>
          <w:p w14:paraId="3D996D1E" w14:textId="77777777" w:rsidR="00F23FF1" w:rsidRPr="00720438" w:rsidRDefault="00F23FF1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1FBFBA1" w14:textId="77777777" w:rsidR="00F23FF1" w:rsidRPr="00720438" w:rsidRDefault="00F23FF1" w:rsidP="000B0131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F12042" w14:textId="77777777" w:rsidR="00F23FF1" w:rsidRPr="00720438" w:rsidRDefault="00F23FF1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6F7CD7" w14:textId="218E42E1" w:rsidR="00F23FF1" w:rsidRPr="00720438" w:rsidRDefault="00F23FF1" w:rsidP="00074577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14F722" w14:textId="77777777" w:rsidR="00F23FF1" w:rsidRPr="00720438" w:rsidRDefault="00F23FF1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59A194" w14:textId="77777777" w:rsidR="00F23FF1" w:rsidRPr="00720438" w:rsidRDefault="00F23FF1" w:rsidP="000B0131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587B" w:rsidRPr="00720438" w14:paraId="601E3B4A" w14:textId="77777777" w:rsidTr="000A4A4D">
        <w:trPr>
          <w:tblHeader/>
        </w:trPr>
        <w:tc>
          <w:tcPr>
            <w:tcW w:w="4860" w:type="dxa"/>
            <w:vAlign w:val="bottom"/>
          </w:tcPr>
          <w:p w14:paraId="4EFD3AD5" w14:textId="77777777" w:rsidR="00C1587B" w:rsidRPr="00720438" w:rsidRDefault="00C1587B" w:rsidP="000A4A4D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63C6E3CE" w14:textId="77777777" w:rsidR="00C1587B" w:rsidRPr="00720438" w:rsidRDefault="00C1587B" w:rsidP="000A4A4D">
            <w:pPr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C1587B" w:rsidRPr="00720438" w14:paraId="7FA25AED" w14:textId="77777777" w:rsidTr="000A4A4D">
        <w:trPr>
          <w:tblHeader/>
        </w:trPr>
        <w:tc>
          <w:tcPr>
            <w:tcW w:w="4860" w:type="dxa"/>
          </w:tcPr>
          <w:p w14:paraId="02D55D7A" w14:textId="77777777" w:rsidR="00C1587B" w:rsidRPr="00720438" w:rsidRDefault="00C1587B" w:rsidP="000A4A4D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</w:tcPr>
          <w:p w14:paraId="4E6FD1C2" w14:textId="77777777" w:rsidR="00C1587B" w:rsidRPr="00720438" w:rsidRDefault="00C1587B" w:rsidP="000A4A4D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CEE169" w14:textId="77777777" w:rsidR="00C1587B" w:rsidRPr="00720438" w:rsidRDefault="00C1587B" w:rsidP="000A4A4D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AA5322" w14:textId="77777777" w:rsidR="00C1587B" w:rsidRPr="00720438" w:rsidRDefault="00C1587B" w:rsidP="000A4A4D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441EF6" w14:textId="77777777" w:rsidR="00C1587B" w:rsidRPr="00720438" w:rsidRDefault="00C1587B" w:rsidP="000A4A4D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649483" w14:textId="77777777" w:rsidR="00C1587B" w:rsidRPr="00720438" w:rsidRDefault="00C1587B" w:rsidP="000A4A4D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587B" w:rsidRPr="00720438" w14:paraId="12DAFD6D" w14:textId="77777777" w:rsidTr="000A4A4D">
        <w:trPr>
          <w:tblHeader/>
        </w:trPr>
        <w:tc>
          <w:tcPr>
            <w:tcW w:w="4860" w:type="dxa"/>
          </w:tcPr>
          <w:p w14:paraId="12872153" w14:textId="42F16B83" w:rsidR="00C1587B" w:rsidRPr="00720438" w:rsidRDefault="00C1587B" w:rsidP="000A4A4D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7204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</w:t>
            </w: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7204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มีนาคม</w:t>
            </w: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65161DEE" w14:textId="77777777" w:rsidR="00C1587B" w:rsidRPr="00720438" w:rsidRDefault="00C1587B" w:rsidP="000A4A4D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8716D1" w14:textId="77777777" w:rsidR="00C1587B" w:rsidRPr="00720438" w:rsidRDefault="00C1587B" w:rsidP="000A4A4D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832439" w14:textId="77777777" w:rsidR="00C1587B" w:rsidRPr="00720438" w:rsidRDefault="00C1587B" w:rsidP="000A4A4D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115F73" w14:textId="77777777" w:rsidR="00C1587B" w:rsidRPr="00720438" w:rsidRDefault="00C1587B" w:rsidP="000A4A4D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876FDC" w14:textId="77777777" w:rsidR="00C1587B" w:rsidRPr="00720438" w:rsidRDefault="00C1587B" w:rsidP="000A4A4D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587B" w:rsidRPr="00720438" w14:paraId="339CBDC6" w14:textId="77777777" w:rsidTr="000A4A4D">
        <w:trPr>
          <w:tblHeader/>
        </w:trPr>
        <w:tc>
          <w:tcPr>
            <w:tcW w:w="4860" w:type="dxa"/>
          </w:tcPr>
          <w:p w14:paraId="76390268" w14:textId="77777777" w:rsidR="00C1587B" w:rsidRPr="00720438" w:rsidRDefault="00C1587B" w:rsidP="000A4A4D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260" w:type="dxa"/>
          </w:tcPr>
          <w:p w14:paraId="041E3863" w14:textId="77777777" w:rsidR="00C1587B" w:rsidRPr="00720438" w:rsidRDefault="00C1587B" w:rsidP="000A4A4D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(67.79)</w:t>
            </w:r>
          </w:p>
        </w:tc>
        <w:tc>
          <w:tcPr>
            <w:tcW w:w="270" w:type="dxa"/>
          </w:tcPr>
          <w:p w14:paraId="1665D0F6" w14:textId="77777777" w:rsidR="00C1587B" w:rsidRPr="00720438" w:rsidRDefault="00C1587B" w:rsidP="000A4A4D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0E1A2C" w14:textId="3BD312E4" w:rsidR="00C1587B" w:rsidRPr="00720438" w:rsidRDefault="00C1587B" w:rsidP="000A4A4D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(4.</w:t>
            </w:r>
            <w:r w:rsidR="00203BAC" w:rsidRPr="00720438">
              <w:rPr>
                <w:rFonts w:asciiTheme="majorBidi" w:hAnsiTheme="majorBidi" w:cstheme="majorBidi" w:hint="cs"/>
                <w:sz w:val="28"/>
                <w:szCs w:val="28"/>
                <w:cs/>
              </w:rPr>
              <w:t>30</w:t>
            </w:r>
            <w:r w:rsidRPr="007204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70EFBA7" w14:textId="77777777" w:rsidR="00C1587B" w:rsidRPr="00720438" w:rsidRDefault="00C1587B" w:rsidP="000A4A4D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D8FE33" w14:textId="30408E85" w:rsidR="00C1587B" w:rsidRPr="00720438" w:rsidRDefault="00C1587B" w:rsidP="000A4A4D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(72.0</w:t>
            </w:r>
            <w:r w:rsidR="00203BAC" w:rsidRPr="00720438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Pr="007204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1587B" w:rsidRPr="00720438" w14:paraId="544843C6" w14:textId="77777777" w:rsidTr="000A4A4D">
        <w:trPr>
          <w:tblHeader/>
        </w:trPr>
        <w:tc>
          <w:tcPr>
            <w:tcW w:w="4860" w:type="dxa"/>
          </w:tcPr>
          <w:p w14:paraId="1F292734" w14:textId="77777777" w:rsidR="00C1587B" w:rsidRPr="00720438" w:rsidRDefault="00C1587B" w:rsidP="000A4A4D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08D1BA4E" w14:textId="77777777" w:rsidR="00C1587B" w:rsidRPr="00720438" w:rsidRDefault="00C1587B" w:rsidP="000A4A4D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(216.68)</w:t>
            </w:r>
          </w:p>
        </w:tc>
        <w:tc>
          <w:tcPr>
            <w:tcW w:w="270" w:type="dxa"/>
          </w:tcPr>
          <w:p w14:paraId="70E4EF97" w14:textId="77777777" w:rsidR="00C1587B" w:rsidRPr="00720438" w:rsidRDefault="00C1587B" w:rsidP="000A4A4D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C868F9" w14:textId="52D70E6F" w:rsidR="00C1587B" w:rsidRPr="00720438" w:rsidRDefault="00C1587B" w:rsidP="000A4A4D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4.</w:t>
            </w:r>
            <w:r w:rsidR="00C42586" w:rsidRPr="00720438">
              <w:rPr>
                <w:rFonts w:asciiTheme="majorBidi" w:hAnsiTheme="majorBidi" w:cstheme="majorBidi" w:hint="cs"/>
                <w:sz w:val="28"/>
                <w:szCs w:val="28"/>
                <w:cs/>
              </w:rPr>
              <w:t>30</w:t>
            </w:r>
          </w:p>
        </w:tc>
        <w:tc>
          <w:tcPr>
            <w:tcW w:w="270" w:type="dxa"/>
          </w:tcPr>
          <w:p w14:paraId="386FC856" w14:textId="77777777" w:rsidR="00C1587B" w:rsidRPr="00720438" w:rsidRDefault="00C1587B" w:rsidP="000A4A4D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6567B4" w14:textId="18E81558" w:rsidR="00C1587B" w:rsidRPr="00720438" w:rsidRDefault="00C1587B" w:rsidP="000A4A4D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(212.3</w:t>
            </w:r>
            <w:r w:rsidR="00C42586" w:rsidRPr="00720438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7204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1587B" w:rsidRPr="00720438" w14:paraId="354724B5" w14:textId="77777777" w:rsidTr="000A4A4D">
        <w:trPr>
          <w:tblHeader/>
        </w:trPr>
        <w:tc>
          <w:tcPr>
            <w:tcW w:w="4860" w:type="dxa"/>
          </w:tcPr>
          <w:p w14:paraId="735CE588" w14:textId="77777777" w:rsidR="00C1587B" w:rsidRPr="00720438" w:rsidRDefault="00C1587B" w:rsidP="000A4A4D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DDE941B" w14:textId="77777777" w:rsidR="00C1587B" w:rsidRPr="00720438" w:rsidRDefault="00C1587B" w:rsidP="000A4A4D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E4B9D4" w14:textId="77777777" w:rsidR="00C1587B" w:rsidRPr="00720438" w:rsidRDefault="00C1587B" w:rsidP="000A4A4D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B9FB0B" w14:textId="77777777" w:rsidR="00C1587B" w:rsidRPr="00720438" w:rsidRDefault="00C1587B" w:rsidP="000A4A4D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E0A6BF" w14:textId="77777777" w:rsidR="00C1587B" w:rsidRPr="00720438" w:rsidRDefault="00C1587B" w:rsidP="000A4A4D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69A763" w14:textId="77777777" w:rsidR="00C1587B" w:rsidRPr="00720438" w:rsidRDefault="00C1587B" w:rsidP="000A4A4D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38B3D1E" w14:textId="77777777" w:rsidR="00C30CF9" w:rsidRPr="00720438" w:rsidRDefault="00C30CF9" w:rsidP="000B0131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260"/>
        <w:gridCol w:w="270"/>
        <w:gridCol w:w="1260"/>
        <w:gridCol w:w="270"/>
        <w:gridCol w:w="1260"/>
      </w:tblGrid>
      <w:tr w:rsidR="00FE02F1" w:rsidRPr="00720438" w14:paraId="456675D3" w14:textId="77777777" w:rsidTr="00007E87">
        <w:trPr>
          <w:tblHeader/>
        </w:trPr>
        <w:tc>
          <w:tcPr>
            <w:tcW w:w="4860" w:type="dxa"/>
          </w:tcPr>
          <w:p w14:paraId="1C73096E" w14:textId="77777777" w:rsidR="00FE02F1" w:rsidRPr="00720438" w:rsidRDefault="00FE02F1" w:rsidP="00007E87">
            <w:pPr>
              <w:pStyle w:val="BodyText"/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5"/>
          </w:tcPr>
          <w:p w14:paraId="043D7963" w14:textId="0DC6AF2A" w:rsidR="00FE02F1" w:rsidRPr="00720438" w:rsidRDefault="00FE02F1" w:rsidP="00007E87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7204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E02F1" w:rsidRPr="00720438" w14:paraId="7AA228AC" w14:textId="77777777" w:rsidTr="00007E87">
        <w:trPr>
          <w:tblHeader/>
        </w:trPr>
        <w:tc>
          <w:tcPr>
            <w:tcW w:w="4860" w:type="dxa"/>
            <w:vAlign w:val="bottom"/>
          </w:tcPr>
          <w:p w14:paraId="06C2F599" w14:textId="77777777" w:rsidR="00FE02F1" w:rsidRPr="00720438" w:rsidRDefault="00FE02F1" w:rsidP="00007E87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054AF2D" w14:textId="77777777" w:rsidR="00FE02F1" w:rsidRPr="00720438" w:rsidRDefault="00FE02F1" w:rsidP="00007E8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270" w:type="dxa"/>
          </w:tcPr>
          <w:p w14:paraId="4BD0F47D" w14:textId="77777777" w:rsidR="00FE02F1" w:rsidRPr="00720438" w:rsidRDefault="00FE02F1" w:rsidP="00007E87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404085" w14:textId="77777777" w:rsidR="00FE02F1" w:rsidRPr="00720438" w:rsidRDefault="00FE02F1" w:rsidP="00007E8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72043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7DF7FFC3" w14:textId="77777777" w:rsidR="00FE02F1" w:rsidRPr="00720438" w:rsidRDefault="00FE02F1" w:rsidP="00007E87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1BC6B0" w14:textId="77777777" w:rsidR="00FE02F1" w:rsidRPr="00720438" w:rsidRDefault="00FE02F1" w:rsidP="00007E8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</w:tc>
      </w:tr>
      <w:tr w:rsidR="00FE02F1" w:rsidRPr="00720438" w14:paraId="4B8C7AB2" w14:textId="77777777" w:rsidTr="00007E87">
        <w:trPr>
          <w:tblHeader/>
        </w:trPr>
        <w:tc>
          <w:tcPr>
            <w:tcW w:w="4860" w:type="dxa"/>
            <w:vAlign w:val="bottom"/>
          </w:tcPr>
          <w:p w14:paraId="39FF4D6A" w14:textId="77777777" w:rsidR="00FE02F1" w:rsidRPr="00720438" w:rsidRDefault="00FE02F1" w:rsidP="00007E87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249A9F6" w14:textId="77777777" w:rsidR="00FE02F1" w:rsidRPr="00720438" w:rsidRDefault="00FE02F1" w:rsidP="00007E8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2F09FCAA" w14:textId="77777777" w:rsidR="00FE02F1" w:rsidRPr="00720438" w:rsidRDefault="00FE02F1" w:rsidP="00007E87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2EC560" w14:textId="77777777" w:rsidR="00FE02F1" w:rsidRPr="00720438" w:rsidRDefault="00FE02F1" w:rsidP="00007E8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7656AF84" w14:textId="77777777" w:rsidR="00FE02F1" w:rsidRPr="00720438" w:rsidRDefault="00FE02F1" w:rsidP="00007E87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984B45" w14:textId="77777777" w:rsidR="00FE02F1" w:rsidRPr="00720438" w:rsidRDefault="00FE02F1" w:rsidP="00007E8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</w:tr>
      <w:tr w:rsidR="00FE02F1" w:rsidRPr="00720438" w14:paraId="6CC43238" w14:textId="77777777" w:rsidTr="00007E87">
        <w:trPr>
          <w:tblHeader/>
        </w:trPr>
        <w:tc>
          <w:tcPr>
            <w:tcW w:w="4860" w:type="dxa"/>
            <w:vAlign w:val="bottom"/>
          </w:tcPr>
          <w:p w14:paraId="674BD667" w14:textId="77777777" w:rsidR="00FE02F1" w:rsidRPr="00720438" w:rsidRDefault="00FE02F1" w:rsidP="00007E87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636D2228" w14:textId="77777777" w:rsidR="00FE02F1" w:rsidRPr="00720438" w:rsidRDefault="00FE02F1" w:rsidP="00007E87">
            <w:pPr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E02F1" w:rsidRPr="00720438" w14:paraId="21F4466E" w14:textId="77777777" w:rsidTr="00007E87">
        <w:trPr>
          <w:tblHeader/>
        </w:trPr>
        <w:tc>
          <w:tcPr>
            <w:tcW w:w="4860" w:type="dxa"/>
          </w:tcPr>
          <w:p w14:paraId="3DC77871" w14:textId="77777777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60" w:type="dxa"/>
          </w:tcPr>
          <w:p w14:paraId="286468AF" w14:textId="77777777" w:rsidR="00FE02F1" w:rsidRPr="00720438" w:rsidRDefault="00FE02F1" w:rsidP="00007E87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10CF0D" w14:textId="77777777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E3F885" w14:textId="77777777" w:rsidR="00FE02F1" w:rsidRPr="00720438" w:rsidRDefault="00FE02F1" w:rsidP="00007E87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C1D523" w14:textId="77777777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1AA337" w14:textId="77777777" w:rsidR="00FE02F1" w:rsidRPr="00720438" w:rsidRDefault="00FE02F1" w:rsidP="00007E87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02F1" w:rsidRPr="00720438" w14:paraId="3B71CB52" w14:textId="77777777" w:rsidTr="00007E87">
        <w:trPr>
          <w:tblHeader/>
        </w:trPr>
        <w:tc>
          <w:tcPr>
            <w:tcW w:w="4860" w:type="dxa"/>
          </w:tcPr>
          <w:p w14:paraId="333EAE72" w14:textId="5CAB2E6D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04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9C0B91"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7204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 </w:t>
            </w:r>
            <w:r w:rsidR="009C0B91"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Pr="007204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568</w:t>
            </w:r>
          </w:p>
        </w:tc>
        <w:tc>
          <w:tcPr>
            <w:tcW w:w="1260" w:type="dxa"/>
          </w:tcPr>
          <w:p w14:paraId="06B72602" w14:textId="77777777" w:rsidR="00FE02F1" w:rsidRPr="00720438" w:rsidRDefault="00FE02F1" w:rsidP="00007E87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39BEFE" w14:textId="77777777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60ECD1" w14:textId="77777777" w:rsidR="00FE02F1" w:rsidRPr="00720438" w:rsidRDefault="00FE02F1" w:rsidP="00007E87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69DFE5" w14:textId="77777777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BF4974" w14:textId="77777777" w:rsidR="00FE02F1" w:rsidRPr="00720438" w:rsidRDefault="00FE02F1" w:rsidP="00007E87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02F1" w:rsidRPr="00720438" w14:paraId="7C6B2B83" w14:textId="77777777" w:rsidTr="00007E87">
        <w:trPr>
          <w:tblHeader/>
        </w:trPr>
        <w:tc>
          <w:tcPr>
            <w:tcW w:w="4860" w:type="dxa"/>
          </w:tcPr>
          <w:p w14:paraId="581B0415" w14:textId="77777777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</w:tcPr>
          <w:p w14:paraId="1F7890C4" w14:textId="3F930569" w:rsidR="00FE02F1" w:rsidRPr="00720438" w:rsidRDefault="00FE02F1" w:rsidP="00007E87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C0B91" w:rsidRPr="007204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20438">
              <w:rPr>
                <w:rFonts w:asciiTheme="majorBidi" w:hAnsiTheme="majorBidi" w:cstheme="majorBidi"/>
                <w:sz w:val="28"/>
                <w:szCs w:val="28"/>
              </w:rPr>
              <w:t>7.49)</w:t>
            </w:r>
          </w:p>
        </w:tc>
        <w:tc>
          <w:tcPr>
            <w:tcW w:w="270" w:type="dxa"/>
          </w:tcPr>
          <w:p w14:paraId="6F5681B2" w14:textId="77777777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BA8957" w14:textId="475660BD" w:rsidR="00FE02F1" w:rsidRPr="00720438" w:rsidRDefault="00FE02F1" w:rsidP="00007E87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(1.5</w:t>
            </w:r>
            <w:r w:rsidR="009C0B91" w:rsidRPr="0072043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204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333BC39" w14:textId="77777777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C8CCF1" w14:textId="6317A01D" w:rsidR="00FE02F1" w:rsidRPr="00720438" w:rsidRDefault="00FE02F1" w:rsidP="00007E87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C0B91" w:rsidRPr="007204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20438">
              <w:rPr>
                <w:rFonts w:asciiTheme="majorBidi" w:hAnsiTheme="majorBidi" w:cstheme="majorBidi"/>
                <w:sz w:val="28"/>
                <w:szCs w:val="28"/>
              </w:rPr>
              <w:t>8.99)</w:t>
            </w:r>
          </w:p>
        </w:tc>
      </w:tr>
      <w:tr w:rsidR="00FE02F1" w:rsidRPr="00720438" w14:paraId="396C21D9" w14:textId="77777777" w:rsidTr="00007E87">
        <w:trPr>
          <w:tblHeader/>
        </w:trPr>
        <w:tc>
          <w:tcPr>
            <w:tcW w:w="4860" w:type="dxa"/>
          </w:tcPr>
          <w:p w14:paraId="36714B5C" w14:textId="77777777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43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260" w:type="dxa"/>
          </w:tcPr>
          <w:p w14:paraId="3364CB2F" w14:textId="00E93B7F" w:rsidR="00FE02F1" w:rsidRPr="00720438" w:rsidRDefault="00FE02F1" w:rsidP="00007E87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(1.63)</w:t>
            </w:r>
          </w:p>
        </w:tc>
        <w:tc>
          <w:tcPr>
            <w:tcW w:w="270" w:type="dxa"/>
          </w:tcPr>
          <w:p w14:paraId="3CD39DD8" w14:textId="77777777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5B4428" w14:textId="7D627B43" w:rsidR="00FE02F1" w:rsidRPr="00720438" w:rsidRDefault="00FE02F1" w:rsidP="00007E87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1.5</w:t>
            </w:r>
            <w:r w:rsidR="009C0B91" w:rsidRPr="0072043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51528075" w14:textId="77777777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16DEBF" w14:textId="4B79AB85" w:rsidR="00FE02F1" w:rsidRPr="00720438" w:rsidRDefault="00FE02F1" w:rsidP="00007E87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C0B91" w:rsidRPr="0072043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20438">
              <w:rPr>
                <w:rFonts w:asciiTheme="majorBidi" w:hAnsiTheme="majorBidi" w:cstheme="majorBidi"/>
                <w:sz w:val="28"/>
                <w:szCs w:val="28"/>
              </w:rPr>
              <w:t>.13)</w:t>
            </w:r>
          </w:p>
        </w:tc>
      </w:tr>
      <w:tr w:rsidR="00FE02F1" w:rsidRPr="00720438" w14:paraId="1796477A" w14:textId="77777777" w:rsidTr="00007E87">
        <w:trPr>
          <w:tblHeader/>
        </w:trPr>
        <w:tc>
          <w:tcPr>
            <w:tcW w:w="4860" w:type="dxa"/>
          </w:tcPr>
          <w:p w14:paraId="045B6138" w14:textId="77777777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0AD5D96" w14:textId="77777777" w:rsidR="00FE02F1" w:rsidRPr="00720438" w:rsidRDefault="00FE02F1" w:rsidP="00007E87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EC1ED4" w14:textId="77777777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6794F6" w14:textId="77777777" w:rsidR="00FE02F1" w:rsidRPr="00720438" w:rsidRDefault="00FE02F1" w:rsidP="00074577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CA9B6D" w14:textId="77777777" w:rsidR="00FE02F1" w:rsidRPr="00720438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B97A50" w14:textId="77777777" w:rsidR="00FE02F1" w:rsidRPr="00720438" w:rsidRDefault="00FE02F1" w:rsidP="00007E87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CED08B0" w14:textId="77777777" w:rsidR="00FE02F1" w:rsidRPr="00720438" w:rsidRDefault="00FE02F1" w:rsidP="000B0131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49B82370" w14:textId="34E014D0" w:rsidR="00860D0C" w:rsidRPr="00C22C3D" w:rsidRDefault="00217157" w:rsidP="000B0131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720438">
        <w:rPr>
          <w:rFonts w:ascii="Angsana New" w:hAnsi="Angsana New" w:hint="cs"/>
          <w:sz w:val="28"/>
          <w:szCs w:val="28"/>
          <w:cs/>
        </w:rPr>
        <w:t>การจัดประเภทรายการใหม่นี้ เ</w:t>
      </w:r>
      <w:r w:rsidR="00C22C3D" w:rsidRPr="00720438">
        <w:rPr>
          <w:rFonts w:ascii="Angsana New" w:hAnsi="Angsana New" w:hint="cs"/>
          <w:sz w:val="28"/>
          <w:szCs w:val="28"/>
          <w:cs/>
        </w:rPr>
        <w:t>นื่องจากผู้บริหารเห็นว่ามีความเหมาะสมกับธุรกิจของกลุ่มบริษัทมากกว่า</w:t>
      </w:r>
    </w:p>
    <w:sectPr w:rsidR="00860D0C" w:rsidRPr="00C22C3D" w:rsidSect="00F03EF9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9B608" w14:textId="77777777" w:rsidR="00F00536" w:rsidRDefault="00F00536">
      <w:r>
        <w:separator/>
      </w:r>
    </w:p>
  </w:endnote>
  <w:endnote w:type="continuationSeparator" w:id="0">
    <w:p w14:paraId="25C0148A" w14:textId="77777777" w:rsidR="00F00536" w:rsidRDefault="00F00536">
      <w:r>
        <w:continuationSeparator/>
      </w:r>
    </w:p>
  </w:endnote>
  <w:endnote w:type="continuationNotice" w:id="1">
    <w:p w14:paraId="4CE7392F" w14:textId="77777777" w:rsidR="00F00536" w:rsidRDefault="00F0053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B9E0E" w14:textId="550B7BA8" w:rsidR="007A3888" w:rsidRPr="003F2A5C" w:rsidRDefault="007A3888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="009C0B91" w:rsidRPr="009C0B91">
      <w:rPr>
        <w:rFonts w:ascii="Angsana New" w:hAnsi="Angsana New"/>
        <w:noProof/>
        <w:sz w:val="30"/>
        <w:szCs w:val="30"/>
      </w:rPr>
      <w:t>0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CD653" w14:textId="6DADF6F4" w:rsidR="007A3888" w:rsidRPr="00643A2D" w:rsidRDefault="007A3888" w:rsidP="00643A2D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CA53C1" w:rsidRPr="00CA53C1">
      <w:rPr>
        <w:rFonts w:ascii="Angsana New" w:hAnsi="Angsana New"/>
        <w:noProof/>
        <w:sz w:val="30"/>
        <w:szCs w:val="30"/>
      </w:rPr>
      <w:t>4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28B3C" w14:textId="77777777" w:rsidR="00F00536" w:rsidRDefault="00F00536">
      <w:r>
        <w:separator/>
      </w:r>
    </w:p>
  </w:footnote>
  <w:footnote w:type="continuationSeparator" w:id="0">
    <w:p w14:paraId="3D4EE688" w14:textId="77777777" w:rsidR="00F00536" w:rsidRDefault="00F00536">
      <w:r>
        <w:continuationSeparator/>
      </w:r>
    </w:p>
  </w:footnote>
  <w:footnote w:type="continuationNotice" w:id="1">
    <w:p w14:paraId="5F3E637E" w14:textId="77777777" w:rsidR="00F00536" w:rsidRDefault="00F0053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3AF8B" w14:textId="77777777" w:rsidR="000F047A" w:rsidRPr="00E20DE2" w:rsidRDefault="000F047A" w:rsidP="000F047A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37B241B6" w14:textId="77777777" w:rsidR="000F047A" w:rsidRPr="00E20DE2" w:rsidRDefault="000F047A" w:rsidP="000F047A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F9068DA" w14:textId="429979A0" w:rsidR="000F047A" w:rsidRDefault="0006689A" w:rsidP="009E75F3">
    <w:pPr>
      <w:pStyle w:val="Header"/>
      <w:tabs>
        <w:tab w:val="clear" w:pos="4536"/>
        <w:tab w:val="clear" w:pos="9072"/>
      </w:tabs>
      <w:spacing w:line="240" w:lineRule="auto"/>
      <w:jc w:val="left"/>
      <w:rPr>
        <w:rFonts w:ascii="Angsana New" w:hAnsi="Angsana New"/>
        <w:b/>
        <w:bCs/>
        <w:sz w:val="30"/>
        <w:szCs w:val="30"/>
      </w:rPr>
    </w:pPr>
    <w:r w:rsidRPr="00FF2798">
      <w:rPr>
        <w:rFonts w:ascii="Angsana New" w:hAnsi="Angsana New"/>
        <w:b/>
        <w:bCs/>
        <w:sz w:val="30"/>
        <w:szCs w:val="30"/>
        <w:cs/>
      </w:rPr>
      <w:t>สำหรับงวด</w:t>
    </w:r>
    <w:r w:rsidR="00190F2D" w:rsidRPr="00E20DE2">
      <w:rPr>
        <w:rFonts w:ascii="Angsana New" w:hAnsi="Angsana New"/>
        <w:b/>
        <w:bCs/>
        <w:sz w:val="30"/>
        <w:szCs w:val="30"/>
        <w:cs/>
      </w:rPr>
      <w:t>สามเดือน</w:t>
    </w:r>
    <w:r w:rsidR="0079692F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="00190F2D" w:rsidRPr="00E20DE2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190F2D" w:rsidRPr="004C0A5F">
      <w:rPr>
        <w:rFonts w:ascii="Angsana New" w:hAnsi="Angsana New"/>
        <w:b/>
        <w:bCs/>
        <w:sz w:val="30"/>
        <w:szCs w:val="30"/>
      </w:rPr>
      <w:t>31</w:t>
    </w:r>
    <w:r w:rsidR="00190F2D" w:rsidRPr="00E20DE2">
      <w:rPr>
        <w:rFonts w:ascii="Angsana New" w:hAnsi="Angsana New"/>
        <w:b/>
        <w:bCs/>
        <w:sz w:val="30"/>
        <w:szCs w:val="30"/>
        <w:cs/>
      </w:rPr>
      <w:t xml:space="preserve"> </w:t>
    </w:r>
    <w:r w:rsidR="0079692F">
      <w:rPr>
        <w:rFonts w:ascii="Angsana New" w:hAnsi="Angsana New" w:hint="cs"/>
        <w:b/>
        <w:bCs/>
        <w:sz w:val="30"/>
        <w:szCs w:val="30"/>
        <w:cs/>
      </w:rPr>
      <w:t>มีนาคม</w:t>
    </w:r>
    <w:r w:rsidR="00190F2D" w:rsidRPr="00E20DE2">
      <w:rPr>
        <w:rFonts w:ascii="Angsana New" w:hAnsi="Angsana New"/>
        <w:b/>
        <w:bCs/>
        <w:sz w:val="30"/>
        <w:szCs w:val="30"/>
        <w:cs/>
      </w:rPr>
      <w:t xml:space="preserve"> </w:t>
    </w:r>
    <w:r w:rsidR="009C0B91" w:rsidRPr="009C0B91">
      <w:rPr>
        <w:rFonts w:ascii="Angsana New" w:hAnsi="Angsana New"/>
        <w:b/>
        <w:bCs/>
        <w:sz w:val="30"/>
        <w:szCs w:val="30"/>
      </w:rPr>
      <w:t>2</w:t>
    </w:r>
    <w:r w:rsidR="00376F9B" w:rsidRPr="00F22B65">
      <w:rPr>
        <w:rFonts w:ascii="Angsana New" w:hAnsi="Angsana New"/>
        <w:b/>
        <w:bCs/>
        <w:sz w:val="30"/>
        <w:szCs w:val="30"/>
      </w:rPr>
      <w:t>56</w:t>
    </w:r>
    <w:r w:rsidR="0079692F">
      <w:rPr>
        <w:rFonts w:ascii="Angsana New" w:hAnsi="Angsana New"/>
        <w:b/>
        <w:bCs/>
        <w:sz w:val="30"/>
        <w:szCs w:val="30"/>
      </w:rPr>
      <w:t>9</w:t>
    </w:r>
    <w:r w:rsidR="00376F9B"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2A4D4019" w14:textId="77777777" w:rsidR="00376F9B" w:rsidRPr="009E75F3" w:rsidRDefault="00376F9B" w:rsidP="009E75F3">
    <w:pPr>
      <w:pStyle w:val="Header"/>
      <w:tabs>
        <w:tab w:val="clear" w:pos="4536"/>
        <w:tab w:val="clear" w:pos="9072"/>
      </w:tabs>
      <w:spacing w:line="240" w:lineRule="auto"/>
      <w:jc w:val="left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A278A" w14:textId="77777777" w:rsidR="009C4D49" w:rsidRPr="00E20DE2" w:rsidRDefault="009C4D49" w:rsidP="00640829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5F96CF2A" w14:textId="77777777" w:rsidR="0078106A" w:rsidRDefault="009C4D49" w:rsidP="00640829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6FEE07CD" w14:textId="1CF60106" w:rsidR="00C83B8D" w:rsidRDefault="0006689A" w:rsidP="00640829">
    <w:pPr>
      <w:pStyle w:val="Header"/>
      <w:tabs>
        <w:tab w:val="clear" w:pos="4536"/>
        <w:tab w:val="clear" w:pos="9072"/>
      </w:tabs>
      <w:spacing w:line="240" w:lineRule="auto"/>
      <w:jc w:val="left"/>
      <w:rPr>
        <w:rFonts w:ascii="Angsana New" w:hAnsi="Angsana New"/>
        <w:b/>
        <w:bCs/>
        <w:sz w:val="30"/>
        <w:szCs w:val="30"/>
      </w:rPr>
    </w:pPr>
    <w:r w:rsidRPr="00FF2798">
      <w:rPr>
        <w:rFonts w:ascii="Angsana New" w:hAnsi="Angsana New"/>
        <w:b/>
        <w:bCs/>
        <w:sz w:val="30"/>
        <w:szCs w:val="30"/>
        <w:cs/>
      </w:rPr>
      <w:t>สำหรับงวด</w:t>
    </w:r>
    <w:r w:rsidR="009D6A4A" w:rsidRPr="00E20DE2">
      <w:rPr>
        <w:rFonts w:ascii="Angsana New" w:hAnsi="Angsana New"/>
        <w:b/>
        <w:bCs/>
        <w:sz w:val="30"/>
        <w:szCs w:val="30"/>
        <w:cs/>
      </w:rPr>
      <w:t>สามเดือน</w:t>
    </w:r>
    <w:r w:rsidR="00AD478B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="009D6A4A" w:rsidRPr="00E20DE2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9D6A4A" w:rsidRPr="004C0A5F">
      <w:rPr>
        <w:rFonts w:ascii="Angsana New" w:hAnsi="Angsana New"/>
        <w:b/>
        <w:bCs/>
        <w:sz w:val="30"/>
        <w:szCs w:val="30"/>
      </w:rPr>
      <w:t>31</w:t>
    </w:r>
    <w:r w:rsidR="00AD478B">
      <w:rPr>
        <w:rFonts w:ascii="Angsana New" w:hAnsi="Angsana New"/>
        <w:b/>
        <w:bCs/>
        <w:sz w:val="30"/>
        <w:szCs w:val="30"/>
      </w:rPr>
      <w:t xml:space="preserve"> </w:t>
    </w:r>
    <w:r w:rsidR="00AD478B">
      <w:rPr>
        <w:rFonts w:ascii="Angsana New" w:hAnsi="Angsana New" w:hint="cs"/>
        <w:b/>
        <w:bCs/>
        <w:sz w:val="30"/>
        <w:szCs w:val="30"/>
        <w:cs/>
      </w:rPr>
      <w:t xml:space="preserve">มีนาคม </w:t>
    </w:r>
    <w:r w:rsidR="009C0B91" w:rsidRPr="009C0B91">
      <w:rPr>
        <w:rFonts w:ascii="Angsana New" w:hAnsi="Angsana New"/>
        <w:b/>
        <w:bCs/>
        <w:sz w:val="30"/>
        <w:szCs w:val="30"/>
      </w:rPr>
      <w:t>2</w:t>
    </w:r>
    <w:r w:rsidR="00C83B8D" w:rsidRPr="00F22B65">
      <w:rPr>
        <w:rFonts w:ascii="Angsana New" w:hAnsi="Angsana New"/>
        <w:b/>
        <w:bCs/>
        <w:sz w:val="30"/>
        <w:szCs w:val="30"/>
      </w:rPr>
      <w:t>56</w:t>
    </w:r>
    <w:r w:rsidR="00AD478B">
      <w:rPr>
        <w:rFonts w:ascii="Angsana New" w:hAnsi="Angsana New"/>
        <w:b/>
        <w:bCs/>
        <w:sz w:val="30"/>
        <w:szCs w:val="30"/>
      </w:rPr>
      <w:t>9</w:t>
    </w:r>
    <w:r w:rsidR="00C83B8D"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441EEC71" w14:textId="77777777" w:rsidR="009C4D49" w:rsidRPr="008A7B1B" w:rsidRDefault="009C4D49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76F94" w14:textId="77777777" w:rsidR="007A3888" w:rsidRPr="00E20DE2" w:rsidRDefault="007A3888" w:rsidP="0052437C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0E304B2C" w14:textId="77777777" w:rsidR="007A3888" w:rsidRPr="00E20DE2" w:rsidRDefault="007A3888" w:rsidP="0052437C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D174012" w14:textId="5B55AADC" w:rsidR="00F92AA7" w:rsidRDefault="0006689A" w:rsidP="00F92AA7">
    <w:pPr>
      <w:pStyle w:val="Header"/>
      <w:tabs>
        <w:tab w:val="clear" w:pos="4536"/>
        <w:tab w:val="clear" w:pos="9072"/>
      </w:tabs>
      <w:spacing w:line="240" w:lineRule="auto"/>
      <w:jc w:val="left"/>
      <w:rPr>
        <w:rFonts w:ascii="Angsana New" w:hAnsi="Angsana New"/>
        <w:b/>
        <w:bCs/>
        <w:sz w:val="30"/>
        <w:szCs w:val="30"/>
      </w:rPr>
    </w:pPr>
    <w:r w:rsidRPr="00FF2798">
      <w:rPr>
        <w:rFonts w:ascii="Angsana New" w:hAnsi="Angsana New"/>
        <w:b/>
        <w:bCs/>
        <w:sz w:val="30"/>
        <w:szCs w:val="30"/>
        <w:cs/>
      </w:rPr>
      <w:t>สำหรับงวด</w:t>
    </w:r>
    <w:r w:rsidR="001509B3" w:rsidRPr="00E20DE2">
      <w:rPr>
        <w:rFonts w:ascii="Angsana New" w:hAnsi="Angsana New"/>
        <w:b/>
        <w:bCs/>
        <w:sz w:val="30"/>
        <w:szCs w:val="30"/>
        <w:cs/>
      </w:rPr>
      <w:t>สามเดือน</w:t>
    </w:r>
    <w:r w:rsidR="00850787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="001509B3" w:rsidRPr="00E20DE2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1509B3" w:rsidRPr="004C0A5F">
      <w:rPr>
        <w:rFonts w:ascii="Angsana New" w:hAnsi="Angsana New"/>
        <w:b/>
        <w:bCs/>
        <w:sz w:val="30"/>
        <w:szCs w:val="30"/>
      </w:rPr>
      <w:t>31</w:t>
    </w:r>
    <w:r w:rsidR="001509B3" w:rsidRPr="00E20DE2">
      <w:rPr>
        <w:rFonts w:ascii="Angsana New" w:hAnsi="Angsana New"/>
        <w:b/>
        <w:bCs/>
        <w:sz w:val="30"/>
        <w:szCs w:val="30"/>
        <w:cs/>
      </w:rPr>
      <w:t xml:space="preserve"> </w:t>
    </w:r>
    <w:r w:rsidR="00F44972">
      <w:rPr>
        <w:rFonts w:ascii="Angsana New" w:hAnsi="Angsana New" w:hint="cs"/>
        <w:b/>
        <w:bCs/>
        <w:sz w:val="30"/>
        <w:szCs w:val="30"/>
        <w:cs/>
      </w:rPr>
      <w:t>มีนาคม</w:t>
    </w:r>
    <w:r w:rsidR="001509B3" w:rsidRPr="00E20DE2">
      <w:rPr>
        <w:rFonts w:ascii="Angsana New" w:hAnsi="Angsana New"/>
        <w:b/>
        <w:bCs/>
        <w:sz w:val="30"/>
        <w:szCs w:val="30"/>
        <w:cs/>
      </w:rPr>
      <w:t xml:space="preserve"> </w:t>
    </w:r>
    <w:r w:rsidR="009C0B91" w:rsidRPr="009C0B91">
      <w:rPr>
        <w:rFonts w:ascii="Angsana New" w:hAnsi="Angsana New"/>
        <w:b/>
        <w:bCs/>
        <w:sz w:val="30"/>
        <w:szCs w:val="30"/>
      </w:rPr>
      <w:t>2</w:t>
    </w:r>
    <w:r w:rsidR="00F92AA7" w:rsidRPr="00F22B65">
      <w:rPr>
        <w:rFonts w:ascii="Angsana New" w:hAnsi="Angsana New"/>
        <w:b/>
        <w:bCs/>
        <w:sz w:val="30"/>
        <w:szCs w:val="30"/>
      </w:rPr>
      <w:t>56</w:t>
    </w:r>
    <w:r w:rsidR="00F44972">
      <w:rPr>
        <w:rFonts w:ascii="Angsana New" w:hAnsi="Angsana New"/>
        <w:b/>
        <w:bCs/>
        <w:sz w:val="30"/>
        <w:szCs w:val="30"/>
      </w:rPr>
      <w:t>9</w:t>
    </w:r>
    <w:r w:rsidR="00F92AA7"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49F74483" w14:textId="77777777" w:rsidR="007A3888" w:rsidRPr="000E0844" w:rsidRDefault="007A3888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637B"/>
    <w:multiLevelType w:val="multilevel"/>
    <w:tmpl w:val="E3DE51D4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" w15:restartNumberingAfterBreak="0">
    <w:nsid w:val="0CD749EC"/>
    <w:multiLevelType w:val="hybridMultilevel"/>
    <w:tmpl w:val="6B12E9C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20FD519F"/>
    <w:multiLevelType w:val="hybridMultilevel"/>
    <w:tmpl w:val="D0BA075A"/>
    <w:lvl w:ilvl="0" w:tplc="88C0D7D0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8013441"/>
    <w:multiLevelType w:val="hybridMultilevel"/>
    <w:tmpl w:val="94CE1B58"/>
    <w:lvl w:ilvl="0" w:tplc="46A47B5E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9" w15:restartNumberingAfterBreak="0">
    <w:nsid w:val="3FA25FA2"/>
    <w:multiLevelType w:val="hybridMultilevel"/>
    <w:tmpl w:val="7F06A072"/>
    <w:lvl w:ilvl="0" w:tplc="B3764EF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9B2115D"/>
    <w:multiLevelType w:val="hybridMultilevel"/>
    <w:tmpl w:val="DBE2164A"/>
    <w:lvl w:ilvl="0" w:tplc="D47C42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D797B68"/>
    <w:multiLevelType w:val="multilevel"/>
    <w:tmpl w:val="453C5C3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4" w15:restartNumberingAfterBreak="0">
    <w:nsid w:val="745821BA"/>
    <w:multiLevelType w:val="hybridMultilevel"/>
    <w:tmpl w:val="15FE1FFA"/>
    <w:lvl w:ilvl="0" w:tplc="7EFC0A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98668C"/>
    <w:multiLevelType w:val="hybridMultilevel"/>
    <w:tmpl w:val="5A4A63BA"/>
    <w:lvl w:ilvl="0" w:tplc="387C565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i/>
        <w:iCs/>
      </w:rPr>
    </w:lvl>
    <w:lvl w:ilvl="1" w:tplc="53D0B462">
      <w:start w:val="4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624724744">
    <w:abstractNumId w:val="7"/>
  </w:num>
  <w:num w:numId="2" w16cid:durableId="657265286">
    <w:abstractNumId w:val="10"/>
  </w:num>
  <w:num w:numId="3" w16cid:durableId="376004646">
    <w:abstractNumId w:val="2"/>
  </w:num>
  <w:num w:numId="4" w16cid:durableId="1136527639">
    <w:abstractNumId w:val="6"/>
  </w:num>
  <w:num w:numId="5" w16cid:durableId="206962917">
    <w:abstractNumId w:val="3"/>
  </w:num>
  <w:num w:numId="6" w16cid:durableId="456997230">
    <w:abstractNumId w:val="16"/>
  </w:num>
  <w:num w:numId="7" w16cid:durableId="1429346245">
    <w:abstractNumId w:val="0"/>
  </w:num>
  <w:num w:numId="8" w16cid:durableId="888880107">
    <w:abstractNumId w:val="9"/>
  </w:num>
  <w:num w:numId="9" w16cid:durableId="1666400126">
    <w:abstractNumId w:val="15"/>
  </w:num>
  <w:num w:numId="10" w16cid:durableId="1249536118">
    <w:abstractNumId w:val="7"/>
  </w:num>
  <w:num w:numId="11" w16cid:durableId="630328902">
    <w:abstractNumId w:val="7"/>
  </w:num>
  <w:num w:numId="12" w16cid:durableId="878057429">
    <w:abstractNumId w:val="7"/>
  </w:num>
  <w:num w:numId="13" w16cid:durableId="1010643745">
    <w:abstractNumId w:val="7"/>
  </w:num>
  <w:num w:numId="14" w16cid:durableId="184254146">
    <w:abstractNumId w:val="7"/>
  </w:num>
  <w:num w:numId="15" w16cid:durableId="975455700">
    <w:abstractNumId w:val="11"/>
  </w:num>
  <w:num w:numId="16" w16cid:durableId="1468469396">
    <w:abstractNumId w:val="1"/>
  </w:num>
  <w:num w:numId="17" w16cid:durableId="291861845">
    <w:abstractNumId w:val="7"/>
  </w:num>
  <w:num w:numId="18" w16cid:durableId="2000382924">
    <w:abstractNumId w:val="14"/>
  </w:num>
  <w:num w:numId="19" w16cid:durableId="1754274817">
    <w:abstractNumId w:val="8"/>
  </w:num>
  <w:num w:numId="20" w16cid:durableId="770704647">
    <w:abstractNumId w:val="4"/>
  </w:num>
  <w:num w:numId="21" w16cid:durableId="775172888">
    <w:abstractNumId w:val="12"/>
  </w:num>
  <w:num w:numId="22" w16cid:durableId="5767179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048753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690190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776"/>
    <w:rsid w:val="000009E1"/>
    <w:rsid w:val="000009EC"/>
    <w:rsid w:val="00000ABF"/>
    <w:rsid w:val="00000CE0"/>
    <w:rsid w:val="0000139A"/>
    <w:rsid w:val="00001697"/>
    <w:rsid w:val="000017FA"/>
    <w:rsid w:val="0000186F"/>
    <w:rsid w:val="00001937"/>
    <w:rsid w:val="00001BBA"/>
    <w:rsid w:val="00001FAD"/>
    <w:rsid w:val="00002032"/>
    <w:rsid w:val="00002173"/>
    <w:rsid w:val="000021C8"/>
    <w:rsid w:val="00002396"/>
    <w:rsid w:val="0000249B"/>
    <w:rsid w:val="0000257A"/>
    <w:rsid w:val="00002582"/>
    <w:rsid w:val="0000271E"/>
    <w:rsid w:val="000028AE"/>
    <w:rsid w:val="0000299F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AAD"/>
    <w:rsid w:val="00003AF8"/>
    <w:rsid w:val="00003B28"/>
    <w:rsid w:val="00003C35"/>
    <w:rsid w:val="00003DE7"/>
    <w:rsid w:val="00003E73"/>
    <w:rsid w:val="00003FB1"/>
    <w:rsid w:val="00004051"/>
    <w:rsid w:val="000040B1"/>
    <w:rsid w:val="00004160"/>
    <w:rsid w:val="00004318"/>
    <w:rsid w:val="0000436C"/>
    <w:rsid w:val="00004566"/>
    <w:rsid w:val="0000462B"/>
    <w:rsid w:val="0000462C"/>
    <w:rsid w:val="00004634"/>
    <w:rsid w:val="00004843"/>
    <w:rsid w:val="00004957"/>
    <w:rsid w:val="00004997"/>
    <w:rsid w:val="00004B84"/>
    <w:rsid w:val="00004F27"/>
    <w:rsid w:val="00005257"/>
    <w:rsid w:val="00005363"/>
    <w:rsid w:val="000053A2"/>
    <w:rsid w:val="000054F1"/>
    <w:rsid w:val="000057A7"/>
    <w:rsid w:val="0000584E"/>
    <w:rsid w:val="0000591C"/>
    <w:rsid w:val="00005ACB"/>
    <w:rsid w:val="00005B0E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6E74"/>
    <w:rsid w:val="00006E8D"/>
    <w:rsid w:val="00007064"/>
    <w:rsid w:val="000070B2"/>
    <w:rsid w:val="000071B8"/>
    <w:rsid w:val="000074F1"/>
    <w:rsid w:val="000076EB"/>
    <w:rsid w:val="00007911"/>
    <w:rsid w:val="00007B57"/>
    <w:rsid w:val="00007B7A"/>
    <w:rsid w:val="00007BC2"/>
    <w:rsid w:val="00007CAC"/>
    <w:rsid w:val="00007D44"/>
    <w:rsid w:val="00010057"/>
    <w:rsid w:val="00010145"/>
    <w:rsid w:val="000101A5"/>
    <w:rsid w:val="000101ED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3C"/>
    <w:rsid w:val="00011588"/>
    <w:rsid w:val="000116EC"/>
    <w:rsid w:val="000117C9"/>
    <w:rsid w:val="00011DC7"/>
    <w:rsid w:val="0001226D"/>
    <w:rsid w:val="00012279"/>
    <w:rsid w:val="000122F5"/>
    <w:rsid w:val="0001233E"/>
    <w:rsid w:val="000123EF"/>
    <w:rsid w:val="00012983"/>
    <w:rsid w:val="00012A5B"/>
    <w:rsid w:val="00012CE5"/>
    <w:rsid w:val="00012E03"/>
    <w:rsid w:val="00012F5D"/>
    <w:rsid w:val="00013098"/>
    <w:rsid w:val="00013199"/>
    <w:rsid w:val="000131A0"/>
    <w:rsid w:val="0001325A"/>
    <w:rsid w:val="000133A0"/>
    <w:rsid w:val="00013958"/>
    <w:rsid w:val="00013FF0"/>
    <w:rsid w:val="00014632"/>
    <w:rsid w:val="000147AD"/>
    <w:rsid w:val="000148E3"/>
    <w:rsid w:val="00015056"/>
    <w:rsid w:val="00015089"/>
    <w:rsid w:val="0001516F"/>
    <w:rsid w:val="000151E9"/>
    <w:rsid w:val="0001520A"/>
    <w:rsid w:val="00015683"/>
    <w:rsid w:val="0001590F"/>
    <w:rsid w:val="00015A3D"/>
    <w:rsid w:val="00015BF1"/>
    <w:rsid w:val="00015C52"/>
    <w:rsid w:val="00015D4A"/>
    <w:rsid w:val="00015E8E"/>
    <w:rsid w:val="0001601E"/>
    <w:rsid w:val="000162D2"/>
    <w:rsid w:val="00016341"/>
    <w:rsid w:val="00016427"/>
    <w:rsid w:val="000165D0"/>
    <w:rsid w:val="00016646"/>
    <w:rsid w:val="000166FF"/>
    <w:rsid w:val="000169BD"/>
    <w:rsid w:val="00016A67"/>
    <w:rsid w:val="00016EDD"/>
    <w:rsid w:val="0001701B"/>
    <w:rsid w:val="00017040"/>
    <w:rsid w:val="000170A3"/>
    <w:rsid w:val="000173E8"/>
    <w:rsid w:val="0001781B"/>
    <w:rsid w:val="00017884"/>
    <w:rsid w:val="00017F6D"/>
    <w:rsid w:val="00020038"/>
    <w:rsid w:val="000200CC"/>
    <w:rsid w:val="000200D6"/>
    <w:rsid w:val="000203B1"/>
    <w:rsid w:val="0002055E"/>
    <w:rsid w:val="00020586"/>
    <w:rsid w:val="00020655"/>
    <w:rsid w:val="00020788"/>
    <w:rsid w:val="000207E7"/>
    <w:rsid w:val="00020C28"/>
    <w:rsid w:val="00020E0F"/>
    <w:rsid w:val="00020E22"/>
    <w:rsid w:val="00020EDB"/>
    <w:rsid w:val="00020F2E"/>
    <w:rsid w:val="00020F7F"/>
    <w:rsid w:val="00021384"/>
    <w:rsid w:val="000213C9"/>
    <w:rsid w:val="00021772"/>
    <w:rsid w:val="00021825"/>
    <w:rsid w:val="00021D7C"/>
    <w:rsid w:val="00021E3F"/>
    <w:rsid w:val="000220E2"/>
    <w:rsid w:val="0002227A"/>
    <w:rsid w:val="0002238F"/>
    <w:rsid w:val="00022443"/>
    <w:rsid w:val="00022562"/>
    <w:rsid w:val="00022635"/>
    <w:rsid w:val="000227F0"/>
    <w:rsid w:val="00022A34"/>
    <w:rsid w:val="00022B34"/>
    <w:rsid w:val="00022BE0"/>
    <w:rsid w:val="00022C70"/>
    <w:rsid w:val="00022D97"/>
    <w:rsid w:val="00022DAD"/>
    <w:rsid w:val="000230D2"/>
    <w:rsid w:val="00023152"/>
    <w:rsid w:val="0002319A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10D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4F2B"/>
    <w:rsid w:val="000250EC"/>
    <w:rsid w:val="000251E3"/>
    <w:rsid w:val="00025720"/>
    <w:rsid w:val="000257C6"/>
    <w:rsid w:val="00026132"/>
    <w:rsid w:val="000262CB"/>
    <w:rsid w:val="000264CB"/>
    <w:rsid w:val="00026668"/>
    <w:rsid w:val="0002668F"/>
    <w:rsid w:val="0002669B"/>
    <w:rsid w:val="000268A8"/>
    <w:rsid w:val="00026951"/>
    <w:rsid w:val="00026AA4"/>
    <w:rsid w:val="00026C33"/>
    <w:rsid w:val="000270C2"/>
    <w:rsid w:val="0002723D"/>
    <w:rsid w:val="00027359"/>
    <w:rsid w:val="000274C2"/>
    <w:rsid w:val="00027601"/>
    <w:rsid w:val="0002768A"/>
    <w:rsid w:val="0002771A"/>
    <w:rsid w:val="00027839"/>
    <w:rsid w:val="00027842"/>
    <w:rsid w:val="000278C7"/>
    <w:rsid w:val="00027BB2"/>
    <w:rsid w:val="00027D59"/>
    <w:rsid w:val="00027F5E"/>
    <w:rsid w:val="00030031"/>
    <w:rsid w:val="000303FB"/>
    <w:rsid w:val="0003043B"/>
    <w:rsid w:val="00030445"/>
    <w:rsid w:val="00030808"/>
    <w:rsid w:val="00030877"/>
    <w:rsid w:val="00030A12"/>
    <w:rsid w:val="00030AB4"/>
    <w:rsid w:val="00030CE9"/>
    <w:rsid w:val="00030E12"/>
    <w:rsid w:val="00030EE7"/>
    <w:rsid w:val="00030FC9"/>
    <w:rsid w:val="000310B3"/>
    <w:rsid w:val="00031B75"/>
    <w:rsid w:val="00031C62"/>
    <w:rsid w:val="00031DE3"/>
    <w:rsid w:val="00031E9B"/>
    <w:rsid w:val="00031EAD"/>
    <w:rsid w:val="00031ECF"/>
    <w:rsid w:val="00031FA7"/>
    <w:rsid w:val="00032105"/>
    <w:rsid w:val="00032219"/>
    <w:rsid w:val="00032555"/>
    <w:rsid w:val="00032614"/>
    <w:rsid w:val="0003267C"/>
    <w:rsid w:val="000329C5"/>
    <w:rsid w:val="00032CCC"/>
    <w:rsid w:val="00032E5C"/>
    <w:rsid w:val="00032E72"/>
    <w:rsid w:val="00033049"/>
    <w:rsid w:val="00033155"/>
    <w:rsid w:val="00033201"/>
    <w:rsid w:val="00033434"/>
    <w:rsid w:val="00033455"/>
    <w:rsid w:val="0003350F"/>
    <w:rsid w:val="000335D3"/>
    <w:rsid w:val="00033A16"/>
    <w:rsid w:val="00033C0A"/>
    <w:rsid w:val="00033D09"/>
    <w:rsid w:val="00033EBF"/>
    <w:rsid w:val="00033EFB"/>
    <w:rsid w:val="00033FCE"/>
    <w:rsid w:val="000342AE"/>
    <w:rsid w:val="00034508"/>
    <w:rsid w:val="0003462E"/>
    <w:rsid w:val="00034947"/>
    <w:rsid w:val="00034992"/>
    <w:rsid w:val="00034DBF"/>
    <w:rsid w:val="00034E19"/>
    <w:rsid w:val="00035028"/>
    <w:rsid w:val="000350B4"/>
    <w:rsid w:val="000350BB"/>
    <w:rsid w:val="000352CC"/>
    <w:rsid w:val="00035633"/>
    <w:rsid w:val="00035A15"/>
    <w:rsid w:val="00035AD7"/>
    <w:rsid w:val="00035E14"/>
    <w:rsid w:val="00036079"/>
    <w:rsid w:val="000366EF"/>
    <w:rsid w:val="00036746"/>
    <w:rsid w:val="00036B15"/>
    <w:rsid w:val="00036B39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3CE"/>
    <w:rsid w:val="0003746F"/>
    <w:rsid w:val="0003757A"/>
    <w:rsid w:val="00037907"/>
    <w:rsid w:val="00037BB1"/>
    <w:rsid w:val="00037BC7"/>
    <w:rsid w:val="00037D2E"/>
    <w:rsid w:val="00037DC2"/>
    <w:rsid w:val="00040143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580"/>
    <w:rsid w:val="00041B73"/>
    <w:rsid w:val="00041BA0"/>
    <w:rsid w:val="00041BE5"/>
    <w:rsid w:val="00041E31"/>
    <w:rsid w:val="00041E7C"/>
    <w:rsid w:val="00042244"/>
    <w:rsid w:val="00042815"/>
    <w:rsid w:val="00042DBE"/>
    <w:rsid w:val="00042E7C"/>
    <w:rsid w:val="00042F70"/>
    <w:rsid w:val="00042F74"/>
    <w:rsid w:val="000431F7"/>
    <w:rsid w:val="00043318"/>
    <w:rsid w:val="000434F1"/>
    <w:rsid w:val="000435FD"/>
    <w:rsid w:val="00043661"/>
    <w:rsid w:val="000436D1"/>
    <w:rsid w:val="00043789"/>
    <w:rsid w:val="00043A1F"/>
    <w:rsid w:val="00043A89"/>
    <w:rsid w:val="00043AFB"/>
    <w:rsid w:val="00043D34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DD9"/>
    <w:rsid w:val="00044EF3"/>
    <w:rsid w:val="00045049"/>
    <w:rsid w:val="000450C2"/>
    <w:rsid w:val="00045368"/>
    <w:rsid w:val="00045533"/>
    <w:rsid w:val="000455D5"/>
    <w:rsid w:val="000457E9"/>
    <w:rsid w:val="00045845"/>
    <w:rsid w:val="000458A5"/>
    <w:rsid w:val="000458CD"/>
    <w:rsid w:val="00045BDF"/>
    <w:rsid w:val="00045C04"/>
    <w:rsid w:val="00045C26"/>
    <w:rsid w:val="00045C94"/>
    <w:rsid w:val="00045D25"/>
    <w:rsid w:val="000460A5"/>
    <w:rsid w:val="00046693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BE"/>
    <w:rsid w:val="00050318"/>
    <w:rsid w:val="000503BD"/>
    <w:rsid w:val="000503EA"/>
    <w:rsid w:val="00050528"/>
    <w:rsid w:val="00050CAA"/>
    <w:rsid w:val="00050CE6"/>
    <w:rsid w:val="00050D0F"/>
    <w:rsid w:val="000510E7"/>
    <w:rsid w:val="0005130C"/>
    <w:rsid w:val="00051579"/>
    <w:rsid w:val="00051854"/>
    <w:rsid w:val="00051977"/>
    <w:rsid w:val="00051CC3"/>
    <w:rsid w:val="00051E66"/>
    <w:rsid w:val="00051ECB"/>
    <w:rsid w:val="00052116"/>
    <w:rsid w:val="0005214B"/>
    <w:rsid w:val="0005259E"/>
    <w:rsid w:val="000526B5"/>
    <w:rsid w:val="00052771"/>
    <w:rsid w:val="000529E3"/>
    <w:rsid w:val="00052A94"/>
    <w:rsid w:val="00052B95"/>
    <w:rsid w:val="00052BA2"/>
    <w:rsid w:val="00052CFE"/>
    <w:rsid w:val="00052D77"/>
    <w:rsid w:val="00052FA9"/>
    <w:rsid w:val="00053007"/>
    <w:rsid w:val="00053023"/>
    <w:rsid w:val="00053030"/>
    <w:rsid w:val="000535B3"/>
    <w:rsid w:val="00053715"/>
    <w:rsid w:val="00053C85"/>
    <w:rsid w:val="00053CD3"/>
    <w:rsid w:val="00053D03"/>
    <w:rsid w:val="00053E1C"/>
    <w:rsid w:val="00054189"/>
    <w:rsid w:val="000542BA"/>
    <w:rsid w:val="00054433"/>
    <w:rsid w:val="0005480A"/>
    <w:rsid w:val="0005486C"/>
    <w:rsid w:val="00054BCD"/>
    <w:rsid w:val="00054CDD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D"/>
    <w:rsid w:val="0005684E"/>
    <w:rsid w:val="00056B35"/>
    <w:rsid w:val="00056BAA"/>
    <w:rsid w:val="00056ED5"/>
    <w:rsid w:val="000571E2"/>
    <w:rsid w:val="000573E0"/>
    <w:rsid w:val="0005757A"/>
    <w:rsid w:val="00057606"/>
    <w:rsid w:val="00057920"/>
    <w:rsid w:val="000579F8"/>
    <w:rsid w:val="00057BE7"/>
    <w:rsid w:val="00057CD9"/>
    <w:rsid w:val="00057D02"/>
    <w:rsid w:val="00057FFE"/>
    <w:rsid w:val="000600B7"/>
    <w:rsid w:val="000601EB"/>
    <w:rsid w:val="00060225"/>
    <w:rsid w:val="0006031A"/>
    <w:rsid w:val="00060377"/>
    <w:rsid w:val="0006073C"/>
    <w:rsid w:val="000609FC"/>
    <w:rsid w:val="00060D49"/>
    <w:rsid w:val="00060D4D"/>
    <w:rsid w:val="00060E27"/>
    <w:rsid w:val="00060F42"/>
    <w:rsid w:val="00060FC0"/>
    <w:rsid w:val="00060FC7"/>
    <w:rsid w:val="000616FD"/>
    <w:rsid w:val="00061848"/>
    <w:rsid w:val="00061919"/>
    <w:rsid w:val="0006195F"/>
    <w:rsid w:val="00061FBC"/>
    <w:rsid w:val="000620E3"/>
    <w:rsid w:val="000620FB"/>
    <w:rsid w:val="0006210D"/>
    <w:rsid w:val="00062139"/>
    <w:rsid w:val="0006221A"/>
    <w:rsid w:val="000624D9"/>
    <w:rsid w:val="0006276B"/>
    <w:rsid w:val="000627B3"/>
    <w:rsid w:val="000627C9"/>
    <w:rsid w:val="000629D8"/>
    <w:rsid w:val="00062B3D"/>
    <w:rsid w:val="00062EDB"/>
    <w:rsid w:val="0006339B"/>
    <w:rsid w:val="000634C4"/>
    <w:rsid w:val="0006366B"/>
    <w:rsid w:val="00063825"/>
    <w:rsid w:val="000638D5"/>
    <w:rsid w:val="00063A3D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290"/>
    <w:rsid w:val="000653E7"/>
    <w:rsid w:val="000654F5"/>
    <w:rsid w:val="00065514"/>
    <w:rsid w:val="00065766"/>
    <w:rsid w:val="000659B7"/>
    <w:rsid w:val="00065A43"/>
    <w:rsid w:val="00065CF4"/>
    <w:rsid w:val="00065DAB"/>
    <w:rsid w:val="00065E0D"/>
    <w:rsid w:val="0006616F"/>
    <w:rsid w:val="0006632A"/>
    <w:rsid w:val="00066331"/>
    <w:rsid w:val="000663E5"/>
    <w:rsid w:val="0006689A"/>
    <w:rsid w:val="0006689B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947"/>
    <w:rsid w:val="00067A9A"/>
    <w:rsid w:val="00067BA5"/>
    <w:rsid w:val="00067CDC"/>
    <w:rsid w:val="00067DF5"/>
    <w:rsid w:val="00067E03"/>
    <w:rsid w:val="00070288"/>
    <w:rsid w:val="00070381"/>
    <w:rsid w:val="00070498"/>
    <w:rsid w:val="000707AD"/>
    <w:rsid w:val="00070A9D"/>
    <w:rsid w:val="00070E0E"/>
    <w:rsid w:val="00071005"/>
    <w:rsid w:val="000712B4"/>
    <w:rsid w:val="000713CA"/>
    <w:rsid w:val="000715E8"/>
    <w:rsid w:val="0007185A"/>
    <w:rsid w:val="000718DD"/>
    <w:rsid w:val="00071C3C"/>
    <w:rsid w:val="00071D0E"/>
    <w:rsid w:val="00071DE4"/>
    <w:rsid w:val="00071E0D"/>
    <w:rsid w:val="00071E7A"/>
    <w:rsid w:val="00071E82"/>
    <w:rsid w:val="00071F9E"/>
    <w:rsid w:val="00072455"/>
    <w:rsid w:val="00072657"/>
    <w:rsid w:val="000726FD"/>
    <w:rsid w:val="00072A15"/>
    <w:rsid w:val="00073110"/>
    <w:rsid w:val="0007319D"/>
    <w:rsid w:val="0007349E"/>
    <w:rsid w:val="000737A9"/>
    <w:rsid w:val="00073929"/>
    <w:rsid w:val="000739C6"/>
    <w:rsid w:val="000739F5"/>
    <w:rsid w:val="00073AFB"/>
    <w:rsid w:val="00073BCB"/>
    <w:rsid w:val="00073CBF"/>
    <w:rsid w:val="00073D7F"/>
    <w:rsid w:val="00073EDA"/>
    <w:rsid w:val="00074022"/>
    <w:rsid w:val="000740CA"/>
    <w:rsid w:val="0007417C"/>
    <w:rsid w:val="000741CC"/>
    <w:rsid w:val="000742D2"/>
    <w:rsid w:val="00074577"/>
    <w:rsid w:val="000746EE"/>
    <w:rsid w:val="0007477E"/>
    <w:rsid w:val="0007499C"/>
    <w:rsid w:val="00074A78"/>
    <w:rsid w:val="00074DAD"/>
    <w:rsid w:val="00074E88"/>
    <w:rsid w:val="0007505A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5A1"/>
    <w:rsid w:val="000766DC"/>
    <w:rsid w:val="000767D3"/>
    <w:rsid w:val="000769CA"/>
    <w:rsid w:val="00076B6A"/>
    <w:rsid w:val="00076C8C"/>
    <w:rsid w:val="00076CD8"/>
    <w:rsid w:val="00076CDA"/>
    <w:rsid w:val="00076F6A"/>
    <w:rsid w:val="000774D8"/>
    <w:rsid w:val="000775A3"/>
    <w:rsid w:val="0007764D"/>
    <w:rsid w:val="000776E0"/>
    <w:rsid w:val="00077751"/>
    <w:rsid w:val="00077A1C"/>
    <w:rsid w:val="00077A2E"/>
    <w:rsid w:val="00077B28"/>
    <w:rsid w:val="00077BF0"/>
    <w:rsid w:val="00077EAB"/>
    <w:rsid w:val="00077F7B"/>
    <w:rsid w:val="00077FCF"/>
    <w:rsid w:val="00077FE2"/>
    <w:rsid w:val="00080338"/>
    <w:rsid w:val="00080481"/>
    <w:rsid w:val="000805A5"/>
    <w:rsid w:val="00080601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196"/>
    <w:rsid w:val="000812C8"/>
    <w:rsid w:val="0008174E"/>
    <w:rsid w:val="00081BBA"/>
    <w:rsid w:val="00082215"/>
    <w:rsid w:val="0008239B"/>
    <w:rsid w:val="000823A2"/>
    <w:rsid w:val="00082518"/>
    <w:rsid w:val="000828F0"/>
    <w:rsid w:val="00083221"/>
    <w:rsid w:val="00083237"/>
    <w:rsid w:val="00083451"/>
    <w:rsid w:val="000837FE"/>
    <w:rsid w:val="00083929"/>
    <w:rsid w:val="000839F4"/>
    <w:rsid w:val="00083D31"/>
    <w:rsid w:val="00083E04"/>
    <w:rsid w:val="00083F0B"/>
    <w:rsid w:val="000841B4"/>
    <w:rsid w:val="00084630"/>
    <w:rsid w:val="00084639"/>
    <w:rsid w:val="0008485C"/>
    <w:rsid w:val="00084A73"/>
    <w:rsid w:val="00084AFE"/>
    <w:rsid w:val="00084B57"/>
    <w:rsid w:val="00084BA0"/>
    <w:rsid w:val="00084BFC"/>
    <w:rsid w:val="00084D7C"/>
    <w:rsid w:val="00084E8C"/>
    <w:rsid w:val="00085191"/>
    <w:rsid w:val="0008535C"/>
    <w:rsid w:val="000853E1"/>
    <w:rsid w:val="00085533"/>
    <w:rsid w:val="00085550"/>
    <w:rsid w:val="00085584"/>
    <w:rsid w:val="00085788"/>
    <w:rsid w:val="00085B2B"/>
    <w:rsid w:val="00085D23"/>
    <w:rsid w:val="00085D64"/>
    <w:rsid w:val="00085E3A"/>
    <w:rsid w:val="00085E91"/>
    <w:rsid w:val="00085EAB"/>
    <w:rsid w:val="00085F56"/>
    <w:rsid w:val="000861FD"/>
    <w:rsid w:val="000863E5"/>
    <w:rsid w:val="00086423"/>
    <w:rsid w:val="000864E1"/>
    <w:rsid w:val="0008679F"/>
    <w:rsid w:val="0008695A"/>
    <w:rsid w:val="00086B43"/>
    <w:rsid w:val="000870AB"/>
    <w:rsid w:val="00087304"/>
    <w:rsid w:val="000873A1"/>
    <w:rsid w:val="000873C1"/>
    <w:rsid w:val="000874DC"/>
    <w:rsid w:val="00087566"/>
    <w:rsid w:val="00087780"/>
    <w:rsid w:val="000879B1"/>
    <w:rsid w:val="00087A25"/>
    <w:rsid w:val="00087ABB"/>
    <w:rsid w:val="00090040"/>
    <w:rsid w:val="00090192"/>
    <w:rsid w:val="000903A0"/>
    <w:rsid w:val="000903EA"/>
    <w:rsid w:val="000904E4"/>
    <w:rsid w:val="00090503"/>
    <w:rsid w:val="000906AA"/>
    <w:rsid w:val="00090860"/>
    <w:rsid w:val="00090BFF"/>
    <w:rsid w:val="00090C0A"/>
    <w:rsid w:val="00090E29"/>
    <w:rsid w:val="00090EF2"/>
    <w:rsid w:val="00091360"/>
    <w:rsid w:val="000915DE"/>
    <w:rsid w:val="00091645"/>
    <w:rsid w:val="00091694"/>
    <w:rsid w:val="00091881"/>
    <w:rsid w:val="00091A5B"/>
    <w:rsid w:val="00091C18"/>
    <w:rsid w:val="00091E87"/>
    <w:rsid w:val="00092071"/>
    <w:rsid w:val="00092140"/>
    <w:rsid w:val="00092175"/>
    <w:rsid w:val="0009217C"/>
    <w:rsid w:val="000921BB"/>
    <w:rsid w:val="00092224"/>
    <w:rsid w:val="0009247D"/>
    <w:rsid w:val="000925DB"/>
    <w:rsid w:val="00092780"/>
    <w:rsid w:val="0009287C"/>
    <w:rsid w:val="00092AD1"/>
    <w:rsid w:val="00092C4E"/>
    <w:rsid w:val="00092E23"/>
    <w:rsid w:val="00092EB1"/>
    <w:rsid w:val="00092FF0"/>
    <w:rsid w:val="00093050"/>
    <w:rsid w:val="00093203"/>
    <w:rsid w:val="00093238"/>
    <w:rsid w:val="000934D5"/>
    <w:rsid w:val="000935D8"/>
    <w:rsid w:val="000935EE"/>
    <w:rsid w:val="000936BE"/>
    <w:rsid w:val="0009389B"/>
    <w:rsid w:val="000938B8"/>
    <w:rsid w:val="00093E7B"/>
    <w:rsid w:val="00094198"/>
    <w:rsid w:val="00094289"/>
    <w:rsid w:val="0009432E"/>
    <w:rsid w:val="0009459D"/>
    <w:rsid w:val="00094787"/>
    <w:rsid w:val="000947E4"/>
    <w:rsid w:val="000948BE"/>
    <w:rsid w:val="0009496E"/>
    <w:rsid w:val="00094B0A"/>
    <w:rsid w:val="00094B73"/>
    <w:rsid w:val="00094DC4"/>
    <w:rsid w:val="00094F2D"/>
    <w:rsid w:val="00094FC3"/>
    <w:rsid w:val="000953D5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15A"/>
    <w:rsid w:val="0009654F"/>
    <w:rsid w:val="000965F0"/>
    <w:rsid w:val="00096B00"/>
    <w:rsid w:val="00096DFF"/>
    <w:rsid w:val="00097402"/>
    <w:rsid w:val="000976D3"/>
    <w:rsid w:val="000978BD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5D5"/>
    <w:rsid w:val="000A265F"/>
    <w:rsid w:val="000A271E"/>
    <w:rsid w:val="000A27B7"/>
    <w:rsid w:val="000A2C4E"/>
    <w:rsid w:val="000A2D21"/>
    <w:rsid w:val="000A2D96"/>
    <w:rsid w:val="000A2DD4"/>
    <w:rsid w:val="000A2EDD"/>
    <w:rsid w:val="000A3069"/>
    <w:rsid w:val="000A3380"/>
    <w:rsid w:val="000A3394"/>
    <w:rsid w:val="000A396F"/>
    <w:rsid w:val="000A3B02"/>
    <w:rsid w:val="000A3CA5"/>
    <w:rsid w:val="000A3D67"/>
    <w:rsid w:val="000A3DD8"/>
    <w:rsid w:val="000A4023"/>
    <w:rsid w:val="000A4346"/>
    <w:rsid w:val="000A466B"/>
    <w:rsid w:val="000A47EC"/>
    <w:rsid w:val="000A48F7"/>
    <w:rsid w:val="000A4939"/>
    <w:rsid w:val="000A4A96"/>
    <w:rsid w:val="000A4B36"/>
    <w:rsid w:val="000A4B6A"/>
    <w:rsid w:val="000A4B90"/>
    <w:rsid w:val="000A4D6F"/>
    <w:rsid w:val="000A4FE3"/>
    <w:rsid w:val="000A50D0"/>
    <w:rsid w:val="000A50D6"/>
    <w:rsid w:val="000A50E0"/>
    <w:rsid w:val="000A52E2"/>
    <w:rsid w:val="000A5362"/>
    <w:rsid w:val="000A538B"/>
    <w:rsid w:val="000A5495"/>
    <w:rsid w:val="000A573A"/>
    <w:rsid w:val="000A5D0F"/>
    <w:rsid w:val="000A5D75"/>
    <w:rsid w:val="000A5FCB"/>
    <w:rsid w:val="000A648B"/>
    <w:rsid w:val="000A6577"/>
    <w:rsid w:val="000A660F"/>
    <w:rsid w:val="000A6B1B"/>
    <w:rsid w:val="000A6E08"/>
    <w:rsid w:val="000A6F0F"/>
    <w:rsid w:val="000A6FA6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CA2"/>
    <w:rsid w:val="000A7CB7"/>
    <w:rsid w:val="000A7E11"/>
    <w:rsid w:val="000A7E2F"/>
    <w:rsid w:val="000A7EC4"/>
    <w:rsid w:val="000B0131"/>
    <w:rsid w:val="000B03B5"/>
    <w:rsid w:val="000B0489"/>
    <w:rsid w:val="000B0560"/>
    <w:rsid w:val="000B080D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4C3"/>
    <w:rsid w:val="000B1764"/>
    <w:rsid w:val="000B17A4"/>
    <w:rsid w:val="000B17B9"/>
    <w:rsid w:val="000B17C1"/>
    <w:rsid w:val="000B18D6"/>
    <w:rsid w:val="000B18DA"/>
    <w:rsid w:val="000B18F9"/>
    <w:rsid w:val="000B1A5F"/>
    <w:rsid w:val="000B1B3E"/>
    <w:rsid w:val="000B1C79"/>
    <w:rsid w:val="000B2136"/>
    <w:rsid w:val="000B22C4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B1A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148"/>
    <w:rsid w:val="000B52F1"/>
    <w:rsid w:val="000B539E"/>
    <w:rsid w:val="000B5584"/>
    <w:rsid w:val="000B55D5"/>
    <w:rsid w:val="000B57AC"/>
    <w:rsid w:val="000B58DF"/>
    <w:rsid w:val="000B5936"/>
    <w:rsid w:val="000B5960"/>
    <w:rsid w:val="000B59D4"/>
    <w:rsid w:val="000B5A35"/>
    <w:rsid w:val="000B5B27"/>
    <w:rsid w:val="000B5CC6"/>
    <w:rsid w:val="000B5CCD"/>
    <w:rsid w:val="000B5E8B"/>
    <w:rsid w:val="000B5ECD"/>
    <w:rsid w:val="000B5FDA"/>
    <w:rsid w:val="000B629C"/>
    <w:rsid w:val="000B65E2"/>
    <w:rsid w:val="000B6669"/>
    <w:rsid w:val="000B666B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07"/>
    <w:rsid w:val="000B73B2"/>
    <w:rsid w:val="000B73D3"/>
    <w:rsid w:val="000B75CD"/>
    <w:rsid w:val="000B75ED"/>
    <w:rsid w:val="000B770F"/>
    <w:rsid w:val="000B773F"/>
    <w:rsid w:val="000B7878"/>
    <w:rsid w:val="000B7932"/>
    <w:rsid w:val="000B7A7B"/>
    <w:rsid w:val="000B7A82"/>
    <w:rsid w:val="000B7CD9"/>
    <w:rsid w:val="000B7D51"/>
    <w:rsid w:val="000B7E27"/>
    <w:rsid w:val="000B7F25"/>
    <w:rsid w:val="000C0055"/>
    <w:rsid w:val="000C00BB"/>
    <w:rsid w:val="000C0124"/>
    <w:rsid w:val="000C01AA"/>
    <w:rsid w:val="000C01F1"/>
    <w:rsid w:val="000C029B"/>
    <w:rsid w:val="000C0419"/>
    <w:rsid w:val="000C045F"/>
    <w:rsid w:val="000C05A5"/>
    <w:rsid w:val="000C0698"/>
    <w:rsid w:val="000C06C8"/>
    <w:rsid w:val="000C0E03"/>
    <w:rsid w:val="000C0F83"/>
    <w:rsid w:val="000C0F9A"/>
    <w:rsid w:val="000C11AB"/>
    <w:rsid w:val="000C1715"/>
    <w:rsid w:val="000C172B"/>
    <w:rsid w:val="000C1918"/>
    <w:rsid w:val="000C19B4"/>
    <w:rsid w:val="000C1AB4"/>
    <w:rsid w:val="000C1BD6"/>
    <w:rsid w:val="000C1C01"/>
    <w:rsid w:val="000C1D61"/>
    <w:rsid w:val="000C1E4C"/>
    <w:rsid w:val="000C1FBB"/>
    <w:rsid w:val="000C21B5"/>
    <w:rsid w:val="000C21C8"/>
    <w:rsid w:val="000C2274"/>
    <w:rsid w:val="000C23C5"/>
    <w:rsid w:val="000C2435"/>
    <w:rsid w:val="000C246A"/>
    <w:rsid w:val="000C2530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33A"/>
    <w:rsid w:val="000C43C9"/>
    <w:rsid w:val="000C443C"/>
    <w:rsid w:val="000C45B9"/>
    <w:rsid w:val="000C471D"/>
    <w:rsid w:val="000C47C4"/>
    <w:rsid w:val="000C47FB"/>
    <w:rsid w:val="000C4820"/>
    <w:rsid w:val="000C4A55"/>
    <w:rsid w:val="000C4AF2"/>
    <w:rsid w:val="000C4DF0"/>
    <w:rsid w:val="000C4F0E"/>
    <w:rsid w:val="000C4F1D"/>
    <w:rsid w:val="000C4FCF"/>
    <w:rsid w:val="000C5061"/>
    <w:rsid w:val="000C5095"/>
    <w:rsid w:val="000C534C"/>
    <w:rsid w:val="000C53B8"/>
    <w:rsid w:val="000C5422"/>
    <w:rsid w:val="000C5463"/>
    <w:rsid w:val="000C5878"/>
    <w:rsid w:val="000C5949"/>
    <w:rsid w:val="000C598D"/>
    <w:rsid w:val="000C5A91"/>
    <w:rsid w:val="000C5B48"/>
    <w:rsid w:val="000C5DDE"/>
    <w:rsid w:val="000C5E55"/>
    <w:rsid w:val="000C5EFB"/>
    <w:rsid w:val="000C5F1E"/>
    <w:rsid w:val="000C6083"/>
    <w:rsid w:val="000C609B"/>
    <w:rsid w:val="000C6121"/>
    <w:rsid w:val="000C6148"/>
    <w:rsid w:val="000C61E0"/>
    <w:rsid w:val="000C61E9"/>
    <w:rsid w:val="000C63C6"/>
    <w:rsid w:val="000C640B"/>
    <w:rsid w:val="000C652B"/>
    <w:rsid w:val="000C690A"/>
    <w:rsid w:val="000C6916"/>
    <w:rsid w:val="000C692F"/>
    <w:rsid w:val="000C6A86"/>
    <w:rsid w:val="000C6AE3"/>
    <w:rsid w:val="000C6B3B"/>
    <w:rsid w:val="000C6B85"/>
    <w:rsid w:val="000C6D29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86F"/>
    <w:rsid w:val="000C79C7"/>
    <w:rsid w:val="000C79DA"/>
    <w:rsid w:val="000C7A1C"/>
    <w:rsid w:val="000C7A5A"/>
    <w:rsid w:val="000C7DC4"/>
    <w:rsid w:val="000C7FAF"/>
    <w:rsid w:val="000C7FD0"/>
    <w:rsid w:val="000D0267"/>
    <w:rsid w:val="000D0287"/>
    <w:rsid w:val="000D0488"/>
    <w:rsid w:val="000D0544"/>
    <w:rsid w:val="000D0704"/>
    <w:rsid w:val="000D073F"/>
    <w:rsid w:val="000D0893"/>
    <w:rsid w:val="000D0A64"/>
    <w:rsid w:val="000D0CB3"/>
    <w:rsid w:val="000D0E42"/>
    <w:rsid w:val="000D0FAE"/>
    <w:rsid w:val="000D1029"/>
    <w:rsid w:val="000D1051"/>
    <w:rsid w:val="000D10E6"/>
    <w:rsid w:val="000D13E2"/>
    <w:rsid w:val="000D14A1"/>
    <w:rsid w:val="000D1525"/>
    <w:rsid w:val="000D16C1"/>
    <w:rsid w:val="000D1A76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7B"/>
    <w:rsid w:val="000D2EEA"/>
    <w:rsid w:val="000D3012"/>
    <w:rsid w:val="000D312D"/>
    <w:rsid w:val="000D31F7"/>
    <w:rsid w:val="000D35A7"/>
    <w:rsid w:val="000D35E5"/>
    <w:rsid w:val="000D3887"/>
    <w:rsid w:val="000D3C23"/>
    <w:rsid w:val="000D3FE9"/>
    <w:rsid w:val="000D4195"/>
    <w:rsid w:val="000D42B6"/>
    <w:rsid w:val="000D42EC"/>
    <w:rsid w:val="000D434F"/>
    <w:rsid w:val="000D452E"/>
    <w:rsid w:val="000D46F2"/>
    <w:rsid w:val="000D4773"/>
    <w:rsid w:val="000D4795"/>
    <w:rsid w:val="000D4864"/>
    <w:rsid w:val="000D4AED"/>
    <w:rsid w:val="000D4B7E"/>
    <w:rsid w:val="000D4C10"/>
    <w:rsid w:val="000D4CEA"/>
    <w:rsid w:val="000D4DB6"/>
    <w:rsid w:val="000D4EAB"/>
    <w:rsid w:val="000D51F9"/>
    <w:rsid w:val="000D533C"/>
    <w:rsid w:val="000D54FD"/>
    <w:rsid w:val="000D5524"/>
    <w:rsid w:val="000D56E2"/>
    <w:rsid w:val="000D5724"/>
    <w:rsid w:val="000D5730"/>
    <w:rsid w:val="000D575B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283"/>
    <w:rsid w:val="000D74FE"/>
    <w:rsid w:val="000D775D"/>
    <w:rsid w:val="000D7952"/>
    <w:rsid w:val="000D7A7B"/>
    <w:rsid w:val="000D7B9C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61D"/>
    <w:rsid w:val="000E06E8"/>
    <w:rsid w:val="000E07D9"/>
    <w:rsid w:val="000E0844"/>
    <w:rsid w:val="000E0C03"/>
    <w:rsid w:val="000E1015"/>
    <w:rsid w:val="000E108F"/>
    <w:rsid w:val="000E1236"/>
    <w:rsid w:val="000E1238"/>
    <w:rsid w:val="000E149A"/>
    <w:rsid w:val="000E1545"/>
    <w:rsid w:val="000E1633"/>
    <w:rsid w:val="000E17E7"/>
    <w:rsid w:val="000E1905"/>
    <w:rsid w:val="000E1C85"/>
    <w:rsid w:val="000E1D8C"/>
    <w:rsid w:val="000E1E38"/>
    <w:rsid w:val="000E1F05"/>
    <w:rsid w:val="000E20C2"/>
    <w:rsid w:val="000E21AE"/>
    <w:rsid w:val="000E24CD"/>
    <w:rsid w:val="000E2707"/>
    <w:rsid w:val="000E272E"/>
    <w:rsid w:val="000E2A50"/>
    <w:rsid w:val="000E2C34"/>
    <w:rsid w:val="000E2D06"/>
    <w:rsid w:val="000E2DF9"/>
    <w:rsid w:val="000E2E17"/>
    <w:rsid w:val="000E2E84"/>
    <w:rsid w:val="000E2ED8"/>
    <w:rsid w:val="000E2EE4"/>
    <w:rsid w:val="000E30D7"/>
    <w:rsid w:val="000E31DA"/>
    <w:rsid w:val="000E3352"/>
    <w:rsid w:val="000E3683"/>
    <w:rsid w:val="000E376B"/>
    <w:rsid w:val="000E37D8"/>
    <w:rsid w:val="000E37FC"/>
    <w:rsid w:val="000E3911"/>
    <w:rsid w:val="000E3996"/>
    <w:rsid w:val="000E39A9"/>
    <w:rsid w:val="000E3B80"/>
    <w:rsid w:val="000E3E2A"/>
    <w:rsid w:val="000E3E4C"/>
    <w:rsid w:val="000E3EEA"/>
    <w:rsid w:val="000E411E"/>
    <w:rsid w:val="000E4673"/>
    <w:rsid w:val="000E4811"/>
    <w:rsid w:val="000E49CB"/>
    <w:rsid w:val="000E4C2C"/>
    <w:rsid w:val="000E4CA7"/>
    <w:rsid w:val="000E4D5B"/>
    <w:rsid w:val="000E504E"/>
    <w:rsid w:val="000E50F0"/>
    <w:rsid w:val="000E5130"/>
    <w:rsid w:val="000E515D"/>
    <w:rsid w:val="000E531B"/>
    <w:rsid w:val="000E5320"/>
    <w:rsid w:val="000E536D"/>
    <w:rsid w:val="000E550A"/>
    <w:rsid w:val="000E5931"/>
    <w:rsid w:val="000E5952"/>
    <w:rsid w:val="000E5BCC"/>
    <w:rsid w:val="000E5C56"/>
    <w:rsid w:val="000E5C71"/>
    <w:rsid w:val="000E5C81"/>
    <w:rsid w:val="000E5EA3"/>
    <w:rsid w:val="000E5FED"/>
    <w:rsid w:val="000E6013"/>
    <w:rsid w:val="000E60BA"/>
    <w:rsid w:val="000E616C"/>
    <w:rsid w:val="000E61D3"/>
    <w:rsid w:val="000E6462"/>
    <w:rsid w:val="000E667F"/>
    <w:rsid w:val="000E66A9"/>
    <w:rsid w:val="000E6D10"/>
    <w:rsid w:val="000E6EA1"/>
    <w:rsid w:val="000E6F73"/>
    <w:rsid w:val="000E7251"/>
    <w:rsid w:val="000E7617"/>
    <w:rsid w:val="000E776C"/>
    <w:rsid w:val="000E7821"/>
    <w:rsid w:val="000E7871"/>
    <w:rsid w:val="000E78AF"/>
    <w:rsid w:val="000E78BD"/>
    <w:rsid w:val="000E78CA"/>
    <w:rsid w:val="000E7CC6"/>
    <w:rsid w:val="000E7E4F"/>
    <w:rsid w:val="000E7E9B"/>
    <w:rsid w:val="000E7FE4"/>
    <w:rsid w:val="000F003F"/>
    <w:rsid w:val="000F0202"/>
    <w:rsid w:val="000F023D"/>
    <w:rsid w:val="000F0320"/>
    <w:rsid w:val="000F0321"/>
    <w:rsid w:val="000F044E"/>
    <w:rsid w:val="000F047A"/>
    <w:rsid w:val="000F04DA"/>
    <w:rsid w:val="000F06D6"/>
    <w:rsid w:val="000F0706"/>
    <w:rsid w:val="000F0989"/>
    <w:rsid w:val="000F0A2E"/>
    <w:rsid w:val="000F0FE9"/>
    <w:rsid w:val="000F152B"/>
    <w:rsid w:val="000F1631"/>
    <w:rsid w:val="000F1653"/>
    <w:rsid w:val="000F1749"/>
    <w:rsid w:val="000F18A2"/>
    <w:rsid w:val="000F191B"/>
    <w:rsid w:val="000F1BD9"/>
    <w:rsid w:val="000F1C13"/>
    <w:rsid w:val="000F1FF4"/>
    <w:rsid w:val="000F24AC"/>
    <w:rsid w:val="000F2646"/>
    <w:rsid w:val="000F2792"/>
    <w:rsid w:val="000F2A28"/>
    <w:rsid w:val="000F2A2D"/>
    <w:rsid w:val="000F2D9F"/>
    <w:rsid w:val="000F2E95"/>
    <w:rsid w:val="000F2F41"/>
    <w:rsid w:val="000F2F87"/>
    <w:rsid w:val="000F301F"/>
    <w:rsid w:val="000F3043"/>
    <w:rsid w:val="000F3051"/>
    <w:rsid w:val="000F314A"/>
    <w:rsid w:val="000F33FD"/>
    <w:rsid w:val="000F34E4"/>
    <w:rsid w:val="000F3614"/>
    <w:rsid w:val="000F3971"/>
    <w:rsid w:val="000F3BC9"/>
    <w:rsid w:val="000F3D2C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3BD"/>
    <w:rsid w:val="000F53C7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1B0"/>
    <w:rsid w:val="000F6385"/>
    <w:rsid w:val="000F640B"/>
    <w:rsid w:val="000F6430"/>
    <w:rsid w:val="000F67FE"/>
    <w:rsid w:val="000F69F4"/>
    <w:rsid w:val="000F6B53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10006B"/>
    <w:rsid w:val="0010011E"/>
    <w:rsid w:val="001001BE"/>
    <w:rsid w:val="0010032B"/>
    <w:rsid w:val="00100837"/>
    <w:rsid w:val="0010085B"/>
    <w:rsid w:val="00100D05"/>
    <w:rsid w:val="00100F4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3CD"/>
    <w:rsid w:val="00102514"/>
    <w:rsid w:val="00102522"/>
    <w:rsid w:val="001026CC"/>
    <w:rsid w:val="00102789"/>
    <w:rsid w:val="00102D78"/>
    <w:rsid w:val="00102FDF"/>
    <w:rsid w:val="0010325B"/>
    <w:rsid w:val="00103350"/>
    <w:rsid w:val="00103391"/>
    <w:rsid w:val="001033B1"/>
    <w:rsid w:val="0010375A"/>
    <w:rsid w:val="001038DC"/>
    <w:rsid w:val="00103930"/>
    <w:rsid w:val="00103FCD"/>
    <w:rsid w:val="00104061"/>
    <w:rsid w:val="00104130"/>
    <w:rsid w:val="001041C2"/>
    <w:rsid w:val="001042BB"/>
    <w:rsid w:val="0010463E"/>
    <w:rsid w:val="001046A7"/>
    <w:rsid w:val="001048E5"/>
    <w:rsid w:val="00104C69"/>
    <w:rsid w:val="00104C8D"/>
    <w:rsid w:val="00104D27"/>
    <w:rsid w:val="00104D8B"/>
    <w:rsid w:val="00104DEA"/>
    <w:rsid w:val="00104E68"/>
    <w:rsid w:val="001054C5"/>
    <w:rsid w:val="0010569E"/>
    <w:rsid w:val="00105A2F"/>
    <w:rsid w:val="00105B1C"/>
    <w:rsid w:val="00105B4F"/>
    <w:rsid w:val="00105E13"/>
    <w:rsid w:val="001062D8"/>
    <w:rsid w:val="0010637B"/>
    <w:rsid w:val="00106582"/>
    <w:rsid w:val="00106588"/>
    <w:rsid w:val="001066B4"/>
    <w:rsid w:val="00106713"/>
    <w:rsid w:val="0010687F"/>
    <w:rsid w:val="001068C4"/>
    <w:rsid w:val="001068D1"/>
    <w:rsid w:val="001068F7"/>
    <w:rsid w:val="00106B42"/>
    <w:rsid w:val="00106BB9"/>
    <w:rsid w:val="00106CDD"/>
    <w:rsid w:val="001071D4"/>
    <w:rsid w:val="0010742C"/>
    <w:rsid w:val="00107715"/>
    <w:rsid w:val="00107733"/>
    <w:rsid w:val="00107740"/>
    <w:rsid w:val="0010782C"/>
    <w:rsid w:val="00107950"/>
    <w:rsid w:val="00107CC0"/>
    <w:rsid w:val="00107D7E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605"/>
    <w:rsid w:val="001109E9"/>
    <w:rsid w:val="00110AE8"/>
    <w:rsid w:val="00110C0C"/>
    <w:rsid w:val="00110C83"/>
    <w:rsid w:val="00110D27"/>
    <w:rsid w:val="00110FD6"/>
    <w:rsid w:val="001111A0"/>
    <w:rsid w:val="001113A1"/>
    <w:rsid w:val="0011140C"/>
    <w:rsid w:val="00111477"/>
    <w:rsid w:val="001116A5"/>
    <w:rsid w:val="00111725"/>
    <w:rsid w:val="0011197C"/>
    <w:rsid w:val="001119B6"/>
    <w:rsid w:val="00111DAA"/>
    <w:rsid w:val="00111DB6"/>
    <w:rsid w:val="00111E0F"/>
    <w:rsid w:val="0011215B"/>
    <w:rsid w:val="00112224"/>
    <w:rsid w:val="001122C0"/>
    <w:rsid w:val="00112711"/>
    <w:rsid w:val="0011290F"/>
    <w:rsid w:val="00112BE5"/>
    <w:rsid w:val="00112BEA"/>
    <w:rsid w:val="00112C06"/>
    <w:rsid w:val="00112C12"/>
    <w:rsid w:val="00112C16"/>
    <w:rsid w:val="00112D27"/>
    <w:rsid w:val="00112FF0"/>
    <w:rsid w:val="00113642"/>
    <w:rsid w:val="001136A6"/>
    <w:rsid w:val="00113713"/>
    <w:rsid w:val="001139F9"/>
    <w:rsid w:val="00113B28"/>
    <w:rsid w:val="00113E03"/>
    <w:rsid w:val="00113E93"/>
    <w:rsid w:val="00113F08"/>
    <w:rsid w:val="00113FF0"/>
    <w:rsid w:val="001141F5"/>
    <w:rsid w:val="0011427B"/>
    <w:rsid w:val="00114383"/>
    <w:rsid w:val="0011445C"/>
    <w:rsid w:val="00114538"/>
    <w:rsid w:val="00114667"/>
    <w:rsid w:val="0011478C"/>
    <w:rsid w:val="001148E3"/>
    <w:rsid w:val="00114958"/>
    <w:rsid w:val="0011496A"/>
    <w:rsid w:val="00114BBF"/>
    <w:rsid w:val="00114F1B"/>
    <w:rsid w:val="00115336"/>
    <w:rsid w:val="00115437"/>
    <w:rsid w:val="001156DF"/>
    <w:rsid w:val="00115802"/>
    <w:rsid w:val="00115904"/>
    <w:rsid w:val="0011592F"/>
    <w:rsid w:val="00115A53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71"/>
    <w:rsid w:val="001173A1"/>
    <w:rsid w:val="00117477"/>
    <w:rsid w:val="0011769C"/>
    <w:rsid w:val="001177B8"/>
    <w:rsid w:val="001178B6"/>
    <w:rsid w:val="00117BD2"/>
    <w:rsid w:val="00117CE1"/>
    <w:rsid w:val="00117D6F"/>
    <w:rsid w:val="00117E2F"/>
    <w:rsid w:val="00117E5E"/>
    <w:rsid w:val="0012001F"/>
    <w:rsid w:val="0012007A"/>
    <w:rsid w:val="0012011F"/>
    <w:rsid w:val="001201FB"/>
    <w:rsid w:val="001202E8"/>
    <w:rsid w:val="0012047C"/>
    <w:rsid w:val="0012050A"/>
    <w:rsid w:val="00120737"/>
    <w:rsid w:val="00120924"/>
    <w:rsid w:val="0012096E"/>
    <w:rsid w:val="001209E9"/>
    <w:rsid w:val="00120AFE"/>
    <w:rsid w:val="00120B11"/>
    <w:rsid w:val="00120C25"/>
    <w:rsid w:val="00120C4E"/>
    <w:rsid w:val="00120C72"/>
    <w:rsid w:val="00120DDF"/>
    <w:rsid w:val="00121095"/>
    <w:rsid w:val="001210B1"/>
    <w:rsid w:val="0012111A"/>
    <w:rsid w:val="00121327"/>
    <w:rsid w:val="001214E1"/>
    <w:rsid w:val="00121557"/>
    <w:rsid w:val="001216AB"/>
    <w:rsid w:val="0012177A"/>
    <w:rsid w:val="001218B7"/>
    <w:rsid w:val="00121944"/>
    <w:rsid w:val="00121AD0"/>
    <w:rsid w:val="00121B60"/>
    <w:rsid w:val="00121E01"/>
    <w:rsid w:val="00121EDF"/>
    <w:rsid w:val="00121F4B"/>
    <w:rsid w:val="00121F58"/>
    <w:rsid w:val="00122211"/>
    <w:rsid w:val="0012224C"/>
    <w:rsid w:val="001229FC"/>
    <w:rsid w:val="00122A1F"/>
    <w:rsid w:val="00122B19"/>
    <w:rsid w:val="00122D52"/>
    <w:rsid w:val="00122DF4"/>
    <w:rsid w:val="0012306E"/>
    <w:rsid w:val="00123219"/>
    <w:rsid w:val="00123255"/>
    <w:rsid w:val="00123286"/>
    <w:rsid w:val="001232EF"/>
    <w:rsid w:val="001234D9"/>
    <w:rsid w:val="00123614"/>
    <w:rsid w:val="00123A9A"/>
    <w:rsid w:val="00123B90"/>
    <w:rsid w:val="00123DE9"/>
    <w:rsid w:val="00123F22"/>
    <w:rsid w:val="00123F44"/>
    <w:rsid w:val="00123F51"/>
    <w:rsid w:val="001242A7"/>
    <w:rsid w:val="001245A1"/>
    <w:rsid w:val="0012476B"/>
    <w:rsid w:val="00124934"/>
    <w:rsid w:val="00124B29"/>
    <w:rsid w:val="00124BFB"/>
    <w:rsid w:val="00124C15"/>
    <w:rsid w:val="00124CF8"/>
    <w:rsid w:val="00124CFC"/>
    <w:rsid w:val="00125088"/>
    <w:rsid w:val="00125139"/>
    <w:rsid w:val="00125150"/>
    <w:rsid w:val="00125308"/>
    <w:rsid w:val="001255AD"/>
    <w:rsid w:val="001256D5"/>
    <w:rsid w:val="00125713"/>
    <w:rsid w:val="0012595C"/>
    <w:rsid w:val="001259C4"/>
    <w:rsid w:val="00125A34"/>
    <w:rsid w:val="00125B2A"/>
    <w:rsid w:val="00125C59"/>
    <w:rsid w:val="00125DA4"/>
    <w:rsid w:val="00125DBF"/>
    <w:rsid w:val="00125F09"/>
    <w:rsid w:val="00125F0A"/>
    <w:rsid w:val="0012611C"/>
    <w:rsid w:val="0012632F"/>
    <w:rsid w:val="0012657F"/>
    <w:rsid w:val="001266D3"/>
    <w:rsid w:val="00126D0B"/>
    <w:rsid w:val="00126D6A"/>
    <w:rsid w:val="00126DD5"/>
    <w:rsid w:val="00126F37"/>
    <w:rsid w:val="00126F8E"/>
    <w:rsid w:val="00126FF8"/>
    <w:rsid w:val="00127181"/>
    <w:rsid w:val="00127553"/>
    <w:rsid w:val="0012756D"/>
    <w:rsid w:val="001277FB"/>
    <w:rsid w:val="001278B9"/>
    <w:rsid w:val="00127A11"/>
    <w:rsid w:val="00127A37"/>
    <w:rsid w:val="00127C49"/>
    <w:rsid w:val="00127C8F"/>
    <w:rsid w:val="00127D64"/>
    <w:rsid w:val="00127E27"/>
    <w:rsid w:val="00130051"/>
    <w:rsid w:val="001300B6"/>
    <w:rsid w:val="001303F9"/>
    <w:rsid w:val="00130637"/>
    <w:rsid w:val="00130BDB"/>
    <w:rsid w:val="00130C64"/>
    <w:rsid w:val="001311D3"/>
    <w:rsid w:val="001312CC"/>
    <w:rsid w:val="00131330"/>
    <w:rsid w:val="001313A2"/>
    <w:rsid w:val="0013147A"/>
    <w:rsid w:val="00131567"/>
    <w:rsid w:val="001317C3"/>
    <w:rsid w:val="00131892"/>
    <w:rsid w:val="00131A04"/>
    <w:rsid w:val="00131B4E"/>
    <w:rsid w:val="00131C60"/>
    <w:rsid w:val="00131CAF"/>
    <w:rsid w:val="00131DCE"/>
    <w:rsid w:val="001321BB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18E"/>
    <w:rsid w:val="00133411"/>
    <w:rsid w:val="001334F1"/>
    <w:rsid w:val="001334F7"/>
    <w:rsid w:val="00133509"/>
    <w:rsid w:val="001337EE"/>
    <w:rsid w:val="00133A5B"/>
    <w:rsid w:val="00133AD9"/>
    <w:rsid w:val="00133DAC"/>
    <w:rsid w:val="00133DFA"/>
    <w:rsid w:val="00133E52"/>
    <w:rsid w:val="0013401A"/>
    <w:rsid w:val="0013403B"/>
    <w:rsid w:val="00134139"/>
    <w:rsid w:val="001343E4"/>
    <w:rsid w:val="00134572"/>
    <w:rsid w:val="0013459C"/>
    <w:rsid w:val="00134677"/>
    <w:rsid w:val="00134801"/>
    <w:rsid w:val="001348B8"/>
    <w:rsid w:val="00134CA0"/>
    <w:rsid w:val="00135587"/>
    <w:rsid w:val="001355C3"/>
    <w:rsid w:val="00135AD0"/>
    <w:rsid w:val="00135AE1"/>
    <w:rsid w:val="00135B64"/>
    <w:rsid w:val="00135B65"/>
    <w:rsid w:val="00135C67"/>
    <w:rsid w:val="00136161"/>
    <w:rsid w:val="00136299"/>
    <w:rsid w:val="0013656C"/>
    <w:rsid w:val="001366C8"/>
    <w:rsid w:val="00136996"/>
    <w:rsid w:val="00136D1D"/>
    <w:rsid w:val="00136D6A"/>
    <w:rsid w:val="00136ED2"/>
    <w:rsid w:val="00136F1D"/>
    <w:rsid w:val="001370E3"/>
    <w:rsid w:val="0013717D"/>
    <w:rsid w:val="00137211"/>
    <w:rsid w:val="001372B8"/>
    <w:rsid w:val="001374CE"/>
    <w:rsid w:val="0013750E"/>
    <w:rsid w:val="00137742"/>
    <w:rsid w:val="00137745"/>
    <w:rsid w:val="001377A8"/>
    <w:rsid w:val="0013790C"/>
    <w:rsid w:val="00137BC4"/>
    <w:rsid w:val="00137E0A"/>
    <w:rsid w:val="001400BD"/>
    <w:rsid w:val="00140903"/>
    <w:rsid w:val="00140C91"/>
    <w:rsid w:val="00140CB8"/>
    <w:rsid w:val="00140DC5"/>
    <w:rsid w:val="001410E6"/>
    <w:rsid w:val="0014112D"/>
    <w:rsid w:val="00141323"/>
    <w:rsid w:val="0014184E"/>
    <w:rsid w:val="001418B5"/>
    <w:rsid w:val="00141943"/>
    <w:rsid w:val="001419D4"/>
    <w:rsid w:val="00141BCC"/>
    <w:rsid w:val="00141C5C"/>
    <w:rsid w:val="00141E6D"/>
    <w:rsid w:val="001422FE"/>
    <w:rsid w:val="00142318"/>
    <w:rsid w:val="0014232B"/>
    <w:rsid w:val="00142677"/>
    <w:rsid w:val="001426D0"/>
    <w:rsid w:val="00142940"/>
    <w:rsid w:val="00142A48"/>
    <w:rsid w:val="00142A78"/>
    <w:rsid w:val="00142B67"/>
    <w:rsid w:val="00142BEE"/>
    <w:rsid w:val="00142EEB"/>
    <w:rsid w:val="00142F81"/>
    <w:rsid w:val="0014319B"/>
    <w:rsid w:val="001431A1"/>
    <w:rsid w:val="001431C8"/>
    <w:rsid w:val="00143278"/>
    <w:rsid w:val="0014334D"/>
    <w:rsid w:val="001433DF"/>
    <w:rsid w:val="00143425"/>
    <w:rsid w:val="001434CF"/>
    <w:rsid w:val="001435D2"/>
    <w:rsid w:val="001435DE"/>
    <w:rsid w:val="001437B8"/>
    <w:rsid w:val="001438A7"/>
    <w:rsid w:val="00143D3F"/>
    <w:rsid w:val="00143D8E"/>
    <w:rsid w:val="00143DC0"/>
    <w:rsid w:val="00143F90"/>
    <w:rsid w:val="00143FBE"/>
    <w:rsid w:val="0014423F"/>
    <w:rsid w:val="001443FA"/>
    <w:rsid w:val="00144679"/>
    <w:rsid w:val="00144A2F"/>
    <w:rsid w:val="00144AD1"/>
    <w:rsid w:val="00144AD3"/>
    <w:rsid w:val="00144CE6"/>
    <w:rsid w:val="00144DB6"/>
    <w:rsid w:val="00144E7A"/>
    <w:rsid w:val="0014504C"/>
    <w:rsid w:val="0014554E"/>
    <w:rsid w:val="001456CF"/>
    <w:rsid w:val="001456FF"/>
    <w:rsid w:val="00145805"/>
    <w:rsid w:val="00145C9E"/>
    <w:rsid w:val="00145EBF"/>
    <w:rsid w:val="00145F38"/>
    <w:rsid w:val="00145F8E"/>
    <w:rsid w:val="001466F0"/>
    <w:rsid w:val="0014673E"/>
    <w:rsid w:val="001467D5"/>
    <w:rsid w:val="00146930"/>
    <w:rsid w:val="001470BF"/>
    <w:rsid w:val="00147200"/>
    <w:rsid w:val="001473A5"/>
    <w:rsid w:val="0014754B"/>
    <w:rsid w:val="001475BC"/>
    <w:rsid w:val="0014770E"/>
    <w:rsid w:val="00147764"/>
    <w:rsid w:val="00147827"/>
    <w:rsid w:val="00147A84"/>
    <w:rsid w:val="00147BB1"/>
    <w:rsid w:val="00147C5A"/>
    <w:rsid w:val="00147CFF"/>
    <w:rsid w:val="00147EF4"/>
    <w:rsid w:val="00147F46"/>
    <w:rsid w:val="00147FA3"/>
    <w:rsid w:val="00150082"/>
    <w:rsid w:val="0015026F"/>
    <w:rsid w:val="00150656"/>
    <w:rsid w:val="0015073A"/>
    <w:rsid w:val="001509B3"/>
    <w:rsid w:val="00150A00"/>
    <w:rsid w:val="00150F09"/>
    <w:rsid w:val="00150F9C"/>
    <w:rsid w:val="001510DA"/>
    <w:rsid w:val="00151123"/>
    <w:rsid w:val="0015115C"/>
    <w:rsid w:val="001514B6"/>
    <w:rsid w:val="001516E0"/>
    <w:rsid w:val="00151732"/>
    <w:rsid w:val="001517B9"/>
    <w:rsid w:val="0015190D"/>
    <w:rsid w:val="00151BE7"/>
    <w:rsid w:val="00151DB5"/>
    <w:rsid w:val="001520BF"/>
    <w:rsid w:val="00152401"/>
    <w:rsid w:val="00152416"/>
    <w:rsid w:val="00152469"/>
    <w:rsid w:val="00152542"/>
    <w:rsid w:val="00152711"/>
    <w:rsid w:val="0015271D"/>
    <w:rsid w:val="00152A1B"/>
    <w:rsid w:val="00152BBD"/>
    <w:rsid w:val="00152BBF"/>
    <w:rsid w:val="00152DFC"/>
    <w:rsid w:val="00152EBA"/>
    <w:rsid w:val="00152F41"/>
    <w:rsid w:val="001530CB"/>
    <w:rsid w:val="0015311D"/>
    <w:rsid w:val="001531A2"/>
    <w:rsid w:val="0015327A"/>
    <w:rsid w:val="0015351A"/>
    <w:rsid w:val="0015366B"/>
    <w:rsid w:val="00153684"/>
    <w:rsid w:val="0015384C"/>
    <w:rsid w:val="00153B5E"/>
    <w:rsid w:val="00153D36"/>
    <w:rsid w:val="00153E85"/>
    <w:rsid w:val="0015402C"/>
    <w:rsid w:val="001540BD"/>
    <w:rsid w:val="0015425A"/>
    <w:rsid w:val="0015435F"/>
    <w:rsid w:val="00154366"/>
    <w:rsid w:val="001543B9"/>
    <w:rsid w:val="0015442B"/>
    <w:rsid w:val="001544DA"/>
    <w:rsid w:val="001544E6"/>
    <w:rsid w:val="0015451C"/>
    <w:rsid w:val="00154534"/>
    <w:rsid w:val="001547E8"/>
    <w:rsid w:val="00154B0C"/>
    <w:rsid w:val="00154B93"/>
    <w:rsid w:val="00154C44"/>
    <w:rsid w:val="00154FE0"/>
    <w:rsid w:val="0015514D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9B1"/>
    <w:rsid w:val="00156BDB"/>
    <w:rsid w:val="00156CCF"/>
    <w:rsid w:val="00156CD3"/>
    <w:rsid w:val="00156DA0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57E91"/>
    <w:rsid w:val="00160129"/>
    <w:rsid w:val="00160191"/>
    <w:rsid w:val="00160951"/>
    <w:rsid w:val="00160BA7"/>
    <w:rsid w:val="00160BB1"/>
    <w:rsid w:val="00160FD3"/>
    <w:rsid w:val="00161140"/>
    <w:rsid w:val="001611BD"/>
    <w:rsid w:val="00161341"/>
    <w:rsid w:val="00161712"/>
    <w:rsid w:val="00161751"/>
    <w:rsid w:val="001617BE"/>
    <w:rsid w:val="001617F2"/>
    <w:rsid w:val="0016184C"/>
    <w:rsid w:val="0016192E"/>
    <w:rsid w:val="00161B4C"/>
    <w:rsid w:val="001620D1"/>
    <w:rsid w:val="00162165"/>
    <w:rsid w:val="00162599"/>
    <w:rsid w:val="001626B8"/>
    <w:rsid w:val="00162A42"/>
    <w:rsid w:val="00162A5D"/>
    <w:rsid w:val="00162B4C"/>
    <w:rsid w:val="00162B69"/>
    <w:rsid w:val="00162E95"/>
    <w:rsid w:val="001630A8"/>
    <w:rsid w:val="001630C1"/>
    <w:rsid w:val="001630FF"/>
    <w:rsid w:val="0016317C"/>
    <w:rsid w:val="00163203"/>
    <w:rsid w:val="0016322F"/>
    <w:rsid w:val="00163268"/>
    <w:rsid w:val="001633B2"/>
    <w:rsid w:val="001638CB"/>
    <w:rsid w:val="00163C9D"/>
    <w:rsid w:val="00163CC3"/>
    <w:rsid w:val="00163D1D"/>
    <w:rsid w:val="00163D68"/>
    <w:rsid w:val="00163D7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CFF"/>
    <w:rsid w:val="00164E1E"/>
    <w:rsid w:val="00164E67"/>
    <w:rsid w:val="0016522F"/>
    <w:rsid w:val="00165294"/>
    <w:rsid w:val="001655A8"/>
    <w:rsid w:val="0016576C"/>
    <w:rsid w:val="001657D8"/>
    <w:rsid w:val="00165822"/>
    <w:rsid w:val="0016587F"/>
    <w:rsid w:val="001658B9"/>
    <w:rsid w:val="001658C6"/>
    <w:rsid w:val="0016595B"/>
    <w:rsid w:val="001659D7"/>
    <w:rsid w:val="00165B1B"/>
    <w:rsid w:val="00165B8C"/>
    <w:rsid w:val="00165C0C"/>
    <w:rsid w:val="00165DDA"/>
    <w:rsid w:val="0016627C"/>
    <w:rsid w:val="00166381"/>
    <w:rsid w:val="00166495"/>
    <w:rsid w:val="0016696F"/>
    <w:rsid w:val="001672FF"/>
    <w:rsid w:val="00167351"/>
    <w:rsid w:val="001673D2"/>
    <w:rsid w:val="0016749F"/>
    <w:rsid w:val="001674DE"/>
    <w:rsid w:val="0016754D"/>
    <w:rsid w:val="00167623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88"/>
    <w:rsid w:val="0017095D"/>
    <w:rsid w:val="001709F0"/>
    <w:rsid w:val="00170A6C"/>
    <w:rsid w:val="00170C3E"/>
    <w:rsid w:val="00170D0C"/>
    <w:rsid w:val="00170DC2"/>
    <w:rsid w:val="00170EB5"/>
    <w:rsid w:val="00170F4C"/>
    <w:rsid w:val="0017148C"/>
    <w:rsid w:val="001715BF"/>
    <w:rsid w:val="0017188D"/>
    <w:rsid w:val="00171890"/>
    <w:rsid w:val="00171906"/>
    <w:rsid w:val="00171CD3"/>
    <w:rsid w:val="00171EBB"/>
    <w:rsid w:val="00172244"/>
    <w:rsid w:val="001722AF"/>
    <w:rsid w:val="001722B4"/>
    <w:rsid w:val="00172419"/>
    <w:rsid w:val="00172499"/>
    <w:rsid w:val="00172511"/>
    <w:rsid w:val="001725FD"/>
    <w:rsid w:val="00172788"/>
    <w:rsid w:val="0017283A"/>
    <w:rsid w:val="00172963"/>
    <w:rsid w:val="00172A9F"/>
    <w:rsid w:val="00172EAF"/>
    <w:rsid w:val="00172EE1"/>
    <w:rsid w:val="001730A9"/>
    <w:rsid w:val="00173191"/>
    <w:rsid w:val="0017327B"/>
    <w:rsid w:val="001733C8"/>
    <w:rsid w:val="00173430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36B"/>
    <w:rsid w:val="00174433"/>
    <w:rsid w:val="0017473C"/>
    <w:rsid w:val="001747C3"/>
    <w:rsid w:val="00174CF7"/>
    <w:rsid w:val="001751FF"/>
    <w:rsid w:val="00175337"/>
    <w:rsid w:val="001754C4"/>
    <w:rsid w:val="001755C3"/>
    <w:rsid w:val="00175773"/>
    <w:rsid w:val="00175839"/>
    <w:rsid w:val="00175A32"/>
    <w:rsid w:val="00175B27"/>
    <w:rsid w:val="00175BE2"/>
    <w:rsid w:val="00175D68"/>
    <w:rsid w:val="00175D69"/>
    <w:rsid w:val="00175D7B"/>
    <w:rsid w:val="00175E53"/>
    <w:rsid w:val="00175F5A"/>
    <w:rsid w:val="001760F9"/>
    <w:rsid w:val="001763A5"/>
    <w:rsid w:val="0017651E"/>
    <w:rsid w:val="00176708"/>
    <w:rsid w:val="00176900"/>
    <w:rsid w:val="00176A24"/>
    <w:rsid w:val="00176ADC"/>
    <w:rsid w:val="00176CBA"/>
    <w:rsid w:val="00176D4F"/>
    <w:rsid w:val="00176D8C"/>
    <w:rsid w:val="00176DC0"/>
    <w:rsid w:val="00176DC8"/>
    <w:rsid w:val="0017747C"/>
    <w:rsid w:val="001774A3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0EA"/>
    <w:rsid w:val="0018018C"/>
    <w:rsid w:val="00180275"/>
    <w:rsid w:val="00180906"/>
    <w:rsid w:val="0018090D"/>
    <w:rsid w:val="00180C65"/>
    <w:rsid w:val="00180DC0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1CDD"/>
    <w:rsid w:val="00181D4A"/>
    <w:rsid w:val="0018200D"/>
    <w:rsid w:val="001821D5"/>
    <w:rsid w:val="0018222F"/>
    <w:rsid w:val="0018223E"/>
    <w:rsid w:val="00182326"/>
    <w:rsid w:val="00182871"/>
    <w:rsid w:val="00182D67"/>
    <w:rsid w:val="00182F9C"/>
    <w:rsid w:val="0018310D"/>
    <w:rsid w:val="00183406"/>
    <w:rsid w:val="0018344C"/>
    <w:rsid w:val="001838BB"/>
    <w:rsid w:val="00183A4A"/>
    <w:rsid w:val="00183A97"/>
    <w:rsid w:val="00183E3B"/>
    <w:rsid w:val="0018429F"/>
    <w:rsid w:val="001843D4"/>
    <w:rsid w:val="0018462C"/>
    <w:rsid w:val="00184761"/>
    <w:rsid w:val="0018490E"/>
    <w:rsid w:val="00184BE4"/>
    <w:rsid w:val="00184C5F"/>
    <w:rsid w:val="00184CBE"/>
    <w:rsid w:val="00184DA3"/>
    <w:rsid w:val="00184DC9"/>
    <w:rsid w:val="00184F24"/>
    <w:rsid w:val="001851E9"/>
    <w:rsid w:val="00185244"/>
    <w:rsid w:val="00185503"/>
    <w:rsid w:val="00185615"/>
    <w:rsid w:val="0018567A"/>
    <w:rsid w:val="001856CC"/>
    <w:rsid w:val="001859EC"/>
    <w:rsid w:val="00185E17"/>
    <w:rsid w:val="00185EB2"/>
    <w:rsid w:val="00185F44"/>
    <w:rsid w:val="00186007"/>
    <w:rsid w:val="0018623B"/>
    <w:rsid w:val="001862E8"/>
    <w:rsid w:val="0018648E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1F"/>
    <w:rsid w:val="001875B1"/>
    <w:rsid w:val="0018775E"/>
    <w:rsid w:val="0018784E"/>
    <w:rsid w:val="00187908"/>
    <w:rsid w:val="0018799E"/>
    <w:rsid w:val="00187C65"/>
    <w:rsid w:val="00187F30"/>
    <w:rsid w:val="00190248"/>
    <w:rsid w:val="001904A6"/>
    <w:rsid w:val="0019059F"/>
    <w:rsid w:val="00190806"/>
    <w:rsid w:val="00190B28"/>
    <w:rsid w:val="00190CC5"/>
    <w:rsid w:val="00190DCD"/>
    <w:rsid w:val="00190E51"/>
    <w:rsid w:val="00190F2D"/>
    <w:rsid w:val="00190F8A"/>
    <w:rsid w:val="00190FC9"/>
    <w:rsid w:val="00191083"/>
    <w:rsid w:val="00191151"/>
    <w:rsid w:val="00191191"/>
    <w:rsid w:val="0019133D"/>
    <w:rsid w:val="001914FD"/>
    <w:rsid w:val="001915E5"/>
    <w:rsid w:val="0019171E"/>
    <w:rsid w:val="00191725"/>
    <w:rsid w:val="00191823"/>
    <w:rsid w:val="00191887"/>
    <w:rsid w:val="0019191B"/>
    <w:rsid w:val="00191B7A"/>
    <w:rsid w:val="00191D84"/>
    <w:rsid w:val="00191DB7"/>
    <w:rsid w:val="00192435"/>
    <w:rsid w:val="0019259B"/>
    <w:rsid w:val="00192823"/>
    <w:rsid w:val="0019287B"/>
    <w:rsid w:val="00192AA3"/>
    <w:rsid w:val="00192E30"/>
    <w:rsid w:val="00192E67"/>
    <w:rsid w:val="00192F59"/>
    <w:rsid w:val="00192FD0"/>
    <w:rsid w:val="00193474"/>
    <w:rsid w:val="00193698"/>
    <w:rsid w:val="001936AF"/>
    <w:rsid w:val="001936FC"/>
    <w:rsid w:val="0019381C"/>
    <w:rsid w:val="00193862"/>
    <w:rsid w:val="00193A7B"/>
    <w:rsid w:val="00193AA1"/>
    <w:rsid w:val="00193AAD"/>
    <w:rsid w:val="00193B93"/>
    <w:rsid w:val="00193BFA"/>
    <w:rsid w:val="00193E6F"/>
    <w:rsid w:val="00193F13"/>
    <w:rsid w:val="00193F75"/>
    <w:rsid w:val="001943ED"/>
    <w:rsid w:val="00194607"/>
    <w:rsid w:val="00194644"/>
    <w:rsid w:val="00194878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36E"/>
    <w:rsid w:val="0019544D"/>
    <w:rsid w:val="0019563A"/>
    <w:rsid w:val="001958FD"/>
    <w:rsid w:val="001959AD"/>
    <w:rsid w:val="00195A81"/>
    <w:rsid w:val="00195B5B"/>
    <w:rsid w:val="00195DB7"/>
    <w:rsid w:val="00195E6A"/>
    <w:rsid w:val="00195F47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48B"/>
    <w:rsid w:val="0019764D"/>
    <w:rsid w:val="00197668"/>
    <w:rsid w:val="001976C4"/>
    <w:rsid w:val="00197994"/>
    <w:rsid w:val="00197A17"/>
    <w:rsid w:val="00197B2D"/>
    <w:rsid w:val="00197C1A"/>
    <w:rsid w:val="00197D2E"/>
    <w:rsid w:val="00197EB0"/>
    <w:rsid w:val="001A0040"/>
    <w:rsid w:val="001A0235"/>
    <w:rsid w:val="001A0A27"/>
    <w:rsid w:val="001A0B7D"/>
    <w:rsid w:val="001A0C5C"/>
    <w:rsid w:val="001A0CB2"/>
    <w:rsid w:val="001A0F0E"/>
    <w:rsid w:val="001A10F4"/>
    <w:rsid w:val="001A1437"/>
    <w:rsid w:val="001A14C3"/>
    <w:rsid w:val="001A14E8"/>
    <w:rsid w:val="001A15CA"/>
    <w:rsid w:val="001A1CF5"/>
    <w:rsid w:val="001A1D35"/>
    <w:rsid w:val="001A1DF3"/>
    <w:rsid w:val="001A226D"/>
    <w:rsid w:val="001A23DE"/>
    <w:rsid w:val="001A2530"/>
    <w:rsid w:val="001A2653"/>
    <w:rsid w:val="001A291E"/>
    <w:rsid w:val="001A296D"/>
    <w:rsid w:val="001A2B46"/>
    <w:rsid w:val="001A2D51"/>
    <w:rsid w:val="001A2E0A"/>
    <w:rsid w:val="001A2ED0"/>
    <w:rsid w:val="001A3155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393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7AD"/>
    <w:rsid w:val="001A582A"/>
    <w:rsid w:val="001A5AC1"/>
    <w:rsid w:val="001A5B48"/>
    <w:rsid w:val="001A5E87"/>
    <w:rsid w:val="001A5FEC"/>
    <w:rsid w:val="001A6341"/>
    <w:rsid w:val="001A6349"/>
    <w:rsid w:val="001A639E"/>
    <w:rsid w:val="001A64D7"/>
    <w:rsid w:val="001A65C7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41C"/>
    <w:rsid w:val="001A7487"/>
    <w:rsid w:val="001A7503"/>
    <w:rsid w:val="001A761F"/>
    <w:rsid w:val="001A7636"/>
    <w:rsid w:val="001A77F2"/>
    <w:rsid w:val="001A79EA"/>
    <w:rsid w:val="001A7A7D"/>
    <w:rsid w:val="001A7B8B"/>
    <w:rsid w:val="001A7C24"/>
    <w:rsid w:val="001A7D31"/>
    <w:rsid w:val="001A7E12"/>
    <w:rsid w:val="001A7F4D"/>
    <w:rsid w:val="001B038D"/>
    <w:rsid w:val="001B0457"/>
    <w:rsid w:val="001B05C2"/>
    <w:rsid w:val="001B0669"/>
    <w:rsid w:val="001B068F"/>
    <w:rsid w:val="001B0887"/>
    <w:rsid w:val="001B0933"/>
    <w:rsid w:val="001B0A29"/>
    <w:rsid w:val="001B0C5A"/>
    <w:rsid w:val="001B0DE9"/>
    <w:rsid w:val="001B0E98"/>
    <w:rsid w:val="001B118E"/>
    <w:rsid w:val="001B11CE"/>
    <w:rsid w:val="001B11F1"/>
    <w:rsid w:val="001B148B"/>
    <w:rsid w:val="001B186A"/>
    <w:rsid w:val="001B1ACF"/>
    <w:rsid w:val="001B1C29"/>
    <w:rsid w:val="001B1D45"/>
    <w:rsid w:val="001B1DFE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1EE"/>
    <w:rsid w:val="001B3273"/>
    <w:rsid w:val="001B33FC"/>
    <w:rsid w:val="001B35CF"/>
    <w:rsid w:val="001B365B"/>
    <w:rsid w:val="001B37B0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A8"/>
    <w:rsid w:val="001B4422"/>
    <w:rsid w:val="001B449F"/>
    <w:rsid w:val="001B451B"/>
    <w:rsid w:val="001B464E"/>
    <w:rsid w:val="001B4686"/>
    <w:rsid w:val="001B485D"/>
    <w:rsid w:val="001B4A71"/>
    <w:rsid w:val="001B4B10"/>
    <w:rsid w:val="001B4BB8"/>
    <w:rsid w:val="001B4BD5"/>
    <w:rsid w:val="001B4DAA"/>
    <w:rsid w:val="001B4FA5"/>
    <w:rsid w:val="001B4FEA"/>
    <w:rsid w:val="001B5200"/>
    <w:rsid w:val="001B524A"/>
    <w:rsid w:val="001B527D"/>
    <w:rsid w:val="001B58EE"/>
    <w:rsid w:val="001B5BF3"/>
    <w:rsid w:val="001B5F0C"/>
    <w:rsid w:val="001B5F51"/>
    <w:rsid w:val="001B63FF"/>
    <w:rsid w:val="001B6442"/>
    <w:rsid w:val="001B6495"/>
    <w:rsid w:val="001B64DF"/>
    <w:rsid w:val="001B65A9"/>
    <w:rsid w:val="001B65B5"/>
    <w:rsid w:val="001B65FF"/>
    <w:rsid w:val="001B662B"/>
    <w:rsid w:val="001B673A"/>
    <w:rsid w:val="001B6809"/>
    <w:rsid w:val="001B6A82"/>
    <w:rsid w:val="001B6DE4"/>
    <w:rsid w:val="001B6E3F"/>
    <w:rsid w:val="001B723C"/>
    <w:rsid w:val="001B7266"/>
    <w:rsid w:val="001B7324"/>
    <w:rsid w:val="001B7411"/>
    <w:rsid w:val="001B74F6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3F3"/>
    <w:rsid w:val="001C0537"/>
    <w:rsid w:val="001C069E"/>
    <w:rsid w:val="001C0730"/>
    <w:rsid w:val="001C08E5"/>
    <w:rsid w:val="001C093F"/>
    <w:rsid w:val="001C096A"/>
    <w:rsid w:val="001C0A98"/>
    <w:rsid w:val="001C0B02"/>
    <w:rsid w:val="001C0CF8"/>
    <w:rsid w:val="001C0DF2"/>
    <w:rsid w:val="001C0F9B"/>
    <w:rsid w:val="001C1308"/>
    <w:rsid w:val="001C13C4"/>
    <w:rsid w:val="001C16B0"/>
    <w:rsid w:val="001C16E9"/>
    <w:rsid w:val="001C173D"/>
    <w:rsid w:val="001C1747"/>
    <w:rsid w:val="001C1938"/>
    <w:rsid w:val="001C1D43"/>
    <w:rsid w:val="001C1DD9"/>
    <w:rsid w:val="001C23A5"/>
    <w:rsid w:val="001C25F7"/>
    <w:rsid w:val="001C2AE4"/>
    <w:rsid w:val="001C2CCB"/>
    <w:rsid w:val="001C2EDB"/>
    <w:rsid w:val="001C2EEC"/>
    <w:rsid w:val="001C2EFB"/>
    <w:rsid w:val="001C2FFF"/>
    <w:rsid w:val="001C38C2"/>
    <w:rsid w:val="001C397B"/>
    <w:rsid w:val="001C3AC2"/>
    <w:rsid w:val="001C3B54"/>
    <w:rsid w:val="001C3BD4"/>
    <w:rsid w:val="001C3CC8"/>
    <w:rsid w:val="001C3D17"/>
    <w:rsid w:val="001C41DB"/>
    <w:rsid w:val="001C43AE"/>
    <w:rsid w:val="001C44E4"/>
    <w:rsid w:val="001C464E"/>
    <w:rsid w:val="001C482D"/>
    <w:rsid w:val="001C4981"/>
    <w:rsid w:val="001C49DA"/>
    <w:rsid w:val="001C4CAA"/>
    <w:rsid w:val="001C4D8F"/>
    <w:rsid w:val="001C4E5E"/>
    <w:rsid w:val="001C4F0E"/>
    <w:rsid w:val="001C515B"/>
    <w:rsid w:val="001C526F"/>
    <w:rsid w:val="001C5583"/>
    <w:rsid w:val="001C5627"/>
    <w:rsid w:val="001C581E"/>
    <w:rsid w:val="001C5977"/>
    <w:rsid w:val="001C5A5F"/>
    <w:rsid w:val="001C5AC5"/>
    <w:rsid w:val="001C5AE4"/>
    <w:rsid w:val="001C5B6C"/>
    <w:rsid w:val="001C5CAA"/>
    <w:rsid w:val="001C67D3"/>
    <w:rsid w:val="001C68B6"/>
    <w:rsid w:val="001C6913"/>
    <w:rsid w:val="001C69BC"/>
    <w:rsid w:val="001C6B2D"/>
    <w:rsid w:val="001C6C81"/>
    <w:rsid w:val="001C6F6A"/>
    <w:rsid w:val="001C6FE0"/>
    <w:rsid w:val="001C71DE"/>
    <w:rsid w:val="001C733E"/>
    <w:rsid w:val="001C74F6"/>
    <w:rsid w:val="001C77C9"/>
    <w:rsid w:val="001C78F0"/>
    <w:rsid w:val="001C7985"/>
    <w:rsid w:val="001C7A46"/>
    <w:rsid w:val="001C7CF4"/>
    <w:rsid w:val="001C7DA5"/>
    <w:rsid w:val="001C7E3E"/>
    <w:rsid w:val="001D0107"/>
    <w:rsid w:val="001D0348"/>
    <w:rsid w:val="001D03B2"/>
    <w:rsid w:val="001D08A9"/>
    <w:rsid w:val="001D08E6"/>
    <w:rsid w:val="001D0957"/>
    <w:rsid w:val="001D0BF3"/>
    <w:rsid w:val="001D0CF3"/>
    <w:rsid w:val="001D0EB6"/>
    <w:rsid w:val="001D0F4F"/>
    <w:rsid w:val="001D1252"/>
    <w:rsid w:val="001D129F"/>
    <w:rsid w:val="001D137C"/>
    <w:rsid w:val="001D146A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1C7F"/>
    <w:rsid w:val="001D1E79"/>
    <w:rsid w:val="001D23E1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DB8"/>
    <w:rsid w:val="001D3F8E"/>
    <w:rsid w:val="001D402B"/>
    <w:rsid w:val="001D47CC"/>
    <w:rsid w:val="001D4883"/>
    <w:rsid w:val="001D4A32"/>
    <w:rsid w:val="001D4BFC"/>
    <w:rsid w:val="001D4E67"/>
    <w:rsid w:val="001D4E83"/>
    <w:rsid w:val="001D51C9"/>
    <w:rsid w:val="001D52F6"/>
    <w:rsid w:val="001D540A"/>
    <w:rsid w:val="001D54C1"/>
    <w:rsid w:val="001D5603"/>
    <w:rsid w:val="001D57E6"/>
    <w:rsid w:val="001D5908"/>
    <w:rsid w:val="001D5932"/>
    <w:rsid w:val="001D5951"/>
    <w:rsid w:val="001D59AD"/>
    <w:rsid w:val="001D5D35"/>
    <w:rsid w:val="001D5D99"/>
    <w:rsid w:val="001D5E91"/>
    <w:rsid w:val="001D65D3"/>
    <w:rsid w:val="001D6694"/>
    <w:rsid w:val="001D6BCD"/>
    <w:rsid w:val="001D6CF4"/>
    <w:rsid w:val="001D6D09"/>
    <w:rsid w:val="001D6DC6"/>
    <w:rsid w:val="001D713F"/>
    <w:rsid w:val="001D733F"/>
    <w:rsid w:val="001D7367"/>
    <w:rsid w:val="001D7385"/>
    <w:rsid w:val="001D7401"/>
    <w:rsid w:val="001D7541"/>
    <w:rsid w:val="001D7613"/>
    <w:rsid w:val="001D769E"/>
    <w:rsid w:val="001D76B4"/>
    <w:rsid w:val="001D78FC"/>
    <w:rsid w:val="001D797A"/>
    <w:rsid w:val="001D7A11"/>
    <w:rsid w:val="001D7AFC"/>
    <w:rsid w:val="001D7B7D"/>
    <w:rsid w:val="001D7C17"/>
    <w:rsid w:val="001D7E11"/>
    <w:rsid w:val="001D7E46"/>
    <w:rsid w:val="001D7E62"/>
    <w:rsid w:val="001D7F3A"/>
    <w:rsid w:val="001D7FA0"/>
    <w:rsid w:val="001E0204"/>
    <w:rsid w:val="001E0225"/>
    <w:rsid w:val="001E02CA"/>
    <w:rsid w:val="001E031C"/>
    <w:rsid w:val="001E0360"/>
    <w:rsid w:val="001E0436"/>
    <w:rsid w:val="001E0525"/>
    <w:rsid w:val="001E0670"/>
    <w:rsid w:val="001E08B8"/>
    <w:rsid w:val="001E0B81"/>
    <w:rsid w:val="001E0CE4"/>
    <w:rsid w:val="001E0F12"/>
    <w:rsid w:val="001E0FF0"/>
    <w:rsid w:val="001E104C"/>
    <w:rsid w:val="001E1096"/>
    <w:rsid w:val="001E110A"/>
    <w:rsid w:val="001E12C2"/>
    <w:rsid w:val="001E152F"/>
    <w:rsid w:val="001E15D3"/>
    <w:rsid w:val="001E1843"/>
    <w:rsid w:val="001E189A"/>
    <w:rsid w:val="001E1A3D"/>
    <w:rsid w:val="001E1A98"/>
    <w:rsid w:val="001E1B3B"/>
    <w:rsid w:val="001E1BB7"/>
    <w:rsid w:val="001E1E19"/>
    <w:rsid w:val="001E1E33"/>
    <w:rsid w:val="001E1F2D"/>
    <w:rsid w:val="001E1FAB"/>
    <w:rsid w:val="001E202D"/>
    <w:rsid w:val="001E2215"/>
    <w:rsid w:val="001E2256"/>
    <w:rsid w:val="001E227F"/>
    <w:rsid w:val="001E2302"/>
    <w:rsid w:val="001E2554"/>
    <w:rsid w:val="001E2740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AF9"/>
    <w:rsid w:val="001E3C1D"/>
    <w:rsid w:val="001E3E30"/>
    <w:rsid w:val="001E3EDA"/>
    <w:rsid w:val="001E407D"/>
    <w:rsid w:val="001E4253"/>
    <w:rsid w:val="001E42B5"/>
    <w:rsid w:val="001E43A7"/>
    <w:rsid w:val="001E4DB3"/>
    <w:rsid w:val="001E5258"/>
    <w:rsid w:val="001E5375"/>
    <w:rsid w:val="001E55F4"/>
    <w:rsid w:val="001E568E"/>
    <w:rsid w:val="001E56F2"/>
    <w:rsid w:val="001E5746"/>
    <w:rsid w:val="001E57DD"/>
    <w:rsid w:val="001E5847"/>
    <w:rsid w:val="001E584F"/>
    <w:rsid w:val="001E5882"/>
    <w:rsid w:val="001E5C51"/>
    <w:rsid w:val="001E5C75"/>
    <w:rsid w:val="001E5CC7"/>
    <w:rsid w:val="001E5D73"/>
    <w:rsid w:val="001E5DAD"/>
    <w:rsid w:val="001E5F30"/>
    <w:rsid w:val="001E5FE7"/>
    <w:rsid w:val="001E6293"/>
    <w:rsid w:val="001E639B"/>
    <w:rsid w:val="001E6546"/>
    <w:rsid w:val="001E6557"/>
    <w:rsid w:val="001E6A82"/>
    <w:rsid w:val="001E6B14"/>
    <w:rsid w:val="001E6CAC"/>
    <w:rsid w:val="001E6D17"/>
    <w:rsid w:val="001E6D61"/>
    <w:rsid w:val="001E6D66"/>
    <w:rsid w:val="001E7640"/>
    <w:rsid w:val="001E7D07"/>
    <w:rsid w:val="001E7E9F"/>
    <w:rsid w:val="001E7EA2"/>
    <w:rsid w:val="001E7EF8"/>
    <w:rsid w:val="001F01C1"/>
    <w:rsid w:val="001F01EB"/>
    <w:rsid w:val="001F039D"/>
    <w:rsid w:val="001F0429"/>
    <w:rsid w:val="001F0431"/>
    <w:rsid w:val="001F0BD4"/>
    <w:rsid w:val="001F0D44"/>
    <w:rsid w:val="001F0D5A"/>
    <w:rsid w:val="001F0DC0"/>
    <w:rsid w:val="001F0F25"/>
    <w:rsid w:val="001F1040"/>
    <w:rsid w:val="001F10B2"/>
    <w:rsid w:val="001F134A"/>
    <w:rsid w:val="001F137F"/>
    <w:rsid w:val="001F1403"/>
    <w:rsid w:val="001F14E3"/>
    <w:rsid w:val="001F1571"/>
    <w:rsid w:val="001F1B79"/>
    <w:rsid w:val="001F1BD6"/>
    <w:rsid w:val="001F1C25"/>
    <w:rsid w:val="001F1C27"/>
    <w:rsid w:val="001F1CF9"/>
    <w:rsid w:val="001F1D52"/>
    <w:rsid w:val="001F1E53"/>
    <w:rsid w:val="001F1FFC"/>
    <w:rsid w:val="001F206F"/>
    <w:rsid w:val="001F21BB"/>
    <w:rsid w:val="001F220B"/>
    <w:rsid w:val="001F22D6"/>
    <w:rsid w:val="001F22E5"/>
    <w:rsid w:val="001F230F"/>
    <w:rsid w:val="001F2658"/>
    <w:rsid w:val="001F2669"/>
    <w:rsid w:val="001F2670"/>
    <w:rsid w:val="001F2812"/>
    <w:rsid w:val="001F28B9"/>
    <w:rsid w:val="001F291F"/>
    <w:rsid w:val="001F2A90"/>
    <w:rsid w:val="001F2D69"/>
    <w:rsid w:val="001F2D86"/>
    <w:rsid w:val="001F316F"/>
    <w:rsid w:val="001F33B1"/>
    <w:rsid w:val="001F38A5"/>
    <w:rsid w:val="001F392A"/>
    <w:rsid w:val="001F3D6E"/>
    <w:rsid w:val="001F3E15"/>
    <w:rsid w:val="001F3F38"/>
    <w:rsid w:val="001F4056"/>
    <w:rsid w:val="001F4088"/>
    <w:rsid w:val="001F424C"/>
    <w:rsid w:val="001F4352"/>
    <w:rsid w:val="001F4781"/>
    <w:rsid w:val="001F4AC6"/>
    <w:rsid w:val="001F5508"/>
    <w:rsid w:val="001F550F"/>
    <w:rsid w:val="001F568E"/>
    <w:rsid w:val="001F5833"/>
    <w:rsid w:val="001F589F"/>
    <w:rsid w:val="001F5BFA"/>
    <w:rsid w:val="001F5C3D"/>
    <w:rsid w:val="001F604A"/>
    <w:rsid w:val="001F64EC"/>
    <w:rsid w:val="001F64F7"/>
    <w:rsid w:val="001F6649"/>
    <w:rsid w:val="001F682F"/>
    <w:rsid w:val="001F684D"/>
    <w:rsid w:val="001F6D24"/>
    <w:rsid w:val="001F70FB"/>
    <w:rsid w:val="001F7136"/>
    <w:rsid w:val="001F7149"/>
    <w:rsid w:val="001F7178"/>
    <w:rsid w:val="001F72AE"/>
    <w:rsid w:val="001F758C"/>
    <w:rsid w:val="001F7697"/>
    <w:rsid w:val="001F7CDC"/>
    <w:rsid w:val="001F7ECE"/>
    <w:rsid w:val="001F7FD4"/>
    <w:rsid w:val="0020064F"/>
    <w:rsid w:val="00200963"/>
    <w:rsid w:val="00200C00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C99"/>
    <w:rsid w:val="00201E00"/>
    <w:rsid w:val="00201F5D"/>
    <w:rsid w:val="002020B8"/>
    <w:rsid w:val="002020D2"/>
    <w:rsid w:val="0020226B"/>
    <w:rsid w:val="00202325"/>
    <w:rsid w:val="002026FB"/>
    <w:rsid w:val="002027E8"/>
    <w:rsid w:val="00202921"/>
    <w:rsid w:val="002029E8"/>
    <w:rsid w:val="00202A27"/>
    <w:rsid w:val="00202EC4"/>
    <w:rsid w:val="00202F70"/>
    <w:rsid w:val="00203022"/>
    <w:rsid w:val="002032BA"/>
    <w:rsid w:val="002035A8"/>
    <w:rsid w:val="002036EA"/>
    <w:rsid w:val="0020393E"/>
    <w:rsid w:val="00203B9F"/>
    <w:rsid w:val="00203BAC"/>
    <w:rsid w:val="0020457D"/>
    <w:rsid w:val="00204727"/>
    <w:rsid w:val="002049B9"/>
    <w:rsid w:val="00204D7A"/>
    <w:rsid w:val="00204DAE"/>
    <w:rsid w:val="00204FFA"/>
    <w:rsid w:val="0020511A"/>
    <w:rsid w:val="00205364"/>
    <w:rsid w:val="0020550E"/>
    <w:rsid w:val="00205770"/>
    <w:rsid w:val="00205914"/>
    <w:rsid w:val="00205AC7"/>
    <w:rsid w:val="00205AF7"/>
    <w:rsid w:val="00205B2B"/>
    <w:rsid w:val="00205E3C"/>
    <w:rsid w:val="00206122"/>
    <w:rsid w:val="0020626D"/>
    <w:rsid w:val="002066DE"/>
    <w:rsid w:val="0020690E"/>
    <w:rsid w:val="00206916"/>
    <w:rsid w:val="002069F5"/>
    <w:rsid w:val="00206BD7"/>
    <w:rsid w:val="00206DBA"/>
    <w:rsid w:val="00206E1F"/>
    <w:rsid w:val="00206EFC"/>
    <w:rsid w:val="00206F14"/>
    <w:rsid w:val="002071B2"/>
    <w:rsid w:val="0020738F"/>
    <w:rsid w:val="0020743F"/>
    <w:rsid w:val="002075BB"/>
    <w:rsid w:val="00207610"/>
    <w:rsid w:val="002077AD"/>
    <w:rsid w:val="002077B8"/>
    <w:rsid w:val="00207852"/>
    <w:rsid w:val="00207A7C"/>
    <w:rsid w:val="00207AA9"/>
    <w:rsid w:val="00207F4D"/>
    <w:rsid w:val="00210061"/>
    <w:rsid w:val="002103DD"/>
    <w:rsid w:val="00210746"/>
    <w:rsid w:val="00210769"/>
    <w:rsid w:val="0021078D"/>
    <w:rsid w:val="00210907"/>
    <w:rsid w:val="00210A5E"/>
    <w:rsid w:val="00210C35"/>
    <w:rsid w:val="0021145D"/>
    <w:rsid w:val="0021164C"/>
    <w:rsid w:val="002117EA"/>
    <w:rsid w:val="00211849"/>
    <w:rsid w:val="002119EE"/>
    <w:rsid w:val="00211CD0"/>
    <w:rsid w:val="00211FEB"/>
    <w:rsid w:val="0021201B"/>
    <w:rsid w:val="0021202D"/>
    <w:rsid w:val="002122C7"/>
    <w:rsid w:val="002122F4"/>
    <w:rsid w:val="002124AE"/>
    <w:rsid w:val="002124C6"/>
    <w:rsid w:val="002125CF"/>
    <w:rsid w:val="0021265A"/>
    <w:rsid w:val="0021287D"/>
    <w:rsid w:val="00212B58"/>
    <w:rsid w:val="00212B6C"/>
    <w:rsid w:val="00212BC4"/>
    <w:rsid w:val="00212C9B"/>
    <w:rsid w:val="00212D15"/>
    <w:rsid w:val="00212F23"/>
    <w:rsid w:val="0021304B"/>
    <w:rsid w:val="00213094"/>
    <w:rsid w:val="0021313A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3FE8"/>
    <w:rsid w:val="002146CE"/>
    <w:rsid w:val="002146F5"/>
    <w:rsid w:val="002149F5"/>
    <w:rsid w:val="00214EDA"/>
    <w:rsid w:val="0021504A"/>
    <w:rsid w:val="00215113"/>
    <w:rsid w:val="0021512E"/>
    <w:rsid w:val="0021537E"/>
    <w:rsid w:val="00215409"/>
    <w:rsid w:val="00215513"/>
    <w:rsid w:val="0021556E"/>
    <w:rsid w:val="0021558A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796"/>
    <w:rsid w:val="00216BBD"/>
    <w:rsid w:val="00216D93"/>
    <w:rsid w:val="00216E3B"/>
    <w:rsid w:val="00216FBE"/>
    <w:rsid w:val="002170F8"/>
    <w:rsid w:val="00217157"/>
    <w:rsid w:val="002171FE"/>
    <w:rsid w:val="00217439"/>
    <w:rsid w:val="002175D2"/>
    <w:rsid w:val="002176E0"/>
    <w:rsid w:val="00217714"/>
    <w:rsid w:val="0021784E"/>
    <w:rsid w:val="0021791A"/>
    <w:rsid w:val="002179BD"/>
    <w:rsid w:val="00217CD0"/>
    <w:rsid w:val="002201DF"/>
    <w:rsid w:val="00220235"/>
    <w:rsid w:val="0022032A"/>
    <w:rsid w:val="0022037E"/>
    <w:rsid w:val="00220451"/>
    <w:rsid w:val="002204F9"/>
    <w:rsid w:val="00220695"/>
    <w:rsid w:val="0022090C"/>
    <w:rsid w:val="00220AC5"/>
    <w:rsid w:val="00220DB5"/>
    <w:rsid w:val="00220DC3"/>
    <w:rsid w:val="00220E4C"/>
    <w:rsid w:val="00220F44"/>
    <w:rsid w:val="00220F51"/>
    <w:rsid w:val="00220F6B"/>
    <w:rsid w:val="002211A0"/>
    <w:rsid w:val="00221318"/>
    <w:rsid w:val="002213CB"/>
    <w:rsid w:val="002213FF"/>
    <w:rsid w:val="0022160C"/>
    <w:rsid w:val="002217B8"/>
    <w:rsid w:val="00221AE4"/>
    <w:rsid w:val="00221B13"/>
    <w:rsid w:val="00221BD7"/>
    <w:rsid w:val="00221E3A"/>
    <w:rsid w:val="00221EB8"/>
    <w:rsid w:val="00221EE6"/>
    <w:rsid w:val="0022208D"/>
    <w:rsid w:val="002220F3"/>
    <w:rsid w:val="0022217D"/>
    <w:rsid w:val="0022218E"/>
    <w:rsid w:val="002221E1"/>
    <w:rsid w:val="002225D7"/>
    <w:rsid w:val="002225F1"/>
    <w:rsid w:val="00222619"/>
    <w:rsid w:val="0022276F"/>
    <w:rsid w:val="00222C23"/>
    <w:rsid w:val="00222CB3"/>
    <w:rsid w:val="00222FC0"/>
    <w:rsid w:val="002230B8"/>
    <w:rsid w:val="00223169"/>
    <w:rsid w:val="00223199"/>
    <w:rsid w:val="002232CD"/>
    <w:rsid w:val="002236D6"/>
    <w:rsid w:val="00223785"/>
    <w:rsid w:val="00223AEC"/>
    <w:rsid w:val="00223BF2"/>
    <w:rsid w:val="00223C26"/>
    <w:rsid w:val="00223C6D"/>
    <w:rsid w:val="00223DFD"/>
    <w:rsid w:val="00224020"/>
    <w:rsid w:val="00224108"/>
    <w:rsid w:val="002241B1"/>
    <w:rsid w:val="00224532"/>
    <w:rsid w:val="0022471E"/>
    <w:rsid w:val="00224A40"/>
    <w:rsid w:val="00224AEF"/>
    <w:rsid w:val="00224BB2"/>
    <w:rsid w:val="00224C4B"/>
    <w:rsid w:val="00224DDE"/>
    <w:rsid w:val="00224FDB"/>
    <w:rsid w:val="00224FE2"/>
    <w:rsid w:val="00225147"/>
    <w:rsid w:val="002252AA"/>
    <w:rsid w:val="00225321"/>
    <w:rsid w:val="00225661"/>
    <w:rsid w:val="002256C9"/>
    <w:rsid w:val="00225AC4"/>
    <w:rsid w:val="00225AE9"/>
    <w:rsid w:val="00225CA7"/>
    <w:rsid w:val="00225CD3"/>
    <w:rsid w:val="00225CE2"/>
    <w:rsid w:val="00226281"/>
    <w:rsid w:val="002265AE"/>
    <w:rsid w:val="00226A14"/>
    <w:rsid w:val="00226A55"/>
    <w:rsid w:val="00226EF7"/>
    <w:rsid w:val="00226F9F"/>
    <w:rsid w:val="002273B0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0E"/>
    <w:rsid w:val="002302F7"/>
    <w:rsid w:val="00230538"/>
    <w:rsid w:val="00230AF6"/>
    <w:rsid w:val="00230E66"/>
    <w:rsid w:val="0023106D"/>
    <w:rsid w:val="0023123F"/>
    <w:rsid w:val="0023137B"/>
    <w:rsid w:val="00231386"/>
    <w:rsid w:val="0023170A"/>
    <w:rsid w:val="00231755"/>
    <w:rsid w:val="002317FF"/>
    <w:rsid w:val="00231910"/>
    <w:rsid w:val="002319C2"/>
    <w:rsid w:val="00231A83"/>
    <w:rsid w:val="00231AE8"/>
    <w:rsid w:val="00231AEC"/>
    <w:rsid w:val="00231C47"/>
    <w:rsid w:val="00231C68"/>
    <w:rsid w:val="00231EBD"/>
    <w:rsid w:val="00232200"/>
    <w:rsid w:val="00232345"/>
    <w:rsid w:val="00232594"/>
    <w:rsid w:val="00232A0D"/>
    <w:rsid w:val="00232D1A"/>
    <w:rsid w:val="00232D71"/>
    <w:rsid w:val="00232D76"/>
    <w:rsid w:val="00232DD9"/>
    <w:rsid w:val="00232F01"/>
    <w:rsid w:val="00233139"/>
    <w:rsid w:val="002331F2"/>
    <w:rsid w:val="00233206"/>
    <w:rsid w:val="002334FE"/>
    <w:rsid w:val="00233586"/>
    <w:rsid w:val="002338AE"/>
    <w:rsid w:val="002338EB"/>
    <w:rsid w:val="00233993"/>
    <w:rsid w:val="00233DC1"/>
    <w:rsid w:val="00233DDA"/>
    <w:rsid w:val="002340B7"/>
    <w:rsid w:val="0023418A"/>
    <w:rsid w:val="0023426E"/>
    <w:rsid w:val="00234316"/>
    <w:rsid w:val="002347E6"/>
    <w:rsid w:val="00234861"/>
    <w:rsid w:val="00234A60"/>
    <w:rsid w:val="00234AFB"/>
    <w:rsid w:val="00234C10"/>
    <w:rsid w:val="00234D39"/>
    <w:rsid w:val="00234EA1"/>
    <w:rsid w:val="00235028"/>
    <w:rsid w:val="00235057"/>
    <w:rsid w:val="002351CE"/>
    <w:rsid w:val="0023550F"/>
    <w:rsid w:val="00235742"/>
    <w:rsid w:val="002357A4"/>
    <w:rsid w:val="002358ED"/>
    <w:rsid w:val="00235925"/>
    <w:rsid w:val="00235CA6"/>
    <w:rsid w:val="00235D3E"/>
    <w:rsid w:val="0023618C"/>
    <w:rsid w:val="00236258"/>
    <w:rsid w:val="00236340"/>
    <w:rsid w:val="00236486"/>
    <w:rsid w:val="002365B2"/>
    <w:rsid w:val="00236847"/>
    <w:rsid w:val="002368E4"/>
    <w:rsid w:val="00236BE7"/>
    <w:rsid w:val="00236F0E"/>
    <w:rsid w:val="00236F2D"/>
    <w:rsid w:val="00236F4D"/>
    <w:rsid w:val="00236FAF"/>
    <w:rsid w:val="00237248"/>
    <w:rsid w:val="0023766D"/>
    <w:rsid w:val="002376FA"/>
    <w:rsid w:val="00237A77"/>
    <w:rsid w:val="00237AC9"/>
    <w:rsid w:val="00237C00"/>
    <w:rsid w:val="00237F02"/>
    <w:rsid w:val="00240669"/>
    <w:rsid w:val="002406E7"/>
    <w:rsid w:val="002407D0"/>
    <w:rsid w:val="00240A31"/>
    <w:rsid w:val="00240B32"/>
    <w:rsid w:val="00240DA8"/>
    <w:rsid w:val="00240DFB"/>
    <w:rsid w:val="00240EA8"/>
    <w:rsid w:val="00240F43"/>
    <w:rsid w:val="00240F88"/>
    <w:rsid w:val="0024107D"/>
    <w:rsid w:val="002410B8"/>
    <w:rsid w:val="002412E7"/>
    <w:rsid w:val="002413A3"/>
    <w:rsid w:val="0024148F"/>
    <w:rsid w:val="002414D9"/>
    <w:rsid w:val="0024151D"/>
    <w:rsid w:val="002416D6"/>
    <w:rsid w:val="002417A9"/>
    <w:rsid w:val="002418C4"/>
    <w:rsid w:val="0024195F"/>
    <w:rsid w:val="00241AAB"/>
    <w:rsid w:val="00241D05"/>
    <w:rsid w:val="00241D2E"/>
    <w:rsid w:val="00241E02"/>
    <w:rsid w:val="00241F1B"/>
    <w:rsid w:val="00241F72"/>
    <w:rsid w:val="0024210B"/>
    <w:rsid w:val="0024219E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5C7"/>
    <w:rsid w:val="00244652"/>
    <w:rsid w:val="0024465A"/>
    <w:rsid w:val="002446E0"/>
    <w:rsid w:val="002447CC"/>
    <w:rsid w:val="00244995"/>
    <w:rsid w:val="00244A31"/>
    <w:rsid w:val="00244A83"/>
    <w:rsid w:val="00244BC5"/>
    <w:rsid w:val="00244F9F"/>
    <w:rsid w:val="00245195"/>
    <w:rsid w:val="00245320"/>
    <w:rsid w:val="00245395"/>
    <w:rsid w:val="0024545E"/>
    <w:rsid w:val="00245721"/>
    <w:rsid w:val="00245833"/>
    <w:rsid w:val="002458F9"/>
    <w:rsid w:val="00245F17"/>
    <w:rsid w:val="00246047"/>
    <w:rsid w:val="00246100"/>
    <w:rsid w:val="002462E9"/>
    <w:rsid w:val="0024639E"/>
    <w:rsid w:val="0024644E"/>
    <w:rsid w:val="0024645D"/>
    <w:rsid w:val="00246476"/>
    <w:rsid w:val="002464D1"/>
    <w:rsid w:val="00246505"/>
    <w:rsid w:val="0024671D"/>
    <w:rsid w:val="0024681A"/>
    <w:rsid w:val="00246E01"/>
    <w:rsid w:val="00246E1F"/>
    <w:rsid w:val="002471A6"/>
    <w:rsid w:val="00247346"/>
    <w:rsid w:val="00247517"/>
    <w:rsid w:val="00247542"/>
    <w:rsid w:val="00247724"/>
    <w:rsid w:val="002477E1"/>
    <w:rsid w:val="00247E0E"/>
    <w:rsid w:val="00250056"/>
    <w:rsid w:val="002500B8"/>
    <w:rsid w:val="00250423"/>
    <w:rsid w:val="0025043C"/>
    <w:rsid w:val="002505FD"/>
    <w:rsid w:val="00250631"/>
    <w:rsid w:val="0025063C"/>
    <w:rsid w:val="002507FA"/>
    <w:rsid w:val="002509CE"/>
    <w:rsid w:val="00250AC1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D2"/>
    <w:rsid w:val="002528E0"/>
    <w:rsid w:val="00252925"/>
    <w:rsid w:val="00252A0D"/>
    <w:rsid w:val="00252BE3"/>
    <w:rsid w:val="00252BEB"/>
    <w:rsid w:val="00252DAA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3FCC"/>
    <w:rsid w:val="002541FA"/>
    <w:rsid w:val="002543D0"/>
    <w:rsid w:val="00254680"/>
    <w:rsid w:val="0025486A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917"/>
    <w:rsid w:val="0025599F"/>
    <w:rsid w:val="00255B6A"/>
    <w:rsid w:val="00255C1A"/>
    <w:rsid w:val="00256362"/>
    <w:rsid w:val="00256379"/>
    <w:rsid w:val="002563F6"/>
    <w:rsid w:val="0025661A"/>
    <w:rsid w:val="00256627"/>
    <w:rsid w:val="0025664C"/>
    <w:rsid w:val="00256985"/>
    <w:rsid w:val="00256B3F"/>
    <w:rsid w:val="00256C33"/>
    <w:rsid w:val="00256C91"/>
    <w:rsid w:val="002573B3"/>
    <w:rsid w:val="002573C2"/>
    <w:rsid w:val="0025750C"/>
    <w:rsid w:val="0025752B"/>
    <w:rsid w:val="002576A1"/>
    <w:rsid w:val="00257870"/>
    <w:rsid w:val="0025788E"/>
    <w:rsid w:val="00257CA9"/>
    <w:rsid w:val="00257D72"/>
    <w:rsid w:val="00257DEF"/>
    <w:rsid w:val="00257FD4"/>
    <w:rsid w:val="00260104"/>
    <w:rsid w:val="002601ED"/>
    <w:rsid w:val="002604CD"/>
    <w:rsid w:val="00260560"/>
    <w:rsid w:val="002605CF"/>
    <w:rsid w:val="002607D0"/>
    <w:rsid w:val="00260876"/>
    <w:rsid w:val="00260944"/>
    <w:rsid w:val="00260A75"/>
    <w:rsid w:val="00260A82"/>
    <w:rsid w:val="00260B39"/>
    <w:rsid w:val="00260DDC"/>
    <w:rsid w:val="00260FE0"/>
    <w:rsid w:val="002611D6"/>
    <w:rsid w:val="00261322"/>
    <w:rsid w:val="002613C0"/>
    <w:rsid w:val="0026170B"/>
    <w:rsid w:val="002617B0"/>
    <w:rsid w:val="00261830"/>
    <w:rsid w:val="00261B15"/>
    <w:rsid w:val="00261B80"/>
    <w:rsid w:val="00261D9B"/>
    <w:rsid w:val="00261F28"/>
    <w:rsid w:val="002620CB"/>
    <w:rsid w:val="0026212C"/>
    <w:rsid w:val="0026222B"/>
    <w:rsid w:val="00262359"/>
    <w:rsid w:val="00262737"/>
    <w:rsid w:val="00262AE2"/>
    <w:rsid w:val="002630C1"/>
    <w:rsid w:val="0026322C"/>
    <w:rsid w:val="00263417"/>
    <w:rsid w:val="0026357E"/>
    <w:rsid w:val="002636E3"/>
    <w:rsid w:val="002637BA"/>
    <w:rsid w:val="0026384A"/>
    <w:rsid w:val="00263B06"/>
    <w:rsid w:val="00263B36"/>
    <w:rsid w:val="00263EE2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22D"/>
    <w:rsid w:val="00265277"/>
    <w:rsid w:val="0026568E"/>
    <w:rsid w:val="00265D6A"/>
    <w:rsid w:val="00266152"/>
    <w:rsid w:val="002662D6"/>
    <w:rsid w:val="00266595"/>
    <w:rsid w:val="00266681"/>
    <w:rsid w:val="002666D0"/>
    <w:rsid w:val="00266801"/>
    <w:rsid w:val="002669F2"/>
    <w:rsid w:val="00266AB2"/>
    <w:rsid w:val="00266E2A"/>
    <w:rsid w:val="00266FEA"/>
    <w:rsid w:val="00266FF6"/>
    <w:rsid w:val="002670A6"/>
    <w:rsid w:val="002670E0"/>
    <w:rsid w:val="00267139"/>
    <w:rsid w:val="002677D1"/>
    <w:rsid w:val="002677F3"/>
    <w:rsid w:val="00267886"/>
    <w:rsid w:val="00267B0A"/>
    <w:rsid w:val="00267CA2"/>
    <w:rsid w:val="00267E6E"/>
    <w:rsid w:val="00267E87"/>
    <w:rsid w:val="00267FD1"/>
    <w:rsid w:val="00267FE4"/>
    <w:rsid w:val="002701D5"/>
    <w:rsid w:val="00270310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782"/>
    <w:rsid w:val="00271968"/>
    <w:rsid w:val="00271A68"/>
    <w:rsid w:val="00271B21"/>
    <w:rsid w:val="00271B2B"/>
    <w:rsid w:val="00271C35"/>
    <w:rsid w:val="00271C4D"/>
    <w:rsid w:val="00271D4B"/>
    <w:rsid w:val="00271DE4"/>
    <w:rsid w:val="00271DF0"/>
    <w:rsid w:val="00271F02"/>
    <w:rsid w:val="00272549"/>
    <w:rsid w:val="00272756"/>
    <w:rsid w:val="00272A36"/>
    <w:rsid w:val="00272A50"/>
    <w:rsid w:val="00272BA2"/>
    <w:rsid w:val="00272BF1"/>
    <w:rsid w:val="00272CFE"/>
    <w:rsid w:val="00272D23"/>
    <w:rsid w:val="00272FF8"/>
    <w:rsid w:val="00273070"/>
    <w:rsid w:val="0027309E"/>
    <w:rsid w:val="002730C4"/>
    <w:rsid w:val="0027358C"/>
    <w:rsid w:val="00273599"/>
    <w:rsid w:val="00273798"/>
    <w:rsid w:val="00273909"/>
    <w:rsid w:val="00273ABE"/>
    <w:rsid w:val="00273AC6"/>
    <w:rsid w:val="00273B31"/>
    <w:rsid w:val="00273CB3"/>
    <w:rsid w:val="00273DC4"/>
    <w:rsid w:val="002740F2"/>
    <w:rsid w:val="00274137"/>
    <w:rsid w:val="002743A3"/>
    <w:rsid w:val="002743E9"/>
    <w:rsid w:val="002744D7"/>
    <w:rsid w:val="0027471C"/>
    <w:rsid w:val="002747AE"/>
    <w:rsid w:val="00274877"/>
    <w:rsid w:val="002749C4"/>
    <w:rsid w:val="00274A40"/>
    <w:rsid w:val="00274A5A"/>
    <w:rsid w:val="00274C06"/>
    <w:rsid w:val="00274D86"/>
    <w:rsid w:val="00274E47"/>
    <w:rsid w:val="00274F3B"/>
    <w:rsid w:val="00274F6C"/>
    <w:rsid w:val="00274F89"/>
    <w:rsid w:val="00274FD1"/>
    <w:rsid w:val="002750A5"/>
    <w:rsid w:val="0027519E"/>
    <w:rsid w:val="002752E2"/>
    <w:rsid w:val="00275438"/>
    <w:rsid w:val="00275579"/>
    <w:rsid w:val="0027576C"/>
    <w:rsid w:val="00275A02"/>
    <w:rsid w:val="00275B40"/>
    <w:rsid w:val="00275CB8"/>
    <w:rsid w:val="00275E94"/>
    <w:rsid w:val="00275EE0"/>
    <w:rsid w:val="00276002"/>
    <w:rsid w:val="00276171"/>
    <w:rsid w:val="002763BF"/>
    <w:rsid w:val="002766A5"/>
    <w:rsid w:val="002767AC"/>
    <w:rsid w:val="002767C2"/>
    <w:rsid w:val="00276C0A"/>
    <w:rsid w:val="00276ED8"/>
    <w:rsid w:val="00276F2B"/>
    <w:rsid w:val="00276F9E"/>
    <w:rsid w:val="002770C3"/>
    <w:rsid w:val="002773FE"/>
    <w:rsid w:val="00277483"/>
    <w:rsid w:val="00277529"/>
    <w:rsid w:val="00277565"/>
    <w:rsid w:val="00277634"/>
    <w:rsid w:val="002776E6"/>
    <w:rsid w:val="0027795D"/>
    <w:rsid w:val="002779E4"/>
    <w:rsid w:val="00277D29"/>
    <w:rsid w:val="00277FAF"/>
    <w:rsid w:val="0028013A"/>
    <w:rsid w:val="002802FB"/>
    <w:rsid w:val="002804C5"/>
    <w:rsid w:val="00280689"/>
    <w:rsid w:val="002808D9"/>
    <w:rsid w:val="0028094E"/>
    <w:rsid w:val="0028099B"/>
    <w:rsid w:val="002811ED"/>
    <w:rsid w:val="002811FE"/>
    <w:rsid w:val="00281350"/>
    <w:rsid w:val="00281535"/>
    <w:rsid w:val="002815B1"/>
    <w:rsid w:val="00281630"/>
    <w:rsid w:val="002816C5"/>
    <w:rsid w:val="00281940"/>
    <w:rsid w:val="002819A0"/>
    <w:rsid w:val="00281AC0"/>
    <w:rsid w:val="00281C38"/>
    <w:rsid w:val="00281DBE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54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7E0"/>
    <w:rsid w:val="00284CA7"/>
    <w:rsid w:val="00284CEC"/>
    <w:rsid w:val="00284D2E"/>
    <w:rsid w:val="00284E92"/>
    <w:rsid w:val="00284F00"/>
    <w:rsid w:val="00284FE0"/>
    <w:rsid w:val="00285068"/>
    <w:rsid w:val="0028518F"/>
    <w:rsid w:val="00285404"/>
    <w:rsid w:val="00285500"/>
    <w:rsid w:val="0028553B"/>
    <w:rsid w:val="0028564B"/>
    <w:rsid w:val="00285865"/>
    <w:rsid w:val="002858B9"/>
    <w:rsid w:val="0028592F"/>
    <w:rsid w:val="00285C25"/>
    <w:rsid w:val="00285D51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7E1"/>
    <w:rsid w:val="0028684E"/>
    <w:rsid w:val="00286946"/>
    <w:rsid w:val="00286C94"/>
    <w:rsid w:val="00286F06"/>
    <w:rsid w:val="0028713C"/>
    <w:rsid w:val="002873DC"/>
    <w:rsid w:val="0028742E"/>
    <w:rsid w:val="00287543"/>
    <w:rsid w:val="002879DF"/>
    <w:rsid w:val="00287A16"/>
    <w:rsid w:val="00287A60"/>
    <w:rsid w:val="00287AF6"/>
    <w:rsid w:val="00287F1F"/>
    <w:rsid w:val="00287F3A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307"/>
    <w:rsid w:val="00291370"/>
    <w:rsid w:val="00291383"/>
    <w:rsid w:val="002913DB"/>
    <w:rsid w:val="00291640"/>
    <w:rsid w:val="0029168E"/>
    <w:rsid w:val="00291752"/>
    <w:rsid w:val="00291E58"/>
    <w:rsid w:val="00291E64"/>
    <w:rsid w:val="00291F3A"/>
    <w:rsid w:val="0029219E"/>
    <w:rsid w:val="002923B6"/>
    <w:rsid w:val="0029260A"/>
    <w:rsid w:val="00292777"/>
    <w:rsid w:val="0029284C"/>
    <w:rsid w:val="002928B9"/>
    <w:rsid w:val="002928E5"/>
    <w:rsid w:val="00292B86"/>
    <w:rsid w:val="00292BCE"/>
    <w:rsid w:val="00292D7E"/>
    <w:rsid w:val="00292E81"/>
    <w:rsid w:val="00292FE6"/>
    <w:rsid w:val="00292FF2"/>
    <w:rsid w:val="00293041"/>
    <w:rsid w:val="0029312C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EED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54"/>
    <w:rsid w:val="00295CD0"/>
    <w:rsid w:val="00295CE4"/>
    <w:rsid w:val="002963F6"/>
    <w:rsid w:val="0029644A"/>
    <w:rsid w:val="002964F4"/>
    <w:rsid w:val="0029672F"/>
    <w:rsid w:val="002967FD"/>
    <w:rsid w:val="00296865"/>
    <w:rsid w:val="00296884"/>
    <w:rsid w:val="002968AC"/>
    <w:rsid w:val="00296B45"/>
    <w:rsid w:val="00296DEF"/>
    <w:rsid w:val="00296E46"/>
    <w:rsid w:val="0029712D"/>
    <w:rsid w:val="0029746D"/>
    <w:rsid w:val="0029757F"/>
    <w:rsid w:val="002975B1"/>
    <w:rsid w:val="00297913"/>
    <w:rsid w:val="002979C1"/>
    <w:rsid w:val="00297A0E"/>
    <w:rsid w:val="00297DE9"/>
    <w:rsid w:val="002A011D"/>
    <w:rsid w:val="002A0193"/>
    <w:rsid w:val="002A0405"/>
    <w:rsid w:val="002A0748"/>
    <w:rsid w:val="002A079B"/>
    <w:rsid w:val="002A099B"/>
    <w:rsid w:val="002A0AEF"/>
    <w:rsid w:val="002A0DDA"/>
    <w:rsid w:val="002A0F55"/>
    <w:rsid w:val="002A1229"/>
    <w:rsid w:val="002A153E"/>
    <w:rsid w:val="002A158A"/>
    <w:rsid w:val="002A1596"/>
    <w:rsid w:val="002A19FB"/>
    <w:rsid w:val="002A1BB6"/>
    <w:rsid w:val="002A1BFC"/>
    <w:rsid w:val="002A1D27"/>
    <w:rsid w:val="002A1D66"/>
    <w:rsid w:val="002A1F33"/>
    <w:rsid w:val="002A2079"/>
    <w:rsid w:val="002A29B6"/>
    <w:rsid w:val="002A2A11"/>
    <w:rsid w:val="002A2C91"/>
    <w:rsid w:val="002A2EA3"/>
    <w:rsid w:val="002A2F3E"/>
    <w:rsid w:val="002A301B"/>
    <w:rsid w:val="002A3050"/>
    <w:rsid w:val="002A3079"/>
    <w:rsid w:val="002A30BE"/>
    <w:rsid w:val="002A30DA"/>
    <w:rsid w:val="002A323F"/>
    <w:rsid w:val="002A343F"/>
    <w:rsid w:val="002A351B"/>
    <w:rsid w:val="002A379F"/>
    <w:rsid w:val="002A38DB"/>
    <w:rsid w:val="002A3E96"/>
    <w:rsid w:val="002A3ED9"/>
    <w:rsid w:val="002A4039"/>
    <w:rsid w:val="002A4267"/>
    <w:rsid w:val="002A4390"/>
    <w:rsid w:val="002A440F"/>
    <w:rsid w:val="002A447F"/>
    <w:rsid w:val="002A4561"/>
    <w:rsid w:val="002A4795"/>
    <w:rsid w:val="002A47F8"/>
    <w:rsid w:val="002A4947"/>
    <w:rsid w:val="002A4A34"/>
    <w:rsid w:val="002A4D72"/>
    <w:rsid w:val="002A5020"/>
    <w:rsid w:val="002A5076"/>
    <w:rsid w:val="002A52F3"/>
    <w:rsid w:val="002A5488"/>
    <w:rsid w:val="002A560C"/>
    <w:rsid w:val="002A572F"/>
    <w:rsid w:val="002A574A"/>
    <w:rsid w:val="002A58AA"/>
    <w:rsid w:val="002A5908"/>
    <w:rsid w:val="002A5B31"/>
    <w:rsid w:val="002A5B4B"/>
    <w:rsid w:val="002A5E43"/>
    <w:rsid w:val="002A5F1E"/>
    <w:rsid w:val="002A606B"/>
    <w:rsid w:val="002A634F"/>
    <w:rsid w:val="002A6413"/>
    <w:rsid w:val="002A669D"/>
    <w:rsid w:val="002A66F5"/>
    <w:rsid w:val="002A6717"/>
    <w:rsid w:val="002A690A"/>
    <w:rsid w:val="002A6930"/>
    <w:rsid w:val="002A69A7"/>
    <w:rsid w:val="002A69F8"/>
    <w:rsid w:val="002A6B0E"/>
    <w:rsid w:val="002A6CDA"/>
    <w:rsid w:val="002A6D75"/>
    <w:rsid w:val="002A7009"/>
    <w:rsid w:val="002A70A4"/>
    <w:rsid w:val="002A727B"/>
    <w:rsid w:val="002A72E6"/>
    <w:rsid w:val="002A74D2"/>
    <w:rsid w:val="002A74DB"/>
    <w:rsid w:val="002A7538"/>
    <w:rsid w:val="002A7552"/>
    <w:rsid w:val="002A774D"/>
    <w:rsid w:val="002A797E"/>
    <w:rsid w:val="002A7B45"/>
    <w:rsid w:val="002A7D38"/>
    <w:rsid w:val="002A7DF3"/>
    <w:rsid w:val="002A7EF5"/>
    <w:rsid w:val="002A7F2C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08A"/>
    <w:rsid w:val="002B1100"/>
    <w:rsid w:val="002B14C9"/>
    <w:rsid w:val="002B1611"/>
    <w:rsid w:val="002B17CE"/>
    <w:rsid w:val="002B184F"/>
    <w:rsid w:val="002B1867"/>
    <w:rsid w:val="002B1C21"/>
    <w:rsid w:val="002B1F9B"/>
    <w:rsid w:val="002B225E"/>
    <w:rsid w:val="002B26F5"/>
    <w:rsid w:val="002B2914"/>
    <w:rsid w:val="002B2B1B"/>
    <w:rsid w:val="002B2B55"/>
    <w:rsid w:val="002B2BB3"/>
    <w:rsid w:val="002B2C78"/>
    <w:rsid w:val="002B2CDA"/>
    <w:rsid w:val="002B2D14"/>
    <w:rsid w:val="002B2D33"/>
    <w:rsid w:val="002B2DE1"/>
    <w:rsid w:val="002B2EC9"/>
    <w:rsid w:val="002B315E"/>
    <w:rsid w:val="002B328C"/>
    <w:rsid w:val="002B33E7"/>
    <w:rsid w:val="002B34C7"/>
    <w:rsid w:val="002B3695"/>
    <w:rsid w:val="002B3781"/>
    <w:rsid w:val="002B3835"/>
    <w:rsid w:val="002B3BAA"/>
    <w:rsid w:val="002B3E0E"/>
    <w:rsid w:val="002B410B"/>
    <w:rsid w:val="002B42BF"/>
    <w:rsid w:val="002B454B"/>
    <w:rsid w:val="002B4659"/>
    <w:rsid w:val="002B4834"/>
    <w:rsid w:val="002B48DF"/>
    <w:rsid w:val="002B4A2A"/>
    <w:rsid w:val="002B4A57"/>
    <w:rsid w:val="002B4F1D"/>
    <w:rsid w:val="002B551D"/>
    <w:rsid w:val="002B5729"/>
    <w:rsid w:val="002B580B"/>
    <w:rsid w:val="002B5967"/>
    <w:rsid w:val="002B5CA4"/>
    <w:rsid w:val="002B5CC5"/>
    <w:rsid w:val="002B5E6D"/>
    <w:rsid w:val="002B6141"/>
    <w:rsid w:val="002B6374"/>
    <w:rsid w:val="002B6397"/>
    <w:rsid w:val="002B6464"/>
    <w:rsid w:val="002B66E2"/>
    <w:rsid w:val="002B674C"/>
    <w:rsid w:val="002B676D"/>
    <w:rsid w:val="002B6875"/>
    <w:rsid w:val="002B69B2"/>
    <w:rsid w:val="002B6A08"/>
    <w:rsid w:val="002B6B0D"/>
    <w:rsid w:val="002B6B15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602"/>
    <w:rsid w:val="002C0826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2CA"/>
    <w:rsid w:val="002C165A"/>
    <w:rsid w:val="002C1B3A"/>
    <w:rsid w:val="002C1C37"/>
    <w:rsid w:val="002C1DCB"/>
    <w:rsid w:val="002C1EA7"/>
    <w:rsid w:val="002C1F58"/>
    <w:rsid w:val="002C200E"/>
    <w:rsid w:val="002C20E6"/>
    <w:rsid w:val="002C2206"/>
    <w:rsid w:val="002C22A2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1FA"/>
    <w:rsid w:val="002C3270"/>
    <w:rsid w:val="002C335B"/>
    <w:rsid w:val="002C3472"/>
    <w:rsid w:val="002C3489"/>
    <w:rsid w:val="002C3511"/>
    <w:rsid w:val="002C359B"/>
    <w:rsid w:val="002C3681"/>
    <w:rsid w:val="002C36DE"/>
    <w:rsid w:val="002C37B5"/>
    <w:rsid w:val="002C3AF2"/>
    <w:rsid w:val="002C3BBD"/>
    <w:rsid w:val="002C3D65"/>
    <w:rsid w:val="002C3DD6"/>
    <w:rsid w:val="002C3FFE"/>
    <w:rsid w:val="002C4119"/>
    <w:rsid w:val="002C413B"/>
    <w:rsid w:val="002C4200"/>
    <w:rsid w:val="002C42F9"/>
    <w:rsid w:val="002C4307"/>
    <w:rsid w:val="002C437B"/>
    <w:rsid w:val="002C44F0"/>
    <w:rsid w:val="002C464B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3B4"/>
    <w:rsid w:val="002C53D9"/>
    <w:rsid w:val="002C5460"/>
    <w:rsid w:val="002C54A1"/>
    <w:rsid w:val="002C5968"/>
    <w:rsid w:val="002C5BFB"/>
    <w:rsid w:val="002C5C6E"/>
    <w:rsid w:val="002C5C7A"/>
    <w:rsid w:val="002C609D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6A6F"/>
    <w:rsid w:val="002C7131"/>
    <w:rsid w:val="002C75C7"/>
    <w:rsid w:val="002C75F2"/>
    <w:rsid w:val="002C7ABE"/>
    <w:rsid w:val="002C7B0C"/>
    <w:rsid w:val="002C7BB3"/>
    <w:rsid w:val="002C7D6A"/>
    <w:rsid w:val="002D0045"/>
    <w:rsid w:val="002D0068"/>
    <w:rsid w:val="002D0098"/>
    <w:rsid w:val="002D010E"/>
    <w:rsid w:val="002D026E"/>
    <w:rsid w:val="002D0418"/>
    <w:rsid w:val="002D04CB"/>
    <w:rsid w:val="002D056D"/>
    <w:rsid w:val="002D064D"/>
    <w:rsid w:val="002D07E9"/>
    <w:rsid w:val="002D083F"/>
    <w:rsid w:val="002D096C"/>
    <w:rsid w:val="002D0987"/>
    <w:rsid w:val="002D09F2"/>
    <w:rsid w:val="002D0AA7"/>
    <w:rsid w:val="002D0B1E"/>
    <w:rsid w:val="002D0CD5"/>
    <w:rsid w:val="002D0D25"/>
    <w:rsid w:val="002D12B0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BC"/>
    <w:rsid w:val="002D2413"/>
    <w:rsid w:val="002D2505"/>
    <w:rsid w:val="002D2640"/>
    <w:rsid w:val="002D269E"/>
    <w:rsid w:val="002D28D3"/>
    <w:rsid w:val="002D2BC4"/>
    <w:rsid w:val="002D2C50"/>
    <w:rsid w:val="002D2E5B"/>
    <w:rsid w:val="002D2F29"/>
    <w:rsid w:val="002D2F8D"/>
    <w:rsid w:val="002D30C6"/>
    <w:rsid w:val="002D30F6"/>
    <w:rsid w:val="002D3109"/>
    <w:rsid w:val="002D327B"/>
    <w:rsid w:val="002D3288"/>
    <w:rsid w:val="002D333D"/>
    <w:rsid w:val="002D341E"/>
    <w:rsid w:val="002D34AF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65A"/>
    <w:rsid w:val="002D473F"/>
    <w:rsid w:val="002D494B"/>
    <w:rsid w:val="002D4B11"/>
    <w:rsid w:val="002D5152"/>
    <w:rsid w:val="002D519A"/>
    <w:rsid w:val="002D52B3"/>
    <w:rsid w:val="002D5488"/>
    <w:rsid w:val="002D55CB"/>
    <w:rsid w:val="002D57D3"/>
    <w:rsid w:val="002D588D"/>
    <w:rsid w:val="002D59B2"/>
    <w:rsid w:val="002D5AB4"/>
    <w:rsid w:val="002D5B2A"/>
    <w:rsid w:val="002D5C5D"/>
    <w:rsid w:val="002D5C8C"/>
    <w:rsid w:val="002D5E05"/>
    <w:rsid w:val="002D5FDB"/>
    <w:rsid w:val="002D60D4"/>
    <w:rsid w:val="002D6428"/>
    <w:rsid w:val="002D6691"/>
    <w:rsid w:val="002D67A7"/>
    <w:rsid w:val="002D681B"/>
    <w:rsid w:val="002D6A47"/>
    <w:rsid w:val="002D6AFD"/>
    <w:rsid w:val="002D6CC6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DF3"/>
    <w:rsid w:val="002D7E4B"/>
    <w:rsid w:val="002D7FA1"/>
    <w:rsid w:val="002D7FB7"/>
    <w:rsid w:val="002E0162"/>
    <w:rsid w:val="002E033B"/>
    <w:rsid w:val="002E053F"/>
    <w:rsid w:val="002E0618"/>
    <w:rsid w:val="002E0687"/>
    <w:rsid w:val="002E0B60"/>
    <w:rsid w:val="002E0E2C"/>
    <w:rsid w:val="002E0E57"/>
    <w:rsid w:val="002E0EFB"/>
    <w:rsid w:val="002E1039"/>
    <w:rsid w:val="002E11B9"/>
    <w:rsid w:val="002E123D"/>
    <w:rsid w:val="002E156D"/>
    <w:rsid w:val="002E16A1"/>
    <w:rsid w:val="002E17B7"/>
    <w:rsid w:val="002E1861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2CC7"/>
    <w:rsid w:val="002E308E"/>
    <w:rsid w:val="002E3246"/>
    <w:rsid w:val="002E3648"/>
    <w:rsid w:val="002E3680"/>
    <w:rsid w:val="002E36BD"/>
    <w:rsid w:val="002E374E"/>
    <w:rsid w:val="002E3807"/>
    <w:rsid w:val="002E3994"/>
    <w:rsid w:val="002E3AEB"/>
    <w:rsid w:val="002E3BDE"/>
    <w:rsid w:val="002E3C9A"/>
    <w:rsid w:val="002E3D5F"/>
    <w:rsid w:val="002E3FF2"/>
    <w:rsid w:val="002E41ED"/>
    <w:rsid w:val="002E43DF"/>
    <w:rsid w:val="002E445F"/>
    <w:rsid w:val="002E4694"/>
    <w:rsid w:val="002E470B"/>
    <w:rsid w:val="002E4732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38"/>
    <w:rsid w:val="002E5250"/>
    <w:rsid w:val="002E5304"/>
    <w:rsid w:val="002E5445"/>
    <w:rsid w:val="002E5461"/>
    <w:rsid w:val="002E5669"/>
    <w:rsid w:val="002E578B"/>
    <w:rsid w:val="002E5826"/>
    <w:rsid w:val="002E59C5"/>
    <w:rsid w:val="002E59EA"/>
    <w:rsid w:val="002E5B36"/>
    <w:rsid w:val="002E5B9F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8B4"/>
    <w:rsid w:val="002E691B"/>
    <w:rsid w:val="002E6A2B"/>
    <w:rsid w:val="002E6AA8"/>
    <w:rsid w:val="002E6BED"/>
    <w:rsid w:val="002E6CD8"/>
    <w:rsid w:val="002E6E07"/>
    <w:rsid w:val="002E6E2B"/>
    <w:rsid w:val="002E70AC"/>
    <w:rsid w:val="002E72F5"/>
    <w:rsid w:val="002E7450"/>
    <w:rsid w:val="002E7C4C"/>
    <w:rsid w:val="002E7FC3"/>
    <w:rsid w:val="002F004E"/>
    <w:rsid w:val="002F054D"/>
    <w:rsid w:val="002F0669"/>
    <w:rsid w:val="002F09F2"/>
    <w:rsid w:val="002F0A1F"/>
    <w:rsid w:val="002F0AEF"/>
    <w:rsid w:val="002F0B9F"/>
    <w:rsid w:val="002F0DAB"/>
    <w:rsid w:val="002F0DD1"/>
    <w:rsid w:val="002F0E82"/>
    <w:rsid w:val="002F0EA7"/>
    <w:rsid w:val="002F0EE7"/>
    <w:rsid w:val="002F12B4"/>
    <w:rsid w:val="002F154A"/>
    <w:rsid w:val="002F158C"/>
    <w:rsid w:val="002F169C"/>
    <w:rsid w:val="002F17CD"/>
    <w:rsid w:val="002F182A"/>
    <w:rsid w:val="002F1A94"/>
    <w:rsid w:val="002F1AE3"/>
    <w:rsid w:val="002F1C9D"/>
    <w:rsid w:val="002F1CCE"/>
    <w:rsid w:val="002F1E53"/>
    <w:rsid w:val="002F2129"/>
    <w:rsid w:val="002F21FB"/>
    <w:rsid w:val="002F2313"/>
    <w:rsid w:val="002F23A9"/>
    <w:rsid w:val="002F272C"/>
    <w:rsid w:val="002F28F3"/>
    <w:rsid w:val="002F2AD0"/>
    <w:rsid w:val="002F2DE9"/>
    <w:rsid w:val="002F2E2C"/>
    <w:rsid w:val="002F2FB7"/>
    <w:rsid w:val="002F32EE"/>
    <w:rsid w:val="002F3398"/>
    <w:rsid w:val="002F373B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97"/>
    <w:rsid w:val="002F4DCB"/>
    <w:rsid w:val="002F4E28"/>
    <w:rsid w:val="002F5207"/>
    <w:rsid w:val="002F53BB"/>
    <w:rsid w:val="002F5436"/>
    <w:rsid w:val="002F545B"/>
    <w:rsid w:val="002F5626"/>
    <w:rsid w:val="002F5780"/>
    <w:rsid w:val="002F59E7"/>
    <w:rsid w:val="002F5C8B"/>
    <w:rsid w:val="002F6147"/>
    <w:rsid w:val="002F6148"/>
    <w:rsid w:val="002F6535"/>
    <w:rsid w:val="002F6611"/>
    <w:rsid w:val="002F67E1"/>
    <w:rsid w:val="002F686A"/>
    <w:rsid w:val="002F6CF2"/>
    <w:rsid w:val="002F6E5F"/>
    <w:rsid w:val="002F6F0F"/>
    <w:rsid w:val="002F6F77"/>
    <w:rsid w:val="002F7184"/>
    <w:rsid w:val="002F7230"/>
    <w:rsid w:val="002F7266"/>
    <w:rsid w:val="002F756A"/>
    <w:rsid w:val="002F76AD"/>
    <w:rsid w:val="002F7853"/>
    <w:rsid w:val="002F78FE"/>
    <w:rsid w:val="002F798F"/>
    <w:rsid w:val="002F7AC8"/>
    <w:rsid w:val="002F7EC6"/>
    <w:rsid w:val="002F7F3E"/>
    <w:rsid w:val="00300427"/>
    <w:rsid w:val="00300476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43"/>
    <w:rsid w:val="00301B7C"/>
    <w:rsid w:val="00301BA3"/>
    <w:rsid w:val="00301C45"/>
    <w:rsid w:val="00301C87"/>
    <w:rsid w:val="00301D6E"/>
    <w:rsid w:val="00301F73"/>
    <w:rsid w:val="00302198"/>
    <w:rsid w:val="003021AC"/>
    <w:rsid w:val="00302233"/>
    <w:rsid w:val="00302287"/>
    <w:rsid w:val="00302755"/>
    <w:rsid w:val="00302816"/>
    <w:rsid w:val="00302A31"/>
    <w:rsid w:val="00302D4A"/>
    <w:rsid w:val="00302D81"/>
    <w:rsid w:val="00302FD8"/>
    <w:rsid w:val="00303AC3"/>
    <w:rsid w:val="00303D2C"/>
    <w:rsid w:val="00303D9F"/>
    <w:rsid w:val="00303E3A"/>
    <w:rsid w:val="00303E5A"/>
    <w:rsid w:val="003045DB"/>
    <w:rsid w:val="00304669"/>
    <w:rsid w:val="00304887"/>
    <w:rsid w:val="0030490B"/>
    <w:rsid w:val="00304A13"/>
    <w:rsid w:val="00304B72"/>
    <w:rsid w:val="00304C33"/>
    <w:rsid w:val="00304C9F"/>
    <w:rsid w:val="00304CBB"/>
    <w:rsid w:val="00304CE7"/>
    <w:rsid w:val="00304D2A"/>
    <w:rsid w:val="00304F0D"/>
    <w:rsid w:val="003050A0"/>
    <w:rsid w:val="003058C1"/>
    <w:rsid w:val="003058C8"/>
    <w:rsid w:val="0030593F"/>
    <w:rsid w:val="00305B63"/>
    <w:rsid w:val="00305D64"/>
    <w:rsid w:val="00305DAA"/>
    <w:rsid w:val="00305DB3"/>
    <w:rsid w:val="00305DE2"/>
    <w:rsid w:val="0030619E"/>
    <w:rsid w:val="00306206"/>
    <w:rsid w:val="00306489"/>
    <w:rsid w:val="00306571"/>
    <w:rsid w:val="00306591"/>
    <w:rsid w:val="003067CD"/>
    <w:rsid w:val="00306859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82F"/>
    <w:rsid w:val="0031098F"/>
    <w:rsid w:val="003109C1"/>
    <w:rsid w:val="00310B41"/>
    <w:rsid w:val="00310B5E"/>
    <w:rsid w:val="00310CA5"/>
    <w:rsid w:val="00310D95"/>
    <w:rsid w:val="00310FD2"/>
    <w:rsid w:val="0031107D"/>
    <w:rsid w:val="003114C3"/>
    <w:rsid w:val="00311569"/>
    <w:rsid w:val="003115AF"/>
    <w:rsid w:val="00311886"/>
    <w:rsid w:val="003119B2"/>
    <w:rsid w:val="00311C08"/>
    <w:rsid w:val="00311C74"/>
    <w:rsid w:val="00311E2A"/>
    <w:rsid w:val="003120C1"/>
    <w:rsid w:val="0031221A"/>
    <w:rsid w:val="00312238"/>
    <w:rsid w:val="00312448"/>
    <w:rsid w:val="00312705"/>
    <w:rsid w:val="0031285A"/>
    <w:rsid w:val="003128A1"/>
    <w:rsid w:val="003128CB"/>
    <w:rsid w:val="00312BDA"/>
    <w:rsid w:val="00312BE1"/>
    <w:rsid w:val="00312C07"/>
    <w:rsid w:val="00312F0E"/>
    <w:rsid w:val="003131E8"/>
    <w:rsid w:val="00313335"/>
    <w:rsid w:val="0031340B"/>
    <w:rsid w:val="0031352A"/>
    <w:rsid w:val="003136E0"/>
    <w:rsid w:val="00313761"/>
    <w:rsid w:val="00313788"/>
    <w:rsid w:val="00313890"/>
    <w:rsid w:val="00313956"/>
    <w:rsid w:val="00314113"/>
    <w:rsid w:val="003141B4"/>
    <w:rsid w:val="0031432C"/>
    <w:rsid w:val="003146BE"/>
    <w:rsid w:val="0031484C"/>
    <w:rsid w:val="0031498C"/>
    <w:rsid w:val="00314A2B"/>
    <w:rsid w:val="00314B02"/>
    <w:rsid w:val="00314C2D"/>
    <w:rsid w:val="00314E2F"/>
    <w:rsid w:val="00314F4D"/>
    <w:rsid w:val="003150D0"/>
    <w:rsid w:val="003150D1"/>
    <w:rsid w:val="003152C3"/>
    <w:rsid w:val="0031543A"/>
    <w:rsid w:val="0031555C"/>
    <w:rsid w:val="0031557E"/>
    <w:rsid w:val="0031581E"/>
    <w:rsid w:val="0031585A"/>
    <w:rsid w:val="00315A47"/>
    <w:rsid w:val="00315A88"/>
    <w:rsid w:val="00315AE9"/>
    <w:rsid w:val="00315B88"/>
    <w:rsid w:val="00315C3E"/>
    <w:rsid w:val="00315EC0"/>
    <w:rsid w:val="0031620E"/>
    <w:rsid w:val="0031624E"/>
    <w:rsid w:val="00316271"/>
    <w:rsid w:val="003166A1"/>
    <w:rsid w:val="00316704"/>
    <w:rsid w:val="00316720"/>
    <w:rsid w:val="0031686F"/>
    <w:rsid w:val="00316921"/>
    <w:rsid w:val="00316C5D"/>
    <w:rsid w:val="00317154"/>
    <w:rsid w:val="00317304"/>
    <w:rsid w:val="003177B2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4E6"/>
    <w:rsid w:val="00320609"/>
    <w:rsid w:val="00320671"/>
    <w:rsid w:val="00320786"/>
    <w:rsid w:val="00320883"/>
    <w:rsid w:val="00320900"/>
    <w:rsid w:val="00320980"/>
    <w:rsid w:val="00320A90"/>
    <w:rsid w:val="00320ABF"/>
    <w:rsid w:val="00320C21"/>
    <w:rsid w:val="00320D65"/>
    <w:rsid w:val="00321170"/>
    <w:rsid w:val="003211D3"/>
    <w:rsid w:val="0032138B"/>
    <w:rsid w:val="0032161D"/>
    <w:rsid w:val="00321678"/>
    <w:rsid w:val="003216C4"/>
    <w:rsid w:val="0032198F"/>
    <w:rsid w:val="003219CA"/>
    <w:rsid w:val="00321D60"/>
    <w:rsid w:val="00321F27"/>
    <w:rsid w:val="00321F65"/>
    <w:rsid w:val="00321F89"/>
    <w:rsid w:val="00321FCB"/>
    <w:rsid w:val="00322029"/>
    <w:rsid w:val="003222FC"/>
    <w:rsid w:val="003224C8"/>
    <w:rsid w:val="003225C1"/>
    <w:rsid w:val="003226C1"/>
    <w:rsid w:val="00322830"/>
    <w:rsid w:val="003228F0"/>
    <w:rsid w:val="00322930"/>
    <w:rsid w:val="0032299E"/>
    <w:rsid w:val="003229EE"/>
    <w:rsid w:val="00322AE5"/>
    <w:rsid w:val="00322BDB"/>
    <w:rsid w:val="00322F41"/>
    <w:rsid w:val="00323274"/>
    <w:rsid w:val="00323296"/>
    <w:rsid w:val="0032365B"/>
    <w:rsid w:val="0032372C"/>
    <w:rsid w:val="0032392D"/>
    <w:rsid w:val="003239F2"/>
    <w:rsid w:val="00323E6F"/>
    <w:rsid w:val="00323E9F"/>
    <w:rsid w:val="00324036"/>
    <w:rsid w:val="00324055"/>
    <w:rsid w:val="003241FB"/>
    <w:rsid w:val="0032466E"/>
    <w:rsid w:val="003246BD"/>
    <w:rsid w:val="0032475E"/>
    <w:rsid w:val="00324886"/>
    <w:rsid w:val="0032492B"/>
    <w:rsid w:val="003249F8"/>
    <w:rsid w:val="00324A47"/>
    <w:rsid w:val="00324CA9"/>
    <w:rsid w:val="00324CC9"/>
    <w:rsid w:val="00324E94"/>
    <w:rsid w:val="00324EF1"/>
    <w:rsid w:val="00324F1D"/>
    <w:rsid w:val="00325002"/>
    <w:rsid w:val="003251F1"/>
    <w:rsid w:val="0032531A"/>
    <w:rsid w:val="00325363"/>
    <w:rsid w:val="00325400"/>
    <w:rsid w:val="00325409"/>
    <w:rsid w:val="00325436"/>
    <w:rsid w:val="00325790"/>
    <w:rsid w:val="00325859"/>
    <w:rsid w:val="00325877"/>
    <w:rsid w:val="00325C89"/>
    <w:rsid w:val="00325E2B"/>
    <w:rsid w:val="003260B9"/>
    <w:rsid w:val="00326150"/>
    <w:rsid w:val="003262D8"/>
    <w:rsid w:val="0032630A"/>
    <w:rsid w:val="0032649E"/>
    <w:rsid w:val="00326968"/>
    <w:rsid w:val="00326E79"/>
    <w:rsid w:val="00326F66"/>
    <w:rsid w:val="00326F7B"/>
    <w:rsid w:val="0032706A"/>
    <w:rsid w:val="0032708F"/>
    <w:rsid w:val="003275AD"/>
    <w:rsid w:val="00327923"/>
    <w:rsid w:val="00327998"/>
    <w:rsid w:val="00327A24"/>
    <w:rsid w:val="00327DF5"/>
    <w:rsid w:val="00327E3C"/>
    <w:rsid w:val="003304C3"/>
    <w:rsid w:val="003305DC"/>
    <w:rsid w:val="0033080E"/>
    <w:rsid w:val="003308AE"/>
    <w:rsid w:val="003308C3"/>
    <w:rsid w:val="00330B1D"/>
    <w:rsid w:val="00331012"/>
    <w:rsid w:val="003311B0"/>
    <w:rsid w:val="0033140D"/>
    <w:rsid w:val="003318EA"/>
    <w:rsid w:val="00331A76"/>
    <w:rsid w:val="00331ECC"/>
    <w:rsid w:val="00331F7E"/>
    <w:rsid w:val="00331FAF"/>
    <w:rsid w:val="003320AA"/>
    <w:rsid w:val="003324B5"/>
    <w:rsid w:val="003324D3"/>
    <w:rsid w:val="00332846"/>
    <w:rsid w:val="00332B6C"/>
    <w:rsid w:val="00332D37"/>
    <w:rsid w:val="00332DD2"/>
    <w:rsid w:val="00332DFD"/>
    <w:rsid w:val="00332E69"/>
    <w:rsid w:val="00333248"/>
    <w:rsid w:val="00333329"/>
    <w:rsid w:val="00333618"/>
    <w:rsid w:val="003336D7"/>
    <w:rsid w:val="00333746"/>
    <w:rsid w:val="003337F5"/>
    <w:rsid w:val="00333801"/>
    <w:rsid w:val="00333821"/>
    <w:rsid w:val="00333BD3"/>
    <w:rsid w:val="00333D78"/>
    <w:rsid w:val="00333FA2"/>
    <w:rsid w:val="00333FB6"/>
    <w:rsid w:val="00334360"/>
    <w:rsid w:val="0033440E"/>
    <w:rsid w:val="003346A5"/>
    <w:rsid w:val="003346C9"/>
    <w:rsid w:val="00334820"/>
    <w:rsid w:val="00334D26"/>
    <w:rsid w:val="003351CD"/>
    <w:rsid w:val="0033540D"/>
    <w:rsid w:val="003354B0"/>
    <w:rsid w:val="0033579C"/>
    <w:rsid w:val="0033595E"/>
    <w:rsid w:val="00335C47"/>
    <w:rsid w:val="00335D33"/>
    <w:rsid w:val="00335E97"/>
    <w:rsid w:val="00335F0F"/>
    <w:rsid w:val="00335F12"/>
    <w:rsid w:val="00335F4D"/>
    <w:rsid w:val="00335FD2"/>
    <w:rsid w:val="0033624A"/>
    <w:rsid w:val="00336386"/>
    <w:rsid w:val="003365AD"/>
    <w:rsid w:val="0033666D"/>
    <w:rsid w:val="0033683B"/>
    <w:rsid w:val="00336A84"/>
    <w:rsid w:val="00336C24"/>
    <w:rsid w:val="00336C5F"/>
    <w:rsid w:val="00336CB6"/>
    <w:rsid w:val="00336D1D"/>
    <w:rsid w:val="00337144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4ED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E57"/>
    <w:rsid w:val="00340E92"/>
    <w:rsid w:val="00340F3A"/>
    <w:rsid w:val="0034145B"/>
    <w:rsid w:val="003414A8"/>
    <w:rsid w:val="003415AA"/>
    <w:rsid w:val="00341949"/>
    <w:rsid w:val="00341954"/>
    <w:rsid w:val="003419B6"/>
    <w:rsid w:val="00341A89"/>
    <w:rsid w:val="0034200B"/>
    <w:rsid w:val="0034248D"/>
    <w:rsid w:val="003426CD"/>
    <w:rsid w:val="00342745"/>
    <w:rsid w:val="00342DA0"/>
    <w:rsid w:val="00342F56"/>
    <w:rsid w:val="00342F8E"/>
    <w:rsid w:val="003430DD"/>
    <w:rsid w:val="003431FA"/>
    <w:rsid w:val="0034345F"/>
    <w:rsid w:val="00343755"/>
    <w:rsid w:val="00343CF4"/>
    <w:rsid w:val="00343EC5"/>
    <w:rsid w:val="00343ED9"/>
    <w:rsid w:val="00343F2A"/>
    <w:rsid w:val="00343F37"/>
    <w:rsid w:val="00343F9F"/>
    <w:rsid w:val="0034428D"/>
    <w:rsid w:val="00344396"/>
    <w:rsid w:val="003444FC"/>
    <w:rsid w:val="00344516"/>
    <w:rsid w:val="00344573"/>
    <w:rsid w:val="0034461D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92A"/>
    <w:rsid w:val="00345A8C"/>
    <w:rsid w:val="00345B4A"/>
    <w:rsid w:val="00345BF0"/>
    <w:rsid w:val="00345EDE"/>
    <w:rsid w:val="00345F58"/>
    <w:rsid w:val="00345F8F"/>
    <w:rsid w:val="00346028"/>
    <w:rsid w:val="00346236"/>
    <w:rsid w:val="0034625F"/>
    <w:rsid w:val="003462C3"/>
    <w:rsid w:val="003462CE"/>
    <w:rsid w:val="003463C0"/>
    <w:rsid w:val="003468FB"/>
    <w:rsid w:val="003468FD"/>
    <w:rsid w:val="00346B74"/>
    <w:rsid w:val="00346D23"/>
    <w:rsid w:val="00347042"/>
    <w:rsid w:val="00347044"/>
    <w:rsid w:val="0034705E"/>
    <w:rsid w:val="00347082"/>
    <w:rsid w:val="003471CF"/>
    <w:rsid w:val="00347281"/>
    <w:rsid w:val="003472D1"/>
    <w:rsid w:val="003472F0"/>
    <w:rsid w:val="0034770F"/>
    <w:rsid w:val="00347714"/>
    <w:rsid w:val="00347797"/>
    <w:rsid w:val="003478EA"/>
    <w:rsid w:val="003479E2"/>
    <w:rsid w:val="00347B16"/>
    <w:rsid w:val="003500F9"/>
    <w:rsid w:val="003501A3"/>
    <w:rsid w:val="003501C6"/>
    <w:rsid w:val="00350350"/>
    <w:rsid w:val="00350436"/>
    <w:rsid w:val="003504F8"/>
    <w:rsid w:val="00350617"/>
    <w:rsid w:val="00350683"/>
    <w:rsid w:val="003506CD"/>
    <w:rsid w:val="003507DE"/>
    <w:rsid w:val="00350981"/>
    <w:rsid w:val="003509AC"/>
    <w:rsid w:val="00350EBE"/>
    <w:rsid w:val="0035100A"/>
    <w:rsid w:val="0035132E"/>
    <w:rsid w:val="003513E1"/>
    <w:rsid w:val="003515EA"/>
    <w:rsid w:val="003516F5"/>
    <w:rsid w:val="00351747"/>
    <w:rsid w:val="00351783"/>
    <w:rsid w:val="00351862"/>
    <w:rsid w:val="00351877"/>
    <w:rsid w:val="00351998"/>
    <w:rsid w:val="00351A0C"/>
    <w:rsid w:val="00351A1D"/>
    <w:rsid w:val="00351C7C"/>
    <w:rsid w:val="00351C91"/>
    <w:rsid w:val="00351E8E"/>
    <w:rsid w:val="00351EF8"/>
    <w:rsid w:val="00351FF1"/>
    <w:rsid w:val="003520FD"/>
    <w:rsid w:val="003521A3"/>
    <w:rsid w:val="003521EC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3FD"/>
    <w:rsid w:val="00353421"/>
    <w:rsid w:val="00353531"/>
    <w:rsid w:val="0035364F"/>
    <w:rsid w:val="003536B3"/>
    <w:rsid w:val="00353734"/>
    <w:rsid w:val="0035376E"/>
    <w:rsid w:val="00353823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4DB8"/>
    <w:rsid w:val="0035508C"/>
    <w:rsid w:val="003550F6"/>
    <w:rsid w:val="003550F7"/>
    <w:rsid w:val="00355194"/>
    <w:rsid w:val="00355603"/>
    <w:rsid w:val="0035561F"/>
    <w:rsid w:val="00355710"/>
    <w:rsid w:val="00355B3C"/>
    <w:rsid w:val="00355BF9"/>
    <w:rsid w:val="00355CA8"/>
    <w:rsid w:val="00355E5D"/>
    <w:rsid w:val="00355F7C"/>
    <w:rsid w:val="0035605C"/>
    <w:rsid w:val="00356139"/>
    <w:rsid w:val="00356249"/>
    <w:rsid w:val="003563DA"/>
    <w:rsid w:val="0035655C"/>
    <w:rsid w:val="003565D3"/>
    <w:rsid w:val="003565ED"/>
    <w:rsid w:val="00356691"/>
    <w:rsid w:val="00356885"/>
    <w:rsid w:val="00356990"/>
    <w:rsid w:val="00356B84"/>
    <w:rsid w:val="00356D26"/>
    <w:rsid w:val="00356D3D"/>
    <w:rsid w:val="00356FC7"/>
    <w:rsid w:val="003572C3"/>
    <w:rsid w:val="00357363"/>
    <w:rsid w:val="003575CE"/>
    <w:rsid w:val="003575FD"/>
    <w:rsid w:val="00357797"/>
    <w:rsid w:val="00357864"/>
    <w:rsid w:val="00357EF4"/>
    <w:rsid w:val="0036004C"/>
    <w:rsid w:val="00360189"/>
    <w:rsid w:val="0036040F"/>
    <w:rsid w:val="00360481"/>
    <w:rsid w:val="00360526"/>
    <w:rsid w:val="00360727"/>
    <w:rsid w:val="003608C4"/>
    <w:rsid w:val="00360A34"/>
    <w:rsid w:val="00360B1E"/>
    <w:rsid w:val="00360E99"/>
    <w:rsid w:val="003610E5"/>
    <w:rsid w:val="00361475"/>
    <w:rsid w:val="00361555"/>
    <w:rsid w:val="00361677"/>
    <w:rsid w:val="00361797"/>
    <w:rsid w:val="0036182B"/>
    <w:rsid w:val="00362403"/>
    <w:rsid w:val="00362640"/>
    <w:rsid w:val="003628DA"/>
    <w:rsid w:val="00362B64"/>
    <w:rsid w:val="00362CC4"/>
    <w:rsid w:val="00362DAA"/>
    <w:rsid w:val="00362DDC"/>
    <w:rsid w:val="00362FDB"/>
    <w:rsid w:val="00363011"/>
    <w:rsid w:val="0036308A"/>
    <w:rsid w:val="003631A2"/>
    <w:rsid w:val="003632CC"/>
    <w:rsid w:val="003632F5"/>
    <w:rsid w:val="0036334E"/>
    <w:rsid w:val="00363515"/>
    <w:rsid w:val="0036358A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A3F"/>
    <w:rsid w:val="00364D1B"/>
    <w:rsid w:val="00364E1F"/>
    <w:rsid w:val="00364EB7"/>
    <w:rsid w:val="00364F40"/>
    <w:rsid w:val="00364F5E"/>
    <w:rsid w:val="00365025"/>
    <w:rsid w:val="00365201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642"/>
    <w:rsid w:val="003667E1"/>
    <w:rsid w:val="003669DF"/>
    <w:rsid w:val="003669EB"/>
    <w:rsid w:val="00366A39"/>
    <w:rsid w:val="00366A9F"/>
    <w:rsid w:val="00366AC3"/>
    <w:rsid w:val="00366BA7"/>
    <w:rsid w:val="00366C83"/>
    <w:rsid w:val="00366F0A"/>
    <w:rsid w:val="003672B1"/>
    <w:rsid w:val="00367546"/>
    <w:rsid w:val="003679C8"/>
    <w:rsid w:val="00367ABE"/>
    <w:rsid w:val="00367AFB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7E"/>
    <w:rsid w:val="003703AE"/>
    <w:rsid w:val="00370AAC"/>
    <w:rsid w:val="00370B56"/>
    <w:rsid w:val="00370B8D"/>
    <w:rsid w:val="00371322"/>
    <w:rsid w:val="003713D8"/>
    <w:rsid w:val="00371418"/>
    <w:rsid w:val="0037149D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9E0"/>
    <w:rsid w:val="00372D4B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B7C"/>
    <w:rsid w:val="00373CE5"/>
    <w:rsid w:val="00373E60"/>
    <w:rsid w:val="00374070"/>
    <w:rsid w:val="00374163"/>
    <w:rsid w:val="003742AB"/>
    <w:rsid w:val="003742D3"/>
    <w:rsid w:val="003742E8"/>
    <w:rsid w:val="003743E1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635"/>
    <w:rsid w:val="0037570D"/>
    <w:rsid w:val="00375819"/>
    <w:rsid w:val="00375874"/>
    <w:rsid w:val="00375B13"/>
    <w:rsid w:val="00375E76"/>
    <w:rsid w:val="00375E94"/>
    <w:rsid w:val="00375F1F"/>
    <w:rsid w:val="00376185"/>
    <w:rsid w:val="00376350"/>
    <w:rsid w:val="003765B8"/>
    <w:rsid w:val="00376B44"/>
    <w:rsid w:val="00376B4B"/>
    <w:rsid w:val="00376CA6"/>
    <w:rsid w:val="00376CB5"/>
    <w:rsid w:val="00376F9B"/>
    <w:rsid w:val="00376FFE"/>
    <w:rsid w:val="00377079"/>
    <w:rsid w:val="00377483"/>
    <w:rsid w:val="00377587"/>
    <w:rsid w:val="00377590"/>
    <w:rsid w:val="003775D5"/>
    <w:rsid w:val="003777BA"/>
    <w:rsid w:val="003779D0"/>
    <w:rsid w:val="00377CE9"/>
    <w:rsid w:val="00377D6A"/>
    <w:rsid w:val="00380137"/>
    <w:rsid w:val="003802B3"/>
    <w:rsid w:val="00380327"/>
    <w:rsid w:val="00380391"/>
    <w:rsid w:val="003803BE"/>
    <w:rsid w:val="00380469"/>
    <w:rsid w:val="00380742"/>
    <w:rsid w:val="003807C8"/>
    <w:rsid w:val="0038081D"/>
    <w:rsid w:val="00380B6B"/>
    <w:rsid w:val="00380C3F"/>
    <w:rsid w:val="00380D0D"/>
    <w:rsid w:val="00380EE5"/>
    <w:rsid w:val="00380F19"/>
    <w:rsid w:val="00381147"/>
    <w:rsid w:val="00381661"/>
    <w:rsid w:val="00381A94"/>
    <w:rsid w:val="00381BB5"/>
    <w:rsid w:val="00381C0F"/>
    <w:rsid w:val="00381E9F"/>
    <w:rsid w:val="003820A7"/>
    <w:rsid w:val="00382295"/>
    <w:rsid w:val="0038245B"/>
    <w:rsid w:val="00382490"/>
    <w:rsid w:val="00382584"/>
    <w:rsid w:val="00382746"/>
    <w:rsid w:val="00382A2B"/>
    <w:rsid w:val="00382D1E"/>
    <w:rsid w:val="00382D22"/>
    <w:rsid w:val="0038300C"/>
    <w:rsid w:val="00383333"/>
    <w:rsid w:val="003834A6"/>
    <w:rsid w:val="0038390B"/>
    <w:rsid w:val="00383A92"/>
    <w:rsid w:val="00383B4B"/>
    <w:rsid w:val="00383B88"/>
    <w:rsid w:val="00384078"/>
    <w:rsid w:val="0038429B"/>
    <w:rsid w:val="00384389"/>
    <w:rsid w:val="003845E6"/>
    <w:rsid w:val="00384664"/>
    <w:rsid w:val="0038473B"/>
    <w:rsid w:val="0038475A"/>
    <w:rsid w:val="003847F6"/>
    <w:rsid w:val="00384DEB"/>
    <w:rsid w:val="00384EB4"/>
    <w:rsid w:val="00385070"/>
    <w:rsid w:val="003850EA"/>
    <w:rsid w:val="00385438"/>
    <w:rsid w:val="0038562C"/>
    <w:rsid w:val="00385B2C"/>
    <w:rsid w:val="00385C51"/>
    <w:rsid w:val="00385CFC"/>
    <w:rsid w:val="00385D5C"/>
    <w:rsid w:val="00385E3D"/>
    <w:rsid w:val="00385F83"/>
    <w:rsid w:val="00385FAF"/>
    <w:rsid w:val="003862DF"/>
    <w:rsid w:val="0038635E"/>
    <w:rsid w:val="003863D3"/>
    <w:rsid w:val="0038675A"/>
    <w:rsid w:val="00386997"/>
    <w:rsid w:val="00386B2D"/>
    <w:rsid w:val="00386C16"/>
    <w:rsid w:val="00386C22"/>
    <w:rsid w:val="00386C41"/>
    <w:rsid w:val="00386C81"/>
    <w:rsid w:val="00386EE3"/>
    <w:rsid w:val="00386FCD"/>
    <w:rsid w:val="0038706E"/>
    <w:rsid w:val="0038737B"/>
    <w:rsid w:val="00387416"/>
    <w:rsid w:val="0038743D"/>
    <w:rsid w:val="003875FC"/>
    <w:rsid w:val="00387776"/>
    <w:rsid w:val="00390105"/>
    <w:rsid w:val="0039016E"/>
    <w:rsid w:val="003902C3"/>
    <w:rsid w:val="003904D9"/>
    <w:rsid w:val="003905D0"/>
    <w:rsid w:val="00390827"/>
    <w:rsid w:val="0039082A"/>
    <w:rsid w:val="00390A8E"/>
    <w:rsid w:val="00390C8E"/>
    <w:rsid w:val="00390E71"/>
    <w:rsid w:val="00390F61"/>
    <w:rsid w:val="00391167"/>
    <w:rsid w:val="00391191"/>
    <w:rsid w:val="00391448"/>
    <w:rsid w:val="003914EA"/>
    <w:rsid w:val="0039154B"/>
    <w:rsid w:val="0039163D"/>
    <w:rsid w:val="00391821"/>
    <w:rsid w:val="00391871"/>
    <w:rsid w:val="00391AC6"/>
    <w:rsid w:val="00392005"/>
    <w:rsid w:val="00392089"/>
    <w:rsid w:val="003920A5"/>
    <w:rsid w:val="003922A5"/>
    <w:rsid w:val="003926DC"/>
    <w:rsid w:val="00392863"/>
    <w:rsid w:val="00392A0E"/>
    <w:rsid w:val="00392CF2"/>
    <w:rsid w:val="00392F80"/>
    <w:rsid w:val="00393296"/>
    <w:rsid w:val="00393369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6B"/>
    <w:rsid w:val="00393EFE"/>
    <w:rsid w:val="0039425E"/>
    <w:rsid w:val="003942E4"/>
    <w:rsid w:val="00394444"/>
    <w:rsid w:val="0039475F"/>
    <w:rsid w:val="00394841"/>
    <w:rsid w:val="0039486C"/>
    <w:rsid w:val="003948D2"/>
    <w:rsid w:val="00394C3D"/>
    <w:rsid w:val="00394D58"/>
    <w:rsid w:val="00394D74"/>
    <w:rsid w:val="00394E28"/>
    <w:rsid w:val="003951A4"/>
    <w:rsid w:val="0039530F"/>
    <w:rsid w:val="00395454"/>
    <w:rsid w:val="00395591"/>
    <w:rsid w:val="0039574E"/>
    <w:rsid w:val="00395AE7"/>
    <w:rsid w:val="00395B33"/>
    <w:rsid w:val="00395FE4"/>
    <w:rsid w:val="00396497"/>
    <w:rsid w:val="003965DD"/>
    <w:rsid w:val="003969DE"/>
    <w:rsid w:val="00396B45"/>
    <w:rsid w:val="00396DDB"/>
    <w:rsid w:val="00396E48"/>
    <w:rsid w:val="00396F0B"/>
    <w:rsid w:val="00396FB0"/>
    <w:rsid w:val="0039703B"/>
    <w:rsid w:val="00397087"/>
    <w:rsid w:val="00397190"/>
    <w:rsid w:val="00397279"/>
    <w:rsid w:val="003979C9"/>
    <w:rsid w:val="00397AAF"/>
    <w:rsid w:val="00397CAF"/>
    <w:rsid w:val="003A0041"/>
    <w:rsid w:val="003A0055"/>
    <w:rsid w:val="003A012E"/>
    <w:rsid w:val="003A01C4"/>
    <w:rsid w:val="003A03EE"/>
    <w:rsid w:val="003A04B5"/>
    <w:rsid w:val="003A098B"/>
    <w:rsid w:val="003A0EDF"/>
    <w:rsid w:val="003A0EFE"/>
    <w:rsid w:val="003A1016"/>
    <w:rsid w:val="003A1157"/>
    <w:rsid w:val="003A11A7"/>
    <w:rsid w:val="003A153A"/>
    <w:rsid w:val="003A1559"/>
    <w:rsid w:val="003A173E"/>
    <w:rsid w:val="003A1C32"/>
    <w:rsid w:val="003A1E03"/>
    <w:rsid w:val="003A1EA3"/>
    <w:rsid w:val="003A20B0"/>
    <w:rsid w:val="003A2328"/>
    <w:rsid w:val="003A23DB"/>
    <w:rsid w:val="003A2471"/>
    <w:rsid w:val="003A261C"/>
    <w:rsid w:val="003A26EF"/>
    <w:rsid w:val="003A2785"/>
    <w:rsid w:val="003A2948"/>
    <w:rsid w:val="003A2993"/>
    <w:rsid w:val="003A2BD2"/>
    <w:rsid w:val="003A2DDB"/>
    <w:rsid w:val="003A303D"/>
    <w:rsid w:val="003A32A8"/>
    <w:rsid w:val="003A336E"/>
    <w:rsid w:val="003A37C1"/>
    <w:rsid w:val="003A3AAE"/>
    <w:rsid w:val="003A3AD9"/>
    <w:rsid w:val="003A41C7"/>
    <w:rsid w:val="003A43C8"/>
    <w:rsid w:val="003A445D"/>
    <w:rsid w:val="003A44BB"/>
    <w:rsid w:val="003A4578"/>
    <w:rsid w:val="003A45D5"/>
    <w:rsid w:val="003A486B"/>
    <w:rsid w:val="003A4876"/>
    <w:rsid w:val="003A48F9"/>
    <w:rsid w:val="003A4956"/>
    <w:rsid w:val="003A49BB"/>
    <w:rsid w:val="003A4A39"/>
    <w:rsid w:val="003A4C58"/>
    <w:rsid w:val="003A4EEB"/>
    <w:rsid w:val="003A506F"/>
    <w:rsid w:val="003A55A7"/>
    <w:rsid w:val="003A57D1"/>
    <w:rsid w:val="003A581F"/>
    <w:rsid w:val="003A5BFA"/>
    <w:rsid w:val="003A5DBD"/>
    <w:rsid w:val="003A5FB7"/>
    <w:rsid w:val="003A5FD8"/>
    <w:rsid w:val="003A6044"/>
    <w:rsid w:val="003A61D2"/>
    <w:rsid w:val="003A62C9"/>
    <w:rsid w:val="003A63C6"/>
    <w:rsid w:val="003A65BF"/>
    <w:rsid w:val="003A664E"/>
    <w:rsid w:val="003A670F"/>
    <w:rsid w:val="003A6799"/>
    <w:rsid w:val="003A679F"/>
    <w:rsid w:val="003A67C4"/>
    <w:rsid w:val="003A6861"/>
    <w:rsid w:val="003A6906"/>
    <w:rsid w:val="003A693E"/>
    <w:rsid w:val="003A699A"/>
    <w:rsid w:val="003A6D7B"/>
    <w:rsid w:val="003A6DAB"/>
    <w:rsid w:val="003A6E34"/>
    <w:rsid w:val="003A70F2"/>
    <w:rsid w:val="003A723D"/>
    <w:rsid w:val="003A7576"/>
    <w:rsid w:val="003A7638"/>
    <w:rsid w:val="003A7738"/>
    <w:rsid w:val="003A7775"/>
    <w:rsid w:val="003A7A36"/>
    <w:rsid w:val="003A7A81"/>
    <w:rsid w:val="003A7C0A"/>
    <w:rsid w:val="003A7C2F"/>
    <w:rsid w:val="003A7D58"/>
    <w:rsid w:val="003B02BC"/>
    <w:rsid w:val="003B06A2"/>
    <w:rsid w:val="003B06A4"/>
    <w:rsid w:val="003B06AD"/>
    <w:rsid w:val="003B08CB"/>
    <w:rsid w:val="003B09BE"/>
    <w:rsid w:val="003B0BCA"/>
    <w:rsid w:val="003B0BE2"/>
    <w:rsid w:val="003B0C7D"/>
    <w:rsid w:val="003B0C82"/>
    <w:rsid w:val="003B0CA7"/>
    <w:rsid w:val="003B0E99"/>
    <w:rsid w:val="003B112B"/>
    <w:rsid w:val="003B12A2"/>
    <w:rsid w:val="003B13B5"/>
    <w:rsid w:val="003B14EA"/>
    <w:rsid w:val="003B15C6"/>
    <w:rsid w:val="003B1819"/>
    <w:rsid w:val="003B1954"/>
    <w:rsid w:val="003B1AFC"/>
    <w:rsid w:val="003B1C43"/>
    <w:rsid w:val="003B1D54"/>
    <w:rsid w:val="003B1D78"/>
    <w:rsid w:val="003B203A"/>
    <w:rsid w:val="003B21EF"/>
    <w:rsid w:val="003B22BA"/>
    <w:rsid w:val="003B22DA"/>
    <w:rsid w:val="003B23D1"/>
    <w:rsid w:val="003B268A"/>
    <w:rsid w:val="003B2AEA"/>
    <w:rsid w:val="003B2B5E"/>
    <w:rsid w:val="003B2D6B"/>
    <w:rsid w:val="003B32D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577"/>
    <w:rsid w:val="003B46E0"/>
    <w:rsid w:val="003B48E8"/>
    <w:rsid w:val="003B494A"/>
    <w:rsid w:val="003B4A12"/>
    <w:rsid w:val="003B4D0D"/>
    <w:rsid w:val="003B4EE1"/>
    <w:rsid w:val="003B4F0B"/>
    <w:rsid w:val="003B5042"/>
    <w:rsid w:val="003B50D2"/>
    <w:rsid w:val="003B51F9"/>
    <w:rsid w:val="003B5369"/>
    <w:rsid w:val="003B5471"/>
    <w:rsid w:val="003B54E8"/>
    <w:rsid w:val="003B559A"/>
    <w:rsid w:val="003B578F"/>
    <w:rsid w:val="003B58AA"/>
    <w:rsid w:val="003B58BF"/>
    <w:rsid w:val="003B59A7"/>
    <w:rsid w:val="003B59BD"/>
    <w:rsid w:val="003B5A30"/>
    <w:rsid w:val="003B5CA0"/>
    <w:rsid w:val="003B5DC6"/>
    <w:rsid w:val="003B5FFB"/>
    <w:rsid w:val="003B621C"/>
    <w:rsid w:val="003B62FC"/>
    <w:rsid w:val="003B6356"/>
    <w:rsid w:val="003B661D"/>
    <w:rsid w:val="003B67C5"/>
    <w:rsid w:val="003B6BBA"/>
    <w:rsid w:val="003B6C8F"/>
    <w:rsid w:val="003B6DE7"/>
    <w:rsid w:val="003B6EC0"/>
    <w:rsid w:val="003B6FB5"/>
    <w:rsid w:val="003B7078"/>
    <w:rsid w:val="003B7448"/>
    <w:rsid w:val="003B7559"/>
    <w:rsid w:val="003B78FE"/>
    <w:rsid w:val="003B79CF"/>
    <w:rsid w:val="003B7BCB"/>
    <w:rsid w:val="003B7C6E"/>
    <w:rsid w:val="003B7D39"/>
    <w:rsid w:val="003B7E9C"/>
    <w:rsid w:val="003B7F25"/>
    <w:rsid w:val="003C0060"/>
    <w:rsid w:val="003C006F"/>
    <w:rsid w:val="003C0243"/>
    <w:rsid w:val="003C0605"/>
    <w:rsid w:val="003C0768"/>
    <w:rsid w:val="003C07D3"/>
    <w:rsid w:val="003C0B0A"/>
    <w:rsid w:val="003C0C86"/>
    <w:rsid w:val="003C0D59"/>
    <w:rsid w:val="003C0D76"/>
    <w:rsid w:val="003C0EA1"/>
    <w:rsid w:val="003C0F00"/>
    <w:rsid w:val="003C10A8"/>
    <w:rsid w:val="003C16F6"/>
    <w:rsid w:val="003C1759"/>
    <w:rsid w:val="003C1859"/>
    <w:rsid w:val="003C1900"/>
    <w:rsid w:val="003C1B74"/>
    <w:rsid w:val="003C1B7E"/>
    <w:rsid w:val="003C1C04"/>
    <w:rsid w:val="003C20B1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5FB"/>
    <w:rsid w:val="003C46F7"/>
    <w:rsid w:val="003C4D86"/>
    <w:rsid w:val="003C4E91"/>
    <w:rsid w:val="003C4F35"/>
    <w:rsid w:val="003C4F4B"/>
    <w:rsid w:val="003C5045"/>
    <w:rsid w:val="003C52F1"/>
    <w:rsid w:val="003C561B"/>
    <w:rsid w:val="003C570E"/>
    <w:rsid w:val="003C5814"/>
    <w:rsid w:val="003C5CEB"/>
    <w:rsid w:val="003C5D46"/>
    <w:rsid w:val="003C5E63"/>
    <w:rsid w:val="003C5EAE"/>
    <w:rsid w:val="003C63F9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D0192"/>
    <w:rsid w:val="003D01E2"/>
    <w:rsid w:val="003D0597"/>
    <w:rsid w:val="003D08E1"/>
    <w:rsid w:val="003D0986"/>
    <w:rsid w:val="003D0C92"/>
    <w:rsid w:val="003D0CB5"/>
    <w:rsid w:val="003D0D20"/>
    <w:rsid w:val="003D0D89"/>
    <w:rsid w:val="003D0F42"/>
    <w:rsid w:val="003D0F4A"/>
    <w:rsid w:val="003D12A9"/>
    <w:rsid w:val="003D13F1"/>
    <w:rsid w:val="003D1419"/>
    <w:rsid w:val="003D16D0"/>
    <w:rsid w:val="003D1753"/>
    <w:rsid w:val="003D1769"/>
    <w:rsid w:val="003D1CB8"/>
    <w:rsid w:val="003D2171"/>
    <w:rsid w:val="003D231D"/>
    <w:rsid w:val="003D2321"/>
    <w:rsid w:val="003D2538"/>
    <w:rsid w:val="003D25E8"/>
    <w:rsid w:val="003D2894"/>
    <w:rsid w:val="003D289E"/>
    <w:rsid w:val="003D28F5"/>
    <w:rsid w:val="003D2975"/>
    <w:rsid w:val="003D2B23"/>
    <w:rsid w:val="003D2B25"/>
    <w:rsid w:val="003D2BCA"/>
    <w:rsid w:val="003D2BE0"/>
    <w:rsid w:val="003D2C2D"/>
    <w:rsid w:val="003D302F"/>
    <w:rsid w:val="003D3040"/>
    <w:rsid w:val="003D310C"/>
    <w:rsid w:val="003D31C6"/>
    <w:rsid w:val="003D354E"/>
    <w:rsid w:val="003D355B"/>
    <w:rsid w:val="003D35BF"/>
    <w:rsid w:val="003D371F"/>
    <w:rsid w:val="003D3A88"/>
    <w:rsid w:val="003D3CEC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AD"/>
    <w:rsid w:val="003D49C9"/>
    <w:rsid w:val="003D49F1"/>
    <w:rsid w:val="003D4A5B"/>
    <w:rsid w:val="003D4BF4"/>
    <w:rsid w:val="003D4ED9"/>
    <w:rsid w:val="003D5024"/>
    <w:rsid w:val="003D5149"/>
    <w:rsid w:val="003D53A4"/>
    <w:rsid w:val="003D55A0"/>
    <w:rsid w:val="003D5727"/>
    <w:rsid w:val="003D5729"/>
    <w:rsid w:val="003D596E"/>
    <w:rsid w:val="003D5A05"/>
    <w:rsid w:val="003D5A5A"/>
    <w:rsid w:val="003D5A82"/>
    <w:rsid w:val="003D5A85"/>
    <w:rsid w:val="003D5AB2"/>
    <w:rsid w:val="003D5C72"/>
    <w:rsid w:val="003D5D6B"/>
    <w:rsid w:val="003D5ECC"/>
    <w:rsid w:val="003D5EDB"/>
    <w:rsid w:val="003D6008"/>
    <w:rsid w:val="003D602A"/>
    <w:rsid w:val="003D6296"/>
    <w:rsid w:val="003D64F9"/>
    <w:rsid w:val="003D65E8"/>
    <w:rsid w:val="003D674E"/>
    <w:rsid w:val="003D675A"/>
    <w:rsid w:val="003D6770"/>
    <w:rsid w:val="003D6957"/>
    <w:rsid w:val="003D6BA4"/>
    <w:rsid w:val="003D6FB4"/>
    <w:rsid w:val="003D72BF"/>
    <w:rsid w:val="003D7358"/>
    <w:rsid w:val="003D7491"/>
    <w:rsid w:val="003D754A"/>
    <w:rsid w:val="003D768B"/>
    <w:rsid w:val="003D78A0"/>
    <w:rsid w:val="003D79EE"/>
    <w:rsid w:val="003D7B24"/>
    <w:rsid w:val="003D7B57"/>
    <w:rsid w:val="003D7BD2"/>
    <w:rsid w:val="003D7D35"/>
    <w:rsid w:val="003D7D3F"/>
    <w:rsid w:val="003D7D85"/>
    <w:rsid w:val="003D7E5D"/>
    <w:rsid w:val="003D7E65"/>
    <w:rsid w:val="003D7F2E"/>
    <w:rsid w:val="003E01B5"/>
    <w:rsid w:val="003E0520"/>
    <w:rsid w:val="003E05A2"/>
    <w:rsid w:val="003E0658"/>
    <w:rsid w:val="003E079E"/>
    <w:rsid w:val="003E0BBD"/>
    <w:rsid w:val="003E0DC9"/>
    <w:rsid w:val="003E0E7A"/>
    <w:rsid w:val="003E0EC0"/>
    <w:rsid w:val="003E0F76"/>
    <w:rsid w:val="003E10C5"/>
    <w:rsid w:val="003E12E7"/>
    <w:rsid w:val="003E1371"/>
    <w:rsid w:val="003E14DF"/>
    <w:rsid w:val="003E1508"/>
    <w:rsid w:val="003E18A8"/>
    <w:rsid w:val="003E18F8"/>
    <w:rsid w:val="003E1A5E"/>
    <w:rsid w:val="003E1B51"/>
    <w:rsid w:val="003E1E29"/>
    <w:rsid w:val="003E1ECF"/>
    <w:rsid w:val="003E1FB5"/>
    <w:rsid w:val="003E20BF"/>
    <w:rsid w:val="003E20DC"/>
    <w:rsid w:val="003E21A4"/>
    <w:rsid w:val="003E25C8"/>
    <w:rsid w:val="003E26BC"/>
    <w:rsid w:val="003E298E"/>
    <w:rsid w:val="003E2B5B"/>
    <w:rsid w:val="003E2BEB"/>
    <w:rsid w:val="003E2C4B"/>
    <w:rsid w:val="003E2DA6"/>
    <w:rsid w:val="003E3035"/>
    <w:rsid w:val="003E3038"/>
    <w:rsid w:val="003E30DE"/>
    <w:rsid w:val="003E324E"/>
    <w:rsid w:val="003E37B8"/>
    <w:rsid w:val="003E39B9"/>
    <w:rsid w:val="003E3AF2"/>
    <w:rsid w:val="003E3BA3"/>
    <w:rsid w:val="003E3C55"/>
    <w:rsid w:val="003E4116"/>
    <w:rsid w:val="003E4137"/>
    <w:rsid w:val="003E4163"/>
    <w:rsid w:val="003E428A"/>
    <w:rsid w:val="003E42A8"/>
    <w:rsid w:val="003E4A5B"/>
    <w:rsid w:val="003E4B8F"/>
    <w:rsid w:val="003E4BAF"/>
    <w:rsid w:val="003E4C90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5F4F"/>
    <w:rsid w:val="003E610E"/>
    <w:rsid w:val="003E6170"/>
    <w:rsid w:val="003E61B4"/>
    <w:rsid w:val="003E61E6"/>
    <w:rsid w:val="003E633F"/>
    <w:rsid w:val="003E643B"/>
    <w:rsid w:val="003E6767"/>
    <w:rsid w:val="003E68AE"/>
    <w:rsid w:val="003E69D4"/>
    <w:rsid w:val="003E6B47"/>
    <w:rsid w:val="003E6BAF"/>
    <w:rsid w:val="003E6DA8"/>
    <w:rsid w:val="003E6E68"/>
    <w:rsid w:val="003E701D"/>
    <w:rsid w:val="003E70AD"/>
    <w:rsid w:val="003E70E1"/>
    <w:rsid w:val="003E71E5"/>
    <w:rsid w:val="003E7455"/>
    <w:rsid w:val="003E749E"/>
    <w:rsid w:val="003E75D6"/>
    <w:rsid w:val="003E7DE7"/>
    <w:rsid w:val="003F0288"/>
    <w:rsid w:val="003F02D5"/>
    <w:rsid w:val="003F06E0"/>
    <w:rsid w:val="003F0A0A"/>
    <w:rsid w:val="003F0A38"/>
    <w:rsid w:val="003F0CEB"/>
    <w:rsid w:val="003F1003"/>
    <w:rsid w:val="003F1067"/>
    <w:rsid w:val="003F11B9"/>
    <w:rsid w:val="003F1221"/>
    <w:rsid w:val="003F1255"/>
    <w:rsid w:val="003F12BA"/>
    <w:rsid w:val="003F14A7"/>
    <w:rsid w:val="003F15F1"/>
    <w:rsid w:val="003F1D71"/>
    <w:rsid w:val="003F1E60"/>
    <w:rsid w:val="003F21E9"/>
    <w:rsid w:val="003F2371"/>
    <w:rsid w:val="003F238E"/>
    <w:rsid w:val="003F25B2"/>
    <w:rsid w:val="003F2691"/>
    <w:rsid w:val="003F28BD"/>
    <w:rsid w:val="003F2924"/>
    <w:rsid w:val="003F299C"/>
    <w:rsid w:val="003F2A01"/>
    <w:rsid w:val="003F2A5C"/>
    <w:rsid w:val="003F2B72"/>
    <w:rsid w:val="003F2C9B"/>
    <w:rsid w:val="003F2D52"/>
    <w:rsid w:val="003F2DC2"/>
    <w:rsid w:val="003F2DC4"/>
    <w:rsid w:val="003F2E99"/>
    <w:rsid w:val="003F30DE"/>
    <w:rsid w:val="003F3242"/>
    <w:rsid w:val="003F325F"/>
    <w:rsid w:val="003F32C7"/>
    <w:rsid w:val="003F3382"/>
    <w:rsid w:val="003F3B72"/>
    <w:rsid w:val="003F3DD0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757"/>
    <w:rsid w:val="003F58B5"/>
    <w:rsid w:val="003F59DD"/>
    <w:rsid w:val="003F5A5D"/>
    <w:rsid w:val="003F5B04"/>
    <w:rsid w:val="003F67BE"/>
    <w:rsid w:val="003F691B"/>
    <w:rsid w:val="003F69AA"/>
    <w:rsid w:val="003F6A43"/>
    <w:rsid w:val="003F6C34"/>
    <w:rsid w:val="003F6EED"/>
    <w:rsid w:val="003F6F6B"/>
    <w:rsid w:val="003F6FFC"/>
    <w:rsid w:val="003F7110"/>
    <w:rsid w:val="003F741A"/>
    <w:rsid w:val="003F7598"/>
    <w:rsid w:val="003F76DE"/>
    <w:rsid w:val="003F77E8"/>
    <w:rsid w:val="003F7964"/>
    <w:rsid w:val="003F7C5A"/>
    <w:rsid w:val="003F7CD5"/>
    <w:rsid w:val="0040015E"/>
    <w:rsid w:val="0040046A"/>
    <w:rsid w:val="00400474"/>
    <w:rsid w:val="00400530"/>
    <w:rsid w:val="00400A41"/>
    <w:rsid w:val="00400A73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486"/>
    <w:rsid w:val="00401777"/>
    <w:rsid w:val="00401C27"/>
    <w:rsid w:val="00401D17"/>
    <w:rsid w:val="00401F2A"/>
    <w:rsid w:val="004021A8"/>
    <w:rsid w:val="004022AF"/>
    <w:rsid w:val="004022E6"/>
    <w:rsid w:val="0040243F"/>
    <w:rsid w:val="0040251A"/>
    <w:rsid w:val="004025CD"/>
    <w:rsid w:val="004025D3"/>
    <w:rsid w:val="004025F8"/>
    <w:rsid w:val="00402639"/>
    <w:rsid w:val="0040276B"/>
    <w:rsid w:val="00402839"/>
    <w:rsid w:val="0040286C"/>
    <w:rsid w:val="004029A8"/>
    <w:rsid w:val="0040335D"/>
    <w:rsid w:val="00403364"/>
    <w:rsid w:val="004033CD"/>
    <w:rsid w:val="004033D4"/>
    <w:rsid w:val="0040373F"/>
    <w:rsid w:val="00403760"/>
    <w:rsid w:val="00403879"/>
    <w:rsid w:val="004038D9"/>
    <w:rsid w:val="00403993"/>
    <w:rsid w:val="00403D44"/>
    <w:rsid w:val="00403DE8"/>
    <w:rsid w:val="00404053"/>
    <w:rsid w:val="0040426C"/>
    <w:rsid w:val="0040442D"/>
    <w:rsid w:val="00404750"/>
    <w:rsid w:val="00404CB2"/>
    <w:rsid w:val="00404E44"/>
    <w:rsid w:val="00405038"/>
    <w:rsid w:val="004051EB"/>
    <w:rsid w:val="00405396"/>
    <w:rsid w:val="00405881"/>
    <w:rsid w:val="004058C5"/>
    <w:rsid w:val="0040596D"/>
    <w:rsid w:val="00405B93"/>
    <w:rsid w:val="00405BDF"/>
    <w:rsid w:val="00405F1D"/>
    <w:rsid w:val="00405FB0"/>
    <w:rsid w:val="004060B1"/>
    <w:rsid w:val="0040623C"/>
    <w:rsid w:val="004065CE"/>
    <w:rsid w:val="00406830"/>
    <w:rsid w:val="00406948"/>
    <w:rsid w:val="004069E0"/>
    <w:rsid w:val="00406D04"/>
    <w:rsid w:val="00406F9B"/>
    <w:rsid w:val="00407149"/>
    <w:rsid w:val="004071DB"/>
    <w:rsid w:val="0040744F"/>
    <w:rsid w:val="00407762"/>
    <w:rsid w:val="00407A0D"/>
    <w:rsid w:val="00407B3E"/>
    <w:rsid w:val="00407DC1"/>
    <w:rsid w:val="00407F12"/>
    <w:rsid w:val="00410217"/>
    <w:rsid w:val="004103EB"/>
    <w:rsid w:val="0041060A"/>
    <w:rsid w:val="0041099B"/>
    <w:rsid w:val="00410A0E"/>
    <w:rsid w:val="00410A8F"/>
    <w:rsid w:val="00410B94"/>
    <w:rsid w:val="00410C12"/>
    <w:rsid w:val="00410CB3"/>
    <w:rsid w:val="00410E26"/>
    <w:rsid w:val="00410ED9"/>
    <w:rsid w:val="004110EC"/>
    <w:rsid w:val="004111CD"/>
    <w:rsid w:val="004113C0"/>
    <w:rsid w:val="004113D6"/>
    <w:rsid w:val="004119F3"/>
    <w:rsid w:val="00411DC9"/>
    <w:rsid w:val="00411E96"/>
    <w:rsid w:val="00411E9A"/>
    <w:rsid w:val="00411EB9"/>
    <w:rsid w:val="004120AA"/>
    <w:rsid w:val="004121F7"/>
    <w:rsid w:val="00412219"/>
    <w:rsid w:val="00412242"/>
    <w:rsid w:val="004122B0"/>
    <w:rsid w:val="004123AD"/>
    <w:rsid w:val="004123BA"/>
    <w:rsid w:val="004123DE"/>
    <w:rsid w:val="00412401"/>
    <w:rsid w:val="0041261A"/>
    <w:rsid w:val="004127EF"/>
    <w:rsid w:val="00412834"/>
    <w:rsid w:val="00412A96"/>
    <w:rsid w:val="00412AFC"/>
    <w:rsid w:val="00412B37"/>
    <w:rsid w:val="00412C62"/>
    <w:rsid w:val="00412FA3"/>
    <w:rsid w:val="004133EC"/>
    <w:rsid w:val="0041349C"/>
    <w:rsid w:val="0041355B"/>
    <w:rsid w:val="004139E4"/>
    <w:rsid w:val="00413A61"/>
    <w:rsid w:val="00413B6A"/>
    <w:rsid w:val="00413CFD"/>
    <w:rsid w:val="00413EEE"/>
    <w:rsid w:val="00413F4F"/>
    <w:rsid w:val="00413F93"/>
    <w:rsid w:val="00414022"/>
    <w:rsid w:val="004141C5"/>
    <w:rsid w:val="004141DD"/>
    <w:rsid w:val="004144A9"/>
    <w:rsid w:val="004147C6"/>
    <w:rsid w:val="00414A35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B06"/>
    <w:rsid w:val="00415B83"/>
    <w:rsid w:val="00415BA7"/>
    <w:rsid w:val="00415BE9"/>
    <w:rsid w:val="00415C62"/>
    <w:rsid w:val="00415DE0"/>
    <w:rsid w:val="00416521"/>
    <w:rsid w:val="0041671E"/>
    <w:rsid w:val="004167BA"/>
    <w:rsid w:val="004167EE"/>
    <w:rsid w:val="00416C52"/>
    <w:rsid w:val="00416E44"/>
    <w:rsid w:val="00417622"/>
    <w:rsid w:val="00417708"/>
    <w:rsid w:val="00417800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ACF"/>
    <w:rsid w:val="00420B7A"/>
    <w:rsid w:val="00420B89"/>
    <w:rsid w:val="00420BB5"/>
    <w:rsid w:val="00420C95"/>
    <w:rsid w:val="00420CA4"/>
    <w:rsid w:val="00420DA8"/>
    <w:rsid w:val="0042101C"/>
    <w:rsid w:val="004210F2"/>
    <w:rsid w:val="004210F6"/>
    <w:rsid w:val="00421153"/>
    <w:rsid w:val="00421381"/>
    <w:rsid w:val="00421573"/>
    <w:rsid w:val="0042184F"/>
    <w:rsid w:val="0042187D"/>
    <w:rsid w:val="00421B5C"/>
    <w:rsid w:val="00421BD7"/>
    <w:rsid w:val="00421C7A"/>
    <w:rsid w:val="00421D58"/>
    <w:rsid w:val="004220DF"/>
    <w:rsid w:val="00422481"/>
    <w:rsid w:val="004224E7"/>
    <w:rsid w:val="0042274B"/>
    <w:rsid w:val="0042279B"/>
    <w:rsid w:val="0042294F"/>
    <w:rsid w:val="00422AF6"/>
    <w:rsid w:val="00422BEB"/>
    <w:rsid w:val="00422CB0"/>
    <w:rsid w:val="00422E26"/>
    <w:rsid w:val="00423074"/>
    <w:rsid w:val="00423111"/>
    <w:rsid w:val="004231C4"/>
    <w:rsid w:val="0042395A"/>
    <w:rsid w:val="00423974"/>
    <w:rsid w:val="00423A8A"/>
    <w:rsid w:val="00423BF0"/>
    <w:rsid w:val="00423CA1"/>
    <w:rsid w:val="00423E0A"/>
    <w:rsid w:val="00423F4D"/>
    <w:rsid w:val="00423FEF"/>
    <w:rsid w:val="00424403"/>
    <w:rsid w:val="00424470"/>
    <w:rsid w:val="00424634"/>
    <w:rsid w:val="00424B96"/>
    <w:rsid w:val="00424F64"/>
    <w:rsid w:val="004250A0"/>
    <w:rsid w:val="004251DD"/>
    <w:rsid w:val="004257F6"/>
    <w:rsid w:val="00425BD6"/>
    <w:rsid w:val="00425C3D"/>
    <w:rsid w:val="00425CA9"/>
    <w:rsid w:val="00425E0E"/>
    <w:rsid w:val="00425E97"/>
    <w:rsid w:val="00426027"/>
    <w:rsid w:val="0042614A"/>
    <w:rsid w:val="004261A6"/>
    <w:rsid w:val="00426264"/>
    <w:rsid w:val="00426308"/>
    <w:rsid w:val="00426454"/>
    <w:rsid w:val="00426548"/>
    <w:rsid w:val="0042691F"/>
    <w:rsid w:val="00426A19"/>
    <w:rsid w:val="0042718E"/>
    <w:rsid w:val="00427235"/>
    <w:rsid w:val="0042736F"/>
    <w:rsid w:val="004273E3"/>
    <w:rsid w:val="004273F7"/>
    <w:rsid w:val="004275FC"/>
    <w:rsid w:val="00427705"/>
    <w:rsid w:val="0042789C"/>
    <w:rsid w:val="00427922"/>
    <w:rsid w:val="00427F7E"/>
    <w:rsid w:val="00427FED"/>
    <w:rsid w:val="00430000"/>
    <w:rsid w:val="004301DE"/>
    <w:rsid w:val="0043022E"/>
    <w:rsid w:val="004305CC"/>
    <w:rsid w:val="00430D3F"/>
    <w:rsid w:val="00430D56"/>
    <w:rsid w:val="00430E61"/>
    <w:rsid w:val="0043118D"/>
    <w:rsid w:val="00431439"/>
    <w:rsid w:val="00431483"/>
    <w:rsid w:val="004314C9"/>
    <w:rsid w:val="004315AA"/>
    <w:rsid w:val="00431702"/>
    <w:rsid w:val="0043175C"/>
    <w:rsid w:val="00431862"/>
    <w:rsid w:val="00431B4E"/>
    <w:rsid w:val="00431ED0"/>
    <w:rsid w:val="004320FE"/>
    <w:rsid w:val="0043221D"/>
    <w:rsid w:val="0043226C"/>
    <w:rsid w:val="004329FC"/>
    <w:rsid w:val="00432B27"/>
    <w:rsid w:val="00432F7C"/>
    <w:rsid w:val="00433268"/>
    <w:rsid w:val="00433381"/>
    <w:rsid w:val="00433752"/>
    <w:rsid w:val="004339A9"/>
    <w:rsid w:val="00433E0A"/>
    <w:rsid w:val="00433F77"/>
    <w:rsid w:val="00434695"/>
    <w:rsid w:val="004347EF"/>
    <w:rsid w:val="00434866"/>
    <w:rsid w:val="004349F9"/>
    <w:rsid w:val="00434B99"/>
    <w:rsid w:val="00434D50"/>
    <w:rsid w:val="0043502D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AEB"/>
    <w:rsid w:val="00436CA7"/>
    <w:rsid w:val="00436D4E"/>
    <w:rsid w:val="00436DF7"/>
    <w:rsid w:val="0043708B"/>
    <w:rsid w:val="0043728C"/>
    <w:rsid w:val="004372FB"/>
    <w:rsid w:val="004373C7"/>
    <w:rsid w:val="0043740F"/>
    <w:rsid w:val="0043749A"/>
    <w:rsid w:val="00437540"/>
    <w:rsid w:val="004377EA"/>
    <w:rsid w:val="004379DB"/>
    <w:rsid w:val="00437C12"/>
    <w:rsid w:val="00437C88"/>
    <w:rsid w:val="00437FDB"/>
    <w:rsid w:val="00440222"/>
    <w:rsid w:val="00440223"/>
    <w:rsid w:val="00440507"/>
    <w:rsid w:val="004405F2"/>
    <w:rsid w:val="0044082A"/>
    <w:rsid w:val="0044092B"/>
    <w:rsid w:val="0044098A"/>
    <w:rsid w:val="0044109D"/>
    <w:rsid w:val="00441279"/>
    <w:rsid w:val="00441493"/>
    <w:rsid w:val="00441580"/>
    <w:rsid w:val="0044158D"/>
    <w:rsid w:val="00441708"/>
    <w:rsid w:val="0044172B"/>
    <w:rsid w:val="004417AF"/>
    <w:rsid w:val="004418D0"/>
    <w:rsid w:val="00441B9C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640"/>
    <w:rsid w:val="00443A36"/>
    <w:rsid w:val="00443A6B"/>
    <w:rsid w:val="00443D5B"/>
    <w:rsid w:val="00443DF0"/>
    <w:rsid w:val="00443E64"/>
    <w:rsid w:val="00443F00"/>
    <w:rsid w:val="00443FF9"/>
    <w:rsid w:val="004442BE"/>
    <w:rsid w:val="00444430"/>
    <w:rsid w:val="0044447A"/>
    <w:rsid w:val="004444DD"/>
    <w:rsid w:val="004445A6"/>
    <w:rsid w:val="004445E8"/>
    <w:rsid w:val="00444650"/>
    <w:rsid w:val="0044478C"/>
    <w:rsid w:val="004449E0"/>
    <w:rsid w:val="00444FE1"/>
    <w:rsid w:val="00445741"/>
    <w:rsid w:val="0044575A"/>
    <w:rsid w:val="00445833"/>
    <w:rsid w:val="00445970"/>
    <w:rsid w:val="00445CA1"/>
    <w:rsid w:val="0044628D"/>
    <w:rsid w:val="004465FD"/>
    <w:rsid w:val="0044682F"/>
    <w:rsid w:val="00446903"/>
    <w:rsid w:val="0044690C"/>
    <w:rsid w:val="00446967"/>
    <w:rsid w:val="00446D5A"/>
    <w:rsid w:val="00447075"/>
    <w:rsid w:val="00447144"/>
    <w:rsid w:val="004472B1"/>
    <w:rsid w:val="00447544"/>
    <w:rsid w:val="00447812"/>
    <w:rsid w:val="00447960"/>
    <w:rsid w:val="00447BAE"/>
    <w:rsid w:val="00447DDD"/>
    <w:rsid w:val="00450122"/>
    <w:rsid w:val="00450205"/>
    <w:rsid w:val="00450275"/>
    <w:rsid w:val="00450311"/>
    <w:rsid w:val="00450339"/>
    <w:rsid w:val="004503BF"/>
    <w:rsid w:val="00450421"/>
    <w:rsid w:val="00450458"/>
    <w:rsid w:val="0045051F"/>
    <w:rsid w:val="00450597"/>
    <w:rsid w:val="004506B4"/>
    <w:rsid w:val="004506ED"/>
    <w:rsid w:val="0045073A"/>
    <w:rsid w:val="00450946"/>
    <w:rsid w:val="00450B24"/>
    <w:rsid w:val="00450DCC"/>
    <w:rsid w:val="00450DE2"/>
    <w:rsid w:val="00451001"/>
    <w:rsid w:val="00451124"/>
    <w:rsid w:val="0045133B"/>
    <w:rsid w:val="00451476"/>
    <w:rsid w:val="00451587"/>
    <w:rsid w:val="004518D8"/>
    <w:rsid w:val="004518EA"/>
    <w:rsid w:val="004519E2"/>
    <w:rsid w:val="00451AA6"/>
    <w:rsid w:val="00451D7B"/>
    <w:rsid w:val="0045202D"/>
    <w:rsid w:val="0045207D"/>
    <w:rsid w:val="0045219C"/>
    <w:rsid w:val="00452316"/>
    <w:rsid w:val="00452358"/>
    <w:rsid w:val="00452475"/>
    <w:rsid w:val="004525BA"/>
    <w:rsid w:val="00452CAE"/>
    <w:rsid w:val="00452E6C"/>
    <w:rsid w:val="00452F35"/>
    <w:rsid w:val="0045332E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1E5"/>
    <w:rsid w:val="00454269"/>
    <w:rsid w:val="004547BC"/>
    <w:rsid w:val="004547C6"/>
    <w:rsid w:val="004549B5"/>
    <w:rsid w:val="00454B4A"/>
    <w:rsid w:val="00454BB3"/>
    <w:rsid w:val="00454D13"/>
    <w:rsid w:val="00454ED9"/>
    <w:rsid w:val="0045509B"/>
    <w:rsid w:val="004550BD"/>
    <w:rsid w:val="004552C1"/>
    <w:rsid w:val="00455356"/>
    <w:rsid w:val="00455539"/>
    <w:rsid w:val="004555E4"/>
    <w:rsid w:val="004556FC"/>
    <w:rsid w:val="00455949"/>
    <w:rsid w:val="004559FA"/>
    <w:rsid w:val="00455BE9"/>
    <w:rsid w:val="00455DF7"/>
    <w:rsid w:val="00455E9E"/>
    <w:rsid w:val="00455FF3"/>
    <w:rsid w:val="0045603A"/>
    <w:rsid w:val="004561CB"/>
    <w:rsid w:val="004562E8"/>
    <w:rsid w:val="004563FD"/>
    <w:rsid w:val="00456405"/>
    <w:rsid w:val="00456543"/>
    <w:rsid w:val="0045661C"/>
    <w:rsid w:val="00456693"/>
    <w:rsid w:val="0045691D"/>
    <w:rsid w:val="00456956"/>
    <w:rsid w:val="004569B9"/>
    <w:rsid w:val="00456B54"/>
    <w:rsid w:val="00456BE0"/>
    <w:rsid w:val="00456CFD"/>
    <w:rsid w:val="00456EE4"/>
    <w:rsid w:val="00457094"/>
    <w:rsid w:val="004571A1"/>
    <w:rsid w:val="0045747C"/>
    <w:rsid w:val="00457695"/>
    <w:rsid w:val="004576A4"/>
    <w:rsid w:val="0045790D"/>
    <w:rsid w:val="004579D8"/>
    <w:rsid w:val="00457A4E"/>
    <w:rsid w:val="00457B96"/>
    <w:rsid w:val="00457CDF"/>
    <w:rsid w:val="00457DDC"/>
    <w:rsid w:val="004604AB"/>
    <w:rsid w:val="00460516"/>
    <w:rsid w:val="0046066F"/>
    <w:rsid w:val="004607DE"/>
    <w:rsid w:val="00460EA4"/>
    <w:rsid w:val="00460F97"/>
    <w:rsid w:val="00461099"/>
    <w:rsid w:val="0046119E"/>
    <w:rsid w:val="0046133F"/>
    <w:rsid w:val="00461440"/>
    <w:rsid w:val="00461477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BC"/>
    <w:rsid w:val="00462ACE"/>
    <w:rsid w:val="00462BD3"/>
    <w:rsid w:val="00462BE6"/>
    <w:rsid w:val="00462D6B"/>
    <w:rsid w:val="00462E50"/>
    <w:rsid w:val="004631D5"/>
    <w:rsid w:val="0046325A"/>
    <w:rsid w:val="0046333C"/>
    <w:rsid w:val="004634B9"/>
    <w:rsid w:val="004634FF"/>
    <w:rsid w:val="004638AD"/>
    <w:rsid w:val="00463907"/>
    <w:rsid w:val="004639E6"/>
    <w:rsid w:val="00463ACE"/>
    <w:rsid w:val="00463E19"/>
    <w:rsid w:val="004640D0"/>
    <w:rsid w:val="0046411F"/>
    <w:rsid w:val="0046461C"/>
    <w:rsid w:val="0046470F"/>
    <w:rsid w:val="0046490E"/>
    <w:rsid w:val="00464A45"/>
    <w:rsid w:val="00464DFF"/>
    <w:rsid w:val="00464FE4"/>
    <w:rsid w:val="00465258"/>
    <w:rsid w:val="0046528B"/>
    <w:rsid w:val="00465308"/>
    <w:rsid w:val="004653A5"/>
    <w:rsid w:val="004653B5"/>
    <w:rsid w:val="004653D5"/>
    <w:rsid w:val="0046547A"/>
    <w:rsid w:val="00465554"/>
    <w:rsid w:val="004655B7"/>
    <w:rsid w:val="004655E1"/>
    <w:rsid w:val="00465611"/>
    <w:rsid w:val="004656ED"/>
    <w:rsid w:val="004659FE"/>
    <w:rsid w:val="00465CD8"/>
    <w:rsid w:val="00465ED2"/>
    <w:rsid w:val="0046621C"/>
    <w:rsid w:val="004663E2"/>
    <w:rsid w:val="00466628"/>
    <w:rsid w:val="004666C2"/>
    <w:rsid w:val="004667D5"/>
    <w:rsid w:val="00466933"/>
    <w:rsid w:val="00466937"/>
    <w:rsid w:val="004669C9"/>
    <w:rsid w:val="00466BC0"/>
    <w:rsid w:val="00466D03"/>
    <w:rsid w:val="00467024"/>
    <w:rsid w:val="004670FE"/>
    <w:rsid w:val="00467250"/>
    <w:rsid w:val="0046736F"/>
    <w:rsid w:val="0046754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B6E"/>
    <w:rsid w:val="00470E45"/>
    <w:rsid w:val="00470EFD"/>
    <w:rsid w:val="004710C5"/>
    <w:rsid w:val="00471176"/>
    <w:rsid w:val="0047129A"/>
    <w:rsid w:val="004713BA"/>
    <w:rsid w:val="00471557"/>
    <w:rsid w:val="004717D6"/>
    <w:rsid w:val="00471801"/>
    <w:rsid w:val="00471853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950"/>
    <w:rsid w:val="00473A0D"/>
    <w:rsid w:val="00473A4D"/>
    <w:rsid w:val="00473B42"/>
    <w:rsid w:val="00473EA5"/>
    <w:rsid w:val="00473F14"/>
    <w:rsid w:val="00474181"/>
    <w:rsid w:val="004741F7"/>
    <w:rsid w:val="0047420B"/>
    <w:rsid w:val="0047431D"/>
    <w:rsid w:val="00474493"/>
    <w:rsid w:val="004745E7"/>
    <w:rsid w:val="00474697"/>
    <w:rsid w:val="004746B0"/>
    <w:rsid w:val="004747AC"/>
    <w:rsid w:val="00474B97"/>
    <w:rsid w:val="00474D2A"/>
    <w:rsid w:val="00474E09"/>
    <w:rsid w:val="00474EC0"/>
    <w:rsid w:val="00475098"/>
    <w:rsid w:val="00475122"/>
    <w:rsid w:val="00475158"/>
    <w:rsid w:val="004755F0"/>
    <w:rsid w:val="0047562B"/>
    <w:rsid w:val="00475743"/>
    <w:rsid w:val="0047588D"/>
    <w:rsid w:val="00475963"/>
    <w:rsid w:val="00475D91"/>
    <w:rsid w:val="004760BC"/>
    <w:rsid w:val="00476742"/>
    <w:rsid w:val="00476890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15"/>
    <w:rsid w:val="00477F66"/>
    <w:rsid w:val="00477FB1"/>
    <w:rsid w:val="00480007"/>
    <w:rsid w:val="0048007C"/>
    <w:rsid w:val="00480185"/>
    <w:rsid w:val="004804EB"/>
    <w:rsid w:val="004805A5"/>
    <w:rsid w:val="004806C8"/>
    <w:rsid w:val="00480711"/>
    <w:rsid w:val="00480712"/>
    <w:rsid w:val="00480862"/>
    <w:rsid w:val="00480BBE"/>
    <w:rsid w:val="00480BEA"/>
    <w:rsid w:val="004814DC"/>
    <w:rsid w:val="004814F9"/>
    <w:rsid w:val="00481813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2FBF"/>
    <w:rsid w:val="0048300C"/>
    <w:rsid w:val="00483069"/>
    <w:rsid w:val="004830A7"/>
    <w:rsid w:val="00483102"/>
    <w:rsid w:val="004831D4"/>
    <w:rsid w:val="004831E2"/>
    <w:rsid w:val="0048355C"/>
    <w:rsid w:val="00483580"/>
    <w:rsid w:val="00483724"/>
    <w:rsid w:val="00483751"/>
    <w:rsid w:val="00483832"/>
    <w:rsid w:val="004838EB"/>
    <w:rsid w:val="00483B49"/>
    <w:rsid w:val="0048408A"/>
    <w:rsid w:val="004843B3"/>
    <w:rsid w:val="00484693"/>
    <w:rsid w:val="0048471B"/>
    <w:rsid w:val="004847A9"/>
    <w:rsid w:val="0048481B"/>
    <w:rsid w:val="00484836"/>
    <w:rsid w:val="0048495E"/>
    <w:rsid w:val="00484BAC"/>
    <w:rsid w:val="00484E52"/>
    <w:rsid w:val="00484E68"/>
    <w:rsid w:val="00484E98"/>
    <w:rsid w:val="00484EB9"/>
    <w:rsid w:val="00485443"/>
    <w:rsid w:val="004854D1"/>
    <w:rsid w:val="0048550E"/>
    <w:rsid w:val="0048550F"/>
    <w:rsid w:val="00485566"/>
    <w:rsid w:val="004856AC"/>
    <w:rsid w:val="00485AA2"/>
    <w:rsid w:val="00485B62"/>
    <w:rsid w:val="00485CBF"/>
    <w:rsid w:val="00485DE3"/>
    <w:rsid w:val="0048634B"/>
    <w:rsid w:val="004867DB"/>
    <w:rsid w:val="00486909"/>
    <w:rsid w:val="0048691E"/>
    <w:rsid w:val="00486A0E"/>
    <w:rsid w:val="00486DA2"/>
    <w:rsid w:val="0048708F"/>
    <w:rsid w:val="004872A8"/>
    <w:rsid w:val="0048751C"/>
    <w:rsid w:val="00487561"/>
    <w:rsid w:val="0048757A"/>
    <w:rsid w:val="004879B5"/>
    <w:rsid w:val="00487A3D"/>
    <w:rsid w:val="00487DD5"/>
    <w:rsid w:val="004901BF"/>
    <w:rsid w:val="00490435"/>
    <w:rsid w:val="00490515"/>
    <w:rsid w:val="00490956"/>
    <w:rsid w:val="0049099E"/>
    <w:rsid w:val="00490D94"/>
    <w:rsid w:val="00491636"/>
    <w:rsid w:val="00491755"/>
    <w:rsid w:val="00491790"/>
    <w:rsid w:val="0049185C"/>
    <w:rsid w:val="00491877"/>
    <w:rsid w:val="00491967"/>
    <w:rsid w:val="00492054"/>
    <w:rsid w:val="004921D4"/>
    <w:rsid w:val="004922D7"/>
    <w:rsid w:val="004925F6"/>
    <w:rsid w:val="00492825"/>
    <w:rsid w:val="00492A14"/>
    <w:rsid w:val="00492B3A"/>
    <w:rsid w:val="00492B9D"/>
    <w:rsid w:val="00492C7E"/>
    <w:rsid w:val="00492D01"/>
    <w:rsid w:val="00492F1A"/>
    <w:rsid w:val="004930EB"/>
    <w:rsid w:val="004931BD"/>
    <w:rsid w:val="0049320E"/>
    <w:rsid w:val="004932F4"/>
    <w:rsid w:val="0049332F"/>
    <w:rsid w:val="004935BC"/>
    <w:rsid w:val="004935DE"/>
    <w:rsid w:val="00493696"/>
    <w:rsid w:val="0049387F"/>
    <w:rsid w:val="0049391D"/>
    <w:rsid w:val="00493AA0"/>
    <w:rsid w:val="00493ABD"/>
    <w:rsid w:val="00493B3C"/>
    <w:rsid w:val="0049431C"/>
    <w:rsid w:val="004943B5"/>
    <w:rsid w:val="00494463"/>
    <w:rsid w:val="004946BA"/>
    <w:rsid w:val="0049477A"/>
    <w:rsid w:val="004947E8"/>
    <w:rsid w:val="00494A48"/>
    <w:rsid w:val="00494D15"/>
    <w:rsid w:val="00494E98"/>
    <w:rsid w:val="00494EDC"/>
    <w:rsid w:val="00494F61"/>
    <w:rsid w:val="004950AC"/>
    <w:rsid w:val="0049527B"/>
    <w:rsid w:val="0049532C"/>
    <w:rsid w:val="0049543B"/>
    <w:rsid w:val="004954B7"/>
    <w:rsid w:val="004955FA"/>
    <w:rsid w:val="0049577C"/>
    <w:rsid w:val="004959DF"/>
    <w:rsid w:val="00495BF4"/>
    <w:rsid w:val="00495DEC"/>
    <w:rsid w:val="00495EE5"/>
    <w:rsid w:val="00495F07"/>
    <w:rsid w:val="00495F41"/>
    <w:rsid w:val="00495FF1"/>
    <w:rsid w:val="004960CB"/>
    <w:rsid w:val="004961AC"/>
    <w:rsid w:val="004961BC"/>
    <w:rsid w:val="00496313"/>
    <w:rsid w:val="004963E8"/>
    <w:rsid w:val="00496C52"/>
    <w:rsid w:val="00497064"/>
    <w:rsid w:val="00497133"/>
    <w:rsid w:val="00497295"/>
    <w:rsid w:val="00497306"/>
    <w:rsid w:val="004973AE"/>
    <w:rsid w:val="004973D3"/>
    <w:rsid w:val="00497436"/>
    <w:rsid w:val="00497517"/>
    <w:rsid w:val="004976A9"/>
    <w:rsid w:val="004977F1"/>
    <w:rsid w:val="00497851"/>
    <w:rsid w:val="00497923"/>
    <w:rsid w:val="00497A18"/>
    <w:rsid w:val="00497B2C"/>
    <w:rsid w:val="00497CD9"/>
    <w:rsid w:val="00497CF4"/>
    <w:rsid w:val="00497E62"/>
    <w:rsid w:val="00497F29"/>
    <w:rsid w:val="00497F85"/>
    <w:rsid w:val="004A002A"/>
    <w:rsid w:val="004A01F3"/>
    <w:rsid w:val="004A0353"/>
    <w:rsid w:val="004A0374"/>
    <w:rsid w:val="004A03B5"/>
    <w:rsid w:val="004A0888"/>
    <w:rsid w:val="004A0B48"/>
    <w:rsid w:val="004A0FA8"/>
    <w:rsid w:val="004A1129"/>
    <w:rsid w:val="004A1178"/>
    <w:rsid w:val="004A11FC"/>
    <w:rsid w:val="004A12AA"/>
    <w:rsid w:val="004A12BB"/>
    <w:rsid w:val="004A13B3"/>
    <w:rsid w:val="004A14A3"/>
    <w:rsid w:val="004A1600"/>
    <w:rsid w:val="004A1948"/>
    <w:rsid w:val="004A195A"/>
    <w:rsid w:val="004A198D"/>
    <w:rsid w:val="004A1A06"/>
    <w:rsid w:val="004A1AD7"/>
    <w:rsid w:val="004A1E45"/>
    <w:rsid w:val="004A1EBA"/>
    <w:rsid w:val="004A1EC4"/>
    <w:rsid w:val="004A1F6B"/>
    <w:rsid w:val="004A20DA"/>
    <w:rsid w:val="004A20E0"/>
    <w:rsid w:val="004A2103"/>
    <w:rsid w:val="004A2249"/>
    <w:rsid w:val="004A25FF"/>
    <w:rsid w:val="004A2718"/>
    <w:rsid w:val="004A284A"/>
    <w:rsid w:val="004A289C"/>
    <w:rsid w:val="004A2A28"/>
    <w:rsid w:val="004A2A7C"/>
    <w:rsid w:val="004A2B69"/>
    <w:rsid w:val="004A2E00"/>
    <w:rsid w:val="004A3119"/>
    <w:rsid w:val="004A3126"/>
    <w:rsid w:val="004A3252"/>
    <w:rsid w:val="004A3593"/>
    <w:rsid w:val="004A35AF"/>
    <w:rsid w:val="004A35D3"/>
    <w:rsid w:val="004A3682"/>
    <w:rsid w:val="004A395F"/>
    <w:rsid w:val="004A39A7"/>
    <w:rsid w:val="004A3AC2"/>
    <w:rsid w:val="004A3B07"/>
    <w:rsid w:val="004A3C2D"/>
    <w:rsid w:val="004A4074"/>
    <w:rsid w:val="004A40CF"/>
    <w:rsid w:val="004A4387"/>
    <w:rsid w:val="004A4530"/>
    <w:rsid w:val="004A493E"/>
    <w:rsid w:val="004A4A04"/>
    <w:rsid w:val="004A4C94"/>
    <w:rsid w:val="004A4CF8"/>
    <w:rsid w:val="004A4EFC"/>
    <w:rsid w:val="004A5209"/>
    <w:rsid w:val="004A5426"/>
    <w:rsid w:val="004A5537"/>
    <w:rsid w:val="004A553B"/>
    <w:rsid w:val="004A5676"/>
    <w:rsid w:val="004A5C54"/>
    <w:rsid w:val="004A5E8E"/>
    <w:rsid w:val="004A62CD"/>
    <w:rsid w:val="004A62F8"/>
    <w:rsid w:val="004A661E"/>
    <w:rsid w:val="004A6686"/>
    <w:rsid w:val="004A68C9"/>
    <w:rsid w:val="004A69C9"/>
    <w:rsid w:val="004A6A7D"/>
    <w:rsid w:val="004A6B7F"/>
    <w:rsid w:val="004A6C0C"/>
    <w:rsid w:val="004A6EB3"/>
    <w:rsid w:val="004A6F62"/>
    <w:rsid w:val="004A71C5"/>
    <w:rsid w:val="004A72D0"/>
    <w:rsid w:val="004A7364"/>
    <w:rsid w:val="004A736D"/>
    <w:rsid w:val="004A7386"/>
    <w:rsid w:val="004A74EB"/>
    <w:rsid w:val="004A7598"/>
    <w:rsid w:val="004A75B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9A"/>
    <w:rsid w:val="004B0EA9"/>
    <w:rsid w:val="004B13C8"/>
    <w:rsid w:val="004B14AC"/>
    <w:rsid w:val="004B15CB"/>
    <w:rsid w:val="004B1A45"/>
    <w:rsid w:val="004B1B60"/>
    <w:rsid w:val="004B1FEC"/>
    <w:rsid w:val="004B2427"/>
    <w:rsid w:val="004B2430"/>
    <w:rsid w:val="004B25B6"/>
    <w:rsid w:val="004B25EE"/>
    <w:rsid w:val="004B2950"/>
    <w:rsid w:val="004B2ACB"/>
    <w:rsid w:val="004B2AEE"/>
    <w:rsid w:val="004B2EB4"/>
    <w:rsid w:val="004B3082"/>
    <w:rsid w:val="004B34F9"/>
    <w:rsid w:val="004B35DA"/>
    <w:rsid w:val="004B365F"/>
    <w:rsid w:val="004B36F8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1"/>
    <w:rsid w:val="004B5377"/>
    <w:rsid w:val="004B5540"/>
    <w:rsid w:val="004B56FF"/>
    <w:rsid w:val="004B5911"/>
    <w:rsid w:val="004B5B59"/>
    <w:rsid w:val="004B5B8D"/>
    <w:rsid w:val="004B5B98"/>
    <w:rsid w:val="004B5BFC"/>
    <w:rsid w:val="004B5CCE"/>
    <w:rsid w:val="004B5D5B"/>
    <w:rsid w:val="004B5DAA"/>
    <w:rsid w:val="004B5E91"/>
    <w:rsid w:val="004B5F9F"/>
    <w:rsid w:val="004B6490"/>
    <w:rsid w:val="004B652C"/>
    <w:rsid w:val="004B67A1"/>
    <w:rsid w:val="004B690D"/>
    <w:rsid w:val="004B699F"/>
    <w:rsid w:val="004B6A52"/>
    <w:rsid w:val="004B6BB8"/>
    <w:rsid w:val="004B6C9C"/>
    <w:rsid w:val="004B6D98"/>
    <w:rsid w:val="004B6DD6"/>
    <w:rsid w:val="004B6EF2"/>
    <w:rsid w:val="004B6F1D"/>
    <w:rsid w:val="004B6FC1"/>
    <w:rsid w:val="004B70A6"/>
    <w:rsid w:val="004B70E0"/>
    <w:rsid w:val="004B7167"/>
    <w:rsid w:val="004B71AA"/>
    <w:rsid w:val="004B72D3"/>
    <w:rsid w:val="004B730F"/>
    <w:rsid w:val="004B73CD"/>
    <w:rsid w:val="004B7683"/>
    <w:rsid w:val="004B77BB"/>
    <w:rsid w:val="004B787D"/>
    <w:rsid w:val="004B78B7"/>
    <w:rsid w:val="004B78DA"/>
    <w:rsid w:val="004B7AAC"/>
    <w:rsid w:val="004B7EF8"/>
    <w:rsid w:val="004B7F8D"/>
    <w:rsid w:val="004C0143"/>
    <w:rsid w:val="004C0199"/>
    <w:rsid w:val="004C04BE"/>
    <w:rsid w:val="004C053F"/>
    <w:rsid w:val="004C0778"/>
    <w:rsid w:val="004C07AF"/>
    <w:rsid w:val="004C07E0"/>
    <w:rsid w:val="004C0957"/>
    <w:rsid w:val="004C0984"/>
    <w:rsid w:val="004C0A5F"/>
    <w:rsid w:val="004C0C74"/>
    <w:rsid w:val="004C0D03"/>
    <w:rsid w:val="004C1036"/>
    <w:rsid w:val="004C105C"/>
    <w:rsid w:val="004C11D0"/>
    <w:rsid w:val="004C12DE"/>
    <w:rsid w:val="004C1435"/>
    <w:rsid w:val="004C1616"/>
    <w:rsid w:val="004C1764"/>
    <w:rsid w:val="004C1827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582"/>
    <w:rsid w:val="004C2742"/>
    <w:rsid w:val="004C27CA"/>
    <w:rsid w:val="004C2AE8"/>
    <w:rsid w:val="004C2C3D"/>
    <w:rsid w:val="004C2CA6"/>
    <w:rsid w:val="004C2E22"/>
    <w:rsid w:val="004C2E23"/>
    <w:rsid w:val="004C2F3E"/>
    <w:rsid w:val="004C30EB"/>
    <w:rsid w:val="004C31AC"/>
    <w:rsid w:val="004C331E"/>
    <w:rsid w:val="004C3342"/>
    <w:rsid w:val="004C3385"/>
    <w:rsid w:val="004C3844"/>
    <w:rsid w:val="004C39AA"/>
    <w:rsid w:val="004C3AD2"/>
    <w:rsid w:val="004C3C66"/>
    <w:rsid w:val="004C3C83"/>
    <w:rsid w:val="004C3CA4"/>
    <w:rsid w:val="004C3D21"/>
    <w:rsid w:val="004C3D3E"/>
    <w:rsid w:val="004C3EEC"/>
    <w:rsid w:val="004C3F86"/>
    <w:rsid w:val="004C40AD"/>
    <w:rsid w:val="004C42D5"/>
    <w:rsid w:val="004C454F"/>
    <w:rsid w:val="004C45D4"/>
    <w:rsid w:val="004C45E3"/>
    <w:rsid w:val="004C4611"/>
    <w:rsid w:val="004C47CB"/>
    <w:rsid w:val="004C4833"/>
    <w:rsid w:val="004C48E7"/>
    <w:rsid w:val="004C4A07"/>
    <w:rsid w:val="004C4BF0"/>
    <w:rsid w:val="004C4E91"/>
    <w:rsid w:val="004C52E5"/>
    <w:rsid w:val="004C5372"/>
    <w:rsid w:val="004C5682"/>
    <w:rsid w:val="004C57DF"/>
    <w:rsid w:val="004C5A2C"/>
    <w:rsid w:val="004C5AD4"/>
    <w:rsid w:val="004C5B0E"/>
    <w:rsid w:val="004C5C9A"/>
    <w:rsid w:val="004C5F93"/>
    <w:rsid w:val="004C5FD4"/>
    <w:rsid w:val="004C63E8"/>
    <w:rsid w:val="004C6516"/>
    <w:rsid w:val="004C6812"/>
    <w:rsid w:val="004C6916"/>
    <w:rsid w:val="004C692D"/>
    <w:rsid w:val="004C6ADE"/>
    <w:rsid w:val="004C6BB7"/>
    <w:rsid w:val="004C7023"/>
    <w:rsid w:val="004C7084"/>
    <w:rsid w:val="004C70B8"/>
    <w:rsid w:val="004C718F"/>
    <w:rsid w:val="004C743C"/>
    <w:rsid w:val="004C74C7"/>
    <w:rsid w:val="004C74CE"/>
    <w:rsid w:val="004C7715"/>
    <w:rsid w:val="004C7B5C"/>
    <w:rsid w:val="004C7E83"/>
    <w:rsid w:val="004D011B"/>
    <w:rsid w:val="004D02AF"/>
    <w:rsid w:val="004D04A4"/>
    <w:rsid w:val="004D05CA"/>
    <w:rsid w:val="004D0898"/>
    <w:rsid w:val="004D08CA"/>
    <w:rsid w:val="004D11EE"/>
    <w:rsid w:val="004D14CF"/>
    <w:rsid w:val="004D19E4"/>
    <w:rsid w:val="004D1B22"/>
    <w:rsid w:val="004D1FE5"/>
    <w:rsid w:val="004D2073"/>
    <w:rsid w:val="004D21A9"/>
    <w:rsid w:val="004D2348"/>
    <w:rsid w:val="004D235E"/>
    <w:rsid w:val="004D238B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7D"/>
    <w:rsid w:val="004D3EC0"/>
    <w:rsid w:val="004D3FA8"/>
    <w:rsid w:val="004D4233"/>
    <w:rsid w:val="004D43D9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427"/>
    <w:rsid w:val="004D5719"/>
    <w:rsid w:val="004D57F9"/>
    <w:rsid w:val="004D5D03"/>
    <w:rsid w:val="004D5ED4"/>
    <w:rsid w:val="004D5FBC"/>
    <w:rsid w:val="004D5FEA"/>
    <w:rsid w:val="004D60D3"/>
    <w:rsid w:val="004D60ED"/>
    <w:rsid w:val="004D6251"/>
    <w:rsid w:val="004D63CB"/>
    <w:rsid w:val="004D642D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717E"/>
    <w:rsid w:val="004D72C8"/>
    <w:rsid w:val="004D774C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0C4"/>
    <w:rsid w:val="004E031E"/>
    <w:rsid w:val="004E0362"/>
    <w:rsid w:val="004E0482"/>
    <w:rsid w:val="004E04F7"/>
    <w:rsid w:val="004E055D"/>
    <w:rsid w:val="004E0565"/>
    <w:rsid w:val="004E0683"/>
    <w:rsid w:val="004E06C4"/>
    <w:rsid w:val="004E06F3"/>
    <w:rsid w:val="004E0C88"/>
    <w:rsid w:val="004E0CCD"/>
    <w:rsid w:val="004E0CEB"/>
    <w:rsid w:val="004E0E98"/>
    <w:rsid w:val="004E0F0F"/>
    <w:rsid w:val="004E1067"/>
    <w:rsid w:val="004E10DF"/>
    <w:rsid w:val="004E1130"/>
    <w:rsid w:val="004E1151"/>
    <w:rsid w:val="004E1700"/>
    <w:rsid w:val="004E172C"/>
    <w:rsid w:val="004E1859"/>
    <w:rsid w:val="004E1975"/>
    <w:rsid w:val="004E1BC4"/>
    <w:rsid w:val="004E1C4C"/>
    <w:rsid w:val="004E1C5E"/>
    <w:rsid w:val="004E1E22"/>
    <w:rsid w:val="004E1F3E"/>
    <w:rsid w:val="004E2052"/>
    <w:rsid w:val="004E2204"/>
    <w:rsid w:val="004E22CA"/>
    <w:rsid w:val="004E2558"/>
    <w:rsid w:val="004E27BF"/>
    <w:rsid w:val="004E289C"/>
    <w:rsid w:val="004E2A57"/>
    <w:rsid w:val="004E304E"/>
    <w:rsid w:val="004E3060"/>
    <w:rsid w:val="004E30BA"/>
    <w:rsid w:val="004E32F7"/>
    <w:rsid w:val="004E335F"/>
    <w:rsid w:val="004E3756"/>
    <w:rsid w:val="004E379D"/>
    <w:rsid w:val="004E38C0"/>
    <w:rsid w:val="004E390B"/>
    <w:rsid w:val="004E3A1B"/>
    <w:rsid w:val="004E3C3D"/>
    <w:rsid w:val="004E3E44"/>
    <w:rsid w:val="004E4055"/>
    <w:rsid w:val="004E42FC"/>
    <w:rsid w:val="004E4592"/>
    <w:rsid w:val="004E46D7"/>
    <w:rsid w:val="004E46E7"/>
    <w:rsid w:val="004E4794"/>
    <w:rsid w:val="004E483C"/>
    <w:rsid w:val="004E4844"/>
    <w:rsid w:val="004E4848"/>
    <w:rsid w:val="004E4899"/>
    <w:rsid w:val="004E4B0D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A3C"/>
    <w:rsid w:val="004E5A57"/>
    <w:rsid w:val="004E5A5A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4DC"/>
    <w:rsid w:val="004E657F"/>
    <w:rsid w:val="004E6655"/>
    <w:rsid w:val="004E684B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24F"/>
    <w:rsid w:val="004E737A"/>
    <w:rsid w:val="004E75B8"/>
    <w:rsid w:val="004E7682"/>
    <w:rsid w:val="004E79D1"/>
    <w:rsid w:val="004E7AD7"/>
    <w:rsid w:val="004E7C71"/>
    <w:rsid w:val="004E7CA3"/>
    <w:rsid w:val="004E7D5F"/>
    <w:rsid w:val="004E7EB5"/>
    <w:rsid w:val="004E7F3A"/>
    <w:rsid w:val="004F0280"/>
    <w:rsid w:val="004F0286"/>
    <w:rsid w:val="004F0297"/>
    <w:rsid w:val="004F02A9"/>
    <w:rsid w:val="004F02CF"/>
    <w:rsid w:val="004F03C3"/>
    <w:rsid w:val="004F0430"/>
    <w:rsid w:val="004F0493"/>
    <w:rsid w:val="004F05DB"/>
    <w:rsid w:val="004F07AC"/>
    <w:rsid w:val="004F0811"/>
    <w:rsid w:val="004F0A4B"/>
    <w:rsid w:val="004F0B34"/>
    <w:rsid w:val="004F0BA9"/>
    <w:rsid w:val="004F0EEB"/>
    <w:rsid w:val="004F0F9B"/>
    <w:rsid w:val="004F1104"/>
    <w:rsid w:val="004F1418"/>
    <w:rsid w:val="004F16FD"/>
    <w:rsid w:val="004F1758"/>
    <w:rsid w:val="004F1939"/>
    <w:rsid w:val="004F1D09"/>
    <w:rsid w:val="004F1DED"/>
    <w:rsid w:val="004F1E9D"/>
    <w:rsid w:val="004F20D2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4B"/>
    <w:rsid w:val="004F38B0"/>
    <w:rsid w:val="004F38D3"/>
    <w:rsid w:val="004F3B01"/>
    <w:rsid w:val="004F3C15"/>
    <w:rsid w:val="004F3E17"/>
    <w:rsid w:val="004F44F4"/>
    <w:rsid w:val="004F4531"/>
    <w:rsid w:val="004F467F"/>
    <w:rsid w:val="004F47AB"/>
    <w:rsid w:val="004F4809"/>
    <w:rsid w:val="004F484D"/>
    <w:rsid w:val="004F492A"/>
    <w:rsid w:val="004F49B1"/>
    <w:rsid w:val="004F4F0C"/>
    <w:rsid w:val="004F4F25"/>
    <w:rsid w:val="004F4F5D"/>
    <w:rsid w:val="004F508E"/>
    <w:rsid w:val="004F512C"/>
    <w:rsid w:val="004F5213"/>
    <w:rsid w:val="004F54C1"/>
    <w:rsid w:val="004F55CB"/>
    <w:rsid w:val="004F5702"/>
    <w:rsid w:val="004F574F"/>
    <w:rsid w:val="004F5D07"/>
    <w:rsid w:val="004F5DE8"/>
    <w:rsid w:val="004F5F8B"/>
    <w:rsid w:val="004F60C7"/>
    <w:rsid w:val="004F62CA"/>
    <w:rsid w:val="004F6357"/>
    <w:rsid w:val="004F646C"/>
    <w:rsid w:val="004F68C1"/>
    <w:rsid w:val="004F6ACA"/>
    <w:rsid w:val="004F6CFC"/>
    <w:rsid w:val="004F6EA7"/>
    <w:rsid w:val="004F712D"/>
    <w:rsid w:val="004F7391"/>
    <w:rsid w:val="004F74BA"/>
    <w:rsid w:val="004F75D3"/>
    <w:rsid w:val="004F7688"/>
    <w:rsid w:val="004F7818"/>
    <w:rsid w:val="004F7AF6"/>
    <w:rsid w:val="004F7B9B"/>
    <w:rsid w:val="004F7BF1"/>
    <w:rsid w:val="004F7C81"/>
    <w:rsid w:val="004F7F5A"/>
    <w:rsid w:val="004F7F71"/>
    <w:rsid w:val="0050030F"/>
    <w:rsid w:val="00500318"/>
    <w:rsid w:val="00500628"/>
    <w:rsid w:val="00500659"/>
    <w:rsid w:val="005006C2"/>
    <w:rsid w:val="005008CC"/>
    <w:rsid w:val="00500934"/>
    <w:rsid w:val="00500AD2"/>
    <w:rsid w:val="00500B89"/>
    <w:rsid w:val="00500BE1"/>
    <w:rsid w:val="00500C55"/>
    <w:rsid w:val="00500D64"/>
    <w:rsid w:val="00500DB6"/>
    <w:rsid w:val="00500FEB"/>
    <w:rsid w:val="00501060"/>
    <w:rsid w:val="00501145"/>
    <w:rsid w:val="0050132F"/>
    <w:rsid w:val="00501511"/>
    <w:rsid w:val="00501593"/>
    <w:rsid w:val="005017B0"/>
    <w:rsid w:val="00501928"/>
    <w:rsid w:val="00501D10"/>
    <w:rsid w:val="00501DAF"/>
    <w:rsid w:val="00501F35"/>
    <w:rsid w:val="00502323"/>
    <w:rsid w:val="00502768"/>
    <w:rsid w:val="005028D3"/>
    <w:rsid w:val="005029D3"/>
    <w:rsid w:val="00502AE8"/>
    <w:rsid w:val="00502BC7"/>
    <w:rsid w:val="00502CF7"/>
    <w:rsid w:val="00502F07"/>
    <w:rsid w:val="00502FE3"/>
    <w:rsid w:val="00503119"/>
    <w:rsid w:val="005035CA"/>
    <w:rsid w:val="00503845"/>
    <w:rsid w:val="00503D60"/>
    <w:rsid w:val="00504049"/>
    <w:rsid w:val="005041E7"/>
    <w:rsid w:val="005044E4"/>
    <w:rsid w:val="0050463C"/>
    <w:rsid w:val="00504723"/>
    <w:rsid w:val="005048DA"/>
    <w:rsid w:val="00504F4E"/>
    <w:rsid w:val="005050CD"/>
    <w:rsid w:val="005051CF"/>
    <w:rsid w:val="0050529F"/>
    <w:rsid w:val="005052C5"/>
    <w:rsid w:val="00505383"/>
    <w:rsid w:val="005053E6"/>
    <w:rsid w:val="005055A1"/>
    <w:rsid w:val="00505711"/>
    <w:rsid w:val="00505732"/>
    <w:rsid w:val="00505869"/>
    <w:rsid w:val="00505DBA"/>
    <w:rsid w:val="00506383"/>
    <w:rsid w:val="0050648F"/>
    <w:rsid w:val="00506660"/>
    <w:rsid w:val="005066E3"/>
    <w:rsid w:val="0050675A"/>
    <w:rsid w:val="00506917"/>
    <w:rsid w:val="00506A47"/>
    <w:rsid w:val="00506C71"/>
    <w:rsid w:val="0050704B"/>
    <w:rsid w:val="0050710B"/>
    <w:rsid w:val="005073CB"/>
    <w:rsid w:val="005076C5"/>
    <w:rsid w:val="00507796"/>
    <w:rsid w:val="005078C7"/>
    <w:rsid w:val="00507919"/>
    <w:rsid w:val="00507987"/>
    <w:rsid w:val="00507CFD"/>
    <w:rsid w:val="00507E53"/>
    <w:rsid w:val="00507EE7"/>
    <w:rsid w:val="005105E3"/>
    <w:rsid w:val="00510BCB"/>
    <w:rsid w:val="00510DCC"/>
    <w:rsid w:val="00510FA8"/>
    <w:rsid w:val="00511134"/>
    <w:rsid w:val="00511148"/>
    <w:rsid w:val="00511278"/>
    <w:rsid w:val="0051181F"/>
    <w:rsid w:val="005118AB"/>
    <w:rsid w:val="0051196C"/>
    <w:rsid w:val="005119F2"/>
    <w:rsid w:val="00511B4A"/>
    <w:rsid w:val="00511B60"/>
    <w:rsid w:val="00511CB4"/>
    <w:rsid w:val="00511D67"/>
    <w:rsid w:val="00511E3F"/>
    <w:rsid w:val="00511F3F"/>
    <w:rsid w:val="00511F9B"/>
    <w:rsid w:val="005120C0"/>
    <w:rsid w:val="00512133"/>
    <w:rsid w:val="0051219C"/>
    <w:rsid w:val="005121B3"/>
    <w:rsid w:val="00512207"/>
    <w:rsid w:val="005126E1"/>
    <w:rsid w:val="0051286F"/>
    <w:rsid w:val="00512A6A"/>
    <w:rsid w:val="00512AD0"/>
    <w:rsid w:val="00512B2B"/>
    <w:rsid w:val="00512EA2"/>
    <w:rsid w:val="00512EFE"/>
    <w:rsid w:val="00513234"/>
    <w:rsid w:val="0051323E"/>
    <w:rsid w:val="005132B2"/>
    <w:rsid w:val="00513312"/>
    <w:rsid w:val="005133EA"/>
    <w:rsid w:val="0051341F"/>
    <w:rsid w:val="00513669"/>
    <w:rsid w:val="0051380D"/>
    <w:rsid w:val="0051387A"/>
    <w:rsid w:val="00513A97"/>
    <w:rsid w:val="00513C65"/>
    <w:rsid w:val="005140E1"/>
    <w:rsid w:val="005142CA"/>
    <w:rsid w:val="00514AE6"/>
    <w:rsid w:val="00514B82"/>
    <w:rsid w:val="00514B99"/>
    <w:rsid w:val="00514FA8"/>
    <w:rsid w:val="0051507D"/>
    <w:rsid w:val="005151A7"/>
    <w:rsid w:val="005152FE"/>
    <w:rsid w:val="00515970"/>
    <w:rsid w:val="00515B1B"/>
    <w:rsid w:val="00515C66"/>
    <w:rsid w:val="00515CA1"/>
    <w:rsid w:val="00515F65"/>
    <w:rsid w:val="00515F7D"/>
    <w:rsid w:val="005163EB"/>
    <w:rsid w:val="00516535"/>
    <w:rsid w:val="00516550"/>
    <w:rsid w:val="00516686"/>
    <w:rsid w:val="00516A90"/>
    <w:rsid w:val="00516AB1"/>
    <w:rsid w:val="00516D73"/>
    <w:rsid w:val="00516E88"/>
    <w:rsid w:val="00516F79"/>
    <w:rsid w:val="005171DC"/>
    <w:rsid w:val="0051723C"/>
    <w:rsid w:val="0051736E"/>
    <w:rsid w:val="00517567"/>
    <w:rsid w:val="00517726"/>
    <w:rsid w:val="00517F6E"/>
    <w:rsid w:val="00520002"/>
    <w:rsid w:val="005200AE"/>
    <w:rsid w:val="0052031C"/>
    <w:rsid w:val="00520644"/>
    <w:rsid w:val="005206F9"/>
    <w:rsid w:val="00520752"/>
    <w:rsid w:val="00520CDB"/>
    <w:rsid w:val="00520DD0"/>
    <w:rsid w:val="00520EC1"/>
    <w:rsid w:val="0052128C"/>
    <w:rsid w:val="005215B9"/>
    <w:rsid w:val="0052165F"/>
    <w:rsid w:val="00521933"/>
    <w:rsid w:val="00521B73"/>
    <w:rsid w:val="00521C07"/>
    <w:rsid w:val="00521D04"/>
    <w:rsid w:val="00522066"/>
    <w:rsid w:val="0052221C"/>
    <w:rsid w:val="005224B7"/>
    <w:rsid w:val="00522518"/>
    <w:rsid w:val="00522576"/>
    <w:rsid w:val="0052259C"/>
    <w:rsid w:val="005225B3"/>
    <w:rsid w:val="005228EE"/>
    <w:rsid w:val="005229BF"/>
    <w:rsid w:val="00522A1C"/>
    <w:rsid w:val="00522AD0"/>
    <w:rsid w:val="00522B4E"/>
    <w:rsid w:val="00522C08"/>
    <w:rsid w:val="00522C2C"/>
    <w:rsid w:val="00522E1B"/>
    <w:rsid w:val="00522FC1"/>
    <w:rsid w:val="005230BD"/>
    <w:rsid w:val="005230EF"/>
    <w:rsid w:val="0052324D"/>
    <w:rsid w:val="00523302"/>
    <w:rsid w:val="005233B5"/>
    <w:rsid w:val="005234C8"/>
    <w:rsid w:val="00523501"/>
    <w:rsid w:val="005235E0"/>
    <w:rsid w:val="00523643"/>
    <w:rsid w:val="0052378B"/>
    <w:rsid w:val="00523832"/>
    <w:rsid w:val="0052391F"/>
    <w:rsid w:val="0052393E"/>
    <w:rsid w:val="00523A37"/>
    <w:rsid w:val="00523AF2"/>
    <w:rsid w:val="00523E94"/>
    <w:rsid w:val="00523F4E"/>
    <w:rsid w:val="00523F6B"/>
    <w:rsid w:val="00523F92"/>
    <w:rsid w:val="0052413C"/>
    <w:rsid w:val="005241A5"/>
    <w:rsid w:val="00524312"/>
    <w:rsid w:val="0052437C"/>
    <w:rsid w:val="005244FB"/>
    <w:rsid w:val="0052462A"/>
    <w:rsid w:val="0052487B"/>
    <w:rsid w:val="00524A04"/>
    <w:rsid w:val="00524BBD"/>
    <w:rsid w:val="00524C7D"/>
    <w:rsid w:val="00524CC5"/>
    <w:rsid w:val="00524D6A"/>
    <w:rsid w:val="00524E16"/>
    <w:rsid w:val="005250DC"/>
    <w:rsid w:val="0052510F"/>
    <w:rsid w:val="0052571D"/>
    <w:rsid w:val="0052598B"/>
    <w:rsid w:val="00525AC9"/>
    <w:rsid w:val="00525B1C"/>
    <w:rsid w:val="00525C5F"/>
    <w:rsid w:val="00525D3D"/>
    <w:rsid w:val="00525D49"/>
    <w:rsid w:val="00525E00"/>
    <w:rsid w:val="00525EA8"/>
    <w:rsid w:val="0052601E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6DCF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D8A"/>
    <w:rsid w:val="00527DCF"/>
    <w:rsid w:val="0053011F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AE7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0DF"/>
    <w:rsid w:val="00533195"/>
    <w:rsid w:val="00533BCC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10C"/>
    <w:rsid w:val="00535174"/>
    <w:rsid w:val="005351FD"/>
    <w:rsid w:val="00535738"/>
    <w:rsid w:val="00535904"/>
    <w:rsid w:val="00535AC4"/>
    <w:rsid w:val="00535C98"/>
    <w:rsid w:val="00535D01"/>
    <w:rsid w:val="00535D3A"/>
    <w:rsid w:val="00535E1A"/>
    <w:rsid w:val="0053614A"/>
    <w:rsid w:val="0053616B"/>
    <w:rsid w:val="005362E3"/>
    <w:rsid w:val="005363CD"/>
    <w:rsid w:val="0053688D"/>
    <w:rsid w:val="00536901"/>
    <w:rsid w:val="00536F21"/>
    <w:rsid w:val="00536FAE"/>
    <w:rsid w:val="00537101"/>
    <w:rsid w:val="005371EF"/>
    <w:rsid w:val="00537454"/>
    <w:rsid w:val="0053748E"/>
    <w:rsid w:val="005375F1"/>
    <w:rsid w:val="00537690"/>
    <w:rsid w:val="00537722"/>
    <w:rsid w:val="00537924"/>
    <w:rsid w:val="00537AFD"/>
    <w:rsid w:val="00537BDE"/>
    <w:rsid w:val="00537D7B"/>
    <w:rsid w:val="00537ED2"/>
    <w:rsid w:val="00537F97"/>
    <w:rsid w:val="00540105"/>
    <w:rsid w:val="00540540"/>
    <w:rsid w:val="005405A0"/>
    <w:rsid w:val="005405FD"/>
    <w:rsid w:val="00540706"/>
    <w:rsid w:val="00540778"/>
    <w:rsid w:val="0054080D"/>
    <w:rsid w:val="005408F6"/>
    <w:rsid w:val="00540AF3"/>
    <w:rsid w:val="00540BEE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A93"/>
    <w:rsid w:val="00541B56"/>
    <w:rsid w:val="00541B8A"/>
    <w:rsid w:val="00541D5C"/>
    <w:rsid w:val="00541E64"/>
    <w:rsid w:val="00541E6A"/>
    <w:rsid w:val="00541FA9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2F16"/>
    <w:rsid w:val="00543005"/>
    <w:rsid w:val="0054335D"/>
    <w:rsid w:val="005434C7"/>
    <w:rsid w:val="0054355F"/>
    <w:rsid w:val="00543669"/>
    <w:rsid w:val="00543730"/>
    <w:rsid w:val="0054383F"/>
    <w:rsid w:val="00543849"/>
    <w:rsid w:val="00543A0B"/>
    <w:rsid w:val="00543A0D"/>
    <w:rsid w:val="00543CA4"/>
    <w:rsid w:val="00543D1C"/>
    <w:rsid w:val="00543EC7"/>
    <w:rsid w:val="00543F13"/>
    <w:rsid w:val="00543F3C"/>
    <w:rsid w:val="00544043"/>
    <w:rsid w:val="0054433C"/>
    <w:rsid w:val="005443B2"/>
    <w:rsid w:val="00544799"/>
    <w:rsid w:val="0054492C"/>
    <w:rsid w:val="00544B6A"/>
    <w:rsid w:val="00544C68"/>
    <w:rsid w:val="00544C83"/>
    <w:rsid w:val="00544CD6"/>
    <w:rsid w:val="00544CF8"/>
    <w:rsid w:val="00544DBF"/>
    <w:rsid w:val="00544DD2"/>
    <w:rsid w:val="00544E9A"/>
    <w:rsid w:val="00545437"/>
    <w:rsid w:val="005454C2"/>
    <w:rsid w:val="00545572"/>
    <w:rsid w:val="005457C8"/>
    <w:rsid w:val="005459FB"/>
    <w:rsid w:val="00545A01"/>
    <w:rsid w:val="00545A3B"/>
    <w:rsid w:val="00545C17"/>
    <w:rsid w:val="00545CB0"/>
    <w:rsid w:val="00545CDD"/>
    <w:rsid w:val="00545EE7"/>
    <w:rsid w:val="00545F78"/>
    <w:rsid w:val="00545FA2"/>
    <w:rsid w:val="00545FFF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AB8"/>
    <w:rsid w:val="00547BCD"/>
    <w:rsid w:val="00547E36"/>
    <w:rsid w:val="005500C4"/>
    <w:rsid w:val="005502D5"/>
    <w:rsid w:val="00550317"/>
    <w:rsid w:val="00550877"/>
    <w:rsid w:val="0055087B"/>
    <w:rsid w:val="00550A0A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702"/>
    <w:rsid w:val="005519C4"/>
    <w:rsid w:val="00551BB5"/>
    <w:rsid w:val="00551C91"/>
    <w:rsid w:val="00551CF5"/>
    <w:rsid w:val="00551F6A"/>
    <w:rsid w:val="00551F84"/>
    <w:rsid w:val="005523CB"/>
    <w:rsid w:val="005528DF"/>
    <w:rsid w:val="00552C6E"/>
    <w:rsid w:val="00552CEB"/>
    <w:rsid w:val="00552F90"/>
    <w:rsid w:val="0055308F"/>
    <w:rsid w:val="00553247"/>
    <w:rsid w:val="0055327F"/>
    <w:rsid w:val="005533C4"/>
    <w:rsid w:val="00553570"/>
    <w:rsid w:val="00553590"/>
    <w:rsid w:val="00553A26"/>
    <w:rsid w:val="00553B66"/>
    <w:rsid w:val="00553BE0"/>
    <w:rsid w:val="00553CA1"/>
    <w:rsid w:val="00553E2F"/>
    <w:rsid w:val="0055400D"/>
    <w:rsid w:val="0055425D"/>
    <w:rsid w:val="005542AE"/>
    <w:rsid w:val="00554455"/>
    <w:rsid w:val="00554628"/>
    <w:rsid w:val="0055479A"/>
    <w:rsid w:val="005547C3"/>
    <w:rsid w:val="005549C0"/>
    <w:rsid w:val="00554A28"/>
    <w:rsid w:val="00554BA8"/>
    <w:rsid w:val="00554F65"/>
    <w:rsid w:val="00555111"/>
    <w:rsid w:val="00555454"/>
    <w:rsid w:val="005554CB"/>
    <w:rsid w:val="005555BD"/>
    <w:rsid w:val="0055560B"/>
    <w:rsid w:val="00555674"/>
    <w:rsid w:val="0055568B"/>
    <w:rsid w:val="00555C15"/>
    <w:rsid w:val="00555D5B"/>
    <w:rsid w:val="00555EB0"/>
    <w:rsid w:val="00555EE1"/>
    <w:rsid w:val="005561FC"/>
    <w:rsid w:val="005562FD"/>
    <w:rsid w:val="00556345"/>
    <w:rsid w:val="0055656A"/>
    <w:rsid w:val="005566EA"/>
    <w:rsid w:val="00556857"/>
    <w:rsid w:val="00556A5A"/>
    <w:rsid w:val="00557056"/>
    <w:rsid w:val="005570DA"/>
    <w:rsid w:val="005571F3"/>
    <w:rsid w:val="0055766A"/>
    <w:rsid w:val="00557769"/>
    <w:rsid w:val="00557D19"/>
    <w:rsid w:val="00557D57"/>
    <w:rsid w:val="00557DFE"/>
    <w:rsid w:val="00557E08"/>
    <w:rsid w:val="00557FCA"/>
    <w:rsid w:val="005600DA"/>
    <w:rsid w:val="005604EE"/>
    <w:rsid w:val="005607CD"/>
    <w:rsid w:val="00560874"/>
    <w:rsid w:val="005608D8"/>
    <w:rsid w:val="00560B47"/>
    <w:rsid w:val="00560E76"/>
    <w:rsid w:val="005613A5"/>
    <w:rsid w:val="005614AE"/>
    <w:rsid w:val="005617ED"/>
    <w:rsid w:val="005618A2"/>
    <w:rsid w:val="005618F5"/>
    <w:rsid w:val="005619A6"/>
    <w:rsid w:val="005619E2"/>
    <w:rsid w:val="00561ACF"/>
    <w:rsid w:val="00561B36"/>
    <w:rsid w:val="00562097"/>
    <w:rsid w:val="0056211B"/>
    <w:rsid w:val="00562166"/>
    <w:rsid w:val="0056219D"/>
    <w:rsid w:val="005622C4"/>
    <w:rsid w:val="005622C9"/>
    <w:rsid w:val="00562545"/>
    <w:rsid w:val="00562602"/>
    <w:rsid w:val="0056267E"/>
    <w:rsid w:val="005626A8"/>
    <w:rsid w:val="00562729"/>
    <w:rsid w:val="00562CA3"/>
    <w:rsid w:val="00562FE4"/>
    <w:rsid w:val="0056326E"/>
    <w:rsid w:val="0056331B"/>
    <w:rsid w:val="00563525"/>
    <w:rsid w:val="00563655"/>
    <w:rsid w:val="00563960"/>
    <w:rsid w:val="00563BAE"/>
    <w:rsid w:val="00563BB5"/>
    <w:rsid w:val="00563F14"/>
    <w:rsid w:val="00563F80"/>
    <w:rsid w:val="00563FF4"/>
    <w:rsid w:val="005640E1"/>
    <w:rsid w:val="005641C6"/>
    <w:rsid w:val="0056431F"/>
    <w:rsid w:val="00564617"/>
    <w:rsid w:val="0056488A"/>
    <w:rsid w:val="0056489C"/>
    <w:rsid w:val="00564C8E"/>
    <w:rsid w:val="00565322"/>
    <w:rsid w:val="0056544A"/>
    <w:rsid w:val="00565469"/>
    <w:rsid w:val="005654C0"/>
    <w:rsid w:val="0056571E"/>
    <w:rsid w:val="00565961"/>
    <w:rsid w:val="00565989"/>
    <w:rsid w:val="005659BD"/>
    <w:rsid w:val="00565A00"/>
    <w:rsid w:val="00565CD9"/>
    <w:rsid w:val="00565ED7"/>
    <w:rsid w:val="005661F3"/>
    <w:rsid w:val="0056624A"/>
    <w:rsid w:val="005662B3"/>
    <w:rsid w:val="0056649E"/>
    <w:rsid w:val="00566563"/>
    <w:rsid w:val="005665A4"/>
    <w:rsid w:val="005667A0"/>
    <w:rsid w:val="0056680C"/>
    <w:rsid w:val="00566A31"/>
    <w:rsid w:val="00566A5A"/>
    <w:rsid w:val="00566DA8"/>
    <w:rsid w:val="00567137"/>
    <w:rsid w:val="00567198"/>
    <w:rsid w:val="005671A2"/>
    <w:rsid w:val="00567226"/>
    <w:rsid w:val="005672C9"/>
    <w:rsid w:val="005674A8"/>
    <w:rsid w:val="0056757D"/>
    <w:rsid w:val="0056759A"/>
    <w:rsid w:val="0056771D"/>
    <w:rsid w:val="0056773D"/>
    <w:rsid w:val="0056795A"/>
    <w:rsid w:val="00567998"/>
    <w:rsid w:val="00567B44"/>
    <w:rsid w:val="00567D06"/>
    <w:rsid w:val="005700EA"/>
    <w:rsid w:val="005703CC"/>
    <w:rsid w:val="00570617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CD"/>
    <w:rsid w:val="005714F9"/>
    <w:rsid w:val="005716D5"/>
    <w:rsid w:val="00571710"/>
    <w:rsid w:val="00571791"/>
    <w:rsid w:val="005718E9"/>
    <w:rsid w:val="00571A4D"/>
    <w:rsid w:val="00571C98"/>
    <w:rsid w:val="0057213F"/>
    <w:rsid w:val="005725DE"/>
    <w:rsid w:val="00572803"/>
    <w:rsid w:val="00572816"/>
    <w:rsid w:val="00572CE5"/>
    <w:rsid w:val="00572EC4"/>
    <w:rsid w:val="00572F16"/>
    <w:rsid w:val="00572F5F"/>
    <w:rsid w:val="00573152"/>
    <w:rsid w:val="00573398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FC"/>
    <w:rsid w:val="00574E58"/>
    <w:rsid w:val="00575000"/>
    <w:rsid w:val="00575241"/>
    <w:rsid w:val="00575494"/>
    <w:rsid w:val="005754C2"/>
    <w:rsid w:val="005754FE"/>
    <w:rsid w:val="00575632"/>
    <w:rsid w:val="00575BB2"/>
    <w:rsid w:val="00575C3D"/>
    <w:rsid w:val="00575E5B"/>
    <w:rsid w:val="00575E66"/>
    <w:rsid w:val="00575E9D"/>
    <w:rsid w:val="00575EC0"/>
    <w:rsid w:val="00575F3E"/>
    <w:rsid w:val="00575F73"/>
    <w:rsid w:val="00576298"/>
    <w:rsid w:val="00576448"/>
    <w:rsid w:val="005764A2"/>
    <w:rsid w:val="00576766"/>
    <w:rsid w:val="00576842"/>
    <w:rsid w:val="00576A12"/>
    <w:rsid w:val="00576A38"/>
    <w:rsid w:val="00576C0B"/>
    <w:rsid w:val="00576CFC"/>
    <w:rsid w:val="00576E77"/>
    <w:rsid w:val="00576E85"/>
    <w:rsid w:val="00576F6B"/>
    <w:rsid w:val="00576F9D"/>
    <w:rsid w:val="00577034"/>
    <w:rsid w:val="005772BA"/>
    <w:rsid w:val="005774B7"/>
    <w:rsid w:val="0057750A"/>
    <w:rsid w:val="005775D3"/>
    <w:rsid w:val="00577664"/>
    <w:rsid w:val="005778E9"/>
    <w:rsid w:val="00577901"/>
    <w:rsid w:val="0057791C"/>
    <w:rsid w:val="00577A14"/>
    <w:rsid w:val="00577AE4"/>
    <w:rsid w:val="00577B01"/>
    <w:rsid w:val="00577B93"/>
    <w:rsid w:val="00577BFF"/>
    <w:rsid w:val="00577C46"/>
    <w:rsid w:val="00577C94"/>
    <w:rsid w:val="00577E5D"/>
    <w:rsid w:val="00577E7D"/>
    <w:rsid w:val="0058001F"/>
    <w:rsid w:val="00580024"/>
    <w:rsid w:val="0058006A"/>
    <w:rsid w:val="0058029C"/>
    <w:rsid w:val="0058032D"/>
    <w:rsid w:val="00580419"/>
    <w:rsid w:val="00580756"/>
    <w:rsid w:val="005808F8"/>
    <w:rsid w:val="00580956"/>
    <w:rsid w:val="00580A14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27D"/>
    <w:rsid w:val="0058145F"/>
    <w:rsid w:val="0058150D"/>
    <w:rsid w:val="0058159A"/>
    <w:rsid w:val="0058184A"/>
    <w:rsid w:val="00581882"/>
    <w:rsid w:val="00581950"/>
    <w:rsid w:val="00581955"/>
    <w:rsid w:val="00581A0F"/>
    <w:rsid w:val="00581BBC"/>
    <w:rsid w:val="00581BFA"/>
    <w:rsid w:val="00581C09"/>
    <w:rsid w:val="00581C32"/>
    <w:rsid w:val="00581D83"/>
    <w:rsid w:val="00581DE1"/>
    <w:rsid w:val="005820CC"/>
    <w:rsid w:val="0058214C"/>
    <w:rsid w:val="00582348"/>
    <w:rsid w:val="00582777"/>
    <w:rsid w:val="005828A6"/>
    <w:rsid w:val="00582B2A"/>
    <w:rsid w:val="00582C47"/>
    <w:rsid w:val="00583189"/>
    <w:rsid w:val="0058367E"/>
    <w:rsid w:val="005837D7"/>
    <w:rsid w:val="005838B6"/>
    <w:rsid w:val="005838E0"/>
    <w:rsid w:val="005838FE"/>
    <w:rsid w:val="00583AD9"/>
    <w:rsid w:val="00583CBF"/>
    <w:rsid w:val="00583E5B"/>
    <w:rsid w:val="005841CF"/>
    <w:rsid w:val="0058463D"/>
    <w:rsid w:val="0058472E"/>
    <w:rsid w:val="00584763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79"/>
    <w:rsid w:val="005857AC"/>
    <w:rsid w:val="0058581D"/>
    <w:rsid w:val="00585D45"/>
    <w:rsid w:val="00585F2C"/>
    <w:rsid w:val="00586088"/>
    <w:rsid w:val="005860A5"/>
    <w:rsid w:val="00586110"/>
    <w:rsid w:val="005863E2"/>
    <w:rsid w:val="0058694E"/>
    <w:rsid w:val="00586F66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68B"/>
    <w:rsid w:val="00591E24"/>
    <w:rsid w:val="00591FC7"/>
    <w:rsid w:val="005921A6"/>
    <w:rsid w:val="0059249D"/>
    <w:rsid w:val="00592586"/>
    <w:rsid w:val="00592619"/>
    <w:rsid w:val="0059261E"/>
    <w:rsid w:val="005926A7"/>
    <w:rsid w:val="00592715"/>
    <w:rsid w:val="005927E9"/>
    <w:rsid w:val="00592DEB"/>
    <w:rsid w:val="00592F92"/>
    <w:rsid w:val="00593002"/>
    <w:rsid w:val="005930CA"/>
    <w:rsid w:val="00593229"/>
    <w:rsid w:val="005932AB"/>
    <w:rsid w:val="00593363"/>
    <w:rsid w:val="005933D2"/>
    <w:rsid w:val="0059346C"/>
    <w:rsid w:val="0059365A"/>
    <w:rsid w:val="00593661"/>
    <w:rsid w:val="00593671"/>
    <w:rsid w:val="0059380B"/>
    <w:rsid w:val="005939F9"/>
    <w:rsid w:val="00593BB8"/>
    <w:rsid w:val="00593D21"/>
    <w:rsid w:val="00593F63"/>
    <w:rsid w:val="00593F94"/>
    <w:rsid w:val="005940A8"/>
    <w:rsid w:val="0059422F"/>
    <w:rsid w:val="00594240"/>
    <w:rsid w:val="005943BF"/>
    <w:rsid w:val="005943E3"/>
    <w:rsid w:val="005944E9"/>
    <w:rsid w:val="005945CC"/>
    <w:rsid w:val="00594627"/>
    <w:rsid w:val="005946E2"/>
    <w:rsid w:val="00594739"/>
    <w:rsid w:val="00594770"/>
    <w:rsid w:val="00594AF7"/>
    <w:rsid w:val="00594B3C"/>
    <w:rsid w:val="00594B98"/>
    <w:rsid w:val="00594C5B"/>
    <w:rsid w:val="00594C5D"/>
    <w:rsid w:val="00594DD6"/>
    <w:rsid w:val="00594FEC"/>
    <w:rsid w:val="0059524F"/>
    <w:rsid w:val="00595354"/>
    <w:rsid w:val="00595389"/>
    <w:rsid w:val="00595479"/>
    <w:rsid w:val="0059562E"/>
    <w:rsid w:val="005956EC"/>
    <w:rsid w:val="00595831"/>
    <w:rsid w:val="00595A78"/>
    <w:rsid w:val="00595AA6"/>
    <w:rsid w:val="00595CB5"/>
    <w:rsid w:val="005961F0"/>
    <w:rsid w:val="0059621A"/>
    <w:rsid w:val="005964A7"/>
    <w:rsid w:val="005968A3"/>
    <w:rsid w:val="00596934"/>
    <w:rsid w:val="00596A21"/>
    <w:rsid w:val="00596A53"/>
    <w:rsid w:val="00596CA0"/>
    <w:rsid w:val="005970FE"/>
    <w:rsid w:val="00597169"/>
    <w:rsid w:val="005972B9"/>
    <w:rsid w:val="005974E2"/>
    <w:rsid w:val="0059763C"/>
    <w:rsid w:val="005978DB"/>
    <w:rsid w:val="00597A77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0FE9"/>
    <w:rsid w:val="005A11AD"/>
    <w:rsid w:val="005A130B"/>
    <w:rsid w:val="005A1437"/>
    <w:rsid w:val="005A157F"/>
    <w:rsid w:val="005A159A"/>
    <w:rsid w:val="005A1731"/>
    <w:rsid w:val="005A19E0"/>
    <w:rsid w:val="005A1B7F"/>
    <w:rsid w:val="005A1C2A"/>
    <w:rsid w:val="005A1DD5"/>
    <w:rsid w:val="005A22BE"/>
    <w:rsid w:val="005A23C7"/>
    <w:rsid w:val="005A23E6"/>
    <w:rsid w:val="005A24A3"/>
    <w:rsid w:val="005A24B5"/>
    <w:rsid w:val="005A26D1"/>
    <w:rsid w:val="005A28A2"/>
    <w:rsid w:val="005A29A6"/>
    <w:rsid w:val="005A2C18"/>
    <w:rsid w:val="005A2FB2"/>
    <w:rsid w:val="005A2FDE"/>
    <w:rsid w:val="005A3015"/>
    <w:rsid w:val="005A3151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C01"/>
    <w:rsid w:val="005A4D0F"/>
    <w:rsid w:val="005A4F44"/>
    <w:rsid w:val="005A4FFD"/>
    <w:rsid w:val="005A516B"/>
    <w:rsid w:val="005A52FC"/>
    <w:rsid w:val="005A53AA"/>
    <w:rsid w:val="005A5437"/>
    <w:rsid w:val="005A54F2"/>
    <w:rsid w:val="005A5500"/>
    <w:rsid w:val="005A5529"/>
    <w:rsid w:val="005A5568"/>
    <w:rsid w:val="005A55F8"/>
    <w:rsid w:val="005A59C1"/>
    <w:rsid w:val="005A5BEE"/>
    <w:rsid w:val="005A5D89"/>
    <w:rsid w:val="005A602E"/>
    <w:rsid w:val="005A615C"/>
    <w:rsid w:val="005A620F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15A"/>
    <w:rsid w:val="005A7411"/>
    <w:rsid w:val="005A7659"/>
    <w:rsid w:val="005A77B7"/>
    <w:rsid w:val="005A7A0E"/>
    <w:rsid w:val="005A7BF9"/>
    <w:rsid w:val="005A7C65"/>
    <w:rsid w:val="005A7CE9"/>
    <w:rsid w:val="005A7DB8"/>
    <w:rsid w:val="005A7E0B"/>
    <w:rsid w:val="005A7F0C"/>
    <w:rsid w:val="005A7F44"/>
    <w:rsid w:val="005A7F7A"/>
    <w:rsid w:val="005B0049"/>
    <w:rsid w:val="005B0061"/>
    <w:rsid w:val="005B0067"/>
    <w:rsid w:val="005B0202"/>
    <w:rsid w:val="005B035E"/>
    <w:rsid w:val="005B0598"/>
    <w:rsid w:val="005B0893"/>
    <w:rsid w:val="005B0CBC"/>
    <w:rsid w:val="005B0DE7"/>
    <w:rsid w:val="005B0E68"/>
    <w:rsid w:val="005B0EAA"/>
    <w:rsid w:val="005B1145"/>
    <w:rsid w:val="005B13C7"/>
    <w:rsid w:val="005B1505"/>
    <w:rsid w:val="005B157F"/>
    <w:rsid w:val="005B1653"/>
    <w:rsid w:val="005B17A9"/>
    <w:rsid w:val="005B1A80"/>
    <w:rsid w:val="005B1AFE"/>
    <w:rsid w:val="005B1BE0"/>
    <w:rsid w:val="005B1EDA"/>
    <w:rsid w:val="005B2184"/>
    <w:rsid w:val="005B26E5"/>
    <w:rsid w:val="005B28C4"/>
    <w:rsid w:val="005B2B16"/>
    <w:rsid w:val="005B2B20"/>
    <w:rsid w:val="005B2BBE"/>
    <w:rsid w:val="005B2E0D"/>
    <w:rsid w:val="005B2E66"/>
    <w:rsid w:val="005B2F02"/>
    <w:rsid w:val="005B312B"/>
    <w:rsid w:val="005B3158"/>
    <w:rsid w:val="005B3272"/>
    <w:rsid w:val="005B32B9"/>
    <w:rsid w:val="005B338A"/>
    <w:rsid w:val="005B352B"/>
    <w:rsid w:val="005B3609"/>
    <w:rsid w:val="005B3770"/>
    <w:rsid w:val="005B3A92"/>
    <w:rsid w:val="005B3D5F"/>
    <w:rsid w:val="005B4121"/>
    <w:rsid w:val="005B41E3"/>
    <w:rsid w:val="005B4286"/>
    <w:rsid w:val="005B45C6"/>
    <w:rsid w:val="005B468E"/>
    <w:rsid w:val="005B47EB"/>
    <w:rsid w:val="005B557D"/>
    <w:rsid w:val="005B55BD"/>
    <w:rsid w:val="005B576F"/>
    <w:rsid w:val="005B5A27"/>
    <w:rsid w:val="005B5BBC"/>
    <w:rsid w:val="005B5BFD"/>
    <w:rsid w:val="005B5C7E"/>
    <w:rsid w:val="005B5C9B"/>
    <w:rsid w:val="005B5DCF"/>
    <w:rsid w:val="005B5E6C"/>
    <w:rsid w:val="005B5FD0"/>
    <w:rsid w:val="005B62B4"/>
    <w:rsid w:val="005B6431"/>
    <w:rsid w:val="005B6594"/>
    <w:rsid w:val="005B68A8"/>
    <w:rsid w:val="005B6AF2"/>
    <w:rsid w:val="005B6C92"/>
    <w:rsid w:val="005B6DCF"/>
    <w:rsid w:val="005B6E63"/>
    <w:rsid w:val="005B6F5D"/>
    <w:rsid w:val="005B711E"/>
    <w:rsid w:val="005B7178"/>
    <w:rsid w:val="005B71B7"/>
    <w:rsid w:val="005B72A0"/>
    <w:rsid w:val="005B73B8"/>
    <w:rsid w:val="005B755C"/>
    <w:rsid w:val="005B773E"/>
    <w:rsid w:val="005B7762"/>
    <w:rsid w:val="005B7766"/>
    <w:rsid w:val="005B781E"/>
    <w:rsid w:val="005B790F"/>
    <w:rsid w:val="005B79FD"/>
    <w:rsid w:val="005B7A75"/>
    <w:rsid w:val="005B7A7B"/>
    <w:rsid w:val="005B7B34"/>
    <w:rsid w:val="005B7B9C"/>
    <w:rsid w:val="005B7BBA"/>
    <w:rsid w:val="005B7CE5"/>
    <w:rsid w:val="005B7F08"/>
    <w:rsid w:val="005C0335"/>
    <w:rsid w:val="005C05DD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6D6"/>
    <w:rsid w:val="005C182D"/>
    <w:rsid w:val="005C1B55"/>
    <w:rsid w:val="005C1E2D"/>
    <w:rsid w:val="005C22C1"/>
    <w:rsid w:val="005C22ED"/>
    <w:rsid w:val="005C2385"/>
    <w:rsid w:val="005C23CF"/>
    <w:rsid w:val="005C2489"/>
    <w:rsid w:val="005C24F7"/>
    <w:rsid w:val="005C29F9"/>
    <w:rsid w:val="005C2B39"/>
    <w:rsid w:val="005C2D2F"/>
    <w:rsid w:val="005C2D5A"/>
    <w:rsid w:val="005C2E86"/>
    <w:rsid w:val="005C3011"/>
    <w:rsid w:val="005C30A6"/>
    <w:rsid w:val="005C3476"/>
    <w:rsid w:val="005C3481"/>
    <w:rsid w:val="005C35CC"/>
    <w:rsid w:val="005C3677"/>
    <w:rsid w:val="005C37C4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4E0"/>
    <w:rsid w:val="005C4590"/>
    <w:rsid w:val="005C498F"/>
    <w:rsid w:val="005C4AF6"/>
    <w:rsid w:val="005C503A"/>
    <w:rsid w:val="005C51E3"/>
    <w:rsid w:val="005C523F"/>
    <w:rsid w:val="005C52B8"/>
    <w:rsid w:val="005C5877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328"/>
    <w:rsid w:val="005C736F"/>
    <w:rsid w:val="005C7516"/>
    <w:rsid w:val="005C75A7"/>
    <w:rsid w:val="005C77B4"/>
    <w:rsid w:val="005C77B7"/>
    <w:rsid w:val="005C77D4"/>
    <w:rsid w:val="005C78AB"/>
    <w:rsid w:val="005C7ABE"/>
    <w:rsid w:val="005C7ACA"/>
    <w:rsid w:val="005C7AD5"/>
    <w:rsid w:val="005C7B81"/>
    <w:rsid w:val="005C7C41"/>
    <w:rsid w:val="005C7C70"/>
    <w:rsid w:val="005C7DCA"/>
    <w:rsid w:val="005D006E"/>
    <w:rsid w:val="005D0083"/>
    <w:rsid w:val="005D033F"/>
    <w:rsid w:val="005D04BF"/>
    <w:rsid w:val="005D04D5"/>
    <w:rsid w:val="005D06B4"/>
    <w:rsid w:val="005D0725"/>
    <w:rsid w:val="005D0797"/>
    <w:rsid w:val="005D07B2"/>
    <w:rsid w:val="005D09E7"/>
    <w:rsid w:val="005D0B8F"/>
    <w:rsid w:val="005D0DF8"/>
    <w:rsid w:val="005D0E71"/>
    <w:rsid w:val="005D1153"/>
    <w:rsid w:val="005D1409"/>
    <w:rsid w:val="005D1430"/>
    <w:rsid w:val="005D17C5"/>
    <w:rsid w:val="005D1A10"/>
    <w:rsid w:val="005D1A23"/>
    <w:rsid w:val="005D1DA0"/>
    <w:rsid w:val="005D1F37"/>
    <w:rsid w:val="005D1FFF"/>
    <w:rsid w:val="005D2052"/>
    <w:rsid w:val="005D21FF"/>
    <w:rsid w:val="005D227F"/>
    <w:rsid w:val="005D22E5"/>
    <w:rsid w:val="005D23D0"/>
    <w:rsid w:val="005D2460"/>
    <w:rsid w:val="005D2480"/>
    <w:rsid w:val="005D24E4"/>
    <w:rsid w:val="005D25D4"/>
    <w:rsid w:val="005D2640"/>
    <w:rsid w:val="005D27D7"/>
    <w:rsid w:val="005D28A3"/>
    <w:rsid w:val="005D2AA9"/>
    <w:rsid w:val="005D2B4A"/>
    <w:rsid w:val="005D2CE2"/>
    <w:rsid w:val="005D2E44"/>
    <w:rsid w:val="005D3024"/>
    <w:rsid w:val="005D340E"/>
    <w:rsid w:val="005D344E"/>
    <w:rsid w:val="005D35D9"/>
    <w:rsid w:val="005D3941"/>
    <w:rsid w:val="005D39E2"/>
    <w:rsid w:val="005D3AE8"/>
    <w:rsid w:val="005D3B60"/>
    <w:rsid w:val="005D3DA1"/>
    <w:rsid w:val="005D40E7"/>
    <w:rsid w:val="005D427E"/>
    <w:rsid w:val="005D42C3"/>
    <w:rsid w:val="005D4411"/>
    <w:rsid w:val="005D444F"/>
    <w:rsid w:val="005D4459"/>
    <w:rsid w:val="005D44D4"/>
    <w:rsid w:val="005D4510"/>
    <w:rsid w:val="005D493B"/>
    <w:rsid w:val="005D4C72"/>
    <w:rsid w:val="005D5384"/>
    <w:rsid w:val="005D53B3"/>
    <w:rsid w:val="005D5561"/>
    <w:rsid w:val="005D5567"/>
    <w:rsid w:val="005D5A5E"/>
    <w:rsid w:val="005D5B94"/>
    <w:rsid w:val="005D5C6B"/>
    <w:rsid w:val="005D5DA1"/>
    <w:rsid w:val="005D5EA6"/>
    <w:rsid w:val="005D5FBF"/>
    <w:rsid w:val="005D5FD6"/>
    <w:rsid w:val="005D61A2"/>
    <w:rsid w:val="005D647A"/>
    <w:rsid w:val="005D64A3"/>
    <w:rsid w:val="005D663F"/>
    <w:rsid w:val="005D66A8"/>
    <w:rsid w:val="005D6800"/>
    <w:rsid w:val="005D6918"/>
    <w:rsid w:val="005D6B0D"/>
    <w:rsid w:val="005D6BF5"/>
    <w:rsid w:val="005D72D8"/>
    <w:rsid w:val="005D7313"/>
    <w:rsid w:val="005D770A"/>
    <w:rsid w:val="005D7935"/>
    <w:rsid w:val="005D79A6"/>
    <w:rsid w:val="005D7AF5"/>
    <w:rsid w:val="005D7CC7"/>
    <w:rsid w:val="005E00E4"/>
    <w:rsid w:val="005E0387"/>
    <w:rsid w:val="005E04E9"/>
    <w:rsid w:val="005E0703"/>
    <w:rsid w:val="005E079A"/>
    <w:rsid w:val="005E07C7"/>
    <w:rsid w:val="005E0916"/>
    <w:rsid w:val="005E0B3F"/>
    <w:rsid w:val="005E0B98"/>
    <w:rsid w:val="005E0BE4"/>
    <w:rsid w:val="005E0D7A"/>
    <w:rsid w:val="005E0D7F"/>
    <w:rsid w:val="005E0EDC"/>
    <w:rsid w:val="005E0F48"/>
    <w:rsid w:val="005E104A"/>
    <w:rsid w:val="005E11A0"/>
    <w:rsid w:val="005E121C"/>
    <w:rsid w:val="005E12C1"/>
    <w:rsid w:val="005E1349"/>
    <w:rsid w:val="005E14F0"/>
    <w:rsid w:val="005E164E"/>
    <w:rsid w:val="005E17AF"/>
    <w:rsid w:val="005E1923"/>
    <w:rsid w:val="005E1A8A"/>
    <w:rsid w:val="005E1F9F"/>
    <w:rsid w:val="005E2045"/>
    <w:rsid w:val="005E205D"/>
    <w:rsid w:val="005E211C"/>
    <w:rsid w:val="005E230E"/>
    <w:rsid w:val="005E23CD"/>
    <w:rsid w:val="005E243F"/>
    <w:rsid w:val="005E2692"/>
    <w:rsid w:val="005E27D5"/>
    <w:rsid w:val="005E2C5D"/>
    <w:rsid w:val="005E2DAF"/>
    <w:rsid w:val="005E2DF4"/>
    <w:rsid w:val="005E2ED6"/>
    <w:rsid w:val="005E3047"/>
    <w:rsid w:val="005E324E"/>
    <w:rsid w:val="005E3281"/>
    <w:rsid w:val="005E3607"/>
    <w:rsid w:val="005E3ACD"/>
    <w:rsid w:val="005E3B33"/>
    <w:rsid w:val="005E3B75"/>
    <w:rsid w:val="005E3D06"/>
    <w:rsid w:val="005E3D36"/>
    <w:rsid w:val="005E3D47"/>
    <w:rsid w:val="005E3F48"/>
    <w:rsid w:val="005E3F88"/>
    <w:rsid w:val="005E3FE4"/>
    <w:rsid w:val="005E4035"/>
    <w:rsid w:val="005E451B"/>
    <w:rsid w:val="005E470C"/>
    <w:rsid w:val="005E4791"/>
    <w:rsid w:val="005E4A90"/>
    <w:rsid w:val="005E4B39"/>
    <w:rsid w:val="005E4C59"/>
    <w:rsid w:val="005E4C79"/>
    <w:rsid w:val="005E4FB9"/>
    <w:rsid w:val="005E4FEB"/>
    <w:rsid w:val="005E5274"/>
    <w:rsid w:val="005E52F7"/>
    <w:rsid w:val="005E536B"/>
    <w:rsid w:val="005E56E7"/>
    <w:rsid w:val="005E58FE"/>
    <w:rsid w:val="005E59C6"/>
    <w:rsid w:val="005E5C03"/>
    <w:rsid w:val="005E5D46"/>
    <w:rsid w:val="005E5D85"/>
    <w:rsid w:val="005E5DA8"/>
    <w:rsid w:val="005E5E93"/>
    <w:rsid w:val="005E608B"/>
    <w:rsid w:val="005E6092"/>
    <w:rsid w:val="005E60B7"/>
    <w:rsid w:val="005E6466"/>
    <w:rsid w:val="005E64EF"/>
    <w:rsid w:val="005E6687"/>
    <w:rsid w:val="005E66CF"/>
    <w:rsid w:val="005E6B64"/>
    <w:rsid w:val="005E6BB7"/>
    <w:rsid w:val="005E6DCF"/>
    <w:rsid w:val="005E6E4D"/>
    <w:rsid w:val="005E6F11"/>
    <w:rsid w:val="005E70DA"/>
    <w:rsid w:val="005E719B"/>
    <w:rsid w:val="005E7263"/>
    <w:rsid w:val="005E72DA"/>
    <w:rsid w:val="005E7410"/>
    <w:rsid w:val="005E7706"/>
    <w:rsid w:val="005E7882"/>
    <w:rsid w:val="005E78C0"/>
    <w:rsid w:val="005E7909"/>
    <w:rsid w:val="005E798E"/>
    <w:rsid w:val="005E79A2"/>
    <w:rsid w:val="005E7A1D"/>
    <w:rsid w:val="005E7B2C"/>
    <w:rsid w:val="005E7B5E"/>
    <w:rsid w:val="005E7DD9"/>
    <w:rsid w:val="005F00BE"/>
    <w:rsid w:val="005F014D"/>
    <w:rsid w:val="005F0349"/>
    <w:rsid w:val="005F03FB"/>
    <w:rsid w:val="005F06A2"/>
    <w:rsid w:val="005F0934"/>
    <w:rsid w:val="005F0B3B"/>
    <w:rsid w:val="005F0B79"/>
    <w:rsid w:val="005F0C13"/>
    <w:rsid w:val="005F1235"/>
    <w:rsid w:val="005F128C"/>
    <w:rsid w:val="005F13B3"/>
    <w:rsid w:val="005F1433"/>
    <w:rsid w:val="005F152A"/>
    <w:rsid w:val="005F153F"/>
    <w:rsid w:val="005F17FF"/>
    <w:rsid w:val="005F1820"/>
    <w:rsid w:val="005F189B"/>
    <w:rsid w:val="005F18CC"/>
    <w:rsid w:val="005F1A82"/>
    <w:rsid w:val="005F1AFB"/>
    <w:rsid w:val="005F1D60"/>
    <w:rsid w:val="005F1F1E"/>
    <w:rsid w:val="005F2087"/>
    <w:rsid w:val="005F247B"/>
    <w:rsid w:val="005F2A91"/>
    <w:rsid w:val="005F2B7A"/>
    <w:rsid w:val="005F2C5C"/>
    <w:rsid w:val="005F2CE4"/>
    <w:rsid w:val="005F34C5"/>
    <w:rsid w:val="005F35ED"/>
    <w:rsid w:val="005F3808"/>
    <w:rsid w:val="005F3A99"/>
    <w:rsid w:val="005F3C26"/>
    <w:rsid w:val="005F3CAD"/>
    <w:rsid w:val="005F3D23"/>
    <w:rsid w:val="005F3E86"/>
    <w:rsid w:val="005F4014"/>
    <w:rsid w:val="005F4144"/>
    <w:rsid w:val="005F41A2"/>
    <w:rsid w:val="005F41F3"/>
    <w:rsid w:val="005F440E"/>
    <w:rsid w:val="005F45F8"/>
    <w:rsid w:val="005F4618"/>
    <w:rsid w:val="005F4712"/>
    <w:rsid w:val="005F487D"/>
    <w:rsid w:val="005F4890"/>
    <w:rsid w:val="005F4AC8"/>
    <w:rsid w:val="005F4B3B"/>
    <w:rsid w:val="005F4EDA"/>
    <w:rsid w:val="005F51C0"/>
    <w:rsid w:val="005F52B5"/>
    <w:rsid w:val="005F52FC"/>
    <w:rsid w:val="005F5422"/>
    <w:rsid w:val="005F5732"/>
    <w:rsid w:val="005F57FA"/>
    <w:rsid w:val="005F5ACD"/>
    <w:rsid w:val="005F5C28"/>
    <w:rsid w:val="005F5CA2"/>
    <w:rsid w:val="005F5D54"/>
    <w:rsid w:val="005F6005"/>
    <w:rsid w:val="005F609F"/>
    <w:rsid w:val="005F62EF"/>
    <w:rsid w:val="005F6469"/>
    <w:rsid w:val="005F65E3"/>
    <w:rsid w:val="005F6629"/>
    <w:rsid w:val="005F6666"/>
    <w:rsid w:val="005F683C"/>
    <w:rsid w:val="005F695F"/>
    <w:rsid w:val="005F6A33"/>
    <w:rsid w:val="005F6A34"/>
    <w:rsid w:val="005F6A8B"/>
    <w:rsid w:val="005F6C07"/>
    <w:rsid w:val="005F6FAB"/>
    <w:rsid w:val="005F6FF9"/>
    <w:rsid w:val="005F702A"/>
    <w:rsid w:val="005F71E5"/>
    <w:rsid w:val="005F74AD"/>
    <w:rsid w:val="005F74BD"/>
    <w:rsid w:val="005F7751"/>
    <w:rsid w:val="005F77C5"/>
    <w:rsid w:val="005F7891"/>
    <w:rsid w:val="005F7A4C"/>
    <w:rsid w:val="005F7B9B"/>
    <w:rsid w:val="005F7B9F"/>
    <w:rsid w:val="005F7ED8"/>
    <w:rsid w:val="005F7EEB"/>
    <w:rsid w:val="006000B1"/>
    <w:rsid w:val="0060010F"/>
    <w:rsid w:val="0060013C"/>
    <w:rsid w:val="006003CD"/>
    <w:rsid w:val="0060052B"/>
    <w:rsid w:val="00600754"/>
    <w:rsid w:val="006009C1"/>
    <w:rsid w:val="00600A11"/>
    <w:rsid w:val="00600CAD"/>
    <w:rsid w:val="00600CB2"/>
    <w:rsid w:val="00600D30"/>
    <w:rsid w:val="00600DEE"/>
    <w:rsid w:val="00600FAA"/>
    <w:rsid w:val="00601184"/>
    <w:rsid w:val="0060145A"/>
    <w:rsid w:val="00601516"/>
    <w:rsid w:val="00601602"/>
    <w:rsid w:val="00601952"/>
    <w:rsid w:val="006019E5"/>
    <w:rsid w:val="00601A21"/>
    <w:rsid w:val="00601A5A"/>
    <w:rsid w:val="00601BFE"/>
    <w:rsid w:val="00601DE6"/>
    <w:rsid w:val="00601E65"/>
    <w:rsid w:val="00601E73"/>
    <w:rsid w:val="006020D1"/>
    <w:rsid w:val="00602208"/>
    <w:rsid w:val="006026CF"/>
    <w:rsid w:val="00602737"/>
    <w:rsid w:val="00602990"/>
    <w:rsid w:val="00602AFE"/>
    <w:rsid w:val="00602BDD"/>
    <w:rsid w:val="00602D28"/>
    <w:rsid w:val="00603168"/>
    <w:rsid w:val="0060328E"/>
    <w:rsid w:val="006034DD"/>
    <w:rsid w:val="00603727"/>
    <w:rsid w:val="006039B4"/>
    <w:rsid w:val="00603A00"/>
    <w:rsid w:val="00603AA6"/>
    <w:rsid w:val="00603AC6"/>
    <w:rsid w:val="006040AC"/>
    <w:rsid w:val="006042D0"/>
    <w:rsid w:val="00604534"/>
    <w:rsid w:val="006045C4"/>
    <w:rsid w:val="00604627"/>
    <w:rsid w:val="00604CED"/>
    <w:rsid w:val="00604D13"/>
    <w:rsid w:val="00604D3E"/>
    <w:rsid w:val="00604DAE"/>
    <w:rsid w:val="00604F3A"/>
    <w:rsid w:val="00604F98"/>
    <w:rsid w:val="00605102"/>
    <w:rsid w:val="00605431"/>
    <w:rsid w:val="0060546D"/>
    <w:rsid w:val="0060548F"/>
    <w:rsid w:val="00605764"/>
    <w:rsid w:val="006057AF"/>
    <w:rsid w:val="006057E5"/>
    <w:rsid w:val="00605AB3"/>
    <w:rsid w:val="00605BBB"/>
    <w:rsid w:val="00605C17"/>
    <w:rsid w:val="00605C8C"/>
    <w:rsid w:val="00605CFB"/>
    <w:rsid w:val="00605EE5"/>
    <w:rsid w:val="00605F29"/>
    <w:rsid w:val="006061A2"/>
    <w:rsid w:val="006066D8"/>
    <w:rsid w:val="006067C6"/>
    <w:rsid w:val="006067F7"/>
    <w:rsid w:val="00606831"/>
    <w:rsid w:val="0060686B"/>
    <w:rsid w:val="006069B4"/>
    <w:rsid w:val="00606A11"/>
    <w:rsid w:val="00606B26"/>
    <w:rsid w:val="00606C34"/>
    <w:rsid w:val="00606D5E"/>
    <w:rsid w:val="006070E7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77"/>
    <w:rsid w:val="00607B83"/>
    <w:rsid w:val="00607B9B"/>
    <w:rsid w:val="00607D4D"/>
    <w:rsid w:val="00607D77"/>
    <w:rsid w:val="00607D96"/>
    <w:rsid w:val="00607DB5"/>
    <w:rsid w:val="00607FD4"/>
    <w:rsid w:val="006100F0"/>
    <w:rsid w:val="006104BD"/>
    <w:rsid w:val="0061054A"/>
    <w:rsid w:val="00610657"/>
    <w:rsid w:val="00610728"/>
    <w:rsid w:val="0061073B"/>
    <w:rsid w:val="006107B9"/>
    <w:rsid w:val="00610B0B"/>
    <w:rsid w:val="00610B42"/>
    <w:rsid w:val="00610C4A"/>
    <w:rsid w:val="00610DAE"/>
    <w:rsid w:val="00610DE3"/>
    <w:rsid w:val="00611068"/>
    <w:rsid w:val="00611244"/>
    <w:rsid w:val="006115C9"/>
    <w:rsid w:val="006115EE"/>
    <w:rsid w:val="0061186A"/>
    <w:rsid w:val="006119D9"/>
    <w:rsid w:val="00611A5B"/>
    <w:rsid w:val="00611BE7"/>
    <w:rsid w:val="00611CD2"/>
    <w:rsid w:val="00611CDA"/>
    <w:rsid w:val="00611EF3"/>
    <w:rsid w:val="00611F77"/>
    <w:rsid w:val="00612159"/>
    <w:rsid w:val="006122F4"/>
    <w:rsid w:val="006124BB"/>
    <w:rsid w:val="00612582"/>
    <w:rsid w:val="00612605"/>
    <w:rsid w:val="00612716"/>
    <w:rsid w:val="00612A11"/>
    <w:rsid w:val="00612BF2"/>
    <w:rsid w:val="00612CD3"/>
    <w:rsid w:val="00612D6A"/>
    <w:rsid w:val="00612F63"/>
    <w:rsid w:val="00612FEB"/>
    <w:rsid w:val="00613162"/>
    <w:rsid w:val="00613528"/>
    <w:rsid w:val="00613ABF"/>
    <w:rsid w:val="00614002"/>
    <w:rsid w:val="00614143"/>
    <w:rsid w:val="006141B5"/>
    <w:rsid w:val="0061420E"/>
    <w:rsid w:val="006142A5"/>
    <w:rsid w:val="00614584"/>
    <w:rsid w:val="006145CB"/>
    <w:rsid w:val="00614768"/>
    <w:rsid w:val="00614885"/>
    <w:rsid w:val="00615172"/>
    <w:rsid w:val="00615537"/>
    <w:rsid w:val="00615549"/>
    <w:rsid w:val="00615566"/>
    <w:rsid w:val="00615680"/>
    <w:rsid w:val="006156CC"/>
    <w:rsid w:val="006157D5"/>
    <w:rsid w:val="00615804"/>
    <w:rsid w:val="006158E3"/>
    <w:rsid w:val="0061594D"/>
    <w:rsid w:val="006159A7"/>
    <w:rsid w:val="00615A72"/>
    <w:rsid w:val="00615C10"/>
    <w:rsid w:val="00615C43"/>
    <w:rsid w:val="00615C57"/>
    <w:rsid w:val="00615DDB"/>
    <w:rsid w:val="006160C4"/>
    <w:rsid w:val="00616262"/>
    <w:rsid w:val="00616326"/>
    <w:rsid w:val="0061661F"/>
    <w:rsid w:val="00616688"/>
    <w:rsid w:val="006167C6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05A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332"/>
    <w:rsid w:val="006216F5"/>
    <w:rsid w:val="00621B09"/>
    <w:rsid w:val="00621D30"/>
    <w:rsid w:val="00621D92"/>
    <w:rsid w:val="00621E72"/>
    <w:rsid w:val="00621EF2"/>
    <w:rsid w:val="0062211A"/>
    <w:rsid w:val="00622319"/>
    <w:rsid w:val="006223AE"/>
    <w:rsid w:val="006224C4"/>
    <w:rsid w:val="006224DF"/>
    <w:rsid w:val="006225CD"/>
    <w:rsid w:val="00622699"/>
    <w:rsid w:val="00622784"/>
    <w:rsid w:val="00622818"/>
    <w:rsid w:val="00622986"/>
    <w:rsid w:val="00622AB5"/>
    <w:rsid w:val="00622BC6"/>
    <w:rsid w:val="00622CBC"/>
    <w:rsid w:val="00622DAA"/>
    <w:rsid w:val="00622F65"/>
    <w:rsid w:val="00623235"/>
    <w:rsid w:val="00623558"/>
    <w:rsid w:val="0062357F"/>
    <w:rsid w:val="006235B5"/>
    <w:rsid w:val="00623655"/>
    <w:rsid w:val="0062372F"/>
    <w:rsid w:val="006239FC"/>
    <w:rsid w:val="00623C31"/>
    <w:rsid w:val="00623C46"/>
    <w:rsid w:val="006240A7"/>
    <w:rsid w:val="00624166"/>
    <w:rsid w:val="00624301"/>
    <w:rsid w:val="00624712"/>
    <w:rsid w:val="0062478D"/>
    <w:rsid w:val="00624804"/>
    <w:rsid w:val="00624884"/>
    <w:rsid w:val="00624ABB"/>
    <w:rsid w:val="00624B98"/>
    <w:rsid w:val="00624DE0"/>
    <w:rsid w:val="00624F4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B62"/>
    <w:rsid w:val="00625CE3"/>
    <w:rsid w:val="00625D60"/>
    <w:rsid w:val="00625E6F"/>
    <w:rsid w:val="00625EA0"/>
    <w:rsid w:val="00625EA5"/>
    <w:rsid w:val="00626416"/>
    <w:rsid w:val="00626459"/>
    <w:rsid w:val="00626596"/>
    <w:rsid w:val="006265F6"/>
    <w:rsid w:val="00626642"/>
    <w:rsid w:val="006267FE"/>
    <w:rsid w:val="0062688D"/>
    <w:rsid w:val="006269A5"/>
    <w:rsid w:val="00626C6E"/>
    <w:rsid w:val="00626D94"/>
    <w:rsid w:val="0062718F"/>
    <w:rsid w:val="006274B6"/>
    <w:rsid w:val="006279D5"/>
    <w:rsid w:val="006279E2"/>
    <w:rsid w:val="00627A77"/>
    <w:rsid w:val="00627E26"/>
    <w:rsid w:val="00627E2C"/>
    <w:rsid w:val="00627F38"/>
    <w:rsid w:val="0063017F"/>
    <w:rsid w:val="0063033B"/>
    <w:rsid w:val="006304F5"/>
    <w:rsid w:val="0063058C"/>
    <w:rsid w:val="006306C1"/>
    <w:rsid w:val="006306C9"/>
    <w:rsid w:val="00630715"/>
    <w:rsid w:val="006309A4"/>
    <w:rsid w:val="00630B11"/>
    <w:rsid w:val="00630EA6"/>
    <w:rsid w:val="006311B5"/>
    <w:rsid w:val="006311B6"/>
    <w:rsid w:val="0063129D"/>
    <w:rsid w:val="006318FA"/>
    <w:rsid w:val="00631908"/>
    <w:rsid w:val="00631C94"/>
    <w:rsid w:val="00631F02"/>
    <w:rsid w:val="006322C8"/>
    <w:rsid w:val="006323FE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047"/>
    <w:rsid w:val="00634339"/>
    <w:rsid w:val="00634387"/>
    <w:rsid w:val="0063456D"/>
    <w:rsid w:val="006346EF"/>
    <w:rsid w:val="006347E0"/>
    <w:rsid w:val="006348D7"/>
    <w:rsid w:val="00634D5C"/>
    <w:rsid w:val="00634DFD"/>
    <w:rsid w:val="00634F15"/>
    <w:rsid w:val="0063514B"/>
    <w:rsid w:val="0063527B"/>
    <w:rsid w:val="006352A1"/>
    <w:rsid w:val="00635359"/>
    <w:rsid w:val="0063547C"/>
    <w:rsid w:val="006355E9"/>
    <w:rsid w:val="00635AFA"/>
    <w:rsid w:val="00635CBA"/>
    <w:rsid w:val="00635ECB"/>
    <w:rsid w:val="00635F21"/>
    <w:rsid w:val="006361C9"/>
    <w:rsid w:val="0063638D"/>
    <w:rsid w:val="006363BA"/>
    <w:rsid w:val="00636431"/>
    <w:rsid w:val="006364DF"/>
    <w:rsid w:val="006369B4"/>
    <w:rsid w:val="00636C22"/>
    <w:rsid w:val="00636D1B"/>
    <w:rsid w:val="00636DD8"/>
    <w:rsid w:val="00636F8F"/>
    <w:rsid w:val="00637192"/>
    <w:rsid w:val="006371AF"/>
    <w:rsid w:val="00637569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601"/>
    <w:rsid w:val="00640649"/>
    <w:rsid w:val="00640829"/>
    <w:rsid w:val="0064097C"/>
    <w:rsid w:val="00640BD1"/>
    <w:rsid w:val="00640CBB"/>
    <w:rsid w:val="00640CD3"/>
    <w:rsid w:val="00640D57"/>
    <w:rsid w:val="00640DB1"/>
    <w:rsid w:val="00640F8A"/>
    <w:rsid w:val="0064100B"/>
    <w:rsid w:val="0064106A"/>
    <w:rsid w:val="0064116C"/>
    <w:rsid w:val="00641978"/>
    <w:rsid w:val="00641AC0"/>
    <w:rsid w:val="00641B82"/>
    <w:rsid w:val="00641F48"/>
    <w:rsid w:val="00641FC9"/>
    <w:rsid w:val="006421E9"/>
    <w:rsid w:val="00642210"/>
    <w:rsid w:val="00642243"/>
    <w:rsid w:val="006426BD"/>
    <w:rsid w:val="00642AF4"/>
    <w:rsid w:val="00642B48"/>
    <w:rsid w:val="00642C2F"/>
    <w:rsid w:val="00642C43"/>
    <w:rsid w:val="00642D88"/>
    <w:rsid w:val="0064303F"/>
    <w:rsid w:val="006430A4"/>
    <w:rsid w:val="006432AD"/>
    <w:rsid w:val="00643330"/>
    <w:rsid w:val="006435A9"/>
    <w:rsid w:val="00643772"/>
    <w:rsid w:val="006439A1"/>
    <w:rsid w:val="006439E2"/>
    <w:rsid w:val="00643A2D"/>
    <w:rsid w:val="00643C4B"/>
    <w:rsid w:val="00643C68"/>
    <w:rsid w:val="00643CEA"/>
    <w:rsid w:val="00643F80"/>
    <w:rsid w:val="00644054"/>
    <w:rsid w:val="00644604"/>
    <w:rsid w:val="00644656"/>
    <w:rsid w:val="0064465A"/>
    <w:rsid w:val="006446AD"/>
    <w:rsid w:val="0064491D"/>
    <w:rsid w:val="00644A04"/>
    <w:rsid w:val="00644E04"/>
    <w:rsid w:val="00644E0D"/>
    <w:rsid w:val="00644FA2"/>
    <w:rsid w:val="006450B3"/>
    <w:rsid w:val="006450E8"/>
    <w:rsid w:val="00645284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98"/>
    <w:rsid w:val="00646CB8"/>
    <w:rsid w:val="00646CE6"/>
    <w:rsid w:val="00646CE9"/>
    <w:rsid w:val="00646D0C"/>
    <w:rsid w:val="0064716E"/>
    <w:rsid w:val="00647195"/>
    <w:rsid w:val="0064734D"/>
    <w:rsid w:val="006477C0"/>
    <w:rsid w:val="00647A0B"/>
    <w:rsid w:val="00647DD1"/>
    <w:rsid w:val="00647F4C"/>
    <w:rsid w:val="00650131"/>
    <w:rsid w:val="00650390"/>
    <w:rsid w:val="00650525"/>
    <w:rsid w:val="0065059B"/>
    <w:rsid w:val="0065078A"/>
    <w:rsid w:val="00650873"/>
    <w:rsid w:val="00650BB6"/>
    <w:rsid w:val="00650F10"/>
    <w:rsid w:val="006514F5"/>
    <w:rsid w:val="0065156A"/>
    <w:rsid w:val="006517F7"/>
    <w:rsid w:val="00651E4F"/>
    <w:rsid w:val="0065205B"/>
    <w:rsid w:val="00652066"/>
    <w:rsid w:val="0065208D"/>
    <w:rsid w:val="00652160"/>
    <w:rsid w:val="006522E4"/>
    <w:rsid w:val="00652329"/>
    <w:rsid w:val="00652727"/>
    <w:rsid w:val="00652854"/>
    <w:rsid w:val="0065293E"/>
    <w:rsid w:val="00652998"/>
    <w:rsid w:val="00652AE1"/>
    <w:rsid w:val="00652E9D"/>
    <w:rsid w:val="00653082"/>
    <w:rsid w:val="00653285"/>
    <w:rsid w:val="0065339D"/>
    <w:rsid w:val="006533AB"/>
    <w:rsid w:val="0065345C"/>
    <w:rsid w:val="00653548"/>
    <w:rsid w:val="006535E6"/>
    <w:rsid w:val="0065376C"/>
    <w:rsid w:val="006538D7"/>
    <w:rsid w:val="00653A1C"/>
    <w:rsid w:val="00653C4E"/>
    <w:rsid w:val="00653FEC"/>
    <w:rsid w:val="00654100"/>
    <w:rsid w:val="006542DE"/>
    <w:rsid w:val="006544A3"/>
    <w:rsid w:val="006544C1"/>
    <w:rsid w:val="006544EC"/>
    <w:rsid w:val="006545E3"/>
    <w:rsid w:val="00654896"/>
    <w:rsid w:val="006548E5"/>
    <w:rsid w:val="00654A8B"/>
    <w:rsid w:val="00654C6D"/>
    <w:rsid w:val="00654E6F"/>
    <w:rsid w:val="00654EC1"/>
    <w:rsid w:val="00654F23"/>
    <w:rsid w:val="006553E0"/>
    <w:rsid w:val="006555C6"/>
    <w:rsid w:val="00655642"/>
    <w:rsid w:val="00655790"/>
    <w:rsid w:val="00655CFC"/>
    <w:rsid w:val="00655E38"/>
    <w:rsid w:val="00656110"/>
    <w:rsid w:val="0065623A"/>
    <w:rsid w:val="006562D4"/>
    <w:rsid w:val="00656348"/>
    <w:rsid w:val="00656872"/>
    <w:rsid w:val="006568D7"/>
    <w:rsid w:val="00656FEF"/>
    <w:rsid w:val="00657115"/>
    <w:rsid w:val="006574C3"/>
    <w:rsid w:val="00657572"/>
    <w:rsid w:val="006577EE"/>
    <w:rsid w:val="00657864"/>
    <w:rsid w:val="00657A7C"/>
    <w:rsid w:val="00657C2F"/>
    <w:rsid w:val="00657D43"/>
    <w:rsid w:val="00657E80"/>
    <w:rsid w:val="00657F55"/>
    <w:rsid w:val="0066017D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0EEA"/>
    <w:rsid w:val="00660F8A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303"/>
    <w:rsid w:val="0066236B"/>
    <w:rsid w:val="0066238A"/>
    <w:rsid w:val="006624C8"/>
    <w:rsid w:val="0066256C"/>
    <w:rsid w:val="00662676"/>
    <w:rsid w:val="0066276C"/>
    <w:rsid w:val="006628B3"/>
    <w:rsid w:val="006629ED"/>
    <w:rsid w:val="00662B27"/>
    <w:rsid w:val="00662BB5"/>
    <w:rsid w:val="00662E1E"/>
    <w:rsid w:val="00662F99"/>
    <w:rsid w:val="0066305A"/>
    <w:rsid w:val="00663559"/>
    <w:rsid w:val="00663896"/>
    <w:rsid w:val="006638FA"/>
    <w:rsid w:val="00663F66"/>
    <w:rsid w:val="006641D1"/>
    <w:rsid w:val="00664481"/>
    <w:rsid w:val="006648F7"/>
    <w:rsid w:val="00664AFB"/>
    <w:rsid w:val="00664C4A"/>
    <w:rsid w:val="00664CAA"/>
    <w:rsid w:val="00664DB3"/>
    <w:rsid w:val="00664E52"/>
    <w:rsid w:val="00664E92"/>
    <w:rsid w:val="00665079"/>
    <w:rsid w:val="0066508A"/>
    <w:rsid w:val="006651F7"/>
    <w:rsid w:val="006652FB"/>
    <w:rsid w:val="006653CC"/>
    <w:rsid w:val="0066542F"/>
    <w:rsid w:val="006654C2"/>
    <w:rsid w:val="006655D2"/>
    <w:rsid w:val="0066566C"/>
    <w:rsid w:val="00665A3D"/>
    <w:rsid w:val="00665CC3"/>
    <w:rsid w:val="00665D04"/>
    <w:rsid w:val="00665E2B"/>
    <w:rsid w:val="00665F70"/>
    <w:rsid w:val="00665F92"/>
    <w:rsid w:val="006660D8"/>
    <w:rsid w:val="0066614A"/>
    <w:rsid w:val="00666157"/>
    <w:rsid w:val="00666419"/>
    <w:rsid w:val="006664A8"/>
    <w:rsid w:val="0066659E"/>
    <w:rsid w:val="00666734"/>
    <w:rsid w:val="006667AE"/>
    <w:rsid w:val="00666846"/>
    <w:rsid w:val="00666954"/>
    <w:rsid w:val="006669D3"/>
    <w:rsid w:val="00666B2C"/>
    <w:rsid w:val="00666B9E"/>
    <w:rsid w:val="00666C71"/>
    <w:rsid w:val="00666CAF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32"/>
    <w:rsid w:val="0067004B"/>
    <w:rsid w:val="006705B8"/>
    <w:rsid w:val="00670690"/>
    <w:rsid w:val="0067089B"/>
    <w:rsid w:val="00670B88"/>
    <w:rsid w:val="00670C73"/>
    <w:rsid w:val="00670EDF"/>
    <w:rsid w:val="00671030"/>
    <w:rsid w:val="00671177"/>
    <w:rsid w:val="00671369"/>
    <w:rsid w:val="00671422"/>
    <w:rsid w:val="006714DF"/>
    <w:rsid w:val="00671522"/>
    <w:rsid w:val="00671690"/>
    <w:rsid w:val="006717CE"/>
    <w:rsid w:val="006718F9"/>
    <w:rsid w:val="00671A40"/>
    <w:rsid w:val="00671AE7"/>
    <w:rsid w:val="00671B49"/>
    <w:rsid w:val="006721EA"/>
    <w:rsid w:val="00672287"/>
    <w:rsid w:val="00672429"/>
    <w:rsid w:val="006724BD"/>
    <w:rsid w:val="00672588"/>
    <w:rsid w:val="006725BC"/>
    <w:rsid w:val="00672674"/>
    <w:rsid w:val="006728B7"/>
    <w:rsid w:val="00672972"/>
    <w:rsid w:val="0067302C"/>
    <w:rsid w:val="00673280"/>
    <w:rsid w:val="006732BA"/>
    <w:rsid w:val="00673359"/>
    <w:rsid w:val="006733E3"/>
    <w:rsid w:val="00673404"/>
    <w:rsid w:val="00673548"/>
    <w:rsid w:val="0067361D"/>
    <w:rsid w:val="006737C8"/>
    <w:rsid w:val="006738FD"/>
    <w:rsid w:val="00673AEA"/>
    <w:rsid w:val="00674093"/>
    <w:rsid w:val="006740D6"/>
    <w:rsid w:val="00674369"/>
    <w:rsid w:val="006743DE"/>
    <w:rsid w:val="006744E1"/>
    <w:rsid w:val="006744E4"/>
    <w:rsid w:val="0067468D"/>
    <w:rsid w:val="006746F7"/>
    <w:rsid w:val="00674724"/>
    <w:rsid w:val="00674758"/>
    <w:rsid w:val="006747B5"/>
    <w:rsid w:val="006747E7"/>
    <w:rsid w:val="00674878"/>
    <w:rsid w:val="006748F5"/>
    <w:rsid w:val="00674C57"/>
    <w:rsid w:val="00674CA8"/>
    <w:rsid w:val="00675539"/>
    <w:rsid w:val="006755E3"/>
    <w:rsid w:val="006758D3"/>
    <w:rsid w:val="00675C9E"/>
    <w:rsid w:val="00675F82"/>
    <w:rsid w:val="00676084"/>
    <w:rsid w:val="00676270"/>
    <w:rsid w:val="00676A96"/>
    <w:rsid w:val="00676C1E"/>
    <w:rsid w:val="0067707B"/>
    <w:rsid w:val="006771EF"/>
    <w:rsid w:val="006772AF"/>
    <w:rsid w:val="006776BE"/>
    <w:rsid w:val="0067778F"/>
    <w:rsid w:val="006777F5"/>
    <w:rsid w:val="00677825"/>
    <w:rsid w:val="0067796F"/>
    <w:rsid w:val="00677AAB"/>
    <w:rsid w:val="00677C9B"/>
    <w:rsid w:val="00677D11"/>
    <w:rsid w:val="00677FF2"/>
    <w:rsid w:val="00680300"/>
    <w:rsid w:val="00680354"/>
    <w:rsid w:val="006806D0"/>
    <w:rsid w:val="00680A5B"/>
    <w:rsid w:val="00680B0F"/>
    <w:rsid w:val="00680B90"/>
    <w:rsid w:val="00680FF3"/>
    <w:rsid w:val="006810BF"/>
    <w:rsid w:val="00681129"/>
    <w:rsid w:val="00681254"/>
    <w:rsid w:val="0068134B"/>
    <w:rsid w:val="0068135D"/>
    <w:rsid w:val="0068137C"/>
    <w:rsid w:val="006813E8"/>
    <w:rsid w:val="0068156C"/>
    <w:rsid w:val="0068168F"/>
    <w:rsid w:val="0068169D"/>
    <w:rsid w:val="0068178F"/>
    <w:rsid w:val="00681798"/>
    <w:rsid w:val="00681AA4"/>
    <w:rsid w:val="00681C2D"/>
    <w:rsid w:val="00682014"/>
    <w:rsid w:val="006822CF"/>
    <w:rsid w:val="0068237E"/>
    <w:rsid w:val="00682528"/>
    <w:rsid w:val="00682A1B"/>
    <w:rsid w:val="00682AE3"/>
    <w:rsid w:val="00682B14"/>
    <w:rsid w:val="00682B6E"/>
    <w:rsid w:val="00682B77"/>
    <w:rsid w:val="00682C91"/>
    <w:rsid w:val="00682E14"/>
    <w:rsid w:val="00683023"/>
    <w:rsid w:val="0068321C"/>
    <w:rsid w:val="00683276"/>
    <w:rsid w:val="006832EB"/>
    <w:rsid w:val="006838FA"/>
    <w:rsid w:val="00683D1B"/>
    <w:rsid w:val="00683EB3"/>
    <w:rsid w:val="00684661"/>
    <w:rsid w:val="00684917"/>
    <w:rsid w:val="00684B19"/>
    <w:rsid w:val="00684B7A"/>
    <w:rsid w:val="00684C0F"/>
    <w:rsid w:val="00684DDE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9C0"/>
    <w:rsid w:val="00685EBD"/>
    <w:rsid w:val="00686145"/>
    <w:rsid w:val="006862D1"/>
    <w:rsid w:val="006864AE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A88"/>
    <w:rsid w:val="00687D80"/>
    <w:rsid w:val="00687DBA"/>
    <w:rsid w:val="00687FEC"/>
    <w:rsid w:val="0069007E"/>
    <w:rsid w:val="00690256"/>
    <w:rsid w:val="006904C8"/>
    <w:rsid w:val="006905A4"/>
    <w:rsid w:val="00690671"/>
    <w:rsid w:val="006907E3"/>
    <w:rsid w:val="00690903"/>
    <w:rsid w:val="0069092D"/>
    <w:rsid w:val="0069096E"/>
    <w:rsid w:val="00690986"/>
    <w:rsid w:val="00690A44"/>
    <w:rsid w:val="00690B4A"/>
    <w:rsid w:val="00690B7D"/>
    <w:rsid w:val="00690CAB"/>
    <w:rsid w:val="00690DA8"/>
    <w:rsid w:val="00690E77"/>
    <w:rsid w:val="006914A3"/>
    <w:rsid w:val="006914B7"/>
    <w:rsid w:val="00691878"/>
    <w:rsid w:val="006919BA"/>
    <w:rsid w:val="00691AC7"/>
    <w:rsid w:val="00691BD4"/>
    <w:rsid w:val="00691D71"/>
    <w:rsid w:val="00692287"/>
    <w:rsid w:val="00692566"/>
    <w:rsid w:val="0069265A"/>
    <w:rsid w:val="00692699"/>
    <w:rsid w:val="006927BF"/>
    <w:rsid w:val="006928E1"/>
    <w:rsid w:val="006929CD"/>
    <w:rsid w:val="00692AA9"/>
    <w:rsid w:val="00692DAB"/>
    <w:rsid w:val="00692DD0"/>
    <w:rsid w:val="00692E07"/>
    <w:rsid w:val="00692E24"/>
    <w:rsid w:val="00692E62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8F"/>
    <w:rsid w:val="00693CF9"/>
    <w:rsid w:val="00693FB7"/>
    <w:rsid w:val="00693FCF"/>
    <w:rsid w:val="00694184"/>
    <w:rsid w:val="006942BD"/>
    <w:rsid w:val="00694374"/>
    <w:rsid w:val="00694487"/>
    <w:rsid w:val="006944F6"/>
    <w:rsid w:val="00694719"/>
    <w:rsid w:val="00694C2B"/>
    <w:rsid w:val="00694DC4"/>
    <w:rsid w:val="00694F1A"/>
    <w:rsid w:val="00694F58"/>
    <w:rsid w:val="00695108"/>
    <w:rsid w:val="0069512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952"/>
    <w:rsid w:val="00696BE0"/>
    <w:rsid w:val="00696C87"/>
    <w:rsid w:val="00696DF3"/>
    <w:rsid w:val="00696E0B"/>
    <w:rsid w:val="00696F52"/>
    <w:rsid w:val="00696F9F"/>
    <w:rsid w:val="0069713C"/>
    <w:rsid w:val="0069718C"/>
    <w:rsid w:val="006972BB"/>
    <w:rsid w:val="0069733A"/>
    <w:rsid w:val="006979DE"/>
    <w:rsid w:val="00697B49"/>
    <w:rsid w:val="006A000D"/>
    <w:rsid w:val="006A0094"/>
    <w:rsid w:val="006A020E"/>
    <w:rsid w:val="006A02A6"/>
    <w:rsid w:val="006A038D"/>
    <w:rsid w:val="006A03C3"/>
    <w:rsid w:val="006A0453"/>
    <w:rsid w:val="006A07D8"/>
    <w:rsid w:val="006A0988"/>
    <w:rsid w:val="006A0BF3"/>
    <w:rsid w:val="006A0DC3"/>
    <w:rsid w:val="006A0E32"/>
    <w:rsid w:val="006A1308"/>
    <w:rsid w:val="006A1510"/>
    <w:rsid w:val="006A152B"/>
    <w:rsid w:val="006A155F"/>
    <w:rsid w:val="006A1695"/>
    <w:rsid w:val="006A16BA"/>
    <w:rsid w:val="006A1761"/>
    <w:rsid w:val="006A1AA9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725"/>
    <w:rsid w:val="006A297F"/>
    <w:rsid w:val="006A2A2A"/>
    <w:rsid w:val="006A2CF7"/>
    <w:rsid w:val="006A30AD"/>
    <w:rsid w:val="006A34B1"/>
    <w:rsid w:val="006A35B9"/>
    <w:rsid w:val="006A3921"/>
    <w:rsid w:val="006A39B9"/>
    <w:rsid w:val="006A3A6E"/>
    <w:rsid w:val="006A3AF2"/>
    <w:rsid w:val="006A3BCA"/>
    <w:rsid w:val="006A4213"/>
    <w:rsid w:val="006A4284"/>
    <w:rsid w:val="006A4A3A"/>
    <w:rsid w:val="006A4AC0"/>
    <w:rsid w:val="006A4C38"/>
    <w:rsid w:val="006A4C9C"/>
    <w:rsid w:val="006A4D4C"/>
    <w:rsid w:val="006A523C"/>
    <w:rsid w:val="006A533B"/>
    <w:rsid w:val="006A54B9"/>
    <w:rsid w:val="006A554D"/>
    <w:rsid w:val="006A5636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D6"/>
    <w:rsid w:val="006A6C5D"/>
    <w:rsid w:val="006A7087"/>
    <w:rsid w:val="006A708F"/>
    <w:rsid w:val="006A730E"/>
    <w:rsid w:val="006A74D8"/>
    <w:rsid w:val="006A759A"/>
    <w:rsid w:val="006A79A4"/>
    <w:rsid w:val="006A7BE5"/>
    <w:rsid w:val="006A7E0B"/>
    <w:rsid w:val="006A7F45"/>
    <w:rsid w:val="006A7FBA"/>
    <w:rsid w:val="006B0212"/>
    <w:rsid w:val="006B03C7"/>
    <w:rsid w:val="006B0F0C"/>
    <w:rsid w:val="006B124E"/>
    <w:rsid w:val="006B1257"/>
    <w:rsid w:val="006B1263"/>
    <w:rsid w:val="006B1274"/>
    <w:rsid w:val="006B1505"/>
    <w:rsid w:val="006B15D2"/>
    <w:rsid w:val="006B1697"/>
    <w:rsid w:val="006B1757"/>
    <w:rsid w:val="006B1E99"/>
    <w:rsid w:val="006B1FB9"/>
    <w:rsid w:val="006B1FC2"/>
    <w:rsid w:val="006B2296"/>
    <w:rsid w:val="006B2685"/>
    <w:rsid w:val="006B278B"/>
    <w:rsid w:val="006B2931"/>
    <w:rsid w:val="006B2A56"/>
    <w:rsid w:val="006B2AAD"/>
    <w:rsid w:val="006B31AD"/>
    <w:rsid w:val="006B3396"/>
    <w:rsid w:val="006B36E0"/>
    <w:rsid w:val="006B38AF"/>
    <w:rsid w:val="006B3950"/>
    <w:rsid w:val="006B39A4"/>
    <w:rsid w:val="006B3A40"/>
    <w:rsid w:val="006B3C30"/>
    <w:rsid w:val="006B3C3C"/>
    <w:rsid w:val="006B3DB3"/>
    <w:rsid w:val="006B40D0"/>
    <w:rsid w:val="006B41FD"/>
    <w:rsid w:val="006B4248"/>
    <w:rsid w:val="006B434D"/>
    <w:rsid w:val="006B441C"/>
    <w:rsid w:val="006B4427"/>
    <w:rsid w:val="006B446B"/>
    <w:rsid w:val="006B45D9"/>
    <w:rsid w:val="006B45FF"/>
    <w:rsid w:val="006B465F"/>
    <w:rsid w:val="006B4716"/>
    <w:rsid w:val="006B471D"/>
    <w:rsid w:val="006B480D"/>
    <w:rsid w:val="006B4AC6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B31"/>
    <w:rsid w:val="006B5DC4"/>
    <w:rsid w:val="006B5DD6"/>
    <w:rsid w:val="006B6008"/>
    <w:rsid w:val="006B61AB"/>
    <w:rsid w:val="006B621F"/>
    <w:rsid w:val="006B6334"/>
    <w:rsid w:val="006B634A"/>
    <w:rsid w:val="006B6438"/>
    <w:rsid w:val="006B656D"/>
    <w:rsid w:val="006B6CFA"/>
    <w:rsid w:val="006B6EBB"/>
    <w:rsid w:val="006B7539"/>
    <w:rsid w:val="006B7757"/>
    <w:rsid w:val="006B77E2"/>
    <w:rsid w:val="006B77F5"/>
    <w:rsid w:val="006B78FE"/>
    <w:rsid w:val="006B7D69"/>
    <w:rsid w:val="006B7E6F"/>
    <w:rsid w:val="006B7F67"/>
    <w:rsid w:val="006C01CD"/>
    <w:rsid w:val="006C01F9"/>
    <w:rsid w:val="006C0279"/>
    <w:rsid w:val="006C02FE"/>
    <w:rsid w:val="006C049D"/>
    <w:rsid w:val="006C052F"/>
    <w:rsid w:val="006C05E6"/>
    <w:rsid w:val="006C0632"/>
    <w:rsid w:val="006C088B"/>
    <w:rsid w:val="006C0ADF"/>
    <w:rsid w:val="006C0B66"/>
    <w:rsid w:val="006C0C28"/>
    <w:rsid w:val="006C0C89"/>
    <w:rsid w:val="006C0D18"/>
    <w:rsid w:val="006C0EDD"/>
    <w:rsid w:val="006C0FFC"/>
    <w:rsid w:val="006C1302"/>
    <w:rsid w:val="006C17C1"/>
    <w:rsid w:val="006C19BE"/>
    <w:rsid w:val="006C1C84"/>
    <w:rsid w:val="006C1D22"/>
    <w:rsid w:val="006C1EB5"/>
    <w:rsid w:val="006C1F4A"/>
    <w:rsid w:val="006C22B6"/>
    <w:rsid w:val="006C22E2"/>
    <w:rsid w:val="006C2311"/>
    <w:rsid w:val="006C2358"/>
    <w:rsid w:val="006C23CD"/>
    <w:rsid w:val="006C25FB"/>
    <w:rsid w:val="006C28B3"/>
    <w:rsid w:val="006C2909"/>
    <w:rsid w:val="006C2A15"/>
    <w:rsid w:val="006C2C79"/>
    <w:rsid w:val="006C2D03"/>
    <w:rsid w:val="006C2D0F"/>
    <w:rsid w:val="006C2E31"/>
    <w:rsid w:val="006C32B8"/>
    <w:rsid w:val="006C33AF"/>
    <w:rsid w:val="006C354D"/>
    <w:rsid w:val="006C3557"/>
    <w:rsid w:val="006C356F"/>
    <w:rsid w:val="006C39EA"/>
    <w:rsid w:val="006C3A01"/>
    <w:rsid w:val="006C3A08"/>
    <w:rsid w:val="006C3CE3"/>
    <w:rsid w:val="006C3E10"/>
    <w:rsid w:val="006C3E58"/>
    <w:rsid w:val="006C3EE2"/>
    <w:rsid w:val="006C3F07"/>
    <w:rsid w:val="006C4154"/>
    <w:rsid w:val="006C41DA"/>
    <w:rsid w:val="006C43DC"/>
    <w:rsid w:val="006C441F"/>
    <w:rsid w:val="006C4435"/>
    <w:rsid w:val="006C497A"/>
    <w:rsid w:val="006C4EAF"/>
    <w:rsid w:val="006C4F56"/>
    <w:rsid w:val="006C5028"/>
    <w:rsid w:val="006C50BA"/>
    <w:rsid w:val="006C510D"/>
    <w:rsid w:val="006C519F"/>
    <w:rsid w:val="006C52B0"/>
    <w:rsid w:val="006C53E1"/>
    <w:rsid w:val="006C55DF"/>
    <w:rsid w:val="006C5697"/>
    <w:rsid w:val="006C57F3"/>
    <w:rsid w:val="006C5823"/>
    <w:rsid w:val="006C585E"/>
    <w:rsid w:val="006C5A17"/>
    <w:rsid w:val="006C5E96"/>
    <w:rsid w:val="006C5EAD"/>
    <w:rsid w:val="006C63D2"/>
    <w:rsid w:val="006C665B"/>
    <w:rsid w:val="006C6AF4"/>
    <w:rsid w:val="006C6B07"/>
    <w:rsid w:val="006C6D89"/>
    <w:rsid w:val="006C6FA7"/>
    <w:rsid w:val="006C70BF"/>
    <w:rsid w:val="006C71D4"/>
    <w:rsid w:val="006C72B6"/>
    <w:rsid w:val="006C72FC"/>
    <w:rsid w:val="006C7346"/>
    <w:rsid w:val="006C79E6"/>
    <w:rsid w:val="006C7C45"/>
    <w:rsid w:val="006C7DB3"/>
    <w:rsid w:val="006C7EF2"/>
    <w:rsid w:val="006C7F70"/>
    <w:rsid w:val="006D0246"/>
    <w:rsid w:val="006D063B"/>
    <w:rsid w:val="006D0706"/>
    <w:rsid w:val="006D0985"/>
    <w:rsid w:val="006D09E6"/>
    <w:rsid w:val="006D0BB5"/>
    <w:rsid w:val="006D0C4B"/>
    <w:rsid w:val="006D0CB1"/>
    <w:rsid w:val="006D0E22"/>
    <w:rsid w:val="006D0E6D"/>
    <w:rsid w:val="006D1582"/>
    <w:rsid w:val="006D15DF"/>
    <w:rsid w:val="006D16CA"/>
    <w:rsid w:val="006D170A"/>
    <w:rsid w:val="006D18AD"/>
    <w:rsid w:val="006D1B68"/>
    <w:rsid w:val="006D1E85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3A"/>
    <w:rsid w:val="006D3076"/>
    <w:rsid w:val="006D31FB"/>
    <w:rsid w:val="006D3287"/>
    <w:rsid w:val="006D32E8"/>
    <w:rsid w:val="006D36AA"/>
    <w:rsid w:val="006D36B6"/>
    <w:rsid w:val="006D3715"/>
    <w:rsid w:val="006D37BA"/>
    <w:rsid w:val="006D3812"/>
    <w:rsid w:val="006D382B"/>
    <w:rsid w:val="006D3879"/>
    <w:rsid w:val="006D397A"/>
    <w:rsid w:val="006D39F6"/>
    <w:rsid w:val="006D3B71"/>
    <w:rsid w:val="006D3B89"/>
    <w:rsid w:val="006D3BDF"/>
    <w:rsid w:val="006D4126"/>
    <w:rsid w:val="006D41BC"/>
    <w:rsid w:val="006D42AE"/>
    <w:rsid w:val="006D44AE"/>
    <w:rsid w:val="006D47C6"/>
    <w:rsid w:val="006D492E"/>
    <w:rsid w:val="006D4A24"/>
    <w:rsid w:val="006D4A54"/>
    <w:rsid w:val="006D4A87"/>
    <w:rsid w:val="006D4AF8"/>
    <w:rsid w:val="006D4AFA"/>
    <w:rsid w:val="006D4CAE"/>
    <w:rsid w:val="006D4D0C"/>
    <w:rsid w:val="006D4DF0"/>
    <w:rsid w:val="006D4EB2"/>
    <w:rsid w:val="006D50A9"/>
    <w:rsid w:val="006D525F"/>
    <w:rsid w:val="006D5391"/>
    <w:rsid w:val="006D54C8"/>
    <w:rsid w:val="006D565C"/>
    <w:rsid w:val="006D56BD"/>
    <w:rsid w:val="006D5708"/>
    <w:rsid w:val="006D580C"/>
    <w:rsid w:val="006D581C"/>
    <w:rsid w:val="006D5849"/>
    <w:rsid w:val="006D58C1"/>
    <w:rsid w:val="006D5B83"/>
    <w:rsid w:val="006D5BEE"/>
    <w:rsid w:val="006D5C36"/>
    <w:rsid w:val="006D5DAC"/>
    <w:rsid w:val="006D5EDF"/>
    <w:rsid w:val="006D5FA4"/>
    <w:rsid w:val="006D60A0"/>
    <w:rsid w:val="006D630A"/>
    <w:rsid w:val="006D63A9"/>
    <w:rsid w:val="006D64AF"/>
    <w:rsid w:val="006D6841"/>
    <w:rsid w:val="006D6F5E"/>
    <w:rsid w:val="006D714E"/>
    <w:rsid w:val="006D727E"/>
    <w:rsid w:val="006D739E"/>
    <w:rsid w:val="006D73DA"/>
    <w:rsid w:val="006D73F1"/>
    <w:rsid w:val="006D7516"/>
    <w:rsid w:val="006D7620"/>
    <w:rsid w:val="006D7634"/>
    <w:rsid w:val="006D7769"/>
    <w:rsid w:val="006D7914"/>
    <w:rsid w:val="006D7AB6"/>
    <w:rsid w:val="006D7B34"/>
    <w:rsid w:val="006D7B84"/>
    <w:rsid w:val="006E0187"/>
    <w:rsid w:val="006E04FD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8F1"/>
    <w:rsid w:val="006E1959"/>
    <w:rsid w:val="006E1A0E"/>
    <w:rsid w:val="006E1A3C"/>
    <w:rsid w:val="006E1B17"/>
    <w:rsid w:val="006E1D6F"/>
    <w:rsid w:val="006E1E0D"/>
    <w:rsid w:val="006E1E6D"/>
    <w:rsid w:val="006E204D"/>
    <w:rsid w:val="006E255A"/>
    <w:rsid w:val="006E2988"/>
    <w:rsid w:val="006E2CE5"/>
    <w:rsid w:val="006E2E91"/>
    <w:rsid w:val="006E2F71"/>
    <w:rsid w:val="006E2FB6"/>
    <w:rsid w:val="006E2FFC"/>
    <w:rsid w:val="006E3077"/>
    <w:rsid w:val="006E31A1"/>
    <w:rsid w:val="006E339D"/>
    <w:rsid w:val="006E35E3"/>
    <w:rsid w:val="006E37A1"/>
    <w:rsid w:val="006E3843"/>
    <w:rsid w:val="006E388E"/>
    <w:rsid w:val="006E38BF"/>
    <w:rsid w:val="006E3C32"/>
    <w:rsid w:val="006E3FA4"/>
    <w:rsid w:val="006E3FDD"/>
    <w:rsid w:val="006E43BB"/>
    <w:rsid w:val="006E44B2"/>
    <w:rsid w:val="006E45E4"/>
    <w:rsid w:val="006E461A"/>
    <w:rsid w:val="006E4BF1"/>
    <w:rsid w:val="006E4CD7"/>
    <w:rsid w:val="006E4D76"/>
    <w:rsid w:val="006E4FD5"/>
    <w:rsid w:val="006E50ED"/>
    <w:rsid w:val="006E535D"/>
    <w:rsid w:val="006E54CB"/>
    <w:rsid w:val="006E5A59"/>
    <w:rsid w:val="006E5B9A"/>
    <w:rsid w:val="006E5C15"/>
    <w:rsid w:val="006E5C1C"/>
    <w:rsid w:val="006E5E9C"/>
    <w:rsid w:val="006E605A"/>
    <w:rsid w:val="006E6160"/>
    <w:rsid w:val="006E61A9"/>
    <w:rsid w:val="006E61F0"/>
    <w:rsid w:val="006E61F1"/>
    <w:rsid w:val="006E62BB"/>
    <w:rsid w:val="006E6640"/>
    <w:rsid w:val="006E669D"/>
    <w:rsid w:val="006E6798"/>
    <w:rsid w:val="006E6C2A"/>
    <w:rsid w:val="006E6D9E"/>
    <w:rsid w:val="006E7005"/>
    <w:rsid w:val="006E7188"/>
    <w:rsid w:val="006E7421"/>
    <w:rsid w:val="006E747F"/>
    <w:rsid w:val="006E74F1"/>
    <w:rsid w:val="006E76FA"/>
    <w:rsid w:val="006E7787"/>
    <w:rsid w:val="006E780D"/>
    <w:rsid w:val="006E7962"/>
    <w:rsid w:val="006E79CC"/>
    <w:rsid w:val="006E7B8B"/>
    <w:rsid w:val="006E7BA0"/>
    <w:rsid w:val="006E7BDA"/>
    <w:rsid w:val="006E7CE4"/>
    <w:rsid w:val="006E7EAB"/>
    <w:rsid w:val="006F02F4"/>
    <w:rsid w:val="006F039E"/>
    <w:rsid w:val="006F05A1"/>
    <w:rsid w:val="006F0842"/>
    <w:rsid w:val="006F0906"/>
    <w:rsid w:val="006F0C6D"/>
    <w:rsid w:val="006F0E26"/>
    <w:rsid w:val="006F0F9F"/>
    <w:rsid w:val="006F0FA2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20"/>
    <w:rsid w:val="006F1C70"/>
    <w:rsid w:val="006F1D04"/>
    <w:rsid w:val="006F1E07"/>
    <w:rsid w:val="006F1E1D"/>
    <w:rsid w:val="006F207B"/>
    <w:rsid w:val="006F24BD"/>
    <w:rsid w:val="006F25C0"/>
    <w:rsid w:val="006F26D3"/>
    <w:rsid w:val="006F274A"/>
    <w:rsid w:val="006F277B"/>
    <w:rsid w:val="006F290E"/>
    <w:rsid w:val="006F2A99"/>
    <w:rsid w:val="006F2AD9"/>
    <w:rsid w:val="006F2C08"/>
    <w:rsid w:val="006F2CDF"/>
    <w:rsid w:val="006F2EC1"/>
    <w:rsid w:val="006F30BF"/>
    <w:rsid w:val="006F3449"/>
    <w:rsid w:val="006F35F3"/>
    <w:rsid w:val="006F360A"/>
    <w:rsid w:val="006F36E9"/>
    <w:rsid w:val="006F3754"/>
    <w:rsid w:val="006F37C5"/>
    <w:rsid w:val="006F380E"/>
    <w:rsid w:val="006F38A1"/>
    <w:rsid w:val="006F38D2"/>
    <w:rsid w:val="006F3B94"/>
    <w:rsid w:val="006F3C3A"/>
    <w:rsid w:val="006F3C7D"/>
    <w:rsid w:val="006F3D29"/>
    <w:rsid w:val="006F3D40"/>
    <w:rsid w:val="006F3DCC"/>
    <w:rsid w:val="006F3E0D"/>
    <w:rsid w:val="006F3FC4"/>
    <w:rsid w:val="006F4268"/>
    <w:rsid w:val="006F45F0"/>
    <w:rsid w:val="006F46ED"/>
    <w:rsid w:val="006F488E"/>
    <w:rsid w:val="006F4A56"/>
    <w:rsid w:val="006F4BCC"/>
    <w:rsid w:val="006F4CD0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A30"/>
    <w:rsid w:val="006F5ADA"/>
    <w:rsid w:val="006F5B58"/>
    <w:rsid w:val="006F5E3C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D12"/>
    <w:rsid w:val="006F6D30"/>
    <w:rsid w:val="006F6DCE"/>
    <w:rsid w:val="006F6FB5"/>
    <w:rsid w:val="006F7162"/>
    <w:rsid w:val="006F7185"/>
    <w:rsid w:val="006F718B"/>
    <w:rsid w:val="006F744A"/>
    <w:rsid w:val="006F7451"/>
    <w:rsid w:val="006F749A"/>
    <w:rsid w:val="006F7569"/>
    <w:rsid w:val="006F794E"/>
    <w:rsid w:val="006F797F"/>
    <w:rsid w:val="006F79C8"/>
    <w:rsid w:val="006F7EC5"/>
    <w:rsid w:val="006F7FC7"/>
    <w:rsid w:val="00700174"/>
    <w:rsid w:val="0070031F"/>
    <w:rsid w:val="00700561"/>
    <w:rsid w:val="00700AFC"/>
    <w:rsid w:val="00700DF3"/>
    <w:rsid w:val="00700E3A"/>
    <w:rsid w:val="00700EC0"/>
    <w:rsid w:val="00700ECE"/>
    <w:rsid w:val="00701023"/>
    <w:rsid w:val="0070142E"/>
    <w:rsid w:val="00701528"/>
    <w:rsid w:val="00701F86"/>
    <w:rsid w:val="007020B9"/>
    <w:rsid w:val="00702279"/>
    <w:rsid w:val="0070233C"/>
    <w:rsid w:val="00702383"/>
    <w:rsid w:val="0070265F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8B1"/>
    <w:rsid w:val="00703C79"/>
    <w:rsid w:val="00703CC1"/>
    <w:rsid w:val="00703D51"/>
    <w:rsid w:val="007040A9"/>
    <w:rsid w:val="007040AF"/>
    <w:rsid w:val="007045DD"/>
    <w:rsid w:val="00704695"/>
    <w:rsid w:val="0070473E"/>
    <w:rsid w:val="00704786"/>
    <w:rsid w:val="007049E8"/>
    <w:rsid w:val="007049F6"/>
    <w:rsid w:val="00704B0F"/>
    <w:rsid w:val="00704C9C"/>
    <w:rsid w:val="00704DB7"/>
    <w:rsid w:val="00704E07"/>
    <w:rsid w:val="00705181"/>
    <w:rsid w:val="0070527A"/>
    <w:rsid w:val="007052E3"/>
    <w:rsid w:val="00705339"/>
    <w:rsid w:val="00705369"/>
    <w:rsid w:val="00705538"/>
    <w:rsid w:val="0070558C"/>
    <w:rsid w:val="0070564D"/>
    <w:rsid w:val="00705885"/>
    <w:rsid w:val="00705A51"/>
    <w:rsid w:val="00705B2F"/>
    <w:rsid w:val="00705B81"/>
    <w:rsid w:val="00705C34"/>
    <w:rsid w:val="00705CC1"/>
    <w:rsid w:val="00705D94"/>
    <w:rsid w:val="00705DB1"/>
    <w:rsid w:val="00705E59"/>
    <w:rsid w:val="00706239"/>
    <w:rsid w:val="00706272"/>
    <w:rsid w:val="007063AF"/>
    <w:rsid w:val="0070648C"/>
    <w:rsid w:val="00706738"/>
    <w:rsid w:val="007068AC"/>
    <w:rsid w:val="007069A1"/>
    <w:rsid w:val="00706E07"/>
    <w:rsid w:val="00706EBE"/>
    <w:rsid w:val="00706F4E"/>
    <w:rsid w:val="00706F9A"/>
    <w:rsid w:val="007071D2"/>
    <w:rsid w:val="00707251"/>
    <w:rsid w:val="0070756D"/>
    <w:rsid w:val="007076F2"/>
    <w:rsid w:val="007077B5"/>
    <w:rsid w:val="007078AF"/>
    <w:rsid w:val="00707D5E"/>
    <w:rsid w:val="00707D79"/>
    <w:rsid w:val="00707E0E"/>
    <w:rsid w:val="0071003F"/>
    <w:rsid w:val="0071006A"/>
    <w:rsid w:val="0071014B"/>
    <w:rsid w:val="0071026B"/>
    <w:rsid w:val="007102B8"/>
    <w:rsid w:val="007104AB"/>
    <w:rsid w:val="00710549"/>
    <w:rsid w:val="00710676"/>
    <w:rsid w:val="00710841"/>
    <w:rsid w:val="00710A43"/>
    <w:rsid w:val="00710A9C"/>
    <w:rsid w:val="00710AA6"/>
    <w:rsid w:val="00710CA1"/>
    <w:rsid w:val="00710CB6"/>
    <w:rsid w:val="00710D99"/>
    <w:rsid w:val="00710EFC"/>
    <w:rsid w:val="0071119A"/>
    <w:rsid w:val="0071124B"/>
    <w:rsid w:val="007113DE"/>
    <w:rsid w:val="00711655"/>
    <w:rsid w:val="00711881"/>
    <w:rsid w:val="00711A72"/>
    <w:rsid w:val="00711AB4"/>
    <w:rsid w:val="00711AE2"/>
    <w:rsid w:val="00711BD9"/>
    <w:rsid w:val="00711BE8"/>
    <w:rsid w:val="00711D4D"/>
    <w:rsid w:val="00711D61"/>
    <w:rsid w:val="00711E9A"/>
    <w:rsid w:val="00711F91"/>
    <w:rsid w:val="0071244E"/>
    <w:rsid w:val="007125CC"/>
    <w:rsid w:val="007127B2"/>
    <w:rsid w:val="00712CAD"/>
    <w:rsid w:val="00712D85"/>
    <w:rsid w:val="00712D86"/>
    <w:rsid w:val="00712F07"/>
    <w:rsid w:val="00712F14"/>
    <w:rsid w:val="007130C2"/>
    <w:rsid w:val="0071329B"/>
    <w:rsid w:val="00713841"/>
    <w:rsid w:val="007138EF"/>
    <w:rsid w:val="007139BC"/>
    <w:rsid w:val="00713A24"/>
    <w:rsid w:val="00713D63"/>
    <w:rsid w:val="00713E2C"/>
    <w:rsid w:val="007142B9"/>
    <w:rsid w:val="007143FE"/>
    <w:rsid w:val="00714470"/>
    <w:rsid w:val="00714637"/>
    <w:rsid w:val="00714871"/>
    <w:rsid w:val="00714D92"/>
    <w:rsid w:val="00714ED0"/>
    <w:rsid w:val="0071519E"/>
    <w:rsid w:val="00715234"/>
    <w:rsid w:val="0071547E"/>
    <w:rsid w:val="0071548D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33"/>
    <w:rsid w:val="007160FE"/>
    <w:rsid w:val="0071617B"/>
    <w:rsid w:val="00716188"/>
    <w:rsid w:val="00716195"/>
    <w:rsid w:val="0071639A"/>
    <w:rsid w:val="0071639C"/>
    <w:rsid w:val="007163DF"/>
    <w:rsid w:val="007168CC"/>
    <w:rsid w:val="00716926"/>
    <w:rsid w:val="0071694A"/>
    <w:rsid w:val="00716957"/>
    <w:rsid w:val="007169CF"/>
    <w:rsid w:val="00716A14"/>
    <w:rsid w:val="00716A75"/>
    <w:rsid w:val="00716F47"/>
    <w:rsid w:val="00716FAA"/>
    <w:rsid w:val="007170E2"/>
    <w:rsid w:val="00717124"/>
    <w:rsid w:val="00717275"/>
    <w:rsid w:val="0071731F"/>
    <w:rsid w:val="00717424"/>
    <w:rsid w:val="00717781"/>
    <w:rsid w:val="00717C17"/>
    <w:rsid w:val="00717C77"/>
    <w:rsid w:val="00717CC8"/>
    <w:rsid w:val="00717DCA"/>
    <w:rsid w:val="00717DEF"/>
    <w:rsid w:val="00717E4A"/>
    <w:rsid w:val="00717E74"/>
    <w:rsid w:val="00717E77"/>
    <w:rsid w:val="00717E78"/>
    <w:rsid w:val="00717F39"/>
    <w:rsid w:val="0072006E"/>
    <w:rsid w:val="00720131"/>
    <w:rsid w:val="0072017B"/>
    <w:rsid w:val="00720183"/>
    <w:rsid w:val="0072030F"/>
    <w:rsid w:val="00720438"/>
    <w:rsid w:val="00720472"/>
    <w:rsid w:val="007205A0"/>
    <w:rsid w:val="007206CE"/>
    <w:rsid w:val="00720A0E"/>
    <w:rsid w:val="00720C66"/>
    <w:rsid w:val="00720D01"/>
    <w:rsid w:val="00720D55"/>
    <w:rsid w:val="00720F6A"/>
    <w:rsid w:val="00720F9F"/>
    <w:rsid w:val="00720FF1"/>
    <w:rsid w:val="00721005"/>
    <w:rsid w:val="00721053"/>
    <w:rsid w:val="007211D5"/>
    <w:rsid w:val="00721448"/>
    <w:rsid w:val="007214C4"/>
    <w:rsid w:val="00721674"/>
    <w:rsid w:val="00721842"/>
    <w:rsid w:val="00721B00"/>
    <w:rsid w:val="00721BCB"/>
    <w:rsid w:val="00721CE8"/>
    <w:rsid w:val="00721D8F"/>
    <w:rsid w:val="00721DC2"/>
    <w:rsid w:val="00721FB7"/>
    <w:rsid w:val="0072201C"/>
    <w:rsid w:val="00722122"/>
    <w:rsid w:val="007224E6"/>
    <w:rsid w:val="007225C9"/>
    <w:rsid w:val="0072260F"/>
    <w:rsid w:val="0072296F"/>
    <w:rsid w:val="00722C5C"/>
    <w:rsid w:val="00722C88"/>
    <w:rsid w:val="00722D45"/>
    <w:rsid w:val="00722F23"/>
    <w:rsid w:val="00722F8C"/>
    <w:rsid w:val="007230E8"/>
    <w:rsid w:val="007232A2"/>
    <w:rsid w:val="007232FD"/>
    <w:rsid w:val="0072341D"/>
    <w:rsid w:val="00723618"/>
    <w:rsid w:val="00723904"/>
    <w:rsid w:val="007239CC"/>
    <w:rsid w:val="00723A7E"/>
    <w:rsid w:val="00723C1D"/>
    <w:rsid w:val="00723F39"/>
    <w:rsid w:val="00724052"/>
    <w:rsid w:val="0072414A"/>
    <w:rsid w:val="0072468A"/>
    <w:rsid w:val="00724789"/>
    <w:rsid w:val="007247AA"/>
    <w:rsid w:val="007247DC"/>
    <w:rsid w:val="00724AF2"/>
    <w:rsid w:val="00724FB1"/>
    <w:rsid w:val="00725133"/>
    <w:rsid w:val="007252E4"/>
    <w:rsid w:val="00725350"/>
    <w:rsid w:val="0072550A"/>
    <w:rsid w:val="007256C0"/>
    <w:rsid w:val="00725720"/>
    <w:rsid w:val="00725775"/>
    <w:rsid w:val="0072585A"/>
    <w:rsid w:val="0072598C"/>
    <w:rsid w:val="00725CAC"/>
    <w:rsid w:val="00725F61"/>
    <w:rsid w:val="00726129"/>
    <w:rsid w:val="00726253"/>
    <w:rsid w:val="0072636A"/>
    <w:rsid w:val="0072657E"/>
    <w:rsid w:val="007267E0"/>
    <w:rsid w:val="007268A2"/>
    <w:rsid w:val="00726C89"/>
    <w:rsid w:val="00726DFE"/>
    <w:rsid w:val="00726EAE"/>
    <w:rsid w:val="007272DF"/>
    <w:rsid w:val="00727439"/>
    <w:rsid w:val="00727872"/>
    <w:rsid w:val="007278B1"/>
    <w:rsid w:val="007278DF"/>
    <w:rsid w:val="007278F5"/>
    <w:rsid w:val="00727C1F"/>
    <w:rsid w:val="00727EB1"/>
    <w:rsid w:val="00727FBB"/>
    <w:rsid w:val="007301F6"/>
    <w:rsid w:val="00730257"/>
    <w:rsid w:val="00730799"/>
    <w:rsid w:val="007308CA"/>
    <w:rsid w:val="00730990"/>
    <w:rsid w:val="00730A86"/>
    <w:rsid w:val="00730B4D"/>
    <w:rsid w:val="00730C02"/>
    <w:rsid w:val="00730C5E"/>
    <w:rsid w:val="00730DEA"/>
    <w:rsid w:val="00730F97"/>
    <w:rsid w:val="007310EB"/>
    <w:rsid w:val="00731379"/>
    <w:rsid w:val="00731518"/>
    <w:rsid w:val="007319B4"/>
    <w:rsid w:val="007319D5"/>
    <w:rsid w:val="00731E58"/>
    <w:rsid w:val="007320D2"/>
    <w:rsid w:val="00732150"/>
    <w:rsid w:val="00732268"/>
    <w:rsid w:val="00732285"/>
    <w:rsid w:val="007322C4"/>
    <w:rsid w:val="00732514"/>
    <w:rsid w:val="0073254A"/>
    <w:rsid w:val="00732CF5"/>
    <w:rsid w:val="00733393"/>
    <w:rsid w:val="007335EE"/>
    <w:rsid w:val="00733939"/>
    <w:rsid w:val="0073393D"/>
    <w:rsid w:val="00733BF0"/>
    <w:rsid w:val="00733C55"/>
    <w:rsid w:val="00733C9F"/>
    <w:rsid w:val="00733D43"/>
    <w:rsid w:val="00733FE7"/>
    <w:rsid w:val="007340D8"/>
    <w:rsid w:val="007341C6"/>
    <w:rsid w:val="00734358"/>
    <w:rsid w:val="00734369"/>
    <w:rsid w:val="00734391"/>
    <w:rsid w:val="007343D2"/>
    <w:rsid w:val="00734671"/>
    <w:rsid w:val="007346FC"/>
    <w:rsid w:val="007348CC"/>
    <w:rsid w:val="0073492C"/>
    <w:rsid w:val="00734969"/>
    <w:rsid w:val="007349DB"/>
    <w:rsid w:val="00734A72"/>
    <w:rsid w:val="00734B59"/>
    <w:rsid w:val="00734BD1"/>
    <w:rsid w:val="00734D40"/>
    <w:rsid w:val="00734E20"/>
    <w:rsid w:val="00735025"/>
    <w:rsid w:val="00735254"/>
    <w:rsid w:val="007355D9"/>
    <w:rsid w:val="00735B06"/>
    <w:rsid w:val="00735B87"/>
    <w:rsid w:val="00735C1F"/>
    <w:rsid w:val="007365B9"/>
    <w:rsid w:val="00736715"/>
    <w:rsid w:val="007367E7"/>
    <w:rsid w:val="00736837"/>
    <w:rsid w:val="0073686E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02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D79"/>
    <w:rsid w:val="00740EB5"/>
    <w:rsid w:val="00741130"/>
    <w:rsid w:val="00741263"/>
    <w:rsid w:val="0074136C"/>
    <w:rsid w:val="00741486"/>
    <w:rsid w:val="00741668"/>
    <w:rsid w:val="0074172A"/>
    <w:rsid w:val="007418AA"/>
    <w:rsid w:val="0074197A"/>
    <w:rsid w:val="00741D73"/>
    <w:rsid w:val="00741D79"/>
    <w:rsid w:val="00741E4A"/>
    <w:rsid w:val="00741F39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059"/>
    <w:rsid w:val="00743155"/>
    <w:rsid w:val="007431CD"/>
    <w:rsid w:val="00743295"/>
    <w:rsid w:val="00743382"/>
    <w:rsid w:val="00743459"/>
    <w:rsid w:val="00743C0D"/>
    <w:rsid w:val="007441FC"/>
    <w:rsid w:val="00744435"/>
    <w:rsid w:val="00744673"/>
    <w:rsid w:val="00744678"/>
    <w:rsid w:val="00744AB3"/>
    <w:rsid w:val="00744ACE"/>
    <w:rsid w:val="00744DF7"/>
    <w:rsid w:val="00744F2E"/>
    <w:rsid w:val="00745097"/>
    <w:rsid w:val="007450A1"/>
    <w:rsid w:val="0074520A"/>
    <w:rsid w:val="007452F4"/>
    <w:rsid w:val="00745339"/>
    <w:rsid w:val="0074568B"/>
    <w:rsid w:val="00745B24"/>
    <w:rsid w:val="007460E5"/>
    <w:rsid w:val="007461C4"/>
    <w:rsid w:val="0074627B"/>
    <w:rsid w:val="00746499"/>
    <w:rsid w:val="00746550"/>
    <w:rsid w:val="0074689E"/>
    <w:rsid w:val="00746935"/>
    <w:rsid w:val="00746A42"/>
    <w:rsid w:val="00746B65"/>
    <w:rsid w:val="00746B79"/>
    <w:rsid w:val="00746D1B"/>
    <w:rsid w:val="00746EFD"/>
    <w:rsid w:val="007472D5"/>
    <w:rsid w:val="00747354"/>
    <w:rsid w:val="007474EF"/>
    <w:rsid w:val="007476AC"/>
    <w:rsid w:val="00747712"/>
    <w:rsid w:val="0074779B"/>
    <w:rsid w:val="00747A49"/>
    <w:rsid w:val="00747C40"/>
    <w:rsid w:val="00747F6B"/>
    <w:rsid w:val="007501BE"/>
    <w:rsid w:val="007502A7"/>
    <w:rsid w:val="007502E7"/>
    <w:rsid w:val="00750414"/>
    <w:rsid w:val="0075044B"/>
    <w:rsid w:val="00750473"/>
    <w:rsid w:val="007504DA"/>
    <w:rsid w:val="00750589"/>
    <w:rsid w:val="007508BE"/>
    <w:rsid w:val="00750AD1"/>
    <w:rsid w:val="00750EC8"/>
    <w:rsid w:val="00750ECE"/>
    <w:rsid w:val="00750F67"/>
    <w:rsid w:val="007513B4"/>
    <w:rsid w:val="00751535"/>
    <w:rsid w:val="00751563"/>
    <w:rsid w:val="00751922"/>
    <w:rsid w:val="00751B1C"/>
    <w:rsid w:val="00751C19"/>
    <w:rsid w:val="00751CF6"/>
    <w:rsid w:val="00751F43"/>
    <w:rsid w:val="00752026"/>
    <w:rsid w:val="007520E7"/>
    <w:rsid w:val="007524F1"/>
    <w:rsid w:val="00752716"/>
    <w:rsid w:val="00752892"/>
    <w:rsid w:val="00752A5A"/>
    <w:rsid w:val="00753221"/>
    <w:rsid w:val="007532DB"/>
    <w:rsid w:val="00753468"/>
    <w:rsid w:val="00753632"/>
    <w:rsid w:val="00753753"/>
    <w:rsid w:val="007537AA"/>
    <w:rsid w:val="0075395C"/>
    <w:rsid w:val="00753994"/>
    <w:rsid w:val="00753C07"/>
    <w:rsid w:val="00753D19"/>
    <w:rsid w:val="00753F96"/>
    <w:rsid w:val="0075406D"/>
    <w:rsid w:val="00754099"/>
    <w:rsid w:val="0075468C"/>
    <w:rsid w:val="007547FD"/>
    <w:rsid w:val="007548F7"/>
    <w:rsid w:val="0075493C"/>
    <w:rsid w:val="00754958"/>
    <w:rsid w:val="00754BB2"/>
    <w:rsid w:val="00754C06"/>
    <w:rsid w:val="00754CC1"/>
    <w:rsid w:val="00754D6E"/>
    <w:rsid w:val="00754F4B"/>
    <w:rsid w:val="00755408"/>
    <w:rsid w:val="007555A4"/>
    <w:rsid w:val="0075584B"/>
    <w:rsid w:val="0075591F"/>
    <w:rsid w:val="00755BA0"/>
    <w:rsid w:val="00755D2A"/>
    <w:rsid w:val="00755DD9"/>
    <w:rsid w:val="00755EAC"/>
    <w:rsid w:val="007561AE"/>
    <w:rsid w:val="007561B3"/>
    <w:rsid w:val="007561CF"/>
    <w:rsid w:val="007561D9"/>
    <w:rsid w:val="007562A2"/>
    <w:rsid w:val="007563EC"/>
    <w:rsid w:val="00756423"/>
    <w:rsid w:val="00756571"/>
    <w:rsid w:val="00756781"/>
    <w:rsid w:val="00756B36"/>
    <w:rsid w:val="00756B91"/>
    <w:rsid w:val="00756CEF"/>
    <w:rsid w:val="00756D37"/>
    <w:rsid w:val="00756EF6"/>
    <w:rsid w:val="00756FD4"/>
    <w:rsid w:val="00757032"/>
    <w:rsid w:val="0075713B"/>
    <w:rsid w:val="0075748D"/>
    <w:rsid w:val="0075748F"/>
    <w:rsid w:val="00757711"/>
    <w:rsid w:val="007577A1"/>
    <w:rsid w:val="0075799D"/>
    <w:rsid w:val="00757BDB"/>
    <w:rsid w:val="00757CD5"/>
    <w:rsid w:val="00757EF4"/>
    <w:rsid w:val="00760043"/>
    <w:rsid w:val="007600AE"/>
    <w:rsid w:val="007601A2"/>
    <w:rsid w:val="00760578"/>
    <w:rsid w:val="0076060E"/>
    <w:rsid w:val="007607EE"/>
    <w:rsid w:val="00760A0E"/>
    <w:rsid w:val="00760C66"/>
    <w:rsid w:val="00760CB4"/>
    <w:rsid w:val="00760E55"/>
    <w:rsid w:val="00761123"/>
    <w:rsid w:val="007615ED"/>
    <w:rsid w:val="00761687"/>
    <w:rsid w:val="00761A35"/>
    <w:rsid w:val="00761D91"/>
    <w:rsid w:val="00761DF1"/>
    <w:rsid w:val="00761EF0"/>
    <w:rsid w:val="00761F3D"/>
    <w:rsid w:val="0076216E"/>
    <w:rsid w:val="0076219A"/>
    <w:rsid w:val="007622BE"/>
    <w:rsid w:val="007624CD"/>
    <w:rsid w:val="007625BD"/>
    <w:rsid w:val="00762844"/>
    <w:rsid w:val="00762A1D"/>
    <w:rsid w:val="00762A46"/>
    <w:rsid w:val="00762A71"/>
    <w:rsid w:val="00762AF9"/>
    <w:rsid w:val="00762BF5"/>
    <w:rsid w:val="00762D47"/>
    <w:rsid w:val="00762FFA"/>
    <w:rsid w:val="007632E0"/>
    <w:rsid w:val="00763482"/>
    <w:rsid w:val="007637E8"/>
    <w:rsid w:val="007638CF"/>
    <w:rsid w:val="00763945"/>
    <w:rsid w:val="00763A7A"/>
    <w:rsid w:val="00763AB2"/>
    <w:rsid w:val="00764125"/>
    <w:rsid w:val="007641EF"/>
    <w:rsid w:val="007642B3"/>
    <w:rsid w:val="00764318"/>
    <w:rsid w:val="0076436E"/>
    <w:rsid w:val="007644A6"/>
    <w:rsid w:val="00764586"/>
    <w:rsid w:val="007645E0"/>
    <w:rsid w:val="00764919"/>
    <w:rsid w:val="0076491B"/>
    <w:rsid w:val="00764D03"/>
    <w:rsid w:val="00764D0E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93A"/>
    <w:rsid w:val="007659D4"/>
    <w:rsid w:val="00765B13"/>
    <w:rsid w:val="00765B42"/>
    <w:rsid w:val="00765CA0"/>
    <w:rsid w:val="00765E6E"/>
    <w:rsid w:val="00765EA7"/>
    <w:rsid w:val="00765F2D"/>
    <w:rsid w:val="0076622B"/>
    <w:rsid w:val="0076637F"/>
    <w:rsid w:val="00766558"/>
    <w:rsid w:val="0076657A"/>
    <w:rsid w:val="00766589"/>
    <w:rsid w:val="00766759"/>
    <w:rsid w:val="00766812"/>
    <w:rsid w:val="0076690C"/>
    <w:rsid w:val="00766A70"/>
    <w:rsid w:val="00766B7E"/>
    <w:rsid w:val="00766CA7"/>
    <w:rsid w:val="00766E79"/>
    <w:rsid w:val="00766EDB"/>
    <w:rsid w:val="00766FC4"/>
    <w:rsid w:val="007670F5"/>
    <w:rsid w:val="00767532"/>
    <w:rsid w:val="0076769F"/>
    <w:rsid w:val="00767C9D"/>
    <w:rsid w:val="00767CAE"/>
    <w:rsid w:val="00767E52"/>
    <w:rsid w:val="00767FA2"/>
    <w:rsid w:val="0077038D"/>
    <w:rsid w:val="00770548"/>
    <w:rsid w:val="007705B3"/>
    <w:rsid w:val="0077071E"/>
    <w:rsid w:val="00770930"/>
    <w:rsid w:val="00770A57"/>
    <w:rsid w:val="00770C35"/>
    <w:rsid w:val="00770E18"/>
    <w:rsid w:val="00770E7C"/>
    <w:rsid w:val="00770F10"/>
    <w:rsid w:val="00771613"/>
    <w:rsid w:val="007717C6"/>
    <w:rsid w:val="00771874"/>
    <w:rsid w:val="007718CF"/>
    <w:rsid w:val="00771951"/>
    <w:rsid w:val="00771A19"/>
    <w:rsid w:val="00771DBF"/>
    <w:rsid w:val="00771DDF"/>
    <w:rsid w:val="00771EFE"/>
    <w:rsid w:val="007720F8"/>
    <w:rsid w:val="0077235C"/>
    <w:rsid w:val="007725A9"/>
    <w:rsid w:val="0077265C"/>
    <w:rsid w:val="00772722"/>
    <w:rsid w:val="00772726"/>
    <w:rsid w:val="00772881"/>
    <w:rsid w:val="0077295A"/>
    <w:rsid w:val="00772B2C"/>
    <w:rsid w:val="00772C00"/>
    <w:rsid w:val="00772D74"/>
    <w:rsid w:val="00772D9A"/>
    <w:rsid w:val="00772EF7"/>
    <w:rsid w:val="00773171"/>
    <w:rsid w:val="007732E1"/>
    <w:rsid w:val="0077373D"/>
    <w:rsid w:val="007737B0"/>
    <w:rsid w:val="00773839"/>
    <w:rsid w:val="00773B86"/>
    <w:rsid w:val="00773B8D"/>
    <w:rsid w:val="00773E08"/>
    <w:rsid w:val="00773FBE"/>
    <w:rsid w:val="00774015"/>
    <w:rsid w:val="007740C1"/>
    <w:rsid w:val="00774151"/>
    <w:rsid w:val="007741F4"/>
    <w:rsid w:val="0077426A"/>
    <w:rsid w:val="007742AA"/>
    <w:rsid w:val="007744A4"/>
    <w:rsid w:val="00774633"/>
    <w:rsid w:val="00774694"/>
    <w:rsid w:val="00774935"/>
    <w:rsid w:val="00774AFB"/>
    <w:rsid w:val="00774B7F"/>
    <w:rsid w:val="00774F71"/>
    <w:rsid w:val="00775000"/>
    <w:rsid w:val="00775026"/>
    <w:rsid w:val="00775088"/>
    <w:rsid w:val="007750A3"/>
    <w:rsid w:val="0077521A"/>
    <w:rsid w:val="00775250"/>
    <w:rsid w:val="00775343"/>
    <w:rsid w:val="007755FD"/>
    <w:rsid w:val="00775C18"/>
    <w:rsid w:val="00775C8A"/>
    <w:rsid w:val="00775D69"/>
    <w:rsid w:val="00776195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02E"/>
    <w:rsid w:val="0077712D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10"/>
    <w:rsid w:val="0078024B"/>
    <w:rsid w:val="00780279"/>
    <w:rsid w:val="0078030F"/>
    <w:rsid w:val="007803EF"/>
    <w:rsid w:val="0078040E"/>
    <w:rsid w:val="007809CE"/>
    <w:rsid w:val="00780CDF"/>
    <w:rsid w:val="0078100C"/>
    <w:rsid w:val="0078106A"/>
    <w:rsid w:val="007810B3"/>
    <w:rsid w:val="00781503"/>
    <w:rsid w:val="00781705"/>
    <w:rsid w:val="00781864"/>
    <w:rsid w:val="007818EE"/>
    <w:rsid w:val="0078196D"/>
    <w:rsid w:val="00781B6F"/>
    <w:rsid w:val="00781C36"/>
    <w:rsid w:val="00781CB3"/>
    <w:rsid w:val="00781D03"/>
    <w:rsid w:val="0078201A"/>
    <w:rsid w:val="00782267"/>
    <w:rsid w:val="0078232A"/>
    <w:rsid w:val="00782353"/>
    <w:rsid w:val="007823CB"/>
    <w:rsid w:val="00782491"/>
    <w:rsid w:val="0078271B"/>
    <w:rsid w:val="0078284C"/>
    <w:rsid w:val="0078288E"/>
    <w:rsid w:val="0078290B"/>
    <w:rsid w:val="00782F25"/>
    <w:rsid w:val="00782F3E"/>
    <w:rsid w:val="00783156"/>
    <w:rsid w:val="0078333C"/>
    <w:rsid w:val="00783397"/>
    <w:rsid w:val="00783641"/>
    <w:rsid w:val="0078387F"/>
    <w:rsid w:val="0078394A"/>
    <w:rsid w:val="00783AA4"/>
    <w:rsid w:val="00783AF4"/>
    <w:rsid w:val="00783B27"/>
    <w:rsid w:val="00783B8A"/>
    <w:rsid w:val="00783EB7"/>
    <w:rsid w:val="00783F6F"/>
    <w:rsid w:val="0078420C"/>
    <w:rsid w:val="00784361"/>
    <w:rsid w:val="007844D6"/>
    <w:rsid w:val="0078483E"/>
    <w:rsid w:val="00784931"/>
    <w:rsid w:val="007849F8"/>
    <w:rsid w:val="00784CDD"/>
    <w:rsid w:val="00784DBD"/>
    <w:rsid w:val="00784FF6"/>
    <w:rsid w:val="00785126"/>
    <w:rsid w:val="0078516C"/>
    <w:rsid w:val="0078516D"/>
    <w:rsid w:val="007851B8"/>
    <w:rsid w:val="007852B6"/>
    <w:rsid w:val="007854A7"/>
    <w:rsid w:val="0078555D"/>
    <w:rsid w:val="007855B7"/>
    <w:rsid w:val="007855F2"/>
    <w:rsid w:val="0078599C"/>
    <w:rsid w:val="007859EF"/>
    <w:rsid w:val="00785A63"/>
    <w:rsid w:val="00785CAF"/>
    <w:rsid w:val="00785E85"/>
    <w:rsid w:val="0078614E"/>
    <w:rsid w:val="007861F6"/>
    <w:rsid w:val="0078635A"/>
    <w:rsid w:val="00786394"/>
    <w:rsid w:val="007863BA"/>
    <w:rsid w:val="00786457"/>
    <w:rsid w:val="00786671"/>
    <w:rsid w:val="00786AB4"/>
    <w:rsid w:val="00786C25"/>
    <w:rsid w:val="00787296"/>
    <w:rsid w:val="007874C6"/>
    <w:rsid w:val="007875A0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87F20"/>
    <w:rsid w:val="00790153"/>
    <w:rsid w:val="007902E0"/>
    <w:rsid w:val="00790513"/>
    <w:rsid w:val="0079063B"/>
    <w:rsid w:val="00790746"/>
    <w:rsid w:val="0079079F"/>
    <w:rsid w:val="007907C4"/>
    <w:rsid w:val="00790A2E"/>
    <w:rsid w:val="00790B89"/>
    <w:rsid w:val="00790C03"/>
    <w:rsid w:val="00790E2B"/>
    <w:rsid w:val="0079117D"/>
    <w:rsid w:val="007911E5"/>
    <w:rsid w:val="007913E9"/>
    <w:rsid w:val="0079160D"/>
    <w:rsid w:val="00791930"/>
    <w:rsid w:val="00791AD0"/>
    <w:rsid w:val="00791D69"/>
    <w:rsid w:val="00791FC8"/>
    <w:rsid w:val="00792050"/>
    <w:rsid w:val="007920FE"/>
    <w:rsid w:val="007922F6"/>
    <w:rsid w:val="0079247B"/>
    <w:rsid w:val="0079249C"/>
    <w:rsid w:val="00792581"/>
    <w:rsid w:val="007927AA"/>
    <w:rsid w:val="00792D72"/>
    <w:rsid w:val="007930B7"/>
    <w:rsid w:val="00793178"/>
    <w:rsid w:val="0079317B"/>
    <w:rsid w:val="00793293"/>
    <w:rsid w:val="007933E1"/>
    <w:rsid w:val="00793515"/>
    <w:rsid w:val="0079352E"/>
    <w:rsid w:val="007936C6"/>
    <w:rsid w:val="00793717"/>
    <w:rsid w:val="00793A45"/>
    <w:rsid w:val="00793BAA"/>
    <w:rsid w:val="00793EC6"/>
    <w:rsid w:val="00793F2C"/>
    <w:rsid w:val="0079413D"/>
    <w:rsid w:val="00794587"/>
    <w:rsid w:val="00794784"/>
    <w:rsid w:val="00794841"/>
    <w:rsid w:val="007948BC"/>
    <w:rsid w:val="00794B1E"/>
    <w:rsid w:val="00794C03"/>
    <w:rsid w:val="00794D18"/>
    <w:rsid w:val="00794F41"/>
    <w:rsid w:val="00794F44"/>
    <w:rsid w:val="007951A4"/>
    <w:rsid w:val="0079554A"/>
    <w:rsid w:val="00795963"/>
    <w:rsid w:val="00795967"/>
    <w:rsid w:val="00795AA5"/>
    <w:rsid w:val="00795C8A"/>
    <w:rsid w:val="00795CD1"/>
    <w:rsid w:val="00795E87"/>
    <w:rsid w:val="00795FE8"/>
    <w:rsid w:val="00796042"/>
    <w:rsid w:val="0079610F"/>
    <w:rsid w:val="0079632A"/>
    <w:rsid w:val="0079692F"/>
    <w:rsid w:val="00796AB8"/>
    <w:rsid w:val="00796EE7"/>
    <w:rsid w:val="0079700D"/>
    <w:rsid w:val="007970ED"/>
    <w:rsid w:val="00797418"/>
    <w:rsid w:val="007974F3"/>
    <w:rsid w:val="0079765B"/>
    <w:rsid w:val="0079771C"/>
    <w:rsid w:val="007978B9"/>
    <w:rsid w:val="0079795B"/>
    <w:rsid w:val="00797B3E"/>
    <w:rsid w:val="00797B4B"/>
    <w:rsid w:val="00797C7F"/>
    <w:rsid w:val="00797DC3"/>
    <w:rsid w:val="00797E06"/>
    <w:rsid w:val="00797F2B"/>
    <w:rsid w:val="007A00B0"/>
    <w:rsid w:val="007A0141"/>
    <w:rsid w:val="007A0359"/>
    <w:rsid w:val="007A03BA"/>
    <w:rsid w:val="007A0894"/>
    <w:rsid w:val="007A08AA"/>
    <w:rsid w:val="007A08E1"/>
    <w:rsid w:val="007A0DBA"/>
    <w:rsid w:val="007A12AE"/>
    <w:rsid w:val="007A141E"/>
    <w:rsid w:val="007A1546"/>
    <w:rsid w:val="007A1775"/>
    <w:rsid w:val="007A178E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7C6"/>
    <w:rsid w:val="007A286D"/>
    <w:rsid w:val="007A297A"/>
    <w:rsid w:val="007A2CFF"/>
    <w:rsid w:val="007A302F"/>
    <w:rsid w:val="007A31BB"/>
    <w:rsid w:val="007A332F"/>
    <w:rsid w:val="007A363C"/>
    <w:rsid w:val="007A3719"/>
    <w:rsid w:val="007A37C1"/>
    <w:rsid w:val="007A3832"/>
    <w:rsid w:val="007A3888"/>
    <w:rsid w:val="007A3A04"/>
    <w:rsid w:val="007A3A4C"/>
    <w:rsid w:val="007A3A8E"/>
    <w:rsid w:val="007A3AA6"/>
    <w:rsid w:val="007A3BA2"/>
    <w:rsid w:val="007A3FA2"/>
    <w:rsid w:val="007A3FDE"/>
    <w:rsid w:val="007A40DB"/>
    <w:rsid w:val="007A437F"/>
    <w:rsid w:val="007A4850"/>
    <w:rsid w:val="007A488A"/>
    <w:rsid w:val="007A48F2"/>
    <w:rsid w:val="007A4935"/>
    <w:rsid w:val="007A49B4"/>
    <w:rsid w:val="007A50FA"/>
    <w:rsid w:val="007A5367"/>
    <w:rsid w:val="007A547A"/>
    <w:rsid w:val="007A569E"/>
    <w:rsid w:val="007A5816"/>
    <w:rsid w:val="007A582E"/>
    <w:rsid w:val="007A5976"/>
    <w:rsid w:val="007A5978"/>
    <w:rsid w:val="007A59BC"/>
    <w:rsid w:val="007A5D63"/>
    <w:rsid w:val="007A5DB6"/>
    <w:rsid w:val="007A5DD3"/>
    <w:rsid w:val="007A6062"/>
    <w:rsid w:val="007A6457"/>
    <w:rsid w:val="007A6482"/>
    <w:rsid w:val="007A64EA"/>
    <w:rsid w:val="007A6814"/>
    <w:rsid w:val="007A6970"/>
    <w:rsid w:val="007A6C7C"/>
    <w:rsid w:val="007A6F78"/>
    <w:rsid w:val="007A6F86"/>
    <w:rsid w:val="007A701B"/>
    <w:rsid w:val="007A70DF"/>
    <w:rsid w:val="007A75E2"/>
    <w:rsid w:val="007A794F"/>
    <w:rsid w:val="007A7980"/>
    <w:rsid w:val="007A7A5F"/>
    <w:rsid w:val="007A7C0D"/>
    <w:rsid w:val="007A7E8E"/>
    <w:rsid w:val="007B0169"/>
    <w:rsid w:val="007B0175"/>
    <w:rsid w:val="007B02A3"/>
    <w:rsid w:val="007B069E"/>
    <w:rsid w:val="007B0A41"/>
    <w:rsid w:val="007B0A4E"/>
    <w:rsid w:val="007B0A7E"/>
    <w:rsid w:val="007B0B10"/>
    <w:rsid w:val="007B0B25"/>
    <w:rsid w:val="007B0B73"/>
    <w:rsid w:val="007B0E1C"/>
    <w:rsid w:val="007B0E5E"/>
    <w:rsid w:val="007B0EA8"/>
    <w:rsid w:val="007B1159"/>
    <w:rsid w:val="007B1318"/>
    <w:rsid w:val="007B17BD"/>
    <w:rsid w:val="007B1B15"/>
    <w:rsid w:val="007B1E51"/>
    <w:rsid w:val="007B1FA0"/>
    <w:rsid w:val="007B200F"/>
    <w:rsid w:val="007B2543"/>
    <w:rsid w:val="007B25AC"/>
    <w:rsid w:val="007B2BF0"/>
    <w:rsid w:val="007B2CAA"/>
    <w:rsid w:val="007B2EAF"/>
    <w:rsid w:val="007B31F3"/>
    <w:rsid w:val="007B324F"/>
    <w:rsid w:val="007B34F4"/>
    <w:rsid w:val="007B351B"/>
    <w:rsid w:val="007B3549"/>
    <w:rsid w:val="007B377F"/>
    <w:rsid w:val="007B3880"/>
    <w:rsid w:val="007B38DF"/>
    <w:rsid w:val="007B3A09"/>
    <w:rsid w:val="007B3BCA"/>
    <w:rsid w:val="007B3C3B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AE7"/>
    <w:rsid w:val="007B4DAD"/>
    <w:rsid w:val="007B5133"/>
    <w:rsid w:val="007B5146"/>
    <w:rsid w:val="007B56C5"/>
    <w:rsid w:val="007B56F6"/>
    <w:rsid w:val="007B5EBA"/>
    <w:rsid w:val="007B61E8"/>
    <w:rsid w:val="007B6383"/>
    <w:rsid w:val="007B666B"/>
    <w:rsid w:val="007B68B3"/>
    <w:rsid w:val="007B697C"/>
    <w:rsid w:val="007B6990"/>
    <w:rsid w:val="007B6A18"/>
    <w:rsid w:val="007B6B0C"/>
    <w:rsid w:val="007B6BD9"/>
    <w:rsid w:val="007B6E7B"/>
    <w:rsid w:val="007B6F95"/>
    <w:rsid w:val="007B7114"/>
    <w:rsid w:val="007B7377"/>
    <w:rsid w:val="007B74D9"/>
    <w:rsid w:val="007B751C"/>
    <w:rsid w:val="007B76D3"/>
    <w:rsid w:val="007B79B7"/>
    <w:rsid w:val="007B7AF2"/>
    <w:rsid w:val="007B7CC8"/>
    <w:rsid w:val="007B7DA1"/>
    <w:rsid w:val="007B7F8F"/>
    <w:rsid w:val="007C031C"/>
    <w:rsid w:val="007C0416"/>
    <w:rsid w:val="007C0530"/>
    <w:rsid w:val="007C0618"/>
    <w:rsid w:val="007C062C"/>
    <w:rsid w:val="007C06E7"/>
    <w:rsid w:val="007C06EA"/>
    <w:rsid w:val="007C0A27"/>
    <w:rsid w:val="007C0ECD"/>
    <w:rsid w:val="007C0F3A"/>
    <w:rsid w:val="007C0FA3"/>
    <w:rsid w:val="007C10AA"/>
    <w:rsid w:val="007C187D"/>
    <w:rsid w:val="007C1A22"/>
    <w:rsid w:val="007C1C68"/>
    <w:rsid w:val="007C1FAB"/>
    <w:rsid w:val="007C1FBD"/>
    <w:rsid w:val="007C208F"/>
    <w:rsid w:val="007C218E"/>
    <w:rsid w:val="007C22B7"/>
    <w:rsid w:val="007C24B0"/>
    <w:rsid w:val="007C25A5"/>
    <w:rsid w:val="007C25C4"/>
    <w:rsid w:val="007C25D3"/>
    <w:rsid w:val="007C26DA"/>
    <w:rsid w:val="007C2718"/>
    <w:rsid w:val="007C27E3"/>
    <w:rsid w:val="007C2933"/>
    <w:rsid w:val="007C2966"/>
    <w:rsid w:val="007C2A69"/>
    <w:rsid w:val="007C2AB9"/>
    <w:rsid w:val="007C2B5C"/>
    <w:rsid w:val="007C2BC5"/>
    <w:rsid w:val="007C2C3B"/>
    <w:rsid w:val="007C3177"/>
    <w:rsid w:val="007C32E5"/>
    <w:rsid w:val="007C3306"/>
    <w:rsid w:val="007C359B"/>
    <w:rsid w:val="007C363D"/>
    <w:rsid w:val="007C3716"/>
    <w:rsid w:val="007C3866"/>
    <w:rsid w:val="007C3A63"/>
    <w:rsid w:val="007C3A79"/>
    <w:rsid w:val="007C3E7F"/>
    <w:rsid w:val="007C4196"/>
    <w:rsid w:val="007C438D"/>
    <w:rsid w:val="007C43D2"/>
    <w:rsid w:val="007C4454"/>
    <w:rsid w:val="007C468B"/>
    <w:rsid w:val="007C489F"/>
    <w:rsid w:val="007C49A6"/>
    <w:rsid w:val="007C4A08"/>
    <w:rsid w:val="007C4A23"/>
    <w:rsid w:val="007C4B96"/>
    <w:rsid w:val="007C4CA2"/>
    <w:rsid w:val="007C4DD5"/>
    <w:rsid w:val="007C4E87"/>
    <w:rsid w:val="007C565A"/>
    <w:rsid w:val="007C5B0E"/>
    <w:rsid w:val="007C5B4F"/>
    <w:rsid w:val="007C5BD3"/>
    <w:rsid w:val="007C60A0"/>
    <w:rsid w:val="007C614F"/>
    <w:rsid w:val="007C619F"/>
    <w:rsid w:val="007C6295"/>
    <w:rsid w:val="007C6322"/>
    <w:rsid w:val="007C6496"/>
    <w:rsid w:val="007C654B"/>
    <w:rsid w:val="007C6758"/>
    <w:rsid w:val="007C678E"/>
    <w:rsid w:val="007C68D9"/>
    <w:rsid w:val="007C68F4"/>
    <w:rsid w:val="007C6B94"/>
    <w:rsid w:val="007C6BE2"/>
    <w:rsid w:val="007C6CC2"/>
    <w:rsid w:val="007C7249"/>
    <w:rsid w:val="007C7512"/>
    <w:rsid w:val="007C78C7"/>
    <w:rsid w:val="007C7B8A"/>
    <w:rsid w:val="007C7C12"/>
    <w:rsid w:val="007C7E62"/>
    <w:rsid w:val="007C7F99"/>
    <w:rsid w:val="007D007E"/>
    <w:rsid w:val="007D00B0"/>
    <w:rsid w:val="007D0352"/>
    <w:rsid w:val="007D05D2"/>
    <w:rsid w:val="007D077C"/>
    <w:rsid w:val="007D07D6"/>
    <w:rsid w:val="007D07F0"/>
    <w:rsid w:val="007D080A"/>
    <w:rsid w:val="007D084E"/>
    <w:rsid w:val="007D0A0B"/>
    <w:rsid w:val="007D0CE5"/>
    <w:rsid w:val="007D0EC5"/>
    <w:rsid w:val="007D1361"/>
    <w:rsid w:val="007D1515"/>
    <w:rsid w:val="007D1573"/>
    <w:rsid w:val="007D15EA"/>
    <w:rsid w:val="007D16FE"/>
    <w:rsid w:val="007D174C"/>
    <w:rsid w:val="007D1CC8"/>
    <w:rsid w:val="007D1D72"/>
    <w:rsid w:val="007D1D84"/>
    <w:rsid w:val="007D1DB9"/>
    <w:rsid w:val="007D1F2E"/>
    <w:rsid w:val="007D1F31"/>
    <w:rsid w:val="007D20E3"/>
    <w:rsid w:val="007D2333"/>
    <w:rsid w:val="007D2336"/>
    <w:rsid w:val="007D25ED"/>
    <w:rsid w:val="007D25FF"/>
    <w:rsid w:val="007D28CF"/>
    <w:rsid w:val="007D2964"/>
    <w:rsid w:val="007D29AC"/>
    <w:rsid w:val="007D2A62"/>
    <w:rsid w:val="007D2AC9"/>
    <w:rsid w:val="007D2DCC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3F4E"/>
    <w:rsid w:val="007D40B6"/>
    <w:rsid w:val="007D4155"/>
    <w:rsid w:val="007D42C4"/>
    <w:rsid w:val="007D4359"/>
    <w:rsid w:val="007D436D"/>
    <w:rsid w:val="007D44E1"/>
    <w:rsid w:val="007D4503"/>
    <w:rsid w:val="007D4590"/>
    <w:rsid w:val="007D499D"/>
    <w:rsid w:val="007D4E87"/>
    <w:rsid w:val="007D4F79"/>
    <w:rsid w:val="007D4F81"/>
    <w:rsid w:val="007D50FE"/>
    <w:rsid w:val="007D5286"/>
    <w:rsid w:val="007D53A9"/>
    <w:rsid w:val="007D545B"/>
    <w:rsid w:val="007D558C"/>
    <w:rsid w:val="007D565C"/>
    <w:rsid w:val="007D58DB"/>
    <w:rsid w:val="007D596E"/>
    <w:rsid w:val="007D59BB"/>
    <w:rsid w:val="007D5A73"/>
    <w:rsid w:val="007D5D78"/>
    <w:rsid w:val="007D5DD4"/>
    <w:rsid w:val="007D6441"/>
    <w:rsid w:val="007D651A"/>
    <w:rsid w:val="007D662B"/>
    <w:rsid w:val="007D6775"/>
    <w:rsid w:val="007D6D7E"/>
    <w:rsid w:val="007D6F12"/>
    <w:rsid w:val="007D70B0"/>
    <w:rsid w:val="007D7112"/>
    <w:rsid w:val="007D715A"/>
    <w:rsid w:val="007D72CC"/>
    <w:rsid w:val="007D737B"/>
    <w:rsid w:val="007D73AE"/>
    <w:rsid w:val="007D7516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2E9"/>
    <w:rsid w:val="007E0436"/>
    <w:rsid w:val="007E063B"/>
    <w:rsid w:val="007E079D"/>
    <w:rsid w:val="007E07AA"/>
    <w:rsid w:val="007E09DF"/>
    <w:rsid w:val="007E0A2B"/>
    <w:rsid w:val="007E0B47"/>
    <w:rsid w:val="007E0C2B"/>
    <w:rsid w:val="007E0D16"/>
    <w:rsid w:val="007E10E7"/>
    <w:rsid w:val="007E15A1"/>
    <w:rsid w:val="007E16C6"/>
    <w:rsid w:val="007E19C2"/>
    <w:rsid w:val="007E1B1F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26D"/>
    <w:rsid w:val="007E42A7"/>
    <w:rsid w:val="007E472C"/>
    <w:rsid w:val="007E47B9"/>
    <w:rsid w:val="007E480F"/>
    <w:rsid w:val="007E4A23"/>
    <w:rsid w:val="007E4BF4"/>
    <w:rsid w:val="007E4D36"/>
    <w:rsid w:val="007E4DB9"/>
    <w:rsid w:val="007E5228"/>
    <w:rsid w:val="007E558E"/>
    <w:rsid w:val="007E55F4"/>
    <w:rsid w:val="007E5A13"/>
    <w:rsid w:val="007E5B37"/>
    <w:rsid w:val="007E5BFB"/>
    <w:rsid w:val="007E6002"/>
    <w:rsid w:val="007E6054"/>
    <w:rsid w:val="007E63AD"/>
    <w:rsid w:val="007E668B"/>
    <w:rsid w:val="007E67C4"/>
    <w:rsid w:val="007E6A40"/>
    <w:rsid w:val="007E6A56"/>
    <w:rsid w:val="007E6AEE"/>
    <w:rsid w:val="007E6B2B"/>
    <w:rsid w:val="007E6B4F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9BD"/>
    <w:rsid w:val="007E7A7C"/>
    <w:rsid w:val="007E7DEE"/>
    <w:rsid w:val="007E7F2D"/>
    <w:rsid w:val="007F00BA"/>
    <w:rsid w:val="007F010D"/>
    <w:rsid w:val="007F0111"/>
    <w:rsid w:val="007F03D3"/>
    <w:rsid w:val="007F046C"/>
    <w:rsid w:val="007F048A"/>
    <w:rsid w:val="007F0548"/>
    <w:rsid w:val="007F07C0"/>
    <w:rsid w:val="007F0848"/>
    <w:rsid w:val="007F0991"/>
    <w:rsid w:val="007F0A91"/>
    <w:rsid w:val="007F0C20"/>
    <w:rsid w:val="007F0F98"/>
    <w:rsid w:val="007F157B"/>
    <w:rsid w:val="007F179B"/>
    <w:rsid w:val="007F17F6"/>
    <w:rsid w:val="007F1871"/>
    <w:rsid w:val="007F1A00"/>
    <w:rsid w:val="007F1BD8"/>
    <w:rsid w:val="007F1EC8"/>
    <w:rsid w:val="007F246D"/>
    <w:rsid w:val="007F24DA"/>
    <w:rsid w:val="007F27D4"/>
    <w:rsid w:val="007F2839"/>
    <w:rsid w:val="007F296C"/>
    <w:rsid w:val="007F2A7A"/>
    <w:rsid w:val="007F2C45"/>
    <w:rsid w:val="007F2D2F"/>
    <w:rsid w:val="007F2ED7"/>
    <w:rsid w:val="007F2F38"/>
    <w:rsid w:val="007F2F93"/>
    <w:rsid w:val="007F3144"/>
    <w:rsid w:val="007F3239"/>
    <w:rsid w:val="007F35C5"/>
    <w:rsid w:val="007F387D"/>
    <w:rsid w:val="007F3937"/>
    <w:rsid w:val="007F39A7"/>
    <w:rsid w:val="007F3B16"/>
    <w:rsid w:val="007F3BB7"/>
    <w:rsid w:val="007F3C5B"/>
    <w:rsid w:val="007F3D9C"/>
    <w:rsid w:val="007F3EA1"/>
    <w:rsid w:val="007F3F70"/>
    <w:rsid w:val="007F4000"/>
    <w:rsid w:val="007F43C0"/>
    <w:rsid w:val="007F43DE"/>
    <w:rsid w:val="007F449B"/>
    <w:rsid w:val="007F44A2"/>
    <w:rsid w:val="007F4825"/>
    <w:rsid w:val="007F4931"/>
    <w:rsid w:val="007F4998"/>
    <w:rsid w:val="007F4B08"/>
    <w:rsid w:val="007F4D31"/>
    <w:rsid w:val="007F4D5D"/>
    <w:rsid w:val="007F4DC6"/>
    <w:rsid w:val="007F5198"/>
    <w:rsid w:val="007F550A"/>
    <w:rsid w:val="007F55B4"/>
    <w:rsid w:val="007F56F7"/>
    <w:rsid w:val="007F59C3"/>
    <w:rsid w:val="007F5A21"/>
    <w:rsid w:val="007F5B0B"/>
    <w:rsid w:val="007F5B68"/>
    <w:rsid w:val="007F5E1C"/>
    <w:rsid w:val="007F5E28"/>
    <w:rsid w:val="007F5E6B"/>
    <w:rsid w:val="007F5F7E"/>
    <w:rsid w:val="007F6068"/>
    <w:rsid w:val="007F62C5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71A9"/>
    <w:rsid w:val="007F72F8"/>
    <w:rsid w:val="007F78B1"/>
    <w:rsid w:val="007F79BA"/>
    <w:rsid w:val="007F7BFD"/>
    <w:rsid w:val="007F7C5D"/>
    <w:rsid w:val="007F7CC6"/>
    <w:rsid w:val="007F7CE3"/>
    <w:rsid w:val="007F7D25"/>
    <w:rsid w:val="007F7D55"/>
    <w:rsid w:val="007F7F7F"/>
    <w:rsid w:val="0080003F"/>
    <w:rsid w:val="0080026A"/>
    <w:rsid w:val="008002FD"/>
    <w:rsid w:val="008003B8"/>
    <w:rsid w:val="0080045C"/>
    <w:rsid w:val="00800534"/>
    <w:rsid w:val="00800774"/>
    <w:rsid w:val="00800C70"/>
    <w:rsid w:val="00800CB8"/>
    <w:rsid w:val="00800D22"/>
    <w:rsid w:val="00800E47"/>
    <w:rsid w:val="00800F06"/>
    <w:rsid w:val="00800F4F"/>
    <w:rsid w:val="0080143D"/>
    <w:rsid w:val="00801907"/>
    <w:rsid w:val="00801919"/>
    <w:rsid w:val="00801979"/>
    <w:rsid w:val="00801C3B"/>
    <w:rsid w:val="008022C8"/>
    <w:rsid w:val="0080231E"/>
    <w:rsid w:val="00802435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D43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692A"/>
    <w:rsid w:val="00806D6A"/>
    <w:rsid w:val="00807129"/>
    <w:rsid w:val="008074EC"/>
    <w:rsid w:val="008075EB"/>
    <w:rsid w:val="008077A9"/>
    <w:rsid w:val="00807808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E1"/>
    <w:rsid w:val="00811354"/>
    <w:rsid w:val="00811359"/>
    <w:rsid w:val="008115F6"/>
    <w:rsid w:val="00811849"/>
    <w:rsid w:val="00811A82"/>
    <w:rsid w:val="00811B85"/>
    <w:rsid w:val="00811D11"/>
    <w:rsid w:val="00811FCB"/>
    <w:rsid w:val="0081210B"/>
    <w:rsid w:val="00812177"/>
    <w:rsid w:val="008121C2"/>
    <w:rsid w:val="008124A9"/>
    <w:rsid w:val="008124DB"/>
    <w:rsid w:val="008125C0"/>
    <w:rsid w:val="008126D3"/>
    <w:rsid w:val="00812A98"/>
    <w:rsid w:val="00812B3A"/>
    <w:rsid w:val="00812BB4"/>
    <w:rsid w:val="00812BF5"/>
    <w:rsid w:val="00812D80"/>
    <w:rsid w:val="00813079"/>
    <w:rsid w:val="008134A6"/>
    <w:rsid w:val="008134C7"/>
    <w:rsid w:val="00813823"/>
    <w:rsid w:val="00813A17"/>
    <w:rsid w:val="00813BD8"/>
    <w:rsid w:val="00813D3C"/>
    <w:rsid w:val="008142A1"/>
    <w:rsid w:val="008142DB"/>
    <w:rsid w:val="0081435C"/>
    <w:rsid w:val="0081444E"/>
    <w:rsid w:val="00814848"/>
    <w:rsid w:val="00814964"/>
    <w:rsid w:val="008149E7"/>
    <w:rsid w:val="00814A7A"/>
    <w:rsid w:val="00814CB5"/>
    <w:rsid w:val="00815005"/>
    <w:rsid w:val="00815026"/>
    <w:rsid w:val="008150BD"/>
    <w:rsid w:val="00815341"/>
    <w:rsid w:val="00815483"/>
    <w:rsid w:val="008154D6"/>
    <w:rsid w:val="008157B1"/>
    <w:rsid w:val="008158F5"/>
    <w:rsid w:val="00815BC0"/>
    <w:rsid w:val="00815BE1"/>
    <w:rsid w:val="00815C79"/>
    <w:rsid w:val="00815C8C"/>
    <w:rsid w:val="00816680"/>
    <w:rsid w:val="008167C8"/>
    <w:rsid w:val="00816809"/>
    <w:rsid w:val="0081694D"/>
    <w:rsid w:val="008169BE"/>
    <w:rsid w:val="00816A27"/>
    <w:rsid w:val="00816A68"/>
    <w:rsid w:val="00816E13"/>
    <w:rsid w:val="00816EA6"/>
    <w:rsid w:val="008171B7"/>
    <w:rsid w:val="008173D6"/>
    <w:rsid w:val="008174C5"/>
    <w:rsid w:val="00817507"/>
    <w:rsid w:val="0081782C"/>
    <w:rsid w:val="00817B83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8FA"/>
    <w:rsid w:val="0082099E"/>
    <w:rsid w:val="00820A65"/>
    <w:rsid w:val="00820A9B"/>
    <w:rsid w:val="00820ABA"/>
    <w:rsid w:val="00820C24"/>
    <w:rsid w:val="00820EBD"/>
    <w:rsid w:val="00820F6A"/>
    <w:rsid w:val="0082143C"/>
    <w:rsid w:val="00821510"/>
    <w:rsid w:val="0082159C"/>
    <w:rsid w:val="008215AF"/>
    <w:rsid w:val="008215D7"/>
    <w:rsid w:val="00821634"/>
    <w:rsid w:val="00821638"/>
    <w:rsid w:val="00821655"/>
    <w:rsid w:val="00821AF7"/>
    <w:rsid w:val="00821B0D"/>
    <w:rsid w:val="00821D4B"/>
    <w:rsid w:val="00821D6C"/>
    <w:rsid w:val="00821D87"/>
    <w:rsid w:val="00822023"/>
    <w:rsid w:val="008221A4"/>
    <w:rsid w:val="0082221B"/>
    <w:rsid w:val="008225A6"/>
    <w:rsid w:val="008225B5"/>
    <w:rsid w:val="00822621"/>
    <w:rsid w:val="008228D5"/>
    <w:rsid w:val="00822A55"/>
    <w:rsid w:val="00822C80"/>
    <w:rsid w:val="00822F2A"/>
    <w:rsid w:val="00823336"/>
    <w:rsid w:val="00823460"/>
    <w:rsid w:val="00823636"/>
    <w:rsid w:val="0082374F"/>
    <w:rsid w:val="008237E0"/>
    <w:rsid w:val="00823989"/>
    <w:rsid w:val="00824039"/>
    <w:rsid w:val="00824086"/>
    <w:rsid w:val="0082411E"/>
    <w:rsid w:val="0082422F"/>
    <w:rsid w:val="0082459B"/>
    <w:rsid w:val="008248BC"/>
    <w:rsid w:val="0082497A"/>
    <w:rsid w:val="00824BC0"/>
    <w:rsid w:val="00824DBB"/>
    <w:rsid w:val="00825171"/>
    <w:rsid w:val="008254B1"/>
    <w:rsid w:val="00825512"/>
    <w:rsid w:val="00825645"/>
    <w:rsid w:val="008259F8"/>
    <w:rsid w:val="00825A55"/>
    <w:rsid w:val="0082612F"/>
    <w:rsid w:val="008261E4"/>
    <w:rsid w:val="00826252"/>
    <w:rsid w:val="008263BE"/>
    <w:rsid w:val="0082640B"/>
    <w:rsid w:val="00826902"/>
    <w:rsid w:val="0082690D"/>
    <w:rsid w:val="00826952"/>
    <w:rsid w:val="0082696A"/>
    <w:rsid w:val="0082699C"/>
    <w:rsid w:val="008269A7"/>
    <w:rsid w:val="00826A97"/>
    <w:rsid w:val="00826BC6"/>
    <w:rsid w:val="00826F73"/>
    <w:rsid w:val="00826F7D"/>
    <w:rsid w:val="00826FB1"/>
    <w:rsid w:val="008270A9"/>
    <w:rsid w:val="008270B5"/>
    <w:rsid w:val="00827250"/>
    <w:rsid w:val="008272F5"/>
    <w:rsid w:val="008278BE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DF0"/>
    <w:rsid w:val="00830E92"/>
    <w:rsid w:val="008310AD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1FEA"/>
    <w:rsid w:val="0083215C"/>
    <w:rsid w:val="0083232C"/>
    <w:rsid w:val="0083250B"/>
    <w:rsid w:val="00832674"/>
    <w:rsid w:val="00832688"/>
    <w:rsid w:val="008326A2"/>
    <w:rsid w:val="00832985"/>
    <w:rsid w:val="008329E6"/>
    <w:rsid w:val="00832A1C"/>
    <w:rsid w:val="00832CD0"/>
    <w:rsid w:val="00832D65"/>
    <w:rsid w:val="00832E48"/>
    <w:rsid w:val="008333C7"/>
    <w:rsid w:val="00833660"/>
    <w:rsid w:val="00833702"/>
    <w:rsid w:val="00833796"/>
    <w:rsid w:val="00833ABF"/>
    <w:rsid w:val="00833B9B"/>
    <w:rsid w:val="00833C75"/>
    <w:rsid w:val="00833D71"/>
    <w:rsid w:val="00833E3F"/>
    <w:rsid w:val="00833F02"/>
    <w:rsid w:val="00833F42"/>
    <w:rsid w:val="00834092"/>
    <w:rsid w:val="00834160"/>
    <w:rsid w:val="008345F6"/>
    <w:rsid w:val="008347B5"/>
    <w:rsid w:val="00834C3E"/>
    <w:rsid w:val="00834C9A"/>
    <w:rsid w:val="00835035"/>
    <w:rsid w:val="00835099"/>
    <w:rsid w:val="0083519F"/>
    <w:rsid w:val="00835233"/>
    <w:rsid w:val="008353DC"/>
    <w:rsid w:val="00835563"/>
    <w:rsid w:val="008355FD"/>
    <w:rsid w:val="0083578F"/>
    <w:rsid w:val="00835838"/>
    <w:rsid w:val="00835B2B"/>
    <w:rsid w:val="00835B61"/>
    <w:rsid w:val="00835B91"/>
    <w:rsid w:val="00835BA0"/>
    <w:rsid w:val="00835C0D"/>
    <w:rsid w:val="00835C56"/>
    <w:rsid w:val="00835CA9"/>
    <w:rsid w:val="00835D18"/>
    <w:rsid w:val="00835F75"/>
    <w:rsid w:val="0083611C"/>
    <w:rsid w:val="00836158"/>
    <w:rsid w:val="008362A9"/>
    <w:rsid w:val="008362C3"/>
    <w:rsid w:val="008363CC"/>
    <w:rsid w:val="0083658D"/>
    <w:rsid w:val="0083698F"/>
    <w:rsid w:val="00836E3A"/>
    <w:rsid w:val="00836EA5"/>
    <w:rsid w:val="00836EDB"/>
    <w:rsid w:val="00836F30"/>
    <w:rsid w:val="00836F7B"/>
    <w:rsid w:val="0083709D"/>
    <w:rsid w:val="00837165"/>
    <w:rsid w:val="008371A1"/>
    <w:rsid w:val="008376BB"/>
    <w:rsid w:val="0083774E"/>
    <w:rsid w:val="0083787A"/>
    <w:rsid w:val="008378DB"/>
    <w:rsid w:val="00837A96"/>
    <w:rsid w:val="00837E71"/>
    <w:rsid w:val="00837E90"/>
    <w:rsid w:val="00837EF9"/>
    <w:rsid w:val="00837F1A"/>
    <w:rsid w:val="00837F7B"/>
    <w:rsid w:val="00840013"/>
    <w:rsid w:val="0084013B"/>
    <w:rsid w:val="0084018F"/>
    <w:rsid w:val="0084054A"/>
    <w:rsid w:val="00840591"/>
    <w:rsid w:val="00840790"/>
    <w:rsid w:val="00840B12"/>
    <w:rsid w:val="00840B5E"/>
    <w:rsid w:val="00840C7F"/>
    <w:rsid w:val="00840E33"/>
    <w:rsid w:val="00840EDE"/>
    <w:rsid w:val="00841107"/>
    <w:rsid w:val="0084136F"/>
    <w:rsid w:val="00841378"/>
    <w:rsid w:val="00841404"/>
    <w:rsid w:val="008419C7"/>
    <w:rsid w:val="00841A0B"/>
    <w:rsid w:val="00841DE3"/>
    <w:rsid w:val="00841E00"/>
    <w:rsid w:val="00841E0D"/>
    <w:rsid w:val="00842153"/>
    <w:rsid w:val="00842217"/>
    <w:rsid w:val="008424B9"/>
    <w:rsid w:val="008425B5"/>
    <w:rsid w:val="00842809"/>
    <w:rsid w:val="00842846"/>
    <w:rsid w:val="008429EF"/>
    <w:rsid w:val="00842C7B"/>
    <w:rsid w:val="00842FAC"/>
    <w:rsid w:val="00843136"/>
    <w:rsid w:val="008431A9"/>
    <w:rsid w:val="0084326C"/>
    <w:rsid w:val="00843298"/>
    <w:rsid w:val="0084329C"/>
    <w:rsid w:val="0084352F"/>
    <w:rsid w:val="0084354F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3D97"/>
    <w:rsid w:val="00844345"/>
    <w:rsid w:val="008444CD"/>
    <w:rsid w:val="0084455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E20"/>
    <w:rsid w:val="00845E30"/>
    <w:rsid w:val="00845E9B"/>
    <w:rsid w:val="00845EBD"/>
    <w:rsid w:val="00845F10"/>
    <w:rsid w:val="00845F87"/>
    <w:rsid w:val="008460BD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99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4A2"/>
    <w:rsid w:val="008504B7"/>
    <w:rsid w:val="00850545"/>
    <w:rsid w:val="0085065E"/>
    <w:rsid w:val="00850787"/>
    <w:rsid w:val="0085088A"/>
    <w:rsid w:val="00850AA2"/>
    <w:rsid w:val="00850EA1"/>
    <w:rsid w:val="008511BD"/>
    <w:rsid w:val="008514F3"/>
    <w:rsid w:val="00851702"/>
    <w:rsid w:val="00851A71"/>
    <w:rsid w:val="00851D3F"/>
    <w:rsid w:val="00851D59"/>
    <w:rsid w:val="00851EF5"/>
    <w:rsid w:val="00852010"/>
    <w:rsid w:val="00852525"/>
    <w:rsid w:val="008526A9"/>
    <w:rsid w:val="008527BA"/>
    <w:rsid w:val="008528AA"/>
    <w:rsid w:val="0085295B"/>
    <w:rsid w:val="00852AF8"/>
    <w:rsid w:val="00852BFA"/>
    <w:rsid w:val="00852C9D"/>
    <w:rsid w:val="00852D45"/>
    <w:rsid w:val="00852FA8"/>
    <w:rsid w:val="0085305D"/>
    <w:rsid w:val="0085322A"/>
    <w:rsid w:val="008533E0"/>
    <w:rsid w:val="008535DB"/>
    <w:rsid w:val="00853604"/>
    <w:rsid w:val="0085363C"/>
    <w:rsid w:val="008539EC"/>
    <w:rsid w:val="00853A85"/>
    <w:rsid w:val="00853ACB"/>
    <w:rsid w:val="00853AE0"/>
    <w:rsid w:val="00853BBE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C2"/>
    <w:rsid w:val="00854882"/>
    <w:rsid w:val="00854B67"/>
    <w:rsid w:val="00854C97"/>
    <w:rsid w:val="00854E80"/>
    <w:rsid w:val="00855182"/>
    <w:rsid w:val="008551E5"/>
    <w:rsid w:val="0085533D"/>
    <w:rsid w:val="0085537D"/>
    <w:rsid w:val="00855427"/>
    <w:rsid w:val="0085568B"/>
    <w:rsid w:val="0085569C"/>
    <w:rsid w:val="00855935"/>
    <w:rsid w:val="00855978"/>
    <w:rsid w:val="00855A92"/>
    <w:rsid w:val="00855B09"/>
    <w:rsid w:val="00855CBB"/>
    <w:rsid w:val="00855CE2"/>
    <w:rsid w:val="00855E79"/>
    <w:rsid w:val="00855F38"/>
    <w:rsid w:val="00856022"/>
    <w:rsid w:val="00856164"/>
    <w:rsid w:val="0085643B"/>
    <w:rsid w:val="008564E5"/>
    <w:rsid w:val="0085663D"/>
    <w:rsid w:val="008569F6"/>
    <w:rsid w:val="00856CE8"/>
    <w:rsid w:val="00856DA9"/>
    <w:rsid w:val="00856DAC"/>
    <w:rsid w:val="00856EF0"/>
    <w:rsid w:val="00856FF2"/>
    <w:rsid w:val="0085721B"/>
    <w:rsid w:val="008572E9"/>
    <w:rsid w:val="008574D6"/>
    <w:rsid w:val="0085769B"/>
    <w:rsid w:val="00857812"/>
    <w:rsid w:val="008578AB"/>
    <w:rsid w:val="008578E1"/>
    <w:rsid w:val="00857971"/>
    <w:rsid w:val="00857B0D"/>
    <w:rsid w:val="00857B47"/>
    <w:rsid w:val="00857CCD"/>
    <w:rsid w:val="00857D80"/>
    <w:rsid w:val="00857DC1"/>
    <w:rsid w:val="008601AD"/>
    <w:rsid w:val="008601B8"/>
    <w:rsid w:val="00860393"/>
    <w:rsid w:val="00860502"/>
    <w:rsid w:val="0086064D"/>
    <w:rsid w:val="008606AA"/>
    <w:rsid w:val="008606B1"/>
    <w:rsid w:val="008607F0"/>
    <w:rsid w:val="0086095E"/>
    <w:rsid w:val="00860974"/>
    <w:rsid w:val="00860A0E"/>
    <w:rsid w:val="00860A2F"/>
    <w:rsid w:val="00860BF1"/>
    <w:rsid w:val="00860D0C"/>
    <w:rsid w:val="00860DE5"/>
    <w:rsid w:val="00860F8F"/>
    <w:rsid w:val="0086115F"/>
    <w:rsid w:val="0086126F"/>
    <w:rsid w:val="0086129D"/>
    <w:rsid w:val="00861320"/>
    <w:rsid w:val="008614CA"/>
    <w:rsid w:val="008615C6"/>
    <w:rsid w:val="00861848"/>
    <w:rsid w:val="00861ADE"/>
    <w:rsid w:val="00861B48"/>
    <w:rsid w:val="00861E55"/>
    <w:rsid w:val="00861E8D"/>
    <w:rsid w:val="008620A9"/>
    <w:rsid w:val="00862106"/>
    <w:rsid w:val="008621A4"/>
    <w:rsid w:val="00862213"/>
    <w:rsid w:val="0086273E"/>
    <w:rsid w:val="008629F7"/>
    <w:rsid w:val="00862A41"/>
    <w:rsid w:val="00862A8A"/>
    <w:rsid w:val="00862BA3"/>
    <w:rsid w:val="00862C59"/>
    <w:rsid w:val="00862F8A"/>
    <w:rsid w:val="00862FA9"/>
    <w:rsid w:val="00863030"/>
    <w:rsid w:val="0086325A"/>
    <w:rsid w:val="008632DA"/>
    <w:rsid w:val="00863457"/>
    <w:rsid w:val="00863516"/>
    <w:rsid w:val="008635F2"/>
    <w:rsid w:val="00863641"/>
    <w:rsid w:val="008637A5"/>
    <w:rsid w:val="00863D68"/>
    <w:rsid w:val="00863D6D"/>
    <w:rsid w:val="00863DAF"/>
    <w:rsid w:val="00863E0F"/>
    <w:rsid w:val="00863E96"/>
    <w:rsid w:val="00863EE8"/>
    <w:rsid w:val="0086462F"/>
    <w:rsid w:val="00864695"/>
    <w:rsid w:val="008646D5"/>
    <w:rsid w:val="0086474B"/>
    <w:rsid w:val="00864892"/>
    <w:rsid w:val="008648E7"/>
    <w:rsid w:val="00864AF5"/>
    <w:rsid w:val="00864BBC"/>
    <w:rsid w:val="00864DA1"/>
    <w:rsid w:val="00865131"/>
    <w:rsid w:val="00865252"/>
    <w:rsid w:val="00865354"/>
    <w:rsid w:val="00865379"/>
    <w:rsid w:val="008655D5"/>
    <w:rsid w:val="008659BC"/>
    <w:rsid w:val="00865C3F"/>
    <w:rsid w:val="00865F34"/>
    <w:rsid w:val="0086608A"/>
    <w:rsid w:val="0086636C"/>
    <w:rsid w:val="008664AC"/>
    <w:rsid w:val="008666D0"/>
    <w:rsid w:val="00866720"/>
    <w:rsid w:val="0086678C"/>
    <w:rsid w:val="008668C5"/>
    <w:rsid w:val="008669EC"/>
    <w:rsid w:val="00866BD0"/>
    <w:rsid w:val="00866D33"/>
    <w:rsid w:val="00866EA0"/>
    <w:rsid w:val="0086706F"/>
    <w:rsid w:val="008670D2"/>
    <w:rsid w:val="008672BC"/>
    <w:rsid w:val="0086739F"/>
    <w:rsid w:val="008673E0"/>
    <w:rsid w:val="008673E1"/>
    <w:rsid w:val="00867903"/>
    <w:rsid w:val="00867AB2"/>
    <w:rsid w:val="00867B3E"/>
    <w:rsid w:val="00867CBA"/>
    <w:rsid w:val="00867FA3"/>
    <w:rsid w:val="00870154"/>
    <w:rsid w:val="008703A9"/>
    <w:rsid w:val="008703CD"/>
    <w:rsid w:val="008706E9"/>
    <w:rsid w:val="008707C2"/>
    <w:rsid w:val="00870846"/>
    <w:rsid w:val="00870967"/>
    <w:rsid w:val="008709AE"/>
    <w:rsid w:val="00870D2F"/>
    <w:rsid w:val="00870EDF"/>
    <w:rsid w:val="0087101E"/>
    <w:rsid w:val="008710AE"/>
    <w:rsid w:val="008710E8"/>
    <w:rsid w:val="008712DE"/>
    <w:rsid w:val="008713FE"/>
    <w:rsid w:val="00871623"/>
    <w:rsid w:val="00871676"/>
    <w:rsid w:val="008716BE"/>
    <w:rsid w:val="008716DE"/>
    <w:rsid w:val="00871757"/>
    <w:rsid w:val="008719F2"/>
    <w:rsid w:val="00871BD6"/>
    <w:rsid w:val="00871C56"/>
    <w:rsid w:val="00871FDE"/>
    <w:rsid w:val="0087218F"/>
    <w:rsid w:val="00872311"/>
    <w:rsid w:val="00872378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190"/>
    <w:rsid w:val="00873297"/>
    <w:rsid w:val="00873400"/>
    <w:rsid w:val="00873418"/>
    <w:rsid w:val="0087342C"/>
    <w:rsid w:val="008734F9"/>
    <w:rsid w:val="00873520"/>
    <w:rsid w:val="008737CB"/>
    <w:rsid w:val="008738BD"/>
    <w:rsid w:val="008738FB"/>
    <w:rsid w:val="00873C80"/>
    <w:rsid w:val="00873D1C"/>
    <w:rsid w:val="00873EBC"/>
    <w:rsid w:val="008740EF"/>
    <w:rsid w:val="00874113"/>
    <w:rsid w:val="00874567"/>
    <w:rsid w:val="00874594"/>
    <w:rsid w:val="0087484E"/>
    <w:rsid w:val="0087486F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75"/>
    <w:rsid w:val="00875C0A"/>
    <w:rsid w:val="00875FF0"/>
    <w:rsid w:val="00876164"/>
    <w:rsid w:val="00876256"/>
    <w:rsid w:val="00876516"/>
    <w:rsid w:val="00876543"/>
    <w:rsid w:val="008766D3"/>
    <w:rsid w:val="00876890"/>
    <w:rsid w:val="00876891"/>
    <w:rsid w:val="00876B6F"/>
    <w:rsid w:val="00876BC4"/>
    <w:rsid w:val="00876D3B"/>
    <w:rsid w:val="00876DEF"/>
    <w:rsid w:val="00876ECC"/>
    <w:rsid w:val="00876F39"/>
    <w:rsid w:val="00876FA2"/>
    <w:rsid w:val="00877056"/>
    <w:rsid w:val="00877148"/>
    <w:rsid w:val="008771C9"/>
    <w:rsid w:val="00877283"/>
    <w:rsid w:val="008773CA"/>
    <w:rsid w:val="008775F2"/>
    <w:rsid w:val="00877635"/>
    <w:rsid w:val="00877658"/>
    <w:rsid w:val="00877915"/>
    <w:rsid w:val="008779E2"/>
    <w:rsid w:val="00877A12"/>
    <w:rsid w:val="00877D25"/>
    <w:rsid w:val="00877D27"/>
    <w:rsid w:val="00877DEE"/>
    <w:rsid w:val="008806C2"/>
    <w:rsid w:val="008806D6"/>
    <w:rsid w:val="008806EC"/>
    <w:rsid w:val="00880BA2"/>
    <w:rsid w:val="00880BBD"/>
    <w:rsid w:val="00880C67"/>
    <w:rsid w:val="00880CB5"/>
    <w:rsid w:val="00880D98"/>
    <w:rsid w:val="00880FE7"/>
    <w:rsid w:val="008810BC"/>
    <w:rsid w:val="00881581"/>
    <w:rsid w:val="00881607"/>
    <w:rsid w:val="00881839"/>
    <w:rsid w:val="00881B27"/>
    <w:rsid w:val="00881D0E"/>
    <w:rsid w:val="00881E11"/>
    <w:rsid w:val="00881FD5"/>
    <w:rsid w:val="008821FB"/>
    <w:rsid w:val="008822D0"/>
    <w:rsid w:val="008822F9"/>
    <w:rsid w:val="008825D2"/>
    <w:rsid w:val="0088272F"/>
    <w:rsid w:val="00882A6C"/>
    <w:rsid w:val="00882C37"/>
    <w:rsid w:val="0088301A"/>
    <w:rsid w:val="00883150"/>
    <w:rsid w:val="00883260"/>
    <w:rsid w:val="008832A6"/>
    <w:rsid w:val="008832E2"/>
    <w:rsid w:val="00883486"/>
    <w:rsid w:val="008835DF"/>
    <w:rsid w:val="008838FE"/>
    <w:rsid w:val="00883AF5"/>
    <w:rsid w:val="00883C34"/>
    <w:rsid w:val="00883EFE"/>
    <w:rsid w:val="008841EF"/>
    <w:rsid w:val="00884437"/>
    <w:rsid w:val="00884457"/>
    <w:rsid w:val="00884567"/>
    <w:rsid w:val="00884697"/>
    <w:rsid w:val="008847D2"/>
    <w:rsid w:val="0088490E"/>
    <w:rsid w:val="00884976"/>
    <w:rsid w:val="00884AE3"/>
    <w:rsid w:val="00884BC6"/>
    <w:rsid w:val="00884C28"/>
    <w:rsid w:val="00884CAF"/>
    <w:rsid w:val="00884E88"/>
    <w:rsid w:val="00884EA9"/>
    <w:rsid w:val="00884F36"/>
    <w:rsid w:val="00884F42"/>
    <w:rsid w:val="0088508C"/>
    <w:rsid w:val="00885142"/>
    <w:rsid w:val="008851BB"/>
    <w:rsid w:val="00885306"/>
    <w:rsid w:val="00885348"/>
    <w:rsid w:val="008855C2"/>
    <w:rsid w:val="008856AF"/>
    <w:rsid w:val="0088574A"/>
    <w:rsid w:val="0088578C"/>
    <w:rsid w:val="00885A4D"/>
    <w:rsid w:val="00885AA6"/>
    <w:rsid w:val="00885CBF"/>
    <w:rsid w:val="00885DB7"/>
    <w:rsid w:val="00885E0A"/>
    <w:rsid w:val="00885E2D"/>
    <w:rsid w:val="00885E42"/>
    <w:rsid w:val="00885E55"/>
    <w:rsid w:val="00885E58"/>
    <w:rsid w:val="00885E5F"/>
    <w:rsid w:val="008860F2"/>
    <w:rsid w:val="008862A9"/>
    <w:rsid w:val="008862ED"/>
    <w:rsid w:val="008864A2"/>
    <w:rsid w:val="008864DB"/>
    <w:rsid w:val="0088657C"/>
    <w:rsid w:val="008866A7"/>
    <w:rsid w:val="00886F2E"/>
    <w:rsid w:val="00886F5D"/>
    <w:rsid w:val="008870E9"/>
    <w:rsid w:val="00887202"/>
    <w:rsid w:val="008872BA"/>
    <w:rsid w:val="0088755F"/>
    <w:rsid w:val="008875A6"/>
    <w:rsid w:val="00887BBA"/>
    <w:rsid w:val="00887BED"/>
    <w:rsid w:val="00887FEC"/>
    <w:rsid w:val="00887FF9"/>
    <w:rsid w:val="008902C8"/>
    <w:rsid w:val="0089035F"/>
    <w:rsid w:val="008905B6"/>
    <w:rsid w:val="008906F3"/>
    <w:rsid w:val="00890743"/>
    <w:rsid w:val="00890898"/>
    <w:rsid w:val="00890AA6"/>
    <w:rsid w:val="00890C68"/>
    <w:rsid w:val="00890F58"/>
    <w:rsid w:val="0089101D"/>
    <w:rsid w:val="00891206"/>
    <w:rsid w:val="00891359"/>
    <w:rsid w:val="00891425"/>
    <w:rsid w:val="00891467"/>
    <w:rsid w:val="0089155A"/>
    <w:rsid w:val="00891F1F"/>
    <w:rsid w:val="00891F59"/>
    <w:rsid w:val="00891FE2"/>
    <w:rsid w:val="0089211C"/>
    <w:rsid w:val="00892151"/>
    <w:rsid w:val="00892227"/>
    <w:rsid w:val="008923AD"/>
    <w:rsid w:val="00892559"/>
    <w:rsid w:val="008925E7"/>
    <w:rsid w:val="00892856"/>
    <w:rsid w:val="00892894"/>
    <w:rsid w:val="008928DE"/>
    <w:rsid w:val="00892C5D"/>
    <w:rsid w:val="00892CF7"/>
    <w:rsid w:val="00892DC4"/>
    <w:rsid w:val="00892EBB"/>
    <w:rsid w:val="00893044"/>
    <w:rsid w:val="008930F4"/>
    <w:rsid w:val="008931D6"/>
    <w:rsid w:val="00893270"/>
    <w:rsid w:val="008934E2"/>
    <w:rsid w:val="008934F4"/>
    <w:rsid w:val="0089356E"/>
    <w:rsid w:val="0089360A"/>
    <w:rsid w:val="0089361D"/>
    <w:rsid w:val="00893C1E"/>
    <w:rsid w:val="00893F1F"/>
    <w:rsid w:val="00893FAC"/>
    <w:rsid w:val="00894076"/>
    <w:rsid w:val="0089411C"/>
    <w:rsid w:val="0089420F"/>
    <w:rsid w:val="00894516"/>
    <w:rsid w:val="0089472E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4F7"/>
    <w:rsid w:val="00895624"/>
    <w:rsid w:val="008956CC"/>
    <w:rsid w:val="00895713"/>
    <w:rsid w:val="00895723"/>
    <w:rsid w:val="00895A90"/>
    <w:rsid w:val="00895B33"/>
    <w:rsid w:val="00895B8C"/>
    <w:rsid w:val="00895C17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4A"/>
    <w:rsid w:val="00896A99"/>
    <w:rsid w:val="00896B72"/>
    <w:rsid w:val="00896D64"/>
    <w:rsid w:val="00896DE7"/>
    <w:rsid w:val="00896E93"/>
    <w:rsid w:val="00896ED9"/>
    <w:rsid w:val="008971AD"/>
    <w:rsid w:val="00897459"/>
    <w:rsid w:val="008974CA"/>
    <w:rsid w:val="00897532"/>
    <w:rsid w:val="00897822"/>
    <w:rsid w:val="00897949"/>
    <w:rsid w:val="00897C26"/>
    <w:rsid w:val="00897CCB"/>
    <w:rsid w:val="00897DAB"/>
    <w:rsid w:val="00897EFC"/>
    <w:rsid w:val="008A03A8"/>
    <w:rsid w:val="008A0955"/>
    <w:rsid w:val="008A0A0A"/>
    <w:rsid w:val="008A0D1E"/>
    <w:rsid w:val="008A0D84"/>
    <w:rsid w:val="008A0FC0"/>
    <w:rsid w:val="008A0FD5"/>
    <w:rsid w:val="008A102A"/>
    <w:rsid w:val="008A1145"/>
    <w:rsid w:val="008A1216"/>
    <w:rsid w:val="008A143E"/>
    <w:rsid w:val="008A1689"/>
    <w:rsid w:val="008A16B1"/>
    <w:rsid w:val="008A177E"/>
    <w:rsid w:val="008A182A"/>
    <w:rsid w:val="008A1917"/>
    <w:rsid w:val="008A1A37"/>
    <w:rsid w:val="008A1ADA"/>
    <w:rsid w:val="008A209D"/>
    <w:rsid w:val="008A20EE"/>
    <w:rsid w:val="008A2126"/>
    <w:rsid w:val="008A21BC"/>
    <w:rsid w:val="008A229A"/>
    <w:rsid w:val="008A2302"/>
    <w:rsid w:val="008A237E"/>
    <w:rsid w:val="008A238C"/>
    <w:rsid w:val="008A23E2"/>
    <w:rsid w:val="008A27D0"/>
    <w:rsid w:val="008A27EC"/>
    <w:rsid w:val="008A286E"/>
    <w:rsid w:val="008A28B9"/>
    <w:rsid w:val="008A290F"/>
    <w:rsid w:val="008A2A1B"/>
    <w:rsid w:val="008A2AC9"/>
    <w:rsid w:val="008A2BC7"/>
    <w:rsid w:val="008A2C31"/>
    <w:rsid w:val="008A2D06"/>
    <w:rsid w:val="008A2D3E"/>
    <w:rsid w:val="008A2DFD"/>
    <w:rsid w:val="008A2E44"/>
    <w:rsid w:val="008A2E49"/>
    <w:rsid w:val="008A2F4D"/>
    <w:rsid w:val="008A3014"/>
    <w:rsid w:val="008A3424"/>
    <w:rsid w:val="008A3CDA"/>
    <w:rsid w:val="008A3E1F"/>
    <w:rsid w:val="008A3F84"/>
    <w:rsid w:val="008A40DB"/>
    <w:rsid w:val="008A41AF"/>
    <w:rsid w:val="008A4226"/>
    <w:rsid w:val="008A4261"/>
    <w:rsid w:val="008A4363"/>
    <w:rsid w:val="008A43EA"/>
    <w:rsid w:val="008A4447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7A"/>
    <w:rsid w:val="008A6CC0"/>
    <w:rsid w:val="008A6DD6"/>
    <w:rsid w:val="008A6F32"/>
    <w:rsid w:val="008A701D"/>
    <w:rsid w:val="008A720F"/>
    <w:rsid w:val="008A7408"/>
    <w:rsid w:val="008A740E"/>
    <w:rsid w:val="008A74D7"/>
    <w:rsid w:val="008A78E4"/>
    <w:rsid w:val="008A7B1B"/>
    <w:rsid w:val="008A7ECD"/>
    <w:rsid w:val="008B03EC"/>
    <w:rsid w:val="008B054E"/>
    <w:rsid w:val="008B05B9"/>
    <w:rsid w:val="008B08D2"/>
    <w:rsid w:val="008B0A7B"/>
    <w:rsid w:val="008B0B9C"/>
    <w:rsid w:val="008B0C3C"/>
    <w:rsid w:val="008B0C8C"/>
    <w:rsid w:val="008B0DC1"/>
    <w:rsid w:val="008B0E56"/>
    <w:rsid w:val="008B0EAA"/>
    <w:rsid w:val="008B0F80"/>
    <w:rsid w:val="008B0FB2"/>
    <w:rsid w:val="008B10F1"/>
    <w:rsid w:val="008B1298"/>
    <w:rsid w:val="008B15C8"/>
    <w:rsid w:val="008B1694"/>
    <w:rsid w:val="008B16F7"/>
    <w:rsid w:val="008B19C0"/>
    <w:rsid w:val="008B1A5E"/>
    <w:rsid w:val="008B1B4A"/>
    <w:rsid w:val="008B1BC7"/>
    <w:rsid w:val="008B1DCD"/>
    <w:rsid w:val="008B20A8"/>
    <w:rsid w:val="008B2197"/>
    <w:rsid w:val="008B232D"/>
    <w:rsid w:val="008B2335"/>
    <w:rsid w:val="008B243F"/>
    <w:rsid w:val="008B24BC"/>
    <w:rsid w:val="008B255D"/>
    <w:rsid w:val="008B2762"/>
    <w:rsid w:val="008B292A"/>
    <w:rsid w:val="008B293B"/>
    <w:rsid w:val="008B2A09"/>
    <w:rsid w:val="008B2A8D"/>
    <w:rsid w:val="008B2B27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95E"/>
    <w:rsid w:val="008B3A33"/>
    <w:rsid w:val="008B3F70"/>
    <w:rsid w:val="008B4261"/>
    <w:rsid w:val="008B451B"/>
    <w:rsid w:val="008B4641"/>
    <w:rsid w:val="008B46DC"/>
    <w:rsid w:val="008B474F"/>
    <w:rsid w:val="008B492F"/>
    <w:rsid w:val="008B49D0"/>
    <w:rsid w:val="008B4A03"/>
    <w:rsid w:val="008B4D77"/>
    <w:rsid w:val="008B5360"/>
    <w:rsid w:val="008B55A9"/>
    <w:rsid w:val="008B585E"/>
    <w:rsid w:val="008B58AB"/>
    <w:rsid w:val="008B5A21"/>
    <w:rsid w:val="008B5A47"/>
    <w:rsid w:val="008B5BEF"/>
    <w:rsid w:val="008B5C21"/>
    <w:rsid w:val="008B5C65"/>
    <w:rsid w:val="008B5C81"/>
    <w:rsid w:val="008B5CD6"/>
    <w:rsid w:val="008B5CE7"/>
    <w:rsid w:val="008B5D82"/>
    <w:rsid w:val="008B5E39"/>
    <w:rsid w:val="008B6546"/>
    <w:rsid w:val="008B666D"/>
    <w:rsid w:val="008B67E6"/>
    <w:rsid w:val="008B67F8"/>
    <w:rsid w:val="008B6895"/>
    <w:rsid w:val="008B69F4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7A7"/>
    <w:rsid w:val="008B7B8B"/>
    <w:rsid w:val="008B7CE5"/>
    <w:rsid w:val="008B7D94"/>
    <w:rsid w:val="008C01D9"/>
    <w:rsid w:val="008C0320"/>
    <w:rsid w:val="008C03BB"/>
    <w:rsid w:val="008C04F0"/>
    <w:rsid w:val="008C0521"/>
    <w:rsid w:val="008C05DD"/>
    <w:rsid w:val="008C07AA"/>
    <w:rsid w:val="008C0949"/>
    <w:rsid w:val="008C0B1C"/>
    <w:rsid w:val="008C0C55"/>
    <w:rsid w:val="008C1392"/>
    <w:rsid w:val="008C13F3"/>
    <w:rsid w:val="008C1460"/>
    <w:rsid w:val="008C1625"/>
    <w:rsid w:val="008C1883"/>
    <w:rsid w:val="008C1AE4"/>
    <w:rsid w:val="008C1BED"/>
    <w:rsid w:val="008C1F76"/>
    <w:rsid w:val="008C1FF2"/>
    <w:rsid w:val="008C2002"/>
    <w:rsid w:val="008C21C0"/>
    <w:rsid w:val="008C21D0"/>
    <w:rsid w:val="008C2333"/>
    <w:rsid w:val="008C2389"/>
    <w:rsid w:val="008C2527"/>
    <w:rsid w:val="008C2673"/>
    <w:rsid w:val="008C2750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C23"/>
    <w:rsid w:val="008C3C75"/>
    <w:rsid w:val="008C4091"/>
    <w:rsid w:val="008C416D"/>
    <w:rsid w:val="008C41BE"/>
    <w:rsid w:val="008C4225"/>
    <w:rsid w:val="008C4462"/>
    <w:rsid w:val="008C4505"/>
    <w:rsid w:val="008C459A"/>
    <w:rsid w:val="008C46E4"/>
    <w:rsid w:val="008C4BEF"/>
    <w:rsid w:val="008C4C0F"/>
    <w:rsid w:val="008C4DB7"/>
    <w:rsid w:val="008C4E2E"/>
    <w:rsid w:val="008C4E77"/>
    <w:rsid w:val="008C52BF"/>
    <w:rsid w:val="008C52C6"/>
    <w:rsid w:val="008C538B"/>
    <w:rsid w:val="008C561B"/>
    <w:rsid w:val="008C592E"/>
    <w:rsid w:val="008C59BD"/>
    <w:rsid w:val="008C5ADD"/>
    <w:rsid w:val="008C5E0D"/>
    <w:rsid w:val="008C5EF2"/>
    <w:rsid w:val="008C61C9"/>
    <w:rsid w:val="008C61E3"/>
    <w:rsid w:val="008C621F"/>
    <w:rsid w:val="008C6285"/>
    <w:rsid w:val="008C678A"/>
    <w:rsid w:val="008C684E"/>
    <w:rsid w:val="008C6878"/>
    <w:rsid w:val="008C69A6"/>
    <w:rsid w:val="008C6A48"/>
    <w:rsid w:val="008C6BC6"/>
    <w:rsid w:val="008C6C6C"/>
    <w:rsid w:val="008C6DE1"/>
    <w:rsid w:val="008C6E5F"/>
    <w:rsid w:val="008C6F44"/>
    <w:rsid w:val="008C70C6"/>
    <w:rsid w:val="008C77D1"/>
    <w:rsid w:val="008C78D9"/>
    <w:rsid w:val="008C7A79"/>
    <w:rsid w:val="008C7F4B"/>
    <w:rsid w:val="008D0072"/>
    <w:rsid w:val="008D007B"/>
    <w:rsid w:val="008D008D"/>
    <w:rsid w:val="008D019B"/>
    <w:rsid w:val="008D0518"/>
    <w:rsid w:val="008D06BE"/>
    <w:rsid w:val="008D07DA"/>
    <w:rsid w:val="008D0AA6"/>
    <w:rsid w:val="008D0E80"/>
    <w:rsid w:val="008D0FBA"/>
    <w:rsid w:val="008D10DE"/>
    <w:rsid w:val="008D1157"/>
    <w:rsid w:val="008D1315"/>
    <w:rsid w:val="008D142E"/>
    <w:rsid w:val="008D167D"/>
    <w:rsid w:val="008D18C7"/>
    <w:rsid w:val="008D1D03"/>
    <w:rsid w:val="008D1D8A"/>
    <w:rsid w:val="008D1F82"/>
    <w:rsid w:val="008D2148"/>
    <w:rsid w:val="008D2326"/>
    <w:rsid w:val="008D244A"/>
    <w:rsid w:val="008D24C2"/>
    <w:rsid w:val="008D2552"/>
    <w:rsid w:val="008D26A2"/>
    <w:rsid w:val="008D292C"/>
    <w:rsid w:val="008D2931"/>
    <w:rsid w:val="008D2DBA"/>
    <w:rsid w:val="008D2E81"/>
    <w:rsid w:val="008D3037"/>
    <w:rsid w:val="008D3149"/>
    <w:rsid w:val="008D315B"/>
    <w:rsid w:val="008D320B"/>
    <w:rsid w:val="008D327F"/>
    <w:rsid w:val="008D33D3"/>
    <w:rsid w:val="008D3606"/>
    <w:rsid w:val="008D36B1"/>
    <w:rsid w:val="008D3706"/>
    <w:rsid w:val="008D38A0"/>
    <w:rsid w:val="008D39B7"/>
    <w:rsid w:val="008D3E13"/>
    <w:rsid w:val="008D3FDD"/>
    <w:rsid w:val="008D40B0"/>
    <w:rsid w:val="008D434D"/>
    <w:rsid w:val="008D4466"/>
    <w:rsid w:val="008D4807"/>
    <w:rsid w:val="008D4924"/>
    <w:rsid w:val="008D4B7D"/>
    <w:rsid w:val="008D4BAD"/>
    <w:rsid w:val="008D4C64"/>
    <w:rsid w:val="008D4DED"/>
    <w:rsid w:val="008D4E9E"/>
    <w:rsid w:val="008D4F6A"/>
    <w:rsid w:val="008D5242"/>
    <w:rsid w:val="008D5311"/>
    <w:rsid w:val="008D551C"/>
    <w:rsid w:val="008D57FB"/>
    <w:rsid w:val="008D5809"/>
    <w:rsid w:val="008D5959"/>
    <w:rsid w:val="008D598E"/>
    <w:rsid w:val="008D5AD8"/>
    <w:rsid w:val="008D5BBC"/>
    <w:rsid w:val="008D5FFF"/>
    <w:rsid w:val="008D6058"/>
    <w:rsid w:val="008D60A1"/>
    <w:rsid w:val="008D60B0"/>
    <w:rsid w:val="008D62BE"/>
    <w:rsid w:val="008D6364"/>
    <w:rsid w:val="008D63E8"/>
    <w:rsid w:val="008D6759"/>
    <w:rsid w:val="008D6794"/>
    <w:rsid w:val="008D6889"/>
    <w:rsid w:val="008D6904"/>
    <w:rsid w:val="008D6B9A"/>
    <w:rsid w:val="008D7414"/>
    <w:rsid w:val="008D74FA"/>
    <w:rsid w:val="008D75D7"/>
    <w:rsid w:val="008D7924"/>
    <w:rsid w:val="008D7935"/>
    <w:rsid w:val="008D7994"/>
    <w:rsid w:val="008D7AB8"/>
    <w:rsid w:val="008D7D4B"/>
    <w:rsid w:val="008E00E8"/>
    <w:rsid w:val="008E01CC"/>
    <w:rsid w:val="008E038B"/>
    <w:rsid w:val="008E03BD"/>
    <w:rsid w:val="008E03D6"/>
    <w:rsid w:val="008E0402"/>
    <w:rsid w:val="008E073A"/>
    <w:rsid w:val="008E09B0"/>
    <w:rsid w:val="008E0A14"/>
    <w:rsid w:val="008E0E32"/>
    <w:rsid w:val="008E11DD"/>
    <w:rsid w:val="008E1213"/>
    <w:rsid w:val="008E1345"/>
    <w:rsid w:val="008E148E"/>
    <w:rsid w:val="008E15EE"/>
    <w:rsid w:val="008E1DC3"/>
    <w:rsid w:val="008E1E2D"/>
    <w:rsid w:val="008E1E6C"/>
    <w:rsid w:val="008E1ED6"/>
    <w:rsid w:val="008E1F60"/>
    <w:rsid w:val="008E1F93"/>
    <w:rsid w:val="008E1FBA"/>
    <w:rsid w:val="008E1FC1"/>
    <w:rsid w:val="008E209D"/>
    <w:rsid w:val="008E22C6"/>
    <w:rsid w:val="008E232B"/>
    <w:rsid w:val="008E2501"/>
    <w:rsid w:val="008E261C"/>
    <w:rsid w:val="008E276B"/>
    <w:rsid w:val="008E279A"/>
    <w:rsid w:val="008E2952"/>
    <w:rsid w:val="008E2962"/>
    <w:rsid w:val="008E2BBC"/>
    <w:rsid w:val="008E2BD7"/>
    <w:rsid w:val="008E3032"/>
    <w:rsid w:val="008E3198"/>
    <w:rsid w:val="008E3382"/>
    <w:rsid w:val="008E33BF"/>
    <w:rsid w:val="008E344F"/>
    <w:rsid w:val="008E3542"/>
    <w:rsid w:val="008E3582"/>
    <w:rsid w:val="008E39F5"/>
    <w:rsid w:val="008E3C1A"/>
    <w:rsid w:val="008E3E5D"/>
    <w:rsid w:val="008E3F58"/>
    <w:rsid w:val="008E4058"/>
    <w:rsid w:val="008E40E9"/>
    <w:rsid w:val="008E412A"/>
    <w:rsid w:val="008E4356"/>
    <w:rsid w:val="008E43F9"/>
    <w:rsid w:val="008E4468"/>
    <w:rsid w:val="008E448D"/>
    <w:rsid w:val="008E466E"/>
    <w:rsid w:val="008E4691"/>
    <w:rsid w:val="008E484A"/>
    <w:rsid w:val="008E4894"/>
    <w:rsid w:val="008E4B67"/>
    <w:rsid w:val="008E4C90"/>
    <w:rsid w:val="008E4CBC"/>
    <w:rsid w:val="008E4FE6"/>
    <w:rsid w:val="008E52D1"/>
    <w:rsid w:val="008E5351"/>
    <w:rsid w:val="008E5358"/>
    <w:rsid w:val="008E5561"/>
    <w:rsid w:val="008E557D"/>
    <w:rsid w:val="008E5618"/>
    <w:rsid w:val="008E57ED"/>
    <w:rsid w:val="008E5850"/>
    <w:rsid w:val="008E5E9A"/>
    <w:rsid w:val="008E617F"/>
    <w:rsid w:val="008E61CE"/>
    <w:rsid w:val="008E622D"/>
    <w:rsid w:val="008E6449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551"/>
    <w:rsid w:val="008E76EA"/>
    <w:rsid w:val="008E770B"/>
    <w:rsid w:val="008E7770"/>
    <w:rsid w:val="008E77CA"/>
    <w:rsid w:val="008E7891"/>
    <w:rsid w:val="008E7979"/>
    <w:rsid w:val="008E7B98"/>
    <w:rsid w:val="008E7DAD"/>
    <w:rsid w:val="008F0059"/>
    <w:rsid w:val="008F0133"/>
    <w:rsid w:val="008F0358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53D"/>
    <w:rsid w:val="008F1828"/>
    <w:rsid w:val="008F184B"/>
    <w:rsid w:val="008F197F"/>
    <w:rsid w:val="008F1982"/>
    <w:rsid w:val="008F19D8"/>
    <w:rsid w:val="008F1B42"/>
    <w:rsid w:val="008F1B96"/>
    <w:rsid w:val="008F1EB6"/>
    <w:rsid w:val="008F1F43"/>
    <w:rsid w:val="008F2062"/>
    <w:rsid w:val="008F219B"/>
    <w:rsid w:val="008F21DC"/>
    <w:rsid w:val="008F2378"/>
    <w:rsid w:val="008F2387"/>
    <w:rsid w:val="008F2439"/>
    <w:rsid w:val="008F2459"/>
    <w:rsid w:val="008F24F2"/>
    <w:rsid w:val="008F2653"/>
    <w:rsid w:val="008F279A"/>
    <w:rsid w:val="008F2818"/>
    <w:rsid w:val="008F281E"/>
    <w:rsid w:val="008F2875"/>
    <w:rsid w:val="008F288E"/>
    <w:rsid w:val="008F2C46"/>
    <w:rsid w:val="008F2C93"/>
    <w:rsid w:val="008F2D0D"/>
    <w:rsid w:val="008F3143"/>
    <w:rsid w:val="008F328A"/>
    <w:rsid w:val="008F34B8"/>
    <w:rsid w:val="008F35F7"/>
    <w:rsid w:val="008F3702"/>
    <w:rsid w:val="008F387F"/>
    <w:rsid w:val="008F3C94"/>
    <w:rsid w:val="008F3F48"/>
    <w:rsid w:val="008F3FD0"/>
    <w:rsid w:val="008F402D"/>
    <w:rsid w:val="008F411A"/>
    <w:rsid w:val="008F45E6"/>
    <w:rsid w:val="008F4620"/>
    <w:rsid w:val="008F472C"/>
    <w:rsid w:val="008F4AAD"/>
    <w:rsid w:val="008F4B95"/>
    <w:rsid w:val="008F4D2B"/>
    <w:rsid w:val="008F4E5D"/>
    <w:rsid w:val="008F5120"/>
    <w:rsid w:val="008F54A6"/>
    <w:rsid w:val="008F55B5"/>
    <w:rsid w:val="008F5674"/>
    <w:rsid w:val="008F56BC"/>
    <w:rsid w:val="008F59F8"/>
    <w:rsid w:val="008F5BD6"/>
    <w:rsid w:val="008F5CA8"/>
    <w:rsid w:val="008F5D72"/>
    <w:rsid w:val="008F60C2"/>
    <w:rsid w:val="008F644E"/>
    <w:rsid w:val="008F65E1"/>
    <w:rsid w:val="008F66FC"/>
    <w:rsid w:val="008F6713"/>
    <w:rsid w:val="008F672B"/>
    <w:rsid w:val="008F6CA7"/>
    <w:rsid w:val="008F7180"/>
    <w:rsid w:val="008F71FF"/>
    <w:rsid w:val="008F7324"/>
    <w:rsid w:val="008F734C"/>
    <w:rsid w:val="008F73F3"/>
    <w:rsid w:val="008F7523"/>
    <w:rsid w:val="008F7556"/>
    <w:rsid w:val="008F7700"/>
    <w:rsid w:val="008F78B7"/>
    <w:rsid w:val="008F7BFD"/>
    <w:rsid w:val="008F7CD7"/>
    <w:rsid w:val="008F7FCC"/>
    <w:rsid w:val="0090039A"/>
    <w:rsid w:val="00900450"/>
    <w:rsid w:val="009007E6"/>
    <w:rsid w:val="00900928"/>
    <w:rsid w:val="009009EF"/>
    <w:rsid w:val="00900BDB"/>
    <w:rsid w:val="00900DF6"/>
    <w:rsid w:val="00900E0B"/>
    <w:rsid w:val="00900E9B"/>
    <w:rsid w:val="00900FC2"/>
    <w:rsid w:val="009011E6"/>
    <w:rsid w:val="00901284"/>
    <w:rsid w:val="00901731"/>
    <w:rsid w:val="00901BBB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AD9"/>
    <w:rsid w:val="00903B32"/>
    <w:rsid w:val="00903C74"/>
    <w:rsid w:val="00903CBB"/>
    <w:rsid w:val="009041C8"/>
    <w:rsid w:val="009044CD"/>
    <w:rsid w:val="009047C9"/>
    <w:rsid w:val="0090488C"/>
    <w:rsid w:val="00904949"/>
    <w:rsid w:val="009049B0"/>
    <w:rsid w:val="00904A1D"/>
    <w:rsid w:val="00904ADA"/>
    <w:rsid w:val="00904BE6"/>
    <w:rsid w:val="00904DEB"/>
    <w:rsid w:val="00905403"/>
    <w:rsid w:val="00905409"/>
    <w:rsid w:val="0090556B"/>
    <w:rsid w:val="0090561B"/>
    <w:rsid w:val="00905685"/>
    <w:rsid w:val="00905715"/>
    <w:rsid w:val="0090576F"/>
    <w:rsid w:val="00905DD8"/>
    <w:rsid w:val="00905EF1"/>
    <w:rsid w:val="00906058"/>
    <w:rsid w:val="00906180"/>
    <w:rsid w:val="0090652F"/>
    <w:rsid w:val="009065DF"/>
    <w:rsid w:val="0090699F"/>
    <w:rsid w:val="009069C1"/>
    <w:rsid w:val="009069E5"/>
    <w:rsid w:val="00906C0A"/>
    <w:rsid w:val="00906D60"/>
    <w:rsid w:val="00906E91"/>
    <w:rsid w:val="00906F14"/>
    <w:rsid w:val="009071E0"/>
    <w:rsid w:val="0090722C"/>
    <w:rsid w:val="009073AC"/>
    <w:rsid w:val="009073F0"/>
    <w:rsid w:val="009074F0"/>
    <w:rsid w:val="00907656"/>
    <w:rsid w:val="0090770C"/>
    <w:rsid w:val="00907787"/>
    <w:rsid w:val="009078EC"/>
    <w:rsid w:val="0090795F"/>
    <w:rsid w:val="009079A9"/>
    <w:rsid w:val="009079E5"/>
    <w:rsid w:val="00907A9C"/>
    <w:rsid w:val="00907B0C"/>
    <w:rsid w:val="00907D00"/>
    <w:rsid w:val="009100F8"/>
    <w:rsid w:val="00910125"/>
    <w:rsid w:val="009101A8"/>
    <w:rsid w:val="009101C9"/>
    <w:rsid w:val="009101E4"/>
    <w:rsid w:val="009102C2"/>
    <w:rsid w:val="00910411"/>
    <w:rsid w:val="00910608"/>
    <w:rsid w:val="009107D6"/>
    <w:rsid w:val="00910801"/>
    <w:rsid w:val="00910930"/>
    <w:rsid w:val="0091097A"/>
    <w:rsid w:val="00910A67"/>
    <w:rsid w:val="00910D09"/>
    <w:rsid w:val="00910E34"/>
    <w:rsid w:val="00910F38"/>
    <w:rsid w:val="009112DF"/>
    <w:rsid w:val="00911337"/>
    <w:rsid w:val="00911366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EE2"/>
    <w:rsid w:val="00912F71"/>
    <w:rsid w:val="0091331E"/>
    <w:rsid w:val="009134E9"/>
    <w:rsid w:val="009137DF"/>
    <w:rsid w:val="00913908"/>
    <w:rsid w:val="00913A91"/>
    <w:rsid w:val="00913BAD"/>
    <w:rsid w:val="00913D81"/>
    <w:rsid w:val="00913E7F"/>
    <w:rsid w:val="00914264"/>
    <w:rsid w:val="0091483A"/>
    <w:rsid w:val="00914AAD"/>
    <w:rsid w:val="00914AD0"/>
    <w:rsid w:val="00914EB7"/>
    <w:rsid w:val="00914F78"/>
    <w:rsid w:val="00915199"/>
    <w:rsid w:val="009151D6"/>
    <w:rsid w:val="009152CB"/>
    <w:rsid w:val="00915364"/>
    <w:rsid w:val="00915568"/>
    <w:rsid w:val="00915591"/>
    <w:rsid w:val="00915626"/>
    <w:rsid w:val="00915704"/>
    <w:rsid w:val="00915AE7"/>
    <w:rsid w:val="00915B09"/>
    <w:rsid w:val="00915C2E"/>
    <w:rsid w:val="00915D40"/>
    <w:rsid w:val="00915DB1"/>
    <w:rsid w:val="00915E4C"/>
    <w:rsid w:val="0091617E"/>
    <w:rsid w:val="00916442"/>
    <w:rsid w:val="00916456"/>
    <w:rsid w:val="009165C0"/>
    <w:rsid w:val="009167BB"/>
    <w:rsid w:val="009167EF"/>
    <w:rsid w:val="009169D1"/>
    <w:rsid w:val="00916B48"/>
    <w:rsid w:val="00916EBF"/>
    <w:rsid w:val="00916F1A"/>
    <w:rsid w:val="009170DF"/>
    <w:rsid w:val="00917121"/>
    <w:rsid w:val="009171A9"/>
    <w:rsid w:val="0091729C"/>
    <w:rsid w:val="009173A1"/>
    <w:rsid w:val="009173BF"/>
    <w:rsid w:val="00917469"/>
    <w:rsid w:val="00917866"/>
    <w:rsid w:val="009179AC"/>
    <w:rsid w:val="00917EBB"/>
    <w:rsid w:val="00920188"/>
    <w:rsid w:val="009205AB"/>
    <w:rsid w:val="00920711"/>
    <w:rsid w:val="00920965"/>
    <w:rsid w:val="009209D1"/>
    <w:rsid w:val="009210F3"/>
    <w:rsid w:val="009212B0"/>
    <w:rsid w:val="00921352"/>
    <w:rsid w:val="0092142D"/>
    <w:rsid w:val="009215A5"/>
    <w:rsid w:val="00921A17"/>
    <w:rsid w:val="00921EA1"/>
    <w:rsid w:val="00921FBB"/>
    <w:rsid w:val="0092217C"/>
    <w:rsid w:val="009221D5"/>
    <w:rsid w:val="0092222B"/>
    <w:rsid w:val="009223AA"/>
    <w:rsid w:val="00922769"/>
    <w:rsid w:val="00922B27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643"/>
    <w:rsid w:val="00923934"/>
    <w:rsid w:val="00923C52"/>
    <w:rsid w:val="00923C57"/>
    <w:rsid w:val="00923CD3"/>
    <w:rsid w:val="00923DAC"/>
    <w:rsid w:val="00923FCD"/>
    <w:rsid w:val="00924016"/>
    <w:rsid w:val="00924365"/>
    <w:rsid w:val="00924524"/>
    <w:rsid w:val="00924C84"/>
    <w:rsid w:val="00924CCF"/>
    <w:rsid w:val="00924E01"/>
    <w:rsid w:val="00925039"/>
    <w:rsid w:val="0092519B"/>
    <w:rsid w:val="0092541A"/>
    <w:rsid w:val="009256B4"/>
    <w:rsid w:val="009257B6"/>
    <w:rsid w:val="009258D3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2F6"/>
    <w:rsid w:val="009273BF"/>
    <w:rsid w:val="00927472"/>
    <w:rsid w:val="00927664"/>
    <w:rsid w:val="009278CC"/>
    <w:rsid w:val="00927A26"/>
    <w:rsid w:val="0093005E"/>
    <w:rsid w:val="00930065"/>
    <w:rsid w:val="00930138"/>
    <w:rsid w:val="00930177"/>
    <w:rsid w:val="00930198"/>
    <w:rsid w:val="00930329"/>
    <w:rsid w:val="009304D5"/>
    <w:rsid w:val="009304F8"/>
    <w:rsid w:val="0093050F"/>
    <w:rsid w:val="009305A1"/>
    <w:rsid w:val="009306E2"/>
    <w:rsid w:val="00930B00"/>
    <w:rsid w:val="00930C02"/>
    <w:rsid w:val="00930FC3"/>
    <w:rsid w:val="00931018"/>
    <w:rsid w:val="009310D7"/>
    <w:rsid w:val="009310E9"/>
    <w:rsid w:val="00931104"/>
    <w:rsid w:val="0093129A"/>
    <w:rsid w:val="0093132F"/>
    <w:rsid w:val="00931587"/>
    <w:rsid w:val="0093184A"/>
    <w:rsid w:val="00931A70"/>
    <w:rsid w:val="00931B64"/>
    <w:rsid w:val="00931C8F"/>
    <w:rsid w:val="00931F88"/>
    <w:rsid w:val="009322B8"/>
    <w:rsid w:val="009324F8"/>
    <w:rsid w:val="00932826"/>
    <w:rsid w:val="0093286F"/>
    <w:rsid w:val="00932913"/>
    <w:rsid w:val="009329B9"/>
    <w:rsid w:val="00933275"/>
    <w:rsid w:val="009335CF"/>
    <w:rsid w:val="00933828"/>
    <w:rsid w:val="00933FDD"/>
    <w:rsid w:val="0093406C"/>
    <w:rsid w:val="0093430B"/>
    <w:rsid w:val="00934331"/>
    <w:rsid w:val="00934475"/>
    <w:rsid w:val="0093447E"/>
    <w:rsid w:val="00934734"/>
    <w:rsid w:val="00934A3B"/>
    <w:rsid w:val="00934B1C"/>
    <w:rsid w:val="00934B7A"/>
    <w:rsid w:val="00934F13"/>
    <w:rsid w:val="00935321"/>
    <w:rsid w:val="00935405"/>
    <w:rsid w:val="00935B89"/>
    <w:rsid w:val="00935D1B"/>
    <w:rsid w:val="00935E05"/>
    <w:rsid w:val="00935E41"/>
    <w:rsid w:val="00936088"/>
    <w:rsid w:val="00936182"/>
    <w:rsid w:val="00936189"/>
    <w:rsid w:val="00936299"/>
    <w:rsid w:val="009362DA"/>
    <w:rsid w:val="009364D1"/>
    <w:rsid w:val="009367DE"/>
    <w:rsid w:val="00936808"/>
    <w:rsid w:val="00936AE5"/>
    <w:rsid w:val="00936BDB"/>
    <w:rsid w:val="00936C6A"/>
    <w:rsid w:val="00936CA8"/>
    <w:rsid w:val="00936E21"/>
    <w:rsid w:val="00937004"/>
    <w:rsid w:val="00937141"/>
    <w:rsid w:val="00937206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37E84"/>
    <w:rsid w:val="00937EC4"/>
    <w:rsid w:val="00937F8A"/>
    <w:rsid w:val="009400FC"/>
    <w:rsid w:val="00940161"/>
    <w:rsid w:val="00940189"/>
    <w:rsid w:val="00940433"/>
    <w:rsid w:val="009407E0"/>
    <w:rsid w:val="00940BF6"/>
    <w:rsid w:val="00940DD4"/>
    <w:rsid w:val="00940F8E"/>
    <w:rsid w:val="00940FBC"/>
    <w:rsid w:val="0094130D"/>
    <w:rsid w:val="0094135E"/>
    <w:rsid w:val="009417B8"/>
    <w:rsid w:val="00941A00"/>
    <w:rsid w:val="00941BE5"/>
    <w:rsid w:val="00941D47"/>
    <w:rsid w:val="00941F49"/>
    <w:rsid w:val="00941FE6"/>
    <w:rsid w:val="009420CC"/>
    <w:rsid w:val="009421FD"/>
    <w:rsid w:val="009422D8"/>
    <w:rsid w:val="00942419"/>
    <w:rsid w:val="009428DE"/>
    <w:rsid w:val="0094297F"/>
    <w:rsid w:val="009429DC"/>
    <w:rsid w:val="00942D0B"/>
    <w:rsid w:val="00942E28"/>
    <w:rsid w:val="009431C1"/>
    <w:rsid w:val="00943387"/>
    <w:rsid w:val="009434C2"/>
    <w:rsid w:val="0094359C"/>
    <w:rsid w:val="00943608"/>
    <w:rsid w:val="0094395E"/>
    <w:rsid w:val="009439E1"/>
    <w:rsid w:val="00943A4E"/>
    <w:rsid w:val="00943AEC"/>
    <w:rsid w:val="00943E23"/>
    <w:rsid w:val="00943F8B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BA2"/>
    <w:rsid w:val="00945C99"/>
    <w:rsid w:val="00945E1C"/>
    <w:rsid w:val="00945FE2"/>
    <w:rsid w:val="009464B5"/>
    <w:rsid w:val="00946524"/>
    <w:rsid w:val="00946698"/>
    <w:rsid w:val="0094677D"/>
    <w:rsid w:val="00947413"/>
    <w:rsid w:val="0094752C"/>
    <w:rsid w:val="00947589"/>
    <w:rsid w:val="00947671"/>
    <w:rsid w:val="00947777"/>
    <w:rsid w:val="00947802"/>
    <w:rsid w:val="009479CA"/>
    <w:rsid w:val="00947B9B"/>
    <w:rsid w:val="00947ECE"/>
    <w:rsid w:val="00947F7B"/>
    <w:rsid w:val="00950011"/>
    <w:rsid w:val="00950099"/>
    <w:rsid w:val="009500A4"/>
    <w:rsid w:val="009500D6"/>
    <w:rsid w:val="0095049E"/>
    <w:rsid w:val="009505F6"/>
    <w:rsid w:val="0095065D"/>
    <w:rsid w:val="00950927"/>
    <w:rsid w:val="0095093A"/>
    <w:rsid w:val="00950D26"/>
    <w:rsid w:val="00951132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CBF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CBD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A55"/>
    <w:rsid w:val="00953B36"/>
    <w:rsid w:val="00953D31"/>
    <w:rsid w:val="00953F4E"/>
    <w:rsid w:val="0095403A"/>
    <w:rsid w:val="009541C9"/>
    <w:rsid w:val="009542EB"/>
    <w:rsid w:val="009543F5"/>
    <w:rsid w:val="009545C4"/>
    <w:rsid w:val="009548C5"/>
    <w:rsid w:val="00954B64"/>
    <w:rsid w:val="00954F5D"/>
    <w:rsid w:val="00955070"/>
    <w:rsid w:val="0095514C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8D"/>
    <w:rsid w:val="00956DE6"/>
    <w:rsid w:val="00957136"/>
    <w:rsid w:val="0095787C"/>
    <w:rsid w:val="009578DA"/>
    <w:rsid w:val="00957983"/>
    <w:rsid w:val="00957AF5"/>
    <w:rsid w:val="00957D11"/>
    <w:rsid w:val="00957D87"/>
    <w:rsid w:val="00957E51"/>
    <w:rsid w:val="00957E7A"/>
    <w:rsid w:val="00960004"/>
    <w:rsid w:val="00960115"/>
    <w:rsid w:val="00960585"/>
    <w:rsid w:val="00960695"/>
    <w:rsid w:val="00960B19"/>
    <w:rsid w:val="00960B7B"/>
    <w:rsid w:val="00960EE8"/>
    <w:rsid w:val="00961091"/>
    <w:rsid w:val="0096117C"/>
    <w:rsid w:val="00961473"/>
    <w:rsid w:val="00961782"/>
    <w:rsid w:val="009617C8"/>
    <w:rsid w:val="0096185E"/>
    <w:rsid w:val="0096192A"/>
    <w:rsid w:val="00961A9E"/>
    <w:rsid w:val="00961B83"/>
    <w:rsid w:val="00961BDA"/>
    <w:rsid w:val="00961F06"/>
    <w:rsid w:val="00961F65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65E"/>
    <w:rsid w:val="0096375E"/>
    <w:rsid w:val="00963838"/>
    <w:rsid w:val="00963874"/>
    <w:rsid w:val="009638E1"/>
    <w:rsid w:val="00963B7F"/>
    <w:rsid w:val="00963E43"/>
    <w:rsid w:val="0096429D"/>
    <w:rsid w:val="009642B4"/>
    <w:rsid w:val="00964512"/>
    <w:rsid w:val="0096485D"/>
    <w:rsid w:val="0096489F"/>
    <w:rsid w:val="009648EE"/>
    <w:rsid w:val="00964930"/>
    <w:rsid w:val="009649D7"/>
    <w:rsid w:val="00964F25"/>
    <w:rsid w:val="00964FC2"/>
    <w:rsid w:val="009650F5"/>
    <w:rsid w:val="009651BB"/>
    <w:rsid w:val="00965220"/>
    <w:rsid w:val="009654CC"/>
    <w:rsid w:val="00965519"/>
    <w:rsid w:val="0096565F"/>
    <w:rsid w:val="00965765"/>
    <w:rsid w:val="00965777"/>
    <w:rsid w:val="00965782"/>
    <w:rsid w:val="00965BE2"/>
    <w:rsid w:val="00965CE7"/>
    <w:rsid w:val="00965F19"/>
    <w:rsid w:val="0096620B"/>
    <w:rsid w:val="009662CC"/>
    <w:rsid w:val="009662F0"/>
    <w:rsid w:val="009663C3"/>
    <w:rsid w:val="0096647B"/>
    <w:rsid w:val="009666A1"/>
    <w:rsid w:val="00966714"/>
    <w:rsid w:val="009667F1"/>
    <w:rsid w:val="009668D3"/>
    <w:rsid w:val="00966ACB"/>
    <w:rsid w:val="00966AFD"/>
    <w:rsid w:val="00966B40"/>
    <w:rsid w:val="00966B79"/>
    <w:rsid w:val="00966D20"/>
    <w:rsid w:val="009670FB"/>
    <w:rsid w:val="0096731D"/>
    <w:rsid w:val="00967323"/>
    <w:rsid w:val="009673BD"/>
    <w:rsid w:val="00967476"/>
    <w:rsid w:val="00967CB3"/>
    <w:rsid w:val="00967E9F"/>
    <w:rsid w:val="00967EE9"/>
    <w:rsid w:val="00970170"/>
    <w:rsid w:val="00970687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28"/>
    <w:rsid w:val="0097116F"/>
    <w:rsid w:val="009711D8"/>
    <w:rsid w:val="00971A6B"/>
    <w:rsid w:val="00971B82"/>
    <w:rsid w:val="0097220F"/>
    <w:rsid w:val="0097238A"/>
    <w:rsid w:val="00972512"/>
    <w:rsid w:val="009725C6"/>
    <w:rsid w:val="00972683"/>
    <w:rsid w:val="00972866"/>
    <w:rsid w:val="00972892"/>
    <w:rsid w:val="00972BBE"/>
    <w:rsid w:val="00972C4E"/>
    <w:rsid w:val="00972E2D"/>
    <w:rsid w:val="0097322D"/>
    <w:rsid w:val="00973824"/>
    <w:rsid w:val="00973895"/>
    <w:rsid w:val="009738F7"/>
    <w:rsid w:val="00973910"/>
    <w:rsid w:val="0097396F"/>
    <w:rsid w:val="00973A32"/>
    <w:rsid w:val="00973C72"/>
    <w:rsid w:val="00973ECF"/>
    <w:rsid w:val="00973F32"/>
    <w:rsid w:val="00973F72"/>
    <w:rsid w:val="0097414E"/>
    <w:rsid w:val="00974A99"/>
    <w:rsid w:val="00974AC7"/>
    <w:rsid w:val="00974B78"/>
    <w:rsid w:val="00974B93"/>
    <w:rsid w:val="00974DC2"/>
    <w:rsid w:val="00974E53"/>
    <w:rsid w:val="00974F1E"/>
    <w:rsid w:val="0097505F"/>
    <w:rsid w:val="00975475"/>
    <w:rsid w:val="0097572A"/>
    <w:rsid w:val="0097576D"/>
    <w:rsid w:val="009757F7"/>
    <w:rsid w:val="0097589D"/>
    <w:rsid w:val="009758D5"/>
    <w:rsid w:val="00975A0B"/>
    <w:rsid w:val="00975B61"/>
    <w:rsid w:val="00975B80"/>
    <w:rsid w:val="00975BD2"/>
    <w:rsid w:val="00975E95"/>
    <w:rsid w:val="00975EC4"/>
    <w:rsid w:val="009764FA"/>
    <w:rsid w:val="00976920"/>
    <w:rsid w:val="00976B6F"/>
    <w:rsid w:val="00976E32"/>
    <w:rsid w:val="00977099"/>
    <w:rsid w:val="0097710D"/>
    <w:rsid w:val="00977166"/>
    <w:rsid w:val="009779BE"/>
    <w:rsid w:val="00977B66"/>
    <w:rsid w:val="00977C5B"/>
    <w:rsid w:val="00977C78"/>
    <w:rsid w:val="00977C97"/>
    <w:rsid w:val="00977D0C"/>
    <w:rsid w:val="0098027B"/>
    <w:rsid w:val="009805E4"/>
    <w:rsid w:val="009807F8"/>
    <w:rsid w:val="00980939"/>
    <w:rsid w:val="00980B08"/>
    <w:rsid w:val="00980C9F"/>
    <w:rsid w:val="00980D55"/>
    <w:rsid w:val="00981119"/>
    <w:rsid w:val="00981312"/>
    <w:rsid w:val="009813A7"/>
    <w:rsid w:val="00981B9E"/>
    <w:rsid w:val="00981C59"/>
    <w:rsid w:val="00981D60"/>
    <w:rsid w:val="00981E80"/>
    <w:rsid w:val="0098206B"/>
    <w:rsid w:val="00982152"/>
    <w:rsid w:val="009821C5"/>
    <w:rsid w:val="00982220"/>
    <w:rsid w:val="0098224E"/>
    <w:rsid w:val="00982385"/>
    <w:rsid w:val="0098240A"/>
    <w:rsid w:val="0098247F"/>
    <w:rsid w:val="00982532"/>
    <w:rsid w:val="009825DA"/>
    <w:rsid w:val="009827C0"/>
    <w:rsid w:val="0098298C"/>
    <w:rsid w:val="00982997"/>
    <w:rsid w:val="00982A1C"/>
    <w:rsid w:val="00982B40"/>
    <w:rsid w:val="00983295"/>
    <w:rsid w:val="00983301"/>
    <w:rsid w:val="00983438"/>
    <w:rsid w:val="00983464"/>
    <w:rsid w:val="0098363A"/>
    <w:rsid w:val="0098363C"/>
    <w:rsid w:val="00983865"/>
    <w:rsid w:val="00983ACE"/>
    <w:rsid w:val="00983BE9"/>
    <w:rsid w:val="00983D73"/>
    <w:rsid w:val="00983DB7"/>
    <w:rsid w:val="00983E9E"/>
    <w:rsid w:val="00984281"/>
    <w:rsid w:val="009842D4"/>
    <w:rsid w:val="00984385"/>
    <w:rsid w:val="00984464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8C5"/>
    <w:rsid w:val="009869D7"/>
    <w:rsid w:val="00986B57"/>
    <w:rsid w:val="00987038"/>
    <w:rsid w:val="009870E1"/>
    <w:rsid w:val="0098719E"/>
    <w:rsid w:val="00987209"/>
    <w:rsid w:val="0098746E"/>
    <w:rsid w:val="00987510"/>
    <w:rsid w:val="0098753A"/>
    <w:rsid w:val="0098767E"/>
    <w:rsid w:val="009878CE"/>
    <w:rsid w:val="00987C1E"/>
    <w:rsid w:val="009902BB"/>
    <w:rsid w:val="009905CD"/>
    <w:rsid w:val="00990BAF"/>
    <w:rsid w:val="00990C5C"/>
    <w:rsid w:val="00990FCD"/>
    <w:rsid w:val="009911CD"/>
    <w:rsid w:val="00991273"/>
    <w:rsid w:val="00991285"/>
    <w:rsid w:val="00991325"/>
    <w:rsid w:val="009913EB"/>
    <w:rsid w:val="0099147F"/>
    <w:rsid w:val="009918CC"/>
    <w:rsid w:val="00991B42"/>
    <w:rsid w:val="00991CC4"/>
    <w:rsid w:val="00991CF8"/>
    <w:rsid w:val="00991E7B"/>
    <w:rsid w:val="00991F88"/>
    <w:rsid w:val="00992002"/>
    <w:rsid w:val="009920A2"/>
    <w:rsid w:val="0099272D"/>
    <w:rsid w:val="009928A5"/>
    <w:rsid w:val="009929AC"/>
    <w:rsid w:val="00992B77"/>
    <w:rsid w:val="00992CCC"/>
    <w:rsid w:val="00992D34"/>
    <w:rsid w:val="00993926"/>
    <w:rsid w:val="00993A2E"/>
    <w:rsid w:val="00993A4B"/>
    <w:rsid w:val="00993CB4"/>
    <w:rsid w:val="00994305"/>
    <w:rsid w:val="0099461E"/>
    <w:rsid w:val="00994816"/>
    <w:rsid w:val="00994D8D"/>
    <w:rsid w:val="009952BA"/>
    <w:rsid w:val="00995411"/>
    <w:rsid w:val="00995488"/>
    <w:rsid w:val="0099557F"/>
    <w:rsid w:val="00995816"/>
    <w:rsid w:val="00995954"/>
    <w:rsid w:val="009959B4"/>
    <w:rsid w:val="00995E31"/>
    <w:rsid w:val="00996305"/>
    <w:rsid w:val="00996403"/>
    <w:rsid w:val="0099654F"/>
    <w:rsid w:val="00996561"/>
    <w:rsid w:val="0099674B"/>
    <w:rsid w:val="00996755"/>
    <w:rsid w:val="00996887"/>
    <w:rsid w:val="00996924"/>
    <w:rsid w:val="00996B31"/>
    <w:rsid w:val="00996C19"/>
    <w:rsid w:val="00996DEF"/>
    <w:rsid w:val="00996F6D"/>
    <w:rsid w:val="00997028"/>
    <w:rsid w:val="00997299"/>
    <w:rsid w:val="009973D7"/>
    <w:rsid w:val="0099757D"/>
    <w:rsid w:val="0099777F"/>
    <w:rsid w:val="00997A7B"/>
    <w:rsid w:val="00997B60"/>
    <w:rsid w:val="00997CB3"/>
    <w:rsid w:val="00997E0C"/>
    <w:rsid w:val="009A021B"/>
    <w:rsid w:val="009A023A"/>
    <w:rsid w:val="009A0590"/>
    <w:rsid w:val="009A05C3"/>
    <w:rsid w:val="009A06A1"/>
    <w:rsid w:val="009A0731"/>
    <w:rsid w:val="009A0753"/>
    <w:rsid w:val="009A0ADC"/>
    <w:rsid w:val="009A0B36"/>
    <w:rsid w:val="009A0E1E"/>
    <w:rsid w:val="009A0FA2"/>
    <w:rsid w:val="009A0FD8"/>
    <w:rsid w:val="009A10B4"/>
    <w:rsid w:val="009A1188"/>
    <w:rsid w:val="009A131B"/>
    <w:rsid w:val="009A154F"/>
    <w:rsid w:val="009A159E"/>
    <w:rsid w:val="009A173B"/>
    <w:rsid w:val="009A1769"/>
    <w:rsid w:val="009A17E9"/>
    <w:rsid w:val="009A18DD"/>
    <w:rsid w:val="009A1A0F"/>
    <w:rsid w:val="009A1C02"/>
    <w:rsid w:val="009A1C6F"/>
    <w:rsid w:val="009A1CF6"/>
    <w:rsid w:val="009A1E8E"/>
    <w:rsid w:val="009A207C"/>
    <w:rsid w:val="009A2409"/>
    <w:rsid w:val="009A24D7"/>
    <w:rsid w:val="009A2531"/>
    <w:rsid w:val="009A267F"/>
    <w:rsid w:val="009A26AD"/>
    <w:rsid w:val="009A26D5"/>
    <w:rsid w:val="009A2723"/>
    <w:rsid w:val="009A298B"/>
    <w:rsid w:val="009A2A6C"/>
    <w:rsid w:val="009A2A8B"/>
    <w:rsid w:val="009A2D59"/>
    <w:rsid w:val="009A2DCD"/>
    <w:rsid w:val="009A30B8"/>
    <w:rsid w:val="009A3146"/>
    <w:rsid w:val="009A32A5"/>
    <w:rsid w:val="009A32C1"/>
    <w:rsid w:val="009A33AE"/>
    <w:rsid w:val="009A33CE"/>
    <w:rsid w:val="009A33D8"/>
    <w:rsid w:val="009A3406"/>
    <w:rsid w:val="009A3452"/>
    <w:rsid w:val="009A3792"/>
    <w:rsid w:val="009A3A97"/>
    <w:rsid w:val="009A3B3A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920"/>
    <w:rsid w:val="009A4C37"/>
    <w:rsid w:val="009A4CBD"/>
    <w:rsid w:val="009A4CED"/>
    <w:rsid w:val="009A4D72"/>
    <w:rsid w:val="009A533D"/>
    <w:rsid w:val="009A53B7"/>
    <w:rsid w:val="009A56E9"/>
    <w:rsid w:val="009A57EA"/>
    <w:rsid w:val="009A5838"/>
    <w:rsid w:val="009A594B"/>
    <w:rsid w:val="009A5CA5"/>
    <w:rsid w:val="009A5F50"/>
    <w:rsid w:val="009A60AA"/>
    <w:rsid w:val="009A6199"/>
    <w:rsid w:val="009A6467"/>
    <w:rsid w:val="009A6528"/>
    <w:rsid w:val="009A6828"/>
    <w:rsid w:val="009A698B"/>
    <w:rsid w:val="009A69A6"/>
    <w:rsid w:val="009A6C02"/>
    <w:rsid w:val="009A6E9E"/>
    <w:rsid w:val="009A70AB"/>
    <w:rsid w:val="009A71CC"/>
    <w:rsid w:val="009A722B"/>
    <w:rsid w:val="009A735D"/>
    <w:rsid w:val="009A75D9"/>
    <w:rsid w:val="009A770A"/>
    <w:rsid w:val="009A780C"/>
    <w:rsid w:val="009A7830"/>
    <w:rsid w:val="009A7872"/>
    <w:rsid w:val="009A7B5F"/>
    <w:rsid w:val="009A7BD5"/>
    <w:rsid w:val="009A7D38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904"/>
    <w:rsid w:val="009B0A00"/>
    <w:rsid w:val="009B0BEB"/>
    <w:rsid w:val="009B0C5E"/>
    <w:rsid w:val="009B0F54"/>
    <w:rsid w:val="009B13CF"/>
    <w:rsid w:val="009B164B"/>
    <w:rsid w:val="009B18A9"/>
    <w:rsid w:val="009B196F"/>
    <w:rsid w:val="009B1FCD"/>
    <w:rsid w:val="009B202A"/>
    <w:rsid w:val="009B2156"/>
    <w:rsid w:val="009B224A"/>
    <w:rsid w:val="009B2280"/>
    <w:rsid w:val="009B230D"/>
    <w:rsid w:val="009B2897"/>
    <w:rsid w:val="009B2A02"/>
    <w:rsid w:val="009B2A39"/>
    <w:rsid w:val="009B2AF3"/>
    <w:rsid w:val="009B2C78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30C"/>
    <w:rsid w:val="009B44A9"/>
    <w:rsid w:val="009B451C"/>
    <w:rsid w:val="009B45C5"/>
    <w:rsid w:val="009B498A"/>
    <w:rsid w:val="009B4A14"/>
    <w:rsid w:val="009B4FE7"/>
    <w:rsid w:val="009B50AA"/>
    <w:rsid w:val="009B511C"/>
    <w:rsid w:val="009B534A"/>
    <w:rsid w:val="009B55CD"/>
    <w:rsid w:val="009B5646"/>
    <w:rsid w:val="009B586C"/>
    <w:rsid w:val="009B5E73"/>
    <w:rsid w:val="009B5F16"/>
    <w:rsid w:val="009B6131"/>
    <w:rsid w:val="009B6156"/>
    <w:rsid w:val="009B6307"/>
    <w:rsid w:val="009B632B"/>
    <w:rsid w:val="009B64E8"/>
    <w:rsid w:val="009B6557"/>
    <w:rsid w:val="009B65A7"/>
    <w:rsid w:val="009B6BD6"/>
    <w:rsid w:val="009B6C76"/>
    <w:rsid w:val="009B6D12"/>
    <w:rsid w:val="009B6EA6"/>
    <w:rsid w:val="009B6F96"/>
    <w:rsid w:val="009B6FA5"/>
    <w:rsid w:val="009B700D"/>
    <w:rsid w:val="009B745A"/>
    <w:rsid w:val="009B752B"/>
    <w:rsid w:val="009B7715"/>
    <w:rsid w:val="009B7794"/>
    <w:rsid w:val="009B7845"/>
    <w:rsid w:val="009B7873"/>
    <w:rsid w:val="009B7A89"/>
    <w:rsid w:val="009B7E1E"/>
    <w:rsid w:val="009C009A"/>
    <w:rsid w:val="009C018E"/>
    <w:rsid w:val="009C0406"/>
    <w:rsid w:val="009C0452"/>
    <w:rsid w:val="009C0773"/>
    <w:rsid w:val="009C0ABE"/>
    <w:rsid w:val="009C0B91"/>
    <w:rsid w:val="009C0C25"/>
    <w:rsid w:val="009C0C30"/>
    <w:rsid w:val="009C11FC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BF5"/>
    <w:rsid w:val="009C1DE5"/>
    <w:rsid w:val="009C2027"/>
    <w:rsid w:val="009C204B"/>
    <w:rsid w:val="009C23E4"/>
    <w:rsid w:val="009C24EE"/>
    <w:rsid w:val="009C2537"/>
    <w:rsid w:val="009C2580"/>
    <w:rsid w:val="009C2657"/>
    <w:rsid w:val="009C2797"/>
    <w:rsid w:val="009C27F6"/>
    <w:rsid w:val="009C28CE"/>
    <w:rsid w:val="009C28FD"/>
    <w:rsid w:val="009C2A5B"/>
    <w:rsid w:val="009C2B86"/>
    <w:rsid w:val="009C2D32"/>
    <w:rsid w:val="009C3042"/>
    <w:rsid w:val="009C312B"/>
    <w:rsid w:val="009C3140"/>
    <w:rsid w:val="009C31DB"/>
    <w:rsid w:val="009C329C"/>
    <w:rsid w:val="009C33FA"/>
    <w:rsid w:val="009C3668"/>
    <w:rsid w:val="009C37AC"/>
    <w:rsid w:val="009C3859"/>
    <w:rsid w:val="009C397E"/>
    <w:rsid w:val="009C3980"/>
    <w:rsid w:val="009C39A6"/>
    <w:rsid w:val="009C39E7"/>
    <w:rsid w:val="009C3A8F"/>
    <w:rsid w:val="009C3EB9"/>
    <w:rsid w:val="009C4085"/>
    <w:rsid w:val="009C4227"/>
    <w:rsid w:val="009C4426"/>
    <w:rsid w:val="009C4473"/>
    <w:rsid w:val="009C450F"/>
    <w:rsid w:val="009C47BF"/>
    <w:rsid w:val="009C49CF"/>
    <w:rsid w:val="009C4D49"/>
    <w:rsid w:val="009C4F12"/>
    <w:rsid w:val="009C4FAE"/>
    <w:rsid w:val="009C4FFE"/>
    <w:rsid w:val="009C51DF"/>
    <w:rsid w:val="009C538C"/>
    <w:rsid w:val="009C54CE"/>
    <w:rsid w:val="009C5511"/>
    <w:rsid w:val="009C56D1"/>
    <w:rsid w:val="009C5987"/>
    <w:rsid w:val="009C59C6"/>
    <w:rsid w:val="009C5AC4"/>
    <w:rsid w:val="009C5CA2"/>
    <w:rsid w:val="009C5CDF"/>
    <w:rsid w:val="009C5D8A"/>
    <w:rsid w:val="009C5DFD"/>
    <w:rsid w:val="009C61EF"/>
    <w:rsid w:val="009C61F0"/>
    <w:rsid w:val="009C6364"/>
    <w:rsid w:val="009C63AB"/>
    <w:rsid w:val="009C63F7"/>
    <w:rsid w:val="009C6402"/>
    <w:rsid w:val="009C6855"/>
    <w:rsid w:val="009C6888"/>
    <w:rsid w:val="009C7093"/>
    <w:rsid w:val="009C70B5"/>
    <w:rsid w:val="009C70FD"/>
    <w:rsid w:val="009C72E1"/>
    <w:rsid w:val="009C771C"/>
    <w:rsid w:val="009C7732"/>
    <w:rsid w:val="009C7F59"/>
    <w:rsid w:val="009C7FA4"/>
    <w:rsid w:val="009D03DC"/>
    <w:rsid w:val="009D03F5"/>
    <w:rsid w:val="009D0490"/>
    <w:rsid w:val="009D06C2"/>
    <w:rsid w:val="009D06DE"/>
    <w:rsid w:val="009D07F9"/>
    <w:rsid w:val="009D09C5"/>
    <w:rsid w:val="009D09E8"/>
    <w:rsid w:val="009D0E39"/>
    <w:rsid w:val="009D12C0"/>
    <w:rsid w:val="009D132C"/>
    <w:rsid w:val="009D15D7"/>
    <w:rsid w:val="009D16A3"/>
    <w:rsid w:val="009D16AA"/>
    <w:rsid w:val="009D1789"/>
    <w:rsid w:val="009D1875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6BE"/>
    <w:rsid w:val="009D286A"/>
    <w:rsid w:val="009D2900"/>
    <w:rsid w:val="009D2993"/>
    <w:rsid w:val="009D2A4D"/>
    <w:rsid w:val="009D2A6E"/>
    <w:rsid w:val="009D2AFB"/>
    <w:rsid w:val="009D2CA7"/>
    <w:rsid w:val="009D2D73"/>
    <w:rsid w:val="009D2D7A"/>
    <w:rsid w:val="009D2F49"/>
    <w:rsid w:val="009D3111"/>
    <w:rsid w:val="009D32F9"/>
    <w:rsid w:val="009D333C"/>
    <w:rsid w:val="009D3422"/>
    <w:rsid w:val="009D3598"/>
    <w:rsid w:val="009D38B8"/>
    <w:rsid w:val="009D3979"/>
    <w:rsid w:val="009D3A5A"/>
    <w:rsid w:val="009D3E31"/>
    <w:rsid w:val="009D3F09"/>
    <w:rsid w:val="009D3F70"/>
    <w:rsid w:val="009D4063"/>
    <w:rsid w:val="009D414C"/>
    <w:rsid w:val="009D4268"/>
    <w:rsid w:val="009D43C8"/>
    <w:rsid w:val="009D45B5"/>
    <w:rsid w:val="009D46CC"/>
    <w:rsid w:val="009D48E9"/>
    <w:rsid w:val="009D50ED"/>
    <w:rsid w:val="009D513C"/>
    <w:rsid w:val="009D527C"/>
    <w:rsid w:val="009D5376"/>
    <w:rsid w:val="009D5389"/>
    <w:rsid w:val="009D54AA"/>
    <w:rsid w:val="009D54B9"/>
    <w:rsid w:val="009D55FE"/>
    <w:rsid w:val="009D56B9"/>
    <w:rsid w:val="009D5854"/>
    <w:rsid w:val="009D58E9"/>
    <w:rsid w:val="009D5B4C"/>
    <w:rsid w:val="009D5B9F"/>
    <w:rsid w:val="009D5C46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A4A"/>
    <w:rsid w:val="009D6B88"/>
    <w:rsid w:val="009D6D2B"/>
    <w:rsid w:val="009D7205"/>
    <w:rsid w:val="009D72E4"/>
    <w:rsid w:val="009D759F"/>
    <w:rsid w:val="009D7727"/>
    <w:rsid w:val="009D7859"/>
    <w:rsid w:val="009D797E"/>
    <w:rsid w:val="009D7CF3"/>
    <w:rsid w:val="009D7D69"/>
    <w:rsid w:val="009D7F03"/>
    <w:rsid w:val="009D7F44"/>
    <w:rsid w:val="009E0386"/>
    <w:rsid w:val="009E0405"/>
    <w:rsid w:val="009E045C"/>
    <w:rsid w:val="009E04F5"/>
    <w:rsid w:val="009E0780"/>
    <w:rsid w:val="009E07CB"/>
    <w:rsid w:val="009E0A6A"/>
    <w:rsid w:val="009E0D90"/>
    <w:rsid w:val="009E0DA4"/>
    <w:rsid w:val="009E10F2"/>
    <w:rsid w:val="009E12F3"/>
    <w:rsid w:val="009E142B"/>
    <w:rsid w:val="009E156C"/>
    <w:rsid w:val="009E1847"/>
    <w:rsid w:val="009E19E6"/>
    <w:rsid w:val="009E1C5A"/>
    <w:rsid w:val="009E1D03"/>
    <w:rsid w:val="009E1D52"/>
    <w:rsid w:val="009E1DF7"/>
    <w:rsid w:val="009E1EAE"/>
    <w:rsid w:val="009E1F2D"/>
    <w:rsid w:val="009E2026"/>
    <w:rsid w:val="009E203A"/>
    <w:rsid w:val="009E20C4"/>
    <w:rsid w:val="009E2339"/>
    <w:rsid w:val="009E23C3"/>
    <w:rsid w:val="009E26D6"/>
    <w:rsid w:val="009E27F9"/>
    <w:rsid w:val="009E2CC1"/>
    <w:rsid w:val="009E2CE1"/>
    <w:rsid w:val="009E2DCD"/>
    <w:rsid w:val="009E2DEA"/>
    <w:rsid w:val="009E2EC1"/>
    <w:rsid w:val="009E328B"/>
    <w:rsid w:val="009E37A6"/>
    <w:rsid w:val="009E37F3"/>
    <w:rsid w:val="009E399E"/>
    <w:rsid w:val="009E3A09"/>
    <w:rsid w:val="009E3D3C"/>
    <w:rsid w:val="009E41E9"/>
    <w:rsid w:val="009E421D"/>
    <w:rsid w:val="009E43C5"/>
    <w:rsid w:val="009E4434"/>
    <w:rsid w:val="009E448C"/>
    <w:rsid w:val="009E4496"/>
    <w:rsid w:val="009E4657"/>
    <w:rsid w:val="009E480F"/>
    <w:rsid w:val="009E4925"/>
    <w:rsid w:val="009E4929"/>
    <w:rsid w:val="009E4A18"/>
    <w:rsid w:val="009E4A19"/>
    <w:rsid w:val="009E4BF9"/>
    <w:rsid w:val="009E4E2D"/>
    <w:rsid w:val="009E4F74"/>
    <w:rsid w:val="009E517C"/>
    <w:rsid w:val="009E53C8"/>
    <w:rsid w:val="009E54C4"/>
    <w:rsid w:val="009E561B"/>
    <w:rsid w:val="009E5687"/>
    <w:rsid w:val="009E5800"/>
    <w:rsid w:val="009E5969"/>
    <w:rsid w:val="009E5BB0"/>
    <w:rsid w:val="009E5DF0"/>
    <w:rsid w:val="009E5E3B"/>
    <w:rsid w:val="009E6011"/>
    <w:rsid w:val="009E61D0"/>
    <w:rsid w:val="009E63AD"/>
    <w:rsid w:val="009E645F"/>
    <w:rsid w:val="009E64E9"/>
    <w:rsid w:val="009E66B4"/>
    <w:rsid w:val="009E66FB"/>
    <w:rsid w:val="009E6A99"/>
    <w:rsid w:val="009E6C18"/>
    <w:rsid w:val="009E6C41"/>
    <w:rsid w:val="009E6C9B"/>
    <w:rsid w:val="009E6EA8"/>
    <w:rsid w:val="009E710A"/>
    <w:rsid w:val="009E7189"/>
    <w:rsid w:val="009E7312"/>
    <w:rsid w:val="009E73B2"/>
    <w:rsid w:val="009E75F3"/>
    <w:rsid w:val="009E77BE"/>
    <w:rsid w:val="009E77CE"/>
    <w:rsid w:val="009F0078"/>
    <w:rsid w:val="009F00FD"/>
    <w:rsid w:val="009F0355"/>
    <w:rsid w:val="009F0472"/>
    <w:rsid w:val="009F05F3"/>
    <w:rsid w:val="009F0757"/>
    <w:rsid w:val="009F0781"/>
    <w:rsid w:val="009F07C6"/>
    <w:rsid w:val="009F088E"/>
    <w:rsid w:val="009F08EA"/>
    <w:rsid w:val="009F097F"/>
    <w:rsid w:val="009F09AE"/>
    <w:rsid w:val="009F0A89"/>
    <w:rsid w:val="009F0B19"/>
    <w:rsid w:val="009F0C11"/>
    <w:rsid w:val="009F0D61"/>
    <w:rsid w:val="009F0E98"/>
    <w:rsid w:val="009F10C7"/>
    <w:rsid w:val="009F131F"/>
    <w:rsid w:val="009F13C3"/>
    <w:rsid w:val="009F1533"/>
    <w:rsid w:val="009F177F"/>
    <w:rsid w:val="009F1923"/>
    <w:rsid w:val="009F195B"/>
    <w:rsid w:val="009F1971"/>
    <w:rsid w:val="009F1C22"/>
    <w:rsid w:val="009F1EED"/>
    <w:rsid w:val="009F1F29"/>
    <w:rsid w:val="009F1F36"/>
    <w:rsid w:val="009F202A"/>
    <w:rsid w:val="009F21AE"/>
    <w:rsid w:val="009F2384"/>
    <w:rsid w:val="009F23C7"/>
    <w:rsid w:val="009F27EF"/>
    <w:rsid w:val="009F291E"/>
    <w:rsid w:val="009F2B9D"/>
    <w:rsid w:val="009F2BC3"/>
    <w:rsid w:val="009F2E53"/>
    <w:rsid w:val="009F2E6D"/>
    <w:rsid w:val="009F2F0F"/>
    <w:rsid w:val="009F2FA9"/>
    <w:rsid w:val="009F30C3"/>
    <w:rsid w:val="009F3135"/>
    <w:rsid w:val="009F31C4"/>
    <w:rsid w:val="009F3251"/>
    <w:rsid w:val="009F33D5"/>
    <w:rsid w:val="009F33ED"/>
    <w:rsid w:val="009F34CC"/>
    <w:rsid w:val="009F36CE"/>
    <w:rsid w:val="009F3848"/>
    <w:rsid w:val="009F3CDD"/>
    <w:rsid w:val="009F3D36"/>
    <w:rsid w:val="009F3D3C"/>
    <w:rsid w:val="009F3F8D"/>
    <w:rsid w:val="009F3FA1"/>
    <w:rsid w:val="009F412E"/>
    <w:rsid w:val="009F44AE"/>
    <w:rsid w:val="009F46A7"/>
    <w:rsid w:val="009F46F8"/>
    <w:rsid w:val="009F47E9"/>
    <w:rsid w:val="009F4AB0"/>
    <w:rsid w:val="009F4AD3"/>
    <w:rsid w:val="009F4B7B"/>
    <w:rsid w:val="009F4C6C"/>
    <w:rsid w:val="009F4E3F"/>
    <w:rsid w:val="009F5000"/>
    <w:rsid w:val="009F5171"/>
    <w:rsid w:val="009F5208"/>
    <w:rsid w:val="009F5288"/>
    <w:rsid w:val="009F52F1"/>
    <w:rsid w:val="009F5303"/>
    <w:rsid w:val="009F5338"/>
    <w:rsid w:val="009F5524"/>
    <w:rsid w:val="009F55C4"/>
    <w:rsid w:val="009F608D"/>
    <w:rsid w:val="009F60E1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F42"/>
    <w:rsid w:val="009F6FF6"/>
    <w:rsid w:val="009F70EE"/>
    <w:rsid w:val="009F7142"/>
    <w:rsid w:val="009F74E5"/>
    <w:rsid w:val="009F752B"/>
    <w:rsid w:val="009F75A1"/>
    <w:rsid w:val="009F7807"/>
    <w:rsid w:val="009F786F"/>
    <w:rsid w:val="009F79C7"/>
    <w:rsid w:val="009F7C66"/>
    <w:rsid w:val="009F7CBB"/>
    <w:rsid w:val="009F7CF9"/>
    <w:rsid w:val="009F7E41"/>
    <w:rsid w:val="009F7F3F"/>
    <w:rsid w:val="009F7FFB"/>
    <w:rsid w:val="00A00005"/>
    <w:rsid w:val="00A003E0"/>
    <w:rsid w:val="00A0062C"/>
    <w:rsid w:val="00A00686"/>
    <w:rsid w:val="00A006E5"/>
    <w:rsid w:val="00A009C5"/>
    <w:rsid w:val="00A00AA1"/>
    <w:rsid w:val="00A00BB8"/>
    <w:rsid w:val="00A00F65"/>
    <w:rsid w:val="00A01053"/>
    <w:rsid w:val="00A010F9"/>
    <w:rsid w:val="00A01145"/>
    <w:rsid w:val="00A0126E"/>
    <w:rsid w:val="00A015E2"/>
    <w:rsid w:val="00A01A3C"/>
    <w:rsid w:val="00A01A67"/>
    <w:rsid w:val="00A01EDB"/>
    <w:rsid w:val="00A01F3D"/>
    <w:rsid w:val="00A01F6A"/>
    <w:rsid w:val="00A023A1"/>
    <w:rsid w:val="00A024CD"/>
    <w:rsid w:val="00A02616"/>
    <w:rsid w:val="00A02779"/>
    <w:rsid w:val="00A027DB"/>
    <w:rsid w:val="00A0295E"/>
    <w:rsid w:val="00A029F0"/>
    <w:rsid w:val="00A02F47"/>
    <w:rsid w:val="00A0327A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244"/>
    <w:rsid w:val="00A04475"/>
    <w:rsid w:val="00A0453C"/>
    <w:rsid w:val="00A047B4"/>
    <w:rsid w:val="00A047B8"/>
    <w:rsid w:val="00A051BC"/>
    <w:rsid w:val="00A0541C"/>
    <w:rsid w:val="00A056D4"/>
    <w:rsid w:val="00A059B2"/>
    <w:rsid w:val="00A05C3B"/>
    <w:rsid w:val="00A05C4A"/>
    <w:rsid w:val="00A05E24"/>
    <w:rsid w:val="00A06289"/>
    <w:rsid w:val="00A0631C"/>
    <w:rsid w:val="00A06624"/>
    <w:rsid w:val="00A066FF"/>
    <w:rsid w:val="00A06A0E"/>
    <w:rsid w:val="00A06A16"/>
    <w:rsid w:val="00A06B58"/>
    <w:rsid w:val="00A06B68"/>
    <w:rsid w:val="00A06DD1"/>
    <w:rsid w:val="00A06E9B"/>
    <w:rsid w:val="00A0721C"/>
    <w:rsid w:val="00A073AF"/>
    <w:rsid w:val="00A07758"/>
    <w:rsid w:val="00A07816"/>
    <w:rsid w:val="00A07986"/>
    <w:rsid w:val="00A07B2D"/>
    <w:rsid w:val="00A10488"/>
    <w:rsid w:val="00A10855"/>
    <w:rsid w:val="00A10A24"/>
    <w:rsid w:val="00A10A7D"/>
    <w:rsid w:val="00A10BC8"/>
    <w:rsid w:val="00A10C19"/>
    <w:rsid w:val="00A10C29"/>
    <w:rsid w:val="00A10D10"/>
    <w:rsid w:val="00A10DB2"/>
    <w:rsid w:val="00A10DC2"/>
    <w:rsid w:val="00A10F0F"/>
    <w:rsid w:val="00A10FC9"/>
    <w:rsid w:val="00A10FF7"/>
    <w:rsid w:val="00A111D9"/>
    <w:rsid w:val="00A113AB"/>
    <w:rsid w:val="00A11898"/>
    <w:rsid w:val="00A11B1C"/>
    <w:rsid w:val="00A11C24"/>
    <w:rsid w:val="00A11D60"/>
    <w:rsid w:val="00A11EAD"/>
    <w:rsid w:val="00A11EDA"/>
    <w:rsid w:val="00A11EE7"/>
    <w:rsid w:val="00A11F7B"/>
    <w:rsid w:val="00A120B2"/>
    <w:rsid w:val="00A12419"/>
    <w:rsid w:val="00A12479"/>
    <w:rsid w:val="00A124F4"/>
    <w:rsid w:val="00A12A77"/>
    <w:rsid w:val="00A12C94"/>
    <w:rsid w:val="00A12CA9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428A"/>
    <w:rsid w:val="00A142D1"/>
    <w:rsid w:val="00A14353"/>
    <w:rsid w:val="00A143CD"/>
    <w:rsid w:val="00A1449F"/>
    <w:rsid w:val="00A146E7"/>
    <w:rsid w:val="00A1473D"/>
    <w:rsid w:val="00A147D7"/>
    <w:rsid w:val="00A1496C"/>
    <w:rsid w:val="00A149DD"/>
    <w:rsid w:val="00A14B08"/>
    <w:rsid w:val="00A14B15"/>
    <w:rsid w:val="00A14CAB"/>
    <w:rsid w:val="00A14F5A"/>
    <w:rsid w:val="00A1510D"/>
    <w:rsid w:val="00A15120"/>
    <w:rsid w:val="00A152A9"/>
    <w:rsid w:val="00A155B8"/>
    <w:rsid w:val="00A15721"/>
    <w:rsid w:val="00A15764"/>
    <w:rsid w:val="00A1583F"/>
    <w:rsid w:val="00A15C8B"/>
    <w:rsid w:val="00A15F5F"/>
    <w:rsid w:val="00A15FD4"/>
    <w:rsid w:val="00A16064"/>
    <w:rsid w:val="00A160D7"/>
    <w:rsid w:val="00A16158"/>
    <w:rsid w:val="00A16161"/>
    <w:rsid w:val="00A16172"/>
    <w:rsid w:val="00A16340"/>
    <w:rsid w:val="00A1670A"/>
    <w:rsid w:val="00A16777"/>
    <w:rsid w:val="00A16BF0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1E1"/>
    <w:rsid w:val="00A2020D"/>
    <w:rsid w:val="00A2030C"/>
    <w:rsid w:val="00A2038D"/>
    <w:rsid w:val="00A203C8"/>
    <w:rsid w:val="00A20457"/>
    <w:rsid w:val="00A2079C"/>
    <w:rsid w:val="00A209E7"/>
    <w:rsid w:val="00A20A65"/>
    <w:rsid w:val="00A20BAD"/>
    <w:rsid w:val="00A20CDB"/>
    <w:rsid w:val="00A20E48"/>
    <w:rsid w:val="00A2114D"/>
    <w:rsid w:val="00A21378"/>
    <w:rsid w:val="00A2142D"/>
    <w:rsid w:val="00A21439"/>
    <w:rsid w:val="00A21531"/>
    <w:rsid w:val="00A21551"/>
    <w:rsid w:val="00A2167B"/>
    <w:rsid w:val="00A217BE"/>
    <w:rsid w:val="00A21D4E"/>
    <w:rsid w:val="00A22093"/>
    <w:rsid w:val="00A220A5"/>
    <w:rsid w:val="00A22311"/>
    <w:rsid w:val="00A22430"/>
    <w:rsid w:val="00A2278D"/>
    <w:rsid w:val="00A227D9"/>
    <w:rsid w:val="00A229A9"/>
    <w:rsid w:val="00A229AA"/>
    <w:rsid w:val="00A22EB9"/>
    <w:rsid w:val="00A231B7"/>
    <w:rsid w:val="00A237CC"/>
    <w:rsid w:val="00A23852"/>
    <w:rsid w:val="00A23A46"/>
    <w:rsid w:val="00A23AA5"/>
    <w:rsid w:val="00A23AAC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76B"/>
    <w:rsid w:val="00A2478D"/>
    <w:rsid w:val="00A24B40"/>
    <w:rsid w:val="00A24CAF"/>
    <w:rsid w:val="00A24D9C"/>
    <w:rsid w:val="00A250A1"/>
    <w:rsid w:val="00A25354"/>
    <w:rsid w:val="00A256BB"/>
    <w:rsid w:val="00A2589B"/>
    <w:rsid w:val="00A25969"/>
    <w:rsid w:val="00A25AB4"/>
    <w:rsid w:val="00A25EBF"/>
    <w:rsid w:val="00A25F1A"/>
    <w:rsid w:val="00A2627A"/>
    <w:rsid w:val="00A26450"/>
    <w:rsid w:val="00A2662A"/>
    <w:rsid w:val="00A267EB"/>
    <w:rsid w:val="00A26950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97B"/>
    <w:rsid w:val="00A279A0"/>
    <w:rsid w:val="00A279B1"/>
    <w:rsid w:val="00A27A65"/>
    <w:rsid w:val="00A30305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8E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4EE"/>
    <w:rsid w:val="00A3251B"/>
    <w:rsid w:val="00A325C3"/>
    <w:rsid w:val="00A32685"/>
    <w:rsid w:val="00A32928"/>
    <w:rsid w:val="00A329AE"/>
    <w:rsid w:val="00A32CD1"/>
    <w:rsid w:val="00A32E78"/>
    <w:rsid w:val="00A32F9C"/>
    <w:rsid w:val="00A3304C"/>
    <w:rsid w:val="00A33098"/>
    <w:rsid w:val="00A330BC"/>
    <w:rsid w:val="00A33303"/>
    <w:rsid w:val="00A3330B"/>
    <w:rsid w:val="00A333B6"/>
    <w:rsid w:val="00A3346B"/>
    <w:rsid w:val="00A3374B"/>
    <w:rsid w:val="00A33CDF"/>
    <w:rsid w:val="00A33D19"/>
    <w:rsid w:val="00A3420F"/>
    <w:rsid w:val="00A3431C"/>
    <w:rsid w:val="00A343C8"/>
    <w:rsid w:val="00A347C4"/>
    <w:rsid w:val="00A3481F"/>
    <w:rsid w:val="00A34D17"/>
    <w:rsid w:val="00A35068"/>
    <w:rsid w:val="00A35103"/>
    <w:rsid w:val="00A351A9"/>
    <w:rsid w:val="00A35349"/>
    <w:rsid w:val="00A35604"/>
    <w:rsid w:val="00A35651"/>
    <w:rsid w:val="00A356FD"/>
    <w:rsid w:val="00A35778"/>
    <w:rsid w:val="00A3577C"/>
    <w:rsid w:val="00A357E4"/>
    <w:rsid w:val="00A358D9"/>
    <w:rsid w:val="00A35A4B"/>
    <w:rsid w:val="00A35EA2"/>
    <w:rsid w:val="00A36040"/>
    <w:rsid w:val="00A36145"/>
    <w:rsid w:val="00A361C6"/>
    <w:rsid w:val="00A36368"/>
    <w:rsid w:val="00A363F5"/>
    <w:rsid w:val="00A36408"/>
    <w:rsid w:val="00A36B3A"/>
    <w:rsid w:val="00A36D38"/>
    <w:rsid w:val="00A36D89"/>
    <w:rsid w:val="00A36DB6"/>
    <w:rsid w:val="00A36FF0"/>
    <w:rsid w:val="00A37067"/>
    <w:rsid w:val="00A370CB"/>
    <w:rsid w:val="00A3714F"/>
    <w:rsid w:val="00A37298"/>
    <w:rsid w:val="00A37374"/>
    <w:rsid w:val="00A37401"/>
    <w:rsid w:val="00A374D5"/>
    <w:rsid w:val="00A375D8"/>
    <w:rsid w:val="00A3764D"/>
    <w:rsid w:val="00A3769D"/>
    <w:rsid w:val="00A3781C"/>
    <w:rsid w:val="00A37AE2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822"/>
    <w:rsid w:val="00A41D35"/>
    <w:rsid w:val="00A41D84"/>
    <w:rsid w:val="00A41E23"/>
    <w:rsid w:val="00A41E9A"/>
    <w:rsid w:val="00A42169"/>
    <w:rsid w:val="00A4223B"/>
    <w:rsid w:val="00A4230F"/>
    <w:rsid w:val="00A42838"/>
    <w:rsid w:val="00A42C24"/>
    <w:rsid w:val="00A42C4A"/>
    <w:rsid w:val="00A42D36"/>
    <w:rsid w:val="00A42E04"/>
    <w:rsid w:val="00A42F6A"/>
    <w:rsid w:val="00A43327"/>
    <w:rsid w:val="00A43460"/>
    <w:rsid w:val="00A435BF"/>
    <w:rsid w:val="00A4368B"/>
    <w:rsid w:val="00A436DA"/>
    <w:rsid w:val="00A43775"/>
    <w:rsid w:val="00A43884"/>
    <w:rsid w:val="00A43D8E"/>
    <w:rsid w:val="00A4414F"/>
    <w:rsid w:val="00A44183"/>
    <w:rsid w:val="00A44536"/>
    <w:rsid w:val="00A4475A"/>
    <w:rsid w:val="00A44999"/>
    <w:rsid w:val="00A44AA2"/>
    <w:rsid w:val="00A44AE5"/>
    <w:rsid w:val="00A44AFE"/>
    <w:rsid w:val="00A44DD5"/>
    <w:rsid w:val="00A45044"/>
    <w:rsid w:val="00A450B9"/>
    <w:rsid w:val="00A45193"/>
    <w:rsid w:val="00A451B9"/>
    <w:rsid w:val="00A452F4"/>
    <w:rsid w:val="00A453B1"/>
    <w:rsid w:val="00A4568A"/>
    <w:rsid w:val="00A45772"/>
    <w:rsid w:val="00A457B2"/>
    <w:rsid w:val="00A459BF"/>
    <w:rsid w:val="00A45CC5"/>
    <w:rsid w:val="00A460C7"/>
    <w:rsid w:val="00A461DE"/>
    <w:rsid w:val="00A46319"/>
    <w:rsid w:val="00A4634F"/>
    <w:rsid w:val="00A463F6"/>
    <w:rsid w:val="00A46685"/>
    <w:rsid w:val="00A466CD"/>
    <w:rsid w:val="00A467B0"/>
    <w:rsid w:val="00A46876"/>
    <w:rsid w:val="00A46B1D"/>
    <w:rsid w:val="00A46B73"/>
    <w:rsid w:val="00A46E16"/>
    <w:rsid w:val="00A46F76"/>
    <w:rsid w:val="00A47041"/>
    <w:rsid w:val="00A471BD"/>
    <w:rsid w:val="00A472CB"/>
    <w:rsid w:val="00A473EE"/>
    <w:rsid w:val="00A47481"/>
    <w:rsid w:val="00A474F4"/>
    <w:rsid w:val="00A4750F"/>
    <w:rsid w:val="00A4773E"/>
    <w:rsid w:val="00A4783A"/>
    <w:rsid w:val="00A47B3C"/>
    <w:rsid w:val="00A47F9A"/>
    <w:rsid w:val="00A5019D"/>
    <w:rsid w:val="00A50206"/>
    <w:rsid w:val="00A50276"/>
    <w:rsid w:val="00A502E9"/>
    <w:rsid w:val="00A504EB"/>
    <w:rsid w:val="00A506C6"/>
    <w:rsid w:val="00A50733"/>
    <w:rsid w:val="00A50766"/>
    <w:rsid w:val="00A50832"/>
    <w:rsid w:val="00A50992"/>
    <w:rsid w:val="00A50B49"/>
    <w:rsid w:val="00A50D09"/>
    <w:rsid w:val="00A50D7C"/>
    <w:rsid w:val="00A5139C"/>
    <w:rsid w:val="00A514D4"/>
    <w:rsid w:val="00A518B7"/>
    <w:rsid w:val="00A51E16"/>
    <w:rsid w:val="00A51E94"/>
    <w:rsid w:val="00A51F2B"/>
    <w:rsid w:val="00A5201D"/>
    <w:rsid w:val="00A5202B"/>
    <w:rsid w:val="00A52197"/>
    <w:rsid w:val="00A521AE"/>
    <w:rsid w:val="00A522D8"/>
    <w:rsid w:val="00A5240A"/>
    <w:rsid w:val="00A52424"/>
    <w:rsid w:val="00A5243C"/>
    <w:rsid w:val="00A52527"/>
    <w:rsid w:val="00A525A2"/>
    <w:rsid w:val="00A52669"/>
    <w:rsid w:val="00A52698"/>
    <w:rsid w:val="00A52722"/>
    <w:rsid w:val="00A527AC"/>
    <w:rsid w:val="00A528C8"/>
    <w:rsid w:val="00A52AB3"/>
    <w:rsid w:val="00A52C29"/>
    <w:rsid w:val="00A52CCD"/>
    <w:rsid w:val="00A52E73"/>
    <w:rsid w:val="00A52F1C"/>
    <w:rsid w:val="00A53000"/>
    <w:rsid w:val="00A532FE"/>
    <w:rsid w:val="00A5333F"/>
    <w:rsid w:val="00A53475"/>
    <w:rsid w:val="00A534C5"/>
    <w:rsid w:val="00A534F3"/>
    <w:rsid w:val="00A5351C"/>
    <w:rsid w:val="00A535F9"/>
    <w:rsid w:val="00A53618"/>
    <w:rsid w:val="00A53725"/>
    <w:rsid w:val="00A5388E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0A4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951"/>
    <w:rsid w:val="00A54AFE"/>
    <w:rsid w:val="00A54B47"/>
    <w:rsid w:val="00A55154"/>
    <w:rsid w:val="00A556A0"/>
    <w:rsid w:val="00A5570B"/>
    <w:rsid w:val="00A55758"/>
    <w:rsid w:val="00A558B2"/>
    <w:rsid w:val="00A55A52"/>
    <w:rsid w:val="00A55BE7"/>
    <w:rsid w:val="00A55CAC"/>
    <w:rsid w:val="00A56057"/>
    <w:rsid w:val="00A56081"/>
    <w:rsid w:val="00A56347"/>
    <w:rsid w:val="00A56430"/>
    <w:rsid w:val="00A564CA"/>
    <w:rsid w:val="00A5654D"/>
    <w:rsid w:val="00A56563"/>
    <w:rsid w:val="00A56834"/>
    <w:rsid w:val="00A56A5B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06BA"/>
    <w:rsid w:val="00A607D6"/>
    <w:rsid w:val="00A61223"/>
    <w:rsid w:val="00A613A9"/>
    <w:rsid w:val="00A61437"/>
    <w:rsid w:val="00A6154B"/>
    <w:rsid w:val="00A615F7"/>
    <w:rsid w:val="00A6163D"/>
    <w:rsid w:val="00A61B11"/>
    <w:rsid w:val="00A61C92"/>
    <w:rsid w:val="00A61CD1"/>
    <w:rsid w:val="00A61D47"/>
    <w:rsid w:val="00A61EC3"/>
    <w:rsid w:val="00A61EC4"/>
    <w:rsid w:val="00A62049"/>
    <w:rsid w:val="00A621FF"/>
    <w:rsid w:val="00A62744"/>
    <w:rsid w:val="00A62942"/>
    <w:rsid w:val="00A62D93"/>
    <w:rsid w:val="00A62FEF"/>
    <w:rsid w:val="00A63128"/>
    <w:rsid w:val="00A633B6"/>
    <w:rsid w:val="00A636F0"/>
    <w:rsid w:val="00A638B9"/>
    <w:rsid w:val="00A63CB8"/>
    <w:rsid w:val="00A63D00"/>
    <w:rsid w:val="00A63D8E"/>
    <w:rsid w:val="00A63E4E"/>
    <w:rsid w:val="00A63F31"/>
    <w:rsid w:val="00A64979"/>
    <w:rsid w:val="00A64B7B"/>
    <w:rsid w:val="00A64C1C"/>
    <w:rsid w:val="00A64C89"/>
    <w:rsid w:val="00A64D11"/>
    <w:rsid w:val="00A650D7"/>
    <w:rsid w:val="00A651E7"/>
    <w:rsid w:val="00A6548C"/>
    <w:rsid w:val="00A654F3"/>
    <w:rsid w:val="00A655BE"/>
    <w:rsid w:val="00A6563B"/>
    <w:rsid w:val="00A65720"/>
    <w:rsid w:val="00A6582C"/>
    <w:rsid w:val="00A658D1"/>
    <w:rsid w:val="00A65991"/>
    <w:rsid w:val="00A65A84"/>
    <w:rsid w:val="00A65DBF"/>
    <w:rsid w:val="00A65DCD"/>
    <w:rsid w:val="00A66152"/>
    <w:rsid w:val="00A661F0"/>
    <w:rsid w:val="00A6627D"/>
    <w:rsid w:val="00A6646D"/>
    <w:rsid w:val="00A6654B"/>
    <w:rsid w:val="00A666FC"/>
    <w:rsid w:val="00A666FE"/>
    <w:rsid w:val="00A668D3"/>
    <w:rsid w:val="00A66B8A"/>
    <w:rsid w:val="00A66BB8"/>
    <w:rsid w:val="00A66C2E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DAB"/>
    <w:rsid w:val="00A67E1B"/>
    <w:rsid w:val="00A67F0B"/>
    <w:rsid w:val="00A7003C"/>
    <w:rsid w:val="00A70227"/>
    <w:rsid w:val="00A70295"/>
    <w:rsid w:val="00A705CB"/>
    <w:rsid w:val="00A705FD"/>
    <w:rsid w:val="00A70A73"/>
    <w:rsid w:val="00A70C29"/>
    <w:rsid w:val="00A70DDC"/>
    <w:rsid w:val="00A713B7"/>
    <w:rsid w:val="00A7140D"/>
    <w:rsid w:val="00A716D9"/>
    <w:rsid w:val="00A719A8"/>
    <w:rsid w:val="00A71ABB"/>
    <w:rsid w:val="00A71D74"/>
    <w:rsid w:val="00A71FB3"/>
    <w:rsid w:val="00A7259E"/>
    <w:rsid w:val="00A726A1"/>
    <w:rsid w:val="00A72802"/>
    <w:rsid w:val="00A72919"/>
    <w:rsid w:val="00A729A6"/>
    <w:rsid w:val="00A72A3D"/>
    <w:rsid w:val="00A72AC2"/>
    <w:rsid w:val="00A72EF8"/>
    <w:rsid w:val="00A732F8"/>
    <w:rsid w:val="00A733F6"/>
    <w:rsid w:val="00A734C3"/>
    <w:rsid w:val="00A73554"/>
    <w:rsid w:val="00A735EE"/>
    <w:rsid w:val="00A739E7"/>
    <w:rsid w:val="00A739FC"/>
    <w:rsid w:val="00A73A61"/>
    <w:rsid w:val="00A73A69"/>
    <w:rsid w:val="00A73A7A"/>
    <w:rsid w:val="00A73D27"/>
    <w:rsid w:val="00A73D42"/>
    <w:rsid w:val="00A73D6C"/>
    <w:rsid w:val="00A73E47"/>
    <w:rsid w:val="00A73E6C"/>
    <w:rsid w:val="00A73F17"/>
    <w:rsid w:val="00A7403F"/>
    <w:rsid w:val="00A74095"/>
    <w:rsid w:val="00A741CC"/>
    <w:rsid w:val="00A741E1"/>
    <w:rsid w:val="00A7420D"/>
    <w:rsid w:val="00A74461"/>
    <w:rsid w:val="00A744E9"/>
    <w:rsid w:val="00A7485E"/>
    <w:rsid w:val="00A74936"/>
    <w:rsid w:val="00A74A24"/>
    <w:rsid w:val="00A74BC5"/>
    <w:rsid w:val="00A750A3"/>
    <w:rsid w:val="00A75111"/>
    <w:rsid w:val="00A75509"/>
    <w:rsid w:val="00A75526"/>
    <w:rsid w:val="00A75647"/>
    <w:rsid w:val="00A756BB"/>
    <w:rsid w:val="00A75D38"/>
    <w:rsid w:val="00A75DE6"/>
    <w:rsid w:val="00A762AC"/>
    <w:rsid w:val="00A7630B"/>
    <w:rsid w:val="00A76536"/>
    <w:rsid w:val="00A766A8"/>
    <w:rsid w:val="00A76C05"/>
    <w:rsid w:val="00A76D41"/>
    <w:rsid w:val="00A76D84"/>
    <w:rsid w:val="00A76DC3"/>
    <w:rsid w:val="00A77068"/>
    <w:rsid w:val="00A77079"/>
    <w:rsid w:val="00A7712C"/>
    <w:rsid w:val="00A77149"/>
    <w:rsid w:val="00A771FE"/>
    <w:rsid w:val="00A77409"/>
    <w:rsid w:val="00A7741C"/>
    <w:rsid w:val="00A77548"/>
    <w:rsid w:val="00A775F1"/>
    <w:rsid w:val="00A7761C"/>
    <w:rsid w:val="00A7761D"/>
    <w:rsid w:val="00A776DE"/>
    <w:rsid w:val="00A7782B"/>
    <w:rsid w:val="00A77A10"/>
    <w:rsid w:val="00A77B44"/>
    <w:rsid w:val="00A77CEE"/>
    <w:rsid w:val="00A77E10"/>
    <w:rsid w:val="00A80394"/>
    <w:rsid w:val="00A80490"/>
    <w:rsid w:val="00A80509"/>
    <w:rsid w:val="00A80639"/>
    <w:rsid w:val="00A806CB"/>
    <w:rsid w:val="00A80787"/>
    <w:rsid w:val="00A80B12"/>
    <w:rsid w:val="00A80B6A"/>
    <w:rsid w:val="00A80DD3"/>
    <w:rsid w:val="00A80FBE"/>
    <w:rsid w:val="00A81100"/>
    <w:rsid w:val="00A81217"/>
    <w:rsid w:val="00A81353"/>
    <w:rsid w:val="00A81538"/>
    <w:rsid w:val="00A817EB"/>
    <w:rsid w:val="00A818BD"/>
    <w:rsid w:val="00A81995"/>
    <w:rsid w:val="00A81B73"/>
    <w:rsid w:val="00A81D95"/>
    <w:rsid w:val="00A821C8"/>
    <w:rsid w:val="00A82299"/>
    <w:rsid w:val="00A82393"/>
    <w:rsid w:val="00A82458"/>
    <w:rsid w:val="00A8252B"/>
    <w:rsid w:val="00A825BD"/>
    <w:rsid w:val="00A827C5"/>
    <w:rsid w:val="00A82834"/>
    <w:rsid w:val="00A829D4"/>
    <w:rsid w:val="00A82C02"/>
    <w:rsid w:val="00A82CA3"/>
    <w:rsid w:val="00A82D14"/>
    <w:rsid w:val="00A82E45"/>
    <w:rsid w:val="00A82E64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5"/>
    <w:rsid w:val="00A84FB8"/>
    <w:rsid w:val="00A85159"/>
    <w:rsid w:val="00A852DD"/>
    <w:rsid w:val="00A8530D"/>
    <w:rsid w:val="00A853A4"/>
    <w:rsid w:val="00A85420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6D4C"/>
    <w:rsid w:val="00A87014"/>
    <w:rsid w:val="00A872E1"/>
    <w:rsid w:val="00A873BD"/>
    <w:rsid w:val="00A877F8"/>
    <w:rsid w:val="00A8784D"/>
    <w:rsid w:val="00A87965"/>
    <w:rsid w:val="00A87B48"/>
    <w:rsid w:val="00A87D01"/>
    <w:rsid w:val="00A87D44"/>
    <w:rsid w:val="00A87D46"/>
    <w:rsid w:val="00A87E78"/>
    <w:rsid w:val="00A87FA0"/>
    <w:rsid w:val="00A9018B"/>
    <w:rsid w:val="00A90552"/>
    <w:rsid w:val="00A90604"/>
    <w:rsid w:val="00A90771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A"/>
    <w:rsid w:val="00A9171C"/>
    <w:rsid w:val="00A91801"/>
    <w:rsid w:val="00A91DAC"/>
    <w:rsid w:val="00A9206A"/>
    <w:rsid w:val="00A920E9"/>
    <w:rsid w:val="00A9218D"/>
    <w:rsid w:val="00A921AF"/>
    <w:rsid w:val="00A92347"/>
    <w:rsid w:val="00A923C1"/>
    <w:rsid w:val="00A92605"/>
    <w:rsid w:val="00A92686"/>
    <w:rsid w:val="00A92852"/>
    <w:rsid w:val="00A92A5F"/>
    <w:rsid w:val="00A92BEC"/>
    <w:rsid w:val="00A92EA7"/>
    <w:rsid w:val="00A92FC2"/>
    <w:rsid w:val="00A93026"/>
    <w:rsid w:val="00A931AA"/>
    <w:rsid w:val="00A93286"/>
    <w:rsid w:val="00A93713"/>
    <w:rsid w:val="00A938C1"/>
    <w:rsid w:val="00A93B63"/>
    <w:rsid w:val="00A93C56"/>
    <w:rsid w:val="00A93C94"/>
    <w:rsid w:val="00A93E54"/>
    <w:rsid w:val="00A93F78"/>
    <w:rsid w:val="00A9402A"/>
    <w:rsid w:val="00A94600"/>
    <w:rsid w:val="00A946FF"/>
    <w:rsid w:val="00A9476E"/>
    <w:rsid w:val="00A947B5"/>
    <w:rsid w:val="00A94C01"/>
    <w:rsid w:val="00A94CDE"/>
    <w:rsid w:val="00A95187"/>
    <w:rsid w:val="00A95449"/>
    <w:rsid w:val="00A954A2"/>
    <w:rsid w:val="00A954BA"/>
    <w:rsid w:val="00A955D8"/>
    <w:rsid w:val="00A957A6"/>
    <w:rsid w:val="00A9595A"/>
    <w:rsid w:val="00A959DE"/>
    <w:rsid w:val="00A95A3D"/>
    <w:rsid w:val="00A95A8E"/>
    <w:rsid w:val="00A96521"/>
    <w:rsid w:val="00A966BF"/>
    <w:rsid w:val="00A9690C"/>
    <w:rsid w:val="00A96BBF"/>
    <w:rsid w:val="00A96BEB"/>
    <w:rsid w:val="00A96C48"/>
    <w:rsid w:val="00A96E32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247"/>
    <w:rsid w:val="00AA0410"/>
    <w:rsid w:val="00AA0422"/>
    <w:rsid w:val="00AA0810"/>
    <w:rsid w:val="00AA08C4"/>
    <w:rsid w:val="00AA0AB3"/>
    <w:rsid w:val="00AA0CA6"/>
    <w:rsid w:val="00AA0E02"/>
    <w:rsid w:val="00AA0E5E"/>
    <w:rsid w:val="00AA0F0C"/>
    <w:rsid w:val="00AA0FA0"/>
    <w:rsid w:val="00AA0FA9"/>
    <w:rsid w:val="00AA1095"/>
    <w:rsid w:val="00AA15BE"/>
    <w:rsid w:val="00AA183C"/>
    <w:rsid w:val="00AA199B"/>
    <w:rsid w:val="00AA201E"/>
    <w:rsid w:val="00AA2133"/>
    <w:rsid w:val="00AA2331"/>
    <w:rsid w:val="00AA2433"/>
    <w:rsid w:val="00AA2669"/>
    <w:rsid w:val="00AA26C0"/>
    <w:rsid w:val="00AA2752"/>
    <w:rsid w:val="00AA28BA"/>
    <w:rsid w:val="00AA2A16"/>
    <w:rsid w:val="00AA2A98"/>
    <w:rsid w:val="00AA2DFB"/>
    <w:rsid w:val="00AA2E3C"/>
    <w:rsid w:val="00AA2FEA"/>
    <w:rsid w:val="00AA3023"/>
    <w:rsid w:val="00AA307A"/>
    <w:rsid w:val="00AA3091"/>
    <w:rsid w:val="00AA3292"/>
    <w:rsid w:val="00AA3435"/>
    <w:rsid w:val="00AA3496"/>
    <w:rsid w:val="00AA3557"/>
    <w:rsid w:val="00AA359C"/>
    <w:rsid w:val="00AA368E"/>
    <w:rsid w:val="00AA371D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438B"/>
    <w:rsid w:val="00AA45D3"/>
    <w:rsid w:val="00AA45DB"/>
    <w:rsid w:val="00AA4957"/>
    <w:rsid w:val="00AA4999"/>
    <w:rsid w:val="00AA4A52"/>
    <w:rsid w:val="00AA4A86"/>
    <w:rsid w:val="00AA4A9C"/>
    <w:rsid w:val="00AA4AE3"/>
    <w:rsid w:val="00AA4B38"/>
    <w:rsid w:val="00AA4BC3"/>
    <w:rsid w:val="00AA4CA7"/>
    <w:rsid w:val="00AA4DB4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62"/>
    <w:rsid w:val="00AA6F8D"/>
    <w:rsid w:val="00AA6FF2"/>
    <w:rsid w:val="00AA710A"/>
    <w:rsid w:val="00AA717D"/>
    <w:rsid w:val="00AA71F2"/>
    <w:rsid w:val="00AA7431"/>
    <w:rsid w:val="00AA74A0"/>
    <w:rsid w:val="00AA75F0"/>
    <w:rsid w:val="00AA77DC"/>
    <w:rsid w:val="00AA77ED"/>
    <w:rsid w:val="00AA78F5"/>
    <w:rsid w:val="00AA7A8A"/>
    <w:rsid w:val="00AA7BE1"/>
    <w:rsid w:val="00AA7EE6"/>
    <w:rsid w:val="00AA7FED"/>
    <w:rsid w:val="00AB011E"/>
    <w:rsid w:val="00AB025F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1E17"/>
    <w:rsid w:val="00AB20E3"/>
    <w:rsid w:val="00AB2151"/>
    <w:rsid w:val="00AB21F7"/>
    <w:rsid w:val="00AB22A2"/>
    <w:rsid w:val="00AB25BF"/>
    <w:rsid w:val="00AB25F5"/>
    <w:rsid w:val="00AB2612"/>
    <w:rsid w:val="00AB2638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49C"/>
    <w:rsid w:val="00AB358F"/>
    <w:rsid w:val="00AB35DA"/>
    <w:rsid w:val="00AB3603"/>
    <w:rsid w:val="00AB384F"/>
    <w:rsid w:val="00AB39A5"/>
    <w:rsid w:val="00AB3AA5"/>
    <w:rsid w:val="00AB3CD1"/>
    <w:rsid w:val="00AB3D9B"/>
    <w:rsid w:val="00AB3DAF"/>
    <w:rsid w:val="00AB3DF3"/>
    <w:rsid w:val="00AB3ED0"/>
    <w:rsid w:val="00AB4279"/>
    <w:rsid w:val="00AB42E0"/>
    <w:rsid w:val="00AB4534"/>
    <w:rsid w:val="00AB46EC"/>
    <w:rsid w:val="00AB46FC"/>
    <w:rsid w:val="00AB4818"/>
    <w:rsid w:val="00AB483D"/>
    <w:rsid w:val="00AB48DA"/>
    <w:rsid w:val="00AB4C81"/>
    <w:rsid w:val="00AB4CB3"/>
    <w:rsid w:val="00AB4D1F"/>
    <w:rsid w:val="00AB4D28"/>
    <w:rsid w:val="00AB4D37"/>
    <w:rsid w:val="00AB4E95"/>
    <w:rsid w:val="00AB4ECF"/>
    <w:rsid w:val="00AB4EEF"/>
    <w:rsid w:val="00AB4F56"/>
    <w:rsid w:val="00AB500A"/>
    <w:rsid w:val="00AB500F"/>
    <w:rsid w:val="00AB50E0"/>
    <w:rsid w:val="00AB513E"/>
    <w:rsid w:val="00AB51B9"/>
    <w:rsid w:val="00AB56AC"/>
    <w:rsid w:val="00AB574A"/>
    <w:rsid w:val="00AB579D"/>
    <w:rsid w:val="00AB5844"/>
    <w:rsid w:val="00AB5860"/>
    <w:rsid w:val="00AB5883"/>
    <w:rsid w:val="00AB58F2"/>
    <w:rsid w:val="00AB58FA"/>
    <w:rsid w:val="00AB5A11"/>
    <w:rsid w:val="00AB5A3B"/>
    <w:rsid w:val="00AB5B42"/>
    <w:rsid w:val="00AB5FD2"/>
    <w:rsid w:val="00AB61B8"/>
    <w:rsid w:val="00AB628D"/>
    <w:rsid w:val="00AB62C8"/>
    <w:rsid w:val="00AB6324"/>
    <w:rsid w:val="00AB6404"/>
    <w:rsid w:val="00AB654C"/>
    <w:rsid w:val="00AB6637"/>
    <w:rsid w:val="00AB6927"/>
    <w:rsid w:val="00AB6A8A"/>
    <w:rsid w:val="00AB6B13"/>
    <w:rsid w:val="00AB6B53"/>
    <w:rsid w:val="00AB6B91"/>
    <w:rsid w:val="00AB6C92"/>
    <w:rsid w:val="00AB70E3"/>
    <w:rsid w:val="00AB73B9"/>
    <w:rsid w:val="00AB7502"/>
    <w:rsid w:val="00AB79CB"/>
    <w:rsid w:val="00AB7A18"/>
    <w:rsid w:val="00AB7A1C"/>
    <w:rsid w:val="00AB7AC3"/>
    <w:rsid w:val="00AB7BF0"/>
    <w:rsid w:val="00AB7D55"/>
    <w:rsid w:val="00AB7DC2"/>
    <w:rsid w:val="00AB7F7E"/>
    <w:rsid w:val="00AB7F7F"/>
    <w:rsid w:val="00AC00BE"/>
    <w:rsid w:val="00AC02C7"/>
    <w:rsid w:val="00AC049F"/>
    <w:rsid w:val="00AC04BA"/>
    <w:rsid w:val="00AC04CC"/>
    <w:rsid w:val="00AC0851"/>
    <w:rsid w:val="00AC0942"/>
    <w:rsid w:val="00AC09D8"/>
    <w:rsid w:val="00AC09E6"/>
    <w:rsid w:val="00AC0AD0"/>
    <w:rsid w:val="00AC0B38"/>
    <w:rsid w:val="00AC0EAE"/>
    <w:rsid w:val="00AC0F0C"/>
    <w:rsid w:val="00AC0FC5"/>
    <w:rsid w:val="00AC1551"/>
    <w:rsid w:val="00AC175E"/>
    <w:rsid w:val="00AC1B05"/>
    <w:rsid w:val="00AC2041"/>
    <w:rsid w:val="00AC2231"/>
    <w:rsid w:val="00AC22C8"/>
    <w:rsid w:val="00AC2485"/>
    <w:rsid w:val="00AC2517"/>
    <w:rsid w:val="00AC25BC"/>
    <w:rsid w:val="00AC2803"/>
    <w:rsid w:val="00AC297D"/>
    <w:rsid w:val="00AC2A86"/>
    <w:rsid w:val="00AC2E88"/>
    <w:rsid w:val="00AC320A"/>
    <w:rsid w:val="00AC324A"/>
    <w:rsid w:val="00AC356B"/>
    <w:rsid w:val="00AC375B"/>
    <w:rsid w:val="00AC3BF3"/>
    <w:rsid w:val="00AC3C2E"/>
    <w:rsid w:val="00AC3C3A"/>
    <w:rsid w:val="00AC3CB4"/>
    <w:rsid w:val="00AC3CFB"/>
    <w:rsid w:val="00AC4170"/>
    <w:rsid w:val="00AC4234"/>
    <w:rsid w:val="00AC42E4"/>
    <w:rsid w:val="00AC452D"/>
    <w:rsid w:val="00AC4541"/>
    <w:rsid w:val="00AC4658"/>
    <w:rsid w:val="00AC4A0B"/>
    <w:rsid w:val="00AC4A0D"/>
    <w:rsid w:val="00AC4AE1"/>
    <w:rsid w:val="00AC4AFC"/>
    <w:rsid w:val="00AC4C79"/>
    <w:rsid w:val="00AC4F61"/>
    <w:rsid w:val="00AC4FE0"/>
    <w:rsid w:val="00AC505C"/>
    <w:rsid w:val="00AC51F0"/>
    <w:rsid w:val="00AC523A"/>
    <w:rsid w:val="00AC53E2"/>
    <w:rsid w:val="00AC5522"/>
    <w:rsid w:val="00AC55DE"/>
    <w:rsid w:val="00AC5673"/>
    <w:rsid w:val="00AC5769"/>
    <w:rsid w:val="00AC5843"/>
    <w:rsid w:val="00AC5995"/>
    <w:rsid w:val="00AC5A44"/>
    <w:rsid w:val="00AC5CCE"/>
    <w:rsid w:val="00AC5CE4"/>
    <w:rsid w:val="00AC61EC"/>
    <w:rsid w:val="00AC63B6"/>
    <w:rsid w:val="00AC6443"/>
    <w:rsid w:val="00AC6510"/>
    <w:rsid w:val="00AC655B"/>
    <w:rsid w:val="00AC6910"/>
    <w:rsid w:val="00AC6941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A5C"/>
    <w:rsid w:val="00AD014C"/>
    <w:rsid w:val="00AD0219"/>
    <w:rsid w:val="00AD05A9"/>
    <w:rsid w:val="00AD05C0"/>
    <w:rsid w:val="00AD074C"/>
    <w:rsid w:val="00AD07BC"/>
    <w:rsid w:val="00AD0AF6"/>
    <w:rsid w:val="00AD0C61"/>
    <w:rsid w:val="00AD0CE7"/>
    <w:rsid w:val="00AD0D36"/>
    <w:rsid w:val="00AD0D99"/>
    <w:rsid w:val="00AD0F99"/>
    <w:rsid w:val="00AD1030"/>
    <w:rsid w:val="00AD11EA"/>
    <w:rsid w:val="00AD120E"/>
    <w:rsid w:val="00AD13CC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E6F"/>
    <w:rsid w:val="00AD1E7C"/>
    <w:rsid w:val="00AD1F07"/>
    <w:rsid w:val="00AD203C"/>
    <w:rsid w:val="00AD22D8"/>
    <w:rsid w:val="00AD22E0"/>
    <w:rsid w:val="00AD283C"/>
    <w:rsid w:val="00AD299A"/>
    <w:rsid w:val="00AD2D0A"/>
    <w:rsid w:val="00AD2D43"/>
    <w:rsid w:val="00AD2E7D"/>
    <w:rsid w:val="00AD3173"/>
    <w:rsid w:val="00AD3581"/>
    <w:rsid w:val="00AD390A"/>
    <w:rsid w:val="00AD3AA3"/>
    <w:rsid w:val="00AD3FD3"/>
    <w:rsid w:val="00AD445D"/>
    <w:rsid w:val="00AD44C3"/>
    <w:rsid w:val="00AD45F0"/>
    <w:rsid w:val="00AD478B"/>
    <w:rsid w:val="00AD490C"/>
    <w:rsid w:val="00AD4A0C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44A"/>
    <w:rsid w:val="00AD553D"/>
    <w:rsid w:val="00AD559B"/>
    <w:rsid w:val="00AD573E"/>
    <w:rsid w:val="00AD5798"/>
    <w:rsid w:val="00AD5851"/>
    <w:rsid w:val="00AD59D5"/>
    <w:rsid w:val="00AD5D95"/>
    <w:rsid w:val="00AD5DBB"/>
    <w:rsid w:val="00AD5F7D"/>
    <w:rsid w:val="00AD603F"/>
    <w:rsid w:val="00AD606C"/>
    <w:rsid w:val="00AD60A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25C"/>
    <w:rsid w:val="00AD7389"/>
    <w:rsid w:val="00AD74F7"/>
    <w:rsid w:val="00AD7620"/>
    <w:rsid w:val="00AD7813"/>
    <w:rsid w:val="00AD7B0C"/>
    <w:rsid w:val="00AD7BF8"/>
    <w:rsid w:val="00AD7E27"/>
    <w:rsid w:val="00AD7F41"/>
    <w:rsid w:val="00AE0231"/>
    <w:rsid w:val="00AE02D2"/>
    <w:rsid w:val="00AE033A"/>
    <w:rsid w:val="00AE0354"/>
    <w:rsid w:val="00AE06AB"/>
    <w:rsid w:val="00AE07E3"/>
    <w:rsid w:val="00AE0831"/>
    <w:rsid w:val="00AE08C3"/>
    <w:rsid w:val="00AE08D7"/>
    <w:rsid w:val="00AE098D"/>
    <w:rsid w:val="00AE09D0"/>
    <w:rsid w:val="00AE0F02"/>
    <w:rsid w:val="00AE100F"/>
    <w:rsid w:val="00AE11C6"/>
    <w:rsid w:val="00AE125A"/>
    <w:rsid w:val="00AE14BC"/>
    <w:rsid w:val="00AE16E8"/>
    <w:rsid w:val="00AE16EF"/>
    <w:rsid w:val="00AE16F4"/>
    <w:rsid w:val="00AE177A"/>
    <w:rsid w:val="00AE199B"/>
    <w:rsid w:val="00AE1B1F"/>
    <w:rsid w:val="00AE1E0D"/>
    <w:rsid w:val="00AE1F8D"/>
    <w:rsid w:val="00AE2256"/>
    <w:rsid w:val="00AE2591"/>
    <w:rsid w:val="00AE2795"/>
    <w:rsid w:val="00AE2800"/>
    <w:rsid w:val="00AE28D5"/>
    <w:rsid w:val="00AE2A32"/>
    <w:rsid w:val="00AE2C87"/>
    <w:rsid w:val="00AE2CFA"/>
    <w:rsid w:val="00AE2F65"/>
    <w:rsid w:val="00AE3091"/>
    <w:rsid w:val="00AE3117"/>
    <w:rsid w:val="00AE312D"/>
    <w:rsid w:val="00AE3180"/>
    <w:rsid w:val="00AE351D"/>
    <w:rsid w:val="00AE36A5"/>
    <w:rsid w:val="00AE387F"/>
    <w:rsid w:val="00AE39C9"/>
    <w:rsid w:val="00AE3B65"/>
    <w:rsid w:val="00AE3CA7"/>
    <w:rsid w:val="00AE3FF8"/>
    <w:rsid w:val="00AE4060"/>
    <w:rsid w:val="00AE41FB"/>
    <w:rsid w:val="00AE4321"/>
    <w:rsid w:val="00AE450C"/>
    <w:rsid w:val="00AE47F4"/>
    <w:rsid w:val="00AE4B71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CD"/>
    <w:rsid w:val="00AE5C2C"/>
    <w:rsid w:val="00AE5E06"/>
    <w:rsid w:val="00AE5FDB"/>
    <w:rsid w:val="00AE60B1"/>
    <w:rsid w:val="00AE6456"/>
    <w:rsid w:val="00AE64CF"/>
    <w:rsid w:val="00AE6566"/>
    <w:rsid w:val="00AE657D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08"/>
    <w:rsid w:val="00AE79BE"/>
    <w:rsid w:val="00AE7A6F"/>
    <w:rsid w:val="00AE7A80"/>
    <w:rsid w:val="00AE7C40"/>
    <w:rsid w:val="00AE7D5A"/>
    <w:rsid w:val="00AE7DDB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0EFE"/>
    <w:rsid w:val="00AF122C"/>
    <w:rsid w:val="00AF128D"/>
    <w:rsid w:val="00AF15CD"/>
    <w:rsid w:val="00AF16B6"/>
    <w:rsid w:val="00AF177A"/>
    <w:rsid w:val="00AF186B"/>
    <w:rsid w:val="00AF18C7"/>
    <w:rsid w:val="00AF18E0"/>
    <w:rsid w:val="00AF1981"/>
    <w:rsid w:val="00AF1AF3"/>
    <w:rsid w:val="00AF1CAF"/>
    <w:rsid w:val="00AF1D0F"/>
    <w:rsid w:val="00AF1D53"/>
    <w:rsid w:val="00AF1D64"/>
    <w:rsid w:val="00AF1E97"/>
    <w:rsid w:val="00AF2396"/>
    <w:rsid w:val="00AF2423"/>
    <w:rsid w:val="00AF249E"/>
    <w:rsid w:val="00AF256D"/>
    <w:rsid w:val="00AF25D7"/>
    <w:rsid w:val="00AF26CC"/>
    <w:rsid w:val="00AF272C"/>
    <w:rsid w:val="00AF2767"/>
    <w:rsid w:val="00AF2861"/>
    <w:rsid w:val="00AF2A31"/>
    <w:rsid w:val="00AF2B71"/>
    <w:rsid w:val="00AF2E8C"/>
    <w:rsid w:val="00AF2F89"/>
    <w:rsid w:val="00AF301F"/>
    <w:rsid w:val="00AF3113"/>
    <w:rsid w:val="00AF3193"/>
    <w:rsid w:val="00AF3259"/>
    <w:rsid w:val="00AF3633"/>
    <w:rsid w:val="00AF367B"/>
    <w:rsid w:val="00AF3805"/>
    <w:rsid w:val="00AF3AB3"/>
    <w:rsid w:val="00AF3C3C"/>
    <w:rsid w:val="00AF3C7A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18"/>
    <w:rsid w:val="00AF4498"/>
    <w:rsid w:val="00AF48FE"/>
    <w:rsid w:val="00AF49ED"/>
    <w:rsid w:val="00AF504D"/>
    <w:rsid w:val="00AF5120"/>
    <w:rsid w:val="00AF52D7"/>
    <w:rsid w:val="00AF543F"/>
    <w:rsid w:val="00AF565D"/>
    <w:rsid w:val="00AF56AF"/>
    <w:rsid w:val="00AF5808"/>
    <w:rsid w:val="00AF5979"/>
    <w:rsid w:val="00AF5E18"/>
    <w:rsid w:val="00AF602F"/>
    <w:rsid w:val="00AF60CA"/>
    <w:rsid w:val="00AF64C5"/>
    <w:rsid w:val="00AF6590"/>
    <w:rsid w:val="00AF6835"/>
    <w:rsid w:val="00AF696E"/>
    <w:rsid w:val="00AF6A58"/>
    <w:rsid w:val="00AF6C83"/>
    <w:rsid w:val="00AF6CD0"/>
    <w:rsid w:val="00AF6E09"/>
    <w:rsid w:val="00AF6FBE"/>
    <w:rsid w:val="00AF7174"/>
    <w:rsid w:val="00AF730F"/>
    <w:rsid w:val="00AF7440"/>
    <w:rsid w:val="00AF775A"/>
    <w:rsid w:val="00AF7AAA"/>
    <w:rsid w:val="00AF7AC3"/>
    <w:rsid w:val="00AF7C54"/>
    <w:rsid w:val="00AF7D14"/>
    <w:rsid w:val="00AF7F1A"/>
    <w:rsid w:val="00B002FD"/>
    <w:rsid w:val="00B00328"/>
    <w:rsid w:val="00B00480"/>
    <w:rsid w:val="00B00533"/>
    <w:rsid w:val="00B0055C"/>
    <w:rsid w:val="00B00611"/>
    <w:rsid w:val="00B00667"/>
    <w:rsid w:val="00B00CAB"/>
    <w:rsid w:val="00B00CDB"/>
    <w:rsid w:val="00B01014"/>
    <w:rsid w:val="00B0152D"/>
    <w:rsid w:val="00B01561"/>
    <w:rsid w:val="00B017BD"/>
    <w:rsid w:val="00B017BF"/>
    <w:rsid w:val="00B01801"/>
    <w:rsid w:val="00B01B62"/>
    <w:rsid w:val="00B01D48"/>
    <w:rsid w:val="00B01D89"/>
    <w:rsid w:val="00B02195"/>
    <w:rsid w:val="00B0220A"/>
    <w:rsid w:val="00B0247C"/>
    <w:rsid w:val="00B02528"/>
    <w:rsid w:val="00B02650"/>
    <w:rsid w:val="00B02C13"/>
    <w:rsid w:val="00B02F04"/>
    <w:rsid w:val="00B02FCC"/>
    <w:rsid w:val="00B0303E"/>
    <w:rsid w:val="00B0332C"/>
    <w:rsid w:val="00B0340B"/>
    <w:rsid w:val="00B034BD"/>
    <w:rsid w:val="00B036AE"/>
    <w:rsid w:val="00B036CE"/>
    <w:rsid w:val="00B037B8"/>
    <w:rsid w:val="00B03819"/>
    <w:rsid w:val="00B039B9"/>
    <w:rsid w:val="00B03A8E"/>
    <w:rsid w:val="00B03AD9"/>
    <w:rsid w:val="00B03F0B"/>
    <w:rsid w:val="00B040D1"/>
    <w:rsid w:val="00B0441E"/>
    <w:rsid w:val="00B04429"/>
    <w:rsid w:val="00B04437"/>
    <w:rsid w:val="00B04860"/>
    <w:rsid w:val="00B0491A"/>
    <w:rsid w:val="00B0494F"/>
    <w:rsid w:val="00B04A53"/>
    <w:rsid w:val="00B04BF2"/>
    <w:rsid w:val="00B04C0B"/>
    <w:rsid w:val="00B04CC8"/>
    <w:rsid w:val="00B04E56"/>
    <w:rsid w:val="00B04EBD"/>
    <w:rsid w:val="00B04ED9"/>
    <w:rsid w:val="00B04F9C"/>
    <w:rsid w:val="00B04FAD"/>
    <w:rsid w:val="00B050AD"/>
    <w:rsid w:val="00B05325"/>
    <w:rsid w:val="00B053C7"/>
    <w:rsid w:val="00B05418"/>
    <w:rsid w:val="00B0581E"/>
    <w:rsid w:val="00B05922"/>
    <w:rsid w:val="00B05C27"/>
    <w:rsid w:val="00B05D9D"/>
    <w:rsid w:val="00B05E7C"/>
    <w:rsid w:val="00B060AC"/>
    <w:rsid w:val="00B060EB"/>
    <w:rsid w:val="00B061E6"/>
    <w:rsid w:val="00B06263"/>
    <w:rsid w:val="00B06272"/>
    <w:rsid w:val="00B0629F"/>
    <w:rsid w:val="00B06372"/>
    <w:rsid w:val="00B063FA"/>
    <w:rsid w:val="00B064BA"/>
    <w:rsid w:val="00B064BB"/>
    <w:rsid w:val="00B064E7"/>
    <w:rsid w:val="00B0680B"/>
    <w:rsid w:val="00B06930"/>
    <w:rsid w:val="00B069EF"/>
    <w:rsid w:val="00B06A0C"/>
    <w:rsid w:val="00B06C90"/>
    <w:rsid w:val="00B06CB1"/>
    <w:rsid w:val="00B06E53"/>
    <w:rsid w:val="00B07297"/>
    <w:rsid w:val="00B076C9"/>
    <w:rsid w:val="00B07725"/>
    <w:rsid w:val="00B0794F"/>
    <w:rsid w:val="00B079D7"/>
    <w:rsid w:val="00B07ACF"/>
    <w:rsid w:val="00B07DEA"/>
    <w:rsid w:val="00B07FAA"/>
    <w:rsid w:val="00B07FCF"/>
    <w:rsid w:val="00B10021"/>
    <w:rsid w:val="00B101D1"/>
    <w:rsid w:val="00B102BF"/>
    <w:rsid w:val="00B102FA"/>
    <w:rsid w:val="00B10408"/>
    <w:rsid w:val="00B105B2"/>
    <w:rsid w:val="00B10955"/>
    <w:rsid w:val="00B10A26"/>
    <w:rsid w:val="00B10D51"/>
    <w:rsid w:val="00B10E25"/>
    <w:rsid w:val="00B10E37"/>
    <w:rsid w:val="00B10EB7"/>
    <w:rsid w:val="00B10F33"/>
    <w:rsid w:val="00B10F4D"/>
    <w:rsid w:val="00B10FC4"/>
    <w:rsid w:val="00B10FCF"/>
    <w:rsid w:val="00B1122C"/>
    <w:rsid w:val="00B11251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3CE"/>
    <w:rsid w:val="00B12583"/>
    <w:rsid w:val="00B125FF"/>
    <w:rsid w:val="00B1275D"/>
    <w:rsid w:val="00B127E2"/>
    <w:rsid w:val="00B129AA"/>
    <w:rsid w:val="00B12C4D"/>
    <w:rsid w:val="00B12EAD"/>
    <w:rsid w:val="00B12F19"/>
    <w:rsid w:val="00B13078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6E2"/>
    <w:rsid w:val="00B1486D"/>
    <w:rsid w:val="00B14A3E"/>
    <w:rsid w:val="00B14A87"/>
    <w:rsid w:val="00B14B0A"/>
    <w:rsid w:val="00B14B1F"/>
    <w:rsid w:val="00B14BC6"/>
    <w:rsid w:val="00B14BFC"/>
    <w:rsid w:val="00B14C66"/>
    <w:rsid w:val="00B14D44"/>
    <w:rsid w:val="00B14F3A"/>
    <w:rsid w:val="00B15008"/>
    <w:rsid w:val="00B152DA"/>
    <w:rsid w:val="00B1541E"/>
    <w:rsid w:val="00B154C8"/>
    <w:rsid w:val="00B15512"/>
    <w:rsid w:val="00B159EE"/>
    <w:rsid w:val="00B15B1E"/>
    <w:rsid w:val="00B15D98"/>
    <w:rsid w:val="00B1627F"/>
    <w:rsid w:val="00B1635C"/>
    <w:rsid w:val="00B16635"/>
    <w:rsid w:val="00B16717"/>
    <w:rsid w:val="00B16753"/>
    <w:rsid w:val="00B168EB"/>
    <w:rsid w:val="00B16A4A"/>
    <w:rsid w:val="00B16ABE"/>
    <w:rsid w:val="00B16AE4"/>
    <w:rsid w:val="00B16C3A"/>
    <w:rsid w:val="00B16CF3"/>
    <w:rsid w:val="00B16D69"/>
    <w:rsid w:val="00B17026"/>
    <w:rsid w:val="00B171D9"/>
    <w:rsid w:val="00B172A9"/>
    <w:rsid w:val="00B17526"/>
    <w:rsid w:val="00B179F9"/>
    <w:rsid w:val="00B17A65"/>
    <w:rsid w:val="00B17D23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642"/>
    <w:rsid w:val="00B21810"/>
    <w:rsid w:val="00B21950"/>
    <w:rsid w:val="00B21D31"/>
    <w:rsid w:val="00B21D41"/>
    <w:rsid w:val="00B21D43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EF"/>
    <w:rsid w:val="00B23811"/>
    <w:rsid w:val="00B238D6"/>
    <w:rsid w:val="00B23EF5"/>
    <w:rsid w:val="00B24206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056"/>
    <w:rsid w:val="00B2640B"/>
    <w:rsid w:val="00B26871"/>
    <w:rsid w:val="00B26A21"/>
    <w:rsid w:val="00B26B46"/>
    <w:rsid w:val="00B26BDE"/>
    <w:rsid w:val="00B26D64"/>
    <w:rsid w:val="00B27000"/>
    <w:rsid w:val="00B27015"/>
    <w:rsid w:val="00B2701D"/>
    <w:rsid w:val="00B27055"/>
    <w:rsid w:val="00B2708C"/>
    <w:rsid w:val="00B270C4"/>
    <w:rsid w:val="00B27440"/>
    <w:rsid w:val="00B274C5"/>
    <w:rsid w:val="00B27564"/>
    <w:rsid w:val="00B27757"/>
    <w:rsid w:val="00B27848"/>
    <w:rsid w:val="00B279AF"/>
    <w:rsid w:val="00B27ABB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D07"/>
    <w:rsid w:val="00B30DE6"/>
    <w:rsid w:val="00B30E2A"/>
    <w:rsid w:val="00B30E4D"/>
    <w:rsid w:val="00B30FD6"/>
    <w:rsid w:val="00B3112F"/>
    <w:rsid w:val="00B31502"/>
    <w:rsid w:val="00B31552"/>
    <w:rsid w:val="00B3158E"/>
    <w:rsid w:val="00B31617"/>
    <w:rsid w:val="00B3177E"/>
    <w:rsid w:val="00B317D8"/>
    <w:rsid w:val="00B31A5A"/>
    <w:rsid w:val="00B31C23"/>
    <w:rsid w:val="00B31EF3"/>
    <w:rsid w:val="00B31F72"/>
    <w:rsid w:val="00B31FDA"/>
    <w:rsid w:val="00B320CB"/>
    <w:rsid w:val="00B32181"/>
    <w:rsid w:val="00B3234D"/>
    <w:rsid w:val="00B323ED"/>
    <w:rsid w:val="00B326A0"/>
    <w:rsid w:val="00B326C9"/>
    <w:rsid w:val="00B32775"/>
    <w:rsid w:val="00B32818"/>
    <w:rsid w:val="00B32990"/>
    <w:rsid w:val="00B32A81"/>
    <w:rsid w:val="00B32B3D"/>
    <w:rsid w:val="00B32C69"/>
    <w:rsid w:val="00B330FF"/>
    <w:rsid w:val="00B33152"/>
    <w:rsid w:val="00B334E9"/>
    <w:rsid w:val="00B33676"/>
    <w:rsid w:val="00B3374B"/>
    <w:rsid w:val="00B33961"/>
    <w:rsid w:val="00B339B9"/>
    <w:rsid w:val="00B33D01"/>
    <w:rsid w:val="00B33DB2"/>
    <w:rsid w:val="00B340CE"/>
    <w:rsid w:val="00B34151"/>
    <w:rsid w:val="00B343AD"/>
    <w:rsid w:val="00B344D4"/>
    <w:rsid w:val="00B3466B"/>
    <w:rsid w:val="00B346F1"/>
    <w:rsid w:val="00B349BE"/>
    <w:rsid w:val="00B349EB"/>
    <w:rsid w:val="00B34AE5"/>
    <w:rsid w:val="00B34BEC"/>
    <w:rsid w:val="00B34E7E"/>
    <w:rsid w:val="00B35099"/>
    <w:rsid w:val="00B3515B"/>
    <w:rsid w:val="00B35180"/>
    <w:rsid w:val="00B35196"/>
    <w:rsid w:val="00B351CA"/>
    <w:rsid w:val="00B3528D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6D00"/>
    <w:rsid w:val="00B36D6B"/>
    <w:rsid w:val="00B37073"/>
    <w:rsid w:val="00B370C1"/>
    <w:rsid w:val="00B370CA"/>
    <w:rsid w:val="00B37292"/>
    <w:rsid w:val="00B37550"/>
    <w:rsid w:val="00B37674"/>
    <w:rsid w:val="00B3769C"/>
    <w:rsid w:val="00B376AF"/>
    <w:rsid w:val="00B377A6"/>
    <w:rsid w:val="00B3791D"/>
    <w:rsid w:val="00B37A00"/>
    <w:rsid w:val="00B37EF9"/>
    <w:rsid w:val="00B406F2"/>
    <w:rsid w:val="00B4089C"/>
    <w:rsid w:val="00B40AE8"/>
    <w:rsid w:val="00B40B45"/>
    <w:rsid w:val="00B40BDF"/>
    <w:rsid w:val="00B40C63"/>
    <w:rsid w:val="00B40CBF"/>
    <w:rsid w:val="00B40DCF"/>
    <w:rsid w:val="00B41097"/>
    <w:rsid w:val="00B4124D"/>
    <w:rsid w:val="00B41307"/>
    <w:rsid w:val="00B41650"/>
    <w:rsid w:val="00B41693"/>
    <w:rsid w:val="00B418A3"/>
    <w:rsid w:val="00B4191B"/>
    <w:rsid w:val="00B41997"/>
    <w:rsid w:val="00B41A55"/>
    <w:rsid w:val="00B41AA1"/>
    <w:rsid w:val="00B41D20"/>
    <w:rsid w:val="00B41EA0"/>
    <w:rsid w:val="00B4204C"/>
    <w:rsid w:val="00B420E7"/>
    <w:rsid w:val="00B421F6"/>
    <w:rsid w:val="00B422F7"/>
    <w:rsid w:val="00B424A0"/>
    <w:rsid w:val="00B42597"/>
    <w:rsid w:val="00B426C4"/>
    <w:rsid w:val="00B42816"/>
    <w:rsid w:val="00B42936"/>
    <w:rsid w:val="00B42ACE"/>
    <w:rsid w:val="00B42B06"/>
    <w:rsid w:val="00B42B4F"/>
    <w:rsid w:val="00B42B8A"/>
    <w:rsid w:val="00B42E95"/>
    <w:rsid w:val="00B42EAF"/>
    <w:rsid w:val="00B4301D"/>
    <w:rsid w:val="00B43432"/>
    <w:rsid w:val="00B43873"/>
    <w:rsid w:val="00B43A8B"/>
    <w:rsid w:val="00B43B13"/>
    <w:rsid w:val="00B43B84"/>
    <w:rsid w:val="00B43C3B"/>
    <w:rsid w:val="00B43D77"/>
    <w:rsid w:val="00B43E90"/>
    <w:rsid w:val="00B440AC"/>
    <w:rsid w:val="00B4415D"/>
    <w:rsid w:val="00B4417A"/>
    <w:rsid w:val="00B44386"/>
    <w:rsid w:val="00B4459E"/>
    <w:rsid w:val="00B445DD"/>
    <w:rsid w:val="00B44690"/>
    <w:rsid w:val="00B44708"/>
    <w:rsid w:val="00B447F4"/>
    <w:rsid w:val="00B448B1"/>
    <w:rsid w:val="00B448E8"/>
    <w:rsid w:val="00B4492D"/>
    <w:rsid w:val="00B44B43"/>
    <w:rsid w:val="00B44BD1"/>
    <w:rsid w:val="00B44D56"/>
    <w:rsid w:val="00B44D96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B35"/>
    <w:rsid w:val="00B45B52"/>
    <w:rsid w:val="00B45B59"/>
    <w:rsid w:val="00B45C42"/>
    <w:rsid w:val="00B45D4F"/>
    <w:rsid w:val="00B45D8C"/>
    <w:rsid w:val="00B45E08"/>
    <w:rsid w:val="00B45E47"/>
    <w:rsid w:val="00B45FCD"/>
    <w:rsid w:val="00B466B5"/>
    <w:rsid w:val="00B467BE"/>
    <w:rsid w:val="00B4686B"/>
    <w:rsid w:val="00B46891"/>
    <w:rsid w:val="00B46920"/>
    <w:rsid w:val="00B469DB"/>
    <w:rsid w:val="00B46BB6"/>
    <w:rsid w:val="00B46F2B"/>
    <w:rsid w:val="00B47277"/>
    <w:rsid w:val="00B47281"/>
    <w:rsid w:val="00B4730C"/>
    <w:rsid w:val="00B47392"/>
    <w:rsid w:val="00B474A8"/>
    <w:rsid w:val="00B47586"/>
    <w:rsid w:val="00B47743"/>
    <w:rsid w:val="00B478B8"/>
    <w:rsid w:val="00B478FD"/>
    <w:rsid w:val="00B47C62"/>
    <w:rsid w:val="00B47D4D"/>
    <w:rsid w:val="00B47F2E"/>
    <w:rsid w:val="00B47FD4"/>
    <w:rsid w:val="00B50008"/>
    <w:rsid w:val="00B500B7"/>
    <w:rsid w:val="00B50240"/>
    <w:rsid w:val="00B502BD"/>
    <w:rsid w:val="00B50306"/>
    <w:rsid w:val="00B50467"/>
    <w:rsid w:val="00B504C2"/>
    <w:rsid w:val="00B507FE"/>
    <w:rsid w:val="00B509A9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A00"/>
    <w:rsid w:val="00B51AC9"/>
    <w:rsid w:val="00B51B4B"/>
    <w:rsid w:val="00B51C42"/>
    <w:rsid w:val="00B51C43"/>
    <w:rsid w:val="00B51C90"/>
    <w:rsid w:val="00B51DF1"/>
    <w:rsid w:val="00B51EE1"/>
    <w:rsid w:val="00B52234"/>
    <w:rsid w:val="00B52374"/>
    <w:rsid w:val="00B5254C"/>
    <w:rsid w:val="00B527EB"/>
    <w:rsid w:val="00B52A09"/>
    <w:rsid w:val="00B52A39"/>
    <w:rsid w:val="00B52AB9"/>
    <w:rsid w:val="00B52C17"/>
    <w:rsid w:val="00B52E79"/>
    <w:rsid w:val="00B52F74"/>
    <w:rsid w:val="00B53155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D"/>
    <w:rsid w:val="00B54246"/>
    <w:rsid w:val="00B54264"/>
    <w:rsid w:val="00B54285"/>
    <w:rsid w:val="00B543C5"/>
    <w:rsid w:val="00B5455F"/>
    <w:rsid w:val="00B54582"/>
    <w:rsid w:val="00B5467D"/>
    <w:rsid w:val="00B54951"/>
    <w:rsid w:val="00B54B43"/>
    <w:rsid w:val="00B54E28"/>
    <w:rsid w:val="00B55018"/>
    <w:rsid w:val="00B5515C"/>
    <w:rsid w:val="00B5518C"/>
    <w:rsid w:val="00B5519A"/>
    <w:rsid w:val="00B555E6"/>
    <w:rsid w:val="00B5561C"/>
    <w:rsid w:val="00B5568D"/>
    <w:rsid w:val="00B556D7"/>
    <w:rsid w:val="00B55846"/>
    <w:rsid w:val="00B558AA"/>
    <w:rsid w:val="00B55AA5"/>
    <w:rsid w:val="00B55AF5"/>
    <w:rsid w:val="00B55BAA"/>
    <w:rsid w:val="00B55D25"/>
    <w:rsid w:val="00B55D77"/>
    <w:rsid w:val="00B55F2F"/>
    <w:rsid w:val="00B55F65"/>
    <w:rsid w:val="00B56579"/>
    <w:rsid w:val="00B565B5"/>
    <w:rsid w:val="00B5698A"/>
    <w:rsid w:val="00B56A52"/>
    <w:rsid w:val="00B56AB6"/>
    <w:rsid w:val="00B56B67"/>
    <w:rsid w:val="00B56BDD"/>
    <w:rsid w:val="00B56F3D"/>
    <w:rsid w:val="00B56FB2"/>
    <w:rsid w:val="00B57056"/>
    <w:rsid w:val="00B5710A"/>
    <w:rsid w:val="00B57276"/>
    <w:rsid w:val="00B574B5"/>
    <w:rsid w:val="00B57CE0"/>
    <w:rsid w:val="00B57F3D"/>
    <w:rsid w:val="00B57F72"/>
    <w:rsid w:val="00B6005C"/>
    <w:rsid w:val="00B600C7"/>
    <w:rsid w:val="00B600CB"/>
    <w:rsid w:val="00B6035E"/>
    <w:rsid w:val="00B607DF"/>
    <w:rsid w:val="00B6090D"/>
    <w:rsid w:val="00B609C6"/>
    <w:rsid w:val="00B6108F"/>
    <w:rsid w:val="00B610E1"/>
    <w:rsid w:val="00B6125D"/>
    <w:rsid w:val="00B61425"/>
    <w:rsid w:val="00B614FA"/>
    <w:rsid w:val="00B61710"/>
    <w:rsid w:val="00B61756"/>
    <w:rsid w:val="00B61844"/>
    <w:rsid w:val="00B6193F"/>
    <w:rsid w:val="00B61BFC"/>
    <w:rsid w:val="00B61D55"/>
    <w:rsid w:val="00B61EAF"/>
    <w:rsid w:val="00B62153"/>
    <w:rsid w:val="00B62385"/>
    <w:rsid w:val="00B6253B"/>
    <w:rsid w:val="00B628DB"/>
    <w:rsid w:val="00B62A93"/>
    <w:rsid w:val="00B62AC9"/>
    <w:rsid w:val="00B62B40"/>
    <w:rsid w:val="00B62B62"/>
    <w:rsid w:val="00B62C0D"/>
    <w:rsid w:val="00B62D1D"/>
    <w:rsid w:val="00B62F5D"/>
    <w:rsid w:val="00B62FF2"/>
    <w:rsid w:val="00B6306C"/>
    <w:rsid w:val="00B6310C"/>
    <w:rsid w:val="00B635CB"/>
    <w:rsid w:val="00B6362A"/>
    <w:rsid w:val="00B6369D"/>
    <w:rsid w:val="00B637A5"/>
    <w:rsid w:val="00B63856"/>
    <w:rsid w:val="00B63ABB"/>
    <w:rsid w:val="00B63D83"/>
    <w:rsid w:val="00B640AB"/>
    <w:rsid w:val="00B644F6"/>
    <w:rsid w:val="00B6450C"/>
    <w:rsid w:val="00B645C3"/>
    <w:rsid w:val="00B64696"/>
    <w:rsid w:val="00B648A3"/>
    <w:rsid w:val="00B64AA5"/>
    <w:rsid w:val="00B64C3F"/>
    <w:rsid w:val="00B64E22"/>
    <w:rsid w:val="00B64E4F"/>
    <w:rsid w:val="00B64F8D"/>
    <w:rsid w:val="00B64F95"/>
    <w:rsid w:val="00B64F9B"/>
    <w:rsid w:val="00B65120"/>
    <w:rsid w:val="00B651EA"/>
    <w:rsid w:val="00B65379"/>
    <w:rsid w:val="00B656EB"/>
    <w:rsid w:val="00B65706"/>
    <w:rsid w:val="00B6585D"/>
    <w:rsid w:val="00B65ABA"/>
    <w:rsid w:val="00B65DDA"/>
    <w:rsid w:val="00B65F6A"/>
    <w:rsid w:val="00B65FAC"/>
    <w:rsid w:val="00B661A4"/>
    <w:rsid w:val="00B664AC"/>
    <w:rsid w:val="00B664EF"/>
    <w:rsid w:val="00B66649"/>
    <w:rsid w:val="00B66784"/>
    <w:rsid w:val="00B66867"/>
    <w:rsid w:val="00B66978"/>
    <w:rsid w:val="00B66A9E"/>
    <w:rsid w:val="00B66C2E"/>
    <w:rsid w:val="00B66CA2"/>
    <w:rsid w:val="00B670E4"/>
    <w:rsid w:val="00B67126"/>
    <w:rsid w:val="00B673C4"/>
    <w:rsid w:val="00B6748C"/>
    <w:rsid w:val="00B674E5"/>
    <w:rsid w:val="00B67620"/>
    <w:rsid w:val="00B67674"/>
    <w:rsid w:val="00B6784F"/>
    <w:rsid w:val="00B67BB3"/>
    <w:rsid w:val="00B67FC0"/>
    <w:rsid w:val="00B700C4"/>
    <w:rsid w:val="00B70134"/>
    <w:rsid w:val="00B7022D"/>
    <w:rsid w:val="00B7025B"/>
    <w:rsid w:val="00B70436"/>
    <w:rsid w:val="00B704F0"/>
    <w:rsid w:val="00B70971"/>
    <w:rsid w:val="00B709ED"/>
    <w:rsid w:val="00B70A0A"/>
    <w:rsid w:val="00B70A1C"/>
    <w:rsid w:val="00B70ADE"/>
    <w:rsid w:val="00B70EB2"/>
    <w:rsid w:val="00B70EBF"/>
    <w:rsid w:val="00B70FC6"/>
    <w:rsid w:val="00B70FE2"/>
    <w:rsid w:val="00B7137B"/>
    <w:rsid w:val="00B7144B"/>
    <w:rsid w:val="00B71AEE"/>
    <w:rsid w:val="00B71BF4"/>
    <w:rsid w:val="00B71DD9"/>
    <w:rsid w:val="00B71E55"/>
    <w:rsid w:val="00B71FCA"/>
    <w:rsid w:val="00B72076"/>
    <w:rsid w:val="00B721D9"/>
    <w:rsid w:val="00B72364"/>
    <w:rsid w:val="00B723E1"/>
    <w:rsid w:val="00B7256E"/>
    <w:rsid w:val="00B72663"/>
    <w:rsid w:val="00B7294B"/>
    <w:rsid w:val="00B72980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C3A"/>
    <w:rsid w:val="00B73DD2"/>
    <w:rsid w:val="00B73FE1"/>
    <w:rsid w:val="00B73FF6"/>
    <w:rsid w:val="00B74021"/>
    <w:rsid w:val="00B7453A"/>
    <w:rsid w:val="00B74589"/>
    <w:rsid w:val="00B74747"/>
    <w:rsid w:val="00B749FB"/>
    <w:rsid w:val="00B74C20"/>
    <w:rsid w:val="00B74CAE"/>
    <w:rsid w:val="00B74D6E"/>
    <w:rsid w:val="00B74DC8"/>
    <w:rsid w:val="00B75676"/>
    <w:rsid w:val="00B75A56"/>
    <w:rsid w:val="00B75B47"/>
    <w:rsid w:val="00B75B49"/>
    <w:rsid w:val="00B75B92"/>
    <w:rsid w:val="00B75CF1"/>
    <w:rsid w:val="00B75F56"/>
    <w:rsid w:val="00B7606C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FD2"/>
    <w:rsid w:val="00B771B5"/>
    <w:rsid w:val="00B7723E"/>
    <w:rsid w:val="00B773C1"/>
    <w:rsid w:val="00B7744A"/>
    <w:rsid w:val="00B77757"/>
    <w:rsid w:val="00B777EE"/>
    <w:rsid w:val="00B77824"/>
    <w:rsid w:val="00B7794F"/>
    <w:rsid w:val="00B77A1A"/>
    <w:rsid w:val="00B77A96"/>
    <w:rsid w:val="00B77B28"/>
    <w:rsid w:val="00B77C18"/>
    <w:rsid w:val="00B77E48"/>
    <w:rsid w:val="00B77F27"/>
    <w:rsid w:val="00B804BD"/>
    <w:rsid w:val="00B8071F"/>
    <w:rsid w:val="00B80745"/>
    <w:rsid w:val="00B80783"/>
    <w:rsid w:val="00B808C1"/>
    <w:rsid w:val="00B80B4E"/>
    <w:rsid w:val="00B80E85"/>
    <w:rsid w:val="00B80EA4"/>
    <w:rsid w:val="00B80F99"/>
    <w:rsid w:val="00B80FD8"/>
    <w:rsid w:val="00B81331"/>
    <w:rsid w:val="00B81436"/>
    <w:rsid w:val="00B8147E"/>
    <w:rsid w:val="00B8162C"/>
    <w:rsid w:val="00B818ED"/>
    <w:rsid w:val="00B81B26"/>
    <w:rsid w:val="00B81B99"/>
    <w:rsid w:val="00B81BD7"/>
    <w:rsid w:val="00B81CC2"/>
    <w:rsid w:val="00B8208D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DAC"/>
    <w:rsid w:val="00B82F23"/>
    <w:rsid w:val="00B8304C"/>
    <w:rsid w:val="00B8335F"/>
    <w:rsid w:val="00B8345E"/>
    <w:rsid w:val="00B834CC"/>
    <w:rsid w:val="00B835C4"/>
    <w:rsid w:val="00B83688"/>
    <w:rsid w:val="00B8369C"/>
    <w:rsid w:val="00B83782"/>
    <w:rsid w:val="00B83B56"/>
    <w:rsid w:val="00B83D8D"/>
    <w:rsid w:val="00B83E8E"/>
    <w:rsid w:val="00B83EE3"/>
    <w:rsid w:val="00B84188"/>
    <w:rsid w:val="00B8423E"/>
    <w:rsid w:val="00B845F2"/>
    <w:rsid w:val="00B84702"/>
    <w:rsid w:val="00B84AF0"/>
    <w:rsid w:val="00B84C8C"/>
    <w:rsid w:val="00B84D07"/>
    <w:rsid w:val="00B84FB0"/>
    <w:rsid w:val="00B850E2"/>
    <w:rsid w:val="00B851CB"/>
    <w:rsid w:val="00B8524B"/>
    <w:rsid w:val="00B8529B"/>
    <w:rsid w:val="00B85540"/>
    <w:rsid w:val="00B855A4"/>
    <w:rsid w:val="00B856DF"/>
    <w:rsid w:val="00B85791"/>
    <w:rsid w:val="00B85B71"/>
    <w:rsid w:val="00B85C3B"/>
    <w:rsid w:val="00B85D33"/>
    <w:rsid w:val="00B85EE0"/>
    <w:rsid w:val="00B85F9F"/>
    <w:rsid w:val="00B8604C"/>
    <w:rsid w:val="00B86081"/>
    <w:rsid w:val="00B861A7"/>
    <w:rsid w:val="00B862DC"/>
    <w:rsid w:val="00B8648B"/>
    <w:rsid w:val="00B86531"/>
    <w:rsid w:val="00B86974"/>
    <w:rsid w:val="00B8699D"/>
    <w:rsid w:val="00B869B0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7CF"/>
    <w:rsid w:val="00B878CD"/>
    <w:rsid w:val="00B879D8"/>
    <w:rsid w:val="00B87D5A"/>
    <w:rsid w:val="00B87DD9"/>
    <w:rsid w:val="00B87E2B"/>
    <w:rsid w:val="00B90179"/>
    <w:rsid w:val="00B90313"/>
    <w:rsid w:val="00B906A3"/>
    <w:rsid w:val="00B906AB"/>
    <w:rsid w:val="00B907BD"/>
    <w:rsid w:val="00B908AA"/>
    <w:rsid w:val="00B90955"/>
    <w:rsid w:val="00B90CB1"/>
    <w:rsid w:val="00B90D96"/>
    <w:rsid w:val="00B90DE1"/>
    <w:rsid w:val="00B90E69"/>
    <w:rsid w:val="00B90FB7"/>
    <w:rsid w:val="00B9111E"/>
    <w:rsid w:val="00B91238"/>
    <w:rsid w:val="00B912AB"/>
    <w:rsid w:val="00B912FE"/>
    <w:rsid w:val="00B91529"/>
    <w:rsid w:val="00B9178C"/>
    <w:rsid w:val="00B917C5"/>
    <w:rsid w:val="00B917F6"/>
    <w:rsid w:val="00B9189A"/>
    <w:rsid w:val="00B918AD"/>
    <w:rsid w:val="00B91978"/>
    <w:rsid w:val="00B91B1A"/>
    <w:rsid w:val="00B91F96"/>
    <w:rsid w:val="00B9207C"/>
    <w:rsid w:val="00B920E2"/>
    <w:rsid w:val="00B92124"/>
    <w:rsid w:val="00B9226B"/>
    <w:rsid w:val="00B9254C"/>
    <w:rsid w:val="00B928A7"/>
    <w:rsid w:val="00B93131"/>
    <w:rsid w:val="00B9314E"/>
    <w:rsid w:val="00B93258"/>
    <w:rsid w:val="00B9346E"/>
    <w:rsid w:val="00B93723"/>
    <w:rsid w:val="00B9373D"/>
    <w:rsid w:val="00B93958"/>
    <w:rsid w:val="00B93DBC"/>
    <w:rsid w:val="00B93E8D"/>
    <w:rsid w:val="00B93EC7"/>
    <w:rsid w:val="00B93F6B"/>
    <w:rsid w:val="00B940B7"/>
    <w:rsid w:val="00B940F1"/>
    <w:rsid w:val="00B9432E"/>
    <w:rsid w:val="00B9435F"/>
    <w:rsid w:val="00B945AE"/>
    <w:rsid w:val="00B945CA"/>
    <w:rsid w:val="00B948F8"/>
    <w:rsid w:val="00B94920"/>
    <w:rsid w:val="00B94ADD"/>
    <w:rsid w:val="00B94E54"/>
    <w:rsid w:val="00B94E7F"/>
    <w:rsid w:val="00B94EAC"/>
    <w:rsid w:val="00B94EDD"/>
    <w:rsid w:val="00B950D3"/>
    <w:rsid w:val="00B95284"/>
    <w:rsid w:val="00B95295"/>
    <w:rsid w:val="00B95B8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5FC"/>
    <w:rsid w:val="00B977DF"/>
    <w:rsid w:val="00B97AEE"/>
    <w:rsid w:val="00B97F7D"/>
    <w:rsid w:val="00BA0311"/>
    <w:rsid w:val="00BA0317"/>
    <w:rsid w:val="00BA045C"/>
    <w:rsid w:val="00BA0B03"/>
    <w:rsid w:val="00BA0D26"/>
    <w:rsid w:val="00BA0DFA"/>
    <w:rsid w:val="00BA0E13"/>
    <w:rsid w:val="00BA0E66"/>
    <w:rsid w:val="00BA0FD3"/>
    <w:rsid w:val="00BA1158"/>
    <w:rsid w:val="00BA11FB"/>
    <w:rsid w:val="00BA123C"/>
    <w:rsid w:val="00BA12DA"/>
    <w:rsid w:val="00BA13A0"/>
    <w:rsid w:val="00BA147D"/>
    <w:rsid w:val="00BA15A8"/>
    <w:rsid w:val="00BA1662"/>
    <w:rsid w:val="00BA17B4"/>
    <w:rsid w:val="00BA1818"/>
    <w:rsid w:val="00BA1ADD"/>
    <w:rsid w:val="00BA1C73"/>
    <w:rsid w:val="00BA1D21"/>
    <w:rsid w:val="00BA1ED8"/>
    <w:rsid w:val="00BA1FF2"/>
    <w:rsid w:val="00BA2298"/>
    <w:rsid w:val="00BA23C5"/>
    <w:rsid w:val="00BA25F9"/>
    <w:rsid w:val="00BA262C"/>
    <w:rsid w:val="00BA2756"/>
    <w:rsid w:val="00BA2CF4"/>
    <w:rsid w:val="00BA2DBD"/>
    <w:rsid w:val="00BA2EFF"/>
    <w:rsid w:val="00BA2F71"/>
    <w:rsid w:val="00BA326E"/>
    <w:rsid w:val="00BA33B6"/>
    <w:rsid w:val="00BA3533"/>
    <w:rsid w:val="00BA3653"/>
    <w:rsid w:val="00BA3661"/>
    <w:rsid w:val="00BA3694"/>
    <w:rsid w:val="00BA3769"/>
    <w:rsid w:val="00BA391D"/>
    <w:rsid w:val="00BA397B"/>
    <w:rsid w:val="00BA39DA"/>
    <w:rsid w:val="00BA39F3"/>
    <w:rsid w:val="00BA3A7D"/>
    <w:rsid w:val="00BA3B7A"/>
    <w:rsid w:val="00BA3C89"/>
    <w:rsid w:val="00BA3F04"/>
    <w:rsid w:val="00BA402B"/>
    <w:rsid w:val="00BA41CA"/>
    <w:rsid w:val="00BA4248"/>
    <w:rsid w:val="00BA4325"/>
    <w:rsid w:val="00BA4405"/>
    <w:rsid w:val="00BA47F1"/>
    <w:rsid w:val="00BA4DE3"/>
    <w:rsid w:val="00BA4F5C"/>
    <w:rsid w:val="00BA4FA4"/>
    <w:rsid w:val="00BA525D"/>
    <w:rsid w:val="00BA5273"/>
    <w:rsid w:val="00BA5466"/>
    <w:rsid w:val="00BA5528"/>
    <w:rsid w:val="00BA588E"/>
    <w:rsid w:val="00BA5B2E"/>
    <w:rsid w:val="00BA5B64"/>
    <w:rsid w:val="00BA5BD2"/>
    <w:rsid w:val="00BA5CF3"/>
    <w:rsid w:val="00BA655A"/>
    <w:rsid w:val="00BA6756"/>
    <w:rsid w:val="00BA6991"/>
    <w:rsid w:val="00BA6A48"/>
    <w:rsid w:val="00BA6BD9"/>
    <w:rsid w:val="00BA6F55"/>
    <w:rsid w:val="00BA70A1"/>
    <w:rsid w:val="00BA70BB"/>
    <w:rsid w:val="00BA7121"/>
    <w:rsid w:val="00BA77D4"/>
    <w:rsid w:val="00BA7908"/>
    <w:rsid w:val="00BA7946"/>
    <w:rsid w:val="00BA7AFB"/>
    <w:rsid w:val="00BA7B40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9A3"/>
    <w:rsid w:val="00BB0BC0"/>
    <w:rsid w:val="00BB0BE9"/>
    <w:rsid w:val="00BB0DA1"/>
    <w:rsid w:val="00BB0E7F"/>
    <w:rsid w:val="00BB1040"/>
    <w:rsid w:val="00BB1391"/>
    <w:rsid w:val="00BB13D0"/>
    <w:rsid w:val="00BB1482"/>
    <w:rsid w:val="00BB1573"/>
    <w:rsid w:val="00BB1707"/>
    <w:rsid w:val="00BB17D4"/>
    <w:rsid w:val="00BB1972"/>
    <w:rsid w:val="00BB1A52"/>
    <w:rsid w:val="00BB1CC3"/>
    <w:rsid w:val="00BB1F35"/>
    <w:rsid w:val="00BB2090"/>
    <w:rsid w:val="00BB2189"/>
    <w:rsid w:val="00BB259F"/>
    <w:rsid w:val="00BB25E1"/>
    <w:rsid w:val="00BB2665"/>
    <w:rsid w:val="00BB2A9E"/>
    <w:rsid w:val="00BB2B8C"/>
    <w:rsid w:val="00BB2CA0"/>
    <w:rsid w:val="00BB2D2B"/>
    <w:rsid w:val="00BB2F29"/>
    <w:rsid w:val="00BB2F87"/>
    <w:rsid w:val="00BB2FBA"/>
    <w:rsid w:val="00BB31ED"/>
    <w:rsid w:val="00BB32E1"/>
    <w:rsid w:val="00BB3738"/>
    <w:rsid w:val="00BB3B28"/>
    <w:rsid w:val="00BB3B70"/>
    <w:rsid w:val="00BB3CA0"/>
    <w:rsid w:val="00BB43B0"/>
    <w:rsid w:val="00BB43EB"/>
    <w:rsid w:val="00BB44ED"/>
    <w:rsid w:val="00BB4550"/>
    <w:rsid w:val="00BB45A9"/>
    <w:rsid w:val="00BB4601"/>
    <w:rsid w:val="00BB4742"/>
    <w:rsid w:val="00BB47C9"/>
    <w:rsid w:val="00BB49BA"/>
    <w:rsid w:val="00BB4AD6"/>
    <w:rsid w:val="00BB4C05"/>
    <w:rsid w:val="00BB4D8B"/>
    <w:rsid w:val="00BB52B6"/>
    <w:rsid w:val="00BB5375"/>
    <w:rsid w:val="00BB554D"/>
    <w:rsid w:val="00BB55E8"/>
    <w:rsid w:val="00BB56E1"/>
    <w:rsid w:val="00BB5B47"/>
    <w:rsid w:val="00BB5B8B"/>
    <w:rsid w:val="00BB5C14"/>
    <w:rsid w:val="00BB5C61"/>
    <w:rsid w:val="00BB5DC4"/>
    <w:rsid w:val="00BB5E05"/>
    <w:rsid w:val="00BB5EED"/>
    <w:rsid w:val="00BB60F3"/>
    <w:rsid w:val="00BB61EB"/>
    <w:rsid w:val="00BB6303"/>
    <w:rsid w:val="00BB655C"/>
    <w:rsid w:val="00BB657A"/>
    <w:rsid w:val="00BB6582"/>
    <w:rsid w:val="00BB6612"/>
    <w:rsid w:val="00BB6818"/>
    <w:rsid w:val="00BB696F"/>
    <w:rsid w:val="00BB6C71"/>
    <w:rsid w:val="00BB6C80"/>
    <w:rsid w:val="00BB6D27"/>
    <w:rsid w:val="00BB6E72"/>
    <w:rsid w:val="00BB6F6C"/>
    <w:rsid w:val="00BB7066"/>
    <w:rsid w:val="00BB719B"/>
    <w:rsid w:val="00BB779B"/>
    <w:rsid w:val="00BB77A0"/>
    <w:rsid w:val="00BB7815"/>
    <w:rsid w:val="00BB7895"/>
    <w:rsid w:val="00BB79AD"/>
    <w:rsid w:val="00BB7A07"/>
    <w:rsid w:val="00BB7AD7"/>
    <w:rsid w:val="00BB7D7F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98B"/>
    <w:rsid w:val="00BC1ADF"/>
    <w:rsid w:val="00BC1B01"/>
    <w:rsid w:val="00BC1CB4"/>
    <w:rsid w:val="00BC22C9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D04"/>
    <w:rsid w:val="00BC2DC4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3F5B"/>
    <w:rsid w:val="00BC3FB3"/>
    <w:rsid w:val="00BC4347"/>
    <w:rsid w:val="00BC44B8"/>
    <w:rsid w:val="00BC4651"/>
    <w:rsid w:val="00BC47BA"/>
    <w:rsid w:val="00BC4830"/>
    <w:rsid w:val="00BC48A6"/>
    <w:rsid w:val="00BC4951"/>
    <w:rsid w:val="00BC4A6F"/>
    <w:rsid w:val="00BC4AF1"/>
    <w:rsid w:val="00BC4BFB"/>
    <w:rsid w:val="00BC4DA5"/>
    <w:rsid w:val="00BC51F9"/>
    <w:rsid w:val="00BC52DC"/>
    <w:rsid w:val="00BC53B0"/>
    <w:rsid w:val="00BC544E"/>
    <w:rsid w:val="00BC56A8"/>
    <w:rsid w:val="00BC5745"/>
    <w:rsid w:val="00BC5F4E"/>
    <w:rsid w:val="00BC5FB7"/>
    <w:rsid w:val="00BC6008"/>
    <w:rsid w:val="00BC609C"/>
    <w:rsid w:val="00BC621B"/>
    <w:rsid w:val="00BC635C"/>
    <w:rsid w:val="00BC6454"/>
    <w:rsid w:val="00BC6565"/>
    <w:rsid w:val="00BC6813"/>
    <w:rsid w:val="00BC68BC"/>
    <w:rsid w:val="00BC6E28"/>
    <w:rsid w:val="00BC6E43"/>
    <w:rsid w:val="00BC7241"/>
    <w:rsid w:val="00BC72EB"/>
    <w:rsid w:val="00BC73FC"/>
    <w:rsid w:val="00BC78A6"/>
    <w:rsid w:val="00BC79EE"/>
    <w:rsid w:val="00BC7B09"/>
    <w:rsid w:val="00BC7C25"/>
    <w:rsid w:val="00BC7DAD"/>
    <w:rsid w:val="00BD017E"/>
    <w:rsid w:val="00BD021F"/>
    <w:rsid w:val="00BD023D"/>
    <w:rsid w:val="00BD02D3"/>
    <w:rsid w:val="00BD04AF"/>
    <w:rsid w:val="00BD0624"/>
    <w:rsid w:val="00BD06B0"/>
    <w:rsid w:val="00BD0808"/>
    <w:rsid w:val="00BD08EE"/>
    <w:rsid w:val="00BD08F9"/>
    <w:rsid w:val="00BD0CF8"/>
    <w:rsid w:val="00BD0E8A"/>
    <w:rsid w:val="00BD0F3C"/>
    <w:rsid w:val="00BD0FAA"/>
    <w:rsid w:val="00BD1060"/>
    <w:rsid w:val="00BD11A5"/>
    <w:rsid w:val="00BD11F7"/>
    <w:rsid w:val="00BD1286"/>
    <w:rsid w:val="00BD1397"/>
    <w:rsid w:val="00BD144B"/>
    <w:rsid w:val="00BD14C7"/>
    <w:rsid w:val="00BD15E9"/>
    <w:rsid w:val="00BD16A1"/>
    <w:rsid w:val="00BD1741"/>
    <w:rsid w:val="00BD179E"/>
    <w:rsid w:val="00BD1A15"/>
    <w:rsid w:val="00BD1AE9"/>
    <w:rsid w:val="00BD1B00"/>
    <w:rsid w:val="00BD1BF3"/>
    <w:rsid w:val="00BD1C3C"/>
    <w:rsid w:val="00BD20EA"/>
    <w:rsid w:val="00BD2338"/>
    <w:rsid w:val="00BD2694"/>
    <w:rsid w:val="00BD27B4"/>
    <w:rsid w:val="00BD29B8"/>
    <w:rsid w:val="00BD2A0A"/>
    <w:rsid w:val="00BD2DBD"/>
    <w:rsid w:val="00BD2E64"/>
    <w:rsid w:val="00BD2ED2"/>
    <w:rsid w:val="00BD3063"/>
    <w:rsid w:val="00BD3166"/>
    <w:rsid w:val="00BD3320"/>
    <w:rsid w:val="00BD34FF"/>
    <w:rsid w:val="00BD3542"/>
    <w:rsid w:val="00BD35C8"/>
    <w:rsid w:val="00BD35DA"/>
    <w:rsid w:val="00BD36AA"/>
    <w:rsid w:val="00BD371A"/>
    <w:rsid w:val="00BD3853"/>
    <w:rsid w:val="00BD3AB3"/>
    <w:rsid w:val="00BD3B1B"/>
    <w:rsid w:val="00BD3D0B"/>
    <w:rsid w:val="00BD414B"/>
    <w:rsid w:val="00BD4A13"/>
    <w:rsid w:val="00BD4EDF"/>
    <w:rsid w:val="00BD5108"/>
    <w:rsid w:val="00BD5186"/>
    <w:rsid w:val="00BD52CB"/>
    <w:rsid w:val="00BD5543"/>
    <w:rsid w:val="00BD5547"/>
    <w:rsid w:val="00BD58ED"/>
    <w:rsid w:val="00BD5B49"/>
    <w:rsid w:val="00BD5CCB"/>
    <w:rsid w:val="00BD5CF4"/>
    <w:rsid w:val="00BD61CD"/>
    <w:rsid w:val="00BD62B9"/>
    <w:rsid w:val="00BD647A"/>
    <w:rsid w:val="00BD6531"/>
    <w:rsid w:val="00BD65FA"/>
    <w:rsid w:val="00BD6BB6"/>
    <w:rsid w:val="00BD6CD1"/>
    <w:rsid w:val="00BD6DFC"/>
    <w:rsid w:val="00BD6FF1"/>
    <w:rsid w:val="00BD707D"/>
    <w:rsid w:val="00BD7398"/>
    <w:rsid w:val="00BD7460"/>
    <w:rsid w:val="00BD749F"/>
    <w:rsid w:val="00BD76A8"/>
    <w:rsid w:val="00BD7783"/>
    <w:rsid w:val="00BD785A"/>
    <w:rsid w:val="00BD7BBA"/>
    <w:rsid w:val="00BD7D18"/>
    <w:rsid w:val="00BD7E7F"/>
    <w:rsid w:val="00BE00D9"/>
    <w:rsid w:val="00BE0197"/>
    <w:rsid w:val="00BE05A5"/>
    <w:rsid w:val="00BE05EB"/>
    <w:rsid w:val="00BE06D4"/>
    <w:rsid w:val="00BE0844"/>
    <w:rsid w:val="00BE096E"/>
    <w:rsid w:val="00BE0A4C"/>
    <w:rsid w:val="00BE0CC7"/>
    <w:rsid w:val="00BE1401"/>
    <w:rsid w:val="00BE149A"/>
    <w:rsid w:val="00BE16E9"/>
    <w:rsid w:val="00BE1724"/>
    <w:rsid w:val="00BE1CB7"/>
    <w:rsid w:val="00BE1FC9"/>
    <w:rsid w:val="00BE21F5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5C8"/>
    <w:rsid w:val="00BE4AB8"/>
    <w:rsid w:val="00BE4EB2"/>
    <w:rsid w:val="00BE4F14"/>
    <w:rsid w:val="00BE5173"/>
    <w:rsid w:val="00BE539D"/>
    <w:rsid w:val="00BE5492"/>
    <w:rsid w:val="00BE552B"/>
    <w:rsid w:val="00BE560A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AFF"/>
    <w:rsid w:val="00BE6E9C"/>
    <w:rsid w:val="00BE6EE7"/>
    <w:rsid w:val="00BE6F0E"/>
    <w:rsid w:val="00BE6F8D"/>
    <w:rsid w:val="00BE7546"/>
    <w:rsid w:val="00BE769B"/>
    <w:rsid w:val="00BE7A75"/>
    <w:rsid w:val="00BE7C03"/>
    <w:rsid w:val="00BE7C8E"/>
    <w:rsid w:val="00BE7D6D"/>
    <w:rsid w:val="00BE7F62"/>
    <w:rsid w:val="00BE7F6B"/>
    <w:rsid w:val="00BF005D"/>
    <w:rsid w:val="00BF0074"/>
    <w:rsid w:val="00BF0176"/>
    <w:rsid w:val="00BF0334"/>
    <w:rsid w:val="00BF0AA2"/>
    <w:rsid w:val="00BF0C11"/>
    <w:rsid w:val="00BF0CC3"/>
    <w:rsid w:val="00BF0D9E"/>
    <w:rsid w:val="00BF0ED3"/>
    <w:rsid w:val="00BF0FF2"/>
    <w:rsid w:val="00BF101F"/>
    <w:rsid w:val="00BF11FC"/>
    <w:rsid w:val="00BF1672"/>
    <w:rsid w:val="00BF17E0"/>
    <w:rsid w:val="00BF190A"/>
    <w:rsid w:val="00BF1C00"/>
    <w:rsid w:val="00BF1DA5"/>
    <w:rsid w:val="00BF1F72"/>
    <w:rsid w:val="00BF2289"/>
    <w:rsid w:val="00BF23B7"/>
    <w:rsid w:val="00BF23D8"/>
    <w:rsid w:val="00BF27AD"/>
    <w:rsid w:val="00BF287D"/>
    <w:rsid w:val="00BF2B10"/>
    <w:rsid w:val="00BF2E0A"/>
    <w:rsid w:val="00BF31E6"/>
    <w:rsid w:val="00BF31EB"/>
    <w:rsid w:val="00BF32A7"/>
    <w:rsid w:val="00BF34D1"/>
    <w:rsid w:val="00BF35BC"/>
    <w:rsid w:val="00BF38FE"/>
    <w:rsid w:val="00BF3A4D"/>
    <w:rsid w:val="00BF3AE7"/>
    <w:rsid w:val="00BF3C28"/>
    <w:rsid w:val="00BF3CC8"/>
    <w:rsid w:val="00BF3D49"/>
    <w:rsid w:val="00BF3E5F"/>
    <w:rsid w:val="00BF441D"/>
    <w:rsid w:val="00BF454B"/>
    <w:rsid w:val="00BF4BF8"/>
    <w:rsid w:val="00BF4C32"/>
    <w:rsid w:val="00BF4C33"/>
    <w:rsid w:val="00BF502E"/>
    <w:rsid w:val="00BF5111"/>
    <w:rsid w:val="00BF5152"/>
    <w:rsid w:val="00BF53CA"/>
    <w:rsid w:val="00BF551A"/>
    <w:rsid w:val="00BF55BC"/>
    <w:rsid w:val="00BF5776"/>
    <w:rsid w:val="00BF5878"/>
    <w:rsid w:val="00BF58EE"/>
    <w:rsid w:val="00BF5A01"/>
    <w:rsid w:val="00BF5A89"/>
    <w:rsid w:val="00BF5AB4"/>
    <w:rsid w:val="00BF5B34"/>
    <w:rsid w:val="00BF5BD5"/>
    <w:rsid w:val="00BF5C1F"/>
    <w:rsid w:val="00BF5C21"/>
    <w:rsid w:val="00BF5DA9"/>
    <w:rsid w:val="00BF5ED4"/>
    <w:rsid w:val="00BF5ED7"/>
    <w:rsid w:val="00BF5F4A"/>
    <w:rsid w:val="00BF615A"/>
    <w:rsid w:val="00BF635E"/>
    <w:rsid w:val="00BF642C"/>
    <w:rsid w:val="00BF6D22"/>
    <w:rsid w:val="00BF6E05"/>
    <w:rsid w:val="00BF734E"/>
    <w:rsid w:val="00BF7380"/>
    <w:rsid w:val="00BF73AA"/>
    <w:rsid w:val="00BF73E6"/>
    <w:rsid w:val="00BF768E"/>
    <w:rsid w:val="00BF791A"/>
    <w:rsid w:val="00BF7B65"/>
    <w:rsid w:val="00BF7D8D"/>
    <w:rsid w:val="00BF7EEF"/>
    <w:rsid w:val="00C000F0"/>
    <w:rsid w:val="00C004F0"/>
    <w:rsid w:val="00C00699"/>
    <w:rsid w:val="00C0079D"/>
    <w:rsid w:val="00C008C8"/>
    <w:rsid w:val="00C009DC"/>
    <w:rsid w:val="00C00A80"/>
    <w:rsid w:val="00C00B8C"/>
    <w:rsid w:val="00C00ECC"/>
    <w:rsid w:val="00C00ED2"/>
    <w:rsid w:val="00C0122F"/>
    <w:rsid w:val="00C012AB"/>
    <w:rsid w:val="00C0141C"/>
    <w:rsid w:val="00C016BE"/>
    <w:rsid w:val="00C01720"/>
    <w:rsid w:val="00C01889"/>
    <w:rsid w:val="00C01985"/>
    <w:rsid w:val="00C01A1E"/>
    <w:rsid w:val="00C01B44"/>
    <w:rsid w:val="00C01D89"/>
    <w:rsid w:val="00C01E43"/>
    <w:rsid w:val="00C01FFB"/>
    <w:rsid w:val="00C0219B"/>
    <w:rsid w:val="00C021AB"/>
    <w:rsid w:val="00C02204"/>
    <w:rsid w:val="00C02362"/>
    <w:rsid w:val="00C02476"/>
    <w:rsid w:val="00C024D4"/>
    <w:rsid w:val="00C025C9"/>
    <w:rsid w:val="00C0260C"/>
    <w:rsid w:val="00C02623"/>
    <w:rsid w:val="00C027F5"/>
    <w:rsid w:val="00C02881"/>
    <w:rsid w:val="00C0296E"/>
    <w:rsid w:val="00C02983"/>
    <w:rsid w:val="00C029FD"/>
    <w:rsid w:val="00C02B5B"/>
    <w:rsid w:val="00C02B73"/>
    <w:rsid w:val="00C02BA3"/>
    <w:rsid w:val="00C02DF8"/>
    <w:rsid w:val="00C02E25"/>
    <w:rsid w:val="00C02FAD"/>
    <w:rsid w:val="00C02FF0"/>
    <w:rsid w:val="00C03042"/>
    <w:rsid w:val="00C03608"/>
    <w:rsid w:val="00C03A84"/>
    <w:rsid w:val="00C03B41"/>
    <w:rsid w:val="00C03B46"/>
    <w:rsid w:val="00C03BFC"/>
    <w:rsid w:val="00C03CF1"/>
    <w:rsid w:val="00C03D6F"/>
    <w:rsid w:val="00C0412B"/>
    <w:rsid w:val="00C043A3"/>
    <w:rsid w:val="00C045EC"/>
    <w:rsid w:val="00C046E1"/>
    <w:rsid w:val="00C049BB"/>
    <w:rsid w:val="00C04A87"/>
    <w:rsid w:val="00C04CEC"/>
    <w:rsid w:val="00C04E55"/>
    <w:rsid w:val="00C05119"/>
    <w:rsid w:val="00C05699"/>
    <w:rsid w:val="00C056B7"/>
    <w:rsid w:val="00C05D78"/>
    <w:rsid w:val="00C05F40"/>
    <w:rsid w:val="00C06217"/>
    <w:rsid w:val="00C0631C"/>
    <w:rsid w:val="00C063CB"/>
    <w:rsid w:val="00C0645C"/>
    <w:rsid w:val="00C06701"/>
    <w:rsid w:val="00C068ED"/>
    <w:rsid w:val="00C06939"/>
    <w:rsid w:val="00C069B2"/>
    <w:rsid w:val="00C06C56"/>
    <w:rsid w:val="00C06E81"/>
    <w:rsid w:val="00C07119"/>
    <w:rsid w:val="00C071CB"/>
    <w:rsid w:val="00C0724D"/>
    <w:rsid w:val="00C072C9"/>
    <w:rsid w:val="00C079EC"/>
    <w:rsid w:val="00C07AE7"/>
    <w:rsid w:val="00C07B26"/>
    <w:rsid w:val="00C07DFD"/>
    <w:rsid w:val="00C07E23"/>
    <w:rsid w:val="00C10078"/>
    <w:rsid w:val="00C10154"/>
    <w:rsid w:val="00C104F9"/>
    <w:rsid w:val="00C10514"/>
    <w:rsid w:val="00C105C0"/>
    <w:rsid w:val="00C10774"/>
    <w:rsid w:val="00C107E1"/>
    <w:rsid w:val="00C1087B"/>
    <w:rsid w:val="00C10903"/>
    <w:rsid w:val="00C10944"/>
    <w:rsid w:val="00C10B84"/>
    <w:rsid w:val="00C10D14"/>
    <w:rsid w:val="00C10E2E"/>
    <w:rsid w:val="00C10F55"/>
    <w:rsid w:val="00C112F1"/>
    <w:rsid w:val="00C115B5"/>
    <w:rsid w:val="00C11740"/>
    <w:rsid w:val="00C11790"/>
    <w:rsid w:val="00C11A24"/>
    <w:rsid w:val="00C11AF3"/>
    <w:rsid w:val="00C11E7C"/>
    <w:rsid w:val="00C12309"/>
    <w:rsid w:val="00C123EB"/>
    <w:rsid w:val="00C1243F"/>
    <w:rsid w:val="00C12445"/>
    <w:rsid w:val="00C12463"/>
    <w:rsid w:val="00C124B6"/>
    <w:rsid w:val="00C12810"/>
    <w:rsid w:val="00C128EA"/>
    <w:rsid w:val="00C129B7"/>
    <w:rsid w:val="00C12AC9"/>
    <w:rsid w:val="00C12D20"/>
    <w:rsid w:val="00C12E72"/>
    <w:rsid w:val="00C13304"/>
    <w:rsid w:val="00C1337C"/>
    <w:rsid w:val="00C13403"/>
    <w:rsid w:val="00C138D0"/>
    <w:rsid w:val="00C13A46"/>
    <w:rsid w:val="00C13BBF"/>
    <w:rsid w:val="00C14461"/>
    <w:rsid w:val="00C1453F"/>
    <w:rsid w:val="00C146EF"/>
    <w:rsid w:val="00C1484C"/>
    <w:rsid w:val="00C1489C"/>
    <w:rsid w:val="00C149C1"/>
    <w:rsid w:val="00C149EB"/>
    <w:rsid w:val="00C14BCC"/>
    <w:rsid w:val="00C156B6"/>
    <w:rsid w:val="00C1580A"/>
    <w:rsid w:val="00C1580D"/>
    <w:rsid w:val="00C1587B"/>
    <w:rsid w:val="00C159CC"/>
    <w:rsid w:val="00C15ABC"/>
    <w:rsid w:val="00C15B80"/>
    <w:rsid w:val="00C15D3A"/>
    <w:rsid w:val="00C16107"/>
    <w:rsid w:val="00C1619E"/>
    <w:rsid w:val="00C16447"/>
    <w:rsid w:val="00C167FA"/>
    <w:rsid w:val="00C16F51"/>
    <w:rsid w:val="00C16F78"/>
    <w:rsid w:val="00C17080"/>
    <w:rsid w:val="00C170A5"/>
    <w:rsid w:val="00C17E61"/>
    <w:rsid w:val="00C17FFB"/>
    <w:rsid w:val="00C2032E"/>
    <w:rsid w:val="00C204D0"/>
    <w:rsid w:val="00C205EC"/>
    <w:rsid w:val="00C2067D"/>
    <w:rsid w:val="00C206B4"/>
    <w:rsid w:val="00C206FB"/>
    <w:rsid w:val="00C2108A"/>
    <w:rsid w:val="00C210C9"/>
    <w:rsid w:val="00C2123C"/>
    <w:rsid w:val="00C21314"/>
    <w:rsid w:val="00C2147A"/>
    <w:rsid w:val="00C21504"/>
    <w:rsid w:val="00C21506"/>
    <w:rsid w:val="00C21531"/>
    <w:rsid w:val="00C215B8"/>
    <w:rsid w:val="00C2167D"/>
    <w:rsid w:val="00C21876"/>
    <w:rsid w:val="00C21898"/>
    <w:rsid w:val="00C21A3A"/>
    <w:rsid w:val="00C21BB7"/>
    <w:rsid w:val="00C21C7C"/>
    <w:rsid w:val="00C21FF7"/>
    <w:rsid w:val="00C222F3"/>
    <w:rsid w:val="00C227A6"/>
    <w:rsid w:val="00C22A2E"/>
    <w:rsid w:val="00C22C3D"/>
    <w:rsid w:val="00C22C49"/>
    <w:rsid w:val="00C22C58"/>
    <w:rsid w:val="00C22D45"/>
    <w:rsid w:val="00C22D74"/>
    <w:rsid w:val="00C22D91"/>
    <w:rsid w:val="00C22E92"/>
    <w:rsid w:val="00C23012"/>
    <w:rsid w:val="00C23145"/>
    <w:rsid w:val="00C232F0"/>
    <w:rsid w:val="00C23320"/>
    <w:rsid w:val="00C2372E"/>
    <w:rsid w:val="00C237B9"/>
    <w:rsid w:val="00C237C2"/>
    <w:rsid w:val="00C23A17"/>
    <w:rsid w:val="00C23B3F"/>
    <w:rsid w:val="00C241AC"/>
    <w:rsid w:val="00C24209"/>
    <w:rsid w:val="00C24242"/>
    <w:rsid w:val="00C2439C"/>
    <w:rsid w:val="00C2450B"/>
    <w:rsid w:val="00C246F1"/>
    <w:rsid w:val="00C24787"/>
    <w:rsid w:val="00C24A18"/>
    <w:rsid w:val="00C24B62"/>
    <w:rsid w:val="00C24BE9"/>
    <w:rsid w:val="00C24ECE"/>
    <w:rsid w:val="00C24ED8"/>
    <w:rsid w:val="00C2508F"/>
    <w:rsid w:val="00C25128"/>
    <w:rsid w:val="00C2527E"/>
    <w:rsid w:val="00C258A7"/>
    <w:rsid w:val="00C259D8"/>
    <w:rsid w:val="00C25AA4"/>
    <w:rsid w:val="00C25CC0"/>
    <w:rsid w:val="00C25DA3"/>
    <w:rsid w:val="00C25DAD"/>
    <w:rsid w:val="00C2605C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4E"/>
    <w:rsid w:val="00C275BE"/>
    <w:rsid w:val="00C2767D"/>
    <w:rsid w:val="00C279C3"/>
    <w:rsid w:val="00C27EBB"/>
    <w:rsid w:val="00C27FA8"/>
    <w:rsid w:val="00C30065"/>
    <w:rsid w:val="00C300A8"/>
    <w:rsid w:val="00C301DE"/>
    <w:rsid w:val="00C30968"/>
    <w:rsid w:val="00C30AFE"/>
    <w:rsid w:val="00C30CB7"/>
    <w:rsid w:val="00C30CF9"/>
    <w:rsid w:val="00C30D4A"/>
    <w:rsid w:val="00C3105B"/>
    <w:rsid w:val="00C31165"/>
    <w:rsid w:val="00C31326"/>
    <w:rsid w:val="00C31362"/>
    <w:rsid w:val="00C31639"/>
    <w:rsid w:val="00C31680"/>
    <w:rsid w:val="00C31882"/>
    <w:rsid w:val="00C31A1F"/>
    <w:rsid w:val="00C31A83"/>
    <w:rsid w:val="00C31BAD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B3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AE5"/>
    <w:rsid w:val="00C34B28"/>
    <w:rsid w:val="00C34D2F"/>
    <w:rsid w:val="00C34D68"/>
    <w:rsid w:val="00C34EF5"/>
    <w:rsid w:val="00C34FB8"/>
    <w:rsid w:val="00C3506B"/>
    <w:rsid w:val="00C350B0"/>
    <w:rsid w:val="00C350CE"/>
    <w:rsid w:val="00C355DD"/>
    <w:rsid w:val="00C35673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3B4"/>
    <w:rsid w:val="00C36436"/>
    <w:rsid w:val="00C36449"/>
    <w:rsid w:val="00C36609"/>
    <w:rsid w:val="00C36642"/>
    <w:rsid w:val="00C36660"/>
    <w:rsid w:val="00C36888"/>
    <w:rsid w:val="00C368D6"/>
    <w:rsid w:val="00C3698E"/>
    <w:rsid w:val="00C369FA"/>
    <w:rsid w:val="00C36C75"/>
    <w:rsid w:val="00C36F2E"/>
    <w:rsid w:val="00C36FBD"/>
    <w:rsid w:val="00C37098"/>
    <w:rsid w:val="00C3730B"/>
    <w:rsid w:val="00C373EB"/>
    <w:rsid w:val="00C37404"/>
    <w:rsid w:val="00C37806"/>
    <w:rsid w:val="00C3780D"/>
    <w:rsid w:val="00C37AAA"/>
    <w:rsid w:val="00C37B88"/>
    <w:rsid w:val="00C37F8D"/>
    <w:rsid w:val="00C40165"/>
    <w:rsid w:val="00C4018F"/>
    <w:rsid w:val="00C40213"/>
    <w:rsid w:val="00C407CB"/>
    <w:rsid w:val="00C40A81"/>
    <w:rsid w:val="00C40A82"/>
    <w:rsid w:val="00C40E55"/>
    <w:rsid w:val="00C40E61"/>
    <w:rsid w:val="00C40FA4"/>
    <w:rsid w:val="00C40FC9"/>
    <w:rsid w:val="00C41141"/>
    <w:rsid w:val="00C41279"/>
    <w:rsid w:val="00C41579"/>
    <w:rsid w:val="00C4184A"/>
    <w:rsid w:val="00C41B7C"/>
    <w:rsid w:val="00C41C5C"/>
    <w:rsid w:val="00C41CB7"/>
    <w:rsid w:val="00C41D1B"/>
    <w:rsid w:val="00C41E9D"/>
    <w:rsid w:val="00C41F0B"/>
    <w:rsid w:val="00C41F49"/>
    <w:rsid w:val="00C42081"/>
    <w:rsid w:val="00C420DB"/>
    <w:rsid w:val="00C42586"/>
    <w:rsid w:val="00C425A8"/>
    <w:rsid w:val="00C42756"/>
    <w:rsid w:val="00C4289E"/>
    <w:rsid w:val="00C4294B"/>
    <w:rsid w:val="00C429AA"/>
    <w:rsid w:val="00C42B21"/>
    <w:rsid w:val="00C42C00"/>
    <w:rsid w:val="00C42F7D"/>
    <w:rsid w:val="00C42FD7"/>
    <w:rsid w:val="00C432E7"/>
    <w:rsid w:val="00C435BD"/>
    <w:rsid w:val="00C43656"/>
    <w:rsid w:val="00C4382A"/>
    <w:rsid w:val="00C43C1B"/>
    <w:rsid w:val="00C43C7E"/>
    <w:rsid w:val="00C43DF6"/>
    <w:rsid w:val="00C4415B"/>
    <w:rsid w:val="00C442DC"/>
    <w:rsid w:val="00C444D2"/>
    <w:rsid w:val="00C4455E"/>
    <w:rsid w:val="00C4470E"/>
    <w:rsid w:val="00C44979"/>
    <w:rsid w:val="00C449DA"/>
    <w:rsid w:val="00C44AE1"/>
    <w:rsid w:val="00C44D76"/>
    <w:rsid w:val="00C44FD0"/>
    <w:rsid w:val="00C450C0"/>
    <w:rsid w:val="00C451E7"/>
    <w:rsid w:val="00C454BC"/>
    <w:rsid w:val="00C45872"/>
    <w:rsid w:val="00C458FB"/>
    <w:rsid w:val="00C45982"/>
    <w:rsid w:val="00C459D9"/>
    <w:rsid w:val="00C45B56"/>
    <w:rsid w:val="00C45D3A"/>
    <w:rsid w:val="00C45F18"/>
    <w:rsid w:val="00C45F52"/>
    <w:rsid w:val="00C4604D"/>
    <w:rsid w:val="00C46170"/>
    <w:rsid w:val="00C46468"/>
    <w:rsid w:val="00C465B7"/>
    <w:rsid w:val="00C46951"/>
    <w:rsid w:val="00C46A0D"/>
    <w:rsid w:val="00C46A37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D0B"/>
    <w:rsid w:val="00C47E20"/>
    <w:rsid w:val="00C47E57"/>
    <w:rsid w:val="00C47E98"/>
    <w:rsid w:val="00C502DE"/>
    <w:rsid w:val="00C50573"/>
    <w:rsid w:val="00C50609"/>
    <w:rsid w:val="00C50645"/>
    <w:rsid w:val="00C50671"/>
    <w:rsid w:val="00C509AF"/>
    <w:rsid w:val="00C50A41"/>
    <w:rsid w:val="00C50C0F"/>
    <w:rsid w:val="00C50E8F"/>
    <w:rsid w:val="00C50FE1"/>
    <w:rsid w:val="00C5130C"/>
    <w:rsid w:val="00C5133C"/>
    <w:rsid w:val="00C51543"/>
    <w:rsid w:val="00C51684"/>
    <w:rsid w:val="00C517B9"/>
    <w:rsid w:val="00C51816"/>
    <w:rsid w:val="00C5193D"/>
    <w:rsid w:val="00C51B0B"/>
    <w:rsid w:val="00C51B74"/>
    <w:rsid w:val="00C5206B"/>
    <w:rsid w:val="00C52192"/>
    <w:rsid w:val="00C522F8"/>
    <w:rsid w:val="00C523BC"/>
    <w:rsid w:val="00C524E2"/>
    <w:rsid w:val="00C527BF"/>
    <w:rsid w:val="00C52879"/>
    <w:rsid w:val="00C52954"/>
    <w:rsid w:val="00C52C60"/>
    <w:rsid w:val="00C52D3B"/>
    <w:rsid w:val="00C52DDE"/>
    <w:rsid w:val="00C53133"/>
    <w:rsid w:val="00C5324C"/>
    <w:rsid w:val="00C5327E"/>
    <w:rsid w:val="00C53379"/>
    <w:rsid w:val="00C535AD"/>
    <w:rsid w:val="00C535E9"/>
    <w:rsid w:val="00C536DF"/>
    <w:rsid w:val="00C5389A"/>
    <w:rsid w:val="00C53AB2"/>
    <w:rsid w:val="00C53AB9"/>
    <w:rsid w:val="00C53B60"/>
    <w:rsid w:val="00C53BF2"/>
    <w:rsid w:val="00C53D76"/>
    <w:rsid w:val="00C53F14"/>
    <w:rsid w:val="00C540C0"/>
    <w:rsid w:val="00C54217"/>
    <w:rsid w:val="00C54312"/>
    <w:rsid w:val="00C5440A"/>
    <w:rsid w:val="00C54954"/>
    <w:rsid w:val="00C54B32"/>
    <w:rsid w:val="00C54CC7"/>
    <w:rsid w:val="00C55168"/>
    <w:rsid w:val="00C5533C"/>
    <w:rsid w:val="00C553CE"/>
    <w:rsid w:val="00C55DB6"/>
    <w:rsid w:val="00C55E92"/>
    <w:rsid w:val="00C55F5D"/>
    <w:rsid w:val="00C55FE1"/>
    <w:rsid w:val="00C56010"/>
    <w:rsid w:val="00C5632E"/>
    <w:rsid w:val="00C564C2"/>
    <w:rsid w:val="00C56618"/>
    <w:rsid w:val="00C567C0"/>
    <w:rsid w:val="00C568CD"/>
    <w:rsid w:val="00C56A02"/>
    <w:rsid w:val="00C56A5D"/>
    <w:rsid w:val="00C56AB1"/>
    <w:rsid w:val="00C56AFE"/>
    <w:rsid w:val="00C56BC8"/>
    <w:rsid w:val="00C57010"/>
    <w:rsid w:val="00C573BE"/>
    <w:rsid w:val="00C573DF"/>
    <w:rsid w:val="00C574E1"/>
    <w:rsid w:val="00C574F6"/>
    <w:rsid w:val="00C575AE"/>
    <w:rsid w:val="00C57619"/>
    <w:rsid w:val="00C577C3"/>
    <w:rsid w:val="00C57852"/>
    <w:rsid w:val="00C578AB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99"/>
    <w:rsid w:val="00C60FFE"/>
    <w:rsid w:val="00C612B7"/>
    <w:rsid w:val="00C61476"/>
    <w:rsid w:val="00C61688"/>
    <w:rsid w:val="00C61D1D"/>
    <w:rsid w:val="00C61E6D"/>
    <w:rsid w:val="00C61FFB"/>
    <w:rsid w:val="00C6202E"/>
    <w:rsid w:val="00C620B7"/>
    <w:rsid w:val="00C621FA"/>
    <w:rsid w:val="00C62334"/>
    <w:rsid w:val="00C623FD"/>
    <w:rsid w:val="00C625A4"/>
    <w:rsid w:val="00C625C8"/>
    <w:rsid w:val="00C626E0"/>
    <w:rsid w:val="00C627C7"/>
    <w:rsid w:val="00C62800"/>
    <w:rsid w:val="00C62BA5"/>
    <w:rsid w:val="00C63095"/>
    <w:rsid w:val="00C6317A"/>
    <w:rsid w:val="00C6322D"/>
    <w:rsid w:val="00C63462"/>
    <w:rsid w:val="00C63505"/>
    <w:rsid w:val="00C635DE"/>
    <w:rsid w:val="00C636FE"/>
    <w:rsid w:val="00C6384C"/>
    <w:rsid w:val="00C63853"/>
    <w:rsid w:val="00C639FD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B8"/>
    <w:rsid w:val="00C64D4B"/>
    <w:rsid w:val="00C64E22"/>
    <w:rsid w:val="00C64F45"/>
    <w:rsid w:val="00C65011"/>
    <w:rsid w:val="00C655A4"/>
    <w:rsid w:val="00C655C6"/>
    <w:rsid w:val="00C655CD"/>
    <w:rsid w:val="00C655D4"/>
    <w:rsid w:val="00C6561A"/>
    <w:rsid w:val="00C65644"/>
    <w:rsid w:val="00C65A84"/>
    <w:rsid w:val="00C65BB0"/>
    <w:rsid w:val="00C65BD2"/>
    <w:rsid w:val="00C65D10"/>
    <w:rsid w:val="00C65D8B"/>
    <w:rsid w:val="00C65E1E"/>
    <w:rsid w:val="00C65EDF"/>
    <w:rsid w:val="00C65FD8"/>
    <w:rsid w:val="00C65FF6"/>
    <w:rsid w:val="00C663D1"/>
    <w:rsid w:val="00C663F2"/>
    <w:rsid w:val="00C664BA"/>
    <w:rsid w:val="00C665AD"/>
    <w:rsid w:val="00C66673"/>
    <w:rsid w:val="00C6685E"/>
    <w:rsid w:val="00C668CF"/>
    <w:rsid w:val="00C66906"/>
    <w:rsid w:val="00C66A73"/>
    <w:rsid w:val="00C66A90"/>
    <w:rsid w:val="00C66BA0"/>
    <w:rsid w:val="00C66DBF"/>
    <w:rsid w:val="00C66EFF"/>
    <w:rsid w:val="00C66F0D"/>
    <w:rsid w:val="00C6705A"/>
    <w:rsid w:val="00C67081"/>
    <w:rsid w:val="00C670BE"/>
    <w:rsid w:val="00C67111"/>
    <w:rsid w:val="00C6712A"/>
    <w:rsid w:val="00C6739C"/>
    <w:rsid w:val="00C675E9"/>
    <w:rsid w:val="00C6763F"/>
    <w:rsid w:val="00C67D0B"/>
    <w:rsid w:val="00C67F97"/>
    <w:rsid w:val="00C67FE9"/>
    <w:rsid w:val="00C700F6"/>
    <w:rsid w:val="00C70126"/>
    <w:rsid w:val="00C70344"/>
    <w:rsid w:val="00C70349"/>
    <w:rsid w:val="00C70474"/>
    <w:rsid w:val="00C7095C"/>
    <w:rsid w:val="00C70CCB"/>
    <w:rsid w:val="00C70DD1"/>
    <w:rsid w:val="00C70E2E"/>
    <w:rsid w:val="00C711F4"/>
    <w:rsid w:val="00C7127F"/>
    <w:rsid w:val="00C71401"/>
    <w:rsid w:val="00C71437"/>
    <w:rsid w:val="00C71579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5B0"/>
    <w:rsid w:val="00C727E0"/>
    <w:rsid w:val="00C727F2"/>
    <w:rsid w:val="00C72806"/>
    <w:rsid w:val="00C728A5"/>
    <w:rsid w:val="00C729BE"/>
    <w:rsid w:val="00C72C27"/>
    <w:rsid w:val="00C72D78"/>
    <w:rsid w:val="00C72DD6"/>
    <w:rsid w:val="00C730EA"/>
    <w:rsid w:val="00C7313A"/>
    <w:rsid w:val="00C7315B"/>
    <w:rsid w:val="00C732DC"/>
    <w:rsid w:val="00C73303"/>
    <w:rsid w:val="00C733C5"/>
    <w:rsid w:val="00C73417"/>
    <w:rsid w:val="00C73467"/>
    <w:rsid w:val="00C734BD"/>
    <w:rsid w:val="00C734C2"/>
    <w:rsid w:val="00C734F4"/>
    <w:rsid w:val="00C73A10"/>
    <w:rsid w:val="00C73A43"/>
    <w:rsid w:val="00C73A98"/>
    <w:rsid w:val="00C73B42"/>
    <w:rsid w:val="00C73BEC"/>
    <w:rsid w:val="00C73C4B"/>
    <w:rsid w:val="00C73D5C"/>
    <w:rsid w:val="00C73E9B"/>
    <w:rsid w:val="00C74094"/>
    <w:rsid w:val="00C740E5"/>
    <w:rsid w:val="00C741AE"/>
    <w:rsid w:val="00C74247"/>
    <w:rsid w:val="00C742AE"/>
    <w:rsid w:val="00C74353"/>
    <w:rsid w:val="00C743AD"/>
    <w:rsid w:val="00C743AE"/>
    <w:rsid w:val="00C743BB"/>
    <w:rsid w:val="00C743DE"/>
    <w:rsid w:val="00C7452C"/>
    <w:rsid w:val="00C7461B"/>
    <w:rsid w:val="00C746E3"/>
    <w:rsid w:val="00C74701"/>
    <w:rsid w:val="00C7492D"/>
    <w:rsid w:val="00C74A4B"/>
    <w:rsid w:val="00C74D90"/>
    <w:rsid w:val="00C74E83"/>
    <w:rsid w:val="00C74FDB"/>
    <w:rsid w:val="00C75062"/>
    <w:rsid w:val="00C750DE"/>
    <w:rsid w:val="00C750F3"/>
    <w:rsid w:val="00C755D4"/>
    <w:rsid w:val="00C75804"/>
    <w:rsid w:val="00C7586F"/>
    <w:rsid w:val="00C75C16"/>
    <w:rsid w:val="00C7617C"/>
    <w:rsid w:val="00C761F1"/>
    <w:rsid w:val="00C76214"/>
    <w:rsid w:val="00C76279"/>
    <w:rsid w:val="00C762D8"/>
    <w:rsid w:val="00C7644E"/>
    <w:rsid w:val="00C76791"/>
    <w:rsid w:val="00C76866"/>
    <w:rsid w:val="00C76B09"/>
    <w:rsid w:val="00C76C28"/>
    <w:rsid w:val="00C77030"/>
    <w:rsid w:val="00C77091"/>
    <w:rsid w:val="00C772D2"/>
    <w:rsid w:val="00C77852"/>
    <w:rsid w:val="00C778CB"/>
    <w:rsid w:val="00C77953"/>
    <w:rsid w:val="00C77C2D"/>
    <w:rsid w:val="00C77CA1"/>
    <w:rsid w:val="00C77D6C"/>
    <w:rsid w:val="00C77F16"/>
    <w:rsid w:val="00C77FC6"/>
    <w:rsid w:val="00C8003B"/>
    <w:rsid w:val="00C802B3"/>
    <w:rsid w:val="00C803A8"/>
    <w:rsid w:val="00C80411"/>
    <w:rsid w:val="00C80570"/>
    <w:rsid w:val="00C80631"/>
    <w:rsid w:val="00C806FF"/>
    <w:rsid w:val="00C8086A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FD"/>
    <w:rsid w:val="00C811CB"/>
    <w:rsid w:val="00C81205"/>
    <w:rsid w:val="00C8123A"/>
    <w:rsid w:val="00C81489"/>
    <w:rsid w:val="00C81552"/>
    <w:rsid w:val="00C815BB"/>
    <w:rsid w:val="00C8164F"/>
    <w:rsid w:val="00C81B44"/>
    <w:rsid w:val="00C81D26"/>
    <w:rsid w:val="00C81E0C"/>
    <w:rsid w:val="00C81F89"/>
    <w:rsid w:val="00C8205E"/>
    <w:rsid w:val="00C822ED"/>
    <w:rsid w:val="00C82365"/>
    <w:rsid w:val="00C823C4"/>
    <w:rsid w:val="00C825F8"/>
    <w:rsid w:val="00C827A5"/>
    <w:rsid w:val="00C829EE"/>
    <w:rsid w:val="00C82AB6"/>
    <w:rsid w:val="00C82B7C"/>
    <w:rsid w:val="00C82CFD"/>
    <w:rsid w:val="00C82ECD"/>
    <w:rsid w:val="00C82F74"/>
    <w:rsid w:val="00C83608"/>
    <w:rsid w:val="00C83944"/>
    <w:rsid w:val="00C83ADE"/>
    <w:rsid w:val="00C83B50"/>
    <w:rsid w:val="00C83B8D"/>
    <w:rsid w:val="00C83F40"/>
    <w:rsid w:val="00C84042"/>
    <w:rsid w:val="00C84194"/>
    <w:rsid w:val="00C842C4"/>
    <w:rsid w:val="00C8441A"/>
    <w:rsid w:val="00C84471"/>
    <w:rsid w:val="00C844E5"/>
    <w:rsid w:val="00C84636"/>
    <w:rsid w:val="00C847AA"/>
    <w:rsid w:val="00C847CD"/>
    <w:rsid w:val="00C848C7"/>
    <w:rsid w:val="00C84AAD"/>
    <w:rsid w:val="00C84BFD"/>
    <w:rsid w:val="00C84CD9"/>
    <w:rsid w:val="00C84DAF"/>
    <w:rsid w:val="00C84E61"/>
    <w:rsid w:val="00C85000"/>
    <w:rsid w:val="00C850F7"/>
    <w:rsid w:val="00C854E7"/>
    <w:rsid w:val="00C85580"/>
    <w:rsid w:val="00C857B3"/>
    <w:rsid w:val="00C859D4"/>
    <w:rsid w:val="00C85A2E"/>
    <w:rsid w:val="00C85AB1"/>
    <w:rsid w:val="00C85C8D"/>
    <w:rsid w:val="00C85DA1"/>
    <w:rsid w:val="00C85E2B"/>
    <w:rsid w:val="00C86021"/>
    <w:rsid w:val="00C8623A"/>
    <w:rsid w:val="00C86640"/>
    <w:rsid w:val="00C8666A"/>
    <w:rsid w:val="00C866EA"/>
    <w:rsid w:val="00C86806"/>
    <w:rsid w:val="00C86A46"/>
    <w:rsid w:val="00C86A9A"/>
    <w:rsid w:val="00C86BA4"/>
    <w:rsid w:val="00C86D8C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50D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43C"/>
    <w:rsid w:val="00C9143D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1EA6"/>
    <w:rsid w:val="00C92076"/>
    <w:rsid w:val="00C92105"/>
    <w:rsid w:val="00C92193"/>
    <w:rsid w:val="00C92364"/>
    <w:rsid w:val="00C92381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3F4F"/>
    <w:rsid w:val="00C94202"/>
    <w:rsid w:val="00C942D2"/>
    <w:rsid w:val="00C946BB"/>
    <w:rsid w:val="00C94712"/>
    <w:rsid w:val="00C948CF"/>
    <w:rsid w:val="00C94BCB"/>
    <w:rsid w:val="00C95327"/>
    <w:rsid w:val="00C95479"/>
    <w:rsid w:val="00C9565B"/>
    <w:rsid w:val="00C9573B"/>
    <w:rsid w:val="00C95D0F"/>
    <w:rsid w:val="00C965F6"/>
    <w:rsid w:val="00C968C9"/>
    <w:rsid w:val="00C96C8E"/>
    <w:rsid w:val="00C96C9C"/>
    <w:rsid w:val="00C96E0F"/>
    <w:rsid w:val="00C96F25"/>
    <w:rsid w:val="00C97116"/>
    <w:rsid w:val="00C9720E"/>
    <w:rsid w:val="00C97360"/>
    <w:rsid w:val="00C973BC"/>
    <w:rsid w:val="00C9743C"/>
    <w:rsid w:val="00C9775D"/>
    <w:rsid w:val="00C97956"/>
    <w:rsid w:val="00C97A41"/>
    <w:rsid w:val="00C97B99"/>
    <w:rsid w:val="00C97C92"/>
    <w:rsid w:val="00C97EA0"/>
    <w:rsid w:val="00CA00ED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866"/>
    <w:rsid w:val="00CA0939"/>
    <w:rsid w:val="00CA0B25"/>
    <w:rsid w:val="00CA0C5D"/>
    <w:rsid w:val="00CA0E40"/>
    <w:rsid w:val="00CA1390"/>
    <w:rsid w:val="00CA14C9"/>
    <w:rsid w:val="00CA1519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42A"/>
    <w:rsid w:val="00CA2449"/>
    <w:rsid w:val="00CA2622"/>
    <w:rsid w:val="00CA2670"/>
    <w:rsid w:val="00CA29A3"/>
    <w:rsid w:val="00CA2B05"/>
    <w:rsid w:val="00CA2B94"/>
    <w:rsid w:val="00CA2C78"/>
    <w:rsid w:val="00CA2FB0"/>
    <w:rsid w:val="00CA2FFF"/>
    <w:rsid w:val="00CA31AB"/>
    <w:rsid w:val="00CA31D6"/>
    <w:rsid w:val="00CA34BB"/>
    <w:rsid w:val="00CA39C6"/>
    <w:rsid w:val="00CA3ACF"/>
    <w:rsid w:val="00CA3ADD"/>
    <w:rsid w:val="00CA3B97"/>
    <w:rsid w:val="00CA3BED"/>
    <w:rsid w:val="00CA3D36"/>
    <w:rsid w:val="00CA3D61"/>
    <w:rsid w:val="00CA3E3E"/>
    <w:rsid w:val="00CA41CA"/>
    <w:rsid w:val="00CA43B5"/>
    <w:rsid w:val="00CA46BD"/>
    <w:rsid w:val="00CA4901"/>
    <w:rsid w:val="00CA49B0"/>
    <w:rsid w:val="00CA4B27"/>
    <w:rsid w:val="00CA4C07"/>
    <w:rsid w:val="00CA4C6A"/>
    <w:rsid w:val="00CA50B9"/>
    <w:rsid w:val="00CA5129"/>
    <w:rsid w:val="00CA518E"/>
    <w:rsid w:val="00CA5397"/>
    <w:rsid w:val="00CA53C1"/>
    <w:rsid w:val="00CA5549"/>
    <w:rsid w:val="00CA564F"/>
    <w:rsid w:val="00CA5654"/>
    <w:rsid w:val="00CA578A"/>
    <w:rsid w:val="00CA5842"/>
    <w:rsid w:val="00CA58F6"/>
    <w:rsid w:val="00CA5B9F"/>
    <w:rsid w:val="00CA5CC6"/>
    <w:rsid w:val="00CA629A"/>
    <w:rsid w:val="00CA68C1"/>
    <w:rsid w:val="00CA6CBC"/>
    <w:rsid w:val="00CA6DF3"/>
    <w:rsid w:val="00CA7130"/>
    <w:rsid w:val="00CA7131"/>
    <w:rsid w:val="00CA7610"/>
    <w:rsid w:val="00CA76E8"/>
    <w:rsid w:val="00CA77C4"/>
    <w:rsid w:val="00CA7879"/>
    <w:rsid w:val="00CA78A7"/>
    <w:rsid w:val="00CA7D55"/>
    <w:rsid w:val="00CA7E3D"/>
    <w:rsid w:val="00CB02E3"/>
    <w:rsid w:val="00CB0481"/>
    <w:rsid w:val="00CB05FA"/>
    <w:rsid w:val="00CB061C"/>
    <w:rsid w:val="00CB13F7"/>
    <w:rsid w:val="00CB142B"/>
    <w:rsid w:val="00CB1537"/>
    <w:rsid w:val="00CB1585"/>
    <w:rsid w:val="00CB15D8"/>
    <w:rsid w:val="00CB1653"/>
    <w:rsid w:val="00CB1789"/>
    <w:rsid w:val="00CB186A"/>
    <w:rsid w:val="00CB1891"/>
    <w:rsid w:val="00CB18E5"/>
    <w:rsid w:val="00CB194B"/>
    <w:rsid w:val="00CB1A8D"/>
    <w:rsid w:val="00CB1B98"/>
    <w:rsid w:val="00CB22F8"/>
    <w:rsid w:val="00CB2584"/>
    <w:rsid w:val="00CB2C64"/>
    <w:rsid w:val="00CB2CC0"/>
    <w:rsid w:val="00CB2EDB"/>
    <w:rsid w:val="00CB2FF5"/>
    <w:rsid w:val="00CB301A"/>
    <w:rsid w:val="00CB362F"/>
    <w:rsid w:val="00CB3A15"/>
    <w:rsid w:val="00CB3A8C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56D"/>
    <w:rsid w:val="00CB4797"/>
    <w:rsid w:val="00CB4936"/>
    <w:rsid w:val="00CB493E"/>
    <w:rsid w:val="00CB4C84"/>
    <w:rsid w:val="00CB4CBC"/>
    <w:rsid w:val="00CB4D13"/>
    <w:rsid w:val="00CB50EB"/>
    <w:rsid w:val="00CB52EC"/>
    <w:rsid w:val="00CB530F"/>
    <w:rsid w:val="00CB5408"/>
    <w:rsid w:val="00CB5619"/>
    <w:rsid w:val="00CB5AFD"/>
    <w:rsid w:val="00CB5DA5"/>
    <w:rsid w:val="00CB60AE"/>
    <w:rsid w:val="00CB6156"/>
    <w:rsid w:val="00CB61C8"/>
    <w:rsid w:val="00CB61D9"/>
    <w:rsid w:val="00CB62A1"/>
    <w:rsid w:val="00CB6325"/>
    <w:rsid w:val="00CB637E"/>
    <w:rsid w:val="00CB6520"/>
    <w:rsid w:val="00CB67ED"/>
    <w:rsid w:val="00CB690E"/>
    <w:rsid w:val="00CB6CD2"/>
    <w:rsid w:val="00CB6D78"/>
    <w:rsid w:val="00CB714A"/>
    <w:rsid w:val="00CB726A"/>
    <w:rsid w:val="00CB7378"/>
    <w:rsid w:val="00CB75D1"/>
    <w:rsid w:val="00CB79FD"/>
    <w:rsid w:val="00CB7B37"/>
    <w:rsid w:val="00CB7BAD"/>
    <w:rsid w:val="00CB7DCE"/>
    <w:rsid w:val="00CB7EC4"/>
    <w:rsid w:val="00CB7F8F"/>
    <w:rsid w:val="00CC0153"/>
    <w:rsid w:val="00CC01D8"/>
    <w:rsid w:val="00CC0598"/>
    <w:rsid w:val="00CC082D"/>
    <w:rsid w:val="00CC0888"/>
    <w:rsid w:val="00CC0B6B"/>
    <w:rsid w:val="00CC0F23"/>
    <w:rsid w:val="00CC1068"/>
    <w:rsid w:val="00CC130B"/>
    <w:rsid w:val="00CC137B"/>
    <w:rsid w:val="00CC14AB"/>
    <w:rsid w:val="00CC1550"/>
    <w:rsid w:val="00CC178C"/>
    <w:rsid w:val="00CC19A9"/>
    <w:rsid w:val="00CC1ACD"/>
    <w:rsid w:val="00CC1B2A"/>
    <w:rsid w:val="00CC1B2F"/>
    <w:rsid w:val="00CC1C9B"/>
    <w:rsid w:val="00CC220F"/>
    <w:rsid w:val="00CC2274"/>
    <w:rsid w:val="00CC229C"/>
    <w:rsid w:val="00CC231E"/>
    <w:rsid w:val="00CC2459"/>
    <w:rsid w:val="00CC24FC"/>
    <w:rsid w:val="00CC2558"/>
    <w:rsid w:val="00CC25B7"/>
    <w:rsid w:val="00CC27BE"/>
    <w:rsid w:val="00CC286A"/>
    <w:rsid w:val="00CC29CA"/>
    <w:rsid w:val="00CC2B5F"/>
    <w:rsid w:val="00CC2B9A"/>
    <w:rsid w:val="00CC2BA7"/>
    <w:rsid w:val="00CC2DB4"/>
    <w:rsid w:val="00CC2DE2"/>
    <w:rsid w:val="00CC2DEB"/>
    <w:rsid w:val="00CC2E9A"/>
    <w:rsid w:val="00CC3060"/>
    <w:rsid w:val="00CC3074"/>
    <w:rsid w:val="00CC30D5"/>
    <w:rsid w:val="00CC3399"/>
    <w:rsid w:val="00CC3764"/>
    <w:rsid w:val="00CC37AE"/>
    <w:rsid w:val="00CC37DC"/>
    <w:rsid w:val="00CC37E3"/>
    <w:rsid w:val="00CC3A1B"/>
    <w:rsid w:val="00CC3A98"/>
    <w:rsid w:val="00CC3B17"/>
    <w:rsid w:val="00CC3BB2"/>
    <w:rsid w:val="00CC3DE9"/>
    <w:rsid w:val="00CC3E6D"/>
    <w:rsid w:val="00CC4146"/>
    <w:rsid w:val="00CC416D"/>
    <w:rsid w:val="00CC4209"/>
    <w:rsid w:val="00CC4401"/>
    <w:rsid w:val="00CC4427"/>
    <w:rsid w:val="00CC459D"/>
    <w:rsid w:val="00CC4790"/>
    <w:rsid w:val="00CC4803"/>
    <w:rsid w:val="00CC4A35"/>
    <w:rsid w:val="00CC4BA9"/>
    <w:rsid w:val="00CC4CE2"/>
    <w:rsid w:val="00CC4F28"/>
    <w:rsid w:val="00CC52C0"/>
    <w:rsid w:val="00CC53E6"/>
    <w:rsid w:val="00CC55E9"/>
    <w:rsid w:val="00CC5789"/>
    <w:rsid w:val="00CC5921"/>
    <w:rsid w:val="00CC5981"/>
    <w:rsid w:val="00CC5C1D"/>
    <w:rsid w:val="00CC5E69"/>
    <w:rsid w:val="00CC5E6B"/>
    <w:rsid w:val="00CC5E8A"/>
    <w:rsid w:val="00CC610D"/>
    <w:rsid w:val="00CC613A"/>
    <w:rsid w:val="00CC6422"/>
    <w:rsid w:val="00CC6499"/>
    <w:rsid w:val="00CC6580"/>
    <w:rsid w:val="00CC65C9"/>
    <w:rsid w:val="00CC66D2"/>
    <w:rsid w:val="00CC66DA"/>
    <w:rsid w:val="00CC6CFE"/>
    <w:rsid w:val="00CC6E6E"/>
    <w:rsid w:val="00CC6F20"/>
    <w:rsid w:val="00CC6FEE"/>
    <w:rsid w:val="00CC72EE"/>
    <w:rsid w:val="00CC7391"/>
    <w:rsid w:val="00CC7406"/>
    <w:rsid w:val="00CC7755"/>
    <w:rsid w:val="00CC7A19"/>
    <w:rsid w:val="00CC7A66"/>
    <w:rsid w:val="00CC7AD1"/>
    <w:rsid w:val="00CC7B60"/>
    <w:rsid w:val="00CC7B7C"/>
    <w:rsid w:val="00CC7C20"/>
    <w:rsid w:val="00CC7DB2"/>
    <w:rsid w:val="00CC7E5F"/>
    <w:rsid w:val="00CC7EEE"/>
    <w:rsid w:val="00CD00C3"/>
    <w:rsid w:val="00CD029C"/>
    <w:rsid w:val="00CD0359"/>
    <w:rsid w:val="00CD06C6"/>
    <w:rsid w:val="00CD081F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5A3"/>
    <w:rsid w:val="00CD1684"/>
    <w:rsid w:val="00CD1832"/>
    <w:rsid w:val="00CD1A46"/>
    <w:rsid w:val="00CD1C1D"/>
    <w:rsid w:val="00CD1D12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19C"/>
    <w:rsid w:val="00CD3207"/>
    <w:rsid w:val="00CD33C4"/>
    <w:rsid w:val="00CD33F5"/>
    <w:rsid w:val="00CD344D"/>
    <w:rsid w:val="00CD3726"/>
    <w:rsid w:val="00CD3826"/>
    <w:rsid w:val="00CD382D"/>
    <w:rsid w:val="00CD3DA2"/>
    <w:rsid w:val="00CD3F51"/>
    <w:rsid w:val="00CD405A"/>
    <w:rsid w:val="00CD43C7"/>
    <w:rsid w:val="00CD445D"/>
    <w:rsid w:val="00CD44D1"/>
    <w:rsid w:val="00CD44DD"/>
    <w:rsid w:val="00CD455C"/>
    <w:rsid w:val="00CD4577"/>
    <w:rsid w:val="00CD4961"/>
    <w:rsid w:val="00CD4995"/>
    <w:rsid w:val="00CD4A4F"/>
    <w:rsid w:val="00CD4E31"/>
    <w:rsid w:val="00CD4E42"/>
    <w:rsid w:val="00CD4EC1"/>
    <w:rsid w:val="00CD4F41"/>
    <w:rsid w:val="00CD5053"/>
    <w:rsid w:val="00CD51A2"/>
    <w:rsid w:val="00CD51F7"/>
    <w:rsid w:val="00CD528B"/>
    <w:rsid w:val="00CD5558"/>
    <w:rsid w:val="00CD568D"/>
    <w:rsid w:val="00CD598A"/>
    <w:rsid w:val="00CD5AC6"/>
    <w:rsid w:val="00CD5C8D"/>
    <w:rsid w:val="00CD5FE5"/>
    <w:rsid w:val="00CD61FA"/>
    <w:rsid w:val="00CD6322"/>
    <w:rsid w:val="00CD664E"/>
    <w:rsid w:val="00CD67B8"/>
    <w:rsid w:val="00CD6CA1"/>
    <w:rsid w:val="00CD6F03"/>
    <w:rsid w:val="00CD70AE"/>
    <w:rsid w:val="00CD7280"/>
    <w:rsid w:val="00CD746F"/>
    <w:rsid w:val="00CD74A7"/>
    <w:rsid w:val="00CD79A1"/>
    <w:rsid w:val="00CD7B26"/>
    <w:rsid w:val="00CD7D24"/>
    <w:rsid w:val="00CD7DA1"/>
    <w:rsid w:val="00CE0149"/>
    <w:rsid w:val="00CE02C0"/>
    <w:rsid w:val="00CE02DE"/>
    <w:rsid w:val="00CE0318"/>
    <w:rsid w:val="00CE040D"/>
    <w:rsid w:val="00CE0658"/>
    <w:rsid w:val="00CE0975"/>
    <w:rsid w:val="00CE09DC"/>
    <w:rsid w:val="00CE0A82"/>
    <w:rsid w:val="00CE0AFA"/>
    <w:rsid w:val="00CE0E25"/>
    <w:rsid w:val="00CE1091"/>
    <w:rsid w:val="00CE151C"/>
    <w:rsid w:val="00CE1583"/>
    <w:rsid w:val="00CE1762"/>
    <w:rsid w:val="00CE17CD"/>
    <w:rsid w:val="00CE18EB"/>
    <w:rsid w:val="00CE1910"/>
    <w:rsid w:val="00CE1B3B"/>
    <w:rsid w:val="00CE1C24"/>
    <w:rsid w:val="00CE1EB0"/>
    <w:rsid w:val="00CE217B"/>
    <w:rsid w:val="00CE22A6"/>
    <w:rsid w:val="00CE238B"/>
    <w:rsid w:val="00CE28A5"/>
    <w:rsid w:val="00CE293E"/>
    <w:rsid w:val="00CE2CBC"/>
    <w:rsid w:val="00CE36B1"/>
    <w:rsid w:val="00CE39CB"/>
    <w:rsid w:val="00CE3A8D"/>
    <w:rsid w:val="00CE3B1A"/>
    <w:rsid w:val="00CE3D29"/>
    <w:rsid w:val="00CE3E2D"/>
    <w:rsid w:val="00CE3F45"/>
    <w:rsid w:val="00CE4108"/>
    <w:rsid w:val="00CE44B1"/>
    <w:rsid w:val="00CE4527"/>
    <w:rsid w:val="00CE461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7FF"/>
    <w:rsid w:val="00CE5C80"/>
    <w:rsid w:val="00CE5DEB"/>
    <w:rsid w:val="00CE5E32"/>
    <w:rsid w:val="00CE60B4"/>
    <w:rsid w:val="00CE6186"/>
    <w:rsid w:val="00CE66B3"/>
    <w:rsid w:val="00CE699F"/>
    <w:rsid w:val="00CE6C0A"/>
    <w:rsid w:val="00CE6CFF"/>
    <w:rsid w:val="00CE6D68"/>
    <w:rsid w:val="00CE6DF8"/>
    <w:rsid w:val="00CE6E1C"/>
    <w:rsid w:val="00CE6FBA"/>
    <w:rsid w:val="00CE783A"/>
    <w:rsid w:val="00CE7877"/>
    <w:rsid w:val="00CE7922"/>
    <w:rsid w:val="00CE7A2F"/>
    <w:rsid w:val="00CE7A9D"/>
    <w:rsid w:val="00CE7EE4"/>
    <w:rsid w:val="00CF00D5"/>
    <w:rsid w:val="00CF01A1"/>
    <w:rsid w:val="00CF0249"/>
    <w:rsid w:val="00CF05FE"/>
    <w:rsid w:val="00CF075D"/>
    <w:rsid w:val="00CF07D3"/>
    <w:rsid w:val="00CF0A04"/>
    <w:rsid w:val="00CF0AED"/>
    <w:rsid w:val="00CF0B4F"/>
    <w:rsid w:val="00CF0C1D"/>
    <w:rsid w:val="00CF0C1E"/>
    <w:rsid w:val="00CF123E"/>
    <w:rsid w:val="00CF127B"/>
    <w:rsid w:val="00CF132C"/>
    <w:rsid w:val="00CF182C"/>
    <w:rsid w:val="00CF191C"/>
    <w:rsid w:val="00CF19DE"/>
    <w:rsid w:val="00CF1BE2"/>
    <w:rsid w:val="00CF1C19"/>
    <w:rsid w:val="00CF1E3C"/>
    <w:rsid w:val="00CF1E44"/>
    <w:rsid w:val="00CF2148"/>
    <w:rsid w:val="00CF221A"/>
    <w:rsid w:val="00CF2294"/>
    <w:rsid w:val="00CF23F3"/>
    <w:rsid w:val="00CF2429"/>
    <w:rsid w:val="00CF24E3"/>
    <w:rsid w:val="00CF257E"/>
    <w:rsid w:val="00CF2759"/>
    <w:rsid w:val="00CF2769"/>
    <w:rsid w:val="00CF2920"/>
    <w:rsid w:val="00CF2984"/>
    <w:rsid w:val="00CF29BD"/>
    <w:rsid w:val="00CF29CC"/>
    <w:rsid w:val="00CF2C6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8D8"/>
    <w:rsid w:val="00CF3A7D"/>
    <w:rsid w:val="00CF3AB0"/>
    <w:rsid w:val="00CF3AE7"/>
    <w:rsid w:val="00CF3ECB"/>
    <w:rsid w:val="00CF4077"/>
    <w:rsid w:val="00CF4648"/>
    <w:rsid w:val="00CF4823"/>
    <w:rsid w:val="00CF4935"/>
    <w:rsid w:val="00CF4BD9"/>
    <w:rsid w:val="00CF4BF5"/>
    <w:rsid w:val="00CF4D34"/>
    <w:rsid w:val="00CF4E63"/>
    <w:rsid w:val="00CF4FB3"/>
    <w:rsid w:val="00CF50AE"/>
    <w:rsid w:val="00CF514F"/>
    <w:rsid w:val="00CF516D"/>
    <w:rsid w:val="00CF55C1"/>
    <w:rsid w:val="00CF57B7"/>
    <w:rsid w:val="00CF58E1"/>
    <w:rsid w:val="00CF5A14"/>
    <w:rsid w:val="00CF5BB9"/>
    <w:rsid w:val="00CF5C00"/>
    <w:rsid w:val="00CF5C53"/>
    <w:rsid w:val="00CF5E89"/>
    <w:rsid w:val="00CF5E98"/>
    <w:rsid w:val="00CF5ECE"/>
    <w:rsid w:val="00CF61D3"/>
    <w:rsid w:val="00CF628F"/>
    <w:rsid w:val="00CF6382"/>
    <w:rsid w:val="00CF6408"/>
    <w:rsid w:val="00CF648D"/>
    <w:rsid w:val="00CF64A3"/>
    <w:rsid w:val="00CF65D8"/>
    <w:rsid w:val="00CF66F0"/>
    <w:rsid w:val="00CF6991"/>
    <w:rsid w:val="00CF6A5F"/>
    <w:rsid w:val="00CF6C4B"/>
    <w:rsid w:val="00CF70EE"/>
    <w:rsid w:val="00CF7350"/>
    <w:rsid w:val="00CF7564"/>
    <w:rsid w:val="00CF7584"/>
    <w:rsid w:val="00CF7870"/>
    <w:rsid w:val="00CF7967"/>
    <w:rsid w:val="00CF7A03"/>
    <w:rsid w:val="00CF7A0A"/>
    <w:rsid w:val="00CF7A18"/>
    <w:rsid w:val="00CF7A52"/>
    <w:rsid w:val="00CF7B2C"/>
    <w:rsid w:val="00CF7EBC"/>
    <w:rsid w:val="00CF7F01"/>
    <w:rsid w:val="00D000B6"/>
    <w:rsid w:val="00D00590"/>
    <w:rsid w:val="00D0078B"/>
    <w:rsid w:val="00D00999"/>
    <w:rsid w:val="00D00B2F"/>
    <w:rsid w:val="00D00B58"/>
    <w:rsid w:val="00D00B5A"/>
    <w:rsid w:val="00D00CF9"/>
    <w:rsid w:val="00D00E18"/>
    <w:rsid w:val="00D01178"/>
    <w:rsid w:val="00D01312"/>
    <w:rsid w:val="00D013EE"/>
    <w:rsid w:val="00D01476"/>
    <w:rsid w:val="00D014C8"/>
    <w:rsid w:val="00D014F8"/>
    <w:rsid w:val="00D01628"/>
    <w:rsid w:val="00D017F8"/>
    <w:rsid w:val="00D01879"/>
    <w:rsid w:val="00D01907"/>
    <w:rsid w:val="00D0197F"/>
    <w:rsid w:val="00D01C39"/>
    <w:rsid w:val="00D01CCC"/>
    <w:rsid w:val="00D01EC7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7B2"/>
    <w:rsid w:val="00D028AD"/>
    <w:rsid w:val="00D0298E"/>
    <w:rsid w:val="00D02AB1"/>
    <w:rsid w:val="00D02F56"/>
    <w:rsid w:val="00D02FF3"/>
    <w:rsid w:val="00D0307F"/>
    <w:rsid w:val="00D03087"/>
    <w:rsid w:val="00D032F9"/>
    <w:rsid w:val="00D035BB"/>
    <w:rsid w:val="00D036AA"/>
    <w:rsid w:val="00D0371B"/>
    <w:rsid w:val="00D0388C"/>
    <w:rsid w:val="00D039F5"/>
    <w:rsid w:val="00D03C2C"/>
    <w:rsid w:val="00D03C3D"/>
    <w:rsid w:val="00D03CFF"/>
    <w:rsid w:val="00D03E96"/>
    <w:rsid w:val="00D04684"/>
    <w:rsid w:val="00D04A81"/>
    <w:rsid w:val="00D04B29"/>
    <w:rsid w:val="00D04C43"/>
    <w:rsid w:val="00D04CA1"/>
    <w:rsid w:val="00D04CC5"/>
    <w:rsid w:val="00D04D61"/>
    <w:rsid w:val="00D05643"/>
    <w:rsid w:val="00D05A23"/>
    <w:rsid w:val="00D05C8B"/>
    <w:rsid w:val="00D05D4F"/>
    <w:rsid w:val="00D05D62"/>
    <w:rsid w:val="00D061F5"/>
    <w:rsid w:val="00D0634D"/>
    <w:rsid w:val="00D063CB"/>
    <w:rsid w:val="00D0685B"/>
    <w:rsid w:val="00D06A64"/>
    <w:rsid w:val="00D06B06"/>
    <w:rsid w:val="00D06CCF"/>
    <w:rsid w:val="00D07216"/>
    <w:rsid w:val="00D072CE"/>
    <w:rsid w:val="00D074A5"/>
    <w:rsid w:val="00D075A9"/>
    <w:rsid w:val="00D0761F"/>
    <w:rsid w:val="00D0782A"/>
    <w:rsid w:val="00D07970"/>
    <w:rsid w:val="00D07BDD"/>
    <w:rsid w:val="00D07D5D"/>
    <w:rsid w:val="00D07DEB"/>
    <w:rsid w:val="00D101DE"/>
    <w:rsid w:val="00D101E4"/>
    <w:rsid w:val="00D10275"/>
    <w:rsid w:val="00D1050D"/>
    <w:rsid w:val="00D105C8"/>
    <w:rsid w:val="00D10CFD"/>
    <w:rsid w:val="00D10EDC"/>
    <w:rsid w:val="00D10EEA"/>
    <w:rsid w:val="00D110DA"/>
    <w:rsid w:val="00D1111B"/>
    <w:rsid w:val="00D11140"/>
    <w:rsid w:val="00D11293"/>
    <w:rsid w:val="00D112C7"/>
    <w:rsid w:val="00D11327"/>
    <w:rsid w:val="00D11405"/>
    <w:rsid w:val="00D11462"/>
    <w:rsid w:val="00D1181B"/>
    <w:rsid w:val="00D11953"/>
    <w:rsid w:val="00D11AB7"/>
    <w:rsid w:val="00D11B79"/>
    <w:rsid w:val="00D11D0D"/>
    <w:rsid w:val="00D11E5D"/>
    <w:rsid w:val="00D11E8A"/>
    <w:rsid w:val="00D11F6C"/>
    <w:rsid w:val="00D11FE8"/>
    <w:rsid w:val="00D12073"/>
    <w:rsid w:val="00D12088"/>
    <w:rsid w:val="00D120F4"/>
    <w:rsid w:val="00D12345"/>
    <w:rsid w:val="00D12392"/>
    <w:rsid w:val="00D1244D"/>
    <w:rsid w:val="00D12460"/>
    <w:rsid w:val="00D124AC"/>
    <w:rsid w:val="00D12775"/>
    <w:rsid w:val="00D128FB"/>
    <w:rsid w:val="00D12911"/>
    <w:rsid w:val="00D12961"/>
    <w:rsid w:val="00D12A5E"/>
    <w:rsid w:val="00D12DE3"/>
    <w:rsid w:val="00D1316E"/>
    <w:rsid w:val="00D1323E"/>
    <w:rsid w:val="00D1350C"/>
    <w:rsid w:val="00D13680"/>
    <w:rsid w:val="00D1393F"/>
    <w:rsid w:val="00D14077"/>
    <w:rsid w:val="00D14146"/>
    <w:rsid w:val="00D1428F"/>
    <w:rsid w:val="00D143A6"/>
    <w:rsid w:val="00D1447C"/>
    <w:rsid w:val="00D14685"/>
    <w:rsid w:val="00D1487D"/>
    <w:rsid w:val="00D14F43"/>
    <w:rsid w:val="00D14FFA"/>
    <w:rsid w:val="00D15061"/>
    <w:rsid w:val="00D1511B"/>
    <w:rsid w:val="00D1532A"/>
    <w:rsid w:val="00D153AD"/>
    <w:rsid w:val="00D15573"/>
    <w:rsid w:val="00D155B0"/>
    <w:rsid w:val="00D1563A"/>
    <w:rsid w:val="00D1597F"/>
    <w:rsid w:val="00D15B9E"/>
    <w:rsid w:val="00D1601D"/>
    <w:rsid w:val="00D1612D"/>
    <w:rsid w:val="00D1649C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4D7"/>
    <w:rsid w:val="00D17525"/>
    <w:rsid w:val="00D17655"/>
    <w:rsid w:val="00D1788F"/>
    <w:rsid w:val="00D1789B"/>
    <w:rsid w:val="00D17A08"/>
    <w:rsid w:val="00D17C03"/>
    <w:rsid w:val="00D17C05"/>
    <w:rsid w:val="00D17C1A"/>
    <w:rsid w:val="00D17E00"/>
    <w:rsid w:val="00D17E49"/>
    <w:rsid w:val="00D2000B"/>
    <w:rsid w:val="00D201A7"/>
    <w:rsid w:val="00D2052B"/>
    <w:rsid w:val="00D205E9"/>
    <w:rsid w:val="00D20772"/>
    <w:rsid w:val="00D208C7"/>
    <w:rsid w:val="00D209A6"/>
    <w:rsid w:val="00D209EC"/>
    <w:rsid w:val="00D20A28"/>
    <w:rsid w:val="00D20D7B"/>
    <w:rsid w:val="00D20E4E"/>
    <w:rsid w:val="00D21138"/>
    <w:rsid w:val="00D212D1"/>
    <w:rsid w:val="00D21402"/>
    <w:rsid w:val="00D21415"/>
    <w:rsid w:val="00D2146C"/>
    <w:rsid w:val="00D214C3"/>
    <w:rsid w:val="00D21623"/>
    <w:rsid w:val="00D21640"/>
    <w:rsid w:val="00D217DD"/>
    <w:rsid w:val="00D218DF"/>
    <w:rsid w:val="00D21BC8"/>
    <w:rsid w:val="00D21E68"/>
    <w:rsid w:val="00D22139"/>
    <w:rsid w:val="00D22203"/>
    <w:rsid w:val="00D22437"/>
    <w:rsid w:val="00D2244F"/>
    <w:rsid w:val="00D22639"/>
    <w:rsid w:val="00D227B5"/>
    <w:rsid w:val="00D22884"/>
    <w:rsid w:val="00D22B19"/>
    <w:rsid w:val="00D22B4A"/>
    <w:rsid w:val="00D22CB2"/>
    <w:rsid w:val="00D22F03"/>
    <w:rsid w:val="00D2301F"/>
    <w:rsid w:val="00D23156"/>
    <w:rsid w:val="00D231ED"/>
    <w:rsid w:val="00D23583"/>
    <w:rsid w:val="00D2363A"/>
    <w:rsid w:val="00D237C0"/>
    <w:rsid w:val="00D238DA"/>
    <w:rsid w:val="00D23A13"/>
    <w:rsid w:val="00D23AC7"/>
    <w:rsid w:val="00D23BE0"/>
    <w:rsid w:val="00D23DAC"/>
    <w:rsid w:val="00D2400C"/>
    <w:rsid w:val="00D24317"/>
    <w:rsid w:val="00D24359"/>
    <w:rsid w:val="00D2444D"/>
    <w:rsid w:val="00D24937"/>
    <w:rsid w:val="00D24ACA"/>
    <w:rsid w:val="00D24AE9"/>
    <w:rsid w:val="00D24B13"/>
    <w:rsid w:val="00D24C0A"/>
    <w:rsid w:val="00D24CFC"/>
    <w:rsid w:val="00D24D40"/>
    <w:rsid w:val="00D250A4"/>
    <w:rsid w:val="00D2528D"/>
    <w:rsid w:val="00D252FD"/>
    <w:rsid w:val="00D253F6"/>
    <w:rsid w:val="00D254DC"/>
    <w:rsid w:val="00D254E9"/>
    <w:rsid w:val="00D2562D"/>
    <w:rsid w:val="00D25743"/>
    <w:rsid w:val="00D258D9"/>
    <w:rsid w:val="00D25B56"/>
    <w:rsid w:val="00D25C2F"/>
    <w:rsid w:val="00D25C5B"/>
    <w:rsid w:val="00D25F83"/>
    <w:rsid w:val="00D25FCA"/>
    <w:rsid w:val="00D26021"/>
    <w:rsid w:val="00D262A5"/>
    <w:rsid w:val="00D263D9"/>
    <w:rsid w:val="00D26479"/>
    <w:rsid w:val="00D265E0"/>
    <w:rsid w:val="00D26725"/>
    <w:rsid w:val="00D269EB"/>
    <w:rsid w:val="00D26C6E"/>
    <w:rsid w:val="00D26CF3"/>
    <w:rsid w:val="00D272E6"/>
    <w:rsid w:val="00D27799"/>
    <w:rsid w:val="00D27DEA"/>
    <w:rsid w:val="00D27E5E"/>
    <w:rsid w:val="00D27E92"/>
    <w:rsid w:val="00D27FBA"/>
    <w:rsid w:val="00D30033"/>
    <w:rsid w:val="00D30050"/>
    <w:rsid w:val="00D3009D"/>
    <w:rsid w:val="00D30206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AA0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8CC"/>
    <w:rsid w:val="00D33936"/>
    <w:rsid w:val="00D33B44"/>
    <w:rsid w:val="00D33EE1"/>
    <w:rsid w:val="00D33FDF"/>
    <w:rsid w:val="00D34114"/>
    <w:rsid w:val="00D342EC"/>
    <w:rsid w:val="00D34308"/>
    <w:rsid w:val="00D34383"/>
    <w:rsid w:val="00D3456C"/>
    <w:rsid w:val="00D346EB"/>
    <w:rsid w:val="00D347F9"/>
    <w:rsid w:val="00D348A2"/>
    <w:rsid w:val="00D34BCA"/>
    <w:rsid w:val="00D34E7F"/>
    <w:rsid w:val="00D34EC6"/>
    <w:rsid w:val="00D34FFA"/>
    <w:rsid w:val="00D351BA"/>
    <w:rsid w:val="00D35250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240"/>
    <w:rsid w:val="00D36381"/>
    <w:rsid w:val="00D3639D"/>
    <w:rsid w:val="00D368DA"/>
    <w:rsid w:val="00D368DE"/>
    <w:rsid w:val="00D36C0C"/>
    <w:rsid w:val="00D36CCF"/>
    <w:rsid w:val="00D36E54"/>
    <w:rsid w:val="00D37112"/>
    <w:rsid w:val="00D37193"/>
    <w:rsid w:val="00D37213"/>
    <w:rsid w:val="00D3725E"/>
    <w:rsid w:val="00D3736C"/>
    <w:rsid w:val="00D3757E"/>
    <w:rsid w:val="00D3759C"/>
    <w:rsid w:val="00D3770B"/>
    <w:rsid w:val="00D37847"/>
    <w:rsid w:val="00D37A99"/>
    <w:rsid w:val="00D37AD6"/>
    <w:rsid w:val="00D37D3A"/>
    <w:rsid w:val="00D37D43"/>
    <w:rsid w:val="00D37E04"/>
    <w:rsid w:val="00D37F30"/>
    <w:rsid w:val="00D40096"/>
    <w:rsid w:val="00D40135"/>
    <w:rsid w:val="00D401CC"/>
    <w:rsid w:val="00D403C0"/>
    <w:rsid w:val="00D40448"/>
    <w:rsid w:val="00D405CB"/>
    <w:rsid w:val="00D4062B"/>
    <w:rsid w:val="00D406B2"/>
    <w:rsid w:val="00D4070C"/>
    <w:rsid w:val="00D40A3D"/>
    <w:rsid w:val="00D40A59"/>
    <w:rsid w:val="00D40C4F"/>
    <w:rsid w:val="00D40E3B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E7C"/>
    <w:rsid w:val="00D41EC5"/>
    <w:rsid w:val="00D41ED0"/>
    <w:rsid w:val="00D41FDB"/>
    <w:rsid w:val="00D4200A"/>
    <w:rsid w:val="00D42245"/>
    <w:rsid w:val="00D42271"/>
    <w:rsid w:val="00D42362"/>
    <w:rsid w:val="00D4265B"/>
    <w:rsid w:val="00D427BA"/>
    <w:rsid w:val="00D42896"/>
    <w:rsid w:val="00D42C4E"/>
    <w:rsid w:val="00D42DAF"/>
    <w:rsid w:val="00D42F1D"/>
    <w:rsid w:val="00D43053"/>
    <w:rsid w:val="00D43307"/>
    <w:rsid w:val="00D43473"/>
    <w:rsid w:val="00D4379C"/>
    <w:rsid w:val="00D4390D"/>
    <w:rsid w:val="00D43DD1"/>
    <w:rsid w:val="00D43F0F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0CC"/>
    <w:rsid w:val="00D4513A"/>
    <w:rsid w:val="00D45577"/>
    <w:rsid w:val="00D458DE"/>
    <w:rsid w:val="00D45984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90B"/>
    <w:rsid w:val="00D46A5E"/>
    <w:rsid w:val="00D46C7D"/>
    <w:rsid w:val="00D4716C"/>
    <w:rsid w:val="00D472A3"/>
    <w:rsid w:val="00D47368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58E"/>
    <w:rsid w:val="00D508FB"/>
    <w:rsid w:val="00D50966"/>
    <w:rsid w:val="00D509B0"/>
    <w:rsid w:val="00D50BDF"/>
    <w:rsid w:val="00D50BFC"/>
    <w:rsid w:val="00D50C86"/>
    <w:rsid w:val="00D50CAE"/>
    <w:rsid w:val="00D50F9D"/>
    <w:rsid w:val="00D51362"/>
    <w:rsid w:val="00D51377"/>
    <w:rsid w:val="00D515CA"/>
    <w:rsid w:val="00D51675"/>
    <w:rsid w:val="00D519CA"/>
    <w:rsid w:val="00D51A0B"/>
    <w:rsid w:val="00D51B30"/>
    <w:rsid w:val="00D51B6B"/>
    <w:rsid w:val="00D51E84"/>
    <w:rsid w:val="00D52080"/>
    <w:rsid w:val="00D520EE"/>
    <w:rsid w:val="00D5215E"/>
    <w:rsid w:val="00D5229A"/>
    <w:rsid w:val="00D525BB"/>
    <w:rsid w:val="00D52620"/>
    <w:rsid w:val="00D52878"/>
    <w:rsid w:val="00D52BE6"/>
    <w:rsid w:val="00D52D38"/>
    <w:rsid w:val="00D52E83"/>
    <w:rsid w:val="00D53031"/>
    <w:rsid w:val="00D53052"/>
    <w:rsid w:val="00D53071"/>
    <w:rsid w:val="00D533C8"/>
    <w:rsid w:val="00D53489"/>
    <w:rsid w:val="00D535CC"/>
    <w:rsid w:val="00D53A22"/>
    <w:rsid w:val="00D53C3C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F44"/>
    <w:rsid w:val="00D550A2"/>
    <w:rsid w:val="00D550A3"/>
    <w:rsid w:val="00D5522F"/>
    <w:rsid w:val="00D553B8"/>
    <w:rsid w:val="00D554B8"/>
    <w:rsid w:val="00D5579C"/>
    <w:rsid w:val="00D5587D"/>
    <w:rsid w:val="00D558C8"/>
    <w:rsid w:val="00D55D56"/>
    <w:rsid w:val="00D55EB1"/>
    <w:rsid w:val="00D56084"/>
    <w:rsid w:val="00D560C0"/>
    <w:rsid w:val="00D56129"/>
    <w:rsid w:val="00D5621D"/>
    <w:rsid w:val="00D56270"/>
    <w:rsid w:val="00D56545"/>
    <w:rsid w:val="00D5655A"/>
    <w:rsid w:val="00D56767"/>
    <w:rsid w:val="00D569BC"/>
    <w:rsid w:val="00D56BB7"/>
    <w:rsid w:val="00D56CAB"/>
    <w:rsid w:val="00D56E86"/>
    <w:rsid w:val="00D56F18"/>
    <w:rsid w:val="00D570DF"/>
    <w:rsid w:val="00D57523"/>
    <w:rsid w:val="00D57733"/>
    <w:rsid w:val="00D5797B"/>
    <w:rsid w:val="00D579F3"/>
    <w:rsid w:val="00D57B9D"/>
    <w:rsid w:val="00D57DAD"/>
    <w:rsid w:val="00D57ECF"/>
    <w:rsid w:val="00D600A3"/>
    <w:rsid w:val="00D60607"/>
    <w:rsid w:val="00D606D7"/>
    <w:rsid w:val="00D607BC"/>
    <w:rsid w:val="00D6084C"/>
    <w:rsid w:val="00D60952"/>
    <w:rsid w:val="00D609D6"/>
    <w:rsid w:val="00D60EE0"/>
    <w:rsid w:val="00D612A2"/>
    <w:rsid w:val="00D6154C"/>
    <w:rsid w:val="00D6159D"/>
    <w:rsid w:val="00D6167A"/>
    <w:rsid w:val="00D6170F"/>
    <w:rsid w:val="00D61767"/>
    <w:rsid w:val="00D61EE8"/>
    <w:rsid w:val="00D61F92"/>
    <w:rsid w:val="00D6219C"/>
    <w:rsid w:val="00D621FF"/>
    <w:rsid w:val="00D62273"/>
    <w:rsid w:val="00D6233E"/>
    <w:rsid w:val="00D623A7"/>
    <w:rsid w:val="00D625ED"/>
    <w:rsid w:val="00D62ADD"/>
    <w:rsid w:val="00D62B26"/>
    <w:rsid w:val="00D62D80"/>
    <w:rsid w:val="00D62EDC"/>
    <w:rsid w:val="00D62FF6"/>
    <w:rsid w:val="00D6348F"/>
    <w:rsid w:val="00D6355D"/>
    <w:rsid w:val="00D635F7"/>
    <w:rsid w:val="00D6376F"/>
    <w:rsid w:val="00D63915"/>
    <w:rsid w:val="00D63AA0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53"/>
    <w:rsid w:val="00D65091"/>
    <w:rsid w:val="00D65225"/>
    <w:rsid w:val="00D65494"/>
    <w:rsid w:val="00D6550C"/>
    <w:rsid w:val="00D658B5"/>
    <w:rsid w:val="00D65A4A"/>
    <w:rsid w:val="00D65CB2"/>
    <w:rsid w:val="00D65D1B"/>
    <w:rsid w:val="00D66073"/>
    <w:rsid w:val="00D662FD"/>
    <w:rsid w:val="00D66537"/>
    <w:rsid w:val="00D66595"/>
    <w:rsid w:val="00D667A3"/>
    <w:rsid w:val="00D66873"/>
    <w:rsid w:val="00D668EE"/>
    <w:rsid w:val="00D66A4D"/>
    <w:rsid w:val="00D66C08"/>
    <w:rsid w:val="00D66CE9"/>
    <w:rsid w:val="00D66D39"/>
    <w:rsid w:val="00D66F4D"/>
    <w:rsid w:val="00D66F8D"/>
    <w:rsid w:val="00D66FAA"/>
    <w:rsid w:val="00D66FD9"/>
    <w:rsid w:val="00D670E6"/>
    <w:rsid w:val="00D6710B"/>
    <w:rsid w:val="00D6729E"/>
    <w:rsid w:val="00D675E6"/>
    <w:rsid w:val="00D676F4"/>
    <w:rsid w:val="00D6771F"/>
    <w:rsid w:val="00D67883"/>
    <w:rsid w:val="00D67924"/>
    <w:rsid w:val="00D6797A"/>
    <w:rsid w:val="00D67ACF"/>
    <w:rsid w:val="00D70184"/>
    <w:rsid w:val="00D702C3"/>
    <w:rsid w:val="00D70494"/>
    <w:rsid w:val="00D70552"/>
    <w:rsid w:val="00D70789"/>
    <w:rsid w:val="00D7083E"/>
    <w:rsid w:val="00D70C2A"/>
    <w:rsid w:val="00D70C8A"/>
    <w:rsid w:val="00D70E3D"/>
    <w:rsid w:val="00D70F50"/>
    <w:rsid w:val="00D7126C"/>
    <w:rsid w:val="00D715F1"/>
    <w:rsid w:val="00D716BB"/>
    <w:rsid w:val="00D71884"/>
    <w:rsid w:val="00D71AD5"/>
    <w:rsid w:val="00D71B3B"/>
    <w:rsid w:val="00D71C18"/>
    <w:rsid w:val="00D71CB4"/>
    <w:rsid w:val="00D71EB3"/>
    <w:rsid w:val="00D7206B"/>
    <w:rsid w:val="00D72179"/>
    <w:rsid w:val="00D72258"/>
    <w:rsid w:val="00D7229F"/>
    <w:rsid w:val="00D72506"/>
    <w:rsid w:val="00D72534"/>
    <w:rsid w:val="00D726B9"/>
    <w:rsid w:val="00D727A1"/>
    <w:rsid w:val="00D72B37"/>
    <w:rsid w:val="00D72C8A"/>
    <w:rsid w:val="00D72D9B"/>
    <w:rsid w:val="00D72FB3"/>
    <w:rsid w:val="00D72FF1"/>
    <w:rsid w:val="00D73006"/>
    <w:rsid w:val="00D73159"/>
    <w:rsid w:val="00D73334"/>
    <w:rsid w:val="00D7342F"/>
    <w:rsid w:val="00D7348A"/>
    <w:rsid w:val="00D73508"/>
    <w:rsid w:val="00D736A5"/>
    <w:rsid w:val="00D736B1"/>
    <w:rsid w:val="00D736C0"/>
    <w:rsid w:val="00D738BD"/>
    <w:rsid w:val="00D739C6"/>
    <w:rsid w:val="00D73C91"/>
    <w:rsid w:val="00D73CBB"/>
    <w:rsid w:val="00D73EFF"/>
    <w:rsid w:val="00D74017"/>
    <w:rsid w:val="00D74212"/>
    <w:rsid w:val="00D74458"/>
    <w:rsid w:val="00D744BC"/>
    <w:rsid w:val="00D74808"/>
    <w:rsid w:val="00D74883"/>
    <w:rsid w:val="00D749DD"/>
    <w:rsid w:val="00D74A6B"/>
    <w:rsid w:val="00D74AC2"/>
    <w:rsid w:val="00D74C35"/>
    <w:rsid w:val="00D74EB0"/>
    <w:rsid w:val="00D74F9B"/>
    <w:rsid w:val="00D74F9C"/>
    <w:rsid w:val="00D750A6"/>
    <w:rsid w:val="00D7512C"/>
    <w:rsid w:val="00D751CA"/>
    <w:rsid w:val="00D751F5"/>
    <w:rsid w:val="00D75217"/>
    <w:rsid w:val="00D75871"/>
    <w:rsid w:val="00D7590F"/>
    <w:rsid w:val="00D759D9"/>
    <w:rsid w:val="00D75B69"/>
    <w:rsid w:val="00D75BD3"/>
    <w:rsid w:val="00D75C85"/>
    <w:rsid w:val="00D75CD5"/>
    <w:rsid w:val="00D75E53"/>
    <w:rsid w:val="00D75EDC"/>
    <w:rsid w:val="00D7615C"/>
    <w:rsid w:val="00D761D7"/>
    <w:rsid w:val="00D762FF"/>
    <w:rsid w:val="00D76413"/>
    <w:rsid w:val="00D7657E"/>
    <w:rsid w:val="00D76C4F"/>
    <w:rsid w:val="00D76D5B"/>
    <w:rsid w:val="00D773F6"/>
    <w:rsid w:val="00D774F8"/>
    <w:rsid w:val="00D7755E"/>
    <w:rsid w:val="00D776E7"/>
    <w:rsid w:val="00D77CE1"/>
    <w:rsid w:val="00D77DE5"/>
    <w:rsid w:val="00D77EA1"/>
    <w:rsid w:val="00D77F23"/>
    <w:rsid w:val="00D77FA7"/>
    <w:rsid w:val="00D80129"/>
    <w:rsid w:val="00D801E6"/>
    <w:rsid w:val="00D802A7"/>
    <w:rsid w:val="00D802E9"/>
    <w:rsid w:val="00D80418"/>
    <w:rsid w:val="00D808B6"/>
    <w:rsid w:val="00D80ACC"/>
    <w:rsid w:val="00D80AD4"/>
    <w:rsid w:val="00D80B90"/>
    <w:rsid w:val="00D80C31"/>
    <w:rsid w:val="00D80D23"/>
    <w:rsid w:val="00D80E95"/>
    <w:rsid w:val="00D80F29"/>
    <w:rsid w:val="00D81006"/>
    <w:rsid w:val="00D813CD"/>
    <w:rsid w:val="00D815AD"/>
    <w:rsid w:val="00D815D3"/>
    <w:rsid w:val="00D81816"/>
    <w:rsid w:val="00D819CC"/>
    <w:rsid w:val="00D81E55"/>
    <w:rsid w:val="00D821D6"/>
    <w:rsid w:val="00D821EB"/>
    <w:rsid w:val="00D8243E"/>
    <w:rsid w:val="00D825B4"/>
    <w:rsid w:val="00D826AF"/>
    <w:rsid w:val="00D8288C"/>
    <w:rsid w:val="00D829FC"/>
    <w:rsid w:val="00D82A72"/>
    <w:rsid w:val="00D82C91"/>
    <w:rsid w:val="00D82CA7"/>
    <w:rsid w:val="00D82D3C"/>
    <w:rsid w:val="00D82D5C"/>
    <w:rsid w:val="00D82D89"/>
    <w:rsid w:val="00D82F90"/>
    <w:rsid w:val="00D83061"/>
    <w:rsid w:val="00D832A0"/>
    <w:rsid w:val="00D8348E"/>
    <w:rsid w:val="00D834EB"/>
    <w:rsid w:val="00D8366E"/>
    <w:rsid w:val="00D837CC"/>
    <w:rsid w:val="00D8394C"/>
    <w:rsid w:val="00D83C50"/>
    <w:rsid w:val="00D83DA7"/>
    <w:rsid w:val="00D83EDA"/>
    <w:rsid w:val="00D83FF5"/>
    <w:rsid w:val="00D841DA"/>
    <w:rsid w:val="00D84202"/>
    <w:rsid w:val="00D84287"/>
    <w:rsid w:val="00D84288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12"/>
    <w:rsid w:val="00D8502B"/>
    <w:rsid w:val="00D852CD"/>
    <w:rsid w:val="00D85576"/>
    <w:rsid w:val="00D85BA4"/>
    <w:rsid w:val="00D85C0A"/>
    <w:rsid w:val="00D85C4B"/>
    <w:rsid w:val="00D85D4C"/>
    <w:rsid w:val="00D8612F"/>
    <w:rsid w:val="00D862B4"/>
    <w:rsid w:val="00D865A0"/>
    <w:rsid w:val="00D868BF"/>
    <w:rsid w:val="00D868D1"/>
    <w:rsid w:val="00D869AF"/>
    <w:rsid w:val="00D86A07"/>
    <w:rsid w:val="00D86E4B"/>
    <w:rsid w:val="00D86F17"/>
    <w:rsid w:val="00D870C8"/>
    <w:rsid w:val="00D870DF"/>
    <w:rsid w:val="00D871BD"/>
    <w:rsid w:val="00D878E0"/>
    <w:rsid w:val="00D879D4"/>
    <w:rsid w:val="00D87B5B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92"/>
    <w:rsid w:val="00D901C9"/>
    <w:rsid w:val="00D90548"/>
    <w:rsid w:val="00D909FA"/>
    <w:rsid w:val="00D90A90"/>
    <w:rsid w:val="00D90C5A"/>
    <w:rsid w:val="00D90CC7"/>
    <w:rsid w:val="00D90F63"/>
    <w:rsid w:val="00D91096"/>
    <w:rsid w:val="00D91104"/>
    <w:rsid w:val="00D91318"/>
    <w:rsid w:val="00D914F1"/>
    <w:rsid w:val="00D9155D"/>
    <w:rsid w:val="00D916BF"/>
    <w:rsid w:val="00D9189E"/>
    <w:rsid w:val="00D919A3"/>
    <w:rsid w:val="00D919A8"/>
    <w:rsid w:val="00D91A6D"/>
    <w:rsid w:val="00D91BA5"/>
    <w:rsid w:val="00D91CE6"/>
    <w:rsid w:val="00D91E45"/>
    <w:rsid w:val="00D92139"/>
    <w:rsid w:val="00D92191"/>
    <w:rsid w:val="00D92255"/>
    <w:rsid w:val="00D922C2"/>
    <w:rsid w:val="00D924B6"/>
    <w:rsid w:val="00D92502"/>
    <w:rsid w:val="00D92551"/>
    <w:rsid w:val="00D926C7"/>
    <w:rsid w:val="00D92782"/>
    <w:rsid w:val="00D92B53"/>
    <w:rsid w:val="00D9304C"/>
    <w:rsid w:val="00D9305F"/>
    <w:rsid w:val="00D931F8"/>
    <w:rsid w:val="00D93296"/>
    <w:rsid w:val="00D93683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CED"/>
    <w:rsid w:val="00D950B3"/>
    <w:rsid w:val="00D950E1"/>
    <w:rsid w:val="00D950EB"/>
    <w:rsid w:val="00D9524D"/>
    <w:rsid w:val="00D952EC"/>
    <w:rsid w:val="00D9541A"/>
    <w:rsid w:val="00D955F2"/>
    <w:rsid w:val="00D9584B"/>
    <w:rsid w:val="00D9589B"/>
    <w:rsid w:val="00D958C8"/>
    <w:rsid w:val="00D95B8A"/>
    <w:rsid w:val="00D96051"/>
    <w:rsid w:val="00D9607D"/>
    <w:rsid w:val="00D96207"/>
    <w:rsid w:val="00D963CC"/>
    <w:rsid w:val="00D963E0"/>
    <w:rsid w:val="00D964D6"/>
    <w:rsid w:val="00D9651A"/>
    <w:rsid w:val="00D96552"/>
    <w:rsid w:val="00D966C2"/>
    <w:rsid w:val="00D967C4"/>
    <w:rsid w:val="00D968EE"/>
    <w:rsid w:val="00D96B07"/>
    <w:rsid w:val="00D96B9F"/>
    <w:rsid w:val="00D96C94"/>
    <w:rsid w:val="00D96DBA"/>
    <w:rsid w:val="00D96E21"/>
    <w:rsid w:val="00D9701E"/>
    <w:rsid w:val="00D971F9"/>
    <w:rsid w:val="00D974C7"/>
    <w:rsid w:val="00D974F5"/>
    <w:rsid w:val="00D975CD"/>
    <w:rsid w:val="00D977B0"/>
    <w:rsid w:val="00D9798F"/>
    <w:rsid w:val="00D97B45"/>
    <w:rsid w:val="00D97B9F"/>
    <w:rsid w:val="00D97E31"/>
    <w:rsid w:val="00D97E6D"/>
    <w:rsid w:val="00D97F82"/>
    <w:rsid w:val="00DA04FF"/>
    <w:rsid w:val="00DA0741"/>
    <w:rsid w:val="00DA07E4"/>
    <w:rsid w:val="00DA08EC"/>
    <w:rsid w:val="00DA09D1"/>
    <w:rsid w:val="00DA0AA3"/>
    <w:rsid w:val="00DA0B3D"/>
    <w:rsid w:val="00DA0D43"/>
    <w:rsid w:val="00DA0F6E"/>
    <w:rsid w:val="00DA0FC4"/>
    <w:rsid w:val="00DA12ED"/>
    <w:rsid w:val="00DA15C1"/>
    <w:rsid w:val="00DA17DE"/>
    <w:rsid w:val="00DA1999"/>
    <w:rsid w:val="00DA19AE"/>
    <w:rsid w:val="00DA1A44"/>
    <w:rsid w:val="00DA1A4C"/>
    <w:rsid w:val="00DA1AA6"/>
    <w:rsid w:val="00DA1D42"/>
    <w:rsid w:val="00DA1ED4"/>
    <w:rsid w:val="00DA23D7"/>
    <w:rsid w:val="00DA2B38"/>
    <w:rsid w:val="00DA2E01"/>
    <w:rsid w:val="00DA3287"/>
    <w:rsid w:val="00DA32BE"/>
    <w:rsid w:val="00DA32C0"/>
    <w:rsid w:val="00DA333E"/>
    <w:rsid w:val="00DA33AD"/>
    <w:rsid w:val="00DA348E"/>
    <w:rsid w:val="00DA36D3"/>
    <w:rsid w:val="00DA39D6"/>
    <w:rsid w:val="00DA3A5E"/>
    <w:rsid w:val="00DA3D40"/>
    <w:rsid w:val="00DA4062"/>
    <w:rsid w:val="00DA432B"/>
    <w:rsid w:val="00DA44AC"/>
    <w:rsid w:val="00DA44C4"/>
    <w:rsid w:val="00DA4772"/>
    <w:rsid w:val="00DA48BB"/>
    <w:rsid w:val="00DA492C"/>
    <w:rsid w:val="00DA4933"/>
    <w:rsid w:val="00DA4988"/>
    <w:rsid w:val="00DA49C4"/>
    <w:rsid w:val="00DA4A9F"/>
    <w:rsid w:val="00DA4C52"/>
    <w:rsid w:val="00DA4E2C"/>
    <w:rsid w:val="00DA4FE9"/>
    <w:rsid w:val="00DA50CD"/>
    <w:rsid w:val="00DA525D"/>
    <w:rsid w:val="00DA5296"/>
    <w:rsid w:val="00DA52DA"/>
    <w:rsid w:val="00DA5494"/>
    <w:rsid w:val="00DA551A"/>
    <w:rsid w:val="00DA59F0"/>
    <w:rsid w:val="00DA5A0D"/>
    <w:rsid w:val="00DA5C6F"/>
    <w:rsid w:val="00DA607D"/>
    <w:rsid w:val="00DA60D0"/>
    <w:rsid w:val="00DA6430"/>
    <w:rsid w:val="00DA64B4"/>
    <w:rsid w:val="00DA663A"/>
    <w:rsid w:val="00DA6BE2"/>
    <w:rsid w:val="00DA6C3D"/>
    <w:rsid w:val="00DA6F27"/>
    <w:rsid w:val="00DA7117"/>
    <w:rsid w:val="00DA7311"/>
    <w:rsid w:val="00DA7341"/>
    <w:rsid w:val="00DA7397"/>
    <w:rsid w:val="00DA76B0"/>
    <w:rsid w:val="00DA7A13"/>
    <w:rsid w:val="00DA7BEB"/>
    <w:rsid w:val="00DA7CEA"/>
    <w:rsid w:val="00DA7CEC"/>
    <w:rsid w:val="00DA7E78"/>
    <w:rsid w:val="00DA7EEC"/>
    <w:rsid w:val="00DB0029"/>
    <w:rsid w:val="00DB008F"/>
    <w:rsid w:val="00DB0120"/>
    <w:rsid w:val="00DB014A"/>
    <w:rsid w:val="00DB0262"/>
    <w:rsid w:val="00DB0453"/>
    <w:rsid w:val="00DB0864"/>
    <w:rsid w:val="00DB09A6"/>
    <w:rsid w:val="00DB09EB"/>
    <w:rsid w:val="00DB0DB7"/>
    <w:rsid w:val="00DB0E0A"/>
    <w:rsid w:val="00DB0E6D"/>
    <w:rsid w:val="00DB0FB2"/>
    <w:rsid w:val="00DB121D"/>
    <w:rsid w:val="00DB12F7"/>
    <w:rsid w:val="00DB13C4"/>
    <w:rsid w:val="00DB14D3"/>
    <w:rsid w:val="00DB15D2"/>
    <w:rsid w:val="00DB16E8"/>
    <w:rsid w:val="00DB19DC"/>
    <w:rsid w:val="00DB1AB9"/>
    <w:rsid w:val="00DB1D2D"/>
    <w:rsid w:val="00DB1FC1"/>
    <w:rsid w:val="00DB2227"/>
    <w:rsid w:val="00DB22CB"/>
    <w:rsid w:val="00DB2327"/>
    <w:rsid w:val="00DB273D"/>
    <w:rsid w:val="00DB278F"/>
    <w:rsid w:val="00DB2814"/>
    <w:rsid w:val="00DB28F3"/>
    <w:rsid w:val="00DB2B5B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54E"/>
    <w:rsid w:val="00DB4B41"/>
    <w:rsid w:val="00DB4B4E"/>
    <w:rsid w:val="00DB5195"/>
    <w:rsid w:val="00DB51C4"/>
    <w:rsid w:val="00DB52C1"/>
    <w:rsid w:val="00DB553A"/>
    <w:rsid w:val="00DB591A"/>
    <w:rsid w:val="00DB5A09"/>
    <w:rsid w:val="00DB5AD1"/>
    <w:rsid w:val="00DB5B45"/>
    <w:rsid w:val="00DB5B4F"/>
    <w:rsid w:val="00DB5C36"/>
    <w:rsid w:val="00DB5C4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DBB"/>
    <w:rsid w:val="00DB6F11"/>
    <w:rsid w:val="00DB7038"/>
    <w:rsid w:val="00DB708A"/>
    <w:rsid w:val="00DB7110"/>
    <w:rsid w:val="00DB7292"/>
    <w:rsid w:val="00DB72A7"/>
    <w:rsid w:val="00DB7403"/>
    <w:rsid w:val="00DB7429"/>
    <w:rsid w:val="00DB7437"/>
    <w:rsid w:val="00DB79D3"/>
    <w:rsid w:val="00DB7B4A"/>
    <w:rsid w:val="00DB7CC6"/>
    <w:rsid w:val="00DB7CDC"/>
    <w:rsid w:val="00DB7D8F"/>
    <w:rsid w:val="00DB7DB1"/>
    <w:rsid w:val="00DB7EE0"/>
    <w:rsid w:val="00DB7F9C"/>
    <w:rsid w:val="00DB7FEE"/>
    <w:rsid w:val="00DC0140"/>
    <w:rsid w:val="00DC024D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9B3"/>
    <w:rsid w:val="00DC1A1A"/>
    <w:rsid w:val="00DC1C94"/>
    <w:rsid w:val="00DC1CEA"/>
    <w:rsid w:val="00DC1D96"/>
    <w:rsid w:val="00DC1E89"/>
    <w:rsid w:val="00DC1E95"/>
    <w:rsid w:val="00DC1FC1"/>
    <w:rsid w:val="00DC235C"/>
    <w:rsid w:val="00DC2386"/>
    <w:rsid w:val="00DC243A"/>
    <w:rsid w:val="00DC2956"/>
    <w:rsid w:val="00DC29F4"/>
    <w:rsid w:val="00DC2D50"/>
    <w:rsid w:val="00DC2E83"/>
    <w:rsid w:val="00DC338F"/>
    <w:rsid w:val="00DC33FC"/>
    <w:rsid w:val="00DC34F5"/>
    <w:rsid w:val="00DC377A"/>
    <w:rsid w:val="00DC3898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2FF"/>
    <w:rsid w:val="00DC53CA"/>
    <w:rsid w:val="00DC5601"/>
    <w:rsid w:val="00DC5622"/>
    <w:rsid w:val="00DC5651"/>
    <w:rsid w:val="00DC5674"/>
    <w:rsid w:val="00DC57BD"/>
    <w:rsid w:val="00DC58CB"/>
    <w:rsid w:val="00DC5B87"/>
    <w:rsid w:val="00DC5C55"/>
    <w:rsid w:val="00DC5ECD"/>
    <w:rsid w:val="00DC5FAC"/>
    <w:rsid w:val="00DC608F"/>
    <w:rsid w:val="00DC61C9"/>
    <w:rsid w:val="00DC61F7"/>
    <w:rsid w:val="00DC620C"/>
    <w:rsid w:val="00DC64C3"/>
    <w:rsid w:val="00DC65C9"/>
    <w:rsid w:val="00DC6976"/>
    <w:rsid w:val="00DC697A"/>
    <w:rsid w:val="00DC6B6B"/>
    <w:rsid w:val="00DC6B71"/>
    <w:rsid w:val="00DC6BFC"/>
    <w:rsid w:val="00DC7098"/>
    <w:rsid w:val="00DC71F3"/>
    <w:rsid w:val="00DC75AC"/>
    <w:rsid w:val="00DC75F1"/>
    <w:rsid w:val="00DC765E"/>
    <w:rsid w:val="00DC7705"/>
    <w:rsid w:val="00DC792A"/>
    <w:rsid w:val="00DC7F39"/>
    <w:rsid w:val="00DC7F6D"/>
    <w:rsid w:val="00DD01B1"/>
    <w:rsid w:val="00DD01CB"/>
    <w:rsid w:val="00DD02F5"/>
    <w:rsid w:val="00DD03B1"/>
    <w:rsid w:val="00DD05B0"/>
    <w:rsid w:val="00DD05C7"/>
    <w:rsid w:val="00DD06D0"/>
    <w:rsid w:val="00DD0B58"/>
    <w:rsid w:val="00DD0FE1"/>
    <w:rsid w:val="00DD1370"/>
    <w:rsid w:val="00DD1440"/>
    <w:rsid w:val="00DD17B6"/>
    <w:rsid w:val="00DD194D"/>
    <w:rsid w:val="00DD1B03"/>
    <w:rsid w:val="00DD1B14"/>
    <w:rsid w:val="00DD1C48"/>
    <w:rsid w:val="00DD1DCA"/>
    <w:rsid w:val="00DD1E95"/>
    <w:rsid w:val="00DD206E"/>
    <w:rsid w:val="00DD23D4"/>
    <w:rsid w:val="00DD2517"/>
    <w:rsid w:val="00DD274D"/>
    <w:rsid w:val="00DD2993"/>
    <w:rsid w:val="00DD2C0D"/>
    <w:rsid w:val="00DD2FD6"/>
    <w:rsid w:val="00DD35AC"/>
    <w:rsid w:val="00DD36FE"/>
    <w:rsid w:val="00DD3757"/>
    <w:rsid w:val="00DD3875"/>
    <w:rsid w:val="00DD3BA2"/>
    <w:rsid w:val="00DD3D15"/>
    <w:rsid w:val="00DD3F02"/>
    <w:rsid w:val="00DD3FFA"/>
    <w:rsid w:val="00DD406C"/>
    <w:rsid w:val="00DD41FE"/>
    <w:rsid w:val="00DD420F"/>
    <w:rsid w:val="00DD4329"/>
    <w:rsid w:val="00DD4B32"/>
    <w:rsid w:val="00DD4D42"/>
    <w:rsid w:val="00DD4F7C"/>
    <w:rsid w:val="00DD4FE1"/>
    <w:rsid w:val="00DD50DF"/>
    <w:rsid w:val="00DD5377"/>
    <w:rsid w:val="00DD53AB"/>
    <w:rsid w:val="00DD554F"/>
    <w:rsid w:val="00DD5908"/>
    <w:rsid w:val="00DD5C1E"/>
    <w:rsid w:val="00DD5CB4"/>
    <w:rsid w:val="00DD5F41"/>
    <w:rsid w:val="00DD601D"/>
    <w:rsid w:val="00DD6049"/>
    <w:rsid w:val="00DD6479"/>
    <w:rsid w:val="00DD6875"/>
    <w:rsid w:val="00DD68DA"/>
    <w:rsid w:val="00DD6E24"/>
    <w:rsid w:val="00DD711D"/>
    <w:rsid w:val="00DD736A"/>
    <w:rsid w:val="00DD73C0"/>
    <w:rsid w:val="00DD7421"/>
    <w:rsid w:val="00DD75EC"/>
    <w:rsid w:val="00DD7670"/>
    <w:rsid w:val="00DD76A1"/>
    <w:rsid w:val="00DD76AD"/>
    <w:rsid w:val="00DD770C"/>
    <w:rsid w:val="00DD79E6"/>
    <w:rsid w:val="00DD7F1D"/>
    <w:rsid w:val="00DE0042"/>
    <w:rsid w:val="00DE02C5"/>
    <w:rsid w:val="00DE043E"/>
    <w:rsid w:val="00DE057B"/>
    <w:rsid w:val="00DE07F4"/>
    <w:rsid w:val="00DE099C"/>
    <w:rsid w:val="00DE0C69"/>
    <w:rsid w:val="00DE0D5E"/>
    <w:rsid w:val="00DE0E30"/>
    <w:rsid w:val="00DE0F80"/>
    <w:rsid w:val="00DE157E"/>
    <w:rsid w:val="00DE1685"/>
    <w:rsid w:val="00DE17F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9DB"/>
    <w:rsid w:val="00DE2AAC"/>
    <w:rsid w:val="00DE2BB0"/>
    <w:rsid w:val="00DE2CE5"/>
    <w:rsid w:val="00DE2E36"/>
    <w:rsid w:val="00DE2F89"/>
    <w:rsid w:val="00DE3172"/>
    <w:rsid w:val="00DE37DF"/>
    <w:rsid w:val="00DE3957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7C5"/>
    <w:rsid w:val="00DE48E4"/>
    <w:rsid w:val="00DE4A4F"/>
    <w:rsid w:val="00DE4B2E"/>
    <w:rsid w:val="00DE4BFE"/>
    <w:rsid w:val="00DE4D28"/>
    <w:rsid w:val="00DE4E83"/>
    <w:rsid w:val="00DE5024"/>
    <w:rsid w:val="00DE544C"/>
    <w:rsid w:val="00DE575D"/>
    <w:rsid w:val="00DE5F5E"/>
    <w:rsid w:val="00DE60A2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6CC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14E"/>
    <w:rsid w:val="00DF026D"/>
    <w:rsid w:val="00DF057D"/>
    <w:rsid w:val="00DF0B54"/>
    <w:rsid w:val="00DF0CC1"/>
    <w:rsid w:val="00DF0E71"/>
    <w:rsid w:val="00DF0EC6"/>
    <w:rsid w:val="00DF126A"/>
    <w:rsid w:val="00DF15DC"/>
    <w:rsid w:val="00DF168E"/>
    <w:rsid w:val="00DF16E8"/>
    <w:rsid w:val="00DF1940"/>
    <w:rsid w:val="00DF19F3"/>
    <w:rsid w:val="00DF1A6C"/>
    <w:rsid w:val="00DF1A99"/>
    <w:rsid w:val="00DF1AAD"/>
    <w:rsid w:val="00DF1AF4"/>
    <w:rsid w:val="00DF1B13"/>
    <w:rsid w:val="00DF1DA9"/>
    <w:rsid w:val="00DF21A9"/>
    <w:rsid w:val="00DF21B7"/>
    <w:rsid w:val="00DF234D"/>
    <w:rsid w:val="00DF24D6"/>
    <w:rsid w:val="00DF25B3"/>
    <w:rsid w:val="00DF26D7"/>
    <w:rsid w:val="00DF2783"/>
    <w:rsid w:val="00DF2E55"/>
    <w:rsid w:val="00DF3019"/>
    <w:rsid w:val="00DF303E"/>
    <w:rsid w:val="00DF30B4"/>
    <w:rsid w:val="00DF31C0"/>
    <w:rsid w:val="00DF35EB"/>
    <w:rsid w:val="00DF369B"/>
    <w:rsid w:val="00DF38C2"/>
    <w:rsid w:val="00DF3B36"/>
    <w:rsid w:val="00DF3C36"/>
    <w:rsid w:val="00DF3D4C"/>
    <w:rsid w:val="00DF42EB"/>
    <w:rsid w:val="00DF42F7"/>
    <w:rsid w:val="00DF435E"/>
    <w:rsid w:val="00DF44B4"/>
    <w:rsid w:val="00DF44B8"/>
    <w:rsid w:val="00DF4684"/>
    <w:rsid w:val="00DF49FC"/>
    <w:rsid w:val="00DF4AD2"/>
    <w:rsid w:val="00DF4B03"/>
    <w:rsid w:val="00DF512F"/>
    <w:rsid w:val="00DF517F"/>
    <w:rsid w:val="00DF51B4"/>
    <w:rsid w:val="00DF5202"/>
    <w:rsid w:val="00DF5233"/>
    <w:rsid w:val="00DF53ED"/>
    <w:rsid w:val="00DF54DB"/>
    <w:rsid w:val="00DF5572"/>
    <w:rsid w:val="00DF5590"/>
    <w:rsid w:val="00DF5677"/>
    <w:rsid w:val="00DF5730"/>
    <w:rsid w:val="00DF5908"/>
    <w:rsid w:val="00DF5BAC"/>
    <w:rsid w:val="00DF5CE0"/>
    <w:rsid w:val="00DF5FF4"/>
    <w:rsid w:val="00DF61D5"/>
    <w:rsid w:val="00DF6238"/>
    <w:rsid w:val="00DF625C"/>
    <w:rsid w:val="00DF62AD"/>
    <w:rsid w:val="00DF6303"/>
    <w:rsid w:val="00DF641B"/>
    <w:rsid w:val="00DF6421"/>
    <w:rsid w:val="00DF64B4"/>
    <w:rsid w:val="00DF650C"/>
    <w:rsid w:val="00DF65E5"/>
    <w:rsid w:val="00DF6636"/>
    <w:rsid w:val="00DF67FE"/>
    <w:rsid w:val="00DF6A1D"/>
    <w:rsid w:val="00DF6B4F"/>
    <w:rsid w:val="00DF6C3B"/>
    <w:rsid w:val="00DF6F2D"/>
    <w:rsid w:val="00DF718A"/>
    <w:rsid w:val="00DF71AF"/>
    <w:rsid w:val="00DF7242"/>
    <w:rsid w:val="00DF76F5"/>
    <w:rsid w:val="00DF77B1"/>
    <w:rsid w:val="00DF7888"/>
    <w:rsid w:val="00DF78DC"/>
    <w:rsid w:val="00DF7A27"/>
    <w:rsid w:val="00DF7E27"/>
    <w:rsid w:val="00DF7F7F"/>
    <w:rsid w:val="00E000DA"/>
    <w:rsid w:val="00E000FD"/>
    <w:rsid w:val="00E00101"/>
    <w:rsid w:val="00E001D3"/>
    <w:rsid w:val="00E0059B"/>
    <w:rsid w:val="00E00610"/>
    <w:rsid w:val="00E0066E"/>
    <w:rsid w:val="00E0078D"/>
    <w:rsid w:val="00E00806"/>
    <w:rsid w:val="00E00902"/>
    <w:rsid w:val="00E00E76"/>
    <w:rsid w:val="00E00EE0"/>
    <w:rsid w:val="00E00FB5"/>
    <w:rsid w:val="00E0101E"/>
    <w:rsid w:val="00E01661"/>
    <w:rsid w:val="00E016F4"/>
    <w:rsid w:val="00E01867"/>
    <w:rsid w:val="00E01B25"/>
    <w:rsid w:val="00E01D5F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A2D"/>
    <w:rsid w:val="00E02CF6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BBE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3CF"/>
    <w:rsid w:val="00E0551B"/>
    <w:rsid w:val="00E05573"/>
    <w:rsid w:val="00E05846"/>
    <w:rsid w:val="00E05C37"/>
    <w:rsid w:val="00E05C83"/>
    <w:rsid w:val="00E05CBC"/>
    <w:rsid w:val="00E05DC1"/>
    <w:rsid w:val="00E05DE7"/>
    <w:rsid w:val="00E05EE2"/>
    <w:rsid w:val="00E061C3"/>
    <w:rsid w:val="00E0663F"/>
    <w:rsid w:val="00E0667E"/>
    <w:rsid w:val="00E066AC"/>
    <w:rsid w:val="00E066B4"/>
    <w:rsid w:val="00E06815"/>
    <w:rsid w:val="00E06D54"/>
    <w:rsid w:val="00E06E79"/>
    <w:rsid w:val="00E06EBE"/>
    <w:rsid w:val="00E0704E"/>
    <w:rsid w:val="00E070A6"/>
    <w:rsid w:val="00E07203"/>
    <w:rsid w:val="00E07286"/>
    <w:rsid w:val="00E0739C"/>
    <w:rsid w:val="00E07453"/>
    <w:rsid w:val="00E07520"/>
    <w:rsid w:val="00E07792"/>
    <w:rsid w:val="00E07888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1D"/>
    <w:rsid w:val="00E10B67"/>
    <w:rsid w:val="00E10CD2"/>
    <w:rsid w:val="00E10F2A"/>
    <w:rsid w:val="00E1109A"/>
    <w:rsid w:val="00E11100"/>
    <w:rsid w:val="00E112AF"/>
    <w:rsid w:val="00E112C7"/>
    <w:rsid w:val="00E114FC"/>
    <w:rsid w:val="00E11542"/>
    <w:rsid w:val="00E11B1F"/>
    <w:rsid w:val="00E1207E"/>
    <w:rsid w:val="00E126B8"/>
    <w:rsid w:val="00E12821"/>
    <w:rsid w:val="00E128F2"/>
    <w:rsid w:val="00E12B17"/>
    <w:rsid w:val="00E12C73"/>
    <w:rsid w:val="00E12F52"/>
    <w:rsid w:val="00E13228"/>
    <w:rsid w:val="00E132BF"/>
    <w:rsid w:val="00E133C6"/>
    <w:rsid w:val="00E1346F"/>
    <w:rsid w:val="00E135B9"/>
    <w:rsid w:val="00E139C5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14"/>
    <w:rsid w:val="00E14EAA"/>
    <w:rsid w:val="00E1506B"/>
    <w:rsid w:val="00E1523A"/>
    <w:rsid w:val="00E152B4"/>
    <w:rsid w:val="00E1564E"/>
    <w:rsid w:val="00E15702"/>
    <w:rsid w:val="00E15A4B"/>
    <w:rsid w:val="00E15B8F"/>
    <w:rsid w:val="00E15DF0"/>
    <w:rsid w:val="00E15EF9"/>
    <w:rsid w:val="00E15FCB"/>
    <w:rsid w:val="00E16046"/>
    <w:rsid w:val="00E162FA"/>
    <w:rsid w:val="00E1637A"/>
    <w:rsid w:val="00E1660C"/>
    <w:rsid w:val="00E166F5"/>
    <w:rsid w:val="00E1694B"/>
    <w:rsid w:val="00E16BFC"/>
    <w:rsid w:val="00E16C72"/>
    <w:rsid w:val="00E16C9E"/>
    <w:rsid w:val="00E16F66"/>
    <w:rsid w:val="00E16F8A"/>
    <w:rsid w:val="00E174A4"/>
    <w:rsid w:val="00E174F9"/>
    <w:rsid w:val="00E174FC"/>
    <w:rsid w:val="00E1773A"/>
    <w:rsid w:val="00E177F8"/>
    <w:rsid w:val="00E1786A"/>
    <w:rsid w:val="00E178AB"/>
    <w:rsid w:val="00E17995"/>
    <w:rsid w:val="00E17D37"/>
    <w:rsid w:val="00E20196"/>
    <w:rsid w:val="00E202D3"/>
    <w:rsid w:val="00E203A2"/>
    <w:rsid w:val="00E2087A"/>
    <w:rsid w:val="00E20971"/>
    <w:rsid w:val="00E20A9B"/>
    <w:rsid w:val="00E20B11"/>
    <w:rsid w:val="00E20B35"/>
    <w:rsid w:val="00E20BAB"/>
    <w:rsid w:val="00E20D34"/>
    <w:rsid w:val="00E20DE2"/>
    <w:rsid w:val="00E20E13"/>
    <w:rsid w:val="00E20E5A"/>
    <w:rsid w:val="00E20E90"/>
    <w:rsid w:val="00E20F73"/>
    <w:rsid w:val="00E2125F"/>
    <w:rsid w:val="00E21446"/>
    <w:rsid w:val="00E215B2"/>
    <w:rsid w:val="00E2177A"/>
    <w:rsid w:val="00E21985"/>
    <w:rsid w:val="00E21BD7"/>
    <w:rsid w:val="00E21BFC"/>
    <w:rsid w:val="00E21CBA"/>
    <w:rsid w:val="00E220C6"/>
    <w:rsid w:val="00E2232D"/>
    <w:rsid w:val="00E223DD"/>
    <w:rsid w:val="00E2255D"/>
    <w:rsid w:val="00E22760"/>
    <w:rsid w:val="00E22956"/>
    <w:rsid w:val="00E22CE3"/>
    <w:rsid w:val="00E22D25"/>
    <w:rsid w:val="00E22E00"/>
    <w:rsid w:val="00E2319F"/>
    <w:rsid w:val="00E23237"/>
    <w:rsid w:val="00E232B1"/>
    <w:rsid w:val="00E234E4"/>
    <w:rsid w:val="00E239E1"/>
    <w:rsid w:val="00E23C8A"/>
    <w:rsid w:val="00E23FE8"/>
    <w:rsid w:val="00E24080"/>
    <w:rsid w:val="00E240D5"/>
    <w:rsid w:val="00E242E3"/>
    <w:rsid w:val="00E24300"/>
    <w:rsid w:val="00E244B0"/>
    <w:rsid w:val="00E2454A"/>
    <w:rsid w:val="00E248AA"/>
    <w:rsid w:val="00E24D48"/>
    <w:rsid w:val="00E24F46"/>
    <w:rsid w:val="00E24FB0"/>
    <w:rsid w:val="00E24FE6"/>
    <w:rsid w:val="00E25010"/>
    <w:rsid w:val="00E2560E"/>
    <w:rsid w:val="00E2584B"/>
    <w:rsid w:val="00E25B02"/>
    <w:rsid w:val="00E25B95"/>
    <w:rsid w:val="00E25EB0"/>
    <w:rsid w:val="00E25F91"/>
    <w:rsid w:val="00E2628B"/>
    <w:rsid w:val="00E26332"/>
    <w:rsid w:val="00E265C3"/>
    <w:rsid w:val="00E2669F"/>
    <w:rsid w:val="00E26A04"/>
    <w:rsid w:val="00E26A48"/>
    <w:rsid w:val="00E26CB7"/>
    <w:rsid w:val="00E26D77"/>
    <w:rsid w:val="00E270E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DD0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31"/>
    <w:rsid w:val="00E30912"/>
    <w:rsid w:val="00E30991"/>
    <w:rsid w:val="00E30A45"/>
    <w:rsid w:val="00E30C85"/>
    <w:rsid w:val="00E312DA"/>
    <w:rsid w:val="00E314CC"/>
    <w:rsid w:val="00E314DA"/>
    <w:rsid w:val="00E319F7"/>
    <w:rsid w:val="00E31AB2"/>
    <w:rsid w:val="00E31B27"/>
    <w:rsid w:val="00E31BB5"/>
    <w:rsid w:val="00E31EDD"/>
    <w:rsid w:val="00E31F36"/>
    <w:rsid w:val="00E31F42"/>
    <w:rsid w:val="00E31FA7"/>
    <w:rsid w:val="00E31FE1"/>
    <w:rsid w:val="00E322D0"/>
    <w:rsid w:val="00E3259C"/>
    <w:rsid w:val="00E3263B"/>
    <w:rsid w:val="00E327A6"/>
    <w:rsid w:val="00E32B19"/>
    <w:rsid w:val="00E32C00"/>
    <w:rsid w:val="00E32C3A"/>
    <w:rsid w:val="00E32EAC"/>
    <w:rsid w:val="00E32F5A"/>
    <w:rsid w:val="00E32FA0"/>
    <w:rsid w:val="00E32FEB"/>
    <w:rsid w:val="00E32FF4"/>
    <w:rsid w:val="00E3302A"/>
    <w:rsid w:val="00E33422"/>
    <w:rsid w:val="00E3371D"/>
    <w:rsid w:val="00E33BE5"/>
    <w:rsid w:val="00E33C4A"/>
    <w:rsid w:val="00E33CB1"/>
    <w:rsid w:val="00E33E26"/>
    <w:rsid w:val="00E33EFD"/>
    <w:rsid w:val="00E33F2B"/>
    <w:rsid w:val="00E3404E"/>
    <w:rsid w:val="00E34077"/>
    <w:rsid w:val="00E341DA"/>
    <w:rsid w:val="00E3460F"/>
    <w:rsid w:val="00E3489B"/>
    <w:rsid w:val="00E34AB1"/>
    <w:rsid w:val="00E34F20"/>
    <w:rsid w:val="00E35476"/>
    <w:rsid w:val="00E35580"/>
    <w:rsid w:val="00E3581D"/>
    <w:rsid w:val="00E358C8"/>
    <w:rsid w:val="00E359C7"/>
    <w:rsid w:val="00E359DF"/>
    <w:rsid w:val="00E35C31"/>
    <w:rsid w:val="00E35D13"/>
    <w:rsid w:val="00E35E89"/>
    <w:rsid w:val="00E35F88"/>
    <w:rsid w:val="00E35F97"/>
    <w:rsid w:val="00E3662B"/>
    <w:rsid w:val="00E36676"/>
    <w:rsid w:val="00E366E8"/>
    <w:rsid w:val="00E36738"/>
    <w:rsid w:val="00E36787"/>
    <w:rsid w:val="00E36879"/>
    <w:rsid w:val="00E368EF"/>
    <w:rsid w:val="00E369A1"/>
    <w:rsid w:val="00E36AE0"/>
    <w:rsid w:val="00E36D05"/>
    <w:rsid w:val="00E36D38"/>
    <w:rsid w:val="00E36DFE"/>
    <w:rsid w:val="00E36EA5"/>
    <w:rsid w:val="00E371D6"/>
    <w:rsid w:val="00E37283"/>
    <w:rsid w:val="00E37305"/>
    <w:rsid w:val="00E37698"/>
    <w:rsid w:val="00E376E8"/>
    <w:rsid w:val="00E378F2"/>
    <w:rsid w:val="00E37947"/>
    <w:rsid w:val="00E37AB9"/>
    <w:rsid w:val="00E37CC9"/>
    <w:rsid w:val="00E37DE3"/>
    <w:rsid w:val="00E37E08"/>
    <w:rsid w:val="00E37F4E"/>
    <w:rsid w:val="00E40057"/>
    <w:rsid w:val="00E40132"/>
    <w:rsid w:val="00E401B7"/>
    <w:rsid w:val="00E402B1"/>
    <w:rsid w:val="00E404D0"/>
    <w:rsid w:val="00E4065E"/>
    <w:rsid w:val="00E41080"/>
    <w:rsid w:val="00E410D6"/>
    <w:rsid w:val="00E41282"/>
    <w:rsid w:val="00E41669"/>
    <w:rsid w:val="00E417D5"/>
    <w:rsid w:val="00E418AE"/>
    <w:rsid w:val="00E419CF"/>
    <w:rsid w:val="00E41DD3"/>
    <w:rsid w:val="00E42078"/>
    <w:rsid w:val="00E42114"/>
    <w:rsid w:val="00E423F2"/>
    <w:rsid w:val="00E42492"/>
    <w:rsid w:val="00E42532"/>
    <w:rsid w:val="00E42662"/>
    <w:rsid w:val="00E428AA"/>
    <w:rsid w:val="00E42C6F"/>
    <w:rsid w:val="00E42CAD"/>
    <w:rsid w:val="00E42D08"/>
    <w:rsid w:val="00E42E2F"/>
    <w:rsid w:val="00E43125"/>
    <w:rsid w:val="00E431AE"/>
    <w:rsid w:val="00E43410"/>
    <w:rsid w:val="00E43424"/>
    <w:rsid w:val="00E43463"/>
    <w:rsid w:val="00E43526"/>
    <w:rsid w:val="00E4399E"/>
    <w:rsid w:val="00E439E1"/>
    <w:rsid w:val="00E43D38"/>
    <w:rsid w:val="00E43E1A"/>
    <w:rsid w:val="00E43EAA"/>
    <w:rsid w:val="00E440B9"/>
    <w:rsid w:val="00E4419E"/>
    <w:rsid w:val="00E442DB"/>
    <w:rsid w:val="00E44347"/>
    <w:rsid w:val="00E4450B"/>
    <w:rsid w:val="00E445A4"/>
    <w:rsid w:val="00E44935"/>
    <w:rsid w:val="00E44A1A"/>
    <w:rsid w:val="00E44C13"/>
    <w:rsid w:val="00E44C55"/>
    <w:rsid w:val="00E44DB2"/>
    <w:rsid w:val="00E44F2B"/>
    <w:rsid w:val="00E4509A"/>
    <w:rsid w:val="00E45171"/>
    <w:rsid w:val="00E451CB"/>
    <w:rsid w:val="00E45253"/>
    <w:rsid w:val="00E4527E"/>
    <w:rsid w:val="00E45281"/>
    <w:rsid w:val="00E45295"/>
    <w:rsid w:val="00E456E9"/>
    <w:rsid w:val="00E45796"/>
    <w:rsid w:val="00E45A97"/>
    <w:rsid w:val="00E45C2C"/>
    <w:rsid w:val="00E45D4D"/>
    <w:rsid w:val="00E45D4F"/>
    <w:rsid w:val="00E45D6A"/>
    <w:rsid w:val="00E45D82"/>
    <w:rsid w:val="00E45EF8"/>
    <w:rsid w:val="00E460B7"/>
    <w:rsid w:val="00E46310"/>
    <w:rsid w:val="00E464C2"/>
    <w:rsid w:val="00E4697C"/>
    <w:rsid w:val="00E46A88"/>
    <w:rsid w:val="00E46AF5"/>
    <w:rsid w:val="00E4704D"/>
    <w:rsid w:val="00E470B0"/>
    <w:rsid w:val="00E470BC"/>
    <w:rsid w:val="00E47378"/>
    <w:rsid w:val="00E47458"/>
    <w:rsid w:val="00E479E3"/>
    <w:rsid w:val="00E47CA2"/>
    <w:rsid w:val="00E47DE7"/>
    <w:rsid w:val="00E47DF9"/>
    <w:rsid w:val="00E47E69"/>
    <w:rsid w:val="00E47E74"/>
    <w:rsid w:val="00E47F75"/>
    <w:rsid w:val="00E500DE"/>
    <w:rsid w:val="00E500E6"/>
    <w:rsid w:val="00E502A6"/>
    <w:rsid w:val="00E5074A"/>
    <w:rsid w:val="00E507C8"/>
    <w:rsid w:val="00E50848"/>
    <w:rsid w:val="00E50A2A"/>
    <w:rsid w:val="00E50D1B"/>
    <w:rsid w:val="00E50D2D"/>
    <w:rsid w:val="00E50DB6"/>
    <w:rsid w:val="00E50E5C"/>
    <w:rsid w:val="00E50F03"/>
    <w:rsid w:val="00E51042"/>
    <w:rsid w:val="00E51254"/>
    <w:rsid w:val="00E512C3"/>
    <w:rsid w:val="00E512CE"/>
    <w:rsid w:val="00E51424"/>
    <w:rsid w:val="00E51565"/>
    <w:rsid w:val="00E518A6"/>
    <w:rsid w:val="00E518FC"/>
    <w:rsid w:val="00E51C26"/>
    <w:rsid w:val="00E51FC6"/>
    <w:rsid w:val="00E5202B"/>
    <w:rsid w:val="00E52079"/>
    <w:rsid w:val="00E5216D"/>
    <w:rsid w:val="00E524F6"/>
    <w:rsid w:val="00E525F9"/>
    <w:rsid w:val="00E528B8"/>
    <w:rsid w:val="00E528C9"/>
    <w:rsid w:val="00E52947"/>
    <w:rsid w:val="00E5298A"/>
    <w:rsid w:val="00E52996"/>
    <w:rsid w:val="00E52B48"/>
    <w:rsid w:val="00E52BD0"/>
    <w:rsid w:val="00E52D6A"/>
    <w:rsid w:val="00E52E0B"/>
    <w:rsid w:val="00E52FBB"/>
    <w:rsid w:val="00E53163"/>
    <w:rsid w:val="00E533D4"/>
    <w:rsid w:val="00E53711"/>
    <w:rsid w:val="00E53CC2"/>
    <w:rsid w:val="00E53F9B"/>
    <w:rsid w:val="00E53FB8"/>
    <w:rsid w:val="00E53FC4"/>
    <w:rsid w:val="00E5409F"/>
    <w:rsid w:val="00E5417F"/>
    <w:rsid w:val="00E5449B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CC"/>
    <w:rsid w:val="00E555B9"/>
    <w:rsid w:val="00E55682"/>
    <w:rsid w:val="00E55978"/>
    <w:rsid w:val="00E55AE3"/>
    <w:rsid w:val="00E55AE9"/>
    <w:rsid w:val="00E55B81"/>
    <w:rsid w:val="00E55CEB"/>
    <w:rsid w:val="00E560B8"/>
    <w:rsid w:val="00E5617B"/>
    <w:rsid w:val="00E5628E"/>
    <w:rsid w:val="00E562D2"/>
    <w:rsid w:val="00E56427"/>
    <w:rsid w:val="00E56509"/>
    <w:rsid w:val="00E56AB6"/>
    <w:rsid w:val="00E56B7A"/>
    <w:rsid w:val="00E56CDF"/>
    <w:rsid w:val="00E56DD0"/>
    <w:rsid w:val="00E57081"/>
    <w:rsid w:val="00E570D5"/>
    <w:rsid w:val="00E5712A"/>
    <w:rsid w:val="00E5720C"/>
    <w:rsid w:val="00E573D9"/>
    <w:rsid w:val="00E5760B"/>
    <w:rsid w:val="00E576E8"/>
    <w:rsid w:val="00E57733"/>
    <w:rsid w:val="00E5787C"/>
    <w:rsid w:val="00E579F5"/>
    <w:rsid w:val="00E579F6"/>
    <w:rsid w:val="00E57A20"/>
    <w:rsid w:val="00E57BD1"/>
    <w:rsid w:val="00E57C23"/>
    <w:rsid w:val="00E57CDF"/>
    <w:rsid w:val="00E57EFC"/>
    <w:rsid w:val="00E60929"/>
    <w:rsid w:val="00E60990"/>
    <w:rsid w:val="00E609B5"/>
    <w:rsid w:val="00E60A8F"/>
    <w:rsid w:val="00E60AD3"/>
    <w:rsid w:val="00E60DC6"/>
    <w:rsid w:val="00E60DDB"/>
    <w:rsid w:val="00E60E27"/>
    <w:rsid w:val="00E6102B"/>
    <w:rsid w:val="00E611EA"/>
    <w:rsid w:val="00E613BE"/>
    <w:rsid w:val="00E6141C"/>
    <w:rsid w:val="00E61612"/>
    <w:rsid w:val="00E619F9"/>
    <w:rsid w:val="00E61C7B"/>
    <w:rsid w:val="00E61E3F"/>
    <w:rsid w:val="00E6226A"/>
    <w:rsid w:val="00E6230E"/>
    <w:rsid w:val="00E6239F"/>
    <w:rsid w:val="00E623B7"/>
    <w:rsid w:val="00E62446"/>
    <w:rsid w:val="00E625B9"/>
    <w:rsid w:val="00E62614"/>
    <w:rsid w:val="00E62624"/>
    <w:rsid w:val="00E626A1"/>
    <w:rsid w:val="00E62996"/>
    <w:rsid w:val="00E62B7D"/>
    <w:rsid w:val="00E630D6"/>
    <w:rsid w:val="00E6351F"/>
    <w:rsid w:val="00E635A3"/>
    <w:rsid w:val="00E63F04"/>
    <w:rsid w:val="00E6422F"/>
    <w:rsid w:val="00E6437A"/>
    <w:rsid w:val="00E64602"/>
    <w:rsid w:val="00E646F9"/>
    <w:rsid w:val="00E647C3"/>
    <w:rsid w:val="00E648B5"/>
    <w:rsid w:val="00E648BC"/>
    <w:rsid w:val="00E64ABC"/>
    <w:rsid w:val="00E64B70"/>
    <w:rsid w:val="00E64CCE"/>
    <w:rsid w:val="00E64D30"/>
    <w:rsid w:val="00E64EDE"/>
    <w:rsid w:val="00E65156"/>
    <w:rsid w:val="00E65407"/>
    <w:rsid w:val="00E65535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2A0"/>
    <w:rsid w:val="00E6639F"/>
    <w:rsid w:val="00E663C6"/>
    <w:rsid w:val="00E663D0"/>
    <w:rsid w:val="00E66EAC"/>
    <w:rsid w:val="00E66F35"/>
    <w:rsid w:val="00E67026"/>
    <w:rsid w:val="00E67206"/>
    <w:rsid w:val="00E6746B"/>
    <w:rsid w:val="00E675F5"/>
    <w:rsid w:val="00E6763B"/>
    <w:rsid w:val="00E679F1"/>
    <w:rsid w:val="00E67A76"/>
    <w:rsid w:val="00E67BEE"/>
    <w:rsid w:val="00E67BEF"/>
    <w:rsid w:val="00E67D63"/>
    <w:rsid w:val="00E67EA7"/>
    <w:rsid w:val="00E700EC"/>
    <w:rsid w:val="00E70253"/>
    <w:rsid w:val="00E7048C"/>
    <w:rsid w:val="00E70664"/>
    <w:rsid w:val="00E70792"/>
    <w:rsid w:val="00E7092A"/>
    <w:rsid w:val="00E709C4"/>
    <w:rsid w:val="00E70F99"/>
    <w:rsid w:val="00E71798"/>
    <w:rsid w:val="00E717D2"/>
    <w:rsid w:val="00E717D7"/>
    <w:rsid w:val="00E7186D"/>
    <w:rsid w:val="00E7194A"/>
    <w:rsid w:val="00E71A7A"/>
    <w:rsid w:val="00E71BA9"/>
    <w:rsid w:val="00E71C50"/>
    <w:rsid w:val="00E71D77"/>
    <w:rsid w:val="00E720FD"/>
    <w:rsid w:val="00E724CD"/>
    <w:rsid w:val="00E7258F"/>
    <w:rsid w:val="00E726DD"/>
    <w:rsid w:val="00E727DF"/>
    <w:rsid w:val="00E72911"/>
    <w:rsid w:val="00E72B43"/>
    <w:rsid w:val="00E72D5A"/>
    <w:rsid w:val="00E72D81"/>
    <w:rsid w:val="00E72D8E"/>
    <w:rsid w:val="00E73150"/>
    <w:rsid w:val="00E73417"/>
    <w:rsid w:val="00E73486"/>
    <w:rsid w:val="00E7351E"/>
    <w:rsid w:val="00E7355D"/>
    <w:rsid w:val="00E73654"/>
    <w:rsid w:val="00E73779"/>
    <w:rsid w:val="00E737BD"/>
    <w:rsid w:val="00E73AED"/>
    <w:rsid w:val="00E73B9D"/>
    <w:rsid w:val="00E73C6C"/>
    <w:rsid w:val="00E73C8E"/>
    <w:rsid w:val="00E73D3D"/>
    <w:rsid w:val="00E73D66"/>
    <w:rsid w:val="00E73EBE"/>
    <w:rsid w:val="00E74014"/>
    <w:rsid w:val="00E740B2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551"/>
    <w:rsid w:val="00E7569F"/>
    <w:rsid w:val="00E75CA5"/>
    <w:rsid w:val="00E75D7E"/>
    <w:rsid w:val="00E76195"/>
    <w:rsid w:val="00E7628A"/>
    <w:rsid w:val="00E76577"/>
    <w:rsid w:val="00E766B5"/>
    <w:rsid w:val="00E766B7"/>
    <w:rsid w:val="00E7678F"/>
    <w:rsid w:val="00E76959"/>
    <w:rsid w:val="00E76A98"/>
    <w:rsid w:val="00E76B42"/>
    <w:rsid w:val="00E76C11"/>
    <w:rsid w:val="00E76FF4"/>
    <w:rsid w:val="00E7713A"/>
    <w:rsid w:val="00E77235"/>
    <w:rsid w:val="00E77330"/>
    <w:rsid w:val="00E77381"/>
    <w:rsid w:val="00E774C8"/>
    <w:rsid w:val="00E7752A"/>
    <w:rsid w:val="00E77873"/>
    <w:rsid w:val="00E779BC"/>
    <w:rsid w:val="00E779D7"/>
    <w:rsid w:val="00E779FC"/>
    <w:rsid w:val="00E77AFA"/>
    <w:rsid w:val="00E77B61"/>
    <w:rsid w:val="00E80045"/>
    <w:rsid w:val="00E804C8"/>
    <w:rsid w:val="00E805B0"/>
    <w:rsid w:val="00E806DE"/>
    <w:rsid w:val="00E80AF0"/>
    <w:rsid w:val="00E80BB9"/>
    <w:rsid w:val="00E80C0A"/>
    <w:rsid w:val="00E80C3B"/>
    <w:rsid w:val="00E80D31"/>
    <w:rsid w:val="00E80D88"/>
    <w:rsid w:val="00E80DF5"/>
    <w:rsid w:val="00E80E59"/>
    <w:rsid w:val="00E80F96"/>
    <w:rsid w:val="00E8111D"/>
    <w:rsid w:val="00E811A2"/>
    <w:rsid w:val="00E811B7"/>
    <w:rsid w:val="00E8122B"/>
    <w:rsid w:val="00E812AA"/>
    <w:rsid w:val="00E812C9"/>
    <w:rsid w:val="00E81476"/>
    <w:rsid w:val="00E8152E"/>
    <w:rsid w:val="00E815E4"/>
    <w:rsid w:val="00E816DC"/>
    <w:rsid w:val="00E81966"/>
    <w:rsid w:val="00E81EE5"/>
    <w:rsid w:val="00E81F4A"/>
    <w:rsid w:val="00E82280"/>
    <w:rsid w:val="00E82282"/>
    <w:rsid w:val="00E822DE"/>
    <w:rsid w:val="00E82413"/>
    <w:rsid w:val="00E82464"/>
    <w:rsid w:val="00E824B6"/>
    <w:rsid w:val="00E82587"/>
    <w:rsid w:val="00E825D6"/>
    <w:rsid w:val="00E82783"/>
    <w:rsid w:val="00E828C1"/>
    <w:rsid w:val="00E8291E"/>
    <w:rsid w:val="00E82C74"/>
    <w:rsid w:val="00E82D82"/>
    <w:rsid w:val="00E82DDD"/>
    <w:rsid w:val="00E82F61"/>
    <w:rsid w:val="00E82FAF"/>
    <w:rsid w:val="00E83480"/>
    <w:rsid w:val="00E836D4"/>
    <w:rsid w:val="00E83802"/>
    <w:rsid w:val="00E83A38"/>
    <w:rsid w:val="00E83B1F"/>
    <w:rsid w:val="00E83E5E"/>
    <w:rsid w:val="00E83EEC"/>
    <w:rsid w:val="00E83FC8"/>
    <w:rsid w:val="00E84094"/>
    <w:rsid w:val="00E840C5"/>
    <w:rsid w:val="00E8415E"/>
    <w:rsid w:val="00E8423C"/>
    <w:rsid w:val="00E848F1"/>
    <w:rsid w:val="00E84914"/>
    <w:rsid w:val="00E84C44"/>
    <w:rsid w:val="00E84CED"/>
    <w:rsid w:val="00E84D28"/>
    <w:rsid w:val="00E84DCA"/>
    <w:rsid w:val="00E84F07"/>
    <w:rsid w:val="00E84FFE"/>
    <w:rsid w:val="00E852F0"/>
    <w:rsid w:val="00E8535D"/>
    <w:rsid w:val="00E85370"/>
    <w:rsid w:val="00E85376"/>
    <w:rsid w:val="00E856A2"/>
    <w:rsid w:val="00E856A3"/>
    <w:rsid w:val="00E856C5"/>
    <w:rsid w:val="00E856C8"/>
    <w:rsid w:val="00E85855"/>
    <w:rsid w:val="00E85AEE"/>
    <w:rsid w:val="00E860D3"/>
    <w:rsid w:val="00E86109"/>
    <w:rsid w:val="00E86254"/>
    <w:rsid w:val="00E8632D"/>
    <w:rsid w:val="00E8634E"/>
    <w:rsid w:val="00E86369"/>
    <w:rsid w:val="00E8640D"/>
    <w:rsid w:val="00E8652A"/>
    <w:rsid w:val="00E865CF"/>
    <w:rsid w:val="00E86620"/>
    <w:rsid w:val="00E866EA"/>
    <w:rsid w:val="00E86757"/>
    <w:rsid w:val="00E868B3"/>
    <w:rsid w:val="00E869E9"/>
    <w:rsid w:val="00E86D6B"/>
    <w:rsid w:val="00E86DBD"/>
    <w:rsid w:val="00E8700A"/>
    <w:rsid w:val="00E8718F"/>
    <w:rsid w:val="00E87260"/>
    <w:rsid w:val="00E87356"/>
    <w:rsid w:val="00E87404"/>
    <w:rsid w:val="00E876A1"/>
    <w:rsid w:val="00E879E3"/>
    <w:rsid w:val="00E87A28"/>
    <w:rsid w:val="00E9007C"/>
    <w:rsid w:val="00E904CF"/>
    <w:rsid w:val="00E90526"/>
    <w:rsid w:val="00E90E37"/>
    <w:rsid w:val="00E914EE"/>
    <w:rsid w:val="00E9159C"/>
    <w:rsid w:val="00E91651"/>
    <w:rsid w:val="00E917D3"/>
    <w:rsid w:val="00E91857"/>
    <w:rsid w:val="00E919AA"/>
    <w:rsid w:val="00E91AE2"/>
    <w:rsid w:val="00E91CAD"/>
    <w:rsid w:val="00E91CB0"/>
    <w:rsid w:val="00E91D6F"/>
    <w:rsid w:val="00E91F34"/>
    <w:rsid w:val="00E92049"/>
    <w:rsid w:val="00E9211A"/>
    <w:rsid w:val="00E92240"/>
    <w:rsid w:val="00E9237E"/>
    <w:rsid w:val="00E92406"/>
    <w:rsid w:val="00E92678"/>
    <w:rsid w:val="00E927B8"/>
    <w:rsid w:val="00E92830"/>
    <w:rsid w:val="00E928BB"/>
    <w:rsid w:val="00E92941"/>
    <w:rsid w:val="00E92C9D"/>
    <w:rsid w:val="00E92CF4"/>
    <w:rsid w:val="00E93301"/>
    <w:rsid w:val="00E933B4"/>
    <w:rsid w:val="00E9345F"/>
    <w:rsid w:val="00E934BD"/>
    <w:rsid w:val="00E9353F"/>
    <w:rsid w:val="00E93B84"/>
    <w:rsid w:val="00E93BB7"/>
    <w:rsid w:val="00E945E5"/>
    <w:rsid w:val="00E946A8"/>
    <w:rsid w:val="00E94874"/>
    <w:rsid w:val="00E94910"/>
    <w:rsid w:val="00E94D40"/>
    <w:rsid w:val="00E94D69"/>
    <w:rsid w:val="00E95097"/>
    <w:rsid w:val="00E952EC"/>
    <w:rsid w:val="00E95326"/>
    <w:rsid w:val="00E95358"/>
    <w:rsid w:val="00E953E9"/>
    <w:rsid w:val="00E95965"/>
    <w:rsid w:val="00E9599D"/>
    <w:rsid w:val="00E959CB"/>
    <w:rsid w:val="00E95F49"/>
    <w:rsid w:val="00E95F84"/>
    <w:rsid w:val="00E9602C"/>
    <w:rsid w:val="00E961B9"/>
    <w:rsid w:val="00E96255"/>
    <w:rsid w:val="00E96515"/>
    <w:rsid w:val="00E96778"/>
    <w:rsid w:val="00E969E1"/>
    <w:rsid w:val="00E96C94"/>
    <w:rsid w:val="00E97007"/>
    <w:rsid w:val="00E971D7"/>
    <w:rsid w:val="00E97BCF"/>
    <w:rsid w:val="00E97C55"/>
    <w:rsid w:val="00E97CCB"/>
    <w:rsid w:val="00E97CCD"/>
    <w:rsid w:val="00E97CE5"/>
    <w:rsid w:val="00E97E70"/>
    <w:rsid w:val="00E97F6D"/>
    <w:rsid w:val="00EA0034"/>
    <w:rsid w:val="00EA025C"/>
    <w:rsid w:val="00EA0419"/>
    <w:rsid w:val="00EA045F"/>
    <w:rsid w:val="00EA071A"/>
    <w:rsid w:val="00EA0C4C"/>
    <w:rsid w:val="00EA0C68"/>
    <w:rsid w:val="00EA0DD5"/>
    <w:rsid w:val="00EA1013"/>
    <w:rsid w:val="00EA104B"/>
    <w:rsid w:val="00EA1194"/>
    <w:rsid w:val="00EA174A"/>
    <w:rsid w:val="00EA197C"/>
    <w:rsid w:val="00EA1996"/>
    <w:rsid w:val="00EA1CF5"/>
    <w:rsid w:val="00EA1CFF"/>
    <w:rsid w:val="00EA1DC9"/>
    <w:rsid w:val="00EA1FBB"/>
    <w:rsid w:val="00EA2011"/>
    <w:rsid w:val="00EA206C"/>
    <w:rsid w:val="00EA24AF"/>
    <w:rsid w:val="00EA2681"/>
    <w:rsid w:val="00EA279D"/>
    <w:rsid w:val="00EA27D6"/>
    <w:rsid w:val="00EA29F8"/>
    <w:rsid w:val="00EA2F39"/>
    <w:rsid w:val="00EA3147"/>
    <w:rsid w:val="00EA32BD"/>
    <w:rsid w:val="00EA330B"/>
    <w:rsid w:val="00EA3423"/>
    <w:rsid w:val="00EA3443"/>
    <w:rsid w:val="00EA3445"/>
    <w:rsid w:val="00EA356E"/>
    <w:rsid w:val="00EA3672"/>
    <w:rsid w:val="00EA38D5"/>
    <w:rsid w:val="00EA3B75"/>
    <w:rsid w:val="00EA3CB5"/>
    <w:rsid w:val="00EA3D78"/>
    <w:rsid w:val="00EA4094"/>
    <w:rsid w:val="00EA411D"/>
    <w:rsid w:val="00EA427A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761"/>
    <w:rsid w:val="00EA592E"/>
    <w:rsid w:val="00EA59B5"/>
    <w:rsid w:val="00EA5E5E"/>
    <w:rsid w:val="00EA60B1"/>
    <w:rsid w:val="00EA63DF"/>
    <w:rsid w:val="00EA67F2"/>
    <w:rsid w:val="00EA69FB"/>
    <w:rsid w:val="00EA6AD7"/>
    <w:rsid w:val="00EA6B59"/>
    <w:rsid w:val="00EA6BF9"/>
    <w:rsid w:val="00EA6C6E"/>
    <w:rsid w:val="00EA7021"/>
    <w:rsid w:val="00EA7217"/>
    <w:rsid w:val="00EA7252"/>
    <w:rsid w:val="00EA7327"/>
    <w:rsid w:val="00EA7397"/>
    <w:rsid w:val="00EA7422"/>
    <w:rsid w:val="00EA74FA"/>
    <w:rsid w:val="00EA75BF"/>
    <w:rsid w:val="00EA76BA"/>
    <w:rsid w:val="00EA789E"/>
    <w:rsid w:val="00EA797C"/>
    <w:rsid w:val="00EA7D20"/>
    <w:rsid w:val="00EA7D6A"/>
    <w:rsid w:val="00EA7DAD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37C"/>
    <w:rsid w:val="00EB1462"/>
    <w:rsid w:val="00EB147C"/>
    <w:rsid w:val="00EB15A8"/>
    <w:rsid w:val="00EB1931"/>
    <w:rsid w:val="00EB195E"/>
    <w:rsid w:val="00EB1D62"/>
    <w:rsid w:val="00EB1F10"/>
    <w:rsid w:val="00EB2294"/>
    <w:rsid w:val="00EB23A6"/>
    <w:rsid w:val="00EB249E"/>
    <w:rsid w:val="00EB2AB1"/>
    <w:rsid w:val="00EB2AB5"/>
    <w:rsid w:val="00EB2C06"/>
    <w:rsid w:val="00EB2CB2"/>
    <w:rsid w:val="00EB2D1E"/>
    <w:rsid w:val="00EB2D2A"/>
    <w:rsid w:val="00EB2F70"/>
    <w:rsid w:val="00EB3083"/>
    <w:rsid w:val="00EB32A2"/>
    <w:rsid w:val="00EB3329"/>
    <w:rsid w:val="00EB38A0"/>
    <w:rsid w:val="00EB3989"/>
    <w:rsid w:val="00EB3A71"/>
    <w:rsid w:val="00EB3A8A"/>
    <w:rsid w:val="00EB3CD8"/>
    <w:rsid w:val="00EB3F48"/>
    <w:rsid w:val="00EB4011"/>
    <w:rsid w:val="00EB42FB"/>
    <w:rsid w:val="00EB4330"/>
    <w:rsid w:val="00EB43F9"/>
    <w:rsid w:val="00EB4AF1"/>
    <w:rsid w:val="00EB4C72"/>
    <w:rsid w:val="00EB4D12"/>
    <w:rsid w:val="00EB4F99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1AE"/>
    <w:rsid w:val="00EB6241"/>
    <w:rsid w:val="00EB6304"/>
    <w:rsid w:val="00EB642E"/>
    <w:rsid w:val="00EB647D"/>
    <w:rsid w:val="00EB6584"/>
    <w:rsid w:val="00EB664E"/>
    <w:rsid w:val="00EB66B8"/>
    <w:rsid w:val="00EB683E"/>
    <w:rsid w:val="00EB68EA"/>
    <w:rsid w:val="00EB6AD8"/>
    <w:rsid w:val="00EB6F63"/>
    <w:rsid w:val="00EB7052"/>
    <w:rsid w:val="00EB70C6"/>
    <w:rsid w:val="00EB7330"/>
    <w:rsid w:val="00EB7512"/>
    <w:rsid w:val="00EB7804"/>
    <w:rsid w:val="00EB7968"/>
    <w:rsid w:val="00EB7A5C"/>
    <w:rsid w:val="00EB7ABC"/>
    <w:rsid w:val="00EB7B0A"/>
    <w:rsid w:val="00EB7BFE"/>
    <w:rsid w:val="00EB7D24"/>
    <w:rsid w:val="00EB7E1C"/>
    <w:rsid w:val="00EB7F38"/>
    <w:rsid w:val="00EB7F5F"/>
    <w:rsid w:val="00EC016D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2B6C"/>
    <w:rsid w:val="00EC2C02"/>
    <w:rsid w:val="00EC3235"/>
    <w:rsid w:val="00EC3448"/>
    <w:rsid w:val="00EC35D6"/>
    <w:rsid w:val="00EC36E9"/>
    <w:rsid w:val="00EC3A4E"/>
    <w:rsid w:val="00EC3B71"/>
    <w:rsid w:val="00EC3BFE"/>
    <w:rsid w:val="00EC3CBD"/>
    <w:rsid w:val="00EC3D27"/>
    <w:rsid w:val="00EC3EE5"/>
    <w:rsid w:val="00EC3EEB"/>
    <w:rsid w:val="00EC3FD8"/>
    <w:rsid w:val="00EC400B"/>
    <w:rsid w:val="00EC4123"/>
    <w:rsid w:val="00EC41B5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4F4"/>
    <w:rsid w:val="00EC69D6"/>
    <w:rsid w:val="00EC6F87"/>
    <w:rsid w:val="00EC722A"/>
    <w:rsid w:val="00EC73B7"/>
    <w:rsid w:val="00EC76AA"/>
    <w:rsid w:val="00EC770F"/>
    <w:rsid w:val="00EC795A"/>
    <w:rsid w:val="00EC7976"/>
    <w:rsid w:val="00EC7A86"/>
    <w:rsid w:val="00EC7C12"/>
    <w:rsid w:val="00EC7CA2"/>
    <w:rsid w:val="00EC7CD2"/>
    <w:rsid w:val="00ED0259"/>
    <w:rsid w:val="00ED0283"/>
    <w:rsid w:val="00ED0412"/>
    <w:rsid w:val="00ED0539"/>
    <w:rsid w:val="00ED058A"/>
    <w:rsid w:val="00ED068D"/>
    <w:rsid w:val="00ED073D"/>
    <w:rsid w:val="00ED07A1"/>
    <w:rsid w:val="00ED07EA"/>
    <w:rsid w:val="00ED0CB8"/>
    <w:rsid w:val="00ED0F34"/>
    <w:rsid w:val="00ED14AE"/>
    <w:rsid w:val="00ED159A"/>
    <w:rsid w:val="00ED16C7"/>
    <w:rsid w:val="00ED1945"/>
    <w:rsid w:val="00ED197C"/>
    <w:rsid w:val="00ED1BB5"/>
    <w:rsid w:val="00ED1DBE"/>
    <w:rsid w:val="00ED1E39"/>
    <w:rsid w:val="00ED233D"/>
    <w:rsid w:val="00ED24E9"/>
    <w:rsid w:val="00ED2668"/>
    <w:rsid w:val="00ED2777"/>
    <w:rsid w:val="00ED27AE"/>
    <w:rsid w:val="00ED2A04"/>
    <w:rsid w:val="00ED2C12"/>
    <w:rsid w:val="00ED2C66"/>
    <w:rsid w:val="00ED3043"/>
    <w:rsid w:val="00ED30B2"/>
    <w:rsid w:val="00ED3271"/>
    <w:rsid w:val="00ED3342"/>
    <w:rsid w:val="00ED34FF"/>
    <w:rsid w:val="00ED361E"/>
    <w:rsid w:val="00ED366C"/>
    <w:rsid w:val="00ED3756"/>
    <w:rsid w:val="00ED378C"/>
    <w:rsid w:val="00ED38C4"/>
    <w:rsid w:val="00ED39FE"/>
    <w:rsid w:val="00ED3AEB"/>
    <w:rsid w:val="00ED3BF8"/>
    <w:rsid w:val="00ED3D0E"/>
    <w:rsid w:val="00ED3E27"/>
    <w:rsid w:val="00ED4118"/>
    <w:rsid w:val="00ED4170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4B66"/>
    <w:rsid w:val="00ED53B9"/>
    <w:rsid w:val="00ED5426"/>
    <w:rsid w:val="00ED55C0"/>
    <w:rsid w:val="00ED561F"/>
    <w:rsid w:val="00ED5866"/>
    <w:rsid w:val="00ED58EA"/>
    <w:rsid w:val="00ED59C6"/>
    <w:rsid w:val="00ED5C3F"/>
    <w:rsid w:val="00ED5CF8"/>
    <w:rsid w:val="00ED5D66"/>
    <w:rsid w:val="00ED5E00"/>
    <w:rsid w:val="00ED5FC9"/>
    <w:rsid w:val="00ED62E9"/>
    <w:rsid w:val="00ED63A5"/>
    <w:rsid w:val="00ED65C4"/>
    <w:rsid w:val="00ED6896"/>
    <w:rsid w:val="00ED68DE"/>
    <w:rsid w:val="00ED6AF2"/>
    <w:rsid w:val="00ED6BB9"/>
    <w:rsid w:val="00ED6C07"/>
    <w:rsid w:val="00ED6C9B"/>
    <w:rsid w:val="00ED6C9F"/>
    <w:rsid w:val="00ED71FB"/>
    <w:rsid w:val="00ED73F1"/>
    <w:rsid w:val="00ED73FD"/>
    <w:rsid w:val="00ED7520"/>
    <w:rsid w:val="00ED7543"/>
    <w:rsid w:val="00ED75B5"/>
    <w:rsid w:val="00ED77C9"/>
    <w:rsid w:val="00ED7A05"/>
    <w:rsid w:val="00ED7C6F"/>
    <w:rsid w:val="00ED7D01"/>
    <w:rsid w:val="00ED7ED6"/>
    <w:rsid w:val="00EE023B"/>
    <w:rsid w:val="00EE0286"/>
    <w:rsid w:val="00EE02A7"/>
    <w:rsid w:val="00EE039C"/>
    <w:rsid w:val="00EE049B"/>
    <w:rsid w:val="00EE06F7"/>
    <w:rsid w:val="00EE08F7"/>
    <w:rsid w:val="00EE09EB"/>
    <w:rsid w:val="00EE0DBE"/>
    <w:rsid w:val="00EE0E52"/>
    <w:rsid w:val="00EE0EC7"/>
    <w:rsid w:val="00EE1058"/>
    <w:rsid w:val="00EE10D0"/>
    <w:rsid w:val="00EE1463"/>
    <w:rsid w:val="00EE1517"/>
    <w:rsid w:val="00EE17CD"/>
    <w:rsid w:val="00EE19AF"/>
    <w:rsid w:val="00EE1AD4"/>
    <w:rsid w:val="00EE1C2E"/>
    <w:rsid w:val="00EE1DDF"/>
    <w:rsid w:val="00EE1E31"/>
    <w:rsid w:val="00EE2007"/>
    <w:rsid w:val="00EE203D"/>
    <w:rsid w:val="00EE20ED"/>
    <w:rsid w:val="00EE221F"/>
    <w:rsid w:val="00EE227D"/>
    <w:rsid w:val="00EE2344"/>
    <w:rsid w:val="00EE23D9"/>
    <w:rsid w:val="00EE2BE4"/>
    <w:rsid w:val="00EE2C7D"/>
    <w:rsid w:val="00EE2EA1"/>
    <w:rsid w:val="00EE31E7"/>
    <w:rsid w:val="00EE3355"/>
    <w:rsid w:val="00EE340F"/>
    <w:rsid w:val="00EE37C9"/>
    <w:rsid w:val="00EE3902"/>
    <w:rsid w:val="00EE3A32"/>
    <w:rsid w:val="00EE3B86"/>
    <w:rsid w:val="00EE3C01"/>
    <w:rsid w:val="00EE3CD2"/>
    <w:rsid w:val="00EE3DCA"/>
    <w:rsid w:val="00EE3DF3"/>
    <w:rsid w:val="00EE3EEB"/>
    <w:rsid w:val="00EE3FD6"/>
    <w:rsid w:val="00EE435B"/>
    <w:rsid w:val="00EE43CA"/>
    <w:rsid w:val="00EE43D0"/>
    <w:rsid w:val="00EE4483"/>
    <w:rsid w:val="00EE47D0"/>
    <w:rsid w:val="00EE4864"/>
    <w:rsid w:val="00EE49D7"/>
    <w:rsid w:val="00EE4A02"/>
    <w:rsid w:val="00EE4DB6"/>
    <w:rsid w:val="00EE4FC3"/>
    <w:rsid w:val="00EE53A6"/>
    <w:rsid w:val="00EE552F"/>
    <w:rsid w:val="00EE5582"/>
    <w:rsid w:val="00EE5729"/>
    <w:rsid w:val="00EE578D"/>
    <w:rsid w:val="00EE58E0"/>
    <w:rsid w:val="00EE5DEF"/>
    <w:rsid w:val="00EE5DF8"/>
    <w:rsid w:val="00EE5E38"/>
    <w:rsid w:val="00EE5FE1"/>
    <w:rsid w:val="00EE6149"/>
    <w:rsid w:val="00EE623C"/>
    <w:rsid w:val="00EE636F"/>
    <w:rsid w:val="00EE641A"/>
    <w:rsid w:val="00EE6C03"/>
    <w:rsid w:val="00EE6CAA"/>
    <w:rsid w:val="00EE718F"/>
    <w:rsid w:val="00EE735D"/>
    <w:rsid w:val="00EE742B"/>
    <w:rsid w:val="00EE7519"/>
    <w:rsid w:val="00EE759E"/>
    <w:rsid w:val="00EE784E"/>
    <w:rsid w:val="00EF016A"/>
    <w:rsid w:val="00EF0269"/>
    <w:rsid w:val="00EF0652"/>
    <w:rsid w:val="00EF0704"/>
    <w:rsid w:val="00EF0807"/>
    <w:rsid w:val="00EF0BEA"/>
    <w:rsid w:val="00EF0DC8"/>
    <w:rsid w:val="00EF0F37"/>
    <w:rsid w:val="00EF0F76"/>
    <w:rsid w:val="00EF1043"/>
    <w:rsid w:val="00EF111E"/>
    <w:rsid w:val="00EF11C4"/>
    <w:rsid w:val="00EF12D3"/>
    <w:rsid w:val="00EF1723"/>
    <w:rsid w:val="00EF17AC"/>
    <w:rsid w:val="00EF1923"/>
    <w:rsid w:val="00EF1AF6"/>
    <w:rsid w:val="00EF1BD9"/>
    <w:rsid w:val="00EF1E39"/>
    <w:rsid w:val="00EF2139"/>
    <w:rsid w:val="00EF2363"/>
    <w:rsid w:val="00EF2398"/>
    <w:rsid w:val="00EF2443"/>
    <w:rsid w:val="00EF27C9"/>
    <w:rsid w:val="00EF29DA"/>
    <w:rsid w:val="00EF2A06"/>
    <w:rsid w:val="00EF2AD3"/>
    <w:rsid w:val="00EF30B9"/>
    <w:rsid w:val="00EF3109"/>
    <w:rsid w:val="00EF32CB"/>
    <w:rsid w:val="00EF354A"/>
    <w:rsid w:val="00EF371B"/>
    <w:rsid w:val="00EF38E0"/>
    <w:rsid w:val="00EF3967"/>
    <w:rsid w:val="00EF3CE1"/>
    <w:rsid w:val="00EF3E2E"/>
    <w:rsid w:val="00EF3E58"/>
    <w:rsid w:val="00EF3F19"/>
    <w:rsid w:val="00EF4057"/>
    <w:rsid w:val="00EF41E6"/>
    <w:rsid w:val="00EF437E"/>
    <w:rsid w:val="00EF442A"/>
    <w:rsid w:val="00EF4539"/>
    <w:rsid w:val="00EF458D"/>
    <w:rsid w:val="00EF46CB"/>
    <w:rsid w:val="00EF47E6"/>
    <w:rsid w:val="00EF48DA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80"/>
    <w:rsid w:val="00EF51B8"/>
    <w:rsid w:val="00EF5548"/>
    <w:rsid w:val="00EF572D"/>
    <w:rsid w:val="00EF577F"/>
    <w:rsid w:val="00EF57CC"/>
    <w:rsid w:val="00EF58AA"/>
    <w:rsid w:val="00EF590E"/>
    <w:rsid w:val="00EF5AED"/>
    <w:rsid w:val="00EF5C5E"/>
    <w:rsid w:val="00EF5DED"/>
    <w:rsid w:val="00EF5E5E"/>
    <w:rsid w:val="00EF5EA6"/>
    <w:rsid w:val="00EF5F2B"/>
    <w:rsid w:val="00EF610D"/>
    <w:rsid w:val="00EF61E6"/>
    <w:rsid w:val="00EF6292"/>
    <w:rsid w:val="00EF6435"/>
    <w:rsid w:val="00EF647F"/>
    <w:rsid w:val="00EF64C8"/>
    <w:rsid w:val="00EF65E7"/>
    <w:rsid w:val="00EF677D"/>
    <w:rsid w:val="00EF6B08"/>
    <w:rsid w:val="00EF6B71"/>
    <w:rsid w:val="00EF6D38"/>
    <w:rsid w:val="00EF6E0E"/>
    <w:rsid w:val="00EF6EC4"/>
    <w:rsid w:val="00EF6FF6"/>
    <w:rsid w:val="00EF6FF7"/>
    <w:rsid w:val="00EF7009"/>
    <w:rsid w:val="00EF709A"/>
    <w:rsid w:val="00EF735C"/>
    <w:rsid w:val="00EF7573"/>
    <w:rsid w:val="00EF7625"/>
    <w:rsid w:val="00EF769C"/>
    <w:rsid w:val="00EF76D7"/>
    <w:rsid w:val="00EF77A1"/>
    <w:rsid w:val="00EF798A"/>
    <w:rsid w:val="00EF7D21"/>
    <w:rsid w:val="00EF7D98"/>
    <w:rsid w:val="00EF7DCC"/>
    <w:rsid w:val="00EF7DD9"/>
    <w:rsid w:val="00EF7E34"/>
    <w:rsid w:val="00F00044"/>
    <w:rsid w:val="00F00145"/>
    <w:rsid w:val="00F00461"/>
    <w:rsid w:val="00F00484"/>
    <w:rsid w:val="00F00536"/>
    <w:rsid w:val="00F00540"/>
    <w:rsid w:val="00F0070B"/>
    <w:rsid w:val="00F0093B"/>
    <w:rsid w:val="00F00A0F"/>
    <w:rsid w:val="00F00BB4"/>
    <w:rsid w:val="00F00C00"/>
    <w:rsid w:val="00F00C67"/>
    <w:rsid w:val="00F00D7B"/>
    <w:rsid w:val="00F00DDA"/>
    <w:rsid w:val="00F013A0"/>
    <w:rsid w:val="00F01546"/>
    <w:rsid w:val="00F016DB"/>
    <w:rsid w:val="00F017AF"/>
    <w:rsid w:val="00F01904"/>
    <w:rsid w:val="00F01A4C"/>
    <w:rsid w:val="00F01ABE"/>
    <w:rsid w:val="00F01C71"/>
    <w:rsid w:val="00F01C75"/>
    <w:rsid w:val="00F01D58"/>
    <w:rsid w:val="00F0202F"/>
    <w:rsid w:val="00F0224A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2E0B"/>
    <w:rsid w:val="00F0301A"/>
    <w:rsid w:val="00F030F8"/>
    <w:rsid w:val="00F0315C"/>
    <w:rsid w:val="00F03162"/>
    <w:rsid w:val="00F0319B"/>
    <w:rsid w:val="00F031A4"/>
    <w:rsid w:val="00F03296"/>
    <w:rsid w:val="00F03492"/>
    <w:rsid w:val="00F036D3"/>
    <w:rsid w:val="00F038E3"/>
    <w:rsid w:val="00F03AF2"/>
    <w:rsid w:val="00F03B82"/>
    <w:rsid w:val="00F03DBA"/>
    <w:rsid w:val="00F03EA2"/>
    <w:rsid w:val="00F03EB2"/>
    <w:rsid w:val="00F03EF9"/>
    <w:rsid w:val="00F04129"/>
    <w:rsid w:val="00F04388"/>
    <w:rsid w:val="00F044E8"/>
    <w:rsid w:val="00F046E3"/>
    <w:rsid w:val="00F04782"/>
    <w:rsid w:val="00F04841"/>
    <w:rsid w:val="00F04CC7"/>
    <w:rsid w:val="00F050AC"/>
    <w:rsid w:val="00F050D4"/>
    <w:rsid w:val="00F052D9"/>
    <w:rsid w:val="00F05733"/>
    <w:rsid w:val="00F05DF0"/>
    <w:rsid w:val="00F05ECD"/>
    <w:rsid w:val="00F05F99"/>
    <w:rsid w:val="00F06008"/>
    <w:rsid w:val="00F060CB"/>
    <w:rsid w:val="00F06183"/>
    <w:rsid w:val="00F061A9"/>
    <w:rsid w:val="00F06279"/>
    <w:rsid w:val="00F0661F"/>
    <w:rsid w:val="00F067AB"/>
    <w:rsid w:val="00F067C7"/>
    <w:rsid w:val="00F069AC"/>
    <w:rsid w:val="00F06BB4"/>
    <w:rsid w:val="00F06CFF"/>
    <w:rsid w:val="00F06D44"/>
    <w:rsid w:val="00F06DAB"/>
    <w:rsid w:val="00F06F66"/>
    <w:rsid w:val="00F06FCC"/>
    <w:rsid w:val="00F071B2"/>
    <w:rsid w:val="00F071E8"/>
    <w:rsid w:val="00F074DB"/>
    <w:rsid w:val="00F0772C"/>
    <w:rsid w:val="00F077AA"/>
    <w:rsid w:val="00F078F0"/>
    <w:rsid w:val="00F07CEC"/>
    <w:rsid w:val="00F07D0E"/>
    <w:rsid w:val="00F07F05"/>
    <w:rsid w:val="00F07FA1"/>
    <w:rsid w:val="00F07FEF"/>
    <w:rsid w:val="00F101A4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69E"/>
    <w:rsid w:val="00F11714"/>
    <w:rsid w:val="00F117F8"/>
    <w:rsid w:val="00F11955"/>
    <w:rsid w:val="00F119BF"/>
    <w:rsid w:val="00F119F8"/>
    <w:rsid w:val="00F11DE1"/>
    <w:rsid w:val="00F11FB8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06E"/>
    <w:rsid w:val="00F13269"/>
    <w:rsid w:val="00F1326F"/>
    <w:rsid w:val="00F133B6"/>
    <w:rsid w:val="00F13610"/>
    <w:rsid w:val="00F13691"/>
    <w:rsid w:val="00F137D0"/>
    <w:rsid w:val="00F13B01"/>
    <w:rsid w:val="00F13C1A"/>
    <w:rsid w:val="00F13D6A"/>
    <w:rsid w:val="00F13FBE"/>
    <w:rsid w:val="00F1414E"/>
    <w:rsid w:val="00F141F3"/>
    <w:rsid w:val="00F1437D"/>
    <w:rsid w:val="00F143DE"/>
    <w:rsid w:val="00F144A0"/>
    <w:rsid w:val="00F144D9"/>
    <w:rsid w:val="00F1457D"/>
    <w:rsid w:val="00F146B4"/>
    <w:rsid w:val="00F149AC"/>
    <w:rsid w:val="00F14BBF"/>
    <w:rsid w:val="00F14C30"/>
    <w:rsid w:val="00F14D5D"/>
    <w:rsid w:val="00F14DB1"/>
    <w:rsid w:val="00F14E8C"/>
    <w:rsid w:val="00F15122"/>
    <w:rsid w:val="00F15199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CCE"/>
    <w:rsid w:val="00F1710B"/>
    <w:rsid w:val="00F175B2"/>
    <w:rsid w:val="00F17757"/>
    <w:rsid w:val="00F177B7"/>
    <w:rsid w:val="00F179B7"/>
    <w:rsid w:val="00F17A3F"/>
    <w:rsid w:val="00F17A45"/>
    <w:rsid w:val="00F17CF5"/>
    <w:rsid w:val="00F17D0A"/>
    <w:rsid w:val="00F17F8B"/>
    <w:rsid w:val="00F200FB"/>
    <w:rsid w:val="00F202AA"/>
    <w:rsid w:val="00F206A4"/>
    <w:rsid w:val="00F208CE"/>
    <w:rsid w:val="00F20B0B"/>
    <w:rsid w:val="00F20B14"/>
    <w:rsid w:val="00F20C25"/>
    <w:rsid w:val="00F20EE0"/>
    <w:rsid w:val="00F211F9"/>
    <w:rsid w:val="00F215D2"/>
    <w:rsid w:val="00F21AFD"/>
    <w:rsid w:val="00F21BB9"/>
    <w:rsid w:val="00F21DC6"/>
    <w:rsid w:val="00F21F38"/>
    <w:rsid w:val="00F21FE6"/>
    <w:rsid w:val="00F225E6"/>
    <w:rsid w:val="00F226BD"/>
    <w:rsid w:val="00F2287F"/>
    <w:rsid w:val="00F22B65"/>
    <w:rsid w:val="00F22C25"/>
    <w:rsid w:val="00F22CDD"/>
    <w:rsid w:val="00F23195"/>
    <w:rsid w:val="00F231F1"/>
    <w:rsid w:val="00F231FD"/>
    <w:rsid w:val="00F2327A"/>
    <w:rsid w:val="00F2333E"/>
    <w:rsid w:val="00F234AA"/>
    <w:rsid w:val="00F234F8"/>
    <w:rsid w:val="00F23511"/>
    <w:rsid w:val="00F2354A"/>
    <w:rsid w:val="00F235EF"/>
    <w:rsid w:val="00F239CD"/>
    <w:rsid w:val="00F23C15"/>
    <w:rsid w:val="00F23C98"/>
    <w:rsid w:val="00F23FF1"/>
    <w:rsid w:val="00F2408D"/>
    <w:rsid w:val="00F24837"/>
    <w:rsid w:val="00F24934"/>
    <w:rsid w:val="00F24ABB"/>
    <w:rsid w:val="00F24AF1"/>
    <w:rsid w:val="00F24BA2"/>
    <w:rsid w:val="00F24BD3"/>
    <w:rsid w:val="00F24CF4"/>
    <w:rsid w:val="00F24E17"/>
    <w:rsid w:val="00F24EAF"/>
    <w:rsid w:val="00F25616"/>
    <w:rsid w:val="00F257FC"/>
    <w:rsid w:val="00F25A84"/>
    <w:rsid w:val="00F25AE6"/>
    <w:rsid w:val="00F25E5E"/>
    <w:rsid w:val="00F25FBA"/>
    <w:rsid w:val="00F25FCB"/>
    <w:rsid w:val="00F26077"/>
    <w:rsid w:val="00F2628F"/>
    <w:rsid w:val="00F262C4"/>
    <w:rsid w:val="00F266C6"/>
    <w:rsid w:val="00F266E8"/>
    <w:rsid w:val="00F26946"/>
    <w:rsid w:val="00F2694F"/>
    <w:rsid w:val="00F26977"/>
    <w:rsid w:val="00F269F7"/>
    <w:rsid w:val="00F26AC5"/>
    <w:rsid w:val="00F26EC0"/>
    <w:rsid w:val="00F26EC8"/>
    <w:rsid w:val="00F270CA"/>
    <w:rsid w:val="00F2729C"/>
    <w:rsid w:val="00F27306"/>
    <w:rsid w:val="00F27580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5FE"/>
    <w:rsid w:val="00F30747"/>
    <w:rsid w:val="00F30B6B"/>
    <w:rsid w:val="00F30C32"/>
    <w:rsid w:val="00F30E61"/>
    <w:rsid w:val="00F30EE9"/>
    <w:rsid w:val="00F30FB5"/>
    <w:rsid w:val="00F3107E"/>
    <w:rsid w:val="00F310D3"/>
    <w:rsid w:val="00F3112C"/>
    <w:rsid w:val="00F31236"/>
    <w:rsid w:val="00F3141D"/>
    <w:rsid w:val="00F314A0"/>
    <w:rsid w:val="00F3158C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CA3"/>
    <w:rsid w:val="00F32E25"/>
    <w:rsid w:val="00F32F11"/>
    <w:rsid w:val="00F33167"/>
    <w:rsid w:val="00F332FB"/>
    <w:rsid w:val="00F333E6"/>
    <w:rsid w:val="00F337EC"/>
    <w:rsid w:val="00F3380C"/>
    <w:rsid w:val="00F339C1"/>
    <w:rsid w:val="00F33A0E"/>
    <w:rsid w:val="00F33A5D"/>
    <w:rsid w:val="00F33AA7"/>
    <w:rsid w:val="00F33BA4"/>
    <w:rsid w:val="00F33C0E"/>
    <w:rsid w:val="00F34472"/>
    <w:rsid w:val="00F34531"/>
    <w:rsid w:val="00F345B2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977"/>
    <w:rsid w:val="00F359D6"/>
    <w:rsid w:val="00F35BA7"/>
    <w:rsid w:val="00F35BAD"/>
    <w:rsid w:val="00F35BEB"/>
    <w:rsid w:val="00F35ED6"/>
    <w:rsid w:val="00F35FA4"/>
    <w:rsid w:val="00F36068"/>
    <w:rsid w:val="00F36448"/>
    <w:rsid w:val="00F36467"/>
    <w:rsid w:val="00F364F4"/>
    <w:rsid w:val="00F36684"/>
    <w:rsid w:val="00F367EF"/>
    <w:rsid w:val="00F36818"/>
    <w:rsid w:val="00F3681C"/>
    <w:rsid w:val="00F36889"/>
    <w:rsid w:val="00F36957"/>
    <w:rsid w:val="00F36A26"/>
    <w:rsid w:val="00F36A8D"/>
    <w:rsid w:val="00F36B6F"/>
    <w:rsid w:val="00F36B77"/>
    <w:rsid w:val="00F37259"/>
    <w:rsid w:val="00F3725D"/>
    <w:rsid w:val="00F373F6"/>
    <w:rsid w:val="00F37458"/>
    <w:rsid w:val="00F3759A"/>
    <w:rsid w:val="00F376B3"/>
    <w:rsid w:val="00F377B4"/>
    <w:rsid w:val="00F37B4F"/>
    <w:rsid w:val="00F37CE4"/>
    <w:rsid w:val="00F4008B"/>
    <w:rsid w:val="00F408B1"/>
    <w:rsid w:val="00F408E4"/>
    <w:rsid w:val="00F40A8F"/>
    <w:rsid w:val="00F40A90"/>
    <w:rsid w:val="00F40B5B"/>
    <w:rsid w:val="00F40B61"/>
    <w:rsid w:val="00F40DD7"/>
    <w:rsid w:val="00F40F75"/>
    <w:rsid w:val="00F41492"/>
    <w:rsid w:val="00F415BF"/>
    <w:rsid w:val="00F416D3"/>
    <w:rsid w:val="00F41773"/>
    <w:rsid w:val="00F41847"/>
    <w:rsid w:val="00F41869"/>
    <w:rsid w:val="00F418B0"/>
    <w:rsid w:val="00F41944"/>
    <w:rsid w:val="00F41BD2"/>
    <w:rsid w:val="00F41BE5"/>
    <w:rsid w:val="00F41C65"/>
    <w:rsid w:val="00F41D09"/>
    <w:rsid w:val="00F4217A"/>
    <w:rsid w:val="00F4217D"/>
    <w:rsid w:val="00F42274"/>
    <w:rsid w:val="00F4233F"/>
    <w:rsid w:val="00F423AF"/>
    <w:rsid w:val="00F4242D"/>
    <w:rsid w:val="00F42692"/>
    <w:rsid w:val="00F4282C"/>
    <w:rsid w:val="00F4294C"/>
    <w:rsid w:val="00F42BC2"/>
    <w:rsid w:val="00F42DBC"/>
    <w:rsid w:val="00F42FDD"/>
    <w:rsid w:val="00F4329A"/>
    <w:rsid w:val="00F4330F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3E5"/>
    <w:rsid w:val="00F44752"/>
    <w:rsid w:val="00F448BF"/>
    <w:rsid w:val="00F44972"/>
    <w:rsid w:val="00F44A40"/>
    <w:rsid w:val="00F44B86"/>
    <w:rsid w:val="00F44DB6"/>
    <w:rsid w:val="00F44F1A"/>
    <w:rsid w:val="00F45190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4C7"/>
    <w:rsid w:val="00F47696"/>
    <w:rsid w:val="00F4778B"/>
    <w:rsid w:val="00F47801"/>
    <w:rsid w:val="00F47810"/>
    <w:rsid w:val="00F47840"/>
    <w:rsid w:val="00F47B08"/>
    <w:rsid w:val="00F47D9B"/>
    <w:rsid w:val="00F50020"/>
    <w:rsid w:val="00F50215"/>
    <w:rsid w:val="00F50351"/>
    <w:rsid w:val="00F50368"/>
    <w:rsid w:val="00F50468"/>
    <w:rsid w:val="00F504A4"/>
    <w:rsid w:val="00F5066F"/>
    <w:rsid w:val="00F50671"/>
    <w:rsid w:val="00F506F5"/>
    <w:rsid w:val="00F507E7"/>
    <w:rsid w:val="00F507FA"/>
    <w:rsid w:val="00F50886"/>
    <w:rsid w:val="00F5095B"/>
    <w:rsid w:val="00F509B8"/>
    <w:rsid w:val="00F50D64"/>
    <w:rsid w:val="00F510F9"/>
    <w:rsid w:val="00F51107"/>
    <w:rsid w:val="00F5111F"/>
    <w:rsid w:val="00F5115E"/>
    <w:rsid w:val="00F5117A"/>
    <w:rsid w:val="00F511CF"/>
    <w:rsid w:val="00F512BA"/>
    <w:rsid w:val="00F513D0"/>
    <w:rsid w:val="00F5142B"/>
    <w:rsid w:val="00F51673"/>
    <w:rsid w:val="00F51926"/>
    <w:rsid w:val="00F51B9A"/>
    <w:rsid w:val="00F51CCD"/>
    <w:rsid w:val="00F51D7E"/>
    <w:rsid w:val="00F51D9A"/>
    <w:rsid w:val="00F51E9D"/>
    <w:rsid w:val="00F5206F"/>
    <w:rsid w:val="00F520FD"/>
    <w:rsid w:val="00F5214D"/>
    <w:rsid w:val="00F52333"/>
    <w:rsid w:val="00F52490"/>
    <w:rsid w:val="00F52592"/>
    <w:rsid w:val="00F5261A"/>
    <w:rsid w:val="00F529DC"/>
    <w:rsid w:val="00F52CA1"/>
    <w:rsid w:val="00F53121"/>
    <w:rsid w:val="00F53145"/>
    <w:rsid w:val="00F531F5"/>
    <w:rsid w:val="00F5322B"/>
    <w:rsid w:val="00F532CF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16"/>
    <w:rsid w:val="00F543E9"/>
    <w:rsid w:val="00F54785"/>
    <w:rsid w:val="00F5480B"/>
    <w:rsid w:val="00F54878"/>
    <w:rsid w:val="00F54C0A"/>
    <w:rsid w:val="00F54D18"/>
    <w:rsid w:val="00F54F90"/>
    <w:rsid w:val="00F5512E"/>
    <w:rsid w:val="00F55173"/>
    <w:rsid w:val="00F552C6"/>
    <w:rsid w:val="00F55395"/>
    <w:rsid w:val="00F55407"/>
    <w:rsid w:val="00F5544D"/>
    <w:rsid w:val="00F55BDE"/>
    <w:rsid w:val="00F55EF3"/>
    <w:rsid w:val="00F55FF4"/>
    <w:rsid w:val="00F5605F"/>
    <w:rsid w:val="00F56160"/>
    <w:rsid w:val="00F561E0"/>
    <w:rsid w:val="00F56383"/>
    <w:rsid w:val="00F56507"/>
    <w:rsid w:val="00F565B4"/>
    <w:rsid w:val="00F5663D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ADD"/>
    <w:rsid w:val="00F57C52"/>
    <w:rsid w:val="00F57D4E"/>
    <w:rsid w:val="00F57EFF"/>
    <w:rsid w:val="00F6004F"/>
    <w:rsid w:val="00F60306"/>
    <w:rsid w:val="00F605DB"/>
    <w:rsid w:val="00F60638"/>
    <w:rsid w:val="00F6066D"/>
    <w:rsid w:val="00F6083E"/>
    <w:rsid w:val="00F6087D"/>
    <w:rsid w:val="00F608C5"/>
    <w:rsid w:val="00F60D47"/>
    <w:rsid w:val="00F60E39"/>
    <w:rsid w:val="00F6121F"/>
    <w:rsid w:val="00F61267"/>
    <w:rsid w:val="00F61481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433"/>
    <w:rsid w:val="00F627D4"/>
    <w:rsid w:val="00F62B46"/>
    <w:rsid w:val="00F62B87"/>
    <w:rsid w:val="00F62E05"/>
    <w:rsid w:val="00F630DE"/>
    <w:rsid w:val="00F63919"/>
    <w:rsid w:val="00F63A31"/>
    <w:rsid w:val="00F63D90"/>
    <w:rsid w:val="00F63DCC"/>
    <w:rsid w:val="00F63F33"/>
    <w:rsid w:val="00F6423F"/>
    <w:rsid w:val="00F64401"/>
    <w:rsid w:val="00F64B65"/>
    <w:rsid w:val="00F64C0C"/>
    <w:rsid w:val="00F64C0F"/>
    <w:rsid w:val="00F64C21"/>
    <w:rsid w:val="00F64CCA"/>
    <w:rsid w:val="00F64D16"/>
    <w:rsid w:val="00F64D7D"/>
    <w:rsid w:val="00F64DA9"/>
    <w:rsid w:val="00F64F05"/>
    <w:rsid w:val="00F6501B"/>
    <w:rsid w:val="00F6507E"/>
    <w:rsid w:val="00F650F8"/>
    <w:rsid w:val="00F6510E"/>
    <w:rsid w:val="00F65568"/>
    <w:rsid w:val="00F656C9"/>
    <w:rsid w:val="00F65743"/>
    <w:rsid w:val="00F65A24"/>
    <w:rsid w:val="00F65B00"/>
    <w:rsid w:val="00F65B08"/>
    <w:rsid w:val="00F65BF7"/>
    <w:rsid w:val="00F65F44"/>
    <w:rsid w:val="00F65F91"/>
    <w:rsid w:val="00F6606A"/>
    <w:rsid w:val="00F66103"/>
    <w:rsid w:val="00F661CA"/>
    <w:rsid w:val="00F66427"/>
    <w:rsid w:val="00F6644C"/>
    <w:rsid w:val="00F6666A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1E"/>
    <w:rsid w:val="00F67BFB"/>
    <w:rsid w:val="00F67D55"/>
    <w:rsid w:val="00F67E7A"/>
    <w:rsid w:val="00F70094"/>
    <w:rsid w:val="00F700BB"/>
    <w:rsid w:val="00F70178"/>
    <w:rsid w:val="00F701C2"/>
    <w:rsid w:val="00F702CA"/>
    <w:rsid w:val="00F70423"/>
    <w:rsid w:val="00F70520"/>
    <w:rsid w:val="00F70542"/>
    <w:rsid w:val="00F709D5"/>
    <w:rsid w:val="00F70AA4"/>
    <w:rsid w:val="00F70B7C"/>
    <w:rsid w:val="00F70D8C"/>
    <w:rsid w:val="00F70FF0"/>
    <w:rsid w:val="00F710BD"/>
    <w:rsid w:val="00F715C3"/>
    <w:rsid w:val="00F717C2"/>
    <w:rsid w:val="00F71833"/>
    <w:rsid w:val="00F71889"/>
    <w:rsid w:val="00F71908"/>
    <w:rsid w:val="00F7197A"/>
    <w:rsid w:val="00F719D4"/>
    <w:rsid w:val="00F71B07"/>
    <w:rsid w:val="00F71C97"/>
    <w:rsid w:val="00F71EF5"/>
    <w:rsid w:val="00F724A0"/>
    <w:rsid w:val="00F72638"/>
    <w:rsid w:val="00F728CD"/>
    <w:rsid w:val="00F7296B"/>
    <w:rsid w:val="00F729AF"/>
    <w:rsid w:val="00F72BEF"/>
    <w:rsid w:val="00F7308A"/>
    <w:rsid w:val="00F733B8"/>
    <w:rsid w:val="00F733C4"/>
    <w:rsid w:val="00F73464"/>
    <w:rsid w:val="00F7364C"/>
    <w:rsid w:val="00F73651"/>
    <w:rsid w:val="00F73718"/>
    <w:rsid w:val="00F73BD2"/>
    <w:rsid w:val="00F73C0B"/>
    <w:rsid w:val="00F73CBD"/>
    <w:rsid w:val="00F7419E"/>
    <w:rsid w:val="00F74265"/>
    <w:rsid w:val="00F742BC"/>
    <w:rsid w:val="00F74315"/>
    <w:rsid w:val="00F7433C"/>
    <w:rsid w:val="00F743B6"/>
    <w:rsid w:val="00F74473"/>
    <w:rsid w:val="00F746B4"/>
    <w:rsid w:val="00F748F6"/>
    <w:rsid w:val="00F74BA8"/>
    <w:rsid w:val="00F74C86"/>
    <w:rsid w:val="00F74E33"/>
    <w:rsid w:val="00F7514E"/>
    <w:rsid w:val="00F7567F"/>
    <w:rsid w:val="00F7589A"/>
    <w:rsid w:val="00F75A85"/>
    <w:rsid w:val="00F75B5D"/>
    <w:rsid w:val="00F75D2E"/>
    <w:rsid w:val="00F75E82"/>
    <w:rsid w:val="00F76B81"/>
    <w:rsid w:val="00F76BEC"/>
    <w:rsid w:val="00F770AB"/>
    <w:rsid w:val="00F772A6"/>
    <w:rsid w:val="00F7768F"/>
    <w:rsid w:val="00F77761"/>
    <w:rsid w:val="00F777B9"/>
    <w:rsid w:val="00F777C6"/>
    <w:rsid w:val="00F778A7"/>
    <w:rsid w:val="00F77A3E"/>
    <w:rsid w:val="00F77C5C"/>
    <w:rsid w:val="00F8004E"/>
    <w:rsid w:val="00F800D5"/>
    <w:rsid w:val="00F8014B"/>
    <w:rsid w:val="00F801D8"/>
    <w:rsid w:val="00F801EC"/>
    <w:rsid w:val="00F8044E"/>
    <w:rsid w:val="00F804F1"/>
    <w:rsid w:val="00F8053A"/>
    <w:rsid w:val="00F808C9"/>
    <w:rsid w:val="00F80A1B"/>
    <w:rsid w:val="00F80E07"/>
    <w:rsid w:val="00F8109C"/>
    <w:rsid w:val="00F8123E"/>
    <w:rsid w:val="00F812D4"/>
    <w:rsid w:val="00F813A5"/>
    <w:rsid w:val="00F8152A"/>
    <w:rsid w:val="00F81792"/>
    <w:rsid w:val="00F81895"/>
    <w:rsid w:val="00F81AF8"/>
    <w:rsid w:val="00F81BFB"/>
    <w:rsid w:val="00F81ECF"/>
    <w:rsid w:val="00F81ED6"/>
    <w:rsid w:val="00F8216F"/>
    <w:rsid w:val="00F821A1"/>
    <w:rsid w:val="00F8282A"/>
    <w:rsid w:val="00F828E6"/>
    <w:rsid w:val="00F829DE"/>
    <w:rsid w:val="00F82B3D"/>
    <w:rsid w:val="00F82D23"/>
    <w:rsid w:val="00F82EAF"/>
    <w:rsid w:val="00F83045"/>
    <w:rsid w:val="00F835AC"/>
    <w:rsid w:val="00F8373A"/>
    <w:rsid w:val="00F83E56"/>
    <w:rsid w:val="00F840C9"/>
    <w:rsid w:val="00F840CB"/>
    <w:rsid w:val="00F840E4"/>
    <w:rsid w:val="00F841C8"/>
    <w:rsid w:val="00F84495"/>
    <w:rsid w:val="00F844DB"/>
    <w:rsid w:val="00F84758"/>
    <w:rsid w:val="00F847DE"/>
    <w:rsid w:val="00F84963"/>
    <w:rsid w:val="00F84A0F"/>
    <w:rsid w:val="00F84A61"/>
    <w:rsid w:val="00F84AF2"/>
    <w:rsid w:val="00F84BB2"/>
    <w:rsid w:val="00F84D1D"/>
    <w:rsid w:val="00F84E53"/>
    <w:rsid w:val="00F85075"/>
    <w:rsid w:val="00F8509A"/>
    <w:rsid w:val="00F85141"/>
    <w:rsid w:val="00F85286"/>
    <w:rsid w:val="00F85301"/>
    <w:rsid w:val="00F8539D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38"/>
    <w:rsid w:val="00F8604D"/>
    <w:rsid w:val="00F8615B"/>
    <w:rsid w:val="00F86166"/>
    <w:rsid w:val="00F8622E"/>
    <w:rsid w:val="00F864EC"/>
    <w:rsid w:val="00F865D7"/>
    <w:rsid w:val="00F86820"/>
    <w:rsid w:val="00F86B70"/>
    <w:rsid w:val="00F86C33"/>
    <w:rsid w:val="00F86C85"/>
    <w:rsid w:val="00F86FA5"/>
    <w:rsid w:val="00F8717C"/>
    <w:rsid w:val="00F87253"/>
    <w:rsid w:val="00F8725D"/>
    <w:rsid w:val="00F87409"/>
    <w:rsid w:val="00F87422"/>
    <w:rsid w:val="00F87722"/>
    <w:rsid w:val="00F87973"/>
    <w:rsid w:val="00F87A8C"/>
    <w:rsid w:val="00F87DC1"/>
    <w:rsid w:val="00F87E5F"/>
    <w:rsid w:val="00F900DF"/>
    <w:rsid w:val="00F90224"/>
    <w:rsid w:val="00F905BF"/>
    <w:rsid w:val="00F906FC"/>
    <w:rsid w:val="00F90D6F"/>
    <w:rsid w:val="00F90D72"/>
    <w:rsid w:val="00F90DE3"/>
    <w:rsid w:val="00F90EC6"/>
    <w:rsid w:val="00F910D6"/>
    <w:rsid w:val="00F911DA"/>
    <w:rsid w:val="00F9125E"/>
    <w:rsid w:val="00F91375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114"/>
    <w:rsid w:val="00F922B2"/>
    <w:rsid w:val="00F925AB"/>
    <w:rsid w:val="00F925D2"/>
    <w:rsid w:val="00F92679"/>
    <w:rsid w:val="00F9269E"/>
    <w:rsid w:val="00F926ED"/>
    <w:rsid w:val="00F926F0"/>
    <w:rsid w:val="00F9288E"/>
    <w:rsid w:val="00F928AC"/>
    <w:rsid w:val="00F928D1"/>
    <w:rsid w:val="00F92902"/>
    <w:rsid w:val="00F92A3E"/>
    <w:rsid w:val="00F92AA7"/>
    <w:rsid w:val="00F92DF1"/>
    <w:rsid w:val="00F92E63"/>
    <w:rsid w:val="00F92EEB"/>
    <w:rsid w:val="00F92EEE"/>
    <w:rsid w:val="00F92FB4"/>
    <w:rsid w:val="00F9309F"/>
    <w:rsid w:val="00F930CF"/>
    <w:rsid w:val="00F933FC"/>
    <w:rsid w:val="00F93407"/>
    <w:rsid w:val="00F934F4"/>
    <w:rsid w:val="00F9360C"/>
    <w:rsid w:val="00F9379A"/>
    <w:rsid w:val="00F93E43"/>
    <w:rsid w:val="00F93EA0"/>
    <w:rsid w:val="00F93FAF"/>
    <w:rsid w:val="00F9414A"/>
    <w:rsid w:val="00F941D9"/>
    <w:rsid w:val="00F9428F"/>
    <w:rsid w:val="00F9433B"/>
    <w:rsid w:val="00F94415"/>
    <w:rsid w:val="00F944BD"/>
    <w:rsid w:val="00F945F8"/>
    <w:rsid w:val="00F94606"/>
    <w:rsid w:val="00F9468F"/>
    <w:rsid w:val="00F946F0"/>
    <w:rsid w:val="00F94AB4"/>
    <w:rsid w:val="00F94E45"/>
    <w:rsid w:val="00F94E4B"/>
    <w:rsid w:val="00F9512B"/>
    <w:rsid w:val="00F95132"/>
    <w:rsid w:val="00F9521E"/>
    <w:rsid w:val="00F95247"/>
    <w:rsid w:val="00F9526B"/>
    <w:rsid w:val="00F953C1"/>
    <w:rsid w:val="00F95584"/>
    <w:rsid w:val="00F957AF"/>
    <w:rsid w:val="00F95938"/>
    <w:rsid w:val="00F95A95"/>
    <w:rsid w:val="00F95CD0"/>
    <w:rsid w:val="00F95E7E"/>
    <w:rsid w:val="00F96037"/>
    <w:rsid w:val="00F960C1"/>
    <w:rsid w:val="00F96154"/>
    <w:rsid w:val="00F96238"/>
    <w:rsid w:val="00F9624F"/>
    <w:rsid w:val="00F96456"/>
    <w:rsid w:val="00F967D7"/>
    <w:rsid w:val="00F96913"/>
    <w:rsid w:val="00F96B33"/>
    <w:rsid w:val="00F96C9D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97FBE"/>
    <w:rsid w:val="00FA0083"/>
    <w:rsid w:val="00FA0095"/>
    <w:rsid w:val="00FA0130"/>
    <w:rsid w:val="00FA03A6"/>
    <w:rsid w:val="00FA04EB"/>
    <w:rsid w:val="00FA0540"/>
    <w:rsid w:val="00FA060F"/>
    <w:rsid w:val="00FA06F8"/>
    <w:rsid w:val="00FA0900"/>
    <w:rsid w:val="00FA0957"/>
    <w:rsid w:val="00FA0D2C"/>
    <w:rsid w:val="00FA104B"/>
    <w:rsid w:val="00FA10A6"/>
    <w:rsid w:val="00FA1102"/>
    <w:rsid w:val="00FA11AF"/>
    <w:rsid w:val="00FA1201"/>
    <w:rsid w:val="00FA12D1"/>
    <w:rsid w:val="00FA1463"/>
    <w:rsid w:val="00FA146F"/>
    <w:rsid w:val="00FA1523"/>
    <w:rsid w:val="00FA1541"/>
    <w:rsid w:val="00FA162D"/>
    <w:rsid w:val="00FA1A05"/>
    <w:rsid w:val="00FA1CC6"/>
    <w:rsid w:val="00FA1DA0"/>
    <w:rsid w:val="00FA1E1D"/>
    <w:rsid w:val="00FA1EED"/>
    <w:rsid w:val="00FA1F11"/>
    <w:rsid w:val="00FA1F3D"/>
    <w:rsid w:val="00FA22A5"/>
    <w:rsid w:val="00FA23BF"/>
    <w:rsid w:val="00FA246E"/>
    <w:rsid w:val="00FA24B2"/>
    <w:rsid w:val="00FA26CE"/>
    <w:rsid w:val="00FA2B67"/>
    <w:rsid w:val="00FA2DA1"/>
    <w:rsid w:val="00FA2E5B"/>
    <w:rsid w:val="00FA2F51"/>
    <w:rsid w:val="00FA303B"/>
    <w:rsid w:val="00FA32D5"/>
    <w:rsid w:val="00FA33B2"/>
    <w:rsid w:val="00FA3535"/>
    <w:rsid w:val="00FA3AA5"/>
    <w:rsid w:val="00FA3E43"/>
    <w:rsid w:val="00FA41F2"/>
    <w:rsid w:val="00FA43AC"/>
    <w:rsid w:val="00FA47D8"/>
    <w:rsid w:val="00FA4987"/>
    <w:rsid w:val="00FA49A0"/>
    <w:rsid w:val="00FA4B0D"/>
    <w:rsid w:val="00FA4CEA"/>
    <w:rsid w:val="00FA4F39"/>
    <w:rsid w:val="00FA4FE2"/>
    <w:rsid w:val="00FA515F"/>
    <w:rsid w:val="00FA5488"/>
    <w:rsid w:val="00FA55CF"/>
    <w:rsid w:val="00FA58A1"/>
    <w:rsid w:val="00FA5B1E"/>
    <w:rsid w:val="00FA5D0A"/>
    <w:rsid w:val="00FA5D75"/>
    <w:rsid w:val="00FA5DE3"/>
    <w:rsid w:val="00FA5F6F"/>
    <w:rsid w:val="00FA6151"/>
    <w:rsid w:val="00FA6357"/>
    <w:rsid w:val="00FA65B3"/>
    <w:rsid w:val="00FA65C2"/>
    <w:rsid w:val="00FA6792"/>
    <w:rsid w:val="00FA67ED"/>
    <w:rsid w:val="00FA6808"/>
    <w:rsid w:val="00FA68C4"/>
    <w:rsid w:val="00FA6985"/>
    <w:rsid w:val="00FA69DA"/>
    <w:rsid w:val="00FA6A40"/>
    <w:rsid w:val="00FA6C8C"/>
    <w:rsid w:val="00FA6E6E"/>
    <w:rsid w:val="00FA7134"/>
    <w:rsid w:val="00FA7218"/>
    <w:rsid w:val="00FA724B"/>
    <w:rsid w:val="00FA7255"/>
    <w:rsid w:val="00FA74E4"/>
    <w:rsid w:val="00FA7747"/>
    <w:rsid w:val="00FA7BB2"/>
    <w:rsid w:val="00FA7D5B"/>
    <w:rsid w:val="00FA7E80"/>
    <w:rsid w:val="00FB0138"/>
    <w:rsid w:val="00FB0561"/>
    <w:rsid w:val="00FB06CD"/>
    <w:rsid w:val="00FB06D4"/>
    <w:rsid w:val="00FB0907"/>
    <w:rsid w:val="00FB0960"/>
    <w:rsid w:val="00FB0AD6"/>
    <w:rsid w:val="00FB0CA2"/>
    <w:rsid w:val="00FB0DE5"/>
    <w:rsid w:val="00FB0E56"/>
    <w:rsid w:val="00FB11F3"/>
    <w:rsid w:val="00FB1250"/>
    <w:rsid w:val="00FB126F"/>
    <w:rsid w:val="00FB12E5"/>
    <w:rsid w:val="00FB16D7"/>
    <w:rsid w:val="00FB177E"/>
    <w:rsid w:val="00FB1B34"/>
    <w:rsid w:val="00FB1C66"/>
    <w:rsid w:val="00FB1D60"/>
    <w:rsid w:val="00FB1EF3"/>
    <w:rsid w:val="00FB2326"/>
    <w:rsid w:val="00FB2385"/>
    <w:rsid w:val="00FB23DD"/>
    <w:rsid w:val="00FB2497"/>
    <w:rsid w:val="00FB24A8"/>
    <w:rsid w:val="00FB257F"/>
    <w:rsid w:val="00FB2620"/>
    <w:rsid w:val="00FB2788"/>
    <w:rsid w:val="00FB2952"/>
    <w:rsid w:val="00FB2962"/>
    <w:rsid w:val="00FB2FF3"/>
    <w:rsid w:val="00FB2FFA"/>
    <w:rsid w:val="00FB30B4"/>
    <w:rsid w:val="00FB30C3"/>
    <w:rsid w:val="00FB315A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38"/>
    <w:rsid w:val="00FB3F88"/>
    <w:rsid w:val="00FB4104"/>
    <w:rsid w:val="00FB4403"/>
    <w:rsid w:val="00FB4487"/>
    <w:rsid w:val="00FB46BC"/>
    <w:rsid w:val="00FB46CF"/>
    <w:rsid w:val="00FB4A3F"/>
    <w:rsid w:val="00FB4F70"/>
    <w:rsid w:val="00FB50E9"/>
    <w:rsid w:val="00FB527C"/>
    <w:rsid w:val="00FB53BF"/>
    <w:rsid w:val="00FB5431"/>
    <w:rsid w:val="00FB591F"/>
    <w:rsid w:val="00FB5949"/>
    <w:rsid w:val="00FB59AF"/>
    <w:rsid w:val="00FB5A3B"/>
    <w:rsid w:val="00FB5E88"/>
    <w:rsid w:val="00FB6046"/>
    <w:rsid w:val="00FB6073"/>
    <w:rsid w:val="00FB626B"/>
    <w:rsid w:val="00FB631D"/>
    <w:rsid w:val="00FB66D4"/>
    <w:rsid w:val="00FB6811"/>
    <w:rsid w:val="00FB683B"/>
    <w:rsid w:val="00FB69D9"/>
    <w:rsid w:val="00FB6B9D"/>
    <w:rsid w:val="00FB7161"/>
    <w:rsid w:val="00FB7259"/>
    <w:rsid w:val="00FB75E4"/>
    <w:rsid w:val="00FB7615"/>
    <w:rsid w:val="00FB762A"/>
    <w:rsid w:val="00FB7743"/>
    <w:rsid w:val="00FB77C0"/>
    <w:rsid w:val="00FB7BD4"/>
    <w:rsid w:val="00FB7FF1"/>
    <w:rsid w:val="00FC0078"/>
    <w:rsid w:val="00FC0565"/>
    <w:rsid w:val="00FC06F9"/>
    <w:rsid w:val="00FC09BC"/>
    <w:rsid w:val="00FC0A98"/>
    <w:rsid w:val="00FC0B5D"/>
    <w:rsid w:val="00FC0D6F"/>
    <w:rsid w:val="00FC0DC8"/>
    <w:rsid w:val="00FC0E98"/>
    <w:rsid w:val="00FC0EA4"/>
    <w:rsid w:val="00FC125D"/>
    <w:rsid w:val="00FC1308"/>
    <w:rsid w:val="00FC1367"/>
    <w:rsid w:val="00FC1370"/>
    <w:rsid w:val="00FC138F"/>
    <w:rsid w:val="00FC1765"/>
    <w:rsid w:val="00FC1AA5"/>
    <w:rsid w:val="00FC1AEC"/>
    <w:rsid w:val="00FC1B75"/>
    <w:rsid w:val="00FC1C57"/>
    <w:rsid w:val="00FC1F11"/>
    <w:rsid w:val="00FC20D6"/>
    <w:rsid w:val="00FC23B7"/>
    <w:rsid w:val="00FC2686"/>
    <w:rsid w:val="00FC2689"/>
    <w:rsid w:val="00FC2705"/>
    <w:rsid w:val="00FC2862"/>
    <w:rsid w:val="00FC298E"/>
    <w:rsid w:val="00FC2A47"/>
    <w:rsid w:val="00FC2BFC"/>
    <w:rsid w:val="00FC2C49"/>
    <w:rsid w:val="00FC2F69"/>
    <w:rsid w:val="00FC311A"/>
    <w:rsid w:val="00FC31B3"/>
    <w:rsid w:val="00FC32E0"/>
    <w:rsid w:val="00FC3439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518"/>
    <w:rsid w:val="00FC58DD"/>
    <w:rsid w:val="00FC595E"/>
    <w:rsid w:val="00FC598E"/>
    <w:rsid w:val="00FC599D"/>
    <w:rsid w:val="00FC5B35"/>
    <w:rsid w:val="00FC5E59"/>
    <w:rsid w:val="00FC6053"/>
    <w:rsid w:val="00FC60D8"/>
    <w:rsid w:val="00FC626E"/>
    <w:rsid w:val="00FC63DA"/>
    <w:rsid w:val="00FC661D"/>
    <w:rsid w:val="00FC680C"/>
    <w:rsid w:val="00FC69D5"/>
    <w:rsid w:val="00FC6B11"/>
    <w:rsid w:val="00FC6D2E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648"/>
    <w:rsid w:val="00FC76C5"/>
    <w:rsid w:val="00FC7794"/>
    <w:rsid w:val="00FC7B06"/>
    <w:rsid w:val="00FC7FBD"/>
    <w:rsid w:val="00FD0163"/>
    <w:rsid w:val="00FD039A"/>
    <w:rsid w:val="00FD03B3"/>
    <w:rsid w:val="00FD04AB"/>
    <w:rsid w:val="00FD095F"/>
    <w:rsid w:val="00FD0A9A"/>
    <w:rsid w:val="00FD0CBE"/>
    <w:rsid w:val="00FD120D"/>
    <w:rsid w:val="00FD1227"/>
    <w:rsid w:val="00FD141D"/>
    <w:rsid w:val="00FD14CE"/>
    <w:rsid w:val="00FD14EE"/>
    <w:rsid w:val="00FD1514"/>
    <w:rsid w:val="00FD16AB"/>
    <w:rsid w:val="00FD185A"/>
    <w:rsid w:val="00FD1931"/>
    <w:rsid w:val="00FD1A7D"/>
    <w:rsid w:val="00FD1AC7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2C80"/>
    <w:rsid w:val="00FD3057"/>
    <w:rsid w:val="00FD315D"/>
    <w:rsid w:val="00FD3309"/>
    <w:rsid w:val="00FD336F"/>
    <w:rsid w:val="00FD33FB"/>
    <w:rsid w:val="00FD35AB"/>
    <w:rsid w:val="00FD3677"/>
    <w:rsid w:val="00FD3904"/>
    <w:rsid w:val="00FD3977"/>
    <w:rsid w:val="00FD397F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C3C"/>
    <w:rsid w:val="00FD4D13"/>
    <w:rsid w:val="00FD4D26"/>
    <w:rsid w:val="00FD4E7C"/>
    <w:rsid w:val="00FD4FDC"/>
    <w:rsid w:val="00FD501C"/>
    <w:rsid w:val="00FD515D"/>
    <w:rsid w:val="00FD5309"/>
    <w:rsid w:val="00FD5320"/>
    <w:rsid w:val="00FD582E"/>
    <w:rsid w:val="00FD586B"/>
    <w:rsid w:val="00FD5C34"/>
    <w:rsid w:val="00FD5E11"/>
    <w:rsid w:val="00FD5EC8"/>
    <w:rsid w:val="00FD5FC6"/>
    <w:rsid w:val="00FD655E"/>
    <w:rsid w:val="00FD6589"/>
    <w:rsid w:val="00FD6623"/>
    <w:rsid w:val="00FD6AC4"/>
    <w:rsid w:val="00FD6CD1"/>
    <w:rsid w:val="00FD6ECB"/>
    <w:rsid w:val="00FD6EFA"/>
    <w:rsid w:val="00FD7027"/>
    <w:rsid w:val="00FD7248"/>
    <w:rsid w:val="00FD72AE"/>
    <w:rsid w:val="00FD73E1"/>
    <w:rsid w:val="00FD73F2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00"/>
    <w:rsid w:val="00FD7DA0"/>
    <w:rsid w:val="00FD7EE3"/>
    <w:rsid w:val="00FE0187"/>
    <w:rsid w:val="00FE02A2"/>
    <w:rsid w:val="00FE02F1"/>
    <w:rsid w:val="00FE0816"/>
    <w:rsid w:val="00FE0A75"/>
    <w:rsid w:val="00FE0B5E"/>
    <w:rsid w:val="00FE0EAA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AE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556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94F"/>
    <w:rsid w:val="00FE4A20"/>
    <w:rsid w:val="00FE4A5E"/>
    <w:rsid w:val="00FE5003"/>
    <w:rsid w:val="00FE5032"/>
    <w:rsid w:val="00FE52AA"/>
    <w:rsid w:val="00FE538E"/>
    <w:rsid w:val="00FE53C6"/>
    <w:rsid w:val="00FE557B"/>
    <w:rsid w:val="00FE55B1"/>
    <w:rsid w:val="00FE5735"/>
    <w:rsid w:val="00FE5BD1"/>
    <w:rsid w:val="00FE5CCA"/>
    <w:rsid w:val="00FE5E03"/>
    <w:rsid w:val="00FE60E7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6D5"/>
    <w:rsid w:val="00FE798B"/>
    <w:rsid w:val="00FE7A93"/>
    <w:rsid w:val="00FE7C51"/>
    <w:rsid w:val="00FE7CA4"/>
    <w:rsid w:val="00FE7DBA"/>
    <w:rsid w:val="00FE7DC1"/>
    <w:rsid w:val="00FE7E36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CD8"/>
    <w:rsid w:val="00FF0DA1"/>
    <w:rsid w:val="00FF0EB7"/>
    <w:rsid w:val="00FF0F7F"/>
    <w:rsid w:val="00FF0F8A"/>
    <w:rsid w:val="00FF10C7"/>
    <w:rsid w:val="00FF1231"/>
    <w:rsid w:val="00FF141D"/>
    <w:rsid w:val="00FF1537"/>
    <w:rsid w:val="00FF1628"/>
    <w:rsid w:val="00FF1687"/>
    <w:rsid w:val="00FF1865"/>
    <w:rsid w:val="00FF1901"/>
    <w:rsid w:val="00FF1950"/>
    <w:rsid w:val="00FF1CBF"/>
    <w:rsid w:val="00FF1D62"/>
    <w:rsid w:val="00FF20CF"/>
    <w:rsid w:val="00FF2466"/>
    <w:rsid w:val="00FF2518"/>
    <w:rsid w:val="00FF2752"/>
    <w:rsid w:val="00FF29D8"/>
    <w:rsid w:val="00FF2BE0"/>
    <w:rsid w:val="00FF2CFF"/>
    <w:rsid w:val="00FF2E93"/>
    <w:rsid w:val="00FF322C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3E01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AE"/>
    <w:rsid w:val="00FF52B9"/>
    <w:rsid w:val="00FF53FB"/>
    <w:rsid w:val="00FF5A7A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4B"/>
    <w:rsid w:val="00FF6EC1"/>
    <w:rsid w:val="00FF715E"/>
    <w:rsid w:val="00FF7329"/>
    <w:rsid w:val="00FF7499"/>
    <w:rsid w:val="00FF7677"/>
    <w:rsid w:val="00FF76B5"/>
    <w:rsid w:val="00FF7739"/>
    <w:rsid w:val="00FF782D"/>
    <w:rsid w:val="00FF7866"/>
    <w:rsid w:val="00FF789E"/>
    <w:rsid w:val="00FF7989"/>
    <w:rsid w:val="00FF7CDD"/>
    <w:rsid w:val="00FF7EAB"/>
    <w:rsid w:val="00FF7EC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251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,BT Char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Angsana">
    <w:name w:val="Angsana"/>
    <w:basedOn w:val="Normal"/>
    <w:qFormat/>
    <w:rsid w:val="00500DB6"/>
    <w:pPr>
      <w:spacing w:line="240" w:lineRule="auto"/>
      <w:ind w:left="547" w:right="58"/>
    </w:pPr>
    <w:rPr>
      <w:rFonts w:ascii="Angsana New" w:eastAsia="Cordi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C14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4BD702F1EE9446B099C2C19BD0C01F" ma:contentTypeVersion="4" ma:contentTypeDescription="Create a new document." ma:contentTypeScope="" ma:versionID="1f0f205abc90169906a443e00e5628b2">
  <xsd:schema xmlns:xsd="http://www.w3.org/2001/XMLSchema" xmlns:xs="http://www.w3.org/2001/XMLSchema" xmlns:p="http://schemas.microsoft.com/office/2006/metadata/properties" xmlns:ns2="ae427886-4ac7-4406-a7a7-c930a3033677" targetNamespace="http://schemas.microsoft.com/office/2006/metadata/properties" ma:root="true" ma:fieldsID="07671bd9aa95aba9f2bee630636a8dd8" ns2:_="">
    <xsd:import namespace="ae427886-4ac7-4406-a7a7-c930a30336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886-4ac7-4406-a7a7-c930a30336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9E299-A36F-41E8-8BF2-DE99094EC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886-4ac7-4406-a7a7-c930a30336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040A5B-C170-4CAE-9F05-29573A2BFB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FD5329-3756-462C-8B13-E716ADFA1E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4</Pages>
  <Words>4072</Words>
  <Characters>23215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27233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danuphol rajaburana</cp:lastModifiedBy>
  <cp:revision>2</cp:revision>
  <cp:lastPrinted>2026-05-06T14:21:00Z</cp:lastPrinted>
  <dcterms:created xsi:type="dcterms:W3CDTF">2026-05-14T07:45:00Z</dcterms:created>
  <dcterms:modified xsi:type="dcterms:W3CDTF">2026-05-14T07:45:00Z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edb3885df55e0251f5b35234d9db75de27ee29a69f4d27f977eef26c8fc205dc</vt:lpwstr>
  </property>
  <property fmtid="{D5CDD505-2E9C-101B-9397-08002B2CF9AE}" pid="5" name="ContentTypeId">
    <vt:lpwstr>0x010100D34BD702F1EE9446B099C2C19BD0C01F</vt:lpwstr>
  </property>
  <property fmtid="{D5CDD505-2E9C-101B-9397-08002B2CF9AE}" pid="6" name="MediaServiceImageTags">
    <vt:lpwstr/>
  </property>
  <property fmtid="{D5CDD505-2E9C-101B-9397-08002B2CF9AE}" pid="7" name="_DocHome">
    <vt:i4>1596764189</vt:i4>
  </property>
</Properties>
</file>