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835050" w:rsidRPr="00D46C03" w14:paraId="6142117D" w14:textId="77777777" w:rsidTr="00730D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F07E888" w14:textId="04676B1C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05EE9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2AF5B849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AB7F5E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5050" w:rsidRPr="00D46C03" w14:paraId="6A721B19" w14:textId="77777777" w:rsidTr="00730DAA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EA5C82B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FCF8B4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BDDFE7D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78C6DF" w14:textId="77777777" w:rsidR="00835050" w:rsidRPr="00D46C03" w:rsidRDefault="00835050" w:rsidP="00835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7B0D" w:rsidRPr="00D46C03" w14:paraId="09F8477D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866FDD" w14:textId="53E07040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E7E4CB2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E513995" w14:textId="0EE2ABFF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14:paraId="7D1AD8B3" w14:textId="77777777" w:rsidR="00B67B0D" w:rsidRPr="00D46C03" w:rsidRDefault="00B67B0D" w:rsidP="00B67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6F3AB4AC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DB2EA6" w14:textId="41A6DD2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7995E89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C8B82" w14:textId="28ED211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6F10B69E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00ACB8DB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320C44" w14:textId="397F06A0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0D6831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662F152" w14:textId="2C1B45D3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15" w:type="dxa"/>
          </w:tcPr>
          <w:p w14:paraId="4CD0C89B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54A2E" w:rsidRPr="00D46C03" w14:paraId="340E91C8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8F92197" w14:textId="592DF05B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8A5A06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EAC6C8C" w14:textId="2D527AA8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14:paraId="17CD24EF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1E9838FF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F1D096" w14:textId="526AB0CB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BDC0419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2962BCB" w14:textId="54731D1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161AD634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35B70BA2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7EF9A3" w14:textId="620D3E80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43B9FE2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E716762" w14:textId="27F898EC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5" w:type="dxa"/>
          </w:tcPr>
          <w:p w14:paraId="6F9802F9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288B1D64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CF59A4" w14:textId="31239DC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AEBB99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735FC04F" w14:textId="7461AD80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15" w:type="dxa"/>
          </w:tcPr>
          <w:p w14:paraId="3B618DD6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64B50748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0FEC2C" w14:textId="3E6896A3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E42762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CC79472" w14:textId="49E9D0B2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5" w:type="dxa"/>
          </w:tcPr>
          <w:p w14:paraId="4F96BBF2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1ABEB64D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030A5C" w14:textId="16458606" w:rsidR="00D54A2E" w:rsidRPr="00D46C03" w:rsidRDefault="00986326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1B171B1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F638052" w14:textId="6F626A2D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573EAEA4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37A4B0BD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B462E2" w14:textId="40A0EF10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632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B424D4C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99C243D" w14:textId="2D903E9A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56272AE0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9F0" w:rsidRPr="00D46C03" w14:paraId="503AC170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384BD1" w14:textId="543CCC25" w:rsidR="005529F0" w:rsidRPr="00D46C03" w:rsidRDefault="005529F0" w:rsidP="0055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DC178DA" w14:textId="77777777" w:rsidR="005529F0" w:rsidRPr="00D46C03" w:rsidRDefault="005529F0" w:rsidP="0055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461AA3" w14:textId="3B7089F9" w:rsidR="005529F0" w:rsidRPr="00AC33AC" w:rsidRDefault="005529F0" w:rsidP="005529F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33AC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3678B815" w14:textId="77777777" w:rsidR="005529F0" w:rsidRPr="00D46C03" w:rsidRDefault="005529F0" w:rsidP="00552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0E772280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91BCE49" w14:textId="512E6FDB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5B63D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DED1568" w14:textId="4368E24C" w:rsidR="00D54A2E" w:rsidRPr="000F41C1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B5B090E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1CA4082D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7335C3" w14:textId="1211514D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DE2223A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747E13D" w14:textId="3D68BFA7" w:rsidR="00D54A2E" w:rsidRPr="002B556F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B98B6A8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45E24338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76AE05" w14:textId="768D4AD9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3FEE131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1D384" w14:textId="4057DCB3" w:rsidR="00D54A2E" w:rsidRPr="00D46C03" w:rsidRDefault="00D54A2E" w:rsidP="00D54A2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15" w:type="dxa"/>
          </w:tcPr>
          <w:p w14:paraId="2AEC4A11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128BEDF4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9F56DF" w14:textId="257D573A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44F27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FED501A" w14:textId="2BD38A61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14:paraId="5E26D37B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2F827EF9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345C12" w14:textId="5488113A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CBCDB61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43904F5" w14:textId="0309D104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  <w:t xml:space="preserve">มาตรฐานการรายงานทางการเงินที่ยังไม่ได้ใช้  </w:t>
            </w:r>
          </w:p>
        </w:tc>
        <w:tc>
          <w:tcPr>
            <w:tcW w:w="1215" w:type="dxa"/>
          </w:tcPr>
          <w:p w14:paraId="4A801A6C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A2E" w:rsidRPr="00D46C03" w14:paraId="5FF291AF" w14:textId="77777777" w:rsidTr="00730D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A68548" w14:textId="5A00F29F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5402B5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lang w:val="en-GB"/>
              </w:rPr>
            </w:pPr>
          </w:p>
        </w:tc>
        <w:tc>
          <w:tcPr>
            <w:tcW w:w="6705" w:type="dxa"/>
          </w:tcPr>
          <w:p w14:paraId="4CF8B4A4" w14:textId="53B82219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34" w:hanging="1134"/>
              <w:outlineLvl w:val="0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  <w:lang w:val="en-GB"/>
              </w:rPr>
            </w:pPr>
          </w:p>
        </w:tc>
        <w:tc>
          <w:tcPr>
            <w:tcW w:w="1215" w:type="dxa"/>
          </w:tcPr>
          <w:p w14:paraId="7C36DE14" w14:textId="77777777" w:rsidR="00D54A2E" w:rsidRPr="00D46C03" w:rsidRDefault="00D54A2E" w:rsidP="00D54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E775890" w14:textId="77777777" w:rsidR="00730DAA" w:rsidRDefault="00730DAA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85204" w14:textId="1DBE7410" w:rsidR="00014212" w:rsidRPr="00D46C0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br w:type="page"/>
      </w:r>
      <w:r w:rsidRPr="00D46C0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B621A" w:rsidRPr="00D46C03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Pr="00D46C0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DCF4948" w14:textId="77777777" w:rsidR="00014212" w:rsidRPr="00D46C0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77E8F" w14:textId="01E1A92E" w:rsidR="00543430" w:rsidRPr="00D46C03" w:rsidRDefault="00014212" w:rsidP="00543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B621A" w:rsidRPr="00D46C03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</w:t>
      </w:r>
      <w:r w:rsidR="00B314A8" w:rsidRPr="00D46C03">
        <w:rPr>
          <w:rFonts w:asciiTheme="majorBidi" w:hAnsiTheme="majorBidi" w:cstheme="majorBidi"/>
          <w:sz w:val="30"/>
          <w:szCs w:val="30"/>
          <w:cs/>
        </w:rPr>
        <w:t>นี้</w:t>
      </w:r>
      <w:r w:rsidRPr="00D46C03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9769AA" w:rsidRPr="00D46C03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D46C03">
        <w:rPr>
          <w:rFonts w:asciiTheme="majorBidi" w:hAnsiTheme="majorBidi" w:cstheme="majorBidi"/>
          <w:sz w:val="30"/>
          <w:szCs w:val="30"/>
          <w:cs/>
        </w:rPr>
        <w:t>จาก</w:t>
      </w:r>
      <w:r w:rsidR="006317B7" w:rsidRPr="00D46C03">
        <w:rPr>
          <w:rFonts w:asciiTheme="majorBidi" w:hAnsiTheme="majorBidi" w:cstheme="majorBidi"/>
          <w:sz w:val="30"/>
          <w:szCs w:val="30"/>
          <w:cs/>
        </w:rPr>
        <w:t>คณะ</w:t>
      </w:r>
      <w:r w:rsidRPr="00D46C03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70254A" w:rsidRPr="00483B29">
        <w:rPr>
          <w:rFonts w:asciiTheme="majorBidi" w:hAnsiTheme="majorBidi" w:cstheme="majorBidi"/>
          <w:sz w:val="30"/>
          <w:szCs w:val="30"/>
          <w:cs/>
        </w:rPr>
        <w:t>เ</w:t>
      </w:r>
      <w:r w:rsidRPr="00483B29">
        <w:rPr>
          <w:rFonts w:asciiTheme="majorBidi" w:hAnsiTheme="majorBidi" w:cstheme="majorBidi"/>
          <w:sz w:val="30"/>
          <w:szCs w:val="30"/>
          <w:cs/>
        </w:rPr>
        <w:t>มื่อวันที่</w:t>
      </w:r>
      <w:r w:rsidR="00751221" w:rsidRPr="00483B29">
        <w:rPr>
          <w:rFonts w:asciiTheme="majorBidi" w:hAnsiTheme="majorBidi" w:cstheme="majorBidi"/>
          <w:sz w:val="30"/>
          <w:szCs w:val="30"/>
        </w:rPr>
        <w:t xml:space="preserve"> </w:t>
      </w:r>
      <w:r w:rsidR="00483B29" w:rsidRPr="00483B29">
        <w:rPr>
          <w:rFonts w:asciiTheme="majorBidi" w:hAnsiTheme="majorBidi" w:cstheme="majorBidi"/>
          <w:sz w:val="30"/>
          <w:szCs w:val="30"/>
        </w:rPr>
        <w:t>8</w:t>
      </w:r>
      <w:r w:rsidR="00E16BFD" w:rsidRPr="00483B29">
        <w:rPr>
          <w:rFonts w:asciiTheme="majorBidi" w:hAnsiTheme="majorBidi" w:cstheme="majorBidi"/>
          <w:sz w:val="30"/>
          <w:szCs w:val="30"/>
        </w:rPr>
        <w:t xml:space="preserve"> </w:t>
      </w:r>
      <w:r w:rsidR="009D44ED" w:rsidRPr="00483B29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2C220D" w:rsidRPr="00483B29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E16BFD" w:rsidRPr="00483B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52CBB" w:rsidRPr="00483B29">
        <w:rPr>
          <w:rFonts w:asciiTheme="majorBidi" w:hAnsiTheme="majorBidi" w:cstheme="majorBidi"/>
          <w:sz w:val="30"/>
          <w:szCs w:val="30"/>
        </w:rPr>
        <w:t>256</w:t>
      </w:r>
      <w:r w:rsidR="00483B29" w:rsidRPr="00483B29">
        <w:rPr>
          <w:rFonts w:asciiTheme="majorBidi" w:hAnsiTheme="majorBidi" w:cstheme="majorBidi"/>
          <w:sz w:val="30"/>
          <w:szCs w:val="30"/>
        </w:rPr>
        <w:t>9</w:t>
      </w:r>
    </w:p>
    <w:p w14:paraId="6BC33A44" w14:textId="77777777" w:rsidR="00014212" w:rsidRPr="00D46C0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683A53" w14:textId="72FF5801" w:rsidR="00014212" w:rsidRPr="00D46C03" w:rsidRDefault="009769AA" w:rsidP="004E0E01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t>เกณฑ์</w:t>
      </w:r>
      <w:r w:rsidR="00014212" w:rsidRPr="00D46C03">
        <w:rPr>
          <w:rFonts w:asciiTheme="majorBidi" w:hAnsiTheme="majorBidi" w:cstheme="majorBidi"/>
          <w:szCs w:val="30"/>
          <w:cs/>
        </w:rPr>
        <w:t>การจัดทำงบการเงิน</w:t>
      </w:r>
      <w:r w:rsidR="009B621A" w:rsidRPr="00D46C03">
        <w:rPr>
          <w:rFonts w:asciiTheme="majorBidi" w:hAnsiTheme="majorBidi" w:cstheme="majorBidi"/>
          <w:szCs w:val="30"/>
          <w:cs/>
        </w:rPr>
        <w:t>ระหว่างกาล</w:t>
      </w:r>
    </w:p>
    <w:p w14:paraId="3FA1C090" w14:textId="763AFF46" w:rsidR="008D5EFE" w:rsidRPr="00D46C03" w:rsidRDefault="008D5E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12779C89" w14:textId="566A3AD1" w:rsidR="00CF47D1" w:rsidRPr="00D46C03" w:rsidRDefault="00CF47D1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br/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t>”)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ตามมาตรฐานการบัญชี ฉบับที่ </w:t>
      </w:r>
      <w:r w:rsidR="005A64ED" w:rsidRPr="00D46C03">
        <w:rPr>
          <w:rFonts w:asciiTheme="majorBidi" w:hAnsiTheme="majorBidi" w:cstheme="majorBidi"/>
          <w:spacing w:val="-3"/>
          <w:sz w:val="30"/>
          <w:szCs w:val="30"/>
        </w:rPr>
        <w:t>34</w:t>
      </w:r>
      <w:r w:rsidRPr="00D46C0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เรื่อง </w:t>
      </w:r>
      <w:r w:rsidRPr="00D46C0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46C03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spacing w:val="-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46C0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352DF" w:rsidRPr="00D46C03">
        <w:rPr>
          <w:rFonts w:asciiTheme="majorBidi" w:hAnsiTheme="majorBidi" w:cstheme="majorBidi"/>
          <w:spacing w:val="-4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8352DF" w:rsidRPr="00D46C03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8352DF" w:rsidRPr="00D46C03">
        <w:rPr>
          <w:rFonts w:asciiTheme="majorBidi" w:hAnsiTheme="majorBidi" w:cstheme="majorBidi"/>
          <w:sz w:val="30"/>
          <w:szCs w:val="30"/>
        </w:rPr>
        <w:t xml:space="preserve"> 31 </w:t>
      </w:r>
      <w:r w:rsidR="008352DF" w:rsidRPr="00D46C0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352DF" w:rsidRPr="00D46C03">
        <w:rPr>
          <w:rFonts w:asciiTheme="majorBidi" w:hAnsiTheme="majorBidi" w:cstheme="majorBidi"/>
          <w:sz w:val="30"/>
          <w:szCs w:val="30"/>
        </w:rPr>
        <w:t xml:space="preserve"> 256</w:t>
      </w:r>
      <w:r w:rsidR="004A6B84">
        <w:rPr>
          <w:rFonts w:asciiTheme="majorBidi" w:hAnsiTheme="majorBidi" w:cstheme="majorBidi"/>
          <w:sz w:val="30"/>
          <w:szCs w:val="30"/>
        </w:rPr>
        <w:t>8</w:t>
      </w:r>
    </w:p>
    <w:p w14:paraId="337783C1" w14:textId="7924E383" w:rsidR="006C4E7B" w:rsidRPr="00D46C03" w:rsidRDefault="006C4E7B" w:rsidP="00CF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C40928" w14:textId="153E94F7" w:rsidR="006C4E7B" w:rsidRPr="00D46C03" w:rsidRDefault="006C4E7B" w:rsidP="006C4E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584D36" w:rsidRPr="00D46C03">
        <w:rPr>
          <w:rFonts w:asciiTheme="majorBidi" w:hAnsiTheme="majorBidi" w:cstheme="majorBidi"/>
          <w:spacing w:val="-3"/>
          <w:sz w:val="30"/>
          <w:szCs w:val="30"/>
          <w:cs/>
        </w:rPr>
        <w:t>ที่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               </w:t>
      </w:r>
      <w:r w:rsidR="00584D36"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   </w:t>
      </w:r>
      <w:r w:rsidRPr="00D46C03">
        <w:rPr>
          <w:rFonts w:asciiTheme="majorBidi" w:hAnsiTheme="majorBidi" w:cstheme="majorBidi"/>
          <w:spacing w:val="-3"/>
          <w:sz w:val="30"/>
          <w:szCs w:val="30"/>
          <w:cs/>
        </w:rPr>
        <w:t xml:space="preserve">งบการเงินสำหรับปีสิ้นสุดวันที่ </w:t>
      </w:r>
      <w:r w:rsidRPr="00D46C03">
        <w:rPr>
          <w:rFonts w:asciiTheme="majorBidi" w:hAnsiTheme="majorBidi" w:cstheme="majorBidi"/>
          <w:sz w:val="30"/>
          <w:szCs w:val="30"/>
        </w:rPr>
        <w:t>31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D46C03">
        <w:rPr>
          <w:rFonts w:asciiTheme="majorBidi" w:hAnsiTheme="majorBidi" w:cstheme="majorBidi"/>
          <w:sz w:val="30"/>
          <w:szCs w:val="30"/>
        </w:rPr>
        <w:t>256</w:t>
      </w:r>
      <w:r w:rsidR="004A6B84">
        <w:rPr>
          <w:rFonts w:asciiTheme="majorBidi" w:hAnsiTheme="majorBidi" w:cstheme="majorBidi"/>
          <w:sz w:val="30"/>
          <w:szCs w:val="30"/>
        </w:rPr>
        <w:t>8</w:t>
      </w:r>
    </w:p>
    <w:p w14:paraId="6B095D2E" w14:textId="77777777" w:rsidR="00F81786" w:rsidRDefault="00F81786" w:rsidP="00F81786">
      <w:pPr>
        <w:rPr>
          <w:rFonts w:ascii="Angsana New" w:hAnsi="Angsana New"/>
          <w:b/>
          <w:bCs/>
          <w:sz w:val="30"/>
          <w:szCs w:val="30"/>
          <w:lang w:val="th-TH"/>
        </w:rPr>
      </w:pPr>
    </w:p>
    <w:p w14:paraId="485239F8" w14:textId="56723108" w:rsidR="00F200E4" w:rsidRPr="00D46C03" w:rsidRDefault="007245B0" w:rsidP="00672DEA">
      <w:pPr>
        <w:pStyle w:val="Heading1"/>
        <w:numPr>
          <w:ilvl w:val="0"/>
          <w:numId w:val="23"/>
        </w:numPr>
        <w:tabs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b w:val="0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t>บุคคลหรือกิจการที่เกี่ยวข้องกัน</w:t>
      </w:r>
    </w:p>
    <w:p w14:paraId="32D3610C" w14:textId="77777777" w:rsidR="004C2572" w:rsidRPr="00D46C03" w:rsidRDefault="004C257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C41BB4" w14:textId="2DF6FF4F" w:rsidR="00F20CC0" w:rsidRDefault="00F20CC0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CD79F0" w:rsidRPr="00DB68EA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2C220D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DB68EA" w:rsidRPr="00DB68EA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</w:t>
      </w:r>
      <w:r w:rsidR="00E16BFD" w:rsidRPr="0002647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E16BFD" w:rsidRPr="00026471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2C220D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E16BFD" w:rsidRPr="0002647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C220D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CD79F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>สรุปได้ดังนี้</w:t>
      </w:r>
    </w:p>
    <w:p w14:paraId="5AD64827" w14:textId="699AD9DB" w:rsidR="00784C4C" w:rsidRDefault="00784C4C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3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9"/>
        <w:gridCol w:w="1107"/>
        <w:gridCol w:w="243"/>
        <w:gridCol w:w="1125"/>
        <w:gridCol w:w="243"/>
        <w:gridCol w:w="1098"/>
        <w:gridCol w:w="236"/>
        <w:gridCol w:w="1107"/>
      </w:tblGrid>
      <w:tr w:rsidR="00784C4C" w:rsidRPr="00672DEA" w14:paraId="3540C256" w14:textId="77777777" w:rsidTr="00784C4C">
        <w:trPr>
          <w:tblHeader/>
        </w:trPr>
        <w:tc>
          <w:tcPr>
            <w:tcW w:w="4149" w:type="dxa"/>
          </w:tcPr>
          <w:p w14:paraId="684E5EA9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75" w:type="dxa"/>
            <w:gridSpan w:val="3"/>
          </w:tcPr>
          <w:p w14:paraId="21926D50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9784978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6A724EF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634B" w:rsidRPr="00672DEA" w14:paraId="07D080FC" w14:textId="77777777" w:rsidTr="00784C4C">
        <w:trPr>
          <w:tblHeader/>
        </w:trPr>
        <w:tc>
          <w:tcPr>
            <w:tcW w:w="4149" w:type="dxa"/>
          </w:tcPr>
          <w:p w14:paraId="106C2B19" w14:textId="1B49DEBD" w:rsidR="00E2634B" w:rsidRPr="00672DEA" w:rsidRDefault="00E2634B" w:rsidP="00E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07" w:type="dxa"/>
          </w:tcPr>
          <w:p w14:paraId="20BE06FF" w14:textId="083F7F5C" w:rsidR="00E2634B" w:rsidRPr="00672DEA" w:rsidRDefault="00E2634B" w:rsidP="00E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43" w:type="dxa"/>
          </w:tcPr>
          <w:p w14:paraId="351F1EDB" w14:textId="77777777" w:rsidR="00E2634B" w:rsidRPr="00672DEA" w:rsidRDefault="00E2634B" w:rsidP="00E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5EF9692" w14:textId="52E8F709" w:rsidR="00E2634B" w:rsidRPr="00672DEA" w:rsidRDefault="00E2634B" w:rsidP="00E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53701ECD" w14:textId="77777777" w:rsidR="00E2634B" w:rsidRPr="00672DEA" w:rsidRDefault="00E2634B" w:rsidP="00E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F5A8E6B" w14:textId="18B9C8D0" w:rsidR="00E2634B" w:rsidRPr="00672DEA" w:rsidRDefault="00E2634B" w:rsidP="00E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20166096" w14:textId="77777777" w:rsidR="00E2634B" w:rsidRPr="00672DEA" w:rsidRDefault="00E2634B" w:rsidP="00E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584196F" w14:textId="4A811B11" w:rsidR="00E2634B" w:rsidRPr="00672DEA" w:rsidRDefault="00E2634B" w:rsidP="00E2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84C4C" w:rsidRPr="00672DEA" w14:paraId="43E3359F" w14:textId="77777777" w:rsidTr="00784C4C">
        <w:trPr>
          <w:tblHeader/>
        </w:trPr>
        <w:tc>
          <w:tcPr>
            <w:tcW w:w="4149" w:type="dxa"/>
          </w:tcPr>
          <w:p w14:paraId="64F0E5DD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9" w:type="dxa"/>
            <w:gridSpan w:val="7"/>
          </w:tcPr>
          <w:p w14:paraId="08AF3079" w14:textId="77777777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84C4C" w:rsidRPr="00672DEA" w14:paraId="6CD93985" w14:textId="77777777" w:rsidTr="00784C4C">
        <w:tc>
          <w:tcPr>
            <w:tcW w:w="4149" w:type="dxa"/>
          </w:tcPr>
          <w:p w14:paraId="7E8D0048" w14:textId="442D75B2" w:rsidR="00784C4C" w:rsidRPr="00672DEA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</w:tcPr>
          <w:p w14:paraId="0250BD1A" w14:textId="77777777" w:rsidR="00784C4C" w:rsidRPr="008543C4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E733422" w14:textId="77777777" w:rsidR="00784C4C" w:rsidRPr="008543C4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4A3E434" w14:textId="77777777" w:rsidR="00784C4C" w:rsidRPr="008543C4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E76865E" w14:textId="77777777" w:rsidR="00784C4C" w:rsidRPr="008543C4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0D9812" w14:textId="77777777" w:rsidR="00784C4C" w:rsidRPr="008543C4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8FAECC" w14:textId="77777777" w:rsidR="00784C4C" w:rsidRPr="008543C4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B31B427" w14:textId="77777777" w:rsidR="00784C4C" w:rsidRPr="008543C4" w:rsidRDefault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0A86" w:rsidRPr="00672DEA" w14:paraId="6DC3101F" w14:textId="77777777" w:rsidTr="004F5AA0">
        <w:tc>
          <w:tcPr>
            <w:tcW w:w="4149" w:type="dxa"/>
          </w:tcPr>
          <w:p w14:paraId="64809F2C" w14:textId="77777777" w:rsidR="00060A86" w:rsidRPr="00672DEA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07" w:type="dxa"/>
          </w:tcPr>
          <w:p w14:paraId="35673E91" w14:textId="4E6C346B" w:rsidR="00060A86" w:rsidRPr="008543C4" w:rsidRDefault="00D57B79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4D80383" w14:textId="77777777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E0B9353" w14:textId="5198550C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D1FD615" w14:textId="77777777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964B214" w14:textId="52A33DFE" w:rsidR="00060A86" w:rsidRPr="008543C4" w:rsidRDefault="00AB19DF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25,785</w:t>
            </w:r>
          </w:p>
        </w:tc>
        <w:tc>
          <w:tcPr>
            <w:tcW w:w="236" w:type="dxa"/>
          </w:tcPr>
          <w:p w14:paraId="571089EC" w14:textId="77777777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8808B7" w14:textId="68C4DA9E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28,517</w:t>
            </w:r>
          </w:p>
        </w:tc>
      </w:tr>
      <w:tr w:rsidR="00AB19DF" w:rsidRPr="00672DEA" w14:paraId="5516A441" w14:textId="77777777" w:rsidTr="004F5AA0">
        <w:tc>
          <w:tcPr>
            <w:tcW w:w="4149" w:type="dxa"/>
          </w:tcPr>
          <w:p w14:paraId="0032D8E1" w14:textId="6112E08B" w:rsidR="00AB19DF" w:rsidRPr="00672DEA" w:rsidRDefault="004B1654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B1654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07" w:type="dxa"/>
          </w:tcPr>
          <w:p w14:paraId="39B6CF6F" w14:textId="2823C4D7" w:rsidR="00AB19DF" w:rsidRPr="008543C4" w:rsidRDefault="00D57B79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540A8CC" w14:textId="77777777" w:rsidR="00AB19DF" w:rsidRPr="008543C4" w:rsidRDefault="00AB19DF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C986950" w14:textId="1D4A820F" w:rsidR="00AB19DF" w:rsidRPr="008543C4" w:rsidRDefault="00D57B79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E0CD550" w14:textId="77777777" w:rsidR="00AB19DF" w:rsidRPr="008543C4" w:rsidRDefault="00AB19DF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D604131" w14:textId="27E973F0" w:rsidR="00AB19DF" w:rsidRPr="008543C4" w:rsidRDefault="00765968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B1DA8D" w14:textId="77777777" w:rsidR="00AB19DF" w:rsidRPr="008543C4" w:rsidRDefault="00AB19DF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21A46B0" w14:textId="0373FEA4" w:rsidR="00AB19DF" w:rsidRPr="008543C4" w:rsidRDefault="000338E1" w:rsidP="00104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="0092744A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60500E" w:rsidRPr="0060500E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60A86" w:rsidRPr="00672DEA" w14:paraId="7A142C33" w14:textId="77777777" w:rsidTr="004F5AA0">
        <w:tc>
          <w:tcPr>
            <w:tcW w:w="4149" w:type="dxa"/>
          </w:tcPr>
          <w:p w14:paraId="6F4E6594" w14:textId="77777777" w:rsidR="00060A86" w:rsidRPr="00672DEA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14:paraId="2D9BC365" w14:textId="7F432905" w:rsidR="00060A86" w:rsidRPr="008543C4" w:rsidRDefault="00D57B79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BA3D16F" w14:textId="77777777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6A65DB2" w14:textId="5C03967B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76575B8" w14:textId="77777777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A61D795" w14:textId="7D3B777C" w:rsidR="00060A86" w:rsidRPr="008543C4" w:rsidRDefault="00D44971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236" w:type="dxa"/>
          </w:tcPr>
          <w:p w14:paraId="06982A67" w14:textId="77777777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69F5889" w14:textId="25E55149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1,529</w:t>
            </w:r>
          </w:p>
        </w:tc>
      </w:tr>
      <w:tr w:rsidR="00060A86" w:rsidRPr="00672DEA" w14:paraId="534B6CD8" w14:textId="77777777" w:rsidTr="004F5AA0">
        <w:tc>
          <w:tcPr>
            <w:tcW w:w="4149" w:type="dxa"/>
          </w:tcPr>
          <w:p w14:paraId="72F095B6" w14:textId="77777777" w:rsidR="00060A86" w:rsidRPr="00672DEA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14:paraId="12AC6A9F" w14:textId="4E899881" w:rsidR="00060A86" w:rsidRPr="008543C4" w:rsidRDefault="00D57B79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B8300D8" w14:textId="77777777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BC44950" w14:textId="10B0E6D2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3D8329" w14:textId="77777777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6DDBAE6" w14:textId="499D7E74" w:rsidR="00060A86" w:rsidRPr="008543C4" w:rsidRDefault="00E47EAF" w:rsidP="00D44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C85A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7055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5C9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C85A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44971" w:rsidRPr="008543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57DED3" w14:textId="77777777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D0C1340" w14:textId="72E5EC05" w:rsidR="00060A86" w:rsidRPr="008543C4" w:rsidRDefault="00060A86" w:rsidP="00060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3C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177EEE" w:rsidRPr="00672DEA" w14:paraId="77871B19" w14:textId="77777777" w:rsidTr="008D7418">
        <w:tc>
          <w:tcPr>
            <w:tcW w:w="4149" w:type="dxa"/>
          </w:tcPr>
          <w:p w14:paraId="039817C7" w14:textId="77777777" w:rsidR="00177EEE" w:rsidRPr="00672DEA" w:rsidRDefault="00177EEE" w:rsidP="0091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7" w:type="dxa"/>
          </w:tcPr>
          <w:p w14:paraId="7CD4D886" w14:textId="77777777" w:rsidR="00177EEE" w:rsidRPr="00672DEA" w:rsidRDefault="00177EEE" w:rsidP="0091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C838578" w14:textId="77777777" w:rsidR="00177EEE" w:rsidRPr="00672DEA" w:rsidRDefault="00177EEE" w:rsidP="0091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A3F894" w14:textId="0020D855" w:rsidR="00177EEE" w:rsidRPr="00672DEA" w:rsidRDefault="00177EEE" w:rsidP="0091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9841125" w14:textId="77777777" w:rsidR="00177EEE" w:rsidRPr="00672DEA" w:rsidRDefault="00177EEE" w:rsidP="0091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A9287F1" w14:textId="77777777" w:rsidR="00177EEE" w:rsidRDefault="00177EEE" w:rsidP="0091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75F7AC" w14:textId="77777777" w:rsidR="00177EEE" w:rsidRPr="00672DEA" w:rsidRDefault="00177EEE" w:rsidP="0091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32AB7A7F" w14:textId="77777777" w:rsidR="00177EEE" w:rsidRDefault="00177EEE" w:rsidP="00910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20D" w:rsidRPr="00672DEA" w14:paraId="517333B6" w14:textId="77777777" w:rsidTr="00784C4C">
        <w:tc>
          <w:tcPr>
            <w:tcW w:w="4149" w:type="dxa"/>
          </w:tcPr>
          <w:p w14:paraId="345F8FF9" w14:textId="161EB646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107" w:type="dxa"/>
          </w:tcPr>
          <w:p w14:paraId="5123108F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93F1444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3F95823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B6EB9D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779C905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217644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CC30A69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4547" w:rsidRPr="00672DEA" w14:paraId="29E80688" w14:textId="77777777" w:rsidTr="00784C4C">
        <w:tc>
          <w:tcPr>
            <w:tcW w:w="4149" w:type="dxa"/>
          </w:tcPr>
          <w:p w14:paraId="4B93B797" w14:textId="77777777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07" w:type="dxa"/>
            <w:vAlign w:val="center"/>
          </w:tcPr>
          <w:p w14:paraId="7CF6F9F6" w14:textId="41CC18DA" w:rsidR="00EB4547" w:rsidRPr="00C9443D" w:rsidRDefault="004151B6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9443D">
              <w:rPr>
                <w:rFonts w:ascii="Angsana New" w:hAnsi="Angsana New"/>
                <w:sz w:val="30"/>
                <w:szCs w:val="30"/>
                <w:cs/>
              </w:rPr>
              <w:t>650</w:t>
            </w:r>
            <w:r w:rsidRPr="00C9443D">
              <w:rPr>
                <w:rFonts w:ascii="Angsana New" w:hAnsi="Angsana New"/>
                <w:sz w:val="30"/>
                <w:szCs w:val="30"/>
              </w:rPr>
              <w:t>,</w:t>
            </w:r>
            <w:r w:rsidRPr="00C9443D">
              <w:rPr>
                <w:rFonts w:ascii="Angsana New" w:hAnsi="Angsana New"/>
                <w:sz w:val="30"/>
                <w:szCs w:val="30"/>
                <w:cs/>
              </w:rPr>
              <w:t>736</w:t>
            </w:r>
          </w:p>
        </w:tc>
        <w:tc>
          <w:tcPr>
            <w:tcW w:w="243" w:type="dxa"/>
          </w:tcPr>
          <w:p w14:paraId="29E057F7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1E9B737A" w14:textId="2008037F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262F7">
              <w:rPr>
                <w:rFonts w:ascii="Angsana New" w:hAnsi="Angsana New"/>
                <w:sz w:val="30"/>
                <w:szCs w:val="30"/>
              </w:rPr>
              <w:t>6</w:t>
            </w:r>
            <w:r w:rsidR="00DC46A6" w:rsidRPr="001262F7">
              <w:rPr>
                <w:rFonts w:ascii="Angsana New" w:hAnsi="Angsana New"/>
                <w:sz w:val="30"/>
                <w:szCs w:val="30"/>
              </w:rPr>
              <w:t>45,176</w:t>
            </w:r>
          </w:p>
        </w:tc>
        <w:tc>
          <w:tcPr>
            <w:tcW w:w="243" w:type="dxa"/>
          </w:tcPr>
          <w:p w14:paraId="4CA9D381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A23E0F1" w14:textId="0462B3B2" w:rsidR="00EB4547" w:rsidRPr="00C9443D" w:rsidRDefault="004151B6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/>
                <w:sz w:val="30"/>
                <w:szCs w:val="30"/>
                <w:cs/>
              </w:rPr>
              <w:t>650</w:t>
            </w:r>
            <w:r w:rsidRPr="00C944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443D">
              <w:rPr>
                <w:rFonts w:asciiTheme="majorBidi" w:hAnsiTheme="majorBidi"/>
                <w:sz w:val="30"/>
                <w:szCs w:val="30"/>
                <w:cs/>
              </w:rPr>
              <w:t>736</w:t>
            </w:r>
          </w:p>
        </w:tc>
        <w:tc>
          <w:tcPr>
            <w:tcW w:w="236" w:type="dxa"/>
          </w:tcPr>
          <w:p w14:paraId="3D7958AA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734B46CC" w14:textId="6E6F6C54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0AE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303A1" w:rsidRPr="002A0AE4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2A0A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07EE" w:rsidRPr="002A0AE4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EB4547" w:rsidRPr="00672DEA" w14:paraId="450312CB" w14:textId="77777777" w:rsidTr="00784C4C">
        <w:tc>
          <w:tcPr>
            <w:tcW w:w="4149" w:type="dxa"/>
          </w:tcPr>
          <w:p w14:paraId="454F6426" w14:textId="77777777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ขายวัตถุดิบ</w:t>
            </w:r>
          </w:p>
        </w:tc>
        <w:tc>
          <w:tcPr>
            <w:tcW w:w="1107" w:type="dxa"/>
            <w:vAlign w:val="center"/>
          </w:tcPr>
          <w:p w14:paraId="11C1F05B" w14:textId="71F36F39" w:rsidR="00EB4547" w:rsidRPr="00C9443D" w:rsidRDefault="00AB5A4A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9443D">
              <w:rPr>
                <w:rFonts w:ascii="Angsana New" w:hAnsi="Angsana New"/>
                <w:sz w:val="30"/>
                <w:szCs w:val="30"/>
                <w:cs/>
              </w:rPr>
              <w:t>209</w:t>
            </w:r>
          </w:p>
        </w:tc>
        <w:tc>
          <w:tcPr>
            <w:tcW w:w="243" w:type="dxa"/>
          </w:tcPr>
          <w:p w14:paraId="582E91C6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0D9B340C" w14:textId="1899636A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="Angsana New" w:hAnsi="Angsana New"/>
                <w:sz w:val="30"/>
                <w:szCs w:val="30"/>
              </w:rPr>
              <w:t>2,320</w:t>
            </w:r>
          </w:p>
        </w:tc>
        <w:tc>
          <w:tcPr>
            <w:tcW w:w="243" w:type="dxa"/>
          </w:tcPr>
          <w:p w14:paraId="16285F0B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5D2E2B1" w14:textId="7B7F9E9C" w:rsidR="00EB4547" w:rsidRPr="00C9443D" w:rsidRDefault="00AB5A4A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/>
                <w:sz w:val="30"/>
                <w:szCs w:val="30"/>
                <w:cs/>
              </w:rPr>
              <w:t>209</w:t>
            </w:r>
          </w:p>
        </w:tc>
        <w:tc>
          <w:tcPr>
            <w:tcW w:w="236" w:type="dxa"/>
          </w:tcPr>
          <w:p w14:paraId="264F74E6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514451CD" w14:textId="35888290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5108">
              <w:rPr>
                <w:rFonts w:asciiTheme="majorBidi" w:hAnsiTheme="majorBidi" w:cstheme="majorBidi"/>
                <w:sz w:val="30"/>
                <w:szCs w:val="30"/>
              </w:rPr>
              <w:t>2,320</w:t>
            </w:r>
          </w:p>
        </w:tc>
      </w:tr>
      <w:tr w:rsidR="00EB4547" w:rsidRPr="00672DEA" w14:paraId="5E70CAC0" w14:textId="77777777" w:rsidTr="00784C4C">
        <w:tc>
          <w:tcPr>
            <w:tcW w:w="4149" w:type="dxa"/>
          </w:tcPr>
          <w:p w14:paraId="21F4D01D" w14:textId="77777777" w:rsidR="00EB4547" w:rsidRPr="0080616C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07" w:type="dxa"/>
            <w:vAlign w:val="center"/>
          </w:tcPr>
          <w:p w14:paraId="47E09E42" w14:textId="641D52BB" w:rsidR="00EB4547" w:rsidRPr="00C9443D" w:rsidRDefault="00235D50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C944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443D">
              <w:rPr>
                <w:rFonts w:asciiTheme="majorBidi" w:hAnsiTheme="majorBidi"/>
                <w:sz w:val="30"/>
                <w:szCs w:val="30"/>
                <w:cs/>
              </w:rPr>
              <w:t>0</w:t>
            </w:r>
            <w:r w:rsidR="006538FE">
              <w:rPr>
                <w:rFonts w:asciiTheme="majorBidi" w:hAnsiTheme="majorBidi"/>
                <w:sz w:val="30"/>
                <w:szCs w:val="30"/>
              </w:rPr>
              <w:t>63</w:t>
            </w:r>
          </w:p>
        </w:tc>
        <w:tc>
          <w:tcPr>
            <w:tcW w:w="243" w:type="dxa"/>
          </w:tcPr>
          <w:p w14:paraId="0F242CE3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79DAAAF2" w14:textId="1E245220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1,419</w:t>
            </w:r>
          </w:p>
        </w:tc>
        <w:tc>
          <w:tcPr>
            <w:tcW w:w="243" w:type="dxa"/>
          </w:tcPr>
          <w:p w14:paraId="54DD05BE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E321F5E" w14:textId="3641F58E" w:rsidR="00EB4547" w:rsidRPr="00C9443D" w:rsidRDefault="00235D50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C944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9443D">
              <w:rPr>
                <w:rFonts w:asciiTheme="majorBidi" w:hAnsiTheme="majorBidi"/>
                <w:sz w:val="30"/>
                <w:szCs w:val="30"/>
                <w:cs/>
              </w:rPr>
              <w:t>8</w:t>
            </w:r>
            <w:r w:rsidR="006538FE">
              <w:rPr>
                <w:rFonts w:asciiTheme="majorBidi" w:hAnsiTheme="majorBidi"/>
                <w:sz w:val="30"/>
                <w:szCs w:val="30"/>
              </w:rPr>
              <w:t>07</w:t>
            </w:r>
          </w:p>
        </w:tc>
        <w:tc>
          <w:tcPr>
            <w:tcW w:w="236" w:type="dxa"/>
          </w:tcPr>
          <w:p w14:paraId="23EA2EB8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6A0F0CF4" w14:textId="6169CDD4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12298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</w:tr>
      <w:tr w:rsidR="00EB4547" w:rsidRPr="00672DEA" w14:paraId="0381CDD6" w14:textId="77777777" w:rsidTr="008D7418">
        <w:tc>
          <w:tcPr>
            <w:tcW w:w="4149" w:type="dxa"/>
          </w:tcPr>
          <w:p w14:paraId="281F06FC" w14:textId="77777777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1107" w:type="dxa"/>
          </w:tcPr>
          <w:p w14:paraId="495BC637" w14:textId="4222F2EE" w:rsidR="00EB4547" w:rsidRPr="00C9443D" w:rsidRDefault="0009383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1,212</w:t>
            </w:r>
          </w:p>
        </w:tc>
        <w:tc>
          <w:tcPr>
            <w:tcW w:w="243" w:type="dxa"/>
          </w:tcPr>
          <w:p w14:paraId="60D00F8F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8F1CA26" w14:textId="3695AB1B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2,926</w:t>
            </w:r>
          </w:p>
        </w:tc>
        <w:tc>
          <w:tcPr>
            <w:tcW w:w="243" w:type="dxa"/>
          </w:tcPr>
          <w:p w14:paraId="5EE4EE8B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FA02311" w14:textId="694846E2" w:rsidR="00093837" w:rsidRPr="00C9443D" w:rsidRDefault="00093837" w:rsidP="00093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1,212</w:t>
            </w:r>
          </w:p>
        </w:tc>
        <w:tc>
          <w:tcPr>
            <w:tcW w:w="236" w:type="dxa"/>
          </w:tcPr>
          <w:p w14:paraId="0D6DEB1E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CE18A41" w14:textId="290AB2A6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68C8">
              <w:rPr>
                <w:rFonts w:asciiTheme="majorBidi" w:hAnsiTheme="majorBidi" w:cstheme="majorBidi"/>
                <w:sz w:val="30"/>
                <w:szCs w:val="30"/>
              </w:rPr>
              <w:t>2,926</w:t>
            </w:r>
          </w:p>
        </w:tc>
      </w:tr>
      <w:tr w:rsidR="00EB4547" w:rsidRPr="00672DEA" w14:paraId="258BDFEF" w14:textId="77777777" w:rsidTr="00784C4C">
        <w:tc>
          <w:tcPr>
            <w:tcW w:w="4149" w:type="dxa"/>
          </w:tcPr>
          <w:p w14:paraId="25C245A3" w14:textId="77777777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ซื้อวัตถุดิบ</w:t>
            </w:r>
          </w:p>
        </w:tc>
        <w:tc>
          <w:tcPr>
            <w:tcW w:w="1107" w:type="dxa"/>
            <w:vAlign w:val="center"/>
          </w:tcPr>
          <w:p w14:paraId="28F64F37" w14:textId="40207A6B" w:rsidR="00EB4547" w:rsidRPr="00C9443D" w:rsidRDefault="00B26EDE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89,894</w:t>
            </w:r>
          </w:p>
        </w:tc>
        <w:tc>
          <w:tcPr>
            <w:tcW w:w="243" w:type="dxa"/>
          </w:tcPr>
          <w:p w14:paraId="0C49B206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023F36C6" w14:textId="5DE195D3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148,425</w:t>
            </w:r>
          </w:p>
        </w:tc>
        <w:tc>
          <w:tcPr>
            <w:tcW w:w="243" w:type="dxa"/>
          </w:tcPr>
          <w:p w14:paraId="4E24EBF2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97C8E96" w14:textId="7A75983A" w:rsidR="00EB4547" w:rsidRPr="00C9443D" w:rsidRDefault="00B26EDE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89,894</w:t>
            </w:r>
          </w:p>
        </w:tc>
        <w:tc>
          <w:tcPr>
            <w:tcW w:w="236" w:type="dxa"/>
          </w:tcPr>
          <w:p w14:paraId="3A770202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0294E7C3" w14:textId="7CF95F35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68C8">
              <w:rPr>
                <w:rFonts w:asciiTheme="majorBidi" w:hAnsiTheme="majorBidi" w:cstheme="majorBidi"/>
                <w:sz w:val="30"/>
                <w:szCs w:val="30"/>
              </w:rPr>
              <w:t>148,425</w:t>
            </w:r>
          </w:p>
        </w:tc>
      </w:tr>
      <w:tr w:rsidR="00EB4547" w:rsidRPr="00672DEA" w14:paraId="46F155C6" w14:textId="77777777" w:rsidTr="008D7418">
        <w:tc>
          <w:tcPr>
            <w:tcW w:w="4149" w:type="dxa"/>
          </w:tcPr>
          <w:p w14:paraId="021AA13B" w14:textId="77777777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07" w:type="dxa"/>
          </w:tcPr>
          <w:p w14:paraId="52A810E6" w14:textId="3F4DB4F5" w:rsidR="00EB4547" w:rsidRPr="00C9443D" w:rsidRDefault="0085726A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43" w:type="dxa"/>
          </w:tcPr>
          <w:p w14:paraId="149D37CD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E7281B2" w14:textId="046F17D3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43" w:type="dxa"/>
          </w:tcPr>
          <w:p w14:paraId="39E67BC8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A2773B5" w14:textId="077FBAE6" w:rsidR="00EB4547" w:rsidRPr="00C9443D" w:rsidRDefault="0085726A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36" w:type="dxa"/>
          </w:tcPr>
          <w:p w14:paraId="368ECE9B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F98E0B5" w14:textId="27B0F239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E68C8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</w:tr>
      <w:tr w:rsidR="00EB4547" w:rsidRPr="00672DEA" w14:paraId="5DE797A6" w14:textId="77777777" w:rsidTr="008D7418">
        <w:tc>
          <w:tcPr>
            <w:tcW w:w="4149" w:type="dxa"/>
          </w:tcPr>
          <w:p w14:paraId="3374547D" w14:textId="77777777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07" w:type="dxa"/>
          </w:tcPr>
          <w:p w14:paraId="10DA04CC" w14:textId="118CF103" w:rsidR="00EB4547" w:rsidRPr="00C9443D" w:rsidRDefault="002025D1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14,194</w:t>
            </w:r>
          </w:p>
        </w:tc>
        <w:tc>
          <w:tcPr>
            <w:tcW w:w="243" w:type="dxa"/>
          </w:tcPr>
          <w:p w14:paraId="16F6C13B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35FB3FA" w14:textId="343B774D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9,580</w:t>
            </w:r>
          </w:p>
        </w:tc>
        <w:tc>
          <w:tcPr>
            <w:tcW w:w="243" w:type="dxa"/>
          </w:tcPr>
          <w:p w14:paraId="5988327E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9060036" w14:textId="3D24FADD" w:rsidR="00EB4547" w:rsidRPr="00C9443D" w:rsidRDefault="002025D1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9443D">
              <w:rPr>
                <w:rFonts w:asciiTheme="majorBidi" w:hAnsiTheme="majorBidi" w:cstheme="majorBidi"/>
                <w:sz w:val="30"/>
                <w:szCs w:val="30"/>
              </w:rPr>
              <w:t>14,194</w:t>
            </w:r>
          </w:p>
        </w:tc>
        <w:tc>
          <w:tcPr>
            <w:tcW w:w="236" w:type="dxa"/>
          </w:tcPr>
          <w:p w14:paraId="5642FBCC" w14:textId="77777777" w:rsidR="00EB4547" w:rsidRPr="00C9443D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2C29554" w14:textId="77435A74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2E28">
              <w:rPr>
                <w:rFonts w:asciiTheme="majorBidi" w:hAnsiTheme="majorBidi" w:cstheme="majorBidi"/>
                <w:sz w:val="30"/>
                <w:szCs w:val="30"/>
              </w:rPr>
              <w:t>9,580</w:t>
            </w:r>
          </w:p>
        </w:tc>
      </w:tr>
      <w:tr w:rsidR="002C220D" w:rsidRPr="002279E1" w14:paraId="712E079E" w14:textId="77777777" w:rsidTr="00784C4C">
        <w:tc>
          <w:tcPr>
            <w:tcW w:w="4149" w:type="dxa"/>
          </w:tcPr>
          <w:p w14:paraId="63FD06C8" w14:textId="77777777" w:rsidR="002C220D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  <w:lang w:val="th-TH"/>
              </w:rPr>
            </w:pPr>
          </w:p>
          <w:p w14:paraId="67787ED3" w14:textId="116E3CDE" w:rsidR="002C220D" w:rsidRPr="002279E1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highlight w:val="yellow"/>
                <w:cs/>
                <w:lang w:val="th-TH"/>
              </w:rPr>
            </w:pPr>
          </w:p>
        </w:tc>
        <w:tc>
          <w:tcPr>
            <w:tcW w:w="1107" w:type="dxa"/>
          </w:tcPr>
          <w:p w14:paraId="14A654E6" w14:textId="77777777" w:rsidR="002C220D" w:rsidRPr="002279E1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4C13B2C7" w14:textId="77777777" w:rsidR="002C220D" w:rsidRPr="002279E1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25" w:type="dxa"/>
          </w:tcPr>
          <w:p w14:paraId="2ABE511D" w14:textId="77777777" w:rsidR="002C220D" w:rsidRPr="002279E1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43" w:type="dxa"/>
          </w:tcPr>
          <w:p w14:paraId="623A90B0" w14:textId="77777777" w:rsidR="002C220D" w:rsidRPr="002279E1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98" w:type="dxa"/>
          </w:tcPr>
          <w:p w14:paraId="7BCD90E4" w14:textId="77777777" w:rsidR="002C220D" w:rsidRPr="002279E1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183C7CAE" w14:textId="77777777" w:rsidR="002C220D" w:rsidRPr="002279E1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107" w:type="dxa"/>
          </w:tcPr>
          <w:p w14:paraId="6387F0CE" w14:textId="77777777" w:rsidR="002C220D" w:rsidRPr="002279E1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2C220D" w:rsidRPr="00672DEA" w14:paraId="6F53BC3A" w14:textId="77777777" w:rsidTr="00784C4C">
        <w:tc>
          <w:tcPr>
            <w:tcW w:w="4149" w:type="dxa"/>
          </w:tcPr>
          <w:p w14:paraId="0DE7311C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107" w:type="dxa"/>
          </w:tcPr>
          <w:p w14:paraId="7953CA9F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E913298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34EBC5F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9D6978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7E3FC15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4A8327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5963AA0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20D" w:rsidRPr="00672DEA" w14:paraId="4DA6D375" w14:textId="77777777" w:rsidTr="00784C4C">
        <w:tc>
          <w:tcPr>
            <w:tcW w:w="4149" w:type="dxa"/>
          </w:tcPr>
          <w:p w14:paraId="7A68EE6F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1107" w:type="dxa"/>
          </w:tcPr>
          <w:p w14:paraId="269011C9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07106F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A0E1F95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ADE65E0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0F74C8B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40483C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F201A89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220D" w:rsidRPr="00672DEA" w14:paraId="6734AEE5" w14:textId="77777777" w:rsidTr="001C0610">
        <w:tc>
          <w:tcPr>
            <w:tcW w:w="4149" w:type="dxa"/>
          </w:tcPr>
          <w:p w14:paraId="140B199B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ผลประโยชน์ระยะสั้นของพนักงาน</w:t>
            </w:r>
          </w:p>
        </w:tc>
        <w:tc>
          <w:tcPr>
            <w:tcW w:w="1107" w:type="dxa"/>
          </w:tcPr>
          <w:p w14:paraId="08E20A95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2BC9D3D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78E92651" w14:textId="028FEABF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6FE69E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6EEF22D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CD535B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B03ADF0" w14:textId="77777777" w:rsidR="002C220D" w:rsidRPr="00672DEA" w:rsidRDefault="002C220D" w:rsidP="002C2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4547" w:rsidRPr="00672DEA" w14:paraId="4B4EED4E" w14:textId="77777777" w:rsidTr="00000DEE">
        <w:tc>
          <w:tcPr>
            <w:tcW w:w="4149" w:type="dxa"/>
          </w:tcPr>
          <w:p w14:paraId="6B2677CE" w14:textId="77777777" w:rsidR="00EB4547" w:rsidRPr="00A95169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="Angsana New" w:hAnsi="Angsana New"/>
                <w:i/>
                <w:iCs/>
                <w:color w:val="0000FF"/>
                <w:sz w:val="24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A9516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(รวมค่าตอบแทนกรรมการ)</w:t>
            </w:r>
          </w:p>
        </w:tc>
        <w:tc>
          <w:tcPr>
            <w:tcW w:w="1107" w:type="dxa"/>
            <w:vAlign w:val="center"/>
          </w:tcPr>
          <w:p w14:paraId="3DCF1A43" w14:textId="683E660A" w:rsidR="00EB4547" w:rsidRPr="005322DA" w:rsidRDefault="005E733B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733B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 w:rsidRPr="005E73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E733B">
              <w:rPr>
                <w:rFonts w:asciiTheme="majorBidi" w:hAnsiTheme="majorBidi"/>
                <w:sz w:val="30"/>
                <w:szCs w:val="30"/>
                <w:cs/>
              </w:rPr>
              <w:t>144</w:t>
            </w:r>
          </w:p>
        </w:tc>
        <w:tc>
          <w:tcPr>
            <w:tcW w:w="243" w:type="dxa"/>
          </w:tcPr>
          <w:p w14:paraId="4D2F6311" w14:textId="77777777" w:rsidR="00EB4547" w:rsidRPr="005322D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2DF85E24" w14:textId="65B78C9E" w:rsidR="00EB4547" w:rsidRPr="005322D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22DA">
              <w:rPr>
                <w:rFonts w:asciiTheme="majorBidi" w:hAnsiTheme="majorBidi" w:cstheme="majorBidi"/>
                <w:sz w:val="30"/>
                <w:szCs w:val="30"/>
              </w:rPr>
              <w:t>16,963</w:t>
            </w:r>
          </w:p>
        </w:tc>
        <w:tc>
          <w:tcPr>
            <w:tcW w:w="243" w:type="dxa"/>
          </w:tcPr>
          <w:p w14:paraId="2C405230" w14:textId="77777777" w:rsidR="00EB4547" w:rsidRPr="005322D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3A9DBD60" w14:textId="1D511C3C" w:rsidR="00EB4547" w:rsidRPr="005322DA" w:rsidRDefault="00E551C2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551C2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E551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551C2">
              <w:rPr>
                <w:rFonts w:asciiTheme="majorBidi" w:hAnsiTheme="majorBidi"/>
                <w:sz w:val="30"/>
                <w:szCs w:val="30"/>
                <w:cs/>
              </w:rPr>
              <w:t>294</w:t>
            </w:r>
          </w:p>
        </w:tc>
        <w:tc>
          <w:tcPr>
            <w:tcW w:w="236" w:type="dxa"/>
          </w:tcPr>
          <w:p w14:paraId="5076DFB8" w14:textId="77777777" w:rsidR="00EB4547" w:rsidRPr="005322D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center"/>
          </w:tcPr>
          <w:p w14:paraId="7B71797F" w14:textId="48CEA69D" w:rsidR="00EB4547" w:rsidRPr="005322D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322DA">
              <w:rPr>
                <w:rFonts w:asciiTheme="majorBidi" w:hAnsiTheme="majorBidi" w:cstheme="majorBidi"/>
                <w:sz w:val="30"/>
                <w:szCs w:val="30"/>
              </w:rPr>
              <w:t>16,051</w:t>
            </w:r>
          </w:p>
        </w:tc>
      </w:tr>
      <w:tr w:rsidR="00EB4547" w:rsidRPr="00672DEA" w14:paraId="3BB8A838" w14:textId="77777777" w:rsidTr="001C0610">
        <w:tc>
          <w:tcPr>
            <w:tcW w:w="4149" w:type="dxa"/>
          </w:tcPr>
          <w:p w14:paraId="2DF2A008" w14:textId="77777777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2DE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4FF20C73" w14:textId="5888D671" w:rsidR="00EB4547" w:rsidRPr="0002563F" w:rsidRDefault="00D03C0A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3C0A">
              <w:rPr>
                <w:rFonts w:asciiTheme="majorBidi" w:hAnsiTheme="majorBidi"/>
                <w:sz w:val="30"/>
                <w:szCs w:val="30"/>
                <w:cs/>
              </w:rPr>
              <w:t>543</w:t>
            </w:r>
          </w:p>
        </w:tc>
        <w:tc>
          <w:tcPr>
            <w:tcW w:w="243" w:type="dxa"/>
          </w:tcPr>
          <w:p w14:paraId="13D484CD" w14:textId="77777777" w:rsidR="00EB4547" w:rsidRPr="0002563F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AF76AF6" w14:textId="3AA3C161" w:rsidR="00EB4547" w:rsidRPr="0002563F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563F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243" w:type="dxa"/>
          </w:tcPr>
          <w:p w14:paraId="60CF4BF0" w14:textId="77777777" w:rsidR="00EB4547" w:rsidRPr="0002563F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BA11799" w14:textId="2E14334D" w:rsidR="00EB4547" w:rsidRPr="0002563F" w:rsidRDefault="00D44BC0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44BC0">
              <w:rPr>
                <w:rFonts w:asciiTheme="majorBidi" w:hAnsiTheme="majorBidi"/>
                <w:sz w:val="30"/>
                <w:szCs w:val="30"/>
                <w:cs/>
              </w:rPr>
              <w:t>518</w:t>
            </w:r>
          </w:p>
        </w:tc>
        <w:tc>
          <w:tcPr>
            <w:tcW w:w="236" w:type="dxa"/>
          </w:tcPr>
          <w:p w14:paraId="3E130127" w14:textId="77777777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A201453" w14:textId="71068978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2563F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</w:tr>
      <w:tr w:rsidR="00EB4547" w:rsidRPr="005322DA" w14:paraId="30D2EE0B" w14:textId="77777777" w:rsidTr="001C0610">
        <w:tc>
          <w:tcPr>
            <w:tcW w:w="4149" w:type="dxa"/>
          </w:tcPr>
          <w:p w14:paraId="361A2DC2" w14:textId="77777777" w:rsidR="00EB4547" w:rsidRPr="00672DE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72D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  รวมค่าตอบแทนผู้บริหารสำคัญ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55A34E9" w14:textId="1D1FCB2D" w:rsidR="00EB4547" w:rsidRPr="00BE34C0" w:rsidRDefault="008F2DE6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DE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19</w:t>
            </w:r>
            <w:r w:rsidRPr="008F2D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F2DE6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687</w:t>
            </w:r>
          </w:p>
        </w:tc>
        <w:tc>
          <w:tcPr>
            <w:tcW w:w="243" w:type="dxa"/>
          </w:tcPr>
          <w:p w14:paraId="10AC826C" w14:textId="77777777" w:rsidR="00EB4547" w:rsidRPr="00BE34C0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4514306B" w14:textId="732917EB" w:rsidR="00EB4547" w:rsidRPr="005322D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4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17,514</w:t>
            </w:r>
          </w:p>
        </w:tc>
        <w:tc>
          <w:tcPr>
            <w:tcW w:w="243" w:type="dxa"/>
          </w:tcPr>
          <w:p w14:paraId="329241C7" w14:textId="77777777" w:rsidR="00EB4547" w:rsidRPr="005322D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FF23F05" w14:textId="67DA3A9F" w:rsidR="00EB4547" w:rsidRPr="005322DA" w:rsidRDefault="008C1C3B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1C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18</w:t>
            </w:r>
            <w:r w:rsidRPr="008C1C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1C3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812</w:t>
            </w:r>
          </w:p>
        </w:tc>
        <w:tc>
          <w:tcPr>
            <w:tcW w:w="236" w:type="dxa"/>
          </w:tcPr>
          <w:p w14:paraId="7B68607B" w14:textId="77777777" w:rsidR="00EB4547" w:rsidRPr="005322D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E4A3B54" w14:textId="54D5DC5F" w:rsidR="00EB4547" w:rsidRPr="005322DA" w:rsidRDefault="00EB4547" w:rsidP="00EB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22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16,578</w:t>
            </w:r>
          </w:p>
        </w:tc>
      </w:tr>
    </w:tbl>
    <w:p w14:paraId="06C87360" w14:textId="77777777" w:rsidR="00784C4C" w:rsidRDefault="00784C4C">
      <w:pPr>
        <w:rPr>
          <w:rFonts w:asciiTheme="majorBidi" w:hAnsiTheme="majorBidi" w:cstheme="majorBidi"/>
          <w:sz w:val="10"/>
          <w:szCs w:val="10"/>
        </w:rPr>
      </w:pPr>
    </w:p>
    <w:p w14:paraId="7E2D4F83" w14:textId="05733D78" w:rsidR="00AD7B8E" w:rsidRPr="00D46C03" w:rsidRDefault="0001421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0E42AE" w:rsidRPr="00D46C03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="007474E0" w:rsidRPr="00D46C03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7C9A" w:rsidRPr="00D46C0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0462A" w:rsidRPr="00026471">
        <w:rPr>
          <w:rFonts w:asciiTheme="majorBidi" w:hAnsiTheme="majorBidi" w:cstheme="majorBidi"/>
          <w:sz w:val="30"/>
          <w:szCs w:val="30"/>
        </w:rPr>
        <w:t>3</w:t>
      </w:r>
      <w:r w:rsidR="002C220D">
        <w:rPr>
          <w:rFonts w:asciiTheme="majorBidi" w:hAnsiTheme="majorBidi" w:cstheme="majorBidi"/>
          <w:sz w:val="30"/>
          <w:szCs w:val="30"/>
        </w:rPr>
        <w:t>1</w:t>
      </w:r>
      <w:r w:rsidR="0080462A"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="002C220D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80462A" w:rsidRPr="000264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64ED" w:rsidRPr="00D46C03">
        <w:rPr>
          <w:rFonts w:asciiTheme="majorBidi" w:hAnsiTheme="majorBidi" w:cstheme="majorBidi"/>
          <w:sz w:val="30"/>
          <w:szCs w:val="30"/>
        </w:rPr>
        <w:t>25</w:t>
      </w:r>
      <w:r w:rsidR="00EE585F" w:rsidRPr="00D46C03">
        <w:rPr>
          <w:rFonts w:asciiTheme="majorBidi" w:hAnsiTheme="majorBidi" w:cstheme="majorBidi"/>
          <w:sz w:val="30"/>
          <w:szCs w:val="30"/>
        </w:rPr>
        <w:t>6</w:t>
      </w:r>
      <w:r w:rsidR="00EB4547">
        <w:rPr>
          <w:rFonts w:asciiTheme="majorBidi" w:hAnsiTheme="majorBidi" w:cstheme="majorBidi"/>
          <w:sz w:val="30"/>
          <w:szCs w:val="30"/>
        </w:rPr>
        <w:t>9</w:t>
      </w:r>
      <w:r w:rsidR="00B57C9A"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B57C9A" w:rsidRPr="00D46C0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A64ED" w:rsidRPr="00D46C03">
        <w:rPr>
          <w:rFonts w:asciiTheme="majorBidi" w:hAnsiTheme="majorBidi" w:cstheme="majorBidi"/>
          <w:sz w:val="30"/>
          <w:szCs w:val="30"/>
        </w:rPr>
        <w:t>31</w:t>
      </w:r>
      <w:r w:rsidR="00B57C9A" w:rsidRPr="00D46C03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EE585F"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D46C03">
        <w:rPr>
          <w:rFonts w:asciiTheme="majorBidi" w:hAnsiTheme="majorBidi" w:cstheme="majorBidi"/>
          <w:sz w:val="30"/>
          <w:szCs w:val="30"/>
        </w:rPr>
        <w:t>256</w:t>
      </w:r>
      <w:r w:rsidR="00EB4547">
        <w:rPr>
          <w:rFonts w:asciiTheme="majorBidi" w:hAnsiTheme="majorBidi" w:cstheme="majorBidi"/>
          <w:sz w:val="30"/>
          <w:szCs w:val="30"/>
        </w:rPr>
        <w:t>8</w:t>
      </w:r>
      <w:r w:rsidR="00EE585F"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1B6D0F7" w14:textId="38A2EDA5" w:rsidR="00EE585F" w:rsidRPr="001002CF" w:rsidRDefault="00EE585F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3"/>
        <w:gridCol w:w="1080"/>
        <w:gridCol w:w="270"/>
        <w:gridCol w:w="1080"/>
        <w:gridCol w:w="270"/>
        <w:gridCol w:w="1170"/>
        <w:gridCol w:w="270"/>
        <w:gridCol w:w="1080"/>
      </w:tblGrid>
      <w:tr w:rsidR="00EE585F" w:rsidRPr="00D46C03" w14:paraId="54CB5F6D" w14:textId="77777777" w:rsidTr="007E1940">
        <w:trPr>
          <w:tblHeader/>
        </w:trPr>
        <w:tc>
          <w:tcPr>
            <w:tcW w:w="4233" w:type="dxa"/>
          </w:tcPr>
          <w:p w14:paraId="3C5E51D0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430" w:type="dxa"/>
            <w:gridSpan w:val="3"/>
          </w:tcPr>
          <w:p w14:paraId="09756092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70689DE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E3F8C4" w14:textId="77777777" w:rsidR="00EE585F" w:rsidRPr="00D46C03" w:rsidRDefault="00EE585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E7F" w:rsidRPr="00D46C03" w14:paraId="6915CA53" w14:textId="77777777" w:rsidTr="007E1940">
        <w:trPr>
          <w:tblHeader/>
        </w:trPr>
        <w:tc>
          <w:tcPr>
            <w:tcW w:w="4233" w:type="dxa"/>
          </w:tcPr>
          <w:p w14:paraId="1918CBD7" w14:textId="77777777" w:rsidR="00241E7F" w:rsidRPr="00D46C03" w:rsidRDefault="00241E7F" w:rsidP="0024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50B884" w14:textId="55949E1A" w:rsidR="00241E7F" w:rsidRPr="00D46C03" w:rsidRDefault="00241E7F" w:rsidP="0024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EC38FC0" w14:textId="77777777" w:rsidR="00241E7F" w:rsidRPr="00D46C03" w:rsidRDefault="00241E7F" w:rsidP="0024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E6C86" w14:textId="06145A26" w:rsidR="00241E7F" w:rsidRPr="00D46C03" w:rsidRDefault="00241E7F" w:rsidP="0024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A463E39" w14:textId="77777777" w:rsidR="00241E7F" w:rsidRPr="00D46C03" w:rsidRDefault="00241E7F" w:rsidP="0024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DFFFA" w14:textId="49AF4866" w:rsidR="00241E7F" w:rsidRPr="00D46C03" w:rsidRDefault="00241E7F" w:rsidP="0024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0E1E98C" w14:textId="77777777" w:rsidR="00241E7F" w:rsidRPr="00D46C03" w:rsidRDefault="00241E7F" w:rsidP="0024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C95D87" w14:textId="1C88A160" w:rsidR="00241E7F" w:rsidRPr="00D46C03" w:rsidRDefault="00241E7F" w:rsidP="0024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F70" w:rsidRPr="00D46C03" w14:paraId="2EA863F2" w14:textId="77777777" w:rsidTr="007E1940">
        <w:trPr>
          <w:tblHeader/>
        </w:trPr>
        <w:tc>
          <w:tcPr>
            <w:tcW w:w="4233" w:type="dxa"/>
          </w:tcPr>
          <w:p w14:paraId="03FFBA88" w14:textId="77777777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A3A7DC" w14:textId="2B683B12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56B5C18" w14:textId="77777777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8CEE6" w14:textId="4A0B9FA3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E620A7" w14:textId="77777777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7F6B01" w14:textId="3D0EF4EC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438D204" w14:textId="77777777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DB653" w14:textId="29130ACD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84C4C" w:rsidRPr="00D46C03" w14:paraId="3CF6C89D" w14:textId="77777777" w:rsidTr="007E1940">
        <w:trPr>
          <w:tblHeader/>
        </w:trPr>
        <w:tc>
          <w:tcPr>
            <w:tcW w:w="4233" w:type="dxa"/>
          </w:tcPr>
          <w:p w14:paraId="0D0F13EF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67C6336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784C4C" w:rsidRPr="00D46C03" w14:paraId="075907B7" w14:textId="77777777" w:rsidTr="007E1940">
        <w:tc>
          <w:tcPr>
            <w:tcW w:w="4233" w:type="dxa"/>
          </w:tcPr>
          <w:p w14:paraId="627AF923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20" w:type="dxa"/>
            <w:gridSpan w:val="7"/>
          </w:tcPr>
          <w:p w14:paraId="22B4A635" w14:textId="77777777" w:rsidR="00784C4C" w:rsidRPr="00D46C03" w:rsidRDefault="00784C4C" w:rsidP="00784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85513B" w:rsidRPr="00D46C03" w14:paraId="65714740" w14:textId="77777777" w:rsidTr="007E1940">
        <w:tc>
          <w:tcPr>
            <w:tcW w:w="4233" w:type="dxa"/>
          </w:tcPr>
          <w:p w14:paraId="7D899D64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3680216" w14:textId="47C00DDC" w:rsidR="0085513B" w:rsidRPr="00D46C03" w:rsidRDefault="00B03591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4CA1A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6A258E" w14:textId="7737E795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2F97D3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E027F5" w14:textId="3EFD50E9" w:rsidR="0085513B" w:rsidRPr="00302FF0" w:rsidRDefault="00C9601A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02FF0">
              <w:rPr>
                <w:rFonts w:asciiTheme="majorBidi" w:hAnsiTheme="majorBidi" w:cstheme="majorBidi"/>
                <w:sz w:val="30"/>
                <w:szCs w:val="30"/>
              </w:rPr>
              <w:t>26,465</w:t>
            </w:r>
          </w:p>
        </w:tc>
        <w:tc>
          <w:tcPr>
            <w:tcW w:w="270" w:type="dxa"/>
          </w:tcPr>
          <w:p w14:paraId="5769C595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DCE55" w14:textId="220153A8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562C8">
              <w:rPr>
                <w:rFonts w:asciiTheme="majorBidi" w:hAnsiTheme="majorBidi" w:cstheme="majorBidi"/>
                <w:sz w:val="30"/>
                <w:szCs w:val="30"/>
              </w:rPr>
              <w:t>22,579</w:t>
            </w:r>
          </w:p>
        </w:tc>
      </w:tr>
      <w:tr w:rsidR="0085513B" w:rsidRPr="00D46C03" w14:paraId="33AA4CD1" w14:textId="77777777" w:rsidTr="007E1940">
        <w:tc>
          <w:tcPr>
            <w:tcW w:w="4233" w:type="dxa"/>
          </w:tcPr>
          <w:p w14:paraId="45C7612E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vAlign w:val="center"/>
          </w:tcPr>
          <w:p w14:paraId="0CE7F004" w14:textId="755B8DD5" w:rsidR="0085513B" w:rsidRPr="00D46C03" w:rsidRDefault="001218AC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218AC">
              <w:rPr>
                <w:rFonts w:asciiTheme="majorBidi" w:hAnsiTheme="majorBidi"/>
                <w:sz w:val="30"/>
                <w:szCs w:val="30"/>
                <w:cs/>
              </w:rPr>
              <w:t>826</w:t>
            </w:r>
            <w:r w:rsidRPr="001218A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218AC">
              <w:rPr>
                <w:rFonts w:asciiTheme="majorBidi" w:hAnsiTheme="majorBidi"/>
                <w:sz w:val="30"/>
                <w:szCs w:val="30"/>
                <w:cs/>
              </w:rPr>
              <w:t>974</w:t>
            </w:r>
          </w:p>
        </w:tc>
        <w:tc>
          <w:tcPr>
            <w:tcW w:w="270" w:type="dxa"/>
          </w:tcPr>
          <w:p w14:paraId="38EF75D0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587746B" w14:textId="6C6C6D5A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149EC">
              <w:rPr>
                <w:rFonts w:asciiTheme="majorBidi" w:hAnsiTheme="majorBidi" w:cstheme="majorBidi"/>
                <w:sz w:val="30"/>
                <w:szCs w:val="30"/>
              </w:rPr>
              <w:t>811,693</w:t>
            </w:r>
          </w:p>
        </w:tc>
        <w:tc>
          <w:tcPr>
            <w:tcW w:w="270" w:type="dxa"/>
          </w:tcPr>
          <w:p w14:paraId="488A0E21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4CD8FC" w14:textId="5A3242AD" w:rsidR="0085513B" w:rsidRPr="00302FF0" w:rsidRDefault="00C9601A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02FF0">
              <w:rPr>
                <w:rFonts w:asciiTheme="majorBidi" w:hAnsiTheme="majorBidi" w:cstheme="majorBidi"/>
                <w:sz w:val="30"/>
                <w:szCs w:val="30"/>
              </w:rPr>
              <w:t>826,974</w:t>
            </w:r>
          </w:p>
        </w:tc>
        <w:tc>
          <w:tcPr>
            <w:tcW w:w="270" w:type="dxa"/>
          </w:tcPr>
          <w:p w14:paraId="662D22F2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CA2913A" w14:textId="36AC7BC3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C562C8">
              <w:rPr>
                <w:rFonts w:asciiTheme="majorBidi" w:hAnsiTheme="majorBidi" w:cstheme="majorBidi"/>
                <w:sz w:val="30"/>
                <w:szCs w:val="30"/>
              </w:rPr>
              <w:t>811,693</w:t>
            </w:r>
          </w:p>
        </w:tc>
      </w:tr>
      <w:tr w:rsidR="0085513B" w:rsidRPr="00D46C03" w14:paraId="75797D8C" w14:textId="77777777" w:rsidTr="007E1940">
        <w:tc>
          <w:tcPr>
            <w:tcW w:w="4233" w:type="dxa"/>
          </w:tcPr>
          <w:p w14:paraId="2751B363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45B9F0E" w14:textId="25310353" w:rsidR="0085513B" w:rsidRPr="00D46C03" w:rsidRDefault="00A7427D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427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826</w:t>
            </w:r>
            <w:r w:rsidRPr="00A742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7427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974</w:t>
            </w:r>
          </w:p>
        </w:tc>
        <w:tc>
          <w:tcPr>
            <w:tcW w:w="270" w:type="dxa"/>
          </w:tcPr>
          <w:p w14:paraId="49F19781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44E0B46" w14:textId="634C84D0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811,693</w:t>
            </w:r>
          </w:p>
        </w:tc>
        <w:tc>
          <w:tcPr>
            <w:tcW w:w="270" w:type="dxa"/>
          </w:tcPr>
          <w:p w14:paraId="51136D59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156BEE7" w14:textId="661BD6AF" w:rsidR="0085513B" w:rsidRPr="00302FF0" w:rsidRDefault="00C9601A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F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853,439</w:t>
            </w:r>
          </w:p>
        </w:tc>
        <w:tc>
          <w:tcPr>
            <w:tcW w:w="270" w:type="dxa"/>
          </w:tcPr>
          <w:p w14:paraId="27E6A060" w14:textId="77777777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5A35179" w14:textId="418D9F6D" w:rsidR="0085513B" w:rsidRPr="00D46C03" w:rsidRDefault="0085513B" w:rsidP="00855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62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834,272</w:t>
            </w:r>
          </w:p>
        </w:tc>
      </w:tr>
      <w:tr w:rsidR="00B46EAE" w:rsidRPr="00D46C03" w14:paraId="44EB4436" w14:textId="77777777" w:rsidTr="007E1940">
        <w:tc>
          <w:tcPr>
            <w:tcW w:w="4233" w:type="dxa"/>
          </w:tcPr>
          <w:p w14:paraId="50D267F5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EB04D6" w14:textId="721FEEEA" w:rsidR="00B46EAE" w:rsidRPr="00D46C03" w:rsidRDefault="0031449D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54F9E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6C645A" w14:textId="4067564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27F3A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FE7A630" w14:textId="69D0EC76" w:rsidR="00B46EAE" w:rsidRPr="00302FF0" w:rsidRDefault="00C9601A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02F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DF82A2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A38327" w14:textId="02D9120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3F70" w:rsidRPr="00D46C03" w14:paraId="4B2AB760" w14:textId="77777777" w:rsidTr="007E1940">
        <w:trPr>
          <w:trHeight w:val="334"/>
        </w:trPr>
        <w:tc>
          <w:tcPr>
            <w:tcW w:w="4233" w:type="dxa"/>
          </w:tcPr>
          <w:p w14:paraId="10A4ABAE" w14:textId="77777777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5AE072" w14:textId="31EF074A" w:rsidR="00B63F70" w:rsidRPr="00D46C03" w:rsidRDefault="0031449D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44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826</w:t>
            </w:r>
            <w:r w:rsidRPr="003144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449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974</w:t>
            </w:r>
          </w:p>
        </w:tc>
        <w:tc>
          <w:tcPr>
            <w:tcW w:w="270" w:type="dxa"/>
          </w:tcPr>
          <w:p w14:paraId="71612BA9" w14:textId="77777777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D4DFB7" w14:textId="694A4F25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E29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811,693</w:t>
            </w:r>
          </w:p>
        </w:tc>
        <w:tc>
          <w:tcPr>
            <w:tcW w:w="270" w:type="dxa"/>
          </w:tcPr>
          <w:p w14:paraId="7C9749EA" w14:textId="77777777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FB9F6D" w14:textId="03DA3A0B" w:rsidR="00B63F70" w:rsidRPr="00302FF0" w:rsidRDefault="00C9601A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F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853,439</w:t>
            </w:r>
          </w:p>
        </w:tc>
        <w:tc>
          <w:tcPr>
            <w:tcW w:w="270" w:type="dxa"/>
          </w:tcPr>
          <w:p w14:paraId="1A1FF789" w14:textId="77777777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67FB90" w14:textId="5173954A" w:rsidR="00B63F70" w:rsidRPr="00D46C03" w:rsidRDefault="00B63F70" w:rsidP="00B6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4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834,272</w:t>
            </w:r>
          </w:p>
        </w:tc>
      </w:tr>
      <w:tr w:rsidR="00B46EAE" w:rsidRPr="00D46C03" w14:paraId="094B9E7C" w14:textId="77777777" w:rsidTr="007E1940">
        <w:trPr>
          <w:trHeight w:val="30"/>
        </w:trPr>
        <w:tc>
          <w:tcPr>
            <w:tcW w:w="4233" w:type="dxa"/>
          </w:tcPr>
          <w:p w14:paraId="40C9C593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AD813B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436C54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39FBFB0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2898F70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250A6FD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22EF96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4DFF65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46EAE" w:rsidRPr="00D46C03" w14:paraId="7508E7B5" w14:textId="77777777" w:rsidTr="007E1940">
        <w:tc>
          <w:tcPr>
            <w:tcW w:w="4233" w:type="dxa"/>
          </w:tcPr>
          <w:p w14:paraId="350BB7E4" w14:textId="7BA16AF1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ลูกหนี้</w:t>
            </w:r>
            <w:r w:rsidR="00466566" w:rsidRPr="00466566">
              <w:rPr>
                <w:rFonts w:asciiTheme="majorBidi" w:hAnsi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หมุนเวียน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1D9A6C30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5366B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57D90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DD3A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599A5E" w14:textId="6921FB2A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3C6A4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685EC8" w14:textId="77777777" w:rsidR="00B46EAE" w:rsidRPr="00D46C03" w:rsidRDefault="00B46EAE" w:rsidP="00B46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7586" w:rsidRPr="00D46C03" w14:paraId="09F278EB" w14:textId="77777777" w:rsidTr="007E1940">
        <w:tc>
          <w:tcPr>
            <w:tcW w:w="4233" w:type="dxa"/>
          </w:tcPr>
          <w:p w14:paraId="36EBA16B" w14:textId="2C305345" w:rsidR="00ED7586" w:rsidRPr="00D46C03" w:rsidRDefault="00ED7586" w:rsidP="00ED7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86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center"/>
          </w:tcPr>
          <w:p w14:paraId="089C69FB" w14:textId="08FC768D" w:rsidR="00ED7586" w:rsidRPr="00EE7F39" w:rsidRDefault="00CE77F7" w:rsidP="00CE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9A6912" w14:textId="77777777" w:rsidR="00ED7586" w:rsidRPr="00EE7F39" w:rsidRDefault="00ED7586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BDBBCC" w14:textId="585CA2F6" w:rsidR="00ED7586" w:rsidRPr="00EE7F39" w:rsidRDefault="00CE77F7" w:rsidP="00CE77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DA3615" w14:textId="77777777" w:rsidR="00ED7586" w:rsidRPr="00EE7F39" w:rsidRDefault="00ED7586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059AD95" w14:textId="3B240A53" w:rsidR="00ED7586" w:rsidRPr="00EE7F39" w:rsidRDefault="00ED7586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B64DA77" w14:textId="77777777" w:rsidR="00ED7586" w:rsidRPr="00EE7F39" w:rsidRDefault="00ED7586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1DB696" w14:textId="2FC79184" w:rsidR="00ED7586" w:rsidRPr="00EE7F39" w:rsidRDefault="007E1940" w:rsidP="00DC6B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6EFD" w:rsidRPr="00D46C03" w14:paraId="2BA14233" w14:textId="77777777" w:rsidTr="007E1940">
        <w:tc>
          <w:tcPr>
            <w:tcW w:w="4233" w:type="dxa"/>
          </w:tcPr>
          <w:p w14:paraId="71AE0EC6" w14:textId="77777777" w:rsidR="00B56EFD" w:rsidRPr="00D46C03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D79C43B" w14:textId="6AE481CF" w:rsidR="00B56EFD" w:rsidRPr="00EE7F39" w:rsidRDefault="00A44E65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2,058</w:t>
            </w:r>
          </w:p>
        </w:tc>
        <w:tc>
          <w:tcPr>
            <w:tcW w:w="270" w:type="dxa"/>
          </w:tcPr>
          <w:p w14:paraId="0369E07B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FD58862" w14:textId="68B1C209" w:rsidR="00B56EFD" w:rsidRPr="00EE7F39" w:rsidRDefault="00EE7F39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1,851</w:t>
            </w:r>
          </w:p>
        </w:tc>
        <w:tc>
          <w:tcPr>
            <w:tcW w:w="270" w:type="dxa"/>
          </w:tcPr>
          <w:p w14:paraId="0DDDC5D6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FFB58FE" w14:textId="280CCA2B" w:rsidR="00B56EFD" w:rsidRPr="00EE7F39" w:rsidRDefault="00ED7586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2,004</w:t>
            </w:r>
          </w:p>
        </w:tc>
        <w:tc>
          <w:tcPr>
            <w:tcW w:w="270" w:type="dxa"/>
          </w:tcPr>
          <w:p w14:paraId="3891CF3B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CC7E4CC" w14:textId="66B78452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1,772</w:t>
            </w:r>
          </w:p>
        </w:tc>
      </w:tr>
      <w:tr w:rsidR="00B56EFD" w:rsidRPr="00D46C03" w14:paraId="3E45CC97" w14:textId="77777777" w:rsidTr="007E1940">
        <w:tc>
          <w:tcPr>
            <w:tcW w:w="4233" w:type="dxa"/>
          </w:tcPr>
          <w:p w14:paraId="64755B11" w14:textId="77777777" w:rsidR="00B56EFD" w:rsidRPr="00D46C03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5339264" w14:textId="30F424CA" w:rsidR="00B56EFD" w:rsidRPr="00EE7F39" w:rsidRDefault="00A44E65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2,058</w:t>
            </w:r>
          </w:p>
        </w:tc>
        <w:tc>
          <w:tcPr>
            <w:tcW w:w="270" w:type="dxa"/>
          </w:tcPr>
          <w:p w14:paraId="2683B96E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66D8628" w14:textId="5DC492DE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1,851</w:t>
            </w:r>
          </w:p>
        </w:tc>
        <w:tc>
          <w:tcPr>
            <w:tcW w:w="270" w:type="dxa"/>
          </w:tcPr>
          <w:p w14:paraId="52C07429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C353B9C" w14:textId="5FC66969" w:rsidR="00B56EFD" w:rsidRPr="00EE7F39" w:rsidRDefault="00ED7586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2,006</w:t>
            </w:r>
          </w:p>
        </w:tc>
        <w:tc>
          <w:tcPr>
            <w:tcW w:w="270" w:type="dxa"/>
          </w:tcPr>
          <w:p w14:paraId="613CAD08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FC6F22E" w14:textId="4FD4CCB3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1,772</w:t>
            </w:r>
          </w:p>
        </w:tc>
      </w:tr>
      <w:tr w:rsidR="00B56EFD" w:rsidRPr="00D46C03" w14:paraId="1D7086A2" w14:textId="77777777" w:rsidTr="007E1940">
        <w:tc>
          <w:tcPr>
            <w:tcW w:w="4233" w:type="dxa"/>
          </w:tcPr>
          <w:p w14:paraId="16C69CB1" w14:textId="77777777" w:rsidR="00B56EFD" w:rsidRPr="00D46C03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75F1FD" w14:textId="753E047C" w:rsidR="00B56EFD" w:rsidRPr="00EE7F39" w:rsidRDefault="006C4CDC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15FE3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584D4D" w14:textId="01218D54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A418A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D11851" w14:textId="4C6DB991" w:rsidR="00B56EFD" w:rsidRPr="00EE7F39" w:rsidRDefault="007E1940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9E82FD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13FA27" w14:textId="58F51CA3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6EFD" w:rsidRPr="00D46C03" w14:paraId="1540D77D" w14:textId="77777777" w:rsidTr="007E1940">
        <w:tc>
          <w:tcPr>
            <w:tcW w:w="4233" w:type="dxa"/>
          </w:tcPr>
          <w:p w14:paraId="00E9ADE0" w14:textId="77777777" w:rsidR="00B56EFD" w:rsidRPr="00D46C03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C0269F" w14:textId="38E17592" w:rsidR="00B56EFD" w:rsidRPr="00EE7F39" w:rsidRDefault="006C4CDC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2,058</w:t>
            </w:r>
          </w:p>
        </w:tc>
        <w:tc>
          <w:tcPr>
            <w:tcW w:w="270" w:type="dxa"/>
          </w:tcPr>
          <w:p w14:paraId="299656BD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8A5FC0" w14:textId="0D087A36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1,851</w:t>
            </w:r>
          </w:p>
        </w:tc>
        <w:tc>
          <w:tcPr>
            <w:tcW w:w="270" w:type="dxa"/>
          </w:tcPr>
          <w:p w14:paraId="628804BA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2A5011" w14:textId="217B4025" w:rsidR="00B56EFD" w:rsidRPr="00EE7F39" w:rsidRDefault="007E1940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E7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2,006</w:t>
            </w:r>
          </w:p>
        </w:tc>
        <w:tc>
          <w:tcPr>
            <w:tcW w:w="270" w:type="dxa"/>
          </w:tcPr>
          <w:p w14:paraId="4D4E5AF7" w14:textId="77777777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0497D0" w14:textId="35A9AA93" w:rsidR="00B56EFD" w:rsidRPr="00EE7F39" w:rsidRDefault="00B56EFD" w:rsidP="00B56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E7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1,772</w:t>
            </w:r>
          </w:p>
        </w:tc>
      </w:tr>
    </w:tbl>
    <w:p w14:paraId="34186A67" w14:textId="77777777" w:rsidR="00AE4D48" w:rsidRPr="00CF7F58" w:rsidRDefault="00AE4D48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974"/>
        <w:gridCol w:w="236"/>
        <w:gridCol w:w="1020"/>
        <w:gridCol w:w="242"/>
        <w:gridCol w:w="846"/>
        <w:gridCol w:w="276"/>
        <w:gridCol w:w="877"/>
        <w:gridCol w:w="291"/>
        <w:gridCol w:w="990"/>
      </w:tblGrid>
      <w:tr w:rsidR="00F24494" w:rsidRPr="00D46C03" w14:paraId="080139C5" w14:textId="77777777" w:rsidTr="00535914">
        <w:trPr>
          <w:tblHeader/>
        </w:trPr>
        <w:tc>
          <w:tcPr>
            <w:tcW w:w="2326" w:type="dxa"/>
            <w:vAlign w:val="bottom"/>
          </w:tcPr>
          <w:p w14:paraId="6607AD6A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174" w:type="dxa"/>
            <w:gridSpan w:val="3"/>
            <w:vAlign w:val="bottom"/>
          </w:tcPr>
          <w:p w14:paraId="4F94B138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65F98E6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vAlign w:val="bottom"/>
          </w:tcPr>
          <w:p w14:paraId="6C796414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F24494" w:rsidRPr="00D46C03" w14:paraId="1116253A" w14:textId="77777777" w:rsidTr="00535914">
        <w:trPr>
          <w:tblHeader/>
        </w:trPr>
        <w:tc>
          <w:tcPr>
            <w:tcW w:w="2326" w:type="dxa"/>
            <w:vAlign w:val="bottom"/>
          </w:tcPr>
          <w:p w14:paraId="321200A0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vAlign w:val="bottom"/>
          </w:tcPr>
          <w:p w14:paraId="77AECD98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8122766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14:paraId="3B7E2C2D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7271960F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A96A3E1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5019ADE7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0431557B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3A90BFF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vAlign w:val="bottom"/>
          </w:tcPr>
          <w:p w14:paraId="373E3E4F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69E91C29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vAlign w:val="bottom"/>
          </w:tcPr>
          <w:p w14:paraId="2EEA4B54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D58A7B6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7D26D4EB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5C33979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D80CBC5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F24494" w:rsidRPr="00D46C03" w14:paraId="750B469E" w14:textId="77777777" w:rsidTr="00535914">
        <w:trPr>
          <w:tblHeader/>
        </w:trPr>
        <w:tc>
          <w:tcPr>
            <w:tcW w:w="2326" w:type="dxa"/>
            <w:vAlign w:val="bottom"/>
          </w:tcPr>
          <w:p w14:paraId="199EE1B0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vAlign w:val="bottom"/>
          </w:tcPr>
          <w:p w14:paraId="7F44D894" w14:textId="5E148E0C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19F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  <w:vAlign w:val="bottom"/>
          </w:tcPr>
          <w:p w14:paraId="0F359616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15CB8843" w14:textId="1DFAC90A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19F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3C3723A5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2A5F385A" w14:textId="3503BA38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19F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2" w:type="dxa"/>
            <w:vAlign w:val="bottom"/>
          </w:tcPr>
          <w:p w14:paraId="22018C25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306A2ACE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vAlign w:val="bottom"/>
          </w:tcPr>
          <w:p w14:paraId="73F8DF9F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2DA7DF35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1C2AC541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FDE0FA7" w14:textId="3F94A8DE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E19F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24494" w:rsidRPr="00D46C03" w14:paraId="306B68DB" w14:textId="77777777" w:rsidTr="00535914">
        <w:trPr>
          <w:tblHeader/>
        </w:trPr>
        <w:tc>
          <w:tcPr>
            <w:tcW w:w="2326" w:type="dxa"/>
          </w:tcPr>
          <w:p w14:paraId="4CA10A24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4" w:type="dxa"/>
            <w:gridSpan w:val="3"/>
          </w:tcPr>
          <w:p w14:paraId="590EF2E6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46C03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2D894A02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</w:tcPr>
          <w:p w14:paraId="06E8EA26" w14:textId="77777777" w:rsidR="00F24494" w:rsidRPr="00D46C03" w:rsidRDefault="00F24494" w:rsidP="00535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382E" w:rsidRPr="00D46C03" w14:paraId="6CDB1B37" w14:textId="77777777" w:rsidTr="00535914">
        <w:tc>
          <w:tcPr>
            <w:tcW w:w="2326" w:type="dxa"/>
          </w:tcPr>
          <w:p w14:paraId="23A2641D" w14:textId="77777777" w:rsidR="002C382E" w:rsidRPr="00D46C03" w:rsidRDefault="002C382E" w:rsidP="002C382E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</w:tcPr>
          <w:p w14:paraId="27E77C1C" w14:textId="77777777" w:rsidR="002C382E" w:rsidRPr="00D46C03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6911443" w14:textId="77777777" w:rsidR="002C382E" w:rsidRPr="00D46C03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</w:tcPr>
          <w:p w14:paraId="36C3433B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F6EFB1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B566185" w14:textId="5341F52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5,140</w:t>
            </w:r>
          </w:p>
        </w:tc>
        <w:tc>
          <w:tcPr>
            <w:tcW w:w="242" w:type="dxa"/>
          </w:tcPr>
          <w:p w14:paraId="4BE80DD9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0681234" w14:textId="000CBF35" w:rsidR="002C382E" w:rsidRPr="006D7030" w:rsidRDefault="00DC6B20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38F1C99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3448ECE7" w14:textId="4BD38420" w:rsidR="002C382E" w:rsidRPr="006D7030" w:rsidRDefault="00EE6B43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(250)</w:t>
            </w:r>
          </w:p>
        </w:tc>
        <w:tc>
          <w:tcPr>
            <w:tcW w:w="291" w:type="dxa"/>
          </w:tcPr>
          <w:p w14:paraId="6CB53328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86C2E" w14:textId="24A8C872" w:rsidR="002C382E" w:rsidRPr="006D7030" w:rsidRDefault="00D12AF7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4,890</w:t>
            </w:r>
          </w:p>
        </w:tc>
      </w:tr>
      <w:tr w:rsidR="002C382E" w:rsidRPr="00D46C03" w14:paraId="6FB3519A" w14:textId="77777777" w:rsidTr="00535914">
        <w:tc>
          <w:tcPr>
            <w:tcW w:w="2326" w:type="dxa"/>
          </w:tcPr>
          <w:p w14:paraId="2CB00C96" w14:textId="77777777" w:rsidR="002C382E" w:rsidRPr="00D46C03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</w:tcPr>
          <w:p w14:paraId="78DF96DA" w14:textId="77777777" w:rsidR="002C382E" w:rsidRPr="00D017C5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4AB2A86" w14:textId="77777777" w:rsidR="002C382E" w:rsidRPr="00D46C03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</w:tcPr>
          <w:p w14:paraId="258B1DF0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08500F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0AF4416B" w14:textId="11D47213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5,140</w:t>
            </w:r>
          </w:p>
        </w:tc>
        <w:tc>
          <w:tcPr>
            <w:tcW w:w="242" w:type="dxa"/>
          </w:tcPr>
          <w:p w14:paraId="577E63E9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</w:tcPr>
          <w:p w14:paraId="26CBCAC5" w14:textId="04100470" w:rsidR="002C382E" w:rsidRPr="006D7030" w:rsidRDefault="00DC6B20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32EBB55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</w:tcPr>
          <w:p w14:paraId="62D5AEED" w14:textId="7027C3D1" w:rsidR="002C382E" w:rsidRPr="006D7030" w:rsidRDefault="00987D84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(250)</w:t>
            </w:r>
          </w:p>
        </w:tc>
        <w:tc>
          <w:tcPr>
            <w:tcW w:w="291" w:type="dxa"/>
          </w:tcPr>
          <w:p w14:paraId="3AA4AE76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C5C214" w14:textId="0FB018B0" w:rsidR="002C382E" w:rsidRPr="006D7030" w:rsidRDefault="00987D84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4,890</w:t>
            </w:r>
          </w:p>
        </w:tc>
      </w:tr>
      <w:tr w:rsidR="002C382E" w:rsidRPr="00D46C03" w14:paraId="1DA600A3" w14:textId="77777777" w:rsidTr="0006434A">
        <w:tc>
          <w:tcPr>
            <w:tcW w:w="2326" w:type="dxa"/>
          </w:tcPr>
          <w:p w14:paraId="4D4E8711" w14:textId="77777777" w:rsidR="002C382E" w:rsidRPr="00D46C03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61" w:type="dxa"/>
          </w:tcPr>
          <w:p w14:paraId="58A07669" w14:textId="77777777" w:rsidR="002C382E" w:rsidRPr="007F20E7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EEB6ED1" w14:textId="77777777" w:rsidR="002C382E" w:rsidRPr="00D46C03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</w:tcPr>
          <w:p w14:paraId="49070524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D1F47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</w:tcPr>
          <w:p w14:paraId="277796C5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5E56F8" w14:textId="31DFCF2C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(5,140)</w:t>
            </w:r>
          </w:p>
        </w:tc>
        <w:tc>
          <w:tcPr>
            <w:tcW w:w="242" w:type="dxa"/>
          </w:tcPr>
          <w:p w14:paraId="343B5CC2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538A882A" w14:textId="77777777" w:rsidR="002C382E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625145" w14:textId="049691E5" w:rsidR="00DC6B20" w:rsidRPr="006D7030" w:rsidRDefault="00DC6B20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AD4B942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079CF181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D3CFC0" w14:textId="62132893" w:rsidR="00395EB9" w:rsidRPr="006D7030" w:rsidRDefault="00395EB9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91" w:type="dxa"/>
          </w:tcPr>
          <w:p w14:paraId="01D5CA20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C21357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C4A2CB" w14:textId="469F866C" w:rsidR="00395EB9" w:rsidRPr="006D7030" w:rsidRDefault="00AE6E66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95EB9" w:rsidRPr="006D7030">
              <w:rPr>
                <w:rFonts w:asciiTheme="majorBidi" w:hAnsiTheme="majorBidi" w:cstheme="majorBidi"/>
                <w:sz w:val="30"/>
                <w:szCs w:val="30"/>
              </w:rPr>
              <w:t>4,890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382E" w:rsidRPr="00D46C03" w14:paraId="3CEE5B9A" w14:textId="77777777" w:rsidTr="0006434A">
        <w:tc>
          <w:tcPr>
            <w:tcW w:w="2326" w:type="dxa"/>
          </w:tcPr>
          <w:p w14:paraId="04733698" w14:textId="77777777" w:rsidR="002C382E" w:rsidRPr="00D46C03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</w:tcPr>
          <w:p w14:paraId="53020A28" w14:textId="77777777" w:rsidR="002C382E" w:rsidRPr="007F20E7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04C8F6E" w14:textId="77777777" w:rsidR="002C382E" w:rsidRPr="00D46C03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nil"/>
            </w:tcBorders>
          </w:tcPr>
          <w:p w14:paraId="64271BD7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B63FFBD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5656E06F" w14:textId="2564944E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DECD5F1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1D873A9" w14:textId="1F67C17B" w:rsidR="002C382E" w:rsidRPr="006D7030" w:rsidRDefault="00DC6B20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47DA16ED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</w:tcPr>
          <w:p w14:paraId="14AE5798" w14:textId="25C8F270" w:rsidR="002C382E" w:rsidRPr="006D7030" w:rsidRDefault="000B03E2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7F631F5B" w14:textId="77777777" w:rsidR="002C382E" w:rsidRPr="006D7030" w:rsidRDefault="002C382E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B6EEA8" w14:textId="29098470" w:rsidR="002C382E" w:rsidRPr="006D7030" w:rsidRDefault="000B03E2" w:rsidP="002C3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59CD212" w14:textId="77777777" w:rsidR="00CF580D" w:rsidRDefault="00CF580D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869DECE" w14:textId="24E2B436" w:rsidR="00CF580D" w:rsidRDefault="00472608" w:rsidP="00472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72"/>
        <w:jc w:val="both"/>
        <w:rPr>
          <w:rFonts w:ascii="Angsana New" w:hAnsi="Angsana New"/>
          <w:b/>
          <w:bCs/>
          <w:i/>
          <w:iCs/>
          <w:sz w:val="20"/>
          <w:szCs w:val="2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เงินให้กู้ยืมระยะสั้นแก่กิจการที่เกี่ยวข้องกันโดยไม่มีดอกเบี้ย</w:t>
      </w:r>
    </w:p>
    <w:p w14:paraId="69CEEE4B" w14:textId="77777777" w:rsidR="0045101A" w:rsidRDefault="0045101A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EB3CE77" w14:textId="77777777" w:rsidR="0019138B" w:rsidRDefault="0019138B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F4F56C3" w14:textId="77777777" w:rsidR="0019138B" w:rsidRDefault="0019138B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B7C2285" w14:textId="77777777" w:rsidR="0019138B" w:rsidRDefault="0019138B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9B53BCC" w14:textId="77777777" w:rsidR="0019138B" w:rsidRDefault="0019138B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4A38ACE" w14:textId="77777777" w:rsidR="0019138B" w:rsidRDefault="0019138B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F4E68C3" w14:textId="77777777" w:rsidR="0019138B" w:rsidRDefault="0019138B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4D27525" w14:textId="77777777" w:rsidR="0019138B" w:rsidRDefault="0019138B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11B218D" w14:textId="77777777" w:rsidR="0019138B" w:rsidRDefault="0019138B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6FA07FB" w14:textId="77777777" w:rsidR="0019138B" w:rsidRDefault="0019138B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7E4FA65" w14:textId="77777777" w:rsidR="00850A4A" w:rsidRDefault="00850A4A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8E2BFAD" w14:textId="77777777" w:rsidR="0019138B" w:rsidRDefault="0019138B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8A8A443" w14:textId="77777777" w:rsidR="0019138B" w:rsidRDefault="0019138B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143"/>
        <w:gridCol w:w="1170"/>
        <w:gridCol w:w="270"/>
        <w:gridCol w:w="1080"/>
        <w:gridCol w:w="270"/>
        <w:gridCol w:w="1170"/>
        <w:gridCol w:w="270"/>
        <w:gridCol w:w="1080"/>
      </w:tblGrid>
      <w:tr w:rsidR="00F02263" w:rsidRPr="00326B19" w14:paraId="4EDCC558" w14:textId="77777777" w:rsidTr="00535914">
        <w:tc>
          <w:tcPr>
            <w:tcW w:w="4143" w:type="dxa"/>
          </w:tcPr>
          <w:p w14:paraId="2DCA2C8A" w14:textId="39D8CA65" w:rsidR="00F02263" w:rsidRPr="00784C4C" w:rsidRDefault="00F02263" w:rsidP="00F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520" w:type="dxa"/>
            <w:gridSpan w:val="3"/>
          </w:tcPr>
          <w:p w14:paraId="0D8558ED" w14:textId="54A54631" w:rsidR="00F02263" w:rsidRPr="00326B19" w:rsidRDefault="00F02263" w:rsidP="00F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B13D82" w14:textId="77777777" w:rsidR="00F02263" w:rsidRPr="00D46C03" w:rsidRDefault="00F02263" w:rsidP="00F02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169472F" w14:textId="09ED6AA0" w:rsidR="00F02263" w:rsidRPr="00326B19" w:rsidRDefault="00F02263" w:rsidP="0039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0AC" w:rsidRPr="00326B19" w14:paraId="2391666C" w14:textId="77777777" w:rsidTr="00535914">
        <w:tc>
          <w:tcPr>
            <w:tcW w:w="4143" w:type="dxa"/>
          </w:tcPr>
          <w:p w14:paraId="5048C12F" w14:textId="77777777" w:rsidR="008830AC" w:rsidRPr="00784C4C" w:rsidRDefault="008830AC" w:rsidP="0088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2802D1" w14:textId="3F316172" w:rsidR="008830AC" w:rsidRPr="00D46C03" w:rsidRDefault="008830AC" w:rsidP="0088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400BE21" w14:textId="77777777" w:rsidR="008830AC" w:rsidRPr="00D46C03" w:rsidRDefault="008830AC" w:rsidP="0088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8AC64A" w14:textId="647431B9" w:rsidR="008830AC" w:rsidRPr="00326B19" w:rsidRDefault="008830AC" w:rsidP="0088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5E5D79B" w14:textId="77777777" w:rsidR="008830AC" w:rsidRPr="00D46C03" w:rsidRDefault="008830AC" w:rsidP="0088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8D1D29" w14:textId="354A7AEE" w:rsidR="008830AC" w:rsidRPr="00D46C03" w:rsidRDefault="008830AC" w:rsidP="0088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9A4B584" w14:textId="77777777" w:rsidR="008830AC" w:rsidRPr="00D46C03" w:rsidRDefault="008830AC" w:rsidP="0088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D45A1A" w14:textId="055ABFAD" w:rsidR="008830AC" w:rsidRPr="00326B19" w:rsidRDefault="008830AC" w:rsidP="0088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830AC" w:rsidRPr="00326B19" w14:paraId="750BB74D" w14:textId="77777777" w:rsidTr="00535914">
        <w:tc>
          <w:tcPr>
            <w:tcW w:w="4143" w:type="dxa"/>
          </w:tcPr>
          <w:p w14:paraId="729E2318" w14:textId="77777777" w:rsidR="008830AC" w:rsidRPr="00784C4C" w:rsidRDefault="008830AC" w:rsidP="0088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B55085" w14:textId="0FFAEF13" w:rsidR="008830AC" w:rsidRPr="00D46C03" w:rsidRDefault="008830AC" w:rsidP="00F4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0D9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1DEE172" w14:textId="77777777" w:rsidR="008830AC" w:rsidRPr="00D46C03" w:rsidRDefault="008830AC" w:rsidP="00F4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7BB82B" w14:textId="5E411B10" w:rsidR="008830AC" w:rsidRPr="00326B19" w:rsidRDefault="008830AC" w:rsidP="00F4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0D9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B5516BA" w14:textId="77777777" w:rsidR="008830AC" w:rsidRPr="00D46C03" w:rsidRDefault="008830AC" w:rsidP="00F4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58D86" w14:textId="364154C0" w:rsidR="008830AC" w:rsidRPr="00D46C03" w:rsidRDefault="008830AC" w:rsidP="00F4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0D9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F23311D" w14:textId="6DAEC4F4" w:rsidR="008830AC" w:rsidRPr="00D46C03" w:rsidRDefault="008830AC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1FDA70" w14:textId="388957C8" w:rsidR="008830AC" w:rsidRPr="00326B19" w:rsidRDefault="008830AC" w:rsidP="00F4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90D9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C4A21" w:rsidRPr="00326B19" w14:paraId="3EBDF5BE" w14:textId="77777777" w:rsidTr="00535914">
        <w:tc>
          <w:tcPr>
            <w:tcW w:w="4143" w:type="dxa"/>
          </w:tcPr>
          <w:p w14:paraId="564FA9CA" w14:textId="77777777" w:rsidR="00AC4A21" w:rsidRPr="00784C4C" w:rsidRDefault="00AC4A21" w:rsidP="00AC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5C3A2C2F" w14:textId="010D1307" w:rsidR="00AC4A21" w:rsidRPr="00326B19" w:rsidRDefault="00AC4A21" w:rsidP="00AC4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46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3404" w:rsidRPr="00326B19" w14:paraId="5BA624F7" w14:textId="77777777" w:rsidTr="00535914">
        <w:tc>
          <w:tcPr>
            <w:tcW w:w="4143" w:type="dxa"/>
          </w:tcPr>
          <w:p w14:paraId="66F16E2F" w14:textId="77777777" w:rsidR="008F3404" w:rsidRPr="00D46C03" w:rsidRDefault="008F3404" w:rsidP="008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571CF7AF" w14:textId="77777777" w:rsidR="008F3404" w:rsidRPr="00D46C03" w:rsidRDefault="008F3404" w:rsidP="008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56E306" w14:textId="77777777" w:rsidR="008F3404" w:rsidRPr="00D46C03" w:rsidRDefault="008F3404" w:rsidP="008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0069D" w14:textId="77777777" w:rsidR="008F3404" w:rsidRPr="00326B19" w:rsidRDefault="008F3404" w:rsidP="008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AA008" w14:textId="77777777" w:rsidR="008F3404" w:rsidRPr="00D46C03" w:rsidRDefault="008F3404" w:rsidP="008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E7A3B6F" w14:textId="77777777" w:rsidR="008F3404" w:rsidRPr="00D46C03" w:rsidRDefault="008F3404" w:rsidP="008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46D3CA" w14:textId="77777777" w:rsidR="008F3404" w:rsidRPr="00D46C03" w:rsidRDefault="008F3404" w:rsidP="008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37A447" w14:textId="77777777" w:rsidR="008F3404" w:rsidRPr="00326B19" w:rsidRDefault="008F3404" w:rsidP="008F3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0D96" w:rsidRPr="00326B19" w14:paraId="710EC75D" w14:textId="77777777" w:rsidTr="00535914">
        <w:tc>
          <w:tcPr>
            <w:tcW w:w="4143" w:type="dxa"/>
          </w:tcPr>
          <w:p w14:paraId="0FE4FB2A" w14:textId="77777777" w:rsidR="00590D96" w:rsidRPr="00D46C03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842F28" w14:textId="75BA2927" w:rsidR="00590D96" w:rsidRPr="006D7030" w:rsidRDefault="006F764A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34,273</w:t>
            </w:r>
          </w:p>
        </w:tc>
        <w:tc>
          <w:tcPr>
            <w:tcW w:w="270" w:type="dxa"/>
          </w:tcPr>
          <w:p w14:paraId="1011F484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DE1D69" w14:textId="35E84A66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17,011</w:t>
            </w:r>
          </w:p>
        </w:tc>
        <w:tc>
          <w:tcPr>
            <w:tcW w:w="270" w:type="dxa"/>
          </w:tcPr>
          <w:p w14:paraId="331AF420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144532" w14:textId="49A2F093" w:rsidR="00590D96" w:rsidRPr="006D7030" w:rsidRDefault="009D5D0D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34,273</w:t>
            </w:r>
          </w:p>
        </w:tc>
        <w:tc>
          <w:tcPr>
            <w:tcW w:w="270" w:type="dxa"/>
          </w:tcPr>
          <w:p w14:paraId="20AF5347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11A828B" w14:textId="224E1DD9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17,011</w:t>
            </w:r>
          </w:p>
        </w:tc>
      </w:tr>
      <w:tr w:rsidR="00590D96" w:rsidRPr="00326B19" w14:paraId="2431771D" w14:textId="77777777" w:rsidTr="00535914">
        <w:tc>
          <w:tcPr>
            <w:tcW w:w="4143" w:type="dxa"/>
          </w:tcPr>
          <w:p w14:paraId="5F0335D1" w14:textId="77777777" w:rsidR="00590D96" w:rsidRPr="00D46C03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934820C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DC826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4A41FB7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17504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0D2E383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6ECFE3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2A1340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0D96" w:rsidRPr="00326B19" w14:paraId="27254C9F" w14:textId="77777777" w:rsidTr="00535914">
        <w:tc>
          <w:tcPr>
            <w:tcW w:w="4143" w:type="dxa"/>
          </w:tcPr>
          <w:p w14:paraId="18B34690" w14:textId="4BAD4513" w:rsidR="00590D96" w:rsidRPr="00D46C03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</w:t>
            </w:r>
            <w:r w:rsidR="00B07F79" w:rsidRPr="00B07F79">
              <w:rPr>
                <w:rFonts w:asciiTheme="majorBidi" w:hAnsi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หมุนเวียน</w:t>
            </w:r>
            <w:r w:rsidRPr="00784C4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30A6D08A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B09E4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D71570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E70EE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1F556B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1CC68F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A29E0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0D96" w:rsidRPr="00326B19" w14:paraId="02A43A9B" w14:textId="77777777" w:rsidTr="00535914">
        <w:tc>
          <w:tcPr>
            <w:tcW w:w="4143" w:type="dxa"/>
          </w:tcPr>
          <w:p w14:paraId="5CF925DC" w14:textId="77777777" w:rsidR="00590D96" w:rsidRPr="00D46C03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D2E484E" w14:textId="433207C3" w:rsidR="00590D96" w:rsidRPr="006D7030" w:rsidRDefault="006F764A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98BAF1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88AE4" w14:textId="288621BA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051069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538634" w14:textId="355683C6" w:rsidR="00590D96" w:rsidRPr="006D7030" w:rsidRDefault="00D11A59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152040" w:rsidRPr="006D70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B504EAE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76898" w14:textId="73B56A44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590D96" w:rsidRPr="00326B19" w14:paraId="2A895343" w14:textId="77777777" w:rsidTr="00535914">
        <w:tc>
          <w:tcPr>
            <w:tcW w:w="4143" w:type="dxa"/>
          </w:tcPr>
          <w:p w14:paraId="7169064E" w14:textId="77777777" w:rsidR="00590D96" w:rsidRPr="00D46C03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523BF70" w14:textId="6DE0CBEB" w:rsidR="00590D96" w:rsidRPr="006D7030" w:rsidRDefault="006F764A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15,092</w:t>
            </w:r>
          </w:p>
        </w:tc>
        <w:tc>
          <w:tcPr>
            <w:tcW w:w="270" w:type="dxa"/>
          </w:tcPr>
          <w:p w14:paraId="27740D9F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3B4FC0" w14:textId="7B1BEB0A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16,526</w:t>
            </w:r>
          </w:p>
        </w:tc>
        <w:tc>
          <w:tcPr>
            <w:tcW w:w="270" w:type="dxa"/>
          </w:tcPr>
          <w:p w14:paraId="406F3B10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39A524" w14:textId="56C5D843" w:rsidR="00590D96" w:rsidRPr="006D7030" w:rsidRDefault="00C0734F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D208A" w:rsidRPr="006D703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7030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="00AD208A" w:rsidRPr="006D703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80FEC3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A70E2" w14:textId="41D5E6F5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sz w:val="30"/>
                <w:szCs w:val="30"/>
              </w:rPr>
              <w:t>16,526</w:t>
            </w:r>
          </w:p>
        </w:tc>
      </w:tr>
      <w:tr w:rsidR="00590D96" w:rsidRPr="00326B19" w14:paraId="70247A4A" w14:textId="77777777" w:rsidTr="00535914">
        <w:tc>
          <w:tcPr>
            <w:tcW w:w="4143" w:type="dxa"/>
          </w:tcPr>
          <w:p w14:paraId="714BFDEA" w14:textId="77777777" w:rsidR="00590D96" w:rsidRPr="00D46C03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C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8EC47" w14:textId="22FB1743" w:rsidR="00590D96" w:rsidRPr="006D7030" w:rsidRDefault="006F764A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15,092</w:t>
            </w:r>
          </w:p>
        </w:tc>
        <w:tc>
          <w:tcPr>
            <w:tcW w:w="270" w:type="dxa"/>
          </w:tcPr>
          <w:p w14:paraId="6D6D136B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8ECF7C" w14:textId="2CEFB4F2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16,526</w:t>
            </w:r>
          </w:p>
        </w:tc>
        <w:tc>
          <w:tcPr>
            <w:tcW w:w="270" w:type="dxa"/>
          </w:tcPr>
          <w:p w14:paraId="5DBA72D4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D4245A" w14:textId="793B17D9" w:rsidR="00590D96" w:rsidRPr="006D7030" w:rsidRDefault="00DA55C0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CE2890"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10F42"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152040"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9837BC4" w14:textId="77777777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2FFDB2" w14:textId="0D90332B" w:rsidR="00590D96" w:rsidRPr="006D7030" w:rsidRDefault="00590D96" w:rsidP="0059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7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17,010</w:t>
            </w:r>
          </w:p>
        </w:tc>
      </w:tr>
    </w:tbl>
    <w:p w14:paraId="73C4FB81" w14:textId="77777777" w:rsidR="0045101A" w:rsidRPr="003D4AC3" w:rsidRDefault="0045101A" w:rsidP="00585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1C3AD07" w14:textId="4FB07C75" w:rsidR="00F81043" w:rsidRPr="00D46C03" w:rsidRDefault="00AE4D48" w:rsidP="00AE4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" w:right="-72" w:firstLine="1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s/>
        </w:rPr>
        <w:t xml:space="preserve">                   </w:t>
      </w:r>
      <w:r w:rsidR="004971A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</w:t>
      </w:r>
      <w:r w:rsidR="00F81043"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ญญาสำคัญ</w:t>
      </w:r>
      <w:r w:rsidR="00AF683A"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="00F81043"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033522" w:rsidRDefault="005140E7" w:rsidP="00672DEA">
      <w:pPr>
        <w:pStyle w:val="NoSpacing"/>
        <w:rPr>
          <w:rFonts w:asciiTheme="majorBidi" w:hAnsiTheme="majorBidi" w:cstheme="majorBidi"/>
          <w:sz w:val="16"/>
          <w:szCs w:val="16"/>
        </w:rPr>
      </w:pPr>
    </w:p>
    <w:p w14:paraId="3A579368" w14:textId="77777777" w:rsidR="00014212" w:rsidRPr="004E7626" w:rsidRDefault="00014212" w:rsidP="00672D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E76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4B7E" w:rsidRPr="004E76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4E7626" w:rsidRDefault="005140E7" w:rsidP="00672DEA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4669FC82" w14:textId="77777777" w:rsidR="009044EE" w:rsidRPr="0042581C" w:rsidRDefault="009044EE" w:rsidP="009044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u w:val="single"/>
        </w:rPr>
      </w:pPr>
      <w:r w:rsidRPr="0042581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2581C">
        <w:rPr>
          <w:rFonts w:asciiTheme="majorBidi" w:hAnsiTheme="majorBidi" w:cstheme="majorBidi"/>
          <w:sz w:val="30"/>
          <w:szCs w:val="30"/>
        </w:rPr>
        <w:t>1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581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42581C">
        <w:rPr>
          <w:rFonts w:asciiTheme="majorBidi" w:hAnsiTheme="majorBidi" w:cstheme="majorBidi"/>
          <w:sz w:val="30"/>
          <w:szCs w:val="30"/>
        </w:rPr>
        <w:t xml:space="preserve"> </w:t>
      </w:r>
      <w:r w:rsidRPr="0042581C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บริษัทได้ทำสัญญาซื้อขายผลิตภัณฑ์และการตลาดกับบริษัท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581C">
        <w:rPr>
          <w:rFonts w:asciiTheme="majorBidi" w:hAnsiTheme="majorBidi" w:cstheme="majorBidi"/>
          <w:sz w:val="30"/>
          <w:szCs w:val="30"/>
          <w:cs/>
        </w:rPr>
        <w:t>ทรอปิคอล คอนโซลิเด</w:t>
      </w:r>
      <w:r>
        <w:rPr>
          <w:rFonts w:asciiTheme="majorBidi" w:hAnsiTheme="majorBidi" w:cstheme="majorBidi" w:hint="cs"/>
          <w:sz w:val="30"/>
          <w:szCs w:val="30"/>
          <w:cs/>
        </w:rPr>
        <w:t>ต</w:t>
      </w:r>
      <w:r w:rsidRPr="0042581C">
        <w:rPr>
          <w:rFonts w:asciiTheme="majorBidi" w:hAnsiTheme="majorBidi" w:cstheme="majorBidi"/>
          <w:sz w:val="30"/>
          <w:szCs w:val="30"/>
          <w:cs/>
        </w:rPr>
        <w:t>เตด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คอปอเรชั่น เอสดีเอ็น บีเอชดี </w:t>
      </w:r>
      <w:r w:rsidRPr="0042581C">
        <w:rPr>
          <w:rFonts w:asciiTheme="majorBidi" w:hAnsiTheme="majorBidi" w:cstheme="majorBidi"/>
          <w:sz w:val="30"/>
          <w:szCs w:val="30"/>
        </w:rPr>
        <w:t>(TCC)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โดยบริษัทตกลงให้ </w:t>
      </w:r>
      <w:r w:rsidRPr="0042581C">
        <w:rPr>
          <w:rFonts w:asciiTheme="majorBidi" w:hAnsiTheme="majorBidi" w:cstheme="majorBidi"/>
          <w:sz w:val="30"/>
          <w:szCs w:val="30"/>
        </w:rPr>
        <w:t xml:space="preserve">TCC </w:t>
      </w:r>
      <w:r w:rsidRPr="0042581C">
        <w:rPr>
          <w:rFonts w:asciiTheme="majorBidi" w:hAnsiTheme="majorBidi" w:cstheme="majorBidi"/>
          <w:sz w:val="30"/>
          <w:szCs w:val="30"/>
          <w:cs/>
        </w:rPr>
        <w:t>ทำหน้าที่เป็นตัวแทนทางการตลาดของบริษัทใน</w:t>
      </w:r>
      <w:r w:rsidRPr="0042581C">
        <w:rPr>
          <w:rFonts w:asciiTheme="majorBidi" w:hAnsiTheme="majorBidi" w:cstheme="majorBidi"/>
          <w:sz w:val="30"/>
          <w:szCs w:val="30"/>
          <w:cs/>
        </w:rPr>
        <w:br/>
        <w:t xml:space="preserve">การติดต่อกับตลาดระหว่างประเทศ สัญญานี้มีกำหนดระยะเวลา </w:t>
      </w:r>
      <w:r w:rsidRPr="0042581C">
        <w:rPr>
          <w:rFonts w:asciiTheme="majorBidi" w:hAnsiTheme="majorBidi" w:cstheme="majorBidi"/>
          <w:sz w:val="30"/>
          <w:szCs w:val="30"/>
        </w:rPr>
        <w:t xml:space="preserve">3 </w:t>
      </w:r>
      <w:r w:rsidRPr="0042581C">
        <w:rPr>
          <w:rFonts w:asciiTheme="majorBidi" w:hAnsiTheme="majorBidi" w:cstheme="majorBidi"/>
          <w:sz w:val="30"/>
          <w:szCs w:val="30"/>
          <w:cs/>
        </w:rPr>
        <w:t>ปีโดยเริ่มตั้งแต่เดือน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2581C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Pr="0042581C">
        <w:rPr>
          <w:rFonts w:asciiTheme="majorBidi" w:hAnsiTheme="majorBidi" w:cstheme="majorBidi"/>
          <w:sz w:val="30"/>
          <w:szCs w:val="30"/>
        </w:rPr>
        <w:t>1</w:t>
      </w:r>
      <w:r w:rsidRPr="0042581C">
        <w:rPr>
          <w:rFonts w:asciiTheme="majorBidi" w:hAnsiTheme="majorBidi" w:cstheme="majorBidi"/>
          <w:sz w:val="30"/>
          <w:szCs w:val="30"/>
          <w:cs/>
        </w:rPr>
        <w:t xml:space="preserve"> ปี เว้นแต่คู่สัญญาฝ่ายใดฝ่ายหนึ่งจะบอกเลิกสัญญา</w:t>
      </w:r>
      <w:r w:rsidRPr="0042581C">
        <w:rPr>
          <w:rFonts w:asciiTheme="majorBidi" w:hAnsiTheme="majorBidi" w:cstheme="majorBidi"/>
          <w:sz w:val="30"/>
          <w:szCs w:val="30"/>
        </w:rPr>
        <w:t xml:space="preserve"> </w:t>
      </w:r>
    </w:p>
    <w:p w14:paraId="10858462" w14:textId="77777777" w:rsidR="00AE02BF" w:rsidRPr="00D46C03" w:rsidRDefault="00AE02BF" w:rsidP="00672DEA">
      <w:pPr>
        <w:pStyle w:val="NoSpacing"/>
        <w:rPr>
          <w:rFonts w:asciiTheme="majorBidi" w:hAnsiTheme="majorBidi" w:cstheme="majorBidi"/>
          <w:sz w:val="30"/>
          <w:szCs w:val="30"/>
          <w:cs/>
        </w:rPr>
      </w:pPr>
    </w:p>
    <w:p w14:paraId="59F586AD" w14:textId="77777777" w:rsidR="00BB53E6" w:rsidRPr="00D46C03" w:rsidRDefault="00057CF3" w:rsidP="00672DEA">
      <w:pPr>
        <w:pStyle w:val="a6"/>
        <w:tabs>
          <w:tab w:val="clear" w:pos="1080"/>
          <w:tab w:val="left" w:pos="540"/>
        </w:tabs>
        <w:ind w:right="-43"/>
        <w:jc w:val="both"/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</w:pPr>
      <w:r w:rsidRPr="00D46C0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74228D" w:rsidRPr="00D46C0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BB53E6" w:rsidRPr="00D46C03">
        <w:rPr>
          <w:rFonts w:asciiTheme="majorBidi" w:eastAsia="Times New Roman" w:hAnsiTheme="majorBidi" w:cstheme="majorBidi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D46C03" w:rsidRDefault="00BB53E6" w:rsidP="00672DEA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5E306617" w14:textId="6EFF7960" w:rsidR="00612B29" w:rsidRDefault="00BB53E6" w:rsidP="00496A83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</w:pP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="0080462A" w:rsidRPr="00026471">
        <w:rPr>
          <w:rFonts w:asciiTheme="majorBidi" w:eastAsia="Times New Roman" w:hAnsiTheme="majorBidi" w:cstheme="majorBidi"/>
          <w:snapToGrid/>
          <w:lang w:val="en-US" w:eastAsia="en-US"/>
        </w:rPr>
        <w:t>3</w:t>
      </w:r>
      <w:r w:rsidR="00241E7F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>1</w:t>
      </w:r>
      <w:r w:rsidR="0080462A" w:rsidRPr="00026471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="00241E7F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>มีนาคม</w:t>
      </w:r>
      <w:r w:rsidR="0080462A" w:rsidRPr="00026471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 </w:t>
      </w:r>
      <w:r w:rsidR="005A64ED" w:rsidRPr="00D46C03">
        <w:rPr>
          <w:rFonts w:asciiTheme="majorBidi" w:eastAsia="Times New Roman" w:hAnsiTheme="majorBidi" w:cstheme="majorBidi"/>
          <w:snapToGrid/>
          <w:lang w:val="en-US" w:eastAsia="en-US"/>
        </w:rPr>
        <w:t>256</w:t>
      </w:r>
      <w:r w:rsidR="008447E2">
        <w:rPr>
          <w:rFonts w:asciiTheme="majorBidi" w:eastAsia="Times New Roman" w:hAnsiTheme="majorBidi" w:cstheme="majorBidi"/>
          <w:snapToGrid/>
          <w:lang w:val="en-US" w:eastAsia="en-US"/>
        </w:rPr>
        <w:t>9</w:t>
      </w:r>
      <w:r w:rsidR="000B6AEE" w:rsidRPr="00D46C03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</w:t>
      </w:r>
      <w:r w:rsidR="00783764"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>สถาบันการเงิน</w:t>
      </w: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>ในประเทศแห่งหนึ่งสำหรับการค้ำประกัน</w:t>
      </w:r>
      <w:r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วงเงินสินเชื่อของบริษัท</w:t>
      </w:r>
      <w:r w:rsidRPr="00FD2FDF">
        <w:rPr>
          <w:rFonts w:asciiTheme="majorBidi" w:eastAsia="Times New Roman" w:hAnsiTheme="majorBidi" w:cstheme="majorBidi"/>
          <w:snapToGrid/>
          <w:color w:val="000000" w:themeColor="text1"/>
          <w:spacing w:val="-4"/>
          <w:cs/>
          <w:lang w:val="en-US" w:eastAsia="en-US"/>
        </w:rPr>
        <w:t>ย่อย</w:t>
      </w:r>
      <w:r w:rsidR="00D21D17" w:rsidRPr="00FD2FDF">
        <w:rPr>
          <w:rFonts w:asciiTheme="majorBidi" w:eastAsia="Times New Roman" w:hAnsiTheme="majorBidi" w:cstheme="majorBidi" w:hint="cs"/>
          <w:snapToGrid/>
          <w:color w:val="000000" w:themeColor="text1"/>
          <w:spacing w:val="-4"/>
          <w:cs/>
          <w:lang w:val="en-US" w:eastAsia="en-US"/>
        </w:rPr>
        <w:t>และกิจการที่เกี่ยวข้องกัน</w:t>
      </w:r>
      <w:r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เป็นจำนวนเงินรว</w:t>
      </w:r>
      <w:r w:rsidR="00571109"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>ม</w:t>
      </w:r>
      <w:r w:rsidR="00BE73BE">
        <w:rPr>
          <w:rFonts w:asciiTheme="majorBidi" w:eastAsia="Times New Roman" w:hAnsiTheme="majorBidi" w:cstheme="majorBidi" w:hint="cs"/>
          <w:snapToGrid/>
          <w:spacing w:val="-4"/>
          <w:cs/>
          <w:lang w:val="en-US" w:eastAsia="en-US"/>
        </w:rPr>
        <w:t xml:space="preserve"> </w:t>
      </w:r>
      <w:r w:rsidR="008C2BED" w:rsidRPr="001D7E5A">
        <w:rPr>
          <w:rFonts w:asciiTheme="majorBidi" w:eastAsia="Times New Roman" w:hAnsiTheme="majorBidi" w:cstheme="majorBidi"/>
          <w:snapToGrid/>
          <w:spacing w:val="-4"/>
          <w:lang w:val="en-US" w:eastAsia="en-US"/>
        </w:rPr>
        <w:t>18</w:t>
      </w:r>
      <w:r w:rsidR="004D1E49">
        <w:rPr>
          <w:rFonts w:asciiTheme="majorBidi" w:eastAsia="Times New Roman" w:hAnsiTheme="majorBidi" w:cstheme="majorBidi"/>
          <w:snapToGrid/>
          <w:spacing w:val="-4"/>
          <w:lang w:val="en-US" w:eastAsia="en-US"/>
        </w:rPr>
        <w:t xml:space="preserve"> </w:t>
      </w:r>
      <w:r w:rsidRPr="00D46C03">
        <w:rPr>
          <w:rFonts w:asciiTheme="majorBidi" w:eastAsia="Times New Roman" w:hAnsiTheme="majorBidi" w:cstheme="majorBidi"/>
          <w:snapToGrid/>
          <w:spacing w:val="-4"/>
          <w:cs/>
          <w:lang w:val="en-US" w:eastAsia="en-US"/>
        </w:rPr>
        <w:t xml:space="preserve">ล้านบาท </w:t>
      </w:r>
      <w:r w:rsidRPr="00D46C03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(</w:t>
      </w:r>
      <w:r w:rsidR="005A64ED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31</w:t>
      </w:r>
      <w:r w:rsidR="000B6AEE" w:rsidRPr="00D46C03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 xml:space="preserve"> ธันวาคม </w:t>
      </w:r>
      <w:r w:rsidR="005A64ED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256</w:t>
      </w:r>
      <w:r w:rsidR="008447E2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8</w:t>
      </w:r>
      <w:r w:rsidR="00E847A7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: </w:t>
      </w:r>
      <w:r w:rsidR="00FD725C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18</w:t>
      </w:r>
      <w:r w:rsidR="006313D3" w:rsidRPr="00D46C0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 xml:space="preserve"> </w:t>
      </w:r>
      <w:r w:rsidRPr="00D46C03">
        <w:rPr>
          <w:rFonts w:asciiTheme="majorBidi" w:eastAsia="Times New Roman" w:hAnsiTheme="majorBidi" w:cstheme="majorBidi"/>
          <w:i/>
          <w:iCs/>
          <w:snapToGrid/>
          <w:spacing w:val="-4"/>
          <w:cs/>
          <w:lang w:val="en-US" w:eastAsia="en-US"/>
        </w:rPr>
        <w:t>ล้านบาท</w:t>
      </w:r>
      <w:r w:rsidR="00496A83"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  <w:t>)</w:t>
      </w:r>
    </w:p>
    <w:p w14:paraId="69829656" w14:textId="77777777" w:rsidR="008C5FF4" w:rsidRDefault="008C5FF4" w:rsidP="00496A83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</w:pPr>
    </w:p>
    <w:p w14:paraId="24012E74" w14:textId="77777777" w:rsidR="008C5FF4" w:rsidRDefault="008C5FF4" w:rsidP="00496A83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</w:pPr>
    </w:p>
    <w:p w14:paraId="6793BEB3" w14:textId="77777777" w:rsidR="008C5FF4" w:rsidRDefault="008C5FF4" w:rsidP="00496A83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</w:pPr>
    </w:p>
    <w:p w14:paraId="066B290C" w14:textId="77777777" w:rsidR="008C5FF4" w:rsidRDefault="008C5FF4" w:rsidP="00496A83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</w:pPr>
    </w:p>
    <w:p w14:paraId="4BDB1375" w14:textId="77777777" w:rsidR="003D4AC3" w:rsidRDefault="003D4AC3" w:rsidP="00496A83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</w:pPr>
    </w:p>
    <w:p w14:paraId="361CDE70" w14:textId="77777777" w:rsidR="008C5FF4" w:rsidRPr="00496A83" w:rsidRDefault="008C5FF4" w:rsidP="00496A83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spacing w:val="-4"/>
          <w:lang w:val="en-US" w:eastAsia="en-US"/>
        </w:rPr>
      </w:pPr>
    </w:p>
    <w:p w14:paraId="2C469185" w14:textId="7D0FB5D3" w:rsidR="0036421E" w:rsidRPr="00D46C03" w:rsidRDefault="0036421E" w:rsidP="00784C4C">
      <w:pPr>
        <w:pStyle w:val="Heading1"/>
        <w:numPr>
          <w:ilvl w:val="0"/>
          <w:numId w:val="23"/>
        </w:numPr>
        <w:tabs>
          <w:tab w:val="num" w:pos="540"/>
        </w:tabs>
        <w:ind w:left="630" w:hanging="630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lastRenderedPageBreak/>
        <w:t>ลูกหนี้การค้า</w:t>
      </w:r>
    </w:p>
    <w:p w14:paraId="2A495B62" w14:textId="65A1E10C" w:rsidR="0036421E" w:rsidRPr="00D46C03" w:rsidRDefault="0036421E" w:rsidP="0036421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1"/>
        <w:gridCol w:w="1188"/>
        <w:gridCol w:w="178"/>
        <w:gridCol w:w="1163"/>
        <w:gridCol w:w="178"/>
        <w:gridCol w:w="1181"/>
        <w:gridCol w:w="180"/>
        <w:gridCol w:w="1170"/>
      </w:tblGrid>
      <w:tr w:rsidR="0002420E" w:rsidRPr="00D46C03" w14:paraId="62CE59FB" w14:textId="77777777" w:rsidTr="004F1F49">
        <w:trPr>
          <w:cantSplit/>
          <w:tblHeader/>
        </w:trPr>
        <w:tc>
          <w:tcPr>
            <w:tcW w:w="3771" w:type="dxa"/>
            <w:vAlign w:val="bottom"/>
            <w:hideMark/>
          </w:tcPr>
          <w:p w14:paraId="38D81723" w14:textId="77777777" w:rsidR="0002420E" w:rsidRPr="00D46C03" w:rsidRDefault="0002420E" w:rsidP="004F1F4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54FC6C5C" w14:textId="77777777" w:rsidR="0002420E" w:rsidRPr="00D46C03" w:rsidRDefault="0002420E" w:rsidP="004F1F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2D5ECAC" w14:textId="77777777" w:rsidR="0002420E" w:rsidRPr="00D46C03" w:rsidRDefault="0002420E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13E567DE" w14:textId="77777777" w:rsidR="0002420E" w:rsidRPr="001D7E5A" w:rsidRDefault="0002420E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1E7F" w:rsidRPr="00D46C03" w14:paraId="1B60494E" w14:textId="77777777" w:rsidTr="00401523">
        <w:trPr>
          <w:cantSplit/>
          <w:tblHeader/>
        </w:trPr>
        <w:tc>
          <w:tcPr>
            <w:tcW w:w="3771" w:type="dxa"/>
            <w:vAlign w:val="bottom"/>
          </w:tcPr>
          <w:p w14:paraId="215EE414" w14:textId="77777777" w:rsidR="00241E7F" w:rsidRPr="00D46C03" w:rsidRDefault="00241E7F" w:rsidP="00241E7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50608A56" w14:textId="3BB1E594" w:rsidR="00241E7F" w:rsidRPr="00D46C03" w:rsidRDefault="00241E7F" w:rsidP="00241E7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14:paraId="22A7F27D" w14:textId="77777777" w:rsidR="00241E7F" w:rsidRPr="00D46C03" w:rsidRDefault="00241E7F" w:rsidP="00241E7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200E78CF" w14:textId="7693218B" w:rsidR="00241E7F" w:rsidRPr="00D46C03" w:rsidRDefault="00241E7F" w:rsidP="00241E7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663D570B" w14:textId="77777777" w:rsidR="00241E7F" w:rsidRPr="00D46C03" w:rsidRDefault="00241E7F" w:rsidP="00241E7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A412387" w14:textId="5B0AAA5A" w:rsidR="00241E7F" w:rsidRPr="00D46C03" w:rsidRDefault="00241E7F" w:rsidP="00241E7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0FFCC66A" w14:textId="77777777" w:rsidR="00241E7F" w:rsidRPr="00D46C03" w:rsidRDefault="00241E7F" w:rsidP="00241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49836" w14:textId="0DD68BC1" w:rsidR="00241E7F" w:rsidRPr="00D46C03" w:rsidRDefault="00241E7F" w:rsidP="00241E7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31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41E7F" w:rsidRPr="00D46C03" w14:paraId="195D80DB" w14:textId="77777777" w:rsidTr="00401523">
        <w:trPr>
          <w:cantSplit/>
          <w:tblHeader/>
        </w:trPr>
        <w:tc>
          <w:tcPr>
            <w:tcW w:w="3771" w:type="dxa"/>
            <w:vAlign w:val="bottom"/>
          </w:tcPr>
          <w:p w14:paraId="57E8E836" w14:textId="77777777" w:rsidR="00241E7F" w:rsidRPr="00D46C03" w:rsidRDefault="00241E7F" w:rsidP="00241E7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D214645" w14:textId="6943FF22" w:rsidR="00241E7F" w:rsidRPr="00241E7F" w:rsidRDefault="00241E7F" w:rsidP="00241E7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C64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78" w:type="dxa"/>
          </w:tcPr>
          <w:p w14:paraId="20919910" w14:textId="77777777" w:rsidR="00241E7F" w:rsidRPr="00D46C03" w:rsidRDefault="00241E7F" w:rsidP="00241E7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3" w:type="dxa"/>
          </w:tcPr>
          <w:p w14:paraId="0CA9C60B" w14:textId="03ED681D" w:rsidR="00241E7F" w:rsidRPr="00D46C03" w:rsidRDefault="00241E7F" w:rsidP="00241E7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C64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681F558E" w14:textId="77777777" w:rsidR="00241E7F" w:rsidRPr="00D46C03" w:rsidRDefault="00241E7F" w:rsidP="00241E7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5222652" w14:textId="3F9718D7" w:rsidR="00241E7F" w:rsidRPr="00D46C03" w:rsidRDefault="00241E7F" w:rsidP="00241E7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C64F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5A24C352" w14:textId="77777777" w:rsidR="00241E7F" w:rsidRPr="00D46C03" w:rsidRDefault="00241E7F" w:rsidP="00241E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660F15" w14:textId="0B4DF329" w:rsidR="00241E7F" w:rsidRPr="00D46C03" w:rsidRDefault="00241E7F" w:rsidP="00241E7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EC64F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784C4C" w:rsidRPr="00D46C03" w14:paraId="48925EE0" w14:textId="77777777" w:rsidTr="004F1F49">
        <w:trPr>
          <w:cantSplit/>
          <w:tblHeader/>
        </w:trPr>
        <w:tc>
          <w:tcPr>
            <w:tcW w:w="3771" w:type="dxa"/>
            <w:vAlign w:val="bottom"/>
            <w:hideMark/>
          </w:tcPr>
          <w:p w14:paraId="33251E70" w14:textId="77777777" w:rsidR="00784C4C" w:rsidRPr="00D46C03" w:rsidRDefault="00784C4C" w:rsidP="00784C4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38" w:type="dxa"/>
            <w:gridSpan w:val="7"/>
            <w:vAlign w:val="bottom"/>
            <w:hideMark/>
          </w:tcPr>
          <w:p w14:paraId="320D701A" w14:textId="77777777" w:rsidR="00784C4C" w:rsidRPr="001D7E5A" w:rsidRDefault="00784C4C" w:rsidP="00784C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619D" w:rsidRPr="00D46C03" w14:paraId="628FF713" w14:textId="77777777" w:rsidTr="00401523">
        <w:trPr>
          <w:cantSplit/>
        </w:trPr>
        <w:tc>
          <w:tcPr>
            <w:tcW w:w="3771" w:type="dxa"/>
            <w:hideMark/>
          </w:tcPr>
          <w:p w14:paraId="324E9184" w14:textId="77777777" w:rsidR="00E6619D" w:rsidRPr="00D46C03" w:rsidRDefault="00E6619D" w:rsidP="00E661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88" w:type="dxa"/>
          </w:tcPr>
          <w:p w14:paraId="0B313C23" w14:textId="1D3179D8" w:rsidR="00E6619D" w:rsidRPr="001D7E5A" w:rsidRDefault="00FF774A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D7E5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1D7E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D7E5A">
              <w:rPr>
                <w:rFonts w:asciiTheme="majorBidi" w:hAnsiTheme="majorBidi"/>
                <w:sz w:val="30"/>
                <w:szCs w:val="30"/>
                <w:cs/>
              </w:rPr>
              <w:t>024</w:t>
            </w:r>
            <w:r w:rsidRPr="001D7E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D7E5A">
              <w:rPr>
                <w:rFonts w:asciiTheme="majorBidi" w:hAnsiTheme="majorBidi"/>
                <w:sz w:val="30"/>
                <w:szCs w:val="30"/>
                <w:cs/>
              </w:rPr>
              <w:t>066</w:t>
            </w:r>
          </w:p>
        </w:tc>
        <w:tc>
          <w:tcPr>
            <w:tcW w:w="178" w:type="dxa"/>
          </w:tcPr>
          <w:p w14:paraId="7ADCD39E" w14:textId="77777777" w:rsidR="00E6619D" w:rsidRPr="00D46C03" w:rsidRDefault="00E6619D" w:rsidP="00E6619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4AF4A7D" w14:textId="0E1ABCC9" w:rsidR="00E6619D" w:rsidRPr="00241E7F" w:rsidRDefault="00E6619D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0319CC">
              <w:rPr>
                <w:rFonts w:asciiTheme="majorBidi" w:hAnsiTheme="majorBidi"/>
                <w:sz w:val="30"/>
                <w:szCs w:val="30"/>
              </w:rPr>
              <w:t>,</w:t>
            </w: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097</w:t>
            </w:r>
            <w:r w:rsidRPr="000319CC">
              <w:rPr>
                <w:rFonts w:asciiTheme="majorBidi" w:hAnsiTheme="majorBidi"/>
                <w:sz w:val="30"/>
                <w:szCs w:val="30"/>
              </w:rPr>
              <w:t>,</w:t>
            </w: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72</w:t>
            </w:r>
            <w:r w:rsidRPr="000319CC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  <w:tc>
          <w:tcPr>
            <w:tcW w:w="178" w:type="dxa"/>
          </w:tcPr>
          <w:p w14:paraId="53C95B13" w14:textId="77777777" w:rsidR="00E6619D" w:rsidRPr="00D46C03" w:rsidRDefault="00E6619D" w:rsidP="00E6619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6EB7D48C" w14:textId="122D29F8" w:rsidR="00E6619D" w:rsidRPr="001D7E5A" w:rsidRDefault="00341CE6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D7E5A">
              <w:rPr>
                <w:rFonts w:asciiTheme="majorBidi" w:hAnsiTheme="majorBidi" w:cstheme="majorBidi"/>
                <w:sz w:val="30"/>
                <w:szCs w:val="30"/>
              </w:rPr>
              <w:t>1,041,095</w:t>
            </w:r>
          </w:p>
        </w:tc>
        <w:tc>
          <w:tcPr>
            <w:tcW w:w="180" w:type="dxa"/>
          </w:tcPr>
          <w:p w14:paraId="1D61E73D" w14:textId="77777777" w:rsidR="00E6619D" w:rsidRPr="00D46C03" w:rsidRDefault="00E6619D" w:rsidP="00E6619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0C3AF" w14:textId="2B43CFC1" w:rsidR="00E6619D" w:rsidRPr="00D46C03" w:rsidRDefault="00E6619D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031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107</w:t>
            </w:r>
            <w:r w:rsidRPr="00031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630</w:t>
            </w:r>
          </w:p>
        </w:tc>
      </w:tr>
      <w:tr w:rsidR="00E6619D" w:rsidRPr="00D46C03" w14:paraId="69BAB6C7" w14:textId="77777777" w:rsidTr="00401523">
        <w:trPr>
          <w:cantSplit/>
        </w:trPr>
        <w:tc>
          <w:tcPr>
            <w:tcW w:w="3771" w:type="dxa"/>
            <w:hideMark/>
          </w:tcPr>
          <w:p w14:paraId="48068053" w14:textId="77777777" w:rsidR="00E6619D" w:rsidRPr="00D46C03" w:rsidRDefault="00E6619D" w:rsidP="00E6619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3C75C39F" w14:textId="77777777" w:rsidR="00E6619D" w:rsidRPr="001D7E5A" w:rsidRDefault="00E6619D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DE91F1" w14:textId="77777777" w:rsidR="00E6619D" w:rsidRPr="00D46C03" w:rsidRDefault="00E6619D" w:rsidP="00E6619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918299" w14:textId="77777777" w:rsidR="00E6619D" w:rsidRPr="00D46C03" w:rsidRDefault="00E6619D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64BFC53" w14:textId="77777777" w:rsidR="00E6619D" w:rsidRPr="00D46C03" w:rsidRDefault="00E6619D" w:rsidP="00E6619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C1BE6B3" w14:textId="77777777" w:rsidR="00E6619D" w:rsidRPr="001D7E5A" w:rsidRDefault="00E6619D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6E461C" w14:textId="77777777" w:rsidR="00E6619D" w:rsidRPr="00D46C03" w:rsidRDefault="00E6619D" w:rsidP="00E6619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454EC" w14:textId="77777777" w:rsidR="00E6619D" w:rsidRPr="00D46C03" w:rsidRDefault="00E6619D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619D" w:rsidRPr="00D46C03" w14:paraId="39363C99" w14:textId="77777777" w:rsidTr="00401523">
        <w:trPr>
          <w:cantSplit/>
        </w:trPr>
        <w:tc>
          <w:tcPr>
            <w:tcW w:w="3771" w:type="dxa"/>
            <w:hideMark/>
          </w:tcPr>
          <w:p w14:paraId="3B02D05A" w14:textId="77777777" w:rsidR="00E6619D" w:rsidRPr="00D46C03" w:rsidRDefault="00E6619D" w:rsidP="00E6619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1 -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75FFE149" w14:textId="1E426CA0" w:rsidR="00E6619D" w:rsidRPr="001D7E5A" w:rsidRDefault="00FF774A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D7E5A">
              <w:rPr>
                <w:rFonts w:asciiTheme="majorBidi" w:hAnsiTheme="majorBidi"/>
                <w:sz w:val="30"/>
                <w:szCs w:val="30"/>
                <w:cs/>
              </w:rPr>
              <w:t>132</w:t>
            </w:r>
            <w:r w:rsidRPr="001D7E5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D7E5A">
              <w:rPr>
                <w:rFonts w:asciiTheme="majorBidi" w:hAnsiTheme="majorBidi"/>
                <w:sz w:val="30"/>
                <w:szCs w:val="30"/>
                <w:cs/>
              </w:rPr>
              <w:t>080</w:t>
            </w:r>
          </w:p>
        </w:tc>
        <w:tc>
          <w:tcPr>
            <w:tcW w:w="178" w:type="dxa"/>
          </w:tcPr>
          <w:p w14:paraId="7472B07E" w14:textId="77777777" w:rsidR="00E6619D" w:rsidRPr="00D46C03" w:rsidRDefault="00E6619D" w:rsidP="00E6619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EE9BF17" w14:textId="677E8CFF" w:rsidR="00E6619D" w:rsidRPr="00D46C03" w:rsidRDefault="00E6619D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110</w:t>
            </w:r>
            <w:r w:rsidRPr="000319CC">
              <w:rPr>
                <w:rFonts w:asciiTheme="majorBidi" w:hAnsiTheme="majorBidi"/>
                <w:sz w:val="30"/>
                <w:szCs w:val="30"/>
              </w:rPr>
              <w:t>,091</w:t>
            </w:r>
          </w:p>
        </w:tc>
        <w:tc>
          <w:tcPr>
            <w:tcW w:w="178" w:type="dxa"/>
          </w:tcPr>
          <w:p w14:paraId="1854D629" w14:textId="77777777" w:rsidR="00E6619D" w:rsidRPr="00D46C03" w:rsidRDefault="00E6619D" w:rsidP="00E6619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9A89FAA" w14:textId="50EA7C66" w:rsidR="00E6619D" w:rsidRPr="001D7E5A" w:rsidRDefault="005E4EB7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D7E5A">
              <w:rPr>
                <w:rFonts w:asciiTheme="majorBidi" w:hAnsiTheme="majorBidi" w:cstheme="majorBidi"/>
                <w:sz w:val="30"/>
                <w:szCs w:val="30"/>
              </w:rPr>
              <w:t>131,908</w:t>
            </w:r>
          </w:p>
        </w:tc>
        <w:tc>
          <w:tcPr>
            <w:tcW w:w="180" w:type="dxa"/>
          </w:tcPr>
          <w:p w14:paraId="2501FC26" w14:textId="77777777" w:rsidR="00E6619D" w:rsidRPr="00D46C03" w:rsidRDefault="00E6619D" w:rsidP="00E6619D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330AE8" w14:textId="23147830" w:rsidR="00E6619D" w:rsidRPr="00D46C03" w:rsidRDefault="00E6619D" w:rsidP="00E66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319C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0319CC">
              <w:rPr>
                <w:rFonts w:asciiTheme="majorBidi" w:hAnsiTheme="majorBidi"/>
                <w:sz w:val="30"/>
                <w:szCs w:val="30"/>
              </w:rPr>
              <w:t>09</w:t>
            </w:r>
            <w:r w:rsidRPr="00031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19CC">
              <w:rPr>
                <w:rFonts w:asciiTheme="majorBidi" w:hAnsiTheme="majorBidi"/>
                <w:sz w:val="30"/>
                <w:szCs w:val="30"/>
              </w:rPr>
              <w:t>979</w:t>
            </w:r>
          </w:p>
        </w:tc>
      </w:tr>
      <w:tr w:rsidR="00A35DD0" w:rsidRPr="00D46C03" w14:paraId="1B7C2F78" w14:textId="77777777" w:rsidTr="00401523">
        <w:trPr>
          <w:cantSplit/>
        </w:trPr>
        <w:tc>
          <w:tcPr>
            <w:tcW w:w="3771" w:type="dxa"/>
            <w:hideMark/>
          </w:tcPr>
          <w:p w14:paraId="70BF9D02" w14:textId="77777777" w:rsidR="00A35DD0" w:rsidRPr="00D46C03" w:rsidRDefault="00A35DD0" w:rsidP="00A35DD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01F7575B" w14:textId="05D0C669" w:rsidR="00A35DD0" w:rsidRPr="001D7E5A" w:rsidRDefault="00FF774A" w:rsidP="00A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D7E5A">
              <w:rPr>
                <w:rFonts w:asciiTheme="majorBidi" w:hAnsiTheme="majorBidi"/>
                <w:sz w:val="30"/>
                <w:szCs w:val="30"/>
                <w:cs/>
              </w:rPr>
              <w:t>65</w:t>
            </w:r>
          </w:p>
        </w:tc>
        <w:tc>
          <w:tcPr>
            <w:tcW w:w="178" w:type="dxa"/>
          </w:tcPr>
          <w:p w14:paraId="08DEFAD4" w14:textId="77777777" w:rsidR="00A35DD0" w:rsidRPr="00D46C03" w:rsidRDefault="00A35DD0" w:rsidP="00A35DD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D495668" w14:textId="3A331766" w:rsidR="00A35DD0" w:rsidRPr="00D61BBE" w:rsidRDefault="00A35DD0" w:rsidP="00A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/>
                <w:sz w:val="30"/>
                <w:szCs w:val="30"/>
              </w:rPr>
            </w:pPr>
            <w:r w:rsidRPr="000319CC">
              <w:rPr>
                <w:rFonts w:asciiTheme="majorBidi" w:hAnsiTheme="majorBidi"/>
                <w:sz w:val="30"/>
                <w:szCs w:val="30"/>
              </w:rPr>
              <w:t>53</w:t>
            </w:r>
          </w:p>
        </w:tc>
        <w:tc>
          <w:tcPr>
            <w:tcW w:w="178" w:type="dxa"/>
          </w:tcPr>
          <w:p w14:paraId="3184B7E1" w14:textId="77777777" w:rsidR="00A35DD0" w:rsidRPr="00D46C03" w:rsidRDefault="00A35DD0" w:rsidP="00A35DD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B8EF0DA" w14:textId="281F4444" w:rsidR="00A35DD0" w:rsidRPr="001D7E5A" w:rsidRDefault="00A35DD0" w:rsidP="00A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1D7E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5BACB4A" w14:textId="77777777" w:rsidR="00A35DD0" w:rsidRPr="00D46C03" w:rsidRDefault="00A35DD0" w:rsidP="00A35DD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15A589" w14:textId="60690D56" w:rsidR="00A35DD0" w:rsidRPr="00D46C03" w:rsidRDefault="00A35DD0" w:rsidP="00A3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E3F" w:rsidRPr="00D46C03" w14:paraId="4AAB2317" w14:textId="77777777" w:rsidTr="00401523">
        <w:trPr>
          <w:cantSplit/>
        </w:trPr>
        <w:tc>
          <w:tcPr>
            <w:tcW w:w="3771" w:type="dxa"/>
            <w:hideMark/>
          </w:tcPr>
          <w:p w14:paraId="4CA3DB62" w14:textId="77777777" w:rsidR="00F10E3F" w:rsidRPr="00D46C03" w:rsidRDefault="00F10E3F" w:rsidP="00F10E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4258E" w14:textId="371AD827" w:rsidR="00F10E3F" w:rsidRPr="001D7E5A" w:rsidRDefault="00FF774A" w:rsidP="00F1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7E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1,156,211</w:t>
            </w:r>
          </w:p>
        </w:tc>
        <w:tc>
          <w:tcPr>
            <w:tcW w:w="178" w:type="dxa"/>
          </w:tcPr>
          <w:p w14:paraId="16C18218" w14:textId="77777777" w:rsidR="00F10E3F" w:rsidRPr="00D46C03" w:rsidRDefault="00F10E3F" w:rsidP="00F10E3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88D77" w14:textId="0D5371A7" w:rsidR="00F10E3F" w:rsidRPr="00D46C03" w:rsidRDefault="00D7226C" w:rsidP="00F1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3C">
              <w:rPr>
                <w:rFonts w:asciiTheme="majorBidi" w:hAnsiTheme="majorBidi"/>
                <w:b/>
                <w:bCs/>
                <w:sz w:val="30"/>
                <w:szCs w:val="30"/>
              </w:rPr>
              <w:t>1,207,870</w:t>
            </w:r>
          </w:p>
        </w:tc>
        <w:tc>
          <w:tcPr>
            <w:tcW w:w="178" w:type="dxa"/>
          </w:tcPr>
          <w:p w14:paraId="1547D14B" w14:textId="77777777" w:rsidR="00F10E3F" w:rsidRPr="00D46C03" w:rsidRDefault="00F10E3F" w:rsidP="00F10E3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4F386" w14:textId="682B2EFF" w:rsidR="00F10E3F" w:rsidRPr="001D7E5A" w:rsidRDefault="00690BBE" w:rsidP="00F1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7E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1,173,003</w:t>
            </w:r>
          </w:p>
        </w:tc>
        <w:tc>
          <w:tcPr>
            <w:tcW w:w="180" w:type="dxa"/>
          </w:tcPr>
          <w:p w14:paraId="2D6F4E3F" w14:textId="77777777" w:rsidR="00F10E3F" w:rsidRPr="00D46C03" w:rsidRDefault="00F10E3F" w:rsidP="00F10E3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2199663" w14:textId="738DB259" w:rsidR="00F10E3F" w:rsidRPr="00D46C03" w:rsidRDefault="007D33AA" w:rsidP="00F1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1,217,609</w:t>
            </w:r>
          </w:p>
        </w:tc>
      </w:tr>
      <w:tr w:rsidR="00C26584" w:rsidRPr="00D46C03" w14:paraId="24495CAE" w14:textId="77777777" w:rsidTr="00401523">
        <w:trPr>
          <w:cantSplit/>
          <w:trHeight w:val="71"/>
        </w:trPr>
        <w:tc>
          <w:tcPr>
            <w:tcW w:w="3771" w:type="dxa"/>
            <w:vAlign w:val="bottom"/>
            <w:hideMark/>
          </w:tcPr>
          <w:p w14:paraId="226DFC01" w14:textId="77777777" w:rsidR="00C26584" w:rsidRPr="00D46C03" w:rsidRDefault="00C26584" w:rsidP="00C26584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   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B33B9" w14:textId="77777777" w:rsidR="00FF774A" w:rsidRPr="001D7E5A" w:rsidRDefault="00FF774A" w:rsidP="00FF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97340" w14:textId="5CF38B7D" w:rsidR="00C26584" w:rsidRPr="001D7E5A" w:rsidRDefault="00FF774A" w:rsidP="00FF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1D7E5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87743A1" w14:textId="77777777" w:rsidR="00C26584" w:rsidRPr="00D46C03" w:rsidRDefault="00C26584" w:rsidP="00C26584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13A0B" w14:textId="77777777" w:rsidR="00C26584" w:rsidRDefault="00C26584" w:rsidP="00C2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6024F7" w14:textId="02651E8A" w:rsidR="00C26584" w:rsidRPr="00D46C03" w:rsidRDefault="00C26584" w:rsidP="00C2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D76F52B" w14:textId="77777777" w:rsidR="00C26584" w:rsidRPr="00D46C03" w:rsidRDefault="00C26584" w:rsidP="00C2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D4D149" w14:textId="77777777" w:rsidR="00C26584" w:rsidRDefault="00C26584" w:rsidP="00C2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A83981" w14:textId="536DD029" w:rsidR="00C26584" w:rsidRPr="00D46C03" w:rsidRDefault="00C26584" w:rsidP="00C2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B2DD43" w14:textId="77777777" w:rsidR="00C26584" w:rsidRPr="00D46C03" w:rsidRDefault="00C26584" w:rsidP="00C26584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549501AD" w14:textId="77777777" w:rsidR="00C26584" w:rsidRDefault="00C26584" w:rsidP="00C2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9A69C" w14:textId="736E3CB6" w:rsidR="00C26584" w:rsidRPr="00D46C03" w:rsidRDefault="00C26584" w:rsidP="00C26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0E3F" w:rsidRPr="00D46C03" w14:paraId="0C80A1AA" w14:textId="77777777" w:rsidTr="00401523">
        <w:trPr>
          <w:cantSplit/>
        </w:trPr>
        <w:tc>
          <w:tcPr>
            <w:tcW w:w="3771" w:type="dxa"/>
            <w:hideMark/>
          </w:tcPr>
          <w:p w14:paraId="2D7546EC" w14:textId="77777777" w:rsidR="00F10E3F" w:rsidRPr="00D46C03" w:rsidRDefault="00F10E3F" w:rsidP="00F10E3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2E8FB3" w14:textId="3188E749" w:rsidR="00F10E3F" w:rsidRPr="001D7E5A" w:rsidRDefault="00FF774A" w:rsidP="00F1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7E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1,156,211</w:t>
            </w:r>
          </w:p>
        </w:tc>
        <w:tc>
          <w:tcPr>
            <w:tcW w:w="178" w:type="dxa"/>
          </w:tcPr>
          <w:p w14:paraId="204B6FD7" w14:textId="77777777" w:rsidR="00F10E3F" w:rsidRPr="00D46C03" w:rsidRDefault="00F10E3F" w:rsidP="00F10E3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E4C39" w14:textId="1D34F57B" w:rsidR="00F10E3F" w:rsidRPr="00D46C03" w:rsidRDefault="00703385" w:rsidP="00F1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313C">
              <w:rPr>
                <w:rFonts w:asciiTheme="majorBidi" w:hAnsiTheme="majorBidi"/>
                <w:b/>
                <w:bCs/>
                <w:sz w:val="30"/>
                <w:szCs w:val="30"/>
              </w:rPr>
              <w:t>1,207,870</w:t>
            </w:r>
          </w:p>
        </w:tc>
        <w:tc>
          <w:tcPr>
            <w:tcW w:w="178" w:type="dxa"/>
          </w:tcPr>
          <w:p w14:paraId="048ED444" w14:textId="77777777" w:rsidR="00F10E3F" w:rsidRPr="00D46C03" w:rsidRDefault="00F10E3F" w:rsidP="00F10E3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71F8F6" w14:textId="203D2326" w:rsidR="00F10E3F" w:rsidRPr="001D7E5A" w:rsidRDefault="00C26584" w:rsidP="00F1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7E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1,173,003</w:t>
            </w:r>
          </w:p>
        </w:tc>
        <w:tc>
          <w:tcPr>
            <w:tcW w:w="180" w:type="dxa"/>
          </w:tcPr>
          <w:p w14:paraId="0D68E16B" w14:textId="77777777" w:rsidR="00F10E3F" w:rsidRPr="00D46C03" w:rsidRDefault="00F10E3F" w:rsidP="00F10E3F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0B9C76A7" w14:textId="152222F9" w:rsidR="00F10E3F" w:rsidRPr="00D46C03" w:rsidRDefault="007D33AA" w:rsidP="00F1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9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1,217,609</w:t>
            </w:r>
          </w:p>
        </w:tc>
      </w:tr>
    </w:tbl>
    <w:p w14:paraId="0E438212" w14:textId="4EE1B7EB" w:rsidR="0002420E" w:rsidRPr="00D46C03" w:rsidRDefault="0002420E" w:rsidP="0036421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78"/>
        <w:gridCol w:w="1172"/>
        <w:gridCol w:w="178"/>
        <w:gridCol w:w="1172"/>
        <w:gridCol w:w="178"/>
        <w:gridCol w:w="1172"/>
      </w:tblGrid>
      <w:tr w:rsidR="00EA1F6D" w:rsidRPr="00D46C03" w14:paraId="3A2BEC24" w14:textId="77777777" w:rsidTr="0002420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0A4F178" w14:textId="77777777" w:rsidR="00EA1F6D" w:rsidRPr="00D46C03" w:rsidRDefault="00EA1F6D" w:rsidP="004F1F4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62D078AF" w14:textId="77777777" w:rsidR="00EA1F6D" w:rsidRPr="00D46C03" w:rsidRDefault="00EA1F6D" w:rsidP="004F1F49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2B2C795" w14:textId="77777777" w:rsidR="00EA1F6D" w:rsidRPr="00D46C03" w:rsidRDefault="00EA1F6D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F9FA28D" w14:textId="77777777" w:rsidR="00EA1F6D" w:rsidRPr="00D46C03" w:rsidRDefault="00EA1F6D" w:rsidP="004F1F4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46C0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41E7F" w:rsidRPr="00D46C03" w14:paraId="4428DFEA" w14:textId="77777777" w:rsidTr="00E23F2E">
        <w:trPr>
          <w:cantSplit/>
          <w:tblHeader/>
        </w:trPr>
        <w:tc>
          <w:tcPr>
            <w:tcW w:w="3780" w:type="dxa"/>
          </w:tcPr>
          <w:p w14:paraId="420EF0A7" w14:textId="02A8221B" w:rsidR="00241E7F" w:rsidRPr="00D46C03" w:rsidRDefault="00241E7F" w:rsidP="00241E7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170" w:type="dxa"/>
            <w:vAlign w:val="bottom"/>
          </w:tcPr>
          <w:p w14:paraId="52330CC3" w14:textId="64AFABD0" w:rsidR="00241E7F" w:rsidRPr="00D46C03" w:rsidRDefault="00241E7F" w:rsidP="00241E7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2E4D4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0B7D635E" w14:textId="77777777" w:rsidR="00241E7F" w:rsidRPr="00D46C03" w:rsidRDefault="00241E7F" w:rsidP="00241E7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459CE69" w14:textId="5826A807" w:rsidR="00241E7F" w:rsidRPr="00D46C03" w:rsidRDefault="00241E7F" w:rsidP="00241E7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2E4D4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78" w:type="dxa"/>
          </w:tcPr>
          <w:p w14:paraId="64507400" w14:textId="77777777" w:rsidR="00241E7F" w:rsidRPr="00D46C03" w:rsidRDefault="00241E7F" w:rsidP="00241E7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D7F0661" w14:textId="187A0E18" w:rsidR="00241E7F" w:rsidRPr="00D46C03" w:rsidRDefault="00241E7F" w:rsidP="00241E7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2E4D4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8" w:type="dxa"/>
            <w:vAlign w:val="bottom"/>
          </w:tcPr>
          <w:p w14:paraId="0D24A40A" w14:textId="77777777" w:rsidR="00241E7F" w:rsidRPr="00D46C03" w:rsidRDefault="00241E7F" w:rsidP="00241E7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1B5BD38" w14:textId="2386B1EA" w:rsidR="00241E7F" w:rsidRPr="00D46C03" w:rsidRDefault="00241E7F" w:rsidP="00241E7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2E4D4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784C4C" w:rsidRPr="00D46C03" w14:paraId="1F6913DA" w14:textId="77777777" w:rsidTr="0002420E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F22F44A" w14:textId="77777777" w:rsidR="00784C4C" w:rsidRPr="00D46C03" w:rsidRDefault="00784C4C" w:rsidP="00784C4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B02A462" w14:textId="77777777" w:rsidR="00784C4C" w:rsidRPr="00D46C03" w:rsidRDefault="00784C4C" w:rsidP="00784C4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4B1E" w:rsidRPr="00D46C03" w14:paraId="4D1EB218" w14:textId="77777777" w:rsidTr="002F0FB6">
        <w:trPr>
          <w:cantSplit/>
          <w:trHeight w:val="443"/>
        </w:trPr>
        <w:tc>
          <w:tcPr>
            <w:tcW w:w="3780" w:type="dxa"/>
          </w:tcPr>
          <w:p w14:paraId="575BC376" w14:textId="59383BE2" w:rsidR="00C84B1E" w:rsidRPr="0029305E" w:rsidRDefault="004C15F9" w:rsidP="00241E7F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05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6667B0D" w14:textId="3896BC64" w:rsidR="00C84B1E" w:rsidRPr="0029305E" w:rsidRDefault="009532FD" w:rsidP="002F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930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48BA539" w14:textId="77777777" w:rsidR="00C84B1E" w:rsidRPr="0029305E" w:rsidRDefault="00C84B1E" w:rsidP="00241E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C4E4D28" w14:textId="5D5C7214" w:rsidR="00C84B1E" w:rsidRPr="0029305E" w:rsidRDefault="004C15F9" w:rsidP="0024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9305E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78" w:type="dxa"/>
          </w:tcPr>
          <w:p w14:paraId="32F2BC04" w14:textId="77777777" w:rsidR="00C84B1E" w:rsidRPr="0029305E" w:rsidRDefault="00C84B1E" w:rsidP="00241E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23C00B" w14:textId="0EF495FF" w:rsidR="00C84B1E" w:rsidRPr="0029305E" w:rsidRDefault="009532FD" w:rsidP="002F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2930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78B309F" w14:textId="77777777" w:rsidR="00C84B1E" w:rsidRPr="0029305E" w:rsidRDefault="00C84B1E" w:rsidP="00241E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D540AA" w14:textId="24A5BA5F" w:rsidR="00C84B1E" w:rsidRPr="0029305E" w:rsidRDefault="004C15F9" w:rsidP="0024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305E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</w:tbl>
    <w:p w14:paraId="52F9B516" w14:textId="77777777" w:rsidR="00EA1F6D" w:rsidRPr="00D46C03" w:rsidRDefault="00EA1F6D" w:rsidP="0036421E">
      <w:pPr>
        <w:rPr>
          <w:rFonts w:asciiTheme="majorBidi" w:hAnsiTheme="majorBidi" w:cstheme="majorBidi"/>
          <w:sz w:val="30"/>
          <w:szCs w:val="30"/>
        </w:rPr>
      </w:pPr>
    </w:p>
    <w:p w14:paraId="5D087BB3" w14:textId="77777777" w:rsidR="00EA1F6D" w:rsidRPr="00D46C03" w:rsidRDefault="00EA1F6D" w:rsidP="0036421E">
      <w:pPr>
        <w:rPr>
          <w:rFonts w:asciiTheme="majorBidi" w:hAnsiTheme="majorBidi" w:cstheme="majorBidi"/>
          <w:sz w:val="30"/>
          <w:szCs w:val="30"/>
        </w:rPr>
      </w:pPr>
    </w:p>
    <w:p w14:paraId="6A8D8D22" w14:textId="77777777" w:rsidR="0036421E" w:rsidRPr="00D46C03" w:rsidRDefault="0036421E" w:rsidP="0036421E">
      <w:pPr>
        <w:rPr>
          <w:rFonts w:asciiTheme="majorBidi" w:hAnsiTheme="majorBidi" w:cstheme="majorBidi"/>
          <w:sz w:val="36"/>
          <w:szCs w:val="36"/>
        </w:rPr>
      </w:pPr>
    </w:p>
    <w:p w14:paraId="5F8125A5" w14:textId="5B9B4438" w:rsidR="00104001" w:rsidRPr="00D46C03" w:rsidRDefault="00104001" w:rsidP="00D9143F">
      <w:pPr>
        <w:pStyle w:val="a6"/>
        <w:tabs>
          <w:tab w:val="clear" w:pos="1080"/>
          <w:tab w:val="left" w:pos="540"/>
        </w:tabs>
        <w:ind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  <w:sectPr w:rsidR="00104001" w:rsidRPr="00D46C03" w:rsidSect="005B3E1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p w14:paraId="223685AE" w14:textId="6F20A958" w:rsidR="00640404" w:rsidRPr="00D46C03" w:rsidRDefault="00640404" w:rsidP="00835F5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b w:val="0"/>
          <w:bCs w:val="0"/>
          <w:szCs w:val="30"/>
        </w:rPr>
      </w:pPr>
      <w:r w:rsidRPr="00D46C03">
        <w:rPr>
          <w:rFonts w:asciiTheme="majorBidi" w:hAnsiTheme="majorBidi" w:cstheme="majorBidi"/>
          <w:szCs w:val="30"/>
          <w:cs/>
        </w:rPr>
        <w:lastRenderedPageBreak/>
        <w:t>เงินลงทุนในบริษัทย่อย</w:t>
      </w:r>
      <w:r w:rsidR="00AD375B">
        <w:rPr>
          <w:rFonts w:asciiTheme="majorBidi" w:hAnsiTheme="majorBidi" w:cstheme="majorBidi"/>
          <w:szCs w:val="30"/>
        </w:rPr>
        <w:t xml:space="preserve"> </w:t>
      </w:r>
    </w:p>
    <w:p w14:paraId="1183CDE8" w14:textId="73378878" w:rsidR="00640404" w:rsidRPr="00D46C03" w:rsidRDefault="009D0A2F" w:rsidP="009D0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88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710"/>
        <w:gridCol w:w="1080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702"/>
      </w:tblGrid>
      <w:tr w:rsidR="0039141F" w:rsidRPr="00D46C03" w14:paraId="0B03956E" w14:textId="77777777" w:rsidTr="004F1F49">
        <w:tc>
          <w:tcPr>
            <w:tcW w:w="1710" w:type="dxa"/>
          </w:tcPr>
          <w:p w14:paraId="6E59501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61AA7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80" w:type="dxa"/>
            <w:gridSpan w:val="22"/>
          </w:tcPr>
          <w:p w14:paraId="04D56EAD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141F" w:rsidRPr="00D46C03" w14:paraId="6F3A9761" w14:textId="77777777" w:rsidTr="004F1F49">
        <w:tc>
          <w:tcPr>
            <w:tcW w:w="1710" w:type="dxa"/>
          </w:tcPr>
          <w:p w14:paraId="23884161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40E45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D8540C9" w14:textId="6622B6D1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7C135507" w14:textId="5F9B5BEF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0CB1F10C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179047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AAC4DE6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7F354B2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3A909512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7B3AA15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2290B99A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252D17D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4DF89D93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5C1DDA7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096133ED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111BFEB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50FC9CBF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06162754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1AEF7020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6EAD2E59" w14:textId="77777777" w:rsidR="0039141F" w:rsidRPr="00D46C03" w:rsidRDefault="0039141F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2" w:type="dxa"/>
            <w:gridSpan w:val="3"/>
          </w:tcPr>
          <w:p w14:paraId="04D80B6A" w14:textId="0F1513D1" w:rsidR="0039141F" w:rsidRPr="00D46C03" w:rsidRDefault="00D027DA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D027DA" w:rsidRPr="00D46C03" w14:paraId="474D7F81" w14:textId="77777777" w:rsidTr="004043B4">
        <w:tc>
          <w:tcPr>
            <w:tcW w:w="1710" w:type="dxa"/>
          </w:tcPr>
          <w:p w14:paraId="64FAD26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679FF4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3700CE2" w14:textId="7B1B0739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61" w:type="dxa"/>
            <w:gridSpan w:val="2"/>
          </w:tcPr>
          <w:p w14:paraId="2CAB319D" w14:textId="56F10054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677" w:type="dxa"/>
          </w:tcPr>
          <w:p w14:paraId="3E9B2316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609DCEA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210E617F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</w:tcPr>
          <w:p w14:paraId="3FBF03C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E00BD7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1D704ADB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7F46CE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701CBD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AF65B6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781DB6AA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26F58AB3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34D6C11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2DBA041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8" w:type="dxa"/>
          </w:tcPr>
          <w:p w14:paraId="543CC34C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A1D10A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813B80C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2" w:type="dxa"/>
            <w:gridSpan w:val="3"/>
          </w:tcPr>
          <w:p w14:paraId="778869BD" w14:textId="70B0CDDD" w:rsidR="00D027DA" w:rsidRPr="004043B4" w:rsidRDefault="00D027DA" w:rsidP="00061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43B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F16081" w:rsidRPr="004043B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BF43FF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="00DB68EA" w:rsidRPr="004043B4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D027DA" w:rsidRPr="00D46C03" w14:paraId="40CECE48" w14:textId="77777777" w:rsidTr="004043B4">
        <w:tc>
          <w:tcPr>
            <w:tcW w:w="1710" w:type="dxa"/>
          </w:tcPr>
          <w:p w14:paraId="35CE551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7A2CF62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4BFACAC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461" w:type="dxa"/>
            <w:gridSpan w:val="2"/>
          </w:tcPr>
          <w:p w14:paraId="6F411405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671" w:type="dxa"/>
            <w:gridSpan w:val="3"/>
          </w:tcPr>
          <w:p w14:paraId="2EA9EFB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485E088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gridSpan w:val="3"/>
          </w:tcPr>
          <w:p w14:paraId="5A7A4D6E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</w:tcPr>
          <w:p w14:paraId="20F950C0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7" w:type="dxa"/>
            <w:gridSpan w:val="3"/>
          </w:tcPr>
          <w:p w14:paraId="179B9CC9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</w:tcPr>
          <w:p w14:paraId="47DA85FD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0" w:type="dxa"/>
            <w:gridSpan w:val="3"/>
          </w:tcPr>
          <w:p w14:paraId="255312E1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</w:tcPr>
          <w:p w14:paraId="7F07FEA7" w14:textId="77777777" w:rsidR="00D027DA" w:rsidRPr="00D46C03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2" w:type="dxa"/>
            <w:gridSpan w:val="3"/>
          </w:tcPr>
          <w:p w14:paraId="70C1405B" w14:textId="4B4F4BF7" w:rsidR="00D027DA" w:rsidRPr="004043B4" w:rsidRDefault="00D027DA" w:rsidP="00D02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43B4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395318" w:rsidRPr="00D46C03" w14:paraId="419A17E4" w14:textId="77777777" w:rsidTr="004043B4">
        <w:tc>
          <w:tcPr>
            <w:tcW w:w="1710" w:type="dxa"/>
          </w:tcPr>
          <w:p w14:paraId="58CC774C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70981F7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02CBB507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6F563242" w14:textId="0A00B2BF" w:rsidR="00395318" w:rsidRPr="00026471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47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5BEC8E48" w14:textId="34ABC006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732" w:type="dxa"/>
          </w:tcPr>
          <w:p w14:paraId="76BDD0FC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830D873" w14:textId="6B075D6A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7" w:type="dxa"/>
          </w:tcPr>
          <w:p w14:paraId="1EA7CF2B" w14:textId="461E3E7A" w:rsidR="00395318" w:rsidRPr="00026471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47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43188B87" w14:textId="025074E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1FAD8353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06B897F7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820197B" w14:textId="72AA92A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7" w:type="dxa"/>
          </w:tcPr>
          <w:p w14:paraId="327E7234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76434957" w14:textId="77777777" w:rsidR="00395318" w:rsidRPr="00026471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47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0EFC12E9" w14:textId="0E6195A1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776E372E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15AE431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E5B1451" w14:textId="46F113E0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572714D5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0F3122BF" w14:textId="77777777" w:rsidR="00395318" w:rsidRPr="00026471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47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5376B61A" w14:textId="6B0EC35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0C34D9B1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3E6086BE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4BF85570" w14:textId="181E007E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8" w:type="dxa"/>
          </w:tcPr>
          <w:p w14:paraId="10F28C4C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3BDE0E19" w14:textId="77777777" w:rsidR="00395318" w:rsidRPr="00026471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47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5A3FE214" w14:textId="50CFA21C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5FD0ECF5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121464DF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69F57109" w14:textId="336E738A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81" w:type="dxa"/>
          </w:tcPr>
          <w:p w14:paraId="07FE6294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45A3C531" w14:textId="77777777" w:rsidR="00395318" w:rsidRPr="00026471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47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  <w:p w14:paraId="5933D490" w14:textId="36D0C8EF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78" w:type="dxa"/>
          </w:tcPr>
          <w:p w14:paraId="346E796C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1AE73275" w14:textId="77777777" w:rsidR="00395318" w:rsidRPr="00D46C03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0D34E74C" w14:textId="6E39A990" w:rsidR="00395318" w:rsidRPr="004043B4" w:rsidRDefault="00EB2F86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9B2496" w:rsidRPr="00D46C03" w14:paraId="5C76FD6C" w14:textId="77777777" w:rsidTr="004F1F49">
        <w:tc>
          <w:tcPr>
            <w:tcW w:w="1710" w:type="dxa"/>
          </w:tcPr>
          <w:p w14:paraId="4F935208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BECC54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6FB1A108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0C7BAD0A" w14:textId="677A4F98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732" w:type="dxa"/>
          </w:tcPr>
          <w:p w14:paraId="7FAA194B" w14:textId="41B9A1A6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677" w:type="dxa"/>
          </w:tcPr>
          <w:p w14:paraId="3B994915" w14:textId="03EECFA9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8" w:type="dxa"/>
          </w:tcPr>
          <w:p w14:paraId="029587C5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863B93" w14:textId="71028B0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7" w:type="dxa"/>
          </w:tcPr>
          <w:p w14:paraId="61A85A48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29C71DF" w14:textId="1F100945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8" w:type="dxa"/>
          </w:tcPr>
          <w:p w14:paraId="16C93934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40A4346A" w14:textId="5082EA4B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8" w:type="dxa"/>
          </w:tcPr>
          <w:p w14:paraId="767BAD02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01A91227" w14:textId="780DE0CC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8" w:type="dxa"/>
          </w:tcPr>
          <w:p w14:paraId="4E2A0F59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3E9BB77A" w14:textId="11D544B6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8" w:type="dxa"/>
          </w:tcPr>
          <w:p w14:paraId="76DAA912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3D950B01" w14:textId="4B8E9320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8" w:type="dxa"/>
          </w:tcPr>
          <w:p w14:paraId="19D3FBC2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746E0582" w14:textId="50F9C8DA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81" w:type="dxa"/>
          </w:tcPr>
          <w:p w14:paraId="3BD649BB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26D76E5E" w14:textId="5F1A7853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8" w:type="dxa"/>
          </w:tcPr>
          <w:p w14:paraId="31B1C10D" w14:textId="77777777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0B47CC58" w14:textId="766CD2D8" w:rsidR="009B2496" w:rsidRPr="00D46C03" w:rsidRDefault="009B2496" w:rsidP="009B2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969CE" w:rsidRPr="00D46C03" w14:paraId="644EC019" w14:textId="77777777" w:rsidTr="004F1F49">
        <w:tc>
          <w:tcPr>
            <w:tcW w:w="1710" w:type="dxa"/>
          </w:tcPr>
          <w:p w14:paraId="5BE4ED94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87B1C55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25FAD35B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228B01E2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311" w:type="dxa"/>
            <w:gridSpan w:val="19"/>
          </w:tcPr>
          <w:p w14:paraId="49D3FAF1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969CE" w:rsidRPr="00D46C03" w14:paraId="23D3F8FE" w14:textId="77777777" w:rsidTr="004F1F49">
        <w:tc>
          <w:tcPr>
            <w:tcW w:w="1710" w:type="dxa"/>
          </w:tcPr>
          <w:p w14:paraId="3C2C6309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0DE035F3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6D827168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4045A395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4AA16E42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2E0FBFBB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D3B3609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5394CD96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0E9FD6ED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2504F700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A84779E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56EDC037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79F3D352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9FEECB9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3CC3977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2CC57647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E5758C9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67F5EC70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07C6139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1EAAAE10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14:paraId="14E453F0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674D38A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AE41533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3B0E049E" w14:textId="77777777" w:rsidR="00F969CE" w:rsidRPr="00D46C03" w:rsidRDefault="00F969CE" w:rsidP="00F96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E758D" w:rsidRPr="00D46C03" w14:paraId="0A114839" w14:textId="77777777" w:rsidTr="004F1F49">
        <w:tc>
          <w:tcPr>
            <w:tcW w:w="1710" w:type="dxa"/>
          </w:tcPr>
          <w:p w14:paraId="1603E8B7" w14:textId="77777777" w:rsidR="007E758D" w:rsidRPr="00D46C03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080" w:type="dxa"/>
          </w:tcPr>
          <w:p w14:paraId="2F03700D" w14:textId="77777777" w:rsidR="007E758D" w:rsidRPr="00D46C03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31EE65B6" w14:textId="77777777" w:rsidR="007E758D" w:rsidRPr="00D46C03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C03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21C0B96E" w14:textId="709FC022" w:rsidR="007E758D" w:rsidRPr="004F5AA0" w:rsidRDefault="00AD5B00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32" w:type="dxa"/>
          </w:tcPr>
          <w:p w14:paraId="79968148" w14:textId="13B784A8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77" w:type="dxa"/>
          </w:tcPr>
          <w:p w14:paraId="1DEA9C92" w14:textId="38036F94" w:rsidR="007E758D" w:rsidRPr="004F5AA0" w:rsidRDefault="00AD5B00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C8558CB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2AC2FB9" w14:textId="58D5D52B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47" w:type="dxa"/>
          </w:tcPr>
          <w:p w14:paraId="12AFAD18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78901FDF" w14:textId="3FE4F0F7" w:rsidR="007E758D" w:rsidRPr="004F5AA0" w:rsidRDefault="00AD5B00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C23AA05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0F3E4CF9" w14:textId="56E21F91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41BA70D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3E47937" w14:textId="713120EF" w:rsidR="007E758D" w:rsidRPr="004F5AA0" w:rsidRDefault="00AD5B00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F0ADE24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1EF8D689" w14:textId="45A29023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4B4AF5E0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15C75D62" w14:textId="133EE172" w:rsidR="007E758D" w:rsidRPr="004F5AA0" w:rsidRDefault="00AD5B00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1C562543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FE038B5" w14:textId="15AB92B1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47EC4887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4EA7358A" w14:textId="6C7C9182" w:rsidR="007E758D" w:rsidRPr="004F5AA0" w:rsidRDefault="00AD5B00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FBDC872" w14:textId="77777777" w:rsidR="007E758D" w:rsidRPr="00D46C03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</w:tcPr>
          <w:p w14:paraId="2EBFAB09" w14:textId="618A4AE3" w:rsidR="007E758D" w:rsidRPr="00D46C03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E758D" w:rsidRPr="00D46C03" w14:paraId="25FD425F" w14:textId="77777777" w:rsidTr="004F1F49">
        <w:tc>
          <w:tcPr>
            <w:tcW w:w="1710" w:type="dxa"/>
          </w:tcPr>
          <w:p w14:paraId="540C5EEA" w14:textId="77777777" w:rsidR="007E758D" w:rsidRPr="00D46C03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79A2174A" w14:textId="77777777" w:rsidR="007E758D" w:rsidRPr="00D46C03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A645B61" w14:textId="77777777" w:rsidR="007E758D" w:rsidRPr="00D46C03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57128ED9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7DFF0946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3C13B898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5B9D63ED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400F6A97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2A79077C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0020F7B8" w14:textId="4CFD0AF2" w:rsidR="007E758D" w:rsidRPr="004F5AA0" w:rsidRDefault="00AD5B00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BCBEEE4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29985847" w14:textId="3BE1F44A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547F6D88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3799CB84" w14:textId="04C96963" w:rsidR="007E758D" w:rsidRPr="004F5AA0" w:rsidRDefault="00AD5B00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222165AA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7645F502" w14:textId="0880619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4D54E27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362414E5" w14:textId="6E5B8F67" w:rsidR="007E758D" w:rsidRPr="004F5AA0" w:rsidRDefault="00AD5B00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2142703B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0CD85583" w14:textId="72273E4E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62554067" w14:textId="77777777" w:rsidR="007E758D" w:rsidRPr="004F5AA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7B94A9FF" w14:textId="01E72716" w:rsidR="007E758D" w:rsidRPr="004F5AA0" w:rsidRDefault="00AD5B00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F5A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114AA223" w14:textId="77777777" w:rsidR="007E758D" w:rsidRPr="00D46C03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773ACDFC" w14:textId="1167C4BA" w:rsidR="007E758D" w:rsidRPr="00EF21D0" w:rsidRDefault="007E758D" w:rsidP="007E7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2B5DA420" w14:textId="426E1786" w:rsidR="00AE50E2" w:rsidRPr="00D46C03" w:rsidRDefault="00AE50E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p w14:paraId="6D5659E4" w14:textId="4181724E" w:rsidR="00640404" w:rsidRPr="00D46C03" w:rsidRDefault="000E7D58" w:rsidP="00F54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ab/>
      </w:r>
      <w:r w:rsidRPr="00D46C03">
        <w:rPr>
          <w:rFonts w:asciiTheme="majorBidi" w:hAnsiTheme="majorBidi" w:cstheme="majorBidi"/>
          <w:sz w:val="30"/>
          <w:szCs w:val="30"/>
          <w:cs/>
        </w:rPr>
        <w:tab/>
      </w:r>
    </w:p>
    <w:p w14:paraId="79787712" w14:textId="77777777" w:rsidR="00865BF4" w:rsidRPr="00D46C03" w:rsidRDefault="00865BF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</w:p>
    <w:p w14:paraId="67BFE2A1" w14:textId="24C37551" w:rsidR="00865BF4" w:rsidRPr="00D46C03" w:rsidRDefault="00865BF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865BF4" w:rsidRPr="00D46C03" w:rsidSect="00032FE2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F4971E0" w14:textId="08063EA8" w:rsidR="004E64AC" w:rsidRPr="00DE393B" w:rsidRDefault="0076038E" w:rsidP="00DF6D1E">
      <w:pPr>
        <w:pStyle w:val="Heading1"/>
        <w:numPr>
          <w:ilvl w:val="0"/>
          <w:numId w:val="23"/>
        </w:numPr>
        <w:tabs>
          <w:tab w:val="num" w:pos="540"/>
        </w:tabs>
        <w:ind w:left="540" w:hanging="540"/>
        <w:rPr>
          <w:szCs w:val="30"/>
        </w:rPr>
      </w:pPr>
      <w:r w:rsidRPr="00DF6D1E">
        <w:rPr>
          <w:rFonts w:hint="cs"/>
          <w:szCs w:val="30"/>
        </w:rPr>
        <w:lastRenderedPageBreak/>
        <w:tab/>
      </w:r>
      <w:r w:rsidR="00DF4AC9" w:rsidRPr="00DE393B">
        <w:rPr>
          <w:rFonts w:hint="cs"/>
          <w:szCs w:val="30"/>
          <w:cs/>
        </w:rPr>
        <w:t>ที่ดิน อาคารและอุปกรณ์</w:t>
      </w:r>
    </w:p>
    <w:p w14:paraId="729E67A1" w14:textId="77777777" w:rsidR="00B129D5" w:rsidRPr="00DF6D1E" w:rsidRDefault="00B129D5" w:rsidP="00DF6D1E">
      <w:pPr>
        <w:rPr>
          <w:rFonts w:ascii="Angsana New" w:hAnsi="Angsana New"/>
          <w:sz w:val="30"/>
          <w:szCs w:val="30"/>
        </w:rPr>
      </w:pPr>
    </w:p>
    <w:p w14:paraId="7F3A4F55" w14:textId="4C4AAB84" w:rsidR="00BD2738" w:rsidRPr="00DF6D1E" w:rsidRDefault="004E64AC" w:rsidP="00DF6D1E">
      <w:pPr>
        <w:tabs>
          <w:tab w:val="clear" w:pos="227"/>
          <w:tab w:val="clear" w:pos="454"/>
        </w:tabs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  <w:r w:rsidRPr="00DF6D1E">
        <w:rPr>
          <w:rFonts w:ascii="Angsana New" w:hAnsi="Angsana New" w:hint="cs"/>
          <w:spacing w:val="-6"/>
          <w:sz w:val="30"/>
          <w:szCs w:val="30"/>
          <w:cs/>
        </w:rPr>
        <w:t>การซื้อ จำหน่ายและโอนที่ดิน อาคารและอุปกรณ์</w:t>
      </w:r>
      <w:r w:rsidRPr="004043B4">
        <w:rPr>
          <w:rFonts w:ascii="Angsana New" w:hAnsi="Angsana New" w:hint="cs"/>
          <w:spacing w:val="-6"/>
          <w:sz w:val="30"/>
          <w:szCs w:val="30"/>
          <w:cs/>
        </w:rPr>
        <w:t>ระหว่างงวด</w:t>
      </w:r>
      <w:r w:rsidR="00395318">
        <w:rPr>
          <w:rFonts w:asciiTheme="majorBidi" w:hAnsiTheme="majorBidi" w:cstheme="majorBidi" w:hint="cs"/>
          <w:spacing w:val="-6"/>
          <w:sz w:val="30"/>
          <w:szCs w:val="30"/>
          <w:cs/>
        </w:rPr>
        <w:t>สาม</w:t>
      </w:r>
      <w:r w:rsidR="00DB68EA" w:rsidRPr="004043B4">
        <w:rPr>
          <w:rFonts w:asciiTheme="majorBidi" w:hAnsiTheme="majorBidi" w:cstheme="majorBidi" w:hint="cs"/>
          <w:spacing w:val="-6"/>
          <w:sz w:val="30"/>
          <w:szCs w:val="30"/>
          <w:cs/>
        </w:rPr>
        <w:t>เดือน</w:t>
      </w:r>
      <w:r w:rsidR="0080462A" w:rsidRPr="00D46C0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80462A" w:rsidRPr="00D46C03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395318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80462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95318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="0080462A" w:rsidRPr="00D46C0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DF6D1E">
        <w:rPr>
          <w:rFonts w:ascii="Angsana New" w:hAnsi="Angsana New" w:hint="cs"/>
          <w:spacing w:val="-6"/>
          <w:sz w:val="30"/>
          <w:szCs w:val="30"/>
        </w:rPr>
        <w:t>256</w:t>
      </w:r>
      <w:r w:rsidR="0064351E">
        <w:rPr>
          <w:rFonts w:ascii="Angsana New" w:hAnsi="Angsana New"/>
          <w:spacing w:val="-6"/>
          <w:sz w:val="30"/>
          <w:szCs w:val="30"/>
        </w:rPr>
        <w:t>9</w:t>
      </w:r>
      <w:r w:rsidRPr="00DF6D1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F6D1E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DF6D1E">
        <w:rPr>
          <w:rFonts w:ascii="Angsana New" w:hAnsi="Angsana New" w:hint="cs"/>
          <w:spacing w:val="-6"/>
          <w:sz w:val="30"/>
          <w:szCs w:val="30"/>
        </w:rPr>
        <w:t>256</w:t>
      </w:r>
      <w:r w:rsidR="0064351E">
        <w:rPr>
          <w:rFonts w:ascii="Angsana New" w:hAnsi="Angsana New"/>
          <w:spacing w:val="-6"/>
          <w:sz w:val="30"/>
          <w:szCs w:val="30"/>
        </w:rPr>
        <w:t>8</w:t>
      </w:r>
      <w:r w:rsidRPr="00DF6D1E">
        <w:rPr>
          <w:rFonts w:ascii="Angsana New" w:hAnsi="Angsana New" w:hint="cs"/>
          <w:spacing w:val="-6"/>
          <w:sz w:val="30"/>
          <w:szCs w:val="30"/>
        </w:rPr>
        <w:t xml:space="preserve"> </w:t>
      </w:r>
      <w:r w:rsidRPr="00DF6D1E">
        <w:rPr>
          <w:rFonts w:ascii="Angsana New" w:hAnsi="Angsana New" w:hint="cs"/>
          <w:spacing w:val="-6"/>
          <w:sz w:val="30"/>
          <w:szCs w:val="30"/>
          <w:cs/>
        </w:rPr>
        <w:t>มีดังนี้</w:t>
      </w:r>
    </w:p>
    <w:p w14:paraId="231228BD" w14:textId="0AB1A72A" w:rsidR="00784C4C" w:rsidRPr="00DF6D1E" w:rsidRDefault="00784C4C" w:rsidP="00DF6D1E">
      <w:pPr>
        <w:tabs>
          <w:tab w:val="clear" w:pos="227"/>
          <w:tab w:val="clear" w:pos="454"/>
          <w:tab w:val="left" w:pos="540"/>
        </w:tabs>
        <w:ind w:left="540" w:right="18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679"/>
        <w:gridCol w:w="1260"/>
        <w:gridCol w:w="268"/>
        <w:gridCol w:w="1345"/>
        <w:gridCol w:w="6"/>
        <w:gridCol w:w="230"/>
        <w:gridCol w:w="6"/>
        <w:gridCol w:w="1216"/>
        <w:gridCol w:w="268"/>
        <w:gridCol w:w="1262"/>
      </w:tblGrid>
      <w:tr w:rsidR="00784C4C" w:rsidRPr="00DF6D1E" w14:paraId="0F326BAB" w14:textId="77777777" w:rsidTr="001B073D">
        <w:trPr>
          <w:tblHeader/>
        </w:trPr>
        <w:tc>
          <w:tcPr>
            <w:tcW w:w="3679" w:type="dxa"/>
          </w:tcPr>
          <w:p w14:paraId="6C2824D5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5861" w:type="dxa"/>
            <w:gridSpan w:val="9"/>
          </w:tcPr>
          <w:p w14:paraId="5B19FE02" w14:textId="012B475D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84C4C" w:rsidRPr="00DF6D1E" w14:paraId="2D87D05E" w14:textId="77777777" w:rsidTr="001B073D">
        <w:trPr>
          <w:tblHeader/>
        </w:trPr>
        <w:tc>
          <w:tcPr>
            <w:tcW w:w="3679" w:type="dxa"/>
          </w:tcPr>
          <w:p w14:paraId="1C5949E7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14:paraId="2874E109" w14:textId="10737F94" w:rsidR="00784C4C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C7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14:paraId="26E9E000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2" w:type="dxa"/>
            <w:gridSpan w:val="4"/>
          </w:tcPr>
          <w:p w14:paraId="75432FA5" w14:textId="14D8CD5A" w:rsidR="00784C4C" w:rsidRPr="00DF6D1E" w:rsidRDefault="00A93080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F04C7C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84C4C" w:rsidRPr="00DF6D1E" w14:paraId="0CFBB76A" w14:textId="77777777" w:rsidTr="001B073D">
        <w:tc>
          <w:tcPr>
            <w:tcW w:w="3679" w:type="dxa"/>
          </w:tcPr>
          <w:p w14:paraId="4E5170B4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D78F7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F671D4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42797A2D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4950F7F9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4245ED50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</w:rPr>
              <w:t xml:space="preserve"> </w:t>
            </w: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  <w:tc>
          <w:tcPr>
            <w:tcW w:w="236" w:type="dxa"/>
            <w:gridSpan w:val="2"/>
          </w:tcPr>
          <w:p w14:paraId="0FADF872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020F3D9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379BC8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0F601A3B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4DB035A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111C7D33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</w:tr>
      <w:tr w:rsidR="00784C4C" w:rsidRPr="00DF6D1E" w14:paraId="5EDA9BE5" w14:textId="77777777" w:rsidTr="001B073D">
        <w:tc>
          <w:tcPr>
            <w:tcW w:w="3679" w:type="dxa"/>
          </w:tcPr>
          <w:p w14:paraId="2FB82597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86E1A7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3F8BAEAA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6CB89848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-</w:t>
            </w: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00B6EAE9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45E9DBA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3CD59B13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9AAF735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-</w:t>
            </w: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</w:tr>
      <w:tr w:rsidR="00784C4C" w:rsidRPr="00DF6D1E" w14:paraId="2133C306" w14:textId="77777777" w:rsidTr="001B073D">
        <w:tc>
          <w:tcPr>
            <w:tcW w:w="3679" w:type="dxa"/>
          </w:tcPr>
          <w:p w14:paraId="039B92C3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9EBE8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4EBBC513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148440AD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gridSpan w:val="2"/>
          </w:tcPr>
          <w:p w14:paraId="30B1DE00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329E85D6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0681226F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312BEF0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784C4C" w:rsidRPr="00DF6D1E" w14:paraId="1A5B409A" w14:textId="77777777" w:rsidTr="001B073D">
        <w:tc>
          <w:tcPr>
            <w:tcW w:w="3679" w:type="dxa"/>
          </w:tcPr>
          <w:p w14:paraId="59CD7BBE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1" w:type="dxa"/>
            <w:gridSpan w:val="9"/>
          </w:tcPr>
          <w:p w14:paraId="3B111B90" w14:textId="77777777" w:rsidR="00784C4C" w:rsidRPr="00DF6D1E" w:rsidRDefault="00784C4C" w:rsidP="00DF6D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6773" w:rsidRPr="00DF6D1E" w14:paraId="182CE6A0" w14:textId="77777777" w:rsidTr="008D7418">
        <w:tc>
          <w:tcPr>
            <w:tcW w:w="3679" w:type="dxa"/>
          </w:tcPr>
          <w:p w14:paraId="51847D64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62CB3EA4" w14:textId="5996A094" w:rsidR="00D06773" w:rsidRPr="00102CB3" w:rsidRDefault="00782742" w:rsidP="00F3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A2F0733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6933FF66" w14:textId="51D2300A" w:rsidR="00D06773" w:rsidRPr="00465793" w:rsidRDefault="00F3559E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0AD9DE06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63274A38" w14:textId="1FAE00BE" w:rsidR="00D06773" w:rsidRPr="00D06773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24,337</w:t>
            </w:r>
          </w:p>
        </w:tc>
        <w:tc>
          <w:tcPr>
            <w:tcW w:w="268" w:type="dxa"/>
          </w:tcPr>
          <w:p w14:paraId="75572F77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CC4E25D" w14:textId="467B2602" w:rsidR="00D06773" w:rsidRPr="005A5FEB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773" w:rsidRPr="00DF6D1E" w14:paraId="51EF7AF0" w14:textId="77777777" w:rsidTr="004B76EF">
        <w:tc>
          <w:tcPr>
            <w:tcW w:w="3679" w:type="dxa"/>
          </w:tcPr>
          <w:p w14:paraId="0D983DA1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480F121" w14:textId="6171888E" w:rsidR="00D06773" w:rsidRPr="00102CB3" w:rsidRDefault="003D28ED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D28ED">
              <w:rPr>
                <w:rFonts w:asciiTheme="majorBidi" w:hAnsiTheme="majorBidi" w:cstheme="majorBidi"/>
                <w:sz w:val="30"/>
                <w:szCs w:val="30"/>
              </w:rPr>
              <w:t>19,278</w:t>
            </w:r>
          </w:p>
        </w:tc>
        <w:tc>
          <w:tcPr>
            <w:tcW w:w="268" w:type="dxa"/>
            <w:shd w:val="clear" w:color="auto" w:fill="FFFFFF" w:themeFill="background1"/>
          </w:tcPr>
          <w:p w14:paraId="01AF35D7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shd w:val="clear" w:color="auto" w:fill="FFFFFF" w:themeFill="background1"/>
          </w:tcPr>
          <w:p w14:paraId="39B12B15" w14:textId="4AAFC7E4" w:rsidR="00D06773" w:rsidRPr="00465793" w:rsidRDefault="00F3559E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  <w:gridSpan w:val="2"/>
          </w:tcPr>
          <w:p w14:paraId="5CCEA463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7E85600C" w14:textId="6FFAE577" w:rsidR="00D06773" w:rsidRPr="00D06773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51,251</w:t>
            </w:r>
          </w:p>
        </w:tc>
        <w:tc>
          <w:tcPr>
            <w:tcW w:w="268" w:type="dxa"/>
          </w:tcPr>
          <w:p w14:paraId="5DC2B6C0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1E9D079" w14:textId="7E1B528B" w:rsidR="00D06773" w:rsidRPr="005A5FEB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D06773" w:rsidRPr="00DF6D1E" w14:paraId="3AEDAF0E" w14:textId="77777777" w:rsidTr="004B76EF">
        <w:tc>
          <w:tcPr>
            <w:tcW w:w="3679" w:type="dxa"/>
          </w:tcPr>
          <w:p w14:paraId="6B4C1FE1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626FDAA5" w14:textId="5B4B77F3" w:rsidR="00D06773" w:rsidRPr="00102CB3" w:rsidRDefault="000F36BB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F36BB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68" w:type="dxa"/>
            <w:shd w:val="clear" w:color="auto" w:fill="FFFFFF" w:themeFill="background1"/>
          </w:tcPr>
          <w:p w14:paraId="7823D8F5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shd w:val="clear" w:color="auto" w:fill="FFFFFF" w:themeFill="background1"/>
          </w:tcPr>
          <w:p w14:paraId="12473A39" w14:textId="56D2BB09" w:rsidR="00D06773" w:rsidRPr="00465793" w:rsidRDefault="00F3559E" w:rsidP="00F3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  <w:gridSpan w:val="2"/>
          </w:tcPr>
          <w:p w14:paraId="51916310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51924C28" w14:textId="08687FD2" w:rsidR="00D06773" w:rsidRPr="00D06773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D06773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268" w:type="dxa"/>
          </w:tcPr>
          <w:p w14:paraId="74807138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E84779D" w14:textId="57D8D6EE" w:rsidR="00D06773" w:rsidRPr="005A5FEB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773" w:rsidRPr="00DF6D1E" w14:paraId="3FE01376" w14:textId="77777777" w:rsidTr="004B76EF">
        <w:tc>
          <w:tcPr>
            <w:tcW w:w="3679" w:type="dxa"/>
          </w:tcPr>
          <w:p w14:paraId="4B619104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90513A0" w14:textId="448A6C7F" w:rsidR="00D06773" w:rsidRPr="00102CB3" w:rsidRDefault="006E35A5" w:rsidP="00F3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FFFFFF" w:themeFill="background1"/>
          </w:tcPr>
          <w:p w14:paraId="52CEE4C6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shd w:val="clear" w:color="auto" w:fill="FFFFFF" w:themeFill="background1"/>
          </w:tcPr>
          <w:p w14:paraId="662B5F50" w14:textId="6D5E33F0" w:rsidR="00D06773" w:rsidRPr="00465793" w:rsidRDefault="00F3559E" w:rsidP="00F3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8F462AB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427A1575" w14:textId="08B16F07" w:rsidR="00D06773" w:rsidRPr="00D06773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68" w:type="dxa"/>
          </w:tcPr>
          <w:p w14:paraId="60961373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8751CD5" w14:textId="6A1B03CC" w:rsidR="00D06773" w:rsidRPr="005A5FEB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773" w:rsidRPr="00DF6D1E" w14:paraId="18786249" w14:textId="77777777" w:rsidTr="004B76EF">
        <w:tc>
          <w:tcPr>
            <w:tcW w:w="3679" w:type="dxa"/>
          </w:tcPr>
          <w:p w14:paraId="125767EB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  <w:r w:rsidRPr="00DF6D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  <w:shd w:val="clear" w:color="auto" w:fill="FFFFFF" w:themeFill="background1"/>
          </w:tcPr>
          <w:p w14:paraId="3E3A51E0" w14:textId="4C244C03" w:rsidR="00D06773" w:rsidRPr="00102CB3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14:paraId="5E63DE5B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shd w:val="clear" w:color="auto" w:fill="FFFFFF" w:themeFill="background1"/>
          </w:tcPr>
          <w:p w14:paraId="38563D0C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F70D617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6D21D4E" w14:textId="77777777" w:rsidR="00D06773" w:rsidRPr="00D06773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5BAF0DC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FB6F241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6773" w:rsidRPr="00DF6D1E" w14:paraId="63A2248B" w14:textId="77777777" w:rsidTr="004B76EF">
        <w:tc>
          <w:tcPr>
            <w:tcW w:w="3679" w:type="dxa"/>
          </w:tcPr>
          <w:p w14:paraId="5D5F469C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260" w:type="dxa"/>
            <w:shd w:val="clear" w:color="auto" w:fill="FFFFFF" w:themeFill="background1"/>
          </w:tcPr>
          <w:p w14:paraId="2B24C270" w14:textId="0BF70492" w:rsidR="00D06773" w:rsidRPr="00102CB3" w:rsidRDefault="00231947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31947">
              <w:rPr>
                <w:rFonts w:asciiTheme="majorBidi" w:hAnsiTheme="majorBidi" w:cstheme="majorBidi"/>
                <w:sz w:val="30"/>
                <w:szCs w:val="30"/>
              </w:rPr>
              <w:t>57,157</w:t>
            </w:r>
          </w:p>
        </w:tc>
        <w:tc>
          <w:tcPr>
            <w:tcW w:w="268" w:type="dxa"/>
            <w:shd w:val="clear" w:color="auto" w:fill="FFFFFF" w:themeFill="background1"/>
          </w:tcPr>
          <w:p w14:paraId="3C440E84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shd w:val="clear" w:color="auto" w:fill="FFFFFF" w:themeFill="background1"/>
          </w:tcPr>
          <w:p w14:paraId="19EDB0E7" w14:textId="4B91D8BE" w:rsidR="00D06773" w:rsidRPr="00F3559E" w:rsidRDefault="00F3559E" w:rsidP="00F35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F3559E">
              <w:rPr>
                <w:rFonts w:asciiTheme="majorBidi" w:hAnsiTheme="majorBidi" w:cstheme="majorBidi"/>
                <w:sz w:val="30"/>
                <w:szCs w:val="30"/>
              </w:rPr>
              <w:t>11,019</w:t>
            </w:r>
          </w:p>
        </w:tc>
        <w:tc>
          <w:tcPr>
            <w:tcW w:w="236" w:type="dxa"/>
            <w:gridSpan w:val="2"/>
          </w:tcPr>
          <w:p w14:paraId="4EA84451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851AC52" w14:textId="1B6828A8" w:rsidR="00D06773" w:rsidRPr="00D06773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27,661</w:t>
            </w:r>
          </w:p>
        </w:tc>
        <w:tc>
          <w:tcPr>
            <w:tcW w:w="268" w:type="dxa"/>
          </w:tcPr>
          <w:p w14:paraId="604C97E9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56CA27A" w14:textId="6A36EB15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65,649</w:t>
            </w:r>
          </w:p>
        </w:tc>
      </w:tr>
      <w:tr w:rsidR="00D06773" w:rsidRPr="00DF6D1E" w14:paraId="47F31C89" w14:textId="77777777" w:rsidTr="004B76EF">
        <w:tc>
          <w:tcPr>
            <w:tcW w:w="3679" w:type="dxa"/>
          </w:tcPr>
          <w:p w14:paraId="5E60DD02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50B80E0" w14:textId="7298BECD" w:rsidR="00D06773" w:rsidRPr="00A2504B" w:rsidRDefault="00BE772C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7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77,099</w:t>
            </w:r>
          </w:p>
        </w:tc>
        <w:tc>
          <w:tcPr>
            <w:tcW w:w="268" w:type="dxa"/>
            <w:shd w:val="clear" w:color="auto" w:fill="FFFFFF" w:themeFill="background1"/>
          </w:tcPr>
          <w:p w14:paraId="655BE179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0E5BF78" w14:textId="6283CF13" w:rsidR="00D06773" w:rsidRPr="00DF6D1E" w:rsidRDefault="00F3559E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11,123</w:t>
            </w:r>
          </w:p>
        </w:tc>
        <w:tc>
          <w:tcPr>
            <w:tcW w:w="236" w:type="dxa"/>
            <w:gridSpan w:val="2"/>
          </w:tcPr>
          <w:p w14:paraId="58EF1045" w14:textId="77777777" w:rsidR="00D06773" w:rsidRPr="00A2504B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66501150" w14:textId="5BD6595A" w:rsidR="00D06773" w:rsidRPr="00282FBD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2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104,525</w:t>
            </w:r>
          </w:p>
        </w:tc>
        <w:tc>
          <w:tcPr>
            <w:tcW w:w="268" w:type="dxa"/>
          </w:tcPr>
          <w:p w14:paraId="28B519A2" w14:textId="77777777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6A52116" w14:textId="1AF1F362" w:rsidR="00D06773" w:rsidRPr="00DF6D1E" w:rsidRDefault="00D06773" w:rsidP="00D06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65,767</w:t>
            </w:r>
          </w:p>
        </w:tc>
      </w:tr>
    </w:tbl>
    <w:p w14:paraId="549AA1EA" w14:textId="77777777" w:rsidR="00784C4C" w:rsidRPr="00DF6D1E" w:rsidRDefault="00784C4C" w:rsidP="00DF6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2D35E5" w14:textId="77777777" w:rsidR="00D443B0" w:rsidRDefault="00DF6D1E" w:rsidP="00996614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br w:type="page"/>
      </w: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3679"/>
        <w:gridCol w:w="1260"/>
        <w:gridCol w:w="268"/>
        <w:gridCol w:w="1345"/>
        <w:gridCol w:w="6"/>
        <w:gridCol w:w="230"/>
        <w:gridCol w:w="6"/>
        <w:gridCol w:w="1216"/>
        <w:gridCol w:w="268"/>
        <w:gridCol w:w="1262"/>
      </w:tblGrid>
      <w:tr w:rsidR="00D443B0" w:rsidRPr="00DF6D1E" w14:paraId="5F72BF18" w14:textId="77777777" w:rsidTr="005619D5">
        <w:trPr>
          <w:tblHeader/>
        </w:trPr>
        <w:tc>
          <w:tcPr>
            <w:tcW w:w="3679" w:type="dxa"/>
          </w:tcPr>
          <w:p w14:paraId="55795208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861" w:type="dxa"/>
            <w:gridSpan w:val="9"/>
          </w:tcPr>
          <w:p w14:paraId="2A4CCD75" w14:textId="745D7693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43B0" w:rsidRPr="00DF6D1E" w14:paraId="62FD1DE5" w14:textId="77777777" w:rsidTr="005619D5">
        <w:trPr>
          <w:tblHeader/>
        </w:trPr>
        <w:tc>
          <w:tcPr>
            <w:tcW w:w="3679" w:type="dxa"/>
          </w:tcPr>
          <w:p w14:paraId="5019E165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3" w:type="dxa"/>
            <w:gridSpan w:val="3"/>
          </w:tcPr>
          <w:p w14:paraId="0BE8CC31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  <w:gridSpan w:val="2"/>
          </w:tcPr>
          <w:p w14:paraId="7CEE27DF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2" w:type="dxa"/>
            <w:gridSpan w:val="4"/>
          </w:tcPr>
          <w:p w14:paraId="577C9F6E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443B0" w:rsidRPr="00DF6D1E" w14:paraId="5A89898D" w14:textId="77777777" w:rsidTr="005619D5">
        <w:tc>
          <w:tcPr>
            <w:tcW w:w="3679" w:type="dxa"/>
          </w:tcPr>
          <w:p w14:paraId="2370B95A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37F66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BB2D64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40C93E27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03623C82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6AB7EEA3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 w:firstLine="25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</w:rPr>
              <w:t xml:space="preserve"> </w:t>
            </w: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  <w:tc>
          <w:tcPr>
            <w:tcW w:w="236" w:type="dxa"/>
            <w:gridSpan w:val="2"/>
          </w:tcPr>
          <w:p w14:paraId="2D4AD1E3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2A62AFCF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FF5079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8" w:type="dxa"/>
          </w:tcPr>
          <w:p w14:paraId="2BBEF53F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7D329B5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5AF3EAF4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และการโอนออก</w:t>
            </w:r>
          </w:p>
        </w:tc>
      </w:tr>
      <w:tr w:rsidR="00D443B0" w:rsidRPr="00DF6D1E" w14:paraId="3D4C3D32" w14:textId="77777777" w:rsidTr="005619D5">
        <w:tc>
          <w:tcPr>
            <w:tcW w:w="3679" w:type="dxa"/>
          </w:tcPr>
          <w:p w14:paraId="696ECA2D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4F0606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24A700AE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35D1C749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-</w:t>
            </w: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4BD71E93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16BCCC31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68" w:type="dxa"/>
          </w:tcPr>
          <w:p w14:paraId="63F21EA8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A8F0F56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-</w:t>
            </w: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</w:p>
        </w:tc>
      </w:tr>
      <w:tr w:rsidR="00D443B0" w:rsidRPr="00DF6D1E" w14:paraId="3707BCDE" w14:textId="77777777" w:rsidTr="005619D5">
        <w:tc>
          <w:tcPr>
            <w:tcW w:w="3679" w:type="dxa"/>
          </w:tcPr>
          <w:p w14:paraId="30D470AC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F3313A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6CB4677E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5FF33C6A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  <w:gridSpan w:val="2"/>
          </w:tcPr>
          <w:p w14:paraId="1161A13A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6972E511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68" w:type="dxa"/>
          </w:tcPr>
          <w:p w14:paraId="77CAA373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3ED70A8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D443B0" w:rsidRPr="00DF6D1E" w14:paraId="25D8162E" w14:textId="77777777" w:rsidTr="005619D5">
        <w:tc>
          <w:tcPr>
            <w:tcW w:w="3679" w:type="dxa"/>
          </w:tcPr>
          <w:p w14:paraId="3EE55056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1" w:type="dxa"/>
            <w:gridSpan w:val="9"/>
          </w:tcPr>
          <w:p w14:paraId="7E47DC37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3B0" w:rsidRPr="00DF6D1E" w14:paraId="0928C1BE" w14:textId="77777777" w:rsidTr="005619D5">
        <w:tc>
          <w:tcPr>
            <w:tcW w:w="3679" w:type="dxa"/>
          </w:tcPr>
          <w:p w14:paraId="6DD7A146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0" w:type="dxa"/>
          </w:tcPr>
          <w:p w14:paraId="0452EDF9" w14:textId="77777777" w:rsidR="00D443B0" w:rsidRPr="00102CB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C802087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</w:tcPr>
          <w:p w14:paraId="5A6CC84A" w14:textId="77777777" w:rsidR="00D443B0" w:rsidRPr="0046579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A4C926E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069A4DBF" w14:textId="77777777" w:rsidR="00D443B0" w:rsidRPr="00D0677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24,337</w:t>
            </w:r>
          </w:p>
        </w:tc>
        <w:tc>
          <w:tcPr>
            <w:tcW w:w="268" w:type="dxa"/>
          </w:tcPr>
          <w:p w14:paraId="68A54C4F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86D6E2F" w14:textId="77777777" w:rsidR="00D443B0" w:rsidRPr="005A5FEB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43B0" w:rsidRPr="00DF6D1E" w14:paraId="6800015C" w14:textId="77777777" w:rsidTr="005619D5">
        <w:tc>
          <w:tcPr>
            <w:tcW w:w="3679" w:type="dxa"/>
          </w:tcPr>
          <w:p w14:paraId="7B9D4021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AB23556" w14:textId="77777777" w:rsidR="00D443B0" w:rsidRPr="00102CB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D28ED">
              <w:rPr>
                <w:rFonts w:asciiTheme="majorBidi" w:hAnsiTheme="majorBidi" w:cstheme="majorBidi"/>
                <w:sz w:val="30"/>
                <w:szCs w:val="30"/>
              </w:rPr>
              <w:t>19,278</w:t>
            </w:r>
          </w:p>
        </w:tc>
        <w:tc>
          <w:tcPr>
            <w:tcW w:w="268" w:type="dxa"/>
            <w:shd w:val="clear" w:color="auto" w:fill="FFFFFF" w:themeFill="background1"/>
          </w:tcPr>
          <w:p w14:paraId="01B50E1F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shd w:val="clear" w:color="auto" w:fill="FFFFFF" w:themeFill="background1"/>
          </w:tcPr>
          <w:p w14:paraId="19EB61A1" w14:textId="77777777" w:rsidR="00D443B0" w:rsidRPr="0046579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  <w:gridSpan w:val="2"/>
          </w:tcPr>
          <w:p w14:paraId="760D10F7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6E50BC67" w14:textId="77777777" w:rsidR="00D443B0" w:rsidRPr="00D0677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51,251</w:t>
            </w:r>
          </w:p>
        </w:tc>
        <w:tc>
          <w:tcPr>
            <w:tcW w:w="268" w:type="dxa"/>
          </w:tcPr>
          <w:p w14:paraId="2A58B22E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7B864CE" w14:textId="77777777" w:rsidR="00D443B0" w:rsidRPr="005A5FEB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D443B0" w:rsidRPr="00DF6D1E" w14:paraId="6934A15C" w14:textId="77777777" w:rsidTr="005619D5">
        <w:tc>
          <w:tcPr>
            <w:tcW w:w="3679" w:type="dxa"/>
          </w:tcPr>
          <w:p w14:paraId="63410E0C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1C4C437" w14:textId="77777777" w:rsidR="00D443B0" w:rsidRPr="00102CB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F36BB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68" w:type="dxa"/>
            <w:shd w:val="clear" w:color="auto" w:fill="FFFFFF" w:themeFill="background1"/>
          </w:tcPr>
          <w:p w14:paraId="04A8545E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shd w:val="clear" w:color="auto" w:fill="FFFFFF" w:themeFill="background1"/>
          </w:tcPr>
          <w:p w14:paraId="48B93A38" w14:textId="77777777" w:rsidR="00D443B0" w:rsidRPr="0046579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08"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  <w:gridSpan w:val="2"/>
          </w:tcPr>
          <w:p w14:paraId="04FB464C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  <w:vAlign w:val="bottom"/>
          </w:tcPr>
          <w:p w14:paraId="36C47DD1" w14:textId="1BF17177" w:rsidR="00D443B0" w:rsidRPr="00D0677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443B0">
              <w:rPr>
                <w:rFonts w:asciiTheme="majorBidi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68" w:type="dxa"/>
          </w:tcPr>
          <w:p w14:paraId="2B1B9B36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D1E29C0" w14:textId="77777777" w:rsidR="00D443B0" w:rsidRPr="005A5FEB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43B0" w:rsidRPr="00DF6D1E" w14:paraId="47EC70F7" w14:textId="77777777" w:rsidTr="005619D5">
        <w:tc>
          <w:tcPr>
            <w:tcW w:w="3679" w:type="dxa"/>
          </w:tcPr>
          <w:p w14:paraId="231F34DE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FFFFFF" w:themeFill="background1"/>
          </w:tcPr>
          <w:p w14:paraId="7F3BF872" w14:textId="77777777" w:rsidR="00D443B0" w:rsidRPr="00102CB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FFFFFF" w:themeFill="background1"/>
          </w:tcPr>
          <w:p w14:paraId="3AB7186A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shd w:val="clear" w:color="auto" w:fill="FFFFFF" w:themeFill="background1"/>
          </w:tcPr>
          <w:p w14:paraId="1D305CAC" w14:textId="77777777" w:rsidR="00D443B0" w:rsidRPr="0046579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35FF4DE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341E64D" w14:textId="77777777" w:rsidR="00D443B0" w:rsidRPr="00D0677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68" w:type="dxa"/>
          </w:tcPr>
          <w:p w14:paraId="422D0944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4C941C1" w14:textId="77777777" w:rsidR="00D443B0" w:rsidRPr="005A5FEB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43B0" w:rsidRPr="00DF6D1E" w14:paraId="6CBC259F" w14:textId="77777777" w:rsidTr="005619D5">
        <w:tc>
          <w:tcPr>
            <w:tcW w:w="3679" w:type="dxa"/>
          </w:tcPr>
          <w:p w14:paraId="54B68421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สินทรัพย์ระหว่างก่อสร้างและเครื่องจักร</w:t>
            </w:r>
            <w:r w:rsidRPr="00DF6D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</w:p>
        </w:tc>
        <w:tc>
          <w:tcPr>
            <w:tcW w:w="1260" w:type="dxa"/>
            <w:shd w:val="clear" w:color="auto" w:fill="FFFFFF" w:themeFill="background1"/>
          </w:tcPr>
          <w:p w14:paraId="78F7BC01" w14:textId="77777777" w:rsidR="00D443B0" w:rsidRPr="00102CB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FFFFFF" w:themeFill="background1"/>
          </w:tcPr>
          <w:p w14:paraId="52F46048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shd w:val="clear" w:color="auto" w:fill="FFFFFF" w:themeFill="background1"/>
          </w:tcPr>
          <w:p w14:paraId="041E95FB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6C8046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7181B8D8" w14:textId="77777777" w:rsidR="00D443B0" w:rsidRPr="00D0677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89D383F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2839370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43B0" w:rsidRPr="00DF6D1E" w14:paraId="48F5A0A2" w14:textId="77777777" w:rsidTr="005619D5">
        <w:tc>
          <w:tcPr>
            <w:tcW w:w="3679" w:type="dxa"/>
          </w:tcPr>
          <w:p w14:paraId="08FC4139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6D1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F6D1E">
              <w:rPr>
                <w:rFonts w:ascii="Angsana New" w:hAnsi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1260" w:type="dxa"/>
            <w:shd w:val="clear" w:color="auto" w:fill="FFFFFF" w:themeFill="background1"/>
          </w:tcPr>
          <w:p w14:paraId="505ECFF1" w14:textId="77777777" w:rsidR="00D443B0" w:rsidRPr="00102CB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31947">
              <w:rPr>
                <w:rFonts w:asciiTheme="majorBidi" w:hAnsiTheme="majorBidi" w:cstheme="majorBidi"/>
                <w:sz w:val="30"/>
                <w:szCs w:val="30"/>
              </w:rPr>
              <w:t>57,157</w:t>
            </w:r>
          </w:p>
        </w:tc>
        <w:tc>
          <w:tcPr>
            <w:tcW w:w="268" w:type="dxa"/>
            <w:shd w:val="clear" w:color="auto" w:fill="FFFFFF" w:themeFill="background1"/>
          </w:tcPr>
          <w:p w14:paraId="605C3F25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shd w:val="clear" w:color="auto" w:fill="FFFFFF" w:themeFill="background1"/>
          </w:tcPr>
          <w:p w14:paraId="4DEF4C2D" w14:textId="77777777" w:rsidR="00D443B0" w:rsidRPr="00F3559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F3559E">
              <w:rPr>
                <w:rFonts w:asciiTheme="majorBidi" w:hAnsiTheme="majorBidi" w:cstheme="majorBidi"/>
                <w:sz w:val="30"/>
                <w:szCs w:val="30"/>
              </w:rPr>
              <w:t>11,019</w:t>
            </w:r>
          </w:p>
        </w:tc>
        <w:tc>
          <w:tcPr>
            <w:tcW w:w="236" w:type="dxa"/>
            <w:gridSpan w:val="2"/>
          </w:tcPr>
          <w:p w14:paraId="704A3D1A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6" w:type="dxa"/>
          </w:tcPr>
          <w:p w14:paraId="6B16F7B8" w14:textId="77777777" w:rsidR="00D443B0" w:rsidRPr="00D06773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27,661</w:t>
            </w:r>
          </w:p>
        </w:tc>
        <w:tc>
          <w:tcPr>
            <w:tcW w:w="268" w:type="dxa"/>
          </w:tcPr>
          <w:p w14:paraId="6B2A2F9F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C71E89D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65,649</w:t>
            </w:r>
          </w:p>
        </w:tc>
      </w:tr>
      <w:tr w:rsidR="00D443B0" w:rsidRPr="00DF6D1E" w14:paraId="22F24AF1" w14:textId="77777777" w:rsidTr="005619D5">
        <w:tc>
          <w:tcPr>
            <w:tcW w:w="3679" w:type="dxa"/>
          </w:tcPr>
          <w:p w14:paraId="12203947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D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94204C6" w14:textId="77777777" w:rsidR="00D443B0" w:rsidRPr="00A2504B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7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77,099</w:t>
            </w:r>
          </w:p>
        </w:tc>
        <w:tc>
          <w:tcPr>
            <w:tcW w:w="268" w:type="dxa"/>
            <w:shd w:val="clear" w:color="auto" w:fill="FFFFFF" w:themeFill="background1"/>
          </w:tcPr>
          <w:p w14:paraId="74BE11AB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AB8C322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11,123</w:t>
            </w:r>
          </w:p>
        </w:tc>
        <w:tc>
          <w:tcPr>
            <w:tcW w:w="236" w:type="dxa"/>
            <w:gridSpan w:val="2"/>
          </w:tcPr>
          <w:p w14:paraId="5D22CC7C" w14:textId="77777777" w:rsidR="00D443B0" w:rsidRPr="00A2504B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1B0BA8C9" w14:textId="52215ADB" w:rsidR="00D443B0" w:rsidRPr="00282FBD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2F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68" w:type="dxa"/>
          </w:tcPr>
          <w:p w14:paraId="2956E48A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058A3A7C" w14:textId="77777777" w:rsidR="00D443B0" w:rsidRPr="00DF6D1E" w:rsidRDefault="00D443B0" w:rsidP="00561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65,767</w:t>
            </w:r>
          </w:p>
        </w:tc>
      </w:tr>
    </w:tbl>
    <w:p w14:paraId="14D27F97" w14:textId="4CC03139" w:rsidR="00DF6D1E" w:rsidRDefault="00DF6D1E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B8B0A64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2ECA67C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06D52F5C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5E089FE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3D3E7AE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F4305BE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1752FDE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8970D4C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F74CAC0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2DA12C7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8BC521D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C896A73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C25A7C7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301D6C45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74F41015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9157CD5" w14:textId="77777777" w:rsidR="00D443B0" w:rsidRDefault="00D443B0" w:rsidP="00996614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C5A7ADE" w14:textId="1F68DC27" w:rsidR="0005541C" w:rsidRPr="008B430F" w:rsidRDefault="000445C2" w:rsidP="004B4F84">
      <w:pPr>
        <w:pStyle w:val="Heading1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</w:rPr>
      </w:pPr>
      <w:r w:rsidRPr="008B430F">
        <w:rPr>
          <w:rFonts w:asciiTheme="majorBidi" w:hAnsiTheme="majorBidi" w:cstheme="majorBidi"/>
          <w:szCs w:val="30"/>
        </w:rPr>
        <w:lastRenderedPageBreak/>
        <w:tab/>
      </w:r>
      <w:r w:rsidR="0005541C" w:rsidRPr="008B430F">
        <w:rPr>
          <w:rFonts w:asciiTheme="majorBidi" w:hAnsiTheme="majorBidi" w:cstheme="majorBidi"/>
          <w:szCs w:val="30"/>
          <w:cs/>
        </w:rPr>
        <w:t>เงินกู้ยืมระยะยาวจากสถาบันการเงิน</w:t>
      </w:r>
    </w:p>
    <w:p w14:paraId="2C00C8D9" w14:textId="77777777" w:rsidR="00A13460" w:rsidRPr="008B430F" w:rsidRDefault="00A13460" w:rsidP="00A13460">
      <w:pPr>
        <w:pStyle w:val="ListParagraph"/>
        <w:ind w:left="360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563" w:tblpY="56"/>
        <w:tblW w:w="9486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70"/>
        <w:gridCol w:w="1251"/>
        <w:gridCol w:w="270"/>
        <w:gridCol w:w="1170"/>
        <w:gridCol w:w="262"/>
        <w:gridCol w:w="1268"/>
      </w:tblGrid>
      <w:tr w:rsidR="00A13460" w:rsidRPr="005D6F1A" w14:paraId="0DFAE42E" w14:textId="77777777" w:rsidTr="004B4F84">
        <w:trPr>
          <w:tblHeader/>
        </w:trPr>
        <w:tc>
          <w:tcPr>
            <w:tcW w:w="3735" w:type="dxa"/>
          </w:tcPr>
          <w:p w14:paraId="3525F97C" w14:textId="77777777" w:rsidR="00A13460" w:rsidRPr="004B4F84" w:rsidRDefault="00A13460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0CE0DCEC" w14:textId="77777777" w:rsidR="00A13460" w:rsidRPr="004B4F84" w:rsidRDefault="00A13460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87F92A" w14:textId="77777777" w:rsidR="00A13460" w:rsidRPr="004B4F84" w:rsidRDefault="00A13460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06E9945" w14:textId="77777777" w:rsidR="00A13460" w:rsidRPr="004B4F84" w:rsidRDefault="00A13460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318" w:rsidRPr="005D6F1A" w14:paraId="0FFE272E" w14:textId="77777777" w:rsidTr="004B4F84">
        <w:trPr>
          <w:tblHeader/>
        </w:trPr>
        <w:tc>
          <w:tcPr>
            <w:tcW w:w="3735" w:type="dxa"/>
          </w:tcPr>
          <w:p w14:paraId="6D1072B4" w14:textId="77777777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0D53DC" w14:textId="3A0E82A6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956EB20" w14:textId="77777777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686FA0C" w14:textId="571DE332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13338CE2" w14:textId="77777777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B06A81" w14:textId="08B89BBA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vAlign w:val="bottom"/>
          </w:tcPr>
          <w:p w14:paraId="79F2BDBD" w14:textId="77777777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bottom"/>
          </w:tcPr>
          <w:p w14:paraId="7065E48F" w14:textId="0FA47546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95318" w:rsidRPr="005D6F1A" w14:paraId="204DD806" w14:textId="77777777" w:rsidTr="008D7418">
        <w:trPr>
          <w:tblHeader/>
        </w:trPr>
        <w:tc>
          <w:tcPr>
            <w:tcW w:w="3735" w:type="dxa"/>
          </w:tcPr>
          <w:p w14:paraId="2431D279" w14:textId="77777777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6643FBB" w14:textId="6857950A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 w:rsidR="000C5EA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6EED9F41" w14:textId="77777777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D0374E7" w14:textId="7EC71674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5EA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A89828" w14:textId="77777777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6E2395A" w14:textId="57FD3146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 w:rsidR="000C5EA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2" w:type="dxa"/>
            <w:vAlign w:val="center"/>
          </w:tcPr>
          <w:p w14:paraId="5FBF3797" w14:textId="77777777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</w:tcPr>
          <w:p w14:paraId="45C48C79" w14:textId="3FBAD896" w:rsidR="00395318" w:rsidRPr="004B4F84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 w:rsidR="000C5EA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C6282" w:rsidRPr="005D6F1A" w14:paraId="3F52C331" w14:textId="77777777" w:rsidTr="004B4F84">
        <w:trPr>
          <w:tblHeader/>
        </w:trPr>
        <w:tc>
          <w:tcPr>
            <w:tcW w:w="3735" w:type="dxa"/>
          </w:tcPr>
          <w:p w14:paraId="65651E64" w14:textId="77777777" w:rsidR="00FC6282" w:rsidRPr="004B4F84" w:rsidRDefault="00FC6282" w:rsidP="00FC6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734BD5B7" w14:textId="77777777" w:rsidR="00FC6282" w:rsidRPr="004B4F84" w:rsidRDefault="00FC6282" w:rsidP="00FC6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5EA3" w:rsidRPr="005D6F1A" w14:paraId="42305854" w14:textId="77777777" w:rsidTr="004B4F84">
        <w:trPr>
          <w:trHeight w:val="180"/>
        </w:trPr>
        <w:tc>
          <w:tcPr>
            <w:tcW w:w="3735" w:type="dxa"/>
          </w:tcPr>
          <w:p w14:paraId="6517166D" w14:textId="77777777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B4F8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41C43574" w14:textId="055E8B1A" w:rsidR="000C5EA3" w:rsidRPr="009E1D4B" w:rsidRDefault="00A046FC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9E1D4B">
              <w:rPr>
                <w:rFonts w:ascii="Angsana New" w:hAnsi="Angsana New"/>
                <w:sz w:val="30"/>
                <w:szCs w:val="30"/>
                <w:cs/>
              </w:rPr>
              <w:t>154</w:t>
            </w:r>
            <w:r w:rsidRPr="009E1D4B">
              <w:rPr>
                <w:rFonts w:ascii="Angsana New" w:hAnsi="Angsana New"/>
                <w:sz w:val="30"/>
                <w:szCs w:val="30"/>
              </w:rPr>
              <w:t>,</w:t>
            </w:r>
            <w:r w:rsidRPr="009E1D4B">
              <w:rPr>
                <w:rFonts w:ascii="Angsana New" w:hAnsi="Angsana New"/>
                <w:sz w:val="30"/>
                <w:szCs w:val="30"/>
                <w:cs/>
              </w:rPr>
              <w:t>150</w:t>
            </w:r>
          </w:p>
        </w:tc>
        <w:tc>
          <w:tcPr>
            <w:tcW w:w="270" w:type="dxa"/>
          </w:tcPr>
          <w:p w14:paraId="1F438586" w14:textId="77777777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C662C1C" w14:textId="3E33E495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5D6BDB">
              <w:rPr>
                <w:rFonts w:ascii="Angsana New" w:hAnsi="Angsana New"/>
                <w:sz w:val="30"/>
                <w:szCs w:val="30"/>
              </w:rPr>
              <w:t>168,880</w:t>
            </w:r>
          </w:p>
        </w:tc>
        <w:tc>
          <w:tcPr>
            <w:tcW w:w="270" w:type="dxa"/>
          </w:tcPr>
          <w:p w14:paraId="76B7247B" w14:textId="77777777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FF7BB1" w14:textId="386FA182" w:rsidR="000C5EA3" w:rsidRPr="004B4F84" w:rsidRDefault="00A046FC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9E1D4B">
              <w:rPr>
                <w:rFonts w:ascii="Angsana New" w:hAnsi="Angsana New"/>
                <w:sz w:val="30"/>
                <w:szCs w:val="30"/>
                <w:cs/>
              </w:rPr>
              <w:t>154</w:t>
            </w:r>
            <w:r w:rsidRPr="009E1D4B">
              <w:rPr>
                <w:rFonts w:ascii="Angsana New" w:hAnsi="Angsana New"/>
                <w:sz w:val="30"/>
                <w:szCs w:val="30"/>
              </w:rPr>
              <w:t>,</w:t>
            </w:r>
            <w:r w:rsidRPr="009E1D4B">
              <w:rPr>
                <w:rFonts w:ascii="Angsana New" w:hAnsi="Angsana New"/>
                <w:sz w:val="30"/>
                <w:szCs w:val="30"/>
                <w:cs/>
              </w:rPr>
              <w:t>150</w:t>
            </w:r>
          </w:p>
        </w:tc>
        <w:tc>
          <w:tcPr>
            <w:tcW w:w="262" w:type="dxa"/>
          </w:tcPr>
          <w:p w14:paraId="66391CA0" w14:textId="77777777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380C128C" w14:textId="19A7E876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5D6BDB">
              <w:rPr>
                <w:rFonts w:ascii="Angsana New" w:hAnsi="Angsana New"/>
                <w:sz w:val="30"/>
                <w:szCs w:val="30"/>
              </w:rPr>
              <w:t>168,880</w:t>
            </w:r>
          </w:p>
        </w:tc>
      </w:tr>
      <w:tr w:rsidR="000C5EA3" w:rsidRPr="005D6F1A" w14:paraId="041F8BEF" w14:textId="77777777" w:rsidTr="003B5D2B">
        <w:trPr>
          <w:trHeight w:val="180"/>
        </w:trPr>
        <w:tc>
          <w:tcPr>
            <w:tcW w:w="3735" w:type="dxa"/>
          </w:tcPr>
          <w:p w14:paraId="53B975B1" w14:textId="77777777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B4F84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เงินกู้ยืมระยะยาวจากสถาบันการเงิน</w:t>
            </w:r>
          </w:p>
          <w:p w14:paraId="0CE4E5B7" w14:textId="77777777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B4F84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009BBF" w14:textId="77777777" w:rsidR="00A046FC" w:rsidRPr="009E1D4B" w:rsidRDefault="00A046FC" w:rsidP="004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64642178" w14:textId="36E9BCE6" w:rsidR="000C5EA3" w:rsidRPr="009E1D4B" w:rsidRDefault="00A046FC" w:rsidP="004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E1D4B">
              <w:rPr>
                <w:rFonts w:ascii="Angsana New" w:hAnsi="Angsana New"/>
                <w:sz w:val="30"/>
                <w:szCs w:val="30"/>
                <w:cs/>
              </w:rPr>
              <w:t>(58</w:t>
            </w:r>
            <w:r w:rsidRPr="009E1D4B">
              <w:rPr>
                <w:rFonts w:ascii="Angsana New" w:hAnsi="Angsana New"/>
                <w:sz w:val="30"/>
                <w:szCs w:val="30"/>
              </w:rPr>
              <w:t>,</w:t>
            </w:r>
            <w:r w:rsidRPr="009E1D4B">
              <w:rPr>
                <w:rFonts w:ascii="Angsana New" w:hAnsi="Angsana New"/>
                <w:sz w:val="30"/>
                <w:szCs w:val="30"/>
                <w:cs/>
              </w:rPr>
              <w:t>920)</w:t>
            </w:r>
          </w:p>
        </w:tc>
        <w:tc>
          <w:tcPr>
            <w:tcW w:w="270" w:type="dxa"/>
          </w:tcPr>
          <w:p w14:paraId="7064DDAB" w14:textId="77777777" w:rsidR="000C5EA3" w:rsidRPr="004C35B4" w:rsidRDefault="000C5EA3" w:rsidP="004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58E0A30F" w14:textId="77777777" w:rsidR="000C5EA3" w:rsidRDefault="000C5EA3" w:rsidP="004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4D6CC4A0" w14:textId="39210EE4" w:rsidR="000C5EA3" w:rsidRPr="004B4F84" w:rsidRDefault="000C5EA3" w:rsidP="004C3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(58,920)</w:t>
            </w:r>
          </w:p>
        </w:tc>
        <w:tc>
          <w:tcPr>
            <w:tcW w:w="270" w:type="dxa"/>
          </w:tcPr>
          <w:p w14:paraId="60C00E2E" w14:textId="77777777" w:rsidR="000C5EA3" w:rsidRPr="001351FE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A728A6" w14:textId="77777777" w:rsidR="00A046FC" w:rsidRDefault="00A046FC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17997DBC" w14:textId="70DE210F" w:rsidR="000C5EA3" w:rsidRPr="002518C5" w:rsidRDefault="00A046FC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9E1D4B">
              <w:rPr>
                <w:rFonts w:ascii="Angsana New" w:hAnsi="Angsana New"/>
                <w:sz w:val="30"/>
                <w:szCs w:val="30"/>
                <w:cs/>
              </w:rPr>
              <w:t>(58</w:t>
            </w:r>
            <w:r w:rsidRPr="009E1D4B">
              <w:rPr>
                <w:rFonts w:ascii="Angsana New" w:hAnsi="Angsana New"/>
                <w:sz w:val="30"/>
                <w:szCs w:val="30"/>
              </w:rPr>
              <w:t>,</w:t>
            </w:r>
            <w:r w:rsidRPr="009E1D4B">
              <w:rPr>
                <w:rFonts w:ascii="Angsana New" w:hAnsi="Angsana New"/>
                <w:sz w:val="30"/>
                <w:szCs w:val="30"/>
                <w:cs/>
              </w:rPr>
              <w:t>920)</w:t>
            </w:r>
          </w:p>
        </w:tc>
        <w:tc>
          <w:tcPr>
            <w:tcW w:w="262" w:type="dxa"/>
          </w:tcPr>
          <w:p w14:paraId="76795C40" w14:textId="77777777" w:rsidR="000C5EA3" w:rsidRPr="001351FE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C25B41F" w14:textId="77777777" w:rsidR="000C5EA3" w:rsidRDefault="000C5EA3" w:rsidP="0013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0F066A0F" w14:textId="3D7BE6D9" w:rsidR="000C5EA3" w:rsidRPr="004B4F84" w:rsidRDefault="000C5EA3" w:rsidP="00135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(58,920)</w:t>
            </w:r>
          </w:p>
        </w:tc>
      </w:tr>
      <w:tr w:rsidR="000C5EA3" w:rsidRPr="005D6F1A" w14:paraId="69AE0916" w14:textId="77777777" w:rsidTr="004B4F84">
        <w:trPr>
          <w:trHeight w:val="180"/>
        </w:trPr>
        <w:tc>
          <w:tcPr>
            <w:tcW w:w="3735" w:type="dxa"/>
          </w:tcPr>
          <w:p w14:paraId="4947F211" w14:textId="77777777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4F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1E5063" w14:textId="6F1FAFFA" w:rsidR="000C5EA3" w:rsidRPr="009E1D4B" w:rsidRDefault="00A046FC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1D4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95</w:t>
            </w:r>
            <w:r w:rsidRPr="009E1D4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9E1D4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230</w:t>
            </w:r>
          </w:p>
        </w:tc>
        <w:tc>
          <w:tcPr>
            <w:tcW w:w="270" w:type="dxa"/>
          </w:tcPr>
          <w:p w14:paraId="6DFEDA7A" w14:textId="77777777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5106577" w14:textId="19C5A55C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109,960</w:t>
            </w:r>
          </w:p>
        </w:tc>
        <w:tc>
          <w:tcPr>
            <w:tcW w:w="270" w:type="dxa"/>
          </w:tcPr>
          <w:p w14:paraId="41117CD8" w14:textId="77777777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EF328C" w14:textId="2C14F1C3" w:rsidR="000C5EA3" w:rsidRPr="004B4F84" w:rsidRDefault="00A046FC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E1D4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95</w:t>
            </w:r>
            <w:r w:rsidRPr="009E1D4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9E1D4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230</w:t>
            </w:r>
          </w:p>
        </w:tc>
        <w:tc>
          <w:tcPr>
            <w:tcW w:w="262" w:type="dxa"/>
          </w:tcPr>
          <w:p w14:paraId="31731B06" w14:textId="77777777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7E079D1" w14:textId="0EEABCD3" w:rsidR="000C5EA3" w:rsidRPr="004B4F84" w:rsidRDefault="000C5EA3" w:rsidP="000C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109,960</w:t>
            </w:r>
          </w:p>
        </w:tc>
      </w:tr>
    </w:tbl>
    <w:p w14:paraId="549F79BE" w14:textId="77777777" w:rsidR="00A13460" w:rsidRDefault="00A13460" w:rsidP="000A03B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360"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3C3D84BD" w14:textId="0C2A774A" w:rsidR="00714BCC" w:rsidRDefault="002523D4" w:rsidP="00714BC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 w:right="-25" w:hanging="54"/>
        <w:jc w:val="thaiDistribute"/>
        <w:rPr>
          <w:rFonts w:asciiTheme="majorBidi" w:hAnsiTheme="majorBidi"/>
          <w:spacing w:val="-6"/>
          <w:sz w:val="30"/>
          <w:szCs w:val="30"/>
        </w:rPr>
      </w:pPr>
      <w:bookmarkStart w:id="0" w:name="_Hlk110955525"/>
      <w:r>
        <w:rPr>
          <w:rFonts w:asciiTheme="majorBidi" w:hAnsiTheme="majorBidi"/>
          <w:spacing w:val="-6"/>
          <w:sz w:val="30"/>
          <w:szCs w:val="30"/>
        </w:rPr>
        <w:t xml:space="preserve"> </w:t>
      </w:r>
      <w:r w:rsidR="00714BCC" w:rsidRPr="006C5E22">
        <w:rPr>
          <w:rFonts w:asciiTheme="majorBidi" w:hAnsiTheme="majorBidi"/>
          <w:spacing w:val="-6"/>
          <w:sz w:val="30"/>
          <w:szCs w:val="30"/>
          <w:cs/>
        </w:rPr>
        <w:t xml:space="preserve">ในเดือนมิถุนายน </w:t>
      </w:r>
      <w:r w:rsidR="00714BCC">
        <w:rPr>
          <w:rFonts w:asciiTheme="majorBidi" w:hAnsiTheme="majorBidi"/>
          <w:spacing w:val="-6"/>
          <w:sz w:val="30"/>
          <w:szCs w:val="30"/>
        </w:rPr>
        <w:t>2565</w:t>
      </w:r>
      <w:r w:rsidR="00714BCC" w:rsidRPr="006C5E22">
        <w:rPr>
          <w:rFonts w:asciiTheme="majorBidi" w:hAnsiTheme="majorBidi"/>
          <w:spacing w:val="-6"/>
          <w:sz w:val="30"/>
          <w:szCs w:val="30"/>
          <w:cs/>
        </w:rPr>
        <w:t xml:space="preserve"> บริษัทได้ทำสัญญาเงินกู้ยืมกับสถาบันการเงินในประเทศแห่งหนึ่ง เป็นจำนวนเงิน </w:t>
      </w:r>
      <w:r w:rsidR="00714BCC">
        <w:rPr>
          <w:rFonts w:asciiTheme="majorBidi" w:hAnsiTheme="majorBidi"/>
          <w:spacing w:val="-6"/>
          <w:sz w:val="30"/>
          <w:szCs w:val="30"/>
        </w:rPr>
        <w:t>100</w:t>
      </w:r>
      <w:r w:rsidR="00714BCC" w:rsidRPr="006C5E22">
        <w:rPr>
          <w:rFonts w:asciiTheme="majorBidi" w:hAnsiTheme="majorBidi"/>
          <w:spacing w:val="-6"/>
          <w:sz w:val="30"/>
          <w:szCs w:val="30"/>
          <w:cs/>
        </w:rPr>
        <w:t xml:space="preserve"> ล้านบาทโดยมีอัตราดอกเบี้ยลอยตัว และมีกำหนดชำระภายในปี </w:t>
      </w:r>
      <w:r w:rsidR="00714BCC">
        <w:rPr>
          <w:rFonts w:asciiTheme="majorBidi" w:hAnsiTheme="majorBidi"/>
          <w:spacing w:val="-6"/>
          <w:sz w:val="30"/>
          <w:szCs w:val="30"/>
        </w:rPr>
        <w:t>2570</w:t>
      </w:r>
      <w:r w:rsidR="00714BCC" w:rsidRPr="006C5E22">
        <w:rPr>
          <w:rFonts w:asciiTheme="majorBidi" w:hAnsiTheme="majorBidi"/>
          <w:spacing w:val="-6"/>
          <w:sz w:val="30"/>
          <w:szCs w:val="30"/>
          <w:cs/>
        </w:rPr>
        <w:t xml:space="preserve"> เงินกู้ยืมดังกล่าวมีวัตถุประสงค์เพื่อจ่ายซื้อเครื่องจักรและอุปกรณ์สำหรับสายการผลิต ทั้งนี้เมื่อวันที่ </w:t>
      </w:r>
      <w:r w:rsidR="00714BCC">
        <w:rPr>
          <w:rFonts w:asciiTheme="majorBidi" w:hAnsiTheme="majorBidi"/>
          <w:spacing w:val="-6"/>
          <w:sz w:val="30"/>
          <w:szCs w:val="30"/>
        </w:rPr>
        <w:t>24</w:t>
      </w:r>
      <w:r w:rsidR="00714BCC" w:rsidRPr="006C5E22">
        <w:rPr>
          <w:rFonts w:asciiTheme="majorBidi" w:hAnsiTheme="majorBidi"/>
          <w:spacing w:val="-6"/>
          <w:sz w:val="30"/>
          <w:szCs w:val="30"/>
          <w:cs/>
        </w:rPr>
        <w:t xml:space="preserve"> มิถุนายน </w:t>
      </w:r>
      <w:r w:rsidR="00714BCC">
        <w:rPr>
          <w:rFonts w:asciiTheme="majorBidi" w:hAnsiTheme="majorBidi"/>
          <w:spacing w:val="-6"/>
          <w:sz w:val="30"/>
          <w:szCs w:val="30"/>
        </w:rPr>
        <w:t>2565</w:t>
      </w:r>
      <w:r w:rsidR="00714BCC" w:rsidRPr="006C5E22">
        <w:rPr>
          <w:rFonts w:asciiTheme="majorBidi" w:hAnsiTheme="majorBidi"/>
          <w:spacing w:val="-6"/>
          <w:sz w:val="30"/>
          <w:szCs w:val="30"/>
          <w:cs/>
        </w:rPr>
        <w:t xml:space="preserve"> บริษัทได้ทำสัญญาแลกเปลี่ยนอัตราดอกเบี้ยกับสถาบันการเงินในประเทศแห่งหนึ่ง มูลค่าตามสัญญาจำนวนเงิน </w:t>
      </w:r>
      <w:r w:rsidR="00714BCC">
        <w:rPr>
          <w:rFonts w:asciiTheme="majorBidi" w:hAnsiTheme="majorBidi"/>
          <w:spacing w:val="-6"/>
          <w:sz w:val="30"/>
          <w:szCs w:val="30"/>
        </w:rPr>
        <w:t>100</w:t>
      </w:r>
      <w:r w:rsidR="00714BCC" w:rsidRPr="006C5E22">
        <w:rPr>
          <w:rFonts w:asciiTheme="majorBidi" w:hAnsiTheme="majorBidi"/>
          <w:spacing w:val="-6"/>
          <w:sz w:val="30"/>
          <w:szCs w:val="30"/>
          <w:cs/>
        </w:rPr>
        <w:t xml:space="preserve"> ล้านบาท โดยแลกเปลี่ยนอัตราดอกเบี้ยลอยตัวเป็น</w:t>
      </w:r>
      <w:r w:rsidR="00714BCC">
        <w:rPr>
          <w:rFonts w:asciiTheme="majorBidi" w:hAnsiTheme="majorBidi"/>
          <w:spacing w:val="-6"/>
          <w:sz w:val="30"/>
          <w:szCs w:val="30"/>
        </w:rPr>
        <w:br/>
      </w:r>
      <w:r w:rsidR="00714BCC" w:rsidRPr="006C5E22">
        <w:rPr>
          <w:rFonts w:asciiTheme="majorBidi" w:hAnsiTheme="majorBidi"/>
          <w:spacing w:val="-6"/>
          <w:sz w:val="30"/>
          <w:szCs w:val="30"/>
          <w:cs/>
        </w:rPr>
        <w:t>อัตราดอกเบี้ยคงที่</w:t>
      </w:r>
    </w:p>
    <w:p w14:paraId="1F1A2C1E" w14:textId="77777777" w:rsidR="00714BCC" w:rsidRDefault="00714BCC" w:rsidP="00714BC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 w:right="-25" w:hanging="23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A1B2C20" w14:textId="77777777" w:rsidR="00714BCC" w:rsidRDefault="00714BCC" w:rsidP="00714BC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B3479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ในเดือนมีนาคม </w:t>
      </w:r>
      <w:r w:rsidRPr="006B3479">
        <w:rPr>
          <w:rFonts w:asciiTheme="majorBidi" w:hAnsiTheme="majorBidi" w:cstheme="majorBidi"/>
          <w:spacing w:val="-8"/>
          <w:sz w:val="30"/>
          <w:szCs w:val="30"/>
        </w:rPr>
        <w:t>2567</w:t>
      </w:r>
      <w:r w:rsidRPr="006B3479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6B3479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3B77A1">
        <w:rPr>
          <w:rFonts w:asciiTheme="majorBidi" w:hAnsiTheme="majorBidi" w:cstheme="majorBidi" w:hint="cs"/>
          <w:spacing w:val="-8"/>
          <w:sz w:val="30"/>
          <w:szCs w:val="30"/>
          <w:cs/>
        </w:rPr>
        <w:t>ได้ทำ</w:t>
      </w:r>
      <w:r w:rsidRPr="003B77A1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สัญญาเงินกู้ยืมกับสถาบันการเงินในประเทศแห่งหนึ่ง เป็นจำนวนเงิน</w:t>
      </w:r>
      <w:r w:rsidRPr="003B77A1">
        <w:rPr>
          <w:rFonts w:asciiTheme="majorBidi" w:hAnsiTheme="majorBidi" w:cstheme="majorBidi"/>
          <w:spacing w:val="-8"/>
          <w:sz w:val="30"/>
          <w:szCs w:val="30"/>
        </w:rPr>
        <w:t xml:space="preserve"> 100 </w:t>
      </w:r>
      <w:r w:rsidRPr="003B77A1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Pr="003B77A1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3B77A1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โดยมีอัตราดอกเบี้ยลอยตัว </w:t>
      </w:r>
      <w:r w:rsidRPr="003B77A1">
        <w:rPr>
          <w:rFonts w:asciiTheme="majorBidi" w:hAnsiTheme="majorBidi" w:cstheme="majorBidi"/>
          <w:sz w:val="30"/>
          <w:szCs w:val="30"/>
          <w:cs/>
        </w:rPr>
        <w:t xml:space="preserve">และมีกำหนดชำระภายในปี </w:t>
      </w:r>
      <w:r w:rsidRPr="003B77A1">
        <w:rPr>
          <w:rFonts w:asciiTheme="majorBidi" w:hAnsiTheme="majorBidi" w:cstheme="majorBidi"/>
          <w:sz w:val="30"/>
          <w:szCs w:val="30"/>
        </w:rPr>
        <w:t xml:space="preserve">2572 </w:t>
      </w:r>
      <w:r w:rsidRPr="003B77A1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เงินกู้ยืมดังกล่าวมีวัตถุประสงค์เพื่อจ่ายซื้อเครื่องจักรและ</w:t>
      </w:r>
      <w:r w:rsidRPr="003B77A1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อุปกรณ์สำหรับสายการผลิต ทั้งนี้เมื่อวันที่ </w:t>
      </w:r>
      <w:r w:rsidRPr="003B77A1">
        <w:rPr>
          <w:rFonts w:asciiTheme="majorBidi" w:hAnsiTheme="majorBidi" w:cstheme="majorBidi"/>
          <w:spacing w:val="-4"/>
          <w:sz w:val="30"/>
          <w:szCs w:val="30"/>
        </w:rPr>
        <w:t xml:space="preserve">8 </w:t>
      </w:r>
      <w:r w:rsidRPr="003B77A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3B77A1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3B77A1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บริษัทได้ทำสัญญาแลกเปลี่ยนอัตราดอกเบี้ยกับสถาบันการเงินในประเทศแห่งหนึ่ง มูลค่าตามสัญญาจำนวนเงิน </w:t>
      </w:r>
      <w:r w:rsidRPr="003B77A1">
        <w:rPr>
          <w:rFonts w:asciiTheme="majorBidi" w:hAnsiTheme="majorBidi" w:cstheme="majorBidi"/>
          <w:spacing w:val="-4"/>
          <w:sz w:val="30"/>
          <w:szCs w:val="30"/>
        </w:rPr>
        <w:t xml:space="preserve">100 </w:t>
      </w:r>
      <w:r w:rsidRPr="003B77A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3B77A1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B77A1">
        <w:rPr>
          <w:rFonts w:asciiTheme="majorBidi" w:hAnsiTheme="majorBidi" w:cstheme="majorBidi"/>
          <w:spacing w:val="-4"/>
          <w:sz w:val="30"/>
          <w:szCs w:val="30"/>
          <w:cs/>
        </w:rPr>
        <w:t>โดยแลกเปลี่ยนอัตราดอกเบี้ยลอยตัวเป็น</w:t>
      </w:r>
      <w:r>
        <w:rPr>
          <w:rFonts w:asciiTheme="majorBidi" w:hAnsiTheme="majorBidi" w:cstheme="majorBidi"/>
          <w:spacing w:val="-4"/>
          <w:sz w:val="30"/>
          <w:szCs w:val="30"/>
        </w:rPr>
        <w:br/>
      </w:r>
      <w:r w:rsidRPr="003B77A1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อัตราดอกเบี้ยคงที่</w:t>
      </w:r>
    </w:p>
    <w:p w14:paraId="0F78AE6E" w14:textId="77777777" w:rsidR="00714BCC" w:rsidRPr="00292AEC" w:rsidRDefault="00714BCC" w:rsidP="00714BC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23C86D88" w14:textId="77777777" w:rsidR="00714BCC" w:rsidRDefault="00714BCC" w:rsidP="00714BCC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ในเดือนเมษายน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บริษัทได้ทำสัญญาเงินกู้ยืมกับสถาบันการเงินในประเทศแห่งหนึ่ง เป็นจำนวนเงิน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75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ล้านบาท สัญญานี้มีกำหนดระยะเวลา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ปี โดยมีอัตราดอกเบี้ยคงที่ระยะเวลา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ปีนับตั้งแต่วันที่เบิกเงินกู้ และมีอัตราดอกเบี้ยลอยตัวหลังจากระยะเวลา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 xml:space="preserve">ปี จนครบกำหนดชำระภายในปี </w:t>
      </w:r>
      <w:r w:rsidRPr="00834520">
        <w:rPr>
          <w:rFonts w:asciiTheme="majorBidi" w:hAnsiTheme="majorBidi" w:cstheme="majorBidi"/>
          <w:spacing w:val="-4"/>
          <w:sz w:val="30"/>
          <w:szCs w:val="30"/>
        </w:rPr>
        <w:t xml:space="preserve">2573 </w:t>
      </w:r>
      <w:r w:rsidRPr="00834520">
        <w:rPr>
          <w:rFonts w:asciiTheme="majorBidi" w:hAnsiTheme="majorBidi"/>
          <w:spacing w:val="-4"/>
          <w:sz w:val="30"/>
          <w:szCs w:val="30"/>
          <w:cs/>
        </w:rPr>
        <w:t>เงินกู้ยืมดังกล่าวมีวัตถุประสงค์เพื่อจ่ายซื้อเครื่องจักรและอุปกรณ์สำหรับสายการผลิต</w:t>
      </w:r>
    </w:p>
    <w:p w14:paraId="54CB5B8A" w14:textId="77777777" w:rsidR="00ED1DD2" w:rsidRPr="000E0003" w:rsidRDefault="00ED1DD2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1FC41CA" w14:textId="6329CA62" w:rsidR="00A825F4" w:rsidRPr="004B6527" w:rsidRDefault="0005541C" w:rsidP="004B6527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iCs/>
          <w:spacing w:val="-10"/>
          <w:sz w:val="30"/>
          <w:szCs w:val="30"/>
          <w:cs/>
        </w:rPr>
      </w:pPr>
      <w:r w:rsidRPr="000E0003">
        <w:rPr>
          <w:rFonts w:asciiTheme="majorBidi" w:hAnsiTheme="majorBidi" w:cstheme="majorBidi"/>
          <w:sz w:val="30"/>
          <w:szCs w:val="30"/>
          <w:cs/>
        </w:rPr>
        <w:t>ภายใต้สัญญา</w:t>
      </w:r>
      <w:r w:rsidRPr="000E0003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Pr="000E0003">
        <w:rPr>
          <w:rFonts w:asciiTheme="majorBidi" w:hAnsiTheme="majorBidi" w:cstheme="majorBidi"/>
          <w:sz w:val="30"/>
          <w:szCs w:val="30"/>
          <w:cs/>
        </w:rPr>
        <w:t>กู้ยืมระยะยาว</w:t>
      </w:r>
      <w:r w:rsidRPr="000E0003">
        <w:rPr>
          <w:rFonts w:asciiTheme="majorBidi" w:hAnsiTheme="majorBidi" w:cstheme="majorBidi"/>
          <w:sz w:val="30"/>
          <w:szCs w:val="30"/>
        </w:rPr>
        <w:t xml:space="preserve"> </w:t>
      </w:r>
      <w:r w:rsidRPr="000E0003">
        <w:rPr>
          <w:rFonts w:asciiTheme="majorBidi" w:hAnsiTheme="majorBidi" w:cstheme="majorBidi"/>
          <w:sz w:val="30"/>
          <w:szCs w:val="30"/>
          <w:cs/>
        </w:rPr>
        <w:t>บริษัทมีภาระผูกพันที่จะต้องปฏิบัติตามเงื่อนไขและข้อกำหนดในสัญญาเงินกู้ยืม ทั้งนี้เงื่อนไขที่สำคัญได้แก่ บริษัทต้องดำรงอัตราส่วนทางการเงินตามที่สถาบันการเงินกำหนดไว้ในสัญญา</w:t>
      </w:r>
      <w:r w:rsidRPr="000E0003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Pr="000E0003">
        <w:rPr>
          <w:rFonts w:asciiTheme="majorBidi" w:hAnsiTheme="majorBidi" w:cstheme="majorBidi"/>
          <w:sz w:val="30"/>
          <w:szCs w:val="30"/>
          <w:cs/>
        </w:rPr>
        <w:t xml:space="preserve">กู้ยืม </w:t>
      </w:r>
      <w:r w:rsidRPr="000E0003">
        <w:rPr>
          <w:rFonts w:asciiTheme="majorBidi" w:hAnsiTheme="majorBidi" w:cstheme="majorBidi"/>
          <w:spacing w:val="-10"/>
          <w:sz w:val="30"/>
          <w:szCs w:val="30"/>
          <w:cs/>
        </w:rPr>
        <w:t>นอกจากนี้บริษัทจดจำนำเครื่องจักรและอุปกรณ์เพื่อเป็นหลักประกันแก่สถาบันการเงินดังกล่าว</w:t>
      </w:r>
      <w:r w:rsidRPr="000E0003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132FEF">
        <w:rPr>
          <w:rFonts w:asciiTheme="majorBidi" w:hAnsiTheme="majorBidi" w:cstheme="majorBidi" w:hint="cs"/>
          <w:spacing w:val="-10"/>
          <w:sz w:val="30"/>
          <w:szCs w:val="30"/>
          <w:cs/>
        </w:rPr>
        <w:t>มูลค่าตามบัญชี</w:t>
      </w:r>
      <w:r w:rsidRPr="00F00D5E">
        <w:rPr>
          <w:rFonts w:asciiTheme="majorBidi" w:hAnsiTheme="majorBidi" w:cstheme="majorBidi"/>
          <w:spacing w:val="-10"/>
          <w:sz w:val="30"/>
          <w:szCs w:val="30"/>
          <w:cs/>
        </w:rPr>
        <w:t>จำนวน</w:t>
      </w:r>
      <w:r w:rsidR="00C75760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F00D5E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="000C43EE" w:rsidRPr="000E49E7">
        <w:rPr>
          <w:rFonts w:asciiTheme="majorBidi" w:hAnsiTheme="majorBidi" w:cstheme="majorBidi"/>
          <w:sz w:val="30"/>
          <w:szCs w:val="30"/>
        </w:rPr>
        <w:t>97.8</w:t>
      </w:r>
      <w:r w:rsidR="00E95191" w:rsidRPr="000E49E7">
        <w:rPr>
          <w:rFonts w:asciiTheme="majorBidi" w:hAnsiTheme="majorBidi" w:cstheme="majorBidi"/>
          <w:sz w:val="30"/>
          <w:szCs w:val="30"/>
        </w:rPr>
        <w:t>1</w:t>
      </w:r>
      <w:r w:rsidR="00301792" w:rsidRPr="000E49E7">
        <w:rPr>
          <w:rFonts w:asciiTheme="majorBidi" w:hAnsiTheme="majorBidi" w:cstheme="majorBidi"/>
          <w:sz w:val="30"/>
          <w:szCs w:val="30"/>
        </w:rPr>
        <w:t xml:space="preserve"> </w:t>
      </w:r>
      <w:r w:rsidRPr="000E49E7">
        <w:rPr>
          <w:rFonts w:asciiTheme="majorBidi" w:hAnsiTheme="majorBidi" w:cstheme="majorBidi"/>
          <w:sz w:val="30"/>
          <w:szCs w:val="30"/>
          <w:cs/>
        </w:rPr>
        <w:t>ล้าน</w:t>
      </w:r>
      <w:r w:rsidRPr="007B0D05">
        <w:rPr>
          <w:rFonts w:asciiTheme="majorBidi" w:hAnsiTheme="majorBidi" w:cstheme="majorBidi"/>
          <w:sz w:val="30"/>
          <w:szCs w:val="30"/>
          <w:cs/>
        </w:rPr>
        <w:t xml:space="preserve">บาท  </w:t>
      </w:r>
      <w:bookmarkEnd w:id="0"/>
      <w:r w:rsidR="00BA6DBF" w:rsidRPr="007B0D0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A6DBF" w:rsidRPr="007B0D0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BA6DBF" w:rsidRPr="007B0D0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BA6DBF" w:rsidRPr="007B0D0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0334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BA6DBF" w:rsidRPr="007B0D05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4C6376" w:rsidRPr="007B0D0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21C7F">
        <w:rPr>
          <w:rFonts w:asciiTheme="majorBidi" w:hAnsiTheme="majorBidi" w:cstheme="majorBidi"/>
          <w:i/>
          <w:iCs/>
          <w:sz w:val="30"/>
          <w:szCs w:val="30"/>
        </w:rPr>
        <w:t>103</w:t>
      </w:r>
      <w:r w:rsidR="004F3A20">
        <w:rPr>
          <w:rFonts w:asciiTheme="majorBidi" w:hAnsiTheme="majorBidi" w:cstheme="majorBidi"/>
          <w:i/>
          <w:iCs/>
          <w:sz w:val="30"/>
          <w:szCs w:val="30"/>
        </w:rPr>
        <w:t>.75</w:t>
      </w:r>
      <w:r w:rsidR="00C52EC6" w:rsidRPr="007B0D0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A6DBF" w:rsidRPr="007B0D0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BA6DBF" w:rsidRPr="007B0D05">
        <w:rPr>
          <w:rFonts w:asciiTheme="majorBidi" w:hAnsiTheme="majorBidi" w:cstheme="majorBidi"/>
          <w:i/>
          <w:iCs/>
          <w:sz w:val="30"/>
          <w:szCs w:val="30"/>
        </w:rPr>
        <w:t>)</w:t>
      </w:r>
    </w:p>
    <w:tbl>
      <w:tblPr>
        <w:tblpPr w:leftFromText="180" w:rightFromText="180" w:vertAnchor="text" w:horzAnchor="page" w:tblpX="1518" w:tblpY="56"/>
        <w:tblW w:w="9279" w:type="dxa"/>
        <w:tblLayout w:type="fixed"/>
        <w:tblLook w:val="01E0" w:firstRow="1" w:lastRow="1" w:firstColumn="1" w:lastColumn="1" w:noHBand="0" w:noVBand="0"/>
      </w:tblPr>
      <w:tblGrid>
        <w:gridCol w:w="3699"/>
        <w:gridCol w:w="1251"/>
        <w:gridCol w:w="270"/>
        <w:gridCol w:w="1155"/>
        <w:gridCol w:w="15"/>
        <w:gridCol w:w="221"/>
        <w:gridCol w:w="15"/>
        <w:gridCol w:w="32"/>
        <w:gridCol w:w="1172"/>
        <w:gridCol w:w="14"/>
        <w:gridCol w:w="256"/>
        <w:gridCol w:w="6"/>
        <w:gridCol w:w="1164"/>
        <w:gridCol w:w="9"/>
      </w:tblGrid>
      <w:tr w:rsidR="004E23DC" w:rsidRPr="005D6F1A" w14:paraId="293CEE26" w14:textId="77777777" w:rsidTr="00FC6282">
        <w:trPr>
          <w:tblHeader/>
        </w:trPr>
        <w:tc>
          <w:tcPr>
            <w:tcW w:w="3699" w:type="dxa"/>
          </w:tcPr>
          <w:p w14:paraId="4360F2D5" w14:textId="1E758176" w:rsidR="004E23DC" w:rsidRPr="00976CC4" w:rsidRDefault="00976CC4" w:rsidP="00976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976CC4"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2676" w:type="dxa"/>
            <w:gridSpan w:val="3"/>
          </w:tcPr>
          <w:p w14:paraId="7950A5C6" w14:textId="77777777" w:rsidR="004E23DC" w:rsidRPr="005D6F1A" w:rsidRDefault="004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5F49950" w14:textId="77777777" w:rsidR="004E23DC" w:rsidRPr="005D6F1A" w:rsidRDefault="004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8" w:type="dxa"/>
            <w:gridSpan w:val="8"/>
          </w:tcPr>
          <w:p w14:paraId="33AA599F" w14:textId="77777777" w:rsidR="004E23DC" w:rsidRPr="005D6F1A" w:rsidRDefault="004E2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318" w:rsidRPr="005D6F1A" w14:paraId="2A9F7475" w14:textId="77777777" w:rsidTr="00FC6282">
        <w:trPr>
          <w:tblHeader/>
        </w:trPr>
        <w:tc>
          <w:tcPr>
            <w:tcW w:w="3699" w:type="dxa"/>
          </w:tcPr>
          <w:p w14:paraId="2188E2ED" w14:textId="77777777" w:rsidR="00395318" w:rsidRPr="005D6F1A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1B765DA4" w14:textId="4228916B" w:rsidR="00395318" w:rsidRPr="005D6F1A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6F31141" w14:textId="77777777" w:rsidR="00395318" w:rsidRPr="005D6F1A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5E9B8B0" w14:textId="23F2B060" w:rsidR="00395318" w:rsidRPr="005D6F1A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025F1C1F" w14:textId="77777777" w:rsidR="00395318" w:rsidRPr="005D6F1A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gridSpan w:val="4"/>
            <w:vAlign w:val="bottom"/>
          </w:tcPr>
          <w:p w14:paraId="15C67F1F" w14:textId="4DC66ED5" w:rsidR="00395318" w:rsidRPr="005D6F1A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gridSpan w:val="2"/>
            <w:vAlign w:val="bottom"/>
          </w:tcPr>
          <w:p w14:paraId="7B078208" w14:textId="77777777" w:rsidR="00395318" w:rsidRPr="005D6F1A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A145F78" w14:textId="02FFF2E9" w:rsidR="00395318" w:rsidRPr="005D6F1A" w:rsidRDefault="00395318" w:rsidP="0039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729BB" w:rsidRPr="005D6F1A" w14:paraId="54903BAE" w14:textId="77777777" w:rsidTr="00FC6282">
        <w:trPr>
          <w:gridAfter w:val="1"/>
          <w:wAfter w:w="9" w:type="dxa"/>
          <w:tblHeader/>
        </w:trPr>
        <w:tc>
          <w:tcPr>
            <w:tcW w:w="3699" w:type="dxa"/>
          </w:tcPr>
          <w:p w14:paraId="42437BA1" w14:textId="77777777" w:rsidR="00C729BB" w:rsidRPr="005D6F1A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31EAA223" w14:textId="0496D05B" w:rsidR="00C729BB" w:rsidRPr="005D6F1A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115AD99B" w14:textId="77777777" w:rsidR="00C729BB" w:rsidRPr="005D6F1A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55ACE52" w14:textId="7C424087" w:rsidR="00C729BB" w:rsidRPr="005D6F1A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67AA16C6" w14:textId="77777777" w:rsidR="00C729BB" w:rsidRPr="005D6F1A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vAlign w:val="center"/>
          </w:tcPr>
          <w:p w14:paraId="033894DB" w14:textId="4042EC12" w:rsidR="00C729BB" w:rsidRPr="005D6F1A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  <w:vAlign w:val="center"/>
          </w:tcPr>
          <w:p w14:paraId="2CB350C1" w14:textId="77777777" w:rsidR="00C729BB" w:rsidRPr="005D6F1A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762DC29F" w14:textId="2F6781E0" w:rsidR="00C729BB" w:rsidRPr="005D6F1A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C6282" w:rsidRPr="005D6F1A" w14:paraId="5A06B1D7" w14:textId="77777777" w:rsidTr="00FC6282">
        <w:trPr>
          <w:tblHeader/>
        </w:trPr>
        <w:tc>
          <w:tcPr>
            <w:tcW w:w="3699" w:type="dxa"/>
          </w:tcPr>
          <w:p w14:paraId="3C4E6E09" w14:textId="77777777" w:rsidR="00FC6282" w:rsidRPr="005D6F1A" w:rsidRDefault="00FC6282" w:rsidP="00FC6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13"/>
          </w:tcPr>
          <w:p w14:paraId="27E0115C" w14:textId="77777777" w:rsidR="00FC6282" w:rsidRPr="005D6F1A" w:rsidRDefault="00FC6282" w:rsidP="00FC62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29BB" w:rsidRPr="00B826BE" w14:paraId="67455BBE" w14:textId="77777777" w:rsidTr="00FC6282">
        <w:trPr>
          <w:gridAfter w:val="1"/>
          <w:wAfter w:w="9" w:type="dxa"/>
          <w:trHeight w:val="180"/>
        </w:trPr>
        <w:tc>
          <w:tcPr>
            <w:tcW w:w="3699" w:type="dxa"/>
          </w:tcPr>
          <w:p w14:paraId="4DE16084" w14:textId="06EAC81B" w:rsidR="00C729BB" w:rsidRPr="000D546A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51" w:type="dxa"/>
          </w:tcPr>
          <w:p w14:paraId="5A4098DE" w14:textId="20E001C9" w:rsidR="00C729BB" w:rsidRPr="002222EB" w:rsidRDefault="00844C23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2222E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222EB">
              <w:rPr>
                <w:rFonts w:ascii="Angsana New" w:hAnsi="Angsana New"/>
                <w:sz w:val="30"/>
                <w:szCs w:val="30"/>
              </w:rPr>
              <w:t>,</w:t>
            </w:r>
            <w:r w:rsidRPr="002222EB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</w:tcPr>
          <w:p w14:paraId="7B357295" w14:textId="77777777" w:rsidR="00C729BB" w:rsidRPr="00CB628C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C79BA96" w14:textId="3499142F" w:rsidR="00C729BB" w:rsidRPr="00B061E2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47CF5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68" w:type="dxa"/>
            <w:gridSpan w:val="3"/>
          </w:tcPr>
          <w:p w14:paraId="74F7DB17" w14:textId="77777777" w:rsidR="00C729BB" w:rsidRPr="00CB628C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9CEFF3" w14:textId="4AA6FC7E" w:rsidR="00C729BB" w:rsidRPr="002222EB" w:rsidRDefault="0000037A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2222EB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2222EB">
              <w:rPr>
                <w:rFonts w:ascii="Angsana New" w:hAnsi="Angsana New"/>
                <w:sz w:val="30"/>
                <w:szCs w:val="30"/>
              </w:rPr>
              <w:t>,</w:t>
            </w:r>
            <w:r w:rsidRPr="002222EB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  <w:gridSpan w:val="2"/>
          </w:tcPr>
          <w:p w14:paraId="16AE1B04" w14:textId="77777777" w:rsidR="00C729BB" w:rsidRPr="00CB628C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304F24D9" w14:textId="627F86A0" w:rsidR="00C729BB" w:rsidRPr="00B061E2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02F40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</w:tr>
      <w:tr w:rsidR="00C729BB" w:rsidRPr="00B826BE" w14:paraId="389A04D3" w14:textId="77777777" w:rsidTr="00FC6282">
        <w:trPr>
          <w:gridAfter w:val="1"/>
          <w:wAfter w:w="9" w:type="dxa"/>
          <w:trHeight w:val="180"/>
        </w:trPr>
        <w:tc>
          <w:tcPr>
            <w:tcW w:w="3699" w:type="dxa"/>
          </w:tcPr>
          <w:p w14:paraId="4085B462" w14:textId="5FC0B085" w:rsidR="00C729BB" w:rsidRPr="000F5DD3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1E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51" w:type="dxa"/>
          </w:tcPr>
          <w:p w14:paraId="6465E0A0" w14:textId="19995600" w:rsidR="00C729BB" w:rsidRPr="002222EB" w:rsidRDefault="00273C1A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222EB">
              <w:rPr>
                <w:rFonts w:asciiTheme="majorBidi" w:hAnsiTheme="majorBidi"/>
                <w:sz w:val="30"/>
                <w:szCs w:val="30"/>
                <w:cs/>
              </w:rPr>
              <w:t>99</w:t>
            </w:r>
            <w:r w:rsidRPr="002222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22EB">
              <w:rPr>
                <w:rFonts w:asciiTheme="majorBidi" w:hAnsiTheme="majorBidi"/>
                <w:sz w:val="30"/>
                <w:szCs w:val="30"/>
                <w:cs/>
              </w:rPr>
              <w:t>602</w:t>
            </w:r>
          </w:p>
        </w:tc>
        <w:tc>
          <w:tcPr>
            <w:tcW w:w="270" w:type="dxa"/>
          </w:tcPr>
          <w:p w14:paraId="33674FD7" w14:textId="77777777" w:rsidR="00C729BB" w:rsidRPr="00CB628C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D6EAC4C" w14:textId="1F144341" w:rsidR="00C729BB" w:rsidRPr="000F5DD3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140AB2">
              <w:rPr>
                <w:rFonts w:asciiTheme="majorBidi" w:hAnsiTheme="majorBidi" w:cstheme="majorBidi"/>
                <w:sz w:val="30"/>
                <w:szCs w:val="30"/>
              </w:rPr>
              <w:t>105,601</w:t>
            </w:r>
          </w:p>
        </w:tc>
        <w:tc>
          <w:tcPr>
            <w:tcW w:w="268" w:type="dxa"/>
            <w:gridSpan w:val="3"/>
          </w:tcPr>
          <w:p w14:paraId="39D49423" w14:textId="77777777" w:rsidR="00C729BB" w:rsidRPr="00CB628C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43C2DB" w14:textId="3A56D950" w:rsidR="00C729BB" w:rsidRPr="002222EB" w:rsidRDefault="00535507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222EB">
              <w:rPr>
                <w:rFonts w:asciiTheme="majorBidi" w:hAnsiTheme="majorBidi"/>
                <w:sz w:val="30"/>
                <w:szCs w:val="30"/>
                <w:cs/>
              </w:rPr>
              <w:t>98</w:t>
            </w:r>
            <w:r w:rsidRPr="002222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222EB">
              <w:rPr>
                <w:rFonts w:asciiTheme="majorBidi" w:hAnsiTheme="majorBidi"/>
                <w:sz w:val="30"/>
                <w:szCs w:val="30"/>
                <w:cs/>
              </w:rPr>
              <w:t>475</w:t>
            </w:r>
          </w:p>
        </w:tc>
        <w:tc>
          <w:tcPr>
            <w:tcW w:w="270" w:type="dxa"/>
            <w:gridSpan w:val="2"/>
          </w:tcPr>
          <w:p w14:paraId="6197119D" w14:textId="77777777" w:rsidR="00C729BB" w:rsidRPr="00CB628C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7B8BADDE" w14:textId="672BD8CB" w:rsidR="00C729BB" w:rsidRPr="000F5DD3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EF7241">
              <w:rPr>
                <w:rFonts w:asciiTheme="majorBidi" w:hAnsiTheme="majorBidi" w:cstheme="majorBidi"/>
                <w:sz w:val="30"/>
                <w:szCs w:val="30"/>
              </w:rPr>
              <w:t>104,419</w:t>
            </w:r>
          </w:p>
        </w:tc>
      </w:tr>
      <w:tr w:rsidR="00C729BB" w:rsidRPr="00B826BE" w14:paraId="61625E6A" w14:textId="77777777" w:rsidTr="00FC6282">
        <w:trPr>
          <w:gridAfter w:val="1"/>
          <w:wAfter w:w="9" w:type="dxa"/>
          <w:trHeight w:val="180"/>
        </w:trPr>
        <w:tc>
          <w:tcPr>
            <w:tcW w:w="3699" w:type="dxa"/>
          </w:tcPr>
          <w:p w14:paraId="610967DD" w14:textId="318A9A0F" w:rsidR="00C729BB" w:rsidRPr="005D6F1A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0E264B3" w14:textId="7DF0808E" w:rsidR="00C729BB" w:rsidRPr="002222EB" w:rsidRDefault="00526CD9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222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101</w:t>
            </w:r>
            <w:r w:rsidRPr="002222E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2222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802</w:t>
            </w:r>
          </w:p>
        </w:tc>
        <w:tc>
          <w:tcPr>
            <w:tcW w:w="270" w:type="dxa"/>
          </w:tcPr>
          <w:p w14:paraId="483DF195" w14:textId="77777777" w:rsidR="00C729BB" w:rsidRPr="00CB628C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69B0B5" w14:textId="22A751A6" w:rsidR="00C729BB" w:rsidRPr="00B826BE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3A08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107</w:t>
            </w:r>
            <w:r w:rsidRPr="003A0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A08B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801</w:t>
            </w:r>
          </w:p>
        </w:tc>
        <w:tc>
          <w:tcPr>
            <w:tcW w:w="268" w:type="dxa"/>
            <w:gridSpan w:val="3"/>
          </w:tcPr>
          <w:p w14:paraId="70ACBF7B" w14:textId="77777777" w:rsidR="00C729BB" w:rsidRPr="00CB628C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E3AC693" w14:textId="73AD8EA4" w:rsidR="00C729BB" w:rsidRPr="002222EB" w:rsidRDefault="004941A7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222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100</w:t>
            </w:r>
            <w:r w:rsidRPr="002222EB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Pr="002222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675</w:t>
            </w:r>
          </w:p>
        </w:tc>
        <w:tc>
          <w:tcPr>
            <w:tcW w:w="270" w:type="dxa"/>
            <w:gridSpan w:val="2"/>
          </w:tcPr>
          <w:p w14:paraId="1FE0B6AB" w14:textId="77777777" w:rsidR="00C729BB" w:rsidRPr="00CB628C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CC799E" w14:textId="721FC592" w:rsidR="00C729BB" w:rsidRPr="00B826BE" w:rsidRDefault="00C729BB" w:rsidP="00C7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6F4D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106</w:t>
            </w:r>
            <w:r w:rsidRPr="006F4D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F4D3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619</w:t>
            </w:r>
          </w:p>
        </w:tc>
      </w:tr>
    </w:tbl>
    <w:p w14:paraId="2D843138" w14:textId="77777777" w:rsidR="004E23DC" w:rsidRPr="00D46C03" w:rsidRDefault="004E23DC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0D24B08" w14:textId="20D99AC5" w:rsidR="0005541C" w:rsidRDefault="0005541C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" w:name="_Hlk70501919"/>
      <w:r w:rsidRPr="00023C1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C6282" w:rsidRPr="00023C14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395318" w:rsidRPr="00023C14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FC6282" w:rsidRPr="00023C14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395318" w:rsidRPr="00023C14">
        <w:rPr>
          <w:rFonts w:asciiTheme="majorBidi" w:hAnsiTheme="majorBidi" w:cstheme="majorBidi" w:hint="cs"/>
          <w:spacing w:val="-6"/>
          <w:sz w:val="30"/>
          <w:szCs w:val="30"/>
          <w:cs/>
        </w:rPr>
        <w:t>มีนาคม</w:t>
      </w:r>
      <w:r w:rsidR="00FC6282" w:rsidRPr="00023C14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023C14">
        <w:rPr>
          <w:rFonts w:asciiTheme="majorBidi" w:hAnsiTheme="majorBidi" w:cstheme="majorBidi"/>
          <w:sz w:val="30"/>
          <w:szCs w:val="30"/>
        </w:rPr>
        <w:t>25</w:t>
      </w:r>
      <w:r w:rsidR="00C52EC6" w:rsidRPr="00023C14">
        <w:rPr>
          <w:rFonts w:asciiTheme="majorBidi" w:hAnsiTheme="majorBidi" w:cstheme="majorBidi"/>
          <w:sz w:val="30"/>
          <w:szCs w:val="30"/>
        </w:rPr>
        <w:t>6</w:t>
      </w:r>
      <w:r w:rsidR="006C79BA" w:rsidRPr="00023C14">
        <w:rPr>
          <w:rFonts w:asciiTheme="majorBidi" w:hAnsiTheme="majorBidi" w:cstheme="majorBidi"/>
          <w:sz w:val="30"/>
          <w:szCs w:val="30"/>
        </w:rPr>
        <w:t>9</w:t>
      </w:r>
      <w:r w:rsidRPr="00023C14">
        <w:rPr>
          <w:rFonts w:asciiTheme="majorBidi" w:hAnsiTheme="majorBidi" w:cstheme="majorBidi"/>
          <w:sz w:val="30"/>
          <w:szCs w:val="30"/>
        </w:rPr>
        <w:t xml:space="preserve"> </w:t>
      </w:r>
      <w:r w:rsidRPr="00023C1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กลุ่มบริษัทและบริษัทมีวงเงินสินเชื่อ ซึ่งยังมิได้เบิกใช้เป็นจำนวนเงินรวม</w:t>
      </w:r>
      <w:r w:rsidR="00E14652" w:rsidRPr="00023C1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A3830" w:rsidRPr="002222EB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553FD8" w:rsidRPr="002222EB">
        <w:rPr>
          <w:rFonts w:asciiTheme="majorBidi" w:hAnsiTheme="majorBidi" w:cstheme="majorBidi"/>
          <w:spacing w:val="-2"/>
          <w:sz w:val="30"/>
          <w:szCs w:val="30"/>
        </w:rPr>
        <w:t>,478</w:t>
      </w:r>
      <w:r w:rsidR="003838D2" w:rsidRPr="00023C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C6282" w:rsidRPr="00023C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23C14">
        <w:rPr>
          <w:rFonts w:asciiTheme="majorBidi" w:hAnsiTheme="majorBidi" w:cstheme="majorBidi"/>
          <w:spacing w:val="-2"/>
          <w:sz w:val="30"/>
          <w:szCs w:val="30"/>
          <w:cs/>
        </w:rPr>
        <w:t>ล้านบาทและ</w:t>
      </w:r>
      <w:r w:rsidR="00E14652" w:rsidRPr="00023C1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A3830" w:rsidRPr="002222EB">
        <w:rPr>
          <w:rFonts w:asciiTheme="majorBidi" w:hAnsiTheme="majorBidi" w:cstheme="majorBidi"/>
          <w:spacing w:val="-2"/>
          <w:sz w:val="30"/>
          <w:szCs w:val="30"/>
        </w:rPr>
        <w:t>1,</w:t>
      </w:r>
      <w:r w:rsidR="00023C14" w:rsidRPr="002222EB">
        <w:rPr>
          <w:rFonts w:asciiTheme="majorBidi" w:hAnsiTheme="majorBidi" w:cstheme="majorBidi"/>
          <w:spacing w:val="-2"/>
          <w:sz w:val="30"/>
          <w:szCs w:val="30"/>
        </w:rPr>
        <w:t>473</w:t>
      </w:r>
      <w:r w:rsidRPr="002222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23C14">
        <w:rPr>
          <w:rFonts w:asciiTheme="majorBidi" w:hAnsiTheme="majorBidi" w:cstheme="majorBidi"/>
          <w:spacing w:val="-2"/>
          <w:sz w:val="30"/>
          <w:szCs w:val="30"/>
          <w:cs/>
        </w:rPr>
        <w:t>ล้านบาท ตามลำดับ</w:t>
      </w:r>
      <w:r w:rsidRPr="00D46C0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D0914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34FA3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BF145A">
        <w:rPr>
          <w:rFonts w:asciiTheme="majorBidi" w:hAnsiTheme="majorBidi" w:cstheme="majorBidi"/>
          <w:i/>
          <w:iCs/>
          <w:sz w:val="30"/>
          <w:szCs w:val="30"/>
        </w:rPr>
        <w:t>511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Pr="00474444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4744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82A59" w:rsidRPr="00474444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ED0914">
        <w:rPr>
          <w:rFonts w:asciiTheme="majorBidi" w:hAnsiTheme="majorBidi" w:cstheme="majorBidi"/>
          <w:i/>
          <w:iCs/>
          <w:sz w:val="30"/>
          <w:szCs w:val="30"/>
        </w:rPr>
        <w:t>506</w:t>
      </w:r>
      <w:r w:rsidR="00A82A5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D46C03">
        <w:rPr>
          <w:rFonts w:asciiTheme="majorBidi" w:hAnsiTheme="majorBidi" w:cstheme="majorBidi"/>
          <w:i/>
          <w:iCs/>
          <w:sz w:val="30"/>
          <w:szCs w:val="30"/>
        </w:rPr>
        <w:t>)</w:t>
      </w:r>
      <w:bookmarkEnd w:id="1"/>
    </w:p>
    <w:p w14:paraId="132C6BF2" w14:textId="1C5E7B93" w:rsidR="00B11089" w:rsidRDefault="00110E20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ab/>
      </w:r>
    </w:p>
    <w:p w14:paraId="159F8C7C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4FF8122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89AB9C2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3E223D0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44A3E68" w14:textId="3C68F4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87A5AAF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1CADC9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7F88714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C1E967" w14:textId="3F35E8E8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6BD29E" w14:textId="77777777" w:rsidR="00B11089" w:rsidRDefault="00B11089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68ADB2A" w14:textId="77777777" w:rsidR="008A0378" w:rsidRDefault="008A0378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00AA4DC" w14:textId="77777777" w:rsidR="008A0378" w:rsidRDefault="008A0378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CB8BCBB" w14:textId="77777777" w:rsidR="008A0378" w:rsidRDefault="008A0378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7E3CD9" w14:textId="77777777" w:rsidR="008A0378" w:rsidRDefault="008A0378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6A3A6F" w14:textId="77777777" w:rsidR="008A0378" w:rsidRDefault="008A0378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D5BC2F" w14:textId="77777777" w:rsidR="008A0378" w:rsidRDefault="008A0378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56E1BE" w14:textId="77777777" w:rsidR="008A0378" w:rsidRDefault="008A0378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750ABC" w14:textId="77777777" w:rsidR="008A0378" w:rsidRDefault="008A0378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954CAC1" w14:textId="77777777" w:rsidR="008A0378" w:rsidRDefault="008A0378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E117BAA" w14:textId="77777777" w:rsidR="008A0378" w:rsidRDefault="008A0378" w:rsidP="00D46C03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4F2E57" w14:textId="77777777" w:rsidR="00B11089" w:rsidRDefault="00B11089" w:rsidP="001D336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7B36937" w14:textId="60D8B592" w:rsidR="0005541C" w:rsidRPr="00D46C03" w:rsidRDefault="0005541C" w:rsidP="0005541C">
      <w:pPr>
        <w:pStyle w:val="Heading1"/>
        <w:numPr>
          <w:ilvl w:val="0"/>
          <w:numId w:val="23"/>
        </w:numPr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</w:rPr>
      </w:pPr>
      <w:r w:rsidRPr="00D46C03">
        <w:rPr>
          <w:rFonts w:asciiTheme="majorBidi" w:hAnsiTheme="majorBidi" w:cstheme="majorBidi"/>
          <w:szCs w:val="30"/>
        </w:rPr>
        <w:lastRenderedPageBreak/>
        <w:tab/>
      </w:r>
      <w:r w:rsidRPr="00D46C03">
        <w:rPr>
          <w:rFonts w:asciiTheme="majorBidi" w:hAnsiTheme="majorBidi" w:cstheme="majorBidi"/>
          <w:szCs w:val="30"/>
          <w:cs/>
        </w:rPr>
        <w:t>ส่วนงานดำเนินงานและการจำแนกรายได้</w:t>
      </w:r>
    </w:p>
    <w:p w14:paraId="42670088" w14:textId="3D3E212E" w:rsidR="000445C2" w:rsidRPr="00D46C03" w:rsidRDefault="000445C2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5D0252A" w14:textId="0306FE3A" w:rsidR="000E1E06" w:rsidRPr="00D46C03" w:rsidRDefault="000E1E06" w:rsidP="000E1E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ผู้บริหารเห็นว่า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ส่วนงานธุรกิจผลิตและจำหน่ายอาหารทะเลบรรจุกระป๋องและบรรจุซอง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401ACB5F" w14:textId="01565601" w:rsidR="00BD79A7" w:rsidRPr="00D46C03" w:rsidRDefault="00BD79A7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304A0" w14:textId="1140EB65" w:rsidR="00077452" w:rsidRDefault="00077452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ประเภทของ</w:t>
      </w:r>
      <w:r w:rsidR="00571109" w:rsidRPr="00D46C03">
        <w:rPr>
          <w:rFonts w:asciiTheme="majorBidi" w:hAnsiTheme="majorBidi" w:cstheme="majorBidi"/>
          <w:sz w:val="30"/>
          <w:szCs w:val="30"/>
          <w:cs/>
        </w:rPr>
        <w:t>สินค้า</w:t>
      </w:r>
      <w:r w:rsidRPr="00D46C03">
        <w:rPr>
          <w:rFonts w:asciiTheme="majorBidi" w:hAnsiTheme="majorBidi" w:cstheme="majorBidi"/>
          <w:sz w:val="30"/>
          <w:szCs w:val="30"/>
          <w:cs/>
        </w:rPr>
        <w:t>และบริการหลัก และจังหวะเวลาในการรับรู้รายได้</w:t>
      </w:r>
    </w:p>
    <w:p w14:paraId="6FB6AEFC" w14:textId="5468E577" w:rsidR="004B4F84" w:rsidRDefault="004B4F84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215"/>
        <w:gridCol w:w="248"/>
        <w:gridCol w:w="1201"/>
        <w:gridCol w:w="267"/>
        <w:gridCol w:w="1245"/>
        <w:gridCol w:w="273"/>
        <w:gridCol w:w="1239"/>
      </w:tblGrid>
      <w:tr w:rsidR="004B4F84" w:rsidRPr="00551EA1" w14:paraId="5986F5B9" w14:textId="77777777" w:rsidTr="004B4F84">
        <w:trPr>
          <w:trHeight w:val="87"/>
          <w:tblHeader/>
        </w:trPr>
        <w:tc>
          <w:tcPr>
            <w:tcW w:w="3618" w:type="dxa"/>
            <w:vAlign w:val="bottom"/>
          </w:tcPr>
          <w:p w14:paraId="36FD3CE6" w14:textId="77777777" w:rsidR="004B4F84" w:rsidRPr="00551EA1" w:rsidRDefault="004B4F84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2664" w:type="dxa"/>
            <w:gridSpan w:val="3"/>
          </w:tcPr>
          <w:p w14:paraId="2C161142" w14:textId="77777777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551E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65A0D250" w14:textId="77777777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57" w:type="dxa"/>
            <w:gridSpan w:val="3"/>
          </w:tcPr>
          <w:p w14:paraId="65B12FE3" w14:textId="77777777" w:rsidR="004B4F84" w:rsidRPr="00551EA1" w:rsidRDefault="004B4F8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82E" w:rsidRPr="00551EA1" w14:paraId="7ECD77AE" w14:textId="77777777" w:rsidTr="004B4F84">
        <w:trPr>
          <w:trHeight w:val="87"/>
          <w:tblHeader/>
        </w:trPr>
        <w:tc>
          <w:tcPr>
            <w:tcW w:w="3618" w:type="dxa"/>
            <w:vAlign w:val="bottom"/>
            <w:hideMark/>
          </w:tcPr>
          <w:p w14:paraId="298DA761" w14:textId="017B2787" w:rsidR="0079282E" w:rsidRPr="00551EA1" w:rsidRDefault="0079282E" w:rsidP="0079282E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วันที่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1215" w:type="dxa"/>
          </w:tcPr>
          <w:p w14:paraId="3A5B00AA" w14:textId="242D1EDE" w:rsidR="0079282E" w:rsidRPr="00551EA1" w:rsidRDefault="0079282E" w:rsidP="0079282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AA2D0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48" w:type="dxa"/>
          </w:tcPr>
          <w:p w14:paraId="50355E16" w14:textId="77777777" w:rsidR="0079282E" w:rsidRPr="00551EA1" w:rsidRDefault="0079282E" w:rsidP="0079282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01" w:type="dxa"/>
          </w:tcPr>
          <w:p w14:paraId="2A675426" w14:textId="033A55CE" w:rsidR="0079282E" w:rsidRPr="00551EA1" w:rsidRDefault="0079282E" w:rsidP="0079282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AA2D0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67" w:type="dxa"/>
          </w:tcPr>
          <w:p w14:paraId="59140DB2" w14:textId="77777777" w:rsidR="0079282E" w:rsidRPr="00551EA1" w:rsidRDefault="0079282E" w:rsidP="0079282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45" w:type="dxa"/>
          </w:tcPr>
          <w:p w14:paraId="715E41F9" w14:textId="69044251" w:rsidR="0079282E" w:rsidRPr="00551EA1" w:rsidRDefault="0079282E" w:rsidP="0079282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AA2D0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3" w:type="dxa"/>
          </w:tcPr>
          <w:p w14:paraId="4815E544" w14:textId="77777777" w:rsidR="0079282E" w:rsidRPr="00551EA1" w:rsidRDefault="0079282E" w:rsidP="0079282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39" w:type="dxa"/>
          </w:tcPr>
          <w:p w14:paraId="0B094CA1" w14:textId="76D30DF9" w:rsidR="0079282E" w:rsidRPr="00551EA1" w:rsidRDefault="0079282E" w:rsidP="0079282E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AA2D0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</w:tr>
      <w:tr w:rsidR="004B4F84" w:rsidRPr="00551EA1" w14:paraId="7FF5882D" w14:textId="77777777" w:rsidTr="004B4F84">
        <w:trPr>
          <w:trHeight w:val="87"/>
          <w:tblHeader/>
        </w:trPr>
        <w:tc>
          <w:tcPr>
            <w:tcW w:w="3618" w:type="dxa"/>
            <w:vAlign w:val="bottom"/>
          </w:tcPr>
          <w:p w14:paraId="2B753B15" w14:textId="77777777" w:rsidR="004B4F84" w:rsidRPr="00587630" w:rsidRDefault="004B4F8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88" w:type="dxa"/>
            <w:gridSpan w:val="7"/>
            <w:hideMark/>
          </w:tcPr>
          <w:p w14:paraId="4B686B9F" w14:textId="77777777" w:rsidR="004B4F84" w:rsidRPr="00587630" w:rsidRDefault="004B4F84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58763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5876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58763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4B4F84" w:rsidRPr="00551EA1" w14:paraId="4404F8BF" w14:textId="77777777" w:rsidTr="004B4F84">
        <w:tc>
          <w:tcPr>
            <w:tcW w:w="3618" w:type="dxa"/>
            <w:hideMark/>
          </w:tcPr>
          <w:p w14:paraId="09762940" w14:textId="77777777" w:rsidR="004B4F84" w:rsidRPr="00587630" w:rsidRDefault="004B4F8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876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15" w:type="dxa"/>
          </w:tcPr>
          <w:p w14:paraId="15193C51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042BAE85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</w:tcPr>
          <w:p w14:paraId="1AD2D58C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25571C4D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</w:tcPr>
          <w:p w14:paraId="19E5718B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2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1241A47C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</w:tcPr>
          <w:p w14:paraId="7B4FEB5B" w14:textId="77777777" w:rsidR="004B4F84" w:rsidRPr="00587630" w:rsidRDefault="004B4F84" w:rsidP="004B4F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AA2D0C" w:rsidRPr="00551EA1" w14:paraId="49FEC703" w14:textId="77777777" w:rsidTr="003B5D2B">
        <w:tc>
          <w:tcPr>
            <w:tcW w:w="3618" w:type="dxa"/>
            <w:hideMark/>
          </w:tcPr>
          <w:p w14:paraId="0DC78671" w14:textId="77777777" w:rsidR="00AA2D0C" w:rsidRPr="00587630" w:rsidRDefault="00AA2D0C" w:rsidP="00AA2D0C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15" w:type="dxa"/>
            <w:vAlign w:val="bottom"/>
          </w:tcPr>
          <w:p w14:paraId="3A7D425E" w14:textId="49DE03B9" w:rsidR="00AA2D0C" w:rsidRPr="002222EB" w:rsidRDefault="00A44D47" w:rsidP="00AA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485,995</w:t>
            </w:r>
          </w:p>
        </w:tc>
        <w:tc>
          <w:tcPr>
            <w:tcW w:w="248" w:type="dxa"/>
            <w:vAlign w:val="bottom"/>
          </w:tcPr>
          <w:p w14:paraId="7267D528" w14:textId="77777777" w:rsidR="00AA2D0C" w:rsidRPr="00A04130" w:rsidRDefault="00AA2D0C" w:rsidP="00AA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shd w:val="clear" w:color="auto" w:fill="FFFFFF" w:themeFill="background1"/>
            <w:vAlign w:val="bottom"/>
          </w:tcPr>
          <w:p w14:paraId="1469448A" w14:textId="06F7D00D" w:rsidR="00AA2D0C" w:rsidRPr="00A04130" w:rsidRDefault="00AA2D0C" w:rsidP="00AA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44D0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640,285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25770FEA" w14:textId="77777777" w:rsidR="00AA2D0C" w:rsidRPr="00A04130" w:rsidRDefault="00AA2D0C" w:rsidP="00AA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shd w:val="clear" w:color="auto" w:fill="FFFFFF" w:themeFill="background1"/>
            <w:vAlign w:val="bottom"/>
          </w:tcPr>
          <w:p w14:paraId="63AA5D2C" w14:textId="431F4002" w:rsidR="00AA2D0C" w:rsidRPr="002222EB" w:rsidRDefault="00A44D47" w:rsidP="00AA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485,995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19C540AC" w14:textId="77777777" w:rsidR="00AA2D0C" w:rsidRPr="00587630" w:rsidRDefault="00AA2D0C" w:rsidP="00AA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  <w:shd w:val="clear" w:color="auto" w:fill="FFFFFF" w:themeFill="background1"/>
            <w:vAlign w:val="bottom"/>
          </w:tcPr>
          <w:p w14:paraId="3F4EB83D" w14:textId="3F18B94A" w:rsidR="00AA2D0C" w:rsidRPr="00587630" w:rsidRDefault="00AA2D0C" w:rsidP="00AA2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B01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640,097</w:t>
            </w:r>
          </w:p>
        </w:tc>
      </w:tr>
      <w:tr w:rsidR="005712E1" w:rsidRPr="00551EA1" w14:paraId="11A1ACF3" w14:textId="77777777">
        <w:tc>
          <w:tcPr>
            <w:tcW w:w="3618" w:type="dxa"/>
          </w:tcPr>
          <w:p w14:paraId="663F6498" w14:textId="1D3EF7B8" w:rsidR="005712E1" w:rsidRPr="00587630" w:rsidRDefault="005712E1" w:rsidP="005712E1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</w:t>
            </w:r>
            <w:r w:rsidRPr="00587630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215" w:type="dxa"/>
          </w:tcPr>
          <w:p w14:paraId="2902FB94" w14:textId="13B21361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286,028</w:t>
            </w:r>
          </w:p>
        </w:tc>
        <w:tc>
          <w:tcPr>
            <w:tcW w:w="248" w:type="dxa"/>
            <w:vAlign w:val="bottom"/>
          </w:tcPr>
          <w:p w14:paraId="727A26DE" w14:textId="77777777" w:rsidR="005712E1" w:rsidRPr="00A041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14:paraId="53320523" w14:textId="319E394B" w:rsidR="005712E1" w:rsidRPr="00244D0F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103F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289,973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0FBFE89" w14:textId="77777777" w:rsidR="005712E1" w:rsidRPr="00A041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1E609A0D" w14:textId="1E08CFE9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286,028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7B0294C0" w14:textId="77777777" w:rsidR="005712E1" w:rsidRPr="005876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  <w:shd w:val="clear" w:color="auto" w:fill="FFFFFF" w:themeFill="background1"/>
          </w:tcPr>
          <w:p w14:paraId="2D117426" w14:textId="531CD311" w:rsidR="005712E1" w:rsidRPr="00EB01A7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  <w:r w:rsidRPr="00EB01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289,973</w:t>
            </w:r>
          </w:p>
        </w:tc>
      </w:tr>
      <w:tr w:rsidR="005712E1" w:rsidRPr="00551EA1" w14:paraId="4DCF0D3A" w14:textId="77777777">
        <w:tc>
          <w:tcPr>
            <w:tcW w:w="3618" w:type="dxa"/>
          </w:tcPr>
          <w:p w14:paraId="53ED9C2E" w14:textId="73CE9298" w:rsidR="005712E1" w:rsidRPr="00587630" w:rsidRDefault="005712E1" w:rsidP="005712E1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978F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15" w:type="dxa"/>
          </w:tcPr>
          <w:p w14:paraId="5D8D6E12" w14:textId="645427D6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222E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229,780</w:t>
            </w:r>
          </w:p>
        </w:tc>
        <w:tc>
          <w:tcPr>
            <w:tcW w:w="248" w:type="dxa"/>
          </w:tcPr>
          <w:p w14:paraId="15C48ED2" w14:textId="77777777" w:rsidR="005712E1" w:rsidRPr="00D978F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14:paraId="30A7BF71" w14:textId="3ACDE173" w:rsidR="005712E1" w:rsidRPr="00D978F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978F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395,061</w:t>
            </w:r>
          </w:p>
        </w:tc>
        <w:tc>
          <w:tcPr>
            <w:tcW w:w="267" w:type="dxa"/>
            <w:shd w:val="clear" w:color="auto" w:fill="FFFFFF" w:themeFill="background1"/>
          </w:tcPr>
          <w:p w14:paraId="2E6831E3" w14:textId="77777777" w:rsidR="005712E1" w:rsidRPr="00D978F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6E4E9127" w14:textId="4B278384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2222EB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229,780</w:t>
            </w:r>
          </w:p>
        </w:tc>
        <w:tc>
          <w:tcPr>
            <w:tcW w:w="273" w:type="dxa"/>
            <w:shd w:val="clear" w:color="auto" w:fill="FFFFFF" w:themeFill="background1"/>
          </w:tcPr>
          <w:p w14:paraId="57236E24" w14:textId="77777777" w:rsidR="005712E1" w:rsidRPr="00D978F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39" w:type="dxa"/>
            <w:shd w:val="clear" w:color="auto" w:fill="FFFFFF" w:themeFill="background1"/>
          </w:tcPr>
          <w:p w14:paraId="0545475A" w14:textId="525C3D2C" w:rsidR="005712E1" w:rsidRPr="00D978F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B01A7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395,061</w:t>
            </w:r>
          </w:p>
        </w:tc>
      </w:tr>
      <w:tr w:rsidR="005712E1" w:rsidRPr="00551EA1" w14:paraId="4CE513AB" w14:textId="77777777">
        <w:tc>
          <w:tcPr>
            <w:tcW w:w="3618" w:type="dxa"/>
          </w:tcPr>
          <w:p w14:paraId="4E25A989" w14:textId="328B5C59" w:rsidR="005712E1" w:rsidRPr="00587630" w:rsidRDefault="005712E1" w:rsidP="005712E1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E43D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15" w:type="dxa"/>
          </w:tcPr>
          <w:p w14:paraId="15E5D8BE" w14:textId="27628492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221,064</w:t>
            </w:r>
          </w:p>
        </w:tc>
        <w:tc>
          <w:tcPr>
            <w:tcW w:w="248" w:type="dxa"/>
          </w:tcPr>
          <w:p w14:paraId="2DB8C10C" w14:textId="77777777" w:rsidR="005712E1" w:rsidRPr="00A041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14:paraId="23D2C2E7" w14:textId="09849E66" w:rsidR="005712E1" w:rsidRPr="00A041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E43D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73,948</w:t>
            </w:r>
          </w:p>
        </w:tc>
        <w:tc>
          <w:tcPr>
            <w:tcW w:w="267" w:type="dxa"/>
            <w:shd w:val="clear" w:color="auto" w:fill="FFFFFF" w:themeFill="background1"/>
          </w:tcPr>
          <w:p w14:paraId="678BCDB7" w14:textId="77777777" w:rsidR="005712E1" w:rsidRPr="00A041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795FCF5A" w14:textId="3FBD5BDD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221,064</w:t>
            </w:r>
          </w:p>
        </w:tc>
        <w:tc>
          <w:tcPr>
            <w:tcW w:w="273" w:type="dxa"/>
            <w:shd w:val="clear" w:color="auto" w:fill="FFFFFF" w:themeFill="background1"/>
          </w:tcPr>
          <w:p w14:paraId="6BA2A2C8" w14:textId="77777777" w:rsidR="005712E1" w:rsidRPr="005876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  <w:shd w:val="clear" w:color="auto" w:fill="FFFFFF" w:themeFill="background1"/>
          </w:tcPr>
          <w:p w14:paraId="594BD2DB" w14:textId="5E79F896" w:rsidR="005712E1" w:rsidRPr="005876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B01A7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73,948</w:t>
            </w:r>
          </w:p>
        </w:tc>
      </w:tr>
      <w:tr w:rsidR="005712E1" w:rsidRPr="00551EA1" w14:paraId="1B4C66FE" w14:textId="77777777">
        <w:tc>
          <w:tcPr>
            <w:tcW w:w="3618" w:type="dxa"/>
          </w:tcPr>
          <w:p w14:paraId="19F22ED6" w14:textId="2178880C" w:rsidR="005712E1" w:rsidRPr="00587630" w:rsidRDefault="005712E1" w:rsidP="005712E1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8B56D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ประเทศไทย</w:t>
            </w:r>
          </w:p>
        </w:tc>
        <w:tc>
          <w:tcPr>
            <w:tcW w:w="1215" w:type="dxa"/>
          </w:tcPr>
          <w:p w14:paraId="7AFB82EF" w14:textId="4A83D3A1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222EB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76,743</w:t>
            </w:r>
          </w:p>
        </w:tc>
        <w:tc>
          <w:tcPr>
            <w:tcW w:w="248" w:type="dxa"/>
          </w:tcPr>
          <w:p w14:paraId="1DDAF7B3" w14:textId="77777777" w:rsidR="005712E1" w:rsidRPr="008B56D7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01" w:type="dxa"/>
            <w:shd w:val="clear" w:color="auto" w:fill="FFFFFF" w:themeFill="background1"/>
          </w:tcPr>
          <w:p w14:paraId="745D3EA7" w14:textId="320ECBEF" w:rsidR="005712E1" w:rsidRPr="008B56D7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B56D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113,497</w:t>
            </w:r>
          </w:p>
        </w:tc>
        <w:tc>
          <w:tcPr>
            <w:tcW w:w="267" w:type="dxa"/>
            <w:shd w:val="clear" w:color="auto" w:fill="FFFFFF" w:themeFill="background1"/>
          </w:tcPr>
          <w:p w14:paraId="38398873" w14:textId="77777777" w:rsidR="005712E1" w:rsidRPr="008B56D7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45" w:type="dxa"/>
            <w:shd w:val="clear" w:color="auto" w:fill="FFFFFF" w:themeFill="background1"/>
          </w:tcPr>
          <w:p w14:paraId="12348051" w14:textId="3EFA9E63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right="-110"/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</w:pPr>
            <w:r w:rsidRPr="002222EB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75,905</w:t>
            </w:r>
          </w:p>
        </w:tc>
        <w:tc>
          <w:tcPr>
            <w:tcW w:w="273" w:type="dxa"/>
            <w:shd w:val="clear" w:color="auto" w:fill="FFFFFF" w:themeFill="background1"/>
          </w:tcPr>
          <w:p w14:paraId="032B636B" w14:textId="77777777" w:rsidR="005712E1" w:rsidRPr="008B56D7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239" w:type="dxa"/>
            <w:shd w:val="clear" w:color="auto" w:fill="FFFFFF" w:themeFill="background1"/>
          </w:tcPr>
          <w:p w14:paraId="3291B7FE" w14:textId="26C72036" w:rsidR="005712E1" w:rsidRPr="008B56D7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B01A7">
              <w:rPr>
                <w:rFonts w:asciiTheme="majorBidi" w:hAnsiTheme="majorBidi" w:cstheme="majorBidi"/>
                <w:snapToGrid w:val="0"/>
                <w:color w:val="000000" w:themeColor="text1"/>
                <w:sz w:val="30"/>
                <w:szCs w:val="30"/>
                <w:lang w:eastAsia="th-TH"/>
              </w:rPr>
              <w:t>109,985</w:t>
            </w:r>
          </w:p>
        </w:tc>
      </w:tr>
      <w:tr w:rsidR="005712E1" w:rsidRPr="00551EA1" w14:paraId="0EE9FED7" w14:textId="77777777" w:rsidTr="003B5D2B">
        <w:tc>
          <w:tcPr>
            <w:tcW w:w="3618" w:type="dxa"/>
            <w:hideMark/>
          </w:tcPr>
          <w:p w14:paraId="061B546F" w14:textId="77777777" w:rsidR="005712E1" w:rsidRPr="00587630" w:rsidRDefault="005712E1" w:rsidP="005712E1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7630">
              <w:rPr>
                <w:rFonts w:asciiTheme="majorBidi" w:hAnsiTheme="majorBidi" w:cstheme="majorBidi"/>
                <w:sz w:val="30"/>
                <w:szCs w:val="30"/>
                <w:cs/>
              </w:rPr>
              <w:t>ทวีป</w:t>
            </w:r>
            <w:r w:rsidRPr="00587630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แอฟริกา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6182D454" w14:textId="73E29050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36,208</w:t>
            </w:r>
          </w:p>
        </w:tc>
        <w:tc>
          <w:tcPr>
            <w:tcW w:w="248" w:type="dxa"/>
            <w:vAlign w:val="bottom"/>
          </w:tcPr>
          <w:p w14:paraId="73188895" w14:textId="77777777" w:rsidR="005712E1" w:rsidRPr="00A041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3CB5D1" w14:textId="73AB48AC" w:rsidR="005712E1" w:rsidRPr="00A041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967E4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23,729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2717C5CE" w14:textId="77777777" w:rsidR="005712E1" w:rsidRPr="00A041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60C3020" w14:textId="7E6DFCE6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36,208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2C9F0F9F" w14:textId="77777777" w:rsidR="005712E1" w:rsidRPr="005876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D2711FD" w14:textId="7D989B40" w:rsidR="005712E1" w:rsidRPr="005876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B01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23,729</w:t>
            </w:r>
          </w:p>
        </w:tc>
      </w:tr>
      <w:tr w:rsidR="005712E1" w:rsidRPr="00551EA1" w14:paraId="1BBC6729" w14:textId="77777777" w:rsidTr="004B4F84">
        <w:tc>
          <w:tcPr>
            <w:tcW w:w="3618" w:type="dxa"/>
            <w:hideMark/>
          </w:tcPr>
          <w:p w14:paraId="665A2208" w14:textId="77777777" w:rsidR="005712E1" w:rsidRPr="00551EA1" w:rsidRDefault="005712E1" w:rsidP="005712E1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87F06" w14:textId="73D7D371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1,335,818</w:t>
            </w:r>
          </w:p>
        </w:tc>
        <w:tc>
          <w:tcPr>
            <w:tcW w:w="248" w:type="dxa"/>
          </w:tcPr>
          <w:p w14:paraId="4E8DD528" w14:textId="77777777" w:rsidR="005712E1" w:rsidRPr="00A041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3237406A" w14:textId="36C06DA2" w:rsidR="005712E1" w:rsidRPr="00A041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C65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1,536,493</w:t>
            </w:r>
          </w:p>
        </w:tc>
        <w:tc>
          <w:tcPr>
            <w:tcW w:w="267" w:type="dxa"/>
            <w:shd w:val="clear" w:color="auto" w:fill="FFFFFF" w:themeFill="background1"/>
          </w:tcPr>
          <w:p w14:paraId="0CAEF708" w14:textId="77777777" w:rsidR="005712E1" w:rsidRPr="00A04130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2F479D30" w14:textId="100F200F" w:rsidR="005712E1" w:rsidRPr="002222EB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eastAsia="en-GB"/>
              </w:rPr>
              <w:t>1,334,980</w:t>
            </w:r>
          </w:p>
        </w:tc>
        <w:tc>
          <w:tcPr>
            <w:tcW w:w="273" w:type="dxa"/>
            <w:shd w:val="clear" w:color="auto" w:fill="FFFFFF" w:themeFill="background1"/>
          </w:tcPr>
          <w:p w14:paraId="69660583" w14:textId="77777777" w:rsidR="005712E1" w:rsidRPr="007E536F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09EE72F2" w14:textId="38B8C4FE" w:rsidR="005712E1" w:rsidRPr="00551EA1" w:rsidRDefault="005712E1" w:rsidP="005712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B01A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eastAsia="en-GB"/>
              </w:rPr>
              <w:t>1,532,793</w:t>
            </w:r>
          </w:p>
        </w:tc>
      </w:tr>
    </w:tbl>
    <w:p w14:paraId="6812DEE1" w14:textId="00F8E2FE" w:rsidR="004B4F84" w:rsidRDefault="00BC5E05" w:rsidP="00431672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2" behindDoc="0" locked="0" layoutInCell="1" allowOverlap="1" wp14:anchorId="53F0A339" wp14:editId="759675C5">
            <wp:simplePos x="0" y="0"/>
            <wp:positionH relativeFrom="page">
              <wp:align>left</wp:align>
            </wp:positionH>
            <wp:positionV relativeFrom="paragraph">
              <wp:posOffset>367665</wp:posOffset>
            </wp:positionV>
            <wp:extent cx="4193540" cy="2377440"/>
            <wp:effectExtent l="0" t="0" r="0" b="0"/>
            <wp:wrapThrough wrapText="bothSides">
              <wp:wrapPolygon edited="0">
                <wp:start x="7948" y="0"/>
                <wp:lineTo x="7261" y="346"/>
                <wp:lineTo x="7359" y="2423"/>
                <wp:lineTo x="10107" y="3115"/>
                <wp:lineTo x="8144" y="5885"/>
                <wp:lineTo x="4219" y="8481"/>
                <wp:lineTo x="3434" y="8827"/>
                <wp:lineTo x="3140" y="9692"/>
                <wp:lineTo x="2846" y="12288"/>
                <wp:lineTo x="6574" y="14192"/>
                <wp:lineTo x="2944" y="16442"/>
                <wp:lineTo x="3140" y="18173"/>
                <wp:lineTo x="7457" y="19731"/>
                <wp:lineTo x="9420" y="20250"/>
                <wp:lineTo x="9518" y="20942"/>
                <wp:lineTo x="11971" y="20942"/>
                <wp:lineTo x="12167" y="20250"/>
                <wp:lineTo x="11382" y="19731"/>
                <wp:lineTo x="13835" y="17308"/>
                <wp:lineTo x="19428" y="16788"/>
                <wp:lineTo x="19526" y="15058"/>
                <wp:lineTo x="14816" y="14192"/>
                <wp:lineTo x="20213" y="11942"/>
                <wp:lineTo x="19723" y="11423"/>
                <wp:lineTo x="20017" y="10038"/>
                <wp:lineTo x="19428" y="9692"/>
                <wp:lineTo x="14816" y="8654"/>
                <wp:lineTo x="16288" y="6231"/>
                <wp:lineTo x="16485" y="5365"/>
                <wp:lineTo x="15601" y="3808"/>
                <wp:lineTo x="14718" y="3115"/>
                <wp:lineTo x="13933" y="0"/>
                <wp:lineTo x="7948" y="0"/>
              </wp:wrapPolygon>
            </wp:wrapThrough>
            <wp:docPr id="93934686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354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D074A8" w14:textId="6728D55B" w:rsidR="00722815" w:rsidRPr="00D46C03" w:rsidRDefault="00BC5E05" w:rsidP="00B129D5">
      <w:pPr>
        <w:tabs>
          <w:tab w:val="clear" w:pos="227"/>
          <w:tab w:val="clear" w:pos="454"/>
        </w:tabs>
        <w:jc w:val="thaiDistribute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 wp14:anchorId="74FA77CA" wp14:editId="35E8BCA1">
            <wp:simplePos x="0" y="0"/>
            <wp:positionH relativeFrom="page">
              <wp:posOffset>3273425</wp:posOffset>
            </wp:positionH>
            <wp:positionV relativeFrom="paragraph">
              <wp:posOffset>110077</wp:posOffset>
            </wp:positionV>
            <wp:extent cx="4288790" cy="2377440"/>
            <wp:effectExtent l="0" t="0" r="0" b="0"/>
            <wp:wrapThrough wrapText="bothSides">
              <wp:wrapPolygon edited="0">
                <wp:start x="8539" y="0"/>
                <wp:lineTo x="7292" y="346"/>
                <wp:lineTo x="7388" y="2423"/>
                <wp:lineTo x="10266" y="3288"/>
                <wp:lineTo x="8251" y="5538"/>
                <wp:lineTo x="4126" y="6058"/>
                <wp:lineTo x="3934" y="8654"/>
                <wp:lineTo x="4030" y="9692"/>
                <wp:lineTo x="6524" y="11250"/>
                <wp:lineTo x="2974" y="14019"/>
                <wp:lineTo x="2686" y="14538"/>
                <wp:lineTo x="2878" y="15231"/>
                <wp:lineTo x="7580" y="16788"/>
                <wp:lineTo x="5948" y="17654"/>
                <wp:lineTo x="5757" y="18000"/>
                <wp:lineTo x="5948" y="19731"/>
                <wp:lineTo x="8539" y="20596"/>
                <wp:lineTo x="8827" y="20942"/>
                <wp:lineTo x="12664" y="20942"/>
                <wp:lineTo x="16118" y="20250"/>
                <wp:lineTo x="16118" y="19558"/>
                <wp:lineTo x="17654" y="16788"/>
                <wp:lineTo x="17749" y="15577"/>
                <wp:lineTo x="16982" y="14885"/>
                <wp:lineTo x="14679" y="14019"/>
                <wp:lineTo x="14871" y="11250"/>
                <wp:lineTo x="16790" y="11250"/>
                <wp:lineTo x="18709" y="9865"/>
                <wp:lineTo x="18709" y="8135"/>
                <wp:lineTo x="13144" y="5712"/>
                <wp:lineTo x="11129" y="3288"/>
                <wp:lineTo x="14104" y="2423"/>
                <wp:lineTo x="13912" y="173"/>
                <wp:lineTo x="8923" y="0"/>
                <wp:lineTo x="8539" y="0"/>
              </wp:wrapPolygon>
            </wp:wrapThrough>
            <wp:docPr id="1395710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79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260"/>
        <w:gridCol w:w="248"/>
        <w:gridCol w:w="1282"/>
        <w:gridCol w:w="267"/>
        <w:gridCol w:w="1263"/>
        <w:gridCol w:w="273"/>
        <w:gridCol w:w="1257"/>
      </w:tblGrid>
      <w:tr w:rsidR="002604E9" w:rsidRPr="00551EA1" w14:paraId="6EB86B36" w14:textId="77777777">
        <w:trPr>
          <w:trHeight w:val="87"/>
          <w:tblHeader/>
        </w:trPr>
        <w:tc>
          <w:tcPr>
            <w:tcW w:w="3510" w:type="dxa"/>
            <w:vAlign w:val="bottom"/>
          </w:tcPr>
          <w:p w14:paraId="244B92DA" w14:textId="12447755" w:rsidR="00722815" w:rsidRPr="00D46C03" w:rsidRDefault="00722815" w:rsidP="00B129D5">
            <w:pPr>
              <w:tabs>
                <w:tab w:val="clear" w:pos="227"/>
                <w:tab w:val="clear" w:pos="454"/>
              </w:tabs>
              <w:jc w:val="thaiDistribute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  <w:p w14:paraId="0C09FB8C" w14:textId="68D53D85" w:rsidR="003018B9" w:rsidRPr="00D46C03" w:rsidRDefault="00301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E09062" w14:textId="7A339CF6" w:rsidR="002604E9" w:rsidRPr="00551EA1" w:rsidRDefault="002604E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สำหรับงวดสา</w:t>
            </w:r>
            <w:r w:rsidR="003838D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</w:t>
            </w: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</w:t>
            </w:r>
          </w:p>
        </w:tc>
        <w:tc>
          <w:tcPr>
            <w:tcW w:w="2790" w:type="dxa"/>
            <w:gridSpan w:val="3"/>
          </w:tcPr>
          <w:p w14:paraId="270FB913" w14:textId="77777777" w:rsidR="002604E9" w:rsidRPr="00551EA1" w:rsidRDefault="002604E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551E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213BCD98" w14:textId="77777777" w:rsidR="002604E9" w:rsidRPr="00551EA1" w:rsidRDefault="002604E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3" w:type="dxa"/>
            <w:gridSpan w:val="3"/>
          </w:tcPr>
          <w:p w14:paraId="0E4B02D5" w14:textId="77777777" w:rsidR="002604E9" w:rsidRPr="00551EA1" w:rsidRDefault="002604E9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01A" w:rsidRPr="00551EA1" w14:paraId="18C3A2E6" w14:textId="77777777">
        <w:trPr>
          <w:trHeight w:val="87"/>
          <w:tblHeader/>
        </w:trPr>
        <w:tc>
          <w:tcPr>
            <w:tcW w:w="3510" w:type="dxa"/>
            <w:vAlign w:val="bottom"/>
            <w:hideMark/>
          </w:tcPr>
          <w:p w14:paraId="33F5DB8C" w14:textId="6389FCFC" w:rsidR="008B601A" w:rsidRPr="00551EA1" w:rsidRDefault="008B601A" w:rsidP="008B601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  </w:t>
            </w:r>
            <w:r w:rsidR="00FC6282"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วันที่</w:t>
            </w:r>
            <w:r w:rsidR="00FC6282"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D26122"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3</w:t>
            </w:r>
            <w:r w:rsidR="00D261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1 </w:t>
            </w:r>
            <w:r w:rsidR="00D261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มีนาคม</w:t>
            </w:r>
          </w:p>
        </w:tc>
        <w:tc>
          <w:tcPr>
            <w:tcW w:w="1260" w:type="dxa"/>
          </w:tcPr>
          <w:p w14:paraId="79F4571B" w14:textId="2A8A0CBF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C01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48" w:type="dxa"/>
          </w:tcPr>
          <w:p w14:paraId="2DBEB16D" w14:textId="77777777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07A97DF0" w14:textId="63342815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C01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67" w:type="dxa"/>
          </w:tcPr>
          <w:p w14:paraId="0C5123C7" w14:textId="77777777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1FD636A0" w14:textId="0E43ACC2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C01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3" w:type="dxa"/>
          </w:tcPr>
          <w:p w14:paraId="77FA6DD7" w14:textId="77777777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5D54C984" w14:textId="2C2F82FE" w:rsidR="008B601A" w:rsidRPr="00551EA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C01C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</w:tr>
      <w:tr w:rsidR="002604E9" w:rsidRPr="00551EA1" w14:paraId="7E1ECB05" w14:textId="77777777">
        <w:trPr>
          <w:trHeight w:val="87"/>
          <w:tblHeader/>
        </w:trPr>
        <w:tc>
          <w:tcPr>
            <w:tcW w:w="3510" w:type="dxa"/>
            <w:vAlign w:val="bottom"/>
          </w:tcPr>
          <w:p w14:paraId="244D1225" w14:textId="77777777" w:rsidR="002604E9" w:rsidRPr="00551EA1" w:rsidRDefault="002604E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850" w:type="dxa"/>
            <w:gridSpan w:val="7"/>
            <w:hideMark/>
          </w:tcPr>
          <w:p w14:paraId="3BBDDEF2" w14:textId="77777777" w:rsidR="002604E9" w:rsidRPr="00551EA1" w:rsidRDefault="002604E9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551E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551EA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2604E9" w:rsidRPr="00551EA1" w14:paraId="241817D9" w14:textId="77777777">
        <w:trPr>
          <w:trHeight w:val="92"/>
        </w:trPr>
        <w:tc>
          <w:tcPr>
            <w:tcW w:w="3510" w:type="dxa"/>
            <w:hideMark/>
          </w:tcPr>
          <w:p w14:paraId="7E5F683D" w14:textId="77777777" w:rsidR="002604E9" w:rsidRPr="00551EA1" w:rsidRDefault="002604E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bookmarkStart w:id="2" w:name="_Hlk78875706"/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  <w:bookmarkEnd w:id="2"/>
          </w:p>
        </w:tc>
        <w:tc>
          <w:tcPr>
            <w:tcW w:w="1260" w:type="dxa"/>
          </w:tcPr>
          <w:p w14:paraId="2D2EDBE1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79B619FB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5A0FAAD1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618FEDA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27F5AC64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3" w:type="dxa"/>
          </w:tcPr>
          <w:p w14:paraId="16E33ED7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26EE6EA9" w14:textId="77777777" w:rsidR="002604E9" w:rsidRPr="00551EA1" w:rsidRDefault="002604E9" w:rsidP="00260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C01C4" w:rsidRPr="00551EA1" w14:paraId="1BB7A20F" w14:textId="77777777">
        <w:trPr>
          <w:trHeight w:val="92"/>
        </w:trPr>
        <w:tc>
          <w:tcPr>
            <w:tcW w:w="3510" w:type="dxa"/>
          </w:tcPr>
          <w:p w14:paraId="4504E71C" w14:textId="4F4DECC6" w:rsidR="00CC01C4" w:rsidRPr="00551EA1" w:rsidRDefault="00CC01C4" w:rsidP="00CC01C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551EA1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  <w:r w:rsidRPr="00551EA1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บรรจุซอง</w:t>
            </w:r>
          </w:p>
        </w:tc>
        <w:tc>
          <w:tcPr>
            <w:tcW w:w="1260" w:type="dxa"/>
          </w:tcPr>
          <w:p w14:paraId="682308EB" w14:textId="1F95F795" w:rsidR="00CC01C4" w:rsidRPr="002222EB" w:rsidRDefault="00A44D47" w:rsidP="00A44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br/>
              <w:t>665,940</w:t>
            </w:r>
          </w:p>
        </w:tc>
        <w:tc>
          <w:tcPr>
            <w:tcW w:w="248" w:type="dxa"/>
          </w:tcPr>
          <w:p w14:paraId="231A00DB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379F9119" w14:textId="3BC2146A" w:rsidR="00CC01C4" w:rsidRPr="00551EA1" w:rsidRDefault="00A44D47" w:rsidP="00A44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br/>
            </w:r>
            <w:r w:rsidR="00CC01C4" w:rsidRPr="00EB7A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627,378</w:t>
            </w:r>
          </w:p>
        </w:tc>
        <w:tc>
          <w:tcPr>
            <w:tcW w:w="267" w:type="dxa"/>
          </w:tcPr>
          <w:p w14:paraId="7F8E471E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104B3E57" w14:textId="5747D722" w:rsidR="00CC01C4" w:rsidRPr="002222EB" w:rsidRDefault="00A44D47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br/>
              <w:t>663,923</w:t>
            </w:r>
          </w:p>
        </w:tc>
        <w:tc>
          <w:tcPr>
            <w:tcW w:w="273" w:type="dxa"/>
          </w:tcPr>
          <w:p w14:paraId="31A34D93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2DBBA8BF" w14:textId="77777777" w:rsidR="00CC01C4" w:rsidRPr="00EB01A7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</w:p>
          <w:p w14:paraId="60E3BC32" w14:textId="13457ADC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B01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624,601</w:t>
            </w:r>
          </w:p>
        </w:tc>
      </w:tr>
      <w:tr w:rsidR="00622896" w:rsidRPr="00551EA1" w14:paraId="5288DD84" w14:textId="77777777">
        <w:trPr>
          <w:trHeight w:val="92"/>
        </w:trPr>
        <w:tc>
          <w:tcPr>
            <w:tcW w:w="3510" w:type="dxa"/>
          </w:tcPr>
          <w:p w14:paraId="5E0DC98F" w14:textId="4FBDF4A5" w:rsidR="00622896" w:rsidRPr="00F538C7" w:rsidRDefault="00622896" w:rsidP="00622896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38C7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51FA4D3D" w14:textId="455F3934" w:rsidR="00622896" w:rsidRPr="00F538C7" w:rsidRDefault="00622896" w:rsidP="0062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538C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561,775</w:t>
            </w:r>
          </w:p>
        </w:tc>
        <w:tc>
          <w:tcPr>
            <w:tcW w:w="248" w:type="dxa"/>
          </w:tcPr>
          <w:p w14:paraId="0A71F248" w14:textId="77777777" w:rsidR="00622896" w:rsidRPr="00F538C7" w:rsidRDefault="00622896" w:rsidP="0062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506874D2" w14:textId="712262DE" w:rsidR="00622896" w:rsidRPr="00F538C7" w:rsidRDefault="00622896" w:rsidP="0062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538C7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774,878</w:t>
            </w:r>
          </w:p>
        </w:tc>
        <w:tc>
          <w:tcPr>
            <w:tcW w:w="267" w:type="dxa"/>
          </w:tcPr>
          <w:p w14:paraId="52566CC3" w14:textId="77777777" w:rsidR="00622896" w:rsidRPr="00F538C7" w:rsidRDefault="00622896" w:rsidP="0062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589751D3" w14:textId="4F37DCD4" w:rsidR="00622896" w:rsidRPr="00F538C7" w:rsidRDefault="00622896" w:rsidP="0062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  <w:r w:rsidRPr="00F538C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 w:bidi="ar-SA"/>
              </w:rPr>
              <w:t>562,954</w:t>
            </w:r>
          </w:p>
        </w:tc>
        <w:tc>
          <w:tcPr>
            <w:tcW w:w="273" w:type="dxa"/>
          </w:tcPr>
          <w:p w14:paraId="402AF574" w14:textId="77777777" w:rsidR="00622896" w:rsidRPr="00F538C7" w:rsidRDefault="00622896" w:rsidP="0062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4B1728E6" w14:textId="2D1F865C" w:rsidR="00622896" w:rsidRPr="00F538C7" w:rsidRDefault="00622896" w:rsidP="00622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  <w:r w:rsidRPr="00F538C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773,958</w:t>
            </w:r>
          </w:p>
        </w:tc>
      </w:tr>
      <w:tr w:rsidR="00CC01C4" w:rsidRPr="00551EA1" w14:paraId="66A3AB54" w14:textId="77777777">
        <w:tc>
          <w:tcPr>
            <w:tcW w:w="3510" w:type="dxa"/>
          </w:tcPr>
          <w:p w14:paraId="7603D15F" w14:textId="77777777" w:rsidR="00CC01C4" w:rsidRPr="00551EA1" w:rsidRDefault="00CC01C4" w:rsidP="00CC01C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1EA1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0B8411BE" w14:textId="23846F07" w:rsidR="00CC01C4" w:rsidRPr="002222EB" w:rsidRDefault="00A44D47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79,737</w:t>
            </w:r>
          </w:p>
        </w:tc>
        <w:tc>
          <w:tcPr>
            <w:tcW w:w="248" w:type="dxa"/>
          </w:tcPr>
          <w:p w14:paraId="64A94C9C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4DECEB6A" w14:textId="1F3F419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B7A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91,413</w:t>
            </w:r>
          </w:p>
        </w:tc>
        <w:tc>
          <w:tcPr>
            <w:tcW w:w="267" w:type="dxa"/>
          </w:tcPr>
          <w:p w14:paraId="15102D2F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</w:tcPr>
          <w:p w14:paraId="28A2183A" w14:textId="6EFD390F" w:rsidR="00CC01C4" w:rsidRPr="002222EB" w:rsidRDefault="00A44D47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79,737</w:t>
            </w:r>
          </w:p>
        </w:tc>
        <w:tc>
          <w:tcPr>
            <w:tcW w:w="273" w:type="dxa"/>
          </w:tcPr>
          <w:p w14:paraId="6D882CBA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</w:tcPr>
          <w:p w14:paraId="1C28DC99" w14:textId="36B3ACB5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B01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91,410</w:t>
            </w:r>
          </w:p>
        </w:tc>
      </w:tr>
      <w:tr w:rsidR="00CC01C4" w:rsidRPr="00551EA1" w14:paraId="1EC536F5" w14:textId="77777777">
        <w:tc>
          <w:tcPr>
            <w:tcW w:w="3510" w:type="dxa"/>
            <w:hideMark/>
          </w:tcPr>
          <w:p w14:paraId="2FF095E0" w14:textId="77777777" w:rsidR="00CC01C4" w:rsidRPr="00551EA1" w:rsidRDefault="00CC01C4" w:rsidP="00CC01C4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551EA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27C7B" w14:textId="3D336C64" w:rsidR="00CC01C4" w:rsidRPr="002222EB" w:rsidRDefault="00A44D47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28,366</w:t>
            </w:r>
          </w:p>
        </w:tc>
        <w:tc>
          <w:tcPr>
            <w:tcW w:w="248" w:type="dxa"/>
          </w:tcPr>
          <w:p w14:paraId="495E46CF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0CF6205" w14:textId="71C5E7C3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84F0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42,824</w:t>
            </w:r>
          </w:p>
        </w:tc>
        <w:tc>
          <w:tcPr>
            <w:tcW w:w="267" w:type="dxa"/>
            <w:shd w:val="clear" w:color="auto" w:fill="FFFFFF" w:themeFill="background1"/>
          </w:tcPr>
          <w:p w14:paraId="6EF02617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DF23D1D" w14:textId="4E410A87" w:rsidR="00CC01C4" w:rsidRPr="002222EB" w:rsidRDefault="00A44D47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28,366</w:t>
            </w:r>
          </w:p>
        </w:tc>
        <w:tc>
          <w:tcPr>
            <w:tcW w:w="273" w:type="dxa"/>
            <w:shd w:val="clear" w:color="auto" w:fill="FFFFFF" w:themeFill="background1"/>
          </w:tcPr>
          <w:p w14:paraId="211F45A6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6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7BFA90D" w14:textId="53E9A2AF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B01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42,824</w:t>
            </w:r>
          </w:p>
        </w:tc>
      </w:tr>
      <w:tr w:rsidR="00CC01C4" w:rsidRPr="00551EA1" w14:paraId="436F41A0" w14:textId="77777777">
        <w:tc>
          <w:tcPr>
            <w:tcW w:w="3510" w:type="dxa"/>
            <w:hideMark/>
          </w:tcPr>
          <w:p w14:paraId="0EDA29AD" w14:textId="77777777" w:rsidR="00CC01C4" w:rsidRPr="00551EA1" w:rsidRDefault="00CC01C4" w:rsidP="00CC01C4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7D8F10" w14:textId="24822B76" w:rsidR="00CC01C4" w:rsidRPr="002222EB" w:rsidRDefault="00A44D47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1,335,818</w:t>
            </w:r>
          </w:p>
        </w:tc>
        <w:tc>
          <w:tcPr>
            <w:tcW w:w="248" w:type="dxa"/>
          </w:tcPr>
          <w:p w14:paraId="05E64204" w14:textId="77777777" w:rsidR="00CC01C4" w:rsidRPr="000D7973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F47D3" w14:textId="04364970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84F0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1,536,493</w:t>
            </w:r>
          </w:p>
        </w:tc>
        <w:tc>
          <w:tcPr>
            <w:tcW w:w="267" w:type="dxa"/>
          </w:tcPr>
          <w:p w14:paraId="46F36895" w14:textId="77777777" w:rsidR="00CC01C4" w:rsidRPr="000D7973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FEA95" w14:textId="016DBEC3" w:rsidR="00CC01C4" w:rsidRPr="002222EB" w:rsidRDefault="00A44D47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eastAsia="en-GB"/>
              </w:rPr>
              <w:t>1,334,980</w:t>
            </w:r>
          </w:p>
        </w:tc>
        <w:tc>
          <w:tcPr>
            <w:tcW w:w="273" w:type="dxa"/>
          </w:tcPr>
          <w:p w14:paraId="2ED7106D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9DE538" w14:textId="03D9F9C9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B01A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eastAsia="en-GB"/>
              </w:rPr>
              <w:t>1,532,793</w:t>
            </w:r>
          </w:p>
        </w:tc>
      </w:tr>
      <w:tr w:rsidR="00CC01C4" w:rsidRPr="00551EA1" w14:paraId="3CCAE593" w14:textId="77777777">
        <w:trPr>
          <w:trHeight w:val="78"/>
        </w:trPr>
        <w:tc>
          <w:tcPr>
            <w:tcW w:w="3510" w:type="dxa"/>
          </w:tcPr>
          <w:p w14:paraId="1E357E61" w14:textId="77777777" w:rsidR="00CC01C4" w:rsidRPr="00551EA1" w:rsidRDefault="00CC01C4" w:rsidP="00CC01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E0E42" w14:textId="77777777" w:rsidR="00CC01C4" w:rsidRPr="00A04130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38B5A43D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A7CB9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2F3F8067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DB5ED" w14:textId="77777777" w:rsidR="00CC01C4" w:rsidRPr="00EB01A7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</w:tcPr>
          <w:p w14:paraId="1EA91C04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493E7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C01C4" w:rsidRPr="00551EA1" w14:paraId="6667F8AA" w14:textId="77777777">
        <w:tc>
          <w:tcPr>
            <w:tcW w:w="3510" w:type="dxa"/>
            <w:hideMark/>
          </w:tcPr>
          <w:p w14:paraId="4ED61E61" w14:textId="77777777" w:rsidR="00CC01C4" w:rsidRPr="00551EA1" w:rsidRDefault="00CC01C4" w:rsidP="00CC01C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07585140" w14:textId="77777777" w:rsidR="00CC01C4" w:rsidRPr="00A04130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6231A7D7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2600C7A9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06F86F19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63" w:type="dxa"/>
          </w:tcPr>
          <w:p w14:paraId="03CAB740" w14:textId="77777777" w:rsidR="00CC01C4" w:rsidRPr="00EB01A7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7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</w:tcPr>
          <w:p w14:paraId="12E4C953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7" w:type="dxa"/>
          </w:tcPr>
          <w:p w14:paraId="6E0C3C08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22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CC01C4" w:rsidRPr="00551EA1" w14:paraId="12AC78F3" w14:textId="77777777">
        <w:tc>
          <w:tcPr>
            <w:tcW w:w="3510" w:type="dxa"/>
            <w:vAlign w:val="bottom"/>
            <w:hideMark/>
          </w:tcPr>
          <w:p w14:paraId="3DBB720B" w14:textId="77777777" w:rsidR="00CC01C4" w:rsidRPr="00551EA1" w:rsidRDefault="00CC01C4" w:rsidP="00CC01C4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551EA1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vAlign w:val="bottom"/>
          </w:tcPr>
          <w:p w14:paraId="5B12D321" w14:textId="04C133C8" w:rsidR="00CC01C4" w:rsidRPr="002222EB" w:rsidRDefault="006076D2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1,335,818</w:t>
            </w:r>
          </w:p>
        </w:tc>
        <w:tc>
          <w:tcPr>
            <w:tcW w:w="248" w:type="dxa"/>
          </w:tcPr>
          <w:p w14:paraId="7C3A8F99" w14:textId="77777777" w:rsidR="00CC01C4" w:rsidRPr="000D7973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shd w:val="clear" w:color="auto" w:fill="FFFFFF" w:themeFill="background1"/>
            <w:vAlign w:val="bottom"/>
          </w:tcPr>
          <w:p w14:paraId="6DA3CF06" w14:textId="2E6D9D2A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D59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1,536,493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04A0F7E" w14:textId="77777777" w:rsidR="00CC01C4" w:rsidRPr="000D7973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  <w:shd w:val="clear" w:color="auto" w:fill="FFFFFF" w:themeFill="background1"/>
            <w:vAlign w:val="bottom"/>
          </w:tcPr>
          <w:p w14:paraId="7441276B" w14:textId="70CE3200" w:rsidR="00CC01C4" w:rsidRPr="00EB01A7" w:rsidRDefault="006076D2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1,334,980</w:t>
            </w:r>
          </w:p>
        </w:tc>
        <w:tc>
          <w:tcPr>
            <w:tcW w:w="273" w:type="dxa"/>
            <w:shd w:val="clear" w:color="auto" w:fill="FFFFFF" w:themeFill="background1"/>
          </w:tcPr>
          <w:p w14:paraId="02921B20" w14:textId="7777777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57" w:type="dxa"/>
            <w:shd w:val="clear" w:color="auto" w:fill="FFFFFF" w:themeFill="background1"/>
            <w:vAlign w:val="bottom"/>
          </w:tcPr>
          <w:p w14:paraId="3A2759CA" w14:textId="0E1BAD17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B01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eastAsia="en-GB"/>
              </w:rPr>
              <w:t>1,532,793</w:t>
            </w:r>
          </w:p>
        </w:tc>
      </w:tr>
      <w:tr w:rsidR="00CC01C4" w:rsidRPr="00551EA1" w14:paraId="7AEA1510" w14:textId="77777777">
        <w:tc>
          <w:tcPr>
            <w:tcW w:w="3510" w:type="dxa"/>
            <w:hideMark/>
          </w:tcPr>
          <w:p w14:paraId="7DA8AF3B" w14:textId="77777777" w:rsidR="00CC01C4" w:rsidRPr="00551EA1" w:rsidRDefault="00CC01C4" w:rsidP="00CC01C4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551E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76A09" w14:textId="6F1A1476" w:rsidR="00CC01C4" w:rsidRPr="002222EB" w:rsidRDefault="006076D2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1,335,818</w:t>
            </w:r>
          </w:p>
        </w:tc>
        <w:tc>
          <w:tcPr>
            <w:tcW w:w="248" w:type="dxa"/>
          </w:tcPr>
          <w:p w14:paraId="738BC1FE" w14:textId="77777777" w:rsidR="00CC01C4" w:rsidRPr="000D7973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E2E99" w14:textId="4A9C3C5A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DD59A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1,536,493</w:t>
            </w:r>
          </w:p>
        </w:tc>
        <w:tc>
          <w:tcPr>
            <w:tcW w:w="267" w:type="dxa"/>
          </w:tcPr>
          <w:p w14:paraId="766E9133" w14:textId="77777777" w:rsidR="00CC01C4" w:rsidRPr="000D7973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547C5" w14:textId="1F721921" w:rsidR="00CC01C4" w:rsidRPr="00EB01A7" w:rsidRDefault="006076D2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eastAsia="en-GB"/>
              </w:rPr>
            </w:pPr>
            <w:r w:rsidRPr="002222E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eastAsia="en-GB"/>
              </w:rPr>
              <w:t>1,334,980</w:t>
            </w:r>
          </w:p>
        </w:tc>
        <w:tc>
          <w:tcPr>
            <w:tcW w:w="273" w:type="dxa"/>
          </w:tcPr>
          <w:p w14:paraId="4D5EF5F5" w14:textId="77777777" w:rsidR="00CC01C4" w:rsidRPr="000D7973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E83FB" w14:textId="6A32CC1A" w:rsidR="00CC01C4" w:rsidRPr="00551EA1" w:rsidRDefault="00CC01C4" w:rsidP="00CC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2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EB01A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eastAsia="en-GB"/>
              </w:rPr>
              <w:t>1,532,793</w:t>
            </w:r>
          </w:p>
        </w:tc>
      </w:tr>
    </w:tbl>
    <w:p w14:paraId="18F5633E" w14:textId="1F0DD26C" w:rsidR="00315131" w:rsidRDefault="003151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F975C02" w14:textId="1011017F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D181DFF" w14:textId="274D87D0" w:rsidR="00FD2883" w:rsidRDefault="00057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3" behindDoc="0" locked="0" layoutInCell="1" allowOverlap="1" wp14:anchorId="6BD378CE" wp14:editId="7AE303A6">
            <wp:simplePos x="0" y="0"/>
            <wp:positionH relativeFrom="column">
              <wp:posOffset>-178435</wp:posOffset>
            </wp:positionH>
            <wp:positionV relativeFrom="paragraph">
              <wp:posOffset>280269</wp:posOffset>
            </wp:positionV>
            <wp:extent cx="4249420" cy="2377440"/>
            <wp:effectExtent l="0" t="0" r="0" b="0"/>
            <wp:wrapThrough wrapText="bothSides">
              <wp:wrapPolygon edited="0">
                <wp:start x="7262" y="0"/>
                <wp:lineTo x="6681" y="346"/>
                <wp:lineTo x="6972" y="2250"/>
                <wp:lineTo x="10748" y="3115"/>
                <wp:lineTo x="10361" y="3288"/>
                <wp:lineTo x="8037" y="5712"/>
                <wp:lineTo x="1840" y="8481"/>
                <wp:lineTo x="1840" y="10038"/>
                <wp:lineTo x="4261" y="11423"/>
                <wp:lineTo x="6488" y="11423"/>
                <wp:lineTo x="3486" y="14019"/>
                <wp:lineTo x="3486" y="16096"/>
                <wp:lineTo x="4938" y="16962"/>
                <wp:lineTo x="7843" y="17135"/>
                <wp:lineTo x="10361" y="19731"/>
                <wp:lineTo x="9877" y="19904"/>
                <wp:lineTo x="9490" y="20250"/>
                <wp:lineTo x="9586" y="20942"/>
                <wp:lineTo x="12007" y="20942"/>
                <wp:lineTo x="12104" y="20250"/>
                <wp:lineTo x="11717" y="19904"/>
                <wp:lineTo x="11136" y="19731"/>
                <wp:lineTo x="13556" y="17135"/>
                <wp:lineTo x="13556" y="16962"/>
                <wp:lineTo x="16849" y="15750"/>
                <wp:lineTo x="16946" y="14192"/>
                <wp:lineTo x="14622" y="14192"/>
                <wp:lineTo x="14912" y="11423"/>
                <wp:lineTo x="14622" y="8654"/>
                <wp:lineTo x="16461" y="8654"/>
                <wp:lineTo x="17236" y="7788"/>
                <wp:lineTo x="17042" y="5365"/>
                <wp:lineTo x="15493" y="4673"/>
                <wp:lineTo x="10748" y="3115"/>
                <wp:lineTo x="13944" y="2423"/>
                <wp:lineTo x="14912" y="1212"/>
                <wp:lineTo x="14622" y="0"/>
                <wp:lineTo x="7262" y="0"/>
              </wp:wrapPolygon>
            </wp:wrapThrough>
            <wp:docPr id="14069285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83D019" w14:textId="160BFF03" w:rsidR="00FD2883" w:rsidRDefault="00BC5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58241" behindDoc="0" locked="0" layoutInCell="1" allowOverlap="1" wp14:anchorId="7054CA86" wp14:editId="06F94701">
            <wp:simplePos x="0" y="0"/>
            <wp:positionH relativeFrom="page">
              <wp:align>right</wp:align>
            </wp:positionH>
            <wp:positionV relativeFrom="paragraph">
              <wp:posOffset>12225</wp:posOffset>
            </wp:positionV>
            <wp:extent cx="4250011" cy="2377440"/>
            <wp:effectExtent l="0" t="0" r="0" b="0"/>
            <wp:wrapThrough wrapText="bothSides">
              <wp:wrapPolygon edited="0">
                <wp:start x="7456" y="0"/>
                <wp:lineTo x="6875" y="346"/>
                <wp:lineTo x="7166" y="2250"/>
                <wp:lineTo x="10748" y="3115"/>
                <wp:lineTo x="7843" y="4327"/>
                <wp:lineTo x="4357" y="5885"/>
                <wp:lineTo x="4261" y="7615"/>
                <wp:lineTo x="5229" y="8654"/>
                <wp:lineTo x="6778" y="8654"/>
                <wp:lineTo x="6488" y="11250"/>
                <wp:lineTo x="6778" y="14192"/>
                <wp:lineTo x="4938" y="15231"/>
                <wp:lineTo x="4938" y="16615"/>
                <wp:lineTo x="5326" y="16962"/>
                <wp:lineTo x="5423" y="19731"/>
                <wp:lineTo x="8909" y="20250"/>
                <wp:lineTo x="9005" y="20942"/>
                <wp:lineTo x="12879" y="20942"/>
                <wp:lineTo x="12975" y="20250"/>
                <wp:lineTo x="12588" y="19904"/>
                <wp:lineTo x="12104" y="19731"/>
                <wp:lineTo x="13556" y="16962"/>
                <wp:lineTo x="14718" y="14192"/>
                <wp:lineTo x="16849" y="11423"/>
                <wp:lineTo x="17720" y="11250"/>
                <wp:lineTo x="17430" y="8827"/>
                <wp:lineTo x="14622" y="8654"/>
                <wp:lineTo x="13556" y="5712"/>
                <wp:lineTo x="11136" y="3288"/>
                <wp:lineTo x="13363" y="2942"/>
                <wp:lineTo x="15009" y="1904"/>
                <wp:lineTo x="14815" y="0"/>
                <wp:lineTo x="7456" y="0"/>
              </wp:wrapPolygon>
            </wp:wrapThrough>
            <wp:docPr id="197297646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011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AA16D1" w14:textId="40742929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E85B4E" w14:textId="6347C38E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F803E9" w14:textId="3CED502B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519563" w14:textId="37DB5800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06B7B6" w14:textId="2FC1FA6E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AAD8D6A" w14:textId="78D4E1D9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4E515A" w14:textId="6FE345F3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A6CF26" w14:textId="77777777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ED537B" w14:textId="7D73FD81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591BBF1" w14:textId="6D49A9D6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713D529" w14:textId="77777777" w:rsidR="00FD2883" w:rsidRDefault="00FD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CEF5AE9" w14:textId="77777777" w:rsidR="00F24A2B" w:rsidRPr="00D46C03" w:rsidRDefault="00F24A2B" w:rsidP="00F2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สิทธิประโยชน์จากการส่งเสริมการลงทุน</w:t>
      </w:r>
    </w:p>
    <w:p w14:paraId="457F683F" w14:textId="77777777" w:rsidR="00F24A2B" w:rsidRPr="00D46C03" w:rsidRDefault="00F24A2B" w:rsidP="00F2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3CF1D4A" w14:textId="6C5FB689" w:rsidR="00F24A2B" w:rsidRDefault="00F24A2B" w:rsidP="00F24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บริษัทได้รับบัตรส่งเสริมการลงทุนจากสำนักงานคณะกรรมการส่งเสริมการลงทุน  เกี่ยวกับการผลิตผลิตภัณฑ์</w:t>
      </w:r>
      <w:r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2A00F8">
        <w:rPr>
          <w:rFonts w:asciiTheme="majorBidi" w:hAnsiTheme="majorBidi" w:cstheme="majorBidi"/>
          <w:sz w:val="30"/>
          <w:szCs w:val="30"/>
          <w:cs/>
        </w:rPr>
        <w:t>อาหารสัตว์เลี้ยง</w:t>
      </w: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 </w:t>
      </w:r>
    </w:p>
    <w:p w14:paraId="1DBED49D" w14:textId="77777777" w:rsidR="00F24A2B" w:rsidRDefault="00F24A2B" w:rsidP="00685703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</w:p>
    <w:p w14:paraId="0B41B977" w14:textId="07E95717" w:rsidR="00B95509" w:rsidRPr="00D46C03" w:rsidRDefault="009A7BCC" w:rsidP="00685703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/>
          <w:szCs w:val="30"/>
        </w:rPr>
        <w:t>8</w:t>
      </w:r>
      <w:r w:rsidR="00B95509" w:rsidRPr="00D46C03">
        <w:rPr>
          <w:rFonts w:asciiTheme="majorBidi" w:hAnsiTheme="majorBidi" w:cstheme="majorBidi"/>
          <w:szCs w:val="30"/>
        </w:rPr>
        <w:tab/>
      </w:r>
      <w:r w:rsidR="00B95509" w:rsidRPr="00045006">
        <w:rPr>
          <w:rFonts w:asciiTheme="majorBidi" w:hAnsiTheme="majorBidi" w:cstheme="majorBidi"/>
          <w:szCs w:val="30"/>
          <w:cs/>
        </w:rPr>
        <w:t>สัญญาเช่า</w:t>
      </w:r>
    </w:p>
    <w:p w14:paraId="0CED91D9" w14:textId="76DCAAFA" w:rsidR="00B95509" w:rsidRPr="00D46C03" w:rsidRDefault="00B95509" w:rsidP="00B95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48"/>
        <w:gridCol w:w="1192"/>
        <w:gridCol w:w="267"/>
        <w:gridCol w:w="1170"/>
        <w:gridCol w:w="273"/>
        <w:gridCol w:w="1260"/>
      </w:tblGrid>
      <w:tr w:rsidR="00685703" w:rsidRPr="00026471" w14:paraId="1FCB9B52" w14:textId="77777777">
        <w:trPr>
          <w:trHeight w:val="87"/>
          <w:tblHeader/>
        </w:trPr>
        <w:tc>
          <w:tcPr>
            <w:tcW w:w="3870" w:type="dxa"/>
          </w:tcPr>
          <w:p w14:paraId="5A551E36" w14:textId="77777777" w:rsidR="00685703" w:rsidRPr="00026471" w:rsidRDefault="00685703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10" w:type="dxa"/>
            <w:gridSpan w:val="3"/>
            <w:hideMark/>
          </w:tcPr>
          <w:p w14:paraId="0E74D85C" w14:textId="77777777" w:rsidR="00685703" w:rsidRPr="00026471" w:rsidRDefault="00685703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264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0264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339CF3A0" w14:textId="77777777" w:rsidR="00685703" w:rsidRPr="00026471" w:rsidRDefault="00685703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3" w:type="dxa"/>
            <w:gridSpan w:val="3"/>
            <w:hideMark/>
          </w:tcPr>
          <w:p w14:paraId="273B0F6D" w14:textId="77777777" w:rsidR="00685703" w:rsidRPr="00026471" w:rsidRDefault="00685703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264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601A" w:rsidRPr="00026471" w14:paraId="0D3E4434" w14:textId="77777777">
        <w:trPr>
          <w:trHeight w:val="87"/>
          <w:tblHeader/>
        </w:trPr>
        <w:tc>
          <w:tcPr>
            <w:tcW w:w="3870" w:type="dxa"/>
            <w:hideMark/>
          </w:tcPr>
          <w:p w14:paraId="611260A5" w14:textId="71F3BC21" w:rsidR="008B601A" w:rsidRPr="00026471" w:rsidRDefault="008B601A" w:rsidP="008B601A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02647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EC56A1"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สำหรับงวดสามเดือนสิ้นสุด</w:t>
            </w:r>
            <w:r w:rsidR="00EC56A1"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EC56A1"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วันที่</w:t>
            </w:r>
            <w:r w:rsidR="00EC56A1" w:rsidRPr="00D46C0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EC56A1" w:rsidRPr="00026471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 w:rsidR="0079282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1</w:t>
            </w:r>
            <w:r w:rsidR="00EC56A1" w:rsidRPr="00026471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79282E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hideMark/>
          </w:tcPr>
          <w:p w14:paraId="19127B33" w14:textId="568E57CF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D6E9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48" w:type="dxa"/>
          </w:tcPr>
          <w:p w14:paraId="750D2486" w14:textId="77777777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2" w:type="dxa"/>
            <w:hideMark/>
          </w:tcPr>
          <w:p w14:paraId="143F1015" w14:textId="70D97187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D6E9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67" w:type="dxa"/>
          </w:tcPr>
          <w:p w14:paraId="5258C294" w14:textId="77777777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322D9683" w14:textId="55F1F791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D6E9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273" w:type="dxa"/>
          </w:tcPr>
          <w:p w14:paraId="19F3E4E7" w14:textId="77777777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hideMark/>
          </w:tcPr>
          <w:p w14:paraId="3CA12612" w14:textId="7F7CF271" w:rsidR="008B601A" w:rsidRPr="00026471" w:rsidRDefault="008B601A" w:rsidP="008B601A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CD6E9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</w:tr>
      <w:tr w:rsidR="00685703" w:rsidRPr="00026471" w14:paraId="08B70B7B" w14:textId="77777777">
        <w:trPr>
          <w:trHeight w:val="87"/>
          <w:tblHeader/>
        </w:trPr>
        <w:tc>
          <w:tcPr>
            <w:tcW w:w="3870" w:type="dxa"/>
            <w:vAlign w:val="bottom"/>
            <w:hideMark/>
          </w:tcPr>
          <w:p w14:paraId="28CB3331" w14:textId="08060A7F" w:rsidR="00685703" w:rsidRPr="00026471" w:rsidRDefault="0068570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580" w:type="dxa"/>
            <w:gridSpan w:val="7"/>
            <w:hideMark/>
          </w:tcPr>
          <w:p w14:paraId="1677B067" w14:textId="77777777" w:rsidR="00685703" w:rsidRPr="00026471" w:rsidRDefault="00685703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2647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0264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026471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74E95" w:rsidRPr="00026471" w14:paraId="373DB590" w14:textId="77777777" w:rsidTr="001C0610">
        <w:tc>
          <w:tcPr>
            <w:tcW w:w="3870" w:type="dxa"/>
          </w:tcPr>
          <w:p w14:paraId="7FC52AB2" w14:textId="6ACD5A17" w:rsidR="00E74E95" w:rsidRPr="00026471" w:rsidRDefault="00E74E95" w:rsidP="00EC56A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  <w:vAlign w:val="bottom"/>
          </w:tcPr>
          <w:p w14:paraId="4A03F6F5" w14:textId="77777777" w:rsidR="00E74E95" w:rsidRDefault="00E74E95" w:rsidP="00EC56A1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  <w:vAlign w:val="bottom"/>
          </w:tcPr>
          <w:p w14:paraId="1525FE6E" w14:textId="77777777" w:rsidR="00E74E95" w:rsidRPr="00026471" w:rsidRDefault="00E74E95" w:rsidP="00EC56A1">
            <w:pPr>
              <w:tabs>
                <w:tab w:val="clear" w:pos="227"/>
                <w:tab w:val="clear" w:pos="454"/>
                <w:tab w:val="clear" w:pos="680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2" w:type="dxa"/>
            <w:shd w:val="clear" w:color="auto" w:fill="FFFFFF" w:themeFill="background1"/>
          </w:tcPr>
          <w:p w14:paraId="6D9E8B3D" w14:textId="77777777" w:rsidR="00E74E95" w:rsidRDefault="00E74E95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765095B9" w14:textId="77777777" w:rsidR="00E74E95" w:rsidRPr="00026471" w:rsidRDefault="00E74E95" w:rsidP="00EC56A1">
            <w:pPr>
              <w:tabs>
                <w:tab w:val="clear" w:pos="227"/>
                <w:tab w:val="clear" w:pos="454"/>
                <w:tab w:val="clear" w:pos="680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0C8CD013" w14:textId="77777777" w:rsidR="00E74E95" w:rsidRDefault="00E74E95" w:rsidP="00EC56A1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111711BE" w14:textId="77777777" w:rsidR="00E74E95" w:rsidRPr="00026471" w:rsidRDefault="00E74E95" w:rsidP="00EC5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90"/>
              </w:tabs>
              <w:spacing w:line="240" w:lineRule="auto"/>
              <w:ind w:left="-79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D105946" w14:textId="77777777" w:rsidR="00E74E95" w:rsidRDefault="00E74E95" w:rsidP="00EC56A1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D6E95" w:rsidRPr="00026471" w14:paraId="337DD39B" w14:textId="77777777" w:rsidTr="003B5D2B">
        <w:tc>
          <w:tcPr>
            <w:tcW w:w="3870" w:type="dxa"/>
            <w:hideMark/>
          </w:tcPr>
          <w:p w14:paraId="714019AA" w14:textId="77777777" w:rsidR="00CD6E95" w:rsidRPr="00026471" w:rsidRDefault="00CD6E95" w:rsidP="00CD6E95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647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26471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3258080" w14:textId="39701289" w:rsidR="00CD6E95" w:rsidRPr="00450CE4" w:rsidRDefault="00C351C6" w:rsidP="00CD6E95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500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134</w:t>
            </w:r>
          </w:p>
        </w:tc>
        <w:tc>
          <w:tcPr>
            <w:tcW w:w="248" w:type="dxa"/>
            <w:vAlign w:val="bottom"/>
          </w:tcPr>
          <w:p w14:paraId="10BF7E27" w14:textId="77777777" w:rsidR="00CD6E95" w:rsidRPr="00026471" w:rsidRDefault="00CD6E95" w:rsidP="00CD6E95">
            <w:pPr>
              <w:tabs>
                <w:tab w:val="clear" w:pos="227"/>
                <w:tab w:val="clear" w:pos="454"/>
                <w:tab w:val="clear" w:pos="680"/>
                <w:tab w:val="decimal" w:pos="436"/>
                <w:tab w:val="decimal" w:pos="765"/>
              </w:tabs>
              <w:ind w:left="-79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2" w:type="dxa"/>
            <w:shd w:val="clear" w:color="auto" w:fill="FFFFFF" w:themeFill="background1"/>
            <w:vAlign w:val="bottom"/>
          </w:tcPr>
          <w:p w14:paraId="1D5754DE" w14:textId="77745D30" w:rsidR="00CD6E95" w:rsidRPr="00026471" w:rsidRDefault="00CD6E95" w:rsidP="00CD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219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3A5F930E" w14:textId="77777777" w:rsidR="00CD6E95" w:rsidRPr="00026471" w:rsidRDefault="00CD6E95" w:rsidP="00CD6E95">
            <w:pPr>
              <w:tabs>
                <w:tab w:val="clear" w:pos="227"/>
                <w:tab w:val="clear" w:pos="454"/>
                <w:tab w:val="clear" w:pos="680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7F9941B8" w14:textId="3581E4F0" w:rsidR="00CD6E95" w:rsidRPr="00450CE4" w:rsidRDefault="0068128E" w:rsidP="00CD6E95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500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134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357B348B" w14:textId="77777777" w:rsidR="00CD6E95" w:rsidRPr="00026471" w:rsidRDefault="00CD6E95" w:rsidP="00CD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90"/>
              </w:tabs>
              <w:spacing w:line="240" w:lineRule="auto"/>
              <w:ind w:left="-79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29B8659" w14:textId="6B039B7B" w:rsidR="00CD6E95" w:rsidRPr="00450CE4" w:rsidRDefault="00CD6E95" w:rsidP="00CD6E95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219</w:t>
            </w:r>
          </w:p>
        </w:tc>
      </w:tr>
      <w:tr w:rsidR="00CD6E95" w:rsidRPr="00026471" w14:paraId="47525121" w14:textId="77777777" w:rsidTr="008B601A">
        <w:tc>
          <w:tcPr>
            <w:tcW w:w="3870" w:type="dxa"/>
            <w:hideMark/>
          </w:tcPr>
          <w:p w14:paraId="7D2BC1E3" w14:textId="77777777" w:rsidR="00CD6E95" w:rsidRPr="00026471" w:rsidRDefault="00CD6E95" w:rsidP="00CD6E95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2647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170" w:type="dxa"/>
          </w:tcPr>
          <w:p w14:paraId="12BA26D7" w14:textId="32A07C03" w:rsidR="00CD6E95" w:rsidRPr="00450CE4" w:rsidRDefault="00E82AEB" w:rsidP="00CD6E95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500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627</w:t>
            </w:r>
          </w:p>
        </w:tc>
        <w:tc>
          <w:tcPr>
            <w:tcW w:w="248" w:type="dxa"/>
            <w:vAlign w:val="bottom"/>
          </w:tcPr>
          <w:p w14:paraId="0A70C5DF" w14:textId="77777777" w:rsidR="00CD6E95" w:rsidRPr="00026471" w:rsidRDefault="00CD6E95" w:rsidP="00CD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90"/>
              </w:tabs>
              <w:spacing w:line="240" w:lineRule="auto"/>
              <w:ind w:left="-79" w:right="-11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92" w:type="dxa"/>
            <w:shd w:val="clear" w:color="auto" w:fill="FFFFFF" w:themeFill="background1"/>
          </w:tcPr>
          <w:p w14:paraId="2363C598" w14:textId="0670FB35" w:rsidR="00CD6E95" w:rsidRPr="00026471" w:rsidRDefault="00CD6E95" w:rsidP="00CD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7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1,023</w:t>
            </w:r>
          </w:p>
        </w:tc>
        <w:tc>
          <w:tcPr>
            <w:tcW w:w="267" w:type="dxa"/>
            <w:shd w:val="clear" w:color="auto" w:fill="FFFFFF" w:themeFill="background1"/>
            <w:vAlign w:val="bottom"/>
          </w:tcPr>
          <w:p w14:paraId="45A019EE" w14:textId="77777777" w:rsidR="00CD6E95" w:rsidRPr="00026471" w:rsidRDefault="00CD6E95" w:rsidP="00CD6E95">
            <w:pPr>
              <w:tabs>
                <w:tab w:val="clear" w:pos="227"/>
                <w:tab w:val="clear" w:pos="454"/>
                <w:tab w:val="clear" w:pos="680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FFFFFF" w:themeFill="background1"/>
          </w:tcPr>
          <w:p w14:paraId="2A0FA4C4" w14:textId="0CD9C845" w:rsidR="00CD6E95" w:rsidRPr="00450CE4" w:rsidRDefault="00EF0D0C" w:rsidP="00CD6E95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500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321</w:t>
            </w:r>
          </w:p>
        </w:tc>
        <w:tc>
          <w:tcPr>
            <w:tcW w:w="273" w:type="dxa"/>
            <w:shd w:val="clear" w:color="auto" w:fill="FFFFFF" w:themeFill="background1"/>
            <w:vAlign w:val="bottom"/>
          </w:tcPr>
          <w:p w14:paraId="3530BCDC" w14:textId="77777777" w:rsidR="00CD6E95" w:rsidRPr="00026471" w:rsidRDefault="00CD6E95" w:rsidP="00CD6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6"/>
                <w:tab w:val="decimal" w:pos="765"/>
                <w:tab w:val="decimal" w:pos="890"/>
              </w:tabs>
              <w:ind w:left="-79"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9CA0C9B" w14:textId="70F88440" w:rsidR="00CD6E95" w:rsidRPr="00450CE4" w:rsidRDefault="00CD6E95" w:rsidP="00CD6E95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717</w:t>
            </w:r>
          </w:p>
        </w:tc>
      </w:tr>
    </w:tbl>
    <w:p w14:paraId="2C8103C5" w14:textId="77777777" w:rsidR="00EC56A1" w:rsidRPr="00D46C03" w:rsidRDefault="00EC56A1" w:rsidP="008B6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84F5063" w14:textId="409DD5FC" w:rsidR="00E3333B" w:rsidRDefault="00685703" w:rsidP="00E33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26471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</w:t>
      </w:r>
      <w:r w:rsidRPr="00026471">
        <w:rPr>
          <w:rFonts w:asciiTheme="majorBidi" w:hAnsiTheme="majorBidi" w:cstheme="majorBidi"/>
          <w:sz w:val="30"/>
          <w:szCs w:val="30"/>
        </w:rPr>
        <w:br/>
      </w:r>
      <w:r w:rsidRPr="00026471">
        <w:rPr>
          <w:rFonts w:asciiTheme="majorBidi" w:hAnsiTheme="majorBidi" w:cstheme="majorBidi"/>
          <w:sz w:val="30"/>
          <w:szCs w:val="30"/>
          <w:cs/>
        </w:rPr>
        <w:t>งวด</w:t>
      </w:r>
      <w:r w:rsidR="006A034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4777BA" w:rsidRPr="00026471">
        <w:rPr>
          <w:rFonts w:asciiTheme="majorBidi" w:hAnsiTheme="majorBidi" w:cstheme="majorBidi"/>
          <w:sz w:val="30"/>
          <w:szCs w:val="30"/>
          <w:cs/>
        </w:rPr>
        <w:t>เดือนสิ้นสุด</w:t>
      </w:r>
      <w:r w:rsidR="004777BA" w:rsidRPr="0004500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4777BA" w:rsidRPr="00045006">
        <w:rPr>
          <w:rFonts w:asciiTheme="majorBidi" w:hAnsiTheme="majorBidi" w:cstheme="majorBidi"/>
          <w:sz w:val="30"/>
          <w:szCs w:val="30"/>
        </w:rPr>
        <w:t>3</w:t>
      </w:r>
      <w:r w:rsidR="0079282E" w:rsidRPr="00045006">
        <w:rPr>
          <w:rFonts w:asciiTheme="majorBidi" w:hAnsiTheme="majorBidi" w:cstheme="majorBidi"/>
          <w:sz w:val="30"/>
          <w:szCs w:val="30"/>
        </w:rPr>
        <w:t>1</w:t>
      </w:r>
      <w:r w:rsidR="004777BA" w:rsidRPr="00045006">
        <w:rPr>
          <w:rFonts w:asciiTheme="majorBidi" w:hAnsiTheme="majorBidi" w:cstheme="majorBidi"/>
          <w:sz w:val="30"/>
          <w:szCs w:val="30"/>
        </w:rPr>
        <w:t xml:space="preserve"> </w:t>
      </w:r>
      <w:r w:rsidR="0079282E" w:rsidRPr="0004500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045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5006">
        <w:rPr>
          <w:rFonts w:asciiTheme="majorBidi" w:hAnsiTheme="majorBidi" w:cstheme="majorBidi"/>
          <w:sz w:val="30"/>
          <w:szCs w:val="30"/>
        </w:rPr>
        <w:t>256</w:t>
      </w:r>
      <w:r w:rsidR="001A1D98" w:rsidRPr="00045006">
        <w:rPr>
          <w:rFonts w:asciiTheme="majorBidi" w:hAnsiTheme="majorBidi" w:cstheme="majorBidi"/>
          <w:sz w:val="30"/>
          <w:szCs w:val="30"/>
        </w:rPr>
        <w:t>9</w:t>
      </w:r>
      <w:r w:rsidRPr="00045006">
        <w:rPr>
          <w:rFonts w:asciiTheme="majorBidi" w:hAnsiTheme="majorBidi" w:cstheme="majorBidi"/>
          <w:sz w:val="30"/>
          <w:szCs w:val="30"/>
          <w:cs/>
        </w:rPr>
        <w:t xml:space="preserve"> มีจำนวนเงิน</w:t>
      </w:r>
      <w:r w:rsidR="002D4250" w:rsidRPr="000450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4250" w:rsidRPr="00045006">
        <w:rPr>
          <w:rFonts w:asciiTheme="majorBidi" w:hAnsiTheme="majorBidi" w:cstheme="majorBidi"/>
          <w:sz w:val="30"/>
          <w:szCs w:val="30"/>
        </w:rPr>
        <w:t>0.</w:t>
      </w:r>
      <w:r w:rsidR="00045006" w:rsidRPr="00045006">
        <w:rPr>
          <w:rFonts w:asciiTheme="majorBidi" w:hAnsiTheme="majorBidi" w:cstheme="majorBidi"/>
          <w:sz w:val="30"/>
          <w:szCs w:val="30"/>
        </w:rPr>
        <w:t>84</w:t>
      </w:r>
      <w:r w:rsidRPr="00045006">
        <w:rPr>
          <w:rFonts w:asciiTheme="majorBidi" w:hAnsiTheme="majorBidi" w:cstheme="majorBidi"/>
          <w:sz w:val="30"/>
          <w:szCs w:val="30"/>
        </w:rPr>
        <w:t xml:space="preserve"> </w:t>
      </w:r>
      <w:r w:rsidRPr="0004500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264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052A4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1A1D98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052A4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7052A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9282E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1A1D98">
        <w:rPr>
          <w:rFonts w:asciiTheme="majorBidi" w:hAnsiTheme="majorBidi" w:cstheme="majorBidi"/>
          <w:i/>
          <w:iCs/>
          <w:sz w:val="30"/>
          <w:szCs w:val="30"/>
        </w:rPr>
        <w:t>58</w:t>
      </w:r>
      <w:r w:rsidRPr="007052A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052A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052A4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6956B8">
        <w:rPr>
          <w:rFonts w:asciiTheme="majorBidi" w:hAnsiTheme="majorBidi" w:cstheme="majorBidi"/>
          <w:szCs w:val="30"/>
        </w:rPr>
        <w:t xml:space="preserve">  </w:t>
      </w:r>
    </w:p>
    <w:p w14:paraId="7EB99C5C" w14:textId="55CBB71C" w:rsidR="00D26EA9" w:rsidRPr="00E3333B" w:rsidRDefault="00D26EA9" w:rsidP="00E33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0335AA" w14:textId="532DF46F" w:rsidR="003B4E0B" w:rsidRPr="00533A2E" w:rsidRDefault="00C347C2" w:rsidP="00816CCF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ind w:left="180" w:hanging="283"/>
        <w:jc w:val="both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 xml:space="preserve">  </w:t>
      </w:r>
      <w:r w:rsidR="00E3333B">
        <w:rPr>
          <w:rFonts w:asciiTheme="majorBidi" w:hAnsiTheme="majorBidi" w:cstheme="majorBidi"/>
          <w:szCs w:val="30"/>
        </w:rPr>
        <w:t>9</w:t>
      </w:r>
      <w:r w:rsidR="00730ECE">
        <w:rPr>
          <w:rFonts w:asciiTheme="majorBidi" w:hAnsiTheme="majorBidi" w:cstheme="majorBidi"/>
          <w:szCs w:val="30"/>
        </w:rPr>
        <w:tab/>
      </w:r>
      <w:r w:rsidR="003318EA">
        <w:rPr>
          <w:rFonts w:asciiTheme="majorBidi" w:hAnsiTheme="majorBidi" w:cstheme="majorBidi"/>
          <w:szCs w:val="30"/>
          <w:cs/>
        </w:rPr>
        <w:t xml:space="preserve">    </w:t>
      </w:r>
      <w:r w:rsidR="00E3333B">
        <w:rPr>
          <w:rFonts w:asciiTheme="majorBidi" w:hAnsiTheme="majorBidi" w:cstheme="majorBidi"/>
          <w:szCs w:val="30"/>
          <w:cs/>
        </w:rPr>
        <w:t xml:space="preserve">  </w:t>
      </w:r>
      <w:r w:rsidR="00816CCF">
        <w:rPr>
          <w:rFonts w:asciiTheme="majorBidi" w:hAnsiTheme="majorBidi" w:cstheme="majorBidi"/>
          <w:szCs w:val="30"/>
          <w:cs/>
        </w:rPr>
        <w:t xml:space="preserve"> </w:t>
      </w:r>
      <w:r w:rsidR="00336C6E">
        <w:rPr>
          <w:rFonts w:asciiTheme="majorBidi" w:hAnsiTheme="majorBidi" w:cstheme="majorBidi" w:hint="cs"/>
          <w:szCs w:val="30"/>
          <w:cs/>
        </w:rPr>
        <w:t xml:space="preserve"> </w:t>
      </w:r>
      <w:r w:rsidR="003B4E0B" w:rsidRPr="00533A2E">
        <w:rPr>
          <w:rFonts w:asciiTheme="majorBidi" w:hAnsiTheme="majorBidi" w:cstheme="majorBidi"/>
          <w:szCs w:val="30"/>
          <w:cs/>
        </w:rPr>
        <w:t>เครื่องมือทางการเงิน</w:t>
      </w:r>
    </w:p>
    <w:p w14:paraId="67F37D1C" w14:textId="77777777" w:rsidR="00785A79" w:rsidRPr="00D46C03" w:rsidRDefault="00785A7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both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78ACF33A" w14:textId="41F4D09A" w:rsidR="001B0999" w:rsidRPr="00F1086B" w:rsidRDefault="001B099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1DFC00BE" w14:textId="77777777" w:rsidR="001B0999" w:rsidRPr="00D46C03" w:rsidRDefault="001B099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98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53967578" w14:textId="0F5DEB48" w:rsidR="00AE3B91" w:rsidRPr="00D46C03" w:rsidRDefault="001B0999" w:rsidP="00A54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26F381" w14:textId="77777777" w:rsidR="00010508" w:rsidRPr="00D46C03" w:rsidRDefault="00010508" w:rsidP="001B09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1C8D8E" w14:textId="77777777" w:rsidR="00A61283" w:rsidRPr="00D46C03" w:rsidRDefault="00A61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  <w:sectPr w:rsidR="00A61283" w:rsidRPr="00D46C03" w:rsidSect="00032FE2">
          <w:headerReference w:type="default" r:id="rId19"/>
          <w:footerReference w:type="default" r:id="rId20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1260"/>
        <w:gridCol w:w="1170"/>
        <w:gridCol w:w="270"/>
        <w:gridCol w:w="1114"/>
        <w:gridCol w:w="238"/>
        <w:gridCol w:w="898"/>
        <w:gridCol w:w="236"/>
        <w:gridCol w:w="1024"/>
        <w:gridCol w:w="236"/>
        <w:gridCol w:w="934"/>
        <w:gridCol w:w="236"/>
        <w:gridCol w:w="1024"/>
      </w:tblGrid>
      <w:tr w:rsidR="009D4ECB" w:rsidRPr="00D46C03" w14:paraId="6B75FC97" w14:textId="77777777" w:rsidTr="00012011">
        <w:trPr>
          <w:trHeight w:val="261"/>
          <w:tblHeader/>
        </w:trPr>
        <w:tc>
          <w:tcPr>
            <w:tcW w:w="4140" w:type="dxa"/>
            <w:vAlign w:val="bottom"/>
          </w:tcPr>
          <w:p w14:paraId="20AD81F5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3"/>
            <w:vAlign w:val="bottom"/>
          </w:tcPr>
          <w:p w14:paraId="522EE0E1" w14:textId="0204B4FB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6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366E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9D4ECB" w:rsidRPr="00D46C03" w14:paraId="240F0DC6" w14:textId="77777777" w:rsidTr="009E0712">
        <w:trPr>
          <w:trHeight w:val="261"/>
          <w:tblHeader/>
        </w:trPr>
        <w:tc>
          <w:tcPr>
            <w:tcW w:w="4140" w:type="dxa"/>
            <w:vAlign w:val="bottom"/>
          </w:tcPr>
          <w:p w14:paraId="2868196E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5"/>
            <w:vAlign w:val="bottom"/>
          </w:tcPr>
          <w:p w14:paraId="0607812C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68F329A8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53920678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4ECB" w:rsidRPr="00D46C03" w14:paraId="6BE3C404" w14:textId="77777777" w:rsidTr="009E0712">
        <w:trPr>
          <w:trHeight w:val="261"/>
          <w:tblHeader/>
        </w:trPr>
        <w:tc>
          <w:tcPr>
            <w:tcW w:w="4140" w:type="dxa"/>
            <w:vAlign w:val="bottom"/>
          </w:tcPr>
          <w:p w14:paraId="70903925" w14:textId="58FC703A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928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D26EA9"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928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D26EA9" w:rsidRPr="000264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F3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1574D0D5" w14:textId="77777777" w:rsidR="00012011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</w:t>
            </w:r>
          </w:p>
          <w:p w14:paraId="36D81FEA" w14:textId="77777777" w:rsidR="00012011" w:rsidRDefault="009D4ECB" w:rsidP="0001201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ในการป้องกัน</w:t>
            </w:r>
          </w:p>
          <w:p w14:paraId="14C740D4" w14:textId="77CE0D10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1260" w:type="dxa"/>
          </w:tcPr>
          <w:p w14:paraId="3B0EBE1D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FA021BF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7D3B739A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CCEC54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5372B850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7315C39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4FD01E6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93E9538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10EF55D2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48BC0FE9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1BB4771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38B0A62C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4ECB" w:rsidRPr="00D46C03" w14:paraId="530DBF67" w14:textId="77777777" w:rsidTr="00012011">
        <w:trPr>
          <w:trHeight w:val="261"/>
        </w:trPr>
        <w:tc>
          <w:tcPr>
            <w:tcW w:w="4140" w:type="dxa"/>
            <w:vAlign w:val="bottom"/>
          </w:tcPr>
          <w:p w14:paraId="1BE3CC16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3"/>
            <w:vAlign w:val="bottom"/>
          </w:tcPr>
          <w:p w14:paraId="171D1DD2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4ECB" w:rsidRPr="00D46C03" w14:paraId="78FB00D7" w14:textId="77777777" w:rsidTr="009E0712">
        <w:trPr>
          <w:trHeight w:val="261"/>
        </w:trPr>
        <w:tc>
          <w:tcPr>
            <w:tcW w:w="4140" w:type="dxa"/>
          </w:tcPr>
          <w:p w14:paraId="5174C283" w14:textId="77777777" w:rsidR="009D4ECB" w:rsidRPr="00D46C03" w:rsidRDefault="009D4ECB" w:rsidP="004F1F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2C8B6039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F7351C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D5B2D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5F8552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8A6890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1DA4AFB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E7B63E3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3DA1A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4C2DABA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E161E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8B3632D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F08CF0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5BB9FE" w14:textId="77777777" w:rsidR="009D4ECB" w:rsidRPr="00AF2CC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2CC3" w:rsidRPr="00D46C03" w14:paraId="2691A9A1" w14:textId="77777777" w:rsidTr="009E0712">
        <w:trPr>
          <w:trHeight w:val="261"/>
        </w:trPr>
        <w:tc>
          <w:tcPr>
            <w:tcW w:w="4140" w:type="dxa"/>
            <w:vAlign w:val="bottom"/>
          </w:tcPr>
          <w:p w14:paraId="6A676193" w14:textId="77777777" w:rsidR="00AF2CC3" w:rsidRPr="00C366E0" w:rsidRDefault="00AF2CC3" w:rsidP="00AF2C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1B1727AF" w14:textId="77777777" w:rsidR="00AF2CC3" w:rsidRPr="00C366E0" w:rsidRDefault="00AF2CC3" w:rsidP="00AF2CC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6E0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C366E0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1440" w:type="dxa"/>
          </w:tcPr>
          <w:p w14:paraId="2097A83B" w14:textId="77777777" w:rsidR="00AF2CC3" w:rsidRPr="00C366E0" w:rsidRDefault="00AF2CC3" w:rsidP="008C2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EABC5C" w14:textId="751DA94F" w:rsidR="003961FD" w:rsidRPr="00C366E0" w:rsidRDefault="003961FD" w:rsidP="008C2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8272F8A" w14:textId="77777777" w:rsidR="003961FD" w:rsidRPr="00C366E0" w:rsidRDefault="003961FD" w:rsidP="003961FD">
            <w:pPr>
              <w:pStyle w:val="acctfourfigures"/>
              <w:tabs>
                <w:tab w:val="decimal" w:pos="920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716A9D" w14:textId="1257B0A1" w:rsidR="00AF2CC3" w:rsidRPr="00C366E0" w:rsidRDefault="003961FD" w:rsidP="003961F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170" w:type="dxa"/>
          </w:tcPr>
          <w:p w14:paraId="14979834" w14:textId="77777777" w:rsidR="00AF2CC3" w:rsidRPr="00C366E0" w:rsidRDefault="00AF2CC3" w:rsidP="008C28B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E1E6CE" w14:textId="16B6AEA7" w:rsidR="003961FD" w:rsidRPr="00C366E0" w:rsidRDefault="003961FD" w:rsidP="008C28B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6033F1" w14:textId="77777777" w:rsidR="00AF2CC3" w:rsidRPr="00C366E0" w:rsidRDefault="00AF2CC3" w:rsidP="00AF2C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9848E1" w14:textId="77777777" w:rsidR="003961FD" w:rsidRPr="00C366E0" w:rsidRDefault="003961FD" w:rsidP="003961FD">
            <w:pPr>
              <w:pStyle w:val="acctfourfigures"/>
              <w:tabs>
                <w:tab w:val="decimal" w:pos="9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E95B09" w14:textId="5030ABCA" w:rsidR="00AF2CC3" w:rsidRPr="00C366E0" w:rsidRDefault="003961FD" w:rsidP="003961F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</w:t>
            </w:r>
            <w:r w:rsidRPr="00C36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6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383</w:t>
            </w:r>
          </w:p>
        </w:tc>
        <w:tc>
          <w:tcPr>
            <w:tcW w:w="238" w:type="dxa"/>
          </w:tcPr>
          <w:p w14:paraId="1F56724A" w14:textId="77777777" w:rsidR="00AF2CC3" w:rsidRPr="00C366E0" w:rsidRDefault="00AF2CC3" w:rsidP="00AF2C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EEE1C2D" w14:textId="77777777" w:rsidR="00AF2CC3" w:rsidRPr="00C366E0" w:rsidRDefault="00AF2CC3" w:rsidP="00AF2CC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922D84B" w14:textId="1FBBBA73" w:rsidR="003961FD" w:rsidRPr="00C366E0" w:rsidRDefault="003961FD" w:rsidP="00AF2CC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8D0AC4F" w14:textId="77777777" w:rsidR="00AF2CC3" w:rsidRPr="00C366E0" w:rsidRDefault="00AF2CC3" w:rsidP="00AF2CC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02740C7" w14:textId="77777777" w:rsidR="00AF2CC3" w:rsidRPr="00C366E0" w:rsidRDefault="00AF2CC3" w:rsidP="008C28B9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EA5461" w14:textId="6CECD640" w:rsidR="003961FD" w:rsidRPr="00C366E0" w:rsidRDefault="003961FD" w:rsidP="008C28B9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B3D000" w14:textId="77777777" w:rsidR="00AF2CC3" w:rsidRPr="00C366E0" w:rsidRDefault="00AF2CC3" w:rsidP="00AF2CC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01757EC" w14:textId="77777777" w:rsidR="003961FD" w:rsidRPr="00C366E0" w:rsidRDefault="003961FD" w:rsidP="003961FD">
            <w:pPr>
              <w:pStyle w:val="acctfourfigures"/>
              <w:tabs>
                <w:tab w:val="decimal" w:pos="641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8E35941" w14:textId="3A94CADB" w:rsidR="00AF2CC3" w:rsidRPr="00C366E0" w:rsidRDefault="003961FD" w:rsidP="003961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</w:t>
            </w:r>
            <w:r w:rsidRPr="00C366E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366E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383</w:t>
            </w:r>
          </w:p>
        </w:tc>
        <w:tc>
          <w:tcPr>
            <w:tcW w:w="236" w:type="dxa"/>
          </w:tcPr>
          <w:p w14:paraId="64E3E089" w14:textId="77777777" w:rsidR="00AF2CC3" w:rsidRPr="00C366E0" w:rsidRDefault="00AF2CC3" w:rsidP="00AF2CC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A768C7C" w14:textId="77777777" w:rsidR="003961FD" w:rsidRPr="00C366E0" w:rsidRDefault="003961FD" w:rsidP="003961F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2B1357" w14:textId="40F85AD9" w:rsidR="00AF2CC3" w:rsidRPr="00C366E0" w:rsidRDefault="003961FD" w:rsidP="003961F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C366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366E0">
              <w:rPr>
                <w:rFonts w:asciiTheme="majorBidi" w:hAnsiTheme="majorBidi" w:cstheme="majorBidi"/>
                <w:sz w:val="30"/>
                <w:szCs w:val="30"/>
                <w:cs/>
              </w:rPr>
              <w:t>383</w:t>
            </w:r>
          </w:p>
        </w:tc>
      </w:tr>
      <w:tr w:rsidR="00C63726" w:rsidRPr="00D46C03" w14:paraId="23A9AF02" w14:textId="77777777" w:rsidTr="009E0712">
        <w:trPr>
          <w:trHeight w:val="261"/>
        </w:trPr>
        <w:tc>
          <w:tcPr>
            <w:tcW w:w="4140" w:type="dxa"/>
            <w:vAlign w:val="bottom"/>
          </w:tcPr>
          <w:p w14:paraId="47E65271" w14:textId="027A28CB" w:rsidR="00C63726" w:rsidRPr="00C366E0" w:rsidRDefault="00DF5D9B" w:rsidP="00AF2C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F5D9B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เงินลงทุนในกองทุนรวมตราสารหนี้</w:t>
            </w:r>
          </w:p>
        </w:tc>
        <w:tc>
          <w:tcPr>
            <w:tcW w:w="1440" w:type="dxa"/>
          </w:tcPr>
          <w:p w14:paraId="69F598BB" w14:textId="6DFE902D" w:rsidR="00C63726" w:rsidRPr="00C366E0" w:rsidRDefault="00C366E0" w:rsidP="00C3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DF13C6A" w14:textId="1351E881" w:rsidR="00C63726" w:rsidRPr="00C366E0" w:rsidRDefault="00C366E0" w:rsidP="00C366E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67079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AC2B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96707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70" w:type="dxa"/>
          </w:tcPr>
          <w:p w14:paraId="7AA7795C" w14:textId="59EDF539" w:rsidR="00C63726" w:rsidRPr="00C366E0" w:rsidRDefault="00C366E0" w:rsidP="008C28B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E7A9DF" w14:textId="77777777" w:rsidR="00C63726" w:rsidRPr="00C366E0" w:rsidRDefault="00C63726" w:rsidP="00AF2C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6C95C6" w14:textId="7438D79E" w:rsidR="00C63726" w:rsidRPr="00C366E0" w:rsidRDefault="003433E2" w:rsidP="00C366E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366E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AC2B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8" w:type="dxa"/>
          </w:tcPr>
          <w:p w14:paraId="17BA8487" w14:textId="77777777" w:rsidR="00C63726" w:rsidRPr="00C366E0" w:rsidRDefault="00C63726" w:rsidP="00AF2CC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97B0057" w14:textId="4879E3DD" w:rsidR="00C63726" w:rsidRPr="00BA557A" w:rsidRDefault="000C3BC0" w:rsidP="000C3BC0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C8E685" w14:textId="77777777" w:rsidR="00C63726" w:rsidRPr="00BA557A" w:rsidRDefault="00C63726" w:rsidP="00AF2CC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C4038C8" w14:textId="4ACB73FD" w:rsidR="00C63726" w:rsidRPr="00BA557A" w:rsidRDefault="000C3BC0" w:rsidP="000C3BC0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557A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</w:tcPr>
          <w:p w14:paraId="76CF40E5" w14:textId="77777777" w:rsidR="00C63726" w:rsidRPr="00BA557A" w:rsidRDefault="00C63726" w:rsidP="00AF2CC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7F9954B" w14:textId="6698E04B" w:rsidR="00C63726" w:rsidRPr="00BA557A" w:rsidRDefault="00C366E0" w:rsidP="00C366E0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557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E11AB7" w14:textId="77777777" w:rsidR="00C63726" w:rsidRPr="00BA557A" w:rsidRDefault="00C63726" w:rsidP="00AF2CC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2CAA85C" w14:textId="637517C1" w:rsidR="00C63726" w:rsidRPr="00BA557A" w:rsidRDefault="003433E2" w:rsidP="003961FD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557A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1F501C" w:rsidRPr="00BA557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217C1" w:rsidRPr="00BA557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A557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222B04" w:rsidRPr="00D46C03" w14:paraId="1EFFE4A1" w14:textId="77777777" w:rsidTr="009E0712">
        <w:trPr>
          <w:trHeight w:val="261"/>
        </w:trPr>
        <w:tc>
          <w:tcPr>
            <w:tcW w:w="4140" w:type="dxa"/>
          </w:tcPr>
          <w:p w14:paraId="695F86C3" w14:textId="77777777" w:rsidR="00222B04" w:rsidRPr="00D46C03" w:rsidRDefault="00222B04" w:rsidP="00222B04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 w:bidi="ar-SA"/>
              </w:rPr>
            </w:pPr>
          </w:p>
        </w:tc>
        <w:tc>
          <w:tcPr>
            <w:tcW w:w="1440" w:type="dxa"/>
          </w:tcPr>
          <w:p w14:paraId="74853F52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DB14CA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DB967B9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CCCB9F" w14:textId="77777777" w:rsidR="00222B04" w:rsidRPr="003961FD" w:rsidRDefault="00222B04" w:rsidP="00222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AC5B10" w14:textId="73F52D1F" w:rsidR="00222B04" w:rsidRPr="003961FD" w:rsidRDefault="00222B04" w:rsidP="00222B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2A2E7FE2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4ECB95F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905B2A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061214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F06F79" w14:textId="77777777" w:rsidR="00222B04" w:rsidRPr="003961FD" w:rsidRDefault="00222B04" w:rsidP="00222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16F11F25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448C08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BCF495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22B04" w:rsidRPr="00D46C03" w14:paraId="15635FE5" w14:textId="77777777" w:rsidTr="009E0712">
        <w:trPr>
          <w:trHeight w:val="261"/>
        </w:trPr>
        <w:tc>
          <w:tcPr>
            <w:tcW w:w="4140" w:type="dxa"/>
          </w:tcPr>
          <w:p w14:paraId="59F2A890" w14:textId="77777777" w:rsidR="00222B04" w:rsidRPr="00D46C03" w:rsidRDefault="00222B04" w:rsidP="00222B04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31D817EF" w14:textId="2A063FFC" w:rsidR="00222B04" w:rsidRPr="003961FD" w:rsidRDefault="00222B04" w:rsidP="00222B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1AFD0C" w14:textId="4CD180AF" w:rsidR="00222B04" w:rsidRPr="003961FD" w:rsidRDefault="00222B04" w:rsidP="00222B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86A8B4E" w14:textId="1C42A71F" w:rsidR="00222B04" w:rsidRPr="003961FD" w:rsidRDefault="00222B04" w:rsidP="00222B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6EEFEC" w14:textId="77777777" w:rsidR="00222B04" w:rsidRPr="003961FD" w:rsidRDefault="00222B04" w:rsidP="00222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0CF7209B" w14:textId="56EEFB7F" w:rsidR="00222B04" w:rsidRPr="003961FD" w:rsidRDefault="00222B04" w:rsidP="00222B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7FAA9520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E27DD04" w14:textId="71D1E9F9" w:rsidR="00222B04" w:rsidRPr="003961FD" w:rsidRDefault="00222B04" w:rsidP="00222B0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6CDF9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28BC66" w14:textId="283BABB1" w:rsidR="00222B04" w:rsidRPr="003961FD" w:rsidRDefault="00222B04" w:rsidP="00222B0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14:paraId="78D060F4" w14:textId="77777777" w:rsidR="00222B04" w:rsidRPr="003961FD" w:rsidRDefault="00222B04" w:rsidP="00222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D2470EA" w14:textId="183965CA" w:rsidR="00222B04" w:rsidRPr="003961FD" w:rsidRDefault="00222B04" w:rsidP="00222B0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0CC003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62F086F" w14:textId="08F0C81B" w:rsidR="00222B04" w:rsidRPr="003961FD" w:rsidRDefault="00222B04" w:rsidP="00222B0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14BE" w:rsidRPr="00D46C03" w14:paraId="10A1224A" w14:textId="77777777" w:rsidTr="009E0712">
        <w:trPr>
          <w:trHeight w:val="261"/>
        </w:trPr>
        <w:tc>
          <w:tcPr>
            <w:tcW w:w="4140" w:type="dxa"/>
          </w:tcPr>
          <w:p w14:paraId="2062984E" w14:textId="77777777" w:rsidR="00A214BE" w:rsidRPr="00D46C03" w:rsidRDefault="00A214BE" w:rsidP="00A214B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31FF24DD" w14:textId="2254050F" w:rsidR="00A214BE" w:rsidRPr="003961FD" w:rsidRDefault="00970FA1" w:rsidP="008C2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43606F5" w14:textId="490D5D0D" w:rsidR="00A214BE" w:rsidRPr="003961FD" w:rsidRDefault="00EE063D" w:rsidP="008C28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170" w:type="dxa"/>
          </w:tcPr>
          <w:p w14:paraId="47B5ADB9" w14:textId="3A86CD7D" w:rsidR="00A214BE" w:rsidRPr="003961FD" w:rsidRDefault="00970FA1" w:rsidP="008C28B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154,150</w:t>
            </w:r>
          </w:p>
        </w:tc>
        <w:tc>
          <w:tcPr>
            <w:tcW w:w="270" w:type="dxa"/>
          </w:tcPr>
          <w:p w14:paraId="1FD663B2" w14:textId="77777777" w:rsidR="00A214BE" w:rsidRPr="003961FD" w:rsidRDefault="00A214BE" w:rsidP="00A214BE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7EBB5869" w14:textId="15EB18C5" w:rsidR="00A214BE" w:rsidRPr="003961FD" w:rsidRDefault="00D056FF" w:rsidP="00D60F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154,150</w:t>
            </w:r>
          </w:p>
        </w:tc>
        <w:tc>
          <w:tcPr>
            <w:tcW w:w="238" w:type="dxa"/>
          </w:tcPr>
          <w:p w14:paraId="743BAF8C" w14:textId="77777777" w:rsidR="00A214BE" w:rsidRPr="003961FD" w:rsidRDefault="00A214BE" w:rsidP="00A214B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0CA945B" w14:textId="4433054F" w:rsidR="00A214BE" w:rsidRPr="003961FD" w:rsidRDefault="00D23D11" w:rsidP="00A214B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6AA42B2" w14:textId="77777777" w:rsidR="00A214BE" w:rsidRPr="003961FD" w:rsidRDefault="00A214BE" w:rsidP="00A214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CD8620" w14:textId="12BCA61F" w:rsidR="00A214BE" w:rsidRPr="003961FD" w:rsidRDefault="00AB6FAC" w:rsidP="00D23D1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9F3CD5" w14:textId="77777777" w:rsidR="00A214BE" w:rsidRPr="003961FD" w:rsidRDefault="00A214BE" w:rsidP="00A214BE">
            <w:pPr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6EEDB4F5" w14:textId="1829E564" w:rsidR="00A214BE" w:rsidRPr="003961FD" w:rsidRDefault="00AB6FAC" w:rsidP="00EE063D">
            <w:pPr>
              <w:tabs>
                <w:tab w:val="clear" w:pos="454"/>
                <w:tab w:val="clear" w:pos="680"/>
                <w:tab w:val="decimal" w:pos="470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153,</w:t>
            </w:r>
            <w:r w:rsidR="00EE063D" w:rsidRPr="003961FD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36" w:type="dxa"/>
          </w:tcPr>
          <w:p w14:paraId="30440554" w14:textId="77777777" w:rsidR="00A214BE" w:rsidRPr="003961FD" w:rsidRDefault="00A214BE" w:rsidP="00A214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8D37C4" w14:textId="04C25AEC" w:rsidR="00A214BE" w:rsidRPr="003961FD" w:rsidRDefault="00EE063D" w:rsidP="00451360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153,616</w:t>
            </w:r>
          </w:p>
        </w:tc>
      </w:tr>
      <w:tr w:rsidR="00970859" w:rsidRPr="00D46C03" w14:paraId="0810E4DE" w14:textId="77777777" w:rsidTr="009E0712">
        <w:trPr>
          <w:trHeight w:val="261"/>
        </w:trPr>
        <w:tc>
          <w:tcPr>
            <w:tcW w:w="4140" w:type="dxa"/>
          </w:tcPr>
          <w:p w14:paraId="30BD4357" w14:textId="56F65026" w:rsidR="00970859" w:rsidRPr="00970859" w:rsidRDefault="00970859" w:rsidP="00970859">
            <w:pPr>
              <w:ind w:left="-14" w:right="-90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F20F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  <w:r w:rsidRPr="00F20FD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</w:t>
            </w:r>
          </w:p>
        </w:tc>
        <w:tc>
          <w:tcPr>
            <w:tcW w:w="1440" w:type="dxa"/>
          </w:tcPr>
          <w:p w14:paraId="67CD4097" w14:textId="77777777" w:rsidR="00970859" w:rsidRPr="003961FD" w:rsidRDefault="00970859" w:rsidP="008C2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33C57C" w14:textId="77777777" w:rsidR="00970859" w:rsidRPr="003961FD" w:rsidRDefault="00970859" w:rsidP="008C28B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052BFDB8" w14:textId="77777777" w:rsidR="00970859" w:rsidRPr="003961FD" w:rsidRDefault="00970859" w:rsidP="008C28B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B11CE4" w14:textId="77777777" w:rsidR="00970859" w:rsidRPr="003961FD" w:rsidRDefault="00970859" w:rsidP="00A214BE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3CAE0E47" w14:textId="77777777" w:rsidR="00970859" w:rsidRPr="003961FD" w:rsidRDefault="00970859" w:rsidP="00D60F9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C667D26" w14:textId="77777777" w:rsidR="00970859" w:rsidRPr="003961FD" w:rsidRDefault="00970859" w:rsidP="00A214B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2DC2653" w14:textId="77777777" w:rsidR="00970859" w:rsidRPr="003961FD" w:rsidRDefault="00970859" w:rsidP="00A214B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2B6FA05" w14:textId="77777777" w:rsidR="00970859" w:rsidRPr="003961FD" w:rsidRDefault="00970859" w:rsidP="00A214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0A270AD" w14:textId="77777777" w:rsidR="00970859" w:rsidRPr="003961FD" w:rsidRDefault="00970859" w:rsidP="009F02C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14:paraId="02C98C0C" w14:textId="77777777" w:rsidR="00970859" w:rsidRPr="003961FD" w:rsidRDefault="00970859" w:rsidP="00A214BE">
            <w:pPr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090E4AC1" w14:textId="77777777" w:rsidR="00970859" w:rsidRPr="003961FD" w:rsidRDefault="00970859" w:rsidP="00335767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68FE8" w14:textId="77777777" w:rsidR="00970859" w:rsidRPr="003961FD" w:rsidRDefault="00970859" w:rsidP="00A214B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7DB6DD3" w14:textId="77777777" w:rsidR="00970859" w:rsidRPr="003961FD" w:rsidRDefault="00970859" w:rsidP="00451360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70859" w:rsidRPr="00D46C03" w14:paraId="451DB278" w14:textId="77777777" w:rsidTr="009E0712">
        <w:trPr>
          <w:trHeight w:val="261"/>
        </w:trPr>
        <w:tc>
          <w:tcPr>
            <w:tcW w:w="4140" w:type="dxa"/>
          </w:tcPr>
          <w:p w14:paraId="3EECEB45" w14:textId="35A9C99A" w:rsidR="00970859" w:rsidRPr="00D46C03" w:rsidRDefault="00970859" w:rsidP="00A214BE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0FD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ในการป้องกันความเสี่ยง</w:t>
            </w:r>
            <w:r w:rsidRPr="00F20FD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40" w:type="dxa"/>
          </w:tcPr>
          <w:p w14:paraId="220A7CBA" w14:textId="44F6E386" w:rsidR="00970859" w:rsidRPr="003961FD" w:rsidRDefault="0087687B" w:rsidP="008768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26,206</w:t>
            </w:r>
          </w:p>
        </w:tc>
        <w:tc>
          <w:tcPr>
            <w:tcW w:w="1260" w:type="dxa"/>
          </w:tcPr>
          <w:p w14:paraId="075FAA10" w14:textId="20B7A7FF" w:rsidR="00970859" w:rsidRPr="003961FD" w:rsidRDefault="00EE063D" w:rsidP="00EE063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170" w:type="dxa"/>
          </w:tcPr>
          <w:p w14:paraId="7C0BEE04" w14:textId="40B4A72C" w:rsidR="00970859" w:rsidRPr="003961FD" w:rsidRDefault="00EE063D" w:rsidP="00EE063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71738" w14:textId="77777777" w:rsidR="00970859" w:rsidRPr="003961FD" w:rsidRDefault="00970859" w:rsidP="008768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3B02C4A4" w14:textId="25ACC20C" w:rsidR="00970859" w:rsidRPr="003961FD" w:rsidRDefault="0087687B" w:rsidP="0087687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26</w:t>
            </w:r>
            <w:r w:rsidRPr="003961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1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206</w:t>
            </w:r>
          </w:p>
        </w:tc>
        <w:tc>
          <w:tcPr>
            <w:tcW w:w="238" w:type="dxa"/>
          </w:tcPr>
          <w:p w14:paraId="743EA6CF" w14:textId="77777777" w:rsidR="00970859" w:rsidRPr="003961FD" w:rsidRDefault="00970859" w:rsidP="008768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</w:tcPr>
          <w:p w14:paraId="22924E3C" w14:textId="745F7BC4" w:rsidR="00970859" w:rsidRPr="003961FD" w:rsidRDefault="00D23D11" w:rsidP="00D23D1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1D01129" w14:textId="77777777" w:rsidR="00970859" w:rsidRPr="003961FD" w:rsidRDefault="00970859" w:rsidP="008768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062F4909" w14:textId="77F3D01A" w:rsidR="00970859" w:rsidRPr="003961FD" w:rsidRDefault="0087687B" w:rsidP="0087687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3961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1FD">
              <w:rPr>
                <w:rFonts w:asciiTheme="majorBidi" w:hAnsiTheme="majorBidi" w:cstheme="majorBidi"/>
                <w:sz w:val="30"/>
                <w:szCs w:val="30"/>
                <w:cs/>
              </w:rPr>
              <w:t>206</w:t>
            </w:r>
          </w:p>
        </w:tc>
        <w:tc>
          <w:tcPr>
            <w:tcW w:w="236" w:type="dxa"/>
          </w:tcPr>
          <w:p w14:paraId="5F118A67" w14:textId="77777777" w:rsidR="00970859" w:rsidRPr="003961FD" w:rsidRDefault="00970859" w:rsidP="008768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3EF76ABC" w14:textId="41E4CAA1" w:rsidR="00970859" w:rsidRPr="003961FD" w:rsidRDefault="00D23D11" w:rsidP="00D23D11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C6758E" w14:textId="77777777" w:rsidR="00970859" w:rsidRPr="003961FD" w:rsidRDefault="00970859" w:rsidP="0087687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3C989876" w14:textId="0ECDDB68" w:rsidR="00970859" w:rsidRPr="003961FD" w:rsidRDefault="0087687B" w:rsidP="0087687B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26,206</w:t>
            </w:r>
          </w:p>
        </w:tc>
      </w:tr>
      <w:tr w:rsidR="00222B04" w:rsidRPr="00D46C03" w14:paraId="6FDE46E1" w14:textId="77777777" w:rsidTr="009E0712">
        <w:trPr>
          <w:trHeight w:val="261"/>
        </w:trPr>
        <w:tc>
          <w:tcPr>
            <w:tcW w:w="4140" w:type="dxa"/>
          </w:tcPr>
          <w:p w14:paraId="10AD1A52" w14:textId="77777777" w:rsidR="00222B04" w:rsidRPr="00D46C03" w:rsidRDefault="00222B04" w:rsidP="00222B0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1440" w:type="dxa"/>
          </w:tcPr>
          <w:p w14:paraId="756697C2" w14:textId="1263C996" w:rsidR="00222B04" w:rsidRPr="003961FD" w:rsidRDefault="00222B04" w:rsidP="002C548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BD8D639" w14:textId="444786E0" w:rsidR="00222B04" w:rsidRPr="003961FD" w:rsidRDefault="00222B04" w:rsidP="00F7180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9F4683" w14:textId="070E0C7B" w:rsidR="00222B04" w:rsidRPr="003961FD" w:rsidRDefault="00222B04" w:rsidP="00222B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2160E888" w14:textId="77777777" w:rsidR="00222B04" w:rsidRPr="003961FD" w:rsidRDefault="00222B04" w:rsidP="00222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14" w:type="dxa"/>
          </w:tcPr>
          <w:p w14:paraId="1DC57430" w14:textId="34E00D1C" w:rsidR="00222B04" w:rsidRPr="003961FD" w:rsidRDefault="00222B04" w:rsidP="00222B0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8" w:type="dxa"/>
          </w:tcPr>
          <w:p w14:paraId="3B07138E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1985F851" w14:textId="007D13E7" w:rsidR="00222B04" w:rsidRPr="003961FD" w:rsidRDefault="00222B04" w:rsidP="00222B0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</w:tcPr>
          <w:p w14:paraId="43940B13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179B4F7" w14:textId="52E1A0BB" w:rsidR="00222B04" w:rsidRPr="003961FD" w:rsidRDefault="00222B04" w:rsidP="00222B0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ar-SA"/>
              </w:rPr>
            </w:pPr>
          </w:p>
        </w:tc>
        <w:tc>
          <w:tcPr>
            <w:tcW w:w="236" w:type="dxa"/>
          </w:tcPr>
          <w:p w14:paraId="55203222" w14:textId="77777777" w:rsidR="00222B04" w:rsidRPr="003961FD" w:rsidRDefault="00222B04" w:rsidP="00222B0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34" w:type="dxa"/>
          </w:tcPr>
          <w:p w14:paraId="4F302A5A" w14:textId="6625FC87" w:rsidR="00222B04" w:rsidRPr="003961FD" w:rsidRDefault="00222B04" w:rsidP="00222B0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5D59D09" w14:textId="77777777" w:rsidR="00222B04" w:rsidRPr="003961FD" w:rsidRDefault="00222B04" w:rsidP="00222B0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6EF609AE" w14:textId="44BE481F" w:rsidR="00222B04" w:rsidRPr="003961FD" w:rsidRDefault="00222B04" w:rsidP="00222B0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9F02CA" w:rsidRPr="00D46C03" w14:paraId="15511789" w14:textId="77777777" w:rsidTr="009E0712">
        <w:trPr>
          <w:trHeight w:val="261"/>
        </w:trPr>
        <w:tc>
          <w:tcPr>
            <w:tcW w:w="4140" w:type="dxa"/>
          </w:tcPr>
          <w:p w14:paraId="3D520A84" w14:textId="77777777" w:rsidR="009F02CA" w:rsidRPr="00D46C03" w:rsidRDefault="009F02CA" w:rsidP="009F02C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ในการป้องกันความเสี่ยง</w:t>
            </w:r>
          </w:p>
        </w:tc>
        <w:tc>
          <w:tcPr>
            <w:tcW w:w="1440" w:type="dxa"/>
          </w:tcPr>
          <w:p w14:paraId="7C7DBFFB" w14:textId="4B595BF8" w:rsidR="009F02CA" w:rsidRPr="003961FD" w:rsidRDefault="009F02CA" w:rsidP="00BB514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2,015</w:t>
            </w:r>
          </w:p>
        </w:tc>
        <w:tc>
          <w:tcPr>
            <w:tcW w:w="1260" w:type="dxa"/>
          </w:tcPr>
          <w:p w14:paraId="7F3B00FB" w14:textId="6D7E0C09" w:rsidR="009F02CA" w:rsidRPr="003961FD" w:rsidRDefault="00EE063D" w:rsidP="009F02C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170" w:type="dxa"/>
          </w:tcPr>
          <w:p w14:paraId="15A1A6AE" w14:textId="17A0B94C" w:rsidR="009F02CA" w:rsidRPr="003961FD" w:rsidRDefault="00EE063D" w:rsidP="009F02C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8420AC" w14:textId="77777777" w:rsidR="009F02CA" w:rsidRPr="003961FD" w:rsidRDefault="009F02CA" w:rsidP="009F02CA">
            <w:pPr>
              <w:pStyle w:val="acctfourfigures"/>
              <w:tabs>
                <w:tab w:val="clear" w:pos="765"/>
                <w:tab w:val="decimal" w:pos="699"/>
                <w:tab w:val="decimal" w:pos="920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E660EA" w14:textId="3E2A11F6" w:rsidR="009F02CA" w:rsidRPr="003961FD" w:rsidRDefault="009F02CA" w:rsidP="009F02C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  <w:r w:rsidRPr="003961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1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015</w:t>
            </w:r>
          </w:p>
        </w:tc>
        <w:tc>
          <w:tcPr>
            <w:tcW w:w="238" w:type="dxa"/>
          </w:tcPr>
          <w:p w14:paraId="6920E9B7" w14:textId="77777777" w:rsidR="009F02CA" w:rsidRPr="003961FD" w:rsidRDefault="009F02CA" w:rsidP="009F02C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2EB30339" w14:textId="0E1C06C4" w:rsidR="009F02CA" w:rsidRPr="003961FD" w:rsidRDefault="00D23D11" w:rsidP="009F02C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48F7135" w14:textId="780B62A4" w:rsidR="009F02CA" w:rsidRPr="003961FD" w:rsidRDefault="009F02CA" w:rsidP="009F02C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2DF6CD61" w14:textId="6EFFCE2D" w:rsidR="009F02CA" w:rsidRPr="003961FD" w:rsidRDefault="009F02CA" w:rsidP="009F02C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2,015</w:t>
            </w:r>
          </w:p>
        </w:tc>
        <w:tc>
          <w:tcPr>
            <w:tcW w:w="236" w:type="dxa"/>
          </w:tcPr>
          <w:p w14:paraId="7031D4E2" w14:textId="77777777" w:rsidR="009F02CA" w:rsidRPr="003961FD" w:rsidRDefault="009F02CA" w:rsidP="009F02C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42C0C95A" w14:textId="013E57B0" w:rsidR="009F02CA" w:rsidRPr="003961FD" w:rsidRDefault="00D23D11" w:rsidP="009F02CA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F96738" w14:textId="77777777" w:rsidR="009F02CA" w:rsidRPr="003961FD" w:rsidRDefault="009F02CA" w:rsidP="009F02C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2F9D445" w14:textId="66957CF2" w:rsidR="009F02CA" w:rsidRPr="003961FD" w:rsidRDefault="009F02CA" w:rsidP="009F02CA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961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1FD">
              <w:rPr>
                <w:rFonts w:asciiTheme="majorBidi" w:hAnsiTheme="majorBidi" w:cstheme="majorBidi"/>
                <w:sz w:val="30"/>
                <w:szCs w:val="30"/>
                <w:cs/>
              </w:rPr>
              <w:t>015</w:t>
            </w:r>
          </w:p>
        </w:tc>
      </w:tr>
    </w:tbl>
    <w:p w14:paraId="61A3EC5A" w14:textId="77777777" w:rsidR="00E059B4" w:rsidRDefault="00E059B4">
      <w:pPr>
        <w:rPr>
          <w:rFonts w:asciiTheme="majorBidi" w:hAnsiTheme="majorBidi" w:cstheme="majorBidi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1260"/>
        <w:gridCol w:w="1170"/>
        <w:gridCol w:w="270"/>
        <w:gridCol w:w="1114"/>
        <w:gridCol w:w="238"/>
        <w:gridCol w:w="898"/>
        <w:gridCol w:w="236"/>
        <w:gridCol w:w="1024"/>
        <w:gridCol w:w="236"/>
        <w:gridCol w:w="934"/>
        <w:gridCol w:w="236"/>
        <w:gridCol w:w="1024"/>
      </w:tblGrid>
      <w:tr w:rsidR="00E059B4" w:rsidRPr="00D46C03" w14:paraId="3A708453" w14:textId="77777777">
        <w:trPr>
          <w:trHeight w:val="261"/>
          <w:tblHeader/>
        </w:trPr>
        <w:tc>
          <w:tcPr>
            <w:tcW w:w="4140" w:type="dxa"/>
            <w:vAlign w:val="bottom"/>
          </w:tcPr>
          <w:p w14:paraId="7D4A394A" w14:textId="77777777" w:rsidR="00E059B4" w:rsidRPr="00D46C03" w:rsidRDefault="00E059B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3"/>
            <w:vAlign w:val="bottom"/>
          </w:tcPr>
          <w:p w14:paraId="2384D873" w14:textId="0567B560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059B4" w:rsidRPr="00D46C03" w14:paraId="6D6AAFF4" w14:textId="77777777">
        <w:trPr>
          <w:trHeight w:val="261"/>
          <w:tblHeader/>
        </w:trPr>
        <w:tc>
          <w:tcPr>
            <w:tcW w:w="4140" w:type="dxa"/>
            <w:vAlign w:val="bottom"/>
          </w:tcPr>
          <w:p w14:paraId="0991481C" w14:textId="77777777" w:rsidR="00E059B4" w:rsidRPr="00D46C03" w:rsidRDefault="00E059B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5"/>
            <w:vAlign w:val="bottom"/>
          </w:tcPr>
          <w:p w14:paraId="2588197D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8" w:type="dxa"/>
          </w:tcPr>
          <w:p w14:paraId="7146968A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3C0A2CEF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59B4" w:rsidRPr="00D46C03" w14:paraId="035D192E" w14:textId="77777777">
        <w:trPr>
          <w:trHeight w:val="261"/>
          <w:tblHeader/>
        </w:trPr>
        <w:tc>
          <w:tcPr>
            <w:tcW w:w="4140" w:type="dxa"/>
            <w:vAlign w:val="bottom"/>
          </w:tcPr>
          <w:p w14:paraId="30ED0965" w14:textId="77777777" w:rsidR="00E059B4" w:rsidRPr="00D46C03" w:rsidRDefault="00E059B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264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108E34F2" w14:textId="77777777" w:rsidR="00E059B4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</w:t>
            </w:r>
          </w:p>
          <w:p w14:paraId="3A91E5CE" w14:textId="77777777" w:rsidR="00E059B4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ในการป้องกัน</w:t>
            </w:r>
          </w:p>
          <w:p w14:paraId="0A29EB07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1260" w:type="dxa"/>
          </w:tcPr>
          <w:p w14:paraId="052A2132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C4830BD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388297A1" w14:textId="77777777" w:rsidR="00E059B4" w:rsidRPr="00D46C03" w:rsidRDefault="00E059B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4FFD495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8" w:type="dxa"/>
          </w:tcPr>
          <w:p w14:paraId="658B0A7B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221DECEC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116E436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63DDA97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DF786C7" w14:textId="77777777" w:rsidR="00E059B4" w:rsidRPr="00D46C03" w:rsidRDefault="00E059B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7BFA7BC5" w14:textId="77777777" w:rsidR="00E059B4" w:rsidRPr="00D46C03" w:rsidRDefault="00E059B4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536B41F5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54CE248D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59B4" w:rsidRPr="00D46C03" w14:paraId="0231524A" w14:textId="77777777">
        <w:trPr>
          <w:trHeight w:val="261"/>
        </w:trPr>
        <w:tc>
          <w:tcPr>
            <w:tcW w:w="4140" w:type="dxa"/>
            <w:vAlign w:val="bottom"/>
          </w:tcPr>
          <w:p w14:paraId="259BB907" w14:textId="77777777" w:rsidR="00E059B4" w:rsidRPr="00D46C03" w:rsidRDefault="00E059B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3"/>
            <w:vAlign w:val="bottom"/>
          </w:tcPr>
          <w:p w14:paraId="621607AD" w14:textId="77777777" w:rsidR="00E059B4" w:rsidRPr="00D46C03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59B4" w:rsidRPr="00D46C03" w14:paraId="5D33C28A" w14:textId="77777777">
        <w:trPr>
          <w:trHeight w:val="261"/>
        </w:trPr>
        <w:tc>
          <w:tcPr>
            <w:tcW w:w="4140" w:type="dxa"/>
          </w:tcPr>
          <w:p w14:paraId="392E9D93" w14:textId="77777777" w:rsidR="00E059B4" w:rsidRPr="00D46C03" w:rsidRDefault="00E059B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4C5FEF30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67ECAA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F02A3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4E8A0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29D31EA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90DE83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37B50ED9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076AB5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956D5C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912076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49737FE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BDF1D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1BB658E" w14:textId="77777777" w:rsidR="00E059B4" w:rsidRPr="00AF2CC3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59B4" w:rsidRPr="00D46C03" w14:paraId="57D53598" w14:textId="77777777">
        <w:trPr>
          <w:trHeight w:val="261"/>
        </w:trPr>
        <w:tc>
          <w:tcPr>
            <w:tcW w:w="4140" w:type="dxa"/>
            <w:vAlign w:val="bottom"/>
          </w:tcPr>
          <w:p w14:paraId="25BB0CB0" w14:textId="77777777" w:rsidR="00E059B4" w:rsidRPr="00034E27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4E2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13E28CA3" w14:textId="77777777" w:rsidR="00E059B4" w:rsidRPr="00034E27" w:rsidRDefault="00E059B4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4E27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034E27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1440" w:type="dxa"/>
          </w:tcPr>
          <w:p w14:paraId="753A14BD" w14:textId="77777777" w:rsidR="00E059B4" w:rsidRPr="00034E27" w:rsidRDefault="00E05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3A9A75" w14:textId="77777777" w:rsidR="00E059B4" w:rsidRPr="00034E27" w:rsidRDefault="00E05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34E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34467D2" w14:textId="77777777" w:rsidR="00E059B4" w:rsidRPr="00034E27" w:rsidRDefault="00E059B4">
            <w:pPr>
              <w:pStyle w:val="acctfourfigures"/>
              <w:tabs>
                <w:tab w:val="decimal" w:pos="920"/>
              </w:tabs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4FE405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E27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170" w:type="dxa"/>
          </w:tcPr>
          <w:p w14:paraId="6DEB49B0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76D5C7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34E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F42269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BD8FE5E" w14:textId="77777777" w:rsidR="00E059B4" w:rsidRPr="00034E27" w:rsidRDefault="00E059B4">
            <w:pPr>
              <w:pStyle w:val="acctfourfigures"/>
              <w:tabs>
                <w:tab w:val="decimal" w:pos="92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A34F63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2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</w:t>
            </w:r>
            <w:r w:rsidRPr="00034E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34E2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383</w:t>
            </w:r>
          </w:p>
        </w:tc>
        <w:tc>
          <w:tcPr>
            <w:tcW w:w="238" w:type="dxa"/>
          </w:tcPr>
          <w:p w14:paraId="6A2970E3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2DCB232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7ACFA0F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34E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201FFBE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BD043F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58D821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4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34E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682B67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55D7D9" w14:textId="77777777" w:rsidR="00E059B4" w:rsidRPr="00034E27" w:rsidRDefault="00E059B4">
            <w:pPr>
              <w:pStyle w:val="acctfourfigures"/>
              <w:tabs>
                <w:tab w:val="decimal" w:pos="641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D4679F8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4E2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</w:t>
            </w:r>
            <w:r w:rsidRPr="00034E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34E2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383</w:t>
            </w:r>
          </w:p>
        </w:tc>
        <w:tc>
          <w:tcPr>
            <w:tcW w:w="236" w:type="dxa"/>
          </w:tcPr>
          <w:p w14:paraId="23C20CA4" w14:textId="77777777" w:rsidR="00E059B4" w:rsidRPr="00034E27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66BB87B" w14:textId="77777777" w:rsidR="00E059B4" w:rsidRPr="00034E27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913CC5" w14:textId="77777777" w:rsidR="00E059B4" w:rsidRPr="00034E27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4E27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034E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34E27">
              <w:rPr>
                <w:rFonts w:asciiTheme="majorBidi" w:hAnsiTheme="majorBidi" w:cstheme="majorBidi"/>
                <w:sz w:val="30"/>
                <w:szCs w:val="30"/>
                <w:cs/>
              </w:rPr>
              <w:t>383</w:t>
            </w:r>
          </w:p>
        </w:tc>
      </w:tr>
      <w:tr w:rsidR="00E059B4" w:rsidRPr="00D46C03" w14:paraId="0874E19F" w14:textId="77777777">
        <w:trPr>
          <w:trHeight w:val="261"/>
        </w:trPr>
        <w:tc>
          <w:tcPr>
            <w:tcW w:w="4140" w:type="dxa"/>
          </w:tcPr>
          <w:p w14:paraId="2975F4DE" w14:textId="77777777" w:rsidR="00E059B4" w:rsidRPr="00D46C03" w:rsidRDefault="00E059B4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 w:bidi="ar-SA"/>
              </w:rPr>
            </w:pPr>
          </w:p>
        </w:tc>
        <w:tc>
          <w:tcPr>
            <w:tcW w:w="1440" w:type="dxa"/>
          </w:tcPr>
          <w:p w14:paraId="2D3FAAA9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E82F034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04600CB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990FA4" w14:textId="77777777" w:rsidR="00E059B4" w:rsidRPr="003961FD" w:rsidRDefault="00E059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F9BA48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016C2ABE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DB064C3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1646FC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8AE1516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6BE5EC" w14:textId="77777777" w:rsidR="00E059B4" w:rsidRPr="003961FD" w:rsidRDefault="00E059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3B609562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4F93D1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E669C8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59B4" w:rsidRPr="00D46C03" w14:paraId="6651129A" w14:textId="77777777">
        <w:trPr>
          <w:trHeight w:val="261"/>
        </w:trPr>
        <w:tc>
          <w:tcPr>
            <w:tcW w:w="4140" w:type="dxa"/>
          </w:tcPr>
          <w:p w14:paraId="07005194" w14:textId="77777777" w:rsidR="00E059B4" w:rsidRPr="00D46C03" w:rsidRDefault="00E059B4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324652D0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EE3CA4E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D4FCE3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F64F2D" w14:textId="77777777" w:rsidR="00E059B4" w:rsidRPr="003961FD" w:rsidRDefault="00E059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404872D3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3669DDB2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66AD5BA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95EECE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1F70B15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14:paraId="5D7111F3" w14:textId="77777777" w:rsidR="00E059B4" w:rsidRPr="003961FD" w:rsidRDefault="00E059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55CA71A4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767CAA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69968AA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059B4" w:rsidRPr="00D46C03" w14:paraId="10B744F9" w14:textId="77777777">
        <w:trPr>
          <w:trHeight w:val="261"/>
        </w:trPr>
        <w:tc>
          <w:tcPr>
            <w:tcW w:w="4140" w:type="dxa"/>
          </w:tcPr>
          <w:p w14:paraId="4F439DC6" w14:textId="77777777" w:rsidR="00E059B4" w:rsidRPr="00D46C03" w:rsidRDefault="00E059B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70088A1F" w14:textId="77777777" w:rsidR="00E059B4" w:rsidRPr="003961FD" w:rsidRDefault="00E05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2A7B542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170" w:type="dxa"/>
          </w:tcPr>
          <w:p w14:paraId="46E17154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154,150</w:t>
            </w:r>
          </w:p>
        </w:tc>
        <w:tc>
          <w:tcPr>
            <w:tcW w:w="270" w:type="dxa"/>
          </w:tcPr>
          <w:p w14:paraId="51C580E0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20EDF7A8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154,150</w:t>
            </w:r>
          </w:p>
        </w:tc>
        <w:tc>
          <w:tcPr>
            <w:tcW w:w="238" w:type="dxa"/>
          </w:tcPr>
          <w:p w14:paraId="6442992F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9FB7FE8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066CD55" w14:textId="77777777" w:rsidR="00E059B4" w:rsidRPr="003961FD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2E01EDB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0C7D77" w14:textId="77777777" w:rsidR="00E059B4" w:rsidRPr="003961FD" w:rsidRDefault="00E059B4">
            <w:pPr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09362A22" w14:textId="77777777" w:rsidR="00E059B4" w:rsidRPr="003961FD" w:rsidRDefault="00E059B4">
            <w:pPr>
              <w:tabs>
                <w:tab w:val="clear" w:pos="454"/>
                <w:tab w:val="clear" w:pos="680"/>
                <w:tab w:val="decimal" w:pos="470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153,616</w:t>
            </w:r>
          </w:p>
        </w:tc>
        <w:tc>
          <w:tcPr>
            <w:tcW w:w="236" w:type="dxa"/>
          </w:tcPr>
          <w:p w14:paraId="7DFAFD0A" w14:textId="77777777" w:rsidR="00E059B4" w:rsidRPr="003961FD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0CA6CA9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153,616</w:t>
            </w:r>
          </w:p>
        </w:tc>
      </w:tr>
      <w:tr w:rsidR="00E059B4" w:rsidRPr="00D46C03" w14:paraId="41B4FA09" w14:textId="77777777">
        <w:trPr>
          <w:trHeight w:val="261"/>
        </w:trPr>
        <w:tc>
          <w:tcPr>
            <w:tcW w:w="4140" w:type="dxa"/>
          </w:tcPr>
          <w:p w14:paraId="61DDB310" w14:textId="77777777" w:rsidR="00E059B4" w:rsidRPr="00970859" w:rsidRDefault="00E059B4">
            <w:pPr>
              <w:ind w:left="-14" w:right="-90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F20F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  <w:r w:rsidRPr="00F20FD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</w:t>
            </w:r>
          </w:p>
        </w:tc>
        <w:tc>
          <w:tcPr>
            <w:tcW w:w="1440" w:type="dxa"/>
          </w:tcPr>
          <w:p w14:paraId="112B45E8" w14:textId="77777777" w:rsidR="00E059B4" w:rsidRPr="003961FD" w:rsidRDefault="00E05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42587A2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6ED12E16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E1F2D5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</w:tcPr>
          <w:p w14:paraId="1C2DC480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2D8244A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8F4F0CA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7C66148" w14:textId="77777777" w:rsidR="00E059B4" w:rsidRPr="003961FD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08ED037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36" w:type="dxa"/>
          </w:tcPr>
          <w:p w14:paraId="21D68548" w14:textId="77777777" w:rsidR="00E059B4" w:rsidRPr="003961FD" w:rsidRDefault="00E059B4">
            <w:pPr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3DC3D095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5AB2A" w14:textId="77777777" w:rsidR="00E059B4" w:rsidRPr="003961FD" w:rsidRDefault="00E059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C242539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059B4" w:rsidRPr="00D46C03" w14:paraId="0BE92839" w14:textId="77777777">
        <w:trPr>
          <w:trHeight w:val="261"/>
        </w:trPr>
        <w:tc>
          <w:tcPr>
            <w:tcW w:w="4140" w:type="dxa"/>
          </w:tcPr>
          <w:p w14:paraId="56E90EB3" w14:textId="77777777" w:rsidR="00E059B4" w:rsidRPr="00D46C03" w:rsidRDefault="00E059B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20FD3">
              <w:rPr>
                <w:rFonts w:ascii="Angsana New" w:hAnsi="Angsana New" w:hint="cs"/>
                <w:spacing w:val="-3"/>
                <w:sz w:val="30"/>
                <w:szCs w:val="30"/>
                <w:cs/>
              </w:rPr>
              <w:t>ในการป้องกันความเสี่ยง</w:t>
            </w:r>
            <w:r w:rsidRPr="00F20FD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440" w:type="dxa"/>
          </w:tcPr>
          <w:p w14:paraId="45E5C44A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26,206</w:t>
            </w:r>
          </w:p>
        </w:tc>
        <w:tc>
          <w:tcPr>
            <w:tcW w:w="1260" w:type="dxa"/>
          </w:tcPr>
          <w:p w14:paraId="1AA82DDE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170" w:type="dxa"/>
          </w:tcPr>
          <w:p w14:paraId="40F44F1A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8B6DC9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3AFFB3F4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26</w:t>
            </w:r>
            <w:r w:rsidRPr="003961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1F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206</w:t>
            </w:r>
          </w:p>
        </w:tc>
        <w:tc>
          <w:tcPr>
            <w:tcW w:w="238" w:type="dxa"/>
          </w:tcPr>
          <w:p w14:paraId="7EA75BE6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</w:tcPr>
          <w:p w14:paraId="757D7299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8A25516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36A7106C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cs/>
              </w:rPr>
              <w:t>26</w:t>
            </w:r>
            <w:r w:rsidRPr="003961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1FD">
              <w:rPr>
                <w:rFonts w:asciiTheme="majorBidi" w:hAnsiTheme="majorBidi" w:cstheme="majorBidi"/>
                <w:sz w:val="30"/>
                <w:szCs w:val="30"/>
                <w:cs/>
              </w:rPr>
              <w:t>206</w:t>
            </w:r>
          </w:p>
        </w:tc>
        <w:tc>
          <w:tcPr>
            <w:tcW w:w="236" w:type="dxa"/>
          </w:tcPr>
          <w:p w14:paraId="422DDA7F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74241D1D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87DDFB7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</w:tcPr>
          <w:p w14:paraId="7FFC44D2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26,206</w:t>
            </w:r>
          </w:p>
        </w:tc>
      </w:tr>
      <w:tr w:rsidR="00E059B4" w:rsidRPr="00D46C03" w14:paraId="7ED2C908" w14:textId="77777777">
        <w:trPr>
          <w:trHeight w:val="261"/>
        </w:trPr>
        <w:tc>
          <w:tcPr>
            <w:tcW w:w="4140" w:type="dxa"/>
          </w:tcPr>
          <w:p w14:paraId="0AB8D6F8" w14:textId="77777777" w:rsidR="00E059B4" w:rsidRPr="00D46C03" w:rsidRDefault="00E059B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1440" w:type="dxa"/>
          </w:tcPr>
          <w:p w14:paraId="701BADC6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0E68248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210003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B0A56AB" w14:textId="77777777" w:rsidR="00E059B4" w:rsidRPr="003961FD" w:rsidRDefault="00E059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14" w:type="dxa"/>
          </w:tcPr>
          <w:p w14:paraId="66ABC752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38" w:type="dxa"/>
          </w:tcPr>
          <w:p w14:paraId="670A6F86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</w:tcPr>
          <w:p w14:paraId="1665669C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</w:tcPr>
          <w:p w14:paraId="4B1E3CF9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6215EF2D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en-GB" w:bidi="ar-SA"/>
              </w:rPr>
            </w:pPr>
          </w:p>
        </w:tc>
        <w:tc>
          <w:tcPr>
            <w:tcW w:w="236" w:type="dxa"/>
          </w:tcPr>
          <w:p w14:paraId="7E857F90" w14:textId="77777777" w:rsidR="00E059B4" w:rsidRPr="003961FD" w:rsidRDefault="00E059B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34" w:type="dxa"/>
          </w:tcPr>
          <w:p w14:paraId="627BBEEE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4058A7F9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2430CA6F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E059B4" w:rsidRPr="00D46C03" w14:paraId="017D6731" w14:textId="77777777">
        <w:trPr>
          <w:trHeight w:val="261"/>
        </w:trPr>
        <w:tc>
          <w:tcPr>
            <w:tcW w:w="4140" w:type="dxa"/>
          </w:tcPr>
          <w:p w14:paraId="77772766" w14:textId="77777777" w:rsidR="00E059B4" w:rsidRPr="00D46C03" w:rsidRDefault="00E059B4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ในการป้องกันความเสี่ยง</w:t>
            </w:r>
          </w:p>
        </w:tc>
        <w:tc>
          <w:tcPr>
            <w:tcW w:w="1440" w:type="dxa"/>
          </w:tcPr>
          <w:p w14:paraId="312F58AF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2,015</w:t>
            </w:r>
          </w:p>
        </w:tc>
        <w:tc>
          <w:tcPr>
            <w:tcW w:w="1260" w:type="dxa"/>
          </w:tcPr>
          <w:p w14:paraId="006A0952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1170" w:type="dxa"/>
          </w:tcPr>
          <w:p w14:paraId="7EF436CC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E73029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699"/>
                <w:tab w:val="decimal" w:pos="920"/>
              </w:tabs>
              <w:spacing w:line="240" w:lineRule="atLeast"/>
              <w:ind w:left="-43" w:right="-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2F8D75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  <w:r w:rsidRPr="003961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961F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015</w:t>
            </w:r>
          </w:p>
        </w:tc>
        <w:tc>
          <w:tcPr>
            <w:tcW w:w="238" w:type="dxa"/>
          </w:tcPr>
          <w:p w14:paraId="7C527F04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98" w:type="dxa"/>
          </w:tcPr>
          <w:p w14:paraId="03DFC188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10224C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180097AD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2,015</w:t>
            </w:r>
          </w:p>
        </w:tc>
        <w:tc>
          <w:tcPr>
            <w:tcW w:w="236" w:type="dxa"/>
          </w:tcPr>
          <w:p w14:paraId="69C7880F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14:paraId="26BB9AD7" w14:textId="77777777" w:rsidR="00E059B4" w:rsidRPr="003961FD" w:rsidRDefault="00E059B4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62FF975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</w:tcPr>
          <w:p w14:paraId="7981BEB0" w14:textId="77777777" w:rsidR="00E059B4" w:rsidRPr="003961FD" w:rsidRDefault="00E059B4">
            <w:pPr>
              <w:tabs>
                <w:tab w:val="clear" w:pos="454"/>
                <w:tab w:val="decimal" w:pos="436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961FD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961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961FD">
              <w:rPr>
                <w:rFonts w:asciiTheme="majorBidi" w:hAnsiTheme="majorBidi" w:cstheme="majorBidi"/>
                <w:sz w:val="30"/>
                <w:szCs w:val="30"/>
                <w:cs/>
              </w:rPr>
              <w:t>015</w:t>
            </w:r>
          </w:p>
        </w:tc>
      </w:tr>
    </w:tbl>
    <w:p w14:paraId="2288F65D" w14:textId="77777777" w:rsidR="00E059B4" w:rsidRDefault="00E059B4">
      <w:pPr>
        <w:rPr>
          <w:rFonts w:asciiTheme="majorBidi" w:hAnsiTheme="majorBidi" w:cstheme="majorBidi"/>
        </w:rPr>
      </w:pPr>
    </w:p>
    <w:p w14:paraId="34C3D1AF" w14:textId="77777777" w:rsidR="00E059B4" w:rsidRDefault="00E059B4">
      <w:pPr>
        <w:rPr>
          <w:rFonts w:asciiTheme="majorBidi" w:hAnsiTheme="majorBidi" w:cstheme="majorBidi"/>
        </w:rPr>
      </w:pPr>
    </w:p>
    <w:p w14:paraId="2FCB7B1C" w14:textId="77777777" w:rsidR="00E059B4" w:rsidRPr="00D46C03" w:rsidRDefault="00E059B4">
      <w:pPr>
        <w:rPr>
          <w:rFonts w:asciiTheme="majorBidi" w:hAnsiTheme="majorBidi" w:cstheme="majorBidi"/>
        </w:rPr>
      </w:pPr>
    </w:p>
    <w:tbl>
      <w:tblPr>
        <w:tblW w:w="14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1260"/>
        <w:gridCol w:w="1260"/>
        <w:gridCol w:w="270"/>
        <w:gridCol w:w="102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9D4ECB" w:rsidRPr="00D46C03" w14:paraId="4908E17C" w14:textId="77777777" w:rsidTr="0055451A">
        <w:trPr>
          <w:trHeight w:val="261"/>
          <w:tblHeader/>
        </w:trPr>
        <w:tc>
          <w:tcPr>
            <w:tcW w:w="4140" w:type="dxa"/>
            <w:vAlign w:val="bottom"/>
          </w:tcPr>
          <w:p w14:paraId="1956D535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3"/>
            <w:vAlign w:val="bottom"/>
          </w:tcPr>
          <w:p w14:paraId="6EE457CA" w14:textId="1FEFB024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D4ECB" w:rsidRPr="00D46C03" w14:paraId="4E167BCD" w14:textId="77777777" w:rsidTr="0055451A">
        <w:trPr>
          <w:trHeight w:val="261"/>
          <w:tblHeader/>
        </w:trPr>
        <w:tc>
          <w:tcPr>
            <w:tcW w:w="4140" w:type="dxa"/>
            <w:vAlign w:val="bottom"/>
          </w:tcPr>
          <w:p w14:paraId="74BF2AAF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4" w:type="dxa"/>
            <w:gridSpan w:val="5"/>
            <w:vAlign w:val="bottom"/>
          </w:tcPr>
          <w:p w14:paraId="6C4AFB00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38C2B89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036ED60E" w14:textId="50967FFA" w:rsidR="009D4ECB" w:rsidRPr="00D46C03" w:rsidRDefault="009D4ECB" w:rsidP="000C4FE9">
            <w:pPr>
              <w:pStyle w:val="acctfourfigures"/>
              <w:tabs>
                <w:tab w:val="clear" w:pos="765"/>
                <w:tab w:val="left" w:pos="2937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4ECB" w:rsidRPr="00D46C03" w14:paraId="5BF44068" w14:textId="77777777" w:rsidTr="0055451A">
        <w:trPr>
          <w:trHeight w:val="261"/>
          <w:tblHeader/>
        </w:trPr>
        <w:tc>
          <w:tcPr>
            <w:tcW w:w="4140" w:type="dxa"/>
            <w:vAlign w:val="bottom"/>
          </w:tcPr>
          <w:p w14:paraId="4F984176" w14:textId="429F8EC3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928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20CBD6CF" w14:textId="77777777" w:rsidR="00012011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</w:t>
            </w:r>
          </w:p>
          <w:p w14:paraId="4CA11B85" w14:textId="77777777" w:rsidR="0055451A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ในการป้องกัน</w:t>
            </w:r>
          </w:p>
          <w:p w14:paraId="63D4B877" w14:textId="48C1C4A0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1260" w:type="dxa"/>
          </w:tcPr>
          <w:p w14:paraId="72B5A291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3D2A7FC0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2273B1F5" w14:textId="77777777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B7EC93D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9FAFCB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CBD738A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5B06290F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661F992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6C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7B016B4" w14:textId="4125AA38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4963C7DD" w14:textId="669FABEE" w:rsidR="009D4ECB" w:rsidRPr="00D46C03" w:rsidRDefault="009D4ECB" w:rsidP="004F1F49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D46C0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13F74646" w14:textId="06D4E276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104FAEDE" w14:textId="2CCEA3FF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4ECB" w:rsidRPr="00D46C03" w14:paraId="168A1CDC" w14:textId="77777777" w:rsidTr="0055451A">
        <w:trPr>
          <w:trHeight w:val="261"/>
        </w:trPr>
        <w:tc>
          <w:tcPr>
            <w:tcW w:w="4140" w:type="dxa"/>
            <w:vAlign w:val="bottom"/>
          </w:tcPr>
          <w:p w14:paraId="4457B3BE" w14:textId="77777777" w:rsidR="009D4ECB" w:rsidRPr="00D46C03" w:rsidRDefault="009D4ECB" w:rsidP="004F1F4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80" w:type="dxa"/>
            <w:gridSpan w:val="13"/>
            <w:vAlign w:val="bottom"/>
          </w:tcPr>
          <w:p w14:paraId="0F1793B4" w14:textId="77777777" w:rsidR="009D4ECB" w:rsidRPr="00D46C03" w:rsidRDefault="009D4ECB" w:rsidP="004F1F4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D4ECB" w:rsidRPr="00D46C03" w14:paraId="6879B415" w14:textId="77777777" w:rsidTr="0055451A">
        <w:trPr>
          <w:trHeight w:val="261"/>
        </w:trPr>
        <w:tc>
          <w:tcPr>
            <w:tcW w:w="4140" w:type="dxa"/>
          </w:tcPr>
          <w:p w14:paraId="4B81EDCD" w14:textId="77777777" w:rsidR="009D4ECB" w:rsidRPr="00D46C03" w:rsidRDefault="009D4ECB" w:rsidP="004F1F4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7A24A744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1CD38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9ABE60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64B67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A07A939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F3E4D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9E2275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9CB7FF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94B9523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A5684F" w14:textId="2823AEE1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B9F7DA2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A38F04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B233CA" w14:textId="77777777" w:rsidR="009D4ECB" w:rsidRPr="00D46C03" w:rsidRDefault="009D4ECB" w:rsidP="004F1F4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82A" w:rsidRPr="00D46C03" w14:paraId="13465FF3" w14:textId="77777777" w:rsidTr="004F5AA0">
        <w:trPr>
          <w:trHeight w:val="902"/>
        </w:trPr>
        <w:tc>
          <w:tcPr>
            <w:tcW w:w="4140" w:type="dxa"/>
            <w:vAlign w:val="bottom"/>
          </w:tcPr>
          <w:p w14:paraId="44F485EB" w14:textId="77777777" w:rsidR="0090582A" w:rsidRPr="00D46C03" w:rsidRDefault="0090582A" w:rsidP="0090582A">
            <w:pPr>
              <w:pStyle w:val="acctfourfigures"/>
              <w:tabs>
                <w:tab w:val="clear" w:pos="765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73C250F9" w14:textId="77777777" w:rsidR="0090582A" w:rsidRPr="00D46C03" w:rsidRDefault="0090582A" w:rsidP="0090582A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D46C0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1440" w:type="dxa"/>
          </w:tcPr>
          <w:p w14:paraId="3F1DA698" w14:textId="77777777" w:rsidR="0090582A" w:rsidRDefault="0090582A" w:rsidP="0090582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A54804" w14:textId="7867BF2A" w:rsidR="0090582A" w:rsidRPr="005C0CCE" w:rsidRDefault="0090582A" w:rsidP="0090582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B1DF6BF" w14:textId="77777777" w:rsidR="0090582A" w:rsidRDefault="0090582A" w:rsidP="0090582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FF18AD" w14:textId="6F8CE444" w:rsidR="0090582A" w:rsidRPr="00386360" w:rsidRDefault="0090582A" w:rsidP="0090582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  <w:tc>
          <w:tcPr>
            <w:tcW w:w="1260" w:type="dxa"/>
          </w:tcPr>
          <w:p w14:paraId="01274171" w14:textId="77777777" w:rsidR="0090582A" w:rsidRDefault="0090582A" w:rsidP="0090582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4A32A4" w14:textId="178FC28C" w:rsidR="0090582A" w:rsidRPr="00D46C03" w:rsidRDefault="0090582A" w:rsidP="0090582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8581EB" w14:textId="77777777" w:rsidR="0090582A" w:rsidRPr="00D46C03" w:rsidRDefault="0090582A" w:rsidP="009058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AA947C5" w14:textId="77777777" w:rsidR="0090582A" w:rsidRDefault="0090582A" w:rsidP="009058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  <w:p w14:paraId="5F66B843" w14:textId="5A063197" w:rsidR="0090582A" w:rsidRPr="00D86505" w:rsidRDefault="0090582A" w:rsidP="009058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 xml:space="preserve">7,383 </w:t>
            </w:r>
          </w:p>
        </w:tc>
        <w:tc>
          <w:tcPr>
            <w:tcW w:w="236" w:type="dxa"/>
          </w:tcPr>
          <w:p w14:paraId="02B7DE80" w14:textId="77777777" w:rsidR="0090582A" w:rsidRPr="00D46C03" w:rsidRDefault="0090582A" w:rsidP="009058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7877BC" w14:textId="77777777" w:rsidR="0090582A" w:rsidRDefault="0090582A" w:rsidP="0090582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50B4EB" w14:textId="0B3334AD" w:rsidR="0090582A" w:rsidRPr="00D46C03" w:rsidRDefault="0090582A" w:rsidP="0090582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396C5F" w14:textId="77777777" w:rsidR="0090582A" w:rsidRPr="00D46C03" w:rsidRDefault="0090582A" w:rsidP="009058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EDD3B6A" w14:textId="77777777" w:rsidR="0090582A" w:rsidRDefault="0090582A" w:rsidP="0090582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4FA32D" w14:textId="16964B8E" w:rsidR="0090582A" w:rsidRPr="00D46C03" w:rsidRDefault="0090582A" w:rsidP="0090582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 w:rsidRPr="000272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33BDBA" w14:textId="1714DCD1" w:rsidR="0090582A" w:rsidRPr="00D46C03" w:rsidRDefault="0090582A" w:rsidP="009058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8486578" w14:textId="77777777" w:rsidR="0090582A" w:rsidRDefault="0090582A" w:rsidP="0090582A">
            <w:pPr>
              <w:tabs>
                <w:tab w:val="clear" w:pos="454"/>
                <w:tab w:val="clear" w:pos="680"/>
                <w:tab w:val="decimal" w:pos="436"/>
                <w:tab w:val="left" w:pos="650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     </w:t>
            </w:r>
          </w:p>
          <w:p w14:paraId="1132490A" w14:textId="283D0729" w:rsidR="0090582A" w:rsidRPr="00D46C03" w:rsidRDefault="0090582A" w:rsidP="0090582A">
            <w:pPr>
              <w:tabs>
                <w:tab w:val="clear" w:pos="454"/>
                <w:tab w:val="clear" w:pos="680"/>
                <w:tab w:val="decimal" w:pos="436"/>
                <w:tab w:val="left" w:pos="650"/>
              </w:tabs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7,383</w:t>
            </w:r>
          </w:p>
        </w:tc>
        <w:tc>
          <w:tcPr>
            <w:tcW w:w="236" w:type="dxa"/>
          </w:tcPr>
          <w:p w14:paraId="5128C84B" w14:textId="77777777" w:rsidR="0090582A" w:rsidRPr="00D46C03" w:rsidRDefault="0090582A" w:rsidP="009058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9C4A68" w14:textId="77777777" w:rsidR="0090582A" w:rsidRDefault="0090582A" w:rsidP="0090582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071F3F" w14:textId="1C698191" w:rsidR="0090582A" w:rsidRPr="00D46C03" w:rsidRDefault="0090582A" w:rsidP="0090582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7,383</w:t>
            </w:r>
          </w:p>
        </w:tc>
      </w:tr>
      <w:tr w:rsidR="0090582A" w:rsidRPr="00D46C03" w14:paraId="091FF495" w14:textId="77777777" w:rsidTr="0055451A">
        <w:trPr>
          <w:trHeight w:val="261"/>
        </w:trPr>
        <w:tc>
          <w:tcPr>
            <w:tcW w:w="4140" w:type="dxa"/>
          </w:tcPr>
          <w:p w14:paraId="0DDB9943" w14:textId="77777777" w:rsidR="0090582A" w:rsidRPr="00D46C03" w:rsidRDefault="0090582A" w:rsidP="0090582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1440" w:type="dxa"/>
          </w:tcPr>
          <w:p w14:paraId="7E71E457" w14:textId="7DBBA723" w:rsidR="0090582A" w:rsidRPr="00D46C03" w:rsidRDefault="0090582A" w:rsidP="0090582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51D317" w14:textId="0EEEE45E" w:rsidR="0090582A" w:rsidRPr="00D46C03" w:rsidRDefault="0090582A" w:rsidP="0090582A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1C125D" w14:textId="26D9DC8D" w:rsidR="0090582A" w:rsidRPr="00D46C03" w:rsidRDefault="0090582A" w:rsidP="0090582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9611C" w14:textId="77777777" w:rsidR="0090582A" w:rsidRPr="00D46C03" w:rsidRDefault="0090582A" w:rsidP="009058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50F5B85" w14:textId="6B228875" w:rsidR="0090582A" w:rsidRPr="0055451A" w:rsidRDefault="0090582A" w:rsidP="0090582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36C9F8" w14:textId="77777777" w:rsidR="0090582A" w:rsidRPr="00D46C03" w:rsidRDefault="0090582A" w:rsidP="009058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EF01F7" w14:textId="6907CBCE" w:rsidR="0090582A" w:rsidRPr="00D46C03" w:rsidRDefault="0090582A" w:rsidP="0090582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B3686" w14:textId="77777777" w:rsidR="0090582A" w:rsidRPr="00D46C03" w:rsidRDefault="0090582A" w:rsidP="009058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DD78BB1" w14:textId="40B1333F" w:rsidR="0090582A" w:rsidRPr="00D46C03" w:rsidRDefault="0090582A" w:rsidP="0090582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6FD6A" w14:textId="77777777" w:rsidR="0090582A" w:rsidRPr="00D46C03" w:rsidRDefault="0090582A" w:rsidP="0090582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A048593" w14:textId="52CA9489" w:rsidR="0090582A" w:rsidRPr="00D46C03" w:rsidRDefault="0090582A" w:rsidP="0090582A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854FD7" w14:textId="77777777" w:rsidR="0090582A" w:rsidRPr="00D46C03" w:rsidRDefault="0090582A" w:rsidP="0090582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754BE93" w14:textId="67DE3600" w:rsidR="0090582A" w:rsidRPr="00D46C03" w:rsidRDefault="0090582A" w:rsidP="0090582A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0F1" w:rsidRPr="00D46C03" w14:paraId="636C7C4F" w14:textId="77777777" w:rsidTr="0055451A">
        <w:trPr>
          <w:trHeight w:val="261"/>
        </w:trPr>
        <w:tc>
          <w:tcPr>
            <w:tcW w:w="4140" w:type="dxa"/>
          </w:tcPr>
          <w:p w14:paraId="29F6B040" w14:textId="77777777" w:rsidR="00AE10F1" w:rsidRPr="00D46C03" w:rsidRDefault="00AE10F1" w:rsidP="00AE10F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D46C0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1440" w:type="dxa"/>
          </w:tcPr>
          <w:p w14:paraId="29E55DCC" w14:textId="4968605C" w:rsidR="00AE10F1" w:rsidRPr="00D46C03" w:rsidRDefault="00AE10F1" w:rsidP="00AE10F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17,556</w:t>
            </w:r>
          </w:p>
        </w:tc>
        <w:tc>
          <w:tcPr>
            <w:tcW w:w="1260" w:type="dxa"/>
          </w:tcPr>
          <w:p w14:paraId="5F4C1A46" w14:textId="44459000" w:rsidR="00AE10F1" w:rsidRPr="00D46C03" w:rsidRDefault="00AE10F1" w:rsidP="00AE10F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598CDFE" w14:textId="3BB21D07" w:rsidR="00AE10F1" w:rsidRPr="00D46C03" w:rsidRDefault="00AE10F1" w:rsidP="00AE10F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34597" w14:textId="77777777" w:rsidR="00AE10F1" w:rsidRPr="00D46C03" w:rsidRDefault="00AE10F1" w:rsidP="00AE10F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E31942A" w14:textId="3B1064E5" w:rsidR="00AE10F1" w:rsidRPr="0055451A" w:rsidRDefault="00AE10F1" w:rsidP="00AE10F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17,556</w:t>
            </w:r>
          </w:p>
        </w:tc>
        <w:tc>
          <w:tcPr>
            <w:tcW w:w="236" w:type="dxa"/>
          </w:tcPr>
          <w:p w14:paraId="3F0DCEB9" w14:textId="77777777" w:rsidR="00AE10F1" w:rsidRPr="00D46C03" w:rsidRDefault="00AE10F1" w:rsidP="00AE10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C06348" w14:textId="7EFB6660" w:rsidR="00AE10F1" w:rsidRPr="00D46C03" w:rsidRDefault="00AE10F1" w:rsidP="00AE10F1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AD6CFD" w14:textId="77777777" w:rsidR="00AE10F1" w:rsidRPr="00D46C03" w:rsidRDefault="00AE10F1" w:rsidP="00AE10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23B09B7" w14:textId="0D937221" w:rsidR="00AE10F1" w:rsidRPr="00D46C03" w:rsidRDefault="00AE10F1" w:rsidP="00AE10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17,556</w:t>
            </w:r>
          </w:p>
        </w:tc>
        <w:tc>
          <w:tcPr>
            <w:tcW w:w="236" w:type="dxa"/>
          </w:tcPr>
          <w:p w14:paraId="1DF08939" w14:textId="77777777" w:rsidR="00AE10F1" w:rsidRPr="00D46C03" w:rsidRDefault="00AE10F1" w:rsidP="00AE10F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FCD1E15" w14:textId="6C8E1C33" w:rsidR="00AE10F1" w:rsidRPr="00D46C03" w:rsidRDefault="00AE10F1" w:rsidP="00AE10F1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07E551" w14:textId="77777777" w:rsidR="00AE10F1" w:rsidRPr="00D46C03" w:rsidRDefault="00AE10F1" w:rsidP="00AE10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8F53E87" w14:textId="22DCC3EB" w:rsidR="00AE10F1" w:rsidRPr="00D46C03" w:rsidRDefault="00AE10F1" w:rsidP="00AE10F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75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17,556</w:t>
            </w:r>
          </w:p>
        </w:tc>
      </w:tr>
      <w:tr w:rsidR="0079282E" w:rsidRPr="00D46C03" w14:paraId="64F9985D" w14:textId="77777777" w:rsidTr="0055451A">
        <w:trPr>
          <w:trHeight w:val="261"/>
        </w:trPr>
        <w:tc>
          <w:tcPr>
            <w:tcW w:w="4140" w:type="dxa"/>
          </w:tcPr>
          <w:p w14:paraId="53E9D68A" w14:textId="77777777" w:rsidR="0079282E" w:rsidRPr="00D46C03" w:rsidRDefault="0079282E" w:rsidP="0079282E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lang w:val="en-GB" w:bidi="ar-SA"/>
              </w:rPr>
            </w:pPr>
          </w:p>
        </w:tc>
        <w:tc>
          <w:tcPr>
            <w:tcW w:w="1440" w:type="dxa"/>
          </w:tcPr>
          <w:p w14:paraId="1EF2FF4A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6B3870A7" w14:textId="77777777" w:rsidR="0079282E" w:rsidRPr="0013027A" w:rsidRDefault="0079282E" w:rsidP="0079282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46AE67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9D8973" w14:textId="77777777" w:rsidR="0079282E" w:rsidRPr="00D46C03" w:rsidRDefault="0079282E" w:rsidP="0079282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14:paraId="07AEC724" w14:textId="77777777" w:rsidR="0079282E" w:rsidRPr="0055451A" w:rsidRDefault="0079282E" w:rsidP="0079282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1A52B2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7E34D5C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61B7BF7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14:paraId="776F9FC0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506D9B" w14:textId="77777777" w:rsidR="0079282E" w:rsidRPr="00D46C03" w:rsidRDefault="0079282E" w:rsidP="0079282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14:paraId="788999AA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51D8FE1A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</w:tcPr>
          <w:p w14:paraId="0C99024A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9282E" w:rsidRPr="00D46C03" w14:paraId="02DD8DF2" w14:textId="77777777" w:rsidTr="0055451A">
        <w:trPr>
          <w:trHeight w:val="261"/>
        </w:trPr>
        <w:tc>
          <w:tcPr>
            <w:tcW w:w="4140" w:type="dxa"/>
          </w:tcPr>
          <w:p w14:paraId="56570C90" w14:textId="77777777" w:rsidR="0079282E" w:rsidRPr="00D46C03" w:rsidRDefault="0079282E" w:rsidP="0079282E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D46C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16E0578A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8B0154" w14:textId="77777777" w:rsidR="0079282E" w:rsidRPr="00D46C03" w:rsidRDefault="0079282E" w:rsidP="0079282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BED632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C1E79" w14:textId="77777777" w:rsidR="0079282E" w:rsidRPr="00D46C03" w:rsidRDefault="0079282E" w:rsidP="0079282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599C76C" w14:textId="77777777" w:rsidR="0079282E" w:rsidRPr="0055451A" w:rsidRDefault="0079282E" w:rsidP="0079282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844E4F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BCD887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BBD36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26985D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AFCFCC" w14:textId="77777777" w:rsidR="0079282E" w:rsidRPr="00D46C03" w:rsidRDefault="0079282E" w:rsidP="0079282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C39ECD" w14:textId="0323F9BF" w:rsidR="0079282E" w:rsidRPr="00D46C03" w:rsidRDefault="0079282E" w:rsidP="0079282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AFE235" w14:textId="08B8BC37" w:rsidR="0079282E" w:rsidRPr="00D46C03" w:rsidRDefault="0079282E" w:rsidP="0079282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E85ECE3" w14:textId="77777777" w:rsidR="0079282E" w:rsidRPr="00D46C03" w:rsidRDefault="0079282E" w:rsidP="0079282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94C" w:rsidRPr="00D46C03" w14:paraId="735F59F1" w14:textId="77777777" w:rsidTr="0055451A">
        <w:trPr>
          <w:trHeight w:val="261"/>
        </w:trPr>
        <w:tc>
          <w:tcPr>
            <w:tcW w:w="4140" w:type="dxa"/>
          </w:tcPr>
          <w:p w14:paraId="089B295A" w14:textId="77777777" w:rsidR="00C9794C" w:rsidRPr="00D46C03" w:rsidRDefault="00C9794C" w:rsidP="00C9794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3B2894A9" w14:textId="320898E0" w:rsidR="00C9794C" w:rsidRPr="00D46C03" w:rsidRDefault="00C9794C" w:rsidP="00C9794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EDBF6C8" w14:textId="0EDDA9BC" w:rsidR="00C9794C" w:rsidRPr="00D46C03" w:rsidRDefault="00C9794C" w:rsidP="00C9794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79712E5" w14:textId="68C55B66" w:rsidR="00C9794C" w:rsidRPr="00D46C03" w:rsidRDefault="00C9794C" w:rsidP="00C9794C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43"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168,880</w:t>
            </w:r>
          </w:p>
        </w:tc>
        <w:tc>
          <w:tcPr>
            <w:tcW w:w="270" w:type="dxa"/>
          </w:tcPr>
          <w:p w14:paraId="79BCDCE4" w14:textId="77777777" w:rsidR="00C9794C" w:rsidRPr="00D46C03" w:rsidRDefault="00C9794C" w:rsidP="00C979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D7300DA" w14:textId="76504A8B" w:rsidR="00C9794C" w:rsidRPr="0055451A" w:rsidRDefault="00C9794C" w:rsidP="00C979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168,880</w:t>
            </w:r>
          </w:p>
        </w:tc>
        <w:tc>
          <w:tcPr>
            <w:tcW w:w="236" w:type="dxa"/>
          </w:tcPr>
          <w:p w14:paraId="1FF485F0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C2FA65" w14:textId="0148A552" w:rsidR="00C9794C" w:rsidRPr="00D46C03" w:rsidRDefault="00C9794C" w:rsidP="00C9794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0C9CA2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7E19F36" w14:textId="5AFAE0C7" w:rsidR="00C9794C" w:rsidRPr="009A791D" w:rsidRDefault="00C9794C" w:rsidP="00C9794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A5B977" w14:textId="77777777" w:rsidR="00C9794C" w:rsidRPr="00D46C03" w:rsidRDefault="00C9794C" w:rsidP="00C979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1C8F980" w14:textId="658E0FA7" w:rsidR="00C9794C" w:rsidRPr="00D46C03" w:rsidRDefault="00C9794C" w:rsidP="00C9794C">
            <w:pPr>
              <w:tabs>
                <w:tab w:val="clear" w:pos="454"/>
                <w:tab w:val="clear" w:pos="680"/>
                <w:tab w:val="decimal" w:pos="470"/>
              </w:tabs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DB0">
              <w:rPr>
                <w:rFonts w:asciiTheme="majorBidi" w:hAnsiTheme="majorBidi" w:cstheme="majorBidi"/>
                <w:sz w:val="30"/>
                <w:szCs w:val="30"/>
              </w:rPr>
              <w:t>168,259</w:t>
            </w:r>
          </w:p>
        </w:tc>
        <w:tc>
          <w:tcPr>
            <w:tcW w:w="236" w:type="dxa"/>
          </w:tcPr>
          <w:p w14:paraId="3618733A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30935BC" w14:textId="15FB6B69" w:rsidR="00C9794C" w:rsidRPr="00D46C03" w:rsidRDefault="00C9794C" w:rsidP="00C9794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168,259</w:t>
            </w:r>
          </w:p>
        </w:tc>
      </w:tr>
      <w:tr w:rsidR="00C9794C" w:rsidRPr="00D46C03" w14:paraId="24FD9A64" w14:textId="77777777" w:rsidTr="0055451A">
        <w:trPr>
          <w:trHeight w:val="261"/>
        </w:trPr>
        <w:tc>
          <w:tcPr>
            <w:tcW w:w="4140" w:type="dxa"/>
          </w:tcPr>
          <w:p w14:paraId="2C0A5AED" w14:textId="77777777" w:rsidR="00C9794C" w:rsidRPr="00D46C03" w:rsidRDefault="00C9794C" w:rsidP="00C9794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1440" w:type="dxa"/>
          </w:tcPr>
          <w:p w14:paraId="084B7A0D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60AC8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286E20" w14:textId="77777777" w:rsidR="00C9794C" w:rsidRPr="00D46C03" w:rsidRDefault="00C9794C" w:rsidP="00C9794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5A8CD" w14:textId="77777777" w:rsidR="00C9794C" w:rsidRPr="00D46C03" w:rsidRDefault="00C9794C" w:rsidP="00C979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4F99EE2" w14:textId="77777777" w:rsidR="00C9794C" w:rsidRPr="0055451A" w:rsidRDefault="00C9794C" w:rsidP="00C979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5118D9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330104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BADB87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384CB84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80825B" w14:textId="77777777" w:rsidR="00C9794C" w:rsidRPr="00D46C03" w:rsidRDefault="00C9794C" w:rsidP="00C979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15E37A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C4BA6D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30D239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794C" w:rsidRPr="00D46C03" w14:paraId="74563EEC" w14:textId="77777777" w:rsidTr="0055451A">
        <w:trPr>
          <w:trHeight w:val="261"/>
        </w:trPr>
        <w:tc>
          <w:tcPr>
            <w:tcW w:w="4140" w:type="dxa"/>
          </w:tcPr>
          <w:p w14:paraId="3018C552" w14:textId="77777777" w:rsidR="00C9794C" w:rsidRPr="00D46C03" w:rsidRDefault="00C9794C" w:rsidP="00C9794C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6C0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ในการป้องกันความเสี่ยง</w:t>
            </w:r>
          </w:p>
        </w:tc>
        <w:tc>
          <w:tcPr>
            <w:tcW w:w="1440" w:type="dxa"/>
          </w:tcPr>
          <w:p w14:paraId="35B2BDCB" w14:textId="69546AA4" w:rsidR="00C9794C" w:rsidRPr="00D46C03" w:rsidRDefault="00C9794C" w:rsidP="00C9794C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2,671</w:t>
            </w:r>
          </w:p>
        </w:tc>
        <w:tc>
          <w:tcPr>
            <w:tcW w:w="1260" w:type="dxa"/>
          </w:tcPr>
          <w:p w14:paraId="2527D4BD" w14:textId="668C0B10" w:rsidR="00C9794C" w:rsidRPr="00D46C03" w:rsidRDefault="00C9794C" w:rsidP="00C9794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4190EC9" w14:textId="25915DD3" w:rsidR="00C9794C" w:rsidRPr="00D46C03" w:rsidRDefault="00C9794C" w:rsidP="00C9794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58EA5E" w14:textId="77777777" w:rsidR="00C9794C" w:rsidRPr="00D46C03" w:rsidRDefault="00C9794C" w:rsidP="00C979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E23FE92" w14:textId="54C9288A" w:rsidR="00C9794C" w:rsidRPr="0055451A" w:rsidRDefault="00C9794C" w:rsidP="00C979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2,671</w:t>
            </w:r>
          </w:p>
        </w:tc>
        <w:tc>
          <w:tcPr>
            <w:tcW w:w="236" w:type="dxa"/>
          </w:tcPr>
          <w:p w14:paraId="45EA32DB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ADD34D" w14:textId="44251B83" w:rsidR="00C9794C" w:rsidRPr="00D46C03" w:rsidRDefault="00C9794C" w:rsidP="00C9794C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8FFF59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E43D306" w14:textId="5E9D4136" w:rsidR="00C9794C" w:rsidRPr="00D46C03" w:rsidRDefault="00C9794C" w:rsidP="00C9794C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2,671</w:t>
            </w:r>
          </w:p>
        </w:tc>
        <w:tc>
          <w:tcPr>
            <w:tcW w:w="236" w:type="dxa"/>
          </w:tcPr>
          <w:p w14:paraId="4B0350EA" w14:textId="77777777" w:rsidR="00C9794C" w:rsidRPr="00D46C03" w:rsidRDefault="00C9794C" w:rsidP="00C979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94402A3" w14:textId="51DB9F8A" w:rsidR="00C9794C" w:rsidRPr="00D46C03" w:rsidRDefault="00C9794C" w:rsidP="00C9794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261B0E" w14:textId="77777777" w:rsidR="00C9794C" w:rsidRPr="00D46C03" w:rsidRDefault="00C9794C" w:rsidP="00C979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E8BAE2" w14:textId="718452B0" w:rsidR="00C9794C" w:rsidRPr="00D46C03" w:rsidRDefault="00C9794C" w:rsidP="00C9794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2157">
              <w:rPr>
                <w:rFonts w:asciiTheme="majorBidi" w:hAnsiTheme="majorBidi" w:cstheme="majorBidi"/>
                <w:sz w:val="30"/>
                <w:szCs w:val="30"/>
              </w:rPr>
              <w:t>2,671</w:t>
            </w:r>
          </w:p>
        </w:tc>
      </w:tr>
    </w:tbl>
    <w:p w14:paraId="6BA203F9" w14:textId="487BBCBE" w:rsidR="00B6023F" w:rsidRPr="00D46C03" w:rsidRDefault="00B6023F" w:rsidP="00B6023F">
      <w:pPr>
        <w:rPr>
          <w:rFonts w:asciiTheme="majorBidi" w:hAnsiTheme="majorBidi" w:cstheme="majorBidi"/>
          <w:sz w:val="30"/>
          <w:szCs w:val="30"/>
          <w:cs/>
          <w:lang w:val="en-GB"/>
        </w:rPr>
        <w:sectPr w:rsidR="00B6023F" w:rsidRPr="00D46C03" w:rsidSect="00032FE2">
          <w:headerReference w:type="default" r:id="rId21"/>
          <w:footerReference w:type="default" r:id="rId22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81008E1" w14:textId="65F6AD5E" w:rsidR="0028733C" w:rsidRPr="0028733C" w:rsidRDefault="0028733C" w:rsidP="0028733C">
      <w:pPr>
        <w:spacing w:line="240" w:lineRule="auto"/>
        <w:ind w:left="540" w:right="4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733C">
        <w:rPr>
          <w:rFonts w:asciiTheme="majorBidi" w:hAnsiTheme="majorBidi"/>
          <w:i/>
          <w:iCs/>
          <w:sz w:val="30"/>
          <w:szCs w:val="30"/>
          <w:cs/>
        </w:rPr>
        <w:lastRenderedPageBreak/>
        <w:t>เงินลงทุนในกองทุนรวมตราสารหนี้</w:t>
      </w:r>
    </w:p>
    <w:p w14:paraId="0CEDD512" w14:textId="4310821E" w:rsidR="0028733C" w:rsidRPr="0028733C" w:rsidRDefault="0028733C" w:rsidP="00A26F65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733C">
        <w:rPr>
          <w:rFonts w:asciiTheme="majorBidi" w:hAnsiTheme="majorBidi" w:cstheme="majorBidi"/>
          <w:spacing w:val="-6"/>
          <w:sz w:val="30"/>
          <w:szCs w:val="30"/>
        </w:rPr>
        <w:br/>
      </w:r>
      <w:r w:rsidRPr="00A26F6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3D4631" w:rsidRPr="003D4631">
        <w:rPr>
          <w:rFonts w:asciiTheme="majorBidi" w:hAnsiTheme="majorBidi" w:cstheme="majorBidi"/>
          <w:spacing w:val="-2"/>
          <w:sz w:val="30"/>
          <w:szCs w:val="30"/>
        </w:rPr>
        <w:t xml:space="preserve">11 </w:t>
      </w:r>
      <w:r w:rsidR="003D4631" w:rsidRPr="003D4631">
        <w:rPr>
          <w:rFonts w:asciiTheme="majorBidi" w:hAnsiTheme="majorBidi" w:cstheme="majorBidi" w:hint="cs"/>
          <w:spacing w:val="-2"/>
          <w:sz w:val="30"/>
          <w:szCs w:val="30"/>
          <w:cs/>
        </w:rPr>
        <w:t>กุมภาพันธ์</w:t>
      </w:r>
      <w:r w:rsidRPr="003D463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D4631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A26F6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F787B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A26F65">
        <w:rPr>
          <w:rFonts w:asciiTheme="majorBidi" w:hAnsiTheme="majorBidi" w:cstheme="majorBidi"/>
          <w:spacing w:val="-2"/>
          <w:sz w:val="30"/>
          <w:szCs w:val="30"/>
          <w:cs/>
        </w:rPr>
        <w:t>บริษัทลงทุนในกองทุนรวมตราสารหนี้</w:t>
      </w:r>
      <w:r w:rsidRPr="00A26F6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26F6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เป็นจำนวนเงิน </w:t>
      </w:r>
      <w:r w:rsidR="00A26F65" w:rsidRPr="00A85FEF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85FE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85FE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="00FF787B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A85FEF">
        <w:rPr>
          <w:rFonts w:asciiTheme="majorBidi" w:hAnsiTheme="majorBidi" w:cstheme="majorBidi"/>
          <w:spacing w:val="-6"/>
          <w:sz w:val="30"/>
          <w:szCs w:val="30"/>
          <w:cs/>
        </w:rPr>
        <w:t>บริษัทรับรู้ผล</w:t>
      </w:r>
      <w:r w:rsidR="00A26F65" w:rsidRPr="00A85FEF">
        <w:rPr>
          <w:rFonts w:asciiTheme="majorBidi" w:hAnsiTheme="majorBidi" w:cstheme="majorBidi" w:hint="cs"/>
          <w:spacing w:val="-6"/>
          <w:sz w:val="30"/>
          <w:szCs w:val="30"/>
          <w:cs/>
        </w:rPr>
        <w:t>กำไร</w:t>
      </w:r>
      <w:r w:rsidR="00565A34" w:rsidRPr="00A85FEF">
        <w:rPr>
          <w:rFonts w:asciiTheme="majorBidi" w:hAnsiTheme="majorBidi" w:cstheme="majorBidi"/>
          <w:spacing w:val="-6"/>
          <w:sz w:val="30"/>
          <w:szCs w:val="30"/>
        </w:rPr>
        <w:t>(</w:t>
      </w:r>
      <w:r w:rsidRPr="00A85FEF">
        <w:rPr>
          <w:rFonts w:asciiTheme="majorBidi" w:hAnsiTheme="majorBidi" w:cstheme="majorBidi"/>
          <w:spacing w:val="-6"/>
          <w:sz w:val="30"/>
          <w:szCs w:val="30"/>
          <w:cs/>
        </w:rPr>
        <w:t>ขาดทุน</w:t>
      </w:r>
      <w:r w:rsidR="00565A34" w:rsidRPr="00A85FEF">
        <w:rPr>
          <w:rFonts w:asciiTheme="majorBidi" w:hAnsiTheme="majorBidi" w:cstheme="majorBidi"/>
          <w:spacing w:val="-6"/>
          <w:sz w:val="30"/>
          <w:szCs w:val="30"/>
        </w:rPr>
        <w:t xml:space="preserve">) </w:t>
      </w:r>
      <w:r w:rsidRPr="00A85FEF">
        <w:rPr>
          <w:rFonts w:asciiTheme="majorBidi" w:hAnsiTheme="majorBidi" w:cstheme="majorBidi"/>
          <w:spacing w:val="-6"/>
          <w:sz w:val="30"/>
          <w:szCs w:val="30"/>
          <w:cs/>
        </w:rPr>
        <w:t>จากเงินลงทุนใน</w:t>
      </w:r>
      <w:r w:rsidR="00A26F65" w:rsidRPr="00A85FEF">
        <w:rPr>
          <w:rFonts w:asciiTheme="majorBidi" w:hAnsiTheme="majorBidi" w:cstheme="majorBidi"/>
          <w:spacing w:val="-2"/>
          <w:sz w:val="30"/>
          <w:szCs w:val="30"/>
          <w:cs/>
        </w:rPr>
        <w:t>กองทุนรวมตราสารหนี้</w:t>
      </w:r>
      <w:r w:rsidRPr="00A85FEF">
        <w:rPr>
          <w:rFonts w:asciiTheme="majorBidi" w:hAnsiTheme="majorBidi" w:cstheme="majorBidi"/>
          <w:spacing w:val="-6"/>
          <w:sz w:val="30"/>
          <w:szCs w:val="30"/>
          <w:cs/>
        </w:rPr>
        <w:t>ที่กำหนดให้วัดมูลค่าด้วยมูลค่ายุติธรรมผ่าน</w:t>
      </w:r>
      <w:r w:rsidR="00FF787B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A85FEF">
        <w:rPr>
          <w:rFonts w:asciiTheme="majorBidi" w:hAnsiTheme="majorBidi" w:cstheme="majorBidi"/>
          <w:spacing w:val="-6"/>
          <w:sz w:val="30"/>
          <w:szCs w:val="30"/>
          <w:cs/>
        </w:rPr>
        <w:t>กำไรขาดทุนเบ็ดเสร็จอื่น</w:t>
      </w:r>
    </w:p>
    <w:p w14:paraId="19103DFC" w14:textId="77777777" w:rsidR="0028733C" w:rsidRDefault="0028733C" w:rsidP="0028733C">
      <w:pPr>
        <w:spacing w:line="240" w:lineRule="auto"/>
        <w:ind w:left="540" w:right="45"/>
        <w:rPr>
          <w:rFonts w:asciiTheme="majorBidi" w:hAnsiTheme="majorBidi" w:cstheme="majorBidi"/>
          <w:spacing w:val="-6"/>
          <w:sz w:val="30"/>
          <w:szCs w:val="30"/>
        </w:rPr>
      </w:pPr>
    </w:p>
    <w:p w14:paraId="3D8A82CB" w14:textId="2C4923C4" w:rsidR="009B04A1" w:rsidRPr="00F31A28" w:rsidRDefault="009B04A1" w:rsidP="009B04A1">
      <w:pPr>
        <w:spacing w:line="240" w:lineRule="auto"/>
        <w:ind w:left="540" w:right="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31A28">
        <w:rPr>
          <w:rFonts w:asciiTheme="majorBidi" w:hAnsiTheme="majorBidi" w:cstheme="majorBidi"/>
          <w:spacing w:val="-6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F31A28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AF71AE" w:rsidRPr="00F31A28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</w:p>
    <w:p w14:paraId="4C67AAAF" w14:textId="400BE4A0" w:rsidR="00F752C2" w:rsidRPr="00D46C03" w:rsidRDefault="00F752C2" w:rsidP="009B04A1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F752C2" w:rsidRPr="00D46C03" w14:paraId="3A2D6E25" w14:textId="77777777" w:rsidTr="004F1F49">
        <w:trPr>
          <w:tblHeader/>
        </w:trPr>
        <w:tc>
          <w:tcPr>
            <w:tcW w:w="2520" w:type="dxa"/>
          </w:tcPr>
          <w:p w14:paraId="199A56E8" w14:textId="77777777" w:rsidR="00F752C2" w:rsidRPr="00D46C03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104CFD5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0A5F825" w14:textId="77777777" w:rsidR="00F752C2" w:rsidRPr="00D46C03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46C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752C2" w:rsidRPr="00D46C03" w14:paraId="3EF87DE3" w14:textId="77777777" w:rsidTr="004F1F49">
        <w:tc>
          <w:tcPr>
            <w:tcW w:w="2520" w:type="dxa"/>
          </w:tcPr>
          <w:p w14:paraId="7BE75EF3" w14:textId="1CADCAAF" w:rsidR="00F752C2" w:rsidRPr="00CD6782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67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  <w:r w:rsidR="000B09EB" w:rsidRPr="00CD67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ที่ใช้ในการ</w:t>
            </w:r>
            <w:r w:rsidR="008818A4" w:rsidRPr="00CD67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7632847D" w14:textId="77777777" w:rsidR="00F752C2" w:rsidRPr="00CD6782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0B11A520" w14:textId="77777777" w:rsidR="00F752C2" w:rsidRPr="00CD6782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D67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CD67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Pr="00CD67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CD67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F752C2" w:rsidRPr="00D46C03" w14:paraId="421D15D2" w14:textId="77777777" w:rsidTr="004F1F49">
        <w:tc>
          <w:tcPr>
            <w:tcW w:w="2520" w:type="dxa"/>
          </w:tcPr>
          <w:p w14:paraId="5E024F52" w14:textId="552E1FA6" w:rsidR="00F752C2" w:rsidRPr="00CD6782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67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  <w:r w:rsidR="009165FE" w:rsidRPr="00CD67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ที่ใช้ในการป้องกันความเสี่ยง</w:t>
            </w:r>
          </w:p>
        </w:tc>
        <w:tc>
          <w:tcPr>
            <w:tcW w:w="236" w:type="dxa"/>
          </w:tcPr>
          <w:p w14:paraId="19A9DF2C" w14:textId="77777777" w:rsidR="00F752C2" w:rsidRPr="00CD6782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4E3616B" w14:textId="77777777" w:rsidR="00F752C2" w:rsidRPr="00CD6782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D6782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Swap model </w:t>
            </w:r>
            <w:r w:rsidRPr="00CD67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F752C2" w:rsidRPr="00D46C03" w14:paraId="48B13F72" w14:textId="77777777" w:rsidTr="004F1F49">
        <w:tc>
          <w:tcPr>
            <w:tcW w:w="2520" w:type="dxa"/>
          </w:tcPr>
          <w:p w14:paraId="70DAEBDB" w14:textId="77777777" w:rsidR="00F752C2" w:rsidRPr="00CD6782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782"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CD6782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  <w:r w:rsidRPr="00CD6782"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bidi="th-TH"/>
              </w:rPr>
              <w:t xml:space="preserve">  </w:t>
            </w:r>
          </w:p>
        </w:tc>
        <w:tc>
          <w:tcPr>
            <w:tcW w:w="236" w:type="dxa"/>
          </w:tcPr>
          <w:p w14:paraId="19973735" w14:textId="77777777" w:rsidR="00F752C2" w:rsidRPr="00CD6782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92DAF77" w14:textId="77777777" w:rsidR="00F752C2" w:rsidRPr="00CD6782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678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F752C2" w:rsidRPr="00D46C03" w14:paraId="06D316D3" w14:textId="77777777" w:rsidTr="004F1F49">
        <w:tc>
          <w:tcPr>
            <w:tcW w:w="2520" w:type="dxa"/>
          </w:tcPr>
          <w:p w14:paraId="6A3C31F1" w14:textId="77777777" w:rsidR="00F752C2" w:rsidRPr="00CD6782" w:rsidRDefault="00F752C2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678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2254D699" w14:textId="77777777" w:rsidR="00F752C2" w:rsidRPr="00CD6782" w:rsidRDefault="00F752C2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BB98293" w14:textId="210D3991" w:rsidR="00F752C2" w:rsidRPr="00CD6782" w:rsidRDefault="00F752C2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67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 w:rsidR="0099748A" w:rsidRPr="00CD67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ปัจจุบันของหนี้สินสุทธิ</w:t>
            </w:r>
            <w:r w:rsidRPr="00CD67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CD678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0D6125" w:rsidRPr="00D46C03" w14:paraId="31141A38" w14:textId="77777777" w:rsidTr="004F1F49">
        <w:tc>
          <w:tcPr>
            <w:tcW w:w="2520" w:type="dxa"/>
          </w:tcPr>
          <w:p w14:paraId="50001D56" w14:textId="7E70BDD0" w:rsidR="000D6125" w:rsidRPr="007E51AF" w:rsidRDefault="006A4CA6" w:rsidP="004F1F49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E51A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เงินลงทุนในกองทุนรวม</w:t>
            </w:r>
            <w:r w:rsidR="00D355C6" w:rsidRPr="007E51A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    ตราสารหนี้</w:t>
            </w:r>
          </w:p>
        </w:tc>
        <w:tc>
          <w:tcPr>
            <w:tcW w:w="236" w:type="dxa"/>
          </w:tcPr>
          <w:p w14:paraId="2F723B38" w14:textId="77777777" w:rsidR="000D6125" w:rsidRPr="007E51AF" w:rsidRDefault="000D6125" w:rsidP="004F1F4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C56980D" w14:textId="13781E53" w:rsidR="000D6125" w:rsidRPr="007E51AF" w:rsidRDefault="006F3203" w:rsidP="004F1F49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E51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</w:t>
            </w:r>
            <w:r w:rsidR="00AA541A" w:rsidRPr="007E51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จากมูลค่า</w:t>
            </w:r>
            <w:r w:rsidR="00535D43" w:rsidRPr="007E51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ทรัพย์สินสุทธิ ( </w:t>
            </w:r>
            <w:r w:rsidR="00535D43" w:rsidRPr="007E5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Net Asset value </w:t>
            </w:r>
            <w:r w:rsidR="008D0459" w:rsidRPr="007E51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="008D0459" w:rsidRPr="007E51A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ของ</w:t>
            </w:r>
            <w:r w:rsidR="002F3B2C" w:rsidRPr="007E51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กองทุนตราสารหนี้</w:t>
            </w:r>
            <w:r w:rsidRPr="007E51A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ณ วัน</w:t>
            </w:r>
            <w:r w:rsidR="00091085" w:rsidRPr="007E51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ที่รายงาน</w:t>
            </w:r>
            <w:r w:rsidR="00F27858" w:rsidRPr="007E51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</w:tbl>
    <w:p w14:paraId="73B6B2BB" w14:textId="77777777" w:rsidR="00347D67" w:rsidRDefault="00347D67" w:rsidP="00483020">
      <w:pPr>
        <w:tabs>
          <w:tab w:val="clear" w:pos="227"/>
          <w:tab w:val="clear" w:pos="454"/>
          <w:tab w:val="clear" w:pos="680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283EAD" w14:textId="42F3A472" w:rsidR="00A7407B" w:rsidRPr="00D46C03" w:rsidRDefault="00347D67" w:rsidP="00483020">
      <w:pPr>
        <w:tabs>
          <w:tab w:val="clear" w:pos="227"/>
          <w:tab w:val="clear" w:pos="454"/>
          <w:tab w:val="clear" w:pos="680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7407B" w:rsidRPr="00D46C0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ฐานะเปิดต่อความเสี่ยงด้านสภาพคล่อง </w:t>
      </w:r>
    </w:p>
    <w:p w14:paraId="7FFD6B23" w14:textId="77777777" w:rsidR="00E45E82" w:rsidRPr="00963D36" w:rsidRDefault="00E45E82" w:rsidP="00A7407B">
      <w:pPr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41EA1F6" w14:textId="5603A0D2" w:rsidR="00F65946" w:rsidRPr="00E12BF9" w:rsidRDefault="00A7407B" w:rsidP="00E12B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ตารางด้านล่างแสดงการครบกำหนดที่เหลือตามสัญญาของหนี้สินทางการเงิน ณ วันที่รายงาน จำนวนเงินเป็นจำนวนขั้นต้นซึ่งไม่ได้คิดลดและรวมถึงการจ่ายดอกเบี้ยตามสัญญาและไม่รวมผลกระทบของสัญญาหักกลบ</w:t>
      </w:r>
    </w:p>
    <w:p w14:paraId="7402CC3F" w14:textId="77777777" w:rsidR="00F65946" w:rsidRDefault="00F65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</w:p>
    <w:p w14:paraId="2DC438B9" w14:textId="77777777" w:rsidR="002F05CC" w:rsidRDefault="002F0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</w:p>
    <w:p w14:paraId="0F34A901" w14:textId="77777777" w:rsidR="002F05CC" w:rsidRDefault="002F0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</w:p>
    <w:p w14:paraId="421CADE5" w14:textId="77777777" w:rsidR="002F05CC" w:rsidRDefault="002F0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</w:p>
    <w:p w14:paraId="21E982ED" w14:textId="77777777" w:rsidR="002F05CC" w:rsidRDefault="002F0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</w:p>
    <w:p w14:paraId="65E2EE7E" w14:textId="77777777" w:rsidR="002F05CC" w:rsidRPr="00963D36" w:rsidRDefault="002F0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lang w:val="en-GB"/>
        </w:rPr>
      </w:pPr>
    </w:p>
    <w:tbl>
      <w:tblPr>
        <w:tblStyle w:val="TableGrid"/>
        <w:tblW w:w="1071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70"/>
        <w:gridCol w:w="1080"/>
        <w:gridCol w:w="270"/>
        <w:gridCol w:w="1170"/>
        <w:gridCol w:w="270"/>
        <w:gridCol w:w="1080"/>
        <w:gridCol w:w="270"/>
        <w:gridCol w:w="810"/>
        <w:gridCol w:w="270"/>
        <w:gridCol w:w="1080"/>
      </w:tblGrid>
      <w:tr w:rsidR="003224BD" w:rsidRPr="00E46B4A" w14:paraId="449E2DB2" w14:textId="77777777" w:rsidTr="0020029C">
        <w:trPr>
          <w:tblHeader/>
        </w:trPr>
        <w:tc>
          <w:tcPr>
            <w:tcW w:w="3150" w:type="dxa"/>
          </w:tcPr>
          <w:p w14:paraId="459B275F" w14:textId="77777777" w:rsidR="003224BD" w:rsidRPr="00E46B4A" w:rsidRDefault="003224BD" w:rsidP="00E46B4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1"/>
          </w:tcPr>
          <w:p w14:paraId="6C424000" w14:textId="77777777" w:rsidR="003224BD" w:rsidRPr="00E46B4A" w:rsidRDefault="003224BD" w:rsidP="00E46B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26B3D" w:rsidRPr="00E46B4A" w14:paraId="1B237FA1" w14:textId="77777777" w:rsidTr="0020029C">
        <w:trPr>
          <w:tblHeader/>
        </w:trPr>
        <w:tc>
          <w:tcPr>
            <w:tcW w:w="3150" w:type="dxa"/>
          </w:tcPr>
          <w:p w14:paraId="034BDC83" w14:textId="77777777" w:rsidR="00B26B3D" w:rsidRPr="00E46B4A" w:rsidRDefault="00B26B3D" w:rsidP="00E46B4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60" w:type="dxa"/>
            <w:gridSpan w:val="11"/>
          </w:tcPr>
          <w:p w14:paraId="6CABF002" w14:textId="77777777" w:rsidR="00B26B3D" w:rsidRPr="00E46B4A" w:rsidRDefault="00B26B3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BC5425" w:rsidRPr="00E46B4A" w14:paraId="6E699BDD" w14:textId="77777777" w:rsidTr="0020029C">
        <w:trPr>
          <w:tblHeader/>
        </w:trPr>
        <w:tc>
          <w:tcPr>
            <w:tcW w:w="3150" w:type="dxa"/>
            <w:vAlign w:val="bottom"/>
          </w:tcPr>
          <w:p w14:paraId="3BE4038D" w14:textId="366A6722" w:rsidR="003224BD" w:rsidRPr="00E46B4A" w:rsidRDefault="003224BD" w:rsidP="00E46B4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26EA9"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7928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D26EA9"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9282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D26EA9"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135AD"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1462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90" w:type="dxa"/>
          </w:tcPr>
          <w:p w14:paraId="35691DAD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1CA44D71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663BA87D" w14:textId="77777777" w:rsidR="003224BD" w:rsidRPr="00E46B4A" w:rsidRDefault="003224BD" w:rsidP="00E46B4A">
            <w:pPr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BBA558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</w:p>
          <w:p w14:paraId="4EC2E3F4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25AFF051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9A323BF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29F4BCD" w14:textId="77777777" w:rsidR="003224BD" w:rsidRPr="00E46B4A" w:rsidRDefault="003224BD" w:rsidP="00E46B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2BC327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1-5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DEA742D" w14:textId="77777777" w:rsidR="003224BD" w:rsidRPr="00E46B4A" w:rsidRDefault="003224BD" w:rsidP="00E46B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6677C759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</w:p>
          <w:p w14:paraId="1C279BD8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6926045" w14:textId="77777777" w:rsidR="003224BD" w:rsidRPr="00E46B4A" w:rsidRDefault="003224BD" w:rsidP="00E46B4A">
            <w:pPr>
              <w:tabs>
                <w:tab w:val="clear" w:pos="907"/>
                <w:tab w:val="left" w:pos="77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88416C0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224BD" w:rsidRPr="00E46B4A" w14:paraId="2CF7F2C2" w14:textId="77777777" w:rsidTr="0020029C">
        <w:trPr>
          <w:tblHeader/>
        </w:trPr>
        <w:tc>
          <w:tcPr>
            <w:tcW w:w="3150" w:type="dxa"/>
          </w:tcPr>
          <w:p w14:paraId="648D5E80" w14:textId="77777777" w:rsidR="003224BD" w:rsidRPr="00E46B4A" w:rsidRDefault="003224BD" w:rsidP="00E46B4A">
            <w:pPr>
              <w:ind w:left="73" w:right="-24" w:hanging="7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0" w:type="dxa"/>
            <w:gridSpan w:val="11"/>
          </w:tcPr>
          <w:p w14:paraId="1E6F4006" w14:textId="77777777" w:rsidR="003224BD" w:rsidRPr="00E46B4A" w:rsidRDefault="003224BD" w:rsidP="00E46B4A">
            <w:pPr>
              <w:tabs>
                <w:tab w:val="decimal" w:pos="708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425" w:rsidRPr="00E46B4A" w14:paraId="2E0F4910" w14:textId="77777777" w:rsidTr="0020029C">
        <w:tc>
          <w:tcPr>
            <w:tcW w:w="3150" w:type="dxa"/>
          </w:tcPr>
          <w:p w14:paraId="3F28C861" w14:textId="77777777" w:rsidR="003224BD" w:rsidRPr="00E46B4A" w:rsidRDefault="003224BD" w:rsidP="00E46B4A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0" w:type="dxa"/>
          </w:tcPr>
          <w:p w14:paraId="1A9C0B28" w14:textId="21E88307" w:rsidR="003224BD" w:rsidRPr="00E46B4A" w:rsidRDefault="003224BD" w:rsidP="00E46B4A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F64AFCE" w14:textId="1A76E750" w:rsidR="003224BD" w:rsidRPr="00E46B4A" w:rsidRDefault="003224BD" w:rsidP="00E46B4A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96D79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96358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54FD22" w14:textId="77777777" w:rsidR="003224BD" w:rsidRPr="00E46B4A" w:rsidRDefault="003224BD" w:rsidP="00E4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FFD35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1BDD5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C7D94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EA7181" w14:textId="77777777" w:rsidR="003224BD" w:rsidRPr="00E46B4A" w:rsidRDefault="003224BD" w:rsidP="00E46B4A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113A6E" w14:textId="77777777" w:rsidR="003224BD" w:rsidRPr="00E46B4A" w:rsidRDefault="003224BD" w:rsidP="00E46B4A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FB5C44" w14:textId="77777777" w:rsidR="003224BD" w:rsidRPr="00E46B4A" w:rsidRDefault="003224BD" w:rsidP="00E46B4A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425" w:rsidRPr="00E46B4A" w14:paraId="4A9660CE" w14:textId="77777777" w:rsidTr="0020029C">
        <w:tc>
          <w:tcPr>
            <w:tcW w:w="3150" w:type="dxa"/>
          </w:tcPr>
          <w:p w14:paraId="1B72B2AC" w14:textId="77777777" w:rsidR="00237397" w:rsidRPr="00E46B4A" w:rsidRDefault="00237397" w:rsidP="00237397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  <w:p w14:paraId="1A3D2B61" w14:textId="77777777" w:rsidR="00237397" w:rsidRPr="00E46B4A" w:rsidRDefault="00237397" w:rsidP="00237397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    ระยะสั้นจากสถาบันการเงิน</w:t>
            </w:r>
          </w:p>
        </w:tc>
        <w:tc>
          <w:tcPr>
            <w:tcW w:w="990" w:type="dxa"/>
          </w:tcPr>
          <w:p w14:paraId="128659E5" w14:textId="77777777" w:rsidR="00E30422" w:rsidRDefault="00E30422" w:rsidP="00B052BB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B5F93D" w14:textId="4543026F" w:rsidR="00264C18" w:rsidRPr="00E46B4A" w:rsidRDefault="001839D0" w:rsidP="00F7469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30422" w:rsidRPr="00E30422">
              <w:rPr>
                <w:rFonts w:ascii="Angsana New" w:hAnsi="Angsana New"/>
                <w:sz w:val="30"/>
                <w:szCs w:val="30"/>
                <w:cs/>
              </w:rPr>
              <w:t>87</w:t>
            </w:r>
            <w:r w:rsidR="00E30422" w:rsidRPr="00E30422">
              <w:rPr>
                <w:rFonts w:ascii="Angsana New" w:hAnsi="Angsana New"/>
                <w:sz w:val="30"/>
                <w:szCs w:val="30"/>
              </w:rPr>
              <w:t>,</w:t>
            </w:r>
            <w:r w:rsidR="00E30422" w:rsidRPr="00E30422">
              <w:rPr>
                <w:rFonts w:ascii="Angsana New" w:hAnsi="Angsana New"/>
                <w:sz w:val="30"/>
                <w:szCs w:val="30"/>
                <w:cs/>
              </w:rPr>
              <w:t>552</w:t>
            </w:r>
          </w:p>
        </w:tc>
        <w:tc>
          <w:tcPr>
            <w:tcW w:w="270" w:type="dxa"/>
          </w:tcPr>
          <w:p w14:paraId="5B275A32" w14:textId="77777777" w:rsidR="00237397" w:rsidRPr="00E46B4A" w:rsidRDefault="00237397" w:rsidP="00237397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F7A80" w14:textId="77777777" w:rsidR="005B4955" w:rsidRDefault="005B4955" w:rsidP="0023739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BC237B" w14:textId="79893FBF" w:rsidR="003A3D08" w:rsidRPr="00E46B4A" w:rsidRDefault="005B4955" w:rsidP="0023739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A9EE11" w14:textId="77777777" w:rsidR="00237397" w:rsidRPr="00E46B4A" w:rsidRDefault="00237397" w:rsidP="00237397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566785" w14:textId="77777777" w:rsidR="0032205A" w:rsidRDefault="0032205A" w:rsidP="008D1D61">
            <w:pPr>
              <w:tabs>
                <w:tab w:val="decimal" w:pos="70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1EC77B" w14:textId="712EF06B" w:rsidR="002D0370" w:rsidRPr="00E46B4A" w:rsidRDefault="00BC5425" w:rsidP="008D1D61">
            <w:pPr>
              <w:tabs>
                <w:tab w:val="decimal" w:pos="70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2205A" w:rsidRPr="0032205A">
              <w:rPr>
                <w:rFonts w:ascii="Angsana New" w:hAnsi="Angsana New"/>
                <w:sz w:val="30"/>
                <w:szCs w:val="30"/>
                <w:cs/>
              </w:rPr>
              <w:t>87</w:t>
            </w:r>
            <w:r w:rsidR="0032205A" w:rsidRPr="0032205A">
              <w:rPr>
                <w:rFonts w:ascii="Angsana New" w:hAnsi="Angsana New"/>
                <w:sz w:val="30"/>
                <w:szCs w:val="30"/>
              </w:rPr>
              <w:t>,</w:t>
            </w:r>
            <w:r w:rsidR="0032205A" w:rsidRPr="0032205A">
              <w:rPr>
                <w:rFonts w:ascii="Angsana New" w:hAnsi="Angsana New"/>
                <w:sz w:val="30"/>
                <w:szCs w:val="30"/>
                <w:cs/>
              </w:rPr>
              <w:t>552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D7BA90" w14:textId="77777777" w:rsidR="00237397" w:rsidRPr="00E46B4A" w:rsidRDefault="00237397" w:rsidP="00237397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A548A" w14:textId="77777777" w:rsidR="005B4955" w:rsidRDefault="005B4955" w:rsidP="0023739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1CE9F9" w14:textId="6932C41C" w:rsidR="002D0370" w:rsidRPr="00E46B4A" w:rsidRDefault="005B4955" w:rsidP="0023739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8D01F" w14:textId="77777777" w:rsidR="00237397" w:rsidRPr="00E46B4A" w:rsidRDefault="00237397" w:rsidP="00237397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AEC7E4" w14:textId="77777777" w:rsidR="005B4955" w:rsidRDefault="005B4955" w:rsidP="0023739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6506DB" w14:textId="5B0A4966" w:rsidR="004C0C62" w:rsidRPr="00E46B4A" w:rsidRDefault="005B4955" w:rsidP="0023739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C4F859" w14:textId="77777777" w:rsidR="00237397" w:rsidRPr="00E46B4A" w:rsidRDefault="00237397" w:rsidP="00237397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C52F0" w14:textId="77777777" w:rsidR="0032205A" w:rsidRDefault="0032205A" w:rsidP="00237397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0781A50" w14:textId="70590A98" w:rsidR="004C0C62" w:rsidRPr="00FD4C3E" w:rsidRDefault="00BC5425" w:rsidP="00237397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205A" w:rsidRPr="0032205A">
              <w:rPr>
                <w:rFonts w:ascii="Angsana New" w:hAnsi="Angsana New"/>
                <w:sz w:val="30"/>
                <w:szCs w:val="30"/>
                <w:cs/>
                <w:lang w:val="en-US"/>
              </w:rPr>
              <w:t>87</w:t>
            </w:r>
            <w:r w:rsidR="0032205A" w:rsidRPr="003220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2205A" w:rsidRPr="0032205A">
              <w:rPr>
                <w:rFonts w:ascii="Angsana New" w:hAnsi="Angsana New"/>
                <w:sz w:val="30"/>
                <w:szCs w:val="30"/>
                <w:cs/>
                <w:lang w:val="en-US"/>
              </w:rPr>
              <w:t>552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C5425" w:rsidRPr="00E46B4A" w14:paraId="31E9366E" w14:textId="77777777" w:rsidTr="0020029C">
        <w:tc>
          <w:tcPr>
            <w:tcW w:w="3150" w:type="dxa"/>
          </w:tcPr>
          <w:p w14:paraId="060C8E7D" w14:textId="77777777" w:rsidR="00237397" w:rsidRPr="00E46B4A" w:rsidRDefault="00237397" w:rsidP="00237397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2AC3081C" w14:textId="2AAD31AF" w:rsidR="00237397" w:rsidRPr="00E46B4A" w:rsidRDefault="00E938A3" w:rsidP="0027508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38A3">
              <w:rPr>
                <w:rFonts w:ascii="Angsana New" w:hAnsi="Angsana New"/>
                <w:sz w:val="30"/>
                <w:szCs w:val="30"/>
                <w:cs/>
              </w:rPr>
              <w:t>699</w:t>
            </w:r>
            <w:r w:rsidRPr="00E938A3">
              <w:rPr>
                <w:rFonts w:ascii="Angsana New" w:hAnsi="Angsana New"/>
                <w:sz w:val="30"/>
                <w:szCs w:val="30"/>
              </w:rPr>
              <w:t>,</w:t>
            </w:r>
            <w:r w:rsidRPr="00E938A3">
              <w:rPr>
                <w:rFonts w:ascii="Angsana New" w:hAnsi="Angsana New"/>
                <w:sz w:val="30"/>
                <w:szCs w:val="30"/>
                <w:cs/>
              </w:rPr>
              <w:t>376</w:t>
            </w:r>
          </w:p>
        </w:tc>
        <w:tc>
          <w:tcPr>
            <w:tcW w:w="270" w:type="dxa"/>
          </w:tcPr>
          <w:p w14:paraId="171AE494" w14:textId="77777777" w:rsidR="00237397" w:rsidRPr="00E46B4A" w:rsidRDefault="00237397" w:rsidP="00237397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FC366" w14:textId="39423AFB" w:rsidR="00237397" w:rsidRPr="00E46B4A" w:rsidRDefault="00BC5425" w:rsidP="00237397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D370E" w:rsidRPr="000D370E">
              <w:rPr>
                <w:rFonts w:ascii="Angsana New" w:hAnsi="Angsana New"/>
                <w:sz w:val="30"/>
                <w:szCs w:val="30"/>
                <w:cs/>
              </w:rPr>
              <w:t>699</w:t>
            </w:r>
            <w:r w:rsidR="000D370E" w:rsidRPr="000D370E">
              <w:rPr>
                <w:rFonts w:ascii="Angsana New" w:hAnsi="Angsana New"/>
                <w:sz w:val="30"/>
                <w:szCs w:val="30"/>
              </w:rPr>
              <w:t>,</w:t>
            </w:r>
            <w:r w:rsidR="000D370E" w:rsidRPr="000D370E">
              <w:rPr>
                <w:rFonts w:ascii="Angsana New" w:hAnsi="Angsana New"/>
                <w:sz w:val="30"/>
                <w:szCs w:val="30"/>
                <w:cs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B824C1" w14:textId="77777777" w:rsidR="00237397" w:rsidRPr="00E46B4A" w:rsidRDefault="00237397" w:rsidP="00237397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66CDF6" w14:textId="7BCD5C45" w:rsidR="00237397" w:rsidRPr="00E46B4A" w:rsidRDefault="005B4955" w:rsidP="0023739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F84C01" w14:textId="77777777" w:rsidR="00237397" w:rsidRPr="00E46B4A" w:rsidRDefault="00237397" w:rsidP="0023739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88A318" w14:textId="4AAA2153" w:rsidR="00237397" w:rsidRPr="00E46B4A" w:rsidRDefault="005B4955" w:rsidP="0023739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E5BCA9" w14:textId="77777777" w:rsidR="00237397" w:rsidRPr="00E46B4A" w:rsidRDefault="00237397" w:rsidP="0023739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983A3A6" w14:textId="3AE6BF4E" w:rsidR="00237397" w:rsidRPr="00E46B4A" w:rsidRDefault="005B4955" w:rsidP="0023739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29BB59" w14:textId="77777777" w:rsidR="00237397" w:rsidRPr="00E46B4A" w:rsidRDefault="00237397" w:rsidP="00237397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0506F8" w14:textId="2DA0D530" w:rsidR="00237397" w:rsidRPr="00FD4C3E" w:rsidRDefault="00BC5425" w:rsidP="00237397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D370E" w:rsidRPr="000D370E">
              <w:rPr>
                <w:rFonts w:ascii="Angsana New" w:hAnsi="Angsana New"/>
                <w:sz w:val="30"/>
                <w:szCs w:val="30"/>
                <w:cs/>
                <w:lang w:val="en-US"/>
              </w:rPr>
              <w:t>699</w:t>
            </w:r>
            <w:r w:rsidR="000D370E" w:rsidRPr="000D370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D370E" w:rsidRPr="000D370E">
              <w:rPr>
                <w:rFonts w:ascii="Angsana New" w:hAnsi="Angsana New"/>
                <w:sz w:val="30"/>
                <w:szCs w:val="30"/>
                <w:cs/>
                <w:lang w:val="en-US"/>
              </w:rPr>
              <w:t>376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C5425" w:rsidRPr="00E46B4A" w14:paraId="63E99558" w14:textId="77777777" w:rsidTr="0020029C">
        <w:tc>
          <w:tcPr>
            <w:tcW w:w="3150" w:type="dxa"/>
          </w:tcPr>
          <w:p w14:paraId="19358EA4" w14:textId="77777777" w:rsidR="00666192" w:rsidRPr="00E46B4A" w:rsidRDefault="00666192" w:rsidP="00666192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</w:p>
          <w:p w14:paraId="6BC31FF8" w14:textId="36ADDDE1" w:rsidR="00666192" w:rsidRPr="00E46B4A" w:rsidRDefault="00666192" w:rsidP="00666192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    สถาบันการเงิน</w:t>
            </w:r>
          </w:p>
        </w:tc>
        <w:tc>
          <w:tcPr>
            <w:tcW w:w="990" w:type="dxa"/>
          </w:tcPr>
          <w:p w14:paraId="3755BF17" w14:textId="77777777" w:rsidR="00B052BB" w:rsidRDefault="00B052BB" w:rsidP="00B4350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AE66B4" w14:textId="1B6D5F5A" w:rsidR="001243DC" w:rsidRPr="00E46B4A" w:rsidRDefault="00573203" w:rsidP="00B4350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3203">
              <w:rPr>
                <w:rFonts w:ascii="Angsana New" w:hAnsi="Angsana New"/>
                <w:sz w:val="30"/>
                <w:szCs w:val="30"/>
                <w:cs/>
              </w:rPr>
              <w:t>154</w:t>
            </w:r>
            <w:r w:rsidRPr="00573203">
              <w:rPr>
                <w:rFonts w:ascii="Angsana New" w:hAnsi="Angsana New"/>
                <w:sz w:val="30"/>
                <w:szCs w:val="30"/>
              </w:rPr>
              <w:t>,</w:t>
            </w:r>
            <w:r w:rsidRPr="00573203">
              <w:rPr>
                <w:rFonts w:ascii="Angsana New" w:hAnsi="Angsana New"/>
                <w:sz w:val="30"/>
                <w:szCs w:val="30"/>
                <w:cs/>
              </w:rPr>
              <w:t>150</w:t>
            </w:r>
          </w:p>
        </w:tc>
        <w:tc>
          <w:tcPr>
            <w:tcW w:w="270" w:type="dxa"/>
          </w:tcPr>
          <w:p w14:paraId="38A6D9BD" w14:textId="49540320" w:rsidR="00666192" w:rsidRPr="00E46B4A" w:rsidRDefault="00666192" w:rsidP="00666192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7C486E" w14:textId="77777777" w:rsidR="005B4955" w:rsidRDefault="005B4955" w:rsidP="0066619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FBF309" w14:textId="75177F51" w:rsidR="003A3D08" w:rsidRPr="00E46B4A" w:rsidRDefault="005B4955" w:rsidP="0066619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79622" w14:textId="77777777" w:rsidR="00666192" w:rsidRPr="00E46B4A" w:rsidRDefault="00666192" w:rsidP="00666192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E7E2F6" w14:textId="77777777" w:rsidR="00BB7C7D" w:rsidRPr="00AC1360" w:rsidRDefault="00BB7C7D" w:rsidP="00666192">
            <w:pPr>
              <w:tabs>
                <w:tab w:val="decimal" w:pos="70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37658C" w14:textId="547BB395" w:rsidR="002D0370" w:rsidRPr="00AC1360" w:rsidRDefault="00BC5425" w:rsidP="00666192">
            <w:pPr>
              <w:tabs>
                <w:tab w:val="decimal" w:pos="70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83E38" w:rsidRPr="00AC1360">
              <w:rPr>
                <w:rFonts w:ascii="Angsana New" w:hAnsi="Angsana New"/>
                <w:sz w:val="30"/>
                <w:szCs w:val="30"/>
              </w:rPr>
              <w:t>63,952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3FABD6" w14:textId="77777777" w:rsidR="00666192" w:rsidRPr="00AC1360" w:rsidRDefault="00666192" w:rsidP="0066619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12C63F" w14:textId="77777777" w:rsidR="007F4214" w:rsidRPr="00AC1360" w:rsidRDefault="007F4214" w:rsidP="00EA32AA">
            <w:pPr>
              <w:tabs>
                <w:tab w:val="clear" w:pos="680"/>
                <w:tab w:val="decimal" w:pos="59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4B013E0" w14:textId="6E8AF2A9" w:rsidR="002D0370" w:rsidRPr="00AC1360" w:rsidRDefault="00BC5425" w:rsidP="00EA32AA">
            <w:pPr>
              <w:tabs>
                <w:tab w:val="clear" w:pos="680"/>
                <w:tab w:val="decimal" w:pos="59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F4214" w:rsidRPr="00AC136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="00A42A35" w:rsidRPr="00AC1360">
              <w:rPr>
                <w:rFonts w:ascii="Angsana New" w:hAnsi="Angsana New"/>
                <w:sz w:val="30"/>
                <w:szCs w:val="30"/>
              </w:rPr>
              <w:t>9,897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F737C4" w14:textId="77777777" w:rsidR="00666192" w:rsidRPr="00AC1360" w:rsidRDefault="00666192" w:rsidP="0066619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BA3F44" w14:textId="77777777" w:rsidR="004C0C62" w:rsidRPr="00AC1360" w:rsidRDefault="004C0C62" w:rsidP="0066619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23274E" w14:textId="7419D902" w:rsidR="004C0C62" w:rsidRPr="00AC1360" w:rsidRDefault="005B4955" w:rsidP="0066619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13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7B1A8" w14:textId="77777777" w:rsidR="00666192" w:rsidRPr="00AC1360" w:rsidRDefault="00666192" w:rsidP="00666192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B137B" w14:textId="77777777" w:rsidR="000430E7" w:rsidRPr="00AC1360" w:rsidRDefault="000430E7" w:rsidP="00666192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357371A" w14:textId="34ADF8AD" w:rsidR="00AC159E" w:rsidRPr="00AC1360" w:rsidRDefault="00BC5425" w:rsidP="00666192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42A35" w:rsidRPr="00AC1360">
              <w:rPr>
                <w:rFonts w:ascii="Angsana New" w:hAnsi="Angsana New"/>
                <w:sz w:val="30"/>
                <w:szCs w:val="30"/>
                <w:lang w:val="en-US"/>
              </w:rPr>
              <w:t>163,849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C5425" w:rsidRPr="00E46B4A" w14:paraId="22C9E49D" w14:textId="77777777" w:rsidTr="0020029C">
        <w:tc>
          <w:tcPr>
            <w:tcW w:w="3150" w:type="dxa"/>
          </w:tcPr>
          <w:p w14:paraId="5AD9E7BC" w14:textId="77777777" w:rsidR="00CB780D" w:rsidRPr="00E46B4A" w:rsidRDefault="00CB780D" w:rsidP="00CB780D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49C05F7" w14:textId="335CE6E4" w:rsidR="00CB780D" w:rsidRPr="00E46B4A" w:rsidRDefault="00D82E10" w:rsidP="00D82E10">
            <w:pPr>
              <w:tabs>
                <w:tab w:val="clear" w:pos="680"/>
                <w:tab w:val="decimal" w:pos="706"/>
                <w:tab w:val="left" w:pos="86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82E10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D82E10">
              <w:rPr>
                <w:rFonts w:ascii="Angsana New" w:hAnsi="Angsana New"/>
                <w:sz w:val="30"/>
                <w:szCs w:val="30"/>
              </w:rPr>
              <w:t>,</w:t>
            </w:r>
            <w:r w:rsidRPr="00D82E10">
              <w:rPr>
                <w:rFonts w:ascii="Angsana New" w:hAnsi="Angsana New"/>
                <w:sz w:val="30"/>
                <w:szCs w:val="30"/>
                <w:cs/>
              </w:rPr>
              <w:t>109</w:t>
            </w:r>
          </w:p>
        </w:tc>
        <w:tc>
          <w:tcPr>
            <w:tcW w:w="270" w:type="dxa"/>
          </w:tcPr>
          <w:p w14:paraId="209DB970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DFB5F5" w14:textId="3A560495" w:rsidR="00CB780D" w:rsidRPr="00E46B4A" w:rsidRDefault="005B4955" w:rsidP="00CB780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5461A7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3321DA" w14:textId="67636371" w:rsidR="00CB780D" w:rsidRPr="00AC1360" w:rsidRDefault="00BC5425" w:rsidP="00CB780D">
            <w:pPr>
              <w:tabs>
                <w:tab w:val="decimal" w:pos="70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130FD" w:rsidRPr="00AC136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="007130FD" w:rsidRPr="00AC1360">
              <w:rPr>
                <w:rFonts w:ascii="Angsana New" w:hAnsi="Angsana New"/>
                <w:sz w:val="30"/>
                <w:szCs w:val="30"/>
              </w:rPr>
              <w:t>,</w:t>
            </w:r>
            <w:r w:rsidR="007130FD" w:rsidRPr="00AC1360">
              <w:rPr>
                <w:rFonts w:ascii="Angsana New" w:hAnsi="Angsana New"/>
                <w:sz w:val="30"/>
                <w:szCs w:val="30"/>
                <w:cs/>
              </w:rPr>
              <w:t>383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A68E66" w14:textId="77777777" w:rsidR="00CB780D" w:rsidRPr="00AC1360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1AF9B" w14:textId="145ADCD2" w:rsidR="00CB780D" w:rsidRPr="00AC1360" w:rsidRDefault="00BC5425" w:rsidP="00CB780D">
            <w:pPr>
              <w:tabs>
                <w:tab w:val="clear" w:pos="680"/>
                <w:tab w:val="decimal" w:pos="590"/>
                <w:tab w:val="left" w:pos="7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D67B7" w:rsidRPr="00AC1360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="002D67B7" w:rsidRPr="00AC1360">
              <w:rPr>
                <w:rFonts w:ascii="Angsana New" w:hAnsi="Angsana New"/>
                <w:sz w:val="30"/>
                <w:szCs w:val="30"/>
              </w:rPr>
              <w:t>,</w:t>
            </w:r>
            <w:r w:rsidR="002D67B7" w:rsidRPr="00AC1360">
              <w:rPr>
                <w:rFonts w:ascii="Angsana New" w:hAnsi="Angsana New"/>
                <w:sz w:val="30"/>
                <w:szCs w:val="30"/>
                <w:cs/>
              </w:rPr>
              <w:t>629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AA8AE6" w14:textId="77777777" w:rsidR="00CB780D" w:rsidRPr="00AC1360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9F7F3B" w14:textId="3C302DCE" w:rsidR="00CB780D" w:rsidRPr="00AC1360" w:rsidRDefault="00BC5425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F4ACF" w:rsidRPr="00AC1360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5F4ACF" w:rsidRPr="00AC1360">
              <w:rPr>
                <w:rFonts w:ascii="Angsana New" w:hAnsi="Angsana New"/>
                <w:sz w:val="30"/>
                <w:szCs w:val="30"/>
              </w:rPr>
              <w:t>,</w:t>
            </w:r>
            <w:r w:rsidR="005F4ACF" w:rsidRPr="00AC1360">
              <w:rPr>
                <w:rFonts w:ascii="Angsana New" w:hAnsi="Angsana New"/>
                <w:sz w:val="30"/>
                <w:szCs w:val="30"/>
                <w:cs/>
              </w:rPr>
              <w:t>773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E0E6EE" w14:textId="77777777" w:rsidR="00CB780D" w:rsidRPr="00AC1360" w:rsidRDefault="00CB780D" w:rsidP="00CB780D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812E5" w14:textId="0AD89F93" w:rsidR="00CB780D" w:rsidRPr="00AC1360" w:rsidRDefault="00BC5425" w:rsidP="00CB780D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E5B44" w:rsidRPr="00AC1360">
              <w:rPr>
                <w:rFonts w:ascii="Angsana New" w:hAnsi="Angsana New"/>
                <w:sz w:val="30"/>
                <w:szCs w:val="30"/>
                <w:cs/>
                <w:lang w:val="en-US"/>
              </w:rPr>
              <w:t>31</w:t>
            </w:r>
            <w:r w:rsidR="003E5B44" w:rsidRPr="00AC136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E5B44" w:rsidRPr="00AC1360">
              <w:rPr>
                <w:rFonts w:ascii="Angsana New" w:hAnsi="Angsana New"/>
                <w:sz w:val="30"/>
                <w:szCs w:val="30"/>
                <w:cs/>
                <w:lang w:val="en-US"/>
              </w:rPr>
              <w:t>785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C5425" w:rsidRPr="00E46B4A" w14:paraId="783C2F92" w14:textId="77777777" w:rsidTr="0020029C">
        <w:tc>
          <w:tcPr>
            <w:tcW w:w="3150" w:type="dxa"/>
          </w:tcPr>
          <w:p w14:paraId="3654139B" w14:textId="77777777" w:rsidR="00CB780D" w:rsidRPr="00E46B4A" w:rsidRDefault="00CB780D" w:rsidP="00CB780D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2810077" w14:textId="30F88EF3" w:rsidR="00CB780D" w:rsidRPr="00E46B4A" w:rsidRDefault="00CB733B" w:rsidP="00275082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968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05E52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39FBC94C" w14:textId="6EF616EA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6629F3" w14:textId="4F021EA1" w:rsidR="00CB780D" w:rsidRPr="00E46B4A" w:rsidRDefault="00BC5425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D370E" w:rsidRPr="000D37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699</w:t>
            </w:r>
            <w:r w:rsidR="000D370E" w:rsidRPr="000D37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D370E" w:rsidRPr="000D37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376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6411BD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095DEC" w14:textId="4D79A0D9" w:rsidR="00CB780D" w:rsidRPr="00AC1360" w:rsidRDefault="00BC5425" w:rsidP="00CB780D">
            <w:pPr>
              <w:tabs>
                <w:tab w:val="decimal" w:pos="706"/>
              </w:tabs>
              <w:ind w:right="7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3503A" w:rsidRPr="00AC1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="00934ACB" w:rsidRPr="00AC1360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C3503A" w:rsidRPr="00AC13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3503A" w:rsidRPr="00AC1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="00934ACB" w:rsidRPr="00AC1360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64ED8A" w14:textId="77777777" w:rsidR="00CB780D" w:rsidRPr="00AC1360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F9B9EC" w14:textId="3CBF2759" w:rsidR="00CB780D" w:rsidRPr="00AC1360" w:rsidRDefault="00BC5425" w:rsidP="00CB780D">
            <w:pPr>
              <w:tabs>
                <w:tab w:val="decimal" w:pos="590"/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C5D4B" w:rsidRPr="00AC1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="001A2BFF" w:rsidRPr="00AC136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C5D4B" w:rsidRPr="00AC13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A2BFF" w:rsidRPr="00AC1360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5E7710" w14:textId="77777777" w:rsidR="00CB780D" w:rsidRPr="00AC1360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10A830B" w14:textId="5F16F7FD" w:rsidR="00CB780D" w:rsidRPr="00AC1360" w:rsidRDefault="00BC5425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F4ACF" w:rsidRPr="00AC1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="005F4ACF" w:rsidRPr="00AC13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F4ACF" w:rsidRPr="00AC13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521BDC" w14:textId="77777777" w:rsidR="00CB780D" w:rsidRPr="00AC1360" w:rsidRDefault="00CB780D" w:rsidP="00CB780D">
            <w:pPr>
              <w:tabs>
                <w:tab w:val="decimal" w:pos="706"/>
                <w:tab w:val="decimal" w:pos="8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0378C0" w14:textId="31EB4662" w:rsidR="00CB780D" w:rsidRPr="00AC1360" w:rsidRDefault="00BC5425" w:rsidP="00CB780D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9C7338" w:rsidRPr="00AC13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292515" w:rsidRPr="00AC13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9C7338" w:rsidRPr="00AC13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292515" w:rsidRPr="00AC13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C5425" w:rsidRPr="00E46B4A" w14:paraId="6775A09F" w14:textId="77777777" w:rsidTr="0020029C">
        <w:tc>
          <w:tcPr>
            <w:tcW w:w="3150" w:type="dxa"/>
          </w:tcPr>
          <w:p w14:paraId="133F44A3" w14:textId="77777777" w:rsidR="00CB780D" w:rsidRPr="00E46B4A" w:rsidRDefault="00CB780D" w:rsidP="00CB780D">
            <w:pPr>
              <w:ind w:left="160" w:right="-24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38D5F6" w14:textId="0526E4C4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539C7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64111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ADE61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1E15E" w14:textId="77777777" w:rsidR="00CB780D" w:rsidRPr="00E46B4A" w:rsidRDefault="00CB780D" w:rsidP="00CB780D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F9A7B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64307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639B6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40D09C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FD42D" w14:textId="77777777" w:rsidR="00CB780D" w:rsidRPr="00E46B4A" w:rsidRDefault="00CB780D" w:rsidP="00CB780D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CBA494" w14:textId="77777777" w:rsidR="00CB780D" w:rsidRPr="00E46B4A" w:rsidRDefault="00CB780D" w:rsidP="00CB780D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425" w:rsidRPr="00E46B4A" w14:paraId="4888FC27" w14:textId="77777777" w:rsidTr="0020029C">
        <w:tc>
          <w:tcPr>
            <w:tcW w:w="3150" w:type="dxa"/>
          </w:tcPr>
          <w:p w14:paraId="269FF251" w14:textId="77777777" w:rsidR="00CB780D" w:rsidRPr="00E46B4A" w:rsidRDefault="00CB780D" w:rsidP="00CB780D">
            <w:pPr>
              <w:ind w:left="160" w:right="-24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90" w:type="dxa"/>
          </w:tcPr>
          <w:p w14:paraId="611FDF3F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45B37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C12F6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05A3C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B274CE" w14:textId="77777777" w:rsidR="00CB780D" w:rsidRPr="00E46B4A" w:rsidRDefault="00CB780D" w:rsidP="00CB780D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7E7D6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C5F73F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B2B6A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AD6130" w14:textId="77777777" w:rsidR="00CB780D" w:rsidRPr="00E46B4A" w:rsidRDefault="00CB780D" w:rsidP="00CB780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66CEA" w14:textId="77777777" w:rsidR="00CB780D" w:rsidRPr="00E46B4A" w:rsidRDefault="00CB780D" w:rsidP="00CB780D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3D3E3B" w14:textId="77777777" w:rsidR="00CB780D" w:rsidRPr="00E46B4A" w:rsidRDefault="00CB780D" w:rsidP="00CB780D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5425" w:rsidRPr="00E46B4A" w14:paraId="3C5209BF" w14:textId="77777777" w:rsidTr="0020029C">
        <w:tc>
          <w:tcPr>
            <w:tcW w:w="3150" w:type="dxa"/>
          </w:tcPr>
          <w:p w14:paraId="051C9F26" w14:textId="77777777" w:rsidR="00033C5D" w:rsidRPr="00E372A3" w:rsidRDefault="00033C5D" w:rsidP="00033C5D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372A3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  <w:p w14:paraId="4A3E5024" w14:textId="5581CFF6" w:rsidR="00033C5D" w:rsidRPr="00E372A3" w:rsidRDefault="00033C5D" w:rsidP="00033C5D">
            <w:pPr>
              <w:ind w:left="160" w:right="-24" w:hanging="90"/>
              <w:rPr>
                <w:rFonts w:ascii="Angsana New" w:hAnsi="Angsana New"/>
                <w:sz w:val="30"/>
                <w:szCs w:val="30"/>
              </w:rPr>
            </w:pPr>
            <w:r w:rsidRPr="00E372A3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990" w:type="dxa"/>
          </w:tcPr>
          <w:p w14:paraId="5AB10061" w14:textId="77777777" w:rsidR="000B3E82" w:rsidRPr="00E372A3" w:rsidRDefault="000B3E82" w:rsidP="00F7469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395537D" w14:textId="239C9A9B" w:rsidR="00033C5D" w:rsidRPr="00E372A3" w:rsidRDefault="00F966E3" w:rsidP="00F7469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F7469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B3E82" w:rsidRPr="00E372A3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270" w:type="dxa"/>
          </w:tcPr>
          <w:p w14:paraId="22B0B728" w14:textId="77777777" w:rsidR="00033C5D" w:rsidRPr="00E372A3" w:rsidRDefault="00033C5D" w:rsidP="00033C5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89C9A" w14:textId="77777777" w:rsidR="00DA0AB3" w:rsidRPr="00E372A3" w:rsidRDefault="00DA0AB3" w:rsidP="00033C5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6F3DB7" w14:textId="18B43381" w:rsidR="00033C5D" w:rsidRPr="00E372A3" w:rsidRDefault="00DA0AB3" w:rsidP="00033C5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72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9F7A8E" w14:textId="77777777" w:rsidR="00033C5D" w:rsidRPr="00E372A3" w:rsidRDefault="00033C5D" w:rsidP="00033C5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4D6F71" w14:textId="77777777" w:rsidR="006C4310" w:rsidRPr="00E372A3" w:rsidRDefault="006C4310" w:rsidP="00EC16C6">
            <w:pPr>
              <w:tabs>
                <w:tab w:val="decimal" w:pos="70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2D9B23" w14:textId="7E5B678A" w:rsidR="00033C5D" w:rsidRPr="00E372A3" w:rsidRDefault="0020029C" w:rsidP="00EC16C6">
            <w:pPr>
              <w:tabs>
                <w:tab w:val="decimal" w:pos="70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C4310" w:rsidRPr="00E372A3">
              <w:rPr>
                <w:rFonts w:ascii="Angsana New" w:hAnsi="Angsana New"/>
                <w:sz w:val="30"/>
                <w:szCs w:val="30"/>
              </w:rPr>
              <w:t>2,015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A569CD" w14:textId="77777777" w:rsidR="00033C5D" w:rsidRPr="00E372A3" w:rsidRDefault="00033C5D" w:rsidP="00033C5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EFE68" w14:textId="77777777" w:rsidR="00DA0AB3" w:rsidRDefault="00DA0AB3" w:rsidP="00033C5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BD8C061" w14:textId="751B4BFC" w:rsidR="00033C5D" w:rsidRPr="00E7683F" w:rsidRDefault="00DA0AB3" w:rsidP="00033C5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591A16" w14:textId="77777777" w:rsidR="00033C5D" w:rsidRPr="00E7683F" w:rsidRDefault="00033C5D" w:rsidP="00033C5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A457D5" w14:textId="77777777" w:rsidR="00DA0AB3" w:rsidRDefault="00DA0AB3" w:rsidP="00033C5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4A9775" w14:textId="12B29900" w:rsidR="00033C5D" w:rsidRPr="00E7683F" w:rsidRDefault="00DA0AB3" w:rsidP="00033C5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A138B2" w14:textId="77777777" w:rsidR="00033C5D" w:rsidRPr="00E7683F" w:rsidRDefault="00033C5D" w:rsidP="00033C5D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97A42D" w14:textId="77777777" w:rsidR="006C4310" w:rsidRDefault="006C4310" w:rsidP="00033C5D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208F2A8" w14:textId="7F5AB106" w:rsidR="00033C5D" w:rsidRPr="00E7683F" w:rsidRDefault="0020029C" w:rsidP="00033C5D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6C4310" w:rsidRPr="00E372A3">
              <w:rPr>
                <w:rFonts w:ascii="Angsana New" w:hAnsi="Angsana New"/>
                <w:sz w:val="30"/>
                <w:szCs w:val="30"/>
                <w:lang w:val="en-US"/>
              </w:rPr>
              <w:t>2,015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BC5425" w:rsidRPr="00E46B4A" w14:paraId="5060273C" w14:textId="77777777" w:rsidTr="0020029C">
        <w:tc>
          <w:tcPr>
            <w:tcW w:w="3150" w:type="dxa"/>
          </w:tcPr>
          <w:p w14:paraId="0D6E0E08" w14:textId="3FBB25EC" w:rsidR="00033C5D" w:rsidRPr="00E372A3" w:rsidRDefault="00033C5D" w:rsidP="00033C5D">
            <w:pPr>
              <w:ind w:left="160" w:right="-24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E372A3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  <w:r w:rsidR="00BC62E9" w:rsidRPr="00E372A3">
              <w:rPr>
                <w:rFonts w:ascii="Angsana New" w:hAnsi="Angsana New" w:hint="cs"/>
                <w:sz w:val="30"/>
                <w:szCs w:val="30"/>
                <w:cs/>
              </w:rPr>
              <w:t>ที่ใช้ในการป้องกันความเสี่ยง</w:t>
            </w:r>
          </w:p>
        </w:tc>
        <w:tc>
          <w:tcPr>
            <w:tcW w:w="990" w:type="dxa"/>
          </w:tcPr>
          <w:p w14:paraId="4B7D44BA" w14:textId="77777777" w:rsidR="002856D4" w:rsidRPr="00E372A3" w:rsidRDefault="002856D4" w:rsidP="00F7469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1CF3D7" w14:textId="49E3E2A2" w:rsidR="00033C5D" w:rsidRPr="00E372A3" w:rsidRDefault="00F7469D" w:rsidP="00F7469D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856D4" w:rsidRPr="00E372A3">
              <w:rPr>
                <w:rFonts w:ascii="Angsana New" w:hAnsi="Angsana New"/>
                <w:sz w:val="30"/>
                <w:szCs w:val="30"/>
              </w:rPr>
              <w:t>26,206</w:t>
            </w:r>
          </w:p>
        </w:tc>
        <w:tc>
          <w:tcPr>
            <w:tcW w:w="270" w:type="dxa"/>
          </w:tcPr>
          <w:p w14:paraId="3BC35C04" w14:textId="77777777" w:rsidR="00033C5D" w:rsidRPr="00E372A3" w:rsidRDefault="00033C5D" w:rsidP="00033C5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ADE848" w14:textId="34E7F322" w:rsidR="00033C5D" w:rsidRPr="00E372A3" w:rsidRDefault="00033C5D" w:rsidP="00033C5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B50266" w14:textId="77777777" w:rsidR="00033C5D" w:rsidRPr="00E372A3" w:rsidRDefault="00033C5D" w:rsidP="00033C5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9E0A4" w14:textId="77777777" w:rsidR="00033C5D" w:rsidRPr="00E372A3" w:rsidRDefault="00033C5D" w:rsidP="00033C5D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BC865" w14:textId="77777777" w:rsidR="00033C5D" w:rsidRPr="00E372A3" w:rsidRDefault="00033C5D" w:rsidP="00033C5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63BC36" w14:textId="77777777" w:rsidR="00033C5D" w:rsidRPr="00237397" w:rsidRDefault="00033C5D" w:rsidP="00033C5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E381E35" w14:textId="77777777" w:rsidR="00033C5D" w:rsidRPr="00237397" w:rsidRDefault="00033C5D" w:rsidP="00033C5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49EBD91B" w14:textId="77777777" w:rsidR="00033C5D" w:rsidRPr="00237397" w:rsidRDefault="00033C5D" w:rsidP="00033C5D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7F4B267" w14:textId="77777777" w:rsidR="00033C5D" w:rsidRPr="00237397" w:rsidRDefault="00033C5D" w:rsidP="00033C5D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16D1235" w14:textId="77777777" w:rsidR="00033C5D" w:rsidRPr="00237397" w:rsidRDefault="00033C5D" w:rsidP="00033C5D">
            <w:pPr>
              <w:tabs>
                <w:tab w:val="clear" w:pos="907"/>
                <w:tab w:val="decimal" w:pos="706"/>
                <w:tab w:val="left" w:pos="79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C5425" w:rsidRPr="00E46B4A" w14:paraId="5D2EDC4A" w14:textId="77777777" w:rsidTr="0020029C">
        <w:tc>
          <w:tcPr>
            <w:tcW w:w="3150" w:type="dxa"/>
          </w:tcPr>
          <w:p w14:paraId="324CC1C0" w14:textId="77777777" w:rsidR="00BE2741" w:rsidRPr="00DC0A7A" w:rsidRDefault="00BE2741" w:rsidP="00BE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  <w:r w:rsidRPr="00DC0A7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C0A7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90" w:type="dxa"/>
          </w:tcPr>
          <w:p w14:paraId="45B1A2AA" w14:textId="2B6C7431" w:rsidR="00BE2741" w:rsidRPr="00BE2741" w:rsidRDefault="00DA0AB3" w:rsidP="000B3E8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BA2B46" w14:textId="77777777" w:rsidR="00BE2741" w:rsidRPr="00237397" w:rsidRDefault="00BE2741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31AFC43" w14:textId="350C9763" w:rsidR="00BE2741" w:rsidRPr="00E7683F" w:rsidRDefault="00DA0AB3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C7C65" w14:textId="77777777" w:rsidR="00BE2741" w:rsidRPr="00237397" w:rsidRDefault="00BE2741" w:rsidP="00BE274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1A4CF14E" w14:textId="425B0D80" w:rsidR="00BE2741" w:rsidRPr="00BE2741" w:rsidRDefault="0065085D" w:rsidP="00BE2741">
            <w:pPr>
              <w:tabs>
                <w:tab w:val="decimal" w:pos="706"/>
                <w:tab w:val="left" w:pos="99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085D">
              <w:rPr>
                <w:rFonts w:ascii="Angsana New" w:hAnsi="Angsana New"/>
                <w:sz w:val="30"/>
                <w:szCs w:val="30"/>
              </w:rPr>
              <w:t>(1,068,729)</w:t>
            </w:r>
          </w:p>
        </w:tc>
        <w:tc>
          <w:tcPr>
            <w:tcW w:w="270" w:type="dxa"/>
          </w:tcPr>
          <w:p w14:paraId="14D2032C" w14:textId="77777777" w:rsidR="00BE2741" w:rsidRPr="00E7683F" w:rsidRDefault="00BE2741" w:rsidP="00BE274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D06D8C" w14:textId="2302CEFD" w:rsidR="00BE2741" w:rsidRPr="00E7683F" w:rsidRDefault="00DA0AB3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78765" w14:textId="77777777" w:rsidR="00BE2741" w:rsidRPr="00E7683F" w:rsidRDefault="00BE2741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E23158" w14:textId="45D937CD" w:rsidR="00BE2741" w:rsidRPr="00E7683F" w:rsidRDefault="00DA0AB3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8BB5FD" w14:textId="77777777" w:rsidR="00BE2741" w:rsidRPr="00E7683F" w:rsidRDefault="00BE2741" w:rsidP="00BE2741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D18D85" w14:textId="1C5E5B27" w:rsidR="00BE2741" w:rsidRPr="00E7683F" w:rsidRDefault="00D75BF1" w:rsidP="00BE2741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5BF1">
              <w:rPr>
                <w:rFonts w:ascii="Angsana New" w:hAnsi="Angsana New"/>
                <w:sz w:val="30"/>
                <w:szCs w:val="30"/>
                <w:lang w:val="en-US"/>
              </w:rPr>
              <w:t>(1,068,729)</w:t>
            </w:r>
          </w:p>
        </w:tc>
      </w:tr>
      <w:tr w:rsidR="00BC5425" w:rsidRPr="00E46B4A" w14:paraId="4491305D" w14:textId="77777777" w:rsidTr="0020029C">
        <w:tc>
          <w:tcPr>
            <w:tcW w:w="3150" w:type="dxa"/>
          </w:tcPr>
          <w:p w14:paraId="69C5ECD4" w14:textId="77777777" w:rsidR="00BE2741" w:rsidRPr="00DC0A7A" w:rsidRDefault="00BE2741" w:rsidP="00BE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  <w:r w:rsidRPr="00DC0A7A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DC0A7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1B7B12" w14:textId="7AB23E09" w:rsidR="00BE2741" w:rsidRPr="00BE2741" w:rsidRDefault="00DA0AB3" w:rsidP="000B3E8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4D5D9E" w14:textId="77777777" w:rsidR="00BE2741" w:rsidRPr="00237397" w:rsidRDefault="00BE2741" w:rsidP="00BE274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0D6ECF" w14:textId="3F1889D5" w:rsidR="00BE2741" w:rsidRPr="00E7683F" w:rsidRDefault="00DA0AB3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60D110" w14:textId="77777777" w:rsidR="00BE2741" w:rsidRPr="00237397" w:rsidRDefault="00BE2741" w:rsidP="00BE274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415928" w14:textId="07117689" w:rsidR="00BE2741" w:rsidRPr="00BE2741" w:rsidRDefault="006424DF" w:rsidP="00BE2741">
            <w:pPr>
              <w:tabs>
                <w:tab w:val="decimal" w:pos="70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424DF">
              <w:rPr>
                <w:rFonts w:ascii="Angsana New" w:hAnsi="Angsana New"/>
                <w:sz w:val="30"/>
                <w:szCs w:val="30"/>
              </w:rPr>
              <w:t>1,042,523</w:t>
            </w:r>
          </w:p>
        </w:tc>
        <w:tc>
          <w:tcPr>
            <w:tcW w:w="270" w:type="dxa"/>
          </w:tcPr>
          <w:p w14:paraId="3A064799" w14:textId="77777777" w:rsidR="00BE2741" w:rsidRPr="00E7683F" w:rsidRDefault="00BE2741" w:rsidP="00BE274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F579EC" w14:textId="3DCB9328" w:rsidR="00BE2741" w:rsidRPr="00E7683F" w:rsidRDefault="00DA0AB3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531531" w14:textId="77777777" w:rsidR="00BE2741" w:rsidRPr="00E7683F" w:rsidRDefault="00BE2741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60FD6D" w14:textId="393E9E3F" w:rsidR="00BE2741" w:rsidRPr="00E7683F" w:rsidRDefault="00DA0AB3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E7058E" w14:textId="77777777" w:rsidR="00BE2741" w:rsidRPr="00E7683F" w:rsidRDefault="00BE2741" w:rsidP="00BE2741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CCF2F4" w14:textId="5B932E4E" w:rsidR="00BE2741" w:rsidRPr="00E7683F" w:rsidRDefault="00DA0AB3" w:rsidP="00BE2741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AB3">
              <w:rPr>
                <w:rFonts w:ascii="Angsana New" w:hAnsi="Angsana New"/>
                <w:sz w:val="30"/>
                <w:szCs w:val="30"/>
                <w:lang w:val="en-US"/>
              </w:rPr>
              <w:t>1,042,523</w:t>
            </w:r>
          </w:p>
        </w:tc>
      </w:tr>
      <w:tr w:rsidR="00BC5425" w:rsidRPr="00E46B4A" w14:paraId="07A9C259" w14:textId="77777777" w:rsidTr="0020029C">
        <w:tc>
          <w:tcPr>
            <w:tcW w:w="3150" w:type="dxa"/>
          </w:tcPr>
          <w:p w14:paraId="75DCDD3E" w14:textId="77777777" w:rsidR="00BE2741" w:rsidRPr="00E46B4A" w:rsidRDefault="00BE2741" w:rsidP="00BE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207EBF" w14:textId="467A2EC7" w:rsidR="00BE2741" w:rsidRPr="00BE2741" w:rsidRDefault="00F7469D" w:rsidP="000B3E82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618F9" w:rsidRPr="008618F9">
              <w:rPr>
                <w:rFonts w:ascii="Angsana New" w:hAnsi="Angsana New"/>
                <w:sz w:val="30"/>
                <w:szCs w:val="30"/>
              </w:rPr>
              <w:t>26,206</w:t>
            </w:r>
          </w:p>
        </w:tc>
        <w:tc>
          <w:tcPr>
            <w:tcW w:w="270" w:type="dxa"/>
          </w:tcPr>
          <w:p w14:paraId="3AAB3C87" w14:textId="77777777" w:rsidR="00BE2741" w:rsidRPr="00237397" w:rsidRDefault="00BE2741" w:rsidP="00BE274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3DEA66" w14:textId="2651E809" w:rsidR="00BE2741" w:rsidRPr="00E7683F" w:rsidRDefault="005B4A54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561F5A" w14:textId="77777777" w:rsidR="00BE2741" w:rsidRPr="00237397" w:rsidRDefault="00BE2741" w:rsidP="00BE274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FD806F" w14:textId="3E33CE41" w:rsidR="00BE2741" w:rsidRPr="00BE2741" w:rsidRDefault="00005CC6" w:rsidP="00BE2741">
            <w:pPr>
              <w:tabs>
                <w:tab w:val="decimal" w:pos="706"/>
              </w:tabs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5CC6">
              <w:rPr>
                <w:rFonts w:ascii="Angsana New" w:hAnsi="Angsana New"/>
                <w:sz w:val="30"/>
                <w:szCs w:val="30"/>
              </w:rPr>
              <w:t>(26,206)</w:t>
            </w:r>
          </w:p>
        </w:tc>
        <w:tc>
          <w:tcPr>
            <w:tcW w:w="270" w:type="dxa"/>
          </w:tcPr>
          <w:p w14:paraId="7234F9C3" w14:textId="77777777" w:rsidR="00BE2741" w:rsidRPr="00E7683F" w:rsidRDefault="00BE2741" w:rsidP="00BE274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5EAD11" w14:textId="2FAAE6A2" w:rsidR="00BE2741" w:rsidRPr="00E7683F" w:rsidRDefault="005B4A54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24F80" w14:textId="77777777" w:rsidR="00BE2741" w:rsidRPr="00E7683F" w:rsidRDefault="00BE2741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B50B1BF" w14:textId="2A109420" w:rsidR="00BE2741" w:rsidRPr="00E7683F" w:rsidRDefault="005B4A54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BFDAD5" w14:textId="77777777" w:rsidR="00BE2741" w:rsidRPr="00E7683F" w:rsidRDefault="00BE2741" w:rsidP="00BE2741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3AED2D" w14:textId="61C89107" w:rsidR="00BE2741" w:rsidRPr="00E7683F" w:rsidRDefault="00DA0AB3" w:rsidP="00BE2741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A0AB3">
              <w:rPr>
                <w:rFonts w:ascii="Angsana New" w:hAnsi="Angsana New"/>
                <w:sz w:val="30"/>
                <w:szCs w:val="30"/>
                <w:lang w:val="en-US"/>
              </w:rPr>
              <w:t>(26,206)</w:t>
            </w:r>
          </w:p>
        </w:tc>
      </w:tr>
      <w:tr w:rsidR="00BC5425" w:rsidRPr="00E46B4A" w14:paraId="0FE30001" w14:textId="77777777" w:rsidTr="0020029C">
        <w:tc>
          <w:tcPr>
            <w:tcW w:w="3150" w:type="dxa"/>
          </w:tcPr>
          <w:p w14:paraId="10F942B2" w14:textId="77777777" w:rsidR="00BE2741" w:rsidRPr="00E46B4A" w:rsidRDefault="00BE2741" w:rsidP="00BE2741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5805126" w14:textId="58615E89" w:rsidR="00BE2741" w:rsidRPr="005B4A54" w:rsidRDefault="00F7469D" w:rsidP="000B3E82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B7C7D" w:rsidRPr="005B4A54">
              <w:rPr>
                <w:rFonts w:ascii="Angsana New" w:hAnsi="Angsana New"/>
                <w:b/>
                <w:bCs/>
                <w:sz w:val="30"/>
                <w:szCs w:val="30"/>
              </w:rPr>
              <w:t>28,221</w:t>
            </w:r>
          </w:p>
        </w:tc>
        <w:tc>
          <w:tcPr>
            <w:tcW w:w="270" w:type="dxa"/>
          </w:tcPr>
          <w:p w14:paraId="66B5F844" w14:textId="77777777" w:rsidR="00BE2741" w:rsidRPr="00C36204" w:rsidRDefault="00BE2741" w:rsidP="00BE2741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024442" w14:textId="2F3F6FA5" w:rsidR="00BE2741" w:rsidRPr="00C36204" w:rsidRDefault="005B4A54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A5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0185F8" w14:textId="77777777" w:rsidR="00BE2741" w:rsidRPr="00C36204" w:rsidRDefault="00BE2741" w:rsidP="00BE2741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7D6DD0" w14:textId="06864586" w:rsidR="00BE2741" w:rsidRPr="0099748A" w:rsidRDefault="00EF6181" w:rsidP="00BE2741">
            <w:pPr>
              <w:tabs>
                <w:tab w:val="decimal" w:pos="706"/>
              </w:tabs>
              <w:ind w:right="77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EF6181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(28,221)</w:t>
            </w:r>
          </w:p>
        </w:tc>
        <w:tc>
          <w:tcPr>
            <w:tcW w:w="270" w:type="dxa"/>
          </w:tcPr>
          <w:p w14:paraId="6FEA7B8F" w14:textId="77777777" w:rsidR="00BE2741" w:rsidRPr="0099748A" w:rsidRDefault="00BE2741" w:rsidP="00BE2741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93033B" w14:textId="4A5E9896" w:rsidR="00BE2741" w:rsidRPr="0099748A" w:rsidRDefault="005B4A54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5B4A5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EF9FA9" w14:textId="77777777" w:rsidR="00BE2741" w:rsidRPr="0099748A" w:rsidRDefault="00BE2741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6CCFD32" w14:textId="590F5D1A" w:rsidR="00BE2741" w:rsidRPr="0099748A" w:rsidRDefault="005B4A54" w:rsidP="00BE2741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5B4A5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1A4918" w14:textId="77777777" w:rsidR="00BE2741" w:rsidRPr="0099748A" w:rsidRDefault="00BE2741" w:rsidP="00BE2741">
            <w:pPr>
              <w:tabs>
                <w:tab w:val="decimal" w:pos="820"/>
              </w:tabs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730712" w14:textId="36ACB6F6" w:rsidR="00BE2741" w:rsidRPr="0099748A" w:rsidRDefault="00DA0AB3" w:rsidP="00BE2741">
            <w:pPr>
              <w:pStyle w:val="31"/>
              <w:tabs>
                <w:tab w:val="clear" w:pos="360"/>
                <w:tab w:val="clear" w:pos="720"/>
                <w:tab w:val="decimal" w:pos="826"/>
              </w:tabs>
              <w:ind w:left="-108" w:right="-33"/>
              <w:jc w:val="both"/>
              <w:rPr>
                <w:rFonts w:ascii="Angsana New" w:eastAsia="Times New Roman" w:hAnsi="Angsana New"/>
                <w:b/>
                <w:bCs/>
                <w:snapToGrid/>
                <w:color w:val="000000" w:themeColor="text1"/>
                <w:sz w:val="30"/>
                <w:szCs w:val="30"/>
                <w:lang w:val="en-US" w:eastAsia="en-US"/>
              </w:rPr>
            </w:pPr>
            <w:r w:rsidRPr="00DA0AB3">
              <w:rPr>
                <w:rFonts w:ascii="Angsana New" w:eastAsia="Times New Roman" w:hAnsi="Angsana New"/>
                <w:b/>
                <w:bCs/>
                <w:snapToGrid/>
                <w:color w:val="000000" w:themeColor="text1"/>
                <w:sz w:val="30"/>
                <w:szCs w:val="30"/>
                <w:lang w:val="en-US" w:eastAsia="en-US"/>
              </w:rPr>
              <w:t>(28,221)</w:t>
            </w:r>
          </w:p>
        </w:tc>
      </w:tr>
    </w:tbl>
    <w:p w14:paraId="1283DE43" w14:textId="096DFF70" w:rsidR="003224BD" w:rsidRDefault="003224BD" w:rsidP="00065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5B0024F" w14:textId="77777777" w:rsidR="009853C1" w:rsidRDefault="009853C1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344090C" w14:textId="77777777" w:rsidR="009853C1" w:rsidRDefault="009853C1" w:rsidP="00322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5D809246" w14:textId="77777777" w:rsidR="009853C1" w:rsidRPr="00D46C03" w:rsidRDefault="009853C1" w:rsidP="004F1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tbl>
      <w:tblPr>
        <w:tblStyle w:val="TableGrid"/>
        <w:tblW w:w="105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900"/>
        <w:gridCol w:w="270"/>
        <w:gridCol w:w="1080"/>
        <w:gridCol w:w="270"/>
        <w:gridCol w:w="900"/>
        <w:gridCol w:w="270"/>
        <w:gridCol w:w="900"/>
        <w:gridCol w:w="270"/>
        <w:gridCol w:w="1080"/>
      </w:tblGrid>
      <w:tr w:rsidR="003224BD" w:rsidRPr="00E46B4A" w14:paraId="17BBF0C4" w14:textId="77777777" w:rsidTr="001256F4">
        <w:trPr>
          <w:tblHeader/>
        </w:trPr>
        <w:tc>
          <w:tcPr>
            <w:tcW w:w="3420" w:type="dxa"/>
          </w:tcPr>
          <w:p w14:paraId="67F27725" w14:textId="77777777" w:rsidR="003224BD" w:rsidRPr="00E46B4A" w:rsidRDefault="003224BD" w:rsidP="004F1F4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</w:tcPr>
          <w:p w14:paraId="5BD1B93B" w14:textId="77777777" w:rsidR="003224BD" w:rsidRPr="00E46B4A" w:rsidRDefault="003224BD" w:rsidP="004F1F4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6C2AAD" w:rsidRPr="00E46B4A" w14:paraId="34EC22C9" w14:textId="77777777" w:rsidTr="001256F4">
        <w:trPr>
          <w:tblHeader/>
        </w:trPr>
        <w:tc>
          <w:tcPr>
            <w:tcW w:w="3420" w:type="dxa"/>
          </w:tcPr>
          <w:p w14:paraId="20104B00" w14:textId="77777777" w:rsidR="006C2AAD" w:rsidRPr="00E46B4A" w:rsidRDefault="006C2AAD" w:rsidP="004F1F4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</w:tcPr>
          <w:p w14:paraId="36173F82" w14:textId="77777777" w:rsidR="006C2AAD" w:rsidRPr="00E46B4A" w:rsidRDefault="006C2AA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79282E" w:rsidRPr="00E46B4A" w14:paraId="00D84F0F" w14:textId="77777777" w:rsidTr="001256F4">
        <w:trPr>
          <w:tblHeader/>
        </w:trPr>
        <w:tc>
          <w:tcPr>
            <w:tcW w:w="3420" w:type="dxa"/>
            <w:vAlign w:val="bottom"/>
          </w:tcPr>
          <w:p w14:paraId="61FF5A93" w14:textId="0E86D2C2" w:rsidR="0079282E" w:rsidRPr="00E46B4A" w:rsidRDefault="0079282E" w:rsidP="007928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0264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1462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00" w:type="dxa"/>
          </w:tcPr>
          <w:p w14:paraId="1C42A647" w14:textId="77777777" w:rsidR="0079282E" w:rsidRPr="00E46B4A" w:rsidRDefault="0079282E" w:rsidP="007928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</w:p>
          <w:p w14:paraId="43F1A259" w14:textId="77777777" w:rsidR="0079282E" w:rsidRPr="00E46B4A" w:rsidRDefault="0079282E" w:rsidP="007928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27EDFEC9" w14:textId="77777777" w:rsidR="0079282E" w:rsidRPr="00E46B4A" w:rsidRDefault="0079282E" w:rsidP="0079282E">
            <w:pPr>
              <w:ind w:lef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0541F50" w14:textId="77777777" w:rsidR="0079282E" w:rsidRPr="00E46B4A" w:rsidRDefault="0079282E" w:rsidP="007928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</w:p>
          <w:p w14:paraId="6642260A" w14:textId="77777777" w:rsidR="0079282E" w:rsidRPr="00E46B4A" w:rsidRDefault="0079282E" w:rsidP="007928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12BA2FB8" w14:textId="77777777" w:rsidR="0079282E" w:rsidRPr="00E46B4A" w:rsidRDefault="0079282E" w:rsidP="0079282E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BC55068" w14:textId="77777777" w:rsidR="0079282E" w:rsidRPr="00E46B4A" w:rsidRDefault="0079282E" w:rsidP="007928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AA5FDA" w14:textId="77777777" w:rsidR="0079282E" w:rsidRPr="00E46B4A" w:rsidRDefault="0079282E" w:rsidP="007928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2BFF45" w14:textId="77777777" w:rsidR="0079282E" w:rsidRPr="00E46B4A" w:rsidRDefault="0079282E" w:rsidP="007928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1-5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CECC213" w14:textId="77777777" w:rsidR="0079282E" w:rsidRPr="00E46B4A" w:rsidRDefault="0079282E" w:rsidP="007928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1DE1BBC" w14:textId="77777777" w:rsidR="0079282E" w:rsidRPr="00E46B4A" w:rsidRDefault="0079282E" w:rsidP="007928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</w:p>
          <w:p w14:paraId="10DAC40E" w14:textId="77777777" w:rsidR="0079282E" w:rsidRPr="00E46B4A" w:rsidRDefault="0079282E" w:rsidP="007928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3A00EE0" w14:textId="77777777" w:rsidR="0079282E" w:rsidRPr="00E46B4A" w:rsidRDefault="0079282E" w:rsidP="0079282E">
            <w:pPr>
              <w:tabs>
                <w:tab w:val="clear" w:pos="907"/>
                <w:tab w:val="left" w:pos="775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676D49" w14:textId="77777777" w:rsidR="0079282E" w:rsidRPr="00E46B4A" w:rsidRDefault="0079282E" w:rsidP="007928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224BD" w:rsidRPr="00E46B4A" w14:paraId="1F1230F2" w14:textId="77777777" w:rsidTr="001256F4">
        <w:trPr>
          <w:tblHeader/>
        </w:trPr>
        <w:tc>
          <w:tcPr>
            <w:tcW w:w="3420" w:type="dxa"/>
          </w:tcPr>
          <w:p w14:paraId="055D9525" w14:textId="77777777" w:rsidR="003224BD" w:rsidRPr="00E46B4A" w:rsidRDefault="003224BD" w:rsidP="004F1F49">
            <w:pPr>
              <w:ind w:left="73" w:right="-24" w:hanging="7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1"/>
          </w:tcPr>
          <w:p w14:paraId="722F63BD" w14:textId="77777777" w:rsidR="003224BD" w:rsidRPr="00E46B4A" w:rsidRDefault="003224BD" w:rsidP="004F1F49">
            <w:pPr>
              <w:tabs>
                <w:tab w:val="decimal" w:pos="708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24BD" w:rsidRPr="00E46B4A" w14:paraId="3AAE2DC3" w14:textId="77777777" w:rsidTr="001256F4">
        <w:tc>
          <w:tcPr>
            <w:tcW w:w="3420" w:type="dxa"/>
          </w:tcPr>
          <w:p w14:paraId="17EC8211" w14:textId="77777777" w:rsidR="003224BD" w:rsidRPr="00E46B4A" w:rsidRDefault="003224BD" w:rsidP="004F1F49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00" w:type="dxa"/>
          </w:tcPr>
          <w:p w14:paraId="67468AF5" w14:textId="77777777" w:rsidR="003224BD" w:rsidRPr="00E46B4A" w:rsidRDefault="003224BD" w:rsidP="004F1F49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DCF78" w14:textId="77777777" w:rsidR="003224BD" w:rsidRPr="00E46B4A" w:rsidRDefault="003224BD" w:rsidP="004F1F49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1CE8BC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972B3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522759" w14:textId="77777777" w:rsidR="003224BD" w:rsidRPr="00E46B4A" w:rsidRDefault="003224BD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C77F2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524712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D544E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181B36" w14:textId="77777777" w:rsidR="003224BD" w:rsidRPr="00E46B4A" w:rsidRDefault="003224BD" w:rsidP="004F1F49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8CF84" w14:textId="77777777" w:rsidR="003224BD" w:rsidRPr="00E46B4A" w:rsidRDefault="003224BD" w:rsidP="004F1F49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9DE02E" w14:textId="77777777" w:rsidR="003224BD" w:rsidRPr="00E46B4A" w:rsidRDefault="003224BD" w:rsidP="004F1F49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1C7" w:rsidRPr="00E46B4A" w14:paraId="53741777" w14:textId="77777777" w:rsidTr="001256F4">
        <w:tc>
          <w:tcPr>
            <w:tcW w:w="3420" w:type="dxa"/>
          </w:tcPr>
          <w:p w14:paraId="19D34BFE" w14:textId="77777777" w:rsidR="005A31C7" w:rsidRPr="00E46B4A" w:rsidRDefault="005A31C7" w:rsidP="005A31C7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bookmarkStart w:id="3" w:name="_Hlk180603972"/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เงินเบิกเกินบัญชีและเงินกู้ยืม</w:t>
            </w:r>
          </w:p>
          <w:p w14:paraId="73219A62" w14:textId="5A170692" w:rsidR="005A31C7" w:rsidRPr="00E46B4A" w:rsidRDefault="005A31C7" w:rsidP="005A31C7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    ระยะสั้นจากสถาบันการเงิน</w:t>
            </w:r>
          </w:p>
        </w:tc>
        <w:tc>
          <w:tcPr>
            <w:tcW w:w="900" w:type="dxa"/>
          </w:tcPr>
          <w:p w14:paraId="12378A52" w14:textId="77777777" w:rsidR="0029233C" w:rsidRDefault="0029233C" w:rsidP="005A31C7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B2C9583" w14:textId="2026F952" w:rsidR="005A31C7" w:rsidRPr="00E46B4A" w:rsidRDefault="0029233C" w:rsidP="005A31C7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233C">
              <w:rPr>
                <w:rFonts w:ascii="Angsana New" w:hAnsi="Angsana New"/>
                <w:sz w:val="30"/>
                <w:szCs w:val="30"/>
              </w:rPr>
              <w:t>87,552</w:t>
            </w:r>
          </w:p>
        </w:tc>
        <w:tc>
          <w:tcPr>
            <w:tcW w:w="270" w:type="dxa"/>
          </w:tcPr>
          <w:p w14:paraId="2870C2CB" w14:textId="77777777" w:rsidR="005A31C7" w:rsidRPr="00E46B4A" w:rsidRDefault="005A31C7" w:rsidP="005A31C7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67D48A" w14:textId="77777777" w:rsidR="0029233C" w:rsidRDefault="0029233C" w:rsidP="005A31C7">
            <w:pPr>
              <w:tabs>
                <w:tab w:val="clear" w:pos="227"/>
                <w:tab w:val="clear" w:pos="454"/>
                <w:tab w:val="left" w:pos="516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EDB77F" w14:textId="574C83C4" w:rsidR="005A31C7" w:rsidRPr="00E46B4A" w:rsidRDefault="0029233C" w:rsidP="005A31C7">
            <w:pPr>
              <w:tabs>
                <w:tab w:val="clear" w:pos="227"/>
                <w:tab w:val="clear" w:pos="454"/>
                <w:tab w:val="left" w:pos="516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53D22" w14:textId="77777777" w:rsidR="005A31C7" w:rsidRPr="00E46B4A" w:rsidRDefault="005A31C7" w:rsidP="005A31C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03F2A" w14:textId="77777777" w:rsidR="0029233C" w:rsidRDefault="0029233C" w:rsidP="00C61426">
            <w:pPr>
              <w:tabs>
                <w:tab w:val="clear" w:pos="227"/>
                <w:tab w:val="clear" w:pos="454"/>
                <w:tab w:val="clear" w:pos="907"/>
                <w:tab w:val="left" w:pos="256"/>
                <w:tab w:val="left" w:pos="526"/>
                <w:tab w:val="decimal" w:pos="706"/>
                <w:tab w:val="left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270B75" w14:textId="35B14322" w:rsidR="005A31C7" w:rsidRPr="00E46B4A" w:rsidRDefault="00073FDE" w:rsidP="00C61426">
            <w:pPr>
              <w:tabs>
                <w:tab w:val="clear" w:pos="227"/>
                <w:tab w:val="clear" w:pos="454"/>
                <w:tab w:val="clear" w:pos="907"/>
                <w:tab w:val="left" w:pos="256"/>
                <w:tab w:val="left" w:pos="526"/>
                <w:tab w:val="decimal" w:pos="706"/>
                <w:tab w:val="left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9233C" w:rsidRPr="0029233C">
              <w:rPr>
                <w:rFonts w:ascii="Angsana New" w:hAnsi="Angsana New"/>
                <w:sz w:val="30"/>
                <w:szCs w:val="30"/>
              </w:rPr>
              <w:t>87,552</w:t>
            </w:r>
            <w:r w:rsidR="00BC54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EF53A1" w14:textId="77777777" w:rsidR="005A31C7" w:rsidRPr="00E46B4A" w:rsidRDefault="005A31C7" w:rsidP="005A31C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B0AFFC" w14:textId="77777777" w:rsidR="0029233C" w:rsidRDefault="0029233C" w:rsidP="00EC45AD">
            <w:pPr>
              <w:tabs>
                <w:tab w:val="clear" w:pos="227"/>
                <w:tab w:val="clear" w:pos="454"/>
                <w:tab w:val="left" w:pos="516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68364F" w14:textId="68A4D5F3" w:rsidR="005A31C7" w:rsidRPr="00E46B4A" w:rsidRDefault="0029233C" w:rsidP="00EC45AD">
            <w:pPr>
              <w:tabs>
                <w:tab w:val="clear" w:pos="227"/>
                <w:tab w:val="clear" w:pos="454"/>
                <w:tab w:val="left" w:pos="516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F840F9" w14:textId="77777777" w:rsidR="005A31C7" w:rsidRPr="00E46B4A" w:rsidRDefault="005A31C7" w:rsidP="005A31C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044F05" w14:textId="77777777" w:rsidR="0029233C" w:rsidRDefault="0029233C" w:rsidP="005A31C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AE18D36" w14:textId="5123C9DF" w:rsidR="005A31C7" w:rsidRPr="00E46B4A" w:rsidRDefault="0029233C" w:rsidP="005A31C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33B18" w14:textId="77777777" w:rsidR="005A31C7" w:rsidRPr="00E46B4A" w:rsidRDefault="005A31C7" w:rsidP="005A31C7">
            <w:pPr>
              <w:tabs>
                <w:tab w:val="decimal" w:pos="8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C5C17A" w14:textId="77777777" w:rsidR="0029233C" w:rsidRDefault="0029233C" w:rsidP="00B8516F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  <w:p w14:paraId="232EBF78" w14:textId="2BACD4D6" w:rsidR="005A31C7" w:rsidRPr="00E2644F" w:rsidRDefault="00073FDE" w:rsidP="00B8516F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eastAsia="Times New Roman" w:hAnsi="Angsana New"/>
                <w:snapToGrid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</w:t>
            </w:r>
            <w:r w:rsidR="0029233C" w:rsidRPr="0029233C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87,552</w:t>
            </w: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)</w:t>
            </w:r>
          </w:p>
        </w:tc>
      </w:tr>
      <w:tr w:rsidR="00D07BF4" w:rsidRPr="00E46B4A" w14:paraId="15725532" w14:textId="77777777" w:rsidTr="001256F4">
        <w:tc>
          <w:tcPr>
            <w:tcW w:w="3420" w:type="dxa"/>
          </w:tcPr>
          <w:p w14:paraId="27B504E7" w14:textId="77777777" w:rsidR="00D07BF4" w:rsidRPr="008821E9" w:rsidRDefault="00D07BF4" w:rsidP="00D07BF4">
            <w:pPr>
              <w:ind w:left="73" w:right="-24" w:hanging="73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821E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</w:tcPr>
          <w:p w14:paraId="6689CF22" w14:textId="5727CF8A" w:rsidR="00D07BF4" w:rsidRPr="00E46B4A" w:rsidRDefault="000A65F3" w:rsidP="00D07BF4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F3">
              <w:rPr>
                <w:rFonts w:ascii="Angsana New" w:hAnsi="Angsana New"/>
                <w:sz w:val="30"/>
                <w:szCs w:val="30"/>
              </w:rPr>
              <w:t>699,390</w:t>
            </w:r>
          </w:p>
        </w:tc>
        <w:tc>
          <w:tcPr>
            <w:tcW w:w="270" w:type="dxa"/>
          </w:tcPr>
          <w:p w14:paraId="4FDC348D" w14:textId="77777777" w:rsidR="00D07BF4" w:rsidRPr="00E46B4A" w:rsidRDefault="00D07BF4" w:rsidP="00D07BF4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D8DFF6" w14:textId="046DC84B" w:rsidR="00D07BF4" w:rsidRPr="00E46B4A" w:rsidRDefault="00BC5425" w:rsidP="00D0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A65F3" w:rsidRPr="000A65F3">
              <w:rPr>
                <w:rFonts w:ascii="Angsana New" w:hAnsi="Angsana New"/>
                <w:sz w:val="30"/>
                <w:szCs w:val="30"/>
              </w:rPr>
              <w:t>699,390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414B8EF" w14:textId="77777777" w:rsidR="00D07BF4" w:rsidRPr="00E46B4A" w:rsidRDefault="00D07BF4" w:rsidP="00D07BF4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7771F" w14:textId="214A4857" w:rsidR="00D07BF4" w:rsidRPr="00E46B4A" w:rsidRDefault="003E72A0" w:rsidP="00012217">
            <w:pPr>
              <w:tabs>
                <w:tab w:val="clear" w:pos="454"/>
                <w:tab w:val="clear" w:pos="680"/>
                <w:tab w:val="decimal" w:pos="706"/>
                <w:tab w:val="left" w:pos="79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71D959" w14:textId="77777777" w:rsidR="00D07BF4" w:rsidRPr="00E46B4A" w:rsidRDefault="00D07BF4" w:rsidP="00D07BF4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ABF331" w14:textId="39C5EAC7" w:rsidR="00D07BF4" w:rsidRPr="00E46B4A" w:rsidRDefault="003E72A0" w:rsidP="00EC45AD">
            <w:pPr>
              <w:tabs>
                <w:tab w:val="clear" w:pos="227"/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D59B2" w14:textId="77777777" w:rsidR="00D07BF4" w:rsidRPr="00E46B4A" w:rsidRDefault="00D07BF4" w:rsidP="00D07BF4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86D2A9" w14:textId="78CC9E78" w:rsidR="00D07BF4" w:rsidRPr="00E46B4A" w:rsidRDefault="003E72A0" w:rsidP="00D07BF4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4C84CC" w14:textId="77777777" w:rsidR="00D07BF4" w:rsidRPr="00E46B4A" w:rsidRDefault="00D07BF4" w:rsidP="00D07BF4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8F5311" w14:textId="305F5CC4" w:rsidR="00D07BF4" w:rsidRPr="00E2644F" w:rsidRDefault="00073FDE" w:rsidP="00D07BF4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</w:t>
            </w:r>
            <w:r w:rsidR="003E72A0" w:rsidRPr="003E72A0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699,390</w:t>
            </w: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)</w:t>
            </w:r>
          </w:p>
        </w:tc>
      </w:tr>
      <w:tr w:rsidR="005A31C7" w:rsidRPr="00E46B4A" w14:paraId="332D02D4" w14:textId="77777777" w:rsidTr="001256F4">
        <w:tc>
          <w:tcPr>
            <w:tcW w:w="3420" w:type="dxa"/>
          </w:tcPr>
          <w:p w14:paraId="4A55B4FE" w14:textId="77777777" w:rsidR="005A31C7" w:rsidRPr="00E46B4A" w:rsidRDefault="005A31C7" w:rsidP="005A31C7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</w:t>
            </w:r>
          </w:p>
          <w:p w14:paraId="4F2DABE8" w14:textId="550D5D19" w:rsidR="005A31C7" w:rsidRPr="00E46B4A" w:rsidRDefault="005A31C7" w:rsidP="005A31C7">
            <w:pPr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    สถาบันการเงิน</w:t>
            </w:r>
          </w:p>
        </w:tc>
        <w:tc>
          <w:tcPr>
            <w:tcW w:w="900" w:type="dxa"/>
          </w:tcPr>
          <w:p w14:paraId="776095B4" w14:textId="77777777" w:rsidR="0068649C" w:rsidRDefault="0068649C" w:rsidP="005A31C7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628D58C" w14:textId="569042D4" w:rsidR="005A31C7" w:rsidRPr="00E46B4A" w:rsidRDefault="0068649C" w:rsidP="005A31C7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8649C">
              <w:rPr>
                <w:rFonts w:ascii="Angsana New" w:hAnsi="Angsana New"/>
                <w:sz w:val="30"/>
                <w:szCs w:val="30"/>
              </w:rPr>
              <w:t>154,150</w:t>
            </w:r>
          </w:p>
        </w:tc>
        <w:tc>
          <w:tcPr>
            <w:tcW w:w="270" w:type="dxa"/>
          </w:tcPr>
          <w:p w14:paraId="079535C7" w14:textId="77777777" w:rsidR="005A31C7" w:rsidRPr="00E46B4A" w:rsidRDefault="005A31C7" w:rsidP="005A31C7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077171" w14:textId="77777777" w:rsidR="005A31C7" w:rsidRDefault="005A31C7" w:rsidP="005A31C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3CC593" w14:textId="76E26A66" w:rsidR="00883C6D" w:rsidRPr="00E46B4A" w:rsidRDefault="00883C6D" w:rsidP="005A31C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74474E" w14:textId="77777777" w:rsidR="005A31C7" w:rsidRPr="00E46B4A" w:rsidRDefault="005A31C7" w:rsidP="005A31C7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5F1BC" w14:textId="77777777" w:rsidR="00256405" w:rsidRPr="006B3B87" w:rsidRDefault="00256405" w:rsidP="00256405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E0704D" w14:textId="1B4F8F53" w:rsidR="005A31C7" w:rsidRPr="006B3B87" w:rsidRDefault="00073FDE" w:rsidP="006D1974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42A35" w:rsidRPr="006B3B87">
              <w:rPr>
                <w:rFonts w:ascii="Angsana New" w:hAnsi="Angsana New"/>
                <w:sz w:val="30"/>
                <w:szCs w:val="30"/>
              </w:rPr>
              <w:t>63,952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411935" w14:textId="77777777" w:rsidR="005A31C7" w:rsidRPr="006B3B87" w:rsidRDefault="005A31C7" w:rsidP="005A31C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05DE84" w14:textId="77777777" w:rsidR="007C70F8" w:rsidRPr="006B3B87" w:rsidRDefault="007C70F8" w:rsidP="005A3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sz w:val="30"/>
                <w:szCs w:val="30"/>
              </w:rPr>
            </w:pPr>
          </w:p>
          <w:p w14:paraId="3470DAED" w14:textId="2CC9CBEC" w:rsidR="005A31C7" w:rsidRPr="006B3B87" w:rsidRDefault="00073FDE" w:rsidP="002C1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C1444" w:rsidRPr="006B3B87">
              <w:rPr>
                <w:rFonts w:ascii="Angsana New" w:hAnsi="Angsana New"/>
                <w:sz w:val="30"/>
                <w:szCs w:val="30"/>
              </w:rPr>
              <w:t>99,897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8B7350" w14:textId="77777777" w:rsidR="005A31C7" w:rsidRPr="006B3B87" w:rsidRDefault="005A31C7" w:rsidP="005A31C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DDB1EA" w14:textId="77777777" w:rsidR="005A31C7" w:rsidRPr="006B3B87" w:rsidRDefault="005A31C7" w:rsidP="005A31C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D3AD43" w14:textId="2CFF1BFA" w:rsidR="00883C6D" w:rsidRPr="006B3B87" w:rsidRDefault="00883C6D" w:rsidP="005A31C7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3B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AABE13" w14:textId="77777777" w:rsidR="005A31C7" w:rsidRPr="006B3B87" w:rsidRDefault="005A31C7" w:rsidP="005A31C7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142911" w14:textId="77777777" w:rsidR="002802FD" w:rsidRPr="006B3B87" w:rsidRDefault="002802FD" w:rsidP="00B8516F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  <w:p w14:paraId="604ADDD4" w14:textId="6B79FD75" w:rsidR="005A31C7" w:rsidRPr="006B3B87" w:rsidRDefault="00073FDE" w:rsidP="00B8516F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</w:t>
            </w:r>
            <w:r w:rsidR="002C1444" w:rsidRPr="006B3B87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163,849</w:t>
            </w: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)</w:t>
            </w:r>
          </w:p>
        </w:tc>
      </w:tr>
      <w:tr w:rsidR="00647151" w:rsidRPr="00E46B4A" w14:paraId="0FAE9164" w14:textId="77777777" w:rsidTr="001256F4">
        <w:tc>
          <w:tcPr>
            <w:tcW w:w="3420" w:type="dxa"/>
          </w:tcPr>
          <w:p w14:paraId="5E3B2479" w14:textId="77777777" w:rsidR="00647151" w:rsidRPr="00E46B4A" w:rsidRDefault="00647151" w:rsidP="00647151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DF31BF9" w14:textId="22A2F494" w:rsidR="00647151" w:rsidRPr="00B7309A" w:rsidRDefault="00AD3545" w:rsidP="00594A45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3545">
              <w:rPr>
                <w:rFonts w:ascii="Angsana New" w:hAnsi="Angsana New"/>
                <w:sz w:val="30"/>
                <w:szCs w:val="30"/>
              </w:rPr>
              <w:t>27,109</w:t>
            </w:r>
          </w:p>
        </w:tc>
        <w:tc>
          <w:tcPr>
            <w:tcW w:w="270" w:type="dxa"/>
          </w:tcPr>
          <w:p w14:paraId="1284F1BB" w14:textId="77777777" w:rsidR="00647151" w:rsidRPr="00E46B4A" w:rsidRDefault="00647151" w:rsidP="00647151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3A5759" w14:textId="6718D080" w:rsidR="00647151" w:rsidRPr="00E2644F" w:rsidRDefault="00883C6D" w:rsidP="0064715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59E98" w14:textId="77777777" w:rsidR="00647151" w:rsidRPr="00E46B4A" w:rsidRDefault="00647151" w:rsidP="0064715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1D59B" w14:textId="0F155E0F" w:rsidR="00647151" w:rsidRPr="006B3B87" w:rsidRDefault="00073FDE" w:rsidP="00647151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67647" w:rsidRPr="006B3B87">
              <w:rPr>
                <w:rFonts w:ascii="Angsana New" w:hAnsi="Angsana New"/>
                <w:sz w:val="30"/>
                <w:szCs w:val="30"/>
              </w:rPr>
              <w:t>9,383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3C717B" w14:textId="77777777" w:rsidR="00647151" w:rsidRPr="006B3B87" w:rsidRDefault="00647151" w:rsidP="0064715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DA2AD0" w14:textId="7FC248D8" w:rsidR="00647151" w:rsidRPr="006B3B87" w:rsidRDefault="00073FDE" w:rsidP="0064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75163" w:rsidRPr="006B3B87">
              <w:rPr>
                <w:rFonts w:ascii="Angsana New" w:hAnsi="Angsana New"/>
                <w:sz w:val="30"/>
                <w:szCs w:val="30"/>
              </w:rPr>
              <w:t>16,629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A95112" w14:textId="77777777" w:rsidR="00647151" w:rsidRPr="006B3B87" w:rsidRDefault="00647151" w:rsidP="00647151">
            <w:pPr>
              <w:tabs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97DB69" w14:textId="3D87DDEE" w:rsidR="00647151" w:rsidRPr="006B3B87" w:rsidRDefault="00073FDE" w:rsidP="0064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000C5" w:rsidRPr="006B3B87">
              <w:rPr>
                <w:rFonts w:ascii="Angsana New" w:hAnsi="Angsana New"/>
                <w:sz w:val="30"/>
                <w:szCs w:val="30"/>
              </w:rPr>
              <w:t>5,773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C903A5" w14:textId="77777777" w:rsidR="00647151" w:rsidRPr="006B3B87" w:rsidRDefault="00647151" w:rsidP="00647151">
            <w:pPr>
              <w:tabs>
                <w:tab w:val="decimal" w:pos="8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9D82C5" w14:textId="417FD769" w:rsidR="00647151" w:rsidRPr="006B3B87" w:rsidRDefault="00073FDE" w:rsidP="00647151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eastAsia="Times New Roman" w:hAnsi="Angsana New"/>
                <w:snapToGrid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(</w:t>
            </w:r>
            <w:r w:rsidR="00EB3E3C" w:rsidRPr="006B3B87"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31,785</w:t>
            </w:r>
            <w:r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  <w:t>)</w:t>
            </w:r>
          </w:p>
        </w:tc>
      </w:tr>
      <w:tr w:rsidR="00EF50FC" w:rsidRPr="00E46B4A" w14:paraId="67352977" w14:textId="77777777" w:rsidTr="001256F4">
        <w:tc>
          <w:tcPr>
            <w:tcW w:w="3420" w:type="dxa"/>
          </w:tcPr>
          <w:p w14:paraId="370C6A4B" w14:textId="77777777" w:rsidR="00647151" w:rsidRPr="00E46B4A" w:rsidRDefault="00647151" w:rsidP="00647151">
            <w:pPr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56853A" w14:textId="23D5ED2D" w:rsidR="00647151" w:rsidRPr="00012217" w:rsidRDefault="000D370E" w:rsidP="00647151">
            <w:pPr>
              <w:tabs>
                <w:tab w:val="clear" w:pos="227"/>
                <w:tab w:val="left" w:pos="240"/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370E">
              <w:rPr>
                <w:rFonts w:ascii="Angsana New" w:hAnsi="Angsana New"/>
                <w:b/>
                <w:bCs/>
                <w:sz w:val="30"/>
                <w:szCs w:val="30"/>
              </w:rPr>
              <w:t>968,201</w:t>
            </w:r>
          </w:p>
        </w:tc>
        <w:tc>
          <w:tcPr>
            <w:tcW w:w="270" w:type="dxa"/>
          </w:tcPr>
          <w:p w14:paraId="7C41F4EF" w14:textId="77777777" w:rsidR="00647151" w:rsidRPr="00012217" w:rsidRDefault="00647151" w:rsidP="00647151">
            <w:pPr>
              <w:tabs>
                <w:tab w:val="decimal" w:pos="706"/>
              </w:tabs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5E6033" w14:textId="1AA699FA" w:rsidR="00647151" w:rsidRPr="00C1711B" w:rsidRDefault="00BC5425" w:rsidP="0064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878D2" w:rsidRPr="001878D2">
              <w:rPr>
                <w:rFonts w:ascii="Angsana New" w:hAnsi="Angsana New"/>
                <w:b/>
                <w:bCs/>
                <w:sz w:val="30"/>
                <w:szCs w:val="30"/>
              </w:rPr>
              <w:t>699,390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9D433F" w14:textId="77777777" w:rsidR="00647151" w:rsidRPr="00012217" w:rsidRDefault="00647151" w:rsidP="00647151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297CA3" w14:textId="676C5121" w:rsidR="00647151" w:rsidRPr="006B3B87" w:rsidRDefault="00073FDE" w:rsidP="00647151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B1AD6" w:rsidRPr="006B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="00FB1AD6" w:rsidRPr="006B3B87">
              <w:rPr>
                <w:rFonts w:ascii="Angsana New" w:hAnsi="Angsana New"/>
                <w:b/>
                <w:bCs/>
                <w:sz w:val="30"/>
                <w:szCs w:val="30"/>
              </w:rPr>
              <w:t>60,</w:t>
            </w:r>
            <w:r w:rsidR="00FB1AD6" w:rsidRPr="006B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="00FB1AD6" w:rsidRPr="006B3B87"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9F4E41" w14:textId="77777777" w:rsidR="00647151" w:rsidRPr="006B3B87" w:rsidRDefault="00647151" w:rsidP="00647151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48A1A08" w14:textId="341BBAF5" w:rsidR="00647151" w:rsidRPr="006B3B87" w:rsidRDefault="00073FDE" w:rsidP="0064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01C55" w:rsidRPr="006B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</w:t>
            </w:r>
            <w:r w:rsidR="00101C55" w:rsidRPr="006B3B87">
              <w:rPr>
                <w:rFonts w:ascii="Angsana New" w:hAnsi="Angsana New"/>
                <w:b/>
                <w:bCs/>
                <w:sz w:val="30"/>
                <w:szCs w:val="30"/>
              </w:rPr>
              <w:t>6,526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15A004" w14:textId="77777777" w:rsidR="00647151" w:rsidRPr="006B3B87" w:rsidRDefault="00647151" w:rsidP="00647151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A87DA3" w14:textId="2E5149BA" w:rsidR="00647151" w:rsidRPr="006B3B87" w:rsidRDefault="00073FDE" w:rsidP="00647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85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B64FE" w:rsidRPr="006B3B87">
              <w:rPr>
                <w:rFonts w:ascii="Angsana New" w:hAnsi="Angsana New"/>
                <w:b/>
                <w:bCs/>
                <w:sz w:val="30"/>
                <w:szCs w:val="30"/>
              </w:rPr>
              <w:t>5,773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E8BB4B" w14:textId="77777777" w:rsidR="00647151" w:rsidRPr="006B3B87" w:rsidRDefault="00647151" w:rsidP="00647151">
            <w:pPr>
              <w:tabs>
                <w:tab w:val="decimal" w:pos="8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66075B" w14:textId="5932550D" w:rsidR="00647151" w:rsidRPr="006B3B87" w:rsidRDefault="00073FDE" w:rsidP="00647151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(</w:t>
            </w:r>
            <w:r w:rsidR="00760A02" w:rsidRPr="006B3B87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9</w:t>
            </w:r>
            <w:r w:rsidR="00686672" w:rsidRPr="006B3B87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82</w:t>
            </w:r>
            <w:r w:rsidR="00760A02" w:rsidRPr="006B3B87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,</w:t>
            </w:r>
            <w:r w:rsidR="00686672" w:rsidRPr="006B3B87"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576</w:t>
            </w:r>
            <w:r>
              <w:rPr>
                <w:rFonts w:ascii="Angsana New" w:eastAsia="Times New Roman" w:hAnsi="Angsana New"/>
                <w:b/>
                <w:bCs/>
                <w:snapToGrid/>
                <w:sz w:val="30"/>
                <w:szCs w:val="30"/>
                <w:lang w:val="en-US" w:eastAsia="en-US"/>
              </w:rPr>
              <w:t>)</w:t>
            </w:r>
          </w:p>
        </w:tc>
      </w:tr>
      <w:bookmarkEnd w:id="3"/>
      <w:tr w:rsidR="00E14BE9" w:rsidRPr="00E46B4A" w14:paraId="4FFE5FE3" w14:textId="77777777" w:rsidTr="001256F4">
        <w:trPr>
          <w:trHeight w:val="50"/>
        </w:trPr>
        <w:tc>
          <w:tcPr>
            <w:tcW w:w="3420" w:type="dxa"/>
          </w:tcPr>
          <w:p w14:paraId="7D849A49" w14:textId="77777777" w:rsidR="002D25F8" w:rsidRPr="00E46B4A" w:rsidRDefault="002D25F8" w:rsidP="002D25F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31FDD7A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06E01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20910A7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0ACE9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86431C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94231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8FD3469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D0551E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5E49DA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3DD87" w14:textId="77777777" w:rsidR="002D25F8" w:rsidRPr="00E46B4A" w:rsidRDefault="002D25F8" w:rsidP="002D25F8">
            <w:pPr>
              <w:tabs>
                <w:tab w:val="decimal" w:pos="8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9659C4" w14:textId="77777777" w:rsidR="002D25F8" w:rsidRPr="00E46B4A" w:rsidRDefault="002D25F8" w:rsidP="002D25F8">
            <w:pPr>
              <w:tabs>
                <w:tab w:val="decimal" w:pos="8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D25F8" w:rsidRPr="00E46B4A" w14:paraId="77FD2255" w14:textId="77777777" w:rsidTr="001256F4">
        <w:trPr>
          <w:trHeight w:val="64"/>
        </w:trPr>
        <w:tc>
          <w:tcPr>
            <w:tcW w:w="3420" w:type="dxa"/>
          </w:tcPr>
          <w:p w14:paraId="6CB15D55" w14:textId="77777777" w:rsidR="002D25F8" w:rsidRPr="00E46B4A" w:rsidRDefault="002D25F8" w:rsidP="002D25F8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00" w:type="dxa"/>
          </w:tcPr>
          <w:p w14:paraId="6B5665DC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8E9CFC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6295753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7D4A8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61224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A2B224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E98D85B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10D9F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6482A0" w14:textId="77777777" w:rsidR="002D25F8" w:rsidRPr="00E46B4A" w:rsidRDefault="002D25F8" w:rsidP="002D25F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F40354" w14:textId="77777777" w:rsidR="002D25F8" w:rsidRPr="00E46B4A" w:rsidRDefault="002D25F8" w:rsidP="002D25F8">
            <w:pPr>
              <w:tabs>
                <w:tab w:val="decimal" w:pos="8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060C4" w14:textId="77777777" w:rsidR="002D25F8" w:rsidRPr="00E46B4A" w:rsidRDefault="002D25F8" w:rsidP="002D25F8">
            <w:pPr>
              <w:tabs>
                <w:tab w:val="decimal" w:pos="8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28F2" w:rsidRPr="00E46B4A" w14:paraId="008CED85" w14:textId="77777777" w:rsidTr="001256F4">
        <w:trPr>
          <w:trHeight w:val="50"/>
        </w:trPr>
        <w:tc>
          <w:tcPr>
            <w:tcW w:w="3420" w:type="dxa"/>
          </w:tcPr>
          <w:p w14:paraId="4F2F28A1" w14:textId="77777777" w:rsidR="00D528F2" w:rsidRPr="00E46B4A" w:rsidRDefault="00D528F2" w:rsidP="00D528F2">
            <w:pPr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  <w:p w14:paraId="0CC60E39" w14:textId="5F368AB8" w:rsidR="00D528F2" w:rsidRPr="00E46B4A" w:rsidRDefault="00D528F2" w:rsidP="00D528F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6B4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ที่ใช้ในการป้องกันความเสี่ยง</w:t>
            </w:r>
          </w:p>
        </w:tc>
        <w:tc>
          <w:tcPr>
            <w:tcW w:w="900" w:type="dxa"/>
          </w:tcPr>
          <w:p w14:paraId="693EAD77" w14:textId="77777777" w:rsidR="00E91658" w:rsidRDefault="00E91658" w:rsidP="0087681E">
            <w:pPr>
              <w:tabs>
                <w:tab w:val="clear" w:pos="227"/>
                <w:tab w:val="clear" w:pos="454"/>
                <w:tab w:val="clear" w:pos="907"/>
                <w:tab w:val="clear" w:pos="3742"/>
                <w:tab w:val="left" w:pos="163"/>
                <w:tab w:val="decimal" w:pos="706"/>
                <w:tab w:val="left" w:pos="79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51C51F0" w14:textId="55EC672B" w:rsidR="00D528F2" w:rsidRPr="00E46B4A" w:rsidRDefault="00E91658" w:rsidP="0087681E">
            <w:pPr>
              <w:tabs>
                <w:tab w:val="clear" w:pos="227"/>
                <w:tab w:val="clear" w:pos="454"/>
                <w:tab w:val="clear" w:pos="907"/>
                <w:tab w:val="clear" w:pos="3742"/>
                <w:tab w:val="left" w:pos="163"/>
                <w:tab w:val="decimal" w:pos="706"/>
                <w:tab w:val="left" w:pos="79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91658"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270" w:type="dxa"/>
          </w:tcPr>
          <w:p w14:paraId="4A8024A0" w14:textId="77777777" w:rsidR="00D528F2" w:rsidRPr="001D5AAC" w:rsidRDefault="00D528F2" w:rsidP="00D528F2">
            <w:pPr>
              <w:tabs>
                <w:tab w:val="clear" w:pos="3742"/>
                <w:tab w:val="decimal" w:pos="706"/>
                <w:tab w:val="left" w:pos="862"/>
              </w:tabs>
              <w:ind w:lef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1DF727" w14:textId="77777777" w:rsidR="0077761C" w:rsidRDefault="0077761C" w:rsidP="00D528F2">
            <w:pPr>
              <w:tabs>
                <w:tab w:val="clear" w:pos="454"/>
                <w:tab w:val="clear" w:pos="3742"/>
                <w:tab w:val="left" w:pos="606"/>
                <w:tab w:val="decimal" w:pos="706"/>
                <w:tab w:val="left" w:pos="8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09F00F" w14:textId="11B9E1F4" w:rsidR="00D528F2" w:rsidRPr="00E46B4A" w:rsidRDefault="0077761C" w:rsidP="00D528F2">
            <w:pPr>
              <w:tabs>
                <w:tab w:val="clear" w:pos="454"/>
                <w:tab w:val="clear" w:pos="3742"/>
                <w:tab w:val="left" w:pos="606"/>
                <w:tab w:val="decimal" w:pos="706"/>
                <w:tab w:val="left" w:pos="8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4B326F" w14:textId="77777777" w:rsidR="00D528F2" w:rsidRPr="00E46B4A" w:rsidRDefault="00D528F2" w:rsidP="00D528F2">
            <w:pPr>
              <w:tabs>
                <w:tab w:val="clear" w:pos="3742"/>
                <w:tab w:val="left" w:pos="340"/>
                <w:tab w:val="decimal" w:pos="706"/>
                <w:tab w:val="left" w:pos="8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9D064" w14:textId="77777777" w:rsidR="00826532" w:rsidRDefault="00826532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DAB501" w14:textId="7825E2E3" w:rsidR="00D528F2" w:rsidRPr="006D1974" w:rsidRDefault="00BC5425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26532" w:rsidRPr="00826532">
              <w:rPr>
                <w:rFonts w:ascii="Angsana New" w:hAnsi="Angsana New"/>
                <w:sz w:val="30"/>
                <w:szCs w:val="30"/>
                <w:lang w:val="en-US"/>
              </w:rPr>
              <w:t>2,015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15E9153" w14:textId="77777777" w:rsidR="00D528F2" w:rsidRPr="00E46B4A" w:rsidRDefault="00D528F2" w:rsidP="00D528F2">
            <w:pPr>
              <w:tabs>
                <w:tab w:val="clear" w:pos="3742"/>
                <w:tab w:val="left" w:pos="340"/>
                <w:tab w:val="decimal" w:pos="706"/>
                <w:tab w:val="left" w:pos="8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4BE8C3" w14:textId="77777777" w:rsidR="003501C7" w:rsidRDefault="003501C7" w:rsidP="00D528F2">
            <w:pPr>
              <w:tabs>
                <w:tab w:val="clear" w:pos="454"/>
                <w:tab w:val="clear" w:pos="3742"/>
                <w:tab w:val="left" w:pos="606"/>
                <w:tab w:val="decimal" w:pos="706"/>
                <w:tab w:val="left" w:pos="8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3F9EC34" w14:textId="268430AB" w:rsidR="00D528F2" w:rsidRPr="00E46B4A" w:rsidRDefault="003501C7" w:rsidP="00D528F2">
            <w:pPr>
              <w:tabs>
                <w:tab w:val="clear" w:pos="454"/>
                <w:tab w:val="clear" w:pos="3742"/>
                <w:tab w:val="left" w:pos="606"/>
                <w:tab w:val="decimal" w:pos="706"/>
                <w:tab w:val="left" w:pos="8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E75291" w14:textId="77777777" w:rsidR="00D528F2" w:rsidRPr="00E46B4A" w:rsidRDefault="00D528F2" w:rsidP="00D528F2">
            <w:pPr>
              <w:tabs>
                <w:tab w:val="clear" w:pos="3742"/>
                <w:tab w:val="left" w:pos="340"/>
                <w:tab w:val="decimal" w:pos="706"/>
                <w:tab w:val="left" w:pos="8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47C962" w14:textId="77777777" w:rsidR="003501C7" w:rsidRDefault="003501C7" w:rsidP="00D528F2">
            <w:pPr>
              <w:tabs>
                <w:tab w:val="clear" w:pos="454"/>
                <w:tab w:val="clear" w:pos="3742"/>
                <w:tab w:val="left" w:pos="606"/>
                <w:tab w:val="decimal" w:pos="706"/>
                <w:tab w:val="left" w:pos="8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57700C" w14:textId="7EE1C4CC" w:rsidR="00D528F2" w:rsidRPr="00E46B4A" w:rsidRDefault="003501C7" w:rsidP="00D528F2">
            <w:pPr>
              <w:tabs>
                <w:tab w:val="clear" w:pos="454"/>
                <w:tab w:val="clear" w:pos="3742"/>
                <w:tab w:val="left" w:pos="606"/>
                <w:tab w:val="decimal" w:pos="706"/>
                <w:tab w:val="left" w:pos="8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726171" w14:textId="77777777" w:rsidR="00D528F2" w:rsidRPr="00E46B4A" w:rsidRDefault="00D528F2" w:rsidP="00D528F2">
            <w:pPr>
              <w:tabs>
                <w:tab w:val="clear" w:pos="3742"/>
                <w:tab w:val="left" w:pos="340"/>
                <w:tab w:val="decimal" w:pos="706"/>
                <w:tab w:val="decimal" w:pos="820"/>
                <w:tab w:val="left" w:pos="86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4EE224" w14:textId="77777777" w:rsidR="0077761C" w:rsidRDefault="0077761C" w:rsidP="00D51C29">
            <w:pPr>
              <w:tabs>
                <w:tab w:val="clear" w:pos="227"/>
                <w:tab w:val="clear" w:pos="454"/>
                <w:tab w:val="clear" w:pos="907"/>
                <w:tab w:val="left" w:pos="256"/>
                <w:tab w:val="left" w:pos="526"/>
                <w:tab w:val="decimal" w:pos="706"/>
                <w:tab w:val="left" w:pos="95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610E0CC" w14:textId="5E0FDE76" w:rsidR="00D528F2" w:rsidRPr="00BC5425" w:rsidRDefault="00BC5425" w:rsidP="001256F4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7761C" w:rsidRPr="0077761C">
              <w:rPr>
                <w:rFonts w:ascii="Angsana New" w:hAnsi="Angsana New"/>
                <w:sz w:val="30"/>
                <w:szCs w:val="30"/>
              </w:rPr>
              <w:t>2,015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528F2" w:rsidRPr="00E46B4A" w14:paraId="40AEF378" w14:textId="77777777" w:rsidTr="001256F4">
        <w:trPr>
          <w:trHeight w:val="64"/>
        </w:trPr>
        <w:tc>
          <w:tcPr>
            <w:tcW w:w="3420" w:type="dxa"/>
          </w:tcPr>
          <w:p w14:paraId="451AFCA2" w14:textId="60B2AC17" w:rsidR="00D528F2" w:rsidRPr="003C641C" w:rsidRDefault="00D528F2" w:rsidP="00D528F2">
            <w:pPr>
              <w:ind w:left="160" w:right="-24" w:hanging="160"/>
              <w:rPr>
                <w:rFonts w:ascii="Angsana New" w:hAnsi="Angsana New"/>
                <w:sz w:val="30"/>
                <w:szCs w:val="30"/>
              </w:rPr>
            </w:pPr>
            <w:r w:rsidRPr="003C641C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  <w:r w:rsidRPr="001256F4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="00022758" w:rsidRPr="001256F4">
              <w:rPr>
                <w:rFonts w:ascii="Angsana New" w:hAnsi="Angsana New" w:hint="cs"/>
                <w:sz w:val="30"/>
                <w:szCs w:val="30"/>
                <w:cs/>
              </w:rPr>
              <w:t>ที่ใช้ในการป้องกันความเสี่ยง</w:t>
            </w:r>
          </w:p>
        </w:tc>
        <w:tc>
          <w:tcPr>
            <w:tcW w:w="900" w:type="dxa"/>
          </w:tcPr>
          <w:p w14:paraId="1C4F7C86" w14:textId="77777777" w:rsidR="00B441CC" w:rsidRDefault="00B441CC" w:rsidP="00022758">
            <w:pPr>
              <w:tabs>
                <w:tab w:val="clear" w:pos="227"/>
                <w:tab w:val="clear" w:pos="454"/>
                <w:tab w:val="clear" w:pos="907"/>
                <w:tab w:val="clear" w:pos="3742"/>
                <w:tab w:val="left" w:pos="163"/>
                <w:tab w:val="decimal" w:pos="706"/>
                <w:tab w:val="left" w:pos="79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5AA01A" w14:textId="27023F9F" w:rsidR="00D528F2" w:rsidRPr="00CF085F" w:rsidRDefault="00B441CC" w:rsidP="00022758">
            <w:pPr>
              <w:tabs>
                <w:tab w:val="clear" w:pos="227"/>
                <w:tab w:val="clear" w:pos="454"/>
                <w:tab w:val="clear" w:pos="907"/>
                <w:tab w:val="clear" w:pos="3742"/>
                <w:tab w:val="left" w:pos="163"/>
                <w:tab w:val="decimal" w:pos="706"/>
                <w:tab w:val="left" w:pos="79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41CC">
              <w:rPr>
                <w:rFonts w:ascii="Angsana New" w:hAnsi="Angsana New"/>
                <w:sz w:val="30"/>
                <w:szCs w:val="30"/>
              </w:rPr>
              <w:t>26,206</w:t>
            </w:r>
          </w:p>
        </w:tc>
        <w:tc>
          <w:tcPr>
            <w:tcW w:w="270" w:type="dxa"/>
          </w:tcPr>
          <w:p w14:paraId="2ABCE9B3" w14:textId="37BCB8D1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C384339" w14:textId="77777777" w:rsidR="0077761C" w:rsidRDefault="0077761C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5E5337" w14:textId="0122D4A2" w:rsidR="00D528F2" w:rsidRPr="00CF085F" w:rsidRDefault="00D528F2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AB40FE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9E92C35" w14:textId="49240E91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2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51E897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E549BBB" w14:textId="3044073F" w:rsidR="00D528F2" w:rsidRPr="00CF085F" w:rsidRDefault="00D528F2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E73B96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7E5C8F4" w14:textId="55857D78" w:rsidR="00D528F2" w:rsidRPr="00CF085F" w:rsidRDefault="00D528F2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AFBD9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7CB169" w14:textId="6649453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528F2" w:rsidRPr="00E46B4A" w14:paraId="01E6D1DF" w14:textId="77777777" w:rsidTr="001256F4">
        <w:tc>
          <w:tcPr>
            <w:tcW w:w="3420" w:type="dxa"/>
          </w:tcPr>
          <w:p w14:paraId="12BF12D8" w14:textId="77777777" w:rsidR="00D528F2" w:rsidRPr="003C641C" w:rsidRDefault="00D528F2" w:rsidP="00D5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  <w:r w:rsidRPr="003C641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3C641C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00" w:type="dxa"/>
          </w:tcPr>
          <w:p w14:paraId="4742B08D" w14:textId="51C52D4A" w:rsidR="00D528F2" w:rsidRPr="00CF085F" w:rsidRDefault="003501C7" w:rsidP="00D528F2">
            <w:pPr>
              <w:tabs>
                <w:tab w:val="clear" w:pos="454"/>
                <w:tab w:val="clear" w:pos="3742"/>
                <w:tab w:val="left" w:pos="606"/>
                <w:tab w:val="decimal" w:pos="706"/>
                <w:tab w:val="left" w:pos="86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7BE105" w14:textId="6761BDA3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F7467CF" w14:textId="0577AFB6" w:rsidR="00D528F2" w:rsidRPr="00CF085F" w:rsidRDefault="0077761C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7F17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07B57D1" w14:textId="4E95A6FF" w:rsidR="00D528F2" w:rsidRPr="00CF085F" w:rsidRDefault="00B453D9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5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3D9">
              <w:rPr>
                <w:rFonts w:ascii="Angsana New" w:hAnsi="Angsana New"/>
                <w:sz w:val="30"/>
                <w:szCs w:val="30"/>
                <w:lang w:val="en-US"/>
              </w:rPr>
              <w:t>(1,068,729)</w:t>
            </w:r>
          </w:p>
        </w:tc>
        <w:tc>
          <w:tcPr>
            <w:tcW w:w="270" w:type="dxa"/>
          </w:tcPr>
          <w:p w14:paraId="76E4CB2F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4253B73F" w14:textId="3CD6BECD" w:rsidR="00D528F2" w:rsidRPr="00CF085F" w:rsidRDefault="003501C7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A9B864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A139944" w14:textId="56D414E4" w:rsidR="00D528F2" w:rsidRPr="00CF085F" w:rsidRDefault="003501C7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EB7D60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706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135A425" w14:textId="5D90A42E" w:rsidR="00D528F2" w:rsidRPr="00CF085F" w:rsidRDefault="00075F5B" w:rsidP="00D51C29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5F5B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075F5B">
              <w:rPr>
                <w:rFonts w:ascii="Angsana New" w:hAnsi="Angsana New"/>
                <w:sz w:val="30"/>
                <w:szCs w:val="30"/>
              </w:rPr>
              <w:t>,</w:t>
            </w:r>
            <w:r w:rsidRPr="00075F5B">
              <w:rPr>
                <w:rFonts w:ascii="Angsana New" w:hAnsi="Angsana New"/>
                <w:sz w:val="30"/>
                <w:szCs w:val="30"/>
                <w:cs/>
              </w:rPr>
              <w:t>068</w:t>
            </w:r>
            <w:r w:rsidRPr="00075F5B">
              <w:rPr>
                <w:rFonts w:ascii="Angsana New" w:hAnsi="Angsana New"/>
                <w:sz w:val="30"/>
                <w:szCs w:val="30"/>
              </w:rPr>
              <w:t>,</w:t>
            </w:r>
            <w:r w:rsidRPr="00075F5B">
              <w:rPr>
                <w:rFonts w:ascii="Angsana New" w:hAnsi="Angsana New"/>
                <w:sz w:val="30"/>
                <w:szCs w:val="30"/>
                <w:cs/>
              </w:rPr>
              <w:t>729)</w:t>
            </w:r>
          </w:p>
        </w:tc>
      </w:tr>
      <w:tr w:rsidR="00E14BE9" w:rsidRPr="00E46B4A" w14:paraId="12935264" w14:textId="77777777" w:rsidTr="001256F4">
        <w:tc>
          <w:tcPr>
            <w:tcW w:w="3420" w:type="dxa"/>
          </w:tcPr>
          <w:p w14:paraId="0F0E14DC" w14:textId="77777777" w:rsidR="00D528F2" w:rsidRPr="003C641C" w:rsidRDefault="00D528F2" w:rsidP="00D5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  <w:r w:rsidRPr="003C641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3C641C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42E76B" w14:textId="146750C5" w:rsidR="00D528F2" w:rsidRPr="00CF085F" w:rsidRDefault="003501C7" w:rsidP="00D528F2">
            <w:pPr>
              <w:tabs>
                <w:tab w:val="clear" w:pos="227"/>
                <w:tab w:val="clear" w:pos="454"/>
                <w:tab w:val="clear" w:pos="680"/>
                <w:tab w:val="left" w:pos="520"/>
                <w:tab w:val="decimal" w:pos="706"/>
                <w:tab w:val="left" w:pos="7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B4B47F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7D4C4F" w14:textId="5B9C8FF7" w:rsidR="00D528F2" w:rsidRPr="00CF085F" w:rsidRDefault="0077761C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E53E87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9C93FE" w14:textId="6DA3EA41" w:rsidR="00D528F2" w:rsidRPr="00CF085F" w:rsidRDefault="008E3FC5" w:rsidP="00D528F2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3FC5">
              <w:rPr>
                <w:rFonts w:ascii="Angsana New" w:hAnsi="Angsana New"/>
                <w:sz w:val="30"/>
                <w:szCs w:val="30"/>
              </w:rPr>
              <w:t>1,042,523</w:t>
            </w:r>
          </w:p>
        </w:tc>
        <w:tc>
          <w:tcPr>
            <w:tcW w:w="270" w:type="dxa"/>
          </w:tcPr>
          <w:p w14:paraId="79E62DAB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72F462" w14:textId="15628552" w:rsidR="00D528F2" w:rsidRPr="00CF085F" w:rsidRDefault="003501C7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5FF6F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F52921" w14:textId="21324BD1" w:rsidR="00D528F2" w:rsidRPr="00CF085F" w:rsidRDefault="003501C7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37AEBA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454"/>
                <w:tab w:val="decimal" w:pos="990"/>
              </w:tabs>
              <w:ind w:left="-108" w:right="-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370A50" w14:textId="7B1A8D75" w:rsidR="00D528F2" w:rsidRPr="00CF085F" w:rsidRDefault="00C36BAA" w:rsidP="00D51C29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6BA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36BAA">
              <w:rPr>
                <w:rFonts w:ascii="Angsana New" w:hAnsi="Angsana New"/>
                <w:sz w:val="30"/>
                <w:szCs w:val="30"/>
              </w:rPr>
              <w:t>,</w:t>
            </w:r>
            <w:r w:rsidRPr="00C36BAA">
              <w:rPr>
                <w:rFonts w:ascii="Angsana New" w:hAnsi="Angsana New"/>
                <w:sz w:val="30"/>
                <w:szCs w:val="30"/>
                <w:cs/>
              </w:rPr>
              <w:t>042</w:t>
            </w:r>
            <w:r w:rsidRPr="00C36BAA">
              <w:rPr>
                <w:rFonts w:ascii="Angsana New" w:hAnsi="Angsana New"/>
                <w:sz w:val="30"/>
                <w:szCs w:val="30"/>
              </w:rPr>
              <w:t>,</w:t>
            </w:r>
            <w:r w:rsidRPr="00C36BAA">
              <w:rPr>
                <w:rFonts w:ascii="Angsana New" w:hAnsi="Angsana New"/>
                <w:sz w:val="30"/>
                <w:szCs w:val="30"/>
                <w:cs/>
              </w:rPr>
              <w:t>523</w:t>
            </w:r>
          </w:p>
        </w:tc>
      </w:tr>
      <w:tr w:rsidR="00E14BE9" w:rsidRPr="00E46B4A" w14:paraId="7A894B91" w14:textId="77777777" w:rsidTr="001256F4">
        <w:tc>
          <w:tcPr>
            <w:tcW w:w="3420" w:type="dxa"/>
          </w:tcPr>
          <w:p w14:paraId="45F1C23A" w14:textId="77777777" w:rsidR="00D528F2" w:rsidRPr="00E46B4A" w:rsidRDefault="00D528F2" w:rsidP="00D5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B4F6BF" w14:textId="363BFB4C" w:rsidR="00D528F2" w:rsidRPr="00CF085F" w:rsidRDefault="002F0FE1" w:rsidP="00022758">
            <w:pPr>
              <w:tabs>
                <w:tab w:val="clear" w:pos="227"/>
                <w:tab w:val="clear" w:pos="454"/>
                <w:tab w:val="clear" w:pos="907"/>
                <w:tab w:val="clear" w:pos="3742"/>
                <w:tab w:val="left" w:pos="163"/>
                <w:tab w:val="decimal" w:pos="706"/>
                <w:tab w:val="left" w:pos="793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2F0FE1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2F0FE1">
              <w:rPr>
                <w:rFonts w:ascii="Angsana New" w:hAnsi="Angsana New"/>
                <w:sz w:val="30"/>
                <w:szCs w:val="30"/>
              </w:rPr>
              <w:t>,</w:t>
            </w:r>
            <w:r w:rsidRPr="002F0FE1">
              <w:rPr>
                <w:rFonts w:ascii="Angsana New" w:hAnsi="Angsana New"/>
                <w:sz w:val="30"/>
                <w:szCs w:val="30"/>
                <w:cs/>
              </w:rPr>
              <w:t>206</w:t>
            </w:r>
          </w:p>
        </w:tc>
        <w:tc>
          <w:tcPr>
            <w:tcW w:w="270" w:type="dxa"/>
          </w:tcPr>
          <w:p w14:paraId="476AE8C2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703F7A" w14:textId="5A925AB9" w:rsidR="00D528F2" w:rsidRPr="00CF085F" w:rsidRDefault="003501C7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4025D4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80F41" w14:textId="0B1C18D1" w:rsidR="00D528F2" w:rsidRPr="00CF085F" w:rsidRDefault="00CE6317" w:rsidP="00D528F2">
            <w:pPr>
              <w:tabs>
                <w:tab w:val="decimal" w:pos="706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CE6317">
              <w:rPr>
                <w:rFonts w:ascii="Angsana New" w:hAnsi="Angsana New"/>
                <w:sz w:val="30"/>
                <w:szCs w:val="30"/>
              </w:rPr>
              <w:t>(26,206)</w:t>
            </w:r>
          </w:p>
        </w:tc>
        <w:tc>
          <w:tcPr>
            <w:tcW w:w="270" w:type="dxa"/>
          </w:tcPr>
          <w:p w14:paraId="6E6E1743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7F5FB3" w14:textId="7FA1577A" w:rsidR="00D528F2" w:rsidRPr="00CF085F" w:rsidRDefault="003501C7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872156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227"/>
                <w:tab w:val="left" w:pos="606"/>
                <w:tab w:val="left" w:pos="680"/>
                <w:tab w:val="decimal" w:pos="706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center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168269" w14:textId="2193545D" w:rsidR="00D528F2" w:rsidRPr="00CF085F" w:rsidRDefault="003501C7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5C964" w14:textId="77777777" w:rsidR="00D528F2" w:rsidRPr="00CF085F" w:rsidRDefault="00D528F2" w:rsidP="00D528F2">
            <w:pPr>
              <w:pStyle w:val="31"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napToGrid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5BDF10" w14:textId="230A162C" w:rsidR="00D528F2" w:rsidRPr="00CF085F" w:rsidRDefault="00997236" w:rsidP="00D51C29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97236">
              <w:rPr>
                <w:rFonts w:ascii="Angsana New" w:hAnsi="Angsana New"/>
                <w:sz w:val="30"/>
                <w:szCs w:val="30"/>
                <w:cs/>
              </w:rPr>
              <w:t>(26</w:t>
            </w:r>
            <w:r w:rsidRPr="00997236">
              <w:rPr>
                <w:rFonts w:ascii="Angsana New" w:hAnsi="Angsana New"/>
                <w:sz w:val="30"/>
                <w:szCs w:val="30"/>
              </w:rPr>
              <w:t>,</w:t>
            </w:r>
            <w:r w:rsidRPr="00997236">
              <w:rPr>
                <w:rFonts w:ascii="Angsana New" w:hAnsi="Angsana New"/>
                <w:sz w:val="30"/>
                <w:szCs w:val="30"/>
                <w:cs/>
              </w:rPr>
              <w:t>206)</w:t>
            </w:r>
          </w:p>
        </w:tc>
      </w:tr>
      <w:tr w:rsidR="00EF50FC" w:rsidRPr="00E46B4A" w14:paraId="722BEE7B" w14:textId="77777777" w:rsidTr="001256F4">
        <w:tc>
          <w:tcPr>
            <w:tcW w:w="3420" w:type="dxa"/>
          </w:tcPr>
          <w:p w14:paraId="38CC8A10" w14:textId="77777777" w:rsidR="00D528F2" w:rsidRPr="00E46B4A" w:rsidRDefault="00D528F2" w:rsidP="00D528F2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96972" w14:textId="055EB508" w:rsidR="00D528F2" w:rsidRPr="00022758" w:rsidRDefault="00616DFB" w:rsidP="00022758">
            <w:pPr>
              <w:tabs>
                <w:tab w:val="clear" w:pos="227"/>
                <w:tab w:val="clear" w:pos="454"/>
                <w:tab w:val="clear" w:pos="907"/>
                <w:tab w:val="clear" w:pos="3742"/>
                <w:tab w:val="left" w:pos="163"/>
                <w:tab w:val="decimal" w:pos="706"/>
                <w:tab w:val="left" w:pos="793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2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28</w:t>
            </w:r>
            <w:r w:rsidRPr="000227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2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221</w:t>
            </w:r>
          </w:p>
        </w:tc>
        <w:tc>
          <w:tcPr>
            <w:tcW w:w="270" w:type="dxa"/>
          </w:tcPr>
          <w:p w14:paraId="44AF07E4" w14:textId="77777777" w:rsidR="00D528F2" w:rsidRPr="00FB2D21" w:rsidRDefault="00D528F2" w:rsidP="00D528F2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9CE88A1" w14:textId="3BAF5E26" w:rsidR="00D528F2" w:rsidRPr="00FB2D21" w:rsidRDefault="003501C7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5C30F3" w14:textId="77777777" w:rsidR="00D528F2" w:rsidRPr="00FB2D21" w:rsidRDefault="00D528F2" w:rsidP="00D528F2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CEB76B" w14:textId="1B347122" w:rsidR="00D528F2" w:rsidRPr="00FB2D21" w:rsidRDefault="00074ADA" w:rsidP="00C35B91">
            <w:pPr>
              <w:tabs>
                <w:tab w:val="decimal" w:pos="706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ADA">
              <w:rPr>
                <w:rFonts w:ascii="Angsana New" w:hAnsi="Angsana New"/>
                <w:b/>
                <w:bCs/>
                <w:sz w:val="30"/>
                <w:szCs w:val="30"/>
              </w:rPr>
              <w:t>(28,221)</w:t>
            </w:r>
          </w:p>
        </w:tc>
        <w:tc>
          <w:tcPr>
            <w:tcW w:w="270" w:type="dxa"/>
          </w:tcPr>
          <w:p w14:paraId="1F5F2EE2" w14:textId="77777777" w:rsidR="00D528F2" w:rsidRPr="00FB2D21" w:rsidRDefault="00D528F2" w:rsidP="00D528F2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96519F" w14:textId="6BA5E877" w:rsidR="00D528F2" w:rsidRPr="00FB2D21" w:rsidRDefault="003501C7" w:rsidP="00D528F2">
            <w:pPr>
              <w:tabs>
                <w:tab w:val="clear" w:pos="454"/>
                <w:tab w:val="left" w:pos="606"/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5F91C" w14:textId="77777777" w:rsidR="00D528F2" w:rsidRPr="00FB2D21" w:rsidRDefault="00D528F2" w:rsidP="00D528F2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F2716D" w14:textId="2C18398C" w:rsidR="00D528F2" w:rsidRPr="00FB2D21" w:rsidRDefault="003501C7" w:rsidP="00D528F2">
            <w:pPr>
              <w:tabs>
                <w:tab w:val="decimal" w:pos="7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F63CAA" w14:textId="77777777" w:rsidR="00D528F2" w:rsidRPr="00FB2D21" w:rsidRDefault="00D528F2" w:rsidP="00D528F2">
            <w:pPr>
              <w:pStyle w:val="31"/>
              <w:tabs>
                <w:tab w:val="clear" w:pos="360"/>
                <w:tab w:val="clear" w:pos="720"/>
                <w:tab w:val="left" w:pos="609"/>
                <w:tab w:val="decimal" w:pos="990"/>
              </w:tabs>
              <w:ind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8205F9" w14:textId="79A37EC8" w:rsidR="00D528F2" w:rsidRPr="00FB2D21" w:rsidRDefault="0047337E" w:rsidP="00D51C29">
            <w:pPr>
              <w:pStyle w:val="31"/>
              <w:tabs>
                <w:tab w:val="clear" w:pos="360"/>
                <w:tab w:val="clear" w:pos="720"/>
                <w:tab w:val="decimal" w:pos="790"/>
              </w:tabs>
              <w:ind w:left="-108" w:right="-3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33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(28</w:t>
            </w:r>
            <w:r w:rsidRPr="004733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7337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221)</w:t>
            </w:r>
          </w:p>
        </w:tc>
      </w:tr>
    </w:tbl>
    <w:p w14:paraId="10CD5A87" w14:textId="77777777" w:rsidR="00015661" w:rsidRPr="00D27D17" w:rsidRDefault="00015661" w:rsidP="00D27D17">
      <w:pPr>
        <w:pStyle w:val="31"/>
        <w:tabs>
          <w:tab w:val="clear" w:pos="360"/>
          <w:tab w:val="clear" w:pos="720"/>
          <w:tab w:val="left" w:pos="609"/>
          <w:tab w:val="decimal" w:pos="990"/>
        </w:tabs>
        <w:ind w:right="-33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074407E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A3E4458" w14:textId="77777777" w:rsidR="009853C1" w:rsidRPr="00EA6C8B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12DF2F0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72F6FCEB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0A3D45C" w14:textId="77777777" w:rsidR="009853C1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49889696" w14:textId="77777777" w:rsidR="009853C1" w:rsidRPr="00D46C03" w:rsidRDefault="00985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29AE6B91" w14:textId="77777777" w:rsidR="00F84CD0" w:rsidRDefault="00F84CD0" w:rsidP="00331DF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6AA25741" w14:textId="77777777" w:rsidR="00F84CD0" w:rsidRDefault="00F84CD0" w:rsidP="00331DF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tbl>
      <w:tblPr>
        <w:tblW w:w="915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2"/>
        <w:gridCol w:w="1164"/>
        <w:gridCol w:w="248"/>
        <w:gridCol w:w="1164"/>
        <w:gridCol w:w="263"/>
        <w:gridCol w:w="1099"/>
        <w:gridCol w:w="235"/>
        <w:gridCol w:w="1020"/>
      </w:tblGrid>
      <w:tr w:rsidR="007355A5" w:rsidRPr="00A257F7" w14:paraId="042E0108" w14:textId="77777777" w:rsidTr="003334D9">
        <w:trPr>
          <w:tblHeader/>
        </w:trPr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5A57C" w14:textId="77777777" w:rsidR="007355A5" w:rsidRPr="00A257F7" w:rsidRDefault="007355A5" w:rsidP="003334D9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A5B50" w14:textId="33192B2F" w:rsidR="007355A5" w:rsidRPr="00A257F7" w:rsidRDefault="007355A5" w:rsidP="003334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257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2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  <w:r w:rsidRPr="00A257F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7355A5" w:rsidRPr="00A257F7" w14:paraId="7E250B0C" w14:textId="77777777" w:rsidTr="003334D9">
        <w:trPr>
          <w:tblHeader/>
        </w:trPr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9CD24" w14:textId="77777777" w:rsidR="007355A5" w:rsidRPr="00A257F7" w:rsidRDefault="007355A5" w:rsidP="003334D9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ความเสี่ยงจากเงินตราต่างประเทศ </w:t>
            </w:r>
          </w:p>
          <w:p w14:paraId="41EFC33B" w14:textId="15B80E45" w:rsidR="007355A5" w:rsidRPr="00A257F7" w:rsidRDefault="007355A5" w:rsidP="003334D9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A25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25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257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19084" w14:textId="77777777" w:rsidR="007355A5" w:rsidRPr="00A257F7" w:rsidRDefault="007355A5" w:rsidP="007355A5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70B1E8DF" w14:textId="77777777" w:rsidR="007355A5" w:rsidRPr="00A257F7" w:rsidRDefault="007355A5" w:rsidP="007355A5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743FB9CE" w14:textId="77777777" w:rsidR="007355A5" w:rsidRPr="00A257F7" w:rsidRDefault="007355A5" w:rsidP="007355A5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80B59" w14:textId="77777777" w:rsidR="007355A5" w:rsidRPr="00A257F7" w:rsidRDefault="007355A5" w:rsidP="007355A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82461" w14:textId="77777777" w:rsidR="007355A5" w:rsidRPr="00A257F7" w:rsidRDefault="007355A5" w:rsidP="007355A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3A488F48" w14:textId="77777777" w:rsidR="007355A5" w:rsidRPr="00A257F7" w:rsidRDefault="007355A5" w:rsidP="007355A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AD822B" w14:textId="77777777" w:rsidR="007355A5" w:rsidRPr="00A257F7" w:rsidRDefault="007355A5" w:rsidP="007355A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76A42" w14:textId="77777777" w:rsidR="007355A5" w:rsidRPr="00A257F7" w:rsidRDefault="007355A5" w:rsidP="007355A5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4607C" w14:textId="77777777" w:rsidR="007355A5" w:rsidRPr="00A257F7" w:rsidRDefault="007355A5" w:rsidP="007355A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862D2B" w14:textId="37281CB7" w:rsidR="007355A5" w:rsidRPr="00A257F7" w:rsidRDefault="007355A5" w:rsidP="00434469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46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เงินเหรียญนิวซีแลนด์</w:t>
            </w:r>
          </w:p>
        </w:tc>
        <w:tc>
          <w:tcPr>
            <w:tcW w:w="235" w:type="dxa"/>
          </w:tcPr>
          <w:p w14:paraId="447FC4FB" w14:textId="77777777" w:rsidR="007355A5" w:rsidRPr="00A257F7" w:rsidRDefault="007355A5" w:rsidP="007355A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</w:tcPr>
          <w:p w14:paraId="74B49C69" w14:textId="77777777" w:rsidR="007355A5" w:rsidRDefault="007355A5" w:rsidP="007355A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E15012" w14:textId="77777777" w:rsidR="007355A5" w:rsidRDefault="007355A5" w:rsidP="007355A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C999FC" w14:textId="77777777" w:rsidR="007355A5" w:rsidRPr="00A257F7" w:rsidRDefault="007355A5" w:rsidP="007355A5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7355A5" w:rsidRPr="00A257F7" w14:paraId="445FF507" w14:textId="77777777" w:rsidTr="003334D9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B588" w14:textId="77777777" w:rsidR="007355A5" w:rsidRPr="00A257F7" w:rsidRDefault="007355A5" w:rsidP="003334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3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20B15" w14:textId="77777777" w:rsidR="007355A5" w:rsidRPr="00A257F7" w:rsidRDefault="007355A5" w:rsidP="003334D9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57F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5A5" w:rsidRPr="00A257F7" w14:paraId="59549B42" w14:textId="77777777" w:rsidTr="003334D9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7E390" w14:textId="77777777" w:rsidR="007355A5" w:rsidRPr="00A257F7" w:rsidRDefault="007355A5" w:rsidP="003334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1D2DE" w14:textId="7FB10870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1,142,973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37A65" w14:textId="77777777" w:rsidR="007355A5" w:rsidRPr="00A257F7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B562D" w14:textId="0C9FB9EB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5BBE2" w14:textId="77777777" w:rsidR="007355A5" w:rsidRPr="00A257F7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5CE81" w14:textId="2AE60573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179FF904" w14:textId="77777777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6F20D33C" w14:textId="103C587A" w:rsidR="007355A5" w:rsidRPr="00A257F7" w:rsidRDefault="00640B2D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1,142,973</w:t>
            </w:r>
          </w:p>
        </w:tc>
      </w:tr>
      <w:tr w:rsidR="007355A5" w:rsidRPr="00A257F7" w14:paraId="556BA468" w14:textId="77777777" w:rsidTr="003334D9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51390" w14:textId="780D6E96" w:rsidR="007355A5" w:rsidRPr="00A257F7" w:rsidRDefault="007355A5" w:rsidP="003334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0543D4" w:rsidRPr="00E46B4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C33F6" w14:textId="57BAA14F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6,563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22421" w14:textId="77777777" w:rsidR="007355A5" w:rsidRPr="00A257F7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0F5EE" w14:textId="583224E2" w:rsidR="007355A5" w:rsidRPr="00A257F7" w:rsidRDefault="007355A5" w:rsidP="00935AF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4,486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793B0" w14:textId="77777777" w:rsidR="007355A5" w:rsidRPr="00A257F7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93D1" w14:textId="72659A09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1,174</w:t>
            </w:r>
          </w:p>
        </w:tc>
        <w:tc>
          <w:tcPr>
            <w:tcW w:w="235" w:type="dxa"/>
          </w:tcPr>
          <w:p w14:paraId="06787A58" w14:textId="77777777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56FA2509" w14:textId="053D1A49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12,223</w:t>
            </w:r>
          </w:p>
        </w:tc>
      </w:tr>
      <w:tr w:rsidR="007355A5" w:rsidRPr="00A257F7" w14:paraId="415FA865" w14:textId="77777777" w:rsidTr="003334D9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F1754" w14:textId="77777777" w:rsidR="007355A5" w:rsidRPr="00A257F7" w:rsidRDefault="007355A5" w:rsidP="003334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EBA6C" w14:textId="645ECE81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(299,806)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90F5" w14:textId="77777777" w:rsidR="007355A5" w:rsidRPr="00A257F7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FEB08" w14:textId="0102974F" w:rsidR="007355A5" w:rsidRPr="00A257F7" w:rsidRDefault="007355A5" w:rsidP="00935AFE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7E8D" w14:textId="77777777" w:rsidR="007355A5" w:rsidRPr="00A257F7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BCFBF" w14:textId="034460EA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49ADBB23" w14:textId="77777777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</w:tcPr>
          <w:p w14:paraId="28F10528" w14:textId="1E8E7E6C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(299,806)</w:t>
            </w:r>
          </w:p>
        </w:tc>
      </w:tr>
      <w:tr w:rsidR="007355A5" w:rsidRPr="00A257F7" w14:paraId="09900DE3" w14:textId="77777777" w:rsidTr="003334D9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C14DE" w14:textId="38CF0124" w:rsidR="007355A5" w:rsidRPr="00A257F7" w:rsidRDefault="007355A5" w:rsidP="003334D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0543D4" w:rsidRPr="00E46B4A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A257F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4AE2" w14:textId="53B72A7A" w:rsidR="007355A5" w:rsidRPr="00935AFE" w:rsidRDefault="00220AAF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35AFE"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  <w:r w:rsidRPr="00935AF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35AFE">
              <w:rPr>
                <w:rFonts w:asciiTheme="majorBidi" w:hAnsiTheme="majorBidi" w:cstheme="majorBidi" w:hint="cs"/>
                <w:sz w:val="30"/>
                <w:szCs w:val="30"/>
                <w:cs/>
              </w:rPr>
              <w:t>64</w:t>
            </w:r>
            <w:r w:rsidRPr="00935AFE">
              <w:rPr>
                <w:rFonts w:asciiTheme="majorBidi" w:hAnsiTheme="majorBidi" w:cstheme="majorBidi"/>
                <w:sz w:val="30"/>
                <w:szCs w:val="30"/>
              </w:rPr>
              <w:t>8)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AAFD2" w14:textId="77777777" w:rsidR="007355A5" w:rsidRPr="00A257F7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7DE75" w14:textId="2491BF72" w:rsidR="007355A5" w:rsidRPr="00A257F7" w:rsidRDefault="009C6FF0" w:rsidP="00935AFE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202C" w14:textId="77777777" w:rsidR="007355A5" w:rsidRPr="00A257F7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50084" w14:textId="27695DA3" w:rsidR="007355A5" w:rsidRPr="00A257F7" w:rsidRDefault="009C6FF0" w:rsidP="003334D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52C19B33" w14:textId="77777777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86BC5CC" w14:textId="74E47E55" w:rsidR="007355A5" w:rsidRPr="00A257F7" w:rsidRDefault="00220AAF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(32,648)</w:t>
            </w:r>
          </w:p>
        </w:tc>
      </w:tr>
      <w:tr w:rsidR="007355A5" w:rsidRPr="00A257F7" w14:paraId="611A0FB9" w14:textId="77777777" w:rsidTr="003334D9">
        <w:trPr>
          <w:trHeight w:val="75"/>
        </w:trPr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16AB8" w14:textId="77777777" w:rsidR="007355A5" w:rsidRPr="00A257F7" w:rsidRDefault="007355A5" w:rsidP="003334D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A257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809F4" w14:textId="7CD8BCA6" w:rsidR="007355A5" w:rsidRPr="00935AFE" w:rsidRDefault="00220AAF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817,082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2D23F" w14:textId="77777777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8976D" w14:textId="186BDC25" w:rsidR="007355A5" w:rsidRPr="00A257F7" w:rsidRDefault="009C6FF0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4,486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5F095" w14:textId="77777777" w:rsidR="007355A5" w:rsidRPr="00A257F7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88FA" w14:textId="39E727C0" w:rsidR="007355A5" w:rsidRPr="00935AFE" w:rsidRDefault="009C6FF0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1,174</w:t>
            </w:r>
          </w:p>
        </w:tc>
        <w:tc>
          <w:tcPr>
            <w:tcW w:w="235" w:type="dxa"/>
          </w:tcPr>
          <w:p w14:paraId="4412BA9C" w14:textId="77777777" w:rsidR="007355A5" w:rsidRPr="00935AFE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1D8DB9B5" w14:textId="12FA8FE0" w:rsidR="007355A5" w:rsidRPr="00935AFE" w:rsidRDefault="00220AAF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822,742</w:t>
            </w:r>
          </w:p>
        </w:tc>
      </w:tr>
      <w:tr w:rsidR="007355A5" w:rsidRPr="00A257F7" w14:paraId="385C4107" w14:textId="77777777" w:rsidTr="003334D9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A042C" w14:textId="77777777" w:rsidR="007355A5" w:rsidRPr="00D00F44" w:rsidRDefault="007355A5" w:rsidP="003334D9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D00F44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D00F4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D00F44">
              <w:rPr>
                <w:rFonts w:asciiTheme="majorBidi" w:hAnsiTheme="majorBidi" w:cs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EEF44" w14:textId="77A02608" w:rsidR="007355A5" w:rsidRPr="004541F6" w:rsidRDefault="009C6FF0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22,556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D107" w14:textId="77777777" w:rsidR="007355A5" w:rsidRPr="004541F6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E4C4" w14:textId="7FDB58BB" w:rsidR="007355A5" w:rsidRPr="004541F6" w:rsidRDefault="009C6FF0" w:rsidP="00935AFE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D0A45" w14:textId="77777777" w:rsidR="007355A5" w:rsidRPr="004541F6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D574" w14:textId="7441F353" w:rsidR="007355A5" w:rsidRPr="004541F6" w:rsidRDefault="009C6FF0" w:rsidP="003334D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3C3C9B8E" w14:textId="77777777" w:rsidR="007355A5" w:rsidRPr="004541F6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0" w:type="dxa"/>
          </w:tcPr>
          <w:p w14:paraId="7C287D4F" w14:textId="29C8310F" w:rsidR="007355A5" w:rsidRPr="004541F6" w:rsidRDefault="00767C17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22,556</w:t>
            </w:r>
          </w:p>
        </w:tc>
      </w:tr>
      <w:tr w:rsidR="007355A5" w:rsidRPr="00A257F7" w14:paraId="5EE27732" w14:textId="77777777" w:rsidTr="003334D9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770CD" w14:textId="77777777" w:rsidR="007355A5" w:rsidRPr="00A257F7" w:rsidRDefault="007355A5" w:rsidP="003334D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035A">
              <w:rPr>
                <w:rFonts w:asciiTheme="majorBidi" w:hAnsiTheme="majorBidi"/>
                <w:sz w:val="30"/>
                <w:szCs w:val="30"/>
                <w:cs/>
              </w:rPr>
              <w:t>สัญญา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9C035A">
              <w:rPr>
                <w:rFonts w:asciiTheme="majorBidi" w:hAnsiTheme="majorBidi"/>
                <w:sz w:val="30"/>
                <w:szCs w:val="30"/>
                <w:cs/>
              </w:rPr>
              <w:t xml:space="preserve">เงินตราต่างประเทศ                                        </w:t>
            </w: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3858" w14:textId="263CE59D" w:rsidR="007355A5" w:rsidRPr="004541F6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(1,019,967)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79F0" w14:textId="77777777" w:rsidR="007355A5" w:rsidRPr="004541F6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6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FAA3A" w14:textId="240C0277" w:rsidR="007355A5" w:rsidRPr="004541F6" w:rsidRDefault="009C6FF0" w:rsidP="003334D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25C32" w14:textId="77777777" w:rsidR="007355A5" w:rsidRPr="004541F6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7BDEF" w14:textId="1E6DB77C" w:rsidR="007355A5" w:rsidRPr="004541F6" w:rsidRDefault="009C6FF0" w:rsidP="003334D9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</w:tcPr>
          <w:p w14:paraId="3FCE5683" w14:textId="77777777" w:rsidR="007355A5" w:rsidRPr="004541F6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9D9AD83" w14:textId="2866F76E" w:rsidR="007355A5" w:rsidRPr="004541F6" w:rsidRDefault="00767C17" w:rsidP="007C72BE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5A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(1,019,967)</w:t>
            </w:r>
          </w:p>
        </w:tc>
      </w:tr>
      <w:tr w:rsidR="007355A5" w:rsidRPr="000F5DD3" w14:paraId="42A8C4BD" w14:textId="77777777" w:rsidTr="003334D9">
        <w:tc>
          <w:tcPr>
            <w:tcW w:w="39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395A0" w14:textId="77777777" w:rsidR="007355A5" w:rsidRPr="00A257F7" w:rsidRDefault="007355A5" w:rsidP="003334D9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7F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FA82" w14:textId="1EE842B4" w:rsidR="007355A5" w:rsidRPr="00640B2D" w:rsidRDefault="00220AAF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3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(180,329)</w:t>
            </w:r>
          </w:p>
        </w:tc>
        <w:tc>
          <w:tcPr>
            <w:tcW w:w="2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A2FD5" w14:textId="77777777" w:rsidR="007355A5" w:rsidRPr="004541F6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9D9B8" w14:textId="57E31B50" w:rsidR="007355A5" w:rsidRPr="004541F6" w:rsidRDefault="00640B2D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3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4,486</w:t>
            </w:r>
          </w:p>
        </w:tc>
        <w:tc>
          <w:tcPr>
            <w:tcW w:w="2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2B6D" w14:textId="77777777" w:rsidR="007355A5" w:rsidRPr="004541F6" w:rsidRDefault="007355A5" w:rsidP="003334D9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8EEA7" w14:textId="0D6B91EF" w:rsidR="007355A5" w:rsidRPr="004541F6" w:rsidRDefault="00640B2D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3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1,174</w:t>
            </w:r>
          </w:p>
        </w:tc>
        <w:tc>
          <w:tcPr>
            <w:tcW w:w="235" w:type="dxa"/>
          </w:tcPr>
          <w:p w14:paraId="5BF878D3" w14:textId="77777777" w:rsidR="007355A5" w:rsidRPr="004541F6" w:rsidRDefault="007355A5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6400FBD" w14:textId="256798E5" w:rsidR="007355A5" w:rsidRPr="004541F6" w:rsidRDefault="00220AAF" w:rsidP="003334D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35A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(174,669)</w:t>
            </w:r>
          </w:p>
        </w:tc>
      </w:tr>
    </w:tbl>
    <w:p w14:paraId="3122EE7E" w14:textId="684F0894" w:rsidR="0096768B" w:rsidRPr="000F5DD3" w:rsidRDefault="0096768B" w:rsidP="00BD4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75FA76C" w14:textId="658107E2" w:rsidR="003B4E0B" w:rsidRDefault="00695609" w:rsidP="00DF4FAB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331DFD">
        <w:rPr>
          <w:rFonts w:asciiTheme="majorBidi" w:hAnsiTheme="majorBidi" w:cstheme="majorBidi"/>
          <w:szCs w:val="30"/>
        </w:rPr>
        <w:t>1</w:t>
      </w:r>
      <w:r w:rsidR="00E3333B">
        <w:rPr>
          <w:rFonts w:asciiTheme="majorBidi" w:hAnsiTheme="majorBidi" w:cstheme="majorBidi"/>
          <w:szCs w:val="30"/>
        </w:rPr>
        <w:t>0</w:t>
      </w:r>
      <w:r w:rsidR="00193598" w:rsidRPr="00331DFD">
        <w:rPr>
          <w:rFonts w:asciiTheme="majorBidi" w:hAnsiTheme="majorBidi" w:cstheme="majorBidi"/>
          <w:szCs w:val="30"/>
        </w:rPr>
        <w:tab/>
      </w:r>
      <w:r w:rsidR="003B4E0B" w:rsidRPr="00331DFD">
        <w:rPr>
          <w:rFonts w:asciiTheme="majorBidi" w:hAnsiTheme="majorBidi" w:cstheme="majorBidi"/>
          <w:szCs w:val="30"/>
          <w:cs/>
        </w:rPr>
        <w:t>ภาระผูกพันกับบุคคลหรือกิจการที่ไม่เกี่ยวข้องกัน</w:t>
      </w:r>
    </w:p>
    <w:p w14:paraId="21083DCE" w14:textId="77777777" w:rsidR="006952A3" w:rsidRPr="006952A3" w:rsidRDefault="006952A3" w:rsidP="00D17863">
      <w:pPr>
        <w:pStyle w:val="Heading1"/>
        <w:numPr>
          <w:ilvl w:val="0"/>
          <w:numId w:val="0"/>
        </w:numPr>
        <w:rPr>
          <w:rFonts w:asciiTheme="majorBidi" w:hAnsiTheme="majorBidi" w:cstheme="majorBidi"/>
          <w:szCs w:val="30"/>
          <w:cs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7"/>
        <w:gridCol w:w="1110"/>
        <w:gridCol w:w="243"/>
        <w:gridCol w:w="1080"/>
        <w:gridCol w:w="270"/>
        <w:gridCol w:w="1080"/>
        <w:gridCol w:w="270"/>
        <w:gridCol w:w="1080"/>
      </w:tblGrid>
      <w:tr w:rsidR="006952A3" w:rsidRPr="00DF4FAB" w14:paraId="1E5CAC98" w14:textId="77777777" w:rsidTr="004F1F49">
        <w:trPr>
          <w:tblHeader/>
        </w:trPr>
        <w:tc>
          <w:tcPr>
            <w:tcW w:w="4117" w:type="dxa"/>
          </w:tcPr>
          <w:p w14:paraId="5437BEE8" w14:textId="77777777" w:rsidR="006952A3" w:rsidRPr="00DF4FAB" w:rsidRDefault="006952A3" w:rsidP="004F1F4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79A3B786" w14:textId="77777777" w:rsidR="006952A3" w:rsidRPr="00DF4FAB" w:rsidRDefault="006952A3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C48971" w14:textId="77777777" w:rsidR="006952A3" w:rsidRPr="00DF4FAB" w:rsidRDefault="006952A3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6D96DF8" w14:textId="77777777" w:rsidR="006952A3" w:rsidRPr="00DF4FAB" w:rsidRDefault="006952A3" w:rsidP="004F1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282E" w:rsidRPr="00DF4FAB" w14:paraId="4A08A0AB" w14:textId="77777777" w:rsidTr="004F1F49">
        <w:trPr>
          <w:tblHeader/>
        </w:trPr>
        <w:tc>
          <w:tcPr>
            <w:tcW w:w="4117" w:type="dxa"/>
          </w:tcPr>
          <w:p w14:paraId="64561377" w14:textId="77777777" w:rsidR="0079282E" w:rsidRPr="00DF4FAB" w:rsidRDefault="0079282E" w:rsidP="0079282E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14:paraId="5535AAAC" w14:textId="01DE8D4C" w:rsidR="0079282E" w:rsidRPr="00DF4FAB" w:rsidRDefault="0079282E" w:rsidP="0079282E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6EA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6EA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</w:tcPr>
          <w:p w14:paraId="06E17EA6" w14:textId="77777777" w:rsidR="0079282E" w:rsidRPr="00DF4FAB" w:rsidRDefault="0079282E" w:rsidP="0079282E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3C46AF1" w14:textId="5DC80C51" w:rsidR="0079282E" w:rsidRPr="00DF4FAB" w:rsidRDefault="0079282E" w:rsidP="0079282E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4FA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4761B6" w14:textId="77777777" w:rsidR="0079282E" w:rsidRPr="00DF4FAB" w:rsidRDefault="0079282E" w:rsidP="007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C6BDE" w14:textId="0A55F0B2" w:rsidR="0079282E" w:rsidRPr="00DF4FAB" w:rsidRDefault="0079282E" w:rsidP="0079282E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6EA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26EA9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242FB16" w14:textId="77777777" w:rsidR="0079282E" w:rsidRPr="00DF4FAB" w:rsidRDefault="0079282E" w:rsidP="0079282E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A77A39" w14:textId="71DED483" w:rsidR="0079282E" w:rsidRPr="00DF4FAB" w:rsidRDefault="0079282E" w:rsidP="0079282E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DF4FA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9282E" w:rsidRPr="00DF4FAB" w14:paraId="42D0C659" w14:textId="77777777" w:rsidTr="004F1F49">
        <w:trPr>
          <w:tblHeader/>
        </w:trPr>
        <w:tc>
          <w:tcPr>
            <w:tcW w:w="4117" w:type="dxa"/>
          </w:tcPr>
          <w:p w14:paraId="76B3646B" w14:textId="77777777" w:rsidR="0079282E" w:rsidRPr="00DF4FAB" w:rsidRDefault="0079282E" w:rsidP="0079282E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vAlign w:val="bottom"/>
          </w:tcPr>
          <w:p w14:paraId="5B2060BE" w14:textId="4D49D374" w:rsidR="0079282E" w:rsidRPr="00DF4FAB" w:rsidRDefault="0079282E" w:rsidP="0079282E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A926D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3" w:type="dxa"/>
            <w:vAlign w:val="bottom"/>
          </w:tcPr>
          <w:p w14:paraId="042C4D3E" w14:textId="77777777" w:rsidR="0079282E" w:rsidRPr="00DF4FAB" w:rsidRDefault="0079282E" w:rsidP="0079282E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29BEC6F" w14:textId="121A416A" w:rsidR="0079282E" w:rsidRPr="00DF4FAB" w:rsidRDefault="0079282E" w:rsidP="0079282E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926D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CA3EE9" w14:textId="77777777" w:rsidR="0079282E" w:rsidRPr="00DF4FAB" w:rsidRDefault="0079282E" w:rsidP="0079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DC294A" w14:textId="4B975059" w:rsidR="0079282E" w:rsidRPr="00DF4FAB" w:rsidRDefault="0079282E" w:rsidP="0079282E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A926D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028E202" w14:textId="77777777" w:rsidR="0079282E" w:rsidRPr="00DF4FAB" w:rsidRDefault="0079282E" w:rsidP="0079282E">
            <w:pPr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7356AB" w14:textId="147B21D8" w:rsidR="0079282E" w:rsidRPr="00DF4FAB" w:rsidRDefault="0079282E" w:rsidP="0079282E">
            <w:pPr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926D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E4D08" w:rsidRPr="00DF4FAB" w14:paraId="594EB120" w14:textId="77777777" w:rsidTr="004F1F49">
        <w:trPr>
          <w:tblHeader/>
        </w:trPr>
        <w:tc>
          <w:tcPr>
            <w:tcW w:w="4117" w:type="dxa"/>
          </w:tcPr>
          <w:p w14:paraId="4808904B" w14:textId="77777777" w:rsidR="009E4D08" w:rsidRPr="00DF4FAB" w:rsidRDefault="009E4D08" w:rsidP="009E4D08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="Angsana New" w:eastAsia="Times New Roman" w:hAnsi="Angsana New" w:cs="Angsana New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3" w:type="dxa"/>
            <w:gridSpan w:val="7"/>
          </w:tcPr>
          <w:p w14:paraId="0B9474BA" w14:textId="77777777" w:rsidR="009E4D08" w:rsidRPr="00DF4FAB" w:rsidRDefault="009E4D08" w:rsidP="009E4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F4FAB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E4D08" w:rsidRPr="00DF4FAB" w14:paraId="24798FC3" w14:textId="77777777" w:rsidTr="004F1F49">
        <w:trPr>
          <w:cantSplit/>
        </w:trPr>
        <w:tc>
          <w:tcPr>
            <w:tcW w:w="4117" w:type="dxa"/>
          </w:tcPr>
          <w:p w14:paraId="3AEE0340" w14:textId="77777777" w:rsidR="009E4D08" w:rsidRPr="00DF4FAB" w:rsidRDefault="009E4D08" w:rsidP="009E4D0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110" w:type="dxa"/>
          </w:tcPr>
          <w:p w14:paraId="57FF73EF" w14:textId="77777777" w:rsidR="009E4D08" w:rsidRPr="00DF4FAB" w:rsidRDefault="009E4D08" w:rsidP="009E4D08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E0F6ED0" w14:textId="77777777" w:rsidR="009E4D08" w:rsidRPr="00DF4FAB" w:rsidRDefault="009E4D08" w:rsidP="009E4D08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1B1D58" w14:textId="77777777" w:rsidR="009E4D08" w:rsidRPr="00DF4FAB" w:rsidRDefault="009E4D08" w:rsidP="009E4D08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419581" w14:textId="77777777" w:rsidR="009E4D08" w:rsidRPr="00DF4FAB" w:rsidRDefault="009E4D08" w:rsidP="009E4D08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115C38" w14:textId="77777777" w:rsidR="009E4D08" w:rsidRPr="00DF4FAB" w:rsidRDefault="009E4D08" w:rsidP="009E4D08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0B889D" w14:textId="77777777" w:rsidR="009E4D08" w:rsidRPr="00DF4FAB" w:rsidRDefault="009E4D08" w:rsidP="009E4D08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84D8B0" w14:textId="77777777" w:rsidR="009E4D08" w:rsidRPr="00DF4FAB" w:rsidRDefault="009E4D08" w:rsidP="009E4D08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1C73" w:rsidRPr="00DF4FAB" w14:paraId="5D5F14E6" w14:textId="77777777" w:rsidTr="004F1F49">
        <w:trPr>
          <w:cantSplit/>
          <w:trHeight w:val="218"/>
        </w:trPr>
        <w:tc>
          <w:tcPr>
            <w:tcW w:w="4117" w:type="dxa"/>
          </w:tcPr>
          <w:p w14:paraId="668CEBAD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อาคารและสิ่งปลูกสร้างอื่น</w:t>
            </w:r>
          </w:p>
        </w:tc>
        <w:tc>
          <w:tcPr>
            <w:tcW w:w="1110" w:type="dxa"/>
          </w:tcPr>
          <w:p w14:paraId="473A42C2" w14:textId="2679BCCF" w:rsidR="00B21C73" w:rsidRPr="00026C8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C8B">
              <w:rPr>
                <w:rFonts w:ascii="Angsana New" w:hAnsi="Angsana New"/>
                <w:sz w:val="30"/>
                <w:szCs w:val="30"/>
                <w:cs/>
                <w:lang w:val="en-US"/>
              </w:rPr>
              <w:t>30</w:t>
            </w:r>
            <w:r w:rsidRPr="00026C8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26C8B">
              <w:rPr>
                <w:rFonts w:ascii="Angsana New" w:hAnsi="Angsana New"/>
                <w:sz w:val="30"/>
                <w:szCs w:val="30"/>
                <w:cs/>
                <w:lang w:val="en-US"/>
              </w:rPr>
              <w:t>867</w:t>
            </w:r>
          </w:p>
        </w:tc>
        <w:tc>
          <w:tcPr>
            <w:tcW w:w="243" w:type="dxa"/>
          </w:tcPr>
          <w:p w14:paraId="211FF06F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5791A3" w14:textId="05322C0B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1,517</w:t>
            </w:r>
          </w:p>
        </w:tc>
        <w:tc>
          <w:tcPr>
            <w:tcW w:w="270" w:type="dxa"/>
          </w:tcPr>
          <w:p w14:paraId="777B06B5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BD4E8E" w14:textId="59007ED6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C8B">
              <w:rPr>
                <w:rFonts w:ascii="Angsana New" w:hAnsi="Angsana New"/>
                <w:sz w:val="30"/>
                <w:szCs w:val="30"/>
                <w:cs/>
                <w:lang w:val="en-US"/>
              </w:rPr>
              <w:t>30</w:t>
            </w:r>
            <w:r w:rsidRPr="00026C8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26C8B">
              <w:rPr>
                <w:rFonts w:ascii="Angsana New" w:hAnsi="Angsana New"/>
                <w:sz w:val="30"/>
                <w:szCs w:val="30"/>
                <w:cs/>
                <w:lang w:val="en-US"/>
              </w:rPr>
              <w:t>867</w:t>
            </w:r>
          </w:p>
        </w:tc>
        <w:tc>
          <w:tcPr>
            <w:tcW w:w="270" w:type="dxa"/>
          </w:tcPr>
          <w:p w14:paraId="0A7B80B8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F05D23C" w14:textId="6B3017CA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1,517</w:t>
            </w:r>
          </w:p>
        </w:tc>
      </w:tr>
      <w:tr w:rsidR="00B21C73" w:rsidRPr="00DF4FAB" w14:paraId="79A24655" w14:textId="77777777" w:rsidTr="004F1F49">
        <w:trPr>
          <w:cantSplit/>
        </w:trPr>
        <w:tc>
          <w:tcPr>
            <w:tcW w:w="4117" w:type="dxa"/>
          </w:tcPr>
          <w:p w14:paraId="23B191E0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6E35FB70" w14:textId="564A8047" w:rsidR="00B21C73" w:rsidRPr="00026C8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C8B">
              <w:rPr>
                <w:rFonts w:ascii="Angsana New" w:hAnsi="Angsana New"/>
                <w:sz w:val="30"/>
                <w:szCs w:val="30"/>
                <w:cs/>
                <w:lang w:val="en-US"/>
              </w:rPr>
              <w:t>39</w:t>
            </w:r>
            <w:r w:rsidRPr="00026C8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26C8B">
              <w:rPr>
                <w:rFonts w:ascii="Angsana New" w:hAnsi="Angsana New"/>
                <w:sz w:val="30"/>
                <w:szCs w:val="30"/>
                <w:cs/>
                <w:lang w:val="en-US"/>
              </w:rPr>
              <w:t>701</w:t>
            </w:r>
          </w:p>
        </w:tc>
        <w:tc>
          <w:tcPr>
            <w:tcW w:w="243" w:type="dxa"/>
          </w:tcPr>
          <w:p w14:paraId="27FBF951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985532" w14:textId="0603D6C2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34,417</w:t>
            </w:r>
          </w:p>
        </w:tc>
        <w:tc>
          <w:tcPr>
            <w:tcW w:w="270" w:type="dxa"/>
          </w:tcPr>
          <w:p w14:paraId="57091E8D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E5FAB1" w14:textId="030EC6DD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C8B">
              <w:rPr>
                <w:rFonts w:ascii="Angsana New" w:hAnsi="Angsana New"/>
                <w:sz w:val="30"/>
                <w:szCs w:val="30"/>
                <w:cs/>
                <w:lang w:val="en-US"/>
              </w:rPr>
              <w:t>39</w:t>
            </w:r>
            <w:r w:rsidRPr="00026C8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26C8B">
              <w:rPr>
                <w:rFonts w:ascii="Angsana New" w:hAnsi="Angsana New"/>
                <w:sz w:val="30"/>
                <w:szCs w:val="30"/>
                <w:cs/>
                <w:lang w:val="en-US"/>
              </w:rPr>
              <w:t>701</w:t>
            </w:r>
          </w:p>
        </w:tc>
        <w:tc>
          <w:tcPr>
            <w:tcW w:w="270" w:type="dxa"/>
          </w:tcPr>
          <w:p w14:paraId="78CF0840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7C890B" w14:textId="36EAE248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34,417</w:t>
            </w:r>
          </w:p>
        </w:tc>
      </w:tr>
      <w:tr w:rsidR="00B21C73" w:rsidRPr="00DF4FAB" w14:paraId="5B47568D" w14:textId="77777777" w:rsidTr="004F1F49">
        <w:trPr>
          <w:cantSplit/>
        </w:trPr>
        <w:tc>
          <w:tcPr>
            <w:tcW w:w="4117" w:type="dxa"/>
          </w:tcPr>
          <w:p w14:paraId="617114D3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A38DCDC" w14:textId="27BF623F" w:rsidR="00B21C73" w:rsidRPr="00026C8B" w:rsidRDefault="00B21C73" w:rsidP="00B21C73">
            <w:pPr>
              <w:pStyle w:val="31"/>
              <w:tabs>
                <w:tab w:val="clear" w:pos="360"/>
                <w:tab w:val="clear" w:pos="720"/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6C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70</w:t>
            </w:r>
            <w:r w:rsidRPr="00026C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26C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568</w:t>
            </w:r>
          </w:p>
        </w:tc>
        <w:tc>
          <w:tcPr>
            <w:tcW w:w="243" w:type="dxa"/>
          </w:tcPr>
          <w:p w14:paraId="027DC795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5E4292" w14:textId="659FADAC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35,934</w:t>
            </w:r>
          </w:p>
        </w:tc>
        <w:tc>
          <w:tcPr>
            <w:tcW w:w="270" w:type="dxa"/>
          </w:tcPr>
          <w:p w14:paraId="712CB1A8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A869F9" w14:textId="68EFCE12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6C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70</w:t>
            </w:r>
            <w:r w:rsidRPr="00026C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026C8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568</w:t>
            </w:r>
          </w:p>
        </w:tc>
        <w:tc>
          <w:tcPr>
            <w:tcW w:w="270" w:type="dxa"/>
          </w:tcPr>
          <w:p w14:paraId="09F65DB0" w14:textId="77777777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74CF73" w14:textId="168EFBDC" w:rsidR="00B21C73" w:rsidRPr="00DF4FAB" w:rsidRDefault="00B21C73" w:rsidP="00B21C73">
            <w:pPr>
              <w:pStyle w:val="31"/>
              <w:tabs>
                <w:tab w:val="clear" w:pos="360"/>
                <w:tab w:val="clear" w:pos="720"/>
                <w:tab w:val="decimal" w:pos="846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48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35,934</w:t>
            </w:r>
          </w:p>
        </w:tc>
      </w:tr>
      <w:tr w:rsidR="00A926D3" w:rsidRPr="00DF4FAB" w14:paraId="6AA801C4" w14:textId="77777777" w:rsidTr="004F1F49">
        <w:trPr>
          <w:trHeight w:val="341"/>
        </w:trPr>
        <w:tc>
          <w:tcPr>
            <w:tcW w:w="4117" w:type="dxa"/>
          </w:tcPr>
          <w:p w14:paraId="5AD04F04" w14:textId="77777777" w:rsidR="00A926D3" w:rsidRPr="00DF4FAB" w:rsidRDefault="00A926D3" w:rsidP="00A92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0" w:type="dxa"/>
          </w:tcPr>
          <w:p w14:paraId="04742699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6F95C66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5AA452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5ED3F3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F5FC47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DBF1F4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2DE0665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26D3" w:rsidRPr="00DF4FAB" w14:paraId="6A415675" w14:textId="77777777" w:rsidTr="004F1F49">
        <w:tc>
          <w:tcPr>
            <w:tcW w:w="4117" w:type="dxa"/>
          </w:tcPr>
          <w:p w14:paraId="4A58BB6E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110" w:type="dxa"/>
          </w:tcPr>
          <w:p w14:paraId="491B5522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89DE1F4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14:paraId="1BF216FF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6907CF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5D5B81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8C2C66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18FF1EF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926D3" w:rsidRPr="00DF4FAB" w14:paraId="57E74981" w14:textId="77777777" w:rsidTr="006E39AD">
        <w:tc>
          <w:tcPr>
            <w:tcW w:w="4117" w:type="dxa"/>
          </w:tcPr>
          <w:p w14:paraId="679EB146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110" w:type="dxa"/>
          </w:tcPr>
          <w:p w14:paraId="4E03C46A" w14:textId="1851BEDA" w:rsidR="00A926D3" w:rsidRPr="00DF4FAB" w:rsidRDefault="000825AC" w:rsidP="000825AC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</w:t>
            </w:r>
            <w:r w:rsidR="00136835" w:rsidRPr="00136835">
              <w:rPr>
                <w:rFonts w:ascii="Angsana New" w:hAnsi="Angsana New"/>
                <w:sz w:val="30"/>
                <w:szCs w:val="30"/>
                <w:lang w:val="en-US"/>
              </w:rPr>
              <w:t>1,409</w:t>
            </w:r>
          </w:p>
        </w:tc>
        <w:tc>
          <w:tcPr>
            <w:tcW w:w="243" w:type="dxa"/>
          </w:tcPr>
          <w:p w14:paraId="0192E543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B71EB24" w14:textId="75D0A19D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530</w:t>
            </w:r>
          </w:p>
        </w:tc>
        <w:tc>
          <w:tcPr>
            <w:tcW w:w="270" w:type="dxa"/>
          </w:tcPr>
          <w:p w14:paraId="5C56BFEF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070E22F2" w14:textId="21B0D6BD" w:rsidR="00A926D3" w:rsidRPr="00DF4FAB" w:rsidRDefault="000825AC" w:rsidP="00A926D3">
            <w:pPr>
              <w:pStyle w:val="31"/>
              <w:tabs>
                <w:tab w:val="clear" w:pos="360"/>
                <w:tab w:val="clear" w:pos="720"/>
                <w:tab w:val="decimal" w:pos="861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B5735" w:rsidRPr="00AB5735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270" w:type="dxa"/>
          </w:tcPr>
          <w:p w14:paraId="445F5FB3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E7424D" w14:textId="4E8FF6BE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514</w:t>
            </w:r>
          </w:p>
        </w:tc>
      </w:tr>
      <w:tr w:rsidR="00A926D3" w:rsidRPr="00DF4FAB" w14:paraId="00737150" w14:textId="77777777" w:rsidTr="004F1F49">
        <w:tc>
          <w:tcPr>
            <w:tcW w:w="4117" w:type="dxa"/>
          </w:tcPr>
          <w:p w14:paraId="5EFBC948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7C65ACD0" w14:textId="275AE7DB" w:rsidR="00A926D3" w:rsidRPr="009C4D31" w:rsidRDefault="000825AC" w:rsidP="009C4D31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9C4D31" w:rsidRPr="00026C8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</w:t>
            </w:r>
            <w:r w:rsidR="009C4D31" w:rsidRPr="00026C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C4D31" w:rsidRPr="00026C8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031</w:t>
            </w:r>
          </w:p>
        </w:tc>
        <w:tc>
          <w:tcPr>
            <w:tcW w:w="243" w:type="dxa"/>
          </w:tcPr>
          <w:p w14:paraId="63A3A9B6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B29897" w14:textId="0672D38E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9,213</w:t>
            </w:r>
          </w:p>
        </w:tc>
        <w:tc>
          <w:tcPr>
            <w:tcW w:w="270" w:type="dxa"/>
          </w:tcPr>
          <w:p w14:paraId="16949ACC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33197" w14:textId="1A49F10A" w:rsidR="00A926D3" w:rsidRPr="009C4D31" w:rsidRDefault="000825AC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9C4D31" w:rsidRPr="00026C8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9</w:t>
            </w:r>
            <w:r w:rsidR="009C4D31" w:rsidRPr="00026C8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C4D31" w:rsidRPr="00026C8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031</w:t>
            </w:r>
          </w:p>
        </w:tc>
        <w:tc>
          <w:tcPr>
            <w:tcW w:w="270" w:type="dxa"/>
          </w:tcPr>
          <w:p w14:paraId="3B925183" w14:textId="77777777" w:rsidR="00A926D3" w:rsidRPr="009C4D31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4DD864" w14:textId="1B707211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9,213</w:t>
            </w:r>
          </w:p>
        </w:tc>
      </w:tr>
      <w:tr w:rsidR="00A926D3" w:rsidRPr="00DF4FAB" w14:paraId="266F81EF" w14:textId="77777777" w:rsidTr="004F1F49">
        <w:tc>
          <w:tcPr>
            <w:tcW w:w="4117" w:type="dxa"/>
          </w:tcPr>
          <w:p w14:paraId="67CEBCA3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4FA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0127AA5D" w14:textId="2742D105" w:rsidR="00A926D3" w:rsidRPr="00DF4FAB" w:rsidRDefault="000825AC" w:rsidP="000825AC">
            <w:pPr>
              <w:pStyle w:val="31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  </w:t>
            </w:r>
            <w:r w:rsidR="00086762" w:rsidRPr="0008676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10,440</w:t>
            </w:r>
          </w:p>
        </w:tc>
        <w:tc>
          <w:tcPr>
            <w:tcW w:w="243" w:type="dxa"/>
          </w:tcPr>
          <w:p w14:paraId="69BF5500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2CC913" w14:textId="43368164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9,743</w:t>
            </w:r>
          </w:p>
        </w:tc>
        <w:tc>
          <w:tcPr>
            <w:tcW w:w="270" w:type="dxa"/>
          </w:tcPr>
          <w:p w14:paraId="0D2ACEAC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475E32" w14:textId="237860DD" w:rsidR="00A926D3" w:rsidRPr="00DF4FAB" w:rsidRDefault="00026C8B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6C8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9,530</w:t>
            </w:r>
          </w:p>
        </w:tc>
        <w:tc>
          <w:tcPr>
            <w:tcW w:w="270" w:type="dxa"/>
          </w:tcPr>
          <w:p w14:paraId="52F58977" w14:textId="7777777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A78A40" w14:textId="50A57B87" w:rsidR="00A926D3" w:rsidRPr="00DF4FAB" w:rsidRDefault="00A926D3" w:rsidP="00A926D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6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9,727</w:t>
            </w:r>
          </w:p>
        </w:tc>
      </w:tr>
    </w:tbl>
    <w:p w14:paraId="62CF37B1" w14:textId="77777777" w:rsidR="000B59E8" w:rsidRPr="00331DFD" w:rsidRDefault="000B59E8" w:rsidP="006965CF">
      <w:pPr>
        <w:pStyle w:val="block"/>
        <w:spacing w:after="0" w:line="240" w:lineRule="auto"/>
        <w:ind w:left="0"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bidi="th-TH"/>
        </w:rPr>
      </w:pPr>
    </w:p>
    <w:p w14:paraId="07586A56" w14:textId="45BB871E" w:rsidR="00457270" w:rsidRDefault="00F72F78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bidi="th-TH"/>
        </w:rPr>
      </w:pPr>
      <w:r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บริษัทมีภาระผูกพันกับ</w:t>
      </w:r>
      <w:r w:rsidR="00987A7F"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สถาบันการเงิน</w:t>
      </w:r>
      <w:r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แห่ง</w:t>
      </w:r>
      <w:r w:rsidR="00457C2A">
        <w:rPr>
          <w:rFonts w:asciiTheme="majorBidi" w:hAnsiTheme="majorBidi" w:cstheme="majorBidi" w:hint="cs"/>
          <w:spacing w:val="-8"/>
          <w:sz w:val="30"/>
          <w:szCs w:val="30"/>
          <w:cs/>
          <w:lang w:bidi="th-TH"/>
        </w:rPr>
        <w:t>หนึ่ง</w:t>
      </w:r>
      <w:r w:rsidRPr="00331DFD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ออกหนังสือค้ำประกัน</w:t>
      </w:r>
      <w:r w:rsidRPr="00331DFD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3BA57BEB" w14:textId="77777777" w:rsidR="00E3333B" w:rsidRPr="000F5DD3" w:rsidRDefault="00E3333B" w:rsidP="00E3333B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Cs w:val="30"/>
        </w:rPr>
      </w:pPr>
      <w:r w:rsidRPr="00331DFD">
        <w:rPr>
          <w:rFonts w:asciiTheme="majorBidi" w:hAnsiTheme="majorBidi" w:cstheme="majorBidi"/>
          <w:szCs w:val="30"/>
        </w:rPr>
        <w:lastRenderedPageBreak/>
        <w:t>1</w:t>
      </w:r>
      <w:r>
        <w:rPr>
          <w:rFonts w:asciiTheme="majorBidi" w:hAnsiTheme="majorBidi" w:cstheme="majorBidi"/>
          <w:szCs w:val="30"/>
        </w:rPr>
        <w:t>1</w:t>
      </w:r>
      <w:r w:rsidRPr="00331DFD">
        <w:rPr>
          <w:rFonts w:asciiTheme="majorBidi" w:hAnsiTheme="majorBidi" w:cstheme="majorBidi"/>
          <w:szCs w:val="30"/>
        </w:rPr>
        <w:tab/>
      </w:r>
      <w:r>
        <w:rPr>
          <w:rFonts w:asciiTheme="majorBidi" w:hAnsiTheme="majorBidi" w:cstheme="majorBidi" w:hint="cs"/>
          <w:szCs w:val="30"/>
          <w:cs/>
        </w:rPr>
        <w:t>เ</w:t>
      </w:r>
      <w:r w:rsidRPr="000F5DD3">
        <w:rPr>
          <w:rFonts w:asciiTheme="majorBidi" w:hAnsiTheme="majorBidi" w:cstheme="majorBidi"/>
          <w:szCs w:val="30"/>
          <w:cs/>
        </w:rPr>
        <w:t>หตุการณ์ภายหลังรอบระยะเวลาที่รายงาน</w:t>
      </w:r>
    </w:p>
    <w:p w14:paraId="568FC4B4" w14:textId="77777777" w:rsidR="00E3333B" w:rsidRPr="000F5DD3" w:rsidRDefault="00E3333B" w:rsidP="00E33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9E5FA9" w14:textId="77777777" w:rsidR="00BE5427" w:rsidRPr="000F5DD3" w:rsidRDefault="00BE5427" w:rsidP="00BE5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E159E">
        <w:rPr>
          <w:rFonts w:asciiTheme="majorBidi" w:hAnsiTheme="majorBidi" w:cstheme="majorBidi"/>
          <w:sz w:val="30"/>
          <w:szCs w:val="30"/>
          <w:cs/>
          <w:lang w:val="en-GB"/>
        </w:rPr>
        <w:t>ในการประชุม</w:t>
      </w:r>
      <w:r w:rsidRPr="00AE159E">
        <w:rPr>
          <w:rFonts w:asciiTheme="majorBidi" w:hAnsiTheme="majorBidi" w:cstheme="majorBidi" w:hint="cs"/>
          <w:sz w:val="30"/>
          <w:szCs w:val="30"/>
          <w:cs/>
          <w:lang w:val="en-GB"/>
        </w:rPr>
        <w:t>สามัญประจำปีของผู้ถือหุ้นของบริษัท</w:t>
      </w:r>
      <w:r w:rsidRPr="00AE159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E159E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8</w:t>
      </w:r>
      <w:r w:rsidRPr="00AE159E">
        <w:rPr>
          <w:rFonts w:asciiTheme="majorBidi" w:hAnsiTheme="majorBidi" w:cstheme="majorBidi"/>
          <w:sz w:val="30"/>
          <w:szCs w:val="30"/>
        </w:rPr>
        <w:t xml:space="preserve"> </w:t>
      </w:r>
      <w:r w:rsidRPr="00AE159E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AE159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159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AE159E">
        <w:rPr>
          <w:rFonts w:asciiTheme="majorBidi" w:hAnsiTheme="majorBidi" w:cstheme="majorBidi"/>
          <w:sz w:val="30"/>
          <w:szCs w:val="30"/>
        </w:rPr>
        <w:t xml:space="preserve"> </w:t>
      </w:r>
      <w:r w:rsidRPr="00AE159E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AE159E">
        <w:rPr>
          <w:rFonts w:asciiTheme="majorBidi" w:hAnsiTheme="majorBidi" w:cstheme="majorBidi"/>
          <w:sz w:val="30"/>
          <w:szCs w:val="30"/>
          <w:cs/>
        </w:rPr>
        <w:t>มีมติอนุมัติการจ่าย</w:t>
      </w:r>
      <w:r w:rsidRPr="00AE159E">
        <w:rPr>
          <w:rFonts w:asciiTheme="majorBidi" w:hAnsiTheme="majorBidi" w:cstheme="majorBidi"/>
          <w:sz w:val="30"/>
          <w:szCs w:val="30"/>
          <w:cs/>
        </w:rPr>
        <w:br/>
        <w:t xml:space="preserve">เงินปันผลจากกำไรในอัตราหุ้นละ </w:t>
      </w:r>
      <w:r w:rsidRPr="00AE159E">
        <w:rPr>
          <w:rFonts w:asciiTheme="majorBidi" w:hAnsiTheme="majorBidi" w:cstheme="majorBidi"/>
          <w:sz w:val="30"/>
          <w:szCs w:val="30"/>
        </w:rPr>
        <w:t xml:space="preserve">0.30 </w:t>
      </w:r>
      <w:r w:rsidRPr="00AE159E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AE159E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AE159E">
        <w:rPr>
          <w:rFonts w:asciiTheme="majorBidi" w:hAnsiTheme="majorBidi" w:cstheme="majorBidi"/>
          <w:sz w:val="30"/>
          <w:szCs w:val="30"/>
          <w:cs/>
        </w:rPr>
        <w:t>จำนวนเงินรวม</w:t>
      </w:r>
      <w:r w:rsidRPr="00AE159E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Pr="00AE159E">
        <w:rPr>
          <w:rFonts w:asciiTheme="majorBidi" w:hAnsiTheme="majorBidi" w:cstheme="majorBidi"/>
          <w:sz w:val="30"/>
          <w:szCs w:val="30"/>
        </w:rPr>
        <w:t xml:space="preserve"> 99 </w:t>
      </w:r>
      <w:r w:rsidRPr="00AE159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E159E">
        <w:rPr>
          <w:rFonts w:asciiTheme="majorBidi" w:hAnsiTheme="majorBidi" w:cstheme="majorBidi" w:hint="cs"/>
          <w:sz w:val="30"/>
          <w:szCs w:val="30"/>
          <w:cs/>
        </w:rPr>
        <w:t xml:space="preserve"> เงินปันผลดังกล่าวจะจ่ายให้แก่ผู้ถือหุ้นในวันที่ </w:t>
      </w:r>
      <w:r w:rsidRPr="00AE159E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7</w:t>
      </w:r>
      <w:r w:rsidRPr="00AE159E">
        <w:rPr>
          <w:rFonts w:asciiTheme="majorBidi" w:hAnsiTheme="majorBidi" w:cstheme="majorBidi"/>
          <w:sz w:val="30"/>
          <w:szCs w:val="30"/>
        </w:rPr>
        <w:t xml:space="preserve"> </w:t>
      </w:r>
      <w:r w:rsidRPr="00AE159E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AE159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</w:p>
    <w:p w14:paraId="625164E5" w14:textId="17FFAD82" w:rsidR="00684EEC" w:rsidRPr="000F5DD3" w:rsidRDefault="00684EEC" w:rsidP="009D035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FFFFFF" w:themeColor="background1"/>
          <w:szCs w:val="30"/>
        </w:rPr>
      </w:pPr>
    </w:p>
    <w:p w14:paraId="4E36BBA1" w14:textId="77777777" w:rsidR="005F68B1" w:rsidRPr="005F68B1" w:rsidRDefault="005F68B1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 w:bidi="th-TH"/>
        </w:rPr>
      </w:pPr>
    </w:p>
    <w:sectPr w:rsidR="005F68B1" w:rsidRPr="005F68B1" w:rsidSect="00032FE2">
      <w:headerReference w:type="default" r:id="rId23"/>
      <w:footerReference w:type="default" r:id="rId2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E5BB" w14:textId="77777777" w:rsidR="00A42254" w:rsidRDefault="00A42254" w:rsidP="00CE3999">
      <w:pPr>
        <w:pStyle w:val="BodyText2"/>
      </w:pPr>
      <w:r>
        <w:separator/>
      </w:r>
    </w:p>
  </w:endnote>
  <w:endnote w:type="continuationSeparator" w:id="0">
    <w:p w14:paraId="39E42515" w14:textId="77777777" w:rsidR="00A42254" w:rsidRDefault="00A42254" w:rsidP="00CE3999">
      <w:pPr>
        <w:pStyle w:val="BodyText2"/>
      </w:pPr>
      <w:r>
        <w:continuationSeparator/>
      </w:r>
    </w:p>
  </w:endnote>
  <w:endnote w:type="continuationNotice" w:id="1">
    <w:p w14:paraId="4EA4D87B" w14:textId="77777777" w:rsidR="00A42254" w:rsidRDefault="00A4225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B4041" w14:textId="77777777" w:rsidR="00B27566" w:rsidRPr="00EC0A85" w:rsidRDefault="00B27566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5A64ED">
      <w:rPr>
        <w:rStyle w:val="PageNumber"/>
        <w:rFonts w:ascii="Angsana New" w:hAnsi="Angsana New"/>
        <w:noProof/>
        <w:sz w:val="30"/>
        <w:szCs w:val="30"/>
      </w:rPr>
      <w:t>1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DCCB908" w14:textId="77777777" w:rsidR="00B27566" w:rsidRPr="008339B1" w:rsidRDefault="00B27566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EB7C6" w14:textId="77777777" w:rsidR="00B75DA7" w:rsidRPr="0042166C" w:rsidRDefault="00B75DA7" w:rsidP="007E2E39">
    <w:pPr>
      <w:pStyle w:val="Footer"/>
      <w:framePr w:wrap="around" w:vAnchor="text" w:hAnchor="page" w:x="8339" w:y="-21"/>
      <w:rPr>
        <w:rStyle w:val="PageNumber"/>
        <w:rFonts w:ascii="Angsana New" w:hAnsi="Angsana New"/>
        <w:sz w:val="30"/>
        <w:szCs w:val="30"/>
      </w:rPr>
    </w:pPr>
    <w:r w:rsidRPr="0042166C">
      <w:rPr>
        <w:rStyle w:val="PageNumber"/>
        <w:rFonts w:ascii="Angsana New" w:hAnsi="Angsana New"/>
        <w:sz w:val="30"/>
        <w:szCs w:val="30"/>
      </w:rPr>
      <w:fldChar w:fldCharType="begin"/>
    </w:r>
    <w:r w:rsidRPr="004216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166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5A64ED">
      <w:rPr>
        <w:rStyle w:val="PageNumber"/>
        <w:rFonts w:ascii="Angsana New" w:hAnsi="Angsana New"/>
        <w:noProof/>
        <w:sz w:val="30"/>
        <w:szCs w:val="30"/>
      </w:rPr>
      <w:t>4</w:t>
    </w:r>
    <w:r w:rsidRPr="0042166C">
      <w:rPr>
        <w:rStyle w:val="PageNumber"/>
        <w:rFonts w:ascii="Angsana New" w:hAnsi="Angsana New"/>
        <w:sz w:val="30"/>
        <w:szCs w:val="30"/>
      </w:rPr>
      <w:fldChar w:fldCharType="end"/>
    </w:r>
  </w:p>
  <w:p w14:paraId="0BAD068B" w14:textId="77777777" w:rsidR="00B75DA7" w:rsidRPr="000F024E" w:rsidRDefault="00B75DA7" w:rsidP="00804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25057" w14:textId="77777777" w:rsidR="00B75DA7" w:rsidRPr="004233E3" w:rsidRDefault="00B75DA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550E6B6" w14:textId="77777777" w:rsidR="00B75DA7" w:rsidRPr="000F024E" w:rsidRDefault="00B75DA7" w:rsidP="00012399">
    <w:pPr>
      <w:pStyle w:val="Footer"/>
      <w:tabs>
        <w:tab w:val="decimal" w:pos="14130"/>
      </w:tabs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E1FD3" w14:textId="3782870A" w:rsidR="00B75DA7" w:rsidRPr="004233E3" w:rsidRDefault="00B75DA7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B75DA7" w:rsidRPr="000F024E" w:rsidRDefault="00B75DA7" w:rsidP="00012399">
    <w:pPr>
      <w:pStyle w:val="Footer"/>
      <w:tabs>
        <w:tab w:val="decimal" w:pos="14130"/>
      </w:tabs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613F6" w14:textId="77777777" w:rsidR="005B3E1C" w:rsidRPr="004233E3" w:rsidRDefault="005B3E1C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7D8AF4A" w14:textId="77777777" w:rsidR="005B3E1C" w:rsidRPr="000F024E" w:rsidRDefault="005B3E1C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7FADB" w14:textId="77777777" w:rsidR="00A42254" w:rsidRDefault="00A42254" w:rsidP="00CE3999">
      <w:pPr>
        <w:pStyle w:val="BodyText2"/>
      </w:pPr>
      <w:r>
        <w:separator/>
      </w:r>
    </w:p>
  </w:footnote>
  <w:footnote w:type="continuationSeparator" w:id="0">
    <w:p w14:paraId="5B39DBD6" w14:textId="77777777" w:rsidR="00A42254" w:rsidRDefault="00A42254" w:rsidP="00CE3999">
      <w:pPr>
        <w:pStyle w:val="BodyText2"/>
      </w:pPr>
      <w:r>
        <w:continuationSeparator/>
      </w:r>
    </w:p>
  </w:footnote>
  <w:footnote w:type="continuationNotice" w:id="1">
    <w:p w14:paraId="63F37AF6" w14:textId="77777777" w:rsidR="00A42254" w:rsidRDefault="00A4225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B595F" w14:textId="77777777" w:rsidR="00A66CB7" w:rsidRDefault="00A66CB7" w:rsidP="00A66C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C0437E" w14:textId="77777777" w:rsidR="00A66CB7" w:rsidRPr="001531FA" w:rsidRDefault="00A66CB7" w:rsidP="00A66C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5E9F22C" w14:textId="27A1090D" w:rsidR="00A66CB7" w:rsidRPr="006C2B83" w:rsidRDefault="00A66CB7" w:rsidP="00A66CB7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 xml:space="preserve">31 </w:t>
    </w:r>
    <w:r>
      <w:rPr>
        <w:rFonts w:ascii="Angsana New" w:hAnsi="Angsana New" w:cs="Angsana New" w:hint="cs"/>
        <w:sz w:val="32"/>
        <w:szCs w:val="32"/>
        <w:cs/>
      </w:rPr>
      <w:t xml:space="preserve">มีนาคม </w:t>
    </w:r>
    <w:r w:rsidRPr="006C2B83">
      <w:rPr>
        <w:rFonts w:ascii="Angsana New" w:hAnsi="Angsana New" w:cs="Angsana New"/>
        <w:sz w:val="32"/>
        <w:szCs w:val="32"/>
      </w:rPr>
      <w:t>25</w:t>
    </w:r>
    <w:r>
      <w:rPr>
        <w:rFonts w:ascii="Angsana New" w:hAnsi="Angsana New" w:cs="Angsana New"/>
        <w:sz w:val="32"/>
        <w:szCs w:val="32"/>
      </w:rPr>
      <w:t>6</w:t>
    </w:r>
    <w:r w:rsidR="004A6B84">
      <w:rPr>
        <w:rFonts w:ascii="Angsana New" w:hAnsi="Angsana New" w:cs="Angsana New"/>
        <w:sz w:val="32"/>
        <w:szCs w:val="32"/>
      </w:rPr>
      <w:t>9</w:t>
    </w:r>
    <w:r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37CC3BA2" w14:textId="77777777" w:rsidR="00B27566" w:rsidRPr="005B3E1C" w:rsidRDefault="00B27566" w:rsidP="005B3E1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AE146" w14:textId="77777777" w:rsidR="001F6B4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7E116AC" w14:textId="77777777" w:rsidR="001F6B4A" w:rsidRPr="001531F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E8E5616" w14:textId="5B169CA0" w:rsidR="00B71C38" w:rsidRPr="006C2B83" w:rsidRDefault="0080462A" w:rsidP="00B71C38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>3</w:t>
    </w:r>
    <w:r w:rsidR="00395318">
      <w:rPr>
        <w:rFonts w:ascii="Angsana New" w:hAnsi="Angsana New" w:cs="Angsana New"/>
        <w:sz w:val="32"/>
        <w:szCs w:val="32"/>
      </w:rPr>
      <w:t>1</w:t>
    </w:r>
    <w:r>
      <w:rPr>
        <w:rFonts w:ascii="Angsana New" w:hAnsi="Angsana New" w:cs="Angsana New"/>
        <w:sz w:val="32"/>
        <w:szCs w:val="32"/>
      </w:rPr>
      <w:t xml:space="preserve"> </w:t>
    </w:r>
    <w:r w:rsidR="00395318">
      <w:rPr>
        <w:rFonts w:ascii="Angsana New" w:hAnsi="Angsana New" w:cs="Angsana New" w:hint="cs"/>
        <w:sz w:val="32"/>
        <w:szCs w:val="32"/>
        <w:cs/>
      </w:rPr>
      <w:t>มีนาคม</w:t>
    </w:r>
    <w:r>
      <w:rPr>
        <w:rFonts w:ascii="Angsana New" w:hAnsi="Angsana New" w:cs="Angsana New" w:hint="cs"/>
        <w:sz w:val="32"/>
        <w:szCs w:val="32"/>
        <w:cs/>
      </w:rPr>
      <w:t xml:space="preserve"> </w:t>
    </w:r>
    <w:r w:rsidR="00B71C38" w:rsidRPr="006C2B83">
      <w:rPr>
        <w:rFonts w:ascii="Angsana New" w:hAnsi="Angsana New" w:cs="Angsana New"/>
        <w:sz w:val="32"/>
        <w:szCs w:val="32"/>
      </w:rPr>
      <w:t>25</w:t>
    </w:r>
    <w:r w:rsidR="00B71C38">
      <w:rPr>
        <w:rFonts w:ascii="Angsana New" w:hAnsi="Angsana New" w:cs="Angsana New"/>
        <w:sz w:val="32"/>
        <w:szCs w:val="32"/>
      </w:rPr>
      <w:t>6</w:t>
    </w:r>
    <w:r w:rsidR="009B2496">
      <w:rPr>
        <w:rFonts w:ascii="Angsana New" w:hAnsi="Angsana New" w:cs="Angsana New"/>
        <w:sz w:val="32"/>
        <w:szCs w:val="32"/>
      </w:rPr>
      <w:t>9</w:t>
    </w:r>
    <w:r w:rsidR="00B71C38"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="00B71C38"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5C602D79" w14:textId="77777777" w:rsidR="00B75DA7" w:rsidRPr="001D0657" w:rsidRDefault="00B75DA7" w:rsidP="001D065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579A8" w14:textId="77777777" w:rsidR="001F6B4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E7926A8" w14:textId="77777777" w:rsidR="001F6B4A" w:rsidRPr="001531F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E9CD9E8" w14:textId="0B017F30" w:rsidR="008B601A" w:rsidRPr="006C2B83" w:rsidRDefault="0080462A" w:rsidP="008B601A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>3</w:t>
    </w:r>
    <w:r w:rsidR="00395318">
      <w:rPr>
        <w:rFonts w:ascii="Angsana New" w:hAnsi="Angsana New" w:cs="Angsana New"/>
        <w:sz w:val="32"/>
        <w:szCs w:val="32"/>
      </w:rPr>
      <w:t>1</w:t>
    </w:r>
    <w:r w:rsidR="00687284">
      <w:rPr>
        <w:rFonts w:ascii="Angsana New" w:hAnsi="Angsana New" w:cs="Angsana New" w:hint="cs"/>
        <w:sz w:val="32"/>
        <w:szCs w:val="32"/>
        <w:cs/>
      </w:rPr>
      <w:t xml:space="preserve"> </w:t>
    </w:r>
    <w:r w:rsidR="00395318">
      <w:rPr>
        <w:rFonts w:ascii="Angsana New" w:hAnsi="Angsana New" w:cs="Angsana New" w:hint="cs"/>
        <w:sz w:val="32"/>
        <w:szCs w:val="32"/>
        <w:cs/>
      </w:rPr>
      <w:t>มีนาคม</w:t>
    </w:r>
    <w:r>
      <w:rPr>
        <w:rFonts w:ascii="Angsana New" w:hAnsi="Angsana New" w:cs="Angsana New" w:hint="cs"/>
        <w:sz w:val="32"/>
        <w:szCs w:val="32"/>
        <w:cs/>
      </w:rPr>
      <w:t xml:space="preserve"> </w:t>
    </w:r>
    <w:r w:rsidR="008B601A" w:rsidRPr="006C2B83">
      <w:rPr>
        <w:rFonts w:ascii="Angsana New" w:hAnsi="Angsana New" w:cs="Angsana New"/>
        <w:sz w:val="32"/>
        <w:szCs w:val="32"/>
      </w:rPr>
      <w:t>25</w:t>
    </w:r>
    <w:r w:rsidR="008B601A">
      <w:rPr>
        <w:rFonts w:ascii="Angsana New" w:hAnsi="Angsana New" w:cs="Angsana New"/>
        <w:sz w:val="32"/>
        <w:szCs w:val="32"/>
      </w:rPr>
      <w:t>6</w:t>
    </w:r>
    <w:r w:rsidR="009B2496">
      <w:rPr>
        <w:rFonts w:ascii="Angsana New" w:hAnsi="Angsana New" w:cs="Angsana New"/>
        <w:sz w:val="32"/>
        <w:szCs w:val="32"/>
      </w:rPr>
      <w:t>9</w:t>
    </w:r>
    <w:r w:rsidR="008B601A"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="008B601A"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0AC6CD46" w14:textId="77777777" w:rsidR="00B75DA7" w:rsidRPr="00BB4C9E" w:rsidRDefault="00B75DA7" w:rsidP="00BB4C9E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C4124" w14:textId="77777777" w:rsidR="001F6B4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6BEC2E" w14:textId="77777777" w:rsidR="001F6B4A" w:rsidRPr="001531F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79C669" w14:textId="340CF16F" w:rsidR="0013027A" w:rsidRPr="006C2B83" w:rsidRDefault="0011303D" w:rsidP="0013027A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>3</w:t>
    </w:r>
    <w:r w:rsidR="0079282E">
      <w:rPr>
        <w:rFonts w:ascii="Angsana New" w:hAnsi="Angsana New" w:cs="Angsana New"/>
        <w:sz w:val="32"/>
        <w:szCs w:val="32"/>
      </w:rPr>
      <w:t>1</w:t>
    </w:r>
    <w:r>
      <w:rPr>
        <w:rFonts w:ascii="Angsana New" w:hAnsi="Angsana New" w:cs="Angsana New"/>
        <w:sz w:val="32"/>
        <w:szCs w:val="32"/>
      </w:rPr>
      <w:t xml:space="preserve"> </w:t>
    </w:r>
    <w:r w:rsidR="0079282E">
      <w:rPr>
        <w:rFonts w:ascii="Angsana New" w:hAnsi="Angsana New" w:cs="Angsana New" w:hint="cs"/>
        <w:sz w:val="32"/>
        <w:szCs w:val="32"/>
        <w:cs/>
      </w:rPr>
      <w:t>มีนาคม</w:t>
    </w:r>
    <w:r>
      <w:rPr>
        <w:rFonts w:ascii="Angsana New" w:hAnsi="Angsana New" w:cs="Angsana New" w:hint="cs"/>
        <w:sz w:val="32"/>
        <w:szCs w:val="32"/>
        <w:cs/>
      </w:rPr>
      <w:t xml:space="preserve"> </w:t>
    </w:r>
    <w:r w:rsidR="0013027A" w:rsidRPr="006C2B83">
      <w:rPr>
        <w:rFonts w:ascii="Angsana New" w:hAnsi="Angsana New" w:cs="Angsana New"/>
        <w:sz w:val="32"/>
        <w:szCs w:val="32"/>
      </w:rPr>
      <w:t>25</w:t>
    </w:r>
    <w:r w:rsidR="0013027A">
      <w:rPr>
        <w:rFonts w:ascii="Angsana New" w:hAnsi="Angsana New" w:cs="Angsana New"/>
        <w:sz w:val="32"/>
        <w:szCs w:val="32"/>
      </w:rPr>
      <w:t>6</w:t>
    </w:r>
    <w:r w:rsidR="00821051">
      <w:rPr>
        <w:rFonts w:ascii="Angsana New" w:hAnsi="Angsana New" w:cs="Angsana New"/>
        <w:sz w:val="32"/>
        <w:szCs w:val="32"/>
      </w:rPr>
      <w:t>9</w:t>
    </w:r>
    <w:r w:rsidR="0013027A"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="0013027A"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6D2CE089" w14:textId="77777777" w:rsidR="00B6023F" w:rsidRPr="00BB4C9E" w:rsidRDefault="00B6023F" w:rsidP="00BB4C9E">
    <w:pPr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59038" w14:textId="77777777" w:rsidR="001F6B4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D2A8304" w14:textId="77777777" w:rsidR="001F6B4A" w:rsidRPr="001531FA" w:rsidRDefault="001F6B4A" w:rsidP="001F6B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</w:t>
    </w:r>
    <w:r w:rsidRPr="004A35CF">
      <w:rPr>
        <w:rFonts w:ascii="Angsana New" w:hAnsi="Angsana New"/>
        <w:b/>
        <w:bCs/>
        <w:sz w:val="32"/>
        <w:szCs w:val="32"/>
        <w:cs/>
      </w:rPr>
      <w:t>ล</w:t>
    </w:r>
    <w:r w:rsidRPr="004A35CF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04572A0" w14:textId="73E61069" w:rsidR="0013027A" w:rsidRPr="006C2B83" w:rsidRDefault="0011303D" w:rsidP="0013027A">
    <w:pPr>
      <w:pStyle w:val="Heading5"/>
      <w:rPr>
        <w:rFonts w:ascii="Angsana New" w:hAnsi="Angsana New" w:cs="Angsana New"/>
        <w:sz w:val="32"/>
        <w:szCs w:val="32"/>
      </w:rPr>
    </w:pPr>
    <w:r w:rsidRPr="006C2B83">
      <w:rPr>
        <w:rFonts w:ascii="Angsana New" w:hAnsi="Angsana New" w:cs="Angsana New"/>
        <w:sz w:val="32"/>
        <w:szCs w:val="32"/>
        <w:cs/>
      </w:rPr>
      <w:t>สำหรับงวด</w:t>
    </w:r>
    <w:r w:rsidRPr="006C2B83">
      <w:rPr>
        <w:rFonts w:ascii="Angsana New" w:hAnsi="Angsana New" w:cs="Angsana New" w:hint="cs"/>
        <w:sz w:val="32"/>
        <w:szCs w:val="32"/>
        <w:cs/>
      </w:rPr>
      <w:t>สาม</w:t>
    </w:r>
    <w:r w:rsidRPr="006C2B83">
      <w:rPr>
        <w:rFonts w:ascii="Angsana New" w:hAnsi="Angsana New" w:cs="Angsana New"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sz w:val="32"/>
        <w:szCs w:val="32"/>
      </w:rPr>
      <w:t>3</w:t>
    </w:r>
    <w:r w:rsidR="0079282E">
      <w:rPr>
        <w:rFonts w:ascii="Angsana New" w:hAnsi="Angsana New" w:cs="Angsana New"/>
        <w:sz w:val="32"/>
        <w:szCs w:val="32"/>
      </w:rPr>
      <w:t>1</w:t>
    </w:r>
    <w:r>
      <w:rPr>
        <w:rFonts w:ascii="Angsana New" w:hAnsi="Angsana New" w:cs="Angsana New"/>
        <w:sz w:val="32"/>
        <w:szCs w:val="32"/>
      </w:rPr>
      <w:t xml:space="preserve"> </w:t>
    </w:r>
    <w:r w:rsidR="0079282E">
      <w:rPr>
        <w:rFonts w:ascii="Angsana New" w:hAnsi="Angsana New" w:cs="Angsana New" w:hint="cs"/>
        <w:sz w:val="32"/>
        <w:szCs w:val="32"/>
        <w:cs/>
      </w:rPr>
      <w:t>มีนาคม</w:t>
    </w:r>
    <w:r>
      <w:rPr>
        <w:rFonts w:ascii="Angsana New" w:hAnsi="Angsana New" w:cs="Angsana New" w:hint="cs"/>
        <w:sz w:val="32"/>
        <w:szCs w:val="32"/>
        <w:cs/>
      </w:rPr>
      <w:t xml:space="preserve"> </w:t>
    </w:r>
    <w:r w:rsidR="0013027A" w:rsidRPr="006C2B83">
      <w:rPr>
        <w:rFonts w:ascii="Angsana New" w:hAnsi="Angsana New" w:cs="Angsana New"/>
        <w:sz w:val="32"/>
        <w:szCs w:val="32"/>
      </w:rPr>
      <w:t>25</w:t>
    </w:r>
    <w:r w:rsidR="0013027A">
      <w:rPr>
        <w:rFonts w:ascii="Angsana New" w:hAnsi="Angsana New" w:cs="Angsana New"/>
        <w:sz w:val="32"/>
        <w:szCs w:val="32"/>
      </w:rPr>
      <w:t>6</w:t>
    </w:r>
    <w:r w:rsidR="00057BEE">
      <w:rPr>
        <w:rFonts w:ascii="Angsana New" w:hAnsi="Angsana New" w:cs="Angsana New"/>
        <w:sz w:val="32"/>
        <w:szCs w:val="32"/>
      </w:rPr>
      <w:t>9</w:t>
    </w:r>
    <w:r w:rsidR="0013027A" w:rsidRPr="006C2B83">
      <w:rPr>
        <w:rFonts w:ascii="Angsana New" w:hAnsi="Angsana New" w:cs="Angsana New" w:hint="cs"/>
        <w:sz w:val="32"/>
        <w:szCs w:val="32"/>
        <w:cs/>
      </w:rPr>
      <w:t xml:space="preserve"> </w:t>
    </w:r>
    <w:r w:rsidR="0013027A" w:rsidRPr="006C2B83">
      <w:rPr>
        <w:rFonts w:ascii="Angsana New" w:hAnsi="Angsana New" w:cs="Angsana New"/>
        <w:sz w:val="32"/>
        <w:szCs w:val="32"/>
        <w:cs/>
      </w:rPr>
      <w:t>(ไม่ได้ตรวจสอบ)</w:t>
    </w:r>
  </w:p>
  <w:p w14:paraId="3486CE28" w14:textId="77777777" w:rsidR="00C148E4" w:rsidRPr="00BB4C9E" w:rsidRDefault="00C148E4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893245"/>
    <w:multiLevelType w:val="hybridMultilevel"/>
    <w:tmpl w:val="3AF29E0E"/>
    <w:lvl w:ilvl="0" w:tplc="B04853DA">
      <w:numFmt w:val="bullet"/>
      <w:lvlText w:val="-"/>
      <w:lvlJc w:val="left"/>
      <w:pPr>
        <w:ind w:left="7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8DE0836"/>
    <w:multiLevelType w:val="hybridMultilevel"/>
    <w:tmpl w:val="537662E2"/>
    <w:lvl w:ilvl="0" w:tplc="2632BF74">
      <w:start w:val="9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9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2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3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7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1"/>
  </w:num>
  <w:num w:numId="12" w16cid:durableId="1865896397">
    <w:abstractNumId w:val="18"/>
  </w:num>
  <w:num w:numId="13" w16cid:durableId="727924191">
    <w:abstractNumId w:val="34"/>
  </w:num>
  <w:num w:numId="14" w16cid:durableId="1273630609">
    <w:abstractNumId w:val="20"/>
  </w:num>
  <w:num w:numId="15" w16cid:durableId="369653004">
    <w:abstractNumId w:val="22"/>
  </w:num>
  <w:num w:numId="16" w16cid:durableId="321855807">
    <w:abstractNumId w:val="15"/>
  </w:num>
  <w:num w:numId="17" w16cid:durableId="1202791820">
    <w:abstractNumId w:val="10"/>
  </w:num>
  <w:num w:numId="18" w16cid:durableId="2008247024">
    <w:abstractNumId w:val="19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31"/>
  </w:num>
  <w:num w:numId="22" w16cid:durableId="923806581">
    <w:abstractNumId w:val="24"/>
  </w:num>
  <w:num w:numId="23" w16cid:durableId="1784418190">
    <w:abstractNumId w:val="39"/>
  </w:num>
  <w:num w:numId="24" w16cid:durableId="2019386609">
    <w:abstractNumId w:val="38"/>
  </w:num>
  <w:num w:numId="25" w16cid:durableId="1979917047">
    <w:abstractNumId w:val="29"/>
  </w:num>
  <w:num w:numId="26" w16cid:durableId="1306006672">
    <w:abstractNumId w:val="12"/>
  </w:num>
  <w:num w:numId="27" w16cid:durableId="1078403819">
    <w:abstractNumId w:val="17"/>
  </w:num>
  <w:num w:numId="28" w16cid:durableId="5870830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7"/>
  </w:num>
  <w:num w:numId="31" w16cid:durableId="1912765967">
    <w:abstractNumId w:val="27"/>
  </w:num>
  <w:num w:numId="32" w16cid:durableId="212011337">
    <w:abstractNumId w:val="37"/>
  </w:num>
  <w:num w:numId="33" w16cid:durableId="1405909723">
    <w:abstractNumId w:val="32"/>
  </w:num>
  <w:num w:numId="34" w16cid:durableId="122692987">
    <w:abstractNumId w:val="25"/>
  </w:num>
  <w:num w:numId="35" w16cid:durableId="1879928736">
    <w:abstractNumId w:val="35"/>
  </w:num>
  <w:num w:numId="36" w16cid:durableId="12416820">
    <w:abstractNumId w:val="33"/>
  </w:num>
  <w:num w:numId="37" w16cid:durableId="2111393106">
    <w:abstractNumId w:val="26"/>
  </w:num>
  <w:num w:numId="38" w16cid:durableId="1144346319">
    <w:abstractNumId w:val="16"/>
  </w:num>
  <w:num w:numId="39" w16cid:durableId="429200761">
    <w:abstractNumId w:val="36"/>
  </w:num>
  <w:num w:numId="40" w16cid:durableId="378361234">
    <w:abstractNumId w:val="23"/>
  </w:num>
  <w:num w:numId="41" w16cid:durableId="209112">
    <w:abstractNumId w:val="20"/>
  </w:num>
  <w:num w:numId="42" w16cid:durableId="71971399">
    <w:abstractNumId w:val="30"/>
  </w:num>
  <w:num w:numId="43" w16cid:durableId="164904887">
    <w:abstractNumId w:val="28"/>
  </w:num>
  <w:num w:numId="44" w16cid:durableId="884952684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0C5"/>
    <w:rsid w:val="0000037A"/>
    <w:rsid w:val="0000040B"/>
    <w:rsid w:val="0000062B"/>
    <w:rsid w:val="00000713"/>
    <w:rsid w:val="00000C60"/>
    <w:rsid w:val="00000D77"/>
    <w:rsid w:val="00000DEE"/>
    <w:rsid w:val="00001627"/>
    <w:rsid w:val="00001797"/>
    <w:rsid w:val="0000185C"/>
    <w:rsid w:val="000018F7"/>
    <w:rsid w:val="000019FD"/>
    <w:rsid w:val="00001D9D"/>
    <w:rsid w:val="0000216C"/>
    <w:rsid w:val="000024A7"/>
    <w:rsid w:val="000024CA"/>
    <w:rsid w:val="000026C4"/>
    <w:rsid w:val="0000278A"/>
    <w:rsid w:val="00002834"/>
    <w:rsid w:val="00002C06"/>
    <w:rsid w:val="00002E8A"/>
    <w:rsid w:val="00002F01"/>
    <w:rsid w:val="00003411"/>
    <w:rsid w:val="000035C9"/>
    <w:rsid w:val="0000369A"/>
    <w:rsid w:val="000039FA"/>
    <w:rsid w:val="00003A05"/>
    <w:rsid w:val="00003B33"/>
    <w:rsid w:val="000040CD"/>
    <w:rsid w:val="00004348"/>
    <w:rsid w:val="00004521"/>
    <w:rsid w:val="00004536"/>
    <w:rsid w:val="0000467D"/>
    <w:rsid w:val="0000482D"/>
    <w:rsid w:val="00004884"/>
    <w:rsid w:val="00004A85"/>
    <w:rsid w:val="00004B87"/>
    <w:rsid w:val="00004B8B"/>
    <w:rsid w:val="00004B90"/>
    <w:rsid w:val="00004E15"/>
    <w:rsid w:val="0000512B"/>
    <w:rsid w:val="000055F9"/>
    <w:rsid w:val="000056AE"/>
    <w:rsid w:val="000056D9"/>
    <w:rsid w:val="00005A9E"/>
    <w:rsid w:val="00005AEF"/>
    <w:rsid w:val="00005CC6"/>
    <w:rsid w:val="0000625B"/>
    <w:rsid w:val="00006374"/>
    <w:rsid w:val="0000680A"/>
    <w:rsid w:val="00007034"/>
    <w:rsid w:val="00007314"/>
    <w:rsid w:val="00007374"/>
    <w:rsid w:val="000073C1"/>
    <w:rsid w:val="000073CB"/>
    <w:rsid w:val="00007A07"/>
    <w:rsid w:val="00007F87"/>
    <w:rsid w:val="00010508"/>
    <w:rsid w:val="0001059E"/>
    <w:rsid w:val="00010661"/>
    <w:rsid w:val="00010B3C"/>
    <w:rsid w:val="00010B8F"/>
    <w:rsid w:val="00010D7C"/>
    <w:rsid w:val="0001148D"/>
    <w:rsid w:val="000114FF"/>
    <w:rsid w:val="0001166F"/>
    <w:rsid w:val="00011B0F"/>
    <w:rsid w:val="00011B3D"/>
    <w:rsid w:val="00011CD6"/>
    <w:rsid w:val="00011D6E"/>
    <w:rsid w:val="00012011"/>
    <w:rsid w:val="00012217"/>
    <w:rsid w:val="00012399"/>
    <w:rsid w:val="00012683"/>
    <w:rsid w:val="00012BA7"/>
    <w:rsid w:val="00012CC5"/>
    <w:rsid w:val="00012E4B"/>
    <w:rsid w:val="000138A5"/>
    <w:rsid w:val="00013A6A"/>
    <w:rsid w:val="00013AF7"/>
    <w:rsid w:val="00013B8D"/>
    <w:rsid w:val="00013ECC"/>
    <w:rsid w:val="00014212"/>
    <w:rsid w:val="00014822"/>
    <w:rsid w:val="00014896"/>
    <w:rsid w:val="0001497E"/>
    <w:rsid w:val="000150B5"/>
    <w:rsid w:val="00015164"/>
    <w:rsid w:val="00015324"/>
    <w:rsid w:val="000153A2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373"/>
    <w:rsid w:val="00016B29"/>
    <w:rsid w:val="00016E92"/>
    <w:rsid w:val="00016FEE"/>
    <w:rsid w:val="00017413"/>
    <w:rsid w:val="00017442"/>
    <w:rsid w:val="00017528"/>
    <w:rsid w:val="000179AE"/>
    <w:rsid w:val="00017AEC"/>
    <w:rsid w:val="00017D7A"/>
    <w:rsid w:val="00017E28"/>
    <w:rsid w:val="00017ED5"/>
    <w:rsid w:val="00017F1D"/>
    <w:rsid w:val="0002025D"/>
    <w:rsid w:val="00020502"/>
    <w:rsid w:val="000206E5"/>
    <w:rsid w:val="000208B3"/>
    <w:rsid w:val="000208D0"/>
    <w:rsid w:val="00020982"/>
    <w:rsid w:val="00020AC9"/>
    <w:rsid w:val="00020E18"/>
    <w:rsid w:val="00020E1E"/>
    <w:rsid w:val="00021316"/>
    <w:rsid w:val="000213BD"/>
    <w:rsid w:val="000214B4"/>
    <w:rsid w:val="000219DB"/>
    <w:rsid w:val="00021BB9"/>
    <w:rsid w:val="00021BDC"/>
    <w:rsid w:val="00021C49"/>
    <w:rsid w:val="00021D6F"/>
    <w:rsid w:val="0002246C"/>
    <w:rsid w:val="00022758"/>
    <w:rsid w:val="0002289D"/>
    <w:rsid w:val="000229CA"/>
    <w:rsid w:val="00022CF5"/>
    <w:rsid w:val="0002302B"/>
    <w:rsid w:val="0002319F"/>
    <w:rsid w:val="000233DF"/>
    <w:rsid w:val="000234EE"/>
    <w:rsid w:val="000237D9"/>
    <w:rsid w:val="00023C14"/>
    <w:rsid w:val="0002420E"/>
    <w:rsid w:val="00024312"/>
    <w:rsid w:val="00024322"/>
    <w:rsid w:val="000244BA"/>
    <w:rsid w:val="00024674"/>
    <w:rsid w:val="0002469D"/>
    <w:rsid w:val="00024887"/>
    <w:rsid w:val="000249C6"/>
    <w:rsid w:val="00024A0B"/>
    <w:rsid w:val="00024D59"/>
    <w:rsid w:val="00024DCC"/>
    <w:rsid w:val="00024EE4"/>
    <w:rsid w:val="00025030"/>
    <w:rsid w:val="000252B6"/>
    <w:rsid w:val="0002563F"/>
    <w:rsid w:val="00025659"/>
    <w:rsid w:val="000259AD"/>
    <w:rsid w:val="00025B0B"/>
    <w:rsid w:val="00025CA1"/>
    <w:rsid w:val="00025CF9"/>
    <w:rsid w:val="00025DF1"/>
    <w:rsid w:val="00025EDF"/>
    <w:rsid w:val="000263D0"/>
    <w:rsid w:val="00026787"/>
    <w:rsid w:val="000267E6"/>
    <w:rsid w:val="00026A8E"/>
    <w:rsid w:val="00026AB4"/>
    <w:rsid w:val="00026C8B"/>
    <w:rsid w:val="00026E75"/>
    <w:rsid w:val="000273E5"/>
    <w:rsid w:val="000279B3"/>
    <w:rsid w:val="00027CAB"/>
    <w:rsid w:val="00027F0C"/>
    <w:rsid w:val="000301C2"/>
    <w:rsid w:val="000301EC"/>
    <w:rsid w:val="000304DA"/>
    <w:rsid w:val="000307D9"/>
    <w:rsid w:val="00030D84"/>
    <w:rsid w:val="00030FE4"/>
    <w:rsid w:val="000313B4"/>
    <w:rsid w:val="00031529"/>
    <w:rsid w:val="0003199F"/>
    <w:rsid w:val="000319AD"/>
    <w:rsid w:val="00031E54"/>
    <w:rsid w:val="00032316"/>
    <w:rsid w:val="0003231C"/>
    <w:rsid w:val="0003297A"/>
    <w:rsid w:val="00032D41"/>
    <w:rsid w:val="00032E75"/>
    <w:rsid w:val="00032FE2"/>
    <w:rsid w:val="00033454"/>
    <w:rsid w:val="000334F5"/>
    <w:rsid w:val="00033522"/>
    <w:rsid w:val="00033529"/>
    <w:rsid w:val="00033798"/>
    <w:rsid w:val="000338DE"/>
    <w:rsid w:val="000338E1"/>
    <w:rsid w:val="000338F2"/>
    <w:rsid w:val="000339E7"/>
    <w:rsid w:val="00033A8F"/>
    <w:rsid w:val="00033C5D"/>
    <w:rsid w:val="00033D4D"/>
    <w:rsid w:val="00033E7B"/>
    <w:rsid w:val="00033FBD"/>
    <w:rsid w:val="00034259"/>
    <w:rsid w:val="00034469"/>
    <w:rsid w:val="0003458D"/>
    <w:rsid w:val="000346E3"/>
    <w:rsid w:val="00034888"/>
    <w:rsid w:val="0003498E"/>
    <w:rsid w:val="00034A23"/>
    <w:rsid w:val="00034B9A"/>
    <w:rsid w:val="00034D3E"/>
    <w:rsid w:val="00034E27"/>
    <w:rsid w:val="00035396"/>
    <w:rsid w:val="0003573F"/>
    <w:rsid w:val="0003581E"/>
    <w:rsid w:val="000359B9"/>
    <w:rsid w:val="00035B57"/>
    <w:rsid w:val="0003622F"/>
    <w:rsid w:val="00036299"/>
    <w:rsid w:val="000365E3"/>
    <w:rsid w:val="0003689C"/>
    <w:rsid w:val="0003698C"/>
    <w:rsid w:val="00036AB5"/>
    <w:rsid w:val="0003711B"/>
    <w:rsid w:val="00037279"/>
    <w:rsid w:val="000372F0"/>
    <w:rsid w:val="00037382"/>
    <w:rsid w:val="0003751C"/>
    <w:rsid w:val="0003761B"/>
    <w:rsid w:val="00037638"/>
    <w:rsid w:val="000377D2"/>
    <w:rsid w:val="00037B3D"/>
    <w:rsid w:val="00037E82"/>
    <w:rsid w:val="00040228"/>
    <w:rsid w:val="0004031E"/>
    <w:rsid w:val="000404CE"/>
    <w:rsid w:val="0004067E"/>
    <w:rsid w:val="00040774"/>
    <w:rsid w:val="00040A6F"/>
    <w:rsid w:val="00040AF8"/>
    <w:rsid w:val="00040C1B"/>
    <w:rsid w:val="00040D43"/>
    <w:rsid w:val="0004127E"/>
    <w:rsid w:val="0004131B"/>
    <w:rsid w:val="0004144F"/>
    <w:rsid w:val="000416F9"/>
    <w:rsid w:val="000419E2"/>
    <w:rsid w:val="00041CE5"/>
    <w:rsid w:val="00042028"/>
    <w:rsid w:val="00042073"/>
    <w:rsid w:val="000421F1"/>
    <w:rsid w:val="00042CAF"/>
    <w:rsid w:val="00042CEE"/>
    <w:rsid w:val="000430E7"/>
    <w:rsid w:val="000431E9"/>
    <w:rsid w:val="00043811"/>
    <w:rsid w:val="00043845"/>
    <w:rsid w:val="000440C8"/>
    <w:rsid w:val="000445C2"/>
    <w:rsid w:val="00044768"/>
    <w:rsid w:val="0004496B"/>
    <w:rsid w:val="00044A8A"/>
    <w:rsid w:val="00044C00"/>
    <w:rsid w:val="00044F5A"/>
    <w:rsid w:val="00045006"/>
    <w:rsid w:val="00045033"/>
    <w:rsid w:val="00045622"/>
    <w:rsid w:val="00045630"/>
    <w:rsid w:val="000458F8"/>
    <w:rsid w:val="00045ED3"/>
    <w:rsid w:val="00045F59"/>
    <w:rsid w:val="000460E8"/>
    <w:rsid w:val="000462E0"/>
    <w:rsid w:val="00046557"/>
    <w:rsid w:val="00046864"/>
    <w:rsid w:val="000468E1"/>
    <w:rsid w:val="00046A27"/>
    <w:rsid w:val="00046D26"/>
    <w:rsid w:val="00046EE3"/>
    <w:rsid w:val="00047218"/>
    <w:rsid w:val="00047605"/>
    <w:rsid w:val="0004785B"/>
    <w:rsid w:val="00047A11"/>
    <w:rsid w:val="00047C6C"/>
    <w:rsid w:val="000500EF"/>
    <w:rsid w:val="0005010A"/>
    <w:rsid w:val="00050147"/>
    <w:rsid w:val="000502E2"/>
    <w:rsid w:val="0005043D"/>
    <w:rsid w:val="000504E1"/>
    <w:rsid w:val="00050556"/>
    <w:rsid w:val="00050591"/>
    <w:rsid w:val="0005074B"/>
    <w:rsid w:val="0005088C"/>
    <w:rsid w:val="00050AB0"/>
    <w:rsid w:val="000515E1"/>
    <w:rsid w:val="00051632"/>
    <w:rsid w:val="0005178B"/>
    <w:rsid w:val="000518AE"/>
    <w:rsid w:val="00051D29"/>
    <w:rsid w:val="00051F93"/>
    <w:rsid w:val="00052116"/>
    <w:rsid w:val="000521C1"/>
    <w:rsid w:val="00052B38"/>
    <w:rsid w:val="00052B62"/>
    <w:rsid w:val="00052F53"/>
    <w:rsid w:val="000530F3"/>
    <w:rsid w:val="00053182"/>
    <w:rsid w:val="0005345D"/>
    <w:rsid w:val="00053873"/>
    <w:rsid w:val="00053C2B"/>
    <w:rsid w:val="00053D80"/>
    <w:rsid w:val="00053F77"/>
    <w:rsid w:val="00054242"/>
    <w:rsid w:val="0005429E"/>
    <w:rsid w:val="000543D4"/>
    <w:rsid w:val="000545DF"/>
    <w:rsid w:val="0005498E"/>
    <w:rsid w:val="00054CD9"/>
    <w:rsid w:val="00054D34"/>
    <w:rsid w:val="00054E58"/>
    <w:rsid w:val="00055046"/>
    <w:rsid w:val="0005510F"/>
    <w:rsid w:val="0005527D"/>
    <w:rsid w:val="000552A6"/>
    <w:rsid w:val="0005541C"/>
    <w:rsid w:val="00055583"/>
    <w:rsid w:val="00055778"/>
    <w:rsid w:val="00055904"/>
    <w:rsid w:val="00055A79"/>
    <w:rsid w:val="00055F4E"/>
    <w:rsid w:val="00056259"/>
    <w:rsid w:val="00056649"/>
    <w:rsid w:val="0005692C"/>
    <w:rsid w:val="000569A7"/>
    <w:rsid w:val="00056BF9"/>
    <w:rsid w:val="00056F29"/>
    <w:rsid w:val="00056F90"/>
    <w:rsid w:val="00057331"/>
    <w:rsid w:val="000573B9"/>
    <w:rsid w:val="0005741E"/>
    <w:rsid w:val="00057A58"/>
    <w:rsid w:val="00057AE3"/>
    <w:rsid w:val="00057BEE"/>
    <w:rsid w:val="00057CF3"/>
    <w:rsid w:val="00057E04"/>
    <w:rsid w:val="00057EC3"/>
    <w:rsid w:val="00057EF8"/>
    <w:rsid w:val="00057FCC"/>
    <w:rsid w:val="000600D1"/>
    <w:rsid w:val="00060347"/>
    <w:rsid w:val="00060899"/>
    <w:rsid w:val="00060A86"/>
    <w:rsid w:val="00060A99"/>
    <w:rsid w:val="00060BB1"/>
    <w:rsid w:val="00060F64"/>
    <w:rsid w:val="0006114F"/>
    <w:rsid w:val="00061569"/>
    <w:rsid w:val="00061586"/>
    <w:rsid w:val="0006158A"/>
    <w:rsid w:val="000616ED"/>
    <w:rsid w:val="00061777"/>
    <w:rsid w:val="000618EA"/>
    <w:rsid w:val="000619CF"/>
    <w:rsid w:val="00061A2A"/>
    <w:rsid w:val="00061AC2"/>
    <w:rsid w:val="00061D1A"/>
    <w:rsid w:val="00061D4B"/>
    <w:rsid w:val="00061E0F"/>
    <w:rsid w:val="00061F27"/>
    <w:rsid w:val="00061FF5"/>
    <w:rsid w:val="000623D0"/>
    <w:rsid w:val="0006284E"/>
    <w:rsid w:val="000629D6"/>
    <w:rsid w:val="00062AD1"/>
    <w:rsid w:val="00062D76"/>
    <w:rsid w:val="00062E08"/>
    <w:rsid w:val="00062E7C"/>
    <w:rsid w:val="000637EC"/>
    <w:rsid w:val="00063B51"/>
    <w:rsid w:val="00063C2F"/>
    <w:rsid w:val="000640B2"/>
    <w:rsid w:val="000641AA"/>
    <w:rsid w:val="000642AD"/>
    <w:rsid w:val="0006434A"/>
    <w:rsid w:val="00064739"/>
    <w:rsid w:val="00064929"/>
    <w:rsid w:val="00064EEA"/>
    <w:rsid w:val="00065167"/>
    <w:rsid w:val="0006518D"/>
    <w:rsid w:val="0006563E"/>
    <w:rsid w:val="0006570C"/>
    <w:rsid w:val="000657C6"/>
    <w:rsid w:val="00065844"/>
    <w:rsid w:val="00065D30"/>
    <w:rsid w:val="00065DB3"/>
    <w:rsid w:val="00066166"/>
    <w:rsid w:val="000661F9"/>
    <w:rsid w:val="0006627B"/>
    <w:rsid w:val="0006651E"/>
    <w:rsid w:val="000667CE"/>
    <w:rsid w:val="00066F52"/>
    <w:rsid w:val="00066FD3"/>
    <w:rsid w:val="0006733E"/>
    <w:rsid w:val="000679F7"/>
    <w:rsid w:val="00067A48"/>
    <w:rsid w:val="00067FB9"/>
    <w:rsid w:val="00067FCB"/>
    <w:rsid w:val="000703D4"/>
    <w:rsid w:val="00070502"/>
    <w:rsid w:val="00070781"/>
    <w:rsid w:val="000707CF"/>
    <w:rsid w:val="00070BD7"/>
    <w:rsid w:val="00070C1F"/>
    <w:rsid w:val="00071212"/>
    <w:rsid w:val="0007130A"/>
    <w:rsid w:val="000714EA"/>
    <w:rsid w:val="0007186B"/>
    <w:rsid w:val="0007190A"/>
    <w:rsid w:val="000719C2"/>
    <w:rsid w:val="00071EF8"/>
    <w:rsid w:val="0007220D"/>
    <w:rsid w:val="000728BF"/>
    <w:rsid w:val="00072E64"/>
    <w:rsid w:val="00073418"/>
    <w:rsid w:val="000736D3"/>
    <w:rsid w:val="00073B52"/>
    <w:rsid w:val="00073F95"/>
    <w:rsid w:val="00073FDE"/>
    <w:rsid w:val="0007456D"/>
    <w:rsid w:val="000745DC"/>
    <w:rsid w:val="00074ADA"/>
    <w:rsid w:val="00074B44"/>
    <w:rsid w:val="00074BEB"/>
    <w:rsid w:val="00074F31"/>
    <w:rsid w:val="00075452"/>
    <w:rsid w:val="00075BE3"/>
    <w:rsid w:val="00075F5B"/>
    <w:rsid w:val="000764AD"/>
    <w:rsid w:val="000768C7"/>
    <w:rsid w:val="00076D17"/>
    <w:rsid w:val="00076E9E"/>
    <w:rsid w:val="0007701E"/>
    <w:rsid w:val="0007719E"/>
    <w:rsid w:val="00077329"/>
    <w:rsid w:val="00077452"/>
    <w:rsid w:val="00077501"/>
    <w:rsid w:val="000776BB"/>
    <w:rsid w:val="000777B9"/>
    <w:rsid w:val="00077948"/>
    <w:rsid w:val="00077C3F"/>
    <w:rsid w:val="0008015E"/>
    <w:rsid w:val="000801C5"/>
    <w:rsid w:val="00080252"/>
    <w:rsid w:val="00080331"/>
    <w:rsid w:val="00080671"/>
    <w:rsid w:val="0008074B"/>
    <w:rsid w:val="00080CD1"/>
    <w:rsid w:val="00080E36"/>
    <w:rsid w:val="000811AF"/>
    <w:rsid w:val="00081246"/>
    <w:rsid w:val="00081257"/>
    <w:rsid w:val="000813E6"/>
    <w:rsid w:val="000815E3"/>
    <w:rsid w:val="000815F6"/>
    <w:rsid w:val="00081767"/>
    <w:rsid w:val="0008189D"/>
    <w:rsid w:val="00081D4A"/>
    <w:rsid w:val="00081FF4"/>
    <w:rsid w:val="00082388"/>
    <w:rsid w:val="00082549"/>
    <w:rsid w:val="000825AC"/>
    <w:rsid w:val="0008272C"/>
    <w:rsid w:val="000829CA"/>
    <w:rsid w:val="00082D2E"/>
    <w:rsid w:val="00083453"/>
    <w:rsid w:val="00083884"/>
    <w:rsid w:val="000838B6"/>
    <w:rsid w:val="00083A60"/>
    <w:rsid w:val="00083F2A"/>
    <w:rsid w:val="000840F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494"/>
    <w:rsid w:val="000855A1"/>
    <w:rsid w:val="000855D8"/>
    <w:rsid w:val="000856C2"/>
    <w:rsid w:val="000857C6"/>
    <w:rsid w:val="00085831"/>
    <w:rsid w:val="000858AE"/>
    <w:rsid w:val="00085B28"/>
    <w:rsid w:val="00085B5B"/>
    <w:rsid w:val="00085C6F"/>
    <w:rsid w:val="00085E62"/>
    <w:rsid w:val="00085EE5"/>
    <w:rsid w:val="00085F69"/>
    <w:rsid w:val="00086165"/>
    <w:rsid w:val="000861A1"/>
    <w:rsid w:val="00086762"/>
    <w:rsid w:val="00086C97"/>
    <w:rsid w:val="00086D8E"/>
    <w:rsid w:val="00086E3D"/>
    <w:rsid w:val="0008725A"/>
    <w:rsid w:val="00087487"/>
    <w:rsid w:val="00087809"/>
    <w:rsid w:val="00087952"/>
    <w:rsid w:val="0008797D"/>
    <w:rsid w:val="00087A3A"/>
    <w:rsid w:val="00087EAE"/>
    <w:rsid w:val="00090799"/>
    <w:rsid w:val="00090AA4"/>
    <w:rsid w:val="00091085"/>
    <w:rsid w:val="0009122B"/>
    <w:rsid w:val="00091349"/>
    <w:rsid w:val="0009143D"/>
    <w:rsid w:val="000914F1"/>
    <w:rsid w:val="0009197D"/>
    <w:rsid w:val="00091A2E"/>
    <w:rsid w:val="00091ECF"/>
    <w:rsid w:val="00091EE9"/>
    <w:rsid w:val="000921B2"/>
    <w:rsid w:val="00092548"/>
    <w:rsid w:val="00092646"/>
    <w:rsid w:val="0009269B"/>
    <w:rsid w:val="00092D37"/>
    <w:rsid w:val="00092DA2"/>
    <w:rsid w:val="00093309"/>
    <w:rsid w:val="0009338B"/>
    <w:rsid w:val="00093768"/>
    <w:rsid w:val="00093818"/>
    <w:rsid w:val="00093837"/>
    <w:rsid w:val="000942BC"/>
    <w:rsid w:val="00094547"/>
    <w:rsid w:val="00094862"/>
    <w:rsid w:val="000948E5"/>
    <w:rsid w:val="000949B1"/>
    <w:rsid w:val="00094AB2"/>
    <w:rsid w:val="00094C64"/>
    <w:rsid w:val="0009517B"/>
    <w:rsid w:val="000953E3"/>
    <w:rsid w:val="00095868"/>
    <w:rsid w:val="00095C06"/>
    <w:rsid w:val="00095D17"/>
    <w:rsid w:val="00095DBB"/>
    <w:rsid w:val="000961F5"/>
    <w:rsid w:val="000965C8"/>
    <w:rsid w:val="00096F34"/>
    <w:rsid w:val="00096FCB"/>
    <w:rsid w:val="000970A6"/>
    <w:rsid w:val="00097181"/>
    <w:rsid w:val="0009732D"/>
    <w:rsid w:val="000974C8"/>
    <w:rsid w:val="000975CF"/>
    <w:rsid w:val="000978A5"/>
    <w:rsid w:val="00097C3E"/>
    <w:rsid w:val="00097D71"/>
    <w:rsid w:val="00097DB4"/>
    <w:rsid w:val="000A01C5"/>
    <w:rsid w:val="000A03BE"/>
    <w:rsid w:val="000A0A5C"/>
    <w:rsid w:val="000A0CAE"/>
    <w:rsid w:val="000A0F39"/>
    <w:rsid w:val="000A0F9F"/>
    <w:rsid w:val="000A1459"/>
    <w:rsid w:val="000A1B6D"/>
    <w:rsid w:val="000A1EFF"/>
    <w:rsid w:val="000A1F31"/>
    <w:rsid w:val="000A1F50"/>
    <w:rsid w:val="000A216F"/>
    <w:rsid w:val="000A22D2"/>
    <w:rsid w:val="000A295A"/>
    <w:rsid w:val="000A2D6A"/>
    <w:rsid w:val="000A315A"/>
    <w:rsid w:val="000A3481"/>
    <w:rsid w:val="000A3540"/>
    <w:rsid w:val="000A39BE"/>
    <w:rsid w:val="000A39E2"/>
    <w:rsid w:val="000A3A93"/>
    <w:rsid w:val="000A3F31"/>
    <w:rsid w:val="000A414E"/>
    <w:rsid w:val="000A431E"/>
    <w:rsid w:val="000A4340"/>
    <w:rsid w:val="000A43D0"/>
    <w:rsid w:val="000A4427"/>
    <w:rsid w:val="000A48BD"/>
    <w:rsid w:val="000A49B5"/>
    <w:rsid w:val="000A4C0D"/>
    <w:rsid w:val="000A4D0A"/>
    <w:rsid w:val="000A4EC5"/>
    <w:rsid w:val="000A5033"/>
    <w:rsid w:val="000A5336"/>
    <w:rsid w:val="000A5408"/>
    <w:rsid w:val="000A5483"/>
    <w:rsid w:val="000A5599"/>
    <w:rsid w:val="000A59AB"/>
    <w:rsid w:val="000A5ACB"/>
    <w:rsid w:val="000A5B42"/>
    <w:rsid w:val="000A6034"/>
    <w:rsid w:val="000A65F3"/>
    <w:rsid w:val="000A6717"/>
    <w:rsid w:val="000A6986"/>
    <w:rsid w:val="000A6A60"/>
    <w:rsid w:val="000A6ABB"/>
    <w:rsid w:val="000A6C9D"/>
    <w:rsid w:val="000A7196"/>
    <w:rsid w:val="000A7342"/>
    <w:rsid w:val="000A7C3F"/>
    <w:rsid w:val="000A7F8D"/>
    <w:rsid w:val="000B00CF"/>
    <w:rsid w:val="000B0156"/>
    <w:rsid w:val="000B01A7"/>
    <w:rsid w:val="000B028F"/>
    <w:rsid w:val="000B034F"/>
    <w:rsid w:val="000B03E2"/>
    <w:rsid w:val="000B0754"/>
    <w:rsid w:val="000B09EB"/>
    <w:rsid w:val="000B0B76"/>
    <w:rsid w:val="000B0C2A"/>
    <w:rsid w:val="000B0CA4"/>
    <w:rsid w:val="000B0E17"/>
    <w:rsid w:val="000B0F78"/>
    <w:rsid w:val="000B0FF0"/>
    <w:rsid w:val="000B130C"/>
    <w:rsid w:val="000B17F7"/>
    <w:rsid w:val="000B18C4"/>
    <w:rsid w:val="000B18C8"/>
    <w:rsid w:val="000B1AED"/>
    <w:rsid w:val="000B1B2F"/>
    <w:rsid w:val="000B1B8A"/>
    <w:rsid w:val="000B2083"/>
    <w:rsid w:val="000B2152"/>
    <w:rsid w:val="000B2268"/>
    <w:rsid w:val="000B25E6"/>
    <w:rsid w:val="000B266C"/>
    <w:rsid w:val="000B2925"/>
    <w:rsid w:val="000B2AF0"/>
    <w:rsid w:val="000B2D40"/>
    <w:rsid w:val="000B2D6A"/>
    <w:rsid w:val="000B2E80"/>
    <w:rsid w:val="000B2FC5"/>
    <w:rsid w:val="000B3022"/>
    <w:rsid w:val="000B3057"/>
    <w:rsid w:val="000B30C2"/>
    <w:rsid w:val="000B3129"/>
    <w:rsid w:val="000B367D"/>
    <w:rsid w:val="000B3755"/>
    <w:rsid w:val="000B376A"/>
    <w:rsid w:val="000B389F"/>
    <w:rsid w:val="000B3B08"/>
    <w:rsid w:val="000B3CDA"/>
    <w:rsid w:val="000B3E82"/>
    <w:rsid w:val="000B400A"/>
    <w:rsid w:val="000B40C2"/>
    <w:rsid w:val="000B422C"/>
    <w:rsid w:val="000B4374"/>
    <w:rsid w:val="000B4532"/>
    <w:rsid w:val="000B4A3D"/>
    <w:rsid w:val="000B4A56"/>
    <w:rsid w:val="000B4AA3"/>
    <w:rsid w:val="000B4C0E"/>
    <w:rsid w:val="000B4D5A"/>
    <w:rsid w:val="000B52E3"/>
    <w:rsid w:val="000B5815"/>
    <w:rsid w:val="000B59E8"/>
    <w:rsid w:val="000B5A9B"/>
    <w:rsid w:val="000B5E87"/>
    <w:rsid w:val="000B6119"/>
    <w:rsid w:val="000B6416"/>
    <w:rsid w:val="000B64FE"/>
    <w:rsid w:val="000B65C7"/>
    <w:rsid w:val="000B6895"/>
    <w:rsid w:val="000B6AEE"/>
    <w:rsid w:val="000B6F45"/>
    <w:rsid w:val="000B7202"/>
    <w:rsid w:val="000B7434"/>
    <w:rsid w:val="000B7546"/>
    <w:rsid w:val="000B786E"/>
    <w:rsid w:val="000B7EB3"/>
    <w:rsid w:val="000C0074"/>
    <w:rsid w:val="000C02EB"/>
    <w:rsid w:val="000C02F2"/>
    <w:rsid w:val="000C03EB"/>
    <w:rsid w:val="000C0410"/>
    <w:rsid w:val="000C06F0"/>
    <w:rsid w:val="000C07BB"/>
    <w:rsid w:val="000C08F7"/>
    <w:rsid w:val="000C09E2"/>
    <w:rsid w:val="000C0A47"/>
    <w:rsid w:val="000C0B77"/>
    <w:rsid w:val="000C0B7B"/>
    <w:rsid w:val="000C0C73"/>
    <w:rsid w:val="000C0DD0"/>
    <w:rsid w:val="000C0FA1"/>
    <w:rsid w:val="000C1103"/>
    <w:rsid w:val="000C13FE"/>
    <w:rsid w:val="000C1537"/>
    <w:rsid w:val="000C1982"/>
    <w:rsid w:val="000C1CE4"/>
    <w:rsid w:val="000C1CE8"/>
    <w:rsid w:val="000C1D2A"/>
    <w:rsid w:val="000C1D54"/>
    <w:rsid w:val="000C1DD9"/>
    <w:rsid w:val="000C22EC"/>
    <w:rsid w:val="000C2558"/>
    <w:rsid w:val="000C2D3C"/>
    <w:rsid w:val="000C2D7C"/>
    <w:rsid w:val="000C2DCE"/>
    <w:rsid w:val="000C2F27"/>
    <w:rsid w:val="000C311F"/>
    <w:rsid w:val="000C36BC"/>
    <w:rsid w:val="000C38B1"/>
    <w:rsid w:val="000C38E0"/>
    <w:rsid w:val="000C3BC0"/>
    <w:rsid w:val="000C3DBC"/>
    <w:rsid w:val="000C414E"/>
    <w:rsid w:val="000C417A"/>
    <w:rsid w:val="000C4398"/>
    <w:rsid w:val="000C43EE"/>
    <w:rsid w:val="000C444E"/>
    <w:rsid w:val="000C454E"/>
    <w:rsid w:val="000C45D1"/>
    <w:rsid w:val="000C472A"/>
    <w:rsid w:val="000C4B49"/>
    <w:rsid w:val="000C4B4E"/>
    <w:rsid w:val="000C4C96"/>
    <w:rsid w:val="000C4F90"/>
    <w:rsid w:val="000C4FE9"/>
    <w:rsid w:val="000C51E2"/>
    <w:rsid w:val="000C555E"/>
    <w:rsid w:val="000C5C34"/>
    <w:rsid w:val="000C5C38"/>
    <w:rsid w:val="000C5CD1"/>
    <w:rsid w:val="000C5EA3"/>
    <w:rsid w:val="000C60B8"/>
    <w:rsid w:val="000C6113"/>
    <w:rsid w:val="000C62CD"/>
    <w:rsid w:val="000C6356"/>
    <w:rsid w:val="000C638D"/>
    <w:rsid w:val="000C678B"/>
    <w:rsid w:val="000C67A8"/>
    <w:rsid w:val="000C6A03"/>
    <w:rsid w:val="000C6D0D"/>
    <w:rsid w:val="000C6F26"/>
    <w:rsid w:val="000C70A4"/>
    <w:rsid w:val="000C72B2"/>
    <w:rsid w:val="000C73D8"/>
    <w:rsid w:val="000C76C9"/>
    <w:rsid w:val="000C7D93"/>
    <w:rsid w:val="000C7EAB"/>
    <w:rsid w:val="000C7F25"/>
    <w:rsid w:val="000D0065"/>
    <w:rsid w:val="000D01D7"/>
    <w:rsid w:val="000D077E"/>
    <w:rsid w:val="000D086C"/>
    <w:rsid w:val="000D08EF"/>
    <w:rsid w:val="000D0AFC"/>
    <w:rsid w:val="000D1158"/>
    <w:rsid w:val="000D11AD"/>
    <w:rsid w:val="000D16DD"/>
    <w:rsid w:val="000D19F3"/>
    <w:rsid w:val="000D1AB0"/>
    <w:rsid w:val="000D1BE0"/>
    <w:rsid w:val="000D1FA4"/>
    <w:rsid w:val="000D2065"/>
    <w:rsid w:val="000D21FB"/>
    <w:rsid w:val="000D22B2"/>
    <w:rsid w:val="000D25D1"/>
    <w:rsid w:val="000D2844"/>
    <w:rsid w:val="000D288A"/>
    <w:rsid w:val="000D2C3C"/>
    <w:rsid w:val="000D2D08"/>
    <w:rsid w:val="000D32BF"/>
    <w:rsid w:val="000D336C"/>
    <w:rsid w:val="000D3650"/>
    <w:rsid w:val="000D370E"/>
    <w:rsid w:val="000D3B27"/>
    <w:rsid w:val="000D3D62"/>
    <w:rsid w:val="000D4036"/>
    <w:rsid w:val="000D4047"/>
    <w:rsid w:val="000D41C8"/>
    <w:rsid w:val="000D4219"/>
    <w:rsid w:val="000D446B"/>
    <w:rsid w:val="000D4BFA"/>
    <w:rsid w:val="000D4CAD"/>
    <w:rsid w:val="000D55FC"/>
    <w:rsid w:val="000D56CE"/>
    <w:rsid w:val="000D5DBB"/>
    <w:rsid w:val="000D5FE5"/>
    <w:rsid w:val="000D601D"/>
    <w:rsid w:val="000D6125"/>
    <w:rsid w:val="000D6AE1"/>
    <w:rsid w:val="000D6F7B"/>
    <w:rsid w:val="000D7353"/>
    <w:rsid w:val="000D787D"/>
    <w:rsid w:val="000D7973"/>
    <w:rsid w:val="000D7D92"/>
    <w:rsid w:val="000E0003"/>
    <w:rsid w:val="000E0083"/>
    <w:rsid w:val="000E030B"/>
    <w:rsid w:val="000E057D"/>
    <w:rsid w:val="000E05CA"/>
    <w:rsid w:val="000E0619"/>
    <w:rsid w:val="000E0CEE"/>
    <w:rsid w:val="000E0F03"/>
    <w:rsid w:val="000E0F46"/>
    <w:rsid w:val="000E122B"/>
    <w:rsid w:val="000E123F"/>
    <w:rsid w:val="000E17BC"/>
    <w:rsid w:val="000E1859"/>
    <w:rsid w:val="000E198B"/>
    <w:rsid w:val="000E1A06"/>
    <w:rsid w:val="000E1E06"/>
    <w:rsid w:val="000E21FE"/>
    <w:rsid w:val="000E25C6"/>
    <w:rsid w:val="000E274E"/>
    <w:rsid w:val="000E276F"/>
    <w:rsid w:val="000E2C25"/>
    <w:rsid w:val="000E2E0D"/>
    <w:rsid w:val="000E3592"/>
    <w:rsid w:val="000E3A36"/>
    <w:rsid w:val="000E3B3A"/>
    <w:rsid w:val="000E3BF4"/>
    <w:rsid w:val="000E3C9B"/>
    <w:rsid w:val="000E3CAA"/>
    <w:rsid w:val="000E3E1F"/>
    <w:rsid w:val="000E42AE"/>
    <w:rsid w:val="000E4610"/>
    <w:rsid w:val="000E49E7"/>
    <w:rsid w:val="000E4A2C"/>
    <w:rsid w:val="000E4A85"/>
    <w:rsid w:val="000E4CD7"/>
    <w:rsid w:val="000E4CEC"/>
    <w:rsid w:val="000E4DEC"/>
    <w:rsid w:val="000E4F4D"/>
    <w:rsid w:val="000E52B3"/>
    <w:rsid w:val="000E55E5"/>
    <w:rsid w:val="000E57E0"/>
    <w:rsid w:val="000E5C85"/>
    <w:rsid w:val="000E5D57"/>
    <w:rsid w:val="000E5E19"/>
    <w:rsid w:val="000E62F6"/>
    <w:rsid w:val="000E645C"/>
    <w:rsid w:val="000E65C1"/>
    <w:rsid w:val="000E66C3"/>
    <w:rsid w:val="000E69F1"/>
    <w:rsid w:val="000E6BB4"/>
    <w:rsid w:val="000E6CBE"/>
    <w:rsid w:val="000E6D77"/>
    <w:rsid w:val="000E6D95"/>
    <w:rsid w:val="000E7091"/>
    <w:rsid w:val="000E74E7"/>
    <w:rsid w:val="000E7862"/>
    <w:rsid w:val="000E7D58"/>
    <w:rsid w:val="000E7F37"/>
    <w:rsid w:val="000F015E"/>
    <w:rsid w:val="000F024E"/>
    <w:rsid w:val="000F09A7"/>
    <w:rsid w:val="000F0AF8"/>
    <w:rsid w:val="000F0BBF"/>
    <w:rsid w:val="000F10B5"/>
    <w:rsid w:val="000F15D0"/>
    <w:rsid w:val="000F1844"/>
    <w:rsid w:val="000F1918"/>
    <w:rsid w:val="000F1D69"/>
    <w:rsid w:val="000F20CD"/>
    <w:rsid w:val="000F2486"/>
    <w:rsid w:val="000F258E"/>
    <w:rsid w:val="000F25D2"/>
    <w:rsid w:val="000F2AEF"/>
    <w:rsid w:val="000F2BAF"/>
    <w:rsid w:val="000F2EBB"/>
    <w:rsid w:val="000F3317"/>
    <w:rsid w:val="000F347D"/>
    <w:rsid w:val="000F36BB"/>
    <w:rsid w:val="000F37B4"/>
    <w:rsid w:val="000F3C00"/>
    <w:rsid w:val="000F3DF6"/>
    <w:rsid w:val="000F41C1"/>
    <w:rsid w:val="000F4691"/>
    <w:rsid w:val="000F4886"/>
    <w:rsid w:val="000F4EE1"/>
    <w:rsid w:val="000F505B"/>
    <w:rsid w:val="000F509B"/>
    <w:rsid w:val="000F5108"/>
    <w:rsid w:val="000F51C7"/>
    <w:rsid w:val="000F566B"/>
    <w:rsid w:val="000F5A0F"/>
    <w:rsid w:val="000F5ABA"/>
    <w:rsid w:val="000F5D15"/>
    <w:rsid w:val="000F5F0B"/>
    <w:rsid w:val="000F6411"/>
    <w:rsid w:val="000F64B6"/>
    <w:rsid w:val="000F6569"/>
    <w:rsid w:val="000F6F3B"/>
    <w:rsid w:val="000F7433"/>
    <w:rsid w:val="000F7925"/>
    <w:rsid w:val="000F7ACC"/>
    <w:rsid w:val="000F7D47"/>
    <w:rsid w:val="000F7F54"/>
    <w:rsid w:val="000F7F5B"/>
    <w:rsid w:val="00100054"/>
    <w:rsid w:val="0010014C"/>
    <w:rsid w:val="001002CF"/>
    <w:rsid w:val="00100422"/>
    <w:rsid w:val="00100573"/>
    <w:rsid w:val="001005F8"/>
    <w:rsid w:val="0010096D"/>
    <w:rsid w:val="00100990"/>
    <w:rsid w:val="00100BBA"/>
    <w:rsid w:val="00100EDC"/>
    <w:rsid w:val="00100FEB"/>
    <w:rsid w:val="00101164"/>
    <w:rsid w:val="00101535"/>
    <w:rsid w:val="001015E8"/>
    <w:rsid w:val="001015FA"/>
    <w:rsid w:val="0010184B"/>
    <w:rsid w:val="00101BFC"/>
    <w:rsid w:val="00101C55"/>
    <w:rsid w:val="00101F37"/>
    <w:rsid w:val="00102354"/>
    <w:rsid w:val="001023A2"/>
    <w:rsid w:val="001024AC"/>
    <w:rsid w:val="0010252C"/>
    <w:rsid w:val="001026BB"/>
    <w:rsid w:val="00102CB3"/>
    <w:rsid w:val="00102D8E"/>
    <w:rsid w:val="00102E8A"/>
    <w:rsid w:val="00103105"/>
    <w:rsid w:val="0010311C"/>
    <w:rsid w:val="001031DA"/>
    <w:rsid w:val="00103271"/>
    <w:rsid w:val="001034C3"/>
    <w:rsid w:val="00103873"/>
    <w:rsid w:val="00103B18"/>
    <w:rsid w:val="00103D39"/>
    <w:rsid w:val="00104001"/>
    <w:rsid w:val="00104060"/>
    <w:rsid w:val="001042DF"/>
    <w:rsid w:val="00104346"/>
    <w:rsid w:val="0010450D"/>
    <w:rsid w:val="001045EF"/>
    <w:rsid w:val="00104905"/>
    <w:rsid w:val="00104B01"/>
    <w:rsid w:val="00104D20"/>
    <w:rsid w:val="00104D51"/>
    <w:rsid w:val="00104F5F"/>
    <w:rsid w:val="00105074"/>
    <w:rsid w:val="001053A8"/>
    <w:rsid w:val="001058DC"/>
    <w:rsid w:val="00105A1A"/>
    <w:rsid w:val="00105C4C"/>
    <w:rsid w:val="00105EDE"/>
    <w:rsid w:val="00106115"/>
    <w:rsid w:val="00106400"/>
    <w:rsid w:val="001065D9"/>
    <w:rsid w:val="00106770"/>
    <w:rsid w:val="00106893"/>
    <w:rsid w:val="00106D27"/>
    <w:rsid w:val="0010781D"/>
    <w:rsid w:val="00107CB4"/>
    <w:rsid w:val="00107EAC"/>
    <w:rsid w:val="00107F8B"/>
    <w:rsid w:val="00110189"/>
    <w:rsid w:val="00110205"/>
    <w:rsid w:val="00110232"/>
    <w:rsid w:val="0011036A"/>
    <w:rsid w:val="00110809"/>
    <w:rsid w:val="00110A7C"/>
    <w:rsid w:val="00110B4E"/>
    <w:rsid w:val="00110C4C"/>
    <w:rsid w:val="00110E20"/>
    <w:rsid w:val="00110E72"/>
    <w:rsid w:val="00110EF4"/>
    <w:rsid w:val="00110F1A"/>
    <w:rsid w:val="0011142C"/>
    <w:rsid w:val="001114E3"/>
    <w:rsid w:val="00111E8C"/>
    <w:rsid w:val="00111ED5"/>
    <w:rsid w:val="00112358"/>
    <w:rsid w:val="0011285E"/>
    <w:rsid w:val="001128EA"/>
    <w:rsid w:val="0011298D"/>
    <w:rsid w:val="00112B69"/>
    <w:rsid w:val="00112D23"/>
    <w:rsid w:val="00112E56"/>
    <w:rsid w:val="0011303D"/>
    <w:rsid w:val="00113610"/>
    <w:rsid w:val="00113628"/>
    <w:rsid w:val="00113C34"/>
    <w:rsid w:val="00114247"/>
    <w:rsid w:val="00114315"/>
    <w:rsid w:val="00114853"/>
    <w:rsid w:val="00115BDA"/>
    <w:rsid w:val="00115D3C"/>
    <w:rsid w:val="001163BE"/>
    <w:rsid w:val="001164A5"/>
    <w:rsid w:val="00116CCB"/>
    <w:rsid w:val="00116FF4"/>
    <w:rsid w:val="001170E5"/>
    <w:rsid w:val="001176FE"/>
    <w:rsid w:val="00117768"/>
    <w:rsid w:val="001177A2"/>
    <w:rsid w:val="001177C3"/>
    <w:rsid w:val="00117816"/>
    <w:rsid w:val="00117D20"/>
    <w:rsid w:val="00117DDB"/>
    <w:rsid w:val="00120848"/>
    <w:rsid w:val="00120CA9"/>
    <w:rsid w:val="00120ECF"/>
    <w:rsid w:val="001210D8"/>
    <w:rsid w:val="00121111"/>
    <w:rsid w:val="00121543"/>
    <w:rsid w:val="001218AC"/>
    <w:rsid w:val="00121956"/>
    <w:rsid w:val="00121B65"/>
    <w:rsid w:val="00121F39"/>
    <w:rsid w:val="0012208B"/>
    <w:rsid w:val="00122106"/>
    <w:rsid w:val="0012211F"/>
    <w:rsid w:val="001226B0"/>
    <w:rsid w:val="001227B6"/>
    <w:rsid w:val="00122948"/>
    <w:rsid w:val="00122ECC"/>
    <w:rsid w:val="00122F31"/>
    <w:rsid w:val="00122F85"/>
    <w:rsid w:val="0012307E"/>
    <w:rsid w:val="00123350"/>
    <w:rsid w:val="00123416"/>
    <w:rsid w:val="00123469"/>
    <w:rsid w:val="0012383C"/>
    <w:rsid w:val="001238B1"/>
    <w:rsid w:val="00123AB3"/>
    <w:rsid w:val="00123C50"/>
    <w:rsid w:val="00123E79"/>
    <w:rsid w:val="00123F11"/>
    <w:rsid w:val="001243DC"/>
    <w:rsid w:val="00124408"/>
    <w:rsid w:val="00124546"/>
    <w:rsid w:val="0012463C"/>
    <w:rsid w:val="001248CF"/>
    <w:rsid w:val="00124F12"/>
    <w:rsid w:val="00124F5A"/>
    <w:rsid w:val="00125001"/>
    <w:rsid w:val="00125031"/>
    <w:rsid w:val="00125063"/>
    <w:rsid w:val="0012537A"/>
    <w:rsid w:val="001253E6"/>
    <w:rsid w:val="001256F4"/>
    <w:rsid w:val="00125A91"/>
    <w:rsid w:val="00125CAC"/>
    <w:rsid w:val="00125CEB"/>
    <w:rsid w:val="00126216"/>
    <w:rsid w:val="001262F7"/>
    <w:rsid w:val="001264A1"/>
    <w:rsid w:val="00126534"/>
    <w:rsid w:val="00126656"/>
    <w:rsid w:val="00126812"/>
    <w:rsid w:val="001270AF"/>
    <w:rsid w:val="001270B3"/>
    <w:rsid w:val="00127223"/>
    <w:rsid w:val="0012746F"/>
    <w:rsid w:val="00127671"/>
    <w:rsid w:val="00127696"/>
    <w:rsid w:val="001277E2"/>
    <w:rsid w:val="00127885"/>
    <w:rsid w:val="0012793E"/>
    <w:rsid w:val="001279B2"/>
    <w:rsid w:val="00127B28"/>
    <w:rsid w:val="00127CDE"/>
    <w:rsid w:val="00127DBE"/>
    <w:rsid w:val="00127F70"/>
    <w:rsid w:val="00130159"/>
    <w:rsid w:val="0013027A"/>
    <w:rsid w:val="00130319"/>
    <w:rsid w:val="0013041C"/>
    <w:rsid w:val="0013049D"/>
    <w:rsid w:val="001304E9"/>
    <w:rsid w:val="0013095E"/>
    <w:rsid w:val="00130B19"/>
    <w:rsid w:val="00130CB6"/>
    <w:rsid w:val="00130CB9"/>
    <w:rsid w:val="0013115F"/>
    <w:rsid w:val="0013188A"/>
    <w:rsid w:val="001319DB"/>
    <w:rsid w:val="00131CF9"/>
    <w:rsid w:val="00131D65"/>
    <w:rsid w:val="00131E6C"/>
    <w:rsid w:val="00132056"/>
    <w:rsid w:val="00132400"/>
    <w:rsid w:val="001325D4"/>
    <w:rsid w:val="001326AC"/>
    <w:rsid w:val="00132FEF"/>
    <w:rsid w:val="00132FF3"/>
    <w:rsid w:val="00133305"/>
    <w:rsid w:val="0013358F"/>
    <w:rsid w:val="00133AC6"/>
    <w:rsid w:val="00134486"/>
    <w:rsid w:val="00134ABD"/>
    <w:rsid w:val="00134B21"/>
    <w:rsid w:val="00134CA1"/>
    <w:rsid w:val="00134FFB"/>
    <w:rsid w:val="001351FE"/>
    <w:rsid w:val="00135761"/>
    <w:rsid w:val="00135AA6"/>
    <w:rsid w:val="00135D26"/>
    <w:rsid w:val="00135D42"/>
    <w:rsid w:val="00135F32"/>
    <w:rsid w:val="001361BE"/>
    <w:rsid w:val="0013640D"/>
    <w:rsid w:val="00136835"/>
    <w:rsid w:val="001369C6"/>
    <w:rsid w:val="00136B58"/>
    <w:rsid w:val="00136B9A"/>
    <w:rsid w:val="00136D27"/>
    <w:rsid w:val="0013735C"/>
    <w:rsid w:val="001373D3"/>
    <w:rsid w:val="001375E8"/>
    <w:rsid w:val="0013767A"/>
    <w:rsid w:val="0013769D"/>
    <w:rsid w:val="00137882"/>
    <w:rsid w:val="00137AF3"/>
    <w:rsid w:val="00137F6A"/>
    <w:rsid w:val="00140525"/>
    <w:rsid w:val="001405FA"/>
    <w:rsid w:val="001407E1"/>
    <w:rsid w:val="00140975"/>
    <w:rsid w:val="00140AC3"/>
    <w:rsid w:val="00140CAC"/>
    <w:rsid w:val="00140DCD"/>
    <w:rsid w:val="00140F71"/>
    <w:rsid w:val="00140F8C"/>
    <w:rsid w:val="00141130"/>
    <w:rsid w:val="00141256"/>
    <w:rsid w:val="0014143C"/>
    <w:rsid w:val="0014151F"/>
    <w:rsid w:val="00141595"/>
    <w:rsid w:val="00141614"/>
    <w:rsid w:val="0014173A"/>
    <w:rsid w:val="0014193E"/>
    <w:rsid w:val="00141ACE"/>
    <w:rsid w:val="00141CCC"/>
    <w:rsid w:val="00141D52"/>
    <w:rsid w:val="00142925"/>
    <w:rsid w:val="00142A59"/>
    <w:rsid w:val="00142AD9"/>
    <w:rsid w:val="00142DE9"/>
    <w:rsid w:val="00143062"/>
    <w:rsid w:val="001432E5"/>
    <w:rsid w:val="00143379"/>
    <w:rsid w:val="001434E3"/>
    <w:rsid w:val="001435F3"/>
    <w:rsid w:val="00143A88"/>
    <w:rsid w:val="00143BA8"/>
    <w:rsid w:val="00144494"/>
    <w:rsid w:val="00144732"/>
    <w:rsid w:val="0014474F"/>
    <w:rsid w:val="001447CA"/>
    <w:rsid w:val="0014480E"/>
    <w:rsid w:val="00144B54"/>
    <w:rsid w:val="00144DC9"/>
    <w:rsid w:val="00144E33"/>
    <w:rsid w:val="00144FDF"/>
    <w:rsid w:val="00145218"/>
    <w:rsid w:val="00145240"/>
    <w:rsid w:val="0014546E"/>
    <w:rsid w:val="0014549A"/>
    <w:rsid w:val="00145502"/>
    <w:rsid w:val="0014580D"/>
    <w:rsid w:val="001459C3"/>
    <w:rsid w:val="00145B47"/>
    <w:rsid w:val="00145CC3"/>
    <w:rsid w:val="00146203"/>
    <w:rsid w:val="00146254"/>
    <w:rsid w:val="00146A97"/>
    <w:rsid w:val="00146F09"/>
    <w:rsid w:val="00146FF9"/>
    <w:rsid w:val="001472F6"/>
    <w:rsid w:val="0014760C"/>
    <w:rsid w:val="001476EC"/>
    <w:rsid w:val="0014775E"/>
    <w:rsid w:val="00147E09"/>
    <w:rsid w:val="00147F8A"/>
    <w:rsid w:val="0015016A"/>
    <w:rsid w:val="0015018F"/>
    <w:rsid w:val="001503EA"/>
    <w:rsid w:val="0015059C"/>
    <w:rsid w:val="00150740"/>
    <w:rsid w:val="00150C5F"/>
    <w:rsid w:val="00150E35"/>
    <w:rsid w:val="0015101B"/>
    <w:rsid w:val="0015120A"/>
    <w:rsid w:val="001513F9"/>
    <w:rsid w:val="00151447"/>
    <w:rsid w:val="001514CF"/>
    <w:rsid w:val="00151993"/>
    <w:rsid w:val="00151AAC"/>
    <w:rsid w:val="00151E33"/>
    <w:rsid w:val="00151EE4"/>
    <w:rsid w:val="00152040"/>
    <w:rsid w:val="00152166"/>
    <w:rsid w:val="001521D2"/>
    <w:rsid w:val="00152419"/>
    <w:rsid w:val="0015258D"/>
    <w:rsid w:val="00152701"/>
    <w:rsid w:val="0015282A"/>
    <w:rsid w:val="001529FA"/>
    <w:rsid w:val="00152A14"/>
    <w:rsid w:val="00152C2C"/>
    <w:rsid w:val="00152CBB"/>
    <w:rsid w:val="00152DC7"/>
    <w:rsid w:val="00152EEA"/>
    <w:rsid w:val="00152F0E"/>
    <w:rsid w:val="001530C3"/>
    <w:rsid w:val="00153302"/>
    <w:rsid w:val="0015377E"/>
    <w:rsid w:val="00153A5A"/>
    <w:rsid w:val="00153CA6"/>
    <w:rsid w:val="0015417D"/>
    <w:rsid w:val="001542B8"/>
    <w:rsid w:val="001543DD"/>
    <w:rsid w:val="001544DC"/>
    <w:rsid w:val="00154581"/>
    <w:rsid w:val="00154628"/>
    <w:rsid w:val="001547BE"/>
    <w:rsid w:val="00154851"/>
    <w:rsid w:val="001549BC"/>
    <w:rsid w:val="00154A70"/>
    <w:rsid w:val="00154D13"/>
    <w:rsid w:val="00154D80"/>
    <w:rsid w:val="00154EA0"/>
    <w:rsid w:val="00154EF4"/>
    <w:rsid w:val="001551A7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6F34"/>
    <w:rsid w:val="001572C1"/>
    <w:rsid w:val="00157446"/>
    <w:rsid w:val="00157533"/>
    <w:rsid w:val="0015774F"/>
    <w:rsid w:val="0015780B"/>
    <w:rsid w:val="00157ADB"/>
    <w:rsid w:val="00157C23"/>
    <w:rsid w:val="00157D84"/>
    <w:rsid w:val="00157D9C"/>
    <w:rsid w:val="001602DE"/>
    <w:rsid w:val="001603F1"/>
    <w:rsid w:val="00160757"/>
    <w:rsid w:val="001608A0"/>
    <w:rsid w:val="001608E4"/>
    <w:rsid w:val="00160DFA"/>
    <w:rsid w:val="00160E62"/>
    <w:rsid w:val="0016103D"/>
    <w:rsid w:val="001613B1"/>
    <w:rsid w:val="00161A60"/>
    <w:rsid w:val="00161B01"/>
    <w:rsid w:val="00161BDC"/>
    <w:rsid w:val="001621B6"/>
    <w:rsid w:val="0016221C"/>
    <w:rsid w:val="00162255"/>
    <w:rsid w:val="00162262"/>
    <w:rsid w:val="001623CA"/>
    <w:rsid w:val="0016241E"/>
    <w:rsid w:val="00162729"/>
    <w:rsid w:val="00162781"/>
    <w:rsid w:val="0016300B"/>
    <w:rsid w:val="00163048"/>
    <w:rsid w:val="0016343F"/>
    <w:rsid w:val="00163532"/>
    <w:rsid w:val="00163661"/>
    <w:rsid w:val="00163810"/>
    <w:rsid w:val="001639AD"/>
    <w:rsid w:val="001639C6"/>
    <w:rsid w:val="00163ED8"/>
    <w:rsid w:val="0016415B"/>
    <w:rsid w:val="00164220"/>
    <w:rsid w:val="001648AB"/>
    <w:rsid w:val="001648AD"/>
    <w:rsid w:val="001649C5"/>
    <w:rsid w:val="00164A60"/>
    <w:rsid w:val="00164E55"/>
    <w:rsid w:val="00165056"/>
    <w:rsid w:val="00165138"/>
    <w:rsid w:val="001651F9"/>
    <w:rsid w:val="00165261"/>
    <w:rsid w:val="001653E6"/>
    <w:rsid w:val="001659E9"/>
    <w:rsid w:val="00165DEE"/>
    <w:rsid w:val="00165E11"/>
    <w:rsid w:val="00165E87"/>
    <w:rsid w:val="00165F63"/>
    <w:rsid w:val="00166124"/>
    <w:rsid w:val="0016635E"/>
    <w:rsid w:val="001663DD"/>
    <w:rsid w:val="00166608"/>
    <w:rsid w:val="00166766"/>
    <w:rsid w:val="00166785"/>
    <w:rsid w:val="001668C2"/>
    <w:rsid w:val="00166A69"/>
    <w:rsid w:val="00166AE1"/>
    <w:rsid w:val="00166B03"/>
    <w:rsid w:val="00166BCC"/>
    <w:rsid w:val="00166C58"/>
    <w:rsid w:val="0016712B"/>
    <w:rsid w:val="00167519"/>
    <w:rsid w:val="0016755A"/>
    <w:rsid w:val="001675E5"/>
    <w:rsid w:val="00167663"/>
    <w:rsid w:val="001676CE"/>
    <w:rsid w:val="00167732"/>
    <w:rsid w:val="0016797B"/>
    <w:rsid w:val="00167D84"/>
    <w:rsid w:val="00167E76"/>
    <w:rsid w:val="00170211"/>
    <w:rsid w:val="00170668"/>
    <w:rsid w:val="00170929"/>
    <w:rsid w:val="001709D6"/>
    <w:rsid w:val="00170C61"/>
    <w:rsid w:val="00170E0E"/>
    <w:rsid w:val="00170EBC"/>
    <w:rsid w:val="00170F60"/>
    <w:rsid w:val="00170F87"/>
    <w:rsid w:val="0017101B"/>
    <w:rsid w:val="001713BE"/>
    <w:rsid w:val="0017152C"/>
    <w:rsid w:val="00171654"/>
    <w:rsid w:val="00171A51"/>
    <w:rsid w:val="00171CF1"/>
    <w:rsid w:val="00172076"/>
    <w:rsid w:val="00172187"/>
    <w:rsid w:val="00172241"/>
    <w:rsid w:val="0017265E"/>
    <w:rsid w:val="00172A17"/>
    <w:rsid w:val="00172C87"/>
    <w:rsid w:val="00173001"/>
    <w:rsid w:val="001731A8"/>
    <w:rsid w:val="001736D4"/>
    <w:rsid w:val="0017380C"/>
    <w:rsid w:val="00173BA1"/>
    <w:rsid w:val="00173CD2"/>
    <w:rsid w:val="00173D7E"/>
    <w:rsid w:val="00173E63"/>
    <w:rsid w:val="001741CF"/>
    <w:rsid w:val="00174527"/>
    <w:rsid w:val="001745CE"/>
    <w:rsid w:val="00174745"/>
    <w:rsid w:val="00174769"/>
    <w:rsid w:val="00174AC2"/>
    <w:rsid w:val="0017523E"/>
    <w:rsid w:val="00175512"/>
    <w:rsid w:val="00175604"/>
    <w:rsid w:val="0017562D"/>
    <w:rsid w:val="00175B81"/>
    <w:rsid w:val="00175E9A"/>
    <w:rsid w:val="0017601C"/>
    <w:rsid w:val="001765AB"/>
    <w:rsid w:val="0017667C"/>
    <w:rsid w:val="001766CA"/>
    <w:rsid w:val="001766D6"/>
    <w:rsid w:val="00176B37"/>
    <w:rsid w:val="00176CB9"/>
    <w:rsid w:val="00176D70"/>
    <w:rsid w:val="00176DC1"/>
    <w:rsid w:val="00176EC3"/>
    <w:rsid w:val="001770D6"/>
    <w:rsid w:val="00177168"/>
    <w:rsid w:val="0017728A"/>
    <w:rsid w:val="00177559"/>
    <w:rsid w:val="0017765E"/>
    <w:rsid w:val="00177B0F"/>
    <w:rsid w:val="00177E75"/>
    <w:rsid w:val="00177EEE"/>
    <w:rsid w:val="0018036C"/>
    <w:rsid w:val="0018049A"/>
    <w:rsid w:val="00180693"/>
    <w:rsid w:val="0018098D"/>
    <w:rsid w:val="001809DA"/>
    <w:rsid w:val="00180A62"/>
    <w:rsid w:val="00180D5C"/>
    <w:rsid w:val="00180DC2"/>
    <w:rsid w:val="001811E8"/>
    <w:rsid w:val="001813C8"/>
    <w:rsid w:val="0018178C"/>
    <w:rsid w:val="00181877"/>
    <w:rsid w:val="001819DC"/>
    <w:rsid w:val="00181D5F"/>
    <w:rsid w:val="00181E50"/>
    <w:rsid w:val="001823E3"/>
    <w:rsid w:val="00182435"/>
    <w:rsid w:val="00182614"/>
    <w:rsid w:val="001826EB"/>
    <w:rsid w:val="0018278A"/>
    <w:rsid w:val="00182D1A"/>
    <w:rsid w:val="00182F7D"/>
    <w:rsid w:val="00183363"/>
    <w:rsid w:val="00183377"/>
    <w:rsid w:val="001834B4"/>
    <w:rsid w:val="0018356E"/>
    <w:rsid w:val="0018363B"/>
    <w:rsid w:val="001836A7"/>
    <w:rsid w:val="0018387B"/>
    <w:rsid w:val="001838BE"/>
    <w:rsid w:val="001839A3"/>
    <w:rsid w:val="001839D0"/>
    <w:rsid w:val="00183B21"/>
    <w:rsid w:val="00183CE8"/>
    <w:rsid w:val="00183D9F"/>
    <w:rsid w:val="00183E55"/>
    <w:rsid w:val="00183EA5"/>
    <w:rsid w:val="00183EB4"/>
    <w:rsid w:val="00183F14"/>
    <w:rsid w:val="001842A5"/>
    <w:rsid w:val="0018443E"/>
    <w:rsid w:val="00184448"/>
    <w:rsid w:val="00184475"/>
    <w:rsid w:val="00184572"/>
    <w:rsid w:val="0018463A"/>
    <w:rsid w:val="00184721"/>
    <w:rsid w:val="0018490C"/>
    <w:rsid w:val="00184A7F"/>
    <w:rsid w:val="00184DCC"/>
    <w:rsid w:val="00184E06"/>
    <w:rsid w:val="00184E54"/>
    <w:rsid w:val="00184EB6"/>
    <w:rsid w:val="0018503A"/>
    <w:rsid w:val="00185380"/>
    <w:rsid w:val="0018582E"/>
    <w:rsid w:val="001858FD"/>
    <w:rsid w:val="00185B9B"/>
    <w:rsid w:val="00185E37"/>
    <w:rsid w:val="00185F85"/>
    <w:rsid w:val="00185FEF"/>
    <w:rsid w:val="0018615E"/>
    <w:rsid w:val="001863B4"/>
    <w:rsid w:val="0018647B"/>
    <w:rsid w:val="00186603"/>
    <w:rsid w:val="00186B82"/>
    <w:rsid w:val="00186DA5"/>
    <w:rsid w:val="001871B1"/>
    <w:rsid w:val="00187216"/>
    <w:rsid w:val="00187419"/>
    <w:rsid w:val="001878D2"/>
    <w:rsid w:val="001879E8"/>
    <w:rsid w:val="00187BDF"/>
    <w:rsid w:val="00187CD4"/>
    <w:rsid w:val="00187FBA"/>
    <w:rsid w:val="00190020"/>
    <w:rsid w:val="00190200"/>
    <w:rsid w:val="00190580"/>
    <w:rsid w:val="0019069F"/>
    <w:rsid w:val="001908F1"/>
    <w:rsid w:val="0019138B"/>
    <w:rsid w:val="00191824"/>
    <w:rsid w:val="00191842"/>
    <w:rsid w:val="0019191C"/>
    <w:rsid w:val="00191CDB"/>
    <w:rsid w:val="0019214B"/>
    <w:rsid w:val="0019244A"/>
    <w:rsid w:val="001927DB"/>
    <w:rsid w:val="00192D8E"/>
    <w:rsid w:val="00193253"/>
    <w:rsid w:val="00193265"/>
    <w:rsid w:val="00193598"/>
    <w:rsid w:val="00193759"/>
    <w:rsid w:val="001937F2"/>
    <w:rsid w:val="00193B6D"/>
    <w:rsid w:val="001942A2"/>
    <w:rsid w:val="001942D7"/>
    <w:rsid w:val="001947D4"/>
    <w:rsid w:val="00194DB4"/>
    <w:rsid w:val="001952D3"/>
    <w:rsid w:val="00195511"/>
    <w:rsid w:val="00195775"/>
    <w:rsid w:val="001958AE"/>
    <w:rsid w:val="00195A68"/>
    <w:rsid w:val="00195AAE"/>
    <w:rsid w:val="00195C2B"/>
    <w:rsid w:val="00195C40"/>
    <w:rsid w:val="001962A1"/>
    <w:rsid w:val="00196310"/>
    <w:rsid w:val="001964A6"/>
    <w:rsid w:val="00196583"/>
    <w:rsid w:val="00196694"/>
    <w:rsid w:val="001967B4"/>
    <w:rsid w:val="0019692C"/>
    <w:rsid w:val="00196A63"/>
    <w:rsid w:val="00196B8A"/>
    <w:rsid w:val="00196C87"/>
    <w:rsid w:val="00196DAF"/>
    <w:rsid w:val="00196E00"/>
    <w:rsid w:val="001974D1"/>
    <w:rsid w:val="0019762A"/>
    <w:rsid w:val="00197AA0"/>
    <w:rsid w:val="00197B85"/>
    <w:rsid w:val="00197D5E"/>
    <w:rsid w:val="001A02EA"/>
    <w:rsid w:val="001A0310"/>
    <w:rsid w:val="001A0431"/>
    <w:rsid w:val="001A066A"/>
    <w:rsid w:val="001A0712"/>
    <w:rsid w:val="001A0734"/>
    <w:rsid w:val="001A08ED"/>
    <w:rsid w:val="001A0A44"/>
    <w:rsid w:val="001A0D08"/>
    <w:rsid w:val="001A0D6E"/>
    <w:rsid w:val="001A0F5B"/>
    <w:rsid w:val="001A1035"/>
    <w:rsid w:val="001A1076"/>
    <w:rsid w:val="001A1270"/>
    <w:rsid w:val="001A1522"/>
    <w:rsid w:val="001A15BD"/>
    <w:rsid w:val="001A1745"/>
    <w:rsid w:val="001A176F"/>
    <w:rsid w:val="001A1999"/>
    <w:rsid w:val="001A1A24"/>
    <w:rsid w:val="001A1B39"/>
    <w:rsid w:val="001A1BAF"/>
    <w:rsid w:val="001A1C4B"/>
    <w:rsid w:val="001A1D98"/>
    <w:rsid w:val="001A1FC8"/>
    <w:rsid w:val="001A2273"/>
    <w:rsid w:val="001A264F"/>
    <w:rsid w:val="001A2811"/>
    <w:rsid w:val="001A2AD5"/>
    <w:rsid w:val="001A2BFF"/>
    <w:rsid w:val="001A2EC5"/>
    <w:rsid w:val="001A2EEB"/>
    <w:rsid w:val="001A2F5E"/>
    <w:rsid w:val="001A2F67"/>
    <w:rsid w:val="001A2FC2"/>
    <w:rsid w:val="001A32B5"/>
    <w:rsid w:val="001A32FD"/>
    <w:rsid w:val="001A335B"/>
    <w:rsid w:val="001A33D4"/>
    <w:rsid w:val="001A34F2"/>
    <w:rsid w:val="001A355A"/>
    <w:rsid w:val="001A375E"/>
    <w:rsid w:val="001A3917"/>
    <w:rsid w:val="001A399A"/>
    <w:rsid w:val="001A3ADE"/>
    <w:rsid w:val="001A3C06"/>
    <w:rsid w:val="001A3EFD"/>
    <w:rsid w:val="001A4279"/>
    <w:rsid w:val="001A4514"/>
    <w:rsid w:val="001A489F"/>
    <w:rsid w:val="001A4B8A"/>
    <w:rsid w:val="001A4DA8"/>
    <w:rsid w:val="001A4F15"/>
    <w:rsid w:val="001A503B"/>
    <w:rsid w:val="001A5408"/>
    <w:rsid w:val="001A56AB"/>
    <w:rsid w:val="001A5AEC"/>
    <w:rsid w:val="001A5E37"/>
    <w:rsid w:val="001A6242"/>
    <w:rsid w:val="001A6335"/>
    <w:rsid w:val="001A64B5"/>
    <w:rsid w:val="001A653E"/>
    <w:rsid w:val="001A65D5"/>
    <w:rsid w:val="001A66DB"/>
    <w:rsid w:val="001A6AF8"/>
    <w:rsid w:val="001A6E9B"/>
    <w:rsid w:val="001A6EBB"/>
    <w:rsid w:val="001A74CD"/>
    <w:rsid w:val="001A74E3"/>
    <w:rsid w:val="001A7630"/>
    <w:rsid w:val="001A796D"/>
    <w:rsid w:val="001A7B27"/>
    <w:rsid w:val="001A7CE4"/>
    <w:rsid w:val="001A7F85"/>
    <w:rsid w:val="001B049D"/>
    <w:rsid w:val="001B05CE"/>
    <w:rsid w:val="001B073D"/>
    <w:rsid w:val="001B07B9"/>
    <w:rsid w:val="001B0999"/>
    <w:rsid w:val="001B0B64"/>
    <w:rsid w:val="001B0B7B"/>
    <w:rsid w:val="001B0B7F"/>
    <w:rsid w:val="001B0D9F"/>
    <w:rsid w:val="001B0EE1"/>
    <w:rsid w:val="001B10C2"/>
    <w:rsid w:val="001B10DA"/>
    <w:rsid w:val="001B123C"/>
    <w:rsid w:val="001B148D"/>
    <w:rsid w:val="001B14AD"/>
    <w:rsid w:val="001B1601"/>
    <w:rsid w:val="001B176E"/>
    <w:rsid w:val="001B1848"/>
    <w:rsid w:val="001B1868"/>
    <w:rsid w:val="001B1E06"/>
    <w:rsid w:val="001B1F0C"/>
    <w:rsid w:val="001B2049"/>
    <w:rsid w:val="001B21BC"/>
    <w:rsid w:val="001B2339"/>
    <w:rsid w:val="001B23AC"/>
    <w:rsid w:val="001B23CC"/>
    <w:rsid w:val="001B2956"/>
    <w:rsid w:val="001B2A52"/>
    <w:rsid w:val="001B2C04"/>
    <w:rsid w:val="001B2C1D"/>
    <w:rsid w:val="001B2D1C"/>
    <w:rsid w:val="001B2D6F"/>
    <w:rsid w:val="001B3033"/>
    <w:rsid w:val="001B30CB"/>
    <w:rsid w:val="001B3255"/>
    <w:rsid w:val="001B3504"/>
    <w:rsid w:val="001B35E6"/>
    <w:rsid w:val="001B36A1"/>
    <w:rsid w:val="001B37D6"/>
    <w:rsid w:val="001B3F81"/>
    <w:rsid w:val="001B3FE2"/>
    <w:rsid w:val="001B40E9"/>
    <w:rsid w:val="001B451E"/>
    <w:rsid w:val="001B4A85"/>
    <w:rsid w:val="001B4BD5"/>
    <w:rsid w:val="001B4F0D"/>
    <w:rsid w:val="001B52C3"/>
    <w:rsid w:val="001B54E2"/>
    <w:rsid w:val="001B57A4"/>
    <w:rsid w:val="001B593A"/>
    <w:rsid w:val="001B5A5D"/>
    <w:rsid w:val="001B5DB8"/>
    <w:rsid w:val="001B5E76"/>
    <w:rsid w:val="001B60A4"/>
    <w:rsid w:val="001B62C4"/>
    <w:rsid w:val="001B638B"/>
    <w:rsid w:val="001B63C1"/>
    <w:rsid w:val="001B66A8"/>
    <w:rsid w:val="001B6B20"/>
    <w:rsid w:val="001B6B8F"/>
    <w:rsid w:val="001B6EA8"/>
    <w:rsid w:val="001B76F4"/>
    <w:rsid w:val="001B78E5"/>
    <w:rsid w:val="001C0610"/>
    <w:rsid w:val="001C07EE"/>
    <w:rsid w:val="001C0B49"/>
    <w:rsid w:val="001C0C0E"/>
    <w:rsid w:val="001C0DFA"/>
    <w:rsid w:val="001C1302"/>
    <w:rsid w:val="001C15F4"/>
    <w:rsid w:val="001C1816"/>
    <w:rsid w:val="001C1930"/>
    <w:rsid w:val="001C1DC3"/>
    <w:rsid w:val="001C2445"/>
    <w:rsid w:val="001C2460"/>
    <w:rsid w:val="001C2528"/>
    <w:rsid w:val="001C265F"/>
    <w:rsid w:val="001C299A"/>
    <w:rsid w:val="001C2A78"/>
    <w:rsid w:val="001C2CB6"/>
    <w:rsid w:val="001C2DDC"/>
    <w:rsid w:val="001C3069"/>
    <w:rsid w:val="001C30E3"/>
    <w:rsid w:val="001C3510"/>
    <w:rsid w:val="001C3527"/>
    <w:rsid w:val="001C36C9"/>
    <w:rsid w:val="001C4296"/>
    <w:rsid w:val="001C4429"/>
    <w:rsid w:val="001C4527"/>
    <w:rsid w:val="001C4673"/>
    <w:rsid w:val="001C46A2"/>
    <w:rsid w:val="001C48B7"/>
    <w:rsid w:val="001C4A21"/>
    <w:rsid w:val="001C4B3B"/>
    <w:rsid w:val="001C4BE3"/>
    <w:rsid w:val="001C4BFD"/>
    <w:rsid w:val="001C4D6F"/>
    <w:rsid w:val="001C4FAB"/>
    <w:rsid w:val="001C50DE"/>
    <w:rsid w:val="001C5584"/>
    <w:rsid w:val="001C5866"/>
    <w:rsid w:val="001C58C6"/>
    <w:rsid w:val="001C5C31"/>
    <w:rsid w:val="001C619E"/>
    <w:rsid w:val="001C6370"/>
    <w:rsid w:val="001C6805"/>
    <w:rsid w:val="001C6A20"/>
    <w:rsid w:val="001C6AC7"/>
    <w:rsid w:val="001C7A32"/>
    <w:rsid w:val="001C7E5F"/>
    <w:rsid w:val="001C7E74"/>
    <w:rsid w:val="001D000F"/>
    <w:rsid w:val="001D04DA"/>
    <w:rsid w:val="001D0657"/>
    <w:rsid w:val="001D06BB"/>
    <w:rsid w:val="001D073F"/>
    <w:rsid w:val="001D0950"/>
    <w:rsid w:val="001D0D3B"/>
    <w:rsid w:val="001D0D69"/>
    <w:rsid w:val="001D14E5"/>
    <w:rsid w:val="001D168C"/>
    <w:rsid w:val="001D2212"/>
    <w:rsid w:val="001D2417"/>
    <w:rsid w:val="001D244F"/>
    <w:rsid w:val="001D2646"/>
    <w:rsid w:val="001D267B"/>
    <w:rsid w:val="001D2ABB"/>
    <w:rsid w:val="001D2DDA"/>
    <w:rsid w:val="001D3009"/>
    <w:rsid w:val="001D31EA"/>
    <w:rsid w:val="001D336B"/>
    <w:rsid w:val="001D3F06"/>
    <w:rsid w:val="001D40DD"/>
    <w:rsid w:val="001D43D9"/>
    <w:rsid w:val="001D48C4"/>
    <w:rsid w:val="001D4F92"/>
    <w:rsid w:val="001D5101"/>
    <w:rsid w:val="001D535A"/>
    <w:rsid w:val="001D53AF"/>
    <w:rsid w:val="001D5487"/>
    <w:rsid w:val="001D5AAC"/>
    <w:rsid w:val="001D5AB4"/>
    <w:rsid w:val="001D5B3F"/>
    <w:rsid w:val="001D605F"/>
    <w:rsid w:val="001D6516"/>
    <w:rsid w:val="001D68D4"/>
    <w:rsid w:val="001D69C1"/>
    <w:rsid w:val="001D69E9"/>
    <w:rsid w:val="001D6B8A"/>
    <w:rsid w:val="001D6C77"/>
    <w:rsid w:val="001D7435"/>
    <w:rsid w:val="001D7488"/>
    <w:rsid w:val="001D771C"/>
    <w:rsid w:val="001D7740"/>
    <w:rsid w:val="001D7771"/>
    <w:rsid w:val="001D7E5A"/>
    <w:rsid w:val="001E0090"/>
    <w:rsid w:val="001E0186"/>
    <w:rsid w:val="001E0274"/>
    <w:rsid w:val="001E031D"/>
    <w:rsid w:val="001E038A"/>
    <w:rsid w:val="001E03DD"/>
    <w:rsid w:val="001E042B"/>
    <w:rsid w:val="001E049A"/>
    <w:rsid w:val="001E0996"/>
    <w:rsid w:val="001E09B4"/>
    <w:rsid w:val="001E0C70"/>
    <w:rsid w:val="001E0CD6"/>
    <w:rsid w:val="001E0E6A"/>
    <w:rsid w:val="001E0ED7"/>
    <w:rsid w:val="001E0FF8"/>
    <w:rsid w:val="001E107A"/>
    <w:rsid w:val="001E1172"/>
    <w:rsid w:val="001E1221"/>
    <w:rsid w:val="001E14E0"/>
    <w:rsid w:val="001E1E3C"/>
    <w:rsid w:val="001E2017"/>
    <w:rsid w:val="001E22D8"/>
    <w:rsid w:val="001E2DB7"/>
    <w:rsid w:val="001E3356"/>
    <w:rsid w:val="001E36A9"/>
    <w:rsid w:val="001E38AF"/>
    <w:rsid w:val="001E3AC7"/>
    <w:rsid w:val="001E3FBE"/>
    <w:rsid w:val="001E408B"/>
    <w:rsid w:val="001E4388"/>
    <w:rsid w:val="001E4624"/>
    <w:rsid w:val="001E472F"/>
    <w:rsid w:val="001E49F1"/>
    <w:rsid w:val="001E4E90"/>
    <w:rsid w:val="001E4F04"/>
    <w:rsid w:val="001E506F"/>
    <w:rsid w:val="001E5474"/>
    <w:rsid w:val="001E5555"/>
    <w:rsid w:val="001E5BAD"/>
    <w:rsid w:val="001E613F"/>
    <w:rsid w:val="001E6934"/>
    <w:rsid w:val="001E6D6C"/>
    <w:rsid w:val="001E6E3F"/>
    <w:rsid w:val="001E7205"/>
    <w:rsid w:val="001E726D"/>
    <w:rsid w:val="001E76B3"/>
    <w:rsid w:val="001E77A3"/>
    <w:rsid w:val="001E77A6"/>
    <w:rsid w:val="001E7989"/>
    <w:rsid w:val="001E79DB"/>
    <w:rsid w:val="001E7AD5"/>
    <w:rsid w:val="001E7EE1"/>
    <w:rsid w:val="001F079A"/>
    <w:rsid w:val="001F09A3"/>
    <w:rsid w:val="001F09A4"/>
    <w:rsid w:val="001F0A78"/>
    <w:rsid w:val="001F0B17"/>
    <w:rsid w:val="001F0CFB"/>
    <w:rsid w:val="001F0E42"/>
    <w:rsid w:val="001F0F07"/>
    <w:rsid w:val="001F0F11"/>
    <w:rsid w:val="001F0F18"/>
    <w:rsid w:val="001F1CA4"/>
    <w:rsid w:val="001F1FBB"/>
    <w:rsid w:val="001F2103"/>
    <w:rsid w:val="001F21A1"/>
    <w:rsid w:val="001F27AA"/>
    <w:rsid w:val="001F2A30"/>
    <w:rsid w:val="001F2A69"/>
    <w:rsid w:val="001F2B2A"/>
    <w:rsid w:val="001F3041"/>
    <w:rsid w:val="001F309D"/>
    <w:rsid w:val="001F364B"/>
    <w:rsid w:val="001F374C"/>
    <w:rsid w:val="001F3967"/>
    <w:rsid w:val="001F39EB"/>
    <w:rsid w:val="001F3ACC"/>
    <w:rsid w:val="001F4081"/>
    <w:rsid w:val="001F4221"/>
    <w:rsid w:val="001F43A9"/>
    <w:rsid w:val="001F476A"/>
    <w:rsid w:val="001F4F59"/>
    <w:rsid w:val="001F501C"/>
    <w:rsid w:val="001F50B0"/>
    <w:rsid w:val="001F519A"/>
    <w:rsid w:val="001F52DB"/>
    <w:rsid w:val="001F547F"/>
    <w:rsid w:val="001F553E"/>
    <w:rsid w:val="001F57CE"/>
    <w:rsid w:val="001F581B"/>
    <w:rsid w:val="001F585B"/>
    <w:rsid w:val="001F5868"/>
    <w:rsid w:val="001F59BD"/>
    <w:rsid w:val="001F5F6E"/>
    <w:rsid w:val="001F631C"/>
    <w:rsid w:val="001F63DD"/>
    <w:rsid w:val="001F65B3"/>
    <w:rsid w:val="001F679F"/>
    <w:rsid w:val="001F6A4E"/>
    <w:rsid w:val="001F6B2B"/>
    <w:rsid w:val="001F6B4A"/>
    <w:rsid w:val="001F6BAB"/>
    <w:rsid w:val="001F6D3E"/>
    <w:rsid w:val="001F6D48"/>
    <w:rsid w:val="001F6F38"/>
    <w:rsid w:val="001F7419"/>
    <w:rsid w:val="001F7943"/>
    <w:rsid w:val="001F7996"/>
    <w:rsid w:val="001F7B5D"/>
    <w:rsid w:val="001F7CEA"/>
    <w:rsid w:val="001F7DE1"/>
    <w:rsid w:val="001F7E8E"/>
    <w:rsid w:val="001F7EC9"/>
    <w:rsid w:val="0020000B"/>
    <w:rsid w:val="00200128"/>
    <w:rsid w:val="0020029C"/>
    <w:rsid w:val="002002A0"/>
    <w:rsid w:val="002005F6"/>
    <w:rsid w:val="0020068B"/>
    <w:rsid w:val="00200735"/>
    <w:rsid w:val="00200966"/>
    <w:rsid w:val="002009F2"/>
    <w:rsid w:val="00200BBD"/>
    <w:rsid w:val="0020110C"/>
    <w:rsid w:val="002017DB"/>
    <w:rsid w:val="00201C04"/>
    <w:rsid w:val="00201C6A"/>
    <w:rsid w:val="00201E59"/>
    <w:rsid w:val="00201F1B"/>
    <w:rsid w:val="00201F37"/>
    <w:rsid w:val="002022DD"/>
    <w:rsid w:val="00202316"/>
    <w:rsid w:val="00202394"/>
    <w:rsid w:val="002025D1"/>
    <w:rsid w:val="00202685"/>
    <w:rsid w:val="00202A20"/>
    <w:rsid w:val="00202B50"/>
    <w:rsid w:val="00202BAB"/>
    <w:rsid w:val="00202D15"/>
    <w:rsid w:val="0020313B"/>
    <w:rsid w:val="00203273"/>
    <w:rsid w:val="002033AA"/>
    <w:rsid w:val="002033B8"/>
    <w:rsid w:val="00203762"/>
    <w:rsid w:val="0020380D"/>
    <w:rsid w:val="002038C6"/>
    <w:rsid w:val="002038C9"/>
    <w:rsid w:val="002038CD"/>
    <w:rsid w:val="00203A47"/>
    <w:rsid w:val="00203D33"/>
    <w:rsid w:val="00203EE1"/>
    <w:rsid w:val="00204036"/>
    <w:rsid w:val="00204628"/>
    <w:rsid w:val="002048B6"/>
    <w:rsid w:val="002048C3"/>
    <w:rsid w:val="00204BC8"/>
    <w:rsid w:val="00204C0E"/>
    <w:rsid w:val="00205034"/>
    <w:rsid w:val="0020513F"/>
    <w:rsid w:val="00205224"/>
    <w:rsid w:val="00205232"/>
    <w:rsid w:val="00205592"/>
    <w:rsid w:val="002055CF"/>
    <w:rsid w:val="00205741"/>
    <w:rsid w:val="00205798"/>
    <w:rsid w:val="0020585F"/>
    <w:rsid w:val="00205F2D"/>
    <w:rsid w:val="00206570"/>
    <w:rsid w:val="002066B4"/>
    <w:rsid w:val="00206A1D"/>
    <w:rsid w:val="0020709F"/>
    <w:rsid w:val="002070BB"/>
    <w:rsid w:val="002070F6"/>
    <w:rsid w:val="00207102"/>
    <w:rsid w:val="002071A0"/>
    <w:rsid w:val="0020743E"/>
    <w:rsid w:val="0020753F"/>
    <w:rsid w:val="0020758D"/>
    <w:rsid w:val="00207876"/>
    <w:rsid w:val="00207B75"/>
    <w:rsid w:val="00207BAB"/>
    <w:rsid w:val="00207BDB"/>
    <w:rsid w:val="00207D17"/>
    <w:rsid w:val="00207ECC"/>
    <w:rsid w:val="00211CA2"/>
    <w:rsid w:val="00211CD2"/>
    <w:rsid w:val="00211CFA"/>
    <w:rsid w:val="00211D9C"/>
    <w:rsid w:val="002127B1"/>
    <w:rsid w:val="00212AFF"/>
    <w:rsid w:val="00212D1E"/>
    <w:rsid w:val="00212ED2"/>
    <w:rsid w:val="002130E1"/>
    <w:rsid w:val="0021319C"/>
    <w:rsid w:val="002132A2"/>
    <w:rsid w:val="002138CF"/>
    <w:rsid w:val="002139A9"/>
    <w:rsid w:val="00213BF1"/>
    <w:rsid w:val="00213C0A"/>
    <w:rsid w:val="00213C3A"/>
    <w:rsid w:val="0021425A"/>
    <w:rsid w:val="002142C5"/>
    <w:rsid w:val="0021455A"/>
    <w:rsid w:val="00214FA2"/>
    <w:rsid w:val="0021547A"/>
    <w:rsid w:val="002156E7"/>
    <w:rsid w:val="00215B46"/>
    <w:rsid w:val="00215BB9"/>
    <w:rsid w:val="00215EDC"/>
    <w:rsid w:val="00215FC5"/>
    <w:rsid w:val="0021633A"/>
    <w:rsid w:val="0021668B"/>
    <w:rsid w:val="0021670A"/>
    <w:rsid w:val="002167EF"/>
    <w:rsid w:val="00216890"/>
    <w:rsid w:val="002168A2"/>
    <w:rsid w:val="00216A1E"/>
    <w:rsid w:val="00216A23"/>
    <w:rsid w:val="00216D29"/>
    <w:rsid w:val="00216F7A"/>
    <w:rsid w:val="00216FBB"/>
    <w:rsid w:val="002170F9"/>
    <w:rsid w:val="002172A0"/>
    <w:rsid w:val="00217697"/>
    <w:rsid w:val="00217B0F"/>
    <w:rsid w:val="00217D94"/>
    <w:rsid w:val="00217E4D"/>
    <w:rsid w:val="00217F75"/>
    <w:rsid w:val="002200A8"/>
    <w:rsid w:val="002204CE"/>
    <w:rsid w:val="00220571"/>
    <w:rsid w:val="00220837"/>
    <w:rsid w:val="00220AAF"/>
    <w:rsid w:val="00220C06"/>
    <w:rsid w:val="00220CEC"/>
    <w:rsid w:val="00220EBE"/>
    <w:rsid w:val="00221105"/>
    <w:rsid w:val="0022113D"/>
    <w:rsid w:val="002211BF"/>
    <w:rsid w:val="0022145A"/>
    <w:rsid w:val="0022194B"/>
    <w:rsid w:val="00221D47"/>
    <w:rsid w:val="00221D92"/>
    <w:rsid w:val="00221DB6"/>
    <w:rsid w:val="0022207C"/>
    <w:rsid w:val="00222266"/>
    <w:rsid w:val="002222EB"/>
    <w:rsid w:val="00222632"/>
    <w:rsid w:val="00222B04"/>
    <w:rsid w:val="00222EE1"/>
    <w:rsid w:val="0022303E"/>
    <w:rsid w:val="002231E8"/>
    <w:rsid w:val="002233E2"/>
    <w:rsid w:val="00223424"/>
    <w:rsid w:val="00223511"/>
    <w:rsid w:val="0022382F"/>
    <w:rsid w:val="002238EE"/>
    <w:rsid w:val="00223A98"/>
    <w:rsid w:val="00223D2D"/>
    <w:rsid w:val="00223EE7"/>
    <w:rsid w:val="00224196"/>
    <w:rsid w:val="002242AD"/>
    <w:rsid w:val="0022486D"/>
    <w:rsid w:val="00224A78"/>
    <w:rsid w:val="00225047"/>
    <w:rsid w:val="00225362"/>
    <w:rsid w:val="002259F6"/>
    <w:rsid w:val="00225BDF"/>
    <w:rsid w:val="00225C0E"/>
    <w:rsid w:val="00225E23"/>
    <w:rsid w:val="00225F2F"/>
    <w:rsid w:val="00226022"/>
    <w:rsid w:val="0022602D"/>
    <w:rsid w:val="0022607C"/>
    <w:rsid w:val="00226249"/>
    <w:rsid w:val="002262A9"/>
    <w:rsid w:val="002264DD"/>
    <w:rsid w:val="002265C7"/>
    <w:rsid w:val="0022666F"/>
    <w:rsid w:val="00226708"/>
    <w:rsid w:val="00226E37"/>
    <w:rsid w:val="002272DA"/>
    <w:rsid w:val="00227457"/>
    <w:rsid w:val="0022769F"/>
    <w:rsid w:val="002277B6"/>
    <w:rsid w:val="00227885"/>
    <w:rsid w:val="002278DE"/>
    <w:rsid w:val="002279E1"/>
    <w:rsid w:val="00227AF6"/>
    <w:rsid w:val="00227C5E"/>
    <w:rsid w:val="002301C1"/>
    <w:rsid w:val="00230565"/>
    <w:rsid w:val="002307DC"/>
    <w:rsid w:val="00230D53"/>
    <w:rsid w:val="00231421"/>
    <w:rsid w:val="002315E8"/>
    <w:rsid w:val="002316D0"/>
    <w:rsid w:val="00231947"/>
    <w:rsid w:val="00231D42"/>
    <w:rsid w:val="00231DB5"/>
    <w:rsid w:val="00232096"/>
    <w:rsid w:val="002321A1"/>
    <w:rsid w:val="002321C0"/>
    <w:rsid w:val="002324F7"/>
    <w:rsid w:val="002329F1"/>
    <w:rsid w:val="00232E80"/>
    <w:rsid w:val="00232F14"/>
    <w:rsid w:val="00232F3F"/>
    <w:rsid w:val="0023312E"/>
    <w:rsid w:val="00233178"/>
    <w:rsid w:val="00233181"/>
    <w:rsid w:val="002333B7"/>
    <w:rsid w:val="002334DB"/>
    <w:rsid w:val="0023352A"/>
    <w:rsid w:val="002338AF"/>
    <w:rsid w:val="002338EC"/>
    <w:rsid w:val="00233B89"/>
    <w:rsid w:val="00233BC0"/>
    <w:rsid w:val="00233C50"/>
    <w:rsid w:val="00233C70"/>
    <w:rsid w:val="00233E73"/>
    <w:rsid w:val="00233F4F"/>
    <w:rsid w:val="00234191"/>
    <w:rsid w:val="0023420C"/>
    <w:rsid w:val="00234591"/>
    <w:rsid w:val="002348C9"/>
    <w:rsid w:val="00234B19"/>
    <w:rsid w:val="00234EA5"/>
    <w:rsid w:val="00234EBF"/>
    <w:rsid w:val="00235274"/>
    <w:rsid w:val="00235423"/>
    <w:rsid w:val="00235697"/>
    <w:rsid w:val="00235730"/>
    <w:rsid w:val="0023585C"/>
    <w:rsid w:val="00235AFF"/>
    <w:rsid w:val="00235B60"/>
    <w:rsid w:val="00235C02"/>
    <w:rsid w:val="00235D50"/>
    <w:rsid w:val="00235ED3"/>
    <w:rsid w:val="00235FCE"/>
    <w:rsid w:val="0023603F"/>
    <w:rsid w:val="00236185"/>
    <w:rsid w:val="00236539"/>
    <w:rsid w:val="002366D0"/>
    <w:rsid w:val="00236D85"/>
    <w:rsid w:val="00236F51"/>
    <w:rsid w:val="00237020"/>
    <w:rsid w:val="00237252"/>
    <w:rsid w:val="00237397"/>
    <w:rsid w:val="002374EA"/>
    <w:rsid w:val="00237597"/>
    <w:rsid w:val="0023761F"/>
    <w:rsid w:val="00237868"/>
    <w:rsid w:val="002378B9"/>
    <w:rsid w:val="002379CD"/>
    <w:rsid w:val="00237A92"/>
    <w:rsid w:val="00237A9B"/>
    <w:rsid w:val="00240301"/>
    <w:rsid w:val="002406A9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B29"/>
    <w:rsid w:val="00241D91"/>
    <w:rsid w:val="00241E7F"/>
    <w:rsid w:val="00241F1B"/>
    <w:rsid w:val="00242223"/>
    <w:rsid w:val="00242440"/>
    <w:rsid w:val="0024281F"/>
    <w:rsid w:val="00242989"/>
    <w:rsid w:val="00242BD9"/>
    <w:rsid w:val="00243341"/>
    <w:rsid w:val="002433AD"/>
    <w:rsid w:val="00243B9B"/>
    <w:rsid w:val="00243EDD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BB4"/>
    <w:rsid w:val="00244C4A"/>
    <w:rsid w:val="00244D0F"/>
    <w:rsid w:val="00244D11"/>
    <w:rsid w:val="00244D9A"/>
    <w:rsid w:val="00245062"/>
    <w:rsid w:val="0024510C"/>
    <w:rsid w:val="00245292"/>
    <w:rsid w:val="00245455"/>
    <w:rsid w:val="00245D99"/>
    <w:rsid w:val="00245E06"/>
    <w:rsid w:val="0024609F"/>
    <w:rsid w:val="00246105"/>
    <w:rsid w:val="002461D3"/>
    <w:rsid w:val="00246290"/>
    <w:rsid w:val="0024656E"/>
    <w:rsid w:val="00246659"/>
    <w:rsid w:val="0024690A"/>
    <w:rsid w:val="00246AF1"/>
    <w:rsid w:val="00246B0F"/>
    <w:rsid w:val="00246FF3"/>
    <w:rsid w:val="00247045"/>
    <w:rsid w:val="00247069"/>
    <w:rsid w:val="0024708E"/>
    <w:rsid w:val="00247163"/>
    <w:rsid w:val="00247232"/>
    <w:rsid w:val="00247317"/>
    <w:rsid w:val="002476FE"/>
    <w:rsid w:val="002478B6"/>
    <w:rsid w:val="00247B1C"/>
    <w:rsid w:val="00247E89"/>
    <w:rsid w:val="00247E8C"/>
    <w:rsid w:val="00247E99"/>
    <w:rsid w:val="00247FB4"/>
    <w:rsid w:val="002500CE"/>
    <w:rsid w:val="00250238"/>
    <w:rsid w:val="00250445"/>
    <w:rsid w:val="002506DD"/>
    <w:rsid w:val="00250934"/>
    <w:rsid w:val="00250991"/>
    <w:rsid w:val="00250998"/>
    <w:rsid w:val="00250B85"/>
    <w:rsid w:val="00250E23"/>
    <w:rsid w:val="00251064"/>
    <w:rsid w:val="002510C2"/>
    <w:rsid w:val="00251152"/>
    <w:rsid w:val="002511E1"/>
    <w:rsid w:val="00251292"/>
    <w:rsid w:val="00251872"/>
    <w:rsid w:val="002518C5"/>
    <w:rsid w:val="002518DE"/>
    <w:rsid w:val="00251AE8"/>
    <w:rsid w:val="00251D48"/>
    <w:rsid w:val="002523D4"/>
    <w:rsid w:val="00252919"/>
    <w:rsid w:val="00252A09"/>
    <w:rsid w:val="0025316A"/>
    <w:rsid w:val="00253203"/>
    <w:rsid w:val="002532D8"/>
    <w:rsid w:val="002532DC"/>
    <w:rsid w:val="00253420"/>
    <w:rsid w:val="00253541"/>
    <w:rsid w:val="00253837"/>
    <w:rsid w:val="002538EF"/>
    <w:rsid w:val="00253949"/>
    <w:rsid w:val="00253A4A"/>
    <w:rsid w:val="00253BFD"/>
    <w:rsid w:val="00253D45"/>
    <w:rsid w:val="00253EA0"/>
    <w:rsid w:val="002544D4"/>
    <w:rsid w:val="002549ED"/>
    <w:rsid w:val="00254B5C"/>
    <w:rsid w:val="00254B63"/>
    <w:rsid w:val="00254BA7"/>
    <w:rsid w:val="00254F13"/>
    <w:rsid w:val="0025524B"/>
    <w:rsid w:val="002552F5"/>
    <w:rsid w:val="00255423"/>
    <w:rsid w:val="0025553F"/>
    <w:rsid w:val="00255C5D"/>
    <w:rsid w:val="00255F2F"/>
    <w:rsid w:val="00255F77"/>
    <w:rsid w:val="00256020"/>
    <w:rsid w:val="00256405"/>
    <w:rsid w:val="00256465"/>
    <w:rsid w:val="002566F5"/>
    <w:rsid w:val="002567D1"/>
    <w:rsid w:val="00256C15"/>
    <w:rsid w:val="00256DE4"/>
    <w:rsid w:val="00256DFE"/>
    <w:rsid w:val="00256E3E"/>
    <w:rsid w:val="00256FD2"/>
    <w:rsid w:val="00257086"/>
    <w:rsid w:val="002570FB"/>
    <w:rsid w:val="002579EE"/>
    <w:rsid w:val="00257B94"/>
    <w:rsid w:val="00257D2D"/>
    <w:rsid w:val="00257E26"/>
    <w:rsid w:val="00257EE0"/>
    <w:rsid w:val="002604E9"/>
    <w:rsid w:val="002605E5"/>
    <w:rsid w:val="00260685"/>
    <w:rsid w:val="002608B2"/>
    <w:rsid w:val="00260995"/>
    <w:rsid w:val="00260A41"/>
    <w:rsid w:val="00260B18"/>
    <w:rsid w:val="00260D23"/>
    <w:rsid w:val="00260DB2"/>
    <w:rsid w:val="00260F51"/>
    <w:rsid w:val="002611A7"/>
    <w:rsid w:val="00261601"/>
    <w:rsid w:val="00261717"/>
    <w:rsid w:val="0026190F"/>
    <w:rsid w:val="002619F0"/>
    <w:rsid w:val="00261B03"/>
    <w:rsid w:val="002621D5"/>
    <w:rsid w:val="002625C8"/>
    <w:rsid w:val="00262A76"/>
    <w:rsid w:val="00262BAC"/>
    <w:rsid w:val="00262BEF"/>
    <w:rsid w:val="00262C78"/>
    <w:rsid w:val="00262CF6"/>
    <w:rsid w:val="002632F2"/>
    <w:rsid w:val="00263A72"/>
    <w:rsid w:val="00263EBA"/>
    <w:rsid w:val="00263FDE"/>
    <w:rsid w:val="002641A0"/>
    <w:rsid w:val="00264492"/>
    <w:rsid w:val="002644F1"/>
    <w:rsid w:val="002648A6"/>
    <w:rsid w:val="0026496F"/>
    <w:rsid w:val="00264C18"/>
    <w:rsid w:val="00264C76"/>
    <w:rsid w:val="00264E6E"/>
    <w:rsid w:val="00264E77"/>
    <w:rsid w:val="002655DB"/>
    <w:rsid w:val="002656D1"/>
    <w:rsid w:val="0026574D"/>
    <w:rsid w:val="00265797"/>
    <w:rsid w:val="002658BC"/>
    <w:rsid w:val="00265A1A"/>
    <w:rsid w:val="00265AAA"/>
    <w:rsid w:val="00265BFC"/>
    <w:rsid w:val="00265E36"/>
    <w:rsid w:val="00265FB0"/>
    <w:rsid w:val="002660B0"/>
    <w:rsid w:val="00266668"/>
    <w:rsid w:val="00266ABC"/>
    <w:rsid w:val="00266CFC"/>
    <w:rsid w:val="00266F64"/>
    <w:rsid w:val="00267000"/>
    <w:rsid w:val="0026709E"/>
    <w:rsid w:val="00267138"/>
    <w:rsid w:val="00267406"/>
    <w:rsid w:val="0026768B"/>
    <w:rsid w:val="00267BFE"/>
    <w:rsid w:val="00267D6C"/>
    <w:rsid w:val="00267E20"/>
    <w:rsid w:val="00267FCB"/>
    <w:rsid w:val="00267FDC"/>
    <w:rsid w:val="002701CD"/>
    <w:rsid w:val="002704EC"/>
    <w:rsid w:val="002705D0"/>
    <w:rsid w:val="00270C12"/>
    <w:rsid w:val="00270EAB"/>
    <w:rsid w:val="00271193"/>
    <w:rsid w:val="00271280"/>
    <w:rsid w:val="002714EB"/>
    <w:rsid w:val="002717FC"/>
    <w:rsid w:val="002718D2"/>
    <w:rsid w:val="00271932"/>
    <w:rsid w:val="0027195A"/>
    <w:rsid w:val="00271DF9"/>
    <w:rsid w:val="00271DFC"/>
    <w:rsid w:val="00271E38"/>
    <w:rsid w:val="00271F32"/>
    <w:rsid w:val="00271FE8"/>
    <w:rsid w:val="0027231B"/>
    <w:rsid w:val="00272657"/>
    <w:rsid w:val="00272721"/>
    <w:rsid w:val="00272887"/>
    <w:rsid w:val="00272CDA"/>
    <w:rsid w:val="00272D85"/>
    <w:rsid w:val="00272FCB"/>
    <w:rsid w:val="002732EC"/>
    <w:rsid w:val="0027369F"/>
    <w:rsid w:val="00273780"/>
    <w:rsid w:val="00273A3A"/>
    <w:rsid w:val="00273C1A"/>
    <w:rsid w:val="00273F2F"/>
    <w:rsid w:val="002742AA"/>
    <w:rsid w:val="00274389"/>
    <w:rsid w:val="00274480"/>
    <w:rsid w:val="002745DD"/>
    <w:rsid w:val="00274683"/>
    <w:rsid w:val="00274A25"/>
    <w:rsid w:val="00274EFA"/>
    <w:rsid w:val="00275082"/>
    <w:rsid w:val="00275329"/>
    <w:rsid w:val="00275350"/>
    <w:rsid w:val="002756C8"/>
    <w:rsid w:val="002756E2"/>
    <w:rsid w:val="002758C0"/>
    <w:rsid w:val="00275B4B"/>
    <w:rsid w:val="00275DE7"/>
    <w:rsid w:val="00276074"/>
    <w:rsid w:val="002761C0"/>
    <w:rsid w:val="0027648C"/>
    <w:rsid w:val="00276699"/>
    <w:rsid w:val="002767F0"/>
    <w:rsid w:val="002767FB"/>
    <w:rsid w:val="00277010"/>
    <w:rsid w:val="002771B2"/>
    <w:rsid w:val="0027762A"/>
    <w:rsid w:val="002777FA"/>
    <w:rsid w:val="0027788D"/>
    <w:rsid w:val="00277B05"/>
    <w:rsid w:val="00277B59"/>
    <w:rsid w:val="00277C42"/>
    <w:rsid w:val="00280165"/>
    <w:rsid w:val="002802FD"/>
    <w:rsid w:val="0028057A"/>
    <w:rsid w:val="002809E2"/>
    <w:rsid w:val="00280D23"/>
    <w:rsid w:val="00280D5E"/>
    <w:rsid w:val="00280E07"/>
    <w:rsid w:val="002814F9"/>
    <w:rsid w:val="0028153F"/>
    <w:rsid w:val="002815F3"/>
    <w:rsid w:val="00281D82"/>
    <w:rsid w:val="00282087"/>
    <w:rsid w:val="002822C7"/>
    <w:rsid w:val="002823FD"/>
    <w:rsid w:val="00282434"/>
    <w:rsid w:val="0028244D"/>
    <w:rsid w:val="002826F2"/>
    <w:rsid w:val="0028286E"/>
    <w:rsid w:val="002828B9"/>
    <w:rsid w:val="00282C25"/>
    <w:rsid w:val="00282F3D"/>
    <w:rsid w:val="00282FAF"/>
    <w:rsid w:val="00282FBD"/>
    <w:rsid w:val="00283635"/>
    <w:rsid w:val="0028398E"/>
    <w:rsid w:val="00283B78"/>
    <w:rsid w:val="00283E38"/>
    <w:rsid w:val="0028419E"/>
    <w:rsid w:val="00284336"/>
    <w:rsid w:val="002844C0"/>
    <w:rsid w:val="0028460A"/>
    <w:rsid w:val="0028464D"/>
    <w:rsid w:val="0028489D"/>
    <w:rsid w:val="00284CD6"/>
    <w:rsid w:val="002850F7"/>
    <w:rsid w:val="002851E6"/>
    <w:rsid w:val="0028552E"/>
    <w:rsid w:val="002856D4"/>
    <w:rsid w:val="002856DA"/>
    <w:rsid w:val="002859A6"/>
    <w:rsid w:val="002859DB"/>
    <w:rsid w:val="002861AF"/>
    <w:rsid w:val="00286561"/>
    <w:rsid w:val="0028661B"/>
    <w:rsid w:val="00286775"/>
    <w:rsid w:val="00286C50"/>
    <w:rsid w:val="00286D8C"/>
    <w:rsid w:val="00286FF8"/>
    <w:rsid w:val="002871F4"/>
    <w:rsid w:val="0028733C"/>
    <w:rsid w:val="002875AA"/>
    <w:rsid w:val="00287A62"/>
    <w:rsid w:val="00287C8A"/>
    <w:rsid w:val="00287E6D"/>
    <w:rsid w:val="00287F76"/>
    <w:rsid w:val="002900CB"/>
    <w:rsid w:val="002902C9"/>
    <w:rsid w:val="002903DE"/>
    <w:rsid w:val="00290470"/>
    <w:rsid w:val="002909CD"/>
    <w:rsid w:val="00290C66"/>
    <w:rsid w:val="002913D2"/>
    <w:rsid w:val="002915DE"/>
    <w:rsid w:val="00291606"/>
    <w:rsid w:val="002916E6"/>
    <w:rsid w:val="002917A0"/>
    <w:rsid w:val="0029188C"/>
    <w:rsid w:val="0029191E"/>
    <w:rsid w:val="00291A6D"/>
    <w:rsid w:val="00291DF5"/>
    <w:rsid w:val="00291FE2"/>
    <w:rsid w:val="002921AB"/>
    <w:rsid w:val="0029231B"/>
    <w:rsid w:val="0029233C"/>
    <w:rsid w:val="00292515"/>
    <w:rsid w:val="00292AD9"/>
    <w:rsid w:val="00293023"/>
    <w:rsid w:val="0029305E"/>
    <w:rsid w:val="00293111"/>
    <w:rsid w:val="00293140"/>
    <w:rsid w:val="0029342D"/>
    <w:rsid w:val="00293D72"/>
    <w:rsid w:val="00293EC5"/>
    <w:rsid w:val="0029400A"/>
    <w:rsid w:val="0029489A"/>
    <w:rsid w:val="00294A2E"/>
    <w:rsid w:val="00294BAE"/>
    <w:rsid w:val="00294EA4"/>
    <w:rsid w:val="00294EDA"/>
    <w:rsid w:val="00294F10"/>
    <w:rsid w:val="002950ED"/>
    <w:rsid w:val="002951E0"/>
    <w:rsid w:val="002951EE"/>
    <w:rsid w:val="00295697"/>
    <w:rsid w:val="0029570F"/>
    <w:rsid w:val="0029573A"/>
    <w:rsid w:val="0029578D"/>
    <w:rsid w:val="00295CE5"/>
    <w:rsid w:val="002962AF"/>
    <w:rsid w:val="002963BD"/>
    <w:rsid w:val="00296415"/>
    <w:rsid w:val="002965BD"/>
    <w:rsid w:val="00296647"/>
    <w:rsid w:val="00296B12"/>
    <w:rsid w:val="00296B85"/>
    <w:rsid w:val="00296BC2"/>
    <w:rsid w:val="002970BA"/>
    <w:rsid w:val="00297429"/>
    <w:rsid w:val="0029764E"/>
    <w:rsid w:val="00297821"/>
    <w:rsid w:val="00297942"/>
    <w:rsid w:val="00297C22"/>
    <w:rsid w:val="00297C61"/>
    <w:rsid w:val="002A00F8"/>
    <w:rsid w:val="002A0597"/>
    <w:rsid w:val="002A064A"/>
    <w:rsid w:val="002A07F6"/>
    <w:rsid w:val="002A0959"/>
    <w:rsid w:val="002A0AE4"/>
    <w:rsid w:val="002A0EBC"/>
    <w:rsid w:val="002A0F8F"/>
    <w:rsid w:val="002A11E8"/>
    <w:rsid w:val="002A12D9"/>
    <w:rsid w:val="002A14CB"/>
    <w:rsid w:val="002A152D"/>
    <w:rsid w:val="002A154F"/>
    <w:rsid w:val="002A1CBA"/>
    <w:rsid w:val="002A1D55"/>
    <w:rsid w:val="002A1E79"/>
    <w:rsid w:val="002A2A4D"/>
    <w:rsid w:val="002A2C25"/>
    <w:rsid w:val="002A2CBB"/>
    <w:rsid w:val="002A2F17"/>
    <w:rsid w:val="002A2FC7"/>
    <w:rsid w:val="002A3032"/>
    <w:rsid w:val="002A31A0"/>
    <w:rsid w:val="002A33DD"/>
    <w:rsid w:val="002A344E"/>
    <w:rsid w:val="002A3880"/>
    <w:rsid w:val="002A4632"/>
    <w:rsid w:val="002A46CB"/>
    <w:rsid w:val="002A48A9"/>
    <w:rsid w:val="002A4C6D"/>
    <w:rsid w:val="002A4C6F"/>
    <w:rsid w:val="002A4FF4"/>
    <w:rsid w:val="002A5213"/>
    <w:rsid w:val="002A52BD"/>
    <w:rsid w:val="002A5521"/>
    <w:rsid w:val="002A5E20"/>
    <w:rsid w:val="002A6194"/>
    <w:rsid w:val="002A61B6"/>
    <w:rsid w:val="002A63B4"/>
    <w:rsid w:val="002A690B"/>
    <w:rsid w:val="002A6DC5"/>
    <w:rsid w:val="002A7168"/>
    <w:rsid w:val="002A726C"/>
    <w:rsid w:val="002A7886"/>
    <w:rsid w:val="002A7A0D"/>
    <w:rsid w:val="002A7DE1"/>
    <w:rsid w:val="002A7E4A"/>
    <w:rsid w:val="002A7F18"/>
    <w:rsid w:val="002A7FAD"/>
    <w:rsid w:val="002B01F5"/>
    <w:rsid w:val="002B0265"/>
    <w:rsid w:val="002B02EA"/>
    <w:rsid w:val="002B034E"/>
    <w:rsid w:val="002B06B2"/>
    <w:rsid w:val="002B07B4"/>
    <w:rsid w:val="002B09F2"/>
    <w:rsid w:val="002B0E2D"/>
    <w:rsid w:val="002B102C"/>
    <w:rsid w:val="002B13B2"/>
    <w:rsid w:val="002B13CC"/>
    <w:rsid w:val="002B158D"/>
    <w:rsid w:val="002B172A"/>
    <w:rsid w:val="002B199F"/>
    <w:rsid w:val="002B1B78"/>
    <w:rsid w:val="002B1E81"/>
    <w:rsid w:val="002B1F6E"/>
    <w:rsid w:val="002B2238"/>
    <w:rsid w:val="002B2330"/>
    <w:rsid w:val="002B2875"/>
    <w:rsid w:val="002B29C8"/>
    <w:rsid w:val="002B2A6C"/>
    <w:rsid w:val="002B2BCF"/>
    <w:rsid w:val="002B2DA1"/>
    <w:rsid w:val="002B2E60"/>
    <w:rsid w:val="002B2EE9"/>
    <w:rsid w:val="002B306A"/>
    <w:rsid w:val="002B31AC"/>
    <w:rsid w:val="002B3B11"/>
    <w:rsid w:val="002B3FDC"/>
    <w:rsid w:val="002B4052"/>
    <w:rsid w:val="002B42C2"/>
    <w:rsid w:val="002B43F4"/>
    <w:rsid w:val="002B4637"/>
    <w:rsid w:val="002B4E8B"/>
    <w:rsid w:val="002B4F03"/>
    <w:rsid w:val="002B4F87"/>
    <w:rsid w:val="002B515C"/>
    <w:rsid w:val="002B556F"/>
    <w:rsid w:val="002B561E"/>
    <w:rsid w:val="002B5694"/>
    <w:rsid w:val="002B5725"/>
    <w:rsid w:val="002B57E8"/>
    <w:rsid w:val="002B5840"/>
    <w:rsid w:val="002B5A39"/>
    <w:rsid w:val="002B5D1B"/>
    <w:rsid w:val="002B5D28"/>
    <w:rsid w:val="002B5E7B"/>
    <w:rsid w:val="002B5FE5"/>
    <w:rsid w:val="002B61A9"/>
    <w:rsid w:val="002B6324"/>
    <w:rsid w:val="002B649C"/>
    <w:rsid w:val="002B64B9"/>
    <w:rsid w:val="002B667C"/>
    <w:rsid w:val="002B6812"/>
    <w:rsid w:val="002B6D4F"/>
    <w:rsid w:val="002B6D69"/>
    <w:rsid w:val="002B6ECE"/>
    <w:rsid w:val="002B6F8C"/>
    <w:rsid w:val="002B7A8D"/>
    <w:rsid w:val="002B7B5E"/>
    <w:rsid w:val="002B7E0C"/>
    <w:rsid w:val="002B7F5B"/>
    <w:rsid w:val="002B7FB9"/>
    <w:rsid w:val="002C00C9"/>
    <w:rsid w:val="002C0186"/>
    <w:rsid w:val="002C06AB"/>
    <w:rsid w:val="002C0747"/>
    <w:rsid w:val="002C086A"/>
    <w:rsid w:val="002C090C"/>
    <w:rsid w:val="002C091B"/>
    <w:rsid w:val="002C0AEF"/>
    <w:rsid w:val="002C10EA"/>
    <w:rsid w:val="002C1444"/>
    <w:rsid w:val="002C1607"/>
    <w:rsid w:val="002C181E"/>
    <w:rsid w:val="002C1985"/>
    <w:rsid w:val="002C211D"/>
    <w:rsid w:val="002C220D"/>
    <w:rsid w:val="002C2473"/>
    <w:rsid w:val="002C269C"/>
    <w:rsid w:val="002C273C"/>
    <w:rsid w:val="002C27D5"/>
    <w:rsid w:val="002C2E3F"/>
    <w:rsid w:val="002C2FD1"/>
    <w:rsid w:val="002C3489"/>
    <w:rsid w:val="002C382E"/>
    <w:rsid w:val="002C39CC"/>
    <w:rsid w:val="002C39E7"/>
    <w:rsid w:val="002C3B33"/>
    <w:rsid w:val="002C3E04"/>
    <w:rsid w:val="002C40D2"/>
    <w:rsid w:val="002C41B7"/>
    <w:rsid w:val="002C43CB"/>
    <w:rsid w:val="002C459C"/>
    <w:rsid w:val="002C475A"/>
    <w:rsid w:val="002C479E"/>
    <w:rsid w:val="002C4CBA"/>
    <w:rsid w:val="002C4D95"/>
    <w:rsid w:val="002C506A"/>
    <w:rsid w:val="002C5166"/>
    <w:rsid w:val="002C52D1"/>
    <w:rsid w:val="002C5353"/>
    <w:rsid w:val="002C548E"/>
    <w:rsid w:val="002C56F0"/>
    <w:rsid w:val="002C5BD4"/>
    <w:rsid w:val="002C60D4"/>
    <w:rsid w:val="002C617D"/>
    <w:rsid w:val="002C61B6"/>
    <w:rsid w:val="002C637D"/>
    <w:rsid w:val="002C692A"/>
    <w:rsid w:val="002C6974"/>
    <w:rsid w:val="002C6DA3"/>
    <w:rsid w:val="002C6DDA"/>
    <w:rsid w:val="002C7219"/>
    <w:rsid w:val="002C7335"/>
    <w:rsid w:val="002C7405"/>
    <w:rsid w:val="002C7566"/>
    <w:rsid w:val="002C7790"/>
    <w:rsid w:val="002C7821"/>
    <w:rsid w:val="002C79E7"/>
    <w:rsid w:val="002C7B45"/>
    <w:rsid w:val="002C7BE7"/>
    <w:rsid w:val="002C7C28"/>
    <w:rsid w:val="002D0370"/>
    <w:rsid w:val="002D03E3"/>
    <w:rsid w:val="002D0402"/>
    <w:rsid w:val="002D0B1E"/>
    <w:rsid w:val="002D0B5B"/>
    <w:rsid w:val="002D0C3D"/>
    <w:rsid w:val="002D0F2C"/>
    <w:rsid w:val="002D17B7"/>
    <w:rsid w:val="002D18AD"/>
    <w:rsid w:val="002D1AC5"/>
    <w:rsid w:val="002D24F1"/>
    <w:rsid w:val="002D25F8"/>
    <w:rsid w:val="002D297B"/>
    <w:rsid w:val="002D3047"/>
    <w:rsid w:val="002D3262"/>
    <w:rsid w:val="002D37A2"/>
    <w:rsid w:val="002D3E75"/>
    <w:rsid w:val="002D3FA2"/>
    <w:rsid w:val="002D4182"/>
    <w:rsid w:val="002D4223"/>
    <w:rsid w:val="002D424A"/>
    <w:rsid w:val="002D4250"/>
    <w:rsid w:val="002D42C7"/>
    <w:rsid w:val="002D44A0"/>
    <w:rsid w:val="002D455F"/>
    <w:rsid w:val="002D47CD"/>
    <w:rsid w:val="002D487E"/>
    <w:rsid w:val="002D4AA0"/>
    <w:rsid w:val="002D4AB0"/>
    <w:rsid w:val="002D4B13"/>
    <w:rsid w:val="002D5A1D"/>
    <w:rsid w:val="002D5C9B"/>
    <w:rsid w:val="002D5EBA"/>
    <w:rsid w:val="002D6311"/>
    <w:rsid w:val="002D63EA"/>
    <w:rsid w:val="002D675B"/>
    <w:rsid w:val="002D67B7"/>
    <w:rsid w:val="002D6987"/>
    <w:rsid w:val="002D6B16"/>
    <w:rsid w:val="002D6C5A"/>
    <w:rsid w:val="002D6D9D"/>
    <w:rsid w:val="002D702A"/>
    <w:rsid w:val="002D7424"/>
    <w:rsid w:val="002D78FD"/>
    <w:rsid w:val="002D7A14"/>
    <w:rsid w:val="002E032F"/>
    <w:rsid w:val="002E0352"/>
    <w:rsid w:val="002E0388"/>
    <w:rsid w:val="002E046E"/>
    <w:rsid w:val="002E0585"/>
    <w:rsid w:val="002E05F2"/>
    <w:rsid w:val="002E0652"/>
    <w:rsid w:val="002E078F"/>
    <w:rsid w:val="002E0AD5"/>
    <w:rsid w:val="002E0F12"/>
    <w:rsid w:val="002E1135"/>
    <w:rsid w:val="002E134B"/>
    <w:rsid w:val="002E13E9"/>
    <w:rsid w:val="002E1509"/>
    <w:rsid w:val="002E15A2"/>
    <w:rsid w:val="002E19D5"/>
    <w:rsid w:val="002E1A41"/>
    <w:rsid w:val="002E1B03"/>
    <w:rsid w:val="002E1B74"/>
    <w:rsid w:val="002E1D15"/>
    <w:rsid w:val="002E1EFC"/>
    <w:rsid w:val="002E2130"/>
    <w:rsid w:val="002E2148"/>
    <w:rsid w:val="002E2199"/>
    <w:rsid w:val="002E2287"/>
    <w:rsid w:val="002E22F2"/>
    <w:rsid w:val="002E238E"/>
    <w:rsid w:val="002E23DC"/>
    <w:rsid w:val="002E2885"/>
    <w:rsid w:val="002E2BA7"/>
    <w:rsid w:val="002E30C8"/>
    <w:rsid w:val="002E30FD"/>
    <w:rsid w:val="002E3330"/>
    <w:rsid w:val="002E3512"/>
    <w:rsid w:val="002E3586"/>
    <w:rsid w:val="002E3A9E"/>
    <w:rsid w:val="002E3DF3"/>
    <w:rsid w:val="002E3EA2"/>
    <w:rsid w:val="002E3F34"/>
    <w:rsid w:val="002E3F74"/>
    <w:rsid w:val="002E3F86"/>
    <w:rsid w:val="002E4050"/>
    <w:rsid w:val="002E40AB"/>
    <w:rsid w:val="002E4144"/>
    <w:rsid w:val="002E42F4"/>
    <w:rsid w:val="002E43A1"/>
    <w:rsid w:val="002E44B9"/>
    <w:rsid w:val="002E45AE"/>
    <w:rsid w:val="002E4700"/>
    <w:rsid w:val="002E4910"/>
    <w:rsid w:val="002E4D48"/>
    <w:rsid w:val="002E5008"/>
    <w:rsid w:val="002E52EA"/>
    <w:rsid w:val="002E5403"/>
    <w:rsid w:val="002E54C0"/>
    <w:rsid w:val="002E54FD"/>
    <w:rsid w:val="002E5656"/>
    <w:rsid w:val="002E5852"/>
    <w:rsid w:val="002E5B5B"/>
    <w:rsid w:val="002E5C94"/>
    <w:rsid w:val="002E5CFD"/>
    <w:rsid w:val="002E5DBE"/>
    <w:rsid w:val="002E60D6"/>
    <w:rsid w:val="002E60F2"/>
    <w:rsid w:val="002E6231"/>
    <w:rsid w:val="002E672A"/>
    <w:rsid w:val="002E6736"/>
    <w:rsid w:val="002E69CD"/>
    <w:rsid w:val="002E6AF6"/>
    <w:rsid w:val="002E6C6F"/>
    <w:rsid w:val="002E6D89"/>
    <w:rsid w:val="002E701A"/>
    <w:rsid w:val="002E7077"/>
    <w:rsid w:val="002E75B1"/>
    <w:rsid w:val="002E77B3"/>
    <w:rsid w:val="002E7883"/>
    <w:rsid w:val="002E788B"/>
    <w:rsid w:val="002E79CB"/>
    <w:rsid w:val="002E7AD8"/>
    <w:rsid w:val="002F00F5"/>
    <w:rsid w:val="002F02C3"/>
    <w:rsid w:val="002F05CC"/>
    <w:rsid w:val="002F0666"/>
    <w:rsid w:val="002F06B9"/>
    <w:rsid w:val="002F0CCB"/>
    <w:rsid w:val="002F0FB6"/>
    <w:rsid w:val="002F0FE1"/>
    <w:rsid w:val="002F11B9"/>
    <w:rsid w:val="002F14A2"/>
    <w:rsid w:val="002F188B"/>
    <w:rsid w:val="002F1B2E"/>
    <w:rsid w:val="002F1DD3"/>
    <w:rsid w:val="002F1ECD"/>
    <w:rsid w:val="002F229C"/>
    <w:rsid w:val="002F24CD"/>
    <w:rsid w:val="002F2551"/>
    <w:rsid w:val="002F2826"/>
    <w:rsid w:val="002F2BA7"/>
    <w:rsid w:val="002F2D9F"/>
    <w:rsid w:val="002F309D"/>
    <w:rsid w:val="002F30FC"/>
    <w:rsid w:val="002F3448"/>
    <w:rsid w:val="002F3682"/>
    <w:rsid w:val="002F3749"/>
    <w:rsid w:val="002F3B2C"/>
    <w:rsid w:val="002F3D2B"/>
    <w:rsid w:val="002F3DA5"/>
    <w:rsid w:val="002F3E52"/>
    <w:rsid w:val="002F4019"/>
    <w:rsid w:val="002F43EA"/>
    <w:rsid w:val="002F455D"/>
    <w:rsid w:val="002F460E"/>
    <w:rsid w:val="002F46AD"/>
    <w:rsid w:val="002F49E2"/>
    <w:rsid w:val="002F4A05"/>
    <w:rsid w:val="002F4A51"/>
    <w:rsid w:val="002F4BDF"/>
    <w:rsid w:val="002F4E20"/>
    <w:rsid w:val="002F5069"/>
    <w:rsid w:val="002F50A2"/>
    <w:rsid w:val="002F523E"/>
    <w:rsid w:val="002F53D9"/>
    <w:rsid w:val="002F540D"/>
    <w:rsid w:val="002F5438"/>
    <w:rsid w:val="002F545E"/>
    <w:rsid w:val="002F5A93"/>
    <w:rsid w:val="002F5BD5"/>
    <w:rsid w:val="002F6101"/>
    <w:rsid w:val="002F6118"/>
    <w:rsid w:val="002F6284"/>
    <w:rsid w:val="002F6554"/>
    <w:rsid w:val="002F658A"/>
    <w:rsid w:val="002F6A0F"/>
    <w:rsid w:val="002F6E81"/>
    <w:rsid w:val="002F6FE4"/>
    <w:rsid w:val="002F7078"/>
    <w:rsid w:val="002F707B"/>
    <w:rsid w:val="002F7415"/>
    <w:rsid w:val="002F762E"/>
    <w:rsid w:val="002F7A91"/>
    <w:rsid w:val="002F7C72"/>
    <w:rsid w:val="002F7C88"/>
    <w:rsid w:val="002F7D96"/>
    <w:rsid w:val="0030019D"/>
    <w:rsid w:val="00300297"/>
    <w:rsid w:val="00300D80"/>
    <w:rsid w:val="00300E86"/>
    <w:rsid w:val="0030118C"/>
    <w:rsid w:val="0030149B"/>
    <w:rsid w:val="00301792"/>
    <w:rsid w:val="003018B9"/>
    <w:rsid w:val="003018EE"/>
    <w:rsid w:val="00301B36"/>
    <w:rsid w:val="00301B44"/>
    <w:rsid w:val="00301BC7"/>
    <w:rsid w:val="00301EB7"/>
    <w:rsid w:val="00302E0E"/>
    <w:rsid w:val="00302EA1"/>
    <w:rsid w:val="00302EBA"/>
    <w:rsid w:val="00302FF0"/>
    <w:rsid w:val="00303000"/>
    <w:rsid w:val="003031CF"/>
    <w:rsid w:val="003031F5"/>
    <w:rsid w:val="0030322E"/>
    <w:rsid w:val="0030349F"/>
    <w:rsid w:val="003034EA"/>
    <w:rsid w:val="003039EF"/>
    <w:rsid w:val="00303E83"/>
    <w:rsid w:val="00304195"/>
    <w:rsid w:val="003041E9"/>
    <w:rsid w:val="003047F0"/>
    <w:rsid w:val="003049B3"/>
    <w:rsid w:val="00304AC1"/>
    <w:rsid w:val="00304E37"/>
    <w:rsid w:val="00304E89"/>
    <w:rsid w:val="0030500E"/>
    <w:rsid w:val="003050E2"/>
    <w:rsid w:val="003051C5"/>
    <w:rsid w:val="00305379"/>
    <w:rsid w:val="00305400"/>
    <w:rsid w:val="003057E0"/>
    <w:rsid w:val="003058A9"/>
    <w:rsid w:val="00305A17"/>
    <w:rsid w:val="00305EC9"/>
    <w:rsid w:val="0030632D"/>
    <w:rsid w:val="00306386"/>
    <w:rsid w:val="00306ACE"/>
    <w:rsid w:val="00306C36"/>
    <w:rsid w:val="00306C9C"/>
    <w:rsid w:val="00306DF3"/>
    <w:rsid w:val="00306E3A"/>
    <w:rsid w:val="0030721B"/>
    <w:rsid w:val="00307448"/>
    <w:rsid w:val="00307682"/>
    <w:rsid w:val="003077AD"/>
    <w:rsid w:val="0030783E"/>
    <w:rsid w:val="00310207"/>
    <w:rsid w:val="003102B3"/>
    <w:rsid w:val="0031044A"/>
    <w:rsid w:val="00310859"/>
    <w:rsid w:val="003109BB"/>
    <w:rsid w:val="003109E2"/>
    <w:rsid w:val="00310B25"/>
    <w:rsid w:val="00310B71"/>
    <w:rsid w:val="00310C63"/>
    <w:rsid w:val="00310CFC"/>
    <w:rsid w:val="00310E10"/>
    <w:rsid w:val="00310F42"/>
    <w:rsid w:val="003114FF"/>
    <w:rsid w:val="0031162B"/>
    <w:rsid w:val="00311637"/>
    <w:rsid w:val="00311B00"/>
    <w:rsid w:val="00311F2E"/>
    <w:rsid w:val="00312244"/>
    <w:rsid w:val="003123AC"/>
    <w:rsid w:val="003123CB"/>
    <w:rsid w:val="003123CD"/>
    <w:rsid w:val="003127F1"/>
    <w:rsid w:val="00312803"/>
    <w:rsid w:val="0031288E"/>
    <w:rsid w:val="00312AAF"/>
    <w:rsid w:val="00312DAB"/>
    <w:rsid w:val="0031309C"/>
    <w:rsid w:val="00313742"/>
    <w:rsid w:val="003138F7"/>
    <w:rsid w:val="00313BAE"/>
    <w:rsid w:val="00314064"/>
    <w:rsid w:val="003141E2"/>
    <w:rsid w:val="00314314"/>
    <w:rsid w:val="0031449D"/>
    <w:rsid w:val="003147B9"/>
    <w:rsid w:val="003147F7"/>
    <w:rsid w:val="00314CBC"/>
    <w:rsid w:val="00314EE8"/>
    <w:rsid w:val="00314F30"/>
    <w:rsid w:val="00315131"/>
    <w:rsid w:val="00315150"/>
    <w:rsid w:val="00315197"/>
    <w:rsid w:val="0031532B"/>
    <w:rsid w:val="003154AE"/>
    <w:rsid w:val="003154D9"/>
    <w:rsid w:val="0031561C"/>
    <w:rsid w:val="00315786"/>
    <w:rsid w:val="00315C22"/>
    <w:rsid w:val="00315DAC"/>
    <w:rsid w:val="00316020"/>
    <w:rsid w:val="0031602F"/>
    <w:rsid w:val="00316174"/>
    <w:rsid w:val="003164B0"/>
    <w:rsid w:val="00316562"/>
    <w:rsid w:val="00316EAE"/>
    <w:rsid w:val="00316F35"/>
    <w:rsid w:val="00317305"/>
    <w:rsid w:val="0031730B"/>
    <w:rsid w:val="00317421"/>
    <w:rsid w:val="00317483"/>
    <w:rsid w:val="003175A5"/>
    <w:rsid w:val="003176E2"/>
    <w:rsid w:val="00317DA6"/>
    <w:rsid w:val="00317DF1"/>
    <w:rsid w:val="003206AE"/>
    <w:rsid w:val="003207E9"/>
    <w:rsid w:val="00320C3B"/>
    <w:rsid w:val="0032103C"/>
    <w:rsid w:val="00321046"/>
    <w:rsid w:val="00321097"/>
    <w:rsid w:val="003213F9"/>
    <w:rsid w:val="0032144B"/>
    <w:rsid w:val="00321494"/>
    <w:rsid w:val="003214E5"/>
    <w:rsid w:val="00321569"/>
    <w:rsid w:val="00321653"/>
    <w:rsid w:val="003219E2"/>
    <w:rsid w:val="00321CC8"/>
    <w:rsid w:val="00321DA2"/>
    <w:rsid w:val="00321EB8"/>
    <w:rsid w:val="00321F85"/>
    <w:rsid w:val="00322025"/>
    <w:rsid w:val="0032205A"/>
    <w:rsid w:val="00322214"/>
    <w:rsid w:val="003224BD"/>
    <w:rsid w:val="003224BE"/>
    <w:rsid w:val="00322565"/>
    <w:rsid w:val="00322869"/>
    <w:rsid w:val="003229BE"/>
    <w:rsid w:val="003229CF"/>
    <w:rsid w:val="00322A66"/>
    <w:rsid w:val="00322ADA"/>
    <w:rsid w:val="00322D40"/>
    <w:rsid w:val="00322DFC"/>
    <w:rsid w:val="00322EC4"/>
    <w:rsid w:val="00322F62"/>
    <w:rsid w:val="003230B0"/>
    <w:rsid w:val="0032351A"/>
    <w:rsid w:val="0032372D"/>
    <w:rsid w:val="0032373A"/>
    <w:rsid w:val="00323924"/>
    <w:rsid w:val="003239E4"/>
    <w:rsid w:val="003239F5"/>
    <w:rsid w:val="00323EF4"/>
    <w:rsid w:val="003242F4"/>
    <w:rsid w:val="0032468C"/>
    <w:rsid w:val="00324768"/>
    <w:rsid w:val="003247CE"/>
    <w:rsid w:val="00324999"/>
    <w:rsid w:val="00324F77"/>
    <w:rsid w:val="00324FC3"/>
    <w:rsid w:val="003254B2"/>
    <w:rsid w:val="00325982"/>
    <w:rsid w:val="00325A8A"/>
    <w:rsid w:val="00325AE5"/>
    <w:rsid w:val="00325C99"/>
    <w:rsid w:val="00325CD4"/>
    <w:rsid w:val="00325DA7"/>
    <w:rsid w:val="00325F30"/>
    <w:rsid w:val="0032612B"/>
    <w:rsid w:val="003263E2"/>
    <w:rsid w:val="00326A24"/>
    <w:rsid w:val="00327019"/>
    <w:rsid w:val="00327088"/>
    <w:rsid w:val="003271DA"/>
    <w:rsid w:val="003277A3"/>
    <w:rsid w:val="00327A07"/>
    <w:rsid w:val="00327D48"/>
    <w:rsid w:val="0033013B"/>
    <w:rsid w:val="0033051D"/>
    <w:rsid w:val="00330966"/>
    <w:rsid w:val="00330B78"/>
    <w:rsid w:val="00330B7D"/>
    <w:rsid w:val="00330CBC"/>
    <w:rsid w:val="00330D9F"/>
    <w:rsid w:val="003312CC"/>
    <w:rsid w:val="003314AE"/>
    <w:rsid w:val="00331651"/>
    <w:rsid w:val="00331875"/>
    <w:rsid w:val="003318EA"/>
    <w:rsid w:val="00331A85"/>
    <w:rsid w:val="00331AC5"/>
    <w:rsid w:val="00331B67"/>
    <w:rsid w:val="00331DFD"/>
    <w:rsid w:val="00332193"/>
    <w:rsid w:val="003321CD"/>
    <w:rsid w:val="003329C7"/>
    <w:rsid w:val="00332AEF"/>
    <w:rsid w:val="00332B16"/>
    <w:rsid w:val="00332D69"/>
    <w:rsid w:val="00333420"/>
    <w:rsid w:val="00333479"/>
    <w:rsid w:val="003334D9"/>
    <w:rsid w:val="00333943"/>
    <w:rsid w:val="003339C4"/>
    <w:rsid w:val="00333D3B"/>
    <w:rsid w:val="0033418E"/>
    <w:rsid w:val="003342D1"/>
    <w:rsid w:val="003343EE"/>
    <w:rsid w:val="00334468"/>
    <w:rsid w:val="003345BA"/>
    <w:rsid w:val="00334762"/>
    <w:rsid w:val="0033488B"/>
    <w:rsid w:val="003348EE"/>
    <w:rsid w:val="003349EA"/>
    <w:rsid w:val="00334EB4"/>
    <w:rsid w:val="00335329"/>
    <w:rsid w:val="0033538C"/>
    <w:rsid w:val="00335767"/>
    <w:rsid w:val="003358CE"/>
    <w:rsid w:val="0033595E"/>
    <w:rsid w:val="00336023"/>
    <w:rsid w:val="00336134"/>
    <w:rsid w:val="003364B5"/>
    <w:rsid w:val="003367E4"/>
    <w:rsid w:val="00336909"/>
    <w:rsid w:val="00336A54"/>
    <w:rsid w:val="00336B29"/>
    <w:rsid w:val="00336BD1"/>
    <w:rsid w:val="00336C6E"/>
    <w:rsid w:val="00336D00"/>
    <w:rsid w:val="00336E8F"/>
    <w:rsid w:val="00336F07"/>
    <w:rsid w:val="00336FAE"/>
    <w:rsid w:val="0033702C"/>
    <w:rsid w:val="00337254"/>
    <w:rsid w:val="003373AF"/>
    <w:rsid w:val="00337661"/>
    <w:rsid w:val="0033782B"/>
    <w:rsid w:val="00337AE5"/>
    <w:rsid w:val="00337D3E"/>
    <w:rsid w:val="0034001A"/>
    <w:rsid w:val="003402C5"/>
    <w:rsid w:val="003403A7"/>
    <w:rsid w:val="00340E78"/>
    <w:rsid w:val="00341502"/>
    <w:rsid w:val="00341590"/>
    <w:rsid w:val="003418EA"/>
    <w:rsid w:val="00341A12"/>
    <w:rsid w:val="00341CA1"/>
    <w:rsid w:val="00341CBD"/>
    <w:rsid w:val="00341CE6"/>
    <w:rsid w:val="00341EDA"/>
    <w:rsid w:val="00342161"/>
    <w:rsid w:val="003424EE"/>
    <w:rsid w:val="00342627"/>
    <w:rsid w:val="00342899"/>
    <w:rsid w:val="003428EE"/>
    <w:rsid w:val="00342D4D"/>
    <w:rsid w:val="003433E2"/>
    <w:rsid w:val="003434E6"/>
    <w:rsid w:val="003436CC"/>
    <w:rsid w:val="00343783"/>
    <w:rsid w:val="00343970"/>
    <w:rsid w:val="00343A61"/>
    <w:rsid w:val="00343F0E"/>
    <w:rsid w:val="00344250"/>
    <w:rsid w:val="00344751"/>
    <w:rsid w:val="00344F51"/>
    <w:rsid w:val="00345031"/>
    <w:rsid w:val="0034508B"/>
    <w:rsid w:val="00345692"/>
    <w:rsid w:val="0034569F"/>
    <w:rsid w:val="003457B0"/>
    <w:rsid w:val="00345A30"/>
    <w:rsid w:val="00346040"/>
    <w:rsid w:val="003460C5"/>
    <w:rsid w:val="003466CA"/>
    <w:rsid w:val="00346700"/>
    <w:rsid w:val="00346921"/>
    <w:rsid w:val="00346925"/>
    <w:rsid w:val="00346934"/>
    <w:rsid w:val="003469B6"/>
    <w:rsid w:val="00346A7C"/>
    <w:rsid w:val="00346AE9"/>
    <w:rsid w:val="00346CFA"/>
    <w:rsid w:val="00346D4F"/>
    <w:rsid w:val="00346DF1"/>
    <w:rsid w:val="00346E8F"/>
    <w:rsid w:val="0034712D"/>
    <w:rsid w:val="0034726E"/>
    <w:rsid w:val="00347D67"/>
    <w:rsid w:val="00347DC8"/>
    <w:rsid w:val="00347E1F"/>
    <w:rsid w:val="00347E8C"/>
    <w:rsid w:val="00347ECD"/>
    <w:rsid w:val="00347FE1"/>
    <w:rsid w:val="003501C7"/>
    <w:rsid w:val="00350539"/>
    <w:rsid w:val="0035059A"/>
    <w:rsid w:val="00350840"/>
    <w:rsid w:val="00350992"/>
    <w:rsid w:val="00350D10"/>
    <w:rsid w:val="00350F3B"/>
    <w:rsid w:val="00350FF6"/>
    <w:rsid w:val="00351526"/>
    <w:rsid w:val="00351798"/>
    <w:rsid w:val="00351799"/>
    <w:rsid w:val="0035194C"/>
    <w:rsid w:val="00351B83"/>
    <w:rsid w:val="00351D30"/>
    <w:rsid w:val="00351E1A"/>
    <w:rsid w:val="00351F1E"/>
    <w:rsid w:val="00351FE3"/>
    <w:rsid w:val="00352144"/>
    <w:rsid w:val="00352215"/>
    <w:rsid w:val="003524C5"/>
    <w:rsid w:val="00352A58"/>
    <w:rsid w:val="00352B64"/>
    <w:rsid w:val="00352BE9"/>
    <w:rsid w:val="00352C13"/>
    <w:rsid w:val="00352DFA"/>
    <w:rsid w:val="00353337"/>
    <w:rsid w:val="00353388"/>
    <w:rsid w:val="00353688"/>
    <w:rsid w:val="003539D7"/>
    <w:rsid w:val="00353CAB"/>
    <w:rsid w:val="00353DB1"/>
    <w:rsid w:val="003549CB"/>
    <w:rsid w:val="00354C46"/>
    <w:rsid w:val="00354DC1"/>
    <w:rsid w:val="00354E68"/>
    <w:rsid w:val="00354E6F"/>
    <w:rsid w:val="0035505B"/>
    <w:rsid w:val="00355488"/>
    <w:rsid w:val="00355612"/>
    <w:rsid w:val="003557BE"/>
    <w:rsid w:val="00355AE7"/>
    <w:rsid w:val="00355B32"/>
    <w:rsid w:val="00355B83"/>
    <w:rsid w:val="0035604A"/>
    <w:rsid w:val="003562BA"/>
    <w:rsid w:val="00356487"/>
    <w:rsid w:val="003565ED"/>
    <w:rsid w:val="003568F5"/>
    <w:rsid w:val="00356D14"/>
    <w:rsid w:val="0035713F"/>
    <w:rsid w:val="0035716E"/>
    <w:rsid w:val="003571E3"/>
    <w:rsid w:val="00357200"/>
    <w:rsid w:val="0035734F"/>
    <w:rsid w:val="00357567"/>
    <w:rsid w:val="003575D9"/>
    <w:rsid w:val="003578E2"/>
    <w:rsid w:val="00357BBD"/>
    <w:rsid w:val="00357EB5"/>
    <w:rsid w:val="00360173"/>
    <w:rsid w:val="003603DD"/>
    <w:rsid w:val="003604BF"/>
    <w:rsid w:val="00360510"/>
    <w:rsid w:val="00360F51"/>
    <w:rsid w:val="0036117B"/>
    <w:rsid w:val="003613E8"/>
    <w:rsid w:val="003614CC"/>
    <w:rsid w:val="00361C4F"/>
    <w:rsid w:val="00361F94"/>
    <w:rsid w:val="003621B2"/>
    <w:rsid w:val="00362442"/>
    <w:rsid w:val="0036249D"/>
    <w:rsid w:val="00362565"/>
    <w:rsid w:val="003625C3"/>
    <w:rsid w:val="003628E1"/>
    <w:rsid w:val="00362925"/>
    <w:rsid w:val="00362A2E"/>
    <w:rsid w:val="003631BC"/>
    <w:rsid w:val="003634F4"/>
    <w:rsid w:val="003637E2"/>
    <w:rsid w:val="00363AA6"/>
    <w:rsid w:val="00363AB7"/>
    <w:rsid w:val="00363F84"/>
    <w:rsid w:val="00363FEF"/>
    <w:rsid w:val="0036413F"/>
    <w:rsid w:val="0036421E"/>
    <w:rsid w:val="00364C15"/>
    <w:rsid w:val="00364D49"/>
    <w:rsid w:val="00364EEE"/>
    <w:rsid w:val="003653DF"/>
    <w:rsid w:val="003655CC"/>
    <w:rsid w:val="003655F0"/>
    <w:rsid w:val="003657BF"/>
    <w:rsid w:val="003658F7"/>
    <w:rsid w:val="00365CB0"/>
    <w:rsid w:val="00365DB8"/>
    <w:rsid w:val="00365E86"/>
    <w:rsid w:val="00365FA2"/>
    <w:rsid w:val="00365FB2"/>
    <w:rsid w:val="00365FCB"/>
    <w:rsid w:val="00366010"/>
    <w:rsid w:val="0036621F"/>
    <w:rsid w:val="0036638A"/>
    <w:rsid w:val="0036649A"/>
    <w:rsid w:val="003664EC"/>
    <w:rsid w:val="0036657E"/>
    <w:rsid w:val="003666BC"/>
    <w:rsid w:val="003666F4"/>
    <w:rsid w:val="003668C3"/>
    <w:rsid w:val="003669F8"/>
    <w:rsid w:val="00366A7B"/>
    <w:rsid w:val="00366DF6"/>
    <w:rsid w:val="00366F51"/>
    <w:rsid w:val="00366FC2"/>
    <w:rsid w:val="003670BA"/>
    <w:rsid w:val="00367135"/>
    <w:rsid w:val="0036759C"/>
    <w:rsid w:val="00367DDA"/>
    <w:rsid w:val="0037029D"/>
    <w:rsid w:val="00370535"/>
    <w:rsid w:val="00370650"/>
    <w:rsid w:val="00370800"/>
    <w:rsid w:val="00370884"/>
    <w:rsid w:val="00370906"/>
    <w:rsid w:val="00370959"/>
    <w:rsid w:val="00370ADC"/>
    <w:rsid w:val="00370B5F"/>
    <w:rsid w:val="00370DF4"/>
    <w:rsid w:val="00370F6B"/>
    <w:rsid w:val="0037114F"/>
    <w:rsid w:val="003715B9"/>
    <w:rsid w:val="003715BD"/>
    <w:rsid w:val="00371D6F"/>
    <w:rsid w:val="00371F71"/>
    <w:rsid w:val="0037280E"/>
    <w:rsid w:val="00372B3C"/>
    <w:rsid w:val="00372B8C"/>
    <w:rsid w:val="00372E51"/>
    <w:rsid w:val="00372EB3"/>
    <w:rsid w:val="0037307F"/>
    <w:rsid w:val="003730B2"/>
    <w:rsid w:val="0037341F"/>
    <w:rsid w:val="00373C47"/>
    <w:rsid w:val="00374235"/>
    <w:rsid w:val="003745F4"/>
    <w:rsid w:val="00374EDE"/>
    <w:rsid w:val="00374F11"/>
    <w:rsid w:val="00374F12"/>
    <w:rsid w:val="00374FF1"/>
    <w:rsid w:val="0037531F"/>
    <w:rsid w:val="003753C4"/>
    <w:rsid w:val="0037573B"/>
    <w:rsid w:val="0037580B"/>
    <w:rsid w:val="00375839"/>
    <w:rsid w:val="00375E21"/>
    <w:rsid w:val="00375E24"/>
    <w:rsid w:val="0037617B"/>
    <w:rsid w:val="003763F0"/>
    <w:rsid w:val="00376598"/>
    <w:rsid w:val="00376612"/>
    <w:rsid w:val="00376687"/>
    <w:rsid w:val="0037694D"/>
    <w:rsid w:val="00376A13"/>
    <w:rsid w:val="00376A78"/>
    <w:rsid w:val="00376CD0"/>
    <w:rsid w:val="003774E5"/>
    <w:rsid w:val="0037762D"/>
    <w:rsid w:val="0037773C"/>
    <w:rsid w:val="003777DB"/>
    <w:rsid w:val="003778B6"/>
    <w:rsid w:val="00377B1F"/>
    <w:rsid w:val="00377B45"/>
    <w:rsid w:val="00377C70"/>
    <w:rsid w:val="00377CED"/>
    <w:rsid w:val="00380044"/>
    <w:rsid w:val="00380305"/>
    <w:rsid w:val="00380325"/>
    <w:rsid w:val="003803C7"/>
    <w:rsid w:val="0038049D"/>
    <w:rsid w:val="00380509"/>
    <w:rsid w:val="00380541"/>
    <w:rsid w:val="00380812"/>
    <w:rsid w:val="0038085A"/>
    <w:rsid w:val="00380E18"/>
    <w:rsid w:val="0038123E"/>
    <w:rsid w:val="003813F5"/>
    <w:rsid w:val="0038193E"/>
    <w:rsid w:val="00382473"/>
    <w:rsid w:val="003824B4"/>
    <w:rsid w:val="0038264B"/>
    <w:rsid w:val="0038296C"/>
    <w:rsid w:val="003829BB"/>
    <w:rsid w:val="003829E1"/>
    <w:rsid w:val="00382C1E"/>
    <w:rsid w:val="00382D97"/>
    <w:rsid w:val="00382EBA"/>
    <w:rsid w:val="00382F16"/>
    <w:rsid w:val="003830B7"/>
    <w:rsid w:val="003830B8"/>
    <w:rsid w:val="00383171"/>
    <w:rsid w:val="0038328B"/>
    <w:rsid w:val="003838D2"/>
    <w:rsid w:val="003839A0"/>
    <w:rsid w:val="00383B8D"/>
    <w:rsid w:val="00383C6C"/>
    <w:rsid w:val="00383DAD"/>
    <w:rsid w:val="00384310"/>
    <w:rsid w:val="00384446"/>
    <w:rsid w:val="0038477D"/>
    <w:rsid w:val="00384808"/>
    <w:rsid w:val="0038482A"/>
    <w:rsid w:val="00384BBE"/>
    <w:rsid w:val="00384C77"/>
    <w:rsid w:val="00384E12"/>
    <w:rsid w:val="00384F0C"/>
    <w:rsid w:val="00384F6F"/>
    <w:rsid w:val="00385141"/>
    <w:rsid w:val="003852EC"/>
    <w:rsid w:val="00385FB4"/>
    <w:rsid w:val="0038602B"/>
    <w:rsid w:val="00386049"/>
    <w:rsid w:val="003862C2"/>
    <w:rsid w:val="00386309"/>
    <w:rsid w:val="00386360"/>
    <w:rsid w:val="00386528"/>
    <w:rsid w:val="0038652D"/>
    <w:rsid w:val="0038664F"/>
    <w:rsid w:val="00386C4C"/>
    <w:rsid w:val="00386F57"/>
    <w:rsid w:val="00386FA4"/>
    <w:rsid w:val="00387084"/>
    <w:rsid w:val="0038734E"/>
    <w:rsid w:val="00387373"/>
    <w:rsid w:val="003873B1"/>
    <w:rsid w:val="00387492"/>
    <w:rsid w:val="003875EF"/>
    <w:rsid w:val="00387ADB"/>
    <w:rsid w:val="00387C75"/>
    <w:rsid w:val="00387CDD"/>
    <w:rsid w:val="00387F38"/>
    <w:rsid w:val="00387FEB"/>
    <w:rsid w:val="00390102"/>
    <w:rsid w:val="00390B2C"/>
    <w:rsid w:val="00390C92"/>
    <w:rsid w:val="00390E78"/>
    <w:rsid w:val="00390E93"/>
    <w:rsid w:val="00390EEF"/>
    <w:rsid w:val="003913F0"/>
    <w:rsid w:val="0039141F"/>
    <w:rsid w:val="00391C32"/>
    <w:rsid w:val="00391C91"/>
    <w:rsid w:val="00391D4A"/>
    <w:rsid w:val="00391DC3"/>
    <w:rsid w:val="00392126"/>
    <w:rsid w:val="00392151"/>
    <w:rsid w:val="00392269"/>
    <w:rsid w:val="0039241E"/>
    <w:rsid w:val="003924A0"/>
    <w:rsid w:val="00392F3C"/>
    <w:rsid w:val="00393064"/>
    <w:rsid w:val="00393184"/>
    <w:rsid w:val="003931BE"/>
    <w:rsid w:val="00393722"/>
    <w:rsid w:val="003939ED"/>
    <w:rsid w:val="00393DFA"/>
    <w:rsid w:val="00393E5F"/>
    <w:rsid w:val="003942E7"/>
    <w:rsid w:val="0039433E"/>
    <w:rsid w:val="00394592"/>
    <w:rsid w:val="003946CE"/>
    <w:rsid w:val="00394D33"/>
    <w:rsid w:val="00395318"/>
    <w:rsid w:val="00395545"/>
    <w:rsid w:val="00395D58"/>
    <w:rsid w:val="00395EB9"/>
    <w:rsid w:val="0039601A"/>
    <w:rsid w:val="003961E6"/>
    <w:rsid w:val="003961FD"/>
    <w:rsid w:val="0039626F"/>
    <w:rsid w:val="00396356"/>
    <w:rsid w:val="00396449"/>
    <w:rsid w:val="003966F6"/>
    <w:rsid w:val="00396728"/>
    <w:rsid w:val="0039673F"/>
    <w:rsid w:val="00396A9B"/>
    <w:rsid w:val="00396B0A"/>
    <w:rsid w:val="00396B71"/>
    <w:rsid w:val="00396CF5"/>
    <w:rsid w:val="00396E6D"/>
    <w:rsid w:val="0039744D"/>
    <w:rsid w:val="00397806"/>
    <w:rsid w:val="003978BA"/>
    <w:rsid w:val="00397AE2"/>
    <w:rsid w:val="00397AE8"/>
    <w:rsid w:val="00397D4D"/>
    <w:rsid w:val="00397D7F"/>
    <w:rsid w:val="00397D8C"/>
    <w:rsid w:val="00397E60"/>
    <w:rsid w:val="00397ECD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08C8"/>
    <w:rsid w:val="003A102B"/>
    <w:rsid w:val="003A121A"/>
    <w:rsid w:val="003A1323"/>
    <w:rsid w:val="003A1473"/>
    <w:rsid w:val="003A161D"/>
    <w:rsid w:val="003A168E"/>
    <w:rsid w:val="003A17AF"/>
    <w:rsid w:val="003A1E45"/>
    <w:rsid w:val="003A206C"/>
    <w:rsid w:val="003A2417"/>
    <w:rsid w:val="003A2683"/>
    <w:rsid w:val="003A26E8"/>
    <w:rsid w:val="003A28FE"/>
    <w:rsid w:val="003A2978"/>
    <w:rsid w:val="003A2C0E"/>
    <w:rsid w:val="003A2F41"/>
    <w:rsid w:val="003A31EB"/>
    <w:rsid w:val="003A32C8"/>
    <w:rsid w:val="003A3374"/>
    <w:rsid w:val="003A3489"/>
    <w:rsid w:val="003A376B"/>
    <w:rsid w:val="003A3829"/>
    <w:rsid w:val="003A3C61"/>
    <w:rsid w:val="003A3CB1"/>
    <w:rsid w:val="003A3D08"/>
    <w:rsid w:val="003A4737"/>
    <w:rsid w:val="003A47DA"/>
    <w:rsid w:val="003A4892"/>
    <w:rsid w:val="003A4ACA"/>
    <w:rsid w:val="003A4C08"/>
    <w:rsid w:val="003A4C54"/>
    <w:rsid w:val="003A4C84"/>
    <w:rsid w:val="003A507D"/>
    <w:rsid w:val="003A5685"/>
    <w:rsid w:val="003A57B0"/>
    <w:rsid w:val="003A5889"/>
    <w:rsid w:val="003A5CCC"/>
    <w:rsid w:val="003A5E99"/>
    <w:rsid w:val="003A5FC6"/>
    <w:rsid w:val="003A6163"/>
    <w:rsid w:val="003A659F"/>
    <w:rsid w:val="003A65D7"/>
    <w:rsid w:val="003A66D7"/>
    <w:rsid w:val="003A676E"/>
    <w:rsid w:val="003A6AC1"/>
    <w:rsid w:val="003A6C1B"/>
    <w:rsid w:val="003A70ED"/>
    <w:rsid w:val="003A71DA"/>
    <w:rsid w:val="003A7425"/>
    <w:rsid w:val="003A74D3"/>
    <w:rsid w:val="003B0002"/>
    <w:rsid w:val="003B03E0"/>
    <w:rsid w:val="003B0712"/>
    <w:rsid w:val="003B0831"/>
    <w:rsid w:val="003B0A81"/>
    <w:rsid w:val="003B0CFF"/>
    <w:rsid w:val="003B0D2D"/>
    <w:rsid w:val="003B0D47"/>
    <w:rsid w:val="003B0DFA"/>
    <w:rsid w:val="003B1023"/>
    <w:rsid w:val="003B1A2E"/>
    <w:rsid w:val="003B1B90"/>
    <w:rsid w:val="003B1BA6"/>
    <w:rsid w:val="003B2449"/>
    <w:rsid w:val="003B2726"/>
    <w:rsid w:val="003B29D5"/>
    <w:rsid w:val="003B2EC3"/>
    <w:rsid w:val="003B32FC"/>
    <w:rsid w:val="003B34DF"/>
    <w:rsid w:val="003B35C1"/>
    <w:rsid w:val="003B369E"/>
    <w:rsid w:val="003B397F"/>
    <w:rsid w:val="003B3E56"/>
    <w:rsid w:val="003B40C5"/>
    <w:rsid w:val="003B40E4"/>
    <w:rsid w:val="003B41F8"/>
    <w:rsid w:val="003B42A7"/>
    <w:rsid w:val="003B447B"/>
    <w:rsid w:val="003B4575"/>
    <w:rsid w:val="003B45BF"/>
    <w:rsid w:val="003B4771"/>
    <w:rsid w:val="003B492E"/>
    <w:rsid w:val="003B49B7"/>
    <w:rsid w:val="003B4A71"/>
    <w:rsid w:val="003B4C8B"/>
    <w:rsid w:val="003B4D08"/>
    <w:rsid w:val="003B4E0B"/>
    <w:rsid w:val="003B4E4E"/>
    <w:rsid w:val="003B50A5"/>
    <w:rsid w:val="003B511B"/>
    <w:rsid w:val="003B5200"/>
    <w:rsid w:val="003B52FA"/>
    <w:rsid w:val="003B53DE"/>
    <w:rsid w:val="003B5CF2"/>
    <w:rsid w:val="003B5D2B"/>
    <w:rsid w:val="003B611E"/>
    <w:rsid w:val="003B6683"/>
    <w:rsid w:val="003B6DDC"/>
    <w:rsid w:val="003B6FB0"/>
    <w:rsid w:val="003B701A"/>
    <w:rsid w:val="003B7061"/>
    <w:rsid w:val="003B708B"/>
    <w:rsid w:val="003B73BA"/>
    <w:rsid w:val="003B77A1"/>
    <w:rsid w:val="003B79EB"/>
    <w:rsid w:val="003B7B4B"/>
    <w:rsid w:val="003B7BE7"/>
    <w:rsid w:val="003B7DEE"/>
    <w:rsid w:val="003B7ECD"/>
    <w:rsid w:val="003B7F3F"/>
    <w:rsid w:val="003B7FA5"/>
    <w:rsid w:val="003C01CF"/>
    <w:rsid w:val="003C02C2"/>
    <w:rsid w:val="003C048E"/>
    <w:rsid w:val="003C05BE"/>
    <w:rsid w:val="003C05E9"/>
    <w:rsid w:val="003C0607"/>
    <w:rsid w:val="003C0640"/>
    <w:rsid w:val="003C071E"/>
    <w:rsid w:val="003C0813"/>
    <w:rsid w:val="003C088A"/>
    <w:rsid w:val="003C0A86"/>
    <w:rsid w:val="003C0B54"/>
    <w:rsid w:val="003C0C1C"/>
    <w:rsid w:val="003C10C8"/>
    <w:rsid w:val="003C15FA"/>
    <w:rsid w:val="003C1AAD"/>
    <w:rsid w:val="003C1CF0"/>
    <w:rsid w:val="003C1CF9"/>
    <w:rsid w:val="003C1D04"/>
    <w:rsid w:val="003C1D6F"/>
    <w:rsid w:val="003C1E14"/>
    <w:rsid w:val="003C21F3"/>
    <w:rsid w:val="003C2368"/>
    <w:rsid w:val="003C264D"/>
    <w:rsid w:val="003C2734"/>
    <w:rsid w:val="003C27FB"/>
    <w:rsid w:val="003C287F"/>
    <w:rsid w:val="003C2CB4"/>
    <w:rsid w:val="003C2CD8"/>
    <w:rsid w:val="003C2D5A"/>
    <w:rsid w:val="003C30E5"/>
    <w:rsid w:val="003C3419"/>
    <w:rsid w:val="003C3712"/>
    <w:rsid w:val="003C3A66"/>
    <w:rsid w:val="003C3B4D"/>
    <w:rsid w:val="003C403D"/>
    <w:rsid w:val="003C4157"/>
    <w:rsid w:val="003C421F"/>
    <w:rsid w:val="003C43BC"/>
    <w:rsid w:val="003C4AA0"/>
    <w:rsid w:val="003C4C71"/>
    <w:rsid w:val="003C4E6B"/>
    <w:rsid w:val="003C4FE6"/>
    <w:rsid w:val="003C509D"/>
    <w:rsid w:val="003C51CB"/>
    <w:rsid w:val="003C5393"/>
    <w:rsid w:val="003C55DD"/>
    <w:rsid w:val="003C59D0"/>
    <w:rsid w:val="003C5A4C"/>
    <w:rsid w:val="003C5B1F"/>
    <w:rsid w:val="003C5C09"/>
    <w:rsid w:val="003C5F13"/>
    <w:rsid w:val="003C5F27"/>
    <w:rsid w:val="003C6200"/>
    <w:rsid w:val="003C641C"/>
    <w:rsid w:val="003C646E"/>
    <w:rsid w:val="003C65FD"/>
    <w:rsid w:val="003C67C7"/>
    <w:rsid w:val="003C6813"/>
    <w:rsid w:val="003C681F"/>
    <w:rsid w:val="003C7241"/>
    <w:rsid w:val="003C72E3"/>
    <w:rsid w:val="003C766D"/>
    <w:rsid w:val="003C7705"/>
    <w:rsid w:val="003C776B"/>
    <w:rsid w:val="003C7A47"/>
    <w:rsid w:val="003C7ABF"/>
    <w:rsid w:val="003C7BC8"/>
    <w:rsid w:val="003C7C8C"/>
    <w:rsid w:val="003C7E34"/>
    <w:rsid w:val="003D09AF"/>
    <w:rsid w:val="003D0CA0"/>
    <w:rsid w:val="003D0F59"/>
    <w:rsid w:val="003D0F80"/>
    <w:rsid w:val="003D11E4"/>
    <w:rsid w:val="003D1231"/>
    <w:rsid w:val="003D12F4"/>
    <w:rsid w:val="003D13F4"/>
    <w:rsid w:val="003D163F"/>
    <w:rsid w:val="003D2340"/>
    <w:rsid w:val="003D257B"/>
    <w:rsid w:val="003D28ED"/>
    <w:rsid w:val="003D2A54"/>
    <w:rsid w:val="003D2B29"/>
    <w:rsid w:val="003D2C38"/>
    <w:rsid w:val="003D2E01"/>
    <w:rsid w:val="003D2E76"/>
    <w:rsid w:val="003D3161"/>
    <w:rsid w:val="003D318E"/>
    <w:rsid w:val="003D3195"/>
    <w:rsid w:val="003D3688"/>
    <w:rsid w:val="003D37B2"/>
    <w:rsid w:val="003D38CD"/>
    <w:rsid w:val="003D3B7B"/>
    <w:rsid w:val="003D41B7"/>
    <w:rsid w:val="003D41F7"/>
    <w:rsid w:val="003D4631"/>
    <w:rsid w:val="003D471A"/>
    <w:rsid w:val="003D489A"/>
    <w:rsid w:val="003D495C"/>
    <w:rsid w:val="003D496E"/>
    <w:rsid w:val="003D4AC3"/>
    <w:rsid w:val="003D50C1"/>
    <w:rsid w:val="003D5628"/>
    <w:rsid w:val="003D56D2"/>
    <w:rsid w:val="003D56D6"/>
    <w:rsid w:val="003D5801"/>
    <w:rsid w:val="003D5D77"/>
    <w:rsid w:val="003D5E47"/>
    <w:rsid w:val="003D6197"/>
    <w:rsid w:val="003D631D"/>
    <w:rsid w:val="003D63DE"/>
    <w:rsid w:val="003D6520"/>
    <w:rsid w:val="003D6A1B"/>
    <w:rsid w:val="003D6A42"/>
    <w:rsid w:val="003D6BDD"/>
    <w:rsid w:val="003D7392"/>
    <w:rsid w:val="003D766C"/>
    <w:rsid w:val="003D77F1"/>
    <w:rsid w:val="003D7F29"/>
    <w:rsid w:val="003E0050"/>
    <w:rsid w:val="003E0241"/>
    <w:rsid w:val="003E0311"/>
    <w:rsid w:val="003E0641"/>
    <w:rsid w:val="003E08D6"/>
    <w:rsid w:val="003E09FD"/>
    <w:rsid w:val="003E0E5F"/>
    <w:rsid w:val="003E11AF"/>
    <w:rsid w:val="003E1328"/>
    <w:rsid w:val="003E1875"/>
    <w:rsid w:val="003E1BA9"/>
    <w:rsid w:val="003E1F75"/>
    <w:rsid w:val="003E203B"/>
    <w:rsid w:val="003E2053"/>
    <w:rsid w:val="003E24CD"/>
    <w:rsid w:val="003E2562"/>
    <w:rsid w:val="003E292F"/>
    <w:rsid w:val="003E2EDA"/>
    <w:rsid w:val="003E3153"/>
    <w:rsid w:val="003E3284"/>
    <w:rsid w:val="003E3346"/>
    <w:rsid w:val="003E346E"/>
    <w:rsid w:val="003E36E9"/>
    <w:rsid w:val="003E3753"/>
    <w:rsid w:val="003E3DAD"/>
    <w:rsid w:val="003E3E45"/>
    <w:rsid w:val="003E3FC4"/>
    <w:rsid w:val="003E44B6"/>
    <w:rsid w:val="003E44BC"/>
    <w:rsid w:val="003E4883"/>
    <w:rsid w:val="003E490E"/>
    <w:rsid w:val="003E4A0F"/>
    <w:rsid w:val="003E4CAB"/>
    <w:rsid w:val="003E4EC2"/>
    <w:rsid w:val="003E51B9"/>
    <w:rsid w:val="003E553E"/>
    <w:rsid w:val="003E57EB"/>
    <w:rsid w:val="003E5B44"/>
    <w:rsid w:val="003E5CA2"/>
    <w:rsid w:val="003E5F44"/>
    <w:rsid w:val="003E63FF"/>
    <w:rsid w:val="003E6C85"/>
    <w:rsid w:val="003E6E51"/>
    <w:rsid w:val="003E6EA6"/>
    <w:rsid w:val="003E6F73"/>
    <w:rsid w:val="003E7167"/>
    <w:rsid w:val="003E72A0"/>
    <w:rsid w:val="003E7652"/>
    <w:rsid w:val="003E7678"/>
    <w:rsid w:val="003E78A4"/>
    <w:rsid w:val="003E7A65"/>
    <w:rsid w:val="003E7CF7"/>
    <w:rsid w:val="003F0146"/>
    <w:rsid w:val="003F0204"/>
    <w:rsid w:val="003F0975"/>
    <w:rsid w:val="003F0BDB"/>
    <w:rsid w:val="003F1171"/>
    <w:rsid w:val="003F13D4"/>
    <w:rsid w:val="003F1570"/>
    <w:rsid w:val="003F17A8"/>
    <w:rsid w:val="003F1DB9"/>
    <w:rsid w:val="003F1E92"/>
    <w:rsid w:val="003F1EBF"/>
    <w:rsid w:val="003F1F6C"/>
    <w:rsid w:val="003F2560"/>
    <w:rsid w:val="003F2591"/>
    <w:rsid w:val="003F275A"/>
    <w:rsid w:val="003F2773"/>
    <w:rsid w:val="003F27BB"/>
    <w:rsid w:val="003F27EE"/>
    <w:rsid w:val="003F2A94"/>
    <w:rsid w:val="003F2B6F"/>
    <w:rsid w:val="003F2E6B"/>
    <w:rsid w:val="003F30E9"/>
    <w:rsid w:val="003F32E9"/>
    <w:rsid w:val="003F33A0"/>
    <w:rsid w:val="003F33F6"/>
    <w:rsid w:val="003F3802"/>
    <w:rsid w:val="003F38EC"/>
    <w:rsid w:val="003F38ED"/>
    <w:rsid w:val="003F3E4F"/>
    <w:rsid w:val="003F3F55"/>
    <w:rsid w:val="003F3FE9"/>
    <w:rsid w:val="003F4022"/>
    <w:rsid w:val="003F4319"/>
    <w:rsid w:val="003F456F"/>
    <w:rsid w:val="003F46C7"/>
    <w:rsid w:val="003F4876"/>
    <w:rsid w:val="003F4AAF"/>
    <w:rsid w:val="003F4B16"/>
    <w:rsid w:val="003F4F25"/>
    <w:rsid w:val="003F51E8"/>
    <w:rsid w:val="003F54C5"/>
    <w:rsid w:val="003F5633"/>
    <w:rsid w:val="003F564E"/>
    <w:rsid w:val="003F585B"/>
    <w:rsid w:val="003F586B"/>
    <w:rsid w:val="003F5A03"/>
    <w:rsid w:val="003F5BA0"/>
    <w:rsid w:val="003F5CEB"/>
    <w:rsid w:val="003F5ED7"/>
    <w:rsid w:val="003F5F1C"/>
    <w:rsid w:val="003F5F82"/>
    <w:rsid w:val="003F615C"/>
    <w:rsid w:val="003F61C8"/>
    <w:rsid w:val="003F659B"/>
    <w:rsid w:val="003F6F41"/>
    <w:rsid w:val="003F76E4"/>
    <w:rsid w:val="003F7B73"/>
    <w:rsid w:val="003F7C67"/>
    <w:rsid w:val="003F7D0A"/>
    <w:rsid w:val="003F7DD0"/>
    <w:rsid w:val="003F7F39"/>
    <w:rsid w:val="00400271"/>
    <w:rsid w:val="004003F4"/>
    <w:rsid w:val="00400503"/>
    <w:rsid w:val="004008CE"/>
    <w:rsid w:val="00400AA8"/>
    <w:rsid w:val="00400E78"/>
    <w:rsid w:val="0040102A"/>
    <w:rsid w:val="0040126D"/>
    <w:rsid w:val="00401459"/>
    <w:rsid w:val="00401523"/>
    <w:rsid w:val="004015AE"/>
    <w:rsid w:val="0040192A"/>
    <w:rsid w:val="00401B9F"/>
    <w:rsid w:val="0040215B"/>
    <w:rsid w:val="004023CE"/>
    <w:rsid w:val="00402864"/>
    <w:rsid w:val="00402BE5"/>
    <w:rsid w:val="0040301F"/>
    <w:rsid w:val="0040316E"/>
    <w:rsid w:val="00403348"/>
    <w:rsid w:val="00403561"/>
    <w:rsid w:val="0040376B"/>
    <w:rsid w:val="0040382E"/>
    <w:rsid w:val="00403B43"/>
    <w:rsid w:val="004042DE"/>
    <w:rsid w:val="004043B4"/>
    <w:rsid w:val="00404519"/>
    <w:rsid w:val="00404524"/>
    <w:rsid w:val="004047BA"/>
    <w:rsid w:val="004049B8"/>
    <w:rsid w:val="00404D50"/>
    <w:rsid w:val="0040501A"/>
    <w:rsid w:val="00405157"/>
    <w:rsid w:val="00405921"/>
    <w:rsid w:val="00405A34"/>
    <w:rsid w:val="00405B42"/>
    <w:rsid w:val="00405D4E"/>
    <w:rsid w:val="00405F77"/>
    <w:rsid w:val="00406441"/>
    <w:rsid w:val="004065A1"/>
    <w:rsid w:val="00406947"/>
    <w:rsid w:val="004069A8"/>
    <w:rsid w:val="004069E5"/>
    <w:rsid w:val="004070FD"/>
    <w:rsid w:val="004071F3"/>
    <w:rsid w:val="0040727F"/>
    <w:rsid w:val="0040787E"/>
    <w:rsid w:val="00407A5B"/>
    <w:rsid w:val="00407BED"/>
    <w:rsid w:val="00407DBF"/>
    <w:rsid w:val="00407FB2"/>
    <w:rsid w:val="00410136"/>
    <w:rsid w:val="004104FF"/>
    <w:rsid w:val="00410523"/>
    <w:rsid w:val="004108BC"/>
    <w:rsid w:val="00410BEF"/>
    <w:rsid w:val="00410E02"/>
    <w:rsid w:val="00410E09"/>
    <w:rsid w:val="00410F69"/>
    <w:rsid w:val="00410FF3"/>
    <w:rsid w:val="00411308"/>
    <w:rsid w:val="00411408"/>
    <w:rsid w:val="00411454"/>
    <w:rsid w:val="004114E0"/>
    <w:rsid w:val="004118B2"/>
    <w:rsid w:val="0041190C"/>
    <w:rsid w:val="00411A6D"/>
    <w:rsid w:val="00411AED"/>
    <w:rsid w:val="004120BB"/>
    <w:rsid w:val="004123E1"/>
    <w:rsid w:val="004125DA"/>
    <w:rsid w:val="00412B38"/>
    <w:rsid w:val="00412C81"/>
    <w:rsid w:val="00412CC6"/>
    <w:rsid w:val="00413202"/>
    <w:rsid w:val="00413A6F"/>
    <w:rsid w:val="00413AD9"/>
    <w:rsid w:val="00413EAD"/>
    <w:rsid w:val="00413EDB"/>
    <w:rsid w:val="00414405"/>
    <w:rsid w:val="0041458A"/>
    <w:rsid w:val="00414618"/>
    <w:rsid w:val="00414851"/>
    <w:rsid w:val="00414859"/>
    <w:rsid w:val="00414CAB"/>
    <w:rsid w:val="00415049"/>
    <w:rsid w:val="004151B4"/>
    <w:rsid w:val="004151B6"/>
    <w:rsid w:val="004152D2"/>
    <w:rsid w:val="004156FC"/>
    <w:rsid w:val="00415A93"/>
    <w:rsid w:val="00415B63"/>
    <w:rsid w:val="00415D70"/>
    <w:rsid w:val="0041636F"/>
    <w:rsid w:val="0041665F"/>
    <w:rsid w:val="0041673F"/>
    <w:rsid w:val="00416784"/>
    <w:rsid w:val="00416A3C"/>
    <w:rsid w:val="00417542"/>
    <w:rsid w:val="0041776E"/>
    <w:rsid w:val="00417C2A"/>
    <w:rsid w:val="00417C77"/>
    <w:rsid w:val="00417E8D"/>
    <w:rsid w:val="00417E8E"/>
    <w:rsid w:val="00417ED3"/>
    <w:rsid w:val="00417FBC"/>
    <w:rsid w:val="0042027A"/>
    <w:rsid w:val="004202B9"/>
    <w:rsid w:val="0042051F"/>
    <w:rsid w:val="0042090C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F9"/>
    <w:rsid w:val="0042264B"/>
    <w:rsid w:val="00422666"/>
    <w:rsid w:val="004229F1"/>
    <w:rsid w:val="00422CC9"/>
    <w:rsid w:val="00422E51"/>
    <w:rsid w:val="00422E67"/>
    <w:rsid w:val="004230DA"/>
    <w:rsid w:val="004233E3"/>
    <w:rsid w:val="00423541"/>
    <w:rsid w:val="004238A0"/>
    <w:rsid w:val="0042397E"/>
    <w:rsid w:val="00423A95"/>
    <w:rsid w:val="00423BEF"/>
    <w:rsid w:val="00424259"/>
    <w:rsid w:val="004242EF"/>
    <w:rsid w:val="00424320"/>
    <w:rsid w:val="004243A0"/>
    <w:rsid w:val="00424719"/>
    <w:rsid w:val="00424A5E"/>
    <w:rsid w:val="00424B3D"/>
    <w:rsid w:val="00424DBA"/>
    <w:rsid w:val="00424E4E"/>
    <w:rsid w:val="00424F07"/>
    <w:rsid w:val="00424F13"/>
    <w:rsid w:val="00424F5C"/>
    <w:rsid w:val="00425013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3CB"/>
    <w:rsid w:val="0042664B"/>
    <w:rsid w:val="0042694D"/>
    <w:rsid w:val="00426C7D"/>
    <w:rsid w:val="0042738D"/>
    <w:rsid w:val="004273A2"/>
    <w:rsid w:val="00427537"/>
    <w:rsid w:val="00427732"/>
    <w:rsid w:val="00427AFA"/>
    <w:rsid w:val="00427B2F"/>
    <w:rsid w:val="00427D84"/>
    <w:rsid w:val="00427EA2"/>
    <w:rsid w:val="00430162"/>
    <w:rsid w:val="004303A1"/>
    <w:rsid w:val="00430464"/>
    <w:rsid w:val="0043046C"/>
    <w:rsid w:val="00430CFB"/>
    <w:rsid w:val="00430DFE"/>
    <w:rsid w:val="00431093"/>
    <w:rsid w:val="004311EA"/>
    <w:rsid w:val="00431672"/>
    <w:rsid w:val="004319B3"/>
    <w:rsid w:val="004319D4"/>
    <w:rsid w:val="00431ABC"/>
    <w:rsid w:val="00431C6B"/>
    <w:rsid w:val="00431F4C"/>
    <w:rsid w:val="00432178"/>
    <w:rsid w:val="00432A86"/>
    <w:rsid w:val="00432B3A"/>
    <w:rsid w:val="00432E0F"/>
    <w:rsid w:val="00432E37"/>
    <w:rsid w:val="00433237"/>
    <w:rsid w:val="0043329D"/>
    <w:rsid w:val="004332A8"/>
    <w:rsid w:val="004336A0"/>
    <w:rsid w:val="004337D2"/>
    <w:rsid w:val="00433A85"/>
    <w:rsid w:val="00433CEA"/>
    <w:rsid w:val="00433D80"/>
    <w:rsid w:val="00433E2D"/>
    <w:rsid w:val="00433F23"/>
    <w:rsid w:val="004341F7"/>
    <w:rsid w:val="004342D4"/>
    <w:rsid w:val="004342E4"/>
    <w:rsid w:val="0043443C"/>
    <w:rsid w:val="00434469"/>
    <w:rsid w:val="00434693"/>
    <w:rsid w:val="00434741"/>
    <w:rsid w:val="00434788"/>
    <w:rsid w:val="00434C77"/>
    <w:rsid w:val="00435099"/>
    <w:rsid w:val="004351A3"/>
    <w:rsid w:val="004353E2"/>
    <w:rsid w:val="0043546C"/>
    <w:rsid w:val="00435477"/>
    <w:rsid w:val="00435DB6"/>
    <w:rsid w:val="00436019"/>
    <w:rsid w:val="00436139"/>
    <w:rsid w:val="00436185"/>
    <w:rsid w:val="004361BF"/>
    <w:rsid w:val="004362E3"/>
    <w:rsid w:val="0043646B"/>
    <w:rsid w:val="0043655C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698"/>
    <w:rsid w:val="004406BC"/>
    <w:rsid w:val="00440BED"/>
    <w:rsid w:val="00440CD6"/>
    <w:rsid w:val="00441063"/>
    <w:rsid w:val="0044135C"/>
    <w:rsid w:val="00441402"/>
    <w:rsid w:val="0044142E"/>
    <w:rsid w:val="004414E4"/>
    <w:rsid w:val="00441779"/>
    <w:rsid w:val="0044198B"/>
    <w:rsid w:val="004419E6"/>
    <w:rsid w:val="00441B4E"/>
    <w:rsid w:val="0044230F"/>
    <w:rsid w:val="004424D6"/>
    <w:rsid w:val="0044304A"/>
    <w:rsid w:val="00443157"/>
    <w:rsid w:val="00443BB9"/>
    <w:rsid w:val="00443E14"/>
    <w:rsid w:val="0044414F"/>
    <w:rsid w:val="004441A8"/>
    <w:rsid w:val="004443C8"/>
    <w:rsid w:val="0044454C"/>
    <w:rsid w:val="0044457D"/>
    <w:rsid w:val="00444592"/>
    <w:rsid w:val="00444A7B"/>
    <w:rsid w:val="00444A8A"/>
    <w:rsid w:val="00445118"/>
    <w:rsid w:val="0044573D"/>
    <w:rsid w:val="00445980"/>
    <w:rsid w:val="00445AD4"/>
    <w:rsid w:val="00445C0A"/>
    <w:rsid w:val="00445FFF"/>
    <w:rsid w:val="004463CB"/>
    <w:rsid w:val="004464F6"/>
    <w:rsid w:val="00446792"/>
    <w:rsid w:val="004468A1"/>
    <w:rsid w:val="00446B9B"/>
    <w:rsid w:val="00446DDD"/>
    <w:rsid w:val="00447137"/>
    <w:rsid w:val="004471A8"/>
    <w:rsid w:val="00447337"/>
    <w:rsid w:val="0044750F"/>
    <w:rsid w:val="00447588"/>
    <w:rsid w:val="00447694"/>
    <w:rsid w:val="00447814"/>
    <w:rsid w:val="00447856"/>
    <w:rsid w:val="00447BB0"/>
    <w:rsid w:val="00447D6E"/>
    <w:rsid w:val="00447DD7"/>
    <w:rsid w:val="00447E51"/>
    <w:rsid w:val="004505D9"/>
    <w:rsid w:val="00450602"/>
    <w:rsid w:val="00450755"/>
    <w:rsid w:val="0045085F"/>
    <w:rsid w:val="00450B16"/>
    <w:rsid w:val="00450CE4"/>
    <w:rsid w:val="00450D59"/>
    <w:rsid w:val="00450FD7"/>
    <w:rsid w:val="0045101A"/>
    <w:rsid w:val="00451360"/>
    <w:rsid w:val="00451B09"/>
    <w:rsid w:val="00451C27"/>
    <w:rsid w:val="00451C51"/>
    <w:rsid w:val="004520EF"/>
    <w:rsid w:val="004523C6"/>
    <w:rsid w:val="00452458"/>
    <w:rsid w:val="0045253F"/>
    <w:rsid w:val="004526AB"/>
    <w:rsid w:val="00452E82"/>
    <w:rsid w:val="00452FC9"/>
    <w:rsid w:val="00453065"/>
    <w:rsid w:val="00453245"/>
    <w:rsid w:val="00453719"/>
    <w:rsid w:val="004537FD"/>
    <w:rsid w:val="00453A4F"/>
    <w:rsid w:val="00453CC7"/>
    <w:rsid w:val="00454018"/>
    <w:rsid w:val="004545E0"/>
    <w:rsid w:val="00454678"/>
    <w:rsid w:val="004546F7"/>
    <w:rsid w:val="00454B6F"/>
    <w:rsid w:val="00454C5C"/>
    <w:rsid w:val="00454D71"/>
    <w:rsid w:val="00455021"/>
    <w:rsid w:val="004550E3"/>
    <w:rsid w:val="0045510D"/>
    <w:rsid w:val="00455743"/>
    <w:rsid w:val="004559E4"/>
    <w:rsid w:val="00455F89"/>
    <w:rsid w:val="004561AA"/>
    <w:rsid w:val="004562F9"/>
    <w:rsid w:val="00456879"/>
    <w:rsid w:val="00456F57"/>
    <w:rsid w:val="00457044"/>
    <w:rsid w:val="00457270"/>
    <w:rsid w:val="00457298"/>
    <w:rsid w:val="0045737A"/>
    <w:rsid w:val="004575FB"/>
    <w:rsid w:val="00457695"/>
    <w:rsid w:val="004578B6"/>
    <w:rsid w:val="00457AC2"/>
    <w:rsid w:val="00457BCD"/>
    <w:rsid w:val="00457C2A"/>
    <w:rsid w:val="00457DB6"/>
    <w:rsid w:val="0046089E"/>
    <w:rsid w:val="00461077"/>
    <w:rsid w:val="004611DD"/>
    <w:rsid w:val="004611E1"/>
    <w:rsid w:val="004612A3"/>
    <w:rsid w:val="004612E3"/>
    <w:rsid w:val="004614E9"/>
    <w:rsid w:val="0046165E"/>
    <w:rsid w:val="0046166D"/>
    <w:rsid w:val="004618BC"/>
    <w:rsid w:val="00461A66"/>
    <w:rsid w:val="00461B30"/>
    <w:rsid w:val="00461E9C"/>
    <w:rsid w:val="00462157"/>
    <w:rsid w:val="00462630"/>
    <w:rsid w:val="004626D8"/>
    <w:rsid w:val="00462BEF"/>
    <w:rsid w:val="00462E73"/>
    <w:rsid w:val="00462EB4"/>
    <w:rsid w:val="00462EC5"/>
    <w:rsid w:val="00462FE9"/>
    <w:rsid w:val="004630A6"/>
    <w:rsid w:val="00463119"/>
    <w:rsid w:val="0046311F"/>
    <w:rsid w:val="00463731"/>
    <w:rsid w:val="00463974"/>
    <w:rsid w:val="00463A2C"/>
    <w:rsid w:val="00463A9B"/>
    <w:rsid w:val="00463D10"/>
    <w:rsid w:val="00463EDD"/>
    <w:rsid w:val="00464081"/>
    <w:rsid w:val="0046431A"/>
    <w:rsid w:val="0046448E"/>
    <w:rsid w:val="00464D96"/>
    <w:rsid w:val="00464E34"/>
    <w:rsid w:val="00464E9F"/>
    <w:rsid w:val="004651AE"/>
    <w:rsid w:val="0046574F"/>
    <w:rsid w:val="00465793"/>
    <w:rsid w:val="00465A4B"/>
    <w:rsid w:val="00465B90"/>
    <w:rsid w:val="00465C54"/>
    <w:rsid w:val="00465C61"/>
    <w:rsid w:val="00465D65"/>
    <w:rsid w:val="00465D77"/>
    <w:rsid w:val="00466566"/>
    <w:rsid w:val="0046662D"/>
    <w:rsid w:val="00466712"/>
    <w:rsid w:val="00466753"/>
    <w:rsid w:val="0046691E"/>
    <w:rsid w:val="00466BE3"/>
    <w:rsid w:val="00466E7D"/>
    <w:rsid w:val="00466F26"/>
    <w:rsid w:val="00467696"/>
    <w:rsid w:val="0046776D"/>
    <w:rsid w:val="00467829"/>
    <w:rsid w:val="0046794C"/>
    <w:rsid w:val="00467A2A"/>
    <w:rsid w:val="00467ABE"/>
    <w:rsid w:val="00467B3E"/>
    <w:rsid w:val="00467E0A"/>
    <w:rsid w:val="004701E8"/>
    <w:rsid w:val="00470323"/>
    <w:rsid w:val="00470395"/>
    <w:rsid w:val="004706DF"/>
    <w:rsid w:val="00470BDB"/>
    <w:rsid w:val="00470D7D"/>
    <w:rsid w:val="00470DE3"/>
    <w:rsid w:val="004710A3"/>
    <w:rsid w:val="00471736"/>
    <w:rsid w:val="00471BAF"/>
    <w:rsid w:val="00471BE2"/>
    <w:rsid w:val="00471C71"/>
    <w:rsid w:val="00471E72"/>
    <w:rsid w:val="00471FC1"/>
    <w:rsid w:val="00471FC3"/>
    <w:rsid w:val="00472081"/>
    <w:rsid w:val="004721A2"/>
    <w:rsid w:val="004723D2"/>
    <w:rsid w:val="0047246F"/>
    <w:rsid w:val="00472608"/>
    <w:rsid w:val="004727D5"/>
    <w:rsid w:val="00472877"/>
    <w:rsid w:val="004728EC"/>
    <w:rsid w:val="00472987"/>
    <w:rsid w:val="00472B2D"/>
    <w:rsid w:val="00472E4D"/>
    <w:rsid w:val="00473326"/>
    <w:rsid w:val="0047337E"/>
    <w:rsid w:val="004736E8"/>
    <w:rsid w:val="004736F8"/>
    <w:rsid w:val="004737B3"/>
    <w:rsid w:val="00473974"/>
    <w:rsid w:val="00473B39"/>
    <w:rsid w:val="00473D4D"/>
    <w:rsid w:val="00473D8A"/>
    <w:rsid w:val="00473F02"/>
    <w:rsid w:val="00473FF6"/>
    <w:rsid w:val="00474143"/>
    <w:rsid w:val="00474316"/>
    <w:rsid w:val="00474415"/>
    <w:rsid w:val="00474444"/>
    <w:rsid w:val="0047465B"/>
    <w:rsid w:val="00474698"/>
    <w:rsid w:val="004747BB"/>
    <w:rsid w:val="00474967"/>
    <w:rsid w:val="00474E6F"/>
    <w:rsid w:val="00474E8B"/>
    <w:rsid w:val="004759EB"/>
    <w:rsid w:val="00475B0F"/>
    <w:rsid w:val="00475F31"/>
    <w:rsid w:val="004763A4"/>
    <w:rsid w:val="00476425"/>
    <w:rsid w:val="004764A2"/>
    <w:rsid w:val="00476BF0"/>
    <w:rsid w:val="00476D10"/>
    <w:rsid w:val="00476D53"/>
    <w:rsid w:val="004770F3"/>
    <w:rsid w:val="004770FC"/>
    <w:rsid w:val="00477105"/>
    <w:rsid w:val="00477252"/>
    <w:rsid w:val="0047735A"/>
    <w:rsid w:val="004775C6"/>
    <w:rsid w:val="004775E0"/>
    <w:rsid w:val="004776D6"/>
    <w:rsid w:val="004777BA"/>
    <w:rsid w:val="004777C4"/>
    <w:rsid w:val="004778E2"/>
    <w:rsid w:val="0047790B"/>
    <w:rsid w:val="00477D5C"/>
    <w:rsid w:val="00477DA4"/>
    <w:rsid w:val="00477DBC"/>
    <w:rsid w:val="004801A6"/>
    <w:rsid w:val="004805C0"/>
    <w:rsid w:val="00480C0D"/>
    <w:rsid w:val="00480D2A"/>
    <w:rsid w:val="00480E67"/>
    <w:rsid w:val="00481370"/>
    <w:rsid w:val="00481390"/>
    <w:rsid w:val="0048141F"/>
    <w:rsid w:val="00481617"/>
    <w:rsid w:val="004817A7"/>
    <w:rsid w:val="004819D9"/>
    <w:rsid w:val="00481CDB"/>
    <w:rsid w:val="00482244"/>
    <w:rsid w:val="004822BE"/>
    <w:rsid w:val="00482619"/>
    <w:rsid w:val="00482865"/>
    <w:rsid w:val="00482F8A"/>
    <w:rsid w:val="00482FF7"/>
    <w:rsid w:val="00483020"/>
    <w:rsid w:val="004830DE"/>
    <w:rsid w:val="0048342D"/>
    <w:rsid w:val="004834F8"/>
    <w:rsid w:val="00483511"/>
    <w:rsid w:val="00483A4C"/>
    <w:rsid w:val="00483B29"/>
    <w:rsid w:val="00483BD1"/>
    <w:rsid w:val="00483DFB"/>
    <w:rsid w:val="00484395"/>
    <w:rsid w:val="004846B4"/>
    <w:rsid w:val="00484759"/>
    <w:rsid w:val="0048496A"/>
    <w:rsid w:val="00484C9D"/>
    <w:rsid w:val="00484CA9"/>
    <w:rsid w:val="00484D88"/>
    <w:rsid w:val="0048519E"/>
    <w:rsid w:val="004851A3"/>
    <w:rsid w:val="0048528C"/>
    <w:rsid w:val="0048535D"/>
    <w:rsid w:val="0048547F"/>
    <w:rsid w:val="00485CC7"/>
    <w:rsid w:val="00486097"/>
    <w:rsid w:val="004861D5"/>
    <w:rsid w:val="004863EC"/>
    <w:rsid w:val="00486433"/>
    <w:rsid w:val="004864B1"/>
    <w:rsid w:val="004864D0"/>
    <w:rsid w:val="004866DD"/>
    <w:rsid w:val="00486B3D"/>
    <w:rsid w:val="00486B75"/>
    <w:rsid w:val="00486DDB"/>
    <w:rsid w:val="00487072"/>
    <w:rsid w:val="0048708B"/>
    <w:rsid w:val="00487486"/>
    <w:rsid w:val="00487815"/>
    <w:rsid w:val="00487B9C"/>
    <w:rsid w:val="00487C23"/>
    <w:rsid w:val="00487C4D"/>
    <w:rsid w:val="00487DE6"/>
    <w:rsid w:val="004906E2"/>
    <w:rsid w:val="00490847"/>
    <w:rsid w:val="004910B0"/>
    <w:rsid w:val="004911CE"/>
    <w:rsid w:val="00491419"/>
    <w:rsid w:val="00491576"/>
    <w:rsid w:val="00491D20"/>
    <w:rsid w:val="00491E14"/>
    <w:rsid w:val="00491E37"/>
    <w:rsid w:val="00491F6F"/>
    <w:rsid w:val="00492018"/>
    <w:rsid w:val="0049208C"/>
    <w:rsid w:val="0049214C"/>
    <w:rsid w:val="004921E0"/>
    <w:rsid w:val="00492288"/>
    <w:rsid w:val="00492362"/>
    <w:rsid w:val="0049246F"/>
    <w:rsid w:val="0049256E"/>
    <w:rsid w:val="00492813"/>
    <w:rsid w:val="00492C16"/>
    <w:rsid w:val="00492E23"/>
    <w:rsid w:val="0049329B"/>
    <w:rsid w:val="00493524"/>
    <w:rsid w:val="00493576"/>
    <w:rsid w:val="00493B35"/>
    <w:rsid w:val="00493D41"/>
    <w:rsid w:val="00493E1F"/>
    <w:rsid w:val="0049403D"/>
    <w:rsid w:val="0049411E"/>
    <w:rsid w:val="004941A7"/>
    <w:rsid w:val="00494585"/>
    <w:rsid w:val="004946DA"/>
    <w:rsid w:val="00494A9C"/>
    <w:rsid w:val="00494FB0"/>
    <w:rsid w:val="0049583F"/>
    <w:rsid w:val="00495893"/>
    <w:rsid w:val="00495B30"/>
    <w:rsid w:val="00495D93"/>
    <w:rsid w:val="00495F63"/>
    <w:rsid w:val="00496076"/>
    <w:rsid w:val="004963AF"/>
    <w:rsid w:val="00496715"/>
    <w:rsid w:val="004968F6"/>
    <w:rsid w:val="0049692D"/>
    <w:rsid w:val="004969AE"/>
    <w:rsid w:val="00496A83"/>
    <w:rsid w:val="00496ABC"/>
    <w:rsid w:val="00496B99"/>
    <w:rsid w:val="00496BD5"/>
    <w:rsid w:val="00496D61"/>
    <w:rsid w:val="004970EB"/>
    <w:rsid w:val="004971AC"/>
    <w:rsid w:val="0049737A"/>
    <w:rsid w:val="004973E5"/>
    <w:rsid w:val="00497635"/>
    <w:rsid w:val="00497A54"/>
    <w:rsid w:val="00497D61"/>
    <w:rsid w:val="00497EA2"/>
    <w:rsid w:val="00497EE1"/>
    <w:rsid w:val="004A0361"/>
    <w:rsid w:val="004A0902"/>
    <w:rsid w:val="004A0C5E"/>
    <w:rsid w:val="004A0E79"/>
    <w:rsid w:val="004A1350"/>
    <w:rsid w:val="004A1552"/>
    <w:rsid w:val="004A1584"/>
    <w:rsid w:val="004A1616"/>
    <w:rsid w:val="004A1784"/>
    <w:rsid w:val="004A17CD"/>
    <w:rsid w:val="004A1837"/>
    <w:rsid w:val="004A1CBF"/>
    <w:rsid w:val="004A1E20"/>
    <w:rsid w:val="004A1ECA"/>
    <w:rsid w:val="004A2065"/>
    <w:rsid w:val="004A247E"/>
    <w:rsid w:val="004A24CF"/>
    <w:rsid w:val="004A2787"/>
    <w:rsid w:val="004A28A1"/>
    <w:rsid w:val="004A2BA2"/>
    <w:rsid w:val="004A2C95"/>
    <w:rsid w:val="004A2CAE"/>
    <w:rsid w:val="004A3025"/>
    <w:rsid w:val="004A328D"/>
    <w:rsid w:val="004A32E9"/>
    <w:rsid w:val="004A3614"/>
    <w:rsid w:val="004A3921"/>
    <w:rsid w:val="004A39C0"/>
    <w:rsid w:val="004A3B41"/>
    <w:rsid w:val="004A3D0E"/>
    <w:rsid w:val="004A3DAF"/>
    <w:rsid w:val="004A3EA1"/>
    <w:rsid w:val="004A3FBB"/>
    <w:rsid w:val="004A4187"/>
    <w:rsid w:val="004A41AC"/>
    <w:rsid w:val="004A45D7"/>
    <w:rsid w:val="004A4BC4"/>
    <w:rsid w:val="004A4C01"/>
    <w:rsid w:val="004A52B5"/>
    <w:rsid w:val="004A57BB"/>
    <w:rsid w:val="004A5F18"/>
    <w:rsid w:val="004A6113"/>
    <w:rsid w:val="004A6161"/>
    <w:rsid w:val="004A657E"/>
    <w:rsid w:val="004A65A8"/>
    <w:rsid w:val="004A6636"/>
    <w:rsid w:val="004A6727"/>
    <w:rsid w:val="004A6958"/>
    <w:rsid w:val="004A6B05"/>
    <w:rsid w:val="004A6B84"/>
    <w:rsid w:val="004A6BCE"/>
    <w:rsid w:val="004A6C02"/>
    <w:rsid w:val="004A6D0D"/>
    <w:rsid w:val="004A6D2F"/>
    <w:rsid w:val="004A6E3E"/>
    <w:rsid w:val="004A71A9"/>
    <w:rsid w:val="004A721D"/>
    <w:rsid w:val="004A7692"/>
    <w:rsid w:val="004A7758"/>
    <w:rsid w:val="004A7861"/>
    <w:rsid w:val="004A7885"/>
    <w:rsid w:val="004A7901"/>
    <w:rsid w:val="004A790C"/>
    <w:rsid w:val="004A7A51"/>
    <w:rsid w:val="004A7AAE"/>
    <w:rsid w:val="004B02B2"/>
    <w:rsid w:val="004B0728"/>
    <w:rsid w:val="004B09A9"/>
    <w:rsid w:val="004B0CFF"/>
    <w:rsid w:val="004B0F7D"/>
    <w:rsid w:val="004B102E"/>
    <w:rsid w:val="004B1165"/>
    <w:rsid w:val="004B154B"/>
    <w:rsid w:val="004B1654"/>
    <w:rsid w:val="004B1746"/>
    <w:rsid w:val="004B1AEE"/>
    <w:rsid w:val="004B1B47"/>
    <w:rsid w:val="004B1C81"/>
    <w:rsid w:val="004B1F9A"/>
    <w:rsid w:val="004B21B0"/>
    <w:rsid w:val="004B2202"/>
    <w:rsid w:val="004B223F"/>
    <w:rsid w:val="004B2429"/>
    <w:rsid w:val="004B25D8"/>
    <w:rsid w:val="004B29C6"/>
    <w:rsid w:val="004B2C92"/>
    <w:rsid w:val="004B2ECA"/>
    <w:rsid w:val="004B2FBC"/>
    <w:rsid w:val="004B30FA"/>
    <w:rsid w:val="004B3122"/>
    <w:rsid w:val="004B33E2"/>
    <w:rsid w:val="004B35A8"/>
    <w:rsid w:val="004B35BC"/>
    <w:rsid w:val="004B39D0"/>
    <w:rsid w:val="004B3DCD"/>
    <w:rsid w:val="004B3F42"/>
    <w:rsid w:val="004B3F54"/>
    <w:rsid w:val="004B4034"/>
    <w:rsid w:val="004B4686"/>
    <w:rsid w:val="004B4F84"/>
    <w:rsid w:val="004B509B"/>
    <w:rsid w:val="004B50A6"/>
    <w:rsid w:val="004B543E"/>
    <w:rsid w:val="004B54DC"/>
    <w:rsid w:val="004B56B0"/>
    <w:rsid w:val="004B5B28"/>
    <w:rsid w:val="004B5BC9"/>
    <w:rsid w:val="004B5CF2"/>
    <w:rsid w:val="004B5D28"/>
    <w:rsid w:val="004B5F95"/>
    <w:rsid w:val="004B6293"/>
    <w:rsid w:val="004B6336"/>
    <w:rsid w:val="004B6396"/>
    <w:rsid w:val="004B646F"/>
    <w:rsid w:val="004B6527"/>
    <w:rsid w:val="004B66DF"/>
    <w:rsid w:val="004B6863"/>
    <w:rsid w:val="004B6C80"/>
    <w:rsid w:val="004B7071"/>
    <w:rsid w:val="004B729F"/>
    <w:rsid w:val="004B72D4"/>
    <w:rsid w:val="004B767F"/>
    <w:rsid w:val="004B76EF"/>
    <w:rsid w:val="004B77D7"/>
    <w:rsid w:val="004B78DC"/>
    <w:rsid w:val="004B7BAB"/>
    <w:rsid w:val="004B7E07"/>
    <w:rsid w:val="004B7E9F"/>
    <w:rsid w:val="004B7F20"/>
    <w:rsid w:val="004B7F3A"/>
    <w:rsid w:val="004C0099"/>
    <w:rsid w:val="004C03F5"/>
    <w:rsid w:val="004C09D5"/>
    <w:rsid w:val="004C0B87"/>
    <w:rsid w:val="004C0C2E"/>
    <w:rsid w:val="004C0C62"/>
    <w:rsid w:val="004C0C68"/>
    <w:rsid w:val="004C1035"/>
    <w:rsid w:val="004C10D2"/>
    <w:rsid w:val="004C10D8"/>
    <w:rsid w:val="004C13E5"/>
    <w:rsid w:val="004C1558"/>
    <w:rsid w:val="004C1569"/>
    <w:rsid w:val="004C15DB"/>
    <w:rsid w:val="004C15F9"/>
    <w:rsid w:val="004C179A"/>
    <w:rsid w:val="004C1950"/>
    <w:rsid w:val="004C1E65"/>
    <w:rsid w:val="004C1E7D"/>
    <w:rsid w:val="004C205D"/>
    <w:rsid w:val="004C2274"/>
    <w:rsid w:val="004C2292"/>
    <w:rsid w:val="004C22F1"/>
    <w:rsid w:val="004C232B"/>
    <w:rsid w:val="004C2371"/>
    <w:rsid w:val="004C2572"/>
    <w:rsid w:val="004C2D0D"/>
    <w:rsid w:val="004C34FE"/>
    <w:rsid w:val="004C35B4"/>
    <w:rsid w:val="004C3A29"/>
    <w:rsid w:val="004C3F95"/>
    <w:rsid w:val="004C4550"/>
    <w:rsid w:val="004C467E"/>
    <w:rsid w:val="004C4CC1"/>
    <w:rsid w:val="004C4E8F"/>
    <w:rsid w:val="004C50D1"/>
    <w:rsid w:val="004C523F"/>
    <w:rsid w:val="004C52A3"/>
    <w:rsid w:val="004C5631"/>
    <w:rsid w:val="004C56F8"/>
    <w:rsid w:val="004C5E20"/>
    <w:rsid w:val="004C6220"/>
    <w:rsid w:val="004C6376"/>
    <w:rsid w:val="004C6454"/>
    <w:rsid w:val="004C6472"/>
    <w:rsid w:val="004C64F4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3D1"/>
    <w:rsid w:val="004D0C61"/>
    <w:rsid w:val="004D0CDE"/>
    <w:rsid w:val="004D0E46"/>
    <w:rsid w:val="004D14CD"/>
    <w:rsid w:val="004D153E"/>
    <w:rsid w:val="004D180A"/>
    <w:rsid w:val="004D190A"/>
    <w:rsid w:val="004D1E49"/>
    <w:rsid w:val="004D1F9D"/>
    <w:rsid w:val="004D1FD4"/>
    <w:rsid w:val="004D20C5"/>
    <w:rsid w:val="004D23CF"/>
    <w:rsid w:val="004D26C9"/>
    <w:rsid w:val="004D27E1"/>
    <w:rsid w:val="004D283D"/>
    <w:rsid w:val="004D288E"/>
    <w:rsid w:val="004D2E6F"/>
    <w:rsid w:val="004D2FA8"/>
    <w:rsid w:val="004D30BA"/>
    <w:rsid w:val="004D320F"/>
    <w:rsid w:val="004D39C4"/>
    <w:rsid w:val="004D3A47"/>
    <w:rsid w:val="004D3B60"/>
    <w:rsid w:val="004D3CBD"/>
    <w:rsid w:val="004D3D2C"/>
    <w:rsid w:val="004D3E9D"/>
    <w:rsid w:val="004D4160"/>
    <w:rsid w:val="004D41A9"/>
    <w:rsid w:val="004D42C0"/>
    <w:rsid w:val="004D42CB"/>
    <w:rsid w:val="004D43E8"/>
    <w:rsid w:val="004D490D"/>
    <w:rsid w:val="004D50F7"/>
    <w:rsid w:val="004D522D"/>
    <w:rsid w:val="004D5238"/>
    <w:rsid w:val="004D54A8"/>
    <w:rsid w:val="004D5574"/>
    <w:rsid w:val="004D5C0D"/>
    <w:rsid w:val="004D663E"/>
    <w:rsid w:val="004D6792"/>
    <w:rsid w:val="004D69E7"/>
    <w:rsid w:val="004D6A25"/>
    <w:rsid w:val="004D6F17"/>
    <w:rsid w:val="004D7026"/>
    <w:rsid w:val="004D70BB"/>
    <w:rsid w:val="004D7269"/>
    <w:rsid w:val="004D7733"/>
    <w:rsid w:val="004D794F"/>
    <w:rsid w:val="004D79B7"/>
    <w:rsid w:val="004D7B8A"/>
    <w:rsid w:val="004D7BBA"/>
    <w:rsid w:val="004D7E84"/>
    <w:rsid w:val="004E0090"/>
    <w:rsid w:val="004E0128"/>
    <w:rsid w:val="004E050D"/>
    <w:rsid w:val="004E0B53"/>
    <w:rsid w:val="004E0B5E"/>
    <w:rsid w:val="004E0D4A"/>
    <w:rsid w:val="004E0E01"/>
    <w:rsid w:val="004E1169"/>
    <w:rsid w:val="004E158F"/>
    <w:rsid w:val="004E1624"/>
    <w:rsid w:val="004E1817"/>
    <w:rsid w:val="004E19A5"/>
    <w:rsid w:val="004E19F8"/>
    <w:rsid w:val="004E23DC"/>
    <w:rsid w:val="004E2415"/>
    <w:rsid w:val="004E25D3"/>
    <w:rsid w:val="004E262C"/>
    <w:rsid w:val="004E2967"/>
    <w:rsid w:val="004E3174"/>
    <w:rsid w:val="004E3AB9"/>
    <w:rsid w:val="004E3BEA"/>
    <w:rsid w:val="004E4234"/>
    <w:rsid w:val="004E457E"/>
    <w:rsid w:val="004E47C0"/>
    <w:rsid w:val="004E49E8"/>
    <w:rsid w:val="004E4BB6"/>
    <w:rsid w:val="004E4D32"/>
    <w:rsid w:val="004E5119"/>
    <w:rsid w:val="004E53A6"/>
    <w:rsid w:val="004E5875"/>
    <w:rsid w:val="004E5D5F"/>
    <w:rsid w:val="004E600F"/>
    <w:rsid w:val="004E6074"/>
    <w:rsid w:val="004E6190"/>
    <w:rsid w:val="004E6194"/>
    <w:rsid w:val="004E61D8"/>
    <w:rsid w:val="004E6454"/>
    <w:rsid w:val="004E64AC"/>
    <w:rsid w:val="004E677D"/>
    <w:rsid w:val="004E68B6"/>
    <w:rsid w:val="004E6D32"/>
    <w:rsid w:val="004E7390"/>
    <w:rsid w:val="004E73D9"/>
    <w:rsid w:val="004E747B"/>
    <w:rsid w:val="004E7523"/>
    <w:rsid w:val="004E7567"/>
    <w:rsid w:val="004E7626"/>
    <w:rsid w:val="004E7771"/>
    <w:rsid w:val="004E77AB"/>
    <w:rsid w:val="004E77D7"/>
    <w:rsid w:val="004E78A6"/>
    <w:rsid w:val="004E7966"/>
    <w:rsid w:val="004E7D69"/>
    <w:rsid w:val="004E7E08"/>
    <w:rsid w:val="004E7E48"/>
    <w:rsid w:val="004E7ED7"/>
    <w:rsid w:val="004E7FEF"/>
    <w:rsid w:val="004F0039"/>
    <w:rsid w:val="004F02BE"/>
    <w:rsid w:val="004F02D0"/>
    <w:rsid w:val="004F0384"/>
    <w:rsid w:val="004F03DE"/>
    <w:rsid w:val="004F0749"/>
    <w:rsid w:val="004F07C1"/>
    <w:rsid w:val="004F0994"/>
    <w:rsid w:val="004F0A54"/>
    <w:rsid w:val="004F10D3"/>
    <w:rsid w:val="004F1267"/>
    <w:rsid w:val="004F1795"/>
    <w:rsid w:val="004F1A35"/>
    <w:rsid w:val="004F1F49"/>
    <w:rsid w:val="004F20B7"/>
    <w:rsid w:val="004F2534"/>
    <w:rsid w:val="004F25E3"/>
    <w:rsid w:val="004F2636"/>
    <w:rsid w:val="004F2771"/>
    <w:rsid w:val="004F2AB6"/>
    <w:rsid w:val="004F2BAC"/>
    <w:rsid w:val="004F2C62"/>
    <w:rsid w:val="004F2C93"/>
    <w:rsid w:val="004F334E"/>
    <w:rsid w:val="004F37E5"/>
    <w:rsid w:val="004F385B"/>
    <w:rsid w:val="004F3A20"/>
    <w:rsid w:val="004F3A6B"/>
    <w:rsid w:val="004F3EFF"/>
    <w:rsid w:val="004F4545"/>
    <w:rsid w:val="004F4664"/>
    <w:rsid w:val="004F48AD"/>
    <w:rsid w:val="004F4B4A"/>
    <w:rsid w:val="004F4C5B"/>
    <w:rsid w:val="004F5111"/>
    <w:rsid w:val="004F569E"/>
    <w:rsid w:val="004F5AA0"/>
    <w:rsid w:val="004F5C37"/>
    <w:rsid w:val="004F5EE1"/>
    <w:rsid w:val="004F605C"/>
    <w:rsid w:val="004F608B"/>
    <w:rsid w:val="004F619E"/>
    <w:rsid w:val="004F6383"/>
    <w:rsid w:val="004F63C3"/>
    <w:rsid w:val="004F6459"/>
    <w:rsid w:val="004F652F"/>
    <w:rsid w:val="004F69B6"/>
    <w:rsid w:val="004F7194"/>
    <w:rsid w:val="004F7514"/>
    <w:rsid w:val="004F77CB"/>
    <w:rsid w:val="004F79FF"/>
    <w:rsid w:val="0050009A"/>
    <w:rsid w:val="00500423"/>
    <w:rsid w:val="00500C91"/>
    <w:rsid w:val="00500F88"/>
    <w:rsid w:val="00501010"/>
    <w:rsid w:val="005010DB"/>
    <w:rsid w:val="00501184"/>
    <w:rsid w:val="0050118B"/>
    <w:rsid w:val="005011BB"/>
    <w:rsid w:val="005013DE"/>
    <w:rsid w:val="00501545"/>
    <w:rsid w:val="0050158F"/>
    <w:rsid w:val="00501E36"/>
    <w:rsid w:val="00502011"/>
    <w:rsid w:val="00502262"/>
    <w:rsid w:val="0050231B"/>
    <w:rsid w:val="00502847"/>
    <w:rsid w:val="00502AF5"/>
    <w:rsid w:val="00502B29"/>
    <w:rsid w:val="00502BAB"/>
    <w:rsid w:val="005035F3"/>
    <w:rsid w:val="00503676"/>
    <w:rsid w:val="0050393D"/>
    <w:rsid w:val="00503D0C"/>
    <w:rsid w:val="00503D9B"/>
    <w:rsid w:val="00503FE6"/>
    <w:rsid w:val="00504058"/>
    <w:rsid w:val="005043A5"/>
    <w:rsid w:val="005045AB"/>
    <w:rsid w:val="00504837"/>
    <w:rsid w:val="00504C17"/>
    <w:rsid w:val="00504D0F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6A"/>
    <w:rsid w:val="00506E9C"/>
    <w:rsid w:val="00507481"/>
    <w:rsid w:val="005074B0"/>
    <w:rsid w:val="00507545"/>
    <w:rsid w:val="00507562"/>
    <w:rsid w:val="00507D68"/>
    <w:rsid w:val="00507EC3"/>
    <w:rsid w:val="0051015C"/>
    <w:rsid w:val="0051056F"/>
    <w:rsid w:val="0051062B"/>
    <w:rsid w:val="005107FA"/>
    <w:rsid w:val="00510D29"/>
    <w:rsid w:val="005111A8"/>
    <w:rsid w:val="00511362"/>
    <w:rsid w:val="005115D8"/>
    <w:rsid w:val="005119D6"/>
    <w:rsid w:val="00511A83"/>
    <w:rsid w:val="00511B21"/>
    <w:rsid w:val="00511B4F"/>
    <w:rsid w:val="00511B6E"/>
    <w:rsid w:val="00511B94"/>
    <w:rsid w:val="00511C0F"/>
    <w:rsid w:val="00511F75"/>
    <w:rsid w:val="0051201F"/>
    <w:rsid w:val="005120A0"/>
    <w:rsid w:val="005121C6"/>
    <w:rsid w:val="005126C9"/>
    <w:rsid w:val="00512CBE"/>
    <w:rsid w:val="00512D7F"/>
    <w:rsid w:val="00512D95"/>
    <w:rsid w:val="00512EA4"/>
    <w:rsid w:val="00512FAE"/>
    <w:rsid w:val="005133B7"/>
    <w:rsid w:val="00513506"/>
    <w:rsid w:val="0051372C"/>
    <w:rsid w:val="00513BC8"/>
    <w:rsid w:val="005140E7"/>
    <w:rsid w:val="0051415B"/>
    <w:rsid w:val="005144E1"/>
    <w:rsid w:val="00514A9F"/>
    <w:rsid w:val="00514E1E"/>
    <w:rsid w:val="00514FD3"/>
    <w:rsid w:val="00515630"/>
    <w:rsid w:val="0051565A"/>
    <w:rsid w:val="00515819"/>
    <w:rsid w:val="00515C40"/>
    <w:rsid w:val="00515D61"/>
    <w:rsid w:val="005162D4"/>
    <w:rsid w:val="005163FA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984"/>
    <w:rsid w:val="00517D44"/>
    <w:rsid w:val="00517E1C"/>
    <w:rsid w:val="005204F3"/>
    <w:rsid w:val="005209E1"/>
    <w:rsid w:val="00520F32"/>
    <w:rsid w:val="005210F4"/>
    <w:rsid w:val="005214A3"/>
    <w:rsid w:val="005219EE"/>
    <w:rsid w:val="00521BCF"/>
    <w:rsid w:val="00521CE8"/>
    <w:rsid w:val="00521DB1"/>
    <w:rsid w:val="00521F7F"/>
    <w:rsid w:val="00522303"/>
    <w:rsid w:val="00522434"/>
    <w:rsid w:val="005227A8"/>
    <w:rsid w:val="00522B06"/>
    <w:rsid w:val="00522BF8"/>
    <w:rsid w:val="00522D6E"/>
    <w:rsid w:val="005232B1"/>
    <w:rsid w:val="00523349"/>
    <w:rsid w:val="00523638"/>
    <w:rsid w:val="005236AB"/>
    <w:rsid w:val="0052376B"/>
    <w:rsid w:val="00523794"/>
    <w:rsid w:val="005237D4"/>
    <w:rsid w:val="0052391D"/>
    <w:rsid w:val="00523985"/>
    <w:rsid w:val="00523AD7"/>
    <w:rsid w:val="00523C20"/>
    <w:rsid w:val="00523D27"/>
    <w:rsid w:val="005240AD"/>
    <w:rsid w:val="00524294"/>
    <w:rsid w:val="005243AB"/>
    <w:rsid w:val="005247F6"/>
    <w:rsid w:val="00524832"/>
    <w:rsid w:val="00524DE2"/>
    <w:rsid w:val="00524E9B"/>
    <w:rsid w:val="005250C8"/>
    <w:rsid w:val="00525127"/>
    <w:rsid w:val="005251D2"/>
    <w:rsid w:val="005251E7"/>
    <w:rsid w:val="005255E6"/>
    <w:rsid w:val="00525705"/>
    <w:rsid w:val="00525918"/>
    <w:rsid w:val="00525CC7"/>
    <w:rsid w:val="00525D94"/>
    <w:rsid w:val="00525DE4"/>
    <w:rsid w:val="00525FB5"/>
    <w:rsid w:val="00526528"/>
    <w:rsid w:val="0052674F"/>
    <w:rsid w:val="00526982"/>
    <w:rsid w:val="00526B62"/>
    <w:rsid w:val="00526BA7"/>
    <w:rsid w:val="00526CD9"/>
    <w:rsid w:val="00526DAF"/>
    <w:rsid w:val="00526E85"/>
    <w:rsid w:val="00527153"/>
    <w:rsid w:val="0052763E"/>
    <w:rsid w:val="005278AB"/>
    <w:rsid w:val="00527C7B"/>
    <w:rsid w:val="00527E50"/>
    <w:rsid w:val="00527EF9"/>
    <w:rsid w:val="00527FE2"/>
    <w:rsid w:val="00530216"/>
    <w:rsid w:val="00530832"/>
    <w:rsid w:val="00530A9C"/>
    <w:rsid w:val="00530C0C"/>
    <w:rsid w:val="00530DD8"/>
    <w:rsid w:val="00531019"/>
    <w:rsid w:val="005310E7"/>
    <w:rsid w:val="00531108"/>
    <w:rsid w:val="0053144B"/>
    <w:rsid w:val="0053155B"/>
    <w:rsid w:val="0053185C"/>
    <w:rsid w:val="00531CCB"/>
    <w:rsid w:val="00531DB8"/>
    <w:rsid w:val="00531E8F"/>
    <w:rsid w:val="00531FDE"/>
    <w:rsid w:val="005320D0"/>
    <w:rsid w:val="005322DA"/>
    <w:rsid w:val="00532336"/>
    <w:rsid w:val="00532620"/>
    <w:rsid w:val="00532790"/>
    <w:rsid w:val="00532F2E"/>
    <w:rsid w:val="005331BF"/>
    <w:rsid w:val="0053340B"/>
    <w:rsid w:val="0053345D"/>
    <w:rsid w:val="00533596"/>
    <w:rsid w:val="00533A2E"/>
    <w:rsid w:val="00534152"/>
    <w:rsid w:val="00534201"/>
    <w:rsid w:val="005344F6"/>
    <w:rsid w:val="005344FD"/>
    <w:rsid w:val="005348F4"/>
    <w:rsid w:val="00534BC3"/>
    <w:rsid w:val="00534D30"/>
    <w:rsid w:val="00534DFA"/>
    <w:rsid w:val="00535507"/>
    <w:rsid w:val="00535914"/>
    <w:rsid w:val="00535D43"/>
    <w:rsid w:val="0053617C"/>
    <w:rsid w:val="005361ED"/>
    <w:rsid w:val="0053629B"/>
    <w:rsid w:val="005363B6"/>
    <w:rsid w:val="0053662C"/>
    <w:rsid w:val="00536948"/>
    <w:rsid w:val="00536B88"/>
    <w:rsid w:val="00536C48"/>
    <w:rsid w:val="00536EC1"/>
    <w:rsid w:val="00536EC2"/>
    <w:rsid w:val="0053780B"/>
    <w:rsid w:val="00537A27"/>
    <w:rsid w:val="00537AA9"/>
    <w:rsid w:val="00537B97"/>
    <w:rsid w:val="00537DCE"/>
    <w:rsid w:val="00537F49"/>
    <w:rsid w:val="0054025C"/>
    <w:rsid w:val="0054034C"/>
    <w:rsid w:val="0054095A"/>
    <w:rsid w:val="00540A7D"/>
    <w:rsid w:val="00540C05"/>
    <w:rsid w:val="00540D84"/>
    <w:rsid w:val="00540F7C"/>
    <w:rsid w:val="00541016"/>
    <w:rsid w:val="00541039"/>
    <w:rsid w:val="00541157"/>
    <w:rsid w:val="00541256"/>
    <w:rsid w:val="0054143E"/>
    <w:rsid w:val="00541505"/>
    <w:rsid w:val="00541897"/>
    <w:rsid w:val="00541A51"/>
    <w:rsid w:val="00541F16"/>
    <w:rsid w:val="00541F4B"/>
    <w:rsid w:val="00541F84"/>
    <w:rsid w:val="00542064"/>
    <w:rsid w:val="0054224E"/>
    <w:rsid w:val="0054228A"/>
    <w:rsid w:val="005423E0"/>
    <w:rsid w:val="00542582"/>
    <w:rsid w:val="00542716"/>
    <w:rsid w:val="0054275C"/>
    <w:rsid w:val="005428BC"/>
    <w:rsid w:val="00542AE5"/>
    <w:rsid w:val="00542B68"/>
    <w:rsid w:val="00542D65"/>
    <w:rsid w:val="00542E12"/>
    <w:rsid w:val="00542F34"/>
    <w:rsid w:val="0054311A"/>
    <w:rsid w:val="0054314D"/>
    <w:rsid w:val="00543430"/>
    <w:rsid w:val="00543547"/>
    <w:rsid w:val="0054355E"/>
    <w:rsid w:val="0054377D"/>
    <w:rsid w:val="0054383B"/>
    <w:rsid w:val="00543AD5"/>
    <w:rsid w:val="00543C5D"/>
    <w:rsid w:val="00543D5A"/>
    <w:rsid w:val="00543E61"/>
    <w:rsid w:val="00544173"/>
    <w:rsid w:val="005443A5"/>
    <w:rsid w:val="00544971"/>
    <w:rsid w:val="00544A38"/>
    <w:rsid w:val="00544BD7"/>
    <w:rsid w:val="00544EDB"/>
    <w:rsid w:val="00545791"/>
    <w:rsid w:val="005457E1"/>
    <w:rsid w:val="005458CA"/>
    <w:rsid w:val="005459D9"/>
    <w:rsid w:val="00545C17"/>
    <w:rsid w:val="00545E00"/>
    <w:rsid w:val="005460A8"/>
    <w:rsid w:val="00546190"/>
    <w:rsid w:val="005461EC"/>
    <w:rsid w:val="00546839"/>
    <w:rsid w:val="00546A72"/>
    <w:rsid w:val="00546CAE"/>
    <w:rsid w:val="00547822"/>
    <w:rsid w:val="0054782F"/>
    <w:rsid w:val="00550030"/>
    <w:rsid w:val="00550474"/>
    <w:rsid w:val="00550513"/>
    <w:rsid w:val="00550B49"/>
    <w:rsid w:val="00550B74"/>
    <w:rsid w:val="00550DB7"/>
    <w:rsid w:val="00550EB6"/>
    <w:rsid w:val="005510C8"/>
    <w:rsid w:val="005511AD"/>
    <w:rsid w:val="00551AC5"/>
    <w:rsid w:val="00551B71"/>
    <w:rsid w:val="00551C59"/>
    <w:rsid w:val="00551C96"/>
    <w:rsid w:val="00551EA1"/>
    <w:rsid w:val="00551EFD"/>
    <w:rsid w:val="00552037"/>
    <w:rsid w:val="005521B4"/>
    <w:rsid w:val="00552474"/>
    <w:rsid w:val="0055268E"/>
    <w:rsid w:val="0055271F"/>
    <w:rsid w:val="005529F0"/>
    <w:rsid w:val="00552A5E"/>
    <w:rsid w:val="00552A9F"/>
    <w:rsid w:val="00552D2B"/>
    <w:rsid w:val="00552EEC"/>
    <w:rsid w:val="00553007"/>
    <w:rsid w:val="00553170"/>
    <w:rsid w:val="0055356E"/>
    <w:rsid w:val="00553767"/>
    <w:rsid w:val="0055377F"/>
    <w:rsid w:val="005537D8"/>
    <w:rsid w:val="00553B45"/>
    <w:rsid w:val="00553BBF"/>
    <w:rsid w:val="00553E7F"/>
    <w:rsid w:val="00553EB4"/>
    <w:rsid w:val="00553F3C"/>
    <w:rsid w:val="00553FD8"/>
    <w:rsid w:val="005543DA"/>
    <w:rsid w:val="00554449"/>
    <w:rsid w:val="0055451A"/>
    <w:rsid w:val="00554756"/>
    <w:rsid w:val="00554939"/>
    <w:rsid w:val="00554DA2"/>
    <w:rsid w:val="00554E07"/>
    <w:rsid w:val="00554EFC"/>
    <w:rsid w:val="00554FFE"/>
    <w:rsid w:val="00555364"/>
    <w:rsid w:val="005553C4"/>
    <w:rsid w:val="00555466"/>
    <w:rsid w:val="0055556F"/>
    <w:rsid w:val="005555A1"/>
    <w:rsid w:val="00555650"/>
    <w:rsid w:val="00555938"/>
    <w:rsid w:val="00555C58"/>
    <w:rsid w:val="00555C9B"/>
    <w:rsid w:val="00555D9B"/>
    <w:rsid w:val="005560C0"/>
    <w:rsid w:val="0055647F"/>
    <w:rsid w:val="00556770"/>
    <w:rsid w:val="00556932"/>
    <w:rsid w:val="00556A41"/>
    <w:rsid w:val="00556DF4"/>
    <w:rsid w:val="00556F56"/>
    <w:rsid w:val="0055706F"/>
    <w:rsid w:val="005574B7"/>
    <w:rsid w:val="005574D4"/>
    <w:rsid w:val="005574FF"/>
    <w:rsid w:val="00557730"/>
    <w:rsid w:val="005577A3"/>
    <w:rsid w:val="00557D90"/>
    <w:rsid w:val="00557E7F"/>
    <w:rsid w:val="00557F7B"/>
    <w:rsid w:val="0056000C"/>
    <w:rsid w:val="0056010C"/>
    <w:rsid w:val="00560811"/>
    <w:rsid w:val="00560B21"/>
    <w:rsid w:val="00560C45"/>
    <w:rsid w:val="00560CAA"/>
    <w:rsid w:val="00560D03"/>
    <w:rsid w:val="0056182D"/>
    <w:rsid w:val="005619D5"/>
    <w:rsid w:val="00561BC0"/>
    <w:rsid w:val="00561C35"/>
    <w:rsid w:val="00561CC0"/>
    <w:rsid w:val="00561F3A"/>
    <w:rsid w:val="0056230E"/>
    <w:rsid w:val="00562574"/>
    <w:rsid w:val="00562711"/>
    <w:rsid w:val="0056287B"/>
    <w:rsid w:val="00562979"/>
    <w:rsid w:val="00562A66"/>
    <w:rsid w:val="00562DF9"/>
    <w:rsid w:val="00562E2C"/>
    <w:rsid w:val="005632F3"/>
    <w:rsid w:val="005635F6"/>
    <w:rsid w:val="0056361D"/>
    <w:rsid w:val="005636BA"/>
    <w:rsid w:val="005637A7"/>
    <w:rsid w:val="0056385A"/>
    <w:rsid w:val="005638E4"/>
    <w:rsid w:val="005639ED"/>
    <w:rsid w:val="00563FA4"/>
    <w:rsid w:val="0056400F"/>
    <w:rsid w:val="00564224"/>
    <w:rsid w:val="00564637"/>
    <w:rsid w:val="00564715"/>
    <w:rsid w:val="00564859"/>
    <w:rsid w:val="00564BDC"/>
    <w:rsid w:val="00564C4B"/>
    <w:rsid w:val="00564EC4"/>
    <w:rsid w:val="00565028"/>
    <w:rsid w:val="00565339"/>
    <w:rsid w:val="005654CB"/>
    <w:rsid w:val="0056556E"/>
    <w:rsid w:val="00565A34"/>
    <w:rsid w:val="00565AE7"/>
    <w:rsid w:val="00566312"/>
    <w:rsid w:val="0056638A"/>
    <w:rsid w:val="00566501"/>
    <w:rsid w:val="00566900"/>
    <w:rsid w:val="00566A9D"/>
    <w:rsid w:val="00566BA7"/>
    <w:rsid w:val="00566C1E"/>
    <w:rsid w:val="00566DDD"/>
    <w:rsid w:val="00566E09"/>
    <w:rsid w:val="005671FF"/>
    <w:rsid w:val="0056731F"/>
    <w:rsid w:val="00567423"/>
    <w:rsid w:val="00567647"/>
    <w:rsid w:val="00567A32"/>
    <w:rsid w:val="00567AEC"/>
    <w:rsid w:val="00567C74"/>
    <w:rsid w:val="00567D43"/>
    <w:rsid w:val="005700C0"/>
    <w:rsid w:val="00570305"/>
    <w:rsid w:val="005706B0"/>
    <w:rsid w:val="0057080D"/>
    <w:rsid w:val="00570A20"/>
    <w:rsid w:val="00570D99"/>
    <w:rsid w:val="00570F25"/>
    <w:rsid w:val="00570F7E"/>
    <w:rsid w:val="005710AC"/>
    <w:rsid w:val="00571109"/>
    <w:rsid w:val="005712E1"/>
    <w:rsid w:val="005713DF"/>
    <w:rsid w:val="00571598"/>
    <w:rsid w:val="005715FD"/>
    <w:rsid w:val="00571B35"/>
    <w:rsid w:val="00571D3C"/>
    <w:rsid w:val="0057207A"/>
    <w:rsid w:val="005722EF"/>
    <w:rsid w:val="00572400"/>
    <w:rsid w:val="0057248E"/>
    <w:rsid w:val="005726BD"/>
    <w:rsid w:val="00572847"/>
    <w:rsid w:val="00572873"/>
    <w:rsid w:val="00572A09"/>
    <w:rsid w:val="00572B7F"/>
    <w:rsid w:val="00572E7E"/>
    <w:rsid w:val="00573203"/>
    <w:rsid w:val="00573542"/>
    <w:rsid w:val="00573765"/>
    <w:rsid w:val="00573C4A"/>
    <w:rsid w:val="00573FCB"/>
    <w:rsid w:val="00574482"/>
    <w:rsid w:val="0057454D"/>
    <w:rsid w:val="005749E5"/>
    <w:rsid w:val="00574A27"/>
    <w:rsid w:val="00574DBE"/>
    <w:rsid w:val="00574FEC"/>
    <w:rsid w:val="005755AD"/>
    <w:rsid w:val="00575655"/>
    <w:rsid w:val="00575891"/>
    <w:rsid w:val="00575BF9"/>
    <w:rsid w:val="00575C15"/>
    <w:rsid w:val="00575D8F"/>
    <w:rsid w:val="00575FF0"/>
    <w:rsid w:val="00576358"/>
    <w:rsid w:val="0057652C"/>
    <w:rsid w:val="00576549"/>
    <w:rsid w:val="00576700"/>
    <w:rsid w:val="00576785"/>
    <w:rsid w:val="005767F2"/>
    <w:rsid w:val="00576C2E"/>
    <w:rsid w:val="00576E9A"/>
    <w:rsid w:val="005771CE"/>
    <w:rsid w:val="005771FB"/>
    <w:rsid w:val="00577469"/>
    <w:rsid w:val="00577569"/>
    <w:rsid w:val="0057758D"/>
    <w:rsid w:val="0057768E"/>
    <w:rsid w:val="00577838"/>
    <w:rsid w:val="00577AD3"/>
    <w:rsid w:val="00577C80"/>
    <w:rsid w:val="00577EA3"/>
    <w:rsid w:val="00580817"/>
    <w:rsid w:val="00580BE1"/>
    <w:rsid w:val="00580F3C"/>
    <w:rsid w:val="0058104D"/>
    <w:rsid w:val="005810C4"/>
    <w:rsid w:val="00581101"/>
    <w:rsid w:val="00581146"/>
    <w:rsid w:val="0058133A"/>
    <w:rsid w:val="005814E3"/>
    <w:rsid w:val="00581D18"/>
    <w:rsid w:val="00581DD3"/>
    <w:rsid w:val="00581DF6"/>
    <w:rsid w:val="00582073"/>
    <w:rsid w:val="00582119"/>
    <w:rsid w:val="0058219E"/>
    <w:rsid w:val="005821C2"/>
    <w:rsid w:val="00582648"/>
    <w:rsid w:val="0058292C"/>
    <w:rsid w:val="00582AC7"/>
    <w:rsid w:val="00582B0E"/>
    <w:rsid w:val="00582B49"/>
    <w:rsid w:val="00582E96"/>
    <w:rsid w:val="005834F1"/>
    <w:rsid w:val="00583805"/>
    <w:rsid w:val="005838F6"/>
    <w:rsid w:val="00583BCC"/>
    <w:rsid w:val="00583FCD"/>
    <w:rsid w:val="005841FF"/>
    <w:rsid w:val="0058425C"/>
    <w:rsid w:val="005842FE"/>
    <w:rsid w:val="005844A0"/>
    <w:rsid w:val="00584531"/>
    <w:rsid w:val="00584652"/>
    <w:rsid w:val="005846CC"/>
    <w:rsid w:val="0058473F"/>
    <w:rsid w:val="00584D36"/>
    <w:rsid w:val="00585348"/>
    <w:rsid w:val="0058568F"/>
    <w:rsid w:val="0058584F"/>
    <w:rsid w:val="00585909"/>
    <w:rsid w:val="00585919"/>
    <w:rsid w:val="0058593A"/>
    <w:rsid w:val="005859E1"/>
    <w:rsid w:val="005859ED"/>
    <w:rsid w:val="00585DC6"/>
    <w:rsid w:val="00585F0F"/>
    <w:rsid w:val="00585F59"/>
    <w:rsid w:val="005860AC"/>
    <w:rsid w:val="00586369"/>
    <w:rsid w:val="005864AD"/>
    <w:rsid w:val="00586877"/>
    <w:rsid w:val="00586A81"/>
    <w:rsid w:val="00586AD9"/>
    <w:rsid w:val="005872F4"/>
    <w:rsid w:val="0058754A"/>
    <w:rsid w:val="00587630"/>
    <w:rsid w:val="005900B5"/>
    <w:rsid w:val="005901FA"/>
    <w:rsid w:val="005902F0"/>
    <w:rsid w:val="00590424"/>
    <w:rsid w:val="00590441"/>
    <w:rsid w:val="0059047E"/>
    <w:rsid w:val="00590670"/>
    <w:rsid w:val="005906F7"/>
    <w:rsid w:val="00590723"/>
    <w:rsid w:val="00590ABB"/>
    <w:rsid w:val="00590D96"/>
    <w:rsid w:val="00591100"/>
    <w:rsid w:val="005912C8"/>
    <w:rsid w:val="005913B9"/>
    <w:rsid w:val="00591453"/>
    <w:rsid w:val="00591A86"/>
    <w:rsid w:val="00591ACA"/>
    <w:rsid w:val="00591C77"/>
    <w:rsid w:val="00591F95"/>
    <w:rsid w:val="005920AA"/>
    <w:rsid w:val="0059220E"/>
    <w:rsid w:val="005922E6"/>
    <w:rsid w:val="00592635"/>
    <w:rsid w:val="005926BD"/>
    <w:rsid w:val="00592887"/>
    <w:rsid w:val="00592CE7"/>
    <w:rsid w:val="00593213"/>
    <w:rsid w:val="00593C1F"/>
    <w:rsid w:val="00593EFF"/>
    <w:rsid w:val="00593F10"/>
    <w:rsid w:val="005940C9"/>
    <w:rsid w:val="005941F7"/>
    <w:rsid w:val="00594379"/>
    <w:rsid w:val="005943C2"/>
    <w:rsid w:val="005944B3"/>
    <w:rsid w:val="005945C2"/>
    <w:rsid w:val="00594A45"/>
    <w:rsid w:val="00594FD1"/>
    <w:rsid w:val="0059534F"/>
    <w:rsid w:val="00595361"/>
    <w:rsid w:val="0059541A"/>
    <w:rsid w:val="00595579"/>
    <w:rsid w:val="0059561C"/>
    <w:rsid w:val="0059564B"/>
    <w:rsid w:val="00595AFF"/>
    <w:rsid w:val="00595CA1"/>
    <w:rsid w:val="00595D27"/>
    <w:rsid w:val="00595E4E"/>
    <w:rsid w:val="00596240"/>
    <w:rsid w:val="005964AF"/>
    <w:rsid w:val="005964FC"/>
    <w:rsid w:val="005966D7"/>
    <w:rsid w:val="005966E7"/>
    <w:rsid w:val="005968EA"/>
    <w:rsid w:val="00596FD2"/>
    <w:rsid w:val="0059708C"/>
    <w:rsid w:val="00597484"/>
    <w:rsid w:val="00597490"/>
    <w:rsid w:val="005974A0"/>
    <w:rsid w:val="005978E2"/>
    <w:rsid w:val="005979D0"/>
    <w:rsid w:val="00597CE1"/>
    <w:rsid w:val="00597E0E"/>
    <w:rsid w:val="00597E35"/>
    <w:rsid w:val="00597F76"/>
    <w:rsid w:val="005A03B4"/>
    <w:rsid w:val="005A03F4"/>
    <w:rsid w:val="005A0420"/>
    <w:rsid w:val="005A05B0"/>
    <w:rsid w:val="005A0A3A"/>
    <w:rsid w:val="005A0C0F"/>
    <w:rsid w:val="005A0D69"/>
    <w:rsid w:val="005A108E"/>
    <w:rsid w:val="005A111B"/>
    <w:rsid w:val="005A116D"/>
    <w:rsid w:val="005A128C"/>
    <w:rsid w:val="005A1394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2886"/>
    <w:rsid w:val="005A2A58"/>
    <w:rsid w:val="005A2CCE"/>
    <w:rsid w:val="005A30A6"/>
    <w:rsid w:val="005A31B5"/>
    <w:rsid w:val="005A31C7"/>
    <w:rsid w:val="005A331E"/>
    <w:rsid w:val="005A3337"/>
    <w:rsid w:val="005A3380"/>
    <w:rsid w:val="005A3517"/>
    <w:rsid w:val="005A362F"/>
    <w:rsid w:val="005A36CB"/>
    <w:rsid w:val="005A3B76"/>
    <w:rsid w:val="005A3C79"/>
    <w:rsid w:val="005A3F18"/>
    <w:rsid w:val="005A40E4"/>
    <w:rsid w:val="005A43AC"/>
    <w:rsid w:val="005A4C9C"/>
    <w:rsid w:val="005A4CB0"/>
    <w:rsid w:val="005A5290"/>
    <w:rsid w:val="005A53A4"/>
    <w:rsid w:val="005A54C1"/>
    <w:rsid w:val="005A554B"/>
    <w:rsid w:val="005A56A7"/>
    <w:rsid w:val="005A5F88"/>
    <w:rsid w:val="005A5FEB"/>
    <w:rsid w:val="005A6064"/>
    <w:rsid w:val="005A6267"/>
    <w:rsid w:val="005A626B"/>
    <w:rsid w:val="005A6350"/>
    <w:rsid w:val="005A64ED"/>
    <w:rsid w:val="005A65DF"/>
    <w:rsid w:val="005A672A"/>
    <w:rsid w:val="005A672E"/>
    <w:rsid w:val="005A6814"/>
    <w:rsid w:val="005A6AC6"/>
    <w:rsid w:val="005A7027"/>
    <w:rsid w:val="005A74DD"/>
    <w:rsid w:val="005A771A"/>
    <w:rsid w:val="005A782E"/>
    <w:rsid w:val="005A785F"/>
    <w:rsid w:val="005A791C"/>
    <w:rsid w:val="005A79B9"/>
    <w:rsid w:val="005A7A0A"/>
    <w:rsid w:val="005A7F42"/>
    <w:rsid w:val="005B026C"/>
    <w:rsid w:val="005B02EA"/>
    <w:rsid w:val="005B08BA"/>
    <w:rsid w:val="005B0C3A"/>
    <w:rsid w:val="005B0D2C"/>
    <w:rsid w:val="005B1142"/>
    <w:rsid w:val="005B1385"/>
    <w:rsid w:val="005B13F4"/>
    <w:rsid w:val="005B1652"/>
    <w:rsid w:val="005B1943"/>
    <w:rsid w:val="005B1981"/>
    <w:rsid w:val="005B1A14"/>
    <w:rsid w:val="005B1C89"/>
    <w:rsid w:val="005B1CB9"/>
    <w:rsid w:val="005B1E09"/>
    <w:rsid w:val="005B1F98"/>
    <w:rsid w:val="005B22A4"/>
    <w:rsid w:val="005B230D"/>
    <w:rsid w:val="005B266E"/>
    <w:rsid w:val="005B2866"/>
    <w:rsid w:val="005B303D"/>
    <w:rsid w:val="005B3480"/>
    <w:rsid w:val="005B3712"/>
    <w:rsid w:val="005B380C"/>
    <w:rsid w:val="005B3B7E"/>
    <w:rsid w:val="005B3CB8"/>
    <w:rsid w:val="005B3E1C"/>
    <w:rsid w:val="005B40E8"/>
    <w:rsid w:val="005B42BB"/>
    <w:rsid w:val="005B4955"/>
    <w:rsid w:val="005B4A54"/>
    <w:rsid w:val="005B4AB2"/>
    <w:rsid w:val="005B4B82"/>
    <w:rsid w:val="005B4CF6"/>
    <w:rsid w:val="005B4F94"/>
    <w:rsid w:val="005B514F"/>
    <w:rsid w:val="005B528F"/>
    <w:rsid w:val="005B52D9"/>
    <w:rsid w:val="005B5551"/>
    <w:rsid w:val="005B5571"/>
    <w:rsid w:val="005B5846"/>
    <w:rsid w:val="005B59C7"/>
    <w:rsid w:val="005B5BCA"/>
    <w:rsid w:val="005B609F"/>
    <w:rsid w:val="005B635F"/>
    <w:rsid w:val="005B6670"/>
    <w:rsid w:val="005B680C"/>
    <w:rsid w:val="005B6ACD"/>
    <w:rsid w:val="005B6AF5"/>
    <w:rsid w:val="005B7053"/>
    <w:rsid w:val="005B70AD"/>
    <w:rsid w:val="005B716B"/>
    <w:rsid w:val="005B726A"/>
    <w:rsid w:val="005B735A"/>
    <w:rsid w:val="005B73E6"/>
    <w:rsid w:val="005B7556"/>
    <w:rsid w:val="005B77D7"/>
    <w:rsid w:val="005B78FE"/>
    <w:rsid w:val="005B7A9A"/>
    <w:rsid w:val="005B7B2E"/>
    <w:rsid w:val="005B7BCB"/>
    <w:rsid w:val="005C007B"/>
    <w:rsid w:val="005C0128"/>
    <w:rsid w:val="005C0CCE"/>
    <w:rsid w:val="005C0D61"/>
    <w:rsid w:val="005C1178"/>
    <w:rsid w:val="005C15D3"/>
    <w:rsid w:val="005C16EF"/>
    <w:rsid w:val="005C17B7"/>
    <w:rsid w:val="005C1971"/>
    <w:rsid w:val="005C1B81"/>
    <w:rsid w:val="005C1BA9"/>
    <w:rsid w:val="005C1D96"/>
    <w:rsid w:val="005C1EB3"/>
    <w:rsid w:val="005C2028"/>
    <w:rsid w:val="005C224B"/>
    <w:rsid w:val="005C276F"/>
    <w:rsid w:val="005C29FA"/>
    <w:rsid w:val="005C2BF6"/>
    <w:rsid w:val="005C2D5B"/>
    <w:rsid w:val="005C2F7C"/>
    <w:rsid w:val="005C309E"/>
    <w:rsid w:val="005C30F4"/>
    <w:rsid w:val="005C3303"/>
    <w:rsid w:val="005C3958"/>
    <w:rsid w:val="005C3B82"/>
    <w:rsid w:val="005C3B98"/>
    <w:rsid w:val="005C44FF"/>
    <w:rsid w:val="005C458A"/>
    <w:rsid w:val="005C45B6"/>
    <w:rsid w:val="005C4AF5"/>
    <w:rsid w:val="005C4BDB"/>
    <w:rsid w:val="005C5003"/>
    <w:rsid w:val="005C55EB"/>
    <w:rsid w:val="005C562D"/>
    <w:rsid w:val="005C5651"/>
    <w:rsid w:val="005C57DD"/>
    <w:rsid w:val="005C585C"/>
    <w:rsid w:val="005C587F"/>
    <w:rsid w:val="005C5D0E"/>
    <w:rsid w:val="005C5E48"/>
    <w:rsid w:val="005C5E81"/>
    <w:rsid w:val="005C6192"/>
    <w:rsid w:val="005C65C3"/>
    <w:rsid w:val="005C66CE"/>
    <w:rsid w:val="005C6842"/>
    <w:rsid w:val="005C697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942"/>
    <w:rsid w:val="005C7BAA"/>
    <w:rsid w:val="005C7BD2"/>
    <w:rsid w:val="005C7DA5"/>
    <w:rsid w:val="005C7F16"/>
    <w:rsid w:val="005D004D"/>
    <w:rsid w:val="005D0316"/>
    <w:rsid w:val="005D041C"/>
    <w:rsid w:val="005D04C7"/>
    <w:rsid w:val="005D05ED"/>
    <w:rsid w:val="005D06B9"/>
    <w:rsid w:val="005D0777"/>
    <w:rsid w:val="005D079A"/>
    <w:rsid w:val="005D0863"/>
    <w:rsid w:val="005D0BD0"/>
    <w:rsid w:val="005D0D66"/>
    <w:rsid w:val="005D0E80"/>
    <w:rsid w:val="005D14A3"/>
    <w:rsid w:val="005D14EE"/>
    <w:rsid w:val="005D1818"/>
    <w:rsid w:val="005D1B16"/>
    <w:rsid w:val="005D21C5"/>
    <w:rsid w:val="005D22D0"/>
    <w:rsid w:val="005D2373"/>
    <w:rsid w:val="005D266C"/>
    <w:rsid w:val="005D2681"/>
    <w:rsid w:val="005D26A0"/>
    <w:rsid w:val="005D2B3B"/>
    <w:rsid w:val="005D30D4"/>
    <w:rsid w:val="005D311C"/>
    <w:rsid w:val="005D31F2"/>
    <w:rsid w:val="005D3203"/>
    <w:rsid w:val="005D32A0"/>
    <w:rsid w:val="005D33A8"/>
    <w:rsid w:val="005D34CF"/>
    <w:rsid w:val="005D35A6"/>
    <w:rsid w:val="005D395D"/>
    <w:rsid w:val="005D398B"/>
    <w:rsid w:val="005D3DFC"/>
    <w:rsid w:val="005D3E00"/>
    <w:rsid w:val="005D3E24"/>
    <w:rsid w:val="005D3E9B"/>
    <w:rsid w:val="005D3F86"/>
    <w:rsid w:val="005D404F"/>
    <w:rsid w:val="005D4190"/>
    <w:rsid w:val="005D444E"/>
    <w:rsid w:val="005D456B"/>
    <w:rsid w:val="005D459F"/>
    <w:rsid w:val="005D45CE"/>
    <w:rsid w:val="005D4814"/>
    <w:rsid w:val="005D48F8"/>
    <w:rsid w:val="005D4A16"/>
    <w:rsid w:val="005D4A2F"/>
    <w:rsid w:val="005D4B4E"/>
    <w:rsid w:val="005D4B64"/>
    <w:rsid w:val="005D4FCC"/>
    <w:rsid w:val="005D5185"/>
    <w:rsid w:val="005D5236"/>
    <w:rsid w:val="005D52B6"/>
    <w:rsid w:val="005D52CB"/>
    <w:rsid w:val="005D52F9"/>
    <w:rsid w:val="005D5473"/>
    <w:rsid w:val="005D554F"/>
    <w:rsid w:val="005D5552"/>
    <w:rsid w:val="005D55A4"/>
    <w:rsid w:val="005D576C"/>
    <w:rsid w:val="005D5C1C"/>
    <w:rsid w:val="005D5D26"/>
    <w:rsid w:val="005D5F62"/>
    <w:rsid w:val="005D629E"/>
    <w:rsid w:val="005D66F9"/>
    <w:rsid w:val="005D6A18"/>
    <w:rsid w:val="005D6AB5"/>
    <w:rsid w:val="005D6BCA"/>
    <w:rsid w:val="005D6BDB"/>
    <w:rsid w:val="005D6CE0"/>
    <w:rsid w:val="005D710D"/>
    <w:rsid w:val="005D753B"/>
    <w:rsid w:val="005D7812"/>
    <w:rsid w:val="005D7B5F"/>
    <w:rsid w:val="005E0418"/>
    <w:rsid w:val="005E04DE"/>
    <w:rsid w:val="005E0572"/>
    <w:rsid w:val="005E065A"/>
    <w:rsid w:val="005E0687"/>
    <w:rsid w:val="005E0880"/>
    <w:rsid w:val="005E0B6A"/>
    <w:rsid w:val="005E0BCC"/>
    <w:rsid w:val="005E0D13"/>
    <w:rsid w:val="005E0FEA"/>
    <w:rsid w:val="005E10FB"/>
    <w:rsid w:val="005E11F8"/>
    <w:rsid w:val="005E1A6E"/>
    <w:rsid w:val="005E1BAC"/>
    <w:rsid w:val="005E221A"/>
    <w:rsid w:val="005E221E"/>
    <w:rsid w:val="005E223A"/>
    <w:rsid w:val="005E252D"/>
    <w:rsid w:val="005E2745"/>
    <w:rsid w:val="005E29C3"/>
    <w:rsid w:val="005E2F2D"/>
    <w:rsid w:val="005E32E3"/>
    <w:rsid w:val="005E32EA"/>
    <w:rsid w:val="005E39B3"/>
    <w:rsid w:val="005E3AF4"/>
    <w:rsid w:val="005E3C9F"/>
    <w:rsid w:val="005E3D02"/>
    <w:rsid w:val="005E3E24"/>
    <w:rsid w:val="005E3E5C"/>
    <w:rsid w:val="005E3E5F"/>
    <w:rsid w:val="005E409E"/>
    <w:rsid w:val="005E4294"/>
    <w:rsid w:val="005E43D5"/>
    <w:rsid w:val="005E4477"/>
    <w:rsid w:val="005E4851"/>
    <w:rsid w:val="005E4C53"/>
    <w:rsid w:val="005E4E2A"/>
    <w:rsid w:val="005E4EB7"/>
    <w:rsid w:val="005E5A78"/>
    <w:rsid w:val="005E5BAB"/>
    <w:rsid w:val="005E5DEF"/>
    <w:rsid w:val="005E5E0E"/>
    <w:rsid w:val="005E5E66"/>
    <w:rsid w:val="005E5F62"/>
    <w:rsid w:val="005E603D"/>
    <w:rsid w:val="005E622E"/>
    <w:rsid w:val="005E630A"/>
    <w:rsid w:val="005E63FA"/>
    <w:rsid w:val="005E63FB"/>
    <w:rsid w:val="005E69F4"/>
    <w:rsid w:val="005E6C3A"/>
    <w:rsid w:val="005E6C89"/>
    <w:rsid w:val="005E6E8D"/>
    <w:rsid w:val="005E6EA8"/>
    <w:rsid w:val="005E72CC"/>
    <w:rsid w:val="005E733B"/>
    <w:rsid w:val="005E7BFF"/>
    <w:rsid w:val="005E7EFD"/>
    <w:rsid w:val="005E7F63"/>
    <w:rsid w:val="005F0049"/>
    <w:rsid w:val="005F00A6"/>
    <w:rsid w:val="005F016B"/>
    <w:rsid w:val="005F028B"/>
    <w:rsid w:val="005F0A47"/>
    <w:rsid w:val="005F0B70"/>
    <w:rsid w:val="005F0CB4"/>
    <w:rsid w:val="005F0FFE"/>
    <w:rsid w:val="005F111B"/>
    <w:rsid w:val="005F135C"/>
    <w:rsid w:val="005F1381"/>
    <w:rsid w:val="005F14BD"/>
    <w:rsid w:val="005F1666"/>
    <w:rsid w:val="005F1798"/>
    <w:rsid w:val="005F18DB"/>
    <w:rsid w:val="005F1B4F"/>
    <w:rsid w:val="005F26E8"/>
    <w:rsid w:val="005F291D"/>
    <w:rsid w:val="005F2FDF"/>
    <w:rsid w:val="005F3018"/>
    <w:rsid w:val="005F3A34"/>
    <w:rsid w:val="005F3A48"/>
    <w:rsid w:val="005F3C72"/>
    <w:rsid w:val="005F43B9"/>
    <w:rsid w:val="005F4425"/>
    <w:rsid w:val="005F4482"/>
    <w:rsid w:val="005F45F7"/>
    <w:rsid w:val="005F4ACF"/>
    <w:rsid w:val="005F4CE3"/>
    <w:rsid w:val="005F51FD"/>
    <w:rsid w:val="005F5321"/>
    <w:rsid w:val="005F5858"/>
    <w:rsid w:val="005F5B2A"/>
    <w:rsid w:val="005F5B77"/>
    <w:rsid w:val="005F5D25"/>
    <w:rsid w:val="005F6019"/>
    <w:rsid w:val="005F60A1"/>
    <w:rsid w:val="005F6417"/>
    <w:rsid w:val="005F6440"/>
    <w:rsid w:val="005F65EC"/>
    <w:rsid w:val="005F6877"/>
    <w:rsid w:val="005F68B1"/>
    <w:rsid w:val="005F68BF"/>
    <w:rsid w:val="005F68C9"/>
    <w:rsid w:val="005F6C2D"/>
    <w:rsid w:val="005F7488"/>
    <w:rsid w:val="005F76C3"/>
    <w:rsid w:val="005F796B"/>
    <w:rsid w:val="005F7AAC"/>
    <w:rsid w:val="005F7BAA"/>
    <w:rsid w:val="005F7D8C"/>
    <w:rsid w:val="005F7DAF"/>
    <w:rsid w:val="005F7EB8"/>
    <w:rsid w:val="006003FB"/>
    <w:rsid w:val="00600519"/>
    <w:rsid w:val="00600DFA"/>
    <w:rsid w:val="00600F36"/>
    <w:rsid w:val="00601077"/>
    <w:rsid w:val="00601217"/>
    <w:rsid w:val="00601629"/>
    <w:rsid w:val="00601A56"/>
    <w:rsid w:val="006021E5"/>
    <w:rsid w:val="00602341"/>
    <w:rsid w:val="00602406"/>
    <w:rsid w:val="00602668"/>
    <w:rsid w:val="006026FE"/>
    <w:rsid w:val="0060297E"/>
    <w:rsid w:val="00602EF3"/>
    <w:rsid w:val="00603031"/>
    <w:rsid w:val="006030B9"/>
    <w:rsid w:val="006038B1"/>
    <w:rsid w:val="00603A71"/>
    <w:rsid w:val="00603C2B"/>
    <w:rsid w:val="00603D11"/>
    <w:rsid w:val="00603E0B"/>
    <w:rsid w:val="00604176"/>
    <w:rsid w:val="00604481"/>
    <w:rsid w:val="0060456A"/>
    <w:rsid w:val="006045B2"/>
    <w:rsid w:val="006045D1"/>
    <w:rsid w:val="00604657"/>
    <w:rsid w:val="0060498C"/>
    <w:rsid w:val="0060500E"/>
    <w:rsid w:val="00605274"/>
    <w:rsid w:val="00605542"/>
    <w:rsid w:val="00605993"/>
    <w:rsid w:val="00605AD0"/>
    <w:rsid w:val="00605C4B"/>
    <w:rsid w:val="00605C69"/>
    <w:rsid w:val="00606122"/>
    <w:rsid w:val="006061C0"/>
    <w:rsid w:val="006062CD"/>
    <w:rsid w:val="006063BC"/>
    <w:rsid w:val="006064C0"/>
    <w:rsid w:val="00606828"/>
    <w:rsid w:val="006069D4"/>
    <w:rsid w:val="00606FB8"/>
    <w:rsid w:val="006070CD"/>
    <w:rsid w:val="00607476"/>
    <w:rsid w:val="006074A1"/>
    <w:rsid w:val="006074E4"/>
    <w:rsid w:val="006076D2"/>
    <w:rsid w:val="006077CA"/>
    <w:rsid w:val="0060780C"/>
    <w:rsid w:val="00607821"/>
    <w:rsid w:val="00607985"/>
    <w:rsid w:val="00607C07"/>
    <w:rsid w:val="00607DCC"/>
    <w:rsid w:val="00607ED7"/>
    <w:rsid w:val="00607FF0"/>
    <w:rsid w:val="006103F4"/>
    <w:rsid w:val="0061081E"/>
    <w:rsid w:val="0061095E"/>
    <w:rsid w:val="006111DF"/>
    <w:rsid w:val="0061150E"/>
    <w:rsid w:val="0061166A"/>
    <w:rsid w:val="006116C7"/>
    <w:rsid w:val="00611771"/>
    <w:rsid w:val="00611A2C"/>
    <w:rsid w:val="00611AD1"/>
    <w:rsid w:val="00611BD0"/>
    <w:rsid w:val="00611D47"/>
    <w:rsid w:val="00611EBD"/>
    <w:rsid w:val="00612225"/>
    <w:rsid w:val="006129BC"/>
    <w:rsid w:val="00612A89"/>
    <w:rsid w:val="00612B29"/>
    <w:rsid w:val="00613326"/>
    <w:rsid w:val="0061362D"/>
    <w:rsid w:val="006139EC"/>
    <w:rsid w:val="006141FA"/>
    <w:rsid w:val="006143E2"/>
    <w:rsid w:val="006145E0"/>
    <w:rsid w:val="00614867"/>
    <w:rsid w:val="00614989"/>
    <w:rsid w:val="0061530C"/>
    <w:rsid w:val="006153C0"/>
    <w:rsid w:val="006157BE"/>
    <w:rsid w:val="00615904"/>
    <w:rsid w:val="00615A76"/>
    <w:rsid w:val="00615D95"/>
    <w:rsid w:val="00616223"/>
    <w:rsid w:val="00616639"/>
    <w:rsid w:val="006166B5"/>
    <w:rsid w:val="0061679E"/>
    <w:rsid w:val="00616868"/>
    <w:rsid w:val="00616A80"/>
    <w:rsid w:val="00616B57"/>
    <w:rsid w:val="00616BB2"/>
    <w:rsid w:val="00616DFB"/>
    <w:rsid w:val="00616E81"/>
    <w:rsid w:val="00617024"/>
    <w:rsid w:val="0061736C"/>
    <w:rsid w:val="0061764E"/>
    <w:rsid w:val="0061766C"/>
    <w:rsid w:val="00617769"/>
    <w:rsid w:val="00617911"/>
    <w:rsid w:val="00617941"/>
    <w:rsid w:val="00617969"/>
    <w:rsid w:val="00617E3F"/>
    <w:rsid w:val="0062006E"/>
    <w:rsid w:val="00620291"/>
    <w:rsid w:val="0062045E"/>
    <w:rsid w:val="006206D7"/>
    <w:rsid w:val="0062097D"/>
    <w:rsid w:val="00620AB1"/>
    <w:rsid w:val="00620C78"/>
    <w:rsid w:val="00620D53"/>
    <w:rsid w:val="00620F1F"/>
    <w:rsid w:val="00620F7B"/>
    <w:rsid w:val="00620FC6"/>
    <w:rsid w:val="006211E7"/>
    <w:rsid w:val="00621365"/>
    <w:rsid w:val="006213D3"/>
    <w:rsid w:val="006215CB"/>
    <w:rsid w:val="0062189D"/>
    <w:rsid w:val="00621B2E"/>
    <w:rsid w:val="00621BB5"/>
    <w:rsid w:val="00621E11"/>
    <w:rsid w:val="00621E78"/>
    <w:rsid w:val="00621ED9"/>
    <w:rsid w:val="00622187"/>
    <w:rsid w:val="0062227E"/>
    <w:rsid w:val="00622280"/>
    <w:rsid w:val="006224AE"/>
    <w:rsid w:val="006225E9"/>
    <w:rsid w:val="00622896"/>
    <w:rsid w:val="00622AFB"/>
    <w:rsid w:val="00622B77"/>
    <w:rsid w:val="00622F51"/>
    <w:rsid w:val="00622F77"/>
    <w:rsid w:val="006230D6"/>
    <w:rsid w:val="00623576"/>
    <w:rsid w:val="00623665"/>
    <w:rsid w:val="006237F1"/>
    <w:rsid w:val="006238C0"/>
    <w:rsid w:val="006238E0"/>
    <w:rsid w:val="00623BD0"/>
    <w:rsid w:val="00623E29"/>
    <w:rsid w:val="00623EE2"/>
    <w:rsid w:val="00623FDE"/>
    <w:rsid w:val="0062429C"/>
    <w:rsid w:val="006242B7"/>
    <w:rsid w:val="00624783"/>
    <w:rsid w:val="00624A93"/>
    <w:rsid w:val="00625206"/>
    <w:rsid w:val="00625265"/>
    <w:rsid w:val="00625FC5"/>
    <w:rsid w:val="00626113"/>
    <w:rsid w:val="00626173"/>
    <w:rsid w:val="00626404"/>
    <w:rsid w:val="006264B2"/>
    <w:rsid w:val="0062670B"/>
    <w:rsid w:val="00626874"/>
    <w:rsid w:val="00626D0B"/>
    <w:rsid w:val="00626F91"/>
    <w:rsid w:val="00627170"/>
    <w:rsid w:val="00627195"/>
    <w:rsid w:val="0062750C"/>
    <w:rsid w:val="00627BB3"/>
    <w:rsid w:val="00627D62"/>
    <w:rsid w:val="0063000B"/>
    <w:rsid w:val="00630121"/>
    <w:rsid w:val="006301FF"/>
    <w:rsid w:val="006309A4"/>
    <w:rsid w:val="00630C28"/>
    <w:rsid w:val="006311AB"/>
    <w:rsid w:val="006313D3"/>
    <w:rsid w:val="006313EC"/>
    <w:rsid w:val="00631473"/>
    <w:rsid w:val="00631482"/>
    <w:rsid w:val="00631531"/>
    <w:rsid w:val="006317B7"/>
    <w:rsid w:val="006317E6"/>
    <w:rsid w:val="00631B5B"/>
    <w:rsid w:val="00631C83"/>
    <w:rsid w:val="00631DC1"/>
    <w:rsid w:val="00631F7B"/>
    <w:rsid w:val="00631FB6"/>
    <w:rsid w:val="00631FFA"/>
    <w:rsid w:val="00632664"/>
    <w:rsid w:val="00632665"/>
    <w:rsid w:val="00632897"/>
    <w:rsid w:val="00632BD5"/>
    <w:rsid w:val="00632C79"/>
    <w:rsid w:val="00632DA8"/>
    <w:rsid w:val="0063306E"/>
    <w:rsid w:val="0063343F"/>
    <w:rsid w:val="00633662"/>
    <w:rsid w:val="006336AB"/>
    <w:rsid w:val="006337AA"/>
    <w:rsid w:val="00633896"/>
    <w:rsid w:val="00633939"/>
    <w:rsid w:val="00633EBD"/>
    <w:rsid w:val="00633F7B"/>
    <w:rsid w:val="00634074"/>
    <w:rsid w:val="00634506"/>
    <w:rsid w:val="006345D4"/>
    <w:rsid w:val="00634747"/>
    <w:rsid w:val="00634791"/>
    <w:rsid w:val="0063495A"/>
    <w:rsid w:val="00634B8C"/>
    <w:rsid w:val="00634BA2"/>
    <w:rsid w:val="00634F32"/>
    <w:rsid w:val="00635005"/>
    <w:rsid w:val="0063524D"/>
    <w:rsid w:val="006352A5"/>
    <w:rsid w:val="006353EE"/>
    <w:rsid w:val="00635557"/>
    <w:rsid w:val="00636241"/>
    <w:rsid w:val="006367F4"/>
    <w:rsid w:val="00636831"/>
    <w:rsid w:val="00636926"/>
    <w:rsid w:val="006369BB"/>
    <w:rsid w:val="006369C1"/>
    <w:rsid w:val="00636AF7"/>
    <w:rsid w:val="00636BA6"/>
    <w:rsid w:val="00636D37"/>
    <w:rsid w:val="00636E4C"/>
    <w:rsid w:val="00636F5D"/>
    <w:rsid w:val="00637128"/>
    <w:rsid w:val="00637AA0"/>
    <w:rsid w:val="00637C04"/>
    <w:rsid w:val="006401AC"/>
    <w:rsid w:val="00640404"/>
    <w:rsid w:val="006404F7"/>
    <w:rsid w:val="00640814"/>
    <w:rsid w:val="00640950"/>
    <w:rsid w:val="00640B2D"/>
    <w:rsid w:val="00640B7F"/>
    <w:rsid w:val="00640C44"/>
    <w:rsid w:val="00640FB8"/>
    <w:rsid w:val="0064117E"/>
    <w:rsid w:val="006411D3"/>
    <w:rsid w:val="006415A3"/>
    <w:rsid w:val="006418DE"/>
    <w:rsid w:val="00641959"/>
    <w:rsid w:val="00641C3B"/>
    <w:rsid w:val="00641D61"/>
    <w:rsid w:val="00641DCB"/>
    <w:rsid w:val="00641EB1"/>
    <w:rsid w:val="00641F99"/>
    <w:rsid w:val="0064221F"/>
    <w:rsid w:val="006423C2"/>
    <w:rsid w:val="0064249F"/>
    <w:rsid w:val="006424AD"/>
    <w:rsid w:val="006424DF"/>
    <w:rsid w:val="00642533"/>
    <w:rsid w:val="00642870"/>
    <w:rsid w:val="00642C4A"/>
    <w:rsid w:val="00642D08"/>
    <w:rsid w:val="0064351E"/>
    <w:rsid w:val="006436E3"/>
    <w:rsid w:val="00643C69"/>
    <w:rsid w:val="006442A9"/>
    <w:rsid w:val="006442D7"/>
    <w:rsid w:val="00644496"/>
    <w:rsid w:val="00644A49"/>
    <w:rsid w:val="00644D4B"/>
    <w:rsid w:val="00644EA9"/>
    <w:rsid w:val="00644F57"/>
    <w:rsid w:val="00645108"/>
    <w:rsid w:val="006451F7"/>
    <w:rsid w:val="006453DE"/>
    <w:rsid w:val="0064545B"/>
    <w:rsid w:val="0064567F"/>
    <w:rsid w:val="0064574E"/>
    <w:rsid w:val="0064583D"/>
    <w:rsid w:val="00645CA3"/>
    <w:rsid w:val="00645EE8"/>
    <w:rsid w:val="00646291"/>
    <w:rsid w:val="00646357"/>
    <w:rsid w:val="006464B9"/>
    <w:rsid w:val="00646543"/>
    <w:rsid w:val="0064654B"/>
    <w:rsid w:val="00646720"/>
    <w:rsid w:val="00646803"/>
    <w:rsid w:val="00647151"/>
    <w:rsid w:val="006472B4"/>
    <w:rsid w:val="00647824"/>
    <w:rsid w:val="00647B12"/>
    <w:rsid w:val="00647B78"/>
    <w:rsid w:val="00647BB9"/>
    <w:rsid w:val="00647BBE"/>
    <w:rsid w:val="00647F88"/>
    <w:rsid w:val="006501DB"/>
    <w:rsid w:val="00650262"/>
    <w:rsid w:val="006505E2"/>
    <w:rsid w:val="0065085D"/>
    <w:rsid w:val="0065091F"/>
    <w:rsid w:val="00650970"/>
    <w:rsid w:val="00650A34"/>
    <w:rsid w:val="00650C97"/>
    <w:rsid w:val="00650EE6"/>
    <w:rsid w:val="0065113A"/>
    <w:rsid w:val="006512EF"/>
    <w:rsid w:val="006513BD"/>
    <w:rsid w:val="006516A9"/>
    <w:rsid w:val="0065182E"/>
    <w:rsid w:val="00651ACE"/>
    <w:rsid w:val="00651E20"/>
    <w:rsid w:val="00651F71"/>
    <w:rsid w:val="006521AB"/>
    <w:rsid w:val="00652B07"/>
    <w:rsid w:val="00652BB2"/>
    <w:rsid w:val="00652C9E"/>
    <w:rsid w:val="00652CF4"/>
    <w:rsid w:val="00652D0A"/>
    <w:rsid w:val="006532D4"/>
    <w:rsid w:val="0065330D"/>
    <w:rsid w:val="00653446"/>
    <w:rsid w:val="0065358F"/>
    <w:rsid w:val="006538FE"/>
    <w:rsid w:val="00653BB2"/>
    <w:rsid w:val="00653BCB"/>
    <w:rsid w:val="006540EF"/>
    <w:rsid w:val="0065414E"/>
    <w:rsid w:val="00654171"/>
    <w:rsid w:val="00654382"/>
    <w:rsid w:val="006544C4"/>
    <w:rsid w:val="00654623"/>
    <w:rsid w:val="00654725"/>
    <w:rsid w:val="006547D2"/>
    <w:rsid w:val="00654F8A"/>
    <w:rsid w:val="0065526A"/>
    <w:rsid w:val="00655584"/>
    <w:rsid w:val="006556E5"/>
    <w:rsid w:val="00655BED"/>
    <w:rsid w:val="00655C8E"/>
    <w:rsid w:val="00655E05"/>
    <w:rsid w:val="00655E1C"/>
    <w:rsid w:val="00655EA1"/>
    <w:rsid w:val="00655FB5"/>
    <w:rsid w:val="00655FE0"/>
    <w:rsid w:val="006560B4"/>
    <w:rsid w:val="0065620D"/>
    <w:rsid w:val="00656210"/>
    <w:rsid w:val="0065648B"/>
    <w:rsid w:val="00656589"/>
    <w:rsid w:val="00656601"/>
    <w:rsid w:val="006566CC"/>
    <w:rsid w:val="00656ABF"/>
    <w:rsid w:val="00656C6B"/>
    <w:rsid w:val="00656DDF"/>
    <w:rsid w:val="00656DFF"/>
    <w:rsid w:val="00656E3F"/>
    <w:rsid w:val="00657112"/>
    <w:rsid w:val="0065730D"/>
    <w:rsid w:val="006573A6"/>
    <w:rsid w:val="0065790E"/>
    <w:rsid w:val="00657944"/>
    <w:rsid w:val="00657AE4"/>
    <w:rsid w:val="00660082"/>
    <w:rsid w:val="006602B3"/>
    <w:rsid w:val="006607A9"/>
    <w:rsid w:val="00660940"/>
    <w:rsid w:val="00660DDA"/>
    <w:rsid w:val="006616D1"/>
    <w:rsid w:val="00661768"/>
    <w:rsid w:val="006618C6"/>
    <w:rsid w:val="00661EC3"/>
    <w:rsid w:val="00661F7C"/>
    <w:rsid w:val="00661FC1"/>
    <w:rsid w:val="006623EB"/>
    <w:rsid w:val="006626C5"/>
    <w:rsid w:val="006628E6"/>
    <w:rsid w:val="0066320F"/>
    <w:rsid w:val="006635D2"/>
    <w:rsid w:val="00663688"/>
    <w:rsid w:val="00663BD1"/>
    <w:rsid w:val="00663C71"/>
    <w:rsid w:val="00664107"/>
    <w:rsid w:val="0066441E"/>
    <w:rsid w:val="00664431"/>
    <w:rsid w:val="006645A8"/>
    <w:rsid w:val="00664614"/>
    <w:rsid w:val="0066466C"/>
    <w:rsid w:val="0066488E"/>
    <w:rsid w:val="00664927"/>
    <w:rsid w:val="006649DF"/>
    <w:rsid w:val="006658CC"/>
    <w:rsid w:val="00665B29"/>
    <w:rsid w:val="00666192"/>
    <w:rsid w:val="0066641A"/>
    <w:rsid w:val="0066663C"/>
    <w:rsid w:val="00666899"/>
    <w:rsid w:val="00666CF7"/>
    <w:rsid w:val="00666E2B"/>
    <w:rsid w:val="00666F6C"/>
    <w:rsid w:val="006671FD"/>
    <w:rsid w:val="006673ED"/>
    <w:rsid w:val="00667629"/>
    <w:rsid w:val="006677B4"/>
    <w:rsid w:val="006678EB"/>
    <w:rsid w:val="00667900"/>
    <w:rsid w:val="00667A5F"/>
    <w:rsid w:val="00667C1E"/>
    <w:rsid w:val="00667C69"/>
    <w:rsid w:val="00667DA8"/>
    <w:rsid w:val="006704E0"/>
    <w:rsid w:val="0067051A"/>
    <w:rsid w:val="0067070C"/>
    <w:rsid w:val="00670773"/>
    <w:rsid w:val="00670CBE"/>
    <w:rsid w:val="00670DAA"/>
    <w:rsid w:val="00670DE7"/>
    <w:rsid w:val="00671338"/>
    <w:rsid w:val="0067168F"/>
    <w:rsid w:val="00671703"/>
    <w:rsid w:val="00671A23"/>
    <w:rsid w:val="00671B80"/>
    <w:rsid w:val="00671CB7"/>
    <w:rsid w:val="00671EF9"/>
    <w:rsid w:val="00671F5E"/>
    <w:rsid w:val="0067206A"/>
    <w:rsid w:val="00672997"/>
    <w:rsid w:val="006729B6"/>
    <w:rsid w:val="00672B1B"/>
    <w:rsid w:val="00672D16"/>
    <w:rsid w:val="00672D95"/>
    <w:rsid w:val="00672DEA"/>
    <w:rsid w:val="00672E26"/>
    <w:rsid w:val="00672F8F"/>
    <w:rsid w:val="006732BE"/>
    <w:rsid w:val="006733BF"/>
    <w:rsid w:val="00673787"/>
    <w:rsid w:val="006738D9"/>
    <w:rsid w:val="00673CC3"/>
    <w:rsid w:val="00673DF1"/>
    <w:rsid w:val="00673EEA"/>
    <w:rsid w:val="0067413C"/>
    <w:rsid w:val="00674346"/>
    <w:rsid w:val="0067437E"/>
    <w:rsid w:val="00674527"/>
    <w:rsid w:val="00674696"/>
    <w:rsid w:val="006747BC"/>
    <w:rsid w:val="00674F7F"/>
    <w:rsid w:val="0067538C"/>
    <w:rsid w:val="006756A6"/>
    <w:rsid w:val="006757DB"/>
    <w:rsid w:val="00675ADC"/>
    <w:rsid w:val="00675BE0"/>
    <w:rsid w:val="00675C04"/>
    <w:rsid w:val="00675C69"/>
    <w:rsid w:val="00675FB4"/>
    <w:rsid w:val="006763BB"/>
    <w:rsid w:val="00676805"/>
    <w:rsid w:val="0067685C"/>
    <w:rsid w:val="0067699E"/>
    <w:rsid w:val="00676A97"/>
    <w:rsid w:val="00676CFC"/>
    <w:rsid w:val="00676DB8"/>
    <w:rsid w:val="00676E37"/>
    <w:rsid w:val="00676E42"/>
    <w:rsid w:val="00677123"/>
    <w:rsid w:val="006771BC"/>
    <w:rsid w:val="00677584"/>
    <w:rsid w:val="006775AF"/>
    <w:rsid w:val="006775B6"/>
    <w:rsid w:val="0067762D"/>
    <w:rsid w:val="00677670"/>
    <w:rsid w:val="0067769B"/>
    <w:rsid w:val="006805C0"/>
    <w:rsid w:val="00680A18"/>
    <w:rsid w:val="00680C6B"/>
    <w:rsid w:val="0068128E"/>
    <w:rsid w:val="0068162E"/>
    <w:rsid w:val="00681A18"/>
    <w:rsid w:val="00681A43"/>
    <w:rsid w:val="00682079"/>
    <w:rsid w:val="006821FA"/>
    <w:rsid w:val="00682599"/>
    <w:rsid w:val="0068259C"/>
    <w:rsid w:val="006825D0"/>
    <w:rsid w:val="00682A49"/>
    <w:rsid w:val="00682CE6"/>
    <w:rsid w:val="00683446"/>
    <w:rsid w:val="00683487"/>
    <w:rsid w:val="00683558"/>
    <w:rsid w:val="00683829"/>
    <w:rsid w:val="00683AF4"/>
    <w:rsid w:val="00683C01"/>
    <w:rsid w:val="00683D97"/>
    <w:rsid w:val="00684074"/>
    <w:rsid w:val="006842CB"/>
    <w:rsid w:val="00684567"/>
    <w:rsid w:val="00684765"/>
    <w:rsid w:val="006849B6"/>
    <w:rsid w:val="006849B9"/>
    <w:rsid w:val="00684D46"/>
    <w:rsid w:val="00684E4E"/>
    <w:rsid w:val="00684EEC"/>
    <w:rsid w:val="006850E1"/>
    <w:rsid w:val="006853A4"/>
    <w:rsid w:val="00685703"/>
    <w:rsid w:val="00685743"/>
    <w:rsid w:val="00685845"/>
    <w:rsid w:val="0068593E"/>
    <w:rsid w:val="00685A45"/>
    <w:rsid w:val="00685AF0"/>
    <w:rsid w:val="00686131"/>
    <w:rsid w:val="00686143"/>
    <w:rsid w:val="00686153"/>
    <w:rsid w:val="006862AD"/>
    <w:rsid w:val="0068649C"/>
    <w:rsid w:val="00686672"/>
    <w:rsid w:val="006866D4"/>
    <w:rsid w:val="00686BDC"/>
    <w:rsid w:val="00686CB8"/>
    <w:rsid w:val="00687284"/>
    <w:rsid w:val="00687386"/>
    <w:rsid w:val="00687445"/>
    <w:rsid w:val="00687534"/>
    <w:rsid w:val="0068773F"/>
    <w:rsid w:val="00687965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0986"/>
    <w:rsid w:val="00690BBE"/>
    <w:rsid w:val="006912D6"/>
    <w:rsid w:val="006914AB"/>
    <w:rsid w:val="0069168A"/>
    <w:rsid w:val="00691704"/>
    <w:rsid w:val="0069170B"/>
    <w:rsid w:val="00691A63"/>
    <w:rsid w:val="00691F71"/>
    <w:rsid w:val="0069245A"/>
    <w:rsid w:val="006925EF"/>
    <w:rsid w:val="00692707"/>
    <w:rsid w:val="00692871"/>
    <w:rsid w:val="006929CA"/>
    <w:rsid w:val="00692A8D"/>
    <w:rsid w:val="00692C57"/>
    <w:rsid w:val="00692C62"/>
    <w:rsid w:val="00692C87"/>
    <w:rsid w:val="00692D5C"/>
    <w:rsid w:val="00692E25"/>
    <w:rsid w:val="0069309A"/>
    <w:rsid w:val="006934DA"/>
    <w:rsid w:val="006935FD"/>
    <w:rsid w:val="006936CF"/>
    <w:rsid w:val="00693C54"/>
    <w:rsid w:val="00693CED"/>
    <w:rsid w:val="00693E17"/>
    <w:rsid w:val="00693F1F"/>
    <w:rsid w:val="00694162"/>
    <w:rsid w:val="00694223"/>
    <w:rsid w:val="00694306"/>
    <w:rsid w:val="00694361"/>
    <w:rsid w:val="006943DD"/>
    <w:rsid w:val="006946CE"/>
    <w:rsid w:val="00694A3B"/>
    <w:rsid w:val="00694A5B"/>
    <w:rsid w:val="00694B27"/>
    <w:rsid w:val="00694C2C"/>
    <w:rsid w:val="00694F4E"/>
    <w:rsid w:val="006952A3"/>
    <w:rsid w:val="0069558F"/>
    <w:rsid w:val="00695609"/>
    <w:rsid w:val="0069565A"/>
    <w:rsid w:val="006956B8"/>
    <w:rsid w:val="00695F3D"/>
    <w:rsid w:val="006965CF"/>
    <w:rsid w:val="006966B6"/>
    <w:rsid w:val="00696840"/>
    <w:rsid w:val="0069697C"/>
    <w:rsid w:val="00696AC8"/>
    <w:rsid w:val="006975B2"/>
    <w:rsid w:val="00697CE0"/>
    <w:rsid w:val="00697E69"/>
    <w:rsid w:val="00697F55"/>
    <w:rsid w:val="00697FE1"/>
    <w:rsid w:val="006A0159"/>
    <w:rsid w:val="006A01BF"/>
    <w:rsid w:val="006A01E0"/>
    <w:rsid w:val="006A025D"/>
    <w:rsid w:val="006A0349"/>
    <w:rsid w:val="006A086A"/>
    <w:rsid w:val="006A0B84"/>
    <w:rsid w:val="006A0C1E"/>
    <w:rsid w:val="006A0F81"/>
    <w:rsid w:val="006A1285"/>
    <w:rsid w:val="006A12C3"/>
    <w:rsid w:val="006A1322"/>
    <w:rsid w:val="006A18FC"/>
    <w:rsid w:val="006A1EC3"/>
    <w:rsid w:val="006A21B9"/>
    <w:rsid w:val="006A21E1"/>
    <w:rsid w:val="006A2350"/>
    <w:rsid w:val="006A261D"/>
    <w:rsid w:val="006A2632"/>
    <w:rsid w:val="006A2676"/>
    <w:rsid w:val="006A2B72"/>
    <w:rsid w:val="006A2BE6"/>
    <w:rsid w:val="006A2FB2"/>
    <w:rsid w:val="006A35BC"/>
    <w:rsid w:val="006A3935"/>
    <w:rsid w:val="006A395C"/>
    <w:rsid w:val="006A3E1A"/>
    <w:rsid w:val="006A3FF3"/>
    <w:rsid w:val="006A4527"/>
    <w:rsid w:val="006A46DC"/>
    <w:rsid w:val="006A485C"/>
    <w:rsid w:val="006A4CA6"/>
    <w:rsid w:val="006A4D06"/>
    <w:rsid w:val="006A506B"/>
    <w:rsid w:val="006A58DD"/>
    <w:rsid w:val="006A5989"/>
    <w:rsid w:val="006A5A64"/>
    <w:rsid w:val="006A5C90"/>
    <w:rsid w:val="006A5D39"/>
    <w:rsid w:val="006A5DB2"/>
    <w:rsid w:val="006A5DC9"/>
    <w:rsid w:val="006A5E03"/>
    <w:rsid w:val="006A5F21"/>
    <w:rsid w:val="006A61C4"/>
    <w:rsid w:val="006A61FF"/>
    <w:rsid w:val="006A6541"/>
    <w:rsid w:val="006A6848"/>
    <w:rsid w:val="006A6C46"/>
    <w:rsid w:val="006A6EDD"/>
    <w:rsid w:val="006A6F55"/>
    <w:rsid w:val="006A7567"/>
    <w:rsid w:val="006A7814"/>
    <w:rsid w:val="006A7866"/>
    <w:rsid w:val="006A78BC"/>
    <w:rsid w:val="006A7DA8"/>
    <w:rsid w:val="006B017C"/>
    <w:rsid w:val="006B0193"/>
    <w:rsid w:val="006B03E1"/>
    <w:rsid w:val="006B044A"/>
    <w:rsid w:val="006B04FE"/>
    <w:rsid w:val="006B068A"/>
    <w:rsid w:val="006B08CF"/>
    <w:rsid w:val="006B095E"/>
    <w:rsid w:val="006B0A54"/>
    <w:rsid w:val="006B0B52"/>
    <w:rsid w:val="006B0FCB"/>
    <w:rsid w:val="006B12EB"/>
    <w:rsid w:val="006B1576"/>
    <w:rsid w:val="006B15A3"/>
    <w:rsid w:val="006B15F1"/>
    <w:rsid w:val="006B1706"/>
    <w:rsid w:val="006B1880"/>
    <w:rsid w:val="006B1C25"/>
    <w:rsid w:val="006B1C95"/>
    <w:rsid w:val="006B1CE7"/>
    <w:rsid w:val="006B1EFB"/>
    <w:rsid w:val="006B2005"/>
    <w:rsid w:val="006B20BD"/>
    <w:rsid w:val="006B22A3"/>
    <w:rsid w:val="006B23A5"/>
    <w:rsid w:val="006B282A"/>
    <w:rsid w:val="006B28E7"/>
    <w:rsid w:val="006B2A60"/>
    <w:rsid w:val="006B30A7"/>
    <w:rsid w:val="006B32A3"/>
    <w:rsid w:val="006B32BD"/>
    <w:rsid w:val="006B3351"/>
    <w:rsid w:val="006B3479"/>
    <w:rsid w:val="006B39DF"/>
    <w:rsid w:val="006B39FA"/>
    <w:rsid w:val="006B3A8C"/>
    <w:rsid w:val="006B3AAC"/>
    <w:rsid w:val="006B3B87"/>
    <w:rsid w:val="006B3C4E"/>
    <w:rsid w:val="006B41C7"/>
    <w:rsid w:val="006B4310"/>
    <w:rsid w:val="006B492A"/>
    <w:rsid w:val="006B499E"/>
    <w:rsid w:val="006B4AA8"/>
    <w:rsid w:val="006B4AB3"/>
    <w:rsid w:val="006B54C4"/>
    <w:rsid w:val="006B5568"/>
    <w:rsid w:val="006B574C"/>
    <w:rsid w:val="006B58E4"/>
    <w:rsid w:val="006B5927"/>
    <w:rsid w:val="006B59CD"/>
    <w:rsid w:val="006B5AB1"/>
    <w:rsid w:val="006B5B2E"/>
    <w:rsid w:val="006B5E24"/>
    <w:rsid w:val="006B607F"/>
    <w:rsid w:val="006B61BE"/>
    <w:rsid w:val="006B73A5"/>
    <w:rsid w:val="006B7548"/>
    <w:rsid w:val="006B7866"/>
    <w:rsid w:val="006B7934"/>
    <w:rsid w:val="006B79ED"/>
    <w:rsid w:val="006B7A5E"/>
    <w:rsid w:val="006C0028"/>
    <w:rsid w:val="006C009A"/>
    <w:rsid w:val="006C023B"/>
    <w:rsid w:val="006C0A19"/>
    <w:rsid w:val="006C0C77"/>
    <w:rsid w:val="006C1043"/>
    <w:rsid w:val="006C1228"/>
    <w:rsid w:val="006C1A74"/>
    <w:rsid w:val="006C1F92"/>
    <w:rsid w:val="006C2150"/>
    <w:rsid w:val="006C215D"/>
    <w:rsid w:val="006C22E2"/>
    <w:rsid w:val="006C2332"/>
    <w:rsid w:val="006C239F"/>
    <w:rsid w:val="006C24CB"/>
    <w:rsid w:val="006C27BC"/>
    <w:rsid w:val="006C28DF"/>
    <w:rsid w:val="006C2A7A"/>
    <w:rsid w:val="006C2AAD"/>
    <w:rsid w:val="006C2B69"/>
    <w:rsid w:val="006C2B83"/>
    <w:rsid w:val="006C2DD8"/>
    <w:rsid w:val="006C34A7"/>
    <w:rsid w:val="006C3883"/>
    <w:rsid w:val="006C38D4"/>
    <w:rsid w:val="006C3B6C"/>
    <w:rsid w:val="006C3BC6"/>
    <w:rsid w:val="006C3FFE"/>
    <w:rsid w:val="006C402A"/>
    <w:rsid w:val="006C4310"/>
    <w:rsid w:val="006C4CDC"/>
    <w:rsid w:val="006C4E25"/>
    <w:rsid w:val="006C4E7B"/>
    <w:rsid w:val="006C543A"/>
    <w:rsid w:val="006C559F"/>
    <w:rsid w:val="006C5622"/>
    <w:rsid w:val="006C564E"/>
    <w:rsid w:val="006C5668"/>
    <w:rsid w:val="006C58B7"/>
    <w:rsid w:val="006C5E63"/>
    <w:rsid w:val="006C61F1"/>
    <w:rsid w:val="006C624F"/>
    <w:rsid w:val="006C667E"/>
    <w:rsid w:val="006C67FB"/>
    <w:rsid w:val="006C698C"/>
    <w:rsid w:val="006C69B5"/>
    <w:rsid w:val="006C6A42"/>
    <w:rsid w:val="006C6B8C"/>
    <w:rsid w:val="006C6D05"/>
    <w:rsid w:val="006C75ED"/>
    <w:rsid w:val="006C78A0"/>
    <w:rsid w:val="006C79BA"/>
    <w:rsid w:val="006D01EF"/>
    <w:rsid w:val="006D09A6"/>
    <w:rsid w:val="006D0BF6"/>
    <w:rsid w:val="006D0E2F"/>
    <w:rsid w:val="006D0FC4"/>
    <w:rsid w:val="006D1019"/>
    <w:rsid w:val="006D11EE"/>
    <w:rsid w:val="006D17C0"/>
    <w:rsid w:val="006D1974"/>
    <w:rsid w:val="006D247E"/>
    <w:rsid w:val="006D2780"/>
    <w:rsid w:val="006D2E62"/>
    <w:rsid w:val="006D2FAE"/>
    <w:rsid w:val="006D3580"/>
    <w:rsid w:val="006D3928"/>
    <w:rsid w:val="006D3967"/>
    <w:rsid w:val="006D3BAA"/>
    <w:rsid w:val="006D3D77"/>
    <w:rsid w:val="006D3F15"/>
    <w:rsid w:val="006D41EA"/>
    <w:rsid w:val="006D41FB"/>
    <w:rsid w:val="006D458E"/>
    <w:rsid w:val="006D4746"/>
    <w:rsid w:val="006D4BB2"/>
    <w:rsid w:val="006D4D4F"/>
    <w:rsid w:val="006D503E"/>
    <w:rsid w:val="006D5472"/>
    <w:rsid w:val="006D555A"/>
    <w:rsid w:val="006D5809"/>
    <w:rsid w:val="006D589A"/>
    <w:rsid w:val="006D5F06"/>
    <w:rsid w:val="006D6075"/>
    <w:rsid w:val="006D6342"/>
    <w:rsid w:val="006D6485"/>
    <w:rsid w:val="006D64B9"/>
    <w:rsid w:val="006D650D"/>
    <w:rsid w:val="006D657A"/>
    <w:rsid w:val="006D660E"/>
    <w:rsid w:val="006D6844"/>
    <w:rsid w:val="006D6D77"/>
    <w:rsid w:val="006D6EFB"/>
    <w:rsid w:val="006D7030"/>
    <w:rsid w:val="006D71B0"/>
    <w:rsid w:val="006D77BB"/>
    <w:rsid w:val="006D7BE3"/>
    <w:rsid w:val="006D7C36"/>
    <w:rsid w:val="006E05B8"/>
    <w:rsid w:val="006E078D"/>
    <w:rsid w:val="006E0872"/>
    <w:rsid w:val="006E0A6B"/>
    <w:rsid w:val="006E0D54"/>
    <w:rsid w:val="006E0EDF"/>
    <w:rsid w:val="006E1375"/>
    <w:rsid w:val="006E13B7"/>
    <w:rsid w:val="006E1425"/>
    <w:rsid w:val="006E1477"/>
    <w:rsid w:val="006E14BF"/>
    <w:rsid w:val="006E19C3"/>
    <w:rsid w:val="006E2148"/>
    <w:rsid w:val="006E21F1"/>
    <w:rsid w:val="006E2771"/>
    <w:rsid w:val="006E2828"/>
    <w:rsid w:val="006E283D"/>
    <w:rsid w:val="006E2AAA"/>
    <w:rsid w:val="006E2E31"/>
    <w:rsid w:val="006E30C4"/>
    <w:rsid w:val="006E33E2"/>
    <w:rsid w:val="006E35A5"/>
    <w:rsid w:val="006E3847"/>
    <w:rsid w:val="006E38B5"/>
    <w:rsid w:val="006E39AD"/>
    <w:rsid w:val="006E3BD7"/>
    <w:rsid w:val="006E3D73"/>
    <w:rsid w:val="006E4032"/>
    <w:rsid w:val="006E4142"/>
    <w:rsid w:val="006E45A8"/>
    <w:rsid w:val="006E48D6"/>
    <w:rsid w:val="006E4A02"/>
    <w:rsid w:val="006E4B15"/>
    <w:rsid w:val="006E4CEB"/>
    <w:rsid w:val="006E50D0"/>
    <w:rsid w:val="006E5151"/>
    <w:rsid w:val="006E521A"/>
    <w:rsid w:val="006E555D"/>
    <w:rsid w:val="006E55EB"/>
    <w:rsid w:val="006E55ED"/>
    <w:rsid w:val="006E56CF"/>
    <w:rsid w:val="006E5A19"/>
    <w:rsid w:val="006E6270"/>
    <w:rsid w:val="006E6578"/>
    <w:rsid w:val="006E6B11"/>
    <w:rsid w:val="006E6FC7"/>
    <w:rsid w:val="006E71BC"/>
    <w:rsid w:val="006E73B5"/>
    <w:rsid w:val="006E7475"/>
    <w:rsid w:val="006E78CC"/>
    <w:rsid w:val="006E7BED"/>
    <w:rsid w:val="006E7F81"/>
    <w:rsid w:val="006F0441"/>
    <w:rsid w:val="006F0AD1"/>
    <w:rsid w:val="006F0D19"/>
    <w:rsid w:val="006F14ED"/>
    <w:rsid w:val="006F154D"/>
    <w:rsid w:val="006F16CA"/>
    <w:rsid w:val="006F177D"/>
    <w:rsid w:val="006F18A0"/>
    <w:rsid w:val="006F1D9F"/>
    <w:rsid w:val="006F1E2D"/>
    <w:rsid w:val="006F201F"/>
    <w:rsid w:val="006F20D7"/>
    <w:rsid w:val="006F21A7"/>
    <w:rsid w:val="006F23EC"/>
    <w:rsid w:val="006F242F"/>
    <w:rsid w:val="006F2481"/>
    <w:rsid w:val="006F2679"/>
    <w:rsid w:val="006F27C1"/>
    <w:rsid w:val="006F28FF"/>
    <w:rsid w:val="006F292D"/>
    <w:rsid w:val="006F2A5A"/>
    <w:rsid w:val="006F2D38"/>
    <w:rsid w:val="006F3188"/>
    <w:rsid w:val="006F3196"/>
    <w:rsid w:val="006F3203"/>
    <w:rsid w:val="006F34A6"/>
    <w:rsid w:val="006F3767"/>
    <w:rsid w:val="006F3A93"/>
    <w:rsid w:val="006F3E83"/>
    <w:rsid w:val="006F3F0F"/>
    <w:rsid w:val="006F4182"/>
    <w:rsid w:val="006F4636"/>
    <w:rsid w:val="006F47A5"/>
    <w:rsid w:val="006F48AC"/>
    <w:rsid w:val="006F4C59"/>
    <w:rsid w:val="006F4D05"/>
    <w:rsid w:val="006F4EDE"/>
    <w:rsid w:val="006F5285"/>
    <w:rsid w:val="006F5662"/>
    <w:rsid w:val="006F59DA"/>
    <w:rsid w:val="006F59F8"/>
    <w:rsid w:val="006F5A78"/>
    <w:rsid w:val="006F5BFC"/>
    <w:rsid w:val="006F5D5A"/>
    <w:rsid w:val="006F5DE4"/>
    <w:rsid w:val="006F5E75"/>
    <w:rsid w:val="006F6055"/>
    <w:rsid w:val="006F629F"/>
    <w:rsid w:val="006F671E"/>
    <w:rsid w:val="006F6B3B"/>
    <w:rsid w:val="006F6B93"/>
    <w:rsid w:val="006F6D3D"/>
    <w:rsid w:val="006F7276"/>
    <w:rsid w:val="006F7489"/>
    <w:rsid w:val="006F764A"/>
    <w:rsid w:val="006F777A"/>
    <w:rsid w:val="006F78F9"/>
    <w:rsid w:val="006F793C"/>
    <w:rsid w:val="006F7BAE"/>
    <w:rsid w:val="006F7E54"/>
    <w:rsid w:val="006F7FB3"/>
    <w:rsid w:val="00700254"/>
    <w:rsid w:val="00700291"/>
    <w:rsid w:val="0070065D"/>
    <w:rsid w:val="00700A42"/>
    <w:rsid w:val="00700AD7"/>
    <w:rsid w:val="007012C1"/>
    <w:rsid w:val="00701701"/>
    <w:rsid w:val="00701AB7"/>
    <w:rsid w:val="00701F1E"/>
    <w:rsid w:val="00702532"/>
    <w:rsid w:val="0070254A"/>
    <w:rsid w:val="0070278B"/>
    <w:rsid w:val="00702836"/>
    <w:rsid w:val="007029A7"/>
    <w:rsid w:val="00702AA8"/>
    <w:rsid w:val="00702E5C"/>
    <w:rsid w:val="00702E7C"/>
    <w:rsid w:val="00703005"/>
    <w:rsid w:val="00703216"/>
    <w:rsid w:val="00703385"/>
    <w:rsid w:val="0070360A"/>
    <w:rsid w:val="0070360F"/>
    <w:rsid w:val="007037C1"/>
    <w:rsid w:val="00703C7C"/>
    <w:rsid w:val="00704018"/>
    <w:rsid w:val="0070422F"/>
    <w:rsid w:val="00704251"/>
    <w:rsid w:val="00704424"/>
    <w:rsid w:val="00704549"/>
    <w:rsid w:val="007045E0"/>
    <w:rsid w:val="007046DE"/>
    <w:rsid w:val="00704F00"/>
    <w:rsid w:val="0070512A"/>
    <w:rsid w:val="0070516C"/>
    <w:rsid w:val="0070523E"/>
    <w:rsid w:val="007052A4"/>
    <w:rsid w:val="007053EC"/>
    <w:rsid w:val="00705548"/>
    <w:rsid w:val="00705745"/>
    <w:rsid w:val="00705794"/>
    <w:rsid w:val="0070581E"/>
    <w:rsid w:val="00705ACA"/>
    <w:rsid w:val="00705B10"/>
    <w:rsid w:val="00705D6D"/>
    <w:rsid w:val="00705F38"/>
    <w:rsid w:val="00705FAA"/>
    <w:rsid w:val="007062AA"/>
    <w:rsid w:val="007063FD"/>
    <w:rsid w:val="007065FB"/>
    <w:rsid w:val="0070664C"/>
    <w:rsid w:val="00706A29"/>
    <w:rsid w:val="007073CC"/>
    <w:rsid w:val="0070747E"/>
    <w:rsid w:val="00707618"/>
    <w:rsid w:val="00707645"/>
    <w:rsid w:val="007078C8"/>
    <w:rsid w:val="00707A3D"/>
    <w:rsid w:val="00707A51"/>
    <w:rsid w:val="00707AB7"/>
    <w:rsid w:val="00707F51"/>
    <w:rsid w:val="007103C0"/>
    <w:rsid w:val="007103F6"/>
    <w:rsid w:val="007103F8"/>
    <w:rsid w:val="00710868"/>
    <w:rsid w:val="00710B18"/>
    <w:rsid w:val="00710D49"/>
    <w:rsid w:val="00710D76"/>
    <w:rsid w:val="00710DA4"/>
    <w:rsid w:val="00711300"/>
    <w:rsid w:val="00711374"/>
    <w:rsid w:val="007113E9"/>
    <w:rsid w:val="0071157D"/>
    <w:rsid w:val="00711629"/>
    <w:rsid w:val="007116D8"/>
    <w:rsid w:val="00711756"/>
    <w:rsid w:val="00711839"/>
    <w:rsid w:val="00711A6D"/>
    <w:rsid w:val="007121C9"/>
    <w:rsid w:val="00712617"/>
    <w:rsid w:val="00712656"/>
    <w:rsid w:val="00712901"/>
    <w:rsid w:val="00712A06"/>
    <w:rsid w:val="00712A2E"/>
    <w:rsid w:val="00712AA4"/>
    <w:rsid w:val="00713091"/>
    <w:rsid w:val="007130FD"/>
    <w:rsid w:val="00713174"/>
    <w:rsid w:val="007132DB"/>
    <w:rsid w:val="00713311"/>
    <w:rsid w:val="0071350B"/>
    <w:rsid w:val="007136B9"/>
    <w:rsid w:val="007138D8"/>
    <w:rsid w:val="00713907"/>
    <w:rsid w:val="0071399C"/>
    <w:rsid w:val="00713A79"/>
    <w:rsid w:val="00713EBA"/>
    <w:rsid w:val="0071428A"/>
    <w:rsid w:val="00714477"/>
    <w:rsid w:val="007148C7"/>
    <w:rsid w:val="0071492E"/>
    <w:rsid w:val="00714BCC"/>
    <w:rsid w:val="00714D47"/>
    <w:rsid w:val="007153BB"/>
    <w:rsid w:val="0071541A"/>
    <w:rsid w:val="00715617"/>
    <w:rsid w:val="00715903"/>
    <w:rsid w:val="00715A63"/>
    <w:rsid w:val="00715B4A"/>
    <w:rsid w:val="00715C7A"/>
    <w:rsid w:val="00715D66"/>
    <w:rsid w:val="00716128"/>
    <w:rsid w:val="00716231"/>
    <w:rsid w:val="007162B6"/>
    <w:rsid w:val="00716740"/>
    <w:rsid w:val="00716878"/>
    <w:rsid w:val="0071699E"/>
    <w:rsid w:val="0071708C"/>
    <w:rsid w:val="0071720F"/>
    <w:rsid w:val="00717467"/>
    <w:rsid w:val="007174B1"/>
    <w:rsid w:val="007176FB"/>
    <w:rsid w:val="00717DD8"/>
    <w:rsid w:val="007206A7"/>
    <w:rsid w:val="00720788"/>
    <w:rsid w:val="007208D8"/>
    <w:rsid w:val="0072090C"/>
    <w:rsid w:val="00720A3F"/>
    <w:rsid w:val="00720B05"/>
    <w:rsid w:val="00720D18"/>
    <w:rsid w:val="007210A3"/>
    <w:rsid w:val="0072113D"/>
    <w:rsid w:val="0072152A"/>
    <w:rsid w:val="00721899"/>
    <w:rsid w:val="00721AAA"/>
    <w:rsid w:val="00721EA3"/>
    <w:rsid w:val="00722815"/>
    <w:rsid w:val="007228A3"/>
    <w:rsid w:val="00722C50"/>
    <w:rsid w:val="00722D4E"/>
    <w:rsid w:val="00723457"/>
    <w:rsid w:val="00723797"/>
    <w:rsid w:val="00723939"/>
    <w:rsid w:val="0072437E"/>
    <w:rsid w:val="00724410"/>
    <w:rsid w:val="007245B0"/>
    <w:rsid w:val="007245EE"/>
    <w:rsid w:val="00724734"/>
    <w:rsid w:val="0072498A"/>
    <w:rsid w:val="00724B91"/>
    <w:rsid w:val="00724CA1"/>
    <w:rsid w:val="00724DBE"/>
    <w:rsid w:val="00725006"/>
    <w:rsid w:val="0072500A"/>
    <w:rsid w:val="007258EB"/>
    <w:rsid w:val="00725B05"/>
    <w:rsid w:val="00725F0E"/>
    <w:rsid w:val="00726442"/>
    <w:rsid w:val="007268EA"/>
    <w:rsid w:val="007269E6"/>
    <w:rsid w:val="00726E74"/>
    <w:rsid w:val="00726FCC"/>
    <w:rsid w:val="007270DD"/>
    <w:rsid w:val="007274F0"/>
    <w:rsid w:val="007275F4"/>
    <w:rsid w:val="00727835"/>
    <w:rsid w:val="00727E43"/>
    <w:rsid w:val="0073012A"/>
    <w:rsid w:val="007305FE"/>
    <w:rsid w:val="0073060A"/>
    <w:rsid w:val="007306FC"/>
    <w:rsid w:val="00730858"/>
    <w:rsid w:val="00730B76"/>
    <w:rsid w:val="00730BB6"/>
    <w:rsid w:val="00730DAA"/>
    <w:rsid w:val="00730ECE"/>
    <w:rsid w:val="007312FF"/>
    <w:rsid w:val="007315E6"/>
    <w:rsid w:val="00731704"/>
    <w:rsid w:val="00731A10"/>
    <w:rsid w:val="00731C63"/>
    <w:rsid w:val="00731C81"/>
    <w:rsid w:val="00731F19"/>
    <w:rsid w:val="0073216C"/>
    <w:rsid w:val="0073244A"/>
    <w:rsid w:val="007325AB"/>
    <w:rsid w:val="00732BA5"/>
    <w:rsid w:val="00733149"/>
    <w:rsid w:val="007332AA"/>
    <w:rsid w:val="0073370C"/>
    <w:rsid w:val="00733774"/>
    <w:rsid w:val="007337A2"/>
    <w:rsid w:val="00733AA4"/>
    <w:rsid w:val="00733AF7"/>
    <w:rsid w:val="00733E57"/>
    <w:rsid w:val="0073448F"/>
    <w:rsid w:val="00734490"/>
    <w:rsid w:val="0073452C"/>
    <w:rsid w:val="007346B9"/>
    <w:rsid w:val="007347DB"/>
    <w:rsid w:val="007355A5"/>
    <w:rsid w:val="007357B5"/>
    <w:rsid w:val="0073592F"/>
    <w:rsid w:val="00735A35"/>
    <w:rsid w:val="00735B8F"/>
    <w:rsid w:val="00735E72"/>
    <w:rsid w:val="00736013"/>
    <w:rsid w:val="0073634A"/>
    <w:rsid w:val="0073642B"/>
    <w:rsid w:val="0073647A"/>
    <w:rsid w:val="00736677"/>
    <w:rsid w:val="0073667A"/>
    <w:rsid w:val="007368E1"/>
    <w:rsid w:val="007370C8"/>
    <w:rsid w:val="00737115"/>
    <w:rsid w:val="007372F8"/>
    <w:rsid w:val="0073755C"/>
    <w:rsid w:val="0073758A"/>
    <w:rsid w:val="00737C38"/>
    <w:rsid w:val="00737E1E"/>
    <w:rsid w:val="00737E5F"/>
    <w:rsid w:val="00737EA8"/>
    <w:rsid w:val="0074014C"/>
    <w:rsid w:val="007401BC"/>
    <w:rsid w:val="0074051F"/>
    <w:rsid w:val="00740AAA"/>
    <w:rsid w:val="00740BA8"/>
    <w:rsid w:val="00741197"/>
    <w:rsid w:val="007414BC"/>
    <w:rsid w:val="007415CF"/>
    <w:rsid w:val="00741763"/>
    <w:rsid w:val="00741874"/>
    <w:rsid w:val="00741AB5"/>
    <w:rsid w:val="00741AEE"/>
    <w:rsid w:val="0074204A"/>
    <w:rsid w:val="0074228D"/>
    <w:rsid w:val="00742C90"/>
    <w:rsid w:val="00743073"/>
    <w:rsid w:val="007431FC"/>
    <w:rsid w:val="007432C6"/>
    <w:rsid w:val="007438DF"/>
    <w:rsid w:val="00743A6B"/>
    <w:rsid w:val="0074407D"/>
    <w:rsid w:val="0074414E"/>
    <w:rsid w:val="00744506"/>
    <w:rsid w:val="007448EB"/>
    <w:rsid w:val="0074491C"/>
    <w:rsid w:val="00744A4F"/>
    <w:rsid w:val="007450D7"/>
    <w:rsid w:val="007453E9"/>
    <w:rsid w:val="007456E2"/>
    <w:rsid w:val="007457C4"/>
    <w:rsid w:val="007458BB"/>
    <w:rsid w:val="00745B22"/>
    <w:rsid w:val="00745BA8"/>
    <w:rsid w:val="00745CB1"/>
    <w:rsid w:val="007460B2"/>
    <w:rsid w:val="00746176"/>
    <w:rsid w:val="007461FC"/>
    <w:rsid w:val="007462AE"/>
    <w:rsid w:val="007465E3"/>
    <w:rsid w:val="00746621"/>
    <w:rsid w:val="0074694C"/>
    <w:rsid w:val="00746B24"/>
    <w:rsid w:val="00746C54"/>
    <w:rsid w:val="00746FC6"/>
    <w:rsid w:val="00747068"/>
    <w:rsid w:val="007474E0"/>
    <w:rsid w:val="007474F3"/>
    <w:rsid w:val="00747767"/>
    <w:rsid w:val="007477B4"/>
    <w:rsid w:val="00747846"/>
    <w:rsid w:val="00747949"/>
    <w:rsid w:val="00747954"/>
    <w:rsid w:val="00747986"/>
    <w:rsid w:val="007504EC"/>
    <w:rsid w:val="00750665"/>
    <w:rsid w:val="00750BB7"/>
    <w:rsid w:val="00750D5B"/>
    <w:rsid w:val="00751221"/>
    <w:rsid w:val="00751268"/>
    <w:rsid w:val="007514A1"/>
    <w:rsid w:val="007514B1"/>
    <w:rsid w:val="007524E6"/>
    <w:rsid w:val="0075283F"/>
    <w:rsid w:val="007528C0"/>
    <w:rsid w:val="00752964"/>
    <w:rsid w:val="00752B6E"/>
    <w:rsid w:val="00752CB4"/>
    <w:rsid w:val="0075311D"/>
    <w:rsid w:val="00753675"/>
    <w:rsid w:val="0075378E"/>
    <w:rsid w:val="007539A0"/>
    <w:rsid w:val="00753AAF"/>
    <w:rsid w:val="00753B62"/>
    <w:rsid w:val="00753CBD"/>
    <w:rsid w:val="00753CBF"/>
    <w:rsid w:val="00753D49"/>
    <w:rsid w:val="00753D72"/>
    <w:rsid w:val="00753D82"/>
    <w:rsid w:val="00753F2B"/>
    <w:rsid w:val="007540DD"/>
    <w:rsid w:val="0075421E"/>
    <w:rsid w:val="0075429C"/>
    <w:rsid w:val="007545E4"/>
    <w:rsid w:val="007546FE"/>
    <w:rsid w:val="0075475E"/>
    <w:rsid w:val="007548C7"/>
    <w:rsid w:val="00754BA1"/>
    <w:rsid w:val="00754D8D"/>
    <w:rsid w:val="00754F77"/>
    <w:rsid w:val="0075506C"/>
    <w:rsid w:val="00755363"/>
    <w:rsid w:val="00755597"/>
    <w:rsid w:val="007555CF"/>
    <w:rsid w:val="007556E3"/>
    <w:rsid w:val="00755847"/>
    <w:rsid w:val="00755E57"/>
    <w:rsid w:val="00755EDA"/>
    <w:rsid w:val="007564A3"/>
    <w:rsid w:val="007566E4"/>
    <w:rsid w:val="0075680D"/>
    <w:rsid w:val="0075683D"/>
    <w:rsid w:val="00756C1B"/>
    <w:rsid w:val="00756D1E"/>
    <w:rsid w:val="00756FD9"/>
    <w:rsid w:val="007570AE"/>
    <w:rsid w:val="0075720C"/>
    <w:rsid w:val="0075757A"/>
    <w:rsid w:val="00757832"/>
    <w:rsid w:val="007579DE"/>
    <w:rsid w:val="00757A61"/>
    <w:rsid w:val="00757B20"/>
    <w:rsid w:val="00757CFC"/>
    <w:rsid w:val="00757D13"/>
    <w:rsid w:val="00757E50"/>
    <w:rsid w:val="00757F2B"/>
    <w:rsid w:val="007601FA"/>
    <w:rsid w:val="007602FC"/>
    <w:rsid w:val="0076038E"/>
    <w:rsid w:val="00760991"/>
    <w:rsid w:val="00760A02"/>
    <w:rsid w:val="00760D04"/>
    <w:rsid w:val="00760F40"/>
    <w:rsid w:val="0076108A"/>
    <w:rsid w:val="007610C2"/>
    <w:rsid w:val="007613CE"/>
    <w:rsid w:val="007613F8"/>
    <w:rsid w:val="00761525"/>
    <w:rsid w:val="007616CC"/>
    <w:rsid w:val="00761D27"/>
    <w:rsid w:val="00761D56"/>
    <w:rsid w:val="007622A8"/>
    <w:rsid w:val="00762363"/>
    <w:rsid w:val="00762444"/>
    <w:rsid w:val="00762772"/>
    <w:rsid w:val="007627A7"/>
    <w:rsid w:val="00762823"/>
    <w:rsid w:val="00762D7E"/>
    <w:rsid w:val="00762DC0"/>
    <w:rsid w:val="00762E35"/>
    <w:rsid w:val="00763047"/>
    <w:rsid w:val="0076305E"/>
    <w:rsid w:val="007631BA"/>
    <w:rsid w:val="007631E9"/>
    <w:rsid w:val="007633A6"/>
    <w:rsid w:val="00763598"/>
    <w:rsid w:val="00763708"/>
    <w:rsid w:val="00763860"/>
    <w:rsid w:val="00763AED"/>
    <w:rsid w:val="00763D9A"/>
    <w:rsid w:val="00764067"/>
    <w:rsid w:val="007644B9"/>
    <w:rsid w:val="0076477C"/>
    <w:rsid w:val="00764B3B"/>
    <w:rsid w:val="00764C3C"/>
    <w:rsid w:val="00764F67"/>
    <w:rsid w:val="0076501B"/>
    <w:rsid w:val="0076522C"/>
    <w:rsid w:val="007652C4"/>
    <w:rsid w:val="007657F0"/>
    <w:rsid w:val="00765968"/>
    <w:rsid w:val="0076597E"/>
    <w:rsid w:val="00765AC2"/>
    <w:rsid w:val="00765AF6"/>
    <w:rsid w:val="00765D29"/>
    <w:rsid w:val="00765E0C"/>
    <w:rsid w:val="007663BC"/>
    <w:rsid w:val="00766800"/>
    <w:rsid w:val="0076717C"/>
    <w:rsid w:val="00767484"/>
    <w:rsid w:val="0076784C"/>
    <w:rsid w:val="00767C17"/>
    <w:rsid w:val="00767C3B"/>
    <w:rsid w:val="00770123"/>
    <w:rsid w:val="007701C1"/>
    <w:rsid w:val="00770389"/>
    <w:rsid w:val="007709E2"/>
    <w:rsid w:val="00770CED"/>
    <w:rsid w:val="00770D9A"/>
    <w:rsid w:val="00771120"/>
    <w:rsid w:val="0077115F"/>
    <w:rsid w:val="0077129A"/>
    <w:rsid w:val="007712D1"/>
    <w:rsid w:val="00771698"/>
    <w:rsid w:val="0077238B"/>
    <w:rsid w:val="007723D7"/>
    <w:rsid w:val="007727DF"/>
    <w:rsid w:val="00772924"/>
    <w:rsid w:val="00772A09"/>
    <w:rsid w:val="00772F06"/>
    <w:rsid w:val="0077307F"/>
    <w:rsid w:val="007730CB"/>
    <w:rsid w:val="00773137"/>
    <w:rsid w:val="00773745"/>
    <w:rsid w:val="007738AE"/>
    <w:rsid w:val="007738EC"/>
    <w:rsid w:val="00773B9F"/>
    <w:rsid w:val="00773FF3"/>
    <w:rsid w:val="00774017"/>
    <w:rsid w:val="00774107"/>
    <w:rsid w:val="00774880"/>
    <w:rsid w:val="007748A0"/>
    <w:rsid w:val="00774A17"/>
    <w:rsid w:val="00774ECF"/>
    <w:rsid w:val="00774F1E"/>
    <w:rsid w:val="007751D0"/>
    <w:rsid w:val="0077535A"/>
    <w:rsid w:val="0077551F"/>
    <w:rsid w:val="0077576C"/>
    <w:rsid w:val="007757C2"/>
    <w:rsid w:val="007758B1"/>
    <w:rsid w:val="007759CF"/>
    <w:rsid w:val="00775ACB"/>
    <w:rsid w:val="00775BD4"/>
    <w:rsid w:val="00775BDE"/>
    <w:rsid w:val="00775C3A"/>
    <w:rsid w:val="0077618A"/>
    <w:rsid w:val="0077636B"/>
    <w:rsid w:val="00776777"/>
    <w:rsid w:val="007767AD"/>
    <w:rsid w:val="00776D04"/>
    <w:rsid w:val="00776E42"/>
    <w:rsid w:val="007770BA"/>
    <w:rsid w:val="007770E9"/>
    <w:rsid w:val="00777142"/>
    <w:rsid w:val="0077761C"/>
    <w:rsid w:val="00777A72"/>
    <w:rsid w:val="007802DA"/>
    <w:rsid w:val="007802F7"/>
    <w:rsid w:val="007806F9"/>
    <w:rsid w:val="00780A6F"/>
    <w:rsid w:val="00780BE6"/>
    <w:rsid w:val="00780C48"/>
    <w:rsid w:val="00780D22"/>
    <w:rsid w:val="00780D4C"/>
    <w:rsid w:val="0078134B"/>
    <w:rsid w:val="00781410"/>
    <w:rsid w:val="00781436"/>
    <w:rsid w:val="00781588"/>
    <w:rsid w:val="007815AC"/>
    <w:rsid w:val="0078177D"/>
    <w:rsid w:val="00781AE9"/>
    <w:rsid w:val="00781B1F"/>
    <w:rsid w:val="00782007"/>
    <w:rsid w:val="007821BF"/>
    <w:rsid w:val="007822B1"/>
    <w:rsid w:val="007825D2"/>
    <w:rsid w:val="0078271A"/>
    <w:rsid w:val="00782724"/>
    <w:rsid w:val="00782742"/>
    <w:rsid w:val="00782908"/>
    <w:rsid w:val="00782A4C"/>
    <w:rsid w:val="00782BE5"/>
    <w:rsid w:val="00782C34"/>
    <w:rsid w:val="00783101"/>
    <w:rsid w:val="0078327D"/>
    <w:rsid w:val="007833B7"/>
    <w:rsid w:val="00783402"/>
    <w:rsid w:val="007834BC"/>
    <w:rsid w:val="00783584"/>
    <w:rsid w:val="00783764"/>
    <w:rsid w:val="007837C2"/>
    <w:rsid w:val="00783930"/>
    <w:rsid w:val="007839DF"/>
    <w:rsid w:val="00783D03"/>
    <w:rsid w:val="00783D48"/>
    <w:rsid w:val="007840AE"/>
    <w:rsid w:val="007845F4"/>
    <w:rsid w:val="0078485E"/>
    <w:rsid w:val="00784C4C"/>
    <w:rsid w:val="007851CF"/>
    <w:rsid w:val="007853C7"/>
    <w:rsid w:val="007853EE"/>
    <w:rsid w:val="007853FE"/>
    <w:rsid w:val="007854BF"/>
    <w:rsid w:val="00785A3C"/>
    <w:rsid w:val="00785A79"/>
    <w:rsid w:val="00785B43"/>
    <w:rsid w:val="00785BD9"/>
    <w:rsid w:val="00785E66"/>
    <w:rsid w:val="0078606C"/>
    <w:rsid w:val="00786072"/>
    <w:rsid w:val="00786075"/>
    <w:rsid w:val="00786084"/>
    <w:rsid w:val="00786908"/>
    <w:rsid w:val="007869ED"/>
    <w:rsid w:val="00786E24"/>
    <w:rsid w:val="00787094"/>
    <w:rsid w:val="007873DC"/>
    <w:rsid w:val="0078746F"/>
    <w:rsid w:val="00787606"/>
    <w:rsid w:val="00787620"/>
    <w:rsid w:val="00787698"/>
    <w:rsid w:val="007876E6"/>
    <w:rsid w:val="00787CCE"/>
    <w:rsid w:val="007900CF"/>
    <w:rsid w:val="00790376"/>
    <w:rsid w:val="007903E7"/>
    <w:rsid w:val="00790713"/>
    <w:rsid w:val="007907E1"/>
    <w:rsid w:val="007908B3"/>
    <w:rsid w:val="00790A19"/>
    <w:rsid w:val="00790CE0"/>
    <w:rsid w:val="00790DA1"/>
    <w:rsid w:val="00790EC8"/>
    <w:rsid w:val="00790F26"/>
    <w:rsid w:val="007913BF"/>
    <w:rsid w:val="00791545"/>
    <w:rsid w:val="00791569"/>
    <w:rsid w:val="00791956"/>
    <w:rsid w:val="007919D3"/>
    <w:rsid w:val="00791A84"/>
    <w:rsid w:val="00791BE1"/>
    <w:rsid w:val="00791ED3"/>
    <w:rsid w:val="00792026"/>
    <w:rsid w:val="00792072"/>
    <w:rsid w:val="00792073"/>
    <w:rsid w:val="007921C7"/>
    <w:rsid w:val="0079282E"/>
    <w:rsid w:val="00792969"/>
    <w:rsid w:val="00792E6F"/>
    <w:rsid w:val="00793000"/>
    <w:rsid w:val="00793712"/>
    <w:rsid w:val="007942E2"/>
    <w:rsid w:val="00794731"/>
    <w:rsid w:val="00794934"/>
    <w:rsid w:val="007949A6"/>
    <w:rsid w:val="007949B0"/>
    <w:rsid w:val="00794C3D"/>
    <w:rsid w:val="00794C9A"/>
    <w:rsid w:val="00794DC6"/>
    <w:rsid w:val="007951D3"/>
    <w:rsid w:val="0079533B"/>
    <w:rsid w:val="0079541C"/>
    <w:rsid w:val="007959FC"/>
    <w:rsid w:val="00795DA1"/>
    <w:rsid w:val="00795E8A"/>
    <w:rsid w:val="00796172"/>
    <w:rsid w:val="007961AA"/>
    <w:rsid w:val="00796312"/>
    <w:rsid w:val="00796400"/>
    <w:rsid w:val="0079658F"/>
    <w:rsid w:val="00796816"/>
    <w:rsid w:val="007968EE"/>
    <w:rsid w:val="00796969"/>
    <w:rsid w:val="00796B60"/>
    <w:rsid w:val="00796BBC"/>
    <w:rsid w:val="00796E46"/>
    <w:rsid w:val="00796EBB"/>
    <w:rsid w:val="007974BC"/>
    <w:rsid w:val="007974F4"/>
    <w:rsid w:val="007A00FF"/>
    <w:rsid w:val="007A03D9"/>
    <w:rsid w:val="007A0456"/>
    <w:rsid w:val="007A062A"/>
    <w:rsid w:val="007A067B"/>
    <w:rsid w:val="007A0959"/>
    <w:rsid w:val="007A0AF6"/>
    <w:rsid w:val="007A0BEF"/>
    <w:rsid w:val="007A1B58"/>
    <w:rsid w:val="007A1E4D"/>
    <w:rsid w:val="007A209B"/>
    <w:rsid w:val="007A21C7"/>
    <w:rsid w:val="007A299B"/>
    <w:rsid w:val="007A2A9A"/>
    <w:rsid w:val="007A2C42"/>
    <w:rsid w:val="007A2CF0"/>
    <w:rsid w:val="007A2DC4"/>
    <w:rsid w:val="007A2DC6"/>
    <w:rsid w:val="007A305C"/>
    <w:rsid w:val="007A3095"/>
    <w:rsid w:val="007A312C"/>
    <w:rsid w:val="007A3221"/>
    <w:rsid w:val="007A33DA"/>
    <w:rsid w:val="007A36BA"/>
    <w:rsid w:val="007A36D4"/>
    <w:rsid w:val="007A36EA"/>
    <w:rsid w:val="007A372D"/>
    <w:rsid w:val="007A38AE"/>
    <w:rsid w:val="007A3AB3"/>
    <w:rsid w:val="007A3AC5"/>
    <w:rsid w:val="007A3EB1"/>
    <w:rsid w:val="007A3EEE"/>
    <w:rsid w:val="007A42DD"/>
    <w:rsid w:val="007A4400"/>
    <w:rsid w:val="007A4A4A"/>
    <w:rsid w:val="007A4E9E"/>
    <w:rsid w:val="007A4EEF"/>
    <w:rsid w:val="007A5178"/>
    <w:rsid w:val="007A528B"/>
    <w:rsid w:val="007A5588"/>
    <w:rsid w:val="007A59D7"/>
    <w:rsid w:val="007A5E1A"/>
    <w:rsid w:val="007A5E58"/>
    <w:rsid w:val="007A5E9F"/>
    <w:rsid w:val="007A6087"/>
    <w:rsid w:val="007A659B"/>
    <w:rsid w:val="007A6649"/>
    <w:rsid w:val="007A66EF"/>
    <w:rsid w:val="007A66FF"/>
    <w:rsid w:val="007A6743"/>
    <w:rsid w:val="007A6910"/>
    <w:rsid w:val="007A699D"/>
    <w:rsid w:val="007A6AE3"/>
    <w:rsid w:val="007A6BDC"/>
    <w:rsid w:val="007A70DA"/>
    <w:rsid w:val="007A7147"/>
    <w:rsid w:val="007A7586"/>
    <w:rsid w:val="007A7B50"/>
    <w:rsid w:val="007A7CF6"/>
    <w:rsid w:val="007A7E94"/>
    <w:rsid w:val="007B014C"/>
    <w:rsid w:val="007B021B"/>
    <w:rsid w:val="007B04CC"/>
    <w:rsid w:val="007B0733"/>
    <w:rsid w:val="007B07F6"/>
    <w:rsid w:val="007B0C66"/>
    <w:rsid w:val="007B0CAD"/>
    <w:rsid w:val="007B0D05"/>
    <w:rsid w:val="007B1382"/>
    <w:rsid w:val="007B13C4"/>
    <w:rsid w:val="007B1432"/>
    <w:rsid w:val="007B19A6"/>
    <w:rsid w:val="007B1A61"/>
    <w:rsid w:val="007B1A7E"/>
    <w:rsid w:val="007B1AC0"/>
    <w:rsid w:val="007B1BFB"/>
    <w:rsid w:val="007B22DB"/>
    <w:rsid w:val="007B2477"/>
    <w:rsid w:val="007B27F5"/>
    <w:rsid w:val="007B2DD7"/>
    <w:rsid w:val="007B3202"/>
    <w:rsid w:val="007B34A8"/>
    <w:rsid w:val="007B3678"/>
    <w:rsid w:val="007B3796"/>
    <w:rsid w:val="007B3B07"/>
    <w:rsid w:val="007B3B4B"/>
    <w:rsid w:val="007B443F"/>
    <w:rsid w:val="007B48F1"/>
    <w:rsid w:val="007B4FDD"/>
    <w:rsid w:val="007B501A"/>
    <w:rsid w:val="007B51C0"/>
    <w:rsid w:val="007B5321"/>
    <w:rsid w:val="007B55FD"/>
    <w:rsid w:val="007B573D"/>
    <w:rsid w:val="007B5AF7"/>
    <w:rsid w:val="007B5DC0"/>
    <w:rsid w:val="007B5F83"/>
    <w:rsid w:val="007B60A6"/>
    <w:rsid w:val="007B625B"/>
    <w:rsid w:val="007B62D1"/>
    <w:rsid w:val="007B6A6A"/>
    <w:rsid w:val="007B6A71"/>
    <w:rsid w:val="007B6ABC"/>
    <w:rsid w:val="007B6AC1"/>
    <w:rsid w:val="007B6B59"/>
    <w:rsid w:val="007B7104"/>
    <w:rsid w:val="007B733C"/>
    <w:rsid w:val="007B73D1"/>
    <w:rsid w:val="007B75CF"/>
    <w:rsid w:val="007B7DBE"/>
    <w:rsid w:val="007B7E9A"/>
    <w:rsid w:val="007C0582"/>
    <w:rsid w:val="007C06C3"/>
    <w:rsid w:val="007C0F99"/>
    <w:rsid w:val="007C1273"/>
    <w:rsid w:val="007C1588"/>
    <w:rsid w:val="007C1622"/>
    <w:rsid w:val="007C1675"/>
    <w:rsid w:val="007C1C54"/>
    <w:rsid w:val="007C1DF1"/>
    <w:rsid w:val="007C222B"/>
    <w:rsid w:val="007C2315"/>
    <w:rsid w:val="007C2471"/>
    <w:rsid w:val="007C25C5"/>
    <w:rsid w:val="007C2673"/>
    <w:rsid w:val="007C27F0"/>
    <w:rsid w:val="007C2A20"/>
    <w:rsid w:val="007C2A77"/>
    <w:rsid w:val="007C2B93"/>
    <w:rsid w:val="007C2C09"/>
    <w:rsid w:val="007C2FCA"/>
    <w:rsid w:val="007C3070"/>
    <w:rsid w:val="007C325B"/>
    <w:rsid w:val="007C32C3"/>
    <w:rsid w:val="007C3697"/>
    <w:rsid w:val="007C380D"/>
    <w:rsid w:val="007C3847"/>
    <w:rsid w:val="007C3A5E"/>
    <w:rsid w:val="007C3D5A"/>
    <w:rsid w:val="007C4250"/>
    <w:rsid w:val="007C44B5"/>
    <w:rsid w:val="007C44B6"/>
    <w:rsid w:val="007C45A7"/>
    <w:rsid w:val="007C4888"/>
    <w:rsid w:val="007C49C3"/>
    <w:rsid w:val="007C51D7"/>
    <w:rsid w:val="007C5658"/>
    <w:rsid w:val="007C587A"/>
    <w:rsid w:val="007C5A1E"/>
    <w:rsid w:val="007C5B4D"/>
    <w:rsid w:val="007C5B5D"/>
    <w:rsid w:val="007C5C31"/>
    <w:rsid w:val="007C62F9"/>
    <w:rsid w:val="007C6BCA"/>
    <w:rsid w:val="007C6D62"/>
    <w:rsid w:val="007C6DCF"/>
    <w:rsid w:val="007C6FDB"/>
    <w:rsid w:val="007C70C5"/>
    <w:rsid w:val="007C70EB"/>
    <w:rsid w:val="007C70F8"/>
    <w:rsid w:val="007C72BE"/>
    <w:rsid w:val="007C7304"/>
    <w:rsid w:val="007C74C6"/>
    <w:rsid w:val="007C76EB"/>
    <w:rsid w:val="007C7740"/>
    <w:rsid w:val="007C7B78"/>
    <w:rsid w:val="007C7BB5"/>
    <w:rsid w:val="007D05D0"/>
    <w:rsid w:val="007D06ED"/>
    <w:rsid w:val="007D0868"/>
    <w:rsid w:val="007D0E0F"/>
    <w:rsid w:val="007D0E9D"/>
    <w:rsid w:val="007D0F6D"/>
    <w:rsid w:val="007D1455"/>
    <w:rsid w:val="007D1648"/>
    <w:rsid w:val="007D17A8"/>
    <w:rsid w:val="007D208C"/>
    <w:rsid w:val="007D20CE"/>
    <w:rsid w:val="007D2B1B"/>
    <w:rsid w:val="007D2BF1"/>
    <w:rsid w:val="007D2D14"/>
    <w:rsid w:val="007D31AD"/>
    <w:rsid w:val="007D33AA"/>
    <w:rsid w:val="007D33CE"/>
    <w:rsid w:val="007D359B"/>
    <w:rsid w:val="007D35F0"/>
    <w:rsid w:val="007D3643"/>
    <w:rsid w:val="007D3763"/>
    <w:rsid w:val="007D377D"/>
    <w:rsid w:val="007D3838"/>
    <w:rsid w:val="007D3AEA"/>
    <w:rsid w:val="007D3E83"/>
    <w:rsid w:val="007D3F45"/>
    <w:rsid w:val="007D406B"/>
    <w:rsid w:val="007D460C"/>
    <w:rsid w:val="007D4675"/>
    <w:rsid w:val="007D48EB"/>
    <w:rsid w:val="007D498E"/>
    <w:rsid w:val="007D4B6C"/>
    <w:rsid w:val="007D4E83"/>
    <w:rsid w:val="007D4FF7"/>
    <w:rsid w:val="007D53DA"/>
    <w:rsid w:val="007D5528"/>
    <w:rsid w:val="007D568E"/>
    <w:rsid w:val="007D5A1C"/>
    <w:rsid w:val="007D5B05"/>
    <w:rsid w:val="007D5B71"/>
    <w:rsid w:val="007D5C95"/>
    <w:rsid w:val="007D5E11"/>
    <w:rsid w:val="007D5F6E"/>
    <w:rsid w:val="007D6490"/>
    <w:rsid w:val="007D65CA"/>
    <w:rsid w:val="007D6C58"/>
    <w:rsid w:val="007D6C72"/>
    <w:rsid w:val="007D6C96"/>
    <w:rsid w:val="007D6E8F"/>
    <w:rsid w:val="007D7555"/>
    <w:rsid w:val="007D7770"/>
    <w:rsid w:val="007D77FF"/>
    <w:rsid w:val="007D795C"/>
    <w:rsid w:val="007D7C1F"/>
    <w:rsid w:val="007D7C42"/>
    <w:rsid w:val="007D7FBC"/>
    <w:rsid w:val="007E0049"/>
    <w:rsid w:val="007E0223"/>
    <w:rsid w:val="007E02B1"/>
    <w:rsid w:val="007E02BA"/>
    <w:rsid w:val="007E033E"/>
    <w:rsid w:val="007E0347"/>
    <w:rsid w:val="007E04A9"/>
    <w:rsid w:val="007E0993"/>
    <w:rsid w:val="007E0A85"/>
    <w:rsid w:val="007E0B92"/>
    <w:rsid w:val="007E0C73"/>
    <w:rsid w:val="007E0D1B"/>
    <w:rsid w:val="007E0E45"/>
    <w:rsid w:val="007E12DD"/>
    <w:rsid w:val="007E1940"/>
    <w:rsid w:val="007E2011"/>
    <w:rsid w:val="007E215F"/>
    <w:rsid w:val="007E2388"/>
    <w:rsid w:val="007E23BF"/>
    <w:rsid w:val="007E248A"/>
    <w:rsid w:val="007E2503"/>
    <w:rsid w:val="007E263D"/>
    <w:rsid w:val="007E2918"/>
    <w:rsid w:val="007E2919"/>
    <w:rsid w:val="007E2CC0"/>
    <w:rsid w:val="007E2D00"/>
    <w:rsid w:val="007E2E39"/>
    <w:rsid w:val="007E2E57"/>
    <w:rsid w:val="007E2FC7"/>
    <w:rsid w:val="007E31AD"/>
    <w:rsid w:val="007E33F6"/>
    <w:rsid w:val="007E3418"/>
    <w:rsid w:val="007E34C1"/>
    <w:rsid w:val="007E36DB"/>
    <w:rsid w:val="007E392B"/>
    <w:rsid w:val="007E3BD5"/>
    <w:rsid w:val="007E3E14"/>
    <w:rsid w:val="007E3F3C"/>
    <w:rsid w:val="007E44CD"/>
    <w:rsid w:val="007E4B18"/>
    <w:rsid w:val="007E4D5C"/>
    <w:rsid w:val="007E4DF8"/>
    <w:rsid w:val="007E4E96"/>
    <w:rsid w:val="007E501C"/>
    <w:rsid w:val="007E5057"/>
    <w:rsid w:val="007E5068"/>
    <w:rsid w:val="007E5125"/>
    <w:rsid w:val="007E51AF"/>
    <w:rsid w:val="007E536F"/>
    <w:rsid w:val="007E54D4"/>
    <w:rsid w:val="007E5F20"/>
    <w:rsid w:val="007E5F6C"/>
    <w:rsid w:val="007E68C8"/>
    <w:rsid w:val="007E6C80"/>
    <w:rsid w:val="007E6F55"/>
    <w:rsid w:val="007E6F59"/>
    <w:rsid w:val="007E6F5A"/>
    <w:rsid w:val="007E700E"/>
    <w:rsid w:val="007E70A3"/>
    <w:rsid w:val="007E70DD"/>
    <w:rsid w:val="007E74D7"/>
    <w:rsid w:val="007E7548"/>
    <w:rsid w:val="007E758D"/>
    <w:rsid w:val="007E7911"/>
    <w:rsid w:val="007E7AF4"/>
    <w:rsid w:val="007E7C7C"/>
    <w:rsid w:val="007E7D4C"/>
    <w:rsid w:val="007E7D75"/>
    <w:rsid w:val="007E7DEB"/>
    <w:rsid w:val="007E7E53"/>
    <w:rsid w:val="007E7ED2"/>
    <w:rsid w:val="007E7FBA"/>
    <w:rsid w:val="007F03C6"/>
    <w:rsid w:val="007F0485"/>
    <w:rsid w:val="007F0535"/>
    <w:rsid w:val="007F05D7"/>
    <w:rsid w:val="007F07FE"/>
    <w:rsid w:val="007F1022"/>
    <w:rsid w:val="007F1514"/>
    <w:rsid w:val="007F16E7"/>
    <w:rsid w:val="007F1A23"/>
    <w:rsid w:val="007F1BA0"/>
    <w:rsid w:val="007F1CF9"/>
    <w:rsid w:val="007F1D19"/>
    <w:rsid w:val="007F2034"/>
    <w:rsid w:val="007F20E7"/>
    <w:rsid w:val="007F212C"/>
    <w:rsid w:val="007F2297"/>
    <w:rsid w:val="007F25FC"/>
    <w:rsid w:val="007F26AC"/>
    <w:rsid w:val="007F2826"/>
    <w:rsid w:val="007F28A2"/>
    <w:rsid w:val="007F2EFE"/>
    <w:rsid w:val="007F2F17"/>
    <w:rsid w:val="007F3261"/>
    <w:rsid w:val="007F33C6"/>
    <w:rsid w:val="007F356F"/>
    <w:rsid w:val="007F3A06"/>
    <w:rsid w:val="007F3B95"/>
    <w:rsid w:val="007F3EAE"/>
    <w:rsid w:val="007F40E6"/>
    <w:rsid w:val="007F41C3"/>
    <w:rsid w:val="007F4214"/>
    <w:rsid w:val="007F42AA"/>
    <w:rsid w:val="007F475F"/>
    <w:rsid w:val="007F4A20"/>
    <w:rsid w:val="007F4AE3"/>
    <w:rsid w:val="007F4CB9"/>
    <w:rsid w:val="007F4CF6"/>
    <w:rsid w:val="007F4DA9"/>
    <w:rsid w:val="007F4E57"/>
    <w:rsid w:val="007F52AD"/>
    <w:rsid w:val="007F53EF"/>
    <w:rsid w:val="007F54D9"/>
    <w:rsid w:val="007F54DA"/>
    <w:rsid w:val="007F571A"/>
    <w:rsid w:val="007F5742"/>
    <w:rsid w:val="007F583A"/>
    <w:rsid w:val="007F5866"/>
    <w:rsid w:val="007F5AED"/>
    <w:rsid w:val="007F5B51"/>
    <w:rsid w:val="007F5D0F"/>
    <w:rsid w:val="007F5E71"/>
    <w:rsid w:val="007F61D1"/>
    <w:rsid w:val="007F6A55"/>
    <w:rsid w:val="007F6B1A"/>
    <w:rsid w:val="007F6B25"/>
    <w:rsid w:val="007F6B79"/>
    <w:rsid w:val="007F6C88"/>
    <w:rsid w:val="007F6F6C"/>
    <w:rsid w:val="007F70C7"/>
    <w:rsid w:val="007F70F2"/>
    <w:rsid w:val="007F7274"/>
    <w:rsid w:val="007F7833"/>
    <w:rsid w:val="007F794B"/>
    <w:rsid w:val="007F7C85"/>
    <w:rsid w:val="007F7CDA"/>
    <w:rsid w:val="007F7E7E"/>
    <w:rsid w:val="007F7EEA"/>
    <w:rsid w:val="008002C6"/>
    <w:rsid w:val="008002FE"/>
    <w:rsid w:val="008003CC"/>
    <w:rsid w:val="00800605"/>
    <w:rsid w:val="008006B0"/>
    <w:rsid w:val="00800916"/>
    <w:rsid w:val="008009D4"/>
    <w:rsid w:val="00800CBE"/>
    <w:rsid w:val="00800F08"/>
    <w:rsid w:val="008018E6"/>
    <w:rsid w:val="008019F4"/>
    <w:rsid w:val="00801EBA"/>
    <w:rsid w:val="00802026"/>
    <w:rsid w:val="008020EE"/>
    <w:rsid w:val="008025B8"/>
    <w:rsid w:val="0080280E"/>
    <w:rsid w:val="008028FF"/>
    <w:rsid w:val="00802A74"/>
    <w:rsid w:val="00802B05"/>
    <w:rsid w:val="00802BF4"/>
    <w:rsid w:val="00802F10"/>
    <w:rsid w:val="00803340"/>
    <w:rsid w:val="0080373C"/>
    <w:rsid w:val="008040DD"/>
    <w:rsid w:val="008043C0"/>
    <w:rsid w:val="00804532"/>
    <w:rsid w:val="00804546"/>
    <w:rsid w:val="0080462A"/>
    <w:rsid w:val="008046FF"/>
    <w:rsid w:val="00804965"/>
    <w:rsid w:val="00804BB1"/>
    <w:rsid w:val="00804D41"/>
    <w:rsid w:val="00804E7D"/>
    <w:rsid w:val="00804E95"/>
    <w:rsid w:val="008051A2"/>
    <w:rsid w:val="008052C1"/>
    <w:rsid w:val="008052E2"/>
    <w:rsid w:val="00805375"/>
    <w:rsid w:val="008053C3"/>
    <w:rsid w:val="008055F2"/>
    <w:rsid w:val="00805758"/>
    <w:rsid w:val="00805849"/>
    <w:rsid w:val="00805A72"/>
    <w:rsid w:val="00805A7D"/>
    <w:rsid w:val="00805AD3"/>
    <w:rsid w:val="00805AF5"/>
    <w:rsid w:val="00805D52"/>
    <w:rsid w:val="00805D57"/>
    <w:rsid w:val="00805F28"/>
    <w:rsid w:val="00805F3E"/>
    <w:rsid w:val="0080616C"/>
    <w:rsid w:val="00806663"/>
    <w:rsid w:val="0080672F"/>
    <w:rsid w:val="008067B5"/>
    <w:rsid w:val="00806C82"/>
    <w:rsid w:val="00806DE1"/>
    <w:rsid w:val="00806E52"/>
    <w:rsid w:val="00806EF6"/>
    <w:rsid w:val="00806F14"/>
    <w:rsid w:val="00807017"/>
    <w:rsid w:val="008070EB"/>
    <w:rsid w:val="0080721D"/>
    <w:rsid w:val="008073A1"/>
    <w:rsid w:val="0080750A"/>
    <w:rsid w:val="00807649"/>
    <w:rsid w:val="0080789A"/>
    <w:rsid w:val="008078F7"/>
    <w:rsid w:val="00807D67"/>
    <w:rsid w:val="00807E35"/>
    <w:rsid w:val="0081002E"/>
    <w:rsid w:val="008102AE"/>
    <w:rsid w:val="0081084A"/>
    <w:rsid w:val="00810C2A"/>
    <w:rsid w:val="00810C36"/>
    <w:rsid w:val="00810CBB"/>
    <w:rsid w:val="00810E09"/>
    <w:rsid w:val="0081103E"/>
    <w:rsid w:val="008111A6"/>
    <w:rsid w:val="00811525"/>
    <w:rsid w:val="00811652"/>
    <w:rsid w:val="00811655"/>
    <w:rsid w:val="0081181D"/>
    <w:rsid w:val="00811A6E"/>
    <w:rsid w:val="00811A6F"/>
    <w:rsid w:val="0081222B"/>
    <w:rsid w:val="00812833"/>
    <w:rsid w:val="00813146"/>
    <w:rsid w:val="008132CF"/>
    <w:rsid w:val="008133F9"/>
    <w:rsid w:val="00813410"/>
    <w:rsid w:val="00813630"/>
    <w:rsid w:val="00813713"/>
    <w:rsid w:val="008137C9"/>
    <w:rsid w:val="00813B8A"/>
    <w:rsid w:val="00813CC3"/>
    <w:rsid w:val="00813E01"/>
    <w:rsid w:val="0081401C"/>
    <w:rsid w:val="0081439D"/>
    <w:rsid w:val="00814545"/>
    <w:rsid w:val="008146B7"/>
    <w:rsid w:val="008148B5"/>
    <w:rsid w:val="0081493A"/>
    <w:rsid w:val="00814952"/>
    <w:rsid w:val="00814E59"/>
    <w:rsid w:val="0081515C"/>
    <w:rsid w:val="0081536E"/>
    <w:rsid w:val="0081574D"/>
    <w:rsid w:val="0081599C"/>
    <w:rsid w:val="00815B59"/>
    <w:rsid w:val="00815FCD"/>
    <w:rsid w:val="008161DC"/>
    <w:rsid w:val="008163CF"/>
    <w:rsid w:val="008165C8"/>
    <w:rsid w:val="0081665D"/>
    <w:rsid w:val="008166B7"/>
    <w:rsid w:val="008167DC"/>
    <w:rsid w:val="008167F0"/>
    <w:rsid w:val="008167F3"/>
    <w:rsid w:val="00816AC4"/>
    <w:rsid w:val="00816B1F"/>
    <w:rsid w:val="00816CCF"/>
    <w:rsid w:val="00817221"/>
    <w:rsid w:val="0081774E"/>
    <w:rsid w:val="00817954"/>
    <w:rsid w:val="00817C8F"/>
    <w:rsid w:val="00817D69"/>
    <w:rsid w:val="00817DC2"/>
    <w:rsid w:val="00820034"/>
    <w:rsid w:val="008201AF"/>
    <w:rsid w:val="00820504"/>
    <w:rsid w:val="00820547"/>
    <w:rsid w:val="0082082E"/>
    <w:rsid w:val="00820BA5"/>
    <w:rsid w:val="00820CC4"/>
    <w:rsid w:val="00820FEB"/>
    <w:rsid w:val="00821051"/>
    <w:rsid w:val="0082112D"/>
    <w:rsid w:val="0082136E"/>
    <w:rsid w:val="008216B2"/>
    <w:rsid w:val="008217C1"/>
    <w:rsid w:val="008219A9"/>
    <w:rsid w:val="008219D2"/>
    <w:rsid w:val="00821BDA"/>
    <w:rsid w:val="00821DEA"/>
    <w:rsid w:val="00822317"/>
    <w:rsid w:val="00822DA9"/>
    <w:rsid w:val="0082306B"/>
    <w:rsid w:val="008235C7"/>
    <w:rsid w:val="008239DB"/>
    <w:rsid w:val="00823B27"/>
    <w:rsid w:val="00823C95"/>
    <w:rsid w:val="00823CFE"/>
    <w:rsid w:val="0082441F"/>
    <w:rsid w:val="00824614"/>
    <w:rsid w:val="00824C15"/>
    <w:rsid w:val="00824E22"/>
    <w:rsid w:val="0082507D"/>
    <w:rsid w:val="008255E7"/>
    <w:rsid w:val="0082568D"/>
    <w:rsid w:val="00825A4F"/>
    <w:rsid w:val="00825C00"/>
    <w:rsid w:val="00825F83"/>
    <w:rsid w:val="0082600C"/>
    <w:rsid w:val="008260A3"/>
    <w:rsid w:val="008261C0"/>
    <w:rsid w:val="00826237"/>
    <w:rsid w:val="00826404"/>
    <w:rsid w:val="00826532"/>
    <w:rsid w:val="00826673"/>
    <w:rsid w:val="00826A58"/>
    <w:rsid w:val="00826CBE"/>
    <w:rsid w:val="00826D06"/>
    <w:rsid w:val="00826D66"/>
    <w:rsid w:val="00826ED6"/>
    <w:rsid w:val="008274E1"/>
    <w:rsid w:val="0082753A"/>
    <w:rsid w:val="00827E77"/>
    <w:rsid w:val="00827FFB"/>
    <w:rsid w:val="008303DB"/>
    <w:rsid w:val="008304D5"/>
    <w:rsid w:val="00830573"/>
    <w:rsid w:val="00830999"/>
    <w:rsid w:val="00830A29"/>
    <w:rsid w:val="00830B51"/>
    <w:rsid w:val="00830D9A"/>
    <w:rsid w:val="00830F9E"/>
    <w:rsid w:val="008311FB"/>
    <w:rsid w:val="0083132C"/>
    <w:rsid w:val="008316D8"/>
    <w:rsid w:val="00831742"/>
    <w:rsid w:val="00831961"/>
    <w:rsid w:val="00831972"/>
    <w:rsid w:val="00831A4B"/>
    <w:rsid w:val="00831EBE"/>
    <w:rsid w:val="008321A6"/>
    <w:rsid w:val="00832328"/>
    <w:rsid w:val="0083253D"/>
    <w:rsid w:val="00832DA7"/>
    <w:rsid w:val="00833069"/>
    <w:rsid w:val="008330D4"/>
    <w:rsid w:val="00833210"/>
    <w:rsid w:val="00833345"/>
    <w:rsid w:val="00833508"/>
    <w:rsid w:val="00833534"/>
    <w:rsid w:val="008335F9"/>
    <w:rsid w:val="0083398E"/>
    <w:rsid w:val="008339B1"/>
    <w:rsid w:val="00833BFC"/>
    <w:rsid w:val="008340D5"/>
    <w:rsid w:val="00834161"/>
    <w:rsid w:val="008341F8"/>
    <w:rsid w:val="00834208"/>
    <w:rsid w:val="00834824"/>
    <w:rsid w:val="00834B35"/>
    <w:rsid w:val="00834E99"/>
    <w:rsid w:val="00834F72"/>
    <w:rsid w:val="00835050"/>
    <w:rsid w:val="008352DF"/>
    <w:rsid w:val="008353F1"/>
    <w:rsid w:val="008357BE"/>
    <w:rsid w:val="00835888"/>
    <w:rsid w:val="00835B71"/>
    <w:rsid w:val="00835C9B"/>
    <w:rsid w:val="00835D4F"/>
    <w:rsid w:val="00835F56"/>
    <w:rsid w:val="0083621F"/>
    <w:rsid w:val="008362DF"/>
    <w:rsid w:val="0083640F"/>
    <w:rsid w:val="00836CA4"/>
    <w:rsid w:val="00836CD1"/>
    <w:rsid w:val="00836E1E"/>
    <w:rsid w:val="0083716E"/>
    <w:rsid w:val="008373A6"/>
    <w:rsid w:val="008375A7"/>
    <w:rsid w:val="00837891"/>
    <w:rsid w:val="008379AE"/>
    <w:rsid w:val="00837AEB"/>
    <w:rsid w:val="00837CB5"/>
    <w:rsid w:val="00837EFB"/>
    <w:rsid w:val="00837F78"/>
    <w:rsid w:val="00840200"/>
    <w:rsid w:val="00840262"/>
    <w:rsid w:val="00840846"/>
    <w:rsid w:val="008409C8"/>
    <w:rsid w:val="008414FD"/>
    <w:rsid w:val="0084170C"/>
    <w:rsid w:val="008418C8"/>
    <w:rsid w:val="0084199A"/>
    <w:rsid w:val="00841ED8"/>
    <w:rsid w:val="00841F0A"/>
    <w:rsid w:val="00841F6F"/>
    <w:rsid w:val="00842068"/>
    <w:rsid w:val="008420B2"/>
    <w:rsid w:val="0084213F"/>
    <w:rsid w:val="0084237E"/>
    <w:rsid w:val="008423BB"/>
    <w:rsid w:val="008428C0"/>
    <w:rsid w:val="00842932"/>
    <w:rsid w:val="00842CAB"/>
    <w:rsid w:val="00842F09"/>
    <w:rsid w:val="0084333F"/>
    <w:rsid w:val="00843445"/>
    <w:rsid w:val="0084387A"/>
    <w:rsid w:val="0084411A"/>
    <w:rsid w:val="008441CB"/>
    <w:rsid w:val="00844631"/>
    <w:rsid w:val="008447E2"/>
    <w:rsid w:val="00844B35"/>
    <w:rsid w:val="00844C23"/>
    <w:rsid w:val="00844E0A"/>
    <w:rsid w:val="00844E3C"/>
    <w:rsid w:val="00844E90"/>
    <w:rsid w:val="00845516"/>
    <w:rsid w:val="0084570C"/>
    <w:rsid w:val="008457DA"/>
    <w:rsid w:val="00845830"/>
    <w:rsid w:val="00845B70"/>
    <w:rsid w:val="00845D9D"/>
    <w:rsid w:val="00845DD0"/>
    <w:rsid w:val="00845F77"/>
    <w:rsid w:val="00845FA1"/>
    <w:rsid w:val="008460C8"/>
    <w:rsid w:val="0084634A"/>
    <w:rsid w:val="0084698B"/>
    <w:rsid w:val="00846B3E"/>
    <w:rsid w:val="00846E77"/>
    <w:rsid w:val="00847041"/>
    <w:rsid w:val="00847210"/>
    <w:rsid w:val="008474EB"/>
    <w:rsid w:val="00847778"/>
    <w:rsid w:val="00847952"/>
    <w:rsid w:val="00847F2A"/>
    <w:rsid w:val="00847FF8"/>
    <w:rsid w:val="0085007D"/>
    <w:rsid w:val="008501BC"/>
    <w:rsid w:val="00850270"/>
    <w:rsid w:val="00850721"/>
    <w:rsid w:val="00850A4A"/>
    <w:rsid w:val="00850AB6"/>
    <w:rsid w:val="00850BCB"/>
    <w:rsid w:val="00850DBE"/>
    <w:rsid w:val="00850E20"/>
    <w:rsid w:val="00850FAB"/>
    <w:rsid w:val="00850FF4"/>
    <w:rsid w:val="0085159D"/>
    <w:rsid w:val="00851EF0"/>
    <w:rsid w:val="00851F37"/>
    <w:rsid w:val="008521BC"/>
    <w:rsid w:val="008525D4"/>
    <w:rsid w:val="008526F1"/>
    <w:rsid w:val="008528C2"/>
    <w:rsid w:val="008529ED"/>
    <w:rsid w:val="00852C76"/>
    <w:rsid w:val="00852C90"/>
    <w:rsid w:val="00852CF2"/>
    <w:rsid w:val="00852E4B"/>
    <w:rsid w:val="00852F0E"/>
    <w:rsid w:val="00852F4B"/>
    <w:rsid w:val="008530A1"/>
    <w:rsid w:val="008530A7"/>
    <w:rsid w:val="008530DA"/>
    <w:rsid w:val="0085357D"/>
    <w:rsid w:val="008535EF"/>
    <w:rsid w:val="008537D5"/>
    <w:rsid w:val="00853C2E"/>
    <w:rsid w:val="008541EB"/>
    <w:rsid w:val="008543C4"/>
    <w:rsid w:val="00854450"/>
    <w:rsid w:val="00854A23"/>
    <w:rsid w:val="00854FE3"/>
    <w:rsid w:val="008550A3"/>
    <w:rsid w:val="0085513B"/>
    <w:rsid w:val="008551A5"/>
    <w:rsid w:val="0085527F"/>
    <w:rsid w:val="0085541B"/>
    <w:rsid w:val="0085551E"/>
    <w:rsid w:val="00855585"/>
    <w:rsid w:val="00855760"/>
    <w:rsid w:val="00855B1F"/>
    <w:rsid w:val="00855C73"/>
    <w:rsid w:val="00855D18"/>
    <w:rsid w:val="00855DC7"/>
    <w:rsid w:val="00855DE8"/>
    <w:rsid w:val="008561C9"/>
    <w:rsid w:val="008563AF"/>
    <w:rsid w:val="008564E6"/>
    <w:rsid w:val="0085659B"/>
    <w:rsid w:val="008569F3"/>
    <w:rsid w:val="00856E24"/>
    <w:rsid w:val="00856E3C"/>
    <w:rsid w:val="00856FCB"/>
    <w:rsid w:val="0085719E"/>
    <w:rsid w:val="0085726A"/>
    <w:rsid w:val="008574F7"/>
    <w:rsid w:val="008576A5"/>
    <w:rsid w:val="008578F9"/>
    <w:rsid w:val="00857941"/>
    <w:rsid w:val="00857EBB"/>
    <w:rsid w:val="00860122"/>
    <w:rsid w:val="00860293"/>
    <w:rsid w:val="008602A2"/>
    <w:rsid w:val="00860357"/>
    <w:rsid w:val="008603CE"/>
    <w:rsid w:val="008608DD"/>
    <w:rsid w:val="00860A02"/>
    <w:rsid w:val="00860AD4"/>
    <w:rsid w:val="00860B4E"/>
    <w:rsid w:val="00860D0A"/>
    <w:rsid w:val="00860E3E"/>
    <w:rsid w:val="00860E6B"/>
    <w:rsid w:val="0086122A"/>
    <w:rsid w:val="00861302"/>
    <w:rsid w:val="008618F9"/>
    <w:rsid w:val="00861A7E"/>
    <w:rsid w:val="00861AE3"/>
    <w:rsid w:val="00861D58"/>
    <w:rsid w:val="00861DC9"/>
    <w:rsid w:val="00861EEA"/>
    <w:rsid w:val="008620D2"/>
    <w:rsid w:val="00862175"/>
    <w:rsid w:val="008621EA"/>
    <w:rsid w:val="008623F9"/>
    <w:rsid w:val="0086243E"/>
    <w:rsid w:val="0086249B"/>
    <w:rsid w:val="00862963"/>
    <w:rsid w:val="00862CC9"/>
    <w:rsid w:val="00862EBC"/>
    <w:rsid w:val="00863032"/>
    <w:rsid w:val="0086330C"/>
    <w:rsid w:val="0086384C"/>
    <w:rsid w:val="00863878"/>
    <w:rsid w:val="008641CA"/>
    <w:rsid w:val="0086420B"/>
    <w:rsid w:val="008648DC"/>
    <w:rsid w:val="00864950"/>
    <w:rsid w:val="00864CC6"/>
    <w:rsid w:val="00864D39"/>
    <w:rsid w:val="008651F0"/>
    <w:rsid w:val="00865213"/>
    <w:rsid w:val="0086521F"/>
    <w:rsid w:val="00865A32"/>
    <w:rsid w:val="00865A4D"/>
    <w:rsid w:val="00865ACB"/>
    <w:rsid w:val="00865BF4"/>
    <w:rsid w:val="008660AE"/>
    <w:rsid w:val="00866764"/>
    <w:rsid w:val="00866C9B"/>
    <w:rsid w:val="00866CC4"/>
    <w:rsid w:val="00866CDC"/>
    <w:rsid w:val="00866F33"/>
    <w:rsid w:val="0086700D"/>
    <w:rsid w:val="0086705C"/>
    <w:rsid w:val="008677BD"/>
    <w:rsid w:val="00867A06"/>
    <w:rsid w:val="00867A15"/>
    <w:rsid w:val="00867ABC"/>
    <w:rsid w:val="00867C0C"/>
    <w:rsid w:val="0087006E"/>
    <w:rsid w:val="00870877"/>
    <w:rsid w:val="0087095B"/>
    <w:rsid w:val="008709C8"/>
    <w:rsid w:val="00870AA3"/>
    <w:rsid w:val="00870C35"/>
    <w:rsid w:val="00871179"/>
    <w:rsid w:val="00871462"/>
    <w:rsid w:val="0087188A"/>
    <w:rsid w:val="00871980"/>
    <w:rsid w:val="00871BAD"/>
    <w:rsid w:val="00871D22"/>
    <w:rsid w:val="00871D43"/>
    <w:rsid w:val="00871DAF"/>
    <w:rsid w:val="008721AA"/>
    <w:rsid w:val="008722D3"/>
    <w:rsid w:val="0087231F"/>
    <w:rsid w:val="00872325"/>
    <w:rsid w:val="00872520"/>
    <w:rsid w:val="008726C7"/>
    <w:rsid w:val="00872748"/>
    <w:rsid w:val="008727D2"/>
    <w:rsid w:val="00873140"/>
    <w:rsid w:val="00873391"/>
    <w:rsid w:val="00873437"/>
    <w:rsid w:val="00873535"/>
    <w:rsid w:val="0087360D"/>
    <w:rsid w:val="00873690"/>
    <w:rsid w:val="008739E2"/>
    <w:rsid w:val="00873A95"/>
    <w:rsid w:val="00873B75"/>
    <w:rsid w:val="00873D09"/>
    <w:rsid w:val="008741B4"/>
    <w:rsid w:val="00874AA1"/>
    <w:rsid w:val="00874FA2"/>
    <w:rsid w:val="0087508E"/>
    <w:rsid w:val="00875126"/>
    <w:rsid w:val="00875154"/>
    <w:rsid w:val="0087517C"/>
    <w:rsid w:val="0087536D"/>
    <w:rsid w:val="00875412"/>
    <w:rsid w:val="0087583E"/>
    <w:rsid w:val="008761F0"/>
    <w:rsid w:val="00876241"/>
    <w:rsid w:val="008763DF"/>
    <w:rsid w:val="0087681E"/>
    <w:rsid w:val="0087687B"/>
    <w:rsid w:val="00876A62"/>
    <w:rsid w:val="00876AED"/>
    <w:rsid w:val="00876B2C"/>
    <w:rsid w:val="00876C45"/>
    <w:rsid w:val="00876D71"/>
    <w:rsid w:val="008770BA"/>
    <w:rsid w:val="008770BE"/>
    <w:rsid w:val="0087713D"/>
    <w:rsid w:val="00877212"/>
    <w:rsid w:val="0087734C"/>
    <w:rsid w:val="008777B7"/>
    <w:rsid w:val="008777C9"/>
    <w:rsid w:val="008777CA"/>
    <w:rsid w:val="00877895"/>
    <w:rsid w:val="00877B8A"/>
    <w:rsid w:val="00877D18"/>
    <w:rsid w:val="008800C8"/>
    <w:rsid w:val="0088040E"/>
    <w:rsid w:val="00880682"/>
    <w:rsid w:val="00880695"/>
    <w:rsid w:val="008807BA"/>
    <w:rsid w:val="00880856"/>
    <w:rsid w:val="00880CE6"/>
    <w:rsid w:val="00880D21"/>
    <w:rsid w:val="00880E98"/>
    <w:rsid w:val="00880F65"/>
    <w:rsid w:val="0088115A"/>
    <w:rsid w:val="00881410"/>
    <w:rsid w:val="00881632"/>
    <w:rsid w:val="00881718"/>
    <w:rsid w:val="008818A4"/>
    <w:rsid w:val="00881FF8"/>
    <w:rsid w:val="0088211A"/>
    <w:rsid w:val="008821E9"/>
    <w:rsid w:val="00882246"/>
    <w:rsid w:val="0088267E"/>
    <w:rsid w:val="008826D7"/>
    <w:rsid w:val="00882BE8"/>
    <w:rsid w:val="008830AC"/>
    <w:rsid w:val="0088310D"/>
    <w:rsid w:val="0088314D"/>
    <w:rsid w:val="008837C3"/>
    <w:rsid w:val="00883AC3"/>
    <w:rsid w:val="00883C44"/>
    <w:rsid w:val="00883C6D"/>
    <w:rsid w:val="00883EFD"/>
    <w:rsid w:val="0088402A"/>
    <w:rsid w:val="00884249"/>
    <w:rsid w:val="0088434B"/>
    <w:rsid w:val="0088439B"/>
    <w:rsid w:val="008843CE"/>
    <w:rsid w:val="00884576"/>
    <w:rsid w:val="008848CD"/>
    <w:rsid w:val="00884AC3"/>
    <w:rsid w:val="00884EDE"/>
    <w:rsid w:val="00884F0F"/>
    <w:rsid w:val="008851D8"/>
    <w:rsid w:val="00885252"/>
    <w:rsid w:val="00885257"/>
    <w:rsid w:val="008857B7"/>
    <w:rsid w:val="008859F5"/>
    <w:rsid w:val="00885A1C"/>
    <w:rsid w:val="00885AB6"/>
    <w:rsid w:val="00885BD6"/>
    <w:rsid w:val="00885C53"/>
    <w:rsid w:val="00885FDC"/>
    <w:rsid w:val="008862C3"/>
    <w:rsid w:val="0088636B"/>
    <w:rsid w:val="008863C8"/>
    <w:rsid w:val="00886A54"/>
    <w:rsid w:val="00886B2F"/>
    <w:rsid w:val="00886FB3"/>
    <w:rsid w:val="00887314"/>
    <w:rsid w:val="008874F2"/>
    <w:rsid w:val="00887534"/>
    <w:rsid w:val="008875E4"/>
    <w:rsid w:val="0088768F"/>
    <w:rsid w:val="00887BD3"/>
    <w:rsid w:val="00887BE4"/>
    <w:rsid w:val="00887D17"/>
    <w:rsid w:val="00887F24"/>
    <w:rsid w:val="00887F63"/>
    <w:rsid w:val="0089007D"/>
    <w:rsid w:val="0089017E"/>
    <w:rsid w:val="008902D5"/>
    <w:rsid w:val="00890346"/>
    <w:rsid w:val="0089037D"/>
    <w:rsid w:val="00890590"/>
    <w:rsid w:val="00890830"/>
    <w:rsid w:val="00890936"/>
    <w:rsid w:val="00890A86"/>
    <w:rsid w:val="00890A96"/>
    <w:rsid w:val="00890BAB"/>
    <w:rsid w:val="00890BAC"/>
    <w:rsid w:val="00890C5A"/>
    <w:rsid w:val="00890D55"/>
    <w:rsid w:val="00890FD8"/>
    <w:rsid w:val="0089109E"/>
    <w:rsid w:val="00891852"/>
    <w:rsid w:val="00891A7C"/>
    <w:rsid w:val="0089203F"/>
    <w:rsid w:val="00892211"/>
    <w:rsid w:val="0089236D"/>
    <w:rsid w:val="008925B0"/>
    <w:rsid w:val="0089281C"/>
    <w:rsid w:val="00892AD8"/>
    <w:rsid w:val="00892BF0"/>
    <w:rsid w:val="00892F5A"/>
    <w:rsid w:val="00892FFA"/>
    <w:rsid w:val="0089324F"/>
    <w:rsid w:val="00893279"/>
    <w:rsid w:val="0089327C"/>
    <w:rsid w:val="008932A3"/>
    <w:rsid w:val="00893567"/>
    <w:rsid w:val="008937C7"/>
    <w:rsid w:val="0089393D"/>
    <w:rsid w:val="00893A6E"/>
    <w:rsid w:val="00893DAA"/>
    <w:rsid w:val="008942E2"/>
    <w:rsid w:val="0089474E"/>
    <w:rsid w:val="00894770"/>
    <w:rsid w:val="008947D4"/>
    <w:rsid w:val="008948FA"/>
    <w:rsid w:val="00894D6B"/>
    <w:rsid w:val="00895117"/>
    <w:rsid w:val="00895360"/>
    <w:rsid w:val="008953DE"/>
    <w:rsid w:val="00895669"/>
    <w:rsid w:val="008956A3"/>
    <w:rsid w:val="00895789"/>
    <w:rsid w:val="00895941"/>
    <w:rsid w:val="00895B63"/>
    <w:rsid w:val="00895D33"/>
    <w:rsid w:val="0089604F"/>
    <w:rsid w:val="00896091"/>
    <w:rsid w:val="008963C1"/>
    <w:rsid w:val="00896514"/>
    <w:rsid w:val="008967A1"/>
    <w:rsid w:val="008968B7"/>
    <w:rsid w:val="008969AC"/>
    <w:rsid w:val="008969FC"/>
    <w:rsid w:val="00896A0F"/>
    <w:rsid w:val="00896B30"/>
    <w:rsid w:val="00896B36"/>
    <w:rsid w:val="00896C07"/>
    <w:rsid w:val="00896D16"/>
    <w:rsid w:val="00896E03"/>
    <w:rsid w:val="00896E33"/>
    <w:rsid w:val="008972C6"/>
    <w:rsid w:val="0089746E"/>
    <w:rsid w:val="00897482"/>
    <w:rsid w:val="00897677"/>
    <w:rsid w:val="008976CD"/>
    <w:rsid w:val="00897763"/>
    <w:rsid w:val="00897B4E"/>
    <w:rsid w:val="00897BD9"/>
    <w:rsid w:val="00897E94"/>
    <w:rsid w:val="008A0040"/>
    <w:rsid w:val="008A0378"/>
    <w:rsid w:val="008A0A3F"/>
    <w:rsid w:val="008A0CAC"/>
    <w:rsid w:val="008A0D82"/>
    <w:rsid w:val="008A0D98"/>
    <w:rsid w:val="008A0E64"/>
    <w:rsid w:val="008A1099"/>
    <w:rsid w:val="008A1391"/>
    <w:rsid w:val="008A1467"/>
    <w:rsid w:val="008A190D"/>
    <w:rsid w:val="008A1992"/>
    <w:rsid w:val="008A19AF"/>
    <w:rsid w:val="008A1E4D"/>
    <w:rsid w:val="008A1F92"/>
    <w:rsid w:val="008A23B3"/>
    <w:rsid w:val="008A3064"/>
    <w:rsid w:val="008A3566"/>
    <w:rsid w:val="008A3830"/>
    <w:rsid w:val="008A3E55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2C"/>
    <w:rsid w:val="008A5943"/>
    <w:rsid w:val="008A5E31"/>
    <w:rsid w:val="008A5E59"/>
    <w:rsid w:val="008A64CE"/>
    <w:rsid w:val="008A6622"/>
    <w:rsid w:val="008A6692"/>
    <w:rsid w:val="008A6845"/>
    <w:rsid w:val="008A6984"/>
    <w:rsid w:val="008A6BFD"/>
    <w:rsid w:val="008A6C7A"/>
    <w:rsid w:val="008A6DC2"/>
    <w:rsid w:val="008A70BC"/>
    <w:rsid w:val="008A713A"/>
    <w:rsid w:val="008A7275"/>
    <w:rsid w:val="008A73ED"/>
    <w:rsid w:val="008A7442"/>
    <w:rsid w:val="008A7577"/>
    <w:rsid w:val="008A76DD"/>
    <w:rsid w:val="008A7A93"/>
    <w:rsid w:val="008A7B73"/>
    <w:rsid w:val="008A7D57"/>
    <w:rsid w:val="008A7DCC"/>
    <w:rsid w:val="008A7FD5"/>
    <w:rsid w:val="008A7FDF"/>
    <w:rsid w:val="008B0429"/>
    <w:rsid w:val="008B0848"/>
    <w:rsid w:val="008B0B0A"/>
    <w:rsid w:val="008B0DD8"/>
    <w:rsid w:val="008B0E54"/>
    <w:rsid w:val="008B0FC8"/>
    <w:rsid w:val="008B10AD"/>
    <w:rsid w:val="008B11B4"/>
    <w:rsid w:val="008B1200"/>
    <w:rsid w:val="008B1A39"/>
    <w:rsid w:val="008B1AB2"/>
    <w:rsid w:val="008B2008"/>
    <w:rsid w:val="008B2048"/>
    <w:rsid w:val="008B22C6"/>
    <w:rsid w:val="008B22DA"/>
    <w:rsid w:val="008B28AC"/>
    <w:rsid w:val="008B2D20"/>
    <w:rsid w:val="008B2DA6"/>
    <w:rsid w:val="008B2E81"/>
    <w:rsid w:val="008B2F0F"/>
    <w:rsid w:val="008B2F8F"/>
    <w:rsid w:val="008B301C"/>
    <w:rsid w:val="008B325D"/>
    <w:rsid w:val="008B3594"/>
    <w:rsid w:val="008B3688"/>
    <w:rsid w:val="008B3994"/>
    <w:rsid w:val="008B3A29"/>
    <w:rsid w:val="008B3DEA"/>
    <w:rsid w:val="008B403D"/>
    <w:rsid w:val="008B40A5"/>
    <w:rsid w:val="008B430F"/>
    <w:rsid w:val="008B4429"/>
    <w:rsid w:val="008B44C5"/>
    <w:rsid w:val="008B4507"/>
    <w:rsid w:val="008B451D"/>
    <w:rsid w:val="008B4598"/>
    <w:rsid w:val="008B48D0"/>
    <w:rsid w:val="008B4937"/>
    <w:rsid w:val="008B4B10"/>
    <w:rsid w:val="008B4BF4"/>
    <w:rsid w:val="008B4CF9"/>
    <w:rsid w:val="008B5413"/>
    <w:rsid w:val="008B55C2"/>
    <w:rsid w:val="008B56D7"/>
    <w:rsid w:val="008B5A7D"/>
    <w:rsid w:val="008B5B52"/>
    <w:rsid w:val="008B5D29"/>
    <w:rsid w:val="008B5DE4"/>
    <w:rsid w:val="008B5EF6"/>
    <w:rsid w:val="008B601A"/>
    <w:rsid w:val="008B63A4"/>
    <w:rsid w:val="008B63EC"/>
    <w:rsid w:val="008B650D"/>
    <w:rsid w:val="008B65E2"/>
    <w:rsid w:val="008B74CB"/>
    <w:rsid w:val="008B7627"/>
    <w:rsid w:val="008B7B10"/>
    <w:rsid w:val="008B7B54"/>
    <w:rsid w:val="008B7E89"/>
    <w:rsid w:val="008B7FF5"/>
    <w:rsid w:val="008C006D"/>
    <w:rsid w:val="008C0153"/>
    <w:rsid w:val="008C025E"/>
    <w:rsid w:val="008C0311"/>
    <w:rsid w:val="008C0551"/>
    <w:rsid w:val="008C0572"/>
    <w:rsid w:val="008C07BE"/>
    <w:rsid w:val="008C0AF4"/>
    <w:rsid w:val="008C0C58"/>
    <w:rsid w:val="008C1067"/>
    <w:rsid w:val="008C11B5"/>
    <w:rsid w:val="008C17F5"/>
    <w:rsid w:val="008C1930"/>
    <w:rsid w:val="008C1934"/>
    <w:rsid w:val="008C19F4"/>
    <w:rsid w:val="008C1A1D"/>
    <w:rsid w:val="008C1A35"/>
    <w:rsid w:val="008C1A92"/>
    <w:rsid w:val="008C1C10"/>
    <w:rsid w:val="008C1C3B"/>
    <w:rsid w:val="008C1D76"/>
    <w:rsid w:val="008C1DE8"/>
    <w:rsid w:val="008C1E6F"/>
    <w:rsid w:val="008C206C"/>
    <w:rsid w:val="008C2264"/>
    <w:rsid w:val="008C2502"/>
    <w:rsid w:val="008C2548"/>
    <w:rsid w:val="008C25C5"/>
    <w:rsid w:val="008C2892"/>
    <w:rsid w:val="008C28B9"/>
    <w:rsid w:val="008C2AF0"/>
    <w:rsid w:val="008C2BED"/>
    <w:rsid w:val="008C3139"/>
    <w:rsid w:val="008C314B"/>
    <w:rsid w:val="008C32E1"/>
    <w:rsid w:val="008C33E0"/>
    <w:rsid w:val="008C34C0"/>
    <w:rsid w:val="008C3674"/>
    <w:rsid w:val="008C3C61"/>
    <w:rsid w:val="008C3D6B"/>
    <w:rsid w:val="008C41DA"/>
    <w:rsid w:val="008C4240"/>
    <w:rsid w:val="008C42A0"/>
    <w:rsid w:val="008C4391"/>
    <w:rsid w:val="008C4E47"/>
    <w:rsid w:val="008C4FE1"/>
    <w:rsid w:val="008C5099"/>
    <w:rsid w:val="008C50C8"/>
    <w:rsid w:val="008C534E"/>
    <w:rsid w:val="008C539A"/>
    <w:rsid w:val="008C5585"/>
    <w:rsid w:val="008C58A2"/>
    <w:rsid w:val="008C5A8D"/>
    <w:rsid w:val="008C5A98"/>
    <w:rsid w:val="008C5CCE"/>
    <w:rsid w:val="008C5CEC"/>
    <w:rsid w:val="008C5FF4"/>
    <w:rsid w:val="008C6105"/>
    <w:rsid w:val="008C65C0"/>
    <w:rsid w:val="008C6868"/>
    <w:rsid w:val="008C694D"/>
    <w:rsid w:val="008C6B16"/>
    <w:rsid w:val="008C72CE"/>
    <w:rsid w:val="008C7306"/>
    <w:rsid w:val="008C7C91"/>
    <w:rsid w:val="008C7C97"/>
    <w:rsid w:val="008C7DAD"/>
    <w:rsid w:val="008C7F69"/>
    <w:rsid w:val="008C7F7B"/>
    <w:rsid w:val="008D01E8"/>
    <w:rsid w:val="008D0459"/>
    <w:rsid w:val="008D06FC"/>
    <w:rsid w:val="008D07B2"/>
    <w:rsid w:val="008D07E2"/>
    <w:rsid w:val="008D0A34"/>
    <w:rsid w:val="008D0AAE"/>
    <w:rsid w:val="008D0B3E"/>
    <w:rsid w:val="008D0F60"/>
    <w:rsid w:val="008D1401"/>
    <w:rsid w:val="008D1433"/>
    <w:rsid w:val="008D1452"/>
    <w:rsid w:val="008D14AF"/>
    <w:rsid w:val="008D14DF"/>
    <w:rsid w:val="008D18F9"/>
    <w:rsid w:val="008D1B13"/>
    <w:rsid w:val="008D1D61"/>
    <w:rsid w:val="008D1FD1"/>
    <w:rsid w:val="008D23AB"/>
    <w:rsid w:val="008D24EA"/>
    <w:rsid w:val="008D27A8"/>
    <w:rsid w:val="008D289C"/>
    <w:rsid w:val="008D29FC"/>
    <w:rsid w:val="008D2A4E"/>
    <w:rsid w:val="008D2A6E"/>
    <w:rsid w:val="008D2C38"/>
    <w:rsid w:val="008D318D"/>
    <w:rsid w:val="008D3285"/>
    <w:rsid w:val="008D3456"/>
    <w:rsid w:val="008D3480"/>
    <w:rsid w:val="008D368E"/>
    <w:rsid w:val="008D3943"/>
    <w:rsid w:val="008D3B91"/>
    <w:rsid w:val="008D3B9A"/>
    <w:rsid w:val="008D3FE8"/>
    <w:rsid w:val="008D40BC"/>
    <w:rsid w:val="008D40EC"/>
    <w:rsid w:val="008D42B2"/>
    <w:rsid w:val="008D42FA"/>
    <w:rsid w:val="008D4BD8"/>
    <w:rsid w:val="008D4C0C"/>
    <w:rsid w:val="008D529A"/>
    <w:rsid w:val="008D54A2"/>
    <w:rsid w:val="008D5940"/>
    <w:rsid w:val="008D5CC5"/>
    <w:rsid w:val="008D5D3E"/>
    <w:rsid w:val="008D5DC8"/>
    <w:rsid w:val="008D5DEA"/>
    <w:rsid w:val="008D5EEC"/>
    <w:rsid w:val="008D5EFE"/>
    <w:rsid w:val="008D5FB8"/>
    <w:rsid w:val="008D6328"/>
    <w:rsid w:val="008D6415"/>
    <w:rsid w:val="008D64FC"/>
    <w:rsid w:val="008D65EA"/>
    <w:rsid w:val="008D6708"/>
    <w:rsid w:val="008D681E"/>
    <w:rsid w:val="008D68E6"/>
    <w:rsid w:val="008D6BA1"/>
    <w:rsid w:val="008D6C4F"/>
    <w:rsid w:val="008D6FBB"/>
    <w:rsid w:val="008D70EF"/>
    <w:rsid w:val="008D718E"/>
    <w:rsid w:val="008D72FF"/>
    <w:rsid w:val="008D737C"/>
    <w:rsid w:val="008D7418"/>
    <w:rsid w:val="008D7839"/>
    <w:rsid w:val="008D7A23"/>
    <w:rsid w:val="008E0291"/>
    <w:rsid w:val="008E036A"/>
    <w:rsid w:val="008E0843"/>
    <w:rsid w:val="008E09EE"/>
    <w:rsid w:val="008E0E4B"/>
    <w:rsid w:val="008E0EC5"/>
    <w:rsid w:val="008E0F0F"/>
    <w:rsid w:val="008E0F1F"/>
    <w:rsid w:val="008E1277"/>
    <w:rsid w:val="008E1CCC"/>
    <w:rsid w:val="008E205A"/>
    <w:rsid w:val="008E222B"/>
    <w:rsid w:val="008E2265"/>
    <w:rsid w:val="008E23EF"/>
    <w:rsid w:val="008E258E"/>
    <w:rsid w:val="008E26DA"/>
    <w:rsid w:val="008E297F"/>
    <w:rsid w:val="008E29D1"/>
    <w:rsid w:val="008E2C76"/>
    <w:rsid w:val="008E2D37"/>
    <w:rsid w:val="008E2E13"/>
    <w:rsid w:val="008E3090"/>
    <w:rsid w:val="008E32D6"/>
    <w:rsid w:val="008E3443"/>
    <w:rsid w:val="008E347B"/>
    <w:rsid w:val="008E34FA"/>
    <w:rsid w:val="008E35E2"/>
    <w:rsid w:val="008E37B2"/>
    <w:rsid w:val="008E3D06"/>
    <w:rsid w:val="008E3D3E"/>
    <w:rsid w:val="008E3FC5"/>
    <w:rsid w:val="008E409E"/>
    <w:rsid w:val="008E4153"/>
    <w:rsid w:val="008E4376"/>
    <w:rsid w:val="008E4B8A"/>
    <w:rsid w:val="008E4E88"/>
    <w:rsid w:val="008E4E8A"/>
    <w:rsid w:val="008E511D"/>
    <w:rsid w:val="008E514F"/>
    <w:rsid w:val="008E5232"/>
    <w:rsid w:val="008E561A"/>
    <w:rsid w:val="008E5740"/>
    <w:rsid w:val="008E580A"/>
    <w:rsid w:val="008E58B2"/>
    <w:rsid w:val="008E5A69"/>
    <w:rsid w:val="008E5BF9"/>
    <w:rsid w:val="008E5CC5"/>
    <w:rsid w:val="008E5D3E"/>
    <w:rsid w:val="008E5E2F"/>
    <w:rsid w:val="008E5F91"/>
    <w:rsid w:val="008E5FAA"/>
    <w:rsid w:val="008E5FE9"/>
    <w:rsid w:val="008E6283"/>
    <w:rsid w:val="008E6641"/>
    <w:rsid w:val="008E68CA"/>
    <w:rsid w:val="008E69FE"/>
    <w:rsid w:val="008E7081"/>
    <w:rsid w:val="008E7206"/>
    <w:rsid w:val="008E737F"/>
    <w:rsid w:val="008E7458"/>
    <w:rsid w:val="008E74DC"/>
    <w:rsid w:val="008E7687"/>
    <w:rsid w:val="008E76EA"/>
    <w:rsid w:val="008E79E6"/>
    <w:rsid w:val="008F02C6"/>
    <w:rsid w:val="008F030F"/>
    <w:rsid w:val="008F0E00"/>
    <w:rsid w:val="008F10EE"/>
    <w:rsid w:val="008F174E"/>
    <w:rsid w:val="008F1BC8"/>
    <w:rsid w:val="008F1C27"/>
    <w:rsid w:val="008F1DEF"/>
    <w:rsid w:val="008F1F55"/>
    <w:rsid w:val="008F20E2"/>
    <w:rsid w:val="008F20EA"/>
    <w:rsid w:val="008F2189"/>
    <w:rsid w:val="008F22FC"/>
    <w:rsid w:val="008F2689"/>
    <w:rsid w:val="008F29A7"/>
    <w:rsid w:val="008F29AB"/>
    <w:rsid w:val="008F2AD7"/>
    <w:rsid w:val="008F2B93"/>
    <w:rsid w:val="008F2BDE"/>
    <w:rsid w:val="008F2DE6"/>
    <w:rsid w:val="008F335E"/>
    <w:rsid w:val="008F3404"/>
    <w:rsid w:val="008F34F5"/>
    <w:rsid w:val="008F35D1"/>
    <w:rsid w:val="008F366E"/>
    <w:rsid w:val="008F394D"/>
    <w:rsid w:val="008F3AC6"/>
    <w:rsid w:val="008F3C35"/>
    <w:rsid w:val="008F3CE0"/>
    <w:rsid w:val="008F3CFD"/>
    <w:rsid w:val="008F3D60"/>
    <w:rsid w:val="008F3EBF"/>
    <w:rsid w:val="008F409A"/>
    <w:rsid w:val="008F40E2"/>
    <w:rsid w:val="008F421A"/>
    <w:rsid w:val="008F47D6"/>
    <w:rsid w:val="008F493E"/>
    <w:rsid w:val="008F4E00"/>
    <w:rsid w:val="008F5124"/>
    <w:rsid w:val="008F54A6"/>
    <w:rsid w:val="008F562F"/>
    <w:rsid w:val="008F56BA"/>
    <w:rsid w:val="008F5746"/>
    <w:rsid w:val="008F58DC"/>
    <w:rsid w:val="008F59E7"/>
    <w:rsid w:val="008F5D4B"/>
    <w:rsid w:val="008F610C"/>
    <w:rsid w:val="008F62B7"/>
    <w:rsid w:val="008F6C96"/>
    <w:rsid w:val="008F6DC0"/>
    <w:rsid w:val="008F7229"/>
    <w:rsid w:val="008F726F"/>
    <w:rsid w:val="008F746A"/>
    <w:rsid w:val="008F771C"/>
    <w:rsid w:val="008F779F"/>
    <w:rsid w:val="008F7AA0"/>
    <w:rsid w:val="008F7D42"/>
    <w:rsid w:val="008F7D76"/>
    <w:rsid w:val="0090019B"/>
    <w:rsid w:val="00900335"/>
    <w:rsid w:val="00900763"/>
    <w:rsid w:val="009007B5"/>
    <w:rsid w:val="00900831"/>
    <w:rsid w:val="00900953"/>
    <w:rsid w:val="00900A79"/>
    <w:rsid w:val="00900AB7"/>
    <w:rsid w:val="009016B0"/>
    <w:rsid w:val="00901942"/>
    <w:rsid w:val="00901952"/>
    <w:rsid w:val="00901D35"/>
    <w:rsid w:val="00901F55"/>
    <w:rsid w:val="00902596"/>
    <w:rsid w:val="00902606"/>
    <w:rsid w:val="00902D34"/>
    <w:rsid w:val="00902E1E"/>
    <w:rsid w:val="00902E2C"/>
    <w:rsid w:val="009031E8"/>
    <w:rsid w:val="00903216"/>
    <w:rsid w:val="009032F7"/>
    <w:rsid w:val="00903739"/>
    <w:rsid w:val="009039D9"/>
    <w:rsid w:val="00903A0F"/>
    <w:rsid w:val="00903CFA"/>
    <w:rsid w:val="0090415B"/>
    <w:rsid w:val="0090421F"/>
    <w:rsid w:val="009044EE"/>
    <w:rsid w:val="009045D3"/>
    <w:rsid w:val="00904772"/>
    <w:rsid w:val="009047B1"/>
    <w:rsid w:val="0090494A"/>
    <w:rsid w:val="00904C1E"/>
    <w:rsid w:val="00904D7E"/>
    <w:rsid w:val="00904DE6"/>
    <w:rsid w:val="00904E5D"/>
    <w:rsid w:val="009052ED"/>
    <w:rsid w:val="00905401"/>
    <w:rsid w:val="00905548"/>
    <w:rsid w:val="0090582A"/>
    <w:rsid w:val="00905B74"/>
    <w:rsid w:val="00905BD2"/>
    <w:rsid w:val="00905D36"/>
    <w:rsid w:val="00905E18"/>
    <w:rsid w:val="00905E5C"/>
    <w:rsid w:val="009061C7"/>
    <w:rsid w:val="009062AE"/>
    <w:rsid w:val="009063FF"/>
    <w:rsid w:val="00906676"/>
    <w:rsid w:val="00906949"/>
    <w:rsid w:val="00906A59"/>
    <w:rsid w:val="00906D8A"/>
    <w:rsid w:val="0090715F"/>
    <w:rsid w:val="0090743D"/>
    <w:rsid w:val="009074B8"/>
    <w:rsid w:val="00907570"/>
    <w:rsid w:val="009075F6"/>
    <w:rsid w:val="00907C81"/>
    <w:rsid w:val="009100EA"/>
    <w:rsid w:val="00910643"/>
    <w:rsid w:val="0091064F"/>
    <w:rsid w:val="0091067E"/>
    <w:rsid w:val="009106A1"/>
    <w:rsid w:val="009106DE"/>
    <w:rsid w:val="009108EA"/>
    <w:rsid w:val="00910E6D"/>
    <w:rsid w:val="009112CD"/>
    <w:rsid w:val="00911334"/>
    <w:rsid w:val="0091172D"/>
    <w:rsid w:val="00911FFA"/>
    <w:rsid w:val="0091221C"/>
    <w:rsid w:val="0091269A"/>
    <w:rsid w:val="0091282A"/>
    <w:rsid w:val="0091283B"/>
    <w:rsid w:val="00912C73"/>
    <w:rsid w:val="00912C9F"/>
    <w:rsid w:val="00913041"/>
    <w:rsid w:val="00913097"/>
    <w:rsid w:val="009131C7"/>
    <w:rsid w:val="009133EF"/>
    <w:rsid w:val="009135AD"/>
    <w:rsid w:val="009135F9"/>
    <w:rsid w:val="0091390B"/>
    <w:rsid w:val="00913981"/>
    <w:rsid w:val="009139A5"/>
    <w:rsid w:val="00913C08"/>
    <w:rsid w:val="00913DBF"/>
    <w:rsid w:val="00913DE1"/>
    <w:rsid w:val="00913FE1"/>
    <w:rsid w:val="009143AA"/>
    <w:rsid w:val="00914546"/>
    <w:rsid w:val="0091505A"/>
    <w:rsid w:val="009150B4"/>
    <w:rsid w:val="00915317"/>
    <w:rsid w:val="009157CA"/>
    <w:rsid w:val="00915A5B"/>
    <w:rsid w:val="00915AAF"/>
    <w:rsid w:val="00915E71"/>
    <w:rsid w:val="009165FE"/>
    <w:rsid w:val="00916AF3"/>
    <w:rsid w:val="00916CC8"/>
    <w:rsid w:val="00917122"/>
    <w:rsid w:val="009172D9"/>
    <w:rsid w:val="009173CF"/>
    <w:rsid w:val="00917AB1"/>
    <w:rsid w:val="00917C7D"/>
    <w:rsid w:val="00917E7E"/>
    <w:rsid w:val="00920234"/>
    <w:rsid w:val="0092026E"/>
    <w:rsid w:val="00920659"/>
    <w:rsid w:val="00920830"/>
    <w:rsid w:val="009208C9"/>
    <w:rsid w:val="0092096A"/>
    <w:rsid w:val="00920BC9"/>
    <w:rsid w:val="00920ECE"/>
    <w:rsid w:val="00920EE6"/>
    <w:rsid w:val="009210ED"/>
    <w:rsid w:val="0092129F"/>
    <w:rsid w:val="009212C8"/>
    <w:rsid w:val="009213AB"/>
    <w:rsid w:val="009214AF"/>
    <w:rsid w:val="0092162F"/>
    <w:rsid w:val="00921AAF"/>
    <w:rsid w:val="00921B99"/>
    <w:rsid w:val="0092215A"/>
    <w:rsid w:val="00922270"/>
    <w:rsid w:val="0092256D"/>
    <w:rsid w:val="0092257F"/>
    <w:rsid w:val="00922AF6"/>
    <w:rsid w:val="00922D61"/>
    <w:rsid w:val="00923374"/>
    <w:rsid w:val="00923435"/>
    <w:rsid w:val="00923545"/>
    <w:rsid w:val="00923578"/>
    <w:rsid w:val="0092363D"/>
    <w:rsid w:val="00923845"/>
    <w:rsid w:val="00923965"/>
    <w:rsid w:val="00923AA6"/>
    <w:rsid w:val="00923AB3"/>
    <w:rsid w:val="00923CA9"/>
    <w:rsid w:val="00923F40"/>
    <w:rsid w:val="00923F6E"/>
    <w:rsid w:val="00924181"/>
    <w:rsid w:val="00924231"/>
    <w:rsid w:val="0092449C"/>
    <w:rsid w:val="009244E4"/>
    <w:rsid w:val="009247A3"/>
    <w:rsid w:val="00924A30"/>
    <w:rsid w:val="00924EF7"/>
    <w:rsid w:val="00924F9E"/>
    <w:rsid w:val="0092503C"/>
    <w:rsid w:val="0092508E"/>
    <w:rsid w:val="009250B9"/>
    <w:rsid w:val="009254A2"/>
    <w:rsid w:val="009256F2"/>
    <w:rsid w:val="00925B71"/>
    <w:rsid w:val="00925C18"/>
    <w:rsid w:val="00925C5C"/>
    <w:rsid w:val="00925E8D"/>
    <w:rsid w:val="009260B3"/>
    <w:rsid w:val="00926432"/>
    <w:rsid w:val="00926487"/>
    <w:rsid w:val="00926662"/>
    <w:rsid w:val="00926754"/>
    <w:rsid w:val="009268D8"/>
    <w:rsid w:val="00926910"/>
    <w:rsid w:val="00926D60"/>
    <w:rsid w:val="0092709A"/>
    <w:rsid w:val="00927297"/>
    <w:rsid w:val="0092744A"/>
    <w:rsid w:val="009274CD"/>
    <w:rsid w:val="00927D0D"/>
    <w:rsid w:val="00927F4D"/>
    <w:rsid w:val="00927F6A"/>
    <w:rsid w:val="009300D5"/>
    <w:rsid w:val="00930640"/>
    <w:rsid w:val="00930B46"/>
    <w:rsid w:val="00930C1C"/>
    <w:rsid w:val="00930D8F"/>
    <w:rsid w:val="00930DA5"/>
    <w:rsid w:val="00930E9F"/>
    <w:rsid w:val="0093175E"/>
    <w:rsid w:val="00931A66"/>
    <w:rsid w:val="00931B67"/>
    <w:rsid w:val="00931CEC"/>
    <w:rsid w:val="00931E57"/>
    <w:rsid w:val="0093203D"/>
    <w:rsid w:val="00932065"/>
    <w:rsid w:val="00932552"/>
    <w:rsid w:val="00932586"/>
    <w:rsid w:val="0093258B"/>
    <w:rsid w:val="009325D7"/>
    <w:rsid w:val="00932B5E"/>
    <w:rsid w:val="00932D7C"/>
    <w:rsid w:val="00933330"/>
    <w:rsid w:val="009335EE"/>
    <w:rsid w:val="009337B2"/>
    <w:rsid w:val="00933ABA"/>
    <w:rsid w:val="00933D6B"/>
    <w:rsid w:val="00933E0E"/>
    <w:rsid w:val="00934037"/>
    <w:rsid w:val="009341B6"/>
    <w:rsid w:val="00934432"/>
    <w:rsid w:val="009345A8"/>
    <w:rsid w:val="009345D7"/>
    <w:rsid w:val="00934615"/>
    <w:rsid w:val="00934676"/>
    <w:rsid w:val="00934686"/>
    <w:rsid w:val="0093469E"/>
    <w:rsid w:val="009347D2"/>
    <w:rsid w:val="00934836"/>
    <w:rsid w:val="00934ACB"/>
    <w:rsid w:val="00934F58"/>
    <w:rsid w:val="00935026"/>
    <w:rsid w:val="00935209"/>
    <w:rsid w:val="0093541E"/>
    <w:rsid w:val="00935874"/>
    <w:rsid w:val="00935AFE"/>
    <w:rsid w:val="00935BA3"/>
    <w:rsid w:val="00935E14"/>
    <w:rsid w:val="00936030"/>
    <w:rsid w:val="009360C5"/>
    <w:rsid w:val="00936758"/>
    <w:rsid w:val="00936B1B"/>
    <w:rsid w:val="00936B33"/>
    <w:rsid w:val="00936FCB"/>
    <w:rsid w:val="0093713E"/>
    <w:rsid w:val="00937335"/>
    <w:rsid w:val="0093734D"/>
    <w:rsid w:val="0093759A"/>
    <w:rsid w:val="00937B5D"/>
    <w:rsid w:val="00937C76"/>
    <w:rsid w:val="00937E0C"/>
    <w:rsid w:val="00937E17"/>
    <w:rsid w:val="009402D5"/>
    <w:rsid w:val="0094044C"/>
    <w:rsid w:val="0094098C"/>
    <w:rsid w:val="00940B33"/>
    <w:rsid w:val="00940D18"/>
    <w:rsid w:val="00940EB6"/>
    <w:rsid w:val="00941032"/>
    <w:rsid w:val="0094118E"/>
    <w:rsid w:val="009413A0"/>
    <w:rsid w:val="00941405"/>
    <w:rsid w:val="0094141A"/>
    <w:rsid w:val="00941473"/>
    <w:rsid w:val="00941896"/>
    <w:rsid w:val="009418DA"/>
    <w:rsid w:val="009419B9"/>
    <w:rsid w:val="00941AC4"/>
    <w:rsid w:val="00941D01"/>
    <w:rsid w:val="0094210C"/>
    <w:rsid w:val="009422A5"/>
    <w:rsid w:val="00942875"/>
    <w:rsid w:val="00942877"/>
    <w:rsid w:val="00942B4D"/>
    <w:rsid w:val="00942BA5"/>
    <w:rsid w:val="00942EF3"/>
    <w:rsid w:val="0094306F"/>
    <w:rsid w:val="00943190"/>
    <w:rsid w:val="009433B1"/>
    <w:rsid w:val="00943725"/>
    <w:rsid w:val="009438B9"/>
    <w:rsid w:val="00943B6A"/>
    <w:rsid w:val="00943D3F"/>
    <w:rsid w:val="0094427A"/>
    <w:rsid w:val="00944382"/>
    <w:rsid w:val="009443C1"/>
    <w:rsid w:val="009444CE"/>
    <w:rsid w:val="009445AE"/>
    <w:rsid w:val="009445BB"/>
    <w:rsid w:val="009446B8"/>
    <w:rsid w:val="00944798"/>
    <w:rsid w:val="00944DE7"/>
    <w:rsid w:val="00944E32"/>
    <w:rsid w:val="00944F25"/>
    <w:rsid w:val="009451B1"/>
    <w:rsid w:val="009451D8"/>
    <w:rsid w:val="009452C4"/>
    <w:rsid w:val="00945470"/>
    <w:rsid w:val="00945B19"/>
    <w:rsid w:val="00945D83"/>
    <w:rsid w:val="00945E3A"/>
    <w:rsid w:val="0094645D"/>
    <w:rsid w:val="00946545"/>
    <w:rsid w:val="009469A1"/>
    <w:rsid w:val="00946CBE"/>
    <w:rsid w:val="00946CC6"/>
    <w:rsid w:val="00946CDD"/>
    <w:rsid w:val="00946D8F"/>
    <w:rsid w:val="00946FC7"/>
    <w:rsid w:val="00947554"/>
    <w:rsid w:val="0094777A"/>
    <w:rsid w:val="00947BB7"/>
    <w:rsid w:val="00950004"/>
    <w:rsid w:val="00950061"/>
    <w:rsid w:val="00950091"/>
    <w:rsid w:val="009500F5"/>
    <w:rsid w:val="009505DC"/>
    <w:rsid w:val="009506A9"/>
    <w:rsid w:val="00950807"/>
    <w:rsid w:val="00950B8D"/>
    <w:rsid w:val="00950DA7"/>
    <w:rsid w:val="00951225"/>
    <w:rsid w:val="0095143F"/>
    <w:rsid w:val="009515E2"/>
    <w:rsid w:val="009517B1"/>
    <w:rsid w:val="009518AD"/>
    <w:rsid w:val="0095193A"/>
    <w:rsid w:val="009523AE"/>
    <w:rsid w:val="009525C3"/>
    <w:rsid w:val="009528F8"/>
    <w:rsid w:val="00952B9D"/>
    <w:rsid w:val="00953220"/>
    <w:rsid w:val="00953251"/>
    <w:rsid w:val="0095327A"/>
    <w:rsid w:val="009532FD"/>
    <w:rsid w:val="009534CA"/>
    <w:rsid w:val="00953813"/>
    <w:rsid w:val="00953A0A"/>
    <w:rsid w:val="00953F5F"/>
    <w:rsid w:val="009546D1"/>
    <w:rsid w:val="00954D08"/>
    <w:rsid w:val="00954D4C"/>
    <w:rsid w:val="00955052"/>
    <w:rsid w:val="009550CA"/>
    <w:rsid w:val="009552A9"/>
    <w:rsid w:val="009556CA"/>
    <w:rsid w:val="009557DB"/>
    <w:rsid w:val="00955892"/>
    <w:rsid w:val="00955B1D"/>
    <w:rsid w:val="00955B91"/>
    <w:rsid w:val="00955C43"/>
    <w:rsid w:val="00955CE1"/>
    <w:rsid w:val="00955DBC"/>
    <w:rsid w:val="00955FCE"/>
    <w:rsid w:val="00956467"/>
    <w:rsid w:val="00956EFC"/>
    <w:rsid w:val="009576BB"/>
    <w:rsid w:val="00957BF5"/>
    <w:rsid w:val="009602A5"/>
    <w:rsid w:val="009602B5"/>
    <w:rsid w:val="009605F3"/>
    <w:rsid w:val="009606C8"/>
    <w:rsid w:val="009606F6"/>
    <w:rsid w:val="009607C4"/>
    <w:rsid w:val="009608A1"/>
    <w:rsid w:val="00960936"/>
    <w:rsid w:val="00960FA3"/>
    <w:rsid w:val="009610AD"/>
    <w:rsid w:val="0096147C"/>
    <w:rsid w:val="009614A1"/>
    <w:rsid w:val="00961D43"/>
    <w:rsid w:val="0096207F"/>
    <w:rsid w:val="0096220E"/>
    <w:rsid w:val="0096262E"/>
    <w:rsid w:val="00962693"/>
    <w:rsid w:val="00962974"/>
    <w:rsid w:val="00962F40"/>
    <w:rsid w:val="00963239"/>
    <w:rsid w:val="00963252"/>
    <w:rsid w:val="009633EC"/>
    <w:rsid w:val="0096357F"/>
    <w:rsid w:val="0096367F"/>
    <w:rsid w:val="00963AD4"/>
    <w:rsid w:val="00963BC8"/>
    <w:rsid w:val="00963D36"/>
    <w:rsid w:val="00963E9A"/>
    <w:rsid w:val="0096403B"/>
    <w:rsid w:val="009642AD"/>
    <w:rsid w:val="00964323"/>
    <w:rsid w:val="00964333"/>
    <w:rsid w:val="009645B7"/>
    <w:rsid w:val="00964619"/>
    <w:rsid w:val="00964763"/>
    <w:rsid w:val="0096483E"/>
    <w:rsid w:val="00964EA8"/>
    <w:rsid w:val="0096501C"/>
    <w:rsid w:val="0096523A"/>
    <w:rsid w:val="00965455"/>
    <w:rsid w:val="0096548B"/>
    <w:rsid w:val="009657CF"/>
    <w:rsid w:val="00965A62"/>
    <w:rsid w:val="00965C6D"/>
    <w:rsid w:val="00965CD6"/>
    <w:rsid w:val="00965D35"/>
    <w:rsid w:val="00965F4A"/>
    <w:rsid w:val="0096614A"/>
    <w:rsid w:val="00966290"/>
    <w:rsid w:val="009665EC"/>
    <w:rsid w:val="009666DC"/>
    <w:rsid w:val="009666DF"/>
    <w:rsid w:val="00966908"/>
    <w:rsid w:val="00966AC6"/>
    <w:rsid w:val="00966ACB"/>
    <w:rsid w:val="00966E79"/>
    <w:rsid w:val="0096701C"/>
    <w:rsid w:val="00967079"/>
    <w:rsid w:val="009672D1"/>
    <w:rsid w:val="00967440"/>
    <w:rsid w:val="00967441"/>
    <w:rsid w:val="00967663"/>
    <w:rsid w:val="0096768B"/>
    <w:rsid w:val="009677D3"/>
    <w:rsid w:val="00967B46"/>
    <w:rsid w:val="00967DB0"/>
    <w:rsid w:val="00967E4C"/>
    <w:rsid w:val="0097005E"/>
    <w:rsid w:val="009703DC"/>
    <w:rsid w:val="00970859"/>
    <w:rsid w:val="00970B24"/>
    <w:rsid w:val="00970B58"/>
    <w:rsid w:val="00970D84"/>
    <w:rsid w:val="00970EE6"/>
    <w:rsid w:val="00970FA1"/>
    <w:rsid w:val="0097101A"/>
    <w:rsid w:val="00971336"/>
    <w:rsid w:val="009714A0"/>
    <w:rsid w:val="00971B39"/>
    <w:rsid w:val="00971B6C"/>
    <w:rsid w:val="00972079"/>
    <w:rsid w:val="0097210F"/>
    <w:rsid w:val="00972192"/>
    <w:rsid w:val="00972834"/>
    <w:rsid w:val="00972D5F"/>
    <w:rsid w:val="009731BF"/>
    <w:rsid w:val="009731E0"/>
    <w:rsid w:val="009734E2"/>
    <w:rsid w:val="009738B6"/>
    <w:rsid w:val="009738BE"/>
    <w:rsid w:val="009739BD"/>
    <w:rsid w:val="00973D99"/>
    <w:rsid w:val="00973E6D"/>
    <w:rsid w:val="00973EF6"/>
    <w:rsid w:val="009745AB"/>
    <w:rsid w:val="0097490F"/>
    <w:rsid w:val="00974960"/>
    <w:rsid w:val="00974AF0"/>
    <w:rsid w:val="00974CED"/>
    <w:rsid w:val="009750FC"/>
    <w:rsid w:val="009753F8"/>
    <w:rsid w:val="009753FD"/>
    <w:rsid w:val="00975495"/>
    <w:rsid w:val="0097560C"/>
    <w:rsid w:val="00975651"/>
    <w:rsid w:val="00975794"/>
    <w:rsid w:val="00975801"/>
    <w:rsid w:val="009758F9"/>
    <w:rsid w:val="0097594D"/>
    <w:rsid w:val="00975B2F"/>
    <w:rsid w:val="00975D82"/>
    <w:rsid w:val="009762B1"/>
    <w:rsid w:val="0097631B"/>
    <w:rsid w:val="0097683D"/>
    <w:rsid w:val="009769AA"/>
    <w:rsid w:val="00976B36"/>
    <w:rsid w:val="00976CC4"/>
    <w:rsid w:val="00976FB9"/>
    <w:rsid w:val="00977116"/>
    <w:rsid w:val="009772E9"/>
    <w:rsid w:val="0097730F"/>
    <w:rsid w:val="009775D9"/>
    <w:rsid w:val="009777CB"/>
    <w:rsid w:val="00977C58"/>
    <w:rsid w:val="00977E8B"/>
    <w:rsid w:val="00977FAD"/>
    <w:rsid w:val="00980118"/>
    <w:rsid w:val="00980131"/>
    <w:rsid w:val="00980336"/>
    <w:rsid w:val="00980415"/>
    <w:rsid w:val="0098084A"/>
    <w:rsid w:val="00980DA3"/>
    <w:rsid w:val="0098134A"/>
    <w:rsid w:val="00981610"/>
    <w:rsid w:val="0098168B"/>
    <w:rsid w:val="0098177D"/>
    <w:rsid w:val="00981926"/>
    <w:rsid w:val="00981AD1"/>
    <w:rsid w:val="00981CDC"/>
    <w:rsid w:val="00981EF3"/>
    <w:rsid w:val="00982132"/>
    <w:rsid w:val="009822AB"/>
    <w:rsid w:val="009825B7"/>
    <w:rsid w:val="009826DF"/>
    <w:rsid w:val="0098288A"/>
    <w:rsid w:val="00982A93"/>
    <w:rsid w:val="00982C54"/>
    <w:rsid w:val="00983233"/>
    <w:rsid w:val="0098337F"/>
    <w:rsid w:val="00983449"/>
    <w:rsid w:val="00983464"/>
    <w:rsid w:val="00983893"/>
    <w:rsid w:val="009838EB"/>
    <w:rsid w:val="00983DC2"/>
    <w:rsid w:val="00983F94"/>
    <w:rsid w:val="009840E2"/>
    <w:rsid w:val="009840E3"/>
    <w:rsid w:val="00984111"/>
    <w:rsid w:val="00984209"/>
    <w:rsid w:val="009844D5"/>
    <w:rsid w:val="009846FC"/>
    <w:rsid w:val="00984947"/>
    <w:rsid w:val="00984B37"/>
    <w:rsid w:val="00984DFB"/>
    <w:rsid w:val="009850ED"/>
    <w:rsid w:val="00985315"/>
    <w:rsid w:val="009853C1"/>
    <w:rsid w:val="00985450"/>
    <w:rsid w:val="009856CC"/>
    <w:rsid w:val="00985746"/>
    <w:rsid w:val="00985C32"/>
    <w:rsid w:val="00985EC2"/>
    <w:rsid w:val="00986326"/>
    <w:rsid w:val="00986656"/>
    <w:rsid w:val="00986831"/>
    <w:rsid w:val="00986C39"/>
    <w:rsid w:val="00987262"/>
    <w:rsid w:val="009874D4"/>
    <w:rsid w:val="0098760E"/>
    <w:rsid w:val="00987A7F"/>
    <w:rsid w:val="00987C68"/>
    <w:rsid w:val="00987D84"/>
    <w:rsid w:val="00987DE7"/>
    <w:rsid w:val="00987EF5"/>
    <w:rsid w:val="00987FFB"/>
    <w:rsid w:val="0099016B"/>
    <w:rsid w:val="009905B1"/>
    <w:rsid w:val="00990917"/>
    <w:rsid w:val="0099095C"/>
    <w:rsid w:val="00990D3F"/>
    <w:rsid w:val="00990EF3"/>
    <w:rsid w:val="00991588"/>
    <w:rsid w:val="0099164B"/>
    <w:rsid w:val="009916FB"/>
    <w:rsid w:val="00991B4F"/>
    <w:rsid w:val="00991D37"/>
    <w:rsid w:val="00991F13"/>
    <w:rsid w:val="00991FA3"/>
    <w:rsid w:val="009920AD"/>
    <w:rsid w:val="009922AB"/>
    <w:rsid w:val="0099260D"/>
    <w:rsid w:val="009927E6"/>
    <w:rsid w:val="00992CD5"/>
    <w:rsid w:val="00992CF4"/>
    <w:rsid w:val="00992F4A"/>
    <w:rsid w:val="0099384F"/>
    <w:rsid w:val="00994071"/>
    <w:rsid w:val="00994187"/>
    <w:rsid w:val="0099494D"/>
    <w:rsid w:val="00994967"/>
    <w:rsid w:val="0099496A"/>
    <w:rsid w:val="00994A9F"/>
    <w:rsid w:val="00994F37"/>
    <w:rsid w:val="009953E2"/>
    <w:rsid w:val="009953F5"/>
    <w:rsid w:val="0099594C"/>
    <w:rsid w:val="00995B87"/>
    <w:rsid w:val="00996054"/>
    <w:rsid w:val="009960B3"/>
    <w:rsid w:val="00996258"/>
    <w:rsid w:val="00996614"/>
    <w:rsid w:val="009967B3"/>
    <w:rsid w:val="009967D8"/>
    <w:rsid w:val="00996FD2"/>
    <w:rsid w:val="00997236"/>
    <w:rsid w:val="009972C5"/>
    <w:rsid w:val="0099748A"/>
    <w:rsid w:val="00997A1E"/>
    <w:rsid w:val="00997A32"/>
    <w:rsid w:val="00997A9A"/>
    <w:rsid w:val="00997EC6"/>
    <w:rsid w:val="00997FEE"/>
    <w:rsid w:val="009A036C"/>
    <w:rsid w:val="009A041C"/>
    <w:rsid w:val="009A042A"/>
    <w:rsid w:val="009A055C"/>
    <w:rsid w:val="009A06DD"/>
    <w:rsid w:val="009A0784"/>
    <w:rsid w:val="009A0879"/>
    <w:rsid w:val="009A0A6E"/>
    <w:rsid w:val="009A128D"/>
    <w:rsid w:val="009A14F5"/>
    <w:rsid w:val="009A1667"/>
    <w:rsid w:val="009A19E0"/>
    <w:rsid w:val="009A1A1B"/>
    <w:rsid w:val="009A1C8C"/>
    <w:rsid w:val="009A1CF0"/>
    <w:rsid w:val="009A1DBB"/>
    <w:rsid w:val="009A1F55"/>
    <w:rsid w:val="009A1FC5"/>
    <w:rsid w:val="009A226E"/>
    <w:rsid w:val="009A2494"/>
    <w:rsid w:val="009A263F"/>
    <w:rsid w:val="009A2C2A"/>
    <w:rsid w:val="009A2EAD"/>
    <w:rsid w:val="009A2F06"/>
    <w:rsid w:val="009A361F"/>
    <w:rsid w:val="009A3774"/>
    <w:rsid w:val="009A3A33"/>
    <w:rsid w:val="009A3EEB"/>
    <w:rsid w:val="009A40AD"/>
    <w:rsid w:val="009A4315"/>
    <w:rsid w:val="009A4668"/>
    <w:rsid w:val="009A46CD"/>
    <w:rsid w:val="009A4827"/>
    <w:rsid w:val="009A4A32"/>
    <w:rsid w:val="009A4AEF"/>
    <w:rsid w:val="009A523F"/>
    <w:rsid w:val="009A52A8"/>
    <w:rsid w:val="009A5619"/>
    <w:rsid w:val="009A5708"/>
    <w:rsid w:val="009A58EA"/>
    <w:rsid w:val="009A595B"/>
    <w:rsid w:val="009A59DA"/>
    <w:rsid w:val="009A5C8E"/>
    <w:rsid w:val="009A5E68"/>
    <w:rsid w:val="009A6090"/>
    <w:rsid w:val="009A62B3"/>
    <w:rsid w:val="009A64A6"/>
    <w:rsid w:val="009A78DD"/>
    <w:rsid w:val="009A791D"/>
    <w:rsid w:val="009A7996"/>
    <w:rsid w:val="009A7B9D"/>
    <w:rsid w:val="009A7BCC"/>
    <w:rsid w:val="009A7E07"/>
    <w:rsid w:val="009B019E"/>
    <w:rsid w:val="009B0277"/>
    <w:rsid w:val="009B04A1"/>
    <w:rsid w:val="009B072F"/>
    <w:rsid w:val="009B09E1"/>
    <w:rsid w:val="009B0B65"/>
    <w:rsid w:val="009B0D7B"/>
    <w:rsid w:val="009B1183"/>
    <w:rsid w:val="009B1296"/>
    <w:rsid w:val="009B1656"/>
    <w:rsid w:val="009B1B07"/>
    <w:rsid w:val="009B21EF"/>
    <w:rsid w:val="009B2496"/>
    <w:rsid w:val="009B28CD"/>
    <w:rsid w:val="009B2961"/>
    <w:rsid w:val="009B2963"/>
    <w:rsid w:val="009B2A08"/>
    <w:rsid w:val="009B2AD7"/>
    <w:rsid w:val="009B2E40"/>
    <w:rsid w:val="009B3375"/>
    <w:rsid w:val="009B342E"/>
    <w:rsid w:val="009B358F"/>
    <w:rsid w:val="009B393F"/>
    <w:rsid w:val="009B3D52"/>
    <w:rsid w:val="009B3E6A"/>
    <w:rsid w:val="009B4100"/>
    <w:rsid w:val="009B4145"/>
    <w:rsid w:val="009B4153"/>
    <w:rsid w:val="009B41CA"/>
    <w:rsid w:val="009B450A"/>
    <w:rsid w:val="009B4551"/>
    <w:rsid w:val="009B4602"/>
    <w:rsid w:val="009B4686"/>
    <w:rsid w:val="009B4949"/>
    <w:rsid w:val="009B4A61"/>
    <w:rsid w:val="009B4BDE"/>
    <w:rsid w:val="009B4CAE"/>
    <w:rsid w:val="009B4D7E"/>
    <w:rsid w:val="009B4DAF"/>
    <w:rsid w:val="009B5120"/>
    <w:rsid w:val="009B52D5"/>
    <w:rsid w:val="009B5404"/>
    <w:rsid w:val="009B54C5"/>
    <w:rsid w:val="009B5794"/>
    <w:rsid w:val="009B5FE9"/>
    <w:rsid w:val="009B621A"/>
    <w:rsid w:val="009B6285"/>
    <w:rsid w:val="009B642A"/>
    <w:rsid w:val="009B6622"/>
    <w:rsid w:val="009B679A"/>
    <w:rsid w:val="009B67E3"/>
    <w:rsid w:val="009B6848"/>
    <w:rsid w:val="009B6867"/>
    <w:rsid w:val="009B6950"/>
    <w:rsid w:val="009B729F"/>
    <w:rsid w:val="009B7316"/>
    <w:rsid w:val="009B77F1"/>
    <w:rsid w:val="009B7997"/>
    <w:rsid w:val="009B7A5E"/>
    <w:rsid w:val="009B7CB6"/>
    <w:rsid w:val="009C01D9"/>
    <w:rsid w:val="009C02E9"/>
    <w:rsid w:val="009C0554"/>
    <w:rsid w:val="009C07B0"/>
    <w:rsid w:val="009C0854"/>
    <w:rsid w:val="009C0AA9"/>
    <w:rsid w:val="009C0B11"/>
    <w:rsid w:val="009C0BC5"/>
    <w:rsid w:val="009C106C"/>
    <w:rsid w:val="009C11ED"/>
    <w:rsid w:val="009C14BC"/>
    <w:rsid w:val="009C156D"/>
    <w:rsid w:val="009C1C5F"/>
    <w:rsid w:val="009C1DE4"/>
    <w:rsid w:val="009C2048"/>
    <w:rsid w:val="009C2093"/>
    <w:rsid w:val="009C258B"/>
    <w:rsid w:val="009C28C5"/>
    <w:rsid w:val="009C2927"/>
    <w:rsid w:val="009C2A45"/>
    <w:rsid w:val="009C2D33"/>
    <w:rsid w:val="009C2EA4"/>
    <w:rsid w:val="009C30CF"/>
    <w:rsid w:val="009C37E0"/>
    <w:rsid w:val="009C37E3"/>
    <w:rsid w:val="009C3B0F"/>
    <w:rsid w:val="009C3CB2"/>
    <w:rsid w:val="009C4051"/>
    <w:rsid w:val="009C4284"/>
    <w:rsid w:val="009C42CC"/>
    <w:rsid w:val="009C46F0"/>
    <w:rsid w:val="009C47CC"/>
    <w:rsid w:val="009C48E5"/>
    <w:rsid w:val="009C4D31"/>
    <w:rsid w:val="009C4E43"/>
    <w:rsid w:val="009C4E87"/>
    <w:rsid w:val="009C4FB9"/>
    <w:rsid w:val="009C5086"/>
    <w:rsid w:val="009C50A6"/>
    <w:rsid w:val="009C5408"/>
    <w:rsid w:val="009C5502"/>
    <w:rsid w:val="009C5860"/>
    <w:rsid w:val="009C5B9A"/>
    <w:rsid w:val="009C5C48"/>
    <w:rsid w:val="009C5F2B"/>
    <w:rsid w:val="009C61ED"/>
    <w:rsid w:val="009C6260"/>
    <w:rsid w:val="009C627A"/>
    <w:rsid w:val="009C63AF"/>
    <w:rsid w:val="009C6680"/>
    <w:rsid w:val="009C6918"/>
    <w:rsid w:val="009C6A2B"/>
    <w:rsid w:val="009C6A58"/>
    <w:rsid w:val="009C6AFB"/>
    <w:rsid w:val="009C6D4B"/>
    <w:rsid w:val="009C6E0F"/>
    <w:rsid w:val="009C6FF0"/>
    <w:rsid w:val="009C702D"/>
    <w:rsid w:val="009C7105"/>
    <w:rsid w:val="009C72CB"/>
    <w:rsid w:val="009C7338"/>
    <w:rsid w:val="009C7BEA"/>
    <w:rsid w:val="009C7C5E"/>
    <w:rsid w:val="009C7DBB"/>
    <w:rsid w:val="009C7DE0"/>
    <w:rsid w:val="009D00E5"/>
    <w:rsid w:val="009D0359"/>
    <w:rsid w:val="009D0A2F"/>
    <w:rsid w:val="009D0C84"/>
    <w:rsid w:val="009D0FB3"/>
    <w:rsid w:val="009D1284"/>
    <w:rsid w:val="009D155E"/>
    <w:rsid w:val="009D1BE4"/>
    <w:rsid w:val="009D1C76"/>
    <w:rsid w:val="009D1C94"/>
    <w:rsid w:val="009D1D36"/>
    <w:rsid w:val="009D1DED"/>
    <w:rsid w:val="009D1E53"/>
    <w:rsid w:val="009D1F26"/>
    <w:rsid w:val="009D222B"/>
    <w:rsid w:val="009D25D0"/>
    <w:rsid w:val="009D2710"/>
    <w:rsid w:val="009D2778"/>
    <w:rsid w:val="009D2E6C"/>
    <w:rsid w:val="009D2EE5"/>
    <w:rsid w:val="009D2F84"/>
    <w:rsid w:val="009D2FFC"/>
    <w:rsid w:val="009D30BD"/>
    <w:rsid w:val="009D3160"/>
    <w:rsid w:val="009D38C9"/>
    <w:rsid w:val="009D3B2A"/>
    <w:rsid w:val="009D3D60"/>
    <w:rsid w:val="009D3D6C"/>
    <w:rsid w:val="009D3E26"/>
    <w:rsid w:val="009D3E87"/>
    <w:rsid w:val="009D3FA8"/>
    <w:rsid w:val="009D41EE"/>
    <w:rsid w:val="009D44E3"/>
    <w:rsid w:val="009D44ED"/>
    <w:rsid w:val="009D4541"/>
    <w:rsid w:val="009D46D9"/>
    <w:rsid w:val="009D4D81"/>
    <w:rsid w:val="009D4ECA"/>
    <w:rsid w:val="009D4ECB"/>
    <w:rsid w:val="009D5095"/>
    <w:rsid w:val="009D532D"/>
    <w:rsid w:val="009D549D"/>
    <w:rsid w:val="009D55A7"/>
    <w:rsid w:val="009D55C3"/>
    <w:rsid w:val="009D5638"/>
    <w:rsid w:val="009D56BE"/>
    <w:rsid w:val="009D56F3"/>
    <w:rsid w:val="009D56FD"/>
    <w:rsid w:val="009D59F4"/>
    <w:rsid w:val="009D5A1F"/>
    <w:rsid w:val="009D5BD2"/>
    <w:rsid w:val="009D5C97"/>
    <w:rsid w:val="009D5D0D"/>
    <w:rsid w:val="009D5F12"/>
    <w:rsid w:val="009D642D"/>
    <w:rsid w:val="009D65D7"/>
    <w:rsid w:val="009D6777"/>
    <w:rsid w:val="009D6AF9"/>
    <w:rsid w:val="009D6C0B"/>
    <w:rsid w:val="009D6F21"/>
    <w:rsid w:val="009D70FD"/>
    <w:rsid w:val="009D72B1"/>
    <w:rsid w:val="009D7356"/>
    <w:rsid w:val="009D7462"/>
    <w:rsid w:val="009D74E4"/>
    <w:rsid w:val="009D7603"/>
    <w:rsid w:val="009D7F25"/>
    <w:rsid w:val="009E0232"/>
    <w:rsid w:val="009E034D"/>
    <w:rsid w:val="009E0712"/>
    <w:rsid w:val="009E07C4"/>
    <w:rsid w:val="009E0AE1"/>
    <w:rsid w:val="009E0C5A"/>
    <w:rsid w:val="009E0E7C"/>
    <w:rsid w:val="009E1275"/>
    <w:rsid w:val="009E14D5"/>
    <w:rsid w:val="009E167E"/>
    <w:rsid w:val="009E16DA"/>
    <w:rsid w:val="009E1713"/>
    <w:rsid w:val="009E1C71"/>
    <w:rsid w:val="009E1D4B"/>
    <w:rsid w:val="009E1EF5"/>
    <w:rsid w:val="009E20D1"/>
    <w:rsid w:val="009E230B"/>
    <w:rsid w:val="009E258E"/>
    <w:rsid w:val="009E2680"/>
    <w:rsid w:val="009E2938"/>
    <w:rsid w:val="009E296A"/>
    <w:rsid w:val="009E2B2E"/>
    <w:rsid w:val="009E30FE"/>
    <w:rsid w:val="009E320A"/>
    <w:rsid w:val="009E3416"/>
    <w:rsid w:val="009E3495"/>
    <w:rsid w:val="009E37D0"/>
    <w:rsid w:val="009E396A"/>
    <w:rsid w:val="009E3A56"/>
    <w:rsid w:val="009E3AAA"/>
    <w:rsid w:val="009E3B64"/>
    <w:rsid w:val="009E3F2A"/>
    <w:rsid w:val="009E40EC"/>
    <w:rsid w:val="009E4466"/>
    <w:rsid w:val="009E449D"/>
    <w:rsid w:val="009E47F9"/>
    <w:rsid w:val="009E49AB"/>
    <w:rsid w:val="009E4A5B"/>
    <w:rsid w:val="009E4B9D"/>
    <w:rsid w:val="009E4D08"/>
    <w:rsid w:val="009E5437"/>
    <w:rsid w:val="009E549D"/>
    <w:rsid w:val="009E5624"/>
    <w:rsid w:val="009E5CEC"/>
    <w:rsid w:val="009E5ECC"/>
    <w:rsid w:val="009E61F2"/>
    <w:rsid w:val="009E620A"/>
    <w:rsid w:val="009E628D"/>
    <w:rsid w:val="009E65C8"/>
    <w:rsid w:val="009E67BD"/>
    <w:rsid w:val="009E682B"/>
    <w:rsid w:val="009E6873"/>
    <w:rsid w:val="009E697E"/>
    <w:rsid w:val="009E6B19"/>
    <w:rsid w:val="009E6C33"/>
    <w:rsid w:val="009E6F85"/>
    <w:rsid w:val="009E7425"/>
    <w:rsid w:val="009E7687"/>
    <w:rsid w:val="009E78BD"/>
    <w:rsid w:val="009E7AED"/>
    <w:rsid w:val="009E7B4F"/>
    <w:rsid w:val="009E7E56"/>
    <w:rsid w:val="009E7ED7"/>
    <w:rsid w:val="009F02CA"/>
    <w:rsid w:val="009F06D5"/>
    <w:rsid w:val="009F097C"/>
    <w:rsid w:val="009F09F3"/>
    <w:rsid w:val="009F0AF8"/>
    <w:rsid w:val="009F0B2C"/>
    <w:rsid w:val="009F0BDC"/>
    <w:rsid w:val="009F0DB0"/>
    <w:rsid w:val="009F1105"/>
    <w:rsid w:val="009F113E"/>
    <w:rsid w:val="009F11A7"/>
    <w:rsid w:val="009F11C7"/>
    <w:rsid w:val="009F124A"/>
    <w:rsid w:val="009F1392"/>
    <w:rsid w:val="009F1482"/>
    <w:rsid w:val="009F148D"/>
    <w:rsid w:val="009F1641"/>
    <w:rsid w:val="009F174A"/>
    <w:rsid w:val="009F233F"/>
    <w:rsid w:val="009F245F"/>
    <w:rsid w:val="009F255D"/>
    <w:rsid w:val="009F2660"/>
    <w:rsid w:val="009F2A85"/>
    <w:rsid w:val="009F2A91"/>
    <w:rsid w:val="009F2CBF"/>
    <w:rsid w:val="009F32E6"/>
    <w:rsid w:val="009F3336"/>
    <w:rsid w:val="009F355A"/>
    <w:rsid w:val="009F38D7"/>
    <w:rsid w:val="009F3AAE"/>
    <w:rsid w:val="009F3D01"/>
    <w:rsid w:val="009F3E7D"/>
    <w:rsid w:val="009F40E1"/>
    <w:rsid w:val="009F4195"/>
    <w:rsid w:val="009F4435"/>
    <w:rsid w:val="009F46F6"/>
    <w:rsid w:val="009F47EA"/>
    <w:rsid w:val="009F4822"/>
    <w:rsid w:val="009F48C7"/>
    <w:rsid w:val="009F4D3F"/>
    <w:rsid w:val="009F4EE4"/>
    <w:rsid w:val="009F4F91"/>
    <w:rsid w:val="009F5A70"/>
    <w:rsid w:val="009F61CB"/>
    <w:rsid w:val="009F61E0"/>
    <w:rsid w:val="009F6215"/>
    <w:rsid w:val="009F6391"/>
    <w:rsid w:val="009F66EB"/>
    <w:rsid w:val="009F6B4B"/>
    <w:rsid w:val="009F6DA9"/>
    <w:rsid w:val="009F6DB7"/>
    <w:rsid w:val="009F6F79"/>
    <w:rsid w:val="009F741F"/>
    <w:rsid w:val="009F74DB"/>
    <w:rsid w:val="009F7555"/>
    <w:rsid w:val="009F75D1"/>
    <w:rsid w:val="009F7AD4"/>
    <w:rsid w:val="009F7C38"/>
    <w:rsid w:val="009F7E5C"/>
    <w:rsid w:val="009F7F6C"/>
    <w:rsid w:val="00A00635"/>
    <w:rsid w:val="00A0070C"/>
    <w:rsid w:val="00A00841"/>
    <w:rsid w:val="00A012B8"/>
    <w:rsid w:val="00A01D6A"/>
    <w:rsid w:val="00A01FD5"/>
    <w:rsid w:val="00A02082"/>
    <w:rsid w:val="00A02137"/>
    <w:rsid w:val="00A022A6"/>
    <w:rsid w:val="00A02368"/>
    <w:rsid w:val="00A024B0"/>
    <w:rsid w:val="00A0291A"/>
    <w:rsid w:val="00A02D2E"/>
    <w:rsid w:val="00A02D67"/>
    <w:rsid w:val="00A02D6D"/>
    <w:rsid w:val="00A02F1E"/>
    <w:rsid w:val="00A02F6A"/>
    <w:rsid w:val="00A0320A"/>
    <w:rsid w:val="00A0388C"/>
    <w:rsid w:val="00A03A8A"/>
    <w:rsid w:val="00A03B1E"/>
    <w:rsid w:val="00A0401B"/>
    <w:rsid w:val="00A04130"/>
    <w:rsid w:val="00A04300"/>
    <w:rsid w:val="00A0467D"/>
    <w:rsid w:val="00A046FC"/>
    <w:rsid w:val="00A04729"/>
    <w:rsid w:val="00A04A53"/>
    <w:rsid w:val="00A04A6F"/>
    <w:rsid w:val="00A04ACE"/>
    <w:rsid w:val="00A04D2E"/>
    <w:rsid w:val="00A04E3A"/>
    <w:rsid w:val="00A04E56"/>
    <w:rsid w:val="00A04E88"/>
    <w:rsid w:val="00A05306"/>
    <w:rsid w:val="00A05B73"/>
    <w:rsid w:val="00A060A5"/>
    <w:rsid w:val="00A06387"/>
    <w:rsid w:val="00A06562"/>
    <w:rsid w:val="00A067E7"/>
    <w:rsid w:val="00A06A3F"/>
    <w:rsid w:val="00A06DA7"/>
    <w:rsid w:val="00A07333"/>
    <w:rsid w:val="00A07477"/>
    <w:rsid w:val="00A0747B"/>
    <w:rsid w:val="00A077C3"/>
    <w:rsid w:val="00A0781D"/>
    <w:rsid w:val="00A079D8"/>
    <w:rsid w:val="00A07A0D"/>
    <w:rsid w:val="00A07B72"/>
    <w:rsid w:val="00A07D4E"/>
    <w:rsid w:val="00A07ED5"/>
    <w:rsid w:val="00A07F09"/>
    <w:rsid w:val="00A10186"/>
    <w:rsid w:val="00A10368"/>
    <w:rsid w:val="00A10A84"/>
    <w:rsid w:val="00A10C01"/>
    <w:rsid w:val="00A10D4A"/>
    <w:rsid w:val="00A10E11"/>
    <w:rsid w:val="00A10F0F"/>
    <w:rsid w:val="00A11480"/>
    <w:rsid w:val="00A115FF"/>
    <w:rsid w:val="00A1186F"/>
    <w:rsid w:val="00A11EAA"/>
    <w:rsid w:val="00A11FE0"/>
    <w:rsid w:val="00A12292"/>
    <w:rsid w:val="00A122A9"/>
    <w:rsid w:val="00A13190"/>
    <w:rsid w:val="00A131A9"/>
    <w:rsid w:val="00A133DC"/>
    <w:rsid w:val="00A13460"/>
    <w:rsid w:val="00A13B1A"/>
    <w:rsid w:val="00A13B54"/>
    <w:rsid w:val="00A13E94"/>
    <w:rsid w:val="00A1444E"/>
    <w:rsid w:val="00A14793"/>
    <w:rsid w:val="00A1482A"/>
    <w:rsid w:val="00A14887"/>
    <w:rsid w:val="00A14911"/>
    <w:rsid w:val="00A15192"/>
    <w:rsid w:val="00A151AF"/>
    <w:rsid w:val="00A15582"/>
    <w:rsid w:val="00A15A6F"/>
    <w:rsid w:val="00A15A70"/>
    <w:rsid w:val="00A15BD9"/>
    <w:rsid w:val="00A15C1E"/>
    <w:rsid w:val="00A15CD2"/>
    <w:rsid w:val="00A15D4D"/>
    <w:rsid w:val="00A15F83"/>
    <w:rsid w:val="00A16279"/>
    <w:rsid w:val="00A162A4"/>
    <w:rsid w:val="00A16515"/>
    <w:rsid w:val="00A1670A"/>
    <w:rsid w:val="00A1693B"/>
    <w:rsid w:val="00A16D6C"/>
    <w:rsid w:val="00A170B3"/>
    <w:rsid w:val="00A170FD"/>
    <w:rsid w:val="00A1734B"/>
    <w:rsid w:val="00A173EB"/>
    <w:rsid w:val="00A1748F"/>
    <w:rsid w:val="00A179FD"/>
    <w:rsid w:val="00A17C9D"/>
    <w:rsid w:val="00A17D6C"/>
    <w:rsid w:val="00A17FAB"/>
    <w:rsid w:val="00A201D2"/>
    <w:rsid w:val="00A201D3"/>
    <w:rsid w:val="00A20312"/>
    <w:rsid w:val="00A203C0"/>
    <w:rsid w:val="00A2044C"/>
    <w:rsid w:val="00A205C4"/>
    <w:rsid w:val="00A21049"/>
    <w:rsid w:val="00A210A7"/>
    <w:rsid w:val="00A21137"/>
    <w:rsid w:val="00A2119E"/>
    <w:rsid w:val="00A211F9"/>
    <w:rsid w:val="00A21490"/>
    <w:rsid w:val="00A214BE"/>
    <w:rsid w:val="00A2157F"/>
    <w:rsid w:val="00A21639"/>
    <w:rsid w:val="00A218F5"/>
    <w:rsid w:val="00A21C9D"/>
    <w:rsid w:val="00A21E11"/>
    <w:rsid w:val="00A21E13"/>
    <w:rsid w:val="00A21ED4"/>
    <w:rsid w:val="00A222D9"/>
    <w:rsid w:val="00A225FF"/>
    <w:rsid w:val="00A22A14"/>
    <w:rsid w:val="00A22ABD"/>
    <w:rsid w:val="00A22B8F"/>
    <w:rsid w:val="00A22C9B"/>
    <w:rsid w:val="00A22CB2"/>
    <w:rsid w:val="00A22D76"/>
    <w:rsid w:val="00A231A9"/>
    <w:rsid w:val="00A232C2"/>
    <w:rsid w:val="00A232E2"/>
    <w:rsid w:val="00A233D4"/>
    <w:rsid w:val="00A23596"/>
    <w:rsid w:val="00A2368D"/>
    <w:rsid w:val="00A238A7"/>
    <w:rsid w:val="00A23AFA"/>
    <w:rsid w:val="00A23C90"/>
    <w:rsid w:val="00A23E48"/>
    <w:rsid w:val="00A23F76"/>
    <w:rsid w:val="00A24790"/>
    <w:rsid w:val="00A24813"/>
    <w:rsid w:val="00A24863"/>
    <w:rsid w:val="00A24905"/>
    <w:rsid w:val="00A24CAA"/>
    <w:rsid w:val="00A24F1A"/>
    <w:rsid w:val="00A25002"/>
    <w:rsid w:val="00A2504B"/>
    <w:rsid w:val="00A25440"/>
    <w:rsid w:val="00A255E9"/>
    <w:rsid w:val="00A25AD2"/>
    <w:rsid w:val="00A25B35"/>
    <w:rsid w:val="00A25DB9"/>
    <w:rsid w:val="00A260CA"/>
    <w:rsid w:val="00A26801"/>
    <w:rsid w:val="00A26C8D"/>
    <w:rsid w:val="00A26F65"/>
    <w:rsid w:val="00A27251"/>
    <w:rsid w:val="00A2741C"/>
    <w:rsid w:val="00A30376"/>
    <w:rsid w:val="00A303B8"/>
    <w:rsid w:val="00A3068E"/>
    <w:rsid w:val="00A307E5"/>
    <w:rsid w:val="00A30D08"/>
    <w:rsid w:val="00A30DC7"/>
    <w:rsid w:val="00A30EE8"/>
    <w:rsid w:val="00A30F26"/>
    <w:rsid w:val="00A30FBA"/>
    <w:rsid w:val="00A312EE"/>
    <w:rsid w:val="00A317AC"/>
    <w:rsid w:val="00A31A29"/>
    <w:rsid w:val="00A31C14"/>
    <w:rsid w:val="00A31E9F"/>
    <w:rsid w:val="00A31FCB"/>
    <w:rsid w:val="00A3234B"/>
    <w:rsid w:val="00A32DF1"/>
    <w:rsid w:val="00A33A67"/>
    <w:rsid w:val="00A33A6C"/>
    <w:rsid w:val="00A33DD4"/>
    <w:rsid w:val="00A33F09"/>
    <w:rsid w:val="00A33F46"/>
    <w:rsid w:val="00A3429E"/>
    <w:rsid w:val="00A3479E"/>
    <w:rsid w:val="00A3487E"/>
    <w:rsid w:val="00A34B7A"/>
    <w:rsid w:val="00A34B7E"/>
    <w:rsid w:val="00A34D27"/>
    <w:rsid w:val="00A34EE7"/>
    <w:rsid w:val="00A35004"/>
    <w:rsid w:val="00A35244"/>
    <w:rsid w:val="00A352B1"/>
    <w:rsid w:val="00A3538E"/>
    <w:rsid w:val="00A356F4"/>
    <w:rsid w:val="00A3585E"/>
    <w:rsid w:val="00A3598A"/>
    <w:rsid w:val="00A35A2E"/>
    <w:rsid w:val="00A35BDE"/>
    <w:rsid w:val="00A35C63"/>
    <w:rsid w:val="00A35DD0"/>
    <w:rsid w:val="00A35EDA"/>
    <w:rsid w:val="00A35FCE"/>
    <w:rsid w:val="00A362B5"/>
    <w:rsid w:val="00A36E44"/>
    <w:rsid w:val="00A37080"/>
    <w:rsid w:val="00A3712F"/>
    <w:rsid w:val="00A37130"/>
    <w:rsid w:val="00A37280"/>
    <w:rsid w:val="00A37457"/>
    <w:rsid w:val="00A374E3"/>
    <w:rsid w:val="00A37505"/>
    <w:rsid w:val="00A37FC4"/>
    <w:rsid w:val="00A4004A"/>
    <w:rsid w:val="00A401E1"/>
    <w:rsid w:val="00A402C5"/>
    <w:rsid w:val="00A40367"/>
    <w:rsid w:val="00A403D1"/>
    <w:rsid w:val="00A403EA"/>
    <w:rsid w:val="00A4060A"/>
    <w:rsid w:val="00A40934"/>
    <w:rsid w:val="00A40BEC"/>
    <w:rsid w:val="00A41434"/>
    <w:rsid w:val="00A416BC"/>
    <w:rsid w:val="00A416DF"/>
    <w:rsid w:val="00A417E1"/>
    <w:rsid w:val="00A4181E"/>
    <w:rsid w:val="00A41859"/>
    <w:rsid w:val="00A4188A"/>
    <w:rsid w:val="00A41952"/>
    <w:rsid w:val="00A419E6"/>
    <w:rsid w:val="00A41C62"/>
    <w:rsid w:val="00A41C7F"/>
    <w:rsid w:val="00A41D85"/>
    <w:rsid w:val="00A421C5"/>
    <w:rsid w:val="00A421E3"/>
    <w:rsid w:val="00A42240"/>
    <w:rsid w:val="00A42254"/>
    <w:rsid w:val="00A42430"/>
    <w:rsid w:val="00A42471"/>
    <w:rsid w:val="00A4281B"/>
    <w:rsid w:val="00A42977"/>
    <w:rsid w:val="00A429A6"/>
    <w:rsid w:val="00A42A35"/>
    <w:rsid w:val="00A42E54"/>
    <w:rsid w:val="00A4338D"/>
    <w:rsid w:val="00A435F5"/>
    <w:rsid w:val="00A438A7"/>
    <w:rsid w:val="00A43D32"/>
    <w:rsid w:val="00A44019"/>
    <w:rsid w:val="00A4404F"/>
    <w:rsid w:val="00A4418A"/>
    <w:rsid w:val="00A442B9"/>
    <w:rsid w:val="00A4440C"/>
    <w:rsid w:val="00A44430"/>
    <w:rsid w:val="00A448F4"/>
    <w:rsid w:val="00A44D00"/>
    <w:rsid w:val="00A44D47"/>
    <w:rsid w:val="00A44E65"/>
    <w:rsid w:val="00A44E8D"/>
    <w:rsid w:val="00A45065"/>
    <w:rsid w:val="00A450A0"/>
    <w:rsid w:val="00A4514D"/>
    <w:rsid w:val="00A45475"/>
    <w:rsid w:val="00A45804"/>
    <w:rsid w:val="00A458F5"/>
    <w:rsid w:val="00A46211"/>
    <w:rsid w:val="00A463A5"/>
    <w:rsid w:val="00A46427"/>
    <w:rsid w:val="00A464E6"/>
    <w:rsid w:val="00A467B6"/>
    <w:rsid w:val="00A46940"/>
    <w:rsid w:val="00A46A15"/>
    <w:rsid w:val="00A46A84"/>
    <w:rsid w:val="00A46B6C"/>
    <w:rsid w:val="00A46B84"/>
    <w:rsid w:val="00A46DF9"/>
    <w:rsid w:val="00A46F72"/>
    <w:rsid w:val="00A47458"/>
    <w:rsid w:val="00A476A1"/>
    <w:rsid w:val="00A476B2"/>
    <w:rsid w:val="00A476FC"/>
    <w:rsid w:val="00A477E6"/>
    <w:rsid w:val="00A477FF"/>
    <w:rsid w:val="00A47D47"/>
    <w:rsid w:val="00A47EC7"/>
    <w:rsid w:val="00A47F90"/>
    <w:rsid w:val="00A50055"/>
    <w:rsid w:val="00A502BA"/>
    <w:rsid w:val="00A502DE"/>
    <w:rsid w:val="00A50566"/>
    <w:rsid w:val="00A50CEB"/>
    <w:rsid w:val="00A50FBD"/>
    <w:rsid w:val="00A51403"/>
    <w:rsid w:val="00A51406"/>
    <w:rsid w:val="00A51523"/>
    <w:rsid w:val="00A51606"/>
    <w:rsid w:val="00A5208C"/>
    <w:rsid w:val="00A52184"/>
    <w:rsid w:val="00A52463"/>
    <w:rsid w:val="00A524BD"/>
    <w:rsid w:val="00A52562"/>
    <w:rsid w:val="00A530B8"/>
    <w:rsid w:val="00A5325A"/>
    <w:rsid w:val="00A533CE"/>
    <w:rsid w:val="00A53483"/>
    <w:rsid w:val="00A534E9"/>
    <w:rsid w:val="00A53537"/>
    <w:rsid w:val="00A53838"/>
    <w:rsid w:val="00A539FF"/>
    <w:rsid w:val="00A53AE6"/>
    <w:rsid w:val="00A53B2D"/>
    <w:rsid w:val="00A53C4E"/>
    <w:rsid w:val="00A5403C"/>
    <w:rsid w:val="00A543AC"/>
    <w:rsid w:val="00A544D1"/>
    <w:rsid w:val="00A54847"/>
    <w:rsid w:val="00A54B4B"/>
    <w:rsid w:val="00A54E6E"/>
    <w:rsid w:val="00A54EB7"/>
    <w:rsid w:val="00A54F9E"/>
    <w:rsid w:val="00A55358"/>
    <w:rsid w:val="00A556F2"/>
    <w:rsid w:val="00A55DF1"/>
    <w:rsid w:val="00A55E79"/>
    <w:rsid w:val="00A56138"/>
    <w:rsid w:val="00A56212"/>
    <w:rsid w:val="00A5654E"/>
    <w:rsid w:val="00A566D3"/>
    <w:rsid w:val="00A56885"/>
    <w:rsid w:val="00A569CE"/>
    <w:rsid w:val="00A57065"/>
    <w:rsid w:val="00A5759B"/>
    <w:rsid w:val="00A575AF"/>
    <w:rsid w:val="00A57678"/>
    <w:rsid w:val="00A577B8"/>
    <w:rsid w:val="00A579E7"/>
    <w:rsid w:val="00A57AA0"/>
    <w:rsid w:val="00A57B1B"/>
    <w:rsid w:val="00A57CBD"/>
    <w:rsid w:val="00A57FF3"/>
    <w:rsid w:val="00A60055"/>
    <w:rsid w:val="00A601C8"/>
    <w:rsid w:val="00A60612"/>
    <w:rsid w:val="00A608A2"/>
    <w:rsid w:val="00A6096F"/>
    <w:rsid w:val="00A60AB4"/>
    <w:rsid w:val="00A60AFA"/>
    <w:rsid w:val="00A60C21"/>
    <w:rsid w:val="00A60CC4"/>
    <w:rsid w:val="00A60CD6"/>
    <w:rsid w:val="00A60D1C"/>
    <w:rsid w:val="00A60DDA"/>
    <w:rsid w:val="00A611DD"/>
    <w:rsid w:val="00A61228"/>
    <w:rsid w:val="00A61283"/>
    <w:rsid w:val="00A614E1"/>
    <w:rsid w:val="00A615FA"/>
    <w:rsid w:val="00A6163C"/>
    <w:rsid w:val="00A61968"/>
    <w:rsid w:val="00A6199A"/>
    <w:rsid w:val="00A61D12"/>
    <w:rsid w:val="00A61F5B"/>
    <w:rsid w:val="00A620B2"/>
    <w:rsid w:val="00A620D1"/>
    <w:rsid w:val="00A6221F"/>
    <w:rsid w:val="00A62268"/>
    <w:rsid w:val="00A62A49"/>
    <w:rsid w:val="00A62AAB"/>
    <w:rsid w:val="00A62AED"/>
    <w:rsid w:val="00A62C16"/>
    <w:rsid w:val="00A62C97"/>
    <w:rsid w:val="00A633B1"/>
    <w:rsid w:val="00A63488"/>
    <w:rsid w:val="00A6356E"/>
    <w:rsid w:val="00A63663"/>
    <w:rsid w:val="00A6369A"/>
    <w:rsid w:val="00A63759"/>
    <w:rsid w:val="00A6380B"/>
    <w:rsid w:val="00A63B27"/>
    <w:rsid w:val="00A63ED8"/>
    <w:rsid w:val="00A640C2"/>
    <w:rsid w:val="00A642F5"/>
    <w:rsid w:val="00A643A0"/>
    <w:rsid w:val="00A643D6"/>
    <w:rsid w:val="00A6457B"/>
    <w:rsid w:val="00A6461A"/>
    <w:rsid w:val="00A64810"/>
    <w:rsid w:val="00A64978"/>
    <w:rsid w:val="00A649FB"/>
    <w:rsid w:val="00A64D1A"/>
    <w:rsid w:val="00A6572A"/>
    <w:rsid w:val="00A65BA3"/>
    <w:rsid w:val="00A65E40"/>
    <w:rsid w:val="00A66176"/>
    <w:rsid w:val="00A66184"/>
    <w:rsid w:val="00A661F9"/>
    <w:rsid w:val="00A6687E"/>
    <w:rsid w:val="00A66909"/>
    <w:rsid w:val="00A6698C"/>
    <w:rsid w:val="00A66C44"/>
    <w:rsid w:val="00A66CB7"/>
    <w:rsid w:val="00A66F2C"/>
    <w:rsid w:val="00A674A5"/>
    <w:rsid w:val="00A6780A"/>
    <w:rsid w:val="00A67A88"/>
    <w:rsid w:val="00A67B1B"/>
    <w:rsid w:val="00A67CE5"/>
    <w:rsid w:val="00A67D2C"/>
    <w:rsid w:val="00A67F7B"/>
    <w:rsid w:val="00A704E6"/>
    <w:rsid w:val="00A7050D"/>
    <w:rsid w:val="00A705C4"/>
    <w:rsid w:val="00A7082C"/>
    <w:rsid w:val="00A70A1A"/>
    <w:rsid w:val="00A70AF7"/>
    <w:rsid w:val="00A70BD9"/>
    <w:rsid w:val="00A70CE5"/>
    <w:rsid w:val="00A70D17"/>
    <w:rsid w:val="00A70DB5"/>
    <w:rsid w:val="00A70E02"/>
    <w:rsid w:val="00A70E4D"/>
    <w:rsid w:val="00A70F95"/>
    <w:rsid w:val="00A71526"/>
    <w:rsid w:val="00A715DA"/>
    <w:rsid w:val="00A71912"/>
    <w:rsid w:val="00A71A7D"/>
    <w:rsid w:val="00A71B48"/>
    <w:rsid w:val="00A71DC6"/>
    <w:rsid w:val="00A71E93"/>
    <w:rsid w:val="00A71F82"/>
    <w:rsid w:val="00A72125"/>
    <w:rsid w:val="00A721FA"/>
    <w:rsid w:val="00A723EC"/>
    <w:rsid w:val="00A72429"/>
    <w:rsid w:val="00A72571"/>
    <w:rsid w:val="00A7268B"/>
    <w:rsid w:val="00A72A07"/>
    <w:rsid w:val="00A72B50"/>
    <w:rsid w:val="00A72F0E"/>
    <w:rsid w:val="00A73241"/>
    <w:rsid w:val="00A73409"/>
    <w:rsid w:val="00A73516"/>
    <w:rsid w:val="00A735AB"/>
    <w:rsid w:val="00A73664"/>
    <w:rsid w:val="00A736B2"/>
    <w:rsid w:val="00A738FD"/>
    <w:rsid w:val="00A73B25"/>
    <w:rsid w:val="00A73C67"/>
    <w:rsid w:val="00A73EB3"/>
    <w:rsid w:val="00A7407B"/>
    <w:rsid w:val="00A74253"/>
    <w:rsid w:val="00A7427D"/>
    <w:rsid w:val="00A7437F"/>
    <w:rsid w:val="00A7450C"/>
    <w:rsid w:val="00A74664"/>
    <w:rsid w:val="00A747E1"/>
    <w:rsid w:val="00A7484B"/>
    <w:rsid w:val="00A74870"/>
    <w:rsid w:val="00A74A81"/>
    <w:rsid w:val="00A74BD1"/>
    <w:rsid w:val="00A74E57"/>
    <w:rsid w:val="00A75414"/>
    <w:rsid w:val="00A75487"/>
    <w:rsid w:val="00A75735"/>
    <w:rsid w:val="00A7575A"/>
    <w:rsid w:val="00A759A2"/>
    <w:rsid w:val="00A75A43"/>
    <w:rsid w:val="00A75BA0"/>
    <w:rsid w:val="00A75FED"/>
    <w:rsid w:val="00A76212"/>
    <w:rsid w:val="00A76295"/>
    <w:rsid w:val="00A764F7"/>
    <w:rsid w:val="00A768B2"/>
    <w:rsid w:val="00A76AA2"/>
    <w:rsid w:val="00A7710D"/>
    <w:rsid w:val="00A77409"/>
    <w:rsid w:val="00A774B7"/>
    <w:rsid w:val="00A77519"/>
    <w:rsid w:val="00A7755B"/>
    <w:rsid w:val="00A7780F"/>
    <w:rsid w:val="00A77C78"/>
    <w:rsid w:val="00A77D12"/>
    <w:rsid w:val="00A77E8C"/>
    <w:rsid w:val="00A80069"/>
    <w:rsid w:val="00A8054F"/>
    <w:rsid w:val="00A805DE"/>
    <w:rsid w:val="00A80679"/>
    <w:rsid w:val="00A8076D"/>
    <w:rsid w:val="00A80B3A"/>
    <w:rsid w:val="00A80C9C"/>
    <w:rsid w:val="00A80C9D"/>
    <w:rsid w:val="00A80FAF"/>
    <w:rsid w:val="00A81008"/>
    <w:rsid w:val="00A810D9"/>
    <w:rsid w:val="00A812F1"/>
    <w:rsid w:val="00A81397"/>
    <w:rsid w:val="00A813F3"/>
    <w:rsid w:val="00A816AD"/>
    <w:rsid w:val="00A816E0"/>
    <w:rsid w:val="00A816F0"/>
    <w:rsid w:val="00A819B0"/>
    <w:rsid w:val="00A81C0E"/>
    <w:rsid w:val="00A825F4"/>
    <w:rsid w:val="00A82756"/>
    <w:rsid w:val="00A82A59"/>
    <w:rsid w:val="00A82C40"/>
    <w:rsid w:val="00A836CD"/>
    <w:rsid w:val="00A836EA"/>
    <w:rsid w:val="00A839BE"/>
    <w:rsid w:val="00A83A25"/>
    <w:rsid w:val="00A83B37"/>
    <w:rsid w:val="00A83E60"/>
    <w:rsid w:val="00A83EA3"/>
    <w:rsid w:val="00A84013"/>
    <w:rsid w:val="00A842B5"/>
    <w:rsid w:val="00A8430D"/>
    <w:rsid w:val="00A84810"/>
    <w:rsid w:val="00A84CCE"/>
    <w:rsid w:val="00A84D3A"/>
    <w:rsid w:val="00A84DB4"/>
    <w:rsid w:val="00A850A3"/>
    <w:rsid w:val="00A85104"/>
    <w:rsid w:val="00A85243"/>
    <w:rsid w:val="00A85249"/>
    <w:rsid w:val="00A852F0"/>
    <w:rsid w:val="00A85566"/>
    <w:rsid w:val="00A856E7"/>
    <w:rsid w:val="00A85873"/>
    <w:rsid w:val="00A85998"/>
    <w:rsid w:val="00A85A48"/>
    <w:rsid w:val="00A85F6F"/>
    <w:rsid w:val="00A85FEF"/>
    <w:rsid w:val="00A860D8"/>
    <w:rsid w:val="00A86594"/>
    <w:rsid w:val="00A86642"/>
    <w:rsid w:val="00A8696E"/>
    <w:rsid w:val="00A86BD2"/>
    <w:rsid w:val="00A86EA1"/>
    <w:rsid w:val="00A87298"/>
    <w:rsid w:val="00A87544"/>
    <w:rsid w:val="00A87B6C"/>
    <w:rsid w:val="00A87FD0"/>
    <w:rsid w:val="00A9008F"/>
    <w:rsid w:val="00A900B3"/>
    <w:rsid w:val="00A9046E"/>
    <w:rsid w:val="00A9052E"/>
    <w:rsid w:val="00A907DB"/>
    <w:rsid w:val="00A907F4"/>
    <w:rsid w:val="00A90C08"/>
    <w:rsid w:val="00A90D1F"/>
    <w:rsid w:val="00A90D3D"/>
    <w:rsid w:val="00A90E7A"/>
    <w:rsid w:val="00A911D3"/>
    <w:rsid w:val="00A913D1"/>
    <w:rsid w:val="00A91437"/>
    <w:rsid w:val="00A91492"/>
    <w:rsid w:val="00A91550"/>
    <w:rsid w:val="00A9160A"/>
    <w:rsid w:val="00A91E23"/>
    <w:rsid w:val="00A91F71"/>
    <w:rsid w:val="00A9218D"/>
    <w:rsid w:val="00A9229B"/>
    <w:rsid w:val="00A92632"/>
    <w:rsid w:val="00A92665"/>
    <w:rsid w:val="00A926D3"/>
    <w:rsid w:val="00A92711"/>
    <w:rsid w:val="00A9272D"/>
    <w:rsid w:val="00A927F4"/>
    <w:rsid w:val="00A92863"/>
    <w:rsid w:val="00A92A2B"/>
    <w:rsid w:val="00A92D6D"/>
    <w:rsid w:val="00A92FD9"/>
    <w:rsid w:val="00A93080"/>
    <w:rsid w:val="00A93217"/>
    <w:rsid w:val="00A9351D"/>
    <w:rsid w:val="00A939D6"/>
    <w:rsid w:val="00A93CA9"/>
    <w:rsid w:val="00A94263"/>
    <w:rsid w:val="00A94296"/>
    <w:rsid w:val="00A9438C"/>
    <w:rsid w:val="00A9476D"/>
    <w:rsid w:val="00A94868"/>
    <w:rsid w:val="00A94A73"/>
    <w:rsid w:val="00A9503D"/>
    <w:rsid w:val="00A9507D"/>
    <w:rsid w:val="00A95169"/>
    <w:rsid w:val="00A95224"/>
    <w:rsid w:val="00A953A1"/>
    <w:rsid w:val="00A95780"/>
    <w:rsid w:val="00A95A6C"/>
    <w:rsid w:val="00A95EB7"/>
    <w:rsid w:val="00A9699D"/>
    <w:rsid w:val="00A96AEB"/>
    <w:rsid w:val="00A97060"/>
    <w:rsid w:val="00A97256"/>
    <w:rsid w:val="00A977CA"/>
    <w:rsid w:val="00A979F3"/>
    <w:rsid w:val="00A97F5B"/>
    <w:rsid w:val="00AA014E"/>
    <w:rsid w:val="00AA0276"/>
    <w:rsid w:val="00AA035B"/>
    <w:rsid w:val="00AA03A2"/>
    <w:rsid w:val="00AA04F4"/>
    <w:rsid w:val="00AA0B70"/>
    <w:rsid w:val="00AA0C95"/>
    <w:rsid w:val="00AA0D22"/>
    <w:rsid w:val="00AA0FE2"/>
    <w:rsid w:val="00AA14AF"/>
    <w:rsid w:val="00AA1660"/>
    <w:rsid w:val="00AA16B3"/>
    <w:rsid w:val="00AA1EED"/>
    <w:rsid w:val="00AA2566"/>
    <w:rsid w:val="00AA26E2"/>
    <w:rsid w:val="00AA28E2"/>
    <w:rsid w:val="00AA2AD2"/>
    <w:rsid w:val="00AA2D0C"/>
    <w:rsid w:val="00AA303B"/>
    <w:rsid w:val="00AA30EA"/>
    <w:rsid w:val="00AA32FF"/>
    <w:rsid w:val="00AA3741"/>
    <w:rsid w:val="00AA3A5A"/>
    <w:rsid w:val="00AA3B2B"/>
    <w:rsid w:val="00AA3B3C"/>
    <w:rsid w:val="00AA3E84"/>
    <w:rsid w:val="00AA4030"/>
    <w:rsid w:val="00AA420A"/>
    <w:rsid w:val="00AA4377"/>
    <w:rsid w:val="00AA4407"/>
    <w:rsid w:val="00AA4592"/>
    <w:rsid w:val="00AA45DA"/>
    <w:rsid w:val="00AA4C8A"/>
    <w:rsid w:val="00AA539C"/>
    <w:rsid w:val="00AA541A"/>
    <w:rsid w:val="00AA57C1"/>
    <w:rsid w:val="00AA591A"/>
    <w:rsid w:val="00AA59D6"/>
    <w:rsid w:val="00AA5CFD"/>
    <w:rsid w:val="00AA5EA7"/>
    <w:rsid w:val="00AA5F06"/>
    <w:rsid w:val="00AA60A2"/>
    <w:rsid w:val="00AA62CF"/>
    <w:rsid w:val="00AA643A"/>
    <w:rsid w:val="00AA672A"/>
    <w:rsid w:val="00AA6947"/>
    <w:rsid w:val="00AA6E68"/>
    <w:rsid w:val="00AA7251"/>
    <w:rsid w:val="00AA76ED"/>
    <w:rsid w:val="00AA7725"/>
    <w:rsid w:val="00AA78A6"/>
    <w:rsid w:val="00AA7A61"/>
    <w:rsid w:val="00AA7D05"/>
    <w:rsid w:val="00AB005B"/>
    <w:rsid w:val="00AB0413"/>
    <w:rsid w:val="00AB0468"/>
    <w:rsid w:val="00AB0511"/>
    <w:rsid w:val="00AB0624"/>
    <w:rsid w:val="00AB102E"/>
    <w:rsid w:val="00AB120C"/>
    <w:rsid w:val="00AB12CE"/>
    <w:rsid w:val="00AB155E"/>
    <w:rsid w:val="00AB162B"/>
    <w:rsid w:val="00AB1671"/>
    <w:rsid w:val="00AB1876"/>
    <w:rsid w:val="00AB18D4"/>
    <w:rsid w:val="00AB19DF"/>
    <w:rsid w:val="00AB1E41"/>
    <w:rsid w:val="00AB1FA4"/>
    <w:rsid w:val="00AB20F0"/>
    <w:rsid w:val="00AB214F"/>
    <w:rsid w:val="00AB2706"/>
    <w:rsid w:val="00AB275E"/>
    <w:rsid w:val="00AB27AF"/>
    <w:rsid w:val="00AB2DFD"/>
    <w:rsid w:val="00AB2EDB"/>
    <w:rsid w:val="00AB31F5"/>
    <w:rsid w:val="00AB333B"/>
    <w:rsid w:val="00AB3E15"/>
    <w:rsid w:val="00AB404D"/>
    <w:rsid w:val="00AB432B"/>
    <w:rsid w:val="00AB4424"/>
    <w:rsid w:val="00AB4474"/>
    <w:rsid w:val="00AB467F"/>
    <w:rsid w:val="00AB471E"/>
    <w:rsid w:val="00AB48AE"/>
    <w:rsid w:val="00AB49B4"/>
    <w:rsid w:val="00AB4A42"/>
    <w:rsid w:val="00AB4A99"/>
    <w:rsid w:val="00AB4AC8"/>
    <w:rsid w:val="00AB4ACD"/>
    <w:rsid w:val="00AB4C24"/>
    <w:rsid w:val="00AB4C4F"/>
    <w:rsid w:val="00AB4D31"/>
    <w:rsid w:val="00AB5088"/>
    <w:rsid w:val="00AB537F"/>
    <w:rsid w:val="00AB53BD"/>
    <w:rsid w:val="00AB5735"/>
    <w:rsid w:val="00AB5821"/>
    <w:rsid w:val="00AB5A4A"/>
    <w:rsid w:val="00AB5CAE"/>
    <w:rsid w:val="00AB5FAC"/>
    <w:rsid w:val="00AB6081"/>
    <w:rsid w:val="00AB60C0"/>
    <w:rsid w:val="00AB6449"/>
    <w:rsid w:val="00AB68AE"/>
    <w:rsid w:val="00AB69BF"/>
    <w:rsid w:val="00AB6B57"/>
    <w:rsid w:val="00AB6F2A"/>
    <w:rsid w:val="00AB6FAC"/>
    <w:rsid w:val="00AB6FFC"/>
    <w:rsid w:val="00AB71AC"/>
    <w:rsid w:val="00AB750B"/>
    <w:rsid w:val="00AB7574"/>
    <w:rsid w:val="00AB780D"/>
    <w:rsid w:val="00AB7861"/>
    <w:rsid w:val="00AB78F2"/>
    <w:rsid w:val="00AB7C7D"/>
    <w:rsid w:val="00AB7FD4"/>
    <w:rsid w:val="00AC0071"/>
    <w:rsid w:val="00AC01AD"/>
    <w:rsid w:val="00AC01E0"/>
    <w:rsid w:val="00AC034C"/>
    <w:rsid w:val="00AC0440"/>
    <w:rsid w:val="00AC057F"/>
    <w:rsid w:val="00AC068F"/>
    <w:rsid w:val="00AC0CDD"/>
    <w:rsid w:val="00AC1340"/>
    <w:rsid w:val="00AC1360"/>
    <w:rsid w:val="00AC159E"/>
    <w:rsid w:val="00AC16B5"/>
    <w:rsid w:val="00AC1D05"/>
    <w:rsid w:val="00AC1F02"/>
    <w:rsid w:val="00AC2038"/>
    <w:rsid w:val="00AC223A"/>
    <w:rsid w:val="00AC2278"/>
    <w:rsid w:val="00AC246E"/>
    <w:rsid w:val="00AC2521"/>
    <w:rsid w:val="00AC29AC"/>
    <w:rsid w:val="00AC2BB2"/>
    <w:rsid w:val="00AC2C38"/>
    <w:rsid w:val="00AC309F"/>
    <w:rsid w:val="00AC33AC"/>
    <w:rsid w:val="00AC354F"/>
    <w:rsid w:val="00AC35E3"/>
    <w:rsid w:val="00AC3740"/>
    <w:rsid w:val="00AC405D"/>
    <w:rsid w:val="00AC4088"/>
    <w:rsid w:val="00AC40B5"/>
    <w:rsid w:val="00AC41C3"/>
    <w:rsid w:val="00AC4407"/>
    <w:rsid w:val="00AC44CB"/>
    <w:rsid w:val="00AC4951"/>
    <w:rsid w:val="00AC4992"/>
    <w:rsid w:val="00AC49FD"/>
    <w:rsid w:val="00AC4A21"/>
    <w:rsid w:val="00AC4D96"/>
    <w:rsid w:val="00AC4EA7"/>
    <w:rsid w:val="00AC5045"/>
    <w:rsid w:val="00AC50FC"/>
    <w:rsid w:val="00AC51FB"/>
    <w:rsid w:val="00AC557A"/>
    <w:rsid w:val="00AC57C1"/>
    <w:rsid w:val="00AC59C6"/>
    <w:rsid w:val="00AC5ABD"/>
    <w:rsid w:val="00AC5B97"/>
    <w:rsid w:val="00AC5D35"/>
    <w:rsid w:val="00AC64E4"/>
    <w:rsid w:val="00AC66A2"/>
    <w:rsid w:val="00AC66DA"/>
    <w:rsid w:val="00AC6961"/>
    <w:rsid w:val="00AC697A"/>
    <w:rsid w:val="00AC6AAB"/>
    <w:rsid w:val="00AC6C11"/>
    <w:rsid w:val="00AC6CB6"/>
    <w:rsid w:val="00AC6E73"/>
    <w:rsid w:val="00AC6E93"/>
    <w:rsid w:val="00AC7037"/>
    <w:rsid w:val="00AC75C5"/>
    <w:rsid w:val="00AC77CB"/>
    <w:rsid w:val="00AC77DA"/>
    <w:rsid w:val="00AC7968"/>
    <w:rsid w:val="00AC79BF"/>
    <w:rsid w:val="00AC7DA8"/>
    <w:rsid w:val="00AC7DE4"/>
    <w:rsid w:val="00AC7E05"/>
    <w:rsid w:val="00AD04F1"/>
    <w:rsid w:val="00AD0528"/>
    <w:rsid w:val="00AD057D"/>
    <w:rsid w:val="00AD0639"/>
    <w:rsid w:val="00AD06AC"/>
    <w:rsid w:val="00AD0D42"/>
    <w:rsid w:val="00AD0F73"/>
    <w:rsid w:val="00AD1016"/>
    <w:rsid w:val="00AD14AF"/>
    <w:rsid w:val="00AD159E"/>
    <w:rsid w:val="00AD1796"/>
    <w:rsid w:val="00AD1A97"/>
    <w:rsid w:val="00AD1AC6"/>
    <w:rsid w:val="00AD1C15"/>
    <w:rsid w:val="00AD1C26"/>
    <w:rsid w:val="00AD1E43"/>
    <w:rsid w:val="00AD1E9C"/>
    <w:rsid w:val="00AD1FDE"/>
    <w:rsid w:val="00AD2001"/>
    <w:rsid w:val="00AD208A"/>
    <w:rsid w:val="00AD21D8"/>
    <w:rsid w:val="00AD220A"/>
    <w:rsid w:val="00AD2298"/>
    <w:rsid w:val="00AD2692"/>
    <w:rsid w:val="00AD27C1"/>
    <w:rsid w:val="00AD2919"/>
    <w:rsid w:val="00AD2B40"/>
    <w:rsid w:val="00AD2C9F"/>
    <w:rsid w:val="00AD2CBF"/>
    <w:rsid w:val="00AD2FCF"/>
    <w:rsid w:val="00AD303F"/>
    <w:rsid w:val="00AD3103"/>
    <w:rsid w:val="00AD329C"/>
    <w:rsid w:val="00AD32CF"/>
    <w:rsid w:val="00AD3545"/>
    <w:rsid w:val="00AD36FD"/>
    <w:rsid w:val="00AD375B"/>
    <w:rsid w:val="00AD3C7B"/>
    <w:rsid w:val="00AD3CF8"/>
    <w:rsid w:val="00AD4625"/>
    <w:rsid w:val="00AD4819"/>
    <w:rsid w:val="00AD4EC0"/>
    <w:rsid w:val="00AD4FC9"/>
    <w:rsid w:val="00AD5595"/>
    <w:rsid w:val="00AD56BF"/>
    <w:rsid w:val="00AD5AC8"/>
    <w:rsid w:val="00AD5B00"/>
    <w:rsid w:val="00AD5BBB"/>
    <w:rsid w:val="00AD5C01"/>
    <w:rsid w:val="00AD5E66"/>
    <w:rsid w:val="00AD64C2"/>
    <w:rsid w:val="00AD6610"/>
    <w:rsid w:val="00AD6BDB"/>
    <w:rsid w:val="00AD6D2A"/>
    <w:rsid w:val="00AD6E6D"/>
    <w:rsid w:val="00AD6FE5"/>
    <w:rsid w:val="00AD7434"/>
    <w:rsid w:val="00AD7980"/>
    <w:rsid w:val="00AD7A54"/>
    <w:rsid w:val="00AD7AC8"/>
    <w:rsid w:val="00AD7B8E"/>
    <w:rsid w:val="00AD7BA4"/>
    <w:rsid w:val="00AD7FEC"/>
    <w:rsid w:val="00AE02BF"/>
    <w:rsid w:val="00AE06B1"/>
    <w:rsid w:val="00AE07A3"/>
    <w:rsid w:val="00AE0BA2"/>
    <w:rsid w:val="00AE103F"/>
    <w:rsid w:val="00AE10AC"/>
    <w:rsid w:val="00AE10C2"/>
    <w:rsid w:val="00AE10F1"/>
    <w:rsid w:val="00AE1106"/>
    <w:rsid w:val="00AE13D1"/>
    <w:rsid w:val="00AE17F3"/>
    <w:rsid w:val="00AE1CF1"/>
    <w:rsid w:val="00AE1E9F"/>
    <w:rsid w:val="00AE22B2"/>
    <w:rsid w:val="00AE22EC"/>
    <w:rsid w:val="00AE2309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6E5"/>
    <w:rsid w:val="00AE4737"/>
    <w:rsid w:val="00AE480E"/>
    <w:rsid w:val="00AE4D2E"/>
    <w:rsid w:val="00AE4D48"/>
    <w:rsid w:val="00AE4DD9"/>
    <w:rsid w:val="00AE4FA8"/>
    <w:rsid w:val="00AE50E2"/>
    <w:rsid w:val="00AE51FE"/>
    <w:rsid w:val="00AE5250"/>
    <w:rsid w:val="00AE52AD"/>
    <w:rsid w:val="00AE53BC"/>
    <w:rsid w:val="00AE545E"/>
    <w:rsid w:val="00AE55CE"/>
    <w:rsid w:val="00AE5638"/>
    <w:rsid w:val="00AE57CF"/>
    <w:rsid w:val="00AE59D5"/>
    <w:rsid w:val="00AE61C5"/>
    <w:rsid w:val="00AE61EF"/>
    <w:rsid w:val="00AE635A"/>
    <w:rsid w:val="00AE6740"/>
    <w:rsid w:val="00AE68FA"/>
    <w:rsid w:val="00AE6BF5"/>
    <w:rsid w:val="00AE6C1C"/>
    <w:rsid w:val="00AE6E66"/>
    <w:rsid w:val="00AE75C8"/>
    <w:rsid w:val="00AE7931"/>
    <w:rsid w:val="00AE7E96"/>
    <w:rsid w:val="00AE7F33"/>
    <w:rsid w:val="00AE7FC4"/>
    <w:rsid w:val="00AF0475"/>
    <w:rsid w:val="00AF066F"/>
    <w:rsid w:val="00AF0679"/>
    <w:rsid w:val="00AF06A6"/>
    <w:rsid w:val="00AF072E"/>
    <w:rsid w:val="00AF0A9A"/>
    <w:rsid w:val="00AF0DA3"/>
    <w:rsid w:val="00AF0F8F"/>
    <w:rsid w:val="00AF125C"/>
    <w:rsid w:val="00AF132B"/>
    <w:rsid w:val="00AF1BE1"/>
    <w:rsid w:val="00AF1CCA"/>
    <w:rsid w:val="00AF1F32"/>
    <w:rsid w:val="00AF1FAB"/>
    <w:rsid w:val="00AF202F"/>
    <w:rsid w:val="00AF212A"/>
    <w:rsid w:val="00AF23AC"/>
    <w:rsid w:val="00AF241F"/>
    <w:rsid w:val="00AF27F2"/>
    <w:rsid w:val="00AF2857"/>
    <w:rsid w:val="00AF28E2"/>
    <w:rsid w:val="00AF2C4A"/>
    <w:rsid w:val="00AF2CC3"/>
    <w:rsid w:val="00AF3095"/>
    <w:rsid w:val="00AF359A"/>
    <w:rsid w:val="00AF35B4"/>
    <w:rsid w:val="00AF38FA"/>
    <w:rsid w:val="00AF3CD5"/>
    <w:rsid w:val="00AF3F36"/>
    <w:rsid w:val="00AF4208"/>
    <w:rsid w:val="00AF43E3"/>
    <w:rsid w:val="00AF44E2"/>
    <w:rsid w:val="00AF4786"/>
    <w:rsid w:val="00AF48DA"/>
    <w:rsid w:val="00AF49CF"/>
    <w:rsid w:val="00AF4A73"/>
    <w:rsid w:val="00AF4C4F"/>
    <w:rsid w:val="00AF5507"/>
    <w:rsid w:val="00AF55A9"/>
    <w:rsid w:val="00AF5949"/>
    <w:rsid w:val="00AF5BC2"/>
    <w:rsid w:val="00AF5BE6"/>
    <w:rsid w:val="00AF5E88"/>
    <w:rsid w:val="00AF5EBD"/>
    <w:rsid w:val="00AF62BE"/>
    <w:rsid w:val="00AF6732"/>
    <w:rsid w:val="00AF683A"/>
    <w:rsid w:val="00AF68AA"/>
    <w:rsid w:val="00AF69BE"/>
    <w:rsid w:val="00AF6AF6"/>
    <w:rsid w:val="00AF6D19"/>
    <w:rsid w:val="00AF6DB8"/>
    <w:rsid w:val="00AF6E36"/>
    <w:rsid w:val="00AF6EC4"/>
    <w:rsid w:val="00AF71AE"/>
    <w:rsid w:val="00AF730B"/>
    <w:rsid w:val="00AF747E"/>
    <w:rsid w:val="00AF7517"/>
    <w:rsid w:val="00AF75B0"/>
    <w:rsid w:val="00AF76B5"/>
    <w:rsid w:val="00AF7872"/>
    <w:rsid w:val="00AF792B"/>
    <w:rsid w:val="00B001A0"/>
    <w:rsid w:val="00B0023B"/>
    <w:rsid w:val="00B00267"/>
    <w:rsid w:val="00B00630"/>
    <w:rsid w:val="00B00738"/>
    <w:rsid w:val="00B00B1F"/>
    <w:rsid w:val="00B00B5E"/>
    <w:rsid w:val="00B00C0C"/>
    <w:rsid w:val="00B00EED"/>
    <w:rsid w:val="00B0193A"/>
    <w:rsid w:val="00B01D0C"/>
    <w:rsid w:val="00B01F31"/>
    <w:rsid w:val="00B01FA6"/>
    <w:rsid w:val="00B027D0"/>
    <w:rsid w:val="00B028FF"/>
    <w:rsid w:val="00B02F0C"/>
    <w:rsid w:val="00B02F82"/>
    <w:rsid w:val="00B03340"/>
    <w:rsid w:val="00B034AE"/>
    <w:rsid w:val="00B03512"/>
    <w:rsid w:val="00B03562"/>
    <w:rsid w:val="00B03591"/>
    <w:rsid w:val="00B036A6"/>
    <w:rsid w:val="00B0384A"/>
    <w:rsid w:val="00B0452C"/>
    <w:rsid w:val="00B04978"/>
    <w:rsid w:val="00B04EBB"/>
    <w:rsid w:val="00B04FE9"/>
    <w:rsid w:val="00B05158"/>
    <w:rsid w:val="00B05277"/>
    <w:rsid w:val="00B052BB"/>
    <w:rsid w:val="00B053C8"/>
    <w:rsid w:val="00B0596E"/>
    <w:rsid w:val="00B05ABA"/>
    <w:rsid w:val="00B05B79"/>
    <w:rsid w:val="00B05CA0"/>
    <w:rsid w:val="00B05ECE"/>
    <w:rsid w:val="00B06067"/>
    <w:rsid w:val="00B061E2"/>
    <w:rsid w:val="00B0639D"/>
    <w:rsid w:val="00B06525"/>
    <w:rsid w:val="00B067BA"/>
    <w:rsid w:val="00B0693D"/>
    <w:rsid w:val="00B06FF2"/>
    <w:rsid w:val="00B07088"/>
    <w:rsid w:val="00B072A3"/>
    <w:rsid w:val="00B07399"/>
    <w:rsid w:val="00B07A9A"/>
    <w:rsid w:val="00B07C37"/>
    <w:rsid w:val="00B07D24"/>
    <w:rsid w:val="00B07D90"/>
    <w:rsid w:val="00B07E61"/>
    <w:rsid w:val="00B07F79"/>
    <w:rsid w:val="00B10076"/>
    <w:rsid w:val="00B10BE0"/>
    <w:rsid w:val="00B10D00"/>
    <w:rsid w:val="00B10DDF"/>
    <w:rsid w:val="00B10E7F"/>
    <w:rsid w:val="00B10EBC"/>
    <w:rsid w:val="00B10F78"/>
    <w:rsid w:val="00B11089"/>
    <w:rsid w:val="00B112CF"/>
    <w:rsid w:val="00B112E7"/>
    <w:rsid w:val="00B115EB"/>
    <w:rsid w:val="00B11885"/>
    <w:rsid w:val="00B11A56"/>
    <w:rsid w:val="00B11B64"/>
    <w:rsid w:val="00B11D79"/>
    <w:rsid w:val="00B11EA5"/>
    <w:rsid w:val="00B12356"/>
    <w:rsid w:val="00B123CD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3041"/>
    <w:rsid w:val="00B13232"/>
    <w:rsid w:val="00B13482"/>
    <w:rsid w:val="00B13512"/>
    <w:rsid w:val="00B136FD"/>
    <w:rsid w:val="00B13720"/>
    <w:rsid w:val="00B13AC2"/>
    <w:rsid w:val="00B13D45"/>
    <w:rsid w:val="00B13E8A"/>
    <w:rsid w:val="00B141DE"/>
    <w:rsid w:val="00B143DC"/>
    <w:rsid w:val="00B1476C"/>
    <w:rsid w:val="00B14B52"/>
    <w:rsid w:val="00B150B3"/>
    <w:rsid w:val="00B151E8"/>
    <w:rsid w:val="00B1530C"/>
    <w:rsid w:val="00B1538C"/>
    <w:rsid w:val="00B15471"/>
    <w:rsid w:val="00B15506"/>
    <w:rsid w:val="00B157B8"/>
    <w:rsid w:val="00B15B78"/>
    <w:rsid w:val="00B15B9C"/>
    <w:rsid w:val="00B1640F"/>
    <w:rsid w:val="00B1652C"/>
    <w:rsid w:val="00B16678"/>
    <w:rsid w:val="00B168B9"/>
    <w:rsid w:val="00B16938"/>
    <w:rsid w:val="00B1698D"/>
    <w:rsid w:val="00B169DC"/>
    <w:rsid w:val="00B16ABE"/>
    <w:rsid w:val="00B16F06"/>
    <w:rsid w:val="00B17553"/>
    <w:rsid w:val="00B1777F"/>
    <w:rsid w:val="00B17885"/>
    <w:rsid w:val="00B17B51"/>
    <w:rsid w:val="00B17F7E"/>
    <w:rsid w:val="00B20133"/>
    <w:rsid w:val="00B206E4"/>
    <w:rsid w:val="00B20D28"/>
    <w:rsid w:val="00B20DA9"/>
    <w:rsid w:val="00B2135B"/>
    <w:rsid w:val="00B213B8"/>
    <w:rsid w:val="00B218BC"/>
    <w:rsid w:val="00B218BD"/>
    <w:rsid w:val="00B218E4"/>
    <w:rsid w:val="00B2193E"/>
    <w:rsid w:val="00B21942"/>
    <w:rsid w:val="00B21B05"/>
    <w:rsid w:val="00B21B6B"/>
    <w:rsid w:val="00B21B99"/>
    <w:rsid w:val="00B21C73"/>
    <w:rsid w:val="00B21C87"/>
    <w:rsid w:val="00B21E12"/>
    <w:rsid w:val="00B21E31"/>
    <w:rsid w:val="00B220B4"/>
    <w:rsid w:val="00B2260A"/>
    <w:rsid w:val="00B22803"/>
    <w:rsid w:val="00B22925"/>
    <w:rsid w:val="00B229F6"/>
    <w:rsid w:val="00B22D5D"/>
    <w:rsid w:val="00B22DD4"/>
    <w:rsid w:val="00B22E67"/>
    <w:rsid w:val="00B22F76"/>
    <w:rsid w:val="00B230C7"/>
    <w:rsid w:val="00B232D3"/>
    <w:rsid w:val="00B233AA"/>
    <w:rsid w:val="00B234DE"/>
    <w:rsid w:val="00B23661"/>
    <w:rsid w:val="00B237A8"/>
    <w:rsid w:val="00B238A7"/>
    <w:rsid w:val="00B23F1B"/>
    <w:rsid w:val="00B241F7"/>
    <w:rsid w:val="00B242F6"/>
    <w:rsid w:val="00B244B2"/>
    <w:rsid w:val="00B24922"/>
    <w:rsid w:val="00B249DB"/>
    <w:rsid w:val="00B24C2E"/>
    <w:rsid w:val="00B24C35"/>
    <w:rsid w:val="00B2528A"/>
    <w:rsid w:val="00B25660"/>
    <w:rsid w:val="00B257A8"/>
    <w:rsid w:val="00B25819"/>
    <w:rsid w:val="00B2586F"/>
    <w:rsid w:val="00B25996"/>
    <w:rsid w:val="00B25B2A"/>
    <w:rsid w:val="00B25B66"/>
    <w:rsid w:val="00B25CF9"/>
    <w:rsid w:val="00B25E14"/>
    <w:rsid w:val="00B2617F"/>
    <w:rsid w:val="00B26B3D"/>
    <w:rsid w:val="00B26E93"/>
    <w:rsid w:val="00B26EDE"/>
    <w:rsid w:val="00B273FF"/>
    <w:rsid w:val="00B2749A"/>
    <w:rsid w:val="00B27566"/>
    <w:rsid w:val="00B278C8"/>
    <w:rsid w:val="00B27F7F"/>
    <w:rsid w:val="00B301E1"/>
    <w:rsid w:val="00B30326"/>
    <w:rsid w:val="00B3066E"/>
    <w:rsid w:val="00B3069B"/>
    <w:rsid w:val="00B30898"/>
    <w:rsid w:val="00B30AFD"/>
    <w:rsid w:val="00B30BCB"/>
    <w:rsid w:val="00B30C4A"/>
    <w:rsid w:val="00B30E7B"/>
    <w:rsid w:val="00B30FEA"/>
    <w:rsid w:val="00B314A8"/>
    <w:rsid w:val="00B31528"/>
    <w:rsid w:val="00B31541"/>
    <w:rsid w:val="00B31CC1"/>
    <w:rsid w:val="00B31E3B"/>
    <w:rsid w:val="00B31FC8"/>
    <w:rsid w:val="00B3200D"/>
    <w:rsid w:val="00B32186"/>
    <w:rsid w:val="00B32634"/>
    <w:rsid w:val="00B328C2"/>
    <w:rsid w:val="00B328C5"/>
    <w:rsid w:val="00B32DE2"/>
    <w:rsid w:val="00B33087"/>
    <w:rsid w:val="00B3308E"/>
    <w:rsid w:val="00B33132"/>
    <w:rsid w:val="00B33517"/>
    <w:rsid w:val="00B33693"/>
    <w:rsid w:val="00B337C9"/>
    <w:rsid w:val="00B33861"/>
    <w:rsid w:val="00B339DC"/>
    <w:rsid w:val="00B33BD7"/>
    <w:rsid w:val="00B33BF3"/>
    <w:rsid w:val="00B33C88"/>
    <w:rsid w:val="00B33DB2"/>
    <w:rsid w:val="00B33DF3"/>
    <w:rsid w:val="00B34067"/>
    <w:rsid w:val="00B3439A"/>
    <w:rsid w:val="00B34685"/>
    <w:rsid w:val="00B346E1"/>
    <w:rsid w:val="00B3494B"/>
    <w:rsid w:val="00B34BAF"/>
    <w:rsid w:val="00B34E5F"/>
    <w:rsid w:val="00B35566"/>
    <w:rsid w:val="00B356D8"/>
    <w:rsid w:val="00B35A27"/>
    <w:rsid w:val="00B35AAF"/>
    <w:rsid w:val="00B35D18"/>
    <w:rsid w:val="00B35E9E"/>
    <w:rsid w:val="00B35FCC"/>
    <w:rsid w:val="00B3608C"/>
    <w:rsid w:val="00B36B04"/>
    <w:rsid w:val="00B37012"/>
    <w:rsid w:val="00B3727C"/>
    <w:rsid w:val="00B3732F"/>
    <w:rsid w:val="00B377BE"/>
    <w:rsid w:val="00B37A54"/>
    <w:rsid w:val="00B37BCD"/>
    <w:rsid w:val="00B37C63"/>
    <w:rsid w:val="00B37D16"/>
    <w:rsid w:val="00B40061"/>
    <w:rsid w:val="00B40210"/>
    <w:rsid w:val="00B403B3"/>
    <w:rsid w:val="00B403D4"/>
    <w:rsid w:val="00B404C5"/>
    <w:rsid w:val="00B40771"/>
    <w:rsid w:val="00B407B9"/>
    <w:rsid w:val="00B40861"/>
    <w:rsid w:val="00B408D9"/>
    <w:rsid w:val="00B40D96"/>
    <w:rsid w:val="00B412D4"/>
    <w:rsid w:val="00B414B0"/>
    <w:rsid w:val="00B41AA7"/>
    <w:rsid w:val="00B41E0D"/>
    <w:rsid w:val="00B41F20"/>
    <w:rsid w:val="00B42434"/>
    <w:rsid w:val="00B42755"/>
    <w:rsid w:val="00B42793"/>
    <w:rsid w:val="00B430E3"/>
    <w:rsid w:val="00B4348A"/>
    <w:rsid w:val="00B43502"/>
    <w:rsid w:val="00B4386C"/>
    <w:rsid w:val="00B43B1F"/>
    <w:rsid w:val="00B43D08"/>
    <w:rsid w:val="00B44193"/>
    <w:rsid w:val="00B441CC"/>
    <w:rsid w:val="00B443C9"/>
    <w:rsid w:val="00B44670"/>
    <w:rsid w:val="00B4467D"/>
    <w:rsid w:val="00B44C45"/>
    <w:rsid w:val="00B4503F"/>
    <w:rsid w:val="00B453D9"/>
    <w:rsid w:val="00B458FC"/>
    <w:rsid w:val="00B45B6C"/>
    <w:rsid w:val="00B45BF2"/>
    <w:rsid w:val="00B46119"/>
    <w:rsid w:val="00B4622F"/>
    <w:rsid w:val="00B4628A"/>
    <w:rsid w:val="00B4660D"/>
    <w:rsid w:val="00B4690B"/>
    <w:rsid w:val="00B46D01"/>
    <w:rsid w:val="00B46D46"/>
    <w:rsid w:val="00B46EAE"/>
    <w:rsid w:val="00B46EE4"/>
    <w:rsid w:val="00B46FBC"/>
    <w:rsid w:val="00B47265"/>
    <w:rsid w:val="00B4752D"/>
    <w:rsid w:val="00B47A00"/>
    <w:rsid w:val="00B47DE0"/>
    <w:rsid w:val="00B501EB"/>
    <w:rsid w:val="00B504CD"/>
    <w:rsid w:val="00B50515"/>
    <w:rsid w:val="00B509D8"/>
    <w:rsid w:val="00B50A9A"/>
    <w:rsid w:val="00B50CD1"/>
    <w:rsid w:val="00B50D10"/>
    <w:rsid w:val="00B51542"/>
    <w:rsid w:val="00B517D8"/>
    <w:rsid w:val="00B5191F"/>
    <w:rsid w:val="00B519B0"/>
    <w:rsid w:val="00B51FDC"/>
    <w:rsid w:val="00B52184"/>
    <w:rsid w:val="00B521F6"/>
    <w:rsid w:val="00B52234"/>
    <w:rsid w:val="00B525C1"/>
    <w:rsid w:val="00B52600"/>
    <w:rsid w:val="00B5260B"/>
    <w:rsid w:val="00B528A6"/>
    <w:rsid w:val="00B52AC9"/>
    <w:rsid w:val="00B52B0A"/>
    <w:rsid w:val="00B52CFC"/>
    <w:rsid w:val="00B52FF7"/>
    <w:rsid w:val="00B53071"/>
    <w:rsid w:val="00B530CE"/>
    <w:rsid w:val="00B53368"/>
    <w:rsid w:val="00B535A9"/>
    <w:rsid w:val="00B53686"/>
    <w:rsid w:val="00B5372B"/>
    <w:rsid w:val="00B53820"/>
    <w:rsid w:val="00B539CB"/>
    <w:rsid w:val="00B53A53"/>
    <w:rsid w:val="00B54049"/>
    <w:rsid w:val="00B5435F"/>
    <w:rsid w:val="00B545D4"/>
    <w:rsid w:val="00B54BF8"/>
    <w:rsid w:val="00B5517A"/>
    <w:rsid w:val="00B55246"/>
    <w:rsid w:val="00B55531"/>
    <w:rsid w:val="00B557CA"/>
    <w:rsid w:val="00B55826"/>
    <w:rsid w:val="00B55930"/>
    <w:rsid w:val="00B55A49"/>
    <w:rsid w:val="00B567FA"/>
    <w:rsid w:val="00B56861"/>
    <w:rsid w:val="00B56B35"/>
    <w:rsid w:val="00B56CEC"/>
    <w:rsid w:val="00B56EFD"/>
    <w:rsid w:val="00B5704D"/>
    <w:rsid w:val="00B570BF"/>
    <w:rsid w:val="00B57218"/>
    <w:rsid w:val="00B57226"/>
    <w:rsid w:val="00B57306"/>
    <w:rsid w:val="00B57410"/>
    <w:rsid w:val="00B57594"/>
    <w:rsid w:val="00B57636"/>
    <w:rsid w:val="00B576CE"/>
    <w:rsid w:val="00B5776D"/>
    <w:rsid w:val="00B5783C"/>
    <w:rsid w:val="00B578D4"/>
    <w:rsid w:val="00B57A35"/>
    <w:rsid w:val="00B57BC5"/>
    <w:rsid w:val="00B57C9A"/>
    <w:rsid w:val="00B6023F"/>
    <w:rsid w:val="00B60310"/>
    <w:rsid w:val="00B60589"/>
    <w:rsid w:val="00B606CE"/>
    <w:rsid w:val="00B606D6"/>
    <w:rsid w:val="00B60E00"/>
    <w:rsid w:val="00B60F79"/>
    <w:rsid w:val="00B60FA1"/>
    <w:rsid w:val="00B6105B"/>
    <w:rsid w:val="00B61133"/>
    <w:rsid w:val="00B61253"/>
    <w:rsid w:val="00B613CC"/>
    <w:rsid w:val="00B616EB"/>
    <w:rsid w:val="00B61FE3"/>
    <w:rsid w:val="00B6207B"/>
    <w:rsid w:val="00B6207C"/>
    <w:rsid w:val="00B620BC"/>
    <w:rsid w:val="00B621C8"/>
    <w:rsid w:val="00B622E5"/>
    <w:rsid w:val="00B6247B"/>
    <w:rsid w:val="00B624A5"/>
    <w:rsid w:val="00B628E7"/>
    <w:rsid w:val="00B62CC5"/>
    <w:rsid w:val="00B62D7C"/>
    <w:rsid w:val="00B63082"/>
    <w:rsid w:val="00B6311E"/>
    <w:rsid w:val="00B63161"/>
    <w:rsid w:val="00B6334F"/>
    <w:rsid w:val="00B63498"/>
    <w:rsid w:val="00B635DC"/>
    <w:rsid w:val="00B63901"/>
    <w:rsid w:val="00B63953"/>
    <w:rsid w:val="00B63ED9"/>
    <w:rsid w:val="00B63F70"/>
    <w:rsid w:val="00B63F80"/>
    <w:rsid w:val="00B64439"/>
    <w:rsid w:val="00B649B7"/>
    <w:rsid w:val="00B64DFF"/>
    <w:rsid w:val="00B65289"/>
    <w:rsid w:val="00B653B8"/>
    <w:rsid w:val="00B65636"/>
    <w:rsid w:val="00B65882"/>
    <w:rsid w:val="00B659E9"/>
    <w:rsid w:val="00B65BB9"/>
    <w:rsid w:val="00B65D8F"/>
    <w:rsid w:val="00B6613E"/>
    <w:rsid w:val="00B661F4"/>
    <w:rsid w:val="00B66330"/>
    <w:rsid w:val="00B665C5"/>
    <w:rsid w:val="00B66BFE"/>
    <w:rsid w:val="00B66CF6"/>
    <w:rsid w:val="00B66DCC"/>
    <w:rsid w:val="00B67368"/>
    <w:rsid w:val="00B6742F"/>
    <w:rsid w:val="00B674EB"/>
    <w:rsid w:val="00B67507"/>
    <w:rsid w:val="00B67654"/>
    <w:rsid w:val="00B67661"/>
    <w:rsid w:val="00B677ED"/>
    <w:rsid w:val="00B677EE"/>
    <w:rsid w:val="00B67ADC"/>
    <w:rsid w:val="00B67AE8"/>
    <w:rsid w:val="00B67B0D"/>
    <w:rsid w:val="00B70354"/>
    <w:rsid w:val="00B70375"/>
    <w:rsid w:val="00B70ABF"/>
    <w:rsid w:val="00B70BC4"/>
    <w:rsid w:val="00B7101D"/>
    <w:rsid w:val="00B710C3"/>
    <w:rsid w:val="00B710FD"/>
    <w:rsid w:val="00B7130B"/>
    <w:rsid w:val="00B71323"/>
    <w:rsid w:val="00B71468"/>
    <w:rsid w:val="00B716B6"/>
    <w:rsid w:val="00B71C38"/>
    <w:rsid w:val="00B71D2E"/>
    <w:rsid w:val="00B71F07"/>
    <w:rsid w:val="00B71FBC"/>
    <w:rsid w:val="00B72775"/>
    <w:rsid w:val="00B72BA8"/>
    <w:rsid w:val="00B72F2A"/>
    <w:rsid w:val="00B73059"/>
    <w:rsid w:val="00B7309A"/>
    <w:rsid w:val="00B73417"/>
    <w:rsid w:val="00B73492"/>
    <w:rsid w:val="00B73716"/>
    <w:rsid w:val="00B7387D"/>
    <w:rsid w:val="00B739C9"/>
    <w:rsid w:val="00B73D82"/>
    <w:rsid w:val="00B73DF3"/>
    <w:rsid w:val="00B73EF3"/>
    <w:rsid w:val="00B74362"/>
    <w:rsid w:val="00B74523"/>
    <w:rsid w:val="00B74831"/>
    <w:rsid w:val="00B74A89"/>
    <w:rsid w:val="00B74AAA"/>
    <w:rsid w:val="00B74CEC"/>
    <w:rsid w:val="00B74E95"/>
    <w:rsid w:val="00B74F60"/>
    <w:rsid w:val="00B7550C"/>
    <w:rsid w:val="00B75736"/>
    <w:rsid w:val="00B758AB"/>
    <w:rsid w:val="00B75903"/>
    <w:rsid w:val="00B75B4E"/>
    <w:rsid w:val="00B75C52"/>
    <w:rsid w:val="00B75D3C"/>
    <w:rsid w:val="00B75DA7"/>
    <w:rsid w:val="00B75EB5"/>
    <w:rsid w:val="00B75EEB"/>
    <w:rsid w:val="00B75FF3"/>
    <w:rsid w:val="00B761F0"/>
    <w:rsid w:val="00B762EF"/>
    <w:rsid w:val="00B76551"/>
    <w:rsid w:val="00B765FE"/>
    <w:rsid w:val="00B7668F"/>
    <w:rsid w:val="00B767F9"/>
    <w:rsid w:val="00B76A6E"/>
    <w:rsid w:val="00B774DA"/>
    <w:rsid w:val="00B77A62"/>
    <w:rsid w:val="00B77B88"/>
    <w:rsid w:val="00B8067B"/>
    <w:rsid w:val="00B8071E"/>
    <w:rsid w:val="00B80828"/>
    <w:rsid w:val="00B80880"/>
    <w:rsid w:val="00B80BE5"/>
    <w:rsid w:val="00B80F7E"/>
    <w:rsid w:val="00B8108F"/>
    <w:rsid w:val="00B810AE"/>
    <w:rsid w:val="00B8131E"/>
    <w:rsid w:val="00B81941"/>
    <w:rsid w:val="00B81C1C"/>
    <w:rsid w:val="00B81C40"/>
    <w:rsid w:val="00B81CDE"/>
    <w:rsid w:val="00B81F01"/>
    <w:rsid w:val="00B81F8C"/>
    <w:rsid w:val="00B82126"/>
    <w:rsid w:val="00B821FE"/>
    <w:rsid w:val="00B82279"/>
    <w:rsid w:val="00B822A2"/>
    <w:rsid w:val="00B82662"/>
    <w:rsid w:val="00B826B4"/>
    <w:rsid w:val="00B826BE"/>
    <w:rsid w:val="00B826D7"/>
    <w:rsid w:val="00B82706"/>
    <w:rsid w:val="00B827D0"/>
    <w:rsid w:val="00B82E71"/>
    <w:rsid w:val="00B82EBA"/>
    <w:rsid w:val="00B836D0"/>
    <w:rsid w:val="00B839C7"/>
    <w:rsid w:val="00B839D2"/>
    <w:rsid w:val="00B83A87"/>
    <w:rsid w:val="00B83AD6"/>
    <w:rsid w:val="00B83B48"/>
    <w:rsid w:val="00B83F77"/>
    <w:rsid w:val="00B842A7"/>
    <w:rsid w:val="00B84336"/>
    <w:rsid w:val="00B843B9"/>
    <w:rsid w:val="00B849B8"/>
    <w:rsid w:val="00B84A17"/>
    <w:rsid w:val="00B84D54"/>
    <w:rsid w:val="00B8516F"/>
    <w:rsid w:val="00B853A6"/>
    <w:rsid w:val="00B85A74"/>
    <w:rsid w:val="00B85BB2"/>
    <w:rsid w:val="00B85D08"/>
    <w:rsid w:val="00B85E2F"/>
    <w:rsid w:val="00B861BF"/>
    <w:rsid w:val="00B86637"/>
    <w:rsid w:val="00B86B8F"/>
    <w:rsid w:val="00B87302"/>
    <w:rsid w:val="00B873A5"/>
    <w:rsid w:val="00B873F3"/>
    <w:rsid w:val="00B878BC"/>
    <w:rsid w:val="00B878E6"/>
    <w:rsid w:val="00B87E8A"/>
    <w:rsid w:val="00B87F16"/>
    <w:rsid w:val="00B87F1F"/>
    <w:rsid w:val="00B87F21"/>
    <w:rsid w:val="00B87F5E"/>
    <w:rsid w:val="00B90259"/>
    <w:rsid w:val="00B90450"/>
    <w:rsid w:val="00B907F5"/>
    <w:rsid w:val="00B90F48"/>
    <w:rsid w:val="00B90F4A"/>
    <w:rsid w:val="00B90FA1"/>
    <w:rsid w:val="00B91121"/>
    <w:rsid w:val="00B91279"/>
    <w:rsid w:val="00B9138B"/>
    <w:rsid w:val="00B913E8"/>
    <w:rsid w:val="00B9157D"/>
    <w:rsid w:val="00B916A7"/>
    <w:rsid w:val="00B918CE"/>
    <w:rsid w:val="00B91D0C"/>
    <w:rsid w:val="00B91D12"/>
    <w:rsid w:val="00B9218F"/>
    <w:rsid w:val="00B9219C"/>
    <w:rsid w:val="00B925A2"/>
    <w:rsid w:val="00B925E7"/>
    <w:rsid w:val="00B927EA"/>
    <w:rsid w:val="00B92E4A"/>
    <w:rsid w:val="00B93095"/>
    <w:rsid w:val="00B931C4"/>
    <w:rsid w:val="00B9361D"/>
    <w:rsid w:val="00B939E9"/>
    <w:rsid w:val="00B93A3D"/>
    <w:rsid w:val="00B93DAF"/>
    <w:rsid w:val="00B93FD1"/>
    <w:rsid w:val="00B9417C"/>
    <w:rsid w:val="00B942C8"/>
    <w:rsid w:val="00B944C7"/>
    <w:rsid w:val="00B946DE"/>
    <w:rsid w:val="00B94879"/>
    <w:rsid w:val="00B94B3F"/>
    <w:rsid w:val="00B94D01"/>
    <w:rsid w:val="00B94E2E"/>
    <w:rsid w:val="00B953C4"/>
    <w:rsid w:val="00B95509"/>
    <w:rsid w:val="00B95546"/>
    <w:rsid w:val="00B95919"/>
    <w:rsid w:val="00B9594B"/>
    <w:rsid w:val="00B9598E"/>
    <w:rsid w:val="00B95C39"/>
    <w:rsid w:val="00B96529"/>
    <w:rsid w:val="00B966B8"/>
    <w:rsid w:val="00B96726"/>
    <w:rsid w:val="00B969A4"/>
    <w:rsid w:val="00B96A79"/>
    <w:rsid w:val="00B96C3B"/>
    <w:rsid w:val="00B96C66"/>
    <w:rsid w:val="00B96CC3"/>
    <w:rsid w:val="00B96F29"/>
    <w:rsid w:val="00B96F64"/>
    <w:rsid w:val="00B96FE8"/>
    <w:rsid w:val="00B9742A"/>
    <w:rsid w:val="00B97573"/>
    <w:rsid w:val="00B9774A"/>
    <w:rsid w:val="00B97C33"/>
    <w:rsid w:val="00B97D0F"/>
    <w:rsid w:val="00B97D6D"/>
    <w:rsid w:val="00B97DE9"/>
    <w:rsid w:val="00BA00EC"/>
    <w:rsid w:val="00BA01D8"/>
    <w:rsid w:val="00BA0603"/>
    <w:rsid w:val="00BA08FE"/>
    <w:rsid w:val="00BA092C"/>
    <w:rsid w:val="00BA0933"/>
    <w:rsid w:val="00BA0A15"/>
    <w:rsid w:val="00BA0A6F"/>
    <w:rsid w:val="00BA0B9E"/>
    <w:rsid w:val="00BA0EAD"/>
    <w:rsid w:val="00BA0F3C"/>
    <w:rsid w:val="00BA10C3"/>
    <w:rsid w:val="00BA1522"/>
    <w:rsid w:val="00BA1572"/>
    <w:rsid w:val="00BA16F2"/>
    <w:rsid w:val="00BA18D6"/>
    <w:rsid w:val="00BA1BB7"/>
    <w:rsid w:val="00BA1E2C"/>
    <w:rsid w:val="00BA20DC"/>
    <w:rsid w:val="00BA2529"/>
    <w:rsid w:val="00BA295C"/>
    <w:rsid w:val="00BA2A7F"/>
    <w:rsid w:val="00BA2E04"/>
    <w:rsid w:val="00BA367A"/>
    <w:rsid w:val="00BA3748"/>
    <w:rsid w:val="00BA374D"/>
    <w:rsid w:val="00BA37E0"/>
    <w:rsid w:val="00BA3D0E"/>
    <w:rsid w:val="00BA4402"/>
    <w:rsid w:val="00BA45EC"/>
    <w:rsid w:val="00BA470F"/>
    <w:rsid w:val="00BA48D0"/>
    <w:rsid w:val="00BA49A4"/>
    <w:rsid w:val="00BA4D76"/>
    <w:rsid w:val="00BA52FB"/>
    <w:rsid w:val="00BA557A"/>
    <w:rsid w:val="00BA568D"/>
    <w:rsid w:val="00BA5736"/>
    <w:rsid w:val="00BA590E"/>
    <w:rsid w:val="00BA5A1F"/>
    <w:rsid w:val="00BA5AFE"/>
    <w:rsid w:val="00BA5BA2"/>
    <w:rsid w:val="00BA5F32"/>
    <w:rsid w:val="00BA64DA"/>
    <w:rsid w:val="00BA66FA"/>
    <w:rsid w:val="00BA688B"/>
    <w:rsid w:val="00BA6943"/>
    <w:rsid w:val="00BA69BD"/>
    <w:rsid w:val="00BA6A23"/>
    <w:rsid w:val="00BA6DBF"/>
    <w:rsid w:val="00BA6E6D"/>
    <w:rsid w:val="00BA6E7F"/>
    <w:rsid w:val="00BA6FEC"/>
    <w:rsid w:val="00BA720E"/>
    <w:rsid w:val="00BA7388"/>
    <w:rsid w:val="00BA74BA"/>
    <w:rsid w:val="00BA74C3"/>
    <w:rsid w:val="00BA75D6"/>
    <w:rsid w:val="00BA763F"/>
    <w:rsid w:val="00BA7844"/>
    <w:rsid w:val="00BA7A17"/>
    <w:rsid w:val="00BA7B18"/>
    <w:rsid w:val="00BB007E"/>
    <w:rsid w:val="00BB02C5"/>
    <w:rsid w:val="00BB02D4"/>
    <w:rsid w:val="00BB0421"/>
    <w:rsid w:val="00BB0777"/>
    <w:rsid w:val="00BB0A36"/>
    <w:rsid w:val="00BB0F1F"/>
    <w:rsid w:val="00BB12E3"/>
    <w:rsid w:val="00BB168B"/>
    <w:rsid w:val="00BB193C"/>
    <w:rsid w:val="00BB1A0F"/>
    <w:rsid w:val="00BB1A53"/>
    <w:rsid w:val="00BB2229"/>
    <w:rsid w:val="00BB2230"/>
    <w:rsid w:val="00BB239F"/>
    <w:rsid w:val="00BB2623"/>
    <w:rsid w:val="00BB2A55"/>
    <w:rsid w:val="00BB2BD8"/>
    <w:rsid w:val="00BB30FE"/>
    <w:rsid w:val="00BB326E"/>
    <w:rsid w:val="00BB3332"/>
    <w:rsid w:val="00BB37CA"/>
    <w:rsid w:val="00BB3808"/>
    <w:rsid w:val="00BB3CDD"/>
    <w:rsid w:val="00BB3D19"/>
    <w:rsid w:val="00BB3DF0"/>
    <w:rsid w:val="00BB3E9F"/>
    <w:rsid w:val="00BB3F02"/>
    <w:rsid w:val="00BB3FB8"/>
    <w:rsid w:val="00BB4006"/>
    <w:rsid w:val="00BB409A"/>
    <w:rsid w:val="00BB4179"/>
    <w:rsid w:val="00BB43D8"/>
    <w:rsid w:val="00BB47E4"/>
    <w:rsid w:val="00BB4B73"/>
    <w:rsid w:val="00BB4C9E"/>
    <w:rsid w:val="00BB4D48"/>
    <w:rsid w:val="00BB4F5C"/>
    <w:rsid w:val="00BB4FCC"/>
    <w:rsid w:val="00BB5123"/>
    <w:rsid w:val="00BB5140"/>
    <w:rsid w:val="00BB537E"/>
    <w:rsid w:val="00BB5398"/>
    <w:rsid w:val="00BB53E6"/>
    <w:rsid w:val="00BB56BF"/>
    <w:rsid w:val="00BB58EC"/>
    <w:rsid w:val="00BB5D47"/>
    <w:rsid w:val="00BB5D96"/>
    <w:rsid w:val="00BB5F55"/>
    <w:rsid w:val="00BB63D2"/>
    <w:rsid w:val="00BB63F4"/>
    <w:rsid w:val="00BB659C"/>
    <w:rsid w:val="00BB660C"/>
    <w:rsid w:val="00BB6650"/>
    <w:rsid w:val="00BB69ED"/>
    <w:rsid w:val="00BB6F2D"/>
    <w:rsid w:val="00BB73AD"/>
    <w:rsid w:val="00BB73EE"/>
    <w:rsid w:val="00BB7469"/>
    <w:rsid w:val="00BB747A"/>
    <w:rsid w:val="00BB750D"/>
    <w:rsid w:val="00BB75A4"/>
    <w:rsid w:val="00BB7BC6"/>
    <w:rsid w:val="00BB7C12"/>
    <w:rsid w:val="00BB7C7D"/>
    <w:rsid w:val="00BB7EDD"/>
    <w:rsid w:val="00BC0216"/>
    <w:rsid w:val="00BC02AB"/>
    <w:rsid w:val="00BC0470"/>
    <w:rsid w:val="00BC0C6B"/>
    <w:rsid w:val="00BC172A"/>
    <w:rsid w:val="00BC1A44"/>
    <w:rsid w:val="00BC1AE7"/>
    <w:rsid w:val="00BC1B6D"/>
    <w:rsid w:val="00BC1BFA"/>
    <w:rsid w:val="00BC1D11"/>
    <w:rsid w:val="00BC1D18"/>
    <w:rsid w:val="00BC2067"/>
    <w:rsid w:val="00BC2613"/>
    <w:rsid w:val="00BC2BEE"/>
    <w:rsid w:val="00BC2E8F"/>
    <w:rsid w:val="00BC2F77"/>
    <w:rsid w:val="00BC3010"/>
    <w:rsid w:val="00BC3146"/>
    <w:rsid w:val="00BC3807"/>
    <w:rsid w:val="00BC3B8E"/>
    <w:rsid w:val="00BC3E06"/>
    <w:rsid w:val="00BC3F55"/>
    <w:rsid w:val="00BC4079"/>
    <w:rsid w:val="00BC40A0"/>
    <w:rsid w:val="00BC4645"/>
    <w:rsid w:val="00BC4807"/>
    <w:rsid w:val="00BC4909"/>
    <w:rsid w:val="00BC4A18"/>
    <w:rsid w:val="00BC4A72"/>
    <w:rsid w:val="00BC4F61"/>
    <w:rsid w:val="00BC4FE5"/>
    <w:rsid w:val="00BC5425"/>
    <w:rsid w:val="00BC5442"/>
    <w:rsid w:val="00BC54AA"/>
    <w:rsid w:val="00BC587F"/>
    <w:rsid w:val="00BC5B04"/>
    <w:rsid w:val="00BC5B45"/>
    <w:rsid w:val="00BC5CC3"/>
    <w:rsid w:val="00BC5DEA"/>
    <w:rsid w:val="00BC5E05"/>
    <w:rsid w:val="00BC5F04"/>
    <w:rsid w:val="00BC61FF"/>
    <w:rsid w:val="00BC6233"/>
    <w:rsid w:val="00BC62E9"/>
    <w:rsid w:val="00BC69F2"/>
    <w:rsid w:val="00BC6DB4"/>
    <w:rsid w:val="00BC6ED5"/>
    <w:rsid w:val="00BC6FB4"/>
    <w:rsid w:val="00BC742B"/>
    <w:rsid w:val="00BC75F1"/>
    <w:rsid w:val="00BC77B8"/>
    <w:rsid w:val="00BC77D8"/>
    <w:rsid w:val="00BC7A29"/>
    <w:rsid w:val="00BC7B74"/>
    <w:rsid w:val="00BD0402"/>
    <w:rsid w:val="00BD0583"/>
    <w:rsid w:val="00BD0585"/>
    <w:rsid w:val="00BD0622"/>
    <w:rsid w:val="00BD066B"/>
    <w:rsid w:val="00BD069E"/>
    <w:rsid w:val="00BD09B6"/>
    <w:rsid w:val="00BD0B3A"/>
    <w:rsid w:val="00BD0D88"/>
    <w:rsid w:val="00BD1652"/>
    <w:rsid w:val="00BD16DB"/>
    <w:rsid w:val="00BD18CC"/>
    <w:rsid w:val="00BD1A92"/>
    <w:rsid w:val="00BD24BD"/>
    <w:rsid w:val="00BD2709"/>
    <w:rsid w:val="00BD2738"/>
    <w:rsid w:val="00BD273C"/>
    <w:rsid w:val="00BD2867"/>
    <w:rsid w:val="00BD28EF"/>
    <w:rsid w:val="00BD2B14"/>
    <w:rsid w:val="00BD2D49"/>
    <w:rsid w:val="00BD2DED"/>
    <w:rsid w:val="00BD2DF5"/>
    <w:rsid w:val="00BD2F8D"/>
    <w:rsid w:val="00BD3733"/>
    <w:rsid w:val="00BD3A58"/>
    <w:rsid w:val="00BD3A62"/>
    <w:rsid w:val="00BD3B65"/>
    <w:rsid w:val="00BD3C45"/>
    <w:rsid w:val="00BD3C75"/>
    <w:rsid w:val="00BD3DD4"/>
    <w:rsid w:val="00BD402C"/>
    <w:rsid w:val="00BD4256"/>
    <w:rsid w:val="00BD4489"/>
    <w:rsid w:val="00BD4716"/>
    <w:rsid w:val="00BD48A5"/>
    <w:rsid w:val="00BD4C19"/>
    <w:rsid w:val="00BD4D29"/>
    <w:rsid w:val="00BD4E15"/>
    <w:rsid w:val="00BD5000"/>
    <w:rsid w:val="00BD51BA"/>
    <w:rsid w:val="00BD5783"/>
    <w:rsid w:val="00BD57B3"/>
    <w:rsid w:val="00BD57EB"/>
    <w:rsid w:val="00BD5ACC"/>
    <w:rsid w:val="00BD639E"/>
    <w:rsid w:val="00BD646F"/>
    <w:rsid w:val="00BD6519"/>
    <w:rsid w:val="00BD6952"/>
    <w:rsid w:val="00BD69DC"/>
    <w:rsid w:val="00BD69EA"/>
    <w:rsid w:val="00BD6A96"/>
    <w:rsid w:val="00BD6AE6"/>
    <w:rsid w:val="00BD76AF"/>
    <w:rsid w:val="00BD7948"/>
    <w:rsid w:val="00BD79A7"/>
    <w:rsid w:val="00BD7B8C"/>
    <w:rsid w:val="00BD7C1D"/>
    <w:rsid w:val="00BD7E8C"/>
    <w:rsid w:val="00BE0663"/>
    <w:rsid w:val="00BE0678"/>
    <w:rsid w:val="00BE0715"/>
    <w:rsid w:val="00BE0C0B"/>
    <w:rsid w:val="00BE10EA"/>
    <w:rsid w:val="00BE125F"/>
    <w:rsid w:val="00BE131F"/>
    <w:rsid w:val="00BE16E9"/>
    <w:rsid w:val="00BE18C1"/>
    <w:rsid w:val="00BE199D"/>
    <w:rsid w:val="00BE1B78"/>
    <w:rsid w:val="00BE1C7E"/>
    <w:rsid w:val="00BE1DE8"/>
    <w:rsid w:val="00BE207B"/>
    <w:rsid w:val="00BE208C"/>
    <w:rsid w:val="00BE2404"/>
    <w:rsid w:val="00BE2535"/>
    <w:rsid w:val="00BE253A"/>
    <w:rsid w:val="00BE2639"/>
    <w:rsid w:val="00BE2741"/>
    <w:rsid w:val="00BE28BE"/>
    <w:rsid w:val="00BE294E"/>
    <w:rsid w:val="00BE2D1B"/>
    <w:rsid w:val="00BE2E37"/>
    <w:rsid w:val="00BE3177"/>
    <w:rsid w:val="00BE346B"/>
    <w:rsid w:val="00BE34C0"/>
    <w:rsid w:val="00BE397C"/>
    <w:rsid w:val="00BE3BE2"/>
    <w:rsid w:val="00BE3CC3"/>
    <w:rsid w:val="00BE3D1D"/>
    <w:rsid w:val="00BE3FC0"/>
    <w:rsid w:val="00BE4351"/>
    <w:rsid w:val="00BE4411"/>
    <w:rsid w:val="00BE478A"/>
    <w:rsid w:val="00BE4AC0"/>
    <w:rsid w:val="00BE4B3F"/>
    <w:rsid w:val="00BE4C71"/>
    <w:rsid w:val="00BE4E5A"/>
    <w:rsid w:val="00BE4ECF"/>
    <w:rsid w:val="00BE5094"/>
    <w:rsid w:val="00BE50C1"/>
    <w:rsid w:val="00BE5216"/>
    <w:rsid w:val="00BE5427"/>
    <w:rsid w:val="00BE54ED"/>
    <w:rsid w:val="00BE56D2"/>
    <w:rsid w:val="00BE5975"/>
    <w:rsid w:val="00BE5E32"/>
    <w:rsid w:val="00BE5F56"/>
    <w:rsid w:val="00BE6256"/>
    <w:rsid w:val="00BE69F5"/>
    <w:rsid w:val="00BE6AE1"/>
    <w:rsid w:val="00BE6BAF"/>
    <w:rsid w:val="00BE6D1C"/>
    <w:rsid w:val="00BE73BE"/>
    <w:rsid w:val="00BE7662"/>
    <w:rsid w:val="00BE772C"/>
    <w:rsid w:val="00BE7730"/>
    <w:rsid w:val="00BE7732"/>
    <w:rsid w:val="00BE7915"/>
    <w:rsid w:val="00BE7A33"/>
    <w:rsid w:val="00BE7C1C"/>
    <w:rsid w:val="00BE7C49"/>
    <w:rsid w:val="00BF03C2"/>
    <w:rsid w:val="00BF045D"/>
    <w:rsid w:val="00BF068D"/>
    <w:rsid w:val="00BF07BB"/>
    <w:rsid w:val="00BF0895"/>
    <w:rsid w:val="00BF0C7E"/>
    <w:rsid w:val="00BF0E9B"/>
    <w:rsid w:val="00BF0EC3"/>
    <w:rsid w:val="00BF12AA"/>
    <w:rsid w:val="00BF13E9"/>
    <w:rsid w:val="00BF145A"/>
    <w:rsid w:val="00BF1764"/>
    <w:rsid w:val="00BF188D"/>
    <w:rsid w:val="00BF1B92"/>
    <w:rsid w:val="00BF1C8F"/>
    <w:rsid w:val="00BF1DD5"/>
    <w:rsid w:val="00BF21CE"/>
    <w:rsid w:val="00BF23AA"/>
    <w:rsid w:val="00BF23ED"/>
    <w:rsid w:val="00BF2417"/>
    <w:rsid w:val="00BF254C"/>
    <w:rsid w:val="00BF282D"/>
    <w:rsid w:val="00BF2E8D"/>
    <w:rsid w:val="00BF2F8A"/>
    <w:rsid w:val="00BF31DD"/>
    <w:rsid w:val="00BF320B"/>
    <w:rsid w:val="00BF3D7D"/>
    <w:rsid w:val="00BF430A"/>
    <w:rsid w:val="00BF43FF"/>
    <w:rsid w:val="00BF4471"/>
    <w:rsid w:val="00BF4857"/>
    <w:rsid w:val="00BF4978"/>
    <w:rsid w:val="00BF4A7D"/>
    <w:rsid w:val="00BF4BB8"/>
    <w:rsid w:val="00BF4BC3"/>
    <w:rsid w:val="00BF4C9E"/>
    <w:rsid w:val="00BF4DB7"/>
    <w:rsid w:val="00BF4F0A"/>
    <w:rsid w:val="00BF4FE6"/>
    <w:rsid w:val="00BF5181"/>
    <w:rsid w:val="00BF5443"/>
    <w:rsid w:val="00BF5583"/>
    <w:rsid w:val="00BF58DF"/>
    <w:rsid w:val="00BF59E7"/>
    <w:rsid w:val="00BF5D5B"/>
    <w:rsid w:val="00BF5DB1"/>
    <w:rsid w:val="00BF6625"/>
    <w:rsid w:val="00BF6BDF"/>
    <w:rsid w:val="00BF7059"/>
    <w:rsid w:val="00BF7538"/>
    <w:rsid w:val="00BF75B1"/>
    <w:rsid w:val="00BF75FE"/>
    <w:rsid w:val="00BF76A2"/>
    <w:rsid w:val="00BF790A"/>
    <w:rsid w:val="00BF7944"/>
    <w:rsid w:val="00BF7E56"/>
    <w:rsid w:val="00C00133"/>
    <w:rsid w:val="00C00368"/>
    <w:rsid w:val="00C004AD"/>
    <w:rsid w:val="00C0050D"/>
    <w:rsid w:val="00C00986"/>
    <w:rsid w:val="00C00BB2"/>
    <w:rsid w:val="00C00E0F"/>
    <w:rsid w:val="00C01146"/>
    <w:rsid w:val="00C011AC"/>
    <w:rsid w:val="00C014F2"/>
    <w:rsid w:val="00C016AC"/>
    <w:rsid w:val="00C018AE"/>
    <w:rsid w:val="00C0199B"/>
    <w:rsid w:val="00C01CD9"/>
    <w:rsid w:val="00C01D0E"/>
    <w:rsid w:val="00C01E0B"/>
    <w:rsid w:val="00C01EAB"/>
    <w:rsid w:val="00C02007"/>
    <w:rsid w:val="00C022BE"/>
    <w:rsid w:val="00C02545"/>
    <w:rsid w:val="00C026AE"/>
    <w:rsid w:val="00C02D6B"/>
    <w:rsid w:val="00C02ED5"/>
    <w:rsid w:val="00C02F98"/>
    <w:rsid w:val="00C030F3"/>
    <w:rsid w:val="00C0318B"/>
    <w:rsid w:val="00C031BD"/>
    <w:rsid w:val="00C03519"/>
    <w:rsid w:val="00C03811"/>
    <w:rsid w:val="00C03A66"/>
    <w:rsid w:val="00C03C46"/>
    <w:rsid w:val="00C03D1B"/>
    <w:rsid w:val="00C03F0B"/>
    <w:rsid w:val="00C04230"/>
    <w:rsid w:val="00C04280"/>
    <w:rsid w:val="00C04828"/>
    <w:rsid w:val="00C0485C"/>
    <w:rsid w:val="00C04C4B"/>
    <w:rsid w:val="00C05107"/>
    <w:rsid w:val="00C0516E"/>
    <w:rsid w:val="00C0524E"/>
    <w:rsid w:val="00C05327"/>
    <w:rsid w:val="00C058B4"/>
    <w:rsid w:val="00C05B3C"/>
    <w:rsid w:val="00C05D2F"/>
    <w:rsid w:val="00C05E3A"/>
    <w:rsid w:val="00C0607E"/>
    <w:rsid w:val="00C061E6"/>
    <w:rsid w:val="00C0629D"/>
    <w:rsid w:val="00C06555"/>
    <w:rsid w:val="00C06586"/>
    <w:rsid w:val="00C068CE"/>
    <w:rsid w:val="00C06BB1"/>
    <w:rsid w:val="00C06E3A"/>
    <w:rsid w:val="00C071D1"/>
    <w:rsid w:val="00C0734F"/>
    <w:rsid w:val="00C075CF"/>
    <w:rsid w:val="00C07601"/>
    <w:rsid w:val="00C0778C"/>
    <w:rsid w:val="00C10043"/>
    <w:rsid w:val="00C1077D"/>
    <w:rsid w:val="00C10C84"/>
    <w:rsid w:val="00C10D4A"/>
    <w:rsid w:val="00C10DAD"/>
    <w:rsid w:val="00C10E0A"/>
    <w:rsid w:val="00C10EC0"/>
    <w:rsid w:val="00C114D4"/>
    <w:rsid w:val="00C11728"/>
    <w:rsid w:val="00C11BAA"/>
    <w:rsid w:val="00C11FFD"/>
    <w:rsid w:val="00C1209C"/>
    <w:rsid w:val="00C12635"/>
    <w:rsid w:val="00C1298C"/>
    <w:rsid w:val="00C12BFA"/>
    <w:rsid w:val="00C12F0C"/>
    <w:rsid w:val="00C1312F"/>
    <w:rsid w:val="00C13510"/>
    <w:rsid w:val="00C139E5"/>
    <w:rsid w:val="00C13AA3"/>
    <w:rsid w:val="00C13B2F"/>
    <w:rsid w:val="00C13BB5"/>
    <w:rsid w:val="00C13DD1"/>
    <w:rsid w:val="00C1403B"/>
    <w:rsid w:val="00C14338"/>
    <w:rsid w:val="00C148E4"/>
    <w:rsid w:val="00C14928"/>
    <w:rsid w:val="00C1516A"/>
    <w:rsid w:val="00C15697"/>
    <w:rsid w:val="00C156BF"/>
    <w:rsid w:val="00C15C72"/>
    <w:rsid w:val="00C16154"/>
    <w:rsid w:val="00C16393"/>
    <w:rsid w:val="00C164AA"/>
    <w:rsid w:val="00C16769"/>
    <w:rsid w:val="00C16E58"/>
    <w:rsid w:val="00C16F71"/>
    <w:rsid w:val="00C1711B"/>
    <w:rsid w:val="00C17594"/>
    <w:rsid w:val="00C1767C"/>
    <w:rsid w:val="00C17D45"/>
    <w:rsid w:val="00C20272"/>
    <w:rsid w:val="00C2035D"/>
    <w:rsid w:val="00C2053B"/>
    <w:rsid w:val="00C206F1"/>
    <w:rsid w:val="00C20783"/>
    <w:rsid w:val="00C20816"/>
    <w:rsid w:val="00C208CB"/>
    <w:rsid w:val="00C20A08"/>
    <w:rsid w:val="00C20AC7"/>
    <w:rsid w:val="00C20F8C"/>
    <w:rsid w:val="00C20FA2"/>
    <w:rsid w:val="00C21027"/>
    <w:rsid w:val="00C213EB"/>
    <w:rsid w:val="00C214D5"/>
    <w:rsid w:val="00C216DA"/>
    <w:rsid w:val="00C21775"/>
    <w:rsid w:val="00C218AB"/>
    <w:rsid w:val="00C218FA"/>
    <w:rsid w:val="00C21917"/>
    <w:rsid w:val="00C219DD"/>
    <w:rsid w:val="00C21D33"/>
    <w:rsid w:val="00C21EBB"/>
    <w:rsid w:val="00C22135"/>
    <w:rsid w:val="00C22358"/>
    <w:rsid w:val="00C223C0"/>
    <w:rsid w:val="00C22864"/>
    <w:rsid w:val="00C22953"/>
    <w:rsid w:val="00C22D45"/>
    <w:rsid w:val="00C22F1E"/>
    <w:rsid w:val="00C23100"/>
    <w:rsid w:val="00C23239"/>
    <w:rsid w:val="00C234B2"/>
    <w:rsid w:val="00C23596"/>
    <w:rsid w:val="00C23667"/>
    <w:rsid w:val="00C238AD"/>
    <w:rsid w:val="00C23C4B"/>
    <w:rsid w:val="00C23C63"/>
    <w:rsid w:val="00C23D09"/>
    <w:rsid w:val="00C23FF4"/>
    <w:rsid w:val="00C240A3"/>
    <w:rsid w:val="00C2449D"/>
    <w:rsid w:val="00C244A2"/>
    <w:rsid w:val="00C2460D"/>
    <w:rsid w:val="00C24695"/>
    <w:rsid w:val="00C24706"/>
    <w:rsid w:val="00C24D2A"/>
    <w:rsid w:val="00C2516C"/>
    <w:rsid w:val="00C25410"/>
    <w:rsid w:val="00C25717"/>
    <w:rsid w:val="00C25AFC"/>
    <w:rsid w:val="00C25D2D"/>
    <w:rsid w:val="00C25E30"/>
    <w:rsid w:val="00C25F06"/>
    <w:rsid w:val="00C25F71"/>
    <w:rsid w:val="00C262EB"/>
    <w:rsid w:val="00C263D7"/>
    <w:rsid w:val="00C26584"/>
    <w:rsid w:val="00C26846"/>
    <w:rsid w:val="00C268DB"/>
    <w:rsid w:val="00C2691C"/>
    <w:rsid w:val="00C26B33"/>
    <w:rsid w:val="00C26C35"/>
    <w:rsid w:val="00C26C37"/>
    <w:rsid w:val="00C26CFB"/>
    <w:rsid w:val="00C26D06"/>
    <w:rsid w:val="00C26FAB"/>
    <w:rsid w:val="00C270BD"/>
    <w:rsid w:val="00C27238"/>
    <w:rsid w:val="00C273CC"/>
    <w:rsid w:val="00C273E9"/>
    <w:rsid w:val="00C275CF"/>
    <w:rsid w:val="00C27766"/>
    <w:rsid w:val="00C27788"/>
    <w:rsid w:val="00C27828"/>
    <w:rsid w:val="00C27848"/>
    <w:rsid w:val="00C2794A"/>
    <w:rsid w:val="00C27ACA"/>
    <w:rsid w:val="00C27DEE"/>
    <w:rsid w:val="00C27E6E"/>
    <w:rsid w:val="00C30518"/>
    <w:rsid w:val="00C3057F"/>
    <w:rsid w:val="00C30714"/>
    <w:rsid w:val="00C30966"/>
    <w:rsid w:val="00C30A81"/>
    <w:rsid w:val="00C30B77"/>
    <w:rsid w:val="00C30C47"/>
    <w:rsid w:val="00C30EEC"/>
    <w:rsid w:val="00C30F3C"/>
    <w:rsid w:val="00C31095"/>
    <w:rsid w:val="00C32230"/>
    <w:rsid w:val="00C324CE"/>
    <w:rsid w:val="00C3288A"/>
    <w:rsid w:val="00C329EC"/>
    <w:rsid w:val="00C32A19"/>
    <w:rsid w:val="00C334A2"/>
    <w:rsid w:val="00C339A5"/>
    <w:rsid w:val="00C339F8"/>
    <w:rsid w:val="00C33A14"/>
    <w:rsid w:val="00C33A9E"/>
    <w:rsid w:val="00C33DD1"/>
    <w:rsid w:val="00C34620"/>
    <w:rsid w:val="00C3474F"/>
    <w:rsid w:val="00C347C2"/>
    <w:rsid w:val="00C34899"/>
    <w:rsid w:val="00C34DA7"/>
    <w:rsid w:val="00C34EDF"/>
    <w:rsid w:val="00C3503A"/>
    <w:rsid w:val="00C351C6"/>
    <w:rsid w:val="00C3538E"/>
    <w:rsid w:val="00C3553A"/>
    <w:rsid w:val="00C35947"/>
    <w:rsid w:val="00C3597D"/>
    <w:rsid w:val="00C35B01"/>
    <w:rsid w:val="00C35B91"/>
    <w:rsid w:val="00C35DB3"/>
    <w:rsid w:val="00C35EA0"/>
    <w:rsid w:val="00C36017"/>
    <w:rsid w:val="00C361C8"/>
    <w:rsid w:val="00C36204"/>
    <w:rsid w:val="00C36385"/>
    <w:rsid w:val="00C3653C"/>
    <w:rsid w:val="00C36619"/>
    <w:rsid w:val="00C366D3"/>
    <w:rsid w:val="00C366E0"/>
    <w:rsid w:val="00C3678B"/>
    <w:rsid w:val="00C3681B"/>
    <w:rsid w:val="00C36881"/>
    <w:rsid w:val="00C36BAA"/>
    <w:rsid w:val="00C36CBF"/>
    <w:rsid w:val="00C36D29"/>
    <w:rsid w:val="00C36E51"/>
    <w:rsid w:val="00C3765C"/>
    <w:rsid w:val="00C3769B"/>
    <w:rsid w:val="00C377B6"/>
    <w:rsid w:val="00C377C6"/>
    <w:rsid w:val="00C37B5E"/>
    <w:rsid w:val="00C37C54"/>
    <w:rsid w:val="00C37CF9"/>
    <w:rsid w:val="00C37ED6"/>
    <w:rsid w:val="00C40040"/>
    <w:rsid w:val="00C40767"/>
    <w:rsid w:val="00C4080E"/>
    <w:rsid w:val="00C4081B"/>
    <w:rsid w:val="00C40D3A"/>
    <w:rsid w:val="00C412AA"/>
    <w:rsid w:val="00C414EC"/>
    <w:rsid w:val="00C415D7"/>
    <w:rsid w:val="00C419F5"/>
    <w:rsid w:val="00C41DCF"/>
    <w:rsid w:val="00C41F05"/>
    <w:rsid w:val="00C42060"/>
    <w:rsid w:val="00C4282B"/>
    <w:rsid w:val="00C42B31"/>
    <w:rsid w:val="00C42CEF"/>
    <w:rsid w:val="00C42EF5"/>
    <w:rsid w:val="00C4302F"/>
    <w:rsid w:val="00C43041"/>
    <w:rsid w:val="00C430FB"/>
    <w:rsid w:val="00C4385D"/>
    <w:rsid w:val="00C43C71"/>
    <w:rsid w:val="00C43FEF"/>
    <w:rsid w:val="00C44170"/>
    <w:rsid w:val="00C441FB"/>
    <w:rsid w:val="00C4445A"/>
    <w:rsid w:val="00C4470E"/>
    <w:rsid w:val="00C44779"/>
    <w:rsid w:val="00C447AB"/>
    <w:rsid w:val="00C4495D"/>
    <w:rsid w:val="00C44995"/>
    <w:rsid w:val="00C455D1"/>
    <w:rsid w:val="00C45E9D"/>
    <w:rsid w:val="00C45EC6"/>
    <w:rsid w:val="00C45F52"/>
    <w:rsid w:val="00C45FF1"/>
    <w:rsid w:val="00C46581"/>
    <w:rsid w:val="00C46724"/>
    <w:rsid w:val="00C46F25"/>
    <w:rsid w:val="00C46F51"/>
    <w:rsid w:val="00C4727C"/>
    <w:rsid w:val="00C47459"/>
    <w:rsid w:val="00C47513"/>
    <w:rsid w:val="00C47785"/>
    <w:rsid w:val="00C477C9"/>
    <w:rsid w:val="00C47888"/>
    <w:rsid w:val="00C479FC"/>
    <w:rsid w:val="00C47AAC"/>
    <w:rsid w:val="00C47B00"/>
    <w:rsid w:val="00C47C3A"/>
    <w:rsid w:val="00C47D31"/>
    <w:rsid w:val="00C47D62"/>
    <w:rsid w:val="00C50163"/>
    <w:rsid w:val="00C50516"/>
    <w:rsid w:val="00C50642"/>
    <w:rsid w:val="00C50668"/>
    <w:rsid w:val="00C507EE"/>
    <w:rsid w:val="00C508C4"/>
    <w:rsid w:val="00C50966"/>
    <w:rsid w:val="00C509DB"/>
    <w:rsid w:val="00C509F9"/>
    <w:rsid w:val="00C50B57"/>
    <w:rsid w:val="00C50C64"/>
    <w:rsid w:val="00C512C5"/>
    <w:rsid w:val="00C51805"/>
    <w:rsid w:val="00C51914"/>
    <w:rsid w:val="00C51A76"/>
    <w:rsid w:val="00C51DDE"/>
    <w:rsid w:val="00C51E4B"/>
    <w:rsid w:val="00C51E6A"/>
    <w:rsid w:val="00C51E8D"/>
    <w:rsid w:val="00C51FF4"/>
    <w:rsid w:val="00C5235F"/>
    <w:rsid w:val="00C523F8"/>
    <w:rsid w:val="00C5245C"/>
    <w:rsid w:val="00C5265A"/>
    <w:rsid w:val="00C52733"/>
    <w:rsid w:val="00C52EC6"/>
    <w:rsid w:val="00C52ECB"/>
    <w:rsid w:val="00C530A1"/>
    <w:rsid w:val="00C530F0"/>
    <w:rsid w:val="00C53208"/>
    <w:rsid w:val="00C53869"/>
    <w:rsid w:val="00C53875"/>
    <w:rsid w:val="00C53909"/>
    <w:rsid w:val="00C539DB"/>
    <w:rsid w:val="00C539FC"/>
    <w:rsid w:val="00C53E77"/>
    <w:rsid w:val="00C53FE6"/>
    <w:rsid w:val="00C53FFF"/>
    <w:rsid w:val="00C54544"/>
    <w:rsid w:val="00C54684"/>
    <w:rsid w:val="00C54722"/>
    <w:rsid w:val="00C5493A"/>
    <w:rsid w:val="00C54A1C"/>
    <w:rsid w:val="00C54A2A"/>
    <w:rsid w:val="00C54D49"/>
    <w:rsid w:val="00C54F18"/>
    <w:rsid w:val="00C551C8"/>
    <w:rsid w:val="00C55388"/>
    <w:rsid w:val="00C555B0"/>
    <w:rsid w:val="00C5573F"/>
    <w:rsid w:val="00C55B0E"/>
    <w:rsid w:val="00C55C7A"/>
    <w:rsid w:val="00C55CBF"/>
    <w:rsid w:val="00C56321"/>
    <w:rsid w:val="00C56344"/>
    <w:rsid w:val="00C56907"/>
    <w:rsid w:val="00C569A7"/>
    <w:rsid w:val="00C56AA3"/>
    <w:rsid w:val="00C56C33"/>
    <w:rsid w:val="00C56E09"/>
    <w:rsid w:val="00C56E69"/>
    <w:rsid w:val="00C570B4"/>
    <w:rsid w:val="00C5731D"/>
    <w:rsid w:val="00C57741"/>
    <w:rsid w:val="00C577F6"/>
    <w:rsid w:val="00C57879"/>
    <w:rsid w:val="00C57A30"/>
    <w:rsid w:val="00C57ACA"/>
    <w:rsid w:val="00C57B8C"/>
    <w:rsid w:val="00C57F45"/>
    <w:rsid w:val="00C60131"/>
    <w:rsid w:val="00C603C0"/>
    <w:rsid w:val="00C604E3"/>
    <w:rsid w:val="00C60719"/>
    <w:rsid w:val="00C6074B"/>
    <w:rsid w:val="00C6085E"/>
    <w:rsid w:val="00C60BDA"/>
    <w:rsid w:val="00C60CD2"/>
    <w:rsid w:val="00C60D65"/>
    <w:rsid w:val="00C60F60"/>
    <w:rsid w:val="00C612FD"/>
    <w:rsid w:val="00C6141D"/>
    <w:rsid w:val="00C61426"/>
    <w:rsid w:val="00C61571"/>
    <w:rsid w:val="00C61816"/>
    <w:rsid w:val="00C618EC"/>
    <w:rsid w:val="00C61B59"/>
    <w:rsid w:val="00C61D62"/>
    <w:rsid w:val="00C623AC"/>
    <w:rsid w:val="00C62A7E"/>
    <w:rsid w:val="00C62B38"/>
    <w:rsid w:val="00C62BD0"/>
    <w:rsid w:val="00C62C41"/>
    <w:rsid w:val="00C62EC5"/>
    <w:rsid w:val="00C62F8A"/>
    <w:rsid w:val="00C6329F"/>
    <w:rsid w:val="00C632D6"/>
    <w:rsid w:val="00C633A4"/>
    <w:rsid w:val="00C63726"/>
    <w:rsid w:val="00C63E07"/>
    <w:rsid w:val="00C64306"/>
    <w:rsid w:val="00C64595"/>
    <w:rsid w:val="00C64F0F"/>
    <w:rsid w:val="00C65028"/>
    <w:rsid w:val="00C6561C"/>
    <w:rsid w:val="00C656BF"/>
    <w:rsid w:val="00C658E7"/>
    <w:rsid w:val="00C65941"/>
    <w:rsid w:val="00C65ACF"/>
    <w:rsid w:val="00C65E8F"/>
    <w:rsid w:val="00C66209"/>
    <w:rsid w:val="00C66AC9"/>
    <w:rsid w:val="00C66ACF"/>
    <w:rsid w:val="00C66BCD"/>
    <w:rsid w:val="00C66C0B"/>
    <w:rsid w:val="00C66C9D"/>
    <w:rsid w:val="00C66CAF"/>
    <w:rsid w:val="00C66D43"/>
    <w:rsid w:val="00C66D52"/>
    <w:rsid w:val="00C66EDC"/>
    <w:rsid w:val="00C66F7B"/>
    <w:rsid w:val="00C6707C"/>
    <w:rsid w:val="00C672D4"/>
    <w:rsid w:val="00C6744E"/>
    <w:rsid w:val="00C675C6"/>
    <w:rsid w:val="00C6762E"/>
    <w:rsid w:val="00C67873"/>
    <w:rsid w:val="00C678AD"/>
    <w:rsid w:val="00C67B6F"/>
    <w:rsid w:val="00C67C6C"/>
    <w:rsid w:val="00C67C88"/>
    <w:rsid w:val="00C67D45"/>
    <w:rsid w:val="00C67F69"/>
    <w:rsid w:val="00C70466"/>
    <w:rsid w:val="00C706CC"/>
    <w:rsid w:val="00C70A48"/>
    <w:rsid w:val="00C70C61"/>
    <w:rsid w:val="00C70D5E"/>
    <w:rsid w:val="00C70FA3"/>
    <w:rsid w:val="00C70FF6"/>
    <w:rsid w:val="00C710E4"/>
    <w:rsid w:val="00C7120B"/>
    <w:rsid w:val="00C71215"/>
    <w:rsid w:val="00C715FB"/>
    <w:rsid w:val="00C71643"/>
    <w:rsid w:val="00C716A4"/>
    <w:rsid w:val="00C7184D"/>
    <w:rsid w:val="00C718CD"/>
    <w:rsid w:val="00C718EF"/>
    <w:rsid w:val="00C71949"/>
    <w:rsid w:val="00C71C73"/>
    <w:rsid w:val="00C71D44"/>
    <w:rsid w:val="00C71E1D"/>
    <w:rsid w:val="00C71FAA"/>
    <w:rsid w:val="00C72038"/>
    <w:rsid w:val="00C7211B"/>
    <w:rsid w:val="00C72371"/>
    <w:rsid w:val="00C723AB"/>
    <w:rsid w:val="00C72491"/>
    <w:rsid w:val="00C7299F"/>
    <w:rsid w:val="00C729BB"/>
    <w:rsid w:val="00C729DF"/>
    <w:rsid w:val="00C72AF3"/>
    <w:rsid w:val="00C72C6A"/>
    <w:rsid w:val="00C72C75"/>
    <w:rsid w:val="00C7305F"/>
    <w:rsid w:val="00C731E8"/>
    <w:rsid w:val="00C733F8"/>
    <w:rsid w:val="00C73A83"/>
    <w:rsid w:val="00C73F55"/>
    <w:rsid w:val="00C73F65"/>
    <w:rsid w:val="00C7405A"/>
    <w:rsid w:val="00C740C9"/>
    <w:rsid w:val="00C742C8"/>
    <w:rsid w:val="00C742EF"/>
    <w:rsid w:val="00C7468C"/>
    <w:rsid w:val="00C747B1"/>
    <w:rsid w:val="00C74C5F"/>
    <w:rsid w:val="00C74E12"/>
    <w:rsid w:val="00C74E32"/>
    <w:rsid w:val="00C74F33"/>
    <w:rsid w:val="00C74FE8"/>
    <w:rsid w:val="00C75196"/>
    <w:rsid w:val="00C75308"/>
    <w:rsid w:val="00C75325"/>
    <w:rsid w:val="00C75760"/>
    <w:rsid w:val="00C75E13"/>
    <w:rsid w:val="00C76292"/>
    <w:rsid w:val="00C7634B"/>
    <w:rsid w:val="00C76375"/>
    <w:rsid w:val="00C763E4"/>
    <w:rsid w:val="00C76624"/>
    <w:rsid w:val="00C7681A"/>
    <w:rsid w:val="00C76929"/>
    <w:rsid w:val="00C76982"/>
    <w:rsid w:val="00C76989"/>
    <w:rsid w:val="00C76B46"/>
    <w:rsid w:val="00C7704B"/>
    <w:rsid w:val="00C7748E"/>
    <w:rsid w:val="00C77637"/>
    <w:rsid w:val="00C77641"/>
    <w:rsid w:val="00C8000A"/>
    <w:rsid w:val="00C8009A"/>
    <w:rsid w:val="00C80148"/>
    <w:rsid w:val="00C801BA"/>
    <w:rsid w:val="00C80501"/>
    <w:rsid w:val="00C8066D"/>
    <w:rsid w:val="00C809FD"/>
    <w:rsid w:val="00C80D3C"/>
    <w:rsid w:val="00C80F30"/>
    <w:rsid w:val="00C80F9F"/>
    <w:rsid w:val="00C81212"/>
    <w:rsid w:val="00C8136E"/>
    <w:rsid w:val="00C81453"/>
    <w:rsid w:val="00C816D2"/>
    <w:rsid w:val="00C8182D"/>
    <w:rsid w:val="00C8193B"/>
    <w:rsid w:val="00C81E5C"/>
    <w:rsid w:val="00C81EFD"/>
    <w:rsid w:val="00C82148"/>
    <w:rsid w:val="00C8224E"/>
    <w:rsid w:val="00C823FD"/>
    <w:rsid w:val="00C824F8"/>
    <w:rsid w:val="00C826C1"/>
    <w:rsid w:val="00C82849"/>
    <w:rsid w:val="00C82A60"/>
    <w:rsid w:val="00C83006"/>
    <w:rsid w:val="00C832C6"/>
    <w:rsid w:val="00C8343A"/>
    <w:rsid w:val="00C8388E"/>
    <w:rsid w:val="00C83988"/>
    <w:rsid w:val="00C839A9"/>
    <w:rsid w:val="00C839D0"/>
    <w:rsid w:val="00C83B99"/>
    <w:rsid w:val="00C83C0C"/>
    <w:rsid w:val="00C83C30"/>
    <w:rsid w:val="00C83D1E"/>
    <w:rsid w:val="00C841F0"/>
    <w:rsid w:val="00C8442E"/>
    <w:rsid w:val="00C84569"/>
    <w:rsid w:val="00C84673"/>
    <w:rsid w:val="00C84753"/>
    <w:rsid w:val="00C84B1E"/>
    <w:rsid w:val="00C8565F"/>
    <w:rsid w:val="00C85A57"/>
    <w:rsid w:val="00C85A5C"/>
    <w:rsid w:val="00C85E32"/>
    <w:rsid w:val="00C85ECB"/>
    <w:rsid w:val="00C85FA3"/>
    <w:rsid w:val="00C85FC6"/>
    <w:rsid w:val="00C85FD9"/>
    <w:rsid w:val="00C8614D"/>
    <w:rsid w:val="00C86C4D"/>
    <w:rsid w:val="00C86D76"/>
    <w:rsid w:val="00C8701A"/>
    <w:rsid w:val="00C87053"/>
    <w:rsid w:val="00C8707B"/>
    <w:rsid w:val="00C870DE"/>
    <w:rsid w:val="00C87108"/>
    <w:rsid w:val="00C874C4"/>
    <w:rsid w:val="00C875E9"/>
    <w:rsid w:val="00C878FC"/>
    <w:rsid w:val="00C8795F"/>
    <w:rsid w:val="00C8797F"/>
    <w:rsid w:val="00C879E8"/>
    <w:rsid w:val="00C87AAA"/>
    <w:rsid w:val="00C87B96"/>
    <w:rsid w:val="00C87BB9"/>
    <w:rsid w:val="00C901C1"/>
    <w:rsid w:val="00C904AA"/>
    <w:rsid w:val="00C906DB"/>
    <w:rsid w:val="00C907BE"/>
    <w:rsid w:val="00C909D4"/>
    <w:rsid w:val="00C90AC8"/>
    <w:rsid w:val="00C90AE1"/>
    <w:rsid w:val="00C90B8A"/>
    <w:rsid w:val="00C90D8D"/>
    <w:rsid w:val="00C91019"/>
    <w:rsid w:val="00C914F7"/>
    <w:rsid w:val="00C917E5"/>
    <w:rsid w:val="00C91AAB"/>
    <w:rsid w:val="00C91CEA"/>
    <w:rsid w:val="00C92481"/>
    <w:rsid w:val="00C924E8"/>
    <w:rsid w:val="00C92822"/>
    <w:rsid w:val="00C929ED"/>
    <w:rsid w:val="00C92A0A"/>
    <w:rsid w:val="00C92A5F"/>
    <w:rsid w:val="00C92DFA"/>
    <w:rsid w:val="00C92FDC"/>
    <w:rsid w:val="00C934E7"/>
    <w:rsid w:val="00C93DD3"/>
    <w:rsid w:val="00C93F16"/>
    <w:rsid w:val="00C942A9"/>
    <w:rsid w:val="00C9443D"/>
    <w:rsid w:val="00C949E0"/>
    <w:rsid w:val="00C94A11"/>
    <w:rsid w:val="00C94AC0"/>
    <w:rsid w:val="00C94BB4"/>
    <w:rsid w:val="00C95095"/>
    <w:rsid w:val="00C9510B"/>
    <w:rsid w:val="00C95199"/>
    <w:rsid w:val="00C951DD"/>
    <w:rsid w:val="00C95400"/>
    <w:rsid w:val="00C9555A"/>
    <w:rsid w:val="00C9566C"/>
    <w:rsid w:val="00C95949"/>
    <w:rsid w:val="00C95AC7"/>
    <w:rsid w:val="00C95D82"/>
    <w:rsid w:val="00C95E4A"/>
    <w:rsid w:val="00C9601A"/>
    <w:rsid w:val="00C96246"/>
    <w:rsid w:val="00C96253"/>
    <w:rsid w:val="00C968E2"/>
    <w:rsid w:val="00C9729D"/>
    <w:rsid w:val="00C972A8"/>
    <w:rsid w:val="00C973B4"/>
    <w:rsid w:val="00C9743C"/>
    <w:rsid w:val="00C97496"/>
    <w:rsid w:val="00C975D8"/>
    <w:rsid w:val="00C97640"/>
    <w:rsid w:val="00C97669"/>
    <w:rsid w:val="00C976C7"/>
    <w:rsid w:val="00C9794C"/>
    <w:rsid w:val="00C97B21"/>
    <w:rsid w:val="00C97B57"/>
    <w:rsid w:val="00C97D67"/>
    <w:rsid w:val="00CA0053"/>
    <w:rsid w:val="00CA008F"/>
    <w:rsid w:val="00CA0245"/>
    <w:rsid w:val="00CA03D8"/>
    <w:rsid w:val="00CA03FA"/>
    <w:rsid w:val="00CA04F4"/>
    <w:rsid w:val="00CA0751"/>
    <w:rsid w:val="00CA0767"/>
    <w:rsid w:val="00CA0913"/>
    <w:rsid w:val="00CA0C84"/>
    <w:rsid w:val="00CA0FF9"/>
    <w:rsid w:val="00CA102C"/>
    <w:rsid w:val="00CA1034"/>
    <w:rsid w:val="00CA12A8"/>
    <w:rsid w:val="00CA1547"/>
    <w:rsid w:val="00CA162B"/>
    <w:rsid w:val="00CA19D6"/>
    <w:rsid w:val="00CA19DE"/>
    <w:rsid w:val="00CA1A9F"/>
    <w:rsid w:val="00CA21C1"/>
    <w:rsid w:val="00CA22FF"/>
    <w:rsid w:val="00CA26A4"/>
    <w:rsid w:val="00CA2B04"/>
    <w:rsid w:val="00CA2DE3"/>
    <w:rsid w:val="00CA2FC4"/>
    <w:rsid w:val="00CA2FD9"/>
    <w:rsid w:val="00CA33B7"/>
    <w:rsid w:val="00CA3481"/>
    <w:rsid w:val="00CA359D"/>
    <w:rsid w:val="00CA3AF0"/>
    <w:rsid w:val="00CA3B0A"/>
    <w:rsid w:val="00CA3BA0"/>
    <w:rsid w:val="00CA3FE8"/>
    <w:rsid w:val="00CA416B"/>
    <w:rsid w:val="00CA423B"/>
    <w:rsid w:val="00CA45E9"/>
    <w:rsid w:val="00CA4DBC"/>
    <w:rsid w:val="00CA4DED"/>
    <w:rsid w:val="00CA51CA"/>
    <w:rsid w:val="00CA5A97"/>
    <w:rsid w:val="00CA5B00"/>
    <w:rsid w:val="00CA5B28"/>
    <w:rsid w:val="00CA5C47"/>
    <w:rsid w:val="00CA5EF9"/>
    <w:rsid w:val="00CA5F2A"/>
    <w:rsid w:val="00CA614C"/>
    <w:rsid w:val="00CA6646"/>
    <w:rsid w:val="00CA6812"/>
    <w:rsid w:val="00CA6A3B"/>
    <w:rsid w:val="00CA701C"/>
    <w:rsid w:val="00CA71D2"/>
    <w:rsid w:val="00CA72C7"/>
    <w:rsid w:val="00CA748F"/>
    <w:rsid w:val="00CA74F5"/>
    <w:rsid w:val="00CA77AA"/>
    <w:rsid w:val="00CA7A8E"/>
    <w:rsid w:val="00CB002E"/>
    <w:rsid w:val="00CB020F"/>
    <w:rsid w:val="00CB08EC"/>
    <w:rsid w:val="00CB0B0A"/>
    <w:rsid w:val="00CB0D57"/>
    <w:rsid w:val="00CB0E40"/>
    <w:rsid w:val="00CB0F0D"/>
    <w:rsid w:val="00CB10A8"/>
    <w:rsid w:val="00CB1132"/>
    <w:rsid w:val="00CB19B5"/>
    <w:rsid w:val="00CB19C2"/>
    <w:rsid w:val="00CB1DA7"/>
    <w:rsid w:val="00CB23BC"/>
    <w:rsid w:val="00CB243F"/>
    <w:rsid w:val="00CB25AF"/>
    <w:rsid w:val="00CB27CA"/>
    <w:rsid w:val="00CB2A0A"/>
    <w:rsid w:val="00CB2A22"/>
    <w:rsid w:val="00CB2C2A"/>
    <w:rsid w:val="00CB2DC4"/>
    <w:rsid w:val="00CB2E40"/>
    <w:rsid w:val="00CB3005"/>
    <w:rsid w:val="00CB313A"/>
    <w:rsid w:val="00CB31A1"/>
    <w:rsid w:val="00CB33C6"/>
    <w:rsid w:val="00CB3479"/>
    <w:rsid w:val="00CB3513"/>
    <w:rsid w:val="00CB43E2"/>
    <w:rsid w:val="00CB4497"/>
    <w:rsid w:val="00CB4CC9"/>
    <w:rsid w:val="00CB4D4E"/>
    <w:rsid w:val="00CB536A"/>
    <w:rsid w:val="00CB540F"/>
    <w:rsid w:val="00CB574C"/>
    <w:rsid w:val="00CB585B"/>
    <w:rsid w:val="00CB5889"/>
    <w:rsid w:val="00CB6028"/>
    <w:rsid w:val="00CB64B2"/>
    <w:rsid w:val="00CB6557"/>
    <w:rsid w:val="00CB67C4"/>
    <w:rsid w:val="00CB6872"/>
    <w:rsid w:val="00CB69DF"/>
    <w:rsid w:val="00CB6AC1"/>
    <w:rsid w:val="00CB6AD0"/>
    <w:rsid w:val="00CB6C16"/>
    <w:rsid w:val="00CB6D8A"/>
    <w:rsid w:val="00CB6F1F"/>
    <w:rsid w:val="00CB6F6A"/>
    <w:rsid w:val="00CB733B"/>
    <w:rsid w:val="00CB758D"/>
    <w:rsid w:val="00CB76BE"/>
    <w:rsid w:val="00CB780D"/>
    <w:rsid w:val="00CB7820"/>
    <w:rsid w:val="00CB79A3"/>
    <w:rsid w:val="00CB7A21"/>
    <w:rsid w:val="00CB7D7A"/>
    <w:rsid w:val="00CB7EAF"/>
    <w:rsid w:val="00CC01C4"/>
    <w:rsid w:val="00CC0561"/>
    <w:rsid w:val="00CC0CCE"/>
    <w:rsid w:val="00CC0D5A"/>
    <w:rsid w:val="00CC140D"/>
    <w:rsid w:val="00CC153D"/>
    <w:rsid w:val="00CC170D"/>
    <w:rsid w:val="00CC17E7"/>
    <w:rsid w:val="00CC1A05"/>
    <w:rsid w:val="00CC1A16"/>
    <w:rsid w:val="00CC1A5D"/>
    <w:rsid w:val="00CC20C2"/>
    <w:rsid w:val="00CC21DE"/>
    <w:rsid w:val="00CC22D2"/>
    <w:rsid w:val="00CC2C66"/>
    <w:rsid w:val="00CC2EBB"/>
    <w:rsid w:val="00CC30D6"/>
    <w:rsid w:val="00CC3136"/>
    <w:rsid w:val="00CC314B"/>
    <w:rsid w:val="00CC316B"/>
    <w:rsid w:val="00CC3392"/>
    <w:rsid w:val="00CC3410"/>
    <w:rsid w:val="00CC36F8"/>
    <w:rsid w:val="00CC404F"/>
    <w:rsid w:val="00CC40F2"/>
    <w:rsid w:val="00CC423A"/>
    <w:rsid w:val="00CC4A51"/>
    <w:rsid w:val="00CC5019"/>
    <w:rsid w:val="00CC5022"/>
    <w:rsid w:val="00CC5122"/>
    <w:rsid w:val="00CC51A7"/>
    <w:rsid w:val="00CC5235"/>
    <w:rsid w:val="00CC548F"/>
    <w:rsid w:val="00CC5587"/>
    <w:rsid w:val="00CC582F"/>
    <w:rsid w:val="00CC5A4E"/>
    <w:rsid w:val="00CC5E25"/>
    <w:rsid w:val="00CC5F5D"/>
    <w:rsid w:val="00CC61F5"/>
    <w:rsid w:val="00CC62AE"/>
    <w:rsid w:val="00CC63AF"/>
    <w:rsid w:val="00CC68D9"/>
    <w:rsid w:val="00CC6BE3"/>
    <w:rsid w:val="00CC6C38"/>
    <w:rsid w:val="00CC6E97"/>
    <w:rsid w:val="00CC6E9A"/>
    <w:rsid w:val="00CC6EC3"/>
    <w:rsid w:val="00CC6F61"/>
    <w:rsid w:val="00CC7228"/>
    <w:rsid w:val="00CC72E2"/>
    <w:rsid w:val="00CC7955"/>
    <w:rsid w:val="00CC7CF8"/>
    <w:rsid w:val="00CD009B"/>
    <w:rsid w:val="00CD0121"/>
    <w:rsid w:val="00CD0361"/>
    <w:rsid w:val="00CD0863"/>
    <w:rsid w:val="00CD089B"/>
    <w:rsid w:val="00CD0A31"/>
    <w:rsid w:val="00CD1282"/>
    <w:rsid w:val="00CD1456"/>
    <w:rsid w:val="00CD1488"/>
    <w:rsid w:val="00CD1574"/>
    <w:rsid w:val="00CD1BEA"/>
    <w:rsid w:val="00CD2068"/>
    <w:rsid w:val="00CD22F4"/>
    <w:rsid w:val="00CD2753"/>
    <w:rsid w:val="00CD2956"/>
    <w:rsid w:val="00CD2C0D"/>
    <w:rsid w:val="00CD2DDB"/>
    <w:rsid w:val="00CD2E63"/>
    <w:rsid w:val="00CD2EF8"/>
    <w:rsid w:val="00CD2F46"/>
    <w:rsid w:val="00CD3062"/>
    <w:rsid w:val="00CD339B"/>
    <w:rsid w:val="00CD3450"/>
    <w:rsid w:val="00CD3828"/>
    <w:rsid w:val="00CD3883"/>
    <w:rsid w:val="00CD3AA7"/>
    <w:rsid w:val="00CD3DFD"/>
    <w:rsid w:val="00CD3ECF"/>
    <w:rsid w:val="00CD40F2"/>
    <w:rsid w:val="00CD418E"/>
    <w:rsid w:val="00CD4811"/>
    <w:rsid w:val="00CD49BC"/>
    <w:rsid w:val="00CD510F"/>
    <w:rsid w:val="00CD525F"/>
    <w:rsid w:val="00CD56BE"/>
    <w:rsid w:val="00CD56E9"/>
    <w:rsid w:val="00CD6315"/>
    <w:rsid w:val="00CD6334"/>
    <w:rsid w:val="00CD6377"/>
    <w:rsid w:val="00CD661D"/>
    <w:rsid w:val="00CD6782"/>
    <w:rsid w:val="00CD67EF"/>
    <w:rsid w:val="00CD693E"/>
    <w:rsid w:val="00CD6CC6"/>
    <w:rsid w:val="00CD6E95"/>
    <w:rsid w:val="00CD70C1"/>
    <w:rsid w:val="00CD74E3"/>
    <w:rsid w:val="00CD76F3"/>
    <w:rsid w:val="00CD79F0"/>
    <w:rsid w:val="00CD7A5E"/>
    <w:rsid w:val="00CD7C1E"/>
    <w:rsid w:val="00CD7E95"/>
    <w:rsid w:val="00CE0362"/>
    <w:rsid w:val="00CE048C"/>
    <w:rsid w:val="00CE096A"/>
    <w:rsid w:val="00CE0C1F"/>
    <w:rsid w:val="00CE0C27"/>
    <w:rsid w:val="00CE0CDB"/>
    <w:rsid w:val="00CE0D90"/>
    <w:rsid w:val="00CE122A"/>
    <w:rsid w:val="00CE12A1"/>
    <w:rsid w:val="00CE1573"/>
    <w:rsid w:val="00CE19CB"/>
    <w:rsid w:val="00CE1B94"/>
    <w:rsid w:val="00CE1B99"/>
    <w:rsid w:val="00CE1BD8"/>
    <w:rsid w:val="00CE1DC1"/>
    <w:rsid w:val="00CE1F0A"/>
    <w:rsid w:val="00CE2048"/>
    <w:rsid w:val="00CE231F"/>
    <w:rsid w:val="00CE23BB"/>
    <w:rsid w:val="00CE2428"/>
    <w:rsid w:val="00CE2890"/>
    <w:rsid w:val="00CE28C8"/>
    <w:rsid w:val="00CE28F7"/>
    <w:rsid w:val="00CE2B68"/>
    <w:rsid w:val="00CE2C5B"/>
    <w:rsid w:val="00CE2D10"/>
    <w:rsid w:val="00CE2EB5"/>
    <w:rsid w:val="00CE2ECB"/>
    <w:rsid w:val="00CE35A5"/>
    <w:rsid w:val="00CE35C1"/>
    <w:rsid w:val="00CE3880"/>
    <w:rsid w:val="00CE3999"/>
    <w:rsid w:val="00CE39F1"/>
    <w:rsid w:val="00CE3F84"/>
    <w:rsid w:val="00CE40A7"/>
    <w:rsid w:val="00CE41FE"/>
    <w:rsid w:val="00CE423F"/>
    <w:rsid w:val="00CE42B4"/>
    <w:rsid w:val="00CE42EC"/>
    <w:rsid w:val="00CE4336"/>
    <w:rsid w:val="00CE479B"/>
    <w:rsid w:val="00CE4D72"/>
    <w:rsid w:val="00CE4E2F"/>
    <w:rsid w:val="00CE4F36"/>
    <w:rsid w:val="00CE5617"/>
    <w:rsid w:val="00CE59D0"/>
    <w:rsid w:val="00CE5B00"/>
    <w:rsid w:val="00CE5C64"/>
    <w:rsid w:val="00CE5C9D"/>
    <w:rsid w:val="00CE605D"/>
    <w:rsid w:val="00CE6208"/>
    <w:rsid w:val="00CE6317"/>
    <w:rsid w:val="00CE64A2"/>
    <w:rsid w:val="00CE67B7"/>
    <w:rsid w:val="00CE6876"/>
    <w:rsid w:val="00CE6CEF"/>
    <w:rsid w:val="00CE7076"/>
    <w:rsid w:val="00CE719E"/>
    <w:rsid w:val="00CE73B0"/>
    <w:rsid w:val="00CE749A"/>
    <w:rsid w:val="00CE7503"/>
    <w:rsid w:val="00CE7506"/>
    <w:rsid w:val="00CE77F7"/>
    <w:rsid w:val="00CE788C"/>
    <w:rsid w:val="00CE79E5"/>
    <w:rsid w:val="00CE79FF"/>
    <w:rsid w:val="00CE7F18"/>
    <w:rsid w:val="00CF05BF"/>
    <w:rsid w:val="00CF085F"/>
    <w:rsid w:val="00CF0917"/>
    <w:rsid w:val="00CF0B94"/>
    <w:rsid w:val="00CF10EC"/>
    <w:rsid w:val="00CF114D"/>
    <w:rsid w:val="00CF13B8"/>
    <w:rsid w:val="00CF18F7"/>
    <w:rsid w:val="00CF1A8F"/>
    <w:rsid w:val="00CF1DAB"/>
    <w:rsid w:val="00CF1F45"/>
    <w:rsid w:val="00CF21D0"/>
    <w:rsid w:val="00CF268C"/>
    <w:rsid w:val="00CF2984"/>
    <w:rsid w:val="00CF2F6E"/>
    <w:rsid w:val="00CF2FFB"/>
    <w:rsid w:val="00CF314E"/>
    <w:rsid w:val="00CF3283"/>
    <w:rsid w:val="00CF35C2"/>
    <w:rsid w:val="00CF37EF"/>
    <w:rsid w:val="00CF3874"/>
    <w:rsid w:val="00CF3A5D"/>
    <w:rsid w:val="00CF425F"/>
    <w:rsid w:val="00CF43C3"/>
    <w:rsid w:val="00CF47D1"/>
    <w:rsid w:val="00CF4DE1"/>
    <w:rsid w:val="00CF4E33"/>
    <w:rsid w:val="00CF4F6D"/>
    <w:rsid w:val="00CF5018"/>
    <w:rsid w:val="00CF517F"/>
    <w:rsid w:val="00CF5334"/>
    <w:rsid w:val="00CF5793"/>
    <w:rsid w:val="00CF580D"/>
    <w:rsid w:val="00CF5C0D"/>
    <w:rsid w:val="00CF654A"/>
    <w:rsid w:val="00CF675C"/>
    <w:rsid w:val="00CF6BD8"/>
    <w:rsid w:val="00CF6CD3"/>
    <w:rsid w:val="00CF6E3B"/>
    <w:rsid w:val="00CF6FC6"/>
    <w:rsid w:val="00CF6FEA"/>
    <w:rsid w:val="00CF70A8"/>
    <w:rsid w:val="00CF71A2"/>
    <w:rsid w:val="00CF7459"/>
    <w:rsid w:val="00CF766F"/>
    <w:rsid w:val="00CF79CB"/>
    <w:rsid w:val="00CF79CF"/>
    <w:rsid w:val="00CF7DD3"/>
    <w:rsid w:val="00CF7F58"/>
    <w:rsid w:val="00CF7FB2"/>
    <w:rsid w:val="00D004F1"/>
    <w:rsid w:val="00D006EC"/>
    <w:rsid w:val="00D008A2"/>
    <w:rsid w:val="00D00A2E"/>
    <w:rsid w:val="00D00AA9"/>
    <w:rsid w:val="00D00C27"/>
    <w:rsid w:val="00D00C9F"/>
    <w:rsid w:val="00D012AD"/>
    <w:rsid w:val="00D014BF"/>
    <w:rsid w:val="00D017C5"/>
    <w:rsid w:val="00D01932"/>
    <w:rsid w:val="00D01974"/>
    <w:rsid w:val="00D01AF9"/>
    <w:rsid w:val="00D01B4D"/>
    <w:rsid w:val="00D01E94"/>
    <w:rsid w:val="00D01F22"/>
    <w:rsid w:val="00D01F7C"/>
    <w:rsid w:val="00D02040"/>
    <w:rsid w:val="00D022C8"/>
    <w:rsid w:val="00D02382"/>
    <w:rsid w:val="00D02392"/>
    <w:rsid w:val="00D023E2"/>
    <w:rsid w:val="00D0263C"/>
    <w:rsid w:val="00D027DA"/>
    <w:rsid w:val="00D02B67"/>
    <w:rsid w:val="00D0301F"/>
    <w:rsid w:val="00D032EF"/>
    <w:rsid w:val="00D03347"/>
    <w:rsid w:val="00D03424"/>
    <w:rsid w:val="00D03825"/>
    <w:rsid w:val="00D03C0A"/>
    <w:rsid w:val="00D03C9C"/>
    <w:rsid w:val="00D03E90"/>
    <w:rsid w:val="00D03F52"/>
    <w:rsid w:val="00D04296"/>
    <w:rsid w:val="00D04353"/>
    <w:rsid w:val="00D044BD"/>
    <w:rsid w:val="00D0479F"/>
    <w:rsid w:val="00D048F6"/>
    <w:rsid w:val="00D049C9"/>
    <w:rsid w:val="00D05223"/>
    <w:rsid w:val="00D05427"/>
    <w:rsid w:val="00D05459"/>
    <w:rsid w:val="00D056FF"/>
    <w:rsid w:val="00D05C50"/>
    <w:rsid w:val="00D05D55"/>
    <w:rsid w:val="00D05EFE"/>
    <w:rsid w:val="00D05F48"/>
    <w:rsid w:val="00D064EB"/>
    <w:rsid w:val="00D06502"/>
    <w:rsid w:val="00D0654D"/>
    <w:rsid w:val="00D065C7"/>
    <w:rsid w:val="00D066BF"/>
    <w:rsid w:val="00D06720"/>
    <w:rsid w:val="00D06773"/>
    <w:rsid w:val="00D0682F"/>
    <w:rsid w:val="00D0683E"/>
    <w:rsid w:val="00D06950"/>
    <w:rsid w:val="00D069CC"/>
    <w:rsid w:val="00D06C01"/>
    <w:rsid w:val="00D06D97"/>
    <w:rsid w:val="00D06FE9"/>
    <w:rsid w:val="00D07386"/>
    <w:rsid w:val="00D07787"/>
    <w:rsid w:val="00D0786D"/>
    <w:rsid w:val="00D07B7B"/>
    <w:rsid w:val="00D07BF4"/>
    <w:rsid w:val="00D07C17"/>
    <w:rsid w:val="00D07EB8"/>
    <w:rsid w:val="00D101B0"/>
    <w:rsid w:val="00D102E9"/>
    <w:rsid w:val="00D1065E"/>
    <w:rsid w:val="00D107B9"/>
    <w:rsid w:val="00D10D04"/>
    <w:rsid w:val="00D10D7A"/>
    <w:rsid w:val="00D112BB"/>
    <w:rsid w:val="00D1138F"/>
    <w:rsid w:val="00D11790"/>
    <w:rsid w:val="00D11890"/>
    <w:rsid w:val="00D11A59"/>
    <w:rsid w:val="00D11BF8"/>
    <w:rsid w:val="00D11D08"/>
    <w:rsid w:val="00D11D6D"/>
    <w:rsid w:val="00D12016"/>
    <w:rsid w:val="00D1202B"/>
    <w:rsid w:val="00D12076"/>
    <w:rsid w:val="00D12207"/>
    <w:rsid w:val="00D124F0"/>
    <w:rsid w:val="00D12638"/>
    <w:rsid w:val="00D12823"/>
    <w:rsid w:val="00D12AF7"/>
    <w:rsid w:val="00D12B2D"/>
    <w:rsid w:val="00D12BF1"/>
    <w:rsid w:val="00D136E1"/>
    <w:rsid w:val="00D13B24"/>
    <w:rsid w:val="00D1418C"/>
    <w:rsid w:val="00D143A5"/>
    <w:rsid w:val="00D147DB"/>
    <w:rsid w:val="00D1482A"/>
    <w:rsid w:val="00D14907"/>
    <w:rsid w:val="00D14A1B"/>
    <w:rsid w:val="00D14B5A"/>
    <w:rsid w:val="00D14B78"/>
    <w:rsid w:val="00D14D3F"/>
    <w:rsid w:val="00D15006"/>
    <w:rsid w:val="00D1524F"/>
    <w:rsid w:val="00D15519"/>
    <w:rsid w:val="00D1571F"/>
    <w:rsid w:val="00D1580D"/>
    <w:rsid w:val="00D15824"/>
    <w:rsid w:val="00D1583A"/>
    <w:rsid w:val="00D159F1"/>
    <w:rsid w:val="00D15A18"/>
    <w:rsid w:val="00D15B2C"/>
    <w:rsid w:val="00D15C25"/>
    <w:rsid w:val="00D15D1A"/>
    <w:rsid w:val="00D15F04"/>
    <w:rsid w:val="00D16260"/>
    <w:rsid w:val="00D162C1"/>
    <w:rsid w:val="00D165BA"/>
    <w:rsid w:val="00D16809"/>
    <w:rsid w:val="00D16924"/>
    <w:rsid w:val="00D16A18"/>
    <w:rsid w:val="00D16D26"/>
    <w:rsid w:val="00D16EEB"/>
    <w:rsid w:val="00D17494"/>
    <w:rsid w:val="00D176E6"/>
    <w:rsid w:val="00D17863"/>
    <w:rsid w:val="00D17899"/>
    <w:rsid w:val="00D17AC5"/>
    <w:rsid w:val="00D17B42"/>
    <w:rsid w:val="00D17D19"/>
    <w:rsid w:val="00D20099"/>
    <w:rsid w:val="00D2014A"/>
    <w:rsid w:val="00D2016B"/>
    <w:rsid w:val="00D201AD"/>
    <w:rsid w:val="00D211AB"/>
    <w:rsid w:val="00D2142F"/>
    <w:rsid w:val="00D21571"/>
    <w:rsid w:val="00D21736"/>
    <w:rsid w:val="00D2197F"/>
    <w:rsid w:val="00D21A66"/>
    <w:rsid w:val="00D21D17"/>
    <w:rsid w:val="00D21D1E"/>
    <w:rsid w:val="00D21E10"/>
    <w:rsid w:val="00D2215C"/>
    <w:rsid w:val="00D225FF"/>
    <w:rsid w:val="00D227A2"/>
    <w:rsid w:val="00D22ADA"/>
    <w:rsid w:val="00D22C95"/>
    <w:rsid w:val="00D22EC4"/>
    <w:rsid w:val="00D234EC"/>
    <w:rsid w:val="00D234FF"/>
    <w:rsid w:val="00D236CE"/>
    <w:rsid w:val="00D23BBD"/>
    <w:rsid w:val="00D23D11"/>
    <w:rsid w:val="00D23D26"/>
    <w:rsid w:val="00D23EAF"/>
    <w:rsid w:val="00D23F3A"/>
    <w:rsid w:val="00D24207"/>
    <w:rsid w:val="00D246AB"/>
    <w:rsid w:val="00D2491D"/>
    <w:rsid w:val="00D24B6D"/>
    <w:rsid w:val="00D24CC8"/>
    <w:rsid w:val="00D2507A"/>
    <w:rsid w:val="00D25589"/>
    <w:rsid w:val="00D2559E"/>
    <w:rsid w:val="00D25EE4"/>
    <w:rsid w:val="00D26069"/>
    <w:rsid w:val="00D260E4"/>
    <w:rsid w:val="00D26122"/>
    <w:rsid w:val="00D264DF"/>
    <w:rsid w:val="00D265F6"/>
    <w:rsid w:val="00D2660B"/>
    <w:rsid w:val="00D269D3"/>
    <w:rsid w:val="00D26AA1"/>
    <w:rsid w:val="00D26E04"/>
    <w:rsid w:val="00D26EA9"/>
    <w:rsid w:val="00D2740D"/>
    <w:rsid w:val="00D27486"/>
    <w:rsid w:val="00D276C0"/>
    <w:rsid w:val="00D27715"/>
    <w:rsid w:val="00D2796D"/>
    <w:rsid w:val="00D27A5D"/>
    <w:rsid w:val="00D27B69"/>
    <w:rsid w:val="00D27D17"/>
    <w:rsid w:val="00D27D27"/>
    <w:rsid w:val="00D3016C"/>
    <w:rsid w:val="00D30B41"/>
    <w:rsid w:val="00D30C1E"/>
    <w:rsid w:val="00D30C66"/>
    <w:rsid w:val="00D30DA5"/>
    <w:rsid w:val="00D30E82"/>
    <w:rsid w:val="00D30F5D"/>
    <w:rsid w:val="00D310CB"/>
    <w:rsid w:val="00D3135A"/>
    <w:rsid w:val="00D3162D"/>
    <w:rsid w:val="00D31659"/>
    <w:rsid w:val="00D316DD"/>
    <w:rsid w:val="00D316E4"/>
    <w:rsid w:val="00D31890"/>
    <w:rsid w:val="00D31B97"/>
    <w:rsid w:val="00D31ED2"/>
    <w:rsid w:val="00D31F84"/>
    <w:rsid w:val="00D3247D"/>
    <w:rsid w:val="00D32694"/>
    <w:rsid w:val="00D327F6"/>
    <w:rsid w:val="00D32852"/>
    <w:rsid w:val="00D3285B"/>
    <w:rsid w:val="00D333A3"/>
    <w:rsid w:val="00D33456"/>
    <w:rsid w:val="00D337FD"/>
    <w:rsid w:val="00D33C9E"/>
    <w:rsid w:val="00D3402A"/>
    <w:rsid w:val="00D3416D"/>
    <w:rsid w:val="00D341E4"/>
    <w:rsid w:val="00D347FD"/>
    <w:rsid w:val="00D34EFF"/>
    <w:rsid w:val="00D3529D"/>
    <w:rsid w:val="00D35311"/>
    <w:rsid w:val="00D355C6"/>
    <w:rsid w:val="00D3598A"/>
    <w:rsid w:val="00D35B21"/>
    <w:rsid w:val="00D35E09"/>
    <w:rsid w:val="00D36009"/>
    <w:rsid w:val="00D3612E"/>
    <w:rsid w:val="00D36786"/>
    <w:rsid w:val="00D367E0"/>
    <w:rsid w:val="00D3694C"/>
    <w:rsid w:val="00D36EF8"/>
    <w:rsid w:val="00D3757D"/>
    <w:rsid w:val="00D37764"/>
    <w:rsid w:val="00D378E4"/>
    <w:rsid w:val="00D37A76"/>
    <w:rsid w:val="00D37C38"/>
    <w:rsid w:val="00D37CC8"/>
    <w:rsid w:val="00D37F18"/>
    <w:rsid w:val="00D400E7"/>
    <w:rsid w:val="00D40409"/>
    <w:rsid w:val="00D409D8"/>
    <w:rsid w:val="00D40FC2"/>
    <w:rsid w:val="00D410B8"/>
    <w:rsid w:val="00D4125A"/>
    <w:rsid w:val="00D41380"/>
    <w:rsid w:val="00D41405"/>
    <w:rsid w:val="00D41634"/>
    <w:rsid w:val="00D41680"/>
    <w:rsid w:val="00D4168B"/>
    <w:rsid w:val="00D416D6"/>
    <w:rsid w:val="00D4187A"/>
    <w:rsid w:val="00D41DCB"/>
    <w:rsid w:val="00D42073"/>
    <w:rsid w:val="00D42256"/>
    <w:rsid w:val="00D42C6D"/>
    <w:rsid w:val="00D42EAC"/>
    <w:rsid w:val="00D42EC5"/>
    <w:rsid w:val="00D43029"/>
    <w:rsid w:val="00D43418"/>
    <w:rsid w:val="00D43702"/>
    <w:rsid w:val="00D43741"/>
    <w:rsid w:val="00D439E1"/>
    <w:rsid w:val="00D44283"/>
    <w:rsid w:val="00D443B0"/>
    <w:rsid w:val="00D443CE"/>
    <w:rsid w:val="00D4452E"/>
    <w:rsid w:val="00D44719"/>
    <w:rsid w:val="00D447EB"/>
    <w:rsid w:val="00D448B5"/>
    <w:rsid w:val="00D44971"/>
    <w:rsid w:val="00D4499B"/>
    <w:rsid w:val="00D44BC0"/>
    <w:rsid w:val="00D44C34"/>
    <w:rsid w:val="00D44DF1"/>
    <w:rsid w:val="00D45054"/>
    <w:rsid w:val="00D45120"/>
    <w:rsid w:val="00D4519C"/>
    <w:rsid w:val="00D45398"/>
    <w:rsid w:val="00D454EA"/>
    <w:rsid w:val="00D457B5"/>
    <w:rsid w:val="00D45AF9"/>
    <w:rsid w:val="00D45C21"/>
    <w:rsid w:val="00D45C39"/>
    <w:rsid w:val="00D45F50"/>
    <w:rsid w:val="00D46241"/>
    <w:rsid w:val="00D4633A"/>
    <w:rsid w:val="00D46538"/>
    <w:rsid w:val="00D46733"/>
    <w:rsid w:val="00D46C03"/>
    <w:rsid w:val="00D46D45"/>
    <w:rsid w:val="00D47018"/>
    <w:rsid w:val="00D47395"/>
    <w:rsid w:val="00D47532"/>
    <w:rsid w:val="00D47623"/>
    <w:rsid w:val="00D47DA9"/>
    <w:rsid w:val="00D47F9B"/>
    <w:rsid w:val="00D500E7"/>
    <w:rsid w:val="00D504BD"/>
    <w:rsid w:val="00D509F0"/>
    <w:rsid w:val="00D50ACC"/>
    <w:rsid w:val="00D50ED4"/>
    <w:rsid w:val="00D50F07"/>
    <w:rsid w:val="00D5113D"/>
    <w:rsid w:val="00D5122A"/>
    <w:rsid w:val="00D513C4"/>
    <w:rsid w:val="00D513E9"/>
    <w:rsid w:val="00D515F8"/>
    <w:rsid w:val="00D51784"/>
    <w:rsid w:val="00D51A9B"/>
    <w:rsid w:val="00D51BD6"/>
    <w:rsid w:val="00D51C29"/>
    <w:rsid w:val="00D51DB2"/>
    <w:rsid w:val="00D52033"/>
    <w:rsid w:val="00D5206D"/>
    <w:rsid w:val="00D5227A"/>
    <w:rsid w:val="00D52449"/>
    <w:rsid w:val="00D52601"/>
    <w:rsid w:val="00D527C0"/>
    <w:rsid w:val="00D527EA"/>
    <w:rsid w:val="00D528F0"/>
    <w:rsid w:val="00D528F2"/>
    <w:rsid w:val="00D52BF1"/>
    <w:rsid w:val="00D52E82"/>
    <w:rsid w:val="00D52F4E"/>
    <w:rsid w:val="00D531E9"/>
    <w:rsid w:val="00D5326B"/>
    <w:rsid w:val="00D5329C"/>
    <w:rsid w:val="00D537DA"/>
    <w:rsid w:val="00D53890"/>
    <w:rsid w:val="00D53C5A"/>
    <w:rsid w:val="00D53CBB"/>
    <w:rsid w:val="00D53D2D"/>
    <w:rsid w:val="00D53D8E"/>
    <w:rsid w:val="00D53DFA"/>
    <w:rsid w:val="00D53F6D"/>
    <w:rsid w:val="00D5431E"/>
    <w:rsid w:val="00D543D5"/>
    <w:rsid w:val="00D543DB"/>
    <w:rsid w:val="00D5444F"/>
    <w:rsid w:val="00D54A2E"/>
    <w:rsid w:val="00D54A5F"/>
    <w:rsid w:val="00D54CF8"/>
    <w:rsid w:val="00D55027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84E"/>
    <w:rsid w:val="00D56BBA"/>
    <w:rsid w:val="00D56F89"/>
    <w:rsid w:val="00D571DD"/>
    <w:rsid w:val="00D573B0"/>
    <w:rsid w:val="00D575E1"/>
    <w:rsid w:val="00D57651"/>
    <w:rsid w:val="00D57B23"/>
    <w:rsid w:val="00D57B79"/>
    <w:rsid w:val="00D57B7F"/>
    <w:rsid w:val="00D57D96"/>
    <w:rsid w:val="00D601F6"/>
    <w:rsid w:val="00D60216"/>
    <w:rsid w:val="00D60257"/>
    <w:rsid w:val="00D6029F"/>
    <w:rsid w:val="00D60326"/>
    <w:rsid w:val="00D604DB"/>
    <w:rsid w:val="00D607A2"/>
    <w:rsid w:val="00D6093E"/>
    <w:rsid w:val="00D60AFC"/>
    <w:rsid w:val="00D60DA2"/>
    <w:rsid w:val="00D60EE5"/>
    <w:rsid w:val="00D60F99"/>
    <w:rsid w:val="00D60FBC"/>
    <w:rsid w:val="00D6100C"/>
    <w:rsid w:val="00D61190"/>
    <w:rsid w:val="00D61562"/>
    <w:rsid w:val="00D615AB"/>
    <w:rsid w:val="00D61634"/>
    <w:rsid w:val="00D61774"/>
    <w:rsid w:val="00D618E5"/>
    <w:rsid w:val="00D6195C"/>
    <w:rsid w:val="00D6196E"/>
    <w:rsid w:val="00D61A03"/>
    <w:rsid w:val="00D61BBE"/>
    <w:rsid w:val="00D61D41"/>
    <w:rsid w:val="00D61EB4"/>
    <w:rsid w:val="00D61F79"/>
    <w:rsid w:val="00D61FB0"/>
    <w:rsid w:val="00D620D5"/>
    <w:rsid w:val="00D62622"/>
    <w:rsid w:val="00D626EB"/>
    <w:rsid w:val="00D62818"/>
    <w:rsid w:val="00D62A1E"/>
    <w:rsid w:val="00D62BB7"/>
    <w:rsid w:val="00D62BD3"/>
    <w:rsid w:val="00D62CAD"/>
    <w:rsid w:val="00D62E51"/>
    <w:rsid w:val="00D63014"/>
    <w:rsid w:val="00D63232"/>
    <w:rsid w:val="00D63337"/>
    <w:rsid w:val="00D6361B"/>
    <w:rsid w:val="00D636EA"/>
    <w:rsid w:val="00D63765"/>
    <w:rsid w:val="00D63A64"/>
    <w:rsid w:val="00D6433A"/>
    <w:rsid w:val="00D6453C"/>
    <w:rsid w:val="00D64C1E"/>
    <w:rsid w:val="00D64C92"/>
    <w:rsid w:val="00D64D6D"/>
    <w:rsid w:val="00D64EB9"/>
    <w:rsid w:val="00D6525C"/>
    <w:rsid w:val="00D656D4"/>
    <w:rsid w:val="00D65968"/>
    <w:rsid w:val="00D65BC7"/>
    <w:rsid w:val="00D65C16"/>
    <w:rsid w:val="00D660EE"/>
    <w:rsid w:val="00D6656E"/>
    <w:rsid w:val="00D665CC"/>
    <w:rsid w:val="00D6680A"/>
    <w:rsid w:val="00D6695B"/>
    <w:rsid w:val="00D66B57"/>
    <w:rsid w:val="00D66C99"/>
    <w:rsid w:val="00D66CAE"/>
    <w:rsid w:val="00D66D75"/>
    <w:rsid w:val="00D6721B"/>
    <w:rsid w:val="00D67555"/>
    <w:rsid w:val="00D67590"/>
    <w:rsid w:val="00D67FC9"/>
    <w:rsid w:val="00D7039B"/>
    <w:rsid w:val="00D70433"/>
    <w:rsid w:val="00D7048B"/>
    <w:rsid w:val="00D709E7"/>
    <w:rsid w:val="00D70CEF"/>
    <w:rsid w:val="00D71290"/>
    <w:rsid w:val="00D71312"/>
    <w:rsid w:val="00D7151E"/>
    <w:rsid w:val="00D717CC"/>
    <w:rsid w:val="00D718EA"/>
    <w:rsid w:val="00D71956"/>
    <w:rsid w:val="00D71F85"/>
    <w:rsid w:val="00D720B4"/>
    <w:rsid w:val="00D7226C"/>
    <w:rsid w:val="00D72856"/>
    <w:rsid w:val="00D729DB"/>
    <w:rsid w:val="00D72B54"/>
    <w:rsid w:val="00D72E28"/>
    <w:rsid w:val="00D72F4A"/>
    <w:rsid w:val="00D72F69"/>
    <w:rsid w:val="00D73081"/>
    <w:rsid w:val="00D730C1"/>
    <w:rsid w:val="00D736C2"/>
    <w:rsid w:val="00D73941"/>
    <w:rsid w:val="00D73A4C"/>
    <w:rsid w:val="00D73B2B"/>
    <w:rsid w:val="00D73B40"/>
    <w:rsid w:val="00D73B81"/>
    <w:rsid w:val="00D74142"/>
    <w:rsid w:val="00D745BE"/>
    <w:rsid w:val="00D7469D"/>
    <w:rsid w:val="00D748FF"/>
    <w:rsid w:val="00D74A84"/>
    <w:rsid w:val="00D74BA6"/>
    <w:rsid w:val="00D74BBE"/>
    <w:rsid w:val="00D74C5A"/>
    <w:rsid w:val="00D74C6A"/>
    <w:rsid w:val="00D7505F"/>
    <w:rsid w:val="00D75163"/>
    <w:rsid w:val="00D756AE"/>
    <w:rsid w:val="00D75BF1"/>
    <w:rsid w:val="00D75C14"/>
    <w:rsid w:val="00D75CAA"/>
    <w:rsid w:val="00D75E88"/>
    <w:rsid w:val="00D75F2A"/>
    <w:rsid w:val="00D7608E"/>
    <w:rsid w:val="00D761BB"/>
    <w:rsid w:val="00D76893"/>
    <w:rsid w:val="00D76E3E"/>
    <w:rsid w:val="00D76EEF"/>
    <w:rsid w:val="00D76F41"/>
    <w:rsid w:val="00D7709C"/>
    <w:rsid w:val="00D77145"/>
    <w:rsid w:val="00D7767D"/>
    <w:rsid w:val="00D777DE"/>
    <w:rsid w:val="00D7780C"/>
    <w:rsid w:val="00D77928"/>
    <w:rsid w:val="00D77B86"/>
    <w:rsid w:val="00D77BAC"/>
    <w:rsid w:val="00D77C2E"/>
    <w:rsid w:val="00D800F2"/>
    <w:rsid w:val="00D803A0"/>
    <w:rsid w:val="00D8055C"/>
    <w:rsid w:val="00D80AF7"/>
    <w:rsid w:val="00D80B71"/>
    <w:rsid w:val="00D80BE0"/>
    <w:rsid w:val="00D80C93"/>
    <w:rsid w:val="00D81443"/>
    <w:rsid w:val="00D81546"/>
    <w:rsid w:val="00D815D8"/>
    <w:rsid w:val="00D819C7"/>
    <w:rsid w:val="00D81A61"/>
    <w:rsid w:val="00D82183"/>
    <w:rsid w:val="00D82901"/>
    <w:rsid w:val="00D82E10"/>
    <w:rsid w:val="00D8335A"/>
    <w:rsid w:val="00D838F2"/>
    <w:rsid w:val="00D83C75"/>
    <w:rsid w:val="00D83D9F"/>
    <w:rsid w:val="00D83F3C"/>
    <w:rsid w:val="00D83FA8"/>
    <w:rsid w:val="00D840AC"/>
    <w:rsid w:val="00D840D1"/>
    <w:rsid w:val="00D843A6"/>
    <w:rsid w:val="00D847F7"/>
    <w:rsid w:val="00D84844"/>
    <w:rsid w:val="00D8492E"/>
    <w:rsid w:val="00D8497A"/>
    <w:rsid w:val="00D849EE"/>
    <w:rsid w:val="00D84B1C"/>
    <w:rsid w:val="00D84B57"/>
    <w:rsid w:val="00D84BD4"/>
    <w:rsid w:val="00D84C0C"/>
    <w:rsid w:val="00D84FC8"/>
    <w:rsid w:val="00D85046"/>
    <w:rsid w:val="00D85113"/>
    <w:rsid w:val="00D858BB"/>
    <w:rsid w:val="00D85D58"/>
    <w:rsid w:val="00D860A1"/>
    <w:rsid w:val="00D860F6"/>
    <w:rsid w:val="00D86505"/>
    <w:rsid w:val="00D86559"/>
    <w:rsid w:val="00D8658B"/>
    <w:rsid w:val="00D86795"/>
    <w:rsid w:val="00D86DA5"/>
    <w:rsid w:val="00D87678"/>
    <w:rsid w:val="00D87BC3"/>
    <w:rsid w:val="00D87D6A"/>
    <w:rsid w:val="00D900A2"/>
    <w:rsid w:val="00D902DC"/>
    <w:rsid w:val="00D90337"/>
    <w:rsid w:val="00D903A9"/>
    <w:rsid w:val="00D905D9"/>
    <w:rsid w:val="00D90821"/>
    <w:rsid w:val="00D9083F"/>
    <w:rsid w:val="00D90CA0"/>
    <w:rsid w:val="00D910B8"/>
    <w:rsid w:val="00D9143F"/>
    <w:rsid w:val="00D9160F"/>
    <w:rsid w:val="00D916F6"/>
    <w:rsid w:val="00D918FF"/>
    <w:rsid w:val="00D919A2"/>
    <w:rsid w:val="00D91E22"/>
    <w:rsid w:val="00D91E48"/>
    <w:rsid w:val="00D91F31"/>
    <w:rsid w:val="00D921A7"/>
    <w:rsid w:val="00D921F4"/>
    <w:rsid w:val="00D92B37"/>
    <w:rsid w:val="00D92DC6"/>
    <w:rsid w:val="00D92F92"/>
    <w:rsid w:val="00D93009"/>
    <w:rsid w:val="00D93565"/>
    <w:rsid w:val="00D935AF"/>
    <w:rsid w:val="00D93766"/>
    <w:rsid w:val="00D9383F"/>
    <w:rsid w:val="00D938E2"/>
    <w:rsid w:val="00D93C4E"/>
    <w:rsid w:val="00D9444A"/>
    <w:rsid w:val="00D9458E"/>
    <w:rsid w:val="00D945C1"/>
    <w:rsid w:val="00D9472C"/>
    <w:rsid w:val="00D94A8D"/>
    <w:rsid w:val="00D9532C"/>
    <w:rsid w:val="00D9538F"/>
    <w:rsid w:val="00D955BA"/>
    <w:rsid w:val="00D9583E"/>
    <w:rsid w:val="00D958C4"/>
    <w:rsid w:val="00D95A70"/>
    <w:rsid w:val="00D95AF0"/>
    <w:rsid w:val="00D96131"/>
    <w:rsid w:val="00D9636A"/>
    <w:rsid w:val="00D9648F"/>
    <w:rsid w:val="00D9696F"/>
    <w:rsid w:val="00D96BB7"/>
    <w:rsid w:val="00D96C24"/>
    <w:rsid w:val="00D96F9B"/>
    <w:rsid w:val="00D97068"/>
    <w:rsid w:val="00D9722E"/>
    <w:rsid w:val="00D972A5"/>
    <w:rsid w:val="00D972D0"/>
    <w:rsid w:val="00D9746E"/>
    <w:rsid w:val="00D977C2"/>
    <w:rsid w:val="00D978B2"/>
    <w:rsid w:val="00D978FB"/>
    <w:rsid w:val="00D97932"/>
    <w:rsid w:val="00D97F18"/>
    <w:rsid w:val="00D97F19"/>
    <w:rsid w:val="00DA0567"/>
    <w:rsid w:val="00DA07F4"/>
    <w:rsid w:val="00DA0A21"/>
    <w:rsid w:val="00DA0AB3"/>
    <w:rsid w:val="00DA0C33"/>
    <w:rsid w:val="00DA0C6C"/>
    <w:rsid w:val="00DA0DBE"/>
    <w:rsid w:val="00DA0F6E"/>
    <w:rsid w:val="00DA110D"/>
    <w:rsid w:val="00DA1183"/>
    <w:rsid w:val="00DA12BD"/>
    <w:rsid w:val="00DA15E5"/>
    <w:rsid w:val="00DA168A"/>
    <w:rsid w:val="00DA171F"/>
    <w:rsid w:val="00DA18C9"/>
    <w:rsid w:val="00DA18EB"/>
    <w:rsid w:val="00DA2228"/>
    <w:rsid w:val="00DA22CC"/>
    <w:rsid w:val="00DA2390"/>
    <w:rsid w:val="00DA2566"/>
    <w:rsid w:val="00DA25D4"/>
    <w:rsid w:val="00DA27EA"/>
    <w:rsid w:val="00DA2AA5"/>
    <w:rsid w:val="00DA2EBD"/>
    <w:rsid w:val="00DA322C"/>
    <w:rsid w:val="00DA3253"/>
    <w:rsid w:val="00DA3263"/>
    <w:rsid w:val="00DA3416"/>
    <w:rsid w:val="00DA37D2"/>
    <w:rsid w:val="00DA38E8"/>
    <w:rsid w:val="00DA3902"/>
    <w:rsid w:val="00DA39A0"/>
    <w:rsid w:val="00DA3B35"/>
    <w:rsid w:val="00DA3D92"/>
    <w:rsid w:val="00DA47DB"/>
    <w:rsid w:val="00DA499A"/>
    <w:rsid w:val="00DA4A05"/>
    <w:rsid w:val="00DA4ACB"/>
    <w:rsid w:val="00DA4BE9"/>
    <w:rsid w:val="00DA4CD0"/>
    <w:rsid w:val="00DA4DB7"/>
    <w:rsid w:val="00DA4EA7"/>
    <w:rsid w:val="00DA500F"/>
    <w:rsid w:val="00DA51C2"/>
    <w:rsid w:val="00DA5575"/>
    <w:rsid w:val="00DA55C0"/>
    <w:rsid w:val="00DA591B"/>
    <w:rsid w:val="00DA5D3B"/>
    <w:rsid w:val="00DA5DD1"/>
    <w:rsid w:val="00DA5EC8"/>
    <w:rsid w:val="00DA5F9F"/>
    <w:rsid w:val="00DA640E"/>
    <w:rsid w:val="00DA648D"/>
    <w:rsid w:val="00DA6BAE"/>
    <w:rsid w:val="00DA6E13"/>
    <w:rsid w:val="00DA7033"/>
    <w:rsid w:val="00DA71D3"/>
    <w:rsid w:val="00DA79F5"/>
    <w:rsid w:val="00DA7E61"/>
    <w:rsid w:val="00DA7ED2"/>
    <w:rsid w:val="00DA7F9C"/>
    <w:rsid w:val="00DA7FFA"/>
    <w:rsid w:val="00DB0289"/>
    <w:rsid w:val="00DB0376"/>
    <w:rsid w:val="00DB0502"/>
    <w:rsid w:val="00DB05DC"/>
    <w:rsid w:val="00DB0659"/>
    <w:rsid w:val="00DB0B94"/>
    <w:rsid w:val="00DB0E68"/>
    <w:rsid w:val="00DB0F04"/>
    <w:rsid w:val="00DB11FF"/>
    <w:rsid w:val="00DB13D6"/>
    <w:rsid w:val="00DB1501"/>
    <w:rsid w:val="00DB1595"/>
    <w:rsid w:val="00DB16C7"/>
    <w:rsid w:val="00DB1751"/>
    <w:rsid w:val="00DB18BE"/>
    <w:rsid w:val="00DB1D54"/>
    <w:rsid w:val="00DB1EEC"/>
    <w:rsid w:val="00DB28D7"/>
    <w:rsid w:val="00DB2931"/>
    <w:rsid w:val="00DB29AA"/>
    <w:rsid w:val="00DB2CB6"/>
    <w:rsid w:val="00DB3149"/>
    <w:rsid w:val="00DB31AD"/>
    <w:rsid w:val="00DB3213"/>
    <w:rsid w:val="00DB3897"/>
    <w:rsid w:val="00DB38DA"/>
    <w:rsid w:val="00DB3EAA"/>
    <w:rsid w:val="00DB3F58"/>
    <w:rsid w:val="00DB40EC"/>
    <w:rsid w:val="00DB43F2"/>
    <w:rsid w:val="00DB4712"/>
    <w:rsid w:val="00DB47E5"/>
    <w:rsid w:val="00DB4913"/>
    <w:rsid w:val="00DB4E62"/>
    <w:rsid w:val="00DB4F1D"/>
    <w:rsid w:val="00DB5121"/>
    <w:rsid w:val="00DB5210"/>
    <w:rsid w:val="00DB5513"/>
    <w:rsid w:val="00DB5588"/>
    <w:rsid w:val="00DB562A"/>
    <w:rsid w:val="00DB5B9B"/>
    <w:rsid w:val="00DB5CC1"/>
    <w:rsid w:val="00DB5D71"/>
    <w:rsid w:val="00DB64D6"/>
    <w:rsid w:val="00DB68D0"/>
    <w:rsid w:val="00DB68EA"/>
    <w:rsid w:val="00DB6990"/>
    <w:rsid w:val="00DB6BD3"/>
    <w:rsid w:val="00DB6C22"/>
    <w:rsid w:val="00DB6C37"/>
    <w:rsid w:val="00DB6CF9"/>
    <w:rsid w:val="00DB6D15"/>
    <w:rsid w:val="00DB6D9F"/>
    <w:rsid w:val="00DB70B4"/>
    <w:rsid w:val="00DB739D"/>
    <w:rsid w:val="00DB77C2"/>
    <w:rsid w:val="00DB7A62"/>
    <w:rsid w:val="00DB7A74"/>
    <w:rsid w:val="00DC003D"/>
    <w:rsid w:val="00DC0A7A"/>
    <w:rsid w:val="00DC0AF1"/>
    <w:rsid w:val="00DC0C53"/>
    <w:rsid w:val="00DC0C95"/>
    <w:rsid w:val="00DC10FA"/>
    <w:rsid w:val="00DC113E"/>
    <w:rsid w:val="00DC1491"/>
    <w:rsid w:val="00DC14BC"/>
    <w:rsid w:val="00DC1D44"/>
    <w:rsid w:val="00DC1D85"/>
    <w:rsid w:val="00DC1E7B"/>
    <w:rsid w:val="00DC22CF"/>
    <w:rsid w:val="00DC2342"/>
    <w:rsid w:val="00DC2345"/>
    <w:rsid w:val="00DC24D6"/>
    <w:rsid w:val="00DC26B3"/>
    <w:rsid w:val="00DC279F"/>
    <w:rsid w:val="00DC2A14"/>
    <w:rsid w:val="00DC2A5F"/>
    <w:rsid w:val="00DC2D75"/>
    <w:rsid w:val="00DC2EAA"/>
    <w:rsid w:val="00DC35F6"/>
    <w:rsid w:val="00DC392B"/>
    <w:rsid w:val="00DC3A5F"/>
    <w:rsid w:val="00DC3A8F"/>
    <w:rsid w:val="00DC3CEB"/>
    <w:rsid w:val="00DC3D0A"/>
    <w:rsid w:val="00DC3E3C"/>
    <w:rsid w:val="00DC401A"/>
    <w:rsid w:val="00DC4329"/>
    <w:rsid w:val="00DC443B"/>
    <w:rsid w:val="00DC46A6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93C"/>
    <w:rsid w:val="00DC5C25"/>
    <w:rsid w:val="00DC6227"/>
    <w:rsid w:val="00DC6650"/>
    <w:rsid w:val="00DC6A9B"/>
    <w:rsid w:val="00DC6B20"/>
    <w:rsid w:val="00DC6B86"/>
    <w:rsid w:val="00DC713F"/>
    <w:rsid w:val="00DC7211"/>
    <w:rsid w:val="00DC7573"/>
    <w:rsid w:val="00DC7C8A"/>
    <w:rsid w:val="00DC7EB4"/>
    <w:rsid w:val="00DC7FCE"/>
    <w:rsid w:val="00DD025B"/>
    <w:rsid w:val="00DD0388"/>
    <w:rsid w:val="00DD04DE"/>
    <w:rsid w:val="00DD05D0"/>
    <w:rsid w:val="00DD078F"/>
    <w:rsid w:val="00DD083D"/>
    <w:rsid w:val="00DD08F3"/>
    <w:rsid w:val="00DD0EC6"/>
    <w:rsid w:val="00DD1102"/>
    <w:rsid w:val="00DD11EC"/>
    <w:rsid w:val="00DD13A3"/>
    <w:rsid w:val="00DD1571"/>
    <w:rsid w:val="00DD1718"/>
    <w:rsid w:val="00DD17B9"/>
    <w:rsid w:val="00DD17D3"/>
    <w:rsid w:val="00DD1AE5"/>
    <w:rsid w:val="00DD1BDE"/>
    <w:rsid w:val="00DD1DF4"/>
    <w:rsid w:val="00DD1FDB"/>
    <w:rsid w:val="00DD205F"/>
    <w:rsid w:val="00DD22BA"/>
    <w:rsid w:val="00DD25DB"/>
    <w:rsid w:val="00DD26A3"/>
    <w:rsid w:val="00DD26A9"/>
    <w:rsid w:val="00DD2769"/>
    <w:rsid w:val="00DD27D1"/>
    <w:rsid w:val="00DD28F9"/>
    <w:rsid w:val="00DD29BF"/>
    <w:rsid w:val="00DD2C5F"/>
    <w:rsid w:val="00DD2D57"/>
    <w:rsid w:val="00DD2EC4"/>
    <w:rsid w:val="00DD30A7"/>
    <w:rsid w:val="00DD3521"/>
    <w:rsid w:val="00DD361D"/>
    <w:rsid w:val="00DD37C5"/>
    <w:rsid w:val="00DD3983"/>
    <w:rsid w:val="00DD4277"/>
    <w:rsid w:val="00DD44FB"/>
    <w:rsid w:val="00DD4876"/>
    <w:rsid w:val="00DD4A70"/>
    <w:rsid w:val="00DD4BAC"/>
    <w:rsid w:val="00DD4E1C"/>
    <w:rsid w:val="00DD4F3C"/>
    <w:rsid w:val="00DD4FF7"/>
    <w:rsid w:val="00DD514E"/>
    <w:rsid w:val="00DD51C3"/>
    <w:rsid w:val="00DD54E7"/>
    <w:rsid w:val="00DD5669"/>
    <w:rsid w:val="00DD586D"/>
    <w:rsid w:val="00DD59A4"/>
    <w:rsid w:val="00DD5C71"/>
    <w:rsid w:val="00DD611A"/>
    <w:rsid w:val="00DD6174"/>
    <w:rsid w:val="00DD6190"/>
    <w:rsid w:val="00DD629E"/>
    <w:rsid w:val="00DD6629"/>
    <w:rsid w:val="00DD6E91"/>
    <w:rsid w:val="00DD6E95"/>
    <w:rsid w:val="00DD708A"/>
    <w:rsid w:val="00DD7159"/>
    <w:rsid w:val="00DD77D1"/>
    <w:rsid w:val="00DD7951"/>
    <w:rsid w:val="00DD7C78"/>
    <w:rsid w:val="00DD7CA6"/>
    <w:rsid w:val="00DD7D30"/>
    <w:rsid w:val="00DD7F9F"/>
    <w:rsid w:val="00DD7FF4"/>
    <w:rsid w:val="00DD7FFE"/>
    <w:rsid w:val="00DE01F2"/>
    <w:rsid w:val="00DE02EE"/>
    <w:rsid w:val="00DE0570"/>
    <w:rsid w:val="00DE0759"/>
    <w:rsid w:val="00DE098C"/>
    <w:rsid w:val="00DE0ADF"/>
    <w:rsid w:val="00DE0C4A"/>
    <w:rsid w:val="00DE0CDA"/>
    <w:rsid w:val="00DE0E6E"/>
    <w:rsid w:val="00DE0FC0"/>
    <w:rsid w:val="00DE1252"/>
    <w:rsid w:val="00DE1408"/>
    <w:rsid w:val="00DE15C7"/>
    <w:rsid w:val="00DE1D98"/>
    <w:rsid w:val="00DE1E6C"/>
    <w:rsid w:val="00DE1E9B"/>
    <w:rsid w:val="00DE2012"/>
    <w:rsid w:val="00DE2949"/>
    <w:rsid w:val="00DE2A67"/>
    <w:rsid w:val="00DE2F16"/>
    <w:rsid w:val="00DE339C"/>
    <w:rsid w:val="00DE33D6"/>
    <w:rsid w:val="00DE393B"/>
    <w:rsid w:val="00DE3B03"/>
    <w:rsid w:val="00DE3D17"/>
    <w:rsid w:val="00DE3E57"/>
    <w:rsid w:val="00DE40A3"/>
    <w:rsid w:val="00DE40B7"/>
    <w:rsid w:val="00DE417A"/>
    <w:rsid w:val="00DE41E7"/>
    <w:rsid w:val="00DE4265"/>
    <w:rsid w:val="00DE42DD"/>
    <w:rsid w:val="00DE453D"/>
    <w:rsid w:val="00DE47DC"/>
    <w:rsid w:val="00DE4865"/>
    <w:rsid w:val="00DE4B7B"/>
    <w:rsid w:val="00DE4BFB"/>
    <w:rsid w:val="00DE5045"/>
    <w:rsid w:val="00DE54EB"/>
    <w:rsid w:val="00DE57E5"/>
    <w:rsid w:val="00DE58CB"/>
    <w:rsid w:val="00DE5B62"/>
    <w:rsid w:val="00DE5E0B"/>
    <w:rsid w:val="00DE6038"/>
    <w:rsid w:val="00DE60AA"/>
    <w:rsid w:val="00DE60D5"/>
    <w:rsid w:val="00DE60D6"/>
    <w:rsid w:val="00DE612A"/>
    <w:rsid w:val="00DE6275"/>
    <w:rsid w:val="00DE673A"/>
    <w:rsid w:val="00DE67CA"/>
    <w:rsid w:val="00DE6CBF"/>
    <w:rsid w:val="00DE70D4"/>
    <w:rsid w:val="00DE75FE"/>
    <w:rsid w:val="00DE763E"/>
    <w:rsid w:val="00DE76FA"/>
    <w:rsid w:val="00DE78B8"/>
    <w:rsid w:val="00DE795F"/>
    <w:rsid w:val="00DE7C21"/>
    <w:rsid w:val="00DE7C79"/>
    <w:rsid w:val="00DE7CD1"/>
    <w:rsid w:val="00DE7F72"/>
    <w:rsid w:val="00DF000C"/>
    <w:rsid w:val="00DF041F"/>
    <w:rsid w:val="00DF0752"/>
    <w:rsid w:val="00DF07A5"/>
    <w:rsid w:val="00DF0959"/>
    <w:rsid w:val="00DF0984"/>
    <w:rsid w:val="00DF0B44"/>
    <w:rsid w:val="00DF0D26"/>
    <w:rsid w:val="00DF1036"/>
    <w:rsid w:val="00DF1822"/>
    <w:rsid w:val="00DF1E50"/>
    <w:rsid w:val="00DF1F36"/>
    <w:rsid w:val="00DF20B8"/>
    <w:rsid w:val="00DF2343"/>
    <w:rsid w:val="00DF27F0"/>
    <w:rsid w:val="00DF2A74"/>
    <w:rsid w:val="00DF2B39"/>
    <w:rsid w:val="00DF2C3F"/>
    <w:rsid w:val="00DF2CC8"/>
    <w:rsid w:val="00DF2E3D"/>
    <w:rsid w:val="00DF2E67"/>
    <w:rsid w:val="00DF2EA3"/>
    <w:rsid w:val="00DF2EC3"/>
    <w:rsid w:val="00DF30F3"/>
    <w:rsid w:val="00DF318D"/>
    <w:rsid w:val="00DF3C7F"/>
    <w:rsid w:val="00DF426D"/>
    <w:rsid w:val="00DF432F"/>
    <w:rsid w:val="00DF4418"/>
    <w:rsid w:val="00DF4528"/>
    <w:rsid w:val="00DF45A6"/>
    <w:rsid w:val="00DF472D"/>
    <w:rsid w:val="00DF4906"/>
    <w:rsid w:val="00DF4AC9"/>
    <w:rsid w:val="00DF4DB3"/>
    <w:rsid w:val="00DF4E71"/>
    <w:rsid w:val="00DF4FAB"/>
    <w:rsid w:val="00DF5245"/>
    <w:rsid w:val="00DF53CA"/>
    <w:rsid w:val="00DF54FC"/>
    <w:rsid w:val="00DF5983"/>
    <w:rsid w:val="00DF5C94"/>
    <w:rsid w:val="00DF5D9B"/>
    <w:rsid w:val="00DF5E63"/>
    <w:rsid w:val="00DF5FFD"/>
    <w:rsid w:val="00DF6067"/>
    <w:rsid w:val="00DF61F0"/>
    <w:rsid w:val="00DF667D"/>
    <w:rsid w:val="00DF68EF"/>
    <w:rsid w:val="00DF6A12"/>
    <w:rsid w:val="00DF6C0E"/>
    <w:rsid w:val="00DF6C2D"/>
    <w:rsid w:val="00DF6D1E"/>
    <w:rsid w:val="00DF6EC9"/>
    <w:rsid w:val="00DF712D"/>
    <w:rsid w:val="00DF7453"/>
    <w:rsid w:val="00DF763A"/>
    <w:rsid w:val="00DF7797"/>
    <w:rsid w:val="00DF7A38"/>
    <w:rsid w:val="00DF7B1D"/>
    <w:rsid w:val="00DF7CB3"/>
    <w:rsid w:val="00DF7D21"/>
    <w:rsid w:val="00DF7D5C"/>
    <w:rsid w:val="00DF7F1C"/>
    <w:rsid w:val="00E0048F"/>
    <w:rsid w:val="00E00497"/>
    <w:rsid w:val="00E00626"/>
    <w:rsid w:val="00E006ED"/>
    <w:rsid w:val="00E00880"/>
    <w:rsid w:val="00E009D8"/>
    <w:rsid w:val="00E00CB7"/>
    <w:rsid w:val="00E00D33"/>
    <w:rsid w:val="00E01101"/>
    <w:rsid w:val="00E0166B"/>
    <w:rsid w:val="00E01716"/>
    <w:rsid w:val="00E01CA5"/>
    <w:rsid w:val="00E01F41"/>
    <w:rsid w:val="00E01F56"/>
    <w:rsid w:val="00E01FD6"/>
    <w:rsid w:val="00E020EC"/>
    <w:rsid w:val="00E023AE"/>
    <w:rsid w:val="00E023B6"/>
    <w:rsid w:val="00E0255A"/>
    <w:rsid w:val="00E0266B"/>
    <w:rsid w:val="00E026DF"/>
    <w:rsid w:val="00E026E5"/>
    <w:rsid w:val="00E02828"/>
    <w:rsid w:val="00E02E55"/>
    <w:rsid w:val="00E02EDF"/>
    <w:rsid w:val="00E02FD2"/>
    <w:rsid w:val="00E02FDA"/>
    <w:rsid w:val="00E0303C"/>
    <w:rsid w:val="00E03114"/>
    <w:rsid w:val="00E03513"/>
    <w:rsid w:val="00E0388B"/>
    <w:rsid w:val="00E03C69"/>
    <w:rsid w:val="00E03C73"/>
    <w:rsid w:val="00E0402E"/>
    <w:rsid w:val="00E04228"/>
    <w:rsid w:val="00E042F8"/>
    <w:rsid w:val="00E04528"/>
    <w:rsid w:val="00E04652"/>
    <w:rsid w:val="00E04F82"/>
    <w:rsid w:val="00E0506B"/>
    <w:rsid w:val="00E05594"/>
    <w:rsid w:val="00E056F0"/>
    <w:rsid w:val="00E057BC"/>
    <w:rsid w:val="00E059B4"/>
    <w:rsid w:val="00E05C11"/>
    <w:rsid w:val="00E05C58"/>
    <w:rsid w:val="00E05D56"/>
    <w:rsid w:val="00E05D82"/>
    <w:rsid w:val="00E05E52"/>
    <w:rsid w:val="00E06031"/>
    <w:rsid w:val="00E0673A"/>
    <w:rsid w:val="00E0680C"/>
    <w:rsid w:val="00E06834"/>
    <w:rsid w:val="00E0693D"/>
    <w:rsid w:val="00E06B36"/>
    <w:rsid w:val="00E06BA4"/>
    <w:rsid w:val="00E06CD4"/>
    <w:rsid w:val="00E06F38"/>
    <w:rsid w:val="00E07179"/>
    <w:rsid w:val="00E074F1"/>
    <w:rsid w:val="00E075E4"/>
    <w:rsid w:val="00E079AB"/>
    <w:rsid w:val="00E079C6"/>
    <w:rsid w:val="00E07A2F"/>
    <w:rsid w:val="00E07AC8"/>
    <w:rsid w:val="00E07CFF"/>
    <w:rsid w:val="00E07FAD"/>
    <w:rsid w:val="00E10079"/>
    <w:rsid w:val="00E102DF"/>
    <w:rsid w:val="00E10353"/>
    <w:rsid w:val="00E10771"/>
    <w:rsid w:val="00E10861"/>
    <w:rsid w:val="00E10A7F"/>
    <w:rsid w:val="00E11086"/>
    <w:rsid w:val="00E11301"/>
    <w:rsid w:val="00E1162E"/>
    <w:rsid w:val="00E11735"/>
    <w:rsid w:val="00E11A66"/>
    <w:rsid w:val="00E11B07"/>
    <w:rsid w:val="00E11D06"/>
    <w:rsid w:val="00E11DCB"/>
    <w:rsid w:val="00E12267"/>
    <w:rsid w:val="00E123FB"/>
    <w:rsid w:val="00E124BA"/>
    <w:rsid w:val="00E12811"/>
    <w:rsid w:val="00E12874"/>
    <w:rsid w:val="00E12910"/>
    <w:rsid w:val="00E12B07"/>
    <w:rsid w:val="00E12BF9"/>
    <w:rsid w:val="00E12FAD"/>
    <w:rsid w:val="00E1318F"/>
    <w:rsid w:val="00E1330C"/>
    <w:rsid w:val="00E13345"/>
    <w:rsid w:val="00E13966"/>
    <w:rsid w:val="00E13D34"/>
    <w:rsid w:val="00E14652"/>
    <w:rsid w:val="00E14829"/>
    <w:rsid w:val="00E148DE"/>
    <w:rsid w:val="00E14BE9"/>
    <w:rsid w:val="00E14D62"/>
    <w:rsid w:val="00E14DBE"/>
    <w:rsid w:val="00E14FDC"/>
    <w:rsid w:val="00E15374"/>
    <w:rsid w:val="00E155DA"/>
    <w:rsid w:val="00E15A00"/>
    <w:rsid w:val="00E15BA9"/>
    <w:rsid w:val="00E15CE4"/>
    <w:rsid w:val="00E15D35"/>
    <w:rsid w:val="00E1608D"/>
    <w:rsid w:val="00E16257"/>
    <w:rsid w:val="00E16A95"/>
    <w:rsid w:val="00E16BFD"/>
    <w:rsid w:val="00E16CAA"/>
    <w:rsid w:val="00E16D1C"/>
    <w:rsid w:val="00E1704D"/>
    <w:rsid w:val="00E170DB"/>
    <w:rsid w:val="00E17909"/>
    <w:rsid w:val="00E179FE"/>
    <w:rsid w:val="00E17BCF"/>
    <w:rsid w:val="00E17D05"/>
    <w:rsid w:val="00E2020E"/>
    <w:rsid w:val="00E20217"/>
    <w:rsid w:val="00E20221"/>
    <w:rsid w:val="00E20260"/>
    <w:rsid w:val="00E203DD"/>
    <w:rsid w:val="00E205CF"/>
    <w:rsid w:val="00E205D6"/>
    <w:rsid w:val="00E2077A"/>
    <w:rsid w:val="00E20858"/>
    <w:rsid w:val="00E20A87"/>
    <w:rsid w:val="00E20C6B"/>
    <w:rsid w:val="00E20C71"/>
    <w:rsid w:val="00E212B9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0"/>
    <w:rsid w:val="00E22973"/>
    <w:rsid w:val="00E22976"/>
    <w:rsid w:val="00E22C9F"/>
    <w:rsid w:val="00E22F98"/>
    <w:rsid w:val="00E22FFD"/>
    <w:rsid w:val="00E230ED"/>
    <w:rsid w:val="00E235E5"/>
    <w:rsid w:val="00E236F2"/>
    <w:rsid w:val="00E237DC"/>
    <w:rsid w:val="00E239B6"/>
    <w:rsid w:val="00E239E8"/>
    <w:rsid w:val="00E23C8F"/>
    <w:rsid w:val="00E23F2E"/>
    <w:rsid w:val="00E240B4"/>
    <w:rsid w:val="00E24162"/>
    <w:rsid w:val="00E244FA"/>
    <w:rsid w:val="00E24595"/>
    <w:rsid w:val="00E246D6"/>
    <w:rsid w:val="00E246F5"/>
    <w:rsid w:val="00E24767"/>
    <w:rsid w:val="00E2487A"/>
    <w:rsid w:val="00E24A1B"/>
    <w:rsid w:val="00E24AB6"/>
    <w:rsid w:val="00E24EED"/>
    <w:rsid w:val="00E250F1"/>
    <w:rsid w:val="00E253F7"/>
    <w:rsid w:val="00E25429"/>
    <w:rsid w:val="00E2561F"/>
    <w:rsid w:val="00E2569C"/>
    <w:rsid w:val="00E25776"/>
    <w:rsid w:val="00E2595C"/>
    <w:rsid w:val="00E2597C"/>
    <w:rsid w:val="00E25B1F"/>
    <w:rsid w:val="00E25E13"/>
    <w:rsid w:val="00E25F7C"/>
    <w:rsid w:val="00E2634B"/>
    <w:rsid w:val="00E2644F"/>
    <w:rsid w:val="00E2649F"/>
    <w:rsid w:val="00E264A2"/>
    <w:rsid w:val="00E26668"/>
    <w:rsid w:val="00E2682A"/>
    <w:rsid w:val="00E2684D"/>
    <w:rsid w:val="00E26A44"/>
    <w:rsid w:val="00E26B65"/>
    <w:rsid w:val="00E26FFD"/>
    <w:rsid w:val="00E27334"/>
    <w:rsid w:val="00E2786E"/>
    <w:rsid w:val="00E27B10"/>
    <w:rsid w:val="00E27B36"/>
    <w:rsid w:val="00E27FC6"/>
    <w:rsid w:val="00E30050"/>
    <w:rsid w:val="00E30422"/>
    <w:rsid w:val="00E30691"/>
    <w:rsid w:val="00E306D8"/>
    <w:rsid w:val="00E30764"/>
    <w:rsid w:val="00E30B79"/>
    <w:rsid w:val="00E30C3F"/>
    <w:rsid w:val="00E30F1B"/>
    <w:rsid w:val="00E30F3B"/>
    <w:rsid w:val="00E30FD2"/>
    <w:rsid w:val="00E31131"/>
    <w:rsid w:val="00E31828"/>
    <w:rsid w:val="00E319B5"/>
    <w:rsid w:val="00E31CD2"/>
    <w:rsid w:val="00E31CEC"/>
    <w:rsid w:val="00E31D54"/>
    <w:rsid w:val="00E32246"/>
    <w:rsid w:val="00E32423"/>
    <w:rsid w:val="00E324A0"/>
    <w:rsid w:val="00E324E8"/>
    <w:rsid w:val="00E32B7C"/>
    <w:rsid w:val="00E32DEF"/>
    <w:rsid w:val="00E32EB9"/>
    <w:rsid w:val="00E33105"/>
    <w:rsid w:val="00E3322B"/>
    <w:rsid w:val="00E3333B"/>
    <w:rsid w:val="00E3341D"/>
    <w:rsid w:val="00E3343A"/>
    <w:rsid w:val="00E3371D"/>
    <w:rsid w:val="00E33794"/>
    <w:rsid w:val="00E337F6"/>
    <w:rsid w:val="00E33845"/>
    <w:rsid w:val="00E338E8"/>
    <w:rsid w:val="00E3392B"/>
    <w:rsid w:val="00E33F08"/>
    <w:rsid w:val="00E342DD"/>
    <w:rsid w:val="00E3434F"/>
    <w:rsid w:val="00E3451A"/>
    <w:rsid w:val="00E34650"/>
    <w:rsid w:val="00E3467B"/>
    <w:rsid w:val="00E34842"/>
    <w:rsid w:val="00E34FA3"/>
    <w:rsid w:val="00E350ED"/>
    <w:rsid w:val="00E3529C"/>
    <w:rsid w:val="00E353B3"/>
    <w:rsid w:val="00E35735"/>
    <w:rsid w:val="00E357AF"/>
    <w:rsid w:val="00E35936"/>
    <w:rsid w:val="00E35968"/>
    <w:rsid w:val="00E35C13"/>
    <w:rsid w:val="00E35CBD"/>
    <w:rsid w:val="00E35CD4"/>
    <w:rsid w:val="00E35FF4"/>
    <w:rsid w:val="00E360D6"/>
    <w:rsid w:val="00E36869"/>
    <w:rsid w:val="00E36AEB"/>
    <w:rsid w:val="00E36C29"/>
    <w:rsid w:val="00E36DB1"/>
    <w:rsid w:val="00E36DE3"/>
    <w:rsid w:val="00E37054"/>
    <w:rsid w:val="00E371F8"/>
    <w:rsid w:val="00E372A3"/>
    <w:rsid w:val="00E376E9"/>
    <w:rsid w:val="00E3784F"/>
    <w:rsid w:val="00E37896"/>
    <w:rsid w:val="00E37993"/>
    <w:rsid w:val="00E379A6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1CE7"/>
    <w:rsid w:val="00E42022"/>
    <w:rsid w:val="00E42083"/>
    <w:rsid w:val="00E424BD"/>
    <w:rsid w:val="00E42B79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27B"/>
    <w:rsid w:val="00E443AE"/>
    <w:rsid w:val="00E44789"/>
    <w:rsid w:val="00E449B0"/>
    <w:rsid w:val="00E44C4E"/>
    <w:rsid w:val="00E44D1B"/>
    <w:rsid w:val="00E44DAA"/>
    <w:rsid w:val="00E44E17"/>
    <w:rsid w:val="00E44ED8"/>
    <w:rsid w:val="00E44F19"/>
    <w:rsid w:val="00E44F7C"/>
    <w:rsid w:val="00E44FA2"/>
    <w:rsid w:val="00E45379"/>
    <w:rsid w:val="00E45601"/>
    <w:rsid w:val="00E45B62"/>
    <w:rsid w:val="00E45B9E"/>
    <w:rsid w:val="00E45E18"/>
    <w:rsid w:val="00E45E4B"/>
    <w:rsid w:val="00E45E73"/>
    <w:rsid w:val="00E45E82"/>
    <w:rsid w:val="00E46221"/>
    <w:rsid w:val="00E463AD"/>
    <w:rsid w:val="00E46A48"/>
    <w:rsid w:val="00E46A6A"/>
    <w:rsid w:val="00E46ABB"/>
    <w:rsid w:val="00E46B4A"/>
    <w:rsid w:val="00E46BC7"/>
    <w:rsid w:val="00E46DBA"/>
    <w:rsid w:val="00E46E50"/>
    <w:rsid w:val="00E46E69"/>
    <w:rsid w:val="00E47138"/>
    <w:rsid w:val="00E4745D"/>
    <w:rsid w:val="00E4770C"/>
    <w:rsid w:val="00E47851"/>
    <w:rsid w:val="00E47E98"/>
    <w:rsid w:val="00E47EAF"/>
    <w:rsid w:val="00E47FDA"/>
    <w:rsid w:val="00E5023F"/>
    <w:rsid w:val="00E502CD"/>
    <w:rsid w:val="00E5088C"/>
    <w:rsid w:val="00E50ABD"/>
    <w:rsid w:val="00E51446"/>
    <w:rsid w:val="00E518C8"/>
    <w:rsid w:val="00E51C79"/>
    <w:rsid w:val="00E51DA4"/>
    <w:rsid w:val="00E51ED5"/>
    <w:rsid w:val="00E5207F"/>
    <w:rsid w:val="00E5211E"/>
    <w:rsid w:val="00E52390"/>
    <w:rsid w:val="00E5244A"/>
    <w:rsid w:val="00E52522"/>
    <w:rsid w:val="00E52610"/>
    <w:rsid w:val="00E52AD7"/>
    <w:rsid w:val="00E52CCE"/>
    <w:rsid w:val="00E53023"/>
    <w:rsid w:val="00E531D1"/>
    <w:rsid w:val="00E53436"/>
    <w:rsid w:val="00E534A4"/>
    <w:rsid w:val="00E5370B"/>
    <w:rsid w:val="00E5374B"/>
    <w:rsid w:val="00E53799"/>
    <w:rsid w:val="00E53E73"/>
    <w:rsid w:val="00E53FCE"/>
    <w:rsid w:val="00E5406F"/>
    <w:rsid w:val="00E5434F"/>
    <w:rsid w:val="00E545C4"/>
    <w:rsid w:val="00E5472B"/>
    <w:rsid w:val="00E551C2"/>
    <w:rsid w:val="00E5527D"/>
    <w:rsid w:val="00E55310"/>
    <w:rsid w:val="00E55636"/>
    <w:rsid w:val="00E5597B"/>
    <w:rsid w:val="00E55F86"/>
    <w:rsid w:val="00E563D0"/>
    <w:rsid w:val="00E56506"/>
    <w:rsid w:val="00E5672A"/>
    <w:rsid w:val="00E56771"/>
    <w:rsid w:val="00E56965"/>
    <w:rsid w:val="00E56D06"/>
    <w:rsid w:val="00E56FA5"/>
    <w:rsid w:val="00E57009"/>
    <w:rsid w:val="00E571AD"/>
    <w:rsid w:val="00E57F85"/>
    <w:rsid w:val="00E60115"/>
    <w:rsid w:val="00E6029F"/>
    <w:rsid w:val="00E603FD"/>
    <w:rsid w:val="00E60407"/>
    <w:rsid w:val="00E609E9"/>
    <w:rsid w:val="00E60A26"/>
    <w:rsid w:val="00E60B13"/>
    <w:rsid w:val="00E60C7E"/>
    <w:rsid w:val="00E60D79"/>
    <w:rsid w:val="00E60DF5"/>
    <w:rsid w:val="00E60FB1"/>
    <w:rsid w:val="00E60FE1"/>
    <w:rsid w:val="00E6118F"/>
    <w:rsid w:val="00E611B0"/>
    <w:rsid w:val="00E612E0"/>
    <w:rsid w:val="00E615F3"/>
    <w:rsid w:val="00E61600"/>
    <w:rsid w:val="00E61848"/>
    <w:rsid w:val="00E6189E"/>
    <w:rsid w:val="00E618BE"/>
    <w:rsid w:val="00E61C6A"/>
    <w:rsid w:val="00E61FA7"/>
    <w:rsid w:val="00E62547"/>
    <w:rsid w:val="00E629B2"/>
    <w:rsid w:val="00E62E4D"/>
    <w:rsid w:val="00E62E53"/>
    <w:rsid w:val="00E62FF8"/>
    <w:rsid w:val="00E63C31"/>
    <w:rsid w:val="00E63DB1"/>
    <w:rsid w:val="00E64045"/>
    <w:rsid w:val="00E64359"/>
    <w:rsid w:val="00E64606"/>
    <w:rsid w:val="00E6490D"/>
    <w:rsid w:val="00E6498D"/>
    <w:rsid w:val="00E64E06"/>
    <w:rsid w:val="00E65426"/>
    <w:rsid w:val="00E6551B"/>
    <w:rsid w:val="00E65C14"/>
    <w:rsid w:val="00E65CB9"/>
    <w:rsid w:val="00E65D95"/>
    <w:rsid w:val="00E65EC1"/>
    <w:rsid w:val="00E66056"/>
    <w:rsid w:val="00E6619D"/>
    <w:rsid w:val="00E66515"/>
    <w:rsid w:val="00E66582"/>
    <w:rsid w:val="00E666C2"/>
    <w:rsid w:val="00E6672C"/>
    <w:rsid w:val="00E66B1D"/>
    <w:rsid w:val="00E66C1C"/>
    <w:rsid w:val="00E66D4F"/>
    <w:rsid w:val="00E66DAD"/>
    <w:rsid w:val="00E66EC4"/>
    <w:rsid w:val="00E6717B"/>
    <w:rsid w:val="00E6733E"/>
    <w:rsid w:val="00E6740A"/>
    <w:rsid w:val="00E67BEF"/>
    <w:rsid w:val="00E67EC1"/>
    <w:rsid w:val="00E70516"/>
    <w:rsid w:val="00E70529"/>
    <w:rsid w:val="00E70956"/>
    <w:rsid w:val="00E70C05"/>
    <w:rsid w:val="00E7128E"/>
    <w:rsid w:val="00E713E8"/>
    <w:rsid w:val="00E7141C"/>
    <w:rsid w:val="00E7155F"/>
    <w:rsid w:val="00E71720"/>
    <w:rsid w:val="00E7172E"/>
    <w:rsid w:val="00E71CEC"/>
    <w:rsid w:val="00E71ECA"/>
    <w:rsid w:val="00E7201D"/>
    <w:rsid w:val="00E725B9"/>
    <w:rsid w:val="00E72635"/>
    <w:rsid w:val="00E726B1"/>
    <w:rsid w:val="00E7294C"/>
    <w:rsid w:val="00E72957"/>
    <w:rsid w:val="00E729A2"/>
    <w:rsid w:val="00E72A40"/>
    <w:rsid w:val="00E73026"/>
    <w:rsid w:val="00E732B0"/>
    <w:rsid w:val="00E733A4"/>
    <w:rsid w:val="00E733C6"/>
    <w:rsid w:val="00E73806"/>
    <w:rsid w:val="00E73C48"/>
    <w:rsid w:val="00E73C8B"/>
    <w:rsid w:val="00E73D38"/>
    <w:rsid w:val="00E73EB7"/>
    <w:rsid w:val="00E7483A"/>
    <w:rsid w:val="00E748A3"/>
    <w:rsid w:val="00E74A12"/>
    <w:rsid w:val="00E74AD3"/>
    <w:rsid w:val="00E74E95"/>
    <w:rsid w:val="00E74F02"/>
    <w:rsid w:val="00E74FB4"/>
    <w:rsid w:val="00E75211"/>
    <w:rsid w:val="00E752EE"/>
    <w:rsid w:val="00E754A7"/>
    <w:rsid w:val="00E75631"/>
    <w:rsid w:val="00E7575E"/>
    <w:rsid w:val="00E7578E"/>
    <w:rsid w:val="00E76673"/>
    <w:rsid w:val="00E766A2"/>
    <w:rsid w:val="00E7683F"/>
    <w:rsid w:val="00E76A6B"/>
    <w:rsid w:val="00E770D6"/>
    <w:rsid w:val="00E772C0"/>
    <w:rsid w:val="00E77419"/>
    <w:rsid w:val="00E77944"/>
    <w:rsid w:val="00E77BF2"/>
    <w:rsid w:val="00E77C6F"/>
    <w:rsid w:val="00E77D3D"/>
    <w:rsid w:val="00E800B1"/>
    <w:rsid w:val="00E8030E"/>
    <w:rsid w:val="00E80327"/>
    <w:rsid w:val="00E80AA6"/>
    <w:rsid w:val="00E80B77"/>
    <w:rsid w:val="00E80B7C"/>
    <w:rsid w:val="00E80E28"/>
    <w:rsid w:val="00E80ECA"/>
    <w:rsid w:val="00E81117"/>
    <w:rsid w:val="00E813A0"/>
    <w:rsid w:val="00E817C6"/>
    <w:rsid w:val="00E81E52"/>
    <w:rsid w:val="00E81EEE"/>
    <w:rsid w:val="00E824D6"/>
    <w:rsid w:val="00E82583"/>
    <w:rsid w:val="00E825F0"/>
    <w:rsid w:val="00E82662"/>
    <w:rsid w:val="00E8274D"/>
    <w:rsid w:val="00E829FA"/>
    <w:rsid w:val="00E82AEB"/>
    <w:rsid w:val="00E82C02"/>
    <w:rsid w:val="00E82C2D"/>
    <w:rsid w:val="00E82D18"/>
    <w:rsid w:val="00E82D57"/>
    <w:rsid w:val="00E82DF9"/>
    <w:rsid w:val="00E8338A"/>
    <w:rsid w:val="00E83570"/>
    <w:rsid w:val="00E83601"/>
    <w:rsid w:val="00E83906"/>
    <w:rsid w:val="00E840A5"/>
    <w:rsid w:val="00E8415D"/>
    <w:rsid w:val="00E8419C"/>
    <w:rsid w:val="00E84729"/>
    <w:rsid w:val="00E847A7"/>
    <w:rsid w:val="00E84921"/>
    <w:rsid w:val="00E84B19"/>
    <w:rsid w:val="00E84B70"/>
    <w:rsid w:val="00E84C3A"/>
    <w:rsid w:val="00E84CFB"/>
    <w:rsid w:val="00E852A4"/>
    <w:rsid w:val="00E85575"/>
    <w:rsid w:val="00E855C9"/>
    <w:rsid w:val="00E85B24"/>
    <w:rsid w:val="00E85B91"/>
    <w:rsid w:val="00E85C7A"/>
    <w:rsid w:val="00E85DB9"/>
    <w:rsid w:val="00E85DE6"/>
    <w:rsid w:val="00E85E24"/>
    <w:rsid w:val="00E85F61"/>
    <w:rsid w:val="00E860BB"/>
    <w:rsid w:val="00E862FE"/>
    <w:rsid w:val="00E870C5"/>
    <w:rsid w:val="00E87116"/>
    <w:rsid w:val="00E873FC"/>
    <w:rsid w:val="00E8754C"/>
    <w:rsid w:val="00E87558"/>
    <w:rsid w:val="00E875E5"/>
    <w:rsid w:val="00E87773"/>
    <w:rsid w:val="00E87D42"/>
    <w:rsid w:val="00E87FE8"/>
    <w:rsid w:val="00E903DD"/>
    <w:rsid w:val="00E9052C"/>
    <w:rsid w:val="00E905CA"/>
    <w:rsid w:val="00E90990"/>
    <w:rsid w:val="00E909D9"/>
    <w:rsid w:val="00E90AC1"/>
    <w:rsid w:val="00E90B95"/>
    <w:rsid w:val="00E90D43"/>
    <w:rsid w:val="00E912EE"/>
    <w:rsid w:val="00E913DE"/>
    <w:rsid w:val="00E91658"/>
    <w:rsid w:val="00E917FF"/>
    <w:rsid w:val="00E91AA2"/>
    <w:rsid w:val="00E91AAA"/>
    <w:rsid w:val="00E91CE4"/>
    <w:rsid w:val="00E91F17"/>
    <w:rsid w:val="00E920D5"/>
    <w:rsid w:val="00E9230F"/>
    <w:rsid w:val="00E926F4"/>
    <w:rsid w:val="00E9284B"/>
    <w:rsid w:val="00E92D45"/>
    <w:rsid w:val="00E92EA7"/>
    <w:rsid w:val="00E92F1D"/>
    <w:rsid w:val="00E930DF"/>
    <w:rsid w:val="00E93496"/>
    <w:rsid w:val="00E938A3"/>
    <w:rsid w:val="00E93BD4"/>
    <w:rsid w:val="00E93DF3"/>
    <w:rsid w:val="00E945AA"/>
    <w:rsid w:val="00E94714"/>
    <w:rsid w:val="00E948C7"/>
    <w:rsid w:val="00E9496C"/>
    <w:rsid w:val="00E94B4E"/>
    <w:rsid w:val="00E94BB0"/>
    <w:rsid w:val="00E95191"/>
    <w:rsid w:val="00E95ACA"/>
    <w:rsid w:val="00E95BBC"/>
    <w:rsid w:val="00E95D4A"/>
    <w:rsid w:val="00E95E0B"/>
    <w:rsid w:val="00E9600E"/>
    <w:rsid w:val="00E960F1"/>
    <w:rsid w:val="00E961C2"/>
    <w:rsid w:val="00E96333"/>
    <w:rsid w:val="00E96886"/>
    <w:rsid w:val="00E968D0"/>
    <w:rsid w:val="00E96953"/>
    <w:rsid w:val="00E96C5F"/>
    <w:rsid w:val="00E96D60"/>
    <w:rsid w:val="00E96EF8"/>
    <w:rsid w:val="00E9710C"/>
    <w:rsid w:val="00E9723B"/>
    <w:rsid w:val="00EA031A"/>
    <w:rsid w:val="00EA06F4"/>
    <w:rsid w:val="00EA0A1A"/>
    <w:rsid w:val="00EA0B2E"/>
    <w:rsid w:val="00EA0C2A"/>
    <w:rsid w:val="00EA0CA2"/>
    <w:rsid w:val="00EA0E4E"/>
    <w:rsid w:val="00EA133B"/>
    <w:rsid w:val="00EA1441"/>
    <w:rsid w:val="00EA1536"/>
    <w:rsid w:val="00EA16DB"/>
    <w:rsid w:val="00EA1A1D"/>
    <w:rsid w:val="00EA1BB7"/>
    <w:rsid w:val="00EA1EE5"/>
    <w:rsid w:val="00EA1F6D"/>
    <w:rsid w:val="00EA201A"/>
    <w:rsid w:val="00EA224A"/>
    <w:rsid w:val="00EA2922"/>
    <w:rsid w:val="00EA296C"/>
    <w:rsid w:val="00EA29FC"/>
    <w:rsid w:val="00EA2C5F"/>
    <w:rsid w:val="00EA2D9A"/>
    <w:rsid w:val="00EA2FC7"/>
    <w:rsid w:val="00EA32AA"/>
    <w:rsid w:val="00EA3BA6"/>
    <w:rsid w:val="00EA3CF0"/>
    <w:rsid w:val="00EA3EDD"/>
    <w:rsid w:val="00EA4559"/>
    <w:rsid w:val="00EA460D"/>
    <w:rsid w:val="00EA46A1"/>
    <w:rsid w:val="00EA4A6F"/>
    <w:rsid w:val="00EA4BCB"/>
    <w:rsid w:val="00EA4C2E"/>
    <w:rsid w:val="00EA4CD8"/>
    <w:rsid w:val="00EA5569"/>
    <w:rsid w:val="00EA5941"/>
    <w:rsid w:val="00EA5AA2"/>
    <w:rsid w:val="00EA5C7A"/>
    <w:rsid w:val="00EA5E99"/>
    <w:rsid w:val="00EA5F11"/>
    <w:rsid w:val="00EA61A7"/>
    <w:rsid w:val="00EA6287"/>
    <w:rsid w:val="00EA65B2"/>
    <w:rsid w:val="00EA6A0F"/>
    <w:rsid w:val="00EA6A44"/>
    <w:rsid w:val="00EA6C8B"/>
    <w:rsid w:val="00EA6CE8"/>
    <w:rsid w:val="00EA71D2"/>
    <w:rsid w:val="00EA76CA"/>
    <w:rsid w:val="00EA7790"/>
    <w:rsid w:val="00EA7823"/>
    <w:rsid w:val="00EA7D9B"/>
    <w:rsid w:val="00EA7FF2"/>
    <w:rsid w:val="00EB01A7"/>
    <w:rsid w:val="00EB0508"/>
    <w:rsid w:val="00EB0F90"/>
    <w:rsid w:val="00EB111B"/>
    <w:rsid w:val="00EB1148"/>
    <w:rsid w:val="00EB1294"/>
    <w:rsid w:val="00EB14FF"/>
    <w:rsid w:val="00EB1942"/>
    <w:rsid w:val="00EB202B"/>
    <w:rsid w:val="00EB221B"/>
    <w:rsid w:val="00EB225E"/>
    <w:rsid w:val="00EB2429"/>
    <w:rsid w:val="00EB25D5"/>
    <w:rsid w:val="00EB2699"/>
    <w:rsid w:val="00EB2AB4"/>
    <w:rsid w:val="00EB2C50"/>
    <w:rsid w:val="00EB2E90"/>
    <w:rsid w:val="00EB2F60"/>
    <w:rsid w:val="00EB2F86"/>
    <w:rsid w:val="00EB2FAB"/>
    <w:rsid w:val="00EB378C"/>
    <w:rsid w:val="00EB3885"/>
    <w:rsid w:val="00EB3E3C"/>
    <w:rsid w:val="00EB3F04"/>
    <w:rsid w:val="00EB4003"/>
    <w:rsid w:val="00EB4206"/>
    <w:rsid w:val="00EB442E"/>
    <w:rsid w:val="00EB4547"/>
    <w:rsid w:val="00EB4976"/>
    <w:rsid w:val="00EB4FDC"/>
    <w:rsid w:val="00EB5588"/>
    <w:rsid w:val="00EB575D"/>
    <w:rsid w:val="00EB59DE"/>
    <w:rsid w:val="00EB5A14"/>
    <w:rsid w:val="00EB5ADE"/>
    <w:rsid w:val="00EB5AE6"/>
    <w:rsid w:val="00EB6040"/>
    <w:rsid w:val="00EB6143"/>
    <w:rsid w:val="00EB625E"/>
    <w:rsid w:val="00EB63FE"/>
    <w:rsid w:val="00EB6969"/>
    <w:rsid w:val="00EB69E0"/>
    <w:rsid w:val="00EB6BFE"/>
    <w:rsid w:val="00EB6C00"/>
    <w:rsid w:val="00EB6C2A"/>
    <w:rsid w:val="00EB6FB7"/>
    <w:rsid w:val="00EB7053"/>
    <w:rsid w:val="00EB723E"/>
    <w:rsid w:val="00EB7261"/>
    <w:rsid w:val="00EB762A"/>
    <w:rsid w:val="00EB794E"/>
    <w:rsid w:val="00EB7AA5"/>
    <w:rsid w:val="00EB7B57"/>
    <w:rsid w:val="00EB7F9A"/>
    <w:rsid w:val="00EC03E5"/>
    <w:rsid w:val="00EC0A85"/>
    <w:rsid w:val="00EC0DDB"/>
    <w:rsid w:val="00EC1012"/>
    <w:rsid w:val="00EC1132"/>
    <w:rsid w:val="00EC1252"/>
    <w:rsid w:val="00EC16C6"/>
    <w:rsid w:val="00EC16E7"/>
    <w:rsid w:val="00EC1A86"/>
    <w:rsid w:val="00EC1F7E"/>
    <w:rsid w:val="00EC2585"/>
    <w:rsid w:val="00EC2D2E"/>
    <w:rsid w:val="00EC2E42"/>
    <w:rsid w:val="00EC3540"/>
    <w:rsid w:val="00EC3710"/>
    <w:rsid w:val="00EC37D6"/>
    <w:rsid w:val="00EC3801"/>
    <w:rsid w:val="00EC3EDB"/>
    <w:rsid w:val="00EC4090"/>
    <w:rsid w:val="00EC4194"/>
    <w:rsid w:val="00EC45AD"/>
    <w:rsid w:val="00EC45D1"/>
    <w:rsid w:val="00EC46DA"/>
    <w:rsid w:val="00EC474F"/>
    <w:rsid w:val="00EC4B73"/>
    <w:rsid w:val="00EC4E1D"/>
    <w:rsid w:val="00EC4F65"/>
    <w:rsid w:val="00EC4FE7"/>
    <w:rsid w:val="00EC56A1"/>
    <w:rsid w:val="00EC5AD5"/>
    <w:rsid w:val="00EC61B4"/>
    <w:rsid w:val="00EC6373"/>
    <w:rsid w:val="00EC6374"/>
    <w:rsid w:val="00EC64F2"/>
    <w:rsid w:val="00EC65D3"/>
    <w:rsid w:val="00EC6910"/>
    <w:rsid w:val="00EC696D"/>
    <w:rsid w:val="00EC6E9A"/>
    <w:rsid w:val="00EC6F97"/>
    <w:rsid w:val="00EC76D1"/>
    <w:rsid w:val="00EC793E"/>
    <w:rsid w:val="00EC7B6A"/>
    <w:rsid w:val="00EC7C52"/>
    <w:rsid w:val="00ED0199"/>
    <w:rsid w:val="00ED0270"/>
    <w:rsid w:val="00ED047D"/>
    <w:rsid w:val="00ED06E8"/>
    <w:rsid w:val="00ED0757"/>
    <w:rsid w:val="00ED07D4"/>
    <w:rsid w:val="00ED0874"/>
    <w:rsid w:val="00ED0914"/>
    <w:rsid w:val="00ED0B88"/>
    <w:rsid w:val="00ED11EC"/>
    <w:rsid w:val="00ED1413"/>
    <w:rsid w:val="00ED1530"/>
    <w:rsid w:val="00ED182F"/>
    <w:rsid w:val="00ED184D"/>
    <w:rsid w:val="00ED1DC4"/>
    <w:rsid w:val="00ED1DD2"/>
    <w:rsid w:val="00ED1EFF"/>
    <w:rsid w:val="00ED1F33"/>
    <w:rsid w:val="00ED240A"/>
    <w:rsid w:val="00ED26E4"/>
    <w:rsid w:val="00ED29F8"/>
    <w:rsid w:val="00ED2F30"/>
    <w:rsid w:val="00ED32B8"/>
    <w:rsid w:val="00ED3526"/>
    <w:rsid w:val="00ED3A6D"/>
    <w:rsid w:val="00ED3E38"/>
    <w:rsid w:val="00ED3FEF"/>
    <w:rsid w:val="00ED45D9"/>
    <w:rsid w:val="00ED4820"/>
    <w:rsid w:val="00ED4AD6"/>
    <w:rsid w:val="00ED4D75"/>
    <w:rsid w:val="00ED4E07"/>
    <w:rsid w:val="00ED4EA5"/>
    <w:rsid w:val="00ED517E"/>
    <w:rsid w:val="00ED55AA"/>
    <w:rsid w:val="00ED5726"/>
    <w:rsid w:val="00ED5876"/>
    <w:rsid w:val="00ED597C"/>
    <w:rsid w:val="00ED59DB"/>
    <w:rsid w:val="00ED5A2A"/>
    <w:rsid w:val="00ED5FB2"/>
    <w:rsid w:val="00ED62CE"/>
    <w:rsid w:val="00ED62D5"/>
    <w:rsid w:val="00ED6902"/>
    <w:rsid w:val="00ED6959"/>
    <w:rsid w:val="00ED69F5"/>
    <w:rsid w:val="00ED6DD6"/>
    <w:rsid w:val="00ED6FB9"/>
    <w:rsid w:val="00ED708F"/>
    <w:rsid w:val="00ED709F"/>
    <w:rsid w:val="00ED737B"/>
    <w:rsid w:val="00ED73FD"/>
    <w:rsid w:val="00ED7586"/>
    <w:rsid w:val="00ED77BF"/>
    <w:rsid w:val="00ED7A53"/>
    <w:rsid w:val="00ED7AE5"/>
    <w:rsid w:val="00ED7BEB"/>
    <w:rsid w:val="00ED7FA0"/>
    <w:rsid w:val="00EE0439"/>
    <w:rsid w:val="00EE063D"/>
    <w:rsid w:val="00EE0803"/>
    <w:rsid w:val="00EE0A0F"/>
    <w:rsid w:val="00EE0F9B"/>
    <w:rsid w:val="00EE11BD"/>
    <w:rsid w:val="00EE12B0"/>
    <w:rsid w:val="00EE149A"/>
    <w:rsid w:val="00EE1506"/>
    <w:rsid w:val="00EE1508"/>
    <w:rsid w:val="00EE1519"/>
    <w:rsid w:val="00EE1929"/>
    <w:rsid w:val="00EE1DBA"/>
    <w:rsid w:val="00EE1E2E"/>
    <w:rsid w:val="00EE1F7A"/>
    <w:rsid w:val="00EE2250"/>
    <w:rsid w:val="00EE2318"/>
    <w:rsid w:val="00EE2440"/>
    <w:rsid w:val="00EE260B"/>
    <w:rsid w:val="00EE2AAF"/>
    <w:rsid w:val="00EE2B7E"/>
    <w:rsid w:val="00EE2CE3"/>
    <w:rsid w:val="00EE2D2F"/>
    <w:rsid w:val="00EE31C9"/>
    <w:rsid w:val="00EE3281"/>
    <w:rsid w:val="00EE35B7"/>
    <w:rsid w:val="00EE3760"/>
    <w:rsid w:val="00EE379A"/>
    <w:rsid w:val="00EE3C18"/>
    <w:rsid w:val="00EE3E88"/>
    <w:rsid w:val="00EE3F9A"/>
    <w:rsid w:val="00EE41E7"/>
    <w:rsid w:val="00EE42C3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621B"/>
    <w:rsid w:val="00EE63B4"/>
    <w:rsid w:val="00EE666D"/>
    <w:rsid w:val="00EE667E"/>
    <w:rsid w:val="00EE66B3"/>
    <w:rsid w:val="00EE6B43"/>
    <w:rsid w:val="00EE6B70"/>
    <w:rsid w:val="00EE6E4C"/>
    <w:rsid w:val="00EE6F5C"/>
    <w:rsid w:val="00EE7408"/>
    <w:rsid w:val="00EE7634"/>
    <w:rsid w:val="00EE78DF"/>
    <w:rsid w:val="00EE7C45"/>
    <w:rsid w:val="00EE7D16"/>
    <w:rsid w:val="00EE7F39"/>
    <w:rsid w:val="00EF00A6"/>
    <w:rsid w:val="00EF0186"/>
    <w:rsid w:val="00EF02ED"/>
    <w:rsid w:val="00EF078C"/>
    <w:rsid w:val="00EF08EB"/>
    <w:rsid w:val="00EF09B1"/>
    <w:rsid w:val="00EF0D0C"/>
    <w:rsid w:val="00EF0D5E"/>
    <w:rsid w:val="00EF0F29"/>
    <w:rsid w:val="00EF180A"/>
    <w:rsid w:val="00EF194C"/>
    <w:rsid w:val="00EF1C13"/>
    <w:rsid w:val="00EF1C19"/>
    <w:rsid w:val="00EF21D0"/>
    <w:rsid w:val="00EF27FB"/>
    <w:rsid w:val="00EF2B08"/>
    <w:rsid w:val="00EF2BD8"/>
    <w:rsid w:val="00EF2D75"/>
    <w:rsid w:val="00EF2EE1"/>
    <w:rsid w:val="00EF3282"/>
    <w:rsid w:val="00EF32D6"/>
    <w:rsid w:val="00EF381F"/>
    <w:rsid w:val="00EF38D8"/>
    <w:rsid w:val="00EF394C"/>
    <w:rsid w:val="00EF3ABF"/>
    <w:rsid w:val="00EF3B66"/>
    <w:rsid w:val="00EF3D08"/>
    <w:rsid w:val="00EF3D6A"/>
    <w:rsid w:val="00EF3F84"/>
    <w:rsid w:val="00EF44B8"/>
    <w:rsid w:val="00EF4566"/>
    <w:rsid w:val="00EF46CA"/>
    <w:rsid w:val="00EF4705"/>
    <w:rsid w:val="00EF487C"/>
    <w:rsid w:val="00EF4915"/>
    <w:rsid w:val="00EF4AA4"/>
    <w:rsid w:val="00EF50FC"/>
    <w:rsid w:val="00EF515F"/>
    <w:rsid w:val="00EF5527"/>
    <w:rsid w:val="00EF55FC"/>
    <w:rsid w:val="00EF5E66"/>
    <w:rsid w:val="00EF5F28"/>
    <w:rsid w:val="00EF606B"/>
    <w:rsid w:val="00EF6181"/>
    <w:rsid w:val="00EF6184"/>
    <w:rsid w:val="00EF6559"/>
    <w:rsid w:val="00EF6807"/>
    <w:rsid w:val="00EF6A3C"/>
    <w:rsid w:val="00EF6B06"/>
    <w:rsid w:val="00EF6BAD"/>
    <w:rsid w:val="00EF6BB4"/>
    <w:rsid w:val="00EF6D9D"/>
    <w:rsid w:val="00EF7054"/>
    <w:rsid w:val="00EF7237"/>
    <w:rsid w:val="00EF733A"/>
    <w:rsid w:val="00EF77AC"/>
    <w:rsid w:val="00EF7825"/>
    <w:rsid w:val="00EF79F2"/>
    <w:rsid w:val="00EF7E1F"/>
    <w:rsid w:val="00EF7E22"/>
    <w:rsid w:val="00F005A3"/>
    <w:rsid w:val="00F00856"/>
    <w:rsid w:val="00F00B76"/>
    <w:rsid w:val="00F00D32"/>
    <w:rsid w:val="00F00D5E"/>
    <w:rsid w:val="00F00E22"/>
    <w:rsid w:val="00F010FF"/>
    <w:rsid w:val="00F01149"/>
    <w:rsid w:val="00F01195"/>
    <w:rsid w:val="00F011CC"/>
    <w:rsid w:val="00F01714"/>
    <w:rsid w:val="00F019CE"/>
    <w:rsid w:val="00F01DFF"/>
    <w:rsid w:val="00F01FE2"/>
    <w:rsid w:val="00F021FD"/>
    <w:rsid w:val="00F02263"/>
    <w:rsid w:val="00F0233D"/>
    <w:rsid w:val="00F028CB"/>
    <w:rsid w:val="00F02A57"/>
    <w:rsid w:val="00F02A97"/>
    <w:rsid w:val="00F02DDC"/>
    <w:rsid w:val="00F033C0"/>
    <w:rsid w:val="00F033C2"/>
    <w:rsid w:val="00F0351D"/>
    <w:rsid w:val="00F0363C"/>
    <w:rsid w:val="00F036CD"/>
    <w:rsid w:val="00F039BE"/>
    <w:rsid w:val="00F03B1B"/>
    <w:rsid w:val="00F04B2C"/>
    <w:rsid w:val="00F04C7C"/>
    <w:rsid w:val="00F05123"/>
    <w:rsid w:val="00F05250"/>
    <w:rsid w:val="00F059F5"/>
    <w:rsid w:val="00F05C47"/>
    <w:rsid w:val="00F05C56"/>
    <w:rsid w:val="00F060FE"/>
    <w:rsid w:val="00F064F8"/>
    <w:rsid w:val="00F0656B"/>
    <w:rsid w:val="00F06881"/>
    <w:rsid w:val="00F06A52"/>
    <w:rsid w:val="00F06ED0"/>
    <w:rsid w:val="00F06F6F"/>
    <w:rsid w:val="00F075BD"/>
    <w:rsid w:val="00F078DB"/>
    <w:rsid w:val="00F07A9B"/>
    <w:rsid w:val="00F07AA9"/>
    <w:rsid w:val="00F07D2E"/>
    <w:rsid w:val="00F07FCC"/>
    <w:rsid w:val="00F102CA"/>
    <w:rsid w:val="00F10325"/>
    <w:rsid w:val="00F1086B"/>
    <w:rsid w:val="00F10D8B"/>
    <w:rsid w:val="00F10E3F"/>
    <w:rsid w:val="00F10E92"/>
    <w:rsid w:val="00F11129"/>
    <w:rsid w:val="00F11157"/>
    <w:rsid w:val="00F1129A"/>
    <w:rsid w:val="00F114BD"/>
    <w:rsid w:val="00F11B4C"/>
    <w:rsid w:val="00F11BBB"/>
    <w:rsid w:val="00F11BDC"/>
    <w:rsid w:val="00F11D53"/>
    <w:rsid w:val="00F11E08"/>
    <w:rsid w:val="00F11E21"/>
    <w:rsid w:val="00F11E9B"/>
    <w:rsid w:val="00F11FB2"/>
    <w:rsid w:val="00F1219A"/>
    <w:rsid w:val="00F12298"/>
    <w:rsid w:val="00F12595"/>
    <w:rsid w:val="00F12B45"/>
    <w:rsid w:val="00F12E04"/>
    <w:rsid w:val="00F1322B"/>
    <w:rsid w:val="00F132FB"/>
    <w:rsid w:val="00F134CD"/>
    <w:rsid w:val="00F137C2"/>
    <w:rsid w:val="00F1394B"/>
    <w:rsid w:val="00F13B6D"/>
    <w:rsid w:val="00F13BA0"/>
    <w:rsid w:val="00F14B58"/>
    <w:rsid w:val="00F1520F"/>
    <w:rsid w:val="00F152BE"/>
    <w:rsid w:val="00F15527"/>
    <w:rsid w:val="00F15756"/>
    <w:rsid w:val="00F157DF"/>
    <w:rsid w:val="00F15ABC"/>
    <w:rsid w:val="00F15AC7"/>
    <w:rsid w:val="00F15EEA"/>
    <w:rsid w:val="00F16081"/>
    <w:rsid w:val="00F161B9"/>
    <w:rsid w:val="00F1628A"/>
    <w:rsid w:val="00F16600"/>
    <w:rsid w:val="00F16701"/>
    <w:rsid w:val="00F16832"/>
    <w:rsid w:val="00F169AA"/>
    <w:rsid w:val="00F16D0B"/>
    <w:rsid w:val="00F16EE7"/>
    <w:rsid w:val="00F16FDD"/>
    <w:rsid w:val="00F17282"/>
    <w:rsid w:val="00F17838"/>
    <w:rsid w:val="00F179F7"/>
    <w:rsid w:val="00F17C10"/>
    <w:rsid w:val="00F2008F"/>
    <w:rsid w:val="00F200E4"/>
    <w:rsid w:val="00F20124"/>
    <w:rsid w:val="00F20271"/>
    <w:rsid w:val="00F202AB"/>
    <w:rsid w:val="00F20394"/>
    <w:rsid w:val="00F2067B"/>
    <w:rsid w:val="00F20CC0"/>
    <w:rsid w:val="00F20E60"/>
    <w:rsid w:val="00F20FD3"/>
    <w:rsid w:val="00F215AC"/>
    <w:rsid w:val="00F21C7F"/>
    <w:rsid w:val="00F21D6E"/>
    <w:rsid w:val="00F22A0C"/>
    <w:rsid w:val="00F22B16"/>
    <w:rsid w:val="00F22C88"/>
    <w:rsid w:val="00F2368A"/>
    <w:rsid w:val="00F2395E"/>
    <w:rsid w:val="00F239E7"/>
    <w:rsid w:val="00F239F5"/>
    <w:rsid w:val="00F23C31"/>
    <w:rsid w:val="00F23C5D"/>
    <w:rsid w:val="00F23EC3"/>
    <w:rsid w:val="00F2433C"/>
    <w:rsid w:val="00F24494"/>
    <w:rsid w:val="00F244A1"/>
    <w:rsid w:val="00F244BF"/>
    <w:rsid w:val="00F245FE"/>
    <w:rsid w:val="00F24936"/>
    <w:rsid w:val="00F2498E"/>
    <w:rsid w:val="00F24A2B"/>
    <w:rsid w:val="00F24B57"/>
    <w:rsid w:val="00F24BAF"/>
    <w:rsid w:val="00F24E53"/>
    <w:rsid w:val="00F2519C"/>
    <w:rsid w:val="00F252A6"/>
    <w:rsid w:val="00F253A9"/>
    <w:rsid w:val="00F255C7"/>
    <w:rsid w:val="00F2585A"/>
    <w:rsid w:val="00F258B0"/>
    <w:rsid w:val="00F25BFA"/>
    <w:rsid w:val="00F25C65"/>
    <w:rsid w:val="00F25D89"/>
    <w:rsid w:val="00F2604D"/>
    <w:rsid w:val="00F2627C"/>
    <w:rsid w:val="00F26298"/>
    <w:rsid w:val="00F2636D"/>
    <w:rsid w:val="00F263F9"/>
    <w:rsid w:val="00F26A8B"/>
    <w:rsid w:val="00F26AA5"/>
    <w:rsid w:val="00F26BF7"/>
    <w:rsid w:val="00F26ECE"/>
    <w:rsid w:val="00F26F17"/>
    <w:rsid w:val="00F2705C"/>
    <w:rsid w:val="00F2720C"/>
    <w:rsid w:val="00F27236"/>
    <w:rsid w:val="00F2779C"/>
    <w:rsid w:val="00F27858"/>
    <w:rsid w:val="00F278FF"/>
    <w:rsid w:val="00F27CF2"/>
    <w:rsid w:val="00F3007B"/>
    <w:rsid w:val="00F30186"/>
    <w:rsid w:val="00F304FD"/>
    <w:rsid w:val="00F3063F"/>
    <w:rsid w:val="00F3069F"/>
    <w:rsid w:val="00F30766"/>
    <w:rsid w:val="00F308BD"/>
    <w:rsid w:val="00F3099D"/>
    <w:rsid w:val="00F30EEE"/>
    <w:rsid w:val="00F31132"/>
    <w:rsid w:val="00F312B4"/>
    <w:rsid w:val="00F31394"/>
    <w:rsid w:val="00F31A28"/>
    <w:rsid w:val="00F31F30"/>
    <w:rsid w:val="00F3214B"/>
    <w:rsid w:val="00F32160"/>
    <w:rsid w:val="00F32AEF"/>
    <w:rsid w:val="00F32C09"/>
    <w:rsid w:val="00F32DA5"/>
    <w:rsid w:val="00F32F88"/>
    <w:rsid w:val="00F33534"/>
    <w:rsid w:val="00F336F8"/>
    <w:rsid w:val="00F3373C"/>
    <w:rsid w:val="00F338C0"/>
    <w:rsid w:val="00F339A4"/>
    <w:rsid w:val="00F33E41"/>
    <w:rsid w:val="00F33FAE"/>
    <w:rsid w:val="00F340B3"/>
    <w:rsid w:val="00F340E1"/>
    <w:rsid w:val="00F3430D"/>
    <w:rsid w:val="00F343D9"/>
    <w:rsid w:val="00F3454E"/>
    <w:rsid w:val="00F34659"/>
    <w:rsid w:val="00F34766"/>
    <w:rsid w:val="00F34877"/>
    <w:rsid w:val="00F34962"/>
    <w:rsid w:val="00F34ACD"/>
    <w:rsid w:val="00F34AEE"/>
    <w:rsid w:val="00F34B9B"/>
    <w:rsid w:val="00F34BE8"/>
    <w:rsid w:val="00F34DCF"/>
    <w:rsid w:val="00F34EEE"/>
    <w:rsid w:val="00F35046"/>
    <w:rsid w:val="00F351A9"/>
    <w:rsid w:val="00F3553F"/>
    <w:rsid w:val="00F3559E"/>
    <w:rsid w:val="00F357DA"/>
    <w:rsid w:val="00F358BB"/>
    <w:rsid w:val="00F3593E"/>
    <w:rsid w:val="00F35A5C"/>
    <w:rsid w:val="00F35F3C"/>
    <w:rsid w:val="00F360B8"/>
    <w:rsid w:val="00F3639C"/>
    <w:rsid w:val="00F3654C"/>
    <w:rsid w:val="00F366CC"/>
    <w:rsid w:val="00F3685D"/>
    <w:rsid w:val="00F36875"/>
    <w:rsid w:val="00F36A53"/>
    <w:rsid w:val="00F36A5A"/>
    <w:rsid w:val="00F36EDC"/>
    <w:rsid w:val="00F37288"/>
    <w:rsid w:val="00F37360"/>
    <w:rsid w:val="00F37388"/>
    <w:rsid w:val="00F375C5"/>
    <w:rsid w:val="00F377A5"/>
    <w:rsid w:val="00F37A16"/>
    <w:rsid w:val="00F37BE1"/>
    <w:rsid w:val="00F37D12"/>
    <w:rsid w:val="00F37D57"/>
    <w:rsid w:val="00F4004A"/>
    <w:rsid w:val="00F405BF"/>
    <w:rsid w:val="00F40A2A"/>
    <w:rsid w:val="00F40B39"/>
    <w:rsid w:val="00F4113E"/>
    <w:rsid w:val="00F411A5"/>
    <w:rsid w:val="00F412A1"/>
    <w:rsid w:val="00F415CC"/>
    <w:rsid w:val="00F4250F"/>
    <w:rsid w:val="00F42534"/>
    <w:rsid w:val="00F42782"/>
    <w:rsid w:val="00F428D6"/>
    <w:rsid w:val="00F42907"/>
    <w:rsid w:val="00F4293A"/>
    <w:rsid w:val="00F42B2B"/>
    <w:rsid w:val="00F42BC0"/>
    <w:rsid w:val="00F42BC5"/>
    <w:rsid w:val="00F4312B"/>
    <w:rsid w:val="00F43453"/>
    <w:rsid w:val="00F43575"/>
    <w:rsid w:val="00F435CF"/>
    <w:rsid w:val="00F435DF"/>
    <w:rsid w:val="00F43830"/>
    <w:rsid w:val="00F438D6"/>
    <w:rsid w:val="00F43BFB"/>
    <w:rsid w:val="00F43CBA"/>
    <w:rsid w:val="00F43EF4"/>
    <w:rsid w:val="00F43F69"/>
    <w:rsid w:val="00F446B1"/>
    <w:rsid w:val="00F4472A"/>
    <w:rsid w:val="00F44854"/>
    <w:rsid w:val="00F44C82"/>
    <w:rsid w:val="00F44EC3"/>
    <w:rsid w:val="00F4503D"/>
    <w:rsid w:val="00F45295"/>
    <w:rsid w:val="00F452FB"/>
    <w:rsid w:val="00F4534B"/>
    <w:rsid w:val="00F454DD"/>
    <w:rsid w:val="00F45870"/>
    <w:rsid w:val="00F45B32"/>
    <w:rsid w:val="00F45C6C"/>
    <w:rsid w:val="00F45D89"/>
    <w:rsid w:val="00F45F06"/>
    <w:rsid w:val="00F46373"/>
    <w:rsid w:val="00F46BD4"/>
    <w:rsid w:val="00F46D8A"/>
    <w:rsid w:val="00F470E1"/>
    <w:rsid w:val="00F475B8"/>
    <w:rsid w:val="00F476B6"/>
    <w:rsid w:val="00F479DE"/>
    <w:rsid w:val="00F47BD6"/>
    <w:rsid w:val="00F47C71"/>
    <w:rsid w:val="00F47CD0"/>
    <w:rsid w:val="00F47CF5"/>
    <w:rsid w:val="00F50020"/>
    <w:rsid w:val="00F50490"/>
    <w:rsid w:val="00F507DF"/>
    <w:rsid w:val="00F5097A"/>
    <w:rsid w:val="00F509CF"/>
    <w:rsid w:val="00F50A51"/>
    <w:rsid w:val="00F50B8E"/>
    <w:rsid w:val="00F511EA"/>
    <w:rsid w:val="00F51224"/>
    <w:rsid w:val="00F5130B"/>
    <w:rsid w:val="00F5141E"/>
    <w:rsid w:val="00F5158A"/>
    <w:rsid w:val="00F516F0"/>
    <w:rsid w:val="00F51808"/>
    <w:rsid w:val="00F5191B"/>
    <w:rsid w:val="00F51DB0"/>
    <w:rsid w:val="00F5206C"/>
    <w:rsid w:val="00F521E9"/>
    <w:rsid w:val="00F52219"/>
    <w:rsid w:val="00F527E7"/>
    <w:rsid w:val="00F529D5"/>
    <w:rsid w:val="00F52A95"/>
    <w:rsid w:val="00F52CF1"/>
    <w:rsid w:val="00F52DDC"/>
    <w:rsid w:val="00F53061"/>
    <w:rsid w:val="00F5337B"/>
    <w:rsid w:val="00F53402"/>
    <w:rsid w:val="00F53413"/>
    <w:rsid w:val="00F5341D"/>
    <w:rsid w:val="00F53866"/>
    <w:rsid w:val="00F538C7"/>
    <w:rsid w:val="00F53BF0"/>
    <w:rsid w:val="00F54172"/>
    <w:rsid w:val="00F54186"/>
    <w:rsid w:val="00F542E2"/>
    <w:rsid w:val="00F5439A"/>
    <w:rsid w:val="00F545FB"/>
    <w:rsid w:val="00F545FF"/>
    <w:rsid w:val="00F54738"/>
    <w:rsid w:val="00F54756"/>
    <w:rsid w:val="00F547B3"/>
    <w:rsid w:val="00F54B2B"/>
    <w:rsid w:val="00F54C03"/>
    <w:rsid w:val="00F555EA"/>
    <w:rsid w:val="00F558A1"/>
    <w:rsid w:val="00F55BA2"/>
    <w:rsid w:val="00F55E22"/>
    <w:rsid w:val="00F55EC1"/>
    <w:rsid w:val="00F55F1E"/>
    <w:rsid w:val="00F560DE"/>
    <w:rsid w:val="00F56270"/>
    <w:rsid w:val="00F562CA"/>
    <w:rsid w:val="00F56361"/>
    <w:rsid w:val="00F567DF"/>
    <w:rsid w:val="00F56A39"/>
    <w:rsid w:val="00F56ADF"/>
    <w:rsid w:val="00F57067"/>
    <w:rsid w:val="00F5710A"/>
    <w:rsid w:val="00F57738"/>
    <w:rsid w:val="00F577AD"/>
    <w:rsid w:val="00F57A3C"/>
    <w:rsid w:val="00F57A62"/>
    <w:rsid w:val="00F57EAC"/>
    <w:rsid w:val="00F603A3"/>
    <w:rsid w:val="00F607D3"/>
    <w:rsid w:val="00F60ACD"/>
    <w:rsid w:val="00F60B7F"/>
    <w:rsid w:val="00F60CE1"/>
    <w:rsid w:val="00F60E84"/>
    <w:rsid w:val="00F60F5A"/>
    <w:rsid w:val="00F6102E"/>
    <w:rsid w:val="00F6106D"/>
    <w:rsid w:val="00F611A2"/>
    <w:rsid w:val="00F611AD"/>
    <w:rsid w:val="00F611D9"/>
    <w:rsid w:val="00F61716"/>
    <w:rsid w:val="00F61A1E"/>
    <w:rsid w:val="00F61A39"/>
    <w:rsid w:val="00F61C5E"/>
    <w:rsid w:val="00F61DD2"/>
    <w:rsid w:val="00F61FB4"/>
    <w:rsid w:val="00F62290"/>
    <w:rsid w:val="00F6234B"/>
    <w:rsid w:val="00F6263D"/>
    <w:rsid w:val="00F629BB"/>
    <w:rsid w:val="00F62B69"/>
    <w:rsid w:val="00F62D05"/>
    <w:rsid w:val="00F63330"/>
    <w:rsid w:val="00F633F4"/>
    <w:rsid w:val="00F63433"/>
    <w:rsid w:val="00F6345C"/>
    <w:rsid w:val="00F634FB"/>
    <w:rsid w:val="00F635D7"/>
    <w:rsid w:val="00F635F7"/>
    <w:rsid w:val="00F63623"/>
    <w:rsid w:val="00F63A35"/>
    <w:rsid w:val="00F63D10"/>
    <w:rsid w:val="00F6425A"/>
    <w:rsid w:val="00F642DE"/>
    <w:rsid w:val="00F6431B"/>
    <w:rsid w:val="00F64776"/>
    <w:rsid w:val="00F648DA"/>
    <w:rsid w:val="00F649A4"/>
    <w:rsid w:val="00F6516E"/>
    <w:rsid w:val="00F65306"/>
    <w:rsid w:val="00F6563D"/>
    <w:rsid w:val="00F658FF"/>
    <w:rsid w:val="00F65946"/>
    <w:rsid w:val="00F65E2B"/>
    <w:rsid w:val="00F65F13"/>
    <w:rsid w:val="00F6620B"/>
    <w:rsid w:val="00F66393"/>
    <w:rsid w:val="00F66ABE"/>
    <w:rsid w:val="00F66E28"/>
    <w:rsid w:val="00F670F7"/>
    <w:rsid w:val="00F671A8"/>
    <w:rsid w:val="00F6783F"/>
    <w:rsid w:val="00F67B47"/>
    <w:rsid w:val="00F67BBA"/>
    <w:rsid w:val="00F67C21"/>
    <w:rsid w:val="00F7010B"/>
    <w:rsid w:val="00F70293"/>
    <w:rsid w:val="00F70617"/>
    <w:rsid w:val="00F706F0"/>
    <w:rsid w:val="00F706FC"/>
    <w:rsid w:val="00F70867"/>
    <w:rsid w:val="00F70B17"/>
    <w:rsid w:val="00F70BA3"/>
    <w:rsid w:val="00F70D2A"/>
    <w:rsid w:val="00F70D38"/>
    <w:rsid w:val="00F70E5C"/>
    <w:rsid w:val="00F7108D"/>
    <w:rsid w:val="00F71376"/>
    <w:rsid w:val="00F7137A"/>
    <w:rsid w:val="00F715E1"/>
    <w:rsid w:val="00F7177C"/>
    <w:rsid w:val="00F717EB"/>
    <w:rsid w:val="00F7180F"/>
    <w:rsid w:val="00F724CC"/>
    <w:rsid w:val="00F727C8"/>
    <w:rsid w:val="00F72A17"/>
    <w:rsid w:val="00F72AEA"/>
    <w:rsid w:val="00F72CED"/>
    <w:rsid w:val="00F72F29"/>
    <w:rsid w:val="00F72F78"/>
    <w:rsid w:val="00F72FC0"/>
    <w:rsid w:val="00F730CA"/>
    <w:rsid w:val="00F731E7"/>
    <w:rsid w:val="00F732BD"/>
    <w:rsid w:val="00F73321"/>
    <w:rsid w:val="00F733F6"/>
    <w:rsid w:val="00F73558"/>
    <w:rsid w:val="00F73663"/>
    <w:rsid w:val="00F73BF8"/>
    <w:rsid w:val="00F73C2C"/>
    <w:rsid w:val="00F73F72"/>
    <w:rsid w:val="00F74050"/>
    <w:rsid w:val="00F7413C"/>
    <w:rsid w:val="00F7469D"/>
    <w:rsid w:val="00F749DA"/>
    <w:rsid w:val="00F74DDF"/>
    <w:rsid w:val="00F74DF4"/>
    <w:rsid w:val="00F750EC"/>
    <w:rsid w:val="00F75207"/>
    <w:rsid w:val="00F752C2"/>
    <w:rsid w:val="00F753D1"/>
    <w:rsid w:val="00F75524"/>
    <w:rsid w:val="00F7571B"/>
    <w:rsid w:val="00F75821"/>
    <w:rsid w:val="00F75957"/>
    <w:rsid w:val="00F75AA3"/>
    <w:rsid w:val="00F75B28"/>
    <w:rsid w:val="00F75B59"/>
    <w:rsid w:val="00F75E02"/>
    <w:rsid w:val="00F75F67"/>
    <w:rsid w:val="00F7607D"/>
    <w:rsid w:val="00F761C2"/>
    <w:rsid w:val="00F76346"/>
    <w:rsid w:val="00F763BA"/>
    <w:rsid w:val="00F76845"/>
    <w:rsid w:val="00F76F4C"/>
    <w:rsid w:val="00F77236"/>
    <w:rsid w:val="00F772BA"/>
    <w:rsid w:val="00F7776B"/>
    <w:rsid w:val="00F779A3"/>
    <w:rsid w:val="00F779D3"/>
    <w:rsid w:val="00F801EA"/>
    <w:rsid w:val="00F8034D"/>
    <w:rsid w:val="00F80482"/>
    <w:rsid w:val="00F805EA"/>
    <w:rsid w:val="00F8089A"/>
    <w:rsid w:val="00F81043"/>
    <w:rsid w:val="00F8109F"/>
    <w:rsid w:val="00F81103"/>
    <w:rsid w:val="00F81324"/>
    <w:rsid w:val="00F814FF"/>
    <w:rsid w:val="00F81786"/>
    <w:rsid w:val="00F81A20"/>
    <w:rsid w:val="00F81B26"/>
    <w:rsid w:val="00F81C5B"/>
    <w:rsid w:val="00F81E98"/>
    <w:rsid w:val="00F8211A"/>
    <w:rsid w:val="00F82277"/>
    <w:rsid w:val="00F82934"/>
    <w:rsid w:val="00F829A7"/>
    <w:rsid w:val="00F82C0A"/>
    <w:rsid w:val="00F82C28"/>
    <w:rsid w:val="00F82DF1"/>
    <w:rsid w:val="00F82E8A"/>
    <w:rsid w:val="00F82EC8"/>
    <w:rsid w:val="00F833DA"/>
    <w:rsid w:val="00F837BE"/>
    <w:rsid w:val="00F83A41"/>
    <w:rsid w:val="00F83A51"/>
    <w:rsid w:val="00F83BE7"/>
    <w:rsid w:val="00F83BFE"/>
    <w:rsid w:val="00F83EC8"/>
    <w:rsid w:val="00F8459E"/>
    <w:rsid w:val="00F8498B"/>
    <w:rsid w:val="00F84991"/>
    <w:rsid w:val="00F84CD0"/>
    <w:rsid w:val="00F850FB"/>
    <w:rsid w:val="00F8540A"/>
    <w:rsid w:val="00F856B7"/>
    <w:rsid w:val="00F859F8"/>
    <w:rsid w:val="00F85B46"/>
    <w:rsid w:val="00F8600D"/>
    <w:rsid w:val="00F864C4"/>
    <w:rsid w:val="00F867C6"/>
    <w:rsid w:val="00F868EB"/>
    <w:rsid w:val="00F868FE"/>
    <w:rsid w:val="00F86989"/>
    <w:rsid w:val="00F86A3B"/>
    <w:rsid w:val="00F86E75"/>
    <w:rsid w:val="00F86F6E"/>
    <w:rsid w:val="00F86FE3"/>
    <w:rsid w:val="00F87498"/>
    <w:rsid w:val="00F87859"/>
    <w:rsid w:val="00F87A64"/>
    <w:rsid w:val="00F90028"/>
    <w:rsid w:val="00F90040"/>
    <w:rsid w:val="00F90608"/>
    <w:rsid w:val="00F90659"/>
    <w:rsid w:val="00F90E10"/>
    <w:rsid w:val="00F9113E"/>
    <w:rsid w:val="00F913E0"/>
    <w:rsid w:val="00F9149C"/>
    <w:rsid w:val="00F9153A"/>
    <w:rsid w:val="00F919F2"/>
    <w:rsid w:val="00F91AEB"/>
    <w:rsid w:val="00F920BE"/>
    <w:rsid w:val="00F9217D"/>
    <w:rsid w:val="00F9241E"/>
    <w:rsid w:val="00F92525"/>
    <w:rsid w:val="00F925A0"/>
    <w:rsid w:val="00F92A69"/>
    <w:rsid w:val="00F92DF6"/>
    <w:rsid w:val="00F93163"/>
    <w:rsid w:val="00F9394C"/>
    <w:rsid w:val="00F93B54"/>
    <w:rsid w:val="00F93C3B"/>
    <w:rsid w:val="00F93C9B"/>
    <w:rsid w:val="00F93E79"/>
    <w:rsid w:val="00F93EF3"/>
    <w:rsid w:val="00F93EF7"/>
    <w:rsid w:val="00F94220"/>
    <w:rsid w:val="00F94333"/>
    <w:rsid w:val="00F9440B"/>
    <w:rsid w:val="00F94630"/>
    <w:rsid w:val="00F947C3"/>
    <w:rsid w:val="00F94826"/>
    <w:rsid w:val="00F94D0A"/>
    <w:rsid w:val="00F94D3D"/>
    <w:rsid w:val="00F94EB4"/>
    <w:rsid w:val="00F94FAF"/>
    <w:rsid w:val="00F951E8"/>
    <w:rsid w:val="00F95219"/>
    <w:rsid w:val="00F95292"/>
    <w:rsid w:val="00F95536"/>
    <w:rsid w:val="00F958EF"/>
    <w:rsid w:val="00F958F2"/>
    <w:rsid w:val="00F95B21"/>
    <w:rsid w:val="00F95D2D"/>
    <w:rsid w:val="00F9641D"/>
    <w:rsid w:val="00F96482"/>
    <w:rsid w:val="00F966E3"/>
    <w:rsid w:val="00F96730"/>
    <w:rsid w:val="00F967E4"/>
    <w:rsid w:val="00F969CE"/>
    <w:rsid w:val="00F96CA5"/>
    <w:rsid w:val="00F96CC5"/>
    <w:rsid w:val="00F96EB8"/>
    <w:rsid w:val="00F9753D"/>
    <w:rsid w:val="00FA00B1"/>
    <w:rsid w:val="00FA00E8"/>
    <w:rsid w:val="00FA023D"/>
    <w:rsid w:val="00FA03DD"/>
    <w:rsid w:val="00FA044A"/>
    <w:rsid w:val="00FA04A1"/>
    <w:rsid w:val="00FA0F26"/>
    <w:rsid w:val="00FA16D1"/>
    <w:rsid w:val="00FA1773"/>
    <w:rsid w:val="00FA1914"/>
    <w:rsid w:val="00FA198E"/>
    <w:rsid w:val="00FA1FEF"/>
    <w:rsid w:val="00FA20F5"/>
    <w:rsid w:val="00FA21F3"/>
    <w:rsid w:val="00FA2247"/>
    <w:rsid w:val="00FA24BD"/>
    <w:rsid w:val="00FA2795"/>
    <w:rsid w:val="00FA2885"/>
    <w:rsid w:val="00FA295C"/>
    <w:rsid w:val="00FA3101"/>
    <w:rsid w:val="00FA3343"/>
    <w:rsid w:val="00FA3417"/>
    <w:rsid w:val="00FA359E"/>
    <w:rsid w:val="00FA39CF"/>
    <w:rsid w:val="00FA3C20"/>
    <w:rsid w:val="00FA3C94"/>
    <w:rsid w:val="00FA3F00"/>
    <w:rsid w:val="00FA4027"/>
    <w:rsid w:val="00FA40BB"/>
    <w:rsid w:val="00FA4165"/>
    <w:rsid w:val="00FA4A5F"/>
    <w:rsid w:val="00FA4D40"/>
    <w:rsid w:val="00FA4F35"/>
    <w:rsid w:val="00FA4FF9"/>
    <w:rsid w:val="00FA50C1"/>
    <w:rsid w:val="00FA5117"/>
    <w:rsid w:val="00FA517B"/>
    <w:rsid w:val="00FA53F5"/>
    <w:rsid w:val="00FA59A7"/>
    <w:rsid w:val="00FA5A0F"/>
    <w:rsid w:val="00FA5F09"/>
    <w:rsid w:val="00FA5FCA"/>
    <w:rsid w:val="00FA6351"/>
    <w:rsid w:val="00FA646D"/>
    <w:rsid w:val="00FA655A"/>
    <w:rsid w:val="00FA65D6"/>
    <w:rsid w:val="00FA6763"/>
    <w:rsid w:val="00FA6962"/>
    <w:rsid w:val="00FA6BE4"/>
    <w:rsid w:val="00FA6F47"/>
    <w:rsid w:val="00FA7286"/>
    <w:rsid w:val="00FA72DA"/>
    <w:rsid w:val="00FA72F5"/>
    <w:rsid w:val="00FA760D"/>
    <w:rsid w:val="00FA77A2"/>
    <w:rsid w:val="00FA7B3A"/>
    <w:rsid w:val="00FA7D0F"/>
    <w:rsid w:val="00FA7DE9"/>
    <w:rsid w:val="00FB02DD"/>
    <w:rsid w:val="00FB0493"/>
    <w:rsid w:val="00FB098E"/>
    <w:rsid w:val="00FB0B58"/>
    <w:rsid w:val="00FB0BB5"/>
    <w:rsid w:val="00FB0C22"/>
    <w:rsid w:val="00FB10CA"/>
    <w:rsid w:val="00FB123D"/>
    <w:rsid w:val="00FB1AD6"/>
    <w:rsid w:val="00FB1BEA"/>
    <w:rsid w:val="00FB1C48"/>
    <w:rsid w:val="00FB1F30"/>
    <w:rsid w:val="00FB2021"/>
    <w:rsid w:val="00FB203E"/>
    <w:rsid w:val="00FB2360"/>
    <w:rsid w:val="00FB254B"/>
    <w:rsid w:val="00FB288E"/>
    <w:rsid w:val="00FB2D21"/>
    <w:rsid w:val="00FB3112"/>
    <w:rsid w:val="00FB32EA"/>
    <w:rsid w:val="00FB3358"/>
    <w:rsid w:val="00FB3565"/>
    <w:rsid w:val="00FB3752"/>
    <w:rsid w:val="00FB3CBB"/>
    <w:rsid w:val="00FB4008"/>
    <w:rsid w:val="00FB4756"/>
    <w:rsid w:val="00FB4C09"/>
    <w:rsid w:val="00FB5195"/>
    <w:rsid w:val="00FB51B3"/>
    <w:rsid w:val="00FB5242"/>
    <w:rsid w:val="00FB5359"/>
    <w:rsid w:val="00FB547D"/>
    <w:rsid w:val="00FB5814"/>
    <w:rsid w:val="00FB59BE"/>
    <w:rsid w:val="00FB5A40"/>
    <w:rsid w:val="00FB5AB2"/>
    <w:rsid w:val="00FB5FAA"/>
    <w:rsid w:val="00FB617B"/>
    <w:rsid w:val="00FB64A3"/>
    <w:rsid w:val="00FB660A"/>
    <w:rsid w:val="00FB6796"/>
    <w:rsid w:val="00FB6AA9"/>
    <w:rsid w:val="00FB6B26"/>
    <w:rsid w:val="00FB6BB6"/>
    <w:rsid w:val="00FB7161"/>
    <w:rsid w:val="00FB718E"/>
    <w:rsid w:val="00FB73B8"/>
    <w:rsid w:val="00FB789B"/>
    <w:rsid w:val="00FB7937"/>
    <w:rsid w:val="00FB7B48"/>
    <w:rsid w:val="00FB7BC5"/>
    <w:rsid w:val="00FB7BF4"/>
    <w:rsid w:val="00FB7DBB"/>
    <w:rsid w:val="00FC0112"/>
    <w:rsid w:val="00FC03DB"/>
    <w:rsid w:val="00FC0460"/>
    <w:rsid w:val="00FC04DD"/>
    <w:rsid w:val="00FC05A6"/>
    <w:rsid w:val="00FC0C31"/>
    <w:rsid w:val="00FC0DEE"/>
    <w:rsid w:val="00FC0E0F"/>
    <w:rsid w:val="00FC0F7F"/>
    <w:rsid w:val="00FC128C"/>
    <w:rsid w:val="00FC129A"/>
    <w:rsid w:val="00FC142F"/>
    <w:rsid w:val="00FC1B74"/>
    <w:rsid w:val="00FC1F45"/>
    <w:rsid w:val="00FC20FB"/>
    <w:rsid w:val="00FC21E3"/>
    <w:rsid w:val="00FC2336"/>
    <w:rsid w:val="00FC2610"/>
    <w:rsid w:val="00FC2840"/>
    <w:rsid w:val="00FC2A3B"/>
    <w:rsid w:val="00FC2DAF"/>
    <w:rsid w:val="00FC2E88"/>
    <w:rsid w:val="00FC3059"/>
    <w:rsid w:val="00FC3080"/>
    <w:rsid w:val="00FC31AD"/>
    <w:rsid w:val="00FC3400"/>
    <w:rsid w:val="00FC34D5"/>
    <w:rsid w:val="00FC35FD"/>
    <w:rsid w:val="00FC3EA4"/>
    <w:rsid w:val="00FC404D"/>
    <w:rsid w:val="00FC412D"/>
    <w:rsid w:val="00FC4434"/>
    <w:rsid w:val="00FC4766"/>
    <w:rsid w:val="00FC49E3"/>
    <w:rsid w:val="00FC4D67"/>
    <w:rsid w:val="00FC4E01"/>
    <w:rsid w:val="00FC4E4D"/>
    <w:rsid w:val="00FC5090"/>
    <w:rsid w:val="00FC551D"/>
    <w:rsid w:val="00FC5892"/>
    <w:rsid w:val="00FC58DC"/>
    <w:rsid w:val="00FC5D4B"/>
    <w:rsid w:val="00FC5EFF"/>
    <w:rsid w:val="00FC6125"/>
    <w:rsid w:val="00FC615A"/>
    <w:rsid w:val="00FC6282"/>
    <w:rsid w:val="00FC64BB"/>
    <w:rsid w:val="00FC64ED"/>
    <w:rsid w:val="00FC668E"/>
    <w:rsid w:val="00FC66C9"/>
    <w:rsid w:val="00FC6826"/>
    <w:rsid w:val="00FC6CAF"/>
    <w:rsid w:val="00FC6E28"/>
    <w:rsid w:val="00FC7016"/>
    <w:rsid w:val="00FC7680"/>
    <w:rsid w:val="00FC7891"/>
    <w:rsid w:val="00FC7914"/>
    <w:rsid w:val="00FC79CB"/>
    <w:rsid w:val="00FC7D56"/>
    <w:rsid w:val="00FC7D93"/>
    <w:rsid w:val="00FC7DED"/>
    <w:rsid w:val="00FC7F3E"/>
    <w:rsid w:val="00FD0049"/>
    <w:rsid w:val="00FD074C"/>
    <w:rsid w:val="00FD07AD"/>
    <w:rsid w:val="00FD0B8A"/>
    <w:rsid w:val="00FD0BEB"/>
    <w:rsid w:val="00FD0CE6"/>
    <w:rsid w:val="00FD0D8F"/>
    <w:rsid w:val="00FD1103"/>
    <w:rsid w:val="00FD1443"/>
    <w:rsid w:val="00FD1457"/>
    <w:rsid w:val="00FD16AD"/>
    <w:rsid w:val="00FD1B1F"/>
    <w:rsid w:val="00FD1E7A"/>
    <w:rsid w:val="00FD1F1C"/>
    <w:rsid w:val="00FD1F38"/>
    <w:rsid w:val="00FD2235"/>
    <w:rsid w:val="00FD252F"/>
    <w:rsid w:val="00FD2703"/>
    <w:rsid w:val="00FD273B"/>
    <w:rsid w:val="00FD273F"/>
    <w:rsid w:val="00FD2883"/>
    <w:rsid w:val="00FD29E4"/>
    <w:rsid w:val="00FD2B92"/>
    <w:rsid w:val="00FD2D69"/>
    <w:rsid w:val="00FD2D6E"/>
    <w:rsid w:val="00FD2E0E"/>
    <w:rsid w:val="00FD2FDF"/>
    <w:rsid w:val="00FD31E5"/>
    <w:rsid w:val="00FD33A0"/>
    <w:rsid w:val="00FD33AE"/>
    <w:rsid w:val="00FD3487"/>
    <w:rsid w:val="00FD364A"/>
    <w:rsid w:val="00FD3A43"/>
    <w:rsid w:val="00FD3D87"/>
    <w:rsid w:val="00FD3F21"/>
    <w:rsid w:val="00FD4C3E"/>
    <w:rsid w:val="00FD4D44"/>
    <w:rsid w:val="00FD5026"/>
    <w:rsid w:val="00FD50E0"/>
    <w:rsid w:val="00FD5263"/>
    <w:rsid w:val="00FD5654"/>
    <w:rsid w:val="00FD5835"/>
    <w:rsid w:val="00FD5C7D"/>
    <w:rsid w:val="00FD5D5D"/>
    <w:rsid w:val="00FD5D60"/>
    <w:rsid w:val="00FD5E13"/>
    <w:rsid w:val="00FD5EDB"/>
    <w:rsid w:val="00FD5F60"/>
    <w:rsid w:val="00FD612B"/>
    <w:rsid w:val="00FD64F1"/>
    <w:rsid w:val="00FD6525"/>
    <w:rsid w:val="00FD6573"/>
    <w:rsid w:val="00FD671C"/>
    <w:rsid w:val="00FD68E7"/>
    <w:rsid w:val="00FD6A3F"/>
    <w:rsid w:val="00FD6D56"/>
    <w:rsid w:val="00FD71DD"/>
    <w:rsid w:val="00FD71EE"/>
    <w:rsid w:val="00FD725C"/>
    <w:rsid w:val="00FD72B2"/>
    <w:rsid w:val="00FD7711"/>
    <w:rsid w:val="00FD7909"/>
    <w:rsid w:val="00FD7A4B"/>
    <w:rsid w:val="00FD7F8C"/>
    <w:rsid w:val="00FE0258"/>
    <w:rsid w:val="00FE0313"/>
    <w:rsid w:val="00FE0331"/>
    <w:rsid w:val="00FE072E"/>
    <w:rsid w:val="00FE07B4"/>
    <w:rsid w:val="00FE0824"/>
    <w:rsid w:val="00FE0959"/>
    <w:rsid w:val="00FE0A76"/>
    <w:rsid w:val="00FE0CB7"/>
    <w:rsid w:val="00FE0EFA"/>
    <w:rsid w:val="00FE1058"/>
    <w:rsid w:val="00FE107C"/>
    <w:rsid w:val="00FE1131"/>
    <w:rsid w:val="00FE1493"/>
    <w:rsid w:val="00FE1870"/>
    <w:rsid w:val="00FE19F5"/>
    <w:rsid w:val="00FE1A48"/>
    <w:rsid w:val="00FE1BC6"/>
    <w:rsid w:val="00FE1C22"/>
    <w:rsid w:val="00FE1F39"/>
    <w:rsid w:val="00FE20C0"/>
    <w:rsid w:val="00FE24C4"/>
    <w:rsid w:val="00FE260F"/>
    <w:rsid w:val="00FE26AE"/>
    <w:rsid w:val="00FE2865"/>
    <w:rsid w:val="00FE2A83"/>
    <w:rsid w:val="00FE2AC7"/>
    <w:rsid w:val="00FE2B4D"/>
    <w:rsid w:val="00FE2C5A"/>
    <w:rsid w:val="00FE2CFE"/>
    <w:rsid w:val="00FE2DDA"/>
    <w:rsid w:val="00FE3044"/>
    <w:rsid w:val="00FE30B8"/>
    <w:rsid w:val="00FE30E2"/>
    <w:rsid w:val="00FE30E8"/>
    <w:rsid w:val="00FE3165"/>
    <w:rsid w:val="00FE321F"/>
    <w:rsid w:val="00FE359F"/>
    <w:rsid w:val="00FE3705"/>
    <w:rsid w:val="00FE37AD"/>
    <w:rsid w:val="00FE388D"/>
    <w:rsid w:val="00FE3A09"/>
    <w:rsid w:val="00FE3BFC"/>
    <w:rsid w:val="00FE3EA8"/>
    <w:rsid w:val="00FE4224"/>
    <w:rsid w:val="00FE482E"/>
    <w:rsid w:val="00FE4933"/>
    <w:rsid w:val="00FE4B4A"/>
    <w:rsid w:val="00FE4BF6"/>
    <w:rsid w:val="00FE4C60"/>
    <w:rsid w:val="00FE4CE8"/>
    <w:rsid w:val="00FE4D05"/>
    <w:rsid w:val="00FE4D9C"/>
    <w:rsid w:val="00FE4EFC"/>
    <w:rsid w:val="00FE53B2"/>
    <w:rsid w:val="00FE57B6"/>
    <w:rsid w:val="00FE5A89"/>
    <w:rsid w:val="00FE5BE9"/>
    <w:rsid w:val="00FE5E7A"/>
    <w:rsid w:val="00FE64D8"/>
    <w:rsid w:val="00FE64DE"/>
    <w:rsid w:val="00FE65FC"/>
    <w:rsid w:val="00FE6A62"/>
    <w:rsid w:val="00FE6BB4"/>
    <w:rsid w:val="00FE6F6B"/>
    <w:rsid w:val="00FE7031"/>
    <w:rsid w:val="00FE7405"/>
    <w:rsid w:val="00FE74F1"/>
    <w:rsid w:val="00FE7677"/>
    <w:rsid w:val="00FE77E3"/>
    <w:rsid w:val="00FE78CB"/>
    <w:rsid w:val="00FE7B36"/>
    <w:rsid w:val="00FE7D61"/>
    <w:rsid w:val="00FE7DB4"/>
    <w:rsid w:val="00FE7E7C"/>
    <w:rsid w:val="00FE7FF0"/>
    <w:rsid w:val="00FF00D8"/>
    <w:rsid w:val="00FF0340"/>
    <w:rsid w:val="00FF04FC"/>
    <w:rsid w:val="00FF0501"/>
    <w:rsid w:val="00FF0578"/>
    <w:rsid w:val="00FF0802"/>
    <w:rsid w:val="00FF092C"/>
    <w:rsid w:val="00FF0AEF"/>
    <w:rsid w:val="00FF0BB5"/>
    <w:rsid w:val="00FF0BBD"/>
    <w:rsid w:val="00FF1013"/>
    <w:rsid w:val="00FF103A"/>
    <w:rsid w:val="00FF1261"/>
    <w:rsid w:val="00FF16E4"/>
    <w:rsid w:val="00FF1755"/>
    <w:rsid w:val="00FF1890"/>
    <w:rsid w:val="00FF19F5"/>
    <w:rsid w:val="00FF1A1F"/>
    <w:rsid w:val="00FF1EEC"/>
    <w:rsid w:val="00FF1F5A"/>
    <w:rsid w:val="00FF215D"/>
    <w:rsid w:val="00FF2436"/>
    <w:rsid w:val="00FF2653"/>
    <w:rsid w:val="00FF29C3"/>
    <w:rsid w:val="00FF2D9B"/>
    <w:rsid w:val="00FF2EA4"/>
    <w:rsid w:val="00FF3587"/>
    <w:rsid w:val="00FF3588"/>
    <w:rsid w:val="00FF35CC"/>
    <w:rsid w:val="00FF3922"/>
    <w:rsid w:val="00FF3A86"/>
    <w:rsid w:val="00FF3F10"/>
    <w:rsid w:val="00FF3F9F"/>
    <w:rsid w:val="00FF41EE"/>
    <w:rsid w:val="00FF46E7"/>
    <w:rsid w:val="00FF47CA"/>
    <w:rsid w:val="00FF48AE"/>
    <w:rsid w:val="00FF498C"/>
    <w:rsid w:val="00FF4C77"/>
    <w:rsid w:val="00FF4E3F"/>
    <w:rsid w:val="00FF513E"/>
    <w:rsid w:val="00FF52A8"/>
    <w:rsid w:val="00FF5828"/>
    <w:rsid w:val="00FF5994"/>
    <w:rsid w:val="00FF5AC9"/>
    <w:rsid w:val="00FF5ACE"/>
    <w:rsid w:val="00FF5DC9"/>
    <w:rsid w:val="00FF5EC9"/>
    <w:rsid w:val="00FF5F1E"/>
    <w:rsid w:val="00FF605D"/>
    <w:rsid w:val="00FF615B"/>
    <w:rsid w:val="00FF6185"/>
    <w:rsid w:val="00FF65A1"/>
    <w:rsid w:val="00FF6626"/>
    <w:rsid w:val="00FF6A20"/>
    <w:rsid w:val="00FF6C13"/>
    <w:rsid w:val="00FF6E96"/>
    <w:rsid w:val="00FF703C"/>
    <w:rsid w:val="00FF757C"/>
    <w:rsid w:val="00FF75F0"/>
    <w:rsid w:val="00FF7604"/>
    <w:rsid w:val="00FF76FB"/>
    <w:rsid w:val="00FF7748"/>
    <w:rsid w:val="00FF774A"/>
    <w:rsid w:val="00FF7811"/>
    <w:rsid w:val="00FF787B"/>
    <w:rsid w:val="00FF7AA5"/>
    <w:rsid w:val="00FF7B36"/>
    <w:rsid w:val="00FF7B9B"/>
    <w:rsid w:val="00FF7D27"/>
    <w:rsid w:val="1A661847"/>
    <w:rsid w:val="1C082D06"/>
    <w:rsid w:val="5C4ABCE8"/>
    <w:rsid w:val="5E41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BC5A4F49-5C81-4E81-A78D-136DA7CFA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9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C36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4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CCEEA5-1A67-432C-ACFD-1767739C8C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7673FBB-CA19-4C21-8C15-47540F008E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E2BE9B-90F2-4CFB-83DE-2C9CB7F25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4773</TotalTime>
  <Pages>22</Pages>
  <Words>3044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Orawan, Srisomphot</cp:lastModifiedBy>
  <cp:revision>824</cp:revision>
  <cp:lastPrinted>2026-05-07T00:30:00Z</cp:lastPrinted>
  <dcterms:created xsi:type="dcterms:W3CDTF">2025-04-26T05:21:00Z</dcterms:created>
  <dcterms:modified xsi:type="dcterms:W3CDTF">2026-05-08T04:14:00Z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