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CBDAD" w14:textId="03B1C7F4" w:rsidR="003E6A5C" w:rsidRPr="00D57BA2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Hlk72153937"/>
      <w:r w:rsidRPr="00D57BA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57BA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57BA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6507C3C" w14:textId="77777777" w:rsidR="004912AE" w:rsidRPr="00D57BA2" w:rsidRDefault="004912AE" w:rsidP="004912AE">
      <w:pPr>
        <w:pStyle w:val="IndexHeading1"/>
        <w:spacing w:after="0" w:line="320" w:lineRule="exac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8C250D2" w14:textId="77777777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320" w:lineRule="exact"/>
        <w:ind w:left="1080" w:hanging="1080"/>
        <w:rPr>
          <w:rFonts w:asciiTheme="majorBidi" w:hAnsiTheme="majorBidi" w:cstheme="majorBidi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1A37756" w14:textId="7CED000B" w:rsidR="001876D1" w:rsidRPr="00D57BA2" w:rsidRDefault="001876D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725F010" w14:textId="69A0B41B" w:rsidR="001876D1" w:rsidRPr="00D57BA2" w:rsidRDefault="001876D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b/>
          <w:sz w:val="30"/>
          <w:szCs w:val="30"/>
        </w:rPr>
      </w:pPr>
      <w:r w:rsidRPr="00D57BA2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</w:t>
      </w:r>
      <w:r w:rsidR="00D51FD2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มีสาระ</w:t>
      </w:r>
      <w:r w:rsidRPr="00D57BA2">
        <w:rPr>
          <w:rFonts w:asciiTheme="majorBidi" w:hAnsiTheme="majorBidi" w:cstheme="majorBidi"/>
          <w:b/>
          <w:sz w:val="30"/>
          <w:szCs w:val="30"/>
          <w:cs/>
          <w:lang w:bidi="th-TH"/>
        </w:rPr>
        <w:t>สำคัญ</w:t>
      </w:r>
    </w:p>
    <w:p w14:paraId="44089410" w14:textId="77777777" w:rsidR="007A5E91" w:rsidRPr="00D57BA2" w:rsidRDefault="007A5E9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824F651" w14:textId="77777777" w:rsidR="00CD2DAE" w:rsidRPr="00D57BA2" w:rsidRDefault="00CD2DAE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D0A465C" w14:textId="77777777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6E3A1574" w14:textId="77777777" w:rsidR="00CD2DAE" w:rsidRPr="00D57BA2" w:rsidRDefault="00CD2DAE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455601C5" w14:textId="77777777" w:rsidR="009B5E50" w:rsidRPr="00D57BA2" w:rsidRDefault="009B5E50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1D6DE8" w:rsidRPr="00D57BA2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</w:p>
    <w:p w14:paraId="71BC3501" w14:textId="036AF04E" w:rsidR="00B61432" w:rsidRPr="005A65B5" w:rsidRDefault="003E6A5C" w:rsidP="005A65B5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C4A4BD7" w14:textId="77777777" w:rsidR="003E6A5C" w:rsidRPr="00D57BA2" w:rsidRDefault="005E1EF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322BF0B" w14:textId="77777777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</w:p>
    <w:p w14:paraId="1708084D" w14:textId="30D69D97" w:rsidR="000122A5" w:rsidRPr="00D57BA2" w:rsidRDefault="000122A5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</w:t>
      </w:r>
      <w:r w:rsidR="009F308D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0AB1561A" w14:textId="0146C8DE" w:rsidR="00C91C33" w:rsidRPr="00D57BA2" w:rsidRDefault="007E6B9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040E90E" w14:textId="79BCD962" w:rsidR="00C91C33" w:rsidRPr="00D57BA2" w:rsidRDefault="00BB2E4B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</w:t>
      </w:r>
      <w:r w:rsidR="00C91C33" w:rsidRPr="00D57BA2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27619A" w:rsidRPr="00D57BA2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65398E1B" w14:textId="43F52C8B" w:rsidR="00C91C33" w:rsidRPr="00D57BA2" w:rsidRDefault="00C91C33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ส่วนงา</w:t>
      </w:r>
      <w:r w:rsidR="001D6DE8" w:rsidRPr="00D57BA2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EC3994" w:rsidRPr="00D57BA2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F30EB3" w:rsidRPr="00F30EB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C0DA1B5" w14:textId="77777777" w:rsidR="00B11286" w:rsidRPr="00D57BA2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2019F47" w14:textId="584B8E9E" w:rsidR="00B11286" w:rsidRPr="00D57BA2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D51FD2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734850D0" w14:textId="51E37ED0" w:rsidR="00B11286" w:rsidRPr="00D57BA2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8513C97" w14:textId="77777777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1F8E3E9B" w14:textId="77777777" w:rsidR="00DA3E81" w:rsidRPr="00D57BA2" w:rsidRDefault="00DA3E8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2F047A4E" w14:textId="3F045645" w:rsidR="00470577" w:rsidRPr="00D57BA2" w:rsidRDefault="00470577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46E7833" w14:textId="5CA83B06" w:rsidR="0027619A" w:rsidRPr="00D57BA2" w:rsidRDefault="0027619A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59D4CC70" w14:textId="376CA80D" w:rsidR="00B11286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bookmarkEnd w:id="0"/>
    <w:p w14:paraId="3552C82B" w14:textId="77777777" w:rsidR="003E6A5C" w:rsidRPr="00D57BA2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br w:type="page"/>
      </w:r>
      <w:r w:rsidR="00777B4A" w:rsidRPr="00D57BA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3D5E5E6" w14:textId="77777777" w:rsidR="003E6A5C" w:rsidRPr="00D57BA2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17EF2" w14:textId="541F8547" w:rsidR="003E6A5C" w:rsidRPr="00D57BA2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ab/>
      </w:r>
      <w:r w:rsidRPr="00D57BA2">
        <w:rPr>
          <w:rFonts w:asciiTheme="majorBidi" w:hAnsiTheme="majorBidi" w:cstheme="majorBidi"/>
          <w:sz w:val="30"/>
          <w:szCs w:val="30"/>
          <w:cs/>
        </w:rPr>
        <w:tab/>
      </w:r>
      <w:r w:rsidR="00777B4A" w:rsidRPr="00D57BA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C83BD0">
        <w:rPr>
          <w:rFonts w:asciiTheme="majorBidi" w:hAnsiTheme="majorBidi" w:cstheme="majorBidi"/>
          <w:sz w:val="30"/>
          <w:szCs w:val="30"/>
        </w:rPr>
        <w:t xml:space="preserve"> </w:t>
      </w:r>
      <w:r w:rsidR="00E81850" w:rsidRPr="00A00D59">
        <w:rPr>
          <w:rFonts w:asciiTheme="majorBidi" w:hAnsiTheme="majorBidi" w:cstheme="majorBidi"/>
          <w:sz w:val="30"/>
          <w:szCs w:val="30"/>
        </w:rPr>
        <w:t>25</w:t>
      </w:r>
      <w:r w:rsidR="00C83BD0">
        <w:rPr>
          <w:rFonts w:asciiTheme="majorBidi" w:hAnsiTheme="majorBidi" w:cstheme="majorBidi"/>
          <w:sz w:val="30"/>
          <w:szCs w:val="30"/>
        </w:rPr>
        <w:t xml:space="preserve"> </w:t>
      </w:r>
      <w:r w:rsidR="00C83BD0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C83BD0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9</w:t>
      </w:r>
    </w:p>
    <w:p w14:paraId="08CFF451" w14:textId="77777777" w:rsidR="003E6A5C" w:rsidRPr="00D57BA2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DC7835" w14:textId="77777777" w:rsidR="003E6A5C" w:rsidRPr="00D57BA2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3E6A5C" w:rsidRPr="00D57BA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20FC463F" w14:textId="77777777" w:rsidR="003E6A5C" w:rsidRPr="00D57BA2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1FB32F" w14:textId="23238470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B28A9" w:rsidRPr="00D57BA2">
        <w:rPr>
          <w:rFonts w:asciiTheme="majorBidi" w:hAnsiTheme="majorBidi" w:cstheme="majorBidi"/>
          <w:sz w:val="30"/>
          <w:szCs w:val="30"/>
          <w:cs/>
        </w:rPr>
        <w:t>เบอร์ล่า คาร์บอน (ไทยแลนด์)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จำกัด (มหาชน)</w:t>
      </w:r>
      <w:r w:rsidRPr="00D57BA2">
        <w:rPr>
          <w:rFonts w:asciiTheme="majorBidi" w:hAnsiTheme="majorBidi" w:cstheme="majorBidi"/>
          <w:sz w:val="30"/>
          <w:szCs w:val="30"/>
        </w:rPr>
        <w:t xml:space="preserve"> “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” </w:t>
      </w:r>
      <w:r w:rsidRPr="00D57BA2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เป็นนิติบุคคลที่จัดตั้งขึ้นในประเทศไทย </w:t>
      </w:r>
      <w:r w:rsidR="00A81F3D" w:rsidRPr="00D57BA2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A4586D" w:rsidRPr="00D57BA2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A81F3D" w:rsidRPr="00D57BA2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จดทะเบียนกับตลาดหลักทรัพย์แห่งประเทศไทยเมื่อปี </w:t>
      </w:r>
      <w:r w:rsidR="00A81F3D" w:rsidRPr="00D57BA2">
        <w:rPr>
          <w:rFonts w:asciiTheme="majorBidi" w:hAnsiTheme="majorBidi" w:cstheme="majorBidi"/>
          <w:sz w:val="30"/>
          <w:szCs w:val="30"/>
          <w:lang w:val="th-TH"/>
        </w:rPr>
        <w:t>25</w:t>
      </w:r>
      <w:r w:rsidR="00FF7770" w:rsidRPr="00D57BA2">
        <w:rPr>
          <w:rFonts w:asciiTheme="majorBidi" w:hAnsiTheme="majorBidi" w:cstheme="majorBidi"/>
          <w:sz w:val="30"/>
          <w:szCs w:val="30"/>
          <w:lang w:val="th-TH"/>
        </w:rPr>
        <w:t>33</w:t>
      </w:r>
      <w:r w:rsidR="00A81F3D" w:rsidRPr="00D57BA2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โดยมีที่อยู่จดทะเบียน</w:t>
      </w:r>
      <w:r w:rsidRPr="00D57BA2">
        <w:rPr>
          <w:rFonts w:asciiTheme="majorBidi" w:hAnsiTheme="majorBidi" w:cstheme="majorBidi"/>
          <w:sz w:val="30"/>
          <w:szCs w:val="30"/>
          <w:cs/>
          <w:lang w:val="th-TH"/>
        </w:rPr>
        <w:t>ของสำนักงานดังนี้</w:t>
      </w:r>
    </w:p>
    <w:p w14:paraId="2029D2D1" w14:textId="77777777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515BF83A" w14:textId="24B82308" w:rsidR="00C85C47" w:rsidRPr="000A75DC" w:rsidRDefault="00C85C47" w:rsidP="000A7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627" w:right="29" w:hanging="1080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="00A946D8" w:rsidRPr="00D57BA2">
        <w:rPr>
          <w:rFonts w:asciiTheme="majorBidi" w:hAnsiTheme="majorBidi" w:cstheme="majorBidi"/>
          <w:sz w:val="30"/>
          <w:szCs w:val="30"/>
          <w:cs/>
        </w:rPr>
        <w:t>ใหญ่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</w:rPr>
        <w:t>:</w:t>
      </w:r>
      <w:r w:rsidR="00153E23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A4586D" w:rsidRPr="00D57BA2">
        <w:rPr>
          <w:rFonts w:asciiTheme="majorBidi" w:hAnsiTheme="majorBidi" w:cstheme="majorBidi"/>
          <w:sz w:val="30"/>
          <w:szCs w:val="30"/>
        </w:rPr>
        <w:t>888/1</w:t>
      </w:r>
      <w:r w:rsidR="001050E6">
        <w:rPr>
          <w:rFonts w:asciiTheme="majorBidi" w:hAnsiTheme="majorBidi" w:cstheme="majorBidi"/>
          <w:sz w:val="30"/>
          <w:szCs w:val="30"/>
        </w:rPr>
        <w:t>6</w:t>
      </w:r>
      <w:r w:rsidR="00B94EC1">
        <w:rPr>
          <w:rFonts w:asciiTheme="majorBidi" w:hAnsiTheme="majorBidi" w:cstheme="majorBidi"/>
          <w:sz w:val="30"/>
          <w:szCs w:val="30"/>
        </w:rPr>
        <w:t>4</w:t>
      </w:r>
      <w:r w:rsidR="001050E6">
        <w:rPr>
          <w:rFonts w:asciiTheme="majorBidi" w:hAnsiTheme="majorBidi" w:cstheme="majorBidi"/>
          <w:sz w:val="30"/>
          <w:szCs w:val="30"/>
        </w:rPr>
        <w:t xml:space="preserve"> 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อาคารมหาทุนพลาซ่า</w:t>
      </w:r>
      <w:r w:rsidR="00E20304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ชั้น</w:t>
      </w:r>
      <w:r w:rsidR="00E20304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586D" w:rsidRPr="00D57BA2">
        <w:rPr>
          <w:rFonts w:asciiTheme="majorBidi" w:hAnsiTheme="majorBidi" w:cstheme="majorBidi"/>
          <w:sz w:val="30"/>
          <w:szCs w:val="30"/>
        </w:rPr>
        <w:t>16</w:t>
      </w:r>
      <w:r w:rsidR="00E20304" w:rsidRPr="00D57BA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ถนนเพลินจิต</w:t>
      </w:r>
      <w:r w:rsidR="00E20304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แขวงลุมพินี</w:t>
      </w:r>
      <w:r w:rsidR="00E20304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A946D8" w:rsidRPr="00D57BA2">
        <w:rPr>
          <w:rFonts w:asciiTheme="majorBidi" w:hAnsiTheme="majorBidi" w:cstheme="majorBidi"/>
          <w:sz w:val="30"/>
          <w:szCs w:val="30"/>
          <w:cs/>
        </w:rPr>
        <w:t>เขตปทุมวัน</w:t>
      </w:r>
      <w:r w:rsidR="00A946D8" w:rsidRPr="00D57BA2">
        <w:rPr>
          <w:rFonts w:asciiTheme="majorBidi" w:hAnsiTheme="majorBidi" w:cstheme="majorBidi"/>
          <w:sz w:val="30"/>
          <w:szCs w:val="30"/>
          <w:cs/>
        </w:rPr>
        <w:br/>
        <w:t xml:space="preserve">     </w:t>
      </w:r>
      <w:r w:rsidR="00E20304" w:rsidRPr="00D57BA2">
        <w:rPr>
          <w:rFonts w:asciiTheme="majorBidi" w:hAnsiTheme="majorBidi" w:cstheme="majorBidi"/>
          <w:sz w:val="30"/>
          <w:szCs w:val="30"/>
          <w:cs/>
        </w:rPr>
        <w:t>กรุ</w:t>
      </w:r>
      <w:r w:rsidRPr="00D57BA2">
        <w:rPr>
          <w:rFonts w:asciiTheme="majorBidi" w:hAnsiTheme="majorBidi" w:cstheme="majorBidi"/>
          <w:sz w:val="30"/>
          <w:szCs w:val="30"/>
          <w:cs/>
        </w:rPr>
        <w:t>งเทพมหานคร</w:t>
      </w:r>
      <w:r w:rsidR="00117CE5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A4586D" w:rsidRPr="00D57BA2">
        <w:rPr>
          <w:rFonts w:asciiTheme="majorBidi" w:hAnsiTheme="majorBidi" w:cstheme="majorBidi"/>
          <w:sz w:val="30"/>
          <w:szCs w:val="30"/>
        </w:rPr>
        <w:t>10330</w:t>
      </w:r>
    </w:p>
    <w:p w14:paraId="504EB365" w14:textId="77777777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644F9DD" w14:textId="79AB6372" w:rsidR="00117CE5" w:rsidRPr="00D57BA2" w:rsidRDefault="00117CE5" w:rsidP="00117CE5">
      <w:pPr>
        <w:tabs>
          <w:tab w:val="clear" w:pos="227"/>
          <w:tab w:val="clear" w:pos="454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ผู้ถือหุ้นรายใหญ่ในระหว่างปีได้แก่ 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>SKI Carbon Black (Mauritius) Limited (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ถือหุ้นร้อยละ </w:t>
      </w:r>
      <w:r w:rsidR="000A75DC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A00D59">
        <w:rPr>
          <w:rFonts w:asciiTheme="majorBidi" w:hAnsiTheme="majorBidi" w:cstheme="majorBidi"/>
          <w:spacing w:val="-6"/>
          <w:sz w:val="30"/>
          <w:szCs w:val="30"/>
        </w:rPr>
        <w:t>4.01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 ไทยเร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ยอนจำกัด (มหาชน) </w:t>
      </w:r>
      <w:r w:rsidRPr="00D57BA2">
        <w:rPr>
          <w:rFonts w:asciiTheme="majorBidi" w:hAnsiTheme="majorBidi" w:cstheme="majorBidi"/>
          <w:sz w:val="30"/>
          <w:szCs w:val="30"/>
        </w:rPr>
        <w:t>(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="00A00D59">
        <w:rPr>
          <w:rFonts w:asciiTheme="majorBidi" w:hAnsiTheme="majorBidi" w:cstheme="majorBidi"/>
          <w:sz w:val="30"/>
          <w:szCs w:val="30"/>
        </w:rPr>
        <w:t>24.98</w:t>
      </w:r>
      <w:r w:rsidRPr="00D57BA2">
        <w:rPr>
          <w:rFonts w:asciiTheme="majorBidi" w:hAnsiTheme="majorBidi" w:cstheme="majorBidi"/>
          <w:sz w:val="30"/>
          <w:szCs w:val="30"/>
        </w:rPr>
        <w:t xml:space="preserve">)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313B4" w:rsidRPr="00D57BA2">
        <w:rPr>
          <w:rFonts w:asciiTheme="majorBidi" w:hAnsiTheme="majorBidi" w:cstheme="majorBidi"/>
          <w:sz w:val="30"/>
          <w:szCs w:val="30"/>
        </w:rPr>
        <w:t xml:space="preserve">Asian Opps I </w:t>
      </w:r>
      <w:r w:rsidRPr="00D57BA2">
        <w:rPr>
          <w:rFonts w:asciiTheme="majorBidi" w:hAnsiTheme="majorBidi" w:cstheme="majorBidi"/>
          <w:sz w:val="30"/>
          <w:szCs w:val="30"/>
        </w:rPr>
        <w:t>Limited (</w:t>
      </w:r>
      <w:r w:rsidRPr="00D57BA2">
        <w:rPr>
          <w:rFonts w:asciiTheme="majorBidi" w:hAnsiTheme="majorBidi" w:cstheme="majorBidi"/>
          <w:sz w:val="30"/>
          <w:szCs w:val="30"/>
          <w:cs/>
        </w:rPr>
        <w:t>ถือหุ้นร้อยละ</w:t>
      </w:r>
      <w:r w:rsidR="006313B4" w:rsidRPr="00D57BA2">
        <w:rPr>
          <w:rFonts w:asciiTheme="majorBidi" w:hAnsiTheme="majorBidi" w:cstheme="majorBidi"/>
          <w:sz w:val="30"/>
          <w:szCs w:val="30"/>
        </w:rPr>
        <w:t>15</w:t>
      </w:r>
      <w:r w:rsidRPr="00D57BA2">
        <w:rPr>
          <w:rFonts w:asciiTheme="majorBidi" w:hAnsiTheme="majorBidi" w:cstheme="majorBidi"/>
          <w:sz w:val="30"/>
          <w:szCs w:val="30"/>
        </w:rPr>
        <w:t>.</w:t>
      </w:r>
      <w:r w:rsidR="006313B4" w:rsidRPr="00D57BA2">
        <w:rPr>
          <w:rFonts w:asciiTheme="majorBidi" w:hAnsiTheme="majorBidi" w:cstheme="majorBidi"/>
          <w:sz w:val="30"/>
          <w:szCs w:val="30"/>
        </w:rPr>
        <w:t>99</w:t>
      </w:r>
      <w:r w:rsidRPr="00D57BA2">
        <w:rPr>
          <w:rFonts w:asciiTheme="majorBidi" w:hAnsiTheme="majorBidi" w:cstheme="majorBidi"/>
          <w:sz w:val="30"/>
          <w:szCs w:val="30"/>
        </w:rPr>
        <w:t>)</w:t>
      </w:r>
    </w:p>
    <w:p w14:paraId="4F327AC3" w14:textId="77777777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E9C5ED5" w14:textId="4A86AD20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  <w:lang w:val="en-GB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กลุ่มบริษัทดำเนินธุรกิจหลักในการผลิตและจำหน่ายผงคาร์บอน รายละเอียดของบริษัทย่อยและบ</w:t>
      </w:r>
      <w:r w:rsidR="00422D3B" w:rsidRPr="00D57BA2">
        <w:rPr>
          <w:rFonts w:asciiTheme="majorBidi" w:hAnsiTheme="majorBidi" w:cstheme="majorBidi"/>
          <w:sz w:val="30"/>
          <w:szCs w:val="30"/>
          <w:cs/>
        </w:rPr>
        <w:t xml:space="preserve">ริษัทร่วม ณ วันที่ </w:t>
      </w:r>
      <w:r w:rsidR="00422D3B" w:rsidRPr="00D57BA2">
        <w:rPr>
          <w:rFonts w:asciiTheme="majorBidi" w:hAnsiTheme="majorBidi" w:cstheme="majorBidi"/>
          <w:sz w:val="30"/>
          <w:szCs w:val="30"/>
        </w:rPr>
        <w:t>31</w:t>
      </w:r>
      <w:r w:rsidR="00422D3B"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9</w:t>
      </w:r>
      <w:r w:rsidR="00FD50BA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700CF8"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D50BA" w:rsidRPr="00D57BA2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8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9C6446" w:rsidRPr="00D57BA2">
        <w:rPr>
          <w:rFonts w:asciiTheme="majorBidi" w:hAnsiTheme="majorBidi" w:cstheme="majorBidi"/>
          <w:sz w:val="30"/>
          <w:szCs w:val="30"/>
        </w:rPr>
        <w:t>8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C6446" w:rsidRPr="00D57BA2">
        <w:rPr>
          <w:rFonts w:asciiTheme="majorBidi" w:hAnsiTheme="majorBidi" w:cstheme="majorBidi"/>
          <w:sz w:val="30"/>
          <w:szCs w:val="30"/>
        </w:rPr>
        <w:t>9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2FEF02F9" w14:textId="77777777" w:rsidR="003E6A5C" w:rsidRPr="00D57BA2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51CC04" w14:textId="77777777" w:rsidR="003E6A5C" w:rsidRPr="00D57BA2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2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E07E6F" w:rsidRPr="00D57BA2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E07E6F" w:rsidRPr="00D57BA2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 xml:space="preserve"> </w:t>
      </w:r>
      <w:r w:rsidR="00E07E6F" w:rsidRPr="00D57BA2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5B364F21" w14:textId="77777777" w:rsidR="00AF1B65" w:rsidRPr="00D57BA2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A1B849" w14:textId="2BAC7E2A" w:rsidR="000E5A55" w:rsidRDefault="000E5A55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525005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</w:rPr>
        <w:t>3</w:t>
      </w:r>
      <w:r w:rsidR="00525005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FA65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05BF51C" w14:textId="77777777" w:rsidR="00154D30" w:rsidRDefault="00154D30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C4536" w14:textId="44E8954A" w:rsidR="000F375F" w:rsidRDefault="00F31519" w:rsidP="000E0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F31519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</w:t>
      </w:r>
      <w:r w:rsidRPr="00F31519">
        <w:rPr>
          <w:rFonts w:asciiTheme="majorBidi" w:hAnsiTheme="majorBidi" w:cstheme="majorBidi"/>
          <w:sz w:val="30"/>
          <w:szCs w:val="30"/>
        </w:rPr>
        <w:t> </w:t>
      </w:r>
      <w:r w:rsidRPr="00F3151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F31519">
        <w:rPr>
          <w:rFonts w:asciiTheme="majorBidi" w:hAnsiTheme="majorBidi" w:cstheme="majorBidi"/>
          <w:sz w:val="30"/>
          <w:szCs w:val="30"/>
        </w:rPr>
        <w:t> </w:t>
      </w:r>
      <w:r w:rsidRPr="00F31519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F31519">
        <w:rPr>
          <w:rFonts w:asciiTheme="majorBidi" w:hAnsiTheme="majorBidi" w:cstheme="majorBidi"/>
          <w:sz w:val="30"/>
          <w:szCs w:val="30"/>
        </w:rPr>
        <w:t xml:space="preserve">  </w:t>
      </w:r>
      <w:r w:rsidRPr="00F31519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  <w:r w:rsidR="000F375F">
        <w:rPr>
          <w:rFonts w:asciiTheme="majorBidi" w:hAnsiTheme="majorBidi" w:cstheme="majorBidi"/>
          <w:sz w:val="30"/>
          <w:szCs w:val="30"/>
        </w:rPr>
        <w:br w:type="page"/>
      </w:r>
    </w:p>
    <w:p w14:paraId="3DE157CE" w14:textId="70A32803" w:rsidR="00CD7F9F" w:rsidRDefault="00071A94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FF6C7A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เงินฉบับใหม่และฉบับปรับปรุงซึ่งมีผลบังคับใช้ตั้งแต่รอบระยะเวลาบัญชีที่เริ่ม</w:t>
      </w:r>
      <w:r>
        <w:rPr>
          <w:rFonts w:asciiTheme="majorBidi" w:hAnsiTheme="majorBidi" w:cstheme="majorBidi"/>
          <w:sz w:val="30"/>
          <w:szCs w:val="30"/>
        </w:rPr>
        <w:br/>
      </w:r>
      <w:r w:rsidRPr="00FF6C7A">
        <w:rPr>
          <w:rFonts w:asciiTheme="majorBidi" w:hAnsiTheme="majorBidi" w:cstheme="majorBidi"/>
          <w:sz w:val="30"/>
          <w:szCs w:val="30"/>
          <w:cs/>
        </w:rPr>
        <w:t xml:space="preserve">ในหรือหลังวันที่ </w:t>
      </w:r>
      <w:r w:rsidRPr="00FF6C7A">
        <w:rPr>
          <w:rFonts w:asciiTheme="majorBidi" w:hAnsiTheme="majorBidi" w:cstheme="majorBidi"/>
          <w:sz w:val="30"/>
          <w:szCs w:val="30"/>
        </w:rPr>
        <w:t xml:space="preserve">1 </w:t>
      </w:r>
      <w:r w:rsidR="00DE5780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FF6C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F6C7A">
        <w:rPr>
          <w:rFonts w:asciiTheme="majorBidi" w:hAnsiTheme="majorBidi" w:cstheme="majorBidi"/>
          <w:sz w:val="30"/>
          <w:szCs w:val="30"/>
        </w:rPr>
        <w:t>256</w:t>
      </w:r>
      <w:r w:rsidR="000F375F">
        <w:rPr>
          <w:rFonts w:asciiTheme="majorBidi" w:hAnsiTheme="majorBidi" w:cstheme="majorBidi"/>
          <w:sz w:val="30"/>
          <w:szCs w:val="30"/>
        </w:rPr>
        <w:t>8</w:t>
      </w:r>
      <w:r w:rsidRPr="00FF6C7A">
        <w:rPr>
          <w:rFonts w:asciiTheme="majorBidi" w:hAnsiTheme="majorBidi" w:cstheme="majorBidi"/>
          <w:sz w:val="30"/>
          <w:szCs w:val="30"/>
        </w:rPr>
        <w:t xml:space="preserve"> </w:t>
      </w:r>
      <w:r w:rsidRPr="00FF6C7A">
        <w:rPr>
          <w:rFonts w:asciiTheme="majorBidi" w:hAnsiTheme="majorBidi" w:cstheme="majorBidi"/>
          <w:sz w:val="30"/>
          <w:szCs w:val="30"/>
          <w:cs/>
        </w:rPr>
        <w:t>การถือปฏิบัติตามมาตรฐานการรายงานทางการเงินฉบับใหม่และฉบับปรับปรุง</w:t>
      </w:r>
      <w:r w:rsidR="00586C43">
        <w:rPr>
          <w:rFonts w:asciiTheme="majorBidi" w:hAnsiTheme="majorBidi" w:cstheme="majorBidi" w:hint="cs"/>
          <w:sz w:val="30"/>
          <w:szCs w:val="30"/>
          <w:cs/>
        </w:rPr>
        <w:t>นั้น ไม่มีผลกระทบต่องบการเงินอย่างมีสาระสำคัญ</w:t>
      </w:r>
    </w:p>
    <w:p w14:paraId="145F3493" w14:textId="363C6B1D" w:rsidR="0085140E" w:rsidRPr="009854A2" w:rsidRDefault="0085140E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7D536E" w14:textId="27CF032E" w:rsidR="005F2F8C" w:rsidRDefault="005F2F8C" w:rsidP="00823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6C7A">
        <w:rPr>
          <w:rFonts w:asciiTheme="majorBidi" w:hAnsiTheme="majorBidi" w:cstheme="majorBidi"/>
          <w:sz w:val="30"/>
          <w:szCs w:val="30"/>
          <w:cs/>
        </w:rPr>
        <w:t>นอกจากนี้กลุ่มบริษัทยังไม่ได้ใช้มาตรฐานรายงานทางการเงินฉบับใหม่และฉบับที่มีการปรับปรุง</w:t>
      </w:r>
      <w:r w:rsidRPr="00FF6C7A">
        <w:rPr>
          <w:rFonts w:asciiTheme="majorBidi" w:hAnsiTheme="majorBidi" w:cstheme="majorBidi"/>
          <w:sz w:val="30"/>
          <w:szCs w:val="30"/>
        </w:rPr>
        <w:t xml:space="preserve"> </w:t>
      </w:r>
      <w:r w:rsidRPr="00FF6C7A">
        <w:rPr>
          <w:rFonts w:asciiTheme="majorBidi" w:hAnsiTheme="majorBidi" w:cstheme="majorBidi"/>
          <w:sz w:val="30"/>
          <w:szCs w:val="30"/>
          <w:cs/>
        </w:rPr>
        <w:t>ซึ่งยังไม่มีผลบังคับใช้ในงวดปัจจุบัน</w:t>
      </w:r>
      <w:r w:rsidR="00577D53">
        <w:rPr>
          <w:rFonts w:asciiTheme="majorBidi" w:hAnsiTheme="majorBidi" w:cstheme="majorBidi" w:hint="cs"/>
          <w:sz w:val="30"/>
          <w:szCs w:val="30"/>
          <w:cs/>
        </w:rPr>
        <w:t>มาถือปฏิบัติ</w:t>
      </w:r>
      <w:r w:rsidRPr="00FF6C7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ในการจัดทำงบการเงินฉบับนี้</w:t>
      </w:r>
      <w:r w:rsidR="00577D53">
        <w:rPr>
          <w:rFonts w:asciiTheme="majorBidi" w:hAnsiTheme="majorBidi" w:cstheme="majorBidi" w:hint="cs"/>
          <w:sz w:val="30"/>
          <w:szCs w:val="30"/>
          <w:cs/>
        </w:rPr>
        <w:t>ก่อนวันที่มีผลบังคับใช้</w:t>
      </w:r>
      <w:r w:rsidRPr="00FF6C7A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กลุ่มบริษัทได้ประเมิน</w:t>
      </w:r>
      <w:r w:rsidR="008238BA">
        <w:rPr>
          <w:rFonts w:asciiTheme="majorBidi" w:hAnsiTheme="majorBidi" w:cstheme="majorBidi"/>
          <w:sz w:val="30"/>
          <w:szCs w:val="30"/>
          <w:cs/>
        </w:rPr>
        <w:br/>
      </w:r>
      <w:r w:rsidRPr="00FF6C7A">
        <w:rPr>
          <w:rFonts w:asciiTheme="majorBidi" w:hAnsiTheme="majorBidi" w:cstheme="majorBidi"/>
          <w:sz w:val="30"/>
          <w:szCs w:val="30"/>
          <w:cs/>
        </w:rPr>
        <w:t>ผลกระทบที่อาจเกิดขึ้นต่องบการเงินจากการ</w:t>
      </w:r>
      <w:r w:rsidR="00577D53">
        <w:rPr>
          <w:rFonts w:asciiTheme="majorBidi" w:hAnsiTheme="majorBidi" w:cstheme="majorBidi" w:hint="cs"/>
          <w:sz w:val="30"/>
          <w:szCs w:val="30"/>
          <w:cs/>
        </w:rPr>
        <w:t>ถือปฏิบัติตาม</w:t>
      </w:r>
      <w:r w:rsidRPr="00FF6C7A">
        <w:rPr>
          <w:rFonts w:asciiTheme="majorBidi" w:hAnsiTheme="majorBidi" w:cstheme="majorBidi"/>
          <w:sz w:val="30"/>
          <w:szCs w:val="30"/>
          <w:cs/>
        </w:rPr>
        <w:t>มาตรฐานรายงานทางการเงินฉบับใหม่และฉบับที่ปรับปรุงเหล่านี้</w:t>
      </w:r>
      <w:r w:rsidR="00577D53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FF6C7A">
        <w:rPr>
          <w:rFonts w:asciiTheme="majorBidi" w:hAnsiTheme="majorBidi" w:cstheme="majorBidi"/>
          <w:sz w:val="30"/>
          <w:szCs w:val="30"/>
          <w:cs/>
        </w:rPr>
        <w:t>คาดว่าจะไม่มีผลกระทบอย่างมี</w:t>
      </w:r>
      <w:r w:rsidR="00577D53">
        <w:rPr>
          <w:rFonts w:asciiTheme="majorBidi" w:hAnsiTheme="majorBidi" w:cstheme="majorBidi" w:hint="cs"/>
          <w:sz w:val="30"/>
          <w:szCs w:val="30"/>
          <w:cs/>
        </w:rPr>
        <w:t>สาระ</w:t>
      </w:r>
      <w:r w:rsidR="00577D53" w:rsidRPr="00FF6C7A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FF6C7A">
        <w:rPr>
          <w:rFonts w:asciiTheme="majorBidi" w:hAnsiTheme="majorBidi" w:cstheme="majorBidi"/>
          <w:sz w:val="30"/>
          <w:szCs w:val="30"/>
          <w:cs/>
        </w:rPr>
        <w:t>ต่องบการเงินใน</w:t>
      </w:r>
      <w:r w:rsidR="00577D53">
        <w:rPr>
          <w:rFonts w:asciiTheme="majorBidi" w:hAnsiTheme="majorBidi" w:cstheme="majorBidi" w:hint="cs"/>
          <w:sz w:val="30"/>
          <w:szCs w:val="30"/>
          <w:cs/>
        </w:rPr>
        <w:t>งวดที่ถือปฏิบัติ</w:t>
      </w:r>
    </w:p>
    <w:p w14:paraId="49D9BD23" w14:textId="77777777" w:rsidR="0085140E" w:rsidRPr="00FF6C7A" w:rsidRDefault="0085140E" w:rsidP="005F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94EA11B" w14:textId="510711AF" w:rsidR="00793491" w:rsidRPr="0037102A" w:rsidRDefault="0037102A" w:rsidP="0037102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</w:rPr>
        <w:t>3</w:t>
      </w:r>
      <w:r>
        <w:rPr>
          <w:rFonts w:asciiTheme="majorBidi" w:hAnsiTheme="majorBidi" w:cstheme="majorBidi"/>
          <w:sz w:val="30"/>
          <w:szCs w:val="30"/>
          <w:u w:val="none"/>
        </w:rPr>
        <w:tab/>
      </w:r>
      <w:r w:rsidR="00B54A2C" w:rsidRPr="0037102A">
        <w:rPr>
          <w:rFonts w:asciiTheme="majorBidi" w:hAnsiTheme="majorBidi" w:cstheme="majorBidi"/>
          <w:sz w:val="30"/>
          <w:szCs w:val="30"/>
          <w:u w:val="none"/>
          <w:cs/>
        </w:rPr>
        <w:t>นโยบายการบัญชีที่</w:t>
      </w:r>
      <w:r w:rsidR="00D51FD2" w:rsidRPr="0037102A">
        <w:rPr>
          <w:rFonts w:asciiTheme="majorBidi" w:hAnsiTheme="majorBidi" w:cstheme="majorBidi" w:hint="cs"/>
          <w:sz w:val="30"/>
          <w:szCs w:val="30"/>
          <w:u w:val="none"/>
          <w:cs/>
        </w:rPr>
        <w:t>มีสาระ</w:t>
      </w:r>
      <w:r w:rsidR="00B54A2C" w:rsidRPr="0037102A">
        <w:rPr>
          <w:rFonts w:asciiTheme="majorBidi" w:hAnsiTheme="majorBidi" w:cstheme="majorBidi"/>
          <w:sz w:val="30"/>
          <w:szCs w:val="30"/>
          <w:u w:val="none"/>
          <w:cs/>
        </w:rPr>
        <w:t>สำคัญ</w:t>
      </w:r>
    </w:p>
    <w:p w14:paraId="09458CB4" w14:textId="77777777" w:rsidR="00B54A2C" w:rsidRPr="00FF6C7A" w:rsidRDefault="00B54A2C" w:rsidP="00497787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sz w:val="28"/>
          <w:szCs w:val="28"/>
        </w:rPr>
      </w:pPr>
    </w:p>
    <w:p w14:paraId="2ABC3539" w14:textId="77777777" w:rsidR="00B54A2C" w:rsidRPr="00D57BA2" w:rsidRDefault="00B54A2C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15297C3" w14:textId="5ED4B2F9" w:rsidR="00B54A2C" w:rsidRPr="00FF6C7A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6CF7567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2FD79DFA" w14:textId="77777777" w:rsidR="00C36C96" w:rsidRPr="00FF6C7A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44414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3449F50" w14:textId="77777777" w:rsidR="00C36C96" w:rsidRPr="00FF6C7A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AA09735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DD5893F" w14:textId="77777777" w:rsidR="00C36C96" w:rsidRPr="00FF6C7A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13FF0A2F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B2E4B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</w:t>
      </w:r>
      <w:r w:rsidRPr="00D57BA2">
        <w:rPr>
          <w:rFonts w:asciiTheme="majorBidi" w:hAnsiTheme="majorBidi" w:cstheme="majorBidi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3A366DD0" w14:textId="77777777" w:rsidR="00C36C96" w:rsidRPr="00FF6C7A" w:rsidRDefault="00C36C96" w:rsidP="00C36C96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42E1A7F4" w14:textId="2EED61F9" w:rsidR="0085140E" w:rsidRDefault="00C36C96" w:rsidP="00FF6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CA5BA3E" w14:textId="77777777" w:rsidR="00C36C96" w:rsidRPr="00D57B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 และบริษัทร่วม</w:t>
      </w:r>
    </w:p>
    <w:p w14:paraId="2CE6C520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AB671" w14:textId="682299FF" w:rsidR="002F7E27" w:rsidRDefault="00C36C96" w:rsidP="002F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และบริษัทร่วมในงบการเงินเฉพาะกิจการวัดมูลค่าด้วยราคาทุนหักค่าเผื่อการด้อยค่า  </w:t>
      </w:r>
      <w:r w:rsidR="00E23E5E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กำไรหรือขาดทุนจากการขาย</w:t>
      </w:r>
      <w:r w:rsidR="00BB2E4B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เงินลงทุนบันทึกในกำไรหรือขาดทุน</w:t>
      </w:r>
    </w:p>
    <w:p w14:paraId="29FB4FDB" w14:textId="77777777" w:rsidR="0085140E" w:rsidRDefault="0085140E" w:rsidP="002F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882B5D" w14:textId="6501D1FF" w:rsidR="00C36C96" w:rsidRPr="00D57BA2" w:rsidRDefault="00A00D59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6C96"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67F45750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691AC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3CF45C2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B3E7E4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3DD3C316" w14:textId="64EBB11F" w:rsidR="00C36C96" w:rsidRPr="00D57BA2" w:rsidRDefault="00C36C96" w:rsidP="0037102A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</w:t>
      </w:r>
      <w:r w:rsidR="00E23E5E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7FEFF1BD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19DC31" w14:textId="7AABCD34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2BEC302A" w14:textId="77777777" w:rsidR="00191ED1" w:rsidRPr="00D57BA2" w:rsidRDefault="00191ED1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211973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D57BA2">
        <w:rPr>
          <w:rFonts w:asciiTheme="majorBidi" w:hAnsiTheme="majorBidi" w:cstheme="majorBidi"/>
          <w:sz w:val="30"/>
          <w:szCs w:val="30"/>
        </w:rPr>
        <w:t xml:space="preserve">  </w:t>
      </w:r>
    </w:p>
    <w:p w14:paraId="4AD9F57E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6ABBCC4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5757B74" w14:textId="254BC95F" w:rsidR="0085140E" w:rsidRDefault="0085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70DD939" w14:textId="29D3B44F" w:rsidR="0033057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87107207"/>
      <w:r w:rsidRPr="00D57BA2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หรือความ</w:t>
      </w:r>
      <w:r w:rsidR="00436A23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มีอิทธิพลอย่างมีสาระสำคัญ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ากกลุ่มบริษัทจำหน่ายเงินลงทุนในบริษัทร่วมเพียงบางส่วนโดยที่กลุ่มบริษัทยังคงมีอิทธิพล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59532F81" w14:textId="39B8F631" w:rsidR="00C36C96" w:rsidRPr="000E0C3C" w:rsidRDefault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bookmarkEnd w:id="1"/>
    <w:p w14:paraId="675252DC" w14:textId="77777777" w:rsidR="00C36C96" w:rsidRPr="00D57B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C41AA72" w14:textId="77777777" w:rsidR="00C36C96" w:rsidRPr="000E0C3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0"/>
          <w:szCs w:val="10"/>
        </w:rPr>
      </w:pPr>
    </w:p>
    <w:p w14:paraId="77EC3335" w14:textId="28153793" w:rsidR="00C767D7" w:rsidRPr="00D57BA2" w:rsidRDefault="00C36C96" w:rsidP="0037102A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101C22A" w14:textId="5B044B8B" w:rsidR="00E23E5E" w:rsidRPr="000E0C3C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10"/>
          <w:szCs w:val="10"/>
        </w:rPr>
      </w:pPr>
    </w:p>
    <w:p w14:paraId="28BCE28D" w14:textId="63AAB7AD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trike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D57BA2">
        <w:rPr>
          <w:rFonts w:asciiTheme="majorBidi" w:hAnsiTheme="majorBidi" w:cstheme="majorBidi"/>
          <w:sz w:val="30"/>
          <w:szCs w:val="30"/>
        </w:rPr>
        <w:t xml:space="preserve"> 3</w:t>
      </w:r>
      <w:r w:rsidRPr="00D57BA2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931E9C" w:rsidRPr="00D57BA2">
        <w:rPr>
          <w:rFonts w:asciiTheme="majorBidi" w:hAnsiTheme="majorBidi" w:cstheme="majorBidi"/>
          <w:sz w:val="30"/>
          <w:szCs w:val="30"/>
          <w:cs/>
        </w:rPr>
        <w:t>เมื่อเริ่มแรก</w:t>
      </w:r>
      <w:r w:rsidRPr="00D57BA2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931E9C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1E9C" w:rsidRPr="00D57BA2">
        <w:rPr>
          <w:rFonts w:asciiTheme="majorBidi" w:hAnsiTheme="majorBidi" w:cstheme="majorBidi"/>
          <w:sz w:val="30"/>
          <w:szCs w:val="30"/>
          <w:cs/>
          <w:lang w:val="en-US" w:eastAsia="en-US"/>
        </w:rPr>
        <w:t>ทั้งนี้สินทรัพย์ทางการเงินและหนี้สิน</w:t>
      </w:r>
      <w:r w:rsidR="00931E9C" w:rsidRPr="00D57BA2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>ทางการเงินที่ไม่ได้วัดมูลค่าด้วยมูลค่ายุติธรรมผ่านกำไรหรือขาดทุนจะ</w:t>
      </w:r>
      <w:r w:rsidR="00931E9C" w:rsidRPr="00D57BA2">
        <w:rPr>
          <w:rFonts w:asciiTheme="majorBidi" w:hAnsiTheme="majorBidi" w:cstheme="majorBidi"/>
          <w:sz w:val="30"/>
          <w:szCs w:val="30"/>
          <w:cs/>
          <w:lang w:val="en-US" w:eastAsia="en-US"/>
        </w:rPr>
        <w:t>รวม</w:t>
      </w:r>
      <w:bookmarkStart w:id="2" w:name="_Hlk108769447"/>
      <w:r w:rsidR="00931E9C" w:rsidRPr="00D57BA2">
        <w:rPr>
          <w:rFonts w:asciiTheme="majorBidi" w:hAnsiTheme="majorBidi" w:cstheme="majorBidi"/>
          <w:sz w:val="30"/>
          <w:szCs w:val="30"/>
          <w:cs/>
          <w:lang w:val="en-US" w:eastAsia="en-US"/>
        </w:rPr>
        <w:t>หรือหักต้นทุนการทำรายการที่เกี่ยวข้องโดยตรงกับการได้มาด้วย</w:t>
      </w:r>
      <w:bookmarkEnd w:id="2"/>
      <w:r w:rsidR="00931E9C" w:rsidRPr="00D57BA2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="00931E9C" w:rsidRPr="00D57BA2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 xml:space="preserve"> </w:t>
      </w:r>
    </w:p>
    <w:p w14:paraId="714C0626" w14:textId="77777777" w:rsidR="00C36C96" w:rsidRPr="00FF6C7A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</w:rPr>
      </w:pPr>
    </w:p>
    <w:p w14:paraId="0C94D239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4519645" w14:textId="77777777" w:rsidR="00C36C96" w:rsidRPr="00FF6C7A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18"/>
          <w:szCs w:val="18"/>
        </w:rPr>
      </w:pPr>
    </w:p>
    <w:p w14:paraId="08FEAC70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2D29F039" w14:textId="77777777" w:rsidR="00C36C96" w:rsidRPr="00FF6C7A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3CF182A4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82D8F71" w14:textId="77777777" w:rsidR="00C36C96" w:rsidRPr="000E0C3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16"/>
          <w:szCs w:val="16"/>
        </w:rPr>
      </w:pPr>
    </w:p>
    <w:p w14:paraId="79C32CD1" w14:textId="617840B4" w:rsidR="008170CC" w:rsidRDefault="00C36C96" w:rsidP="001D01EF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เว้นแต่</w:t>
      </w:r>
      <w:r w:rsidR="00E23E5E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  <w:r w:rsidR="008170C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A9D7CE" w14:textId="20AA0377" w:rsidR="00C36C96" w:rsidRPr="00D57BA2" w:rsidRDefault="00C36C96" w:rsidP="0037102A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553AA32" w14:textId="77777777" w:rsidR="00E23E5E" w:rsidRPr="00590A64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1DC8D3FA" w14:textId="3B757BE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C78E501" w14:textId="77777777" w:rsidR="00C36C96" w:rsidRPr="00590A6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04F62046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140C6CA" w14:textId="77777777" w:rsidR="00C36C96" w:rsidRPr="00590A64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171769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9EA03DD" w14:textId="77777777" w:rsidR="00C36C96" w:rsidRPr="00590A64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A324A2" w14:textId="3F50B13E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70020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AC10B2E" w14:textId="77777777" w:rsidR="00C36C96" w:rsidRPr="00590A64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D6C3A0" w14:textId="370A4104" w:rsidR="00C36C96" w:rsidRPr="00D57BA2" w:rsidRDefault="00C36C96" w:rsidP="0037102A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F6CFCE3" w14:textId="77777777" w:rsidR="00E23E5E" w:rsidRPr="00590A64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6C1B7CE1" w14:textId="37F36894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7592C6EF" w14:textId="522C7D21" w:rsidR="00C36C96" w:rsidRPr="00590A64" w:rsidRDefault="00C36C96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highlight w:val="cyan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B8D064" w14:textId="117BFA9F" w:rsidR="0062266C" w:rsidRPr="00D57BA2" w:rsidRDefault="00C36C96" w:rsidP="0037102A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C4A6B85" w14:textId="638003CB" w:rsidR="00E23E5E" w:rsidRPr="00590A64" w:rsidRDefault="00E23E5E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218BBDAC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1A779451" w14:textId="3A619CE6" w:rsidR="00211212" w:rsidRPr="00590A64" w:rsidRDefault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x-none" w:eastAsia="x-none"/>
        </w:rPr>
      </w:pPr>
    </w:p>
    <w:p w14:paraId="07069B03" w14:textId="3DDB5462" w:rsidR="0062266C" w:rsidRPr="00D57BA2" w:rsidRDefault="00C36C96" w:rsidP="0062266C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E23E5E" w:rsidRPr="00D57BA2">
        <w:rPr>
          <w:rFonts w:asciiTheme="majorBidi" w:hAnsiTheme="majorBidi" w:cstheme="majorBidi"/>
          <w:sz w:val="30"/>
          <w:szCs w:val="30"/>
          <w:lang w:val="en-US"/>
        </w:rPr>
        <w:t xml:space="preserve"> 12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70020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ผลขาดทุนด้านเครดิตที่คาดว่าจะเกิดขึ้นตลอดอายุของสัญญา</w:t>
      </w:r>
    </w:p>
    <w:p w14:paraId="6A68C1A6" w14:textId="3C3FD679" w:rsidR="00BD26ED" w:rsidRDefault="00BD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8D61B3C" w14:textId="237569CE" w:rsidR="00C36C96" w:rsidRPr="00D57BA2" w:rsidRDefault="00C36C96" w:rsidP="0062266C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</w:t>
      </w:r>
      <w:r w:rsidRPr="00700200">
        <w:rPr>
          <w:rFonts w:asciiTheme="majorBidi" w:hAnsiTheme="majorBidi" w:cstheme="majorBidi"/>
          <w:spacing w:val="-2"/>
          <w:sz w:val="30"/>
          <w:szCs w:val="30"/>
          <w:cs/>
        </w:rPr>
        <w:t>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</w:t>
      </w:r>
      <w:r w:rsidRPr="00D57BA2">
        <w:rPr>
          <w:rFonts w:asciiTheme="majorBidi" w:hAnsiTheme="majorBidi" w:cstheme="majorBidi"/>
          <w:sz w:val="30"/>
          <w:szCs w:val="30"/>
          <w:cs/>
        </w:rPr>
        <w:t>ที่คาดว่าจะไม่ได้รับคิดลดด้วยอัตราดอกเบี้ยที่แท้จริงของสินทรัพย์ทางการเงิน</w:t>
      </w:r>
    </w:p>
    <w:p w14:paraId="58DFA729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CABFC" w14:textId="5DC22FD5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30F45" w:rsidRPr="00D57BA2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41FE9F17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A0634" w14:textId="5C57D969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30F45" w:rsidRPr="00D57BA2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23E5E" w:rsidRPr="00D57BA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73CD25B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35EC242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378BC09" w14:textId="77777777" w:rsidR="00EE508B" w:rsidRPr="00D57BA2" w:rsidRDefault="00C36C96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-</w:t>
      </w:r>
      <w:r w:rsidRPr="00D57BA2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Pr="00D57BA2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กลุ่มบริษัทได้เต็มจำนวน อีกทั้งกลุ่มบริษัทไม่</w:t>
      </w:r>
      <w:r w:rsidRPr="00D57BA2">
        <w:rPr>
          <w:rFonts w:asciiTheme="majorBidi" w:hAnsiTheme="majorBidi" w:cstheme="majorBidi"/>
          <w:sz w:val="30"/>
          <w:szCs w:val="30"/>
          <w:cs/>
        </w:rPr>
        <w:t>มีสิทธิในการ</w:t>
      </w:r>
    </w:p>
    <w:p w14:paraId="654EFF3E" w14:textId="47A1357D" w:rsidR="00C36C96" w:rsidRPr="00D57BA2" w:rsidRDefault="00EE508B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C36C96" w:rsidRPr="00D57BA2">
        <w:rPr>
          <w:rFonts w:asciiTheme="majorBidi" w:hAnsiTheme="majorBidi" w:cstheme="majorBidi"/>
          <w:sz w:val="30"/>
          <w:szCs w:val="30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22A2E03E" w14:textId="044E9187" w:rsidR="00C36C96" w:rsidRPr="00D57BA2" w:rsidRDefault="00C36C96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-</w:t>
      </w:r>
      <w:r w:rsidRPr="00D57BA2">
        <w:rPr>
          <w:rFonts w:asciiTheme="majorBidi" w:hAnsiTheme="majorBidi" w:cstheme="majorBidi"/>
          <w:sz w:val="30"/>
          <w:szCs w:val="30"/>
          <w:cs/>
        </w:rPr>
        <w:tab/>
        <w:t>สินทรัพย์ทางการเงินค้างชำระเกินกว่า</w:t>
      </w:r>
      <w:r w:rsidR="00E23E5E" w:rsidRPr="00D57BA2">
        <w:rPr>
          <w:rFonts w:asciiTheme="majorBidi" w:hAnsiTheme="majorBidi" w:cstheme="majorBidi"/>
          <w:sz w:val="30"/>
          <w:szCs w:val="30"/>
        </w:rPr>
        <w:t xml:space="preserve"> 90 </w:t>
      </w:r>
      <w:r w:rsidRPr="00D57BA2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5D816185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7871198" w14:textId="2C32D380" w:rsidR="00C36C96" w:rsidRPr="00D57BA2" w:rsidRDefault="00C36C96" w:rsidP="0037102A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34E8ADFE" w14:textId="77777777" w:rsidR="00E23E5E" w:rsidRPr="00D57BA2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474015" w14:textId="07C29058" w:rsidR="0062266C" w:rsidRPr="00D57BA2" w:rsidRDefault="00C36C96" w:rsidP="001C4B0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059B37F" w14:textId="4E9904BE" w:rsidR="00211212" w:rsidRPr="009854A2" w:rsidRDefault="00211212" w:rsidP="009854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7B4B970A" w14:textId="7881A311" w:rsidR="00C36C96" w:rsidRPr="00D57BA2" w:rsidRDefault="00C36C96" w:rsidP="0037102A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6A5078AF" w14:textId="77777777" w:rsidR="00E23E5E" w:rsidRPr="00D57BA2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5CC283F5" w14:textId="29B40CC7" w:rsidR="00211212" w:rsidRPr="002F7E27" w:rsidRDefault="00C36C96" w:rsidP="000E0C3C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0200">
        <w:rPr>
          <w:rFonts w:asciiTheme="majorBidi" w:hAnsiTheme="majorBidi" w:cstheme="majorBidi"/>
          <w:spacing w:val="-6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2F7E27">
        <w:rPr>
          <w:rFonts w:asciiTheme="majorBidi" w:hAnsiTheme="majorBidi" w:cstheme="majorBidi"/>
          <w:sz w:val="30"/>
          <w:szCs w:val="30"/>
        </w:rPr>
        <w:br w:type="page"/>
      </w:r>
    </w:p>
    <w:p w14:paraId="397282AA" w14:textId="77777777" w:rsidR="00C36C96" w:rsidRPr="009854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854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  <w:r w:rsidRPr="009854A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1F2CDDD" w14:textId="77777777" w:rsidR="00211212" w:rsidRPr="00590A64" w:rsidRDefault="00211212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C01539" w14:textId="6098D366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0BFB07A6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6119E9" w14:textId="77777777" w:rsidR="00C36C96" w:rsidRPr="009854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854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002BD8BD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267D03" w14:textId="5EC46E94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E23E5E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870D20" w:rsidRPr="00870D20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3896B854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2A4762" w14:textId="0594599D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70020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6013E6A" w14:textId="77777777" w:rsidR="00C36C96" w:rsidRPr="00590A6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C42ABE" w14:textId="77777777" w:rsidR="00C36C96" w:rsidRPr="00D57B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8A8AABE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132E2B" w14:textId="57C85E64" w:rsidR="00C36C96" w:rsidRPr="00D57BA2" w:rsidRDefault="00C36C96" w:rsidP="005B583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</w:t>
      </w:r>
      <w:bookmarkStart w:id="3" w:name="_Hlk87562734"/>
      <w:r w:rsidRPr="00D57BA2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3"/>
      <w:r w:rsidRPr="00D57BA2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4A4EF8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EDE9143" w14:textId="2F724F04" w:rsidR="00211212" w:rsidRPr="00590A64" w:rsidRDefault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46F74720" w14:textId="03C104B7" w:rsidR="00C36C96" w:rsidRPr="00D57B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77069E0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9A7949" w14:textId="77777777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F0B80BE" w14:textId="77777777" w:rsidR="00211212" w:rsidRPr="00590A64" w:rsidRDefault="00211212" w:rsidP="001C4B0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5F51DE" w14:textId="7B5B0069" w:rsidR="005951DC" w:rsidRDefault="00C36C96" w:rsidP="000E0C3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5951DC">
        <w:rPr>
          <w:rFonts w:asciiTheme="majorBidi" w:hAnsiTheme="majorBidi" w:cstheme="majorBidi"/>
          <w:sz w:val="30"/>
          <w:szCs w:val="30"/>
        </w:rPr>
        <w:br w:type="page"/>
      </w:r>
    </w:p>
    <w:p w14:paraId="5AA8BDB0" w14:textId="0756EA18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62C20C5" w14:textId="77777777" w:rsidR="00211212" w:rsidRPr="009854A2" w:rsidRDefault="00211212" w:rsidP="00C36C96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FDD1E5B" w14:textId="5FD47F7F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06A27CAD" w14:textId="77777777" w:rsidR="00211212" w:rsidRPr="009854A2" w:rsidRDefault="00211212" w:rsidP="00C36C96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E24873" w14:textId="15F22C84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5E37C96" w14:textId="77777777" w:rsidR="00211212" w:rsidRPr="009854A2" w:rsidRDefault="00211212" w:rsidP="00C36C96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319FE0F" w14:textId="2295BF95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2DBFF555" w14:textId="77777777" w:rsidR="00211212" w:rsidRPr="009854A2" w:rsidRDefault="00211212" w:rsidP="00C36C96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344284" w14:textId="4B716B2B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700200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2E8C9CCD" w14:textId="77777777" w:rsidR="00211212" w:rsidRPr="009854A2" w:rsidRDefault="00211212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5DC08E93" w14:textId="3833994B" w:rsidR="00484921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D57BA2">
        <w:rPr>
          <w:rFonts w:asciiTheme="majorBidi" w:hAnsiTheme="majorBidi" w:cstheme="majorBidi"/>
          <w:spacing w:val="-8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8E429F6" w14:textId="07F504A9" w:rsidR="00C36C96" w:rsidRPr="009854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  <w:r w:rsidRPr="009854A2">
        <w:rPr>
          <w:rFonts w:asciiTheme="majorBidi" w:hAnsiTheme="majorBidi" w:cstheme="majorBidi"/>
          <w:spacing w:val="-8"/>
          <w:sz w:val="24"/>
          <w:szCs w:val="24"/>
          <w:cs/>
        </w:rPr>
        <w:t xml:space="preserve">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36C96" w:rsidRPr="00D57BA2" w14:paraId="27AE3B2A" w14:textId="77777777" w:rsidTr="00A30060">
        <w:tc>
          <w:tcPr>
            <w:tcW w:w="5390" w:type="dxa"/>
            <w:vAlign w:val="bottom"/>
          </w:tcPr>
          <w:p w14:paraId="542A9A2F" w14:textId="77777777" w:rsidR="00C36C96" w:rsidRPr="00D57BA2" w:rsidRDefault="00C36C96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95" w:type="dxa"/>
          </w:tcPr>
          <w:p w14:paraId="0169D26C" w14:textId="4A4F292F" w:rsidR="00C36C96" w:rsidRPr="00D57BA2" w:rsidRDefault="00C36C96" w:rsidP="0099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3"/>
                <w:tab w:val="right" w:pos="8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9368F">
              <w:rPr>
                <w:rFonts w:asciiTheme="majorBidi" w:hAnsiTheme="majorBidi" w:cstheme="majorBidi"/>
                <w:sz w:val="30"/>
                <w:szCs w:val="30"/>
              </w:rPr>
              <w:t xml:space="preserve">10 -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53BA2870" w14:textId="77777777" w:rsidR="00C36C96" w:rsidRPr="00D57BA2" w:rsidRDefault="00C36C96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36C96" w:rsidRPr="00D57BA2" w14:paraId="0D180ADB" w14:textId="77777777" w:rsidTr="00A30060">
        <w:tc>
          <w:tcPr>
            <w:tcW w:w="5390" w:type="dxa"/>
            <w:vAlign w:val="bottom"/>
          </w:tcPr>
          <w:p w14:paraId="62207D77" w14:textId="77777777" w:rsidR="00C36C96" w:rsidRPr="00D57BA2" w:rsidRDefault="00C36C96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137A3BD0" w14:textId="6F75E1A7" w:rsidR="00C36C96" w:rsidRPr="00D57BA2" w:rsidRDefault="00C36C96" w:rsidP="0099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22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9936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- 25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53555E86" w14:textId="77777777" w:rsidR="00C36C96" w:rsidRPr="00D57BA2" w:rsidRDefault="00C36C96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36C96" w:rsidRPr="00D57BA2" w14:paraId="75520BAD" w14:textId="77777777" w:rsidTr="00A30060">
        <w:tc>
          <w:tcPr>
            <w:tcW w:w="5390" w:type="dxa"/>
            <w:vAlign w:val="bottom"/>
          </w:tcPr>
          <w:p w14:paraId="6E6534AB" w14:textId="77777777" w:rsidR="00C36C96" w:rsidRPr="00D57BA2" w:rsidRDefault="00C36C96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BA27E68" w14:textId="3C91EEE3" w:rsidR="00C36C96" w:rsidRPr="00D57BA2" w:rsidRDefault="00C36C96" w:rsidP="0099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22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9368F">
              <w:rPr>
                <w:rFonts w:asciiTheme="majorBidi" w:hAnsiTheme="majorBidi" w:cstheme="majorBidi"/>
                <w:sz w:val="30"/>
                <w:szCs w:val="30"/>
              </w:rPr>
              <w:t xml:space="preserve"> - 12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75" w:type="dxa"/>
          </w:tcPr>
          <w:p w14:paraId="63D8200A" w14:textId="77777777" w:rsidR="00C36C96" w:rsidRPr="00D57BA2" w:rsidRDefault="00C36C96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36C96" w:rsidRPr="00D57BA2" w14:paraId="6033820A" w14:textId="77777777" w:rsidTr="00A30060">
        <w:tc>
          <w:tcPr>
            <w:tcW w:w="5390" w:type="dxa"/>
            <w:vAlign w:val="bottom"/>
          </w:tcPr>
          <w:p w14:paraId="6796E933" w14:textId="77777777" w:rsidR="00C36C96" w:rsidRPr="00D57BA2" w:rsidRDefault="00C36C96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37D4563" w14:textId="77777777" w:rsidR="00C36C96" w:rsidRPr="00D57BA2" w:rsidRDefault="00C36C96" w:rsidP="0099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93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17DBA41C" w14:textId="77777777" w:rsidR="00C36C96" w:rsidRPr="00D57BA2" w:rsidRDefault="00C36C96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6FBB675" w14:textId="77777777" w:rsidR="00F64BBD" w:rsidRPr="009854A2" w:rsidRDefault="00F64BBD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73B3C2BC" w14:textId="6175EDA0" w:rsidR="00F64BBD" w:rsidRPr="00F64BBD" w:rsidRDefault="00F64BBD" w:rsidP="00F64BBD">
      <w:pPr>
        <w:pStyle w:val="ListParagraph"/>
        <w:numPr>
          <w:ilvl w:val="1"/>
          <w:numId w:val="7"/>
        </w:num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64B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8CFD554" w14:textId="77777777" w:rsidR="00F64BBD" w:rsidRPr="009854A2" w:rsidRDefault="00F64BBD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0AE52B88" w14:textId="542A1EE5" w:rsidR="009A6F58" w:rsidRDefault="009A6F58" w:rsidP="009A6F58">
      <w:pPr>
        <w:spacing w:line="240" w:lineRule="auto"/>
        <w:ind w:left="454"/>
        <w:rPr>
          <w:rFonts w:asciiTheme="majorBidi" w:hAnsiTheme="majorBidi" w:cstheme="majorBidi"/>
          <w:sz w:val="30"/>
          <w:szCs w:val="30"/>
        </w:rPr>
      </w:pPr>
      <w:r w:rsidRPr="009A6F58">
        <w:rPr>
          <w:rFonts w:asciiTheme="majorBidi" w:hAnsi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="00173BA3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015CB65" w14:textId="77777777" w:rsidR="005A65B5" w:rsidRPr="009854A2" w:rsidRDefault="005A65B5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28C70702" w14:textId="78DEAFA6" w:rsidR="00173BA3" w:rsidRDefault="00173BA3" w:rsidP="009A6F58">
      <w:pPr>
        <w:spacing w:line="240" w:lineRule="auto"/>
        <w:ind w:left="454"/>
        <w:rPr>
          <w:rFonts w:asciiTheme="majorBidi" w:hAnsiTheme="majorBidi"/>
          <w:sz w:val="30"/>
          <w:szCs w:val="30"/>
          <w:cs/>
        </w:rPr>
      </w:pPr>
      <w:r w:rsidRPr="00173BA3">
        <w:rPr>
          <w:rFonts w:asciiTheme="majorBidi" w:hAnsi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ประมาณการระยะเวลาที่คาดว่าจะได้รับประโยชน์</w:t>
      </w:r>
      <w:r>
        <w:rPr>
          <w:rFonts w:asciiTheme="majorBidi" w:hAnsiTheme="majorBidi" w:hint="cs"/>
          <w:sz w:val="30"/>
          <w:szCs w:val="30"/>
          <w:cs/>
        </w:rPr>
        <w:t>ของ</w:t>
      </w:r>
      <w:r w:rsidRPr="00173BA3">
        <w:rPr>
          <w:rFonts w:asciiTheme="majorBidi" w:hAnsiTheme="majorBidi"/>
          <w:sz w:val="30"/>
          <w:szCs w:val="30"/>
          <w:cs/>
        </w:rPr>
        <w:t>ค่าลิขสิทธิ์ซอฟต์แวร์</w:t>
      </w:r>
      <w:r>
        <w:rPr>
          <w:rFonts w:asciiTheme="majorBidi" w:hAnsiTheme="majorBidi" w:hint="cs"/>
          <w:sz w:val="30"/>
          <w:szCs w:val="30"/>
          <w:cs/>
        </w:rPr>
        <w:t xml:space="preserve">คือ </w:t>
      </w:r>
      <w:r>
        <w:rPr>
          <w:rFonts w:asciiTheme="majorBidi" w:hAnsiTheme="majorBidi"/>
          <w:sz w:val="30"/>
          <w:szCs w:val="30"/>
        </w:rPr>
        <w:t xml:space="preserve">10 </w:t>
      </w:r>
      <w:r>
        <w:rPr>
          <w:rFonts w:asciiTheme="majorBidi" w:hAnsiTheme="majorBidi" w:hint="cs"/>
          <w:sz w:val="30"/>
          <w:szCs w:val="30"/>
          <w:cs/>
        </w:rPr>
        <w:t>ปี</w:t>
      </w:r>
    </w:p>
    <w:p w14:paraId="79A0108D" w14:textId="3E42F84C" w:rsidR="00F64BBD" w:rsidRPr="009854A2" w:rsidRDefault="00F64BBD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12C4B80D" w14:textId="1918D83C" w:rsidR="00293366" w:rsidRPr="00F64BBD" w:rsidRDefault="00293366" w:rsidP="00F64BBD">
      <w:pPr>
        <w:pStyle w:val="ListParagraph"/>
        <w:numPr>
          <w:ilvl w:val="1"/>
          <w:numId w:val="7"/>
        </w:numPr>
        <w:spacing w:line="240" w:lineRule="auto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64BB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FD57E5A" w14:textId="77777777" w:rsidR="00293366" w:rsidRPr="009854A2" w:rsidRDefault="00293366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763A1DB2" w14:textId="2A3C432B" w:rsidR="00182250" w:rsidRDefault="00293366" w:rsidP="009854A2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วันเริ่มต้นของสัญญากลุ่มบริษัท 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18225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E922B01" w14:textId="44AF1224" w:rsidR="00293366" w:rsidRPr="00D57BA2" w:rsidRDefault="00293366" w:rsidP="00211212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สำหรับสัญญาเช่าอาคารสำนักงาน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8888A39" w14:textId="77777777" w:rsidR="00293366" w:rsidRPr="00D57BA2" w:rsidRDefault="00293366" w:rsidP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692B83C6" w14:textId="77777777" w:rsidR="00293366" w:rsidRPr="00D57BA2" w:rsidRDefault="00293366" w:rsidP="00211212">
      <w:pPr>
        <w:pStyle w:val="BodyText"/>
        <w:spacing w:after="0"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D57BA2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56B1F51" w14:textId="77777777" w:rsidR="00293366" w:rsidRPr="00D57BA2" w:rsidRDefault="00293366" w:rsidP="00211212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D3ED8" w14:textId="2009D902" w:rsidR="00293366" w:rsidRPr="00D57BA2" w:rsidRDefault="00293366" w:rsidP="00211212">
      <w:pPr>
        <w:pStyle w:val="BodyText"/>
        <w:spacing w:after="0" w:line="240" w:lineRule="auto"/>
        <w:ind w:left="45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D57BA2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D57BA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FC3DD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กลุ่มบริษัทเมื่อสิ้นสุดสัญญาเช่า หรือ</w:t>
      </w:r>
      <w:r w:rsidRPr="00D57BA2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บริษัทจะใช้สิทธิในการซื้อสินทรัพย์ ในกรณีนี้จะบันทึกค่าเสื่อมราคา</w:t>
      </w:r>
      <w:r w:rsidR="00FC3DD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080A4D5" w14:textId="77777777" w:rsidR="00293366" w:rsidRPr="00D57BA2" w:rsidRDefault="00293366" w:rsidP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  <w:lang w:val="x-none"/>
        </w:rPr>
      </w:pPr>
    </w:p>
    <w:p w14:paraId="42405A58" w14:textId="77777777" w:rsidR="00293366" w:rsidRPr="00D57BA2" w:rsidRDefault="00293366" w:rsidP="00E23E5E">
      <w:pPr>
        <w:pStyle w:val="ListParagraph"/>
        <w:tabs>
          <w:tab w:val="clear" w:pos="680"/>
          <w:tab w:val="clear" w:pos="907"/>
        </w:tabs>
        <w:ind w:left="45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D57BA2">
        <w:rPr>
          <w:rFonts w:asciiTheme="majorBidi" w:hAnsiTheme="majorBidi" w:cstheme="majorBidi"/>
          <w:sz w:val="30"/>
          <w:szCs w:val="30"/>
          <w:cs/>
        </w:rPr>
        <w:br/>
        <w:t>กลุ่มบริษัทใช้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D57BA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57BA2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39D6A914" w14:textId="77777777" w:rsidR="00293366" w:rsidRPr="00D57BA2" w:rsidRDefault="00293366" w:rsidP="00E2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7B212633" w14:textId="4880DF10" w:rsidR="00557BDD" w:rsidRDefault="00293366" w:rsidP="00E23E5E">
      <w:pPr>
        <w:pStyle w:val="BodyText"/>
        <w:spacing w:after="0"/>
        <w:ind w:left="45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D57BA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A86D258" w14:textId="77777777" w:rsidR="00F64BBD" w:rsidRDefault="00F64BBD" w:rsidP="00F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</w:p>
    <w:p w14:paraId="0DECE614" w14:textId="2E5713E8" w:rsidR="006062D1" w:rsidRDefault="0060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br w:type="page"/>
      </w:r>
    </w:p>
    <w:p w14:paraId="5A0FADE9" w14:textId="191C50D1" w:rsidR="00C36C96" w:rsidRPr="00D57BA2" w:rsidRDefault="00C36C96" w:rsidP="0037102A">
      <w:pPr>
        <w:pStyle w:val="ListParagraph"/>
        <w:numPr>
          <w:ilvl w:val="1"/>
          <w:numId w:val="7"/>
        </w:numPr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268FA487" w14:textId="77777777" w:rsidR="00C36C96" w:rsidRPr="009854A2" w:rsidRDefault="00C36C96" w:rsidP="009854A2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A7A38F" w14:textId="30E35BE2" w:rsidR="00C36C96" w:rsidRPr="00D57BA2" w:rsidRDefault="00C36C96" w:rsidP="009A33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FC3DD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0D3AA0F5" w14:textId="77777777" w:rsidR="00C36C96" w:rsidRPr="009854A2" w:rsidRDefault="00C36C96" w:rsidP="009A33E6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3DA229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6082B97D" w14:textId="77777777" w:rsidR="00C36C96" w:rsidRPr="009854A2" w:rsidRDefault="00C36C96" w:rsidP="009A33E6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12CBE7" w14:textId="71A96582" w:rsidR="00C36C96" w:rsidRPr="00F64BBD" w:rsidRDefault="00C36C96" w:rsidP="00BC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pacing w:val="-4"/>
          <w:sz w:val="30"/>
          <w:szCs w:val="30"/>
        </w:rPr>
      </w:pPr>
      <w:r w:rsidRPr="00FC3DD0">
        <w:rPr>
          <w:rFonts w:asciiTheme="majorBidi" w:hAnsiTheme="majorBidi" w:cstheme="majorBidi"/>
          <w:spacing w:val="-4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D57BA2">
        <w:rPr>
          <w:rFonts w:asciiTheme="majorBidi" w:hAnsiTheme="majorBidi" w:cstheme="majorBidi"/>
          <w:sz w:val="30"/>
          <w:szCs w:val="30"/>
          <w:cs/>
        </w:rPr>
        <w:t>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6250813" w14:textId="77777777" w:rsidR="00C36C96" w:rsidRPr="009854A2" w:rsidRDefault="00C36C96" w:rsidP="009A33E6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B3B2B9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F7E04AA" w14:textId="6ACCC831" w:rsidR="00CE64DB" w:rsidRPr="009854A2" w:rsidRDefault="00CE64DB" w:rsidP="009854A2">
      <w:pPr>
        <w:ind w:left="45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AE08EEF" w14:textId="3B04BAC6" w:rsidR="00C36C96" w:rsidRPr="00D57BA2" w:rsidRDefault="00C36C96" w:rsidP="009854A2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both"/>
        <w:outlineLvl w:val="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43D85C16" w14:textId="77777777" w:rsidR="00C36C96" w:rsidRPr="009854A2" w:rsidRDefault="00C36C96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Theme="majorBidi" w:hAnsiTheme="majorBidi" w:cstheme="majorBidi"/>
          <w:sz w:val="24"/>
          <w:szCs w:val="24"/>
        </w:rPr>
      </w:pPr>
    </w:p>
    <w:p w14:paraId="5E519C2B" w14:textId="69FFF9F8" w:rsidR="00C36C96" w:rsidRPr="00D57BA2" w:rsidRDefault="00C36C96" w:rsidP="009854A2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1C259269" w14:textId="77777777" w:rsidR="00C767D7" w:rsidRPr="009854A2" w:rsidRDefault="00C767D7" w:rsidP="009854A2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BE11833" w14:textId="1D48B748" w:rsidR="00C36C96" w:rsidRPr="00D57BA2" w:rsidRDefault="00C36C96" w:rsidP="009854A2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รอบระยะเวลาที่พนักงานได้ทำงานให้กับกิจการ</w:t>
      </w:r>
    </w:p>
    <w:p w14:paraId="459DBC72" w14:textId="2D50E052" w:rsidR="00C45628" w:rsidRPr="009854A2" w:rsidRDefault="00C45628" w:rsidP="009854A2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5D65B8D1" w14:textId="38879CF9" w:rsidR="00C36C96" w:rsidRPr="00D57BA2" w:rsidRDefault="00C36C96" w:rsidP="009854A2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F1EF221" w14:textId="77777777" w:rsidR="00293366" w:rsidRPr="009854A2" w:rsidRDefault="00293366" w:rsidP="009854A2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4392D6F" w14:textId="6D2BBF57" w:rsidR="006E1823" w:rsidRDefault="00C36C96" w:rsidP="000E0C3C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0735AF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</w:t>
      </w:r>
      <w:r w:rsidR="006E1823">
        <w:rPr>
          <w:rFonts w:asciiTheme="majorBidi" w:hAnsiTheme="majorBidi" w:cstheme="majorBidi"/>
          <w:sz w:val="30"/>
          <w:szCs w:val="30"/>
        </w:rPr>
        <w:br w:type="page"/>
      </w:r>
    </w:p>
    <w:p w14:paraId="68018D70" w14:textId="7CC70229" w:rsidR="002F7E27" w:rsidRDefault="00C36C96" w:rsidP="00E56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FD2713" w:rsidRPr="00D57BA2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371958E" w14:textId="77777777" w:rsidR="00B43E65" w:rsidRPr="00D57BA2" w:rsidRDefault="00B43E65" w:rsidP="00E56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EA5663" w14:textId="77777777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B00FB72" w14:textId="77777777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BAF20C" w14:textId="77777777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391098F" w14:textId="4F533FE6" w:rsidR="00CE64DB" w:rsidRPr="00D57BA2" w:rsidRDefault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64C3F6B" w14:textId="57B7DC73" w:rsidR="00C36C96" w:rsidRPr="00D57BA2" w:rsidRDefault="00C36C96" w:rsidP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4551FF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D57BA2">
        <w:rPr>
          <w:rFonts w:asciiTheme="majorBidi" w:hAnsiTheme="majorBidi" w:cstheme="majorBidi"/>
          <w:sz w:val="30"/>
          <w:szCs w:val="30"/>
        </w:rPr>
        <w:t xml:space="preserve">12 </w:t>
      </w:r>
      <w:r w:rsidRPr="00D57BA2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629C33E" w14:textId="77777777" w:rsidR="00C36C96" w:rsidRPr="00D57BA2" w:rsidRDefault="00C36C96" w:rsidP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33E410" w14:textId="77777777" w:rsidR="00C36C96" w:rsidRPr="00D57BA2" w:rsidRDefault="00C36C96" w:rsidP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84179C" w14:textId="6D2E66DD" w:rsidR="00C45628" w:rsidRDefault="00C4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10EDE7" w14:textId="5E7487A1" w:rsidR="00C36C96" w:rsidRPr="00D57BA2" w:rsidRDefault="00C36C96" w:rsidP="0037102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52835D5B" w14:textId="77777777" w:rsidR="00C36C96" w:rsidRPr="000E0C3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Theme="majorBidi" w:hAnsiTheme="majorBidi" w:cstheme="majorBidi"/>
          <w:sz w:val="16"/>
          <w:szCs w:val="16"/>
        </w:rPr>
      </w:pPr>
    </w:p>
    <w:p w14:paraId="64EA5056" w14:textId="79294D5E" w:rsidR="006E1823" w:rsidRDefault="00C36C96" w:rsidP="00985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 ส่วนที่เพิ่มขึ้นเนื่องจากเวลาที่ผ่านไปรับรู้เป็นต้นทุนทางการเงิน </w:t>
      </w:r>
      <w:r w:rsidR="006E1823">
        <w:rPr>
          <w:rFonts w:asciiTheme="majorBidi" w:hAnsiTheme="majorBidi" w:cstheme="majorBidi"/>
          <w:sz w:val="30"/>
          <w:szCs w:val="30"/>
        </w:rPr>
        <w:br w:type="page"/>
      </w:r>
    </w:p>
    <w:p w14:paraId="6592B1D9" w14:textId="77777777" w:rsidR="00C36C96" w:rsidRPr="00D57BA2" w:rsidRDefault="00C36C96" w:rsidP="0037102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7BDBF27" w14:textId="77777777" w:rsidR="00C36C96" w:rsidRPr="000E0C3C" w:rsidRDefault="00C36C96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555B1588" w14:textId="17416CD1" w:rsidR="00C36C9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8E6B946" w14:textId="77777777" w:rsidR="00FC121E" w:rsidRPr="000E0C3C" w:rsidRDefault="00FC121E" w:rsidP="00D91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53456AAE" w14:textId="77777777" w:rsidR="00C36C96" w:rsidRPr="00D57BA2" w:rsidRDefault="00C36C96" w:rsidP="00D8791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91A660F" w14:textId="77777777" w:rsidR="00C36C96" w:rsidRPr="00D57BA2" w:rsidRDefault="00C36C96" w:rsidP="0037102A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D57BA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CA26E9" w14:textId="70932A77" w:rsidR="00C36C96" w:rsidRPr="00D57BA2" w:rsidRDefault="00C36C96" w:rsidP="0037102A">
      <w:pPr>
        <w:pStyle w:val="block"/>
        <w:numPr>
          <w:ilvl w:val="0"/>
          <w:numId w:val="11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57BA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CA40CD" w:rsidRPr="00D57BA2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9A33E6" w:rsidRPr="00D57BA2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 w:rsidR="009A33E6" w:rsidRPr="00D57BA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D57BA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A43B434" w14:textId="77777777" w:rsidR="00C36C96" w:rsidRPr="00D57BA2" w:rsidRDefault="00C36C96" w:rsidP="0037102A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57BA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264F698" w14:textId="77777777" w:rsidR="00C36C96" w:rsidRPr="00D912C9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6551EE7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A8F5D29" w14:textId="77777777" w:rsidR="00C36C96" w:rsidRPr="00D912C9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8F5AE30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A4E8BCC" w14:textId="6BA67D81" w:rsidR="001C4B0B" w:rsidRPr="000E0C3C" w:rsidRDefault="001C4B0B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20BD1EC5" w14:textId="38BC4923" w:rsidR="00C36C9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5D1FF78" w14:textId="14428F37" w:rsidR="00FD2713" w:rsidRPr="000E0C3C" w:rsidRDefault="00FD2713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759A225A" w14:textId="41BC86E7" w:rsidR="00C36C96" w:rsidRPr="00D57BA2" w:rsidRDefault="00C36C96" w:rsidP="0037102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3524CEF5" w14:textId="77777777" w:rsidR="00C36C96" w:rsidRPr="000E0C3C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16"/>
          <w:szCs w:val="16"/>
        </w:rPr>
      </w:pPr>
    </w:p>
    <w:p w14:paraId="60245502" w14:textId="77777777" w:rsidR="00C36C96" w:rsidRPr="00D57BA2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11C8F7C1" w14:textId="77777777" w:rsidR="00C767D7" w:rsidRPr="000E0C3C" w:rsidRDefault="00C767D7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81EE3C9" w14:textId="53875862" w:rsidR="008E4506" w:rsidRDefault="00C36C96" w:rsidP="00985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  <w:r w:rsidR="008E450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516DA2" w14:textId="77777777" w:rsidR="00C36C96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344A7BDF" w14:textId="77777777" w:rsidR="00BC10FD" w:rsidRPr="00D57BA2" w:rsidRDefault="00BC10FD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89A0147" w14:textId="37A1FE30" w:rsidR="00C36C96" w:rsidRPr="00BC10FD" w:rsidRDefault="00BC10FD" w:rsidP="00BC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  <w:r>
        <w:rPr>
          <w:rFonts w:asciiTheme="majorBidi" w:hAnsiTheme="majorBidi" w:cstheme="majorBidi"/>
          <w:i/>
          <w:iCs/>
          <w:sz w:val="22"/>
          <w:szCs w:val="22"/>
        </w:rPr>
        <w:t xml:space="preserve">                </w:t>
      </w:r>
      <w:r w:rsidR="00C36C96" w:rsidRPr="00BC10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5D05CBCD" w14:textId="77777777" w:rsidR="00D8791F" w:rsidRPr="009854A2" w:rsidRDefault="00D8791F" w:rsidP="00985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2FFE86" w14:textId="77777777" w:rsidR="00C36C96" w:rsidRPr="00D57BA2" w:rsidRDefault="00C36C96" w:rsidP="00D879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6297FA34" w14:textId="6799ADA8" w:rsidR="00CE64DB" w:rsidRPr="009854A2" w:rsidRDefault="00CE64DB" w:rsidP="00985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74B171" w14:textId="274D7BED" w:rsidR="00C36C96" w:rsidRPr="00D57BA2" w:rsidRDefault="00C36C96" w:rsidP="0037102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70C7F5AB" w14:textId="77777777" w:rsidR="00C36C96" w:rsidRPr="009854A2" w:rsidRDefault="00C36C96" w:rsidP="00985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8951C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9ED33E8" w14:textId="77777777" w:rsidR="00C36C96" w:rsidRPr="009854A2" w:rsidRDefault="00C36C96" w:rsidP="00985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D11DE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12A1D72" w14:textId="282D0C0C" w:rsidR="007979BC" w:rsidRPr="009854A2" w:rsidRDefault="007979BC" w:rsidP="00985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DF4750" w14:textId="12706324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00359C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bookmarkStart w:id="4" w:name="_Hlk198667628"/>
      <w:r w:rsidR="0029617A" w:rsidRPr="0029617A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bookmarkEnd w:id="4"/>
      <w:r w:rsidRPr="0000359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</w:t>
      </w:r>
      <w:r w:rsidRPr="00D57BA2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13BFA919" w14:textId="77777777" w:rsidR="00C36C96" w:rsidRPr="009854A2" w:rsidRDefault="00C36C96" w:rsidP="00985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AA2AF" w14:textId="77A32F2C" w:rsidR="003F32DC" w:rsidRDefault="00C36C96" w:rsidP="00545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9C">
        <w:rPr>
          <w:rFonts w:asciiTheme="majorBidi" w:hAnsiTheme="majorBidi" w:cstheme="majorBidi"/>
          <w:spacing w:val="-6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A559289" w14:textId="77777777" w:rsidR="001C0E15" w:rsidRPr="009854A2" w:rsidRDefault="001C0E15" w:rsidP="00985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B1B01" w14:textId="42586EE8" w:rsidR="008E4506" w:rsidRDefault="00C36C96" w:rsidP="000E0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8E4506">
        <w:rPr>
          <w:rFonts w:asciiTheme="majorBidi" w:hAnsiTheme="majorBidi" w:cstheme="majorBidi"/>
          <w:sz w:val="30"/>
          <w:szCs w:val="30"/>
          <w:lang w:val="x-none" w:eastAsia="x-none"/>
        </w:rPr>
        <w:br w:type="page"/>
      </w:r>
    </w:p>
    <w:p w14:paraId="4C06CDE7" w14:textId="499DF926" w:rsidR="005B583C" w:rsidRPr="005B583C" w:rsidRDefault="00C36C96" w:rsidP="005B583C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980A7A9" w14:textId="76B8E930" w:rsidR="005B583C" w:rsidRPr="009854A2" w:rsidRDefault="005B583C" w:rsidP="00985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0359CA" w14:textId="4C6C1579" w:rsidR="00CE64DB" w:rsidRDefault="00FE618E" w:rsidP="005B5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18E">
        <w:rPr>
          <w:rFonts w:asciiTheme="majorBidi" w:hAnsiTheme="majorBidi" w:cstheme="majorBidi"/>
          <w:sz w:val="30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</w:t>
      </w:r>
      <w:r w:rsidR="005B583C">
        <w:rPr>
          <w:rFonts w:asciiTheme="majorBidi" w:hAnsiTheme="majorBidi" w:cstheme="majorBidi" w:hint="cs"/>
          <w:sz w:val="30"/>
          <w:szCs w:val="30"/>
          <w:cs/>
        </w:rPr>
        <w:t>ด</w:t>
      </w:r>
    </w:p>
    <w:p w14:paraId="20E4B421" w14:textId="77777777" w:rsidR="005B4B08" w:rsidRPr="009854A2" w:rsidRDefault="005B4B08" w:rsidP="005B5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ABA9B28" w14:textId="3C6F4DAA" w:rsidR="00C36C96" w:rsidRPr="00D57BA2" w:rsidRDefault="00C36C96" w:rsidP="0037102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03DF0D39" w14:textId="77777777" w:rsidR="00C36C96" w:rsidRPr="009854A2" w:rsidRDefault="00C36C96" w:rsidP="00985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0B0652" w14:textId="3B93FEAA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3558E9">
        <w:rPr>
          <w:rFonts w:asciiTheme="majorBidi" w:hAnsiTheme="majorBidi" w:cstheme="majorBidi" w:hint="cs"/>
          <w:sz w:val="30"/>
          <w:szCs w:val="30"/>
          <w:cs/>
        </w:rPr>
        <w:t>หรือควบคุมร่วมกัน</w:t>
      </w:r>
      <w:r w:rsidRPr="00D57BA2">
        <w:rPr>
          <w:rFonts w:asciiTheme="majorBidi" w:hAnsiTheme="majorBidi" w:cstheme="majorBidi"/>
          <w:sz w:val="30"/>
          <w:szCs w:val="30"/>
          <w:cs/>
        </w:rPr>
        <w:t>ทั้งทางตรง</w:t>
      </w:r>
      <w:r w:rsidR="003558E9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3558E9">
        <w:rPr>
          <w:rFonts w:asciiTheme="majorBidi" w:hAnsiTheme="majorBidi" w:cstheme="majorBidi" w:hint="cs"/>
          <w:sz w:val="30"/>
          <w:szCs w:val="30"/>
          <w:cs/>
        </w:rPr>
        <w:t>หรือควบคุมร่วมกัน</w:t>
      </w:r>
      <w:r w:rsidRPr="00D57BA2">
        <w:rPr>
          <w:rFonts w:asciiTheme="majorBidi" w:hAnsiTheme="majorBidi" w:cstheme="majorBidi"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4FE3DA0" w14:textId="77777777" w:rsidR="00C36C96" w:rsidRPr="009854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8EE1B1" w14:textId="77777777" w:rsidR="00C36C96" w:rsidRPr="00D57BA2" w:rsidRDefault="00C36C96" w:rsidP="0037102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C75107B" w14:textId="77777777" w:rsidR="00C36C96" w:rsidRPr="009854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05F59C" w14:textId="77777777" w:rsidR="00C36C96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BFC4368" w14:textId="77777777" w:rsidR="00BC10FD" w:rsidRPr="009854A2" w:rsidRDefault="00BC10FD" w:rsidP="000A7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6B99E02" w14:textId="717807A7" w:rsidR="003E6A5C" w:rsidRPr="003558E9" w:rsidRDefault="009C6446" w:rsidP="003558E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3558E9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="009D06DE" w:rsidRPr="003558E9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9172C3" w:rsidRPr="003558E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9EF6A40" w14:textId="77777777" w:rsidR="0079044B" w:rsidRPr="009854A2" w:rsidRDefault="0079044B" w:rsidP="00A86171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0CBE395" w14:textId="158B8710" w:rsidR="00CF6C42" w:rsidRDefault="008C334B" w:rsidP="00C96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58E9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5C61F9" w:rsidRPr="003558E9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ผู้ถือหุ้นรายใหญ่ </w:t>
      </w:r>
      <w:r w:rsidR="00F51E71" w:rsidRPr="003558E9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A9157A" w:rsidRPr="003558E9">
        <w:rPr>
          <w:rFonts w:asciiTheme="majorBidi" w:hAnsiTheme="majorBidi" w:cstheme="majorBidi"/>
          <w:b/>
          <w:sz w:val="30"/>
          <w:szCs w:val="30"/>
          <w:cs/>
        </w:rPr>
        <w:t>และบริษัทร่วม</w:t>
      </w:r>
      <w:r w:rsidR="00F51E71" w:rsidRPr="003558E9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5C61F9" w:rsidRPr="003558E9">
        <w:rPr>
          <w:rFonts w:asciiTheme="majorBidi" w:hAnsiTheme="majorBidi" w:cstheme="majorBidi"/>
          <w:bCs/>
          <w:sz w:val="30"/>
          <w:szCs w:val="30"/>
          <w:lang w:val="en-US"/>
        </w:rPr>
        <w:t xml:space="preserve">1, </w:t>
      </w:r>
      <w:r w:rsidR="009C6446" w:rsidRPr="003558E9">
        <w:rPr>
          <w:rFonts w:asciiTheme="majorBidi" w:hAnsiTheme="majorBidi" w:cstheme="majorBidi"/>
          <w:bCs/>
          <w:sz w:val="30"/>
          <w:szCs w:val="30"/>
          <w:lang w:val="en-US"/>
        </w:rPr>
        <w:t>8</w:t>
      </w:r>
      <w:r w:rsidR="00A9157A" w:rsidRPr="003558E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9157A" w:rsidRPr="003558E9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9C6446" w:rsidRPr="003558E9">
        <w:rPr>
          <w:rFonts w:asciiTheme="majorBidi" w:hAnsiTheme="majorBidi" w:cstheme="majorBidi"/>
          <w:bCs/>
          <w:sz w:val="30"/>
          <w:szCs w:val="30"/>
          <w:lang w:val="en-US"/>
        </w:rPr>
        <w:t>9</w:t>
      </w:r>
      <w:r w:rsidR="00F51E71" w:rsidRPr="003558E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F37CF" w:rsidRPr="003558E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</w:t>
      </w:r>
      <w:r w:rsidR="009D434F" w:rsidRPr="003558E9">
        <w:rPr>
          <w:rFonts w:asciiTheme="majorBidi" w:hAnsiTheme="majorBidi" w:cstheme="majorBidi" w:hint="cs"/>
          <w:b/>
          <w:sz w:val="30"/>
          <w:szCs w:val="30"/>
          <w:cs/>
        </w:rPr>
        <w:t>่</w:t>
      </w:r>
      <w:r w:rsidR="003F37CF" w:rsidRPr="003558E9">
        <w:rPr>
          <w:rFonts w:asciiTheme="majorBidi" w:hAnsiTheme="majorBidi" w:cstheme="majorBidi"/>
          <w:b/>
          <w:sz w:val="30"/>
          <w:szCs w:val="30"/>
          <w:cs/>
        </w:rPr>
        <w:t>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8E685CD" w14:textId="77777777" w:rsidR="00E7342C" w:rsidRPr="009854A2" w:rsidRDefault="00E7342C" w:rsidP="008170CC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960"/>
        <w:gridCol w:w="1350"/>
        <w:gridCol w:w="4230"/>
      </w:tblGrid>
      <w:tr w:rsidR="00117CE5" w:rsidRPr="00707E2B" w14:paraId="56A2CBAA" w14:textId="77777777" w:rsidTr="008170CC">
        <w:trPr>
          <w:trHeight w:hRule="exact" w:val="792"/>
          <w:tblHeader/>
        </w:trPr>
        <w:tc>
          <w:tcPr>
            <w:tcW w:w="3960" w:type="dxa"/>
            <w:vAlign w:val="bottom"/>
            <w:hideMark/>
          </w:tcPr>
          <w:p w14:paraId="5EA7C590" w14:textId="77777777" w:rsidR="00117CE5" w:rsidRPr="00707E2B" w:rsidRDefault="00BD4E8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07E2B">
              <w:rPr>
                <w:rFonts w:asciiTheme="majorBidi" w:hAnsiTheme="majorBidi" w:cstheme="majorBidi"/>
                <w:b/>
                <w:sz w:val="28"/>
                <w:szCs w:val="28"/>
              </w:rPr>
              <w:br w:type="page"/>
            </w:r>
            <w:r w:rsidR="00117CE5" w:rsidRPr="00707E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1350" w:type="dxa"/>
            <w:vAlign w:val="bottom"/>
            <w:hideMark/>
          </w:tcPr>
          <w:p w14:paraId="65531913" w14:textId="77777777" w:rsidR="00117CE5" w:rsidRPr="00707E2B" w:rsidRDefault="00117CE5">
            <w:pPr>
              <w:tabs>
                <w:tab w:val="decimal" w:pos="0"/>
              </w:tabs>
              <w:spacing w:after="260" w:line="26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07E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ประเทศที่จัดตั้ง </w:t>
            </w:r>
            <w:r w:rsidRPr="00707E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707E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สัญชาติ</w:t>
            </w:r>
          </w:p>
        </w:tc>
        <w:tc>
          <w:tcPr>
            <w:tcW w:w="4230" w:type="dxa"/>
            <w:vAlign w:val="bottom"/>
            <w:hideMark/>
          </w:tcPr>
          <w:p w14:paraId="3FF5E018" w14:textId="77777777" w:rsidR="00117CE5" w:rsidRPr="00707E2B" w:rsidRDefault="00117CE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07E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ลักษณะความสัมพันธ์</w:t>
            </w:r>
          </w:p>
        </w:tc>
      </w:tr>
      <w:tr w:rsidR="00117CE5" w:rsidRPr="00707E2B" w14:paraId="71079029" w14:textId="77777777" w:rsidTr="003558E9">
        <w:trPr>
          <w:trHeight w:val="128"/>
        </w:trPr>
        <w:tc>
          <w:tcPr>
            <w:tcW w:w="3960" w:type="dxa"/>
            <w:hideMark/>
          </w:tcPr>
          <w:p w14:paraId="4B5F610A" w14:textId="77777777" w:rsidR="00117CE5" w:rsidRPr="00707E2B" w:rsidRDefault="00596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</w:t>
            </w:r>
            <w:r w:rsidR="00B90BFE"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117CE5"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ไทยอคริลิค ไฟเบอร์ จำกัด</w:t>
            </w:r>
          </w:p>
        </w:tc>
        <w:tc>
          <w:tcPr>
            <w:tcW w:w="1350" w:type="dxa"/>
            <w:hideMark/>
          </w:tcPr>
          <w:p w14:paraId="251A9DD1" w14:textId="77777777" w:rsidR="00117CE5" w:rsidRPr="00707E2B" w:rsidRDefault="00117CE5">
            <w:pPr>
              <w:tabs>
                <w:tab w:val="decimal" w:pos="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4230" w:type="dxa"/>
            <w:hideMark/>
          </w:tcPr>
          <w:p w14:paraId="092524F5" w14:textId="77777777" w:rsidR="00117CE5" w:rsidRPr="00707E2B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บริษัทถือหุ้นร้อยละ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07E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 และมีกรรมการร่วมกัน</w:t>
            </w:r>
          </w:p>
        </w:tc>
      </w:tr>
      <w:tr w:rsidR="009D434F" w:rsidRPr="00E465F7" w14:paraId="2BA31C52" w14:textId="77777777" w:rsidTr="003558E9">
        <w:tc>
          <w:tcPr>
            <w:tcW w:w="3960" w:type="dxa"/>
          </w:tcPr>
          <w:p w14:paraId="47B9463D" w14:textId="7B44E7C8" w:rsidR="009D434F" w:rsidRPr="009D434F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Alexandria Fiber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Co., </w:t>
            </w:r>
            <w:r w:rsidRPr="00707E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S.A.E.</w:t>
            </w:r>
          </w:p>
        </w:tc>
        <w:tc>
          <w:tcPr>
            <w:tcW w:w="1350" w:type="dxa"/>
          </w:tcPr>
          <w:p w14:paraId="29C87A16" w14:textId="5C3B3549" w:rsidR="009D434F" w:rsidRPr="009D434F" w:rsidRDefault="009D434F" w:rsidP="009D434F">
            <w:pPr>
              <w:tabs>
                <w:tab w:val="clear" w:pos="227"/>
                <w:tab w:val="clear" w:pos="454"/>
                <w:tab w:val="clear" w:pos="680"/>
                <w:tab w:val="decimal" w:pos="515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อียิปต์</w:t>
            </w:r>
          </w:p>
        </w:tc>
        <w:tc>
          <w:tcPr>
            <w:tcW w:w="4230" w:type="dxa"/>
          </w:tcPr>
          <w:p w14:paraId="0B00755D" w14:textId="2A778AA2" w:rsidR="009D434F" w:rsidRPr="009D434F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บริษัทถือหุ้นร้อยละ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Pr="009D434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ขึ้นไป และมีกรรมการร่วมกัน</w:t>
            </w:r>
          </w:p>
        </w:tc>
      </w:tr>
      <w:tr w:rsidR="009D434F" w:rsidRPr="00707E2B" w14:paraId="3C5836A4" w14:textId="77777777" w:rsidTr="003558E9">
        <w:trPr>
          <w:trHeight w:val="128"/>
        </w:trPr>
        <w:tc>
          <w:tcPr>
            <w:tcW w:w="3960" w:type="dxa"/>
          </w:tcPr>
          <w:p w14:paraId="4A2EF55C" w14:textId="470E31FB" w:rsidR="009D434F" w:rsidRPr="009D434F" w:rsidRDefault="009D434F" w:rsidP="00AD3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</w:rPr>
              <w:t>Birla Carbon Korea Co., Ltd.</w:t>
            </w:r>
          </w:p>
        </w:tc>
        <w:tc>
          <w:tcPr>
            <w:tcW w:w="1350" w:type="dxa"/>
          </w:tcPr>
          <w:p w14:paraId="0687AB02" w14:textId="06A04ED1" w:rsidR="009D434F" w:rsidRPr="00707E2B" w:rsidRDefault="009D434F">
            <w:pPr>
              <w:tabs>
                <w:tab w:val="decimal" w:pos="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เกาหลีใต้</w:t>
            </w:r>
          </w:p>
        </w:tc>
        <w:tc>
          <w:tcPr>
            <w:tcW w:w="4230" w:type="dxa"/>
          </w:tcPr>
          <w:p w14:paraId="1DB82460" w14:textId="4EFC593A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82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43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79096CFA" w14:textId="77777777" w:rsidTr="003558E9">
        <w:trPr>
          <w:trHeight w:val="128"/>
        </w:trPr>
        <w:tc>
          <w:tcPr>
            <w:tcW w:w="3960" w:type="dxa"/>
            <w:hideMark/>
          </w:tcPr>
          <w:p w14:paraId="4A3267D6" w14:textId="60525CEA" w:rsidR="009D434F" w:rsidRPr="00707E2B" w:rsidRDefault="009D434F" w:rsidP="00AD3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</w:rPr>
              <w:t>Columbian International Chemicals Corporation</w:t>
            </w:r>
          </w:p>
        </w:tc>
        <w:tc>
          <w:tcPr>
            <w:tcW w:w="1350" w:type="dxa"/>
            <w:hideMark/>
          </w:tcPr>
          <w:p w14:paraId="0AC648CC" w14:textId="2D48F917" w:rsidR="009D434F" w:rsidRPr="00707E2B" w:rsidRDefault="009D434F">
            <w:pPr>
              <w:tabs>
                <w:tab w:val="decimal" w:pos="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จอร์เจีย</w:t>
            </w:r>
          </w:p>
        </w:tc>
        <w:tc>
          <w:tcPr>
            <w:tcW w:w="4230" w:type="dxa"/>
            <w:hideMark/>
          </w:tcPr>
          <w:p w14:paraId="73E37B98" w14:textId="0BE4E0D4" w:rsidR="009D434F" w:rsidRPr="00707E2B" w:rsidRDefault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 xml:space="preserve">SKI Carbon Black (Mauritius) Limited </w:t>
            </w: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5946F3CE" w14:textId="77777777" w:rsidTr="003558E9">
        <w:tc>
          <w:tcPr>
            <w:tcW w:w="3960" w:type="dxa"/>
            <w:hideMark/>
          </w:tcPr>
          <w:p w14:paraId="1D5C8A3E" w14:textId="2F7DFA6F" w:rsidR="009D434F" w:rsidRPr="00707E2B" w:rsidRDefault="009D434F" w:rsidP="003A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</w:rPr>
              <w:t>Aditya Birla Global Trading (Singapore) Pte.</w:t>
            </w:r>
            <w:r w:rsidR="003558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 xml:space="preserve">Ltd. </w:t>
            </w:r>
            <w:r w:rsidR="003558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2C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50" w:type="dxa"/>
            <w:hideMark/>
          </w:tcPr>
          <w:p w14:paraId="02302FD0" w14:textId="423E77E8" w:rsidR="009D434F" w:rsidRPr="00707E2B" w:rsidRDefault="009D434F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สิงคโปร์</w:t>
            </w:r>
          </w:p>
        </w:tc>
        <w:tc>
          <w:tcPr>
            <w:tcW w:w="4230" w:type="dxa"/>
            <w:hideMark/>
          </w:tcPr>
          <w:p w14:paraId="0DA6F663" w14:textId="7428E96B" w:rsidR="009D434F" w:rsidRPr="009D434F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2149A989" w14:textId="77777777" w:rsidTr="003558E9">
        <w:tc>
          <w:tcPr>
            <w:tcW w:w="3960" w:type="dxa"/>
            <w:hideMark/>
          </w:tcPr>
          <w:p w14:paraId="7082880B" w14:textId="001F02CC" w:rsidR="009D434F" w:rsidRPr="00707E2B" w:rsidRDefault="009D434F" w:rsidP="000763C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Birla Carbon India Private Limited</w:t>
            </w:r>
          </w:p>
        </w:tc>
        <w:tc>
          <w:tcPr>
            <w:tcW w:w="1350" w:type="dxa"/>
            <w:hideMark/>
          </w:tcPr>
          <w:p w14:paraId="5AAA0368" w14:textId="5E372E55" w:rsidR="009D434F" w:rsidRPr="00707E2B" w:rsidRDefault="009D434F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อินเดีย</w:t>
            </w:r>
          </w:p>
        </w:tc>
        <w:tc>
          <w:tcPr>
            <w:tcW w:w="4230" w:type="dxa"/>
            <w:hideMark/>
          </w:tcPr>
          <w:p w14:paraId="47519EE6" w14:textId="4973CFD5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6F586048" w14:textId="77777777" w:rsidTr="003558E9">
        <w:tc>
          <w:tcPr>
            <w:tcW w:w="3960" w:type="dxa"/>
          </w:tcPr>
          <w:p w14:paraId="243B60B9" w14:textId="3D17E55A" w:rsidR="009D434F" w:rsidRPr="00707E2B" w:rsidRDefault="009D434F" w:rsidP="00383A8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</w:rPr>
              <w:t>Birla Carbon U.S.A., Inc.</w:t>
            </w:r>
          </w:p>
        </w:tc>
        <w:tc>
          <w:tcPr>
            <w:tcW w:w="1350" w:type="dxa"/>
          </w:tcPr>
          <w:p w14:paraId="14FA5B12" w14:textId="5219B226" w:rsidR="009D434F" w:rsidRPr="001A5067" w:rsidRDefault="009D434F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จอร์เจีย</w:t>
            </w:r>
          </w:p>
        </w:tc>
        <w:tc>
          <w:tcPr>
            <w:tcW w:w="4230" w:type="dxa"/>
          </w:tcPr>
          <w:p w14:paraId="63848E6A" w14:textId="7042B3C8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1BE2FCAA" w14:textId="77777777" w:rsidTr="003558E9">
        <w:tc>
          <w:tcPr>
            <w:tcW w:w="3960" w:type="dxa"/>
          </w:tcPr>
          <w:p w14:paraId="13DAE448" w14:textId="467656D4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Birla Carbon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>Spain, S.</w:t>
            </w:r>
            <w:proofErr w:type="gramStart"/>
            <w:r w:rsidRPr="00707E2B">
              <w:rPr>
                <w:rFonts w:asciiTheme="majorBidi" w:hAnsiTheme="majorBidi" w:cstheme="majorBidi"/>
                <w:sz w:val="28"/>
                <w:szCs w:val="28"/>
              </w:rPr>
              <w:t>L.U</w:t>
            </w:r>
            <w:proofErr w:type="gramEnd"/>
          </w:p>
        </w:tc>
        <w:tc>
          <w:tcPr>
            <w:tcW w:w="1350" w:type="dxa"/>
          </w:tcPr>
          <w:p w14:paraId="4F746A95" w14:textId="755562AF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สเปน</w:t>
            </w:r>
          </w:p>
        </w:tc>
        <w:tc>
          <w:tcPr>
            <w:tcW w:w="4230" w:type="dxa"/>
          </w:tcPr>
          <w:p w14:paraId="4029BA75" w14:textId="0FC907B3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256C9C05" w14:textId="77777777" w:rsidTr="003558E9">
        <w:tc>
          <w:tcPr>
            <w:tcW w:w="3960" w:type="dxa"/>
          </w:tcPr>
          <w:p w14:paraId="27D92BA6" w14:textId="5EE86D75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Birla Carbon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 xml:space="preserve">China (Jining) </w:t>
            </w:r>
            <w:proofErr w:type="spellStart"/>
            <w:proofErr w:type="gramStart"/>
            <w:r w:rsidRPr="00707E2B">
              <w:rPr>
                <w:rFonts w:asciiTheme="majorBidi" w:hAnsiTheme="majorBidi" w:cstheme="majorBidi"/>
                <w:sz w:val="28"/>
                <w:szCs w:val="28"/>
              </w:rPr>
              <w:t>Co.,Ltd</w:t>
            </w:r>
            <w:proofErr w:type="spellEnd"/>
            <w:proofErr w:type="gramEnd"/>
          </w:p>
        </w:tc>
        <w:tc>
          <w:tcPr>
            <w:tcW w:w="1350" w:type="dxa"/>
          </w:tcPr>
          <w:p w14:paraId="516C3C4C" w14:textId="674D14A6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จีน</w:t>
            </w:r>
          </w:p>
        </w:tc>
        <w:tc>
          <w:tcPr>
            <w:tcW w:w="4230" w:type="dxa"/>
          </w:tcPr>
          <w:p w14:paraId="405203E7" w14:textId="02802E0A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1A5067" w:rsidRPr="00345A80" w14:paraId="6D2C1EEC" w14:textId="77777777" w:rsidTr="003558E9">
        <w:tc>
          <w:tcPr>
            <w:tcW w:w="3960" w:type="dxa"/>
          </w:tcPr>
          <w:p w14:paraId="6DF58E82" w14:textId="4D79DE8F" w:rsidR="001A5067" w:rsidRPr="00707E2B" w:rsidRDefault="001A5067" w:rsidP="00345A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Birla Carbon Canada Ltd.</w:t>
            </w:r>
          </w:p>
        </w:tc>
        <w:tc>
          <w:tcPr>
            <w:tcW w:w="1350" w:type="dxa"/>
          </w:tcPr>
          <w:p w14:paraId="00690E23" w14:textId="297535DB" w:rsidR="001A5067" w:rsidRPr="00707E2B" w:rsidRDefault="001A5067" w:rsidP="00345A80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แคนาดา</w:t>
            </w:r>
          </w:p>
        </w:tc>
        <w:tc>
          <w:tcPr>
            <w:tcW w:w="4230" w:type="dxa"/>
          </w:tcPr>
          <w:p w14:paraId="59500066" w14:textId="4976E374" w:rsidR="001A5067" w:rsidRPr="00707E2B" w:rsidRDefault="001A5067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4A1F5D" w:rsidRPr="00345A80" w14:paraId="7AA8F343" w14:textId="77777777" w:rsidTr="00A30060">
        <w:tc>
          <w:tcPr>
            <w:tcW w:w="3960" w:type="dxa"/>
          </w:tcPr>
          <w:p w14:paraId="5DB7E3C7" w14:textId="77777777" w:rsidR="004A1F5D" w:rsidRPr="00707E2B" w:rsidRDefault="004A1F5D" w:rsidP="00A300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cs/>
              </w:rPr>
            </w:pPr>
            <w:r w:rsidRPr="001A50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Birla Carbon AP Private Limited</w:t>
            </w:r>
          </w:p>
        </w:tc>
        <w:tc>
          <w:tcPr>
            <w:tcW w:w="1350" w:type="dxa"/>
          </w:tcPr>
          <w:p w14:paraId="72AA38A2" w14:textId="77777777" w:rsidR="004A1F5D" w:rsidRPr="00707E2B" w:rsidRDefault="004A1F5D" w:rsidP="00A30060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อินเดีย</w:t>
            </w:r>
          </w:p>
        </w:tc>
        <w:tc>
          <w:tcPr>
            <w:tcW w:w="4230" w:type="dxa"/>
          </w:tcPr>
          <w:p w14:paraId="074B9BE9" w14:textId="77777777" w:rsidR="004A1F5D" w:rsidRPr="00707E2B" w:rsidRDefault="004A1F5D" w:rsidP="00A300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1A5067" w:rsidRPr="00345A80" w14:paraId="7B8CFE06" w14:textId="77777777" w:rsidTr="003558E9">
        <w:tc>
          <w:tcPr>
            <w:tcW w:w="3960" w:type="dxa"/>
          </w:tcPr>
          <w:p w14:paraId="0346F57D" w14:textId="2B4D42AD" w:rsidR="001A5067" w:rsidRPr="00707E2B" w:rsidRDefault="001A5067" w:rsidP="00345A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proofErr w:type="spellStart"/>
            <w:r w:rsidRPr="001A50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Domsjö</w:t>
            </w:r>
            <w:proofErr w:type="spellEnd"/>
            <w:r w:rsidRPr="001A50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1A50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Fabriker</w:t>
            </w:r>
            <w:proofErr w:type="spellEnd"/>
            <w:r w:rsidRPr="001A50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AB</w:t>
            </w:r>
          </w:p>
        </w:tc>
        <w:tc>
          <w:tcPr>
            <w:tcW w:w="1350" w:type="dxa"/>
          </w:tcPr>
          <w:p w14:paraId="544467B8" w14:textId="1AF29E97" w:rsidR="001A5067" w:rsidRPr="00707E2B" w:rsidRDefault="001A5067" w:rsidP="00345A80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สวีเดน</w:t>
            </w:r>
          </w:p>
        </w:tc>
        <w:tc>
          <w:tcPr>
            <w:tcW w:w="4230" w:type="dxa"/>
          </w:tcPr>
          <w:p w14:paraId="5F4BD73C" w14:textId="3CD9902D" w:rsidR="001A5067" w:rsidRPr="00707E2B" w:rsidRDefault="00F677AA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9D434F" w:rsidRPr="00345A80" w14:paraId="579C7DF2" w14:textId="77777777" w:rsidTr="003558E9">
        <w:tc>
          <w:tcPr>
            <w:tcW w:w="3960" w:type="dxa"/>
          </w:tcPr>
          <w:p w14:paraId="52C90B7A" w14:textId="72662B60" w:rsidR="009D434F" w:rsidRPr="00707E2B" w:rsidRDefault="009D434F" w:rsidP="00345A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ผู้บริหารสำคัญ</w:t>
            </w:r>
            <w:r w:rsidRPr="00707E2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350" w:type="dxa"/>
          </w:tcPr>
          <w:p w14:paraId="05CA2A28" w14:textId="55781F5E" w:rsidR="009D434F" w:rsidRPr="00707E2B" w:rsidRDefault="009D434F" w:rsidP="00345A80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อินเดีย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07E2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37BFE40C" w14:textId="60553250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ุคคลที่มีอำนาจและความรับผิดชอบการวางแผนสั่งการและควบคุมกิจกรรมต่างๆของกลุ่มบริษัท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14:paraId="728AB40C" w14:textId="474474F2" w:rsidR="008170CC" w:rsidRDefault="008170CC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07"/>
        <w:gridCol w:w="268"/>
        <w:gridCol w:w="1093"/>
        <w:gridCol w:w="268"/>
        <w:gridCol w:w="1078"/>
        <w:gridCol w:w="251"/>
        <w:gridCol w:w="1108"/>
      </w:tblGrid>
      <w:tr w:rsidR="003E6A5C" w:rsidRPr="00D57BA2" w14:paraId="2051034E" w14:textId="77777777" w:rsidTr="001A5067">
        <w:tc>
          <w:tcPr>
            <w:tcW w:w="4320" w:type="dxa"/>
          </w:tcPr>
          <w:p w14:paraId="733BE41F" w14:textId="2256AF2A" w:rsidR="005E14AB" w:rsidRPr="00D55512" w:rsidRDefault="00FE7C7A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68" w:type="dxa"/>
            <w:gridSpan w:val="3"/>
          </w:tcPr>
          <w:p w14:paraId="5BAB7BDC" w14:textId="77777777" w:rsidR="003E6A5C" w:rsidRPr="00D55512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268" w:type="dxa"/>
          </w:tcPr>
          <w:p w14:paraId="5CBB97D6" w14:textId="77777777" w:rsidR="003E6A5C" w:rsidRPr="00D55512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37" w:type="dxa"/>
            <w:gridSpan w:val="3"/>
          </w:tcPr>
          <w:p w14:paraId="23BCE2AE" w14:textId="77777777" w:rsidR="003E6A5C" w:rsidRPr="00D55512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EE0C25" w:rsidRPr="00D57BA2" w14:paraId="4856D97F" w14:textId="77777777" w:rsidTr="001A5067">
        <w:tc>
          <w:tcPr>
            <w:tcW w:w="4320" w:type="dxa"/>
          </w:tcPr>
          <w:p w14:paraId="5EF895DC" w14:textId="77777777" w:rsidR="00EE0C25" w:rsidRPr="00D5551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Pr="00D5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D5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107" w:type="dxa"/>
          </w:tcPr>
          <w:p w14:paraId="019A008D" w14:textId="017CE0EC" w:rsidR="00EE0C25" w:rsidRPr="00D5551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68" w:type="dxa"/>
          </w:tcPr>
          <w:p w14:paraId="0C13DCB8" w14:textId="77777777" w:rsidR="00EE0C25" w:rsidRPr="00D5551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3" w:type="dxa"/>
          </w:tcPr>
          <w:p w14:paraId="71073ADC" w14:textId="2ECD77A8" w:rsidR="00EE0C25" w:rsidRPr="00D5551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68" w:type="dxa"/>
          </w:tcPr>
          <w:p w14:paraId="3D6A0238" w14:textId="77777777" w:rsidR="00EE0C25" w:rsidRPr="00D5551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78" w:type="dxa"/>
          </w:tcPr>
          <w:p w14:paraId="26E3FCFB" w14:textId="52A8EC5F" w:rsidR="00EE0C25" w:rsidRPr="00D5551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51" w:type="dxa"/>
          </w:tcPr>
          <w:p w14:paraId="136CEC79" w14:textId="77777777" w:rsidR="00EE0C25" w:rsidRPr="00D5551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</w:tcPr>
          <w:p w14:paraId="54B895C7" w14:textId="299B4DB3" w:rsidR="00EE0C25" w:rsidRPr="00D5551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</w:tr>
      <w:tr w:rsidR="00EE0C25" w:rsidRPr="00D57BA2" w14:paraId="5B577EB8" w14:textId="77777777" w:rsidTr="001A5067">
        <w:tc>
          <w:tcPr>
            <w:tcW w:w="4320" w:type="dxa"/>
          </w:tcPr>
          <w:p w14:paraId="46E2ADAF" w14:textId="77777777" w:rsidR="00EE0C25" w:rsidRPr="00D5551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73" w:type="dxa"/>
            <w:gridSpan w:val="7"/>
          </w:tcPr>
          <w:p w14:paraId="012DF688" w14:textId="77777777" w:rsidR="00EE0C25" w:rsidRPr="00D5551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0C25" w:rsidRPr="00D57BA2" w14:paraId="1D442961" w14:textId="77777777" w:rsidTr="001A5067">
        <w:tc>
          <w:tcPr>
            <w:tcW w:w="4320" w:type="dxa"/>
          </w:tcPr>
          <w:p w14:paraId="46A54557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</w:tcPr>
          <w:p w14:paraId="4D620082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3BA5644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5E8C3CC7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5048279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90E302D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105B0E7C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10476040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0C25" w:rsidRPr="00D57BA2" w14:paraId="37CF40F1" w14:textId="77777777" w:rsidTr="001A5067">
        <w:tc>
          <w:tcPr>
            <w:tcW w:w="4320" w:type="dxa"/>
          </w:tcPr>
          <w:p w14:paraId="5AF43592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7" w:type="dxa"/>
          </w:tcPr>
          <w:p w14:paraId="65B7F8E1" w14:textId="46008D24" w:rsidR="00EE0C25" w:rsidRPr="00D55512" w:rsidRDefault="00E81850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919,593</w:t>
            </w:r>
          </w:p>
        </w:tc>
        <w:tc>
          <w:tcPr>
            <w:tcW w:w="268" w:type="dxa"/>
          </w:tcPr>
          <w:p w14:paraId="5DD3BD95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1F1CE1E9" w14:textId="1E337200" w:rsidR="00EE0C25" w:rsidRPr="00D55512" w:rsidRDefault="00EE0C25" w:rsidP="00E965F8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1,013,003</w:t>
            </w:r>
          </w:p>
        </w:tc>
        <w:tc>
          <w:tcPr>
            <w:tcW w:w="268" w:type="dxa"/>
          </w:tcPr>
          <w:p w14:paraId="321366E3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2D5ED1A2" w14:textId="36A92E43" w:rsidR="00EE0C25" w:rsidRPr="00D55512" w:rsidRDefault="00E81850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919,593</w:t>
            </w:r>
          </w:p>
        </w:tc>
        <w:tc>
          <w:tcPr>
            <w:tcW w:w="251" w:type="dxa"/>
          </w:tcPr>
          <w:p w14:paraId="299CEC0D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04186B0B" w14:textId="13608607" w:rsidR="00EE0C25" w:rsidRPr="00D55512" w:rsidRDefault="00EE0C25" w:rsidP="00E965F8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1,013,003</w:t>
            </w:r>
          </w:p>
        </w:tc>
      </w:tr>
      <w:tr w:rsidR="00EE0C25" w:rsidRPr="00D57BA2" w14:paraId="04CD017C" w14:textId="77777777" w:rsidTr="001A5067">
        <w:tc>
          <w:tcPr>
            <w:tcW w:w="4320" w:type="dxa"/>
          </w:tcPr>
          <w:p w14:paraId="24FB1D04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7" w:type="dxa"/>
          </w:tcPr>
          <w:p w14:paraId="5094F686" w14:textId="79026B2B" w:rsidR="00EE0C25" w:rsidRPr="00D55512" w:rsidRDefault="00E81850" w:rsidP="00173BA3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DC244DF" w14:textId="77777777" w:rsidR="00EE0C25" w:rsidRPr="00D55512" w:rsidRDefault="00EE0C25" w:rsidP="00EE0C25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20D9292F" w14:textId="6CD64C66" w:rsidR="00EE0C25" w:rsidRPr="00D55512" w:rsidRDefault="00EE0C25" w:rsidP="00173BA3">
            <w:pPr>
              <w:pStyle w:val="30"/>
              <w:tabs>
                <w:tab w:val="clear" w:pos="360"/>
                <w:tab w:val="clear" w:pos="720"/>
                <w:tab w:val="decimal" w:pos="628"/>
              </w:tabs>
              <w:ind w:left="15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60DA174" w14:textId="77777777" w:rsidR="00EE0C25" w:rsidRPr="00D55512" w:rsidRDefault="00EE0C25" w:rsidP="00EE0C25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13F7AD85" w14:textId="743DE7F4" w:rsidR="00EE0C25" w:rsidRPr="00D55512" w:rsidRDefault="00E81850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29,989</w:t>
            </w:r>
          </w:p>
        </w:tc>
        <w:tc>
          <w:tcPr>
            <w:tcW w:w="251" w:type="dxa"/>
          </w:tcPr>
          <w:p w14:paraId="1FC87AA5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6915CFAD" w14:textId="05F86212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25,491</w:t>
            </w:r>
          </w:p>
        </w:tc>
      </w:tr>
      <w:tr w:rsidR="00EE0C25" w:rsidRPr="00D57BA2" w14:paraId="5AA54235" w14:textId="77777777" w:rsidTr="001A5067">
        <w:tc>
          <w:tcPr>
            <w:tcW w:w="4320" w:type="dxa"/>
          </w:tcPr>
          <w:p w14:paraId="40A20379" w14:textId="24D70BB5" w:rsidR="00EE0C25" w:rsidRPr="00FF6C7A" w:rsidRDefault="008C5D66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E69D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07" w:type="dxa"/>
          </w:tcPr>
          <w:p w14:paraId="226C1280" w14:textId="3C303B4F" w:rsidR="00EE0C25" w:rsidRPr="00D55512" w:rsidRDefault="00E81850" w:rsidP="00EE0C25">
            <w:pPr>
              <w:pStyle w:val="30"/>
              <w:tabs>
                <w:tab w:val="clear" w:pos="360"/>
                <w:tab w:val="clear" w:pos="720"/>
                <w:tab w:val="decimal" w:pos="794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5,724</w:t>
            </w:r>
          </w:p>
        </w:tc>
        <w:tc>
          <w:tcPr>
            <w:tcW w:w="268" w:type="dxa"/>
          </w:tcPr>
          <w:p w14:paraId="270E6E4D" w14:textId="77777777" w:rsidR="00EE0C25" w:rsidRPr="00D55512" w:rsidRDefault="00EE0C25" w:rsidP="00EE0C25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6FAA437B" w14:textId="0172AE1E" w:rsidR="00EE0C25" w:rsidRPr="001C0919" w:rsidRDefault="0064163F" w:rsidP="00FF6C7A">
            <w:pPr>
              <w:pStyle w:val="30"/>
              <w:tabs>
                <w:tab w:val="clear" w:pos="360"/>
                <w:tab w:val="clear" w:pos="720"/>
                <w:tab w:val="decimal" w:pos="628"/>
              </w:tabs>
              <w:ind w:left="15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1EBB8C5" w14:textId="77777777" w:rsidR="00EE0C25" w:rsidRPr="00D55512" w:rsidRDefault="00EE0C25" w:rsidP="001C0919">
            <w:pPr>
              <w:pStyle w:val="a3"/>
              <w:tabs>
                <w:tab w:val="decimal" w:pos="600"/>
                <w:tab w:val="decimal" w:pos="704"/>
              </w:tabs>
              <w:ind w:left="-108"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7B1C5DC4" w14:textId="57453AE7" w:rsidR="00EE0C25" w:rsidRPr="00D55512" w:rsidRDefault="00E81850" w:rsidP="001C0919">
            <w:pPr>
              <w:pStyle w:val="30"/>
              <w:tabs>
                <w:tab w:val="clear" w:pos="360"/>
                <w:tab w:val="clear" w:pos="720"/>
                <w:tab w:val="decimal" w:pos="60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5,724</w:t>
            </w:r>
          </w:p>
        </w:tc>
        <w:tc>
          <w:tcPr>
            <w:tcW w:w="251" w:type="dxa"/>
          </w:tcPr>
          <w:p w14:paraId="0A462051" w14:textId="77777777" w:rsidR="00EE0C25" w:rsidRPr="00D55512" w:rsidRDefault="00EE0C25" w:rsidP="001C0919">
            <w:pPr>
              <w:pStyle w:val="30"/>
              <w:tabs>
                <w:tab w:val="clear" w:pos="360"/>
                <w:tab w:val="clear" w:pos="720"/>
                <w:tab w:val="decimal" w:pos="600"/>
                <w:tab w:val="decimal" w:pos="704"/>
              </w:tabs>
              <w:ind w:left="-10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3F527D7F" w14:textId="6EB8D39D" w:rsidR="00EE0C25" w:rsidRPr="001C0919" w:rsidRDefault="0064163F" w:rsidP="00FF6C7A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left="15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E0C25" w:rsidRPr="00D57BA2" w14:paraId="02F209F2" w14:textId="77777777" w:rsidTr="001A5067">
        <w:tc>
          <w:tcPr>
            <w:tcW w:w="4320" w:type="dxa"/>
          </w:tcPr>
          <w:p w14:paraId="6743867D" w14:textId="3485B60F" w:rsidR="00EE0C25" w:rsidRPr="001C0919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091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ค่าใช้จ่ายที่เรียกเก็บจากบริษัทร่วม</w:t>
            </w:r>
          </w:p>
        </w:tc>
        <w:tc>
          <w:tcPr>
            <w:tcW w:w="1107" w:type="dxa"/>
          </w:tcPr>
          <w:p w14:paraId="248B53CF" w14:textId="439B149D" w:rsidR="00EE0C25" w:rsidRPr="00D55512" w:rsidRDefault="00E81850" w:rsidP="00FF6C7A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114</w:t>
            </w:r>
          </w:p>
        </w:tc>
        <w:tc>
          <w:tcPr>
            <w:tcW w:w="268" w:type="dxa"/>
          </w:tcPr>
          <w:p w14:paraId="101B0358" w14:textId="77777777" w:rsidR="00EE0C25" w:rsidRPr="00D55512" w:rsidRDefault="00EE0C25" w:rsidP="00EE0C25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775C03F5" w14:textId="5A434D08" w:rsidR="00EE0C25" w:rsidRPr="001C0919" w:rsidRDefault="008C5D66" w:rsidP="00FF6C7A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68" w:type="dxa"/>
          </w:tcPr>
          <w:p w14:paraId="2010C8AA" w14:textId="77777777" w:rsidR="00EE0C25" w:rsidRPr="00D55512" w:rsidRDefault="00EE0C25" w:rsidP="001C0919">
            <w:pPr>
              <w:pStyle w:val="a3"/>
              <w:tabs>
                <w:tab w:val="decimal" w:pos="600"/>
                <w:tab w:val="decimal" w:pos="704"/>
                <w:tab w:val="decimal" w:pos="759"/>
              </w:tabs>
              <w:ind w:right="7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3EEEE292" w14:textId="62EF0F56" w:rsidR="00EE0C25" w:rsidRPr="00D55512" w:rsidRDefault="00E81850" w:rsidP="00FF6C7A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251" w:type="dxa"/>
          </w:tcPr>
          <w:p w14:paraId="6D76D972" w14:textId="77777777" w:rsidR="00EE0C25" w:rsidRPr="00D55512" w:rsidRDefault="00EE0C25" w:rsidP="001C0919">
            <w:pPr>
              <w:pStyle w:val="30"/>
              <w:tabs>
                <w:tab w:val="clear" w:pos="360"/>
                <w:tab w:val="clear" w:pos="720"/>
                <w:tab w:val="decimal" w:pos="600"/>
                <w:tab w:val="decimal" w:pos="704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0380E586" w14:textId="227404D8" w:rsidR="00EE0C25" w:rsidRPr="001C0919" w:rsidRDefault="0064163F" w:rsidP="00FF6C7A">
            <w:pPr>
              <w:pStyle w:val="30"/>
              <w:tabs>
                <w:tab w:val="clear" w:pos="360"/>
                <w:tab w:val="clear" w:pos="720"/>
                <w:tab w:val="decimal" w:pos="510"/>
                <w:tab w:val="decimal" w:pos="600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</w:tr>
      <w:tr w:rsidR="00EE0C25" w:rsidRPr="00D57BA2" w14:paraId="1CCAE324" w14:textId="77777777" w:rsidTr="001A5067">
        <w:trPr>
          <w:trHeight w:hRule="exact" w:val="446"/>
        </w:trPr>
        <w:tc>
          <w:tcPr>
            <w:tcW w:w="4320" w:type="dxa"/>
          </w:tcPr>
          <w:p w14:paraId="3459E5E3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77D50CD4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35A1947" w14:textId="77777777" w:rsidR="00EE0C25" w:rsidRPr="00D55512" w:rsidRDefault="00EE0C25" w:rsidP="00EE0C25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728880CC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523"/>
                <w:tab w:val="decimal" w:pos="6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9C2014D" w14:textId="77777777" w:rsidR="00EE0C25" w:rsidRPr="00D55512" w:rsidRDefault="00EE0C25" w:rsidP="00EE0C25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22B8D618" w14:textId="6D1547E8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27FA1895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408DD901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489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0C25" w:rsidRPr="00D57BA2" w14:paraId="644EB6DC" w14:textId="77777777" w:rsidTr="001A5067">
        <w:tc>
          <w:tcPr>
            <w:tcW w:w="4320" w:type="dxa"/>
          </w:tcPr>
          <w:p w14:paraId="2E78A582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7" w:type="dxa"/>
          </w:tcPr>
          <w:p w14:paraId="6572465D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C024B54" w14:textId="77777777" w:rsidR="00EE0C25" w:rsidRPr="00D55512" w:rsidRDefault="00EE0C25" w:rsidP="00EE0C25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2F10C4C9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680"/>
                <w:tab w:val="decimal" w:pos="7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15A22D2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69F696EC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3408C443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4F5E00BA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0C25" w:rsidRPr="00D57BA2" w14:paraId="1B8392AC" w14:textId="77777777" w:rsidTr="001A5067">
        <w:tc>
          <w:tcPr>
            <w:tcW w:w="4320" w:type="dxa"/>
          </w:tcPr>
          <w:p w14:paraId="3ACA0737" w14:textId="7D1FDDCE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07" w:type="dxa"/>
            <w:vAlign w:val="bottom"/>
          </w:tcPr>
          <w:p w14:paraId="73839508" w14:textId="4A8D1F59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9F93BC2" w14:textId="77777777" w:rsidR="00EE0C25" w:rsidRPr="00D55512" w:rsidRDefault="00EE0C25" w:rsidP="00EE0C25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bottom"/>
          </w:tcPr>
          <w:p w14:paraId="09765207" w14:textId="22F86862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6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B359423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180C207" w14:textId="2EC94348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73A07309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6D6A2112" w14:textId="7A26E629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0C25" w:rsidRPr="00D57BA2" w14:paraId="36A8F1CA" w14:textId="77777777" w:rsidTr="001A5067">
        <w:tc>
          <w:tcPr>
            <w:tcW w:w="4320" w:type="dxa"/>
            <w:vAlign w:val="center"/>
          </w:tcPr>
          <w:p w14:paraId="219E8FF3" w14:textId="5A037A40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  <w:vAlign w:val="center"/>
          </w:tcPr>
          <w:p w14:paraId="5B053158" w14:textId="57EAAA49" w:rsidR="00EE0C25" w:rsidRPr="00D55512" w:rsidRDefault="008C5D66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63,780</w:t>
            </w:r>
          </w:p>
        </w:tc>
        <w:tc>
          <w:tcPr>
            <w:tcW w:w="268" w:type="dxa"/>
            <w:vAlign w:val="center"/>
          </w:tcPr>
          <w:p w14:paraId="7142F587" w14:textId="19E3ABC8" w:rsidR="00EE0C25" w:rsidRPr="00D55512" w:rsidRDefault="00EE0C25" w:rsidP="00FF6C7A">
            <w:pPr>
              <w:pStyle w:val="a3"/>
              <w:tabs>
                <w:tab w:val="decimal" w:pos="704"/>
                <w:tab w:val="decimal" w:pos="759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center"/>
          </w:tcPr>
          <w:p w14:paraId="30D21FD9" w14:textId="609387DC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66,112</w:t>
            </w:r>
          </w:p>
        </w:tc>
        <w:tc>
          <w:tcPr>
            <w:tcW w:w="268" w:type="dxa"/>
            <w:vAlign w:val="center"/>
          </w:tcPr>
          <w:p w14:paraId="081C9F94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center"/>
          </w:tcPr>
          <w:p w14:paraId="4D2298C7" w14:textId="16CFFEDB" w:rsidR="00EE0C25" w:rsidRPr="00D55512" w:rsidRDefault="008C5D66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63,780</w:t>
            </w:r>
          </w:p>
        </w:tc>
        <w:tc>
          <w:tcPr>
            <w:tcW w:w="251" w:type="dxa"/>
            <w:vAlign w:val="center"/>
          </w:tcPr>
          <w:p w14:paraId="434BE3FB" w14:textId="35C7EBAC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vAlign w:val="center"/>
          </w:tcPr>
          <w:p w14:paraId="5175FE48" w14:textId="4470DBAB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66,112</w:t>
            </w:r>
          </w:p>
        </w:tc>
      </w:tr>
      <w:tr w:rsidR="00EE0C25" w:rsidRPr="00D57BA2" w14:paraId="43D466BD" w14:textId="77777777" w:rsidTr="001A5067">
        <w:trPr>
          <w:trHeight w:val="288"/>
        </w:trPr>
        <w:tc>
          <w:tcPr>
            <w:tcW w:w="4320" w:type="dxa"/>
          </w:tcPr>
          <w:p w14:paraId="2EC6D18B" w14:textId="21739A6A" w:rsidR="00EE0C25" w:rsidRPr="00D55512" w:rsidRDefault="008C5D66" w:rsidP="00F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24D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324DB" w:rsidRPr="00F324D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1C619FD5" w14:textId="6D87B3DB" w:rsidR="00EE0C25" w:rsidRPr="00D55512" w:rsidRDefault="008C5D66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20,374</w:t>
            </w:r>
          </w:p>
        </w:tc>
        <w:tc>
          <w:tcPr>
            <w:tcW w:w="268" w:type="dxa"/>
          </w:tcPr>
          <w:p w14:paraId="683D7C27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19D0D2D7" w14:textId="127AE7C0" w:rsidR="00EE0C25" w:rsidRPr="00D55512" w:rsidRDefault="008C5D66" w:rsidP="00FF6C7A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70"/>
              </w:tabs>
              <w:spacing w:line="380" w:lineRule="exact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B354071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F6340C" w14:textId="4E9FBDF4" w:rsidR="00EE0C25" w:rsidRPr="00D55512" w:rsidRDefault="008C5D66" w:rsidP="00EE0C25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3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20,374</w:t>
            </w:r>
          </w:p>
        </w:tc>
        <w:tc>
          <w:tcPr>
            <w:tcW w:w="251" w:type="dxa"/>
          </w:tcPr>
          <w:p w14:paraId="34379A16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C2E488B" w14:textId="77777777" w:rsidR="00EE0C25" w:rsidRDefault="008C5D66" w:rsidP="00173BA3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  <w:p w14:paraId="541EFCC8" w14:textId="3ECF41D8" w:rsidR="008C5D66" w:rsidRPr="00D55512" w:rsidRDefault="008C5D66" w:rsidP="00FF6C7A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spacing w:line="380" w:lineRule="exact"/>
              <w:ind w:left="2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0C25" w:rsidRPr="00D57BA2" w14:paraId="328A2E1D" w14:textId="77777777" w:rsidTr="001A5067">
        <w:trPr>
          <w:trHeight w:val="288"/>
        </w:trPr>
        <w:tc>
          <w:tcPr>
            <w:tcW w:w="4320" w:type="dxa"/>
          </w:tcPr>
          <w:p w14:paraId="3AA180D9" w14:textId="50CD423C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</w:tcPr>
          <w:p w14:paraId="60D8D1C8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8F4D466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638538BA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70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8DE122A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A6B7986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3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1821E03A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6A3BCAD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0C25" w:rsidRPr="00D57BA2" w14:paraId="5B75187A" w14:textId="77777777" w:rsidTr="001A5067">
        <w:trPr>
          <w:trHeight w:val="398"/>
        </w:trPr>
        <w:tc>
          <w:tcPr>
            <w:tcW w:w="4320" w:type="dxa"/>
          </w:tcPr>
          <w:p w14:paraId="01664C13" w14:textId="5355751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07" w:type="dxa"/>
            <w:vAlign w:val="center"/>
          </w:tcPr>
          <w:p w14:paraId="4C8127DA" w14:textId="38A80D3B" w:rsidR="00EE0C25" w:rsidRPr="00D55512" w:rsidRDefault="008C5D66" w:rsidP="009854A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12,583</w:t>
            </w:r>
          </w:p>
        </w:tc>
        <w:tc>
          <w:tcPr>
            <w:tcW w:w="268" w:type="dxa"/>
          </w:tcPr>
          <w:p w14:paraId="11E2C3D2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center"/>
          </w:tcPr>
          <w:p w14:paraId="437F0443" w14:textId="22106FAB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1,098</w:t>
            </w:r>
          </w:p>
        </w:tc>
        <w:tc>
          <w:tcPr>
            <w:tcW w:w="268" w:type="dxa"/>
          </w:tcPr>
          <w:p w14:paraId="7AD36849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B54B295" w14:textId="6B98C7CA" w:rsidR="00EE0C25" w:rsidRPr="00D55512" w:rsidRDefault="008C5D66" w:rsidP="00EE0C25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12,583</w:t>
            </w:r>
          </w:p>
        </w:tc>
        <w:tc>
          <w:tcPr>
            <w:tcW w:w="251" w:type="dxa"/>
          </w:tcPr>
          <w:p w14:paraId="1B53AD90" w14:textId="7777777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74361FF6" w14:textId="5F3573F6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1,098</w:t>
            </w:r>
          </w:p>
        </w:tc>
      </w:tr>
      <w:tr w:rsidR="00EE0C25" w:rsidRPr="00D57BA2" w14:paraId="661F265D" w14:textId="77777777" w:rsidTr="001A5067">
        <w:trPr>
          <w:trHeight w:val="398"/>
        </w:trPr>
        <w:tc>
          <w:tcPr>
            <w:tcW w:w="4320" w:type="dxa"/>
          </w:tcPr>
          <w:p w14:paraId="47E0838E" w14:textId="77777777" w:rsidR="008C5D66" w:rsidRPr="005D119F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19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รายได้จากการขายไฟฟ้า</w:t>
            </w:r>
          </w:p>
          <w:p w14:paraId="5DC83CD3" w14:textId="408A108D" w:rsidR="00EE0C25" w:rsidRPr="005D119F" w:rsidRDefault="002B4FFF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E0C25" w:rsidRPr="005D119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และไอน้ำที่ได้จาก</w:t>
            </w:r>
            <w:r w:rsidR="00EE0C25" w:rsidRPr="005D11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กระบวนการผลิต</w:t>
            </w:r>
          </w:p>
        </w:tc>
        <w:tc>
          <w:tcPr>
            <w:tcW w:w="1107" w:type="dxa"/>
            <w:vAlign w:val="center"/>
          </w:tcPr>
          <w:p w14:paraId="04B82507" w14:textId="77777777" w:rsidR="00C537BE" w:rsidRDefault="00C537BE" w:rsidP="00EE0C25">
            <w:pPr>
              <w:pStyle w:val="30"/>
              <w:tabs>
                <w:tab w:val="clear" w:pos="360"/>
                <w:tab w:val="clear" w:pos="720"/>
                <w:tab w:val="decimal" w:pos="600"/>
              </w:tabs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5D25F2A" w14:textId="7546A467" w:rsidR="00EE0C25" w:rsidRPr="005D119F" w:rsidRDefault="0064163F" w:rsidP="00EE0C25">
            <w:pPr>
              <w:pStyle w:val="30"/>
              <w:tabs>
                <w:tab w:val="clear" w:pos="360"/>
                <w:tab w:val="clear" w:pos="720"/>
                <w:tab w:val="decimal" w:pos="600"/>
              </w:tabs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420,617</w:t>
            </w:r>
          </w:p>
        </w:tc>
        <w:tc>
          <w:tcPr>
            <w:tcW w:w="268" w:type="dxa"/>
          </w:tcPr>
          <w:p w14:paraId="5299B968" w14:textId="77777777" w:rsidR="00EE0C25" w:rsidRPr="005D119F" w:rsidRDefault="00EE0C25" w:rsidP="00EE0C25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center"/>
          </w:tcPr>
          <w:p w14:paraId="3F18BFF8" w14:textId="77777777" w:rsidR="00C537BE" w:rsidRDefault="00C537BE" w:rsidP="001C0919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E6A9AE1" w14:textId="42E58EDF" w:rsidR="00EE0C25" w:rsidRPr="005D119F" w:rsidRDefault="00EE0C25" w:rsidP="001C0919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1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523,156</w:t>
            </w:r>
          </w:p>
        </w:tc>
        <w:tc>
          <w:tcPr>
            <w:tcW w:w="268" w:type="dxa"/>
          </w:tcPr>
          <w:p w14:paraId="0AC48A40" w14:textId="77777777" w:rsidR="00EE0C25" w:rsidRPr="005D119F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728088D" w14:textId="77777777" w:rsidR="00C537BE" w:rsidRDefault="00C537BE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0F86AEE" w14:textId="4D9672CE" w:rsidR="00EE0C25" w:rsidRPr="005D119F" w:rsidRDefault="0064163F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1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420,617</w:t>
            </w:r>
          </w:p>
        </w:tc>
        <w:tc>
          <w:tcPr>
            <w:tcW w:w="251" w:type="dxa"/>
          </w:tcPr>
          <w:p w14:paraId="452AF059" w14:textId="77777777" w:rsidR="00EE0C25" w:rsidRPr="005D119F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523F8AD7" w14:textId="77777777" w:rsidR="00EE0C25" w:rsidRDefault="00EE0C25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534F8A" w14:textId="00CAADBC" w:rsidR="00EE0C25" w:rsidRPr="005D119F" w:rsidRDefault="00EE0C25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1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523,156</w:t>
            </w:r>
          </w:p>
        </w:tc>
      </w:tr>
      <w:tr w:rsidR="00EE0C25" w:rsidRPr="00D57BA2" w14:paraId="17AE63A1" w14:textId="77777777" w:rsidTr="001A5067">
        <w:tc>
          <w:tcPr>
            <w:tcW w:w="4320" w:type="dxa"/>
          </w:tcPr>
          <w:p w14:paraId="4915875B" w14:textId="2ABA85DE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บริการเรียก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เก็บไปยังกิจการที่เกี่ยวข้องกัน</w:t>
            </w:r>
          </w:p>
        </w:tc>
        <w:tc>
          <w:tcPr>
            <w:tcW w:w="1107" w:type="dxa"/>
          </w:tcPr>
          <w:p w14:paraId="59F69349" w14:textId="7A77A9A2" w:rsidR="00EE0C25" w:rsidRPr="00D55512" w:rsidRDefault="008C5D66" w:rsidP="00EE0C25">
            <w:pPr>
              <w:tabs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9,366</w:t>
            </w:r>
          </w:p>
        </w:tc>
        <w:tc>
          <w:tcPr>
            <w:tcW w:w="268" w:type="dxa"/>
          </w:tcPr>
          <w:p w14:paraId="637D4091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5722EDD7" w14:textId="5BB3AFBA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28,452</w:t>
            </w:r>
          </w:p>
        </w:tc>
        <w:tc>
          <w:tcPr>
            <w:tcW w:w="268" w:type="dxa"/>
          </w:tcPr>
          <w:p w14:paraId="720B31E9" w14:textId="77777777" w:rsidR="00EE0C25" w:rsidRPr="00D55512" w:rsidRDefault="00EE0C25" w:rsidP="00EE0C25">
            <w:pPr>
              <w:tabs>
                <w:tab w:val="clear" w:pos="907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86AB8F" w14:textId="17694BF6" w:rsidR="00EE0C25" w:rsidRPr="001A5067" w:rsidRDefault="008C5D66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9,366</w:t>
            </w:r>
          </w:p>
        </w:tc>
        <w:tc>
          <w:tcPr>
            <w:tcW w:w="251" w:type="dxa"/>
          </w:tcPr>
          <w:p w14:paraId="737066C9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3A24250E" w14:textId="3D93EA98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28,452</w:t>
            </w:r>
          </w:p>
        </w:tc>
      </w:tr>
      <w:tr w:rsidR="00EE0C25" w:rsidRPr="00D57BA2" w14:paraId="4D5F9F9C" w14:textId="77777777" w:rsidTr="001A5067">
        <w:tc>
          <w:tcPr>
            <w:tcW w:w="4320" w:type="dxa"/>
          </w:tcPr>
          <w:p w14:paraId="20805586" w14:textId="496EEDE6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เรียกเก็บไปยังกิจการที่เกี่ยวข้องกัน</w:t>
            </w:r>
          </w:p>
        </w:tc>
        <w:tc>
          <w:tcPr>
            <w:tcW w:w="1107" w:type="dxa"/>
          </w:tcPr>
          <w:p w14:paraId="765DADB9" w14:textId="6E9B94F8" w:rsidR="00EE0C25" w:rsidRPr="00D55512" w:rsidRDefault="008C5D66" w:rsidP="00EE0C25">
            <w:pPr>
              <w:tabs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28,386</w:t>
            </w:r>
          </w:p>
        </w:tc>
        <w:tc>
          <w:tcPr>
            <w:tcW w:w="268" w:type="dxa"/>
          </w:tcPr>
          <w:p w14:paraId="02DE8D51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6752C59F" w14:textId="0CE4E35C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17,602</w:t>
            </w:r>
          </w:p>
        </w:tc>
        <w:tc>
          <w:tcPr>
            <w:tcW w:w="268" w:type="dxa"/>
          </w:tcPr>
          <w:p w14:paraId="6D7452C1" w14:textId="77777777" w:rsidR="00EE0C25" w:rsidRPr="00D55512" w:rsidRDefault="00EE0C25" w:rsidP="00EE0C25">
            <w:pPr>
              <w:tabs>
                <w:tab w:val="clear" w:pos="907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297A8D5" w14:textId="43F2FC84" w:rsidR="00EE0C25" w:rsidRPr="00D37A90" w:rsidRDefault="008C5D66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28,386</w:t>
            </w:r>
          </w:p>
        </w:tc>
        <w:tc>
          <w:tcPr>
            <w:tcW w:w="251" w:type="dxa"/>
          </w:tcPr>
          <w:p w14:paraId="2F34AA74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36F41893" w14:textId="0DE26BE4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17,602</w:t>
            </w:r>
          </w:p>
        </w:tc>
      </w:tr>
      <w:tr w:rsidR="00EE0C25" w:rsidRPr="00D57BA2" w14:paraId="72EDDC5B" w14:textId="77777777" w:rsidTr="001A5067">
        <w:tc>
          <w:tcPr>
            <w:tcW w:w="4320" w:type="dxa"/>
          </w:tcPr>
          <w:p w14:paraId="687B0633" w14:textId="2480525F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07" w:type="dxa"/>
          </w:tcPr>
          <w:p w14:paraId="52A9CD42" w14:textId="4251B669" w:rsidR="00EE0C25" w:rsidRPr="00D55512" w:rsidRDefault="0064163F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4,957,856                             </w:t>
            </w:r>
          </w:p>
        </w:tc>
        <w:tc>
          <w:tcPr>
            <w:tcW w:w="268" w:type="dxa"/>
          </w:tcPr>
          <w:p w14:paraId="57344B0C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0C2FDEAF" w14:textId="53CFB6E8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4,341,834</w:t>
            </w:r>
          </w:p>
        </w:tc>
        <w:tc>
          <w:tcPr>
            <w:tcW w:w="268" w:type="dxa"/>
          </w:tcPr>
          <w:p w14:paraId="237E9274" w14:textId="77777777" w:rsidR="00EE0C25" w:rsidRPr="00D55512" w:rsidRDefault="00EE0C25" w:rsidP="00EE0C25">
            <w:pPr>
              <w:tabs>
                <w:tab w:val="clear" w:pos="907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C52C6E" w14:textId="62A8B72C" w:rsidR="00EE0C25" w:rsidRPr="00D55512" w:rsidRDefault="0064163F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4,957,856                             </w:t>
            </w:r>
          </w:p>
        </w:tc>
        <w:tc>
          <w:tcPr>
            <w:tcW w:w="251" w:type="dxa"/>
          </w:tcPr>
          <w:p w14:paraId="2C464BF5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1FDCC13C" w14:textId="7D880B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4,341,834</w:t>
            </w:r>
          </w:p>
        </w:tc>
      </w:tr>
      <w:tr w:rsidR="00EE0C25" w:rsidRPr="00D57BA2" w14:paraId="0DBC6B1E" w14:textId="77777777" w:rsidTr="001A5067">
        <w:tc>
          <w:tcPr>
            <w:tcW w:w="4320" w:type="dxa"/>
          </w:tcPr>
          <w:p w14:paraId="7F0AF7EC" w14:textId="452523C7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บริการเรียก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เก็บ</w:t>
            </w: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07" w:type="dxa"/>
          </w:tcPr>
          <w:p w14:paraId="62D60E5F" w14:textId="672CD76E" w:rsidR="00EE0C25" w:rsidRPr="00D55512" w:rsidRDefault="0064163F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210,126</w:t>
            </w:r>
          </w:p>
        </w:tc>
        <w:tc>
          <w:tcPr>
            <w:tcW w:w="268" w:type="dxa"/>
          </w:tcPr>
          <w:p w14:paraId="48F2333E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0EA4BE79" w14:textId="3E5172E6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203,312</w:t>
            </w:r>
          </w:p>
        </w:tc>
        <w:tc>
          <w:tcPr>
            <w:tcW w:w="268" w:type="dxa"/>
          </w:tcPr>
          <w:p w14:paraId="612BDF7A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6B293C03" w14:textId="55B1B686" w:rsidR="00EE0C25" w:rsidRPr="00D55512" w:rsidRDefault="0064163F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210,126</w:t>
            </w:r>
          </w:p>
        </w:tc>
        <w:tc>
          <w:tcPr>
            <w:tcW w:w="251" w:type="dxa"/>
          </w:tcPr>
          <w:p w14:paraId="27F02020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420D27CB" w14:textId="1DB40BC6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203,312</w:t>
            </w:r>
          </w:p>
        </w:tc>
      </w:tr>
      <w:tr w:rsidR="00EE0C25" w:rsidRPr="00D57BA2" w14:paraId="11C6DFD3" w14:textId="77777777" w:rsidTr="001A5067">
        <w:tc>
          <w:tcPr>
            <w:tcW w:w="4320" w:type="dxa"/>
          </w:tcPr>
          <w:p w14:paraId="2A2B8CCA" w14:textId="56F0AF43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เรียกเก็บจากกิจการที่เกี่ยวข้องกัน</w:t>
            </w:r>
          </w:p>
        </w:tc>
        <w:tc>
          <w:tcPr>
            <w:tcW w:w="1107" w:type="dxa"/>
          </w:tcPr>
          <w:p w14:paraId="63C4F36D" w14:textId="1F345D49" w:rsidR="00EE0C25" w:rsidRPr="00D55512" w:rsidRDefault="0064163F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17,271</w:t>
            </w:r>
          </w:p>
        </w:tc>
        <w:tc>
          <w:tcPr>
            <w:tcW w:w="268" w:type="dxa"/>
          </w:tcPr>
          <w:p w14:paraId="15BB98D5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58E2DCFF" w14:textId="36EB6F65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17,630</w:t>
            </w:r>
          </w:p>
        </w:tc>
        <w:tc>
          <w:tcPr>
            <w:tcW w:w="268" w:type="dxa"/>
          </w:tcPr>
          <w:p w14:paraId="124516A1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7F81D8DB" w14:textId="011D402D" w:rsidR="00EE0C25" w:rsidRPr="00D55512" w:rsidRDefault="0064163F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17,271</w:t>
            </w:r>
          </w:p>
        </w:tc>
        <w:tc>
          <w:tcPr>
            <w:tcW w:w="251" w:type="dxa"/>
          </w:tcPr>
          <w:p w14:paraId="33693681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665CD0E5" w14:textId="5A33A09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17,630</w:t>
            </w:r>
          </w:p>
        </w:tc>
      </w:tr>
      <w:tr w:rsidR="00EE0C25" w:rsidRPr="00D57BA2" w14:paraId="3C69E536" w14:textId="77777777" w:rsidTr="001A5067">
        <w:tc>
          <w:tcPr>
            <w:tcW w:w="4320" w:type="dxa"/>
          </w:tcPr>
          <w:p w14:paraId="15855415" w14:textId="428667DC" w:rsidR="00EE0C25" w:rsidRPr="00D5551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107" w:type="dxa"/>
          </w:tcPr>
          <w:p w14:paraId="36F76679" w14:textId="09A49B13" w:rsidR="00EE0C25" w:rsidRPr="00D55512" w:rsidRDefault="0064163F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88,522</w:t>
            </w:r>
          </w:p>
        </w:tc>
        <w:tc>
          <w:tcPr>
            <w:tcW w:w="268" w:type="dxa"/>
          </w:tcPr>
          <w:p w14:paraId="4C22F650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74504A67" w14:textId="0ADDDB28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105,915</w:t>
            </w:r>
          </w:p>
        </w:tc>
        <w:tc>
          <w:tcPr>
            <w:tcW w:w="268" w:type="dxa"/>
          </w:tcPr>
          <w:p w14:paraId="47434E79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7C2657F0" w14:textId="7C2D4A4B" w:rsidR="00EE0C25" w:rsidRPr="00D55512" w:rsidRDefault="0064163F" w:rsidP="00EE0C25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88,522</w:t>
            </w:r>
          </w:p>
        </w:tc>
        <w:tc>
          <w:tcPr>
            <w:tcW w:w="251" w:type="dxa"/>
          </w:tcPr>
          <w:p w14:paraId="6608862D" w14:textId="77777777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70104D14" w14:textId="70882B5C" w:rsidR="00EE0C25" w:rsidRPr="00D55512" w:rsidRDefault="00EE0C25" w:rsidP="00EE0C25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105,915</w:t>
            </w:r>
          </w:p>
        </w:tc>
      </w:tr>
    </w:tbl>
    <w:p w14:paraId="5B0755AF" w14:textId="31020B3A" w:rsidR="00D942BE" w:rsidRPr="00A70B52" w:rsidRDefault="00D9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50B86E06" w14:textId="77777777" w:rsidR="006F05A4" w:rsidRDefault="006F05A4" w:rsidP="001D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outlineLvl w:val="1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09089A" w14:textId="637BA999" w:rsidR="00F4336B" w:rsidRPr="00D57BA2" w:rsidRDefault="003E6A5C" w:rsidP="006F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6C00A9" w:rsidRPr="00D57BA2">
        <w:rPr>
          <w:rFonts w:asciiTheme="majorBidi" w:hAnsiTheme="majorBidi" w:cstheme="majorBidi"/>
          <w:sz w:val="30"/>
          <w:szCs w:val="30"/>
          <w:cs/>
        </w:rPr>
        <w:t>กับ</w:t>
      </w:r>
      <w:r w:rsidR="00F4336B" w:rsidRPr="00D57BA2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D57BA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4336B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6F05A4">
        <w:rPr>
          <w:rFonts w:asciiTheme="majorBidi" w:hAnsiTheme="majorBidi" w:cstheme="majorBidi"/>
          <w:sz w:val="30"/>
          <w:szCs w:val="30"/>
        </w:rPr>
        <w:t>31</w:t>
      </w:r>
      <w:r w:rsidR="00F4336B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2C0E7F" w:rsidRPr="00D57BA2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6257F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6F05A4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9</w:t>
      </w:r>
      <w:r w:rsidR="006257FE" w:rsidRPr="00D57BA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257FE" w:rsidRPr="00D57BA2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8</w:t>
      </w:r>
      <w:r w:rsidR="00D36A35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F4336B" w:rsidRPr="00D57BA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F9BD9D5" w14:textId="066037AC" w:rsidR="004D2BBC" w:rsidRPr="006F05A4" w:rsidRDefault="004D2BBC" w:rsidP="00F8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152"/>
        <w:gridCol w:w="289"/>
        <w:gridCol w:w="1154"/>
        <w:gridCol w:w="270"/>
        <w:gridCol w:w="1171"/>
        <w:gridCol w:w="252"/>
        <w:gridCol w:w="1184"/>
      </w:tblGrid>
      <w:tr w:rsidR="00444831" w:rsidRPr="00D57BA2" w14:paraId="09CD44C1" w14:textId="77777777" w:rsidTr="006F05A4">
        <w:trPr>
          <w:trHeight w:val="374"/>
          <w:tblHeader/>
        </w:trPr>
        <w:tc>
          <w:tcPr>
            <w:tcW w:w="2159" w:type="pct"/>
          </w:tcPr>
          <w:p w14:paraId="41E5EBED" w14:textId="27D6D342" w:rsidR="00444831" w:rsidRPr="00D57BA2" w:rsidRDefault="00444831" w:rsidP="000739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5" w:name="_Hlk72158384"/>
          </w:p>
        </w:tc>
        <w:tc>
          <w:tcPr>
            <w:tcW w:w="1347" w:type="pct"/>
            <w:gridSpan w:val="3"/>
          </w:tcPr>
          <w:p w14:paraId="2C98C003" w14:textId="7165AE0A" w:rsidR="00444831" w:rsidRPr="00D57BA2" w:rsidRDefault="00444831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B0AEF8E" w14:textId="77777777" w:rsidR="00444831" w:rsidRPr="00D57BA2" w:rsidRDefault="00444831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6D950AD3" w14:textId="64D2A3DA" w:rsidR="00444831" w:rsidRPr="00D57BA2" w:rsidRDefault="00444831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5"/>
      <w:tr w:rsidR="00EE0C25" w:rsidRPr="00D57BA2" w14:paraId="67847620" w14:textId="77777777" w:rsidTr="006F05A4">
        <w:trPr>
          <w:trHeight w:val="374"/>
          <w:tblHeader/>
        </w:trPr>
        <w:tc>
          <w:tcPr>
            <w:tcW w:w="2159" w:type="pct"/>
          </w:tcPr>
          <w:p w14:paraId="22D35C95" w14:textId="0DB9BB71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21938A03" w14:textId="1A2634BE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34224C50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2D66DE2" w14:textId="46C20E8D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17424242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F49892" w14:textId="46BB403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398DF487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5EAB091" w14:textId="1D11679B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0C25" w:rsidRPr="00D57BA2" w14:paraId="52DACB3F" w14:textId="77777777" w:rsidTr="006F05A4">
        <w:trPr>
          <w:trHeight w:val="374"/>
          <w:tblHeader/>
        </w:trPr>
        <w:tc>
          <w:tcPr>
            <w:tcW w:w="2159" w:type="pct"/>
          </w:tcPr>
          <w:p w14:paraId="5FB4A674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7"/>
          </w:tcPr>
          <w:p w14:paraId="3062A182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C25" w:rsidRPr="00D57BA2" w14:paraId="2D0D2F96" w14:textId="77777777" w:rsidTr="006F05A4">
        <w:trPr>
          <w:trHeight w:val="374"/>
        </w:trPr>
        <w:tc>
          <w:tcPr>
            <w:tcW w:w="2159" w:type="pct"/>
          </w:tcPr>
          <w:p w14:paraId="2EB4139E" w14:textId="29589281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8" w:type="pct"/>
          </w:tcPr>
          <w:p w14:paraId="4D61652C" w14:textId="1AB93F95" w:rsidR="00EE0C25" w:rsidRPr="00D57BA2" w:rsidRDefault="00EE0C25" w:rsidP="00EE0C25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2C731B7B" w14:textId="77777777" w:rsidR="00EE0C25" w:rsidRPr="00D57BA2" w:rsidRDefault="00EE0C25" w:rsidP="00EE0C25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56F216FF" w14:textId="1F0EED7B" w:rsidR="00EE0C25" w:rsidRPr="00D57BA2" w:rsidRDefault="00EE0C25" w:rsidP="00EE0C25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vAlign w:val="bottom"/>
          </w:tcPr>
          <w:p w14:paraId="20692242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C540DD9" w14:textId="4FB99ED3" w:rsidR="00EE0C25" w:rsidRPr="00D57BA2" w:rsidRDefault="00EE0C25" w:rsidP="00EE0C25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3FA42FCC" w14:textId="77777777" w:rsidR="00EE0C25" w:rsidRPr="00D57BA2" w:rsidRDefault="00EE0C25" w:rsidP="00EE0C25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18CA8997" w14:textId="5681E1A0" w:rsidR="00EE0C25" w:rsidRPr="00D57BA2" w:rsidRDefault="00EE0C25" w:rsidP="00EE0C25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66FA2" w:rsidRPr="00D57BA2" w14:paraId="4459A19B" w14:textId="77777777" w:rsidTr="006F05A4">
        <w:trPr>
          <w:trHeight w:val="374"/>
        </w:trPr>
        <w:tc>
          <w:tcPr>
            <w:tcW w:w="2159" w:type="pct"/>
          </w:tcPr>
          <w:p w14:paraId="79546B7A" w14:textId="2C73DC1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14:paraId="36AC2ABF" w14:textId="3FC06FF0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69,676</w:t>
            </w:r>
          </w:p>
        </w:tc>
        <w:tc>
          <w:tcPr>
            <w:tcW w:w="150" w:type="pct"/>
            <w:vAlign w:val="bottom"/>
          </w:tcPr>
          <w:p w14:paraId="05F0ABF2" w14:textId="77777777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7D010C1F" w14:textId="549320BB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95,479</w:t>
            </w:r>
          </w:p>
        </w:tc>
        <w:tc>
          <w:tcPr>
            <w:tcW w:w="140" w:type="pct"/>
            <w:vAlign w:val="bottom"/>
          </w:tcPr>
          <w:p w14:paraId="2C3AFDB8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E244A71" w14:textId="2B5B77E8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69,676</w:t>
            </w:r>
          </w:p>
        </w:tc>
        <w:tc>
          <w:tcPr>
            <w:tcW w:w="131" w:type="pct"/>
            <w:vAlign w:val="bottom"/>
          </w:tcPr>
          <w:p w14:paraId="0148BFA6" w14:textId="77777777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5EECFAAD" w14:textId="6F13CE2E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95,479</w:t>
            </w:r>
          </w:p>
        </w:tc>
      </w:tr>
      <w:tr w:rsidR="00366FA2" w:rsidRPr="00D57BA2" w14:paraId="0821C490" w14:textId="77777777" w:rsidTr="006F05A4">
        <w:trPr>
          <w:trHeight w:val="374"/>
        </w:trPr>
        <w:tc>
          <w:tcPr>
            <w:tcW w:w="2159" w:type="pct"/>
          </w:tcPr>
          <w:p w14:paraId="6DE75D23" w14:textId="5C2C6FB1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FED0B23" w14:textId="65D99ED0" w:rsidR="00366FA2" w:rsidRPr="00D57BA2" w:rsidRDefault="00366FA2" w:rsidP="00366FA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23D12EA2" w14:textId="77777777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AF6CC6D" w14:textId="68AE852D" w:rsidR="00366FA2" w:rsidRPr="00D57BA2" w:rsidRDefault="00366FA2" w:rsidP="00366FA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vAlign w:val="bottom"/>
          </w:tcPr>
          <w:p w14:paraId="590D47B0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D841FD3" w14:textId="0A37F39B" w:rsidR="00366FA2" w:rsidRPr="00D57BA2" w:rsidRDefault="00366FA2" w:rsidP="00366FA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vAlign w:val="bottom"/>
          </w:tcPr>
          <w:p w14:paraId="00C5C948" w14:textId="77777777" w:rsidR="00366FA2" w:rsidRPr="00D57BA2" w:rsidRDefault="00366FA2" w:rsidP="00366FA2">
            <w:pPr>
              <w:pStyle w:val="a3"/>
              <w:tabs>
                <w:tab w:val="decimal" w:pos="681"/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3EC78ABA" w14:textId="1F893623" w:rsidR="00366FA2" w:rsidRPr="00D57BA2" w:rsidRDefault="00366FA2" w:rsidP="00366FA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66FA2" w:rsidRPr="00D57BA2" w14:paraId="7B6F296A" w14:textId="77777777" w:rsidTr="006F05A4">
        <w:trPr>
          <w:trHeight w:val="374"/>
        </w:trPr>
        <w:tc>
          <w:tcPr>
            <w:tcW w:w="2159" w:type="pct"/>
          </w:tcPr>
          <w:p w14:paraId="127E6FBA" w14:textId="0B460320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790FAE1" w14:textId="6DEE925C" w:rsidR="00366FA2" w:rsidRPr="00366F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F6C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69,676</w:t>
            </w:r>
          </w:p>
        </w:tc>
        <w:tc>
          <w:tcPr>
            <w:tcW w:w="150" w:type="pct"/>
            <w:vAlign w:val="bottom"/>
          </w:tcPr>
          <w:p w14:paraId="2FF54814" w14:textId="77777777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FDB05E6" w14:textId="7471D5B8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95,479</w:t>
            </w:r>
          </w:p>
        </w:tc>
        <w:tc>
          <w:tcPr>
            <w:tcW w:w="140" w:type="pct"/>
            <w:vAlign w:val="bottom"/>
          </w:tcPr>
          <w:p w14:paraId="407E3234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458D33A" w14:textId="4E20EF40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55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69,676</w:t>
            </w:r>
          </w:p>
        </w:tc>
        <w:tc>
          <w:tcPr>
            <w:tcW w:w="131" w:type="pct"/>
            <w:vAlign w:val="bottom"/>
          </w:tcPr>
          <w:p w14:paraId="1EAC25D9" w14:textId="77777777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D34BE23" w14:textId="60874A62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95,479</w:t>
            </w:r>
          </w:p>
        </w:tc>
      </w:tr>
      <w:tr w:rsidR="00366FA2" w:rsidRPr="00D57BA2" w14:paraId="6046417D" w14:textId="77777777" w:rsidTr="006F05A4">
        <w:trPr>
          <w:trHeight w:val="374"/>
          <w:tblHeader/>
        </w:trPr>
        <w:tc>
          <w:tcPr>
            <w:tcW w:w="2159" w:type="pct"/>
          </w:tcPr>
          <w:p w14:paraId="476F37CF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598" w:type="pct"/>
          </w:tcPr>
          <w:p w14:paraId="10BCC942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0" w:type="pct"/>
          </w:tcPr>
          <w:p w14:paraId="3581A046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99" w:type="pct"/>
          </w:tcPr>
          <w:p w14:paraId="48EE7937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0" w:type="pct"/>
          </w:tcPr>
          <w:p w14:paraId="7FAD205F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08" w:type="pct"/>
          </w:tcPr>
          <w:p w14:paraId="2FBFE435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1" w:type="pct"/>
          </w:tcPr>
          <w:p w14:paraId="6FA29D4B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15" w:type="pct"/>
          </w:tcPr>
          <w:p w14:paraId="4C79307E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66FA2" w:rsidRPr="00D57BA2" w14:paraId="34E8B06A" w14:textId="77777777" w:rsidTr="006F05A4">
        <w:trPr>
          <w:trHeight w:val="374"/>
          <w:tblHeader/>
        </w:trPr>
        <w:tc>
          <w:tcPr>
            <w:tcW w:w="2159" w:type="pct"/>
          </w:tcPr>
          <w:p w14:paraId="4C59E927" w14:textId="4DD7A593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30524C72" w14:textId="72F667AD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604B6BA2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86D04DC" w14:textId="1CDD5AF0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60520D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F38864E" w14:textId="240632F3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685200C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C2B51A9" w14:textId="0D161A93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FA2" w:rsidRPr="00D57BA2" w14:paraId="5D020C77" w14:textId="77777777" w:rsidTr="006F05A4">
        <w:trPr>
          <w:trHeight w:val="374"/>
        </w:trPr>
        <w:tc>
          <w:tcPr>
            <w:tcW w:w="2159" w:type="pct"/>
          </w:tcPr>
          <w:p w14:paraId="17C162E8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14:paraId="70FC2ADB" w14:textId="413D6D2A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1,982</w:t>
            </w:r>
          </w:p>
        </w:tc>
        <w:tc>
          <w:tcPr>
            <w:tcW w:w="150" w:type="pct"/>
            <w:vAlign w:val="bottom"/>
          </w:tcPr>
          <w:p w14:paraId="150505D4" w14:textId="77777777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7CBD49A3" w14:textId="6C91BCBF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2,186</w:t>
            </w:r>
          </w:p>
        </w:tc>
        <w:tc>
          <w:tcPr>
            <w:tcW w:w="140" w:type="pct"/>
            <w:vAlign w:val="bottom"/>
          </w:tcPr>
          <w:p w14:paraId="04BEF831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D441A96" w14:textId="2E02D915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1,982</w:t>
            </w:r>
          </w:p>
        </w:tc>
        <w:tc>
          <w:tcPr>
            <w:tcW w:w="131" w:type="pct"/>
            <w:vAlign w:val="bottom"/>
          </w:tcPr>
          <w:p w14:paraId="28BCBB78" w14:textId="77777777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6B70AF4D" w14:textId="3E4ED179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2,186</w:t>
            </w:r>
          </w:p>
        </w:tc>
      </w:tr>
      <w:tr w:rsidR="00366FA2" w:rsidRPr="00D57BA2" w14:paraId="03566D44" w14:textId="77777777" w:rsidTr="006F05A4">
        <w:trPr>
          <w:trHeight w:val="374"/>
        </w:trPr>
        <w:tc>
          <w:tcPr>
            <w:tcW w:w="2159" w:type="pct"/>
          </w:tcPr>
          <w:p w14:paraId="017D1934" w14:textId="39D359D5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73C91F2" w14:textId="70C6D670" w:rsidR="00366FA2" w:rsidRPr="00D57BA2" w:rsidRDefault="00366FA2" w:rsidP="00366FA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29B7B148" w14:textId="77777777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718D739" w14:textId="171D6B78" w:rsidR="00366FA2" w:rsidRPr="00D57BA2" w:rsidRDefault="00366FA2" w:rsidP="00366FA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vAlign w:val="bottom"/>
          </w:tcPr>
          <w:p w14:paraId="5F0564CC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CF8BDB3" w14:textId="5EB099E8" w:rsidR="00366FA2" w:rsidRPr="00D57BA2" w:rsidRDefault="00366FA2" w:rsidP="00366FA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vAlign w:val="bottom"/>
          </w:tcPr>
          <w:p w14:paraId="1D9262D5" w14:textId="77777777" w:rsidR="00366FA2" w:rsidRPr="00D57BA2" w:rsidRDefault="00366FA2" w:rsidP="00366FA2">
            <w:pPr>
              <w:pStyle w:val="a3"/>
              <w:tabs>
                <w:tab w:val="decimal" w:pos="681"/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3E640F3" w14:textId="380D45C7" w:rsidR="00366FA2" w:rsidRPr="00D57BA2" w:rsidRDefault="00366FA2" w:rsidP="00366FA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66FA2" w:rsidRPr="00D57BA2" w14:paraId="4AF0E259" w14:textId="77777777" w:rsidTr="006F05A4">
        <w:trPr>
          <w:trHeight w:val="374"/>
        </w:trPr>
        <w:tc>
          <w:tcPr>
            <w:tcW w:w="2159" w:type="pct"/>
          </w:tcPr>
          <w:p w14:paraId="053ED48F" w14:textId="7C2A2095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566D256D" w14:textId="703ABDBB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1,982</w:t>
            </w:r>
          </w:p>
        </w:tc>
        <w:tc>
          <w:tcPr>
            <w:tcW w:w="150" w:type="pct"/>
            <w:vAlign w:val="bottom"/>
          </w:tcPr>
          <w:p w14:paraId="34419845" w14:textId="2DA6A1A7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537B6874" w14:textId="188D91FE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2,186</w:t>
            </w:r>
          </w:p>
        </w:tc>
        <w:tc>
          <w:tcPr>
            <w:tcW w:w="140" w:type="pct"/>
            <w:vAlign w:val="bottom"/>
          </w:tcPr>
          <w:p w14:paraId="40631EBB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59EB7B0" w14:textId="0A2675D9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1,982</w:t>
            </w:r>
          </w:p>
        </w:tc>
        <w:tc>
          <w:tcPr>
            <w:tcW w:w="131" w:type="pct"/>
            <w:vAlign w:val="bottom"/>
          </w:tcPr>
          <w:p w14:paraId="24F9A6EB" w14:textId="77777777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18853FE5" w14:textId="0083BEA2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2,186</w:t>
            </w:r>
          </w:p>
        </w:tc>
      </w:tr>
      <w:tr w:rsidR="00366FA2" w:rsidRPr="00D57BA2" w14:paraId="215BA07E" w14:textId="77777777" w:rsidTr="006F05A4">
        <w:trPr>
          <w:trHeight w:val="374"/>
        </w:trPr>
        <w:tc>
          <w:tcPr>
            <w:tcW w:w="2159" w:type="pct"/>
          </w:tcPr>
          <w:p w14:paraId="3C84E460" w14:textId="3270D100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98" w:type="pct"/>
          </w:tcPr>
          <w:p w14:paraId="513A0207" w14:textId="67F83EA1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0" w:type="pct"/>
          </w:tcPr>
          <w:p w14:paraId="396CA780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99" w:type="pct"/>
          </w:tcPr>
          <w:p w14:paraId="1862B4FD" w14:textId="3AB5B54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0" w:type="pct"/>
          </w:tcPr>
          <w:p w14:paraId="1DC61F6F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08" w:type="pct"/>
          </w:tcPr>
          <w:p w14:paraId="54B0B0C7" w14:textId="385547F1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1" w:type="pct"/>
          </w:tcPr>
          <w:p w14:paraId="197A98C3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15" w:type="pct"/>
          </w:tcPr>
          <w:p w14:paraId="0F433BD9" w14:textId="2F67B346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66FA2" w:rsidRPr="00D57BA2" w14:paraId="4E233CDB" w14:textId="77777777" w:rsidTr="006F05A4">
        <w:trPr>
          <w:trHeight w:val="374"/>
        </w:trPr>
        <w:tc>
          <w:tcPr>
            <w:tcW w:w="2159" w:type="pct"/>
          </w:tcPr>
          <w:p w14:paraId="601DCFDD" w14:textId="2D0EB741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598" w:type="pct"/>
          </w:tcPr>
          <w:p w14:paraId="72BC4E30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D107FC6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D029DFB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87371DD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FE3F04B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865241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A0E3565" w14:textId="77777777" w:rsidR="00366FA2" w:rsidRPr="00D57BA2" w:rsidRDefault="00366FA2" w:rsidP="00366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FA2" w:rsidRPr="00D57BA2" w14:paraId="673BB38E" w14:textId="77777777" w:rsidTr="006F05A4">
        <w:trPr>
          <w:trHeight w:val="374"/>
        </w:trPr>
        <w:tc>
          <w:tcPr>
            <w:tcW w:w="2159" w:type="pct"/>
            <w:vAlign w:val="bottom"/>
          </w:tcPr>
          <w:p w14:paraId="5AAC209D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186C14A8" w14:textId="04BE5158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056140E9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F03CFE1" w14:textId="1443504C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vAlign w:val="bottom"/>
          </w:tcPr>
          <w:p w14:paraId="504AF581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</w:tcPr>
          <w:p w14:paraId="66B93EFC" w14:textId="756C3757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6BB243AD" w14:textId="77777777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30DB46E6" w14:textId="53940C99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66FA2" w:rsidRPr="00D57BA2" w14:paraId="1ECB2BDD" w14:textId="77777777" w:rsidTr="006F05A4">
        <w:trPr>
          <w:trHeight w:val="374"/>
        </w:trPr>
        <w:tc>
          <w:tcPr>
            <w:tcW w:w="2159" w:type="pct"/>
            <w:vAlign w:val="bottom"/>
          </w:tcPr>
          <w:p w14:paraId="66638CF8" w14:textId="54896D46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98" w:type="pct"/>
          </w:tcPr>
          <w:p w14:paraId="1423F2AB" w14:textId="5934F430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5,678,967</w:t>
            </w:r>
          </w:p>
        </w:tc>
        <w:tc>
          <w:tcPr>
            <w:tcW w:w="150" w:type="pct"/>
            <w:vAlign w:val="bottom"/>
          </w:tcPr>
          <w:p w14:paraId="4221452A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1673B32" w14:textId="5F88BD23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  <w:tc>
          <w:tcPr>
            <w:tcW w:w="140" w:type="pct"/>
            <w:vAlign w:val="bottom"/>
          </w:tcPr>
          <w:p w14:paraId="4056A5F6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</w:tcPr>
          <w:p w14:paraId="57299C11" w14:textId="1BCCDC02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5,678,967</w:t>
            </w:r>
          </w:p>
        </w:tc>
        <w:tc>
          <w:tcPr>
            <w:tcW w:w="131" w:type="pct"/>
            <w:vAlign w:val="bottom"/>
          </w:tcPr>
          <w:p w14:paraId="72551FE0" w14:textId="77777777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46B4BD33" w14:textId="1D20E89C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</w:tr>
      <w:tr w:rsidR="00366FA2" w:rsidRPr="00D57BA2" w14:paraId="2FEBBCE9" w14:textId="77777777" w:rsidTr="006F05A4">
        <w:trPr>
          <w:trHeight w:val="374"/>
        </w:trPr>
        <w:tc>
          <w:tcPr>
            <w:tcW w:w="2159" w:type="pct"/>
            <w:vAlign w:val="bottom"/>
          </w:tcPr>
          <w:p w14:paraId="62251A45" w14:textId="6E1ACC46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46DBEB4" w14:textId="12885EC6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6,797,634</w:t>
            </w:r>
          </w:p>
        </w:tc>
        <w:tc>
          <w:tcPr>
            <w:tcW w:w="150" w:type="pct"/>
            <w:vAlign w:val="bottom"/>
          </w:tcPr>
          <w:p w14:paraId="4139DFF9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4523277" w14:textId="14A88AF4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6,057,275</w:t>
            </w:r>
          </w:p>
        </w:tc>
        <w:tc>
          <w:tcPr>
            <w:tcW w:w="140" w:type="pct"/>
            <w:vAlign w:val="bottom"/>
          </w:tcPr>
          <w:p w14:paraId="4066E55C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679C400" w14:textId="20E76EE3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6,797,634</w:t>
            </w:r>
          </w:p>
        </w:tc>
        <w:tc>
          <w:tcPr>
            <w:tcW w:w="131" w:type="pct"/>
            <w:vAlign w:val="bottom"/>
          </w:tcPr>
          <w:p w14:paraId="48611C13" w14:textId="77777777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07EEA34" w14:textId="6995AF70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6,057,275</w:t>
            </w:r>
          </w:p>
        </w:tc>
      </w:tr>
      <w:tr w:rsidR="00366FA2" w:rsidRPr="00D57BA2" w14:paraId="4498512B" w14:textId="77777777" w:rsidTr="006F05A4">
        <w:trPr>
          <w:trHeight w:val="374"/>
        </w:trPr>
        <w:tc>
          <w:tcPr>
            <w:tcW w:w="2159" w:type="pct"/>
            <w:vAlign w:val="bottom"/>
          </w:tcPr>
          <w:p w14:paraId="70421209" w14:textId="7836A5E3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1BACA72" w14:textId="2E7845A3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12,476,601</w:t>
            </w:r>
          </w:p>
        </w:tc>
        <w:tc>
          <w:tcPr>
            <w:tcW w:w="150" w:type="pct"/>
            <w:vAlign w:val="bottom"/>
          </w:tcPr>
          <w:p w14:paraId="65F555E6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0FED3445" w14:textId="571451E9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11,924,558</w:t>
            </w:r>
          </w:p>
        </w:tc>
        <w:tc>
          <w:tcPr>
            <w:tcW w:w="140" w:type="pct"/>
            <w:vAlign w:val="bottom"/>
          </w:tcPr>
          <w:p w14:paraId="19FAFB22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C810671" w14:textId="41972D5D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12,476,601</w:t>
            </w:r>
          </w:p>
        </w:tc>
        <w:tc>
          <w:tcPr>
            <w:tcW w:w="131" w:type="pct"/>
            <w:vAlign w:val="bottom"/>
          </w:tcPr>
          <w:p w14:paraId="0CE0F4A5" w14:textId="77777777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2D161E62" w14:textId="5FB41AD4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11,924,558</w:t>
            </w:r>
          </w:p>
        </w:tc>
      </w:tr>
      <w:tr w:rsidR="00366FA2" w:rsidRPr="00D57BA2" w14:paraId="45140C9C" w14:textId="77777777" w:rsidTr="006F05A4">
        <w:trPr>
          <w:trHeight w:val="374"/>
        </w:trPr>
        <w:tc>
          <w:tcPr>
            <w:tcW w:w="2159" w:type="pct"/>
            <w:vAlign w:val="bottom"/>
          </w:tcPr>
          <w:p w14:paraId="5DA9C928" w14:textId="42AFA88C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596E4A3" w14:textId="1B763340" w:rsidR="00366FA2" w:rsidRPr="00D57BA2" w:rsidRDefault="00366FA2" w:rsidP="00366FA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18CE2AA4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8469EDC" w14:textId="2098D7DF" w:rsidR="00366FA2" w:rsidRPr="00D57BA2" w:rsidRDefault="00366FA2" w:rsidP="00366FA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vAlign w:val="bottom"/>
          </w:tcPr>
          <w:p w14:paraId="08492A21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9E1DD0C" w14:textId="229E53A4" w:rsidR="00366FA2" w:rsidRPr="00D57BA2" w:rsidRDefault="00366FA2" w:rsidP="00366FA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vAlign w:val="bottom"/>
          </w:tcPr>
          <w:p w14:paraId="68EA03E0" w14:textId="77777777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681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74A3A594" w14:textId="2EFB74F3" w:rsidR="00366FA2" w:rsidRPr="00D57BA2" w:rsidRDefault="00366FA2" w:rsidP="00366FA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66FA2" w:rsidRPr="00D57BA2" w14:paraId="14AC25A3" w14:textId="77777777" w:rsidTr="006F05A4">
        <w:trPr>
          <w:trHeight w:val="374"/>
        </w:trPr>
        <w:tc>
          <w:tcPr>
            <w:tcW w:w="2159" w:type="pct"/>
            <w:vAlign w:val="bottom"/>
          </w:tcPr>
          <w:p w14:paraId="3E2CC526" w14:textId="101F2A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6941CF1" w14:textId="7FC254DB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</w:t>
            </w:r>
            <w:r w:rsidR="00B03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6,601</w:t>
            </w:r>
          </w:p>
        </w:tc>
        <w:tc>
          <w:tcPr>
            <w:tcW w:w="150" w:type="pct"/>
            <w:vAlign w:val="bottom"/>
          </w:tcPr>
          <w:p w14:paraId="0B273719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A7982FC" w14:textId="5D3E59CE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11,924,558</w:t>
            </w:r>
          </w:p>
        </w:tc>
        <w:tc>
          <w:tcPr>
            <w:tcW w:w="140" w:type="pct"/>
            <w:vAlign w:val="bottom"/>
          </w:tcPr>
          <w:p w14:paraId="22A2F3A3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06971E1" w14:textId="3C08249B" w:rsidR="00366FA2" w:rsidRPr="00D57BA2" w:rsidRDefault="00366FA2" w:rsidP="00366FA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</w:t>
            </w:r>
            <w:r w:rsidR="00B03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6,601</w:t>
            </w:r>
          </w:p>
        </w:tc>
        <w:tc>
          <w:tcPr>
            <w:tcW w:w="131" w:type="pct"/>
            <w:vAlign w:val="bottom"/>
          </w:tcPr>
          <w:p w14:paraId="4842B162" w14:textId="77777777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19BE4FA" w14:textId="1F710FF3" w:rsidR="00366FA2" w:rsidRPr="00D57BA2" w:rsidRDefault="00366FA2" w:rsidP="00366FA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11,924,558</w:t>
            </w:r>
          </w:p>
        </w:tc>
      </w:tr>
    </w:tbl>
    <w:p w14:paraId="6007DFC6" w14:textId="1FD38607" w:rsidR="00A43A3C" w:rsidRPr="00D57BA2" w:rsidRDefault="006F05A4" w:rsidP="006F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  <w:r w:rsidR="00A43A3C" w:rsidRPr="00D57BA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</w:t>
      </w:r>
      <w:r w:rsidR="003A5944" w:rsidRPr="00D57BA2">
        <w:rPr>
          <w:rFonts w:asciiTheme="majorBidi" w:hAnsiTheme="majorBidi" w:cstheme="majorBidi"/>
          <w:sz w:val="30"/>
          <w:szCs w:val="30"/>
          <w:cs/>
        </w:rPr>
        <w:t>ระยะยาว</w:t>
      </w:r>
      <w:r w:rsidR="00A43A3C" w:rsidRPr="00D57BA2">
        <w:rPr>
          <w:rFonts w:asciiTheme="majorBidi" w:hAnsiTheme="majorBidi" w:cstheme="majorBidi"/>
          <w:sz w:val="30"/>
          <w:szCs w:val="30"/>
          <w:cs/>
        </w:rPr>
        <w:t>แก่</w:t>
      </w:r>
      <w:r w:rsidR="009D157F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="00A43A3C" w:rsidRPr="00D57BA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E85D1C" w:rsidRPr="00D57BA2">
        <w:rPr>
          <w:rFonts w:asciiTheme="majorBidi" w:hAnsiTheme="majorBidi" w:cstheme="majorBidi"/>
          <w:sz w:val="30"/>
          <w:szCs w:val="30"/>
        </w:rPr>
        <w:t>31</w:t>
      </w:r>
      <w:r w:rsidR="00A43A3C"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6257FE" w:rsidRPr="00D57BA2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9</w:t>
      </w:r>
      <w:r w:rsidR="006257F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6257FE" w:rsidRPr="00D57BA2">
        <w:rPr>
          <w:rFonts w:asciiTheme="majorBidi" w:hAnsiTheme="majorBidi" w:cstheme="majorBidi"/>
          <w:sz w:val="30"/>
          <w:szCs w:val="30"/>
          <w:cs/>
        </w:rPr>
        <w:t>และ</w:t>
      </w:r>
      <w:r w:rsidR="00F90C4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6257FE" w:rsidRPr="00D57BA2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8</w:t>
      </w:r>
      <w:r w:rsidR="006257F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A43A3C" w:rsidRPr="00D57BA2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A43A3C" w:rsidRPr="00D57BA2">
        <w:rPr>
          <w:rFonts w:asciiTheme="majorBidi" w:hAnsiTheme="majorBidi" w:cstheme="majorBidi"/>
          <w:sz w:val="30"/>
          <w:szCs w:val="30"/>
        </w:rPr>
        <w:t xml:space="preserve">  </w:t>
      </w:r>
    </w:p>
    <w:p w14:paraId="29208EC4" w14:textId="77777777" w:rsidR="001A5F6D" w:rsidRPr="00D57BA2" w:rsidRDefault="001A5F6D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94"/>
        <w:gridCol w:w="1349"/>
        <w:gridCol w:w="1937"/>
        <w:gridCol w:w="180"/>
        <w:gridCol w:w="2070"/>
      </w:tblGrid>
      <w:tr w:rsidR="003558E9" w:rsidRPr="00D57BA2" w14:paraId="73E0B831" w14:textId="77777777" w:rsidTr="00A30060">
        <w:trPr>
          <w:cantSplit/>
          <w:trHeight w:hRule="exact" w:val="389"/>
          <w:tblHeader/>
        </w:trPr>
        <w:tc>
          <w:tcPr>
            <w:tcW w:w="4094" w:type="dxa"/>
          </w:tcPr>
          <w:p w14:paraId="4D44EBA5" w14:textId="20DE8BBB" w:rsidR="003558E9" w:rsidRPr="00D57BA2" w:rsidRDefault="003558E9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49" w:type="dxa"/>
          </w:tcPr>
          <w:p w14:paraId="68110450" w14:textId="44C5FE21" w:rsidR="003558E9" w:rsidRPr="00D57BA2" w:rsidRDefault="003558E9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187" w:type="dxa"/>
            <w:gridSpan w:val="3"/>
          </w:tcPr>
          <w:p w14:paraId="1AC78908" w14:textId="747DA0F2" w:rsidR="003558E9" w:rsidRPr="00D57BA2" w:rsidRDefault="003558E9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4469F" w:rsidRPr="00D57BA2" w14:paraId="66B8CB61" w14:textId="77777777" w:rsidTr="00590A64">
        <w:trPr>
          <w:cantSplit/>
          <w:trHeight w:hRule="exact" w:val="389"/>
          <w:tblHeader/>
        </w:trPr>
        <w:tc>
          <w:tcPr>
            <w:tcW w:w="4094" w:type="dxa"/>
          </w:tcPr>
          <w:p w14:paraId="138D050B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9" w:type="dxa"/>
          </w:tcPr>
          <w:p w14:paraId="240731F7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37" w:type="dxa"/>
          </w:tcPr>
          <w:p w14:paraId="4314A8B2" w14:textId="10C982DA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E0C25" w:rsidRPr="00FF6C7A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0A9897F3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1B09EC3E" w14:textId="1DADA38A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E0C25" w:rsidRPr="00FF6C7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34469F" w:rsidRPr="00D57BA2" w14:paraId="48AAEDB2" w14:textId="77777777" w:rsidTr="00590A64">
        <w:trPr>
          <w:trHeight w:hRule="exact" w:val="360"/>
        </w:trPr>
        <w:tc>
          <w:tcPr>
            <w:tcW w:w="4094" w:type="dxa"/>
            <w:vAlign w:val="bottom"/>
          </w:tcPr>
          <w:p w14:paraId="0F072A29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20E93233" w14:textId="4CB463B6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187" w:type="dxa"/>
            <w:gridSpan w:val="3"/>
          </w:tcPr>
          <w:p w14:paraId="2D37970F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4469F" w:rsidRPr="00D57BA2" w14:paraId="3E53D5C0" w14:textId="77777777" w:rsidTr="00590A64">
        <w:trPr>
          <w:trHeight w:hRule="exact" w:val="389"/>
        </w:trPr>
        <w:tc>
          <w:tcPr>
            <w:tcW w:w="4094" w:type="dxa"/>
            <w:vAlign w:val="bottom"/>
          </w:tcPr>
          <w:p w14:paraId="606D97EF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9" w:type="dxa"/>
            <w:vAlign w:val="bottom"/>
          </w:tcPr>
          <w:p w14:paraId="676A9698" w14:textId="3F621BAD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SOFR+3.5</w:t>
            </w:r>
          </w:p>
        </w:tc>
        <w:tc>
          <w:tcPr>
            <w:tcW w:w="1937" w:type="dxa"/>
            <w:vAlign w:val="bottom"/>
          </w:tcPr>
          <w:p w14:paraId="7F203F33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257CA5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02B75D3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2D88BBE0" w14:textId="77777777" w:rsidTr="00590A64">
        <w:trPr>
          <w:cantSplit/>
          <w:trHeight w:hRule="exact" w:val="389"/>
        </w:trPr>
        <w:tc>
          <w:tcPr>
            <w:tcW w:w="4094" w:type="dxa"/>
            <w:vAlign w:val="bottom"/>
          </w:tcPr>
          <w:p w14:paraId="313C0623" w14:textId="57667F36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เมษายนของปีก่อน</w:t>
            </w:r>
          </w:p>
        </w:tc>
        <w:tc>
          <w:tcPr>
            <w:tcW w:w="1349" w:type="dxa"/>
            <w:vAlign w:val="center"/>
          </w:tcPr>
          <w:p w14:paraId="66C428F5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37" w:type="dxa"/>
          </w:tcPr>
          <w:p w14:paraId="0E641A58" w14:textId="29679D68" w:rsidR="00EE0C25" w:rsidRPr="00EE0C25" w:rsidRDefault="00EE0C25" w:rsidP="00EE0C25">
            <w:pPr>
              <w:pStyle w:val="30"/>
              <w:tabs>
                <w:tab w:val="clear" w:pos="360"/>
                <w:tab w:val="clear" w:pos="720"/>
                <w:tab w:val="decimal" w:pos="1356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6C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  <w:tc>
          <w:tcPr>
            <w:tcW w:w="180" w:type="dxa"/>
            <w:vAlign w:val="center"/>
          </w:tcPr>
          <w:p w14:paraId="3153658E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</w:tcPr>
          <w:p w14:paraId="676BCC47" w14:textId="070E6212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</w:tr>
      <w:tr w:rsidR="00EE0C25" w:rsidRPr="00D57BA2" w14:paraId="42CB500F" w14:textId="77777777" w:rsidTr="00590A64">
        <w:trPr>
          <w:cantSplit/>
          <w:trHeight w:hRule="exact" w:val="389"/>
        </w:trPr>
        <w:tc>
          <w:tcPr>
            <w:tcW w:w="4094" w:type="dxa"/>
            <w:vAlign w:val="bottom"/>
          </w:tcPr>
          <w:p w14:paraId="719C526B" w14:textId="49636576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49" w:type="dxa"/>
            <w:vAlign w:val="center"/>
          </w:tcPr>
          <w:p w14:paraId="1512CF1B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0D9FF895" w14:textId="4DD5045C" w:rsidR="00EE0C25" w:rsidRPr="00D57BA2" w:rsidRDefault="00366FA2" w:rsidP="00FF6C7A">
            <w:pPr>
              <w:pStyle w:val="30"/>
              <w:tabs>
                <w:tab w:val="clear" w:pos="360"/>
                <w:tab w:val="clear" w:pos="720"/>
                <w:tab w:val="decimal" w:pos="1356"/>
              </w:tabs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(188,316)</w:t>
            </w:r>
          </w:p>
        </w:tc>
        <w:tc>
          <w:tcPr>
            <w:tcW w:w="180" w:type="dxa"/>
            <w:vAlign w:val="center"/>
          </w:tcPr>
          <w:p w14:paraId="4D102154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EDB6C01" w14:textId="001523A1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(439,028)</w:t>
            </w:r>
          </w:p>
        </w:tc>
      </w:tr>
      <w:tr w:rsidR="00EE0C25" w:rsidRPr="00D57BA2" w14:paraId="72151241" w14:textId="77777777" w:rsidTr="00590A64">
        <w:trPr>
          <w:cantSplit/>
          <w:trHeight w:hRule="exact" w:val="389"/>
        </w:trPr>
        <w:tc>
          <w:tcPr>
            <w:tcW w:w="4094" w:type="dxa"/>
            <w:vAlign w:val="bottom"/>
          </w:tcPr>
          <w:p w14:paraId="0CCB264B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49" w:type="dxa"/>
          </w:tcPr>
          <w:p w14:paraId="6888D2BA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double" w:sz="4" w:space="0" w:color="auto"/>
            </w:tcBorders>
          </w:tcPr>
          <w:p w14:paraId="64090E59" w14:textId="460481AC" w:rsidR="00EE0C25" w:rsidRPr="00D57BA2" w:rsidRDefault="00366FA2" w:rsidP="00EE0C25">
            <w:pPr>
              <w:pStyle w:val="30"/>
              <w:tabs>
                <w:tab w:val="clear" w:pos="360"/>
                <w:tab w:val="clear" w:pos="720"/>
                <w:tab w:val="decimal" w:pos="1356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5,678,967</w:t>
            </w:r>
          </w:p>
        </w:tc>
        <w:tc>
          <w:tcPr>
            <w:tcW w:w="180" w:type="dxa"/>
            <w:vAlign w:val="bottom"/>
          </w:tcPr>
          <w:p w14:paraId="4A7851EF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4EC235B" w14:textId="35EF8771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5,867,283</w:t>
            </w:r>
          </w:p>
        </w:tc>
      </w:tr>
    </w:tbl>
    <w:p w14:paraId="0E70DE56" w14:textId="77777777" w:rsidR="00F11CBF" w:rsidRPr="00D57BA2" w:rsidRDefault="00F11CBF" w:rsidP="007979BC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38B0F6" w14:textId="27376FC3" w:rsidR="004932A6" w:rsidRPr="00D57BA2" w:rsidRDefault="0000227E" w:rsidP="00A70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เงินให้กู้ยืมแก่บริษัทร่วม</w:t>
      </w:r>
    </w:p>
    <w:p w14:paraId="368CB1DE" w14:textId="77777777" w:rsidR="00494720" w:rsidRPr="009854A2" w:rsidRDefault="00494720" w:rsidP="007979BC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2F89CA7" w14:textId="4AC2B46B" w:rsidR="00B03BE8" w:rsidRPr="00B03BE8" w:rsidRDefault="00444831" w:rsidP="00B03BE8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FD50BA" w:rsidRPr="00D57BA2">
        <w:rPr>
          <w:rFonts w:asciiTheme="majorBidi" w:hAnsiTheme="majorBidi" w:cstheme="majorBidi"/>
          <w:sz w:val="30"/>
          <w:szCs w:val="30"/>
        </w:rPr>
        <w:t>2554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 w:rsidR="00382685" w:rsidRPr="00D57BA2">
        <w:rPr>
          <w:rFonts w:asciiTheme="majorBidi" w:hAnsiTheme="majorBidi" w:cstheme="majorBidi"/>
          <w:sz w:val="30"/>
          <w:szCs w:val="30"/>
        </w:rPr>
        <w:t>173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</w:t>
      </w:r>
      <w:r w:rsidR="00CB160F" w:rsidRPr="00D57BA2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โดยคิดดอกเบี้ยอัตรา </w:t>
      </w:r>
      <w:r w:rsidRPr="00D57BA2">
        <w:rPr>
          <w:rFonts w:asciiTheme="majorBidi" w:hAnsiTheme="majorBidi" w:cstheme="majorBidi"/>
          <w:sz w:val="30"/>
          <w:szCs w:val="30"/>
        </w:rPr>
        <w:t xml:space="preserve">LIBOR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บวกด้วยร้อยละ </w:t>
      </w:r>
      <w:r w:rsidR="00FD50BA" w:rsidRPr="00D57BA2">
        <w:rPr>
          <w:rFonts w:asciiTheme="majorBidi" w:hAnsiTheme="majorBidi" w:cstheme="majorBidi"/>
          <w:sz w:val="30"/>
          <w:szCs w:val="30"/>
        </w:rPr>
        <w:t>3.5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2559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160F" w:rsidRPr="00D57BA2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D50BA" w:rsidRPr="00D57BA2">
        <w:rPr>
          <w:rFonts w:asciiTheme="majorBidi" w:hAnsiTheme="majorBidi" w:cstheme="majorBidi"/>
          <w:sz w:val="30"/>
          <w:szCs w:val="30"/>
        </w:rPr>
        <w:t>5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2559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2564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โดยไม่มีการเปลี่ยนแปลงเงื่อนไขอื่นใด และเมื่อวันที่ </w:t>
      </w:r>
      <w:r w:rsidR="00FD50BA" w:rsidRPr="00D57BA2">
        <w:rPr>
          <w:rFonts w:asciiTheme="majorBidi" w:hAnsiTheme="majorBidi" w:cstheme="majorBidi"/>
          <w:sz w:val="30"/>
          <w:szCs w:val="30"/>
        </w:rPr>
        <w:t>18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2564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บริษัทได้ทำหนังสือแก้ไขสัญญาเพื่อขยายกำหนดการชำระคืนเป็นเดือนมิถุนายน </w:t>
      </w:r>
      <w:r w:rsidR="00FD50BA" w:rsidRPr="00D57BA2">
        <w:rPr>
          <w:rFonts w:asciiTheme="majorBidi" w:hAnsiTheme="majorBidi" w:cstheme="majorBidi"/>
          <w:sz w:val="30"/>
          <w:szCs w:val="30"/>
        </w:rPr>
        <w:t>2569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โดยคิดดอกเบี้ยอัตรา </w:t>
      </w:r>
      <w:r w:rsidRPr="00D57BA2">
        <w:rPr>
          <w:rFonts w:asciiTheme="majorBidi" w:hAnsiTheme="majorBidi" w:cstheme="majorBidi"/>
          <w:sz w:val="30"/>
          <w:szCs w:val="30"/>
        </w:rPr>
        <w:t xml:space="preserve">SOFR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บวกด้วยร้อยละ </w:t>
      </w:r>
      <w:r w:rsidR="00FD50BA" w:rsidRPr="00D57BA2">
        <w:rPr>
          <w:rFonts w:asciiTheme="majorBidi" w:hAnsiTheme="majorBidi" w:cstheme="majorBidi"/>
          <w:sz w:val="30"/>
          <w:szCs w:val="30"/>
        </w:rPr>
        <w:t>3.5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6C4E95" w:rsidRPr="00D57BA2">
        <w:rPr>
          <w:rFonts w:asciiTheme="majorBidi" w:hAnsiTheme="majorBidi" w:cstheme="majorBidi"/>
          <w:sz w:val="30"/>
          <w:szCs w:val="30"/>
          <w:cs/>
        </w:rPr>
        <w:t>ดอกเบี้ยจะ</w:t>
      </w:r>
      <w:r w:rsidR="00CB160F" w:rsidRPr="00D57BA2">
        <w:rPr>
          <w:rFonts w:asciiTheme="majorBidi" w:hAnsiTheme="majorBidi" w:cstheme="majorBidi"/>
          <w:sz w:val="30"/>
          <w:szCs w:val="30"/>
          <w:cs/>
        </w:rPr>
        <w:br/>
      </w:r>
      <w:r w:rsidR="006C4E95" w:rsidRPr="00D57BA2">
        <w:rPr>
          <w:rFonts w:asciiTheme="majorBidi" w:hAnsiTheme="majorBidi" w:cstheme="majorBidi"/>
          <w:sz w:val="30"/>
          <w:szCs w:val="30"/>
          <w:cs/>
        </w:rPr>
        <w:t>ถูกรวมทบต้น ณ วันสิ้นสุดในแต่ละงวดของดอกเบี้ย</w:t>
      </w:r>
      <w:r w:rsidR="00CB160F" w:rsidRPr="00D57BA2">
        <w:rPr>
          <w:rFonts w:asciiTheme="majorBidi" w:hAnsiTheme="majorBidi" w:cstheme="majorBidi"/>
          <w:sz w:val="30"/>
          <w:szCs w:val="30"/>
          <w:cs/>
        </w:rPr>
        <w:t>ทุกเดือน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และจะถูกชำระคืนพร้อมกั</w:t>
      </w:r>
      <w:r w:rsidR="008F1B34" w:rsidRPr="00D57BA2">
        <w:rPr>
          <w:rFonts w:asciiTheme="majorBidi" w:hAnsiTheme="majorBidi" w:cstheme="majorBidi"/>
          <w:sz w:val="30"/>
          <w:szCs w:val="30"/>
          <w:cs/>
        </w:rPr>
        <w:t>บ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เงินกู้ยืม หนังสือแก้ไขสัญญาเพื่อขยายกำหนดการชำระคืนดังกล่าว มีผลบังคับใช้ตั้งแต่วันที่ </w:t>
      </w:r>
      <w:r w:rsidR="00FD50BA" w:rsidRPr="00D57BA2">
        <w:rPr>
          <w:rFonts w:asciiTheme="majorBidi" w:hAnsiTheme="majorBidi" w:cstheme="majorBidi"/>
          <w:sz w:val="30"/>
          <w:szCs w:val="30"/>
        </w:rPr>
        <w:t>1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FD50BA" w:rsidRPr="00D57BA2">
        <w:rPr>
          <w:rFonts w:asciiTheme="majorBidi" w:hAnsiTheme="majorBidi" w:cstheme="majorBidi"/>
          <w:sz w:val="30"/>
          <w:szCs w:val="30"/>
        </w:rPr>
        <w:t>2564</w:t>
      </w:r>
      <w:r w:rsidR="00B03BE8">
        <w:rPr>
          <w:rFonts w:asciiTheme="majorBidi" w:hAnsiTheme="majorBidi" w:cstheme="majorBidi"/>
          <w:sz w:val="30"/>
          <w:szCs w:val="30"/>
        </w:rPr>
        <w:t xml:space="preserve"> </w:t>
      </w:r>
      <w:r w:rsidR="00B03BE8" w:rsidRPr="00B03BE8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="00B03BE8" w:rsidRPr="00B03BE8">
        <w:rPr>
          <w:rFonts w:asciiTheme="majorBidi" w:hAnsiTheme="majorBidi" w:cstheme="majorBidi"/>
          <w:sz w:val="30"/>
          <w:szCs w:val="30"/>
        </w:rPr>
        <w:t xml:space="preserve">15 </w:t>
      </w:r>
      <w:r w:rsidR="00B03BE8" w:rsidRPr="00B03BE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03BE8" w:rsidRPr="00B03BE8">
        <w:rPr>
          <w:rFonts w:asciiTheme="majorBidi" w:hAnsiTheme="majorBidi" w:cstheme="majorBidi"/>
          <w:sz w:val="30"/>
          <w:szCs w:val="30"/>
        </w:rPr>
        <w:t>2</w:t>
      </w:r>
      <w:r w:rsidR="00B03BE8">
        <w:rPr>
          <w:rFonts w:asciiTheme="majorBidi" w:hAnsiTheme="majorBidi" w:cstheme="majorBidi"/>
          <w:sz w:val="30"/>
          <w:szCs w:val="30"/>
        </w:rPr>
        <w:t>568</w:t>
      </w:r>
      <w:r w:rsidR="00B03BE8" w:rsidRPr="00B03BE8">
        <w:rPr>
          <w:rFonts w:asciiTheme="majorBidi" w:hAnsiTheme="majorBidi" w:cstheme="majorBidi"/>
          <w:sz w:val="30"/>
          <w:szCs w:val="30"/>
        </w:rPr>
        <w:t xml:space="preserve"> </w:t>
      </w:r>
      <w:r w:rsidR="00B03BE8" w:rsidRPr="00B03BE8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บริษัทได้ทำสัญญาแก้ไขเพิ่มเติมอีกครั้งเพื่อขยายระยะเวลาการชำระคืนออกไปเป็นเดือนมิถุนายน </w:t>
      </w:r>
      <w:r w:rsidR="00B03BE8">
        <w:rPr>
          <w:rFonts w:asciiTheme="majorBidi" w:hAnsiTheme="majorBidi" w:cstheme="majorBidi"/>
          <w:sz w:val="30"/>
          <w:szCs w:val="30"/>
        </w:rPr>
        <w:t>2574</w:t>
      </w:r>
      <w:r w:rsidR="00B03BE8" w:rsidRPr="00B03BE8">
        <w:rPr>
          <w:rFonts w:asciiTheme="majorBidi" w:hAnsiTheme="majorBidi" w:cstheme="majorBidi"/>
          <w:sz w:val="30"/>
          <w:szCs w:val="30"/>
        </w:rPr>
        <w:t xml:space="preserve"> </w:t>
      </w:r>
      <w:r w:rsidR="00B03BE8" w:rsidRPr="00B03BE8">
        <w:rPr>
          <w:rFonts w:asciiTheme="majorBidi" w:hAnsiTheme="majorBidi" w:cstheme="majorBidi"/>
          <w:sz w:val="30"/>
          <w:szCs w:val="30"/>
          <w:cs/>
        </w:rPr>
        <w:t>โดยไม่มีการเปลี่ยนแปลงเงื่อนไขอื่นใด</w:t>
      </w:r>
    </w:p>
    <w:p w14:paraId="0FAF3E9A" w14:textId="77777777" w:rsidR="00444831" w:rsidRPr="009854A2" w:rsidRDefault="00444831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62"/>
        <w:gridCol w:w="289"/>
        <w:gridCol w:w="1078"/>
        <w:gridCol w:w="274"/>
        <w:gridCol w:w="1078"/>
        <w:gridCol w:w="256"/>
        <w:gridCol w:w="1141"/>
      </w:tblGrid>
      <w:tr w:rsidR="00444831" w:rsidRPr="00D57BA2" w14:paraId="20BAC9C7" w14:textId="77777777" w:rsidTr="009854A2">
        <w:trPr>
          <w:trHeight w:val="389"/>
        </w:trPr>
        <w:tc>
          <w:tcPr>
            <w:tcW w:w="2167" w:type="pct"/>
          </w:tcPr>
          <w:p w14:paraId="4D1DCF37" w14:textId="3488E778" w:rsidR="00444831" w:rsidRPr="00D57BA2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28" w:type="pct"/>
            <w:gridSpan w:val="3"/>
          </w:tcPr>
          <w:p w14:paraId="0BA341FB" w14:textId="77777777" w:rsidR="00444831" w:rsidRPr="00D57BA2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126FB39" w14:textId="77777777" w:rsidR="00444831" w:rsidRPr="00D57BA2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1F8086A9" w14:textId="466E593E" w:rsidR="00444831" w:rsidRPr="00D57BA2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C25" w:rsidRPr="00D57BA2" w14:paraId="3A4F94F1" w14:textId="77777777" w:rsidTr="009854A2">
        <w:trPr>
          <w:trHeight w:hRule="exact" w:val="389"/>
        </w:trPr>
        <w:tc>
          <w:tcPr>
            <w:tcW w:w="2167" w:type="pct"/>
          </w:tcPr>
          <w:p w14:paraId="38DB9C9A" w14:textId="048B97FC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5C139A75" w14:textId="412BC701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8" w:type="pct"/>
          </w:tcPr>
          <w:p w14:paraId="77196486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43269B5" w14:textId="477E39BE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3D0E1680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820CDB" w14:textId="77389C2D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78341E06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270BEAD" w14:textId="26CD9B40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0C25" w:rsidRPr="00D57BA2" w14:paraId="345F1C7A" w14:textId="77777777" w:rsidTr="009854A2">
        <w:trPr>
          <w:trHeight w:hRule="exact" w:val="389"/>
        </w:trPr>
        <w:tc>
          <w:tcPr>
            <w:tcW w:w="2167" w:type="pct"/>
          </w:tcPr>
          <w:p w14:paraId="1A11ADD5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7"/>
          </w:tcPr>
          <w:p w14:paraId="33468B69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C25" w:rsidRPr="00D57BA2" w14:paraId="41D839D1" w14:textId="77777777" w:rsidTr="009854A2">
        <w:trPr>
          <w:trHeight w:val="389"/>
        </w:trPr>
        <w:tc>
          <w:tcPr>
            <w:tcW w:w="2167" w:type="pct"/>
          </w:tcPr>
          <w:p w14:paraId="546B52E8" w14:textId="2D5C9022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33" w:type="pct"/>
            <w:gridSpan w:val="7"/>
          </w:tcPr>
          <w:p w14:paraId="34587DA0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E0C25" w:rsidRPr="00D57BA2" w14:paraId="7D49B3AA" w14:textId="77777777" w:rsidTr="009854A2">
        <w:trPr>
          <w:trHeight w:val="389"/>
        </w:trPr>
        <w:tc>
          <w:tcPr>
            <w:tcW w:w="2167" w:type="pct"/>
          </w:tcPr>
          <w:p w14:paraId="3FD44C49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E7F6FCD" w14:textId="38C9BED1" w:rsidR="00EE0C25" w:rsidRPr="00D57BA2" w:rsidRDefault="00366FA2" w:rsidP="00EE0C25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2,442,126</w:t>
            </w:r>
          </w:p>
        </w:tc>
        <w:tc>
          <w:tcPr>
            <w:tcW w:w="158" w:type="pct"/>
            <w:vAlign w:val="bottom"/>
          </w:tcPr>
          <w:p w14:paraId="09F0D8C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7B9F554" w14:textId="2EAA263A" w:rsidR="00EE0C25" w:rsidRPr="00D57BA2" w:rsidRDefault="00EE0C25" w:rsidP="00E965F8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50" w:type="pct"/>
            <w:vAlign w:val="bottom"/>
          </w:tcPr>
          <w:p w14:paraId="340594F2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52FE473" w14:textId="508951CA" w:rsidR="00EE0C25" w:rsidRPr="00D57BA2" w:rsidRDefault="00366FA2" w:rsidP="00EE0C25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2,442,126</w:t>
            </w:r>
          </w:p>
        </w:tc>
        <w:tc>
          <w:tcPr>
            <w:tcW w:w="140" w:type="pct"/>
            <w:vAlign w:val="bottom"/>
          </w:tcPr>
          <w:p w14:paraId="295BF622" w14:textId="77777777" w:rsidR="00EE0C25" w:rsidRPr="00D57BA2" w:rsidRDefault="00EE0C25" w:rsidP="00EE0C25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7FE2E79" w14:textId="3F13A09A" w:rsidR="00EE0C25" w:rsidRPr="00D57BA2" w:rsidRDefault="00EE0C25" w:rsidP="00E965F8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1,939,791</w:t>
            </w:r>
          </w:p>
        </w:tc>
      </w:tr>
      <w:tr w:rsidR="00EE0C25" w:rsidRPr="00D57BA2" w14:paraId="50F5EA18" w14:textId="77777777" w:rsidTr="009854A2">
        <w:trPr>
          <w:trHeight w:val="389"/>
        </w:trPr>
        <w:tc>
          <w:tcPr>
            <w:tcW w:w="2167" w:type="pct"/>
          </w:tcPr>
          <w:p w14:paraId="0F7E8D8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5091964" w14:textId="6F051533" w:rsidR="00EE0C25" w:rsidRPr="00D57BA2" w:rsidRDefault="00366FA2" w:rsidP="00EE0C25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2,442,126</w:t>
            </w:r>
          </w:p>
        </w:tc>
        <w:tc>
          <w:tcPr>
            <w:tcW w:w="158" w:type="pct"/>
          </w:tcPr>
          <w:p w14:paraId="491FC986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382FC5C" w14:textId="310B3CE4" w:rsidR="00EE0C25" w:rsidRPr="00D57BA2" w:rsidRDefault="00EE0C25" w:rsidP="00EE0C25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50" w:type="pct"/>
          </w:tcPr>
          <w:p w14:paraId="331837BB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31EC066" w14:textId="172BB7F2" w:rsidR="00EE0C25" w:rsidRPr="00D57BA2" w:rsidRDefault="00366FA2" w:rsidP="00EE0C25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2,442,126</w:t>
            </w:r>
          </w:p>
        </w:tc>
        <w:tc>
          <w:tcPr>
            <w:tcW w:w="140" w:type="pct"/>
          </w:tcPr>
          <w:p w14:paraId="0DC7DD21" w14:textId="77777777" w:rsidR="00EE0C25" w:rsidRPr="00D57BA2" w:rsidRDefault="00EE0C25" w:rsidP="00EE0C25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77AE6D2" w14:textId="033C6C79" w:rsidR="00EE0C25" w:rsidRPr="00D57BA2" w:rsidRDefault="00EE0C25" w:rsidP="00EE0C25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1,939,791</w:t>
            </w:r>
          </w:p>
        </w:tc>
      </w:tr>
      <w:tr w:rsidR="00EE0C25" w:rsidRPr="00D57BA2" w14:paraId="53901E3D" w14:textId="77777777" w:rsidTr="009854A2">
        <w:trPr>
          <w:trHeight w:val="389"/>
        </w:trPr>
        <w:tc>
          <w:tcPr>
            <w:tcW w:w="2167" w:type="pct"/>
          </w:tcPr>
          <w:p w14:paraId="6DB5AFC5" w14:textId="742FCD92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6E250D9A" w14:textId="6B7FB698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14:paraId="1E87C2A9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438EA8" w14:textId="3A3DAF6D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FC4A4E4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5F67AD9" w14:textId="7EC3D7E0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BD39D43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04509A6" w14:textId="7A2529DC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0C25" w:rsidRPr="00D57BA2" w14:paraId="36580AB2" w14:textId="77777777" w:rsidTr="009854A2">
        <w:trPr>
          <w:trHeight w:val="389"/>
        </w:trPr>
        <w:tc>
          <w:tcPr>
            <w:tcW w:w="2167" w:type="pct"/>
          </w:tcPr>
          <w:p w14:paraId="460DA2A5" w14:textId="3C9F8B6D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1" w:type="pct"/>
          </w:tcPr>
          <w:p w14:paraId="14257354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14:paraId="7BC619C1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9D702D0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893CF96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98F883A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26A1800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B27864C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0C25" w:rsidRPr="00D57BA2" w14:paraId="06BF58CB" w14:textId="77777777" w:rsidTr="009854A2">
        <w:trPr>
          <w:trHeight w:val="389"/>
        </w:trPr>
        <w:tc>
          <w:tcPr>
            <w:tcW w:w="2167" w:type="pct"/>
          </w:tcPr>
          <w:p w14:paraId="7668A109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6F6CC6F" w14:textId="401A2238" w:rsidR="00EE0C25" w:rsidRPr="00D57BA2" w:rsidRDefault="00366FA2" w:rsidP="00EE0C25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29,021</w:t>
            </w:r>
          </w:p>
        </w:tc>
        <w:tc>
          <w:tcPr>
            <w:tcW w:w="158" w:type="pct"/>
            <w:vAlign w:val="bottom"/>
          </w:tcPr>
          <w:p w14:paraId="650D8308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268B966" w14:textId="459F8408" w:rsidR="00EE0C25" w:rsidRPr="00D57BA2" w:rsidRDefault="00EE0C25" w:rsidP="00EE0C25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50" w:type="pct"/>
            <w:vAlign w:val="bottom"/>
          </w:tcPr>
          <w:p w14:paraId="169D62B0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EDFAB3E" w14:textId="1398EE8A" w:rsidR="00EE0C25" w:rsidRPr="00D57BA2" w:rsidRDefault="00366FA2" w:rsidP="00EE0C25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29,021</w:t>
            </w:r>
          </w:p>
        </w:tc>
        <w:tc>
          <w:tcPr>
            <w:tcW w:w="140" w:type="pct"/>
            <w:vAlign w:val="bottom"/>
          </w:tcPr>
          <w:p w14:paraId="55B930EE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C96F846" w14:textId="6D03F07B" w:rsidR="00EE0C25" w:rsidRPr="00D57BA2" w:rsidRDefault="00EE0C25" w:rsidP="00EE0C25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</w:tr>
      <w:tr w:rsidR="00EE0C25" w:rsidRPr="00D57BA2" w14:paraId="0E70768E" w14:textId="77777777" w:rsidTr="009854A2">
        <w:trPr>
          <w:trHeight w:val="389"/>
        </w:trPr>
        <w:tc>
          <w:tcPr>
            <w:tcW w:w="2167" w:type="pct"/>
            <w:vAlign w:val="bottom"/>
          </w:tcPr>
          <w:p w14:paraId="75BE2288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A3FC3DA" w14:textId="4B2DA268" w:rsidR="00EE0C25" w:rsidRPr="00D57BA2" w:rsidRDefault="00366FA2" w:rsidP="00EE0C25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29,021</w:t>
            </w:r>
          </w:p>
        </w:tc>
        <w:tc>
          <w:tcPr>
            <w:tcW w:w="158" w:type="pct"/>
          </w:tcPr>
          <w:p w14:paraId="1B495332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7096633" w14:textId="30BC5636" w:rsidR="00EE0C25" w:rsidRPr="00D57BA2" w:rsidRDefault="00EE0C25" w:rsidP="00EE0C25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50" w:type="pct"/>
          </w:tcPr>
          <w:p w14:paraId="6EA2A5D7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0C117D9" w14:textId="444414B5" w:rsidR="00EE0C25" w:rsidRPr="00D57BA2" w:rsidRDefault="00366FA2" w:rsidP="00EE0C25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29,021</w:t>
            </w:r>
          </w:p>
        </w:tc>
        <w:tc>
          <w:tcPr>
            <w:tcW w:w="140" w:type="pct"/>
            <w:vAlign w:val="bottom"/>
          </w:tcPr>
          <w:p w14:paraId="3ABCCBA8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7DDAE31" w14:textId="02DB3B59" w:rsidR="00EE0C25" w:rsidRPr="00D57BA2" w:rsidRDefault="00EE0C25" w:rsidP="00EE0C25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41,474</w:t>
            </w:r>
          </w:p>
        </w:tc>
      </w:tr>
    </w:tbl>
    <w:p w14:paraId="054579D3" w14:textId="5EDF662B" w:rsidR="0053180A" w:rsidRPr="009854A2" w:rsidRDefault="0053180A" w:rsidP="009854A2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846765F" w14:textId="03AB9C32" w:rsidR="004912AE" w:rsidRPr="00584CCB" w:rsidRDefault="004912AE" w:rsidP="0053180A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84C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237DF60" w14:textId="77777777" w:rsidR="004912AE" w:rsidRPr="000E0C3C" w:rsidRDefault="004912AE" w:rsidP="000E0C3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34811694" w14:textId="2F8085C6" w:rsidR="004912AE" w:rsidRPr="00FF6C7A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584CC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84CCB">
        <w:rPr>
          <w:rFonts w:asciiTheme="majorBidi" w:hAnsiTheme="majorBidi" w:cstheme="majorBidi"/>
          <w:sz w:val="30"/>
          <w:szCs w:val="30"/>
        </w:rPr>
        <w:t>31</w:t>
      </w:r>
      <w:r w:rsidRPr="00584CC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584CCB">
        <w:rPr>
          <w:rFonts w:asciiTheme="majorBidi" w:hAnsiTheme="majorBidi" w:cstheme="majorBidi"/>
          <w:sz w:val="30"/>
          <w:szCs w:val="30"/>
        </w:rPr>
        <w:t>25</w:t>
      </w:r>
      <w:r w:rsidR="00C5171F" w:rsidRPr="00584CCB">
        <w:rPr>
          <w:rFonts w:asciiTheme="majorBidi" w:hAnsiTheme="majorBidi" w:cstheme="majorBidi"/>
          <w:sz w:val="30"/>
          <w:szCs w:val="30"/>
        </w:rPr>
        <w:t>6</w:t>
      </w:r>
      <w:r w:rsidR="00EE0C25" w:rsidRPr="00584CCB">
        <w:rPr>
          <w:rFonts w:asciiTheme="majorBidi" w:hAnsiTheme="majorBidi" w:cstheme="majorBidi"/>
          <w:sz w:val="30"/>
          <w:szCs w:val="30"/>
        </w:rPr>
        <w:t>9</w:t>
      </w:r>
      <w:r w:rsidRPr="00584CCB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068BD551" w14:textId="77777777" w:rsidR="00494720" w:rsidRPr="000E0C3C" w:rsidRDefault="00494720" w:rsidP="000E0C3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F19EB27" w14:textId="77777777" w:rsidR="004912AE" w:rsidRPr="00584CCB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84C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7E40C722" w14:textId="77777777" w:rsidR="00494720" w:rsidRPr="000E0C3C" w:rsidRDefault="00494720" w:rsidP="009854A2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4DEC109" w14:textId="31AAB063" w:rsidR="007D62FD" w:rsidRDefault="004912AE" w:rsidP="009854A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84CCB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584CCB">
        <w:rPr>
          <w:rFonts w:asciiTheme="majorBidi" w:hAnsiTheme="majorBidi" w:cstheme="majorBidi"/>
          <w:sz w:val="30"/>
          <w:szCs w:val="30"/>
        </w:rPr>
        <w:t>2559</w:t>
      </w:r>
      <w:r w:rsidRPr="00584CCB">
        <w:rPr>
          <w:rFonts w:asciiTheme="majorBidi" w:hAnsiTheme="majorBidi" w:cstheme="majorBidi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</w:t>
      </w:r>
      <w:r w:rsidRPr="00584CCB">
        <w:rPr>
          <w:rFonts w:asciiTheme="majorBidi" w:hAnsiTheme="majorBidi" w:cstheme="majorBidi"/>
          <w:sz w:val="30"/>
          <w:szCs w:val="30"/>
        </w:rPr>
        <w:br/>
      </w:r>
      <w:r w:rsidRPr="00584CCB">
        <w:rPr>
          <w:rFonts w:asciiTheme="majorBidi" w:hAnsiTheme="majorBidi" w:cstheme="majorBidi"/>
          <w:sz w:val="30"/>
          <w:szCs w:val="30"/>
          <w:cs/>
        </w:rPr>
        <w:t>ด้านบริหาร การเงิน การดำเนินงาน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1AEEAD2B" w14:textId="580E2677" w:rsidR="00273512" w:rsidRPr="00584CCB" w:rsidRDefault="00273512" w:rsidP="0027351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84C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สัญญาปันส่วนต้นทุนระหว่างกัน</w:t>
      </w:r>
    </w:p>
    <w:p w14:paraId="5175FE2C" w14:textId="77777777" w:rsidR="00273512" w:rsidRPr="00584CCB" w:rsidRDefault="00273512" w:rsidP="0027351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4B6A0" w14:textId="77777777" w:rsidR="00273512" w:rsidRPr="00584CCB" w:rsidRDefault="00273512" w:rsidP="0027351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84CCB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584CCB">
        <w:rPr>
          <w:rFonts w:asciiTheme="majorBidi" w:hAnsiTheme="majorBidi" w:cstheme="majorBidi"/>
          <w:sz w:val="30"/>
          <w:szCs w:val="30"/>
        </w:rPr>
        <w:t>2567</w:t>
      </w:r>
      <w:r w:rsidRPr="00584CCB">
        <w:rPr>
          <w:rFonts w:asciiTheme="majorBidi" w:hAnsiTheme="majorBidi" w:cstheme="majorBidi"/>
          <w:sz w:val="30"/>
          <w:szCs w:val="30"/>
          <w:cs/>
        </w:rPr>
        <w:t xml:space="preserve"> บริษัทได้ลงนามทำสัญญาปันส่วนต้นทุนระหว่างกันกับบริษัทที่เกี่ยวข้องกันแห่งหนึ่ง โดยที่บริษัทที่เกี่ยวข้องกันดังกล่าวตกลงที่จะปันส่วนค่าใช้จ่ายร่วมที่เกี่ยวข้องกับการจัดตั้งโรงงานผลิตคาร์บอน</w:t>
      </w:r>
      <w:r w:rsidRPr="00584CCB">
        <w:rPr>
          <w:rFonts w:asciiTheme="majorBidi" w:hAnsiTheme="majorBidi" w:cstheme="majorBidi"/>
          <w:sz w:val="30"/>
          <w:szCs w:val="30"/>
          <w:cs/>
        </w:rPr>
        <w:br/>
        <w:t>แบล็คแห่งใหม่</w:t>
      </w:r>
    </w:p>
    <w:p w14:paraId="3DAC229A" w14:textId="4C8BA919" w:rsidR="004912AE" w:rsidRPr="00584CCB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8544D" w14:textId="77777777" w:rsidR="004912AE" w:rsidRPr="00F50CC6" w:rsidRDefault="004912AE" w:rsidP="0049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0C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775B083E" w14:textId="77777777" w:rsidR="005944BB" w:rsidRPr="00F50CC6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1D1246" w14:textId="18437E08" w:rsidR="00273512" w:rsidRDefault="00273512" w:rsidP="00273512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0CC6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Pr="00F50CC6">
        <w:rPr>
          <w:rFonts w:asciiTheme="majorBidi" w:hAnsiTheme="majorBidi" w:cstheme="majorBidi"/>
          <w:sz w:val="30"/>
          <w:szCs w:val="30"/>
        </w:rPr>
        <w:t>256</w:t>
      </w:r>
      <w:r w:rsidR="00584CCB" w:rsidRPr="00F50CC6">
        <w:rPr>
          <w:rFonts w:asciiTheme="majorBidi" w:hAnsiTheme="majorBidi" w:cstheme="majorBidi"/>
          <w:sz w:val="30"/>
          <w:szCs w:val="30"/>
        </w:rPr>
        <w:t>8</w:t>
      </w:r>
      <w:r w:rsidRPr="00F50CC6">
        <w:rPr>
          <w:rFonts w:asciiTheme="majorBidi" w:hAnsiTheme="majorBidi" w:cstheme="majorBidi"/>
          <w:sz w:val="30"/>
          <w:szCs w:val="30"/>
        </w:rPr>
        <w:t xml:space="preserve"> </w:t>
      </w:r>
      <w:r w:rsidRPr="00F50CC6">
        <w:rPr>
          <w:rFonts w:asciiTheme="majorBidi" w:hAnsiTheme="majorBidi" w:cstheme="majorBidi"/>
          <w:sz w:val="30"/>
          <w:szCs w:val="30"/>
          <w:cs/>
        </w:rPr>
        <w:t>บริษัทได้ลงนามต่ออายุสัญญาลิขสิทธิ์กับบริษัทที่เกี่ยวข้องกันแห่งหนึ่ง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</w:t>
      </w:r>
      <w:r w:rsidRPr="00F50CC6">
        <w:rPr>
          <w:rFonts w:asciiTheme="majorBidi" w:hAnsiTheme="majorBidi" w:cstheme="majorBidi"/>
          <w:sz w:val="30"/>
          <w:szCs w:val="30"/>
          <w:cs/>
        </w:rPr>
        <w:br/>
        <w:t xml:space="preserve">การพัฒนากระบวนการผลิตผงคาร์บอน โดยอนุญาตให้บริษัทใช้ข้อมูลทางด้านเทคนิคและสิทธิบัตร บริษัทได้ตกลงที่จะจ่ายค่าลิขสิทธิ์ในอัตราร้อยละ </w:t>
      </w:r>
      <w:r w:rsidRPr="00F50CC6">
        <w:rPr>
          <w:rFonts w:asciiTheme="majorBidi" w:hAnsiTheme="majorBidi" w:cstheme="majorBidi"/>
          <w:sz w:val="30"/>
          <w:szCs w:val="30"/>
        </w:rPr>
        <w:t>4.5</w:t>
      </w:r>
      <w:r w:rsidRPr="00F50CC6">
        <w:rPr>
          <w:rFonts w:asciiTheme="majorBidi" w:hAnsiTheme="majorBidi" w:cstheme="majorBidi"/>
          <w:sz w:val="30"/>
          <w:szCs w:val="30"/>
          <w:cs/>
        </w:rPr>
        <w:t xml:space="preserve"> ของยอดขายสุทธิหักด้วยต้นทุนของวัตถุดิบตามจริงและต้นทุนในการจัดจำหน่าย เว้นแต่กำไรก่อนภาษีเท่ากับหรือน้อยกว่าร้อยละ </w:t>
      </w:r>
      <w:r w:rsidRPr="00F50CC6">
        <w:rPr>
          <w:rFonts w:asciiTheme="majorBidi" w:hAnsiTheme="majorBidi" w:cstheme="majorBidi"/>
          <w:sz w:val="30"/>
          <w:szCs w:val="30"/>
        </w:rPr>
        <w:t>4</w:t>
      </w:r>
      <w:r w:rsidRPr="00F50CC6">
        <w:rPr>
          <w:rFonts w:asciiTheme="majorBidi" w:hAnsiTheme="majorBidi" w:cstheme="majorBidi"/>
          <w:sz w:val="30"/>
          <w:szCs w:val="30"/>
          <w:cs/>
        </w:rPr>
        <w:t xml:space="preserve"> ของยอดขาย สัญญาฉบับนี้มีระยะเวลา </w:t>
      </w:r>
      <w:r w:rsidRPr="00F50CC6">
        <w:rPr>
          <w:rFonts w:asciiTheme="majorBidi" w:hAnsiTheme="majorBidi" w:cstheme="majorBidi"/>
          <w:sz w:val="30"/>
          <w:szCs w:val="30"/>
        </w:rPr>
        <w:t>3</w:t>
      </w:r>
      <w:r w:rsidRPr="00F50CC6">
        <w:rPr>
          <w:rFonts w:asciiTheme="majorBidi" w:hAnsiTheme="majorBidi" w:cstheme="majorBidi"/>
          <w:sz w:val="30"/>
          <w:szCs w:val="30"/>
          <w:cs/>
        </w:rPr>
        <w:t xml:space="preserve"> ปี ซึ่งจะหมดอายุในวันที่ </w:t>
      </w:r>
      <w:r w:rsidRPr="00F50CC6">
        <w:rPr>
          <w:rFonts w:asciiTheme="majorBidi" w:hAnsiTheme="majorBidi" w:cstheme="majorBidi"/>
          <w:sz w:val="30"/>
          <w:szCs w:val="30"/>
        </w:rPr>
        <w:t xml:space="preserve">31 </w:t>
      </w:r>
      <w:r w:rsidRPr="00F50CC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50CC6">
        <w:rPr>
          <w:rFonts w:asciiTheme="majorBidi" w:hAnsiTheme="majorBidi" w:cstheme="majorBidi"/>
          <w:sz w:val="30"/>
          <w:szCs w:val="30"/>
        </w:rPr>
        <w:t>25</w:t>
      </w:r>
      <w:r w:rsidR="00F50CC6" w:rsidRPr="00F50CC6">
        <w:rPr>
          <w:rFonts w:asciiTheme="majorBidi" w:hAnsiTheme="majorBidi" w:cstheme="majorBidi"/>
          <w:sz w:val="30"/>
          <w:szCs w:val="30"/>
        </w:rPr>
        <w:t>71</w:t>
      </w:r>
      <w:r w:rsidR="00E56CA9" w:rsidRPr="00F50CC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814E06A" w14:textId="77777777" w:rsidR="00382685" w:rsidRPr="006F05A4" w:rsidRDefault="00382685" w:rsidP="00382685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31CD8F" w14:textId="0AAF2715" w:rsidR="0028162F" w:rsidRPr="00D57BA2" w:rsidRDefault="00DA73D1" w:rsidP="00590A6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="00AE2452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28162F" w:rsidRPr="00D57BA2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0E641747" w14:textId="77777777" w:rsidR="005944BB" w:rsidRPr="006F05A4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90"/>
        <w:gridCol w:w="236"/>
        <w:gridCol w:w="1241"/>
        <w:gridCol w:w="245"/>
        <w:gridCol w:w="1042"/>
        <w:gridCol w:w="245"/>
        <w:gridCol w:w="1165"/>
      </w:tblGrid>
      <w:tr w:rsidR="0028162F" w:rsidRPr="00D57BA2" w14:paraId="08B68118" w14:textId="77777777" w:rsidTr="009A6A5D">
        <w:trPr>
          <w:cantSplit/>
          <w:trHeight w:val="346"/>
        </w:trPr>
        <w:tc>
          <w:tcPr>
            <w:tcW w:w="3960" w:type="dxa"/>
          </w:tcPr>
          <w:p w14:paraId="1847A142" w14:textId="77777777" w:rsidR="0028162F" w:rsidRPr="00D57BA2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67" w:type="dxa"/>
            <w:gridSpan w:val="3"/>
          </w:tcPr>
          <w:p w14:paraId="0F021FFF" w14:textId="77777777" w:rsidR="0028162F" w:rsidRPr="00D57BA2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5" w:type="dxa"/>
          </w:tcPr>
          <w:p w14:paraId="5F9223E5" w14:textId="77777777" w:rsidR="0028162F" w:rsidRPr="00D57BA2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2" w:type="dxa"/>
            <w:gridSpan w:val="3"/>
          </w:tcPr>
          <w:p w14:paraId="0477F31E" w14:textId="77777777" w:rsidR="0028162F" w:rsidRPr="00D57BA2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E0C25" w:rsidRPr="00D57BA2" w14:paraId="3DA6600A" w14:textId="77777777" w:rsidTr="009A6A5D">
        <w:trPr>
          <w:cantSplit/>
          <w:trHeight w:val="346"/>
        </w:trPr>
        <w:tc>
          <w:tcPr>
            <w:tcW w:w="3960" w:type="dxa"/>
          </w:tcPr>
          <w:p w14:paraId="5C833C3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31AA53FD" w14:textId="7098B87F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6E64DF5C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1" w:type="dxa"/>
          </w:tcPr>
          <w:p w14:paraId="2ED9AD15" w14:textId="2DEAE07E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</w:tcPr>
          <w:p w14:paraId="6FD1BE64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42" w:type="dxa"/>
          </w:tcPr>
          <w:p w14:paraId="5C81F245" w14:textId="3B579FD6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45" w:type="dxa"/>
          </w:tcPr>
          <w:p w14:paraId="0038294C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</w:tcPr>
          <w:p w14:paraId="0594EF20" w14:textId="0C4675AB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EE0C25" w:rsidRPr="00D57BA2" w14:paraId="6394E4EB" w14:textId="77777777" w:rsidTr="009A6A5D">
        <w:trPr>
          <w:cantSplit/>
          <w:trHeight w:val="346"/>
        </w:trPr>
        <w:tc>
          <w:tcPr>
            <w:tcW w:w="3960" w:type="dxa"/>
          </w:tcPr>
          <w:p w14:paraId="32BF3770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64" w:type="dxa"/>
            <w:gridSpan w:val="7"/>
          </w:tcPr>
          <w:p w14:paraId="6CBE822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C25" w:rsidRPr="00D57BA2" w14:paraId="23A80AC5" w14:textId="77777777" w:rsidTr="009A6A5D">
        <w:trPr>
          <w:cantSplit/>
          <w:trHeight w:val="346"/>
        </w:trPr>
        <w:tc>
          <w:tcPr>
            <w:tcW w:w="3960" w:type="dxa"/>
          </w:tcPr>
          <w:p w14:paraId="621EECDA" w14:textId="77777777" w:rsidR="00EE0C25" w:rsidRPr="00D57BA2" w:rsidRDefault="00EE0C25" w:rsidP="00EE0C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90" w:type="dxa"/>
          </w:tcPr>
          <w:p w14:paraId="57714D19" w14:textId="061CE6BC" w:rsidR="00EE0C25" w:rsidRPr="00D57BA2" w:rsidRDefault="00366FA2" w:rsidP="00EE0C25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0A7931F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27C3DA57" w14:textId="1DCC63F6" w:rsidR="00EE0C25" w:rsidRPr="00D57BA2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5" w:type="dxa"/>
          </w:tcPr>
          <w:p w14:paraId="1F9BF96C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3DBC7874" w14:textId="4523878B" w:rsidR="00EE0C25" w:rsidRPr="00D57BA2" w:rsidRDefault="00366FA2" w:rsidP="00EE0C25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0265DA4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738AFF" w14:textId="7F13BBA8" w:rsidR="00EE0C25" w:rsidRPr="00D57BA2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366FA2" w:rsidRPr="00D57BA2" w14:paraId="656DA6E5" w14:textId="77777777" w:rsidTr="009A6A5D">
        <w:trPr>
          <w:cantSplit/>
          <w:trHeight w:val="346"/>
        </w:trPr>
        <w:tc>
          <w:tcPr>
            <w:tcW w:w="3960" w:type="dxa"/>
          </w:tcPr>
          <w:p w14:paraId="00B1DF8B" w14:textId="77777777" w:rsidR="00366FA2" w:rsidRPr="00D57BA2" w:rsidRDefault="00366FA2" w:rsidP="00366F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90" w:type="dxa"/>
            <w:vAlign w:val="bottom"/>
          </w:tcPr>
          <w:p w14:paraId="42D97EE9" w14:textId="331305E8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44,394</w:t>
            </w:r>
          </w:p>
        </w:tc>
        <w:tc>
          <w:tcPr>
            <w:tcW w:w="236" w:type="dxa"/>
          </w:tcPr>
          <w:p w14:paraId="2CE678F4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0BAF272" w14:textId="7BD66214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9,658</w:t>
            </w:r>
          </w:p>
        </w:tc>
        <w:tc>
          <w:tcPr>
            <w:tcW w:w="245" w:type="dxa"/>
          </w:tcPr>
          <w:p w14:paraId="3EF3D608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B66C9D9" w14:textId="6A7DA06F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44,394</w:t>
            </w:r>
          </w:p>
        </w:tc>
        <w:tc>
          <w:tcPr>
            <w:tcW w:w="245" w:type="dxa"/>
          </w:tcPr>
          <w:p w14:paraId="215A549D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16CC927" w14:textId="7080B63C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</w:tr>
      <w:tr w:rsidR="00366FA2" w:rsidRPr="00D57BA2" w14:paraId="0306B31C" w14:textId="77777777" w:rsidTr="009A6A5D">
        <w:trPr>
          <w:cantSplit/>
          <w:trHeight w:val="346"/>
        </w:trPr>
        <w:tc>
          <w:tcPr>
            <w:tcW w:w="3960" w:type="dxa"/>
          </w:tcPr>
          <w:p w14:paraId="3AA89534" w14:textId="77777777" w:rsidR="00366FA2" w:rsidRPr="00D57BA2" w:rsidRDefault="00366FA2" w:rsidP="00366F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90" w:type="dxa"/>
          </w:tcPr>
          <w:p w14:paraId="7070C8F3" w14:textId="14DC1BED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210,549</w:t>
            </w:r>
          </w:p>
        </w:tc>
        <w:tc>
          <w:tcPr>
            <w:tcW w:w="236" w:type="dxa"/>
          </w:tcPr>
          <w:p w14:paraId="31DA030C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13B3A513" w14:textId="5B281DF3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82,087</w:t>
            </w:r>
          </w:p>
        </w:tc>
        <w:tc>
          <w:tcPr>
            <w:tcW w:w="245" w:type="dxa"/>
          </w:tcPr>
          <w:p w14:paraId="6DD088D7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741E901F" w14:textId="2D11DEBA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210,549</w:t>
            </w:r>
          </w:p>
        </w:tc>
        <w:tc>
          <w:tcPr>
            <w:tcW w:w="245" w:type="dxa"/>
          </w:tcPr>
          <w:p w14:paraId="538BE461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C54577" w14:textId="219A4B2E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82,087</w:t>
            </w:r>
          </w:p>
        </w:tc>
      </w:tr>
      <w:tr w:rsidR="00366FA2" w:rsidRPr="00D57BA2" w14:paraId="59140EA3" w14:textId="77777777" w:rsidTr="009A6A5D">
        <w:trPr>
          <w:cantSplit/>
          <w:trHeight w:val="346"/>
        </w:trPr>
        <w:tc>
          <w:tcPr>
            <w:tcW w:w="3960" w:type="dxa"/>
          </w:tcPr>
          <w:p w14:paraId="3311FA96" w14:textId="77777777" w:rsidR="00366FA2" w:rsidRPr="00D57BA2" w:rsidRDefault="00366FA2" w:rsidP="00366F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090" w:type="dxa"/>
          </w:tcPr>
          <w:p w14:paraId="53C715EC" w14:textId="3742F3BC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3,761,248</w:t>
            </w:r>
          </w:p>
        </w:tc>
        <w:tc>
          <w:tcPr>
            <w:tcW w:w="236" w:type="dxa"/>
          </w:tcPr>
          <w:p w14:paraId="17A0EFE1" w14:textId="77777777" w:rsidR="00366FA2" w:rsidRPr="00D57BA2" w:rsidRDefault="00366FA2" w:rsidP="00366FA2">
            <w:pPr>
              <w:pStyle w:val="a3"/>
              <w:tabs>
                <w:tab w:val="decimal" w:pos="51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141F48DB" w14:textId="1E8D4CD7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6,579,854</w:t>
            </w:r>
          </w:p>
        </w:tc>
        <w:tc>
          <w:tcPr>
            <w:tcW w:w="245" w:type="dxa"/>
          </w:tcPr>
          <w:p w14:paraId="0F3AC34B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62BD88" w14:textId="2DC989E8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3,761,248</w:t>
            </w:r>
          </w:p>
        </w:tc>
        <w:tc>
          <w:tcPr>
            <w:tcW w:w="245" w:type="dxa"/>
          </w:tcPr>
          <w:p w14:paraId="530DE777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5775B0FF" w14:textId="27BC4CCB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6,579,854</w:t>
            </w:r>
          </w:p>
        </w:tc>
      </w:tr>
      <w:tr w:rsidR="00366FA2" w:rsidRPr="00D57BA2" w14:paraId="075B5648" w14:textId="77777777" w:rsidTr="009A6A5D">
        <w:trPr>
          <w:cantSplit/>
          <w:trHeight w:val="346"/>
        </w:trPr>
        <w:tc>
          <w:tcPr>
            <w:tcW w:w="3960" w:type="dxa"/>
          </w:tcPr>
          <w:p w14:paraId="7182618C" w14:textId="77777777" w:rsidR="00366FA2" w:rsidRPr="00D57BA2" w:rsidRDefault="00366FA2" w:rsidP="00366F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1E52C00" w14:textId="7DDAD478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4,016,193</w:t>
            </w:r>
          </w:p>
        </w:tc>
        <w:tc>
          <w:tcPr>
            <w:tcW w:w="236" w:type="dxa"/>
          </w:tcPr>
          <w:p w14:paraId="3FD5C475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06DE88C9" w14:textId="4F15FFCC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6,671,614</w:t>
            </w:r>
          </w:p>
        </w:tc>
        <w:tc>
          <w:tcPr>
            <w:tcW w:w="245" w:type="dxa"/>
          </w:tcPr>
          <w:p w14:paraId="2232370D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B76B1C1" w14:textId="1A0306DC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4,016,193</w:t>
            </w:r>
          </w:p>
        </w:tc>
        <w:tc>
          <w:tcPr>
            <w:tcW w:w="245" w:type="dxa"/>
          </w:tcPr>
          <w:p w14:paraId="138E369F" w14:textId="77777777" w:rsidR="00366FA2" w:rsidRPr="00D57BA2" w:rsidRDefault="00366FA2" w:rsidP="0036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1D22ED4" w14:textId="012ADFEC" w:rsidR="00366FA2" w:rsidRPr="00D57BA2" w:rsidRDefault="00366FA2" w:rsidP="00366FA2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6,671,614</w:t>
            </w:r>
          </w:p>
        </w:tc>
      </w:tr>
    </w:tbl>
    <w:p w14:paraId="19A1A3A2" w14:textId="27C493AE" w:rsidR="006F05A4" w:rsidRDefault="006F05A4" w:rsidP="0082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FCEB7BF" w14:textId="7A11ED01" w:rsidR="003E6A5C" w:rsidRPr="00D57BA2" w:rsidRDefault="00DA73D1" w:rsidP="00F0328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6</w:t>
      </w:r>
      <w:r w:rsidR="006818E1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3E6A5C" w:rsidRPr="00D57BA2">
        <w:rPr>
          <w:rFonts w:asciiTheme="majorBidi" w:hAnsiTheme="majorBidi" w:cstheme="majorBidi"/>
          <w:sz w:val="30"/>
          <w:szCs w:val="30"/>
          <w:u w:val="none"/>
          <w:cs/>
        </w:rPr>
        <w:t>ลูกหนี้การค้า</w:t>
      </w:r>
    </w:p>
    <w:p w14:paraId="3F2EB29D" w14:textId="77777777" w:rsidR="005944BB" w:rsidRPr="00D57BA2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1305"/>
        <w:gridCol w:w="270"/>
        <w:gridCol w:w="1278"/>
      </w:tblGrid>
      <w:tr w:rsidR="00556CD8" w:rsidRPr="00D57BA2" w14:paraId="41EBA46A" w14:textId="77777777" w:rsidTr="00F11CBF">
        <w:trPr>
          <w:tblHeader/>
        </w:trPr>
        <w:tc>
          <w:tcPr>
            <w:tcW w:w="5220" w:type="dxa"/>
            <w:vAlign w:val="bottom"/>
          </w:tcPr>
          <w:p w14:paraId="480938EC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98B61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48C4D351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6CD8" w:rsidRPr="00D57BA2" w14:paraId="628F738C" w14:textId="77777777" w:rsidTr="00F11CBF">
        <w:trPr>
          <w:tblHeader/>
        </w:trPr>
        <w:tc>
          <w:tcPr>
            <w:tcW w:w="5220" w:type="dxa"/>
          </w:tcPr>
          <w:p w14:paraId="1614FCE8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71EA8" w14:textId="68B9D95A" w:rsidR="00556CD8" w:rsidRPr="00D57BA2" w:rsidRDefault="00711995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5" w:type="dxa"/>
          </w:tcPr>
          <w:p w14:paraId="639FECB8" w14:textId="64DD0479" w:rsidR="00556CD8" w:rsidRPr="00D57BA2" w:rsidRDefault="00AE1C97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94938F2" w14:textId="77777777" w:rsidR="00556CD8" w:rsidRPr="00D57BA2" w:rsidRDefault="00556CD8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91A572E" w14:textId="0E018874" w:rsidR="00556CD8" w:rsidRPr="00D57BA2" w:rsidRDefault="00AE1C97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556CD8" w:rsidRPr="00D57BA2" w14:paraId="708812DA" w14:textId="77777777" w:rsidTr="00F11CBF">
        <w:trPr>
          <w:tblHeader/>
        </w:trPr>
        <w:tc>
          <w:tcPr>
            <w:tcW w:w="5220" w:type="dxa"/>
          </w:tcPr>
          <w:p w14:paraId="3450BB05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237DA5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2497D9B7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6CD8" w:rsidRPr="00D57BA2" w14:paraId="7B62592A" w14:textId="77777777" w:rsidTr="00F11CBF">
        <w:tc>
          <w:tcPr>
            <w:tcW w:w="5220" w:type="dxa"/>
            <w:vAlign w:val="bottom"/>
          </w:tcPr>
          <w:p w14:paraId="2F481913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BF6CCAF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174D29" w14:textId="77777777" w:rsidR="00556CD8" w:rsidRPr="00D57BA2" w:rsidRDefault="00556CD8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F7F3D7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1523FB1" w14:textId="77777777" w:rsidR="00556CD8" w:rsidRPr="00D57BA2" w:rsidRDefault="00556CD8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49889E72" w14:textId="77777777" w:rsidTr="00F11CBF">
        <w:tc>
          <w:tcPr>
            <w:tcW w:w="5220" w:type="dxa"/>
            <w:vAlign w:val="bottom"/>
          </w:tcPr>
          <w:p w14:paraId="0703A7CF" w14:textId="06690C8B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24953F1" w14:textId="05FD52F5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2610AE" w14:textId="6BDC77B2" w:rsidR="00EE0C25" w:rsidRPr="00D57BA2" w:rsidRDefault="00366FA2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69,676</w:t>
            </w:r>
          </w:p>
        </w:tc>
        <w:tc>
          <w:tcPr>
            <w:tcW w:w="270" w:type="dxa"/>
            <w:vAlign w:val="bottom"/>
          </w:tcPr>
          <w:p w14:paraId="495AABAB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6788B66" w14:textId="03E8D24B" w:rsidR="00EE0C25" w:rsidRPr="00D57BA2" w:rsidRDefault="00EE0C25" w:rsidP="00E965F8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94,381</w:t>
            </w:r>
          </w:p>
        </w:tc>
      </w:tr>
      <w:tr w:rsidR="00EE0C25" w:rsidRPr="00D57BA2" w14:paraId="57F36081" w14:textId="77777777" w:rsidTr="00F11CBF">
        <w:tc>
          <w:tcPr>
            <w:tcW w:w="5220" w:type="dxa"/>
            <w:vAlign w:val="bottom"/>
          </w:tcPr>
          <w:p w14:paraId="193365D1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3D5B3B4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5BE3C0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3CEAAF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403FC4F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2B7E046E" w14:textId="77777777" w:rsidTr="00F11CBF">
        <w:tc>
          <w:tcPr>
            <w:tcW w:w="5220" w:type="dxa"/>
          </w:tcPr>
          <w:p w14:paraId="2A793851" w14:textId="2432E71F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772336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432A9DD5" w14:textId="15D826A5" w:rsidR="00EE0C25" w:rsidRPr="00D57BA2" w:rsidRDefault="00270381" w:rsidP="00FF6C7A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F5BCAF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2546A46" w14:textId="204F3F8A" w:rsidR="00EE0C25" w:rsidRPr="00D57BA2" w:rsidRDefault="00EE0C25" w:rsidP="00FF6C7A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1,098</w:t>
            </w:r>
          </w:p>
        </w:tc>
      </w:tr>
      <w:tr w:rsidR="00EE0C25" w:rsidRPr="00D57BA2" w14:paraId="5349AC01" w14:textId="77777777" w:rsidTr="00F11CBF">
        <w:tc>
          <w:tcPr>
            <w:tcW w:w="5220" w:type="dxa"/>
            <w:vAlign w:val="bottom"/>
          </w:tcPr>
          <w:p w14:paraId="461BE954" w14:textId="61FF947B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7D3107C" w14:textId="1F7FEA37" w:rsidR="00EE0C25" w:rsidRPr="00D57BA2" w:rsidRDefault="00EE0C25" w:rsidP="00EE0C2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72C3E23" w14:textId="1B45626F" w:rsidR="00EE0C25" w:rsidRPr="00D57BA2" w:rsidRDefault="00270381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69,676</w:t>
            </w:r>
          </w:p>
        </w:tc>
        <w:tc>
          <w:tcPr>
            <w:tcW w:w="270" w:type="dxa"/>
            <w:vAlign w:val="bottom"/>
          </w:tcPr>
          <w:p w14:paraId="37589D6E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D9C6132" w14:textId="4FDDF2DF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95,479</w:t>
            </w:r>
          </w:p>
        </w:tc>
      </w:tr>
      <w:tr w:rsidR="00EE0C25" w:rsidRPr="00D57BA2" w14:paraId="5C5FFDCC" w14:textId="77777777" w:rsidTr="00F11CBF">
        <w:tc>
          <w:tcPr>
            <w:tcW w:w="5220" w:type="dxa"/>
            <w:vAlign w:val="bottom"/>
          </w:tcPr>
          <w:p w14:paraId="6F77076B" w14:textId="6F07073E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6" w:name="_Hlk72158781"/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4464944C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19A0E56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24D434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15EDBC5D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5F3BB232" w14:textId="77777777" w:rsidTr="00F11CBF">
        <w:tc>
          <w:tcPr>
            <w:tcW w:w="5220" w:type="dxa"/>
            <w:vAlign w:val="bottom"/>
          </w:tcPr>
          <w:p w14:paraId="453D5586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D06BDD6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AD9182" w14:textId="10BB37D8" w:rsidR="00EE0C25" w:rsidRPr="00D57BA2" w:rsidRDefault="00270381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1,245,864</w:t>
            </w:r>
          </w:p>
        </w:tc>
        <w:tc>
          <w:tcPr>
            <w:tcW w:w="270" w:type="dxa"/>
            <w:vAlign w:val="bottom"/>
          </w:tcPr>
          <w:p w14:paraId="2BB40F1B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5B44159" w14:textId="795A2358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1,548,194</w:t>
            </w:r>
          </w:p>
        </w:tc>
      </w:tr>
      <w:tr w:rsidR="00EE0C25" w:rsidRPr="00D57BA2" w14:paraId="220E79E3" w14:textId="77777777" w:rsidTr="00F11CBF">
        <w:tc>
          <w:tcPr>
            <w:tcW w:w="5220" w:type="dxa"/>
            <w:vAlign w:val="bottom"/>
          </w:tcPr>
          <w:p w14:paraId="1030113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F1137C9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95D476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4A6C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27F207F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1AF9C8FB" w14:textId="77777777" w:rsidTr="00F11CBF">
        <w:tc>
          <w:tcPr>
            <w:tcW w:w="5220" w:type="dxa"/>
            <w:vAlign w:val="bottom"/>
          </w:tcPr>
          <w:p w14:paraId="2066B376" w14:textId="50B6E8BC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EFF7FF9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DD3F95" w14:textId="120AEAEC" w:rsidR="00EE0C25" w:rsidRPr="00FF6C7A" w:rsidRDefault="00270381" w:rsidP="00BA2B5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6C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15,169</w:t>
            </w:r>
          </w:p>
        </w:tc>
        <w:tc>
          <w:tcPr>
            <w:tcW w:w="270" w:type="dxa"/>
            <w:vAlign w:val="bottom"/>
          </w:tcPr>
          <w:p w14:paraId="24DD25F3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305A78E" w14:textId="47E30E44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58,952</w:t>
            </w:r>
          </w:p>
        </w:tc>
      </w:tr>
      <w:tr w:rsidR="00EE0C25" w:rsidRPr="00D57BA2" w14:paraId="22774BD2" w14:textId="77777777" w:rsidTr="00F11CBF">
        <w:tc>
          <w:tcPr>
            <w:tcW w:w="5220" w:type="dxa"/>
            <w:vAlign w:val="bottom"/>
          </w:tcPr>
          <w:p w14:paraId="215A089E" w14:textId="3494EF8E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proofErr w:type="gramStart"/>
            <w:r w:rsidRPr="00D57BA2">
              <w:rPr>
                <w:rFonts w:asciiTheme="majorBidi" w:hAnsiTheme="majorBidi" w:cstheme="majorBidi"/>
                <w:sz w:val="30"/>
                <w:szCs w:val="30"/>
              </w:rPr>
              <w:t>-  60</w:t>
            </w:r>
            <w:proofErr w:type="gramEnd"/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609650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1765A6D" w14:textId="6CA718D2" w:rsidR="00EE0C25" w:rsidRPr="00FF6C7A" w:rsidDel="00AE1C97" w:rsidRDefault="00270381" w:rsidP="00FF6C7A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6C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1,547</w:t>
            </w:r>
          </w:p>
        </w:tc>
        <w:tc>
          <w:tcPr>
            <w:tcW w:w="270" w:type="dxa"/>
            <w:vAlign w:val="bottom"/>
          </w:tcPr>
          <w:p w14:paraId="3477ABA4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E007437" w14:textId="6170337D" w:rsidR="00EE0C25" w:rsidRPr="00D57BA2" w:rsidRDefault="00EE0C25" w:rsidP="00FF6C7A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381" w:rsidRPr="00D57BA2" w14:paraId="7CCA6EDC" w14:textId="77777777" w:rsidTr="00F11CBF">
        <w:tc>
          <w:tcPr>
            <w:tcW w:w="5220" w:type="dxa"/>
            <w:vAlign w:val="bottom"/>
          </w:tcPr>
          <w:p w14:paraId="3B531C22" w14:textId="5E77B751" w:rsidR="00270381" w:rsidRPr="00D57BA2" w:rsidRDefault="00270381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61 – 180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7E6B1485" w14:textId="77777777" w:rsidR="00270381" w:rsidRPr="00D57BA2" w:rsidRDefault="00270381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FF4027" w14:textId="7DED70A9" w:rsidR="00270381" w:rsidRPr="00BA2B57" w:rsidRDefault="006A73C5" w:rsidP="006A73C5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4D1287" w14:textId="77777777" w:rsidR="00270381" w:rsidRPr="00D57BA2" w:rsidRDefault="00270381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2CC905A" w14:textId="63DB4E96" w:rsidR="00270381" w:rsidRDefault="006A73C5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381" w:rsidRPr="00D57BA2" w14:paraId="2E360364" w14:textId="77777777" w:rsidTr="00F11CBF">
        <w:tc>
          <w:tcPr>
            <w:tcW w:w="5220" w:type="dxa"/>
            <w:vAlign w:val="bottom"/>
          </w:tcPr>
          <w:p w14:paraId="710E7F6B" w14:textId="28D238C4" w:rsidR="00270381" w:rsidRPr="00D57BA2" w:rsidRDefault="00270381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="006A73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A73C5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="006A73C5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543B2F5F" w14:textId="77777777" w:rsidR="00270381" w:rsidRPr="00D57BA2" w:rsidRDefault="00270381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9520F5" w14:textId="51745E60" w:rsidR="00270381" w:rsidRPr="00BA2B57" w:rsidRDefault="006A73C5" w:rsidP="00270381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1,648</w:t>
            </w:r>
          </w:p>
        </w:tc>
        <w:tc>
          <w:tcPr>
            <w:tcW w:w="270" w:type="dxa"/>
            <w:vAlign w:val="bottom"/>
          </w:tcPr>
          <w:p w14:paraId="5D1E41DA" w14:textId="77777777" w:rsidR="00270381" w:rsidRPr="00D57BA2" w:rsidRDefault="00270381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CD122EE" w14:textId="78556B2E" w:rsidR="00270381" w:rsidRDefault="006A73C5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C25" w:rsidRPr="00D57BA2" w14:paraId="7A9816FD" w14:textId="77777777" w:rsidTr="00F11CBF">
        <w:tc>
          <w:tcPr>
            <w:tcW w:w="5220" w:type="dxa"/>
            <w:vAlign w:val="bottom"/>
          </w:tcPr>
          <w:p w14:paraId="3632ECCE" w14:textId="24F01358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37BCB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2A0F63C" w14:textId="28741E59" w:rsidR="00EE0C25" w:rsidRPr="00D57BA2" w:rsidRDefault="006A73C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1,264,228</w:t>
            </w:r>
          </w:p>
        </w:tc>
        <w:tc>
          <w:tcPr>
            <w:tcW w:w="270" w:type="dxa"/>
            <w:vAlign w:val="bottom"/>
          </w:tcPr>
          <w:p w14:paraId="64132D51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EBE6E3E" w14:textId="09BD114E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1,607,146</w:t>
            </w:r>
          </w:p>
        </w:tc>
      </w:tr>
      <w:tr w:rsidR="00EE0C25" w:rsidRPr="00D57BA2" w14:paraId="73DE4F8C" w14:textId="77777777" w:rsidTr="00F11CBF">
        <w:tc>
          <w:tcPr>
            <w:tcW w:w="5220" w:type="dxa"/>
            <w:vAlign w:val="bottom"/>
          </w:tcPr>
          <w:p w14:paraId="73EF7A49" w14:textId="324DD776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33262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64C564D" w14:textId="6F4F940B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97AC8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AC287BD" w14:textId="5AEF6374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E0C25" w:rsidRPr="00D57BA2" w14:paraId="7CC58EF4" w14:textId="77777777" w:rsidTr="00F11CBF">
        <w:tc>
          <w:tcPr>
            <w:tcW w:w="5220" w:type="dxa"/>
            <w:vAlign w:val="bottom"/>
          </w:tcPr>
          <w:p w14:paraId="0C65ECA8" w14:textId="73853BA0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D349191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4C14BC8" w14:textId="354D9010" w:rsidR="00EE0C25" w:rsidRPr="00D57BA2" w:rsidRDefault="006A73C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1,333,904</w:t>
            </w:r>
          </w:p>
        </w:tc>
        <w:tc>
          <w:tcPr>
            <w:tcW w:w="270" w:type="dxa"/>
            <w:vAlign w:val="bottom"/>
          </w:tcPr>
          <w:p w14:paraId="268504E9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581A1C89" w14:textId="7B9C8E86" w:rsidR="00EE0C25" w:rsidRPr="00D57BA2" w:rsidRDefault="00EE0C25" w:rsidP="00EE0C2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1,702,625</w:t>
            </w:r>
          </w:p>
        </w:tc>
      </w:tr>
      <w:bookmarkEnd w:id="6"/>
    </w:tbl>
    <w:p w14:paraId="67FF6BFA" w14:textId="77777777" w:rsidR="00556CD8" w:rsidRPr="00D57BA2" w:rsidRDefault="00556CD8" w:rsidP="00550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DC88E" w14:textId="062B64D3" w:rsidR="00550472" w:rsidRPr="00D57BA2" w:rsidRDefault="00550472" w:rsidP="00382685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firstLine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0665E1">
        <w:rPr>
          <w:rFonts w:asciiTheme="majorBidi" w:hAnsiTheme="majorBidi" w:cstheme="majorBidi"/>
          <w:sz w:val="30"/>
          <w:szCs w:val="30"/>
          <w:shd w:val="clear" w:color="auto" w:fill="FFFFFF"/>
        </w:rPr>
        <w:t>1</w:t>
      </w:r>
      <w:r w:rsidRPr="00D57BA2">
        <w:rPr>
          <w:rFonts w:asciiTheme="majorBidi" w:hAnsiTheme="majorBidi" w:cstheme="majorBidi"/>
          <w:sz w:val="30"/>
          <w:szCs w:val="30"/>
          <w:shd w:val="clear" w:color="auto" w:fill="FFFFFF"/>
        </w:rPr>
        <w:t>5</w:t>
      </w:r>
      <w:r w:rsidRPr="00D57BA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วัน ถึง</w:t>
      </w:r>
      <w:r w:rsidR="00B01C59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</w:t>
      </w:r>
      <w:r w:rsidR="002C36F6">
        <w:rPr>
          <w:rFonts w:asciiTheme="majorBidi" w:hAnsiTheme="majorBidi" w:cstheme="majorBidi"/>
          <w:sz w:val="30"/>
          <w:szCs w:val="30"/>
          <w:shd w:val="clear" w:color="auto" w:fill="FFFFFF"/>
        </w:rPr>
        <w:t>90</w:t>
      </w:r>
      <w:r w:rsidRPr="00D57BA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วัน</w:t>
      </w:r>
    </w:p>
    <w:p w14:paraId="38C19AB3" w14:textId="76ECEE32" w:rsidR="0043338B" w:rsidRPr="00D57BA2" w:rsidRDefault="0062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  <w:lang w:eastAsia="x-none"/>
        </w:rPr>
        <w:br w:type="page"/>
      </w:r>
    </w:p>
    <w:p w14:paraId="6CA3A6E1" w14:textId="05F530AA" w:rsidR="00535894" w:rsidRPr="00D57BA2" w:rsidRDefault="00DA73D1" w:rsidP="0038268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7</w:t>
      </w:r>
      <w:r w:rsidR="00535894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  <w:t>สินค้าคงเหลือ</w:t>
      </w:r>
    </w:p>
    <w:p w14:paraId="4E6C3AB6" w14:textId="77777777" w:rsidR="0044472C" w:rsidRPr="00D57BA2" w:rsidRDefault="0044472C" w:rsidP="0044472C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260"/>
      </w:tblGrid>
      <w:tr w:rsidR="00556CD8" w:rsidRPr="00D57BA2" w14:paraId="4C1F822E" w14:textId="77777777" w:rsidTr="00BD66A4">
        <w:trPr>
          <w:cantSplit/>
          <w:tblHeader/>
        </w:trPr>
        <w:tc>
          <w:tcPr>
            <w:tcW w:w="6390" w:type="dxa"/>
          </w:tcPr>
          <w:p w14:paraId="47FD3C79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5905BC8E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6CD8" w:rsidRPr="00D57BA2" w14:paraId="2B1987C8" w14:textId="77777777" w:rsidTr="0047075B">
        <w:trPr>
          <w:cantSplit/>
          <w:trHeight w:val="389"/>
          <w:tblHeader/>
        </w:trPr>
        <w:tc>
          <w:tcPr>
            <w:tcW w:w="6390" w:type="dxa"/>
          </w:tcPr>
          <w:p w14:paraId="6FD1FC72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5CE842B" w14:textId="4014AD48" w:rsidR="00556CD8" w:rsidRPr="00D57BA2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EB14F0C" w14:textId="77777777" w:rsidR="00556CD8" w:rsidRPr="00D57BA2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3248A4" w14:textId="74486DB5" w:rsidR="00556CD8" w:rsidRPr="00D57BA2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556CD8" w:rsidRPr="00D57BA2" w14:paraId="7D58B9C8" w14:textId="77777777" w:rsidTr="0047075B">
        <w:trPr>
          <w:cantSplit/>
          <w:trHeight w:val="389"/>
          <w:tblHeader/>
        </w:trPr>
        <w:tc>
          <w:tcPr>
            <w:tcW w:w="6390" w:type="dxa"/>
          </w:tcPr>
          <w:p w14:paraId="0D7AD315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3C0094C9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EE0C25" w:rsidRPr="00D57BA2" w14:paraId="37A7F5B7" w14:textId="77777777" w:rsidTr="0047075B">
        <w:trPr>
          <w:cantSplit/>
          <w:trHeight w:val="389"/>
        </w:trPr>
        <w:tc>
          <w:tcPr>
            <w:tcW w:w="6390" w:type="dxa"/>
          </w:tcPr>
          <w:p w14:paraId="4FDC3AE5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14:paraId="4ECC4C2A" w14:textId="19A5AEB2" w:rsidR="00EE0C2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250,956</w:t>
            </w:r>
          </w:p>
        </w:tc>
        <w:tc>
          <w:tcPr>
            <w:tcW w:w="270" w:type="dxa"/>
          </w:tcPr>
          <w:p w14:paraId="0E92D375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C6EE12" w14:textId="042B928C" w:rsidR="00EE0C25" w:rsidRPr="00D57BA2" w:rsidRDefault="00EE0C25" w:rsidP="00E965F8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432,102</w:t>
            </w:r>
          </w:p>
        </w:tc>
      </w:tr>
      <w:tr w:rsidR="006A73C5" w:rsidRPr="00D57BA2" w14:paraId="3914197E" w14:textId="77777777" w:rsidTr="0047075B">
        <w:trPr>
          <w:cantSplit/>
          <w:trHeight w:val="389"/>
        </w:trPr>
        <w:tc>
          <w:tcPr>
            <w:tcW w:w="6390" w:type="dxa"/>
          </w:tcPr>
          <w:p w14:paraId="418A4AC4" w14:textId="77777777" w:rsidR="006A73C5" w:rsidRPr="00D57BA2" w:rsidRDefault="006A73C5" w:rsidP="006A73C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14:paraId="71632082" w14:textId="2134228D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A73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553,020</w:t>
            </w:r>
          </w:p>
        </w:tc>
        <w:tc>
          <w:tcPr>
            <w:tcW w:w="270" w:type="dxa"/>
          </w:tcPr>
          <w:p w14:paraId="02E31D3B" w14:textId="77777777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E5199A" w14:textId="16A1BAF6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208,417</w:t>
            </w:r>
          </w:p>
        </w:tc>
      </w:tr>
      <w:tr w:rsidR="006A73C5" w:rsidRPr="00D57BA2" w14:paraId="787D5BD5" w14:textId="77777777" w:rsidTr="0047075B">
        <w:trPr>
          <w:cantSplit/>
          <w:trHeight w:val="389"/>
        </w:trPr>
        <w:tc>
          <w:tcPr>
            <w:tcW w:w="6390" w:type="dxa"/>
          </w:tcPr>
          <w:p w14:paraId="5322BA82" w14:textId="77777777" w:rsidR="006A73C5" w:rsidRPr="00D57BA2" w:rsidRDefault="006A73C5" w:rsidP="006A73C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350" w:type="dxa"/>
            <w:vAlign w:val="bottom"/>
          </w:tcPr>
          <w:p w14:paraId="7659EEDB" w14:textId="6CFA4C45" w:rsidR="006A73C5" w:rsidRPr="00037927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A73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138,828</w:t>
            </w:r>
          </w:p>
        </w:tc>
        <w:tc>
          <w:tcPr>
            <w:tcW w:w="270" w:type="dxa"/>
          </w:tcPr>
          <w:p w14:paraId="732D3B65" w14:textId="77777777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C8B01" w14:textId="558E2863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129,819</w:t>
            </w:r>
          </w:p>
        </w:tc>
      </w:tr>
      <w:tr w:rsidR="006A73C5" w:rsidRPr="00D57BA2" w14:paraId="34A096C1" w14:textId="77777777" w:rsidTr="0047075B">
        <w:trPr>
          <w:cantSplit/>
          <w:trHeight w:val="389"/>
        </w:trPr>
        <w:tc>
          <w:tcPr>
            <w:tcW w:w="6390" w:type="dxa"/>
          </w:tcPr>
          <w:p w14:paraId="7C38FC9A" w14:textId="77777777" w:rsidR="006A73C5" w:rsidRPr="00D57BA2" w:rsidRDefault="006A73C5" w:rsidP="006A73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50" w:type="dxa"/>
            <w:vAlign w:val="bottom"/>
          </w:tcPr>
          <w:p w14:paraId="313F9476" w14:textId="74CD75E3" w:rsidR="006A73C5" w:rsidRPr="00037927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A73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1,748,552</w:t>
            </w:r>
          </w:p>
        </w:tc>
        <w:tc>
          <w:tcPr>
            <w:tcW w:w="270" w:type="dxa"/>
          </w:tcPr>
          <w:p w14:paraId="6F2F37B9" w14:textId="77777777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79B1A4" w14:textId="49B04092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1,180,426</w:t>
            </w:r>
          </w:p>
        </w:tc>
      </w:tr>
      <w:tr w:rsidR="006A73C5" w:rsidRPr="00D57BA2" w14:paraId="0ADC20BE" w14:textId="77777777" w:rsidTr="0047075B">
        <w:trPr>
          <w:cantSplit/>
          <w:trHeight w:val="389"/>
        </w:trPr>
        <w:tc>
          <w:tcPr>
            <w:tcW w:w="6390" w:type="dxa"/>
          </w:tcPr>
          <w:p w14:paraId="323B6442" w14:textId="23B6D413" w:rsidR="006A73C5" w:rsidRPr="00D57BA2" w:rsidRDefault="006A73C5" w:rsidP="006A7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21351" w14:textId="09A9FC61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3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AE3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AE3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AE3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2,691,356</w:t>
            </w:r>
            <w:r w:rsidRPr="00AE3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270" w:type="dxa"/>
          </w:tcPr>
          <w:p w14:paraId="382BCE03" w14:textId="77777777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B1CCA" w14:textId="5943D8D3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1,950,764</w:t>
            </w:r>
          </w:p>
        </w:tc>
      </w:tr>
      <w:tr w:rsidR="006A73C5" w:rsidRPr="00D57BA2" w14:paraId="07A1443F" w14:textId="77777777" w:rsidTr="005D5C18">
        <w:trPr>
          <w:cantSplit/>
          <w:trHeight w:val="389"/>
        </w:trPr>
        <w:tc>
          <w:tcPr>
            <w:tcW w:w="6390" w:type="dxa"/>
          </w:tcPr>
          <w:p w14:paraId="7874E757" w14:textId="77777777" w:rsidR="006A73C5" w:rsidRPr="00D57BA2" w:rsidRDefault="006A73C5" w:rsidP="006A7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DBDCAF" w14:textId="77777777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DE498" w14:textId="77777777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27457B" w14:textId="77777777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73C5" w:rsidRPr="00D57BA2" w14:paraId="38AD558D" w14:textId="77777777" w:rsidTr="005D5C18">
        <w:trPr>
          <w:cantSplit/>
          <w:trHeight w:val="389"/>
        </w:trPr>
        <w:tc>
          <w:tcPr>
            <w:tcW w:w="6390" w:type="dxa"/>
          </w:tcPr>
          <w:p w14:paraId="791C04B4" w14:textId="61AC5787" w:rsidR="006A73C5" w:rsidRPr="00D57BA2" w:rsidRDefault="006A73C5" w:rsidP="006A7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“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”:</w:t>
            </w:r>
          </w:p>
        </w:tc>
        <w:tc>
          <w:tcPr>
            <w:tcW w:w="1350" w:type="dxa"/>
            <w:vAlign w:val="bottom"/>
          </w:tcPr>
          <w:p w14:paraId="42ED5A69" w14:textId="5101C6FB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B25313" w14:textId="77777777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29CD15" w14:textId="77777777" w:rsidR="006A73C5" w:rsidRPr="00D57BA2" w:rsidRDefault="006A73C5" w:rsidP="006A73C5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368A" w:rsidRPr="00D57BA2" w14:paraId="6689E1B2" w14:textId="77777777" w:rsidTr="00D4460F">
        <w:trPr>
          <w:cantSplit/>
          <w:trHeight w:val="389"/>
        </w:trPr>
        <w:tc>
          <w:tcPr>
            <w:tcW w:w="6390" w:type="dxa"/>
          </w:tcPr>
          <w:p w14:paraId="02F61E98" w14:textId="4324BDE2" w:rsidR="00AE368A" w:rsidRPr="005D5C18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vAlign w:val="bottom"/>
          </w:tcPr>
          <w:p w14:paraId="37005E99" w14:textId="6163F901" w:rsidR="00AE368A" w:rsidRPr="00037927" w:rsidRDefault="00AE368A" w:rsidP="00AE368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36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7,922,656</w:t>
            </w:r>
          </w:p>
        </w:tc>
        <w:tc>
          <w:tcPr>
            <w:tcW w:w="270" w:type="dxa"/>
          </w:tcPr>
          <w:p w14:paraId="2439E1F6" w14:textId="77777777" w:rsidR="00AE368A" w:rsidRPr="00D57BA2" w:rsidRDefault="00AE368A" w:rsidP="00AE368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9E64B2" w14:textId="513B7AC5" w:rsidR="00AE368A" w:rsidRPr="00D57BA2" w:rsidRDefault="00AE368A" w:rsidP="00AE368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79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9,865,074</w:t>
            </w:r>
          </w:p>
        </w:tc>
      </w:tr>
      <w:tr w:rsidR="00AE368A" w:rsidRPr="00D57BA2" w14:paraId="5EE0B65C" w14:textId="77777777" w:rsidTr="00D4460F">
        <w:trPr>
          <w:cantSplit/>
          <w:trHeight w:val="389"/>
        </w:trPr>
        <w:tc>
          <w:tcPr>
            <w:tcW w:w="6390" w:type="dxa"/>
          </w:tcPr>
          <w:p w14:paraId="4964BCA8" w14:textId="71E1AD6E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 ค่าเผื่อ</w:t>
            </w:r>
            <w:r w:rsidRPr="00240F1A">
              <w:rPr>
                <w:rFonts w:asciiTheme="majorBidi" w:hAnsiTheme="majorBidi"/>
                <w:sz w:val="30"/>
                <w:szCs w:val="30"/>
                <w:cs/>
              </w:rPr>
              <w:t>ขาดทุนจากการปรับลดมูลค่าสินค้า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A642C3" w14:textId="6BFE4818" w:rsidR="00AE368A" w:rsidRPr="00037927" w:rsidRDefault="00AE368A" w:rsidP="00AE368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36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(734)</w:t>
            </w:r>
          </w:p>
        </w:tc>
        <w:tc>
          <w:tcPr>
            <w:tcW w:w="270" w:type="dxa"/>
          </w:tcPr>
          <w:p w14:paraId="5D5C027D" w14:textId="77777777" w:rsidR="00AE368A" w:rsidRPr="00D57BA2" w:rsidRDefault="00AE368A" w:rsidP="00AE368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D85279" w14:textId="7AAF5235" w:rsidR="00AE368A" w:rsidRPr="00D57BA2" w:rsidRDefault="00AE368A" w:rsidP="00AE368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79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</w:tr>
      <w:tr w:rsidR="00AE368A" w:rsidRPr="00D57BA2" w14:paraId="72791172" w14:textId="77777777" w:rsidTr="00D4460F">
        <w:trPr>
          <w:cantSplit/>
          <w:trHeight w:val="389"/>
        </w:trPr>
        <w:tc>
          <w:tcPr>
            <w:tcW w:w="6390" w:type="dxa"/>
          </w:tcPr>
          <w:p w14:paraId="52A44C1E" w14:textId="1E166D0E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90EAB" w14:textId="1FBC275A" w:rsidR="00AE368A" w:rsidRPr="00AE368A" w:rsidRDefault="00AE368A" w:rsidP="00AE368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3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AE368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,921,922</w:t>
            </w:r>
          </w:p>
        </w:tc>
        <w:tc>
          <w:tcPr>
            <w:tcW w:w="270" w:type="dxa"/>
          </w:tcPr>
          <w:p w14:paraId="6A845B95" w14:textId="77777777" w:rsidR="00AE368A" w:rsidRPr="003549EE" w:rsidRDefault="00AE368A" w:rsidP="00AE368A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A5C6F" w14:textId="32F1A4AE" w:rsidR="00AE368A" w:rsidRPr="003549EE" w:rsidRDefault="00AE368A" w:rsidP="00AE368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745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FA74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A745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865</w:t>
            </w:r>
            <w:r w:rsidRPr="00FA74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A745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958</w:t>
            </w:r>
          </w:p>
        </w:tc>
      </w:tr>
    </w:tbl>
    <w:p w14:paraId="2BE85F54" w14:textId="77777777" w:rsidR="00BC4730" w:rsidRPr="00D57BA2" w:rsidRDefault="00BC4730" w:rsidP="00A86171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EF02560" w14:textId="1F20DC06" w:rsidR="00BD3DD4" w:rsidRDefault="00DA73D1" w:rsidP="001338F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8</w:t>
      </w:r>
      <w:r w:rsidR="00C26B39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BD3DD4" w:rsidRPr="00D57BA2">
        <w:rPr>
          <w:rFonts w:asciiTheme="majorBidi" w:hAnsiTheme="majorBidi" w:cstheme="majorBidi"/>
          <w:sz w:val="30"/>
          <w:szCs w:val="30"/>
          <w:u w:val="none"/>
          <w:cs/>
        </w:rPr>
        <w:t>เงินลงทุน</w:t>
      </w:r>
      <w:r w:rsidR="00600566" w:rsidRPr="00D57BA2">
        <w:rPr>
          <w:rFonts w:asciiTheme="majorBidi" w:hAnsiTheme="majorBidi" w:cstheme="majorBidi"/>
          <w:sz w:val="30"/>
          <w:szCs w:val="30"/>
          <w:u w:val="none"/>
          <w:cs/>
        </w:rPr>
        <w:t>ในบริษัทร่ว</w:t>
      </w:r>
      <w:r w:rsidR="001338FE">
        <w:rPr>
          <w:rFonts w:asciiTheme="majorBidi" w:hAnsiTheme="majorBidi" w:cstheme="majorBidi" w:hint="cs"/>
          <w:sz w:val="30"/>
          <w:szCs w:val="30"/>
          <w:u w:val="none"/>
          <w:cs/>
        </w:rPr>
        <w:t>ม</w:t>
      </w:r>
    </w:p>
    <w:p w14:paraId="4AA5886D" w14:textId="77777777" w:rsidR="00730F61" w:rsidRPr="00730F61" w:rsidRDefault="00730F61" w:rsidP="00730F61">
      <w:pPr>
        <w:tabs>
          <w:tab w:val="clear" w:pos="454"/>
          <w:tab w:val="left" w:pos="540"/>
        </w:tabs>
        <w:spacing w:line="240" w:lineRule="auto"/>
        <w:rPr>
          <w:sz w:val="20"/>
          <w:szCs w:val="20"/>
          <w:lang w:val="x-none" w:eastAsia="x-none"/>
        </w:rPr>
      </w:pPr>
    </w:p>
    <w:tbl>
      <w:tblPr>
        <w:tblW w:w="92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77"/>
        <w:gridCol w:w="1080"/>
        <w:gridCol w:w="270"/>
        <w:gridCol w:w="1080"/>
        <w:gridCol w:w="270"/>
        <w:gridCol w:w="1116"/>
        <w:gridCol w:w="270"/>
        <w:gridCol w:w="1089"/>
      </w:tblGrid>
      <w:tr w:rsidR="00234A51" w:rsidRPr="00D57BA2" w14:paraId="130928F3" w14:textId="77777777" w:rsidTr="0047075B">
        <w:trPr>
          <w:cantSplit/>
          <w:trHeight w:val="389"/>
          <w:tblHeader/>
        </w:trPr>
        <w:tc>
          <w:tcPr>
            <w:tcW w:w="4077" w:type="dxa"/>
          </w:tcPr>
          <w:p w14:paraId="07A295C2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0357F6B1" w14:textId="77777777" w:rsidR="00234A51" w:rsidRPr="00D57BA2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09F9527" w14:textId="77777777" w:rsidR="00234A51" w:rsidRPr="00D57BA2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6529E37D" w14:textId="77777777" w:rsidR="00234A51" w:rsidRPr="00D57BA2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E0C25" w:rsidRPr="00D57BA2" w14:paraId="75663A01" w14:textId="77777777" w:rsidTr="0047075B">
        <w:trPr>
          <w:cantSplit/>
          <w:trHeight w:val="389"/>
          <w:tblHeader/>
        </w:trPr>
        <w:tc>
          <w:tcPr>
            <w:tcW w:w="4077" w:type="dxa"/>
          </w:tcPr>
          <w:p w14:paraId="6174B363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12D73F" w14:textId="7EB63DD8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ED87682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474545" w14:textId="3F8CBC10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39656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2F4B5A7" w14:textId="422784EB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0E9A434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E4D453D" w14:textId="39158892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0C25" w:rsidRPr="00D57BA2" w14:paraId="0D48A4D4" w14:textId="77777777" w:rsidTr="0047075B">
        <w:trPr>
          <w:cantSplit/>
          <w:trHeight w:val="389"/>
          <w:tblHeader/>
        </w:trPr>
        <w:tc>
          <w:tcPr>
            <w:tcW w:w="4077" w:type="dxa"/>
          </w:tcPr>
          <w:p w14:paraId="6DCC3A83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4EEDA10F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EE0C25" w:rsidRPr="00D57BA2" w14:paraId="27D720DA" w14:textId="77777777" w:rsidTr="0047075B">
        <w:trPr>
          <w:cantSplit/>
          <w:trHeight w:val="389"/>
        </w:trPr>
        <w:tc>
          <w:tcPr>
            <w:tcW w:w="4077" w:type="dxa"/>
          </w:tcPr>
          <w:p w14:paraId="36E80D7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7F596DC3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D4C262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31FCD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5BDE31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0BE4738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EBF02F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40E18C7B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E0C25" w:rsidRPr="00D57BA2" w14:paraId="284DAA75" w14:textId="77777777" w:rsidTr="0047075B">
        <w:trPr>
          <w:cantSplit/>
          <w:trHeight w:val="389"/>
        </w:trPr>
        <w:tc>
          <w:tcPr>
            <w:tcW w:w="4077" w:type="dxa"/>
          </w:tcPr>
          <w:p w14:paraId="031420B1" w14:textId="5AB889AC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เมษายนของปีก่อน </w:t>
            </w:r>
          </w:p>
        </w:tc>
        <w:tc>
          <w:tcPr>
            <w:tcW w:w="1080" w:type="dxa"/>
          </w:tcPr>
          <w:p w14:paraId="3636E371" w14:textId="0A252D4C" w:rsidR="00EE0C25" w:rsidRPr="00EE0C25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6C7A">
              <w:rPr>
                <w:rFonts w:asciiTheme="majorBidi" w:hAnsiTheme="majorBidi" w:cstheme="majorBidi"/>
                <w:sz w:val="30"/>
                <w:szCs w:val="30"/>
              </w:rPr>
              <w:t>10,804,705</w:t>
            </w:r>
          </w:p>
        </w:tc>
        <w:tc>
          <w:tcPr>
            <w:tcW w:w="270" w:type="dxa"/>
          </w:tcPr>
          <w:p w14:paraId="72C04848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A1E804" w14:textId="4F477CE6" w:rsidR="00EE0C25" w:rsidRPr="00D57BA2" w:rsidRDefault="00EE0C25" w:rsidP="00C9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6EAB">
              <w:rPr>
                <w:rFonts w:asciiTheme="majorBidi" w:hAnsiTheme="majorBidi" w:cstheme="majorBidi"/>
                <w:sz w:val="30"/>
                <w:szCs w:val="30"/>
              </w:rPr>
              <w:t>11,415,618</w:t>
            </w:r>
          </w:p>
        </w:tc>
        <w:tc>
          <w:tcPr>
            <w:tcW w:w="270" w:type="dxa"/>
          </w:tcPr>
          <w:p w14:paraId="3F4ED704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E9B8E11" w14:textId="048F578E" w:rsidR="00EE0C25" w:rsidRPr="00D51FD2" w:rsidRDefault="00EE0C25" w:rsidP="00C9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1FD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40A6054E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3C266717" w14:textId="0A1E8774" w:rsidR="00EE0C25" w:rsidRPr="00D57BA2" w:rsidRDefault="00EE0C25" w:rsidP="00E9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51FD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770,364</w:t>
            </w:r>
          </w:p>
        </w:tc>
      </w:tr>
      <w:tr w:rsidR="00EE0C25" w:rsidRPr="00D57BA2" w14:paraId="1E2786A4" w14:textId="77777777" w:rsidTr="0047075B">
        <w:trPr>
          <w:cantSplit/>
          <w:trHeight w:val="389"/>
        </w:trPr>
        <w:tc>
          <w:tcPr>
            <w:tcW w:w="4077" w:type="dxa"/>
          </w:tcPr>
          <w:p w14:paraId="469120D2" w14:textId="2A12EC4B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48A4FBB8" w14:textId="55A38F53" w:rsidR="00EE0C25" w:rsidRPr="009854A2" w:rsidRDefault="00D912C9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12C9">
              <w:rPr>
                <w:rFonts w:asciiTheme="majorBidi" w:hAnsiTheme="majorBidi" w:cstheme="majorBidi"/>
                <w:sz w:val="30"/>
                <w:szCs w:val="30"/>
              </w:rPr>
              <w:t>516,663</w:t>
            </w:r>
          </w:p>
        </w:tc>
        <w:tc>
          <w:tcPr>
            <w:tcW w:w="270" w:type="dxa"/>
          </w:tcPr>
          <w:p w14:paraId="7C599D1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ECF7CB" w14:textId="22EF86C2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1,114,490</w:t>
            </w:r>
          </w:p>
        </w:tc>
        <w:tc>
          <w:tcPr>
            <w:tcW w:w="270" w:type="dxa"/>
          </w:tcPr>
          <w:p w14:paraId="61EAD846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977D1BF" w14:textId="5A11925F" w:rsidR="00EE0C25" w:rsidRPr="00D57BA2" w:rsidRDefault="00AE368A" w:rsidP="00C9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63778" w14:textId="77777777" w:rsidR="00EE0C25" w:rsidRPr="00D57BA2" w:rsidRDefault="00EE0C25" w:rsidP="00EE0C2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D7AE170" w14:textId="6F2934CE" w:rsidR="00EE0C25" w:rsidRPr="00D57BA2" w:rsidRDefault="00EE0C25" w:rsidP="00C9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368A" w:rsidRPr="00D57BA2" w14:paraId="67588CEF" w14:textId="77777777" w:rsidTr="00694737">
        <w:trPr>
          <w:cantSplit/>
          <w:trHeight w:val="389"/>
        </w:trPr>
        <w:tc>
          <w:tcPr>
            <w:tcW w:w="4077" w:type="dxa"/>
          </w:tcPr>
          <w:p w14:paraId="45749587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ขาดทุน) เบ็ดเสร็จอื่น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  <w:p w14:paraId="6CCEBF41" w14:textId="2A3A7D9A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8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  <w:vAlign w:val="bottom"/>
          </w:tcPr>
          <w:p w14:paraId="528C2263" w14:textId="62678CD4" w:rsidR="00AE368A" w:rsidRPr="009854A2" w:rsidRDefault="00287993" w:rsidP="00C9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87993">
              <w:rPr>
                <w:rFonts w:asciiTheme="majorBidi" w:hAnsiTheme="majorBidi" w:cstheme="majorBidi"/>
                <w:sz w:val="30"/>
                <w:szCs w:val="30"/>
              </w:rPr>
              <w:t>(40,493)</w:t>
            </w:r>
          </w:p>
        </w:tc>
        <w:tc>
          <w:tcPr>
            <w:tcW w:w="270" w:type="dxa"/>
            <w:vAlign w:val="bottom"/>
          </w:tcPr>
          <w:p w14:paraId="651020E1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CA4DAD" w14:textId="1ADBAB10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(939,735)</w:t>
            </w:r>
          </w:p>
        </w:tc>
        <w:tc>
          <w:tcPr>
            <w:tcW w:w="270" w:type="dxa"/>
            <w:vAlign w:val="bottom"/>
          </w:tcPr>
          <w:p w14:paraId="0A12BBF2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0BC0DB14" w14:textId="783E51C3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A14F88" w14:textId="77777777" w:rsidR="00AE368A" w:rsidRPr="00D57BA2" w:rsidRDefault="00AE368A" w:rsidP="00AE368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4774CFE6" w14:textId="09D39496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368A" w:rsidRPr="00D57BA2" w14:paraId="33705742" w14:textId="77777777" w:rsidTr="00176406">
        <w:trPr>
          <w:cantSplit/>
          <w:trHeight w:val="389"/>
        </w:trPr>
        <w:tc>
          <w:tcPr>
            <w:tcW w:w="4077" w:type="dxa"/>
          </w:tcPr>
          <w:p w14:paraId="4B23A515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vAlign w:val="bottom"/>
          </w:tcPr>
          <w:p w14:paraId="318104ED" w14:textId="39929E39" w:rsidR="00AE368A" w:rsidRPr="009854A2" w:rsidRDefault="00287993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87993">
              <w:rPr>
                <w:rFonts w:asciiTheme="majorBidi" w:hAnsiTheme="majorBidi" w:cstheme="majorBidi"/>
                <w:sz w:val="30"/>
                <w:szCs w:val="30"/>
              </w:rPr>
              <w:t>(29,989)</w:t>
            </w:r>
          </w:p>
        </w:tc>
        <w:tc>
          <w:tcPr>
            <w:tcW w:w="270" w:type="dxa"/>
          </w:tcPr>
          <w:p w14:paraId="3DA6B9F6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38DF3E" w14:textId="14F803F4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60D9354C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7DE9468" w14:textId="09BC69BB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00D90" w14:textId="77777777" w:rsidR="00AE368A" w:rsidRPr="00D57BA2" w:rsidRDefault="00AE368A" w:rsidP="00AE368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444EE22" w14:textId="1C30E65B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368A" w:rsidRPr="00D57BA2" w14:paraId="5BD0665C" w14:textId="77777777" w:rsidTr="0047075B">
        <w:trPr>
          <w:cantSplit/>
          <w:trHeight w:val="389"/>
        </w:trPr>
        <w:tc>
          <w:tcPr>
            <w:tcW w:w="4077" w:type="dxa"/>
          </w:tcPr>
          <w:p w14:paraId="12FBAA57" w14:textId="1A905532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8F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080" w:type="dxa"/>
          </w:tcPr>
          <w:p w14:paraId="5BC281C7" w14:textId="77777777" w:rsidR="00AE368A" w:rsidRPr="009854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FF995A5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4EEB96D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C664F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EFDCB21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67015" w14:textId="77777777" w:rsidR="00AE368A" w:rsidRPr="00D57BA2" w:rsidRDefault="00AE368A" w:rsidP="00AE368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39E686DC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368A" w:rsidRPr="00D57BA2" w14:paraId="2F946D74" w14:textId="77777777" w:rsidTr="0047075B">
        <w:trPr>
          <w:cantSplit/>
          <w:trHeight w:val="389"/>
        </w:trPr>
        <w:tc>
          <w:tcPr>
            <w:tcW w:w="4077" w:type="dxa"/>
          </w:tcPr>
          <w:p w14:paraId="77D05A33" w14:textId="49784559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338F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1080" w:type="dxa"/>
          </w:tcPr>
          <w:p w14:paraId="0F214935" w14:textId="7EBE4335" w:rsidR="00AE368A" w:rsidRPr="009854A2" w:rsidRDefault="00D912C9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12C9">
              <w:rPr>
                <w:rFonts w:asciiTheme="majorBidi" w:hAnsiTheme="majorBidi" w:cstheme="majorBidi"/>
                <w:sz w:val="30"/>
                <w:szCs w:val="30"/>
              </w:rPr>
              <w:t>102,017</w:t>
            </w:r>
          </w:p>
        </w:tc>
        <w:tc>
          <w:tcPr>
            <w:tcW w:w="270" w:type="dxa"/>
          </w:tcPr>
          <w:p w14:paraId="0B023D11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D5B3D" w14:textId="65EF4E88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6EAB">
              <w:rPr>
                <w:rFonts w:asciiTheme="majorBidi" w:hAnsiTheme="majorBidi" w:cstheme="majorBidi"/>
                <w:sz w:val="30"/>
                <w:szCs w:val="30"/>
              </w:rPr>
              <w:t>(76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0,177</w:t>
            </w:r>
            <w:r w:rsidRPr="00726E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D2177C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9DBF8A4" w14:textId="28A4AC4C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E8A83" w14:textId="77777777" w:rsidR="00AE368A" w:rsidRPr="00D57BA2" w:rsidRDefault="00AE368A" w:rsidP="00AE368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274A2BF" w14:textId="5072A0DF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368A" w:rsidRPr="00D57BA2" w14:paraId="72CB6548" w14:textId="77777777" w:rsidTr="0047075B">
        <w:trPr>
          <w:cantSplit/>
          <w:trHeight w:val="389"/>
        </w:trPr>
        <w:tc>
          <w:tcPr>
            <w:tcW w:w="4077" w:type="dxa"/>
          </w:tcPr>
          <w:p w14:paraId="6C37BC7A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67D25" w14:textId="64254336" w:rsidR="00AE368A" w:rsidRPr="009854A2" w:rsidRDefault="00D912C9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912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11,352,903</w:t>
            </w:r>
          </w:p>
        </w:tc>
        <w:tc>
          <w:tcPr>
            <w:tcW w:w="270" w:type="dxa"/>
          </w:tcPr>
          <w:p w14:paraId="783BD2C6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1EA12" w14:textId="0D4EF058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735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04,705</w:t>
            </w:r>
          </w:p>
        </w:tc>
        <w:tc>
          <w:tcPr>
            <w:tcW w:w="270" w:type="dxa"/>
          </w:tcPr>
          <w:p w14:paraId="0C4D7D00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C10EEB" w14:textId="2867098E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7065FD66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3B71C75" w14:textId="13E65F29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05D50164" w14:textId="36711FA4" w:rsidR="00234A51" w:rsidRPr="00D57BA2" w:rsidRDefault="00234A51" w:rsidP="00234A51">
      <w:pPr>
        <w:rPr>
          <w:rFonts w:asciiTheme="majorBidi" w:hAnsiTheme="majorBidi" w:cstheme="majorBidi"/>
          <w:sz w:val="30"/>
          <w:szCs w:val="30"/>
          <w:cs/>
        </w:rPr>
        <w:sectPr w:rsidR="00234A51" w:rsidRPr="00D57BA2" w:rsidSect="003C0D5D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19BAE912" w14:textId="07DD61D1" w:rsidR="00CA43DC" w:rsidRPr="00D57BA2" w:rsidRDefault="00BC585D" w:rsidP="00BC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rPr>
          <w:rFonts w:asciiTheme="majorBidi" w:hAnsiTheme="majorBidi" w:cstheme="majorBidi"/>
          <w:sz w:val="30"/>
          <w:szCs w:val="30"/>
        </w:rPr>
      </w:pPr>
      <w:r w:rsidRPr="00F50CC6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F50CC6">
        <w:rPr>
          <w:rFonts w:asciiTheme="majorBidi" w:hAnsiTheme="majorBidi" w:cstheme="majorBidi"/>
          <w:sz w:val="30"/>
          <w:szCs w:val="30"/>
        </w:rPr>
        <w:t xml:space="preserve">31 </w:t>
      </w:r>
      <w:r w:rsidRPr="00F50CC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50CC6">
        <w:rPr>
          <w:rFonts w:asciiTheme="majorBidi" w:hAnsiTheme="majorBidi" w:cstheme="majorBidi"/>
          <w:sz w:val="30"/>
          <w:szCs w:val="30"/>
        </w:rPr>
        <w:t>256</w:t>
      </w:r>
      <w:r w:rsidR="00EE0C25" w:rsidRPr="00F50CC6">
        <w:rPr>
          <w:rFonts w:asciiTheme="majorBidi" w:hAnsiTheme="majorBidi" w:cstheme="majorBidi"/>
          <w:sz w:val="30"/>
          <w:szCs w:val="30"/>
        </w:rPr>
        <w:t>9</w:t>
      </w:r>
      <w:r w:rsidRPr="00F50C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43DC" w:rsidRPr="00F50CC6">
        <w:rPr>
          <w:rFonts w:asciiTheme="majorBidi" w:hAnsiTheme="majorBidi" w:cstheme="majorBidi"/>
          <w:sz w:val="30"/>
          <w:szCs w:val="30"/>
          <w:cs/>
        </w:rPr>
        <w:t>ไม่มีการซื้อและจำหน่ายเงินลงทุนในบริษัทร่วม</w:t>
      </w:r>
      <w:r w:rsidR="00CA43DC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1478D5C" w14:textId="77777777" w:rsidR="00CA43DC" w:rsidRPr="00D57BA2" w:rsidRDefault="00CA43DC" w:rsidP="00BC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rPr>
          <w:rFonts w:asciiTheme="majorBidi" w:hAnsiTheme="majorBidi" w:cstheme="majorBidi"/>
          <w:sz w:val="30"/>
          <w:szCs w:val="30"/>
        </w:rPr>
      </w:pPr>
    </w:p>
    <w:p w14:paraId="18FFB09E" w14:textId="019F0011" w:rsidR="00543F83" w:rsidRPr="00D57BA2" w:rsidRDefault="00543F83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เงินลงทุนในตราสารทุนที่บันทึกตามวิธีส่วนได้เสีย ณ วันที่</w:t>
      </w:r>
      <w:r w:rsidRPr="00D57BA2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="0039076D" w:rsidRPr="00D57BA2">
        <w:rPr>
          <w:rFonts w:asciiTheme="majorBidi" w:hAnsiTheme="majorBidi" w:cstheme="majorBidi"/>
          <w:sz w:val="30"/>
          <w:szCs w:val="30"/>
        </w:rPr>
        <w:t>31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="0039076D" w:rsidRPr="00D57BA2">
        <w:rPr>
          <w:rFonts w:asciiTheme="majorBidi" w:hAnsiTheme="majorBidi" w:cstheme="majorBidi"/>
          <w:sz w:val="30"/>
          <w:szCs w:val="30"/>
          <w:cs/>
        </w:rPr>
        <w:t xml:space="preserve">นาคม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9</w:t>
      </w:r>
      <w:r w:rsidR="00AE1C97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700CF8"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8</w:t>
      </w:r>
      <w:r w:rsidR="00AE1C97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และเงินปันผลรับจากเงินลงทุนดังกล่าวสำหรับ</w:t>
      </w:r>
      <w:r w:rsidR="000277F7" w:rsidRPr="00D57BA2">
        <w:rPr>
          <w:rFonts w:asciiTheme="majorBidi" w:hAnsiTheme="majorBidi" w:cstheme="majorBidi"/>
          <w:sz w:val="30"/>
          <w:szCs w:val="30"/>
          <w:cs/>
        </w:rPr>
        <w:t>แต่ละ</w:t>
      </w:r>
      <w:r w:rsidRPr="00D57BA2">
        <w:rPr>
          <w:rFonts w:asciiTheme="majorBidi" w:hAnsiTheme="majorBidi" w:cstheme="majorBidi"/>
          <w:sz w:val="30"/>
          <w:szCs w:val="30"/>
          <w:cs/>
        </w:rPr>
        <w:t>ปี</w:t>
      </w:r>
      <w:r w:rsidR="003D470C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E74881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3D470C">
        <w:rPr>
          <w:rFonts w:asciiTheme="majorBidi" w:hAnsiTheme="majorBidi" w:cstheme="majorBidi" w:hint="cs"/>
          <w:sz w:val="30"/>
          <w:szCs w:val="30"/>
          <w:cs/>
        </w:rPr>
        <w:t>เดียวกัน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4276BA0" w14:textId="77777777" w:rsidR="00BC4730" w:rsidRPr="00D57BA2" w:rsidRDefault="00BC4730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210" w:type="dxa"/>
        <w:tblInd w:w="-90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5"/>
        <w:gridCol w:w="1165"/>
        <w:gridCol w:w="1180"/>
        <w:gridCol w:w="990"/>
        <w:gridCol w:w="182"/>
        <w:gridCol w:w="835"/>
        <w:gridCol w:w="180"/>
        <w:gridCol w:w="949"/>
        <w:gridCol w:w="180"/>
        <w:gridCol w:w="810"/>
        <w:gridCol w:w="82"/>
        <w:gridCol w:w="98"/>
        <w:gridCol w:w="82"/>
        <w:gridCol w:w="922"/>
        <w:gridCol w:w="180"/>
        <w:gridCol w:w="900"/>
        <w:gridCol w:w="25"/>
        <w:gridCol w:w="155"/>
        <w:gridCol w:w="23"/>
        <w:gridCol w:w="882"/>
        <w:gridCol w:w="25"/>
        <w:gridCol w:w="155"/>
        <w:gridCol w:w="25"/>
        <w:gridCol w:w="875"/>
        <w:gridCol w:w="25"/>
        <w:gridCol w:w="155"/>
        <w:gridCol w:w="25"/>
        <w:gridCol w:w="870"/>
        <w:gridCol w:w="25"/>
        <w:gridCol w:w="153"/>
        <w:gridCol w:w="25"/>
        <w:gridCol w:w="967"/>
      </w:tblGrid>
      <w:tr w:rsidR="00234A51" w:rsidRPr="00D57BA2" w14:paraId="31650934" w14:textId="77777777" w:rsidTr="00787CCE">
        <w:trPr>
          <w:cantSplit/>
          <w:tblHeader/>
        </w:trPr>
        <w:tc>
          <w:tcPr>
            <w:tcW w:w="2065" w:type="dxa"/>
          </w:tcPr>
          <w:p w14:paraId="79FFFAB2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bookmarkStart w:id="7" w:name="_Hlk72159339"/>
          </w:p>
        </w:tc>
        <w:tc>
          <w:tcPr>
            <w:tcW w:w="1165" w:type="dxa"/>
          </w:tcPr>
          <w:p w14:paraId="6C416C35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14:paraId="24E11CAD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07" w:type="dxa"/>
            <w:gridSpan w:val="3"/>
          </w:tcPr>
          <w:p w14:paraId="6B15D038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EE1D71A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14:paraId="7905C38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6D2A1B8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94" w:type="dxa"/>
            <w:gridSpan w:val="20"/>
            <w:hideMark/>
          </w:tcPr>
          <w:p w14:paraId="036E1695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34A51" w:rsidRPr="00D57BA2" w14:paraId="04A27EED" w14:textId="77777777" w:rsidTr="00787CCE">
        <w:trPr>
          <w:cantSplit/>
          <w:tblHeader/>
        </w:trPr>
        <w:tc>
          <w:tcPr>
            <w:tcW w:w="2065" w:type="dxa"/>
          </w:tcPr>
          <w:p w14:paraId="0C1ED6C7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  <w:hideMark/>
          </w:tcPr>
          <w:p w14:paraId="16223D5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180" w:type="dxa"/>
            <w:hideMark/>
          </w:tcPr>
          <w:p w14:paraId="3A97795C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กิจการจัดตั้ง</w:t>
            </w:r>
          </w:p>
        </w:tc>
        <w:tc>
          <w:tcPr>
            <w:tcW w:w="2007" w:type="dxa"/>
            <w:gridSpan w:val="3"/>
            <w:hideMark/>
          </w:tcPr>
          <w:p w14:paraId="6017A0F3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สัดส่วนความเป็น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  <w:p w14:paraId="0586850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เจ้าของ</w:t>
            </w:r>
          </w:p>
        </w:tc>
        <w:tc>
          <w:tcPr>
            <w:tcW w:w="180" w:type="dxa"/>
          </w:tcPr>
          <w:p w14:paraId="14A98BCD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14:paraId="4764E46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049C293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5E5702D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84" w:type="dxa"/>
            <w:gridSpan w:val="4"/>
          </w:tcPr>
          <w:p w14:paraId="7E0D68B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6376B30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5BC00F0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5" w:type="dxa"/>
            <w:gridSpan w:val="6"/>
            <w:hideMark/>
          </w:tcPr>
          <w:p w14:paraId="720E664C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มูลค่าตาม</w:t>
            </w:r>
          </w:p>
          <w:p w14:paraId="2D776620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58959E7C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065" w:type="dxa"/>
            <w:gridSpan w:val="6"/>
            <w:hideMark/>
          </w:tcPr>
          <w:p w14:paraId="1E3B75AE" w14:textId="77777777" w:rsidR="00CA43DC" w:rsidRPr="00D57BA2" w:rsidRDefault="00CA43DC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EEDD21C" w14:textId="227C865D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D51FD2" w:rsidRPr="00D57BA2" w14:paraId="2AD11FAB" w14:textId="77777777" w:rsidTr="00787CCE">
        <w:trPr>
          <w:cantSplit/>
          <w:tblHeader/>
        </w:trPr>
        <w:tc>
          <w:tcPr>
            <w:tcW w:w="2065" w:type="dxa"/>
          </w:tcPr>
          <w:p w14:paraId="68EBFC3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165" w:type="dxa"/>
          </w:tcPr>
          <w:p w14:paraId="4038046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400DBA4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9AF63D2" w14:textId="4BD22DE5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2" w:type="dxa"/>
            <w:vAlign w:val="bottom"/>
          </w:tcPr>
          <w:p w14:paraId="08955412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63C6F5C7" w14:textId="593779FD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62CFB8D2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  <w:hideMark/>
          </w:tcPr>
          <w:p w14:paraId="55F22ED9" w14:textId="404FD55F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46FC1D8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1050CE5" w14:textId="51B97E05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14:paraId="49CC9305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04" w:type="dxa"/>
            <w:gridSpan w:val="2"/>
            <w:vAlign w:val="bottom"/>
            <w:hideMark/>
          </w:tcPr>
          <w:p w14:paraId="4830FAE3" w14:textId="54245DDB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1A15A8AA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4BF43F33" w14:textId="123184CF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14:paraId="74295F44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gridSpan w:val="2"/>
            <w:vAlign w:val="bottom"/>
            <w:hideMark/>
          </w:tcPr>
          <w:p w14:paraId="7238A870" w14:textId="10C0C268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02A2D0E5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3B348C93" w14:textId="4DEED504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14:paraId="6A01C3C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gridSpan w:val="2"/>
            <w:vAlign w:val="bottom"/>
            <w:hideMark/>
          </w:tcPr>
          <w:p w14:paraId="60BFF0F2" w14:textId="5E6ECDFF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78" w:type="dxa"/>
            <w:gridSpan w:val="2"/>
            <w:vAlign w:val="bottom"/>
          </w:tcPr>
          <w:p w14:paraId="3E8B5D57" w14:textId="77777777" w:rsidR="00D51FD2" w:rsidRPr="00D57BA2" w:rsidRDefault="00D51FD2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  <w:hideMark/>
          </w:tcPr>
          <w:p w14:paraId="03889BE4" w14:textId="5BE19DC8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</w:tr>
      <w:tr w:rsidR="00F11CBF" w:rsidRPr="00D57BA2" w14:paraId="31EF06CD" w14:textId="77777777" w:rsidTr="00787CCE">
        <w:trPr>
          <w:cantSplit/>
          <w:trHeight w:val="261"/>
        </w:trPr>
        <w:tc>
          <w:tcPr>
            <w:tcW w:w="2065" w:type="dxa"/>
          </w:tcPr>
          <w:p w14:paraId="33B8B28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</w:tcPr>
          <w:p w14:paraId="4FA66D0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3EB1093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007" w:type="dxa"/>
            <w:gridSpan w:val="3"/>
            <w:hideMark/>
          </w:tcPr>
          <w:p w14:paraId="28BB903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3E989D3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613" w:type="dxa"/>
            <w:gridSpan w:val="25"/>
            <w:hideMark/>
          </w:tcPr>
          <w:p w14:paraId="7FD538B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11CBF" w:rsidRPr="00D57BA2" w14:paraId="36E71D87" w14:textId="77777777" w:rsidTr="00787CCE">
        <w:trPr>
          <w:cantSplit/>
          <w:trHeight w:val="351"/>
        </w:trPr>
        <w:tc>
          <w:tcPr>
            <w:tcW w:w="2065" w:type="dxa"/>
            <w:hideMark/>
          </w:tcPr>
          <w:p w14:paraId="39E4B36D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165" w:type="dxa"/>
          </w:tcPr>
          <w:p w14:paraId="15C424F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20CB767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990" w:type="dxa"/>
          </w:tcPr>
          <w:p w14:paraId="388D9A4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2B64CC8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14:paraId="5507CB2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709B57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14:paraId="3A84753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690D18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14:paraId="7CC259F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47024E9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</w:tcPr>
          <w:p w14:paraId="3E8DEC6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5B39E7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gridSpan w:val="2"/>
          </w:tcPr>
          <w:p w14:paraId="36D3DE2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78FF4A1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7" w:type="dxa"/>
            <w:gridSpan w:val="2"/>
          </w:tcPr>
          <w:p w14:paraId="74CA948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1AB19541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gridSpan w:val="2"/>
          </w:tcPr>
          <w:p w14:paraId="29B7A2B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04EA715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gridSpan w:val="2"/>
          </w:tcPr>
          <w:p w14:paraId="310A0FA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6A079B1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7" w:type="dxa"/>
          </w:tcPr>
          <w:p w14:paraId="40D4986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E368A" w:rsidRPr="00D57BA2" w14:paraId="45AD4CB0" w14:textId="77777777" w:rsidTr="00787CCE">
        <w:trPr>
          <w:cantSplit/>
          <w:trHeight w:val="270"/>
        </w:trPr>
        <w:tc>
          <w:tcPr>
            <w:tcW w:w="2065" w:type="dxa"/>
            <w:hideMark/>
          </w:tcPr>
          <w:p w14:paraId="5B649EC8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P.T. Indo Liberty 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1165" w:type="dxa"/>
          </w:tcPr>
          <w:p w14:paraId="3E2C3739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  <w:p w14:paraId="414F5402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ผลิตสิ่งทอ</w:t>
            </w:r>
          </w:p>
        </w:tc>
        <w:tc>
          <w:tcPr>
            <w:tcW w:w="1180" w:type="dxa"/>
          </w:tcPr>
          <w:p w14:paraId="1B56A373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5C93AA2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อินโดนีเซีย</w:t>
            </w:r>
          </w:p>
        </w:tc>
        <w:tc>
          <w:tcPr>
            <w:tcW w:w="990" w:type="dxa"/>
            <w:vAlign w:val="bottom"/>
          </w:tcPr>
          <w:p w14:paraId="73DB3A1B" w14:textId="796EDBF1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vAlign w:val="bottom"/>
          </w:tcPr>
          <w:p w14:paraId="3C51152B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</w:tcPr>
          <w:p w14:paraId="0DA5FA1A" w14:textId="2CF8A809" w:rsidR="00AE368A" w:rsidRPr="00D57BA2" w:rsidRDefault="00AE368A" w:rsidP="00FF6C7A">
            <w:pPr>
              <w:tabs>
                <w:tab w:val="clear" w:pos="227"/>
                <w:tab w:val="clear" w:pos="454"/>
                <w:tab w:val="clear" w:pos="680"/>
                <w:tab w:val="left" w:pos="556"/>
                <w:tab w:val="left" w:pos="66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0" w:type="dxa"/>
            <w:vAlign w:val="bottom"/>
          </w:tcPr>
          <w:p w14:paraId="33786501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2CC79BA0" w14:textId="5A5321EE" w:rsidR="00AE368A" w:rsidRPr="00D57BA2" w:rsidRDefault="00AE368A" w:rsidP="00C9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515,664</w:t>
            </w:r>
          </w:p>
        </w:tc>
        <w:tc>
          <w:tcPr>
            <w:tcW w:w="180" w:type="dxa"/>
            <w:vAlign w:val="bottom"/>
          </w:tcPr>
          <w:p w14:paraId="00AA0ED0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1706F232" w14:textId="42499E4C" w:rsidR="00AE368A" w:rsidRPr="00D57BA2" w:rsidRDefault="00AE368A" w:rsidP="00C9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515,664</w:t>
            </w:r>
          </w:p>
        </w:tc>
        <w:tc>
          <w:tcPr>
            <w:tcW w:w="180" w:type="dxa"/>
            <w:gridSpan w:val="2"/>
            <w:vAlign w:val="bottom"/>
          </w:tcPr>
          <w:p w14:paraId="00861739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3335A762" w14:textId="1D4AA699" w:rsidR="00AE368A" w:rsidRPr="00D57BA2" w:rsidRDefault="00AE368A" w:rsidP="00C9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196,948</w:t>
            </w:r>
          </w:p>
        </w:tc>
        <w:tc>
          <w:tcPr>
            <w:tcW w:w="180" w:type="dxa"/>
            <w:vAlign w:val="bottom"/>
          </w:tcPr>
          <w:p w14:paraId="2C63293E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7331F38E" w14:textId="53E5FF04" w:rsidR="00AE368A" w:rsidRPr="00D57BA2" w:rsidRDefault="00AE368A" w:rsidP="00C9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196,948</w:t>
            </w:r>
          </w:p>
        </w:tc>
        <w:tc>
          <w:tcPr>
            <w:tcW w:w="178" w:type="dxa"/>
            <w:gridSpan w:val="2"/>
            <w:vAlign w:val="bottom"/>
          </w:tcPr>
          <w:p w14:paraId="5E598C17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C6031C9" w14:textId="6BF94B09" w:rsidR="00AE368A" w:rsidRPr="00D57BA2" w:rsidRDefault="00AE368A" w:rsidP="00C9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368A">
              <w:rPr>
                <w:rFonts w:asciiTheme="majorBidi" w:hAnsiTheme="majorBidi" w:cstheme="majorBidi"/>
                <w:sz w:val="28"/>
                <w:szCs w:val="28"/>
              </w:rPr>
              <w:t xml:space="preserve">15,895 </w:t>
            </w:r>
          </w:p>
        </w:tc>
        <w:tc>
          <w:tcPr>
            <w:tcW w:w="180" w:type="dxa"/>
            <w:gridSpan w:val="2"/>
            <w:vAlign w:val="bottom"/>
          </w:tcPr>
          <w:p w14:paraId="0162C749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83F823" w14:textId="39752893" w:rsidR="00AE368A" w:rsidRPr="00D57BA2" w:rsidRDefault="00AE368A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88,606</w:t>
            </w:r>
          </w:p>
        </w:tc>
        <w:tc>
          <w:tcPr>
            <w:tcW w:w="180" w:type="dxa"/>
            <w:gridSpan w:val="2"/>
            <w:vAlign w:val="bottom"/>
          </w:tcPr>
          <w:p w14:paraId="72D32E87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2AACF837" w14:textId="5EA26D5C" w:rsidR="00AE368A" w:rsidRPr="00AE368A" w:rsidRDefault="00AE368A" w:rsidP="00C9638F">
            <w:pPr>
              <w:tabs>
                <w:tab w:val="clear" w:pos="227"/>
                <w:tab w:val="clear" w:pos="454"/>
                <w:tab w:val="clear" w:pos="680"/>
                <w:tab w:val="left" w:pos="4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E368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8BB2388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E4EF22B" w14:textId="184A5A16" w:rsidR="00AE368A" w:rsidRPr="00277FA2" w:rsidRDefault="00AE368A" w:rsidP="00C9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7F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368A" w:rsidRPr="00D57BA2" w14:paraId="4C3C25B7" w14:textId="77777777" w:rsidTr="009854A2">
        <w:trPr>
          <w:cantSplit/>
          <w:trHeight w:val="695"/>
        </w:trPr>
        <w:tc>
          <w:tcPr>
            <w:tcW w:w="2065" w:type="dxa"/>
            <w:hideMark/>
          </w:tcPr>
          <w:p w14:paraId="2463D973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1165" w:type="dxa"/>
          </w:tcPr>
          <w:p w14:paraId="2599DEA1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  <w:p w14:paraId="1AFE95C4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33C43A6C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ผลิตสารเคมี</w:t>
            </w:r>
          </w:p>
        </w:tc>
        <w:tc>
          <w:tcPr>
            <w:tcW w:w="1180" w:type="dxa"/>
            <w:vAlign w:val="bottom"/>
            <w:hideMark/>
          </w:tcPr>
          <w:p w14:paraId="0A02203F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90" w:type="dxa"/>
            <w:vAlign w:val="bottom"/>
          </w:tcPr>
          <w:p w14:paraId="0E9BD0A7" w14:textId="776EB489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2" w:type="dxa"/>
            <w:vAlign w:val="bottom"/>
          </w:tcPr>
          <w:p w14:paraId="0AA06040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459938F6" w14:textId="6D10F4F6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14:paraId="222B1AAC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6AAB0223" w14:textId="3E9271AF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80" w:type="dxa"/>
            <w:vAlign w:val="bottom"/>
          </w:tcPr>
          <w:p w14:paraId="3D7DE7C2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2230DEA9" w14:textId="13202B35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80" w:type="dxa"/>
            <w:gridSpan w:val="2"/>
            <w:vAlign w:val="bottom"/>
          </w:tcPr>
          <w:p w14:paraId="47DAC36C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bottom w:val="nil"/>
            </w:tcBorders>
            <w:vAlign w:val="bottom"/>
          </w:tcPr>
          <w:p w14:paraId="2E87F1C2" w14:textId="5426418E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509,820</w:t>
            </w:r>
          </w:p>
        </w:tc>
        <w:tc>
          <w:tcPr>
            <w:tcW w:w="180" w:type="dxa"/>
            <w:vAlign w:val="bottom"/>
          </w:tcPr>
          <w:p w14:paraId="30526C0E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bottom w:val="nil"/>
            </w:tcBorders>
            <w:vAlign w:val="bottom"/>
            <w:hideMark/>
          </w:tcPr>
          <w:p w14:paraId="650820FD" w14:textId="5AADD25B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509,820</w:t>
            </w:r>
          </w:p>
        </w:tc>
        <w:tc>
          <w:tcPr>
            <w:tcW w:w="178" w:type="dxa"/>
            <w:gridSpan w:val="2"/>
            <w:vAlign w:val="bottom"/>
          </w:tcPr>
          <w:p w14:paraId="03E663D4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bottom w:val="nil"/>
            </w:tcBorders>
            <w:vAlign w:val="bottom"/>
          </w:tcPr>
          <w:p w14:paraId="38906E4B" w14:textId="04904B4F" w:rsidR="00AE368A" w:rsidRPr="00D57BA2" w:rsidRDefault="00D912C9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912C9">
              <w:rPr>
                <w:rFonts w:asciiTheme="majorBidi" w:hAnsiTheme="majorBidi" w:cstheme="majorBidi"/>
                <w:sz w:val="28"/>
                <w:szCs w:val="28"/>
              </w:rPr>
              <w:t>5,772,923</w:t>
            </w:r>
          </w:p>
        </w:tc>
        <w:tc>
          <w:tcPr>
            <w:tcW w:w="180" w:type="dxa"/>
            <w:gridSpan w:val="2"/>
            <w:vAlign w:val="bottom"/>
          </w:tcPr>
          <w:p w14:paraId="17E40884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  <w:vAlign w:val="bottom"/>
            <w:hideMark/>
          </w:tcPr>
          <w:p w14:paraId="22277E8E" w14:textId="596BCADE" w:rsidR="00AE368A" w:rsidRPr="00D57BA2" w:rsidRDefault="00AE368A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5,942,344</w:t>
            </w:r>
          </w:p>
        </w:tc>
        <w:tc>
          <w:tcPr>
            <w:tcW w:w="180" w:type="dxa"/>
            <w:gridSpan w:val="2"/>
            <w:vAlign w:val="bottom"/>
          </w:tcPr>
          <w:p w14:paraId="602ED5D1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bottom w:val="nil"/>
            </w:tcBorders>
            <w:vAlign w:val="bottom"/>
          </w:tcPr>
          <w:p w14:paraId="7FCD90A8" w14:textId="17529060" w:rsidR="00AE368A" w:rsidRPr="00AE368A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E368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0C338627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tcBorders>
              <w:bottom w:val="nil"/>
            </w:tcBorders>
            <w:vAlign w:val="bottom"/>
            <w:hideMark/>
          </w:tcPr>
          <w:p w14:paraId="2FAE493B" w14:textId="557971AA" w:rsidR="00AE368A" w:rsidRPr="00277FA2" w:rsidRDefault="00277FA2" w:rsidP="007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7F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368A" w:rsidRPr="00D57BA2" w14:paraId="73FC18C4" w14:textId="77777777" w:rsidTr="009854A2">
        <w:trPr>
          <w:cantSplit/>
        </w:trPr>
        <w:tc>
          <w:tcPr>
            <w:tcW w:w="2065" w:type="dxa"/>
            <w:tcBorders>
              <w:bottom w:val="nil"/>
            </w:tcBorders>
            <w:hideMark/>
          </w:tcPr>
          <w:p w14:paraId="3A7FA9AF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proofErr w:type="spellStart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Indigold</w:t>
            </w:r>
            <w:proofErr w:type="spellEnd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Carbon (</w:t>
            </w:r>
            <w:proofErr w:type="gramStart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Mauritius)  Limited</w:t>
            </w:r>
            <w:proofErr w:type="gramEnd"/>
          </w:p>
        </w:tc>
        <w:tc>
          <w:tcPr>
            <w:tcW w:w="1165" w:type="dxa"/>
            <w:tcBorders>
              <w:bottom w:val="nil"/>
            </w:tcBorders>
            <w:hideMark/>
          </w:tcPr>
          <w:p w14:paraId="4E9D6DFF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บริษัทเพื่อ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การลงทุน</w:t>
            </w:r>
          </w:p>
        </w:tc>
        <w:tc>
          <w:tcPr>
            <w:tcW w:w="1180" w:type="dxa"/>
            <w:tcBorders>
              <w:bottom w:val="nil"/>
            </w:tcBorders>
            <w:vAlign w:val="bottom"/>
            <w:hideMark/>
          </w:tcPr>
          <w:p w14:paraId="0891BE29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มอริเชียส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A38DB4C" w14:textId="2F0A68D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20.59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5241D97C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tcBorders>
              <w:bottom w:val="nil"/>
            </w:tcBorders>
            <w:vAlign w:val="bottom"/>
            <w:hideMark/>
          </w:tcPr>
          <w:p w14:paraId="434152F2" w14:textId="3D64D10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20.59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C17F325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7DD79520" w14:textId="5FB3D9F9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308,870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280DFCA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tcBorders>
              <w:bottom w:val="nil"/>
            </w:tcBorders>
            <w:vAlign w:val="bottom"/>
            <w:hideMark/>
          </w:tcPr>
          <w:p w14:paraId="35162944" w14:textId="11BE1CE5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308,870</w:t>
            </w:r>
          </w:p>
        </w:tc>
        <w:tc>
          <w:tcPr>
            <w:tcW w:w="180" w:type="dxa"/>
            <w:gridSpan w:val="2"/>
            <w:tcBorders>
              <w:bottom w:val="nil"/>
            </w:tcBorders>
            <w:vAlign w:val="bottom"/>
          </w:tcPr>
          <w:p w14:paraId="2E39EA39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EDB6259" w14:textId="45674533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63,596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158E1C6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9DA4312" w14:textId="25D67E5C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63,596</w:t>
            </w:r>
          </w:p>
        </w:tc>
        <w:tc>
          <w:tcPr>
            <w:tcW w:w="178" w:type="dxa"/>
            <w:gridSpan w:val="2"/>
            <w:tcBorders>
              <w:bottom w:val="nil"/>
            </w:tcBorders>
            <w:vAlign w:val="bottom"/>
          </w:tcPr>
          <w:p w14:paraId="154BD0B9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  <w:vAlign w:val="bottom"/>
          </w:tcPr>
          <w:p w14:paraId="1893121D" w14:textId="48307FD6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368A">
              <w:rPr>
                <w:rFonts w:asciiTheme="majorBidi" w:hAnsiTheme="majorBidi" w:cstheme="majorBidi"/>
                <w:sz w:val="28"/>
                <w:szCs w:val="28"/>
              </w:rPr>
              <w:t>5,564,085</w:t>
            </w:r>
          </w:p>
        </w:tc>
        <w:tc>
          <w:tcPr>
            <w:tcW w:w="180" w:type="dxa"/>
            <w:gridSpan w:val="2"/>
            <w:tcBorders>
              <w:bottom w:val="nil"/>
            </w:tcBorders>
            <w:vAlign w:val="bottom"/>
          </w:tcPr>
          <w:p w14:paraId="5D2AB242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A057201" w14:textId="30BA582E" w:rsidR="00AE368A" w:rsidRPr="00D57BA2" w:rsidRDefault="00AE368A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4,773,755</w:t>
            </w:r>
          </w:p>
        </w:tc>
        <w:tc>
          <w:tcPr>
            <w:tcW w:w="180" w:type="dxa"/>
            <w:gridSpan w:val="2"/>
            <w:tcBorders>
              <w:bottom w:val="nil"/>
            </w:tcBorders>
            <w:vAlign w:val="bottom"/>
          </w:tcPr>
          <w:p w14:paraId="4DF37D02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vAlign w:val="bottom"/>
          </w:tcPr>
          <w:p w14:paraId="110F9E1B" w14:textId="77D59E7F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368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78" w:type="dxa"/>
            <w:gridSpan w:val="2"/>
            <w:tcBorders>
              <w:bottom w:val="nil"/>
            </w:tcBorders>
            <w:vAlign w:val="bottom"/>
          </w:tcPr>
          <w:p w14:paraId="1F312643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  <w:hideMark/>
          </w:tcPr>
          <w:p w14:paraId="3B959183" w14:textId="592E5A68" w:rsidR="00AE368A" w:rsidRPr="00277FA2" w:rsidRDefault="00AE368A" w:rsidP="007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7F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368A" w:rsidRPr="00D57BA2" w14:paraId="6A3B8A10" w14:textId="77777777" w:rsidTr="009854A2">
        <w:trPr>
          <w:cantSplit/>
        </w:trPr>
        <w:tc>
          <w:tcPr>
            <w:tcW w:w="2065" w:type="dxa"/>
            <w:tcBorders>
              <w:bottom w:val="nil"/>
            </w:tcBorders>
            <w:hideMark/>
          </w:tcPr>
          <w:p w14:paraId="294F10AA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65" w:type="dxa"/>
            <w:tcBorders>
              <w:bottom w:val="nil"/>
            </w:tcBorders>
          </w:tcPr>
          <w:p w14:paraId="593F0E2B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tcBorders>
              <w:bottom w:val="nil"/>
            </w:tcBorders>
          </w:tcPr>
          <w:p w14:paraId="630F5B3D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F2C2846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3C11DB99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tcBorders>
              <w:bottom w:val="nil"/>
            </w:tcBorders>
          </w:tcPr>
          <w:p w14:paraId="14225214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3B38669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tcBorders>
              <w:bottom w:val="nil"/>
            </w:tcBorders>
          </w:tcPr>
          <w:p w14:paraId="19382604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A171FF4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tcBorders>
              <w:bottom w:val="nil"/>
            </w:tcBorders>
          </w:tcPr>
          <w:p w14:paraId="04318579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tcBorders>
              <w:bottom w:val="nil"/>
            </w:tcBorders>
          </w:tcPr>
          <w:p w14:paraId="7ADA1E6A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1CCDAFD6" w14:textId="624F33C0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80" w:type="dxa"/>
            <w:tcBorders>
              <w:bottom w:val="nil"/>
            </w:tcBorders>
          </w:tcPr>
          <w:p w14:paraId="19DF6ACE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</w:tcBorders>
            <w:hideMark/>
          </w:tcPr>
          <w:p w14:paraId="2B110DF2" w14:textId="13814324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78" w:type="dxa"/>
            <w:gridSpan w:val="2"/>
            <w:tcBorders>
              <w:bottom w:val="nil"/>
            </w:tcBorders>
          </w:tcPr>
          <w:p w14:paraId="4850BDBA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  <w:vAlign w:val="bottom"/>
          </w:tcPr>
          <w:p w14:paraId="5C8B66FB" w14:textId="2EA5BD43" w:rsidR="00AE368A" w:rsidRPr="00D912C9" w:rsidRDefault="00D912C9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12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11,352,903</w:t>
            </w:r>
          </w:p>
        </w:tc>
        <w:tc>
          <w:tcPr>
            <w:tcW w:w="180" w:type="dxa"/>
            <w:gridSpan w:val="2"/>
            <w:tcBorders>
              <w:bottom w:val="nil"/>
            </w:tcBorders>
          </w:tcPr>
          <w:p w14:paraId="6AFA7FED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hideMark/>
          </w:tcPr>
          <w:p w14:paraId="270A91A6" w14:textId="60F96F41" w:rsidR="00AE368A" w:rsidRPr="00D57BA2" w:rsidRDefault="00AE368A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10,804,705</w:t>
            </w:r>
          </w:p>
        </w:tc>
        <w:tc>
          <w:tcPr>
            <w:tcW w:w="180" w:type="dxa"/>
            <w:gridSpan w:val="2"/>
            <w:tcBorders>
              <w:bottom w:val="nil"/>
            </w:tcBorders>
          </w:tcPr>
          <w:p w14:paraId="5B824C2B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  <w:vAlign w:val="center"/>
          </w:tcPr>
          <w:p w14:paraId="30B0F6AC" w14:textId="5C2DECC6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tcBorders>
              <w:bottom w:val="nil"/>
            </w:tcBorders>
          </w:tcPr>
          <w:p w14:paraId="0FF3F14A" w14:textId="77777777" w:rsidR="00AE368A" w:rsidRPr="00D57BA2" w:rsidRDefault="00AE368A" w:rsidP="00AE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1C7C5E54" w14:textId="68E151CD" w:rsidR="00AE368A" w:rsidRPr="00787CCE" w:rsidRDefault="00277FA2" w:rsidP="007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7C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bookmarkEnd w:id="7"/>
    </w:tbl>
    <w:p w14:paraId="47030ACE" w14:textId="77777777" w:rsidR="0084328E" w:rsidRPr="00D57BA2" w:rsidRDefault="0084328E" w:rsidP="00543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264B7" w14:textId="4151AD37" w:rsidR="003571B5" w:rsidRPr="00D57BA2" w:rsidRDefault="00234A51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</w:t>
      </w:r>
      <w:r w:rsidR="00096F4C" w:rsidRPr="00D57BA2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D57BA2">
        <w:rPr>
          <w:rFonts w:asciiTheme="majorBidi" w:hAnsiTheme="majorBidi" w:cstheme="majorBidi"/>
          <w:sz w:val="30"/>
          <w:szCs w:val="30"/>
          <w:cs/>
          <w:lang w:val="en-GB"/>
        </w:rPr>
        <w:t>และบริษัท</w:t>
      </w:r>
      <w:r w:rsidR="00096F4C" w:rsidRPr="00D57BA2">
        <w:rPr>
          <w:rFonts w:asciiTheme="majorBidi" w:hAnsiTheme="majorBidi" w:cstheme="majorBidi"/>
          <w:sz w:val="30"/>
          <w:szCs w:val="30"/>
          <w:cs/>
          <w:lang w:val="en-GB"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E9E9F30" w14:textId="756EF9A8" w:rsidR="008E64A4" w:rsidRPr="00D57BA2" w:rsidRDefault="008E64A4" w:rsidP="008E6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757" w:type="dxa"/>
        <w:tblInd w:w="-90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77"/>
        <w:gridCol w:w="854"/>
        <w:gridCol w:w="180"/>
        <w:gridCol w:w="794"/>
        <w:gridCol w:w="972"/>
        <w:gridCol w:w="180"/>
        <w:gridCol w:w="979"/>
        <w:gridCol w:w="180"/>
        <w:gridCol w:w="880"/>
        <w:gridCol w:w="180"/>
        <w:gridCol w:w="810"/>
        <w:gridCol w:w="180"/>
        <w:gridCol w:w="794"/>
        <w:gridCol w:w="180"/>
        <w:gridCol w:w="794"/>
        <w:gridCol w:w="180"/>
        <w:gridCol w:w="842"/>
        <w:gridCol w:w="180"/>
        <w:gridCol w:w="810"/>
        <w:gridCol w:w="180"/>
        <w:gridCol w:w="794"/>
        <w:gridCol w:w="180"/>
        <w:gridCol w:w="857"/>
      </w:tblGrid>
      <w:tr w:rsidR="00234A51" w:rsidRPr="00D57BA2" w14:paraId="3A2157ED" w14:textId="77777777" w:rsidTr="009854A2">
        <w:trPr>
          <w:cantSplit/>
          <w:tblHeader/>
        </w:trPr>
        <w:tc>
          <w:tcPr>
            <w:tcW w:w="2777" w:type="dxa"/>
            <w:vAlign w:val="bottom"/>
          </w:tcPr>
          <w:p w14:paraId="31C8F298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</w:tcPr>
          <w:p w14:paraId="050F77F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31" w:type="dxa"/>
            <w:gridSpan w:val="3"/>
            <w:vAlign w:val="bottom"/>
          </w:tcPr>
          <w:p w14:paraId="3D79911A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C05487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7841" w:type="dxa"/>
            <w:gridSpan w:val="15"/>
            <w:vAlign w:val="bottom"/>
            <w:hideMark/>
          </w:tcPr>
          <w:p w14:paraId="1C77C731" w14:textId="77777777" w:rsidR="00234A51" w:rsidRPr="00D57BA2" w:rsidRDefault="00234A51" w:rsidP="00C808F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34A51" w:rsidRPr="00D57BA2" w14:paraId="1FB02A90" w14:textId="77777777" w:rsidTr="009854A2">
        <w:trPr>
          <w:cantSplit/>
          <w:tblHeader/>
        </w:trPr>
        <w:tc>
          <w:tcPr>
            <w:tcW w:w="2777" w:type="dxa"/>
            <w:vAlign w:val="bottom"/>
          </w:tcPr>
          <w:p w14:paraId="2C36F09F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2B9CF37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  <w:hideMark/>
          </w:tcPr>
          <w:p w14:paraId="3D4F4773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2131" w:type="dxa"/>
            <w:gridSpan w:val="3"/>
            <w:vAlign w:val="bottom"/>
          </w:tcPr>
          <w:p w14:paraId="2574D1C8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  <w:p w14:paraId="0DA0B8A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9D9A893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5E250689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4D78AEA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9D02FC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32C6B918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0CB79D99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B259BD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</w:tcPr>
          <w:p w14:paraId="6CD7ABB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28E28E6D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  <w:r w:rsidRPr="00D57BA2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67EBF72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31" w:type="dxa"/>
            <w:gridSpan w:val="3"/>
            <w:vAlign w:val="bottom"/>
            <w:hideMark/>
          </w:tcPr>
          <w:p w14:paraId="178335B5" w14:textId="77777777" w:rsidR="00234A51" w:rsidRPr="00D57BA2" w:rsidRDefault="00234A51" w:rsidP="00C808F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D51FD2" w:rsidRPr="00D57BA2" w14:paraId="60BC9AE0" w14:textId="77777777" w:rsidTr="009854A2">
        <w:trPr>
          <w:cantSplit/>
          <w:trHeight w:val="389"/>
          <w:tblHeader/>
        </w:trPr>
        <w:tc>
          <w:tcPr>
            <w:tcW w:w="2777" w:type="dxa"/>
          </w:tcPr>
          <w:p w14:paraId="445D869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854" w:type="dxa"/>
            <w:vAlign w:val="bottom"/>
            <w:hideMark/>
          </w:tcPr>
          <w:p w14:paraId="5300419D" w14:textId="270C1890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4BE2152D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3B5343D4" w14:textId="16172628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972" w:type="dxa"/>
            <w:vAlign w:val="bottom"/>
            <w:hideMark/>
          </w:tcPr>
          <w:p w14:paraId="045DE5C0" w14:textId="111F77D8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2143A00A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3A5F5655" w14:textId="7F454C7E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767FC548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  <w:hideMark/>
          </w:tcPr>
          <w:p w14:paraId="1EC04329" w14:textId="2094725D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50DD33DE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11B996C" w14:textId="79F42589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2AD9B2E8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7CB12C9E" w14:textId="2650EB1D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3409AE66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7274426A" w14:textId="09587235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7124C1A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  <w:hideMark/>
          </w:tcPr>
          <w:p w14:paraId="2A2652A1" w14:textId="21221759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1B3CA310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048559D" w14:textId="33E67EBC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72090F5F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609F9736" w14:textId="2C98BE20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6578E9D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  <w:hideMark/>
          </w:tcPr>
          <w:p w14:paraId="6AAF437A" w14:textId="7AC2A491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</w:tr>
      <w:tr w:rsidR="00F11CBF" w:rsidRPr="00D57BA2" w14:paraId="274D4C5F" w14:textId="77777777" w:rsidTr="009854A2">
        <w:trPr>
          <w:cantSplit/>
          <w:trHeight w:val="270"/>
        </w:trPr>
        <w:tc>
          <w:tcPr>
            <w:tcW w:w="2777" w:type="dxa"/>
          </w:tcPr>
          <w:p w14:paraId="3E8E715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8" w:type="dxa"/>
            <w:gridSpan w:val="3"/>
            <w:hideMark/>
          </w:tcPr>
          <w:p w14:paraId="79A015D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0152" w:type="dxa"/>
            <w:gridSpan w:val="19"/>
            <w:hideMark/>
          </w:tcPr>
          <w:p w14:paraId="0D739CA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11CBF" w:rsidRPr="00D57BA2" w14:paraId="7AC667B2" w14:textId="77777777" w:rsidTr="009854A2">
        <w:trPr>
          <w:cantSplit/>
          <w:trHeight w:val="270"/>
        </w:trPr>
        <w:tc>
          <w:tcPr>
            <w:tcW w:w="2777" w:type="dxa"/>
            <w:hideMark/>
          </w:tcPr>
          <w:p w14:paraId="5B77979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854" w:type="dxa"/>
            <w:vAlign w:val="bottom"/>
          </w:tcPr>
          <w:p w14:paraId="15FFC68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0705C93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419C2EF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1FC2C97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EB6DCB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14:paraId="183E9BE5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4EF6F3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608B6933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4FB4E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FDBC09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77021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C982BE1" w14:textId="77777777" w:rsidR="00F11CBF" w:rsidRPr="00D57BA2" w:rsidRDefault="00F11CBF" w:rsidP="00F11CBF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85CE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2B7222F4" w14:textId="77777777" w:rsidR="00F11CBF" w:rsidRPr="00D57BA2" w:rsidRDefault="00F11CBF" w:rsidP="00F11CBF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4B3B44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0D18904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64481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2D7E3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4F7C6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C64D21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DC7F31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</w:tcPr>
          <w:p w14:paraId="2008558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506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7FA2" w:rsidRPr="00D57BA2" w14:paraId="02C8EC83" w14:textId="77777777" w:rsidTr="009854A2">
        <w:trPr>
          <w:cantSplit/>
          <w:trHeight w:val="270"/>
        </w:trPr>
        <w:tc>
          <w:tcPr>
            <w:tcW w:w="2777" w:type="dxa"/>
            <w:hideMark/>
          </w:tcPr>
          <w:p w14:paraId="28850C54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P.T. Indo Liberty 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854" w:type="dxa"/>
            <w:vAlign w:val="bottom"/>
          </w:tcPr>
          <w:p w14:paraId="1336C550" w14:textId="183051CE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40.00</w:t>
            </w:r>
          </w:p>
        </w:tc>
        <w:tc>
          <w:tcPr>
            <w:tcW w:w="180" w:type="dxa"/>
            <w:vAlign w:val="bottom"/>
          </w:tcPr>
          <w:p w14:paraId="373C5CE3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21C44D9A" w14:textId="10BEFA85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40.00</w:t>
            </w:r>
          </w:p>
        </w:tc>
        <w:tc>
          <w:tcPr>
            <w:tcW w:w="972" w:type="dxa"/>
            <w:vAlign w:val="bottom"/>
          </w:tcPr>
          <w:p w14:paraId="02E1DE52" w14:textId="099D7A04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8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14:paraId="2E1AAD4E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5077680C" w14:textId="795E99AE" w:rsidR="00277FA2" w:rsidRPr="00D57BA2" w:rsidRDefault="00277FA2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2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14:paraId="0FDF759F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0AAFFF66" w14:textId="3D3AAB30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14:paraId="1CE5AD18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22E3EAC" w14:textId="0EC61766" w:rsidR="00277FA2" w:rsidRPr="00D57BA2" w:rsidRDefault="00277FA2" w:rsidP="00FF6C7A">
            <w:pPr>
              <w:tabs>
                <w:tab w:val="clear" w:pos="227"/>
                <w:tab w:val="clear" w:pos="454"/>
                <w:tab w:val="clear" w:pos="680"/>
                <w:tab w:val="left" w:pos="5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14:paraId="332714DE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D584DF4" w14:textId="3F34448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FB38A85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65D5D3FA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731F87C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33167EA5" w14:textId="607C580E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14:paraId="0105525E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44358C22" w14:textId="1D4AED2D" w:rsidR="00277FA2" w:rsidRPr="00D57BA2" w:rsidRDefault="00277FA2" w:rsidP="00FF6C7A">
            <w:pPr>
              <w:tabs>
                <w:tab w:val="clear" w:pos="227"/>
                <w:tab w:val="clear" w:pos="454"/>
                <w:tab w:val="clear" w:pos="680"/>
                <w:tab w:val="left" w:pos="6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14:paraId="554DBFBB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22C143E6" w14:textId="16950919" w:rsidR="00277FA2" w:rsidRPr="002B5604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7F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5695A9" w14:textId="77777777" w:rsidR="00277FA2" w:rsidRPr="00D57BA2" w:rsidRDefault="00277FA2" w:rsidP="00277FA2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  <w:hideMark/>
          </w:tcPr>
          <w:p w14:paraId="73B85CB1" w14:textId="5E7993E3" w:rsidR="00277FA2" w:rsidRPr="002B5604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56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7FA2" w:rsidRPr="00D57BA2" w14:paraId="3102FA4F" w14:textId="77777777" w:rsidTr="009854A2">
        <w:trPr>
          <w:cantSplit/>
          <w:trHeight w:val="270"/>
        </w:trPr>
        <w:tc>
          <w:tcPr>
            <w:tcW w:w="2777" w:type="dxa"/>
            <w:hideMark/>
          </w:tcPr>
          <w:p w14:paraId="71261AF4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854" w:type="dxa"/>
            <w:vAlign w:val="bottom"/>
          </w:tcPr>
          <w:p w14:paraId="5DE4F9C7" w14:textId="792B62AC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14:paraId="344F30DE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5D128BDD" w14:textId="10756051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972" w:type="dxa"/>
            <w:vAlign w:val="bottom"/>
          </w:tcPr>
          <w:p w14:paraId="2B8C879C" w14:textId="01FCB269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14:paraId="493B3BD8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0073B4F3" w14:textId="56551559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14:paraId="71F17BD5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bottom w:val="nil"/>
            </w:tcBorders>
            <w:vAlign w:val="bottom"/>
          </w:tcPr>
          <w:p w14:paraId="58288500" w14:textId="1920E1CF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14:paraId="258348AA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  <w:hideMark/>
          </w:tcPr>
          <w:p w14:paraId="3887584E" w14:textId="1D8390F4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14:paraId="3B538B2B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0F0EBA81" w14:textId="4FE1695C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3159E16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  <w:hideMark/>
          </w:tcPr>
          <w:p w14:paraId="2F5E86D0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866A4B7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bottom w:val="nil"/>
            </w:tcBorders>
            <w:vAlign w:val="bottom"/>
          </w:tcPr>
          <w:p w14:paraId="74C9E16F" w14:textId="5B5C9072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14:paraId="7FDA612C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  <w:hideMark/>
          </w:tcPr>
          <w:p w14:paraId="77CECCF1" w14:textId="091E3AE9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14:paraId="53993269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14:paraId="372FBF89" w14:textId="5D5FBBB6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7FA2">
              <w:rPr>
                <w:rFonts w:asciiTheme="majorBidi" w:hAnsiTheme="majorBidi" w:cstheme="majorBidi"/>
                <w:sz w:val="28"/>
                <w:szCs w:val="28"/>
              </w:rPr>
              <w:t>29,989</w:t>
            </w:r>
          </w:p>
        </w:tc>
        <w:tc>
          <w:tcPr>
            <w:tcW w:w="180" w:type="dxa"/>
            <w:vAlign w:val="bottom"/>
          </w:tcPr>
          <w:p w14:paraId="3DD3B8FF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tcBorders>
              <w:bottom w:val="nil"/>
            </w:tcBorders>
            <w:vAlign w:val="bottom"/>
            <w:hideMark/>
          </w:tcPr>
          <w:p w14:paraId="7E6CDA63" w14:textId="4DD23640" w:rsidR="00277FA2" w:rsidRPr="00D57BA2" w:rsidRDefault="00277FA2" w:rsidP="00FF6C7A">
            <w:pPr>
              <w:tabs>
                <w:tab w:val="clear" w:pos="227"/>
                <w:tab w:val="clear" w:pos="454"/>
                <w:tab w:val="clear" w:pos="680"/>
                <w:tab w:val="left" w:pos="6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</w:tr>
      <w:tr w:rsidR="00277FA2" w:rsidRPr="00D57BA2" w14:paraId="7A5EA248" w14:textId="77777777" w:rsidTr="009854A2">
        <w:trPr>
          <w:cantSplit/>
          <w:trHeight w:val="270"/>
        </w:trPr>
        <w:tc>
          <w:tcPr>
            <w:tcW w:w="2777" w:type="dxa"/>
            <w:tcBorders>
              <w:bottom w:val="nil"/>
            </w:tcBorders>
            <w:hideMark/>
          </w:tcPr>
          <w:p w14:paraId="5A49635E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proofErr w:type="spellStart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Indigold</w:t>
            </w:r>
            <w:proofErr w:type="spellEnd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Carbon (Mauritius) Limited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4C75EF9B" w14:textId="1478141D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20.59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375DAB5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  <w:hideMark/>
          </w:tcPr>
          <w:p w14:paraId="3B5443F2" w14:textId="5DA84E5C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20.59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2ABF6DDC" w14:textId="1CD3179C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CE66DB0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tcBorders>
              <w:bottom w:val="nil"/>
            </w:tcBorders>
            <w:vAlign w:val="bottom"/>
            <w:hideMark/>
          </w:tcPr>
          <w:p w14:paraId="7F0AA777" w14:textId="693D7CA2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6C778B7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D6EE151" w14:textId="76E33F32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1C6BC49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203230E3" w14:textId="06FC5408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08A2B50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0FAC7468" w14:textId="64E61C70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5FA732D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  <w:hideMark/>
          </w:tcPr>
          <w:p w14:paraId="5421646E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016BD0F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235FADE9" w14:textId="19307BEB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89F85BC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0ADA38B8" w14:textId="740EA502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0BE9FE4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5C08DEBE" w14:textId="716949B9" w:rsidR="00277FA2" w:rsidRPr="002B5604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77F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  <w:hideMark/>
          </w:tcPr>
          <w:p w14:paraId="5B561509" w14:textId="77777777" w:rsidR="00277FA2" w:rsidRPr="00D57BA2" w:rsidRDefault="00277FA2" w:rsidP="00277FA2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  <w:hideMark/>
          </w:tcPr>
          <w:p w14:paraId="1071D755" w14:textId="70DD383B" w:rsidR="00277FA2" w:rsidRPr="002B5604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56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7FA2" w:rsidRPr="00D57BA2" w14:paraId="2A4743E7" w14:textId="77777777" w:rsidTr="009854A2">
        <w:trPr>
          <w:cantSplit/>
          <w:trHeight w:val="274"/>
        </w:trPr>
        <w:tc>
          <w:tcPr>
            <w:tcW w:w="2777" w:type="dxa"/>
            <w:tcBorders>
              <w:bottom w:val="nil"/>
            </w:tcBorders>
            <w:hideMark/>
          </w:tcPr>
          <w:p w14:paraId="1B848C29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54" w:type="dxa"/>
            <w:tcBorders>
              <w:bottom w:val="nil"/>
            </w:tcBorders>
          </w:tcPr>
          <w:p w14:paraId="4701B8DE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81DEA6D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bottom w:val="nil"/>
            </w:tcBorders>
          </w:tcPr>
          <w:p w14:paraId="1EB71FE8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24FC59E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95D4365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09EF636B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FC5BEBC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20331B59" w14:textId="71C32F09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tcBorders>
              <w:bottom w:val="nil"/>
            </w:tcBorders>
          </w:tcPr>
          <w:p w14:paraId="63ACF222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hideMark/>
          </w:tcPr>
          <w:p w14:paraId="7CD1E328" w14:textId="67F052FE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B046973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34E1442" w14:textId="5AF55AF4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56BD349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  <w:hideMark/>
          </w:tcPr>
          <w:p w14:paraId="049570EA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41968DE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0DD8FEC5" w14:textId="09ACDBAE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tcBorders>
              <w:bottom w:val="nil"/>
            </w:tcBorders>
          </w:tcPr>
          <w:p w14:paraId="58B27141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hideMark/>
          </w:tcPr>
          <w:p w14:paraId="50AFB277" w14:textId="477449EC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F5E4FA0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021A981" w14:textId="3F8BAF4F" w:rsidR="00277FA2" w:rsidRPr="00277F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7F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29,989</w:t>
            </w:r>
          </w:p>
        </w:tc>
        <w:tc>
          <w:tcPr>
            <w:tcW w:w="180" w:type="dxa"/>
            <w:tcBorders>
              <w:bottom w:val="nil"/>
            </w:tcBorders>
          </w:tcPr>
          <w:p w14:paraId="0670A7C9" w14:textId="77777777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AE18F68" w14:textId="05530381" w:rsidR="00277FA2" w:rsidRPr="00D57BA2" w:rsidRDefault="00277FA2" w:rsidP="00277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</w:tr>
    </w:tbl>
    <w:p w14:paraId="422DAB93" w14:textId="77777777" w:rsidR="00A919DE" w:rsidRPr="00F50CC6" w:rsidRDefault="00A919DE" w:rsidP="008A5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4FE6ADA6" w14:textId="77777777" w:rsidR="00F50CC6" w:rsidRPr="009854A2" w:rsidRDefault="00F50CC6" w:rsidP="00F50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9854A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ทุนเรือนหุ้นเพิ่มเติมของบริษัทร่วม</w:t>
      </w:r>
    </w:p>
    <w:p w14:paraId="04A653FD" w14:textId="77777777" w:rsidR="00F50CC6" w:rsidRPr="00F50CC6" w:rsidRDefault="00F50CC6" w:rsidP="00F50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CA481D0" w14:textId="0BA9BF60" w:rsidR="00F50CC6" w:rsidRPr="00F50CC6" w:rsidRDefault="00F50CC6" w:rsidP="00F50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F50CC6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เมษายน </w:t>
      </w:r>
      <w:r w:rsidRPr="00F50CC6">
        <w:rPr>
          <w:rFonts w:asciiTheme="majorBidi" w:hAnsiTheme="majorBidi" w:cstheme="majorBidi"/>
          <w:sz w:val="30"/>
          <w:szCs w:val="30"/>
          <w:lang w:val="en-GB"/>
        </w:rPr>
        <w:t xml:space="preserve">2568 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>บริษัท อดิตยา เบอร์ล่า เคม</w:t>
      </w:r>
      <w:r w:rsidR="004F77A7">
        <w:rPr>
          <w:rFonts w:asciiTheme="majorBidi" w:hAnsiTheme="majorBidi" w:cstheme="majorBidi" w:hint="cs"/>
          <w:sz w:val="30"/>
          <w:szCs w:val="30"/>
          <w:cs/>
          <w:lang w:val="en-GB"/>
        </w:rPr>
        <w:t>ี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>คัลส์ (ประเทศไทย) จำกัด (“</w:t>
      </w:r>
      <w:r w:rsidRPr="00F50CC6">
        <w:rPr>
          <w:rFonts w:asciiTheme="majorBidi" w:hAnsiTheme="majorBidi" w:cstheme="majorBidi"/>
          <w:sz w:val="30"/>
          <w:szCs w:val="30"/>
          <w:lang w:val="en-GB"/>
        </w:rPr>
        <w:t xml:space="preserve">ABCTL”) 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และบริษัทย่อยของบริษัทซึ่ง </w:t>
      </w:r>
      <w:r w:rsidRPr="00F50CC6">
        <w:rPr>
          <w:rFonts w:asciiTheme="majorBidi" w:hAnsiTheme="majorBidi" w:cstheme="majorBidi"/>
          <w:sz w:val="30"/>
          <w:szCs w:val="30"/>
          <w:lang w:val="en-GB"/>
        </w:rPr>
        <w:t xml:space="preserve">ABCTL 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ถือหุ้น </w:t>
      </w:r>
      <w:r w:rsidRPr="00F50CC6">
        <w:rPr>
          <w:rFonts w:asciiTheme="majorBidi" w:hAnsiTheme="majorBidi" w:cstheme="majorBidi"/>
          <w:sz w:val="30"/>
          <w:szCs w:val="30"/>
          <w:lang w:val="en-GB"/>
        </w:rPr>
        <w:t xml:space="preserve">100% 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>ได้จดทะเบียนการควบรวมกิจการของ</w:t>
      </w:r>
      <w:r w:rsidR="007359F6">
        <w:rPr>
          <w:rFonts w:asciiTheme="majorBidi" w:hAnsiTheme="majorBidi" w:cstheme="majorBidi"/>
          <w:sz w:val="30"/>
          <w:szCs w:val="30"/>
          <w:lang w:val="en-GB"/>
        </w:rPr>
        <w:br/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ทั้งสองบริษัทกับกระทรวงพาณิชย์ โดย </w:t>
      </w:r>
      <w:r w:rsidRPr="00F50CC6">
        <w:rPr>
          <w:rFonts w:asciiTheme="majorBidi" w:hAnsiTheme="majorBidi" w:cstheme="majorBidi"/>
          <w:sz w:val="30"/>
          <w:szCs w:val="30"/>
          <w:lang w:val="en-GB"/>
        </w:rPr>
        <w:t xml:space="preserve">ABCTL 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>เป็นบริษัทที่คงอยู่หลังการควบรวม และบริษัทย่อยดังกล่าวสิ้นสภาพเป็นนิติบุคคลโดยอัตโนมัติ</w:t>
      </w:r>
      <w:r w:rsidR="007359F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 xml:space="preserve">ภายหลังการควบรวม </w:t>
      </w:r>
      <w:r w:rsidRPr="00F50CC6">
        <w:rPr>
          <w:rFonts w:asciiTheme="majorBidi" w:hAnsiTheme="majorBidi" w:cstheme="majorBidi"/>
          <w:sz w:val="30"/>
          <w:szCs w:val="30"/>
          <w:lang w:val="en-GB"/>
        </w:rPr>
        <w:t xml:space="preserve">ABCTL 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มีทุนจดทะเบียนและทุนชำระแล้วจำนวน </w:t>
      </w:r>
      <w:r w:rsidRPr="00F50CC6">
        <w:rPr>
          <w:rFonts w:asciiTheme="majorBidi" w:hAnsiTheme="majorBidi" w:cstheme="majorBidi"/>
          <w:sz w:val="30"/>
          <w:szCs w:val="30"/>
          <w:lang w:val="en-GB"/>
        </w:rPr>
        <w:t xml:space="preserve">2,000 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แบ่งเป็นหุ้นสามัญจำนวน </w:t>
      </w:r>
      <w:r w:rsidRPr="00F50CC6">
        <w:rPr>
          <w:rFonts w:asciiTheme="majorBidi" w:hAnsiTheme="majorBidi" w:cstheme="majorBidi"/>
          <w:sz w:val="30"/>
          <w:szCs w:val="30"/>
          <w:lang w:val="en-GB"/>
        </w:rPr>
        <w:t xml:space="preserve">200 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ล้านหุ้น มูลค่าที่ตราไว้หุ้นละ </w:t>
      </w:r>
      <w:r w:rsidRPr="00F50CC6">
        <w:rPr>
          <w:rFonts w:asciiTheme="majorBidi" w:hAnsiTheme="majorBidi" w:cstheme="majorBidi"/>
          <w:sz w:val="30"/>
          <w:szCs w:val="30"/>
          <w:lang w:val="en-GB"/>
        </w:rPr>
        <w:t xml:space="preserve">10 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ทั้งนี้ การจัดสรรหุ้นให้แก่ผู้ถือหุ้นเดิมของทั้งสองบริษัทเป็นไปในสัดส่วนเดียวกันกับก่อนการควบรวม ดังนั้น สัดส่วนการถือหุ้นของบริษัท เบอร์ล่า คาร์บอน (ประเทศไทย) จำกัด (มหาชน) ใน </w:t>
      </w:r>
      <w:r w:rsidRPr="00F50CC6">
        <w:rPr>
          <w:rFonts w:asciiTheme="majorBidi" w:hAnsiTheme="majorBidi" w:cstheme="majorBidi"/>
          <w:sz w:val="30"/>
          <w:szCs w:val="30"/>
          <w:lang w:val="en-GB"/>
        </w:rPr>
        <w:t xml:space="preserve">ABCTL </w:t>
      </w:r>
      <w:r w:rsidRPr="00F50CC6">
        <w:rPr>
          <w:rFonts w:asciiTheme="majorBidi" w:hAnsiTheme="majorBidi" w:cstheme="majorBidi"/>
          <w:sz w:val="30"/>
          <w:szCs w:val="30"/>
          <w:cs/>
          <w:lang w:val="en-GB"/>
        </w:rPr>
        <w:t>หลังการควบรวมจึงไม่เปลี่ยนแปลง</w:t>
      </w:r>
    </w:p>
    <w:p w14:paraId="202F3F5C" w14:textId="77777777" w:rsidR="0012246D" w:rsidRDefault="0012246D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D1BFFA4" w14:textId="4F9E6897" w:rsidR="00BA53F8" w:rsidRPr="00D57BA2" w:rsidRDefault="00A919DE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2246D">
        <w:rPr>
          <w:rFonts w:asciiTheme="majorBidi" w:hAnsiTheme="majorBidi" w:cstheme="majorBidi"/>
          <w:sz w:val="28"/>
          <w:szCs w:val="28"/>
          <w:lang w:val="en-GB"/>
        </w:rPr>
        <w:br w:type="page"/>
      </w:r>
      <w:r w:rsidR="00B44813" w:rsidRPr="00D57BA2">
        <w:rPr>
          <w:rFonts w:asciiTheme="majorBidi" w:hAnsiTheme="majorBidi" w:cstheme="majorBidi"/>
          <w:sz w:val="30"/>
          <w:szCs w:val="30"/>
          <w:cs/>
        </w:rPr>
        <w:t>ตารางต่อไปนี้สรุป</w:t>
      </w:r>
      <w:r w:rsidR="00284730" w:rsidRPr="00D57BA2">
        <w:rPr>
          <w:rFonts w:asciiTheme="majorBidi" w:hAnsiTheme="majorBidi" w:cstheme="majorBidi"/>
          <w:sz w:val="30"/>
          <w:szCs w:val="30"/>
          <w:cs/>
        </w:rPr>
        <w:t>ข้อมูลทางการเงินของบริษัทร่วม</w:t>
      </w:r>
      <w:r w:rsidR="00B44813" w:rsidRPr="00D57BA2">
        <w:rPr>
          <w:rFonts w:asciiTheme="majorBidi" w:hAnsiTheme="majorBidi" w:cstheme="majorBidi"/>
          <w:sz w:val="30"/>
          <w:szCs w:val="30"/>
          <w:cs/>
        </w:rPr>
        <w:t xml:space="preserve">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</w:t>
      </w:r>
      <w:r w:rsidR="00066DCD" w:rsidRPr="00D57BA2">
        <w:rPr>
          <w:rFonts w:asciiTheme="majorBidi" w:hAnsiTheme="majorBidi" w:cstheme="majorBidi"/>
          <w:sz w:val="30"/>
          <w:szCs w:val="30"/>
          <w:cs/>
        </w:rPr>
        <w:br/>
      </w:r>
      <w:r w:rsidR="003E66CE" w:rsidRPr="00D57BA2">
        <w:rPr>
          <w:rFonts w:asciiTheme="majorBidi" w:hAnsiTheme="majorBidi" w:cstheme="majorBidi"/>
          <w:sz w:val="30"/>
          <w:szCs w:val="30"/>
          <w:cs/>
        </w:rPr>
        <w:t>รวมทั้ง</w:t>
      </w:r>
      <w:r w:rsidR="00B44813" w:rsidRPr="00D57BA2">
        <w:rPr>
          <w:rFonts w:asciiTheme="majorBidi" w:hAnsiTheme="majorBidi" w:cstheme="majorBidi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68670F" w:rsidRPr="00D57BA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44813" w:rsidRPr="00D57BA2">
        <w:rPr>
          <w:rFonts w:asciiTheme="majorBidi" w:hAnsiTheme="majorBidi" w:cstheme="majorBidi"/>
          <w:sz w:val="30"/>
          <w:szCs w:val="30"/>
          <w:cs/>
        </w:rPr>
        <w:t>ในกิจการเหล่านี้</w:t>
      </w:r>
    </w:p>
    <w:p w14:paraId="4C01EB9A" w14:textId="77777777" w:rsidR="00192069" w:rsidRPr="00D57BA2" w:rsidRDefault="00192069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tbl>
      <w:tblPr>
        <w:tblW w:w="1456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9"/>
        <w:gridCol w:w="1170"/>
        <w:gridCol w:w="180"/>
        <w:gridCol w:w="1233"/>
        <w:gridCol w:w="180"/>
        <w:gridCol w:w="1170"/>
        <w:gridCol w:w="180"/>
        <w:gridCol w:w="1170"/>
        <w:gridCol w:w="180"/>
        <w:gridCol w:w="1215"/>
        <w:gridCol w:w="180"/>
        <w:gridCol w:w="1260"/>
        <w:gridCol w:w="180"/>
        <w:gridCol w:w="1224"/>
        <w:gridCol w:w="180"/>
        <w:gridCol w:w="1261"/>
      </w:tblGrid>
      <w:tr w:rsidR="00234A51" w:rsidRPr="00D57BA2" w14:paraId="6B4B1854" w14:textId="77777777" w:rsidTr="004353B7">
        <w:trPr>
          <w:cantSplit/>
          <w:trHeight w:hRule="exact" w:val="374"/>
          <w:tblHeader/>
        </w:trPr>
        <w:tc>
          <w:tcPr>
            <w:tcW w:w="3599" w:type="dxa"/>
            <w:vAlign w:val="bottom"/>
          </w:tcPr>
          <w:p w14:paraId="23E016D1" w14:textId="77777777" w:rsidR="00234A51" w:rsidRPr="00D57BA2" w:rsidRDefault="00234A51" w:rsidP="00234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66D826FE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P.T. Indo Liberty Textiles</w:t>
            </w:r>
          </w:p>
        </w:tc>
        <w:tc>
          <w:tcPr>
            <w:tcW w:w="180" w:type="dxa"/>
            <w:vAlign w:val="bottom"/>
          </w:tcPr>
          <w:p w14:paraId="0D5CBAAA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971BDD0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อดิตยา เบอร์ล่า เคมีคัลส์</w:t>
            </w:r>
          </w:p>
        </w:tc>
        <w:tc>
          <w:tcPr>
            <w:tcW w:w="180" w:type="dxa"/>
            <w:vAlign w:val="bottom"/>
          </w:tcPr>
          <w:p w14:paraId="5B8B94ED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14DD2310" w14:textId="77777777" w:rsidR="00234A51" w:rsidRPr="00D57BA2" w:rsidRDefault="00234A51" w:rsidP="00234A51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57BA2">
              <w:rPr>
                <w:rFonts w:asciiTheme="majorBidi" w:hAnsiTheme="majorBidi" w:cstheme="majorBidi"/>
                <w:sz w:val="28"/>
                <w:szCs w:val="28"/>
              </w:rPr>
              <w:t>Indigold</w:t>
            </w:r>
            <w:proofErr w:type="spellEnd"/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Carbon (Mauritius)</w:t>
            </w:r>
          </w:p>
        </w:tc>
        <w:tc>
          <w:tcPr>
            <w:tcW w:w="180" w:type="dxa"/>
            <w:vAlign w:val="bottom"/>
          </w:tcPr>
          <w:p w14:paraId="0296E3EC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vAlign w:val="bottom"/>
          </w:tcPr>
          <w:p w14:paraId="71B296AB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234A51" w:rsidRPr="00D57BA2" w14:paraId="0704262D" w14:textId="77777777" w:rsidTr="004353B7">
        <w:trPr>
          <w:cantSplit/>
          <w:trHeight w:hRule="exact" w:val="374"/>
          <w:tblHeader/>
        </w:trPr>
        <w:tc>
          <w:tcPr>
            <w:tcW w:w="3599" w:type="dxa"/>
            <w:vAlign w:val="bottom"/>
          </w:tcPr>
          <w:p w14:paraId="3AF1492D" w14:textId="77777777" w:rsidR="00234A51" w:rsidRPr="00D57BA2" w:rsidRDefault="00234A51" w:rsidP="00234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55910429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59774E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E42C014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0" w:type="dxa"/>
            <w:vAlign w:val="bottom"/>
          </w:tcPr>
          <w:p w14:paraId="61CFA9D0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76B275CA" w14:textId="77777777" w:rsidR="00234A51" w:rsidRPr="00D57BA2" w:rsidRDefault="00234A51" w:rsidP="00234A51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0" w:type="dxa"/>
            <w:vAlign w:val="bottom"/>
          </w:tcPr>
          <w:p w14:paraId="375DAF6F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vAlign w:val="bottom"/>
          </w:tcPr>
          <w:p w14:paraId="20200247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E0C25" w:rsidRPr="00D57BA2" w14:paraId="459AB27B" w14:textId="77777777" w:rsidTr="004353B7">
        <w:trPr>
          <w:cantSplit/>
          <w:trHeight w:hRule="exact" w:val="374"/>
          <w:tblHeader/>
        </w:trPr>
        <w:tc>
          <w:tcPr>
            <w:tcW w:w="3599" w:type="dxa"/>
            <w:vAlign w:val="bottom"/>
          </w:tcPr>
          <w:p w14:paraId="453951A8" w14:textId="77777777" w:rsidR="00EE0C25" w:rsidRPr="00D57BA2" w:rsidRDefault="00EE0C25" w:rsidP="00EE0C25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FE748B" w14:textId="5344C6EA" w:rsidR="00EE0C25" w:rsidRPr="00D57BA2" w:rsidRDefault="00EE0C25" w:rsidP="00EE0C25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FF6C7A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36C9E285" w14:textId="77777777" w:rsidR="00EE0C25" w:rsidRPr="00D57BA2" w:rsidRDefault="00EE0C25" w:rsidP="00EE0C25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7A03E2FA" w14:textId="108FD33B" w:rsidR="00EE0C25" w:rsidRPr="00D57BA2" w:rsidRDefault="00EE0C25" w:rsidP="00EE0C25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FF6C7A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022788C9" w14:textId="77777777" w:rsidR="00EE0C25" w:rsidRPr="00D57BA2" w:rsidRDefault="00EE0C25" w:rsidP="00EE0C25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B73327" w14:textId="78A73833" w:rsidR="00EE0C25" w:rsidRPr="00D57BA2" w:rsidRDefault="00EE0C25" w:rsidP="00EE0C25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FF6C7A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2C32387D" w14:textId="77777777" w:rsidR="00EE0C25" w:rsidRPr="00D57BA2" w:rsidRDefault="00EE0C25" w:rsidP="00EE0C25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ADCB4F" w14:textId="4223FE74" w:rsidR="00EE0C25" w:rsidRPr="00D57BA2" w:rsidRDefault="00EE0C25" w:rsidP="00EE0C25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FF6C7A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2F5D5C82" w14:textId="77777777" w:rsidR="00EE0C25" w:rsidRPr="00D57BA2" w:rsidRDefault="00EE0C25" w:rsidP="00EE0C25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BB2B3A8" w14:textId="748A4DEC" w:rsidR="00EE0C25" w:rsidRPr="00D57BA2" w:rsidRDefault="00EE0C25" w:rsidP="00EE0C25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01A2F200" w14:textId="77777777" w:rsidR="00EE0C25" w:rsidRPr="00D57BA2" w:rsidRDefault="00EE0C25" w:rsidP="00EE0C25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2AA5CA" w14:textId="36569A13" w:rsidR="00EE0C25" w:rsidRPr="00D57BA2" w:rsidRDefault="00EE0C25" w:rsidP="00EE0C25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62734A3" w14:textId="77777777" w:rsidR="00EE0C25" w:rsidRPr="00D57BA2" w:rsidRDefault="00EE0C25" w:rsidP="00EE0C25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91B38FD" w14:textId="44615A0A" w:rsidR="00EE0C25" w:rsidRPr="00D57BA2" w:rsidRDefault="00EE0C25" w:rsidP="00EE0C25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046631C8" w14:textId="77777777" w:rsidR="00EE0C25" w:rsidRPr="00D57BA2" w:rsidRDefault="00EE0C25" w:rsidP="00EE0C25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F908066" w14:textId="471F2A9C" w:rsidR="00EE0C25" w:rsidRPr="00D57BA2" w:rsidRDefault="00EE0C25" w:rsidP="00EE0C25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</w:tr>
      <w:tr w:rsidR="00EE0C25" w:rsidRPr="00D57BA2" w14:paraId="2E357C40" w14:textId="77777777" w:rsidTr="004353B7">
        <w:trPr>
          <w:cantSplit/>
          <w:trHeight w:hRule="exact" w:val="374"/>
          <w:tblHeader/>
        </w:trPr>
        <w:tc>
          <w:tcPr>
            <w:tcW w:w="3599" w:type="dxa"/>
            <w:vAlign w:val="bottom"/>
          </w:tcPr>
          <w:p w14:paraId="5ABDE1F6" w14:textId="77777777" w:rsidR="00EE0C25" w:rsidRPr="00D57BA2" w:rsidRDefault="00EE0C25" w:rsidP="00EE0C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3" w:type="dxa"/>
            <w:gridSpan w:val="15"/>
            <w:vAlign w:val="bottom"/>
          </w:tcPr>
          <w:p w14:paraId="41928CEF" w14:textId="77777777" w:rsidR="00EE0C25" w:rsidRPr="00D57BA2" w:rsidRDefault="00EE0C25" w:rsidP="00EE0C25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912C9" w:rsidRPr="00D57BA2" w14:paraId="570767F8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54EC6B68" w14:textId="77777777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0CE14B8D" w14:textId="49DEDAF2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7F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3,485,140 </w:t>
            </w:r>
          </w:p>
        </w:tc>
        <w:tc>
          <w:tcPr>
            <w:tcW w:w="180" w:type="dxa"/>
            <w:vAlign w:val="bottom"/>
          </w:tcPr>
          <w:p w14:paraId="3A1C20BD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6420B532" w14:textId="11B2891A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935,195</w:t>
            </w:r>
          </w:p>
        </w:tc>
        <w:tc>
          <w:tcPr>
            <w:tcW w:w="180" w:type="dxa"/>
            <w:vAlign w:val="bottom"/>
          </w:tcPr>
          <w:p w14:paraId="55D42464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84F961" w14:textId="275A8996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19,196,714</w:t>
            </w:r>
          </w:p>
        </w:tc>
        <w:tc>
          <w:tcPr>
            <w:tcW w:w="180" w:type="dxa"/>
            <w:vAlign w:val="bottom"/>
          </w:tcPr>
          <w:p w14:paraId="765FCB09" w14:textId="77777777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3FD1F70" w14:textId="0942698A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19,474,122</w:t>
            </w:r>
          </w:p>
        </w:tc>
        <w:tc>
          <w:tcPr>
            <w:tcW w:w="180" w:type="dxa"/>
            <w:vAlign w:val="bottom"/>
          </w:tcPr>
          <w:p w14:paraId="30ABFF9A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17990B5" w14:textId="152C81CB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43,713,993</w:t>
            </w:r>
          </w:p>
        </w:tc>
        <w:tc>
          <w:tcPr>
            <w:tcW w:w="180" w:type="dxa"/>
            <w:vAlign w:val="bottom"/>
          </w:tcPr>
          <w:p w14:paraId="3FB160D2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DC35CD" w14:textId="53D7845C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54,551,256</w:t>
            </w:r>
          </w:p>
        </w:tc>
        <w:tc>
          <w:tcPr>
            <w:tcW w:w="180" w:type="dxa"/>
            <w:vAlign w:val="bottom"/>
          </w:tcPr>
          <w:p w14:paraId="2508C753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CD38A6D" w14:textId="575CF597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66,395,847</w:t>
            </w:r>
          </w:p>
        </w:tc>
        <w:tc>
          <w:tcPr>
            <w:tcW w:w="180" w:type="dxa"/>
            <w:vAlign w:val="bottom"/>
          </w:tcPr>
          <w:p w14:paraId="3A72582E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FADBBB8" w14:textId="0DFDA43A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960,573</w:t>
            </w:r>
          </w:p>
        </w:tc>
      </w:tr>
      <w:tr w:rsidR="00D912C9" w:rsidRPr="00D57BA2" w14:paraId="6B17A850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522C8509" w14:textId="77777777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สุทธิ</w:t>
            </w:r>
          </w:p>
        </w:tc>
        <w:tc>
          <w:tcPr>
            <w:tcW w:w="1170" w:type="dxa"/>
            <w:vAlign w:val="bottom"/>
          </w:tcPr>
          <w:p w14:paraId="10F89259" w14:textId="72461BC6" w:rsidR="00D912C9" w:rsidRPr="00C9638F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C9638F">
              <w:rPr>
                <w:rFonts w:asciiTheme="majorBidi" w:hAnsiTheme="majorBidi" w:cstheme="majorBidi"/>
                <w:sz w:val="28"/>
                <w:szCs w:val="28"/>
              </w:rPr>
              <w:t xml:space="preserve"> (186,181)</w:t>
            </w:r>
          </w:p>
        </w:tc>
        <w:tc>
          <w:tcPr>
            <w:tcW w:w="180" w:type="dxa"/>
            <w:vAlign w:val="bottom"/>
          </w:tcPr>
          <w:p w14:paraId="2B131F46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7A38A16" w14:textId="569200A3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50,654</w:t>
            </w:r>
            <w:r w:rsidRPr="00333B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7F536AB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3F45AB" w14:textId="3FD8E3C4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(255,837)</w:t>
            </w:r>
          </w:p>
        </w:tc>
        <w:tc>
          <w:tcPr>
            <w:tcW w:w="180" w:type="dxa"/>
            <w:vAlign w:val="bottom"/>
          </w:tcPr>
          <w:p w14:paraId="37607B3A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642C33" w14:textId="3A2F5691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166,166</w:t>
            </w:r>
          </w:p>
        </w:tc>
        <w:tc>
          <w:tcPr>
            <w:tcW w:w="180" w:type="dxa"/>
            <w:vAlign w:val="bottom"/>
          </w:tcPr>
          <w:p w14:paraId="1D0068FC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3C857D3" w14:textId="603E98F1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7F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3,276,566 </w:t>
            </w:r>
          </w:p>
        </w:tc>
        <w:tc>
          <w:tcPr>
            <w:tcW w:w="180" w:type="dxa"/>
            <w:vAlign w:val="bottom"/>
          </w:tcPr>
          <w:p w14:paraId="27DE100C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1A6066" w14:textId="4518BAFD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5,4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32,976</w:t>
            </w:r>
          </w:p>
        </w:tc>
        <w:tc>
          <w:tcPr>
            <w:tcW w:w="180" w:type="dxa"/>
            <w:vAlign w:val="bottom"/>
          </w:tcPr>
          <w:p w14:paraId="47F0D9D5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DE1A3BB" w14:textId="7EA6B18A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2,834,548</w:t>
            </w:r>
          </w:p>
        </w:tc>
        <w:tc>
          <w:tcPr>
            <w:tcW w:w="180" w:type="dxa"/>
            <w:vAlign w:val="bottom"/>
          </w:tcPr>
          <w:p w14:paraId="54533797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7888309" w14:textId="60CA4C3B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48,488</w:t>
            </w:r>
          </w:p>
        </w:tc>
      </w:tr>
      <w:tr w:rsidR="00D912C9" w:rsidRPr="00D57BA2" w14:paraId="1A7D2241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05A1002C" w14:textId="38BBF655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905C3F" w14:textId="6FC3F122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7F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4,404 </w:t>
            </w:r>
          </w:p>
        </w:tc>
        <w:tc>
          <w:tcPr>
            <w:tcW w:w="180" w:type="dxa"/>
            <w:vAlign w:val="bottom"/>
          </w:tcPr>
          <w:p w14:paraId="192FA293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37C9208" w14:textId="4BDB68D9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6,496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6CFB1252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FAD6B0" w14:textId="5BF5E514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(224,275)</w:t>
            </w:r>
          </w:p>
        </w:tc>
        <w:tc>
          <w:tcPr>
            <w:tcW w:w="180" w:type="dxa"/>
            <w:vAlign w:val="bottom"/>
          </w:tcPr>
          <w:p w14:paraId="100B045E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B34951" w14:textId="3B521883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(3,620,093)</w:t>
            </w:r>
          </w:p>
        </w:tc>
        <w:tc>
          <w:tcPr>
            <w:tcW w:w="180" w:type="dxa"/>
            <w:vAlign w:val="bottom"/>
          </w:tcPr>
          <w:p w14:paraId="261060A0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D579671" w14:textId="71B02CB1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7F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597,303 </w:t>
            </w:r>
          </w:p>
        </w:tc>
        <w:tc>
          <w:tcPr>
            <w:tcW w:w="180" w:type="dxa"/>
            <w:vAlign w:val="bottom"/>
          </w:tcPr>
          <w:p w14:paraId="04334F5C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783BE3" w14:textId="57831E99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(2,914,399)</w:t>
            </w:r>
          </w:p>
        </w:tc>
        <w:tc>
          <w:tcPr>
            <w:tcW w:w="180" w:type="dxa"/>
            <w:vAlign w:val="bottom"/>
          </w:tcPr>
          <w:p w14:paraId="029E478A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2B24F8" w14:textId="03622A7A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377,432 </w:t>
            </w:r>
          </w:p>
        </w:tc>
        <w:tc>
          <w:tcPr>
            <w:tcW w:w="180" w:type="dxa"/>
            <w:vAlign w:val="bottom"/>
          </w:tcPr>
          <w:p w14:paraId="4B35FB89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70FFA580" w14:textId="5C39B895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(6,57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0,988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912C9" w:rsidRPr="00D57BA2" w14:paraId="3A0BF652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4D97C9BD" w14:textId="4D62E6BF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3455B" w14:textId="55CB4FC8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7F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(181,777)</w:t>
            </w:r>
          </w:p>
        </w:tc>
        <w:tc>
          <w:tcPr>
            <w:tcW w:w="180" w:type="dxa"/>
            <w:vAlign w:val="bottom"/>
          </w:tcPr>
          <w:p w14:paraId="0B288AE7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8767" w14:textId="2D6B26A3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87,150</w:t>
            </w: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2B0838D6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28FB" w14:textId="6804479C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 (480,112) </w:t>
            </w:r>
          </w:p>
        </w:tc>
        <w:tc>
          <w:tcPr>
            <w:tcW w:w="180" w:type="dxa"/>
            <w:vAlign w:val="bottom"/>
          </w:tcPr>
          <w:p w14:paraId="44260AB6" w14:textId="77777777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5C6C1" w14:textId="02B61462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65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(3,453,927</w:t>
            </w: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7B569D65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1303E" w14:textId="7EE37889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77F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277F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3,873,869 </w:t>
            </w:r>
          </w:p>
        </w:tc>
        <w:tc>
          <w:tcPr>
            <w:tcW w:w="180" w:type="dxa"/>
            <w:vAlign w:val="bottom"/>
          </w:tcPr>
          <w:p w14:paraId="0E04915E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98AA1" w14:textId="1E38ACED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518,577</w:t>
            </w:r>
          </w:p>
        </w:tc>
        <w:tc>
          <w:tcPr>
            <w:tcW w:w="180" w:type="dxa"/>
            <w:vAlign w:val="bottom"/>
          </w:tcPr>
          <w:p w14:paraId="00582745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7414E" w14:textId="073C1BD8" w:rsidR="00D912C9" w:rsidRPr="000E0C3C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3,211,980 </w:t>
            </w:r>
          </w:p>
        </w:tc>
        <w:tc>
          <w:tcPr>
            <w:tcW w:w="180" w:type="dxa"/>
            <w:vAlign w:val="bottom"/>
          </w:tcPr>
          <w:p w14:paraId="52C132DD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353B" w14:textId="7F4EB1D9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(1,1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22,500</w:t>
            </w: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</w:tr>
      <w:tr w:rsidR="00D912C9" w:rsidRPr="00D57BA2" w14:paraId="63EDC6E1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77F5721D" w14:textId="77777777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27C9EF" w14:textId="0909DA0E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7A91FD" w14:textId="3D9CF7D2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43F91A5" w14:textId="59FF0741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C32ECD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E7295E" w14:textId="2804DDB9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(15,176)</w:t>
            </w:r>
          </w:p>
        </w:tc>
        <w:tc>
          <w:tcPr>
            <w:tcW w:w="180" w:type="dxa"/>
            <w:vAlign w:val="bottom"/>
          </w:tcPr>
          <w:p w14:paraId="5E2ACC25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E68ED8" w14:textId="7652B740" w:rsidR="00D912C9" w:rsidRPr="00C9638F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C9638F">
              <w:rPr>
                <w:rFonts w:asciiTheme="majorBidi" w:hAnsiTheme="majorBidi" w:cstheme="majorBidi"/>
                <w:sz w:val="28"/>
                <w:szCs w:val="28"/>
              </w:rPr>
              <w:t>(4,217)</w:t>
            </w:r>
          </w:p>
        </w:tc>
        <w:tc>
          <w:tcPr>
            <w:tcW w:w="180" w:type="dxa"/>
            <w:vAlign w:val="bottom"/>
          </w:tcPr>
          <w:p w14:paraId="6A02C16B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6C3149E" w14:textId="5E4D0BEF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7F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35,454 </w:t>
            </w:r>
          </w:p>
        </w:tc>
        <w:tc>
          <w:tcPr>
            <w:tcW w:w="180" w:type="dxa"/>
            <w:vAlign w:val="bottom"/>
          </w:tcPr>
          <w:p w14:paraId="04FAB6B6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401845" w14:textId="4CCFA910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(26,277)</w:t>
            </w:r>
          </w:p>
        </w:tc>
        <w:tc>
          <w:tcPr>
            <w:tcW w:w="180" w:type="dxa"/>
            <w:vAlign w:val="bottom"/>
          </w:tcPr>
          <w:p w14:paraId="32EFD2BA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74043C" w14:textId="5DBADB25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20,278 </w:t>
            </w:r>
          </w:p>
        </w:tc>
        <w:tc>
          <w:tcPr>
            <w:tcW w:w="180" w:type="dxa"/>
            <w:vAlign w:val="bottom"/>
          </w:tcPr>
          <w:p w14:paraId="3ED34365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49CD4C1D" w14:textId="6AC5F639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(30,494)</w:t>
            </w:r>
          </w:p>
        </w:tc>
      </w:tr>
      <w:tr w:rsidR="00D912C9" w:rsidRPr="00D57BA2" w14:paraId="44B622C5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33F3977B" w14:textId="77777777" w:rsidR="00D912C9" w:rsidRPr="00CB763F" w:rsidRDefault="00D912C9" w:rsidP="00D912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763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vAlign w:val="bottom"/>
          </w:tcPr>
          <w:p w14:paraId="2307192F" w14:textId="023B3F04" w:rsidR="00D912C9" w:rsidRPr="00C9638F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C9638F">
              <w:rPr>
                <w:rFonts w:asciiTheme="majorBidi" w:hAnsiTheme="majorBidi" w:cstheme="majorBidi"/>
                <w:sz w:val="28"/>
                <w:szCs w:val="28"/>
              </w:rPr>
              <w:t xml:space="preserve"> (181,777)</w:t>
            </w:r>
          </w:p>
        </w:tc>
        <w:tc>
          <w:tcPr>
            <w:tcW w:w="180" w:type="dxa"/>
            <w:vAlign w:val="bottom"/>
          </w:tcPr>
          <w:p w14:paraId="625DEF32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48AE4A2C" w14:textId="6446B24F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78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(187,150)</w:t>
            </w:r>
          </w:p>
        </w:tc>
        <w:tc>
          <w:tcPr>
            <w:tcW w:w="180" w:type="dxa"/>
            <w:vAlign w:val="bottom"/>
          </w:tcPr>
          <w:p w14:paraId="6160613C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97F202D" w14:textId="6D0D2566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(464,936) </w:t>
            </w:r>
          </w:p>
        </w:tc>
        <w:tc>
          <w:tcPr>
            <w:tcW w:w="180" w:type="dxa"/>
            <w:vAlign w:val="bottom"/>
          </w:tcPr>
          <w:p w14:paraId="2D022EF9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7D0CB04" w14:textId="02C5340B" w:rsidR="00D912C9" w:rsidRPr="00C9638F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C9638F">
              <w:rPr>
                <w:rFonts w:asciiTheme="majorBidi" w:hAnsiTheme="majorBidi" w:cstheme="majorBidi"/>
                <w:sz w:val="28"/>
                <w:szCs w:val="28"/>
              </w:rPr>
              <w:t>(3,449,710)</w:t>
            </w:r>
          </w:p>
        </w:tc>
        <w:tc>
          <w:tcPr>
            <w:tcW w:w="180" w:type="dxa"/>
            <w:vAlign w:val="bottom"/>
          </w:tcPr>
          <w:p w14:paraId="30093A03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6D034B98" w14:textId="1F2A0F21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78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3,838,415 </w:t>
            </w:r>
          </w:p>
        </w:tc>
        <w:tc>
          <w:tcPr>
            <w:tcW w:w="180" w:type="dxa"/>
            <w:vAlign w:val="bottom"/>
          </w:tcPr>
          <w:p w14:paraId="32780380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12B13F3" w14:textId="44D3A244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78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2,544,854 </w:t>
            </w:r>
          </w:p>
        </w:tc>
        <w:tc>
          <w:tcPr>
            <w:tcW w:w="180" w:type="dxa"/>
            <w:vAlign w:val="bottom"/>
          </w:tcPr>
          <w:p w14:paraId="2CA931F0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1ED83CD" w14:textId="144F5951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3,191,702</w:t>
            </w:r>
          </w:p>
        </w:tc>
        <w:tc>
          <w:tcPr>
            <w:tcW w:w="180" w:type="dxa"/>
            <w:vAlign w:val="bottom"/>
          </w:tcPr>
          <w:p w14:paraId="3FE6317B" w14:textId="77777777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7D0505A2" w14:textId="3800339B" w:rsidR="00D912C9" w:rsidRPr="00277F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78D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(1,092,006)</w:t>
            </w:r>
          </w:p>
        </w:tc>
      </w:tr>
      <w:tr w:rsidR="000178DD" w:rsidRPr="00D57BA2" w14:paraId="03B8BCFA" w14:textId="77777777" w:rsidTr="002A537B">
        <w:trPr>
          <w:cantSplit/>
          <w:trHeight w:hRule="exact" w:val="317"/>
        </w:trPr>
        <w:tc>
          <w:tcPr>
            <w:tcW w:w="3599" w:type="dxa"/>
            <w:vAlign w:val="bottom"/>
          </w:tcPr>
          <w:p w14:paraId="1A60B06B" w14:textId="77777777" w:rsidR="000178DD" w:rsidRPr="00D57BA2" w:rsidRDefault="000178DD" w:rsidP="000178DD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5CABFA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3E44A7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FDC824D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7F9054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09D83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3790DE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BD6C2B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EB6717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BDEC368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0BFB55C2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15B94F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072F0A1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4861DAB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2CE00B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C9BE54D" w14:textId="77777777" w:rsidR="000178DD" w:rsidRPr="00D57BA2" w:rsidRDefault="000178DD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7CCE" w:rsidRPr="00D236AD" w14:paraId="2BCDF979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4E5BB2C5" w14:textId="77777777" w:rsidR="00787CCE" w:rsidRPr="00D57BA2" w:rsidRDefault="00787CCE" w:rsidP="000178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EE61997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C709085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5650FEB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120566D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A08C4F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A337E14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7894C4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0EFF253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70305329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8F33326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4FDF7F7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E1EC3A7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D44C080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199B862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21433ED3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87CCE" w:rsidRPr="00D236AD" w14:paraId="654E3D30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17E8621D" w14:textId="77777777" w:rsidR="00787CCE" w:rsidRPr="00D57BA2" w:rsidRDefault="00787CCE" w:rsidP="000178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908AD21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CE6A679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678D67D7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6D594EC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BEF834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B44ADE5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4CFFD37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31E458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4711FB1B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7DB0D4F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99A42A6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DFBC7ED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F319EF8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DAC8210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4E065DED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87CCE" w:rsidRPr="00D236AD" w14:paraId="5614B7A2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058E5074" w14:textId="77777777" w:rsidR="00787CCE" w:rsidRPr="00D57BA2" w:rsidRDefault="00787CCE" w:rsidP="000178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B128D7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788A83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D66853A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111E067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DAC38E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48D0D68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2481B0E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342E4D7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4851F694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B6D69E1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F83959B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60F5656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5702B56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3B5316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2DEF72D2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87CCE" w:rsidRPr="00D236AD" w14:paraId="2202D3E4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73D5976B" w14:textId="77777777" w:rsidR="00787CCE" w:rsidRPr="00D57BA2" w:rsidRDefault="00787CCE" w:rsidP="000178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41ECE58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CDEE428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DE3925E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E73170E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487E68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8261B40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8F013F6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D3A7032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45EF3855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550ECA0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C925E24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6323E67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090DF85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0DBAC96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4678C3F8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87CCE" w:rsidRPr="00D236AD" w14:paraId="6D80164E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6187A0A7" w14:textId="77777777" w:rsidR="00787CCE" w:rsidRPr="00D57BA2" w:rsidRDefault="00787CCE" w:rsidP="000178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2B03CE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C3DC736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9102022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AD970F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890B11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7A653E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68ABBBC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3510EB0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77AD4549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D47E912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AC53293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3225D7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0E28D49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E52FDBE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70DD1BCA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87CCE" w:rsidRPr="00D236AD" w14:paraId="74AFD2CB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65E4AD56" w14:textId="77777777" w:rsidR="00787CCE" w:rsidRPr="00D57BA2" w:rsidRDefault="00787CCE" w:rsidP="000178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0DAB7F4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1CFBAD9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93FDAF2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1BF2DA8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478BA1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9C4743C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0ABE5FB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DA2B344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35C3EC87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855D30E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F8E9C06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D046726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5F5E6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E72AE9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1965E285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87CCE" w:rsidRPr="00D236AD" w14:paraId="69CA69EE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1836A4B8" w14:textId="77777777" w:rsidR="00787CCE" w:rsidRPr="00D57BA2" w:rsidRDefault="00787CCE" w:rsidP="000178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59DAC6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92A8CB0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6063FC99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6DE706A" w14:textId="77777777" w:rsidR="00787CCE" w:rsidRPr="00D57BA2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8B95DB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C00DC6E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8155B0D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652DB90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43BDF4FC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96C40EF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9040569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A507F43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D2EF964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E22592E" w14:textId="77777777" w:rsidR="00787CCE" w:rsidRPr="00D236AD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46C40A42" w14:textId="77777777" w:rsidR="00787CCE" w:rsidRPr="00333B44" w:rsidRDefault="00787CCE" w:rsidP="0001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912C9" w:rsidRPr="00D236AD" w14:paraId="76423072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61367BFD" w14:textId="77777777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14:paraId="023F8975" w14:textId="30E4D7A2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1,163,450 </w:t>
            </w:r>
          </w:p>
        </w:tc>
        <w:tc>
          <w:tcPr>
            <w:tcW w:w="180" w:type="dxa"/>
            <w:vAlign w:val="bottom"/>
          </w:tcPr>
          <w:p w14:paraId="5A88FA3C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3F4BA7F" w14:textId="4783DA4C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1,350,4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</w:t>
            </w:r>
          </w:p>
        </w:tc>
        <w:tc>
          <w:tcPr>
            <w:tcW w:w="180" w:type="dxa"/>
            <w:vAlign w:val="bottom"/>
          </w:tcPr>
          <w:p w14:paraId="6EA37DCA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D9E8E" w14:textId="4322236F" w:rsidR="00D912C9" w:rsidRPr="00D912C9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8,943,678</w:t>
            </w:r>
          </w:p>
        </w:tc>
        <w:tc>
          <w:tcPr>
            <w:tcW w:w="180" w:type="dxa"/>
            <w:vAlign w:val="bottom"/>
          </w:tcPr>
          <w:p w14:paraId="38585DEA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117B9EB" w14:textId="285A7D89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8,775,046</w:t>
            </w:r>
          </w:p>
        </w:tc>
        <w:tc>
          <w:tcPr>
            <w:tcW w:w="180" w:type="dxa"/>
            <w:vAlign w:val="bottom"/>
          </w:tcPr>
          <w:p w14:paraId="76443307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31667866" w14:textId="0C98FBB3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16,439,159</w:t>
            </w:r>
          </w:p>
        </w:tc>
        <w:tc>
          <w:tcPr>
            <w:tcW w:w="180" w:type="dxa"/>
            <w:vAlign w:val="bottom"/>
          </w:tcPr>
          <w:p w14:paraId="4325A76A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694567E" w14:textId="328EC823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20,219,176</w:t>
            </w:r>
          </w:p>
        </w:tc>
        <w:tc>
          <w:tcPr>
            <w:tcW w:w="180" w:type="dxa"/>
            <w:vAlign w:val="bottom"/>
          </w:tcPr>
          <w:p w14:paraId="53C6D01A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D2A555B" w14:textId="0FB63D35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26,546,287 </w:t>
            </w:r>
          </w:p>
        </w:tc>
        <w:tc>
          <w:tcPr>
            <w:tcW w:w="180" w:type="dxa"/>
            <w:vAlign w:val="bottom"/>
          </w:tcPr>
          <w:p w14:paraId="2C194AB8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61543355" w14:textId="2AA0B89D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344,661</w:t>
            </w:r>
          </w:p>
        </w:tc>
      </w:tr>
      <w:tr w:rsidR="00D912C9" w:rsidRPr="00D236AD" w14:paraId="234E4DFE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64498D2F" w14:textId="77777777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14:paraId="74BA2301" w14:textId="502A4591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2,036,820</w:t>
            </w:r>
            <w:r w:rsidRPr="00D236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3DDE2E3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255EC52" w14:textId="72D726F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2,2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21,558</w:t>
            </w:r>
          </w:p>
        </w:tc>
        <w:tc>
          <w:tcPr>
            <w:tcW w:w="180" w:type="dxa"/>
            <w:vAlign w:val="bottom"/>
          </w:tcPr>
          <w:p w14:paraId="0557AEB4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5E99D" w14:textId="5D56D299" w:rsidR="00D912C9" w:rsidRPr="00D912C9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23,730,</w:t>
            </w:r>
            <w:r w:rsidRPr="000E0C3C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80" w:type="dxa"/>
            <w:vAlign w:val="bottom"/>
          </w:tcPr>
          <w:p w14:paraId="1C6FE4AF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BA4CD57" w14:textId="42FEB9F5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22,113,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4C664C2F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0B858F27" w14:textId="72053970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51,090,708</w:t>
            </w:r>
          </w:p>
        </w:tc>
        <w:tc>
          <w:tcPr>
            <w:tcW w:w="180" w:type="dxa"/>
            <w:vAlign w:val="bottom"/>
          </w:tcPr>
          <w:p w14:paraId="1DD18A1C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AC1DD4" w14:textId="4130B8F5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43,045,6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</w:p>
        </w:tc>
        <w:tc>
          <w:tcPr>
            <w:tcW w:w="180" w:type="dxa"/>
            <w:vAlign w:val="bottom"/>
          </w:tcPr>
          <w:p w14:paraId="080116B3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CD08BD9" w14:textId="66DA2832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76,858,045</w:t>
            </w:r>
          </w:p>
        </w:tc>
        <w:tc>
          <w:tcPr>
            <w:tcW w:w="180" w:type="dxa"/>
            <w:vAlign w:val="bottom"/>
          </w:tcPr>
          <w:p w14:paraId="5791CDDC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0F935C72" w14:textId="05345763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67,380,786</w:t>
            </w:r>
          </w:p>
        </w:tc>
      </w:tr>
      <w:tr w:rsidR="00D912C9" w:rsidRPr="00D236AD" w14:paraId="026244D1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0E12D52E" w14:textId="77777777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0388F944" w14:textId="03786784" w:rsidR="00D912C9" w:rsidRPr="00C9638F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C9638F">
              <w:rPr>
                <w:rFonts w:asciiTheme="majorBidi" w:hAnsiTheme="majorBidi" w:cstheme="majorBidi"/>
                <w:sz w:val="28"/>
                <w:szCs w:val="28"/>
              </w:rPr>
              <w:t xml:space="preserve"> (2,117,458)</w:t>
            </w:r>
          </w:p>
        </w:tc>
        <w:tc>
          <w:tcPr>
            <w:tcW w:w="180" w:type="dxa"/>
            <w:vAlign w:val="bottom"/>
          </w:tcPr>
          <w:p w14:paraId="38CF57FB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56F0D75" w14:textId="44093646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(2,023,7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1063E9BE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0AE641" w14:textId="0CAF305B" w:rsidR="00D912C9" w:rsidRPr="000E0C3C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(9,197,323)</w:t>
            </w:r>
          </w:p>
        </w:tc>
        <w:tc>
          <w:tcPr>
            <w:tcW w:w="180" w:type="dxa"/>
            <w:vAlign w:val="bottom"/>
          </w:tcPr>
          <w:p w14:paraId="1130295A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AF1E15" w14:textId="3073F5F2" w:rsidR="00D912C9" w:rsidRPr="00FF6C7A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(8,131,929)</w:t>
            </w:r>
          </w:p>
        </w:tc>
        <w:tc>
          <w:tcPr>
            <w:tcW w:w="180" w:type="dxa"/>
            <w:vAlign w:val="bottom"/>
          </w:tcPr>
          <w:p w14:paraId="7C221B43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437CE17C" w14:textId="44BAB55F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(9,243,784)</w:t>
            </w:r>
          </w:p>
        </w:tc>
        <w:tc>
          <w:tcPr>
            <w:tcW w:w="180" w:type="dxa"/>
            <w:vAlign w:val="bottom"/>
          </w:tcPr>
          <w:p w14:paraId="28E32D89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E56B24B" w14:textId="6BAF0892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(9,796,9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4F02B2B3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58E537F" w14:textId="2B06AAC0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(20,558,565)</w:t>
            </w:r>
          </w:p>
        </w:tc>
        <w:tc>
          <w:tcPr>
            <w:tcW w:w="180" w:type="dxa"/>
            <w:vAlign w:val="bottom"/>
          </w:tcPr>
          <w:p w14:paraId="3025FA24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3BFA0A19" w14:textId="34E8CA11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(19,952,6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912C9" w:rsidRPr="00D236AD" w14:paraId="0F29AF90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0EF6B057" w14:textId="77777777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D7A5BE" w14:textId="40A2C5E8" w:rsidR="00D912C9" w:rsidRPr="00C9638F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C9638F">
              <w:rPr>
                <w:rFonts w:asciiTheme="majorBidi" w:hAnsiTheme="majorBidi" w:cstheme="majorBidi"/>
                <w:sz w:val="28"/>
                <w:szCs w:val="28"/>
              </w:rPr>
              <w:t xml:space="preserve"> (1,043,074)</w:t>
            </w:r>
          </w:p>
        </w:tc>
        <w:tc>
          <w:tcPr>
            <w:tcW w:w="180" w:type="dxa"/>
            <w:vAlign w:val="bottom"/>
          </w:tcPr>
          <w:p w14:paraId="73FE33FA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A1CE25F" w14:textId="619CBFEC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(1,326,69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41254DB9" w14:textId="77777777" w:rsidR="00D912C9" w:rsidRPr="00D57BA2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238BBF" w14:textId="40DE30D3" w:rsidR="00D912C9" w:rsidRPr="000E0C3C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(4,226,994)</w:t>
            </w:r>
          </w:p>
        </w:tc>
        <w:tc>
          <w:tcPr>
            <w:tcW w:w="180" w:type="dxa"/>
            <w:vAlign w:val="bottom"/>
          </w:tcPr>
          <w:p w14:paraId="21B4FA8D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CB6BC" w14:textId="557BA117" w:rsidR="00D912C9" w:rsidRPr="00FF6C7A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(2,926,751)</w:t>
            </w:r>
          </w:p>
        </w:tc>
        <w:tc>
          <w:tcPr>
            <w:tcW w:w="180" w:type="dxa"/>
            <w:vAlign w:val="bottom"/>
          </w:tcPr>
          <w:p w14:paraId="17FB1707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6AF1B06" w14:textId="52600A03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(30,604,972)</w:t>
            </w:r>
          </w:p>
        </w:tc>
        <w:tc>
          <w:tcPr>
            <w:tcW w:w="180" w:type="dxa"/>
            <w:vAlign w:val="bottom"/>
          </w:tcPr>
          <w:p w14:paraId="56AC607D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FE74CD" w14:textId="02DFDFD4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(29,660,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582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15D3AAB3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4860C7" w14:textId="1AE2CFCC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(35,875,040)</w:t>
            </w:r>
          </w:p>
        </w:tc>
        <w:tc>
          <w:tcPr>
            <w:tcW w:w="180" w:type="dxa"/>
            <w:vAlign w:val="bottom"/>
          </w:tcPr>
          <w:p w14:paraId="17B5A4A3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E79BBE3" w14:textId="619A6DC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(33,914,0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912C9" w:rsidRPr="00D57BA2" w14:paraId="5EE83818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4D40CE5A" w14:textId="77777777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91E86" w14:textId="38E5EA2C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236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39,738</w:t>
            </w:r>
            <w:r w:rsidRPr="00D236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C54CDA1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4FE3" w14:textId="7C725A1C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21,517</w:t>
            </w:r>
          </w:p>
        </w:tc>
        <w:tc>
          <w:tcPr>
            <w:tcW w:w="180" w:type="dxa"/>
            <w:vAlign w:val="bottom"/>
          </w:tcPr>
          <w:p w14:paraId="2C428C5C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F778C" w14:textId="0A4A8B2C" w:rsidR="00D912C9" w:rsidRPr="000E0C3C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19,249,878</w:t>
            </w:r>
          </w:p>
        </w:tc>
        <w:tc>
          <w:tcPr>
            <w:tcW w:w="180" w:type="dxa"/>
            <w:vAlign w:val="bottom"/>
          </w:tcPr>
          <w:p w14:paraId="3C69EC55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C54BE" w14:textId="49F7EDD1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19,829,990</w:t>
            </w:r>
          </w:p>
        </w:tc>
        <w:tc>
          <w:tcPr>
            <w:tcW w:w="180" w:type="dxa"/>
            <w:vAlign w:val="bottom"/>
          </w:tcPr>
          <w:p w14:paraId="766BCB05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88265" w14:textId="761C2F57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27,681,111 </w:t>
            </w:r>
          </w:p>
        </w:tc>
        <w:tc>
          <w:tcPr>
            <w:tcW w:w="180" w:type="dxa"/>
            <w:vAlign w:val="bottom"/>
          </w:tcPr>
          <w:p w14:paraId="7E8F0EAA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95E1" w14:textId="476B3854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23,807,243</w:t>
            </w:r>
          </w:p>
        </w:tc>
        <w:tc>
          <w:tcPr>
            <w:tcW w:w="180" w:type="dxa"/>
            <w:vAlign w:val="bottom"/>
          </w:tcPr>
          <w:p w14:paraId="1CACB7FA" w14:textId="77777777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AA021" w14:textId="68C9C417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46,970,727</w:t>
            </w:r>
          </w:p>
        </w:tc>
        <w:tc>
          <w:tcPr>
            <w:tcW w:w="180" w:type="dxa"/>
            <w:vAlign w:val="bottom"/>
          </w:tcPr>
          <w:p w14:paraId="7D7DCF34" w14:textId="77777777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2E717" w14:textId="775CBA57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43,858,750</w:t>
            </w:r>
          </w:p>
        </w:tc>
      </w:tr>
      <w:tr w:rsidR="00D912C9" w:rsidRPr="00D57BA2" w14:paraId="52D4F049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0DBCC94A" w14:textId="77777777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ส่วนที่เป็นของส่วนได้เสียไม่มีอำนาจควบคุม</w:t>
            </w:r>
          </w:p>
        </w:tc>
        <w:tc>
          <w:tcPr>
            <w:tcW w:w="1170" w:type="dxa"/>
            <w:vAlign w:val="bottom"/>
          </w:tcPr>
          <w:p w14:paraId="1E82C3D2" w14:textId="5864F932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9F2203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  <w:tab w:val="decimal" w:pos="713"/>
              </w:tabs>
              <w:spacing w:line="240" w:lineRule="auto"/>
              <w:ind w:left="-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8E894F3" w14:textId="3B6594EA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A6E92B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74C0DFB" w14:textId="1F748D89" w:rsidR="00D912C9" w:rsidRPr="000E0C3C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BC13D95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F647071" w14:textId="430EB1D8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15,176</w:t>
            </w:r>
          </w:p>
        </w:tc>
        <w:tc>
          <w:tcPr>
            <w:tcW w:w="180" w:type="dxa"/>
            <w:vAlign w:val="bottom"/>
          </w:tcPr>
          <w:p w14:paraId="7B3A8DDE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1061705E" w14:textId="6D521CF1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657,874 </w:t>
            </w:r>
          </w:p>
        </w:tc>
        <w:tc>
          <w:tcPr>
            <w:tcW w:w="180" w:type="dxa"/>
            <w:vAlign w:val="bottom"/>
          </w:tcPr>
          <w:p w14:paraId="05207D3A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A70BA97" w14:textId="25C98755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622,420</w:t>
            </w:r>
          </w:p>
        </w:tc>
        <w:tc>
          <w:tcPr>
            <w:tcW w:w="180" w:type="dxa"/>
            <w:vAlign w:val="bottom"/>
          </w:tcPr>
          <w:p w14:paraId="61B30640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C03A576" w14:textId="556678D1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657,874 </w:t>
            </w:r>
          </w:p>
        </w:tc>
        <w:tc>
          <w:tcPr>
            <w:tcW w:w="180" w:type="dxa"/>
            <w:vAlign w:val="bottom"/>
          </w:tcPr>
          <w:p w14:paraId="22EF5C09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53AA99A3" w14:textId="3F5995E1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236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637,596</w:t>
            </w:r>
          </w:p>
        </w:tc>
      </w:tr>
      <w:tr w:rsidR="00D912C9" w:rsidRPr="00D57BA2" w14:paraId="6B9C5B99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288156E5" w14:textId="56A858C8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vAlign w:val="bottom"/>
          </w:tcPr>
          <w:p w14:paraId="04EF5780" w14:textId="557C7DE0" w:rsidR="00D912C9" w:rsidRPr="006E0660" w:rsidDel="00EE0C25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39,738</w:t>
            </w:r>
            <w:r w:rsidRPr="006E06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FC87D7" w14:textId="77777777" w:rsidR="00D912C9" w:rsidRPr="00406DC4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EF421BE" w14:textId="0F993F5C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DC4">
              <w:rPr>
                <w:rFonts w:asciiTheme="majorBidi" w:hAnsiTheme="majorBidi" w:cstheme="majorBidi"/>
                <w:sz w:val="28"/>
                <w:szCs w:val="28"/>
              </w:rPr>
              <w:t>221,517</w:t>
            </w:r>
          </w:p>
        </w:tc>
        <w:tc>
          <w:tcPr>
            <w:tcW w:w="180" w:type="dxa"/>
            <w:vAlign w:val="bottom"/>
          </w:tcPr>
          <w:p w14:paraId="66BF3962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0949C1" w14:textId="5735BEAB" w:rsidR="00D912C9" w:rsidRPr="000E0C3C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19,249,878</w:t>
            </w:r>
          </w:p>
        </w:tc>
        <w:tc>
          <w:tcPr>
            <w:tcW w:w="180" w:type="dxa"/>
            <w:vAlign w:val="bottom"/>
          </w:tcPr>
          <w:p w14:paraId="6C5F5331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077617" w14:textId="45035820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19,814,814</w:t>
            </w:r>
          </w:p>
        </w:tc>
        <w:tc>
          <w:tcPr>
            <w:tcW w:w="180" w:type="dxa"/>
            <w:vAlign w:val="bottom"/>
          </w:tcPr>
          <w:p w14:paraId="594A0A6C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7EC8AC" w14:textId="3CBD42C1" w:rsidR="00D912C9" w:rsidRPr="00C9638F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63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27,023,237 </w:t>
            </w:r>
          </w:p>
        </w:tc>
        <w:tc>
          <w:tcPr>
            <w:tcW w:w="180" w:type="dxa"/>
            <w:vAlign w:val="bottom"/>
          </w:tcPr>
          <w:p w14:paraId="02E5367F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68489B" w14:textId="5DDFF870" w:rsidR="00D912C9" w:rsidRPr="00C9638F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63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23,184,823</w:t>
            </w:r>
          </w:p>
        </w:tc>
        <w:tc>
          <w:tcPr>
            <w:tcW w:w="180" w:type="dxa"/>
            <w:vAlign w:val="bottom"/>
          </w:tcPr>
          <w:p w14:paraId="71B62B10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49F03F7" w14:textId="43E090AB" w:rsidR="00D912C9" w:rsidRPr="00D912C9" w:rsidDel="00EE0C25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46,312,853</w:t>
            </w:r>
          </w:p>
        </w:tc>
        <w:tc>
          <w:tcPr>
            <w:tcW w:w="180" w:type="dxa"/>
            <w:vAlign w:val="bottom"/>
          </w:tcPr>
          <w:p w14:paraId="1367FE03" w14:textId="77777777" w:rsidR="00D912C9" w:rsidRPr="00D236AD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788867E" w14:textId="7255998A" w:rsidR="00D912C9" w:rsidRPr="00C9638F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638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43,221,154</w:t>
            </w:r>
          </w:p>
        </w:tc>
      </w:tr>
      <w:tr w:rsidR="006E2B50" w:rsidRPr="00D57BA2" w14:paraId="03ACA02F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0C28126E" w14:textId="77777777" w:rsidR="006E2B50" w:rsidRPr="00D57BA2" w:rsidRDefault="006E2B50" w:rsidP="006E2B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57C2E0" w14:textId="77777777" w:rsidR="006E2B50" w:rsidRPr="00D236AD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9DBFF10" w14:textId="77777777" w:rsidR="006E2B50" w:rsidRPr="00D236AD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7D4F408" w14:textId="77777777" w:rsidR="006E2B50" w:rsidRPr="00333B44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FA2D455" w14:textId="77777777" w:rsidR="006E2B50" w:rsidRPr="00D236AD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4B8C3A1" w14:textId="77777777" w:rsidR="006E2B50" w:rsidRPr="00D912C9" w:rsidRDefault="006E2B50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F35CFFA" w14:textId="77777777" w:rsidR="006E2B50" w:rsidRPr="00D236AD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E789784" w14:textId="77777777" w:rsidR="006E2B50" w:rsidRPr="00333B44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35979CB" w14:textId="77777777" w:rsidR="006E2B50" w:rsidRPr="00D236AD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2AA24E98" w14:textId="77777777" w:rsidR="006E2B50" w:rsidRPr="00D236AD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FADDBA3" w14:textId="77777777" w:rsidR="006E2B50" w:rsidRPr="00D236AD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BCFBB74" w14:textId="77777777" w:rsidR="006E2B50" w:rsidRPr="00333B44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B5736AC" w14:textId="77777777" w:rsidR="006E2B50" w:rsidRPr="00D236AD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BD91CAE" w14:textId="3B4B09BC" w:rsidR="006E2B50" w:rsidRPr="00D236AD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32E21E4" w14:textId="77777777" w:rsidR="006E2B50" w:rsidRPr="00D236AD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7BD70A21" w14:textId="77777777" w:rsidR="006E2B50" w:rsidRPr="00D236AD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E2B50" w:rsidRPr="00D57BA2" w14:paraId="0853C4FE" w14:textId="77777777" w:rsidTr="004353B7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47F113E8" w14:textId="77777777" w:rsidR="006E2B50" w:rsidRPr="00D57BA2" w:rsidRDefault="006E2B50" w:rsidP="006E2B50">
            <w:pPr>
              <w:spacing w:line="240" w:lineRule="auto"/>
              <w:ind w:left="103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ส่วนได้เสียของกลุ่มบริษัทในสินทรัพย์สุทธิของผู้ถูกลงทุน</w:t>
            </w:r>
          </w:p>
        </w:tc>
        <w:tc>
          <w:tcPr>
            <w:tcW w:w="1170" w:type="dxa"/>
            <w:vAlign w:val="bottom"/>
          </w:tcPr>
          <w:p w14:paraId="0695929C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2630A8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B256988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4E71B4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6CE46C" w14:textId="77777777" w:rsidR="006E2B50" w:rsidRPr="00D912C9" w:rsidRDefault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58401DE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48543A" w14:textId="77777777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5D3FFD9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10B0C50" w14:textId="77777777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FE422CA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179565" w14:textId="77777777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9CB20C0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0B45685" w14:textId="77777777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167EE08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B2367D9" w14:textId="77777777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E2B50" w:rsidRPr="00D57BA2" w14:paraId="1B62F043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10B8F53E" w14:textId="237C8466" w:rsidR="006E2B50" w:rsidRPr="00D57BA2" w:rsidRDefault="006E2B50" w:rsidP="006E2B50">
            <w:pPr>
              <w:tabs>
                <w:tab w:val="left" w:pos="1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เมษายนของปีก่อน</w:t>
            </w:r>
          </w:p>
        </w:tc>
        <w:tc>
          <w:tcPr>
            <w:tcW w:w="1170" w:type="dxa"/>
            <w:vAlign w:val="bottom"/>
          </w:tcPr>
          <w:p w14:paraId="22A506C2" w14:textId="3F3684FA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F6C7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88,606</w:t>
            </w:r>
          </w:p>
        </w:tc>
        <w:tc>
          <w:tcPr>
            <w:tcW w:w="180" w:type="dxa"/>
            <w:vAlign w:val="bottom"/>
          </w:tcPr>
          <w:p w14:paraId="3000F74A" w14:textId="77777777" w:rsidR="006E2B50" w:rsidRPr="00EE0C25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301B938F" w14:textId="706C039D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163,466</w:t>
            </w:r>
          </w:p>
        </w:tc>
        <w:tc>
          <w:tcPr>
            <w:tcW w:w="180" w:type="dxa"/>
            <w:vAlign w:val="bottom"/>
          </w:tcPr>
          <w:p w14:paraId="2CF8A397" w14:textId="77777777" w:rsidR="006E2B50" w:rsidRPr="00EE0C25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A89063" w14:textId="058860D3" w:rsidR="006E2B50" w:rsidRPr="00D912C9" w:rsidRDefault="006E2B50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5,942,344</w:t>
            </w:r>
          </w:p>
        </w:tc>
        <w:tc>
          <w:tcPr>
            <w:tcW w:w="180" w:type="dxa"/>
            <w:vAlign w:val="bottom"/>
          </w:tcPr>
          <w:p w14:paraId="32B814D3" w14:textId="77777777" w:rsidR="006E2B50" w:rsidRPr="00EE0C25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039F31" w14:textId="24505190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7,002,382</w:t>
            </w:r>
          </w:p>
        </w:tc>
        <w:tc>
          <w:tcPr>
            <w:tcW w:w="180" w:type="dxa"/>
            <w:vAlign w:val="bottom"/>
          </w:tcPr>
          <w:p w14:paraId="34FF1203" w14:textId="77777777" w:rsidR="006E2B50" w:rsidRPr="00EE0C25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62D68E" w14:textId="3855CAF8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F6C7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4,773,755</w:t>
            </w:r>
          </w:p>
        </w:tc>
        <w:tc>
          <w:tcPr>
            <w:tcW w:w="180" w:type="dxa"/>
            <w:vAlign w:val="bottom"/>
          </w:tcPr>
          <w:p w14:paraId="42CDDAC8" w14:textId="77777777" w:rsidR="006E2B50" w:rsidRPr="00EE0C25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4EF249" w14:textId="4E5854C6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4,249,770</w:t>
            </w:r>
          </w:p>
        </w:tc>
        <w:tc>
          <w:tcPr>
            <w:tcW w:w="180" w:type="dxa"/>
            <w:vAlign w:val="bottom"/>
          </w:tcPr>
          <w:p w14:paraId="65B1CD3C" w14:textId="77777777" w:rsidR="006E2B50" w:rsidRPr="00EE0C25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11B543B" w14:textId="5BF72072" w:rsidR="006E2B50" w:rsidRPr="006E0660" w:rsidRDefault="006E2B50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10,804,705</w:t>
            </w:r>
          </w:p>
        </w:tc>
        <w:tc>
          <w:tcPr>
            <w:tcW w:w="180" w:type="dxa"/>
            <w:vAlign w:val="bottom"/>
          </w:tcPr>
          <w:p w14:paraId="407B48AE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4A00EC1" w14:textId="2FD24F91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11,415,618</w:t>
            </w:r>
          </w:p>
        </w:tc>
      </w:tr>
      <w:tr w:rsidR="006E2B50" w:rsidRPr="00D57BA2" w14:paraId="3C618DFA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3DA7EE44" w14:textId="25DE0933" w:rsidR="006E2B50" w:rsidRPr="00D57BA2" w:rsidRDefault="006E2B50" w:rsidP="006E2B50">
            <w:pPr>
              <w:spacing w:line="240" w:lineRule="auto"/>
              <w:ind w:left="103" w:hanging="101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0" w:type="dxa"/>
            <w:vAlign w:val="bottom"/>
          </w:tcPr>
          <w:p w14:paraId="6E6C7BD2" w14:textId="68143D0A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D70E51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F4D09FA" w14:textId="5F44A900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847969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96D3" w14:textId="0235A697" w:rsidR="006E2B50" w:rsidRPr="00D912C9" w:rsidRDefault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1D0E2CA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991375" w14:textId="061C2EA2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C8C528F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E4816BB" w14:textId="52F7C3B7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E9CFB85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69F342" w14:textId="314C30C5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6A611EE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C0AA0F7" w14:textId="15246BE7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ECE04D6" w14:textId="77777777" w:rsidR="006E2B50" w:rsidRPr="00D57BA2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09C6F2A" w14:textId="168205C7" w:rsidR="006E2B50" w:rsidRPr="006E0660" w:rsidRDefault="006E2B50" w:rsidP="006E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912C9" w:rsidRPr="00D57BA2" w14:paraId="4A86629A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30FD30FC" w14:textId="3ED82EF5" w:rsidR="00D912C9" w:rsidRPr="00D57BA2" w:rsidRDefault="00D912C9" w:rsidP="00D912C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ส่วนที่เป็นของกลุ่มบริษัท</w:t>
            </w:r>
          </w:p>
        </w:tc>
        <w:tc>
          <w:tcPr>
            <w:tcW w:w="1170" w:type="dxa"/>
            <w:vAlign w:val="bottom"/>
          </w:tcPr>
          <w:p w14:paraId="7C4D0630" w14:textId="73C6E65F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6E0660">
              <w:rPr>
                <w:rFonts w:asciiTheme="majorBidi" w:hAnsiTheme="majorBidi" w:cstheme="majorBidi"/>
                <w:sz w:val="28"/>
                <w:szCs w:val="28"/>
              </w:rPr>
              <w:t>(72,711)</w:t>
            </w:r>
          </w:p>
        </w:tc>
        <w:tc>
          <w:tcPr>
            <w:tcW w:w="180" w:type="dxa"/>
            <w:vAlign w:val="bottom"/>
          </w:tcPr>
          <w:p w14:paraId="31F36D0E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2AB7140" w14:textId="324332D6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6E0660">
              <w:rPr>
                <w:rFonts w:asciiTheme="majorBidi" w:hAnsiTheme="majorBidi" w:cstheme="majorBidi"/>
                <w:sz w:val="28"/>
                <w:szCs w:val="28"/>
              </w:rPr>
              <w:t>(74,860)</w:t>
            </w:r>
          </w:p>
        </w:tc>
        <w:tc>
          <w:tcPr>
            <w:tcW w:w="180" w:type="dxa"/>
            <w:vAlign w:val="bottom"/>
          </w:tcPr>
          <w:p w14:paraId="662482CF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1BB21E2" w14:textId="191AD534" w:rsidR="00D912C9" w:rsidRPr="000E0C3C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(139,432)</w:t>
            </w:r>
          </w:p>
        </w:tc>
        <w:tc>
          <w:tcPr>
            <w:tcW w:w="180" w:type="dxa"/>
            <w:vAlign w:val="bottom"/>
          </w:tcPr>
          <w:p w14:paraId="230F970C" w14:textId="77777777" w:rsidR="00D912C9" w:rsidRPr="000E0C3C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2266D3" w14:textId="57020851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7580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(1,034,547)</w:t>
            </w:r>
          </w:p>
        </w:tc>
        <w:tc>
          <w:tcPr>
            <w:tcW w:w="180" w:type="dxa"/>
            <w:vAlign w:val="bottom"/>
          </w:tcPr>
          <w:p w14:paraId="4ACF80B9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158A0B68" w14:textId="5F77461D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75E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790,330 </w:t>
            </w:r>
          </w:p>
        </w:tc>
        <w:tc>
          <w:tcPr>
            <w:tcW w:w="180" w:type="dxa"/>
            <w:vAlign w:val="bottom"/>
          </w:tcPr>
          <w:p w14:paraId="6BE45238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1332C73" w14:textId="0405FDB2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7580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3,985</w:t>
            </w:r>
          </w:p>
        </w:tc>
        <w:tc>
          <w:tcPr>
            <w:tcW w:w="180" w:type="dxa"/>
            <w:vAlign w:val="bottom"/>
          </w:tcPr>
          <w:p w14:paraId="133D063B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724BFBB" w14:textId="3571E0A4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578,187</w:t>
            </w:r>
          </w:p>
        </w:tc>
        <w:tc>
          <w:tcPr>
            <w:tcW w:w="180" w:type="dxa"/>
            <w:vAlign w:val="bottom"/>
          </w:tcPr>
          <w:p w14:paraId="47DC288C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640C64DD" w14:textId="74E24936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7580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85,422</w:t>
            </w:r>
            <w:r w:rsidRPr="00E7580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912C9" w:rsidRPr="00D57BA2" w14:paraId="67DEDDCB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05908312" w14:textId="3ADFAEAE" w:rsidR="00D912C9" w:rsidRPr="00D57BA2" w:rsidRDefault="00D912C9" w:rsidP="00D912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00F573" w14:textId="537B5370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75E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03D50131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1D9B620F" w14:textId="281F9B9F" w:rsidR="00D912C9" w:rsidRPr="00C9638F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63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D0DA832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A82B2" w14:textId="6CC3C89F" w:rsidR="00D912C9" w:rsidRPr="000E0C3C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(29,989)</w:t>
            </w:r>
          </w:p>
        </w:tc>
        <w:tc>
          <w:tcPr>
            <w:tcW w:w="180" w:type="dxa"/>
            <w:vAlign w:val="bottom"/>
          </w:tcPr>
          <w:p w14:paraId="0874BC50" w14:textId="77777777" w:rsidR="00D912C9" w:rsidRPr="000E0C3C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68EDC8" w14:textId="5FA1F81A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75E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(25,491)</w:t>
            </w:r>
          </w:p>
        </w:tc>
        <w:tc>
          <w:tcPr>
            <w:tcW w:w="180" w:type="dxa"/>
            <w:vAlign w:val="bottom"/>
          </w:tcPr>
          <w:p w14:paraId="3176C548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47B3AC4" w14:textId="3D92B818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06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8A4DD9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D981D2" w14:textId="63B7F960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06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561A72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417A5B" w14:textId="2DF45BD2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(29,989)</w:t>
            </w:r>
          </w:p>
        </w:tc>
        <w:tc>
          <w:tcPr>
            <w:tcW w:w="180" w:type="dxa"/>
            <w:vAlign w:val="bottom"/>
          </w:tcPr>
          <w:p w14:paraId="29FFC0F6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539A7748" w14:textId="23E6C25A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75E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(25,491)</w:t>
            </w:r>
          </w:p>
        </w:tc>
      </w:tr>
      <w:tr w:rsidR="00D912C9" w:rsidRPr="00D57BA2" w14:paraId="74A03436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6BEFB060" w14:textId="77777777" w:rsidR="00D912C9" w:rsidRPr="00D57BA2" w:rsidRDefault="00D912C9" w:rsidP="00D912C9">
            <w:pPr>
              <w:spacing w:line="240" w:lineRule="auto"/>
              <w:ind w:left="103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มูลค่าตามบัญชีของส่วนได้เสียในผู้ถูกลงทุน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4E47D6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726CB6A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6565FD8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AA7E677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414CF4" w14:textId="77777777" w:rsidR="00D912C9" w:rsidRPr="000E0C3C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3211CB" w14:textId="77777777" w:rsidR="00D912C9" w:rsidRPr="000E0C3C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E17AD3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631E7F1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39BC2A0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9861ED5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59BFC0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31DF194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C9A9E2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9872B40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1932286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912C9" w:rsidRPr="00D57BA2" w14:paraId="66EF76DB" w14:textId="77777777" w:rsidTr="000E0C3C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40FFEB09" w14:textId="47FDFFFE" w:rsidR="00D912C9" w:rsidRPr="00D57BA2" w:rsidRDefault="00D912C9" w:rsidP="00D912C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E89601" w14:textId="641F82C5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75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15,895</w:t>
            </w:r>
          </w:p>
        </w:tc>
        <w:tc>
          <w:tcPr>
            <w:tcW w:w="180" w:type="dxa"/>
            <w:vAlign w:val="bottom"/>
          </w:tcPr>
          <w:p w14:paraId="59CF871E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097F732D" w14:textId="66BAAE71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75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88,606</w:t>
            </w:r>
          </w:p>
        </w:tc>
        <w:tc>
          <w:tcPr>
            <w:tcW w:w="180" w:type="dxa"/>
            <w:vAlign w:val="bottom"/>
          </w:tcPr>
          <w:p w14:paraId="797240B0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F289ABF" w14:textId="12735C09" w:rsidR="00D912C9" w:rsidRPr="000E0C3C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5,772,923</w:t>
            </w:r>
          </w:p>
        </w:tc>
        <w:tc>
          <w:tcPr>
            <w:tcW w:w="180" w:type="dxa"/>
            <w:vAlign w:val="bottom"/>
          </w:tcPr>
          <w:p w14:paraId="43C56023" w14:textId="77777777" w:rsidR="00D912C9" w:rsidRPr="000E0C3C" w:rsidRDefault="00D912C9" w:rsidP="000E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05F4E3" w14:textId="22C30449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5,942,344</w:t>
            </w:r>
          </w:p>
        </w:tc>
        <w:tc>
          <w:tcPr>
            <w:tcW w:w="180" w:type="dxa"/>
            <w:vAlign w:val="bottom"/>
          </w:tcPr>
          <w:p w14:paraId="2D905799" w14:textId="77777777" w:rsidR="00D912C9" w:rsidRPr="00A75EF8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157D45BA" w14:textId="552309D3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5,564,085</w:t>
            </w:r>
          </w:p>
        </w:tc>
        <w:tc>
          <w:tcPr>
            <w:tcW w:w="180" w:type="dxa"/>
            <w:vAlign w:val="bottom"/>
          </w:tcPr>
          <w:p w14:paraId="01E8AC71" w14:textId="77777777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2C238C" w14:textId="2E883931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4,773,755</w:t>
            </w:r>
          </w:p>
        </w:tc>
        <w:tc>
          <w:tcPr>
            <w:tcW w:w="180" w:type="dxa"/>
            <w:vAlign w:val="bottom"/>
          </w:tcPr>
          <w:p w14:paraId="765C8A0D" w14:textId="77777777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5728FD8C" w14:textId="6E9E8974" w:rsidR="00D912C9" w:rsidRPr="00D912C9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E0C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11,352,903</w:t>
            </w:r>
          </w:p>
        </w:tc>
        <w:tc>
          <w:tcPr>
            <w:tcW w:w="180" w:type="dxa"/>
            <w:vAlign w:val="bottom"/>
          </w:tcPr>
          <w:p w14:paraId="5A93C231" w14:textId="77777777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718DC5F0" w14:textId="3B06CA05" w:rsidR="00D912C9" w:rsidRPr="006E0660" w:rsidRDefault="00D912C9" w:rsidP="00D9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E06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10,804,705</w:t>
            </w:r>
          </w:p>
        </w:tc>
      </w:tr>
    </w:tbl>
    <w:p w14:paraId="2672BE32" w14:textId="77777777" w:rsidR="004912AE" w:rsidRPr="00D57BA2" w:rsidRDefault="004912AE" w:rsidP="00A71823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61AED20" w14:textId="6F8D7AA4" w:rsidR="000B3A52" w:rsidRPr="00D57BA2" w:rsidRDefault="008A58F1" w:rsidP="00F11CB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br w:type="page"/>
      </w:r>
      <w:r w:rsidR="00C01C5E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9</w:t>
      </w:r>
      <w:r w:rsidR="000B3A52"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0B3A52" w:rsidRPr="00D57BA2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เงินลงทุนในบริษัทย่อย</w:t>
      </w:r>
    </w:p>
    <w:p w14:paraId="5207AA9B" w14:textId="77777777" w:rsidR="000B3A52" w:rsidRPr="00D57BA2" w:rsidRDefault="000B3A52" w:rsidP="000B3A52">
      <w:pPr>
        <w:rPr>
          <w:rFonts w:asciiTheme="majorBidi" w:hAnsiTheme="majorBidi" w:cstheme="majorBidi"/>
          <w:sz w:val="30"/>
          <w:szCs w:val="30"/>
        </w:rPr>
      </w:pPr>
    </w:p>
    <w:p w14:paraId="0B28EF2D" w14:textId="01D0B569" w:rsidR="0092779D" w:rsidRPr="00D57BA2" w:rsidRDefault="0092779D" w:rsidP="00F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</w:t>
      </w:r>
      <w:r w:rsidR="00DF76BF" w:rsidRPr="00D57BA2">
        <w:rPr>
          <w:rFonts w:asciiTheme="majorBidi" w:hAnsiTheme="majorBidi" w:cstheme="majorBidi"/>
          <w:sz w:val="30"/>
          <w:szCs w:val="30"/>
          <w:cs/>
        </w:rPr>
        <w:t xml:space="preserve">งินลงทุนในบริษัทย่อย ณ วันที่ </w:t>
      </w:r>
      <w:r w:rsidR="00DF76BF" w:rsidRPr="00D57BA2">
        <w:rPr>
          <w:rFonts w:asciiTheme="majorBidi" w:hAnsiTheme="majorBidi" w:cstheme="majorBidi"/>
          <w:sz w:val="30"/>
          <w:szCs w:val="30"/>
        </w:rPr>
        <w:t>31</w:t>
      </w:r>
      <w:r w:rsidR="00DF76BF"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9</w:t>
      </w:r>
      <w:r w:rsidR="00AE1C97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700CF8"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8</w:t>
      </w:r>
      <w:r w:rsidR="00AE1C97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และเงินปันผลรับ</w:t>
      </w:r>
      <w:r w:rsidR="001E354E" w:rsidRPr="00D57BA2">
        <w:rPr>
          <w:rFonts w:asciiTheme="majorBidi" w:hAnsiTheme="majorBidi" w:cstheme="majorBidi"/>
          <w:sz w:val="30"/>
          <w:szCs w:val="30"/>
          <w:cs/>
        </w:rPr>
        <w:t>จากเงินลงทุนดังกล่าวสำหรับแต่ละ</w:t>
      </w:r>
      <w:r w:rsidRPr="00D57BA2">
        <w:rPr>
          <w:rFonts w:asciiTheme="majorBidi" w:hAnsiTheme="majorBidi" w:cstheme="majorBidi"/>
          <w:sz w:val="30"/>
          <w:szCs w:val="30"/>
          <w:cs/>
        </w:rPr>
        <w:t>ปี</w:t>
      </w:r>
      <w:r w:rsidR="00E74881">
        <w:rPr>
          <w:rFonts w:asciiTheme="majorBidi" w:hAnsiTheme="majorBidi" w:cstheme="majorBidi" w:hint="cs"/>
          <w:sz w:val="30"/>
          <w:szCs w:val="30"/>
          <w:cs/>
        </w:rPr>
        <w:t>สิ้นสุดวันเดียวกัน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27A4BBE" w14:textId="02E6CCBC" w:rsidR="00E314A0" w:rsidRPr="00D57BA2" w:rsidRDefault="00E314A0" w:rsidP="00E314A0">
      <w:pPr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147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900"/>
        <w:gridCol w:w="1260"/>
        <w:gridCol w:w="540"/>
        <w:gridCol w:w="180"/>
        <w:gridCol w:w="54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808"/>
        <w:gridCol w:w="182"/>
        <w:gridCol w:w="720"/>
        <w:gridCol w:w="180"/>
        <w:gridCol w:w="706"/>
      </w:tblGrid>
      <w:tr w:rsidR="002F2ECB" w:rsidRPr="00D57BA2" w14:paraId="5A2E54B6" w14:textId="77777777" w:rsidTr="002F2ECB">
        <w:trPr>
          <w:cantSplit/>
          <w:tblHeader/>
        </w:trPr>
        <w:tc>
          <w:tcPr>
            <w:tcW w:w="1800" w:type="dxa"/>
            <w:vAlign w:val="bottom"/>
          </w:tcPr>
          <w:p w14:paraId="171EC44A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25D1849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1879745A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260" w:type="dxa"/>
            <w:vAlign w:val="bottom"/>
          </w:tcPr>
          <w:p w14:paraId="03184572" w14:textId="29628F29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กิจการจัดตั้ง</w:t>
            </w:r>
          </w:p>
        </w:tc>
        <w:tc>
          <w:tcPr>
            <w:tcW w:w="1260" w:type="dxa"/>
            <w:gridSpan w:val="3"/>
            <w:vAlign w:val="bottom"/>
          </w:tcPr>
          <w:p w14:paraId="06714D48" w14:textId="5256D66C" w:rsidR="00574317" w:rsidRPr="00D57BA2" w:rsidRDefault="00574317" w:rsidP="002F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สัดส่วนขอ</w:t>
            </w:r>
            <w:r w:rsidR="002F2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ง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620" w:type="dxa"/>
            <w:gridSpan w:val="3"/>
            <w:vAlign w:val="bottom"/>
          </w:tcPr>
          <w:p w14:paraId="43AE798E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177A117C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0FD6DCE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56A54AC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6B3F2658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0AEF254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293842B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0421EA4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39E5C30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5D43697D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E32C842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  <w:r w:rsidRPr="00D57BA2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82" w:type="dxa"/>
            <w:vAlign w:val="bottom"/>
          </w:tcPr>
          <w:p w14:paraId="7D3982BC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06" w:type="dxa"/>
            <w:gridSpan w:val="3"/>
            <w:vAlign w:val="bottom"/>
          </w:tcPr>
          <w:p w14:paraId="225962C1" w14:textId="77777777" w:rsidR="00574317" w:rsidRPr="00D57BA2" w:rsidRDefault="00574317" w:rsidP="00C80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EE0C25" w:rsidRPr="00D57BA2" w14:paraId="642F37EA" w14:textId="77777777" w:rsidTr="002F2ECB">
        <w:trPr>
          <w:cantSplit/>
          <w:tblHeader/>
        </w:trPr>
        <w:tc>
          <w:tcPr>
            <w:tcW w:w="1800" w:type="dxa"/>
          </w:tcPr>
          <w:p w14:paraId="3E74B8B6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EDEFBDB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6DD786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B70BCF3" w14:textId="3ECC2F59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FF6C7A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5F0D9F8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28AEC601" w14:textId="3A4137A3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FF6C7A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720" w:type="dxa"/>
            <w:vAlign w:val="bottom"/>
          </w:tcPr>
          <w:p w14:paraId="53EEEFC6" w14:textId="68948B8E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10716FD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ADCA767" w14:textId="04EB38CA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2E0F16E0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3ED5DFA" w14:textId="27619C71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143B080E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7B0B875" w14:textId="3CC5CB70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11A14343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29E2440" w14:textId="0C1CA0BD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37E18CF5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2E96772" w14:textId="1517D726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2F327574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DD0B257" w14:textId="3E0EDDA4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482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0A568D39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3574807A" w14:textId="18CC9A2C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82" w:type="dxa"/>
          </w:tcPr>
          <w:p w14:paraId="517187B5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B701E39" w14:textId="3A20EEF9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674420A9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3BA5D6D3" w14:textId="713E7663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8</w:t>
            </w:r>
          </w:p>
        </w:tc>
      </w:tr>
      <w:tr w:rsidR="00EE0C25" w:rsidRPr="00D57BA2" w14:paraId="467C9094" w14:textId="77777777" w:rsidTr="002F2ECB">
        <w:trPr>
          <w:cantSplit/>
          <w:trHeight w:val="270"/>
        </w:trPr>
        <w:tc>
          <w:tcPr>
            <w:tcW w:w="2700" w:type="dxa"/>
            <w:gridSpan w:val="2"/>
          </w:tcPr>
          <w:p w14:paraId="0280EEFE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47ADCB0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3"/>
          </w:tcPr>
          <w:p w14:paraId="275D37BA" w14:textId="69614AAE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9526" w:type="dxa"/>
            <w:gridSpan w:val="19"/>
          </w:tcPr>
          <w:p w14:paraId="3E2FAFEB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EE0C25" w:rsidRPr="00D57BA2" w14:paraId="47FD7E2A" w14:textId="77777777" w:rsidTr="002F2ECB">
        <w:trPr>
          <w:cantSplit/>
          <w:trHeight w:val="270"/>
        </w:trPr>
        <w:tc>
          <w:tcPr>
            <w:tcW w:w="2700" w:type="dxa"/>
            <w:gridSpan w:val="2"/>
          </w:tcPr>
          <w:p w14:paraId="33C35F2C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60" w:type="dxa"/>
          </w:tcPr>
          <w:p w14:paraId="76DFFF2E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</w:tcPr>
          <w:p w14:paraId="6926F9EB" w14:textId="08711FDC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74E8B88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</w:tcPr>
          <w:p w14:paraId="3B4BAE1C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61632982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43C490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07CB55FC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EAE6B5B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24594E7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124CF61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4C347808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3EDA2C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E8B486C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06628AE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A33860F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5AAC80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73C8F242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F02CAE1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</w:tcPr>
          <w:p w14:paraId="292E1226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677B11BF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7764B356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D40DA1C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6" w:type="dxa"/>
          </w:tcPr>
          <w:p w14:paraId="6BFC455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EE0C25" w:rsidRPr="00D57BA2" w14:paraId="25B167AB" w14:textId="77777777" w:rsidTr="00313F98">
        <w:trPr>
          <w:cantSplit/>
          <w:trHeight w:val="270"/>
        </w:trPr>
        <w:tc>
          <w:tcPr>
            <w:tcW w:w="1800" w:type="dxa"/>
          </w:tcPr>
          <w:p w14:paraId="62DDDD75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Birla Carbon Mexico, S.A. DE C.V.</w:t>
            </w:r>
          </w:p>
        </w:tc>
        <w:tc>
          <w:tcPr>
            <w:tcW w:w="900" w:type="dxa"/>
            <w:vAlign w:val="bottom"/>
          </w:tcPr>
          <w:p w14:paraId="7485C74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ผลิตคาร์บอน</w:t>
            </w:r>
          </w:p>
        </w:tc>
        <w:tc>
          <w:tcPr>
            <w:tcW w:w="1260" w:type="dxa"/>
            <w:vAlign w:val="bottom"/>
          </w:tcPr>
          <w:p w14:paraId="585EB09E" w14:textId="36804A6D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6" w:hanging="7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เม็กซิโก</w:t>
            </w:r>
          </w:p>
        </w:tc>
        <w:tc>
          <w:tcPr>
            <w:tcW w:w="540" w:type="dxa"/>
            <w:vAlign w:val="bottom"/>
          </w:tcPr>
          <w:p w14:paraId="4B3B5067" w14:textId="0450A08A" w:rsidR="00EE0C25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6" w:hanging="7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885643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32620FD3" w14:textId="242B8941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720" w:type="dxa"/>
            <w:vAlign w:val="bottom"/>
          </w:tcPr>
          <w:p w14:paraId="7705D011" w14:textId="353D4227" w:rsidR="00EE0C25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50C01C8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8AD14D3" w14:textId="0A1FAD36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13049AD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B55984" w14:textId="7C449853" w:rsidR="00EE0C25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237D8E5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88AF04" w14:textId="6E94B2B1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0DAF26F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768489" w14:textId="59982AF5" w:rsidR="00EE0C25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4C7351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4C8B79" w14:textId="7C953101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(12,854)</w:t>
            </w:r>
          </w:p>
        </w:tc>
        <w:tc>
          <w:tcPr>
            <w:tcW w:w="180" w:type="dxa"/>
            <w:vAlign w:val="bottom"/>
          </w:tcPr>
          <w:p w14:paraId="788F6BCF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27CFA6" w14:textId="0285DDEA" w:rsidR="00EE0C25" w:rsidRPr="00313F98" w:rsidRDefault="00A75EF8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55D910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7B7518C5" w14:textId="39F36574" w:rsidR="00EE0C25" w:rsidRPr="00AB2C7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644353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1BACF0F" w14:textId="649F18DF" w:rsidR="00EE0C25" w:rsidRPr="00AB2C71" w:rsidRDefault="00A75EF8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A635E2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bottom"/>
          </w:tcPr>
          <w:p w14:paraId="716E0B38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EE0C25" w:rsidRPr="00D57BA2" w14:paraId="04DBA779" w14:textId="77777777" w:rsidTr="00FF6C7A">
        <w:trPr>
          <w:cantSplit/>
        </w:trPr>
        <w:tc>
          <w:tcPr>
            <w:tcW w:w="1800" w:type="dxa"/>
          </w:tcPr>
          <w:p w14:paraId="21E2DC92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1734918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F1A406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</w:tcPr>
          <w:p w14:paraId="56BF9C44" w14:textId="43AA80C1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FDACDB3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</w:tcPr>
          <w:p w14:paraId="5811FC35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45054F3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7BD32F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30593833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9CDC9C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6C2BB8D" w14:textId="468A0C10" w:rsidR="00EE0C25" w:rsidRPr="006E0660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E06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7A1C50C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4113960" w14:textId="38FDA59E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43D2CD73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2089C0" w14:textId="75C77623" w:rsidR="00EE0C25" w:rsidRPr="006E0660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6E06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0513D7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7B04A0A" w14:textId="12F636DC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(12,854)</w:t>
            </w:r>
          </w:p>
        </w:tc>
        <w:tc>
          <w:tcPr>
            <w:tcW w:w="180" w:type="dxa"/>
            <w:vAlign w:val="bottom"/>
          </w:tcPr>
          <w:p w14:paraId="11151782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133A0B4" w14:textId="0AA35697" w:rsidR="00EE0C25" w:rsidRPr="00D57BA2" w:rsidRDefault="00A75EF8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4A9085C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43B28BB6" w14:textId="7FFF9AD1" w:rsidR="00EE0C25" w:rsidRPr="00AB2C7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3A69A3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977D6D3" w14:textId="373D88F7" w:rsidR="00EE0C25" w:rsidRPr="00AB2C71" w:rsidRDefault="00A75EF8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792D21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06" w:type="dxa"/>
            <w:tcBorders>
              <w:bottom w:val="double" w:sz="4" w:space="0" w:color="auto"/>
            </w:tcBorders>
            <w:vAlign w:val="bottom"/>
          </w:tcPr>
          <w:p w14:paraId="34C5019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</w:tr>
    </w:tbl>
    <w:p w14:paraId="1234C353" w14:textId="77777777" w:rsidR="000B3A52" w:rsidRPr="00D57BA2" w:rsidRDefault="000B3A52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C1894" w14:textId="77777777" w:rsidR="008A29B3" w:rsidRPr="008A29B3" w:rsidRDefault="00E92332" w:rsidP="008A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FF6C7A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8A29B3" w:rsidRPr="008A29B3"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 w:rsidRPr="00FF6C7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8A29B3" w:rsidRPr="008A29B3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กรกฎาคม </w:t>
      </w:r>
      <w:r w:rsidR="008A29B3" w:rsidRPr="008A29B3">
        <w:rPr>
          <w:rFonts w:asciiTheme="majorBidi" w:hAnsiTheme="majorBidi" w:cstheme="majorBidi"/>
          <w:sz w:val="30"/>
          <w:szCs w:val="30"/>
          <w:lang w:val="en-GB"/>
        </w:rPr>
        <w:t xml:space="preserve">2568 </w:t>
      </w:r>
      <w:r w:rsidR="008A29B3" w:rsidRPr="008A29B3">
        <w:rPr>
          <w:rFonts w:asciiTheme="majorBidi" w:hAnsiTheme="majorBidi" w:cstheme="majorBidi"/>
          <w:sz w:val="30"/>
          <w:szCs w:val="30"/>
          <w:cs/>
          <w:lang w:val="en-GB"/>
        </w:rPr>
        <w:t>บริษัทย่อยแห่งหนึ่ง คือ</w:t>
      </w:r>
      <w:r w:rsidR="008A29B3" w:rsidRPr="008A29B3">
        <w:rPr>
          <w:rFonts w:asciiTheme="majorBidi" w:hAnsiTheme="majorBidi" w:cstheme="majorBidi"/>
          <w:sz w:val="30"/>
          <w:szCs w:val="30"/>
          <w:lang w:val="en-GB"/>
        </w:rPr>
        <w:t xml:space="preserve"> Birla Carbon Mexico, S.A. DE C.V. </w:t>
      </w:r>
      <w:r w:rsidR="008A29B3" w:rsidRPr="008A29B3">
        <w:rPr>
          <w:rFonts w:asciiTheme="majorBidi" w:hAnsiTheme="majorBidi" w:cstheme="majorBidi"/>
          <w:sz w:val="30"/>
          <w:szCs w:val="30"/>
          <w:cs/>
          <w:lang w:val="en-GB"/>
        </w:rPr>
        <w:t>ได้ดำเนินกระบวนการชำระบัญชีและเลิกกิจการเสร็จสิ้นสมบูรณ์ตามกฎหมายของประเทศเม็กซิโก</w:t>
      </w:r>
    </w:p>
    <w:p w14:paraId="0BC8859F" w14:textId="7427D8C7" w:rsidR="007A1361" w:rsidRPr="00D57BA2" w:rsidRDefault="007A1361" w:rsidP="00F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9066DD4" w14:textId="77777777" w:rsidR="00E92332" w:rsidRPr="00D57BA2" w:rsidRDefault="00E92332" w:rsidP="00667E16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270A1CCB" w14:textId="77777777" w:rsidR="00E92332" w:rsidRPr="00D57BA2" w:rsidRDefault="00E92332" w:rsidP="00667E16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0D35F4F0" w14:textId="36B05DC5" w:rsidR="00E92332" w:rsidRPr="00D57BA2" w:rsidRDefault="00E92332" w:rsidP="00667E16">
      <w:pPr>
        <w:ind w:left="270"/>
        <w:rPr>
          <w:rFonts w:asciiTheme="majorBidi" w:hAnsiTheme="majorBidi" w:cstheme="majorBidi"/>
          <w:sz w:val="30"/>
          <w:szCs w:val="30"/>
          <w:cs/>
        </w:rPr>
        <w:sectPr w:rsidR="00E92332" w:rsidRPr="00D57BA2" w:rsidSect="003C0D5D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26C7CBC" w14:textId="3F6BDE94" w:rsidR="009C1963" w:rsidRPr="00D57BA2" w:rsidRDefault="00716259" w:rsidP="009C196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EC26C5">
        <w:rPr>
          <w:rFonts w:asciiTheme="majorBidi" w:hAnsiTheme="majorBidi" w:cstheme="majorBidi"/>
          <w:sz w:val="30"/>
          <w:szCs w:val="30"/>
          <w:u w:val="none"/>
          <w:lang w:val="en-US"/>
        </w:rPr>
        <w:t>0</w:t>
      </w:r>
      <w:r w:rsidR="006C6384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C074F0" w:rsidRPr="00D57BA2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</w:t>
      </w:r>
      <w:r w:rsidR="009C1963" w:rsidRPr="00D57BA2">
        <w:rPr>
          <w:rFonts w:asciiTheme="majorBidi" w:hAnsiTheme="majorBidi" w:cstheme="majorBidi"/>
          <w:sz w:val="30"/>
          <w:szCs w:val="30"/>
          <w:u w:val="none"/>
          <w:cs/>
        </w:rPr>
        <w:t>และอุปกรณ์</w:t>
      </w:r>
    </w:p>
    <w:p w14:paraId="56FA0241" w14:textId="77777777" w:rsidR="005D20FC" w:rsidRPr="00590A64" w:rsidRDefault="005D20FC" w:rsidP="005D2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139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0"/>
        <w:gridCol w:w="1367"/>
        <w:gridCol w:w="276"/>
        <w:gridCol w:w="1367"/>
        <w:gridCol w:w="6"/>
        <w:gridCol w:w="273"/>
        <w:gridCol w:w="1370"/>
        <w:gridCol w:w="271"/>
        <w:gridCol w:w="1370"/>
        <w:gridCol w:w="268"/>
        <w:gridCol w:w="8"/>
        <w:gridCol w:w="1362"/>
        <w:gridCol w:w="8"/>
        <w:gridCol w:w="262"/>
        <w:gridCol w:w="8"/>
        <w:gridCol w:w="1362"/>
        <w:gridCol w:w="8"/>
        <w:gridCol w:w="262"/>
        <w:gridCol w:w="8"/>
        <w:gridCol w:w="1364"/>
      </w:tblGrid>
      <w:tr w:rsidR="000D3FA9" w:rsidRPr="00590A64" w14:paraId="0023174B" w14:textId="77777777" w:rsidTr="00590A64">
        <w:trPr>
          <w:tblHeader/>
        </w:trPr>
        <w:tc>
          <w:tcPr>
            <w:tcW w:w="978" w:type="pct"/>
          </w:tcPr>
          <w:p w14:paraId="686EA2F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22" w:type="pct"/>
            <w:gridSpan w:val="19"/>
          </w:tcPr>
          <w:p w14:paraId="776F33CC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A537B" w:rsidRPr="00590A64" w14:paraId="66C9D911" w14:textId="77777777" w:rsidTr="00590A64">
        <w:trPr>
          <w:tblHeader/>
        </w:trPr>
        <w:tc>
          <w:tcPr>
            <w:tcW w:w="978" w:type="pct"/>
          </w:tcPr>
          <w:p w14:paraId="5D41473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2C5651A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686D31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7D5C593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5AD78099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186D63E6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379E1AC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7758B1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03670DC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2387C21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2A2DB470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366FFC7D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" w:type="pct"/>
            <w:gridSpan w:val="2"/>
          </w:tcPr>
          <w:p w14:paraId="01360C0C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178EA86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7B" w:rsidRPr="00590A64" w14:paraId="7EA6BE1A" w14:textId="77777777" w:rsidTr="00590A64">
        <w:trPr>
          <w:tblHeader/>
        </w:trPr>
        <w:tc>
          <w:tcPr>
            <w:tcW w:w="978" w:type="pct"/>
          </w:tcPr>
          <w:p w14:paraId="689943F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AD15AB5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C91B4E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6CD527D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4866C9A9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2A532EC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5436BF6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535A430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99" w:type="pct"/>
            <w:gridSpan w:val="2"/>
          </w:tcPr>
          <w:p w14:paraId="48C9AD72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7C0FC2B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03AD80DC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32352900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97" w:type="pct"/>
            <w:gridSpan w:val="2"/>
          </w:tcPr>
          <w:p w14:paraId="3C72BDDE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8EAB176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7B" w:rsidRPr="00590A64" w14:paraId="0C7CAB03" w14:textId="77777777" w:rsidTr="00590A64">
        <w:trPr>
          <w:trHeight w:val="344"/>
          <w:tblHeader/>
        </w:trPr>
        <w:tc>
          <w:tcPr>
            <w:tcW w:w="978" w:type="pct"/>
          </w:tcPr>
          <w:p w14:paraId="5DD7DB29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3CFFAD81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7B0002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7602031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8" w:type="pct"/>
          </w:tcPr>
          <w:p w14:paraId="463EB63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6EE25DA2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7" w:type="pct"/>
          </w:tcPr>
          <w:p w14:paraId="7D2F0C61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10FAE13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99" w:type="pct"/>
            <w:gridSpan w:val="2"/>
          </w:tcPr>
          <w:p w14:paraId="039FF90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2B21D59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4C0BDD58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7E374A7D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97" w:type="pct"/>
            <w:gridSpan w:val="2"/>
          </w:tcPr>
          <w:p w14:paraId="2A318F3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4A507A9D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7B" w:rsidRPr="00590A64" w14:paraId="74B05AC5" w14:textId="77777777" w:rsidTr="00590A64">
        <w:trPr>
          <w:tblHeader/>
        </w:trPr>
        <w:tc>
          <w:tcPr>
            <w:tcW w:w="978" w:type="pct"/>
          </w:tcPr>
          <w:p w14:paraId="25B93AA1" w14:textId="77777777" w:rsidR="000D3FA9" w:rsidRPr="00590A6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4E0AF03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" w:type="pct"/>
          </w:tcPr>
          <w:p w14:paraId="14AED4B0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</w:tcPr>
          <w:p w14:paraId="122221D5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98" w:type="pct"/>
          </w:tcPr>
          <w:p w14:paraId="42789D3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2833AFE8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7" w:type="pct"/>
          </w:tcPr>
          <w:p w14:paraId="61F00CD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512A028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99" w:type="pct"/>
            <w:gridSpan w:val="2"/>
          </w:tcPr>
          <w:p w14:paraId="53AFCE22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1A83C712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" w:type="pct"/>
            <w:gridSpan w:val="2"/>
          </w:tcPr>
          <w:p w14:paraId="4C78B369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4D87B3FC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7" w:type="pct"/>
            <w:gridSpan w:val="2"/>
          </w:tcPr>
          <w:p w14:paraId="6A10B98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EA9D72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3FA9" w:rsidRPr="00590A64" w14:paraId="66724C03" w14:textId="77777777" w:rsidTr="00590A64">
        <w:trPr>
          <w:tblHeader/>
        </w:trPr>
        <w:tc>
          <w:tcPr>
            <w:tcW w:w="978" w:type="pct"/>
          </w:tcPr>
          <w:p w14:paraId="2C9722B7" w14:textId="77777777" w:rsidR="000D3FA9" w:rsidRPr="00590A6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22" w:type="pct"/>
            <w:gridSpan w:val="19"/>
          </w:tcPr>
          <w:p w14:paraId="3D1B96B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37B" w:rsidRPr="00590A64" w14:paraId="2A2F7C3A" w14:textId="77777777" w:rsidTr="00590A64">
        <w:tc>
          <w:tcPr>
            <w:tcW w:w="978" w:type="pct"/>
          </w:tcPr>
          <w:p w14:paraId="49DB0540" w14:textId="77777777" w:rsidR="000D3FA9" w:rsidRPr="00590A6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90" w:type="pct"/>
          </w:tcPr>
          <w:p w14:paraId="7265533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437806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504624F8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2E051C5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151D95DE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2B0B321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678CE73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238FA49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58AA0CB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0EB7D7B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3DDABF7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0BF06FC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21FE0C6D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590A64" w14:paraId="11267C4E" w14:textId="77777777" w:rsidTr="00590A64">
        <w:tc>
          <w:tcPr>
            <w:tcW w:w="978" w:type="pct"/>
          </w:tcPr>
          <w:p w14:paraId="7ABD939C" w14:textId="4EBC48B7" w:rsidR="00EE0C25" w:rsidRPr="00590A64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90A6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90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90" w:type="pct"/>
          </w:tcPr>
          <w:p w14:paraId="55D4C001" w14:textId="283E7E48" w:rsidR="00EE0C25" w:rsidRPr="006E0660" w:rsidRDefault="00EE0C25" w:rsidP="006E066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FF6C7A">
              <w:rPr>
                <w:rFonts w:asciiTheme="majorBidi" w:hAnsiTheme="majorBidi" w:cstheme="majorBidi"/>
                <w:sz w:val="30"/>
                <w:szCs w:val="30"/>
              </w:rPr>
              <w:t>833,032</w:t>
            </w:r>
          </w:p>
        </w:tc>
        <w:tc>
          <w:tcPr>
            <w:tcW w:w="99" w:type="pct"/>
          </w:tcPr>
          <w:p w14:paraId="5DD6DBC6" w14:textId="77777777" w:rsidR="00EE0C25" w:rsidRPr="00EE0C25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</w:tcPr>
          <w:p w14:paraId="16BA2CF9" w14:textId="007F55EB" w:rsidR="00EE0C25" w:rsidRPr="00EE0C25" w:rsidRDefault="00EE0C25" w:rsidP="006E066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6C7A">
              <w:rPr>
                <w:rFonts w:asciiTheme="majorBidi" w:hAnsiTheme="majorBidi" w:cstheme="majorBidi"/>
                <w:sz w:val="30"/>
                <w:szCs w:val="30"/>
                <w:cs/>
              </w:rPr>
              <w:t>785</w:t>
            </w:r>
            <w:r w:rsidRPr="00FF6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6C7A">
              <w:rPr>
                <w:rFonts w:asciiTheme="majorBidi" w:hAnsiTheme="majorBidi" w:cstheme="majorBidi"/>
                <w:sz w:val="30"/>
                <w:szCs w:val="30"/>
                <w:cs/>
              </w:rPr>
              <w:t>228</w:t>
            </w:r>
          </w:p>
        </w:tc>
        <w:tc>
          <w:tcPr>
            <w:tcW w:w="98" w:type="pct"/>
          </w:tcPr>
          <w:p w14:paraId="7F5C1176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0A16E73D" w14:textId="300FCFF8" w:rsidR="00EE0C25" w:rsidRPr="00EE0C25" w:rsidRDefault="00EE0C25" w:rsidP="006E066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6C7A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FF6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6C7A">
              <w:rPr>
                <w:rFonts w:asciiTheme="majorBidi" w:hAnsiTheme="majorBidi" w:cstheme="majorBidi"/>
                <w:sz w:val="30"/>
                <w:szCs w:val="30"/>
                <w:cs/>
              </w:rPr>
              <w:t>630</w:t>
            </w:r>
            <w:r w:rsidRPr="00FF6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6C7A">
              <w:rPr>
                <w:rFonts w:asciiTheme="majorBidi" w:hAnsiTheme="majorBidi" w:cstheme="majorBidi"/>
                <w:sz w:val="30"/>
                <w:szCs w:val="30"/>
                <w:cs/>
              </w:rPr>
              <w:t>802</w:t>
            </w:r>
          </w:p>
        </w:tc>
        <w:tc>
          <w:tcPr>
            <w:tcW w:w="97" w:type="pct"/>
          </w:tcPr>
          <w:p w14:paraId="2BB1BCF1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5CAA42B7" w14:textId="69AA2E64" w:rsidR="00EE0C25" w:rsidRPr="00EE0C25" w:rsidRDefault="00EE0C25" w:rsidP="00E965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6C7A">
              <w:rPr>
                <w:rFonts w:asciiTheme="majorBidi" w:hAnsiTheme="majorBidi" w:cstheme="majorBidi"/>
                <w:sz w:val="30"/>
                <w:szCs w:val="30"/>
                <w:cs/>
              </w:rPr>
              <w:t>37</w:t>
            </w:r>
            <w:r w:rsidRPr="00FF6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6C7A">
              <w:rPr>
                <w:rFonts w:asciiTheme="majorBidi" w:hAnsiTheme="majorBidi" w:cstheme="majorBidi"/>
                <w:sz w:val="30"/>
                <w:szCs w:val="30"/>
                <w:cs/>
              </w:rPr>
              <w:t>652</w:t>
            </w:r>
          </w:p>
        </w:tc>
        <w:tc>
          <w:tcPr>
            <w:tcW w:w="99" w:type="pct"/>
            <w:gridSpan w:val="2"/>
          </w:tcPr>
          <w:p w14:paraId="0ACE462B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26669160" w14:textId="40C29ABE" w:rsidR="00EE0C25" w:rsidRPr="00EE0C25" w:rsidRDefault="00EE0C25" w:rsidP="00E965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6C7A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 w:rsidRPr="00FF6C7A"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 w:rsidRPr="00FF6C7A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 w:rsidRPr="00FF6C7A"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w:t>18,985</w:t>
            </w:r>
            <w:r w:rsidRPr="00FF6C7A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97" w:type="pct"/>
            <w:gridSpan w:val="2"/>
          </w:tcPr>
          <w:p w14:paraId="47E3DABA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0B4AFD05" w14:textId="04B7361B" w:rsidR="00EE0C25" w:rsidRPr="00EE0C25" w:rsidRDefault="00EE0C25" w:rsidP="00E965F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6C7A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Pr="00FF6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6C7A">
              <w:rPr>
                <w:rFonts w:asciiTheme="majorBidi" w:hAnsiTheme="majorBidi" w:cstheme="majorBidi"/>
                <w:sz w:val="30"/>
                <w:szCs w:val="30"/>
                <w:cs/>
              </w:rPr>
              <w:t>301</w:t>
            </w:r>
          </w:p>
        </w:tc>
        <w:tc>
          <w:tcPr>
            <w:tcW w:w="97" w:type="pct"/>
            <w:gridSpan w:val="2"/>
          </w:tcPr>
          <w:p w14:paraId="56D96E6C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6E6E1B9E" w14:textId="03A35D70" w:rsidR="00EE0C25" w:rsidRPr="00EE0C25" w:rsidRDefault="00EE0C25" w:rsidP="00E965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6C7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FF6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6C7A">
              <w:rPr>
                <w:rFonts w:asciiTheme="majorBidi" w:hAnsiTheme="majorBidi" w:cstheme="majorBidi"/>
                <w:sz w:val="30"/>
                <w:szCs w:val="30"/>
                <w:cs/>
              </w:rPr>
              <w:t>337</w:t>
            </w:r>
            <w:r w:rsidRPr="00FF6C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6C7A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EE0C25" w:rsidRPr="00590A64" w14:paraId="4AB1177F" w14:textId="77777777" w:rsidTr="00590A64">
        <w:tc>
          <w:tcPr>
            <w:tcW w:w="978" w:type="pct"/>
          </w:tcPr>
          <w:p w14:paraId="03FDCC8F" w14:textId="2D444AEF" w:rsidR="00EE0C25" w:rsidRPr="00590A64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0" w:type="pct"/>
          </w:tcPr>
          <w:p w14:paraId="3A9D45F8" w14:textId="2FFB83F9" w:rsidR="00EE0C25" w:rsidRPr="00F52446" w:rsidRDefault="00EE0C25" w:rsidP="00FF6C7A">
            <w:pPr>
              <w:pStyle w:val="3"/>
              <w:tabs>
                <w:tab w:val="clear" w:pos="360"/>
                <w:tab w:val="clear" w:pos="720"/>
                <w:tab w:val="decimal" w:pos="838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</w:tcPr>
          <w:p w14:paraId="3E920187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</w:tcPr>
          <w:p w14:paraId="025167FF" w14:textId="5F02B66E" w:rsidR="00EE0C25" w:rsidRPr="00EE0C25" w:rsidRDefault="00EE0C25" w:rsidP="00D912C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912C9">
              <w:rPr>
                <w:rFonts w:asciiTheme="majorBidi" w:hAnsiTheme="majorBidi" w:cstheme="majorBidi"/>
                <w:sz w:val="30"/>
                <w:szCs w:val="30"/>
              </w:rPr>
              <w:t>20,257</w:t>
            </w:r>
          </w:p>
        </w:tc>
        <w:tc>
          <w:tcPr>
            <w:tcW w:w="98" w:type="pct"/>
          </w:tcPr>
          <w:p w14:paraId="080F4DD9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4E2A37C1" w14:textId="061D850A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240,870</w:t>
            </w:r>
          </w:p>
        </w:tc>
        <w:tc>
          <w:tcPr>
            <w:tcW w:w="97" w:type="pct"/>
          </w:tcPr>
          <w:p w14:paraId="44A9C13E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3F6745C9" w14:textId="3585736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9,003</w:t>
            </w:r>
          </w:p>
        </w:tc>
        <w:tc>
          <w:tcPr>
            <w:tcW w:w="99" w:type="pct"/>
            <w:gridSpan w:val="2"/>
          </w:tcPr>
          <w:p w14:paraId="77ECF6D3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58C5EF71" w14:textId="5BA8F4AF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79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3,806</w:t>
            </w:r>
          </w:p>
        </w:tc>
        <w:tc>
          <w:tcPr>
            <w:tcW w:w="97" w:type="pct"/>
            <w:gridSpan w:val="2"/>
          </w:tcPr>
          <w:p w14:paraId="3C7FA661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081EB966" w14:textId="7BBFB53D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906,526</w:t>
            </w:r>
          </w:p>
        </w:tc>
        <w:tc>
          <w:tcPr>
            <w:tcW w:w="97" w:type="pct"/>
            <w:gridSpan w:val="2"/>
          </w:tcPr>
          <w:p w14:paraId="1DBB2F96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311D4371" w14:textId="0498D2EF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1,180,462</w:t>
            </w:r>
          </w:p>
        </w:tc>
      </w:tr>
      <w:tr w:rsidR="00EE0C25" w:rsidRPr="00590A64" w14:paraId="6FFB6670" w14:textId="77777777" w:rsidTr="00590A64">
        <w:tc>
          <w:tcPr>
            <w:tcW w:w="978" w:type="pct"/>
          </w:tcPr>
          <w:p w14:paraId="0C7B7236" w14:textId="75E0D258" w:rsidR="00EE0C25" w:rsidRPr="00590A64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90" w:type="pct"/>
          </w:tcPr>
          <w:p w14:paraId="76D94C18" w14:textId="4CF26AA9" w:rsidR="00EE0C25" w:rsidRPr="00F52446" w:rsidRDefault="00EE0C25" w:rsidP="00F52446">
            <w:pPr>
              <w:pStyle w:val="3"/>
              <w:tabs>
                <w:tab w:val="clear" w:pos="360"/>
                <w:tab w:val="clear" w:pos="720"/>
                <w:tab w:val="decimal" w:pos="838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</w:tcPr>
          <w:p w14:paraId="094923B1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</w:tcPr>
          <w:p w14:paraId="55EAF13A" w14:textId="0AF2B66E" w:rsidR="00EE0C25" w:rsidRPr="0048324D" w:rsidRDefault="00EE0C25" w:rsidP="0048324D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8" w:type="pct"/>
          </w:tcPr>
          <w:p w14:paraId="31351331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5C2DFF76" w14:textId="1C4D560E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(132,294)</w:t>
            </w:r>
          </w:p>
        </w:tc>
        <w:tc>
          <w:tcPr>
            <w:tcW w:w="97" w:type="pct"/>
          </w:tcPr>
          <w:p w14:paraId="6BAE48B3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1827FE61" w14:textId="5DEB247C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(622)</w:t>
            </w:r>
          </w:p>
        </w:tc>
        <w:tc>
          <w:tcPr>
            <w:tcW w:w="99" w:type="pct"/>
            <w:gridSpan w:val="2"/>
          </w:tcPr>
          <w:p w14:paraId="515692BF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01489C7B" w14:textId="20E39B3D" w:rsidR="00EE0C25" w:rsidRPr="00EE0C25" w:rsidRDefault="00EE0C25" w:rsidP="00FF6C7A">
            <w:pPr>
              <w:pStyle w:val="3"/>
              <w:tabs>
                <w:tab w:val="clear" w:pos="360"/>
                <w:tab w:val="clear" w:pos="720"/>
                <w:tab w:val="decimal" w:pos="1079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(3,823)</w:t>
            </w:r>
          </w:p>
        </w:tc>
        <w:tc>
          <w:tcPr>
            <w:tcW w:w="97" w:type="pct"/>
            <w:gridSpan w:val="2"/>
          </w:tcPr>
          <w:p w14:paraId="59A7CE28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159CCC92" w14:textId="56C7461B" w:rsidR="00EE0C25" w:rsidRPr="00EE0C25" w:rsidRDefault="00EE0C25" w:rsidP="00FF6C7A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(8)</w:t>
            </w:r>
          </w:p>
        </w:tc>
        <w:tc>
          <w:tcPr>
            <w:tcW w:w="97" w:type="pct"/>
            <w:gridSpan w:val="2"/>
          </w:tcPr>
          <w:p w14:paraId="3B60BB88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0907169E" w14:textId="35D95692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(136,747)</w:t>
            </w:r>
          </w:p>
        </w:tc>
      </w:tr>
      <w:tr w:rsidR="00EE0C25" w:rsidRPr="00590A64" w14:paraId="05AF0132" w14:textId="77777777" w:rsidTr="00590A64">
        <w:tc>
          <w:tcPr>
            <w:tcW w:w="978" w:type="pct"/>
          </w:tcPr>
          <w:p w14:paraId="1A95DBFD" w14:textId="6DDAF3EE" w:rsidR="00EE0C25" w:rsidRPr="00590A64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90" w:type="pct"/>
            <w:tcBorders>
              <w:bottom w:val="nil"/>
            </w:tcBorders>
          </w:tcPr>
          <w:p w14:paraId="022531C9" w14:textId="03CCE9F3" w:rsidR="00EE0C25" w:rsidRPr="00F52446" w:rsidRDefault="00EE0C25" w:rsidP="00F52446">
            <w:pPr>
              <w:pStyle w:val="3"/>
              <w:tabs>
                <w:tab w:val="clear" w:pos="360"/>
                <w:tab w:val="clear" w:pos="720"/>
                <w:tab w:val="decimal" w:pos="838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</w:tcPr>
          <w:p w14:paraId="67F39A53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  <w:tcBorders>
              <w:bottom w:val="nil"/>
            </w:tcBorders>
          </w:tcPr>
          <w:p w14:paraId="077445BD" w14:textId="6737C5C0" w:rsidR="00EE0C25" w:rsidRPr="00D912C9" w:rsidRDefault="00EE0C25" w:rsidP="00D912C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912C9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98" w:type="pct"/>
          </w:tcPr>
          <w:p w14:paraId="12A41724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3C186B63" w14:textId="61AA329C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33,590</w:t>
            </w:r>
          </w:p>
        </w:tc>
        <w:tc>
          <w:tcPr>
            <w:tcW w:w="97" w:type="pct"/>
          </w:tcPr>
          <w:p w14:paraId="0FDC8E5C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1B4E0749" w14:textId="59647F09" w:rsidR="00EE0C25" w:rsidRPr="00EE0C25" w:rsidRDefault="00EE0C25" w:rsidP="00FF6C7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Pr="00FF6C7A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99" w:type="pct"/>
            <w:gridSpan w:val="2"/>
          </w:tcPr>
          <w:p w14:paraId="1B7A4746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3D0D1468" w14:textId="7F6A597A" w:rsidR="00EE0C25" w:rsidRPr="00EE0C25" w:rsidRDefault="00EE0C25" w:rsidP="0048324D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39D4BAAA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3109E047" w14:textId="2DF79C0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(36,984)</w:t>
            </w:r>
          </w:p>
        </w:tc>
        <w:tc>
          <w:tcPr>
            <w:tcW w:w="97" w:type="pct"/>
            <w:gridSpan w:val="2"/>
          </w:tcPr>
          <w:p w14:paraId="62EDD96F" w14:textId="77777777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  <w:tcBorders>
              <w:bottom w:val="nil"/>
            </w:tcBorders>
          </w:tcPr>
          <w:p w14:paraId="59BB68C4" w14:textId="0F297204" w:rsidR="00EE0C25" w:rsidRPr="00EE0C25" w:rsidRDefault="00EE0C25" w:rsidP="00EE0C25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C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E0C25" w:rsidRPr="00590A64" w14:paraId="42742DF1" w14:textId="77777777" w:rsidTr="00590A64">
        <w:tc>
          <w:tcPr>
            <w:tcW w:w="978" w:type="pct"/>
          </w:tcPr>
          <w:p w14:paraId="4E976ACF" w14:textId="4407C324" w:rsidR="00EE0C25" w:rsidRPr="00590A64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21E97845" w14:textId="74F33E22" w:rsidR="00EE0C25" w:rsidRPr="00590A64" w:rsidRDefault="00EE0C25" w:rsidP="00EE0C25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" w:type="pct"/>
          </w:tcPr>
          <w:p w14:paraId="14B7A637" w14:textId="77777777" w:rsidR="00EE0C25" w:rsidRPr="00590A64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</w:tcBorders>
          </w:tcPr>
          <w:p w14:paraId="647059D4" w14:textId="2DAA2FA9" w:rsidR="00EE0C25" w:rsidRPr="00590A64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" w:type="pct"/>
          </w:tcPr>
          <w:p w14:paraId="45330FA7" w14:textId="77777777" w:rsidR="00EE0C25" w:rsidRPr="00590A64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52EC5A40" w14:textId="47AF5DB1" w:rsidR="00EE0C25" w:rsidRPr="00590A64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" w:type="pct"/>
          </w:tcPr>
          <w:p w14:paraId="504F2842" w14:textId="77777777" w:rsidR="00EE0C25" w:rsidRPr="00590A64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7C8521C" w14:textId="0011D89B" w:rsidR="00EE0C25" w:rsidRPr="00590A64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" w:type="pct"/>
            <w:gridSpan w:val="2"/>
          </w:tcPr>
          <w:p w14:paraId="2B029F64" w14:textId="77777777" w:rsidR="00EE0C25" w:rsidRPr="00590A64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14:paraId="1EA9810B" w14:textId="7CEF36AF" w:rsidR="00EE0C25" w:rsidRPr="00590A64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" w:type="pct"/>
            <w:gridSpan w:val="2"/>
          </w:tcPr>
          <w:p w14:paraId="67C841EF" w14:textId="77777777" w:rsidR="00EE0C25" w:rsidRPr="00590A64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14:paraId="08965DD9" w14:textId="092C20B3" w:rsidR="00EE0C25" w:rsidRPr="00590A64" w:rsidRDefault="00EE0C25" w:rsidP="00EE0C2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" w:type="pct"/>
            <w:gridSpan w:val="2"/>
          </w:tcPr>
          <w:p w14:paraId="0B9AF027" w14:textId="77777777" w:rsidR="00EE0C25" w:rsidRPr="00590A64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51FBC2FC" w14:textId="4FD3BDFB" w:rsidR="00EE0C25" w:rsidRPr="00590A64" w:rsidRDefault="00EE0C25" w:rsidP="00EE0C2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0C25" w:rsidRPr="00590A64" w14:paraId="30A0D65F" w14:textId="77777777" w:rsidTr="00590A64">
        <w:tc>
          <w:tcPr>
            <w:tcW w:w="978" w:type="pct"/>
          </w:tcPr>
          <w:p w14:paraId="7E133BB5" w14:textId="78D6250D" w:rsidR="00EE0C25" w:rsidRPr="00590A64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90" w:type="pct"/>
          </w:tcPr>
          <w:p w14:paraId="42E681B2" w14:textId="4A584FEB" w:rsidR="00EE0C25" w:rsidRPr="00C537BE" w:rsidRDefault="00EE0C25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833,032</w:t>
            </w:r>
          </w:p>
        </w:tc>
        <w:tc>
          <w:tcPr>
            <w:tcW w:w="99" w:type="pct"/>
          </w:tcPr>
          <w:p w14:paraId="200A55B8" w14:textId="77777777" w:rsidR="00EE0C25" w:rsidRPr="00C537BE" w:rsidRDefault="00EE0C25" w:rsidP="00C53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2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en-US"/>
              </w:rPr>
            </w:pPr>
          </w:p>
        </w:tc>
        <w:tc>
          <w:tcPr>
            <w:tcW w:w="492" w:type="pct"/>
            <w:gridSpan w:val="2"/>
          </w:tcPr>
          <w:p w14:paraId="47873555" w14:textId="38FECF4D" w:rsidR="00EE0C25" w:rsidRPr="00C537BE" w:rsidRDefault="00EE0C25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805,968</w:t>
            </w:r>
          </w:p>
        </w:tc>
        <w:tc>
          <w:tcPr>
            <w:tcW w:w="98" w:type="pct"/>
          </w:tcPr>
          <w:p w14:paraId="2915CE47" w14:textId="77777777" w:rsidR="00EE0C25" w:rsidRPr="00C537BE" w:rsidRDefault="00EE0C25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44974FD0" w14:textId="22638A27" w:rsidR="00EE0C25" w:rsidRPr="00C537BE" w:rsidRDefault="00EE0C25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5,772,968</w:t>
            </w:r>
          </w:p>
        </w:tc>
        <w:tc>
          <w:tcPr>
            <w:tcW w:w="97" w:type="pct"/>
          </w:tcPr>
          <w:p w14:paraId="7BDDA61E" w14:textId="77777777" w:rsidR="00EE0C25" w:rsidRPr="00C537BE" w:rsidRDefault="00EE0C25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013AB8A6" w14:textId="5FB7B117" w:rsidR="00EE0C25" w:rsidRPr="00C537BE" w:rsidRDefault="00EE0C25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48,944</w:t>
            </w:r>
          </w:p>
        </w:tc>
        <w:tc>
          <w:tcPr>
            <w:tcW w:w="99" w:type="pct"/>
            <w:gridSpan w:val="2"/>
          </w:tcPr>
          <w:p w14:paraId="44CA7393" w14:textId="77777777" w:rsidR="00EE0C25" w:rsidRPr="00C537BE" w:rsidRDefault="00EE0C25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25C09BE2" w14:textId="25119EAB" w:rsidR="00EE0C25" w:rsidRPr="00C537BE" w:rsidRDefault="00EE0C25" w:rsidP="0048324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18,968</w:t>
            </w:r>
          </w:p>
        </w:tc>
        <w:tc>
          <w:tcPr>
            <w:tcW w:w="97" w:type="pct"/>
            <w:gridSpan w:val="2"/>
          </w:tcPr>
          <w:p w14:paraId="6928E4FF" w14:textId="77777777" w:rsidR="00EE0C25" w:rsidRPr="00C537BE" w:rsidRDefault="00EE0C25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60E5F7CE" w14:textId="3000BB65" w:rsidR="00EE0C25" w:rsidRPr="00C537BE" w:rsidRDefault="00EE0C25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900,835</w:t>
            </w:r>
          </w:p>
        </w:tc>
        <w:tc>
          <w:tcPr>
            <w:tcW w:w="97" w:type="pct"/>
            <w:gridSpan w:val="2"/>
          </w:tcPr>
          <w:p w14:paraId="71608CA0" w14:textId="77777777" w:rsidR="00EE0C25" w:rsidRPr="00C537BE" w:rsidRDefault="00EE0C25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14:paraId="1FFFBA75" w14:textId="2721F127" w:rsidR="00EE0C25" w:rsidRPr="00C537BE" w:rsidRDefault="00EE0C25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8,380,715</w:t>
            </w:r>
          </w:p>
        </w:tc>
      </w:tr>
      <w:tr w:rsidR="00A75EF8" w:rsidRPr="00590A64" w14:paraId="07917587" w14:textId="77777777" w:rsidTr="001E4487">
        <w:tc>
          <w:tcPr>
            <w:tcW w:w="978" w:type="pct"/>
          </w:tcPr>
          <w:p w14:paraId="254CD95F" w14:textId="77777777" w:rsidR="00A75EF8" w:rsidRPr="00590A64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0" w:type="pct"/>
            <w:vAlign w:val="bottom"/>
          </w:tcPr>
          <w:p w14:paraId="103BE9B5" w14:textId="1BE7FEA4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38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14:paraId="65817036" w14:textId="77777777" w:rsidR="00A75EF8" w:rsidRPr="00F52446" w:rsidRDefault="00A75EF8" w:rsidP="00C537BE">
            <w:pPr>
              <w:pStyle w:val="3"/>
              <w:tabs>
                <w:tab w:val="clear" w:pos="360"/>
                <w:tab w:val="clear" w:pos="720"/>
                <w:tab w:val="decimal" w:pos="825"/>
                <w:tab w:val="decimal" w:pos="108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  <w:vAlign w:val="bottom"/>
          </w:tcPr>
          <w:p w14:paraId="31BAAEF2" w14:textId="34DB20B6" w:rsidR="00A75EF8" w:rsidRPr="00D912C9" w:rsidRDefault="00A75EF8" w:rsidP="00D912C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2C9">
              <w:rPr>
                <w:rFonts w:asciiTheme="majorBidi" w:hAnsiTheme="majorBidi" w:cstheme="majorBidi"/>
                <w:sz w:val="30"/>
                <w:szCs w:val="30"/>
              </w:rPr>
              <w:t>16,804</w:t>
            </w:r>
          </w:p>
        </w:tc>
        <w:tc>
          <w:tcPr>
            <w:tcW w:w="98" w:type="pct"/>
            <w:vAlign w:val="bottom"/>
          </w:tcPr>
          <w:p w14:paraId="61D63FE5" w14:textId="77777777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vAlign w:val="bottom"/>
          </w:tcPr>
          <w:p w14:paraId="735E270E" w14:textId="1355D3D4" w:rsidR="00A75EF8" w:rsidRPr="00F52446" w:rsidRDefault="00A75EF8" w:rsidP="00D912C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148,538</w:t>
            </w:r>
          </w:p>
        </w:tc>
        <w:tc>
          <w:tcPr>
            <w:tcW w:w="97" w:type="pct"/>
            <w:vAlign w:val="bottom"/>
          </w:tcPr>
          <w:p w14:paraId="7E0D2F61" w14:textId="77777777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vAlign w:val="bottom"/>
          </w:tcPr>
          <w:p w14:paraId="5ADFA0A3" w14:textId="0AD9A69D" w:rsidR="00A75EF8" w:rsidRPr="00F52446" w:rsidRDefault="00A75EF8" w:rsidP="00D912C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6,024</w:t>
            </w:r>
          </w:p>
        </w:tc>
        <w:tc>
          <w:tcPr>
            <w:tcW w:w="99" w:type="pct"/>
            <w:gridSpan w:val="2"/>
            <w:vAlign w:val="bottom"/>
          </w:tcPr>
          <w:p w14:paraId="5022658E" w14:textId="77777777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529ED858" w14:textId="68BB1FB7" w:rsidR="00A75EF8" w:rsidRPr="00F52446" w:rsidRDefault="00A75EF8" w:rsidP="0048324D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32DE870E" w14:textId="77777777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1DEFEAD2" w14:textId="758AF958" w:rsidR="00A75EF8" w:rsidRPr="00F52446" w:rsidRDefault="00A75EF8" w:rsidP="0048324D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4,216,152</w:t>
            </w:r>
          </w:p>
        </w:tc>
        <w:tc>
          <w:tcPr>
            <w:tcW w:w="97" w:type="pct"/>
            <w:gridSpan w:val="2"/>
            <w:vAlign w:val="bottom"/>
          </w:tcPr>
          <w:p w14:paraId="18103FC0" w14:textId="77777777" w:rsidR="00A75EF8" w:rsidRPr="00F52446" w:rsidRDefault="00A75EF8" w:rsidP="00C537BE">
            <w:pPr>
              <w:pStyle w:val="3"/>
              <w:tabs>
                <w:tab w:val="clear" w:pos="360"/>
                <w:tab w:val="clear" w:pos="720"/>
                <w:tab w:val="decimal" w:pos="825"/>
                <w:tab w:val="decimal" w:pos="108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  <w:vAlign w:val="bottom"/>
          </w:tcPr>
          <w:p w14:paraId="426A6AD6" w14:textId="0222154E" w:rsidR="00A75EF8" w:rsidRPr="00F52446" w:rsidRDefault="00A75EF8" w:rsidP="0048324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4,387,518</w:t>
            </w:r>
          </w:p>
        </w:tc>
      </w:tr>
      <w:tr w:rsidR="00A75EF8" w:rsidRPr="00590A64" w14:paraId="1909B207" w14:textId="77777777" w:rsidTr="001E4487">
        <w:tc>
          <w:tcPr>
            <w:tcW w:w="978" w:type="pct"/>
          </w:tcPr>
          <w:p w14:paraId="72567117" w14:textId="77777777" w:rsidR="00A75EF8" w:rsidRPr="00590A64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90" w:type="pct"/>
            <w:tcBorders>
              <w:bottom w:val="nil"/>
            </w:tcBorders>
            <w:vAlign w:val="bottom"/>
          </w:tcPr>
          <w:p w14:paraId="793D7045" w14:textId="110947BE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38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14:paraId="4508FD14" w14:textId="77777777" w:rsidR="00A75EF8" w:rsidRPr="00F52446" w:rsidRDefault="00A75EF8" w:rsidP="00C537BE">
            <w:pPr>
              <w:pStyle w:val="3"/>
              <w:tabs>
                <w:tab w:val="clear" w:pos="360"/>
                <w:tab w:val="clear" w:pos="720"/>
                <w:tab w:val="decimal" w:pos="825"/>
                <w:tab w:val="decimal" w:pos="108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  <w:tcBorders>
              <w:bottom w:val="nil"/>
            </w:tcBorders>
            <w:vAlign w:val="bottom"/>
          </w:tcPr>
          <w:p w14:paraId="04E1C568" w14:textId="49EEA88C" w:rsidR="00A75EF8" w:rsidRPr="00D912C9" w:rsidRDefault="00A75EF8" w:rsidP="00D912C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2C9">
              <w:rPr>
                <w:rFonts w:asciiTheme="majorBidi" w:hAnsiTheme="majorBidi" w:cstheme="majorBidi"/>
                <w:sz w:val="30"/>
                <w:szCs w:val="30"/>
              </w:rPr>
              <w:t>(11,359)</w:t>
            </w:r>
          </w:p>
        </w:tc>
        <w:tc>
          <w:tcPr>
            <w:tcW w:w="98" w:type="pct"/>
            <w:vAlign w:val="bottom"/>
          </w:tcPr>
          <w:p w14:paraId="645ED1CA" w14:textId="77777777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vAlign w:val="bottom"/>
          </w:tcPr>
          <w:p w14:paraId="24A31644" w14:textId="15502E4D" w:rsidR="00A75EF8" w:rsidRPr="00F52446" w:rsidRDefault="00A75EF8" w:rsidP="00D912C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(99,926)</w:t>
            </w:r>
          </w:p>
        </w:tc>
        <w:tc>
          <w:tcPr>
            <w:tcW w:w="97" w:type="pct"/>
            <w:vAlign w:val="bottom"/>
          </w:tcPr>
          <w:p w14:paraId="1F99E70D" w14:textId="77777777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vAlign w:val="bottom"/>
          </w:tcPr>
          <w:p w14:paraId="6E41A7F9" w14:textId="4E45B908" w:rsidR="00A75EF8" w:rsidRPr="00F52446" w:rsidRDefault="00A75EF8" w:rsidP="00D912C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(643)</w:t>
            </w:r>
          </w:p>
        </w:tc>
        <w:tc>
          <w:tcPr>
            <w:tcW w:w="99" w:type="pct"/>
            <w:gridSpan w:val="2"/>
            <w:vAlign w:val="bottom"/>
          </w:tcPr>
          <w:p w14:paraId="67D5FBE2" w14:textId="77777777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172CF3D5" w14:textId="7B9B3FD4" w:rsidR="00A75EF8" w:rsidRPr="00F52446" w:rsidRDefault="00A75EF8" w:rsidP="0048324D">
            <w:pPr>
              <w:pStyle w:val="3"/>
              <w:tabs>
                <w:tab w:val="clear" w:pos="360"/>
                <w:tab w:val="clear" w:pos="720"/>
                <w:tab w:val="decimal" w:pos="1079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(696)</w:t>
            </w:r>
          </w:p>
        </w:tc>
        <w:tc>
          <w:tcPr>
            <w:tcW w:w="97" w:type="pct"/>
            <w:gridSpan w:val="2"/>
            <w:vAlign w:val="bottom"/>
          </w:tcPr>
          <w:p w14:paraId="3292E6FB" w14:textId="77777777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48B3F24A" w14:textId="4BFB32B6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38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3A62E92F" w14:textId="77777777" w:rsidR="00A75EF8" w:rsidRPr="00F52446" w:rsidRDefault="00A75EF8" w:rsidP="00C537BE">
            <w:pPr>
              <w:pStyle w:val="3"/>
              <w:tabs>
                <w:tab w:val="clear" w:pos="360"/>
                <w:tab w:val="clear" w:pos="720"/>
                <w:tab w:val="decimal" w:pos="825"/>
                <w:tab w:val="decimal" w:pos="108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  <w:vAlign w:val="bottom"/>
          </w:tcPr>
          <w:p w14:paraId="7F9883EA" w14:textId="55E2406D" w:rsidR="00A75EF8" w:rsidRPr="00F52446" w:rsidRDefault="00A75EF8" w:rsidP="0048324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(112,624)</w:t>
            </w:r>
          </w:p>
        </w:tc>
      </w:tr>
      <w:tr w:rsidR="00A75EF8" w:rsidRPr="00590A64" w14:paraId="3F8FE626" w14:textId="77777777" w:rsidTr="001E4487">
        <w:tc>
          <w:tcPr>
            <w:tcW w:w="978" w:type="pct"/>
          </w:tcPr>
          <w:p w14:paraId="1BCB0C57" w14:textId="442D5FCC" w:rsidR="00A75EF8" w:rsidRPr="00590A64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90" w:type="pct"/>
            <w:tcBorders>
              <w:bottom w:val="nil"/>
            </w:tcBorders>
            <w:vAlign w:val="bottom"/>
          </w:tcPr>
          <w:p w14:paraId="57A51BB4" w14:textId="04D787DC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38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14:paraId="7424A7C5" w14:textId="77777777" w:rsidR="00A75EF8" w:rsidRPr="00F52446" w:rsidRDefault="00A75EF8" w:rsidP="00C537BE">
            <w:pPr>
              <w:pStyle w:val="3"/>
              <w:tabs>
                <w:tab w:val="clear" w:pos="360"/>
                <w:tab w:val="clear" w:pos="720"/>
                <w:tab w:val="decimal" w:pos="825"/>
                <w:tab w:val="decimal" w:pos="108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  <w:tcBorders>
              <w:bottom w:val="nil"/>
            </w:tcBorders>
            <w:vAlign w:val="bottom"/>
          </w:tcPr>
          <w:p w14:paraId="3D453989" w14:textId="6607C397" w:rsidR="00A75EF8" w:rsidRPr="00F52446" w:rsidRDefault="00A75EF8" w:rsidP="0048324D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8" w:type="pct"/>
            <w:vAlign w:val="bottom"/>
          </w:tcPr>
          <w:p w14:paraId="23BD181C" w14:textId="77777777" w:rsidR="00A75EF8" w:rsidRPr="00F52446" w:rsidRDefault="00A75EF8" w:rsidP="00C537BE">
            <w:pPr>
              <w:pStyle w:val="3"/>
              <w:tabs>
                <w:tab w:val="clear" w:pos="360"/>
                <w:tab w:val="clear" w:pos="720"/>
                <w:tab w:val="decimal" w:pos="825"/>
                <w:tab w:val="decimal" w:pos="108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vAlign w:val="bottom"/>
          </w:tcPr>
          <w:p w14:paraId="2852ADC2" w14:textId="0F472A90" w:rsidR="00A75EF8" w:rsidRPr="00F52446" w:rsidDel="00450DDE" w:rsidRDefault="00A75EF8" w:rsidP="006E066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25,105</w:t>
            </w:r>
          </w:p>
        </w:tc>
        <w:tc>
          <w:tcPr>
            <w:tcW w:w="97" w:type="pct"/>
            <w:vAlign w:val="bottom"/>
          </w:tcPr>
          <w:p w14:paraId="06E0BF2D" w14:textId="77777777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vAlign w:val="bottom"/>
          </w:tcPr>
          <w:p w14:paraId="7712D0B3" w14:textId="6E04C54A" w:rsidR="00A75EF8" w:rsidRPr="00F52446" w:rsidDel="00450DDE" w:rsidRDefault="00A75EF8" w:rsidP="00D912C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99" w:type="pct"/>
            <w:gridSpan w:val="2"/>
            <w:vAlign w:val="bottom"/>
          </w:tcPr>
          <w:p w14:paraId="27DD5B70" w14:textId="77777777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7209ADA1" w14:textId="68E2E04E" w:rsidR="00A75EF8" w:rsidRPr="00F52446" w:rsidDel="00450DDE" w:rsidRDefault="00A75EF8" w:rsidP="0048324D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7856E070" w14:textId="77777777" w:rsidR="00A75EF8" w:rsidRPr="00F52446" w:rsidRDefault="00A75EF8" w:rsidP="00F52446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37ED18B5" w14:textId="14C44671" w:rsidR="00A75EF8" w:rsidRPr="00F52446" w:rsidDel="00450DDE" w:rsidRDefault="00A75EF8" w:rsidP="0048324D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(25,119)</w:t>
            </w:r>
          </w:p>
        </w:tc>
        <w:tc>
          <w:tcPr>
            <w:tcW w:w="97" w:type="pct"/>
            <w:gridSpan w:val="2"/>
            <w:vAlign w:val="bottom"/>
          </w:tcPr>
          <w:p w14:paraId="1DD9A083" w14:textId="77777777" w:rsidR="00A75EF8" w:rsidRPr="00F52446" w:rsidRDefault="00A75EF8" w:rsidP="00C537BE">
            <w:pPr>
              <w:pStyle w:val="3"/>
              <w:tabs>
                <w:tab w:val="clear" w:pos="360"/>
                <w:tab w:val="clear" w:pos="720"/>
                <w:tab w:val="decimal" w:pos="825"/>
                <w:tab w:val="decimal" w:pos="108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  <w:vAlign w:val="bottom"/>
          </w:tcPr>
          <w:p w14:paraId="40EF8361" w14:textId="49808AD0" w:rsidR="00A75EF8" w:rsidRPr="00F52446" w:rsidDel="00450DDE" w:rsidRDefault="00A75EF8" w:rsidP="00F52446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24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75EF8" w:rsidRPr="00590A64" w14:paraId="32A84F77" w14:textId="77777777" w:rsidTr="001E4487">
        <w:tc>
          <w:tcPr>
            <w:tcW w:w="978" w:type="pct"/>
            <w:tcBorders>
              <w:top w:val="nil"/>
              <w:bottom w:val="nil"/>
            </w:tcBorders>
          </w:tcPr>
          <w:p w14:paraId="70CB8E59" w14:textId="5C2D2861" w:rsidR="00A75EF8" w:rsidRPr="00590A64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0E185" w14:textId="12E8E023" w:rsidR="00A75EF8" w:rsidRPr="00C537BE" w:rsidRDefault="00A75EF8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bottom"/>
          </w:tcPr>
          <w:p w14:paraId="24788874" w14:textId="77777777" w:rsidR="00A75EF8" w:rsidRPr="00C537BE" w:rsidRDefault="00A75EF8" w:rsidP="00C53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2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en-US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79B83" w14:textId="0468E930" w:rsidR="00A75EF8" w:rsidRPr="00C537BE" w:rsidRDefault="00A75EF8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811,413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bottom"/>
          </w:tcPr>
          <w:p w14:paraId="07B5D479" w14:textId="77777777" w:rsidR="00A75EF8" w:rsidRPr="00C537BE" w:rsidRDefault="00A75EF8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4DE4D" w14:textId="25D990DD" w:rsidR="00A75EF8" w:rsidRPr="00C537BE" w:rsidRDefault="00A75EF8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5,846,685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bottom"/>
          </w:tcPr>
          <w:p w14:paraId="00F12098" w14:textId="77777777" w:rsidR="00A75EF8" w:rsidRPr="00C537BE" w:rsidRDefault="00A75EF8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C1AEB" w14:textId="12807EC7" w:rsidR="00A75EF8" w:rsidRPr="00C537BE" w:rsidRDefault="00A75EF8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54,339</w:t>
            </w:r>
          </w:p>
        </w:tc>
        <w:tc>
          <w:tcPr>
            <w:tcW w:w="99" w:type="pct"/>
            <w:gridSpan w:val="2"/>
            <w:tcBorders>
              <w:top w:val="nil"/>
              <w:bottom w:val="nil"/>
            </w:tcBorders>
            <w:vAlign w:val="bottom"/>
          </w:tcPr>
          <w:p w14:paraId="5D218FF3" w14:textId="77777777" w:rsidR="00A75EF8" w:rsidRPr="00C537BE" w:rsidRDefault="00A75EF8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C35C4" w14:textId="3020EC48" w:rsidR="00A75EF8" w:rsidRPr="00C537BE" w:rsidRDefault="00A75EF8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18,272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  <w:vAlign w:val="bottom"/>
          </w:tcPr>
          <w:p w14:paraId="62C78DE5" w14:textId="77777777" w:rsidR="00A75EF8" w:rsidRPr="00C537BE" w:rsidRDefault="00A75EF8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B8766" w14:textId="1F6FBE10" w:rsidR="00A75EF8" w:rsidRPr="00C537BE" w:rsidRDefault="00A75EF8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5,091,868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  <w:vAlign w:val="bottom"/>
          </w:tcPr>
          <w:p w14:paraId="15A61B8A" w14:textId="77777777" w:rsidR="00A75EF8" w:rsidRPr="00C537BE" w:rsidRDefault="00A75EF8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B3B8D" w14:textId="208DC60D" w:rsidR="00A75EF8" w:rsidRPr="00C537BE" w:rsidRDefault="00A75EF8" w:rsidP="00C537BE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37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12,655,609</w:t>
            </w:r>
          </w:p>
        </w:tc>
      </w:tr>
      <w:tr w:rsidR="00A75EF8" w:rsidRPr="00D57BA2" w14:paraId="5D6DD5CB" w14:textId="77777777" w:rsidTr="00590A64">
        <w:tc>
          <w:tcPr>
            <w:tcW w:w="978" w:type="pct"/>
            <w:tcBorders>
              <w:bottom w:val="nil"/>
            </w:tcBorders>
          </w:tcPr>
          <w:p w14:paraId="4D677A0C" w14:textId="77777777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bottom w:val="nil"/>
            </w:tcBorders>
          </w:tcPr>
          <w:p w14:paraId="15C20C0F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tcBorders>
              <w:bottom w:val="nil"/>
            </w:tcBorders>
          </w:tcPr>
          <w:p w14:paraId="50554BED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nil"/>
            </w:tcBorders>
          </w:tcPr>
          <w:p w14:paraId="734EB0F1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gridSpan w:val="2"/>
            <w:tcBorders>
              <w:bottom w:val="nil"/>
            </w:tcBorders>
          </w:tcPr>
          <w:p w14:paraId="2CE6F255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32EB6632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14:paraId="0BBC524D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52AE080C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after="0" w:line="240" w:lineRule="auto"/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bottom w:val="nil"/>
            </w:tcBorders>
          </w:tcPr>
          <w:p w14:paraId="79779769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7BF89C4A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bottom w:val="nil"/>
            </w:tcBorders>
          </w:tcPr>
          <w:p w14:paraId="0B90BA8C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4A51437B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bottom w:val="nil"/>
            </w:tcBorders>
          </w:tcPr>
          <w:p w14:paraId="2A96AF7C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bottom w:val="nil"/>
            </w:tcBorders>
          </w:tcPr>
          <w:p w14:paraId="71D6EDCD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hanging="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5EF8" w:rsidRPr="00D57BA2" w14:paraId="1F3C707F" w14:textId="77777777" w:rsidTr="00590A64">
        <w:tc>
          <w:tcPr>
            <w:tcW w:w="978" w:type="pct"/>
            <w:tcBorders>
              <w:top w:val="nil"/>
            </w:tcBorders>
          </w:tcPr>
          <w:p w14:paraId="4BD1F71E" w14:textId="77777777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90" w:type="pct"/>
            <w:tcBorders>
              <w:top w:val="nil"/>
            </w:tcBorders>
          </w:tcPr>
          <w:p w14:paraId="510208A6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tcBorders>
              <w:top w:val="nil"/>
            </w:tcBorders>
          </w:tcPr>
          <w:p w14:paraId="56129E79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nil"/>
            </w:tcBorders>
          </w:tcPr>
          <w:p w14:paraId="23565D74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gridSpan w:val="2"/>
            <w:tcBorders>
              <w:top w:val="nil"/>
            </w:tcBorders>
          </w:tcPr>
          <w:p w14:paraId="434BE848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</w:tcBorders>
          </w:tcPr>
          <w:p w14:paraId="521AF463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</w:tcBorders>
          </w:tcPr>
          <w:p w14:paraId="6F1E58D2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</w:tcBorders>
          </w:tcPr>
          <w:p w14:paraId="7A426ED7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after="0" w:line="240" w:lineRule="auto"/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top w:val="nil"/>
            </w:tcBorders>
          </w:tcPr>
          <w:p w14:paraId="61A3265D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</w:tcBorders>
          </w:tcPr>
          <w:p w14:paraId="4B03AC27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</w:tcBorders>
          </w:tcPr>
          <w:p w14:paraId="66F0435C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</w:tcBorders>
          </w:tcPr>
          <w:p w14:paraId="2A550F8B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</w:tcBorders>
          </w:tcPr>
          <w:p w14:paraId="1C420949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</w:tcBorders>
          </w:tcPr>
          <w:p w14:paraId="2C6AFB6E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hanging="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5EF8" w:rsidRPr="00D57BA2" w14:paraId="236EE679" w14:textId="77777777" w:rsidTr="00590A64">
        <w:tc>
          <w:tcPr>
            <w:tcW w:w="978" w:type="pct"/>
          </w:tcPr>
          <w:p w14:paraId="6CB48130" w14:textId="4B72E874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90" w:type="pct"/>
          </w:tcPr>
          <w:p w14:paraId="63CD1276" w14:textId="124C9478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" w:type="pct"/>
          </w:tcPr>
          <w:p w14:paraId="4D4A14CE" w14:textId="77777777" w:rsidR="00A75EF8" w:rsidRPr="00EE0C25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2E0CF7CE" w14:textId="1EE86968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644</w:t>
            </w:r>
            <w:r w:rsidRPr="00FF6C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053</w:t>
            </w:r>
          </w:p>
        </w:tc>
        <w:tc>
          <w:tcPr>
            <w:tcW w:w="100" w:type="pct"/>
            <w:gridSpan w:val="2"/>
          </w:tcPr>
          <w:p w14:paraId="428B72ED" w14:textId="77777777" w:rsidR="00A75EF8" w:rsidRPr="00EE0C25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7AC4C6CF" w14:textId="55207BE5" w:rsidR="00A75EF8" w:rsidRPr="00EE0C25" w:rsidRDefault="00A75EF8" w:rsidP="0048324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F6C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668</w:t>
            </w:r>
            <w:r w:rsidRPr="00FF6C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</w:p>
        </w:tc>
        <w:tc>
          <w:tcPr>
            <w:tcW w:w="97" w:type="pct"/>
          </w:tcPr>
          <w:p w14:paraId="6A0BF5CC" w14:textId="77777777" w:rsidR="00A75EF8" w:rsidRPr="00EE0C25" w:rsidRDefault="00A75EF8" w:rsidP="00A75EF8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67E18406" w14:textId="5A3DD41C" w:rsidR="00A75EF8" w:rsidRPr="00EE0C25" w:rsidRDefault="00A75EF8" w:rsidP="0048324D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  <w:r w:rsidRPr="00FF6C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318</w:t>
            </w:r>
          </w:p>
        </w:tc>
        <w:tc>
          <w:tcPr>
            <w:tcW w:w="96" w:type="pct"/>
          </w:tcPr>
          <w:p w14:paraId="5192D01E" w14:textId="77777777" w:rsidR="00A75EF8" w:rsidRPr="00EE0C25" w:rsidRDefault="00A75EF8" w:rsidP="00A75E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0846E4FF" w14:textId="10FF20CC" w:rsidR="00A75EF8" w:rsidRPr="0048324D" w:rsidRDefault="00A75EF8" w:rsidP="0048324D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FF6C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</w:p>
        </w:tc>
        <w:tc>
          <w:tcPr>
            <w:tcW w:w="97" w:type="pct"/>
            <w:gridSpan w:val="2"/>
          </w:tcPr>
          <w:p w14:paraId="22CBB2CD" w14:textId="77777777" w:rsidR="00A75EF8" w:rsidRPr="00EE0C25" w:rsidRDefault="00A75EF8" w:rsidP="00A75E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7B9723BB" w14:textId="2699F7CB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  <w:gridSpan w:val="2"/>
          </w:tcPr>
          <w:p w14:paraId="7042C527" w14:textId="77777777" w:rsidR="00A75EF8" w:rsidRPr="00EE0C25" w:rsidRDefault="00A75EF8" w:rsidP="00A75EF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</w:tcPr>
          <w:p w14:paraId="4C924BB3" w14:textId="7BC3FDBC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FF6C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356</w:t>
            </w:r>
            <w:r w:rsidRPr="00FF6C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6C7A">
              <w:rPr>
                <w:rFonts w:asciiTheme="majorBidi" w:hAnsiTheme="majorBidi" w:cstheme="majorBidi"/>
                <w:sz w:val="28"/>
                <w:szCs w:val="28"/>
                <w:cs/>
              </w:rPr>
              <w:t>502</w:t>
            </w:r>
          </w:p>
        </w:tc>
      </w:tr>
      <w:tr w:rsidR="00A75EF8" w:rsidRPr="00D57BA2" w14:paraId="4E47DA9F" w14:textId="77777777" w:rsidTr="00590A64">
        <w:tc>
          <w:tcPr>
            <w:tcW w:w="978" w:type="pct"/>
          </w:tcPr>
          <w:p w14:paraId="708C7EA1" w14:textId="28EA1115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90" w:type="pct"/>
          </w:tcPr>
          <w:p w14:paraId="58E2DC0D" w14:textId="369E08CE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E0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14:paraId="1220B86A" w14:textId="77777777" w:rsidR="00A75EF8" w:rsidRPr="00FF6C7A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0C4F7E3F" w14:textId="67C486D3" w:rsidR="00A75EF8" w:rsidRPr="00EE0C25" w:rsidRDefault="00A75EF8" w:rsidP="0048324D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E0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20,976</w:t>
            </w:r>
          </w:p>
        </w:tc>
        <w:tc>
          <w:tcPr>
            <w:tcW w:w="100" w:type="pct"/>
            <w:gridSpan w:val="2"/>
          </w:tcPr>
          <w:p w14:paraId="60AAF227" w14:textId="77777777" w:rsidR="00A75EF8" w:rsidRPr="00EE0C25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1918B603" w14:textId="79752B22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E0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234,178</w:t>
            </w:r>
          </w:p>
        </w:tc>
        <w:tc>
          <w:tcPr>
            <w:tcW w:w="97" w:type="pct"/>
          </w:tcPr>
          <w:p w14:paraId="640B3D85" w14:textId="77777777" w:rsidR="00A75EF8" w:rsidRPr="00EE0C25" w:rsidRDefault="00A75EF8" w:rsidP="00A75EF8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1E440C82" w14:textId="1F04B96E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EE0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2,908</w:t>
            </w:r>
          </w:p>
        </w:tc>
        <w:tc>
          <w:tcPr>
            <w:tcW w:w="96" w:type="pct"/>
          </w:tcPr>
          <w:p w14:paraId="33A08E00" w14:textId="77777777" w:rsidR="00A75EF8" w:rsidRPr="00EE0C25" w:rsidRDefault="00A75EF8" w:rsidP="00A75E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31746760" w14:textId="134A7107" w:rsidR="00A75EF8" w:rsidRPr="0048324D" w:rsidRDefault="00A75EF8" w:rsidP="0048324D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48324D">
              <w:rPr>
                <w:rFonts w:asciiTheme="majorBidi" w:hAnsiTheme="majorBidi" w:cstheme="majorBidi"/>
                <w:sz w:val="28"/>
                <w:szCs w:val="28"/>
              </w:rPr>
              <w:t>2,402</w:t>
            </w:r>
          </w:p>
        </w:tc>
        <w:tc>
          <w:tcPr>
            <w:tcW w:w="97" w:type="pct"/>
            <w:gridSpan w:val="2"/>
          </w:tcPr>
          <w:p w14:paraId="59AE8B64" w14:textId="77777777" w:rsidR="00A75EF8" w:rsidRPr="00EE0C25" w:rsidRDefault="00A75EF8" w:rsidP="00A75E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18265A0A" w14:textId="29DED8A2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E0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1258FBE4" w14:textId="77777777" w:rsidR="00A75EF8" w:rsidRPr="00EE0C25" w:rsidRDefault="00A75EF8" w:rsidP="00A75EF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</w:tcPr>
          <w:p w14:paraId="7AC40D86" w14:textId="65299671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260,464</w:t>
            </w:r>
          </w:p>
        </w:tc>
      </w:tr>
      <w:tr w:rsidR="00A75EF8" w:rsidRPr="00D57BA2" w14:paraId="7E67B4D3" w14:textId="77777777" w:rsidTr="00590A64">
        <w:tc>
          <w:tcPr>
            <w:tcW w:w="978" w:type="pct"/>
          </w:tcPr>
          <w:p w14:paraId="359AD2DD" w14:textId="077D53DB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90" w:type="pct"/>
          </w:tcPr>
          <w:p w14:paraId="0F983E9B" w14:textId="6E06B420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E0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14:paraId="5EA67D60" w14:textId="77777777" w:rsidR="00A75EF8" w:rsidRPr="00FF6C7A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3424A724" w14:textId="123918FA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E0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0" w:type="pct"/>
            <w:gridSpan w:val="2"/>
          </w:tcPr>
          <w:p w14:paraId="7D2CCCB1" w14:textId="77777777" w:rsidR="00A75EF8" w:rsidRPr="00EE0C25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3AB5A07B" w14:textId="337FF148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E0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(132,294)</w:t>
            </w:r>
          </w:p>
        </w:tc>
        <w:tc>
          <w:tcPr>
            <w:tcW w:w="97" w:type="pct"/>
          </w:tcPr>
          <w:p w14:paraId="64DA6406" w14:textId="77777777" w:rsidR="00A75EF8" w:rsidRPr="00EE0C25" w:rsidRDefault="00A75EF8" w:rsidP="00A75EF8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293C361D" w14:textId="4E58356A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EE0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(622)</w:t>
            </w:r>
          </w:p>
        </w:tc>
        <w:tc>
          <w:tcPr>
            <w:tcW w:w="96" w:type="pct"/>
          </w:tcPr>
          <w:p w14:paraId="05F4BAA6" w14:textId="77777777" w:rsidR="00A75EF8" w:rsidRPr="00EE0C25" w:rsidRDefault="00A75EF8" w:rsidP="00A75E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18A92A0E" w14:textId="290610AE" w:rsidR="00A75EF8" w:rsidRPr="0048324D" w:rsidRDefault="00A75EF8" w:rsidP="00FF6C7A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48324D">
              <w:rPr>
                <w:rFonts w:asciiTheme="majorBidi" w:hAnsiTheme="majorBidi" w:cstheme="majorBidi"/>
                <w:sz w:val="28"/>
                <w:szCs w:val="28"/>
              </w:rPr>
              <w:t>(3,823)</w:t>
            </w:r>
          </w:p>
        </w:tc>
        <w:tc>
          <w:tcPr>
            <w:tcW w:w="97" w:type="pct"/>
            <w:gridSpan w:val="2"/>
          </w:tcPr>
          <w:p w14:paraId="2CBF13F5" w14:textId="77777777" w:rsidR="00A75EF8" w:rsidRPr="00EE0C25" w:rsidRDefault="00A75EF8" w:rsidP="00A75EF8">
            <w:pPr>
              <w:tabs>
                <w:tab w:val="decimal" w:pos="756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396D72AC" w14:textId="68BAAFA3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EE0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36D51411" w14:textId="77777777" w:rsidR="00A75EF8" w:rsidRPr="00EE0C25" w:rsidRDefault="00A75EF8" w:rsidP="00A75EF8">
            <w:pPr>
              <w:tabs>
                <w:tab w:val="decimal" w:pos="612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</w:tcPr>
          <w:p w14:paraId="276F9303" w14:textId="5CF0E48B" w:rsidR="00A75EF8" w:rsidRPr="00EE0C25" w:rsidRDefault="00A75EF8" w:rsidP="00A75EF8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0C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(136,739)</w:t>
            </w:r>
          </w:p>
        </w:tc>
      </w:tr>
      <w:tr w:rsidR="00A75EF8" w:rsidRPr="00D57BA2" w14:paraId="0EB8213F" w14:textId="77777777" w:rsidTr="00590A64">
        <w:tc>
          <w:tcPr>
            <w:tcW w:w="978" w:type="pct"/>
          </w:tcPr>
          <w:p w14:paraId="6B910194" w14:textId="207C8AA8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34F67F94" w14:textId="5C1EE46D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</w:tcPr>
          <w:p w14:paraId="6F89317F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7D3CC214" w14:textId="71EAE9F9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</w:tcPr>
          <w:p w14:paraId="1EEE7DAB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3E57BB19" w14:textId="3F63C78B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46B18DD7" w14:textId="77777777" w:rsidR="00A75EF8" w:rsidRPr="00D57BA2" w:rsidRDefault="00A75EF8" w:rsidP="00A75EF8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249B5031" w14:textId="69DF87A5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</w:tcPr>
          <w:p w14:paraId="75602E88" w14:textId="77777777" w:rsidR="00A75EF8" w:rsidRPr="00D57BA2" w:rsidRDefault="00A75EF8" w:rsidP="00A75E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14:paraId="05E6033B" w14:textId="0DB4BDBC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</w:tcPr>
          <w:p w14:paraId="6416B098" w14:textId="77777777" w:rsidR="00A75EF8" w:rsidRPr="00D57BA2" w:rsidRDefault="00A75EF8" w:rsidP="00A75EF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14:paraId="55819FF8" w14:textId="4B3364F4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</w:tcPr>
          <w:p w14:paraId="68E2C462" w14:textId="77777777" w:rsidR="00A75EF8" w:rsidRPr="00D57BA2" w:rsidRDefault="00A75EF8" w:rsidP="00A75EF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</w:tcBorders>
          </w:tcPr>
          <w:p w14:paraId="5E94D4E4" w14:textId="7C86673C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75EF8" w:rsidRPr="00D57BA2" w14:paraId="62A1E6D0" w14:textId="77777777" w:rsidTr="00590A64">
        <w:tc>
          <w:tcPr>
            <w:tcW w:w="978" w:type="pct"/>
          </w:tcPr>
          <w:p w14:paraId="48E02F60" w14:textId="64E0008F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90" w:type="pct"/>
          </w:tcPr>
          <w:p w14:paraId="5B864646" w14:textId="00824A44" w:rsidR="00A75EF8" w:rsidRPr="000B18DA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0B18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14:paraId="4942C172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21042056" w14:textId="2167BDCA" w:rsidR="00A75EF8" w:rsidRPr="00CD0E0A" w:rsidRDefault="00A75EF8" w:rsidP="00A75EF8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665,029</w:t>
            </w:r>
          </w:p>
        </w:tc>
        <w:tc>
          <w:tcPr>
            <w:tcW w:w="100" w:type="pct"/>
            <w:gridSpan w:val="2"/>
          </w:tcPr>
          <w:p w14:paraId="365948A0" w14:textId="77777777" w:rsidR="00A75EF8" w:rsidRPr="00CD0E0A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60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91" w:type="pct"/>
          </w:tcPr>
          <w:p w14:paraId="1A44039C" w14:textId="23E8B2DF" w:rsidR="00A75EF8" w:rsidRPr="00CD0E0A" w:rsidRDefault="00A75EF8" w:rsidP="00A75EF8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4,770,081</w:t>
            </w:r>
          </w:p>
        </w:tc>
        <w:tc>
          <w:tcPr>
            <w:tcW w:w="97" w:type="pct"/>
          </w:tcPr>
          <w:p w14:paraId="3E4B3736" w14:textId="77777777" w:rsidR="00A75EF8" w:rsidRPr="00CD0E0A" w:rsidRDefault="00A75EF8" w:rsidP="00A75EF8">
            <w:pPr>
              <w:pStyle w:val="acctfourfigures"/>
              <w:tabs>
                <w:tab w:val="decimal" w:pos="558"/>
                <w:tab w:val="decimal" w:pos="1060"/>
              </w:tabs>
              <w:spacing w:line="240" w:lineRule="auto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91" w:type="pct"/>
          </w:tcPr>
          <w:p w14:paraId="6691EDA7" w14:textId="3122D4BD" w:rsidR="00A75EF8" w:rsidRPr="00CD0E0A" w:rsidRDefault="00A75EF8" w:rsidP="0048324D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34,604</w:t>
            </w:r>
          </w:p>
        </w:tc>
        <w:tc>
          <w:tcPr>
            <w:tcW w:w="96" w:type="pct"/>
          </w:tcPr>
          <w:p w14:paraId="0757141C" w14:textId="77777777" w:rsidR="00A75EF8" w:rsidRPr="00CD0E0A" w:rsidRDefault="00A75EF8" w:rsidP="00A75EF8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32AB33FD" w14:textId="20482FF1" w:rsidR="00A75EF8" w:rsidRPr="00CD0E0A" w:rsidRDefault="00A75EF8" w:rsidP="0048324D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10,513</w:t>
            </w:r>
          </w:p>
        </w:tc>
        <w:tc>
          <w:tcPr>
            <w:tcW w:w="97" w:type="pct"/>
            <w:gridSpan w:val="2"/>
          </w:tcPr>
          <w:p w14:paraId="6CF64521" w14:textId="77777777" w:rsidR="00A75EF8" w:rsidRPr="00CD0E0A" w:rsidRDefault="00A75EF8" w:rsidP="00A75EF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3EC6E31F" w14:textId="0C63E125" w:rsidR="00A75EF8" w:rsidRPr="000B18DA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0B18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6F03F7E5" w14:textId="77777777" w:rsidR="00A75EF8" w:rsidRPr="00CD0E0A" w:rsidRDefault="00A75EF8" w:rsidP="00A75EF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</w:tcPr>
          <w:p w14:paraId="064A1204" w14:textId="6EC10731" w:rsidR="00A75EF8" w:rsidRPr="00CD0E0A" w:rsidRDefault="00A75EF8" w:rsidP="00600069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5,480,227</w:t>
            </w:r>
          </w:p>
        </w:tc>
      </w:tr>
      <w:tr w:rsidR="00A75EF8" w:rsidRPr="00D57BA2" w14:paraId="5B9B88E5" w14:textId="77777777" w:rsidTr="00625CF3">
        <w:tc>
          <w:tcPr>
            <w:tcW w:w="978" w:type="pct"/>
          </w:tcPr>
          <w:p w14:paraId="78209EB6" w14:textId="77777777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90" w:type="pct"/>
            <w:vAlign w:val="bottom"/>
          </w:tcPr>
          <w:p w14:paraId="1675B491" w14:textId="5B54373A" w:rsidR="00A75EF8" w:rsidRPr="000B18DA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18DA">
              <w:rPr>
                <w:rFonts w:cs="Times New Roman"/>
              </w:rPr>
              <w:t>-</w:t>
            </w:r>
          </w:p>
        </w:tc>
        <w:tc>
          <w:tcPr>
            <w:tcW w:w="99" w:type="pct"/>
            <w:vAlign w:val="bottom"/>
          </w:tcPr>
          <w:p w14:paraId="3C9CC94F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vAlign w:val="bottom"/>
          </w:tcPr>
          <w:p w14:paraId="65E3C319" w14:textId="1374BC90" w:rsidR="00A75EF8" w:rsidRPr="00FA7454" w:rsidRDefault="00A75EF8" w:rsidP="00A75EF8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22,090</w:t>
            </w:r>
          </w:p>
        </w:tc>
        <w:tc>
          <w:tcPr>
            <w:tcW w:w="100" w:type="pct"/>
            <w:gridSpan w:val="2"/>
            <w:vAlign w:val="bottom"/>
          </w:tcPr>
          <w:p w14:paraId="6DC08965" w14:textId="77777777" w:rsidR="00A75EF8" w:rsidRPr="00A75EF8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91" w:type="pct"/>
            <w:vAlign w:val="bottom"/>
          </w:tcPr>
          <w:p w14:paraId="0E63D670" w14:textId="496DFD98" w:rsidR="00A75EF8" w:rsidRPr="00FA7454" w:rsidRDefault="00A75EF8" w:rsidP="00D912C9">
            <w:pPr>
              <w:pStyle w:val="3"/>
              <w:tabs>
                <w:tab w:val="clear" w:pos="360"/>
                <w:tab w:val="clear" w:pos="720"/>
                <w:tab w:val="decimal" w:pos="107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233,251</w:t>
            </w:r>
          </w:p>
        </w:tc>
        <w:tc>
          <w:tcPr>
            <w:tcW w:w="97" w:type="pct"/>
            <w:vAlign w:val="bottom"/>
          </w:tcPr>
          <w:p w14:paraId="27264C26" w14:textId="77777777" w:rsidR="00A75EF8" w:rsidRPr="00A75EF8" w:rsidRDefault="00A75EF8" w:rsidP="00A75EF8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1" w:type="pct"/>
            <w:vAlign w:val="bottom"/>
          </w:tcPr>
          <w:p w14:paraId="03440FE5" w14:textId="5F309CE7" w:rsidR="00A75EF8" w:rsidRPr="00FA7454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3,907</w:t>
            </w:r>
          </w:p>
        </w:tc>
        <w:tc>
          <w:tcPr>
            <w:tcW w:w="96" w:type="pct"/>
            <w:vAlign w:val="bottom"/>
          </w:tcPr>
          <w:p w14:paraId="65227F9C" w14:textId="77777777" w:rsidR="00A75EF8" w:rsidRPr="00A75EF8" w:rsidRDefault="00A75EF8" w:rsidP="00A75E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77865F15" w14:textId="636A5818" w:rsidR="00A75EF8" w:rsidRPr="00FA7454" w:rsidRDefault="00A75EF8" w:rsidP="00CD0E0A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2,641</w:t>
            </w:r>
          </w:p>
        </w:tc>
        <w:tc>
          <w:tcPr>
            <w:tcW w:w="97" w:type="pct"/>
            <w:gridSpan w:val="2"/>
            <w:vAlign w:val="bottom"/>
          </w:tcPr>
          <w:p w14:paraId="78FAB08C" w14:textId="77777777" w:rsidR="00A75EF8" w:rsidRPr="00D57BA2" w:rsidRDefault="00A75EF8" w:rsidP="00A75E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4453D7E1" w14:textId="0C70E623" w:rsidR="00A75EF8" w:rsidRPr="000B18DA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18DA">
              <w:rPr>
                <w:rFonts w:cs="Times New Roman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5F8DB7AA" w14:textId="77777777" w:rsidR="00A75EF8" w:rsidRPr="00C63ABA" w:rsidRDefault="00A75EF8" w:rsidP="00A75EF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2" w:type="pct"/>
            <w:gridSpan w:val="2"/>
            <w:vAlign w:val="bottom"/>
          </w:tcPr>
          <w:p w14:paraId="5ACBE84C" w14:textId="50E6C145" w:rsidR="00A75EF8" w:rsidRPr="00113372" w:rsidRDefault="00A75EF8" w:rsidP="00A75EF8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261,889</w:t>
            </w:r>
          </w:p>
        </w:tc>
      </w:tr>
      <w:tr w:rsidR="00A75EF8" w:rsidRPr="00D57BA2" w14:paraId="2A663926" w14:textId="77777777" w:rsidTr="00625CF3">
        <w:tc>
          <w:tcPr>
            <w:tcW w:w="978" w:type="pct"/>
          </w:tcPr>
          <w:p w14:paraId="78DF987F" w14:textId="77777777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90" w:type="pct"/>
            <w:vAlign w:val="bottom"/>
          </w:tcPr>
          <w:p w14:paraId="34EA4223" w14:textId="42FC5F40" w:rsidR="00A75EF8" w:rsidRPr="000B18DA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18DA">
              <w:rPr>
                <w:rFonts w:cs="Times New Roman"/>
              </w:rPr>
              <w:t>-</w:t>
            </w:r>
          </w:p>
        </w:tc>
        <w:tc>
          <w:tcPr>
            <w:tcW w:w="99" w:type="pct"/>
            <w:vAlign w:val="bottom"/>
          </w:tcPr>
          <w:p w14:paraId="19F81840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vAlign w:val="bottom"/>
          </w:tcPr>
          <w:p w14:paraId="5DC7196D" w14:textId="3C1A1A92" w:rsidR="00A75EF8" w:rsidRPr="00FA7454" w:rsidRDefault="00A75EF8" w:rsidP="00CD0E0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(11,359)</w:t>
            </w:r>
          </w:p>
        </w:tc>
        <w:tc>
          <w:tcPr>
            <w:tcW w:w="100" w:type="pct"/>
            <w:gridSpan w:val="2"/>
            <w:vAlign w:val="bottom"/>
          </w:tcPr>
          <w:p w14:paraId="3A27640F" w14:textId="77777777" w:rsidR="00A75EF8" w:rsidRPr="00A75EF8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2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91" w:type="pct"/>
            <w:vAlign w:val="bottom"/>
          </w:tcPr>
          <w:p w14:paraId="143657C9" w14:textId="25728694" w:rsidR="00A75EF8" w:rsidRPr="00FA7454" w:rsidRDefault="00A75EF8" w:rsidP="00D912C9">
            <w:pPr>
              <w:pStyle w:val="3"/>
              <w:tabs>
                <w:tab w:val="clear" w:pos="360"/>
                <w:tab w:val="clear" w:pos="720"/>
                <w:tab w:val="decimal" w:pos="107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(99,921)</w:t>
            </w:r>
          </w:p>
        </w:tc>
        <w:tc>
          <w:tcPr>
            <w:tcW w:w="97" w:type="pct"/>
            <w:vAlign w:val="bottom"/>
          </w:tcPr>
          <w:p w14:paraId="03D286AD" w14:textId="77777777" w:rsidR="00A75EF8" w:rsidRPr="00A75EF8" w:rsidRDefault="00A75EF8" w:rsidP="00A75EF8">
            <w:pPr>
              <w:pStyle w:val="acctfourfigures"/>
              <w:tabs>
                <w:tab w:val="clear" w:pos="765"/>
                <w:tab w:val="decimal" w:pos="558"/>
                <w:tab w:val="decimal" w:pos="1082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1" w:type="pct"/>
            <w:vAlign w:val="bottom"/>
          </w:tcPr>
          <w:p w14:paraId="3E85475B" w14:textId="122F0D21" w:rsidR="00A75EF8" w:rsidRPr="00FA7454" w:rsidRDefault="00A75EF8" w:rsidP="00A75E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(644)</w:t>
            </w:r>
          </w:p>
        </w:tc>
        <w:tc>
          <w:tcPr>
            <w:tcW w:w="96" w:type="pct"/>
            <w:vAlign w:val="bottom"/>
          </w:tcPr>
          <w:p w14:paraId="1A0F43DB" w14:textId="77777777" w:rsidR="00A75EF8" w:rsidRPr="00A75EF8" w:rsidRDefault="00A75EF8" w:rsidP="00A75EF8">
            <w:pPr>
              <w:tabs>
                <w:tab w:val="decimal" w:pos="10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56AADB36" w14:textId="471C7B0E" w:rsidR="00A75EF8" w:rsidRPr="0048324D" w:rsidRDefault="00A75EF8" w:rsidP="007D4ABC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48324D">
              <w:rPr>
                <w:rFonts w:asciiTheme="majorBidi" w:hAnsiTheme="majorBidi" w:cstheme="majorBidi"/>
                <w:sz w:val="28"/>
                <w:szCs w:val="28"/>
              </w:rPr>
              <w:t>(696)</w:t>
            </w:r>
          </w:p>
        </w:tc>
        <w:tc>
          <w:tcPr>
            <w:tcW w:w="97" w:type="pct"/>
            <w:gridSpan w:val="2"/>
            <w:vAlign w:val="bottom"/>
          </w:tcPr>
          <w:p w14:paraId="73A8785C" w14:textId="77777777" w:rsidR="00A75EF8" w:rsidRPr="00D57BA2" w:rsidRDefault="00A75EF8" w:rsidP="00A75EF8">
            <w:pPr>
              <w:pStyle w:val="acctfourfigures"/>
              <w:tabs>
                <w:tab w:val="clear" w:pos="765"/>
                <w:tab w:val="decimal" w:pos="950"/>
                <w:tab w:val="decimal" w:pos="10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211E6825" w14:textId="49A747E8" w:rsidR="00A75EF8" w:rsidRPr="000B18DA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18DA">
              <w:rPr>
                <w:rFonts w:cs="Times New Roman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268E1DB2" w14:textId="77777777" w:rsidR="00A75EF8" w:rsidRPr="00C63ABA" w:rsidRDefault="00A75EF8" w:rsidP="00A75EF8">
            <w:pPr>
              <w:tabs>
                <w:tab w:val="decimal" w:pos="612"/>
                <w:tab w:val="decimal" w:pos="1082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492" w:type="pct"/>
            <w:gridSpan w:val="2"/>
            <w:vAlign w:val="bottom"/>
          </w:tcPr>
          <w:p w14:paraId="35160FBB" w14:textId="595FDE43" w:rsidR="00A75EF8" w:rsidRPr="00113372" w:rsidRDefault="00A75EF8" w:rsidP="0048324D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(112,620)</w:t>
            </w:r>
          </w:p>
        </w:tc>
      </w:tr>
      <w:tr w:rsidR="00A75EF8" w:rsidRPr="00CD0E0A" w14:paraId="1896B930" w14:textId="77777777" w:rsidTr="00625CF3">
        <w:tc>
          <w:tcPr>
            <w:tcW w:w="978" w:type="pct"/>
            <w:tcBorders>
              <w:top w:val="nil"/>
              <w:bottom w:val="nil"/>
            </w:tcBorders>
          </w:tcPr>
          <w:p w14:paraId="2EAB33D5" w14:textId="7E3DD493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041BA" w14:textId="6CF4DD8E" w:rsidR="00A75EF8" w:rsidRPr="000B18DA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18DA">
              <w:rPr>
                <w:rFonts w:cs="Times New Roman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bottom"/>
          </w:tcPr>
          <w:p w14:paraId="3416641F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BD44C" w14:textId="3F775677" w:rsidR="00A75EF8" w:rsidRPr="00CD0E0A" w:rsidRDefault="00A75EF8" w:rsidP="00A75EF8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675,760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  <w:vAlign w:val="bottom"/>
          </w:tcPr>
          <w:p w14:paraId="12DC5C0D" w14:textId="77777777" w:rsidR="00A75EF8" w:rsidRPr="00CD0E0A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60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41C8A" w14:textId="196B9F3A" w:rsidR="00A75EF8" w:rsidRPr="00CD0E0A" w:rsidRDefault="00A75EF8" w:rsidP="005B1235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4,903,411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bottom"/>
          </w:tcPr>
          <w:p w14:paraId="4087AE5A" w14:textId="77777777" w:rsidR="00A75EF8" w:rsidRPr="00CD0E0A" w:rsidRDefault="00A75EF8" w:rsidP="00A75EF8">
            <w:pPr>
              <w:pStyle w:val="acctfourfigures"/>
              <w:numPr>
                <w:ilvl w:val="0"/>
                <w:numId w:val="17"/>
              </w:numPr>
              <w:tabs>
                <w:tab w:val="decimal" w:pos="558"/>
                <w:tab w:val="decimal" w:pos="106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892D4" w14:textId="0AC07F92" w:rsidR="00A75EF8" w:rsidRPr="00CD0E0A" w:rsidRDefault="00A75EF8" w:rsidP="0048324D">
            <w:pPr>
              <w:pStyle w:val="3"/>
              <w:tabs>
                <w:tab w:val="clear" w:pos="360"/>
                <w:tab w:val="clear" w:pos="720"/>
                <w:tab w:val="decimal" w:pos="871"/>
              </w:tabs>
              <w:ind w:left="-108" w:right="-131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37,867</w:t>
            </w:r>
          </w:p>
        </w:tc>
        <w:tc>
          <w:tcPr>
            <w:tcW w:w="96" w:type="pct"/>
            <w:tcBorders>
              <w:top w:val="nil"/>
              <w:bottom w:val="nil"/>
            </w:tcBorders>
            <w:vAlign w:val="bottom"/>
          </w:tcPr>
          <w:p w14:paraId="0565AA95" w14:textId="77777777" w:rsidR="00A75EF8" w:rsidRPr="00CD0E0A" w:rsidRDefault="00A75EF8" w:rsidP="00A75EF8">
            <w:pPr>
              <w:tabs>
                <w:tab w:val="decimal" w:pos="1060"/>
              </w:tabs>
              <w:spacing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DC842" w14:textId="637FC0D5" w:rsidR="00A75EF8" w:rsidRPr="00CD0E0A" w:rsidRDefault="00A75EF8" w:rsidP="0048324D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12,458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  <w:vAlign w:val="bottom"/>
          </w:tcPr>
          <w:p w14:paraId="4B08534F" w14:textId="77777777" w:rsidR="00A75EF8" w:rsidRPr="00D57BA2" w:rsidRDefault="00A75EF8" w:rsidP="00A75EF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0D48B" w14:textId="59FD871B" w:rsidR="00A75EF8" w:rsidRPr="000B18DA" w:rsidRDefault="00A75EF8" w:rsidP="00A75EF8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18DA">
              <w:rPr>
                <w:rFonts w:cs="Times New Roman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  <w:vAlign w:val="bottom"/>
          </w:tcPr>
          <w:p w14:paraId="18969FFB" w14:textId="77777777" w:rsidR="00A75EF8" w:rsidRPr="00C63ABA" w:rsidRDefault="00A75EF8" w:rsidP="00A75EF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41E99" w14:textId="483C1EA2" w:rsidR="00A75EF8" w:rsidRPr="00CD0E0A" w:rsidRDefault="00CD0E0A" w:rsidP="00600069">
            <w:pPr>
              <w:pStyle w:val="3"/>
              <w:tabs>
                <w:tab w:val="clear" w:pos="360"/>
                <w:tab w:val="clear" w:pos="720"/>
                <w:tab w:val="decimal" w:pos="993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   </w:t>
            </w:r>
            <w:r w:rsidR="00A75EF8"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5,629,496</w:t>
            </w:r>
          </w:p>
        </w:tc>
      </w:tr>
      <w:tr w:rsidR="00A75EF8" w:rsidRPr="00D57BA2" w14:paraId="573C959C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694B259A" w14:textId="77777777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</w:tcPr>
          <w:p w14:paraId="02EE6382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E6C2E8C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</w:tcPr>
          <w:p w14:paraId="67426CCD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7A54F14D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</w:tcPr>
          <w:p w14:paraId="27BA0857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26DEC4B4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</w:tcPr>
          <w:p w14:paraId="4B2CF1BA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1642393A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nil"/>
            </w:tcBorders>
          </w:tcPr>
          <w:p w14:paraId="059A1295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02C78D90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nil"/>
            </w:tcBorders>
          </w:tcPr>
          <w:p w14:paraId="3C8E7FF7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1CFF87B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nil"/>
            </w:tcBorders>
          </w:tcPr>
          <w:p w14:paraId="627C57AE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5EF8" w:rsidRPr="00D57BA2" w14:paraId="7B2B38EB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33739D7A" w14:textId="77777777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756D107B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41E439B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48147424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3B85308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61563E75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44A70591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568D5734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7574354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9BEB466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41B8073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0E1B9BFD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543BF514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1B35D4A3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5EF8" w:rsidRPr="00D57BA2" w14:paraId="47E43ED4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1373F0A5" w14:textId="77777777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61E3B4DE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79E9B10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1AAF9CAA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E19F64E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250AF24B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2FFDE690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3A82E872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B1C37DA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14978941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14793B0A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09DA997F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223F4CB8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716EEF6E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5EF8" w:rsidRPr="00D57BA2" w14:paraId="66D989A9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3F663C7B" w14:textId="77777777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502B2083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18B15A9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6FCAC697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13172A9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1089522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714E2E16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5F4B0231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5BA009E9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25A91001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1D7C077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2CFF87B9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2068CA9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304F2209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5EF8" w:rsidRPr="00D57BA2" w14:paraId="47985994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12EDA1BE" w14:textId="77777777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4162B497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2B6D209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AA45A31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4E24E91D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90FC9CF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6DBE06F4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2E1DA91D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2ED9BB8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07BC80C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17B644E9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467E5C3C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78A54F79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78E6C173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5EF8" w:rsidRPr="00D57BA2" w14:paraId="540777E2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4A4474FC" w14:textId="77777777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F48D64B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6851C08D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2354E21A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0A72C31C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6FB3BD78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5D789C8D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71AC614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592DECF1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51E7C72C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3D0B2DC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86A6D86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5F89215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0C0918C2" w14:textId="77777777" w:rsidR="00A75EF8" w:rsidRPr="00D57BA2" w:rsidRDefault="00A75EF8" w:rsidP="00A75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5EF8" w:rsidRPr="00D57BA2" w14:paraId="0AD08EE9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3D8EF5CA" w14:textId="57621CB2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078144F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9AFF0F2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DBB2A03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0479479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6517C890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5C7617A6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39762541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4800250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DE5666B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2496E8EB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4C72553D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593CE524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102F8A12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75EF8" w:rsidRPr="00D57BA2" w14:paraId="6295DC30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6F983FEC" w14:textId="69F3C156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ED93AA5" w14:textId="474CF6EE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EAB93CD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0751DA5F" w14:textId="6EA9D782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138,967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6A331925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455887D8" w14:textId="04BD8845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1,002,887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7060366B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3614959E" w14:textId="76218439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14,340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EBC93DB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3812102" w14:textId="7EDA71A5" w:rsidR="00A75EF8" w:rsidRPr="00600069" w:rsidRDefault="00A75EF8" w:rsidP="00600069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8,455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7BDC2B81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487DF5A4" w14:textId="1D46B95C" w:rsidR="00A75EF8" w:rsidRPr="00600069" w:rsidRDefault="00A75EF8" w:rsidP="00600069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900,835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23455F22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375F6AED" w14:textId="3D41BFFC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2,898,516</w:t>
            </w:r>
          </w:p>
        </w:tc>
      </w:tr>
      <w:tr w:rsidR="00600069" w:rsidRPr="00D57BA2" w14:paraId="770984A1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7E074739" w14:textId="1E6EFDEA" w:rsidR="00600069" w:rsidRPr="00D57BA2" w:rsidRDefault="00600069" w:rsidP="00600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784459F4" w14:textId="230FCBE8" w:rsidR="00600069" w:rsidRPr="00D57BA2" w:rsidRDefault="00600069" w:rsidP="00600069">
            <w:pPr>
              <w:pStyle w:val="3"/>
              <w:tabs>
                <w:tab w:val="clear" w:pos="360"/>
                <w:tab w:val="clear" w:pos="720"/>
                <w:tab w:val="decimal" w:pos="66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13BD668" w14:textId="77777777" w:rsidR="00600069" w:rsidRPr="00D57BA2" w:rsidRDefault="00600069" w:rsidP="00600069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1F9D3BDC" w14:textId="300E4B37" w:rsidR="00600069" w:rsidRPr="00D57BA2" w:rsidRDefault="00600069" w:rsidP="0060006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1,972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6E0E25EF" w14:textId="77777777" w:rsidR="00600069" w:rsidRPr="00D57BA2" w:rsidRDefault="00600069" w:rsidP="00600069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2FD238D0" w14:textId="2F683ED8" w:rsidR="00600069" w:rsidRPr="00600069" w:rsidRDefault="00600069" w:rsidP="00600069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2EDA4820" w14:textId="77777777" w:rsidR="00600069" w:rsidRPr="00D57BA2" w:rsidRDefault="00600069" w:rsidP="00600069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070DAED2" w14:textId="4D3FB158" w:rsidR="00600069" w:rsidRPr="00600069" w:rsidRDefault="00600069" w:rsidP="00600069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32F874CC" w14:textId="77777777" w:rsidR="00600069" w:rsidRPr="00D57BA2" w:rsidRDefault="00600069" w:rsidP="00600069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00A58D08" w14:textId="1F8364BF" w:rsidR="00600069" w:rsidRPr="00600069" w:rsidRDefault="00600069" w:rsidP="00600069">
            <w:pPr>
              <w:pStyle w:val="3"/>
              <w:tabs>
                <w:tab w:val="clear" w:pos="360"/>
                <w:tab w:val="clear" w:pos="720"/>
                <w:tab w:val="decimal" w:pos="851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A2013FE" w14:textId="77777777" w:rsidR="00600069" w:rsidRPr="00D57BA2" w:rsidRDefault="00600069" w:rsidP="00600069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6BABD7EE" w14:textId="0EBCBCD2" w:rsidR="00600069" w:rsidRPr="00600069" w:rsidRDefault="00600069" w:rsidP="00600069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3A87B6E7" w14:textId="77777777" w:rsidR="00600069" w:rsidRPr="00D57BA2" w:rsidRDefault="00600069" w:rsidP="00600069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03809610" w14:textId="79A47810" w:rsidR="00600069" w:rsidRPr="00D57BA2" w:rsidRDefault="00600069" w:rsidP="00600069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1,972</w:t>
            </w:r>
          </w:p>
        </w:tc>
      </w:tr>
      <w:tr w:rsidR="00A75EF8" w:rsidRPr="00D57BA2" w14:paraId="32AD9FE7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66D50D3E" w14:textId="77777777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1669F7F7" w14:textId="359EEB5C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A5A7C8B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7C68DB13" w14:textId="2CB7F17A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140,939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DA96E66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47FD1AB1" w14:textId="27B7B2FC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1,002,887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53F5D7C2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1963170E" w14:textId="4D5A22F8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14,340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97824F1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2DF582" w14:textId="15FC717E" w:rsidR="00A75EF8" w:rsidRPr="00600069" w:rsidRDefault="00A75EF8" w:rsidP="00600069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000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8,455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3B3072C4" w14:textId="77777777" w:rsidR="00A75EF8" w:rsidRPr="00600069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AF8A51" w14:textId="109AA9BF" w:rsidR="00A75EF8" w:rsidRPr="00600069" w:rsidRDefault="00A75EF8" w:rsidP="00600069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000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900,835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055A1959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8B2F97" w14:textId="186EB5FE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2,900,488</w:t>
            </w:r>
          </w:p>
        </w:tc>
      </w:tr>
      <w:tr w:rsidR="00A75EF8" w:rsidRPr="00D57BA2" w14:paraId="5D63F981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2B95458B" w14:textId="77777777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nil"/>
            </w:tcBorders>
          </w:tcPr>
          <w:p w14:paraId="1899A8DC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9EFBEB6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nil"/>
            </w:tcBorders>
          </w:tcPr>
          <w:p w14:paraId="5D742E32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4D1D2B73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double" w:sz="4" w:space="0" w:color="auto"/>
              <w:bottom w:val="nil"/>
            </w:tcBorders>
          </w:tcPr>
          <w:p w14:paraId="7318BB35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16D2D7B1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double" w:sz="4" w:space="0" w:color="auto"/>
              <w:bottom w:val="nil"/>
            </w:tcBorders>
          </w:tcPr>
          <w:p w14:paraId="31A96975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B3F8445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double" w:sz="4" w:space="0" w:color="auto"/>
              <w:bottom w:val="nil"/>
            </w:tcBorders>
          </w:tcPr>
          <w:p w14:paraId="5EC231F1" w14:textId="77777777" w:rsidR="00A75EF8" w:rsidRPr="00600069" w:rsidRDefault="00A75EF8" w:rsidP="00600069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5B02D373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double" w:sz="4" w:space="0" w:color="auto"/>
              <w:bottom w:val="nil"/>
            </w:tcBorders>
          </w:tcPr>
          <w:p w14:paraId="1676C802" w14:textId="77777777" w:rsidR="00A75EF8" w:rsidRPr="00600069" w:rsidRDefault="00A75EF8" w:rsidP="00600069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5E3B769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double" w:sz="4" w:space="0" w:color="auto"/>
              <w:bottom w:val="nil"/>
            </w:tcBorders>
          </w:tcPr>
          <w:p w14:paraId="6C002A4F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5EF8" w:rsidRPr="00D57BA2" w14:paraId="314D2012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49DC380F" w14:textId="6A488E30" w:rsidR="00A75EF8" w:rsidRPr="00D57BA2" w:rsidRDefault="00A75EF8" w:rsidP="00A7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205F7ACE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9F70522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648CAA16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03660BCD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CDF69F9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21F15FA2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43EE8C2A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3183F795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2EBDDE2E" w14:textId="77777777" w:rsidR="00A75EF8" w:rsidRPr="00600069" w:rsidRDefault="00A75EF8" w:rsidP="00600069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5015663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5F5BFF56" w14:textId="77777777" w:rsidR="00A75EF8" w:rsidRPr="00600069" w:rsidRDefault="00A75EF8" w:rsidP="00600069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75F6B3E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52A22408" w14:textId="77777777" w:rsidR="00A75EF8" w:rsidRPr="00D57BA2" w:rsidRDefault="00A75EF8" w:rsidP="00A75EF8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D0E0A" w:rsidRPr="00C63ABA" w14:paraId="6B7069B2" w14:textId="77777777" w:rsidTr="009A6443">
        <w:tc>
          <w:tcPr>
            <w:tcW w:w="978" w:type="pct"/>
            <w:tcBorders>
              <w:top w:val="nil"/>
              <w:bottom w:val="nil"/>
            </w:tcBorders>
          </w:tcPr>
          <w:p w14:paraId="3B9397E0" w14:textId="0BAAA631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14:paraId="2836446B" w14:textId="5D4C9293" w:rsidR="00CD0E0A" w:rsidRPr="00D57BA2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bottom"/>
          </w:tcPr>
          <w:p w14:paraId="44EB80C2" w14:textId="77777777" w:rsidR="00CD0E0A" w:rsidRPr="00D57BA2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14:paraId="19B75BAF" w14:textId="5F466AB2" w:rsidR="00CD0E0A" w:rsidRPr="00C63ABA" w:rsidRDefault="00CD0E0A" w:rsidP="00CD0E0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132,196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  <w:vAlign w:val="bottom"/>
          </w:tcPr>
          <w:p w14:paraId="2A450DCF" w14:textId="77777777" w:rsidR="00CD0E0A" w:rsidRPr="00D57BA2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  <w:vAlign w:val="bottom"/>
          </w:tcPr>
          <w:p w14:paraId="362F91BF" w14:textId="3AF8BFD9" w:rsidR="00CD0E0A" w:rsidRPr="00C63ABA" w:rsidRDefault="00CD0E0A" w:rsidP="00CD0E0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943,274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bottom"/>
          </w:tcPr>
          <w:p w14:paraId="59F7142B" w14:textId="77777777" w:rsidR="00CD0E0A" w:rsidRPr="00D57BA2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  <w:vAlign w:val="bottom"/>
          </w:tcPr>
          <w:p w14:paraId="76CD8FE8" w14:textId="2B1A4752" w:rsidR="00CD0E0A" w:rsidRPr="00C63ABA" w:rsidRDefault="00CD0E0A" w:rsidP="00CD0E0A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16,472</w:t>
            </w:r>
          </w:p>
        </w:tc>
        <w:tc>
          <w:tcPr>
            <w:tcW w:w="96" w:type="pct"/>
            <w:tcBorders>
              <w:top w:val="nil"/>
              <w:bottom w:val="nil"/>
            </w:tcBorders>
            <w:vAlign w:val="bottom"/>
          </w:tcPr>
          <w:p w14:paraId="4716B2C3" w14:textId="77777777" w:rsidR="00CD0E0A" w:rsidRPr="00D57BA2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  <w:vAlign w:val="bottom"/>
          </w:tcPr>
          <w:p w14:paraId="4CD4C9DE" w14:textId="629FC986" w:rsidR="00CD0E0A" w:rsidRPr="00C63ABA" w:rsidRDefault="00CD0E0A" w:rsidP="00600069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5,814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  <w:vAlign w:val="bottom"/>
          </w:tcPr>
          <w:p w14:paraId="1A511A20" w14:textId="77777777" w:rsidR="00CD0E0A" w:rsidRPr="00D57BA2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  <w:vAlign w:val="bottom"/>
          </w:tcPr>
          <w:p w14:paraId="3463F440" w14:textId="3B4FD86E" w:rsidR="00CD0E0A" w:rsidRPr="00D57BA2" w:rsidRDefault="00CD0E0A" w:rsidP="00600069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5,091,868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  <w:vAlign w:val="bottom"/>
          </w:tcPr>
          <w:p w14:paraId="799DFEAF" w14:textId="77777777" w:rsidR="00CD0E0A" w:rsidRPr="00D57BA2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  <w:vAlign w:val="bottom"/>
          </w:tcPr>
          <w:p w14:paraId="3D406BB2" w14:textId="7D6BAE31" w:rsidR="00CD0E0A" w:rsidRPr="00C63ABA" w:rsidRDefault="00CD0E0A" w:rsidP="00CD0E0A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7,022,656</w:t>
            </w:r>
          </w:p>
        </w:tc>
      </w:tr>
      <w:tr w:rsidR="00600069" w:rsidRPr="00C63ABA" w14:paraId="18E769CC" w14:textId="77777777" w:rsidTr="008854A9">
        <w:tc>
          <w:tcPr>
            <w:tcW w:w="978" w:type="pct"/>
            <w:tcBorders>
              <w:top w:val="nil"/>
              <w:bottom w:val="nil"/>
            </w:tcBorders>
          </w:tcPr>
          <w:p w14:paraId="76D43238" w14:textId="7E16793A" w:rsidR="00600069" w:rsidRPr="00D57BA2" w:rsidRDefault="00600069" w:rsidP="00600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  <w:vAlign w:val="bottom"/>
          </w:tcPr>
          <w:p w14:paraId="45978CD3" w14:textId="3F213511" w:rsidR="00600069" w:rsidRPr="00113372" w:rsidRDefault="00600069" w:rsidP="00600069">
            <w:pPr>
              <w:pStyle w:val="3"/>
              <w:tabs>
                <w:tab w:val="clear" w:pos="360"/>
                <w:tab w:val="clear" w:pos="720"/>
                <w:tab w:val="decimal" w:pos="669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bottom"/>
          </w:tcPr>
          <w:p w14:paraId="62024581" w14:textId="77777777" w:rsidR="00600069" w:rsidRPr="00D57BA2" w:rsidRDefault="00600069" w:rsidP="00600069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  <w:vAlign w:val="bottom"/>
          </w:tcPr>
          <w:p w14:paraId="0C315150" w14:textId="58817BAF" w:rsidR="00600069" w:rsidRPr="00113372" w:rsidRDefault="00600069" w:rsidP="00600069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3,457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  <w:vAlign w:val="bottom"/>
          </w:tcPr>
          <w:p w14:paraId="5B092FAB" w14:textId="77777777" w:rsidR="00600069" w:rsidRPr="00C63ABA" w:rsidRDefault="00600069" w:rsidP="00600069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single" w:sz="4" w:space="0" w:color="auto"/>
            </w:tcBorders>
            <w:vAlign w:val="bottom"/>
          </w:tcPr>
          <w:p w14:paraId="0A76A983" w14:textId="56C78EA7" w:rsidR="00600069" w:rsidRPr="00113372" w:rsidRDefault="00600069" w:rsidP="00600069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bottom"/>
          </w:tcPr>
          <w:p w14:paraId="0551B9C5" w14:textId="77777777" w:rsidR="00600069" w:rsidRPr="00CD0E0A" w:rsidRDefault="00600069" w:rsidP="00600069">
            <w:pPr>
              <w:pStyle w:val="3"/>
              <w:tabs>
                <w:tab w:val="clear" w:pos="360"/>
                <w:tab w:val="clear" w:pos="720"/>
                <w:tab w:val="decimal" w:pos="706"/>
                <w:tab w:val="decimal" w:pos="76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single" w:sz="4" w:space="0" w:color="auto"/>
            </w:tcBorders>
            <w:vAlign w:val="bottom"/>
          </w:tcPr>
          <w:p w14:paraId="2B50705E" w14:textId="1CB356AD" w:rsidR="00600069" w:rsidRPr="00113372" w:rsidRDefault="00600069" w:rsidP="00600069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pct"/>
            <w:tcBorders>
              <w:top w:val="nil"/>
              <w:bottom w:val="nil"/>
            </w:tcBorders>
            <w:vAlign w:val="bottom"/>
          </w:tcPr>
          <w:p w14:paraId="47F389A9" w14:textId="77777777" w:rsidR="00600069" w:rsidRPr="00CD0E0A" w:rsidRDefault="00600069" w:rsidP="00600069">
            <w:pPr>
              <w:pStyle w:val="3"/>
              <w:tabs>
                <w:tab w:val="clear" w:pos="360"/>
                <w:tab w:val="clear" w:pos="720"/>
                <w:tab w:val="decimal" w:pos="706"/>
                <w:tab w:val="decimal" w:pos="76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single" w:sz="4" w:space="0" w:color="auto"/>
            </w:tcBorders>
          </w:tcPr>
          <w:p w14:paraId="64F4E51F" w14:textId="7C83BB20" w:rsidR="00600069" w:rsidRPr="00113372" w:rsidRDefault="00600069" w:rsidP="00600069">
            <w:pPr>
              <w:pStyle w:val="3"/>
              <w:tabs>
                <w:tab w:val="clear" w:pos="360"/>
                <w:tab w:val="clear" w:pos="720"/>
                <w:tab w:val="decimal" w:pos="851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  <w:vAlign w:val="bottom"/>
          </w:tcPr>
          <w:p w14:paraId="2206B01A" w14:textId="77777777" w:rsidR="00600069" w:rsidRPr="00CD0E0A" w:rsidRDefault="00600069" w:rsidP="00600069">
            <w:pPr>
              <w:pStyle w:val="3"/>
              <w:tabs>
                <w:tab w:val="clear" w:pos="360"/>
                <w:tab w:val="clear" w:pos="720"/>
                <w:tab w:val="decimal" w:pos="706"/>
                <w:tab w:val="decimal" w:pos="76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59EA71D" w14:textId="0A401BED" w:rsidR="00600069" w:rsidRPr="00113372" w:rsidRDefault="00600069" w:rsidP="00600069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  <w:vAlign w:val="bottom"/>
          </w:tcPr>
          <w:p w14:paraId="627E0349" w14:textId="77777777" w:rsidR="00600069" w:rsidRPr="00CD0E0A" w:rsidRDefault="00600069" w:rsidP="00600069">
            <w:pPr>
              <w:pStyle w:val="3"/>
              <w:tabs>
                <w:tab w:val="clear" w:pos="360"/>
                <w:tab w:val="clear" w:pos="720"/>
                <w:tab w:val="decimal" w:pos="706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750FC30" w14:textId="29A4C09C" w:rsidR="00600069" w:rsidRPr="00113372" w:rsidRDefault="00600069" w:rsidP="00600069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3,457</w:t>
            </w:r>
          </w:p>
        </w:tc>
      </w:tr>
      <w:tr w:rsidR="00CD0E0A" w:rsidRPr="00C63ABA" w14:paraId="7535F921" w14:textId="77777777" w:rsidTr="009A6443">
        <w:tc>
          <w:tcPr>
            <w:tcW w:w="978" w:type="pct"/>
            <w:tcBorders>
              <w:top w:val="nil"/>
              <w:bottom w:val="nil"/>
            </w:tcBorders>
          </w:tcPr>
          <w:p w14:paraId="11553128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B9377" w14:textId="69CCDE9B" w:rsidR="00CD0E0A" w:rsidRPr="00CD0E0A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bottom"/>
          </w:tcPr>
          <w:p w14:paraId="4A64FE18" w14:textId="77777777" w:rsidR="00CD0E0A" w:rsidRPr="00CD0E0A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4AB99" w14:textId="4BE5106B" w:rsidR="00CD0E0A" w:rsidRPr="00CD0E0A" w:rsidRDefault="00CD0E0A" w:rsidP="00CD0E0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135,653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  <w:vAlign w:val="bottom"/>
          </w:tcPr>
          <w:p w14:paraId="59E7CDFE" w14:textId="77777777" w:rsidR="00CD0E0A" w:rsidRPr="00CD0E0A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67911" w14:textId="5FB3DA9E" w:rsidR="00CD0E0A" w:rsidRPr="00CD0E0A" w:rsidRDefault="00CD0E0A" w:rsidP="00CD0E0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943,274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bottom"/>
          </w:tcPr>
          <w:p w14:paraId="3AEF5B51" w14:textId="77777777" w:rsidR="00CD0E0A" w:rsidRPr="00CD0E0A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EF99C" w14:textId="7913C238" w:rsidR="00CD0E0A" w:rsidRPr="00CD0E0A" w:rsidRDefault="00CD0E0A" w:rsidP="00CD0E0A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16,472</w:t>
            </w:r>
          </w:p>
        </w:tc>
        <w:tc>
          <w:tcPr>
            <w:tcW w:w="96" w:type="pct"/>
            <w:tcBorders>
              <w:top w:val="nil"/>
              <w:bottom w:val="nil"/>
            </w:tcBorders>
            <w:vAlign w:val="bottom"/>
          </w:tcPr>
          <w:p w14:paraId="070A9E95" w14:textId="77777777" w:rsidR="00CD0E0A" w:rsidRPr="00CD0E0A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2637D" w14:textId="04F7E18A" w:rsidR="00CD0E0A" w:rsidRPr="00600069" w:rsidRDefault="00CD0E0A" w:rsidP="00600069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000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5,814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  <w:vAlign w:val="bottom"/>
          </w:tcPr>
          <w:p w14:paraId="685F9670" w14:textId="77777777" w:rsidR="00CD0E0A" w:rsidRPr="00600069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B3356" w14:textId="3158B8FE" w:rsidR="00CD0E0A" w:rsidRPr="00600069" w:rsidRDefault="00CD0E0A" w:rsidP="00600069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000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5,091,868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  <w:vAlign w:val="bottom"/>
          </w:tcPr>
          <w:p w14:paraId="4C8D2C41" w14:textId="77777777" w:rsidR="00CD0E0A" w:rsidRPr="00CD0E0A" w:rsidRDefault="00CD0E0A" w:rsidP="00CD0E0A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7946D" w14:textId="0F1223A3" w:rsidR="00CD0E0A" w:rsidRPr="00CD0E0A" w:rsidRDefault="00CD0E0A" w:rsidP="00CD0E0A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7,026,113</w:t>
            </w:r>
          </w:p>
        </w:tc>
      </w:tr>
    </w:tbl>
    <w:p w14:paraId="53E3155A" w14:textId="77777777" w:rsidR="00590A64" w:rsidRPr="00590A64" w:rsidRDefault="00590A64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3F11C5" w14:textId="4E1ECFD0" w:rsidR="00590A64" w:rsidRPr="008A29B3" w:rsidRDefault="00590A64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FF0000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ราคาทรัพย์สินของกลุ่มบริษัท ซึ่งได้คิดค่าเสื่อมราคาเต็มจำนวนแล้ว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แต่ยังคงใช้งานจนถึง ณ วันที่ </w:t>
      </w:r>
      <w:r w:rsidRPr="00D57BA2">
        <w:rPr>
          <w:rFonts w:asciiTheme="majorBidi" w:hAnsiTheme="majorBidi" w:cstheme="majorBidi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57BA2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9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CD0E0A" w:rsidRPr="008A29B3">
        <w:rPr>
          <w:rFonts w:asciiTheme="majorBidi" w:hAnsiTheme="majorBidi" w:cstheme="majorBidi"/>
          <w:sz w:val="30"/>
          <w:szCs w:val="30"/>
        </w:rPr>
        <w:t xml:space="preserve">4,540 </w:t>
      </w:r>
      <w:r w:rsidRPr="008A29B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A29B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A29B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0C25" w:rsidRPr="008A29B3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8A29B3">
        <w:rPr>
          <w:rFonts w:asciiTheme="majorBidi" w:hAnsiTheme="majorBidi" w:cstheme="majorBidi"/>
          <w:i/>
          <w:iCs/>
          <w:sz w:val="30"/>
          <w:szCs w:val="30"/>
        </w:rPr>
        <w:t>: 4,</w:t>
      </w:r>
      <w:r w:rsidR="00EE0C25" w:rsidRPr="008A29B3">
        <w:rPr>
          <w:rFonts w:asciiTheme="majorBidi" w:hAnsiTheme="majorBidi" w:cstheme="majorBidi"/>
          <w:i/>
          <w:iCs/>
          <w:sz w:val="30"/>
          <w:szCs w:val="30"/>
        </w:rPr>
        <w:t>206</w:t>
      </w:r>
      <w:r w:rsidRPr="008A29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74996D4F" w14:textId="77777777" w:rsidR="00590A64" w:rsidRPr="008A29B3" w:rsidRDefault="00590A64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035920" w14:textId="0806E2AA" w:rsidR="00590A64" w:rsidRPr="00D57BA2" w:rsidRDefault="00590A64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29B3">
        <w:rPr>
          <w:rFonts w:asciiTheme="majorBidi" w:hAnsiTheme="majorBidi" w:cstheme="majorBidi"/>
          <w:sz w:val="30"/>
          <w:szCs w:val="30"/>
          <w:cs/>
        </w:rPr>
        <w:t xml:space="preserve">บริษัทไม่มีการนำสินทรัพย์ ณ วันที่ </w:t>
      </w:r>
      <w:r w:rsidRPr="008A29B3">
        <w:rPr>
          <w:rFonts w:asciiTheme="majorBidi" w:hAnsiTheme="majorBidi" w:cstheme="majorBidi"/>
          <w:sz w:val="30"/>
          <w:szCs w:val="30"/>
        </w:rPr>
        <w:t xml:space="preserve">31 </w:t>
      </w:r>
      <w:r w:rsidRPr="008A29B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8A29B3">
        <w:rPr>
          <w:rFonts w:asciiTheme="majorBidi" w:hAnsiTheme="majorBidi" w:cstheme="majorBidi"/>
          <w:sz w:val="30"/>
          <w:szCs w:val="30"/>
        </w:rPr>
        <w:t>256</w:t>
      </w:r>
      <w:r w:rsidR="00EE0C25" w:rsidRPr="008A29B3">
        <w:rPr>
          <w:rFonts w:asciiTheme="majorBidi" w:hAnsiTheme="majorBidi" w:cstheme="majorBidi"/>
          <w:sz w:val="30"/>
          <w:szCs w:val="30"/>
        </w:rPr>
        <w:t>9</w:t>
      </w:r>
      <w:r w:rsidRPr="008A29B3">
        <w:rPr>
          <w:rFonts w:asciiTheme="majorBidi" w:hAnsiTheme="majorBidi" w:cstheme="majorBidi"/>
          <w:sz w:val="30"/>
          <w:szCs w:val="30"/>
        </w:rPr>
        <w:t xml:space="preserve"> </w:t>
      </w:r>
      <w:r w:rsidRPr="008A29B3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EE0C25" w:rsidRPr="008A29B3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8A29B3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Pr="008A29B3">
        <w:rPr>
          <w:rFonts w:asciiTheme="majorBidi" w:hAnsiTheme="majorBidi" w:cstheme="majorBidi"/>
          <w:i/>
          <w:iCs/>
          <w:sz w:val="30"/>
          <w:szCs w:val="30"/>
          <w:cs/>
        </w:rPr>
        <w:t>ไม่มี</w:t>
      </w:r>
      <w:r w:rsidRPr="008A29B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8A29B3">
        <w:rPr>
          <w:rFonts w:asciiTheme="majorBidi" w:hAnsiTheme="majorBidi" w:cstheme="majorBidi"/>
          <w:sz w:val="30"/>
          <w:szCs w:val="30"/>
        </w:rPr>
        <w:t xml:space="preserve"> </w:t>
      </w:r>
      <w:r w:rsidRPr="008A29B3">
        <w:rPr>
          <w:rFonts w:asciiTheme="majorBidi" w:hAnsiTheme="majorBidi" w:cstheme="majorBidi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</w:p>
    <w:p w14:paraId="0666637E" w14:textId="39310924" w:rsidR="007A1361" w:rsidRPr="00D57BA2" w:rsidRDefault="007A1361" w:rsidP="0085382E">
      <w:pPr>
        <w:rPr>
          <w:rFonts w:asciiTheme="majorBidi" w:hAnsiTheme="majorBidi" w:cstheme="majorBidi"/>
          <w:sz w:val="30"/>
          <w:szCs w:val="30"/>
        </w:rPr>
        <w:sectPr w:rsidR="007A1361" w:rsidRPr="00D57BA2" w:rsidSect="003C0D5D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6EC4167" w14:textId="397950C0" w:rsidR="000D3FA9" w:rsidRPr="00D57BA2" w:rsidRDefault="0071625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EC26C5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B54FC4"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0D3FA9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เจ้าหนี้การค้า</w:t>
      </w:r>
    </w:p>
    <w:p w14:paraId="19E7B884" w14:textId="77777777" w:rsidR="005021A1" w:rsidRPr="00D57BA2" w:rsidRDefault="005021A1" w:rsidP="005021A1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899"/>
        <w:gridCol w:w="1074"/>
        <w:gridCol w:w="265"/>
        <w:gridCol w:w="1086"/>
      </w:tblGrid>
      <w:tr w:rsidR="000D3FA9" w:rsidRPr="00D57BA2" w14:paraId="15607B65" w14:textId="77777777" w:rsidTr="00D371D8">
        <w:tc>
          <w:tcPr>
            <w:tcW w:w="3170" w:type="pct"/>
          </w:tcPr>
          <w:p w14:paraId="1E6E524E" w14:textId="77777777" w:rsidR="000D3FA9" w:rsidRPr="00D57BA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09582BDE" w14:textId="77777777" w:rsidR="000D3FA9" w:rsidRPr="00D57BA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697999A" w14:textId="77777777" w:rsidR="000D3FA9" w:rsidRPr="00D57BA2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50EC5407" w14:textId="70F3EEB5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D3FA9" w:rsidRPr="00D57BA2" w14:paraId="18FD6EF5" w14:textId="77777777" w:rsidTr="00D57BA2">
        <w:tc>
          <w:tcPr>
            <w:tcW w:w="3170" w:type="pct"/>
          </w:tcPr>
          <w:p w14:paraId="316A85EB" w14:textId="77777777" w:rsidR="000D3FA9" w:rsidRPr="00D57BA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5EA05300" w14:textId="77777777" w:rsidR="000D3FA9" w:rsidRPr="00D57BA2" w:rsidRDefault="000D3FA9" w:rsidP="00F32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1" w:type="pct"/>
          </w:tcPr>
          <w:p w14:paraId="479CFD8B" w14:textId="0B3244D7" w:rsidR="000D3FA9" w:rsidRPr="00D57BA2" w:rsidRDefault="00450DDE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6CB78F77" w14:textId="77777777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907BD7E" w14:textId="22879E9C" w:rsidR="000D3FA9" w:rsidRPr="00D57BA2" w:rsidRDefault="00450DDE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D3FA9" w:rsidRPr="00D57BA2" w14:paraId="2782B6CC" w14:textId="77777777" w:rsidTr="00D371D8">
        <w:tc>
          <w:tcPr>
            <w:tcW w:w="3170" w:type="pct"/>
          </w:tcPr>
          <w:p w14:paraId="4D965ADC" w14:textId="77777777" w:rsidR="000D3FA9" w:rsidRPr="00D57BA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1C288A0F" w14:textId="77777777" w:rsidR="000D3FA9" w:rsidRPr="00D57BA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5A4516A6" w14:textId="77777777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0E0A" w:rsidRPr="00D57BA2" w14:paraId="3CF8A815" w14:textId="77777777" w:rsidTr="006D1E3C">
        <w:tc>
          <w:tcPr>
            <w:tcW w:w="3170" w:type="pct"/>
          </w:tcPr>
          <w:p w14:paraId="5CAB7771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5" w:type="pct"/>
          </w:tcPr>
          <w:p w14:paraId="391200E5" w14:textId="5C2EDA4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91" w:type="pct"/>
            <w:vAlign w:val="bottom"/>
          </w:tcPr>
          <w:p w14:paraId="02B918AD" w14:textId="2A9203F6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2,442,126</w:t>
            </w:r>
          </w:p>
        </w:tc>
        <w:tc>
          <w:tcPr>
            <w:tcW w:w="146" w:type="pct"/>
          </w:tcPr>
          <w:p w14:paraId="11F46344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790E6F1" w14:textId="47DC8A7B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1,939,791</w:t>
            </w:r>
          </w:p>
        </w:tc>
      </w:tr>
      <w:tr w:rsidR="00CD0E0A" w:rsidRPr="00D57BA2" w14:paraId="23F4D687" w14:textId="77777777" w:rsidTr="006D1E3C">
        <w:tc>
          <w:tcPr>
            <w:tcW w:w="3170" w:type="pct"/>
          </w:tcPr>
          <w:p w14:paraId="2A550320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95" w:type="pct"/>
          </w:tcPr>
          <w:p w14:paraId="1A659FC5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7AF046F" w14:textId="4E52B0AA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222,771</w:t>
            </w:r>
          </w:p>
        </w:tc>
        <w:tc>
          <w:tcPr>
            <w:tcW w:w="146" w:type="pct"/>
          </w:tcPr>
          <w:p w14:paraId="2049F530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04FE444" w14:textId="72B97948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218,286</w:t>
            </w:r>
          </w:p>
        </w:tc>
      </w:tr>
      <w:tr w:rsidR="00CD0E0A" w:rsidRPr="00D57BA2" w14:paraId="4BA46F22" w14:textId="77777777" w:rsidTr="006D1E3C">
        <w:tc>
          <w:tcPr>
            <w:tcW w:w="3170" w:type="pct"/>
          </w:tcPr>
          <w:p w14:paraId="02D6BA03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</w:tcPr>
          <w:p w14:paraId="02AAA4B7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DA69F" w14:textId="04E4A33F" w:rsidR="00CD0E0A" w:rsidRPr="00CD0E0A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2,664,897</w:t>
            </w:r>
          </w:p>
        </w:tc>
        <w:tc>
          <w:tcPr>
            <w:tcW w:w="146" w:type="pct"/>
          </w:tcPr>
          <w:p w14:paraId="5A6DFDB1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8AA62FD" w14:textId="506EAEE0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2,158,077</w:t>
            </w:r>
          </w:p>
        </w:tc>
      </w:tr>
    </w:tbl>
    <w:p w14:paraId="18E241C8" w14:textId="77777777" w:rsidR="000D3FA9" w:rsidRPr="00D57BA2" w:rsidRDefault="000D3FA9" w:rsidP="000D3FA9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1DDC853" w14:textId="05D0352E" w:rsidR="000D3FA9" w:rsidRPr="00D57BA2" w:rsidRDefault="000D3FA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EC26C5">
        <w:rPr>
          <w:rFonts w:asciiTheme="majorBidi" w:hAnsiTheme="majorBidi" w:cstheme="majorBidi"/>
          <w:sz w:val="30"/>
          <w:szCs w:val="30"/>
          <w:u w:val="none"/>
          <w:lang w:val="en-US"/>
        </w:rPr>
        <w:t>2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>เจ้าหนี้</w:t>
      </w:r>
      <w:r w:rsidR="00C05ADD">
        <w:rPr>
          <w:rFonts w:asciiTheme="majorBidi" w:hAnsiTheme="majorBidi" w:cstheme="majorBidi" w:hint="cs"/>
          <w:sz w:val="30"/>
          <w:szCs w:val="30"/>
          <w:u w:val="none"/>
          <w:cs/>
        </w:rPr>
        <w:t>หมุนเวียน</w:t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>อื่น</w:t>
      </w:r>
    </w:p>
    <w:p w14:paraId="4991A57F" w14:textId="77777777" w:rsidR="00D57BA2" w:rsidRPr="00D57BA2" w:rsidRDefault="00D57BA2" w:rsidP="00D57BA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2"/>
        <w:gridCol w:w="1081"/>
        <w:gridCol w:w="237"/>
        <w:gridCol w:w="1112"/>
        <w:gridCol w:w="265"/>
        <w:gridCol w:w="1085"/>
        <w:gridCol w:w="265"/>
        <w:gridCol w:w="1083"/>
      </w:tblGrid>
      <w:tr w:rsidR="000D3FA9" w:rsidRPr="00D57BA2" w14:paraId="39E92B70" w14:textId="77777777" w:rsidTr="00BD66A4">
        <w:tc>
          <w:tcPr>
            <w:tcW w:w="1796" w:type="pct"/>
          </w:tcPr>
          <w:p w14:paraId="3CCF28D3" w14:textId="77777777" w:rsidR="000D3FA9" w:rsidRPr="00D57BA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725E0BA7" w14:textId="77777777" w:rsidR="000D3FA9" w:rsidRPr="00D57BA2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1CF2002E" w14:textId="59197F7A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AFD9797" w14:textId="77777777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DAD3C25" w14:textId="423C508C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C25" w:rsidRPr="00D57BA2" w14:paraId="43770B17" w14:textId="77777777" w:rsidTr="00BD66A4">
        <w:tc>
          <w:tcPr>
            <w:tcW w:w="1796" w:type="pct"/>
          </w:tcPr>
          <w:p w14:paraId="413432EA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0A9222F0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</w:tcPr>
          <w:p w14:paraId="23530231" w14:textId="0D339809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4287E3B3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3711F5" w14:textId="644FC7D4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5B8CC3B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5D7FC062" w14:textId="3F7B9928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09045E59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A441A5" w14:textId="7B5CEEAE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0C25" w:rsidRPr="00D57BA2" w14:paraId="603C6F73" w14:textId="77777777" w:rsidTr="00BD66A4">
        <w:tc>
          <w:tcPr>
            <w:tcW w:w="1796" w:type="pct"/>
          </w:tcPr>
          <w:p w14:paraId="48F15B61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6E4B72E6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5F83D983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C25" w:rsidRPr="00D57BA2" w14:paraId="615EF2B3" w14:textId="77777777" w:rsidTr="00BD66A4">
        <w:tc>
          <w:tcPr>
            <w:tcW w:w="1796" w:type="pct"/>
          </w:tcPr>
          <w:p w14:paraId="098C6818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6A8227F9" w14:textId="7BD22AAB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E4471B2" w14:textId="373D91CE" w:rsidR="00EE0C25" w:rsidRPr="00D57BA2" w:rsidRDefault="00CD0E0A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29,021</w:t>
            </w:r>
          </w:p>
        </w:tc>
        <w:tc>
          <w:tcPr>
            <w:tcW w:w="128" w:type="pct"/>
          </w:tcPr>
          <w:p w14:paraId="42CA8544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E67661B" w14:textId="500F6AC5" w:rsidR="00EE0C25" w:rsidRPr="00D57BA2" w:rsidRDefault="00EE0C25" w:rsidP="00E9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43" w:type="pct"/>
          </w:tcPr>
          <w:p w14:paraId="0FC502F0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40E5EAC" w14:textId="7A7FE6B9" w:rsidR="00EE0C25" w:rsidRPr="00EE0C25" w:rsidRDefault="00CD0E0A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29,021</w:t>
            </w:r>
          </w:p>
        </w:tc>
        <w:tc>
          <w:tcPr>
            <w:tcW w:w="143" w:type="pct"/>
          </w:tcPr>
          <w:p w14:paraId="0652A9C8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C480119" w14:textId="17C33B46" w:rsidR="00EE0C25" w:rsidRPr="00D57BA2" w:rsidRDefault="00EE0C25" w:rsidP="00E9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</w:tr>
      <w:tr w:rsidR="00EE0C25" w:rsidRPr="00D57BA2" w14:paraId="6A26CD4E" w14:textId="77777777" w:rsidTr="00ED0A7A">
        <w:tc>
          <w:tcPr>
            <w:tcW w:w="1796" w:type="pct"/>
          </w:tcPr>
          <w:p w14:paraId="129195F8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763315DF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0DAF07E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48DB95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281C9362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4EEF8A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4E487246" w14:textId="77777777" w:rsidR="00EE0C25" w:rsidRPr="00EE0C25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C54CC0F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6C25331D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26F82537" w14:textId="77777777" w:rsidTr="00BD66A4">
        <w:tc>
          <w:tcPr>
            <w:tcW w:w="1796" w:type="pct"/>
          </w:tcPr>
          <w:p w14:paraId="6D9F0738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8" w:type="pct"/>
          </w:tcPr>
          <w:p w14:paraId="08E4E00A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F739A4D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0F35E6E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37A6F5D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0F0E9C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06FFC" w14:textId="77777777" w:rsidR="00EE0C25" w:rsidRPr="00EE0C25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C4CD06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AFA14AE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E0A" w:rsidRPr="00D57BA2" w14:paraId="6695946A" w14:textId="77777777" w:rsidTr="00C81397">
        <w:tc>
          <w:tcPr>
            <w:tcW w:w="1796" w:type="pct"/>
          </w:tcPr>
          <w:p w14:paraId="18B865D5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เจ้าหนี้อื่นค่าซื้อเครื่องจักรและอุปกรณ์</w:t>
            </w:r>
          </w:p>
        </w:tc>
        <w:tc>
          <w:tcPr>
            <w:tcW w:w="438" w:type="pct"/>
          </w:tcPr>
          <w:p w14:paraId="75274E5A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14:paraId="7FF5D8D0" w14:textId="63D4826F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1,393,006</w:t>
            </w:r>
          </w:p>
        </w:tc>
        <w:tc>
          <w:tcPr>
            <w:tcW w:w="128" w:type="pct"/>
          </w:tcPr>
          <w:p w14:paraId="158BA92A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9E55EA4" w14:textId="37C5ADD8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768,019</w:t>
            </w:r>
          </w:p>
        </w:tc>
        <w:tc>
          <w:tcPr>
            <w:tcW w:w="143" w:type="pct"/>
          </w:tcPr>
          <w:p w14:paraId="5F6C7DC3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02186EB" w14:textId="589A8410" w:rsidR="00CD0E0A" w:rsidRPr="00EE0C25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1,393,006</w:t>
            </w:r>
          </w:p>
        </w:tc>
        <w:tc>
          <w:tcPr>
            <w:tcW w:w="143" w:type="pct"/>
          </w:tcPr>
          <w:p w14:paraId="0141C07D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2822A17" w14:textId="35AB00E6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768,019</w:t>
            </w:r>
          </w:p>
        </w:tc>
      </w:tr>
      <w:tr w:rsidR="00CD0E0A" w:rsidRPr="00D57BA2" w14:paraId="38F373CC" w14:textId="77777777" w:rsidTr="00C81397">
        <w:tc>
          <w:tcPr>
            <w:tcW w:w="1796" w:type="pct"/>
          </w:tcPr>
          <w:p w14:paraId="136B8692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438" w:type="pct"/>
          </w:tcPr>
          <w:p w14:paraId="1F163D46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3395CAE" w14:textId="19EB3096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48,141</w:t>
            </w:r>
          </w:p>
        </w:tc>
        <w:tc>
          <w:tcPr>
            <w:tcW w:w="128" w:type="pct"/>
          </w:tcPr>
          <w:p w14:paraId="3AA5462B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181B9FB" w14:textId="7C4E51B1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48,577</w:t>
            </w:r>
          </w:p>
        </w:tc>
        <w:tc>
          <w:tcPr>
            <w:tcW w:w="143" w:type="pct"/>
          </w:tcPr>
          <w:p w14:paraId="18C8D4A3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B922DD4" w14:textId="57A6731C" w:rsidR="00CD0E0A" w:rsidRPr="00EE0C25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48,141</w:t>
            </w:r>
          </w:p>
        </w:tc>
        <w:tc>
          <w:tcPr>
            <w:tcW w:w="143" w:type="pct"/>
          </w:tcPr>
          <w:p w14:paraId="61F51C31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477F83" w14:textId="63A0E0D8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48,577</w:t>
            </w:r>
          </w:p>
        </w:tc>
      </w:tr>
      <w:tr w:rsidR="00CD0E0A" w:rsidRPr="00D57BA2" w14:paraId="0304ADF6" w14:textId="77777777" w:rsidTr="00C81397">
        <w:tc>
          <w:tcPr>
            <w:tcW w:w="1796" w:type="pct"/>
          </w:tcPr>
          <w:p w14:paraId="299005BA" w14:textId="71A15DA0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438" w:type="pct"/>
          </w:tcPr>
          <w:p w14:paraId="15386B78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07F853B" w14:textId="7E04AAA3" w:rsidR="00CD0E0A" w:rsidRPr="00FA32EE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32,729</w:t>
            </w:r>
          </w:p>
        </w:tc>
        <w:tc>
          <w:tcPr>
            <w:tcW w:w="128" w:type="pct"/>
          </w:tcPr>
          <w:p w14:paraId="2726E979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AD793E9" w14:textId="2DDEADE3" w:rsidR="00CD0E0A" w:rsidRPr="0017668F" w:rsidRDefault="0017668F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66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38,529</w:t>
            </w:r>
          </w:p>
        </w:tc>
        <w:tc>
          <w:tcPr>
            <w:tcW w:w="143" w:type="pct"/>
          </w:tcPr>
          <w:p w14:paraId="5B521A06" w14:textId="77777777" w:rsidR="00CD0E0A" w:rsidRPr="00D57BA2" w:rsidRDefault="00CD0E0A" w:rsidP="00CD0E0A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77BD43D9" w14:textId="7B0DDB34" w:rsidR="00CD0E0A" w:rsidRPr="00EE0C25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32,729</w:t>
            </w:r>
          </w:p>
        </w:tc>
        <w:tc>
          <w:tcPr>
            <w:tcW w:w="143" w:type="pct"/>
          </w:tcPr>
          <w:p w14:paraId="32E0DCB6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7FF5C6" w14:textId="01C27F51" w:rsidR="00CD0E0A" w:rsidRPr="00D57BA2" w:rsidRDefault="00780FA0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38,529</w:t>
            </w:r>
          </w:p>
        </w:tc>
      </w:tr>
      <w:tr w:rsidR="00CD0E0A" w:rsidRPr="00D57BA2" w14:paraId="1ECE5F32" w14:textId="77777777" w:rsidTr="00C81397">
        <w:tc>
          <w:tcPr>
            <w:tcW w:w="1796" w:type="pct"/>
          </w:tcPr>
          <w:p w14:paraId="659261C0" w14:textId="02C50AA8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438" w:type="pct"/>
          </w:tcPr>
          <w:p w14:paraId="3BBCE31C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14:paraId="58618A47" w14:textId="40B85A7A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7,078</w:t>
            </w:r>
          </w:p>
        </w:tc>
        <w:tc>
          <w:tcPr>
            <w:tcW w:w="128" w:type="pct"/>
          </w:tcPr>
          <w:p w14:paraId="3102AF38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F08C09F" w14:textId="6D349669" w:rsidR="00CD0E0A" w:rsidRPr="0017668F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6,990</w:t>
            </w:r>
          </w:p>
        </w:tc>
        <w:tc>
          <w:tcPr>
            <w:tcW w:w="143" w:type="pct"/>
          </w:tcPr>
          <w:p w14:paraId="1DD28654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307813F1" w14:textId="46AECCB0" w:rsidR="00CD0E0A" w:rsidRPr="00EE0C25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7,078</w:t>
            </w:r>
          </w:p>
        </w:tc>
        <w:tc>
          <w:tcPr>
            <w:tcW w:w="143" w:type="pct"/>
          </w:tcPr>
          <w:p w14:paraId="09A1CCB6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371286" w14:textId="157B278B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6,990</w:t>
            </w:r>
          </w:p>
        </w:tc>
      </w:tr>
      <w:tr w:rsidR="00CD0E0A" w:rsidRPr="00D57BA2" w14:paraId="37C1A70C" w14:textId="77777777" w:rsidTr="00C81397">
        <w:tc>
          <w:tcPr>
            <w:tcW w:w="1796" w:type="pct"/>
          </w:tcPr>
          <w:p w14:paraId="6E26C3B3" w14:textId="45DFBD2D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438" w:type="pct"/>
          </w:tcPr>
          <w:p w14:paraId="602E8F41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53A99BC" w14:textId="272E8898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48,966</w:t>
            </w:r>
          </w:p>
        </w:tc>
        <w:tc>
          <w:tcPr>
            <w:tcW w:w="128" w:type="pct"/>
          </w:tcPr>
          <w:p w14:paraId="6428BB6E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9AB47CD" w14:textId="30A8BA77" w:rsidR="00CD0E0A" w:rsidRPr="0017668F" w:rsidRDefault="0017668F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66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55,191</w:t>
            </w:r>
          </w:p>
        </w:tc>
        <w:tc>
          <w:tcPr>
            <w:tcW w:w="143" w:type="pct"/>
          </w:tcPr>
          <w:p w14:paraId="0AEE38FA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700C7674" w14:textId="0B1960B3" w:rsidR="00CD0E0A" w:rsidRPr="00EE0C25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48,966</w:t>
            </w:r>
          </w:p>
        </w:tc>
        <w:tc>
          <w:tcPr>
            <w:tcW w:w="143" w:type="pct"/>
          </w:tcPr>
          <w:p w14:paraId="292943B7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F179BD3" w14:textId="1D9AFDCD" w:rsidR="00CD0E0A" w:rsidRPr="00D57BA2" w:rsidRDefault="00780FA0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55,191</w:t>
            </w:r>
          </w:p>
        </w:tc>
      </w:tr>
      <w:tr w:rsidR="00CD0E0A" w:rsidRPr="00D57BA2" w14:paraId="60D23C4A" w14:textId="77777777" w:rsidTr="00C81397">
        <w:tc>
          <w:tcPr>
            <w:tcW w:w="1796" w:type="pct"/>
          </w:tcPr>
          <w:p w14:paraId="1B325672" w14:textId="66EDC934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</w:tcPr>
          <w:p w14:paraId="752B1A25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196E944" w14:textId="516DD475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1,529,920</w:t>
            </w:r>
          </w:p>
        </w:tc>
        <w:tc>
          <w:tcPr>
            <w:tcW w:w="128" w:type="pct"/>
          </w:tcPr>
          <w:p w14:paraId="657F97DD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AF1E208" w14:textId="0EB34473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917,306</w:t>
            </w:r>
          </w:p>
        </w:tc>
        <w:tc>
          <w:tcPr>
            <w:tcW w:w="143" w:type="pct"/>
          </w:tcPr>
          <w:p w14:paraId="5C794A8F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342E4151" w14:textId="6BB8B72D" w:rsidR="00CD0E0A" w:rsidRPr="00EE0C25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1,529,920</w:t>
            </w:r>
          </w:p>
        </w:tc>
        <w:tc>
          <w:tcPr>
            <w:tcW w:w="143" w:type="pct"/>
          </w:tcPr>
          <w:p w14:paraId="6D8C9372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016025" w14:textId="0E5596BE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917,306</w:t>
            </w:r>
          </w:p>
        </w:tc>
      </w:tr>
      <w:tr w:rsidR="00CD0E0A" w:rsidRPr="00D57BA2" w14:paraId="73DE04B0" w14:textId="77777777" w:rsidTr="00C81397">
        <w:tc>
          <w:tcPr>
            <w:tcW w:w="1796" w:type="pct"/>
          </w:tcPr>
          <w:p w14:paraId="7C5FBC58" w14:textId="3903DDE3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14:paraId="7FC97786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B3DBF" w14:textId="27161F29" w:rsidR="00CD0E0A" w:rsidRPr="00FA32EE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1,558,941</w:t>
            </w:r>
          </w:p>
        </w:tc>
        <w:tc>
          <w:tcPr>
            <w:tcW w:w="128" w:type="pct"/>
          </w:tcPr>
          <w:p w14:paraId="377CC225" w14:textId="77777777" w:rsidR="00CD0E0A" w:rsidRPr="00CD0E0A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830E5B9" w14:textId="0484BBE3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958,780</w:t>
            </w:r>
          </w:p>
        </w:tc>
        <w:tc>
          <w:tcPr>
            <w:tcW w:w="143" w:type="pct"/>
          </w:tcPr>
          <w:p w14:paraId="16E9D3B5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B9701" w14:textId="595D2225" w:rsidR="00CD0E0A" w:rsidRPr="00FF6C7A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1,558,941</w:t>
            </w:r>
          </w:p>
        </w:tc>
        <w:tc>
          <w:tcPr>
            <w:tcW w:w="143" w:type="pct"/>
          </w:tcPr>
          <w:p w14:paraId="718CC971" w14:textId="77777777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118EA37" w14:textId="7328A42A" w:rsidR="00CD0E0A" w:rsidRPr="00D57BA2" w:rsidRDefault="00CD0E0A" w:rsidP="00CD0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958,780</w:t>
            </w:r>
          </w:p>
        </w:tc>
      </w:tr>
    </w:tbl>
    <w:p w14:paraId="6DD17010" w14:textId="77777777" w:rsidR="0064593F" w:rsidRDefault="0064593F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br w:type="page"/>
      </w:r>
    </w:p>
    <w:p w14:paraId="76F52B32" w14:textId="2C4B98E3" w:rsidR="0009250D" w:rsidRPr="00D57BA2" w:rsidRDefault="000D3FA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EC26C5">
        <w:rPr>
          <w:rFonts w:asciiTheme="majorBidi" w:hAnsiTheme="majorBidi" w:cstheme="majorBidi"/>
          <w:sz w:val="30"/>
          <w:szCs w:val="30"/>
          <w:u w:val="none"/>
          <w:lang w:val="en-US"/>
        </w:rPr>
        <w:t>3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09250D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5083DC6F" w14:textId="6DAC6A7C" w:rsidR="0009250D" w:rsidRPr="00D57BA2" w:rsidRDefault="0009250D" w:rsidP="0009250D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77"/>
        <w:gridCol w:w="180"/>
        <w:gridCol w:w="1323"/>
      </w:tblGrid>
      <w:tr w:rsidR="0009250D" w:rsidRPr="00D57BA2" w14:paraId="6C75A091" w14:textId="77777777" w:rsidTr="00BD66A4">
        <w:trPr>
          <w:cantSplit/>
          <w:tblHeader/>
        </w:trPr>
        <w:tc>
          <w:tcPr>
            <w:tcW w:w="6210" w:type="dxa"/>
          </w:tcPr>
          <w:p w14:paraId="75F7CBC0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E507C90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30C764E0" w14:textId="0FB12F3C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371D8" w:rsidRPr="00D57BA2" w14:paraId="73611426" w14:textId="77777777" w:rsidTr="00BD66A4">
        <w:trPr>
          <w:cantSplit/>
          <w:tblHeader/>
        </w:trPr>
        <w:tc>
          <w:tcPr>
            <w:tcW w:w="6210" w:type="dxa"/>
          </w:tcPr>
          <w:p w14:paraId="779DC78B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7AFD1CD9" w14:textId="792EE201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B48ACB0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0E15BF85" w14:textId="16A13F38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50DDE" w:rsidRPr="00D57BA2" w14:paraId="7E410513" w14:textId="77777777" w:rsidTr="00BD66A4">
        <w:trPr>
          <w:cantSplit/>
          <w:trHeight w:val="80"/>
        </w:trPr>
        <w:tc>
          <w:tcPr>
            <w:tcW w:w="6210" w:type="dxa"/>
            <w:vAlign w:val="bottom"/>
          </w:tcPr>
          <w:p w14:paraId="6E4EF6E7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662FAEB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50DDE" w:rsidRPr="00D57BA2" w14:paraId="6624B81D" w14:textId="77777777" w:rsidTr="00BD66A4">
        <w:trPr>
          <w:cantSplit/>
          <w:trHeight w:val="80"/>
        </w:trPr>
        <w:tc>
          <w:tcPr>
            <w:tcW w:w="6210" w:type="dxa"/>
          </w:tcPr>
          <w:p w14:paraId="1F6CA5D6" w14:textId="7B73AE1C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งบฐานะการเงิน</w:t>
            </w:r>
          </w:p>
        </w:tc>
        <w:tc>
          <w:tcPr>
            <w:tcW w:w="1377" w:type="dxa"/>
          </w:tcPr>
          <w:p w14:paraId="2622C701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39370D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1019E59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D57BA2" w14:paraId="265FB05C" w14:textId="77777777" w:rsidTr="00BD66A4">
        <w:trPr>
          <w:cantSplit/>
          <w:trHeight w:val="80"/>
        </w:trPr>
        <w:tc>
          <w:tcPr>
            <w:tcW w:w="6210" w:type="dxa"/>
          </w:tcPr>
          <w:p w14:paraId="29B80D13" w14:textId="36A945AE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  <w:r w:rsidR="004B6EA8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</w:tcPr>
          <w:p w14:paraId="14DA51E5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847651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2BBB6C6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E0A" w:rsidRPr="00D57BA2" w14:paraId="7ED0DDE7" w14:textId="77777777" w:rsidTr="00947979">
        <w:trPr>
          <w:cantSplit/>
        </w:trPr>
        <w:tc>
          <w:tcPr>
            <w:tcW w:w="6210" w:type="dxa"/>
            <w:vAlign w:val="bottom"/>
          </w:tcPr>
          <w:p w14:paraId="3FFD7896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  <w:vAlign w:val="bottom"/>
          </w:tcPr>
          <w:p w14:paraId="7A07F10C" w14:textId="15B449CF" w:rsidR="00CD0E0A" w:rsidRPr="00D57BA2" w:rsidRDefault="00CD0E0A" w:rsidP="008E2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</w:rPr>
              <w:t xml:space="preserve"> 157,845 </w:t>
            </w:r>
          </w:p>
        </w:tc>
        <w:tc>
          <w:tcPr>
            <w:tcW w:w="180" w:type="dxa"/>
            <w:vAlign w:val="bottom"/>
          </w:tcPr>
          <w:p w14:paraId="1DB76268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F46EBCD" w14:textId="43030EC0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133,508</w:t>
            </w:r>
          </w:p>
        </w:tc>
      </w:tr>
      <w:tr w:rsidR="00CD0E0A" w:rsidRPr="00D57BA2" w14:paraId="4E38BB80" w14:textId="77777777" w:rsidTr="00947979">
        <w:trPr>
          <w:cantSplit/>
        </w:trPr>
        <w:tc>
          <w:tcPr>
            <w:tcW w:w="6210" w:type="dxa"/>
            <w:vAlign w:val="bottom"/>
          </w:tcPr>
          <w:p w14:paraId="2DDDDD3B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37CF315" w14:textId="63B899FD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</w:rPr>
              <w:t xml:space="preserve"> 20,</w:t>
            </w:r>
            <w:r w:rsidR="0017668F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180" w:type="dxa"/>
            <w:vAlign w:val="bottom"/>
          </w:tcPr>
          <w:p w14:paraId="5B862D84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58D0655" w14:textId="6759B98F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17,085</w:t>
            </w:r>
          </w:p>
        </w:tc>
      </w:tr>
      <w:tr w:rsidR="00CD0E0A" w:rsidRPr="00D57BA2" w14:paraId="78DBE1A2" w14:textId="77777777" w:rsidTr="00947979">
        <w:trPr>
          <w:cantSplit/>
        </w:trPr>
        <w:tc>
          <w:tcPr>
            <w:tcW w:w="6210" w:type="dxa"/>
            <w:vAlign w:val="bottom"/>
          </w:tcPr>
          <w:p w14:paraId="717E086C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5F8CB" w14:textId="4620397E" w:rsidR="00CD0E0A" w:rsidRPr="00CD0E0A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178,41</w:t>
            </w:r>
            <w:r w:rsidR="001766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64F64A67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7913645" w14:textId="78308CAC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150,593</w:t>
            </w:r>
          </w:p>
        </w:tc>
      </w:tr>
      <w:tr w:rsidR="00CD0E0A" w:rsidRPr="00D57BA2" w14:paraId="6A5A3865" w14:textId="77777777" w:rsidTr="00BD66A4">
        <w:trPr>
          <w:cantSplit/>
        </w:trPr>
        <w:tc>
          <w:tcPr>
            <w:tcW w:w="6210" w:type="dxa"/>
            <w:vAlign w:val="bottom"/>
          </w:tcPr>
          <w:p w14:paraId="266C0BA0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1A06B1B3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DBD8D4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4619E45A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E0A" w:rsidRPr="00D57BA2" w14:paraId="31772F37" w14:textId="77777777" w:rsidTr="00BD66A4">
        <w:trPr>
          <w:cantSplit/>
        </w:trPr>
        <w:tc>
          <w:tcPr>
            <w:tcW w:w="6210" w:type="dxa"/>
          </w:tcPr>
          <w:p w14:paraId="72E9CACF" w14:textId="77777777" w:rsidR="00CD0E0A" w:rsidRPr="00D57BA2" w:rsidRDefault="00CD0E0A" w:rsidP="00CD0E0A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7" w:type="dxa"/>
            <w:vAlign w:val="bottom"/>
          </w:tcPr>
          <w:p w14:paraId="0E166289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CED4A6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8C0A499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E0A" w:rsidRPr="00D57BA2" w14:paraId="03BE74EF" w14:textId="77777777" w:rsidTr="00BD66A4">
        <w:trPr>
          <w:cantSplit/>
        </w:trPr>
        <w:tc>
          <w:tcPr>
            <w:tcW w:w="6210" w:type="dxa"/>
          </w:tcPr>
          <w:p w14:paraId="445B1C35" w14:textId="16E30339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  <w:vAlign w:val="bottom"/>
          </w:tcPr>
          <w:p w14:paraId="7656052D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118D13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55E0A51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E0A" w:rsidRPr="00D57BA2" w14:paraId="0C51ACD3" w14:textId="77777777" w:rsidTr="00BD66A4">
        <w:trPr>
          <w:cantSplit/>
        </w:trPr>
        <w:tc>
          <w:tcPr>
            <w:tcW w:w="6210" w:type="dxa"/>
          </w:tcPr>
          <w:p w14:paraId="3C98AE72" w14:textId="1DFF6179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</w:tcPr>
          <w:p w14:paraId="4869190A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F2755F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A8D5DBC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E0A" w:rsidRPr="00D57BA2" w14:paraId="71EEFF89" w14:textId="77777777" w:rsidTr="00A40E09">
        <w:trPr>
          <w:cantSplit/>
        </w:trPr>
        <w:tc>
          <w:tcPr>
            <w:tcW w:w="6210" w:type="dxa"/>
            <w:vAlign w:val="bottom"/>
          </w:tcPr>
          <w:p w14:paraId="345FD59F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  <w:vAlign w:val="bottom"/>
          </w:tcPr>
          <w:p w14:paraId="5B930CBA" w14:textId="1EA18F28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</w:rPr>
              <w:t xml:space="preserve"> 45,360 </w:t>
            </w:r>
          </w:p>
        </w:tc>
        <w:tc>
          <w:tcPr>
            <w:tcW w:w="180" w:type="dxa"/>
            <w:vAlign w:val="bottom"/>
          </w:tcPr>
          <w:p w14:paraId="335C1EDA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0185E85" w14:textId="799187A2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11,862</w:t>
            </w:r>
          </w:p>
        </w:tc>
      </w:tr>
      <w:tr w:rsidR="00CD0E0A" w:rsidRPr="00D57BA2" w14:paraId="6A8403CA" w14:textId="77777777" w:rsidTr="00A40E09">
        <w:trPr>
          <w:cantSplit/>
        </w:trPr>
        <w:tc>
          <w:tcPr>
            <w:tcW w:w="6210" w:type="dxa"/>
            <w:vAlign w:val="bottom"/>
          </w:tcPr>
          <w:p w14:paraId="78CE2845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7EBE8DD" w14:textId="3F92A2A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</w:rPr>
              <w:t xml:space="preserve"> 8,788 </w:t>
            </w:r>
          </w:p>
        </w:tc>
        <w:tc>
          <w:tcPr>
            <w:tcW w:w="180" w:type="dxa"/>
            <w:vAlign w:val="bottom"/>
          </w:tcPr>
          <w:p w14:paraId="50511B42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28F9CED" w14:textId="5F0D5A72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</w:tr>
      <w:tr w:rsidR="00CD0E0A" w:rsidRPr="00D57BA2" w14:paraId="7143F9F0" w14:textId="77777777" w:rsidTr="00A40E09">
        <w:trPr>
          <w:cantSplit/>
        </w:trPr>
        <w:tc>
          <w:tcPr>
            <w:tcW w:w="6210" w:type="dxa"/>
            <w:vAlign w:val="bottom"/>
          </w:tcPr>
          <w:p w14:paraId="65925876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89F47" w14:textId="1FD56ACC" w:rsidR="00CD0E0A" w:rsidRPr="00CD0E0A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54,148</w:t>
            </w:r>
          </w:p>
        </w:tc>
        <w:tc>
          <w:tcPr>
            <w:tcW w:w="180" w:type="dxa"/>
            <w:vAlign w:val="bottom"/>
          </w:tcPr>
          <w:p w14:paraId="74E33CA8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C9AFF61" w14:textId="1E53A65A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13,262</w:t>
            </w:r>
          </w:p>
        </w:tc>
      </w:tr>
      <w:tr w:rsidR="00CD0E0A" w:rsidRPr="00D57BA2" w14:paraId="7A39DCDD" w14:textId="77777777" w:rsidTr="00A40E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210" w:type="dxa"/>
          </w:tcPr>
          <w:p w14:paraId="1D9372E7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77" w:type="dxa"/>
            <w:vAlign w:val="bottom"/>
          </w:tcPr>
          <w:p w14:paraId="3CABD911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B33027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04B0CE1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E0A" w:rsidRPr="00D57BA2" w14:paraId="0B0B34AB" w14:textId="77777777" w:rsidTr="00A40E09">
        <w:trPr>
          <w:cantSplit/>
        </w:trPr>
        <w:tc>
          <w:tcPr>
            <w:tcW w:w="6210" w:type="dxa"/>
            <w:hideMark/>
          </w:tcPr>
          <w:p w14:paraId="7C3CA355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77" w:type="dxa"/>
            <w:vAlign w:val="bottom"/>
          </w:tcPr>
          <w:p w14:paraId="3D52DD74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06826F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7C6A741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E0A" w:rsidRPr="00D57BA2" w14:paraId="105E2509" w14:textId="77777777" w:rsidTr="00FF6C7A">
        <w:trPr>
          <w:cantSplit/>
        </w:trPr>
        <w:tc>
          <w:tcPr>
            <w:tcW w:w="6210" w:type="dxa"/>
          </w:tcPr>
          <w:p w14:paraId="026FD440" w14:textId="42BE4679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2" w:hanging="19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ขาดทุนจากการวัดมูลค่าใหม่ของผลประโยชน์พนักงาน</w:t>
            </w:r>
          </w:p>
        </w:tc>
        <w:tc>
          <w:tcPr>
            <w:tcW w:w="1377" w:type="dxa"/>
            <w:vAlign w:val="bottom"/>
          </w:tcPr>
          <w:p w14:paraId="172E5180" w14:textId="584EC60D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6F96275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23" w:type="dxa"/>
            <w:vAlign w:val="bottom"/>
          </w:tcPr>
          <w:p w14:paraId="084313E0" w14:textId="210384AF" w:rsidR="00CD0E0A" w:rsidRPr="00D57BA2" w:rsidRDefault="00CD0E0A" w:rsidP="00CD0E0A">
            <w:pPr>
              <w:pStyle w:val="3"/>
              <w:tabs>
                <w:tab w:val="clear" w:pos="360"/>
                <w:tab w:val="clear" w:pos="720"/>
                <w:tab w:val="decimal" w:pos="106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0E0A" w:rsidRPr="00D57BA2" w14:paraId="786B5E1F" w14:textId="77777777" w:rsidTr="00FF6C7A">
        <w:trPr>
          <w:cantSplit/>
        </w:trPr>
        <w:tc>
          <w:tcPr>
            <w:tcW w:w="6210" w:type="dxa"/>
          </w:tcPr>
          <w:p w14:paraId="19242AEA" w14:textId="2A736CC4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2" w:hanging="19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ที่กำหนดไว้ที่รับรู้ในระหว่างปี</w:t>
            </w:r>
          </w:p>
        </w:tc>
        <w:tc>
          <w:tcPr>
            <w:tcW w:w="1377" w:type="dxa"/>
            <w:vAlign w:val="bottom"/>
          </w:tcPr>
          <w:p w14:paraId="1B8F1EEA" w14:textId="18A277A9" w:rsidR="00CD0E0A" w:rsidRPr="002D3C29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E0A">
              <w:rPr>
                <w:rFonts w:asciiTheme="majorBidi" w:hAnsiTheme="majorBidi" w:cstheme="majorBidi"/>
                <w:sz w:val="30"/>
                <w:szCs w:val="30"/>
              </w:rPr>
              <w:t>6,366</w:t>
            </w:r>
          </w:p>
        </w:tc>
        <w:tc>
          <w:tcPr>
            <w:tcW w:w="180" w:type="dxa"/>
            <w:vAlign w:val="bottom"/>
          </w:tcPr>
          <w:p w14:paraId="5CA1AA8F" w14:textId="77777777" w:rsidR="00CD0E0A" w:rsidRPr="00D57BA2" w:rsidRDefault="00CD0E0A" w:rsidP="00C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23" w:type="dxa"/>
            <w:vAlign w:val="bottom"/>
          </w:tcPr>
          <w:p w14:paraId="41190897" w14:textId="2BD550DC" w:rsidR="00CD0E0A" w:rsidRPr="00D57BA2" w:rsidRDefault="00CD0E0A" w:rsidP="00CD0E0A">
            <w:pPr>
              <w:pStyle w:val="3"/>
              <w:tabs>
                <w:tab w:val="clear" w:pos="360"/>
                <w:tab w:val="clear" w:pos="720"/>
                <w:tab w:val="decimal" w:pos="10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7,728</w:t>
            </w:r>
          </w:p>
        </w:tc>
      </w:tr>
    </w:tbl>
    <w:p w14:paraId="58441723" w14:textId="77777777" w:rsidR="008D7A6E" w:rsidRPr="00D57BA2" w:rsidRDefault="008D7A6E" w:rsidP="009854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08763" w14:textId="35EA9DD4" w:rsidR="0009250D" w:rsidRPr="00D57BA2" w:rsidRDefault="0009250D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04B58C23" w14:textId="77777777" w:rsidR="0009250D" w:rsidRPr="009854A2" w:rsidRDefault="0009250D" w:rsidP="009854A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6C0238" w14:textId="5A920CD1" w:rsidR="0009250D" w:rsidRDefault="0009250D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D57BA2">
        <w:rPr>
          <w:rFonts w:asciiTheme="majorBidi" w:hAnsiTheme="majorBidi" w:cstheme="majorBidi"/>
          <w:sz w:val="30"/>
          <w:szCs w:val="30"/>
        </w:rPr>
        <w:t xml:space="preserve">2541 </w:t>
      </w:r>
      <w:r w:rsidRPr="00D57BA2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387DE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4289A5B2" w14:textId="77777777" w:rsidR="00220A4E" w:rsidRPr="00D57BA2" w:rsidRDefault="00220A4E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E898E7" w14:textId="533096F5" w:rsidR="0009250D" w:rsidRPr="00220A4E" w:rsidRDefault="00DF5CFA" w:rsidP="008E29C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5CFA">
        <w:rPr>
          <w:rFonts w:asciiTheme="majorBidi" w:hAnsiTheme="majorBidi"/>
          <w:sz w:val="30"/>
          <w:szCs w:val="30"/>
          <w:cs/>
        </w:rPr>
        <w:t>ในปี</w:t>
      </w:r>
      <w:r>
        <w:rPr>
          <w:rFonts w:asciiTheme="majorBidi" w:hAnsiTheme="majorBidi"/>
          <w:sz w:val="30"/>
          <w:szCs w:val="30"/>
        </w:rPr>
        <w:t xml:space="preserve"> 2569</w:t>
      </w:r>
      <w:r w:rsidRPr="00DF5CFA">
        <w:rPr>
          <w:rFonts w:asciiTheme="majorBidi" w:hAnsiTheme="majorBidi"/>
          <w:sz w:val="30"/>
          <w:szCs w:val="30"/>
          <w:cs/>
        </w:rPr>
        <w:t xml:space="preserve"> บริษัทได้ปรับเปลี่ยนนโยบายการจ่ายผลประโยชน์หลังออกจากงาน ส่งผลให้เกิดต้นทุนบริการในอดีตจำนวน </w:t>
      </w:r>
      <w:r>
        <w:rPr>
          <w:rFonts w:asciiTheme="majorBidi" w:hAnsiTheme="majorBidi"/>
          <w:sz w:val="30"/>
          <w:szCs w:val="30"/>
        </w:rPr>
        <w:t>37.8</w:t>
      </w:r>
      <w:r w:rsidRPr="00DF5CFA">
        <w:rPr>
          <w:rFonts w:asciiTheme="majorBidi" w:hAnsiTheme="majorBidi"/>
          <w:sz w:val="30"/>
          <w:szCs w:val="30"/>
          <w:cs/>
        </w:rPr>
        <w:t xml:space="preserve"> ล้านบาท ซึ่งบันทึกในงบกำไรขาดทุนสำหรับปี </w:t>
      </w:r>
      <w:r>
        <w:rPr>
          <w:rFonts w:asciiTheme="majorBidi" w:hAnsiTheme="majorBidi"/>
          <w:sz w:val="30"/>
          <w:szCs w:val="30"/>
        </w:rPr>
        <w:t>2569</w:t>
      </w:r>
    </w:p>
    <w:tbl>
      <w:tblPr>
        <w:tblW w:w="9153" w:type="dxa"/>
        <w:tblInd w:w="450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1"/>
        <w:gridCol w:w="1412"/>
      </w:tblGrid>
      <w:tr w:rsidR="0009250D" w:rsidRPr="00D57BA2" w14:paraId="2EB4B33F" w14:textId="77777777" w:rsidTr="00F52446">
        <w:trPr>
          <w:cantSplit/>
          <w:tblHeader/>
        </w:trPr>
        <w:tc>
          <w:tcPr>
            <w:tcW w:w="6210" w:type="dxa"/>
            <w:vAlign w:val="bottom"/>
          </w:tcPr>
          <w:p w14:paraId="6D413A27" w14:textId="77777777" w:rsidR="0009250D" w:rsidRDefault="00343C0C" w:rsidP="004B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</w:t>
            </w:r>
            <w:r w:rsidR="004B6EA8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ประมาณการหนี้สินไม่หมุนเวียน</w:t>
            </w:r>
            <w:r w:rsidR="00BC31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</w:p>
          <w:p w14:paraId="4C5C26EB" w14:textId="7A415FAD" w:rsidR="00BC31DE" w:rsidRPr="00D57BA2" w:rsidRDefault="00BC31DE" w:rsidP="004B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2943" w:type="dxa"/>
            <w:gridSpan w:val="3"/>
          </w:tcPr>
          <w:p w14:paraId="064DE2A9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74FD2656" w14:textId="55EF6281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175FF" w:rsidRPr="00D57BA2" w14:paraId="2AA710AB" w14:textId="77777777" w:rsidTr="009854A2">
        <w:trPr>
          <w:cantSplit/>
          <w:trHeight w:hRule="exact" w:val="374"/>
          <w:tblHeader/>
        </w:trPr>
        <w:tc>
          <w:tcPr>
            <w:tcW w:w="6210" w:type="dxa"/>
          </w:tcPr>
          <w:p w14:paraId="654D310E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D5FD6A0" w14:textId="318BBFD2" w:rsidR="0009250D" w:rsidRPr="00D57BA2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81" w:type="dxa"/>
          </w:tcPr>
          <w:p w14:paraId="40B9B196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2" w:type="dxa"/>
          </w:tcPr>
          <w:p w14:paraId="2EDE8BD4" w14:textId="594AA218" w:rsidR="0009250D" w:rsidRPr="00D57BA2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09250D" w:rsidRPr="00D57BA2" w14:paraId="55CDC531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663742FD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43" w:type="dxa"/>
            <w:gridSpan w:val="3"/>
            <w:vAlign w:val="bottom"/>
          </w:tcPr>
          <w:p w14:paraId="7111E010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E0C25" w:rsidRPr="00D57BA2" w14:paraId="689A56BC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5212BA8C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เมษายนของปีก่อน</w:t>
            </w:r>
          </w:p>
        </w:tc>
        <w:tc>
          <w:tcPr>
            <w:tcW w:w="1350" w:type="dxa"/>
          </w:tcPr>
          <w:p w14:paraId="338B6D38" w14:textId="1F396583" w:rsidR="00EE0C25" w:rsidRPr="00EE0C25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6C7A">
              <w:rPr>
                <w:rFonts w:asciiTheme="majorBidi" w:hAnsiTheme="majorBidi" w:cstheme="majorBidi"/>
                <w:sz w:val="30"/>
                <w:szCs w:val="30"/>
              </w:rPr>
              <w:t>150,593</w:t>
            </w:r>
          </w:p>
        </w:tc>
        <w:tc>
          <w:tcPr>
            <w:tcW w:w="181" w:type="dxa"/>
            <w:vAlign w:val="bottom"/>
          </w:tcPr>
          <w:p w14:paraId="06E9C774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</w:tcPr>
          <w:p w14:paraId="519552E7" w14:textId="77F8108D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</w:rPr>
              <w:t>150,793</w:t>
            </w:r>
          </w:p>
        </w:tc>
      </w:tr>
      <w:tr w:rsidR="00EE0C25" w:rsidRPr="00D57BA2" w14:paraId="202A7B69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03FE5CF1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0403994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AEDCD2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</w:tcPr>
          <w:p w14:paraId="1FE49B67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49ACC320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18CD3F71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50" w:type="dxa"/>
          </w:tcPr>
          <w:p w14:paraId="150792CB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E9726D3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</w:tcPr>
          <w:p w14:paraId="67B94584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50DB" w:rsidRPr="00D57BA2" w14:paraId="1D9F4849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03C68B3B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vAlign w:val="bottom"/>
          </w:tcPr>
          <w:p w14:paraId="72D7F96C" w14:textId="3E5E1B8C" w:rsidR="001950DB" w:rsidRPr="00D57BA2" w:rsidRDefault="001950DB" w:rsidP="008E2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10,850</w:t>
            </w:r>
          </w:p>
        </w:tc>
        <w:tc>
          <w:tcPr>
            <w:tcW w:w="181" w:type="dxa"/>
            <w:vAlign w:val="bottom"/>
          </w:tcPr>
          <w:p w14:paraId="62889DC4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</w:tcPr>
          <w:p w14:paraId="2E195A05" w14:textId="029FF9BF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8,976</w:t>
            </w:r>
          </w:p>
        </w:tc>
      </w:tr>
      <w:tr w:rsidR="001950DB" w:rsidRPr="00D57BA2" w14:paraId="230CB910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02A4E387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AB95EB4" w14:textId="0F7481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5,498</w:t>
            </w:r>
          </w:p>
        </w:tc>
        <w:tc>
          <w:tcPr>
            <w:tcW w:w="181" w:type="dxa"/>
            <w:vAlign w:val="bottom"/>
          </w:tcPr>
          <w:p w14:paraId="0472DCC3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458BE63E" w14:textId="4E3CC610" w:rsidR="001950DB" w:rsidRPr="00D57BA2" w:rsidRDefault="001950DB" w:rsidP="008E2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4,286</w:t>
            </w:r>
          </w:p>
        </w:tc>
      </w:tr>
      <w:tr w:rsidR="001950DB" w:rsidRPr="00D57BA2" w14:paraId="2AB4C1B2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3429C522" w14:textId="617122B7" w:rsidR="001950DB" w:rsidRPr="007C299A" w:rsidRDefault="007C299A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7C299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7C76AE" w14:textId="03977359" w:rsidR="001950DB" w:rsidDel="00EE0C25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37,800</w:t>
            </w:r>
          </w:p>
        </w:tc>
        <w:tc>
          <w:tcPr>
            <w:tcW w:w="181" w:type="dxa"/>
            <w:vAlign w:val="bottom"/>
          </w:tcPr>
          <w:p w14:paraId="5EE1B612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412A79C" w14:textId="5807A50A" w:rsidR="001950DB" w:rsidRDefault="001950DB" w:rsidP="008E2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50DB" w:rsidRPr="00D57BA2" w14:paraId="02D717DE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3A2453E9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3D4DC" w14:textId="3EE45117" w:rsidR="001950DB" w:rsidRPr="001950D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195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195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195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54,148</w:t>
            </w:r>
            <w:r w:rsidRPr="00195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1" w:type="dxa"/>
            <w:vAlign w:val="bottom"/>
          </w:tcPr>
          <w:p w14:paraId="73F9ACC6" w14:textId="77777777" w:rsidR="001950DB" w:rsidRPr="001950D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4C661241" w14:textId="0C873E11" w:rsidR="001950DB" w:rsidRPr="001950D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13,262</w:t>
            </w:r>
          </w:p>
        </w:tc>
      </w:tr>
      <w:tr w:rsidR="00F52446" w:rsidRPr="00D57BA2" w14:paraId="15AD9973" w14:textId="77777777" w:rsidTr="009854A2">
        <w:trPr>
          <w:cantSplit/>
          <w:trHeight w:hRule="exact" w:val="317"/>
        </w:trPr>
        <w:tc>
          <w:tcPr>
            <w:tcW w:w="6210" w:type="dxa"/>
            <w:vAlign w:val="bottom"/>
          </w:tcPr>
          <w:p w14:paraId="2DDF879E" w14:textId="77777777" w:rsidR="00F52446" w:rsidRPr="00D57BA2" w:rsidRDefault="00F52446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62789C" w14:textId="77777777" w:rsidR="00F52446" w:rsidRPr="001950DB" w:rsidRDefault="00F52446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3B9EC10" w14:textId="77777777" w:rsidR="00F52446" w:rsidRPr="001950DB" w:rsidRDefault="00F52446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EA1F12A" w14:textId="77777777" w:rsidR="00F52446" w:rsidRPr="001950DB" w:rsidRDefault="00F52446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50DB" w:rsidRPr="00D57BA2" w14:paraId="3AC6BF08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699F44AB" w14:textId="3BAC7D7E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1E1A5081" w14:textId="77777777" w:rsidR="001950DB" w:rsidRPr="00FA32EE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28F2C6B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</w:tcPr>
          <w:p w14:paraId="79A7F09D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50DB" w:rsidRPr="00D57BA2" w14:paraId="61BB3135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3CB24885" w14:textId="56592E86" w:rsidR="001950DB" w:rsidRPr="00D57BA2" w:rsidRDefault="001E6B57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="001950DB"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350" w:type="dxa"/>
          </w:tcPr>
          <w:p w14:paraId="1E94E61E" w14:textId="77777777" w:rsidR="001950DB" w:rsidRPr="00FA32EE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14CD188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</w:tcPr>
          <w:p w14:paraId="0B0F36EF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50DB" w:rsidRPr="00D57BA2" w14:paraId="7C2298E8" w14:textId="77777777" w:rsidTr="009854A2">
        <w:trPr>
          <w:cantSplit/>
          <w:trHeight w:hRule="exact" w:val="374"/>
        </w:trPr>
        <w:tc>
          <w:tcPr>
            <w:tcW w:w="6210" w:type="dxa"/>
          </w:tcPr>
          <w:p w14:paraId="73F98576" w14:textId="63319F96" w:rsidR="001950DB" w:rsidRPr="00D57BA2" w:rsidRDefault="001950DB" w:rsidP="001950DB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681FEF2" w14:textId="68845BD0" w:rsidR="001950DB" w:rsidRPr="00D57BA2" w:rsidRDefault="001950DB" w:rsidP="001950DB">
            <w:pPr>
              <w:pStyle w:val="3"/>
              <w:tabs>
                <w:tab w:val="clear" w:pos="360"/>
                <w:tab w:val="clear" w:pos="720"/>
                <w:tab w:val="decimal" w:pos="109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(1,725)</w:t>
            </w:r>
          </w:p>
        </w:tc>
        <w:tc>
          <w:tcPr>
            <w:tcW w:w="181" w:type="dxa"/>
            <w:vAlign w:val="bottom"/>
          </w:tcPr>
          <w:p w14:paraId="041E6628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1D41B0A6" w14:textId="0E8B311A" w:rsidR="001950DB" w:rsidRPr="00D57BA2" w:rsidRDefault="001950DB" w:rsidP="001950DB">
            <w:pPr>
              <w:pStyle w:val="3"/>
              <w:tabs>
                <w:tab w:val="clear" w:pos="360"/>
                <w:tab w:val="clear" w:pos="720"/>
                <w:tab w:val="decimal" w:pos="109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2,216</w:t>
            </w:r>
          </w:p>
        </w:tc>
      </w:tr>
      <w:tr w:rsidR="001950DB" w:rsidRPr="00D57BA2" w14:paraId="396F9475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4ACC5C39" w14:textId="55E0A6BA" w:rsidR="001950DB" w:rsidRPr="00D57BA2" w:rsidRDefault="001950DB" w:rsidP="001950DB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ADEA3" w14:textId="32ACDA28" w:rsidR="001950DB" w:rsidRPr="00D57BA2" w:rsidRDefault="001950DB" w:rsidP="001950DB">
            <w:pPr>
              <w:pStyle w:val="3"/>
              <w:tabs>
                <w:tab w:val="clear" w:pos="360"/>
                <w:tab w:val="clear" w:pos="720"/>
                <w:tab w:val="decimal" w:pos="109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8,091</w:t>
            </w:r>
          </w:p>
        </w:tc>
        <w:tc>
          <w:tcPr>
            <w:tcW w:w="181" w:type="dxa"/>
            <w:vAlign w:val="bottom"/>
          </w:tcPr>
          <w:p w14:paraId="5F3BC437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2E36A3E" w14:textId="0CE75F68" w:rsidR="001950DB" w:rsidRPr="00D57BA2" w:rsidRDefault="001950DB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5,512</w:t>
            </w:r>
          </w:p>
        </w:tc>
      </w:tr>
      <w:tr w:rsidR="001950DB" w:rsidRPr="00D57BA2" w14:paraId="468505F1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3B5D2941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04879F" w14:textId="45CA1CEE" w:rsidR="001950DB" w:rsidRPr="001950DB" w:rsidRDefault="001950DB" w:rsidP="001950DB">
            <w:pPr>
              <w:pStyle w:val="3"/>
              <w:tabs>
                <w:tab w:val="clear" w:pos="360"/>
                <w:tab w:val="clear" w:pos="720"/>
                <w:tab w:val="decimal" w:pos="109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6,366</w:t>
            </w:r>
          </w:p>
        </w:tc>
        <w:tc>
          <w:tcPr>
            <w:tcW w:w="181" w:type="dxa"/>
            <w:vAlign w:val="bottom"/>
          </w:tcPr>
          <w:p w14:paraId="48D38C8B" w14:textId="77777777" w:rsidR="001950DB" w:rsidRPr="001950D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76C389A9" w14:textId="2343CBA9" w:rsidR="001950DB" w:rsidRPr="001950DB" w:rsidRDefault="001950DB" w:rsidP="001950DB">
            <w:pPr>
              <w:pStyle w:val="3"/>
              <w:tabs>
                <w:tab w:val="clear" w:pos="360"/>
                <w:tab w:val="clear" w:pos="720"/>
                <w:tab w:val="decimal" w:pos="109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5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7,728</w:t>
            </w:r>
          </w:p>
        </w:tc>
      </w:tr>
      <w:tr w:rsidR="001950DB" w:rsidRPr="00D57BA2" w14:paraId="374185AD" w14:textId="77777777" w:rsidTr="009854A2">
        <w:trPr>
          <w:cantSplit/>
          <w:trHeight w:hRule="exact" w:val="317"/>
        </w:trPr>
        <w:tc>
          <w:tcPr>
            <w:tcW w:w="6210" w:type="dxa"/>
            <w:vAlign w:val="bottom"/>
          </w:tcPr>
          <w:p w14:paraId="10BB415F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AC782F2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2F77FEA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7BF3138A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50DB" w:rsidRPr="00D57BA2" w14:paraId="024F591A" w14:textId="77777777" w:rsidTr="009854A2">
        <w:trPr>
          <w:cantSplit/>
          <w:trHeight w:hRule="exact" w:val="374"/>
        </w:trPr>
        <w:tc>
          <w:tcPr>
            <w:tcW w:w="6210" w:type="dxa"/>
            <w:vAlign w:val="bottom"/>
          </w:tcPr>
          <w:p w14:paraId="36125246" w14:textId="21D85290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EB26F6" w14:textId="69B8BC08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(32,6</w:t>
            </w:r>
            <w:r w:rsidR="00600DD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1950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13429BEA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D640CE3" w14:textId="7AE8D2AE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(21,190)</w:t>
            </w:r>
          </w:p>
        </w:tc>
      </w:tr>
      <w:tr w:rsidR="001950DB" w:rsidRPr="00D57BA2" w14:paraId="266A4CF0" w14:textId="77777777" w:rsidTr="009854A2">
        <w:trPr>
          <w:cantSplit/>
          <w:trHeight w:hRule="exact" w:val="374"/>
        </w:trPr>
        <w:tc>
          <w:tcPr>
            <w:tcW w:w="6210" w:type="dxa"/>
            <w:tcBorders>
              <w:right w:val="nil"/>
            </w:tcBorders>
            <w:vAlign w:val="bottom"/>
          </w:tcPr>
          <w:p w14:paraId="3919FF01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8AAEC" w14:textId="12360F98" w:rsidR="001950DB" w:rsidRPr="001950D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(32,6</w:t>
            </w:r>
            <w:r w:rsidR="00600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Pr="00195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tcBorders>
              <w:left w:val="nil"/>
            </w:tcBorders>
            <w:vAlign w:val="bottom"/>
          </w:tcPr>
          <w:p w14:paraId="25A1FD3F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527D27BD" w14:textId="50E75791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(21,190)</w:t>
            </w:r>
          </w:p>
        </w:tc>
      </w:tr>
      <w:tr w:rsidR="001950DB" w:rsidRPr="00D57BA2" w14:paraId="1EBE1CD9" w14:textId="77777777" w:rsidTr="009854A2">
        <w:trPr>
          <w:cantSplit/>
          <w:trHeight w:hRule="exact" w:val="374"/>
        </w:trPr>
        <w:tc>
          <w:tcPr>
            <w:tcW w:w="6210" w:type="dxa"/>
            <w:tcBorders>
              <w:bottom w:val="nil"/>
            </w:tcBorders>
            <w:vAlign w:val="bottom"/>
          </w:tcPr>
          <w:p w14:paraId="57164D68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A46DCB" w14:textId="77777777" w:rsidR="001950DB" w:rsidRPr="001950D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7814C482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4FC39F2B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50DB" w:rsidRPr="00D57BA2" w14:paraId="6B1A982C" w14:textId="77777777" w:rsidTr="009854A2">
        <w:trPr>
          <w:cantSplit/>
          <w:trHeight w:hRule="exact" w:val="374"/>
        </w:trPr>
        <w:tc>
          <w:tcPr>
            <w:tcW w:w="6210" w:type="dxa"/>
            <w:tcBorders>
              <w:bottom w:val="nil"/>
            </w:tcBorders>
            <w:vAlign w:val="bottom"/>
          </w:tcPr>
          <w:p w14:paraId="7E657DB4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16947088" w14:textId="201369B4" w:rsidR="001950DB" w:rsidRPr="001950D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178,41</w:t>
            </w:r>
            <w:r w:rsidR="00600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57ADDAE9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</w:tcPr>
          <w:p w14:paraId="43B3FDC0" w14:textId="56174757" w:rsidR="001950DB" w:rsidRPr="00D57BA2" w:rsidRDefault="001950DB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150,593</w:t>
            </w:r>
          </w:p>
        </w:tc>
      </w:tr>
    </w:tbl>
    <w:p w14:paraId="3FD91A29" w14:textId="73167D9C" w:rsidR="00343C0C" w:rsidRPr="009854A2" w:rsidRDefault="00343C0C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88"/>
      </w:tblGrid>
      <w:tr w:rsidR="0009250D" w:rsidRPr="00D57BA2" w14:paraId="3CA29F35" w14:textId="77777777" w:rsidTr="004B6EA8">
        <w:trPr>
          <w:cantSplit/>
          <w:tblHeader/>
        </w:trPr>
        <w:tc>
          <w:tcPr>
            <w:tcW w:w="6210" w:type="dxa"/>
            <w:vAlign w:val="bottom"/>
          </w:tcPr>
          <w:p w14:paraId="7FB0EF81" w14:textId="40DDB4AB" w:rsidR="0009250D" w:rsidRPr="00D57BA2" w:rsidRDefault="00343C0C" w:rsidP="004B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2918" w:type="dxa"/>
            <w:gridSpan w:val="3"/>
          </w:tcPr>
          <w:p w14:paraId="41E136FA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7806EC42" w14:textId="507907E5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879E1" w:rsidRPr="00D57BA2" w14:paraId="5AE0508B" w14:textId="77777777" w:rsidTr="009854A2">
        <w:trPr>
          <w:trHeight w:hRule="exact" w:val="374"/>
          <w:tblHeader/>
        </w:trPr>
        <w:tc>
          <w:tcPr>
            <w:tcW w:w="6210" w:type="dxa"/>
          </w:tcPr>
          <w:p w14:paraId="45C27837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508AA627" w14:textId="5618C380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</w:tcPr>
          <w:p w14:paraId="72150DA4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8" w:type="dxa"/>
          </w:tcPr>
          <w:p w14:paraId="2CB946DD" w14:textId="0F10D8C0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FA54F3" w:rsidRPr="00D57BA2" w14:paraId="62DDFFD4" w14:textId="77777777" w:rsidTr="009854A2">
        <w:trPr>
          <w:trHeight w:hRule="exact" w:val="374"/>
        </w:trPr>
        <w:tc>
          <w:tcPr>
            <w:tcW w:w="6210" w:type="dxa"/>
            <w:vAlign w:val="bottom"/>
          </w:tcPr>
          <w:p w14:paraId="6A7ED08A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18" w:type="dxa"/>
            <w:gridSpan w:val="3"/>
            <w:vAlign w:val="bottom"/>
          </w:tcPr>
          <w:p w14:paraId="1E133B7E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ร้อยละ)</w:t>
            </w:r>
          </w:p>
        </w:tc>
      </w:tr>
      <w:tr w:rsidR="001950DB" w:rsidRPr="00D57BA2" w14:paraId="40804CB5" w14:textId="77777777" w:rsidTr="009854A2">
        <w:trPr>
          <w:trHeight w:hRule="exact" w:val="374"/>
        </w:trPr>
        <w:tc>
          <w:tcPr>
            <w:tcW w:w="6210" w:type="dxa"/>
          </w:tcPr>
          <w:p w14:paraId="79AC448D" w14:textId="77777777" w:rsidR="001950DB" w:rsidRPr="00D57BA2" w:rsidRDefault="001950DB" w:rsidP="001950D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0" w:type="dxa"/>
          </w:tcPr>
          <w:p w14:paraId="60CEBB93" w14:textId="175E5916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138"/>
              <w:rPr>
                <w:rFonts w:asciiTheme="majorBidi" w:hAnsiTheme="majorBidi" w:cstheme="majorBidi"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1.59 - 2.57</w:t>
            </w:r>
          </w:p>
        </w:tc>
        <w:tc>
          <w:tcPr>
            <w:tcW w:w="180" w:type="dxa"/>
            <w:vAlign w:val="bottom"/>
          </w:tcPr>
          <w:p w14:paraId="75FED509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4C3FA3EB" w14:textId="2E0C9D41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2.10 - 2.25</w:t>
            </w:r>
          </w:p>
        </w:tc>
      </w:tr>
      <w:tr w:rsidR="001950DB" w:rsidRPr="00D57BA2" w14:paraId="0BD22563" w14:textId="77777777" w:rsidTr="009854A2">
        <w:trPr>
          <w:trHeight w:hRule="exact" w:val="374"/>
        </w:trPr>
        <w:tc>
          <w:tcPr>
            <w:tcW w:w="6210" w:type="dxa"/>
          </w:tcPr>
          <w:p w14:paraId="150B8988" w14:textId="77777777" w:rsidR="001950DB" w:rsidRPr="00D57BA2" w:rsidRDefault="001950DB" w:rsidP="001950D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</w:tcPr>
          <w:p w14:paraId="76A7EEB6" w14:textId="38210ACD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138"/>
              <w:rPr>
                <w:rFonts w:asciiTheme="majorBidi" w:hAnsiTheme="majorBidi" w:cstheme="majorBidi"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7.66</w:t>
            </w:r>
          </w:p>
        </w:tc>
        <w:tc>
          <w:tcPr>
            <w:tcW w:w="180" w:type="dxa"/>
            <w:vAlign w:val="bottom"/>
          </w:tcPr>
          <w:p w14:paraId="237DA0D3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58F76ED" w14:textId="34F99CC8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7.79</w:t>
            </w:r>
          </w:p>
        </w:tc>
      </w:tr>
      <w:tr w:rsidR="001950DB" w:rsidRPr="00D57BA2" w14:paraId="3FE5075B" w14:textId="77777777" w:rsidTr="009854A2">
        <w:trPr>
          <w:trHeight w:hRule="exact" w:val="374"/>
        </w:trPr>
        <w:tc>
          <w:tcPr>
            <w:tcW w:w="6210" w:type="dxa"/>
          </w:tcPr>
          <w:p w14:paraId="17F0FECA" w14:textId="77777777" w:rsidR="001950DB" w:rsidRPr="00D57BA2" w:rsidRDefault="001950DB" w:rsidP="001950D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136B4B3A" w14:textId="5BB84C15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138"/>
              <w:rPr>
                <w:rFonts w:asciiTheme="majorBidi" w:hAnsiTheme="majorBidi" w:cstheme="majorBidi"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0.00 - 4.00</w:t>
            </w:r>
          </w:p>
        </w:tc>
        <w:tc>
          <w:tcPr>
            <w:tcW w:w="180" w:type="dxa"/>
            <w:vAlign w:val="bottom"/>
          </w:tcPr>
          <w:p w14:paraId="16319A42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7F79392" w14:textId="7268A3ED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0.00 - 6.00</w:t>
            </w:r>
          </w:p>
        </w:tc>
      </w:tr>
    </w:tbl>
    <w:p w14:paraId="01441569" w14:textId="2BF60B27" w:rsidR="008D78F3" w:rsidRPr="009854A2" w:rsidRDefault="008D78F3" w:rsidP="00BC3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D226DC1" w14:textId="54F116FC" w:rsidR="005718B6" w:rsidRDefault="008D78F3" w:rsidP="00571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C31DE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D57BA2">
        <w:rPr>
          <w:rFonts w:asciiTheme="majorBidi" w:hAnsiTheme="majorBidi" w:cstheme="majorBidi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C6ABB7D" w14:textId="77777777" w:rsidR="005718B6" w:rsidRDefault="005718B6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7F3171E" w14:textId="4B2FA70B" w:rsidR="00B96875" w:rsidRDefault="000A0312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E0C25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950D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950DB" w:rsidRPr="00600DD6">
        <w:rPr>
          <w:rFonts w:asciiTheme="majorBidi" w:hAnsiTheme="majorBidi" w:cstheme="majorBidi"/>
          <w:spacing w:val="-6"/>
          <w:sz w:val="30"/>
          <w:szCs w:val="30"/>
        </w:rPr>
        <w:t>17</w:t>
      </w:r>
      <w:r w:rsidR="00FA32E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EE0C25">
        <w:rPr>
          <w:rFonts w:asciiTheme="majorBidi" w:hAnsiTheme="majorBidi" w:cstheme="majorBidi"/>
          <w:i/>
          <w:iCs/>
          <w:spacing w:val="-6"/>
          <w:sz w:val="30"/>
          <w:szCs w:val="30"/>
        </w:rPr>
        <w:t>8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FA54F3" w:rsidRPr="00D57BA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1</w:t>
      </w:r>
      <w:r w:rsidR="00EE0C25">
        <w:rPr>
          <w:rFonts w:asciiTheme="majorBidi" w:hAnsiTheme="majorBidi" w:cstheme="majorBidi"/>
          <w:i/>
          <w:iCs/>
          <w:spacing w:val="-6"/>
          <w:sz w:val="30"/>
          <w:szCs w:val="30"/>
        </w:rPr>
        <w:t>1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ปี)</w:t>
      </w:r>
      <w:r w:rsidR="00B96875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br w:type="page"/>
      </w:r>
    </w:p>
    <w:p w14:paraId="153CADC5" w14:textId="76B77FBF" w:rsidR="0009250D" w:rsidRPr="00D57BA2" w:rsidRDefault="0009250D" w:rsidP="0009250D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0F551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B0E7E84" w14:textId="77777777" w:rsidR="008D78F3" w:rsidRPr="00D57BA2" w:rsidRDefault="008D78F3" w:rsidP="0009250D">
      <w:pPr>
        <w:ind w:left="454"/>
        <w:rPr>
          <w:rFonts w:asciiTheme="majorBidi" w:hAnsiTheme="majorBidi" w:cstheme="majorBidi"/>
          <w:sz w:val="28"/>
          <w:szCs w:val="28"/>
        </w:rPr>
      </w:pPr>
    </w:p>
    <w:p w14:paraId="0692738C" w14:textId="4C12F15A" w:rsidR="0009250D" w:rsidRPr="00D57BA2" w:rsidRDefault="0009250D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BC31DE">
        <w:rPr>
          <w:rFonts w:asciiTheme="majorBidi" w:hAnsiTheme="majorBidi" w:cstheme="majorBidi" w:hint="cs"/>
          <w:sz w:val="30"/>
          <w:szCs w:val="30"/>
          <w:cs/>
        </w:rPr>
        <w:t xml:space="preserve"> ผลกระทบต่อภาระผูกพันของโครงการผลประโยชน์ มีดังนี้</w:t>
      </w:r>
    </w:p>
    <w:p w14:paraId="24E79F51" w14:textId="77777777" w:rsidR="008D78F3" w:rsidRPr="00D57BA2" w:rsidRDefault="008D78F3" w:rsidP="0009250D">
      <w:pPr>
        <w:ind w:left="454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1"/>
        <w:gridCol w:w="1155"/>
        <w:gridCol w:w="13"/>
        <w:gridCol w:w="257"/>
        <w:gridCol w:w="13"/>
        <w:gridCol w:w="1071"/>
        <w:gridCol w:w="236"/>
        <w:gridCol w:w="1071"/>
        <w:gridCol w:w="11"/>
        <w:gridCol w:w="225"/>
        <w:gridCol w:w="11"/>
        <w:gridCol w:w="34"/>
        <w:gridCol w:w="1152"/>
      </w:tblGrid>
      <w:tr w:rsidR="00D03F78" w:rsidRPr="00D57BA2" w14:paraId="3ACDFB1E" w14:textId="77777777" w:rsidTr="00BC31DE">
        <w:trPr>
          <w:cantSplit/>
        </w:trPr>
        <w:tc>
          <w:tcPr>
            <w:tcW w:w="3931" w:type="dxa"/>
          </w:tcPr>
          <w:p w14:paraId="718C542A" w14:textId="77777777" w:rsidR="00D03F78" w:rsidRPr="00D57BA2" w:rsidRDefault="00D03F7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249" w:type="dxa"/>
            <w:gridSpan w:val="12"/>
          </w:tcPr>
          <w:p w14:paraId="2F85CB1E" w14:textId="1EE6335B" w:rsidR="00D03F78" w:rsidRPr="00D57BA2" w:rsidRDefault="00D03F78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F7789B" w:rsidRPr="00D57BA2" w14:paraId="2B95A576" w14:textId="77777777" w:rsidTr="00FF6C7A">
        <w:trPr>
          <w:cantSplit/>
        </w:trPr>
        <w:tc>
          <w:tcPr>
            <w:tcW w:w="3931" w:type="dxa"/>
            <w:vAlign w:val="bottom"/>
          </w:tcPr>
          <w:p w14:paraId="6B9423A3" w14:textId="41CC8FE2" w:rsidR="00B8222E" w:rsidRPr="00D57BA2" w:rsidRDefault="00B8222E" w:rsidP="003C53B8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09" w:type="dxa"/>
            <w:gridSpan w:val="5"/>
            <w:vAlign w:val="bottom"/>
          </w:tcPr>
          <w:p w14:paraId="597A1661" w14:textId="1B939F3C" w:rsidR="00B8222E" w:rsidRPr="00D57BA2" w:rsidRDefault="00B8222E" w:rsidP="003C5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BB96EDD" w14:textId="77777777" w:rsidR="00B8222E" w:rsidRPr="00D57BA2" w:rsidRDefault="00B8222E" w:rsidP="003C5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4" w:type="dxa"/>
            <w:gridSpan w:val="6"/>
            <w:vAlign w:val="bottom"/>
          </w:tcPr>
          <w:p w14:paraId="53DEF624" w14:textId="2940A154" w:rsidR="00B8222E" w:rsidRPr="00D57BA2" w:rsidRDefault="00B8222E" w:rsidP="003C5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879E1" w:rsidRPr="00D57BA2" w14:paraId="69D0D8E2" w14:textId="77777777" w:rsidTr="00BC31DE">
        <w:trPr>
          <w:cantSplit/>
        </w:trPr>
        <w:tc>
          <w:tcPr>
            <w:tcW w:w="3931" w:type="dxa"/>
          </w:tcPr>
          <w:p w14:paraId="51B29F91" w14:textId="7D9C8BBC" w:rsidR="00D879E1" w:rsidRPr="00D57BA2" w:rsidRDefault="00D879E1" w:rsidP="00D879E1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8" w:type="dxa"/>
            <w:gridSpan w:val="2"/>
          </w:tcPr>
          <w:p w14:paraId="4CA053C5" w14:textId="0F8F31B1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3DBA7B17" w14:textId="77777777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1" w:type="dxa"/>
          </w:tcPr>
          <w:p w14:paraId="361108FB" w14:textId="037218C3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692670A" w14:textId="77777777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14:paraId="5389EFB3" w14:textId="4B2CB2ED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3"/>
          </w:tcPr>
          <w:p w14:paraId="6DBD9358" w14:textId="77777777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2" w:type="dxa"/>
          </w:tcPr>
          <w:p w14:paraId="7987CD03" w14:textId="0CD90FE2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B8222E" w:rsidRPr="00D57BA2" w14:paraId="7FA6ACD5" w14:textId="77777777" w:rsidTr="00BC31DE">
        <w:trPr>
          <w:cantSplit/>
        </w:trPr>
        <w:tc>
          <w:tcPr>
            <w:tcW w:w="3931" w:type="dxa"/>
          </w:tcPr>
          <w:p w14:paraId="0B2770BD" w14:textId="77777777" w:rsidR="00B8222E" w:rsidRPr="00D57BA2" w:rsidRDefault="00B8222E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9" w:type="dxa"/>
            <w:gridSpan w:val="12"/>
          </w:tcPr>
          <w:p w14:paraId="031CB70A" w14:textId="22D2804D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950DB" w:rsidRPr="00D57BA2" w14:paraId="0B4971C5" w14:textId="77777777" w:rsidTr="00665F9C">
        <w:trPr>
          <w:cantSplit/>
        </w:trPr>
        <w:tc>
          <w:tcPr>
            <w:tcW w:w="3931" w:type="dxa"/>
          </w:tcPr>
          <w:p w14:paraId="38415C0C" w14:textId="4F657CDE" w:rsidR="001950DB" w:rsidRPr="00D57BA2" w:rsidRDefault="001950DB" w:rsidP="001950DB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5" w:type="dxa"/>
            <w:vAlign w:val="bottom"/>
          </w:tcPr>
          <w:p w14:paraId="3E74FBB8" w14:textId="64AA366C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(10,379)</w:t>
            </w:r>
          </w:p>
        </w:tc>
        <w:tc>
          <w:tcPr>
            <w:tcW w:w="270" w:type="dxa"/>
            <w:gridSpan w:val="2"/>
          </w:tcPr>
          <w:p w14:paraId="286944AD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25E5D25F" w14:textId="7E430626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(8,907)</w:t>
            </w:r>
          </w:p>
        </w:tc>
        <w:tc>
          <w:tcPr>
            <w:tcW w:w="236" w:type="dxa"/>
          </w:tcPr>
          <w:p w14:paraId="60570B69" w14:textId="5F3C4311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8E9A700" w14:textId="1DE32070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11,775</w:t>
            </w:r>
          </w:p>
        </w:tc>
        <w:tc>
          <w:tcPr>
            <w:tcW w:w="236" w:type="dxa"/>
            <w:gridSpan w:val="2"/>
          </w:tcPr>
          <w:p w14:paraId="71DD4B21" w14:textId="77777777" w:rsidR="001950DB" w:rsidRPr="00D57BA2" w:rsidRDefault="001950DB" w:rsidP="001950DB">
            <w:pPr>
              <w:pStyle w:val="acctfourfigures"/>
              <w:tabs>
                <w:tab w:val="clear" w:pos="765"/>
              </w:tabs>
              <w:spacing w:line="240" w:lineRule="auto"/>
              <w:ind w:left="-150" w:firstLine="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26B866B8" w14:textId="6C4FD0B8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1950DB" w:rsidRPr="00D57BA2" w14:paraId="70E3F326" w14:textId="77777777" w:rsidTr="00665F9C">
        <w:trPr>
          <w:cantSplit/>
        </w:trPr>
        <w:tc>
          <w:tcPr>
            <w:tcW w:w="3931" w:type="dxa"/>
          </w:tcPr>
          <w:p w14:paraId="1B9E4CA3" w14:textId="258550FE" w:rsidR="001950DB" w:rsidRPr="00D57BA2" w:rsidRDefault="001950DB" w:rsidP="001950DB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55" w:type="dxa"/>
            <w:vAlign w:val="bottom"/>
          </w:tcPr>
          <w:p w14:paraId="22EEDA4A" w14:textId="43A4DC5B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1,974</w:t>
            </w:r>
          </w:p>
        </w:tc>
        <w:tc>
          <w:tcPr>
            <w:tcW w:w="270" w:type="dxa"/>
            <w:gridSpan w:val="2"/>
          </w:tcPr>
          <w:p w14:paraId="20406AAF" w14:textId="77777777" w:rsidR="001950DB" w:rsidRPr="00D57BA2" w:rsidRDefault="001950DB" w:rsidP="001950DB">
            <w:pPr>
              <w:tabs>
                <w:tab w:val="decimal" w:pos="109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2498F31" w14:textId="4D0718DB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9,321</w:t>
            </w:r>
          </w:p>
        </w:tc>
        <w:tc>
          <w:tcPr>
            <w:tcW w:w="236" w:type="dxa"/>
          </w:tcPr>
          <w:p w14:paraId="5231764D" w14:textId="667E8EFD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03910E4" w14:textId="5DDFC981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0DB">
              <w:rPr>
                <w:rFonts w:asciiTheme="majorBidi" w:hAnsiTheme="majorBidi" w:cstheme="majorBidi"/>
                <w:sz w:val="30"/>
                <w:szCs w:val="30"/>
              </w:rPr>
              <w:t>(1,742)</w:t>
            </w:r>
          </w:p>
        </w:tc>
        <w:tc>
          <w:tcPr>
            <w:tcW w:w="236" w:type="dxa"/>
            <w:gridSpan w:val="2"/>
          </w:tcPr>
          <w:p w14:paraId="53DB169F" w14:textId="77777777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6849C3A8" w14:textId="245166B2" w:rsidR="001950DB" w:rsidRPr="00D57BA2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(8,509)</w:t>
            </w:r>
          </w:p>
        </w:tc>
      </w:tr>
    </w:tbl>
    <w:p w14:paraId="2CCAF1A8" w14:textId="00A57AB3" w:rsidR="0009250D" w:rsidRPr="00D57BA2" w:rsidRDefault="0009250D" w:rsidP="0073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687017E" w14:textId="6C891852" w:rsidR="0009250D" w:rsidRPr="00D57BA2" w:rsidRDefault="0009250D" w:rsidP="00FA54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EC26C5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BC31DE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ทุน</w:t>
      </w:r>
      <w:r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สำรอง</w:t>
      </w:r>
      <w:r w:rsidR="00A71823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ตามกฎหมาย</w:t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 xml:space="preserve">  </w:t>
      </w:r>
    </w:p>
    <w:p w14:paraId="0C2FAC2F" w14:textId="77777777" w:rsidR="008D78F3" w:rsidRPr="00D57BA2" w:rsidRDefault="008D78F3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FDE686F" w14:textId="27E2406B" w:rsidR="0009250D" w:rsidRPr="00D57BA2" w:rsidRDefault="0009250D" w:rsidP="00FA5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57BA2">
        <w:rPr>
          <w:rFonts w:asciiTheme="majorBidi" w:hAnsiTheme="majorBidi" w:cstheme="majorBidi"/>
          <w:sz w:val="30"/>
          <w:szCs w:val="30"/>
        </w:rPr>
        <w:t>2535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D57BA2">
        <w:rPr>
          <w:rFonts w:asciiTheme="majorBidi" w:hAnsiTheme="majorBidi" w:cstheme="majorBidi"/>
          <w:sz w:val="30"/>
          <w:szCs w:val="30"/>
        </w:rPr>
        <w:t>116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="00BC31DE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(</w:t>
      </w:r>
      <w:r w:rsidRPr="00D57BA2">
        <w:rPr>
          <w:rFonts w:asciiTheme="majorBidi" w:hAnsiTheme="majorBidi" w:cstheme="majorBidi"/>
          <w:sz w:val="30"/>
          <w:szCs w:val="30"/>
        </w:rPr>
        <w:t>“</w:t>
      </w:r>
      <w:r w:rsidR="00BC31DE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D57BA2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D57BA2">
        <w:rPr>
          <w:rFonts w:asciiTheme="majorBidi" w:hAnsiTheme="majorBidi" w:cstheme="majorBidi"/>
          <w:sz w:val="30"/>
          <w:szCs w:val="30"/>
        </w:rPr>
        <w:t>”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D57BA2">
        <w:rPr>
          <w:rFonts w:asciiTheme="majorBidi" w:hAnsiTheme="majorBidi" w:cstheme="majorBidi"/>
          <w:sz w:val="30"/>
          <w:szCs w:val="30"/>
        </w:rPr>
        <w:t xml:space="preserve">5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57BA2">
        <w:rPr>
          <w:rFonts w:asciiTheme="majorBidi" w:hAnsiTheme="majorBidi" w:cstheme="majorBidi"/>
          <w:sz w:val="30"/>
          <w:szCs w:val="30"/>
        </w:rPr>
        <w:t xml:space="preserve">10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</w:t>
      </w:r>
      <w:r w:rsidR="00BC31DE">
        <w:rPr>
          <w:rFonts w:asciiTheme="majorBidi" w:hAnsiTheme="majorBidi" w:cstheme="majorBidi" w:hint="cs"/>
          <w:sz w:val="30"/>
          <w:szCs w:val="30"/>
          <w:cs/>
        </w:rPr>
        <w:t>ทุนสำรองตามกฎหมาย</w:t>
      </w:r>
      <w:r w:rsidRPr="00D57BA2">
        <w:rPr>
          <w:rFonts w:asciiTheme="majorBidi" w:hAnsiTheme="majorBidi" w:cstheme="majorBidi"/>
          <w:sz w:val="30"/>
          <w:szCs w:val="30"/>
          <w:cs/>
        </w:rPr>
        <w:t>นี้จะนำไปจ่ายเป็น</w:t>
      </w:r>
      <w:r w:rsidR="00BC31DE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เงินปันผลไม่ได้</w:t>
      </w:r>
    </w:p>
    <w:p w14:paraId="54853E57" w14:textId="16B5852C" w:rsidR="0009250D" w:rsidRPr="00D57BA2" w:rsidRDefault="0009250D" w:rsidP="00FA5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CC29C3C" w14:textId="0B521927" w:rsidR="0009250D" w:rsidRPr="00D57BA2" w:rsidRDefault="0009250D" w:rsidP="00FA5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600DD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00DD6">
        <w:rPr>
          <w:rFonts w:asciiTheme="majorBidi" w:hAnsiTheme="majorBidi" w:cstheme="majorBidi"/>
          <w:sz w:val="30"/>
          <w:szCs w:val="30"/>
        </w:rPr>
        <w:t xml:space="preserve">31 </w:t>
      </w:r>
      <w:r w:rsidRPr="00600DD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50DDE" w:rsidRPr="00600DD6">
        <w:rPr>
          <w:rFonts w:asciiTheme="majorBidi" w:hAnsiTheme="majorBidi" w:cstheme="majorBidi"/>
          <w:sz w:val="30"/>
          <w:szCs w:val="30"/>
        </w:rPr>
        <w:t>256</w:t>
      </w:r>
      <w:r w:rsidR="00EE0C25" w:rsidRPr="00600DD6">
        <w:rPr>
          <w:rFonts w:asciiTheme="majorBidi" w:hAnsiTheme="majorBidi" w:cstheme="majorBidi"/>
          <w:sz w:val="30"/>
          <w:szCs w:val="30"/>
        </w:rPr>
        <w:t>9</w:t>
      </w:r>
      <w:r w:rsidR="00450DDE" w:rsidRPr="00600DD6">
        <w:rPr>
          <w:rFonts w:asciiTheme="majorBidi" w:hAnsiTheme="majorBidi" w:cstheme="majorBidi"/>
          <w:sz w:val="30"/>
          <w:szCs w:val="30"/>
        </w:rPr>
        <w:t xml:space="preserve"> </w:t>
      </w:r>
      <w:r w:rsidRPr="00600DD6">
        <w:rPr>
          <w:rFonts w:asciiTheme="majorBidi" w:hAnsiTheme="majorBidi" w:cstheme="majorBidi"/>
          <w:sz w:val="30"/>
          <w:szCs w:val="30"/>
          <w:cs/>
        </w:rPr>
        <w:t>และ</w:t>
      </w:r>
      <w:r w:rsidRPr="00600DD6">
        <w:rPr>
          <w:rFonts w:asciiTheme="majorBidi" w:hAnsiTheme="majorBidi" w:cstheme="majorBidi"/>
          <w:sz w:val="30"/>
          <w:szCs w:val="30"/>
        </w:rPr>
        <w:t xml:space="preserve"> </w:t>
      </w:r>
      <w:r w:rsidR="00450DDE" w:rsidRPr="00600DD6">
        <w:rPr>
          <w:rFonts w:asciiTheme="majorBidi" w:hAnsiTheme="majorBidi" w:cstheme="majorBidi"/>
          <w:sz w:val="30"/>
          <w:szCs w:val="30"/>
        </w:rPr>
        <w:t>256</w:t>
      </w:r>
      <w:r w:rsidR="00EE0C25" w:rsidRPr="00600DD6">
        <w:rPr>
          <w:rFonts w:asciiTheme="majorBidi" w:hAnsiTheme="majorBidi" w:cstheme="majorBidi"/>
          <w:sz w:val="30"/>
          <w:szCs w:val="30"/>
        </w:rPr>
        <w:t>8</w:t>
      </w:r>
      <w:r w:rsidR="00450DDE" w:rsidRPr="00600DD6">
        <w:rPr>
          <w:rFonts w:asciiTheme="majorBidi" w:hAnsiTheme="majorBidi" w:cstheme="majorBidi"/>
          <w:sz w:val="30"/>
          <w:szCs w:val="30"/>
        </w:rPr>
        <w:t xml:space="preserve"> </w:t>
      </w:r>
      <w:r w:rsidRPr="00600DD6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บริษัทได้จัดสรรทุนสำรองตามกฎหมายไว้ร้อยละ </w:t>
      </w:r>
      <w:r w:rsidRPr="00600DD6">
        <w:rPr>
          <w:rFonts w:asciiTheme="majorBidi" w:hAnsiTheme="majorBidi" w:cstheme="majorBidi"/>
          <w:sz w:val="30"/>
          <w:szCs w:val="30"/>
        </w:rPr>
        <w:t xml:space="preserve">10 </w:t>
      </w:r>
      <w:r w:rsidRPr="00600DD6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</w:p>
    <w:p w14:paraId="5C0482E8" w14:textId="7265CF39" w:rsidR="00DE057B" w:rsidRPr="00D57BA2" w:rsidRDefault="00DE0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0169EEC" w14:textId="05E874D3" w:rsidR="0009250D" w:rsidRPr="00D57BA2" w:rsidRDefault="0009250D" w:rsidP="00BD66A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 w:hanging="45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EC26C5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="000F5515" w:rsidRPr="000F5515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282B9A62" w14:textId="2BCE6F74" w:rsidR="0009250D" w:rsidRPr="00D57BA2" w:rsidRDefault="0009250D" w:rsidP="0009250D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7EB0CBA" w14:textId="77777777" w:rsidR="00B84D6C" w:rsidRPr="00B84D6C" w:rsidRDefault="00B84D6C" w:rsidP="00730F61">
      <w:pPr>
        <w:ind w:left="454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8" w:name="_Hlk157502687"/>
      <w:r w:rsidRPr="00B84D6C">
        <w:rPr>
          <w:rFonts w:asciiTheme="majorBidi" w:hAnsiTheme="majorBidi" w:cstheme="majorBidi" w:hint="cs"/>
          <w:sz w:val="30"/>
          <w:szCs w:val="30"/>
          <w:cs/>
        </w:rPr>
        <w:t>ข้อมูลเกี่ยวกับผลการดำเนินงานภายในของบริษัทสอบทานโดยผู้บริหารเป็นประจำ</w:t>
      </w:r>
      <w:r w:rsidRPr="00B84D6C">
        <w:rPr>
          <w:rFonts w:asciiTheme="majorBidi" w:hAnsiTheme="majorBidi" w:cstheme="majorBidi"/>
          <w:sz w:val="30"/>
          <w:szCs w:val="30"/>
        </w:rPr>
        <w:t xml:space="preserve"> </w:t>
      </w:r>
      <w:r w:rsidRPr="00B84D6C">
        <w:rPr>
          <w:rFonts w:asciiTheme="majorBidi" w:hAnsiTheme="majorBidi" w:cstheme="majorBidi" w:hint="cs"/>
          <w:sz w:val="30"/>
          <w:szCs w:val="30"/>
          <w:cs/>
        </w:rPr>
        <w:t>ซึ่งจะแสดงผลการดำเนินงานทั้งหมดโดยรวม โดยผู้บริหารไม่ได้สอบทานข้อมูลผลการดำเนินงานแยกจากกัน ดังนั้น บริษัทจึงกำหนดให้ภาพรวมของบริษัทมีส่วนงานดำเนินงานที่รายงานเพียงส่วนงานเดียว</w:t>
      </w:r>
    </w:p>
    <w:p w14:paraId="2F53F87D" w14:textId="77777777" w:rsidR="00B84D6C" w:rsidRPr="006F05A4" w:rsidRDefault="00B84D6C" w:rsidP="00B84D6C">
      <w:pPr>
        <w:ind w:left="454"/>
        <w:rPr>
          <w:rFonts w:asciiTheme="majorBidi" w:hAnsiTheme="majorBidi" w:cstheme="majorBidi"/>
          <w:sz w:val="28"/>
          <w:szCs w:val="28"/>
        </w:rPr>
      </w:pPr>
    </w:p>
    <w:p w14:paraId="7C851E15" w14:textId="5112CB38" w:rsidR="00064BEE" w:rsidRDefault="00B84D6C" w:rsidP="009854A2">
      <w:pPr>
        <w:ind w:left="454"/>
        <w:rPr>
          <w:rFonts w:asciiTheme="majorBidi" w:hAnsiTheme="majorBidi" w:cstheme="majorBidi"/>
          <w:sz w:val="30"/>
          <w:szCs w:val="30"/>
          <w:cs/>
        </w:rPr>
      </w:pPr>
      <w:r w:rsidRPr="00BC31DE">
        <w:rPr>
          <w:rFonts w:asciiTheme="majorBidi" w:hAnsiTheme="majorBidi" w:cstheme="majorBidi"/>
          <w:spacing w:val="-4"/>
          <w:sz w:val="30"/>
          <w:szCs w:val="30"/>
          <w:cs/>
        </w:rPr>
        <w:t>ผลการดำเนินงานของส่วนงาน</w:t>
      </w:r>
      <w:r w:rsidRPr="00BC31DE">
        <w:rPr>
          <w:rFonts w:asciiTheme="majorBidi" w:hAnsiTheme="majorBidi" w:cstheme="majorBidi" w:hint="cs"/>
          <w:spacing w:val="-4"/>
          <w:sz w:val="30"/>
          <w:szCs w:val="30"/>
          <w:cs/>
        </w:rPr>
        <w:t>เดียว</w:t>
      </w:r>
      <w:r w:rsidRPr="00BC31DE">
        <w:rPr>
          <w:rFonts w:asciiTheme="majorBidi" w:hAnsiTheme="majorBidi" w:cstheme="majorBidi"/>
          <w:spacing w:val="-4"/>
          <w:sz w:val="30"/>
          <w:szCs w:val="30"/>
          <w:cs/>
        </w:rPr>
        <w:t>วัดโดยใช้กำไรก่อน</w:t>
      </w:r>
      <w:r w:rsidRPr="00BC31DE">
        <w:rPr>
          <w:rFonts w:asciiTheme="majorBidi" w:hAnsiTheme="majorBidi" w:cstheme="majorBidi" w:hint="cs"/>
          <w:spacing w:val="-4"/>
          <w:sz w:val="30"/>
          <w:szCs w:val="30"/>
          <w:cs/>
        </w:rPr>
        <w:t>ค่าเสื่อมราคา ดอกเบี้ย และ</w:t>
      </w:r>
      <w:r w:rsidRPr="00BC31DE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ภาษีเงินได้ของส่วนงาน ซึ่งนำเสนอ</w:t>
      </w:r>
      <w:r w:rsidRPr="00B84D6C">
        <w:rPr>
          <w:rFonts w:asciiTheme="majorBidi" w:hAnsiTheme="majorBidi" w:cstheme="majorBidi"/>
          <w:sz w:val="30"/>
          <w:szCs w:val="30"/>
          <w:cs/>
        </w:rPr>
        <w:t>ในรายงานการจัดการภายในและสอบทานโดยผู้</w:t>
      </w:r>
      <w:r w:rsidRPr="00B84D6C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="00064BEE">
        <w:rPr>
          <w:rFonts w:asciiTheme="majorBidi" w:hAnsiTheme="majorBidi" w:cstheme="majorBidi"/>
          <w:sz w:val="30"/>
          <w:szCs w:val="30"/>
          <w:cs/>
        </w:rPr>
        <w:br w:type="page"/>
      </w:r>
    </w:p>
    <w:bookmarkEnd w:id="8"/>
    <w:p w14:paraId="55032FCA" w14:textId="21E002D9" w:rsidR="0009250D" w:rsidRPr="00D57BA2" w:rsidRDefault="0009250D" w:rsidP="004912AE">
      <w:pPr>
        <w:ind w:left="454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64D3B36" w14:textId="77777777" w:rsidR="0009250D" w:rsidRPr="00D57BA2" w:rsidRDefault="0009250D" w:rsidP="00BD66A4">
      <w:pPr>
        <w:tabs>
          <w:tab w:val="left" w:pos="72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0BE576DD" w14:textId="6F92CCF2" w:rsidR="0009250D" w:rsidRPr="00D57BA2" w:rsidRDefault="0009250D" w:rsidP="00761CAD">
      <w:pPr>
        <w:tabs>
          <w:tab w:val="clear" w:pos="454"/>
          <w:tab w:val="left" w:pos="450"/>
          <w:tab w:val="left" w:pos="72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D57BA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กลุ่มบริษัทมีการผลิตและสำนักงานขายในประเทศไทยเท่านั้น</w:t>
      </w:r>
      <w:r w:rsidR="00A71823" w:rsidRPr="00D57BA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จังหวะเวลาของการรับรู้รายได้ คือ การรับรู้ ณ เวลาใดเวลาหนึ่ง</w:t>
      </w:r>
    </w:p>
    <w:p w14:paraId="71B2ADB7" w14:textId="77777777" w:rsidR="00F8686A" w:rsidRDefault="00F8686A" w:rsidP="00F86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11B216CA" w14:textId="3654E3C4" w:rsidR="0009250D" w:rsidRPr="00F8686A" w:rsidRDefault="0009250D" w:rsidP="00F86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D57BA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5B9AE7E7" w14:textId="77777777" w:rsidR="008D78F3" w:rsidRPr="00D57BA2" w:rsidRDefault="008D78F3" w:rsidP="0009250D">
      <w:pPr>
        <w:ind w:left="45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77"/>
        <w:gridCol w:w="180"/>
        <w:gridCol w:w="1323"/>
      </w:tblGrid>
      <w:tr w:rsidR="0077381B" w:rsidRPr="00D57BA2" w14:paraId="39039C0E" w14:textId="77777777" w:rsidTr="003A4173">
        <w:trPr>
          <w:cantSplit/>
          <w:tblHeader/>
        </w:trPr>
        <w:tc>
          <w:tcPr>
            <w:tcW w:w="6390" w:type="dxa"/>
          </w:tcPr>
          <w:p w14:paraId="05A0C10E" w14:textId="77777777" w:rsidR="0077381B" w:rsidRPr="00D57BA2" w:rsidRDefault="0077381B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031ADFAD" w14:textId="08888A86" w:rsidR="0077381B" w:rsidRPr="00D57BA2" w:rsidRDefault="0077381B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</w:tc>
      </w:tr>
      <w:tr w:rsidR="0077381B" w:rsidRPr="00D57BA2" w14:paraId="0946095C" w14:textId="77777777" w:rsidTr="003A4173">
        <w:trPr>
          <w:cantSplit/>
          <w:tblHeader/>
        </w:trPr>
        <w:tc>
          <w:tcPr>
            <w:tcW w:w="6390" w:type="dxa"/>
          </w:tcPr>
          <w:p w14:paraId="31630A3C" w14:textId="77777777" w:rsidR="0077381B" w:rsidRPr="00D57BA2" w:rsidRDefault="0077381B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F8C6D33" w14:textId="61849896" w:rsidR="0077381B" w:rsidRPr="00D57BA2" w:rsidRDefault="0077381B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9250D" w:rsidRPr="00D57BA2" w14:paraId="0C7F235B" w14:textId="77777777" w:rsidTr="003A4173">
        <w:trPr>
          <w:cantSplit/>
          <w:tblHeader/>
        </w:trPr>
        <w:tc>
          <w:tcPr>
            <w:tcW w:w="6390" w:type="dxa"/>
          </w:tcPr>
          <w:p w14:paraId="75A0CC29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4C53496" w14:textId="0393E3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รายได้</w:t>
            </w:r>
          </w:p>
        </w:tc>
      </w:tr>
      <w:tr w:rsidR="0009250D" w:rsidRPr="00D57BA2" w14:paraId="0B6E59E5" w14:textId="77777777" w:rsidTr="003A4173">
        <w:trPr>
          <w:cantSplit/>
          <w:tblHeader/>
        </w:trPr>
        <w:tc>
          <w:tcPr>
            <w:tcW w:w="6390" w:type="dxa"/>
          </w:tcPr>
          <w:p w14:paraId="047C0AC4" w14:textId="67912991" w:rsidR="0009250D" w:rsidRPr="00D57BA2" w:rsidRDefault="0077381B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38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ข้อมูลเกี่ยวกับส่วนงานภูมิศาสตร์</w:t>
            </w:r>
          </w:p>
        </w:tc>
        <w:tc>
          <w:tcPr>
            <w:tcW w:w="1377" w:type="dxa"/>
          </w:tcPr>
          <w:p w14:paraId="25B5B73A" w14:textId="679BA583" w:rsidR="0009250D" w:rsidRPr="00D57BA2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</w:tcPr>
          <w:p w14:paraId="4743047C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710FEFC5" w14:textId="59298335" w:rsidR="0009250D" w:rsidRPr="00D57BA2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09250D" w:rsidRPr="00D57BA2" w14:paraId="39136645" w14:textId="77777777" w:rsidTr="003A4173">
        <w:trPr>
          <w:cantSplit/>
          <w:trHeight w:val="80"/>
        </w:trPr>
        <w:tc>
          <w:tcPr>
            <w:tcW w:w="6390" w:type="dxa"/>
            <w:vAlign w:val="bottom"/>
          </w:tcPr>
          <w:p w14:paraId="237B6D73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122A4A6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1950DB" w:rsidRPr="00D57BA2" w14:paraId="7464A121" w14:textId="77777777" w:rsidTr="00121D8F">
        <w:trPr>
          <w:cantSplit/>
          <w:trHeight w:val="80"/>
        </w:trPr>
        <w:tc>
          <w:tcPr>
            <w:tcW w:w="6390" w:type="dxa"/>
          </w:tcPr>
          <w:p w14:paraId="38474979" w14:textId="77777777" w:rsidR="001950DB" w:rsidRPr="00D57BA2" w:rsidRDefault="001950DB" w:rsidP="001950D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77" w:type="dxa"/>
            <w:vAlign w:val="bottom"/>
          </w:tcPr>
          <w:p w14:paraId="21DA69B8" w14:textId="41BC318C" w:rsidR="001950DB" w:rsidRPr="0077381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6,993,540</w:t>
            </w:r>
          </w:p>
        </w:tc>
        <w:tc>
          <w:tcPr>
            <w:tcW w:w="180" w:type="dxa"/>
          </w:tcPr>
          <w:p w14:paraId="53168B9D" w14:textId="77777777" w:rsidR="001950DB" w:rsidRPr="0077381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2F6E2B9" w14:textId="289B6252" w:rsidR="001950DB" w:rsidRPr="0077381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8,378,262</w:t>
            </w:r>
          </w:p>
        </w:tc>
      </w:tr>
      <w:tr w:rsidR="001950DB" w:rsidRPr="00D57BA2" w14:paraId="4395BB31" w14:textId="77777777" w:rsidTr="00121D8F">
        <w:trPr>
          <w:cantSplit/>
          <w:trHeight w:val="80"/>
        </w:trPr>
        <w:tc>
          <w:tcPr>
            <w:tcW w:w="6390" w:type="dxa"/>
          </w:tcPr>
          <w:p w14:paraId="53866B98" w14:textId="29309570" w:rsidR="001950DB" w:rsidRPr="00D57BA2" w:rsidRDefault="001950DB" w:rsidP="001950D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77" w:type="dxa"/>
            <w:vAlign w:val="bottom"/>
          </w:tcPr>
          <w:p w14:paraId="66DA82C1" w14:textId="6BC59076" w:rsidR="001950DB" w:rsidRPr="0077381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998,340</w:t>
            </w:r>
          </w:p>
        </w:tc>
        <w:tc>
          <w:tcPr>
            <w:tcW w:w="180" w:type="dxa"/>
          </w:tcPr>
          <w:p w14:paraId="67D70C77" w14:textId="77777777" w:rsidR="001950DB" w:rsidRPr="0077381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060FB7" w14:textId="6C17A400" w:rsidR="001950DB" w:rsidRPr="0077381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1,095,126</w:t>
            </w:r>
          </w:p>
        </w:tc>
      </w:tr>
      <w:tr w:rsidR="001950DB" w:rsidRPr="00D57BA2" w14:paraId="3CC94695" w14:textId="77777777" w:rsidTr="00121D8F">
        <w:trPr>
          <w:cantSplit/>
          <w:trHeight w:val="80"/>
        </w:trPr>
        <w:tc>
          <w:tcPr>
            <w:tcW w:w="6390" w:type="dxa"/>
          </w:tcPr>
          <w:p w14:paraId="623B2D3A" w14:textId="3E1D55B6" w:rsidR="001950DB" w:rsidRPr="00D57BA2" w:rsidRDefault="001950DB" w:rsidP="001950D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377" w:type="dxa"/>
            <w:vAlign w:val="bottom"/>
          </w:tcPr>
          <w:p w14:paraId="1342EF87" w14:textId="1543FF72" w:rsidR="001950DB" w:rsidRPr="0077381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689,826</w:t>
            </w:r>
          </w:p>
        </w:tc>
        <w:tc>
          <w:tcPr>
            <w:tcW w:w="180" w:type="dxa"/>
          </w:tcPr>
          <w:p w14:paraId="09EBBF46" w14:textId="77777777" w:rsidR="001950DB" w:rsidRPr="0077381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415A0DE" w14:textId="61FB8763" w:rsidR="001950DB" w:rsidRPr="0077381B" w:rsidRDefault="001950DB" w:rsidP="0019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937,404</w:t>
            </w:r>
          </w:p>
        </w:tc>
      </w:tr>
      <w:tr w:rsidR="00631046" w:rsidRPr="00D57BA2" w14:paraId="2EA8D4A0" w14:textId="77777777" w:rsidTr="00C56E02">
        <w:trPr>
          <w:cantSplit/>
          <w:trHeight w:val="80"/>
        </w:trPr>
        <w:tc>
          <w:tcPr>
            <w:tcW w:w="6390" w:type="dxa"/>
          </w:tcPr>
          <w:p w14:paraId="10A5851E" w14:textId="5815CD00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อินโดนิเซีย</w:t>
            </w:r>
          </w:p>
        </w:tc>
        <w:tc>
          <w:tcPr>
            <w:tcW w:w="1377" w:type="dxa"/>
            <w:vAlign w:val="bottom"/>
          </w:tcPr>
          <w:p w14:paraId="38F09236" w14:textId="6CAB8690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426,968</w:t>
            </w:r>
          </w:p>
        </w:tc>
        <w:tc>
          <w:tcPr>
            <w:tcW w:w="180" w:type="dxa"/>
          </w:tcPr>
          <w:p w14:paraId="0025F1F2" w14:textId="77777777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ABF799A" w14:textId="3AF38F3C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406,208</w:t>
            </w:r>
          </w:p>
        </w:tc>
      </w:tr>
      <w:tr w:rsidR="00631046" w:rsidRPr="00D57BA2" w14:paraId="1929C220" w14:textId="77777777" w:rsidTr="00C56E02">
        <w:trPr>
          <w:cantSplit/>
          <w:trHeight w:val="80"/>
        </w:trPr>
        <w:tc>
          <w:tcPr>
            <w:tcW w:w="6390" w:type="dxa"/>
          </w:tcPr>
          <w:p w14:paraId="5BA595EC" w14:textId="0BAA3219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ฟิลลิปปินส์</w:t>
            </w:r>
          </w:p>
        </w:tc>
        <w:tc>
          <w:tcPr>
            <w:tcW w:w="1377" w:type="dxa"/>
            <w:vAlign w:val="bottom"/>
          </w:tcPr>
          <w:p w14:paraId="7A756BC0" w14:textId="0B562D77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130,468</w:t>
            </w:r>
          </w:p>
        </w:tc>
        <w:tc>
          <w:tcPr>
            <w:tcW w:w="180" w:type="dxa"/>
          </w:tcPr>
          <w:p w14:paraId="05B3AFF8" w14:textId="77777777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9728373" w14:textId="79797025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554,576</w:t>
            </w:r>
          </w:p>
        </w:tc>
      </w:tr>
      <w:tr w:rsidR="00631046" w:rsidRPr="00D57BA2" w14:paraId="2D67A4BE" w14:textId="77777777" w:rsidTr="00C56E02">
        <w:trPr>
          <w:cantSplit/>
          <w:trHeight w:val="80"/>
        </w:trPr>
        <w:tc>
          <w:tcPr>
            <w:tcW w:w="6390" w:type="dxa"/>
          </w:tcPr>
          <w:p w14:paraId="383A2878" w14:textId="428E1F1F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377" w:type="dxa"/>
            <w:vAlign w:val="bottom"/>
          </w:tcPr>
          <w:p w14:paraId="2A2F4502" w14:textId="041AD81F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127,951</w:t>
            </w:r>
          </w:p>
        </w:tc>
        <w:tc>
          <w:tcPr>
            <w:tcW w:w="180" w:type="dxa"/>
          </w:tcPr>
          <w:p w14:paraId="72772727" w14:textId="51BC9EF4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02603AB" w14:textId="479E90EF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100,086</w:t>
            </w:r>
          </w:p>
        </w:tc>
      </w:tr>
      <w:tr w:rsidR="00631046" w:rsidRPr="00D57BA2" w14:paraId="364B1835" w14:textId="77777777" w:rsidTr="00C56E02">
        <w:trPr>
          <w:cantSplit/>
          <w:trHeight w:val="80"/>
        </w:trPr>
        <w:tc>
          <w:tcPr>
            <w:tcW w:w="6390" w:type="dxa"/>
          </w:tcPr>
          <w:p w14:paraId="528BEEB9" w14:textId="62958449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77" w:type="dxa"/>
            <w:vAlign w:val="bottom"/>
          </w:tcPr>
          <w:p w14:paraId="5D5202E7" w14:textId="14E1BEFB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105,229</w:t>
            </w:r>
          </w:p>
        </w:tc>
        <w:tc>
          <w:tcPr>
            <w:tcW w:w="180" w:type="dxa"/>
          </w:tcPr>
          <w:p w14:paraId="2E462DA3" w14:textId="77777777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5519843" w14:textId="6ED6D4D6" w:rsidR="00631046" w:rsidRPr="0077381B" w:rsidRDefault="00631046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234,863</w:t>
            </w:r>
          </w:p>
        </w:tc>
      </w:tr>
      <w:tr w:rsidR="00631046" w:rsidRPr="00D57BA2" w14:paraId="37905F66" w14:textId="77777777" w:rsidTr="00C56E02">
        <w:trPr>
          <w:cantSplit/>
          <w:trHeight w:val="80"/>
        </w:trPr>
        <w:tc>
          <w:tcPr>
            <w:tcW w:w="6390" w:type="dxa"/>
          </w:tcPr>
          <w:p w14:paraId="4BD8DE58" w14:textId="40A08EB1" w:rsidR="00631046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377" w:type="dxa"/>
            <w:vAlign w:val="bottom"/>
          </w:tcPr>
          <w:p w14:paraId="59D6AE9C" w14:textId="336872FC" w:rsidR="00631046" w:rsidRPr="00631046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24,062</w:t>
            </w:r>
          </w:p>
        </w:tc>
        <w:tc>
          <w:tcPr>
            <w:tcW w:w="180" w:type="dxa"/>
          </w:tcPr>
          <w:p w14:paraId="1BF56BF1" w14:textId="77777777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13ACB27" w14:textId="42B00024" w:rsidR="00631046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120,684</w:t>
            </w:r>
          </w:p>
        </w:tc>
      </w:tr>
      <w:tr w:rsidR="00631046" w:rsidRPr="00D57BA2" w14:paraId="4901A69E" w14:textId="77777777" w:rsidTr="00600DD6">
        <w:trPr>
          <w:cantSplit/>
          <w:trHeight w:val="80"/>
        </w:trPr>
        <w:tc>
          <w:tcPr>
            <w:tcW w:w="6390" w:type="dxa"/>
          </w:tcPr>
          <w:p w14:paraId="1DF1D186" w14:textId="28A0C0B6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377" w:type="dxa"/>
            <w:vAlign w:val="bottom"/>
          </w:tcPr>
          <w:p w14:paraId="60FFBB86" w14:textId="490FF22E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16,723</w:t>
            </w:r>
          </w:p>
        </w:tc>
        <w:tc>
          <w:tcPr>
            <w:tcW w:w="180" w:type="dxa"/>
          </w:tcPr>
          <w:p w14:paraId="4DC9E636" w14:textId="77777777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59179FC" w14:textId="71CD13B2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34,851</w:t>
            </w:r>
          </w:p>
        </w:tc>
      </w:tr>
      <w:tr w:rsidR="00631046" w:rsidRPr="00D57BA2" w14:paraId="4C4AFB3E" w14:textId="77777777" w:rsidTr="00600DD6">
        <w:trPr>
          <w:cantSplit/>
          <w:trHeight w:val="80"/>
        </w:trPr>
        <w:tc>
          <w:tcPr>
            <w:tcW w:w="6390" w:type="dxa"/>
          </w:tcPr>
          <w:p w14:paraId="219A8CED" w14:textId="1E568B29" w:rsidR="00631046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11D3345" w14:textId="03CAB73D" w:rsidR="00631046" w:rsidRPr="00631046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40,835</w:t>
            </w:r>
          </w:p>
        </w:tc>
        <w:tc>
          <w:tcPr>
            <w:tcW w:w="180" w:type="dxa"/>
          </w:tcPr>
          <w:p w14:paraId="1844A95F" w14:textId="77777777" w:rsidR="00631046" w:rsidRPr="0077381B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D226A0B" w14:textId="63798E78" w:rsidR="00631046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</w:rPr>
              <w:t>139,747</w:t>
            </w:r>
          </w:p>
        </w:tc>
      </w:tr>
      <w:tr w:rsidR="00631046" w:rsidRPr="00D57BA2" w14:paraId="1975BF66" w14:textId="77777777" w:rsidTr="00600DD6">
        <w:trPr>
          <w:cantSplit/>
          <w:trHeight w:val="80"/>
        </w:trPr>
        <w:tc>
          <w:tcPr>
            <w:tcW w:w="6390" w:type="dxa"/>
          </w:tcPr>
          <w:p w14:paraId="5F61CEB8" w14:textId="4565962C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44215" w14:textId="12E4618D" w:rsidR="00631046" w:rsidRPr="00631046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9,553,942</w:t>
            </w: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0" w:type="dxa"/>
          </w:tcPr>
          <w:p w14:paraId="43A80648" w14:textId="77777777" w:rsidR="00631046" w:rsidRPr="00631046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5CC27" w14:textId="574BA3EC" w:rsidR="00631046" w:rsidRPr="00631046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12,001,807</w:t>
            </w: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23DBD163" w14:textId="77777777" w:rsidR="00F645BF" w:rsidRDefault="00F645BF" w:rsidP="009854A2">
      <w:pPr>
        <w:tabs>
          <w:tab w:val="clear" w:pos="454"/>
          <w:tab w:val="clear" w:pos="680"/>
          <w:tab w:val="left" w:pos="450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F78C6F5" w14:textId="6A0A2FE2" w:rsidR="00C808FD" w:rsidRPr="00D57BA2" w:rsidRDefault="00C808FD" w:rsidP="00544E56">
      <w:pPr>
        <w:tabs>
          <w:tab w:val="clear" w:pos="454"/>
          <w:tab w:val="clear" w:pos="680"/>
          <w:tab w:val="left" w:pos="450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66321B2C" w14:textId="77777777" w:rsidR="00911E06" w:rsidRPr="00D57BA2" w:rsidRDefault="00911E06" w:rsidP="00544E56">
      <w:pPr>
        <w:tabs>
          <w:tab w:val="clear" w:pos="454"/>
          <w:tab w:val="clear" w:pos="680"/>
          <w:tab w:val="left" w:pos="450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67645E" w14:textId="4C3CD0CD" w:rsidR="00DE057B" w:rsidRDefault="00C808FD" w:rsidP="00544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57BA2">
        <w:rPr>
          <w:rFonts w:asciiTheme="majorBidi" w:hAnsiTheme="majorBidi" w:cstheme="majorBidi"/>
          <w:sz w:val="30"/>
          <w:szCs w:val="30"/>
        </w:rPr>
        <w:t>31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450DDE" w:rsidRPr="00D57BA2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9</w:t>
      </w:r>
      <w:r w:rsidR="00450DD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730F61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D57BA2">
        <w:rPr>
          <w:rFonts w:asciiTheme="majorBidi" w:hAnsiTheme="majorBidi" w:cstheme="majorBidi"/>
          <w:sz w:val="30"/>
          <w:szCs w:val="30"/>
          <w:cs/>
        </w:rPr>
        <w:t>ราย เป็นจำนวนเงิ</w:t>
      </w:r>
      <w:r w:rsidR="00D57BA2">
        <w:rPr>
          <w:rFonts w:asciiTheme="majorBidi" w:hAnsiTheme="majorBidi" w:cstheme="majorBidi" w:hint="cs"/>
          <w:sz w:val="30"/>
          <w:szCs w:val="30"/>
          <w:cs/>
        </w:rPr>
        <w:t>น</w:t>
      </w:r>
      <w:r w:rsidR="007738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0F61">
        <w:rPr>
          <w:rFonts w:asciiTheme="majorBidi" w:hAnsiTheme="majorBidi" w:cstheme="majorBidi"/>
          <w:sz w:val="30"/>
          <w:szCs w:val="30"/>
          <w:cs/>
        </w:rPr>
        <w:br/>
      </w:r>
      <w:r w:rsidR="00631046" w:rsidRPr="00600DD6">
        <w:rPr>
          <w:rFonts w:asciiTheme="majorBidi" w:hAnsiTheme="majorBidi" w:cstheme="majorBidi"/>
          <w:sz w:val="30"/>
          <w:szCs w:val="30"/>
        </w:rPr>
        <w:t>1,433</w:t>
      </w:r>
      <w:r w:rsidR="008E29C5">
        <w:rPr>
          <w:rFonts w:asciiTheme="majorBidi" w:hAnsiTheme="majorBidi" w:cstheme="majorBidi"/>
          <w:sz w:val="30"/>
          <w:szCs w:val="30"/>
        </w:rPr>
        <w:t>.3</w:t>
      </w:r>
      <w:r w:rsidR="00DB4F11" w:rsidRPr="00600DD6">
        <w:rPr>
          <w:rFonts w:asciiTheme="majorBidi" w:hAnsiTheme="majorBidi" w:cstheme="majorBidi"/>
          <w:sz w:val="30"/>
          <w:szCs w:val="30"/>
        </w:rPr>
        <w:t xml:space="preserve"> </w:t>
      </w:r>
      <w:r w:rsidRPr="00600DD6">
        <w:rPr>
          <w:rFonts w:asciiTheme="majorBidi" w:hAnsiTheme="majorBidi" w:cstheme="majorBidi"/>
          <w:sz w:val="30"/>
          <w:szCs w:val="30"/>
          <w:cs/>
        </w:rPr>
        <w:t>ล้าน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50DDE" w:rsidRPr="00D57BA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0C25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879E1" w:rsidRPr="00D879E1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EE0C25">
        <w:rPr>
          <w:rFonts w:asciiTheme="majorBidi" w:hAnsiTheme="majorBidi" w:cstheme="majorBidi"/>
          <w:i/>
          <w:iCs/>
          <w:sz w:val="30"/>
          <w:szCs w:val="30"/>
        </w:rPr>
        <w:t>761</w:t>
      </w:r>
      <w:r w:rsidR="00D879E1" w:rsidRPr="00D879E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E0C2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879E1" w:rsidRPr="00D879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1E4C01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CB163B1" w14:textId="18730F39" w:rsidR="00375A45" w:rsidRDefault="0037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31C25ADC" w14:textId="5AACCB19" w:rsidR="00DE057B" w:rsidRPr="00D57BA2" w:rsidRDefault="0009250D" w:rsidP="00DE057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EC26C5">
        <w:rPr>
          <w:rFonts w:asciiTheme="majorBidi" w:hAnsiTheme="majorBidi" w:cstheme="majorBidi"/>
          <w:sz w:val="30"/>
          <w:szCs w:val="30"/>
          <w:u w:val="none"/>
          <w:lang w:val="en-US"/>
        </w:rPr>
        <w:t>6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C808FD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ค่าใช้จ่ายผลประโยชน์ของพนักงาน</w:t>
      </w:r>
    </w:p>
    <w:p w14:paraId="1D21799C" w14:textId="77777777" w:rsidR="00333486" w:rsidRPr="00D57BA2" w:rsidRDefault="00333486" w:rsidP="00333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08"/>
        <w:gridCol w:w="1202"/>
        <w:gridCol w:w="1316"/>
        <w:gridCol w:w="266"/>
        <w:gridCol w:w="1264"/>
      </w:tblGrid>
      <w:tr w:rsidR="00C808FD" w:rsidRPr="00D57BA2" w14:paraId="0093E901" w14:textId="77777777" w:rsidTr="00101A16">
        <w:tc>
          <w:tcPr>
            <w:tcW w:w="5008" w:type="dxa"/>
          </w:tcPr>
          <w:p w14:paraId="435C9E93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33C393B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486C5F61" w14:textId="74CCB73C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D879E1" w:rsidRPr="00D57BA2" w14:paraId="1660D51F" w14:textId="77777777" w:rsidTr="00101A16">
        <w:tc>
          <w:tcPr>
            <w:tcW w:w="5008" w:type="dxa"/>
          </w:tcPr>
          <w:p w14:paraId="455E79E5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4771850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6" w:type="dxa"/>
          </w:tcPr>
          <w:p w14:paraId="77EC9D5C" w14:textId="54233006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266" w:type="dxa"/>
          </w:tcPr>
          <w:p w14:paraId="4B5DCCA1" w14:textId="77777777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8802037" w14:textId="64F63111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EE0C25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C808FD" w:rsidRPr="00D57BA2" w14:paraId="0228D080" w14:textId="77777777" w:rsidTr="00101A16">
        <w:tc>
          <w:tcPr>
            <w:tcW w:w="5008" w:type="dxa"/>
          </w:tcPr>
          <w:p w14:paraId="1BDCB266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7CB4A601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395161FC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046" w:rsidRPr="00D57BA2" w14:paraId="6A80E5C6" w14:textId="77777777" w:rsidTr="00FD399E">
        <w:tc>
          <w:tcPr>
            <w:tcW w:w="5008" w:type="dxa"/>
          </w:tcPr>
          <w:p w14:paraId="72D36AB4" w14:textId="777777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02" w:type="dxa"/>
          </w:tcPr>
          <w:p w14:paraId="33B1820A" w14:textId="777777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3BD693C6" w14:textId="43D0FC38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353,040</w:t>
            </w:r>
          </w:p>
        </w:tc>
        <w:tc>
          <w:tcPr>
            <w:tcW w:w="266" w:type="dxa"/>
          </w:tcPr>
          <w:p w14:paraId="31EFDA1D" w14:textId="77777777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98F5370" w14:textId="53C53FAD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361,811</w:t>
            </w:r>
          </w:p>
        </w:tc>
      </w:tr>
      <w:tr w:rsidR="00631046" w:rsidRPr="00D57BA2" w14:paraId="33B56AF5" w14:textId="77777777" w:rsidTr="00FD399E">
        <w:tc>
          <w:tcPr>
            <w:tcW w:w="5008" w:type="dxa"/>
          </w:tcPr>
          <w:p w14:paraId="6DFBC0F5" w14:textId="29D12926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ผลประโยชน์พนักงานที่กำหนดไว้</w:t>
            </w:r>
          </w:p>
        </w:tc>
        <w:tc>
          <w:tcPr>
            <w:tcW w:w="1202" w:type="dxa"/>
          </w:tcPr>
          <w:p w14:paraId="6E2663A6" w14:textId="3ABD328F" w:rsidR="00631046" w:rsidRPr="00D57BA2" w:rsidRDefault="00631046" w:rsidP="0063104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4524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16" w:type="dxa"/>
            <w:vAlign w:val="bottom"/>
          </w:tcPr>
          <w:p w14:paraId="51C9BFD4" w14:textId="25130AE8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45,360</w:t>
            </w:r>
          </w:p>
        </w:tc>
        <w:tc>
          <w:tcPr>
            <w:tcW w:w="266" w:type="dxa"/>
          </w:tcPr>
          <w:p w14:paraId="43D110D7" w14:textId="77777777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67FE65D" w14:textId="5128BC45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11,862</w:t>
            </w:r>
          </w:p>
        </w:tc>
      </w:tr>
      <w:tr w:rsidR="00631046" w:rsidRPr="00D57BA2" w14:paraId="7D511280" w14:textId="77777777" w:rsidTr="00FD399E">
        <w:tc>
          <w:tcPr>
            <w:tcW w:w="5008" w:type="dxa"/>
          </w:tcPr>
          <w:p w14:paraId="51D5056E" w14:textId="777777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02" w:type="dxa"/>
          </w:tcPr>
          <w:p w14:paraId="743E3149" w14:textId="777777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10F5C60B" w14:textId="27E57376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9,241</w:t>
            </w:r>
          </w:p>
        </w:tc>
        <w:tc>
          <w:tcPr>
            <w:tcW w:w="266" w:type="dxa"/>
          </w:tcPr>
          <w:p w14:paraId="3FBB45AD" w14:textId="77777777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E6CC1BC" w14:textId="22CB768A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8,874</w:t>
            </w:r>
          </w:p>
        </w:tc>
      </w:tr>
      <w:tr w:rsidR="00631046" w:rsidRPr="00D57BA2" w14:paraId="7D4BC9C9" w14:textId="77777777" w:rsidTr="00FD399E">
        <w:tc>
          <w:tcPr>
            <w:tcW w:w="5008" w:type="dxa"/>
          </w:tcPr>
          <w:p w14:paraId="1A9F11A4" w14:textId="6C01BE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1202" w:type="dxa"/>
          </w:tcPr>
          <w:p w14:paraId="63748C8E" w14:textId="23F32E59" w:rsidR="00631046" w:rsidRPr="00D57BA2" w:rsidRDefault="00631046" w:rsidP="0063104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4524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16" w:type="dxa"/>
            <w:vAlign w:val="bottom"/>
          </w:tcPr>
          <w:p w14:paraId="09410479" w14:textId="1A7C3156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</w:t>
            </w:r>
            <w:r w:rsidR="004524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266" w:type="dxa"/>
          </w:tcPr>
          <w:p w14:paraId="1E55441E" w14:textId="77777777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822E22E" w14:textId="728F4CF1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1,400</w:t>
            </w:r>
          </w:p>
        </w:tc>
      </w:tr>
      <w:tr w:rsidR="00631046" w:rsidRPr="00D57BA2" w14:paraId="3E7C4460" w14:textId="77777777" w:rsidTr="00FD399E">
        <w:tc>
          <w:tcPr>
            <w:tcW w:w="5008" w:type="dxa"/>
          </w:tcPr>
          <w:p w14:paraId="2A3FA419" w14:textId="777777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02" w:type="dxa"/>
          </w:tcPr>
          <w:p w14:paraId="668726A0" w14:textId="777777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69E1B644" w14:textId="60DF551B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33,0</w:t>
            </w:r>
            <w:r w:rsidR="004524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66" w:type="dxa"/>
          </w:tcPr>
          <w:p w14:paraId="131A4F5C" w14:textId="77777777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632B2D" w14:textId="7E87BE52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19,324</w:t>
            </w:r>
          </w:p>
        </w:tc>
      </w:tr>
      <w:tr w:rsidR="00631046" w:rsidRPr="00D57BA2" w14:paraId="0565CA07" w14:textId="77777777" w:rsidTr="00FD399E">
        <w:tc>
          <w:tcPr>
            <w:tcW w:w="5008" w:type="dxa"/>
          </w:tcPr>
          <w:p w14:paraId="4057E76C" w14:textId="777777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dxa"/>
          </w:tcPr>
          <w:p w14:paraId="0755FE31" w14:textId="777777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09055D1E" w14:textId="5E2B4AD3" w:rsidR="00631046" w:rsidRPr="00631046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449,503</w:t>
            </w:r>
          </w:p>
        </w:tc>
        <w:tc>
          <w:tcPr>
            <w:tcW w:w="266" w:type="dxa"/>
          </w:tcPr>
          <w:p w14:paraId="2DD20E08" w14:textId="77777777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6E712358" w14:textId="389D4AE6" w:rsidR="00631046" w:rsidRPr="00D57BA2" w:rsidRDefault="00631046" w:rsidP="00631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403,271</w:t>
            </w:r>
          </w:p>
        </w:tc>
      </w:tr>
    </w:tbl>
    <w:p w14:paraId="087B9FA0" w14:textId="77777777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9" w:name="_Hlk135342582"/>
    </w:p>
    <w:bookmarkEnd w:id="9"/>
    <w:p w14:paraId="618AD863" w14:textId="5B8ECFDC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269C40D5" w14:textId="77777777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4413486" w14:textId="71751EC2" w:rsidR="00017F9D" w:rsidRPr="00017F9D" w:rsidRDefault="00C808FD" w:rsidP="00017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D57BA2">
        <w:rPr>
          <w:rFonts w:asciiTheme="majorBidi" w:hAnsiTheme="majorBidi" w:cstheme="majorBidi"/>
          <w:sz w:val="30"/>
          <w:szCs w:val="30"/>
        </w:rPr>
        <w:t>5</w:t>
      </w:r>
      <w:r w:rsidR="00017F9D">
        <w:rPr>
          <w:rFonts w:asciiTheme="majorBidi" w:hAnsiTheme="majorBidi" w:cstheme="majorBidi"/>
          <w:sz w:val="30"/>
          <w:szCs w:val="30"/>
        </w:rPr>
        <w:t xml:space="preserve"> </w:t>
      </w:r>
      <w:r w:rsidR="00017F9D">
        <w:rPr>
          <w:rFonts w:asciiTheme="majorBidi" w:hAnsiTheme="majorBidi" w:cstheme="majorBidi" w:hint="cs"/>
          <w:sz w:val="30"/>
          <w:szCs w:val="30"/>
          <w:cs/>
        </w:rPr>
        <w:t xml:space="preserve">ถึงร้อยละ </w:t>
      </w:r>
      <w:r w:rsidR="00017F9D">
        <w:rPr>
          <w:rFonts w:asciiTheme="majorBidi" w:hAnsiTheme="majorBidi" w:cstheme="majorBidi"/>
          <w:sz w:val="30"/>
          <w:szCs w:val="30"/>
        </w:rPr>
        <w:t>1</w:t>
      </w:r>
      <w:r w:rsidR="00FE3408">
        <w:rPr>
          <w:rFonts w:asciiTheme="majorBidi" w:hAnsiTheme="majorBidi" w:cstheme="majorBidi"/>
          <w:sz w:val="30"/>
          <w:szCs w:val="30"/>
        </w:rPr>
        <w:t>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</w:t>
      </w:r>
      <w:r w:rsidRPr="00FE3408">
        <w:rPr>
          <w:rFonts w:asciiTheme="majorBidi" w:hAnsiTheme="majorBidi" w:cstheme="majorBidi"/>
          <w:sz w:val="30"/>
          <w:szCs w:val="30"/>
          <w:cs/>
        </w:rPr>
        <w:t xml:space="preserve">และกลุ่มบริษัทจ่ายสมทบในอัตราร้อยละ </w:t>
      </w:r>
      <w:r w:rsidRPr="00FE3408">
        <w:rPr>
          <w:rFonts w:asciiTheme="majorBidi" w:hAnsiTheme="majorBidi" w:cstheme="majorBidi"/>
          <w:sz w:val="30"/>
          <w:szCs w:val="30"/>
        </w:rPr>
        <w:t xml:space="preserve">5 </w:t>
      </w:r>
      <w:r w:rsidRPr="00FE3408">
        <w:rPr>
          <w:rFonts w:asciiTheme="majorBidi" w:hAnsiTheme="majorBidi" w:cstheme="majorBidi"/>
          <w:sz w:val="30"/>
          <w:szCs w:val="30"/>
          <w:cs/>
        </w:rPr>
        <w:t xml:space="preserve">ของเงินเดือนของพนักงานทุกเดือน </w:t>
      </w:r>
      <w:r w:rsidR="00017F9D" w:rsidRPr="00FE3408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กองทุนสำรองเลี้ยงชีพบริหารจัดการโด</w:t>
      </w:r>
      <w:r w:rsidR="00017F9D" w:rsidRPr="00FE3408">
        <w:rPr>
          <w:rFonts w:asciiTheme="majorBidi" w:hAnsiTheme="majorBidi" w:cstheme="majorBidi" w:hint="cs"/>
          <w:sz w:val="30"/>
          <w:szCs w:val="30"/>
          <w:cs/>
        </w:rPr>
        <w:t>ย</w:t>
      </w:r>
      <w:r w:rsidR="00017F9D" w:rsidRPr="00FE3408">
        <w:rPr>
          <w:rFonts w:asciiTheme="majorBidi" w:hAnsiTheme="majorBidi"/>
          <w:sz w:val="30"/>
          <w:szCs w:val="30"/>
          <w:cs/>
        </w:rPr>
        <w:t>บริษัทหลักทรัพย์จัดการกองทุน ทิสโก้ จำกัด</w:t>
      </w:r>
      <w:r w:rsidR="00FE3408" w:rsidRPr="00FE3408">
        <w:rPr>
          <w:rFonts w:asciiTheme="majorBidi" w:hAnsiTheme="majorBidi"/>
          <w:sz w:val="30"/>
          <w:szCs w:val="30"/>
        </w:rPr>
        <w:t xml:space="preserve"> </w:t>
      </w:r>
      <w:r w:rsidR="00017F9D" w:rsidRPr="00FE3408">
        <w:rPr>
          <w:rFonts w:asciiTheme="majorBidi" w:hAnsiTheme="majorBidi"/>
          <w:sz w:val="30"/>
          <w:szCs w:val="30"/>
          <w:cs/>
        </w:rPr>
        <w:t>และบริษัทหลักทรัพย์จัดการกองทุน กสิกรไทย จำกัด</w:t>
      </w:r>
    </w:p>
    <w:p w14:paraId="3F1FE212" w14:textId="77777777" w:rsidR="008D78F3" w:rsidRPr="00D57BA2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p w14:paraId="2AABDDC4" w14:textId="24177372" w:rsidR="00C808FD" w:rsidRPr="00D57BA2" w:rsidRDefault="00176CFB" w:rsidP="00C808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EC26C5">
        <w:rPr>
          <w:rFonts w:asciiTheme="majorBidi" w:hAnsiTheme="majorBidi" w:cstheme="majorBidi"/>
          <w:sz w:val="30"/>
          <w:szCs w:val="30"/>
          <w:u w:val="none"/>
          <w:lang w:val="en-US"/>
        </w:rPr>
        <w:t>7</w:t>
      </w:r>
      <w:r w:rsidR="00C808FD"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C808FD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ค่าใช้จ่ายตาม</w:t>
      </w:r>
      <w:r w:rsidR="00ED5AC2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ธรรมชาติ</w:t>
      </w:r>
    </w:p>
    <w:p w14:paraId="7830050E" w14:textId="77777777" w:rsidR="00C808FD" w:rsidRPr="00D57BA2" w:rsidRDefault="00C808FD" w:rsidP="00C808FD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9752527" w14:textId="7377AEDC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งบกำไรขาดทุนได้รวมการวิเคราะห์ค่าใช้จ่ายตามหน้าที่ ค่าใช้จ่ายตาม</w:t>
      </w:r>
      <w:r w:rsidR="001119C6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  <w:r w:rsidRPr="00D57BA2">
        <w:rPr>
          <w:rFonts w:asciiTheme="majorBidi" w:hAnsiTheme="majorBidi" w:cstheme="majorBidi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ได้เปิดเผยตามข้อกำหนดในมาตรฐานการรายงานทางการเงินฉบับต่างๆ ดังนี้</w:t>
      </w:r>
    </w:p>
    <w:p w14:paraId="440900DC" w14:textId="77777777" w:rsidR="008D78F3" w:rsidRPr="00D57BA2" w:rsidRDefault="008D78F3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2"/>
        <w:gridCol w:w="1170"/>
        <w:gridCol w:w="236"/>
        <w:gridCol w:w="1177"/>
        <w:gridCol w:w="243"/>
        <w:gridCol w:w="1170"/>
        <w:gridCol w:w="264"/>
        <w:gridCol w:w="1194"/>
      </w:tblGrid>
      <w:tr w:rsidR="00C808FD" w:rsidRPr="00D57BA2" w14:paraId="091EFA5B" w14:textId="77777777" w:rsidTr="00D57BA2">
        <w:tc>
          <w:tcPr>
            <w:tcW w:w="3762" w:type="dxa"/>
          </w:tcPr>
          <w:p w14:paraId="4FAA89DE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83" w:type="dxa"/>
            <w:gridSpan w:val="3"/>
          </w:tcPr>
          <w:p w14:paraId="5C77F146" w14:textId="6E7D6D78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06FEC4A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0C88EE6" w14:textId="5CDD7E2B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C25" w:rsidRPr="00D57BA2" w14:paraId="63B51E3A" w14:textId="77777777" w:rsidTr="00D57BA2">
        <w:tc>
          <w:tcPr>
            <w:tcW w:w="3762" w:type="dxa"/>
          </w:tcPr>
          <w:p w14:paraId="04772A1D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973EB9" w14:textId="054F1DD1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236" w:type="dxa"/>
          </w:tcPr>
          <w:p w14:paraId="474E3525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E59A289" w14:textId="4737A09C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243" w:type="dxa"/>
          </w:tcPr>
          <w:p w14:paraId="6FBD304B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F294DF" w14:textId="3344EA2D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264" w:type="dxa"/>
          </w:tcPr>
          <w:p w14:paraId="404610F1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B04D6E6" w14:textId="12077075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EE0C25" w:rsidRPr="00D57BA2" w14:paraId="360278B9" w14:textId="77777777" w:rsidTr="0077381B">
        <w:tc>
          <w:tcPr>
            <w:tcW w:w="3762" w:type="dxa"/>
          </w:tcPr>
          <w:p w14:paraId="36558DC2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0B2C1A88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C25" w:rsidRPr="00D57BA2" w14:paraId="5B606B2C" w14:textId="77777777" w:rsidTr="00D57BA2">
        <w:tc>
          <w:tcPr>
            <w:tcW w:w="3762" w:type="dxa"/>
          </w:tcPr>
          <w:p w14:paraId="17DE1638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3E0720FC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937B1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52A5A77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DD66E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1F71F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832517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6CA0C4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046" w:rsidRPr="00D57BA2" w14:paraId="6DBC338E" w14:textId="77777777" w:rsidTr="006D2966">
        <w:tc>
          <w:tcPr>
            <w:tcW w:w="3762" w:type="dxa"/>
          </w:tcPr>
          <w:p w14:paraId="1CFC6D60" w14:textId="777777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  <w:vAlign w:val="bottom"/>
          </w:tcPr>
          <w:p w14:paraId="1AFCAF0E" w14:textId="0421D112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196,674</w:t>
            </w:r>
          </w:p>
        </w:tc>
        <w:tc>
          <w:tcPr>
            <w:tcW w:w="236" w:type="dxa"/>
          </w:tcPr>
          <w:p w14:paraId="6AD461E2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0BC04F9" w14:textId="4271F0C6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59,191</w:t>
            </w:r>
          </w:p>
        </w:tc>
        <w:tc>
          <w:tcPr>
            <w:tcW w:w="243" w:type="dxa"/>
          </w:tcPr>
          <w:p w14:paraId="7817B79E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EC2FA5" w14:textId="00AAB6F1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196,674</w:t>
            </w:r>
          </w:p>
        </w:tc>
        <w:tc>
          <w:tcPr>
            <w:tcW w:w="264" w:type="dxa"/>
          </w:tcPr>
          <w:p w14:paraId="3FECA189" w14:textId="77777777" w:rsidR="00631046" w:rsidRPr="00D57BA2" w:rsidRDefault="00631046" w:rsidP="00631046">
            <w:pPr>
              <w:pStyle w:val="acctfourfigures"/>
              <w:tabs>
                <w:tab w:val="decimal" w:pos="929"/>
              </w:tabs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94" w:type="dxa"/>
          </w:tcPr>
          <w:p w14:paraId="73FDE161" w14:textId="282EC595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59,191</w:t>
            </w:r>
          </w:p>
        </w:tc>
      </w:tr>
      <w:tr w:rsidR="00631046" w:rsidRPr="00D57BA2" w14:paraId="47C29AFC" w14:textId="77777777" w:rsidTr="006D2966">
        <w:tc>
          <w:tcPr>
            <w:tcW w:w="3762" w:type="dxa"/>
          </w:tcPr>
          <w:p w14:paraId="6812CF63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vAlign w:val="bottom"/>
          </w:tcPr>
          <w:p w14:paraId="34AAEC19" w14:textId="5AE9118D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6,708,408</w:t>
            </w:r>
          </w:p>
        </w:tc>
        <w:tc>
          <w:tcPr>
            <w:tcW w:w="236" w:type="dxa"/>
          </w:tcPr>
          <w:p w14:paraId="1C303A79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1400110" w14:textId="255E9CF4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8,759,872</w:t>
            </w:r>
          </w:p>
        </w:tc>
        <w:tc>
          <w:tcPr>
            <w:tcW w:w="243" w:type="dxa"/>
          </w:tcPr>
          <w:p w14:paraId="0F7572C5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C0ACA3" w14:textId="1555F8C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6,708,408</w:t>
            </w:r>
          </w:p>
        </w:tc>
        <w:tc>
          <w:tcPr>
            <w:tcW w:w="264" w:type="dxa"/>
          </w:tcPr>
          <w:p w14:paraId="25ABA99E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596DDAA" w14:textId="39B7FC7B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8,759,872</w:t>
            </w:r>
          </w:p>
        </w:tc>
      </w:tr>
      <w:tr w:rsidR="00631046" w:rsidRPr="00D57BA2" w14:paraId="7C812664" w14:textId="77777777" w:rsidTr="006D2966">
        <w:tc>
          <w:tcPr>
            <w:tcW w:w="3762" w:type="dxa"/>
          </w:tcPr>
          <w:p w14:paraId="163AB11B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  <w:vAlign w:val="bottom"/>
          </w:tcPr>
          <w:p w14:paraId="64A90A56" w14:textId="23BBD968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104,235</w:t>
            </w:r>
          </w:p>
        </w:tc>
        <w:tc>
          <w:tcPr>
            <w:tcW w:w="236" w:type="dxa"/>
          </w:tcPr>
          <w:p w14:paraId="43FE618E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0F15609" w14:textId="625DCB3B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93,162</w:t>
            </w:r>
          </w:p>
        </w:tc>
        <w:tc>
          <w:tcPr>
            <w:tcW w:w="243" w:type="dxa"/>
          </w:tcPr>
          <w:p w14:paraId="157E5BC2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92D5B4" w14:textId="09DCD136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104,235</w:t>
            </w:r>
          </w:p>
        </w:tc>
        <w:tc>
          <w:tcPr>
            <w:tcW w:w="264" w:type="dxa"/>
          </w:tcPr>
          <w:p w14:paraId="3B1D2505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822075B" w14:textId="434A7A63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93,162</w:t>
            </w:r>
          </w:p>
        </w:tc>
      </w:tr>
      <w:tr w:rsidR="00631046" w:rsidRPr="00D57BA2" w14:paraId="0F37ED90" w14:textId="77777777" w:rsidTr="006D2966">
        <w:tc>
          <w:tcPr>
            <w:tcW w:w="3762" w:type="dxa"/>
          </w:tcPr>
          <w:p w14:paraId="3CA0068E" w14:textId="01FA97A6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vAlign w:val="bottom"/>
          </w:tcPr>
          <w:p w14:paraId="62285365" w14:textId="514C3D71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276,514</w:t>
            </w:r>
          </w:p>
        </w:tc>
        <w:tc>
          <w:tcPr>
            <w:tcW w:w="236" w:type="dxa"/>
          </w:tcPr>
          <w:p w14:paraId="4014336A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054EA9" w14:textId="1B460DA5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249,859</w:t>
            </w:r>
          </w:p>
        </w:tc>
        <w:tc>
          <w:tcPr>
            <w:tcW w:w="243" w:type="dxa"/>
          </w:tcPr>
          <w:p w14:paraId="00A78B7B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9E983E" w14:textId="3D1DDEED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276,514</w:t>
            </w:r>
          </w:p>
        </w:tc>
        <w:tc>
          <w:tcPr>
            <w:tcW w:w="264" w:type="dxa"/>
          </w:tcPr>
          <w:p w14:paraId="7D4362F4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D382D8B" w14:textId="69863912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249,859</w:t>
            </w:r>
          </w:p>
        </w:tc>
      </w:tr>
      <w:tr w:rsidR="00631046" w:rsidRPr="00D57BA2" w14:paraId="344E8443" w14:textId="77777777" w:rsidTr="006D2966">
        <w:tc>
          <w:tcPr>
            <w:tcW w:w="3762" w:type="dxa"/>
          </w:tcPr>
          <w:p w14:paraId="0FC09E00" w14:textId="0E43163E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6B7A216A" w14:textId="036CF44B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261,889</w:t>
            </w:r>
          </w:p>
        </w:tc>
        <w:tc>
          <w:tcPr>
            <w:tcW w:w="236" w:type="dxa"/>
          </w:tcPr>
          <w:p w14:paraId="4760E149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AAF7812" w14:textId="5D48685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260,464</w:t>
            </w:r>
          </w:p>
        </w:tc>
        <w:tc>
          <w:tcPr>
            <w:tcW w:w="243" w:type="dxa"/>
          </w:tcPr>
          <w:p w14:paraId="689E4079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1C5E6A" w14:textId="56C70A64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261,889</w:t>
            </w:r>
          </w:p>
        </w:tc>
        <w:tc>
          <w:tcPr>
            <w:tcW w:w="264" w:type="dxa"/>
          </w:tcPr>
          <w:p w14:paraId="4D5ED708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A6C3588" w14:textId="3DD7B4A9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260,464</w:t>
            </w:r>
          </w:p>
        </w:tc>
      </w:tr>
      <w:tr w:rsidR="00631046" w:rsidRPr="00D57BA2" w14:paraId="6626878B" w14:textId="77777777" w:rsidTr="006D2966">
        <w:tc>
          <w:tcPr>
            <w:tcW w:w="3762" w:type="dxa"/>
          </w:tcPr>
          <w:p w14:paraId="5DBC8141" w14:textId="5659BB4D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  <w:vAlign w:val="bottom"/>
          </w:tcPr>
          <w:p w14:paraId="23B7884F" w14:textId="2F52360D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222,859</w:t>
            </w:r>
          </w:p>
        </w:tc>
        <w:tc>
          <w:tcPr>
            <w:tcW w:w="236" w:type="dxa"/>
          </w:tcPr>
          <w:p w14:paraId="52F5158A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F483CFB" w14:textId="173A962E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263,499</w:t>
            </w:r>
          </w:p>
        </w:tc>
        <w:tc>
          <w:tcPr>
            <w:tcW w:w="243" w:type="dxa"/>
          </w:tcPr>
          <w:p w14:paraId="3158279A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F3FE30" w14:textId="2182D0F3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222,859</w:t>
            </w:r>
          </w:p>
        </w:tc>
        <w:tc>
          <w:tcPr>
            <w:tcW w:w="264" w:type="dxa"/>
          </w:tcPr>
          <w:p w14:paraId="346B369A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01A9082" w14:textId="3DA033EF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263,499</w:t>
            </w:r>
          </w:p>
        </w:tc>
      </w:tr>
      <w:tr w:rsidR="00631046" w:rsidRPr="00D57BA2" w14:paraId="48D74C69" w14:textId="77777777" w:rsidTr="006D2966">
        <w:tc>
          <w:tcPr>
            <w:tcW w:w="3762" w:type="dxa"/>
          </w:tcPr>
          <w:p w14:paraId="54EA6DDC" w14:textId="777777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40858031" w14:textId="418BD225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151,343</w:t>
            </w:r>
          </w:p>
        </w:tc>
        <w:tc>
          <w:tcPr>
            <w:tcW w:w="236" w:type="dxa"/>
          </w:tcPr>
          <w:p w14:paraId="5C93A786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78EA3B6" w14:textId="45F52DC4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179,911</w:t>
            </w:r>
          </w:p>
        </w:tc>
        <w:tc>
          <w:tcPr>
            <w:tcW w:w="243" w:type="dxa"/>
          </w:tcPr>
          <w:p w14:paraId="262B4367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C5886E" w14:textId="5BD93CA9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151,343</w:t>
            </w:r>
          </w:p>
        </w:tc>
        <w:tc>
          <w:tcPr>
            <w:tcW w:w="264" w:type="dxa"/>
          </w:tcPr>
          <w:p w14:paraId="090FBEC7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C169177" w14:textId="69E99F2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179,911</w:t>
            </w:r>
          </w:p>
        </w:tc>
      </w:tr>
      <w:tr w:rsidR="00631046" w:rsidRPr="00D57BA2" w14:paraId="5BC7EA0C" w14:textId="77777777" w:rsidTr="006D2966">
        <w:tc>
          <w:tcPr>
            <w:tcW w:w="3762" w:type="dxa"/>
          </w:tcPr>
          <w:p w14:paraId="069B2B3E" w14:textId="777777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6ADDD" w14:textId="0AA1AE50" w:rsidR="00631046" w:rsidRPr="00631046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7,921,922</w:t>
            </w:r>
          </w:p>
        </w:tc>
        <w:tc>
          <w:tcPr>
            <w:tcW w:w="236" w:type="dxa"/>
          </w:tcPr>
          <w:p w14:paraId="0BD89D94" w14:textId="77777777" w:rsidR="00631046" w:rsidRPr="00631046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021E347" w14:textId="428B8B09" w:rsidR="00631046" w:rsidRPr="00631046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9,865,958</w:t>
            </w:r>
          </w:p>
        </w:tc>
        <w:tc>
          <w:tcPr>
            <w:tcW w:w="243" w:type="dxa"/>
          </w:tcPr>
          <w:p w14:paraId="7F18CA38" w14:textId="77777777" w:rsidR="00631046" w:rsidRPr="00631046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2C5B8" w14:textId="6727B154" w:rsidR="00631046" w:rsidRPr="00631046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7,921,922</w:t>
            </w:r>
          </w:p>
        </w:tc>
        <w:tc>
          <w:tcPr>
            <w:tcW w:w="264" w:type="dxa"/>
          </w:tcPr>
          <w:p w14:paraId="6C381BF4" w14:textId="77777777" w:rsidR="00631046" w:rsidRPr="00631046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3F954013" w14:textId="7E61B960" w:rsidR="00631046" w:rsidRPr="00631046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9,865,958</w:t>
            </w:r>
          </w:p>
        </w:tc>
      </w:tr>
      <w:tr w:rsidR="00631046" w:rsidRPr="00D57BA2" w14:paraId="41F2044D" w14:textId="77777777" w:rsidTr="00D57BA2">
        <w:tc>
          <w:tcPr>
            <w:tcW w:w="3762" w:type="dxa"/>
          </w:tcPr>
          <w:p w14:paraId="1F6AC3B3" w14:textId="77777777" w:rsidR="00631046" w:rsidRPr="00D57BA2" w:rsidRDefault="00631046" w:rsidP="0063104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E26EBC" w14:textId="77777777" w:rsidR="00631046" w:rsidRPr="0077381B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52BF11CA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071A5704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43" w:type="dxa"/>
          </w:tcPr>
          <w:p w14:paraId="1888E5C2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E30AE2" w14:textId="77777777" w:rsidR="00631046" w:rsidRPr="0077381B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5F255DE9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7909D5F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</w:tr>
      <w:tr w:rsidR="00631046" w:rsidRPr="00D57BA2" w14:paraId="6C42025A" w14:textId="77777777" w:rsidTr="00D57BA2">
        <w:tc>
          <w:tcPr>
            <w:tcW w:w="3762" w:type="dxa"/>
          </w:tcPr>
          <w:p w14:paraId="7C9BE00D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รวมอยู่ในค่าใช้จ่ายในการจัดจำหน่าย</w:t>
            </w:r>
          </w:p>
        </w:tc>
        <w:tc>
          <w:tcPr>
            <w:tcW w:w="1170" w:type="dxa"/>
          </w:tcPr>
          <w:p w14:paraId="02EF4A03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30F70F29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110D68F9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80D11A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2B892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76CFA8FB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7928D43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046" w:rsidRPr="00D57BA2" w14:paraId="07D3F1F2" w14:textId="77777777" w:rsidTr="00FE5A6C">
        <w:tc>
          <w:tcPr>
            <w:tcW w:w="3762" w:type="dxa"/>
          </w:tcPr>
          <w:p w14:paraId="3B612DAF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  <w:vAlign w:val="bottom"/>
          </w:tcPr>
          <w:p w14:paraId="1A225723" w14:textId="3BE69F9D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174,906</w:t>
            </w:r>
          </w:p>
        </w:tc>
        <w:tc>
          <w:tcPr>
            <w:tcW w:w="236" w:type="dxa"/>
          </w:tcPr>
          <w:p w14:paraId="327594E9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DE7526" w14:textId="0611814E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201,435</w:t>
            </w:r>
          </w:p>
        </w:tc>
        <w:tc>
          <w:tcPr>
            <w:tcW w:w="243" w:type="dxa"/>
          </w:tcPr>
          <w:p w14:paraId="68413015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DE8A72" w14:textId="146C06B6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174,906</w:t>
            </w:r>
          </w:p>
        </w:tc>
        <w:tc>
          <w:tcPr>
            <w:tcW w:w="264" w:type="dxa"/>
          </w:tcPr>
          <w:p w14:paraId="1F71F1B6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15292BB" w14:textId="689A3053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201,435</w:t>
            </w:r>
          </w:p>
        </w:tc>
      </w:tr>
      <w:tr w:rsidR="00631046" w:rsidRPr="00D57BA2" w14:paraId="0DFD1A2E" w14:textId="77777777" w:rsidTr="00FE5A6C">
        <w:tc>
          <w:tcPr>
            <w:tcW w:w="3762" w:type="dxa"/>
          </w:tcPr>
          <w:p w14:paraId="68F57481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2B835D6B" w14:textId="4757F9DC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1,155</w:t>
            </w:r>
          </w:p>
        </w:tc>
        <w:tc>
          <w:tcPr>
            <w:tcW w:w="236" w:type="dxa"/>
          </w:tcPr>
          <w:p w14:paraId="69A3A291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5A08691" w14:textId="7E3CD9AF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335</w:t>
            </w:r>
          </w:p>
        </w:tc>
        <w:tc>
          <w:tcPr>
            <w:tcW w:w="243" w:type="dxa"/>
          </w:tcPr>
          <w:p w14:paraId="3A57461D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298D6B" w14:textId="2DAF436E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1,155</w:t>
            </w:r>
          </w:p>
        </w:tc>
        <w:tc>
          <w:tcPr>
            <w:tcW w:w="264" w:type="dxa"/>
          </w:tcPr>
          <w:p w14:paraId="72231543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6F3B1E9" w14:textId="7F78003D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335</w:t>
            </w:r>
          </w:p>
        </w:tc>
      </w:tr>
      <w:tr w:rsidR="00631046" w:rsidRPr="00D57BA2" w14:paraId="0496C5C8" w14:textId="77777777" w:rsidTr="00FE5A6C">
        <w:tc>
          <w:tcPr>
            <w:tcW w:w="3762" w:type="dxa"/>
          </w:tcPr>
          <w:p w14:paraId="41E204B8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BCE8E" w14:textId="081DDD19" w:rsidR="00631046" w:rsidRPr="00631046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176,061</w:t>
            </w:r>
          </w:p>
        </w:tc>
        <w:tc>
          <w:tcPr>
            <w:tcW w:w="236" w:type="dxa"/>
          </w:tcPr>
          <w:p w14:paraId="098FCA8C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C5A0FBC" w14:textId="39AE1321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201,770</w:t>
            </w:r>
          </w:p>
        </w:tc>
        <w:tc>
          <w:tcPr>
            <w:tcW w:w="243" w:type="dxa"/>
          </w:tcPr>
          <w:p w14:paraId="561A85F3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18F6C" w14:textId="0FA96477" w:rsidR="00631046" w:rsidRPr="0077381B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176,061</w:t>
            </w:r>
          </w:p>
        </w:tc>
        <w:tc>
          <w:tcPr>
            <w:tcW w:w="264" w:type="dxa"/>
          </w:tcPr>
          <w:p w14:paraId="3537FB66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3FB457BD" w14:textId="6620B346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201,770</w:t>
            </w:r>
          </w:p>
        </w:tc>
      </w:tr>
      <w:tr w:rsidR="00631046" w:rsidRPr="00D57BA2" w14:paraId="487F3306" w14:textId="77777777" w:rsidTr="00D57BA2">
        <w:tc>
          <w:tcPr>
            <w:tcW w:w="3762" w:type="dxa"/>
          </w:tcPr>
          <w:p w14:paraId="272E2E26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AD2CE4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5B9FEC6F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213E54B7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F44A3A7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474032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437681D3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45F5651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046" w:rsidRPr="00D57BA2" w14:paraId="59E8C895" w14:textId="77777777" w:rsidTr="00D57BA2">
        <w:tc>
          <w:tcPr>
            <w:tcW w:w="3762" w:type="dxa"/>
          </w:tcPr>
          <w:p w14:paraId="52D53F9A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14:paraId="59F5C94A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45380DA0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126F82A1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F3033F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080E6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54EDB871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3EC9AC6E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046" w:rsidRPr="00D57BA2" w14:paraId="414ABE14" w14:textId="77777777" w:rsidTr="00EB147A">
        <w:tc>
          <w:tcPr>
            <w:tcW w:w="3762" w:type="dxa"/>
          </w:tcPr>
          <w:p w14:paraId="57FD8BDB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vAlign w:val="bottom"/>
          </w:tcPr>
          <w:p w14:paraId="34EB2441" w14:textId="20FCE938" w:rsidR="00631046" w:rsidRPr="0077381B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172,989</w:t>
            </w:r>
          </w:p>
        </w:tc>
        <w:tc>
          <w:tcPr>
            <w:tcW w:w="236" w:type="dxa"/>
          </w:tcPr>
          <w:p w14:paraId="3BDAA755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E5239ED" w14:textId="0F8A7FEA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153,412</w:t>
            </w:r>
          </w:p>
        </w:tc>
        <w:tc>
          <w:tcPr>
            <w:tcW w:w="243" w:type="dxa"/>
          </w:tcPr>
          <w:p w14:paraId="43850EF7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9BF9B6" w14:textId="42CD0DC0" w:rsidR="00631046" w:rsidRPr="00631046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172,989</w:t>
            </w:r>
          </w:p>
        </w:tc>
        <w:tc>
          <w:tcPr>
            <w:tcW w:w="264" w:type="dxa"/>
          </w:tcPr>
          <w:p w14:paraId="14C7AF1C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4B957F8A" w14:textId="4F59F4AC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153,412</w:t>
            </w:r>
          </w:p>
        </w:tc>
      </w:tr>
      <w:tr w:rsidR="00631046" w:rsidRPr="00D57BA2" w14:paraId="5B399254" w14:textId="77777777" w:rsidTr="00EB147A">
        <w:tc>
          <w:tcPr>
            <w:tcW w:w="3762" w:type="dxa"/>
          </w:tcPr>
          <w:p w14:paraId="1E87AE8D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  <w:vAlign w:val="bottom"/>
          </w:tcPr>
          <w:p w14:paraId="56400CA5" w14:textId="0A16A79C" w:rsidR="00631046" w:rsidRPr="0077381B" w:rsidRDefault="00631046" w:rsidP="006310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202,552</w:t>
            </w:r>
          </w:p>
        </w:tc>
        <w:tc>
          <w:tcPr>
            <w:tcW w:w="236" w:type="dxa"/>
          </w:tcPr>
          <w:p w14:paraId="72320355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3B6DB94" w14:textId="490C3AF5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176,985</w:t>
            </w:r>
          </w:p>
        </w:tc>
        <w:tc>
          <w:tcPr>
            <w:tcW w:w="243" w:type="dxa"/>
          </w:tcPr>
          <w:p w14:paraId="19126E72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23CF4C" w14:textId="2DBF7E30" w:rsidR="00631046" w:rsidRPr="00631046" w:rsidRDefault="00631046" w:rsidP="0063104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202,552</w:t>
            </w:r>
          </w:p>
        </w:tc>
        <w:tc>
          <w:tcPr>
            <w:tcW w:w="264" w:type="dxa"/>
          </w:tcPr>
          <w:p w14:paraId="3FD4862E" w14:textId="77777777" w:rsidR="00631046" w:rsidRPr="00D57BA2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572C5805" w14:textId="753EA5FD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176,985</w:t>
            </w:r>
          </w:p>
        </w:tc>
      </w:tr>
      <w:tr w:rsidR="00631046" w:rsidRPr="00D57BA2" w14:paraId="0C099B3E" w14:textId="77777777" w:rsidTr="00296784">
        <w:tc>
          <w:tcPr>
            <w:tcW w:w="3762" w:type="dxa"/>
          </w:tcPr>
          <w:p w14:paraId="3D4C48C9" w14:textId="7688CE53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  <w:vAlign w:val="bottom"/>
          </w:tcPr>
          <w:p w14:paraId="3291232F" w14:textId="1098C236" w:rsidR="00631046" w:rsidRPr="0077381B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6,855</w:t>
            </w:r>
          </w:p>
        </w:tc>
        <w:tc>
          <w:tcPr>
            <w:tcW w:w="236" w:type="dxa"/>
          </w:tcPr>
          <w:p w14:paraId="04FF8597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9B49838" w14:textId="7F72C4B5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7,189</w:t>
            </w:r>
          </w:p>
        </w:tc>
        <w:tc>
          <w:tcPr>
            <w:tcW w:w="243" w:type="dxa"/>
          </w:tcPr>
          <w:p w14:paraId="00407630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02BABF" w14:textId="34734FBB" w:rsidR="00631046" w:rsidRPr="00631046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6,855</w:t>
            </w:r>
          </w:p>
        </w:tc>
        <w:tc>
          <w:tcPr>
            <w:tcW w:w="264" w:type="dxa"/>
          </w:tcPr>
          <w:p w14:paraId="37C30AC7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508150E7" w14:textId="70F13FDF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7,189</w:t>
            </w:r>
          </w:p>
        </w:tc>
      </w:tr>
      <w:tr w:rsidR="00631046" w:rsidRPr="00D57BA2" w14:paraId="75C925DE" w14:textId="77777777" w:rsidTr="00296784">
        <w:tc>
          <w:tcPr>
            <w:tcW w:w="3762" w:type="dxa"/>
          </w:tcPr>
          <w:p w14:paraId="44B7C17C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86872A" w14:textId="1776FE09" w:rsidR="00631046" w:rsidRPr="0077381B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49,856</w:t>
            </w:r>
          </w:p>
        </w:tc>
        <w:tc>
          <w:tcPr>
            <w:tcW w:w="236" w:type="dxa"/>
          </w:tcPr>
          <w:p w14:paraId="3BFC3D49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6C7E9FE" w14:textId="722C5268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56,102</w:t>
            </w:r>
          </w:p>
        </w:tc>
        <w:tc>
          <w:tcPr>
            <w:tcW w:w="243" w:type="dxa"/>
          </w:tcPr>
          <w:p w14:paraId="4E689242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BFD7C7" w14:textId="48982305" w:rsidR="00631046" w:rsidRPr="00631046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49,856</w:t>
            </w:r>
          </w:p>
        </w:tc>
        <w:tc>
          <w:tcPr>
            <w:tcW w:w="264" w:type="dxa"/>
          </w:tcPr>
          <w:p w14:paraId="06C5B30E" w14:textId="77777777" w:rsidR="00631046" w:rsidRPr="00D57BA2" w:rsidRDefault="00631046" w:rsidP="0063104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972D7AE" w14:textId="29625E7D" w:rsidR="00631046" w:rsidRPr="00D57BA2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56,102</w:t>
            </w:r>
          </w:p>
        </w:tc>
      </w:tr>
      <w:tr w:rsidR="00631046" w:rsidRPr="00D57BA2" w14:paraId="25E2660D" w14:textId="77777777" w:rsidTr="00296784">
        <w:tc>
          <w:tcPr>
            <w:tcW w:w="3762" w:type="dxa"/>
          </w:tcPr>
          <w:p w14:paraId="40BEB8EC" w14:textId="77777777" w:rsidR="00631046" w:rsidRPr="00D57BA2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91890" w14:textId="50777319" w:rsidR="00631046" w:rsidRPr="00631046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432,252</w:t>
            </w:r>
          </w:p>
        </w:tc>
        <w:tc>
          <w:tcPr>
            <w:tcW w:w="236" w:type="dxa"/>
          </w:tcPr>
          <w:p w14:paraId="10C03C8F" w14:textId="77777777" w:rsidR="00631046" w:rsidRPr="00631046" w:rsidRDefault="00631046" w:rsidP="00631046">
            <w:pPr>
              <w:pStyle w:val="acctfourfigures"/>
              <w:tabs>
                <w:tab w:val="decimal" w:pos="954"/>
              </w:tabs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9DFF152" w14:textId="3DCF9AE1" w:rsidR="00631046" w:rsidRPr="00631046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393,688</w:t>
            </w:r>
          </w:p>
        </w:tc>
        <w:tc>
          <w:tcPr>
            <w:tcW w:w="243" w:type="dxa"/>
          </w:tcPr>
          <w:p w14:paraId="5F39B98B" w14:textId="77777777" w:rsidR="00631046" w:rsidRPr="00631046" w:rsidRDefault="00631046" w:rsidP="00631046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FF2C5" w14:textId="60B85E7B" w:rsidR="00631046" w:rsidRPr="00631046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432,252</w:t>
            </w:r>
          </w:p>
        </w:tc>
        <w:tc>
          <w:tcPr>
            <w:tcW w:w="264" w:type="dxa"/>
          </w:tcPr>
          <w:p w14:paraId="61615145" w14:textId="77777777" w:rsidR="00631046" w:rsidRPr="00631046" w:rsidRDefault="00631046" w:rsidP="00631046">
            <w:pPr>
              <w:tabs>
                <w:tab w:val="clear" w:pos="907"/>
                <w:tab w:val="decimal" w:pos="837"/>
                <w:tab w:val="decimal" w:pos="929"/>
              </w:tabs>
              <w:spacing w:line="240" w:lineRule="auto"/>
              <w:ind w:left="-198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D77BEDF" w14:textId="60758FCA" w:rsidR="00631046" w:rsidRPr="00631046" w:rsidRDefault="00631046" w:rsidP="006310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3104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393,688</w:t>
            </w:r>
          </w:p>
        </w:tc>
      </w:tr>
    </w:tbl>
    <w:p w14:paraId="77126168" w14:textId="77777777" w:rsidR="008D78F3" w:rsidRPr="00D57BA2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p w14:paraId="43CC43D7" w14:textId="55EC7962" w:rsidR="007D4077" w:rsidRPr="00D57BA2" w:rsidRDefault="00176CFB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EC26C5">
        <w:rPr>
          <w:rFonts w:asciiTheme="majorBidi" w:hAnsiTheme="majorBidi" w:cstheme="majorBidi"/>
          <w:sz w:val="30"/>
          <w:szCs w:val="30"/>
          <w:u w:val="none"/>
          <w:lang w:val="en-US"/>
        </w:rPr>
        <w:t>8</w:t>
      </w:r>
      <w:r w:rsidR="007D4077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  <w:t>ภาษีเงินได้</w:t>
      </w:r>
    </w:p>
    <w:p w14:paraId="0E535E02" w14:textId="77777777" w:rsidR="007D4077" w:rsidRPr="003A4173" w:rsidRDefault="007D4077" w:rsidP="00D87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5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1018"/>
        <w:gridCol w:w="237"/>
        <w:gridCol w:w="1055"/>
        <w:gridCol w:w="266"/>
        <w:gridCol w:w="1026"/>
        <w:gridCol w:w="266"/>
        <w:gridCol w:w="1024"/>
      </w:tblGrid>
      <w:tr w:rsidR="00634C76" w:rsidRPr="00D57BA2" w14:paraId="03215155" w14:textId="77777777" w:rsidTr="00D57BA2">
        <w:tc>
          <w:tcPr>
            <w:tcW w:w="1927" w:type="pct"/>
          </w:tcPr>
          <w:p w14:paraId="2F4A3078" w14:textId="77777777" w:rsidR="00634C76" w:rsidRPr="00D879E1" w:rsidRDefault="0057650B" w:rsidP="0057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17" w:type="pct"/>
          </w:tcPr>
          <w:p w14:paraId="4C3238D8" w14:textId="77777777" w:rsidR="00634C76" w:rsidRPr="00D879E1" w:rsidRDefault="00634C76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pct"/>
            <w:gridSpan w:val="3"/>
          </w:tcPr>
          <w:p w14:paraId="3DBB9AB9" w14:textId="77777777" w:rsidR="00634C76" w:rsidRPr="00D879E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9" w:type="pct"/>
          </w:tcPr>
          <w:p w14:paraId="612B8665" w14:textId="77777777" w:rsidR="00634C76" w:rsidRPr="00D879E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0" w:type="pct"/>
            <w:gridSpan w:val="3"/>
          </w:tcPr>
          <w:p w14:paraId="5DCFACB4" w14:textId="77777777" w:rsidR="00634C76" w:rsidRPr="00D879E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E0C25" w:rsidRPr="00D57BA2" w14:paraId="48F3E69A" w14:textId="77777777" w:rsidTr="00D57BA2">
        <w:tc>
          <w:tcPr>
            <w:tcW w:w="1927" w:type="pct"/>
          </w:tcPr>
          <w:p w14:paraId="3039D87C" w14:textId="77777777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632E624" w14:textId="5A383DF8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59B3BC6F" w14:textId="191A215C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24" w:type="pct"/>
          </w:tcPr>
          <w:p w14:paraId="5F50C17E" w14:textId="77777777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381BF071" w14:textId="1A7E8C42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39" w:type="pct"/>
          </w:tcPr>
          <w:p w14:paraId="22E3E795" w14:textId="77777777" w:rsidR="00EE0C25" w:rsidRPr="00D879E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6" w:type="pct"/>
          </w:tcPr>
          <w:p w14:paraId="1C381260" w14:textId="03D77E8C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39" w:type="pct"/>
          </w:tcPr>
          <w:p w14:paraId="2E25BF26" w14:textId="77777777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7922D936" w14:textId="7D1E67AB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EE0C25" w:rsidRPr="00D57BA2" w14:paraId="60DB5084" w14:textId="77777777" w:rsidTr="00D57BA2">
        <w:tc>
          <w:tcPr>
            <w:tcW w:w="1927" w:type="pct"/>
          </w:tcPr>
          <w:p w14:paraId="4FE270B2" w14:textId="77777777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D0A32D5" w14:textId="77777777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5" w:type="pct"/>
            <w:gridSpan w:val="7"/>
          </w:tcPr>
          <w:p w14:paraId="4B4CEADF" w14:textId="77777777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31046" w:rsidRPr="00D57BA2" w14:paraId="5E38E232" w14:textId="77777777" w:rsidTr="001B61BF">
        <w:tc>
          <w:tcPr>
            <w:tcW w:w="1927" w:type="pct"/>
          </w:tcPr>
          <w:p w14:paraId="58ACBA2F" w14:textId="77777777" w:rsidR="00631046" w:rsidRPr="00D879E1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7" w:type="pct"/>
          </w:tcPr>
          <w:p w14:paraId="756F7BEE" w14:textId="77777777" w:rsidR="00631046" w:rsidRPr="00D879E1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50F25804" w14:textId="41DD1B1A" w:rsidR="00631046" w:rsidRPr="00D879E1" w:rsidRDefault="00631046" w:rsidP="0063104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367,001</w:t>
            </w:r>
          </w:p>
        </w:tc>
        <w:tc>
          <w:tcPr>
            <w:tcW w:w="124" w:type="pct"/>
            <w:vAlign w:val="center"/>
          </w:tcPr>
          <w:p w14:paraId="7C276359" w14:textId="77777777" w:rsidR="00631046" w:rsidRPr="00D879E1" w:rsidRDefault="00631046" w:rsidP="006310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0E1B3BA1" w14:textId="127C0EC6" w:rsidR="00631046" w:rsidRPr="00D879E1" w:rsidRDefault="00631046" w:rsidP="0063104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311,775</w:t>
            </w:r>
          </w:p>
        </w:tc>
        <w:tc>
          <w:tcPr>
            <w:tcW w:w="139" w:type="pct"/>
            <w:vAlign w:val="center"/>
          </w:tcPr>
          <w:p w14:paraId="45CB515A" w14:textId="77777777" w:rsidR="00631046" w:rsidRPr="00D879E1" w:rsidRDefault="00631046" w:rsidP="006310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23FCB693" w14:textId="1879A4A2" w:rsidR="00631046" w:rsidRPr="00D879E1" w:rsidRDefault="00631046" w:rsidP="0063104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367,001</w:t>
            </w:r>
          </w:p>
        </w:tc>
        <w:tc>
          <w:tcPr>
            <w:tcW w:w="139" w:type="pct"/>
            <w:vAlign w:val="center"/>
          </w:tcPr>
          <w:p w14:paraId="30F4E6D1" w14:textId="77777777" w:rsidR="00631046" w:rsidRPr="00D879E1" w:rsidRDefault="00631046" w:rsidP="006310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E47A95B" w14:textId="3C4F7AF3" w:rsidR="00631046" w:rsidRPr="00D879E1" w:rsidRDefault="00631046" w:rsidP="0063104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311,775</w:t>
            </w:r>
          </w:p>
        </w:tc>
      </w:tr>
      <w:tr w:rsidR="00631046" w:rsidRPr="00D57BA2" w14:paraId="1F6ED4FC" w14:textId="77777777" w:rsidTr="001B61BF">
        <w:tc>
          <w:tcPr>
            <w:tcW w:w="1927" w:type="pct"/>
          </w:tcPr>
          <w:p w14:paraId="785F2819" w14:textId="777B1B05" w:rsidR="00631046" w:rsidRPr="00D879E1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7" w:type="pct"/>
          </w:tcPr>
          <w:p w14:paraId="759247BB" w14:textId="4588331B" w:rsidR="00631046" w:rsidRPr="00D879E1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  <w:vAlign w:val="bottom"/>
          </w:tcPr>
          <w:p w14:paraId="07D6CC7E" w14:textId="066668CE" w:rsidR="00631046" w:rsidRPr="00D879E1" w:rsidRDefault="00631046" w:rsidP="0063104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(29,856)</w:t>
            </w:r>
          </w:p>
        </w:tc>
        <w:tc>
          <w:tcPr>
            <w:tcW w:w="124" w:type="pct"/>
            <w:vAlign w:val="center"/>
          </w:tcPr>
          <w:p w14:paraId="566FC57B" w14:textId="77777777" w:rsidR="00631046" w:rsidRPr="00D879E1" w:rsidRDefault="00631046" w:rsidP="006310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18F7D302" w14:textId="502C9EE2" w:rsidR="00631046" w:rsidRPr="00D879E1" w:rsidRDefault="00631046" w:rsidP="0063104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24,699</w:t>
            </w:r>
          </w:p>
        </w:tc>
        <w:tc>
          <w:tcPr>
            <w:tcW w:w="139" w:type="pct"/>
            <w:vAlign w:val="center"/>
          </w:tcPr>
          <w:p w14:paraId="7666A69A" w14:textId="77777777" w:rsidR="00631046" w:rsidRPr="00D879E1" w:rsidRDefault="00631046" w:rsidP="006310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5B124899" w14:textId="57B28D3F" w:rsidR="00631046" w:rsidRPr="00D879E1" w:rsidRDefault="00631046" w:rsidP="0063104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(27,285)</w:t>
            </w:r>
          </w:p>
        </w:tc>
        <w:tc>
          <w:tcPr>
            <w:tcW w:w="139" w:type="pct"/>
            <w:vAlign w:val="center"/>
          </w:tcPr>
          <w:p w14:paraId="6777E9B9" w14:textId="77777777" w:rsidR="00631046" w:rsidRPr="00D879E1" w:rsidRDefault="00631046" w:rsidP="00631046">
            <w:pPr>
              <w:tabs>
                <w:tab w:val="decimal" w:pos="821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E4E5DBB" w14:textId="5AD81F70" w:rsidR="00631046" w:rsidRPr="00D879E1" w:rsidRDefault="00631046" w:rsidP="0063104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24,699</w:t>
            </w:r>
          </w:p>
        </w:tc>
      </w:tr>
      <w:tr w:rsidR="00631046" w:rsidRPr="00D57BA2" w14:paraId="06FD6426" w14:textId="77777777" w:rsidTr="001B61BF">
        <w:tc>
          <w:tcPr>
            <w:tcW w:w="1927" w:type="pct"/>
          </w:tcPr>
          <w:p w14:paraId="79ED795F" w14:textId="77777777" w:rsidR="00631046" w:rsidRPr="00D879E1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517" w:type="pct"/>
          </w:tcPr>
          <w:p w14:paraId="265629B3" w14:textId="77777777" w:rsidR="00631046" w:rsidRPr="00D879E1" w:rsidRDefault="00631046" w:rsidP="00631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A78FD" w14:textId="2BF65328" w:rsidR="00631046" w:rsidRPr="00631046" w:rsidRDefault="00631046" w:rsidP="0063104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337,145 </w:t>
            </w:r>
          </w:p>
        </w:tc>
        <w:tc>
          <w:tcPr>
            <w:tcW w:w="124" w:type="pct"/>
            <w:vAlign w:val="center"/>
          </w:tcPr>
          <w:p w14:paraId="25506E42" w14:textId="77777777" w:rsidR="00631046" w:rsidRPr="00631046" w:rsidRDefault="00631046" w:rsidP="00631046">
            <w:pPr>
              <w:pStyle w:val="headingcentred"/>
              <w:tabs>
                <w:tab w:val="decimal" w:pos="821"/>
              </w:tabs>
              <w:spacing w:after="0" w:line="240" w:lineRule="auto"/>
              <w:ind w:left="-81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19A2A67B" w14:textId="303AF5A3" w:rsidR="00631046" w:rsidRPr="00631046" w:rsidRDefault="00631046" w:rsidP="0063104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bCs/>
                <w:sz w:val="30"/>
                <w:szCs w:val="30"/>
              </w:rPr>
              <w:t>336,474</w:t>
            </w:r>
          </w:p>
        </w:tc>
        <w:tc>
          <w:tcPr>
            <w:tcW w:w="139" w:type="pct"/>
            <w:vAlign w:val="center"/>
          </w:tcPr>
          <w:p w14:paraId="0FD9819F" w14:textId="77777777" w:rsidR="00631046" w:rsidRPr="00631046" w:rsidRDefault="00631046" w:rsidP="006310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E686F" w14:textId="210BADCE" w:rsidR="00631046" w:rsidRPr="00631046" w:rsidRDefault="00631046" w:rsidP="0063104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104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339,716 </w:t>
            </w:r>
          </w:p>
        </w:tc>
        <w:tc>
          <w:tcPr>
            <w:tcW w:w="139" w:type="pct"/>
            <w:vAlign w:val="center"/>
          </w:tcPr>
          <w:p w14:paraId="29094297" w14:textId="77777777" w:rsidR="00631046" w:rsidRPr="00D879E1" w:rsidRDefault="00631046" w:rsidP="00631046">
            <w:pPr>
              <w:tabs>
                <w:tab w:val="decimal" w:pos="821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634C73A5" w14:textId="60EE41E8" w:rsidR="00631046" w:rsidRPr="00D879E1" w:rsidRDefault="00631046" w:rsidP="00631046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336,474</w:t>
            </w:r>
          </w:p>
        </w:tc>
      </w:tr>
    </w:tbl>
    <w:p w14:paraId="0AA3B1CF" w14:textId="0869EB0B" w:rsidR="004B1674" w:rsidRPr="003A4173" w:rsidRDefault="004B1674" w:rsidP="00D879E1">
      <w:pPr>
        <w:spacing w:line="220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95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46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1B5FDD" w:rsidRPr="00D57BA2" w14:paraId="136E213B" w14:textId="77777777" w:rsidTr="00FF6C7A">
        <w:tc>
          <w:tcPr>
            <w:tcW w:w="3330" w:type="dxa"/>
          </w:tcPr>
          <w:p w14:paraId="3444DF58" w14:textId="77777777" w:rsidR="001B5FDD" w:rsidRPr="00D879E1" w:rsidRDefault="001B5FDD" w:rsidP="002F070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D879E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</w:t>
            </w:r>
          </w:p>
        </w:tc>
        <w:tc>
          <w:tcPr>
            <w:tcW w:w="6246" w:type="dxa"/>
            <w:gridSpan w:val="11"/>
          </w:tcPr>
          <w:p w14:paraId="5139047D" w14:textId="3B3F97BF" w:rsidR="001B5FDD" w:rsidRPr="00D879E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B25C97"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รวมและงบการเงิน</w:t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E0C25" w:rsidRPr="00D57BA2" w14:paraId="35CB9FC3" w14:textId="77777777" w:rsidTr="00FF6C7A">
        <w:tc>
          <w:tcPr>
            <w:tcW w:w="3330" w:type="dxa"/>
            <w:vAlign w:val="bottom"/>
          </w:tcPr>
          <w:p w14:paraId="02FD848B" w14:textId="77777777" w:rsidR="00EE0C25" w:rsidRPr="00D879E1" w:rsidRDefault="00EE0C25" w:rsidP="00EE0C2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879E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D879E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006" w:type="dxa"/>
            <w:gridSpan w:val="5"/>
          </w:tcPr>
          <w:p w14:paraId="52D26D23" w14:textId="2F635D5D" w:rsidR="00EE0C25" w:rsidRPr="00D879E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</w:tcPr>
          <w:p w14:paraId="6DB1AABC" w14:textId="77777777" w:rsidR="00EE0C25" w:rsidRPr="00D879E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3EFE907" w14:textId="12018AD6" w:rsidR="00EE0C25" w:rsidRPr="00D879E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EE0C25" w:rsidRPr="00D57BA2" w14:paraId="4EC53BE3" w14:textId="77777777" w:rsidTr="00FF6C7A">
        <w:tc>
          <w:tcPr>
            <w:tcW w:w="3330" w:type="dxa"/>
          </w:tcPr>
          <w:p w14:paraId="48BA5C12" w14:textId="77777777" w:rsidR="00EE0C25" w:rsidRPr="00D879E1" w:rsidRDefault="00EE0C25" w:rsidP="00EE0C25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306B0D49" w14:textId="5CFE2CCE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E96ED5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74D9588" w14:textId="77B33AC5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D8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366E4611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F82D4D7" w14:textId="4E5DF806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2C0DB4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1684D0" w14:textId="34056770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F1F1E8" w14:textId="77777777" w:rsidR="00EE0C25" w:rsidRPr="00D879E1" w:rsidRDefault="00EE0C25" w:rsidP="00EE0C2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8DA4306" w14:textId="63C645A8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D8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84A0CAD" w14:textId="77777777" w:rsidR="00EE0C25" w:rsidRPr="00D879E1" w:rsidRDefault="00EE0C25" w:rsidP="00EE0C2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D53E56" w14:textId="7AB52C29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0C25" w:rsidRPr="00D57BA2" w14:paraId="6251196E" w14:textId="77777777" w:rsidTr="00FF6C7A">
        <w:tc>
          <w:tcPr>
            <w:tcW w:w="3330" w:type="dxa"/>
          </w:tcPr>
          <w:p w14:paraId="658AF238" w14:textId="77777777" w:rsidR="00EE0C25" w:rsidRPr="00D879E1" w:rsidRDefault="00EE0C25" w:rsidP="00EE0C25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1E7B2975" w14:textId="55D04DE8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75F2428B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EFD4EA" w14:textId="5BDCBE36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30C8101E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61F1316" w14:textId="2A0C085D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712BF1B4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E487DE" w14:textId="2AA9B320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033D24B2" w14:textId="77777777" w:rsidR="00EE0C25" w:rsidRPr="00D879E1" w:rsidRDefault="00EE0C25" w:rsidP="00EE0C2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B57A5C" w14:textId="50CFE88D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5C23F004" w14:textId="77777777" w:rsidR="00EE0C25" w:rsidRPr="00D879E1" w:rsidRDefault="00EE0C25" w:rsidP="00EE0C2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BBBD11" w14:textId="6114694F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EE0C25" w:rsidRPr="00D57BA2" w14:paraId="0FB43DED" w14:textId="77777777" w:rsidTr="00FF6C7A">
        <w:tc>
          <w:tcPr>
            <w:tcW w:w="3330" w:type="dxa"/>
          </w:tcPr>
          <w:p w14:paraId="7F975AB6" w14:textId="77777777" w:rsidR="00EE0C25" w:rsidRPr="00D879E1" w:rsidRDefault="00EE0C25" w:rsidP="00EE0C25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6C8003DB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620DFA0" w14:textId="77777777" w:rsidR="00EE0C25" w:rsidRPr="00D879E1" w:rsidRDefault="00EE0C25" w:rsidP="00EE0C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2FA25E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C74AE30" w14:textId="77777777" w:rsidR="00EE0C25" w:rsidRPr="00D879E1" w:rsidRDefault="00EE0C25" w:rsidP="00EE0C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4B5091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5E7814" w14:textId="77777777" w:rsidR="00EE0C25" w:rsidRPr="00D879E1" w:rsidRDefault="00EE0C25" w:rsidP="00EE0C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319A51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3F9FA5A" w14:textId="77777777" w:rsidR="00EE0C25" w:rsidRPr="00D879E1" w:rsidRDefault="00EE0C25" w:rsidP="00EE0C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06424F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2AB508" w14:textId="77777777" w:rsidR="00EE0C25" w:rsidRPr="00D879E1" w:rsidRDefault="00EE0C25" w:rsidP="00EE0C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6FAFB4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E0C25" w:rsidRPr="00D57BA2" w14:paraId="20866870" w14:textId="538B3A96" w:rsidTr="00FF6C7A">
        <w:tc>
          <w:tcPr>
            <w:tcW w:w="3330" w:type="dxa"/>
          </w:tcPr>
          <w:p w14:paraId="4325E9C8" w14:textId="77777777" w:rsidR="00EE0C25" w:rsidRPr="00FF6C7A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246" w:type="dxa"/>
            <w:gridSpan w:val="11"/>
          </w:tcPr>
          <w:p w14:paraId="1F537BEA" w14:textId="5F3A8195" w:rsidR="00EE0C25" w:rsidRPr="003C53B8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0C25" w:rsidRPr="00D57BA2" w14:paraId="5DD1187C" w14:textId="77777777" w:rsidTr="00FF6C7A">
        <w:tc>
          <w:tcPr>
            <w:tcW w:w="3330" w:type="dxa"/>
          </w:tcPr>
          <w:p w14:paraId="217F11CD" w14:textId="1986B349" w:rsidR="00EE0C25" w:rsidRPr="00D879E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</w:p>
          <w:p w14:paraId="0A6F4F52" w14:textId="1C3CDF9B" w:rsidR="00EE0C25" w:rsidRPr="00D879E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ของตลาดที่วัดมูลค่ายุติธรรมผ่าน</w:t>
            </w:r>
          </w:p>
        </w:tc>
        <w:tc>
          <w:tcPr>
            <w:tcW w:w="846" w:type="dxa"/>
            <w:vAlign w:val="bottom"/>
          </w:tcPr>
          <w:p w14:paraId="6B42C218" w14:textId="77777777" w:rsidR="00EE0C25" w:rsidRPr="00D879E1" w:rsidRDefault="00EE0C25" w:rsidP="00EE0C2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1D1398" w14:textId="77777777" w:rsidR="00EE0C25" w:rsidRPr="00D879E1" w:rsidRDefault="00EE0C25" w:rsidP="00EE0C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85983F" w14:textId="77777777" w:rsidR="00EE0C25" w:rsidRPr="00D879E1" w:rsidRDefault="00EE0C25" w:rsidP="00EE0C2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2E5D44" w14:textId="77777777" w:rsidR="00EE0C25" w:rsidRPr="00D879E1" w:rsidRDefault="00EE0C25" w:rsidP="00EE0C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BCABE8" w14:textId="77777777" w:rsidR="00EE0C25" w:rsidRPr="00D879E1" w:rsidRDefault="00EE0C25" w:rsidP="00EE0C2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1BB194" w14:textId="77777777" w:rsidR="00EE0C25" w:rsidRPr="00D879E1" w:rsidRDefault="00EE0C25" w:rsidP="00EE0C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7873DA" w14:textId="77777777" w:rsidR="00EE0C25" w:rsidRPr="00D879E1" w:rsidRDefault="00EE0C25" w:rsidP="00EE0C2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013A0E" w14:textId="77777777" w:rsidR="00EE0C25" w:rsidRPr="00D879E1" w:rsidRDefault="00EE0C25" w:rsidP="00EE0C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1CE5FB" w14:textId="77777777" w:rsidR="00EE0C25" w:rsidRPr="00D879E1" w:rsidRDefault="00EE0C25" w:rsidP="00EE0C2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AF9F2E" w14:textId="77777777" w:rsidR="00EE0C25" w:rsidRPr="00D879E1" w:rsidRDefault="00EE0C25" w:rsidP="00EE0C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7A8F1D" w14:textId="77777777" w:rsidR="00EE0C25" w:rsidRPr="00D879E1" w:rsidRDefault="00EE0C25" w:rsidP="00EE0C2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D8A" w:rsidRPr="00D57BA2" w14:paraId="4A732929" w14:textId="77777777" w:rsidTr="00FF6C7A">
        <w:tc>
          <w:tcPr>
            <w:tcW w:w="3330" w:type="dxa"/>
          </w:tcPr>
          <w:p w14:paraId="39A53BCB" w14:textId="7C313483" w:rsidR="00151D8A" w:rsidRPr="00D879E1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846" w:type="dxa"/>
            <w:vAlign w:val="bottom"/>
          </w:tcPr>
          <w:p w14:paraId="12F3A00F" w14:textId="52BC0EB4" w:rsidR="00151D8A" w:rsidRPr="00D879E1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D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1,086</w:t>
            </w:r>
          </w:p>
        </w:tc>
        <w:tc>
          <w:tcPr>
            <w:tcW w:w="180" w:type="dxa"/>
            <w:vAlign w:val="bottom"/>
          </w:tcPr>
          <w:p w14:paraId="2750139A" w14:textId="77777777" w:rsidR="00151D8A" w:rsidRPr="00D879E1" w:rsidRDefault="00151D8A" w:rsidP="00151D8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0CBE9B" w14:textId="1E2D2182" w:rsidR="00151D8A" w:rsidRPr="00D879E1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D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  <w:tc>
          <w:tcPr>
            <w:tcW w:w="180" w:type="dxa"/>
            <w:vAlign w:val="bottom"/>
          </w:tcPr>
          <w:p w14:paraId="71F91AF8" w14:textId="77777777" w:rsidR="00151D8A" w:rsidRPr="00D879E1" w:rsidRDefault="00151D8A" w:rsidP="00151D8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8C940D" w14:textId="5F0DE356" w:rsidR="00151D8A" w:rsidRPr="00D879E1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D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180" w:type="dxa"/>
            <w:vAlign w:val="bottom"/>
          </w:tcPr>
          <w:p w14:paraId="3818AF95" w14:textId="77777777" w:rsidR="00151D8A" w:rsidRPr="00D879E1" w:rsidRDefault="00151D8A" w:rsidP="00151D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14C085" w14:textId="6037E33F" w:rsidR="00151D8A" w:rsidRPr="00D879E1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87,662</w:t>
            </w:r>
          </w:p>
        </w:tc>
        <w:tc>
          <w:tcPr>
            <w:tcW w:w="180" w:type="dxa"/>
          </w:tcPr>
          <w:p w14:paraId="052A7C8C" w14:textId="77777777" w:rsidR="00151D8A" w:rsidRPr="00D879E1" w:rsidRDefault="00151D8A" w:rsidP="00151D8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F8AC40" w14:textId="5B15C7DE" w:rsidR="00151D8A" w:rsidRPr="00D879E1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(17,532)</w:t>
            </w:r>
          </w:p>
        </w:tc>
        <w:tc>
          <w:tcPr>
            <w:tcW w:w="180" w:type="dxa"/>
          </w:tcPr>
          <w:p w14:paraId="63F4DF3A" w14:textId="77777777" w:rsidR="00151D8A" w:rsidRPr="00D879E1" w:rsidRDefault="00151D8A" w:rsidP="00151D8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2494F4" w14:textId="6DA183A3" w:rsidR="00151D8A" w:rsidRPr="00D879E1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70,130</w:t>
            </w:r>
          </w:p>
        </w:tc>
      </w:tr>
      <w:tr w:rsidR="00151D8A" w:rsidRPr="00D57BA2" w14:paraId="37124E4D" w14:textId="77777777" w:rsidTr="00FF6C7A">
        <w:tc>
          <w:tcPr>
            <w:tcW w:w="3330" w:type="dxa"/>
          </w:tcPr>
          <w:p w14:paraId="09F21631" w14:textId="513BED69" w:rsidR="00151D8A" w:rsidRPr="00D879E1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</w:t>
            </w:r>
            <w:r w:rsidRPr="00D8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78B19C1" w14:textId="571909A5" w:rsidR="00151D8A" w:rsidRPr="00D879E1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หลักคณิตศาสตร์ประกันภัย</w:t>
            </w:r>
            <w:r w:rsidRPr="00D879E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5E67FFBE" w14:textId="1C5BBBFA" w:rsidR="00151D8A" w:rsidRPr="00D879E1" w:rsidDel="00450DDE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D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(6,366)</w:t>
            </w:r>
          </w:p>
        </w:tc>
        <w:tc>
          <w:tcPr>
            <w:tcW w:w="180" w:type="dxa"/>
            <w:vAlign w:val="bottom"/>
          </w:tcPr>
          <w:p w14:paraId="56CAF4D0" w14:textId="77777777" w:rsidR="00151D8A" w:rsidRPr="00D879E1" w:rsidRDefault="00151D8A" w:rsidP="00151D8A">
            <w:pPr>
              <w:pStyle w:val="acctfourfigures"/>
              <w:tabs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1EB2C5" w14:textId="741A8251" w:rsidR="00151D8A" w:rsidRPr="00D879E1" w:rsidDel="00450DDE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D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1,273</w:t>
            </w:r>
          </w:p>
        </w:tc>
        <w:tc>
          <w:tcPr>
            <w:tcW w:w="180" w:type="dxa"/>
            <w:vAlign w:val="bottom"/>
          </w:tcPr>
          <w:p w14:paraId="0BBCF5ED" w14:textId="77777777" w:rsidR="00151D8A" w:rsidRPr="00D879E1" w:rsidRDefault="00151D8A" w:rsidP="00151D8A">
            <w:pPr>
              <w:pStyle w:val="acctfourfigures"/>
              <w:tabs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334E13" w14:textId="6614E8E3" w:rsidR="00151D8A" w:rsidRPr="00D879E1" w:rsidDel="00450DDE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1D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(5,093)</w:t>
            </w:r>
          </w:p>
        </w:tc>
        <w:tc>
          <w:tcPr>
            <w:tcW w:w="180" w:type="dxa"/>
            <w:vAlign w:val="bottom"/>
          </w:tcPr>
          <w:p w14:paraId="2A472BF6" w14:textId="77777777" w:rsidR="00151D8A" w:rsidRPr="00D879E1" w:rsidRDefault="00151D8A" w:rsidP="00151D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6E35FE" w14:textId="6843E4F2" w:rsidR="00151D8A" w:rsidRPr="00D879E1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(7,728)</w:t>
            </w:r>
          </w:p>
        </w:tc>
        <w:tc>
          <w:tcPr>
            <w:tcW w:w="180" w:type="dxa"/>
            <w:vAlign w:val="bottom"/>
          </w:tcPr>
          <w:p w14:paraId="2A19F88A" w14:textId="77777777" w:rsidR="00151D8A" w:rsidRPr="00D879E1" w:rsidRDefault="00151D8A" w:rsidP="00151D8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608081" w14:textId="0FB304F0" w:rsidR="00151D8A" w:rsidRPr="00D879E1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1,545</w:t>
            </w:r>
          </w:p>
        </w:tc>
        <w:tc>
          <w:tcPr>
            <w:tcW w:w="180" w:type="dxa"/>
            <w:vAlign w:val="bottom"/>
          </w:tcPr>
          <w:p w14:paraId="2E2E9B72" w14:textId="77777777" w:rsidR="00151D8A" w:rsidRPr="00D879E1" w:rsidRDefault="00151D8A" w:rsidP="00151D8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0E424C" w14:textId="61D129AD" w:rsidR="00151D8A" w:rsidRPr="00D879E1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(6,183)</w:t>
            </w:r>
          </w:p>
        </w:tc>
      </w:tr>
      <w:tr w:rsidR="00151D8A" w:rsidRPr="00D57BA2" w14:paraId="1B3AADD6" w14:textId="77777777" w:rsidTr="00FF6C7A">
        <w:tc>
          <w:tcPr>
            <w:tcW w:w="3330" w:type="dxa"/>
          </w:tcPr>
          <w:p w14:paraId="3EFEDF8A" w14:textId="77777777" w:rsidR="00151D8A" w:rsidRPr="00D879E1" w:rsidRDefault="00151D8A" w:rsidP="00151D8A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27C36" w14:textId="36F8676C" w:rsidR="00151D8A" w:rsidRPr="00151D8A" w:rsidRDefault="00011BE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51D8A" w:rsidRPr="00151D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F3FD9A" w14:textId="77777777" w:rsidR="00151D8A" w:rsidRPr="00151D8A" w:rsidRDefault="00151D8A" w:rsidP="00151D8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02EA" w14:textId="4CB14B3E" w:rsidR="00151D8A" w:rsidRPr="00151D8A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1D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180" w:type="dxa"/>
            <w:vAlign w:val="bottom"/>
          </w:tcPr>
          <w:p w14:paraId="1E5DC285" w14:textId="77777777" w:rsidR="00151D8A" w:rsidRPr="00151D8A" w:rsidRDefault="00151D8A" w:rsidP="00151D8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C375E" w14:textId="4DDCA3C4" w:rsidR="00151D8A" w:rsidRPr="00151D8A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1D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(4,224)</w:t>
            </w:r>
          </w:p>
        </w:tc>
        <w:tc>
          <w:tcPr>
            <w:tcW w:w="180" w:type="dxa"/>
            <w:vAlign w:val="bottom"/>
          </w:tcPr>
          <w:p w14:paraId="1FE4DCD4" w14:textId="77777777" w:rsidR="00151D8A" w:rsidRPr="00D879E1" w:rsidRDefault="00151D8A" w:rsidP="00151D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87607" w14:textId="3038BE6C" w:rsidR="00151D8A" w:rsidRPr="00D879E1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79,934</w:t>
            </w:r>
          </w:p>
        </w:tc>
        <w:tc>
          <w:tcPr>
            <w:tcW w:w="180" w:type="dxa"/>
            <w:vAlign w:val="bottom"/>
          </w:tcPr>
          <w:p w14:paraId="3BD4A92F" w14:textId="77777777" w:rsidR="00151D8A" w:rsidRPr="00D879E1" w:rsidRDefault="00151D8A" w:rsidP="00151D8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B4437" w14:textId="0BEDF048" w:rsidR="00151D8A" w:rsidRPr="00D879E1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(15,987)</w:t>
            </w:r>
          </w:p>
        </w:tc>
        <w:tc>
          <w:tcPr>
            <w:tcW w:w="180" w:type="dxa"/>
            <w:vAlign w:val="bottom"/>
          </w:tcPr>
          <w:p w14:paraId="7624F181" w14:textId="77777777" w:rsidR="00151D8A" w:rsidRPr="00D879E1" w:rsidRDefault="00151D8A" w:rsidP="00151D8A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1E7EA" w14:textId="4227B2BA" w:rsidR="00151D8A" w:rsidRPr="00D879E1" w:rsidRDefault="00151D8A" w:rsidP="00151D8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63,947</w:t>
            </w:r>
          </w:p>
        </w:tc>
      </w:tr>
    </w:tbl>
    <w:p w14:paraId="04491FD2" w14:textId="77777777" w:rsidR="00B25C97" w:rsidRPr="003A4173" w:rsidRDefault="00B25C97" w:rsidP="00D879E1">
      <w:pPr>
        <w:spacing w:line="220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95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2"/>
        <w:gridCol w:w="4404"/>
        <w:gridCol w:w="8"/>
        <w:gridCol w:w="903"/>
        <w:gridCol w:w="100"/>
        <w:gridCol w:w="169"/>
        <w:gridCol w:w="105"/>
        <w:gridCol w:w="1064"/>
        <w:gridCol w:w="88"/>
        <w:gridCol w:w="180"/>
        <w:gridCol w:w="81"/>
        <w:gridCol w:w="821"/>
        <w:gridCol w:w="150"/>
        <w:gridCol w:w="119"/>
        <w:gridCol w:w="153"/>
        <w:gridCol w:w="1010"/>
        <w:gridCol w:w="150"/>
      </w:tblGrid>
      <w:tr w:rsidR="00B25C97" w:rsidRPr="00D57BA2" w14:paraId="2D7FB67D" w14:textId="77777777" w:rsidTr="00151D8A">
        <w:trPr>
          <w:trHeight w:val="406"/>
        </w:trPr>
        <w:tc>
          <w:tcPr>
            <w:tcW w:w="2340" w:type="pct"/>
            <w:gridSpan w:val="2"/>
          </w:tcPr>
          <w:p w14:paraId="026F5E04" w14:textId="77777777" w:rsidR="00B25C97" w:rsidRPr="00D879E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8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D8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60" w:type="pct"/>
            <w:gridSpan w:val="15"/>
          </w:tcPr>
          <w:p w14:paraId="05767C00" w14:textId="77777777" w:rsidR="00B25C97" w:rsidRPr="00D879E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E0C25" w:rsidRPr="00D57BA2" w14:paraId="5EB3997F" w14:textId="77777777" w:rsidTr="00151D8A">
        <w:trPr>
          <w:trHeight w:val="394"/>
        </w:trPr>
        <w:tc>
          <w:tcPr>
            <w:tcW w:w="2340" w:type="pct"/>
            <w:gridSpan w:val="2"/>
          </w:tcPr>
          <w:p w14:paraId="1788A382" w14:textId="77777777" w:rsidR="00EE0C25" w:rsidRPr="00D879E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7"/>
          </w:tcPr>
          <w:p w14:paraId="6FF56F1A" w14:textId="080068BC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36" w:type="pct"/>
            <w:gridSpan w:val="2"/>
          </w:tcPr>
          <w:p w14:paraId="35B43BD5" w14:textId="77777777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3" w:type="pct"/>
            <w:gridSpan w:val="6"/>
          </w:tcPr>
          <w:p w14:paraId="5E683484" w14:textId="12BE9BA3" w:rsidR="00EE0C25" w:rsidRPr="00D879E1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EE0C25" w:rsidRPr="00D57BA2" w14:paraId="53BB6F72" w14:textId="77777777" w:rsidTr="00151D8A">
        <w:trPr>
          <w:trHeight w:val="776"/>
        </w:trPr>
        <w:tc>
          <w:tcPr>
            <w:tcW w:w="2340" w:type="pct"/>
            <w:gridSpan w:val="2"/>
          </w:tcPr>
          <w:p w14:paraId="2B148C68" w14:textId="77777777" w:rsidR="00EE0C25" w:rsidRPr="00D879E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gridSpan w:val="3"/>
          </w:tcPr>
          <w:p w14:paraId="4E5B4181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DECD5E5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  <w:gridSpan w:val="2"/>
          </w:tcPr>
          <w:p w14:paraId="21D6787A" w14:textId="77777777" w:rsidR="00EE0C25" w:rsidRPr="00D879E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BD8A255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D871B2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36" w:type="pct"/>
            <w:gridSpan w:val="2"/>
          </w:tcPr>
          <w:p w14:paraId="0A8E72D7" w14:textId="77777777" w:rsidR="00EE0C25" w:rsidRPr="00D879E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15D845ED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FF4D55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2" w:type="pct"/>
            <w:gridSpan w:val="2"/>
          </w:tcPr>
          <w:p w14:paraId="714688DC" w14:textId="77777777" w:rsidR="00EE0C25" w:rsidRPr="00D879E1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39FD535A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736376" w14:textId="77777777" w:rsidR="00EE0C25" w:rsidRPr="00D879E1" w:rsidRDefault="00EE0C25" w:rsidP="00EE0C25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1D8A" w:rsidRPr="00D57BA2" w14:paraId="10B8B4C4" w14:textId="77777777" w:rsidTr="000E0C3C">
        <w:trPr>
          <w:trHeight w:val="394"/>
        </w:trPr>
        <w:tc>
          <w:tcPr>
            <w:tcW w:w="2340" w:type="pct"/>
            <w:gridSpan w:val="2"/>
          </w:tcPr>
          <w:p w14:paraId="58AF507D" w14:textId="77777777" w:rsidR="00151D8A" w:rsidRPr="00D879E1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27" w:type="pct"/>
            <w:gridSpan w:val="3"/>
          </w:tcPr>
          <w:p w14:paraId="58AFB0B6" w14:textId="77777777" w:rsidR="00151D8A" w:rsidRPr="00D879E1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71B2622" w14:textId="77777777" w:rsidR="00151D8A" w:rsidRPr="00D879E1" w:rsidRDefault="00151D8A" w:rsidP="00151D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  <w:vAlign w:val="center"/>
          </w:tcPr>
          <w:p w14:paraId="1792D566" w14:textId="530C0C38" w:rsidR="00151D8A" w:rsidRPr="000E0C3C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34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2,180,262</w:t>
            </w:r>
          </w:p>
        </w:tc>
        <w:tc>
          <w:tcPr>
            <w:tcW w:w="136" w:type="pct"/>
            <w:gridSpan w:val="2"/>
          </w:tcPr>
          <w:p w14:paraId="771164DF" w14:textId="77777777" w:rsidR="00151D8A" w:rsidRPr="00D879E1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7157AF67" w14:textId="77777777" w:rsidR="00151D8A" w:rsidRPr="00D879E1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4BF0EDF1" w14:textId="77777777" w:rsidR="00151D8A" w:rsidRPr="00D879E1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74E50333" w14:textId="35657D8E" w:rsidR="00151D8A" w:rsidRPr="00D879E1" w:rsidRDefault="00151D8A" w:rsidP="00151D8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C05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794,181</w:t>
            </w:r>
          </w:p>
        </w:tc>
      </w:tr>
      <w:tr w:rsidR="00C934F4" w:rsidRPr="00D57BA2" w14:paraId="773C2EA5" w14:textId="77777777" w:rsidTr="000E0C3C">
        <w:trPr>
          <w:trHeight w:val="406"/>
        </w:trPr>
        <w:tc>
          <w:tcPr>
            <w:tcW w:w="2340" w:type="pct"/>
            <w:gridSpan w:val="2"/>
          </w:tcPr>
          <w:p w14:paraId="5378A1E3" w14:textId="3EFD2A02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27" w:type="pct"/>
            <w:gridSpan w:val="3"/>
          </w:tcPr>
          <w:p w14:paraId="55E75695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6F17928" w14:textId="77777777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  <w:vAlign w:val="center"/>
          </w:tcPr>
          <w:p w14:paraId="18C1C402" w14:textId="103D9B89" w:rsidR="00C934F4" w:rsidRPr="000E0C3C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0C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(516,663)</w:t>
            </w:r>
          </w:p>
        </w:tc>
        <w:tc>
          <w:tcPr>
            <w:tcW w:w="136" w:type="pct"/>
            <w:gridSpan w:val="2"/>
            <w:vAlign w:val="bottom"/>
          </w:tcPr>
          <w:p w14:paraId="5C893759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171D3B22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7724D1C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</w:tcPr>
          <w:p w14:paraId="57050922" w14:textId="118E730D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C05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14,490</w:t>
            </w:r>
            <w:r w:rsidRPr="00C05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934F4" w:rsidRPr="00D57BA2" w14:paraId="6013A81D" w14:textId="77777777" w:rsidTr="00151D8A">
        <w:trPr>
          <w:trHeight w:val="394"/>
        </w:trPr>
        <w:tc>
          <w:tcPr>
            <w:tcW w:w="2340" w:type="pct"/>
            <w:gridSpan w:val="2"/>
          </w:tcPr>
          <w:p w14:paraId="6D10EE38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  <w:gridSpan w:val="3"/>
          </w:tcPr>
          <w:p w14:paraId="3D8FC6D7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FCC008B" w14:textId="77777777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DB78D" w14:textId="3AAC526E" w:rsidR="00C934F4" w:rsidRPr="00151D8A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1D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1,663,599 </w:t>
            </w:r>
          </w:p>
        </w:tc>
        <w:tc>
          <w:tcPr>
            <w:tcW w:w="136" w:type="pct"/>
            <w:gridSpan w:val="2"/>
          </w:tcPr>
          <w:p w14:paraId="3AB77B02" w14:textId="77777777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2BF6CCF3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36215C39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DBB74C" w14:textId="20E0719F" w:rsidR="00C934F4" w:rsidRPr="00DB4F1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1,679,691</w:t>
            </w:r>
          </w:p>
        </w:tc>
      </w:tr>
      <w:tr w:rsidR="00C934F4" w:rsidRPr="00D57BA2" w14:paraId="7440788F" w14:textId="77777777" w:rsidTr="00151D8A">
        <w:trPr>
          <w:trHeight w:val="394"/>
        </w:trPr>
        <w:tc>
          <w:tcPr>
            <w:tcW w:w="2340" w:type="pct"/>
            <w:gridSpan w:val="2"/>
          </w:tcPr>
          <w:p w14:paraId="18FB72C9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27" w:type="pct"/>
            <w:gridSpan w:val="3"/>
          </w:tcPr>
          <w:p w14:paraId="016F499D" w14:textId="5D73A791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3" w:type="pct"/>
            <w:gridSpan w:val="2"/>
          </w:tcPr>
          <w:p w14:paraId="2567AF2E" w14:textId="77777777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  <w:vAlign w:val="bottom"/>
          </w:tcPr>
          <w:p w14:paraId="15B83275" w14:textId="100DDFAF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332,720</w:t>
            </w:r>
            <w:r w:rsidRPr="00151D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36" w:type="pct"/>
            <w:gridSpan w:val="2"/>
          </w:tcPr>
          <w:p w14:paraId="56748111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4E88411B" w14:textId="38F058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2" w:type="pct"/>
            <w:gridSpan w:val="2"/>
          </w:tcPr>
          <w:p w14:paraId="5C367562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double" w:sz="4" w:space="0" w:color="auto"/>
            </w:tcBorders>
          </w:tcPr>
          <w:p w14:paraId="304222DE" w14:textId="777EB18E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C05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335,938</w:t>
            </w:r>
          </w:p>
        </w:tc>
      </w:tr>
      <w:tr w:rsidR="00C934F4" w:rsidRPr="00D57BA2" w14:paraId="765D76BB" w14:textId="77777777" w:rsidTr="00151D8A">
        <w:trPr>
          <w:trHeight w:val="394"/>
        </w:trPr>
        <w:tc>
          <w:tcPr>
            <w:tcW w:w="2340" w:type="pct"/>
            <w:gridSpan w:val="2"/>
          </w:tcPr>
          <w:p w14:paraId="42339EE3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27" w:type="pct"/>
            <w:gridSpan w:val="3"/>
          </w:tcPr>
          <w:p w14:paraId="51635204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A4E3E57" w14:textId="77777777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  <w:vAlign w:val="bottom"/>
          </w:tcPr>
          <w:p w14:paraId="56BA761B" w14:textId="119402E6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7,026</w:t>
            </w:r>
          </w:p>
        </w:tc>
        <w:tc>
          <w:tcPr>
            <w:tcW w:w="136" w:type="pct"/>
            <w:gridSpan w:val="2"/>
          </w:tcPr>
          <w:p w14:paraId="4A51D63B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409468E7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18894D19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665F7020" w14:textId="526E9D1B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C05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</w:tr>
      <w:tr w:rsidR="00C934F4" w:rsidRPr="00D57BA2" w14:paraId="6B377503" w14:textId="77777777" w:rsidTr="00151D8A">
        <w:trPr>
          <w:trHeight w:val="394"/>
        </w:trPr>
        <w:tc>
          <w:tcPr>
            <w:tcW w:w="2340" w:type="pct"/>
            <w:gridSpan w:val="2"/>
          </w:tcPr>
          <w:p w14:paraId="7AA0CE7A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27" w:type="pct"/>
            <w:gridSpan w:val="3"/>
          </w:tcPr>
          <w:p w14:paraId="061E29EA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E3AB8C5" w14:textId="77777777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  <w:vAlign w:val="bottom"/>
          </w:tcPr>
          <w:p w14:paraId="3DCF3156" w14:textId="4A4F5C25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(2,601)</w:t>
            </w:r>
            <w:r w:rsidRPr="00151D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36" w:type="pct"/>
            <w:gridSpan w:val="2"/>
          </w:tcPr>
          <w:p w14:paraId="50A48CEE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53BF5463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E153034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3DE73DB7" w14:textId="788DECD9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C05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</w:tr>
      <w:tr w:rsidR="00C934F4" w:rsidRPr="00D57BA2" w14:paraId="6118DB07" w14:textId="77777777" w:rsidTr="00151D8A">
        <w:trPr>
          <w:trHeight w:val="394"/>
        </w:trPr>
        <w:tc>
          <w:tcPr>
            <w:tcW w:w="2340" w:type="pct"/>
            <w:gridSpan w:val="2"/>
          </w:tcPr>
          <w:p w14:paraId="5C3FD576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7ECFD6A" w14:textId="77C42B14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3" w:type="pct"/>
            <w:gridSpan w:val="2"/>
          </w:tcPr>
          <w:p w14:paraId="79C29469" w14:textId="77777777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4763B" w14:textId="712559C0" w:rsidR="00C934F4" w:rsidRPr="00151D8A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1D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337,145 </w:t>
            </w:r>
          </w:p>
        </w:tc>
        <w:tc>
          <w:tcPr>
            <w:tcW w:w="136" w:type="pct"/>
            <w:gridSpan w:val="2"/>
          </w:tcPr>
          <w:p w14:paraId="63F89976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243083" w14:textId="3BB58DFC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2" w:type="pct"/>
            <w:gridSpan w:val="2"/>
          </w:tcPr>
          <w:p w14:paraId="2E65F9F7" w14:textId="77777777" w:rsidR="00C934F4" w:rsidRPr="00D879E1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33538C" w14:textId="3F14CFCB" w:rsidR="00C934F4" w:rsidRPr="00D879E1" w:rsidRDefault="00C934F4" w:rsidP="00C934F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336,474</w:t>
            </w:r>
          </w:p>
        </w:tc>
      </w:tr>
      <w:tr w:rsidR="00C934F4" w:rsidRPr="003A4173" w14:paraId="21CE1057" w14:textId="77777777" w:rsidTr="00151D8A">
        <w:trPr>
          <w:gridBefore w:val="1"/>
          <w:gridAfter w:val="1"/>
          <w:wBefore w:w="43" w:type="pct"/>
          <w:wAfter w:w="78" w:type="pct"/>
        </w:trPr>
        <w:tc>
          <w:tcPr>
            <w:tcW w:w="2301" w:type="pct"/>
            <w:gridSpan w:val="2"/>
          </w:tcPr>
          <w:p w14:paraId="4E9AA924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578" w:type="pct"/>
            <w:gridSpan w:val="13"/>
          </w:tcPr>
          <w:p w14:paraId="1E579A7B" w14:textId="77777777" w:rsidR="00C934F4" w:rsidRPr="003A4173" w:rsidRDefault="00C934F4" w:rsidP="00C934F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34F4" w:rsidRPr="003A4173" w14:paraId="0CFE3A85" w14:textId="77777777" w:rsidTr="00151D8A">
        <w:trPr>
          <w:gridBefore w:val="1"/>
          <w:gridAfter w:val="1"/>
          <w:wBefore w:w="43" w:type="pct"/>
          <w:wAfter w:w="78" w:type="pct"/>
        </w:trPr>
        <w:tc>
          <w:tcPr>
            <w:tcW w:w="2301" w:type="pct"/>
            <w:gridSpan w:val="2"/>
          </w:tcPr>
          <w:p w14:paraId="7955A129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5"/>
          </w:tcPr>
          <w:p w14:paraId="65148DA4" w14:textId="1C747105" w:rsidR="00C934F4" w:rsidRPr="00D879E1" w:rsidRDefault="00C934F4" w:rsidP="00C93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40" w:type="pct"/>
            <w:gridSpan w:val="2"/>
          </w:tcPr>
          <w:p w14:paraId="608AAE35" w14:textId="77777777" w:rsidR="00C934F4" w:rsidRPr="00D879E1" w:rsidRDefault="00C934F4" w:rsidP="00C93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7" w:type="pct"/>
            <w:gridSpan w:val="6"/>
          </w:tcPr>
          <w:p w14:paraId="434A1B18" w14:textId="3A20913A" w:rsidR="00C934F4" w:rsidRPr="00D879E1" w:rsidRDefault="00C934F4" w:rsidP="00C93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C934F4" w:rsidRPr="003A4173" w14:paraId="5EFB2F18" w14:textId="77777777" w:rsidTr="00151D8A">
        <w:trPr>
          <w:gridBefore w:val="1"/>
          <w:gridAfter w:val="1"/>
          <w:wBefore w:w="43" w:type="pct"/>
          <w:wAfter w:w="78" w:type="pct"/>
        </w:trPr>
        <w:tc>
          <w:tcPr>
            <w:tcW w:w="2301" w:type="pct"/>
            <w:gridSpan w:val="2"/>
          </w:tcPr>
          <w:p w14:paraId="1017A8C8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76B2B76D" w14:textId="77777777" w:rsidR="00C934F4" w:rsidRPr="003A4173" w:rsidRDefault="00C934F4" w:rsidP="00C934F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133C855" w14:textId="77777777" w:rsidR="00C934F4" w:rsidRPr="003A4173" w:rsidRDefault="00C934F4" w:rsidP="00C934F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0" w:type="pct"/>
            <w:gridSpan w:val="2"/>
          </w:tcPr>
          <w:p w14:paraId="7A9948E8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58ED8ED" w14:textId="77777777" w:rsidR="00C934F4" w:rsidRPr="003A4173" w:rsidRDefault="00C934F4" w:rsidP="00C934F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24E4A0" w14:textId="77777777" w:rsidR="00C934F4" w:rsidRPr="003A4173" w:rsidRDefault="00C934F4" w:rsidP="00C934F4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0" w:type="pct"/>
            <w:gridSpan w:val="2"/>
          </w:tcPr>
          <w:p w14:paraId="06639084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0" w:type="pct"/>
            <w:gridSpan w:val="2"/>
          </w:tcPr>
          <w:p w14:paraId="34ABC8E2" w14:textId="77777777" w:rsidR="00C934F4" w:rsidRPr="003A4173" w:rsidRDefault="00C934F4" w:rsidP="00C934F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D465108" w14:textId="77777777" w:rsidR="00C934F4" w:rsidRPr="003A4173" w:rsidRDefault="00C934F4" w:rsidP="00C934F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0" w:type="pct"/>
            <w:gridSpan w:val="2"/>
          </w:tcPr>
          <w:p w14:paraId="4D9F6BF5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77FD7DDA" w14:textId="77777777" w:rsidR="00C934F4" w:rsidRPr="003A4173" w:rsidRDefault="00C934F4" w:rsidP="00C934F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D20AF5" w14:textId="77777777" w:rsidR="00C934F4" w:rsidRPr="003A4173" w:rsidRDefault="00C934F4" w:rsidP="00C934F4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A417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934F4" w:rsidRPr="003A4173" w14:paraId="34B59E98" w14:textId="77777777" w:rsidTr="00B01D6D">
        <w:trPr>
          <w:gridBefore w:val="1"/>
          <w:gridAfter w:val="1"/>
          <w:wBefore w:w="43" w:type="pct"/>
          <w:wAfter w:w="78" w:type="pct"/>
        </w:trPr>
        <w:tc>
          <w:tcPr>
            <w:tcW w:w="2301" w:type="pct"/>
            <w:gridSpan w:val="2"/>
          </w:tcPr>
          <w:p w14:paraId="654AA09B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471" w:type="pct"/>
            <w:vAlign w:val="bottom"/>
          </w:tcPr>
          <w:p w14:paraId="7B0041EE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53EE4FAE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gridSpan w:val="2"/>
            <w:tcBorders>
              <w:bottom w:val="double" w:sz="4" w:space="0" w:color="auto"/>
            </w:tcBorders>
            <w:vAlign w:val="bottom"/>
          </w:tcPr>
          <w:p w14:paraId="7873A8BD" w14:textId="2965837C" w:rsidR="00C934F4" w:rsidRPr="003A4173" w:rsidRDefault="00C934F4" w:rsidP="00C934F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1D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1,694,077 </w:t>
            </w:r>
          </w:p>
        </w:tc>
        <w:tc>
          <w:tcPr>
            <w:tcW w:w="140" w:type="pct"/>
            <w:gridSpan w:val="2"/>
            <w:vAlign w:val="bottom"/>
          </w:tcPr>
          <w:p w14:paraId="081D5565" w14:textId="77777777" w:rsidR="00C934F4" w:rsidRPr="003A4173" w:rsidRDefault="00C934F4" w:rsidP="00C934F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" w:type="pct"/>
            <w:gridSpan w:val="2"/>
          </w:tcPr>
          <w:p w14:paraId="6861CB8C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gridSpan w:val="2"/>
          </w:tcPr>
          <w:p w14:paraId="0ACA9B1F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double" w:sz="4" w:space="0" w:color="auto"/>
            </w:tcBorders>
          </w:tcPr>
          <w:p w14:paraId="19AD9EE6" w14:textId="0E7031B2" w:rsidR="00C934F4" w:rsidRPr="003A4173" w:rsidRDefault="00C934F4" w:rsidP="00C934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1,705,182</w:t>
            </w:r>
          </w:p>
        </w:tc>
      </w:tr>
      <w:tr w:rsidR="00C934F4" w:rsidRPr="003A4173" w14:paraId="5CA277A1" w14:textId="77777777" w:rsidTr="00B01D6D">
        <w:trPr>
          <w:gridBefore w:val="1"/>
          <w:gridAfter w:val="1"/>
          <w:wBefore w:w="43" w:type="pct"/>
          <w:wAfter w:w="78" w:type="pct"/>
        </w:trPr>
        <w:tc>
          <w:tcPr>
            <w:tcW w:w="2301" w:type="pct"/>
            <w:gridSpan w:val="2"/>
          </w:tcPr>
          <w:p w14:paraId="3691FA2C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71" w:type="pct"/>
            <w:vAlign w:val="bottom"/>
          </w:tcPr>
          <w:p w14:paraId="1937325E" w14:textId="4DAF5148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51D8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</w:p>
        </w:tc>
        <w:tc>
          <w:tcPr>
            <w:tcW w:w="140" w:type="pct"/>
            <w:gridSpan w:val="2"/>
            <w:vAlign w:val="bottom"/>
          </w:tcPr>
          <w:p w14:paraId="75940574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gridSpan w:val="2"/>
            <w:tcBorders>
              <w:top w:val="double" w:sz="4" w:space="0" w:color="auto"/>
            </w:tcBorders>
            <w:vAlign w:val="bottom"/>
          </w:tcPr>
          <w:p w14:paraId="4AA23404" w14:textId="4F6C4F75" w:rsidR="00C934F4" w:rsidRPr="003A4173" w:rsidRDefault="00C934F4" w:rsidP="00C934F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1D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338,815 </w:t>
            </w:r>
          </w:p>
        </w:tc>
        <w:tc>
          <w:tcPr>
            <w:tcW w:w="140" w:type="pct"/>
            <w:gridSpan w:val="2"/>
            <w:vAlign w:val="bottom"/>
          </w:tcPr>
          <w:p w14:paraId="4BB2677A" w14:textId="77777777" w:rsidR="00C934F4" w:rsidRPr="003A4173" w:rsidRDefault="00C934F4" w:rsidP="00C934F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" w:type="pct"/>
            <w:gridSpan w:val="2"/>
          </w:tcPr>
          <w:p w14:paraId="16388DFD" w14:textId="012F220E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</w:p>
        </w:tc>
        <w:tc>
          <w:tcPr>
            <w:tcW w:w="140" w:type="pct"/>
            <w:gridSpan w:val="2"/>
          </w:tcPr>
          <w:p w14:paraId="12ABCE26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double" w:sz="4" w:space="0" w:color="auto"/>
            </w:tcBorders>
          </w:tcPr>
          <w:p w14:paraId="641033DC" w14:textId="083A22E5" w:rsidR="00C934F4" w:rsidRPr="003A4173" w:rsidRDefault="00C934F4" w:rsidP="00C934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341,036</w:t>
            </w:r>
          </w:p>
        </w:tc>
      </w:tr>
      <w:tr w:rsidR="00C934F4" w:rsidRPr="003A4173" w14:paraId="580E283D" w14:textId="77777777" w:rsidTr="00B01D6D">
        <w:trPr>
          <w:gridBefore w:val="1"/>
          <w:gridAfter w:val="1"/>
          <w:wBefore w:w="43" w:type="pct"/>
          <w:wAfter w:w="78" w:type="pct"/>
        </w:trPr>
        <w:tc>
          <w:tcPr>
            <w:tcW w:w="2301" w:type="pct"/>
            <w:gridSpan w:val="2"/>
          </w:tcPr>
          <w:p w14:paraId="5FD44D3A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71" w:type="pct"/>
            <w:vAlign w:val="bottom"/>
          </w:tcPr>
          <w:p w14:paraId="6EA39FEE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63B62F4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7F4FD6EB" w14:textId="3C4BB449" w:rsidR="00C934F4" w:rsidRPr="003A4173" w:rsidRDefault="00C934F4" w:rsidP="00C934F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1D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(5,998) </w:t>
            </w:r>
          </w:p>
        </w:tc>
        <w:tc>
          <w:tcPr>
            <w:tcW w:w="140" w:type="pct"/>
            <w:gridSpan w:val="2"/>
            <w:vAlign w:val="bottom"/>
          </w:tcPr>
          <w:p w14:paraId="34F502FD" w14:textId="77777777" w:rsidR="00C934F4" w:rsidRPr="003A4173" w:rsidRDefault="00C934F4" w:rsidP="00C934F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" w:type="pct"/>
            <w:gridSpan w:val="2"/>
          </w:tcPr>
          <w:p w14:paraId="36806313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</w:tcPr>
          <w:p w14:paraId="7665AE75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35E2C78C" w14:textId="39595A53" w:rsidR="00C934F4" w:rsidRPr="003A4173" w:rsidRDefault="00C934F4" w:rsidP="00C934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(5,098)</w:t>
            </w:r>
          </w:p>
        </w:tc>
      </w:tr>
      <w:tr w:rsidR="00C934F4" w:rsidRPr="003A4173" w14:paraId="73EE8F2A" w14:textId="77777777" w:rsidTr="00B01D6D">
        <w:trPr>
          <w:gridBefore w:val="1"/>
          <w:gridAfter w:val="1"/>
          <w:wBefore w:w="43" w:type="pct"/>
          <w:wAfter w:w="78" w:type="pct"/>
        </w:trPr>
        <w:tc>
          <w:tcPr>
            <w:tcW w:w="2301" w:type="pct"/>
            <w:gridSpan w:val="2"/>
          </w:tcPr>
          <w:p w14:paraId="322A98F5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71" w:type="pct"/>
            <w:vAlign w:val="bottom"/>
          </w:tcPr>
          <w:p w14:paraId="273ABEF4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3BC6937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3E1D1CE7" w14:textId="5C2F900E" w:rsidR="00C934F4" w:rsidRPr="003A4173" w:rsidRDefault="00C934F4" w:rsidP="00C934F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7,026</w:t>
            </w:r>
          </w:p>
        </w:tc>
        <w:tc>
          <w:tcPr>
            <w:tcW w:w="140" w:type="pct"/>
            <w:gridSpan w:val="2"/>
            <w:vAlign w:val="bottom"/>
          </w:tcPr>
          <w:p w14:paraId="7DEA8D0D" w14:textId="77777777" w:rsidR="00C934F4" w:rsidRPr="003A4173" w:rsidRDefault="00C934F4" w:rsidP="00C934F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" w:type="pct"/>
            <w:gridSpan w:val="2"/>
          </w:tcPr>
          <w:p w14:paraId="2A322256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</w:tcPr>
          <w:p w14:paraId="605C0566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4547F0D2" w14:textId="33EAEACC" w:rsidR="00C934F4" w:rsidRPr="003A4173" w:rsidRDefault="00C934F4" w:rsidP="00C934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537</w:t>
            </w:r>
          </w:p>
        </w:tc>
      </w:tr>
      <w:tr w:rsidR="00C934F4" w:rsidRPr="003A4173" w14:paraId="560848E1" w14:textId="77777777" w:rsidTr="00B01D6D">
        <w:trPr>
          <w:gridBefore w:val="1"/>
          <w:gridAfter w:val="1"/>
          <w:wBefore w:w="43" w:type="pct"/>
          <w:wAfter w:w="78" w:type="pct"/>
        </w:trPr>
        <w:tc>
          <w:tcPr>
            <w:tcW w:w="2301" w:type="pct"/>
            <w:gridSpan w:val="2"/>
          </w:tcPr>
          <w:p w14:paraId="21F72729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471" w:type="pct"/>
            <w:vAlign w:val="bottom"/>
          </w:tcPr>
          <w:p w14:paraId="21A60EC3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7A911186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gridSpan w:val="2"/>
            <w:vAlign w:val="bottom"/>
          </w:tcPr>
          <w:p w14:paraId="2A5A34D9" w14:textId="1CF13446" w:rsidR="00C934F4" w:rsidRPr="003A4173" w:rsidRDefault="00C934F4" w:rsidP="00C934F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(127)</w:t>
            </w:r>
          </w:p>
        </w:tc>
        <w:tc>
          <w:tcPr>
            <w:tcW w:w="140" w:type="pct"/>
            <w:gridSpan w:val="2"/>
            <w:vAlign w:val="bottom"/>
          </w:tcPr>
          <w:p w14:paraId="61AA2359" w14:textId="77777777" w:rsidR="00C934F4" w:rsidRPr="003A4173" w:rsidRDefault="00C934F4" w:rsidP="00C934F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" w:type="pct"/>
            <w:gridSpan w:val="2"/>
          </w:tcPr>
          <w:p w14:paraId="571B0837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</w:tcPr>
          <w:p w14:paraId="4316FBA0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63BFF434" w14:textId="1CEF7C15" w:rsidR="00C934F4" w:rsidRPr="003A4173" w:rsidRDefault="00C934F4" w:rsidP="00C934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1)</w:t>
            </w:r>
          </w:p>
        </w:tc>
      </w:tr>
      <w:tr w:rsidR="00C934F4" w:rsidRPr="003A4173" w14:paraId="325978F0" w14:textId="77777777" w:rsidTr="00B01D6D">
        <w:trPr>
          <w:gridBefore w:val="1"/>
          <w:gridAfter w:val="1"/>
          <w:wBefore w:w="43" w:type="pct"/>
          <w:wAfter w:w="78" w:type="pct"/>
        </w:trPr>
        <w:tc>
          <w:tcPr>
            <w:tcW w:w="2301" w:type="pct"/>
            <w:gridSpan w:val="2"/>
          </w:tcPr>
          <w:p w14:paraId="16E0BF5A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98A7B" w14:textId="13CB8864" w:rsidR="00C934F4" w:rsidRPr="00151D8A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51D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</w:t>
            </w:r>
          </w:p>
        </w:tc>
        <w:tc>
          <w:tcPr>
            <w:tcW w:w="140" w:type="pct"/>
            <w:gridSpan w:val="2"/>
            <w:vAlign w:val="bottom"/>
          </w:tcPr>
          <w:p w14:paraId="39E25FA9" w14:textId="77777777" w:rsidR="00C934F4" w:rsidRPr="00151D8A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C9B1B" w14:textId="555BD7AA" w:rsidR="00C934F4" w:rsidRPr="00151D8A" w:rsidRDefault="00C934F4" w:rsidP="00C934F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1D8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339,716 </w:t>
            </w:r>
          </w:p>
        </w:tc>
        <w:tc>
          <w:tcPr>
            <w:tcW w:w="140" w:type="pct"/>
            <w:gridSpan w:val="2"/>
            <w:vAlign w:val="bottom"/>
          </w:tcPr>
          <w:p w14:paraId="135723F1" w14:textId="77777777" w:rsidR="00C934F4" w:rsidRPr="003A4173" w:rsidRDefault="00C934F4" w:rsidP="00C934F4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0A92D2" w14:textId="2A77FFC8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</w:t>
            </w:r>
          </w:p>
        </w:tc>
        <w:tc>
          <w:tcPr>
            <w:tcW w:w="140" w:type="pct"/>
            <w:gridSpan w:val="2"/>
          </w:tcPr>
          <w:p w14:paraId="5DAF3397" w14:textId="77777777" w:rsidR="00C934F4" w:rsidRPr="003A4173" w:rsidRDefault="00C934F4" w:rsidP="00C9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5B15A1" w14:textId="589C6070" w:rsidR="00C934F4" w:rsidRPr="003A4173" w:rsidRDefault="00C934F4" w:rsidP="00C934F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336,474</w:t>
            </w:r>
          </w:p>
        </w:tc>
      </w:tr>
    </w:tbl>
    <w:p w14:paraId="6A6002E9" w14:textId="7441261D" w:rsidR="004E4D6F" w:rsidRPr="003A4173" w:rsidRDefault="004E4D6F" w:rsidP="003A417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4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256"/>
        <w:gridCol w:w="271"/>
        <w:gridCol w:w="1264"/>
        <w:gridCol w:w="240"/>
        <w:gridCol w:w="1204"/>
        <w:gridCol w:w="240"/>
        <w:gridCol w:w="1196"/>
      </w:tblGrid>
      <w:tr w:rsidR="00DF5577" w:rsidRPr="003A4173" w14:paraId="14D19707" w14:textId="77777777" w:rsidTr="00BA2B57">
        <w:trPr>
          <w:trHeight w:hRule="exact" w:val="418"/>
        </w:trPr>
        <w:tc>
          <w:tcPr>
            <w:tcW w:w="1971" w:type="pct"/>
          </w:tcPr>
          <w:p w14:paraId="2C964644" w14:textId="77777777" w:rsidR="00DF5577" w:rsidRPr="003A4173" w:rsidRDefault="00DF5577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9" w:type="pct"/>
            <w:gridSpan w:val="7"/>
          </w:tcPr>
          <w:p w14:paraId="3AF64569" w14:textId="77777777" w:rsidR="00DF5577" w:rsidRPr="003A4173" w:rsidRDefault="00DF5577" w:rsidP="003A41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3A4173" w14:paraId="5846F13A" w14:textId="77777777" w:rsidTr="00BA2B57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</w:tcPr>
          <w:p w14:paraId="479B9EC4" w14:textId="77777777" w:rsidR="00DF5577" w:rsidRPr="003A4173" w:rsidRDefault="00DF5577" w:rsidP="003A417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91" w:type="pct"/>
            <w:gridSpan w:val="3"/>
            <w:hideMark/>
          </w:tcPr>
          <w:p w14:paraId="38269A06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8" w:type="pct"/>
          </w:tcPr>
          <w:p w14:paraId="3BEFA355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hideMark/>
          </w:tcPr>
          <w:p w14:paraId="7359D4D5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E0C25" w:rsidRPr="003A4173" w14:paraId="3C6C208F" w14:textId="77777777" w:rsidTr="00BA2B57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</w:tcPr>
          <w:p w14:paraId="34A13608" w14:textId="77777777" w:rsidR="00EE0C25" w:rsidRPr="003A4173" w:rsidRDefault="00EE0C25" w:rsidP="00EE0C25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71" w:type="pct"/>
            <w:hideMark/>
          </w:tcPr>
          <w:p w14:paraId="27A2A354" w14:textId="04E25551" w:rsidR="00EE0C25" w:rsidRPr="003A4173" w:rsidRDefault="00EE0C25" w:rsidP="00EE0C2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45" w:type="pct"/>
          </w:tcPr>
          <w:p w14:paraId="25609FDD" w14:textId="77777777" w:rsidR="00EE0C25" w:rsidRPr="003A4173" w:rsidRDefault="00EE0C25" w:rsidP="00EE0C2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75" w:type="pct"/>
            <w:hideMark/>
          </w:tcPr>
          <w:p w14:paraId="06E1ACAB" w14:textId="7C2A04AF" w:rsidR="00EE0C25" w:rsidRPr="003A4173" w:rsidRDefault="00EE0C25" w:rsidP="00EE0C2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28" w:type="pct"/>
          </w:tcPr>
          <w:p w14:paraId="1AA9C542" w14:textId="77777777" w:rsidR="00EE0C25" w:rsidRPr="003A4173" w:rsidRDefault="00EE0C25" w:rsidP="00EE0C25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hideMark/>
          </w:tcPr>
          <w:p w14:paraId="7E014419" w14:textId="486FC170" w:rsidR="00EE0C25" w:rsidRPr="003A4173" w:rsidRDefault="00EE0C25" w:rsidP="00EE0C2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28" w:type="pct"/>
          </w:tcPr>
          <w:p w14:paraId="119E6C18" w14:textId="77777777" w:rsidR="00EE0C25" w:rsidRPr="003A4173" w:rsidRDefault="00EE0C25" w:rsidP="00EE0C2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39" w:type="pct"/>
            <w:hideMark/>
          </w:tcPr>
          <w:p w14:paraId="05A595AF" w14:textId="3A29BB5B" w:rsidR="00EE0C25" w:rsidRPr="003A4173" w:rsidRDefault="00EE0C25" w:rsidP="00EE0C2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EE0C25" w:rsidRPr="003A4173" w14:paraId="4E9C0BF0" w14:textId="77777777" w:rsidTr="00BA2B57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</w:tcPr>
          <w:p w14:paraId="1B29DA74" w14:textId="77777777" w:rsidR="00EE0C25" w:rsidRPr="003A4173" w:rsidRDefault="00EE0C25" w:rsidP="00EE0C25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9" w:type="pct"/>
            <w:gridSpan w:val="7"/>
            <w:hideMark/>
          </w:tcPr>
          <w:p w14:paraId="2FAE5913" w14:textId="77777777" w:rsidR="00EE0C25" w:rsidRPr="003A4173" w:rsidRDefault="00EE0C25" w:rsidP="00EE0C25">
            <w:pPr>
              <w:tabs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51D8A" w:rsidRPr="003A4173" w14:paraId="7EA5A712" w14:textId="77777777" w:rsidTr="00296784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  <w:hideMark/>
          </w:tcPr>
          <w:p w14:paraId="5382CE74" w14:textId="77777777" w:rsidR="00151D8A" w:rsidRPr="003A4173" w:rsidRDefault="00151D8A" w:rsidP="00151D8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71" w:type="pct"/>
            <w:tcBorders>
              <w:bottom w:val="nil"/>
            </w:tcBorders>
            <w:vAlign w:val="bottom"/>
          </w:tcPr>
          <w:p w14:paraId="5C3710EE" w14:textId="18A31DD3" w:rsidR="00151D8A" w:rsidRPr="003A4173" w:rsidRDefault="00151D8A" w:rsidP="0029678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67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126,445</w:t>
            </w:r>
          </w:p>
        </w:tc>
        <w:tc>
          <w:tcPr>
            <w:tcW w:w="145" w:type="pct"/>
          </w:tcPr>
          <w:p w14:paraId="47915DAA" w14:textId="77777777" w:rsidR="00151D8A" w:rsidRPr="003A4173" w:rsidRDefault="00151D8A" w:rsidP="0029678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  <w:tcBorders>
              <w:bottom w:val="nil"/>
            </w:tcBorders>
            <w:hideMark/>
          </w:tcPr>
          <w:p w14:paraId="2EC32F7B" w14:textId="6E055EB6" w:rsidR="00151D8A" w:rsidRPr="003A4173" w:rsidRDefault="00151D8A" w:rsidP="0029678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0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97,40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28" w:type="pct"/>
          </w:tcPr>
          <w:p w14:paraId="11014AAB" w14:textId="77777777" w:rsidR="00151D8A" w:rsidRPr="003A4173" w:rsidRDefault="00151D8A" w:rsidP="0029678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bottom w:val="nil"/>
            </w:tcBorders>
            <w:vAlign w:val="bottom"/>
          </w:tcPr>
          <w:p w14:paraId="799A3272" w14:textId="5F0F55FD" w:rsidR="00151D8A" w:rsidRPr="006A2AFA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A2A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B8E45B0" w14:textId="77777777" w:rsidR="00151D8A" w:rsidRPr="003A4173" w:rsidRDefault="00151D8A" w:rsidP="0029678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bottom w:val="nil"/>
            </w:tcBorders>
            <w:hideMark/>
          </w:tcPr>
          <w:p w14:paraId="0C143799" w14:textId="6A62BE13" w:rsidR="00151D8A" w:rsidRPr="003A4173" w:rsidRDefault="00151D8A" w:rsidP="00FF6C7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2A00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(1,871)</w:t>
            </w:r>
          </w:p>
        </w:tc>
      </w:tr>
      <w:tr w:rsidR="00151D8A" w:rsidRPr="003A4173" w14:paraId="52CF86CF" w14:textId="77777777" w:rsidTr="00296784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  <w:tcBorders>
              <w:bottom w:val="nil"/>
            </w:tcBorders>
            <w:hideMark/>
          </w:tcPr>
          <w:p w14:paraId="34074A1C" w14:textId="77777777" w:rsidR="00151D8A" w:rsidRPr="003A4173" w:rsidRDefault="00151D8A" w:rsidP="00151D8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16B2F5A8" w14:textId="78B5116C" w:rsidR="00151D8A" w:rsidRPr="003A4173" w:rsidRDefault="00151D8A" w:rsidP="0029678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67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Pr="00296784" w:rsidDel="00010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45" w:type="pct"/>
            <w:tcBorders>
              <w:bottom w:val="nil"/>
            </w:tcBorders>
          </w:tcPr>
          <w:p w14:paraId="6A86ED91" w14:textId="77777777" w:rsidR="00151D8A" w:rsidRPr="003A4173" w:rsidRDefault="00151D8A" w:rsidP="0029678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hideMark/>
          </w:tcPr>
          <w:p w14:paraId="5554D513" w14:textId="6922BFB5" w:rsidR="00151D8A" w:rsidRPr="003A4173" w:rsidRDefault="00151D8A" w:rsidP="00FF6C7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(1,871)</w:t>
            </w:r>
          </w:p>
        </w:tc>
        <w:tc>
          <w:tcPr>
            <w:tcW w:w="128" w:type="pct"/>
            <w:tcBorders>
              <w:bottom w:val="nil"/>
            </w:tcBorders>
          </w:tcPr>
          <w:p w14:paraId="327F2E58" w14:textId="77777777" w:rsidR="00151D8A" w:rsidRPr="003A4173" w:rsidRDefault="00151D8A" w:rsidP="0029678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421A3C9" w14:textId="752176AA" w:rsidR="00151D8A" w:rsidRPr="006A2AFA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A2A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bottom w:val="nil"/>
            </w:tcBorders>
          </w:tcPr>
          <w:p w14:paraId="29952A3E" w14:textId="77777777" w:rsidR="00151D8A" w:rsidRPr="003A4173" w:rsidRDefault="00151D8A" w:rsidP="00296784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hideMark/>
          </w:tcPr>
          <w:p w14:paraId="5A82464B" w14:textId="1FD257E3" w:rsidR="00151D8A" w:rsidRPr="003A4173" w:rsidRDefault="00151D8A" w:rsidP="00FF6C7A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1,871</w:t>
            </w:r>
          </w:p>
        </w:tc>
      </w:tr>
      <w:tr w:rsidR="00151D8A" w:rsidRPr="003A4173" w14:paraId="7BA8BF80" w14:textId="77777777" w:rsidTr="00296784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  <w:tcBorders>
              <w:bottom w:val="nil"/>
            </w:tcBorders>
            <w:hideMark/>
          </w:tcPr>
          <w:p w14:paraId="7E738BB0" w14:textId="0E85E1E3" w:rsidR="00151D8A" w:rsidRPr="003A4173" w:rsidRDefault="00151D8A" w:rsidP="00151D8A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31C2CCA2" w14:textId="68D9CF81" w:rsidR="00151D8A" w:rsidRPr="0077381B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7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126,445</w:t>
            </w:r>
          </w:p>
        </w:tc>
        <w:tc>
          <w:tcPr>
            <w:tcW w:w="145" w:type="pct"/>
            <w:tcBorders>
              <w:bottom w:val="nil"/>
            </w:tcBorders>
          </w:tcPr>
          <w:p w14:paraId="193139B2" w14:textId="77777777" w:rsidR="00151D8A" w:rsidRPr="00296784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hideMark/>
          </w:tcPr>
          <w:p w14:paraId="107F2926" w14:textId="63826A51" w:rsidR="00151D8A" w:rsidRPr="003A4173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5,533</w:t>
            </w:r>
          </w:p>
        </w:tc>
        <w:tc>
          <w:tcPr>
            <w:tcW w:w="128" w:type="pct"/>
            <w:tcBorders>
              <w:bottom w:val="nil"/>
            </w:tcBorders>
          </w:tcPr>
          <w:p w14:paraId="795A5537" w14:textId="77777777" w:rsidR="00151D8A" w:rsidRPr="003A4173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19842AF3" w14:textId="1D3590E0" w:rsidR="00151D8A" w:rsidRPr="0077381B" w:rsidRDefault="00FB6222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bottom w:val="nil"/>
            </w:tcBorders>
          </w:tcPr>
          <w:p w14:paraId="7E706B70" w14:textId="77777777" w:rsidR="00151D8A" w:rsidRPr="0077381B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hideMark/>
          </w:tcPr>
          <w:p w14:paraId="39D6AC9C" w14:textId="2B03A6FC" w:rsidR="00151D8A" w:rsidRPr="003A4173" w:rsidRDefault="00151D8A" w:rsidP="0015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6A1A258" w14:textId="77777777" w:rsidR="004E4D6F" w:rsidRPr="003A4173" w:rsidRDefault="004E4D6F" w:rsidP="003A417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58"/>
        <w:gridCol w:w="269"/>
        <w:gridCol w:w="1263"/>
        <w:gridCol w:w="238"/>
        <w:gridCol w:w="1205"/>
        <w:gridCol w:w="238"/>
        <w:gridCol w:w="1196"/>
      </w:tblGrid>
      <w:tr w:rsidR="00DF5577" w:rsidRPr="003A4173" w14:paraId="077CB102" w14:textId="77777777" w:rsidTr="003A6163">
        <w:trPr>
          <w:trHeight w:hRule="exact" w:val="432"/>
        </w:trPr>
        <w:tc>
          <w:tcPr>
            <w:tcW w:w="1972" w:type="pct"/>
          </w:tcPr>
          <w:p w14:paraId="525A56FC" w14:textId="77777777" w:rsidR="00DF5577" w:rsidRPr="003A4173" w:rsidRDefault="00DF5577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8" w:type="pct"/>
            <w:gridSpan w:val="7"/>
          </w:tcPr>
          <w:p w14:paraId="6EC7F130" w14:textId="77777777" w:rsidR="00DF5577" w:rsidRPr="003A4173" w:rsidRDefault="00DF5577" w:rsidP="003A4173">
            <w:pPr>
              <w:pStyle w:val="acctfourfigures"/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6222" w:rsidRPr="003A4173" w14:paraId="2D3E293B" w14:textId="77777777" w:rsidTr="003A616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</w:tcPr>
          <w:p w14:paraId="559F42DC" w14:textId="3344A1AB" w:rsidR="00FB6222" w:rsidRPr="003A4173" w:rsidRDefault="00FB6222" w:rsidP="00FB6222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91" w:type="pct"/>
            <w:gridSpan w:val="3"/>
            <w:hideMark/>
          </w:tcPr>
          <w:p w14:paraId="59D4E768" w14:textId="77777777" w:rsidR="00FB6222" w:rsidRPr="003A4173" w:rsidRDefault="00FB6222" w:rsidP="00FB6222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" w:type="pct"/>
          </w:tcPr>
          <w:p w14:paraId="57BE79CA" w14:textId="77777777" w:rsidR="00FB6222" w:rsidRPr="003A4173" w:rsidRDefault="00FB6222" w:rsidP="00FB6222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hideMark/>
          </w:tcPr>
          <w:p w14:paraId="415321A2" w14:textId="77777777" w:rsidR="00FB6222" w:rsidRPr="003A4173" w:rsidRDefault="00FB6222" w:rsidP="00FB6222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B6222" w:rsidRPr="003A4173" w14:paraId="26E4143F" w14:textId="77777777" w:rsidTr="003A417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</w:tcPr>
          <w:p w14:paraId="44C08D0E" w14:textId="6AFAEC65" w:rsidR="00FB6222" w:rsidRPr="003A4173" w:rsidRDefault="00FB6222" w:rsidP="00FB6222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72" w:type="pct"/>
            <w:hideMark/>
          </w:tcPr>
          <w:p w14:paraId="29F03D03" w14:textId="4FBF7794" w:rsidR="00FB6222" w:rsidRPr="003A4173" w:rsidRDefault="00FB6222" w:rsidP="00FB622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44" w:type="pct"/>
          </w:tcPr>
          <w:p w14:paraId="0061574A" w14:textId="77777777" w:rsidR="00FB6222" w:rsidRPr="003A4173" w:rsidRDefault="00FB6222" w:rsidP="00FB622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75" w:type="pct"/>
            <w:hideMark/>
          </w:tcPr>
          <w:p w14:paraId="315E5207" w14:textId="6B7021F8" w:rsidR="00FB6222" w:rsidRPr="003A4173" w:rsidRDefault="00FB6222" w:rsidP="00FB622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27" w:type="pct"/>
          </w:tcPr>
          <w:p w14:paraId="0A7DAD77" w14:textId="77777777" w:rsidR="00FB6222" w:rsidRPr="003A4173" w:rsidRDefault="00FB6222" w:rsidP="00FB6222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hideMark/>
          </w:tcPr>
          <w:p w14:paraId="127464B5" w14:textId="2F0036DC" w:rsidR="00FB6222" w:rsidRPr="003A4173" w:rsidRDefault="00FB6222" w:rsidP="00FB622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27" w:type="pct"/>
          </w:tcPr>
          <w:p w14:paraId="16482941" w14:textId="77777777" w:rsidR="00FB6222" w:rsidRPr="003A4173" w:rsidRDefault="00FB6222" w:rsidP="00FB622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39" w:type="pct"/>
            <w:hideMark/>
          </w:tcPr>
          <w:p w14:paraId="6963709D" w14:textId="201146B2" w:rsidR="00FB6222" w:rsidRPr="003A4173" w:rsidRDefault="00FB6222" w:rsidP="00FB622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FB6222" w:rsidRPr="003A4173" w14:paraId="42DAA91A" w14:textId="77777777" w:rsidTr="003A616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</w:tcPr>
          <w:p w14:paraId="16E98D3B" w14:textId="77777777" w:rsidR="00FB6222" w:rsidRPr="003A4173" w:rsidRDefault="00FB6222" w:rsidP="00FB6222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8" w:type="pct"/>
            <w:gridSpan w:val="7"/>
            <w:hideMark/>
          </w:tcPr>
          <w:p w14:paraId="18DBC9D5" w14:textId="77777777" w:rsidR="00FB6222" w:rsidRPr="003A4173" w:rsidRDefault="00FB6222" w:rsidP="00FB6222">
            <w:pPr>
              <w:tabs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B6222" w:rsidRPr="003A4173" w14:paraId="3B527992" w14:textId="77777777" w:rsidTr="0040344E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  <w:hideMark/>
          </w:tcPr>
          <w:p w14:paraId="5996112D" w14:textId="77777777" w:rsidR="00FB6222" w:rsidRPr="003A4173" w:rsidRDefault="00FB6222" w:rsidP="00FB622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vAlign w:val="bottom"/>
          </w:tcPr>
          <w:p w14:paraId="6D1DD72B" w14:textId="0FAB5904" w:rsidR="00FB6222" w:rsidRPr="003A4173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 xml:space="preserve">126,445 </w:t>
            </w:r>
          </w:p>
        </w:tc>
        <w:tc>
          <w:tcPr>
            <w:tcW w:w="144" w:type="pct"/>
          </w:tcPr>
          <w:p w14:paraId="2CD47513" w14:textId="77777777" w:rsidR="00FB6222" w:rsidRPr="003A4173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hideMark/>
          </w:tcPr>
          <w:p w14:paraId="6D9C1578" w14:textId="51D1E5BE" w:rsidR="00FB6222" w:rsidRPr="003A4173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99,975</w:t>
            </w:r>
          </w:p>
        </w:tc>
        <w:tc>
          <w:tcPr>
            <w:tcW w:w="127" w:type="pct"/>
          </w:tcPr>
          <w:p w14:paraId="17F085F2" w14:textId="77777777" w:rsidR="00FB6222" w:rsidRPr="003A4173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014F5761" w14:textId="7C678402" w:rsidR="00FB6222" w:rsidRPr="006A2AFA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A2A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BD7DC22" w14:textId="77777777" w:rsidR="00FB6222" w:rsidRPr="003A4173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hideMark/>
          </w:tcPr>
          <w:p w14:paraId="0324F187" w14:textId="2A4046B3" w:rsidR="00FB6222" w:rsidRPr="003A4173" w:rsidRDefault="00FB6222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</w:tr>
      <w:tr w:rsidR="00FB6222" w:rsidRPr="003A4173" w14:paraId="10F887EE" w14:textId="77777777" w:rsidTr="000B18DA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  <w:hideMark/>
          </w:tcPr>
          <w:p w14:paraId="660EB25A" w14:textId="77777777" w:rsidR="00FB6222" w:rsidRPr="003A4173" w:rsidRDefault="00FB6222" w:rsidP="00FB622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D0F25" w14:textId="208D567A" w:rsidR="00FB6222" w:rsidRPr="003A4173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A2B57" w:rsidDel="000100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279AE03A" w14:textId="77777777" w:rsidR="00FB6222" w:rsidRPr="003A4173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8C61E" w14:textId="7EE5122C" w:rsidR="00FB6222" w:rsidRPr="003A4173" w:rsidRDefault="00FB6222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  <w:tc>
          <w:tcPr>
            <w:tcW w:w="127" w:type="pct"/>
          </w:tcPr>
          <w:p w14:paraId="2EF55DD1" w14:textId="77777777" w:rsidR="00FB6222" w:rsidRPr="003A4173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CEA94" w14:textId="34F71753" w:rsidR="00FB6222" w:rsidRPr="006A2AFA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6A2A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5FE676" w14:textId="77777777" w:rsidR="00FB6222" w:rsidRPr="003A4173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192DA2" w14:textId="06469004" w:rsidR="00FB6222" w:rsidRPr="003A4173" w:rsidRDefault="00FB6222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1,871</w:t>
            </w:r>
          </w:p>
        </w:tc>
      </w:tr>
      <w:tr w:rsidR="00FB6222" w:rsidRPr="003A4173" w14:paraId="1D8C803B" w14:textId="77777777" w:rsidTr="0040344E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  <w:hideMark/>
          </w:tcPr>
          <w:p w14:paraId="2983747A" w14:textId="4763060F" w:rsidR="00FB6222" w:rsidRPr="003A4173" w:rsidRDefault="00FB6222" w:rsidP="00FB6222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183CF2" w14:textId="214A4B98" w:rsidR="00FB6222" w:rsidRPr="00BA2B57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126,445</w:t>
            </w:r>
          </w:p>
        </w:tc>
        <w:tc>
          <w:tcPr>
            <w:tcW w:w="144" w:type="pct"/>
          </w:tcPr>
          <w:p w14:paraId="43E6D479" w14:textId="77777777" w:rsidR="00FB6222" w:rsidRPr="00BA2B57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720784" w14:textId="5C0F9A28" w:rsidR="00FB6222" w:rsidRPr="00BA2B57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98,104</w:t>
            </w:r>
          </w:p>
        </w:tc>
        <w:tc>
          <w:tcPr>
            <w:tcW w:w="127" w:type="pct"/>
          </w:tcPr>
          <w:p w14:paraId="76971975" w14:textId="77777777" w:rsidR="00FB6222" w:rsidRPr="00BA2B57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B89AC9" w14:textId="2D09A47C" w:rsidR="00FB6222" w:rsidRPr="00BA2B57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E16DF78" w14:textId="77777777" w:rsidR="00FB6222" w:rsidRPr="00BA2B57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87DF40" w14:textId="5D99CCEB" w:rsidR="00FB6222" w:rsidRPr="00BA2B57" w:rsidRDefault="00FB6222" w:rsidP="00FB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10D0152" w14:textId="0843EAF0" w:rsidR="006C4FFF" w:rsidRPr="003A4173" w:rsidRDefault="006C4FFF" w:rsidP="003A417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0" w:name="_Hlk71816677"/>
    </w:p>
    <w:p w14:paraId="63E36BFD" w14:textId="77777777" w:rsidR="00B25C97" w:rsidRPr="00D57BA2" w:rsidRDefault="00B25C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170"/>
        <w:gridCol w:w="270"/>
        <w:gridCol w:w="1080"/>
        <w:gridCol w:w="191"/>
        <w:gridCol w:w="1440"/>
        <w:gridCol w:w="181"/>
        <w:gridCol w:w="1270"/>
      </w:tblGrid>
      <w:tr w:rsidR="00DF5577" w:rsidRPr="00D57BA2" w14:paraId="73759FE4" w14:textId="77777777" w:rsidTr="003A4173">
        <w:trPr>
          <w:cantSplit/>
          <w:tblHeader/>
        </w:trPr>
        <w:tc>
          <w:tcPr>
            <w:tcW w:w="3791" w:type="dxa"/>
          </w:tcPr>
          <w:p w14:paraId="7C90C2E6" w14:textId="3CEC51DB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02" w:type="dxa"/>
            <w:gridSpan w:val="7"/>
            <w:hideMark/>
          </w:tcPr>
          <w:p w14:paraId="5891FBCC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D57BA2" w14:paraId="6C7CC7BB" w14:textId="77777777" w:rsidTr="003A4173">
        <w:trPr>
          <w:cantSplit/>
          <w:tblHeader/>
        </w:trPr>
        <w:tc>
          <w:tcPr>
            <w:tcW w:w="3791" w:type="dxa"/>
          </w:tcPr>
          <w:p w14:paraId="0283E56B" w14:textId="77777777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1904E974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DF5577" w:rsidRPr="00D57BA2" w14:paraId="19CB5EB3" w14:textId="77777777" w:rsidTr="003A4173">
        <w:trPr>
          <w:cantSplit/>
          <w:tblHeader/>
        </w:trPr>
        <w:tc>
          <w:tcPr>
            <w:tcW w:w="3791" w:type="dxa"/>
          </w:tcPr>
          <w:p w14:paraId="0A073172" w14:textId="77777777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1009417" w14:textId="70572BC9" w:rsidR="00DF5577" w:rsidRPr="00D57BA2" w:rsidRDefault="00DF5577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450DDE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3E209B" w14:textId="77777777" w:rsidR="00DF5577" w:rsidRPr="00D57BA2" w:rsidRDefault="00DF5577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075A383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4C0EC430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D8938FB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445BE354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142CE7F5" w14:textId="5B37A4BF" w:rsidR="00DF5577" w:rsidRPr="00D57BA2" w:rsidRDefault="00DF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0DDE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DF5577" w:rsidRPr="00D57BA2" w14:paraId="7FF987F0" w14:textId="77777777" w:rsidTr="003A4173">
        <w:trPr>
          <w:cantSplit/>
        </w:trPr>
        <w:tc>
          <w:tcPr>
            <w:tcW w:w="3791" w:type="dxa"/>
          </w:tcPr>
          <w:p w14:paraId="29FCB173" w14:textId="77777777" w:rsidR="00DF5577" w:rsidRPr="00D57BA2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5E305A00" w14:textId="77777777" w:rsidR="00DF5577" w:rsidRPr="00D57BA2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D57BA2" w14:paraId="6C99CD18" w14:textId="77777777" w:rsidTr="003A4173">
        <w:trPr>
          <w:cantSplit/>
        </w:trPr>
        <w:tc>
          <w:tcPr>
            <w:tcW w:w="3791" w:type="dxa"/>
            <w:hideMark/>
          </w:tcPr>
          <w:p w14:paraId="22E10F81" w14:textId="3EA280CA" w:rsidR="00DF5577" w:rsidRPr="00D57BA2" w:rsidRDefault="00984180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</w:t>
            </w:r>
            <w:r w:rsidR="00DF5577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170" w:type="dxa"/>
          </w:tcPr>
          <w:p w14:paraId="2F1C9185" w14:textId="77777777" w:rsidR="00DF5577" w:rsidRPr="00D57BA2" w:rsidRDefault="00DF5577" w:rsidP="00BD66A4">
            <w:pPr>
              <w:tabs>
                <w:tab w:val="decimal" w:pos="1091"/>
              </w:tabs>
              <w:spacing w:line="240" w:lineRule="auto"/>
              <w:ind w:left="-108"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763FE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40ED2" w14:textId="77777777" w:rsidR="00DF5577" w:rsidRPr="00D57BA2" w:rsidRDefault="00DF5577" w:rsidP="00BD66A4">
            <w:pPr>
              <w:tabs>
                <w:tab w:val="decimal" w:pos="11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0F095865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90E6D1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5F3CEBE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54F41BE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BD" w:rsidRPr="00D57BA2" w14:paraId="236CD064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00379322" w14:textId="26D6FC65" w:rsidR="00C036BD" w:rsidRPr="00D57BA2" w:rsidRDefault="008C708C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</w:t>
            </w:r>
            <w:r w:rsidR="002F7C35"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ธรรมและค่าเผื่อจากการ</w:t>
            </w:r>
          </w:p>
        </w:tc>
        <w:tc>
          <w:tcPr>
            <w:tcW w:w="1170" w:type="dxa"/>
          </w:tcPr>
          <w:p w14:paraId="6F1436A5" w14:textId="3809F927" w:rsidR="00C036BD" w:rsidRPr="00D57BA2" w:rsidRDefault="00C036BD" w:rsidP="001D67EF">
            <w:pPr>
              <w:tabs>
                <w:tab w:val="decimal" w:pos="1012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5A17" w14:textId="77777777" w:rsidR="00C036BD" w:rsidRPr="00D57BA2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A2035" w14:textId="77777777" w:rsidR="00C036BD" w:rsidRPr="00D57BA2" w:rsidRDefault="00C036BD" w:rsidP="00BD66A4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48629B32" w14:textId="77777777" w:rsidR="00C036BD" w:rsidRPr="00D57BA2" w:rsidRDefault="00C036BD" w:rsidP="00BD66A4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E8B671" w14:textId="77777777" w:rsidR="00C036BD" w:rsidRPr="00D57BA2" w:rsidRDefault="00C036BD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FABC865" w14:textId="77777777" w:rsidR="00C036BD" w:rsidRPr="00D57BA2" w:rsidRDefault="00C036BD" w:rsidP="00BD66A4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C339F23" w14:textId="77777777" w:rsidR="00C036BD" w:rsidRPr="00D57BA2" w:rsidRDefault="00C036BD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708C" w:rsidRPr="00D57BA2" w14:paraId="5798FB97" w14:textId="77777777" w:rsidTr="003A4173">
        <w:trPr>
          <w:cantSplit/>
        </w:trPr>
        <w:tc>
          <w:tcPr>
            <w:tcW w:w="3791" w:type="dxa"/>
            <w:vAlign w:val="center"/>
          </w:tcPr>
          <w:p w14:paraId="2A8589B7" w14:textId="7F16DE4D" w:rsidR="008C708C" w:rsidRDefault="008C708C" w:rsidP="008C708C">
            <w:pPr>
              <w:spacing w:line="240" w:lineRule="auto"/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ด้อยค่าของ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ของตราสารทุน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000FF2E" w14:textId="77777777" w:rsidR="008C708C" w:rsidRPr="00D57BA2" w:rsidRDefault="008C708C" w:rsidP="001D67EF">
            <w:pPr>
              <w:tabs>
                <w:tab w:val="decimal" w:pos="1012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A6F6A" w14:textId="77777777" w:rsidR="008C708C" w:rsidRPr="00D57BA2" w:rsidRDefault="008C708C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0F7F8" w14:textId="77777777" w:rsidR="008C708C" w:rsidRPr="00D57BA2" w:rsidRDefault="008C708C" w:rsidP="00BD66A4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1D55C35B" w14:textId="77777777" w:rsidR="008C708C" w:rsidRPr="00D57BA2" w:rsidRDefault="008C708C" w:rsidP="00BD66A4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3440DD" w14:textId="77777777" w:rsidR="008C708C" w:rsidRPr="00D57BA2" w:rsidRDefault="008C708C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5A95114" w14:textId="77777777" w:rsidR="008C708C" w:rsidRPr="00D57BA2" w:rsidRDefault="008C708C" w:rsidP="00BD66A4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B982A3B" w14:textId="77777777" w:rsidR="008C708C" w:rsidRPr="00D57BA2" w:rsidRDefault="008C708C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D57BA2" w14:paraId="754DD62C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20835B88" w14:textId="31A18A4A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170" w:type="dxa"/>
          </w:tcPr>
          <w:p w14:paraId="6A5B23A8" w14:textId="300E39AD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01F2">
              <w:rPr>
                <w:rFonts w:asciiTheme="majorBidi" w:hAnsiTheme="majorBidi" w:cstheme="majorBidi"/>
                <w:sz w:val="30"/>
                <w:szCs w:val="30"/>
              </w:rPr>
              <w:t>56,369</w:t>
            </w:r>
          </w:p>
        </w:tc>
        <w:tc>
          <w:tcPr>
            <w:tcW w:w="270" w:type="dxa"/>
          </w:tcPr>
          <w:p w14:paraId="4573C729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C55A7" w14:textId="1D897E08" w:rsidR="00BA2B57" w:rsidRPr="00D57BA2" w:rsidRDefault="00BA2B57" w:rsidP="00FF6C7A">
            <w:pPr>
              <w:tabs>
                <w:tab w:val="clear" w:pos="907"/>
                <w:tab w:val="left" w:pos="544"/>
              </w:tabs>
              <w:spacing w:line="240" w:lineRule="auto"/>
              <w:ind w:left="-176"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F5E8E68" w14:textId="77777777" w:rsidR="00BA2B57" w:rsidRPr="00D57BA2" w:rsidRDefault="00BA2B57" w:rsidP="00BA2B57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8A021A" w14:textId="36318729" w:rsidR="00BA2B57" w:rsidRPr="00D57BA2" w:rsidRDefault="00BA2B57" w:rsidP="00FF6C7A">
            <w:pPr>
              <w:tabs>
                <w:tab w:val="decimal" w:pos="11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(217)</w:t>
            </w:r>
          </w:p>
        </w:tc>
        <w:tc>
          <w:tcPr>
            <w:tcW w:w="181" w:type="dxa"/>
          </w:tcPr>
          <w:p w14:paraId="2E7F5C83" w14:textId="77777777" w:rsidR="00BA2B57" w:rsidRPr="00D57BA2" w:rsidRDefault="00BA2B57" w:rsidP="00BA2B57">
            <w:pPr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70CE8DA" w14:textId="1720BC31" w:rsidR="00BA2B57" w:rsidRPr="00D57BA2" w:rsidRDefault="00BA2B57" w:rsidP="00FF6C7A">
            <w:pPr>
              <w:tabs>
                <w:tab w:val="decimal" w:pos="107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56,152</w:t>
            </w:r>
          </w:p>
        </w:tc>
      </w:tr>
      <w:tr w:rsidR="00BA2B57" w:rsidRPr="00D57BA2" w14:paraId="23B22A33" w14:textId="77777777" w:rsidTr="003A4173">
        <w:trPr>
          <w:cantSplit/>
        </w:trPr>
        <w:tc>
          <w:tcPr>
            <w:tcW w:w="3791" w:type="dxa"/>
            <w:vAlign w:val="center"/>
          </w:tcPr>
          <w:p w14:paraId="1EF0DBCF" w14:textId="052D4DD4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192D4C53" w14:textId="5A300442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5C180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D31EE" w14:textId="6C9CE5FD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02136A0" w14:textId="77777777" w:rsidR="00BA2B57" w:rsidRPr="00D57BA2" w:rsidRDefault="00BA2B57" w:rsidP="00BA2B57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3976B0" w14:textId="5083D55B" w:rsidR="00BA2B57" w:rsidRPr="00D57BA2" w:rsidRDefault="00BA2B57" w:rsidP="00FF6C7A">
            <w:pPr>
              <w:tabs>
                <w:tab w:val="decimal" w:pos="11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88AFA42" w14:textId="77777777" w:rsidR="00BA2B57" w:rsidRPr="00D57BA2" w:rsidRDefault="00BA2B57" w:rsidP="00BA2B57">
            <w:pPr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6AF71EB" w14:textId="77E9B8C7" w:rsidR="00BA2B57" w:rsidRPr="00D57BA2" w:rsidRDefault="00BA2B57" w:rsidP="00FF6C7A">
            <w:pPr>
              <w:tabs>
                <w:tab w:val="decimal" w:pos="107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D57BA2" w14:paraId="54BB3C12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461E542A" w14:textId="69AB6588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148FA49B" w14:textId="2CC75FAB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01F2">
              <w:rPr>
                <w:rFonts w:asciiTheme="majorBidi" w:hAnsiTheme="majorBidi" w:cstheme="majorBidi"/>
                <w:sz w:val="30"/>
                <w:szCs w:val="30"/>
              </w:rPr>
              <w:t>30,119</w:t>
            </w:r>
          </w:p>
        </w:tc>
        <w:tc>
          <w:tcPr>
            <w:tcW w:w="270" w:type="dxa"/>
          </w:tcPr>
          <w:p w14:paraId="65AA7D83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DF510" w14:textId="605BA348" w:rsidR="00BA2B57" w:rsidRPr="00D57BA2" w:rsidRDefault="00BA2B57" w:rsidP="00FF6C7A">
            <w:pPr>
              <w:tabs>
                <w:tab w:val="clear" w:pos="454"/>
                <w:tab w:val="left" w:pos="463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4,292</w:t>
            </w:r>
          </w:p>
        </w:tc>
        <w:tc>
          <w:tcPr>
            <w:tcW w:w="191" w:type="dxa"/>
          </w:tcPr>
          <w:p w14:paraId="3ECF44EC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93F0F8" w14:textId="663041A9" w:rsidR="00BA2B57" w:rsidRPr="00FF6C7A" w:rsidRDefault="00BA2B57" w:rsidP="00FF6C7A">
            <w:pPr>
              <w:tabs>
                <w:tab w:val="decimal" w:pos="11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181" w:type="dxa"/>
          </w:tcPr>
          <w:p w14:paraId="36902EC3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45ED26B" w14:textId="02E5F365" w:rsidR="00BA2B57" w:rsidRPr="00D57BA2" w:rsidRDefault="00BA2B57" w:rsidP="00FF6C7A">
            <w:pPr>
              <w:tabs>
                <w:tab w:val="decimal" w:pos="107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35,684</w:t>
            </w:r>
          </w:p>
        </w:tc>
      </w:tr>
      <w:tr w:rsidR="00BA2B57" w:rsidRPr="00D57BA2" w14:paraId="64B04734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2DFC5947" w14:textId="680F636C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</w:tcPr>
          <w:p w14:paraId="44F9D15C" w14:textId="77ADDC7A" w:rsidR="00BA2B57" w:rsidRPr="00D57BA2" w:rsidRDefault="00BA2B57" w:rsidP="00FF6C7A">
            <w:pPr>
              <w:tabs>
                <w:tab w:val="clear" w:pos="907"/>
                <w:tab w:val="left" w:pos="544"/>
              </w:tabs>
              <w:spacing w:line="240" w:lineRule="auto"/>
              <w:ind w:left="-176"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184B9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D7FED" w14:textId="0F11630B" w:rsidR="00BA2B57" w:rsidRPr="00D57BA2" w:rsidRDefault="00BA2B57" w:rsidP="00FF6C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23,382</w:t>
            </w:r>
          </w:p>
        </w:tc>
        <w:tc>
          <w:tcPr>
            <w:tcW w:w="191" w:type="dxa"/>
          </w:tcPr>
          <w:p w14:paraId="57119551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9A25C2" w14:textId="191ADA31" w:rsidR="00BA2B57" w:rsidRPr="00D57BA2" w:rsidRDefault="00BA2B57" w:rsidP="00FF6C7A">
            <w:pPr>
              <w:tabs>
                <w:tab w:val="clear" w:pos="907"/>
                <w:tab w:val="left" w:pos="544"/>
              </w:tabs>
              <w:spacing w:line="240" w:lineRule="auto"/>
              <w:ind w:left="-176"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CA75B72" w14:textId="77777777" w:rsidR="00BA2B57" w:rsidRPr="00D57BA2" w:rsidRDefault="00BA2B57" w:rsidP="00BA2B57">
            <w:pPr>
              <w:tabs>
                <w:tab w:val="decimal" w:pos="60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B6BE155" w14:textId="1AE034C5" w:rsidR="00BA2B57" w:rsidRPr="00D57BA2" w:rsidRDefault="00BA2B57" w:rsidP="00FF6C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23,382</w:t>
            </w:r>
          </w:p>
        </w:tc>
      </w:tr>
      <w:tr w:rsidR="00BA2B57" w:rsidRPr="00D57BA2" w14:paraId="5CFEE5E8" w14:textId="77777777" w:rsidTr="003A4173">
        <w:trPr>
          <w:cantSplit/>
        </w:trPr>
        <w:tc>
          <w:tcPr>
            <w:tcW w:w="3791" w:type="dxa"/>
            <w:vAlign w:val="center"/>
          </w:tcPr>
          <w:p w14:paraId="59A8811D" w14:textId="5D4CFE09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306E0C9A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E64C56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0B314C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66EF0F8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1F5B6C" w14:textId="77777777" w:rsidR="00BA2B57" w:rsidRPr="00D57BA2" w:rsidRDefault="00BA2B57" w:rsidP="00FF6C7A">
            <w:pPr>
              <w:tabs>
                <w:tab w:val="clear" w:pos="907"/>
                <w:tab w:val="left" w:pos="544"/>
              </w:tabs>
              <w:spacing w:line="240" w:lineRule="auto"/>
              <w:ind w:left="-176"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303057D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05F682A7" w14:textId="77777777" w:rsidR="00BA2B57" w:rsidRPr="00D57BA2" w:rsidRDefault="00BA2B57" w:rsidP="00FF6C7A">
            <w:pPr>
              <w:tabs>
                <w:tab w:val="decimal" w:pos="107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D57BA2" w14:paraId="30C6C07E" w14:textId="77777777" w:rsidTr="00F26286">
        <w:trPr>
          <w:cantSplit/>
        </w:trPr>
        <w:tc>
          <w:tcPr>
            <w:tcW w:w="3791" w:type="dxa"/>
            <w:vAlign w:val="center"/>
            <w:hideMark/>
          </w:tcPr>
          <w:p w14:paraId="39C6D9B0" w14:textId="2732086C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1C99F7B3" w14:textId="63F0231A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01F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70" w:type="dxa"/>
            <w:vAlign w:val="bottom"/>
          </w:tcPr>
          <w:p w14:paraId="59C061CC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4ABCC" w14:textId="4808B100" w:rsidR="00BA2B57" w:rsidRPr="006A2AFA" w:rsidRDefault="00BA2B57" w:rsidP="00FF6C7A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2AF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(147)</w:t>
            </w:r>
          </w:p>
        </w:tc>
        <w:tc>
          <w:tcPr>
            <w:tcW w:w="191" w:type="dxa"/>
            <w:vAlign w:val="bottom"/>
          </w:tcPr>
          <w:p w14:paraId="4AEF7F09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E95283" w14:textId="60EC87FF" w:rsidR="00BA2B57" w:rsidRPr="00D57BA2" w:rsidRDefault="00BA2B57" w:rsidP="00FF6C7A">
            <w:pPr>
              <w:tabs>
                <w:tab w:val="clear" w:pos="907"/>
                <w:tab w:val="left" w:pos="544"/>
              </w:tabs>
              <w:spacing w:line="240" w:lineRule="auto"/>
              <w:ind w:left="-176"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720F480C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F4BFA1B" w14:textId="08802E8A" w:rsidR="00BA2B57" w:rsidRPr="00D57BA2" w:rsidRDefault="00BA2B57" w:rsidP="00FF6C7A">
            <w:pPr>
              <w:tabs>
                <w:tab w:val="decimal" w:pos="107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 xml:space="preserve"> 1,783 </w:t>
            </w:r>
          </w:p>
        </w:tc>
      </w:tr>
      <w:tr w:rsidR="00BA2B57" w:rsidRPr="00D57BA2" w14:paraId="2AEF56A5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53D35DB7" w14:textId="77777777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EBF1B4E" w14:textId="4B3FDC50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A01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348779C5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74CEA" w14:textId="0DC87061" w:rsidR="00BA2B57" w:rsidRPr="00D57BA2" w:rsidRDefault="00BA2B57" w:rsidP="00FF6C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91" w:type="dxa"/>
          </w:tcPr>
          <w:p w14:paraId="4C2E7863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CD3D77" w14:textId="5B97BF11" w:rsidR="00BA2B57" w:rsidRPr="00D57BA2" w:rsidRDefault="00BA2B57" w:rsidP="00FF6C7A">
            <w:pPr>
              <w:tabs>
                <w:tab w:val="clear" w:pos="907"/>
                <w:tab w:val="left" w:pos="544"/>
              </w:tabs>
              <w:spacing w:line="240" w:lineRule="auto"/>
              <w:ind w:left="-176"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5BBCD5B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0C1EEB5" w14:textId="2C58EB79" w:rsidR="00BA2B57" w:rsidRPr="00D57BA2" w:rsidRDefault="00BA2B57" w:rsidP="00FF6C7A">
            <w:pPr>
              <w:tabs>
                <w:tab w:val="decimal" w:pos="107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 xml:space="preserve"> 9,444 </w:t>
            </w:r>
          </w:p>
        </w:tc>
      </w:tr>
      <w:tr w:rsidR="00BA2B57" w:rsidRPr="00D57BA2" w14:paraId="42B5E3A3" w14:textId="77777777" w:rsidTr="003A4173">
        <w:trPr>
          <w:cantSplit/>
        </w:trPr>
        <w:tc>
          <w:tcPr>
            <w:tcW w:w="3791" w:type="dxa"/>
            <w:hideMark/>
          </w:tcPr>
          <w:p w14:paraId="3ADBB6F5" w14:textId="77777777" w:rsidR="00BA2B57" w:rsidRPr="00D57BA2" w:rsidRDefault="00BA2B57" w:rsidP="00BA2B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6B122" w14:textId="6BF3B9E8" w:rsidR="00BA2B57" w:rsidRPr="00D57BA2" w:rsidRDefault="00BA2B57" w:rsidP="006A2AF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97,</w:t>
            </w:r>
            <w:r w:rsidRPr="00CA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0DC61229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37A34" w14:textId="55F08FFA" w:rsidR="00BA2B57" w:rsidRPr="00BA2B57" w:rsidRDefault="00BA2B57" w:rsidP="00FF6C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27,985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3A63BF0F" w14:textId="77777777" w:rsidR="00BA2B57" w:rsidRPr="00BA2B57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575B3" w14:textId="3AA36657" w:rsidR="00BA2B57" w:rsidRPr="00BA2B57" w:rsidRDefault="00BA2B57" w:rsidP="00FF6C7A">
            <w:pPr>
              <w:tabs>
                <w:tab w:val="decimal" w:pos="11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1,056 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9A116F1" w14:textId="77777777" w:rsidR="00BA2B57" w:rsidRPr="00BA2B57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9D6E5" w14:textId="117A37F8" w:rsidR="00BA2B57" w:rsidRPr="00BA2B57" w:rsidRDefault="00BA2B57" w:rsidP="00FF6C7A">
            <w:pPr>
              <w:tabs>
                <w:tab w:val="decimal" w:pos="98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126,445 </w:t>
            </w:r>
          </w:p>
        </w:tc>
      </w:tr>
      <w:tr w:rsidR="00BA2B57" w:rsidRPr="00D57BA2" w14:paraId="3ED45B5A" w14:textId="77777777" w:rsidTr="003A4173">
        <w:trPr>
          <w:cantSplit/>
        </w:trPr>
        <w:tc>
          <w:tcPr>
            <w:tcW w:w="3791" w:type="dxa"/>
          </w:tcPr>
          <w:p w14:paraId="56EAB2E3" w14:textId="77777777" w:rsidR="00BA2B57" w:rsidRPr="00D57BA2" w:rsidRDefault="00BA2B57" w:rsidP="00BA2B5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4DDA408" w14:textId="77777777" w:rsidR="00BA2B57" w:rsidRPr="00D57BA2" w:rsidRDefault="00BA2B57" w:rsidP="00BA2B57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A7A28" w14:textId="77777777" w:rsidR="00BA2B57" w:rsidRPr="00D57BA2" w:rsidRDefault="00BA2B57" w:rsidP="00BA2B57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F5D33A9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4593C026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3F3EE8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55D209A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00B87104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D57BA2" w14:paraId="3BA2FA56" w14:textId="77777777" w:rsidTr="00D912C9">
        <w:trPr>
          <w:cantSplit/>
        </w:trPr>
        <w:tc>
          <w:tcPr>
            <w:tcW w:w="3791" w:type="dxa"/>
          </w:tcPr>
          <w:p w14:paraId="6484A848" w14:textId="6E3BF9C6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38CB2A" w14:textId="77777777" w:rsidR="00BA2B57" w:rsidRPr="00D57BA2" w:rsidRDefault="00BA2B57" w:rsidP="00BA2B57">
            <w:pPr>
              <w:tabs>
                <w:tab w:val="decimal" w:pos="1091"/>
              </w:tabs>
              <w:spacing w:line="240" w:lineRule="auto"/>
              <w:ind w:left="180" w:right="99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6F183" w14:textId="77777777" w:rsidR="00BA2B57" w:rsidRPr="00D57BA2" w:rsidRDefault="00BA2B57" w:rsidP="00BA2B57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FBED9B" w14:textId="77777777" w:rsidR="00BA2B57" w:rsidRPr="00C60099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40D723EF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88A4C63" w14:textId="77777777" w:rsidR="00BA2B57" w:rsidRPr="00C60099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0CA12D29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1E4E4468" w14:textId="77777777" w:rsidR="00BA2B57" w:rsidRPr="00C60099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D57BA2" w14:paraId="781F2286" w14:textId="77777777" w:rsidTr="003A4173">
        <w:trPr>
          <w:cantSplit/>
        </w:trPr>
        <w:tc>
          <w:tcPr>
            <w:tcW w:w="3791" w:type="dxa"/>
            <w:vAlign w:val="center"/>
          </w:tcPr>
          <w:p w14:paraId="26E7DF46" w14:textId="1939C807" w:rsidR="00BA2B57" w:rsidRPr="00D57BA2" w:rsidRDefault="007A0623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86D53FA" w14:textId="002FF91D" w:rsidR="00BA2B57" w:rsidRPr="00D57BA2" w:rsidRDefault="00BA2B57" w:rsidP="00BA2B57">
            <w:pPr>
              <w:tabs>
                <w:tab w:val="clear" w:pos="454"/>
                <w:tab w:val="clear" w:pos="680"/>
                <w:tab w:val="clear" w:pos="907"/>
                <w:tab w:val="left" w:pos="463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</w:t>
            </w:r>
            <w:r w:rsidRPr="00CA01F2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053B659B" w14:textId="77777777" w:rsidR="00BA2B57" w:rsidRPr="00D57BA2" w:rsidRDefault="00BA2B57" w:rsidP="00BA2B57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2B59F3C" w14:textId="62B12FD8" w:rsidR="00BA2B57" w:rsidRPr="00726EAB" w:rsidRDefault="00BA2B57" w:rsidP="00FF6C7A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1,871</w:t>
            </w: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1CAA95EB" w14:textId="77777777" w:rsidR="00BA2B57" w:rsidRPr="00BA2B57" w:rsidRDefault="00BA2B57" w:rsidP="00BA2B57">
            <w:pPr>
              <w:tabs>
                <w:tab w:val="clear" w:pos="454"/>
                <w:tab w:val="clear" w:pos="907"/>
                <w:tab w:val="left" w:pos="463"/>
                <w:tab w:val="decimal" w:pos="910"/>
                <w:tab w:val="decimal" w:pos="1000"/>
              </w:tabs>
              <w:spacing w:line="240" w:lineRule="auto"/>
              <w:ind w:left="17" w:right="-352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461908" w14:textId="1110EB92" w:rsidR="00BA2B57" w:rsidRPr="006A2AFA" w:rsidRDefault="00BA2B57" w:rsidP="006A2AFA">
            <w:pPr>
              <w:tabs>
                <w:tab w:val="clear" w:pos="454"/>
                <w:tab w:val="clear" w:pos="907"/>
                <w:tab w:val="left" w:pos="463"/>
                <w:tab w:val="left" w:pos="544"/>
              </w:tabs>
              <w:spacing w:line="240" w:lineRule="auto"/>
              <w:ind w:left="-176"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A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373B3EBE" w14:textId="77777777" w:rsidR="00BA2B57" w:rsidRPr="00BA2B57" w:rsidRDefault="00BA2B57" w:rsidP="00BA2B57">
            <w:pPr>
              <w:tabs>
                <w:tab w:val="clear" w:pos="454"/>
                <w:tab w:val="clear" w:pos="907"/>
                <w:tab w:val="left" w:pos="463"/>
                <w:tab w:val="decimal" w:pos="881"/>
                <w:tab w:val="decimal" w:pos="910"/>
              </w:tabs>
              <w:spacing w:line="240" w:lineRule="auto"/>
              <w:ind w:left="17" w:right="-352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76E2DC02" w14:textId="50D1C7BD" w:rsidR="00BA2B57" w:rsidRPr="00726EAB" w:rsidRDefault="00BA2B57" w:rsidP="00FF6C7A">
            <w:pPr>
              <w:tabs>
                <w:tab w:val="clear" w:pos="680"/>
                <w:tab w:val="clear" w:pos="907"/>
                <w:tab w:val="decimal" w:pos="910"/>
                <w:tab w:val="decimal" w:pos="1075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A2B57" w:rsidRPr="00D57BA2" w14:paraId="3FB0D44F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73C16EAD" w14:textId="554D1A45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BFC620" w14:textId="4B747C84" w:rsidR="00BA2B57" w:rsidRPr="00E32DD6" w:rsidRDefault="00BA2B57" w:rsidP="00BA2B57">
            <w:pPr>
              <w:tabs>
                <w:tab w:val="clear" w:pos="454"/>
                <w:tab w:val="clear" w:pos="680"/>
                <w:tab w:val="clear" w:pos="907"/>
                <w:tab w:val="left" w:pos="463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0F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</w:t>
            </w:r>
            <w:r w:rsidRPr="00CA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  <w:r w:rsidRPr="007C0F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7E20AD63" w14:textId="77777777" w:rsidR="00BA2B57" w:rsidRPr="00E32DD6" w:rsidRDefault="00BA2B57" w:rsidP="00BA2B57">
            <w:pPr>
              <w:tabs>
                <w:tab w:val="decimal" w:pos="954"/>
              </w:tabs>
              <w:spacing w:line="240" w:lineRule="auto"/>
              <w:ind w:left="180" w:right="-108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A8A128" w14:textId="62A4E206" w:rsidR="00BA2B57" w:rsidRPr="00BA2B57" w:rsidRDefault="00BA2B57" w:rsidP="00FF6C7A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1,871</w:t>
            </w:r>
            <w:r w:rsidRPr="00BA2B57" w:rsidDel="000100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1" w:type="dxa"/>
          </w:tcPr>
          <w:p w14:paraId="4E3B4E7A" w14:textId="77777777" w:rsidR="00BA2B57" w:rsidRPr="00BA2B57" w:rsidRDefault="00BA2B57" w:rsidP="00BA2B57">
            <w:pPr>
              <w:tabs>
                <w:tab w:val="clear" w:pos="454"/>
                <w:tab w:val="clear" w:pos="907"/>
                <w:tab w:val="left" w:pos="463"/>
                <w:tab w:val="decimal" w:pos="910"/>
                <w:tab w:val="decimal" w:pos="1000"/>
              </w:tabs>
              <w:spacing w:line="240" w:lineRule="auto"/>
              <w:ind w:left="17" w:right="-352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3E7B15" w14:textId="49C6F65A" w:rsidR="00BA2B57" w:rsidRPr="006A2AFA" w:rsidRDefault="00BA2B57" w:rsidP="006A2AFA">
            <w:pPr>
              <w:tabs>
                <w:tab w:val="clear" w:pos="454"/>
                <w:tab w:val="clear" w:pos="907"/>
                <w:tab w:val="left" w:pos="463"/>
                <w:tab w:val="left" w:pos="544"/>
              </w:tabs>
              <w:spacing w:line="240" w:lineRule="auto"/>
              <w:ind w:left="-176" w:right="3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2A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C04A985" w14:textId="77777777" w:rsidR="00BA2B57" w:rsidRPr="00BA2B57" w:rsidRDefault="00BA2B57" w:rsidP="00BA2B57">
            <w:pPr>
              <w:tabs>
                <w:tab w:val="clear" w:pos="454"/>
                <w:tab w:val="clear" w:pos="907"/>
                <w:tab w:val="left" w:pos="463"/>
                <w:tab w:val="decimal" w:pos="881"/>
                <w:tab w:val="decimal" w:pos="910"/>
              </w:tabs>
              <w:spacing w:line="240" w:lineRule="auto"/>
              <w:ind w:left="17" w:right="-352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59E84BCD" w14:textId="3A28BC77" w:rsidR="00BA2B57" w:rsidRPr="00BA2B57" w:rsidRDefault="00BA2B57" w:rsidP="00FF6C7A">
            <w:pPr>
              <w:tabs>
                <w:tab w:val="clear" w:pos="680"/>
                <w:tab w:val="clear" w:pos="907"/>
                <w:tab w:val="decimal" w:pos="910"/>
                <w:tab w:val="decimal" w:pos="1075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BA2B57" w:rsidRPr="00D57BA2" w14:paraId="56FCB513" w14:textId="77777777" w:rsidTr="003A4173">
        <w:trPr>
          <w:cantSplit/>
        </w:trPr>
        <w:tc>
          <w:tcPr>
            <w:tcW w:w="3791" w:type="dxa"/>
            <w:vAlign w:val="center"/>
          </w:tcPr>
          <w:p w14:paraId="4B960349" w14:textId="77777777" w:rsidR="00BA2B57" w:rsidRPr="00D57BA2" w:rsidRDefault="00BA2B57" w:rsidP="00BA2B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08D25F" w14:textId="77777777" w:rsidR="00BA2B57" w:rsidRPr="00D57BA2" w:rsidRDefault="00BA2B57" w:rsidP="00BA2B57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B71F5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CFAFF9" w14:textId="77777777" w:rsidR="00BA2B57" w:rsidRPr="00FF6C7A" w:rsidRDefault="00BA2B57" w:rsidP="00BA2B57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1" w:type="dxa"/>
          </w:tcPr>
          <w:p w14:paraId="6A9ED9D7" w14:textId="77777777" w:rsidR="00BA2B57" w:rsidRPr="00BA2B57" w:rsidRDefault="00BA2B57" w:rsidP="00BA2B57">
            <w:pPr>
              <w:tabs>
                <w:tab w:val="clear" w:pos="680"/>
                <w:tab w:val="clear" w:pos="907"/>
                <w:tab w:val="decimal" w:pos="910"/>
                <w:tab w:val="decimal" w:pos="100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80D01" w14:textId="77777777" w:rsidR="00BA2B57" w:rsidRPr="00BA2B57" w:rsidRDefault="00BA2B57" w:rsidP="00BA2B57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1" w:type="dxa"/>
          </w:tcPr>
          <w:p w14:paraId="14B7E1E4" w14:textId="77777777" w:rsidR="00BA2B57" w:rsidRPr="00BA2B57" w:rsidRDefault="00BA2B57" w:rsidP="00BA2B57">
            <w:pPr>
              <w:tabs>
                <w:tab w:val="clear" w:pos="680"/>
                <w:tab w:val="clear" w:pos="907"/>
                <w:tab w:val="decimal" w:pos="881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D61AB7C" w14:textId="77777777" w:rsidR="00BA2B57" w:rsidRPr="00BA2B57" w:rsidRDefault="00BA2B57" w:rsidP="00BA2B57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A2B57" w:rsidRPr="00D57BA2" w14:paraId="60014A44" w14:textId="77777777" w:rsidTr="003A4173">
        <w:trPr>
          <w:cantSplit/>
        </w:trPr>
        <w:tc>
          <w:tcPr>
            <w:tcW w:w="3791" w:type="dxa"/>
            <w:hideMark/>
          </w:tcPr>
          <w:p w14:paraId="7DCDB68F" w14:textId="5866AFB6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E18050" w14:textId="4ED9A986" w:rsidR="00BA2B57" w:rsidRPr="00D57BA2" w:rsidRDefault="00BA2B57" w:rsidP="00BA2B57">
            <w:pPr>
              <w:tabs>
                <w:tab w:val="clear" w:pos="907"/>
                <w:tab w:val="left" w:pos="643"/>
                <w:tab w:val="decimal" w:pos="111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95,53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01045A5A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AE7A5" w14:textId="01A68DDB" w:rsidR="00BA2B57" w:rsidRPr="00BA2B57" w:rsidRDefault="00BA2B57" w:rsidP="00FF6C7A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29,856 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</w:tcPr>
          <w:p w14:paraId="00655A39" w14:textId="77777777" w:rsidR="00BA2B57" w:rsidRPr="00BA2B57" w:rsidRDefault="00BA2B57" w:rsidP="00BA2B57">
            <w:pPr>
              <w:tabs>
                <w:tab w:val="clear" w:pos="454"/>
                <w:tab w:val="clear" w:pos="907"/>
                <w:tab w:val="left" w:pos="463"/>
                <w:tab w:val="decimal" w:pos="910"/>
                <w:tab w:val="decimal" w:pos="100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42DAF1" w14:textId="31DFA92F" w:rsidR="00BA2B57" w:rsidRPr="006A2AFA" w:rsidRDefault="00BA2B57" w:rsidP="00FF6C7A">
            <w:pPr>
              <w:tabs>
                <w:tab w:val="decimal" w:pos="11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A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5ED62169" w14:textId="77777777" w:rsidR="00BA2B57" w:rsidRPr="00BA2B57" w:rsidRDefault="00BA2B57" w:rsidP="00BA2B57">
            <w:pPr>
              <w:tabs>
                <w:tab w:val="clear" w:pos="454"/>
                <w:tab w:val="clear" w:pos="907"/>
                <w:tab w:val="left" w:pos="463"/>
                <w:tab w:val="decimal" w:pos="881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CC9F1F" w14:textId="43BC7207" w:rsidR="00BA2B57" w:rsidRPr="006A2AFA" w:rsidRDefault="00BA2B57" w:rsidP="00FF6C7A">
            <w:pPr>
              <w:tabs>
                <w:tab w:val="decimal" w:pos="987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2A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126,445</w:t>
            </w:r>
          </w:p>
        </w:tc>
      </w:tr>
      <w:bookmarkEnd w:id="10"/>
    </w:tbl>
    <w:p w14:paraId="309B627E" w14:textId="721CA338" w:rsidR="00117CAA" w:rsidRPr="00D57BA2" w:rsidRDefault="00117CAA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4FAE91F4" w14:textId="77222C28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7504F7A9" w14:textId="5A9DF56B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78DD00C7" w14:textId="5173DC9C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4E3327F" w14:textId="7B152C91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765BAF3B" w14:textId="365E74AD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0AEEFA1" w14:textId="322BEB13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9E60DD8" w14:textId="69ADFE6B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3063EBD" w14:textId="31A1B9C5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24607DA1" w14:textId="24C052C5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01341BC6" w14:textId="471A23FE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0E38F6E" w14:textId="45025131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tbl>
      <w:tblPr>
        <w:tblW w:w="946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170"/>
        <w:gridCol w:w="270"/>
        <w:gridCol w:w="1053"/>
        <w:gridCol w:w="27"/>
        <w:gridCol w:w="182"/>
        <w:gridCol w:w="1438"/>
        <w:gridCol w:w="181"/>
        <w:gridCol w:w="1260"/>
      </w:tblGrid>
      <w:tr w:rsidR="00DF5577" w:rsidRPr="00D57BA2" w14:paraId="13D7F3EA" w14:textId="77777777" w:rsidTr="003A4173">
        <w:trPr>
          <w:cantSplit/>
          <w:tblHeader/>
        </w:trPr>
        <w:tc>
          <w:tcPr>
            <w:tcW w:w="3881" w:type="dxa"/>
          </w:tcPr>
          <w:p w14:paraId="5E3A2B8F" w14:textId="77777777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581" w:type="dxa"/>
            <w:gridSpan w:val="8"/>
            <w:hideMark/>
          </w:tcPr>
          <w:p w14:paraId="78A60342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5577" w:rsidRPr="00D57BA2" w14:paraId="412D839D" w14:textId="77777777" w:rsidTr="003A4173">
        <w:trPr>
          <w:cantSplit/>
          <w:tblHeader/>
        </w:trPr>
        <w:tc>
          <w:tcPr>
            <w:tcW w:w="3881" w:type="dxa"/>
          </w:tcPr>
          <w:p w14:paraId="5EB51213" w14:textId="77777777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81" w:type="dxa"/>
            <w:gridSpan w:val="8"/>
          </w:tcPr>
          <w:p w14:paraId="63835A56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872F6E" w:rsidRPr="00D57BA2" w14:paraId="61A39A47" w14:textId="77777777" w:rsidTr="00CE7AD0">
        <w:trPr>
          <w:cantSplit/>
          <w:tblHeader/>
        </w:trPr>
        <w:tc>
          <w:tcPr>
            <w:tcW w:w="3881" w:type="dxa"/>
          </w:tcPr>
          <w:p w14:paraId="53921C89" w14:textId="77777777" w:rsidR="00872F6E" w:rsidRPr="00D57BA2" w:rsidRDefault="00872F6E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75D9075" w14:textId="0F494C2E" w:rsidR="00872F6E" w:rsidRPr="00D57BA2" w:rsidRDefault="00872F6E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450DDE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7BA66E" w14:textId="77777777" w:rsidR="00872F6E" w:rsidRPr="00D57BA2" w:rsidRDefault="00872F6E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  <w:hideMark/>
          </w:tcPr>
          <w:p w14:paraId="61ACA034" w14:textId="77777777" w:rsidR="00872F6E" w:rsidRPr="00D57BA2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</w:tcBorders>
            <w:vAlign w:val="bottom"/>
          </w:tcPr>
          <w:p w14:paraId="368AC75A" w14:textId="77777777" w:rsidR="00872F6E" w:rsidRPr="00D57BA2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  <w:hideMark/>
          </w:tcPr>
          <w:p w14:paraId="050EA715" w14:textId="77777777" w:rsidR="00872F6E" w:rsidRPr="00D57BA2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1E2C8CE0" w14:textId="77777777" w:rsidR="00872F6E" w:rsidRPr="00D57BA2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25225A" w14:textId="09FC33AA" w:rsidR="00872F6E" w:rsidRPr="00D57BA2" w:rsidRDefault="00872F6E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0DDE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DF5577" w:rsidRPr="00D57BA2" w14:paraId="05B725CE" w14:textId="77777777" w:rsidTr="003A4173">
        <w:trPr>
          <w:cantSplit/>
        </w:trPr>
        <w:tc>
          <w:tcPr>
            <w:tcW w:w="3881" w:type="dxa"/>
          </w:tcPr>
          <w:p w14:paraId="2526ED15" w14:textId="77777777" w:rsidR="00DF5577" w:rsidRPr="00D57BA2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8"/>
          </w:tcPr>
          <w:p w14:paraId="6161F314" w14:textId="77777777" w:rsidR="00DF5577" w:rsidRPr="00D57BA2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D57BA2" w14:paraId="5142BE11" w14:textId="77777777" w:rsidTr="00CE7AD0">
        <w:trPr>
          <w:cantSplit/>
        </w:trPr>
        <w:tc>
          <w:tcPr>
            <w:tcW w:w="3881" w:type="dxa"/>
            <w:hideMark/>
          </w:tcPr>
          <w:p w14:paraId="5E31F3A6" w14:textId="11D90106" w:rsidR="00DF5577" w:rsidRPr="00D57BA2" w:rsidRDefault="00984180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</w:t>
            </w:r>
            <w:r w:rsidR="00DF5577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170" w:type="dxa"/>
          </w:tcPr>
          <w:p w14:paraId="3D5D20C4" w14:textId="77777777" w:rsidR="00DF5577" w:rsidRPr="00D57BA2" w:rsidRDefault="00DF5577" w:rsidP="00BD66A4">
            <w:pPr>
              <w:tabs>
                <w:tab w:val="decimal" w:pos="1091"/>
              </w:tabs>
              <w:spacing w:line="240" w:lineRule="auto"/>
              <w:ind w:left="-108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EC38A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6051CA" w14:textId="77777777" w:rsidR="00DF5577" w:rsidRPr="00D57BA2" w:rsidRDefault="00DF5577" w:rsidP="00BD66A4">
            <w:pPr>
              <w:tabs>
                <w:tab w:val="decimal" w:pos="118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F2E5EE4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0FB269F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E057AC6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3F60A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154" w:rsidRPr="00D57BA2" w14:paraId="6FE55604" w14:textId="77777777" w:rsidTr="00CE7AD0">
        <w:trPr>
          <w:cantSplit/>
        </w:trPr>
        <w:tc>
          <w:tcPr>
            <w:tcW w:w="3881" w:type="dxa"/>
            <w:vAlign w:val="center"/>
          </w:tcPr>
          <w:p w14:paraId="6799B6AE" w14:textId="1AC00673" w:rsidR="00313154" w:rsidRPr="00D57BA2" w:rsidRDefault="00313154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0F0220EF" w14:textId="77777777" w:rsidR="00313154" w:rsidRPr="00D57BA2" w:rsidRDefault="00313154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B61DA1" w14:textId="77777777" w:rsidR="00313154" w:rsidRPr="00D57BA2" w:rsidRDefault="00313154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9B9B27" w14:textId="77777777" w:rsidR="00313154" w:rsidRPr="00D57BA2" w:rsidRDefault="00313154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49C1610" w14:textId="77777777" w:rsidR="00313154" w:rsidRPr="00D57BA2" w:rsidRDefault="00313154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307370E" w14:textId="77777777" w:rsidR="00313154" w:rsidRPr="00D57BA2" w:rsidRDefault="00313154" w:rsidP="00BA2B57">
            <w:pPr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6D80CB9" w14:textId="77777777" w:rsidR="00313154" w:rsidRPr="00D57BA2" w:rsidRDefault="00313154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6CD99E" w14:textId="77777777" w:rsidR="00313154" w:rsidRPr="00D57BA2" w:rsidRDefault="00313154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D57BA2" w14:paraId="640BF7EC" w14:textId="77777777" w:rsidTr="00B60B0A">
        <w:trPr>
          <w:cantSplit/>
        </w:trPr>
        <w:tc>
          <w:tcPr>
            <w:tcW w:w="3881" w:type="dxa"/>
            <w:vAlign w:val="center"/>
          </w:tcPr>
          <w:p w14:paraId="4C21CC91" w14:textId="270D47FE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70" w:type="dxa"/>
          </w:tcPr>
          <w:p w14:paraId="47B1ACEB" w14:textId="2B56C804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70" w:type="dxa"/>
            <w:vAlign w:val="bottom"/>
          </w:tcPr>
          <w:p w14:paraId="06438FD6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F1BDC3" w14:textId="79241571" w:rsidR="00BA2B57" w:rsidRPr="00D57BA2" w:rsidRDefault="00BA2B57" w:rsidP="00D912C9">
            <w:pPr>
              <w:tabs>
                <w:tab w:val="clear" w:pos="907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(2,571)</w:t>
            </w:r>
          </w:p>
        </w:tc>
        <w:tc>
          <w:tcPr>
            <w:tcW w:w="182" w:type="dxa"/>
          </w:tcPr>
          <w:p w14:paraId="1D09C473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1AC224C1" w14:textId="5206A234" w:rsidR="00BA2B57" w:rsidRPr="00D57BA2" w:rsidRDefault="00BA2B57" w:rsidP="00FF6C7A">
            <w:pPr>
              <w:tabs>
                <w:tab w:val="clear" w:pos="907"/>
                <w:tab w:val="left" w:pos="638"/>
              </w:tabs>
              <w:spacing w:line="240" w:lineRule="auto"/>
              <w:ind w:left="-182" w:right="3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508C3B3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487DB9" w14:textId="2FE33A2C" w:rsidR="00BA2B57" w:rsidRPr="00D57BA2" w:rsidRDefault="00BA2B57" w:rsidP="006A2AFA">
            <w:pPr>
              <w:tabs>
                <w:tab w:val="clear" w:pos="907"/>
                <w:tab w:val="left" w:pos="638"/>
              </w:tabs>
              <w:spacing w:line="240" w:lineRule="auto"/>
              <w:ind w:left="-182" w:right="3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2B57" w:rsidRPr="00D57BA2" w14:paraId="660B5F5E" w14:textId="77777777" w:rsidTr="00A30060">
        <w:trPr>
          <w:cantSplit/>
        </w:trPr>
        <w:tc>
          <w:tcPr>
            <w:tcW w:w="3881" w:type="dxa"/>
            <w:vAlign w:val="center"/>
          </w:tcPr>
          <w:p w14:paraId="52915F6D" w14:textId="1158A334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การปรับมูลค่ายุติธรรมและค่าเผื่อจากการ</w:t>
            </w:r>
          </w:p>
        </w:tc>
        <w:tc>
          <w:tcPr>
            <w:tcW w:w="1170" w:type="dxa"/>
          </w:tcPr>
          <w:p w14:paraId="2E06C911" w14:textId="77777777" w:rsidR="00BA2B57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5C5D4D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7441CA" w14:textId="77777777" w:rsidR="00BA2B57" w:rsidRPr="00CE7AD0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E0CD506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D551D93" w14:textId="77777777" w:rsidR="00BA2B57" w:rsidRPr="00CE7AD0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55C5471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2023D4" w14:textId="77777777" w:rsidR="00BA2B57" w:rsidRPr="00CE7AD0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D57BA2" w14:paraId="7AEA9862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3A331125" w14:textId="2885E4F1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ด้อยค่าของ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ของตราสารทุน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4258E4F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14CAF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7A333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7BCBC43" w14:textId="77777777" w:rsidR="00BA2B57" w:rsidRPr="00D57BA2" w:rsidRDefault="00BA2B57" w:rsidP="00BA2B57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E8F1CEC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355679F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750917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D57BA2" w14:paraId="34555B78" w14:textId="77777777" w:rsidTr="00385014">
        <w:trPr>
          <w:cantSplit/>
        </w:trPr>
        <w:tc>
          <w:tcPr>
            <w:tcW w:w="3881" w:type="dxa"/>
            <w:vAlign w:val="center"/>
            <w:hideMark/>
          </w:tcPr>
          <w:p w14:paraId="14E4F06C" w14:textId="05AA9C86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170" w:type="dxa"/>
          </w:tcPr>
          <w:p w14:paraId="2DE82CC9" w14:textId="3D598F1E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56,369</w:t>
            </w:r>
          </w:p>
        </w:tc>
        <w:tc>
          <w:tcPr>
            <w:tcW w:w="270" w:type="dxa"/>
          </w:tcPr>
          <w:p w14:paraId="3F0AF4C9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25D8DBA" w14:textId="34531D86" w:rsidR="00BA2B57" w:rsidRPr="00D57BA2" w:rsidRDefault="00BA2B57" w:rsidP="00FF6C7A">
            <w:pPr>
              <w:tabs>
                <w:tab w:val="clear" w:pos="907"/>
                <w:tab w:val="left" w:pos="638"/>
              </w:tabs>
              <w:spacing w:line="240" w:lineRule="auto"/>
              <w:ind w:left="-182" w:right="3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A12CFB7" w14:textId="77777777" w:rsidR="00BA2B57" w:rsidRPr="00D57BA2" w:rsidRDefault="00BA2B57" w:rsidP="00BA2B57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3EB793B2" w14:textId="6DE7FD0E" w:rsidR="00BA2B57" w:rsidRPr="00D57BA2" w:rsidRDefault="00BA2B57" w:rsidP="00D912C9">
            <w:pPr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(217)</w:t>
            </w:r>
          </w:p>
        </w:tc>
        <w:tc>
          <w:tcPr>
            <w:tcW w:w="181" w:type="dxa"/>
            <w:vAlign w:val="bottom"/>
          </w:tcPr>
          <w:p w14:paraId="23A9E304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776D1A4" w14:textId="7F8F35C4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 xml:space="preserve">56,152 </w:t>
            </w:r>
          </w:p>
        </w:tc>
      </w:tr>
      <w:tr w:rsidR="00BA2B57" w:rsidRPr="00D57BA2" w14:paraId="67A6CD29" w14:textId="77777777" w:rsidTr="00CE7AD0">
        <w:trPr>
          <w:cantSplit/>
        </w:trPr>
        <w:tc>
          <w:tcPr>
            <w:tcW w:w="3881" w:type="dxa"/>
            <w:vAlign w:val="center"/>
          </w:tcPr>
          <w:p w14:paraId="6E00F02A" w14:textId="63FB7F52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350A789D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1F487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4CEC28C" w14:textId="20414A44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B0A5717" w14:textId="77777777" w:rsidR="00BA2B57" w:rsidRPr="00D57BA2" w:rsidRDefault="00BA2B57" w:rsidP="00BA2B57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6BBEC36" w14:textId="3CD3B130" w:rsidR="00BA2B57" w:rsidRPr="00D57BA2" w:rsidRDefault="00BA2B57" w:rsidP="00FF6C7A">
            <w:pPr>
              <w:tabs>
                <w:tab w:val="decimal" w:pos="118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261D22C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C8B3CF" w14:textId="64A5845C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D57BA2" w14:paraId="655931A7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49A2CABB" w14:textId="2249DFC2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0548545C" w14:textId="2FD4564E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30,119</w:t>
            </w:r>
          </w:p>
        </w:tc>
        <w:tc>
          <w:tcPr>
            <w:tcW w:w="270" w:type="dxa"/>
          </w:tcPr>
          <w:p w14:paraId="42D8FA87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0FF439" w14:textId="0F47F31E" w:rsidR="00BA2B57" w:rsidRPr="00D57BA2" w:rsidRDefault="00BA2B57" w:rsidP="00FF6C7A">
            <w:pPr>
              <w:tabs>
                <w:tab w:val="clear" w:pos="907"/>
                <w:tab w:val="left" w:pos="91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 xml:space="preserve">4,292 </w:t>
            </w:r>
          </w:p>
        </w:tc>
        <w:tc>
          <w:tcPr>
            <w:tcW w:w="182" w:type="dxa"/>
          </w:tcPr>
          <w:p w14:paraId="1418E6C2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A594EDC" w14:textId="68F5E62F" w:rsidR="00BA2B57" w:rsidRPr="00D57BA2" w:rsidRDefault="00BA2B57" w:rsidP="00FF6C7A">
            <w:pPr>
              <w:tabs>
                <w:tab w:val="decimal" w:pos="118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181" w:type="dxa"/>
          </w:tcPr>
          <w:p w14:paraId="6F33121B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4A7AE4" w14:textId="7440BFBF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 xml:space="preserve">35,684 </w:t>
            </w:r>
          </w:p>
        </w:tc>
      </w:tr>
      <w:tr w:rsidR="00BA2B57" w:rsidRPr="00D57BA2" w14:paraId="50AD5B0F" w14:textId="77777777" w:rsidTr="00814CC7">
        <w:trPr>
          <w:cantSplit/>
        </w:trPr>
        <w:tc>
          <w:tcPr>
            <w:tcW w:w="3881" w:type="dxa"/>
            <w:vAlign w:val="center"/>
            <w:hideMark/>
          </w:tcPr>
          <w:p w14:paraId="29D2AFAE" w14:textId="72E3C9FC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</w:tcPr>
          <w:p w14:paraId="12AA8227" w14:textId="7FFFB118" w:rsidR="00BA2B57" w:rsidRPr="00D57BA2" w:rsidRDefault="00BA2B57" w:rsidP="00FF6C7A">
            <w:pPr>
              <w:tabs>
                <w:tab w:val="clear" w:pos="907"/>
                <w:tab w:val="left" w:pos="638"/>
              </w:tabs>
              <w:spacing w:line="240" w:lineRule="auto"/>
              <w:ind w:left="-182" w:right="3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FC0C6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A34505" w14:textId="362C2676" w:rsidR="00BA2B57" w:rsidRPr="00D57BA2" w:rsidRDefault="00BA2B57" w:rsidP="00FF6C7A">
            <w:pPr>
              <w:tabs>
                <w:tab w:val="clear" w:pos="907"/>
                <w:tab w:val="left" w:pos="91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 xml:space="preserve">23,382 </w:t>
            </w:r>
          </w:p>
        </w:tc>
        <w:tc>
          <w:tcPr>
            <w:tcW w:w="182" w:type="dxa"/>
          </w:tcPr>
          <w:p w14:paraId="6A9BA987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70C3A2A4" w14:textId="75726E97" w:rsidR="00BA2B57" w:rsidRPr="00D57BA2" w:rsidRDefault="00BA2B57" w:rsidP="00FF6C7A">
            <w:pPr>
              <w:tabs>
                <w:tab w:val="clear" w:pos="907"/>
                <w:tab w:val="left" w:pos="638"/>
              </w:tabs>
              <w:spacing w:line="240" w:lineRule="auto"/>
              <w:ind w:left="-182" w:right="3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C435E6C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8A1DFD" w14:textId="043FD446" w:rsidR="00BA2B57" w:rsidRPr="00D57BA2" w:rsidRDefault="00BA2B57" w:rsidP="00BA2B57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23,382</w:t>
            </w:r>
          </w:p>
        </w:tc>
      </w:tr>
      <w:tr w:rsidR="00BA2B57" w:rsidRPr="00D57BA2" w14:paraId="558C5D3A" w14:textId="77777777" w:rsidTr="00A30060">
        <w:trPr>
          <w:cantSplit/>
        </w:trPr>
        <w:tc>
          <w:tcPr>
            <w:tcW w:w="3881" w:type="dxa"/>
            <w:vAlign w:val="center"/>
          </w:tcPr>
          <w:p w14:paraId="258B3AB9" w14:textId="6EE7BB76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ประมาณการค่าเผื่อการลดมูลค่าของ</w:t>
            </w:r>
          </w:p>
        </w:tc>
        <w:tc>
          <w:tcPr>
            <w:tcW w:w="1170" w:type="dxa"/>
          </w:tcPr>
          <w:p w14:paraId="695890BD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B59215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B1E6EE" w14:textId="2EDC58EB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0F4EDE3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F56E480" w14:textId="564C0743" w:rsidR="00BA2B57" w:rsidRPr="00D57BA2" w:rsidRDefault="00BA2B57" w:rsidP="00FF6C7A">
            <w:pPr>
              <w:tabs>
                <w:tab w:val="clear" w:pos="907"/>
                <w:tab w:val="left" w:pos="638"/>
              </w:tabs>
              <w:spacing w:line="240" w:lineRule="auto"/>
              <w:ind w:left="-182" w:right="3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388BD79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D97C8E" w14:textId="482649E5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D57BA2" w14:paraId="1FC3D342" w14:textId="77777777" w:rsidTr="00394A9E">
        <w:trPr>
          <w:cantSplit/>
        </w:trPr>
        <w:tc>
          <w:tcPr>
            <w:tcW w:w="3881" w:type="dxa"/>
            <w:vAlign w:val="center"/>
            <w:hideMark/>
          </w:tcPr>
          <w:p w14:paraId="04E16DD7" w14:textId="2E500B65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573F7692" w14:textId="0F39DFDB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930</w:t>
            </w:r>
          </w:p>
        </w:tc>
        <w:tc>
          <w:tcPr>
            <w:tcW w:w="270" w:type="dxa"/>
            <w:vAlign w:val="bottom"/>
          </w:tcPr>
          <w:p w14:paraId="38B491FC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514D50" w14:textId="1F810FFF" w:rsidR="00BA2B57" w:rsidRPr="00D57BA2" w:rsidRDefault="00BA2B57" w:rsidP="00D912C9">
            <w:pPr>
              <w:tabs>
                <w:tab w:val="clear" w:pos="907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(147)</w:t>
            </w:r>
          </w:p>
        </w:tc>
        <w:tc>
          <w:tcPr>
            <w:tcW w:w="182" w:type="dxa"/>
            <w:vAlign w:val="bottom"/>
          </w:tcPr>
          <w:p w14:paraId="040FA499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72A2D57" w14:textId="433D95FB" w:rsidR="00BA2B57" w:rsidRPr="00D57BA2" w:rsidRDefault="00BA2B57" w:rsidP="00FF6C7A">
            <w:pPr>
              <w:tabs>
                <w:tab w:val="clear" w:pos="907"/>
                <w:tab w:val="left" w:pos="638"/>
              </w:tabs>
              <w:spacing w:line="240" w:lineRule="auto"/>
              <w:ind w:left="-182" w:right="3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581A566F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72CA34" w14:textId="65BE82FD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 xml:space="preserve">1,783 </w:t>
            </w:r>
          </w:p>
        </w:tc>
      </w:tr>
      <w:tr w:rsidR="00BA2B57" w:rsidRPr="00D57BA2" w14:paraId="2FD0BF29" w14:textId="77777777" w:rsidTr="00394A9E">
        <w:trPr>
          <w:cantSplit/>
        </w:trPr>
        <w:tc>
          <w:tcPr>
            <w:tcW w:w="3881" w:type="dxa"/>
            <w:vAlign w:val="center"/>
            <w:hideMark/>
          </w:tcPr>
          <w:p w14:paraId="368C3E74" w14:textId="77777777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3D44B9D0" w14:textId="4BDB8DC5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8,986</w:t>
            </w:r>
          </w:p>
        </w:tc>
        <w:tc>
          <w:tcPr>
            <w:tcW w:w="270" w:type="dxa"/>
          </w:tcPr>
          <w:p w14:paraId="109939F5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5113DD" w14:textId="113385B6" w:rsidR="00BA2B57" w:rsidRPr="00D57BA2" w:rsidRDefault="00BA2B57" w:rsidP="00FF6C7A">
            <w:pPr>
              <w:tabs>
                <w:tab w:val="clear" w:pos="454"/>
                <w:tab w:val="left" w:pos="46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 xml:space="preserve">458 </w:t>
            </w:r>
          </w:p>
        </w:tc>
        <w:tc>
          <w:tcPr>
            <w:tcW w:w="182" w:type="dxa"/>
          </w:tcPr>
          <w:p w14:paraId="7E73F766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41E6F665" w14:textId="2E856C68" w:rsidR="00BA2B57" w:rsidRPr="00D57BA2" w:rsidRDefault="00BA2B57" w:rsidP="00FF6C7A">
            <w:pPr>
              <w:tabs>
                <w:tab w:val="clear" w:pos="907"/>
                <w:tab w:val="left" w:pos="638"/>
              </w:tabs>
              <w:spacing w:line="240" w:lineRule="auto"/>
              <w:ind w:left="-182" w:right="3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48761B9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BCD8A9" w14:textId="483192C8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 xml:space="preserve">9,444 </w:t>
            </w:r>
          </w:p>
        </w:tc>
      </w:tr>
      <w:tr w:rsidR="00BA2B57" w:rsidRPr="00D57BA2" w14:paraId="41220FD2" w14:textId="77777777" w:rsidTr="00CE7AD0">
        <w:trPr>
          <w:cantSplit/>
        </w:trPr>
        <w:tc>
          <w:tcPr>
            <w:tcW w:w="3881" w:type="dxa"/>
            <w:hideMark/>
          </w:tcPr>
          <w:p w14:paraId="764253B8" w14:textId="77777777" w:rsidR="00BA2B57" w:rsidRPr="00D57BA2" w:rsidRDefault="00BA2B57" w:rsidP="00BA2B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2B327" w14:textId="40DA8C91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99,975</w:t>
            </w:r>
          </w:p>
        </w:tc>
        <w:tc>
          <w:tcPr>
            <w:tcW w:w="270" w:type="dxa"/>
          </w:tcPr>
          <w:p w14:paraId="3BEFBC01" w14:textId="77777777" w:rsidR="00BA2B57" w:rsidRPr="00E32DD6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C4E39" w14:textId="0905F788" w:rsidR="00BA2B57" w:rsidRPr="00BA2B57" w:rsidRDefault="00BA2B57" w:rsidP="00FF6C7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25,414 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2E21D512" w14:textId="77777777" w:rsidR="00BA2B57" w:rsidRPr="00BA2B57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7F0D3" w14:textId="2382D64E" w:rsidR="00BA2B57" w:rsidRPr="00BA2B57" w:rsidRDefault="00BA2B57" w:rsidP="00FF6C7A">
            <w:pPr>
              <w:tabs>
                <w:tab w:val="decimal" w:pos="118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1,056 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5CDEADF6" w14:textId="77777777" w:rsidR="00BA2B57" w:rsidRPr="00BA2B57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49201" w14:textId="36A58C66" w:rsidR="00BA2B57" w:rsidRPr="00BA2B57" w:rsidRDefault="00BA2B57" w:rsidP="00BA2B57">
            <w:pPr>
              <w:tabs>
                <w:tab w:val="decimal" w:pos="73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126,445 </w:t>
            </w:r>
          </w:p>
        </w:tc>
      </w:tr>
      <w:tr w:rsidR="00BA2B57" w:rsidRPr="00D57BA2" w14:paraId="61DF9004" w14:textId="77777777" w:rsidTr="00CE7AD0">
        <w:trPr>
          <w:cantSplit/>
        </w:trPr>
        <w:tc>
          <w:tcPr>
            <w:tcW w:w="3881" w:type="dxa"/>
          </w:tcPr>
          <w:p w14:paraId="52C5D4DD" w14:textId="77777777" w:rsidR="00BA2B57" w:rsidRPr="00D57BA2" w:rsidRDefault="00BA2B57" w:rsidP="00BA2B5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3F981" w14:textId="77777777" w:rsidR="00BA2B57" w:rsidRPr="00D57BA2" w:rsidRDefault="00BA2B57" w:rsidP="00BA2B57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78DD4" w14:textId="77777777" w:rsidR="00BA2B57" w:rsidRPr="00D57BA2" w:rsidRDefault="00BA2B57" w:rsidP="00BA2B57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8A7D4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2AB3122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892E8" w14:textId="77777777" w:rsidR="00BA2B57" w:rsidRPr="00D57BA2" w:rsidRDefault="00BA2B57" w:rsidP="00BA2B57">
            <w:pPr>
              <w:tabs>
                <w:tab w:val="decimal" w:pos="121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E78B8E9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A78F8" w14:textId="77777777" w:rsidR="00BA2B57" w:rsidRPr="00D57BA2" w:rsidRDefault="00BA2B57" w:rsidP="00BA2B57">
            <w:pPr>
              <w:tabs>
                <w:tab w:val="decimal" w:pos="82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D57BA2" w14:paraId="54E740A8" w14:textId="77777777" w:rsidTr="00D912C9">
        <w:trPr>
          <w:cantSplit/>
        </w:trPr>
        <w:tc>
          <w:tcPr>
            <w:tcW w:w="3881" w:type="dxa"/>
            <w:hideMark/>
          </w:tcPr>
          <w:p w14:paraId="58A4E60F" w14:textId="0ED9D7FA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91AA9E9" w14:textId="77777777" w:rsidR="00BA2B57" w:rsidRPr="00D57BA2" w:rsidRDefault="00BA2B57" w:rsidP="00BA2B57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52F08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1A0226" w14:textId="77777777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3D14724" w14:textId="77777777" w:rsidR="00BA2B57" w:rsidRPr="00BA2B57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EA31A06" w14:textId="77777777" w:rsidR="00BA2B57" w:rsidRPr="00BA2B57" w:rsidRDefault="00BA2B57" w:rsidP="00BA2B57">
            <w:pPr>
              <w:tabs>
                <w:tab w:val="decimal" w:pos="121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22A523E" w14:textId="77777777" w:rsidR="00BA2B57" w:rsidRPr="00BA2B57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A1C3F4" w14:textId="77777777" w:rsidR="00BA2B57" w:rsidRPr="00D57BA2" w:rsidRDefault="00BA2B57" w:rsidP="00BA2B57">
            <w:pPr>
              <w:tabs>
                <w:tab w:val="decimal" w:pos="82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D57BA2" w14:paraId="3FF2679F" w14:textId="77777777" w:rsidTr="00D912C9">
        <w:trPr>
          <w:cantSplit/>
        </w:trPr>
        <w:tc>
          <w:tcPr>
            <w:tcW w:w="3881" w:type="dxa"/>
            <w:vAlign w:val="center"/>
          </w:tcPr>
          <w:p w14:paraId="7CA0C552" w14:textId="0B6C74F7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EBEC842" w14:textId="1B4F73E4" w:rsidR="00BA2B57" w:rsidRPr="00D57BA2" w:rsidRDefault="00BA2B57" w:rsidP="00BA2B57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  <w:tc>
          <w:tcPr>
            <w:tcW w:w="270" w:type="dxa"/>
          </w:tcPr>
          <w:p w14:paraId="3815745A" w14:textId="77777777" w:rsidR="00BA2B57" w:rsidRPr="00D57BA2" w:rsidRDefault="00BA2B57" w:rsidP="00BA2B57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A1D7B83" w14:textId="20DCB740" w:rsidR="00BA2B57" w:rsidRPr="00D57BA2" w:rsidRDefault="00BA2B57" w:rsidP="00FF6C7A">
            <w:pPr>
              <w:tabs>
                <w:tab w:val="clear" w:pos="907"/>
                <w:tab w:val="left" w:pos="91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1,871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481809C3" w14:textId="77777777" w:rsidR="00BA2B57" w:rsidRPr="00D57BA2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B4804" w14:textId="0B481AE0" w:rsidR="00BA2B57" w:rsidRPr="00CE7AD0" w:rsidRDefault="00BA2B57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4646BAE9" w14:textId="77777777" w:rsidR="00BA2B57" w:rsidRPr="00D57BA2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6758" w14:textId="551C43CA" w:rsidR="00BA2B57" w:rsidRPr="00D57BA2" w:rsidRDefault="00BA2B57" w:rsidP="006A2AFA">
            <w:pPr>
              <w:tabs>
                <w:tab w:val="clear" w:pos="907"/>
                <w:tab w:val="left" w:pos="638"/>
              </w:tabs>
              <w:spacing w:line="240" w:lineRule="auto"/>
              <w:ind w:left="-182" w:right="3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A2B57" w:rsidDel="000100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A2B57" w:rsidRPr="00D57BA2" w14:paraId="68C2478F" w14:textId="77777777" w:rsidTr="00CE7AD0">
        <w:trPr>
          <w:cantSplit/>
        </w:trPr>
        <w:tc>
          <w:tcPr>
            <w:tcW w:w="3881" w:type="dxa"/>
            <w:vAlign w:val="center"/>
          </w:tcPr>
          <w:p w14:paraId="1FC76444" w14:textId="3DAAF1F0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E37E1" w14:textId="521DA3CE" w:rsidR="00BA2B57" w:rsidRPr="00D57BA2" w:rsidRDefault="00BA2B57" w:rsidP="00BA2B57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(1,871)</w:t>
            </w:r>
          </w:p>
        </w:tc>
        <w:tc>
          <w:tcPr>
            <w:tcW w:w="270" w:type="dxa"/>
          </w:tcPr>
          <w:p w14:paraId="1C928EE7" w14:textId="77777777" w:rsidR="00BA2B57" w:rsidRPr="00D57BA2" w:rsidRDefault="00BA2B57" w:rsidP="00BA2B57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0F76E" w14:textId="104E7FDF" w:rsidR="00BA2B57" w:rsidRPr="00BA2B57" w:rsidRDefault="00BA2B57" w:rsidP="00FF6C7A">
            <w:pPr>
              <w:tabs>
                <w:tab w:val="clear" w:pos="907"/>
                <w:tab w:val="left" w:pos="91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1,871</w:t>
            </w:r>
            <w:r w:rsidRPr="00BA2B57" w:rsidDel="000100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17A103B1" w14:textId="77777777" w:rsidR="00BA2B57" w:rsidRPr="00CE7AD0" w:rsidRDefault="00BA2B57" w:rsidP="00BA2B57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750C8" w14:textId="55884C48" w:rsidR="00BA2B57" w:rsidRPr="00BA2B57" w:rsidRDefault="00BA2B57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7482B3F6" w14:textId="77777777" w:rsidR="00BA2B57" w:rsidRPr="00CE7AD0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EE41E" w14:textId="7009D798" w:rsidR="00BA2B57" w:rsidRPr="00BA2B57" w:rsidRDefault="00BA2B57" w:rsidP="006A2AFA">
            <w:pPr>
              <w:tabs>
                <w:tab w:val="clear" w:pos="907"/>
                <w:tab w:val="left" w:pos="638"/>
              </w:tabs>
              <w:spacing w:line="240" w:lineRule="auto"/>
              <w:ind w:left="-182" w:right="3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A2B57" w:rsidDel="000100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A2B57" w:rsidRPr="00D57BA2" w14:paraId="2DF1D76B" w14:textId="77777777" w:rsidTr="000B18DA">
        <w:trPr>
          <w:cantSplit/>
        </w:trPr>
        <w:tc>
          <w:tcPr>
            <w:tcW w:w="3881" w:type="dxa"/>
          </w:tcPr>
          <w:p w14:paraId="4CFB3AD2" w14:textId="77777777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D0C5B0F" w14:textId="77777777" w:rsidR="00BA2B57" w:rsidRPr="00D57BA2" w:rsidRDefault="00BA2B57" w:rsidP="00BA2B57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E474F" w14:textId="77777777" w:rsidR="00BA2B57" w:rsidRPr="00D57BA2" w:rsidRDefault="00BA2B57" w:rsidP="00BA2B57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D27B04" w14:textId="30A1EEA1" w:rsidR="00BA2B57" w:rsidRPr="00BA2B57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59C60FB5" w14:textId="77777777" w:rsidR="00BA2B57" w:rsidRPr="00CE7AD0" w:rsidRDefault="00BA2B57" w:rsidP="00BA2B57">
            <w:pPr>
              <w:tabs>
                <w:tab w:val="decimal" w:pos="100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</w:tcPr>
          <w:p w14:paraId="1E5588FE" w14:textId="3BA128AB" w:rsidR="00BA2B57" w:rsidRPr="00CE7AD0" w:rsidRDefault="00BA2B57" w:rsidP="00BA2B57">
            <w:pPr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527543E0" w14:textId="77777777" w:rsidR="00BA2B57" w:rsidRPr="00CE7AD0" w:rsidRDefault="00BA2B57" w:rsidP="00BA2B57">
            <w:pPr>
              <w:tabs>
                <w:tab w:val="decimal" w:pos="881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7B9CCC7" w14:textId="42E739CC" w:rsidR="00BA2B57" w:rsidRPr="00CE7AD0" w:rsidRDefault="00BA2B57" w:rsidP="00BA2B57">
            <w:pPr>
              <w:tabs>
                <w:tab w:val="decimal" w:pos="730"/>
              </w:tabs>
              <w:spacing w:line="240" w:lineRule="auto"/>
              <w:ind w:left="17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CE7AD0" w14:paraId="67A5475E" w14:textId="77777777" w:rsidTr="000B18DA">
        <w:trPr>
          <w:cantSplit/>
        </w:trPr>
        <w:tc>
          <w:tcPr>
            <w:tcW w:w="3881" w:type="dxa"/>
            <w:hideMark/>
          </w:tcPr>
          <w:p w14:paraId="46A855C8" w14:textId="20CABB59" w:rsidR="00BA2B57" w:rsidRPr="00D57BA2" w:rsidRDefault="00BA2B57" w:rsidP="00BA2B5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2EFB0F3" w14:textId="5621F598" w:rsidR="00BA2B57" w:rsidRPr="00D57BA2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98,104</w:t>
            </w:r>
          </w:p>
        </w:tc>
        <w:tc>
          <w:tcPr>
            <w:tcW w:w="270" w:type="dxa"/>
          </w:tcPr>
          <w:p w14:paraId="00642536" w14:textId="77777777" w:rsidR="00BA2B57" w:rsidRPr="00CE7AD0" w:rsidRDefault="00BA2B57" w:rsidP="00BA2B57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CF42E4F" w14:textId="6677F077" w:rsidR="00BA2B57" w:rsidRPr="00BA2B57" w:rsidRDefault="00BA2B57" w:rsidP="00FF6C7A">
            <w:pPr>
              <w:tabs>
                <w:tab w:val="clear" w:pos="907"/>
                <w:tab w:val="left" w:pos="91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27,285 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5EA14E30" w14:textId="77777777" w:rsidR="00BA2B57" w:rsidRPr="00BA2B57" w:rsidRDefault="00BA2B57" w:rsidP="00BA2B57">
            <w:pPr>
              <w:tabs>
                <w:tab w:val="decimal" w:pos="1000"/>
                <w:tab w:val="decimal" w:pos="111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6D416638" w14:textId="17A977C0" w:rsidR="00BA2B57" w:rsidRPr="00BA2B57" w:rsidRDefault="00BA2B57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00FB69EF" w14:textId="77777777" w:rsidR="00BA2B57" w:rsidRPr="00BA2B57" w:rsidRDefault="00BA2B57" w:rsidP="00BA2B57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81BA567" w14:textId="1E44A15F" w:rsidR="00BA2B57" w:rsidRPr="00BA2B57" w:rsidRDefault="00BA2B57" w:rsidP="00BA2B57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126,445</w:t>
            </w:r>
          </w:p>
        </w:tc>
      </w:tr>
    </w:tbl>
    <w:p w14:paraId="630EF904" w14:textId="0E8A4AD2" w:rsidR="00450DDE" w:rsidRPr="00D57BA2" w:rsidRDefault="00450DDE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A651C4C" w14:textId="43FB90C9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24EE4E8E" w14:textId="4CB40B46" w:rsidR="003A4173" w:rsidRDefault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val="x-none" w:eastAsia="x-none"/>
        </w:rPr>
      </w:pPr>
      <w:r>
        <w:rPr>
          <w:rFonts w:asciiTheme="majorBidi" w:hAnsiTheme="majorBidi" w:cstheme="majorBidi"/>
          <w:sz w:val="22"/>
          <w:szCs w:val="22"/>
          <w:lang w:val="x-none" w:eastAsia="x-none"/>
        </w:rPr>
        <w:br w:type="page"/>
      </w:r>
    </w:p>
    <w:tbl>
      <w:tblPr>
        <w:tblW w:w="939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170"/>
        <w:gridCol w:w="270"/>
        <w:gridCol w:w="1080"/>
        <w:gridCol w:w="191"/>
        <w:gridCol w:w="1440"/>
        <w:gridCol w:w="181"/>
        <w:gridCol w:w="1270"/>
      </w:tblGrid>
      <w:tr w:rsidR="00EE0C25" w:rsidRPr="00D57BA2" w14:paraId="475B400F" w14:textId="77777777" w:rsidTr="00A30060">
        <w:trPr>
          <w:cantSplit/>
          <w:tblHeader/>
        </w:trPr>
        <w:tc>
          <w:tcPr>
            <w:tcW w:w="3791" w:type="dxa"/>
          </w:tcPr>
          <w:p w14:paraId="06589155" w14:textId="77777777" w:rsidR="00EE0C25" w:rsidRPr="00D57BA2" w:rsidRDefault="00EE0C25" w:rsidP="00A30060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02" w:type="dxa"/>
            <w:gridSpan w:val="7"/>
            <w:hideMark/>
          </w:tcPr>
          <w:p w14:paraId="0ECC1C02" w14:textId="77777777" w:rsidR="00EE0C25" w:rsidRPr="00D57BA2" w:rsidRDefault="00EE0C25" w:rsidP="00A3006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E0C25" w:rsidRPr="00D57BA2" w14:paraId="3E58BE59" w14:textId="77777777" w:rsidTr="00A30060">
        <w:trPr>
          <w:cantSplit/>
          <w:tblHeader/>
        </w:trPr>
        <w:tc>
          <w:tcPr>
            <w:tcW w:w="3791" w:type="dxa"/>
          </w:tcPr>
          <w:p w14:paraId="12B5564B" w14:textId="77777777" w:rsidR="00EE0C25" w:rsidRPr="00D57BA2" w:rsidRDefault="00EE0C25" w:rsidP="00A30060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51BC42BA" w14:textId="77777777" w:rsidR="00EE0C25" w:rsidRPr="00D57BA2" w:rsidRDefault="00EE0C25" w:rsidP="00A3006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EE0C25" w:rsidRPr="00D57BA2" w14:paraId="60F2F4B6" w14:textId="77777777" w:rsidTr="00A30060">
        <w:trPr>
          <w:cantSplit/>
          <w:tblHeader/>
        </w:trPr>
        <w:tc>
          <w:tcPr>
            <w:tcW w:w="3791" w:type="dxa"/>
          </w:tcPr>
          <w:p w14:paraId="6D8B41EF" w14:textId="77777777" w:rsidR="00EE0C25" w:rsidRPr="00D57BA2" w:rsidRDefault="00EE0C25" w:rsidP="00A30060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26D535B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238255" w14:textId="77777777" w:rsidR="00EE0C25" w:rsidRPr="00D57BA2" w:rsidRDefault="00EE0C25" w:rsidP="00A3006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84BBA29" w14:textId="77777777" w:rsidR="00EE0C25" w:rsidRPr="00D57BA2" w:rsidRDefault="00EE0C25" w:rsidP="00A3006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0C31BB72" w14:textId="77777777" w:rsidR="00EE0C25" w:rsidRPr="00D57BA2" w:rsidRDefault="00EE0C25" w:rsidP="00A3006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AF0C453" w14:textId="77777777" w:rsidR="00EE0C25" w:rsidRPr="00D57BA2" w:rsidRDefault="00EE0C25" w:rsidP="00A3006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31A8A208" w14:textId="77777777" w:rsidR="00EE0C25" w:rsidRPr="00D57BA2" w:rsidRDefault="00EE0C25" w:rsidP="00A3006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2D5CECBE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EE0C25" w:rsidRPr="00D57BA2" w14:paraId="3BA6D727" w14:textId="77777777" w:rsidTr="00A30060">
        <w:trPr>
          <w:cantSplit/>
        </w:trPr>
        <w:tc>
          <w:tcPr>
            <w:tcW w:w="3791" w:type="dxa"/>
          </w:tcPr>
          <w:p w14:paraId="63A2D317" w14:textId="77777777" w:rsidR="00EE0C25" w:rsidRPr="00D57BA2" w:rsidRDefault="00EE0C25" w:rsidP="00A3006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7889058C" w14:textId="77777777" w:rsidR="00EE0C25" w:rsidRPr="00D57BA2" w:rsidRDefault="00EE0C25" w:rsidP="00A3006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0C25" w:rsidRPr="00D57BA2" w14:paraId="0BD894A7" w14:textId="77777777" w:rsidTr="00A30060">
        <w:trPr>
          <w:cantSplit/>
        </w:trPr>
        <w:tc>
          <w:tcPr>
            <w:tcW w:w="3791" w:type="dxa"/>
            <w:hideMark/>
          </w:tcPr>
          <w:p w14:paraId="0A98C06C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11AAD21" w14:textId="77777777" w:rsidR="00EE0C25" w:rsidRPr="00D57BA2" w:rsidRDefault="00EE0C25" w:rsidP="00A30060">
            <w:pPr>
              <w:tabs>
                <w:tab w:val="decimal" w:pos="1091"/>
              </w:tabs>
              <w:spacing w:line="240" w:lineRule="auto"/>
              <w:ind w:left="-108"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707FD1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42A93" w14:textId="77777777" w:rsidR="00EE0C25" w:rsidRPr="00D57BA2" w:rsidRDefault="00EE0C25" w:rsidP="00A30060">
            <w:pPr>
              <w:tabs>
                <w:tab w:val="decimal" w:pos="11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9422557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9F4F93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FBC937E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073217C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5A4D12CE" w14:textId="77777777" w:rsidTr="00A30060">
        <w:trPr>
          <w:cantSplit/>
        </w:trPr>
        <w:tc>
          <w:tcPr>
            <w:tcW w:w="3791" w:type="dxa"/>
            <w:vAlign w:val="center"/>
            <w:hideMark/>
          </w:tcPr>
          <w:p w14:paraId="0ECB6EDD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การปรับมูลค่ายุติธรรมและค่าเผื่อจากการ</w:t>
            </w:r>
          </w:p>
        </w:tc>
        <w:tc>
          <w:tcPr>
            <w:tcW w:w="1170" w:type="dxa"/>
          </w:tcPr>
          <w:p w14:paraId="2D68BD7F" w14:textId="77777777" w:rsidR="00EE0C25" w:rsidRPr="00D57BA2" w:rsidRDefault="00EE0C25" w:rsidP="00A30060">
            <w:pPr>
              <w:tabs>
                <w:tab w:val="decimal" w:pos="1012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A873B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2B0F6" w14:textId="77777777" w:rsidR="00EE0C25" w:rsidRPr="00D57BA2" w:rsidRDefault="00EE0C25" w:rsidP="00A30060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1B2B8EA2" w14:textId="77777777" w:rsidR="00EE0C25" w:rsidRPr="00D57BA2" w:rsidRDefault="00EE0C25" w:rsidP="00A30060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0B9858" w14:textId="77777777" w:rsidR="00EE0C25" w:rsidRPr="00D57BA2" w:rsidRDefault="00EE0C25" w:rsidP="00A30060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4E04A59" w14:textId="77777777" w:rsidR="00EE0C25" w:rsidRPr="00D57BA2" w:rsidRDefault="00EE0C25" w:rsidP="00A30060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B912535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75C222B8" w14:textId="77777777" w:rsidTr="00A30060">
        <w:trPr>
          <w:cantSplit/>
        </w:trPr>
        <w:tc>
          <w:tcPr>
            <w:tcW w:w="3791" w:type="dxa"/>
            <w:vAlign w:val="center"/>
          </w:tcPr>
          <w:p w14:paraId="59D75DA6" w14:textId="77777777" w:rsidR="00EE0C25" w:rsidRDefault="00EE0C25" w:rsidP="00A30060">
            <w:pPr>
              <w:spacing w:line="240" w:lineRule="auto"/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ด้อยค่าของ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ของตราสารทุน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363089F7" w14:textId="77777777" w:rsidR="00EE0C25" w:rsidRPr="00D57BA2" w:rsidRDefault="00EE0C25" w:rsidP="00A30060">
            <w:pPr>
              <w:tabs>
                <w:tab w:val="decimal" w:pos="1012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98857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079F9" w14:textId="77777777" w:rsidR="00EE0C25" w:rsidRPr="00D57BA2" w:rsidRDefault="00EE0C25" w:rsidP="00A30060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4B3435C6" w14:textId="77777777" w:rsidR="00EE0C25" w:rsidRPr="00D57BA2" w:rsidRDefault="00EE0C25" w:rsidP="00A30060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FFD18F" w14:textId="77777777" w:rsidR="00EE0C25" w:rsidRPr="00D57BA2" w:rsidRDefault="00EE0C25" w:rsidP="00A30060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D17329D" w14:textId="77777777" w:rsidR="00EE0C25" w:rsidRPr="00D57BA2" w:rsidRDefault="00EE0C25" w:rsidP="00A30060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DFD9ECE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46F092B6" w14:textId="77777777" w:rsidTr="00A30060">
        <w:trPr>
          <w:cantSplit/>
        </w:trPr>
        <w:tc>
          <w:tcPr>
            <w:tcW w:w="3791" w:type="dxa"/>
            <w:vAlign w:val="center"/>
            <w:hideMark/>
          </w:tcPr>
          <w:p w14:paraId="33BADD89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170" w:type="dxa"/>
          </w:tcPr>
          <w:p w14:paraId="22D1B1CE" w14:textId="77777777" w:rsidR="00EE0C25" w:rsidRPr="00D57BA2" w:rsidRDefault="00EE0C25" w:rsidP="00E965F8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73,90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9EE7ED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462DD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7CC1841C" w14:textId="77777777" w:rsidR="00EE0C25" w:rsidRPr="00D57BA2" w:rsidRDefault="00EE0C25" w:rsidP="00A30060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F61F7C" w14:textId="77777777" w:rsidR="00EE0C25" w:rsidRPr="00D57BA2" w:rsidRDefault="00EE0C25" w:rsidP="006A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CA01F2">
              <w:rPr>
                <w:rFonts w:asciiTheme="majorBidi" w:hAnsiTheme="majorBidi" w:cstheme="majorBidi"/>
                <w:sz w:val="30"/>
                <w:szCs w:val="30"/>
              </w:rPr>
              <w:t>(17,532)</w:t>
            </w:r>
          </w:p>
        </w:tc>
        <w:tc>
          <w:tcPr>
            <w:tcW w:w="181" w:type="dxa"/>
          </w:tcPr>
          <w:p w14:paraId="4B228E85" w14:textId="77777777" w:rsidR="00EE0C25" w:rsidRPr="00D57BA2" w:rsidRDefault="00EE0C25" w:rsidP="00A30060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7C2602F" w14:textId="77777777" w:rsidR="00EE0C25" w:rsidRPr="00D57BA2" w:rsidRDefault="00EE0C25" w:rsidP="006A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1F2">
              <w:rPr>
                <w:rFonts w:asciiTheme="majorBidi" w:hAnsiTheme="majorBidi" w:cstheme="majorBidi"/>
                <w:sz w:val="30"/>
                <w:szCs w:val="30"/>
              </w:rPr>
              <w:t>56,369</w:t>
            </w:r>
          </w:p>
        </w:tc>
      </w:tr>
      <w:tr w:rsidR="00EE0C25" w:rsidRPr="00D57BA2" w14:paraId="33871BC7" w14:textId="77777777" w:rsidTr="00A30060">
        <w:trPr>
          <w:cantSplit/>
        </w:trPr>
        <w:tc>
          <w:tcPr>
            <w:tcW w:w="3791" w:type="dxa"/>
            <w:vAlign w:val="center"/>
          </w:tcPr>
          <w:p w14:paraId="16392D55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2A8CC7DC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BFC50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B8E83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2046FE66" w14:textId="77777777" w:rsidR="00EE0C25" w:rsidRPr="00D57BA2" w:rsidRDefault="00EE0C25" w:rsidP="00A30060">
            <w:pPr>
              <w:tabs>
                <w:tab w:val="decimal" w:pos="73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9A5B7B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2B46203" w14:textId="77777777" w:rsidR="00EE0C25" w:rsidRPr="00D57BA2" w:rsidRDefault="00EE0C25" w:rsidP="00A30060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D20EF3F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68E98422" w14:textId="77777777" w:rsidTr="00A30060">
        <w:trPr>
          <w:cantSplit/>
        </w:trPr>
        <w:tc>
          <w:tcPr>
            <w:tcW w:w="3791" w:type="dxa"/>
            <w:vAlign w:val="center"/>
            <w:hideMark/>
          </w:tcPr>
          <w:p w14:paraId="61417D9A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287C74C2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30,160</w:t>
            </w:r>
          </w:p>
        </w:tc>
        <w:tc>
          <w:tcPr>
            <w:tcW w:w="270" w:type="dxa"/>
          </w:tcPr>
          <w:p w14:paraId="4997FAF6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8389F4" w14:textId="77777777" w:rsidR="00EE0C25" w:rsidRPr="00D57BA2" w:rsidRDefault="00EE0C25" w:rsidP="006A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(1,586)</w:t>
            </w:r>
          </w:p>
        </w:tc>
        <w:tc>
          <w:tcPr>
            <w:tcW w:w="191" w:type="dxa"/>
          </w:tcPr>
          <w:p w14:paraId="5F5046A2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B28B65" w14:textId="77777777" w:rsidR="00EE0C25" w:rsidRPr="00CA01F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CA01F2"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  <w:tc>
          <w:tcPr>
            <w:tcW w:w="181" w:type="dxa"/>
          </w:tcPr>
          <w:p w14:paraId="4D9A73AA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9540FA8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CA01F2">
              <w:rPr>
                <w:rFonts w:asciiTheme="majorBidi" w:hAnsiTheme="majorBidi" w:cstheme="majorBidi"/>
                <w:sz w:val="30"/>
                <w:szCs w:val="30"/>
              </w:rPr>
              <w:t>30,119</w:t>
            </w:r>
          </w:p>
        </w:tc>
      </w:tr>
      <w:tr w:rsidR="00EE0C25" w:rsidRPr="00D57BA2" w14:paraId="03F0B729" w14:textId="77777777" w:rsidTr="00A30060">
        <w:trPr>
          <w:cantSplit/>
        </w:trPr>
        <w:tc>
          <w:tcPr>
            <w:tcW w:w="3791" w:type="dxa"/>
            <w:vAlign w:val="center"/>
            <w:hideMark/>
          </w:tcPr>
          <w:p w14:paraId="617EFFF7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</w:tcPr>
          <w:p w14:paraId="602E8AFC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20,193</w:t>
            </w:r>
          </w:p>
        </w:tc>
        <w:tc>
          <w:tcPr>
            <w:tcW w:w="270" w:type="dxa"/>
          </w:tcPr>
          <w:p w14:paraId="7496C0BB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6CC84F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(20,193)</w:t>
            </w:r>
          </w:p>
        </w:tc>
        <w:tc>
          <w:tcPr>
            <w:tcW w:w="191" w:type="dxa"/>
          </w:tcPr>
          <w:p w14:paraId="264D5AA3" w14:textId="77777777" w:rsidR="00EE0C25" w:rsidRPr="00D57BA2" w:rsidRDefault="00EE0C25" w:rsidP="00A30060">
            <w:pPr>
              <w:tabs>
                <w:tab w:val="clear" w:pos="680"/>
                <w:tab w:val="clear" w:pos="907"/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9AF430" w14:textId="77777777" w:rsidR="00EE0C25" w:rsidRPr="00D57BA2" w:rsidRDefault="00EE0C25" w:rsidP="00E9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396882A" w14:textId="77777777" w:rsidR="00EE0C25" w:rsidRPr="00D57BA2" w:rsidRDefault="00EE0C25" w:rsidP="00A30060">
            <w:pPr>
              <w:tabs>
                <w:tab w:val="decimal" w:pos="602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0F28BF9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C25" w:rsidRPr="00D57BA2" w14:paraId="70CDB684" w14:textId="77777777" w:rsidTr="00A30060">
        <w:trPr>
          <w:cantSplit/>
        </w:trPr>
        <w:tc>
          <w:tcPr>
            <w:tcW w:w="3791" w:type="dxa"/>
            <w:vAlign w:val="center"/>
          </w:tcPr>
          <w:p w14:paraId="44AF625B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175D1B52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EDDF98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A7BD02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6F0ADA0E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5C2D3F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1407B91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21D12D90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7465099A" w14:textId="77777777" w:rsidTr="00A30060">
        <w:trPr>
          <w:cantSplit/>
        </w:trPr>
        <w:tc>
          <w:tcPr>
            <w:tcW w:w="3791" w:type="dxa"/>
            <w:vAlign w:val="center"/>
            <w:hideMark/>
          </w:tcPr>
          <w:p w14:paraId="1EDFDD0E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0D301DF5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  <w:tc>
          <w:tcPr>
            <w:tcW w:w="270" w:type="dxa"/>
            <w:vAlign w:val="bottom"/>
          </w:tcPr>
          <w:p w14:paraId="09F9F881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F1EB1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91" w:type="dxa"/>
          </w:tcPr>
          <w:p w14:paraId="20093E20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A11297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4752F0D7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3EE349B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CA01F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EE0C25" w:rsidRPr="00D57BA2" w14:paraId="0F4740D1" w14:textId="77777777" w:rsidTr="00A30060">
        <w:trPr>
          <w:cantSplit/>
        </w:trPr>
        <w:tc>
          <w:tcPr>
            <w:tcW w:w="3791" w:type="dxa"/>
            <w:vAlign w:val="center"/>
            <w:hideMark/>
          </w:tcPr>
          <w:p w14:paraId="632E5D57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04BFD150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10,21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DCDA375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49E96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FE62E7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FE62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7D44CD96" w14:textId="77777777" w:rsidR="00EE0C25" w:rsidRPr="00D57BA2" w:rsidRDefault="00EE0C25" w:rsidP="00A30060">
            <w:pPr>
              <w:tabs>
                <w:tab w:val="clear" w:pos="680"/>
                <w:tab w:val="clear" w:pos="907"/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8FDF50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176E896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9C5AB3E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A01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</w:tr>
      <w:tr w:rsidR="00EE0C25" w:rsidRPr="00D57BA2" w14:paraId="507748EC" w14:textId="77777777" w:rsidTr="00A30060">
        <w:trPr>
          <w:cantSplit/>
        </w:trPr>
        <w:tc>
          <w:tcPr>
            <w:tcW w:w="3791" w:type="dxa"/>
            <w:hideMark/>
          </w:tcPr>
          <w:p w14:paraId="3B8E5CDB" w14:textId="77777777" w:rsidR="00EE0C25" w:rsidRPr="00D57BA2" w:rsidRDefault="00EE0C25" w:rsidP="00A3006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8D099C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136,218</w:t>
            </w:r>
          </w:p>
        </w:tc>
        <w:tc>
          <w:tcPr>
            <w:tcW w:w="270" w:type="dxa"/>
          </w:tcPr>
          <w:p w14:paraId="40B68D86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01E14" w14:textId="77777777" w:rsidR="00EE0C25" w:rsidRPr="00E32DD6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(22,827)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206EBB49" w14:textId="77777777" w:rsidR="00EE0C25" w:rsidRPr="00730F61" w:rsidRDefault="00EE0C25" w:rsidP="00A30060">
            <w:pPr>
              <w:tabs>
                <w:tab w:val="clear" w:pos="680"/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13A713" w14:textId="77777777" w:rsidR="00EE0C25" w:rsidRPr="00E32DD6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(15,987)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33FD6FA6" w14:textId="77777777" w:rsidR="00EE0C25" w:rsidRPr="00C60099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114CA" w14:textId="77777777" w:rsidR="00EE0C25" w:rsidRPr="00C60099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97,</w:t>
            </w:r>
            <w:r w:rsidRPr="00CA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</w:tr>
      <w:tr w:rsidR="00EE0C25" w:rsidRPr="00D57BA2" w14:paraId="102944A4" w14:textId="77777777" w:rsidTr="00A30060">
        <w:trPr>
          <w:cantSplit/>
        </w:trPr>
        <w:tc>
          <w:tcPr>
            <w:tcW w:w="3791" w:type="dxa"/>
          </w:tcPr>
          <w:p w14:paraId="0B3560C7" w14:textId="77777777" w:rsidR="00EE0C25" w:rsidRPr="00D57BA2" w:rsidRDefault="00EE0C25" w:rsidP="00A3006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9CE5A02" w14:textId="77777777" w:rsidR="00EE0C25" w:rsidRPr="00D57BA2" w:rsidRDefault="00EE0C25" w:rsidP="00A30060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FBC8B" w14:textId="77777777" w:rsidR="00EE0C25" w:rsidRPr="00D57BA2" w:rsidRDefault="00EE0C25" w:rsidP="00A30060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FD0F4B8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2E48F09D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F439299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1E5BD013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434A303C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1A50C4A8" w14:textId="77777777" w:rsidTr="00A30060">
        <w:trPr>
          <w:cantSplit/>
        </w:trPr>
        <w:tc>
          <w:tcPr>
            <w:tcW w:w="3791" w:type="dxa"/>
          </w:tcPr>
          <w:p w14:paraId="1A3B0F10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6BD973A" w14:textId="77777777" w:rsidR="00EE0C25" w:rsidRPr="00D57BA2" w:rsidRDefault="00EE0C25" w:rsidP="00A30060">
            <w:pPr>
              <w:tabs>
                <w:tab w:val="decimal" w:pos="1091"/>
              </w:tabs>
              <w:spacing w:line="240" w:lineRule="auto"/>
              <w:ind w:left="180" w:right="99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5F71AD" w14:textId="77777777" w:rsidR="00EE0C25" w:rsidRPr="00D57BA2" w:rsidRDefault="00EE0C25" w:rsidP="00A30060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298B902" w14:textId="77777777" w:rsidR="00EE0C25" w:rsidRPr="00C60099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67FE86A6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A807123" w14:textId="77777777" w:rsidR="00EE0C25" w:rsidRPr="00C60099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C811599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1F2645CE" w14:textId="77777777" w:rsidR="00EE0C25" w:rsidRPr="00C60099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56956E3C" w14:textId="77777777" w:rsidTr="00A30060">
        <w:trPr>
          <w:cantSplit/>
        </w:trPr>
        <w:tc>
          <w:tcPr>
            <w:tcW w:w="3791" w:type="dxa"/>
            <w:vAlign w:val="center"/>
          </w:tcPr>
          <w:p w14:paraId="7E7CEE61" w14:textId="28787AA7" w:rsidR="00EE0C25" w:rsidRPr="00D57BA2" w:rsidRDefault="00A50C91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9D1F81A" w14:textId="77777777" w:rsidR="00EE0C25" w:rsidRPr="00D57BA2" w:rsidRDefault="00EE0C25" w:rsidP="00FF6C7A">
            <w:pPr>
              <w:tabs>
                <w:tab w:val="clear" w:pos="454"/>
                <w:tab w:val="clear" w:pos="680"/>
                <w:tab w:val="clear" w:pos="907"/>
                <w:tab w:val="left" w:pos="463"/>
                <w:tab w:val="decimal" w:pos="724"/>
              </w:tabs>
              <w:spacing w:line="240" w:lineRule="auto"/>
              <w:ind w:left="17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27B079" w14:textId="77777777" w:rsidR="00EE0C25" w:rsidRPr="00D57BA2" w:rsidRDefault="00EE0C25" w:rsidP="00A30060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A9E02F" w14:textId="77777777" w:rsidR="00EE0C25" w:rsidRPr="00726EAB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</w:t>
            </w:r>
            <w:r w:rsidRPr="00CA01F2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680A36D3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AE62EFE" w14:textId="77777777" w:rsidR="00EE0C25" w:rsidRPr="00D57BA2" w:rsidRDefault="00EE0C25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BA5A729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3D0A7E20" w14:textId="77777777" w:rsidR="00EE0C25" w:rsidRPr="00726EAB" w:rsidRDefault="00EE0C25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</w:t>
            </w:r>
            <w:r w:rsidRPr="00CA01F2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EE0C25" w:rsidRPr="00D57BA2" w14:paraId="6E93B705" w14:textId="77777777" w:rsidTr="00A30060">
        <w:trPr>
          <w:cantSplit/>
        </w:trPr>
        <w:tc>
          <w:tcPr>
            <w:tcW w:w="3791" w:type="dxa"/>
            <w:vAlign w:val="center"/>
            <w:hideMark/>
          </w:tcPr>
          <w:p w14:paraId="3DB2E11E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731644" w14:textId="77777777" w:rsidR="00EE0C25" w:rsidRPr="00E32DD6" w:rsidRDefault="00EE0C25" w:rsidP="00FF6C7A">
            <w:pPr>
              <w:tabs>
                <w:tab w:val="clear" w:pos="454"/>
                <w:tab w:val="clear" w:pos="680"/>
                <w:tab w:val="clear" w:pos="907"/>
                <w:tab w:val="left" w:pos="463"/>
                <w:tab w:val="decimal" w:pos="724"/>
              </w:tabs>
              <w:spacing w:line="240" w:lineRule="auto"/>
              <w:ind w:left="17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29E46D" w14:textId="77777777" w:rsidR="00EE0C25" w:rsidRPr="00E32DD6" w:rsidRDefault="00EE0C25" w:rsidP="00A30060">
            <w:pPr>
              <w:tabs>
                <w:tab w:val="decimal" w:pos="954"/>
              </w:tabs>
              <w:spacing w:line="240" w:lineRule="auto"/>
              <w:ind w:left="180" w:right="-108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2D0C81" w14:textId="77777777" w:rsidR="00EE0C25" w:rsidRPr="00E32DD6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</w:t>
            </w:r>
            <w:r w:rsidRPr="00CA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91" w:type="dxa"/>
          </w:tcPr>
          <w:p w14:paraId="794581B5" w14:textId="77777777" w:rsidR="00EE0C25" w:rsidRPr="00E32DD6" w:rsidRDefault="00EE0C25" w:rsidP="00A30060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8DFC94" w14:textId="77777777" w:rsidR="00EE0C25" w:rsidRPr="00E965F8" w:rsidRDefault="00EE0C25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65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41FB579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3F81B89A" w14:textId="77777777" w:rsidR="00EE0C25" w:rsidRPr="007C0F33" w:rsidRDefault="00EE0C25" w:rsidP="00FF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C0F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</w:t>
            </w:r>
            <w:r w:rsidRPr="00CA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  <w:r w:rsidRPr="007C0F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EE0C25" w:rsidRPr="00D57BA2" w14:paraId="34039317" w14:textId="77777777" w:rsidTr="00A30060">
        <w:trPr>
          <w:cantSplit/>
        </w:trPr>
        <w:tc>
          <w:tcPr>
            <w:tcW w:w="3791" w:type="dxa"/>
            <w:vAlign w:val="center"/>
          </w:tcPr>
          <w:p w14:paraId="33E13B2B" w14:textId="77777777" w:rsidR="00EE0C25" w:rsidRPr="00D57BA2" w:rsidRDefault="00EE0C25" w:rsidP="00A3006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A7C04D" w14:textId="77777777" w:rsidR="00EE0C25" w:rsidRPr="00D57BA2" w:rsidRDefault="00EE0C25" w:rsidP="00A30060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94873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AD54FF" w14:textId="77777777" w:rsidR="00EE0C25" w:rsidRPr="00CA01F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05A27FB9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0AA1D1" w14:textId="77777777" w:rsidR="00EE0C25" w:rsidRPr="00C60099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0EE9EF4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7D54A9D0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71FFF55B" w14:textId="77777777" w:rsidTr="00A30060">
        <w:trPr>
          <w:cantSplit/>
        </w:trPr>
        <w:tc>
          <w:tcPr>
            <w:tcW w:w="3791" w:type="dxa"/>
            <w:hideMark/>
          </w:tcPr>
          <w:p w14:paraId="082E9D05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4A7D1D" w14:textId="77777777" w:rsidR="00EE0C25" w:rsidRPr="00D57BA2" w:rsidRDefault="00EE0C25" w:rsidP="00A30060">
            <w:pPr>
              <w:tabs>
                <w:tab w:val="clear" w:pos="907"/>
                <w:tab w:val="left" w:pos="643"/>
                <w:tab w:val="decimal" w:pos="111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136,218</w:t>
            </w:r>
          </w:p>
        </w:tc>
        <w:tc>
          <w:tcPr>
            <w:tcW w:w="270" w:type="dxa"/>
          </w:tcPr>
          <w:p w14:paraId="67AEB97E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0F0FA2" w14:textId="77777777" w:rsidR="00EE0C25" w:rsidRPr="00E32DD6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(24,698)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</w:tcPr>
          <w:p w14:paraId="1DD7932B" w14:textId="77777777" w:rsidR="00EE0C25" w:rsidRPr="00726EAB" w:rsidRDefault="00EE0C25" w:rsidP="00A30060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359FE0" w14:textId="77777777" w:rsidR="00EE0C25" w:rsidRPr="00C60099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(15,</w:t>
            </w:r>
            <w:r w:rsidRPr="00CA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  <w:r w:rsidRPr="001C6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0E434A9D" w14:textId="77777777" w:rsidR="00EE0C25" w:rsidRPr="00C60099" w:rsidRDefault="00EE0C25" w:rsidP="00A30060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9234CA" w14:textId="77777777" w:rsidR="00EE0C25" w:rsidRPr="00C60099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95,53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</w:p>
        </w:tc>
      </w:tr>
    </w:tbl>
    <w:p w14:paraId="61CF43C3" w14:textId="77777777" w:rsidR="003A4173" w:rsidRPr="00D57BA2" w:rsidRDefault="003A4173" w:rsidP="003A4173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76788C6" w14:textId="77777777" w:rsidR="003A4173" w:rsidRPr="00D57BA2" w:rsidRDefault="003A4173" w:rsidP="003A4173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09F6F437" w14:textId="77777777" w:rsidR="003A4173" w:rsidRPr="00D57BA2" w:rsidRDefault="003A4173" w:rsidP="003A4173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0691B722" w14:textId="77777777" w:rsidR="003A4173" w:rsidRDefault="003A4173">
      <w:r>
        <w:br w:type="page"/>
      </w:r>
    </w:p>
    <w:tbl>
      <w:tblPr>
        <w:tblW w:w="946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170"/>
        <w:gridCol w:w="270"/>
        <w:gridCol w:w="1053"/>
        <w:gridCol w:w="27"/>
        <w:gridCol w:w="182"/>
        <w:gridCol w:w="1438"/>
        <w:gridCol w:w="181"/>
        <w:gridCol w:w="1260"/>
      </w:tblGrid>
      <w:tr w:rsidR="00EE0C25" w:rsidRPr="00D57BA2" w14:paraId="68EEF6BC" w14:textId="77777777" w:rsidTr="00A30060">
        <w:trPr>
          <w:cantSplit/>
          <w:tblHeader/>
        </w:trPr>
        <w:tc>
          <w:tcPr>
            <w:tcW w:w="3881" w:type="dxa"/>
          </w:tcPr>
          <w:p w14:paraId="335BF80E" w14:textId="77777777" w:rsidR="00EE0C25" w:rsidRPr="00D57BA2" w:rsidRDefault="00EE0C25" w:rsidP="00A30060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581" w:type="dxa"/>
            <w:gridSpan w:val="8"/>
            <w:hideMark/>
          </w:tcPr>
          <w:p w14:paraId="6A480B86" w14:textId="77777777" w:rsidR="00EE0C25" w:rsidRPr="00D57BA2" w:rsidRDefault="00EE0C25" w:rsidP="00A3006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0C25" w:rsidRPr="00D57BA2" w14:paraId="22B15024" w14:textId="77777777" w:rsidTr="00A30060">
        <w:trPr>
          <w:cantSplit/>
          <w:tblHeader/>
        </w:trPr>
        <w:tc>
          <w:tcPr>
            <w:tcW w:w="3881" w:type="dxa"/>
          </w:tcPr>
          <w:p w14:paraId="327C6915" w14:textId="77777777" w:rsidR="00EE0C25" w:rsidRPr="00D57BA2" w:rsidRDefault="00EE0C25" w:rsidP="00A30060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81" w:type="dxa"/>
            <w:gridSpan w:val="8"/>
          </w:tcPr>
          <w:p w14:paraId="69D81BD9" w14:textId="77777777" w:rsidR="00EE0C25" w:rsidRPr="00D57BA2" w:rsidRDefault="00EE0C25" w:rsidP="00A3006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EE0C25" w:rsidRPr="00D57BA2" w14:paraId="44172C59" w14:textId="77777777" w:rsidTr="00A30060">
        <w:trPr>
          <w:cantSplit/>
          <w:tblHeader/>
        </w:trPr>
        <w:tc>
          <w:tcPr>
            <w:tcW w:w="3881" w:type="dxa"/>
          </w:tcPr>
          <w:p w14:paraId="075C35AC" w14:textId="77777777" w:rsidR="00EE0C25" w:rsidRPr="00D57BA2" w:rsidRDefault="00EE0C25" w:rsidP="00A30060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783AA9F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359D3C" w14:textId="77777777" w:rsidR="00EE0C25" w:rsidRPr="00D57BA2" w:rsidRDefault="00EE0C25" w:rsidP="00A3006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  <w:hideMark/>
          </w:tcPr>
          <w:p w14:paraId="50DDC9DB" w14:textId="77777777" w:rsidR="00EE0C25" w:rsidRPr="00D57BA2" w:rsidRDefault="00EE0C25" w:rsidP="00A3006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</w:tcBorders>
            <w:vAlign w:val="bottom"/>
          </w:tcPr>
          <w:p w14:paraId="6795C633" w14:textId="77777777" w:rsidR="00EE0C25" w:rsidRPr="00D57BA2" w:rsidRDefault="00EE0C25" w:rsidP="00A3006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  <w:hideMark/>
          </w:tcPr>
          <w:p w14:paraId="77E18517" w14:textId="77777777" w:rsidR="00EE0C25" w:rsidRPr="00D57BA2" w:rsidRDefault="00EE0C25" w:rsidP="00A3006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21BBB925" w14:textId="77777777" w:rsidR="00EE0C25" w:rsidRPr="00D57BA2" w:rsidRDefault="00EE0C25" w:rsidP="00A3006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BA8899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EE0C25" w:rsidRPr="00D57BA2" w14:paraId="6678B065" w14:textId="77777777" w:rsidTr="00A30060">
        <w:trPr>
          <w:cantSplit/>
        </w:trPr>
        <w:tc>
          <w:tcPr>
            <w:tcW w:w="3881" w:type="dxa"/>
          </w:tcPr>
          <w:p w14:paraId="480D3935" w14:textId="77777777" w:rsidR="00EE0C25" w:rsidRPr="00D57BA2" w:rsidRDefault="00EE0C25" w:rsidP="00A3006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8"/>
          </w:tcPr>
          <w:p w14:paraId="3E588F27" w14:textId="77777777" w:rsidR="00EE0C25" w:rsidRPr="00D57BA2" w:rsidRDefault="00EE0C25" w:rsidP="00A3006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0C25" w:rsidRPr="00D57BA2" w14:paraId="5C5DE8CE" w14:textId="77777777" w:rsidTr="00A30060">
        <w:trPr>
          <w:cantSplit/>
        </w:trPr>
        <w:tc>
          <w:tcPr>
            <w:tcW w:w="3881" w:type="dxa"/>
            <w:hideMark/>
          </w:tcPr>
          <w:p w14:paraId="3F13FBBE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CAD74D2" w14:textId="77777777" w:rsidR="00EE0C25" w:rsidRPr="00D57BA2" w:rsidRDefault="00EE0C25" w:rsidP="00A30060">
            <w:pPr>
              <w:tabs>
                <w:tab w:val="decimal" w:pos="1091"/>
              </w:tabs>
              <w:spacing w:line="240" w:lineRule="auto"/>
              <w:ind w:left="-108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7A376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3F6B36C" w14:textId="77777777" w:rsidR="00EE0C25" w:rsidRPr="00D57BA2" w:rsidRDefault="00EE0C25" w:rsidP="00A30060">
            <w:pPr>
              <w:tabs>
                <w:tab w:val="decimal" w:pos="118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A4DE9A2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A08DCEC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11000F4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018BD3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74354763" w14:textId="77777777" w:rsidTr="00A30060">
        <w:trPr>
          <w:cantSplit/>
        </w:trPr>
        <w:tc>
          <w:tcPr>
            <w:tcW w:w="3881" w:type="dxa"/>
            <w:vAlign w:val="center"/>
          </w:tcPr>
          <w:p w14:paraId="19B907CC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6A6CD23B" w14:textId="77777777" w:rsidR="00EE0C25" w:rsidRPr="00D57BA2" w:rsidRDefault="00EE0C25" w:rsidP="00A30060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CA1951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3A2A3E" w14:textId="77777777" w:rsidR="00EE0C25" w:rsidRPr="00D57BA2" w:rsidRDefault="00EE0C25" w:rsidP="00A30060">
            <w:pPr>
              <w:tabs>
                <w:tab w:val="clear" w:pos="907"/>
                <w:tab w:val="decimal" w:pos="19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9736311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AAC5526" w14:textId="77777777" w:rsidR="00EE0C25" w:rsidRPr="00D57BA2" w:rsidRDefault="00EE0C25" w:rsidP="00A30060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04B61B4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F01A7E" w14:textId="77777777" w:rsidR="00EE0C25" w:rsidRPr="00D57BA2" w:rsidRDefault="00EE0C25" w:rsidP="00A30060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3C5E502C" w14:textId="77777777" w:rsidTr="00A30060">
        <w:trPr>
          <w:cantSplit/>
        </w:trPr>
        <w:tc>
          <w:tcPr>
            <w:tcW w:w="3881" w:type="dxa"/>
            <w:vAlign w:val="center"/>
          </w:tcPr>
          <w:p w14:paraId="3B00854B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70" w:type="dxa"/>
          </w:tcPr>
          <w:p w14:paraId="1E06707B" w14:textId="77777777" w:rsidR="00EE0C25" w:rsidRPr="00D57BA2" w:rsidRDefault="00EE0C25" w:rsidP="006A2AF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70" w:type="dxa"/>
            <w:vAlign w:val="bottom"/>
          </w:tcPr>
          <w:p w14:paraId="7815D72D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ECD7E6" w14:textId="77777777" w:rsidR="00EE0C25" w:rsidRPr="00D57BA2" w:rsidRDefault="00EE0C25" w:rsidP="006A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1238AD1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B913BEF" w14:textId="77777777" w:rsidR="00EE0C25" w:rsidRPr="00D57BA2" w:rsidRDefault="00EE0C25" w:rsidP="00E9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4DB508A7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19DDCA" w14:textId="77777777" w:rsidR="00EE0C25" w:rsidRPr="00D57BA2" w:rsidRDefault="00EE0C25" w:rsidP="006A2AF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</w:tr>
      <w:tr w:rsidR="00EE0C25" w:rsidRPr="00D57BA2" w14:paraId="15B0C2E8" w14:textId="77777777" w:rsidTr="00A30060">
        <w:trPr>
          <w:cantSplit/>
        </w:trPr>
        <w:tc>
          <w:tcPr>
            <w:tcW w:w="3881" w:type="dxa"/>
            <w:vAlign w:val="center"/>
          </w:tcPr>
          <w:p w14:paraId="09366DE5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การปรับมูลค่ายุติธรรมและค่าเผื่อจากการ</w:t>
            </w:r>
          </w:p>
        </w:tc>
        <w:tc>
          <w:tcPr>
            <w:tcW w:w="1170" w:type="dxa"/>
          </w:tcPr>
          <w:p w14:paraId="0822AFBB" w14:textId="77777777" w:rsidR="00EE0C25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BC3BA0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4846CA" w14:textId="77777777" w:rsidR="00EE0C25" w:rsidRPr="00CE7AD0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CD068CF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251943C" w14:textId="77777777" w:rsidR="00EE0C25" w:rsidRPr="00CE7AD0" w:rsidRDefault="00EE0C25" w:rsidP="00A30060">
            <w:pPr>
              <w:spacing w:line="240" w:lineRule="auto"/>
              <w:ind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EB07CC5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AF432C" w14:textId="77777777" w:rsidR="00EE0C25" w:rsidRPr="00CE7AD0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6855592F" w14:textId="77777777" w:rsidTr="00A30060">
        <w:trPr>
          <w:cantSplit/>
        </w:trPr>
        <w:tc>
          <w:tcPr>
            <w:tcW w:w="3881" w:type="dxa"/>
            <w:vAlign w:val="center"/>
            <w:hideMark/>
          </w:tcPr>
          <w:p w14:paraId="3932028B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ด้อยค่าของ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ของตราสารทุน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4E98542E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23FB4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B2B1CF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05C2EBD" w14:textId="77777777" w:rsidR="00EE0C25" w:rsidRPr="00D57BA2" w:rsidRDefault="00EE0C25" w:rsidP="00A30060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B79C8A6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A1366CB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B3D8F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28D40DC2" w14:textId="77777777" w:rsidTr="00A30060">
        <w:trPr>
          <w:cantSplit/>
        </w:trPr>
        <w:tc>
          <w:tcPr>
            <w:tcW w:w="3881" w:type="dxa"/>
            <w:vAlign w:val="center"/>
            <w:hideMark/>
          </w:tcPr>
          <w:p w14:paraId="2D4B4FCB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170" w:type="dxa"/>
          </w:tcPr>
          <w:p w14:paraId="3D40F1EB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73,90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8D8FAC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CDA860" w14:textId="77777777" w:rsidR="00EE0C25" w:rsidRPr="00D57BA2" w:rsidRDefault="00EE0C25" w:rsidP="006A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0C1647D" w14:textId="77777777" w:rsidR="00EE0C25" w:rsidRPr="00D57BA2" w:rsidRDefault="00EE0C25" w:rsidP="00A30060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638BB64" w14:textId="77777777" w:rsidR="00EE0C25" w:rsidRPr="00D57BA2" w:rsidRDefault="00EE0C25" w:rsidP="006A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(17,532)</w:t>
            </w:r>
          </w:p>
        </w:tc>
        <w:tc>
          <w:tcPr>
            <w:tcW w:w="181" w:type="dxa"/>
          </w:tcPr>
          <w:p w14:paraId="2979DD12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22CB0A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56,369</w:t>
            </w:r>
          </w:p>
        </w:tc>
      </w:tr>
      <w:tr w:rsidR="00EE0C25" w:rsidRPr="00D57BA2" w14:paraId="56036E9F" w14:textId="77777777" w:rsidTr="00A30060">
        <w:trPr>
          <w:cantSplit/>
        </w:trPr>
        <w:tc>
          <w:tcPr>
            <w:tcW w:w="3881" w:type="dxa"/>
            <w:vAlign w:val="center"/>
          </w:tcPr>
          <w:p w14:paraId="6A209E1F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005EF284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8A70F8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1CAAB8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5CE27CA" w14:textId="77777777" w:rsidR="00EE0C25" w:rsidRPr="00D57BA2" w:rsidRDefault="00EE0C25" w:rsidP="00A30060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0D94D24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B715957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7D0A5E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47E8D4D1" w14:textId="77777777" w:rsidTr="00A30060">
        <w:trPr>
          <w:cantSplit/>
        </w:trPr>
        <w:tc>
          <w:tcPr>
            <w:tcW w:w="3881" w:type="dxa"/>
            <w:vAlign w:val="center"/>
            <w:hideMark/>
          </w:tcPr>
          <w:p w14:paraId="5CB7A59F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0C59B921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30,160</w:t>
            </w:r>
          </w:p>
        </w:tc>
        <w:tc>
          <w:tcPr>
            <w:tcW w:w="270" w:type="dxa"/>
          </w:tcPr>
          <w:p w14:paraId="691FDDD5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8E3316" w14:textId="77777777" w:rsidR="00EE0C25" w:rsidRPr="00D57BA2" w:rsidRDefault="00EE0C25" w:rsidP="00E9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(1,586)</w:t>
            </w:r>
          </w:p>
        </w:tc>
        <w:tc>
          <w:tcPr>
            <w:tcW w:w="182" w:type="dxa"/>
          </w:tcPr>
          <w:p w14:paraId="184A8C64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EF8910C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  <w:tc>
          <w:tcPr>
            <w:tcW w:w="181" w:type="dxa"/>
          </w:tcPr>
          <w:p w14:paraId="20E16675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245BF7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30,119</w:t>
            </w:r>
          </w:p>
        </w:tc>
      </w:tr>
      <w:tr w:rsidR="00EE0C25" w:rsidRPr="00D57BA2" w14:paraId="54578C05" w14:textId="77777777" w:rsidTr="00A30060">
        <w:trPr>
          <w:cantSplit/>
        </w:trPr>
        <w:tc>
          <w:tcPr>
            <w:tcW w:w="3881" w:type="dxa"/>
            <w:vAlign w:val="center"/>
            <w:hideMark/>
          </w:tcPr>
          <w:p w14:paraId="4A3937B6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</w:tcPr>
          <w:p w14:paraId="101B0D2C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20,193</w:t>
            </w:r>
          </w:p>
        </w:tc>
        <w:tc>
          <w:tcPr>
            <w:tcW w:w="270" w:type="dxa"/>
          </w:tcPr>
          <w:p w14:paraId="78D51278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327C5B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(20,193)</w:t>
            </w:r>
          </w:p>
        </w:tc>
        <w:tc>
          <w:tcPr>
            <w:tcW w:w="182" w:type="dxa"/>
          </w:tcPr>
          <w:p w14:paraId="28D98527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BD5F7B2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A8C28EE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AEDF5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C25" w:rsidRPr="00D57BA2" w14:paraId="76F5754C" w14:textId="77777777" w:rsidTr="00A30060">
        <w:trPr>
          <w:cantSplit/>
        </w:trPr>
        <w:tc>
          <w:tcPr>
            <w:tcW w:w="3881" w:type="dxa"/>
            <w:vAlign w:val="center"/>
          </w:tcPr>
          <w:p w14:paraId="3DA3889D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ประมาณการค่าเผื่อการลดมูลค่าของ</w:t>
            </w:r>
          </w:p>
        </w:tc>
        <w:tc>
          <w:tcPr>
            <w:tcW w:w="1170" w:type="dxa"/>
          </w:tcPr>
          <w:p w14:paraId="45BCBEFC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F79C1D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2D0B2E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D12CD4A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55A40BD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27256A0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71E1EF" w14:textId="77777777" w:rsidR="00EE0C25" w:rsidRPr="00D57BA2" w:rsidRDefault="00EE0C25" w:rsidP="00A30060">
            <w:pPr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1CF5676E" w14:textId="77777777" w:rsidTr="00A30060">
        <w:trPr>
          <w:cantSplit/>
        </w:trPr>
        <w:tc>
          <w:tcPr>
            <w:tcW w:w="3881" w:type="dxa"/>
            <w:vAlign w:val="center"/>
            <w:hideMark/>
          </w:tcPr>
          <w:p w14:paraId="41A1DEE4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79F0BB73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  <w:tc>
          <w:tcPr>
            <w:tcW w:w="270" w:type="dxa"/>
            <w:vAlign w:val="bottom"/>
          </w:tcPr>
          <w:p w14:paraId="235416D3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FC73CB" w14:textId="77777777" w:rsidR="00EE0C25" w:rsidRPr="00D57BA2" w:rsidRDefault="00EE0C25" w:rsidP="006A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82" w:type="dxa"/>
          </w:tcPr>
          <w:p w14:paraId="4EF3161A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EA3B7E3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49D27481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CC4810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930</w:t>
            </w:r>
          </w:p>
        </w:tc>
      </w:tr>
      <w:tr w:rsidR="00EE0C25" w:rsidRPr="00D57BA2" w14:paraId="7C56B3CA" w14:textId="77777777" w:rsidTr="00A30060">
        <w:trPr>
          <w:cantSplit/>
        </w:trPr>
        <w:tc>
          <w:tcPr>
            <w:tcW w:w="3881" w:type="dxa"/>
            <w:vAlign w:val="center"/>
            <w:hideMark/>
          </w:tcPr>
          <w:p w14:paraId="0D8DA3BB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0DCEFC54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10,21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B2C941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DDF98EE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FE62E7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FE62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65FAC5E4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0869717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65F3056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CE2B0F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8,986</w:t>
            </w:r>
          </w:p>
        </w:tc>
      </w:tr>
      <w:tr w:rsidR="00EE0C25" w:rsidRPr="00D57BA2" w14:paraId="2D2BAE22" w14:textId="77777777" w:rsidTr="00A30060">
        <w:trPr>
          <w:cantSplit/>
        </w:trPr>
        <w:tc>
          <w:tcPr>
            <w:tcW w:w="3881" w:type="dxa"/>
            <w:hideMark/>
          </w:tcPr>
          <w:p w14:paraId="253C4851" w14:textId="77777777" w:rsidR="00EE0C25" w:rsidRPr="00D57BA2" w:rsidRDefault="00EE0C25" w:rsidP="00A3006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F0FB0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138,789</w:t>
            </w:r>
          </w:p>
        </w:tc>
        <w:tc>
          <w:tcPr>
            <w:tcW w:w="270" w:type="dxa"/>
          </w:tcPr>
          <w:p w14:paraId="1AF998A0" w14:textId="77777777" w:rsidR="00EE0C25" w:rsidRPr="00E32DD6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0E2C0" w14:textId="77777777" w:rsidR="00EE0C25" w:rsidRPr="00E32DD6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(22,827)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43E7DB88" w14:textId="77777777" w:rsidR="00EE0C25" w:rsidRPr="00CE7AD0" w:rsidRDefault="00EE0C25" w:rsidP="00A30060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DCCF2" w14:textId="77777777" w:rsidR="00EE0C25" w:rsidRPr="00E32DD6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(15,987)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480C1FE7" w14:textId="77777777" w:rsidR="00EE0C25" w:rsidRPr="00CE7AD0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0BF68" w14:textId="77777777" w:rsidR="00EE0C25" w:rsidRPr="00CE7AD0" w:rsidRDefault="00EE0C25" w:rsidP="00A30060">
            <w:pPr>
              <w:tabs>
                <w:tab w:val="decimal" w:pos="73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99,975</w:t>
            </w:r>
          </w:p>
        </w:tc>
      </w:tr>
      <w:tr w:rsidR="00EE0C25" w:rsidRPr="00D57BA2" w14:paraId="6BAF1918" w14:textId="77777777" w:rsidTr="00A30060">
        <w:trPr>
          <w:cantSplit/>
        </w:trPr>
        <w:tc>
          <w:tcPr>
            <w:tcW w:w="3881" w:type="dxa"/>
          </w:tcPr>
          <w:p w14:paraId="7FC40E69" w14:textId="77777777" w:rsidR="00EE0C25" w:rsidRPr="00D57BA2" w:rsidRDefault="00EE0C25" w:rsidP="00A3006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9DDF7" w14:textId="77777777" w:rsidR="00EE0C25" w:rsidRPr="00D57BA2" w:rsidRDefault="00EE0C25" w:rsidP="00A30060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4FE1C" w14:textId="77777777" w:rsidR="00EE0C25" w:rsidRPr="00D57BA2" w:rsidRDefault="00EE0C25" w:rsidP="00A30060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5468D" w14:textId="77777777" w:rsidR="00EE0C25" w:rsidRPr="00D57BA2" w:rsidRDefault="00EE0C25" w:rsidP="00A30060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6B0428D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5DEF5" w14:textId="77777777" w:rsidR="00EE0C25" w:rsidRPr="00D57BA2" w:rsidRDefault="00EE0C25" w:rsidP="00A30060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D773EA3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AC0B2" w14:textId="77777777" w:rsidR="00EE0C25" w:rsidRPr="00D57BA2" w:rsidRDefault="00EE0C25" w:rsidP="00A30060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62695DE1" w14:textId="77777777" w:rsidTr="00A30060">
        <w:trPr>
          <w:cantSplit/>
        </w:trPr>
        <w:tc>
          <w:tcPr>
            <w:tcW w:w="3881" w:type="dxa"/>
            <w:hideMark/>
          </w:tcPr>
          <w:p w14:paraId="3762A2E9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E10927E" w14:textId="77777777" w:rsidR="00EE0C25" w:rsidRPr="00D57BA2" w:rsidRDefault="00EE0C25" w:rsidP="00A30060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0E169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6459BA" w14:textId="77777777" w:rsidR="00EE0C25" w:rsidRPr="00D57BA2" w:rsidRDefault="00EE0C25" w:rsidP="00A30060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8D31395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14:paraId="24A2FAE5" w14:textId="77777777" w:rsidR="00EE0C25" w:rsidRPr="00D57BA2" w:rsidRDefault="00EE0C25" w:rsidP="00A30060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B7FECC6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AB29A5" w14:textId="77777777" w:rsidR="00EE0C25" w:rsidRPr="00D57BA2" w:rsidRDefault="00EE0C25" w:rsidP="00A30060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D57BA2" w14:paraId="641C7EB4" w14:textId="77777777" w:rsidTr="00A30060">
        <w:trPr>
          <w:cantSplit/>
        </w:trPr>
        <w:tc>
          <w:tcPr>
            <w:tcW w:w="3881" w:type="dxa"/>
            <w:vAlign w:val="center"/>
          </w:tcPr>
          <w:p w14:paraId="7F4370C1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98B28" w14:textId="77777777" w:rsidR="00EE0C25" w:rsidRPr="00D57BA2" w:rsidRDefault="00EE0C25" w:rsidP="00FF6C7A">
            <w:pPr>
              <w:tabs>
                <w:tab w:val="clear" w:pos="680"/>
                <w:tab w:val="clear" w:pos="907"/>
                <w:tab w:val="decimal" w:pos="818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6C5EDC" w14:textId="77777777" w:rsidR="00EE0C25" w:rsidRPr="00D57BA2" w:rsidRDefault="00EE0C25" w:rsidP="00A30060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01C40" w14:textId="77777777" w:rsidR="00EE0C25" w:rsidRPr="00D57BA2" w:rsidRDefault="00EE0C25" w:rsidP="00A30060">
            <w:pPr>
              <w:tabs>
                <w:tab w:val="clear" w:pos="907"/>
                <w:tab w:val="left" w:pos="797"/>
                <w:tab w:val="left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22C8A6AF" w14:textId="77777777" w:rsidR="00EE0C25" w:rsidRPr="00D57BA2" w:rsidRDefault="00EE0C25" w:rsidP="00A30060">
            <w:pPr>
              <w:tabs>
                <w:tab w:val="decimal" w:pos="1000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F3C7A" w14:textId="77777777" w:rsidR="00EE0C25" w:rsidRPr="00CE7AD0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0BAFD0F1" w14:textId="77777777" w:rsidR="00EE0C25" w:rsidRPr="00D57BA2" w:rsidRDefault="00EE0C25" w:rsidP="00A30060">
            <w:pPr>
              <w:tabs>
                <w:tab w:val="decimal" w:pos="881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F5F00" w14:textId="77777777" w:rsidR="00EE0C25" w:rsidRPr="00D57BA2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</w:tr>
      <w:tr w:rsidR="00EE0C25" w:rsidRPr="00D57BA2" w14:paraId="2993121F" w14:textId="77777777" w:rsidTr="00A30060">
        <w:trPr>
          <w:cantSplit/>
        </w:trPr>
        <w:tc>
          <w:tcPr>
            <w:tcW w:w="3881" w:type="dxa"/>
            <w:vAlign w:val="center"/>
          </w:tcPr>
          <w:p w14:paraId="3435BB66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30323" w14:textId="77777777" w:rsidR="00EE0C25" w:rsidRPr="00D57BA2" w:rsidRDefault="00EE0C25" w:rsidP="00FF6C7A">
            <w:pPr>
              <w:tabs>
                <w:tab w:val="clear" w:pos="680"/>
                <w:tab w:val="clear" w:pos="907"/>
                <w:tab w:val="decimal" w:pos="818"/>
              </w:tabs>
              <w:spacing w:line="240" w:lineRule="auto"/>
              <w:ind w:left="17" w:right="-2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7C0957" w14:textId="77777777" w:rsidR="00EE0C25" w:rsidRPr="00D57BA2" w:rsidRDefault="00EE0C25" w:rsidP="00A30060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F2E37" w14:textId="77777777" w:rsidR="00EE0C25" w:rsidRPr="001E6374" w:rsidRDefault="00EE0C25" w:rsidP="00A30060">
            <w:pPr>
              <w:tabs>
                <w:tab w:val="clear" w:pos="907"/>
                <w:tab w:val="left" w:pos="797"/>
                <w:tab w:val="left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(1,871)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6C1CC520" w14:textId="77777777" w:rsidR="00EE0C25" w:rsidRPr="00CE7AD0" w:rsidRDefault="00EE0C25" w:rsidP="00A30060">
            <w:pPr>
              <w:tabs>
                <w:tab w:val="decimal" w:pos="1000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C351F7" w14:textId="77777777" w:rsidR="00EE0C25" w:rsidRPr="00E32DD6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E2C3597" w14:textId="77777777" w:rsidR="00EE0C25" w:rsidRPr="00CE7AD0" w:rsidRDefault="00EE0C25" w:rsidP="00A30060">
            <w:pPr>
              <w:tabs>
                <w:tab w:val="decimal" w:pos="881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0B8EB" w14:textId="77777777" w:rsidR="00EE0C25" w:rsidRPr="001E6374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(1,871)</w:t>
            </w:r>
          </w:p>
        </w:tc>
      </w:tr>
      <w:tr w:rsidR="00EE0C25" w:rsidRPr="00D57BA2" w14:paraId="3C4B4591" w14:textId="77777777" w:rsidTr="00A30060">
        <w:trPr>
          <w:cantSplit/>
        </w:trPr>
        <w:tc>
          <w:tcPr>
            <w:tcW w:w="3881" w:type="dxa"/>
          </w:tcPr>
          <w:p w14:paraId="0A2B07C1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D53E72" w14:textId="77777777" w:rsidR="00EE0C25" w:rsidRPr="00D57BA2" w:rsidRDefault="00EE0C25" w:rsidP="00A30060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97242" w14:textId="77777777" w:rsidR="00EE0C25" w:rsidRPr="00D57BA2" w:rsidRDefault="00EE0C25" w:rsidP="00A30060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5311576" w14:textId="77777777" w:rsidR="00EE0C25" w:rsidRPr="00D77EB8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67110E48" w14:textId="77777777" w:rsidR="00EE0C25" w:rsidRPr="00CE7AD0" w:rsidRDefault="00EE0C25" w:rsidP="00A30060">
            <w:pPr>
              <w:tabs>
                <w:tab w:val="clear" w:pos="680"/>
                <w:tab w:val="clear" w:pos="907"/>
                <w:tab w:val="decimal" w:pos="910"/>
                <w:tab w:val="decimal" w:pos="100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</w:tcPr>
          <w:p w14:paraId="145DC5C3" w14:textId="77777777" w:rsidR="00EE0C25" w:rsidRPr="00CE7AD0" w:rsidRDefault="00EE0C25" w:rsidP="00A30060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6C788901" w14:textId="77777777" w:rsidR="00EE0C25" w:rsidRPr="00CE7AD0" w:rsidRDefault="00EE0C25" w:rsidP="00A30060">
            <w:pPr>
              <w:tabs>
                <w:tab w:val="clear" w:pos="680"/>
                <w:tab w:val="clear" w:pos="907"/>
                <w:tab w:val="decimal" w:pos="881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72CC9EC" w14:textId="77777777" w:rsidR="00EE0C25" w:rsidRPr="00CE7AD0" w:rsidRDefault="00EE0C25" w:rsidP="00A30060">
            <w:pPr>
              <w:tabs>
                <w:tab w:val="clear" w:pos="680"/>
                <w:tab w:val="clear" w:pos="907"/>
                <w:tab w:val="decimal" w:pos="730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C25" w:rsidRPr="00CE7AD0" w14:paraId="5D6B0980" w14:textId="77777777" w:rsidTr="00A30060">
        <w:trPr>
          <w:cantSplit/>
        </w:trPr>
        <w:tc>
          <w:tcPr>
            <w:tcW w:w="3881" w:type="dxa"/>
            <w:hideMark/>
          </w:tcPr>
          <w:p w14:paraId="2EB8958E" w14:textId="77777777" w:rsidR="00EE0C25" w:rsidRPr="00D57BA2" w:rsidRDefault="00EE0C25" w:rsidP="00A30060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A4E462B" w14:textId="77777777" w:rsidR="00EE0C25" w:rsidRPr="00D57BA2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138,789</w:t>
            </w:r>
          </w:p>
        </w:tc>
        <w:tc>
          <w:tcPr>
            <w:tcW w:w="270" w:type="dxa"/>
          </w:tcPr>
          <w:p w14:paraId="27E6DACE" w14:textId="77777777" w:rsidR="00EE0C25" w:rsidRPr="00CE7AD0" w:rsidRDefault="00EE0C25" w:rsidP="00A30060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E64DBFD" w14:textId="77777777" w:rsidR="00EE0C25" w:rsidRPr="00CE7AD0" w:rsidRDefault="00EE0C25" w:rsidP="00A30060">
            <w:pPr>
              <w:tabs>
                <w:tab w:val="clear" w:pos="907"/>
                <w:tab w:val="left" w:pos="797"/>
                <w:tab w:val="left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(24,698)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5E5859DE" w14:textId="77777777" w:rsidR="00EE0C25" w:rsidRPr="00CE7AD0" w:rsidRDefault="00EE0C25" w:rsidP="00A30060">
            <w:pPr>
              <w:tabs>
                <w:tab w:val="decimal" w:pos="1000"/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7E7C7522" w14:textId="77777777" w:rsidR="00EE0C25" w:rsidRPr="00CE7AD0" w:rsidRDefault="00EE0C25" w:rsidP="00A3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(15,987)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07A6913E" w14:textId="77777777" w:rsidR="00EE0C25" w:rsidRPr="00CE7AD0" w:rsidRDefault="00EE0C25" w:rsidP="00A30060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C1E9C9E" w14:textId="77777777" w:rsidR="00EE0C25" w:rsidRPr="00CE7AD0" w:rsidRDefault="00EE0C25" w:rsidP="00A30060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98,104</w:t>
            </w:r>
          </w:p>
        </w:tc>
      </w:tr>
    </w:tbl>
    <w:p w14:paraId="3221481C" w14:textId="77777777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cs/>
          <w:lang w:val="x-none" w:eastAsia="x-none"/>
        </w:rPr>
      </w:pPr>
    </w:p>
    <w:p w14:paraId="25C19D4D" w14:textId="0FBC574F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548AA03" w14:textId="757A2BF4" w:rsidR="000A1F04" w:rsidRPr="003A4173" w:rsidRDefault="00D57BD8" w:rsidP="003A417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D57BA2">
        <w:rPr>
          <w:rFonts w:asciiTheme="majorBidi" w:hAnsiTheme="majorBidi" w:cstheme="majorBidi"/>
        </w:rPr>
        <w:br w:type="page"/>
      </w:r>
      <w:r w:rsidR="00EC26C5">
        <w:rPr>
          <w:rFonts w:asciiTheme="majorBidi" w:hAnsiTheme="majorBidi" w:cstheme="majorBidi"/>
          <w:sz w:val="30"/>
          <w:szCs w:val="30"/>
          <w:u w:val="none"/>
        </w:rPr>
        <w:t>19</w:t>
      </w:r>
      <w:r w:rsidR="000A1F04" w:rsidRPr="003A4173">
        <w:rPr>
          <w:rFonts w:asciiTheme="majorBidi" w:hAnsiTheme="majorBidi" w:cstheme="majorBidi"/>
          <w:sz w:val="30"/>
          <w:szCs w:val="30"/>
          <w:u w:val="none"/>
          <w:cs/>
        </w:rPr>
        <w:tab/>
        <w:t>กำไรต่อหุ้น</w:t>
      </w:r>
    </w:p>
    <w:p w14:paraId="2B1DCB98" w14:textId="77777777" w:rsidR="00565946" w:rsidRPr="003A4173" w:rsidRDefault="00565946" w:rsidP="003A41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04"/>
        <w:gridCol w:w="1233"/>
        <w:gridCol w:w="236"/>
        <w:gridCol w:w="1221"/>
        <w:gridCol w:w="236"/>
        <w:gridCol w:w="14"/>
        <w:gridCol w:w="1259"/>
        <w:gridCol w:w="236"/>
        <w:gridCol w:w="1273"/>
      </w:tblGrid>
      <w:tr w:rsidR="00916CFF" w:rsidRPr="003A4173" w14:paraId="3E45A5F3" w14:textId="77777777" w:rsidTr="00BD66A4">
        <w:tc>
          <w:tcPr>
            <w:tcW w:w="3504" w:type="dxa"/>
            <w:vAlign w:val="center"/>
          </w:tcPr>
          <w:p w14:paraId="696270B7" w14:textId="77777777" w:rsidR="00916CFF" w:rsidRPr="003A4173" w:rsidRDefault="00916C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008AFBF1" w14:textId="77777777" w:rsidR="00916CFF" w:rsidRPr="003A4173" w:rsidRDefault="00916C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  <w:vAlign w:val="center"/>
          </w:tcPr>
          <w:p w14:paraId="6EF00FC2" w14:textId="77777777" w:rsidR="00916CFF" w:rsidRPr="003A4173" w:rsidRDefault="00916C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center"/>
          </w:tcPr>
          <w:p w14:paraId="0A998310" w14:textId="77777777" w:rsidR="00916CFF" w:rsidRPr="003A4173" w:rsidRDefault="00916C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C25" w:rsidRPr="003A4173" w14:paraId="6DA3F6B8" w14:textId="77777777" w:rsidTr="00BD66A4">
        <w:tc>
          <w:tcPr>
            <w:tcW w:w="3504" w:type="dxa"/>
            <w:vAlign w:val="center"/>
          </w:tcPr>
          <w:p w14:paraId="10FC2A68" w14:textId="7E650D11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9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4F38411" w14:textId="6FD7A74D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FF6C7A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D1E410F" w14:textId="77777777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0CB2E832" w14:textId="3F3A2212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FF6C7A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  <w:gridSpan w:val="2"/>
          </w:tcPr>
          <w:p w14:paraId="46827080" w14:textId="77777777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522AA08" w14:textId="293A0C17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DE1ABFA" w14:textId="77777777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3" w:type="dxa"/>
          </w:tcPr>
          <w:p w14:paraId="058F8312" w14:textId="04284C59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CA01F2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EE0C25" w:rsidRPr="003A4173" w14:paraId="3D53BB63" w14:textId="77777777" w:rsidTr="00BD66A4">
        <w:tc>
          <w:tcPr>
            <w:tcW w:w="3504" w:type="dxa"/>
          </w:tcPr>
          <w:p w14:paraId="463CDEFD" w14:textId="77777777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8" w:type="dxa"/>
            <w:gridSpan w:val="8"/>
          </w:tcPr>
          <w:p w14:paraId="28436A5A" w14:textId="77777777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3A41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3A41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E0C25" w:rsidRPr="003A4173" w14:paraId="1F8D794E" w14:textId="77777777" w:rsidTr="00BD66A4">
        <w:tc>
          <w:tcPr>
            <w:tcW w:w="3504" w:type="dxa"/>
          </w:tcPr>
          <w:p w14:paraId="4942D386" w14:textId="0301B9EA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08" w:type="dxa"/>
            <w:gridSpan w:val="8"/>
          </w:tcPr>
          <w:p w14:paraId="23B9876F" w14:textId="77777777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E0C25" w:rsidRPr="003A4173" w14:paraId="674060FD" w14:textId="77777777" w:rsidTr="00BD66A4">
        <w:tc>
          <w:tcPr>
            <w:tcW w:w="3504" w:type="dxa"/>
          </w:tcPr>
          <w:p w14:paraId="670121D2" w14:textId="1AFF6F3B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</w:t>
            </w:r>
            <w:r w:rsidRPr="003A41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3A41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3A41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08" w:type="dxa"/>
            <w:gridSpan w:val="8"/>
          </w:tcPr>
          <w:p w14:paraId="317B6E39" w14:textId="77777777" w:rsidR="00EE0C25" w:rsidRPr="003A4173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A2B57" w:rsidRPr="003A4173" w14:paraId="08F5D659" w14:textId="77777777" w:rsidTr="00F90E5F">
        <w:tc>
          <w:tcPr>
            <w:tcW w:w="3504" w:type="dxa"/>
            <w:vAlign w:val="bottom"/>
          </w:tcPr>
          <w:p w14:paraId="0DBECDFA" w14:textId="08D4AB95" w:rsidR="00BA2B57" w:rsidRPr="003A4173" w:rsidRDefault="00BA2B57" w:rsidP="00BA2B5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6BF09F66" w14:textId="26848C6C" w:rsidR="00BA2B57" w:rsidRPr="003A4173" w:rsidRDefault="00C934F4" w:rsidP="00BA2B5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34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1,843,117</w:t>
            </w:r>
          </w:p>
        </w:tc>
        <w:tc>
          <w:tcPr>
            <w:tcW w:w="236" w:type="dxa"/>
            <w:vAlign w:val="bottom"/>
          </w:tcPr>
          <w:p w14:paraId="091FF303" w14:textId="77777777" w:rsidR="00BA2B57" w:rsidRPr="003A4173" w:rsidRDefault="00BA2B57" w:rsidP="00BA2B5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29BA5D62" w14:textId="19059686" w:rsidR="00BA2B57" w:rsidRPr="003A4173" w:rsidRDefault="00BA2B57" w:rsidP="00BA2B5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57,707</w:t>
            </w:r>
          </w:p>
        </w:tc>
        <w:tc>
          <w:tcPr>
            <w:tcW w:w="236" w:type="dxa"/>
            <w:vAlign w:val="bottom"/>
          </w:tcPr>
          <w:p w14:paraId="6D9D4148" w14:textId="77777777" w:rsidR="00BA2B57" w:rsidRPr="003A4173" w:rsidRDefault="00BA2B57" w:rsidP="00BA2B5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  <w:vAlign w:val="center"/>
          </w:tcPr>
          <w:p w14:paraId="44DE4857" w14:textId="344FD4B0" w:rsidR="00BA2B57" w:rsidRPr="00CE7AD0" w:rsidRDefault="00BA2B57" w:rsidP="00BA2B5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1,354,361</w:t>
            </w:r>
          </w:p>
        </w:tc>
        <w:tc>
          <w:tcPr>
            <w:tcW w:w="236" w:type="dxa"/>
            <w:vAlign w:val="bottom"/>
          </w:tcPr>
          <w:p w14:paraId="1E89FBB6" w14:textId="77777777" w:rsidR="00BA2B57" w:rsidRPr="003A4173" w:rsidRDefault="00BA2B57" w:rsidP="00BA2B5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2E8A413F" w14:textId="066C6242" w:rsidR="00BA2B57" w:rsidRPr="003A4173" w:rsidRDefault="00BA2B57" w:rsidP="00BA2B5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1,368,708</w:t>
            </w:r>
          </w:p>
        </w:tc>
      </w:tr>
      <w:tr w:rsidR="00BA2B57" w:rsidRPr="003A4173" w14:paraId="313453A9" w14:textId="77777777" w:rsidTr="00F90E5F">
        <w:tc>
          <w:tcPr>
            <w:tcW w:w="3504" w:type="dxa"/>
            <w:vAlign w:val="center"/>
          </w:tcPr>
          <w:p w14:paraId="5A2CBA3F" w14:textId="77777777" w:rsidR="00BA2B57" w:rsidRPr="003A4173" w:rsidRDefault="00BA2B57" w:rsidP="00BA2B57">
            <w:pPr>
              <w:spacing w:line="240" w:lineRule="auto"/>
              <w:ind w:left="162" w:right="-19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0F1D949" w14:textId="784D62E5" w:rsidR="00BA2B57" w:rsidRPr="00CE7AD0" w:rsidRDefault="00BA2B57" w:rsidP="00BA2B5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36" w:type="dxa"/>
          </w:tcPr>
          <w:p w14:paraId="59296331" w14:textId="77777777" w:rsidR="00BA2B57" w:rsidRPr="003A4173" w:rsidRDefault="00BA2B57" w:rsidP="00BA2B5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23CF25F2" w14:textId="07022DB6" w:rsidR="00BA2B57" w:rsidRPr="003A4173" w:rsidRDefault="00BA2B57" w:rsidP="00BA2B5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36" w:type="dxa"/>
          </w:tcPr>
          <w:p w14:paraId="5CEF7D5E" w14:textId="77777777" w:rsidR="00BA2B57" w:rsidRPr="003A4173" w:rsidRDefault="00BA2B57" w:rsidP="00BA2B5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  <w:vAlign w:val="center"/>
          </w:tcPr>
          <w:p w14:paraId="6AA971C9" w14:textId="79C9C4AF" w:rsidR="00BA2B57" w:rsidRPr="00CE7AD0" w:rsidRDefault="00BA2B57" w:rsidP="00BA2B5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36" w:type="dxa"/>
          </w:tcPr>
          <w:p w14:paraId="017F28C7" w14:textId="77777777" w:rsidR="00BA2B57" w:rsidRPr="003A4173" w:rsidRDefault="00BA2B57" w:rsidP="00BA2B5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064C1E55" w14:textId="79A04747" w:rsidR="00BA2B57" w:rsidRPr="003A4173" w:rsidRDefault="00BA2B57" w:rsidP="00BA2B5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</w:tr>
      <w:tr w:rsidR="00BA2B57" w:rsidRPr="003A4173" w14:paraId="4BD83141" w14:textId="77777777" w:rsidTr="00F90E5F">
        <w:tc>
          <w:tcPr>
            <w:tcW w:w="3504" w:type="dxa"/>
            <w:vAlign w:val="center"/>
          </w:tcPr>
          <w:p w14:paraId="3F7A42E2" w14:textId="77777777" w:rsidR="00BA2B57" w:rsidRPr="003A4173" w:rsidRDefault="00BA2B57" w:rsidP="00BA2B57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064B367" w14:textId="77777777" w:rsidR="00BA2B57" w:rsidRPr="00CE7AD0" w:rsidRDefault="00BA2B57" w:rsidP="00BA2B5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24349BD" w14:textId="77777777" w:rsidR="00BA2B57" w:rsidRPr="003A4173" w:rsidRDefault="00BA2B57" w:rsidP="00BA2B5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2A70B0E7" w14:textId="77777777" w:rsidR="00BA2B57" w:rsidRPr="003A4173" w:rsidRDefault="00BA2B57" w:rsidP="00BA2B5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3F4E35" w14:textId="77777777" w:rsidR="00BA2B57" w:rsidRPr="003A4173" w:rsidRDefault="00BA2B57" w:rsidP="00BA2B5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vAlign w:val="center"/>
          </w:tcPr>
          <w:p w14:paraId="57A81B3F" w14:textId="77777777" w:rsidR="00BA2B57" w:rsidRPr="00CE7AD0" w:rsidRDefault="00BA2B57" w:rsidP="00BA2B5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2A317A" w14:textId="77777777" w:rsidR="00BA2B57" w:rsidRPr="003A4173" w:rsidRDefault="00BA2B57" w:rsidP="00BA2B5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58B8FD3F" w14:textId="77777777" w:rsidR="00BA2B57" w:rsidRPr="003A4173" w:rsidRDefault="00BA2B57" w:rsidP="00BA2B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3A4173" w14:paraId="67DAFB02" w14:textId="77777777" w:rsidTr="00F90E5F">
        <w:tc>
          <w:tcPr>
            <w:tcW w:w="3504" w:type="dxa"/>
            <w:vAlign w:val="center"/>
          </w:tcPr>
          <w:p w14:paraId="3FE65C83" w14:textId="64F2CB9A" w:rsidR="00BA2B57" w:rsidRPr="003A4173" w:rsidRDefault="00C411A7" w:rsidP="00BA2B57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Del="00C411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377D586" w14:textId="460BC0CF" w:rsidR="00BA2B57" w:rsidRPr="00BA2B57" w:rsidRDefault="00F92DE8" w:rsidP="00BA2B5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6.1</w:t>
            </w:r>
            <w:r w:rsidR="00C934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A2B57" w:rsidRPr="00BA2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2747378B" w14:textId="77777777" w:rsidR="00BA2B57" w:rsidRPr="00BA2B57" w:rsidRDefault="00BA2B57" w:rsidP="00BA2B5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722A9C5F" w14:textId="14DB566C" w:rsidR="00BA2B57" w:rsidRPr="00BA2B57" w:rsidRDefault="00BA2B57" w:rsidP="00BA2B57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8.19</w:t>
            </w:r>
          </w:p>
        </w:tc>
        <w:tc>
          <w:tcPr>
            <w:tcW w:w="236" w:type="dxa"/>
          </w:tcPr>
          <w:p w14:paraId="67BDD049" w14:textId="77777777" w:rsidR="00BA2B57" w:rsidRPr="00BA2B57" w:rsidRDefault="00BA2B57" w:rsidP="00BA2B5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  <w:vAlign w:val="center"/>
          </w:tcPr>
          <w:p w14:paraId="77EC7062" w14:textId="1CABB548" w:rsidR="00BA2B57" w:rsidRPr="00BA2B57" w:rsidRDefault="00BA2B57" w:rsidP="00BA2B5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4.51</w:t>
            </w:r>
          </w:p>
        </w:tc>
        <w:tc>
          <w:tcPr>
            <w:tcW w:w="236" w:type="dxa"/>
          </w:tcPr>
          <w:p w14:paraId="44A06712" w14:textId="77777777" w:rsidR="00BA2B57" w:rsidRPr="00BA2B57" w:rsidRDefault="00BA2B57" w:rsidP="00BA2B5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89F06F6" w14:textId="3D8F28CE" w:rsidR="00BA2B57" w:rsidRPr="00BA2B57" w:rsidRDefault="00BA2B57" w:rsidP="00BA2B5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4.56</w:t>
            </w:r>
          </w:p>
        </w:tc>
      </w:tr>
    </w:tbl>
    <w:p w14:paraId="164F5D9C" w14:textId="17CA8CFD" w:rsidR="001E4C01" w:rsidRPr="009854A2" w:rsidRDefault="001E4C01" w:rsidP="009854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77A72F5" w14:textId="57EC293C" w:rsidR="00D245CE" w:rsidRPr="003A4173" w:rsidRDefault="00176D96" w:rsidP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A417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C26C5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D245CE" w:rsidRPr="003A4173">
        <w:rPr>
          <w:rFonts w:asciiTheme="majorBidi" w:hAnsiTheme="majorBidi" w:cstheme="majorBidi"/>
          <w:b/>
          <w:bCs/>
          <w:sz w:val="30"/>
          <w:szCs w:val="30"/>
        </w:rPr>
        <w:tab/>
      </w:r>
      <w:r w:rsidR="00D245CE" w:rsidRPr="003A417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6F9903D5" w14:textId="77777777" w:rsidR="00956E42" w:rsidRPr="003A4173" w:rsidRDefault="00956E42" w:rsidP="009854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4F29F" w14:textId="51DA45F7" w:rsidR="00B1247C" w:rsidRPr="003A4173" w:rsidRDefault="00733E1D" w:rsidP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4173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="00450DDE" w:rsidRPr="003A4173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9</w:t>
      </w:r>
      <w:r w:rsidR="00450DDE" w:rsidRPr="003A41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417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50DDE" w:rsidRPr="003A4173">
        <w:rPr>
          <w:rFonts w:asciiTheme="majorBidi" w:hAnsiTheme="majorBidi" w:cstheme="majorBidi"/>
          <w:sz w:val="30"/>
          <w:szCs w:val="30"/>
        </w:rPr>
        <w:t>256</w:t>
      </w:r>
      <w:r w:rsidR="00EE0C25">
        <w:rPr>
          <w:rFonts w:asciiTheme="majorBidi" w:hAnsiTheme="majorBidi" w:cstheme="majorBidi"/>
          <w:sz w:val="30"/>
          <w:szCs w:val="30"/>
        </w:rPr>
        <w:t>8</w:t>
      </w:r>
      <w:r w:rsidR="00450DDE" w:rsidRPr="003A41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417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64C9B7E" w14:textId="77777777" w:rsidR="00B1247C" w:rsidRPr="003A4173" w:rsidRDefault="00B1247C" w:rsidP="009854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3078"/>
        <w:gridCol w:w="1620"/>
        <w:gridCol w:w="1710"/>
        <w:gridCol w:w="1278"/>
        <w:gridCol w:w="236"/>
        <w:gridCol w:w="1294"/>
      </w:tblGrid>
      <w:tr w:rsidR="00BA41F7" w:rsidRPr="003A4173" w14:paraId="6E61C6BD" w14:textId="77777777" w:rsidTr="00D928F4">
        <w:tc>
          <w:tcPr>
            <w:tcW w:w="3078" w:type="dxa"/>
            <w:vAlign w:val="bottom"/>
          </w:tcPr>
          <w:p w14:paraId="73F639E4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17C94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53908BF8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B567C43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FEA080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041FD56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EA0802A" w14:textId="77777777" w:rsidR="00B1247C" w:rsidRPr="003A4173" w:rsidDel="00D43E7A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A41F7" w:rsidRPr="003A4173" w14:paraId="55DA1A7E" w14:textId="77777777" w:rsidTr="00D928F4">
        <w:tc>
          <w:tcPr>
            <w:tcW w:w="3078" w:type="dxa"/>
          </w:tcPr>
          <w:p w14:paraId="38123613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DB142A8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56F303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6B5749D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A47593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E358272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A41F7" w:rsidRPr="003A4173" w14:paraId="6F9346FA" w14:textId="77777777" w:rsidTr="00D928F4">
        <w:tc>
          <w:tcPr>
            <w:tcW w:w="3078" w:type="dxa"/>
          </w:tcPr>
          <w:p w14:paraId="2B372DC4" w14:textId="3DBAE50E" w:rsidR="00B1247C" w:rsidRPr="003A4173" w:rsidRDefault="00CB4357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7EE37172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8419EC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4E36826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1F458E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BC4AED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3A4173" w14:paraId="47037959" w14:textId="77777777" w:rsidTr="00D928F4">
        <w:tc>
          <w:tcPr>
            <w:tcW w:w="3078" w:type="dxa"/>
          </w:tcPr>
          <w:p w14:paraId="0016DFB5" w14:textId="40BD86AD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620" w:type="dxa"/>
          </w:tcPr>
          <w:p w14:paraId="0890D20A" w14:textId="73BB1F64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25 </w:t>
            </w: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9940F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36D66E5A" w14:textId="6CB02AB3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B5433FA" w14:textId="7E7E2BAB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6" w:type="dxa"/>
            <w:vAlign w:val="bottom"/>
          </w:tcPr>
          <w:p w14:paraId="485AD7CF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015FFCE" w14:textId="40E3B723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2B5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BA2B57" w:rsidRPr="003A4173" w14:paraId="682DBAB7" w14:textId="77777777" w:rsidTr="00D928F4">
        <w:tc>
          <w:tcPr>
            <w:tcW w:w="3078" w:type="dxa"/>
          </w:tcPr>
          <w:p w14:paraId="6B531A4E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E250D68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803E5A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38E4C801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9A8E1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8308366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3A4173" w14:paraId="5B3A8658" w14:textId="77777777" w:rsidTr="00D928F4">
        <w:tc>
          <w:tcPr>
            <w:tcW w:w="3078" w:type="dxa"/>
          </w:tcPr>
          <w:p w14:paraId="3D60F671" w14:textId="3D62FA1B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4BDB1F79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53374E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37D76B8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019FA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31814F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B57" w:rsidRPr="003A4173" w14:paraId="272B5E7B" w14:textId="77777777" w:rsidTr="00D928F4">
        <w:tc>
          <w:tcPr>
            <w:tcW w:w="3078" w:type="dxa"/>
          </w:tcPr>
          <w:p w14:paraId="6F40C538" w14:textId="1921B900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620" w:type="dxa"/>
          </w:tcPr>
          <w:p w14:paraId="22DADAB9" w14:textId="04CE2C04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9940F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4105BBE8" w14:textId="08134120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4067ED0" w14:textId="65B60ACA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1.40</w:t>
            </w:r>
          </w:p>
        </w:tc>
        <w:tc>
          <w:tcPr>
            <w:tcW w:w="236" w:type="dxa"/>
            <w:vAlign w:val="bottom"/>
          </w:tcPr>
          <w:p w14:paraId="583BA8A2" w14:textId="77777777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03C13C1A" w14:textId="13C8E0FF" w:rsidR="00BA2B57" w:rsidRPr="003A4173" w:rsidRDefault="00BA2B57" w:rsidP="00BA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</w:tbl>
    <w:p w14:paraId="45D44E87" w14:textId="2D3FF7AE" w:rsidR="009C35E6" w:rsidRPr="00D57BA2" w:rsidRDefault="009C35E6" w:rsidP="00ED5915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8D7162F" w14:textId="77777777" w:rsidR="0037798E" w:rsidRPr="00D57BA2" w:rsidRDefault="0037798E" w:rsidP="0037798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360" w:right="-45" w:hanging="36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 w:eastAsia="en-US"/>
        </w:rPr>
        <w:sectPr w:rsidR="0037798E" w:rsidRPr="00D57BA2" w:rsidSect="00296784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80D8202" w14:textId="2E0518F8" w:rsidR="009D4D03" w:rsidRPr="00D57BA2" w:rsidRDefault="009D4D03" w:rsidP="009D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C26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D57B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57BA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94137F5" w14:textId="77777777" w:rsidR="009D4D03" w:rsidRPr="00D57BA2" w:rsidRDefault="009D4D03" w:rsidP="009D4D03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260C7272" w14:textId="77777777" w:rsidR="009D4D03" w:rsidRPr="00D57BA2" w:rsidRDefault="009D4D03" w:rsidP="0037102A">
      <w:pPr>
        <w:pStyle w:val="ListParagraph"/>
        <w:numPr>
          <w:ilvl w:val="0"/>
          <w:numId w:val="9"/>
        </w:numPr>
        <w:tabs>
          <w:tab w:val="clear" w:pos="454"/>
          <w:tab w:val="clear" w:pos="680"/>
          <w:tab w:val="left" w:pos="990"/>
        </w:tabs>
        <w:ind w:left="1267" w:hanging="720"/>
        <w:outlineLvl w:val="1"/>
        <w:rPr>
          <w:rFonts w:asciiTheme="majorBidi" w:hAnsiTheme="majorBidi" w:cstheme="majorBidi"/>
          <w:sz w:val="28"/>
          <w:szCs w:val="28"/>
        </w:rPr>
      </w:pPr>
      <w:r w:rsidRPr="00D57BA2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D57BA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68F3AFB" w14:textId="13A25918" w:rsidR="009D4D03" w:rsidRPr="003E7909" w:rsidRDefault="009D4D03" w:rsidP="003E7909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7FD69887" w14:textId="619B5084" w:rsidR="009D4D03" w:rsidRDefault="009D4D03" w:rsidP="003A4173">
      <w:pPr>
        <w:tabs>
          <w:tab w:val="clear" w:pos="680"/>
        </w:tabs>
        <w:ind w:left="900" w:right="40"/>
        <w:jc w:val="thaiDistribute"/>
        <w:rPr>
          <w:rFonts w:asciiTheme="majorBidi" w:hAnsiTheme="majorBidi" w:cstheme="majorBidi"/>
          <w:sz w:val="28"/>
          <w:szCs w:val="28"/>
        </w:rPr>
      </w:pPr>
      <w:r w:rsidRPr="00D57BA2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738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1C28A2" w:rsidRPr="00255558" w14:paraId="2FA5123A" w14:textId="77777777" w:rsidTr="001E6374">
        <w:trPr>
          <w:trHeight w:hRule="exact" w:val="374"/>
        </w:trPr>
        <w:tc>
          <w:tcPr>
            <w:tcW w:w="4140" w:type="dxa"/>
          </w:tcPr>
          <w:p w14:paraId="4B12E8BD" w14:textId="77777777" w:rsidR="001C28A2" w:rsidRPr="00255558" w:rsidRDefault="001C28A2" w:rsidP="00A30060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8" w:type="dxa"/>
          </w:tcPr>
          <w:p w14:paraId="2F7764D7" w14:textId="77777777" w:rsidR="001C28A2" w:rsidRPr="00255558" w:rsidRDefault="001C28A2" w:rsidP="00A30060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11"/>
          </w:tcPr>
          <w:p w14:paraId="12645F34" w14:textId="77777777" w:rsidR="001C28A2" w:rsidRPr="001E0B44" w:rsidRDefault="001C28A2" w:rsidP="00A30060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C28A2" w:rsidRPr="00255558" w14:paraId="2F1F6D2E" w14:textId="77777777" w:rsidTr="001E6374">
        <w:trPr>
          <w:trHeight w:hRule="exact" w:val="374"/>
        </w:trPr>
        <w:tc>
          <w:tcPr>
            <w:tcW w:w="4140" w:type="dxa"/>
          </w:tcPr>
          <w:p w14:paraId="6AB907B8" w14:textId="77777777" w:rsidR="001C28A2" w:rsidRPr="00255558" w:rsidRDefault="001C28A2" w:rsidP="00A30060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8" w:type="dxa"/>
          </w:tcPr>
          <w:p w14:paraId="576A1714" w14:textId="77777777" w:rsidR="001C28A2" w:rsidRPr="00255558" w:rsidRDefault="001C28A2" w:rsidP="00A30060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1C043010" w14:textId="77777777" w:rsidR="001C28A2" w:rsidRPr="001E0B44" w:rsidRDefault="001C28A2" w:rsidP="00A30060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7B48876" w14:textId="77777777" w:rsidR="001C28A2" w:rsidRPr="001E0B44" w:rsidRDefault="001C28A2" w:rsidP="00A30060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13E40EFB" w14:textId="77777777" w:rsidR="001C28A2" w:rsidRPr="001E0B44" w:rsidRDefault="001C28A2" w:rsidP="00A30060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8A2" w:rsidRPr="00255558" w14:paraId="73835CBF" w14:textId="77777777" w:rsidTr="001E6374">
        <w:trPr>
          <w:trHeight w:val="1079"/>
        </w:trPr>
        <w:tc>
          <w:tcPr>
            <w:tcW w:w="4140" w:type="dxa"/>
            <w:vAlign w:val="bottom"/>
          </w:tcPr>
          <w:p w14:paraId="63AC47D0" w14:textId="77777777" w:rsidR="001C28A2" w:rsidRPr="00255558" w:rsidRDefault="001C28A2" w:rsidP="00A30060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14:paraId="634BE90D" w14:textId="2B873F3D" w:rsidR="001C28A2" w:rsidRPr="00255558" w:rsidRDefault="001C28A2" w:rsidP="00A30060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238868A" w14:textId="77777777" w:rsidR="001C28A2" w:rsidRPr="00255558" w:rsidRDefault="001C28A2" w:rsidP="00A30060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E0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D8E4EC5" w14:textId="77777777" w:rsidR="001C28A2" w:rsidRPr="00255558" w:rsidRDefault="001C28A2" w:rsidP="00A3006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vAlign w:val="bottom"/>
          </w:tcPr>
          <w:p w14:paraId="5770D879" w14:textId="77777777" w:rsidR="001C28A2" w:rsidRPr="001E0B44" w:rsidRDefault="001C28A2" w:rsidP="00A30060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1E0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ด้วยมูลค่า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F2D6C01" w14:textId="77777777" w:rsidR="001C28A2" w:rsidRPr="00255558" w:rsidRDefault="001C28A2" w:rsidP="00A30060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95383C" w14:textId="77777777" w:rsidR="001C28A2" w:rsidRPr="00255558" w:rsidRDefault="001C28A2" w:rsidP="00A3006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39B0F6A" w14:textId="77777777" w:rsidR="001C28A2" w:rsidRPr="00255558" w:rsidRDefault="001C28A2" w:rsidP="00A3006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AB4980" w14:textId="77777777" w:rsidR="001C28A2" w:rsidRPr="00255558" w:rsidRDefault="001C28A2" w:rsidP="00A3006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1E0B44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2F6DDF" w14:textId="77777777" w:rsidR="001C28A2" w:rsidRPr="00255558" w:rsidRDefault="001C28A2" w:rsidP="00A3006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96CA98" w14:textId="77777777" w:rsidR="001C28A2" w:rsidRPr="00255558" w:rsidRDefault="001C28A2" w:rsidP="00A3006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1E0B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B44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E7071A" w14:textId="77777777" w:rsidR="001C28A2" w:rsidRPr="00255558" w:rsidRDefault="001C28A2" w:rsidP="00A30060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086124" w14:textId="77777777" w:rsidR="001C28A2" w:rsidRPr="00255558" w:rsidRDefault="001C28A2" w:rsidP="00A3006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C28A2" w:rsidRPr="00255558" w14:paraId="37C17360" w14:textId="77777777" w:rsidTr="001E6374">
        <w:trPr>
          <w:trHeight w:hRule="exact" w:val="346"/>
        </w:trPr>
        <w:tc>
          <w:tcPr>
            <w:tcW w:w="4140" w:type="dxa"/>
          </w:tcPr>
          <w:p w14:paraId="1189EDD9" w14:textId="77777777" w:rsidR="001C28A2" w:rsidRPr="00255558" w:rsidRDefault="001C28A2" w:rsidP="00A30060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8" w:type="dxa"/>
          </w:tcPr>
          <w:p w14:paraId="73765BF2" w14:textId="77777777" w:rsidR="001C28A2" w:rsidRPr="00255558" w:rsidRDefault="001C28A2" w:rsidP="00A30060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70" w:type="dxa"/>
            <w:gridSpan w:val="11"/>
          </w:tcPr>
          <w:p w14:paraId="1EB24302" w14:textId="77777777" w:rsidR="001C28A2" w:rsidRPr="00255558" w:rsidRDefault="001C28A2" w:rsidP="00A30060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28A2" w:rsidRPr="00255558" w14:paraId="46EE24F8" w14:textId="77777777" w:rsidTr="001E6374">
        <w:trPr>
          <w:trHeight w:hRule="exact" w:val="374"/>
        </w:trPr>
        <w:tc>
          <w:tcPr>
            <w:tcW w:w="4140" w:type="dxa"/>
          </w:tcPr>
          <w:p w14:paraId="137406F0" w14:textId="1C6C428C" w:rsidR="001C28A2" w:rsidRPr="00C12FA0" w:rsidRDefault="001C28A2" w:rsidP="00A30060">
            <w:pPr>
              <w:spacing w:line="380" w:lineRule="exact"/>
              <w:ind w:left="288" w:hanging="28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</w:t>
            </w:r>
            <w:r w:rsidRPr="001E0B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คม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EE0C2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738" w:type="dxa"/>
          </w:tcPr>
          <w:p w14:paraId="653AEF97" w14:textId="77777777" w:rsidR="001C28A2" w:rsidRPr="00255558" w:rsidRDefault="001C28A2" w:rsidP="00A30060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21065BDC" w14:textId="77777777" w:rsidR="001C28A2" w:rsidRPr="001E0B44" w:rsidRDefault="001C28A2" w:rsidP="00A30060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0BFEBEE6" w14:textId="77777777" w:rsidR="001C28A2" w:rsidRPr="001E0B44" w:rsidRDefault="001C28A2" w:rsidP="00A30060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1C28A2" w:rsidRPr="00255558" w14:paraId="434E6D5D" w14:textId="77777777" w:rsidTr="001E6374">
        <w:trPr>
          <w:trHeight w:hRule="exact" w:val="374"/>
        </w:trPr>
        <w:tc>
          <w:tcPr>
            <w:tcW w:w="4140" w:type="dxa"/>
          </w:tcPr>
          <w:p w14:paraId="390D0666" w14:textId="77777777" w:rsidR="001C28A2" w:rsidRPr="00255558" w:rsidRDefault="001C28A2" w:rsidP="00A30060">
            <w:pPr>
              <w:tabs>
                <w:tab w:val="left" w:pos="85"/>
              </w:tabs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38" w:type="dxa"/>
          </w:tcPr>
          <w:p w14:paraId="43BB5BC2" w14:textId="77777777" w:rsidR="001C28A2" w:rsidRPr="001E0B44" w:rsidRDefault="001C28A2" w:rsidP="00A3006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5BC001D" w14:textId="77777777" w:rsidR="001C28A2" w:rsidRPr="001E0B44" w:rsidRDefault="001C28A2" w:rsidP="00A30060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D1BD3" w14:textId="77777777" w:rsidR="001C28A2" w:rsidRPr="001E0B44" w:rsidRDefault="001C28A2" w:rsidP="00A3006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</w:tcPr>
          <w:p w14:paraId="47012579" w14:textId="77777777" w:rsidR="001C28A2" w:rsidRPr="001E0B44" w:rsidRDefault="001C28A2" w:rsidP="00A30060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07792A" w14:textId="77777777" w:rsidR="001C28A2" w:rsidRPr="001E0B44" w:rsidRDefault="001C28A2" w:rsidP="00A30060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BFEA71" w14:textId="77777777" w:rsidR="001C28A2" w:rsidRPr="001E0B44" w:rsidRDefault="001C28A2" w:rsidP="00A3006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91D502" w14:textId="77777777" w:rsidR="001C28A2" w:rsidRPr="001E0B44" w:rsidRDefault="001C28A2" w:rsidP="00A3006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A56D0A" w14:textId="77777777" w:rsidR="001C28A2" w:rsidRPr="001E0B44" w:rsidRDefault="001C28A2" w:rsidP="00A3006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550521" w14:textId="77777777" w:rsidR="001C28A2" w:rsidRPr="001E0B44" w:rsidRDefault="001C28A2" w:rsidP="00A3006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AB29D6D" w14:textId="77777777" w:rsidR="001C28A2" w:rsidRPr="001E0B44" w:rsidRDefault="001C28A2" w:rsidP="00A3006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E41A7" w14:textId="77777777" w:rsidR="001C28A2" w:rsidRPr="001E0B44" w:rsidRDefault="001C28A2" w:rsidP="00A3006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398275" w14:textId="77777777" w:rsidR="001C28A2" w:rsidRPr="001E0B44" w:rsidRDefault="001C28A2" w:rsidP="00A3006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C0919" w:rsidRPr="00710CF2" w14:paraId="23D39699" w14:textId="77777777" w:rsidTr="001E6374">
        <w:trPr>
          <w:trHeight w:hRule="exact" w:val="374"/>
        </w:trPr>
        <w:tc>
          <w:tcPr>
            <w:tcW w:w="4140" w:type="dxa"/>
            <w:vAlign w:val="bottom"/>
          </w:tcPr>
          <w:p w14:paraId="32C65EBB" w14:textId="77777777" w:rsidR="001C0919" w:rsidRPr="00255558" w:rsidRDefault="001C0919" w:rsidP="001C0919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738" w:type="dxa"/>
            <w:vAlign w:val="bottom"/>
          </w:tcPr>
          <w:p w14:paraId="7F2CEC85" w14:textId="2C3E8692" w:rsidR="001C0919" w:rsidRPr="00255558" w:rsidRDefault="001C0919" w:rsidP="001C09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97A9A2E" w14:textId="6DD3C73E" w:rsidR="001C0919" w:rsidRPr="00710CF2" w:rsidRDefault="001C0919" w:rsidP="006A2AF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C0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79DE41" w14:textId="77777777" w:rsidR="001C0919" w:rsidRPr="00710CF2" w:rsidRDefault="001C0919" w:rsidP="001C0919">
            <w:pPr>
              <w:pStyle w:val="acctfourfigures"/>
              <w:tabs>
                <w:tab w:val="clear" w:pos="765"/>
                <w:tab w:val="decimal" w:pos="650"/>
                <w:tab w:val="decimal" w:pos="796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31505415" w14:textId="2832F393" w:rsidR="001C0919" w:rsidRPr="00710CF2" w:rsidRDefault="006A2AFA" w:rsidP="006A2AFA">
            <w:pPr>
              <w:pStyle w:val="acctfourfigures"/>
              <w:tabs>
                <w:tab w:val="clear" w:pos="765"/>
                <w:tab w:val="decimal" w:pos="650"/>
                <w:tab w:val="left" w:pos="1451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1C0919" w:rsidRPr="001C0919">
              <w:rPr>
                <w:rFonts w:ascii="Angsana New" w:hAnsi="Angsana New"/>
                <w:sz w:val="28"/>
                <w:szCs w:val="28"/>
              </w:rPr>
              <w:t>208,404</w:t>
            </w:r>
          </w:p>
        </w:tc>
        <w:tc>
          <w:tcPr>
            <w:tcW w:w="270" w:type="dxa"/>
            <w:vAlign w:val="bottom"/>
          </w:tcPr>
          <w:p w14:paraId="71B675D4" w14:textId="77777777" w:rsidR="001C0919" w:rsidRPr="00710CF2" w:rsidRDefault="001C0919" w:rsidP="001C0919">
            <w:pPr>
              <w:tabs>
                <w:tab w:val="decimal" w:pos="595"/>
                <w:tab w:val="decimal" w:pos="650"/>
                <w:tab w:val="decimal" w:pos="800"/>
                <w:tab w:val="decimal" w:pos="1157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FD33BCD" w14:textId="7D93BEAC" w:rsidR="001C0919" w:rsidRPr="00710CF2" w:rsidRDefault="001C0919" w:rsidP="001C0919">
            <w:pPr>
              <w:pStyle w:val="acctfourfigures"/>
              <w:tabs>
                <w:tab w:val="clear" w:pos="765"/>
                <w:tab w:val="decimal" w:pos="610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0919">
              <w:rPr>
                <w:rFonts w:ascii="Angsana New" w:hAnsi="Angsana New"/>
                <w:sz w:val="28"/>
                <w:szCs w:val="28"/>
              </w:rPr>
              <w:t>208,404</w:t>
            </w:r>
          </w:p>
        </w:tc>
        <w:tc>
          <w:tcPr>
            <w:tcW w:w="270" w:type="dxa"/>
            <w:vAlign w:val="bottom"/>
          </w:tcPr>
          <w:p w14:paraId="65AA15FD" w14:textId="77777777" w:rsidR="001C0919" w:rsidRPr="00710CF2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1A881D" w14:textId="27F88CE9" w:rsidR="001C0919" w:rsidRPr="001C0919" w:rsidRDefault="001C0919" w:rsidP="001C0919">
            <w:pPr>
              <w:tabs>
                <w:tab w:val="clear" w:pos="227"/>
                <w:tab w:val="left" w:pos="321"/>
                <w:tab w:val="decimal" w:pos="650"/>
              </w:tabs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C0919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9E4AE62" w14:textId="77777777" w:rsidR="001C0919" w:rsidRPr="00710CF2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  <w:tab w:val="decimal" w:pos="882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02A404" w14:textId="65590625" w:rsidR="001C0919" w:rsidRPr="001C0919" w:rsidRDefault="001C0919" w:rsidP="001C0919">
            <w:pPr>
              <w:tabs>
                <w:tab w:val="decimal" w:pos="650"/>
              </w:tabs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C0919">
              <w:rPr>
                <w:rFonts w:ascii="Angsana New" w:hAnsi="Angsana New"/>
                <w:sz w:val="28"/>
                <w:szCs w:val="28"/>
                <w:lang w:val="en-GB" w:bidi="ar-SA"/>
              </w:rPr>
              <w:t>208,404</w:t>
            </w:r>
          </w:p>
        </w:tc>
        <w:tc>
          <w:tcPr>
            <w:tcW w:w="270" w:type="dxa"/>
            <w:vAlign w:val="bottom"/>
          </w:tcPr>
          <w:p w14:paraId="015B130F" w14:textId="77777777" w:rsidR="001C0919" w:rsidRPr="001C0919" w:rsidRDefault="001C0919" w:rsidP="001C0919">
            <w:pPr>
              <w:tabs>
                <w:tab w:val="decimal" w:pos="595"/>
                <w:tab w:val="decimal" w:pos="650"/>
                <w:tab w:val="decimal" w:pos="8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DF6E59E" w14:textId="729F1CBF" w:rsidR="001C0919" w:rsidRPr="00710CF2" w:rsidRDefault="001C0919" w:rsidP="001C0919">
            <w:pPr>
              <w:pStyle w:val="acctfourfigures"/>
              <w:tabs>
                <w:tab w:val="clear" w:pos="765"/>
                <w:tab w:val="decimal" w:pos="650"/>
                <w:tab w:val="decimal" w:pos="7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0919">
              <w:rPr>
                <w:rFonts w:ascii="Angsana New" w:hAnsi="Angsana New"/>
                <w:sz w:val="28"/>
                <w:szCs w:val="28"/>
              </w:rPr>
              <w:t>208,404</w:t>
            </w:r>
          </w:p>
        </w:tc>
      </w:tr>
      <w:tr w:rsidR="001C0919" w:rsidRPr="00710CF2" w14:paraId="79B663B6" w14:textId="77777777" w:rsidTr="001E6374">
        <w:trPr>
          <w:trHeight w:hRule="exact" w:val="374"/>
        </w:trPr>
        <w:tc>
          <w:tcPr>
            <w:tcW w:w="4140" w:type="dxa"/>
            <w:vAlign w:val="bottom"/>
          </w:tcPr>
          <w:p w14:paraId="294668E5" w14:textId="77777777" w:rsidR="001C0919" w:rsidRPr="001E0B44" w:rsidRDefault="001C0919" w:rsidP="001C0919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38" w:type="dxa"/>
            <w:vAlign w:val="bottom"/>
          </w:tcPr>
          <w:p w14:paraId="0D32DE0E" w14:textId="77777777" w:rsidR="001C0919" w:rsidRDefault="001C0919" w:rsidP="001C09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37D6FC9" w14:textId="77777777" w:rsidR="001C0919" w:rsidDel="00EE0C25" w:rsidRDefault="001C0919" w:rsidP="001C091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3674C5" w14:textId="77777777" w:rsidR="001C0919" w:rsidRPr="00710CF2" w:rsidRDefault="001C0919" w:rsidP="001C0919">
            <w:pPr>
              <w:pStyle w:val="acctfourfigures"/>
              <w:tabs>
                <w:tab w:val="clear" w:pos="765"/>
                <w:tab w:val="decimal" w:pos="650"/>
                <w:tab w:val="decimal" w:pos="796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7A2A820E" w14:textId="77777777" w:rsidR="001C0919" w:rsidDel="00EE0C25" w:rsidRDefault="001C0919" w:rsidP="001C091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CC40C8" w14:textId="77777777" w:rsidR="001C0919" w:rsidRPr="00710CF2" w:rsidRDefault="001C0919" w:rsidP="001C0919">
            <w:pPr>
              <w:tabs>
                <w:tab w:val="decimal" w:pos="595"/>
                <w:tab w:val="decimal" w:pos="650"/>
                <w:tab w:val="decimal" w:pos="800"/>
                <w:tab w:val="decimal" w:pos="1157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5DE0F7F" w14:textId="77777777" w:rsidR="001C0919" w:rsidDel="00EE0C25" w:rsidRDefault="001C0919" w:rsidP="001C0919">
            <w:pPr>
              <w:pStyle w:val="acctfourfigures"/>
              <w:tabs>
                <w:tab w:val="clear" w:pos="765"/>
                <w:tab w:val="decimal" w:pos="610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0568FB" w14:textId="77777777" w:rsidR="001C0919" w:rsidRPr="00710CF2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994A1C" w14:textId="77777777" w:rsidR="001C0919" w:rsidRPr="001C0919" w:rsidDel="00EE0C25" w:rsidRDefault="001C0919" w:rsidP="001C0919">
            <w:pPr>
              <w:tabs>
                <w:tab w:val="clear" w:pos="227"/>
                <w:tab w:val="left" w:pos="321"/>
                <w:tab w:val="decimal" w:pos="650"/>
              </w:tabs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0BD07B6" w14:textId="77777777" w:rsidR="001C0919" w:rsidRPr="00710CF2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  <w:tab w:val="decimal" w:pos="882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DDAE66" w14:textId="77777777" w:rsidR="001C0919" w:rsidRPr="001C0919" w:rsidDel="00EE0C25" w:rsidRDefault="001C0919" w:rsidP="001C0919">
            <w:pPr>
              <w:tabs>
                <w:tab w:val="decimal" w:pos="650"/>
              </w:tabs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97884BB" w14:textId="77777777" w:rsidR="001C0919" w:rsidRPr="001C0919" w:rsidRDefault="001C0919" w:rsidP="001C0919">
            <w:pPr>
              <w:tabs>
                <w:tab w:val="decimal" w:pos="595"/>
                <w:tab w:val="decimal" w:pos="650"/>
                <w:tab w:val="decimal" w:pos="8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F88AF35" w14:textId="77777777" w:rsidR="001C0919" w:rsidDel="00EE0C25" w:rsidRDefault="001C0919" w:rsidP="001C0919">
            <w:pPr>
              <w:pStyle w:val="acctfourfigures"/>
              <w:tabs>
                <w:tab w:val="clear" w:pos="765"/>
                <w:tab w:val="decimal" w:pos="650"/>
                <w:tab w:val="decimal" w:pos="7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0919" w:rsidRPr="00710CF2" w14:paraId="13D78837" w14:textId="77777777" w:rsidTr="001E6374">
        <w:trPr>
          <w:trHeight w:hRule="exact" w:val="374"/>
        </w:trPr>
        <w:tc>
          <w:tcPr>
            <w:tcW w:w="4140" w:type="dxa"/>
            <w:vAlign w:val="bottom"/>
          </w:tcPr>
          <w:p w14:paraId="34D709FC" w14:textId="702FF4E9" w:rsidR="001C0919" w:rsidRPr="001E0B44" w:rsidRDefault="007C299A" w:rsidP="00512C82">
            <w:pPr>
              <w:tabs>
                <w:tab w:val="left" w:pos="85"/>
              </w:tabs>
              <w:spacing w:line="380" w:lineRule="exact"/>
              <w:ind w:left="288" w:hanging="28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12C8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38" w:type="dxa"/>
            <w:vAlign w:val="bottom"/>
          </w:tcPr>
          <w:p w14:paraId="38A6D20D" w14:textId="77777777" w:rsidR="001C0919" w:rsidRDefault="001C0919" w:rsidP="001C09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2D51DD4" w14:textId="77777777" w:rsidR="001C0919" w:rsidDel="00EE0C25" w:rsidRDefault="001C0919" w:rsidP="001C091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E63770" w14:textId="77777777" w:rsidR="001C0919" w:rsidRPr="00710CF2" w:rsidRDefault="001C0919" w:rsidP="001C0919">
            <w:pPr>
              <w:pStyle w:val="acctfourfigures"/>
              <w:tabs>
                <w:tab w:val="clear" w:pos="765"/>
                <w:tab w:val="decimal" w:pos="650"/>
                <w:tab w:val="decimal" w:pos="796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3EE9B368" w14:textId="77777777" w:rsidR="001C0919" w:rsidDel="00EE0C25" w:rsidRDefault="001C0919" w:rsidP="001C091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947007" w14:textId="77777777" w:rsidR="001C0919" w:rsidRPr="00710CF2" w:rsidRDefault="001C0919" w:rsidP="001C0919">
            <w:pPr>
              <w:tabs>
                <w:tab w:val="decimal" w:pos="595"/>
                <w:tab w:val="decimal" w:pos="650"/>
                <w:tab w:val="decimal" w:pos="800"/>
                <w:tab w:val="decimal" w:pos="1157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79A8ED1" w14:textId="77777777" w:rsidR="001C0919" w:rsidDel="00EE0C25" w:rsidRDefault="001C0919" w:rsidP="001C0919">
            <w:pPr>
              <w:pStyle w:val="acctfourfigures"/>
              <w:tabs>
                <w:tab w:val="clear" w:pos="765"/>
                <w:tab w:val="decimal" w:pos="610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65AC55" w14:textId="77777777" w:rsidR="001C0919" w:rsidRPr="00710CF2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9132DD" w14:textId="77777777" w:rsidR="001C0919" w:rsidRPr="001C0919" w:rsidDel="00EE0C25" w:rsidRDefault="001C0919" w:rsidP="001C0919">
            <w:pPr>
              <w:tabs>
                <w:tab w:val="clear" w:pos="227"/>
                <w:tab w:val="left" w:pos="321"/>
                <w:tab w:val="decimal" w:pos="650"/>
              </w:tabs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F59170A" w14:textId="77777777" w:rsidR="001C0919" w:rsidRPr="00710CF2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  <w:tab w:val="decimal" w:pos="882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D58A70" w14:textId="77777777" w:rsidR="001C0919" w:rsidRPr="001C0919" w:rsidDel="00EE0C25" w:rsidRDefault="001C0919" w:rsidP="001C0919">
            <w:pPr>
              <w:tabs>
                <w:tab w:val="decimal" w:pos="650"/>
              </w:tabs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62CC02F" w14:textId="77777777" w:rsidR="001C0919" w:rsidRPr="001C0919" w:rsidRDefault="001C0919" w:rsidP="001C0919">
            <w:pPr>
              <w:tabs>
                <w:tab w:val="decimal" w:pos="595"/>
                <w:tab w:val="decimal" w:pos="650"/>
                <w:tab w:val="decimal" w:pos="8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D58837" w14:textId="77777777" w:rsidR="001C0919" w:rsidDel="00EE0C25" w:rsidRDefault="001C0919" w:rsidP="001C0919">
            <w:pPr>
              <w:pStyle w:val="acctfourfigures"/>
              <w:tabs>
                <w:tab w:val="clear" w:pos="765"/>
                <w:tab w:val="decimal" w:pos="650"/>
                <w:tab w:val="decimal" w:pos="7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0919" w:rsidRPr="00C12FA0" w14:paraId="4DE89C0E" w14:textId="77777777" w:rsidTr="00A30060">
        <w:trPr>
          <w:trHeight w:hRule="exact" w:val="374"/>
        </w:trPr>
        <w:tc>
          <w:tcPr>
            <w:tcW w:w="4140" w:type="dxa"/>
            <w:vAlign w:val="bottom"/>
          </w:tcPr>
          <w:p w14:paraId="524D40AF" w14:textId="450683FB" w:rsidR="001C0919" w:rsidRPr="00BA2B57" w:rsidRDefault="00512C82" w:rsidP="001C0919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512C8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738" w:type="dxa"/>
            <w:vAlign w:val="bottom"/>
          </w:tcPr>
          <w:p w14:paraId="78B76A43" w14:textId="77777777" w:rsidR="001C0919" w:rsidRPr="00255558" w:rsidRDefault="001C0919" w:rsidP="001C09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F7493BD" w14:textId="698EB013" w:rsidR="001C0919" w:rsidRPr="00D365E7" w:rsidRDefault="001C0919" w:rsidP="001C091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0919">
              <w:rPr>
                <w:rFonts w:ascii="Angsana New" w:hAnsi="Angsana New"/>
                <w:sz w:val="28"/>
                <w:szCs w:val="28"/>
              </w:rPr>
              <w:t>116,910</w:t>
            </w:r>
          </w:p>
        </w:tc>
        <w:tc>
          <w:tcPr>
            <w:tcW w:w="236" w:type="dxa"/>
            <w:vAlign w:val="bottom"/>
          </w:tcPr>
          <w:p w14:paraId="265475D4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650"/>
                <w:tab w:val="decimal" w:pos="796"/>
                <w:tab w:val="decimal" w:pos="97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11391A63" w14:textId="51C1D0D6" w:rsidR="001C0919" w:rsidRPr="00D365E7" w:rsidRDefault="001C0919" w:rsidP="006A2AFA">
            <w:pPr>
              <w:pStyle w:val="acctfourfigures"/>
              <w:tabs>
                <w:tab w:val="clear" w:pos="765"/>
                <w:tab w:val="decimal" w:pos="117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1C0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B60FAC" w14:textId="77777777" w:rsidR="001C0919" w:rsidRPr="001E0B44" w:rsidRDefault="001C0919" w:rsidP="001C0919">
            <w:pPr>
              <w:tabs>
                <w:tab w:val="clear" w:pos="680"/>
                <w:tab w:val="clear" w:pos="907"/>
                <w:tab w:val="decimal" w:pos="595"/>
                <w:tab w:val="decimal" w:pos="650"/>
                <w:tab w:val="decimal" w:pos="800"/>
                <w:tab w:val="decimal" w:pos="882"/>
                <w:tab w:val="decimal" w:pos="97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1840CCF" w14:textId="1C917A9F" w:rsidR="001C0919" w:rsidRPr="00D365E7" w:rsidRDefault="001C0919" w:rsidP="001C0919">
            <w:pPr>
              <w:pStyle w:val="acctfourfigures"/>
              <w:tabs>
                <w:tab w:val="clear" w:pos="765"/>
                <w:tab w:val="decimal" w:pos="610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0919">
              <w:rPr>
                <w:rFonts w:ascii="Angsana New" w:hAnsi="Angsana New"/>
                <w:sz w:val="28"/>
                <w:szCs w:val="28"/>
              </w:rPr>
              <w:t>116,910</w:t>
            </w:r>
          </w:p>
        </w:tc>
        <w:tc>
          <w:tcPr>
            <w:tcW w:w="270" w:type="dxa"/>
            <w:vAlign w:val="bottom"/>
          </w:tcPr>
          <w:p w14:paraId="61EC1413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CB038E" w14:textId="4369F463" w:rsidR="001C0919" w:rsidRPr="00D365E7" w:rsidRDefault="001C0919" w:rsidP="001C0919">
            <w:pPr>
              <w:tabs>
                <w:tab w:val="decimal" w:pos="650"/>
              </w:tabs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C0919">
              <w:rPr>
                <w:rFonts w:ascii="Angsana New" w:hAnsi="Angsana New"/>
                <w:sz w:val="28"/>
                <w:szCs w:val="28"/>
                <w:lang w:val="en-GB" w:bidi="ar-SA"/>
              </w:rPr>
              <w:t>116,910</w:t>
            </w:r>
          </w:p>
        </w:tc>
        <w:tc>
          <w:tcPr>
            <w:tcW w:w="270" w:type="dxa"/>
            <w:vAlign w:val="bottom"/>
          </w:tcPr>
          <w:p w14:paraId="5F543294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650"/>
                <w:tab w:val="decimal" w:pos="8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25495C" w14:textId="422D0728" w:rsidR="001C0919" w:rsidRPr="00D365E7" w:rsidRDefault="001C0919" w:rsidP="001C0919">
            <w:pPr>
              <w:tabs>
                <w:tab w:val="decimal" w:pos="650"/>
              </w:tabs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C0919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D7C0FFB" w14:textId="77777777" w:rsidR="001C0919" w:rsidRPr="001E0B44" w:rsidRDefault="001C0919" w:rsidP="001C0919">
            <w:pPr>
              <w:tabs>
                <w:tab w:val="decimal" w:pos="595"/>
                <w:tab w:val="decimal" w:pos="650"/>
                <w:tab w:val="decimal" w:pos="8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B7E0DEA" w14:textId="2974E617" w:rsidR="001C0919" w:rsidRPr="00D365E7" w:rsidRDefault="001C0919" w:rsidP="001C0919">
            <w:pPr>
              <w:pStyle w:val="acctfourfigures"/>
              <w:tabs>
                <w:tab w:val="clear" w:pos="765"/>
                <w:tab w:val="decimal" w:pos="650"/>
                <w:tab w:val="decimal" w:pos="70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0919">
              <w:rPr>
                <w:rFonts w:ascii="Angsana New" w:hAnsi="Angsana New"/>
                <w:sz w:val="28"/>
                <w:szCs w:val="28"/>
              </w:rPr>
              <w:t>116,910</w:t>
            </w:r>
          </w:p>
        </w:tc>
      </w:tr>
      <w:tr w:rsidR="001C0919" w:rsidRPr="00255558" w14:paraId="00EA0710" w14:textId="77777777" w:rsidTr="00FF6C7A">
        <w:trPr>
          <w:trHeight w:hRule="exact" w:val="374"/>
        </w:trPr>
        <w:tc>
          <w:tcPr>
            <w:tcW w:w="4140" w:type="dxa"/>
          </w:tcPr>
          <w:p w14:paraId="710B9DC4" w14:textId="62923F57" w:rsidR="001C0919" w:rsidRPr="00255558" w:rsidRDefault="001C0919" w:rsidP="001C0919">
            <w:pPr>
              <w:spacing w:line="380" w:lineRule="exact"/>
              <w:ind w:left="288" w:hanging="28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" w:type="dxa"/>
          </w:tcPr>
          <w:p w14:paraId="65B05B11" w14:textId="77777777" w:rsidR="001C0919" w:rsidRPr="00255558" w:rsidRDefault="001C0919" w:rsidP="001C09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</w:tcPr>
          <w:p w14:paraId="39A2868C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108DDD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vAlign w:val="bottom"/>
          </w:tcPr>
          <w:p w14:paraId="351F2B6E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D1F421" w14:textId="77777777" w:rsidR="001C0919" w:rsidRPr="001E0B44" w:rsidRDefault="001C0919" w:rsidP="001C09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C8F4F50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E261D1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CF59C7" w14:textId="77777777" w:rsidR="001C0919" w:rsidRPr="001E0B44" w:rsidRDefault="001C0919" w:rsidP="001C09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8B412BD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3FC8A2" w14:textId="77777777" w:rsidR="001C0919" w:rsidRPr="001E0B44" w:rsidRDefault="001C0919" w:rsidP="001C09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00BEF3" w14:textId="77777777" w:rsidR="001C0919" w:rsidRPr="001E0B44" w:rsidRDefault="001C0919" w:rsidP="001C09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AA50C9" w14:textId="77777777" w:rsidR="001C0919" w:rsidRPr="001E0B44" w:rsidRDefault="001C0919" w:rsidP="001C09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0919" w:rsidRPr="00255558" w14:paraId="1CE833F4" w14:textId="77777777" w:rsidTr="00A30060">
        <w:trPr>
          <w:trHeight w:hRule="exact" w:val="374"/>
        </w:trPr>
        <w:tc>
          <w:tcPr>
            <w:tcW w:w="4140" w:type="dxa"/>
          </w:tcPr>
          <w:p w14:paraId="085C318D" w14:textId="1A98C5BE" w:rsidR="001C0919" w:rsidRPr="001E0B44" w:rsidRDefault="001C0919" w:rsidP="001C0919">
            <w:pPr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</w:t>
            </w:r>
            <w:r w:rsidRPr="001E0B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คม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738" w:type="dxa"/>
          </w:tcPr>
          <w:p w14:paraId="53E5A5D2" w14:textId="77777777" w:rsidR="001C0919" w:rsidRPr="00255558" w:rsidRDefault="001C0919" w:rsidP="001C09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</w:tcPr>
          <w:p w14:paraId="2C173A96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2F6968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vAlign w:val="bottom"/>
          </w:tcPr>
          <w:p w14:paraId="3FEB7740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4A9C21" w14:textId="77777777" w:rsidR="001C0919" w:rsidRPr="001E0B44" w:rsidRDefault="001C0919" w:rsidP="001C09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4547B94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158B3A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8AD4DC" w14:textId="77777777" w:rsidR="001C0919" w:rsidRPr="001E0B44" w:rsidRDefault="001C0919" w:rsidP="001C09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214DCE2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6A7F3A" w14:textId="77777777" w:rsidR="001C0919" w:rsidRPr="001E0B44" w:rsidRDefault="001C0919" w:rsidP="001C09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9FA598" w14:textId="77777777" w:rsidR="001C0919" w:rsidRPr="001E0B44" w:rsidRDefault="001C0919" w:rsidP="001C09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A083AD" w14:textId="77777777" w:rsidR="001C0919" w:rsidRPr="001E0B44" w:rsidRDefault="001C0919" w:rsidP="001C09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0919" w:rsidRPr="00255558" w14:paraId="4A17FBB7" w14:textId="77777777" w:rsidTr="00FF6C7A">
        <w:trPr>
          <w:trHeight w:hRule="exact" w:val="374"/>
        </w:trPr>
        <w:tc>
          <w:tcPr>
            <w:tcW w:w="4140" w:type="dxa"/>
          </w:tcPr>
          <w:p w14:paraId="2D1DB4B3" w14:textId="1F94DA61" w:rsidR="001C0919" w:rsidRPr="00255558" w:rsidRDefault="001C0919" w:rsidP="001C0919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38" w:type="dxa"/>
          </w:tcPr>
          <w:p w14:paraId="67AA003B" w14:textId="77777777" w:rsidR="001C0919" w:rsidRPr="00255558" w:rsidRDefault="001C0919" w:rsidP="001C09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</w:tcPr>
          <w:p w14:paraId="7FD7CE87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1B1991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</w:tcPr>
          <w:p w14:paraId="4BB0815A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F43F1" w14:textId="77777777" w:rsidR="001C0919" w:rsidRPr="001E0B44" w:rsidRDefault="001C0919" w:rsidP="001C09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ABE641E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13BE7F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7FE1AE" w14:textId="77777777" w:rsidR="001C0919" w:rsidRPr="001E0B44" w:rsidRDefault="001C0919" w:rsidP="001C09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01BE5B" w14:textId="77777777" w:rsidR="001C0919" w:rsidRPr="001E0B44" w:rsidRDefault="001C0919" w:rsidP="001C09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F08380" w14:textId="77777777" w:rsidR="001C0919" w:rsidRPr="001E0B44" w:rsidRDefault="001C0919" w:rsidP="001C09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18231" w14:textId="77777777" w:rsidR="001C0919" w:rsidRPr="001E0B44" w:rsidRDefault="001C0919" w:rsidP="001C09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1C7095" w14:textId="77777777" w:rsidR="001C0919" w:rsidRPr="001E0B44" w:rsidRDefault="001C0919" w:rsidP="001C09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2AFA" w:rsidRPr="00255558" w14:paraId="42B3C31E" w14:textId="77777777" w:rsidTr="001E6374">
        <w:trPr>
          <w:trHeight w:hRule="exact" w:val="374"/>
        </w:trPr>
        <w:tc>
          <w:tcPr>
            <w:tcW w:w="4140" w:type="dxa"/>
            <w:vAlign w:val="bottom"/>
          </w:tcPr>
          <w:p w14:paraId="1520716D" w14:textId="2C8A72B0" w:rsidR="006A2AFA" w:rsidRPr="00255558" w:rsidRDefault="006A2AFA" w:rsidP="006A2AFA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738" w:type="dxa"/>
            <w:vAlign w:val="bottom"/>
          </w:tcPr>
          <w:p w14:paraId="18AC2330" w14:textId="565E8D4C" w:rsidR="006A2AFA" w:rsidRPr="00255558" w:rsidRDefault="006A2AFA" w:rsidP="006A2AF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ECEB1F2" w14:textId="045F81C4" w:rsidR="006A2AFA" w:rsidRPr="00C12FA0" w:rsidRDefault="006A2AFA" w:rsidP="006A2AF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8D4BA8" w14:textId="77777777" w:rsidR="006A2AFA" w:rsidRPr="001E0B44" w:rsidRDefault="006A2AFA" w:rsidP="006A2AFA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199C5575" w14:textId="6CE3EAB6" w:rsidR="006A2AFA" w:rsidRPr="006A2AFA" w:rsidRDefault="006A2AFA" w:rsidP="006A2AF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207,318</w:t>
            </w:r>
          </w:p>
        </w:tc>
        <w:tc>
          <w:tcPr>
            <w:tcW w:w="270" w:type="dxa"/>
            <w:vAlign w:val="bottom"/>
          </w:tcPr>
          <w:p w14:paraId="1D8732DC" w14:textId="77777777" w:rsidR="006A2AFA" w:rsidRPr="001E0B44" w:rsidRDefault="006A2AFA" w:rsidP="006A2AF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6B6F517" w14:textId="5F01F7EB" w:rsidR="006A2AFA" w:rsidRPr="006A2AFA" w:rsidRDefault="006A2AFA" w:rsidP="006A2AFA">
            <w:pPr>
              <w:pStyle w:val="acctfourfigures"/>
              <w:tabs>
                <w:tab w:val="clear" w:pos="765"/>
                <w:tab w:val="decimal" w:pos="610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  <w:tc>
          <w:tcPr>
            <w:tcW w:w="270" w:type="dxa"/>
            <w:vAlign w:val="bottom"/>
          </w:tcPr>
          <w:p w14:paraId="13E56506" w14:textId="77777777" w:rsidR="006A2AFA" w:rsidRPr="001E0B44" w:rsidRDefault="006A2AFA" w:rsidP="006A2AF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615FB5" w14:textId="6990E9A8" w:rsidR="006A2AFA" w:rsidRPr="001E0B44" w:rsidRDefault="006A2AFA" w:rsidP="006A2AF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A19C5D" w14:textId="77777777" w:rsidR="006A2AFA" w:rsidRPr="001E0B44" w:rsidRDefault="006A2AFA" w:rsidP="006A2AFA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F86E0E" w14:textId="7760B276" w:rsidR="006A2AFA" w:rsidRPr="00C12FA0" w:rsidRDefault="006A2AFA" w:rsidP="006A2AF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  <w:tc>
          <w:tcPr>
            <w:tcW w:w="270" w:type="dxa"/>
            <w:vAlign w:val="bottom"/>
          </w:tcPr>
          <w:p w14:paraId="4BA2F9DC" w14:textId="77777777" w:rsidR="006A2AFA" w:rsidRPr="001E0B44" w:rsidRDefault="006A2AFA" w:rsidP="006A2AF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58409E" w14:textId="53AB504D" w:rsidR="006A2AFA" w:rsidRPr="00C12FA0" w:rsidRDefault="006A2AFA" w:rsidP="006A2AF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</w:tr>
      <w:tr w:rsidR="006A2AFA" w:rsidRPr="00255558" w14:paraId="2FB1A7F8" w14:textId="77777777" w:rsidTr="001E6374">
        <w:trPr>
          <w:trHeight w:hRule="exact" w:val="374"/>
        </w:trPr>
        <w:tc>
          <w:tcPr>
            <w:tcW w:w="4140" w:type="dxa"/>
            <w:vAlign w:val="bottom"/>
          </w:tcPr>
          <w:p w14:paraId="21A3D7D7" w14:textId="2A312D27" w:rsidR="006A2AFA" w:rsidRPr="001E0B44" w:rsidRDefault="006A2AFA" w:rsidP="006A2AFA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738" w:type="dxa"/>
            <w:vAlign w:val="bottom"/>
          </w:tcPr>
          <w:p w14:paraId="259C2022" w14:textId="77777777" w:rsidR="006A2AFA" w:rsidRDefault="006A2AFA" w:rsidP="006A2AF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18987B3" w14:textId="3B9DF56E" w:rsidR="006A2AFA" w:rsidRPr="00710CF2" w:rsidRDefault="006A2AFA" w:rsidP="00FF6C7A">
            <w:pPr>
              <w:pStyle w:val="acctfourfigures"/>
              <w:tabs>
                <w:tab w:val="clear" w:pos="765"/>
                <w:tab w:val="decimal" w:pos="113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9,356</w:t>
            </w:r>
          </w:p>
        </w:tc>
        <w:tc>
          <w:tcPr>
            <w:tcW w:w="236" w:type="dxa"/>
            <w:vAlign w:val="bottom"/>
          </w:tcPr>
          <w:p w14:paraId="4427C594" w14:textId="77777777" w:rsidR="006A2AFA" w:rsidRPr="001E0B44" w:rsidRDefault="006A2AFA" w:rsidP="006A2AFA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vAlign w:val="bottom"/>
          </w:tcPr>
          <w:p w14:paraId="44D399CE" w14:textId="35DD42A5" w:rsidR="006A2AFA" w:rsidRPr="00710CF2" w:rsidRDefault="006A2AFA" w:rsidP="00FF6C7A">
            <w:pPr>
              <w:pStyle w:val="acctfourfigures"/>
              <w:tabs>
                <w:tab w:val="clear" w:pos="765"/>
                <w:tab w:val="decimal" w:pos="117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C041EA" w14:textId="77777777" w:rsidR="006A2AFA" w:rsidRPr="001E0B44" w:rsidRDefault="006A2AFA" w:rsidP="006A2AF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EAD6BD2" w14:textId="66C2CD1D" w:rsidR="006A2AFA" w:rsidRPr="00710CF2" w:rsidRDefault="006A2AFA" w:rsidP="006A2AFA">
            <w:pPr>
              <w:pStyle w:val="acctfourfigures"/>
              <w:tabs>
                <w:tab w:val="clear" w:pos="765"/>
                <w:tab w:val="decimal" w:pos="688"/>
                <w:tab w:val="decimal" w:pos="774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9,356</w:t>
            </w:r>
          </w:p>
        </w:tc>
        <w:tc>
          <w:tcPr>
            <w:tcW w:w="270" w:type="dxa"/>
            <w:vAlign w:val="bottom"/>
          </w:tcPr>
          <w:p w14:paraId="3E0E51DF" w14:textId="77777777" w:rsidR="006A2AFA" w:rsidRPr="001E0B44" w:rsidRDefault="006A2AFA" w:rsidP="006A2AF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67B825" w14:textId="21819A5C" w:rsidR="006A2AFA" w:rsidRPr="00710CF2" w:rsidRDefault="006A2AFA" w:rsidP="006A2AF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   </w:t>
            </w:r>
            <w:r w:rsidRPr="00D365E7">
              <w:rPr>
                <w:rFonts w:ascii="Angsana New" w:hAnsi="Angsana New"/>
                <w:sz w:val="28"/>
                <w:szCs w:val="28"/>
                <w:lang w:val="en-GB" w:bidi="ar-SA"/>
              </w:rPr>
              <w:t>9,356</w:t>
            </w:r>
          </w:p>
        </w:tc>
        <w:tc>
          <w:tcPr>
            <w:tcW w:w="270" w:type="dxa"/>
            <w:vAlign w:val="bottom"/>
          </w:tcPr>
          <w:p w14:paraId="14103F02" w14:textId="77777777" w:rsidR="006A2AFA" w:rsidRPr="001E0B44" w:rsidRDefault="006A2AFA" w:rsidP="006A2AFA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4DE1DA" w14:textId="7F16CF0E" w:rsidR="006A2AFA" w:rsidRPr="00710CF2" w:rsidRDefault="006A2AFA" w:rsidP="006A2AFA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CDE55E5" w14:textId="77777777" w:rsidR="006A2AFA" w:rsidRPr="001E0B44" w:rsidRDefault="006A2AFA" w:rsidP="006A2AF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91E2AC" w14:textId="291258E1" w:rsidR="006A2AFA" w:rsidRPr="00710CF2" w:rsidRDefault="006A2AFA" w:rsidP="006A2AF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9,356</w:t>
            </w:r>
          </w:p>
        </w:tc>
      </w:tr>
    </w:tbl>
    <w:p w14:paraId="7ED2751F" w14:textId="6F9C74BF" w:rsidR="0087182B" w:rsidRPr="00D57BA2" w:rsidRDefault="0087182B" w:rsidP="00ED0A7A">
      <w:pPr>
        <w:rPr>
          <w:rFonts w:asciiTheme="majorBidi" w:hAnsiTheme="majorBidi" w:cstheme="majorBidi"/>
        </w:rPr>
        <w:sectPr w:rsidR="0087182B" w:rsidRPr="00D57BA2" w:rsidSect="003C0D5D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2A67F6" w14:textId="15AC61A1" w:rsidR="00D928F4" w:rsidRPr="00D57BA2" w:rsidRDefault="00D928F4" w:rsidP="00D928F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br/>
        <w:t>งบ</w:t>
      </w:r>
      <w:r w:rsidRPr="00D57BA2">
        <w:rPr>
          <w:rFonts w:asciiTheme="majorBidi" w:hAnsiTheme="majorBidi" w:cstheme="majorBidi"/>
          <w:spacing w:val="-4"/>
          <w:sz w:val="30"/>
          <w:szCs w:val="30"/>
          <w:cs/>
        </w:rPr>
        <w:t>ฐานะการเงิน</w:t>
      </w:r>
    </w:p>
    <w:p w14:paraId="462A8701" w14:textId="77777777" w:rsidR="00D928F4" w:rsidRPr="00D57BA2" w:rsidRDefault="00D928F4" w:rsidP="00D928F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37798E" w:rsidRPr="00D57BA2" w14:paraId="3372D3BD" w14:textId="77777777" w:rsidTr="00D928F4">
        <w:trPr>
          <w:tblHeader/>
        </w:trPr>
        <w:tc>
          <w:tcPr>
            <w:tcW w:w="2430" w:type="dxa"/>
          </w:tcPr>
          <w:p w14:paraId="7291C1AE" w14:textId="4DB12179" w:rsidR="0037798E" w:rsidRPr="00D57BA2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CC02746" w14:textId="77777777" w:rsidR="0037798E" w:rsidRPr="00D57BA2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</w:tcPr>
          <w:p w14:paraId="52AF8AF6" w14:textId="77777777" w:rsidR="0037798E" w:rsidRPr="00D57BA2" w:rsidRDefault="0037798E" w:rsidP="00BE0B2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7798E" w:rsidRPr="00D57BA2" w14:paraId="2C798F97" w14:textId="77777777" w:rsidTr="00D928F4">
        <w:tc>
          <w:tcPr>
            <w:tcW w:w="2430" w:type="dxa"/>
          </w:tcPr>
          <w:p w14:paraId="480EE2E7" w14:textId="77777777" w:rsidR="0037798E" w:rsidRPr="00D57BA2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สินทรัพย์/หนี้สินอนุพันธ์</w:t>
            </w:r>
          </w:p>
        </w:tc>
        <w:tc>
          <w:tcPr>
            <w:tcW w:w="236" w:type="dxa"/>
          </w:tcPr>
          <w:p w14:paraId="7E238324" w14:textId="77777777" w:rsidR="0037798E" w:rsidRPr="00D57BA2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</w:tcPr>
          <w:p w14:paraId="336B0A5E" w14:textId="112A299E" w:rsidR="0037798E" w:rsidRPr="00D57BA2" w:rsidRDefault="0024389F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38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438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วันที่ในงบฐานะการเงิน</w:t>
            </w:r>
          </w:p>
        </w:tc>
      </w:tr>
      <w:tr w:rsidR="005B507D" w:rsidRPr="00D57BA2" w14:paraId="6E4D8C00" w14:textId="77777777" w:rsidTr="00D928F4">
        <w:tc>
          <w:tcPr>
            <w:tcW w:w="2430" w:type="dxa"/>
          </w:tcPr>
          <w:p w14:paraId="729FE73F" w14:textId="17538022" w:rsidR="005B507D" w:rsidRPr="00D57BA2" w:rsidRDefault="005B507D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B97ABC"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36" w:type="dxa"/>
          </w:tcPr>
          <w:p w14:paraId="7B7757E4" w14:textId="77777777" w:rsidR="005B507D" w:rsidRPr="00D57BA2" w:rsidRDefault="005B507D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</w:tcPr>
          <w:p w14:paraId="2C73B759" w14:textId="60CF0708" w:rsidR="005B507D" w:rsidRPr="00D57BA2" w:rsidRDefault="0024389F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389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เทคนิคการวัดมูลค่าด้วยวิธีรายได้</w:t>
            </w:r>
          </w:p>
        </w:tc>
      </w:tr>
    </w:tbl>
    <w:p w14:paraId="20F59AB8" w14:textId="06036DE5" w:rsidR="008F40DE" w:rsidRPr="00D57BA2" w:rsidRDefault="008F40DE" w:rsidP="00101A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eastAsia="x-none" w:bidi="ar-SA"/>
        </w:rPr>
      </w:pPr>
    </w:p>
    <w:p w14:paraId="59C99E6F" w14:textId="66D9E064" w:rsidR="008F40DE" w:rsidRPr="00D57BA2" w:rsidRDefault="008F40DE" w:rsidP="0037102A">
      <w:pPr>
        <w:pStyle w:val="ListParagraph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3" w:hanging="90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รายการเคลื่อนไหวของตราสารทุน</w:t>
      </w:r>
      <w:r w:rsidR="00897E21" w:rsidRPr="00D57BA2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ที่</w:t>
      </w:r>
      <w:r w:rsidR="00897E21" w:rsidRPr="00D57BA2">
        <w:rPr>
          <w:rFonts w:asciiTheme="majorBidi" w:hAnsiTheme="majorBidi" w:cstheme="majorBidi"/>
          <w:i/>
          <w:iCs/>
          <w:sz w:val="30"/>
          <w:szCs w:val="30"/>
          <w:cs/>
        </w:rPr>
        <w:t>ไม่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อยู่ในความต้องการของตลาด</w:t>
      </w:r>
    </w:p>
    <w:p w14:paraId="5B3ED251" w14:textId="610B54A0" w:rsidR="008F40DE" w:rsidRPr="00D57BA2" w:rsidRDefault="008F40DE" w:rsidP="00101A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eastAsia="x-none" w:bidi="ar-SA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170"/>
        <w:gridCol w:w="270"/>
        <w:gridCol w:w="1260"/>
        <w:gridCol w:w="270"/>
        <w:gridCol w:w="1170"/>
      </w:tblGrid>
      <w:tr w:rsidR="008F40DE" w:rsidRPr="00D57BA2" w14:paraId="66CFDCCC" w14:textId="77777777" w:rsidTr="00014ECA">
        <w:trPr>
          <w:tblHeader/>
        </w:trPr>
        <w:tc>
          <w:tcPr>
            <w:tcW w:w="5040" w:type="dxa"/>
          </w:tcPr>
          <w:p w14:paraId="14174FCF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40" w:type="dxa"/>
            <w:gridSpan w:val="5"/>
            <w:hideMark/>
          </w:tcPr>
          <w:p w14:paraId="5D5D7EA1" w14:textId="5F99A2A0" w:rsidR="008F40DE" w:rsidRPr="00D57BA2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 w:rsidR="00F34D9B" w:rsidRPr="00D57BA2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8F40DE" w:rsidRPr="00D57BA2" w14:paraId="64C90D07" w14:textId="77777777" w:rsidTr="00014ECA">
        <w:trPr>
          <w:tblHeader/>
        </w:trPr>
        <w:tc>
          <w:tcPr>
            <w:tcW w:w="5040" w:type="dxa"/>
            <w:vAlign w:val="bottom"/>
            <w:hideMark/>
          </w:tcPr>
          <w:p w14:paraId="4F56770B" w14:textId="3D4AA123" w:rsidR="008F40DE" w:rsidRPr="00D57BA2" w:rsidRDefault="008F40D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ตราสาร</w:t>
            </w:r>
            <w:r w:rsidR="00897E21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  <w:hideMark/>
          </w:tcPr>
          <w:p w14:paraId="4321C147" w14:textId="5848E638" w:rsidR="008F40DE" w:rsidRPr="00D57BA2" w:rsidRDefault="008F40D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1 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เมษายน </w:t>
            </w:r>
          </w:p>
        </w:tc>
        <w:tc>
          <w:tcPr>
            <w:tcW w:w="270" w:type="dxa"/>
            <w:vAlign w:val="bottom"/>
          </w:tcPr>
          <w:p w14:paraId="0100AA4C" w14:textId="77777777" w:rsidR="008F40DE" w:rsidRPr="00D57BA2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334B32A5" w14:textId="0586B138" w:rsidR="008F40DE" w:rsidRPr="00D57BA2" w:rsidRDefault="008F40D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ปรับปรุง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66E2B995" w14:textId="77777777" w:rsidR="008F40DE" w:rsidRPr="00D57BA2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22F67A93" w14:textId="5921946B" w:rsidR="008F40DE" w:rsidRPr="00D57BA2" w:rsidRDefault="008F40DE" w:rsidP="00D928F4">
            <w:pPr>
              <w:tabs>
                <w:tab w:val="clear" w:pos="907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</w:t>
            </w:r>
            <w:r w:rsidR="00D928F4"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มีนาคม</w:t>
            </w:r>
          </w:p>
        </w:tc>
      </w:tr>
      <w:tr w:rsidR="008F40DE" w:rsidRPr="00D57BA2" w14:paraId="1035E467" w14:textId="77777777" w:rsidTr="00014ECA">
        <w:trPr>
          <w:tblHeader/>
        </w:trPr>
        <w:tc>
          <w:tcPr>
            <w:tcW w:w="5040" w:type="dxa"/>
          </w:tcPr>
          <w:p w14:paraId="1005A528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4140" w:type="dxa"/>
            <w:gridSpan w:val="5"/>
            <w:vAlign w:val="bottom"/>
            <w:hideMark/>
          </w:tcPr>
          <w:p w14:paraId="439D9A51" w14:textId="084B3F7E" w:rsidR="008F40DE" w:rsidRPr="00D57BA2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BE3A29"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8F40DE" w:rsidRPr="00D57BA2" w14:paraId="54DCE52D" w14:textId="77777777" w:rsidTr="00014ECA">
        <w:tc>
          <w:tcPr>
            <w:tcW w:w="5040" w:type="dxa"/>
            <w:hideMark/>
          </w:tcPr>
          <w:p w14:paraId="7E880820" w14:textId="6E34887D" w:rsidR="008F40DE" w:rsidRPr="00D57BA2" w:rsidRDefault="00450D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EE0C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9</w:t>
            </w:r>
          </w:p>
        </w:tc>
        <w:tc>
          <w:tcPr>
            <w:tcW w:w="1170" w:type="dxa"/>
          </w:tcPr>
          <w:p w14:paraId="43ACA31E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0FA9A87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3FDD7581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DF1B7F2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D2A8FD7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8F40DE" w:rsidRPr="00D57BA2" w14:paraId="4A4784D1" w14:textId="77777777" w:rsidTr="00014ECA">
        <w:tc>
          <w:tcPr>
            <w:tcW w:w="5040" w:type="dxa"/>
            <w:hideMark/>
          </w:tcPr>
          <w:p w14:paraId="6AC4BC22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18724E4E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7432B3AA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1B654C3E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182AA0E5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366B37C6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8F40DE" w:rsidRPr="00D57BA2" w14:paraId="36AA3D53" w14:textId="77777777" w:rsidTr="00014ECA">
        <w:tc>
          <w:tcPr>
            <w:tcW w:w="5040" w:type="dxa"/>
            <w:hideMark/>
          </w:tcPr>
          <w:p w14:paraId="34BF1041" w14:textId="5DD9F1DD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ตราสารทุน</w:t>
            </w:r>
            <w:r w:rsidR="00111BE4"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อื่นที่ไม่อยู่ในความต้องการของตลาด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วัดมูลค่า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20DF6EA6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6A49266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3CC15146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F57B86E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34B312C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C0919" w:rsidRPr="00D57BA2" w14:paraId="18D16BAF" w14:textId="77777777" w:rsidTr="00014ECA">
        <w:tc>
          <w:tcPr>
            <w:tcW w:w="5040" w:type="dxa"/>
            <w:hideMark/>
          </w:tcPr>
          <w:p w14:paraId="574AF7DA" w14:textId="2D29C12D" w:rsidR="001C0919" w:rsidRPr="00D57BA2" w:rsidRDefault="001C0919" w:rsidP="001C0919">
            <w:pPr>
              <w:pStyle w:val="ListParagraph"/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34BA5" w14:textId="7065208A" w:rsidR="001C0919" w:rsidRPr="00D57BA2" w:rsidRDefault="001C0919" w:rsidP="00FF6C7A">
            <w:pPr>
              <w:tabs>
                <w:tab w:val="clear" w:pos="907"/>
                <w:tab w:val="left" w:pos="9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207,318</w:t>
            </w:r>
          </w:p>
        </w:tc>
        <w:tc>
          <w:tcPr>
            <w:tcW w:w="270" w:type="dxa"/>
            <w:vAlign w:val="bottom"/>
          </w:tcPr>
          <w:p w14:paraId="6949F6E5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9C86F" w14:textId="723D9D47" w:rsidR="001C0919" w:rsidRPr="001C0919" w:rsidRDefault="001C0919" w:rsidP="00FF6C7A">
            <w:pPr>
              <w:tabs>
                <w:tab w:val="clear" w:pos="907"/>
                <w:tab w:val="left" w:pos="9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1,086</w:t>
            </w:r>
          </w:p>
        </w:tc>
        <w:tc>
          <w:tcPr>
            <w:tcW w:w="270" w:type="dxa"/>
            <w:vAlign w:val="bottom"/>
          </w:tcPr>
          <w:p w14:paraId="56AB2B21" w14:textId="77777777" w:rsidR="001C0919" w:rsidRPr="00D57BA2" w:rsidRDefault="001C0919" w:rsidP="001C0919">
            <w:pPr>
              <w:tabs>
                <w:tab w:val="clear" w:pos="907"/>
                <w:tab w:val="left" w:pos="95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284E6" w14:textId="46A66B6C" w:rsidR="001C0919" w:rsidRPr="00D57BA2" w:rsidRDefault="001C0919" w:rsidP="001C0919">
            <w:pPr>
              <w:tabs>
                <w:tab w:val="clear" w:pos="907"/>
                <w:tab w:val="left" w:pos="9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208,404</w:t>
            </w:r>
          </w:p>
        </w:tc>
      </w:tr>
      <w:tr w:rsidR="001C0919" w:rsidRPr="001C0919" w14:paraId="346FCD16" w14:textId="77777777" w:rsidTr="00014ECA">
        <w:tc>
          <w:tcPr>
            <w:tcW w:w="5040" w:type="dxa"/>
            <w:hideMark/>
          </w:tcPr>
          <w:p w14:paraId="351CE36E" w14:textId="77777777" w:rsidR="001C0919" w:rsidRPr="00D57BA2" w:rsidRDefault="001C0919" w:rsidP="001C0919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DB80C" w14:textId="729E3528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207,318</w:t>
            </w:r>
          </w:p>
        </w:tc>
        <w:tc>
          <w:tcPr>
            <w:tcW w:w="270" w:type="dxa"/>
            <w:vAlign w:val="bottom"/>
          </w:tcPr>
          <w:p w14:paraId="309A69F8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DFAD7B" w14:textId="6E02996D" w:rsidR="001C0919" w:rsidRPr="001C0919" w:rsidRDefault="001C0919" w:rsidP="00FF6C7A">
            <w:pPr>
              <w:tabs>
                <w:tab w:val="clear" w:pos="907"/>
                <w:tab w:val="left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C0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1,086</w:t>
            </w:r>
          </w:p>
        </w:tc>
        <w:tc>
          <w:tcPr>
            <w:tcW w:w="270" w:type="dxa"/>
            <w:vAlign w:val="bottom"/>
          </w:tcPr>
          <w:p w14:paraId="560F2186" w14:textId="77777777" w:rsidR="001C0919" w:rsidRPr="001C0919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85E35B" w14:textId="3F9EE12C" w:rsidR="001C0919" w:rsidRPr="001C0919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C0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208,404</w:t>
            </w:r>
          </w:p>
        </w:tc>
      </w:tr>
      <w:tr w:rsidR="001C0919" w:rsidRPr="00D57BA2" w14:paraId="3DAAD0FE" w14:textId="77777777" w:rsidTr="00014ECA">
        <w:tc>
          <w:tcPr>
            <w:tcW w:w="5040" w:type="dxa"/>
            <w:hideMark/>
          </w:tcPr>
          <w:p w14:paraId="3BA1F244" w14:textId="4349064F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ED7E5C8" w14:textId="77777777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B9703A5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7B73B08C" w14:textId="77777777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048E25F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7212590" w14:textId="77777777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C0919" w:rsidRPr="00D57BA2" w14:paraId="1CA8F4CF" w14:textId="77777777" w:rsidTr="00014ECA">
        <w:tc>
          <w:tcPr>
            <w:tcW w:w="5040" w:type="dxa"/>
          </w:tcPr>
          <w:p w14:paraId="33A20355" w14:textId="17B77115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8</w:t>
            </w:r>
          </w:p>
        </w:tc>
        <w:tc>
          <w:tcPr>
            <w:tcW w:w="1170" w:type="dxa"/>
          </w:tcPr>
          <w:p w14:paraId="696692D1" w14:textId="77777777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F1B4BF2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753D4B97" w14:textId="77777777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B89E766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47F2487" w14:textId="77777777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C0919" w:rsidRPr="00D57BA2" w14:paraId="0BC1BA03" w14:textId="77777777" w:rsidTr="00014ECA">
        <w:tc>
          <w:tcPr>
            <w:tcW w:w="5040" w:type="dxa"/>
            <w:hideMark/>
          </w:tcPr>
          <w:p w14:paraId="5D206548" w14:textId="7379F8E9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EDA6029" w14:textId="77777777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5AA7D90A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743E2DCB" w14:textId="77777777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106FCACC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2BC3A5F0" w14:textId="77777777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1C0919" w:rsidRPr="00D57BA2" w14:paraId="61F44A7C" w14:textId="77777777" w:rsidTr="00014ECA">
        <w:tc>
          <w:tcPr>
            <w:tcW w:w="5040" w:type="dxa"/>
            <w:hideMark/>
          </w:tcPr>
          <w:p w14:paraId="2209C60E" w14:textId="539AF9B4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ตราสารทุนอื่นที่ไม่อยู่ในความต้องการของตลาดวัดมูลค่า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6BFFCD11" w14:textId="77777777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270" w:type="dxa"/>
          </w:tcPr>
          <w:p w14:paraId="4F6AF80A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55BA8301" w14:textId="77777777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F40A25D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DA1C44C" w14:textId="77777777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C0919" w:rsidRPr="00D57BA2" w14:paraId="05499033" w14:textId="77777777" w:rsidTr="00014ECA">
        <w:tc>
          <w:tcPr>
            <w:tcW w:w="5040" w:type="dxa"/>
            <w:hideMark/>
          </w:tcPr>
          <w:p w14:paraId="73DA5DB2" w14:textId="7B6A54E4" w:rsidR="001C0919" w:rsidRPr="00D57BA2" w:rsidRDefault="001C0919" w:rsidP="001C0919">
            <w:pPr>
              <w:pStyle w:val="ListParagraph"/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97006" w14:textId="39479B40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119,656</w:t>
            </w:r>
          </w:p>
        </w:tc>
        <w:tc>
          <w:tcPr>
            <w:tcW w:w="270" w:type="dxa"/>
            <w:vAlign w:val="bottom"/>
          </w:tcPr>
          <w:p w14:paraId="6B5B617B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79A94" w14:textId="0B1BB9CC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87,662</w:t>
            </w:r>
          </w:p>
        </w:tc>
        <w:tc>
          <w:tcPr>
            <w:tcW w:w="270" w:type="dxa"/>
            <w:vAlign w:val="bottom"/>
          </w:tcPr>
          <w:p w14:paraId="3DB1F303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48C5C" w14:textId="41B38EE4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207,318</w:t>
            </w:r>
          </w:p>
        </w:tc>
      </w:tr>
      <w:tr w:rsidR="001C0919" w:rsidRPr="00D57BA2" w14:paraId="12A8B3AE" w14:textId="77777777" w:rsidTr="00014ECA">
        <w:tc>
          <w:tcPr>
            <w:tcW w:w="5040" w:type="dxa"/>
            <w:hideMark/>
          </w:tcPr>
          <w:p w14:paraId="722DA1DB" w14:textId="207D9B1E" w:rsidR="001C0919" w:rsidRPr="00D57BA2" w:rsidRDefault="001C0919" w:rsidP="001C0919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74AA3" w14:textId="0DB4A305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119,656</w:t>
            </w:r>
          </w:p>
        </w:tc>
        <w:tc>
          <w:tcPr>
            <w:tcW w:w="270" w:type="dxa"/>
            <w:vAlign w:val="bottom"/>
          </w:tcPr>
          <w:p w14:paraId="3BE747A0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39AFE" w14:textId="65DEB77A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87,662</w:t>
            </w:r>
          </w:p>
        </w:tc>
        <w:tc>
          <w:tcPr>
            <w:tcW w:w="270" w:type="dxa"/>
            <w:vAlign w:val="bottom"/>
          </w:tcPr>
          <w:p w14:paraId="2F4DE242" w14:textId="77777777" w:rsidR="001C0919" w:rsidRPr="00D57BA2" w:rsidRDefault="001C0919" w:rsidP="001C091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DCB9A" w14:textId="2C31BA28" w:rsidR="001C0919" w:rsidRPr="00D57BA2" w:rsidRDefault="001C0919" w:rsidP="001C09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207,318</w:t>
            </w:r>
          </w:p>
        </w:tc>
      </w:tr>
    </w:tbl>
    <w:p w14:paraId="41F53EC3" w14:textId="77777777" w:rsidR="00736252" w:rsidRPr="00D57BA2" w:rsidRDefault="00736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E7B4938" w14:textId="15C1AC22" w:rsidR="0037798E" w:rsidRPr="003A4173" w:rsidRDefault="0037798E" w:rsidP="0037102A">
      <w:pPr>
        <w:pStyle w:val="ListParagraph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 w:hanging="90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A4173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3A417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AB4C3B5" w14:textId="77777777" w:rsidR="0037798E" w:rsidRPr="003A4173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4D2D8" w14:textId="561FE612" w:rsidR="0037798E" w:rsidRPr="003A4173" w:rsidRDefault="0037798E" w:rsidP="0037798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4173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3A41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0CA31FC" w14:textId="77777777" w:rsidR="00FA54F3" w:rsidRPr="003A4173" w:rsidRDefault="00FA54F3" w:rsidP="0037798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96504" w14:textId="77777777" w:rsidR="0037798E" w:rsidRPr="003A4173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4173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870BCDC" w14:textId="36B4BC6C" w:rsidR="00E01451" w:rsidRPr="003A4173" w:rsidRDefault="00E01451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574A7" w14:textId="7CF35F3C" w:rsidR="0037798E" w:rsidRPr="003A4173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417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</w:t>
      </w:r>
      <w:r w:rsidR="008C330F" w:rsidRPr="003A4173">
        <w:rPr>
          <w:rFonts w:asciiTheme="majorBidi" w:hAnsiTheme="majorBidi" w:cstheme="majorBidi"/>
          <w:sz w:val="30"/>
          <w:szCs w:val="30"/>
          <w:cs/>
        </w:rPr>
        <w:t>ง</w:t>
      </w:r>
      <w:r w:rsidRPr="003A4173">
        <w:rPr>
          <w:rFonts w:asciiTheme="majorBidi" w:hAnsiTheme="majorBidi" w:cstheme="majorBidi"/>
          <w:sz w:val="30"/>
          <w:szCs w:val="30"/>
          <w:cs/>
        </w:rPr>
        <w:t>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9C90B5D" w14:textId="77777777" w:rsidR="0037798E" w:rsidRPr="003A4173" w:rsidRDefault="0037798E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C5C52E" w14:textId="77777777" w:rsidR="0037798E" w:rsidRPr="003A4173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417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2A39C0" w14:textId="5C24CBF0" w:rsidR="00836F79" w:rsidRPr="00D57BA2" w:rsidRDefault="00836F79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F62B88" w14:textId="010AE88F" w:rsidR="0037798E" w:rsidRPr="00D57BA2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D57B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898926C" w14:textId="77777777" w:rsidR="00FA54F3" w:rsidRPr="00D57BA2" w:rsidRDefault="00FA54F3" w:rsidP="00BD66A4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F072A" w14:textId="58138BFC" w:rsidR="00641F14" w:rsidRPr="00D57BA2" w:rsidRDefault="0037798E" w:rsidP="00FA54F3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2"/>
          <w:szCs w:val="22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</w:t>
      </w:r>
      <w:r w:rsidR="00DA2687" w:rsidRPr="00D57BA2">
        <w:rPr>
          <w:rFonts w:asciiTheme="majorBidi" w:hAnsiTheme="majorBidi" w:cstheme="majorBidi"/>
          <w:sz w:val="30"/>
          <w:szCs w:val="30"/>
          <w:cs/>
        </w:rPr>
        <w:t>ให้กู้ยืมแก่กิจการที่เกี่ยวข้องกัน</w:t>
      </w:r>
    </w:p>
    <w:p w14:paraId="43337B3D" w14:textId="3A5A0648" w:rsidR="008E68BB" w:rsidRPr="00D57BA2" w:rsidRDefault="008E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A1D93C" w14:textId="77777777" w:rsidR="003A4173" w:rsidRDefault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eastAsia="x-none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F8DF8A3" w14:textId="41F741BD" w:rsidR="0037798E" w:rsidRPr="00D57BA2" w:rsidRDefault="0037798E" w:rsidP="00BD66A4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57BA2">
        <w:rPr>
          <w:rFonts w:asciiTheme="majorBidi" w:hAnsiTheme="majorBidi" w:cstheme="majorBidi"/>
          <w:sz w:val="30"/>
          <w:szCs w:val="30"/>
        </w:rPr>
        <w:t>.1.1)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A78EB7D" w14:textId="77777777" w:rsidR="00FA54F3" w:rsidRPr="00D57BA2" w:rsidRDefault="00FA54F3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FF68E" w14:textId="00EE211C" w:rsidR="0037798E" w:rsidRPr="00D57BA2" w:rsidRDefault="0037798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D4CC2AC" w14:textId="77777777" w:rsidR="0031449E" w:rsidRDefault="0031449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5EB916" w14:textId="6FDAF097" w:rsidR="0037798E" w:rsidRPr="00D57BA2" w:rsidRDefault="0037798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</w:p>
    <w:p w14:paraId="3018729C" w14:textId="77777777" w:rsidR="003A4173" w:rsidRDefault="003A4173" w:rsidP="00101A16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47754" w14:textId="61E883E2" w:rsidR="0037798E" w:rsidRPr="00D57BA2" w:rsidRDefault="0037798E" w:rsidP="00101A16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67C011A2" w14:textId="77777777" w:rsidR="003A4173" w:rsidRDefault="003A4173" w:rsidP="00101A16">
      <w:pPr>
        <w:pStyle w:val="block"/>
        <w:tabs>
          <w:tab w:val="left" w:pos="900"/>
        </w:tabs>
        <w:spacing w:after="0" w:line="240" w:lineRule="auto"/>
        <w:ind w:left="1080" w:right="-7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B5CC9" w14:textId="288DECBF" w:rsidR="0037798E" w:rsidRPr="00D57BA2" w:rsidRDefault="0037798E" w:rsidP="00101A16">
      <w:pPr>
        <w:pStyle w:val="block"/>
        <w:tabs>
          <w:tab w:val="left" w:pos="900"/>
        </w:tabs>
        <w:spacing w:after="0" w:line="240" w:lineRule="auto"/>
        <w:ind w:left="1080" w:right="-7" w:hanging="9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57BA2">
        <w:rPr>
          <w:rFonts w:asciiTheme="majorBidi" w:hAnsiTheme="majorBidi" w:cstheme="majorBidi"/>
          <w:sz w:val="30"/>
          <w:szCs w:val="30"/>
        </w:rPr>
        <w:t>.1.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proofErr w:type="gramStart"/>
      <w:r w:rsidRPr="00D57BA2">
        <w:rPr>
          <w:rFonts w:asciiTheme="majorBidi" w:hAnsiTheme="majorBidi" w:cstheme="majorBidi"/>
          <w:sz w:val="30"/>
          <w:szCs w:val="30"/>
        </w:rPr>
        <w:t>)</w:t>
      </w:r>
      <w:r w:rsidR="00370EEC"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proofErr w:type="gramEnd"/>
      <w:r w:rsidRPr="00D57BA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และอนุพันธ์ </w:t>
      </w:r>
    </w:p>
    <w:p w14:paraId="329ED6C0" w14:textId="77777777" w:rsidR="003A4173" w:rsidRDefault="003A4173" w:rsidP="00101A16">
      <w:pPr>
        <w:pStyle w:val="block"/>
        <w:spacing w:after="0" w:line="240" w:lineRule="auto"/>
        <w:ind w:left="1620" w:right="-7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351FA" w14:textId="726BF4E4" w:rsidR="0037798E" w:rsidRPr="00D57BA2" w:rsidRDefault="0037798E" w:rsidP="00101A16">
      <w:pPr>
        <w:pStyle w:val="block"/>
        <w:spacing w:after="0" w:line="240" w:lineRule="auto"/>
        <w:ind w:left="162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tab/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D57BA2">
        <w:rPr>
          <w:rFonts w:asciiTheme="majorBidi" w:hAnsiTheme="majorBidi" w:cstheme="majorBidi"/>
          <w:sz w:val="30"/>
          <w:szCs w:val="30"/>
          <w:cs/>
        </w:rPr>
        <w:t>ด้านเครดิตขอ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งกลุ่มบริษัท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ดและสินทรัพย์อนุพันธ์มี</w:t>
      </w:r>
      <w:r w:rsidRPr="00D57BA2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งกลุ่มบริษัท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5FBA6E1D" w14:textId="77777777" w:rsidR="003A4173" w:rsidRDefault="003A4173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78ED29" w14:textId="4B859BE5" w:rsidR="0037798E" w:rsidRPr="00D57BA2" w:rsidRDefault="0037798E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D57BA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639FAED" w14:textId="77777777" w:rsidR="003A4173" w:rsidRDefault="003A4173" w:rsidP="00D278C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AFA4A5" w14:textId="11707FCB" w:rsidR="00D278CF" w:rsidRDefault="0037798E" w:rsidP="00D278C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</w:t>
      </w:r>
      <w:r w:rsidR="00C34DCD" w:rsidRPr="00D57BA2">
        <w:rPr>
          <w:rFonts w:asciiTheme="majorBidi" w:hAnsiTheme="majorBidi" w:cstheme="majorBidi"/>
          <w:sz w:val="30"/>
          <w:szCs w:val="30"/>
          <w:cs/>
        </w:rPr>
        <w:t>บริษัทกำ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15191F4F" w14:textId="77777777" w:rsidR="003A4173" w:rsidRDefault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938C924" w14:textId="70129CE0" w:rsidR="00AA41CB" w:rsidRPr="00D57BA2" w:rsidRDefault="00AA41CB" w:rsidP="00D278CF">
      <w:pPr>
        <w:tabs>
          <w:tab w:val="clear" w:pos="907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C58A72E" w14:textId="77777777" w:rsidR="003A4173" w:rsidRDefault="003A4173" w:rsidP="00AA41C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93396" w14:textId="4C5BE478" w:rsidR="00AA41CB" w:rsidRPr="00D57BA2" w:rsidRDefault="00AA41CB" w:rsidP="00AA41C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6983F7ED" w14:textId="77777777" w:rsidR="003A4173" w:rsidRDefault="003A4173" w:rsidP="002D4779">
      <w:pPr>
        <w:pStyle w:val="block"/>
        <w:spacing w:after="0" w:line="240" w:lineRule="auto"/>
        <w:ind w:left="562" w:firstLine="331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78C52" w14:textId="6AB2D435" w:rsidR="0037798E" w:rsidRPr="00D57BA2" w:rsidRDefault="0037798E" w:rsidP="008067F3">
      <w:pPr>
        <w:pStyle w:val="block"/>
        <w:spacing w:after="0" w:line="240" w:lineRule="auto"/>
        <w:ind w:left="562" w:firstLine="331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57BA2">
        <w:rPr>
          <w:rFonts w:asciiTheme="majorBidi" w:hAnsiTheme="majorBidi" w:cstheme="majorBidi"/>
          <w:sz w:val="30"/>
          <w:szCs w:val="30"/>
        </w:rPr>
        <w:t>.3.1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7251AE3" w14:textId="77777777" w:rsidR="003A4173" w:rsidRDefault="003A4173" w:rsidP="00BD66A4">
      <w:pPr>
        <w:pStyle w:val="block"/>
        <w:tabs>
          <w:tab w:val="left" w:pos="540"/>
        </w:tabs>
        <w:spacing w:after="0" w:line="240" w:lineRule="auto"/>
        <w:ind w:left="148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4978A8" w14:textId="06877F23" w:rsidR="0037798E" w:rsidRPr="00D57BA2" w:rsidRDefault="0037798E" w:rsidP="00BD66A4">
      <w:pPr>
        <w:pStyle w:val="block"/>
        <w:tabs>
          <w:tab w:val="left" w:pos="540"/>
        </w:tabs>
        <w:spacing w:after="0" w:line="240" w:lineRule="auto"/>
        <w:ind w:left="1485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1048CD" w:rsidRPr="00D57BA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9905BE3" w14:textId="77777777" w:rsidR="00370EEC" w:rsidRPr="00D01DF6" w:rsidRDefault="00370EEC" w:rsidP="001048CD">
      <w:pPr>
        <w:pStyle w:val="block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014ECA" w:rsidRPr="00D57BA2" w14:paraId="04216271" w14:textId="77777777" w:rsidTr="009A25C3">
        <w:trPr>
          <w:tblHeader/>
        </w:trPr>
        <w:tc>
          <w:tcPr>
            <w:tcW w:w="3780" w:type="dxa"/>
            <w:vMerge w:val="restart"/>
          </w:tcPr>
          <w:p w14:paraId="6FA8FDAF" w14:textId="77777777" w:rsidR="00014ECA" w:rsidRPr="00D57BA2" w:rsidRDefault="00014ECA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CA87A6A" w14:textId="11D8C83C" w:rsidR="00014ECA" w:rsidRPr="00D57BA2" w:rsidRDefault="00014ECA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6D3AED" w14:textId="77777777" w:rsidR="00014ECA" w:rsidRPr="00D57BA2" w:rsidRDefault="00014ECA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77A9135" w14:textId="4486724C" w:rsidR="00014ECA" w:rsidRPr="00D57BA2" w:rsidRDefault="00014ECA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C25" w:rsidRPr="00D57BA2" w14:paraId="19715FCC" w14:textId="77777777" w:rsidTr="009A25C3">
        <w:trPr>
          <w:tblHeader/>
        </w:trPr>
        <w:tc>
          <w:tcPr>
            <w:tcW w:w="3780" w:type="dxa"/>
            <w:vMerge/>
          </w:tcPr>
          <w:p w14:paraId="0FCA47C5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8C977" w14:textId="0ABF6D85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A65E0A7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83B69" w14:textId="6CD94AC0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6BC15B1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90C62" w14:textId="41D6B00C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27CC059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EC11BD" w14:textId="1D4E96EB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EE0C25" w:rsidRPr="00D57BA2" w14:paraId="1DA78B32" w14:textId="77777777" w:rsidTr="009A25C3">
        <w:trPr>
          <w:tblHeader/>
        </w:trPr>
        <w:tc>
          <w:tcPr>
            <w:tcW w:w="3780" w:type="dxa"/>
          </w:tcPr>
          <w:p w14:paraId="2D74CA4F" w14:textId="77777777" w:rsidR="00EE0C25" w:rsidRPr="00D57BA2" w:rsidRDefault="00EE0C25" w:rsidP="00EE0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CDA4C22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C25" w:rsidRPr="00D57BA2" w14:paraId="666737B0" w14:textId="77777777" w:rsidTr="009A25C3">
        <w:tc>
          <w:tcPr>
            <w:tcW w:w="3780" w:type="dxa"/>
          </w:tcPr>
          <w:p w14:paraId="3F93C4A5" w14:textId="77777777" w:rsidR="00EE0C25" w:rsidRPr="00D57BA2" w:rsidRDefault="00EE0C25" w:rsidP="00EE0C2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4BFFC272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374F1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3A201D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EB4DA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9CF181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9A155" w14:textId="77777777" w:rsidR="00EE0C25" w:rsidRPr="00D57BA2" w:rsidRDefault="00EE0C25" w:rsidP="00EE0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DEE796" w14:textId="77777777" w:rsidR="00EE0C25" w:rsidRPr="00D57BA2" w:rsidRDefault="00EE0C25" w:rsidP="00EE0C2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919" w:rsidRPr="00D57BA2" w14:paraId="13461463" w14:textId="77777777" w:rsidTr="00143DE7">
        <w:tc>
          <w:tcPr>
            <w:tcW w:w="3780" w:type="dxa"/>
          </w:tcPr>
          <w:p w14:paraId="20D03EBF" w14:textId="77777777" w:rsidR="001C0919" w:rsidRPr="00D57BA2" w:rsidRDefault="001C0919" w:rsidP="001C09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E52EB94" w14:textId="78486AA3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2,661,249</w:t>
            </w:r>
          </w:p>
        </w:tc>
        <w:tc>
          <w:tcPr>
            <w:tcW w:w="270" w:type="dxa"/>
            <w:vAlign w:val="bottom"/>
          </w:tcPr>
          <w:p w14:paraId="2E24669B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8119FB" w14:textId="6B007236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3,964,854</w:t>
            </w:r>
          </w:p>
        </w:tc>
        <w:tc>
          <w:tcPr>
            <w:tcW w:w="270" w:type="dxa"/>
            <w:vAlign w:val="bottom"/>
          </w:tcPr>
          <w:p w14:paraId="04CE8B94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CD54A2" w14:textId="06515CF8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2,661,249</w:t>
            </w:r>
          </w:p>
        </w:tc>
        <w:tc>
          <w:tcPr>
            <w:tcW w:w="270" w:type="dxa"/>
            <w:vAlign w:val="bottom"/>
          </w:tcPr>
          <w:p w14:paraId="1A34703E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C2C680" w14:textId="0B2A6E57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3,964,854</w:t>
            </w:r>
          </w:p>
        </w:tc>
      </w:tr>
      <w:tr w:rsidR="001C0919" w:rsidRPr="00D57BA2" w14:paraId="1DE300EB" w14:textId="77777777" w:rsidTr="00406545">
        <w:tc>
          <w:tcPr>
            <w:tcW w:w="3780" w:type="dxa"/>
          </w:tcPr>
          <w:p w14:paraId="0288E56C" w14:textId="77777777" w:rsidR="001C0919" w:rsidRPr="00D57BA2" w:rsidRDefault="001C0919" w:rsidP="001C09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73DA49D" w14:textId="00A51452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242,254</w:t>
            </w:r>
          </w:p>
        </w:tc>
        <w:tc>
          <w:tcPr>
            <w:tcW w:w="270" w:type="dxa"/>
            <w:vAlign w:val="center"/>
          </w:tcPr>
          <w:p w14:paraId="02E0DEB3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C2D55" w14:textId="75D7C8A8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325,870</w:t>
            </w:r>
          </w:p>
        </w:tc>
        <w:tc>
          <w:tcPr>
            <w:tcW w:w="270" w:type="dxa"/>
            <w:vAlign w:val="center"/>
          </w:tcPr>
          <w:p w14:paraId="3EF3C11E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45EF4" w14:textId="0B65B409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242,254</w:t>
            </w:r>
          </w:p>
        </w:tc>
        <w:tc>
          <w:tcPr>
            <w:tcW w:w="270" w:type="dxa"/>
            <w:vAlign w:val="center"/>
          </w:tcPr>
          <w:p w14:paraId="61FB70A2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1CE753" w14:textId="7239D90D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325,870</w:t>
            </w:r>
          </w:p>
        </w:tc>
      </w:tr>
      <w:tr w:rsidR="001C0919" w:rsidRPr="00D57BA2" w14:paraId="54D0E7A3" w14:textId="77777777" w:rsidTr="00406545">
        <w:tc>
          <w:tcPr>
            <w:tcW w:w="3780" w:type="dxa"/>
          </w:tcPr>
          <w:p w14:paraId="28A6FFD4" w14:textId="6948873A" w:rsidR="001C0919" w:rsidRPr="00D57BA2" w:rsidRDefault="001C0919" w:rsidP="001C09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0E2FF7A4" w14:textId="7461D329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8,724</w:t>
            </w:r>
          </w:p>
        </w:tc>
        <w:tc>
          <w:tcPr>
            <w:tcW w:w="270" w:type="dxa"/>
            <w:vAlign w:val="center"/>
          </w:tcPr>
          <w:p w14:paraId="613C129C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2E82D" w14:textId="3048CA06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1,882</w:t>
            </w:r>
          </w:p>
        </w:tc>
        <w:tc>
          <w:tcPr>
            <w:tcW w:w="270" w:type="dxa"/>
            <w:vAlign w:val="center"/>
          </w:tcPr>
          <w:p w14:paraId="7CB1E9B3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5F72AF" w14:textId="5CC0FEEA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8,724</w:t>
            </w:r>
          </w:p>
        </w:tc>
        <w:tc>
          <w:tcPr>
            <w:tcW w:w="270" w:type="dxa"/>
            <w:vAlign w:val="center"/>
          </w:tcPr>
          <w:p w14:paraId="78BF8ABF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73AC628" w14:textId="737B1D38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1,882</w:t>
            </w:r>
          </w:p>
        </w:tc>
      </w:tr>
      <w:tr w:rsidR="001C0919" w:rsidRPr="00D57BA2" w14:paraId="73839B28" w14:textId="77777777" w:rsidTr="00406545">
        <w:tc>
          <w:tcPr>
            <w:tcW w:w="3780" w:type="dxa"/>
          </w:tcPr>
          <w:p w14:paraId="61AB1FB0" w14:textId="6751F34B" w:rsidR="001C0919" w:rsidRPr="00D57BA2" w:rsidRDefault="001C0919" w:rsidP="001C0919">
            <w:pPr>
              <w:tabs>
                <w:tab w:val="clear" w:pos="227"/>
                <w:tab w:val="left" w:pos="342"/>
              </w:tabs>
              <w:spacing w:line="240" w:lineRule="auto"/>
              <w:ind w:left="252" w:right="-921" w:hanging="252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14:paraId="756E7E4D" w14:textId="4D807F31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5,867,283</w:t>
            </w:r>
          </w:p>
        </w:tc>
        <w:tc>
          <w:tcPr>
            <w:tcW w:w="270" w:type="dxa"/>
            <w:vAlign w:val="center"/>
          </w:tcPr>
          <w:p w14:paraId="2AF04649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5312A" w14:textId="551CF3C4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5,867,283</w:t>
            </w:r>
          </w:p>
        </w:tc>
        <w:tc>
          <w:tcPr>
            <w:tcW w:w="270" w:type="dxa"/>
            <w:vAlign w:val="center"/>
          </w:tcPr>
          <w:p w14:paraId="4DFBFF82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6039A" w14:textId="6CFC5CDC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5,867,283</w:t>
            </w:r>
          </w:p>
        </w:tc>
        <w:tc>
          <w:tcPr>
            <w:tcW w:w="270" w:type="dxa"/>
            <w:vAlign w:val="center"/>
          </w:tcPr>
          <w:p w14:paraId="4B4521EE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6339262" w14:textId="52C07AF2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5,867,283</w:t>
            </w:r>
          </w:p>
        </w:tc>
      </w:tr>
      <w:tr w:rsidR="001C0919" w:rsidRPr="00D57BA2" w14:paraId="55F90CD1" w14:textId="77777777" w:rsidTr="00406545">
        <w:tc>
          <w:tcPr>
            <w:tcW w:w="3780" w:type="dxa"/>
          </w:tcPr>
          <w:p w14:paraId="1AE43A68" w14:textId="77777777" w:rsidR="001C0919" w:rsidRPr="00D57BA2" w:rsidRDefault="001C0919" w:rsidP="001C09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ดอกเบี้ยค้างรับระยะยาว</w:t>
            </w:r>
          </w:p>
        </w:tc>
        <w:tc>
          <w:tcPr>
            <w:tcW w:w="1170" w:type="dxa"/>
          </w:tcPr>
          <w:p w14:paraId="08C98991" w14:textId="6BD7AD2F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6,057,275</w:t>
            </w:r>
          </w:p>
        </w:tc>
        <w:tc>
          <w:tcPr>
            <w:tcW w:w="270" w:type="dxa"/>
            <w:vAlign w:val="center"/>
          </w:tcPr>
          <w:p w14:paraId="36AF35DA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B1AC2E" w14:textId="3D398076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6,057,275</w:t>
            </w:r>
          </w:p>
        </w:tc>
        <w:tc>
          <w:tcPr>
            <w:tcW w:w="270" w:type="dxa"/>
            <w:vAlign w:val="center"/>
          </w:tcPr>
          <w:p w14:paraId="0D276590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6FFABD" w14:textId="502F9934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6,057,275</w:t>
            </w:r>
          </w:p>
        </w:tc>
        <w:tc>
          <w:tcPr>
            <w:tcW w:w="270" w:type="dxa"/>
            <w:vAlign w:val="center"/>
          </w:tcPr>
          <w:p w14:paraId="51F2EBB1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F48C6A1" w14:textId="620213F2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6,057,275</w:t>
            </w:r>
          </w:p>
        </w:tc>
      </w:tr>
      <w:tr w:rsidR="001C0919" w:rsidRPr="00D57BA2" w14:paraId="3C883C3B" w14:textId="77777777" w:rsidTr="00406545">
        <w:tc>
          <w:tcPr>
            <w:tcW w:w="3780" w:type="dxa"/>
          </w:tcPr>
          <w:p w14:paraId="4E6D915B" w14:textId="77777777" w:rsidR="001C0919" w:rsidRPr="00D57BA2" w:rsidRDefault="001C0919" w:rsidP="001C09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0980CBC6" w14:textId="6336FEF4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(2,458,847)</w:t>
            </w:r>
          </w:p>
        </w:tc>
        <w:tc>
          <w:tcPr>
            <w:tcW w:w="270" w:type="dxa"/>
            <w:vAlign w:val="center"/>
          </w:tcPr>
          <w:p w14:paraId="2D161C62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4BB0F2" w14:textId="04C40608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(1,957,384)</w:t>
            </w:r>
          </w:p>
        </w:tc>
        <w:tc>
          <w:tcPr>
            <w:tcW w:w="270" w:type="dxa"/>
            <w:vAlign w:val="center"/>
          </w:tcPr>
          <w:p w14:paraId="26D0097C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89E29" w14:textId="43CD1BAA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(2,458,847)</w:t>
            </w:r>
          </w:p>
        </w:tc>
        <w:tc>
          <w:tcPr>
            <w:tcW w:w="270" w:type="dxa"/>
            <w:vAlign w:val="center"/>
          </w:tcPr>
          <w:p w14:paraId="63A842A4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9116CD0" w14:textId="6F280F96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(1,957,384)</w:t>
            </w:r>
          </w:p>
        </w:tc>
      </w:tr>
      <w:tr w:rsidR="001C0919" w:rsidRPr="00D57BA2" w14:paraId="6BEBE5A8" w14:textId="77777777" w:rsidTr="00406545">
        <w:tc>
          <w:tcPr>
            <w:tcW w:w="3780" w:type="dxa"/>
          </w:tcPr>
          <w:p w14:paraId="517B8703" w14:textId="2C4063C0" w:rsidR="001C0919" w:rsidRPr="00D57BA2" w:rsidRDefault="001C0919" w:rsidP="001C09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425C9F" w14:textId="53F24B50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(619,215)</w:t>
            </w:r>
          </w:p>
        </w:tc>
        <w:tc>
          <w:tcPr>
            <w:tcW w:w="270" w:type="dxa"/>
            <w:vAlign w:val="center"/>
          </w:tcPr>
          <w:p w14:paraId="1CE81854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FA1CD2" w14:textId="6EEACD8C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(51,866)</w:t>
            </w:r>
          </w:p>
        </w:tc>
        <w:tc>
          <w:tcPr>
            <w:tcW w:w="270" w:type="dxa"/>
            <w:vAlign w:val="center"/>
          </w:tcPr>
          <w:p w14:paraId="2C3050A6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92B829" w14:textId="75DF7ED0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(619,215)</w:t>
            </w:r>
          </w:p>
        </w:tc>
        <w:tc>
          <w:tcPr>
            <w:tcW w:w="270" w:type="dxa"/>
            <w:vAlign w:val="center"/>
          </w:tcPr>
          <w:p w14:paraId="1BAFDE27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4EA4F2A" w14:textId="40DC6EF8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(51,866)</w:t>
            </w:r>
          </w:p>
        </w:tc>
      </w:tr>
      <w:tr w:rsidR="001C0919" w:rsidRPr="00D57BA2" w14:paraId="7C017BFF" w14:textId="77777777" w:rsidTr="00143DE7">
        <w:tc>
          <w:tcPr>
            <w:tcW w:w="3780" w:type="dxa"/>
          </w:tcPr>
          <w:p w14:paraId="53D65158" w14:textId="198B5ADB" w:rsidR="001C0919" w:rsidRPr="00D57BA2" w:rsidRDefault="001C0919" w:rsidP="001C0919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ยอดบัญชีในงบฐานะการเงิน </w:t>
            </w:r>
          </w:p>
        </w:tc>
        <w:tc>
          <w:tcPr>
            <w:tcW w:w="1170" w:type="dxa"/>
            <w:vAlign w:val="bottom"/>
          </w:tcPr>
          <w:p w14:paraId="502E90A9" w14:textId="096D8CC3" w:rsidR="001C0919" w:rsidRPr="001C0919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257079CA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CFE6A" w14:textId="01FC870B" w:rsidR="001C0919" w:rsidRPr="001C0919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2B92604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F42471" w14:textId="77C2A9E4" w:rsidR="001C0919" w:rsidRPr="001C0919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2826FDB6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DFEFDA" w14:textId="6EF2E832" w:rsidR="001C0919" w:rsidRPr="001C0919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1C0919" w:rsidRPr="00D57BA2" w14:paraId="14DEEF14" w14:textId="77777777" w:rsidTr="00143DE7">
        <w:tc>
          <w:tcPr>
            <w:tcW w:w="3780" w:type="dxa"/>
          </w:tcPr>
          <w:p w14:paraId="49BB87EA" w14:textId="4EC40CCB" w:rsidR="001C0919" w:rsidRPr="00D57BA2" w:rsidRDefault="001C0919" w:rsidP="001C0919">
            <w:pPr>
              <w:spacing w:line="240" w:lineRule="auto"/>
              <w:ind w:firstLine="2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</w:p>
        </w:tc>
        <w:tc>
          <w:tcPr>
            <w:tcW w:w="1170" w:type="dxa"/>
            <w:vAlign w:val="bottom"/>
          </w:tcPr>
          <w:p w14:paraId="29616A2F" w14:textId="616CFDE9" w:rsidR="001C0919" w:rsidRPr="001C0919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11,758,723</w:t>
            </w:r>
          </w:p>
        </w:tc>
        <w:tc>
          <w:tcPr>
            <w:tcW w:w="270" w:type="dxa"/>
            <w:vAlign w:val="center"/>
          </w:tcPr>
          <w:p w14:paraId="193363FE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8FD5B9" w14:textId="6399E45A" w:rsidR="001C0919" w:rsidRPr="001C0919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14,207,914</w:t>
            </w:r>
          </w:p>
        </w:tc>
        <w:tc>
          <w:tcPr>
            <w:tcW w:w="270" w:type="dxa"/>
            <w:vAlign w:val="center"/>
          </w:tcPr>
          <w:p w14:paraId="2006FADE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2D643" w14:textId="14D5F806" w:rsidR="001C0919" w:rsidRPr="001C0919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11,758,723</w:t>
            </w:r>
          </w:p>
        </w:tc>
        <w:tc>
          <w:tcPr>
            <w:tcW w:w="270" w:type="dxa"/>
            <w:vAlign w:val="center"/>
          </w:tcPr>
          <w:p w14:paraId="2172AA59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FDE249" w14:textId="21DA3CBE" w:rsidR="001C0919" w:rsidRPr="001C0919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14,207,914</w:t>
            </w:r>
          </w:p>
        </w:tc>
      </w:tr>
      <w:tr w:rsidR="001C0919" w:rsidRPr="00D57BA2" w14:paraId="1A589635" w14:textId="77777777" w:rsidTr="00A30060">
        <w:tc>
          <w:tcPr>
            <w:tcW w:w="3780" w:type="dxa"/>
          </w:tcPr>
          <w:p w14:paraId="0AEBE5DA" w14:textId="0AEB1E60" w:rsidR="001C0919" w:rsidRPr="00D57BA2" w:rsidRDefault="001C0919" w:rsidP="001C09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จำนวนเงินตามสัญญาแลกเปลี่ยน</w:t>
            </w:r>
          </w:p>
        </w:tc>
        <w:tc>
          <w:tcPr>
            <w:tcW w:w="1170" w:type="dxa"/>
          </w:tcPr>
          <w:p w14:paraId="16DD8350" w14:textId="4F98237E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B03407F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E16F6" w14:textId="77777777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B53B881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9FE3D" w14:textId="77777777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66FB27AD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2DF68E" w14:textId="77777777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1C0919" w:rsidRPr="00D57BA2" w14:paraId="709886BF" w14:textId="77777777" w:rsidTr="00446DF1">
        <w:tc>
          <w:tcPr>
            <w:tcW w:w="3780" w:type="dxa"/>
          </w:tcPr>
          <w:p w14:paraId="5FFEE4F0" w14:textId="0A776E59" w:rsidR="001C0919" w:rsidRPr="00D57BA2" w:rsidRDefault="001C0919" w:rsidP="001C09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67C5A6DD" w14:textId="3A682B98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(1,552,093)</w:t>
            </w:r>
          </w:p>
        </w:tc>
        <w:tc>
          <w:tcPr>
            <w:tcW w:w="270" w:type="dxa"/>
          </w:tcPr>
          <w:p w14:paraId="249F5842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9AC01" w14:textId="4C591C04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(2,271,488)</w:t>
            </w:r>
          </w:p>
        </w:tc>
        <w:tc>
          <w:tcPr>
            <w:tcW w:w="270" w:type="dxa"/>
            <w:vAlign w:val="bottom"/>
          </w:tcPr>
          <w:p w14:paraId="5E18558A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966B4B" w14:textId="7AAF7F34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0919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(1,552,093)</w:t>
            </w:r>
          </w:p>
        </w:tc>
        <w:tc>
          <w:tcPr>
            <w:tcW w:w="270" w:type="dxa"/>
            <w:vAlign w:val="bottom"/>
          </w:tcPr>
          <w:p w14:paraId="339F061F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BA9FFC" w14:textId="11949AE0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(2,271,488)</w:t>
            </w:r>
          </w:p>
        </w:tc>
      </w:tr>
      <w:tr w:rsidR="001C0919" w:rsidRPr="00D57BA2" w14:paraId="549FD210" w14:textId="77777777" w:rsidTr="00E51C13">
        <w:tc>
          <w:tcPr>
            <w:tcW w:w="3780" w:type="dxa"/>
          </w:tcPr>
          <w:p w14:paraId="26764580" w14:textId="77777777" w:rsidR="001C0919" w:rsidRPr="00D57BA2" w:rsidRDefault="001C0919" w:rsidP="001C09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7271D" w14:textId="1960F1C5" w:rsidR="001C0919" w:rsidRPr="001C0919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1C0919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10,206,630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4A44B8B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F2DC53" w14:textId="0D06398D" w:rsidR="001C0919" w:rsidRPr="001C0919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0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11,936,426</w:t>
            </w:r>
          </w:p>
        </w:tc>
        <w:tc>
          <w:tcPr>
            <w:tcW w:w="270" w:type="dxa"/>
            <w:vAlign w:val="bottom"/>
          </w:tcPr>
          <w:p w14:paraId="68FB4B45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37E4C" w14:textId="29FDE68B" w:rsidR="001C0919" w:rsidRPr="001C0919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0919"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10,206,630</w:t>
            </w:r>
          </w:p>
        </w:tc>
        <w:tc>
          <w:tcPr>
            <w:tcW w:w="270" w:type="dxa"/>
            <w:vAlign w:val="bottom"/>
          </w:tcPr>
          <w:p w14:paraId="4E90D01F" w14:textId="77777777" w:rsidR="001C0919" w:rsidRPr="001C0919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8D1D0A" w14:textId="42DA9636" w:rsidR="001C0919" w:rsidRPr="001C0919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0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11,936,426</w:t>
            </w:r>
          </w:p>
        </w:tc>
      </w:tr>
      <w:tr w:rsidR="001C0919" w:rsidRPr="00D57BA2" w14:paraId="441AE51F" w14:textId="77777777" w:rsidTr="00B0557B">
        <w:tc>
          <w:tcPr>
            <w:tcW w:w="3780" w:type="dxa"/>
          </w:tcPr>
          <w:p w14:paraId="124A89F4" w14:textId="77777777" w:rsidR="001C0919" w:rsidRPr="00D57BA2" w:rsidRDefault="001C0919" w:rsidP="001C09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AD938E" w14:textId="77777777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302A4AC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7743E83" w14:textId="77777777" w:rsidR="001C0919" w:rsidRPr="00D57BA2" w:rsidRDefault="001C0919" w:rsidP="001C091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8F143D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082A2D" w14:textId="77777777" w:rsidR="001C0919" w:rsidRPr="00D57BA2" w:rsidRDefault="001C0919" w:rsidP="001C091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46B4CD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92D5A5" w14:textId="77777777" w:rsidR="001C0919" w:rsidRPr="00D57BA2" w:rsidRDefault="001C0919" w:rsidP="001C091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C0919" w:rsidRPr="00D57BA2" w14:paraId="1E4D0785" w14:textId="77777777" w:rsidTr="00B0557B">
        <w:tc>
          <w:tcPr>
            <w:tcW w:w="3780" w:type="dxa"/>
          </w:tcPr>
          <w:p w14:paraId="3B296041" w14:textId="77777777" w:rsidR="001C0919" w:rsidRPr="00D57BA2" w:rsidRDefault="001C0919" w:rsidP="001C09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5E61CC" w14:textId="77777777" w:rsidR="001C0919" w:rsidRPr="00D57BA2" w:rsidRDefault="001C0919" w:rsidP="001C0919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8DAB42F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3F708D" w14:textId="77777777" w:rsidR="001C0919" w:rsidRPr="00D57BA2" w:rsidRDefault="001C0919" w:rsidP="001C091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DA645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05EC3" w14:textId="77777777" w:rsidR="001C0919" w:rsidRPr="00D57BA2" w:rsidRDefault="001C0919" w:rsidP="001C091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F0336F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21CEF" w14:textId="77777777" w:rsidR="001C0919" w:rsidRPr="00D57BA2" w:rsidRDefault="001C0919" w:rsidP="001C0919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372CD437" w14:textId="77777777" w:rsidR="00C51A9A" w:rsidRPr="00D57BA2" w:rsidRDefault="00C51A9A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8963BB6" w14:textId="4DD6191F" w:rsidR="001048CD" w:rsidRPr="00D57BA2" w:rsidRDefault="001048CD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D57BA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43FDCBD" w14:textId="77777777" w:rsidR="002F7A36" w:rsidRPr="00D57BA2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9760B" w14:textId="5384595F" w:rsidR="00370EEC" w:rsidRPr="00D57BA2" w:rsidRDefault="001048CD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F4625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F46258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F4625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="00450DDE" w:rsidRPr="00F46258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31303" w:rsidRPr="00F46258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E3130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50CDD91D" w14:textId="77777777" w:rsidR="002F7A36" w:rsidRPr="00D57BA2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38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9"/>
        <w:gridCol w:w="1034"/>
        <w:gridCol w:w="180"/>
        <w:gridCol w:w="1079"/>
        <w:gridCol w:w="180"/>
        <w:gridCol w:w="1072"/>
        <w:gridCol w:w="180"/>
        <w:gridCol w:w="1064"/>
      </w:tblGrid>
      <w:tr w:rsidR="001048CD" w:rsidRPr="00D57BA2" w14:paraId="4973BD16" w14:textId="77777777" w:rsidTr="00D01DF6">
        <w:trPr>
          <w:tblHeader/>
        </w:trPr>
        <w:tc>
          <w:tcPr>
            <w:tcW w:w="2970" w:type="dxa"/>
          </w:tcPr>
          <w:p w14:paraId="1290C469" w14:textId="77777777" w:rsidR="001048CD" w:rsidRPr="00D57BA2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</w:tcPr>
          <w:p w14:paraId="56CBB873" w14:textId="19ABECCB" w:rsidR="001048CD" w:rsidRPr="00D57BA2" w:rsidRDefault="001048CD" w:rsidP="00370EE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93" w:type="dxa"/>
            <w:gridSpan w:val="3"/>
            <w:hideMark/>
          </w:tcPr>
          <w:p w14:paraId="606FF87B" w14:textId="3F6390A9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9C6551" w14:textId="77777777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6" w:type="dxa"/>
            <w:gridSpan w:val="3"/>
            <w:hideMark/>
          </w:tcPr>
          <w:p w14:paraId="04E7BE14" w14:textId="3FED8589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48CD" w:rsidRPr="00D57BA2" w14:paraId="10A0C0E3" w14:textId="77777777" w:rsidTr="00D01DF6">
        <w:trPr>
          <w:tblHeader/>
        </w:trPr>
        <w:tc>
          <w:tcPr>
            <w:tcW w:w="2970" w:type="dxa"/>
          </w:tcPr>
          <w:p w14:paraId="7829DB31" w14:textId="32FE3D48" w:rsidR="001048CD" w:rsidRPr="00D57BA2" w:rsidRDefault="001048CD" w:rsidP="00BE0B29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8CADDB5" w14:textId="55F4C238" w:rsidR="001048CD" w:rsidRPr="00D57BA2" w:rsidRDefault="00C803AA" w:rsidP="00370EE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034" w:type="dxa"/>
          </w:tcPr>
          <w:p w14:paraId="19A87326" w14:textId="5DE477E6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E563F29" w14:textId="77777777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DC1F73C" w14:textId="1E8E8DD9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536B601" w14:textId="77777777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EF10BEB" w14:textId="6AAD89DB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3221F" w14:textId="77777777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620BA87" w14:textId="607E5C73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3AA" w:rsidRPr="00D57BA2" w14:paraId="6167CB8D" w14:textId="77777777" w:rsidTr="00D01DF6">
        <w:trPr>
          <w:tblHeader/>
        </w:trPr>
        <w:tc>
          <w:tcPr>
            <w:tcW w:w="2970" w:type="dxa"/>
          </w:tcPr>
          <w:p w14:paraId="5E81BBFC" w14:textId="77777777" w:rsidR="00C803AA" w:rsidRPr="00D57BA2" w:rsidRDefault="00C803AA" w:rsidP="00A30060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9" w:type="dxa"/>
            <w:hideMark/>
          </w:tcPr>
          <w:p w14:paraId="3215A1AB" w14:textId="77777777" w:rsidR="00C803AA" w:rsidRPr="00D57BA2" w:rsidRDefault="00C803AA" w:rsidP="00A30060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34" w:type="dxa"/>
            <w:hideMark/>
          </w:tcPr>
          <w:p w14:paraId="02E7DEEA" w14:textId="77777777" w:rsidR="00C803AA" w:rsidRPr="00D57BA2" w:rsidRDefault="00C803AA" w:rsidP="00A300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45F568E" w14:textId="77777777" w:rsidR="00C803AA" w:rsidRPr="00D57BA2" w:rsidRDefault="00C803AA" w:rsidP="00A300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28884B20" w14:textId="77777777" w:rsidR="00C803AA" w:rsidRPr="00D57BA2" w:rsidRDefault="00C803AA" w:rsidP="00A300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0FB6C453" w14:textId="77777777" w:rsidR="00C803AA" w:rsidRPr="00D57BA2" w:rsidRDefault="00C803AA" w:rsidP="00A300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hideMark/>
          </w:tcPr>
          <w:p w14:paraId="71965261" w14:textId="77777777" w:rsidR="00C803AA" w:rsidRPr="00D57BA2" w:rsidRDefault="00C803AA" w:rsidP="00A300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EE35637" w14:textId="77777777" w:rsidR="00C803AA" w:rsidRPr="00D57BA2" w:rsidRDefault="00C803AA" w:rsidP="00A300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626F42F0" w14:textId="77777777" w:rsidR="00C803AA" w:rsidRPr="00D57BA2" w:rsidRDefault="00C803AA" w:rsidP="00A300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048CD" w:rsidRPr="00D57BA2" w14:paraId="4FE57F40" w14:textId="77777777" w:rsidTr="00D01DF6">
        <w:trPr>
          <w:tblHeader/>
        </w:trPr>
        <w:tc>
          <w:tcPr>
            <w:tcW w:w="2970" w:type="dxa"/>
          </w:tcPr>
          <w:p w14:paraId="021470E7" w14:textId="77777777" w:rsidR="001048CD" w:rsidRPr="00D57BA2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53BF661" w14:textId="77777777" w:rsidR="001048CD" w:rsidRPr="00D57BA2" w:rsidRDefault="001048CD" w:rsidP="00370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789" w:type="dxa"/>
            <w:gridSpan w:val="7"/>
            <w:hideMark/>
          </w:tcPr>
          <w:p w14:paraId="4867C460" w14:textId="086CA631" w:rsidR="001048CD" w:rsidRPr="00D57BA2" w:rsidRDefault="001048CD" w:rsidP="00370EE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02099"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048CD" w:rsidRPr="00D57BA2" w14:paraId="5E4DAE16" w14:textId="77777777" w:rsidTr="00D01DF6">
        <w:tc>
          <w:tcPr>
            <w:tcW w:w="2970" w:type="dxa"/>
          </w:tcPr>
          <w:p w14:paraId="324F9510" w14:textId="56C1741A" w:rsidR="001048CD" w:rsidRPr="00D57BA2" w:rsidRDefault="00411A39" w:rsidP="00BE0B2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50DDE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E0C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79" w:type="dxa"/>
          </w:tcPr>
          <w:p w14:paraId="32166659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0612E83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422AAF" w14:textId="77777777" w:rsidR="001048CD" w:rsidRPr="00D57BA2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6C6646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D9C5816" w14:textId="77777777" w:rsidR="001048CD" w:rsidRPr="00D57BA2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1EBF080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376344C" w14:textId="77777777" w:rsidR="001048CD" w:rsidRPr="00D57BA2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8C0FA43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919" w:rsidRPr="009E2344" w14:paraId="52172131" w14:textId="77777777" w:rsidTr="00D01DF6">
        <w:tc>
          <w:tcPr>
            <w:tcW w:w="2970" w:type="dxa"/>
            <w:hideMark/>
          </w:tcPr>
          <w:p w14:paraId="651C6259" w14:textId="77777777" w:rsidR="001C0919" w:rsidRPr="00D57BA2" w:rsidRDefault="001C0919" w:rsidP="001C091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0CF5E0CE" w14:textId="57516278" w:rsidR="001C0919" w:rsidRPr="00D57BA2" w:rsidRDefault="001C0919" w:rsidP="001C091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4FBDE499" w14:textId="4CB5B568" w:rsidR="001C0919" w:rsidRPr="00D57BA2" w:rsidRDefault="001C0919" w:rsidP="001C09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</w:rPr>
              <w:t>(104,035)</w:t>
            </w:r>
          </w:p>
        </w:tc>
        <w:tc>
          <w:tcPr>
            <w:tcW w:w="180" w:type="dxa"/>
          </w:tcPr>
          <w:p w14:paraId="42F7B067" w14:textId="77777777" w:rsidR="001C0919" w:rsidRPr="00D57BA2" w:rsidRDefault="001C0919" w:rsidP="001C091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3372BB2" w14:textId="1B6CBC59" w:rsidR="001C0919" w:rsidRPr="00D57BA2" w:rsidRDefault="001C0919" w:rsidP="001C09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</w:rPr>
              <w:t>104,035</w:t>
            </w:r>
          </w:p>
        </w:tc>
        <w:tc>
          <w:tcPr>
            <w:tcW w:w="180" w:type="dxa"/>
          </w:tcPr>
          <w:p w14:paraId="6694220E" w14:textId="77777777" w:rsidR="001C0919" w:rsidRPr="00D57BA2" w:rsidRDefault="001C0919" w:rsidP="001C091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BEB5D7C" w14:textId="64FD2E0A" w:rsidR="001C0919" w:rsidRPr="00D57BA2" w:rsidRDefault="001C0919" w:rsidP="001C091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</w:rPr>
              <w:t>(104,035)</w:t>
            </w:r>
          </w:p>
        </w:tc>
        <w:tc>
          <w:tcPr>
            <w:tcW w:w="180" w:type="dxa"/>
          </w:tcPr>
          <w:p w14:paraId="6F6E3530" w14:textId="77777777" w:rsidR="001C0919" w:rsidRPr="00D57BA2" w:rsidRDefault="001C0919" w:rsidP="001C091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1FB55CA" w14:textId="1D07700E" w:rsidR="001C0919" w:rsidRPr="00D57BA2" w:rsidRDefault="001C0919" w:rsidP="001C091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</w:rPr>
              <w:t>104,035</w:t>
            </w:r>
          </w:p>
        </w:tc>
      </w:tr>
      <w:tr w:rsidR="001C0919" w:rsidRPr="00D57BA2" w14:paraId="2F0D002F" w14:textId="77777777" w:rsidTr="00D01DF6">
        <w:tc>
          <w:tcPr>
            <w:tcW w:w="2970" w:type="dxa"/>
          </w:tcPr>
          <w:p w14:paraId="6D089A13" w14:textId="77777777" w:rsidR="001C0919" w:rsidRPr="00D57BA2" w:rsidRDefault="001C0919" w:rsidP="001C091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E0BCE8C" w14:textId="77777777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5FFD69C" w14:textId="77777777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D8DAFD" w14:textId="77777777" w:rsidR="001C0919" w:rsidRPr="00D57BA2" w:rsidRDefault="001C0919" w:rsidP="001C091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455FE38" w14:textId="77777777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0669CE" w14:textId="77777777" w:rsidR="001C0919" w:rsidRPr="00D57BA2" w:rsidRDefault="001C0919" w:rsidP="001C091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B15FE45" w14:textId="77777777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C86F44" w14:textId="77777777" w:rsidR="001C0919" w:rsidRPr="00D57BA2" w:rsidRDefault="001C0919" w:rsidP="001C091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5614124" w14:textId="77777777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C0919" w:rsidRPr="00D57BA2" w14:paraId="10E66F30" w14:textId="77777777" w:rsidTr="00D01DF6">
        <w:tc>
          <w:tcPr>
            <w:tcW w:w="2970" w:type="dxa"/>
          </w:tcPr>
          <w:p w14:paraId="399AEA3E" w14:textId="3B944485" w:rsidR="001C0919" w:rsidRPr="00D57BA2" w:rsidRDefault="001C0919" w:rsidP="001C091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9" w:type="dxa"/>
          </w:tcPr>
          <w:p w14:paraId="0719270A" w14:textId="77777777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AFB6E4A" w14:textId="77777777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30DE9" w14:textId="77777777" w:rsidR="001C0919" w:rsidRPr="00D57BA2" w:rsidRDefault="001C0919" w:rsidP="001C091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7F97564" w14:textId="77777777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195DAF" w14:textId="77777777" w:rsidR="001C0919" w:rsidRPr="00D57BA2" w:rsidRDefault="001C0919" w:rsidP="001C091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02BF30C" w14:textId="77777777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17B933" w14:textId="77777777" w:rsidR="001C0919" w:rsidRPr="00D57BA2" w:rsidRDefault="001C0919" w:rsidP="001C091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628A8F3" w14:textId="77777777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C0919" w:rsidRPr="00D57BA2" w14:paraId="55FA3A9F" w14:textId="77777777" w:rsidTr="00D01DF6">
        <w:tc>
          <w:tcPr>
            <w:tcW w:w="2970" w:type="dxa"/>
          </w:tcPr>
          <w:p w14:paraId="11225174" w14:textId="4E7F4E3C" w:rsidR="001C0919" w:rsidRPr="00D57BA2" w:rsidRDefault="001C0919" w:rsidP="001C091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6C9B9A84" w14:textId="04E93C7A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2883AFD1" w14:textId="6255CFD6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(119,428)</w:t>
            </w:r>
          </w:p>
        </w:tc>
        <w:tc>
          <w:tcPr>
            <w:tcW w:w="180" w:type="dxa"/>
          </w:tcPr>
          <w:p w14:paraId="5EFCB420" w14:textId="77777777" w:rsidR="001C0919" w:rsidRPr="00D57BA2" w:rsidRDefault="001C0919" w:rsidP="001C091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97093E" w14:textId="254A25CD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119,428</w:t>
            </w:r>
          </w:p>
        </w:tc>
        <w:tc>
          <w:tcPr>
            <w:tcW w:w="180" w:type="dxa"/>
          </w:tcPr>
          <w:p w14:paraId="004A4C4B" w14:textId="77777777" w:rsidR="001C0919" w:rsidRPr="00D57BA2" w:rsidRDefault="001C0919" w:rsidP="001C091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D5D98A3" w14:textId="7538191E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(119,428)</w:t>
            </w:r>
          </w:p>
        </w:tc>
        <w:tc>
          <w:tcPr>
            <w:tcW w:w="180" w:type="dxa"/>
          </w:tcPr>
          <w:p w14:paraId="4AB57251" w14:textId="77777777" w:rsidR="001C0919" w:rsidRPr="00D57BA2" w:rsidRDefault="001C0919" w:rsidP="001C091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DEF7221" w14:textId="37CE18BE" w:rsidR="001C0919" w:rsidRPr="00D57BA2" w:rsidDel="00450DDE" w:rsidRDefault="001C0919" w:rsidP="001C091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119,428</w:t>
            </w:r>
          </w:p>
        </w:tc>
      </w:tr>
    </w:tbl>
    <w:p w14:paraId="4A073C60" w14:textId="7DB63D9F" w:rsidR="00D01DF6" w:rsidRDefault="00D01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eastAsia="x-none" w:bidi="ar-SA"/>
        </w:rPr>
      </w:pPr>
    </w:p>
    <w:p w14:paraId="7FEB4000" w14:textId="0E360916" w:rsidR="001048CD" w:rsidRPr="00D57BA2" w:rsidRDefault="001048CD" w:rsidP="001048CD">
      <w:pPr>
        <w:pStyle w:val="block"/>
        <w:tabs>
          <w:tab w:val="left" w:pos="1530"/>
        </w:tabs>
        <w:spacing w:after="0" w:line="240" w:lineRule="auto"/>
        <w:ind w:left="1530" w:right="-7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t>(</w:t>
      </w:r>
      <w:r w:rsidR="00AA72AE" w:rsidRPr="00D57BA2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57BA2">
        <w:rPr>
          <w:rFonts w:asciiTheme="majorBidi" w:hAnsiTheme="majorBidi" w:cstheme="majorBidi"/>
          <w:sz w:val="30"/>
          <w:szCs w:val="30"/>
        </w:rPr>
        <w:t>.3.2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57BA2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D57BA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CE45EA6" w14:textId="77777777" w:rsidR="002F7A36" w:rsidRPr="00D57BA2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179F95" w14:textId="12929E5F" w:rsidR="00D50AB4" w:rsidRPr="00D57BA2" w:rsidRDefault="001048CD" w:rsidP="00101A1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ทำให้</w:t>
      </w:r>
      <w:r w:rsidRPr="00D57BA2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</w:t>
      </w:r>
      <w:r w:rsidR="00376BAD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Pr="00D57BA2">
        <w:rPr>
          <w:rFonts w:asciiTheme="majorBidi" w:hAnsiTheme="majorBidi" w:cstheme="majorBidi"/>
          <w:sz w:val="30"/>
          <w:szCs w:val="30"/>
          <w:cs/>
        </w:rPr>
        <w:t>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1793C1A" w14:textId="13037B54" w:rsidR="00A40668" w:rsidRPr="00D57BA2" w:rsidRDefault="001C68BA" w:rsidP="001C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4884F4F" w14:textId="32C8310D" w:rsidR="00A40668" w:rsidRPr="00D57BA2" w:rsidRDefault="00A40668" w:rsidP="00A4066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2</w:t>
      </w:r>
      <w:r w:rsidR="00EC26C5">
        <w:rPr>
          <w:rFonts w:asciiTheme="majorBidi" w:hAnsiTheme="majorBidi" w:cstheme="majorBidi"/>
          <w:sz w:val="30"/>
          <w:szCs w:val="30"/>
          <w:u w:val="none"/>
        </w:rPr>
        <w:t>2</w:t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  <w:t xml:space="preserve">การบริหารจัดการทุน </w:t>
      </w:r>
    </w:p>
    <w:p w14:paraId="76FF8EEA" w14:textId="77777777" w:rsidR="00A40668" w:rsidRPr="00D57BA2" w:rsidRDefault="00A40668" w:rsidP="00985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874B10B" w14:textId="39A37168" w:rsidR="00A40668" w:rsidRDefault="00A40668" w:rsidP="00A40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นโยบายของคณะกรรมการบริษัทคือ</w:t>
      </w:r>
      <w:r w:rsidR="00376B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AE93AE7" w14:textId="77777777" w:rsidR="00D01DF6" w:rsidRPr="00D57BA2" w:rsidRDefault="00D01DF6" w:rsidP="00A40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51F803" w14:textId="5D4B2DCB" w:rsidR="003E6A5C" w:rsidRPr="00D57BA2" w:rsidRDefault="00D2432E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2</w:t>
      </w:r>
      <w:r w:rsidR="00EC26C5">
        <w:rPr>
          <w:rFonts w:asciiTheme="majorBidi" w:hAnsiTheme="majorBidi" w:cstheme="majorBidi"/>
          <w:sz w:val="30"/>
          <w:szCs w:val="30"/>
          <w:u w:val="none"/>
          <w:lang w:val="en-US"/>
        </w:rPr>
        <w:t>3</w:t>
      </w:r>
      <w:r w:rsidR="00FB0C25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0B1CB9" w:rsidRPr="00D57BA2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</w:t>
      </w:r>
      <w:r w:rsidR="003E6A5C" w:rsidRPr="00D57BA2">
        <w:rPr>
          <w:rFonts w:asciiTheme="majorBidi" w:hAnsiTheme="majorBidi" w:cstheme="majorBidi"/>
          <w:sz w:val="30"/>
          <w:szCs w:val="30"/>
          <w:u w:val="none"/>
          <w:cs/>
        </w:rPr>
        <w:t>กิจการที่ไม่เกี่ยวข้องกัน</w:t>
      </w:r>
    </w:p>
    <w:p w14:paraId="25A45F9C" w14:textId="77777777" w:rsidR="000452F8" w:rsidRPr="00D57BA2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0452F8" w:rsidRPr="00D57BA2" w14:paraId="6F3CE5D9" w14:textId="77777777" w:rsidTr="00BD66A4">
        <w:trPr>
          <w:cantSplit/>
          <w:tblHeader/>
        </w:trPr>
        <w:tc>
          <w:tcPr>
            <w:tcW w:w="6543" w:type="dxa"/>
          </w:tcPr>
          <w:p w14:paraId="2DF4B951" w14:textId="77777777" w:rsidR="000452F8" w:rsidRPr="00D57BA2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0762382" w14:textId="77777777" w:rsidR="000452F8" w:rsidRPr="00D57BA2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371FC9"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52F8" w:rsidRPr="00D57BA2" w14:paraId="76915275" w14:textId="77777777" w:rsidTr="00BD66A4">
        <w:trPr>
          <w:cantSplit/>
          <w:tblHeader/>
        </w:trPr>
        <w:tc>
          <w:tcPr>
            <w:tcW w:w="6543" w:type="dxa"/>
          </w:tcPr>
          <w:p w14:paraId="0E4ABBCF" w14:textId="77777777" w:rsidR="000452F8" w:rsidRPr="00D57BA2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4139EFB" w14:textId="7898011E" w:rsidR="000452F8" w:rsidRPr="00D57BA2" w:rsidRDefault="00450DD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 w:rsidR="00EE0C2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5FC6F885" w14:textId="77777777" w:rsidR="000452F8" w:rsidRPr="00D57BA2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F38F163" w14:textId="7A6FE2C4" w:rsidR="000452F8" w:rsidRPr="00D57BA2" w:rsidRDefault="00450DD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 w:rsidR="00EE0C2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0452F8" w:rsidRPr="00D57BA2" w14:paraId="1D77C619" w14:textId="77777777" w:rsidTr="00BD66A4">
        <w:trPr>
          <w:cantSplit/>
        </w:trPr>
        <w:tc>
          <w:tcPr>
            <w:tcW w:w="6543" w:type="dxa"/>
          </w:tcPr>
          <w:p w14:paraId="40153722" w14:textId="77777777" w:rsidR="000452F8" w:rsidRPr="00D57BA2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08F0EB19" w14:textId="77777777" w:rsidR="000452F8" w:rsidRPr="00D57BA2" w:rsidRDefault="000452F8" w:rsidP="00ED5915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2F8" w:rsidRPr="00D57BA2" w14:paraId="1C41FDDC" w14:textId="77777777" w:rsidTr="00BD66A4">
        <w:trPr>
          <w:cantSplit/>
        </w:trPr>
        <w:tc>
          <w:tcPr>
            <w:tcW w:w="6543" w:type="dxa"/>
          </w:tcPr>
          <w:p w14:paraId="16F76069" w14:textId="77777777" w:rsidR="000452F8" w:rsidRPr="00D57BA2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B3A5FE2" w14:textId="77777777" w:rsidR="000452F8" w:rsidRPr="00D57BA2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7D1C5E" w14:textId="77777777" w:rsidR="000452F8" w:rsidRPr="00D57BA2" w:rsidRDefault="000452F8" w:rsidP="00ED591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FB635FD" w14:textId="77777777" w:rsidR="000452F8" w:rsidRPr="00D57BA2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0919" w:rsidRPr="00D57BA2" w14:paraId="77B74F5C" w14:textId="77777777" w:rsidTr="00BD66A4">
        <w:trPr>
          <w:cantSplit/>
        </w:trPr>
        <w:tc>
          <w:tcPr>
            <w:tcW w:w="6543" w:type="dxa"/>
          </w:tcPr>
          <w:p w14:paraId="2AB49752" w14:textId="77777777" w:rsidR="001C0919" w:rsidRPr="00D57BA2" w:rsidRDefault="001C0919" w:rsidP="001C0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6D1DF9AE" w14:textId="79EE4BA9" w:rsidR="001C0919" w:rsidRPr="00D57BA2" w:rsidRDefault="001C0919" w:rsidP="001C09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1,761,575</w:t>
            </w:r>
          </w:p>
        </w:tc>
        <w:tc>
          <w:tcPr>
            <w:tcW w:w="270" w:type="dxa"/>
          </w:tcPr>
          <w:p w14:paraId="320080B2" w14:textId="77777777" w:rsidR="001C0919" w:rsidRPr="00D57BA2" w:rsidRDefault="001C0919" w:rsidP="001C0919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8560980" w14:textId="315B779C" w:rsidR="001C0919" w:rsidRPr="00D57BA2" w:rsidRDefault="001C0919" w:rsidP="001C09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3,315,098</w:t>
            </w:r>
          </w:p>
        </w:tc>
      </w:tr>
      <w:tr w:rsidR="001C0919" w:rsidRPr="00D57BA2" w14:paraId="1D11D13A" w14:textId="77777777" w:rsidTr="00BD66A4">
        <w:trPr>
          <w:cantSplit/>
        </w:trPr>
        <w:tc>
          <w:tcPr>
            <w:tcW w:w="6543" w:type="dxa"/>
          </w:tcPr>
          <w:p w14:paraId="4E6C70C9" w14:textId="77777777" w:rsidR="001C0919" w:rsidRPr="00D57BA2" w:rsidRDefault="001C0919" w:rsidP="001C0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2FAC4E" w14:textId="46EDE880" w:rsidR="001C0919" w:rsidRPr="001C0919" w:rsidRDefault="001C0919" w:rsidP="001C09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0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1,761,575</w:t>
            </w:r>
          </w:p>
        </w:tc>
        <w:tc>
          <w:tcPr>
            <w:tcW w:w="270" w:type="dxa"/>
          </w:tcPr>
          <w:p w14:paraId="0CF20BA6" w14:textId="77777777" w:rsidR="001C0919" w:rsidRPr="00D57BA2" w:rsidRDefault="001C0919" w:rsidP="001C0919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CB59494" w14:textId="1D085FA2" w:rsidR="001C0919" w:rsidRPr="00D57BA2" w:rsidRDefault="001C0919" w:rsidP="001C09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3,315,098</w:t>
            </w:r>
          </w:p>
        </w:tc>
      </w:tr>
      <w:tr w:rsidR="001C0919" w:rsidRPr="00D57BA2" w14:paraId="4CAAE17C" w14:textId="77777777" w:rsidTr="00BD66A4">
        <w:trPr>
          <w:cantSplit/>
        </w:trPr>
        <w:tc>
          <w:tcPr>
            <w:tcW w:w="6543" w:type="dxa"/>
          </w:tcPr>
          <w:p w14:paraId="4F946148" w14:textId="77777777" w:rsidR="001C0919" w:rsidRPr="00D57BA2" w:rsidRDefault="001C0919" w:rsidP="001C09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A64DE60" w14:textId="77777777" w:rsidR="001C0919" w:rsidRPr="000D65EC" w:rsidRDefault="001C0919" w:rsidP="001C09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B3CCD5" w14:textId="77777777" w:rsidR="001C0919" w:rsidRPr="00D57BA2" w:rsidRDefault="001C0919" w:rsidP="001C0919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EC5FDEA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919" w:rsidRPr="00D57BA2" w14:paraId="5A4701F2" w14:textId="77777777" w:rsidTr="00BD66A4">
        <w:trPr>
          <w:cantSplit/>
        </w:trPr>
        <w:tc>
          <w:tcPr>
            <w:tcW w:w="6543" w:type="dxa"/>
          </w:tcPr>
          <w:p w14:paraId="529925F7" w14:textId="77777777" w:rsidR="001C0919" w:rsidRPr="00D57BA2" w:rsidRDefault="001C0919" w:rsidP="001C091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170" w:type="dxa"/>
          </w:tcPr>
          <w:p w14:paraId="58525F5A" w14:textId="77777777" w:rsidR="001C0919" w:rsidRPr="000D65EC" w:rsidRDefault="001C0919" w:rsidP="001C09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20EBBD" w14:textId="77777777" w:rsidR="001C0919" w:rsidRPr="00D57BA2" w:rsidRDefault="001C0919" w:rsidP="001C0919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900AF03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919" w:rsidRPr="00D57BA2" w14:paraId="72D11DC1" w14:textId="77777777" w:rsidTr="00BD66A4">
        <w:trPr>
          <w:cantSplit/>
        </w:trPr>
        <w:tc>
          <w:tcPr>
            <w:tcW w:w="6543" w:type="dxa"/>
          </w:tcPr>
          <w:p w14:paraId="7122846B" w14:textId="77777777" w:rsidR="001C0919" w:rsidRPr="00D57BA2" w:rsidRDefault="001C0919" w:rsidP="001C0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ภายใน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</w:tcPr>
          <w:p w14:paraId="543EDF1A" w14:textId="21B2A5CB" w:rsidR="001C0919" w:rsidRPr="00D57BA2" w:rsidRDefault="001C0919" w:rsidP="001C09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2,712</w:t>
            </w:r>
          </w:p>
        </w:tc>
        <w:tc>
          <w:tcPr>
            <w:tcW w:w="270" w:type="dxa"/>
          </w:tcPr>
          <w:p w14:paraId="0B01C762" w14:textId="77777777" w:rsidR="001C0919" w:rsidRPr="00D57BA2" w:rsidRDefault="001C0919" w:rsidP="001C091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E4AB365" w14:textId="65499A06" w:rsidR="001C0919" w:rsidRPr="00D57BA2" w:rsidRDefault="001C0919" w:rsidP="001C091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</w:p>
        </w:tc>
      </w:tr>
      <w:tr w:rsidR="001C0919" w:rsidRPr="00D57BA2" w14:paraId="11B3932B" w14:textId="77777777" w:rsidTr="00BD66A4">
        <w:trPr>
          <w:cantSplit/>
        </w:trPr>
        <w:tc>
          <w:tcPr>
            <w:tcW w:w="6543" w:type="dxa"/>
          </w:tcPr>
          <w:p w14:paraId="5B6F5CD0" w14:textId="35084459" w:rsidR="001C0919" w:rsidRPr="00D57BA2" w:rsidRDefault="001C0919" w:rsidP="001C0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ภายหลังจาก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ปี แต่ไม่เกิน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5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488063" w14:textId="547C8BBB" w:rsidR="001C0919" w:rsidRPr="00D57BA2" w:rsidRDefault="001C0919" w:rsidP="001C09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0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4,674</w:t>
            </w:r>
          </w:p>
        </w:tc>
        <w:tc>
          <w:tcPr>
            <w:tcW w:w="270" w:type="dxa"/>
          </w:tcPr>
          <w:p w14:paraId="2A72343A" w14:textId="77777777" w:rsidR="001C0919" w:rsidRPr="00D57BA2" w:rsidRDefault="001C0919" w:rsidP="001C091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A4A5BE0" w14:textId="53A6BFA8" w:rsidR="001C0919" w:rsidRPr="00D57BA2" w:rsidRDefault="001C0919" w:rsidP="001C091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</w:tr>
      <w:tr w:rsidR="001C0919" w:rsidRPr="00D57BA2" w14:paraId="43AE65B7" w14:textId="77777777" w:rsidTr="00F57E65">
        <w:trPr>
          <w:cantSplit/>
        </w:trPr>
        <w:tc>
          <w:tcPr>
            <w:tcW w:w="6543" w:type="dxa"/>
          </w:tcPr>
          <w:p w14:paraId="31219697" w14:textId="77777777" w:rsidR="001C0919" w:rsidRPr="00D57BA2" w:rsidRDefault="001C0919" w:rsidP="001C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ADAA5" w14:textId="0A1DA5BB" w:rsidR="001C0919" w:rsidRPr="001C0919" w:rsidRDefault="001C0919" w:rsidP="001C09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0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7,386</w:t>
            </w:r>
          </w:p>
        </w:tc>
        <w:tc>
          <w:tcPr>
            <w:tcW w:w="270" w:type="dxa"/>
          </w:tcPr>
          <w:p w14:paraId="7FC2EA31" w14:textId="77777777" w:rsidR="001C0919" w:rsidRPr="00D57BA2" w:rsidRDefault="001C0919" w:rsidP="001C0919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39F5C8C" w14:textId="3F1363F4" w:rsidR="001C0919" w:rsidRPr="00D57BA2" w:rsidRDefault="001C0919" w:rsidP="001C0919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1,215</w:t>
            </w:r>
          </w:p>
        </w:tc>
      </w:tr>
      <w:tr w:rsidR="001C0919" w:rsidRPr="00D57BA2" w14:paraId="25D141DF" w14:textId="77777777" w:rsidTr="00BD66A4">
        <w:trPr>
          <w:cantSplit/>
        </w:trPr>
        <w:tc>
          <w:tcPr>
            <w:tcW w:w="6543" w:type="dxa"/>
          </w:tcPr>
          <w:p w14:paraId="1480E4E4" w14:textId="77777777" w:rsidR="001C0919" w:rsidRPr="00D57BA2" w:rsidRDefault="001C0919" w:rsidP="001C09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D9B647" w14:textId="77777777" w:rsidR="001C0919" w:rsidRPr="00D57BA2" w:rsidRDefault="001C0919" w:rsidP="001C0919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328527" w14:textId="77777777" w:rsidR="001C0919" w:rsidRPr="00D57BA2" w:rsidRDefault="001C0919" w:rsidP="001C0919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032B0E53" w14:textId="77777777" w:rsidR="001C0919" w:rsidRPr="00D57BA2" w:rsidRDefault="001C0919" w:rsidP="001C0919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7952B37A" w14:textId="77777777" w:rsidR="001C68BA" w:rsidRDefault="001C68BA" w:rsidP="00954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6F3EA4" w14:textId="079EFCBE" w:rsidR="000452F8" w:rsidRPr="00D57BA2" w:rsidRDefault="000452F8" w:rsidP="00954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62C2E7A7" w14:textId="77777777" w:rsidR="000452F8" w:rsidRPr="00D57BA2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141BA0D" w14:textId="72A0EBF2" w:rsidR="00C14059" w:rsidRPr="00D57BA2" w:rsidRDefault="000452F8" w:rsidP="00411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กลุ่มบริษัทได้ทำสัญญาเช่าดำเนินงานสำหรับเช่าสำนักงาน</w:t>
      </w:r>
      <w:r w:rsidR="00B61378" w:rsidRPr="00D57BA2">
        <w:rPr>
          <w:rFonts w:asciiTheme="majorBidi" w:hAnsiTheme="majorBidi" w:cstheme="majorBidi"/>
          <w:sz w:val="30"/>
          <w:szCs w:val="30"/>
          <w:cs/>
        </w:rPr>
        <w:t xml:space="preserve"> อุปกรณ์สำนักงาน และยานพาหนะ</w:t>
      </w:r>
      <w:r w:rsidR="005C1DA5" w:rsidRPr="00D57BA2">
        <w:rPr>
          <w:rFonts w:asciiTheme="majorBidi" w:hAnsiTheme="majorBidi" w:cstheme="majorBidi"/>
          <w:sz w:val="30"/>
          <w:szCs w:val="30"/>
          <w:cs/>
        </w:rPr>
        <w:t xml:space="preserve"> ซึ่งระยะเวลาของสัญญามีตั้งแต่</w:t>
      </w:r>
      <w:r w:rsidR="00B61378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</w:rPr>
        <w:t>1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9940F5">
        <w:rPr>
          <w:rFonts w:asciiTheme="majorBidi" w:hAnsiTheme="majorBidi" w:cstheme="majorBidi"/>
          <w:sz w:val="30"/>
          <w:szCs w:val="30"/>
        </w:rPr>
        <w:t>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D674684" w14:textId="77777777" w:rsidR="003B0B6C" w:rsidRPr="00D57BA2" w:rsidRDefault="003B0B6C" w:rsidP="0062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sectPr w:rsidR="003B0B6C" w:rsidRPr="00D57BA2" w:rsidSect="003C0D5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C8B59" w14:textId="77777777" w:rsidR="00622296" w:rsidRDefault="00622296">
      <w:r>
        <w:separator/>
      </w:r>
    </w:p>
  </w:endnote>
  <w:endnote w:type="continuationSeparator" w:id="0">
    <w:p w14:paraId="710EF6A7" w14:textId="77777777" w:rsidR="00622296" w:rsidRDefault="00622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16257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5208F28" w14:textId="07CE3884" w:rsidR="00963D3F" w:rsidRPr="000E0C3C" w:rsidRDefault="00963D3F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0E0C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E0C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E0C3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E0C3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E0C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7848984" w14:textId="77777777" w:rsidR="00963D3F" w:rsidRDefault="00963D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928F4" w14:textId="77777777" w:rsidR="00AE1C97" w:rsidRPr="003125BC" w:rsidRDefault="00AE1C97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>
      <w:rPr>
        <w:rFonts w:ascii="Angsana New" w:hAnsi="Angsana New"/>
        <w:noProof/>
        <w:sz w:val="30"/>
        <w:szCs w:val="30"/>
      </w:rPr>
      <w:t>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F4CF4" w14:textId="77777777" w:rsidR="00622296" w:rsidRDefault="00622296">
      <w:r>
        <w:separator/>
      </w:r>
    </w:p>
  </w:footnote>
  <w:footnote w:type="continuationSeparator" w:id="0">
    <w:p w14:paraId="09E77D08" w14:textId="77777777" w:rsidR="00622296" w:rsidRDefault="00622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C3C28" w14:textId="100D1DFA" w:rsidR="00AE1C97" w:rsidRPr="00BE6A57" w:rsidRDefault="00AE1C9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>จำกัด (มหาชน)</w:t>
    </w:r>
    <w:r w:rsidR="00A5258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F9C7C82" w14:textId="77777777" w:rsidR="00AE1C97" w:rsidRDefault="00AE1C9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16166FC" w14:textId="65EE4BE6" w:rsidR="00AE1C97" w:rsidRDefault="00AE1C97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</w:t>
    </w:r>
    <w:r w:rsidR="00EE0C25">
      <w:rPr>
        <w:rFonts w:ascii="Angsana New" w:hAnsi="Angsana New"/>
        <w:b/>
        <w:bCs/>
        <w:sz w:val="32"/>
        <w:szCs w:val="32"/>
      </w:rPr>
      <w:t>9</w:t>
    </w:r>
  </w:p>
  <w:p w14:paraId="50B8B0A1" w14:textId="77777777" w:rsidR="00AE1C97" w:rsidRPr="00254659" w:rsidRDefault="00AE1C97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7F35C" w14:textId="496ED375" w:rsidR="00AE1C97" w:rsidRPr="00BE6A57" w:rsidRDefault="00AE1C97" w:rsidP="00E978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="00A5258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6FB61D" w14:textId="77777777" w:rsidR="00AE1C97" w:rsidRDefault="00AE1C9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2AA3806" w14:textId="01E2A29B" w:rsidR="00AE1C97" w:rsidRDefault="00AE1C97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</w:t>
    </w:r>
    <w:r w:rsidR="00450DDE" w:rsidRPr="004932A6">
      <w:rPr>
        <w:rFonts w:ascii="Angsana New" w:hAnsi="Angsana New"/>
        <w:b/>
        <w:bCs/>
        <w:sz w:val="32"/>
        <w:szCs w:val="32"/>
      </w:rPr>
      <w:t>25</w:t>
    </w:r>
    <w:r w:rsidR="00450DDE">
      <w:rPr>
        <w:rFonts w:ascii="Angsana New" w:hAnsi="Angsana New"/>
        <w:b/>
        <w:bCs/>
        <w:sz w:val="32"/>
        <w:szCs w:val="32"/>
      </w:rPr>
      <w:t>6</w:t>
    </w:r>
    <w:r w:rsidR="00EE0C25">
      <w:rPr>
        <w:rFonts w:ascii="Angsana New" w:hAnsi="Angsana New"/>
        <w:b/>
        <w:bCs/>
        <w:sz w:val="32"/>
        <w:szCs w:val="32"/>
      </w:rPr>
      <w:t>9</w:t>
    </w:r>
  </w:p>
  <w:p w14:paraId="47340E94" w14:textId="77777777" w:rsidR="00AE1C97" w:rsidRPr="00254A81" w:rsidRDefault="00AE1C97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D65A49"/>
    <w:multiLevelType w:val="hybridMultilevel"/>
    <w:tmpl w:val="4D84212A"/>
    <w:lvl w:ilvl="0" w:tplc="06A44206">
      <w:start w:val="2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1552C85"/>
    <w:multiLevelType w:val="hybridMultilevel"/>
    <w:tmpl w:val="2A8A6ACC"/>
    <w:lvl w:ilvl="0" w:tplc="90E87A60">
      <w:start w:val="40"/>
      <w:numFmt w:val="bullet"/>
      <w:lvlText w:val="﷐"/>
      <w:lvlJc w:val="left"/>
      <w:pPr>
        <w:ind w:left="950" w:hanging="5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506D6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4E3C13"/>
    <w:multiLevelType w:val="hybridMultilevel"/>
    <w:tmpl w:val="ADE4AB66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8F7E00"/>
    <w:multiLevelType w:val="hybridMultilevel"/>
    <w:tmpl w:val="0E566ED0"/>
    <w:name w:val="KIDS"/>
    <w:lvl w:ilvl="0" w:tplc="B1BAC25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439321">
    <w:abstractNumId w:val="0"/>
  </w:num>
  <w:num w:numId="2" w16cid:durableId="1086077212">
    <w:abstractNumId w:val="4"/>
  </w:num>
  <w:num w:numId="3" w16cid:durableId="1991132040">
    <w:abstractNumId w:val="2"/>
  </w:num>
  <w:num w:numId="4" w16cid:durableId="930771003">
    <w:abstractNumId w:val="8"/>
  </w:num>
  <w:num w:numId="5" w16cid:durableId="246156454">
    <w:abstractNumId w:val="13"/>
  </w:num>
  <w:num w:numId="6" w16cid:durableId="33700634">
    <w:abstractNumId w:val="2"/>
  </w:num>
  <w:num w:numId="7" w16cid:durableId="1294168763">
    <w:abstractNumId w:val="6"/>
  </w:num>
  <w:num w:numId="8" w16cid:durableId="783311629">
    <w:abstractNumId w:val="3"/>
  </w:num>
  <w:num w:numId="9" w16cid:durableId="1096946702">
    <w:abstractNumId w:val="5"/>
  </w:num>
  <w:num w:numId="10" w16cid:durableId="732313274">
    <w:abstractNumId w:val="12"/>
  </w:num>
  <w:num w:numId="11" w16cid:durableId="301859477">
    <w:abstractNumId w:val="9"/>
  </w:num>
  <w:num w:numId="12" w16cid:durableId="1032613473">
    <w:abstractNumId w:val="14"/>
  </w:num>
  <w:num w:numId="13" w16cid:durableId="1224490088">
    <w:abstractNumId w:val="7"/>
  </w:num>
  <w:num w:numId="14" w16cid:durableId="196629831">
    <w:abstractNumId w:val="1"/>
  </w:num>
  <w:num w:numId="15" w16cid:durableId="1600142666">
    <w:abstractNumId w:val="15"/>
  </w:num>
  <w:num w:numId="16" w16cid:durableId="1630823533">
    <w:abstractNumId w:val="11"/>
  </w:num>
  <w:num w:numId="17" w16cid:durableId="1013609754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98"/>
    <w:rsid w:val="000014E4"/>
    <w:rsid w:val="00001B47"/>
    <w:rsid w:val="00001BEF"/>
    <w:rsid w:val="00001F9E"/>
    <w:rsid w:val="0000227E"/>
    <w:rsid w:val="00002638"/>
    <w:rsid w:val="00002A0E"/>
    <w:rsid w:val="00002BC5"/>
    <w:rsid w:val="00002D6B"/>
    <w:rsid w:val="0000359C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A87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BEA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4ECA"/>
    <w:rsid w:val="00015103"/>
    <w:rsid w:val="00015111"/>
    <w:rsid w:val="0001532E"/>
    <w:rsid w:val="0001593D"/>
    <w:rsid w:val="00015C52"/>
    <w:rsid w:val="00015CEA"/>
    <w:rsid w:val="00017323"/>
    <w:rsid w:val="0001763C"/>
    <w:rsid w:val="000176C5"/>
    <w:rsid w:val="000178DD"/>
    <w:rsid w:val="000179F5"/>
    <w:rsid w:val="00017F9D"/>
    <w:rsid w:val="00020021"/>
    <w:rsid w:val="00020116"/>
    <w:rsid w:val="00020381"/>
    <w:rsid w:val="00020429"/>
    <w:rsid w:val="0002055E"/>
    <w:rsid w:val="00020E35"/>
    <w:rsid w:val="00021255"/>
    <w:rsid w:val="00021392"/>
    <w:rsid w:val="000214B9"/>
    <w:rsid w:val="0002168A"/>
    <w:rsid w:val="00021CAD"/>
    <w:rsid w:val="00022087"/>
    <w:rsid w:val="00022214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018"/>
    <w:rsid w:val="000335A3"/>
    <w:rsid w:val="000337DE"/>
    <w:rsid w:val="0003387E"/>
    <w:rsid w:val="00033B44"/>
    <w:rsid w:val="00033CA7"/>
    <w:rsid w:val="00033EFB"/>
    <w:rsid w:val="0003500D"/>
    <w:rsid w:val="00035133"/>
    <w:rsid w:val="000351D6"/>
    <w:rsid w:val="0003524D"/>
    <w:rsid w:val="00035A15"/>
    <w:rsid w:val="000369E4"/>
    <w:rsid w:val="00036BE0"/>
    <w:rsid w:val="00037927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47C9"/>
    <w:rsid w:val="000452F8"/>
    <w:rsid w:val="0004575E"/>
    <w:rsid w:val="000459D3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505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401"/>
    <w:rsid w:val="00056C59"/>
    <w:rsid w:val="00056FF1"/>
    <w:rsid w:val="0005718D"/>
    <w:rsid w:val="000574A7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39"/>
    <w:rsid w:val="000643EC"/>
    <w:rsid w:val="00064BEE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5E1"/>
    <w:rsid w:val="00066DCD"/>
    <w:rsid w:val="00066E87"/>
    <w:rsid w:val="00066F67"/>
    <w:rsid w:val="000672F9"/>
    <w:rsid w:val="000675C1"/>
    <w:rsid w:val="00067861"/>
    <w:rsid w:val="00070675"/>
    <w:rsid w:val="00070A65"/>
    <w:rsid w:val="00070B40"/>
    <w:rsid w:val="00070B4C"/>
    <w:rsid w:val="000711EE"/>
    <w:rsid w:val="00071422"/>
    <w:rsid w:val="00071642"/>
    <w:rsid w:val="00071A94"/>
    <w:rsid w:val="00071E82"/>
    <w:rsid w:val="000724CC"/>
    <w:rsid w:val="000725CB"/>
    <w:rsid w:val="00073367"/>
    <w:rsid w:val="000735AF"/>
    <w:rsid w:val="00073903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6CDD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3F55"/>
    <w:rsid w:val="000842DE"/>
    <w:rsid w:val="00084332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4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2EA"/>
    <w:rsid w:val="0009470A"/>
    <w:rsid w:val="00094BAF"/>
    <w:rsid w:val="00094FB4"/>
    <w:rsid w:val="00094FD7"/>
    <w:rsid w:val="000950F2"/>
    <w:rsid w:val="00095590"/>
    <w:rsid w:val="00095A5F"/>
    <w:rsid w:val="00095C07"/>
    <w:rsid w:val="000963F7"/>
    <w:rsid w:val="000967D6"/>
    <w:rsid w:val="00096994"/>
    <w:rsid w:val="00096A0D"/>
    <w:rsid w:val="00096A4A"/>
    <w:rsid w:val="00096DB6"/>
    <w:rsid w:val="00096F4C"/>
    <w:rsid w:val="00097223"/>
    <w:rsid w:val="0009746D"/>
    <w:rsid w:val="00097659"/>
    <w:rsid w:val="000A01E8"/>
    <w:rsid w:val="000A0312"/>
    <w:rsid w:val="000A045E"/>
    <w:rsid w:val="000A04AB"/>
    <w:rsid w:val="000A0559"/>
    <w:rsid w:val="000A084B"/>
    <w:rsid w:val="000A0BB9"/>
    <w:rsid w:val="000A0E7F"/>
    <w:rsid w:val="000A0FBB"/>
    <w:rsid w:val="000A12A1"/>
    <w:rsid w:val="000A163A"/>
    <w:rsid w:val="000A171A"/>
    <w:rsid w:val="000A18FE"/>
    <w:rsid w:val="000A1CB5"/>
    <w:rsid w:val="000A1D34"/>
    <w:rsid w:val="000A1E4E"/>
    <w:rsid w:val="000A1E66"/>
    <w:rsid w:val="000A1F04"/>
    <w:rsid w:val="000A2B38"/>
    <w:rsid w:val="000A2BD4"/>
    <w:rsid w:val="000A324B"/>
    <w:rsid w:val="000A3294"/>
    <w:rsid w:val="000A3DEC"/>
    <w:rsid w:val="000A42EF"/>
    <w:rsid w:val="000A4495"/>
    <w:rsid w:val="000A4D19"/>
    <w:rsid w:val="000A4D66"/>
    <w:rsid w:val="000A570D"/>
    <w:rsid w:val="000A5887"/>
    <w:rsid w:val="000A5B25"/>
    <w:rsid w:val="000A64EC"/>
    <w:rsid w:val="000A6646"/>
    <w:rsid w:val="000A681F"/>
    <w:rsid w:val="000A6B19"/>
    <w:rsid w:val="000A75DC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8DA"/>
    <w:rsid w:val="000B1BC5"/>
    <w:rsid w:val="000B1BD4"/>
    <w:rsid w:val="000B1CB9"/>
    <w:rsid w:val="000B1D06"/>
    <w:rsid w:val="000B2127"/>
    <w:rsid w:val="000B244D"/>
    <w:rsid w:val="000B2673"/>
    <w:rsid w:val="000B281E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73D"/>
    <w:rsid w:val="000B6880"/>
    <w:rsid w:val="000B69AD"/>
    <w:rsid w:val="000B6ED5"/>
    <w:rsid w:val="000B7292"/>
    <w:rsid w:val="000B7375"/>
    <w:rsid w:val="000C00BB"/>
    <w:rsid w:val="000C10F8"/>
    <w:rsid w:val="000C1162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5079"/>
    <w:rsid w:val="000C539F"/>
    <w:rsid w:val="000C55F6"/>
    <w:rsid w:val="000C606C"/>
    <w:rsid w:val="000C60CC"/>
    <w:rsid w:val="000C6188"/>
    <w:rsid w:val="000C661A"/>
    <w:rsid w:val="000C6627"/>
    <w:rsid w:val="000C6B3B"/>
    <w:rsid w:val="000C7E48"/>
    <w:rsid w:val="000C7ED6"/>
    <w:rsid w:val="000D0428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7C0"/>
    <w:rsid w:val="000D4AED"/>
    <w:rsid w:val="000D4CEA"/>
    <w:rsid w:val="000D4E2B"/>
    <w:rsid w:val="000D55C9"/>
    <w:rsid w:val="000D572F"/>
    <w:rsid w:val="000D5F63"/>
    <w:rsid w:val="000D5FE9"/>
    <w:rsid w:val="000D629E"/>
    <w:rsid w:val="000D65EC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C3C"/>
    <w:rsid w:val="000E0DFA"/>
    <w:rsid w:val="000E1051"/>
    <w:rsid w:val="000E1087"/>
    <w:rsid w:val="000E14C0"/>
    <w:rsid w:val="000E2629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44E"/>
    <w:rsid w:val="000E56AF"/>
    <w:rsid w:val="000E5828"/>
    <w:rsid w:val="000E5A55"/>
    <w:rsid w:val="000E5B41"/>
    <w:rsid w:val="000E5B65"/>
    <w:rsid w:val="000E5DAA"/>
    <w:rsid w:val="000E5F52"/>
    <w:rsid w:val="000E6788"/>
    <w:rsid w:val="000E6EF7"/>
    <w:rsid w:val="000E74F3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375F"/>
    <w:rsid w:val="000F47C0"/>
    <w:rsid w:val="000F47D7"/>
    <w:rsid w:val="000F4CE0"/>
    <w:rsid w:val="000F4D8C"/>
    <w:rsid w:val="000F53FD"/>
    <w:rsid w:val="000F5515"/>
    <w:rsid w:val="000F5575"/>
    <w:rsid w:val="000F5C74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1F1"/>
    <w:rsid w:val="001047E2"/>
    <w:rsid w:val="001048CD"/>
    <w:rsid w:val="00104960"/>
    <w:rsid w:val="00104AD6"/>
    <w:rsid w:val="00104C56"/>
    <w:rsid w:val="001050E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0FC"/>
    <w:rsid w:val="00110C30"/>
    <w:rsid w:val="00110C31"/>
    <w:rsid w:val="001111B4"/>
    <w:rsid w:val="001111E1"/>
    <w:rsid w:val="001119C6"/>
    <w:rsid w:val="00111BE4"/>
    <w:rsid w:val="00112B0E"/>
    <w:rsid w:val="0011304D"/>
    <w:rsid w:val="00113372"/>
    <w:rsid w:val="001135E2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3E0"/>
    <w:rsid w:val="00117CAA"/>
    <w:rsid w:val="00117CE5"/>
    <w:rsid w:val="00117F1D"/>
    <w:rsid w:val="0012051A"/>
    <w:rsid w:val="00120584"/>
    <w:rsid w:val="00120674"/>
    <w:rsid w:val="00120C4E"/>
    <w:rsid w:val="00120D36"/>
    <w:rsid w:val="0012160F"/>
    <w:rsid w:val="00121791"/>
    <w:rsid w:val="00121944"/>
    <w:rsid w:val="00122055"/>
    <w:rsid w:val="00122190"/>
    <w:rsid w:val="00122355"/>
    <w:rsid w:val="0012246D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5D25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81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38FE"/>
    <w:rsid w:val="0013412C"/>
    <w:rsid w:val="00134348"/>
    <w:rsid w:val="001344A9"/>
    <w:rsid w:val="001346D4"/>
    <w:rsid w:val="00134D5F"/>
    <w:rsid w:val="00134F04"/>
    <w:rsid w:val="00135138"/>
    <w:rsid w:val="0013549D"/>
    <w:rsid w:val="001354D3"/>
    <w:rsid w:val="001359BA"/>
    <w:rsid w:val="00135A0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1DBA"/>
    <w:rsid w:val="001420E8"/>
    <w:rsid w:val="001422FE"/>
    <w:rsid w:val="0014341E"/>
    <w:rsid w:val="00143581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12C"/>
    <w:rsid w:val="00146B22"/>
    <w:rsid w:val="00146D8F"/>
    <w:rsid w:val="001476E8"/>
    <w:rsid w:val="001477FB"/>
    <w:rsid w:val="001479E1"/>
    <w:rsid w:val="00147A72"/>
    <w:rsid w:val="00147C10"/>
    <w:rsid w:val="00147D5F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1D8A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4D30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218"/>
    <w:rsid w:val="0017285C"/>
    <w:rsid w:val="00172A30"/>
    <w:rsid w:val="00173059"/>
    <w:rsid w:val="001737EE"/>
    <w:rsid w:val="0017397E"/>
    <w:rsid w:val="00173BA3"/>
    <w:rsid w:val="001742E7"/>
    <w:rsid w:val="00174886"/>
    <w:rsid w:val="001751A8"/>
    <w:rsid w:val="0017522E"/>
    <w:rsid w:val="0017596F"/>
    <w:rsid w:val="00175E89"/>
    <w:rsid w:val="00175F1A"/>
    <w:rsid w:val="0017668F"/>
    <w:rsid w:val="00176B9A"/>
    <w:rsid w:val="00176CFB"/>
    <w:rsid w:val="00176D96"/>
    <w:rsid w:val="00176EBF"/>
    <w:rsid w:val="00177247"/>
    <w:rsid w:val="0017765D"/>
    <w:rsid w:val="00180172"/>
    <w:rsid w:val="001806DC"/>
    <w:rsid w:val="0018075B"/>
    <w:rsid w:val="001809C4"/>
    <w:rsid w:val="00180EA8"/>
    <w:rsid w:val="00180F85"/>
    <w:rsid w:val="001810C7"/>
    <w:rsid w:val="0018194A"/>
    <w:rsid w:val="0018194E"/>
    <w:rsid w:val="00182250"/>
    <w:rsid w:val="00182655"/>
    <w:rsid w:val="00182711"/>
    <w:rsid w:val="00182C14"/>
    <w:rsid w:val="00182D71"/>
    <w:rsid w:val="00182FB3"/>
    <w:rsid w:val="0018304D"/>
    <w:rsid w:val="00183473"/>
    <w:rsid w:val="0018365A"/>
    <w:rsid w:val="001838F1"/>
    <w:rsid w:val="00183A5B"/>
    <w:rsid w:val="00183AFC"/>
    <w:rsid w:val="0018422C"/>
    <w:rsid w:val="00184AAE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04A8"/>
    <w:rsid w:val="00191564"/>
    <w:rsid w:val="00191940"/>
    <w:rsid w:val="00191B7A"/>
    <w:rsid w:val="00191C73"/>
    <w:rsid w:val="00191ED1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668"/>
    <w:rsid w:val="00193732"/>
    <w:rsid w:val="00193BFA"/>
    <w:rsid w:val="00193CCD"/>
    <w:rsid w:val="001949BC"/>
    <w:rsid w:val="00194B5E"/>
    <w:rsid w:val="00194D77"/>
    <w:rsid w:val="001950DB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067"/>
    <w:rsid w:val="001A54C3"/>
    <w:rsid w:val="001A5905"/>
    <w:rsid w:val="001A5C48"/>
    <w:rsid w:val="001A5E71"/>
    <w:rsid w:val="001A5F6D"/>
    <w:rsid w:val="001A60EF"/>
    <w:rsid w:val="001A6236"/>
    <w:rsid w:val="001A64D7"/>
    <w:rsid w:val="001A65E8"/>
    <w:rsid w:val="001A68A1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821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0919"/>
    <w:rsid w:val="001C0E15"/>
    <w:rsid w:val="001C1069"/>
    <w:rsid w:val="001C13FA"/>
    <w:rsid w:val="001C1415"/>
    <w:rsid w:val="001C1B25"/>
    <w:rsid w:val="001C1B2D"/>
    <w:rsid w:val="001C1D00"/>
    <w:rsid w:val="001C246C"/>
    <w:rsid w:val="001C2814"/>
    <w:rsid w:val="001C28A2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0B"/>
    <w:rsid w:val="001C4BB3"/>
    <w:rsid w:val="001C68BA"/>
    <w:rsid w:val="001C6B2D"/>
    <w:rsid w:val="001C71AD"/>
    <w:rsid w:val="001C74F5"/>
    <w:rsid w:val="001D01EF"/>
    <w:rsid w:val="001D0411"/>
    <w:rsid w:val="001D0B78"/>
    <w:rsid w:val="001D0E29"/>
    <w:rsid w:val="001D0EFA"/>
    <w:rsid w:val="001D13A4"/>
    <w:rsid w:val="001D13A9"/>
    <w:rsid w:val="001D1889"/>
    <w:rsid w:val="001D1C44"/>
    <w:rsid w:val="001D31D2"/>
    <w:rsid w:val="001D3247"/>
    <w:rsid w:val="001D34D4"/>
    <w:rsid w:val="001D367C"/>
    <w:rsid w:val="001D455D"/>
    <w:rsid w:val="001D4602"/>
    <w:rsid w:val="001D4AEC"/>
    <w:rsid w:val="001D50EA"/>
    <w:rsid w:val="001D5200"/>
    <w:rsid w:val="001D522E"/>
    <w:rsid w:val="001D569B"/>
    <w:rsid w:val="001D58E8"/>
    <w:rsid w:val="001D5CD7"/>
    <w:rsid w:val="001D5D04"/>
    <w:rsid w:val="001D5D99"/>
    <w:rsid w:val="001D65B2"/>
    <w:rsid w:val="001D67EF"/>
    <w:rsid w:val="001D68F2"/>
    <w:rsid w:val="001D6989"/>
    <w:rsid w:val="001D6DE8"/>
    <w:rsid w:val="001D6F00"/>
    <w:rsid w:val="001D7120"/>
    <w:rsid w:val="001D7454"/>
    <w:rsid w:val="001D78C7"/>
    <w:rsid w:val="001E033E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29C"/>
    <w:rsid w:val="001E354E"/>
    <w:rsid w:val="001E3958"/>
    <w:rsid w:val="001E3BDD"/>
    <w:rsid w:val="001E4733"/>
    <w:rsid w:val="001E4C01"/>
    <w:rsid w:val="001E4E53"/>
    <w:rsid w:val="001E4FB5"/>
    <w:rsid w:val="001E52CF"/>
    <w:rsid w:val="001E55CD"/>
    <w:rsid w:val="001E56F2"/>
    <w:rsid w:val="001E5A65"/>
    <w:rsid w:val="001E5D60"/>
    <w:rsid w:val="001E6374"/>
    <w:rsid w:val="001E6451"/>
    <w:rsid w:val="001E69DE"/>
    <w:rsid w:val="001E6B57"/>
    <w:rsid w:val="001E6F58"/>
    <w:rsid w:val="001E711F"/>
    <w:rsid w:val="001E76DB"/>
    <w:rsid w:val="001E7747"/>
    <w:rsid w:val="001E7987"/>
    <w:rsid w:val="001E79F5"/>
    <w:rsid w:val="001E7EF8"/>
    <w:rsid w:val="001F00F6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96"/>
    <w:rsid w:val="001F1EF5"/>
    <w:rsid w:val="001F21C6"/>
    <w:rsid w:val="001F2343"/>
    <w:rsid w:val="001F248C"/>
    <w:rsid w:val="001F2537"/>
    <w:rsid w:val="001F2E68"/>
    <w:rsid w:val="001F3019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73E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3D0"/>
    <w:rsid w:val="002075A3"/>
    <w:rsid w:val="002077F7"/>
    <w:rsid w:val="002105C3"/>
    <w:rsid w:val="00210D3D"/>
    <w:rsid w:val="00211212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682"/>
    <w:rsid w:val="00214747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A4E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4F3F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4C3C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0F1A"/>
    <w:rsid w:val="0024143F"/>
    <w:rsid w:val="00241523"/>
    <w:rsid w:val="0024175D"/>
    <w:rsid w:val="00241772"/>
    <w:rsid w:val="00241F5A"/>
    <w:rsid w:val="00242415"/>
    <w:rsid w:val="00242AF0"/>
    <w:rsid w:val="00243167"/>
    <w:rsid w:val="0024330E"/>
    <w:rsid w:val="00243648"/>
    <w:rsid w:val="002437A4"/>
    <w:rsid w:val="0024389F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1EEC"/>
    <w:rsid w:val="00252225"/>
    <w:rsid w:val="00252407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D6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6EE3"/>
    <w:rsid w:val="002674A1"/>
    <w:rsid w:val="0026771A"/>
    <w:rsid w:val="00267E3A"/>
    <w:rsid w:val="00270381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12"/>
    <w:rsid w:val="0027356B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19A"/>
    <w:rsid w:val="002768B9"/>
    <w:rsid w:val="00276EC6"/>
    <w:rsid w:val="00276F0F"/>
    <w:rsid w:val="0027745D"/>
    <w:rsid w:val="002775DC"/>
    <w:rsid w:val="00277B88"/>
    <w:rsid w:val="00277FA2"/>
    <w:rsid w:val="0028035D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273"/>
    <w:rsid w:val="00287993"/>
    <w:rsid w:val="00287BD2"/>
    <w:rsid w:val="00287E81"/>
    <w:rsid w:val="002900A6"/>
    <w:rsid w:val="002903BF"/>
    <w:rsid w:val="002904B9"/>
    <w:rsid w:val="00290566"/>
    <w:rsid w:val="002905DF"/>
    <w:rsid w:val="0029061F"/>
    <w:rsid w:val="002906EC"/>
    <w:rsid w:val="00290802"/>
    <w:rsid w:val="0029169F"/>
    <w:rsid w:val="002917DD"/>
    <w:rsid w:val="00291F04"/>
    <w:rsid w:val="00291FC2"/>
    <w:rsid w:val="002922B5"/>
    <w:rsid w:val="002923D5"/>
    <w:rsid w:val="00292DF9"/>
    <w:rsid w:val="00293041"/>
    <w:rsid w:val="00293366"/>
    <w:rsid w:val="00293470"/>
    <w:rsid w:val="00293500"/>
    <w:rsid w:val="0029489D"/>
    <w:rsid w:val="00294959"/>
    <w:rsid w:val="00294C8E"/>
    <w:rsid w:val="002953A7"/>
    <w:rsid w:val="002956EA"/>
    <w:rsid w:val="00295B9D"/>
    <w:rsid w:val="0029605B"/>
    <w:rsid w:val="00296115"/>
    <w:rsid w:val="0029617A"/>
    <w:rsid w:val="0029672F"/>
    <w:rsid w:val="00296784"/>
    <w:rsid w:val="0029689D"/>
    <w:rsid w:val="002975B1"/>
    <w:rsid w:val="002A00DA"/>
    <w:rsid w:val="002A03F0"/>
    <w:rsid w:val="002A0626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37B"/>
    <w:rsid w:val="002A5631"/>
    <w:rsid w:val="002A5FBD"/>
    <w:rsid w:val="002A6392"/>
    <w:rsid w:val="002A6481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2D2D"/>
    <w:rsid w:val="002B3033"/>
    <w:rsid w:val="002B3323"/>
    <w:rsid w:val="002B35E0"/>
    <w:rsid w:val="002B36E1"/>
    <w:rsid w:val="002B3F5F"/>
    <w:rsid w:val="002B401B"/>
    <w:rsid w:val="002B41AE"/>
    <w:rsid w:val="002B4FFF"/>
    <w:rsid w:val="002B515D"/>
    <w:rsid w:val="002B54F9"/>
    <w:rsid w:val="002B559F"/>
    <w:rsid w:val="002B5604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1CE8"/>
    <w:rsid w:val="002C2630"/>
    <w:rsid w:val="002C26CC"/>
    <w:rsid w:val="002C293D"/>
    <w:rsid w:val="002C2A5B"/>
    <w:rsid w:val="002C3084"/>
    <w:rsid w:val="002C3106"/>
    <w:rsid w:val="002C32A3"/>
    <w:rsid w:val="002C36F6"/>
    <w:rsid w:val="002C3A08"/>
    <w:rsid w:val="002C3EB7"/>
    <w:rsid w:val="002C5131"/>
    <w:rsid w:val="002C51E5"/>
    <w:rsid w:val="002C53BA"/>
    <w:rsid w:val="002C5AB5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C7FE7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C29"/>
    <w:rsid w:val="002D3F44"/>
    <w:rsid w:val="002D3F80"/>
    <w:rsid w:val="002D430F"/>
    <w:rsid w:val="002D45A1"/>
    <w:rsid w:val="002D4779"/>
    <w:rsid w:val="002D4812"/>
    <w:rsid w:val="002D49AC"/>
    <w:rsid w:val="002D4A35"/>
    <w:rsid w:val="002D55F9"/>
    <w:rsid w:val="002D5733"/>
    <w:rsid w:val="002D5C1A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0C7"/>
    <w:rsid w:val="002F2285"/>
    <w:rsid w:val="002F2339"/>
    <w:rsid w:val="002F23ED"/>
    <w:rsid w:val="002F2ECB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A36"/>
    <w:rsid w:val="002F7C35"/>
    <w:rsid w:val="002F7E27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17C"/>
    <w:rsid w:val="0030318B"/>
    <w:rsid w:val="00303756"/>
    <w:rsid w:val="00303BB4"/>
    <w:rsid w:val="00303EBE"/>
    <w:rsid w:val="003047E3"/>
    <w:rsid w:val="0030490B"/>
    <w:rsid w:val="00304CB0"/>
    <w:rsid w:val="00304D2A"/>
    <w:rsid w:val="00305B63"/>
    <w:rsid w:val="003069FF"/>
    <w:rsid w:val="00306A42"/>
    <w:rsid w:val="00306CC2"/>
    <w:rsid w:val="00306E15"/>
    <w:rsid w:val="00306E49"/>
    <w:rsid w:val="00307929"/>
    <w:rsid w:val="003106C8"/>
    <w:rsid w:val="003106E7"/>
    <w:rsid w:val="0031083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3F98"/>
    <w:rsid w:val="00314088"/>
    <w:rsid w:val="00314187"/>
    <w:rsid w:val="0031449E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0570"/>
    <w:rsid w:val="00330F45"/>
    <w:rsid w:val="00331012"/>
    <w:rsid w:val="00331205"/>
    <w:rsid w:val="0033174C"/>
    <w:rsid w:val="00331786"/>
    <w:rsid w:val="00331AEA"/>
    <w:rsid w:val="00331EDD"/>
    <w:rsid w:val="00331F60"/>
    <w:rsid w:val="00332863"/>
    <w:rsid w:val="00333486"/>
    <w:rsid w:val="0033362D"/>
    <w:rsid w:val="00333B44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092E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69F"/>
    <w:rsid w:val="00344EDD"/>
    <w:rsid w:val="0034576D"/>
    <w:rsid w:val="00345A80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EE"/>
    <w:rsid w:val="003549F5"/>
    <w:rsid w:val="00355176"/>
    <w:rsid w:val="0035585D"/>
    <w:rsid w:val="003558E9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E2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6FA2"/>
    <w:rsid w:val="00367133"/>
    <w:rsid w:val="00367441"/>
    <w:rsid w:val="003679C8"/>
    <w:rsid w:val="00367BBF"/>
    <w:rsid w:val="00367C72"/>
    <w:rsid w:val="00367E33"/>
    <w:rsid w:val="00367E9C"/>
    <w:rsid w:val="00370151"/>
    <w:rsid w:val="003702BE"/>
    <w:rsid w:val="00370EEC"/>
    <w:rsid w:val="0037102A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8B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A45"/>
    <w:rsid w:val="00375C26"/>
    <w:rsid w:val="003761EB"/>
    <w:rsid w:val="003765F3"/>
    <w:rsid w:val="00376738"/>
    <w:rsid w:val="00376A3A"/>
    <w:rsid w:val="00376A7C"/>
    <w:rsid w:val="00376BAD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500"/>
    <w:rsid w:val="00382685"/>
    <w:rsid w:val="00382906"/>
    <w:rsid w:val="00382BE7"/>
    <w:rsid w:val="003830F0"/>
    <w:rsid w:val="00383858"/>
    <w:rsid w:val="003838C4"/>
    <w:rsid w:val="0038390A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46E"/>
    <w:rsid w:val="0038652B"/>
    <w:rsid w:val="0038675B"/>
    <w:rsid w:val="00386926"/>
    <w:rsid w:val="00386A55"/>
    <w:rsid w:val="00386CA3"/>
    <w:rsid w:val="00386EC3"/>
    <w:rsid w:val="00387177"/>
    <w:rsid w:val="00387DE9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2CD4"/>
    <w:rsid w:val="003A3118"/>
    <w:rsid w:val="003A3354"/>
    <w:rsid w:val="003A3575"/>
    <w:rsid w:val="003A3722"/>
    <w:rsid w:val="003A3948"/>
    <w:rsid w:val="003A3B2C"/>
    <w:rsid w:val="003A412D"/>
    <w:rsid w:val="003A4173"/>
    <w:rsid w:val="003A4876"/>
    <w:rsid w:val="003A4A38"/>
    <w:rsid w:val="003A4F6D"/>
    <w:rsid w:val="003A52E8"/>
    <w:rsid w:val="003A550C"/>
    <w:rsid w:val="003A58E3"/>
    <w:rsid w:val="003A5944"/>
    <w:rsid w:val="003A5EAE"/>
    <w:rsid w:val="003A5F27"/>
    <w:rsid w:val="003A6163"/>
    <w:rsid w:val="003A617E"/>
    <w:rsid w:val="003A699A"/>
    <w:rsid w:val="003A6EB7"/>
    <w:rsid w:val="003A6F0C"/>
    <w:rsid w:val="003A71F4"/>
    <w:rsid w:val="003A7484"/>
    <w:rsid w:val="003A7EA7"/>
    <w:rsid w:val="003B0A7A"/>
    <w:rsid w:val="003B0B6C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D5D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4585"/>
    <w:rsid w:val="003C5202"/>
    <w:rsid w:val="003C53B8"/>
    <w:rsid w:val="003C56A4"/>
    <w:rsid w:val="003C5F19"/>
    <w:rsid w:val="003C6288"/>
    <w:rsid w:val="003C6972"/>
    <w:rsid w:val="003C6C59"/>
    <w:rsid w:val="003C71E0"/>
    <w:rsid w:val="003C7537"/>
    <w:rsid w:val="003C763B"/>
    <w:rsid w:val="003C781D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7DB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70C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12B"/>
    <w:rsid w:val="003E0536"/>
    <w:rsid w:val="003E0777"/>
    <w:rsid w:val="003E0929"/>
    <w:rsid w:val="003E0CF6"/>
    <w:rsid w:val="003E0FB3"/>
    <w:rsid w:val="003E147E"/>
    <w:rsid w:val="003E1758"/>
    <w:rsid w:val="003E1AA1"/>
    <w:rsid w:val="003E1C63"/>
    <w:rsid w:val="003E239D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4A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E7909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2DC"/>
    <w:rsid w:val="003F37CF"/>
    <w:rsid w:val="003F3FD0"/>
    <w:rsid w:val="003F420C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173"/>
    <w:rsid w:val="00401310"/>
    <w:rsid w:val="00401335"/>
    <w:rsid w:val="00401367"/>
    <w:rsid w:val="00401AF7"/>
    <w:rsid w:val="00402099"/>
    <w:rsid w:val="00402293"/>
    <w:rsid w:val="0040297E"/>
    <w:rsid w:val="00402B6D"/>
    <w:rsid w:val="00402B97"/>
    <w:rsid w:val="00403242"/>
    <w:rsid w:val="0040339F"/>
    <w:rsid w:val="004039A4"/>
    <w:rsid w:val="00404920"/>
    <w:rsid w:val="00405062"/>
    <w:rsid w:val="004051A8"/>
    <w:rsid w:val="0040570A"/>
    <w:rsid w:val="0040584F"/>
    <w:rsid w:val="0040597F"/>
    <w:rsid w:val="00405B0A"/>
    <w:rsid w:val="00405E41"/>
    <w:rsid w:val="00405EE4"/>
    <w:rsid w:val="004062FE"/>
    <w:rsid w:val="004065C3"/>
    <w:rsid w:val="00406DC4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A39"/>
    <w:rsid w:val="00411C66"/>
    <w:rsid w:val="00412705"/>
    <w:rsid w:val="004130E8"/>
    <w:rsid w:val="0041316D"/>
    <w:rsid w:val="004134A1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0C1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1D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1C2"/>
    <w:rsid w:val="00424279"/>
    <w:rsid w:val="0042491D"/>
    <w:rsid w:val="00424C09"/>
    <w:rsid w:val="00424C3C"/>
    <w:rsid w:val="00425389"/>
    <w:rsid w:val="0042541B"/>
    <w:rsid w:val="0042560B"/>
    <w:rsid w:val="00425916"/>
    <w:rsid w:val="00425E65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38B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53B7"/>
    <w:rsid w:val="00436232"/>
    <w:rsid w:val="004366B7"/>
    <w:rsid w:val="00436A0D"/>
    <w:rsid w:val="00436A23"/>
    <w:rsid w:val="00436C85"/>
    <w:rsid w:val="00436E0E"/>
    <w:rsid w:val="0043712C"/>
    <w:rsid w:val="0043728C"/>
    <w:rsid w:val="0043740F"/>
    <w:rsid w:val="004376AA"/>
    <w:rsid w:val="004377AC"/>
    <w:rsid w:val="00440002"/>
    <w:rsid w:val="00440222"/>
    <w:rsid w:val="00440332"/>
    <w:rsid w:val="0044129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0DDE"/>
    <w:rsid w:val="004511FA"/>
    <w:rsid w:val="00451339"/>
    <w:rsid w:val="0045141E"/>
    <w:rsid w:val="00451BCD"/>
    <w:rsid w:val="004520B6"/>
    <w:rsid w:val="00452496"/>
    <w:rsid w:val="00452923"/>
    <w:rsid w:val="004535A6"/>
    <w:rsid w:val="00453A85"/>
    <w:rsid w:val="00453F18"/>
    <w:rsid w:val="00453FE2"/>
    <w:rsid w:val="004542DE"/>
    <w:rsid w:val="00454E40"/>
    <w:rsid w:val="00454E4A"/>
    <w:rsid w:val="004550BD"/>
    <w:rsid w:val="004551FF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1C09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1E5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5B"/>
    <w:rsid w:val="00470776"/>
    <w:rsid w:val="00470AC8"/>
    <w:rsid w:val="00470E45"/>
    <w:rsid w:val="00470EE3"/>
    <w:rsid w:val="004712A2"/>
    <w:rsid w:val="004713EB"/>
    <w:rsid w:val="00471AED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D1"/>
    <w:rsid w:val="004745E7"/>
    <w:rsid w:val="00474CD1"/>
    <w:rsid w:val="004750C6"/>
    <w:rsid w:val="004756D7"/>
    <w:rsid w:val="00475C67"/>
    <w:rsid w:val="0047611D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25E8"/>
    <w:rsid w:val="00482DAC"/>
    <w:rsid w:val="004830E6"/>
    <w:rsid w:val="0048324D"/>
    <w:rsid w:val="004834E0"/>
    <w:rsid w:val="0048377A"/>
    <w:rsid w:val="00483C44"/>
    <w:rsid w:val="00483F45"/>
    <w:rsid w:val="00484921"/>
    <w:rsid w:val="00484E6C"/>
    <w:rsid w:val="004850EE"/>
    <w:rsid w:val="00485440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6FAA"/>
    <w:rsid w:val="004875CA"/>
    <w:rsid w:val="00487658"/>
    <w:rsid w:val="00487F3F"/>
    <w:rsid w:val="004904DF"/>
    <w:rsid w:val="00490926"/>
    <w:rsid w:val="004909C8"/>
    <w:rsid w:val="004910CA"/>
    <w:rsid w:val="004912AE"/>
    <w:rsid w:val="004914CD"/>
    <w:rsid w:val="00491503"/>
    <w:rsid w:val="004916E9"/>
    <w:rsid w:val="00491C1F"/>
    <w:rsid w:val="004920C5"/>
    <w:rsid w:val="00493061"/>
    <w:rsid w:val="00493093"/>
    <w:rsid w:val="004932A6"/>
    <w:rsid w:val="00493DEC"/>
    <w:rsid w:val="00493EEC"/>
    <w:rsid w:val="00493FE9"/>
    <w:rsid w:val="00494348"/>
    <w:rsid w:val="00494414"/>
    <w:rsid w:val="00494563"/>
    <w:rsid w:val="004946E0"/>
    <w:rsid w:val="0049472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FA8"/>
    <w:rsid w:val="004A101D"/>
    <w:rsid w:val="004A1297"/>
    <w:rsid w:val="004A140B"/>
    <w:rsid w:val="004A195A"/>
    <w:rsid w:val="004A1D77"/>
    <w:rsid w:val="004A1F32"/>
    <w:rsid w:val="004A1F5D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4EF8"/>
    <w:rsid w:val="004A51CD"/>
    <w:rsid w:val="004A525C"/>
    <w:rsid w:val="004A5414"/>
    <w:rsid w:val="004A5505"/>
    <w:rsid w:val="004A5676"/>
    <w:rsid w:val="004A57B2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5E11"/>
    <w:rsid w:val="004B616A"/>
    <w:rsid w:val="004B670E"/>
    <w:rsid w:val="004B6861"/>
    <w:rsid w:val="004B6BB8"/>
    <w:rsid w:val="004B6DD6"/>
    <w:rsid w:val="004B6EA8"/>
    <w:rsid w:val="004C023D"/>
    <w:rsid w:val="004C07C2"/>
    <w:rsid w:val="004C0E15"/>
    <w:rsid w:val="004C0F46"/>
    <w:rsid w:val="004C1752"/>
    <w:rsid w:val="004C18BC"/>
    <w:rsid w:val="004C1A85"/>
    <w:rsid w:val="004C218D"/>
    <w:rsid w:val="004C22BE"/>
    <w:rsid w:val="004C2381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8FF"/>
    <w:rsid w:val="004D3AC9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4F"/>
    <w:rsid w:val="004E00D2"/>
    <w:rsid w:val="004E0612"/>
    <w:rsid w:val="004E0CBC"/>
    <w:rsid w:val="004E152E"/>
    <w:rsid w:val="004E1553"/>
    <w:rsid w:val="004E1AEE"/>
    <w:rsid w:val="004E1BA8"/>
    <w:rsid w:val="004E1C8E"/>
    <w:rsid w:val="004E1EBB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BB6"/>
    <w:rsid w:val="004E4D6F"/>
    <w:rsid w:val="004E4ED4"/>
    <w:rsid w:val="004E54EA"/>
    <w:rsid w:val="004E577F"/>
    <w:rsid w:val="004E5E70"/>
    <w:rsid w:val="004E6230"/>
    <w:rsid w:val="004E6376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A53"/>
    <w:rsid w:val="004F4C93"/>
    <w:rsid w:val="004F4D2B"/>
    <w:rsid w:val="004F5258"/>
    <w:rsid w:val="004F5374"/>
    <w:rsid w:val="004F53F4"/>
    <w:rsid w:val="004F5434"/>
    <w:rsid w:val="004F59B4"/>
    <w:rsid w:val="004F5A49"/>
    <w:rsid w:val="004F5BDA"/>
    <w:rsid w:val="004F5F29"/>
    <w:rsid w:val="004F63BB"/>
    <w:rsid w:val="004F726B"/>
    <w:rsid w:val="004F7310"/>
    <w:rsid w:val="004F75F8"/>
    <w:rsid w:val="004F7778"/>
    <w:rsid w:val="004F77A7"/>
    <w:rsid w:val="004F783C"/>
    <w:rsid w:val="004F7BB4"/>
    <w:rsid w:val="00500058"/>
    <w:rsid w:val="00500515"/>
    <w:rsid w:val="005005C3"/>
    <w:rsid w:val="00500768"/>
    <w:rsid w:val="00500C77"/>
    <w:rsid w:val="00500F17"/>
    <w:rsid w:val="00500F4A"/>
    <w:rsid w:val="00501565"/>
    <w:rsid w:val="005015EB"/>
    <w:rsid w:val="00501D35"/>
    <w:rsid w:val="005021A1"/>
    <w:rsid w:val="00502242"/>
    <w:rsid w:val="00502AAA"/>
    <w:rsid w:val="00502CEB"/>
    <w:rsid w:val="00503096"/>
    <w:rsid w:val="00503195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6E3"/>
    <w:rsid w:val="00512C82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67D"/>
    <w:rsid w:val="00522AED"/>
    <w:rsid w:val="00522BB3"/>
    <w:rsid w:val="00522D6A"/>
    <w:rsid w:val="00522F35"/>
    <w:rsid w:val="00522FB2"/>
    <w:rsid w:val="005233ED"/>
    <w:rsid w:val="005247D9"/>
    <w:rsid w:val="00524CE4"/>
    <w:rsid w:val="00525005"/>
    <w:rsid w:val="005250BE"/>
    <w:rsid w:val="005251CF"/>
    <w:rsid w:val="00526AEF"/>
    <w:rsid w:val="00527ED0"/>
    <w:rsid w:val="00530507"/>
    <w:rsid w:val="00530740"/>
    <w:rsid w:val="00530AF1"/>
    <w:rsid w:val="00530C77"/>
    <w:rsid w:val="00531739"/>
    <w:rsid w:val="0053180A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5E8"/>
    <w:rsid w:val="00544D3C"/>
    <w:rsid w:val="00544E56"/>
    <w:rsid w:val="0054532D"/>
    <w:rsid w:val="0054585E"/>
    <w:rsid w:val="00545D60"/>
    <w:rsid w:val="00546465"/>
    <w:rsid w:val="0054667F"/>
    <w:rsid w:val="005468FF"/>
    <w:rsid w:val="00546905"/>
    <w:rsid w:val="005469C2"/>
    <w:rsid w:val="00546F6B"/>
    <w:rsid w:val="00546FBB"/>
    <w:rsid w:val="005472EC"/>
    <w:rsid w:val="005473D4"/>
    <w:rsid w:val="005474CF"/>
    <w:rsid w:val="005478AE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6A4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57BDD"/>
    <w:rsid w:val="00560059"/>
    <w:rsid w:val="00560C81"/>
    <w:rsid w:val="00561554"/>
    <w:rsid w:val="005615E5"/>
    <w:rsid w:val="0056166E"/>
    <w:rsid w:val="00561B6A"/>
    <w:rsid w:val="00562470"/>
    <w:rsid w:val="00562535"/>
    <w:rsid w:val="00562729"/>
    <w:rsid w:val="00562AC4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8B6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317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77D53"/>
    <w:rsid w:val="00580745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751"/>
    <w:rsid w:val="00583CF9"/>
    <w:rsid w:val="00583D60"/>
    <w:rsid w:val="0058400B"/>
    <w:rsid w:val="00584256"/>
    <w:rsid w:val="0058460D"/>
    <w:rsid w:val="0058465D"/>
    <w:rsid w:val="00584CCB"/>
    <w:rsid w:val="00584CF8"/>
    <w:rsid w:val="005857A2"/>
    <w:rsid w:val="005858E0"/>
    <w:rsid w:val="005860A7"/>
    <w:rsid w:val="00586174"/>
    <w:rsid w:val="00586463"/>
    <w:rsid w:val="005867B8"/>
    <w:rsid w:val="00586A2E"/>
    <w:rsid w:val="00586C43"/>
    <w:rsid w:val="00586E3F"/>
    <w:rsid w:val="005871D3"/>
    <w:rsid w:val="0058753F"/>
    <w:rsid w:val="0058761D"/>
    <w:rsid w:val="0059016B"/>
    <w:rsid w:val="005902A3"/>
    <w:rsid w:val="00590A64"/>
    <w:rsid w:val="00590C6F"/>
    <w:rsid w:val="005912F4"/>
    <w:rsid w:val="0059192C"/>
    <w:rsid w:val="0059197B"/>
    <w:rsid w:val="00591A0E"/>
    <w:rsid w:val="00591B38"/>
    <w:rsid w:val="00591BF2"/>
    <w:rsid w:val="005921DE"/>
    <w:rsid w:val="00592247"/>
    <w:rsid w:val="0059334C"/>
    <w:rsid w:val="005933E0"/>
    <w:rsid w:val="005934EF"/>
    <w:rsid w:val="005937FC"/>
    <w:rsid w:val="005939C1"/>
    <w:rsid w:val="00593F54"/>
    <w:rsid w:val="005942CA"/>
    <w:rsid w:val="005942E4"/>
    <w:rsid w:val="005943A5"/>
    <w:rsid w:val="005944BB"/>
    <w:rsid w:val="00594969"/>
    <w:rsid w:val="005951DC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032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31B"/>
    <w:rsid w:val="005A54C6"/>
    <w:rsid w:val="005A5619"/>
    <w:rsid w:val="005A58B4"/>
    <w:rsid w:val="005A6079"/>
    <w:rsid w:val="005A65B5"/>
    <w:rsid w:val="005A6CF5"/>
    <w:rsid w:val="005A783D"/>
    <w:rsid w:val="005A789D"/>
    <w:rsid w:val="005B0564"/>
    <w:rsid w:val="005B0C4F"/>
    <w:rsid w:val="005B0DBD"/>
    <w:rsid w:val="005B1235"/>
    <w:rsid w:val="005B125A"/>
    <w:rsid w:val="005B1522"/>
    <w:rsid w:val="005B16DD"/>
    <w:rsid w:val="005B17A9"/>
    <w:rsid w:val="005B1CDB"/>
    <w:rsid w:val="005B289D"/>
    <w:rsid w:val="005B294D"/>
    <w:rsid w:val="005B2D5F"/>
    <w:rsid w:val="005B2FD0"/>
    <w:rsid w:val="005B2FF7"/>
    <w:rsid w:val="005B31FA"/>
    <w:rsid w:val="005B33F5"/>
    <w:rsid w:val="005B35AB"/>
    <w:rsid w:val="005B368A"/>
    <w:rsid w:val="005B40EA"/>
    <w:rsid w:val="005B4286"/>
    <w:rsid w:val="005B459C"/>
    <w:rsid w:val="005B45C5"/>
    <w:rsid w:val="005B4B08"/>
    <w:rsid w:val="005B507D"/>
    <w:rsid w:val="005B537B"/>
    <w:rsid w:val="005B5813"/>
    <w:rsid w:val="005B583C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380A"/>
    <w:rsid w:val="005C4256"/>
    <w:rsid w:val="005C5334"/>
    <w:rsid w:val="005C55F6"/>
    <w:rsid w:val="005C579D"/>
    <w:rsid w:val="005C61F9"/>
    <w:rsid w:val="005C64CE"/>
    <w:rsid w:val="005C6E0D"/>
    <w:rsid w:val="005C6EF7"/>
    <w:rsid w:val="005C72BE"/>
    <w:rsid w:val="005C7322"/>
    <w:rsid w:val="005C7524"/>
    <w:rsid w:val="005C76C7"/>
    <w:rsid w:val="005C7CB2"/>
    <w:rsid w:val="005C7CBB"/>
    <w:rsid w:val="005C7DEF"/>
    <w:rsid w:val="005D0028"/>
    <w:rsid w:val="005D0BFC"/>
    <w:rsid w:val="005D0F71"/>
    <w:rsid w:val="005D119F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0D2"/>
    <w:rsid w:val="005D3B48"/>
    <w:rsid w:val="005D3E24"/>
    <w:rsid w:val="005D409D"/>
    <w:rsid w:val="005D40E9"/>
    <w:rsid w:val="005D4516"/>
    <w:rsid w:val="005D468B"/>
    <w:rsid w:val="005D4981"/>
    <w:rsid w:val="005D4C7F"/>
    <w:rsid w:val="005D4EED"/>
    <w:rsid w:val="005D5A40"/>
    <w:rsid w:val="005D5C18"/>
    <w:rsid w:val="005D5F84"/>
    <w:rsid w:val="005D5FD6"/>
    <w:rsid w:val="005D6A5D"/>
    <w:rsid w:val="005D6BB3"/>
    <w:rsid w:val="005D6F0B"/>
    <w:rsid w:val="005D709E"/>
    <w:rsid w:val="005D71C8"/>
    <w:rsid w:val="005D72A2"/>
    <w:rsid w:val="005D7425"/>
    <w:rsid w:val="005D75D1"/>
    <w:rsid w:val="005E00E1"/>
    <w:rsid w:val="005E1067"/>
    <w:rsid w:val="005E1222"/>
    <w:rsid w:val="005E139E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5FA0"/>
    <w:rsid w:val="005E626F"/>
    <w:rsid w:val="005E6295"/>
    <w:rsid w:val="005E62A4"/>
    <w:rsid w:val="005E64EF"/>
    <w:rsid w:val="005E6C8B"/>
    <w:rsid w:val="005E6CB0"/>
    <w:rsid w:val="005E6CE4"/>
    <w:rsid w:val="005E6D0E"/>
    <w:rsid w:val="005E6E25"/>
    <w:rsid w:val="005E7266"/>
    <w:rsid w:val="005E7466"/>
    <w:rsid w:val="005E74BB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1E9F"/>
    <w:rsid w:val="005F26B8"/>
    <w:rsid w:val="005F27F8"/>
    <w:rsid w:val="005F2D3D"/>
    <w:rsid w:val="005F2F8C"/>
    <w:rsid w:val="005F35B3"/>
    <w:rsid w:val="005F37D8"/>
    <w:rsid w:val="005F3E86"/>
    <w:rsid w:val="005F3E8F"/>
    <w:rsid w:val="005F4495"/>
    <w:rsid w:val="005F4944"/>
    <w:rsid w:val="005F4D0A"/>
    <w:rsid w:val="005F5A9D"/>
    <w:rsid w:val="005F5D7A"/>
    <w:rsid w:val="005F5D83"/>
    <w:rsid w:val="005F61AE"/>
    <w:rsid w:val="005F61CD"/>
    <w:rsid w:val="005F6E42"/>
    <w:rsid w:val="005F7038"/>
    <w:rsid w:val="005F771D"/>
    <w:rsid w:val="005F79AB"/>
    <w:rsid w:val="005F7A5C"/>
    <w:rsid w:val="005F7BA2"/>
    <w:rsid w:val="00600069"/>
    <w:rsid w:val="00600402"/>
    <w:rsid w:val="00600566"/>
    <w:rsid w:val="00600698"/>
    <w:rsid w:val="00600ABB"/>
    <w:rsid w:val="00600D8B"/>
    <w:rsid w:val="00600DD6"/>
    <w:rsid w:val="006016B4"/>
    <w:rsid w:val="006016C7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62D1"/>
    <w:rsid w:val="006073BD"/>
    <w:rsid w:val="00607660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2EA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A53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96"/>
    <w:rsid w:val="006222FE"/>
    <w:rsid w:val="0062266C"/>
    <w:rsid w:val="00622845"/>
    <w:rsid w:val="0062288C"/>
    <w:rsid w:val="00622E8E"/>
    <w:rsid w:val="00623489"/>
    <w:rsid w:val="00623748"/>
    <w:rsid w:val="00624053"/>
    <w:rsid w:val="006242C1"/>
    <w:rsid w:val="00624350"/>
    <w:rsid w:val="0062448E"/>
    <w:rsid w:val="006247FB"/>
    <w:rsid w:val="00625758"/>
    <w:rsid w:val="006257FE"/>
    <w:rsid w:val="006258CF"/>
    <w:rsid w:val="00625A0F"/>
    <w:rsid w:val="00626222"/>
    <w:rsid w:val="00626541"/>
    <w:rsid w:val="00626B77"/>
    <w:rsid w:val="00626C87"/>
    <w:rsid w:val="0062730C"/>
    <w:rsid w:val="006273AF"/>
    <w:rsid w:val="006273DA"/>
    <w:rsid w:val="00627B5A"/>
    <w:rsid w:val="00627C7B"/>
    <w:rsid w:val="00627E26"/>
    <w:rsid w:val="006301E5"/>
    <w:rsid w:val="00630330"/>
    <w:rsid w:val="006304C0"/>
    <w:rsid w:val="00630842"/>
    <w:rsid w:val="00630C86"/>
    <w:rsid w:val="00631000"/>
    <w:rsid w:val="00631046"/>
    <w:rsid w:val="0063134C"/>
    <w:rsid w:val="006313B4"/>
    <w:rsid w:val="00631B03"/>
    <w:rsid w:val="00631B4F"/>
    <w:rsid w:val="00631CA0"/>
    <w:rsid w:val="006324B3"/>
    <w:rsid w:val="00632675"/>
    <w:rsid w:val="006326DD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37FD1"/>
    <w:rsid w:val="00640023"/>
    <w:rsid w:val="00641557"/>
    <w:rsid w:val="0064163C"/>
    <w:rsid w:val="0064163F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93F"/>
    <w:rsid w:val="00645F17"/>
    <w:rsid w:val="00645F57"/>
    <w:rsid w:val="006462AA"/>
    <w:rsid w:val="00646686"/>
    <w:rsid w:val="00646AAC"/>
    <w:rsid w:val="00646C23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CFF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28F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9B"/>
    <w:rsid w:val="006758DD"/>
    <w:rsid w:val="0067606B"/>
    <w:rsid w:val="00677058"/>
    <w:rsid w:val="0067705F"/>
    <w:rsid w:val="006770DF"/>
    <w:rsid w:val="006771F7"/>
    <w:rsid w:val="006777CC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18E1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E6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8E9"/>
    <w:rsid w:val="0069391D"/>
    <w:rsid w:val="00694021"/>
    <w:rsid w:val="00694737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0574"/>
    <w:rsid w:val="006A123B"/>
    <w:rsid w:val="006A14CC"/>
    <w:rsid w:val="006A1B0E"/>
    <w:rsid w:val="006A1B37"/>
    <w:rsid w:val="006A219E"/>
    <w:rsid w:val="006A250A"/>
    <w:rsid w:val="006A2695"/>
    <w:rsid w:val="006A2A27"/>
    <w:rsid w:val="006A2AFA"/>
    <w:rsid w:val="006A2F21"/>
    <w:rsid w:val="006A314E"/>
    <w:rsid w:val="006A32B9"/>
    <w:rsid w:val="006A3427"/>
    <w:rsid w:val="006A3ED8"/>
    <w:rsid w:val="006A3FDE"/>
    <w:rsid w:val="006A4793"/>
    <w:rsid w:val="006A47C9"/>
    <w:rsid w:val="006A4C6C"/>
    <w:rsid w:val="006A51AD"/>
    <w:rsid w:val="006A5A21"/>
    <w:rsid w:val="006A708F"/>
    <w:rsid w:val="006A738D"/>
    <w:rsid w:val="006A73C5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4B7"/>
    <w:rsid w:val="006B6589"/>
    <w:rsid w:val="006B68D1"/>
    <w:rsid w:val="006B69AA"/>
    <w:rsid w:val="006B6ACF"/>
    <w:rsid w:val="006B6B61"/>
    <w:rsid w:val="006B6CE5"/>
    <w:rsid w:val="006C000A"/>
    <w:rsid w:val="006C0092"/>
    <w:rsid w:val="006C00A9"/>
    <w:rsid w:val="006C01F9"/>
    <w:rsid w:val="006C0294"/>
    <w:rsid w:val="006C0369"/>
    <w:rsid w:val="006C05F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737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384"/>
    <w:rsid w:val="006C64D0"/>
    <w:rsid w:val="006C6D80"/>
    <w:rsid w:val="006C77CE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239"/>
    <w:rsid w:val="006D26EA"/>
    <w:rsid w:val="006D2746"/>
    <w:rsid w:val="006D32CA"/>
    <w:rsid w:val="006D38F5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ECF"/>
    <w:rsid w:val="006D7F0B"/>
    <w:rsid w:val="006D7FF5"/>
    <w:rsid w:val="006E0002"/>
    <w:rsid w:val="006E0660"/>
    <w:rsid w:val="006E0758"/>
    <w:rsid w:val="006E0B1B"/>
    <w:rsid w:val="006E0CB5"/>
    <w:rsid w:val="006E0D05"/>
    <w:rsid w:val="006E1138"/>
    <w:rsid w:val="006E13D8"/>
    <w:rsid w:val="006E1823"/>
    <w:rsid w:val="006E18E4"/>
    <w:rsid w:val="006E1AB3"/>
    <w:rsid w:val="006E1E53"/>
    <w:rsid w:val="006E2405"/>
    <w:rsid w:val="006E288C"/>
    <w:rsid w:val="006E2962"/>
    <w:rsid w:val="006E29B4"/>
    <w:rsid w:val="006E2B50"/>
    <w:rsid w:val="006E2B74"/>
    <w:rsid w:val="006E322F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1F7"/>
    <w:rsid w:val="006E66A2"/>
    <w:rsid w:val="006E75AE"/>
    <w:rsid w:val="006E78F1"/>
    <w:rsid w:val="006E7916"/>
    <w:rsid w:val="006E7928"/>
    <w:rsid w:val="006E7AA0"/>
    <w:rsid w:val="006E7CE4"/>
    <w:rsid w:val="006F03F0"/>
    <w:rsid w:val="006F05A4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B12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00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952"/>
    <w:rsid w:val="00703E74"/>
    <w:rsid w:val="007047A5"/>
    <w:rsid w:val="00704970"/>
    <w:rsid w:val="00704C79"/>
    <w:rsid w:val="0070527A"/>
    <w:rsid w:val="0070579B"/>
    <w:rsid w:val="007059BD"/>
    <w:rsid w:val="007059D8"/>
    <w:rsid w:val="00705B2A"/>
    <w:rsid w:val="00705BD2"/>
    <w:rsid w:val="00705CF9"/>
    <w:rsid w:val="00705ED2"/>
    <w:rsid w:val="00705FBF"/>
    <w:rsid w:val="0070625A"/>
    <w:rsid w:val="007063D8"/>
    <w:rsid w:val="0070643D"/>
    <w:rsid w:val="00706560"/>
    <w:rsid w:val="00706A80"/>
    <w:rsid w:val="00706D99"/>
    <w:rsid w:val="00706FAA"/>
    <w:rsid w:val="007071F3"/>
    <w:rsid w:val="00707232"/>
    <w:rsid w:val="00707541"/>
    <w:rsid w:val="00707617"/>
    <w:rsid w:val="007076E9"/>
    <w:rsid w:val="00707717"/>
    <w:rsid w:val="007077B5"/>
    <w:rsid w:val="00707E2B"/>
    <w:rsid w:val="007100CF"/>
    <w:rsid w:val="0071056F"/>
    <w:rsid w:val="007108B1"/>
    <w:rsid w:val="00710AA6"/>
    <w:rsid w:val="00710CF2"/>
    <w:rsid w:val="00710DEE"/>
    <w:rsid w:val="00710EC5"/>
    <w:rsid w:val="0071119A"/>
    <w:rsid w:val="00711215"/>
    <w:rsid w:val="007114C7"/>
    <w:rsid w:val="0071163C"/>
    <w:rsid w:val="00711995"/>
    <w:rsid w:val="00711AA8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8C3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8E2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2E2"/>
    <w:rsid w:val="0072560E"/>
    <w:rsid w:val="00725720"/>
    <w:rsid w:val="00726220"/>
    <w:rsid w:val="007268D5"/>
    <w:rsid w:val="00726EAB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CF4"/>
    <w:rsid w:val="00730EAB"/>
    <w:rsid w:val="00730F61"/>
    <w:rsid w:val="00731059"/>
    <w:rsid w:val="00731227"/>
    <w:rsid w:val="00731A3C"/>
    <w:rsid w:val="00731DBF"/>
    <w:rsid w:val="0073215C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9F6"/>
    <w:rsid w:val="00735E80"/>
    <w:rsid w:val="00735FA2"/>
    <w:rsid w:val="00736188"/>
    <w:rsid w:val="00736252"/>
    <w:rsid w:val="007362B4"/>
    <w:rsid w:val="00736F65"/>
    <w:rsid w:val="00737D75"/>
    <w:rsid w:val="007401B8"/>
    <w:rsid w:val="007403FC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5A"/>
    <w:rsid w:val="007511B6"/>
    <w:rsid w:val="007516C8"/>
    <w:rsid w:val="00751B1D"/>
    <w:rsid w:val="00751C98"/>
    <w:rsid w:val="00752009"/>
    <w:rsid w:val="00752892"/>
    <w:rsid w:val="00752B6E"/>
    <w:rsid w:val="00752E63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56D"/>
    <w:rsid w:val="0075673B"/>
    <w:rsid w:val="00756FCA"/>
    <w:rsid w:val="00757032"/>
    <w:rsid w:val="00757355"/>
    <w:rsid w:val="00757CCC"/>
    <w:rsid w:val="007601A2"/>
    <w:rsid w:val="00760B6E"/>
    <w:rsid w:val="007611B3"/>
    <w:rsid w:val="00761C0A"/>
    <w:rsid w:val="00761CAD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1ED"/>
    <w:rsid w:val="00764D99"/>
    <w:rsid w:val="00764DE0"/>
    <w:rsid w:val="00765145"/>
    <w:rsid w:val="007654CC"/>
    <w:rsid w:val="00765875"/>
    <w:rsid w:val="00765A5B"/>
    <w:rsid w:val="00765EA9"/>
    <w:rsid w:val="00765F21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381B"/>
    <w:rsid w:val="00774356"/>
    <w:rsid w:val="0077436D"/>
    <w:rsid w:val="00774752"/>
    <w:rsid w:val="00775078"/>
    <w:rsid w:val="00775487"/>
    <w:rsid w:val="00775D0C"/>
    <w:rsid w:val="0077647D"/>
    <w:rsid w:val="0077648C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0FA0"/>
    <w:rsid w:val="007812D9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839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CCE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DF0"/>
    <w:rsid w:val="00795EE2"/>
    <w:rsid w:val="007967ED"/>
    <w:rsid w:val="00796CE6"/>
    <w:rsid w:val="00796D03"/>
    <w:rsid w:val="007979BC"/>
    <w:rsid w:val="00797CF7"/>
    <w:rsid w:val="00797D82"/>
    <w:rsid w:val="007A0136"/>
    <w:rsid w:val="007A03BA"/>
    <w:rsid w:val="007A03FF"/>
    <w:rsid w:val="007A046F"/>
    <w:rsid w:val="007A0623"/>
    <w:rsid w:val="007A0CFF"/>
    <w:rsid w:val="007A0D20"/>
    <w:rsid w:val="007A1361"/>
    <w:rsid w:val="007A14A3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09"/>
    <w:rsid w:val="007A77F0"/>
    <w:rsid w:val="007A7879"/>
    <w:rsid w:val="007A7F04"/>
    <w:rsid w:val="007B04A2"/>
    <w:rsid w:val="007B07C6"/>
    <w:rsid w:val="007B0886"/>
    <w:rsid w:val="007B0C18"/>
    <w:rsid w:val="007B0FF8"/>
    <w:rsid w:val="007B2535"/>
    <w:rsid w:val="007B2BF0"/>
    <w:rsid w:val="007B35BF"/>
    <w:rsid w:val="007B3F96"/>
    <w:rsid w:val="007B494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F33"/>
    <w:rsid w:val="007C18AC"/>
    <w:rsid w:val="007C1EAA"/>
    <w:rsid w:val="007C2014"/>
    <w:rsid w:val="007C255B"/>
    <w:rsid w:val="007C26DF"/>
    <w:rsid w:val="007C26FA"/>
    <w:rsid w:val="007C27AC"/>
    <w:rsid w:val="007C2834"/>
    <w:rsid w:val="007C28D3"/>
    <w:rsid w:val="007C299A"/>
    <w:rsid w:val="007C32E8"/>
    <w:rsid w:val="007C34D0"/>
    <w:rsid w:val="007C3FB8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ABC"/>
    <w:rsid w:val="007D4D4C"/>
    <w:rsid w:val="007D53AE"/>
    <w:rsid w:val="007D560E"/>
    <w:rsid w:val="007D574B"/>
    <w:rsid w:val="007D57DC"/>
    <w:rsid w:val="007D5A00"/>
    <w:rsid w:val="007D5DA2"/>
    <w:rsid w:val="007D62FD"/>
    <w:rsid w:val="007D67E5"/>
    <w:rsid w:val="007D6B05"/>
    <w:rsid w:val="007D6C20"/>
    <w:rsid w:val="007D6D01"/>
    <w:rsid w:val="007D74BA"/>
    <w:rsid w:val="007D7725"/>
    <w:rsid w:val="007D781E"/>
    <w:rsid w:val="007E00FF"/>
    <w:rsid w:val="007E12AC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4F3E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914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47E"/>
    <w:rsid w:val="007F695A"/>
    <w:rsid w:val="007F6A1D"/>
    <w:rsid w:val="007F6A7B"/>
    <w:rsid w:val="007F7059"/>
    <w:rsid w:val="007F71DC"/>
    <w:rsid w:val="007F73D3"/>
    <w:rsid w:val="007F741B"/>
    <w:rsid w:val="007F78D1"/>
    <w:rsid w:val="007F7B4B"/>
    <w:rsid w:val="008003CE"/>
    <w:rsid w:val="00800D78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79"/>
    <w:rsid w:val="008058DB"/>
    <w:rsid w:val="00805C05"/>
    <w:rsid w:val="00806129"/>
    <w:rsid w:val="00806248"/>
    <w:rsid w:val="008067F3"/>
    <w:rsid w:val="008070C5"/>
    <w:rsid w:val="0080740B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98"/>
    <w:rsid w:val="00812BB4"/>
    <w:rsid w:val="00812BE5"/>
    <w:rsid w:val="00812C0E"/>
    <w:rsid w:val="008131D6"/>
    <w:rsid w:val="00813248"/>
    <w:rsid w:val="00813CE1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5EC4"/>
    <w:rsid w:val="00816256"/>
    <w:rsid w:val="00816605"/>
    <w:rsid w:val="00816692"/>
    <w:rsid w:val="008169CE"/>
    <w:rsid w:val="00816AAF"/>
    <w:rsid w:val="00816C32"/>
    <w:rsid w:val="00816DBC"/>
    <w:rsid w:val="008170C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0A28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61C"/>
    <w:rsid w:val="008238BA"/>
    <w:rsid w:val="00823905"/>
    <w:rsid w:val="008243F5"/>
    <w:rsid w:val="00824BBD"/>
    <w:rsid w:val="00824C4D"/>
    <w:rsid w:val="00824DFB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3E3"/>
    <w:rsid w:val="00832927"/>
    <w:rsid w:val="00832E4C"/>
    <w:rsid w:val="00833A4E"/>
    <w:rsid w:val="0083438C"/>
    <w:rsid w:val="008345A9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6F79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4A4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CAC"/>
    <w:rsid w:val="00847EA7"/>
    <w:rsid w:val="008501C9"/>
    <w:rsid w:val="00850D3B"/>
    <w:rsid w:val="00851069"/>
    <w:rsid w:val="0085140E"/>
    <w:rsid w:val="0085145B"/>
    <w:rsid w:val="008514E0"/>
    <w:rsid w:val="0085173D"/>
    <w:rsid w:val="008518B4"/>
    <w:rsid w:val="00851B01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185"/>
    <w:rsid w:val="008559AE"/>
    <w:rsid w:val="008562FF"/>
    <w:rsid w:val="0085643B"/>
    <w:rsid w:val="00856563"/>
    <w:rsid w:val="0085663D"/>
    <w:rsid w:val="00856711"/>
    <w:rsid w:val="0085730E"/>
    <w:rsid w:val="00857DEB"/>
    <w:rsid w:val="0086050C"/>
    <w:rsid w:val="00860B0A"/>
    <w:rsid w:val="00860B29"/>
    <w:rsid w:val="008610F1"/>
    <w:rsid w:val="0086153A"/>
    <w:rsid w:val="008620A9"/>
    <w:rsid w:val="008626A7"/>
    <w:rsid w:val="0086295F"/>
    <w:rsid w:val="0086296C"/>
    <w:rsid w:val="00862A8A"/>
    <w:rsid w:val="00862C5F"/>
    <w:rsid w:val="00862C75"/>
    <w:rsid w:val="00863097"/>
    <w:rsid w:val="00863C19"/>
    <w:rsid w:val="00863E83"/>
    <w:rsid w:val="00864095"/>
    <w:rsid w:val="0086418B"/>
    <w:rsid w:val="00864E4E"/>
    <w:rsid w:val="00865149"/>
    <w:rsid w:val="0086519D"/>
    <w:rsid w:val="0086537F"/>
    <w:rsid w:val="008659BC"/>
    <w:rsid w:val="00866115"/>
    <w:rsid w:val="00866154"/>
    <w:rsid w:val="00866C42"/>
    <w:rsid w:val="00867675"/>
    <w:rsid w:val="008676DB"/>
    <w:rsid w:val="008702A1"/>
    <w:rsid w:val="008702F2"/>
    <w:rsid w:val="0087099E"/>
    <w:rsid w:val="00870D20"/>
    <w:rsid w:val="00870DA6"/>
    <w:rsid w:val="00870F3B"/>
    <w:rsid w:val="00871184"/>
    <w:rsid w:val="0087128E"/>
    <w:rsid w:val="008714D3"/>
    <w:rsid w:val="00871757"/>
    <w:rsid w:val="0087182B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3DAA"/>
    <w:rsid w:val="0087401F"/>
    <w:rsid w:val="008740A0"/>
    <w:rsid w:val="008748E8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2872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67B"/>
    <w:rsid w:val="00887857"/>
    <w:rsid w:val="00887A9B"/>
    <w:rsid w:val="00887EB1"/>
    <w:rsid w:val="008902C8"/>
    <w:rsid w:val="008905D4"/>
    <w:rsid w:val="00890640"/>
    <w:rsid w:val="00890DD5"/>
    <w:rsid w:val="008913DC"/>
    <w:rsid w:val="00891633"/>
    <w:rsid w:val="00891BB4"/>
    <w:rsid w:val="00892428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84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9ED"/>
    <w:rsid w:val="008A1CAA"/>
    <w:rsid w:val="008A22D6"/>
    <w:rsid w:val="008A29B3"/>
    <w:rsid w:val="008A29FD"/>
    <w:rsid w:val="008A2A44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74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0C9A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4B2B"/>
    <w:rsid w:val="008B5109"/>
    <w:rsid w:val="008B573B"/>
    <w:rsid w:val="008B583F"/>
    <w:rsid w:val="008B588A"/>
    <w:rsid w:val="008B60E1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D66"/>
    <w:rsid w:val="008C5E39"/>
    <w:rsid w:val="008C63B6"/>
    <w:rsid w:val="008C6874"/>
    <w:rsid w:val="008C6924"/>
    <w:rsid w:val="008C6B48"/>
    <w:rsid w:val="008C6BA5"/>
    <w:rsid w:val="008C708C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2E52"/>
    <w:rsid w:val="008D36A3"/>
    <w:rsid w:val="008D3706"/>
    <w:rsid w:val="008D3E78"/>
    <w:rsid w:val="008D41DA"/>
    <w:rsid w:val="008D430E"/>
    <w:rsid w:val="008D44FE"/>
    <w:rsid w:val="008D4C7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8CD"/>
    <w:rsid w:val="008E0BCD"/>
    <w:rsid w:val="008E0D4B"/>
    <w:rsid w:val="008E1158"/>
    <w:rsid w:val="008E12F1"/>
    <w:rsid w:val="008E1BB1"/>
    <w:rsid w:val="008E1E2D"/>
    <w:rsid w:val="008E1FB4"/>
    <w:rsid w:val="008E25EB"/>
    <w:rsid w:val="008E29C5"/>
    <w:rsid w:val="008E2A45"/>
    <w:rsid w:val="008E2B3A"/>
    <w:rsid w:val="008E329A"/>
    <w:rsid w:val="008E3431"/>
    <w:rsid w:val="008E347A"/>
    <w:rsid w:val="008E356A"/>
    <w:rsid w:val="008E3C1A"/>
    <w:rsid w:val="008E3C4B"/>
    <w:rsid w:val="008E3FFB"/>
    <w:rsid w:val="008E43F9"/>
    <w:rsid w:val="008E443A"/>
    <w:rsid w:val="008E4506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8BB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A33"/>
    <w:rsid w:val="008F2DDB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0EC"/>
    <w:rsid w:val="008F7598"/>
    <w:rsid w:val="008F7E1A"/>
    <w:rsid w:val="008F7E66"/>
    <w:rsid w:val="008F7EE5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07E92"/>
    <w:rsid w:val="009104DE"/>
    <w:rsid w:val="00910E7B"/>
    <w:rsid w:val="0091144B"/>
    <w:rsid w:val="00911699"/>
    <w:rsid w:val="009116A4"/>
    <w:rsid w:val="009119E7"/>
    <w:rsid w:val="00911DB1"/>
    <w:rsid w:val="00911E06"/>
    <w:rsid w:val="00911EC9"/>
    <w:rsid w:val="00911F5D"/>
    <w:rsid w:val="0091221E"/>
    <w:rsid w:val="00912860"/>
    <w:rsid w:val="00912FDA"/>
    <w:rsid w:val="00913498"/>
    <w:rsid w:val="00913FCB"/>
    <w:rsid w:val="0091407D"/>
    <w:rsid w:val="0091439E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193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0E0"/>
    <w:rsid w:val="00926266"/>
    <w:rsid w:val="009262B0"/>
    <w:rsid w:val="0092655E"/>
    <w:rsid w:val="00926588"/>
    <w:rsid w:val="009266D6"/>
    <w:rsid w:val="009271DC"/>
    <w:rsid w:val="0092721F"/>
    <w:rsid w:val="0092779D"/>
    <w:rsid w:val="00930512"/>
    <w:rsid w:val="00930746"/>
    <w:rsid w:val="00930991"/>
    <w:rsid w:val="00930AA2"/>
    <w:rsid w:val="00931782"/>
    <w:rsid w:val="00931A11"/>
    <w:rsid w:val="00931A41"/>
    <w:rsid w:val="00931CFC"/>
    <w:rsid w:val="00931E9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1FC9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2B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7B0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AD1"/>
    <w:rsid w:val="00954F29"/>
    <w:rsid w:val="009552A6"/>
    <w:rsid w:val="009553B2"/>
    <w:rsid w:val="009560C1"/>
    <w:rsid w:val="0095679F"/>
    <w:rsid w:val="00956E42"/>
    <w:rsid w:val="00957229"/>
    <w:rsid w:val="00957775"/>
    <w:rsid w:val="00957A2E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D3F"/>
    <w:rsid w:val="00963F51"/>
    <w:rsid w:val="009649A1"/>
    <w:rsid w:val="00965116"/>
    <w:rsid w:val="00965316"/>
    <w:rsid w:val="009654BD"/>
    <w:rsid w:val="0096564C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5C"/>
    <w:rsid w:val="00975637"/>
    <w:rsid w:val="00975734"/>
    <w:rsid w:val="009757F5"/>
    <w:rsid w:val="009759A6"/>
    <w:rsid w:val="00975ADF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3F5B"/>
    <w:rsid w:val="00984180"/>
    <w:rsid w:val="009841D8"/>
    <w:rsid w:val="00984BFA"/>
    <w:rsid w:val="009854A2"/>
    <w:rsid w:val="009854C1"/>
    <w:rsid w:val="00985595"/>
    <w:rsid w:val="009855E5"/>
    <w:rsid w:val="009869D7"/>
    <w:rsid w:val="00986A3D"/>
    <w:rsid w:val="00986BAE"/>
    <w:rsid w:val="00986EE7"/>
    <w:rsid w:val="0098701D"/>
    <w:rsid w:val="009874BC"/>
    <w:rsid w:val="009879E4"/>
    <w:rsid w:val="00987EAB"/>
    <w:rsid w:val="00990190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29"/>
    <w:rsid w:val="00992B64"/>
    <w:rsid w:val="0099306C"/>
    <w:rsid w:val="00993627"/>
    <w:rsid w:val="0099368F"/>
    <w:rsid w:val="009940F5"/>
    <w:rsid w:val="00994BD7"/>
    <w:rsid w:val="00995692"/>
    <w:rsid w:val="00995C97"/>
    <w:rsid w:val="009965E5"/>
    <w:rsid w:val="009968D7"/>
    <w:rsid w:val="00996F34"/>
    <w:rsid w:val="00997472"/>
    <w:rsid w:val="009A00A1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5C3"/>
    <w:rsid w:val="009A2625"/>
    <w:rsid w:val="009A267F"/>
    <w:rsid w:val="009A33E6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26C"/>
    <w:rsid w:val="009A63F4"/>
    <w:rsid w:val="009A64C5"/>
    <w:rsid w:val="009A64E1"/>
    <w:rsid w:val="009A6568"/>
    <w:rsid w:val="009A661F"/>
    <w:rsid w:val="009A69A9"/>
    <w:rsid w:val="009A6A5D"/>
    <w:rsid w:val="009A6BEE"/>
    <w:rsid w:val="009A6E48"/>
    <w:rsid w:val="009A6F5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D5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AC8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446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57F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434F"/>
    <w:rsid w:val="009D4D03"/>
    <w:rsid w:val="009D5568"/>
    <w:rsid w:val="009D602F"/>
    <w:rsid w:val="009D60E5"/>
    <w:rsid w:val="009D6A3B"/>
    <w:rsid w:val="009D7190"/>
    <w:rsid w:val="009D71E6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95D"/>
    <w:rsid w:val="009E1A27"/>
    <w:rsid w:val="009E1F2F"/>
    <w:rsid w:val="009E22CA"/>
    <w:rsid w:val="009E2344"/>
    <w:rsid w:val="009E28CE"/>
    <w:rsid w:val="009E2A6A"/>
    <w:rsid w:val="009E2CC1"/>
    <w:rsid w:val="009E2FBB"/>
    <w:rsid w:val="009E3146"/>
    <w:rsid w:val="009E3165"/>
    <w:rsid w:val="009E404B"/>
    <w:rsid w:val="009E41FE"/>
    <w:rsid w:val="009E427B"/>
    <w:rsid w:val="009E4F0F"/>
    <w:rsid w:val="009E50CA"/>
    <w:rsid w:val="009E5312"/>
    <w:rsid w:val="009E60BF"/>
    <w:rsid w:val="009E6106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08D"/>
    <w:rsid w:val="009F3276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B49"/>
    <w:rsid w:val="009F5D48"/>
    <w:rsid w:val="009F5FC7"/>
    <w:rsid w:val="009F6763"/>
    <w:rsid w:val="009F6A28"/>
    <w:rsid w:val="009F6AC3"/>
    <w:rsid w:val="009F6E36"/>
    <w:rsid w:val="009F71A9"/>
    <w:rsid w:val="009F76D8"/>
    <w:rsid w:val="009F7B63"/>
    <w:rsid w:val="00A00154"/>
    <w:rsid w:val="00A00973"/>
    <w:rsid w:val="00A00B97"/>
    <w:rsid w:val="00A00C16"/>
    <w:rsid w:val="00A00D59"/>
    <w:rsid w:val="00A01058"/>
    <w:rsid w:val="00A015E2"/>
    <w:rsid w:val="00A017F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808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987"/>
    <w:rsid w:val="00A11C5B"/>
    <w:rsid w:val="00A11C6F"/>
    <w:rsid w:val="00A121B9"/>
    <w:rsid w:val="00A122A9"/>
    <w:rsid w:val="00A1249D"/>
    <w:rsid w:val="00A12B5B"/>
    <w:rsid w:val="00A12EBA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060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ABB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668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4BC0"/>
    <w:rsid w:val="00A4586D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1B1"/>
    <w:rsid w:val="00A506C9"/>
    <w:rsid w:val="00A50724"/>
    <w:rsid w:val="00A50766"/>
    <w:rsid w:val="00A50BCB"/>
    <w:rsid w:val="00A50C91"/>
    <w:rsid w:val="00A50D48"/>
    <w:rsid w:val="00A512D9"/>
    <w:rsid w:val="00A51473"/>
    <w:rsid w:val="00A518F9"/>
    <w:rsid w:val="00A51E52"/>
    <w:rsid w:val="00A5258D"/>
    <w:rsid w:val="00A5283B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C8A"/>
    <w:rsid w:val="00A55CD3"/>
    <w:rsid w:val="00A55DEC"/>
    <w:rsid w:val="00A56033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5F0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0B52"/>
    <w:rsid w:val="00A71192"/>
    <w:rsid w:val="00A71244"/>
    <w:rsid w:val="00A716BE"/>
    <w:rsid w:val="00A71804"/>
    <w:rsid w:val="00A71823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05E"/>
    <w:rsid w:val="00A74136"/>
    <w:rsid w:val="00A74461"/>
    <w:rsid w:val="00A74FB3"/>
    <w:rsid w:val="00A74FBD"/>
    <w:rsid w:val="00A753B7"/>
    <w:rsid w:val="00A75847"/>
    <w:rsid w:val="00A75CDA"/>
    <w:rsid w:val="00A75EF8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47E"/>
    <w:rsid w:val="00A84951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AE8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946"/>
    <w:rsid w:val="00AA1A60"/>
    <w:rsid w:val="00AA1D03"/>
    <w:rsid w:val="00AA1D8A"/>
    <w:rsid w:val="00AA284E"/>
    <w:rsid w:val="00AA2ABA"/>
    <w:rsid w:val="00AA2EDB"/>
    <w:rsid w:val="00AA2F4A"/>
    <w:rsid w:val="00AA317C"/>
    <w:rsid w:val="00AA3454"/>
    <w:rsid w:val="00AA36B0"/>
    <w:rsid w:val="00AA389A"/>
    <w:rsid w:val="00AA38E6"/>
    <w:rsid w:val="00AA38FD"/>
    <w:rsid w:val="00AA416C"/>
    <w:rsid w:val="00AA41CB"/>
    <w:rsid w:val="00AA453E"/>
    <w:rsid w:val="00AA4642"/>
    <w:rsid w:val="00AA4B34"/>
    <w:rsid w:val="00AA51A3"/>
    <w:rsid w:val="00AA51CD"/>
    <w:rsid w:val="00AA582A"/>
    <w:rsid w:val="00AA591C"/>
    <w:rsid w:val="00AA66FC"/>
    <w:rsid w:val="00AA69DE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C71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D4B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7DC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1EAA"/>
    <w:rsid w:val="00AD204A"/>
    <w:rsid w:val="00AD228E"/>
    <w:rsid w:val="00AD23C6"/>
    <w:rsid w:val="00AD2646"/>
    <w:rsid w:val="00AD2BA3"/>
    <w:rsid w:val="00AD2CF6"/>
    <w:rsid w:val="00AD2D75"/>
    <w:rsid w:val="00AD31F9"/>
    <w:rsid w:val="00AD36AB"/>
    <w:rsid w:val="00AD38CB"/>
    <w:rsid w:val="00AD39D0"/>
    <w:rsid w:val="00AD3B0B"/>
    <w:rsid w:val="00AD3B37"/>
    <w:rsid w:val="00AD40C9"/>
    <w:rsid w:val="00AD4442"/>
    <w:rsid w:val="00AD4601"/>
    <w:rsid w:val="00AD47A7"/>
    <w:rsid w:val="00AD49DD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749"/>
    <w:rsid w:val="00AD788A"/>
    <w:rsid w:val="00AE0428"/>
    <w:rsid w:val="00AE0562"/>
    <w:rsid w:val="00AE05D3"/>
    <w:rsid w:val="00AE078F"/>
    <w:rsid w:val="00AE0CD4"/>
    <w:rsid w:val="00AE1A01"/>
    <w:rsid w:val="00AE1C97"/>
    <w:rsid w:val="00AE1F36"/>
    <w:rsid w:val="00AE2452"/>
    <w:rsid w:val="00AE25A1"/>
    <w:rsid w:val="00AE2B3E"/>
    <w:rsid w:val="00AE306B"/>
    <w:rsid w:val="00AE30EF"/>
    <w:rsid w:val="00AE3461"/>
    <w:rsid w:val="00AE35DA"/>
    <w:rsid w:val="00AE368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4DE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2D3"/>
    <w:rsid w:val="00AF4489"/>
    <w:rsid w:val="00AF4B5B"/>
    <w:rsid w:val="00AF4CEF"/>
    <w:rsid w:val="00AF4E28"/>
    <w:rsid w:val="00AF5207"/>
    <w:rsid w:val="00AF5287"/>
    <w:rsid w:val="00AF5575"/>
    <w:rsid w:val="00AF5831"/>
    <w:rsid w:val="00AF5C1B"/>
    <w:rsid w:val="00AF5E40"/>
    <w:rsid w:val="00AF682C"/>
    <w:rsid w:val="00AF6CBF"/>
    <w:rsid w:val="00AF7367"/>
    <w:rsid w:val="00AF77C9"/>
    <w:rsid w:val="00AF7D14"/>
    <w:rsid w:val="00B001DF"/>
    <w:rsid w:val="00B00667"/>
    <w:rsid w:val="00B007DD"/>
    <w:rsid w:val="00B00A3E"/>
    <w:rsid w:val="00B00C33"/>
    <w:rsid w:val="00B00C36"/>
    <w:rsid w:val="00B00E8F"/>
    <w:rsid w:val="00B00F08"/>
    <w:rsid w:val="00B0101B"/>
    <w:rsid w:val="00B010C9"/>
    <w:rsid w:val="00B016FF"/>
    <w:rsid w:val="00B01C59"/>
    <w:rsid w:val="00B0237A"/>
    <w:rsid w:val="00B02437"/>
    <w:rsid w:val="00B0243C"/>
    <w:rsid w:val="00B0348F"/>
    <w:rsid w:val="00B03BE8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557B"/>
    <w:rsid w:val="00B06240"/>
    <w:rsid w:val="00B06733"/>
    <w:rsid w:val="00B0679C"/>
    <w:rsid w:val="00B070FD"/>
    <w:rsid w:val="00B076CD"/>
    <w:rsid w:val="00B077C7"/>
    <w:rsid w:val="00B07B03"/>
    <w:rsid w:val="00B07C8F"/>
    <w:rsid w:val="00B100B2"/>
    <w:rsid w:val="00B102FA"/>
    <w:rsid w:val="00B10727"/>
    <w:rsid w:val="00B10A6B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C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7EE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9F8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23D"/>
    <w:rsid w:val="00B25312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33D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65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4FDE"/>
    <w:rsid w:val="00B45295"/>
    <w:rsid w:val="00B453F1"/>
    <w:rsid w:val="00B456C2"/>
    <w:rsid w:val="00B4594D"/>
    <w:rsid w:val="00B45D84"/>
    <w:rsid w:val="00B461E5"/>
    <w:rsid w:val="00B467D1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A5C"/>
    <w:rsid w:val="00B52BC7"/>
    <w:rsid w:val="00B531BF"/>
    <w:rsid w:val="00B53311"/>
    <w:rsid w:val="00B534AC"/>
    <w:rsid w:val="00B535A0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7E1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67A7D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22E"/>
    <w:rsid w:val="00B8260F"/>
    <w:rsid w:val="00B83477"/>
    <w:rsid w:val="00B8385E"/>
    <w:rsid w:val="00B83C72"/>
    <w:rsid w:val="00B83E72"/>
    <w:rsid w:val="00B840CC"/>
    <w:rsid w:val="00B845E6"/>
    <w:rsid w:val="00B84898"/>
    <w:rsid w:val="00B84D6C"/>
    <w:rsid w:val="00B84E73"/>
    <w:rsid w:val="00B8528F"/>
    <w:rsid w:val="00B85487"/>
    <w:rsid w:val="00B856F9"/>
    <w:rsid w:val="00B85792"/>
    <w:rsid w:val="00B85BE0"/>
    <w:rsid w:val="00B861A7"/>
    <w:rsid w:val="00B864C3"/>
    <w:rsid w:val="00B8655C"/>
    <w:rsid w:val="00B86F48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A67"/>
    <w:rsid w:val="00B90BFE"/>
    <w:rsid w:val="00B9173E"/>
    <w:rsid w:val="00B91DCD"/>
    <w:rsid w:val="00B92176"/>
    <w:rsid w:val="00B92888"/>
    <w:rsid w:val="00B929A9"/>
    <w:rsid w:val="00B92C1F"/>
    <w:rsid w:val="00B93085"/>
    <w:rsid w:val="00B93148"/>
    <w:rsid w:val="00B933F6"/>
    <w:rsid w:val="00B9370C"/>
    <w:rsid w:val="00B937F8"/>
    <w:rsid w:val="00B93846"/>
    <w:rsid w:val="00B940A2"/>
    <w:rsid w:val="00B943E2"/>
    <w:rsid w:val="00B94903"/>
    <w:rsid w:val="00B94EC1"/>
    <w:rsid w:val="00B95079"/>
    <w:rsid w:val="00B950A5"/>
    <w:rsid w:val="00B9510B"/>
    <w:rsid w:val="00B95295"/>
    <w:rsid w:val="00B959F0"/>
    <w:rsid w:val="00B95A18"/>
    <w:rsid w:val="00B95E5C"/>
    <w:rsid w:val="00B964D9"/>
    <w:rsid w:val="00B96875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737"/>
    <w:rsid w:val="00BA081A"/>
    <w:rsid w:val="00BA088A"/>
    <w:rsid w:val="00BA08B9"/>
    <w:rsid w:val="00BA1341"/>
    <w:rsid w:val="00BA1518"/>
    <w:rsid w:val="00BA1561"/>
    <w:rsid w:val="00BA1D8B"/>
    <w:rsid w:val="00BA213D"/>
    <w:rsid w:val="00BA2298"/>
    <w:rsid w:val="00BA22BE"/>
    <w:rsid w:val="00BA2680"/>
    <w:rsid w:val="00BA2944"/>
    <w:rsid w:val="00BA2B57"/>
    <w:rsid w:val="00BA3580"/>
    <w:rsid w:val="00BA3C9A"/>
    <w:rsid w:val="00BA3F4E"/>
    <w:rsid w:val="00BA41F7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2E4B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4EDE"/>
    <w:rsid w:val="00BB549B"/>
    <w:rsid w:val="00BB5609"/>
    <w:rsid w:val="00BB5ABA"/>
    <w:rsid w:val="00BB61EB"/>
    <w:rsid w:val="00BB66B1"/>
    <w:rsid w:val="00BB6B24"/>
    <w:rsid w:val="00BB6D53"/>
    <w:rsid w:val="00BB6DCC"/>
    <w:rsid w:val="00BB7170"/>
    <w:rsid w:val="00BB734A"/>
    <w:rsid w:val="00BB7480"/>
    <w:rsid w:val="00BB78CB"/>
    <w:rsid w:val="00BB7BAF"/>
    <w:rsid w:val="00BB7BF9"/>
    <w:rsid w:val="00BC0AD9"/>
    <w:rsid w:val="00BC10D3"/>
    <w:rsid w:val="00BC10FD"/>
    <w:rsid w:val="00BC1215"/>
    <w:rsid w:val="00BC1EC3"/>
    <w:rsid w:val="00BC216C"/>
    <w:rsid w:val="00BC21C7"/>
    <w:rsid w:val="00BC2665"/>
    <w:rsid w:val="00BC2ADB"/>
    <w:rsid w:val="00BC2E1F"/>
    <w:rsid w:val="00BC2F64"/>
    <w:rsid w:val="00BC3061"/>
    <w:rsid w:val="00BC31DE"/>
    <w:rsid w:val="00BC332C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85D"/>
    <w:rsid w:val="00BC5B5D"/>
    <w:rsid w:val="00BC5F16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731"/>
    <w:rsid w:val="00BD1D8B"/>
    <w:rsid w:val="00BD1F7C"/>
    <w:rsid w:val="00BD2273"/>
    <w:rsid w:val="00BD26ED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B39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AFA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1A8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14"/>
    <w:rsid w:val="00C01383"/>
    <w:rsid w:val="00C017C9"/>
    <w:rsid w:val="00C01C5E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ADD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4E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40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0C8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6B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6C96"/>
    <w:rsid w:val="00C37425"/>
    <w:rsid w:val="00C37463"/>
    <w:rsid w:val="00C37830"/>
    <w:rsid w:val="00C37F8D"/>
    <w:rsid w:val="00C40165"/>
    <w:rsid w:val="00C40AF3"/>
    <w:rsid w:val="00C411A7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628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43E"/>
    <w:rsid w:val="00C5171F"/>
    <w:rsid w:val="00C51826"/>
    <w:rsid w:val="00C51A9A"/>
    <w:rsid w:val="00C51B5B"/>
    <w:rsid w:val="00C520E1"/>
    <w:rsid w:val="00C525F7"/>
    <w:rsid w:val="00C52959"/>
    <w:rsid w:val="00C536CF"/>
    <w:rsid w:val="00C537BE"/>
    <w:rsid w:val="00C544F6"/>
    <w:rsid w:val="00C54580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4AF"/>
    <w:rsid w:val="00C567FF"/>
    <w:rsid w:val="00C56C7F"/>
    <w:rsid w:val="00C56C8C"/>
    <w:rsid w:val="00C576CF"/>
    <w:rsid w:val="00C57A3E"/>
    <w:rsid w:val="00C57AB8"/>
    <w:rsid w:val="00C57B40"/>
    <w:rsid w:val="00C60099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88A"/>
    <w:rsid w:val="00C63A5F"/>
    <w:rsid w:val="00C63ABA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3D4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284C"/>
    <w:rsid w:val="00C734A6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67D7"/>
    <w:rsid w:val="00C77D6C"/>
    <w:rsid w:val="00C77FD5"/>
    <w:rsid w:val="00C803AA"/>
    <w:rsid w:val="00C80570"/>
    <w:rsid w:val="00C805E1"/>
    <w:rsid w:val="00C808FD"/>
    <w:rsid w:val="00C80EFF"/>
    <w:rsid w:val="00C80F27"/>
    <w:rsid w:val="00C80F5E"/>
    <w:rsid w:val="00C8136E"/>
    <w:rsid w:val="00C813ED"/>
    <w:rsid w:val="00C81E5A"/>
    <w:rsid w:val="00C81E76"/>
    <w:rsid w:val="00C81EB6"/>
    <w:rsid w:val="00C8215E"/>
    <w:rsid w:val="00C827F6"/>
    <w:rsid w:val="00C83810"/>
    <w:rsid w:val="00C83BD0"/>
    <w:rsid w:val="00C84243"/>
    <w:rsid w:val="00C846AF"/>
    <w:rsid w:val="00C84A69"/>
    <w:rsid w:val="00C84ABD"/>
    <w:rsid w:val="00C84CCB"/>
    <w:rsid w:val="00C85403"/>
    <w:rsid w:val="00C85C47"/>
    <w:rsid w:val="00C8607B"/>
    <w:rsid w:val="00C863EE"/>
    <w:rsid w:val="00C869A7"/>
    <w:rsid w:val="00C87143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4F4"/>
    <w:rsid w:val="00C93565"/>
    <w:rsid w:val="00C93856"/>
    <w:rsid w:val="00C9390B"/>
    <w:rsid w:val="00C93927"/>
    <w:rsid w:val="00C93BB1"/>
    <w:rsid w:val="00C93E85"/>
    <w:rsid w:val="00C94175"/>
    <w:rsid w:val="00C94666"/>
    <w:rsid w:val="00C94C2B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38F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7D8"/>
    <w:rsid w:val="00CA3D86"/>
    <w:rsid w:val="00CA40CD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29A"/>
    <w:rsid w:val="00CB15C7"/>
    <w:rsid w:val="00CB160F"/>
    <w:rsid w:val="00CB17C6"/>
    <w:rsid w:val="00CB2309"/>
    <w:rsid w:val="00CB2783"/>
    <w:rsid w:val="00CB2957"/>
    <w:rsid w:val="00CB2FAF"/>
    <w:rsid w:val="00CB4357"/>
    <w:rsid w:val="00CB464A"/>
    <w:rsid w:val="00CB4AE1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63F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0E0A"/>
    <w:rsid w:val="00CD129C"/>
    <w:rsid w:val="00CD1377"/>
    <w:rsid w:val="00CD140A"/>
    <w:rsid w:val="00CD1E43"/>
    <w:rsid w:val="00CD2093"/>
    <w:rsid w:val="00CD21BB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AA5"/>
    <w:rsid w:val="00CD7F10"/>
    <w:rsid w:val="00CD7F9F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1E18"/>
    <w:rsid w:val="00CE21B2"/>
    <w:rsid w:val="00CE23D6"/>
    <w:rsid w:val="00CE2483"/>
    <w:rsid w:val="00CE2798"/>
    <w:rsid w:val="00CE2832"/>
    <w:rsid w:val="00CE2BCE"/>
    <w:rsid w:val="00CE30F3"/>
    <w:rsid w:val="00CE31DF"/>
    <w:rsid w:val="00CE31F9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20"/>
    <w:rsid w:val="00CE5BC2"/>
    <w:rsid w:val="00CE5BE4"/>
    <w:rsid w:val="00CE5CBD"/>
    <w:rsid w:val="00CE6040"/>
    <w:rsid w:val="00CE6056"/>
    <w:rsid w:val="00CE6445"/>
    <w:rsid w:val="00CE64DB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E7AD0"/>
    <w:rsid w:val="00CF0860"/>
    <w:rsid w:val="00CF15BC"/>
    <w:rsid w:val="00CF17B2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8FD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1DF6"/>
    <w:rsid w:val="00D0251D"/>
    <w:rsid w:val="00D02E19"/>
    <w:rsid w:val="00D03492"/>
    <w:rsid w:val="00D039D4"/>
    <w:rsid w:val="00D039D5"/>
    <w:rsid w:val="00D03F78"/>
    <w:rsid w:val="00D04CAF"/>
    <w:rsid w:val="00D04CF3"/>
    <w:rsid w:val="00D05131"/>
    <w:rsid w:val="00D05163"/>
    <w:rsid w:val="00D05519"/>
    <w:rsid w:val="00D0581A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24C4"/>
    <w:rsid w:val="00D228C6"/>
    <w:rsid w:val="00D231D0"/>
    <w:rsid w:val="00D232EC"/>
    <w:rsid w:val="00D23539"/>
    <w:rsid w:val="00D236AD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97D"/>
    <w:rsid w:val="00D25B04"/>
    <w:rsid w:val="00D25D0A"/>
    <w:rsid w:val="00D26004"/>
    <w:rsid w:val="00D262A5"/>
    <w:rsid w:val="00D262D3"/>
    <w:rsid w:val="00D265E2"/>
    <w:rsid w:val="00D26671"/>
    <w:rsid w:val="00D26AD1"/>
    <w:rsid w:val="00D26DFC"/>
    <w:rsid w:val="00D272E6"/>
    <w:rsid w:val="00D27799"/>
    <w:rsid w:val="00D278CF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6B3"/>
    <w:rsid w:val="00D32854"/>
    <w:rsid w:val="00D32DAD"/>
    <w:rsid w:val="00D33068"/>
    <w:rsid w:val="00D331CA"/>
    <w:rsid w:val="00D331D9"/>
    <w:rsid w:val="00D33467"/>
    <w:rsid w:val="00D33741"/>
    <w:rsid w:val="00D33979"/>
    <w:rsid w:val="00D341FA"/>
    <w:rsid w:val="00D3456C"/>
    <w:rsid w:val="00D34EF7"/>
    <w:rsid w:val="00D35999"/>
    <w:rsid w:val="00D360D3"/>
    <w:rsid w:val="00D3625A"/>
    <w:rsid w:val="00D36326"/>
    <w:rsid w:val="00D365E7"/>
    <w:rsid w:val="00D36A35"/>
    <w:rsid w:val="00D36CDE"/>
    <w:rsid w:val="00D36DA0"/>
    <w:rsid w:val="00D371D8"/>
    <w:rsid w:val="00D37A90"/>
    <w:rsid w:val="00D37AFB"/>
    <w:rsid w:val="00D37BED"/>
    <w:rsid w:val="00D37D13"/>
    <w:rsid w:val="00D401A3"/>
    <w:rsid w:val="00D406DB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0F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0FC8"/>
    <w:rsid w:val="00D510B4"/>
    <w:rsid w:val="00D51252"/>
    <w:rsid w:val="00D515C8"/>
    <w:rsid w:val="00D51673"/>
    <w:rsid w:val="00D519C2"/>
    <w:rsid w:val="00D51D0B"/>
    <w:rsid w:val="00D51E34"/>
    <w:rsid w:val="00D51E4F"/>
    <w:rsid w:val="00D51FD2"/>
    <w:rsid w:val="00D51FFA"/>
    <w:rsid w:val="00D520EE"/>
    <w:rsid w:val="00D522D0"/>
    <w:rsid w:val="00D52944"/>
    <w:rsid w:val="00D52CB1"/>
    <w:rsid w:val="00D52D28"/>
    <w:rsid w:val="00D52D33"/>
    <w:rsid w:val="00D53E09"/>
    <w:rsid w:val="00D53FD0"/>
    <w:rsid w:val="00D54006"/>
    <w:rsid w:val="00D544F3"/>
    <w:rsid w:val="00D54938"/>
    <w:rsid w:val="00D54DA2"/>
    <w:rsid w:val="00D55512"/>
    <w:rsid w:val="00D55910"/>
    <w:rsid w:val="00D55C06"/>
    <w:rsid w:val="00D567F3"/>
    <w:rsid w:val="00D569CA"/>
    <w:rsid w:val="00D56C41"/>
    <w:rsid w:val="00D5704F"/>
    <w:rsid w:val="00D57445"/>
    <w:rsid w:val="00D57795"/>
    <w:rsid w:val="00D57894"/>
    <w:rsid w:val="00D57B56"/>
    <w:rsid w:val="00D57BA2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06C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5EA0"/>
    <w:rsid w:val="00D6616F"/>
    <w:rsid w:val="00D667A8"/>
    <w:rsid w:val="00D66D84"/>
    <w:rsid w:val="00D67CB2"/>
    <w:rsid w:val="00D67DDC"/>
    <w:rsid w:val="00D67E03"/>
    <w:rsid w:val="00D70494"/>
    <w:rsid w:val="00D70641"/>
    <w:rsid w:val="00D70A3C"/>
    <w:rsid w:val="00D70E81"/>
    <w:rsid w:val="00D7139B"/>
    <w:rsid w:val="00D7143F"/>
    <w:rsid w:val="00D71471"/>
    <w:rsid w:val="00D71A8C"/>
    <w:rsid w:val="00D71B7B"/>
    <w:rsid w:val="00D72A66"/>
    <w:rsid w:val="00D72E52"/>
    <w:rsid w:val="00D72FDB"/>
    <w:rsid w:val="00D736B1"/>
    <w:rsid w:val="00D7375F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EB8"/>
    <w:rsid w:val="00D77F12"/>
    <w:rsid w:val="00D80AD4"/>
    <w:rsid w:val="00D80C31"/>
    <w:rsid w:val="00D80EBC"/>
    <w:rsid w:val="00D815DB"/>
    <w:rsid w:val="00D816A4"/>
    <w:rsid w:val="00D823FA"/>
    <w:rsid w:val="00D82913"/>
    <w:rsid w:val="00D82945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7A3"/>
    <w:rsid w:val="00D84C1F"/>
    <w:rsid w:val="00D8630E"/>
    <w:rsid w:val="00D86438"/>
    <w:rsid w:val="00D86B82"/>
    <w:rsid w:val="00D86C73"/>
    <w:rsid w:val="00D871C9"/>
    <w:rsid w:val="00D8791F"/>
    <w:rsid w:val="00D879E1"/>
    <w:rsid w:val="00D87B6A"/>
    <w:rsid w:val="00D87C5E"/>
    <w:rsid w:val="00D87FD1"/>
    <w:rsid w:val="00D9098D"/>
    <w:rsid w:val="00D90E7B"/>
    <w:rsid w:val="00D90F5D"/>
    <w:rsid w:val="00D912C9"/>
    <w:rsid w:val="00D914EE"/>
    <w:rsid w:val="00D91CCA"/>
    <w:rsid w:val="00D91E32"/>
    <w:rsid w:val="00D920AE"/>
    <w:rsid w:val="00D9262E"/>
    <w:rsid w:val="00D9281F"/>
    <w:rsid w:val="00D928F4"/>
    <w:rsid w:val="00D92ABC"/>
    <w:rsid w:val="00D92F01"/>
    <w:rsid w:val="00D93EC4"/>
    <w:rsid w:val="00D940AE"/>
    <w:rsid w:val="00D942BE"/>
    <w:rsid w:val="00D94650"/>
    <w:rsid w:val="00D946AF"/>
    <w:rsid w:val="00D94BF6"/>
    <w:rsid w:val="00D94F20"/>
    <w:rsid w:val="00D9528D"/>
    <w:rsid w:val="00D956FC"/>
    <w:rsid w:val="00D95BCE"/>
    <w:rsid w:val="00D96267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687"/>
    <w:rsid w:val="00DA2DC3"/>
    <w:rsid w:val="00DA2F1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2FF"/>
    <w:rsid w:val="00DA73D1"/>
    <w:rsid w:val="00DA7969"/>
    <w:rsid w:val="00DA7C9D"/>
    <w:rsid w:val="00DA7D37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71D"/>
    <w:rsid w:val="00DB4F11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283"/>
    <w:rsid w:val="00DC245F"/>
    <w:rsid w:val="00DC2521"/>
    <w:rsid w:val="00DC2765"/>
    <w:rsid w:val="00DC2893"/>
    <w:rsid w:val="00DC29BD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57A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0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CFA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19F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2E88"/>
    <w:rsid w:val="00E03292"/>
    <w:rsid w:val="00E0351E"/>
    <w:rsid w:val="00E035F6"/>
    <w:rsid w:val="00E039A9"/>
    <w:rsid w:val="00E03B6D"/>
    <w:rsid w:val="00E04572"/>
    <w:rsid w:val="00E04706"/>
    <w:rsid w:val="00E058B7"/>
    <w:rsid w:val="00E059C8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35"/>
    <w:rsid w:val="00E155EE"/>
    <w:rsid w:val="00E15A5E"/>
    <w:rsid w:val="00E15A60"/>
    <w:rsid w:val="00E15AD5"/>
    <w:rsid w:val="00E15BAB"/>
    <w:rsid w:val="00E163C5"/>
    <w:rsid w:val="00E16966"/>
    <w:rsid w:val="00E1697B"/>
    <w:rsid w:val="00E16BAB"/>
    <w:rsid w:val="00E16C25"/>
    <w:rsid w:val="00E16C83"/>
    <w:rsid w:val="00E16F95"/>
    <w:rsid w:val="00E17439"/>
    <w:rsid w:val="00E174E4"/>
    <w:rsid w:val="00E17535"/>
    <w:rsid w:val="00E175FF"/>
    <w:rsid w:val="00E17FBD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E5E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503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303"/>
    <w:rsid w:val="00E314A0"/>
    <w:rsid w:val="00E317EE"/>
    <w:rsid w:val="00E318C5"/>
    <w:rsid w:val="00E31A98"/>
    <w:rsid w:val="00E31C1D"/>
    <w:rsid w:val="00E31DAA"/>
    <w:rsid w:val="00E32645"/>
    <w:rsid w:val="00E32735"/>
    <w:rsid w:val="00E32B4E"/>
    <w:rsid w:val="00E32DD6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442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A79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3BD"/>
    <w:rsid w:val="00E476C0"/>
    <w:rsid w:val="00E47AF1"/>
    <w:rsid w:val="00E47D37"/>
    <w:rsid w:val="00E50193"/>
    <w:rsid w:val="00E502D6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39B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A9"/>
    <w:rsid w:val="00E56CDC"/>
    <w:rsid w:val="00E56EAD"/>
    <w:rsid w:val="00E570EC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C2E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1FD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881"/>
    <w:rsid w:val="00E74986"/>
    <w:rsid w:val="00E74A41"/>
    <w:rsid w:val="00E74A76"/>
    <w:rsid w:val="00E74CFC"/>
    <w:rsid w:val="00E751E4"/>
    <w:rsid w:val="00E7569F"/>
    <w:rsid w:val="00E7580C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850"/>
    <w:rsid w:val="00E819CC"/>
    <w:rsid w:val="00E819D0"/>
    <w:rsid w:val="00E81B4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9DF"/>
    <w:rsid w:val="00E84A2F"/>
    <w:rsid w:val="00E857D4"/>
    <w:rsid w:val="00E85D1C"/>
    <w:rsid w:val="00E86140"/>
    <w:rsid w:val="00E864C1"/>
    <w:rsid w:val="00E8667A"/>
    <w:rsid w:val="00E86B5E"/>
    <w:rsid w:val="00E87450"/>
    <w:rsid w:val="00E878C7"/>
    <w:rsid w:val="00E878F1"/>
    <w:rsid w:val="00E87938"/>
    <w:rsid w:val="00E87C1F"/>
    <w:rsid w:val="00E90250"/>
    <w:rsid w:val="00E90332"/>
    <w:rsid w:val="00E90C15"/>
    <w:rsid w:val="00E90E20"/>
    <w:rsid w:val="00E91091"/>
    <w:rsid w:val="00E911A8"/>
    <w:rsid w:val="00E92332"/>
    <w:rsid w:val="00E92A27"/>
    <w:rsid w:val="00E93345"/>
    <w:rsid w:val="00E934AC"/>
    <w:rsid w:val="00E93CE3"/>
    <w:rsid w:val="00E93D4E"/>
    <w:rsid w:val="00E93E00"/>
    <w:rsid w:val="00E94285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5F8"/>
    <w:rsid w:val="00E96815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2C93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08"/>
    <w:rsid w:val="00EA6E4C"/>
    <w:rsid w:val="00EA74C1"/>
    <w:rsid w:val="00EA7705"/>
    <w:rsid w:val="00EA79AE"/>
    <w:rsid w:val="00EA7D20"/>
    <w:rsid w:val="00EB06FD"/>
    <w:rsid w:val="00EB089F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5CB0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0F21"/>
    <w:rsid w:val="00EC12FB"/>
    <w:rsid w:val="00EC181A"/>
    <w:rsid w:val="00EC1B88"/>
    <w:rsid w:val="00EC21F9"/>
    <w:rsid w:val="00EC222A"/>
    <w:rsid w:val="00EC242D"/>
    <w:rsid w:val="00EC25F8"/>
    <w:rsid w:val="00EC26C5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62B2"/>
    <w:rsid w:val="00EC62F8"/>
    <w:rsid w:val="00EC6441"/>
    <w:rsid w:val="00EC6BE9"/>
    <w:rsid w:val="00EC6D22"/>
    <w:rsid w:val="00EC7320"/>
    <w:rsid w:val="00EC74AC"/>
    <w:rsid w:val="00EC7574"/>
    <w:rsid w:val="00EC7C10"/>
    <w:rsid w:val="00EC7E73"/>
    <w:rsid w:val="00ED04F8"/>
    <w:rsid w:val="00ED057F"/>
    <w:rsid w:val="00ED091B"/>
    <w:rsid w:val="00ED0A7A"/>
    <w:rsid w:val="00ED0BAF"/>
    <w:rsid w:val="00ED0FB5"/>
    <w:rsid w:val="00ED1580"/>
    <w:rsid w:val="00ED1A69"/>
    <w:rsid w:val="00ED21C8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AC2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00B"/>
    <w:rsid w:val="00EE0AB7"/>
    <w:rsid w:val="00EE0C25"/>
    <w:rsid w:val="00EE1053"/>
    <w:rsid w:val="00EE1497"/>
    <w:rsid w:val="00EE14EB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08B"/>
    <w:rsid w:val="00EE51E1"/>
    <w:rsid w:val="00EE5892"/>
    <w:rsid w:val="00EE5B53"/>
    <w:rsid w:val="00EE652E"/>
    <w:rsid w:val="00EE742B"/>
    <w:rsid w:val="00EE7510"/>
    <w:rsid w:val="00EE766F"/>
    <w:rsid w:val="00EF0854"/>
    <w:rsid w:val="00EF108E"/>
    <w:rsid w:val="00EF1144"/>
    <w:rsid w:val="00EF1722"/>
    <w:rsid w:val="00EF1942"/>
    <w:rsid w:val="00EF19DE"/>
    <w:rsid w:val="00EF1E45"/>
    <w:rsid w:val="00EF2001"/>
    <w:rsid w:val="00EF2641"/>
    <w:rsid w:val="00EF3109"/>
    <w:rsid w:val="00EF322D"/>
    <w:rsid w:val="00EF3B86"/>
    <w:rsid w:val="00EF4057"/>
    <w:rsid w:val="00EF416F"/>
    <w:rsid w:val="00EF4D70"/>
    <w:rsid w:val="00EF539A"/>
    <w:rsid w:val="00EF5697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8CC"/>
    <w:rsid w:val="00F009A2"/>
    <w:rsid w:val="00F00BBF"/>
    <w:rsid w:val="00F00BC0"/>
    <w:rsid w:val="00F010FB"/>
    <w:rsid w:val="00F01555"/>
    <w:rsid w:val="00F016AC"/>
    <w:rsid w:val="00F01742"/>
    <w:rsid w:val="00F018B9"/>
    <w:rsid w:val="00F01E95"/>
    <w:rsid w:val="00F0233B"/>
    <w:rsid w:val="00F0245D"/>
    <w:rsid w:val="00F025B3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72D"/>
    <w:rsid w:val="00F07B77"/>
    <w:rsid w:val="00F07C4B"/>
    <w:rsid w:val="00F10335"/>
    <w:rsid w:val="00F10550"/>
    <w:rsid w:val="00F1060F"/>
    <w:rsid w:val="00F10716"/>
    <w:rsid w:val="00F108FD"/>
    <w:rsid w:val="00F10D5A"/>
    <w:rsid w:val="00F10E89"/>
    <w:rsid w:val="00F114B1"/>
    <w:rsid w:val="00F11543"/>
    <w:rsid w:val="00F1175A"/>
    <w:rsid w:val="00F11C2C"/>
    <w:rsid w:val="00F11CBF"/>
    <w:rsid w:val="00F11F3B"/>
    <w:rsid w:val="00F1201E"/>
    <w:rsid w:val="00F126EB"/>
    <w:rsid w:val="00F12739"/>
    <w:rsid w:val="00F129D6"/>
    <w:rsid w:val="00F12D2F"/>
    <w:rsid w:val="00F12E94"/>
    <w:rsid w:val="00F13276"/>
    <w:rsid w:val="00F1330D"/>
    <w:rsid w:val="00F13602"/>
    <w:rsid w:val="00F13E03"/>
    <w:rsid w:val="00F13E85"/>
    <w:rsid w:val="00F14193"/>
    <w:rsid w:val="00F14EFB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428"/>
    <w:rsid w:val="00F22594"/>
    <w:rsid w:val="00F225B9"/>
    <w:rsid w:val="00F2292D"/>
    <w:rsid w:val="00F2311B"/>
    <w:rsid w:val="00F2327A"/>
    <w:rsid w:val="00F23330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81"/>
    <w:rsid w:val="00F24EAF"/>
    <w:rsid w:val="00F2526C"/>
    <w:rsid w:val="00F252CA"/>
    <w:rsid w:val="00F252D8"/>
    <w:rsid w:val="00F2566E"/>
    <w:rsid w:val="00F2657D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EB3"/>
    <w:rsid w:val="00F30FB6"/>
    <w:rsid w:val="00F31519"/>
    <w:rsid w:val="00F31718"/>
    <w:rsid w:val="00F31B81"/>
    <w:rsid w:val="00F32038"/>
    <w:rsid w:val="00F324DB"/>
    <w:rsid w:val="00F32632"/>
    <w:rsid w:val="00F32BB3"/>
    <w:rsid w:val="00F32D4E"/>
    <w:rsid w:val="00F32E84"/>
    <w:rsid w:val="00F33203"/>
    <w:rsid w:val="00F33E4C"/>
    <w:rsid w:val="00F3406C"/>
    <w:rsid w:val="00F345EC"/>
    <w:rsid w:val="00F34B96"/>
    <w:rsid w:val="00F34D9B"/>
    <w:rsid w:val="00F3524F"/>
    <w:rsid w:val="00F35A46"/>
    <w:rsid w:val="00F35B6C"/>
    <w:rsid w:val="00F3666B"/>
    <w:rsid w:val="00F36838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62B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63A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58"/>
    <w:rsid w:val="00F462A3"/>
    <w:rsid w:val="00F46325"/>
    <w:rsid w:val="00F46896"/>
    <w:rsid w:val="00F474BA"/>
    <w:rsid w:val="00F47845"/>
    <w:rsid w:val="00F47B08"/>
    <w:rsid w:val="00F50061"/>
    <w:rsid w:val="00F502E7"/>
    <w:rsid w:val="00F50CC6"/>
    <w:rsid w:val="00F50D47"/>
    <w:rsid w:val="00F512FD"/>
    <w:rsid w:val="00F51500"/>
    <w:rsid w:val="00F5178C"/>
    <w:rsid w:val="00F51AD7"/>
    <w:rsid w:val="00F51E71"/>
    <w:rsid w:val="00F51EB0"/>
    <w:rsid w:val="00F520D8"/>
    <w:rsid w:val="00F52446"/>
    <w:rsid w:val="00F52A75"/>
    <w:rsid w:val="00F52F84"/>
    <w:rsid w:val="00F5349F"/>
    <w:rsid w:val="00F5484A"/>
    <w:rsid w:val="00F5619C"/>
    <w:rsid w:val="00F567C3"/>
    <w:rsid w:val="00F56F3F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AC2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5BF"/>
    <w:rsid w:val="00F6475A"/>
    <w:rsid w:val="00F647A9"/>
    <w:rsid w:val="00F64BBD"/>
    <w:rsid w:val="00F64D45"/>
    <w:rsid w:val="00F64F1F"/>
    <w:rsid w:val="00F6515A"/>
    <w:rsid w:val="00F65F91"/>
    <w:rsid w:val="00F6606A"/>
    <w:rsid w:val="00F667F0"/>
    <w:rsid w:val="00F67048"/>
    <w:rsid w:val="00F67133"/>
    <w:rsid w:val="00F677AA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5D4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7789B"/>
    <w:rsid w:val="00F80D21"/>
    <w:rsid w:val="00F81225"/>
    <w:rsid w:val="00F812BA"/>
    <w:rsid w:val="00F816B0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86A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C4E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2B21"/>
    <w:rsid w:val="00F92DE8"/>
    <w:rsid w:val="00F9391D"/>
    <w:rsid w:val="00F93A27"/>
    <w:rsid w:val="00F93BB4"/>
    <w:rsid w:val="00F93E89"/>
    <w:rsid w:val="00F93EA0"/>
    <w:rsid w:val="00F94312"/>
    <w:rsid w:val="00F9450D"/>
    <w:rsid w:val="00F947CC"/>
    <w:rsid w:val="00F94900"/>
    <w:rsid w:val="00F94972"/>
    <w:rsid w:val="00F94B39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4F2"/>
    <w:rsid w:val="00FA150A"/>
    <w:rsid w:val="00FA15F2"/>
    <w:rsid w:val="00FA1BC9"/>
    <w:rsid w:val="00FA1BD3"/>
    <w:rsid w:val="00FA2C5E"/>
    <w:rsid w:val="00FA2E1B"/>
    <w:rsid w:val="00FA32E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158"/>
    <w:rsid w:val="00FA52DB"/>
    <w:rsid w:val="00FA54F3"/>
    <w:rsid w:val="00FA5B14"/>
    <w:rsid w:val="00FA5D75"/>
    <w:rsid w:val="00FA65DC"/>
    <w:rsid w:val="00FA7454"/>
    <w:rsid w:val="00FA7747"/>
    <w:rsid w:val="00FA7C0C"/>
    <w:rsid w:val="00FB0C25"/>
    <w:rsid w:val="00FB0D13"/>
    <w:rsid w:val="00FB1147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0F7"/>
    <w:rsid w:val="00FB5326"/>
    <w:rsid w:val="00FB564B"/>
    <w:rsid w:val="00FB59A8"/>
    <w:rsid w:val="00FB5A28"/>
    <w:rsid w:val="00FB5A99"/>
    <w:rsid w:val="00FB5C1E"/>
    <w:rsid w:val="00FB5D00"/>
    <w:rsid w:val="00FB5D89"/>
    <w:rsid w:val="00FB5F83"/>
    <w:rsid w:val="00FB6222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21E"/>
    <w:rsid w:val="00FC123F"/>
    <w:rsid w:val="00FC1315"/>
    <w:rsid w:val="00FC1A0E"/>
    <w:rsid w:val="00FC1C44"/>
    <w:rsid w:val="00FC2639"/>
    <w:rsid w:val="00FC30F0"/>
    <w:rsid w:val="00FC34BD"/>
    <w:rsid w:val="00FC3C87"/>
    <w:rsid w:val="00FC3CA0"/>
    <w:rsid w:val="00FC3DD0"/>
    <w:rsid w:val="00FC4DFB"/>
    <w:rsid w:val="00FC598E"/>
    <w:rsid w:val="00FC5B3C"/>
    <w:rsid w:val="00FC60C7"/>
    <w:rsid w:val="00FC626E"/>
    <w:rsid w:val="00FC6567"/>
    <w:rsid w:val="00FC68A6"/>
    <w:rsid w:val="00FC6943"/>
    <w:rsid w:val="00FC74E0"/>
    <w:rsid w:val="00FC75C5"/>
    <w:rsid w:val="00FC771A"/>
    <w:rsid w:val="00FC79C1"/>
    <w:rsid w:val="00FC7A9E"/>
    <w:rsid w:val="00FC7BD2"/>
    <w:rsid w:val="00FC7BEC"/>
    <w:rsid w:val="00FC7CE8"/>
    <w:rsid w:val="00FD0300"/>
    <w:rsid w:val="00FD0E89"/>
    <w:rsid w:val="00FD0F4F"/>
    <w:rsid w:val="00FD1201"/>
    <w:rsid w:val="00FD149F"/>
    <w:rsid w:val="00FD1889"/>
    <w:rsid w:val="00FD1C0A"/>
    <w:rsid w:val="00FD2344"/>
    <w:rsid w:val="00FD2450"/>
    <w:rsid w:val="00FD2713"/>
    <w:rsid w:val="00FD3300"/>
    <w:rsid w:val="00FD35AE"/>
    <w:rsid w:val="00FD375A"/>
    <w:rsid w:val="00FD389D"/>
    <w:rsid w:val="00FD41D0"/>
    <w:rsid w:val="00FD4606"/>
    <w:rsid w:val="00FD50BA"/>
    <w:rsid w:val="00FD5293"/>
    <w:rsid w:val="00FD5BC1"/>
    <w:rsid w:val="00FD5FB6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A3"/>
    <w:rsid w:val="00FE19FF"/>
    <w:rsid w:val="00FE1E8C"/>
    <w:rsid w:val="00FE25D6"/>
    <w:rsid w:val="00FE262B"/>
    <w:rsid w:val="00FE2649"/>
    <w:rsid w:val="00FE2779"/>
    <w:rsid w:val="00FE29D9"/>
    <w:rsid w:val="00FE33C4"/>
    <w:rsid w:val="00FE3408"/>
    <w:rsid w:val="00FE35F2"/>
    <w:rsid w:val="00FE3958"/>
    <w:rsid w:val="00FE3AA3"/>
    <w:rsid w:val="00FE413B"/>
    <w:rsid w:val="00FE42B4"/>
    <w:rsid w:val="00FE4F74"/>
    <w:rsid w:val="00FE5552"/>
    <w:rsid w:val="00FE5C43"/>
    <w:rsid w:val="00FE5E93"/>
    <w:rsid w:val="00FE618E"/>
    <w:rsid w:val="00FE62E7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69"/>
    <w:rsid w:val="00FF3AE1"/>
    <w:rsid w:val="00FF401E"/>
    <w:rsid w:val="00FF503B"/>
    <w:rsid w:val="00FF510C"/>
    <w:rsid w:val="00FF5156"/>
    <w:rsid w:val="00FF5B1D"/>
    <w:rsid w:val="00FF6411"/>
    <w:rsid w:val="00FF6560"/>
    <w:rsid w:val="00FF6730"/>
    <w:rsid w:val="00FF6BD9"/>
    <w:rsid w:val="00FF6C7A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BED6F"/>
  <w15:chartTrackingRefBased/>
  <w15:docId w15:val="{6606BA10-4356-488C-A1C7-3A72A268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6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5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  <w:style w:type="paragraph" w:customStyle="1" w:styleId="paragraph">
    <w:name w:val="paragraph"/>
    <w:basedOn w:val="Normal"/>
    <w:rsid w:val="00A844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8447E"/>
  </w:style>
  <w:style w:type="character" w:customStyle="1" w:styleId="eop">
    <w:name w:val="eop"/>
    <w:basedOn w:val="DefaultParagraphFont"/>
    <w:rsid w:val="00A84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6" ma:contentTypeDescription="Create a new document." ma:contentTypeScope="" ma:versionID="75f8862d556f0e48a3e6aed2c13b44bf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766155664ee7aded9fe9523a63a00377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485CC441-3F55-4844-9BC9-2A563993CD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A095E2-0CEE-4F66-B19D-46BFA4F911F4}"/>
</file>

<file path=customXml/itemProps4.xml><?xml version="1.0" encoding="utf-8"?>
<ds:datastoreItem xmlns:ds="http://schemas.openxmlformats.org/officeDocument/2006/customXml" ds:itemID="{5521CA89-C264-45BF-A8C9-EE73FFF4EC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</TotalTime>
  <Pages>51</Pages>
  <Words>12737</Words>
  <Characters>54198</Characters>
  <Application>Microsoft Office Word</Application>
  <DocSecurity>0</DocSecurity>
  <Lines>451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Kanisorn, Ratanabunterng</dc:creator>
  <cp:keywords/>
  <dc:description/>
  <cp:lastModifiedBy>Thanchanok, Khuannueng</cp:lastModifiedBy>
  <cp:revision>6</cp:revision>
  <cp:lastPrinted>2026-05-22T15:15:00Z</cp:lastPrinted>
  <dcterms:created xsi:type="dcterms:W3CDTF">2026-05-25T09:46:00Z</dcterms:created>
  <dcterms:modified xsi:type="dcterms:W3CDTF">2026-05-25T10:55:00Z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0x010100D71C6FD54C419343B2645CE67ABF9B0C</vt:lpwstr>
  </property>
  <property fmtid="{D5CDD505-2E9C-101B-9397-08002B2CF9AE}" pid="5" name="MediaServiceImageTags">
    <vt:lpwstr/>
  </property>
</Properties>
</file>